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56A093" w14:textId="77777777" w:rsidR="005F4D73" w:rsidRDefault="005F4D73" w:rsidP="005F4D7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2025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R5s250455</w:t>
      </w:r>
      <w:r>
        <w:rPr>
          <w:b/>
          <w:i/>
          <w:noProof/>
          <w:sz w:val="28"/>
        </w:rPr>
        <w:fldChar w:fldCharType="end"/>
      </w:r>
    </w:p>
    <w:p w14:paraId="755B123F" w14:textId="77777777" w:rsidR="005F4D73" w:rsidRDefault="005F4D73" w:rsidP="005F4D7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13th Dec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F4D73" w14:paraId="15EAF18E" w14:textId="77777777" w:rsidTr="008206A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D7FBFD" w14:textId="77777777" w:rsidR="005F4D73" w:rsidRDefault="005F4D73" w:rsidP="008206A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5F4D73" w14:paraId="795E475F" w14:textId="77777777" w:rsidTr="008206A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41837D" w14:textId="77777777" w:rsidR="005F4D73" w:rsidRDefault="005F4D73" w:rsidP="008206A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F4D73" w14:paraId="5AC5277D" w14:textId="77777777" w:rsidTr="008206A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E4F62F" w14:textId="77777777" w:rsidR="005F4D73" w:rsidRDefault="005F4D73" w:rsidP="008206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4D73" w14:paraId="4B969A91" w14:textId="77777777" w:rsidTr="008206AB">
        <w:tc>
          <w:tcPr>
            <w:tcW w:w="142" w:type="dxa"/>
            <w:tcBorders>
              <w:left w:val="single" w:sz="4" w:space="0" w:color="auto"/>
            </w:tcBorders>
          </w:tcPr>
          <w:p w14:paraId="5888CC03" w14:textId="77777777" w:rsidR="005F4D73" w:rsidRDefault="005F4D73" w:rsidP="008206A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307749F" w14:textId="77777777" w:rsidR="005F4D73" w:rsidRPr="00410371" w:rsidRDefault="005F4D73" w:rsidP="008206A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36.523-3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011AFF6" w14:textId="77777777" w:rsidR="005F4D73" w:rsidRDefault="005F4D73" w:rsidP="008206A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1982CAF" w14:textId="77777777" w:rsidR="005F4D73" w:rsidRPr="00410371" w:rsidRDefault="005F4D73" w:rsidP="008206AB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4941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5F717E2" w14:textId="77777777" w:rsidR="005F4D73" w:rsidRDefault="005F4D73" w:rsidP="008206A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35BF892" w14:textId="77777777" w:rsidR="005F4D73" w:rsidRPr="00410371" w:rsidRDefault="005F4D73" w:rsidP="008206A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A5BA6BF" w14:textId="77777777" w:rsidR="005F4D73" w:rsidRDefault="005F4D73" w:rsidP="008206A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918BF95" w14:textId="77777777" w:rsidR="005F4D73" w:rsidRPr="00410371" w:rsidRDefault="005F4D73" w:rsidP="008206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18.9.0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57A9AF0" w14:textId="77777777" w:rsidR="005F4D73" w:rsidRDefault="005F4D73" w:rsidP="008206AB">
            <w:pPr>
              <w:pStyle w:val="CRCoverPage"/>
              <w:spacing w:after="0"/>
              <w:rPr>
                <w:noProof/>
              </w:rPr>
            </w:pPr>
          </w:p>
        </w:tc>
      </w:tr>
      <w:tr w:rsidR="005F4D73" w14:paraId="05E17B6A" w14:textId="77777777" w:rsidTr="008206A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B47B0C" w14:textId="77777777" w:rsidR="005F4D73" w:rsidRDefault="005F4D73" w:rsidP="008206AB">
            <w:pPr>
              <w:pStyle w:val="CRCoverPage"/>
              <w:spacing w:after="0"/>
              <w:rPr>
                <w:noProof/>
              </w:rPr>
            </w:pPr>
          </w:p>
        </w:tc>
      </w:tr>
      <w:tr w:rsidR="005F4D73" w14:paraId="0FFDED07" w14:textId="77777777" w:rsidTr="008206A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6485552" w14:textId="77777777" w:rsidR="005F4D73" w:rsidRPr="00F25D98" w:rsidRDefault="005F4D73" w:rsidP="008206A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F4D73" w14:paraId="562BC0B9" w14:textId="77777777" w:rsidTr="008206AB">
        <w:tc>
          <w:tcPr>
            <w:tcW w:w="9641" w:type="dxa"/>
            <w:gridSpan w:val="9"/>
          </w:tcPr>
          <w:p w14:paraId="1B7AEEE6" w14:textId="77777777" w:rsidR="005F4D73" w:rsidRDefault="005F4D73" w:rsidP="008206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78D6ADF" w14:textId="77777777" w:rsidR="005F4D73" w:rsidRDefault="005F4D73" w:rsidP="005F4D7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F4D73" w14:paraId="13A39EEB" w14:textId="77777777" w:rsidTr="008206AB">
        <w:tc>
          <w:tcPr>
            <w:tcW w:w="2835" w:type="dxa"/>
          </w:tcPr>
          <w:p w14:paraId="3749DBE8" w14:textId="77777777" w:rsidR="005F4D73" w:rsidRDefault="005F4D73" w:rsidP="008206A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7862687" w14:textId="77777777" w:rsidR="005F4D73" w:rsidRDefault="005F4D73" w:rsidP="008206A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080DB50" w14:textId="77777777" w:rsidR="005F4D73" w:rsidRDefault="005F4D73" w:rsidP="008206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A6A76D6" w14:textId="77777777" w:rsidR="005F4D73" w:rsidRDefault="005F4D73" w:rsidP="008206A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5DC35C" w14:textId="77777777" w:rsidR="005F4D73" w:rsidRDefault="005F4D73" w:rsidP="008206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51C9589" w14:textId="77777777" w:rsidR="005F4D73" w:rsidRDefault="005F4D73" w:rsidP="008206A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4A17F04" w14:textId="77777777" w:rsidR="005F4D73" w:rsidRDefault="005F4D73" w:rsidP="008206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292728D" w14:textId="77777777" w:rsidR="005F4D73" w:rsidRDefault="005F4D73" w:rsidP="008206A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416A9C" w14:textId="77777777" w:rsidR="005F4D73" w:rsidRDefault="005F4D73" w:rsidP="008206A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7145259" w14:textId="77777777" w:rsidR="005F4D73" w:rsidRDefault="005F4D73" w:rsidP="005F4D7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F4D73" w14:paraId="10DF8212" w14:textId="77777777" w:rsidTr="008206AB">
        <w:tc>
          <w:tcPr>
            <w:tcW w:w="9640" w:type="dxa"/>
            <w:gridSpan w:val="11"/>
          </w:tcPr>
          <w:p w14:paraId="31A7E3EB" w14:textId="77777777" w:rsidR="005F4D73" w:rsidRDefault="005F4D73" w:rsidP="008206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4D73" w14:paraId="0B056408" w14:textId="77777777" w:rsidTr="008206A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98D9BE4" w14:textId="77777777" w:rsidR="005F4D73" w:rsidRDefault="005F4D73" w:rsidP="008206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A2723C" w14:textId="77777777" w:rsidR="005F4D73" w:rsidRDefault="005F4D73" w:rsidP="008206A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NBIOT testcase 22.5.6</w:t>
            </w:r>
            <w:r>
              <w:fldChar w:fldCharType="end"/>
            </w:r>
          </w:p>
        </w:tc>
      </w:tr>
      <w:tr w:rsidR="005F4D73" w14:paraId="2C487CA3" w14:textId="77777777" w:rsidTr="008206AB">
        <w:tc>
          <w:tcPr>
            <w:tcW w:w="1843" w:type="dxa"/>
            <w:tcBorders>
              <w:left w:val="single" w:sz="4" w:space="0" w:color="auto"/>
            </w:tcBorders>
          </w:tcPr>
          <w:p w14:paraId="68DB40AC" w14:textId="77777777" w:rsidR="005F4D73" w:rsidRDefault="005F4D73" w:rsidP="008206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4D0869" w14:textId="77777777" w:rsidR="005F4D73" w:rsidRDefault="005F4D73" w:rsidP="008206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4D73" w14:paraId="415AEDF3" w14:textId="77777777" w:rsidTr="008206AB">
        <w:tc>
          <w:tcPr>
            <w:tcW w:w="1843" w:type="dxa"/>
            <w:tcBorders>
              <w:left w:val="single" w:sz="4" w:space="0" w:color="auto"/>
            </w:tcBorders>
          </w:tcPr>
          <w:p w14:paraId="73E2408B" w14:textId="77777777" w:rsidR="005F4D73" w:rsidRDefault="005F4D73" w:rsidP="008206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D311B3" w14:textId="77777777" w:rsidR="005F4D73" w:rsidRDefault="005F4D73" w:rsidP="008206A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5F4D73" w14:paraId="0506E348" w14:textId="77777777" w:rsidTr="008206AB">
        <w:tc>
          <w:tcPr>
            <w:tcW w:w="1843" w:type="dxa"/>
            <w:tcBorders>
              <w:left w:val="single" w:sz="4" w:space="0" w:color="auto"/>
            </w:tcBorders>
          </w:tcPr>
          <w:p w14:paraId="586748A9" w14:textId="77777777" w:rsidR="005F4D73" w:rsidRDefault="005F4D73" w:rsidP="008206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5B5CE1" w14:textId="601E929B" w:rsidR="005F4D73" w:rsidRDefault="005F4D73" w:rsidP="008206AB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5F4D73" w14:paraId="50C5D878" w14:textId="77777777" w:rsidTr="008206AB">
        <w:tc>
          <w:tcPr>
            <w:tcW w:w="1843" w:type="dxa"/>
            <w:tcBorders>
              <w:left w:val="single" w:sz="4" w:space="0" w:color="auto"/>
            </w:tcBorders>
          </w:tcPr>
          <w:p w14:paraId="7449F5D4" w14:textId="77777777" w:rsidR="005F4D73" w:rsidRDefault="005F4D73" w:rsidP="008206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68BA74" w14:textId="77777777" w:rsidR="005F4D73" w:rsidRDefault="005F4D73" w:rsidP="008206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4D73" w14:paraId="1D402B62" w14:textId="77777777" w:rsidTr="008206AB">
        <w:tc>
          <w:tcPr>
            <w:tcW w:w="1843" w:type="dxa"/>
            <w:tcBorders>
              <w:left w:val="single" w:sz="4" w:space="0" w:color="auto"/>
            </w:tcBorders>
          </w:tcPr>
          <w:p w14:paraId="510E55C0" w14:textId="77777777" w:rsidR="005F4D73" w:rsidRDefault="005F4D73" w:rsidP="008206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DFC7EA4" w14:textId="77777777" w:rsidR="005F4D73" w:rsidRDefault="005F4D73" w:rsidP="008206A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TEI13_Test, NB_IOT-UEConTest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A9335E4" w14:textId="77777777" w:rsidR="005F4D73" w:rsidRDefault="005F4D73" w:rsidP="008206A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873D47" w14:textId="77777777" w:rsidR="005F4D73" w:rsidRDefault="005F4D73" w:rsidP="008206A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469147" w14:textId="77777777" w:rsidR="005F4D73" w:rsidRDefault="005F4D73" w:rsidP="008206A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2025-10-27</w:t>
            </w:r>
            <w:r>
              <w:rPr>
                <w:noProof/>
              </w:rPr>
              <w:fldChar w:fldCharType="end"/>
            </w:r>
          </w:p>
        </w:tc>
      </w:tr>
      <w:tr w:rsidR="005F4D73" w14:paraId="13412765" w14:textId="77777777" w:rsidTr="008206AB">
        <w:tc>
          <w:tcPr>
            <w:tcW w:w="1843" w:type="dxa"/>
            <w:tcBorders>
              <w:left w:val="single" w:sz="4" w:space="0" w:color="auto"/>
            </w:tcBorders>
          </w:tcPr>
          <w:p w14:paraId="41CD193B" w14:textId="77777777" w:rsidR="005F4D73" w:rsidRDefault="005F4D73" w:rsidP="008206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44DC2F9" w14:textId="77777777" w:rsidR="005F4D73" w:rsidRDefault="005F4D73" w:rsidP="008206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63DC2CA" w14:textId="77777777" w:rsidR="005F4D73" w:rsidRDefault="005F4D73" w:rsidP="008206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A66B4CB" w14:textId="77777777" w:rsidR="005F4D73" w:rsidRDefault="005F4D73" w:rsidP="008206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132C1CB" w14:textId="77777777" w:rsidR="005F4D73" w:rsidRDefault="005F4D73" w:rsidP="008206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4D73" w14:paraId="564BDA1E" w14:textId="77777777" w:rsidTr="008206A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5910C55" w14:textId="77777777" w:rsidR="005F4D73" w:rsidRDefault="005F4D73" w:rsidP="008206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92F886" w14:textId="77777777" w:rsidR="005F4D73" w:rsidRDefault="005F4D73" w:rsidP="008206A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9551487" w14:textId="77777777" w:rsidR="005F4D73" w:rsidRDefault="005F4D73" w:rsidP="008206A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0175CF" w14:textId="77777777" w:rsidR="005F4D73" w:rsidRDefault="005F4D73" w:rsidP="008206A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1135DA" w14:textId="77777777" w:rsidR="005F4D73" w:rsidRDefault="005F4D73" w:rsidP="008206A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5F4D73" w14:paraId="5F589587" w14:textId="77777777" w:rsidTr="008206A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FB8425" w14:textId="77777777" w:rsidR="005F4D73" w:rsidRDefault="005F4D73" w:rsidP="008206A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0951B6" w14:textId="77777777" w:rsidR="005F4D73" w:rsidRDefault="005F4D73" w:rsidP="008206A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2909DE5" w14:textId="77777777" w:rsidR="005F4D73" w:rsidRDefault="005F4D73" w:rsidP="008206A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060774" w14:textId="77777777" w:rsidR="005F4D73" w:rsidRPr="007C2097" w:rsidRDefault="005F4D73" w:rsidP="008206A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5F4D73" w14:paraId="0853B04F" w14:textId="77777777" w:rsidTr="008206AB">
        <w:tc>
          <w:tcPr>
            <w:tcW w:w="1843" w:type="dxa"/>
          </w:tcPr>
          <w:p w14:paraId="646D4935" w14:textId="77777777" w:rsidR="005F4D73" w:rsidRDefault="005F4D73" w:rsidP="008206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9E55F0" w14:textId="77777777" w:rsidR="005F4D73" w:rsidRDefault="005F4D73" w:rsidP="008206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4D73" w14:paraId="26CEF913" w14:textId="77777777" w:rsidTr="008206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9F6B31" w14:textId="77777777" w:rsidR="005F4D73" w:rsidRDefault="005F4D73" w:rsidP="005F4D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9E37EA" w14:textId="77777777" w:rsidR="005F4D73" w:rsidRDefault="005F4D73" w:rsidP="005F4D7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In the current TTCN implementation, implementation for steps 98-99 is missing for the case when UE is Rel-15 or higher.</w:t>
            </w:r>
          </w:p>
          <w:p w14:paraId="20D3B72B" w14:textId="77777777" w:rsidR="005F4D73" w:rsidRDefault="005F4D73" w:rsidP="005F4D73">
            <w:pPr>
              <w:pStyle w:val="CRCoverPage"/>
              <w:spacing w:after="0"/>
              <w:rPr>
                <w:lang w:eastAsia="zh-CN"/>
              </w:rPr>
            </w:pPr>
          </w:p>
          <w:p w14:paraId="37DFFBE3" w14:textId="7526B812" w:rsidR="005F4D73" w:rsidRDefault="005F4D73" w:rsidP="005F4D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This needs to be implemented.</w:t>
            </w:r>
          </w:p>
        </w:tc>
      </w:tr>
      <w:tr w:rsidR="005F4D73" w14:paraId="7F6AD773" w14:textId="77777777" w:rsidTr="008206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361DEC" w14:textId="77777777" w:rsidR="005F4D73" w:rsidRDefault="005F4D73" w:rsidP="005F4D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26E6A3" w14:textId="77777777" w:rsidR="005F4D73" w:rsidRDefault="005F4D73" w:rsidP="005F4D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4D73" w14:paraId="75D01B1A" w14:textId="77777777" w:rsidTr="008206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D8479F" w14:textId="77777777" w:rsidR="005F4D73" w:rsidRDefault="005F4D73" w:rsidP="005F4D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406784" w14:textId="6970875E" w:rsidR="005F4D73" w:rsidRDefault="005F4D73" w:rsidP="005F4D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Implemented TTCN for </w:t>
            </w:r>
            <w:r>
              <w:rPr>
                <w:rFonts w:hint="eastAsia"/>
                <w:noProof/>
                <w:lang w:eastAsia="zh-CN"/>
              </w:rPr>
              <w:t xml:space="preserve">step 98 and step 99 to the rel-15 and later UE branch after step </w:t>
            </w:r>
            <w:r w:rsidRPr="001C0D2F">
              <w:rPr>
                <w:noProof/>
                <w:lang w:eastAsia="zh-CN"/>
              </w:rPr>
              <w:t>97Aa4-97Aa9a2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5F4D73" w14:paraId="327FCA2A" w14:textId="77777777" w:rsidTr="008206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ACA0B7" w14:textId="77777777" w:rsidR="005F4D73" w:rsidRDefault="005F4D73" w:rsidP="005F4D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9E7874" w14:textId="77777777" w:rsidR="005F4D73" w:rsidRDefault="005F4D73" w:rsidP="005F4D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4D73" w14:paraId="7C1C6D16" w14:textId="77777777" w:rsidTr="008206A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7B86CB" w14:textId="77777777" w:rsidR="005F4D73" w:rsidRDefault="005F4D73" w:rsidP="005F4D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EF1C45" w14:textId="1D0612AB" w:rsidR="005F4D73" w:rsidRDefault="005F4D73" w:rsidP="005F4D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A conformant UE will fail the testcase</w:t>
            </w:r>
          </w:p>
        </w:tc>
      </w:tr>
      <w:tr w:rsidR="005F4D73" w14:paraId="153541B1" w14:textId="77777777" w:rsidTr="008206AB">
        <w:tc>
          <w:tcPr>
            <w:tcW w:w="2694" w:type="dxa"/>
            <w:gridSpan w:val="2"/>
          </w:tcPr>
          <w:p w14:paraId="6991E617" w14:textId="77777777" w:rsidR="005F4D73" w:rsidRDefault="005F4D73" w:rsidP="005F4D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D34FF5D" w14:textId="77777777" w:rsidR="005F4D73" w:rsidRDefault="005F4D73" w:rsidP="005F4D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4D73" w14:paraId="2325D68B" w14:textId="77777777" w:rsidTr="008206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25F1E7" w14:textId="77777777" w:rsidR="005F4D73" w:rsidRDefault="005F4D73" w:rsidP="005F4D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BDF326" w14:textId="0D06E4B8" w:rsidR="005F4D73" w:rsidRDefault="005F4D73" w:rsidP="005F4D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S Mincho"/>
              </w:rPr>
              <w:t>22.5.</w:t>
            </w:r>
            <w:r>
              <w:rPr>
                <w:rFonts w:hint="eastAsia"/>
                <w:lang w:eastAsia="zh-CN"/>
              </w:rPr>
              <w:t>6</w:t>
            </w:r>
          </w:p>
        </w:tc>
      </w:tr>
      <w:tr w:rsidR="005F4D73" w14:paraId="17FA8B72" w14:textId="77777777" w:rsidTr="008206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A44EE3" w14:textId="77777777" w:rsidR="005F4D73" w:rsidRDefault="005F4D73" w:rsidP="005F4D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7343BE" w14:textId="77777777" w:rsidR="005F4D73" w:rsidRDefault="005F4D73" w:rsidP="005F4D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4D73" w14:paraId="14AA6CA1" w14:textId="77777777" w:rsidTr="008206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C44978" w14:textId="77777777" w:rsidR="005F4D73" w:rsidRDefault="005F4D73" w:rsidP="005F4D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4324C8" w14:textId="77777777" w:rsidR="005F4D73" w:rsidRDefault="005F4D73" w:rsidP="005F4D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4E70299" w14:textId="77777777" w:rsidR="005F4D73" w:rsidRDefault="005F4D73" w:rsidP="005F4D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5B6E50" w14:textId="77777777" w:rsidR="005F4D73" w:rsidRDefault="005F4D73" w:rsidP="005F4D7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7A3DEE2" w14:textId="77777777" w:rsidR="005F4D73" w:rsidRDefault="005F4D73" w:rsidP="005F4D7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F4D73" w14:paraId="32E22335" w14:textId="77777777" w:rsidTr="008206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161EDF" w14:textId="77777777" w:rsidR="005F4D73" w:rsidRDefault="005F4D73" w:rsidP="005F4D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AB4EAB" w14:textId="77777777" w:rsidR="005F4D73" w:rsidRDefault="005F4D73" w:rsidP="005F4D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5C10D" w14:textId="208DEBBF" w:rsidR="005F4D73" w:rsidRDefault="005F4D73" w:rsidP="005F4D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FBDBC6" w14:textId="77777777" w:rsidR="005F4D73" w:rsidRDefault="005F4D73" w:rsidP="005F4D7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2B22C9" w14:textId="0FEB3946" w:rsidR="005F4D73" w:rsidRDefault="005F4D73" w:rsidP="005F4D7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F4D73" w14:paraId="1BFE7D7F" w14:textId="77777777" w:rsidTr="008206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6D65D9" w14:textId="77777777" w:rsidR="005F4D73" w:rsidRDefault="005F4D73" w:rsidP="005F4D7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E8F526" w14:textId="77777777" w:rsidR="005F4D73" w:rsidRDefault="005F4D73" w:rsidP="005F4D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178F1" w14:textId="7F99C14B" w:rsidR="005F4D73" w:rsidRDefault="005F4D73" w:rsidP="005F4D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5969A1" w14:textId="77777777" w:rsidR="005F4D73" w:rsidRDefault="005F4D73" w:rsidP="005F4D7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36022D" w14:textId="4E00FAA9" w:rsidR="005F4D73" w:rsidRDefault="005F4D73" w:rsidP="005F4D7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F4D73" w14:paraId="2AA5EADC" w14:textId="77777777" w:rsidTr="008206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214270" w14:textId="77777777" w:rsidR="005F4D73" w:rsidRDefault="005F4D73" w:rsidP="005F4D7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FE793C" w14:textId="77777777" w:rsidR="005F4D73" w:rsidRDefault="005F4D73" w:rsidP="005F4D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7DD5A0" w14:textId="48996251" w:rsidR="005F4D73" w:rsidRDefault="005F4D73" w:rsidP="005F4D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794B5F" w14:textId="77777777" w:rsidR="005F4D73" w:rsidRDefault="005F4D73" w:rsidP="005F4D7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4D32E3" w14:textId="169D0322" w:rsidR="005F4D73" w:rsidRDefault="005F4D73" w:rsidP="005F4D7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F4D73" w14:paraId="520B3570" w14:textId="77777777" w:rsidTr="008206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2FBCD5" w14:textId="77777777" w:rsidR="005F4D73" w:rsidRDefault="005F4D73" w:rsidP="005F4D7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6C1916" w14:textId="77777777" w:rsidR="005F4D73" w:rsidRDefault="005F4D73" w:rsidP="005F4D73">
            <w:pPr>
              <w:pStyle w:val="CRCoverPage"/>
              <w:spacing w:after="0"/>
              <w:rPr>
                <w:noProof/>
              </w:rPr>
            </w:pPr>
          </w:p>
        </w:tc>
      </w:tr>
      <w:tr w:rsidR="005F4D73" w14:paraId="42743B29" w14:textId="77777777" w:rsidTr="008206A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0DD85E" w14:textId="77777777" w:rsidR="005F4D73" w:rsidRDefault="005F4D73" w:rsidP="005F4D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3236FD" w14:textId="77777777" w:rsidR="005F4D73" w:rsidRDefault="005F4D73" w:rsidP="005F4D7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F4D73" w:rsidRPr="008863B9" w14:paraId="7D8BCBEC" w14:textId="77777777" w:rsidTr="008206A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0E7707" w14:textId="77777777" w:rsidR="005F4D73" w:rsidRPr="008863B9" w:rsidRDefault="005F4D73" w:rsidP="005F4D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5F906EF" w14:textId="77777777" w:rsidR="005F4D73" w:rsidRPr="008863B9" w:rsidRDefault="005F4D73" w:rsidP="005F4D7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F4D73" w14:paraId="4CB30C5E" w14:textId="77777777" w:rsidTr="008206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1B270D" w14:textId="77777777" w:rsidR="005F4D73" w:rsidRDefault="005F4D73" w:rsidP="005F4D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B6038C" w14:textId="77777777" w:rsidR="005F4D73" w:rsidRDefault="005F4D73" w:rsidP="005F4D7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6AF7" w14:textId="77777777" w:rsidR="005769EE" w:rsidRDefault="005769EE" w:rsidP="005769EE">
      <w:pPr>
        <w:rPr>
          <w:noProof/>
        </w:rPr>
      </w:pPr>
    </w:p>
    <w:p w14:paraId="135701AD" w14:textId="77777777" w:rsidR="000D7399" w:rsidRDefault="000D7399" w:rsidP="000D7399">
      <w:pPr>
        <w:pStyle w:val="CRCoverPage"/>
        <w:spacing w:after="0"/>
        <w:rPr>
          <w:noProof/>
          <w:sz w:val="8"/>
          <w:szCs w:val="8"/>
        </w:rPr>
      </w:pPr>
    </w:p>
    <w:p w14:paraId="2630403A" w14:textId="77777777" w:rsidR="00DE555B" w:rsidRPr="00E12CDE" w:rsidRDefault="00DE555B">
      <w:pPr>
        <w:pStyle w:val="CRCoverPage"/>
        <w:spacing w:after="0"/>
        <w:rPr>
          <w:sz w:val="8"/>
          <w:szCs w:val="8"/>
        </w:rPr>
      </w:pPr>
    </w:p>
    <w:p w14:paraId="241CABBE" w14:textId="77777777" w:rsidR="00DE555B" w:rsidRPr="00E12CDE" w:rsidRDefault="00DE555B">
      <w:pPr>
        <w:sectPr w:rsidR="00DE555B" w:rsidRPr="00E12CDE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1" w:name="_Toc212457177"/>
      <w:r w:rsidRPr="00E12CDE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1"/>
    </w:p>
    <w:p w14:paraId="2B1B3AD4" w14:textId="0BC86E6E" w:rsidR="006C1826" w:rsidRDefault="00444FBC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6C1826" w:rsidRPr="008F45D8">
        <w:rPr>
          <w:rFonts w:ascii="Arial" w:hAnsi="Arial" w:cs="Arial"/>
          <w:iCs/>
          <w:noProof/>
        </w:rPr>
        <w:t>Table of Contents</w:t>
      </w:r>
      <w:r w:rsidR="006C1826">
        <w:rPr>
          <w:noProof/>
        </w:rPr>
        <w:tab/>
      </w:r>
      <w:r w:rsidR="006C1826">
        <w:rPr>
          <w:noProof/>
        </w:rPr>
        <w:fldChar w:fldCharType="begin"/>
      </w:r>
      <w:r w:rsidR="006C1826">
        <w:rPr>
          <w:noProof/>
        </w:rPr>
        <w:instrText xml:space="preserve"> PAGEREF _Toc212457177 \h </w:instrText>
      </w:r>
      <w:r w:rsidR="006C1826">
        <w:rPr>
          <w:noProof/>
        </w:rPr>
      </w:r>
      <w:r w:rsidR="006C1826">
        <w:rPr>
          <w:noProof/>
        </w:rPr>
        <w:fldChar w:fldCharType="separate"/>
      </w:r>
      <w:r w:rsidR="006C1826">
        <w:rPr>
          <w:noProof/>
        </w:rPr>
        <w:t>2</w:t>
      </w:r>
      <w:r w:rsidR="006C1826">
        <w:rPr>
          <w:noProof/>
        </w:rPr>
        <w:fldChar w:fldCharType="end"/>
      </w:r>
    </w:p>
    <w:p w14:paraId="4EACA8FD" w14:textId="15DB84A3" w:rsidR="006C1826" w:rsidRDefault="006C1826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F45D8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F45D8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_Toc212457178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50DBC0CF" w14:textId="3282C155" w:rsidR="006C1826" w:rsidRDefault="006C1826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F45D8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F45D8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_Toc212457179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1980A94E" w14:textId="6F0F74D3" w:rsidR="006C1826" w:rsidRDefault="006C182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F45D8">
        <w:rPr>
          <w:rFonts w:cs="Arial"/>
          <w:b/>
          <w:noProof/>
          <w:lang w:eastAsia="en-GB"/>
        </w:rPr>
        <w:t>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F45D8">
        <w:rPr>
          <w:rFonts w:cs="Arial"/>
          <w:b/>
          <w:bCs/>
          <w:noProof/>
          <w:color w:val="000000"/>
          <w:lang w:val="en-US" w:eastAsia="en-GB"/>
        </w:rPr>
        <w:t>Change to the fl_TC_22_5_</w:t>
      </w:r>
      <w:r w:rsidRPr="008F45D8">
        <w:rPr>
          <w:rFonts w:cs="Arial"/>
          <w:b/>
          <w:bCs/>
          <w:noProof/>
          <w:color w:val="000000"/>
          <w:lang w:val="en-US" w:eastAsia="zh-CN"/>
        </w:rPr>
        <w:t>6</w:t>
      </w:r>
      <w:r w:rsidRPr="008F45D8">
        <w:rPr>
          <w:rFonts w:cs="Arial"/>
          <w:b/>
          <w:bCs/>
          <w:noProof/>
          <w:color w:val="000000"/>
          <w:lang w:val="en-US" w:eastAsia="en-GB"/>
        </w:rPr>
        <w:t>_Body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_Toc212457180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302138F3" w14:textId="77EBE295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2" w:name="_Toc122434485"/>
      <w:bookmarkStart w:id="3" w:name="_Toc212457178"/>
      <w:r w:rsidRPr="00E12CDE">
        <w:rPr>
          <w:rFonts w:cs="Arial"/>
        </w:rPr>
        <w:lastRenderedPageBreak/>
        <w:t>Overview</w:t>
      </w:r>
      <w:bookmarkEnd w:id="2"/>
      <w:bookmarkEnd w:id="3"/>
    </w:p>
    <w:p w14:paraId="62CCCFF8" w14:textId="5D48F50E" w:rsidR="00DE555B" w:rsidRPr="00E12CDE" w:rsidRDefault="00444FB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12CDE">
        <w:rPr>
          <w:rFonts w:cs="Arial"/>
        </w:rPr>
        <w:t xml:space="preserve">This document lists all the changes needed to correct issues in the ATS </w:t>
      </w:r>
      <w:r w:rsidR="00B430EF" w:rsidRPr="00EB31B7">
        <w:rPr>
          <w:lang w:val="en-US"/>
        </w:rPr>
        <w:t>iwd-TTCN3-B2024-06_D2</w:t>
      </w:r>
      <w:r w:rsidR="00A00F35">
        <w:rPr>
          <w:rFonts w:hint="eastAsia"/>
          <w:lang w:val="en-US" w:eastAsia="zh-CN"/>
        </w:rPr>
        <w:t>5</w:t>
      </w:r>
      <w:r w:rsidR="00B430EF" w:rsidRPr="00EB31B7">
        <w:rPr>
          <w:lang w:val="en-US"/>
        </w:rPr>
        <w:t>wk</w:t>
      </w:r>
      <w:r w:rsidR="007023C2">
        <w:rPr>
          <w:lang w:val="en-US" w:eastAsia="zh-CN"/>
        </w:rPr>
        <w:t>38</w:t>
      </w:r>
      <w:r w:rsidR="00B430EF">
        <w:rPr>
          <w:lang w:val="en-US"/>
        </w:rPr>
        <w:t xml:space="preserve"> </w:t>
      </w:r>
      <w:r w:rsidRPr="00E12CDE">
        <w:t>related to the title of this CR</w:t>
      </w:r>
      <w:r w:rsidRPr="00E12CDE">
        <w:rPr>
          <w:rFonts w:cs="Arial"/>
        </w:rPr>
        <w:t>.</w:t>
      </w:r>
    </w:p>
    <w:p w14:paraId="791CF8DD" w14:textId="5CD0E612" w:rsidR="00683B27" w:rsidRDefault="00444FBC" w:rsidP="00297050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val="es-ES" w:eastAsia="ja-JP"/>
        </w:rPr>
      </w:pPr>
      <w:r w:rsidRPr="00E12CDE">
        <w:rPr>
          <w:rFonts w:cs="Arial"/>
          <w:sz w:val="24"/>
          <w:lang w:eastAsia="ja-JP"/>
        </w:rPr>
        <w:t>Contact:</w:t>
      </w:r>
      <w:r w:rsidR="0050051B">
        <w:rPr>
          <w:rFonts w:cs="Arial"/>
          <w:sz w:val="24"/>
          <w:lang w:eastAsia="ja-JP"/>
        </w:rPr>
        <w:t xml:space="preserve">  </w:t>
      </w:r>
      <w:r w:rsidR="0050051B" w:rsidRPr="001004EA">
        <w:rPr>
          <w:rFonts w:cs="Arial"/>
          <w:b/>
          <w:sz w:val="24"/>
          <w:lang w:eastAsia="ja-JP"/>
        </w:rPr>
        <w:t>Bhise Parikshit</w:t>
      </w:r>
      <w:r w:rsidR="00297050" w:rsidRPr="00F028B3">
        <w:rPr>
          <w:rFonts w:cs="Arial"/>
          <w:sz w:val="24"/>
          <w:lang w:val="es-ES" w:eastAsia="ja-JP"/>
        </w:rPr>
        <w:br/>
      </w:r>
      <w:hyperlink r:id="rId23" w:history="1">
        <w:r w:rsidR="00683B27" w:rsidRPr="008357C8">
          <w:rPr>
            <w:rStyle w:val="Hyperlink"/>
            <w:rFonts w:cs="Arial"/>
            <w:sz w:val="24"/>
            <w:lang w:val="es-ES" w:eastAsia="ja-JP"/>
          </w:rPr>
          <w:t>parikshit.bhise@rohde-schwarz.com</w:t>
        </w:r>
      </w:hyperlink>
    </w:p>
    <w:p w14:paraId="72B4E8E6" w14:textId="77777777" w:rsidR="001C37DF" w:rsidRDefault="001C37DF" w:rsidP="00297050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val="es-ES" w:eastAsia="ja-JP"/>
        </w:rPr>
      </w:pPr>
    </w:p>
    <w:p w14:paraId="2A57A3D8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4" w:name="_Toc122434488"/>
      <w:bookmarkStart w:id="5" w:name="_Toc295288959"/>
      <w:bookmarkStart w:id="6" w:name="_Toc212457179"/>
      <w:r w:rsidRPr="00E12CDE">
        <w:rPr>
          <w:rFonts w:cs="Arial"/>
        </w:rPr>
        <w:t>Corrections required</w:t>
      </w:r>
      <w:bookmarkEnd w:id="4"/>
      <w:bookmarkEnd w:id="5"/>
      <w:bookmarkEnd w:id="6"/>
    </w:p>
    <w:p w14:paraId="0522A169" w14:textId="56EAADEE" w:rsidR="00A825A4" w:rsidRPr="003D65E8" w:rsidRDefault="00A825A4" w:rsidP="00A825A4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7" w:name="_Toc178083187"/>
      <w:bookmarkStart w:id="8" w:name="_Toc325725665"/>
      <w:bookmarkStart w:id="9" w:name="_Toc122434493"/>
      <w:bookmarkStart w:id="10" w:name="_Toc295288970"/>
      <w:bookmarkStart w:id="11" w:name="_Toc212457180"/>
      <w:r>
        <w:rPr>
          <w:rFonts w:cs="Arial"/>
          <w:b/>
          <w:bCs/>
          <w:color w:val="000000"/>
          <w:lang w:val="en-US" w:eastAsia="en-GB"/>
        </w:rPr>
        <w:t xml:space="preserve">Change to the </w:t>
      </w:r>
      <w:bookmarkEnd w:id="7"/>
      <w:r w:rsidR="00311B08" w:rsidRPr="00311B08">
        <w:rPr>
          <w:rFonts w:cs="Arial"/>
          <w:b/>
          <w:bCs/>
          <w:color w:val="000000"/>
          <w:lang w:val="en-US" w:eastAsia="en-GB"/>
        </w:rPr>
        <w:t>fl_TC_22_5_</w:t>
      </w:r>
      <w:r w:rsidR="001C0D2F">
        <w:rPr>
          <w:rFonts w:cs="Arial" w:hint="eastAsia"/>
          <w:b/>
          <w:bCs/>
          <w:color w:val="000000"/>
          <w:lang w:val="en-US" w:eastAsia="zh-CN"/>
        </w:rPr>
        <w:t>6</w:t>
      </w:r>
      <w:r w:rsidR="00311B08" w:rsidRPr="00311B08">
        <w:rPr>
          <w:rFonts w:cs="Arial"/>
          <w:b/>
          <w:bCs/>
          <w:color w:val="000000"/>
          <w:lang w:val="en-US" w:eastAsia="en-GB"/>
        </w:rPr>
        <w:t>_Body</w:t>
      </w:r>
      <w:bookmarkEnd w:id="11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273EC8" w:rsidRPr="00E12CDE" w14:paraId="233F292D" w14:textId="77777777" w:rsidTr="00A03A20">
        <w:trPr>
          <w:trHeight w:val="447"/>
        </w:trPr>
        <w:tc>
          <w:tcPr>
            <w:tcW w:w="1985" w:type="dxa"/>
          </w:tcPr>
          <w:bookmarkEnd w:id="8"/>
          <w:bookmarkEnd w:id="9"/>
          <w:bookmarkEnd w:id="10"/>
          <w:p w14:paraId="43C9FA85" w14:textId="7E2B7107" w:rsidR="00273EC8" w:rsidRPr="00E12CDE" w:rsidRDefault="00BB36FC" w:rsidP="00A03A2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="00273EC8"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56D778B9" w14:textId="446D4C13" w:rsidR="00273EC8" w:rsidRPr="00B2655B" w:rsidRDefault="00311B08" w:rsidP="00A87D86">
            <w:pPr>
              <w:spacing w:after="0"/>
              <w:rPr>
                <w:rFonts w:ascii="Arial" w:eastAsia="Microsoft YaHei" w:hAnsi="Arial" w:cs="Arial"/>
                <w:sz w:val="18"/>
                <w:szCs w:val="18"/>
              </w:rPr>
            </w:pPr>
            <w:r w:rsidRPr="00311B08">
              <w:rPr>
                <w:rFonts w:ascii="Arial" w:eastAsia="Microsoft YaHei" w:hAnsi="Arial" w:cs="Arial"/>
                <w:noProof/>
                <w:sz w:val="18"/>
                <w:szCs w:val="18"/>
              </w:rPr>
              <w:t>fl_TC_22_5_</w:t>
            </w:r>
            <w:r w:rsidR="001C0D2F">
              <w:rPr>
                <w:rFonts w:ascii="Arial" w:eastAsia="Microsoft YaHei" w:hAnsi="Arial" w:cs="Arial" w:hint="eastAsia"/>
                <w:noProof/>
                <w:sz w:val="18"/>
                <w:szCs w:val="18"/>
                <w:lang w:eastAsia="zh-CN"/>
              </w:rPr>
              <w:t>6</w:t>
            </w:r>
            <w:r w:rsidRPr="00311B08">
              <w:rPr>
                <w:rFonts w:ascii="Arial" w:eastAsia="Microsoft YaHei" w:hAnsi="Arial" w:cs="Arial"/>
                <w:noProof/>
                <w:sz w:val="18"/>
                <w:szCs w:val="18"/>
              </w:rPr>
              <w:t>_Body</w:t>
            </w:r>
            <w:r w:rsidR="00B2655B" w:rsidRPr="00B2655B">
              <w:rPr>
                <w:rFonts w:ascii="Arial" w:eastAsia="Microsoft YaHei" w:hAnsi="Arial" w:cs="Arial"/>
                <w:noProof/>
                <w:sz w:val="18"/>
                <w:szCs w:val="18"/>
              </w:rPr>
              <w:t xml:space="preserve"> </w:t>
            </w:r>
            <w:r w:rsidR="00A825A4" w:rsidRPr="00B2655B">
              <w:rPr>
                <w:rFonts w:ascii="Arial" w:eastAsia="Microsoft YaHei" w:hAnsi="Arial" w:cs="Arial"/>
                <w:noProof/>
                <w:sz w:val="18"/>
                <w:szCs w:val="18"/>
              </w:rPr>
              <w:t>()</w:t>
            </w:r>
          </w:p>
        </w:tc>
      </w:tr>
      <w:tr w:rsidR="00DE4E0A" w:rsidRPr="00E12CDE" w14:paraId="187A9DC5" w14:textId="77777777" w:rsidTr="00A03A20">
        <w:trPr>
          <w:trHeight w:val="452"/>
        </w:trPr>
        <w:tc>
          <w:tcPr>
            <w:tcW w:w="1985" w:type="dxa"/>
          </w:tcPr>
          <w:p w14:paraId="491B6044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89571F4" w14:textId="77777777" w:rsidR="003543FB" w:rsidRDefault="003543FB" w:rsidP="003543FB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In the current TTCN implementation, implementation for steps 98-99 is missing for the case when UE is Rel-15 or higher.</w:t>
            </w:r>
          </w:p>
          <w:p w14:paraId="5841633F" w14:textId="77777777" w:rsidR="003543FB" w:rsidRDefault="003543FB" w:rsidP="003543FB">
            <w:pPr>
              <w:pStyle w:val="CRCoverPage"/>
              <w:spacing w:after="0"/>
              <w:rPr>
                <w:lang w:eastAsia="zh-CN"/>
              </w:rPr>
            </w:pPr>
          </w:p>
          <w:p w14:paraId="3A48DE08" w14:textId="5F895E46" w:rsidR="00611669" w:rsidRPr="00B2655B" w:rsidRDefault="003543FB" w:rsidP="003543FB">
            <w:pPr>
              <w:pStyle w:val="CRCoverPage"/>
              <w:spacing w:after="0"/>
              <w:rPr>
                <w:rFonts w:eastAsia="Microsoft YaHei" w:cs="Arial"/>
                <w:noProof/>
                <w:sz w:val="18"/>
                <w:szCs w:val="18"/>
              </w:rPr>
            </w:pPr>
            <w:r>
              <w:rPr>
                <w:lang w:eastAsia="zh-CN"/>
              </w:rPr>
              <w:t>This needs to be implemented.</w:t>
            </w:r>
          </w:p>
        </w:tc>
      </w:tr>
      <w:tr w:rsidR="00DE4E0A" w:rsidRPr="00E12CDE" w14:paraId="582D388E" w14:textId="77777777" w:rsidTr="00A03A20">
        <w:tc>
          <w:tcPr>
            <w:tcW w:w="1985" w:type="dxa"/>
          </w:tcPr>
          <w:p w14:paraId="33033F45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E9F1675" w14:textId="05BFEB72" w:rsidR="007E26D6" w:rsidRPr="00B2655B" w:rsidRDefault="003543FB" w:rsidP="003543FB">
            <w:pPr>
              <w:pStyle w:val="CRCoverPage"/>
              <w:spacing w:after="0"/>
              <w:rPr>
                <w:rFonts w:eastAsia="Microsoft YaHei" w:cs="Arial"/>
                <w:noProof/>
                <w:sz w:val="18"/>
                <w:szCs w:val="18"/>
              </w:rPr>
            </w:pPr>
            <w:r>
              <w:rPr>
                <w:noProof/>
                <w:lang w:eastAsia="zh-CN"/>
              </w:rPr>
              <w:t xml:space="preserve">Implemented TTCN for </w:t>
            </w:r>
            <w:r>
              <w:rPr>
                <w:rFonts w:hint="eastAsia"/>
                <w:noProof/>
                <w:lang w:eastAsia="zh-CN"/>
              </w:rPr>
              <w:t xml:space="preserve">step 98 and step 99 to the rel-15 and later UE branch after step </w:t>
            </w:r>
            <w:r w:rsidRPr="001C0D2F">
              <w:rPr>
                <w:noProof/>
                <w:lang w:eastAsia="zh-CN"/>
              </w:rPr>
              <w:t>97Aa4-97Aa9a2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DE4E0A" w:rsidRPr="00E12CDE" w14:paraId="339281A7" w14:textId="77777777" w:rsidTr="00A03A20">
        <w:tc>
          <w:tcPr>
            <w:tcW w:w="1985" w:type="dxa"/>
          </w:tcPr>
          <w:p w14:paraId="59DF8650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F308606" w14:textId="4343223A" w:rsidR="00DE4E0A" w:rsidRPr="00B2655B" w:rsidRDefault="00B2655B" w:rsidP="00DE4E0A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2655B">
              <w:rPr>
                <w:rFonts w:ascii="Arial" w:hAnsi="Arial" w:cs="Arial"/>
                <w:sz w:val="18"/>
                <w:szCs w:val="18"/>
                <w:lang w:val="en-IN" w:eastAsia="zh-CN"/>
              </w:rPr>
              <w:t>NBIOT_</w:t>
            </w:r>
            <w:r w:rsidR="00311B08">
              <w:rPr>
                <w:rFonts w:ascii="Arial" w:hAnsi="Arial" w:cs="Arial"/>
                <w:sz w:val="18"/>
                <w:szCs w:val="18"/>
                <w:lang w:val="en-IN" w:eastAsia="zh-CN"/>
              </w:rPr>
              <w:t>NAS</w:t>
            </w:r>
            <w:r w:rsidRPr="00B2655B">
              <w:rPr>
                <w:rFonts w:ascii="Arial" w:hAnsi="Arial" w:cs="Arial"/>
                <w:sz w:val="18"/>
                <w:szCs w:val="18"/>
                <w:lang w:val="en-IN" w:eastAsia="zh-CN"/>
              </w:rPr>
              <w:t>_</w:t>
            </w:r>
            <w:r w:rsidR="00311B08">
              <w:rPr>
                <w:rFonts w:ascii="Arial" w:hAnsi="Arial" w:cs="Arial"/>
                <w:sz w:val="18"/>
                <w:szCs w:val="18"/>
                <w:lang w:val="en-IN" w:eastAsia="zh-CN"/>
              </w:rPr>
              <w:t>Attach</w:t>
            </w:r>
            <w:proofErr w:type="spellEnd"/>
            <w:r w:rsidR="004063FA" w:rsidRPr="00B2655B">
              <w:rPr>
                <w:rFonts w:ascii="Arial" w:hAnsi="Arial" w:cs="Arial"/>
                <w:sz w:val="18"/>
                <w:szCs w:val="18"/>
                <w:lang w:eastAsia="en-GB"/>
              </w:rPr>
              <w:t>.</w:t>
            </w:r>
            <w:proofErr w:type="spellStart"/>
            <w:r w:rsidR="004063FA" w:rsidRPr="00B2655B">
              <w:rPr>
                <w:rFonts w:ascii="Arial" w:hAnsi="Arial" w:cs="Arial"/>
                <w:sz w:val="18"/>
                <w:szCs w:val="18"/>
                <w:lang w:eastAsia="en-GB"/>
              </w:rPr>
              <w:t>ttcn</w:t>
            </w:r>
            <w:proofErr w:type="spellEnd"/>
          </w:p>
        </w:tc>
      </w:tr>
    </w:tbl>
    <w:p w14:paraId="46388BD7" w14:textId="77777777" w:rsidR="00380B6A" w:rsidRDefault="00380B6A" w:rsidP="00273EC8">
      <w:pPr>
        <w:rPr>
          <w:rFonts w:ascii="Arial" w:hAnsi="Arial" w:cs="Arial"/>
          <w:b/>
        </w:rPr>
      </w:pPr>
    </w:p>
    <w:p w14:paraId="2D40B004" w14:textId="5C33B1CA" w:rsidR="005571C5" w:rsidRPr="005571C5" w:rsidRDefault="005571C5" w:rsidP="00273EC8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73EC8" w:rsidRPr="00E12CDE" w14:paraId="47DF7851" w14:textId="77777777" w:rsidTr="00A03A20">
        <w:tc>
          <w:tcPr>
            <w:tcW w:w="9629" w:type="dxa"/>
          </w:tcPr>
          <w:p w14:paraId="33238FFD" w14:textId="77777777" w:rsidR="001C0D2F" w:rsidRPr="001C0D2F" w:rsidRDefault="001C0D2F" w:rsidP="001C0D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function fl_TC_22_5_6_</w:t>
            </w:r>
            <w:proofErr w:type="gram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Body(</w:t>
            </w:r>
            <w:proofErr w:type="gram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) runs on NBIOT_PTC</w:t>
            </w:r>
          </w:p>
          <w:p w14:paraId="7657994D" w14:textId="77777777" w:rsidR="001C0D2F" w:rsidRPr="001C0D2F" w:rsidRDefault="001C0D2F" w:rsidP="001C0D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{</w:t>
            </w:r>
          </w:p>
          <w:p w14:paraId="19A10840" w14:textId="77777777" w:rsidR="001C0D2F" w:rsidRPr="001C0D2F" w:rsidRDefault="001C0D2F" w:rsidP="001C0D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const</w:t>
            </w:r>
            <w:proofErr w:type="spell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NAS_CauseValue_Type</w:t>
            </w:r>
            <w:proofErr w:type="spell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tsc_EmmCause_</w:t>
            </w:r>
            <w:proofErr w:type="gram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MessageIncompatibleWithProtocolState</w:t>
            </w:r>
            <w:proofErr w:type="spell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= '01100101'B; // @sic R5s180246 sic@ //@sic R5-183208 sic@</w:t>
            </w:r>
          </w:p>
          <w:p w14:paraId="51C63AAB" w14:textId="77777777" w:rsidR="001C0D2F" w:rsidRPr="001C0D2F" w:rsidRDefault="001C0D2F" w:rsidP="001C0D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</w:t>
            </w:r>
            <w:proofErr w:type="spell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NB_CellPowerList_Type</w:t>
            </w:r>
            <w:proofErr w:type="spell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CellPowerList</w:t>
            </w:r>
            <w:proofErr w:type="spell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  <w:proofErr w:type="gramEnd"/>
          </w:p>
          <w:p w14:paraId="3CC58D89" w14:textId="77777777" w:rsidR="001C0D2F" w:rsidRPr="001C0D2F" w:rsidRDefault="001C0D2F" w:rsidP="001C0D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sv-SE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1C0D2F">
              <w:rPr>
                <w:rFonts w:ascii="Courier New" w:hAnsi="Courier New" w:cs="Courier New"/>
                <w:bCs/>
                <w:sz w:val="18"/>
                <w:szCs w:val="18"/>
                <w:lang w:val="sv-SE"/>
              </w:rPr>
              <w:t>var NAS_MSG_Indication_Type v_NAS_Ind;</w:t>
            </w:r>
          </w:p>
          <w:p w14:paraId="01D38B54" w14:textId="77777777" w:rsidR="001C0D2F" w:rsidRPr="001C0D2F" w:rsidRDefault="001C0D2F" w:rsidP="001C0D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  <w:lang w:val="sv-SE"/>
              </w:rPr>
              <w:t xml:space="preserve">    </w:t>
            </w: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var template (present) </w:t>
            </w:r>
            <w:proofErr w:type="spell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NAS_UL_Message_Type</w:t>
            </w:r>
            <w:proofErr w:type="spell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AttachReq</w:t>
            </w:r>
            <w:proofErr w:type="spell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  <w:proofErr w:type="gramEnd"/>
          </w:p>
          <w:p w14:paraId="246674FA" w14:textId="5359E2B1" w:rsidR="001C0D2F" w:rsidRDefault="001C0D2F" w:rsidP="001C0D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3C5A2542" w14:textId="4FC5D5BF" w:rsidR="001C0D2F" w:rsidRDefault="001C0D2F" w:rsidP="001C0D2F">
            <w:pPr>
              <w:autoSpaceDE w:val="0"/>
              <w:autoSpaceDN w:val="0"/>
              <w:adjustRightInd w:val="0"/>
              <w:spacing w:after="0"/>
              <w:ind w:firstLine="42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………</w:t>
            </w:r>
          </w:p>
          <w:p w14:paraId="08A8D37B" w14:textId="77777777" w:rsidR="001C0D2F" w:rsidRPr="00DD11EF" w:rsidRDefault="001C0D2F" w:rsidP="001C0D2F">
            <w:pPr>
              <w:autoSpaceDE w:val="0"/>
              <w:autoSpaceDN w:val="0"/>
              <w:adjustRightInd w:val="0"/>
              <w:spacing w:after="0"/>
              <w:ind w:firstLine="420"/>
              <w:rPr>
                <w:rFonts w:ascii="Courier New" w:hAnsi="Courier New" w:cs="Courier New"/>
                <w:bCs/>
                <w:sz w:val="18"/>
                <w:szCs w:val="18"/>
                <w:lang w:val="en-US" w:eastAsia="zh-CN"/>
              </w:rPr>
            </w:pPr>
          </w:p>
          <w:p w14:paraId="09A26D3F" w14:textId="77777777" w:rsidR="001C0D2F" w:rsidRPr="001C0D2F" w:rsidRDefault="001C0D2F" w:rsidP="001C0D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89A" </w:t>
            </w:r>
            <w:proofErr w:type="spell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3745B5DF" w14:textId="77777777" w:rsidR="001C0D2F" w:rsidRPr="001C0D2F" w:rsidRDefault="001C0D2F" w:rsidP="001C0D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</w:t>
            </w:r>
            <w:proofErr w:type="spell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pc_USIM_Removal</w:t>
            </w:r>
            <w:proofErr w:type="spell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) {// @sic R5-174464 sic@</w:t>
            </w:r>
          </w:p>
          <w:p w14:paraId="085EF765" w14:textId="77777777" w:rsidR="001C0D2F" w:rsidRPr="001C0D2F" w:rsidRDefault="001C0D2F" w:rsidP="001C0D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sv-SE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r w:rsidRPr="001C0D2F">
              <w:rPr>
                <w:rFonts w:ascii="Courier New" w:hAnsi="Courier New" w:cs="Courier New"/>
                <w:bCs/>
                <w:sz w:val="18"/>
                <w:szCs w:val="18"/>
                <w:lang w:val="sv-SE"/>
              </w:rPr>
              <w:t>f_UT_USIM_Insert (UT, omit);</w:t>
            </w:r>
          </w:p>
          <w:p w14:paraId="3E4586D4" w14:textId="77777777" w:rsidR="001C0D2F" w:rsidRPr="001C0D2F" w:rsidRDefault="001C0D2F" w:rsidP="001C0D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  <w:lang w:val="sv-SE"/>
              </w:rPr>
              <w:t xml:space="preserve">    </w:t>
            </w: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} else {</w:t>
            </w:r>
          </w:p>
          <w:p w14:paraId="0C524225" w14:textId="77777777" w:rsidR="001C0D2F" w:rsidRPr="001C0D2F" w:rsidRDefault="001C0D2F" w:rsidP="001C0D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proofErr w:type="spell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f_UT_</w:t>
            </w:r>
            <w:proofErr w:type="gram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SwitchOnUE</w:t>
            </w:r>
            <w:proofErr w:type="spell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UT, true</w:t>
            </w:r>
            <w:proofErr w:type="gram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  <w:proofErr w:type="gramEnd"/>
          </w:p>
          <w:p w14:paraId="4AC031B9" w14:textId="77777777" w:rsidR="001C0D2F" w:rsidRPr="001C0D2F" w:rsidRDefault="001C0D2F" w:rsidP="001C0D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4A406D75" w14:textId="77777777" w:rsidR="001C0D2F" w:rsidRPr="001C0D2F" w:rsidRDefault="001C0D2F" w:rsidP="001C0D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90" </w:t>
            </w:r>
            <w:proofErr w:type="spell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24B406E2" w14:textId="77777777" w:rsidR="001C0D2F" w:rsidRPr="001C0D2F" w:rsidRDefault="001C0D2F" w:rsidP="001C0D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v_NAS_</w:t>
            </w:r>
            <w:proofErr w:type="gram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Ind</w:t>
            </w:r>
            <w:proofErr w:type="spell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= f_NBIOT_InitialRegistration_Step2_4(nbiot_Cell50, CONTROL_PLANE, PREAMBLE); // @sic R5s170770 R5-174464 sic@</w:t>
            </w:r>
          </w:p>
          <w:p w14:paraId="2978DCBA" w14:textId="77777777" w:rsidR="001C0D2F" w:rsidRPr="001C0D2F" w:rsidRDefault="001C0D2F" w:rsidP="001C0D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91 - 96a2" </w:t>
            </w:r>
            <w:proofErr w:type="spell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1CB89022" w14:textId="77777777" w:rsidR="001C0D2F" w:rsidRPr="001C0D2F" w:rsidRDefault="001C0D2F" w:rsidP="001C0D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f_NBIOT_InitialRegistration_Step5_10</w:t>
            </w:r>
            <w:proofErr w:type="gram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a(</w:t>
            </w:r>
            <w:proofErr w:type="gram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nbiot_Cell50, CONTROL_PLANE, STATE3_NB_IDLEUPDATED, </w:t>
            </w:r>
            <w:proofErr w:type="spell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v_NAS_Ind</w:t>
            </w:r>
            <w:proofErr w:type="spellEnd"/>
            <w:proofErr w:type="gram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  <w:proofErr w:type="gramEnd"/>
          </w:p>
          <w:p w14:paraId="6F7E238B" w14:textId="77777777" w:rsidR="001C0D2F" w:rsidRPr="001C0D2F" w:rsidRDefault="001C0D2F" w:rsidP="001C0D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97" </w:t>
            </w:r>
            <w:proofErr w:type="spell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5526785E" w14:textId="77777777" w:rsidR="001C0D2F" w:rsidRPr="001C0D2F" w:rsidRDefault="001C0D2F" w:rsidP="001C0D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SRB.send</w:t>
            </w:r>
            <w:proofErr w:type="spell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(cas_NB_SRB1bis_NasPdu_</w:t>
            </w:r>
            <w:proofErr w:type="gram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REQ(</w:t>
            </w:r>
            <w:proofErr w:type="gram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nbiot_Cell50,</w:t>
            </w:r>
          </w:p>
          <w:p w14:paraId="3FE48524" w14:textId="77777777" w:rsidR="001C0D2F" w:rsidRPr="001C0D2F" w:rsidRDefault="001C0D2F" w:rsidP="001C0D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</w:t>
            </w:r>
            <w:proofErr w:type="spell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cs_TimingInfo_Now</w:t>
            </w:r>
            <w:proofErr w:type="spell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3CD48B7F" w14:textId="77777777" w:rsidR="001C0D2F" w:rsidRPr="001C0D2F" w:rsidRDefault="001C0D2F" w:rsidP="001C0D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</w:t>
            </w:r>
            <w:proofErr w:type="spell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cs_NAS_</w:t>
            </w:r>
            <w:proofErr w:type="gram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Request</w:t>
            </w:r>
            <w:proofErr w:type="spell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proofErr w:type="gram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tsc_SHT_IntegrityProtected_Ciphered</w:t>
            </w:r>
            <w:proofErr w:type="spell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40F863AC" w14:textId="77777777" w:rsidR="001C0D2F" w:rsidRPr="001C0D2F" w:rsidRDefault="001C0D2F" w:rsidP="001C0D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cs_508_DETACH_REQUEST_</w:t>
            </w:r>
            <w:proofErr w:type="gram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MT(</w:t>
            </w:r>
            <w:proofErr w:type="spellStart"/>
            <w:proofErr w:type="gram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cs_DetachType</w:t>
            </w:r>
            <w:proofErr w:type="spell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tsc_DetachMT_ReAttach</w:t>
            </w:r>
            <w:proofErr w:type="spell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), omit)))</w:t>
            </w:r>
            <w:proofErr w:type="gram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  <w:proofErr w:type="gramEnd"/>
          </w:p>
          <w:p w14:paraId="1414A3D7" w14:textId="77777777" w:rsidR="001C0D2F" w:rsidRPr="001C0D2F" w:rsidRDefault="001C0D2F" w:rsidP="001C0D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(v_UE_Capability_NB_r13.accessStratumRelease_r13 == rel15 or // @sic R5-251348 sic@</w:t>
            </w:r>
          </w:p>
          <w:p w14:paraId="76DE2739" w14:textId="77777777" w:rsidR="001C0D2F" w:rsidRPr="001C0D2F" w:rsidRDefault="001C0D2F" w:rsidP="001C0D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v_UE_Capability_NB_r13.accessStratumRelease_r13 == rel16 or</w:t>
            </w:r>
          </w:p>
          <w:p w14:paraId="4393B7C8" w14:textId="77777777" w:rsidR="001C0D2F" w:rsidRPr="001C0D2F" w:rsidRDefault="001C0D2F" w:rsidP="001C0D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v_UE_Capability_NB_r13.accessStratumRelease_r13 == rel17 or</w:t>
            </w:r>
          </w:p>
          <w:p w14:paraId="14FE5A16" w14:textId="77777777" w:rsidR="001C0D2F" w:rsidRPr="001C0D2F" w:rsidRDefault="001C0D2F" w:rsidP="001C0D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v_UE_Capability_NB_r13.accessStratumRelease_r13 == rel</w:t>
            </w:r>
            <w:proofErr w:type="gram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18 )</w:t>
            </w:r>
            <w:proofErr w:type="gramEnd"/>
          </w:p>
          <w:p w14:paraId="7CD2BD14" w14:textId="77777777" w:rsidR="001C0D2F" w:rsidRPr="001C0D2F" w:rsidRDefault="001C0D2F" w:rsidP="001C0D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    {</w:t>
            </w:r>
          </w:p>
          <w:p w14:paraId="3BACA638" w14:textId="77777777" w:rsidR="001C0D2F" w:rsidRPr="001C0D2F" w:rsidRDefault="001C0D2F" w:rsidP="001C0D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//@siclog "Step 97Aa1" </w:t>
            </w:r>
            <w:proofErr w:type="spell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69719938" w14:textId="77777777" w:rsidR="001C0D2F" w:rsidRPr="001C0D2F" w:rsidRDefault="001C0D2F" w:rsidP="001C0D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</w:t>
            </w:r>
            <w:proofErr w:type="spell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SRB.receive</w:t>
            </w:r>
            <w:proofErr w:type="spell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(car_NB_SRB1bis_NasPdu_</w:t>
            </w:r>
            <w:proofErr w:type="gram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IND(</w:t>
            </w:r>
            <w:proofErr w:type="gram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nbiot_Cell50,</w:t>
            </w:r>
          </w:p>
          <w:p w14:paraId="460FE23E" w14:textId="77777777" w:rsidR="001C0D2F" w:rsidRPr="001C0D2F" w:rsidRDefault="001C0D2F" w:rsidP="001C0D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</w:t>
            </w:r>
            <w:proofErr w:type="spell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cr_NAS_</w:t>
            </w:r>
            <w:proofErr w:type="gram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Indication</w:t>
            </w:r>
            <w:proofErr w:type="spell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proofErr w:type="gram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tsc_SHT_IntegrityProtected_Ciphered</w:t>
            </w:r>
            <w:proofErr w:type="spell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6A6749C0" w14:textId="77777777" w:rsidR="001C0D2F" w:rsidRPr="001C0D2F" w:rsidRDefault="001C0D2F" w:rsidP="001C0D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cr_508_DETACH_ACCEPT))</w:t>
            </w:r>
            <w:proofErr w:type="gram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  <w:proofErr w:type="gramEnd"/>
          </w:p>
          <w:p w14:paraId="178533CD" w14:textId="77777777" w:rsidR="001C0D2F" w:rsidRPr="001C0D2F" w:rsidRDefault="001C0D2F" w:rsidP="001C0D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//@siclog "Step 97Aa2" </w:t>
            </w:r>
            <w:proofErr w:type="spell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6C210C46" w14:textId="77777777" w:rsidR="001C0D2F" w:rsidRPr="001C0D2F" w:rsidRDefault="001C0D2F" w:rsidP="001C0D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</w:t>
            </w:r>
            <w:proofErr w:type="spell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f_NBIOT_RRC_ConnectionRelease_</w:t>
            </w:r>
            <w:proofErr w:type="gram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Local</w:t>
            </w:r>
            <w:proofErr w:type="spell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nbiot_Cell50, CONTROL_PLANE, </w:t>
            </w:r>
            <w:proofErr w:type="spell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f_NBIOT_</w:t>
            </w:r>
            <w:proofErr w:type="gram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GetNextSearchSpace</w:t>
            </w:r>
            <w:proofErr w:type="spell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nbiot_Cell50, 300)</w:t>
            </w:r>
            <w:proofErr w:type="gram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  <w:proofErr w:type="gramEnd"/>
          </w:p>
          <w:p w14:paraId="4AE0BA3D" w14:textId="77777777" w:rsidR="001C0D2F" w:rsidRPr="001C0D2F" w:rsidRDefault="001C0D2F" w:rsidP="001C0D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//@siclog "Step 97Aa3" </w:t>
            </w:r>
            <w:proofErr w:type="spell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2A5583B6" w14:textId="77777777" w:rsidR="001C0D2F" w:rsidRPr="001C0D2F" w:rsidRDefault="001C0D2F" w:rsidP="001C0D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</w:t>
            </w:r>
            <w:proofErr w:type="spell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v_NAS_</w:t>
            </w:r>
            <w:proofErr w:type="gram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Ind</w:t>
            </w:r>
            <w:proofErr w:type="spell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= f_NBIOT_InitialRegistration_Step2_4(nbiot_Cell50, CONTROL_PLANE, PREAMBLE</w:t>
            </w:r>
            <w:proofErr w:type="gram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  <w:proofErr w:type="gramEnd"/>
          </w:p>
          <w:p w14:paraId="2DAAB6E2" w14:textId="77777777" w:rsidR="001C0D2F" w:rsidRPr="001C0D2F" w:rsidRDefault="001C0D2F" w:rsidP="001C0D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</w:t>
            </w:r>
            <w:proofErr w:type="spell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f_NBIOT_PreliminaryPass</w:t>
            </w:r>
            <w:proofErr w:type="spell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(__FILE__, __LINE__, "Step 97Aa3"</w:t>
            </w:r>
            <w:proofErr w:type="gram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  <w:proofErr w:type="gramEnd"/>
          </w:p>
          <w:p w14:paraId="0936C6CF" w14:textId="77777777" w:rsidR="001C0D2F" w:rsidRPr="001C0D2F" w:rsidRDefault="001C0D2F" w:rsidP="001C0D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//@siclog "Step 97Aa4 - 97Aa9a2" </w:t>
            </w:r>
            <w:proofErr w:type="spell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1575AA59" w14:textId="77777777" w:rsidR="001C0D2F" w:rsidRPr="001C0D2F" w:rsidRDefault="001C0D2F" w:rsidP="001C0D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f_NBIOT_InitialRegistration_Step5_10</w:t>
            </w:r>
            <w:proofErr w:type="gram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a(</w:t>
            </w:r>
            <w:proofErr w:type="gram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nbiot_Cell50, CONTROL_PLANE, STATE3_NB_IDLEUPDATED, </w:t>
            </w:r>
            <w:proofErr w:type="spell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v_NAS_Ind</w:t>
            </w:r>
            <w:proofErr w:type="spellEnd"/>
            <w:proofErr w:type="gram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  <w:proofErr w:type="gramEnd"/>
          </w:p>
          <w:p w14:paraId="00F4B629" w14:textId="77777777" w:rsidR="001C0D2F" w:rsidRPr="001C0D2F" w:rsidRDefault="001C0D2F" w:rsidP="001C0D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} else {</w:t>
            </w:r>
          </w:p>
          <w:p w14:paraId="46FCE8CF" w14:textId="77777777" w:rsidR="001C0D2F" w:rsidRPr="001C0D2F" w:rsidRDefault="001C0D2F" w:rsidP="001C0D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//@siclog "Step 98" </w:t>
            </w:r>
            <w:proofErr w:type="spell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@ </w:t>
            </w:r>
          </w:p>
          <w:p w14:paraId="6F7C2397" w14:textId="77777777" w:rsidR="001C0D2F" w:rsidRPr="001C0D2F" w:rsidRDefault="001C0D2F" w:rsidP="001C0D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fl_TC_22_5_6_</w:t>
            </w:r>
            <w:proofErr w:type="gram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AttachAccept(</w:t>
            </w:r>
            <w:proofErr w:type="gram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nbiot_Cell50,</w:t>
            </w:r>
          </w:p>
          <w:p w14:paraId="086E4DB9" w14:textId="77777777" w:rsidR="001C0D2F" w:rsidRPr="001C0D2F" w:rsidRDefault="001C0D2F" w:rsidP="001C0D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</w:t>
            </w:r>
            <w:proofErr w:type="spell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v_NAS_Ind</w:t>
            </w:r>
            <w:proofErr w:type="spell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0AA85B0C" w14:textId="77777777" w:rsidR="001C0D2F" w:rsidRPr="001C0D2F" w:rsidRDefault="001C0D2F" w:rsidP="001C0D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-,</w:t>
            </w:r>
          </w:p>
          <w:p w14:paraId="77B98E9B" w14:textId="77777777" w:rsidR="001C0D2F" w:rsidRPr="001C0D2F" w:rsidRDefault="001C0D2F" w:rsidP="001C0D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f_GutiParameters2</w:t>
            </w:r>
            <w:proofErr w:type="gram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MobileIdentity(</w:t>
            </w:r>
            <w:proofErr w:type="spellStart"/>
            <w:proofErr w:type="gram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tsc_IEI_Guti</w:t>
            </w:r>
            <w:proofErr w:type="spell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, v_Guti1_</w:t>
            </w:r>
            <w:proofErr w:type="gram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Params )</w:t>
            </w:r>
            <w:proofErr w:type="gram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); // @sic R5s170770 sic@</w:t>
            </w:r>
          </w:p>
          <w:p w14:paraId="24A0D9CE" w14:textId="77777777" w:rsidR="001C0D2F" w:rsidRPr="001C0D2F" w:rsidRDefault="001C0D2F" w:rsidP="001C0D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49D0734D" w14:textId="77777777" w:rsidR="001C0D2F" w:rsidRPr="001C0D2F" w:rsidRDefault="001C0D2F" w:rsidP="001C0D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if (not </w:t>
            </w:r>
            <w:proofErr w:type="spell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px_DoAttachWithoutPDN</w:t>
            </w:r>
            <w:proofErr w:type="spell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) </w:t>
            </w:r>
            <w:proofErr w:type="gram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{ /</w:t>
            </w:r>
            <w:proofErr w:type="gram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/ @sic R5s170933 sic@</w:t>
            </w:r>
          </w:p>
          <w:p w14:paraId="5CE4250A" w14:textId="77777777" w:rsidR="001C0D2F" w:rsidRPr="001C0D2F" w:rsidRDefault="001C0D2F" w:rsidP="001C0D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</w:t>
            </w:r>
            <w:proofErr w:type="spell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PDNType</w:t>
            </w:r>
            <w:proofErr w:type="spell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= v_NAS_</w:t>
            </w:r>
            <w:proofErr w:type="gram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Ind.Pdu.PiggybackedPduList</w:t>
            </w:r>
            <w:proofErr w:type="gram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[0</w:t>
            </w:r>
            <w:proofErr w:type="gram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].Msg.pDN</w:t>
            </w:r>
            <w:proofErr w:type="gram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_CONNECTIVITY_</w:t>
            </w:r>
            <w:proofErr w:type="gram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REQUEST.pdnType.typeValue</w:t>
            </w:r>
            <w:proofErr w:type="gram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376DE931" w14:textId="77777777" w:rsidR="001C0D2F" w:rsidRPr="001C0D2F" w:rsidRDefault="001C0D2F" w:rsidP="001C0D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}</w:t>
            </w:r>
          </w:p>
          <w:p w14:paraId="0E97E09C" w14:textId="77777777" w:rsidR="001C0D2F" w:rsidRPr="001C0D2F" w:rsidRDefault="001C0D2F" w:rsidP="001C0D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7390720C" w14:textId="77777777" w:rsidR="001C0D2F" w:rsidRPr="001C0D2F" w:rsidRDefault="001C0D2F" w:rsidP="001C0D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</w:t>
            </w:r>
            <w:proofErr w:type="spell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f_NBIOT_CellInfo_</w:t>
            </w:r>
            <w:proofErr w:type="gram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SetGuti</w:t>
            </w:r>
            <w:proofErr w:type="spell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nbiot_Cell50, v_Guti1_Params); // @sic R5s170770 sic@</w:t>
            </w:r>
          </w:p>
          <w:p w14:paraId="07742B1A" w14:textId="77777777" w:rsidR="001C0D2F" w:rsidRPr="001C0D2F" w:rsidRDefault="001C0D2F" w:rsidP="001C0D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//In parallel with steps 98 to 99, the parallel behaviour defined in table 22.5.6.3.2-2 is running </w:t>
            </w:r>
          </w:p>
          <w:p w14:paraId="0EA637ED" w14:textId="77777777" w:rsidR="001C0D2F" w:rsidRPr="001C0D2F" w:rsidRDefault="001C0D2F" w:rsidP="001C0D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alt</w:t>
            </w:r>
          </w:p>
          <w:p w14:paraId="19BC2A69" w14:textId="77777777" w:rsidR="001C0D2F" w:rsidRPr="001C0D2F" w:rsidRDefault="001C0D2F" w:rsidP="001C0D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</w:t>
            </w:r>
            <w:proofErr w:type="gram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{ /</w:t>
            </w:r>
            <w:proofErr w:type="gram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/parallel behaviour</w:t>
            </w:r>
          </w:p>
          <w:p w14:paraId="62B3B12B" w14:textId="77777777" w:rsidR="001C0D2F" w:rsidRPr="001C0D2F" w:rsidRDefault="001C0D2F" w:rsidP="001C0D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// UE transmits a DETACH ACCEPT</w:t>
            </w:r>
          </w:p>
          <w:p w14:paraId="22A0B336" w14:textId="77777777" w:rsidR="001C0D2F" w:rsidRPr="001C0D2F" w:rsidRDefault="001C0D2F" w:rsidP="001C0D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//@siclog "Step 99" </w:t>
            </w:r>
            <w:proofErr w:type="spell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0A07EA60" w14:textId="77777777" w:rsidR="001C0D2F" w:rsidRPr="001C0D2F" w:rsidRDefault="001C0D2F" w:rsidP="001C0D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</w:t>
            </w:r>
            <w:proofErr w:type="gram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[]</w:t>
            </w:r>
            <w:proofErr w:type="spell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SRB.receive</w:t>
            </w:r>
            <w:proofErr w:type="spellEnd"/>
            <w:proofErr w:type="gram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(car_NB_SRB1bis_NasPdu_</w:t>
            </w:r>
            <w:proofErr w:type="gram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IND(</w:t>
            </w:r>
            <w:proofErr w:type="gram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nbiot_Cell50,</w:t>
            </w:r>
          </w:p>
          <w:p w14:paraId="6CB70A7D" w14:textId="77777777" w:rsidR="001C0D2F" w:rsidRPr="001C0D2F" w:rsidRDefault="001C0D2F" w:rsidP="001C0D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</w:t>
            </w:r>
            <w:proofErr w:type="spell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cr_NAS_</w:t>
            </w:r>
            <w:proofErr w:type="gram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Indication</w:t>
            </w:r>
            <w:proofErr w:type="spell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proofErr w:type="gram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tsc_SHT_IntegrityProtected_Ciphered</w:t>
            </w:r>
            <w:proofErr w:type="spell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451A3E4B" w14:textId="77777777" w:rsidR="001C0D2F" w:rsidRPr="001C0D2F" w:rsidRDefault="001C0D2F" w:rsidP="001C0D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        cr_508_DETACH_ACCEPT)))</w:t>
            </w:r>
          </w:p>
          <w:p w14:paraId="1AD497D8" w14:textId="77777777" w:rsidR="001C0D2F" w:rsidRPr="001C0D2F" w:rsidRDefault="001C0D2F" w:rsidP="001C0D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{</w:t>
            </w:r>
          </w:p>
          <w:p w14:paraId="68D1EFB7" w14:textId="77777777" w:rsidR="001C0D2F" w:rsidRPr="001C0D2F" w:rsidRDefault="001C0D2F" w:rsidP="001C0D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</w:t>
            </w:r>
            <w:proofErr w:type="spell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f_NBIOT_</w:t>
            </w:r>
            <w:proofErr w:type="gram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SetVerdictFailOrInconc</w:t>
            </w:r>
            <w:proofErr w:type="spell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__FILE__, __LINE__, "Step </w:t>
            </w:r>
            <w:proofErr w:type="gram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99 :</w:t>
            </w:r>
            <w:proofErr w:type="gram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Parallel behaviour, Detach Accept received"</w:t>
            </w:r>
            <w:proofErr w:type="gram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  <w:proofErr w:type="gramEnd"/>
          </w:p>
          <w:p w14:paraId="58E62CCD" w14:textId="77777777" w:rsidR="001C0D2F" w:rsidRPr="001C0D2F" w:rsidRDefault="001C0D2F" w:rsidP="001C0D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}</w:t>
            </w:r>
          </w:p>
          <w:p w14:paraId="11518ED7" w14:textId="77777777" w:rsidR="001C0D2F" w:rsidRPr="001C0D2F" w:rsidRDefault="001C0D2F" w:rsidP="001C0D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</w:t>
            </w:r>
          </w:p>
          <w:p w14:paraId="00E183D5" w14:textId="77777777" w:rsidR="001C0D2F" w:rsidRPr="001C0D2F" w:rsidRDefault="001C0D2F" w:rsidP="001C0D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// The UE transmits an ATTACH COMPLETE message</w:t>
            </w:r>
          </w:p>
          <w:p w14:paraId="668B3EEB" w14:textId="77777777" w:rsidR="001C0D2F" w:rsidRPr="001C0D2F" w:rsidRDefault="001C0D2F" w:rsidP="001C0D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// including an ACTIVATE DEFAULT EPS BEARER CONTEXT ACCEPT message</w:t>
            </w:r>
          </w:p>
          <w:p w14:paraId="06F9B496" w14:textId="77777777" w:rsidR="001C0D2F" w:rsidRPr="001C0D2F" w:rsidRDefault="001C0D2F" w:rsidP="001C0D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//@siclog "Step 99" </w:t>
            </w:r>
            <w:proofErr w:type="spell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34919D0F" w14:textId="77777777" w:rsidR="001C0D2F" w:rsidRPr="001C0D2F" w:rsidRDefault="001C0D2F" w:rsidP="001C0D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[not </w:t>
            </w:r>
            <w:proofErr w:type="spell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px_DoAttachWithoutPDN</w:t>
            </w:r>
            <w:proofErr w:type="spell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] </w:t>
            </w:r>
            <w:proofErr w:type="spell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SRB.receive</w:t>
            </w:r>
            <w:proofErr w:type="spell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car_NB_SRB_NasPdu_</w:t>
            </w:r>
            <w:proofErr w:type="gram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IND</w:t>
            </w:r>
            <w:proofErr w:type="spell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nbiot_Cell50, // @sic R5s170933 sic@</w:t>
            </w:r>
          </w:p>
          <w:p w14:paraId="514315A0" w14:textId="77777777" w:rsidR="001C0D2F" w:rsidRPr="001C0D2F" w:rsidRDefault="001C0D2F" w:rsidP="001C0D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tsc_SRB1bis,</w:t>
            </w:r>
          </w:p>
          <w:p w14:paraId="15A1786A" w14:textId="77777777" w:rsidR="001C0D2F" w:rsidRPr="001C0D2F" w:rsidRDefault="001C0D2F" w:rsidP="001C0D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cr_NAS_</w:t>
            </w:r>
            <w:proofErr w:type="gram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IndicationWithPiggybacking(</w:t>
            </w:r>
            <w:proofErr w:type="gram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tsc_SHT_IntegrityProtected_Ciphered,</w:t>
            </w:r>
          </w:p>
          <w:p w14:paraId="6E953373" w14:textId="77777777" w:rsidR="001C0D2F" w:rsidRPr="001C0D2F" w:rsidRDefault="001C0D2F" w:rsidP="001C0D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                          cr_508_ATTACH_COMPLETE,</w:t>
            </w:r>
          </w:p>
          <w:p w14:paraId="6CE3C4C7" w14:textId="77777777" w:rsidR="001C0D2F" w:rsidRPr="001C0D2F" w:rsidRDefault="001C0D2F" w:rsidP="001C0D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                          cdr_CIOT_ActivateDefEpsBearerContextAccept(tsc_EpsDefaultBearerId))))</w:t>
            </w:r>
          </w:p>
          <w:p w14:paraId="7900E5D3" w14:textId="77777777" w:rsidR="001C0D2F" w:rsidRPr="001C0D2F" w:rsidRDefault="001C0D2F" w:rsidP="001C0D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{</w:t>
            </w:r>
          </w:p>
          <w:p w14:paraId="327DC045" w14:textId="77777777" w:rsidR="001C0D2F" w:rsidRPr="001C0D2F" w:rsidRDefault="001C0D2F" w:rsidP="001C0D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</w:t>
            </w:r>
            <w:proofErr w:type="spell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f_NBIOT_</w:t>
            </w:r>
            <w:proofErr w:type="gram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PreliminaryPass</w:t>
            </w:r>
            <w:proofErr w:type="spell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__FILE__, __LINE__, "Step 99"</w:t>
            </w:r>
            <w:proofErr w:type="gram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  <w:proofErr w:type="gramEnd"/>
          </w:p>
          <w:p w14:paraId="1D45F135" w14:textId="77777777" w:rsidR="001C0D2F" w:rsidRPr="001C0D2F" w:rsidRDefault="001C0D2F" w:rsidP="001C0D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if (not </w:t>
            </w:r>
            <w:proofErr w:type="spell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px_DoAttachWithoutPDN</w:t>
            </w:r>
            <w:proofErr w:type="spell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and </w:t>
            </w:r>
            <w:proofErr w:type="gram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match(</w:t>
            </w:r>
            <w:proofErr w:type="spellStart"/>
            <w:proofErr w:type="gram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v_PDNType</w:t>
            </w:r>
            <w:proofErr w:type="spell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, ('010'B, '011'B, '100'B))) {</w:t>
            </w:r>
          </w:p>
          <w:p w14:paraId="1F434570" w14:textId="77777777" w:rsidR="001C0D2F" w:rsidRPr="001C0D2F" w:rsidRDefault="001C0D2F" w:rsidP="001C0D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</w:t>
            </w:r>
            <w:proofErr w:type="spell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f_NBIOT_DelayForUserPlaneSignalling_</w:t>
            </w:r>
            <w:proofErr w:type="gram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CP</w:t>
            </w:r>
            <w:proofErr w:type="spell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nbiot_Cell50</w:t>
            </w:r>
            <w:proofErr w:type="gram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  <w:proofErr w:type="gramEnd"/>
          </w:p>
          <w:p w14:paraId="72CBA297" w14:textId="77777777" w:rsidR="001C0D2F" w:rsidRPr="001C0D2F" w:rsidRDefault="001C0D2F" w:rsidP="001C0D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}</w:t>
            </w:r>
          </w:p>
          <w:p w14:paraId="092970F2" w14:textId="77777777" w:rsidR="001C0D2F" w:rsidRPr="001C0D2F" w:rsidRDefault="001C0D2F" w:rsidP="001C0D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}</w:t>
            </w:r>
          </w:p>
          <w:p w14:paraId="15DEB195" w14:textId="77777777" w:rsidR="001C0D2F" w:rsidRPr="001C0D2F" w:rsidRDefault="001C0D2F" w:rsidP="001C0D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1B4F676A" w14:textId="77777777" w:rsidR="001C0D2F" w:rsidRPr="001C0D2F" w:rsidRDefault="001C0D2F" w:rsidP="001C0D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[</w:t>
            </w:r>
            <w:proofErr w:type="spell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px_DoAttachWithoutPDN</w:t>
            </w:r>
            <w:proofErr w:type="spell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] </w:t>
            </w:r>
            <w:proofErr w:type="spell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SRB.receive</w:t>
            </w:r>
            <w:proofErr w:type="spell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car_NB_SRB_NasPdu_</w:t>
            </w:r>
            <w:proofErr w:type="gram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IND</w:t>
            </w:r>
            <w:proofErr w:type="spell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nbiot_Cell50, // @sic R5s170933 sic@</w:t>
            </w:r>
          </w:p>
          <w:p w14:paraId="503F0F85" w14:textId="77777777" w:rsidR="001C0D2F" w:rsidRPr="001C0D2F" w:rsidRDefault="001C0D2F" w:rsidP="001C0D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                                                tsc_SRB1bis,</w:t>
            </w:r>
          </w:p>
          <w:p w14:paraId="1E433C22" w14:textId="77777777" w:rsidR="001C0D2F" w:rsidRPr="001C0D2F" w:rsidRDefault="001C0D2F" w:rsidP="001C0D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cr_NAS_</w:t>
            </w:r>
            <w:proofErr w:type="gram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IndicationWithPiggybacking(</w:t>
            </w:r>
            <w:proofErr w:type="gram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tsc_SHT_IntegrityProtected_Ciphered,</w:t>
            </w:r>
          </w:p>
          <w:p w14:paraId="14669D86" w14:textId="77777777" w:rsidR="001C0D2F" w:rsidRPr="001C0D2F" w:rsidRDefault="001C0D2F" w:rsidP="001C0D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                      cr_508_ATTACH_COMPLETE,</w:t>
            </w:r>
          </w:p>
          <w:p w14:paraId="3FB5E7DC" w14:textId="77777777" w:rsidR="001C0D2F" w:rsidRPr="001C0D2F" w:rsidRDefault="001C0D2F" w:rsidP="001C0D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                      </w:t>
            </w:r>
            <w:proofErr w:type="spell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cr_ESM_DUMMY_MESSAGE</w:t>
            </w:r>
            <w:proofErr w:type="spell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)))</w:t>
            </w:r>
          </w:p>
          <w:p w14:paraId="408CB605" w14:textId="77777777" w:rsidR="001C0D2F" w:rsidRPr="001C0D2F" w:rsidRDefault="001C0D2F" w:rsidP="001C0D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{</w:t>
            </w:r>
          </w:p>
          <w:p w14:paraId="712FA226" w14:textId="77777777" w:rsidR="001C0D2F" w:rsidRPr="001C0D2F" w:rsidRDefault="001C0D2F" w:rsidP="001C0D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</w:t>
            </w:r>
            <w:proofErr w:type="spell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f_NBIOT_</w:t>
            </w:r>
            <w:proofErr w:type="gram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PreliminaryPass</w:t>
            </w:r>
            <w:proofErr w:type="spell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__FILE__, __LINE__, "Step 99"</w:t>
            </w:r>
            <w:proofErr w:type="gram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  <w:proofErr w:type="gramEnd"/>
          </w:p>
          <w:p w14:paraId="4B6C7ED2" w14:textId="77777777" w:rsidR="001C0D2F" w:rsidRPr="001C0D2F" w:rsidRDefault="001C0D2F" w:rsidP="001C0D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}</w:t>
            </w:r>
          </w:p>
          <w:p w14:paraId="1C4A113D" w14:textId="77777777" w:rsidR="001C0D2F" w:rsidRPr="001C0D2F" w:rsidRDefault="001C0D2F" w:rsidP="001C0D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6084078E" w14:textId="77777777" w:rsidR="001C0D2F" w:rsidRPr="001C0D2F" w:rsidRDefault="001C0D2F" w:rsidP="001C0D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}</w:t>
            </w:r>
          </w:p>
          <w:p w14:paraId="4422CDD8" w14:textId="77777777" w:rsidR="001C0D2F" w:rsidRPr="001C0D2F" w:rsidRDefault="001C0D2F" w:rsidP="001C0D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}</w:t>
            </w:r>
          </w:p>
          <w:p w14:paraId="5B72381C" w14:textId="063FA998" w:rsidR="00DE77BA" w:rsidRPr="005571C5" w:rsidRDefault="001C0D2F" w:rsidP="001C0D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  <w:lang w:eastAsia="zh-CN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}</w:t>
            </w:r>
          </w:p>
        </w:tc>
      </w:tr>
    </w:tbl>
    <w:p w14:paraId="46B27209" w14:textId="77777777" w:rsidR="00F60E77" w:rsidRDefault="00F60E77" w:rsidP="00AF7E7F">
      <w:pPr>
        <w:spacing w:after="0"/>
        <w:rPr>
          <w:rFonts w:ascii="Arial" w:hAnsi="Arial"/>
          <w:b/>
          <w:lang w:eastAsia="en-GB"/>
        </w:rPr>
      </w:pPr>
    </w:p>
    <w:p w14:paraId="28C15AA9" w14:textId="135BE024" w:rsidR="00AF7E7F" w:rsidRDefault="00AF7E7F" w:rsidP="00AF7E7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30DAA" w:rsidRPr="00E12CDE" w14:paraId="125CB703" w14:textId="77777777" w:rsidTr="00A03A20">
        <w:tc>
          <w:tcPr>
            <w:tcW w:w="9629" w:type="dxa"/>
          </w:tcPr>
          <w:p w14:paraId="401EACAE" w14:textId="77777777" w:rsidR="00DD11EF" w:rsidRPr="001C0D2F" w:rsidRDefault="00DD11EF" w:rsidP="00DD11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function fl_TC_22_5_6_</w:t>
            </w:r>
            <w:proofErr w:type="gram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Body(</w:t>
            </w:r>
            <w:proofErr w:type="gram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) runs on NBIOT_PTC</w:t>
            </w:r>
          </w:p>
          <w:p w14:paraId="73D35AD0" w14:textId="77777777" w:rsidR="00DD11EF" w:rsidRPr="001C0D2F" w:rsidRDefault="00DD11EF" w:rsidP="00DD11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{</w:t>
            </w:r>
          </w:p>
          <w:p w14:paraId="0E4FC1F8" w14:textId="77777777" w:rsidR="00DD11EF" w:rsidRPr="001C0D2F" w:rsidRDefault="00DD11EF" w:rsidP="00DD11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const</w:t>
            </w:r>
            <w:proofErr w:type="spell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NAS_CauseValue_Type</w:t>
            </w:r>
            <w:proofErr w:type="spell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tsc_EmmCause_</w:t>
            </w:r>
            <w:proofErr w:type="gram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MessageIncompatibleWithProtocolState</w:t>
            </w:r>
            <w:proofErr w:type="spell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= '01100101'B; // @sic R5s180246 sic@ //@sic R5-183208 sic@</w:t>
            </w:r>
          </w:p>
          <w:p w14:paraId="24D109DB" w14:textId="77777777" w:rsidR="00DD11EF" w:rsidRPr="001C0D2F" w:rsidRDefault="00DD11EF" w:rsidP="00DD11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</w:t>
            </w:r>
            <w:proofErr w:type="spell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NB_CellPowerList_Type</w:t>
            </w:r>
            <w:proofErr w:type="spell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CellPowerList</w:t>
            </w:r>
            <w:proofErr w:type="spell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  <w:proofErr w:type="gramEnd"/>
          </w:p>
          <w:p w14:paraId="0273EA55" w14:textId="77777777" w:rsidR="00DD11EF" w:rsidRPr="001C0D2F" w:rsidRDefault="00DD11EF" w:rsidP="00DD11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sv-SE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1C0D2F">
              <w:rPr>
                <w:rFonts w:ascii="Courier New" w:hAnsi="Courier New" w:cs="Courier New"/>
                <w:bCs/>
                <w:sz w:val="18"/>
                <w:szCs w:val="18"/>
                <w:lang w:val="sv-SE"/>
              </w:rPr>
              <w:t>var NAS_MSG_Indication_Type v_NAS_Ind;</w:t>
            </w:r>
          </w:p>
          <w:p w14:paraId="33F17534" w14:textId="77777777" w:rsidR="00DD11EF" w:rsidRPr="001C0D2F" w:rsidRDefault="00DD11EF" w:rsidP="00DD11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  <w:lang w:val="sv-SE"/>
              </w:rPr>
              <w:t xml:space="preserve">    </w:t>
            </w: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var template (present) </w:t>
            </w:r>
            <w:proofErr w:type="spell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NAS_UL_Message_Type</w:t>
            </w:r>
            <w:proofErr w:type="spell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AttachReq</w:t>
            </w:r>
            <w:proofErr w:type="spell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  <w:proofErr w:type="gramEnd"/>
          </w:p>
          <w:p w14:paraId="512A19D1" w14:textId="77777777" w:rsidR="00DD11EF" w:rsidRDefault="00DD11EF" w:rsidP="00DD11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572D542C" w14:textId="77777777" w:rsidR="00DD11EF" w:rsidRDefault="00DD11EF" w:rsidP="00DD11EF">
            <w:pPr>
              <w:autoSpaceDE w:val="0"/>
              <w:autoSpaceDN w:val="0"/>
              <w:adjustRightInd w:val="0"/>
              <w:spacing w:after="0"/>
              <w:ind w:firstLine="42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………</w:t>
            </w:r>
          </w:p>
          <w:p w14:paraId="0102EF62" w14:textId="77777777" w:rsidR="00DD11EF" w:rsidRPr="00DD11EF" w:rsidRDefault="00DD11EF" w:rsidP="00DD11EF">
            <w:pPr>
              <w:autoSpaceDE w:val="0"/>
              <w:autoSpaceDN w:val="0"/>
              <w:adjustRightInd w:val="0"/>
              <w:spacing w:after="0"/>
              <w:ind w:firstLine="420"/>
              <w:rPr>
                <w:rFonts w:ascii="Courier New" w:hAnsi="Courier New" w:cs="Courier New"/>
                <w:bCs/>
                <w:sz w:val="18"/>
                <w:szCs w:val="18"/>
                <w:lang w:val="en-US" w:eastAsia="zh-CN"/>
              </w:rPr>
            </w:pPr>
          </w:p>
          <w:p w14:paraId="68A63C72" w14:textId="77777777" w:rsidR="00DD11EF" w:rsidRPr="001C0D2F" w:rsidRDefault="00DD11EF" w:rsidP="00DD11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89A" </w:t>
            </w:r>
            <w:proofErr w:type="spell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4C69C3F2" w14:textId="77777777" w:rsidR="00DD11EF" w:rsidRPr="001C0D2F" w:rsidRDefault="00DD11EF" w:rsidP="00DD11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</w:t>
            </w:r>
            <w:proofErr w:type="spell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pc_USIM_Removal</w:t>
            </w:r>
            <w:proofErr w:type="spell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) {// @sic R5-174464 sic@</w:t>
            </w:r>
          </w:p>
          <w:p w14:paraId="108EFAC0" w14:textId="77777777" w:rsidR="00DD11EF" w:rsidRPr="001C0D2F" w:rsidRDefault="00DD11EF" w:rsidP="00DD11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sv-SE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r w:rsidRPr="001C0D2F">
              <w:rPr>
                <w:rFonts w:ascii="Courier New" w:hAnsi="Courier New" w:cs="Courier New"/>
                <w:bCs/>
                <w:sz w:val="18"/>
                <w:szCs w:val="18"/>
                <w:lang w:val="sv-SE"/>
              </w:rPr>
              <w:t>f_UT_USIM_Insert (UT, omit);</w:t>
            </w:r>
          </w:p>
          <w:p w14:paraId="58365770" w14:textId="77777777" w:rsidR="00DD11EF" w:rsidRPr="001C0D2F" w:rsidRDefault="00DD11EF" w:rsidP="00DD11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  <w:lang w:val="sv-SE"/>
              </w:rPr>
              <w:t xml:space="preserve">    </w:t>
            </w: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} else {</w:t>
            </w:r>
          </w:p>
          <w:p w14:paraId="37C54CAA" w14:textId="77777777" w:rsidR="00DD11EF" w:rsidRPr="001C0D2F" w:rsidRDefault="00DD11EF" w:rsidP="00DD11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proofErr w:type="spell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f_UT_</w:t>
            </w:r>
            <w:proofErr w:type="gram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SwitchOnUE</w:t>
            </w:r>
            <w:proofErr w:type="spell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UT, true</w:t>
            </w:r>
            <w:proofErr w:type="gram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  <w:proofErr w:type="gramEnd"/>
          </w:p>
          <w:p w14:paraId="271ADB98" w14:textId="77777777" w:rsidR="00DD11EF" w:rsidRPr="001C0D2F" w:rsidRDefault="00DD11EF" w:rsidP="00DD11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4C6714C9" w14:textId="77777777" w:rsidR="00DD11EF" w:rsidRPr="001C0D2F" w:rsidRDefault="00DD11EF" w:rsidP="00DD11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90" </w:t>
            </w:r>
            <w:proofErr w:type="spell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29953033" w14:textId="77777777" w:rsidR="00DD11EF" w:rsidRPr="001C0D2F" w:rsidRDefault="00DD11EF" w:rsidP="00DD11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v_NAS_</w:t>
            </w:r>
            <w:proofErr w:type="gram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Ind</w:t>
            </w:r>
            <w:proofErr w:type="spell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= f_NBIOT_InitialRegistration_Step2_4(nbiot_Cell50, CONTROL_PLANE, PREAMBLE); // @sic R5s170770 R5-174464 sic@</w:t>
            </w:r>
          </w:p>
          <w:p w14:paraId="5B66CB73" w14:textId="77777777" w:rsidR="00DD11EF" w:rsidRPr="001C0D2F" w:rsidRDefault="00DD11EF" w:rsidP="00DD11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91 - 96a2" </w:t>
            </w:r>
            <w:proofErr w:type="spell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1197DA17" w14:textId="77777777" w:rsidR="00DD11EF" w:rsidRPr="001C0D2F" w:rsidRDefault="00DD11EF" w:rsidP="00DD11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f_NBIOT_InitialRegistration_Step5_10</w:t>
            </w:r>
            <w:proofErr w:type="gram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a(</w:t>
            </w:r>
            <w:proofErr w:type="gram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nbiot_Cell50, CONTROL_PLANE, STATE3_NB_IDLEUPDATED, </w:t>
            </w:r>
            <w:proofErr w:type="spell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v_NAS_Ind</w:t>
            </w:r>
            <w:proofErr w:type="spellEnd"/>
            <w:proofErr w:type="gram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  <w:proofErr w:type="gramEnd"/>
          </w:p>
          <w:p w14:paraId="099659A2" w14:textId="77777777" w:rsidR="00DD11EF" w:rsidRPr="001C0D2F" w:rsidRDefault="00DD11EF" w:rsidP="00DD11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97" </w:t>
            </w:r>
            <w:proofErr w:type="spell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67F954F2" w14:textId="77777777" w:rsidR="00DD11EF" w:rsidRPr="001C0D2F" w:rsidRDefault="00DD11EF" w:rsidP="00DD11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SRB.send</w:t>
            </w:r>
            <w:proofErr w:type="spell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(cas_NB_SRB1bis_NasPdu_</w:t>
            </w:r>
            <w:proofErr w:type="gram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REQ(</w:t>
            </w:r>
            <w:proofErr w:type="gram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nbiot_Cell50,</w:t>
            </w:r>
          </w:p>
          <w:p w14:paraId="633CB17C" w14:textId="77777777" w:rsidR="00DD11EF" w:rsidRPr="001C0D2F" w:rsidRDefault="00DD11EF" w:rsidP="00DD11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</w:t>
            </w:r>
            <w:proofErr w:type="spell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cs_TimingInfo_Now</w:t>
            </w:r>
            <w:proofErr w:type="spell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2A71DFA1" w14:textId="77777777" w:rsidR="00DD11EF" w:rsidRPr="001C0D2F" w:rsidRDefault="00DD11EF" w:rsidP="00DD11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</w:t>
            </w:r>
            <w:proofErr w:type="spell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cs_NAS_</w:t>
            </w:r>
            <w:proofErr w:type="gram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Request</w:t>
            </w:r>
            <w:proofErr w:type="spell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proofErr w:type="gram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tsc_SHT_IntegrityProtected_Ciphered</w:t>
            </w:r>
            <w:proofErr w:type="spell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6D9CE772" w14:textId="77777777" w:rsidR="00DD11EF" w:rsidRPr="001C0D2F" w:rsidRDefault="00DD11EF" w:rsidP="00DD11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cs_508_DETACH_REQUEST_</w:t>
            </w:r>
            <w:proofErr w:type="gram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MT(</w:t>
            </w:r>
            <w:proofErr w:type="spellStart"/>
            <w:proofErr w:type="gram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cs_DetachType</w:t>
            </w:r>
            <w:proofErr w:type="spell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tsc_DetachMT_ReAttach</w:t>
            </w:r>
            <w:proofErr w:type="spell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), omit)))</w:t>
            </w:r>
            <w:proofErr w:type="gram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  <w:proofErr w:type="gramEnd"/>
          </w:p>
          <w:p w14:paraId="3767F6F4" w14:textId="77777777" w:rsidR="00DD11EF" w:rsidRPr="001C0D2F" w:rsidRDefault="00DD11EF" w:rsidP="00DD11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(v_UE_Capability_NB_r13.accessStratumRelease_r13 == rel15 or // @sic R5-251348 sic@</w:t>
            </w:r>
          </w:p>
          <w:p w14:paraId="2A79AFE8" w14:textId="77777777" w:rsidR="00DD11EF" w:rsidRPr="001C0D2F" w:rsidRDefault="00DD11EF" w:rsidP="00DD11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v_UE_Capability_NB_r13.accessStratumRelease_r13 == rel16 or</w:t>
            </w:r>
          </w:p>
          <w:p w14:paraId="195E12C7" w14:textId="77777777" w:rsidR="00DD11EF" w:rsidRPr="001C0D2F" w:rsidRDefault="00DD11EF" w:rsidP="00DD11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v_UE_Capability_NB_r13.accessStratumRelease_r13 == rel17 or</w:t>
            </w:r>
          </w:p>
          <w:p w14:paraId="4903184F" w14:textId="77777777" w:rsidR="00DD11EF" w:rsidRPr="001C0D2F" w:rsidRDefault="00DD11EF" w:rsidP="00DD11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v_UE_Capability_NB_r13.accessStratumRelease_r13 == rel</w:t>
            </w:r>
            <w:proofErr w:type="gram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18 )</w:t>
            </w:r>
            <w:proofErr w:type="gramEnd"/>
          </w:p>
          <w:p w14:paraId="16C87B7F" w14:textId="77777777" w:rsidR="00DD11EF" w:rsidRPr="001C0D2F" w:rsidRDefault="00DD11EF" w:rsidP="00DD11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{</w:t>
            </w:r>
          </w:p>
          <w:p w14:paraId="24368716" w14:textId="77777777" w:rsidR="00DD11EF" w:rsidRPr="001C0D2F" w:rsidRDefault="00DD11EF" w:rsidP="00DD11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//@siclog "Step 97Aa1" </w:t>
            </w:r>
            <w:proofErr w:type="spell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5AE92990" w14:textId="77777777" w:rsidR="00DD11EF" w:rsidRPr="001C0D2F" w:rsidRDefault="00DD11EF" w:rsidP="00DD11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</w:t>
            </w:r>
            <w:proofErr w:type="spell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SRB.receive</w:t>
            </w:r>
            <w:proofErr w:type="spell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(car_NB_SRB1bis_NasPdu_</w:t>
            </w:r>
            <w:proofErr w:type="gram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IND(</w:t>
            </w:r>
            <w:proofErr w:type="gram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nbiot_Cell50,</w:t>
            </w:r>
          </w:p>
          <w:p w14:paraId="3DEC5999" w14:textId="77777777" w:rsidR="00DD11EF" w:rsidRPr="001C0D2F" w:rsidRDefault="00DD11EF" w:rsidP="00DD11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</w:t>
            </w:r>
            <w:proofErr w:type="spell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cr_NAS_</w:t>
            </w:r>
            <w:proofErr w:type="gram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Indication</w:t>
            </w:r>
            <w:proofErr w:type="spell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proofErr w:type="gram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tsc_SHT_IntegrityProtected_Ciphered</w:t>
            </w:r>
            <w:proofErr w:type="spell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2F3605B8" w14:textId="77777777" w:rsidR="00DD11EF" w:rsidRPr="001C0D2F" w:rsidRDefault="00DD11EF" w:rsidP="00DD11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cr_508_DETACH_ACCEPT))</w:t>
            </w:r>
            <w:proofErr w:type="gram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  <w:proofErr w:type="gramEnd"/>
          </w:p>
          <w:p w14:paraId="46863418" w14:textId="77777777" w:rsidR="00DD11EF" w:rsidRPr="001C0D2F" w:rsidRDefault="00DD11EF" w:rsidP="00DD11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//@siclog "Step 97Aa2" </w:t>
            </w:r>
            <w:proofErr w:type="spell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258944CD" w14:textId="77777777" w:rsidR="00DD11EF" w:rsidRPr="001C0D2F" w:rsidRDefault="00DD11EF" w:rsidP="00DD11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</w:t>
            </w:r>
            <w:proofErr w:type="spell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f_NBIOT_RRC_ConnectionRelease_</w:t>
            </w:r>
            <w:proofErr w:type="gram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Local</w:t>
            </w:r>
            <w:proofErr w:type="spell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nbiot_Cell50, CONTROL_PLANE, </w:t>
            </w:r>
            <w:proofErr w:type="spell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f_NBIOT_</w:t>
            </w:r>
            <w:proofErr w:type="gram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GetNextSearchSpace</w:t>
            </w:r>
            <w:proofErr w:type="spell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nbiot_Cell50, 300)</w:t>
            </w:r>
            <w:proofErr w:type="gram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  <w:proofErr w:type="gramEnd"/>
          </w:p>
          <w:p w14:paraId="1E213C46" w14:textId="77777777" w:rsidR="00DD11EF" w:rsidRPr="001C0D2F" w:rsidRDefault="00DD11EF" w:rsidP="00DD11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//@siclog "Step 97Aa3" </w:t>
            </w:r>
            <w:proofErr w:type="spell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7C120E10" w14:textId="77777777" w:rsidR="00DD11EF" w:rsidRPr="001C0D2F" w:rsidRDefault="00DD11EF" w:rsidP="00DD11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</w:t>
            </w:r>
            <w:proofErr w:type="spell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v_NAS_</w:t>
            </w:r>
            <w:proofErr w:type="gram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Ind</w:t>
            </w:r>
            <w:proofErr w:type="spell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= f_NBIOT_InitialRegistration_Step2_4(nbiot_Cell50, CONTROL_PLANE, PREAMBLE</w:t>
            </w:r>
            <w:proofErr w:type="gram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  <w:proofErr w:type="gramEnd"/>
          </w:p>
          <w:p w14:paraId="5BB26456" w14:textId="77777777" w:rsidR="00DD11EF" w:rsidRPr="001C0D2F" w:rsidRDefault="00DD11EF" w:rsidP="00DD11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</w:t>
            </w:r>
            <w:proofErr w:type="spell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f_NBIOT_PreliminaryPass</w:t>
            </w:r>
            <w:proofErr w:type="spell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(__FILE__, __LINE__, "Step 97Aa3"</w:t>
            </w:r>
            <w:proofErr w:type="gram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  <w:proofErr w:type="gramEnd"/>
          </w:p>
          <w:p w14:paraId="65C02011" w14:textId="77777777" w:rsidR="00DD11EF" w:rsidRPr="001C0D2F" w:rsidRDefault="00DD11EF" w:rsidP="00DD11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//@siclog "Step 97Aa4 - 97Aa9a2" </w:t>
            </w:r>
            <w:proofErr w:type="spell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169B0A70" w14:textId="77777777" w:rsidR="00DD11EF" w:rsidRPr="001C0D2F" w:rsidRDefault="00DD11EF" w:rsidP="00DD11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f_NBIOT_InitialRegistration_Step5_10</w:t>
            </w:r>
            <w:proofErr w:type="gram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a(</w:t>
            </w:r>
            <w:proofErr w:type="gram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nbiot_Cell50, CONTROL_PLANE, STATE3_NB_IDLEUPDATED, </w:t>
            </w:r>
            <w:proofErr w:type="spell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v_NAS_Ind</w:t>
            </w:r>
            <w:proofErr w:type="spellEnd"/>
            <w:proofErr w:type="gram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  <w:proofErr w:type="gramEnd"/>
          </w:p>
          <w:p w14:paraId="54EC317E" w14:textId="19169423" w:rsidR="00DD11EF" w:rsidRPr="006F0E56" w:rsidRDefault="00DD11EF" w:rsidP="00DD11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</w:t>
            </w:r>
            <w:r w:rsidRPr="006F0E56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//WA#</w:t>
            </w:r>
            <w:r w:rsidR="006F0E56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WI</w:t>
            </w:r>
          </w:p>
          <w:p w14:paraId="0433A191" w14:textId="77777777" w:rsidR="00DD11EF" w:rsidRPr="006F0E56" w:rsidRDefault="00DD11EF" w:rsidP="00DD11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6F0E56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    fl_TC_22_5_6_</w:t>
            </w:r>
            <w:proofErr w:type="gramStart"/>
            <w:r w:rsidRPr="006F0E56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AttachAccept(</w:t>
            </w:r>
            <w:proofErr w:type="gramEnd"/>
            <w:r w:rsidRPr="006F0E56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nbiot_Cell50,</w:t>
            </w:r>
          </w:p>
          <w:p w14:paraId="4BC9F5A4" w14:textId="77777777" w:rsidR="00DD11EF" w:rsidRPr="006F0E56" w:rsidRDefault="00DD11EF" w:rsidP="00DD11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6F0E56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                                  </w:t>
            </w:r>
            <w:proofErr w:type="spellStart"/>
            <w:r w:rsidRPr="006F0E56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v_NAS_Ind</w:t>
            </w:r>
            <w:proofErr w:type="spellEnd"/>
            <w:r w:rsidRPr="006F0E56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,</w:t>
            </w:r>
          </w:p>
          <w:p w14:paraId="1DE176BD" w14:textId="77777777" w:rsidR="00DD11EF" w:rsidRPr="006F0E56" w:rsidRDefault="00DD11EF" w:rsidP="00DD11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6F0E56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lastRenderedPageBreak/>
              <w:t xml:space="preserve">                                          -,</w:t>
            </w:r>
          </w:p>
          <w:p w14:paraId="6D94E22F" w14:textId="77777777" w:rsidR="00DD11EF" w:rsidRPr="006F0E56" w:rsidRDefault="00DD11EF" w:rsidP="00DD11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6F0E56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                                  f_GutiParameters2</w:t>
            </w:r>
            <w:proofErr w:type="gramStart"/>
            <w:r w:rsidRPr="006F0E56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MobileIdentity(</w:t>
            </w:r>
            <w:proofErr w:type="spellStart"/>
            <w:proofErr w:type="gramEnd"/>
            <w:r w:rsidRPr="006F0E56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tsc_IEI_Guti</w:t>
            </w:r>
            <w:proofErr w:type="spellEnd"/>
            <w:r w:rsidRPr="006F0E56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, v_Guti1_</w:t>
            </w:r>
            <w:proofErr w:type="gramStart"/>
            <w:r w:rsidRPr="006F0E56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Params ));</w:t>
            </w:r>
            <w:proofErr w:type="gramEnd"/>
          </w:p>
          <w:p w14:paraId="03B627C1" w14:textId="77777777" w:rsidR="00DD11EF" w:rsidRPr="006F0E56" w:rsidRDefault="00DD11EF" w:rsidP="00DD11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6F0E56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    </w:t>
            </w:r>
            <w:proofErr w:type="spellStart"/>
            <w:r w:rsidRPr="006F0E56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f_NBIOT_CellInfo_</w:t>
            </w:r>
            <w:proofErr w:type="gramStart"/>
            <w:r w:rsidRPr="006F0E56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SetGuti</w:t>
            </w:r>
            <w:proofErr w:type="spellEnd"/>
            <w:r w:rsidRPr="006F0E56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(</w:t>
            </w:r>
            <w:proofErr w:type="gramEnd"/>
            <w:r w:rsidRPr="006F0E56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nbiot_Cell50, v_Guti1_Params</w:t>
            </w:r>
            <w:proofErr w:type="gramStart"/>
            <w:r w:rsidRPr="006F0E56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);</w:t>
            </w:r>
            <w:proofErr w:type="gramEnd"/>
          </w:p>
          <w:p w14:paraId="7E1FC232" w14:textId="77777777" w:rsidR="00DD11EF" w:rsidRPr="006F0E56" w:rsidRDefault="00DD11EF" w:rsidP="00DD11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6F0E56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    </w:t>
            </w:r>
            <w:proofErr w:type="gramStart"/>
            <w:r w:rsidRPr="006F0E56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log(</w:t>
            </w:r>
            <w:proofErr w:type="gramEnd"/>
            <w:r w:rsidRPr="006F0E56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"22.5.6 correction with v_Guti1_Params = </w:t>
            </w:r>
            <w:proofErr w:type="gramStart"/>
            <w:r w:rsidRPr="006F0E56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",v</w:t>
            </w:r>
            <w:proofErr w:type="gramEnd"/>
            <w:r w:rsidRPr="006F0E56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_Guti1_Params</w:t>
            </w:r>
            <w:proofErr w:type="gramStart"/>
            <w:r w:rsidRPr="006F0E56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);</w:t>
            </w:r>
            <w:proofErr w:type="gramEnd"/>
          </w:p>
          <w:p w14:paraId="2369E304" w14:textId="77777777" w:rsidR="00DD11EF" w:rsidRPr="006F0E56" w:rsidRDefault="00DD11EF" w:rsidP="00DD11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6F0E56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    </w:t>
            </w:r>
            <w:proofErr w:type="spellStart"/>
            <w:r w:rsidRPr="006F0E56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SRB.receive</w:t>
            </w:r>
            <w:proofErr w:type="spellEnd"/>
            <w:r w:rsidRPr="006F0E56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(</w:t>
            </w:r>
            <w:proofErr w:type="spellStart"/>
            <w:r w:rsidRPr="006F0E56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car_NB_SRB_NasPdu_</w:t>
            </w:r>
            <w:proofErr w:type="gramStart"/>
            <w:r w:rsidRPr="006F0E56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IND</w:t>
            </w:r>
            <w:proofErr w:type="spellEnd"/>
            <w:r w:rsidRPr="006F0E56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(</w:t>
            </w:r>
            <w:proofErr w:type="gramEnd"/>
            <w:r w:rsidRPr="006F0E56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nbiot_Cell50, // @sic R5s170933 sic@</w:t>
            </w:r>
          </w:p>
          <w:p w14:paraId="3036C4D4" w14:textId="77777777" w:rsidR="00DD11EF" w:rsidRPr="006F0E56" w:rsidRDefault="00DD11EF" w:rsidP="00DD11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6F0E56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                                                tsc_SRB1bis,</w:t>
            </w:r>
          </w:p>
          <w:p w14:paraId="4029D195" w14:textId="77777777" w:rsidR="00DD11EF" w:rsidRPr="006F0E56" w:rsidRDefault="00DD11EF" w:rsidP="00DD11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6F0E56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                                                cr_NAS_</w:t>
            </w:r>
            <w:proofErr w:type="gramStart"/>
            <w:r w:rsidRPr="006F0E56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IndicationWithPiggybacking(</w:t>
            </w:r>
            <w:proofErr w:type="gramEnd"/>
            <w:r w:rsidRPr="006F0E56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tsc_SHT_IntegrityProtected_Ciphered,</w:t>
            </w:r>
          </w:p>
          <w:p w14:paraId="1F5A0F6E" w14:textId="77777777" w:rsidR="00DD11EF" w:rsidRPr="006F0E56" w:rsidRDefault="00DD11EF" w:rsidP="00DD11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6F0E56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                                                                                  cr_508_ATTACH_COMPLETE,</w:t>
            </w:r>
          </w:p>
          <w:p w14:paraId="5D0EC1AE" w14:textId="77777777" w:rsidR="00DD11EF" w:rsidRPr="006F0E56" w:rsidRDefault="00DD11EF" w:rsidP="00DD11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6F0E56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                                                                                  cdr_CIOT_ActivateDefEpsBearerContextAccept(tsc_EpsDefaultBearerId)))</w:t>
            </w:r>
            <w:proofErr w:type="gramStart"/>
            <w:r w:rsidRPr="006F0E56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);</w:t>
            </w:r>
            <w:proofErr w:type="gramEnd"/>
          </w:p>
          <w:p w14:paraId="1A291E6F" w14:textId="21FAD6D2" w:rsidR="00DD11EF" w:rsidRPr="001C0D2F" w:rsidRDefault="00DD11EF" w:rsidP="00DD11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F0E56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    //WA#WI</w:t>
            </w: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36814338" w14:textId="77777777" w:rsidR="00DD11EF" w:rsidRPr="001C0D2F" w:rsidRDefault="00DD11EF" w:rsidP="00DD11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} else {</w:t>
            </w:r>
          </w:p>
          <w:p w14:paraId="17FC8C58" w14:textId="77777777" w:rsidR="00DD11EF" w:rsidRPr="001C0D2F" w:rsidRDefault="00DD11EF" w:rsidP="00DD11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//@siclog "Step 98" </w:t>
            </w:r>
            <w:proofErr w:type="spell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@ </w:t>
            </w:r>
          </w:p>
          <w:p w14:paraId="4EA0CD02" w14:textId="77777777" w:rsidR="00DD11EF" w:rsidRPr="001C0D2F" w:rsidRDefault="00DD11EF" w:rsidP="00DD11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fl_TC_22_5_6_</w:t>
            </w:r>
            <w:proofErr w:type="gram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AttachAccept(</w:t>
            </w:r>
            <w:proofErr w:type="gram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nbiot_Cell50,</w:t>
            </w:r>
          </w:p>
          <w:p w14:paraId="09E592AE" w14:textId="77777777" w:rsidR="00DD11EF" w:rsidRPr="001C0D2F" w:rsidRDefault="00DD11EF" w:rsidP="00DD11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</w:t>
            </w:r>
            <w:proofErr w:type="spell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v_NAS_Ind</w:t>
            </w:r>
            <w:proofErr w:type="spell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4738E597" w14:textId="77777777" w:rsidR="00DD11EF" w:rsidRPr="001C0D2F" w:rsidRDefault="00DD11EF" w:rsidP="00DD11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-,</w:t>
            </w:r>
          </w:p>
          <w:p w14:paraId="6CCCBD86" w14:textId="77777777" w:rsidR="00DD11EF" w:rsidRPr="001C0D2F" w:rsidRDefault="00DD11EF" w:rsidP="00DD11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f_GutiParameters2</w:t>
            </w:r>
            <w:proofErr w:type="gram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MobileIdentity(</w:t>
            </w:r>
            <w:proofErr w:type="spellStart"/>
            <w:proofErr w:type="gram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tsc_IEI_Guti</w:t>
            </w:r>
            <w:proofErr w:type="spell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, v_Guti1_</w:t>
            </w:r>
            <w:proofErr w:type="gram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Params )</w:t>
            </w:r>
            <w:proofErr w:type="gram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); // @sic R5s170770 sic@</w:t>
            </w:r>
          </w:p>
          <w:p w14:paraId="058FBE8F" w14:textId="77777777" w:rsidR="00DD11EF" w:rsidRPr="001C0D2F" w:rsidRDefault="00DD11EF" w:rsidP="00DD11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768E379B" w14:textId="77777777" w:rsidR="00DD11EF" w:rsidRPr="001C0D2F" w:rsidRDefault="00DD11EF" w:rsidP="00DD11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if (not </w:t>
            </w:r>
            <w:proofErr w:type="spell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px_DoAttachWithoutPDN</w:t>
            </w:r>
            <w:proofErr w:type="spell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) </w:t>
            </w:r>
            <w:proofErr w:type="gram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{ /</w:t>
            </w:r>
            <w:proofErr w:type="gram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/ @sic R5s170933 sic@</w:t>
            </w:r>
          </w:p>
          <w:p w14:paraId="48F83656" w14:textId="77777777" w:rsidR="00DD11EF" w:rsidRPr="001C0D2F" w:rsidRDefault="00DD11EF" w:rsidP="00DD11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</w:t>
            </w:r>
            <w:proofErr w:type="spell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PDNType</w:t>
            </w:r>
            <w:proofErr w:type="spell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= v_NAS_</w:t>
            </w:r>
            <w:proofErr w:type="gram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Ind.Pdu.PiggybackedPduList</w:t>
            </w:r>
            <w:proofErr w:type="gram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[0</w:t>
            </w:r>
            <w:proofErr w:type="gram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].Msg.pDN</w:t>
            </w:r>
            <w:proofErr w:type="gram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_CONNECTIVITY_</w:t>
            </w:r>
            <w:proofErr w:type="gram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REQUEST.pdnType.typeValue</w:t>
            </w:r>
            <w:proofErr w:type="gram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754952FC" w14:textId="77777777" w:rsidR="00DD11EF" w:rsidRPr="001C0D2F" w:rsidRDefault="00DD11EF" w:rsidP="00DD11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}</w:t>
            </w:r>
          </w:p>
          <w:p w14:paraId="19019445" w14:textId="77777777" w:rsidR="00DD11EF" w:rsidRPr="001C0D2F" w:rsidRDefault="00DD11EF" w:rsidP="00DD11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6CA1E551" w14:textId="77777777" w:rsidR="00DD11EF" w:rsidRPr="001C0D2F" w:rsidRDefault="00DD11EF" w:rsidP="00DD11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</w:t>
            </w:r>
            <w:proofErr w:type="spell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f_NBIOT_CellInfo_</w:t>
            </w:r>
            <w:proofErr w:type="gram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SetGuti</w:t>
            </w:r>
            <w:proofErr w:type="spell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nbiot_Cell50, v_Guti1_Params); // @sic R5s170770 sic@</w:t>
            </w:r>
          </w:p>
          <w:p w14:paraId="19E754DB" w14:textId="77777777" w:rsidR="00DD11EF" w:rsidRPr="001C0D2F" w:rsidRDefault="00DD11EF" w:rsidP="00DD11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//In parallel with steps 98 to 99, the parallel behaviour defined in table 22.5.6.3.2-2 is running </w:t>
            </w:r>
          </w:p>
          <w:p w14:paraId="5AAF15EC" w14:textId="77777777" w:rsidR="00DD11EF" w:rsidRPr="001C0D2F" w:rsidRDefault="00DD11EF" w:rsidP="00DD11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alt</w:t>
            </w:r>
          </w:p>
          <w:p w14:paraId="09E8D9B3" w14:textId="77777777" w:rsidR="00DD11EF" w:rsidRPr="001C0D2F" w:rsidRDefault="00DD11EF" w:rsidP="00DD11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</w:t>
            </w:r>
            <w:proofErr w:type="gram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{ /</w:t>
            </w:r>
            <w:proofErr w:type="gram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/parallel behaviour</w:t>
            </w:r>
          </w:p>
          <w:p w14:paraId="44F46F22" w14:textId="77777777" w:rsidR="00DD11EF" w:rsidRPr="001C0D2F" w:rsidRDefault="00DD11EF" w:rsidP="00DD11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// UE transmits a DETACH ACCEPT</w:t>
            </w:r>
          </w:p>
          <w:p w14:paraId="705853A6" w14:textId="77777777" w:rsidR="00DD11EF" w:rsidRPr="001C0D2F" w:rsidRDefault="00DD11EF" w:rsidP="00DD11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//@siclog "Step 99" </w:t>
            </w:r>
            <w:proofErr w:type="spell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078E0184" w14:textId="77777777" w:rsidR="00DD11EF" w:rsidRPr="001C0D2F" w:rsidRDefault="00DD11EF" w:rsidP="00DD11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</w:t>
            </w:r>
            <w:proofErr w:type="gram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[]</w:t>
            </w:r>
            <w:proofErr w:type="spell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SRB.receive</w:t>
            </w:r>
            <w:proofErr w:type="spellEnd"/>
            <w:proofErr w:type="gram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(car_NB_SRB1bis_NasPdu_</w:t>
            </w:r>
            <w:proofErr w:type="gram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IND(</w:t>
            </w:r>
            <w:proofErr w:type="gram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nbiot_Cell50,</w:t>
            </w:r>
          </w:p>
          <w:p w14:paraId="6DDCE251" w14:textId="77777777" w:rsidR="00DD11EF" w:rsidRPr="001C0D2F" w:rsidRDefault="00DD11EF" w:rsidP="00DD11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</w:t>
            </w:r>
            <w:proofErr w:type="spell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cr_NAS_</w:t>
            </w:r>
            <w:proofErr w:type="gram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Indication</w:t>
            </w:r>
            <w:proofErr w:type="spell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proofErr w:type="gram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tsc_SHT_IntegrityProtected_Ciphered</w:t>
            </w:r>
            <w:proofErr w:type="spell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4DE33490" w14:textId="77777777" w:rsidR="00DD11EF" w:rsidRPr="001C0D2F" w:rsidRDefault="00DD11EF" w:rsidP="00DD11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        cr_508_DETACH_ACCEPT)))</w:t>
            </w:r>
          </w:p>
          <w:p w14:paraId="20644AF6" w14:textId="77777777" w:rsidR="00DD11EF" w:rsidRPr="001C0D2F" w:rsidRDefault="00DD11EF" w:rsidP="00DD11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{</w:t>
            </w:r>
          </w:p>
          <w:p w14:paraId="429C8041" w14:textId="77777777" w:rsidR="00DD11EF" w:rsidRPr="001C0D2F" w:rsidRDefault="00DD11EF" w:rsidP="00DD11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</w:t>
            </w:r>
            <w:proofErr w:type="spell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f_NBIOT_</w:t>
            </w:r>
            <w:proofErr w:type="gram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SetVerdictFailOrInconc</w:t>
            </w:r>
            <w:proofErr w:type="spell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__FILE__, __LINE__, "Step </w:t>
            </w:r>
            <w:proofErr w:type="gram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99 :</w:t>
            </w:r>
            <w:proofErr w:type="gram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Parallel behaviour, Detach Accept received"</w:t>
            </w:r>
            <w:proofErr w:type="gram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  <w:proofErr w:type="gramEnd"/>
          </w:p>
          <w:p w14:paraId="08F122FF" w14:textId="77777777" w:rsidR="00DD11EF" w:rsidRPr="001C0D2F" w:rsidRDefault="00DD11EF" w:rsidP="00DD11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}</w:t>
            </w:r>
          </w:p>
          <w:p w14:paraId="25D83AE6" w14:textId="77777777" w:rsidR="00DD11EF" w:rsidRPr="001C0D2F" w:rsidRDefault="00DD11EF" w:rsidP="00DD11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</w:t>
            </w:r>
          </w:p>
          <w:p w14:paraId="73584E1C" w14:textId="77777777" w:rsidR="00DD11EF" w:rsidRPr="001C0D2F" w:rsidRDefault="00DD11EF" w:rsidP="00DD11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// The UE transmits an ATTACH COMPLETE message</w:t>
            </w:r>
          </w:p>
          <w:p w14:paraId="1DB99018" w14:textId="77777777" w:rsidR="00DD11EF" w:rsidRPr="001C0D2F" w:rsidRDefault="00DD11EF" w:rsidP="00DD11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// including an ACTIVATE DEFAULT EPS BEARER CONTEXT ACCEPT message</w:t>
            </w:r>
          </w:p>
          <w:p w14:paraId="72D9AF60" w14:textId="77777777" w:rsidR="00DD11EF" w:rsidRPr="001C0D2F" w:rsidRDefault="00DD11EF" w:rsidP="00DD11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//@siclog "Step 99" </w:t>
            </w:r>
            <w:proofErr w:type="spell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2429DABB" w14:textId="77777777" w:rsidR="00DD11EF" w:rsidRPr="001C0D2F" w:rsidRDefault="00DD11EF" w:rsidP="00DD11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[not </w:t>
            </w:r>
            <w:proofErr w:type="spell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px_DoAttachWithoutPDN</w:t>
            </w:r>
            <w:proofErr w:type="spell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] </w:t>
            </w:r>
            <w:proofErr w:type="spell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SRB.receive</w:t>
            </w:r>
            <w:proofErr w:type="spell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car_NB_SRB_NasPdu_</w:t>
            </w:r>
            <w:proofErr w:type="gram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IND</w:t>
            </w:r>
            <w:proofErr w:type="spell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nbiot_Cell50, // @sic R5s170933 sic@</w:t>
            </w:r>
          </w:p>
          <w:p w14:paraId="74B8FE4A" w14:textId="77777777" w:rsidR="00DD11EF" w:rsidRPr="001C0D2F" w:rsidRDefault="00DD11EF" w:rsidP="00DD11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tsc_SRB1bis,</w:t>
            </w:r>
          </w:p>
          <w:p w14:paraId="78004C39" w14:textId="77777777" w:rsidR="00DD11EF" w:rsidRPr="001C0D2F" w:rsidRDefault="00DD11EF" w:rsidP="00DD11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cr_NAS_</w:t>
            </w:r>
            <w:proofErr w:type="gram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IndicationWithPiggybacking(</w:t>
            </w:r>
            <w:proofErr w:type="gram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tsc_SHT_IntegrityProtected_Ciphered,</w:t>
            </w:r>
          </w:p>
          <w:p w14:paraId="3E7923EA" w14:textId="77777777" w:rsidR="00DD11EF" w:rsidRPr="001C0D2F" w:rsidRDefault="00DD11EF" w:rsidP="00DD11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                          cr_508_ATTACH_COMPLETE,</w:t>
            </w:r>
          </w:p>
          <w:p w14:paraId="48638F90" w14:textId="77777777" w:rsidR="00DD11EF" w:rsidRPr="001C0D2F" w:rsidRDefault="00DD11EF" w:rsidP="00DD11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                          cdr_CIOT_ActivateDefEpsBearerContextAccept(tsc_EpsDefaultBearerId))))</w:t>
            </w:r>
          </w:p>
          <w:p w14:paraId="2E877310" w14:textId="77777777" w:rsidR="00DD11EF" w:rsidRPr="001C0D2F" w:rsidRDefault="00DD11EF" w:rsidP="00DD11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{</w:t>
            </w:r>
          </w:p>
          <w:p w14:paraId="1D55E7EF" w14:textId="77777777" w:rsidR="00DD11EF" w:rsidRPr="001C0D2F" w:rsidRDefault="00DD11EF" w:rsidP="00DD11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</w:t>
            </w:r>
            <w:proofErr w:type="spell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f_NBIOT_</w:t>
            </w:r>
            <w:proofErr w:type="gram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PreliminaryPass</w:t>
            </w:r>
            <w:proofErr w:type="spell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__FILE__, __LINE__, "Step 99"</w:t>
            </w:r>
            <w:proofErr w:type="gram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  <w:proofErr w:type="gramEnd"/>
          </w:p>
          <w:p w14:paraId="03AF7B5E" w14:textId="77777777" w:rsidR="00DD11EF" w:rsidRPr="001C0D2F" w:rsidRDefault="00DD11EF" w:rsidP="00DD11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if (not </w:t>
            </w:r>
            <w:proofErr w:type="spell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px_DoAttachWithoutPDN</w:t>
            </w:r>
            <w:proofErr w:type="spell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and </w:t>
            </w:r>
            <w:proofErr w:type="gram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match(</w:t>
            </w:r>
            <w:proofErr w:type="spellStart"/>
            <w:proofErr w:type="gram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v_PDNType</w:t>
            </w:r>
            <w:proofErr w:type="spell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, ('010'B, '011'B, '100'B))) {</w:t>
            </w:r>
          </w:p>
          <w:p w14:paraId="7E1C79D2" w14:textId="77777777" w:rsidR="00DD11EF" w:rsidRPr="001C0D2F" w:rsidRDefault="00DD11EF" w:rsidP="00DD11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</w:t>
            </w:r>
            <w:proofErr w:type="spell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f_NBIOT_DelayForUserPlaneSignalling_</w:t>
            </w:r>
            <w:proofErr w:type="gram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CP</w:t>
            </w:r>
            <w:proofErr w:type="spell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nbiot_Cell50</w:t>
            </w:r>
            <w:proofErr w:type="gram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  <w:proofErr w:type="gramEnd"/>
          </w:p>
          <w:p w14:paraId="257A61BB" w14:textId="77777777" w:rsidR="00DD11EF" w:rsidRPr="001C0D2F" w:rsidRDefault="00DD11EF" w:rsidP="00DD11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}</w:t>
            </w:r>
          </w:p>
          <w:p w14:paraId="630400E6" w14:textId="77777777" w:rsidR="00DD11EF" w:rsidRPr="001C0D2F" w:rsidRDefault="00DD11EF" w:rsidP="00DD11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}</w:t>
            </w:r>
          </w:p>
          <w:p w14:paraId="2BA359B6" w14:textId="77777777" w:rsidR="00DD11EF" w:rsidRPr="001C0D2F" w:rsidRDefault="00DD11EF" w:rsidP="00DD11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34B57302" w14:textId="77777777" w:rsidR="00DD11EF" w:rsidRPr="001C0D2F" w:rsidRDefault="00DD11EF" w:rsidP="00DD11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[</w:t>
            </w:r>
            <w:proofErr w:type="spell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px_DoAttachWithoutPDN</w:t>
            </w:r>
            <w:proofErr w:type="spell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] </w:t>
            </w:r>
            <w:proofErr w:type="spell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SRB.receive</w:t>
            </w:r>
            <w:proofErr w:type="spell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car_NB_SRB_NasPdu_</w:t>
            </w:r>
            <w:proofErr w:type="gram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IND</w:t>
            </w:r>
            <w:proofErr w:type="spell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nbiot_Cell50, // @sic R5s170933 sic@</w:t>
            </w:r>
          </w:p>
          <w:p w14:paraId="3009F00A" w14:textId="77777777" w:rsidR="00DD11EF" w:rsidRPr="001C0D2F" w:rsidRDefault="00DD11EF" w:rsidP="00DD11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tsc_SRB1bis,</w:t>
            </w:r>
          </w:p>
          <w:p w14:paraId="084A8115" w14:textId="77777777" w:rsidR="00DD11EF" w:rsidRPr="001C0D2F" w:rsidRDefault="00DD11EF" w:rsidP="00DD11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                                                cr_NAS_</w:t>
            </w:r>
            <w:proofErr w:type="gram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IndicationWithPiggybacking(</w:t>
            </w:r>
            <w:proofErr w:type="gram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tsc_SHT_IntegrityProtected_Ciphered,</w:t>
            </w:r>
          </w:p>
          <w:p w14:paraId="2D46C71D" w14:textId="77777777" w:rsidR="00DD11EF" w:rsidRPr="001C0D2F" w:rsidRDefault="00DD11EF" w:rsidP="00DD11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                      cr_508_ATTACH_COMPLETE,</w:t>
            </w:r>
          </w:p>
          <w:p w14:paraId="0F517E20" w14:textId="77777777" w:rsidR="00DD11EF" w:rsidRPr="001C0D2F" w:rsidRDefault="00DD11EF" w:rsidP="00DD11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                      </w:t>
            </w:r>
            <w:proofErr w:type="spell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cr_ESM_DUMMY_MESSAGE</w:t>
            </w:r>
            <w:proofErr w:type="spell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)))</w:t>
            </w:r>
          </w:p>
          <w:p w14:paraId="44605C41" w14:textId="77777777" w:rsidR="00DD11EF" w:rsidRPr="001C0D2F" w:rsidRDefault="00DD11EF" w:rsidP="00DD11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{</w:t>
            </w:r>
          </w:p>
          <w:p w14:paraId="3FC00028" w14:textId="77777777" w:rsidR="00DD11EF" w:rsidRPr="001C0D2F" w:rsidRDefault="00DD11EF" w:rsidP="00DD11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</w:t>
            </w:r>
            <w:proofErr w:type="spell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f_NBIOT_</w:t>
            </w:r>
            <w:proofErr w:type="gram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PreliminaryPass</w:t>
            </w:r>
            <w:proofErr w:type="spell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__FILE__, __LINE__, "Step 99"</w:t>
            </w:r>
            <w:proofErr w:type="gram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  <w:proofErr w:type="gramEnd"/>
          </w:p>
          <w:p w14:paraId="43D2D081" w14:textId="77777777" w:rsidR="00DD11EF" w:rsidRPr="001C0D2F" w:rsidRDefault="00DD11EF" w:rsidP="00DD11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}</w:t>
            </w:r>
          </w:p>
          <w:p w14:paraId="0995B3C4" w14:textId="77777777" w:rsidR="00DD11EF" w:rsidRPr="001C0D2F" w:rsidRDefault="00DD11EF" w:rsidP="00DD11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4F1E23F2" w14:textId="77777777" w:rsidR="00DD11EF" w:rsidRPr="001C0D2F" w:rsidRDefault="00DD11EF" w:rsidP="00DD11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}</w:t>
            </w:r>
          </w:p>
          <w:p w14:paraId="5255C82A" w14:textId="77777777" w:rsidR="00DD11EF" w:rsidRPr="001C0D2F" w:rsidRDefault="00DD11EF" w:rsidP="00DD11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}</w:t>
            </w:r>
          </w:p>
          <w:p w14:paraId="2625C754" w14:textId="3FECD783" w:rsidR="00DE77BA" w:rsidRPr="00A825A4" w:rsidRDefault="00DD11EF" w:rsidP="00DD11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}</w:t>
            </w:r>
          </w:p>
        </w:tc>
      </w:tr>
    </w:tbl>
    <w:p w14:paraId="209ADC4A" w14:textId="77777777" w:rsidR="00CE06FC" w:rsidRPr="00683B27" w:rsidRDefault="00CE06FC" w:rsidP="000B59D2"/>
    <w:sectPr w:rsidR="00CE06FC" w:rsidRPr="00683B27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0C1E9D" w14:textId="77777777" w:rsidR="00F32B5D" w:rsidRDefault="00F32B5D">
      <w:pPr>
        <w:spacing w:after="0"/>
      </w:pPr>
      <w:r>
        <w:separator/>
      </w:r>
    </w:p>
  </w:endnote>
  <w:endnote w:type="continuationSeparator" w:id="0">
    <w:p w14:paraId="68258DDF" w14:textId="77777777" w:rsidR="00F32B5D" w:rsidRDefault="00F32B5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56E361" w14:textId="77777777" w:rsidR="00A76964" w:rsidRDefault="00A769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B489B8" w14:textId="77777777" w:rsidR="00A76964" w:rsidRDefault="00A7696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E28DEB" w14:textId="77777777" w:rsidR="00A76964" w:rsidRDefault="00A769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37599F" w14:textId="77777777" w:rsidR="00F32B5D" w:rsidRDefault="00F32B5D">
      <w:pPr>
        <w:spacing w:after="0"/>
      </w:pPr>
      <w:r>
        <w:separator/>
      </w:r>
    </w:p>
  </w:footnote>
  <w:footnote w:type="continuationSeparator" w:id="0">
    <w:p w14:paraId="2C4E1D17" w14:textId="77777777" w:rsidR="00F32B5D" w:rsidRDefault="00F32B5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3B54C1" w14:textId="77777777" w:rsidR="00A76964" w:rsidRDefault="00A7696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FF3588" w14:textId="77777777" w:rsidR="00A76964" w:rsidRDefault="00A7696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D11F1" w14:textId="2F32E186" w:rsidR="00786530" w:rsidRDefault="000F39C8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7622C6D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784511838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F62E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F6EEE" w14:textId="22047459" w:rsidR="00786530" w:rsidRDefault="00786530">
    <w:pPr>
      <w:pStyle w:val="Header"/>
      <w:tabs>
        <w:tab w:val="right" w:pos="9639"/>
      </w:tabs>
    </w:pPr>
    <w:r>
      <w:tab/>
    </w:r>
    <w:r w:rsidR="000F39C8"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200CB18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187309996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D12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6BD47" w14:textId="782D4D80" w:rsidR="00786530" w:rsidRDefault="000F39C8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53FEFC9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51556027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534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E7498"/>
    <w:multiLevelType w:val="hybridMultilevel"/>
    <w:tmpl w:val="F1669350"/>
    <w:lvl w:ilvl="0" w:tplc="FFFFFFF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CAD0E05"/>
    <w:multiLevelType w:val="hybridMultilevel"/>
    <w:tmpl w:val="D6A4E61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5071AA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1435D55"/>
    <w:multiLevelType w:val="hybridMultilevel"/>
    <w:tmpl w:val="D6A4E6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6C02A0"/>
    <w:multiLevelType w:val="hybridMultilevel"/>
    <w:tmpl w:val="F1669350"/>
    <w:lvl w:ilvl="0" w:tplc="FFFFFFF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15AB754F"/>
    <w:multiLevelType w:val="hybridMultilevel"/>
    <w:tmpl w:val="BC080F0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9A4508"/>
    <w:multiLevelType w:val="hybridMultilevel"/>
    <w:tmpl w:val="0A36217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9FF142B"/>
    <w:multiLevelType w:val="multilevel"/>
    <w:tmpl w:val="8D26709E"/>
    <w:lvl w:ilvl="0">
      <w:start w:val="4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27B165AF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A91137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6A7983"/>
    <w:multiLevelType w:val="hybridMultilevel"/>
    <w:tmpl w:val="C41CDE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C5583D"/>
    <w:multiLevelType w:val="hybridMultilevel"/>
    <w:tmpl w:val="3392EF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0F4267"/>
    <w:multiLevelType w:val="hybridMultilevel"/>
    <w:tmpl w:val="F1669350"/>
    <w:lvl w:ilvl="0" w:tplc="F4A271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2E342E42"/>
    <w:multiLevelType w:val="hybridMultilevel"/>
    <w:tmpl w:val="ABF2CEE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15" w15:restartNumberingAfterBreak="0">
    <w:nsid w:val="3A435BED"/>
    <w:multiLevelType w:val="hybridMultilevel"/>
    <w:tmpl w:val="AD54ED04"/>
    <w:lvl w:ilvl="0" w:tplc="0809000F">
      <w:start w:val="1"/>
      <w:numFmt w:val="decimal"/>
      <w:lvlText w:val="%1."/>
      <w:lvlJc w:val="left"/>
      <w:pPr>
        <w:ind w:left="782" w:hanging="360"/>
      </w:pPr>
    </w:lvl>
    <w:lvl w:ilvl="1" w:tplc="08090019" w:tentative="1">
      <w:start w:val="1"/>
      <w:numFmt w:val="lowerLetter"/>
      <w:lvlText w:val="%2."/>
      <w:lvlJc w:val="left"/>
      <w:pPr>
        <w:ind w:left="1502" w:hanging="360"/>
      </w:pPr>
    </w:lvl>
    <w:lvl w:ilvl="2" w:tplc="0809001B" w:tentative="1">
      <w:start w:val="1"/>
      <w:numFmt w:val="lowerRoman"/>
      <w:lvlText w:val="%3."/>
      <w:lvlJc w:val="right"/>
      <w:pPr>
        <w:ind w:left="2222" w:hanging="180"/>
      </w:pPr>
    </w:lvl>
    <w:lvl w:ilvl="3" w:tplc="0809000F" w:tentative="1">
      <w:start w:val="1"/>
      <w:numFmt w:val="decimal"/>
      <w:lvlText w:val="%4."/>
      <w:lvlJc w:val="left"/>
      <w:pPr>
        <w:ind w:left="2942" w:hanging="360"/>
      </w:pPr>
    </w:lvl>
    <w:lvl w:ilvl="4" w:tplc="08090019" w:tentative="1">
      <w:start w:val="1"/>
      <w:numFmt w:val="lowerLetter"/>
      <w:lvlText w:val="%5."/>
      <w:lvlJc w:val="left"/>
      <w:pPr>
        <w:ind w:left="3662" w:hanging="360"/>
      </w:pPr>
    </w:lvl>
    <w:lvl w:ilvl="5" w:tplc="0809001B" w:tentative="1">
      <w:start w:val="1"/>
      <w:numFmt w:val="lowerRoman"/>
      <w:lvlText w:val="%6."/>
      <w:lvlJc w:val="right"/>
      <w:pPr>
        <w:ind w:left="4382" w:hanging="180"/>
      </w:pPr>
    </w:lvl>
    <w:lvl w:ilvl="6" w:tplc="0809000F" w:tentative="1">
      <w:start w:val="1"/>
      <w:numFmt w:val="decimal"/>
      <w:lvlText w:val="%7."/>
      <w:lvlJc w:val="left"/>
      <w:pPr>
        <w:ind w:left="5102" w:hanging="360"/>
      </w:pPr>
    </w:lvl>
    <w:lvl w:ilvl="7" w:tplc="08090019" w:tentative="1">
      <w:start w:val="1"/>
      <w:numFmt w:val="lowerLetter"/>
      <w:lvlText w:val="%8."/>
      <w:lvlJc w:val="left"/>
      <w:pPr>
        <w:ind w:left="5822" w:hanging="360"/>
      </w:pPr>
    </w:lvl>
    <w:lvl w:ilvl="8" w:tplc="0809001B" w:tentative="1">
      <w:start w:val="1"/>
      <w:numFmt w:val="lowerRoman"/>
      <w:lvlText w:val="%9."/>
      <w:lvlJc w:val="right"/>
      <w:pPr>
        <w:ind w:left="6542" w:hanging="180"/>
      </w:pPr>
    </w:lvl>
  </w:abstractNum>
  <w:abstractNum w:abstractNumId="16" w15:restartNumberingAfterBreak="0">
    <w:nsid w:val="3C985F9A"/>
    <w:multiLevelType w:val="hybridMultilevel"/>
    <w:tmpl w:val="ABF2CEE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2F416B"/>
    <w:multiLevelType w:val="hybridMultilevel"/>
    <w:tmpl w:val="BC080F0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491182"/>
    <w:multiLevelType w:val="hybridMultilevel"/>
    <w:tmpl w:val="0DD87F74"/>
    <w:lvl w:ilvl="0" w:tplc="7FA455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57E12EB"/>
    <w:multiLevelType w:val="multilevel"/>
    <w:tmpl w:val="5C2EE43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56C922B9"/>
    <w:multiLevelType w:val="hybridMultilevel"/>
    <w:tmpl w:val="AA261AF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DD4CBA"/>
    <w:multiLevelType w:val="hybridMultilevel"/>
    <w:tmpl w:val="8F6496A4"/>
    <w:lvl w:ilvl="0" w:tplc="CFCA1B52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EA4639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67C00E4"/>
    <w:multiLevelType w:val="hybridMultilevel"/>
    <w:tmpl w:val="53069D1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8B10E35"/>
    <w:multiLevelType w:val="hybridMultilevel"/>
    <w:tmpl w:val="EEF834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E53B0E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9AC7E91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015A37"/>
    <w:multiLevelType w:val="hybridMultilevel"/>
    <w:tmpl w:val="4E186C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AB3E1E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19346887">
    <w:abstractNumId w:val="14"/>
  </w:num>
  <w:num w:numId="2" w16cid:durableId="791752271">
    <w:abstractNumId w:val="14"/>
  </w:num>
  <w:num w:numId="3" w16cid:durableId="1629386987">
    <w:abstractNumId w:val="25"/>
  </w:num>
  <w:num w:numId="4" w16cid:durableId="78525773">
    <w:abstractNumId w:val="28"/>
  </w:num>
  <w:num w:numId="5" w16cid:durableId="2107799360">
    <w:abstractNumId w:val="9"/>
  </w:num>
  <w:num w:numId="6" w16cid:durableId="311061797">
    <w:abstractNumId w:val="2"/>
  </w:num>
  <w:num w:numId="7" w16cid:durableId="267852781">
    <w:abstractNumId w:val="22"/>
  </w:num>
  <w:num w:numId="8" w16cid:durableId="49496477">
    <w:abstractNumId w:val="26"/>
  </w:num>
  <w:num w:numId="9" w16cid:durableId="1032460018">
    <w:abstractNumId w:val="8"/>
  </w:num>
  <w:num w:numId="10" w16cid:durableId="115028679">
    <w:abstractNumId w:val="11"/>
  </w:num>
  <w:num w:numId="11" w16cid:durableId="1804151294">
    <w:abstractNumId w:val="10"/>
  </w:num>
  <w:num w:numId="12" w16cid:durableId="1143303998">
    <w:abstractNumId w:val="24"/>
  </w:num>
  <w:num w:numId="13" w16cid:durableId="1103456716">
    <w:abstractNumId w:val="1"/>
  </w:num>
  <w:num w:numId="14" w16cid:durableId="1526940413">
    <w:abstractNumId w:val="3"/>
  </w:num>
  <w:num w:numId="15" w16cid:durableId="1269855271">
    <w:abstractNumId w:val="21"/>
  </w:num>
  <w:num w:numId="16" w16cid:durableId="156658403">
    <w:abstractNumId w:val="18"/>
  </w:num>
  <w:num w:numId="17" w16cid:durableId="85315288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708990670">
    <w:abstractNumId w:val="17"/>
  </w:num>
  <w:num w:numId="19" w16cid:durableId="2046327526">
    <w:abstractNumId w:val="13"/>
  </w:num>
  <w:num w:numId="20" w16cid:durableId="452990981">
    <w:abstractNumId w:val="15"/>
  </w:num>
  <w:num w:numId="21" w16cid:durableId="1662542292">
    <w:abstractNumId w:val="20"/>
  </w:num>
  <w:num w:numId="22" w16cid:durableId="1836023483">
    <w:abstractNumId w:val="7"/>
  </w:num>
  <w:num w:numId="23" w16cid:durableId="1314218732">
    <w:abstractNumId w:val="19"/>
  </w:num>
  <w:num w:numId="24" w16cid:durableId="701630240">
    <w:abstractNumId w:val="27"/>
  </w:num>
  <w:num w:numId="25" w16cid:durableId="723988666">
    <w:abstractNumId w:val="5"/>
  </w:num>
  <w:num w:numId="26" w16cid:durableId="1483767494">
    <w:abstractNumId w:val="16"/>
  </w:num>
  <w:num w:numId="27" w16cid:durableId="1500999189">
    <w:abstractNumId w:val="12"/>
  </w:num>
  <w:num w:numId="28" w16cid:durableId="909123216">
    <w:abstractNumId w:val="6"/>
  </w:num>
  <w:num w:numId="29" w16cid:durableId="1732118731">
    <w:abstractNumId w:val="4"/>
  </w:num>
  <w:num w:numId="30" w16cid:durableId="1188837006">
    <w:abstractNumId w:val="23"/>
  </w:num>
  <w:num w:numId="31" w16cid:durableId="9521753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20"/>
  <w:bordersDoNotSurroundHeader/>
  <w:bordersDoNotSurroundFooter/>
  <w:hideSpellingErrors/>
  <w:proofState w:spelling="clean" w:grammar="clean"/>
  <w:attachedTemplate r:id="rId1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4A23"/>
    <w:rsid w:val="0001511B"/>
    <w:rsid w:val="000164CE"/>
    <w:rsid w:val="0002071B"/>
    <w:rsid w:val="00020FF7"/>
    <w:rsid w:val="000211C4"/>
    <w:rsid w:val="00021A20"/>
    <w:rsid w:val="00022BE0"/>
    <w:rsid w:val="00022E2F"/>
    <w:rsid w:val="00022E4A"/>
    <w:rsid w:val="00023754"/>
    <w:rsid w:val="000268D1"/>
    <w:rsid w:val="00026967"/>
    <w:rsid w:val="00030231"/>
    <w:rsid w:val="00031B26"/>
    <w:rsid w:val="00032587"/>
    <w:rsid w:val="00037D16"/>
    <w:rsid w:val="00037E8D"/>
    <w:rsid w:val="0004021C"/>
    <w:rsid w:val="00040F2E"/>
    <w:rsid w:val="000416FA"/>
    <w:rsid w:val="00041A00"/>
    <w:rsid w:val="0004231C"/>
    <w:rsid w:val="00042E68"/>
    <w:rsid w:val="000439AF"/>
    <w:rsid w:val="00043E99"/>
    <w:rsid w:val="00045D2F"/>
    <w:rsid w:val="000460FA"/>
    <w:rsid w:val="00046544"/>
    <w:rsid w:val="0004713F"/>
    <w:rsid w:val="00047CA3"/>
    <w:rsid w:val="00053143"/>
    <w:rsid w:val="0005331E"/>
    <w:rsid w:val="0006051A"/>
    <w:rsid w:val="00063492"/>
    <w:rsid w:val="00064D82"/>
    <w:rsid w:val="00064E40"/>
    <w:rsid w:val="000666AB"/>
    <w:rsid w:val="00067418"/>
    <w:rsid w:val="000675E6"/>
    <w:rsid w:val="00067CF6"/>
    <w:rsid w:val="00071F52"/>
    <w:rsid w:val="00073B2F"/>
    <w:rsid w:val="0007423D"/>
    <w:rsid w:val="000758D6"/>
    <w:rsid w:val="00075C41"/>
    <w:rsid w:val="000833CA"/>
    <w:rsid w:val="00084783"/>
    <w:rsid w:val="000879B9"/>
    <w:rsid w:val="0009046C"/>
    <w:rsid w:val="00092CB6"/>
    <w:rsid w:val="0009310B"/>
    <w:rsid w:val="00094FDE"/>
    <w:rsid w:val="00096ACE"/>
    <w:rsid w:val="000A0E51"/>
    <w:rsid w:val="000A1B8F"/>
    <w:rsid w:val="000A1C38"/>
    <w:rsid w:val="000A2395"/>
    <w:rsid w:val="000A23BB"/>
    <w:rsid w:val="000A37EE"/>
    <w:rsid w:val="000A5798"/>
    <w:rsid w:val="000A5C5A"/>
    <w:rsid w:val="000A6394"/>
    <w:rsid w:val="000A6C34"/>
    <w:rsid w:val="000A7B1A"/>
    <w:rsid w:val="000A7D4B"/>
    <w:rsid w:val="000B04C8"/>
    <w:rsid w:val="000B0A16"/>
    <w:rsid w:val="000B2A46"/>
    <w:rsid w:val="000B59D2"/>
    <w:rsid w:val="000B6A18"/>
    <w:rsid w:val="000B749E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736B"/>
    <w:rsid w:val="000D7399"/>
    <w:rsid w:val="000E1C53"/>
    <w:rsid w:val="000E210C"/>
    <w:rsid w:val="000E4DF3"/>
    <w:rsid w:val="000E6005"/>
    <w:rsid w:val="000F0F9C"/>
    <w:rsid w:val="000F101F"/>
    <w:rsid w:val="000F144B"/>
    <w:rsid w:val="000F3122"/>
    <w:rsid w:val="000F39C8"/>
    <w:rsid w:val="000F4C0F"/>
    <w:rsid w:val="000F6B02"/>
    <w:rsid w:val="00100682"/>
    <w:rsid w:val="00105ADC"/>
    <w:rsid w:val="00107D54"/>
    <w:rsid w:val="00107D63"/>
    <w:rsid w:val="00110BA0"/>
    <w:rsid w:val="00115E3D"/>
    <w:rsid w:val="00116C31"/>
    <w:rsid w:val="00122A23"/>
    <w:rsid w:val="0012348A"/>
    <w:rsid w:val="0012402D"/>
    <w:rsid w:val="00124321"/>
    <w:rsid w:val="00125C00"/>
    <w:rsid w:val="001264F5"/>
    <w:rsid w:val="001266F9"/>
    <w:rsid w:val="00135459"/>
    <w:rsid w:val="0013583B"/>
    <w:rsid w:val="00143134"/>
    <w:rsid w:val="00145D43"/>
    <w:rsid w:val="00146391"/>
    <w:rsid w:val="00147597"/>
    <w:rsid w:val="001530D6"/>
    <w:rsid w:val="00153BB7"/>
    <w:rsid w:val="00156707"/>
    <w:rsid w:val="0016167C"/>
    <w:rsid w:val="001616C7"/>
    <w:rsid w:val="00161D9D"/>
    <w:rsid w:val="001620FE"/>
    <w:rsid w:val="0016228A"/>
    <w:rsid w:val="001639AB"/>
    <w:rsid w:val="00163A65"/>
    <w:rsid w:val="00163E9C"/>
    <w:rsid w:val="00164295"/>
    <w:rsid w:val="00165F79"/>
    <w:rsid w:val="00166934"/>
    <w:rsid w:val="00167252"/>
    <w:rsid w:val="00167DEA"/>
    <w:rsid w:val="00170893"/>
    <w:rsid w:val="00171058"/>
    <w:rsid w:val="00171602"/>
    <w:rsid w:val="00171605"/>
    <w:rsid w:val="00171A7B"/>
    <w:rsid w:val="00171E4F"/>
    <w:rsid w:val="00171F4F"/>
    <w:rsid w:val="00172B9E"/>
    <w:rsid w:val="00174F39"/>
    <w:rsid w:val="001759CA"/>
    <w:rsid w:val="0018096D"/>
    <w:rsid w:val="00180B1E"/>
    <w:rsid w:val="001810A1"/>
    <w:rsid w:val="001823D5"/>
    <w:rsid w:val="001825EA"/>
    <w:rsid w:val="00184F3E"/>
    <w:rsid w:val="00185591"/>
    <w:rsid w:val="0018610B"/>
    <w:rsid w:val="0019158E"/>
    <w:rsid w:val="00192038"/>
    <w:rsid w:val="00192131"/>
    <w:rsid w:val="00192168"/>
    <w:rsid w:val="00192C46"/>
    <w:rsid w:val="0019695D"/>
    <w:rsid w:val="001A08B3"/>
    <w:rsid w:val="001A3B66"/>
    <w:rsid w:val="001A4201"/>
    <w:rsid w:val="001A4DC3"/>
    <w:rsid w:val="001A5A10"/>
    <w:rsid w:val="001A669F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4F5"/>
    <w:rsid w:val="001C0605"/>
    <w:rsid w:val="001C0630"/>
    <w:rsid w:val="001C0D2F"/>
    <w:rsid w:val="001C17C2"/>
    <w:rsid w:val="001C19FA"/>
    <w:rsid w:val="001C37DF"/>
    <w:rsid w:val="001C3807"/>
    <w:rsid w:val="001C3AD0"/>
    <w:rsid w:val="001C416F"/>
    <w:rsid w:val="001C44E6"/>
    <w:rsid w:val="001C50F1"/>
    <w:rsid w:val="001C6435"/>
    <w:rsid w:val="001D039E"/>
    <w:rsid w:val="001D0B43"/>
    <w:rsid w:val="001D0F0C"/>
    <w:rsid w:val="001D0FE2"/>
    <w:rsid w:val="001D0FF7"/>
    <w:rsid w:val="001D268E"/>
    <w:rsid w:val="001D2A82"/>
    <w:rsid w:val="001D66C5"/>
    <w:rsid w:val="001D7B80"/>
    <w:rsid w:val="001E0099"/>
    <w:rsid w:val="001E1214"/>
    <w:rsid w:val="001E1DF4"/>
    <w:rsid w:val="001E290B"/>
    <w:rsid w:val="001E41F3"/>
    <w:rsid w:val="001E4368"/>
    <w:rsid w:val="001E46B7"/>
    <w:rsid w:val="001E47E5"/>
    <w:rsid w:val="001E5FD2"/>
    <w:rsid w:val="001F02F6"/>
    <w:rsid w:val="001F1E28"/>
    <w:rsid w:val="001F1FA4"/>
    <w:rsid w:val="001F2254"/>
    <w:rsid w:val="001F2295"/>
    <w:rsid w:val="001F2A1B"/>
    <w:rsid w:val="001F31F9"/>
    <w:rsid w:val="001F3B87"/>
    <w:rsid w:val="001F6BFA"/>
    <w:rsid w:val="001F6CA2"/>
    <w:rsid w:val="001F6D9C"/>
    <w:rsid w:val="00202764"/>
    <w:rsid w:val="00202EEB"/>
    <w:rsid w:val="0020773E"/>
    <w:rsid w:val="0021054A"/>
    <w:rsid w:val="00210B57"/>
    <w:rsid w:val="0021275E"/>
    <w:rsid w:val="0021326A"/>
    <w:rsid w:val="00213412"/>
    <w:rsid w:val="00213FE3"/>
    <w:rsid w:val="00214DA4"/>
    <w:rsid w:val="0021756E"/>
    <w:rsid w:val="00217802"/>
    <w:rsid w:val="00217811"/>
    <w:rsid w:val="00220412"/>
    <w:rsid w:val="00222FFD"/>
    <w:rsid w:val="00223169"/>
    <w:rsid w:val="00223345"/>
    <w:rsid w:val="002248AA"/>
    <w:rsid w:val="00225237"/>
    <w:rsid w:val="0022671C"/>
    <w:rsid w:val="00230337"/>
    <w:rsid w:val="00230DAA"/>
    <w:rsid w:val="00234CC0"/>
    <w:rsid w:val="00235BC2"/>
    <w:rsid w:val="002367B5"/>
    <w:rsid w:val="002401B2"/>
    <w:rsid w:val="0024145E"/>
    <w:rsid w:val="0024536C"/>
    <w:rsid w:val="00251B60"/>
    <w:rsid w:val="002531D8"/>
    <w:rsid w:val="002539DC"/>
    <w:rsid w:val="00254D9B"/>
    <w:rsid w:val="002559FA"/>
    <w:rsid w:val="00255A4D"/>
    <w:rsid w:val="00256302"/>
    <w:rsid w:val="0026004D"/>
    <w:rsid w:val="00261976"/>
    <w:rsid w:val="00262E4C"/>
    <w:rsid w:val="002640DD"/>
    <w:rsid w:val="00265F33"/>
    <w:rsid w:val="002671E5"/>
    <w:rsid w:val="00267486"/>
    <w:rsid w:val="00270022"/>
    <w:rsid w:val="0027016D"/>
    <w:rsid w:val="00272062"/>
    <w:rsid w:val="00273EC8"/>
    <w:rsid w:val="00274B1B"/>
    <w:rsid w:val="00275211"/>
    <w:rsid w:val="002754C9"/>
    <w:rsid w:val="00275D12"/>
    <w:rsid w:val="00276350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077B"/>
    <w:rsid w:val="002A1543"/>
    <w:rsid w:val="002A29AE"/>
    <w:rsid w:val="002A39AA"/>
    <w:rsid w:val="002A4EF4"/>
    <w:rsid w:val="002A550C"/>
    <w:rsid w:val="002A5DA1"/>
    <w:rsid w:val="002B2159"/>
    <w:rsid w:val="002B2A8C"/>
    <w:rsid w:val="002B3617"/>
    <w:rsid w:val="002B39A9"/>
    <w:rsid w:val="002B3B49"/>
    <w:rsid w:val="002B4A39"/>
    <w:rsid w:val="002B4A4A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59FE"/>
    <w:rsid w:val="002C64FD"/>
    <w:rsid w:val="002D0B11"/>
    <w:rsid w:val="002D0DEE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32D7"/>
    <w:rsid w:val="002E5E90"/>
    <w:rsid w:val="002E6507"/>
    <w:rsid w:val="002E6AB0"/>
    <w:rsid w:val="002E772E"/>
    <w:rsid w:val="002F29C3"/>
    <w:rsid w:val="002F6CB3"/>
    <w:rsid w:val="002F7A51"/>
    <w:rsid w:val="002F7CF0"/>
    <w:rsid w:val="002F7E88"/>
    <w:rsid w:val="0030082A"/>
    <w:rsid w:val="00300C03"/>
    <w:rsid w:val="00301712"/>
    <w:rsid w:val="00305409"/>
    <w:rsid w:val="00305C14"/>
    <w:rsid w:val="00306A17"/>
    <w:rsid w:val="00306AAF"/>
    <w:rsid w:val="00310205"/>
    <w:rsid w:val="0031142C"/>
    <w:rsid w:val="00311B08"/>
    <w:rsid w:val="00312220"/>
    <w:rsid w:val="00312434"/>
    <w:rsid w:val="00313129"/>
    <w:rsid w:val="0031359D"/>
    <w:rsid w:val="003143DA"/>
    <w:rsid w:val="00316D9A"/>
    <w:rsid w:val="003220BE"/>
    <w:rsid w:val="00323434"/>
    <w:rsid w:val="0032780E"/>
    <w:rsid w:val="0033008C"/>
    <w:rsid w:val="003319D5"/>
    <w:rsid w:val="003322F7"/>
    <w:rsid w:val="003326F1"/>
    <w:rsid w:val="00333430"/>
    <w:rsid w:val="00333B12"/>
    <w:rsid w:val="00335FEE"/>
    <w:rsid w:val="003377FD"/>
    <w:rsid w:val="003406A9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3FB"/>
    <w:rsid w:val="00354641"/>
    <w:rsid w:val="00356E58"/>
    <w:rsid w:val="00357016"/>
    <w:rsid w:val="00357F5D"/>
    <w:rsid w:val="003609EF"/>
    <w:rsid w:val="0036231A"/>
    <w:rsid w:val="0036376E"/>
    <w:rsid w:val="00365AD1"/>
    <w:rsid w:val="00367E45"/>
    <w:rsid w:val="00370D22"/>
    <w:rsid w:val="0037169B"/>
    <w:rsid w:val="00372D0C"/>
    <w:rsid w:val="00374DD4"/>
    <w:rsid w:val="00377050"/>
    <w:rsid w:val="00380B6A"/>
    <w:rsid w:val="00381218"/>
    <w:rsid w:val="003842CD"/>
    <w:rsid w:val="00384855"/>
    <w:rsid w:val="003867ED"/>
    <w:rsid w:val="00386DF4"/>
    <w:rsid w:val="003879CE"/>
    <w:rsid w:val="00393604"/>
    <w:rsid w:val="00394AC1"/>
    <w:rsid w:val="003A0660"/>
    <w:rsid w:val="003A08B4"/>
    <w:rsid w:val="003A1020"/>
    <w:rsid w:val="003A1B18"/>
    <w:rsid w:val="003A1FEE"/>
    <w:rsid w:val="003A2A53"/>
    <w:rsid w:val="003A5000"/>
    <w:rsid w:val="003A539E"/>
    <w:rsid w:val="003A7600"/>
    <w:rsid w:val="003B10DE"/>
    <w:rsid w:val="003B11BD"/>
    <w:rsid w:val="003B205B"/>
    <w:rsid w:val="003B474C"/>
    <w:rsid w:val="003B64E1"/>
    <w:rsid w:val="003C1B53"/>
    <w:rsid w:val="003C244B"/>
    <w:rsid w:val="003C3318"/>
    <w:rsid w:val="003C56EB"/>
    <w:rsid w:val="003C7375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2050"/>
    <w:rsid w:val="003E4E80"/>
    <w:rsid w:val="003E50C5"/>
    <w:rsid w:val="003E5563"/>
    <w:rsid w:val="003F2244"/>
    <w:rsid w:val="003F3226"/>
    <w:rsid w:val="003F3B30"/>
    <w:rsid w:val="003F3ECA"/>
    <w:rsid w:val="003F457E"/>
    <w:rsid w:val="003F520D"/>
    <w:rsid w:val="003F5995"/>
    <w:rsid w:val="003F5C66"/>
    <w:rsid w:val="0040177D"/>
    <w:rsid w:val="00401B95"/>
    <w:rsid w:val="004026B1"/>
    <w:rsid w:val="004063FA"/>
    <w:rsid w:val="00406EF8"/>
    <w:rsid w:val="00410371"/>
    <w:rsid w:val="00410474"/>
    <w:rsid w:val="004128F1"/>
    <w:rsid w:val="00412C82"/>
    <w:rsid w:val="004134A5"/>
    <w:rsid w:val="0041448E"/>
    <w:rsid w:val="00415AC8"/>
    <w:rsid w:val="00416F44"/>
    <w:rsid w:val="00417519"/>
    <w:rsid w:val="00420D8F"/>
    <w:rsid w:val="00420D96"/>
    <w:rsid w:val="004222C6"/>
    <w:rsid w:val="00422B78"/>
    <w:rsid w:val="00423CF7"/>
    <w:rsid w:val="004242F1"/>
    <w:rsid w:val="00424848"/>
    <w:rsid w:val="00425BBC"/>
    <w:rsid w:val="00425EA0"/>
    <w:rsid w:val="0042607A"/>
    <w:rsid w:val="00427E79"/>
    <w:rsid w:val="00430354"/>
    <w:rsid w:val="00431558"/>
    <w:rsid w:val="00435A80"/>
    <w:rsid w:val="0043655D"/>
    <w:rsid w:val="00436993"/>
    <w:rsid w:val="00440DD3"/>
    <w:rsid w:val="00441799"/>
    <w:rsid w:val="004434E3"/>
    <w:rsid w:val="004438C8"/>
    <w:rsid w:val="00444367"/>
    <w:rsid w:val="00444FBC"/>
    <w:rsid w:val="00445EB9"/>
    <w:rsid w:val="00446488"/>
    <w:rsid w:val="00451FDB"/>
    <w:rsid w:val="004526D2"/>
    <w:rsid w:val="0045387E"/>
    <w:rsid w:val="00453AF8"/>
    <w:rsid w:val="00453E41"/>
    <w:rsid w:val="00454A11"/>
    <w:rsid w:val="00454CDE"/>
    <w:rsid w:val="00456D9F"/>
    <w:rsid w:val="00456F56"/>
    <w:rsid w:val="0045778A"/>
    <w:rsid w:val="00460203"/>
    <w:rsid w:val="0046039F"/>
    <w:rsid w:val="00461EBD"/>
    <w:rsid w:val="00461F12"/>
    <w:rsid w:val="004620D7"/>
    <w:rsid w:val="004623F5"/>
    <w:rsid w:val="004625FF"/>
    <w:rsid w:val="00464898"/>
    <w:rsid w:val="004649F3"/>
    <w:rsid w:val="00466248"/>
    <w:rsid w:val="004669DF"/>
    <w:rsid w:val="0046754E"/>
    <w:rsid w:val="00467CA6"/>
    <w:rsid w:val="00467CEF"/>
    <w:rsid w:val="00470D4C"/>
    <w:rsid w:val="00472970"/>
    <w:rsid w:val="00472CD3"/>
    <w:rsid w:val="00472FF3"/>
    <w:rsid w:val="00473068"/>
    <w:rsid w:val="00473941"/>
    <w:rsid w:val="004740C4"/>
    <w:rsid w:val="00474BEE"/>
    <w:rsid w:val="00474FAB"/>
    <w:rsid w:val="00475984"/>
    <w:rsid w:val="00475BB0"/>
    <w:rsid w:val="00475F8C"/>
    <w:rsid w:val="00477E57"/>
    <w:rsid w:val="00480997"/>
    <w:rsid w:val="00480E1E"/>
    <w:rsid w:val="004828EB"/>
    <w:rsid w:val="0048308C"/>
    <w:rsid w:val="00483820"/>
    <w:rsid w:val="00484CBA"/>
    <w:rsid w:val="0048606C"/>
    <w:rsid w:val="00487070"/>
    <w:rsid w:val="00487D3B"/>
    <w:rsid w:val="00491205"/>
    <w:rsid w:val="00492A1B"/>
    <w:rsid w:val="004932AE"/>
    <w:rsid w:val="00493511"/>
    <w:rsid w:val="004936C4"/>
    <w:rsid w:val="0049478A"/>
    <w:rsid w:val="004A4BD9"/>
    <w:rsid w:val="004A7F8E"/>
    <w:rsid w:val="004B0C24"/>
    <w:rsid w:val="004B1845"/>
    <w:rsid w:val="004B3A88"/>
    <w:rsid w:val="004B509F"/>
    <w:rsid w:val="004B536F"/>
    <w:rsid w:val="004B6055"/>
    <w:rsid w:val="004B6894"/>
    <w:rsid w:val="004B75B7"/>
    <w:rsid w:val="004C03BD"/>
    <w:rsid w:val="004C1130"/>
    <w:rsid w:val="004C1390"/>
    <w:rsid w:val="004C299A"/>
    <w:rsid w:val="004C3F6A"/>
    <w:rsid w:val="004C43D5"/>
    <w:rsid w:val="004C4481"/>
    <w:rsid w:val="004C5536"/>
    <w:rsid w:val="004C572E"/>
    <w:rsid w:val="004D0473"/>
    <w:rsid w:val="004E1B0C"/>
    <w:rsid w:val="004E1BA4"/>
    <w:rsid w:val="004E3C18"/>
    <w:rsid w:val="004E6134"/>
    <w:rsid w:val="004F020C"/>
    <w:rsid w:val="004F152A"/>
    <w:rsid w:val="004F1B24"/>
    <w:rsid w:val="004F30F5"/>
    <w:rsid w:val="004F3E26"/>
    <w:rsid w:val="004F4F30"/>
    <w:rsid w:val="004F69EA"/>
    <w:rsid w:val="004F76A6"/>
    <w:rsid w:val="004F7D61"/>
    <w:rsid w:val="0050051B"/>
    <w:rsid w:val="00504947"/>
    <w:rsid w:val="00504D29"/>
    <w:rsid w:val="0050551E"/>
    <w:rsid w:val="00510B0A"/>
    <w:rsid w:val="0051486D"/>
    <w:rsid w:val="0051580D"/>
    <w:rsid w:val="005165E2"/>
    <w:rsid w:val="00520056"/>
    <w:rsid w:val="00520BDE"/>
    <w:rsid w:val="00522580"/>
    <w:rsid w:val="005232B2"/>
    <w:rsid w:val="005232D2"/>
    <w:rsid w:val="005237C9"/>
    <w:rsid w:val="00523895"/>
    <w:rsid w:val="005245B9"/>
    <w:rsid w:val="00524690"/>
    <w:rsid w:val="00525F2E"/>
    <w:rsid w:val="005276E6"/>
    <w:rsid w:val="00527E04"/>
    <w:rsid w:val="005304C8"/>
    <w:rsid w:val="00531704"/>
    <w:rsid w:val="005329B6"/>
    <w:rsid w:val="00532DD6"/>
    <w:rsid w:val="00534574"/>
    <w:rsid w:val="00543412"/>
    <w:rsid w:val="005435AA"/>
    <w:rsid w:val="005438DB"/>
    <w:rsid w:val="00545256"/>
    <w:rsid w:val="0054672C"/>
    <w:rsid w:val="00547111"/>
    <w:rsid w:val="005474DC"/>
    <w:rsid w:val="00547CAE"/>
    <w:rsid w:val="00550693"/>
    <w:rsid w:val="00550859"/>
    <w:rsid w:val="00553188"/>
    <w:rsid w:val="00554413"/>
    <w:rsid w:val="00556622"/>
    <w:rsid w:val="0055681D"/>
    <w:rsid w:val="005571C5"/>
    <w:rsid w:val="00562E2E"/>
    <w:rsid w:val="00564C5E"/>
    <w:rsid w:val="005653AA"/>
    <w:rsid w:val="00567546"/>
    <w:rsid w:val="00570611"/>
    <w:rsid w:val="00570FEA"/>
    <w:rsid w:val="00572C67"/>
    <w:rsid w:val="005735D2"/>
    <w:rsid w:val="00574163"/>
    <w:rsid w:val="00574C7C"/>
    <w:rsid w:val="005769EE"/>
    <w:rsid w:val="00576DAC"/>
    <w:rsid w:val="0058140E"/>
    <w:rsid w:val="00583115"/>
    <w:rsid w:val="00584659"/>
    <w:rsid w:val="00584D62"/>
    <w:rsid w:val="0058550A"/>
    <w:rsid w:val="00585A9E"/>
    <w:rsid w:val="00586F0C"/>
    <w:rsid w:val="005871C3"/>
    <w:rsid w:val="00590D2E"/>
    <w:rsid w:val="00592D74"/>
    <w:rsid w:val="00593309"/>
    <w:rsid w:val="0059332B"/>
    <w:rsid w:val="00594154"/>
    <w:rsid w:val="00594ADD"/>
    <w:rsid w:val="005957D5"/>
    <w:rsid w:val="005958C1"/>
    <w:rsid w:val="005959BD"/>
    <w:rsid w:val="00597576"/>
    <w:rsid w:val="005A1A45"/>
    <w:rsid w:val="005A5302"/>
    <w:rsid w:val="005A5524"/>
    <w:rsid w:val="005A57A3"/>
    <w:rsid w:val="005A583C"/>
    <w:rsid w:val="005A5B53"/>
    <w:rsid w:val="005A6A63"/>
    <w:rsid w:val="005B008C"/>
    <w:rsid w:val="005B0B25"/>
    <w:rsid w:val="005B114D"/>
    <w:rsid w:val="005B197D"/>
    <w:rsid w:val="005B1E5F"/>
    <w:rsid w:val="005B526D"/>
    <w:rsid w:val="005B7623"/>
    <w:rsid w:val="005C2571"/>
    <w:rsid w:val="005C5DAC"/>
    <w:rsid w:val="005C61A5"/>
    <w:rsid w:val="005C6231"/>
    <w:rsid w:val="005D038E"/>
    <w:rsid w:val="005D1314"/>
    <w:rsid w:val="005D1B34"/>
    <w:rsid w:val="005D217E"/>
    <w:rsid w:val="005D2F28"/>
    <w:rsid w:val="005D3952"/>
    <w:rsid w:val="005D4036"/>
    <w:rsid w:val="005E0A29"/>
    <w:rsid w:val="005E2C44"/>
    <w:rsid w:val="005E2E04"/>
    <w:rsid w:val="005E2F7D"/>
    <w:rsid w:val="005E54CE"/>
    <w:rsid w:val="005E6154"/>
    <w:rsid w:val="005F0E8B"/>
    <w:rsid w:val="005F202F"/>
    <w:rsid w:val="005F400C"/>
    <w:rsid w:val="005F4D73"/>
    <w:rsid w:val="005F6E82"/>
    <w:rsid w:val="005F6FA4"/>
    <w:rsid w:val="005F7AAB"/>
    <w:rsid w:val="0060014C"/>
    <w:rsid w:val="00600608"/>
    <w:rsid w:val="006007B8"/>
    <w:rsid w:val="006022D5"/>
    <w:rsid w:val="0060290A"/>
    <w:rsid w:val="00602A22"/>
    <w:rsid w:val="00602E91"/>
    <w:rsid w:val="006039DF"/>
    <w:rsid w:val="00605A82"/>
    <w:rsid w:val="00605E60"/>
    <w:rsid w:val="006074DF"/>
    <w:rsid w:val="00607A6C"/>
    <w:rsid w:val="00611669"/>
    <w:rsid w:val="0061215C"/>
    <w:rsid w:val="00613BA8"/>
    <w:rsid w:val="00614383"/>
    <w:rsid w:val="00614BF9"/>
    <w:rsid w:val="00615EC0"/>
    <w:rsid w:val="0061755F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A5"/>
    <w:rsid w:val="006318FD"/>
    <w:rsid w:val="00632E3F"/>
    <w:rsid w:val="00633813"/>
    <w:rsid w:val="00633F3C"/>
    <w:rsid w:val="00634C17"/>
    <w:rsid w:val="00635C3A"/>
    <w:rsid w:val="00636F46"/>
    <w:rsid w:val="0064033A"/>
    <w:rsid w:val="006405CC"/>
    <w:rsid w:val="00641AA9"/>
    <w:rsid w:val="00642A9D"/>
    <w:rsid w:val="00643EDC"/>
    <w:rsid w:val="00644A34"/>
    <w:rsid w:val="0064636F"/>
    <w:rsid w:val="006473B6"/>
    <w:rsid w:val="00650183"/>
    <w:rsid w:val="00652526"/>
    <w:rsid w:val="006544E8"/>
    <w:rsid w:val="00655F51"/>
    <w:rsid w:val="00656E20"/>
    <w:rsid w:val="00657AFC"/>
    <w:rsid w:val="006622AA"/>
    <w:rsid w:val="00664000"/>
    <w:rsid w:val="0066693E"/>
    <w:rsid w:val="00666EF9"/>
    <w:rsid w:val="00671608"/>
    <w:rsid w:val="00672DEE"/>
    <w:rsid w:val="006742A1"/>
    <w:rsid w:val="006759F3"/>
    <w:rsid w:val="00675DF5"/>
    <w:rsid w:val="006761C7"/>
    <w:rsid w:val="0067739E"/>
    <w:rsid w:val="00677A55"/>
    <w:rsid w:val="0068324D"/>
    <w:rsid w:val="00683B27"/>
    <w:rsid w:val="00683B69"/>
    <w:rsid w:val="006878C4"/>
    <w:rsid w:val="006878D0"/>
    <w:rsid w:val="00687A55"/>
    <w:rsid w:val="00687A75"/>
    <w:rsid w:val="00687F85"/>
    <w:rsid w:val="006909A7"/>
    <w:rsid w:val="0069189B"/>
    <w:rsid w:val="00692340"/>
    <w:rsid w:val="006935CD"/>
    <w:rsid w:val="00693BA5"/>
    <w:rsid w:val="0069498F"/>
    <w:rsid w:val="00695808"/>
    <w:rsid w:val="00695A37"/>
    <w:rsid w:val="00695A9E"/>
    <w:rsid w:val="00695D44"/>
    <w:rsid w:val="0069714E"/>
    <w:rsid w:val="006A04C3"/>
    <w:rsid w:val="006A16C0"/>
    <w:rsid w:val="006A2A9B"/>
    <w:rsid w:val="006A3F4D"/>
    <w:rsid w:val="006A40AA"/>
    <w:rsid w:val="006A5A96"/>
    <w:rsid w:val="006A5EE2"/>
    <w:rsid w:val="006A6155"/>
    <w:rsid w:val="006A61D7"/>
    <w:rsid w:val="006A6643"/>
    <w:rsid w:val="006A681C"/>
    <w:rsid w:val="006A71C0"/>
    <w:rsid w:val="006B0C69"/>
    <w:rsid w:val="006B16E4"/>
    <w:rsid w:val="006B1A96"/>
    <w:rsid w:val="006B1DC1"/>
    <w:rsid w:val="006B2262"/>
    <w:rsid w:val="006B2EE3"/>
    <w:rsid w:val="006B32E8"/>
    <w:rsid w:val="006B46FB"/>
    <w:rsid w:val="006B4A87"/>
    <w:rsid w:val="006B4BE8"/>
    <w:rsid w:val="006B607F"/>
    <w:rsid w:val="006C07E4"/>
    <w:rsid w:val="006C0F3D"/>
    <w:rsid w:val="006C1826"/>
    <w:rsid w:val="006C231F"/>
    <w:rsid w:val="006C4038"/>
    <w:rsid w:val="006C438B"/>
    <w:rsid w:val="006C4548"/>
    <w:rsid w:val="006C45AD"/>
    <w:rsid w:val="006C6242"/>
    <w:rsid w:val="006C76C7"/>
    <w:rsid w:val="006D02CB"/>
    <w:rsid w:val="006D039B"/>
    <w:rsid w:val="006D0588"/>
    <w:rsid w:val="006D1B72"/>
    <w:rsid w:val="006D20B5"/>
    <w:rsid w:val="006D2480"/>
    <w:rsid w:val="006D5EE2"/>
    <w:rsid w:val="006D7E16"/>
    <w:rsid w:val="006E0C84"/>
    <w:rsid w:val="006E176F"/>
    <w:rsid w:val="006E17B8"/>
    <w:rsid w:val="006E21FB"/>
    <w:rsid w:val="006E3070"/>
    <w:rsid w:val="006E553A"/>
    <w:rsid w:val="006E70A8"/>
    <w:rsid w:val="006F0E56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1ECB"/>
    <w:rsid w:val="007023C2"/>
    <w:rsid w:val="00702681"/>
    <w:rsid w:val="00704FC4"/>
    <w:rsid w:val="00705066"/>
    <w:rsid w:val="007057A3"/>
    <w:rsid w:val="00705D2A"/>
    <w:rsid w:val="00705E16"/>
    <w:rsid w:val="00706780"/>
    <w:rsid w:val="00707E09"/>
    <w:rsid w:val="00710028"/>
    <w:rsid w:val="00710499"/>
    <w:rsid w:val="007113A2"/>
    <w:rsid w:val="007113E9"/>
    <w:rsid w:val="007116A0"/>
    <w:rsid w:val="00711AE9"/>
    <w:rsid w:val="00711C06"/>
    <w:rsid w:val="0071561C"/>
    <w:rsid w:val="007156C2"/>
    <w:rsid w:val="0072014E"/>
    <w:rsid w:val="00720B91"/>
    <w:rsid w:val="00721A36"/>
    <w:rsid w:val="0072366A"/>
    <w:rsid w:val="00723845"/>
    <w:rsid w:val="00723E06"/>
    <w:rsid w:val="00724479"/>
    <w:rsid w:val="00726696"/>
    <w:rsid w:val="00726820"/>
    <w:rsid w:val="00727E4A"/>
    <w:rsid w:val="00730028"/>
    <w:rsid w:val="00730E2A"/>
    <w:rsid w:val="007326C0"/>
    <w:rsid w:val="00735AB3"/>
    <w:rsid w:val="0073784E"/>
    <w:rsid w:val="00737EE1"/>
    <w:rsid w:val="00742356"/>
    <w:rsid w:val="00742C1C"/>
    <w:rsid w:val="00742E5A"/>
    <w:rsid w:val="007448CF"/>
    <w:rsid w:val="00745BC0"/>
    <w:rsid w:val="007473D5"/>
    <w:rsid w:val="00747A98"/>
    <w:rsid w:val="0075125A"/>
    <w:rsid w:val="0075229A"/>
    <w:rsid w:val="00752DE8"/>
    <w:rsid w:val="00753C07"/>
    <w:rsid w:val="00754082"/>
    <w:rsid w:val="00754554"/>
    <w:rsid w:val="00755988"/>
    <w:rsid w:val="007562C1"/>
    <w:rsid w:val="00756B20"/>
    <w:rsid w:val="00756C77"/>
    <w:rsid w:val="00756D76"/>
    <w:rsid w:val="00760F43"/>
    <w:rsid w:val="00761B61"/>
    <w:rsid w:val="00762365"/>
    <w:rsid w:val="00762B80"/>
    <w:rsid w:val="0076363B"/>
    <w:rsid w:val="0076377A"/>
    <w:rsid w:val="00763A7A"/>
    <w:rsid w:val="00766508"/>
    <w:rsid w:val="00766722"/>
    <w:rsid w:val="00766824"/>
    <w:rsid w:val="00771DEC"/>
    <w:rsid w:val="0077213E"/>
    <w:rsid w:val="00775D2B"/>
    <w:rsid w:val="00780D4E"/>
    <w:rsid w:val="00783BE8"/>
    <w:rsid w:val="00783DB3"/>
    <w:rsid w:val="007842F8"/>
    <w:rsid w:val="007845F4"/>
    <w:rsid w:val="00786530"/>
    <w:rsid w:val="0078716A"/>
    <w:rsid w:val="0078777E"/>
    <w:rsid w:val="00792342"/>
    <w:rsid w:val="00793138"/>
    <w:rsid w:val="00793FBC"/>
    <w:rsid w:val="0079604B"/>
    <w:rsid w:val="0079738A"/>
    <w:rsid w:val="007975D8"/>
    <w:rsid w:val="007977A8"/>
    <w:rsid w:val="007A1017"/>
    <w:rsid w:val="007A4F50"/>
    <w:rsid w:val="007A52C8"/>
    <w:rsid w:val="007A5368"/>
    <w:rsid w:val="007A56E0"/>
    <w:rsid w:val="007A6450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1BC9"/>
    <w:rsid w:val="007C2097"/>
    <w:rsid w:val="007C2E1F"/>
    <w:rsid w:val="007C3CD9"/>
    <w:rsid w:val="007C4980"/>
    <w:rsid w:val="007C49BB"/>
    <w:rsid w:val="007C4BB7"/>
    <w:rsid w:val="007C5140"/>
    <w:rsid w:val="007C6200"/>
    <w:rsid w:val="007D2DC8"/>
    <w:rsid w:val="007D3FB8"/>
    <w:rsid w:val="007D485D"/>
    <w:rsid w:val="007D5795"/>
    <w:rsid w:val="007D6296"/>
    <w:rsid w:val="007D6A07"/>
    <w:rsid w:val="007D79B1"/>
    <w:rsid w:val="007E26D6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7F77F1"/>
    <w:rsid w:val="008000A4"/>
    <w:rsid w:val="008005C9"/>
    <w:rsid w:val="00800CEF"/>
    <w:rsid w:val="0080125D"/>
    <w:rsid w:val="00801E5E"/>
    <w:rsid w:val="008040A8"/>
    <w:rsid w:val="00804E18"/>
    <w:rsid w:val="00804E46"/>
    <w:rsid w:val="00806484"/>
    <w:rsid w:val="008064B1"/>
    <w:rsid w:val="0080696B"/>
    <w:rsid w:val="00807828"/>
    <w:rsid w:val="00807B8B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3CA0"/>
    <w:rsid w:val="00825C13"/>
    <w:rsid w:val="0082653C"/>
    <w:rsid w:val="008273F4"/>
    <w:rsid w:val="0082772B"/>
    <w:rsid w:val="008279FA"/>
    <w:rsid w:val="00830495"/>
    <w:rsid w:val="00831633"/>
    <w:rsid w:val="00833673"/>
    <w:rsid w:val="00833689"/>
    <w:rsid w:val="00833D88"/>
    <w:rsid w:val="0083401B"/>
    <w:rsid w:val="00834409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2369"/>
    <w:rsid w:val="00856538"/>
    <w:rsid w:val="00856906"/>
    <w:rsid w:val="00857B05"/>
    <w:rsid w:val="00861269"/>
    <w:rsid w:val="00862498"/>
    <w:rsid w:val="008626E7"/>
    <w:rsid w:val="00864BF3"/>
    <w:rsid w:val="0086568D"/>
    <w:rsid w:val="00870EE7"/>
    <w:rsid w:val="008714E8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6C1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3A4F"/>
    <w:rsid w:val="008B491A"/>
    <w:rsid w:val="008B5A0F"/>
    <w:rsid w:val="008C0022"/>
    <w:rsid w:val="008C0A43"/>
    <w:rsid w:val="008C5C36"/>
    <w:rsid w:val="008D0C23"/>
    <w:rsid w:val="008D1C10"/>
    <w:rsid w:val="008D1D74"/>
    <w:rsid w:val="008D30E4"/>
    <w:rsid w:val="008D423E"/>
    <w:rsid w:val="008D4CBE"/>
    <w:rsid w:val="008E0FA5"/>
    <w:rsid w:val="008E20AC"/>
    <w:rsid w:val="008E2B59"/>
    <w:rsid w:val="008E2E29"/>
    <w:rsid w:val="008E4C41"/>
    <w:rsid w:val="008E4E3A"/>
    <w:rsid w:val="008E562B"/>
    <w:rsid w:val="008E6BC2"/>
    <w:rsid w:val="008E7023"/>
    <w:rsid w:val="008F13AD"/>
    <w:rsid w:val="008F1E04"/>
    <w:rsid w:val="008F39A7"/>
    <w:rsid w:val="008F5EB2"/>
    <w:rsid w:val="008F686C"/>
    <w:rsid w:val="008F6B92"/>
    <w:rsid w:val="009016FD"/>
    <w:rsid w:val="00901E56"/>
    <w:rsid w:val="00902596"/>
    <w:rsid w:val="00903FAB"/>
    <w:rsid w:val="00905D0D"/>
    <w:rsid w:val="009062FC"/>
    <w:rsid w:val="00907DA0"/>
    <w:rsid w:val="0091022C"/>
    <w:rsid w:val="00910A02"/>
    <w:rsid w:val="009129AC"/>
    <w:rsid w:val="00913097"/>
    <w:rsid w:val="00913D3B"/>
    <w:rsid w:val="009148DE"/>
    <w:rsid w:val="0091750C"/>
    <w:rsid w:val="009219EE"/>
    <w:rsid w:val="00924000"/>
    <w:rsid w:val="0092425D"/>
    <w:rsid w:val="009245F9"/>
    <w:rsid w:val="00924986"/>
    <w:rsid w:val="00924F96"/>
    <w:rsid w:val="00930A46"/>
    <w:rsid w:val="0093260B"/>
    <w:rsid w:val="00933747"/>
    <w:rsid w:val="009357BB"/>
    <w:rsid w:val="0093623F"/>
    <w:rsid w:val="00941256"/>
    <w:rsid w:val="00941350"/>
    <w:rsid w:val="00941E30"/>
    <w:rsid w:val="00942244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18E"/>
    <w:rsid w:val="00954373"/>
    <w:rsid w:val="0095540A"/>
    <w:rsid w:val="0095545E"/>
    <w:rsid w:val="00955887"/>
    <w:rsid w:val="00957C31"/>
    <w:rsid w:val="009622B4"/>
    <w:rsid w:val="0096254E"/>
    <w:rsid w:val="00962FDE"/>
    <w:rsid w:val="0096383A"/>
    <w:rsid w:val="00963A8A"/>
    <w:rsid w:val="00964D46"/>
    <w:rsid w:val="00964DBB"/>
    <w:rsid w:val="00970FDD"/>
    <w:rsid w:val="009715FE"/>
    <w:rsid w:val="009720E2"/>
    <w:rsid w:val="00975657"/>
    <w:rsid w:val="00975E55"/>
    <w:rsid w:val="00975E70"/>
    <w:rsid w:val="00976349"/>
    <w:rsid w:val="009777D9"/>
    <w:rsid w:val="009819D2"/>
    <w:rsid w:val="009833CA"/>
    <w:rsid w:val="009834DE"/>
    <w:rsid w:val="0098402B"/>
    <w:rsid w:val="00985315"/>
    <w:rsid w:val="00986E6B"/>
    <w:rsid w:val="009876A2"/>
    <w:rsid w:val="00990217"/>
    <w:rsid w:val="00991B88"/>
    <w:rsid w:val="00993964"/>
    <w:rsid w:val="00993AB1"/>
    <w:rsid w:val="00993AF5"/>
    <w:rsid w:val="00993D42"/>
    <w:rsid w:val="009944F5"/>
    <w:rsid w:val="00996707"/>
    <w:rsid w:val="00996D31"/>
    <w:rsid w:val="00997F83"/>
    <w:rsid w:val="009A09C8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2057"/>
    <w:rsid w:val="009B2F72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7DF"/>
    <w:rsid w:val="009D4AAB"/>
    <w:rsid w:val="009D5021"/>
    <w:rsid w:val="009D6D3C"/>
    <w:rsid w:val="009D72FD"/>
    <w:rsid w:val="009D742B"/>
    <w:rsid w:val="009E08DA"/>
    <w:rsid w:val="009E298E"/>
    <w:rsid w:val="009E3297"/>
    <w:rsid w:val="009E3DCF"/>
    <w:rsid w:val="009E3FDD"/>
    <w:rsid w:val="009F0017"/>
    <w:rsid w:val="009F0402"/>
    <w:rsid w:val="009F0574"/>
    <w:rsid w:val="009F33B7"/>
    <w:rsid w:val="009F4BF7"/>
    <w:rsid w:val="009F50B3"/>
    <w:rsid w:val="009F5E86"/>
    <w:rsid w:val="009F734F"/>
    <w:rsid w:val="00A00F35"/>
    <w:rsid w:val="00A01CF2"/>
    <w:rsid w:val="00A03A20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3570"/>
    <w:rsid w:val="00A354FA"/>
    <w:rsid w:val="00A36E9B"/>
    <w:rsid w:val="00A3708B"/>
    <w:rsid w:val="00A413EB"/>
    <w:rsid w:val="00A44A39"/>
    <w:rsid w:val="00A455A9"/>
    <w:rsid w:val="00A46BC1"/>
    <w:rsid w:val="00A47E70"/>
    <w:rsid w:val="00A50CF0"/>
    <w:rsid w:val="00A5141D"/>
    <w:rsid w:val="00A525C7"/>
    <w:rsid w:val="00A52F6F"/>
    <w:rsid w:val="00A5496E"/>
    <w:rsid w:val="00A56E40"/>
    <w:rsid w:val="00A605F8"/>
    <w:rsid w:val="00A62F21"/>
    <w:rsid w:val="00A639EA"/>
    <w:rsid w:val="00A64259"/>
    <w:rsid w:val="00A643AE"/>
    <w:rsid w:val="00A66810"/>
    <w:rsid w:val="00A66D35"/>
    <w:rsid w:val="00A66EFF"/>
    <w:rsid w:val="00A70B4B"/>
    <w:rsid w:val="00A725B6"/>
    <w:rsid w:val="00A7671C"/>
    <w:rsid w:val="00A76964"/>
    <w:rsid w:val="00A825A4"/>
    <w:rsid w:val="00A82C7F"/>
    <w:rsid w:val="00A83BF2"/>
    <w:rsid w:val="00A85F07"/>
    <w:rsid w:val="00A86F1E"/>
    <w:rsid w:val="00A878CF"/>
    <w:rsid w:val="00A87D86"/>
    <w:rsid w:val="00A87EE8"/>
    <w:rsid w:val="00A90051"/>
    <w:rsid w:val="00A93136"/>
    <w:rsid w:val="00A93449"/>
    <w:rsid w:val="00A93D3D"/>
    <w:rsid w:val="00A94C6A"/>
    <w:rsid w:val="00A94E24"/>
    <w:rsid w:val="00A957AA"/>
    <w:rsid w:val="00A95F5A"/>
    <w:rsid w:val="00A962AF"/>
    <w:rsid w:val="00A96E84"/>
    <w:rsid w:val="00A976E4"/>
    <w:rsid w:val="00A97FF6"/>
    <w:rsid w:val="00AA0DB4"/>
    <w:rsid w:val="00AA1EE7"/>
    <w:rsid w:val="00AA2CBC"/>
    <w:rsid w:val="00AA340C"/>
    <w:rsid w:val="00AA4619"/>
    <w:rsid w:val="00AA4B05"/>
    <w:rsid w:val="00AB148C"/>
    <w:rsid w:val="00AB3F52"/>
    <w:rsid w:val="00AB4B70"/>
    <w:rsid w:val="00AC14EC"/>
    <w:rsid w:val="00AC20C5"/>
    <w:rsid w:val="00AC2C87"/>
    <w:rsid w:val="00AC3648"/>
    <w:rsid w:val="00AC3D59"/>
    <w:rsid w:val="00AC4165"/>
    <w:rsid w:val="00AC5820"/>
    <w:rsid w:val="00AC5A8E"/>
    <w:rsid w:val="00AC6108"/>
    <w:rsid w:val="00AD1537"/>
    <w:rsid w:val="00AD1CD8"/>
    <w:rsid w:val="00AD223F"/>
    <w:rsid w:val="00AD255E"/>
    <w:rsid w:val="00AD293B"/>
    <w:rsid w:val="00AD2CBF"/>
    <w:rsid w:val="00AD4C0A"/>
    <w:rsid w:val="00AD5013"/>
    <w:rsid w:val="00AD66AD"/>
    <w:rsid w:val="00AD68ED"/>
    <w:rsid w:val="00AE0A90"/>
    <w:rsid w:val="00AE2A42"/>
    <w:rsid w:val="00AE3710"/>
    <w:rsid w:val="00AE3CAB"/>
    <w:rsid w:val="00AE6230"/>
    <w:rsid w:val="00AE6E35"/>
    <w:rsid w:val="00AE7EE9"/>
    <w:rsid w:val="00AF03DE"/>
    <w:rsid w:val="00AF1150"/>
    <w:rsid w:val="00AF172F"/>
    <w:rsid w:val="00AF1E6A"/>
    <w:rsid w:val="00AF1FBE"/>
    <w:rsid w:val="00AF3D3C"/>
    <w:rsid w:val="00AF40D7"/>
    <w:rsid w:val="00AF512C"/>
    <w:rsid w:val="00AF7C6D"/>
    <w:rsid w:val="00AF7E7F"/>
    <w:rsid w:val="00B02C1B"/>
    <w:rsid w:val="00B036C9"/>
    <w:rsid w:val="00B054E4"/>
    <w:rsid w:val="00B117B6"/>
    <w:rsid w:val="00B1265D"/>
    <w:rsid w:val="00B1279F"/>
    <w:rsid w:val="00B136F6"/>
    <w:rsid w:val="00B13C3D"/>
    <w:rsid w:val="00B14836"/>
    <w:rsid w:val="00B17E98"/>
    <w:rsid w:val="00B200B1"/>
    <w:rsid w:val="00B2025E"/>
    <w:rsid w:val="00B2119C"/>
    <w:rsid w:val="00B220E2"/>
    <w:rsid w:val="00B22F0E"/>
    <w:rsid w:val="00B232EC"/>
    <w:rsid w:val="00B23977"/>
    <w:rsid w:val="00B258BB"/>
    <w:rsid w:val="00B2655B"/>
    <w:rsid w:val="00B26A08"/>
    <w:rsid w:val="00B26E97"/>
    <w:rsid w:val="00B30378"/>
    <w:rsid w:val="00B369A8"/>
    <w:rsid w:val="00B36A08"/>
    <w:rsid w:val="00B36D1A"/>
    <w:rsid w:val="00B37BCD"/>
    <w:rsid w:val="00B40169"/>
    <w:rsid w:val="00B4078E"/>
    <w:rsid w:val="00B430EF"/>
    <w:rsid w:val="00B43183"/>
    <w:rsid w:val="00B43189"/>
    <w:rsid w:val="00B4556A"/>
    <w:rsid w:val="00B47157"/>
    <w:rsid w:val="00B475C4"/>
    <w:rsid w:val="00B47BBC"/>
    <w:rsid w:val="00B51BFB"/>
    <w:rsid w:val="00B51FCB"/>
    <w:rsid w:val="00B52D3E"/>
    <w:rsid w:val="00B5380A"/>
    <w:rsid w:val="00B54510"/>
    <w:rsid w:val="00B55C85"/>
    <w:rsid w:val="00B5763F"/>
    <w:rsid w:val="00B62B88"/>
    <w:rsid w:val="00B6351C"/>
    <w:rsid w:val="00B64B6D"/>
    <w:rsid w:val="00B655E0"/>
    <w:rsid w:val="00B65F02"/>
    <w:rsid w:val="00B6725B"/>
    <w:rsid w:val="00B67B97"/>
    <w:rsid w:val="00B67FAE"/>
    <w:rsid w:val="00B70080"/>
    <w:rsid w:val="00B71B48"/>
    <w:rsid w:val="00B72BCD"/>
    <w:rsid w:val="00B73C52"/>
    <w:rsid w:val="00B743EF"/>
    <w:rsid w:val="00B75E77"/>
    <w:rsid w:val="00B75F92"/>
    <w:rsid w:val="00B7729B"/>
    <w:rsid w:val="00B8454C"/>
    <w:rsid w:val="00B84B4B"/>
    <w:rsid w:val="00B84BD2"/>
    <w:rsid w:val="00B870CD"/>
    <w:rsid w:val="00B87FCA"/>
    <w:rsid w:val="00B91038"/>
    <w:rsid w:val="00B92769"/>
    <w:rsid w:val="00B935CD"/>
    <w:rsid w:val="00B94919"/>
    <w:rsid w:val="00B94A6E"/>
    <w:rsid w:val="00B951E0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2C93"/>
    <w:rsid w:val="00BB3037"/>
    <w:rsid w:val="00BB36FC"/>
    <w:rsid w:val="00BB5917"/>
    <w:rsid w:val="00BB5DFC"/>
    <w:rsid w:val="00BB7757"/>
    <w:rsid w:val="00BC01AF"/>
    <w:rsid w:val="00BC0FE3"/>
    <w:rsid w:val="00BC1627"/>
    <w:rsid w:val="00BC1CE5"/>
    <w:rsid w:val="00BC37DB"/>
    <w:rsid w:val="00BC3DB9"/>
    <w:rsid w:val="00BC4A44"/>
    <w:rsid w:val="00BC4B3A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321C"/>
    <w:rsid w:val="00BF57CC"/>
    <w:rsid w:val="00BF61A2"/>
    <w:rsid w:val="00BF687B"/>
    <w:rsid w:val="00BF69C0"/>
    <w:rsid w:val="00BF7283"/>
    <w:rsid w:val="00C01BC7"/>
    <w:rsid w:val="00C01C5F"/>
    <w:rsid w:val="00C01C94"/>
    <w:rsid w:val="00C02628"/>
    <w:rsid w:val="00C02CAA"/>
    <w:rsid w:val="00C0337A"/>
    <w:rsid w:val="00C04D50"/>
    <w:rsid w:val="00C04E95"/>
    <w:rsid w:val="00C05445"/>
    <w:rsid w:val="00C06451"/>
    <w:rsid w:val="00C065EF"/>
    <w:rsid w:val="00C10026"/>
    <w:rsid w:val="00C108F7"/>
    <w:rsid w:val="00C118F3"/>
    <w:rsid w:val="00C11C9D"/>
    <w:rsid w:val="00C124E2"/>
    <w:rsid w:val="00C126C3"/>
    <w:rsid w:val="00C14AC8"/>
    <w:rsid w:val="00C15688"/>
    <w:rsid w:val="00C179AD"/>
    <w:rsid w:val="00C20012"/>
    <w:rsid w:val="00C20AC1"/>
    <w:rsid w:val="00C23D03"/>
    <w:rsid w:val="00C259BF"/>
    <w:rsid w:val="00C261E4"/>
    <w:rsid w:val="00C31147"/>
    <w:rsid w:val="00C31799"/>
    <w:rsid w:val="00C33A7F"/>
    <w:rsid w:val="00C35D29"/>
    <w:rsid w:val="00C36B03"/>
    <w:rsid w:val="00C419DA"/>
    <w:rsid w:val="00C44610"/>
    <w:rsid w:val="00C4593F"/>
    <w:rsid w:val="00C51E37"/>
    <w:rsid w:val="00C51EFF"/>
    <w:rsid w:val="00C5220D"/>
    <w:rsid w:val="00C53B04"/>
    <w:rsid w:val="00C54B98"/>
    <w:rsid w:val="00C55258"/>
    <w:rsid w:val="00C5570F"/>
    <w:rsid w:val="00C572D0"/>
    <w:rsid w:val="00C57E39"/>
    <w:rsid w:val="00C61603"/>
    <w:rsid w:val="00C61B63"/>
    <w:rsid w:val="00C61FBA"/>
    <w:rsid w:val="00C62F66"/>
    <w:rsid w:val="00C657C3"/>
    <w:rsid w:val="00C66175"/>
    <w:rsid w:val="00C66BA2"/>
    <w:rsid w:val="00C7056B"/>
    <w:rsid w:val="00C71469"/>
    <w:rsid w:val="00C7195A"/>
    <w:rsid w:val="00C72B23"/>
    <w:rsid w:val="00C72B5F"/>
    <w:rsid w:val="00C737F7"/>
    <w:rsid w:val="00C7458F"/>
    <w:rsid w:val="00C7489A"/>
    <w:rsid w:val="00C74FB2"/>
    <w:rsid w:val="00C7566A"/>
    <w:rsid w:val="00C76BCE"/>
    <w:rsid w:val="00C76E05"/>
    <w:rsid w:val="00C80876"/>
    <w:rsid w:val="00C80B65"/>
    <w:rsid w:val="00C812B0"/>
    <w:rsid w:val="00C812E3"/>
    <w:rsid w:val="00C81629"/>
    <w:rsid w:val="00C82B55"/>
    <w:rsid w:val="00C84391"/>
    <w:rsid w:val="00C84657"/>
    <w:rsid w:val="00C84B9C"/>
    <w:rsid w:val="00C8593C"/>
    <w:rsid w:val="00C9030E"/>
    <w:rsid w:val="00C91B56"/>
    <w:rsid w:val="00C94DFE"/>
    <w:rsid w:val="00C95985"/>
    <w:rsid w:val="00C9684B"/>
    <w:rsid w:val="00C979AE"/>
    <w:rsid w:val="00C97E21"/>
    <w:rsid w:val="00C97E79"/>
    <w:rsid w:val="00CA03F9"/>
    <w:rsid w:val="00CA15EC"/>
    <w:rsid w:val="00CB0108"/>
    <w:rsid w:val="00CB4BF5"/>
    <w:rsid w:val="00CB4F71"/>
    <w:rsid w:val="00CB57D8"/>
    <w:rsid w:val="00CB5FB5"/>
    <w:rsid w:val="00CC083A"/>
    <w:rsid w:val="00CC10E7"/>
    <w:rsid w:val="00CC1E45"/>
    <w:rsid w:val="00CC20B7"/>
    <w:rsid w:val="00CC2EB5"/>
    <w:rsid w:val="00CC311F"/>
    <w:rsid w:val="00CC4FC4"/>
    <w:rsid w:val="00CC5026"/>
    <w:rsid w:val="00CC56B9"/>
    <w:rsid w:val="00CC6427"/>
    <w:rsid w:val="00CC679C"/>
    <w:rsid w:val="00CC68D0"/>
    <w:rsid w:val="00CC6BB2"/>
    <w:rsid w:val="00CD1382"/>
    <w:rsid w:val="00CD44B9"/>
    <w:rsid w:val="00CD4A35"/>
    <w:rsid w:val="00CE06FC"/>
    <w:rsid w:val="00CE0D0A"/>
    <w:rsid w:val="00CE212C"/>
    <w:rsid w:val="00CE3605"/>
    <w:rsid w:val="00CE3B53"/>
    <w:rsid w:val="00CE458F"/>
    <w:rsid w:val="00CE56F3"/>
    <w:rsid w:val="00CE5983"/>
    <w:rsid w:val="00CE6099"/>
    <w:rsid w:val="00CE60DB"/>
    <w:rsid w:val="00CE660D"/>
    <w:rsid w:val="00CE6EA9"/>
    <w:rsid w:val="00CE71A8"/>
    <w:rsid w:val="00CE7B84"/>
    <w:rsid w:val="00CF0E9C"/>
    <w:rsid w:val="00CF2C87"/>
    <w:rsid w:val="00CF375B"/>
    <w:rsid w:val="00CF4351"/>
    <w:rsid w:val="00CF560B"/>
    <w:rsid w:val="00CF649A"/>
    <w:rsid w:val="00CF6845"/>
    <w:rsid w:val="00CF6B17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392"/>
    <w:rsid w:val="00D12C7A"/>
    <w:rsid w:val="00D12D21"/>
    <w:rsid w:val="00D13DC6"/>
    <w:rsid w:val="00D15B99"/>
    <w:rsid w:val="00D17877"/>
    <w:rsid w:val="00D2018C"/>
    <w:rsid w:val="00D2154C"/>
    <w:rsid w:val="00D22208"/>
    <w:rsid w:val="00D24991"/>
    <w:rsid w:val="00D25571"/>
    <w:rsid w:val="00D268E5"/>
    <w:rsid w:val="00D26F54"/>
    <w:rsid w:val="00D27C12"/>
    <w:rsid w:val="00D27D81"/>
    <w:rsid w:val="00D3048D"/>
    <w:rsid w:val="00D31B9E"/>
    <w:rsid w:val="00D324CA"/>
    <w:rsid w:val="00D3390C"/>
    <w:rsid w:val="00D34898"/>
    <w:rsid w:val="00D35F40"/>
    <w:rsid w:val="00D36082"/>
    <w:rsid w:val="00D40BEA"/>
    <w:rsid w:val="00D4142A"/>
    <w:rsid w:val="00D42683"/>
    <w:rsid w:val="00D4271C"/>
    <w:rsid w:val="00D50255"/>
    <w:rsid w:val="00D50D1E"/>
    <w:rsid w:val="00D5149D"/>
    <w:rsid w:val="00D51633"/>
    <w:rsid w:val="00D54DCD"/>
    <w:rsid w:val="00D56191"/>
    <w:rsid w:val="00D5707C"/>
    <w:rsid w:val="00D5771A"/>
    <w:rsid w:val="00D57BFB"/>
    <w:rsid w:val="00D6102B"/>
    <w:rsid w:val="00D61F4A"/>
    <w:rsid w:val="00D624CC"/>
    <w:rsid w:val="00D627F5"/>
    <w:rsid w:val="00D64DA8"/>
    <w:rsid w:val="00D64E1A"/>
    <w:rsid w:val="00D66520"/>
    <w:rsid w:val="00D66AC4"/>
    <w:rsid w:val="00D7189C"/>
    <w:rsid w:val="00D718D9"/>
    <w:rsid w:val="00D743EC"/>
    <w:rsid w:val="00D74967"/>
    <w:rsid w:val="00D74DDF"/>
    <w:rsid w:val="00D76152"/>
    <w:rsid w:val="00D76276"/>
    <w:rsid w:val="00D8009A"/>
    <w:rsid w:val="00D816F8"/>
    <w:rsid w:val="00D8207F"/>
    <w:rsid w:val="00D85633"/>
    <w:rsid w:val="00D8781A"/>
    <w:rsid w:val="00D9158D"/>
    <w:rsid w:val="00D92CAA"/>
    <w:rsid w:val="00D935D0"/>
    <w:rsid w:val="00D937C5"/>
    <w:rsid w:val="00D943B5"/>
    <w:rsid w:val="00D9563B"/>
    <w:rsid w:val="00D95998"/>
    <w:rsid w:val="00DA01B4"/>
    <w:rsid w:val="00DA0F4C"/>
    <w:rsid w:val="00DA2EB1"/>
    <w:rsid w:val="00DA3B18"/>
    <w:rsid w:val="00DA4947"/>
    <w:rsid w:val="00DA533D"/>
    <w:rsid w:val="00DA573E"/>
    <w:rsid w:val="00DA5BCB"/>
    <w:rsid w:val="00DA6D80"/>
    <w:rsid w:val="00DB18FC"/>
    <w:rsid w:val="00DB2373"/>
    <w:rsid w:val="00DB24F5"/>
    <w:rsid w:val="00DB2CBC"/>
    <w:rsid w:val="00DB74C6"/>
    <w:rsid w:val="00DC06A8"/>
    <w:rsid w:val="00DC0A10"/>
    <w:rsid w:val="00DC308B"/>
    <w:rsid w:val="00DC4872"/>
    <w:rsid w:val="00DC53EE"/>
    <w:rsid w:val="00DC5433"/>
    <w:rsid w:val="00DC573B"/>
    <w:rsid w:val="00DC7933"/>
    <w:rsid w:val="00DD0541"/>
    <w:rsid w:val="00DD0950"/>
    <w:rsid w:val="00DD09A8"/>
    <w:rsid w:val="00DD0C43"/>
    <w:rsid w:val="00DD11EF"/>
    <w:rsid w:val="00DD11FD"/>
    <w:rsid w:val="00DD144E"/>
    <w:rsid w:val="00DD2C5E"/>
    <w:rsid w:val="00DD3F6D"/>
    <w:rsid w:val="00DD3FCD"/>
    <w:rsid w:val="00DD6303"/>
    <w:rsid w:val="00DD7669"/>
    <w:rsid w:val="00DD76E5"/>
    <w:rsid w:val="00DE0676"/>
    <w:rsid w:val="00DE0CA1"/>
    <w:rsid w:val="00DE0DF8"/>
    <w:rsid w:val="00DE192F"/>
    <w:rsid w:val="00DE2094"/>
    <w:rsid w:val="00DE2332"/>
    <w:rsid w:val="00DE27B3"/>
    <w:rsid w:val="00DE2DA3"/>
    <w:rsid w:val="00DE34CF"/>
    <w:rsid w:val="00DE4E0A"/>
    <w:rsid w:val="00DE5376"/>
    <w:rsid w:val="00DE53A9"/>
    <w:rsid w:val="00DE555B"/>
    <w:rsid w:val="00DE646B"/>
    <w:rsid w:val="00DE6CEB"/>
    <w:rsid w:val="00DE6EFA"/>
    <w:rsid w:val="00DE77BA"/>
    <w:rsid w:val="00DF07BE"/>
    <w:rsid w:val="00DF28AF"/>
    <w:rsid w:val="00DF336A"/>
    <w:rsid w:val="00DF7A7C"/>
    <w:rsid w:val="00DF7C50"/>
    <w:rsid w:val="00E00246"/>
    <w:rsid w:val="00E04C5C"/>
    <w:rsid w:val="00E052E6"/>
    <w:rsid w:val="00E11711"/>
    <w:rsid w:val="00E11B1F"/>
    <w:rsid w:val="00E12B9B"/>
    <w:rsid w:val="00E12CDE"/>
    <w:rsid w:val="00E13F3D"/>
    <w:rsid w:val="00E14D7D"/>
    <w:rsid w:val="00E1562A"/>
    <w:rsid w:val="00E15F30"/>
    <w:rsid w:val="00E17774"/>
    <w:rsid w:val="00E214EA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3FE8"/>
    <w:rsid w:val="00E34347"/>
    <w:rsid w:val="00E34898"/>
    <w:rsid w:val="00E34F8E"/>
    <w:rsid w:val="00E35E64"/>
    <w:rsid w:val="00E365FC"/>
    <w:rsid w:val="00E3693E"/>
    <w:rsid w:val="00E37029"/>
    <w:rsid w:val="00E37697"/>
    <w:rsid w:val="00E3798C"/>
    <w:rsid w:val="00E4037E"/>
    <w:rsid w:val="00E40D3E"/>
    <w:rsid w:val="00E419D7"/>
    <w:rsid w:val="00E429F2"/>
    <w:rsid w:val="00E42ADA"/>
    <w:rsid w:val="00E4305A"/>
    <w:rsid w:val="00E45DC8"/>
    <w:rsid w:val="00E465CE"/>
    <w:rsid w:val="00E51814"/>
    <w:rsid w:val="00E519F0"/>
    <w:rsid w:val="00E52E6A"/>
    <w:rsid w:val="00E530DE"/>
    <w:rsid w:val="00E53427"/>
    <w:rsid w:val="00E53893"/>
    <w:rsid w:val="00E56386"/>
    <w:rsid w:val="00E6031B"/>
    <w:rsid w:val="00E60E93"/>
    <w:rsid w:val="00E63FC7"/>
    <w:rsid w:val="00E663B5"/>
    <w:rsid w:val="00E70196"/>
    <w:rsid w:val="00E70995"/>
    <w:rsid w:val="00E737F5"/>
    <w:rsid w:val="00E73AD9"/>
    <w:rsid w:val="00E74AC0"/>
    <w:rsid w:val="00E7517D"/>
    <w:rsid w:val="00E75B90"/>
    <w:rsid w:val="00E76614"/>
    <w:rsid w:val="00E80567"/>
    <w:rsid w:val="00E81F81"/>
    <w:rsid w:val="00E8338B"/>
    <w:rsid w:val="00E871B1"/>
    <w:rsid w:val="00E87764"/>
    <w:rsid w:val="00E92000"/>
    <w:rsid w:val="00E94503"/>
    <w:rsid w:val="00E94607"/>
    <w:rsid w:val="00E94715"/>
    <w:rsid w:val="00E94ADC"/>
    <w:rsid w:val="00E9595E"/>
    <w:rsid w:val="00E9725A"/>
    <w:rsid w:val="00E97FE9"/>
    <w:rsid w:val="00EA1167"/>
    <w:rsid w:val="00EA1CC6"/>
    <w:rsid w:val="00EA1DB4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B72DB"/>
    <w:rsid w:val="00EC09D0"/>
    <w:rsid w:val="00EC0E62"/>
    <w:rsid w:val="00EC1A27"/>
    <w:rsid w:val="00EC57F7"/>
    <w:rsid w:val="00EC58EF"/>
    <w:rsid w:val="00ED1AAC"/>
    <w:rsid w:val="00ED256B"/>
    <w:rsid w:val="00ED31E4"/>
    <w:rsid w:val="00ED33F0"/>
    <w:rsid w:val="00ED5081"/>
    <w:rsid w:val="00ED5466"/>
    <w:rsid w:val="00ED66A4"/>
    <w:rsid w:val="00ED67CC"/>
    <w:rsid w:val="00EE06B6"/>
    <w:rsid w:val="00EE0C9F"/>
    <w:rsid w:val="00EE271C"/>
    <w:rsid w:val="00EE282C"/>
    <w:rsid w:val="00EE2833"/>
    <w:rsid w:val="00EE3DA5"/>
    <w:rsid w:val="00EE5EC5"/>
    <w:rsid w:val="00EE664E"/>
    <w:rsid w:val="00EE738B"/>
    <w:rsid w:val="00EE7D7C"/>
    <w:rsid w:val="00EF2B55"/>
    <w:rsid w:val="00EF5295"/>
    <w:rsid w:val="00EF71F8"/>
    <w:rsid w:val="00EF73D3"/>
    <w:rsid w:val="00EF79B9"/>
    <w:rsid w:val="00F01B37"/>
    <w:rsid w:val="00F024EE"/>
    <w:rsid w:val="00F061BD"/>
    <w:rsid w:val="00F06A73"/>
    <w:rsid w:val="00F10AB5"/>
    <w:rsid w:val="00F11BD6"/>
    <w:rsid w:val="00F13CB0"/>
    <w:rsid w:val="00F15EE1"/>
    <w:rsid w:val="00F16198"/>
    <w:rsid w:val="00F171F0"/>
    <w:rsid w:val="00F1774A"/>
    <w:rsid w:val="00F209DD"/>
    <w:rsid w:val="00F209E7"/>
    <w:rsid w:val="00F21A70"/>
    <w:rsid w:val="00F2243A"/>
    <w:rsid w:val="00F22CA8"/>
    <w:rsid w:val="00F234B6"/>
    <w:rsid w:val="00F24A18"/>
    <w:rsid w:val="00F255CC"/>
    <w:rsid w:val="00F255EB"/>
    <w:rsid w:val="00F25D98"/>
    <w:rsid w:val="00F27799"/>
    <w:rsid w:val="00F300FB"/>
    <w:rsid w:val="00F305A9"/>
    <w:rsid w:val="00F30F52"/>
    <w:rsid w:val="00F3143D"/>
    <w:rsid w:val="00F314B3"/>
    <w:rsid w:val="00F31650"/>
    <w:rsid w:val="00F3224B"/>
    <w:rsid w:val="00F32B5D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47C83"/>
    <w:rsid w:val="00F50C66"/>
    <w:rsid w:val="00F519B3"/>
    <w:rsid w:val="00F51D3E"/>
    <w:rsid w:val="00F51D9E"/>
    <w:rsid w:val="00F524D0"/>
    <w:rsid w:val="00F52602"/>
    <w:rsid w:val="00F53BD3"/>
    <w:rsid w:val="00F56A1F"/>
    <w:rsid w:val="00F572EC"/>
    <w:rsid w:val="00F60E77"/>
    <w:rsid w:val="00F635F0"/>
    <w:rsid w:val="00F63C19"/>
    <w:rsid w:val="00F64BBD"/>
    <w:rsid w:val="00F666DC"/>
    <w:rsid w:val="00F67174"/>
    <w:rsid w:val="00F67E1B"/>
    <w:rsid w:val="00F700BC"/>
    <w:rsid w:val="00F71329"/>
    <w:rsid w:val="00F71994"/>
    <w:rsid w:val="00F73D34"/>
    <w:rsid w:val="00F74662"/>
    <w:rsid w:val="00F74751"/>
    <w:rsid w:val="00F75366"/>
    <w:rsid w:val="00F7541F"/>
    <w:rsid w:val="00F759A4"/>
    <w:rsid w:val="00F75F60"/>
    <w:rsid w:val="00F80452"/>
    <w:rsid w:val="00F80AA3"/>
    <w:rsid w:val="00F824A4"/>
    <w:rsid w:val="00F829B4"/>
    <w:rsid w:val="00F85304"/>
    <w:rsid w:val="00F9014C"/>
    <w:rsid w:val="00F9056A"/>
    <w:rsid w:val="00F91785"/>
    <w:rsid w:val="00F91935"/>
    <w:rsid w:val="00F92637"/>
    <w:rsid w:val="00F948DB"/>
    <w:rsid w:val="00F95DA8"/>
    <w:rsid w:val="00F9666B"/>
    <w:rsid w:val="00F9687E"/>
    <w:rsid w:val="00FA098E"/>
    <w:rsid w:val="00FA12AF"/>
    <w:rsid w:val="00FA212F"/>
    <w:rsid w:val="00FA3CDC"/>
    <w:rsid w:val="00FA40E5"/>
    <w:rsid w:val="00FA440E"/>
    <w:rsid w:val="00FA5FD1"/>
    <w:rsid w:val="00FA690D"/>
    <w:rsid w:val="00FA6F58"/>
    <w:rsid w:val="00FB07A3"/>
    <w:rsid w:val="00FB299B"/>
    <w:rsid w:val="00FB2CA6"/>
    <w:rsid w:val="00FB4F2D"/>
    <w:rsid w:val="00FB571E"/>
    <w:rsid w:val="00FB60B6"/>
    <w:rsid w:val="00FB6386"/>
    <w:rsid w:val="00FB7538"/>
    <w:rsid w:val="00FC31B1"/>
    <w:rsid w:val="00FC35A9"/>
    <w:rsid w:val="00FC69D2"/>
    <w:rsid w:val="00FC6C07"/>
    <w:rsid w:val="00FD2FF6"/>
    <w:rsid w:val="00FD34EE"/>
    <w:rsid w:val="00FD6FCD"/>
    <w:rsid w:val="00FD7325"/>
    <w:rsid w:val="00FD7C4D"/>
    <w:rsid w:val="00FE0428"/>
    <w:rsid w:val="00FE1C6D"/>
    <w:rsid w:val="00FE2DE7"/>
    <w:rsid w:val="00FE4FE9"/>
    <w:rsid w:val="00FE7BFF"/>
    <w:rsid w:val="00FF115D"/>
    <w:rsid w:val="00FF1E61"/>
    <w:rsid w:val="00FF2603"/>
    <w:rsid w:val="00FF34EA"/>
    <w:rsid w:val="00FF46C9"/>
    <w:rsid w:val="00FF472E"/>
    <w:rsid w:val="00FF4D46"/>
    <w:rsid w:val="00FF4D98"/>
    <w:rsid w:val="00FF6529"/>
    <w:rsid w:val="00FF6ED3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8C6F89"/>
  <w15:docId w15:val="{C3280505-15C3-4B6F-B97F-51CE3AF8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11E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link w:val="HeaderChar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9B2057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683B27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8E2E2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header" Target="header6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yperlink" Target="mailto:parikshit.bhise@rohde-schwarz.com" TargetMode="Externa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_dlc_DocId xmlns="05fef6b6-48ff-4793-a586-dff4857ec2fd">H4VU7HTV54JD-1231737843-1705</_dlc_DocId>
    <_dlc_DocIdUrl xmlns="05fef6b6-48ff-4793-a586-dff4857ec2fd">
      <Url>https://sharepoint.rsint.net/teams/MRT_Dev/_layouts/15/DocIdRedir.aspx?ID=H4VU7HTV54JD-1231737843-1705</Url>
      <Description>H4VU7HTV54JD-1231737843-1705</Description>
    </_dlc_DocIdUrl>
  </documentManagement>
</p:properties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3" ma:contentTypeDescription="Create a new document." ma:contentTypeScope="" ma:versionID="a0b270d09133ab4a23a5c99c820da6ae">
  <xsd:schema xmlns:xsd="http://www.w3.org/2001/XMLSchema" xmlns:xs="http://www.w3.org/2001/XMLSchema" xmlns:p="http://schemas.microsoft.com/office/2006/metadata/properties" xmlns:ns2="05fef6b6-48ff-4793-a586-dff4857ec2fd" xmlns:ns3="http://schemas.microsoft.com/sharepoint/v4" targetNamespace="http://schemas.microsoft.com/office/2006/metadata/properties" ma:root="true" ma:fieldsID="790a85209a7b2cc59389ef71d6ce2c6b" ns2:_="" ns3:_="">
    <xsd:import namespace="05fef6b6-48ff-4793-a586-dff4857ec2fd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44016C5-38DD-4CC7-9B74-B2CA822A9338}">
  <ds:schemaRefs>
    <ds:schemaRef ds:uri="http://purl.org/dc/terms/"/>
    <ds:schemaRef ds:uri="http://purl.org/dc/dcmitype/"/>
    <ds:schemaRef ds:uri="http://www.w3.org/XML/1998/namespace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schemas.microsoft.com/office/2006/documentManagement/types"/>
    <ds:schemaRef ds:uri="http://schemas.microsoft.com/sharepoint/v4"/>
    <ds:schemaRef ds:uri="05fef6b6-48ff-4793-a586-dff4857ec2fd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4385F8AA-6B44-4D36-90B4-344D0E11F64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83D5460-2A33-47D4-93F6-366C7FD45ED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DCA849B-5672-427E-AB11-A7781F4D5E7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3EC08666-5290-4904-A79F-4FB1DF5A14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2344</Words>
  <Characters>13365</Characters>
  <Application>Microsoft Office Word</Application>
  <DocSecurity>0</DocSecurity>
  <Lines>111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5</vt:i4>
      </vt:variant>
    </vt:vector>
  </HeadingPairs>
  <TitlesOfParts>
    <vt:vector size="6" baseType="lpstr">
      <vt:lpstr>MTG_TITLE</vt:lpstr>
      <vt:lpstr>Online, , 13th Dec 2024 - 31st Dec 2025</vt:lpstr>
      <vt:lpstr>Table of Contents</vt:lpstr>
      <vt:lpstr>Overview</vt:lpstr>
      <vt:lpstr>Corrections required</vt:lpstr>
      <vt:lpstr>    Change to the fl_TC_22_5_6_Body</vt:lpstr>
    </vt:vector>
  </TitlesOfParts>
  <Company>3GPP Support Team</Company>
  <LinksUpToDate>false</LinksUpToDate>
  <CharactersWithSpaces>15678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Rohde &amp; Schwarz</cp:lastModifiedBy>
  <cp:revision>6</cp:revision>
  <cp:lastPrinted>1900-12-31T16:00:00Z</cp:lastPrinted>
  <dcterms:created xsi:type="dcterms:W3CDTF">2025-10-27T11:27:00Z</dcterms:created>
  <dcterms:modified xsi:type="dcterms:W3CDTF">2025-10-27T11:32:00Z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  <property fmtid="{D5CDD505-2E9C-101B-9397-08002B2CF9AE}" pid="30" name="ContentTypeId">
    <vt:lpwstr>0x010100BCDA46B2B03D2D41A08489D915B86FB5</vt:lpwstr>
  </property>
  <property fmtid="{D5CDD505-2E9C-101B-9397-08002B2CF9AE}" pid="31" name="_dlc_DocIdItemGuid">
    <vt:lpwstr>dc1c0e66-23db-4b38-af22-79ff60c6b7fe</vt:lpwstr>
  </property>
</Properties>
</file>