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03822">
        <w:fldChar w:fldCharType="begin"/>
      </w:r>
      <w:r w:rsidR="00D03822">
        <w:instrText xml:space="preserve"> DOCPROPERTY  TSG/WGRef  \* MERGEFORMAT </w:instrText>
      </w:r>
      <w:r w:rsidR="00D03822">
        <w:fldChar w:fldCharType="separate"/>
      </w:r>
      <w:r w:rsidR="003609EF">
        <w:rPr>
          <w:b/>
          <w:noProof/>
          <w:sz w:val="24"/>
        </w:rPr>
        <w:t>RAN5</w:t>
      </w:r>
      <w:r w:rsidR="00D0382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03822">
        <w:fldChar w:fldCharType="begin"/>
      </w:r>
      <w:r w:rsidR="00D03822">
        <w:instrText xml:space="preserve"> DOCPROPERTY  MtgSeq  \* MERGEFORMAT </w:instrText>
      </w:r>
      <w:r w:rsidR="00D03822">
        <w:fldChar w:fldCharType="separate"/>
      </w:r>
      <w:r w:rsidR="00EB09B7" w:rsidRPr="00EB09B7">
        <w:rPr>
          <w:b/>
          <w:noProof/>
          <w:sz w:val="24"/>
        </w:rPr>
        <w:t>2023</w:t>
      </w:r>
      <w:r w:rsidR="00D03822">
        <w:rPr>
          <w:b/>
          <w:noProof/>
          <w:sz w:val="24"/>
        </w:rPr>
        <w:fldChar w:fldCharType="end"/>
      </w:r>
      <w:r w:rsidR="00D03822">
        <w:fldChar w:fldCharType="begin"/>
      </w:r>
      <w:r w:rsidR="00D03822">
        <w:instrText xml:space="preserve"> DOCPROPERTY  MtgTitle  \* MERGEFORMAT </w:instrText>
      </w:r>
      <w:r w:rsidR="00D03822">
        <w:fldChar w:fldCharType="separate"/>
      </w:r>
      <w:r w:rsidR="00EB09B7">
        <w:rPr>
          <w:b/>
          <w:noProof/>
          <w:sz w:val="24"/>
        </w:rPr>
        <w:t>-TTCN email</w:t>
      </w:r>
      <w:r w:rsidR="00D0382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03822">
        <w:fldChar w:fldCharType="begin"/>
      </w:r>
      <w:r w:rsidR="00D03822">
        <w:instrText xml:space="preserve"> DOCPROPERTY  Tdoc#  \* MERGEFORMAT </w:instrText>
      </w:r>
      <w:r w:rsidR="00D03822">
        <w:fldChar w:fldCharType="separate"/>
      </w:r>
      <w:r w:rsidR="00E13F3D" w:rsidRPr="00E13F3D">
        <w:rPr>
          <w:b/>
          <w:i/>
          <w:noProof/>
          <w:sz w:val="28"/>
        </w:rPr>
        <w:t>R5s230701</w:t>
      </w:r>
      <w:r w:rsidR="00D03822">
        <w:rPr>
          <w:b/>
          <w:i/>
          <w:noProof/>
          <w:sz w:val="28"/>
        </w:rPr>
        <w:fldChar w:fldCharType="end"/>
      </w:r>
    </w:p>
    <w:p w14:paraId="7CB45193" w14:textId="77777777" w:rsidR="001E41F3" w:rsidRDefault="00D0382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038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0382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038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038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038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function </w:t>
            </w:r>
            <w:proofErr w:type="spellStart"/>
            <w:r w:rsidR="002640DD">
              <w:t>f_IMS_ECall_MIME_GetMSD_ContentId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038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63623F" w:rsidR="001E41F3" w:rsidRDefault="00CB43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AB81E8" w:rsidR="001E41F3" w:rsidRPr="00CB431D" w:rsidRDefault="001A2CA0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CB431D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="00E13F3D" w:rsidRPr="00CB431D">
              <w:rPr>
                <w:noProof/>
                <w:lang w:val="de-DE"/>
              </w:rPr>
              <w:t>TEI14_Test, EIEI-UEConTest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B431D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038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2023-09-21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038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038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31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431D" w:rsidRDefault="00CB431D" w:rsidP="00CB4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D55BB" w14:textId="77777777" w:rsidR="00CB431D" w:rsidRDefault="00CB431D" w:rsidP="00CB431D">
            <w:pPr>
              <w:pStyle w:val="CRCoverPage"/>
            </w:pPr>
            <w:r>
              <w:rPr>
                <w:lang w:val="en-US"/>
              </w:rPr>
              <w:t xml:space="preserve">As can be seen in RFC8147 </w:t>
            </w:r>
            <w:r w:rsidRPr="00FB419E">
              <w:rPr>
                <w:i/>
                <w:lang w:val="en-US"/>
              </w:rPr>
              <w:t>9.1.1.1.</w:t>
            </w:r>
            <w:r w:rsidRPr="00FB419E">
              <w:rPr>
                <w:lang w:val="en-US"/>
              </w:rPr>
              <w:t xml:space="preserve">  </w:t>
            </w:r>
            <w:r w:rsidRPr="00FB419E">
              <w:rPr>
                <w:i/>
                <w:lang w:val="en-US"/>
              </w:rPr>
              <w:t>Attributes of the &lt;ack&gt; Element</w:t>
            </w:r>
            <w:r>
              <w:rPr>
                <w:lang w:val="en-US"/>
              </w:rPr>
              <w:t xml:space="preserve"> ref element should </w:t>
            </w:r>
            <w:r>
              <w:t>r</w:t>
            </w:r>
            <w:r w:rsidRPr="00FB419E">
              <w:t>eference the Content-ID of the body part being</w:t>
            </w:r>
            <w:r>
              <w:t xml:space="preserve"> </w:t>
            </w:r>
            <w:r w:rsidRPr="00FB419E">
              <w:t>acknowledged</w:t>
            </w:r>
            <w:r>
              <w:t>.</w:t>
            </w:r>
          </w:p>
          <w:p w14:paraId="708AA7DE" w14:textId="363EA08E" w:rsidR="00CB431D" w:rsidRDefault="00CB431D" w:rsidP="00CB4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Ttcn3 implementation derives this value above mentioned from MIME header Content-ID which value is an </w:t>
            </w:r>
            <w:proofErr w:type="spellStart"/>
            <w:r>
              <w:rPr>
                <w:lang w:val="en-US"/>
              </w:rPr>
              <w:t>url</w:t>
            </w:r>
            <w:proofErr w:type="spellEnd"/>
            <w:r>
              <w:rPr>
                <w:lang w:val="en-US"/>
              </w:rPr>
              <w:t xml:space="preserve"> encased in brackets, ref value should be the same content but removing the brackets.</w:t>
            </w:r>
          </w:p>
        </w:tc>
      </w:tr>
      <w:tr w:rsidR="00CB431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431D" w:rsidRDefault="00CB431D" w:rsidP="00CB43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431D" w:rsidRDefault="00CB431D" w:rsidP="00CB43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31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431D" w:rsidRDefault="00CB431D" w:rsidP="00CB4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A23537" w:rsidR="00CB431D" w:rsidRDefault="00CB431D" w:rsidP="00CB4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Added </w:t>
            </w:r>
            <w:r w:rsidRPr="007C09C2">
              <w:rPr>
                <w:noProof/>
                <w:lang w:val="en-US"/>
              </w:rPr>
              <w:t>f_IMS_ECall_MIME_GetMSD_ContentId</w:t>
            </w:r>
            <w:r>
              <w:rPr>
                <w:noProof/>
                <w:lang w:val="en-US"/>
              </w:rPr>
              <w:t xml:space="preserve"> function to return the required url without being encased in bracktes “&lt;&gt;”.</w:t>
            </w:r>
          </w:p>
        </w:tc>
      </w:tr>
      <w:tr w:rsidR="00CB431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431D" w:rsidRDefault="00CB431D" w:rsidP="00CB43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431D" w:rsidRDefault="00CB431D" w:rsidP="00CB43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31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431D" w:rsidRDefault="00CB431D" w:rsidP="00CB4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E0395A" w:rsidR="00CB431D" w:rsidRDefault="00CB431D" w:rsidP="00CB4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CB431D" w14:paraId="034AF533" w14:textId="77777777" w:rsidTr="00547111">
        <w:tc>
          <w:tcPr>
            <w:tcW w:w="2694" w:type="dxa"/>
            <w:gridSpan w:val="2"/>
          </w:tcPr>
          <w:p w14:paraId="39D9EB5B" w14:textId="77777777" w:rsidR="00CB431D" w:rsidRDefault="00CB431D" w:rsidP="00CB43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B431D" w:rsidRDefault="00CB431D" w:rsidP="00CB43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31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B431D" w:rsidRDefault="00CB431D" w:rsidP="00CB4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335B1B" w:rsidR="00CB431D" w:rsidRDefault="00CB431D" w:rsidP="00CB4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Legacy and NR eCall test cases</w:t>
            </w:r>
          </w:p>
        </w:tc>
      </w:tr>
      <w:tr w:rsidR="00CB431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B431D" w:rsidRDefault="00CB431D" w:rsidP="00CB43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B431D" w:rsidRDefault="00CB431D" w:rsidP="00CB43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31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B431D" w:rsidRDefault="00CB431D" w:rsidP="00CB4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B431D" w:rsidRDefault="00CB431D" w:rsidP="00CB4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B431D" w:rsidRDefault="00CB431D" w:rsidP="00CB4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B431D" w:rsidRDefault="00CB431D" w:rsidP="00CB43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B431D" w:rsidRDefault="00CB431D" w:rsidP="00CB43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431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B431D" w:rsidRDefault="00CB431D" w:rsidP="00CB4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B431D" w:rsidRDefault="00CB431D" w:rsidP="00CB4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08A5C8" w:rsidR="00CB431D" w:rsidRDefault="00CB431D" w:rsidP="00CB4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B431D" w:rsidRDefault="00CB431D" w:rsidP="00CB43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B431D" w:rsidRDefault="00CB431D" w:rsidP="00CB43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31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B431D" w:rsidRDefault="00CB431D" w:rsidP="00CB43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B431D" w:rsidRDefault="00CB431D" w:rsidP="00CB4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CE8BD" w:rsidR="00CB431D" w:rsidRDefault="00CB431D" w:rsidP="00CB4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B431D" w:rsidRDefault="00CB431D" w:rsidP="00CB43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B431D" w:rsidRDefault="00CB431D" w:rsidP="00CB43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31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B431D" w:rsidRDefault="00CB431D" w:rsidP="00CB43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B431D" w:rsidRDefault="00CB431D" w:rsidP="00CB4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095088" w:rsidR="00CB431D" w:rsidRDefault="00CB431D" w:rsidP="00CB4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B431D" w:rsidRDefault="00CB431D" w:rsidP="00CB43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B431D" w:rsidRDefault="00CB431D" w:rsidP="00CB43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31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B431D" w:rsidRDefault="00CB431D" w:rsidP="00CB43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B431D" w:rsidRDefault="00CB431D" w:rsidP="00CB431D">
            <w:pPr>
              <w:pStyle w:val="CRCoverPage"/>
              <w:spacing w:after="0"/>
              <w:rPr>
                <w:noProof/>
              </w:rPr>
            </w:pPr>
          </w:p>
        </w:tc>
      </w:tr>
      <w:tr w:rsidR="00CB431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B431D" w:rsidRDefault="00CB431D" w:rsidP="00CB4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B431D" w:rsidRDefault="00CB431D" w:rsidP="00CB43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431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B431D" w:rsidRPr="008863B9" w:rsidRDefault="00CB431D" w:rsidP="00CB4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B431D" w:rsidRPr="008863B9" w:rsidRDefault="00CB431D" w:rsidP="00CB43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43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B431D" w:rsidRDefault="00CB431D" w:rsidP="00CB4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B431D" w:rsidRDefault="00CB431D" w:rsidP="00CB43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67D04E" w14:textId="77777777" w:rsidR="00CB431D" w:rsidRDefault="00CB431D" w:rsidP="00CB431D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46226718"/>
      <w:r>
        <w:rPr>
          <w:rStyle w:val="Emphasis"/>
          <w:rFonts w:cs="Arial"/>
        </w:rPr>
        <w:lastRenderedPageBreak/>
        <w:t>Table of Contents</w:t>
      </w:r>
      <w:bookmarkEnd w:id="2"/>
    </w:p>
    <w:p w14:paraId="7DF70AA8" w14:textId="7B1D3951" w:rsidR="00CB431D" w:rsidRDefault="00CB431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BF7925">
        <w:rPr>
          <w:rFonts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_Toc146226718 \h </w:instrText>
      </w:r>
      <w:r>
        <w:fldChar w:fldCharType="separate"/>
      </w:r>
      <w:r>
        <w:t>2</w:t>
      </w:r>
      <w:r>
        <w:fldChar w:fldCharType="end"/>
      </w:r>
    </w:p>
    <w:p w14:paraId="0960DA07" w14:textId="58986035" w:rsidR="00CB431D" w:rsidRDefault="00CB431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F792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F792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_Toc146226719 \h </w:instrText>
      </w:r>
      <w:r>
        <w:fldChar w:fldCharType="separate"/>
      </w:r>
      <w:r>
        <w:t>3</w:t>
      </w:r>
      <w:r>
        <w:fldChar w:fldCharType="end"/>
      </w:r>
    </w:p>
    <w:p w14:paraId="6398EFEB" w14:textId="0EB0E9CB" w:rsidR="00CB431D" w:rsidRDefault="00CB431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F792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F792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_Toc146226720 \h </w:instrText>
      </w:r>
      <w:r>
        <w:fldChar w:fldCharType="separate"/>
      </w:r>
      <w:r>
        <w:t>3</w:t>
      </w:r>
      <w:r>
        <w:fldChar w:fldCharType="end"/>
      </w:r>
    </w:p>
    <w:p w14:paraId="7D38FF1B" w14:textId="270690E5" w:rsidR="00CB431D" w:rsidRDefault="00CB431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F792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F7925">
        <w:rPr>
          <w:b/>
        </w:rPr>
        <w:t>f_IMS_ECall_MIME_GetMSD_ContentId</w:t>
      </w:r>
      <w:r>
        <w:tab/>
      </w:r>
      <w:r>
        <w:fldChar w:fldCharType="begin"/>
      </w:r>
      <w:r>
        <w:instrText xml:space="preserve"> PAGEREF _Toc146226721 \h </w:instrText>
      </w:r>
      <w:r>
        <w:fldChar w:fldCharType="separate"/>
      </w:r>
      <w:r>
        <w:t>3</w:t>
      </w:r>
      <w:r>
        <w:fldChar w:fldCharType="end"/>
      </w:r>
    </w:p>
    <w:p w14:paraId="3A6398D8" w14:textId="72212E38" w:rsidR="00CB431D" w:rsidRPr="00CB431D" w:rsidRDefault="00CB431D" w:rsidP="00CB431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19EB56FC" w14:textId="77777777" w:rsidR="00CB431D" w:rsidRDefault="00CB431D" w:rsidP="00CB431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46104238"/>
      <w:bookmarkStart w:id="4" w:name="_Toc146226719"/>
      <w:bookmarkStart w:id="5" w:name="_Toc295288959"/>
      <w:bookmarkStart w:id="6" w:name="_Toc122434488"/>
      <w:r>
        <w:rPr>
          <w:b/>
          <w:lang w:eastAsia="ja-JP"/>
        </w:rPr>
        <w:lastRenderedPageBreak/>
        <w:t>Overview</w:t>
      </w:r>
      <w:bookmarkEnd w:id="3"/>
      <w:bookmarkEnd w:id="4"/>
    </w:p>
    <w:p w14:paraId="7474C415" w14:textId="0D453BCB" w:rsidR="00CB431D" w:rsidRDefault="00CB431D" w:rsidP="00CB431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</w:rPr>
      </w:pPr>
      <w:r>
        <w:rPr>
          <w:rFonts w:cs="Arial"/>
        </w:rPr>
        <w:t>This document lists all the essential changes needed to correct problems in the iwd-TTCN3-B2022-09_D23wk37 related to the title of this CR.</w:t>
      </w:r>
    </w:p>
    <w:p w14:paraId="3E933EDC" w14:textId="77777777" w:rsidR="00CB431D" w:rsidRDefault="00CB431D" w:rsidP="00CB431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 xml:space="preserve">Contact: </w:t>
      </w:r>
      <w:r>
        <w:rPr>
          <w:rFonts w:cs="Arial"/>
          <w:b/>
          <w:sz w:val="24"/>
          <w:lang w:eastAsia="ja-JP"/>
        </w:rPr>
        <w:tab/>
        <w:t>Juan Garcia Martin</w:t>
      </w:r>
    </w:p>
    <w:p w14:paraId="31DF40AF" w14:textId="77777777" w:rsidR="00CB431D" w:rsidRDefault="00CB431D" w:rsidP="00CB431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>
        <w:rPr>
          <w:rStyle w:val="Hyperlink"/>
          <w:rFonts w:cs="Arial"/>
          <w:b/>
          <w:sz w:val="24"/>
          <w:lang w:eastAsia="ja-JP"/>
        </w:rPr>
        <w:t>Juan.GarciaMartin@rohde-schwarz.com</w:t>
      </w:r>
      <w:r>
        <w:rPr>
          <w:rFonts w:cs="Arial"/>
          <w:sz w:val="24"/>
          <w:lang w:eastAsia="ja-JP"/>
        </w:rPr>
        <w:br/>
      </w:r>
    </w:p>
    <w:p w14:paraId="5CC14D58" w14:textId="77777777" w:rsidR="00CB431D" w:rsidRDefault="00CB431D" w:rsidP="00CB431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46226720"/>
      <w:r>
        <w:rPr>
          <w:b/>
        </w:rPr>
        <w:t>Corrections required</w:t>
      </w:r>
      <w:bookmarkEnd w:id="5"/>
      <w:bookmarkEnd w:id="6"/>
      <w:bookmarkEnd w:id="7"/>
    </w:p>
    <w:p w14:paraId="7EC105A7" w14:textId="77777777" w:rsidR="00CB431D" w:rsidRDefault="00CB431D" w:rsidP="00CB431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46226721"/>
      <w:proofErr w:type="spellStart"/>
      <w:r w:rsidRPr="00AA188E">
        <w:rPr>
          <w:b/>
        </w:rPr>
        <w:t>f_IMS_ECall_MIME_GetMSD_ContentId</w:t>
      </w:r>
      <w:bookmarkEnd w:id="8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B431D" w:rsidRPr="00647F8D" w14:paraId="1C14E95A" w14:textId="77777777" w:rsidTr="0027253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CBF5" w14:textId="77777777" w:rsidR="00CB431D" w:rsidRDefault="00CB431D" w:rsidP="002725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4C3F" w14:textId="77777777" w:rsidR="00CB431D" w:rsidRPr="00E40CB8" w:rsidRDefault="00CB431D" w:rsidP="00272531">
            <w:pPr>
              <w:pStyle w:val="CRCoverPage"/>
              <w:spacing w:after="0"/>
              <w:rPr>
                <w:noProof/>
              </w:rPr>
            </w:pPr>
            <w:r w:rsidRPr="00AA188E">
              <w:rPr>
                <w:noProof/>
              </w:rPr>
              <w:t>f_IMS_ECall_MIME_GetMSD_ContentId</w:t>
            </w:r>
          </w:p>
        </w:tc>
      </w:tr>
      <w:tr w:rsidR="00CB431D" w:rsidRPr="00647F8D" w14:paraId="0276F478" w14:textId="77777777" w:rsidTr="00272531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8DAB7" w14:textId="77777777" w:rsidR="00CB431D" w:rsidRDefault="00CB431D" w:rsidP="0027253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8116" w14:textId="77777777" w:rsidR="00CB431D" w:rsidRPr="00A51D8D" w:rsidRDefault="00CB431D" w:rsidP="00272531">
            <w:pPr>
              <w:pStyle w:val="CRCoverPage"/>
              <w:spacing w:after="0"/>
              <w:rPr>
                <w:lang w:val="en-US"/>
              </w:rPr>
            </w:pPr>
            <w:r w:rsidRPr="00A51D8D">
              <w:rPr>
                <w:lang w:val="en-US"/>
              </w:rPr>
              <w:t>As can be seen in RFC8147 9.1.1.1.  Attributes of the &lt;ack&gt; Element ref element should reference the Content-ID of the body part being acknowledged.</w:t>
            </w:r>
          </w:p>
          <w:p w14:paraId="0D940455" w14:textId="77777777" w:rsidR="00CB431D" w:rsidRPr="00310CD9" w:rsidRDefault="00CB431D" w:rsidP="00272531">
            <w:pPr>
              <w:pStyle w:val="CRCoverPage"/>
              <w:spacing w:after="0"/>
              <w:rPr>
                <w:lang w:val="en-US"/>
              </w:rPr>
            </w:pPr>
            <w:r w:rsidRPr="00A51D8D">
              <w:rPr>
                <w:lang w:val="en-US"/>
              </w:rPr>
              <w:t xml:space="preserve">Ttcn3 implementation derives this value above mentioned from MIME header Content-ID which value is an </w:t>
            </w:r>
            <w:proofErr w:type="spellStart"/>
            <w:r w:rsidRPr="00A51D8D">
              <w:rPr>
                <w:lang w:val="en-US"/>
              </w:rPr>
              <w:t>url</w:t>
            </w:r>
            <w:proofErr w:type="spellEnd"/>
            <w:r w:rsidRPr="00A51D8D">
              <w:rPr>
                <w:lang w:val="en-US"/>
              </w:rPr>
              <w:t xml:space="preserve"> encased in brackets, ref value should be the same content but removing the brackets.</w:t>
            </w:r>
          </w:p>
        </w:tc>
      </w:tr>
      <w:tr w:rsidR="00CB431D" w:rsidRPr="00647F8D" w14:paraId="04FF3BFB" w14:textId="77777777" w:rsidTr="0027253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4CED" w14:textId="77777777" w:rsidR="00CB431D" w:rsidRDefault="00CB431D" w:rsidP="0027253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F5D1" w14:textId="77777777" w:rsidR="00CB431D" w:rsidRPr="009E52D1" w:rsidRDefault="00CB431D" w:rsidP="00272531">
            <w:pPr>
              <w:pStyle w:val="CRCoverPage"/>
              <w:spacing w:after="0"/>
              <w:rPr>
                <w:noProof/>
                <w:lang w:val="en-US"/>
              </w:rPr>
            </w:pPr>
            <w:r w:rsidRPr="00A51D8D">
              <w:rPr>
                <w:noProof/>
                <w:lang w:val="en-US"/>
              </w:rPr>
              <w:t>Added f_IMS_ECall_MIME_GetMSD_ContentId function to return the required url without being encased in bracktes “&lt;&gt;”.</w:t>
            </w:r>
          </w:p>
        </w:tc>
      </w:tr>
      <w:tr w:rsidR="00CB431D" w:rsidRPr="00647F8D" w14:paraId="7D31D496" w14:textId="77777777" w:rsidTr="0027253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B29F" w14:textId="77777777" w:rsidR="00CB431D" w:rsidRDefault="00CB431D" w:rsidP="0027253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5E91" w14:textId="77777777" w:rsidR="00CB431D" w:rsidRDefault="00CB431D" w:rsidP="002725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Common\IMS\IMS_eCall_Functions.ttcn</w:t>
            </w:r>
          </w:p>
        </w:tc>
      </w:tr>
      <w:tr w:rsidR="00CB431D" w14:paraId="086BC690" w14:textId="77777777" w:rsidTr="0027253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7E9E" w14:textId="77777777" w:rsidR="00CB431D" w:rsidRDefault="00CB431D" w:rsidP="002725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649D" w14:textId="77777777" w:rsidR="00CB431D" w:rsidRDefault="00CB431D" w:rsidP="00272531">
            <w:pPr>
              <w:rPr>
                <w:rFonts w:ascii="Arial" w:hAnsi="Arial"/>
                <w:highlight w:val="cyan"/>
              </w:rPr>
            </w:pPr>
          </w:p>
        </w:tc>
      </w:tr>
    </w:tbl>
    <w:p w14:paraId="29AD289A" w14:textId="77777777" w:rsidR="00CB431D" w:rsidRDefault="00CB431D" w:rsidP="00CB431D">
      <w:pPr>
        <w:rPr>
          <w:noProof/>
        </w:rPr>
      </w:pPr>
    </w:p>
    <w:p w14:paraId="72FB6ED0" w14:textId="77777777" w:rsidR="00CB431D" w:rsidRDefault="00CB431D" w:rsidP="00CB431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B431D" w14:paraId="74BFF230" w14:textId="77777777" w:rsidTr="0027253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D71DB8" w14:textId="77777777" w:rsidR="00CB431D" w:rsidRDefault="00CB431D" w:rsidP="00272531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19BF4F0" w14:textId="77777777" w:rsidR="00CB431D" w:rsidRPr="00133C34" w:rsidRDefault="00CB431D" w:rsidP="00272531">
            <w:pPr>
              <w:spacing w:after="0"/>
              <w:rPr>
                <w:rFonts w:ascii="Arial" w:hAnsi="Arial"/>
                <w:lang w:eastAsia="en-GB"/>
              </w:rPr>
            </w:pPr>
            <w:r w:rsidRPr="00133C34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133C34">
              <w:rPr>
                <w:rFonts w:ascii="Arial" w:hAnsi="Arial"/>
                <w:lang w:eastAsia="en-GB"/>
              </w:rPr>
              <w:t>f_IMS_ECall_MIME_GetMSD_</w:t>
            </w:r>
            <w:proofErr w:type="gramStart"/>
            <w:r w:rsidRPr="00133C34">
              <w:rPr>
                <w:rFonts w:ascii="Arial" w:hAnsi="Arial"/>
                <w:lang w:eastAsia="en-GB"/>
              </w:rPr>
              <w:t>ContentId</w:t>
            </w:r>
            <w:proofErr w:type="spellEnd"/>
            <w:r w:rsidRPr="00133C34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33C34">
              <w:rPr>
                <w:rFonts w:ascii="Arial" w:hAnsi="Arial"/>
                <w:lang w:eastAsia="en-GB"/>
              </w:rPr>
              <w:t>MessageBody</w:t>
            </w:r>
            <w:proofErr w:type="spellEnd"/>
            <w:r w:rsidRPr="00133C3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33C34">
              <w:rPr>
                <w:rFonts w:ascii="Arial" w:hAnsi="Arial"/>
                <w:lang w:eastAsia="en-GB"/>
              </w:rPr>
              <w:t>p_MessageBody</w:t>
            </w:r>
            <w:proofErr w:type="spellEnd"/>
            <w:r w:rsidRPr="00133C34">
              <w:rPr>
                <w:rFonts w:ascii="Arial" w:hAnsi="Arial"/>
                <w:lang w:eastAsia="en-GB"/>
              </w:rPr>
              <w:t xml:space="preserve">) runs on IMS_PTC return </w:t>
            </w:r>
            <w:proofErr w:type="spellStart"/>
            <w:r w:rsidRPr="00133C34">
              <w:rPr>
                <w:rFonts w:ascii="Arial" w:hAnsi="Arial"/>
                <w:lang w:eastAsia="en-GB"/>
              </w:rPr>
              <w:t>charstring</w:t>
            </w:r>
            <w:proofErr w:type="spellEnd"/>
          </w:p>
          <w:p w14:paraId="57104D8A" w14:textId="77777777" w:rsidR="00CB431D" w:rsidRPr="00133C34" w:rsidRDefault="00CB431D" w:rsidP="00272531">
            <w:pPr>
              <w:spacing w:after="0"/>
              <w:rPr>
                <w:rFonts w:ascii="Arial" w:hAnsi="Arial"/>
                <w:lang w:eastAsia="en-GB"/>
              </w:rPr>
            </w:pPr>
            <w:r w:rsidRPr="00133C34">
              <w:rPr>
                <w:rFonts w:ascii="Arial" w:hAnsi="Arial"/>
                <w:lang w:eastAsia="en-GB"/>
              </w:rPr>
              <w:t xml:space="preserve">  {</w:t>
            </w:r>
          </w:p>
          <w:p w14:paraId="277B835F" w14:textId="77777777" w:rsidR="00CB431D" w:rsidRPr="00133C34" w:rsidRDefault="00CB431D" w:rsidP="00272531">
            <w:pPr>
              <w:spacing w:after="0"/>
              <w:rPr>
                <w:rFonts w:ascii="Arial" w:hAnsi="Arial"/>
                <w:lang w:eastAsia="en-GB"/>
              </w:rPr>
            </w:pPr>
            <w:r w:rsidRPr="00133C34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133C34">
              <w:rPr>
                <w:rFonts w:ascii="Arial" w:hAnsi="Arial"/>
                <w:lang w:eastAsia="en-GB"/>
              </w:rPr>
              <w:t>MIME_Part</w:t>
            </w:r>
            <w:proofErr w:type="spellEnd"/>
            <w:r w:rsidRPr="00133C3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33C34">
              <w:rPr>
                <w:rFonts w:ascii="Arial" w:hAnsi="Arial"/>
                <w:lang w:eastAsia="en-GB"/>
              </w:rPr>
              <w:t>v_MIME_Part</w:t>
            </w:r>
            <w:proofErr w:type="spellEnd"/>
            <w:r w:rsidRPr="00133C34">
              <w:rPr>
                <w:rFonts w:ascii="Arial" w:hAnsi="Arial"/>
                <w:lang w:eastAsia="en-GB"/>
              </w:rPr>
              <w:t>;</w:t>
            </w:r>
          </w:p>
          <w:p w14:paraId="486BA974" w14:textId="77777777" w:rsidR="00CB431D" w:rsidRPr="00133C34" w:rsidRDefault="00CB431D" w:rsidP="00272531">
            <w:pPr>
              <w:spacing w:after="0"/>
              <w:rPr>
                <w:rFonts w:ascii="Arial" w:hAnsi="Arial"/>
                <w:lang w:eastAsia="en-GB"/>
              </w:rPr>
            </w:pPr>
            <w:r w:rsidRPr="00133C34">
              <w:rPr>
                <w:rFonts w:ascii="Arial" w:hAnsi="Arial"/>
                <w:lang w:eastAsia="en-GB"/>
              </w:rPr>
              <w:t xml:space="preserve">    </w:t>
            </w:r>
          </w:p>
          <w:p w14:paraId="6550AE17" w14:textId="77777777" w:rsidR="00CB431D" w:rsidRPr="00133C34" w:rsidRDefault="00CB431D" w:rsidP="00272531">
            <w:pPr>
              <w:spacing w:after="0"/>
              <w:rPr>
                <w:rFonts w:ascii="Arial" w:hAnsi="Arial"/>
                <w:lang w:eastAsia="en-GB"/>
              </w:rPr>
            </w:pPr>
            <w:r w:rsidRPr="00133C34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33C34">
              <w:rPr>
                <w:rFonts w:ascii="Arial" w:hAnsi="Arial"/>
                <w:lang w:eastAsia="en-GB"/>
              </w:rPr>
              <w:t>v_MIME_</w:t>
            </w:r>
            <w:proofErr w:type="gramStart"/>
            <w:r w:rsidRPr="00133C34">
              <w:rPr>
                <w:rFonts w:ascii="Arial" w:hAnsi="Arial"/>
                <w:lang w:eastAsia="en-GB"/>
              </w:rPr>
              <w:t>Part</w:t>
            </w:r>
            <w:proofErr w:type="spellEnd"/>
            <w:r w:rsidRPr="00133C3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33C34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33C34">
              <w:rPr>
                <w:rFonts w:ascii="Arial" w:hAnsi="Arial"/>
                <w:lang w:eastAsia="en-GB"/>
              </w:rPr>
              <w:t>f_IMS_MIME_MessageBody_GetBody</w:t>
            </w:r>
            <w:proofErr w:type="spellEnd"/>
            <w:r w:rsidRPr="00133C34">
              <w:rPr>
                <w:rFonts w:ascii="Arial" w:hAnsi="Arial"/>
                <w:lang w:eastAsia="en-GB"/>
              </w:rPr>
              <w:t>(</w:t>
            </w:r>
            <w:proofErr w:type="spellStart"/>
            <w:r w:rsidRPr="00133C34">
              <w:rPr>
                <w:rFonts w:ascii="Arial" w:hAnsi="Arial"/>
                <w:lang w:eastAsia="en-GB"/>
              </w:rPr>
              <w:t>p_MessageBody.mimeMessageBody</w:t>
            </w:r>
            <w:proofErr w:type="spellEnd"/>
            <w:r w:rsidRPr="00133C34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33C34">
              <w:rPr>
                <w:rFonts w:ascii="Arial" w:hAnsi="Arial"/>
                <w:lang w:eastAsia="en-GB"/>
              </w:rPr>
              <w:t>tsc_MimeType_EmergencyCallDataMSD</w:t>
            </w:r>
            <w:proofErr w:type="spellEnd"/>
            <w:r w:rsidRPr="00133C34">
              <w:rPr>
                <w:rFonts w:ascii="Arial" w:hAnsi="Arial"/>
                <w:lang w:eastAsia="en-GB"/>
              </w:rPr>
              <w:t>);</w:t>
            </w:r>
          </w:p>
          <w:p w14:paraId="63339839" w14:textId="77777777" w:rsidR="00CB431D" w:rsidRPr="00133C34" w:rsidRDefault="00CB431D" w:rsidP="00272531">
            <w:pPr>
              <w:spacing w:after="0"/>
              <w:rPr>
                <w:rFonts w:ascii="Arial" w:hAnsi="Arial"/>
                <w:lang w:eastAsia="en-GB"/>
              </w:rPr>
            </w:pPr>
            <w:r w:rsidRPr="00133C34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133C34">
              <w:rPr>
                <w:rFonts w:ascii="Arial" w:hAnsi="Arial"/>
                <w:lang w:eastAsia="en-GB"/>
              </w:rPr>
              <w:t>v_MIME_</w:t>
            </w:r>
            <w:proofErr w:type="gramStart"/>
            <w:r w:rsidRPr="00133C34">
              <w:rPr>
                <w:rFonts w:ascii="Arial" w:hAnsi="Arial"/>
                <w:lang w:eastAsia="en-GB"/>
              </w:rPr>
              <w:t>Part.header.contentId.msgId</w:t>
            </w:r>
            <w:proofErr w:type="spellEnd"/>
            <w:proofErr w:type="gramEnd"/>
            <w:r w:rsidRPr="00133C34">
              <w:rPr>
                <w:rFonts w:ascii="Arial" w:hAnsi="Arial"/>
                <w:lang w:eastAsia="en-GB"/>
              </w:rPr>
              <w:t>;</w:t>
            </w:r>
          </w:p>
          <w:p w14:paraId="4D63A3D0" w14:textId="77777777" w:rsidR="00CB431D" w:rsidRDefault="00CB431D" w:rsidP="00272531">
            <w:pPr>
              <w:spacing w:after="0"/>
              <w:rPr>
                <w:rFonts w:ascii="Arial" w:hAnsi="Arial"/>
                <w:lang w:eastAsia="en-GB"/>
              </w:rPr>
            </w:pPr>
            <w:r w:rsidRPr="00133C34">
              <w:rPr>
                <w:rFonts w:ascii="Arial" w:hAnsi="Arial"/>
                <w:lang w:eastAsia="en-GB"/>
              </w:rPr>
              <w:t xml:space="preserve">  }</w:t>
            </w:r>
          </w:p>
          <w:p w14:paraId="02904BFE" w14:textId="77777777" w:rsidR="00CB431D" w:rsidRPr="007111EE" w:rsidRDefault="00CB431D" w:rsidP="00272531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CB431D" w14:paraId="5D1522CA" w14:textId="77777777" w:rsidTr="00272531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0E02" w14:textId="77777777" w:rsidR="00CB431D" w:rsidRDefault="00CB431D" w:rsidP="002725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0EE484D7" w14:textId="77777777" w:rsidR="00CB431D" w:rsidRDefault="00CB431D" w:rsidP="00CB431D">
      <w:pPr>
        <w:spacing w:after="0"/>
        <w:rPr>
          <w:rFonts w:ascii="Arial" w:hAnsi="Arial"/>
          <w:b/>
          <w:lang w:eastAsia="en-GB"/>
        </w:rPr>
      </w:pPr>
    </w:p>
    <w:p w14:paraId="6FC8F455" w14:textId="77777777" w:rsidR="00CB431D" w:rsidRDefault="00CB431D" w:rsidP="00CB431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58"/>
      </w:tblGrid>
      <w:tr w:rsidR="00CB431D" w14:paraId="1ECF22C3" w14:textId="77777777" w:rsidTr="00CB431D">
        <w:trPr>
          <w:trHeight w:val="2177"/>
        </w:trPr>
        <w:tc>
          <w:tcPr>
            <w:tcW w:w="9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264FB" w14:textId="77777777" w:rsidR="00CB431D" w:rsidRDefault="00CB431D" w:rsidP="00272531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2F8ADA6" w14:textId="77777777" w:rsidR="00CB431D" w:rsidRPr="00230253" w:rsidRDefault="00CB431D" w:rsidP="00272531">
            <w:pPr>
              <w:spacing w:after="0"/>
              <w:rPr>
                <w:rFonts w:ascii="Arial" w:hAnsi="Arial"/>
                <w:lang w:eastAsia="en-GB"/>
              </w:rPr>
            </w:pPr>
            <w:r w:rsidRPr="00230253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230253">
              <w:rPr>
                <w:rFonts w:ascii="Arial" w:hAnsi="Arial"/>
                <w:lang w:eastAsia="en-GB"/>
              </w:rPr>
              <w:t>f_IMS_ECall_MIME_GetMSD_</w:t>
            </w:r>
            <w:proofErr w:type="gramStart"/>
            <w:r w:rsidRPr="00230253">
              <w:rPr>
                <w:rFonts w:ascii="Arial" w:hAnsi="Arial"/>
                <w:lang w:eastAsia="en-GB"/>
              </w:rPr>
              <w:t>ContentId</w:t>
            </w:r>
            <w:proofErr w:type="spellEnd"/>
            <w:r w:rsidRPr="00230253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230253">
              <w:rPr>
                <w:rFonts w:ascii="Arial" w:hAnsi="Arial"/>
                <w:lang w:eastAsia="en-GB"/>
              </w:rPr>
              <w:t>MessageBody</w:t>
            </w:r>
            <w:proofErr w:type="spellEnd"/>
            <w:r w:rsidRPr="00230253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30253">
              <w:rPr>
                <w:rFonts w:ascii="Arial" w:hAnsi="Arial"/>
                <w:lang w:eastAsia="en-GB"/>
              </w:rPr>
              <w:t>p_MessageBody</w:t>
            </w:r>
            <w:proofErr w:type="spellEnd"/>
            <w:r w:rsidRPr="00230253">
              <w:rPr>
                <w:rFonts w:ascii="Arial" w:hAnsi="Arial"/>
                <w:lang w:eastAsia="en-GB"/>
              </w:rPr>
              <w:t xml:space="preserve">) runs on IMS_PTC return </w:t>
            </w:r>
            <w:proofErr w:type="spellStart"/>
            <w:r w:rsidRPr="00230253">
              <w:rPr>
                <w:rFonts w:ascii="Arial" w:hAnsi="Arial"/>
                <w:lang w:eastAsia="en-GB"/>
              </w:rPr>
              <w:t>charstring</w:t>
            </w:r>
            <w:proofErr w:type="spellEnd"/>
          </w:p>
          <w:p w14:paraId="492AA98C" w14:textId="77777777" w:rsidR="00CB431D" w:rsidRPr="00230253" w:rsidRDefault="00CB431D" w:rsidP="00272531">
            <w:pPr>
              <w:spacing w:after="0"/>
              <w:rPr>
                <w:rFonts w:ascii="Arial" w:hAnsi="Arial"/>
                <w:lang w:eastAsia="en-GB"/>
              </w:rPr>
            </w:pPr>
            <w:r w:rsidRPr="00230253">
              <w:rPr>
                <w:rFonts w:ascii="Arial" w:hAnsi="Arial"/>
                <w:lang w:eastAsia="en-GB"/>
              </w:rPr>
              <w:t xml:space="preserve">  {</w:t>
            </w:r>
          </w:p>
          <w:p w14:paraId="04B73D99" w14:textId="77777777" w:rsidR="00CB431D" w:rsidRPr="00230253" w:rsidRDefault="00CB431D" w:rsidP="00272531">
            <w:pPr>
              <w:spacing w:after="0"/>
              <w:rPr>
                <w:rFonts w:ascii="Arial" w:hAnsi="Arial"/>
                <w:lang w:eastAsia="en-GB"/>
              </w:rPr>
            </w:pPr>
            <w:r w:rsidRPr="00230253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230253">
              <w:rPr>
                <w:rFonts w:ascii="Arial" w:hAnsi="Arial"/>
                <w:lang w:eastAsia="en-GB"/>
              </w:rPr>
              <w:t>MIME_Part</w:t>
            </w:r>
            <w:proofErr w:type="spellEnd"/>
            <w:r w:rsidRPr="00230253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30253">
              <w:rPr>
                <w:rFonts w:ascii="Arial" w:hAnsi="Arial"/>
                <w:lang w:eastAsia="en-GB"/>
              </w:rPr>
              <w:t>v_MIME_Part</w:t>
            </w:r>
            <w:proofErr w:type="spellEnd"/>
            <w:r w:rsidRPr="00230253">
              <w:rPr>
                <w:rFonts w:ascii="Arial" w:hAnsi="Arial"/>
                <w:lang w:eastAsia="en-GB"/>
              </w:rPr>
              <w:t>;</w:t>
            </w:r>
          </w:p>
          <w:p w14:paraId="04C2D2FA" w14:textId="77777777" w:rsidR="00CB431D" w:rsidRPr="00230253" w:rsidRDefault="00CB431D" w:rsidP="00272531">
            <w:pPr>
              <w:spacing w:after="0"/>
              <w:rPr>
                <w:rFonts w:ascii="Arial" w:hAnsi="Arial"/>
                <w:lang w:eastAsia="en-GB"/>
              </w:rPr>
            </w:pPr>
            <w:r w:rsidRPr="00230253">
              <w:rPr>
                <w:rFonts w:ascii="Arial" w:hAnsi="Arial"/>
                <w:lang w:eastAsia="en-GB"/>
              </w:rPr>
              <w:t xml:space="preserve">    </w:t>
            </w:r>
          </w:p>
          <w:p w14:paraId="412483BB" w14:textId="77777777" w:rsidR="00CB431D" w:rsidRPr="00230253" w:rsidRDefault="00CB431D" w:rsidP="00272531">
            <w:pPr>
              <w:spacing w:after="0"/>
              <w:rPr>
                <w:rFonts w:ascii="Arial" w:hAnsi="Arial"/>
                <w:lang w:eastAsia="en-GB"/>
              </w:rPr>
            </w:pPr>
            <w:r w:rsidRPr="0023025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230253">
              <w:rPr>
                <w:rFonts w:ascii="Arial" w:hAnsi="Arial"/>
                <w:lang w:eastAsia="en-GB"/>
              </w:rPr>
              <w:t>v_MIME_</w:t>
            </w:r>
            <w:proofErr w:type="gramStart"/>
            <w:r w:rsidRPr="00230253">
              <w:rPr>
                <w:rFonts w:ascii="Arial" w:hAnsi="Arial"/>
                <w:lang w:eastAsia="en-GB"/>
              </w:rPr>
              <w:t>Part</w:t>
            </w:r>
            <w:proofErr w:type="spellEnd"/>
            <w:r w:rsidRPr="00230253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230253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30253">
              <w:rPr>
                <w:rFonts w:ascii="Arial" w:hAnsi="Arial"/>
                <w:lang w:eastAsia="en-GB"/>
              </w:rPr>
              <w:t>f_IMS_MIME_MessageBody_GetBody</w:t>
            </w:r>
            <w:proofErr w:type="spellEnd"/>
            <w:r w:rsidRPr="00230253">
              <w:rPr>
                <w:rFonts w:ascii="Arial" w:hAnsi="Arial"/>
                <w:lang w:eastAsia="en-GB"/>
              </w:rPr>
              <w:t>(</w:t>
            </w:r>
            <w:proofErr w:type="spellStart"/>
            <w:r w:rsidRPr="00230253">
              <w:rPr>
                <w:rFonts w:ascii="Arial" w:hAnsi="Arial"/>
                <w:lang w:eastAsia="en-GB"/>
              </w:rPr>
              <w:t>p_MessageBody.mimeMessageBody</w:t>
            </w:r>
            <w:proofErr w:type="spellEnd"/>
            <w:r w:rsidRPr="00230253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230253">
              <w:rPr>
                <w:rFonts w:ascii="Arial" w:hAnsi="Arial"/>
                <w:lang w:eastAsia="en-GB"/>
              </w:rPr>
              <w:t>tsc_MimeType_EmergencyCallDataMSD</w:t>
            </w:r>
            <w:proofErr w:type="spellEnd"/>
            <w:r w:rsidRPr="00230253">
              <w:rPr>
                <w:rFonts w:ascii="Arial" w:hAnsi="Arial"/>
                <w:lang w:eastAsia="en-GB"/>
              </w:rPr>
              <w:t>);</w:t>
            </w:r>
          </w:p>
          <w:p w14:paraId="30DE7EA4" w14:textId="77777777" w:rsidR="00CB431D" w:rsidRPr="00230253" w:rsidRDefault="00CB431D" w:rsidP="00272531">
            <w:pPr>
              <w:spacing w:after="0"/>
              <w:rPr>
                <w:rFonts w:ascii="Arial" w:hAnsi="Arial"/>
                <w:lang w:eastAsia="en-GB"/>
              </w:rPr>
            </w:pPr>
            <w:r w:rsidRPr="00230253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133C34">
              <w:rPr>
                <w:rFonts w:ascii="Arial" w:hAnsi="Arial"/>
                <w:highlight w:val="yellow"/>
                <w:lang w:eastAsia="en-GB"/>
              </w:rPr>
              <w:t>f_MIME_ContentId_GetAddrSpec</w:t>
            </w:r>
            <w:proofErr w:type="spellEnd"/>
            <w:r w:rsidRPr="00133C34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133C34">
              <w:rPr>
                <w:rFonts w:ascii="Arial" w:hAnsi="Arial"/>
                <w:highlight w:val="yellow"/>
                <w:lang w:eastAsia="en-GB"/>
              </w:rPr>
              <w:t>v_MIME_</w:t>
            </w:r>
            <w:proofErr w:type="gramStart"/>
            <w:r w:rsidRPr="00133C34">
              <w:rPr>
                <w:rFonts w:ascii="Arial" w:hAnsi="Arial"/>
                <w:highlight w:val="yellow"/>
                <w:lang w:eastAsia="en-GB"/>
              </w:rPr>
              <w:t>Part.header.contentId</w:t>
            </w:r>
            <w:proofErr w:type="spellEnd"/>
            <w:proofErr w:type="gramEnd"/>
            <w:r w:rsidRPr="00133C34">
              <w:rPr>
                <w:rFonts w:ascii="Arial" w:hAnsi="Arial"/>
                <w:highlight w:val="yellow"/>
                <w:lang w:eastAsia="en-GB"/>
              </w:rPr>
              <w:t>);</w:t>
            </w:r>
          </w:p>
          <w:p w14:paraId="62AD2E05" w14:textId="77777777" w:rsidR="00CB431D" w:rsidRDefault="00CB431D" w:rsidP="002725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230253">
              <w:rPr>
                <w:rFonts w:ascii="Arial" w:hAnsi="Arial"/>
                <w:lang w:eastAsia="en-GB"/>
              </w:rPr>
              <w:t xml:space="preserve">  }</w:t>
            </w:r>
            <w:r w:rsidRPr="00230253">
              <w:rPr>
                <w:rFonts w:ascii="Arial" w:hAnsi="Arial"/>
                <w:b/>
                <w:lang w:eastAsia="en-GB"/>
              </w:rPr>
              <w:t xml:space="preserve"> </w:t>
            </w:r>
          </w:p>
          <w:p w14:paraId="28CB6ADB" w14:textId="77777777" w:rsidR="00CB431D" w:rsidRPr="007111EE" w:rsidRDefault="00CB431D" w:rsidP="00272531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CB431D" w14:paraId="2D0EC37D" w14:textId="77777777" w:rsidTr="00CB431D">
        <w:trPr>
          <w:trHeight w:val="194"/>
        </w:trPr>
        <w:tc>
          <w:tcPr>
            <w:tcW w:w="9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4618" w14:textId="77777777" w:rsidR="00CB431D" w:rsidRDefault="00CB431D" w:rsidP="002725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68C9CD36" w14:textId="77777777" w:rsidR="001E41F3" w:rsidRDefault="001E41F3" w:rsidP="00CB431D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B09A04" w14:textId="77777777" w:rsidR="00D03822" w:rsidRDefault="00D03822">
      <w:r>
        <w:separator/>
      </w:r>
    </w:p>
  </w:endnote>
  <w:endnote w:type="continuationSeparator" w:id="0">
    <w:p w14:paraId="34DDC620" w14:textId="77777777" w:rsidR="00D03822" w:rsidRDefault="00D03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FFDFF" w14:textId="77777777" w:rsidR="00CB431D" w:rsidRDefault="00CB43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E0879" w14:textId="77777777" w:rsidR="00CB431D" w:rsidRDefault="00CB43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956B7" w14:textId="77777777" w:rsidR="00CB431D" w:rsidRDefault="00CB43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F507D" w14:textId="77777777" w:rsidR="00D03822" w:rsidRDefault="00D03822">
      <w:r>
        <w:separator/>
      </w:r>
    </w:p>
  </w:footnote>
  <w:footnote w:type="continuationSeparator" w:id="0">
    <w:p w14:paraId="559C6B82" w14:textId="77777777" w:rsidR="00D03822" w:rsidRDefault="00D03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55B5A28E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B431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42A1367" wp14:editId="4D372CE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65505260"/>
                          </w:sdtPr>
                          <w:sdtEndPr/>
                          <w:sdtContent>
                            <w:p w14:paraId="27C321A1" w14:textId="0FAB2D3B" w:rsidR="00CB431D" w:rsidRPr="00A11327" w:rsidRDefault="00CB431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2A136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65505260"/>
                    </w:sdtPr>
                    <w:sdtContent>
                      <w:p w14:paraId="27C321A1" w14:textId="0FAB2D3B" w:rsidR="00CB431D" w:rsidRPr="00A11327" w:rsidRDefault="00CB431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3EB55" w14:textId="1D5A1AFA" w:rsidR="00CB431D" w:rsidRDefault="00CB431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4C9A1FE" wp14:editId="6658577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41A4E0B" w14:textId="7307D977" w:rsidR="00CB431D" w:rsidRPr="00A11327" w:rsidRDefault="00CB431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C9A1F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341A4E0B" w14:textId="7307D977" w:rsidR="00CB431D" w:rsidRPr="00A11327" w:rsidRDefault="00CB431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0EB65" w14:textId="6028F746" w:rsidR="00CB431D" w:rsidRDefault="00CB431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EA333B1" wp14:editId="7602C48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8295928"/>
                          </w:sdtPr>
                          <w:sdtEndPr/>
                          <w:sdtContent>
                            <w:p w14:paraId="0E0F6CCB" w14:textId="31527617" w:rsidR="00CB431D" w:rsidRPr="00A11327" w:rsidRDefault="00CB431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A333B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8295928"/>
                    </w:sdtPr>
                    <w:sdtContent>
                      <w:p w14:paraId="0E0F6CCB" w14:textId="31527617" w:rsidR="00CB431D" w:rsidRPr="00A11327" w:rsidRDefault="00CB431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A1EF003" w:rsidR="00695808" w:rsidRDefault="00CB431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EA66BF" wp14:editId="5E74AE6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97162213"/>
                          </w:sdtPr>
                          <w:sdtEndPr/>
                          <w:sdtContent>
                            <w:p w14:paraId="29E2A7F6" w14:textId="4AC40201" w:rsidR="00CB431D" w:rsidRPr="00A11327" w:rsidRDefault="00CB431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EA66B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97162213"/>
                    </w:sdtPr>
                    <w:sdtContent>
                      <w:p w14:paraId="29E2A7F6" w14:textId="4AC40201" w:rsidR="00CB431D" w:rsidRPr="00A11327" w:rsidRDefault="00CB431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35C65751" w:rsidR="00695808" w:rsidRDefault="00695808">
    <w:pPr>
      <w:pStyle w:val="Header"/>
      <w:tabs>
        <w:tab w:val="right" w:pos="9639"/>
      </w:tabs>
    </w:pPr>
    <w:r>
      <w:tab/>
    </w:r>
    <w:r w:rsidR="00CB431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51097BE" wp14:editId="389A1B4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16865202"/>
                          </w:sdtPr>
                          <w:sdtEndPr/>
                          <w:sdtContent>
                            <w:p w14:paraId="3FF0A3C4" w14:textId="016E7008" w:rsidR="00CB431D" w:rsidRPr="00A11327" w:rsidRDefault="00CB431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1097BE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16865202"/>
                    </w:sdtPr>
                    <w:sdtContent>
                      <w:p w14:paraId="3FF0A3C4" w14:textId="016E7008" w:rsidR="00CB431D" w:rsidRPr="00A11327" w:rsidRDefault="00CB431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23EBE5CF" w:rsidR="00695808" w:rsidRDefault="00CB431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BDBEC86" wp14:editId="2F0D9E9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71891925"/>
                          </w:sdtPr>
                          <w:sdtEndPr/>
                          <w:sdtContent>
                            <w:p w14:paraId="5C3E16A1" w14:textId="18B4029F" w:rsidR="00CB431D" w:rsidRPr="00A11327" w:rsidRDefault="00CB431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DBEC8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71891925"/>
                    </w:sdtPr>
                    <w:sdtContent>
                      <w:p w14:paraId="5C3E16A1" w14:textId="18B4029F" w:rsidR="00CB431D" w:rsidRPr="00A11327" w:rsidRDefault="00CB431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3BD9"/>
    <w:rsid w:val="007176FF"/>
    <w:rsid w:val="00792342"/>
    <w:rsid w:val="007977A8"/>
    <w:rsid w:val="007B512A"/>
    <w:rsid w:val="007C2097"/>
    <w:rsid w:val="007D6A07"/>
    <w:rsid w:val="007F7259"/>
    <w:rsid w:val="008040A8"/>
    <w:rsid w:val="008149F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431D"/>
    <w:rsid w:val="00CC5026"/>
    <w:rsid w:val="00CC68D0"/>
    <w:rsid w:val="00D03822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CB431D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CB43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CB431D"/>
    <w:rPr>
      <w:rFonts w:ascii="Arial" w:hAnsi="Arial"/>
      <w:sz w:val="32"/>
      <w:lang w:val="en-GB" w:eastAsia="en-US"/>
    </w:rPr>
  </w:style>
  <w:style w:type="character" w:styleId="Emphasis">
    <w:name w:val="Emphasis"/>
    <w:qFormat/>
    <w:rsid w:val="00CB431D"/>
    <w:rPr>
      <w:i/>
      <w:iCs/>
    </w:rPr>
  </w:style>
  <w:style w:type="paragraph" w:styleId="Title">
    <w:name w:val="Title"/>
    <w:basedOn w:val="Normal"/>
    <w:next w:val="Normal"/>
    <w:link w:val="TitleChar"/>
    <w:qFormat/>
    <w:rsid w:val="00CB431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B431D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CB431D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B431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CB431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4B317-8DB6-4C5E-9393-9CF479321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718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8</cp:revision>
  <cp:lastPrinted>1899-12-31T23:00:00Z</cp:lastPrinted>
  <dcterms:created xsi:type="dcterms:W3CDTF">2020-02-03T08:32:00Z</dcterms:created>
  <dcterms:modified xsi:type="dcterms:W3CDTF">2023-09-22T10:16:00Z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R5s230701</vt:lpwstr>
  </property>
  <property fmtid="{D5CDD505-2E9C-101B-9397-08002B2CF9AE}" pid="10" name="Spec#">
    <vt:lpwstr>34.229-3</vt:lpwstr>
  </property>
  <property fmtid="{D5CDD505-2E9C-101B-9397-08002B2CF9AE}" pid="11" name="Cr#">
    <vt:lpwstr>0935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Correction to function f_IMS_ECall_MIME_GetMSD_ContentId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TEI14_Test, EIEI-UEConTest, TEI16_Test, NR_EIEI-UEConTest</vt:lpwstr>
  </property>
  <property fmtid="{D5CDD505-2E9C-101B-9397-08002B2CF9AE}" pid="18" name="Cat">
    <vt:lpwstr>F</vt:lpwstr>
  </property>
  <property fmtid="{D5CDD505-2E9C-101B-9397-08002B2CF9AE}" pid="19" name="ResDate">
    <vt:lpwstr>2023-09-21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2023-09-21T20:12:04Z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038256f4-635f-437a-b022-43b2573312c0</vt:lpwstr>
  </property>
  <property fmtid="{D5CDD505-2E9C-101B-9397-08002B2CF9AE}" pid="27" name="MSIP_Label_9764cdcd-3664-4d05-9615-7cbf65a4f0a8_ContentBits">
    <vt:lpwstr>0</vt:lpwstr>
  </property>
</Properties>
</file>