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C30D1" w14:textId="77777777" w:rsidR="00E62E03" w:rsidRDefault="00E62E03" w:rsidP="00E62E0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383443A" w14:textId="41A99852" w:rsidR="00E62E03" w:rsidRDefault="00E62E03" w:rsidP="00E62E03">
      <w:pPr>
        <w:jc w:val="center"/>
        <w:rPr>
          <w:rFonts w:ascii="Arial" w:hAnsi="Arial" w:cs="Arial"/>
          <w:b/>
          <w:sz w:val="32"/>
        </w:rPr>
      </w:pPr>
      <w:r>
        <w:rPr>
          <w:rFonts w:ascii="Arial" w:hAnsi="Arial" w:cs="Arial"/>
          <w:b/>
          <w:sz w:val="32"/>
        </w:rPr>
        <w:br/>
      </w:r>
      <w:r>
        <w:rPr>
          <w:rFonts w:ascii="Arial" w:hAnsi="Arial" w:cs="Arial"/>
          <w:b/>
          <w:sz w:val="32"/>
        </w:rPr>
        <w:br/>
        <w:t>DRAFT Meeting Report</w:t>
      </w:r>
      <w:r w:rsidR="00F95FD9">
        <w:rPr>
          <w:rFonts w:ascii="Arial" w:hAnsi="Arial" w:cs="Arial"/>
          <w:b/>
          <w:sz w:val="32"/>
        </w:rPr>
        <w:t xml:space="preserve"> v1.0.0</w:t>
      </w:r>
      <w:r>
        <w:rPr>
          <w:rFonts w:ascii="Arial" w:hAnsi="Arial" w:cs="Arial"/>
          <w:b/>
          <w:sz w:val="32"/>
        </w:rPr>
        <w:br/>
        <w:t>for</w:t>
      </w:r>
      <w:r>
        <w:rPr>
          <w:rFonts w:ascii="Arial" w:hAnsi="Arial" w:cs="Arial"/>
          <w:b/>
          <w:sz w:val="32"/>
        </w:rPr>
        <w:br/>
        <w:t>TSG CT WG6</w:t>
      </w:r>
      <w:r>
        <w:rPr>
          <w:rFonts w:ascii="Arial" w:hAnsi="Arial" w:cs="Arial"/>
          <w:b/>
          <w:sz w:val="32"/>
        </w:rPr>
        <w:br/>
        <w:t>meeting: 122</w:t>
      </w:r>
    </w:p>
    <w:p w14:paraId="40273CA9" w14:textId="77777777" w:rsidR="00E62E03" w:rsidRDefault="00E62E03" w:rsidP="00E62E03">
      <w:pPr>
        <w:jc w:val="center"/>
        <w:rPr>
          <w:rFonts w:ascii="Arial" w:hAnsi="Arial" w:cs="Arial"/>
          <w:b/>
          <w:sz w:val="32"/>
        </w:rPr>
      </w:pPr>
      <w:r>
        <w:rPr>
          <w:rFonts w:ascii="Arial" w:hAnsi="Arial" w:cs="Arial"/>
          <w:b/>
          <w:sz w:val="32"/>
        </w:rPr>
        <w:t>Bratislava, Slovakia, 20/05/2025 to 23/05/2025</w:t>
      </w:r>
    </w:p>
    <w:p w14:paraId="3DE73705" w14:textId="77777777" w:rsidR="00E62E03" w:rsidRDefault="00E62E03" w:rsidP="00E62E03"/>
    <w:p w14:paraId="3DD3EFD2" w14:textId="77777777" w:rsidR="00E62E03" w:rsidRDefault="00E62E03" w:rsidP="00E62E03"/>
    <w:p w14:paraId="63B26354" w14:textId="44E4AB25" w:rsidR="00E62E03" w:rsidRDefault="00F95FD9" w:rsidP="00F95FD9">
      <w:pPr>
        <w:pStyle w:val="Heading2"/>
      </w:pPr>
      <w:r>
        <w:br w:type="page"/>
      </w:r>
      <w:r w:rsidR="00E62E03">
        <w:lastRenderedPageBreak/>
        <w:t>Contents:</w:t>
      </w:r>
    </w:p>
    <w:p w14:paraId="7EDE57C5" w14:textId="516558CB" w:rsidR="00E62E03" w:rsidRDefault="00E62E03">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_Toc199144134 \h </w:instrText>
      </w:r>
      <w:r>
        <w:fldChar w:fldCharType="separate"/>
      </w:r>
      <w:r>
        <w:t>7</w:t>
      </w:r>
      <w:r>
        <w:fldChar w:fldCharType="end"/>
      </w:r>
    </w:p>
    <w:p w14:paraId="32DA0A71" w14:textId="2E130E5E" w:rsidR="00E62E03" w:rsidRDefault="00E62E03">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_Toc199144135 \h </w:instrText>
      </w:r>
      <w:r>
        <w:fldChar w:fldCharType="separate"/>
      </w:r>
      <w:r>
        <w:t>7</w:t>
      </w:r>
      <w:r>
        <w:fldChar w:fldCharType="end"/>
      </w:r>
    </w:p>
    <w:p w14:paraId="71CF5DD9" w14:textId="2BDAF811" w:rsidR="00E62E03" w:rsidRDefault="00E62E03">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ans Antitrust declarations</w:t>
      </w:r>
      <w:r>
        <w:tab/>
      </w:r>
      <w:r>
        <w:fldChar w:fldCharType="begin"/>
      </w:r>
      <w:r>
        <w:instrText xml:space="preserve"> PAGEREF _Toc199144136 \h </w:instrText>
      </w:r>
      <w:r>
        <w:fldChar w:fldCharType="separate"/>
      </w:r>
      <w:r>
        <w:t>7</w:t>
      </w:r>
      <w:r>
        <w:fldChar w:fldCharType="end"/>
      </w:r>
    </w:p>
    <w:p w14:paraId="3B505501" w14:textId="6FBCFDB1" w:rsidR="00E62E03" w:rsidRDefault="00E62E03">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Roll call of delegates</w:t>
      </w:r>
      <w:r>
        <w:tab/>
      </w:r>
      <w:r>
        <w:fldChar w:fldCharType="begin"/>
      </w:r>
      <w:r>
        <w:instrText xml:space="preserve"> PAGEREF _Toc199144137 \h </w:instrText>
      </w:r>
      <w:r>
        <w:fldChar w:fldCharType="separate"/>
      </w:r>
      <w:r>
        <w:t>7</w:t>
      </w:r>
      <w:r>
        <w:fldChar w:fldCharType="end"/>
      </w:r>
    </w:p>
    <w:p w14:paraId="13D9D4EB" w14:textId="363B838D" w:rsidR="00E62E03" w:rsidRDefault="00E62E0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_Toc199144138 \h </w:instrText>
      </w:r>
      <w:r>
        <w:fldChar w:fldCharType="separate"/>
      </w:r>
      <w:r>
        <w:t>7</w:t>
      </w:r>
      <w:r>
        <w:fldChar w:fldCharType="end"/>
      </w:r>
    </w:p>
    <w:p w14:paraId="26C9EEC6" w14:textId="580AD154" w:rsidR="00E62E03" w:rsidRDefault="00E62E0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_Toc199144139 \h </w:instrText>
      </w:r>
      <w:r>
        <w:fldChar w:fldCharType="separate"/>
      </w:r>
      <w:r>
        <w:t>8</w:t>
      </w:r>
      <w:r>
        <w:fldChar w:fldCharType="end"/>
      </w:r>
    </w:p>
    <w:p w14:paraId="2BD9ECA2" w14:textId="2E7BE8D2" w:rsidR="00E62E03" w:rsidRDefault="00E62E03">
      <w:pPr>
        <w:pStyle w:val="TOC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Report of the previous CT6 meeting</w:t>
      </w:r>
      <w:r>
        <w:tab/>
      </w:r>
      <w:r>
        <w:fldChar w:fldCharType="begin"/>
      </w:r>
      <w:r>
        <w:instrText xml:space="preserve"> PAGEREF _Toc199144140 \h </w:instrText>
      </w:r>
      <w:r>
        <w:fldChar w:fldCharType="separate"/>
      </w:r>
      <w:r>
        <w:t>8</w:t>
      </w:r>
      <w:r>
        <w:fldChar w:fldCharType="end"/>
      </w:r>
    </w:p>
    <w:p w14:paraId="6257E05C" w14:textId="1427DB2A" w:rsidR="00E62E03" w:rsidRDefault="00E62E03">
      <w:pPr>
        <w:pStyle w:val="TOC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Report from TSG plenary meetings</w:t>
      </w:r>
      <w:r>
        <w:tab/>
      </w:r>
      <w:r>
        <w:fldChar w:fldCharType="begin"/>
      </w:r>
      <w:r>
        <w:instrText xml:space="preserve"> PAGEREF _Toc199144141 \h </w:instrText>
      </w:r>
      <w:r>
        <w:fldChar w:fldCharType="separate"/>
      </w:r>
      <w:r>
        <w:t>8</w:t>
      </w:r>
      <w:r>
        <w:fldChar w:fldCharType="end"/>
      </w:r>
    </w:p>
    <w:p w14:paraId="60471DA2" w14:textId="4D52274F" w:rsidR="00E62E03" w:rsidRDefault="00E62E0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_Toc199144142 \h </w:instrText>
      </w:r>
      <w:r>
        <w:fldChar w:fldCharType="separate"/>
      </w:r>
      <w:r>
        <w:t>9</w:t>
      </w:r>
      <w:r>
        <w:fldChar w:fldCharType="end"/>
      </w:r>
    </w:p>
    <w:p w14:paraId="2348C57E" w14:textId="7BA51653" w:rsidR="00E62E03" w:rsidRDefault="00E62E03">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 statements / inputs from 3GPP groups</w:t>
      </w:r>
      <w:r>
        <w:tab/>
      </w:r>
      <w:r>
        <w:fldChar w:fldCharType="begin"/>
      </w:r>
      <w:r>
        <w:instrText xml:space="preserve"> PAGEREF _Toc199144143 \h </w:instrText>
      </w:r>
      <w:r>
        <w:fldChar w:fldCharType="separate"/>
      </w:r>
      <w:r>
        <w:t>9</w:t>
      </w:r>
      <w:r>
        <w:fldChar w:fldCharType="end"/>
      </w:r>
    </w:p>
    <w:p w14:paraId="39CD2CFE" w14:textId="2517DC7A" w:rsidR="00E62E03" w:rsidRDefault="00E62E03">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Incoming liaison statements / inputs from other groups</w:t>
      </w:r>
      <w:r>
        <w:tab/>
      </w:r>
      <w:r>
        <w:fldChar w:fldCharType="begin"/>
      </w:r>
      <w:r>
        <w:instrText xml:space="preserve"> PAGEREF _Toc199144144 \h </w:instrText>
      </w:r>
      <w:r>
        <w:fldChar w:fldCharType="separate"/>
      </w:r>
      <w:r>
        <w:t>9</w:t>
      </w:r>
      <w:r>
        <w:fldChar w:fldCharType="end"/>
      </w:r>
    </w:p>
    <w:p w14:paraId="0F43EB49" w14:textId="38125428" w:rsidR="00E62E03" w:rsidRDefault="00E62E03">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_Toc199144145 \h </w:instrText>
      </w:r>
      <w:r>
        <w:fldChar w:fldCharType="separate"/>
      </w:r>
      <w:r>
        <w:t>9</w:t>
      </w:r>
      <w:r>
        <w:fldChar w:fldCharType="end"/>
      </w:r>
    </w:p>
    <w:p w14:paraId="3BA60F49" w14:textId="45EE3FC7" w:rsidR="00E62E03" w:rsidRDefault="00E62E0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Action List</w:t>
      </w:r>
      <w:r>
        <w:tab/>
      </w:r>
      <w:r>
        <w:fldChar w:fldCharType="begin"/>
      </w:r>
      <w:r>
        <w:instrText xml:space="preserve"> PAGEREF _Toc199144146 \h </w:instrText>
      </w:r>
      <w:r>
        <w:fldChar w:fldCharType="separate"/>
      </w:r>
      <w:r>
        <w:t>10</w:t>
      </w:r>
      <w:r>
        <w:fldChar w:fldCharType="end"/>
      </w:r>
    </w:p>
    <w:p w14:paraId="6CA52D19" w14:textId="7FCB83F7" w:rsidR="00E62E03" w:rsidRDefault="00E62E0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Dummy / open for WG use</w:t>
      </w:r>
      <w:r>
        <w:tab/>
      </w:r>
      <w:r>
        <w:fldChar w:fldCharType="begin"/>
      </w:r>
      <w:r>
        <w:instrText xml:space="preserve"> PAGEREF _Toc199144147 \h </w:instrText>
      </w:r>
      <w:r>
        <w:fldChar w:fldCharType="separate"/>
      </w:r>
      <w:r>
        <w:t>11</w:t>
      </w:r>
      <w:r>
        <w:fldChar w:fldCharType="end"/>
      </w:r>
    </w:p>
    <w:p w14:paraId="17C00029" w14:textId="1860413F" w:rsidR="00E62E03" w:rsidRDefault="00E62E0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_Toc199144148 \h </w:instrText>
      </w:r>
      <w:r>
        <w:fldChar w:fldCharType="separate"/>
      </w:r>
      <w:r>
        <w:t>11</w:t>
      </w:r>
      <w:r>
        <w:fldChar w:fldCharType="end"/>
      </w:r>
    </w:p>
    <w:p w14:paraId="3BD2E3E9" w14:textId="3A460ECF" w:rsidR="00E62E03" w:rsidRDefault="00E62E0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_Toc199144149 \h </w:instrText>
      </w:r>
      <w:r>
        <w:fldChar w:fldCharType="separate"/>
      </w:r>
      <w:r>
        <w:t>11</w:t>
      </w:r>
      <w:r>
        <w:fldChar w:fldCharType="end"/>
      </w:r>
    </w:p>
    <w:p w14:paraId="247E3245" w14:textId="0B84331C" w:rsidR="00E62E03" w:rsidRDefault="00E62E03">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_Toc199144150 \h </w:instrText>
      </w:r>
      <w:r>
        <w:fldChar w:fldCharType="separate"/>
      </w:r>
      <w:r>
        <w:t>11</w:t>
      </w:r>
      <w:r>
        <w:fldChar w:fldCharType="end"/>
      </w:r>
    </w:p>
    <w:p w14:paraId="185B45A1" w14:textId="3E7FE10B" w:rsidR="00E62E03" w:rsidRDefault="00E62E03">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_Toc199144151 \h </w:instrText>
      </w:r>
      <w:r>
        <w:fldChar w:fldCharType="separate"/>
      </w:r>
      <w:r>
        <w:t>11</w:t>
      </w:r>
      <w:r>
        <w:fldChar w:fldCharType="end"/>
      </w:r>
    </w:p>
    <w:p w14:paraId="008AECB0" w14:textId="66F9C0FB" w:rsidR="00E62E03" w:rsidRDefault="00E62E03">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_Toc199144152 \h </w:instrText>
      </w:r>
      <w:r>
        <w:fldChar w:fldCharType="separate"/>
      </w:r>
      <w:r>
        <w:t>11</w:t>
      </w:r>
      <w:r>
        <w:fldChar w:fldCharType="end"/>
      </w:r>
    </w:p>
    <w:p w14:paraId="6CA6BC14" w14:textId="7D000DE8" w:rsidR="00E62E03" w:rsidRDefault="00E62E03">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_Toc199144153 \h </w:instrText>
      </w:r>
      <w:r>
        <w:fldChar w:fldCharType="separate"/>
      </w:r>
      <w:r>
        <w:t>11</w:t>
      </w:r>
      <w:r>
        <w:fldChar w:fldCharType="end"/>
      </w:r>
    </w:p>
    <w:p w14:paraId="538A488C" w14:textId="63D6D084" w:rsidR="00E62E03" w:rsidRDefault="00E62E03">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_Toc199144154 \h </w:instrText>
      </w:r>
      <w:r>
        <w:fldChar w:fldCharType="separate"/>
      </w:r>
      <w:r>
        <w:t>11</w:t>
      </w:r>
      <w:r>
        <w:fldChar w:fldCharType="end"/>
      </w:r>
    </w:p>
    <w:p w14:paraId="7B0DFCD8" w14:textId="40427644" w:rsidR="00E62E03" w:rsidRDefault="00E62E03">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_Toc199144155 \h </w:instrText>
      </w:r>
      <w:r>
        <w:fldChar w:fldCharType="separate"/>
      </w:r>
      <w:r>
        <w:t>11</w:t>
      </w:r>
      <w:r>
        <w:fldChar w:fldCharType="end"/>
      </w:r>
    </w:p>
    <w:p w14:paraId="62A9F070" w14:textId="6EBEFFDA" w:rsidR="00E62E03" w:rsidRDefault="00E62E03">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_Toc199144156 \h </w:instrText>
      </w:r>
      <w:r>
        <w:fldChar w:fldCharType="separate"/>
      </w:r>
      <w:r>
        <w:t>11</w:t>
      </w:r>
      <w:r>
        <w:fldChar w:fldCharType="end"/>
      </w:r>
    </w:p>
    <w:p w14:paraId="2C79F033" w14:textId="7B2CCFE1" w:rsidR="00E62E03" w:rsidRDefault="00E62E03">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_Toc199144157 \h </w:instrText>
      </w:r>
      <w:r>
        <w:fldChar w:fldCharType="separate"/>
      </w:r>
      <w:r>
        <w:t>11</w:t>
      </w:r>
      <w:r>
        <w:fldChar w:fldCharType="end"/>
      </w:r>
    </w:p>
    <w:p w14:paraId="5D00A380" w14:textId="026BC308" w:rsidR="00E62E03" w:rsidRDefault="00E62E03">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_Toc199144158 \h </w:instrText>
      </w:r>
      <w:r>
        <w:fldChar w:fldCharType="separate"/>
      </w:r>
      <w:r>
        <w:t>12</w:t>
      </w:r>
      <w:r>
        <w:fldChar w:fldCharType="end"/>
      </w:r>
    </w:p>
    <w:p w14:paraId="7C8D5092" w14:textId="2928D36E" w:rsidR="00E62E03" w:rsidRDefault="00E62E03">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_Toc199144159 \h </w:instrText>
      </w:r>
      <w:r>
        <w:fldChar w:fldCharType="separate"/>
      </w:r>
      <w:r>
        <w:t>12</w:t>
      </w:r>
      <w:r>
        <w:fldChar w:fldCharType="end"/>
      </w:r>
    </w:p>
    <w:p w14:paraId="5458E088" w14:textId="12ED2419" w:rsidR="00E62E03" w:rsidRDefault="00E62E03">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_Toc199144160 \h </w:instrText>
      </w:r>
      <w:r>
        <w:fldChar w:fldCharType="separate"/>
      </w:r>
      <w:r>
        <w:t>12</w:t>
      </w:r>
      <w:r>
        <w:fldChar w:fldCharType="end"/>
      </w:r>
    </w:p>
    <w:p w14:paraId="70AAA608" w14:textId="1AE95787" w:rsidR="00E62E03" w:rsidRDefault="00E62E03">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_Toc199144161 \h </w:instrText>
      </w:r>
      <w:r>
        <w:fldChar w:fldCharType="separate"/>
      </w:r>
      <w:r>
        <w:t>12</w:t>
      </w:r>
      <w:r>
        <w:fldChar w:fldCharType="end"/>
      </w:r>
    </w:p>
    <w:p w14:paraId="5DB07EEF" w14:textId="2423190D" w:rsidR="00E62E03" w:rsidRDefault="00E62E03">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_Toc199144162 \h </w:instrText>
      </w:r>
      <w:r>
        <w:fldChar w:fldCharType="separate"/>
      </w:r>
      <w:r>
        <w:t>12</w:t>
      </w:r>
      <w:r>
        <w:fldChar w:fldCharType="end"/>
      </w:r>
    </w:p>
    <w:p w14:paraId="570284BE" w14:textId="717DC2B4" w:rsidR="00E62E03" w:rsidRDefault="00E62E03">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_Toc199144163 \h </w:instrText>
      </w:r>
      <w:r>
        <w:fldChar w:fldCharType="separate"/>
      </w:r>
      <w:r>
        <w:t>16</w:t>
      </w:r>
      <w:r>
        <w:fldChar w:fldCharType="end"/>
      </w:r>
    </w:p>
    <w:p w14:paraId="16AB58C6" w14:textId="78592C3F" w:rsidR="00E62E03" w:rsidRDefault="00E62E03">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_Toc199144164 \h </w:instrText>
      </w:r>
      <w:r>
        <w:fldChar w:fldCharType="separate"/>
      </w:r>
      <w:r>
        <w:t>16</w:t>
      </w:r>
      <w:r>
        <w:fldChar w:fldCharType="end"/>
      </w:r>
    </w:p>
    <w:p w14:paraId="46795F0C" w14:textId="164A6A6A" w:rsidR="00E62E03" w:rsidRDefault="00E62E03">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_Toc199144165 \h </w:instrText>
      </w:r>
      <w:r>
        <w:fldChar w:fldCharType="separate"/>
      </w:r>
      <w:r>
        <w:t>16</w:t>
      </w:r>
      <w:r>
        <w:fldChar w:fldCharType="end"/>
      </w:r>
    </w:p>
    <w:p w14:paraId="39403543" w14:textId="1A4D3F1F" w:rsidR="00E62E03" w:rsidRDefault="00E62E03">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_Toc199144166 \h </w:instrText>
      </w:r>
      <w:r>
        <w:fldChar w:fldCharType="separate"/>
      </w:r>
      <w:r>
        <w:t>16</w:t>
      </w:r>
      <w:r>
        <w:fldChar w:fldCharType="end"/>
      </w:r>
    </w:p>
    <w:p w14:paraId="6F482660" w14:textId="477D671B" w:rsidR="00E62E03" w:rsidRDefault="00E62E03">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_Toc199144167 \h </w:instrText>
      </w:r>
      <w:r>
        <w:fldChar w:fldCharType="separate"/>
      </w:r>
      <w:r>
        <w:t>16</w:t>
      </w:r>
      <w:r>
        <w:fldChar w:fldCharType="end"/>
      </w:r>
    </w:p>
    <w:p w14:paraId="3DF52550" w14:textId="070ED14E" w:rsidR="00E62E03" w:rsidRDefault="00E62E03">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_Toc199144168 \h </w:instrText>
      </w:r>
      <w:r>
        <w:fldChar w:fldCharType="separate"/>
      </w:r>
      <w:r>
        <w:t>16</w:t>
      </w:r>
      <w:r>
        <w:fldChar w:fldCharType="end"/>
      </w:r>
    </w:p>
    <w:p w14:paraId="00A55265" w14:textId="07936BCC" w:rsidR="00E62E03" w:rsidRDefault="00E62E03">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_Toc199144169 \h </w:instrText>
      </w:r>
      <w:r>
        <w:fldChar w:fldCharType="separate"/>
      </w:r>
      <w:r>
        <w:t>16</w:t>
      </w:r>
      <w:r>
        <w:fldChar w:fldCharType="end"/>
      </w:r>
    </w:p>
    <w:p w14:paraId="6156A87C" w14:textId="60C56B06" w:rsidR="00E62E03" w:rsidRDefault="00E62E03">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_Toc199144170 \h </w:instrText>
      </w:r>
      <w:r>
        <w:fldChar w:fldCharType="separate"/>
      </w:r>
      <w:r>
        <w:t>16</w:t>
      </w:r>
      <w:r>
        <w:fldChar w:fldCharType="end"/>
      </w:r>
    </w:p>
    <w:p w14:paraId="548A74F0" w14:textId="2BF5FBA4" w:rsidR="00E62E03" w:rsidRDefault="00E62E03">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_Toc199144171 \h </w:instrText>
      </w:r>
      <w:r>
        <w:fldChar w:fldCharType="separate"/>
      </w:r>
      <w:r>
        <w:t>16</w:t>
      </w:r>
      <w:r>
        <w:fldChar w:fldCharType="end"/>
      </w:r>
    </w:p>
    <w:p w14:paraId="5EB502F6" w14:textId="559054F8" w:rsidR="00E62E03" w:rsidRDefault="00E62E03">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_Toc199144172 \h </w:instrText>
      </w:r>
      <w:r>
        <w:fldChar w:fldCharType="separate"/>
      </w:r>
      <w:r>
        <w:t>16</w:t>
      </w:r>
      <w:r>
        <w:fldChar w:fldCharType="end"/>
      </w:r>
    </w:p>
    <w:p w14:paraId="613F8729" w14:textId="58CAD2F3" w:rsidR="00E62E03" w:rsidRDefault="00E62E03">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_Toc199144173 \h </w:instrText>
      </w:r>
      <w:r>
        <w:fldChar w:fldCharType="separate"/>
      </w:r>
      <w:r>
        <w:t>16</w:t>
      </w:r>
      <w:r>
        <w:fldChar w:fldCharType="end"/>
      </w:r>
    </w:p>
    <w:p w14:paraId="5D310A08" w14:textId="50B6A5A5" w:rsidR="00E62E03" w:rsidRDefault="00E62E03">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_Toc199144174 \h </w:instrText>
      </w:r>
      <w:r>
        <w:fldChar w:fldCharType="separate"/>
      </w:r>
      <w:r>
        <w:t>16</w:t>
      </w:r>
      <w:r>
        <w:fldChar w:fldCharType="end"/>
      </w:r>
    </w:p>
    <w:p w14:paraId="3D5AC274" w14:textId="6FA1BBB7" w:rsidR="00E62E03" w:rsidRDefault="00E62E03">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_Toc199144175 \h </w:instrText>
      </w:r>
      <w:r>
        <w:fldChar w:fldCharType="separate"/>
      </w:r>
      <w:r>
        <w:t>16</w:t>
      </w:r>
      <w:r>
        <w:fldChar w:fldCharType="end"/>
      </w:r>
    </w:p>
    <w:p w14:paraId="5DE2A50B" w14:textId="7A7FFC49" w:rsidR="00E62E03" w:rsidRDefault="00E62E03">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_Toc199144176 \h </w:instrText>
      </w:r>
      <w:r>
        <w:fldChar w:fldCharType="separate"/>
      </w:r>
      <w:r>
        <w:t>16</w:t>
      </w:r>
      <w:r>
        <w:fldChar w:fldCharType="end"/>
      </w:r>
    </w:p>
    <w:p w14:paraId="5AE28D15" w14:textId="6750DA08" w:rsidR="00E62E03" w:rsidRDefault="00E62E03">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_Toc199144177 \h </w:instrText>
      </w:r>
      <w:r>
        <w:fldChar w:fldCharType="separate"/>
      </w:r>
      <w:r>
        <w:t>16</w:t>
      </w:r>
      <w:r>
        <w:fldChar w:fldCharType="end"/>
      </w:r>
    </w:p>
    <w:p w14:paraId="404B42A9" w14:textId="34AD8DF9" w:rsidR="00E62E03" w:rsidRDefault="00E62E03">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_Toc199144178 \h </w:instrText>
      </w:r>
      <w:r>
        <w:fldChar w:fldCharType="separate"/>
      </w:r>
      <w:r>
        <w:t>16</w:t>
      </w:r>
      <w:r>
        <w:fldChar w:fldCharType="end"/>
      </w:r>
    </w:p>
    <w:p w14:paraId="224913AE" w14:textId="6BBBFF02" w:rsidR="00E62E03" w:rsidRDefault="00E62E03">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_Toc199144179 \h </w:instrText>
      </w:r>
      <w:r>
        <w:fldChar w:fldCharType="separate"/>
      </w:r>
      <w:r>
        <w:t>16</w:t>
      </w:r>
      <w:r>
        <w:fldChar w:fldCharType="end"/>
      </w:r>
    </w:p>
    <w:p w14:paraId="6884BC38" w14:textId="1E271B2C" w:rsidR="00E62E03" w:rsidRDefault="00E62E03">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_Toc199144180 \h </w:instrText>
      </w:r>
      <w:r>
        <w:fldChar w:fldCharType="separate"/>
      </w:r>
      <w:r>
        <w:t>16</w:t>
      </w:r>
      <w:r>
        <w:fldChar w:fldCharType="end"/>
      </w:r>
    </w:p>
    <w:p w14:paraId="4735B185" w14:textId="54331908" w:rsidR="00E62E03" w:rsidRDefault="00E62E03">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_Toc199144181 \h </w:instrText>
      </w:r>
      <w:r>
        <w:fldChar w:fldCharType="separate"/>
      </w:r>
      <w:r>
        <w:t>16</w:t>
      </w:r>
      <w:r>
        <w:fldChar w:fldCharType="end"/>
      </w:r>
    </w:p>
    <w:p w14:paraId="71E81AD9" w14:textId="73CB7380" w:rsidR="00E62E03" w:rsidRDefault="00E62E03">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_Toc199144182 \h </w:instrText>
      </w:r>
      <w:r>
        <w:fldChar w:fldCharType="separate"/>
      </w:r>
      <w:r>
        <w:t>16</w:t>
      </w:r>
      <w:r>
        <w:fldChar w:fldCharType="end"/>
      </w:r>
    </w:p>
    <w:p w14:paraId="705AE75F" w14:textId="66236EE3" w:rsidR="00E62E03" w:rsidRDefault="00E62E03">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_Toc199144183 \h </w:instrText>
      </w:r>
      <w:r>
        <w:fldChar w:fldCharType="separate"/>
      </w:r>
      <w:r>
        <w:t>17</w:t>
      </w:r>
      <w:r>
        <w:fldChar w:fldCharType="end"/>
      </w:r>
    </w:p>
    <w:p w14:paraId="6A6B211E" w14:textId="5E8B1788" w:rsidR="00E62E03" w:rsidRDefault="00E62E03">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_Toc199144184 \h </w:instrText>
      </w:r>
      <w:r>
        <w:fldChar w:fldCharType="separate"/>
      </w:r>
      <w:r>
        <w:t>17</w:t>
      </w:r>
      <w:r>
        <w:fldChar w:fldCharType="end"/>
      </w:r>
    </w:p>
    <w:p w14:paraId="2AE2749C" w14:textId="09E4AB57" w:rsidR="00E62E03" w:rsidRDefault="00E62E03">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_Toc199144185 \h </w:instrText>
      </w:r>
      <w:r>
        <w:fldChar w:fldCharType="separate"/>
      </w:r>
      <w:r>
        <w:t>17</w:t>
      </w:r>
      <w:r>
        <w:fldChar w:fldCharType="end"/>
      </w:r>
    </w:p>
    <w:p w14:paraId="4CA0500D" w14:textId="4BF4993B" w:rsidR="00E62E03" w:rsidRDefault="00E62E03">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_Toc199144186 \h </w:instrText>
      </w:r>
      <w:r>
        <w:fldChar w:fldCharType="separate"/>
      </w:r>
      <w:r>
        <w:t>17</w:t>
      </w:r>
      <w:r>
        <w:fldChar w:fldCharType="end"/>
      </w:r>
    </w:p>
    <w:p w14:paraId="3D2BD239" w14:textId="4588FF10" w:rsidR="00E62E03" w:rsidRDefault="00E62E03">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_Toc199144187 \h </w:instrText>
      </w:r>
      <w:r>
        <w:fldChar w:fldCharType="separate"/>
      </w:r>
      <w:r>
        <w:t>17</w:t>
      </w:r>
      <w:r>
        <w:fldChar w:fldCharType="end"/>
      </w:r>
    </w:p>
    <w:p w14:paraId="552CA3D5" w14:textId="21842251" w:rsidR="00E62E03" w:rsidRDefault="00E62E03">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_Toc199144188 \h </w:instrText>
      </w:r>
      <w:r>
        <w:fldChar w:fldCharType="separate"/>
      </w:r>
      <w:r>
        <w:t>17</w:t>
      </w:r>
      <w:r>
        <w:fldChar w:fldCharType="end"/>
      </w:r>
    </w:p>
    <w:p w14:paraId="2C95F507" w14:textId="7ED2467C" w:rsidR="00E62E03" w:rsidRDefault="00E62E03">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_Toc199144189 \h </w:instrText>
      </w:r>
      <w:r>
        <w:fldChar w:fldCharType="separate"/>
      </w:r>
      <w:r>
        <w:t>17</w:t>
      </w:r>
      <w:r>
        <w:fldChar w:fldCharType="end"/>
      </w:r>
    </w:p>
    <w:p w14:paraId="0FE5CE6F" w14:textId="15C77B21" w:rsidR="00E62E03" w:rsidRDefault="00E62E03">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_Toc199144190 \h </w:instrText>
      </w:r>
      <w:r>
        <w:fldChar w:fldCharType="separate"/>
      </w:r>
      <w:r>
        <w:t>17</w:t>
      </w:r>
      <w:r>
        <w:fldChar w:fldCharType="end"/>
      </w:r>
    </w:p>
    <w:p w14:paraId="7E2D3756" w14:textId="731159E6" w:rsidR="00E62E03" w:rsidRDefault="00E62E03">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_Toc199144191 \h </w:instrText>
      </w:r>
      <w:r>
        <w:fldChar w:fldCharType="separate"/>
      </w:r>
      <w:r>
        <w:t>17</w:t>
      </w:r>
      <w:r>
        <w:fldChar w:fldCharType="end"/>
      </w:r>
    </w:p>
    <w:p w14:paraId="27B0D53B" w14:textId="4AC150EB" w:rsidR="00E62E03" w:rsidRDefault="00E62E03">
      <w:pPr>
        <w:pStyle w:val="TOC3"/>
        <w:rPr>
          <w:rFonts w:asciiTheme="minorHAnsi" w:eastAsiaTheme="minorEastAsia" w:hAnsiTheme="minorHAnsi" w:cstheme="minorBidi"/>
          <w:kern w:val="2"/>
          <w:sz w:val="24"/>
          <w:szCs w:val="24"/>
          <w14:ligatures w14:val="standardContextual"/>
        </w:rPr>
      </w:pPr>
      <w:r>
        <w:lastRenderedPageBreak/>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_Toc199144192 \h </w:instrText>
      </w:r>
      <w:r>
        <w:fldChar w:fldCharType="separate"/>
      </w:r>
      <w:r>
        <w:t>17</w:t>
      </w:r>
      <w:r>
        <w:fldChar w:fldCharType="end"/>
      </w:r>
    </w:p>
    <w:p w14:paraId="45F0FCFE" w14:textId="74DE96C5" w:rsidR="00E62E03" w:rsidRDefault="00E62E03">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_Toc199144193 \h </w:instrText>
      </w:r>
      <w:r>
        <w:fldChar w:fldCharType="separate"/>
      </w:r>
      <w:r>
        <w:t>17</w:t>
      </w:r>
      <w:r>
        <w:fldChar w:fldCharType="end"/>
      </w:r>
    </w:p>
    <w:p w14:paraId="49267DD4" w14:textId="1BC0006E" w:rsidR="00E62E03" w:rsidRDefault="00E62E03">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_Toc199144194 \h </w:instrText>
      </w:r>
      <w:r>
        <w:fldChar w:fldCharType="separate"/>
      </w:r>
      <w:r>
        <w:t>17</w:t>
      </w:r>
      <w:r>
        <w:fldChar w:fldCharType="end"/>
      </w:r>
    </w:p>
    <w:p w14:paraId="64B61AE2" w14:textId="290BBF3B" w:rsidR="00E62E03" w:rsidRDefault="00E62E03">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_Toc199144195 \h </w:instrText>
      </w:r>
      <w:r>
        <w:fldChar w:fldCharType="separate"/>
      </w:r>
      <w:r>
        <w:t>17</w:t>
      </w:r>
      <w:r>
        <w:fldChar w:fldCharType="end"/>
      </w:r>
    </w:p>
    <w:p w14:paraId="39324D62" w14:textId="112101D1" w:rsidR="00E62E03" w:rsidRDefault="00E62E03">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_Toc199144196 \h </w:instrText>
      </w:r>
      <w:r>
        <w:fldChar w:fldCharType="separate"/>
      </w:r>
      <w:r>
        <w:t>17</w:t>
      </w:r>
      <w:r>
        <w:fldChar w:fldCharType="end"/>
      </w:r>
    </w:p>
    <w:p w14:paraId="59CF770D" w14:textId="123F999E" w:rsidR="00E62E03" w:rsidRDefault="00E62E03">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_Toc199144197 \h </w:instrText>
      </w:r>
      <w:r>
        <w:fldChar w:fldCharType="separate"/>
      </w:r>
      <w:r>
        <w:t>17</w:t>
      </w:r>
      <w:r>
        <w:fldChar w:fldCharType="end"/>
      </w:r>
    </w:p>
    <w:p w14:paraId="07170E62" w14:textId="37CC2716" w:rsidR="00E62E03" w:rsidRDefault="00E62E03">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_Toc199144198 \h </w:instrText>
      </w:r>
      <w:r>
        <w:fldChar w:fldCharType="separate"/>
      </w:r>
      <w:r>
        <w:t>17</w:t>
      </w:r>
      <w:r>
        <w:fldChar w:fldCharType="end"/>
      </w:r>
    </w:p>
    <w:p w14:paraId="1A8F8538" w14:textId="52737AB2" w:rsidR="00E62E03" w:rsidRDefault="00E62E03">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_Toc199144199 \h </w:instrText>
      </w:r>
      <w:r>
        <w:fldChar w:fldCharType="separate"/>
      </w:r>
      <w:r>
        <w:t>17</w:t>
      </w:r>
      <w:r>
        <w:fldChar w:fldCharType="end"/>
      </w:r>
    </w:p>
    <w:p w14:paraId="0EF670FD" w14:textId="694A77FA" w:rsidR="00E62E03" w:rsidRDefault="00E62E03">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_Toc199144200 \h </w:instrText>
      </w:r>
      <w:r>
        <w:fldChar w:fldCharType="separate"/>
      </w:r>
      <w:r>
        <w:t>17</w:t>
      </w:r>
      <w:r>
        <w:fldChar w:fldCharType="end"/>
      </w:r>
    </w:p>
    <w:p w14:paraId="1F5963DE" w14:textId="6B7E8898" w:rsidR="00E62E03" w:rsidRDefault="00E62E03">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_Toc199144201 \h </w:instrText>
      </w:r>
      <w:r>
        <w:fldChar w:fldCharType="separate"/>
      </w:r>
      <w:r>
        <w:t>17</w:t>
      </w:r>
      <w:r>
        <w:fldChar w:fldCharType="end"/>
      </w:r>
    </w:p>
    <w:p w14:paraId="4358F9D7" w14:textId="7AFFF2A3" w:rsidR="00E62E03" w:rsidRDefault="00E62E03">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_Toc199144202 \h </w:instrText>
      </w:r>
      <w:r>
        <w:fldChar w:fldCharType="separate"/>
      </w:r>
      <w:r>
        <w:t>17</w:t>
      </w:r>
      <w:r>
        <w:fldChar w:fldCharType="end"/>
      </w:r>
    </w:p>
    <w:p w14:paraId="47757DCE" w14:textId="6C0D1FD3" w:rsidR="00E62E03" w:rsidRDefault="00E62E03">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_Toc199144203 \h </w:instrText>
      </w:r>
      <w:r>
        <w:fldChar w:fldCharType="separate"/>
      </w:r>
      <w:r>
        <w:t>17</w:t>
      </w:r>
      <w:r>
        <w:fldChar w:fldCharType="end"/>
      </w:r>
    </w:p>
    <w:p w14:paraId="0168135E" w14:textId="2DAC606A" w:rsidR="00E62E03" w:rsidRDefault="00E62E03">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_Toc199144204 \h </w:instrText>
      </w:r>
      <w:r>
        <w:fldChar w:fldCharType="separate"/>
      </w:r>
      <w:r>
        <w:t>18</w:t>
      </w:r>
      <w:r>
        <w:fldChar w:fldCharType="end"/>
      </w:r>
    </w:p>
    <w:p w14:paraId="10BBB439" w14:textId="18B1D54E" w:rsidR="00E62E03" w:rsidRDefault="00E62E03">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_Toc199144205 \h </w:instrText>
      </w:r>
      <w:r>
        <w:fldChar w:fldCharType="separate"/>
      </w:r>
      <w:r>
        <w:t>18</w:t>
      </w:r>
      <w:r>
        <w:fldChar w:fldCharType="end"/>
      </w:r>
    </w:p>
    <w:p w14:paraId="0BFDB598" w14:textId="091628D9" w:rsidR="00E62E03" w:rsidRDefault="00E62E03">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_Toc199144206 \h </w:instrText>
      </w:r>
      <w:r>
        <w:fldChar w:fldCharType="separate"/>
      </w:r>
      <w:r>
        <w:t>18</w:t>
      </w:r>
      <w:r>
        <w:fldChar w:fldCharType="end"/>
      </w:r>
    </w:p>
    <w:p w14:paraId="1F2C40C1" w14:textId="60A55820" w:rsidR="00E62E03" w:rsidRDefault="00E62E03">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_Toc199144207 \h </w:instrText>
      </w:r>
      <w:r>
        <w:fldChar w:fldCharType="separate"/>
      </w:r>
      <w:r>
        <w:t>18</w:t>
      </w:r>
      <w:r>
        <w:fldChar w:fldCharType="end"/>
      </w:r>
    </w:p>
    <w:p w14:paraId="7FBCF49A" w14:textId="6A08A873" w:rsidR="00E62E03" w:rsidRDefault="00E62E03">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_Toc199144208 \h </w:instrText>
      </w:r>
      <w:r>
        <w:fldChar w:fldCharType="separate"/>
      </w:r>
      <w:r>
        <w:t>18</w:t>
      </w:r>
      <w:r>
        <w:fldChar w:fldCharType="end"/>
      </w:r>
    </w:p>
    <w:p w14:paraId="0F00C141" w14:textId="05E44D83" w:rsidR="00E62E03" w:rsidRDefault="00E62E03">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_Toc199144209 \h </w:instrText>
      </w:r>
      <w:r>
        <w:fldChar w:fldCharType="separate"/>
      </w:r>
      <w:r>
        <w:t>18</w:t>
      </w:r>
      <w:r>
        <w:fldChar w:fldCharType="end"/>
      </w:r>
    </w:p>
    <w:p w14:paraId="2B029BE1" w14:textId="51948813" w:rsidR="00E62E03" w:rsidRDefault="00E62E03">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_Toc199144210 \h </w:instrText>
      </w:r>
      <w:r>
        <w:fldChar w:fldCharType="separate"/>
      </w:r>
      <w:r>
        <w:t>18</w:t>
      </w:r>
      <w:r>
        <w:fldChar w:fldCharType="end"/>
      </w:r>
    </w:p>
    <w:p w14:paraId="1E22C23C" w14:textId="7A0CD339" w:rsidR="00E62E03" w:rsidRDefault="00E62E03">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_Toc199144211 \h </w:instrText>
      </w:r>
      <w:r>
        <w:fldChar w:fldCharType="separate"/>
      </w:r>
      <w:r>
        <w:t>18</w:t>
      </w:r>
      <w:r>
        <w:fldChar w:fldCharType="end"/>
      </w:r>
    </w:p>
    <w:p w14:paraId="368233D1" w14:textId="47BA8A7D" w:rsidR="00E62E03" w:rsidRDefault="00E62E03">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_Toc199144212 \h </w:instrText>
      </w:r>
      <w:r>
        <w:fldChar w:fldCharType="separate"/>
      </w:r>
      <w:r>
        <w:t>18</w:t>
      </w:r>
      <w:r>
        <w:fldChar w:fldCharType="end"/>
      </w:r>
    </w:p>
    <w:p w14:paraId="3C0A9F5C" w14:textId="7A29B525" w:rsidR="00E62E03" w:rsidRDefault="00E62E03">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_Toc199144213 \h </w:instrText>
      </w:r>
      <w:r>
        <w:fldChar w:fldCharType="separate"/>
      </w:r>
      <w:r>
        <w:t>18</w:t>
      </w:r>
      <w:r>
        <w:fldChar w:fldCharType="end"/>
      </w:r>
    </w:p>
    <w:p w14:paraId="7E905C5E" w14:textId="6A8FE146" w:rsidR="00E62E03" w:rsidRDefault="00E62E03">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_Toc199144214 \h </w:instrText>
      </w:r>
      <w:r>
        <w:fldChar w:fldCharType="separate"/>
      </w:r>
      <w:r>
        <w:t>18</w:t>
      </w:r>
      <w:r>
        <w:fldChar w:fldCharType="end"/>
      </w:r>
    </w:p>
    <w:p w14:paraId="03347B16" w14:textId="56C5555F" w:rsidR="00E62E03" w:rsidRDefault="00E62E03">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_Toc199144215 \h </w:instrText>
      </w:r>
      <w:r>
        <w:fldChar w:fldCharType="separate"/>
      </w:r>
      <w:r>
        <w:t>18</w:t>
      </w:r>
      <w:r>
        <w:fldChar w:fldCharType="end"/>
      </w:r>
    </w:p>
    <w:p w14:paraId="0F62B511" w14:textId="21492A22" w:rsidR="00E62E03" w:rsidRDefault="00E62E03">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_Toc199144216 \h </w:instrText>
      </w:r>
      <w:r>
        <w:fldChar w:fldCharType="separate"/>
      </w:r>
      <w:r>
        <w:t>18</w:t>
      </w:r>
      <w:r>
        <w:fldChar w:fldCharType="end"/>
      </w:r>
    </w:p>
    <w:p w14:paraId="58C8F7E3" w14:textId="780812B0" w:rsidR="00E62E03" w:rsidRDefault="00E62E03">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_Toc199144217 \h </w:instrText>
      </w:r>
      <w:r>
        <w:fldChar w:fldCharType="separate"/>
      </w:r>
      <w:r>
        <w:t>18</w:t>
      </w:r>
      <w:r>
        <w:fldChar w:fldCharType="end"/>
      </w:r>
    </w:p>
    <w:p w14:paraId="30DA9E7A" w14:textId="5204B1C3" w:rsidR="00E62E03" w:rsidRDefault="00E62E03">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_Toc199144218 \h </w:instrText>
      </w:r>
      <w:r>
        <w:fldChar w:fldCharType="separate"/>
      </w:r>
      <w:r>
        <w:t>18</w:t>
      </w:r>
      <w:r>
        <w:fldChar w:fldCharType="end"/>
      </w:r>
    </w:p>
    <w:p w14:paraId="4DFE6E15" w14:textId="7FA65EFD" w:rsidR="00E62E03" w:rsidRDefault="00E62E03">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_Toc199144219 \h </w:instrText>
      </w:r>
      <w:r>
        <w:fldChar w:fldCharType="separate"/>
      </w:r>
      <w:r>
        <w:t>18</w:t>
      </w:r>
      <w:r>
        <w:fldChar w:fldCharType="end"/>
      </w:r>
    </w:p>
    <w:p w14:paraId="34D20B93" w14:textId="1D58AE19" w:rsidR="00E62E03" w:rsidRDefault="00E62E03">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_Toc199144220 \h </w:instrText>
      </w:r>
      <w:r>
        <w:fldChar w:fldCharType="separate"/>
      </w:r>
      <w:r>
        <w:t>18</w:t>
      </w:r>
      <w:r>
        <w:fldChar w:fldCharType="end"/>
      </w:r>
    </w:p>
    <w:p w14:paraId="7912C81C" w14:textId="4FC07A62" w:rsidR="00E62E03" w:rsidRDefault="00E62E03">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_Toc199144221 \h </w:instrText>
      </w:r>
      <w:r>
        <w:fldChar w:fldCharType="separate"/>
      </w:r>
      <w:r>
        <w:t>18</w:t>
      </w:r>
      <w:r>
        <w:fldChar w:fldCharType="end"/>
      </w:r>
    </w:p>
    <w:p w14:paraId="6093E5D6" w14:textId="0589DBA8" w:rsidR="00E62E03" w:rsidRDefault="00E62E03">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_Toc199144222 \h </w:instrText>
      </w:r>
      <w:r>
        <w:fldChar w:fldCharType="separate"/>
      </w:r>
      <w:r>
        <w:t>19</w:t>
      </w:r>
      <w:r>
        <w:fldChar w:fldCharType="end"/>
      </w:r>
    </w:p>
    <w:p w14:paraId="24E532C3" w14:textId="48FE5521" w:rsidR="00E62E03" w:rsidRDefault="00E62E03">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_Toc199144223 \h </w:instrText>
      </w:r>
      <w:r>
        <w:fldChar w:fldCharType="separate"/>
      </w:r>
      <w:r>
        <w:t>19</w:t>
      </w:r>
      <w:r>
        <w:fldChar w:fldCharType="end"/>
      </w:r>
    </w:p>
    <w:p w14:paraId="07D92B86" w14:textId="7C80B436" w:rsidR="00E62E03" w:rsidRDefault="00E62E03">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_Toc199144224 \h </w:instrText>
      </w:r>
      <w:r>
        <w:fldChar w:fldCharType="separate"/>
      </w:r>
      <w:r>
        <w:t>19</w:t>
      </w:r>
      <w:r>
        <w:fldChar w:fldCharType="end"/>
      </w:r>
    </w:p>
    <w:p w14:paraId="31676E80" w14:textId="7A5C0E1B" w:rsidR="00E62E03" w:rsidRDefault="00E62E03">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_Toc199144225 \h </w:instrText>
      </w:r>
      <w:r>
        <w:fldChar w:fldCharType="separate"/>
      </w:r>
      <w:r>
        <w:t>19</w:t>
      </w:r>
      <w:r>
        <w:fldChar w:fldCharType="end"/>
      </w:r>
    </w:p>
    <w:p w14:paraId="6806EE87" w14:textId="19A2F010" w:rsidR="00E62E03" w:rsidRDefault="00E62E03">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_Toc199144226 \h </w:instrText>
      </w:r>
      <w:r>
        <w:fldChar w:fldCharType="separate"/>
      </w:r>
      <w:r>
        <w:t>20</w:t>
      </w:r>
      <w:r>
        <w:fldChar w:fldCharType="end"/>
      </w:r>
    </w:p>
    <w:p w14:paraId="6CF99C90" w14:textId="0C10C7DE" w:rsidR="00E62E03" w:rsidRDefault="00E62E03">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_Toc199144227 \h </w:instrText>
      </w:r>
      <w:r>
        <w:fldChar w:fldCharType="separate"/>
      </w:r>
      <w:r>
        <w:t>20</w:t>
      </w:r>
      <w:r>
        <w:fldChar w:fldCharType="end"/>
      </w:r>
    </w:p>
    <w:p w14:paraId="3EF83341" w14:textId="4BBFB166" w:rsidR="00E62E03" w:rsidRDefault="00E62E03">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_Toc199144228 \h </w:instrText>
      </w:r>
      <w:r>
        <w:fldChar w:fldCharType="separate"/>
      </w:r>
      <w:r>
        <w:t>20</w:t>
      </w:r>
      <w:r>
        <w:fldChar w:fldCharType="end"/>
      </w:r>
    </w:p>
    <w:p w14:paraId="52D310AA" w14:textId="382DAD17" w:rsidR="00E62E03" w:rsidRDefault="00E62E03">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_Toc199144229 \h </w:instrText>
      </w:r>
      <w:r>
        <w:fldChar w:fldCharType="separate"/>
      </w:r>
      <w:r>
        <w:t>20</w:t>
      </w:r>
      <w:r>
        <w:fldChar w:fldCharType="end"/>
      </w:r>
    </w:p>
    <w:p w14:paraId="0633319D" w14:textId="1D532431" w:rsidR="00E62E03" w:rsidRDefault="00E62E03">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_Toc199144230 \h </w:instrText>
      </w:r>
      <w:r>
        <w:fldChar w:fldCharType="separate"/>
      </w:r>
      <w:r>
        <w:t>20</w:t>
      </w:r>
      <w:r>
        <w:fldChar w:fldCharType="end"/>
      </w:r>
    </w:p>
    <w:p w14:paraId="7502FE11" w14:textId="3B1856E4" w:rsidR="00E62E03" w:rsidRDefault="00E62E03">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_Toc199144231 \h </w:instrText>
      </w:r>
      <w:r>
        <w:fldChar w:fldCharType="separate"/>
      </w:r>
      <w:r>
        <w:t>20</w:t>
      </w:r>
      <w:r>
        <w:fldChar w:fldCharType="end"/>
      </w:r>
    </w:p>
    <w:p w14:paraId="0ED9CE8F" w14:textId="22605069" w:rsidR="00E62E03" w:rsidRDefault="00E62E03">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_Toc199144232 \h </w:instrText>
      </w:r>
      <w:r>
        <w:fldChar w:fldCharType="separate"/>
      </w:r>
      <w:r>
        <w:t>20</w:t>
      </w:r>
      <w:r>
        <w:fldChar w:fldCharType="end"/>
      </w:r>
    </w:p>
    <w:p w14:paraId="54D60B81" w14:textId="0563A5FA" w:rsidR="00E62E03" w:rsidRDefault="00E62E03">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_Toc199144233 \h </w:instrText>
      </w:r>
      <w:r>
        <w:fldChar w:fldCharType="separate"/>
      </w:r>
      <w:r>
        <w:t>20</w:t>
      </w:r>
      <w:r>
        <w:fldChar w:fldCharType="end"/>
      </w:r>
    </w:p>
    <w:p w14:paraId="32843F9C" w14:textId="1D0F5FA6" w:rsidR="00E62E03" w:rsidRDefault="00E62E03">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_Toc199144234 \h </w:instrText>
      </w:r>
      <w:r>
        <w:fldChar w:fldCharType="separate"/>
      </w:r>
      <w:r>
        <w:t>20</w:t>
      </w:r>
      <w:r>
        <w:fldChar w:fldCharType="end"/>
      </w:r>
    </w:p>
    <w:p w14:paraId="16892528" w14:textId="1C039B6A" w:rsidR="00E62E03" w:rsidRDefault="00E62E03">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_Toc199144235 \h </w:instrText>
      </w:r>
      <w:r>
        <w:fldChar w:fldCharType="separate"/>
      </w:r>
      <w:r>
        <w:t>21</w:t>
      </w:r>
      <w:r>
        <w:fldChar w:fldCharType="end"/>
      </w:r>
    </w:p>
    <w:p w14:paraId="26632F13" w14:textId="3CAABEA1" w:rsidR="00E62E03" w:rsidRDefault="00E62E03">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_Toc199144236 \h </w:instrText>
      </w:r>
      <w:r>
        <w:fldChar w:fldCharType="separate"/>
      </w:r>
      <w:r>
        <w:t>21</w:t>
      </w:r>
      <w:r>
        <w:fldChar w:fldCharType="end"/>
      </w:r>
    </w:p>
    <w:p w14:paraId="4611A094" w14:textId="10C98586" w:rsidR="00E62E03" w:rsidRDefault="00E62E03">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_Toc199144237 \h </w:instrText>
      </w:r>
      <w:r>
        <w:fldChar w:fldCharType="separate"/>
      </w:r>
      <w:r>
        <w:t>29</w:t>
      </w:r>
      <w:r>
        <w:fldChar w:fldCharType="end"/>
      </w:r>
    </w:p>
    <w:p w14:paraId="2D4A1BD8" w14:textId="3D353A7D" w:rsidR="00E62E03" w:rsidRDefault="00E62E03">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_Toc199144238 \h </w:instrText>
      </w:r>
      <w:r>
        <w:fldChar w:fldCharType="separate"/>
      </w:r>
      <w:r>
        <w:t>29</w:t>
      </w:r>
      <w:r>
        <w:fldChar w:fldCharType="end"/>
      </w:r>
    </w:p>
    <w:p w14:paraId="0F1AEB4A" w14:textId="505D3317" w:rsidR="00E62E03" w:rsidRDefault="00E62E03">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_Toc199144239 \h </w:instrText>
      </w:r>
      <w:r>
        <w:fldChar w:fldCharType="separate"/>
      </w:r>
      <w:r>
        <w:t>29</w:t>
      </w:r>
      <w:r>
        <w:fldChar w:fldCharType="end"/>
      </w:r>
    </w:p>
    <w:p w14:paraId="16C123BE" w14:textId="07455CEE" w:rsidR="00E62E03" w:rsidRDefault="00E62E03">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_Toc199144240 \h </w:instrText>
      </w:r>
      <w:r>
        <w:fldChar w:fldCharType="separate"/>
      </w:r>
      <w:r>
        <w:t>29</w:t>
      </w:r>
      <w:r>
        <w:fldChar w:fldCharType="end"/>
      </w:r>
    </w:p>
    <w:p w14:paraId="0A84E9CC" w14:textId="73C15840" w:rsidR="00E62E03" w:rsidRDefault="00E62E03">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_Toc199144241 \h </w:instrText>
      </w:r>
      <w:r>
        <w:fldChar w:fldCharType="separate"/>
      </w:r>
      <w:r>
        <w:t>29</w:t>
      </w:r>
      <w:r>
        <w:fldChar w:fldCharType="end"/>
      </w:r>
    </w:p>
    <w:p w14:paraId="2809EC4F" w14:textId="38853396" w:rsidR="00E62E03" w:rsidRDefault="00E62E03">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_Toc199144242 \h </w:instrText>
      </w:r>
      <w:r>
        <w:fldChar w:fldCharType="separate"/>
      </w:r>
      <w:r>
        <w:t>29</w:t>
      </w:r>
      <w:r>
        <w:fldChar w:fldCharType="end"/>
      </w:r>
    </w:p>
    <w:p w14:paraId="1FBB6B31" w14:textId="0008D9C4" w:rsidR="00E62E03" w:rsidRDefault="00E62E03">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_Toc199144243 \h </w:instrText>
      </w:r>
      <w:r>
        <w:fldChar w:fldCharType="separate"/>
      </w:r>
      <w:r>
        <w:t>29</w:t>
      </w:r>
      <w:r>
        <w:fldChar w:fldCharType="end"/>
      </w:r>
    </w:p>
    <w:p w14:paraId="740BFE21" w14:textId="0F2E83E8" w:rsidR="00E62E03" w:rsidRDefault="00E62E03">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_Toc199144244 \h </w:instrText>
      </w:r>
      <w:r>
        <w:fldChar w:fldCharType="separate"/>
      </w:r>
      <w:r>
        <w:t>29</w:t>
      </w:r>
      <w:r>
        <w:fldChar w:fldCharType="end"/>
      </w:r>
    </w:p>
    <w:p w14:paraId="0B213532" w14:textId="664C52A8" w:rsidR="00E62E03" w:rsidRDefault="00E62E03">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_Toc199144245 \h </w:instrText>
      </w:r>
      <w:r>
        <w:fldChar w:fldCharType="separate"/>
      </w:r>
      <w:r>
        <w:t>29</w:t>
      </w:r>
      <w:r>
        <w:fldChar w:fldCharType="end"/>
      </w:r>
    </w:p>
    <w:p w14:paraId="140286B9" w14:textId="31594D30" w:rsidR="00E62E03" w:rsidRDefault="00E62E03">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_Toc199144246 \h </w:instrText>
      </w:r>
      <w:r>
        <w:fldChar w:fldCharType="separate"/>
      </w:r>
      <w:r>
        <w:t>29</w:t>
      </w:r>
      <w:r>
        <w:fldChar w:fldCharType="end"/>
      </w:r>
    </w:p>
    <w:p w14:paraId="3FF72C97" w14:textId="61DD6F8E" w:rsidR="00E62E03" w:rsidRDefault="00E62E03">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_Toc199144247 \h </w:instrText>
      </w:r>
      <w:r>
        <w:fldChar w:fldCharType="separate"/>
      </w:r>
      <w:r>
        <w:t>29</w:t>
      </w:r>
      <w:r>
        <w:fldChar w:fldCharType="end"/>
      </w:r>
    </w:p>
    <w:p w14:paraId="08767E57" w14:textId="0B5BA61B" w:rsidR="00E62E03" w:rsidRDefault="00E62E03">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_Toc199144248 \h </w:instrText>
      </w:r>
      <w:r>
        <w:fldChar w:fldCharType="separate"/>
      </w:r>
      <w:r>
        <w:t>29</w:t>
      </w:r>
      <w:r>
        <w:fldChar w:fldCharType="end"/>
      </w:r>
    </w:p>
    <w:p w14:paraId="44D98F25" w14:textId="241B0C5B" w:rsidR="00E62E03" w:rsidRDefault="00E62E03">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_Toc199144249 \h </w:instrText>
      </w:r>
      <w:r>
        <w:fldChar w:fldCharType="separate"/>
      </w:r>
      <w:r>
        <w:t>29</w:t>
      </w:r>
      <w:r>
        <w:fldChar w:fldCharType="end"/>
      </w:r>
    </w:p>
    <w:p w14:paraId="6955597A" w14:textId="3CDCD731" w:rsidR="00E62E03" w:rsidRDefault="00E62E03">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_Toc199144250 \h </w:instrText>
      </w:r>
      <w:r>
        <w:fldChar w:fldCharType="separate"/>
      </w:r>
      <w:r>
        <w:t>29</w:t>
      </w:r>
      <w:r>
        <w:fldChar w:fldCharType="end"/>
      </w:r>
    </w:p>
    <w:p w14:paraId="0A5691C3" w14:textId="43C56769" w:rsidR="00E62E03" w:rsidRDefault="00E62E03">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_Toc199144251 \h </w:instrText>
      </w:r>
      <w:r>
        <w:fldChar w:fldCharType="separate"/>
      </w:r>
      <w:r>
        <w:t>29</w:t>
      </w:r>
      <w:r>
        <w:fldChar w:fldCharType="end"/>
      </w:r>
    </w:p>
    <w:p w14:paraId="3622A3A8" w14:textId="5BACF978" w:rsidR="00E62E03" w:rsidRDefault="00E62E03">
      <w:pPr>
        <w:pStyle w:val="TOC3"/>
        <w:rPr>
          <w:rFonts w:asciiTheme="minorHAnsi" w:eastAsiaTheme="minorEastAsia" w:hAnsiTheme="minorHAnsi" w:cstheme="minorBidi"/>
          <w:kern w:val="2"/>
          <w:sz w:val="24"/>
          <w:szCs w:val="24"/>
          <w14:ligatures w14:val="standardContextual"/>
        </w:rPr>
      </w:pPr>
      <w:r>
        <w:lastRenderedPageBreak/>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_Toc199144252 \h </w:instrText>
      </w:r>
      <w:r>
        <w:fldChar w:fldCharType="separate"/>
      </w:r>
      <w:r>
        <w:t>29</w:t>
      </w:r>
      <w:r>
        <w:fldChar w:fldCharType="end"/>
      </w:r>
    </w:p>
    <w:p w14:paraId="69ED3840" w14:textId="085BD9AB" w:rsidR="00E62E03" w:rsidRDefault="00E62E03">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_Toc199144253 \h </w:instrText>
      </w:r>
      <w:r>
        <w:fldChar w:fldCharType="separate"/>
      </w:r>
      <w:r>
        <w:t>29</w:t>
      </w:r>
      <w:r>
        <w:fldChar w:fldCharType="end"/>
      </w:r>
    </w:p>
    <w:p w14:paraId="4C93CF62" w14:textId="0C8B9460" w:rsidR="00E62E03" w:rsidRDefault="00E62E03">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_Toc199144254 \h </w:instrText>
      </w:r>
      <w:r>
        <w:fldChar w:fldCharType="separate"/>
      </w:r>
      <w:r>
        <w:t>29</w:t>
      </w:r>
      <w:r>
        <w:fldChar w:fldCharType="end"/>
      </w:r>
    </w:p>
    <w:p w14:paraId="5D87BE2A" w14:textId="61245AA0" w:rsidR="00E62E03" w:rsidRDefault="00E62E03">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_Toc199144255 \h </w:instrText>
      </w:r>
      <w:r>
        <w:fldChar w:fldCharType="separate"/>
      </w:r>
      <w:r>
        <w:t>29</w:t>
      </w:r>
      <w:r>
        <w:fldChar w:fldCharType="end"/>
      </w:r>
    </w:p>
    <w:p w14:paraId="3B9729C0" w14:textId="63C7213C" w:rsidR="00E62E03" w:rsidRDefault="00E62E03">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_Toc199144256 \h </w:instrText>
      </w:r>
      <w:r>
        <w:fldChar w:fldCharType="separate"/>
      </w:r>
      <w:r>
        <w:t>30</w:t>
      </w:r>
      <w:r>
        <w:fldChar w:fldCharType="end"/>
      </w:r>
    </w:p>
    <w:p w14:paraId="31297215" w14:textId="3A2D26ED" w:rsidR="00E62E03" w:rsidRDefault="00E62E03">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_Toc199144257 \h </w:instrText>
      </w:r>
      <w:r>
        <w:fldChar w:fldCharType="separate"/>
      </w:r>
      <w:r>
        <w:t>30</w:t>
      </w:r>
      <w:r>
        <w:fldChar w:fldCharType="end"/>
      </w:r>
    </w:p>
    <w:p w14:paraId="1E0A6679" w14:textId="18101AA7" w:rsidR="00E62E03" w:rsidRDefault="00E62E03">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_Toc199144258 \h </w:instrText>
      </w:r>
      <w:r>
        <w:fldChar w:fldCharType="separate"/>
      </w:r>
      <w:r>
        <w:t>30</w:t>
      </w:r>
      <w:r>
        <w:fldChar w:fldCharType="end"/>
      </w:r>
    </w:p>
    <w:p w14:paraId="1009F771" w14:textId="6E40010B" w:rsidR="00E62E03" w:rsidRDefault="00E62E03">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_Toc199144259 \h </w:instrText>
      </w:r>
      <w:r>
        <w:fldChar w:fldCharType="separate"/>
      </w:r>
      <w:r>
        <w:t>30</w:t>
      </w:r>
      <w:r>
        <w:fldChar w:fldCharType="end"/>
      </w:r>
    </w:p>
    <w:p w14:paraId="69666877" w14:textId="2CB48446" w:rsidR="00E62E03" w:rsidRDefault="00E62E03">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_Toc199144260 \h </w:instrText>
      </w:r>
      <w:r>
        <w:fldChar w:fldCharType="separate"/>
      </w:r>
      <w:r>
        <w:t>30</w:t>
      </w:r>
      <w:r>
        <w:fldChar w:fldCharType="end"/>
      </w:r>
    </w:p>
    <w:p w14:paraId="18C282D6" w14:textId="40277D82" w:rsidR="00E62E03" w:rsidRDefault="00E62E03">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_Toc199144261 \h </w:instrText>
      </w:r>
      <w:r>
        <w:fldChar w:fldCharType="separate"/>
      </w:r>
      <w:r>
        <w:t>30</w:t>
      </w:r>
      <w:r>
        <w:fldChar w:fldCharType="end"/>
      </w:r>
    </w:p>
    <w:p w14:paraId="79220AE7" w14:textId="182A1087" w:rsidR="00E62E03" w:rsidRDefault="00E62E03">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_Toc199144262 \h </w:instrText>
      </w:r>
      <w:r>
        <w:fldChar w:fldCharType="separate"/>
      </w:r>
      <w:r>
        <w:t>30</w:t>
      </w:r>
      <w:r>
        <w:fldChar w:fldCharType="end"/>
      </w:r>
    </w:p>
    <w:p w14:paraId="2A0944D8" w14:textId="020B17C0" w:rsidR="00E62E03" w:rsidRDefault="00E62E03">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_Toc199144263 \h </w:instrText>
      </w:r>
      <w:r>
        <w:fldChar w:fldCharType="separate"/>
      </w:r>
      <w:r>
        <w:t>30</w:t>
      </w:r>
      <w:r>
        <w:fldChar w:fldCharType="end"/>
      </w:r>
    </w:p>
    <w:p w14:paraId="40A2CEF0" w14:textId="119D3B8D" w:rsidR="00E62E03" w:rsidRDefault="00E62E03">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_Toc199144264 \h </w:instrText>
      </w:r>
      <w:r>
        <w:fldChar w:fldCharType="separate"/>
      </w:r>
      <w:r>
        <w:t>30</w:t>
      </w:r>
      <w:r>
        <w:fldChar w:fldCharType="end"/>
      </w:r>
    </w:p>
    <w:p w14:paraId="40E99711" w14:textId="1D04BE50" w:rsidR="00E62E03" w:rsidRDefault="00E62E03">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_Toc199144265 \h </w:instrText>
      </w:r>
      <w:r>
        <w:fldChar w:fldCharType="separate"/>
      </w:r>
      <w:r>
        <w:t>30</w:t>
      </w:r>
      <w:r>
        <w:fldChar w:fldCharType="end"/>
      </w:r>
    </w:p>
    <w:p w14:paraId="5C5544C3" w14:textId="59CD12A3" w:rsidR="00E62E03" w:rsidRDefault="00E62E03">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_Toc199144266 \h </w:instrText>
      </w:r>
      <w:r>
        <w:fldChar w:fldCharType="separate"/>
      </w:r>
      <w:r>
        <w:t>30</w:t>
      </w:r>
      <w:r>
        <w:fldChar w:fldCharType="end"/>
      </w:r>
    </w:p>
    <w:p w14:paraId="4E3BC1A8" w14:textId="1667B8DC" w:rsidR="00E62E03" w:rsidRDefault="00E62E03">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_Toc199144267 \h </w:instrText>
      </w:r>
      <w:r>
        <w:fldChar w:fldCharType="separate"/>
      </w:r>
      <w:r>
        <w:t>30</w:t>
      </w:r>
      <w:r>
        <w:fldChar w:fldCharType="end"/>
      </w:r>
    </w:p>
    <w:p w14:paraId="65813B8C" w14:textId="37519AD8" w:rsidR="00E62E03" w:rsidRDefault="00E62E03">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_Toc199144268 \h </w:instrText>
      </w:r>
      <w:r>
        <w:fldChar w:fldCharType="separate"/>
      </w:r>
      <w:r>
        <w:t>30</w:t>
      </w:r>
      <w:r>
        <w:fldChar w:fldCharType="end"/>
      </w:r>
    </w:p>
    <w:p w14:paraId="29D64AD1" w14:textId="2688533C" w:rsidR="00E62E03" w:rsidRDefault="00E62E03">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_Toc199144269 \h </w:instrText>
      </w:r>
      <w:r>
        <w:fldChar w:fldCharType="separate"/>
      </w:r>
      <w:r>
        <w:t>30</w:t>
      </w:r>
      <w:r>
        <w:fldChar w:fldCharType="end"/>
      </w:r>
    </w:p>
    <w:p w14:paraId="1D010F6A" w14:textId="06BB1570" w:rsidR="00E62E03" w:rsidRDefault="00E62E03">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_Toc199144270 \h </w:instrText>
      </w:r>
      <w:r>
        <w:fldChar w:fldCharType="separate"/>
      </w:r>
      <w:r>
        <w:t>30</w:t>
      </w:r>
      <w:r>
        <w:fldChar w:fldCharType="end"/>
      </w:r>
    </w:p>
    <w:p w14:paraId="4CB92708" w14:textId="222633AB" w:rsidR="00E62E03" w:rsidRDefault="00E62E03">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_Toc199144271 \h </w:instrText>
      </w:r>
      <w:r>
        <w:fldChar w:fldCharType="separate"/>
      </w:r>
      <w:r>
        <w:t>30</w:t>
      </w:r>
      <w:r>
        <w:fldChar w:fldCharType="end"/>
      </w:r>
    </w:p>
    <w:p w14:paraId="761B295B" w14:textId="0145C108" w:rsidR="00E62E03" w:rsidRDefault="00E62E03">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_Toc199144272 \h </w:instrText>
      </w:r>
      <w:r>
        <w:fldChar w:fldCharType="separate"/>
      </w:r>
      <w:r>
        <w:t>30</w:t>
      </w:r>
      <w:r>
        <w:fldChar w:fldCharType="end"/>
      </w:r>
    </w:p>
    <w:p w14:paraId="0B0E84E5" w14:textId="203FFE66" w:rsidR="00E62E03" w:rsidRDefault="00E62E03">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_Toc199144273 \h </w:instrText>
      </w:r>
      <w:r>
        <w:fldChar w:fldCharType="separate"/>
      </w:r>
      <w:r>
        <w:t>31</w:t>
      </w:r>
      <w:r>
        <w:fldChar w:fldCharType="end"/>
      </w:r>
    </w:p>
    <w:p w14:paraId="470CE9FB" w14:textId="5D26E030" w:rsidR="00E62E03" w:rsidRDefault="00E62E03">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_Toc199144274 \h </w:instrText>
      </w:r>
      <w:r>
        <w:fldChar w:fldCharType="separate"/>
      </w:r>
      <w:r>
        <w:t>31</w:t>
      </w:r>
      <w:r>
        <w:fldChar w:fldCharType="end"/>
      </w:r>
    </w:p>
    <w:p w14:paraId="55792324" w14:textId="6EC17E3B" w:rsidR="00E62E03" w:rsidRDefault="00E62E03">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_Toc199144275 \h </w:instrText>
      </w:r>
      <w:r>
        <w:fldChar w:fldCharType="separate"/>
      </w:r>
      <w:r>
        <w:t>31</w:t>
      </w:r>
      <w:r>
        <w:fldChar w:fldCharType="end"/>
      </w:r>
    </w:p>
    <w:p w14:paraId="2345F791" w14:textId="45361DB8" w:rsidR="00E62E03" w:rsidRDefault="00E62E03">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_Toc199144276 \h </w:instrText>
      </w:r>
      <w:r>
        <w:fldChar w:fldCharType="separate"/>
      </w:r>
      <w:r>
        <w:t>31</w:t>
      </w:r>
      <w:r>
        <w:fldChar w:fldCharType="end"/>
      </w:r>
    </w:p>
    <w:p w14:paraId="4E374732" w14:textId="027B1606" w:rsidR="00E62E03" w:rsidRDefault="00E62E03">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_Toc199144277 \h </w:instrText>
      </w:r>
      <w:r>
        <w:fldChar w:fldCharType="separate"/>
      </w:r>
      <w:r>
        <w:t>31</w:t>
      </w:r>
      <w:r>
        <w:fldChar w:fldCharType="end"/>
      </w:r>
    </w:p>
    <w:p w14:paraId="39B33AFB" w14:textId="10DE607F" w:rsidR="00E62E03" w:rsidRDefault="00E62E03">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_Toc199144278 \h </w:instrText>
      </w:r>
      <w:r>
        <w:fldChar w:fldCharType="separate"/>
      </w:r>
      <w:r>
        <w:t>31</w:t>
      </w:r>
      <w:r>
        <w:fldChar w:fldCharType="end"/>
      </w:r>
    </w:p>
    <w:p w14:paraId="2BEA85A7" w14:textId="43E8DAD8" w:rsidR="00E62E03" w:rsidRDefault="00E62E03">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_Toc199144279 \h </w:instrText>
      </w:r>
      <w:r>
        <w:fldChar w:fldCharType="separate"/>
      </w:r>
      <w:r>
        <w:t>31</w:t>
      </w:r>
      <w:r>
        <w:fldChar w:fldCharType="end"/>
      </w:r>
    </w:p>
    <w:p w14:paraId="5F1622AB" w14:textId="33C41460" w:rsidR="00E62E03" w:rsidRDefault="00E62E03">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_Toc199144280 \h </w:instrText>
      </w:r>
      <w:r>
        <w:fldChar w:fldCharType="separate"/>
      </w:r>
      <w:r>
        <w:t>31</w:t>
      </w:r>
      <w:r>
        <w:fldChar w:fldCharType="end"/>
      </w:r>
    </w:p>
    <w:p w14:paraId="6F3CF381" w14:textId="4DDB80DB" w:rsidR="00E62E03" w:rsidRDefault="00E62E03">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_Toc199144281 \h </w:instrText>
      </w:r>
      <w:r>
        <w:fldChar w:fldCharType="separate"/>
      </w:r>
      <w:r>
        <w:t>31</w:t>
      </w:r>
      <w:r>
        <w:fldChar w:fldCharType="end"/>
      </w:r>
    </w:p>
    <w:p w14:paraId="10567F99" w14:textId="1D1EBF8D" w:rsidR="00E62E03" w:rsidRDefault="00E62E03">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_Toc199144282 \h </w:instrText>
      </w:r>
      <w:r>
        <w:fldChar w:fldCharType="separate"/>
      </w:r>
      <w:r>
        <w:t>31</w:t>
      </w:r>
      <w:r>
        <w:fldChar w:fldCharType="end"/>
      </w:r>
    </w:p>
    <w:p w14:paraId="6169BB11" w14:textId="551CC31E" w:rsidR="00E62E03" w:rsidRDefault="00E62E03">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_Toc199144283 \h </w:instrText>
      </w:r>
      <w:r>
        <w:fldChar w:fldCharType="separate"/>
      </w:r>
      <w:r>
        <w:t>33</w:t>
      </w:r>
      <w:r>
        <w:fldChar w:fldCharType="end"/>
      </w:r>
    </w:p>
    <w:p w14:paraId="303A54A4" w14:textId="4B5ABEA8" w:rsidR="00E62E03" w:rsidRDefault="00E62E03">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_Toc199144284 \h </w:instrText>
      </w:r>
      <w:r>
        <w:fldChar w:fldCharType="separate"/>
      </w:r>
      <w:r>
        <w:t>33</w:t>
      </w:r>
      <w:r>
        <w:fldChar w:fldCharType="end"/>
      </w:r>
    </w:p>
    <w:p w14:paraId="48CDECC5" w14:textId="2FE8D8E1" w:rsidR="00E62E03" w:rsidRDefault="00E62E03">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_Toc199144285 \h </w:instrText>
      </w:r>
      <w:r>
        <w:fldChar w:fldCharType="separate"/>
      </w:r>
      <w:r>
        <w:t>33</w:t>
      </w:r>
      <w:r>
        <w:fldChar w:fldCharType="end"/>
      </w:r>
    </w:p>
    <w:p w14:paraId="1F012F90" w14:textId="241B6E8F" w:rsidR="00E62E03" w:rsidRDefault="00E62E03">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_Toc199144286 \h </w:instrText>
      </w:r>
      <w:r>
        <w:fldChar w:fldCharType="separate"/>
      </w:r>
      <w:r>
        <w:t>33</w:t>
      </w:r>
      <w:r>
        <w:fldChar w:fldCharType="end"/>
      </w:r>
    </w:p>
    <w:p w14:paraId="0B8A73AB" w14:textId="0AB457D6" w:rsidR="00E62E03" w:rsidRDefault="00E62E03">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_Toc199144287 \h </w:instrText>
      </w:r>
      <w:r>
        <w:fldChar w:fldCharType="separate"/>
      </w:r>
      <w:r>
        <w:t>33</w:t>
      </w:r>
      <w:r>
        <w:fldChar w:fldCharType="end"/>
      </w:r>
    </w:p>
    <w:p w14:paraId="59841E1E" w14:textId="313AF6AC" w:rsidR="00E62E03" w:rsidRDefault="00E62E03">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_Toc199144288 \h </w:instrText>
      </w:r>
      <w:r>
        <w:fldChar w:fldCharType="separate"/>
      </w:r>
      <w:r>
        <w:t>33</w:t>
      </w:r>
      <w:r>
        <w:fldChar w:fldCharType="end"/>
      </w:r>
    </w:p>
    <w:p w14:paraId="3C844B2D" w14:textId="0A050320" w:rsidR="00E62E03" w:rsidRDefault="00E62E03">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_Toc199144289 \h </w:instrText>
      </w:r>
      <w:r>
        <w:fldChar w:fldCharType="separate"/>
      </w:r>
      <w:r>
        <w:t>33</w:t>
      </w:r>
      <w:r>
        <w:fldChar w:fldCharType="end"/>
      </w:r>
    </w:p>
    <w:p w14:paraId="3A44D4DD" w14:textId="1A151CCC" w:rsidR="00E62E03" w:rsidRDefault="00E62E03">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_Toc199144290 \h </w:instrText>
      </w:r>
      <w:r>
        <w:fldChar w:fldCharType="separate"/>
      </w:r>
      <w:r>
        <w:t>33</w:t>
      </w:r>
      <w:r>
        <w:fldChar w:fldCharType="end"/>
      </w:r>
    </w:p>
    <w:p w14:paraId="7DA7021D" w14:textId="1BDCD58C" w:rsidR="00E62E03" w:rsidRDefault="00E62E03">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_Toc199144291 \h </w:instrText>
      </w:r>
      <w:r>
        <w:fldChar w:fldCharType="separate"/>
      </w:r>
      <w:r>
        <w:t>33</w:t>
      </w:r>
      <w:r>
        <w:fldChar w:fldCharType="end"/>
      </w:r>
    </w:p>
    <w:p w14:paraId="0B091EF4" w14:textId="67D0FBCE" w:rsidR="00E62E03" w:rsidRDefault="00E62E03">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_Toc199144292 \h </w:instrText>
      </w:r>
      <w:r>
        <w:fldChar w:fldCharType="separate"/>
      </w:r>
      <w:r>
        <w:t>33</w:t>
      </w:r>
      <w:r>
        <w:fldChar w:fldCharType="end"/>
      </w:r>
    </w:p>
    <w:p w14:paraId="77F53966" w14:textId="604D8C1D" w:rsidR="00E62E03" w:rsidRDefault="00E62E03">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_Toc199144293 \h </w:instrText>
      </w:r>
      <w:r>
        <w:fldChar w:fldCharType="separate"/>
      </w:r>
      <w:r>
        <w:t>33</w:t>
      </w:r>
      <w:r>
        <w:fldChar w:fldCharType="end"/>
      </w:r>
    </w:p>
    <w:p w14:paraId="15A7F831" w14:textId="4A2A763C" w:rsidR="00E62E03" w:rsidRDefault="00E62E03">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_Toc199144294 \h </w:instrText>
      </w:r>
      <w:r>
        <w:fldChar w:fldCharType="separate"/>
      </w:r>
      <w:r>
        <w:t>33</w:t>
      </w:r>
      <w:r>
        <w:fldChar w:fldCharType="end"/>
      </w:r>
    </w:p>
    <w:p w14:paraId="67E92646" w14:textId="5DD123BB" w:rsidR="00E62E03" w:rsidRDefault="00E62E03">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_Toc199144295 \h </w:instrText>
      </w:r>
      <w:r>
        <w:fldChar w:fldCharType="separate"/>
      </w:r>
      <w:r>
        <w:t>33</w:t>
      </w:r>
      <w:r>
        <w:fldChar w:fldCharType="end"/>
      </w:r>
    </w:p>
    <w:p w14:paraId="766E274A" w14:textId="6AAF2DAD" w:rsidR="00E62E03" w:rsidRDefault="00E62E03">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_Toc199144296 \h </w:instrText>
      </w:r>
      <w:r>
        <w:fldChar w:fldCharType="separate"/>
      </w:r>
      <w:r>
        <w:t>33</w:t>
      </w:r>
      <w:r>
        <w:fldChar w:fldCharType="end"/>
      </w:r>
    </w:p>
    <w:p w14:paraId="7AE6363E" w14:textId="03BB3FAE" w:rsidR="00E62E03" w:rsidRDefault="00E62E03">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_Toc199144297 \h </w:instrText>
      </w:r>
      <w:r>
        <w:fldChar w:fldCharType="separate"/>
      </w:r>
      <w:r>
        <w:t>33</w:t>
      </w:r>
      <w:r>
        <w:fldChar w:fldCharType="end"/>
      </w:r>
    </w:p>
    <w:p w14:paraId="6CBBEC2C" w14:textId="5BC61AFB" w:rsidR="00E62E03" w:rsidRDefault="00E62E03">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_Toc199144298 \h </w:instrText>
      </w:r>
      <w:r>
        <w:fldChar w:fldCharType="separate"/>
      </w:r>
      <w:r>
        <w:t>33</w:t>
      </w:r>
      <w:r>
        <w:fldChar w:fldCharType="end"/>
      </w:r>
    </w:p>
    <w:p w14:paraId="0060335F" w14:textId="374A8A27" w:rsidR="00E62E03" w:rsidRDefault="00E62E03">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_Toc199144299 \h </w:instrText>
      </w:r>
      <w:r>
        <w:fldChar w:fldCharType="separate"/>
      </w:r>
      <w:r>
        <w:t>33</w:t>
      </w:r>
      <w:r>
        <w:fldChar w:fldCharType="end"/>
      </w:r>
    </w:p>
    <w:p w14:paraId="059F7FD5" w14:textId="48C39736" w:rsidR="00E62E03" w:rsidRDefault="00E62E03">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_Toc199144300 \h </w:instrText>
      </w:r>
      <w:r>
        <w:fldChar w:fldCharType="separate"/>
      </w:r>
      <w:r>
        <w:t>33</w:t>
      </w:r>
      <w:r>
        <w:fldChar w:fldCharType="end"/>
      </w:r>
    </w:p>
    <w:p w14:paraId="52F7CA52" w14:textId="555BDE83" w:rsidR="00E62E03" w:rsidRDefault="00E62E03">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_Toc199144301 \h </w:instrText>
      </w:r>
      <w:r>
        <w:fldChar w:fldCharType="separate"/>
      </w:r>
      <w:r>
        <w:t>33</w:t>
      </w:r>
      <w:r>
        <w:fldChar w:fldCharType="end"/>
      </w:r>
    </w:p>
    <w:p w14:paraId="07199FFE" w14:textId="607B8118" w:rsidR="00E62E03" w:rsidRDefault="00E62E03">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_Toc199144302 \h </w:instrText>
      </w:r>
      <w:r>
        <w:fldChar w:fldCharType="separate"/>
      </w:r>
      <w:r>
        <w:t>33</w:t>
      </w:r>
      <w:r>
        <w:fldChar w:fldCharType="end"/>
      </w:r>
    </w:p>
    <w:p w14:paraId="7D1B8BB1" w14:textId="0FD48492" w:rsidR="00E62E03" w:rsidRDefault="00E62E03">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_Toc199144303 \h </w:instrText>
      </w:r>
      <w:r>
        <w:fldChar w:fldCharType="separate"/>
      </w:r>
      <w:r>
        <w:t>33</w:t>
      </w:r>
      <w:r>
        <w:fldChar w:fldCharType="end"/>
      </w:r>
    </w:p>
    <w:p w14:paraId="24CAFCE3" w14:textId="35BA8563" w:rsidR="00E62E03" w:rsidRDefault="00E62E03">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_Toc199144304 \h </w:instrText>
      </w:r>
      <w:r>
        <w:fldChar w:fldCharType="separate"/>
      </w:r>
      <w:r>
        <w:t>34</w:t>
      </w:r>
      <w:r>
        <w:fldChar w:fldCharType="end"/>
      </w:r>
    </w:p>
    <w:p w14:paraId="1A546669" w14:textId="533277DC" w:rsidR="00E62E03" w:rsidRDefault="00E62E03">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_Toc199144305 \h </w:instrText>
      </w:r>
      <w:r>
        <w:fldChar w:fldCharType="separate"/>
      </w:r>
      <w:r>
        <w:t>34</w:t>
      </w:r>
      <w:r>
        <w:fldChar w:fldCharType="end"/>
      </w:r>
    </w:p>
    <w:p w14:paraId="32E98ABC" w14:textId="3515FC2F" w:rsidR="00E62E03" w:rsidRDefault="00E62E03">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_Toc199144306 \h </w:instrText>
      </w:r>
      <w:r>
        <w:fldChar w:fldCharType="separate"/>
      </w:r>
      <w:r>
        <w:t>34</w:t>
      </w:r>
      <w:r>
        <w:fldChar w:fldCharType="end"/>
      </w:r>
    </w:p>
    <w:p w14:paraId="447C17CD" w14:textId="19951990" w:rsidR="00E62E03" w:rsidRDefault="00E62E03">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_Toc199144307 \h </w:instrText>
      </w:r>
      <w:r>
        <w:fldChar w:fldCharType="separate"/>
      </w:r>
      <w:r>
        <w:t>34</w:t>
      </w:r>
      <w:r>
        <w:fldChar w:fldCharType="end"/>
      </w:r>
    </w:p>
    <w:p w14:paraId="67A9F494" w14:textId="1FF1734A" w:rsidR="00E62E03" w:rsidRDefault="00E62E03">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_Toc199144308 \h </w:instrText>
      </w:r>
      <w:r>
        <w:fldChar w:fldCharType="separate"/>
      </w:r>
      <w:r>
        <w:t>34</w:t>
      </w:r>
      <w:r>
        <w:fldChar w:fldCharType="end"/>
      </w:r>
    </w:p>
    <w:p w14:paraId="7E18BB30" w14:textId="7B34B60B" w:rsidR="00E62E03" w:rsidRDefault="00E62E03">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_Toc199144309 \h </w:instrText>
      </w:r>
      <w:r>
        <w:fldChar w:fldCharType="separate"/>
      </w:r>
      <w:r>
        <w:t>34</w:t>
      </w:r>
      <w:r>
        <w:fldChar w:fldCharType="end"/>
      </w:r>
    </w:p>
    <w:p w14:paraId="15D21015" w14:textId="2E28AE8C" w:rsidR="00E62E03" w:rsidRDefault="00E62E03">
      <w:pPr>
        <w:pStyle w:val="TOC3"/>
        <w:rPr>
          <w:rFonts w:asciiTheme="minorHAnsi" w:eastAsiaTheme="minorEastAsia" w:hAnsiTheme="minorHAnsi" w:cstheme="minorBidi"/>
          <w:kern w:val="2"/>
          <w:sz w:val="24"/>
          <w:szCs w:val="24"/>
          <w14:ligatures w14:val="standardContextual"/>
        </w:rPr>
      </w:pPr>
      <w:r>
        <w:lastRenderedPageBreak/>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_Toc199144310 \h </w:instrText>
      </w:r>
      <w:r>
        <w:fldChar w:fldCharType="separate"/>
      </w:r>
      <w:r>
        <w:t>34</w:t>
      </w:r>
      <w:r>
        <w:fldChar w:fldCharType="end"/>
      </w:r>
    </w:p>
    <w:p w14:paraId="36BFC1FB" w14:textId="41D77E90" w:rsidR="00E62E03" w:rsidRDefault="00E62E03">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_Toc199144311 \h </w:instrText>
      </w:r>
      <w:r>
        <w:fldChar w:fldCharType="separate"/>
      </w:r>
      <w:r>
        <w:t>34</w:t>
      </w:r>
      <w:r>
        <w:fldChar w:fldCharType="end"/>
      </w:r>
    </w:p>
    <w:p w14:paraId="7581978B" w14:textId="28737A3B" w:rsidR="00E62E03" w:rsidRDefault="00E62E03">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_Toc199144312 \h </w:instrText>
      </w:r>
      <w:r>
        <w:fldChar w:fldCharType="separate"/>
      </w:r>
      <w:r>
        <w:t>34</w:t>
      </w:r>
      <w:r>
        <w:fldChar w:fldCharType="end"/>
      </w:r>
    </w:p>
    <w:p w14:paraId="079F95C7" w14:textId="17F19AF3" w:rsidR="00E62E03" w:rsidRDefault="00E62E03">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_Toc199144313 \h </w:instrText>
      </w:r>
      <w:r>
        <w:fldChar w:fldCharType="separate"/>
      </w:r>
      <w:r>
        <w:t>34</w:t>
      </w:r>
      <w:r>
        <w:fldChar w:fldCharType="end"/>
      </w:r>
    </w:p>
    <w:p w14:paraId="1041A486" w14:textId="70DD216C" w:rsidR="00E62E03" w:rsidRDefault="00E62E03">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_Toc199144314 \h </w:instrText>
      </w:r>
      <w:r>
        <w:fldChar w:fldCharType="separate"/>
      </w:r>
      <w:r>
        <w:t>37</w:t>
      </w:r>
      <w:r>
        <w:fldChar w:fldCharType="end"/>
      </w:r>
    </w:p>
    <w:p w14:paraId="4151691E" w14:textId="072F80CA" w:rsidR="00E62E03" w:rsidRDefault="00E62E03">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_Toc199144315 \h </w:instrText>
      </w:r>
      <w:r>
        <w:fldChar w:fldCharType="separate"/>
      </w:r>
      <w:r>
        <w:t>43</w:t>
      </w:r>
      <w:r>
        <w:fldChar w:fldCharType="end"/>
      </w:r>
    </w:p>
    <w:p w14:paraId="6B3A85D4" w14:textId="57BBC08E" w:rsidR="00E62E03" w:rsidRDefault="00E62E03">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_Toc199144316 \h </w:instrText>
      </w:r>
      <w:r>
        <w:fldChar w:fldCharType="separate"/>
      </w:r>
      <w:r>
        <w:t>44</w:t>
      </w:r>
      <w:r>
        <w:fldChar w:fldCharType="end"/>
      </w:r>
    </w:p>
    <w:p w14:paraId="3F2CFF5D" w14:textId="0A26E62F" w:rsidR="00E62E03" w:rsidRDefault="00E62E03">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_Toc199144317 \h </w:instrText>
      </w:r>
      <w:r>
        <w:fldChar w:fldCharType="separate"/>
      </w:r>
      <w:r>
        <w:t>44</w:t>
      </w:r>
      <w:r>
        <w:fldChar w:fldCharType="end"/>
      </w:r>
    </w:p>
    <w:p w14:paraId="3C4D7B9C" w14:textId="6479441E" w:rsidR="00E62E03" w:rsidRDefault="00E62E03">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_Toc199144318 \h </w:instrText>
      </w:r>
      <w:r>
        <w:fldChar w:fldCharType="separate"/>
      </w:r>
      <w:r>
        <w:t>44</w:t>
      </w:r>
      <w:r>
        <w:fldChar w:fldCharType="end"/>
      </w:r>
    </w:p>
    <w:p w14:paraId="038BEDF0" w14:textId="1F63E2F9" w:rsidR="00E62E03" w:rsidRDefault="00E62E03">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_Toc199144319 \h </w:instrText>
      </w:r>
      <w:r>
        <w:fldChar w:fldCharType="separate"/>
      </w:r>
      <w:r>
        <w:t>44</w:t>
      </w:r>
      <w:r>
        <w:fldChar w:fldCharType="end"/>
      </w:r>
    </w:p>
    <w:p w14:paraId="2A33B0A2" w14:textId="20530AEE" w:rsidR="00E62E03" w:rsidRDefault="00E62E03">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_Toc199144320 \h </w:instrText>
      </w:r>
      <w:r>
        <w:fldChar w:fldCharType="separate"/>
      </w:r>
      <w:r>
        <w:t>44</w:t>
      </w:r>
      <w:r>
        <w:fldChar w:fldCharType="end"/>
      </w:r>
    </w:p>
    <w:p w14:paraId="1C0C0348" w14:textId="5B5E8B02" w:rsidR="00E62E03" w:rsidRDefault="00E62E03">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_Toc199144321 \h </w:instrText>
      </w:r>
      <w:r>
        <w:fldChar w:fldCharType="separate"/>
      </w:r>
      <w:r>
        <w:t>44</w:t>
      </w:r>
      <w:r>
        <w:fldChar w:fldCharType="end"/>
      </w:r>
    </w:p>
    <w:p w14:paraId="13E69F20" w14:textId="7489311E" w:rsidR="00E62E03" w:rsidRDefault="00E62E03">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_Toc199144322 \h </w:instrText>
      </w:r>
      <w:r>
        <w:fldChar w:fldCharType="separate"/>
      </w:r>
      <w:r>
        <w:t>47</w:t>
      </w:r>
      <w:r>
        <w:fldChar w:fldCharType="end"/>
      </w:r>
    </w:p>
    <w:p w14:paraId="11734A6C" w14:textId="14E7AC0E" w:rsidR="00E62E03" w:rsidRDefault="00E62E03">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_Toc199144323 \h </w:instrText>
      </w:r>
      <w:r>
        <w:fldChar w:fldCharType="separate"/>
      </w:r>
      <w:r>
        <w:t>47</w:t>
      </w:r>
      <w:r>
        <w:fldChar w:fldCharType="end"/>
      </w:r>
    </w:p>
    <w:p w14:paraId="0EFAC2C4" w14:textId="5302996F" w:rsidR="00E62E03" w:rsidRDefault="00E62E03">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_Toc199144324 \h </w:instrText>
      </w:r>
      <w:r>
        <w:fldChar w:fldCharType="separate"/>
      </w:r>
      <w:r>
        <w:t>47</w:t>
      </w:r>
      <w:r>
        <w:fldChar w:fldCharType="end"/>
      </w:r>
    </w:p>
    <w:p w14:paraId="450E8F27" w14:textId="77C0854F" w:rsidR="00E62E03" w:rsidRDefault="00E62E03">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_Toc199144325 \h </w:instrText>
      </w:r>
      <w:r>
        <w:fldChar w:fldCharType="separate"/>
      </w:r>
      <w:r>
        <w:t>47</w:t>
      </w:r>
      <w:r>
        <w:fldChar w:fldCharType="end"/>
      </w:r>
    </w:p>
    <w:p w14:paraId="5A969C9D" w14:textId="18A80D54" w:rsidR="00E62E03" w:rsidRDefault="00E62E03">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_Toc199144326 \h </w:instrText>
      </w:r>
      <w:r>
        <w:fldChar w:fldCharType="separate"/>
      </w:r>
      <w:r>
        <w:t>47</w:t>
      </w:r>
      <w:r>
        <w:fldChar w:fldCharType="end"/>
      </w:r>
    </w:p>
    <w:p w14:paraId="5F031DE2" w14:textId="492DAD62" w:rsidR="00E62E03" w:rsidRDefault="00E62E03">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_Toc199144327 \h </w:instrText>
      </w:r>
      <w:r>
        <w:fldChar w:fldCharType="separate"/>
      </w:r>
      <w:r>
        <w:t>47</w:t>
      </w:r>
      <w:r>
        <w:fldChar w:fldCharType="end"/>
      </w:r>
    </w:p>
    <w:p w14:paraId="159E41B1" w14:textId="6F5F496D" w:rsidR="00E62E03" w:rsidRDefault="00E62E03">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_Toc199144328 \h </w:instrText>
      </w:r>
      <w:r>
        <w:fldChar w:fldCharType="separate"/>
      </w:r>
      <w:r>
        <w:t>47</w:t>
      </w:r>
      <w:r>
        <w:fldChar w:fldCharType="end"/>
      </w:r>
    </w:p>
    <w:p w14:paraId="734AEDED" w14:textId="25E5229F" w:rsidR="00E62E03" w:rsidRDefault="00E62E03">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_Toc199144329 \h </w:instrText>
      </w:r>
      <w:r>
        <w:fldChar w:fldCharType="separate"/>
      </w:r>
      <w:r>
        <w:t>47</w:t>
      </w:r>
      <w:r>
        <w:fldChar w:fldCharType="end"/>
      </w:r>
    </w:p>
    <w:p w14:paraId="1C969A01" w14:textId="2FF513FE" w:rsidR="00E62E03" w:rsidRDefault="00E62E03">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_Toc199144330 \h </w:instrText>
      </w:r>
      <w:r>
        <w:fldChar w:fldCharType="separate"/>
      </w:r>
      <w:r>
        <w:t>47</w:t>
      </w:r>
      <w:r>
        <w:fldChar w:fldCharType="end"/>
      </w:r>
    </w:p>
    <w:p w14:paraId="589EEA69" w14:textId="4BB87AAD" w:rsidR="00E62E03" w:rsidRDefault="00E62E03">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_Toc199144331 \h </w:instrText>
      </w:r>
      <w:r>
        <w:fldChar w:fldCharType="separate"/>
      </w:r>
      <w:r>
        <w:t>47</w:t>
      </w:r>
      <w:r>
        <w:fldChar w:fldCharType="end"/>
      </w:r>
    </w:p>
    <w:p w14:paraId="63939403" w14:textId="22E58B68" w:rsidR="00E62E03" w:rsidRDefault="00E62E03">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_Toc199144332 \h </w:instrText>
      </w:r>
      <w:r>
        <w:fldChar w:fldCharType="separate"/>
      </w:r>
      <w:r>
        <w:t>47</w:t>
      </w:r>
      <w:r>
        <w:fldChar w:fldCharType="end"/>
      </w:r>
    </w:p>
    <w:p w14:paraId="2FA21713" w14:textId="71ABEA3E" w:rsidR="00E62E03" w:rsidRDefault="00E62E03">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_Toc199144333 \h </w:instrText>
      </w:r>
      <w:r>
        <w:fldChar w:fldCharType="separate"/>
      </w:r>
      <w:r>
        <w:t>47</w:t>
      </w:r>
      <w:r>
        <w:fldChar w:fldCharType="end"/>
      </w:r>
    </w:p>
    <w:p w14:paraId="785C0186" w14:textId="19231D89" w:rsidR="00E62E03" w:rsidRDefault="00E62E03">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_Toc199144334 \h </w:instrText>
      </w:r>
      <w:r>
        <w:fldChar w:fldCharType="separate"/>
      </w:r>
      <w:r>
        <w:t>47</w:t>
      </w:r>
      <w:r>
        <w:fldChar w:fldCharType="end"/>
      </w:r>
    </w:p>
    <w:p w14:paraId="7CB378C6" w14:textId="71CFED9D" w:rsidR="00E62E03" w:rsidRDefault="00E62E03">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_Toc199144335 \h </w:instrText>
      </w:r>
      <w:r>
        <w:fldChar w:fldCharType="separate"/>
      </w:r>
      <w:r>
        <w:t>47</w:t>
      </w:r>
      <w:r>
        <w:fldChar w:fldCharType="end"/>
      </w:r>
    </w:p>
    <w:p w14:paraId="0C2D30F4" w14:textId="16D318BE" w:rsidR="00E62E03" w:rsidRDefault="00E62E03">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_Toc199144336 \h </w:instrText>
      </w:r>
      <w:r>
        <w:fldChar w:fldCharType="separate"/>
      </w:r>
      <w:r>
        <w:t>47</w:t>
      </w:r>
      <w:r>
        <w:fldChar w:fldCharType="end"/>
      </w:r>
    </w:p>
    <w:p w14:paraId="3CBBBF35" w14:textId="3DBE2889" w:rsidR="00E62E03" w:rsidRDefault="00E62E03">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_Toc199144337 \h </w:instrText>
      </w:r>
      <w:r>
        <w:fldChar w:fldCharType="separate"/>
      </w:r>
      <w:r>
        <w:t>47</w:t>
      </w:r>
      <w:r>
        <w:fldChar w:fldCharType="end"/>
      </w:r>
    </w:p>
    <w:p w14:paraId="09A3216F" w14:textId="41C9BF19" w:rsidR="00E62E03" w:rsidRDefault="00E62E03">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_Toc199144338 \h </w:instrText>
      </w:r>
      <w:r>
        <w:fldChar w:fldCharType="separate"/>
      </w:r>
      <w:r>
        <w:t>47</w:t>
      </w:r>
      <w:r>
        <w:fldChar w:fldCharType="end"/>
      </w:r>
    </w:p>
    <w:p w14:paraId="5246563F" w14:textId="6430B5F0" w:rsidR="00E62E03" w:rsidRDefault="00E62E03">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_Toc199144339 \h </w:instrText>
      </w:r>
      <w:r>
        <w:fldChar w:fldCharType="separate"/>
      </w:r>
      <w:r>
        <w:t>47</w:t>
      </w:r>
      <w:r>
        <w:fldChar w:fldCharType="end"/>
      </w:r>
    </w:p>
    <w:p w14:paraId="6F678E31" w14:textId="0379CF03" w:rsidR="00E62E03" w:rsidRDefault="00E62E03">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_Toc199144340 \h </w:instrText>
      </w:r>
      <w:r>
        <w:fldChar w:fldCharType="separate"/>
      </w:r>
      <w:r>
        <w:t>48</w:t>
      </w:r>
      <w:r>
        <w:fldChar w:fldCharType="end"/>
      </w:r>
    </w:p>
    <w:p w14:paraId="72C6EFCC" w14:textId="57DFA5DE" w:rsidR="00E62E03" w:rsidRDefault="00E62E03">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_Toc199144341 \h </w:instrText>
      </w:r>
      <w:r>
        <w:fldChar w:fldCharType="separate"/>
      </w:r>
      <w:r>
        <w:t>48</w:t>
      </w:r>
      <w:r>
        <w:fldChar w:fldCharType="end"/>
      </w:r>
    </w:p>
    <w:p w14:paraId="54EA6B01" w14:textId="37C7F114" w:rsidR="00E62E03" w:rsidRDefault="00E62E03">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_Toc199144342 \h </w:instrText>
      </w:r>
      <w:r>
        <w:fldChar w:fldCharType="separate"/>
      </w:r>
      <w:r>
        <w:t>48</w:t>
      </w:r>
      <w:r>
        <w:fldChar w:fldCharType="end"/>
      </w:r>
    </w:p>
    <w:p w14:paraId="4017F5FB" w14:textId="5A8F0C55" w:rsidR="00E62E03" w:rsidRDefault="00E62E03">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_Toc199144343 \h </w:instrText>
      </w:r>
      <w:r>
        <w:fldChar w:fldCharType="separate"/>
      </w:r>
      <w:r>
        <w:t>48</w:t>
      </w:r>
      <w:r>
        <w:fldChar w:fldCharType="end"/>
      </w:r>
    </w:p>
    <w:p w14:paraId="7244783F" w14:textId="75BB30D9" w:rsidR="00E62E03" w:rsidRDefault="00E62E03">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_Toc199144344 \h </w:instrText>
      </w:r>
      <w:r>
        <w:fldChar w:fldCharType="separate"/>
      </w:r>
      <w:r>
        <w:t>48</w:t>
      </w:r>
      <w:r>
        <w:fldChar w:fldCharType="end"/>
      </w:r>
    </w:p>
    <w:p w14:paraId="47C5EF77" w14:textId="490FE58E" w:rsidR="00E62E03" w:rsidRDefault="00E62E03">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_Toc199144345 \h </w:instrText>
      </w:r>
      <w:r>
        <w:fldChar w:fldCharType="separate"/>
      </w:r>
      <w:r>
        <w:t>48</w:t>
      </w:r>
      <w:r>
        <w:fldChar w:fldCharType="end"/>
      </w:r>
    </w:p>
    <w:p w14:paraId="0F807556" w14:textId="7CB39F2D" w:rsidR="00E62E03" w:rsidRDefault="00E62E03">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_Toc199144346 \h </w:instrText>
      </w:r>
      <w:r>
        <w:fldChar w:fldCharType="separate"/>
      </w:r>
      <w:r>
        <w:t>48</w:t>
      </w:r>
      <w:r>
        <w:fldChar w:fldCharType="end"/>
      </w:r>
    </w:p>
    <w:p w14:paraId="4E221432" w14:textId="4B34BD6D" w:rsidR="00E62E03" w:rsidRDefault="00E62E03">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_Toc199144347 \h </w:instrText>
      </w:r>
      <w:r>
        <w:fldChar w:fldCharType="separate"/>
      </w:r>
      <w:r>
        <w:t>48</w:t>
      </w:r>
      <w:r>
        <w:fldChar w:fldCharType="end"/>
      </w:r>
    </w:p>
    <w:p w14:paraId="0C6DA599" w14:textId="1BB5079F" w:rsidR="00E62E03" w:rsidRDefault="00E62E03">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_Toc199144348 \h </w:instrText>
      </w:r>
      <w:r>
        <w:fldChar w:fldCharType="separate"/>
      </w:r>
      <w:r>
        <w:t>48</w:t>
      </w:r>
      <w:r>
        <w:fldChar w:fldCharType="end"/>
      </w:r>
    </w:p>
    <w:p w14:paraId="6576937B" w14:textId="5258A0C9" w:rsidR="00E62E03" w:rsidRDefault="00E62E03">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_Toc199144349 \h </w:instrText>
      </w:r>
      <w:r>
        <w:fldChar w:fldCharType="separate"/>
      </w:r>
      <w:r>
        <w:t>48</w:t>
      </w:r>
      <w:r>
        <w:fldChar w:fldCharType="end"/>
      </w:r>
    </w:p>
    <w:p w14:paraId="1104B8AB" w14:textId="32E9FDA3" w:rsidR="00E62E03" w:rsidRDefault="00E62E03">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_Toc199144350 \h </w:instrText>
      </w:r>
      <w:r>
        <w:fldChar w:fldCharType="separate"/>
      </w:r>
      <w:r>
        <w:t>48</w:t>
      </w:r>
      <w:r>
        <w:fldChar w:fldCharType="end"/>
      </w:r>
    </w:p>
    <w:p w14:paraId="7D2D2992" w14:textId="2524C8F8" w:rsidR="00E62E03" w:rsidRDefault="00E62E03">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_Toc199144351 \h </w:instrText>
      </w:r>
      <w:r>
        <w:fldChar w:fldCharType="separate"/>
      </w:r>
      <w:r>
        <w:t>48</w:t>
      </w:r>
      <w:r>
        <w:fldChar w:fldCharType="end"/>
      </w:r>
    </w:p>
    <w:p w14:paraId="48A0C1BF" w14:textId="2AE24906" w:rsidR="00E62E03" w:rsidRDefault="00E62E03">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_Toc199144352 \h </w:instrText>
      </w:r>
      <w:r>
        <w:fldChar w:fldCharType="separate"/>
      </w:r>
      <w:r>
        <w:t>49</w:t>
      </w:r>
      <w:r>
        <w:fldChar w:fldCharType="end"/>
      </w:r>
    </w:p>
    <w:p w14:paraId="5A359207" w14:textId="5403F823" w:rsidR="00E62E03" w:rsidRDefault="00E62E03">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_Toc199144353 \h </w:instrText>
      </w:r>
      <w:r>
        <w:fldChar w:fldCharType="separate"/>
      </w:r>
      <w:r>
        <w:t>50</w:t>
      </w:r>
      <w:r>
        <w:fldChar w:fldCharType="end"/>
      </w:r>
    </w:p>
    <w:p w14:paraId="543007FC" w14:textId="422DA40C" w:rsidR="00E62E03" w:rsidRDefault="00E62E03">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_Toc199144354 \h </w:instrText>
      </w:r>
      <w:r>
        <w:fldChar w:fldCharType="separate"/>
      </w:r>
      <w:r>
        <w:t>50</w:t>
      </w:r>
      <w:r>
        <w:fldChar w:fldCharType="end"/>
      </w:r>
    </w:p>
    <w:p w14:paraId="51AF2889" w14:textId="7B01E161" w:rsidR="00E62E03" w:rsidRDefault="00E62E03">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_Toc199144355 \h </w:instrText>
      </w:r>
      <w:r>
        <w:fldChar w:fldCharType="separate"/>
      </w:r>
      <w:r>
        <w:t>50</w:t>
      </w:r>
      <w:r>
        <w:fldChar w:fldCharType="end"/>
      </w:r>
    </w:p>
    <w:p w14:paraId="47B2EF61" w14:textId="2A4CFB84" w:rsidR="00E62E03" w:rsidRDefault="00E62E03">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_Toc199144356 \h </w:instrText>
      </w:r>
      <w:r>
        <w:fldChar w:fldCharType="separate"/>
      </w:r>
      <w:r>
        <w:t>50</w:t>
      </w:r>
      <w:r>
        <w:fldChar w:fldCharType="end"/>
      </w:r>
    </w:p>
    <w:p w14:paraId="36962D63" w14:textId="4663B618" w:rsidR="00E62E03" w:rsidRDefault="00E62E03">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_Toc199144357 \h </w:instrText>
      </w:r>
      <w:r>
        <w:fldChar w:fldCharType="separate"/>
      </w:r>
      <w:r>
        <w:t>50</w:t>
      </w:r>
      <w:r>
        <w:fldChar w:fldCharType="end"/>
      </w:r>
    </w:p>
    <w:p w14:paraId="3A57FDF1" w14:textId="482BA166" w:rsidR="00E62E03" w:rsidRDefault="00E62E03">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_Toc199144358 \h </w:instrText>
      </w:r>
      <w:r>
        <w:fldChar w:fldCharType="separate"/>
      </w:r>
      <w:r>
        <w:t>50</w:t>
      </w:r>
      <w:r>
        <w:fldChar w:fldCharType="end"/>
      </w:r>
    </w:p>
    <w:p w14:paraId="5CB5CB42" w14:textId="6D3C894E" w:rsidR="00E62E03" w:rsidRDefault="00E62E03">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_Toc199144359 \h </w:instrText>
      </w:r>
      <w:r>
        <w:fldChar w:fldCharType="separate"/>
      </w:r>
      <w:r>
        <w:t>50</w:t>
      </w:r>
      <w:r>
        <w:fldChar w:fldCharType="end"/>
      </w:r>
    </w:p>
    <w:p w14:paraId="45439278" w14:textId="1613EE40" w:rsidR="00E62E03" w:rsidRDefault="00E62E03">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_Toc199144360 \h </w:instrText>
      </w:r>
      <w:r>
        <w:fldChar w:fldCharType="separate"/>
      </w:r>
      <w:r>
        <w:t>50</w:t>
      </w:r>
      <w:r>
        <w:fldChar w:fldCharType="end"/>
      </w:r>
    </w:p>
    <w:p w14:paraId="4C56EA39" w14:textId="383392AA" w:rsidR="00E62E03" w:rsidRDefault="00E62E03">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_Toc199144361 \h </w:instrText>
      </w:r>
      <w:r>
        <w:fldChar w:fldCharType="separate"/>
      </w:r>
      <w:r>
        <w:t>50</w:t>
      </w:r>
      <w:r>
        <w:fldChar w:fldCharType="end"/>
      </w:r>
    </w:p>
    <w:p w14:paraId="3D646460" w14:textId="4D39CAB2" w:rsidR="00E62E03" w:rsidRDefault="00E62E03">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_Toc199144362 \h </w:instrText>
      </w:r>
      <w:r>
        <w:fldChar w:fldCharType="separate"/>
      </w:r>
      <w:r>
        <w:t>50</w:t>
      </w:r>
      <w:r>
        <w:fldChar w:fldCharType="end"/>
      </w:r>
    </w:p>
    <w:p w14:paraId="4F6B7E48" w14:textId="18038CA3" w:rsidR="00E62E03" w:rsidRDefault="00E62E03">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_Toc199144363 \h </w:instrText>
      </w:r>
      <w:r>
        <w:fldChar w:fldCharType="separate"/>
      </w:r>
      <w:r>
        <w:t>50</w:t>
      </w:r>
      <w:r>
        <w:fldChar w:fldCharType="end"/>
      </w:r>
    </w:p>
    <w:p w14:paraId="69D86DF7" w14:textId="6776C728" w:rsidR="00E62E03" w:rsidRDefault="00E62E03">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_Toc199144364 \h </w:instrText>
      </w:r>
      <w:r>
        <w:fldChar w:fldCharType="separate"/>
      </w:r>
      <w:r>
        <w:t>50</w:t>
      </w:r>
      <w:r>
        <w:fldChar w:fldCharType="end"/>
      </w:r>
    </w:p>
    <w:p w14:paraId="2EFF8675" w14:textId="0B24BFE9" w:rsidR="00E62E03" w:rsidRDefault="00E62E03">
      <w:pPr>
        <w:pStyle w:val="TOC3"/>
        <w:rPr>
          <w:rFonts w:asciiTheme="minorHAnsi" w:eastAsiaTheme="minorEastAsia" w:hAnsiTheme="minorHAnsi" w:cstheme="minorBidi"/>
          <w:kern w:val="2"/>
          <w:sz w:val="24"/>
          <w:szCs w:val="24"/>
          <w14:ligatures w14:val="standardContextual"/>
        </w:rPr>
      </w:pPr>
      <w:r>
        <w:lastRenderedPageBreak/>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_Toc199144365 \h </w:instrText>
      </w:r>
      <w:r>
        <w:fldChar w:fldCharType="separate"/>
      </w:r>
      <w:r>
        <w:t>50</w:t>
      </w:r>
      <w:r>
        <w:fldChar w:fldCharType="end"/>
      </w:r>
    </w:p>
    <w:p w14:paraId="1BD5F54C" w14:textId="0517E05B" w:rsidR="00E62E03" w:rsidRDefault="00E62E03">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_Toc199144366 \h </w:instrText>
      </w:r>
      <w:r>
        <w:fldChar w:fldCharType="separate"/>
      </w:r>
      <w:r>
        <w:t>50</w:t>
      </w:r>
      <w:r>
        <w:fldChar w:fldCharType="end"/>
      </w:r>
    </w:p>
    <w:p w14:paraId="7A302053" w14:textId="172F4DE3" w:rsidR="00E62E03" w:rsidRDefault="00E62E03">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_Toc199144367 \h </w:instrText>
      </w:r>
      <w:r>
        <w:fldChar w:fldCharType="separate"/>
      </w:r>
      <w:r>
        <w:t>50</w:t>
      </w:r>
      <w:r>
        <w:fldChar w:fldCharType="end"/>
      </w:r>
    </w:p>
    <w:p w14:paraId="23550771" w14:textId="23553E57" w:rsidR="00E62E03" w:rsidRDefault="00E62E03">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_Toc199144368 \h </w:instrText>
      </w:r>
      <w:r>
        <w:fldChar w:fldCharType="separate"/>
      </w:r>
      <w:r>
        <w:t>50</w:t>
      </w:r>
      <w:r>
        <w:fldChar w:fldCharType="end"/>
      </w:r>
    </w:p>
    <w:p w14:paraId="100B3420" w14:textId="6E9B087C" w:rsidR="00E62E03" w:rsidRDefault="00E62E03">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_Toc199144369 \h </w:instrText>
      </w:r>
      <w:r>
        <w:fldChar w:fldCharType="separate"/>
      </w:r>
      <w:r>
        <w:t>50</w:t>
      </w:r>
      <w:r>
        <w:fldChar w:fldCharType="end"/>
      </w:r>
    </w:p>
    <w:p w14:paraId="18DB5A56" w14:textId="633692B2" w:rsidR="00E62E03" w:rsidRDefault="00E62E03">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_Toc199144370 \h </w:instrText>
      </w:r>
      <w:r>
        <w:fldChar w:fldCharType="separate"/>
      </w:r>
      <w:r>
        <w:t>51</w:t>
      </w:r>
      <w:r>
        <w:fldChar w:fldCharType="end"/>
      </w:r>
    </w:p>
    <w:p w14:paraId="32255D40" w14:textId="4267DB04" w:rsidR="00E62E03" w:rsidRDefault="00E62E03">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_Toc199144371 \h </w:instrText>
      </w:r>
      <w:r>
        <w:fldChar w:fldCharType="separate"/>
      </w:r>
      <w:r>
        <w:t>51</w:t>
      </w:r>
      <w:r>
        <w:fldChar w:fldCharType="end"/>
      </w:r>
    </w:p>
    <w:p w14:paraId="5E772914" w14:textId="2913B8D1" w:rsidR="00E62E03" w:rsidRDefault="00E62E03">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_Toc199144372 \h </w:instrText>
      </w:r>
      <w:r>
        <w:fldChar w:fldCharType="separate"/>
      </w:r>
      <w:r>
        <w:t>51</w:t>
      </w:r>
      <w:r>
        <w:fldChar w:fldCharType="end"/>
      </w:r>
    </w:p>
    <w:p w14:paraId="1C6FD363" w14:textId="1EA7A919" w:rsidR="00E62E03" w:rsidRDefault="00E62E03">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_Toc199144373 \h </w:instrText>
      </w:r>
      <w:r>
        <w:fldChar w:fldCharType="separate"/>
      </w:r>
      <w:r>
        <w:t>51</w:t>
      </w:r>
      <w:r>
        <w:fldChar w:fldCharType="end"/>
      </w:r>
    </w:p>
    <w:p w14:paraId="090D3EC1" w14:textId="480F5246" w:rsidR="00E62E03" w:rsidRDefault="00E62E03">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_Toc199144374 \h </w:instrText>
      </w:r>
      <w:r>
        <w:fldChar w:fldCharType="separate"/>
      </w:r>
      <w:r>
        <w:t>51</w:t>
      </w:r>
      <w:r>
        <w:fldChar w:fldCharType="end"/>
      </w:r>
    </w:p>
    <w:p w14:paraId="5C2D3805" w14:textId="6805E78B" w:rsidR="00E62E03" w:rsidRDefault="00E62E03">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_Toc199144375 \h </w:instrText>
      </w:r>
      <w:r>
        <w:fldChar w:fldCharType="separate"/>
      </w:r>
      <w:r>
        <w:t>51</w:t>
      </w:r>
      <w:r>
        <w:fldChar w:fldCharType="end"/>
      </w:r>
    </w:p>
    <w:p w14:paraId="4DCB03B6" w14:textId="4A00C0C1" w:rsidR="00E62E03" w:rsidRDefault="00E62E03">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_Toc199144376 \h </w:instrText>
      </w:r>
      <w:r>
        <w:fldChar w:fldCharType="separate"/>
      </w:r>
      <w:r>
        <w:t>51</w:t>
      </w:r>
      <w:r>
        <w:fldChar w:fldCharType="end"/>
      </w:r>
    </w:p>
    <w:p w14:paraId="005A4C8A" w14:textId="4F12FF22" w:rsidR="00E62E03" w:rsidRDefault="00E62E03">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_Toc199144377 \h </w:instrText>
      </w:r>
      <w:r>
        <w:fldChar w:fldCharType="separate"/>
      </w:r>
      <w:r>
        <w:t>51</w:t>
      </w:r>
      <w:r>
        <w:fldChar w:fldCharType="end"/>
      </w:r>
    </w:p>
    <w:p w14:paraId="2337016F" w14:textId="05C7D8AB" w:rsidR="00E62E03" w:rsidRDefault="00E62E03">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_Toc199144378 \h </w:instrText>
      </w:r>
      <w:r>
        <w:fldChar w:fldCharType="separate"/>
      </w:r>
      <w:r>
        <w:t>51</w:t>
      </w:r>
      <w:r>
        <w:fldChar w:fldCharType="end"/>
      </w:r>
    </w:p>
    <w:p w14:paraId="103EB4C1" w14:textId="08CACA69" w:rsidR="00E62E03" w:rsidRDefault="00E62E03">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_Toc199144379 \h </w:instrText>
      </w:r>
      <w:r>
        <w:fldChar w:fldCharType="separate"/>
      </w:r>
      <w:r>
        <w:t>51</w:t>
      </w:r>
      <w:r>
        <w:fldChar w:fldCharType="end"/>
      </w:r>
    </w:p>
    <w:p w14:paraId="50A8FF2B" w14:textId="25E353B2" w:rsidR="00E62E03" w:rsidRDefault="00E62E03">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_Toc199144380 \h </w:instrText>
      </w:r>
      <w:r>
        <w:fldChar w:fldCharType="separate"/>
      </w:r>
      <w:r>
        <w:t>51</w:t>
      </w:r>
      <w:r>
        <w:fldChar w:fldCharType="end"/>
      </w:r>
    </w:p>
    <w:p w14:paraId="7E51F127" w14:textId="0437F130" w:rsidR="00E62E03" w:rsidRDefault="00E62E03">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_Toc199144381 \h </w:instrText>
      </w:r>
      <w:r>
        <w:fldChar w:fldCharType="separate"/>
      </w:r>
      <w:r>
        <w:t>51</w:t>
      </w:r>
      <w:r>
        <w:fldChar w:fldCharType="end"/>
      </w:r>
    </w:p>
    <w:p w14:paraId="289D71E3" w14:textId="276D9258" w:rsidR="00E62E03" w:rsidRDefault="00E62E03">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_Toc199144382 \h </w:instrText>
      </w:r>
      <w:r>
        <w:fldChar w:fldCharType="separate"/>
      </w:r>
      <w:r>
        <w:t>51</w:t>
      </w:r>
      <w:r>
        <w:fldChar w:fldCharType="end"/>
      </w:r>
    </w:p>
    <w:p w14:paraId="3B26C9BD" w14:textId="2E022D86" w:rsidR="00E62E03" w:rsidRDefault="00E62E03">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_Toc199144383 \h </w:instrText>
      </w:r>
      <w:r>
        <w:fldChar w:fldCharType="separate"/>
      </w:r>
      <w:r>
        <w:t>51</w:t>
      </w:r>
      <w:r>
        <w:fldChar w:fldCharType="end"/>
      </w:r>
    </w:p>
    <w:p w14:paraId="5A161AF2" w14:textId="09F4F0F5" w:rsidR="00E62E03" w:rsidRDefault="00E62E03">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_Toc199144384 \h </w:instrText>
      </w:r>
      <w:r>
        <w:fldChar w:fldCharType="separate"/>
      </w:r>
      <w:r>
        <w:t>51</w:t>
      </w:r>
      <w:r>
        <w:fldChar w:fldCharType="end"/>
      </w:r>
    </w:p>
    <w:p w14:paraId="1D14941A" w14:textId="65388BAE" w:rsidR="00E62E03" w:rsidRDefault="00E62E03">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_Toc199144385 \h </w:instrText>
      </w:r>
      <w:r>
        <w:fldChar w:fldCharType="separate"/>
      </w:r>
      <w:r>
        <w:t>51</w:t>
      </w:r>
      <w:r>
        <w:fldChar w:fldCharType="end"/>
      </w:r>
    </w:p>
    <w:p w14:paraId="39826949" w14:textId="159F2139" w:rsidR="00E62E03" w:rsidRDefault="00E62E03">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_Toc199144386 \h </w:instrText>
      </w:r>
      <w:r>
        <w:fldChar w:fldCharType="separate"/>
      </w:r>
      <w:r>
        <w:t>51</w:t>
      </w:r>
      <w:r>
        <w:fldChar w:fldCharType="end"/>
      </w:r>
    </w:p>
    <w:p w14:paraId="5B0DE611" w14:textId="695CFC5D" w:rsidR="00E62E03" w:rsidRDefault="00E62E03">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_Toc199144387 \h </w:instrText>
      </w:r>
      <w:r>
        <w:fldChar w:fldCharType="separate"/>
      </w:r>
      <w:r>
        <w:t>51</w:t>
      </w:r>
      <w:r>
        <w:fldChar w:fldCharType="end"/>
      </w:r>
    </w:p>
    <w:p w14:paraId="3F3FFE21" w14:textId="5C719159" w:rsidR="00E62E03" w:rsidRDefault="00E62E03">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_Toc199144388 \h </w:instrText>
      </w:r>
      <w:r>
        <w:fldChar w:fldCharType="separate"/>
      </w:r>
      <w:r>
        <w:t>52</w:t>
      </w:r>
      <w:r>
        <w:fldChar w:fldCharType="end"/>
      </w:r>
    </w:p>
    <w:p w14:paraId="15051DAB" w14:textId="011E1C9A" w:rsidR="00E62E03" w:rsidRDefault="00E62E03">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_Toc199144389 \h </w:instrText>
      </w:r>
      <w:r>
        <w:fldChar w:fldCharType="separate"/>
      </w:r>
      <w:r>
        <w:t>52</w:t>
      </w:r>
      <w:r>
        <w:fldChar w:fldCharType="end"/>
      </w:r>
    </w:p>
    <w:p w14:paraId="004FEF42" w14:textId="54E6AC07" w:rsidR="00E62E03" w:rsidRDefault="00E62E03">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_Toc199144390 \h </w:instrText>
      </w:r>
      <w:r>
        <w:fldChar w:fldCharType="separate"/>
      </w:r>
      <w:r>
        <w:t>52</w:t>
      </w:r>
      <w:r>
        <w:fldChar w:fldCharType="end"/>
      </w:r>
    </w:p>
    <w:p w14:paraId="159A6B0E" w14:textId="310E8D5F" w:rsidR="00E62E03" w:rsidRDefault="00E62E03">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CT6-officials</w:t>
      </w:r>
      <w:r>
        <w:tab/>
      </w:r>
      <w:r>
        <w:fldChar w:fldCharType="begin"/>
      </w:r>
      <w:r>
        <w:instrText xml:space="preserve"> PAGEREF _Toc199144391 \h </w:instrText>
      </w:r>
      <w:r>
        <w:fldChar w:fldCharType="separate"/>
      </w:r>
      <w:r>
        <w:t>52</w:t>
      </w:r>
      <w:r>
        <w:fldChar w:fldCharType="end"/>
      </w:r>
    </w:p>
    <w:p w14:paraId="6009B4C7" w14:textId="58DE6D36" w:rsidR="00E62E03" w:rsidRDefault="00E62E03">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_Toc199144392 \h </w:instrText>
      </w:r>
      <w:r>
        <w:fldChar w:fldCharType="separate"/>
      </w:r>
      <w:r>
        <w:t>52</w:t>
      </w:r>
      <w:r>
        <w:fldChar w:fldCharType="end"/>
      </w:r>
    </w:p>
    <w:p w14:paraId="6F692371" w14:textId="0E684A22" w:rsidR="00E62E03" w:rsidRDefault="00E62E03">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_Toc199144393 \h </w:instrText>
      </w:r>
      <w:r>
        <w:fldChar w:fldCharType="separate"/>
      </w:r>
      <w:r>
        <w:t>52</w:t>
      </w:r>
      <w:r>
        <w:fldChar w:fldCharType="end"/>
      </w:r>
    </w:p>
    <w:p w14:paraId="2F81A0B6" w14:textId="000EAF3D" w:rsidR="00E62E03" w:rsidRDefault="00E62E03">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_Toc199144394 \h </w:instrText>
      </w:r>
      <w:r>
        <w:fldChar w:fldCharType="separate"/>
      </w:r>
      <w:r>
        <w:t>52</w:t>
      </w:r>
      <w:r>
        <w:fldChar w:fldCharType="end"/>
      </w:r>
    </w:p>
    <w:p w14:paraId="1AFF26EF" w14:textId="46EB3CF9" w:rsidR="00E62E03" w:rsidRDefault="00E62E03">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_Toc199144395 \h </w:instrText>
      </w:r>
      <w:r>
        <w:fldChar w:fldCharType="separate"/>
      </w:r>
      <w:r>
        <w:t>52</w:t>
      </w:r>
      <w:r>
        <w:fldChar w:fldCharType="end"/>
      </w:r>
    </w:p>
    <w:p w14:paraId="498556DF" w14:textId="6FA8F5A2" w:rsidR="00E62E03" w:rsidRDefault="00E62E03">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_Toc199144396 \h </w:instrText>
      </w:r>
      <w:r>
        <w:fldChar w:fldCharType="separate"/>
      </w:r>
      <w:r>
        <w:t>52</w:t>
      </w:r>
      <w:r>
        <w:fldChar w:fldCharType="end"/>
      </w:r>
    </w:p>
    <w:p w14:paraId="1B627DC2" w14:textId="20237805" w:rsidR="00E62E03" w:rsidRDefault="00E62E03">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_Toc199144397 \h </w:instrText>
      </w:r>
      <w:r>
        <w:fldChar w:fldCharType="separate"/>
      </w:r>
      <w:r>
        <w:t>52</w:t>
      </w:r>
      <w:r>
        <w:fldChar w:fldCharType="end"/>
      </w:r>
    </w:p>
    <w:p w14:paraId="2C7F3FAA" w14:textId="105D98DD" w:rsidR="00E62E03" w:rsidRDefault="00E62E03">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CT6 Work Plan</w:t>
      </w:r>
      <w:r>
        <w:tab/>
      </w:r>
      <w:r>
        <w:fldChar w:fldCharType="begin"/>
      </w:r>
      <w:r>
        <w:instrText xml:space="preserve"> PAGEREF _Toc199144398 \h </w:instrText>
      </w:r>
      <w:r>
        <w:fldChar w:fldCharType="separate"/>
      </w:r>
      <w:r>
        <w:t>52</w:t>
      </w:r>
      <w:r>
        <w:fldChar w:fldCharType="end"/>
      </w:r>
    </w:p>
    <w:p w14:paraId="28BA1B79" w14:textId="5D8E5479" w:rsidR="00E62E03" w:rsidRDefault="00E62E03">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_Toc199144399 \h </w:instrText>
      </w:r>
      <w:r>
        <w:fldChar w:fldCharType="separate"/>
      </w:r>
      <w:r>
        <w:t>53</w:t>
      </w:r>
      <w:r>
        <w:fldChar w:fldCharType="end"/>
      </w:r>
    </w:p>
    <w:p w14:paraId="06BCCC13" w14:textId="1B8A62F1" w:rsidR="00E62E03" w:rsidRDefault="00E62E03">
      <w:pPr>
        <w:pStyle w:val="TOC3"/>
        <w:rPr>
          <w:rFonts w:asciiTheme="minorHAnsi" w:eastAsiaTheme="minorEastAsia" w:hAnsiTheme="minorHAnsi" w:cstheme="minorBidi"/>
          <w:kern w:val="2"/>
          <w:sz w:val="24"/>
          <w:szCs w:val="24"/>
          <w14:ligatures w14:val="standardContextual"/>
        </w:rPr>
      </w:pPr>
      <w:r>
        <w:t>23.1</w:t>
      </w:r>
      <w:r>
        <w:rPr>
          <w:rFonts w:asciiTheme="minorHAnsi" w:eastAsiaTheme="minorEastAsia" w:hAnsiTheme="minorHAnsi" w:cstheme="minorBidi"/>
          <w:kern w:val="2"/>
          <w:sz w:val="24"/>
          <w:szCs w:val="24"/>
          <w14:ligatures w14:val="standardContextual"/>
        </w:rPr>
        <w:tab/>
      </w:r>
      <w:r>
        <w:t>Report of ETSI SCP activity and review of approved ETSI TC SCP change requests</w:t>
      </w:r>
      <w:r>
        <w:tab/>
      </w:r>
      <w:r>
        <w:fldChar w:fldCharType="begin"/>
      </w:r>
      <w:r>
        <w:instrText xml:space="preserve"> PAGEREF _Toc199144400 \h </w:instrText>
      </w:r>
      <w:r>
        <w:fldChar w:fldCharType="separate"/>
      </w:r>
      <w:r>
        <w:t>53</w:t>
      </w:r>
      <w:r>
        <w:fldChar w:fldCharType="end"/>
      </w:r>
    </w:p>
    <w:p w14:paraId="13EDA396" w14:textId="77BA11C8" w:rsidR="00E62E03" w:rsidRDefault="00E62E03">
      <w:pPr>
        <w:pStyle w:val="TOC3"/>
        <w:rPr>
          <w:rFonts w:asciiTheme="minorHAnsi" w:eastAsiaTheme="minorEastAsia" w:hAnsiTheme="minorHAnsi" w:cstheme="minorBidi"/>
          <w:kern w:val="2"/>
          <w:sz w:val="24"/>
          <w:szCs w:val="24"/>
          <w14:ligatures w14:val="standardContextual"/>
        </w:rPr>
      </w:pPr>
      <w:r>
        <w:t>23.2</w:t>
      </w:r>
      <w:r>
        <w:rPr>
          <w:rFonts w:asciiTheme="minorHAnsi" w:eastAsiaTheme="minorEastAsia" w:hAnsiTheme="minorHAnsi" w:cstheme="minorBidi"/>
          <w:kern w:val="2"/>
          <w:sz w:val="24"/>
          <w:szCs w:val="24"/>
          <w14:ligatures w14:val="standardContextual"/>
        </w:rPr>
        <w:tab/>
      </w:r>
      <w:r>
        <w:t>Update of references to ETSI specifications</w:t>
      </w:r>
      <w:r>
        <w:tab/>
      </w:r>
      <w:r>
        <w:fldChar w:fldCharType="begin"/>
      </w:r>
      <w:r>
        <w:instrText xml:space="preserve"> PAGEREF _Toc199144401 \h </w:instrText>
      </w:r>
      <w:r>
        <w:fldChar w:fldCharType="separate"/>
      </w:r>
      <w:r>
        <w:t>53</w:t>
      </w:r>
      <w:r>
        <w:fldChar w:fldCharType="end"/>
      </w:r>
    </w:p>
    <w:p w14:paraId="1EA96B30" w14:textId="5AE25C52" w:rsidR="00E62E03" w:rsidRDefault="00E62E03">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_Toc199144402 \h </w:instrText>
      </w:r>
      <w:r>
        <w:fldChar w:fldCharType="separate"/>
      </w:r>
      <w:r>
        <w:t>53</w:t>
      </w:r>
      <w:r>
        <w:fldChar w:fldCharType="end"/>
      </w:r>
    </w:p>
    <w:p w14:paraId="08E832C1" w14:textId="6481E508" w:rsidR="00E62E03" w:rsidRDefault="00E62E03" w:rsidP="00E62E03">
      <w:r>
        <w:fldChar w:fldCharType="end"/>
      </w:r>
    </w:p>
    <w:p w14:paraId="5C17A115" w14:textId="77777777" w:rsidR="00E62E03" w:rsidRDefault="00E62E03" w:rsidP="00E62E03">
      <w:pPr>
        <w:pStyle w:val="Heading2"/>
      </w:pPr>
      <w:r>
        <w:br w:type="page"/>
      </w:r>
      <w:bookmarkStart w:id="0" w:name="_Toc199144134"/>
      <w:r>
        <w:lastRenderedPageBreak/>
        <w:t>1</w:t>
      </w:r>
      <w:r>
        <w:tab/>
        <w:t>Opening of the meeting</w:t>
      </w:r>
      <w:bookmarkEnd w:id="0"/>
    </w:p>
    <w:p w14:paraId="33070D2B" w14:textId="77777777" w:rsidR="00E62E03" w:rsidRDefault="00E62E03" w:rsidP="00E62E03">
      <w:r>
        <w:t xml:space="preserve">The meeting was opened on Tuesday 20th May 2025 by the Chairman Heiko Kruse (IDEMIA/ETSI). </w:t>
      </w:r>
    </w:p>
    <w:p w14:paraId="42B33F16" w14:textId="77777777" w:rsidR="00E62E03" w:rsidRDefault="00E62E03" w:rsidP="00E62E03">
      <w:r>
        <w:t>ETSI/MCC support was provided by Mr Kimmo Kymalainen.</w:t>
      </w:r>
    </w:p>
    <w:p w14:paraId="0CAD6F33" w14:textId="77777777" w:rsidR="00E62E03" w:rsidRDefault="00E62E03" w:rsidP="00E62E03">
      <w:pPr>
        <w:pStyle w:val="Heading3"/>
      </w:pPr>
      <w:bookmarkStart w:id="1" w:name="_Toc199144135"/>
      <w:r>
        <w:t>1.1</w:t>
      </w:r>
      <w:r>
        <w:tab/>
        <w:t>Welcome speech</w:t>
      </w:r>
      <w:bookmarkEnd w:id="1"/>
    </w:p>
    <w:p w14:paraId="45AEA1E6" w14:textId="77777777" w:rsidR="00E62E03" w:rsidRDefault="00E62E03" w:rsidP="00E62E03">
      <w:r>
        <w:t xml:space="preserve">On behalf of the host the CT6 Chair welcomed the delegates to Bratislava, </w:t>
      </w:r>
      <w:proofErr w:type="spellStart"/>
      <w:r>
        <w:t>Sloveniaon</w:t>
      </w:r>
      <w:proofErr w:type="spellEnd"/>
      <w:r>
        <w:t xml:space="preserve"> behalf of the host the ETSI, explained arrangements and wished TSG CT6 a successful meeting in Bratislava.</w:t>
      </w:r>
    </w:p>
    <w:p w14:paraId="4362C954" w14:textId="77777777" w:rsidR="00E62E03" w:rsidRDefault="00E62E03" w:rsidP="00E62E03">
      <w:pPr>
        <w:pStyle w:val="Heading3"/>
      </w:pPr>
      <w:bookmarkStart w:id="2" w:name="_Toc199144136"/>
      <w:r>
        <w:t>1.2</w:t>
      </w:r>
      <w:r>
        <w:tab/>
        <w:t xml:space="preserve">IPR </w:t>
      </w:r>
      <w:proofErr w:type="spellStart"/>
      <w:r>
        <w:t>ans</w:t>
      </w:r>
      <w:proofErr w:type="spellEnd"/>
      <w:r>
        <w:t xml:space="preserve"> Antitrust declarations</w:t>
      </w:r>
      <w:bookmarkEnd w:id="2"/>
    </w:p>
    <w:p w14:paraId="08AAAD33" w14:textId="77777777" w:rsidR="00E62E03" w:rsidRDefault="00E62E03" w:rsidP="00E62E03">
      <w:r>
        <w:t>The chair read IPR declaration:</w:t>
      </w:r>
    </w:p>
    <w:p w14:paraId="7EB54157" w14:textId="77777777" w:rsidR="00E62E03" w:rsidRDefault="00E62E03" w:rsidP="00E62E0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E5AF854" w14:textId="77777777" w:rsidR="00E62E03" w:rsidRDefault="00E62E03" w:rsidP="00E62E03">
      <w:r>
        <w:t>The delegates are asked to take note that they are thereby invited:</w:t>
      </w:r>
    </w:p>
    <w:p w14:paraId="5E63617C" w14:textId="77777777" w:rsidR="00E62E03" w:rsidRDefault="00E62E03" w:rsidP="00E62E03">
      <w:r>
        <w:t>-</w:t>
      </w:r>
      <w:r>
        <w:tab/>
        <w:t xml:space="preserve">to investigate whether their organization or any other organization owns IPRs which were, or were likely to become Essential in respect of the work of 3GPP. </w:t>
      </w:r>
    </w:p>
    <w:p w14:paraId="7CAB5170" w14:textId="77777777" w:rsidR="00E62E03" w:rsidRDefault="00E62E03" w:rsidP="00E62E03">
      <w:r>
        <w:t>-</w:t>
      </w:r>
      <w:r>
        <w:tab/>
        <w:t>to notify their respective Organizational Partners of all potential IPRs, e.g., for ETSI, by means of the IPR Information Statement and the Licensing declaration forms</w:t>
      </w:r>
    </w:p>
    <w:p w14:paraId="4C76E138" w14:textId="2EF46713" w:rsidR="00E62E03" w:rsidRDefault="00E62E03" w:rsidP="00E62E03">
      <w:pPr>
        <w:rPr>
          <w:rFonts w:ascii="Arial" w:hAnsi="Arial" w:cs="Arial"/>
          <w:b/>
          <w:sz w:val="24"/>
        </w:rPr>
      </w:pPr>
      <w:r>
        <w:rPr>
          <w:rFonts w:ascii="Arial" w:hAnsi="Arial" w:cs="Arial"/>
          <w:b/>
          <w:color w:val="0000FF"/>
          <w:sz w:val="24"/>
        </w:rPr>
        <w:t>C6-250202</w:t>
      </w:r>
      <w:r>
        <w:rPr>
          <w:rFonts w:ascii="Arial" w:hAnsi="Arial" w:cs="Arial"/>
          <w:b/>
          <w:color w:val="0000FF"/>
          <w:sz w:val="24"/>
        </w:rPr>
        <w:tab/>
      </w:r>
      <w:r>
        <w:rPr>
          <w:rFonts w:ascii="Arial" w:hAnsi="Arial" w:cs="Arial"/>
          <w:b/>
          <w:sz w:val="24"/>
        </w:rPr>
        <w:t>Call for IPRs and Statement of anti-trust compliance</w:t>
      </w:r>
    </w:p>
    <w:p w14:paraId="0A3CD356"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5D5719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CB093" w14:textId="77777777" w:rsidR="00E62E03" w:rsidRDefault="00E62E03" w:rsidP="00E62E03">
      <w:pPr>
        <w:pStyle w:val="Heading3"/>
      </w:pPr>
      <w:bookmarkStart w:id="3" w:name="_Toc199144137"/>
      <w:r>
        <w:t>1.3</w:t>
      </w:r>
      <w:r>
        <w:tab/>
        <w:t>Roll call of delegates</w:t>
      </w:r>
      <w:bookmarkEnd w:id="3"/>
    </w:p>
    <w:p w14:paraId="3AA2B97A" w14:textId="77777777" w:rsidR="00E62E03" w:rsidRDefault="00E62E03" w:rsidP="00E62E03">
      <w:r>
        <w:t>The roll call of the delegates was made at the beginning of the meeting.</w:t>
      </w:r>
    </w:p>
    <w:p w14:paraId="44095CA2" w14:textId="77777777" w:rsidR="00E62E03" w:rsidRDefault="00E62E03" w:rsidP="00E62E03">
      <w:pPr>
        <w:pStyle w:val="Heading2"/>
      </w:pPr>
      <w:bookmarkStart w:id="4" w:name="_Toc199144138"/>
      <w:r>
        <w:t>2</w:t>
      </w:r>
      <w:r>
        <w:tab/>
        <w:t>Approval of the agenda and registration of new documents</w:t>
      </w:r>
      <w:bookmarkEnd w:id="4"/>
    </w:p>
    <w:p w14:paraId="68395639" w14:textId="7147A3E1" w:rsidR="00E62E03" w:rsidRDefault="00E62E03" w:rsidP="00E62E03">
      <w:pPr>
        <w:rPr>
          <w:rFonts w:ascii="Arial" w:hAnsi="Arial" w:cs="Arial"/>
          <w:b/>
          <w:sz w:val="24"/>
        </w:rPr>
      </w:pPr>
      <w:r>
        <w:rPr>
          <w:rFonts w:ascii="Arial" w:hAnsi="Arial" w:cs="Arial"/>
          <w:b/>
          <w:color w:val="0000FF"/>
          <w:sz w:val="24"/>
        </w:rPr>
        <w:t>C6-250201</w:t>
      </w:r>
      <w:r>
        <w:rPr>
          <w:rFonts w:ascii="Arial" w:hAnsi="Arial" w:cs="Arial"/>
          <w:b/>
          <w:color w:val="0000FF"/>
          <w:sz w:val="24"/>
        </w:rPr>
        <w:tab/>
      </w:r>
      <w:r>
        <w:rPr>
          <w:rFonts w:ascii="Arial" w:hAnsi="Arial" w:cs="Arial"/>
          <w:b/>
          <w:sz w:val="24"/>
        </w:rPr>
        <w:t>CT WG6 meeting agenda with document allocation</w:t>
      </w:r>
    </w:p>
    <w:p w14:paraId="60C0E303" w14:textId="77777777" w:rsidR="00E62E03" w:rsidRDefault="00E62E03" w:rsidP="00E62E0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0788142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C6-250242</w:t>
      </w:r>
      <w:r>
        <w:rPr>
          <w:color w:val="993300"/>
          <w:u w:val="single"/>
        </w:rPr>
        <w:t>.</w:t>
      </w:r>
    </w:p>
    <w:p w14:paraId="5751BA44" w14:textId="7DC3C2C0" w:rsidR="00E62E03" w:rsidRDefault="00E62E03" w:rsidP="00E62E03">
      <w:pPr>
        <w:rPr>
          <w:rFonts w:ascii="Arial" w:hAnsi="Arial" w:cs="Arial"/>
          <w:b/>
          <w:sz w:val="24"/>
        </w:rPr>
      </w:pPr>
      <w:r>
        <w:rPr>
          <w:rFonts w:ascii="Arial" w:hAnsi="Arial" w:cs="Arial"/>
          <w:b/>
          <w:color w:val="0000FF"/>
          <w:sz w:val="24"/>
        </w:rPr>
        <w:t>C6-250242</w:t>
      </w:r>
      <w:r>
        <w:rPr>
          <w:rFonts w:ascii="Arial" w:hAnsi="Arial" w:cs="Arial"/>
          <w:b/>
          <w:color w:val="0000FF"/>
          <w:sz w:val="24"/>
        </w:rPr>
        <w:tab/>
      </w:r>
      <w:r>
        <w:rPr>
          <w:rFonts w:ascii="Arial" w:hAnsi="Arial" w:cs="Arial"/>
          <w:b/>
          <w:sz w:val="24"/>
        </w:rPr>
        <w:t>CT WG6 meeting agenda with document allocation</w:t>
      </w:r>
    </w:p>
    <w:p w14:paraId="27DBAA9F" w14:textId="77777777" w:rsidR="00E62E03" w:rsidRDefault="00E62E03" w:rsidP="00E62E0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3405DC50" w14:textId="77777777" w:rsidR="00E62E03" w:rsidRDefault="00E62E03" w:rsidP="00E62E03">
      <w:pPr>
        <w:rPr>
          <w:color w:val="808080"/>
        </w:rPr>
      </w:pPr>
      <w:r>
        <w:rPr>
          <w:color w:val="808080"/>
        </w:rPr>
        <w:t>(Replaces C6-250201)</w:t>
      </w:r>
    </w:p>
    <w:p w14:paraId="6495C38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C2B69" w14:textId="63767447" w:rsidR="00E62E03" w:rsidRDefault="00E62E03" w:rsidP="00E62E03">
      <w:pPr>
        <w:rPr>
          <w:rFonts w:ascii="Arial" w:hAnsi="Arial" w:cs="Arial"/>
          <w:b/>
          <w:sz w:val="24"/>
        </w:rPr>
      </w:pPr>
      <w:r>
        <w:rPr>
          <w:rFonts w:ascii="Arial" w:hAnsi="Arial" w:cs="Arial"/>
          <w:b/>
          <w:color w:val="0000FF"/>
          <w:sz w:val="24"/>
        </w:rPr>
        <w:t>C6-250211</w:t>
      </w:r>
      <w:r>
        <w:rPr>
          <w:rFonts w:ascii="Arial" w:hAnsi="Arial" w:cs="Arial"/>
          <w:b/>
          <w:color w:val="0000FF"/>
          <w:sz w:val="24"/>
        </w:rPr>
        <w:tab/>
      </w:r>
      <w:r>
        <w:rPr>
          <w:rFonts w:ascii="Arial" w:hAnsi="Arial" w:cs="Arial"/>
          <w:b/>
          <w:sz w:val="24"/>
        </w:rPr>
        <w:t>CT WG6 meeting agenda (checked opening of the meeting)</w:t>
      </w:r>
    </w:p>
    <w:p w14:paraId="2E640486"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DA264B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C6-250214</w:t>
      </w:r>
      <w:r>
        <w:rPr>
          <w:color w:val="993300"/>
          <w:u w:val="single"/>
        </w:rPr>
        <w:t>.</w:t>
      </w:r>
    </w:p>
    <w:p w14:paraId="07AF8C37" w14:textId="44FAD1A0" w:rsidR="00E62E03" w:rsidRDefault="00E62E03" w:rsidP="00E62E03">
      <w:pPr>
        <w:rPr>
          <w:rFonts w:ascii="Arial" w:hAnsi="Arial" w:cs="Arial"/>
          <w:b/>
          <w:sz w:val="24"/>
        </w:rPr>
      </w:pPr>
      <w:r>
        <w:rPr>
          <w:rFonts w:ascii="Arial" w:hAnsi="Arial" w:cs="Arial"/>
          <w:b/>
          <w:color w:val="0000FF"/>
          <w:sz w:val="24"/>
        </w:rPr>
        <w:lastRenderedPageBreak/>
        <w:t>C6-250214</w:t>
      </w:r>
      <w:r>
        <w:rPr>
          <w:rFonts w:ascii="Arial" w:hAnsi="Arial" w:cs="Arial"/>
          <w:b/>
          <w:color w:val="0000FF"/>
          <w:sz w:val="24"/>
        </w:rPr>
        <w:tab/>
      </w:r>
      <w:r>
        <w:rPr>
          <w:rFonts w:ascii="Arial" w:hAnsi="Arial" w:cs="Arial"/>
          <w:b/>
          <w:sz w:val="24"/>
        </w:rPr>
        <w:t>Chair notes after 1st day</w:t>
      </w:r>
    </w:p>
    <w:p w14:paraId="56FA0BBE"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63B6C89" w14:textId="77777777" w:rsidR="00E62E03" w:rsidRDefault="00E62E03" w:rsidP="00E62E03">
      <w:pPr>
        <w:rPr>
          <w:color w:val="808080"/>
        </w:rPr>
      </w:pPr>
      <w:r>
        <w:rPr>
          <w:color w:val="808080"/>
        </w:rPr>
        <w:t>(Replaces C6-250211)</w:t>
      </w:r>
    </w:p>
    <w:p w14:paraId="6A39AA2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4B368" w14:textId="37155925" w:rsidR="00E62E03" w:rsidRDefault="00E62E03" w:rsidP="00E62E03">
      <w:pPr>
        <w:rPr>
          <w:rFonts w:ascii="Arial" w:hAnsi="Arial" w:cs="Arial"/>
          <w:b/>
          <w:sz w:val="24"/>
        </w:rPr>
      </w:pPr>
      <w:r>
        <w:rPr>
          <w:rFonts w:ascii="Arial" w:hAnsi="Arial" w:cs="Arial"/>
          <w:b/>
          <w:color w:val="0000FF"/>
          <w:sz w:val="24"/>
        </w:rPr>
        <w:t>C6-250215</w:t>
      </w:r>
      <w:r>
        <w:rPr>
          <w:rFonts w:ascii="Arial" w:hAnsi="Arial" w:cs="Arial"/>
          <w:b/>
          <w:color w:val="0000FF"/>
          <w:sz w:val="24"/>
        </w:rPr>
        <w:tab/>
      </w:r>
      <w:r>
        <w:rPr>
          <w:rFonts w:ascii="Arial" w:hAnsi="Arial" w:cs="Arial"/>
          <w:b/>
          <w:sz w:val="24"/>
        </w:rPr>
        <w:t>Chair notes after 2nd day</w:t>
      </w:r>
    </w:p>
    <w:p w14:paraId="63461135"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64B00E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05314" w14:textId="67DE1C62" w:rsidR="00E62E03" w:rsidRDefault="00E62E03" w:rsidP="00E62E03">
      <w:pPr>
        <w:rPr>
          <w:rFonts w:ascii="Arial" w:hAnsi="Arial" w:cs="Arial"/>
          <w:b/>
          <w:sz w:val="24"/>
        </w:rPr>
      </w:pPr>
      <w:r>
        <w:rPr>
          <w:rFonts w:ascii="Arial" w:hAnsi="Arial" w:cs="Arial"/>
          <w:b/>
          <w:color w:val="0000FF"/>
          <w:sz w:val="24"/>
        </w:rPr>
        <w:t>C6-250216</w:t>
      </w:r>
      <w:r>
        <w:rPr>
          <w:rFonts w:ascii="Arial" w:hAnsi="Arial" w:cs="Arial"/>
          <w:b/>
          <w:color w:val="0000FF"/>
          <w:sz w:val="24"/>
        </w:rPr>
        <w:tab/>
      </w:r>
      <w:r>
        <w:rPr>
          <w:rFonts w:ascii="Arial" w:hAnsi="Arial" w:cs="Arial"/>
          <w:b/>
          <w:sz w:val="24"/>
        </w:rPr>
        <w:t>Chair notes after 3rd day</w:t>
      </w:r>
    </w:p>
    <w:p w14:paraId="6DC9A2AC"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70DA07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AF3C1" w14:textId="117FA78B" w:rsidR="00E62E03" w:rsidRDefault="00E62E03" w:rsidP="00E62E03">
      <w:pPr>
        <w:rPr>
          <w:rFonts w:ascii="Arial" w:hAnsi="Arial" w:cs="Arial"/>
          <w:b/>
          <w:sz w:val="24"/>
        </w:rPr>
      </w:pPr>
      <w:r>
        <w:rPr>
          <w:rFonts w:ascii="Arial" w:hAnsi="Arial" w:cs="Arial"/>
          <w:b/>
          <w:color w:val="0000FF"/>
          <w:sz w:val="24"/>
        </w:rPr>
        <w:t>C6-250217</w:t>
      </w:r>
      <w:r>
        <w:rPr>
          <w:rFonts w:ascii="Arial" w:hAnsi="Arial" w:cs="Arial"/>
          <w:b/>
          <w:color w:val="0000FF"/>
          <w:sz w:val="24"/>
        </w:rPr>
        <w:tab/>
      </w:r>
      <w:r>
        <w:rPr>
          <w:rFonts w:ascii="Arial" w:hAnsi="Arial" w:cs="Arial"/>
          <w:b/>
          <w:sz w:val="24"/>
        </w:rPr>
        <w:t>Chair notes after end of the meeting</w:t>
      </w:r>
    </w:p>
    <w:p w14:paraId="6D5BAA8C"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79EC16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8EA6F" w14:textId="77777777" w:rsidR="00E62E03" w:rsidRDefault="00E62E03" w:rsidP="00E62E03">
      <w:pPr>
        <w:pStyle w:val="Heading2"/>
      </w:pPr>
      <w:bookmarkStart w:id="5" w:name="_Toc199144139"/>
      <w:r>
        <w:t>3</w:t>
      </w:r>
      <w:r>
        <w:tab/>
        <w:t>Reports</w:t>
      </w:r>
      <w:bookmarkEnd w:id="5"/>
    </w:p>
    <w:p w14:paraId="0C0E81A0" w14:textId="77777777" w:rsidR="00E62E03" w:rsidRDefault="00E62E03" w:rsidP="00E62E03">
      <w:pPr>
        <w:pStyle w:val="Heading3"/>
      </w:pPr>
      <w:bookmarkStart w:id="6" w:name="_Toc199144140"/>
      <w:r>
        <w:t>3.1</w:t>
      </w:r>
      <w:r>
        <w:tab/>
        <w:t>Report of the previous CT6 meeting</w:t>
      </w:r>
      <w:bookmarkEnd w:id="6"/>
    </w:p>
    <w:p w14:paraId="08C93FC6" w14:textId="5346B8D1" w:rsidR="00E62E03" w:rsidRDefault="00E62E03" w:rsidP="00E62E03">
      <w:pPr>
        <w:rPr>
          <w:rFonts w:ascii="Arial" w:hAnsi="Arial" w:cs="Arial"/>
          <w:b/>
          <w:sz w:val="24"/>
        </w:rPr>
      </w:pPr>
      <w:r>
        <w:rPr>
          <w:rFonts w:ascii="Arial" w:hAnsi="Arial" w:cs="Arial"/>
          <w:b/>
          <w:color w:val="0000FF"/>
          <w:sz w:val="24"/>
        </w:rPr>
        <w:t>C6-250203</w:t>
      </w:r>
      <w:r>
        <w:rPr>
          <w:rFonts w:ascii="Arial" w:hAnsi="Arial" w:cs="Arial"/>
          <w:b/>
          <w:color w:val="0000FF"/>
          <w:sz w:val="24"/>
        </w:rPr>
        <w:tab/>
      </w:r>
      <w:r>
        <w:rPr>
          <w:rFonts w:ascii="Arial" w:hAnsi="Arial" w:cs="Arial"/>
          <w:b/>
          <w:sz w:val="24"/>
        </w:rPr>
        <w:t>Draft Report of previous CT6 meeting</w:t>
      </w:r>
    </w:p>
    <w:p w14:paraId="0DAEDCBF" w14:textId="77777777" w:rsidR="00E62E03" w:rsidRDefault="00E62E03" w:rsidP="00E62E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C54E81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C6-250204</w:t>
      </w:r>
      <w:r>
        <w:rPr>
          <w:color w:val="993300"/>
          <w:u w:val="single"/>
        </w:rPr>
        <w:t>.</w:t>
      </w:r>
    </w:p>
    <w:p w14:paraId="6A8B95A3" w14:textId="360E1C4D" w:rsidR="00E62E03" w:rsidRDefault="00E62E03" w:rsidP="00E62E03">
      <w:pPr>
        <w:rPr>
          <w:rFonts w:ascii="Arial" w:hAnsi="Arial" w:cs="Arial"/>
          <w:b/>
          <w:sz w:val="24"/>
        </w:rPr>
      </w:pPr>
      <w:r>
        <w:rPr>
          <w:rFonts w:ascii="Arial" w:hAnsi="Arial" w:cs="Arial"/>
          <w:b/>
          <w:color w:val="0000FF"/>
          <w:sz w:val="24"/>
        </w:rPr>
        <w:t>C6-250204</w:t>
      </w:r>
      <w:r>
        <w:rPr>
          <w:rFonts w:ascii="Arial" w:hAnsi="Arial" w:cs="Arial"/>
          <w:b/>
          <w:color w:val="0000FF"/>
          <w:sz w:val="24"/>
        </w:rPr>
        <w:tab/>
      </w:r>
      <w:r>
        <w:rPr>
          <w:rFonts w:ascii="Arial" w:hAnsi="Arial" w:cs="Arial"/>
          <w:b/>
          <w:sz w:val="24"/>
        </w:rPr>
        <w:t>Approved Report of previous CT6 meeting</w:t>
      </w:r>
    </w:p>
    <w:p w14:paraId="181D2674" w14:textId="77777777" w:rsidR="00E62E03" w:rsidRDefault="00E62E03" w:rsidP="00E62E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D45D1DC" w14:textId="77777777" w:rsidR="00E62E03" w:rsidRDefault="00E62E03" w:rsidP="00E62E03">
      <w:pPr>
        <w:rPr>
          <w:color w:val="808080"/>
        </w:rPr>
      </w:pPr>
      <w:r>
        <w:rPr>
          <w:color w:val="808080"/>
        </w:rPr>
        <w:t>(Replaces C6-250203)</w:t>
      </w:r>
    </w:p>
    <w:p w14:paraId="7E39CDE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0795A" w14:textId="77777777" w:rsidR="00E62E03" w:rsidRDefault="00E62E03" w:rsidP="00E62E03">
      <w:pPr>
        <w:pStyle w:val="Heading3"/>
      </w:pPr>
      <w:bookmarkStart w:id="7" w:name="_Toc199144141"/>
      <w:r>
        <w:t>3.2</w:t>
      </w:r>
      <w:r>
        <w:tab/>
        <w:t>Report from TSG plenary meetings</w:t>
      </w:r>
      <w:bookmarkEnd w:id="7"/>
    </w:p>
    <w:p w14:paraId="515A51A8" w14:textId="6B5D214A" w:rsidR="00E62E03" w:rsidRDefault="00E62E03" w:rsidP="00E62E03">
      <w:pPr>
        <w:rPr>
          <w:rFonts w:ascii="Arial" w:hAnsi="Arial" w:cs="Arial"/>
          <w:b/>
          <w:sz w:val="24"/>
        </w:rPr>
      </w:pPr>
      <w:r>
        <w:rPr>
          <w:rFonts w:ascii="Arial" w:hAnsi="Arial" w:cs="Arial"/>
          <w:b/>
          <w:color w:val="0000FF"/>
          <w:sz w:val="24"/>
        </w:rPr>
        <w:t>C6-250213</w:t>
      </w:r>
      <w:r>
        <w:rPr>
          <w:rFonts w:ascii="Arial" w:hAnsi="Arial" w:cs="Arial"/>
          <w:b/>
          <w:color w:val="0000FF"/>
          <w:sz w:val="24"/>
        </w:rPr>
        <w:tab/>
      </w:r>
      <w:r>
        <w:rPr>
          <w:rFonts w:ascii="Arial" w:hAnsi="Arial" w:cs="Arial"/>
          <w:b/>
          <w:sz w:val="24"/>
        </w:rPr>
        <w:t>Report from previous CT plenary (status presented to Plenary)</w:t>
      </w:r>
    </w:p>
    <w:p w14:paraId="647B7E29"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1490BC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CCE5A" w14:textId="77777777" w:rsidR="00E62E03" w:rsidRDefault="00E62E03" w:rsidP="00E62E03">
      <w:pPr>
        <w:pStyle w:val="Heading2"/>
      </w:pPr>
      <w:bookmarkStart w:id="8" w:name="_Toc199144142"/>
      <w:r>
        <w:lastRenderedPageBreak/>
        <w:t>4</w:t>
      </w:r>
      <w:r>
        <w:tab/>
        <w:t>Liaison statements</w:t>
      </w:r>
      <w:bookmarkEnd w:id="8"/>
    </w:p>
    <w:p w14:paraId="53EC8305" w14:textId="77777777" w:rsidR="00E62E03" w:rsidRDefault="00E62E03" w:rsidP="00E62E03">
      <w:pPr>
        <w:pStyle w:val="Heading3"/>
      </w:pPr>
      <w:bookmarkStart w:id="9" w:name="_Toc199144143"/>
      <w:r>
        <w:t>4.1</w:t>
      </w:r>
      <w:r>
        <w:tab/>
        <w:t>Incoming liaison statements / inputs from 3GPP groups</w:t>
      </w:r>
      <w:bookmarkEnd w:id="9"/>
    </w:p>
    <w:p w14:paraId="3154D193" w14:textId="33C03CFD" w:rsidR="00E62E03" w:rsidRDefault="00E62E03" w:rsidP="00E62E03">
      <w:pPr>
        <w:rPr>
          <w:rFonts w:ascii="Arial" w:hAnsi="Arial" w:cs="Arial"/>
          <w:b/>
          <w:sz w:val="24"/>
        </w:rPr>
      </w:pPr>
      <w:r>
        <w:rPr>
          <w:rFonts w:ascii="Arial" w:hAnsi="Arial" w:cs="Arial"/>
          <w:b/>
          <w:color w:val="0000FF"/>
          <w:sz w:val="24"/>
        </w:rPr>
        <w:t>C6-250247</w:t>
      </w:r>
      <w:r>
        <w:rPr>
          <w:rFonts w:ascii="Arial" w:hAnsi="Arial" w:cs="Arial"/>
          <w:b/>
          <w:color w:val="0000FF"/>
          <w:sz w:val="24"/>
        </w:rPr>
        <w:tab/>
      </w:r>
      <w:r>
        <w:rPr>
          <w:rFonts w:ascii="Arial" w:hAnsi="Arial" w:cs="Arial"/>
          <w:b/>
          <w:sz w:val="24"/>
        </w:rPr>
        <w:t>Reply LS on UE behaviour in case of SUCI calculation failure</w:t>
      </w:r>
    </w:p>
    <w:p w14:paraId="106EDDDC" w14:textId="77777777" w:rsidR="00E62E03" w:rsidRDefault="00E62E03" w:rsidP="00E62E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S3-251123, to CT1, CT6, cc -</w:t>
      </w:r>
      <w:r>
        <w:rPr>
          <w:i/>
        </w:rPr>
        <w:br/>
      </w:r>
      <w:r>
        <w:rPr>
          <w:i/>
        </w:rPr>
        <w:tab/>
      </w:r>
      <w:r>
        <w:rPr>
          <w:i/>
        </w:rPr>
        <w:tab/>
      </w:r>
      <w:r>
        <w:rPr>
          <w:i/>
        </w:rPr>
        <w:tab/>
      </w:r>
      <w:r>
        <w:rPr>
          <w:i/>
        </w:rPr>
        <w:tab/>
      </w:r>
      <w:r>
        <w:rPr>
          <w:i/>
        </w:rPr>
        <w:tab/>
        <w:t>Source: SA3</w:t>
      </w:r>
    </w:p>
    <w:p w14:paraId="649786BE" w14:textId="77777777" w:rsidR="00E62E03" w:rsidRDefault="00E62E03" w:rsidP="00E62E03">
      <w:pPr>
        <w:rPr>
          <w:rFonts w:ascii="Arial" w:hAnsi="Arial" w:cs="Arial"/>
          <w:b/>
        </w:rPr>
      </w:pPr>
      <w:r>
        <w:rPr>
          <w:rFonts w:ascii="Arial" w:hAnsi="Arial" w:cs="Arial"/>
          <w:b/>
        </w:rPr>
        <w:t xml:space="preserve">Abstract: </w:t>
      </w:r>
    </w:p>
    <w:p w14:paraId="71FD4505" w14:textId="77777777" w:rsidR="00E62E03" w:rsidRDefault="00E62E03" w:rsidP="00E62E03">
      <w:r>
        <w:t>SA3 thanks CT1 for their LS (C1-245039) on UE behaviour in case of SUCI calculation failure.</w:t>
      </w:r>
    </w:p>
    <w:p w14:paraId="02D11C81" w14:textId="77777777" w:rsidR="00E62E03" w:rsidRDefault="00E62E03" w:rsidP="00E62E03">
      <w:r>
        <w:t>SA3 discussed the error case described by CT1 in their original LS (C1-245039) and the addition information provided by CT6 in their LS (C6-240721) and concluded that the error case requires no change.</w:t>
      </w:r>
    </w:p>
    <w:p w14:paraId="33FE3150" w14:textId="77777777" w:rsidR="00E62E03" w:rsidRDefault="00E62E03" w:rsidP="00E62E03">
      <w:pPr>
        <w:rPr>
          <w:rFonts w:ascii="Arial" w:hAnsi="Arial" w:cs="Arial"/>
          <w:b/>
        </w:rPr>
      </w:pPr>
      <w:r>
        <w:rPr>
          <w:rFonts w:ascii="Arial" w:hAnsi="Arial" w:cs="Arial"/>
          <w:b/>
        </w:rPr>
        <w:t xml:space="preserve">Discussion: </w:t>
      </w:r>
    </w:p>
    <w:p w14:paraId="45A8E303" w14:textId="77777777" w:rsidR="00E62E03" w:rsidRDefault="00E62E03" w:rsidP="00E62E03">
      <w:r>
        <w:t>Qualcomm clarified that it was checked with the SA3 delegates with respect to the discussion happened in SA3 workgroup regarding this. Mainly there was no consensus in the SA3 to make any modifications in the spec for. The UE behaviour for this corner scenario. The result of that the CT1 changes proposed to make it implementation specific.</w:t>
      </w:r>
    </w:p>
    <w:p w14:paraId="7F058183" w14:textId="77777777" w:rsidR="00E62E03" w:rsidRDefault="00E62E03" w:rsidP="00E62E03">
      <w:r>
        <w:t>After discussion it was agreed that there is no action for CT6 specifications. CT1 has discussed and proposed the solution in C1-253072. Some concerns has been raises that the fallback to null-scheme is seen as a security downgrade. The attackers could try to make information required to calculate the SUCI invalid on the USIM and thus downgrade to null-scheme.</w:t>
      </w:r>
    </w:p>
    <w:p w14:paraId="4C79FAF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D135F" w14:textId="77777777" w:rsidR="00E62E03" w:rsidRDefault="00E62E03" w:rsidP="00E62E03">
      <w:pPr>
        <w:pStyle w:val="Heading3"/>
      </w:pPr>
      <w:bookmarkStart w:id="10" w:name="_Toc199144144"/>
      <w:r>
        <w:t>4.2</w:t>
      </w:r>
      <w:r>
        <w:tab/>
        <w:t>Incoming liaison statements / inputs from other groups</w:t>
      </w:r>
      <w:bookmarkEnd w:id="10"/>
    </w:p>
    <w:p w14:paraId="50AF2E0E" w14:textId="77777777" w:rsidR="00E62E03" w:rsidRDefault="00E62E03" w:rsidP="00E62E03">
      <w:pPr>
        <w:pStyle w:val="Heading3"/>
      </w:pPr>
      <w:bookmarkStart w:id="11" w:name="_Toc199144145"/>
      <w:r>
        <w:t>4.3</w:t>
      </w:r>
      <w:r>
        <w:tab/>
        <w:t>Outgoing liaisons</w:t>
      </w:r>
      <w:bookmarkEnd w:id="11"/>
    </w:p>
    <w:p w14:paraId="53975AA9" w14:textId="29810CF5" w:rsidR="00E62E03" w:rsidRDefault="00E62E03" w:rsidP="00E62E03">
      <w:pPr>
        <w:rPr>
          <w:rFonts w:ascii="Arial" w:hAnsi="Arial" w:cs="Arial"/>
          <w:b/>
          <w:sz w:val="24"/>
        </w:rPr>
      </w:pPr>
      <w:r>
        <w:rPr>
          <w:rFonts w:ascii="Arial" w:hAnsi="Arial" w:cs="Arial"/>
          <w:b/>
          <w:color w:val="0000FF"/>
          <w:sz w:val="24"/>
        </w:rPr>
        <w:t>C6-250262</w:t>
      </w:r>
      <w:r>
        <w:rPr>
          <w:rFonts w:ascii="Arial" w:hAnsi="Arial" w:cs="Arial"/>
          <w:b/>
          <w:color w:val="0000FF"/>
          <w:sz w:val="24"/>
        </w:rPr>
        <w:tab/>
      </w:r>
      <w:r>
        <w:rPr>
          <w:rFonts w:ascii="Arial" w:hAnsi="Arial" w:cs="Arial"/>
          <w:b/>
          <w:sz w:val="24"/>
        </w:rPr>
        <w:t>LS on availability of new test Specification and procedures for non-removable UICC devices.</w:t>
      </w:r>
    </w:p>
    <w:p w14:paraId="4392FBDA" w14:textId="77777777" w:rsidR="00E62E03" w:rsidRDefault="00E62E03" w:rsidP="00E62E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PTCRB, PVG</w:t>
      </w:r>
      <w:r>
        <w:rPr>
          <w:i/>
        </w:rPr>
        <w:br/>
      </w:r>
      <w:r>
        <w:rPr>
          <w:i/>
        </w:rPr>
        <w:tab/>
      </w:r>
      <w:r>
        <w:rPr>
          <w:i/>
        </w:rPr>
        <w:tab/>
      </w:r>
      <w:r>
        <w:rPr>
          <w:i/>
        </w:rPr>
        <w:tab/>
      </w:r>
      <w:r>
        <w:rPr>
          <w:i/>
        </w:rPr>
        <w:tab/>
      </w:r>
      <w:r>
        <w:rPr>
          <w:i/>
        </w:rPr>
        <w:tab/>
        <w:t>Source: Apple AB Denmark</w:t>
      </w:r>
    </w:p>
    <w:p w14:paraId="11B85E34" w14:textId="77777777" w:rsidR="00E62E03" w:rsidRDefault="00E62E03" w:rsidP="00E62E03">
      <w:pPr>
        <w:rPr>
          <w:rFonts w:ascii="Arial" w:hAnsi="Arial" w:cs="Arial"/>
          <w:b/>
        </w:rPr>
      </w:pPr>
      <w:r>
        <w:rPr>
          <w:rFonts w:ascii="Arial" w:hAnsi="Arial" w:cs="Arial"/>
          <w:b/>
        </w:rPr>
        <w:t xml:space="preserve">Discussion: </w:t>
      </w:r>
    </w:p>
    <w:p w14:paraId="2939CFDA" w14:textId="77777777" w:rsidR="00E62E03" w:rsidRDefault="00E62E03" w:rsidP="00E62E03">
      <w:r>
        <w:t>Action addressee wrong.</w:t>
      </w:r>
    </w:p>
    <w:p w14:paraId="5706A9F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F6A97" w14:textId="1572A6CE" w:rsidR="00E62E03" w:rsidRDefault="00E62E03" w:rsidP="00E62E03">
      <w:pPr>
        <w:rPr>
          <w:rFonts w:ascii="Arial" w:hAnsi="Arial" w:cs="Arial"/>
          <w:b/>
          <w:sz w:val="24"/>
        </w:rPr>
      </w:pPr>
      <w:r>
        <w:rPr>
          <w:rFonts w:ascii="Arial" w:hAnsi="Arial" w:cs="Arial"/>
          <w:b/>
          <w:color w:val="0000FF"/>
          <w:sz w:val="24"/>
        </w:rPr>
        <w:t>C6-250263</w:t>
      </w:r>
      <w:r>
        <w:rPr>
          <w:rFonts w:ascii="Arial" w:hAnsi="Arial" w:cs="Arial"/>
          <w:b/>
          <w:color w:val="0000FF"/>
          <w:sz w:val="24"/>
        </w:rPr>
        <w:tab/>
      </w:r>
      <w:r>
        <w:rPr>
          <w:rFonts w:ascii="Arial" w:hAnsi="Arial" w:cs="Arial"/>
          <w:b/>
          <w:sz w:val="24"/>
        </w:rPr>
        <w:t>LS on availability of new test Specification and procedures for non-removable UICC devices.</w:t>
      </w:r>
    </w:p>
    <w:p w14:paraId="7B04BE38" w14:textId="77777777" w:rsidR="00E62E03" w:rsidRDefault="00E62E03" w:rsidP="00E62E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GCF SG</w:t>
      </w:r>
      <w:r>
        <w:rPr>
          <w:i/>
        </w:rPr>
        <w:br/>
      </w:r>
      <w:r>
        <w:rPr>
          <w:i/>
        </w:rPr>
        <w:tab/>
      </w:r>
      <w:r>
        <w:rPr>
          <w:i/>
        </w:rPr>
        <w:tab/>
      </w:r>
      <w:r>
        <w:rPr>
          <w:i/>
        </w:rPr>
        <w:tab/>
      </w:r>
      <w:r>
        <w:rPr>
          <w:i/>
        </w:rPr>
        <w:tab/>
      </w:r>
      <w:r>
        <w:rPr>
          <w:i/>
        </w:rPr>
        <w:tab/>
        <w:t>Source: Apple AB Denmark</w:t>
      </w:r>
    </w:p>
    <w:p w14:paraId="420D4D10"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C6-250346</w:t>
      </w:r>
      <w:r>
        <w:rPr>
          <w:color w:val="993300"/>
          <w:u w:val="single"/>
        </w:rPr>
        <w:t>.</w:t>
      </w:r>
    </w:p>
    <w:p w14:paraId="4AC0257B" w14:textId="517CF10F" w:rsidR="00E62E03" w:rsidRDefault="00E62E03" w:rsidP="00E62E03">
      <w:pPr>
        <w:rPr>
          <w:rFonts w:ascii="Arial" w:hAnsi="Arial" w:cs="Arial"/>
          <w:b/>
          <w:sz w:val="24"/>
        </w:rPr>
      </w:pPr>
      <w:r>
        <w:rPr>
          <w:rFonts w:ascii="Arial" w:hAnsi="Arial" w:cs="Arial"/>
          <w:b/>
          <w:color w:val="0000FF"/>
          <w:sz w:val="24"/>
        </w:rPr>
        <w:t>C6-250346</w:t>
      </w:r>
      <w:r>
        <w:rPr>
          <w:rFonts w:ascii="Arial" w:hAnsi="Arial" w:cs="Arial"/>
          <w:b/>
          <w:color w:val="0000FF"/>
          <w:sz w:val="24"/>
        </w:rPr>
        <w:tab/>
      </w:r>
      <w:r>
        <w:rPr>
          <w:rFonts w:ascii="Arial" w:hAnsi="Arial" w:cs="Arial"/>
          <w:b/>
          <w:sz w:val="24"/>
        </w:rPr>
        <w:t>LS on availability of new test Specification and procedures for non-removable UICC devices.</w:t>
      </w:r>
    </w:p>
    <w:p w14:paraId="332F5682" w14:textId="77777777" w:rsidR="00E62E03" w:rsidRDefault="00E62E03" w:rsidP="00E62E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GCF SG</w:t>
      </w:r>
      <w:r>
        <w:rPr>
          <w:i/>
        </w:rPr>
        <w:br/>
      </w:r>
      <w:r>
        <w:rPr>
          <w:i/>
        </w:rPr>
        <w:tab/>
      </w:r>
      <w:r>
        <w:rPr>
          <w:i/>
        </w:rPr>
        <w:tab/>
      </w:r>
      <w:r>
        <w:rPr>
          <w:i/>
        </w:rPr>
        <w:tab/>
      </w:r>
      <w:r>
        <w:rPr>
          <w:i/>
        </w:rPr>
        <w:tab/>
      </w:r>
      <w:r>
        <w:rPr>
          <w:i/>
        </w:rPr>
        <w:tab/>
        <w:t>Source: Apple AB Denmark</w:t>
      </w:r>
    </w:p>
    <w:p w14:paraId="0BADCC09" w14:textId="77777777" w:rsidR="00E62E03" w:rsidRDefault="00E62E03" w:rsidP="00E62E03">
      <w:pPr>
        <w:rPr>
          <w:color w:val="808080"/>
        </w:rPr>
      </w:pPr>
      <w:r>
        <w:rPr>
          <w:color w:val="808080"/>
        </w:rPr>
        <w:lastRenderedPageBreak/>
        <w:t>(Replaces C6-250263)</w:t>
      </w:r>
    </w:p>
    <w:p w14:paraId="75CAC61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89D72" w14:textId="77777777" w:rsidR="00E62E03" w:rsidRDefault="00E62E03" w:rsidP="00E62E03">
      <w:pPr>
        <w:pStyle w:val="Heading2"/>
      </w:pPr>
      <w:bookmarkStart w:id="12" w:name="_Toc199144146"/>
      <w:r>
        <w:t>5</w:t>
      </w:r>
      <w:r>
        <w:tab/>
        <w:t>Action List</w:t>
      </w:r>
      <w:bookmarkEnd w:id="12"/>
    </w:p>
    <w:p w14:paraId="36448B90" w14:textId="1F19B0B6" w:rsidR="00E62E03" w:rsidRDefault="00E62E03" w:rsidP="00E62E03">
      <w:pPr>
        <w:rPr>
          <w:rFonts w:ascii="Arial" w:hAnsi="Arial" w:cs="Arial"/>
          <w:b/>
          <w:sz w:val="24"/>
        </w:rPr>
      </w:pPr>
      <w:r>
        <w:rPr>
          <w:rFonts w:ascii="Arial" w:hAnsi="Arial" w:cs="Arial"/>
          <w:b/>
          <w:color w:val="0000FF"/>
          <w:sz w:val="24"/>
        </w:rPr>
        <w:t>C6-250205</w:t>
      </w:r>
      <w:r>
        <w:rPr>
          <w:rFonts w:ascii="Arial" w:hAnsi="Arial" w:cs="Arial"/>
          <w:b/>
          <w:color w:val="0000FF"/>
          <w:sz w:val="24"/>
        </w:rPr>
        <w:tab/>
      </w:r>
      <w:r>
        <w:rPr>
          <w:rFonts w:ascii="Arial" w:hAnsi="Arial" w:cs="Arial"/>
          <w:b/>
          <w:sz w:val="24"/>
        </w:rPr>
        <w:t>Action list before CT6 meeting</w:t>
      </w:r>
    </w:p>
    <w:p w14:paraId="1B85D7C7"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1F286BDC" w14:textId="77777777" w:rsidR="00E62E03" w:rsidRDefault="00E62E03" w:rsidP="00E62E03">
      <w:pPr>
        <w:rPr>
          <w:rFonts w:ascii="Arial" w:hAnsi="Arial" w:cs="Arial"/>
          <w:b/>
        </w:rPr>
      </w:pPr>
      <w:r>
        <w:rPr>
          <w:rFonts w:ascii="Arial" w:hAnsi="Arial" w:cs="Arial"/>
          <w:b/>
        </w:rPr>
        <w:t xml:space="preserve">Discussion: </w:t>
      </w:r>
    </w:p>
    <w:p w14:paraId="67E99908" w14:textId="77777777" w:rsidR="00E62E03" w:rsidRDefault="00E62E03" w:rsidP="00E62E03">
      <w:r>
        <w:t>G&amp;D to check references to TS 102 223</w:t>
      </w:r>
    </w:p>
    <w:p w14:paraId="3A63D74C" w14:textId="77777777" w:rsidR="00E62E03" w:rsidRDefault="00E62E03" w:rsidP="00E62E03">
      <w:r>
        <w:t>One CR required for TS 31.111 to update reference to TS 102 223 V18.2.0.</w:t>
      </w:r>
    </w:p>
    <w:p w14:paraId="1D4E458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C6-250206</w:t>
      </w:r>
      <w:r>
        <w:rPr>
          <w:color w:val="993300"/>
          <w:u w:val="single"/>
        </w:rPr>
        <w:t>.</w:t>
      </w:r>
    </w:p>
    <w:p w14:paraId="1D801271" w14:textId="38284A9C" w:rsidR="00E62E03" w:rsidRDefault="00E62E03" w:rsidP="00E62E03">
      <w:pPr>
        <w:rPr>
          <w:rFonts w:ascii="Arial" w:hAnsi="Arial" w:cs="Arial"/>
          <w:b/>
          <w:sz w:val="24"/>
        </w:rPr>
      </w:pPr>
      <w:r>
        <w:rPr>
          <w:rFonts w:ascii="Arial" w:hAnsi="Arial" w:cs="Arial"/>
          <w:b/>
          <w:color w:val="0000FF"/>
          <w:sz w:val="24"/>
        </w:rPr>
        <w:t>C6-250206</w:t>
      </w:r>
      <w:r>
        <w:rPr>
          <w:rFonts w:ascii="Arial" w:hAnsi="Arial" w:cs="Arial"/>
          <w:b/>
          <w:color w:val="0000FF"/>
          <w:sz w:val="24"/>
        </w:rPr>
        <w:tab/>
      </w:r>
      <w:r>
        <w:rPr>
          <w:rFonts w:ascii="Arial" w:hAnsi="Arial" w:cs="Arial"/>
          <w:b/>
          <w:sz w:val="24"/>
        </w:rPr>
        <w:t>Action list after CT6 meeting</w:t>
      </w:r>
    </w:p>
    <w:p w14:paraId="61615B18"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02AA8A2" w14:textId="77777777" w:rsidR="00E62E03" w:rsidRDefault="00E62E03" w:rsidP="00E62E03">
      <w:pPr>
        <w:rPr>
          <w:color w:val="808080"/>
        </w:rPr>
      </w:pPr>
      <w:r>
        <w:rPr>
          <w:color w:val="808080"/>
        </w:rPr>
        <w:t>(Replaces C6-250205)</w:t>
      </w:r>
    </w:p>
    <w:p w14:paraId="74749D4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4C23C" w14:textId="77777777" w:rsidR="00E62E03" w:rsidRDefault="00E62E03" w:rsidP="00E62E03">
      <w:pPr>
        <w:pStyle w:val="Heading2"/>
      </w:pPr>
      <w:bookmarkStart w:id="13" w:name="_Toc199144147"/>
      <w:r>
        <w:lastRenderedPageBreak/>
        <w:t>6</w:t>
      </w:r>
      <w:r>
        <w:tab/>
        <w:t>Dummy / open for WG use</w:t>
      </w:r>
      <w:bookmarkEnd w:id="13"/>
    </w:p>
    <w:p w14:paraId="3959C3BD" w14:textId="77777777" w:rsidR="00E62E03" w:rsidRDefault="00E62E03" w:rsidP="00E62E03">
      <w:pPr>
        <w:pStyle w:val="Heading2"/>
      </w:pPr>
      <w:bookmarkStart w:id="14" w:name="_Toc199144148"/>
      <w:r>
        <w:t>7</w:t>
      </w:r>
      <w:r>
        <w:tab/>
        <w:t>Identification of other technical items for early consideration</w:t>
      </w:r>
      <w:bookmarkEnd w:id="14"/>
    </w:p>
    <w:p w14:paraId="6052E88E" w14:textId="77777777" w:rsidR="00E62E03" w:rsidRDefault="00E62E03" w:rsidP="00E62E03">
      <w:pPr>
        <w:pStyle w:val="Heading2"/>
      </w:pPr>
      <w:bookmarkStart w:id="15" w:name="_Toc199144149"/>
      <w:r>
        <w:t>8</w:t>
      </w:r>
      <w:r>
        <w:tab/>
        <w:t>Release 8 and earlier</w:t>
      </w:r>
      <w:bookmarkEnd w:id="15"/>
    </w:p>
    <w:p w14:paraId="7AABB402" w14:textId="77777777" w:rsidR="00E62E03" w:rsidRDefault="00E62E03" w:rsidP="00E62E03">
      <w:pPr>
        <w:pStyle w:val="Heading2"/>
      </w:pPr>
      <w:bookmarkStart w:id="16" w:name="_Toc199144150"/>
      <w:r>
        <w:t>9</w:t>
      </w:r>
      <w:r>
        <w:tab/>
        <w:t>All work items Rel-9</w:t>
      </w:r>
      <w:bookmarkEnd w:id="16"/>
    </w:p>
    <w:p w14:paraId="4A7FBAEF" w14:textId="77777777" w:rsidR="00E62E03" w:rsidRDefault="00E62E03" w:rsidP="00E62E03">
      <w:pPr>
        <w:pStyle w:val="Heading2"/>
      </w:pPr>
      <w:bookmarkStart w:id="17" w:name="_Toc199144151"/>
      <w:r>
        <w:t>10</w:t>
      </w:r>
      <w:r>
        <w:tab/>
        <w:t>All work items Rel-10</w:t>
      </w:r>
      <w:bookmarkEnd w:id="17"/>
    </w:p>
    <w:p w14:paraId="43F34B37" w14:textId="77777777" w:rsidR="00E62E03" w:rsidRDefault="00E62E03" w:rsidP="00E62E03">
      <w:pPr>
        <w:pStyle w:val="Heading2"/>
      </w:pPr>
      <w:bookmarkStart w:id="18" w:name="_Toc199144152"/>
      <w:r>
        <w:t>11</w:t>
      </w:r>
      <w:r>
        <w:tab/>
        <w:t>Release 11 All work items</w:t>
      </w:r>
      <w:bookmarkEnd w:id="18"/>
    </w:p>
    <w:p w14:paraId="03144BE7" w14:textId="77777777" w:rsidR="00E62E03" w:rsidRDefault="00E62E03" w:rsidP="00E62E03">
      <w:pPr>
        <w:pStyle w:val="Heading2"/>
      </w:pPr>
      <w:bookmarkStart w:id="19" w:name="_Toc199144153"/>
      <w:r>
        <w:t>12</w:t>
      </w:r>
      <w:r>
        <w:tab/>
        <w:t>Release 12 All work items</w:t>
      </w:r>
      <w:bookmarkEnd w:id="19"/>
    </w:p>
    <w:p w14:paraId="5AC5F9B4" w14:textId="77777777" w:rsidR="00E62E03" w:rsidRDefault="00E62E03" w:rsidP="00E62E03">
      <w:pPr>
        <w:pStyle w:val="Heading2"/>
      </w:pPr>
      <w:bookmarkStart w:id="20" w:name="_Toc199144154"/>
      <w:r>
        <w:t>13</w:t>
      </w:r>
      <w:r>
        <w:tab/>
        <w:t>Release 13 All work items</w:t>
      </w:r>
      <w:bookmarkEnd w:id="20"/>
    </w:p>
    <w:p w14:paraId="18F0BC6B" w14:textId="77777777" w:rsidR="00E62E03" w:rsidRDefault="00E62E03" w:rsidP="00E62E03">
      <w:pPr>
        <w:pStyle w:val="Heading2"/>
      </w:pPr>
      <w:bookmarkStart w:id="21" w:name="_Toc199144155"/>
      <w:r>
        <w:t>14</w:t>
      </w:r>
      <w:r>
        <w:tab/>
        <w:t>Release 14 All work items</w:t>
      </w:r>
      <w:bookmarkEnd w:id="21"/>
    </w:p>
    <w:p w14:paraId="4B229CF0" w14:textId="77777777" w:rsidR="00E62E03" w:rsidRDefault="00E62E03" w:rsidP="00E62E03">
      <w:pPr>
        <w:pStyle w:val="Heading2"/>
      </w:pPr>
      <w:bookmarkStart w:id="22" w:name="_Toc199144156"/>
      <w:r>
        <w:t>15</w:t>
      </w:r>
      <w:r>
        <w:tab/>
        <w:t>Release 15 All work items</w:t>
      </w:r>
      <w:bookmarkEnd w:id="22"/>
    </w:p>
    <w:p w14:paraId="289B9910" w14:textId="77777777" w:rsidR="00E62E03" w:rsidRDefault="00E62E03" w:rsidP="00E62E03">
      <w:pPr>
        <w:pStyle w:val="Heading2"/>
      </w:pPr>
      <w:bookmarkStart w:id="23" w:name="_Toc199144157"/>
      <w:r>
        <w:t>16</w:t>
      </w:r>
      <w:r>
        <w:tab/>
        <w:t>Release 16 All work items</w:t>
      </w:r>
      <w:bookmarkEnd w:id="23"/>
    </w:p>
    <w:p w14:paraId="64B958CB" w14:textId="1B15E8C2" w:rsidR="00E62E03" w:rsidRDefault="00E62E03" w:rsidP="00E62E03">
      <w:pPr>
        <w:rPr>
          <w:rFonts w:ascii="Arial" w:hAnsi="Arial" w:cs="Arial"/>
          <w:b/>
          <w:sz w:val="24"/>
        </w:rPr>
      </w:pPr>
      <w:r>
        <w:rPr>
          <w:rFonts w:ascii="Arial" w:hAnsi="Arial" w:cs="Arial"/>
          <w:b/>
          <w:color w:val="0000FF"/>
          <w:sz w:val="24"/>
        </w:rPr>
        <w:t>C6-250269</w:t>
      </w:r>
      <w:r>
        <w:rPr>
          <w:rFonts w:ascii="Arial" w:hAnsi="Arial" w:cs="Arial"/>
          <w:b/>
          <w:color w:val="0000FF"/>
          <w:sz w:val="24"/>
        </w:rPr>
        <w:tab/>
      </w:r>
      <w:r>
        <w:rPr>
          <w:rFonts w:ascii="Arial" w:hAnsi="Arial" w:cs="Arial"/>
          <w:b/>
          <w:sz w:val="24"/>
        </w:rPr>
        <w:t xml:space="preserve">update definition of Served S-NSSAI - </w:t>
      </w:r>
      <w:proofErr w:type="spellStart"/>
      <w:r>
        <w:rPr>
          <w:rFonts w:ascii="Arial" w:hAnsi="Arial" w:cs="Arial"/>
          <w:b/>
          <w:sz w:val="24"/>
        </w:rPr>
        <w:t>Rel</w:t>
      </w:r>
      <w:proofErr w:type="spellEnd"/>
      <w:r>
        <w:rPr>
          <w:rFonts w:ascii="Arial" w:hAnsi="Arial" w:cs="Arial"/>
          <w:b/>
          <w:sz w:val="24"/>
        </w:rPr>
        <w:t xml:space="preserve"> 16</w:t>
      </w:r>
    </w:p>
    <w:p w14:paraId="7BBBBCB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v16.10.0</w:t>
      </w:r>
      <w:r>
        <w:rPr>
          <w:i/>
        </w:rPr>
        <w:tab/>
        <w:t xml:space="preserve">  CR-0872  Cat: F (Rel-16)</w:t>
      </w:r>
      <w:r>
        <w:rPr>
          <w:i/>
        </w:rPr>
        <w:br/>
      </w:r>
      <w:r>
        <w:rPr>
          <w:i/>
        </w:rPr>
        <w:br/>
      </w:r>
      <w:r>
        <w:rPr>
          <w:i/>
        </w:rPr>
        <w:tab/>
      </w:r>
      <w:r>
        <w:rPr>
          <w:i/>
        </w:rPr>
        <w:tab/>
      </w:r>
      <w:r>
        <w:rPr>
          <w:i/>
        </w:rPr>
        <w:tab/>
      </w:r>
      <w:r>
        <w:rPr>
          <w:i/>
        </w:rPr>
        <w:tab/>
      </w:r>
      <w:r>
        <w:rPr>
          <w:i/>
        </w:rPr>
        <w:tab/>
        <w:t>Source: Apple AB Denmark</w:t>
      </w:r>
    </w:p>
    <w:p w14:paraId="21610115" w14:textId="77777777" w:rsidR="00E62E03" w:rsidRDefault="00E62E03" w:rsidP="00E62E03">
      <w:pPr>
        <w:rPr>
          <w:rFonts w:ascii="Arial" w:hAnsi="Arial" w:cs="Arial"/>
          <w:b/>
        </w:rPr>
      </w:pPr>
      <w:r>
        <w:rPr>
          <w:rFonts w:ascii="Arial" w:hAnsi="Arial" w:cs="Arial"/>
          <w:b/>
        </w:rPr>
        <w:t xml:space="preserve">Abstract: </w:t>
      </w:r>
    </w:p>
    <w:p w14:paraId="605C0886" w14:textId="77777777" w:rsidR="00E62E03" w:rsidRDefault="00E62E03" w:rsidP="00E62E03">
      <w:r>
        <w:t xml:space="preserve">Current TS 31.111 </w:t>
      </w:r>
      <w:proofErr w:type="spellStart"/>
      <w:r>
        <w:t>specfication</w:t>
      </w:r>
      <w:proofErr w:type="spellEnd"/>
      <w:r>
        <w:t xml:space="preserve"> doesn’t specify the </w:t>
      </w:r>
      <w:proofErr w:type="spellStart"/>
      <w:r>
        <w:t>definiton</w:t>
      </w:r>
      <w:proofErr w:type="spellEnd"/>
      <w:r>
        <w:t xml:space="preserve"> of "served S-NSSAI"</w:t>
      </w:r>
    </w:p>
    <w:p w14:paraId="1A02DD9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78723" w14:textId="43CF8FF4" w:rsidR="00E62E03" w:rsidRDefault="00E62E03" w:rsidP="00E62E03">
      <w:pPr>
        <w:rPr>
          <w:rFonts w:ascii="Arial" w:hAnsi="Arial" w:cs="Arial"/>
          <w:b/>
          <w:sz w:val="24"/>
        </w:rPr>
      </w:pPr>
      <w:r>
        <w:rPr>
          <w:rFonts w:ascii="Arial" w:hAnsi="Arial" w:cs="Arial"/>
          <w:b/>
          <w:color w:val="0000FF"/>
          <w:sz w:val="24"/>
        </w:rPr>
        <w:t>C6-250270</w:t>
      </w:r>
      <w:r>
        <w:rPr>
          <w:rFonts w:ascii="Arial" w:hAnsi="Arial" w:cs="Arial"/>
          <w:b/>
          <w:color w:val="0000FF"/>
          <w:sz w:val="24"/>
        </w:rPr>
        <w:tab/>
      </w:r>
      <w:r>
        <w:rPr>
          <w:rFonts w:ascii="Arial" w:hAnsi="Arial" w:cs="Arial"/>
          <w:b/>
          <w:sz w:val="24"/>
        </w:rPr>
        <w:t xml:space="preserve">Update definition of Served S-NSSAI - </w:t>
      </w:r>
      <w:proofErr w:type="spellStart"/>
      <w:r>
        <w:rPr>
          <w:rFonts w:ascii="Arial" w:hAnsi="Arial" w:cs="Arial"/>
          <w:b/>
          <w:sz w:val="24"/>
        </w:rPr>
        <w:t>Rel</w:t>
      </w:r>
      <w:proofErr w:type="spellEnd"/>
      <w:r>
        <w:rPr>
          <w:rFonts w:ascii="Arial" w:hAnsi="Arial" w:cs="Arial"/>
          <w:b/>
          <w:sz w:val="24"/>
        </w:rPr>
        <w:t xml:space="preserve"> 17</w:t>
      </w:r>
    </w:p>
    <w:p w14:paraId="007DD6B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r>
        <w:rPr>
          <w:i/>
        </w:rPr>
        <w:tab/>
        <w:t xml:space="preserve">  CR-0873  Cat: A (Rel-17)</w:t>
      </w:r>
      <w:r>
        <w:rPr>
          <w:i/>
        </w:rPr>
        <w:br/>
      </w:r>
      <w:r>
        <w:rPr>
          <w:i/>
        </w:rPr>
        <w:br/>
      </w:r>
      <w:r>
        <w:rPr>
          <w:i/>
        </w:rPr>
        <w:tab/>
      </w:r>
      <w:r>
        <w:rPr>
          <w:i/>
        </w:rPr>
        <w:tab/>
      </w:r>
      <w:r>
        <w:rPr>
          <w:i/>
        </w:rPr>
        <w:tab/>
      </w:r>
      <w:r>
        <w:rPr>
          <w:i/>
        </w:rPr>
        <w:tab/>
      </w:r>
      <w:r>
        <w:rPr>
          <w:i/>
        </w:rPr>
        <w:tab/>
        <w:t>Source: Apple AB Denmark</w:t>
      </w:r>
    </w:p>
    <w:p w14:paraId="19B222A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B1BFA" w14:textId="34E00932" w:rsidR="00E62E03" w:rsidRDefault="00E62E03" w:rsidP="00E62E03">
      <w:pPr>
        <w:rPr>
          <w:rFonts w:ascii="Arial" w:hAnsi="Arial" w:cs="Arial"/>
          <w:b/>
          <w:sz w:val="24"/>
        </w:rPr>
      </w:pPr>
      <w:r>
        <w:rPr>
          <w:rFonts w:ascii="Arial" w:hAnsi="Arial" w:cs="Arial"/>
          <w:b/>
          <w:color w:val="0000FF"/>
          <w:sz w:val="24"/>
        </w:rPr>
        <w:t>C6-250271</w:t>
      </w:r>
      <w:r>
        <w:rPr>
          <w:rFonts w:ascii="Arial" w:hAnsi="Arial" w:cs="Arial"/>
          <w:b/>
          <w:color w:val="0000FF"/>
          <w:sz w:val="24"/>
        </w:rPr>
        <w:tab/>
      </w:r>
      <w:r>
        <w:rPr>
          <w:rFonts w:ascii="Arial" w:hAnsi="Arial" w:cs="Arial"/>
          <w:b/>
          <w:sz w:val="24"/>
        </w:rPr>
        <w:t xml:space="preserve">Update definition of Served S-NSSAI - </w:t>
      </w:r>
      <w:proofErr w:type="spellStart"/>
      <w:r>
        <w:rPr>
          <w:rFonts w:ascii="Arial" w:hAnsi="Arial" w:cs="Arial"/>
          <w:b/>
          <w:sz w:val="24"/>
        </w:rPr>
        <w:t>Rel</w:t>
      </w:r>
      <w:proofErr w:type="spellEnd"/>
      <w:r>
        <w:rPr>
          <w:rFonts w:ascii="Arial" w:hAnsi="Arial" w:cs="Arial"/>
          <w:b/>
          <w:sz w:val="24"/>
        </w:rPr>
        <w:t xml:space="preserve"> 18</w:t>
      </w:r>
    </w:p>
    <w:p w14:paraId="04D06A7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v18.9.0</w:t>
      </w:r>
      <w:r>
        <w:rPr>
          <w:i/>
        </w:rPr>
        <w:tab/>
        <w:t xml:space="preserve">  CR-0874  Cat: A (Rel-18)</w:t>
      </w:r>
      <w:r>
        <w:rPr>
          <w:i/>
        </w:rPr>
        <w:br/>
      </w:r>
      <w:r>
        <w:rPr>
          <w:i/>
        </w:rPr>
        <w:br/>
      </w:r>
      <w:r>
        <w:rPr>
          <w:i/>
        </w:rPr>
        <w:tab/>
      </w:r>
      <w:r>
        <w:rPr>
          <w:i/>
        </w:rPr>
        <w:tab/>
      </w:r>
      <w:r>
        <w:rPr>
          <w:i/>
        </w:rPr>
        <w:tab/>
      </w:r>
      <w:r>
        <w:rPr>
          <w:i/>
        </w:rPr>
        <w:tab/>
      </w:r>
      <w:r>
        <w:rPr>
          <w:i/>
        </w:rPr>
        <w:tab/>
        <w:t>Source: Apple AB Denmark</w:t>
      </w:r>
    </w:p>
    <w:p w14:paraId="07E55541" w14:textId="77777777" w:rsidR="00E62E03" w:rsidRDefault="00E62E03" w:rsidP="00E62E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61D07" w14:textId="332D40C8" w:rsidR="00E62E03" w:rsidRDefault="00E62E03" w:rsidP="00E62E03">
      <w:pPr>
        <w:rPr>
          <w:rFonts w:ascii="Arial" w:hAnsi="Arial" w:cs="Arial"/>
          <w:b/>
          <w:sz w:val="24"/>
        </w:rPr>
      </w:pPr>
      <w:r>
        <w:rPr>
          <w:rFonts w:ascii="Arial" w:hAnsi="Arial" w:cs="Arial"/>
          <w:b/>
          <w:color w:val="0000FF"/>
          <w:sz w:val="24"/>
        </w:rPr>
        <w:t>C6-250272</w:t>
      </w:r>
      <w:r>
        <w:rPr>
          <w:rFonts w:ascii="Arial" w:hAnsi="Arial" w:cs="Arial"/>
          <w:b/>
          <w:color w:val="0000FF"/>
          <w:sz w:val="24"/>
        </w:rPr>
        <w:tab/>
      </w:r>
      <w:r>
        <w:rPr>
          <w:rFonts w:ascii="Arial" w:hAnsi="Arial" w:cs="Arial"/>
          <w:b/>
          <w:sz w:val="24"/>
        </w:rPr>
        <w:t xml:space="preserve">Update definition of Served S-NSSAI - </w:t>
      </w:r>
      <w:proofErr w:type="spellStart"/>
      <w:r>
        <w:rPr>
          <w:rFonts w:ascii="Arial" w:hAnsi="Arial" w:cs="Arial"/>
          <w:b/>
          <w:sz w:val="24"/>
        </w:rPr>
        <w:t>Rel</w:t>
      </w:r>
      <w:proofErr w:type="spellEnd"/>
      <w:r>
        <w:rPr>
          <w:rFonts w:ascii="Arial" w:hAnsi="Arial" w:cs="Arial"/>
          <w:b/>
          <w:sz w:val="24"/>
        </w:rPr>
        <w:t xml:space="preserve"> 19</w:t>
      </w:r>
    </w:p>
    <w:p w14:paraId="32F9E58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r>
        <w:rPr>
          <w:i/>
        </w:rPr>
        <w:tab/>
        <w:t xml:space="preserve">  CR-0875  Cat: A (Rel-19)</w:t>
      </w:r>
      <w:r>
        <w:rPr>
          <w:i/>
        </w:rPr>
        <w:br/>
      </w:r>
      <w:r>
        <w:rPr>
          <w:i/>
        </w:rPr>
        <w:br/>
      </w:r>
      <w:r>
        <w:rPr>
          <w:i/>
        </w:rPr>
        <w:tab/>
      </w:r>
      <w:r>
        <w:rPr>
          <w:i/>
        </w:rPr>
        <w:tab/>
      </w:r>
      <w:r>
        <w:rPr>
          <w:i/>
        </w:rPr>
        <w:tab/>
      </w:r>
      <w:r>
        <w:rPr>
          <w:i/>
        </w:rPr>
        <w:tab/>
      </w:r>
      <w:r>
        <w:rPr>
          <w:i/>
        </w:rPr>
        <w:tab/>
        <w:t>Source: Apple AB Denmark</w:t>
      </w:r>
    </w:p>
    <w:p w14:paraId="126FF7C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25AB6" w14:textId="77777777" w:rsidR="00E62E03" w:rsidRDefault="00E62E03" w:rsidP="00E62E03">
      <w:pPr>
        <w:pStyle w:val="Heading2"/>
      </w:pPr>
      <w:bookmarkStart w:id="24" w:name="_Toc199144158"/>
      <w:r>
        <w:t>17</w:t>
      </w:r>
      <w:r>
        <w:tab/>
        <w:t>Release 17</w:t>
      </w:r>
      <w:bookmarkEnd w:id="24"/>
    </w:p>
    <w:p w14:paraId="2A42559B" w14:textId="77777777" w:rsidR="00E62E03" w:rsidRDefault="00E62E03" w:rsidP="00E62E03">
      <w:pPr>
        <w:pStyle w:val="Heading3"/>
      </w:pPr>
      <w:bookmarkStart w:id="25" w:name="_Toc199144159"/>
      <w:r>
        <w:t>17.1</w:t>
      </w:r>
      <w:r>
        <w:tab/>
        <w:t>Rel-17 Exception sheets or other Rel-17 work planning</w:t>
      </w:r>
      <w:bookmarkEnd w:id="25"/>
    </w:p>
    <w:p w14:paraId="603B6FAB" w14:textId="77777777" w:rsidR="00E62E03" w:rsidRDefault="00E62E03" w:rsidP="00E62E03">
      <w:pPr>
        <w:pStyle w:val="Heading3"/>
      </w:pPr>
      <w:bookmarkStart w:id="26" w:name="_Toc199144160"/>
      <w:r>
        <w:t>17.2</w:t>
      </w:r>
      <w:r>
        <w:tab/>
        <w:t>New WIDs/SIDs for Rel-17</w:t>
      </w:r>
      <w:bookmarkEnd w:id="26"/>
    </w:p>
    <w:p w14:paraId="73BB119E" w14:textId="77777777" w:rsidR="00E62E03" w:rsidRDefault="00E62E03" w:rsidP="00E62E03">
      <w:pPr>
        <w:pStyle w:val="Heading3"/>
      </w:pPr>
      <w:bookmarkStart w:id="27" w:name="_Toc199144161"/>
      <w:r>
        <w:t>17.3</w:t>
      </w:r>
      <w:r>
        <w:tab/>
        <w:t>Revised WIDs/SIDs for Rel-17</w:t>
      </w:r>
      <w:bookmarkEnd w:id="27"/>
    </w:p>
    <w:p w14:paraId="0D818683" w14:textId="77777777" w:rsidR="00E62E03" w:rsidRDefault="00E62E03" w:rsidP="00E62E03">
      <w:pPr>
        <w:pStyle w:val="Heading3"/>
      </w:pPr>
      <w:bookmarkStart w:id="28" w:name="_Toc199144162"/>
      <w:r>
        <w:t>17.4</w:t>
      </w:r>
      <w:r>
        <w:tab/>
        <w:t>TEI17 [TEI17]</w:t>
      </w:r>
      <w:bookmarkEnd w:id="28"/>
    </w:p>
    <w:p w14:paraId="292060A6" w14:textId="775FD118" w:rsidR="00E62E03" w:rsidRDefault="00E62E03" w:rsidP="00E62E03">
      <w:pPr>
        <w:rPr>
          <w:rFonts w:ascii="Arial" w:hAnsi="Arial" w:cs="Arial"/>
          <w:b/>
          <w:sz w:val="24"/>
        </w:rPr>
      </w:pPr>
      <w:r>
        <w:rPr>
          <w:rFonts w:ascii="Arial" w:hAnsi="Arial" w:cs="Arial"/>
          <w:b/>
          <w:color w:val="0000FF"/>
          <w:sz w:val="24"/>
        </w:rPr>
        <w:t>C6-250226</w:t>
      </w:r>
      <w:r>
        <w:rPr>
          <w:rFonts w:ascii="Arial" w:hAnsi="Arial" w:cs="Arial"/>
          <w:b/>
          <w:color w:val="0000FF"/>
          <w:sz w:val="24"/>
        </w:rPr>
        <w:tab/>
      </w:r>
      <w:r>
        <w:rPr>
          <w:rFonts w:ascii="Arial" w:hAnsi="Arial" w:cs="Arial"/>
          <w:b/>
          <w:sz w:val="24"/>
        </w:rPr>
        <w:t>Addition of NG-RAN Tracking Area Identification (TAI) list Identifier tag in clause 9.3</w:t>
      </w:r>
    </w:p>
    <w:p w14:paraId="38CBDC3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r>
        <w:rPr>
          <w:i/>
        </w:rPr>
        <w:tab/>
        <w:t xml:space="preserve">  CR-0859  Cat: F (Rel-17)</w:t>
      </w:r>
      <w:r>
        <w:rPr>
          <w:i/>
        </w:rPr>
        <w:br/>
      </w:r>
      <w:r>
        <w:rPr>
          <w:i/>
        </w:rPr>
        <w:br/>
      </w:r>
      <w:r>
        <w:rPr>
          <w:i/>
        </w:rPr>
        <w:tab/>
      </w:r>
      <w:r>
        <w:rPr>
          <w:i/>
        </w:rPr>
        <w:tab/>
      </w:r>
      <w:r>
        <w:rPr>
          <w:i/>
        </w:rPr>
        <w:tab/>
      </w:r>
      <w:r>
        <w:rPr>
          <w:i/>
        </w:rPr>
        <w:tab/>
      </w:r>
      <w:r>
        <w:rPr>
          <w:i/>
        </w:rPr>
        <w:tab/>
        <w:t>Source: MediaTek Inc., THALES</w:t>
      </w:r>
    </w:p>
    <w:p w14:paraId="49D0B0A0" w14:textId="77777777" w:rsidR="00E62E03" w:rsidRDefault="00E62E03" w:rsidP="00E62E03">
      <w:pPr>
        <w:rPr>
          <w:rFonts w:ascii="Arial" w:hAnsi="Arial" w:cs="Arial"/>
          <w:b/>
        </w:rPr>
      </w:pPr>
      <w:r>
        <w:rPr>
          <w:rFonts w:ascii="Arial" w:hAnsi="Arial" w:cs="Arial"/>
          <w:b/>
        </w:rPr>
        <w:t xml:space="preserve">Abstract: </w:t>
      </w:r>
    </w:p>
    <w:p w14:paraId="46A0218A" w14:textId="77777777" w:rsidR="00E62E03" w:rsidRDefault="00E62E03" w:rsidP="00E62E03">
      <w:r>
        <w:t>Following CT6#112e meeting was approved CR00776 (C6-220520) The NG-RAN Tracking Area Identification (TAI) list Identifier tag was defined in clause 8.19.4, but the tag value is missing in clause 9.3.</w:t>
      </w:r>
    </w:p>
    <w:p w14:paraId="21475759" w14:textId="77777777" w:rsidR="00E62E03" w:rsidRDefault="00E62E03" w:rsidP="00E62E03">
      <w:r>
        <w:t>The name of E-UTRAN Tracking Area Identification (TAI) list Identifier tag was wrongly defined as E-UTRAN Tracking Area Identification  (TAC) and shall be aligned with the one defined in clause 8.19.3.</w:t>
      </w:r>
    </w:p>
    <w:p w14:paraId="39AC54A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C6-250309</w:t>
      </w:r>
      <w:r>
        <w:rPr>
          <w:color w:val="993300"/>
          <w:u w:val="single"/>
        </w:rPr>
        <w:t>.</w:t>
      </w:r>
    </w:p>
    <w:p w14:paraId="4C94A8F6" w14:textId="523904DB" w:rsidR="00E62E03" w:rsidRDefault="00E62E03" w:rsidP="00E62E03">
      <w:pPr>
        <w:rPr>
          <w:rFonts w:ascii="Arial" w:hAnsi="Arial" w:cs="Arial"/>
          <w:b/>
          <w:sz w:val="24"/>
        </w:rPr>
      </w:pPr>
      <w:r>
        <w:rPr>
          <w:rFonts w:ascii="Arial" w:hAnsi="Arial" w:cs="Arial"/>
          <w:b/>
          <w:color w:val="0000FF"/>
          <w:sz w:val="24"/>
        </w:rPr>
        <w:t>C6-250309</w:t>
      </w:r>
      <w:r>
        <w:rPr>
          <w:rFonts w:ascii="Arial" w:hAnsi="Arial" w:cs="Arial"/>
          <w:b/>
          <w:color w:val="0000FF"/>
          <w:sz w:val="24"/>
        </w:rPr>
        <w:tab/>
      </w:r>
      <w:r>
        <w:rPr>
          <w:rFonts w:ascii="Arial" w:hAnsi="Arial" w:cs="Arial"/>
          <w:b/>
          <w:sz w:val="24"/>
        </w:rPr>
        <w:t>Addition of NG-RAN Tracking Area Identification (TAI) list Identifier tag in clause 9.3</w:t>
      </w:r>
    </w:p>
    <w:p w14:paraId="300B9EDC"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r>
        <w:rPr>
          <w:i/>
        </w:rPr>
        <w:tab/>
        <w:t xml:space="preserve">  CR-0859  rev 1 Cat: F (Rel-17)</w:t>
      </w:r>
      <w:r>
        <w:rPr>
          <w:i/>
        </w:rPr>
        <w:br/>
      </w:r>
      <w:r>
        <w:rPr>
          <w:i/>
        </w:rPr>
        <w:br/>
      </w:r>
      <w:r>
        <w:rPr>
          <w:i/>
        </w:rPr>
        <w:tab/>
      </w:r>
      <w:r>
        <w:rPr>
          <w:i/>
        </w:rPr>
        <w:tab/>
      </w:r>
      <w:r>
        <w:rPr>
          <w:i/>
        </w:rPr>
        <w:tab/>
      </w:r>
      <w:r>
        <w:rPr>
          <w:i/>
        </w:rPr>
        <w:tab/>
      </w:r>
      <w:r>
        <w:rPr>
          <w:i/>
        </w:rPr>
        <w:tab/>
        <w:t>Source: MediaTek Inc., THALES</w:t>
      </w:r>
    </w:p>
    <w:p w14:paraId="7507979D" w14:textId="77777777" w:rsidR="00E62E03" w:rsidRDefault="00E62E03" w:rsidP="00E62E03">
      <w:pPr>
        <w:rPr>
          <w:color w:val="808080"/>
        </w:rPr>
      </w:pPr>
      <w:r>
        <w:rPr>
          <w:color w:val="808080"/>
        </w:rPr>
        <w:t>(Replaces C6-250226)</w:t>
      </w:r>
    </w:p>
    <w:p w14:paraId="26B324D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3F51E" w14:textId="53B7F545" w:rsidR="00E62E03" w:rsidRDefault="00E62E03" w:rsidP="00E62E03">
      <w:pPr>
        <w:rPr>
          <w:rFonts w:ascii="Arial" w:hAnsi="Arial" w:cs="Arial"/>
          <w:b/>
          <w:sz w:val="24"/>
        </w:rPr>
      </w:pPr>
      <w:r>
        <w:rPr>
          <w:rFonts w:ascii="Arial" w:hAnsi="Arial" w:cs="Arial"/>
          <w:b/>
          <w:color w:val="0000FF"/>
          <w:sz w:val="24"/>
        </w:rPr>
        <w:t>C6-250230</w:t>
      </w:r>
      <w:r>
        <w:rPr>
          <w:rFonts w:ascii="Arial" w:hAnsi="Arial" w:cs="Arial"/>
          <w:b/>
          <w:color w:val="0000FF"/>
          <w:sz w:val="24"/>
        </w:rPr>
        <w:tab/>
      </w:r>
      <w:r>
        <w:rPr>
          <w:rFonts w:ascii="Arial" w:hAnsi="Arial" w:cs="Arial"/>
          <w:b/>
          <w:sz w:val="24"/>
        </w:rPr>
        <w:t>Removal of redundant text in clause 8.99 - R17</w:t>
      </w:r>
    </w:p>
    <w:p w14:paraId="00C7E342"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r>
        <w:rPr>
          <w:i/>
        </w:rPr>
        <w:tab/>
        <w:t xml:space="preserve">  CR-0862  Cat: F (Rel-17)</w:t>
      </w:r>
      <w:r>
        <w:rPr>
          <w:i/>
        </w:rPr>
        <w:br/>
      </w:r>
      <w:r>
        <w:rPr>
          <w:i/>
        </w:rPr>
        <w:br/>
      </w:r>
      <w:r>
        <w:rPr>
          <w:i/>
        </w:rPr>
        <w:tab/>
      </w:r>
      <w:r>
        <w:rPr>
          <w:i/>
        </w:rPr>
        <w:tab/>
      </w:r>
      <w:r>
        <w:rPr>
          <w:i/>
        </w:rPr>
        <w:tab/>
      </w:r>
      <w:r>
        <w:rPr>
          <w:i/>
        </w:rPr>
        <w:tab/>
      </w:r>
      <w:r>
        <w:rPr>
          <w:i/>
        </w:rPr>
        <w:tab/>
        <w:t>Source: MediaTek Inc.</w:t>
      </w:r>
    </w:p>
    <w:p w14:paraId="594269F1" w14:textId="77777777" w:rsidR="00E62E03" w:rsidRDefault="00E62E03" w:rsidP="00E62E03">
      <w:pPr>
        <w:rPr>
          <w:rFonts w:ascii="Arial" w:hAnsi="Arial" w:cs="Arial"/>
          <w:b/>
        </w:rPr>
      </w:pPr>
      <w:r>
        <w:rPr>
          <w:rFonts w:ascii="Arial" w:hAnsi="Arial" w:cs="Arial"/>
          <w:b/>
        </w:rPr>
        <w:t xml:space="preserve">Abstract: </w:t>
      </w:r>
    </w:p>
    <w:p w14:paraId="367F0FC6" w14:textId="77777777" w:rsidR="00E62E03" w:rsidRDefault="00E62E03" w:rsidP="00E62E03">
      <w:r>
        <w:lastRenderedPageBreak/>
        <w:t>The implementation of CR #0771 (C6-220306) incorrectly introduces a redundant paragraph in clause 8.99.</w:t>
      </w:r>
    </w:p>
    <w:p w14:paraId="5C20EBD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542E1" w14:textId="1D0FEEEB" w:rsidR="00E62E03" w:rsidRDefault="00E62E03" w:rsidP="00E62E03">
      <w:pPr>
        <w:rPr>
          <w:rFonts w:ascii="Arial" w:hAnsi="Arial" w:cs="Arial"/>
          <w:b/>
          <w:sz w:val="24"/>
        </w:rPr>
      </w:pPr>
      <w:r>
        <w:rPr>
          <w:rFonts w:ascii="Arial" w:hAnsi="Arial" w:cs="Arial"/>
          <w:b/>
          <w:color w:val="0000FF"/>
          <w:sz w:val="24"/>
        </w:rPr>
        <w:t>C6-250231</w:t>
      </w:r>
      <w:r>
        <w:rPr>
          <w:rFonts w:ascii="Arial" w:hAnsi="Arial" w:cs="Arial"/>
          <w:b/>
          <w:color w:val="0000FF"/>
          <w:sz w:val="24"/>
        </w:rPr>
        <w:tab/>
      </w:r>
      <w:r>
        <w:rPr>
          <w:rFonts w:ascii="Arial" w:hAnsi="Arial" w:cs="Arial"/>
          <w:b/>
          <w:sz w:val="24"/>
        </w:rPr>
        <w:t>Removal of redundant text in clause 8.99 - R18</w:t>
      </w:r>
    </w:p>
    <w:p w14:paraId="77B7EA8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v18.9.0</w:t>
      </w:r>
      <w:r>
        <w:rPr>
          <w:i/>
        </w:rPr>
        <w:tab/>
        <w:t xml:space="preserve">  CR-0863  Cat: A (Rel-18)</w:t>
      </w:r>
      <w:r>
        <w:rPr>
          <w:i/>
        </w:rPr>
        <w:br/>
      </w:r>
      <w:r>
        <w:rPr>
          <w:i/>
        </w:rPr>
        <w:br/>
      </w:r>
      <w:r>
        <w:rPr>
          <w:i/>
        </w:rPr>
        <w:tab/>
      </w:r>
      <w:r>
        <w:rPr>
          <w:i/>
        </w:rPr>
        <w:tab/>
      </w:r>
      <w:r>
        <w:rPr>
          <w:i/>
        </w:rPr>
        <w:tab/>
      </w:r>
      <w:r>
        <w:rPr>
          <w:i/>
        </w:rPr>
        <w:tab/>
      </w:r>
      <w:r>
        <w:rPr>
          <w:i/>
        </w:rPr>
        <w:tab/>
        <w:t>Source: MediaTek Inc.</w:t>
      </w:r>
    </w:p>
    <w:p w14:paraId="75048A9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3BD3B" w14:textId="764C8F16" w:rsidR="00E62E03" w:rsidRDefault="00E62E03" w:rsidP="00E62E03">
      <w:pPr>
        <w:rPr>
          <w:rFonts w:ascii="Arial" w:hAnsi="Arial" w:cs="Arial"/>
          <w:b/>
          <w:sz w:val="24"/>
        </w:rPr>
      </w:pPr>
      <w:r>
        <w:rPr>
          <w:rFonts w:ascii="Arial" w:hAnsi="Arial" w:cs="Arial"/>
          <w:b/>
          <w:color w:val="0000FF"/>
          <w:sz w:val="24"/>
        </w:rPr>
        <w:t>C6-250232</w:t>
      </w:r>
      <w:r>
        <w:rPr>
          <w:rFonts w:ascii="Arial" w:hAnsi="Arial" w:cs="Arial"/>
          <w:b/>
          <w:color w:val="0000FF"/>
          <w:sz w:val="24"/>
        </w:rPr>
        <w:tab/>
      </w:r>
      <w:r>
        <w:rPr>
          <w:rFonts w:ascii="Arial" w:hAnsi="Arial" w:cs="Arial"/>
          <w:b/>
          <w:sz w:val="24"/>
        </w:rPr>
        <w:t>Removal of redundant text in clause 8.99 - R19</w:t>
      </w:r>
    </w:p>
    <w:p w14:paraId="57BA199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r>
        <w:rPr>
          <w:i/>
        </w:rPr>
        <w:tab/>
        <w:t xml:space="preserve">  CR-0864  Cat: A (Rel-19)</w:t>
      </w:r>
      <w:r>
        <w:rPr>
          <w:i/>
        </w:rPr>
        <w:br/>
      </w:r>
      <w:r>
        <w:rPr>
          <w:i/>
        </w:rPr>
        <w:br/>
      </w:r>
      <w:r>
        <w:rPr>
          <w:i/>
        </w:rPr>
        <w:tab/>
      </w:r>
      <w:r>
        <w:rPr>
          <w:i/>
        </w:rPr>
        <w:tab/>
      </w:r>
      <w:r>
        <w:rPr>
          <w:i/>
        </w:rPr>
        <w:tab/>
      </w:r>
      <w:r>
        <w:rPr>
          <w:i/>
        </w:rPr>
        <w:tab/>
      </w:r>
      <w:r>
        <w:rPr>
          <w:i/>
        </w:rPr>
        <w:tab/>
        <w:t>Source: MediaTek Inc.</w:t>
      </w:r>
    </w:p>
    <w:p w14:paraId="7D7ABB7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0EC76" w14:textId="37F48502" w:rsidR="00E62E03" w:rsidRDefault="00E62E03" w:rsidP="00E62E03">
      <w:pPr>
        <w:rPr>
          <w:rFonts w:ascii="Arial" w:hAnsi="Arial" w:cs="Arial"/>
          <w:b/>
          <w:sz w:val="24"/>
        </w:rPr>
      </w:pPr>
      <w:r>
        <w:rPr>
          <w:rFonts w:ascii="Arial" w:hAnsi="Arial" w:cs="Arial"/>
          <w:b/>
          <w:color w:val="0000FF"/>
          <w:sz w:val="24"/>
        </w:rPr>
        <w:t>C6-250233</w:t>
      </w:r>
      <w:r>
        <w:rPr>
          <w:rFonts w:ascii="Arial" w:hAnsi="Arial" w:cs="Arial"/>
          <w:b/>
          <w:color w:val="0000FF"/>
          <w:sz w:val="24"/>
        </w:rPr>
        <w:tab/>
      </w:r>
      <w:r>
        <w:rPr>
          <w:rFonts w:ascii="Arial" w:hAnsi="Arial" w:cs="Arial"/>
          <w:b/>
          <w:sz w:val="24"/>
        </w:rPr>
        <w:t>Addition of Satellite E-UTRAN in clause 8.73 - R17</w:t>
      </w:r>
    </w:p>
    <w:p w14:paraId="696D4C5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r>
        <w:rPr>
          <w:i/>
        </w:rPr>
        <w:tab/>
        <w:t xml:space="preserve">  CR-0865  Cat: F (Rel-17)</w:t>
      </w:r>
      <w:r>
        <w:rPr>
          <w:i/>
        </w:rPr>
        <w:br/>
      </w:r>
      <w:r>
        <w:rPr>
          <w:i/>
        </w:rPr>
        <w:br/>
      </w:r>
      <w:r>
        <w:rPr>
          <w:i/>
        </w:rPr>
        <w:tab/>
      </w:r>
      <w:r>
        <w:rPr>
          <w:i/>
        </w:rPr>
        <w:tab/>
      </w:r>
      <w:r>
        <w:rPr>
          <w:i/>
        </w:rPr>
        <w:tab/>
      </w:r>
      <w:r>
        <w:rPr>
          <w:i/>
        </w:rPr>
        <w:tab/>
      </w:r>
      <w:r>
        <w:rPr>
          <w:i/>
        </w:rPr>
        <w:tab/>
        <w:t>Source: MediaTek Inc.</w:t>
      </w:r>
    </w:p>
    <w:p w14:paraId="53C84155" w14:textId="77777777" w:rsidR="00E62E03" w:rsidRDefault="00E62E03" w:rsidP="00E62E03">
      <w:pPr>
        <w:rPr>
          <w:rFonts w:ascii="Arial" w:hAnsi="Arial" w:cs="Arial"/>
          <w:b/>
        </w:rPr>
      </w:pPr>
      <w:r>
        <w:rPr>
          <w:rFonts w:ascii="Arial" w:hAnsi="Arial" w:cs="Arial"/>
          <w:b/>
        </w:rPr>
        <w:t xml:space="preserve">Abstract: </w:t>
      </w:r>
    </w:p>
    <w:p w14:paraId="606E3A50" w14:textId="77777777" w:rsidR="00E62E03" w:rsidRDefault="00E62E03" w:rsidP="00E62E03">
      <w:r>
        <w:t>Satellite E-UTRAN is missing in the first paragraph in clause 8.73.</w:t>
      </w:r>
    </w:p>
    <w:p w14:paraId="14EAD3A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12EFB" w14:textId="4789C5A0" w:rsidR="00E62E03" w:rsidRDefault="00E62E03" w:rsidP="00E62E03">
      <w:pPr>
        <w:rPr>
          <w:rFonts w:ascii="Arial" w:hAnsi="Arial" w:cs="Arial"/>
          <w:b/>
          <w:sz w:val="24"/>
        </w:rPr>
      </w:pPr>
      <w:r>
        <w:rPr>
          <w:rFonts w:ascii="Arial" w:hAnsi="Arial" w:cs="Arial"/>
          <w:b/>
          <w:color w:val="0000FF"/>
          <w:sz w:val="24"/>
        </w:rPr>
        <w:t>C6-250234</w:t>
      </w:r>
      <w:r>
        <w:rPr>
          <w:rFonts w:ascii="Arial" w:hAnsi="Arial" w:cs="Arial"/>
          <w:b/>
          <w:color w:val="0000FF"/>
          <w:sz w:val="24"/>
        </w:rPr>
        <w:tab/>
      </w:r>
      <w:r>
        <w:rPr>
          <w:rFonts w:ascii="Arial" w:hAnsi="Arial" w:cs="Arial"/>
          <w:b/>
          <w:sz w:val="24"/>
        </w:rPr>
        <w:t>Addition of Satellite E-UTRAN in clause 8.73 - R18</w:t>
      </w:r>
    </w:p>
    <w:p w14:paraId="6E7CD8B9"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v18.9.0</w:t>
      </w:r>
      <w:r>
        <w:rPr>
          <w:i/>
        </w:rPr>
        <w:tab/>
        <w:t xml:space="preserve">  CR-0866  Cat: A (Rel-18)</w:t>
      </w:r>
      <w:r>
        <w:rPr>
          <w:i/>
        </w:rPr>
        <w:br/>
      </w:r>
      <w:r>
        <w:rPr>
          <w:i/>
        </w:rPr>
        <w:br/>
      </w:r>
      <w:r>
        <w:rPr>
          <w:i/>
        </w:rPr>
        <w:tab/>
      </w:r>
      <w:r>
        <w:rPr>
          <w:i/>
        </w:rPr>
        <w:tab/>
      </w:r>
      <w:r>
        <w:rPr>
          <w:i/>
        </w:rPr>
        <w:tab/>
      </w:r>
      <w:r>
        <w:rPr>
          <w:i/>
        </w:rPr>
        <w:tab/>
      </w:r>
      <w:r>
        <w:rPr>
          <w:i/>
        </w:rPr>
        <w:tab/>
        <w:t>Source: MediaTek Inc.</w:t>
      </w:r>
    </w:p>
    <w:p w14:paraId="227AB28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92747" w14:textId="3482F683" w:rsidR="00E62E03" w:rsidRDefault="00E62E03" w:rsidP="00E62E03">
      <w:pPr>
        <w:rPr>
          <w:rFonts w:ascii="Arial" w:hAnsi="Arial" w:cs="Arial"/>
          <w:b/>
          <w:sz w:val="24"/>
        </w:rPr>
      </w:pPr>
      <w:r>
        <w:rPr>
          <w:rFonts w:ascii="Arial" w:hAnsi="Arial" w:cs="Arial"/>
          <w:b/>
          <w:color w:val="0000FF"/>
          <w:sz w:val="24"/>
        </w:rPr>
        <w:t>C6-250235</w:t>
      </w:r>
      <w:r>
        <w:rPr>
          <w:rFonts w:ascii="Arial" w:hAnsi="Arial" w:cs="Arial"/>
          <w:b/>
          <w:color w:val="0000FF"/>
          <w:sz w:val="24"/>
        </w:rPr>
        <w:tab/>
      </w:r>
      <w:r>
        <w:rPr>
          <w:rFonts w:ascii="Arial" w:hAnsi="Arial" w:cs="Arial"/>
          <w:b/>
          <w:sz w:val="24"/>
        </w:rPr>
        <w:t>Addition of Satellite E-UTRAN in clause 8.73 - R19</w:t>
      </w:r>
    </w:p>
    <w:p w14:paraId="7B77100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r>
        <w:rPr>
          <w:i/>
        </w:rPr>
        <w:tab/>
        <w:t xml:space="preserve">  CR-0867  Cat: A (Rel-19)</w:t>
      </w:r>
      <w:r>
        <w:rPr>
          <w:i/>
        </w:rPr>
        <w:br/>
      </w:r>
      <w:r>
        <w:rPr>
          <w:i/>
        </w:rPr>
        <w:br/>
      </w:r>
      <w:r>
        <w:rPr>
          <w:i/>
        </w:rPr>
        <w:tab/>
      </w:r>
      <w:r>
        <w:rPr>
          <w:i/>
        </w:rPr>
        <w:tab/>
      </w:r>
      <w:r>
        <w:rPr>
          <w:i/>
        </w:rPr>
        <w:tab/>
      </w:r>
      <w:r>
        <w:rPr>
          <w:i/>
        </w:rPr>
        <w:tab/>
      </w:r>
      <w:r>
        <w:rPr>
          <w:i/>
        </w:rPr>
        <w:tab/>
        <w:t>Source: MediaTek Inc.</w:t>
      </w:r>
    </w:p>
    <w:p w14:paraId="47A125B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96B1D" w14:textId="662F0C46" w:rsidR="00E62E03" w:rsidRDefault="00E62E03" w:rsidP="00E62E03">
      <w:pPr>
        <w:rPr>
          <w:rFonts w:ascii="Arial" w:hAnsi="Arial" w:cs="Arial"/>
          <w:b/>
          <w:sz w:val="24"/>
        </w:rPr>
      </w:pPr>
      <w:r>
        <w:rPr>
          <w:rFonts w:ascii="Arial" w:hAnsi="Arial" w:cs="Arial"/>
          <w:b/>
          <w:color w:val="0000FF"/>
          <w:sz w:val="24"/>
        </w:rPr>
        <w:t>C6-250248</w:t>
      </w:r>
      <w:r>
        <w:rPr>
          <w:rFonts w:ascii="Arial" w:hAnsi="Arial" w:cs="Arial"/>
          <w:b/>
          <w:color w:val="0000FF"/>
          <w:sz w:val="24"/>
        </w:rPr>
        <w:tab/>
      </w:r>
      <w:r>
        <w:rPr>
          <w:rFonts w:ascii="Arial" w:hAnsi="Arial" w:cs="Arial"/>
          <w:b/>
          <w:sz w:val="24"/>
        </w:rPr>
        <w:t>Removal of Location status Editor's Note</w:t>
      </w:r>
    </w:p>
    <w:p w14:paraId="33ACF8B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r>
        <w:rPr>
          <w:i/>
        </w:rPr>
        <w:tab/>
        <w:t xml:space="preserve">  CR-0868  Cat: F (Rel-17)</w:t>
      </w:r>
      <w:r>
        <w:rPr>
          <w:i/>
        </w:rPr>
        <w:br/>
      </w:r>
      <w:r>
        <w:rPr>
          <w:i/>
        </w:rPr>
        <w:br/>
      </w:r>
      <w:r>
        <w:rPr>
          <w:i/>
        </w:rPr>
        <w:tab/>
      </w:r>
      <w:r>
        <w:rPr>
          <w:i/>
        </w:rPr>
        <w:tab/>
      </w:r>
      <w:r>
        <w:rPr>
          <w:i/>
        </w:rPr>
        <w:tab/>
      </w:r>
      <w:r>
        <w:rPr>
          <w:i/>
        </w:rPr>
        <w:tab/>
      </w:r>
      <w:r>
        <w:rPr>
          <w:i/>
        </w:rPr>
        <w:tab/>
        <w:t>Source: THALES, MediaTek</w:t>
      </w:r>
    </w:p>
    <w:p w14:paraId="2AC121EA" w14:textId="77777777" w:rsidR="00E62E03" w:rsidRDefault="00E62E03" w:rsidP="00E62E03">
      <w:pPr>
        <w:rPr>
          <w:rFonts w:ascii="Arial" w:hAnsi="Arial" w:cs="Arial"/>
          <w:b/>
        </w:rPr>
      </w:pPr>
      <w:r>
        <w:rPr>
          <w:rFonts w:ascii="Arial" w:hAnsi="Arial" w:cs="Arial"/>
          <w:b/>
        </w:rPr>
        <w:t xml:space="preserve">Abstract: </w:t>
      </w:r>
    </w:p>
    <w:p w14:paraId="5E59E11D" w14:textId="77777777" w:rsidR="00E62E03" w:rsidRDefault="00E62E03" w:rsidP="00E62E03">
      <w:r>
        <w:t xml:space="preserve">An editor’s note is present in clause 8.27 Location Status, where the </w:t>
      </w:r>
      <w:proofErr w:type="spellStart"/>
      <w:r>
        <w:t>behavior</w:t>
      </w:r>
      <w:proofErr w:type="spellEnd"/>
      <w:r>
        <w:t xml:space="preserve"> in case of </w:t>
      </w:r>
      <w:proofErr w:type="spellStart"/>
      <w:r>
        <w:t>Satelitte</w:t>
      </w:r>
      <w:proofErr w:type="spellEnd"/>
      <w:r>
        <w:t xml:space="preserve"> NG-RAN should be specified. It exists since Rel-17. The impact of this note should have been studied earlier, and removed since.</w:t>
      </w:r>
    </w:p>
    <w:p w14:paraId="247A6BF8" w14:textId="77777777" w:rsidR="00E62E03" w:rsidRDefault="00E62E03" w:rsidP="00E62E03">
      <w:r>
        <w:lastRenderedPageBreak/>
        <w:t xml:space="preserve">No impact identified, then editor’s note shall be removed. </w:t>
      </w:r>
    </w:p>
    <w:p w14:paraId="3D542FFA" w14:textId="77777777" w:rsidR="00E62E03" w:rsidRDefault="00E62E03" w:rsidP="00E62E03">
      <w:r>
        <w:t xml:space="preserve">Furthermore </w:t>
      </w:r>
      <w:proofErr w:type="spellStart"/>
      <w:r>
        <w:t>Satelitte</w:t>
      </w:r>
      <w:proofErr w:type="spellEnd"/>
      <w:r>
        <w:t xml:space="preserve"> NG-RAN access technology support in the ENVELOPE (EVENT DOWNLOAD - location status) command was not properly integrated in Clause 7.5 from version 17.3.0 when a CR was agreed during CT6 109-bis-e, (CR0765 C6- 220078).</w:t>
      </w:r>
    </w:p>
    <w:p w14:paraId="2C88284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9CA3C" w14:textId="6D98469E" w:rsidR="00E62E03" w:rsidRDefault="00E62E03" w:rsidP="00E62E03">
      <w:pPr>
        <w:rPr>
          <w:rFonts w:ascii="Arial" w:hAnsi="Arial" w:cs="Arial"/>
          <w:b/>
          <w:sz w:val="24"/>
        </w:rPr>
      </w:pPr>
      <w:r>
        <w:rPr>
          <w:rFonts w:ascii="Arial" w:hAnsi="Arial" w:cs="Arial"/>
          <w:b/>
          <w:color w:val="0000FF"/>
          <w:sz w:val="24"/>
        </w:rPr>
        <w:t>C6-250249</w:t>
      </w:r>
      <w:r>
        <w:rPr>
          <w:rFonts w:ascii="Arial" w:hAnsi="Arial" w:cs="Arial"/>
          <w:b/>
          <w:color w:val="0000FF"/>
          <w:sz w:val="24"/>
        </w:rPr>
        <w:tab/>
      </w:r>
      <w:r>
        <w:rPr>
          <w:rFonts w:ascii="Arial" w:hAnsi="Arial" w:cs="Arial"/>
          <w:b/>
          <w:sz w:val="24"/>
        </w:rPr>
        <w:t>Removal of Location status Editor's Note</w:t>
      </w:r>
    </w:p>
    <w:p w14:paraId="4D82C409"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v18.9.0</w:t>
      </w:r>
      <w:r>
        <w:rPr>
          <w:i/>
        </w:rPr>
        <w:tab/>
        <w:t xml:space="preserve">  CR-0869  Cat: A (Rel-18)</w:t>
      </w:r>
      <w:r>
        <w:rPr>
          <w:i/>
        </w:rPr>
        <w:br/>
      </w:r>
      <w:r>
        <w:rPr>
          <w:i/>
        </w:rPr>
        <w:br/>
      </w:r>
      <w:r>
        <w:rPr>
          <w:i/>
        </w:rPr>
        <w:tab/>
      </w:r>
      <w:r>
        <w:rPr>
          <w:i/>
        </w:rPr>
        <w:tab/>
      </w:r>
      <w:r>
        <w:rPr>
          <w:i/>
        </w:rPr>
        <w:tab/>
      </w:r>
      <w:r>
        <w:rPr>
          <w:i/>
        </w:rPr>
        <w:tab/>
      </w:r>
      <w:r>
        <w:rPr>
          <w:i/>
        </w:rPr>
        <w:tab/>
        <w:t>Source: THALES, MediaTek</w:t>
      </w:r>
    </w:p>
    <w:p w14:paraId="40528F8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9BCF9" w14:textId="07B7F670" w:rsidR="00E62E03" w:rsidRDefault="00E62E03" w:rsidP="00E62E03">
      <w:pPr>
        <w:rPr>
          <w:rFonts w:ascii="Arial" w:hAnsi="Arial" w:cs="Arial"/>
          <w:b/>
          <w:sz w:val="24"/>
        </w:rPr>
      </w:pPr>
      <w:r>
        <w:rPr>
          <w:rFonts w:ascii="Arial" w:hAnsi="Arial" w:cs="Arial"/>
          <w:b/>
          <w:color w:val="0000FF"/>
          <w:sz w:val="24"/>
        </w:rPr>
        <w:t>C6-250250</w:t>
      </w:r>
      <w:r>
        <w:rPr>
          <w:rFonts w:ascii="Arial" w:hAnsi="Arial" w:cs="Arial"/>
          <w:b/>
          <w:color w:val="0000FF"/>
          <w:sz w:val="24"/>
        </w:rPr>
        <w:tab/>
      </w:r>
      <w:r>
        <w:rPr>
          <w:rFonts w:ascii="Arial" w:hAnsi="Arial" w:cs="Arial"/>
          <w:b/>
          <w:sz w:val="24"/>
        </w:rPr>
        <w:t>Removal of Location status Editor's Note</w:t>
      </w:r>
    </w:p>
    <w:p w14:paraId="5BD960D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r>
        <w:rPr>
          <w:i/>
        </w:rPr>
        <w:tab/>
        <w:t xml:space="preserve">  CR-0870  Cat: A (Rel-19)</w:t>
      </w:r>
      <w:r>
        <w:rPr>
          <w:i/>
        </w:rPr>
        <w:br/>
      </w:r>
      <w:r>
        <w:rPr>
          <w:i/>
        </w:rPr>
        <w:br/>
      </w:r>
      <w:r>
        <w:rPr>
          <w:i/>
        </w:rPr>
        <w:tab/>
      </w:r>
      <w:r>
        <w:rPr>
          <w:i/>
        </w:rPr>
        <w:tab/>
      </w:r>
      <w:r>
        <w:rPr>
          <w:i/>
        </w:rPr>
        <w:tab/>
      </w:r>
      <w:r>
        <w:rPr>
          <w:i/>
        </w:rPr>
        <w:tab/>
      </w:r>
      <w:r>
        <w:rPr>
          <w:i/>
        </w:rPr>
        <w:tab/>
        <w:t>Source: THALES, MediaTek</w:t>
      </w:r>
    </w:p>
    <w:p w14:paraId="2DDA400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CFBFE" w14:textId="0BC72183" w:rsidR="00E62E03" w:rsidRDefault="00E62E03" w:rsidP="00E62E03">
      <w:pPr>
        <w:rPr>
          <w:rFonts w:ascii="Arial" w:hAnsi="Arial" w:cs="Arial"/>
          <w:b/>
          <w:sz w:val="24"/>
        </w:rPr>
      </w:pPr>
      <w:r>
        <w:rPr>
          <w:rFonts w:ascii="Arial" w:hAnsi="Arial" w:cs="Arial"/>
          <w:b/>
          <w:color w:val="0000FF"/>
          <w:sz w:val="24"/>
        </w:rPr>
        <w:t>C6-250251</w:t>
      </w:r>
      <w:r>
        <w:rPr>
          <w:rFonts w:ascii="Arial" w:hAnsi="Arial" w:cs="Arial"/>
          <w:b/>
          <w:color w:val="0000FF"/>
          <w:sz w:val="24"/>
        </w:rPr>
        <w:tab/>
      </w:r>
      <w:r>
        <w:rPr>
          <w:rFonts w:ascii="Arial" w:hAnsi="Arial" w:cs="Arial"/>
          <w:b/>
          <w:sz w:val="24"/>
        </w:rPr>
        <w:t>AUTS computation formula removal then add reference to TS 33.102</w:t>
      </w:r>
    </w:p>
    <w:p w14:paraId="5E98055E"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v17.16.0</w:t>
      </w:r>
      <w:r>
        <w:rPr>
          <w:i/>
        </w:rPr>
        <w:tab/>
        <w:t xml:space="preserve">  CR-1071  Cat: F (Rel-17)</w:t>
      </w:r>
      <w:r>
        <w:rPr>
          <w:i/>
        </w:rPr>
        <w:br/>
      </w:r>
      <w:r>
        <w:rPr>
          <w:i/>
        </w:rPr>
        <w:br/>
      </w:r>
      <w:r>
        <w:rPr>
          <w:i/>
        </w:rPr>
        <w:tab/>
      </w:r>
      <w:r>
        <w:rPr>
          <w:i/>
        </w:rPr>
        <w:tab/>
      </w:r>
      <w:r>
        <w:rPr>
          <w:i/>
        </w:rPr>
        <w:tab/>
      </w:r>
      <w:r>
        <w:rPr>
          <w:i/>
        </w:rPr>
        <w:tab/>
      </w:r>
      <w:r>
        <w:rPr>
          <w:i/>
        </w:rPr>
        <w:tab/>
        <w:t>Source: THALES</w:t>
      </w:r>
    </w:p>
    <w:p w14:paraId="2F09C104" w14:textId="77777777" w:rsidR="00E62E03" w:rsidRDefault="00E62E03" w:rsidP="00E62E03">
      <w:pPr>
        <w:rPr>
          <w:rFonts w:ascii="Arial" w:hAnsi="Arial" w:cs="Arial"/>
          <w:b/>
        </w:rPr>
      </w:pPr>
      <w:r>
        <w:rPr>
          <w:rFonts w:ascii="Arial" w:hAnsi="Arial" w:cs="Arial"/>
          <w:b/>
        </w:rPr>
        <w:t xml:space="preserve">Abstract: </w:t>
      </w:r>
    </w:p>
    <w:p w14:paraId="0C528007" w14:textId="77777777" w:rsidR="00E62E03" w:rsidRDefault="00E62E03" w:rsidP="00E62E03">
      <w:r>
        <w:t xml:space="preserve">n TS 33.102  annex J, SA3 introduced a 'Modified f5*' (SA3 #106-e - CR0282 - S3-220316) in Rel-17 where AK is computed with an additional input (MAC-S). </w:t>
      </w:r>
    </w:p>
    <w:p w14:paraId="797EEA76" w14:textId="77777777" w:rsidR="00E62E03" w:rsidRDefault="00E62E03" w:rsidP="00E62E03">
      <w:r>
        <w:t xml:space="preserve">TS 31.102 refers properly to TS 33.102, but also reports AUTS computation from TS 33.102. Consequently, AUTS computation formula copy in TS 31.102 is not </w:t>
      </w:r>
      <w:proofErr w:type="spellStart"/>
      <w:r>
        <w:t>apropriate</w:t>
      </w:r>
      <w:proofErr w:type="spellEnd"/>
      <w:r>
        <w:t xml:space="preserve"> and shall be removed.</w:t>
      </w:r>
    </w:p>
    <w:p w14:paraId="3162E82E" w14:textId="77777777" w:rsidR="00E62E03" w:rsidRDefault="00E62E03" w:rsidP="00E62E03">
      <w:pPr>
        <w:rPr>
          <w:rFonts w:ascii="Arial" w:hAnsi="Arial" w:cs="Arial"/>
          <w:b/>
        </w:rPr>
      </w:pPr>
      <w:r>
        <w:rPr>
          <w:rFonts w:ascii="Arial" w:hAnsi="Arial" w:cs="Arial"/>
          <w:b/>
        </w:rPr>
        <w:t xml:space="preserve">Discussion: </w:t>
      </w:r>
    </w:p>
    <w:p w14:paraId="41DCD321" w14:textId="77777777" w:rsidR="00E62E03" w:rsidRDefault="00E62E03" w:rsidP="00E62E03">
      <w:r>
        <w:t xml:space="preserve">It was seen that there is no need for this CR as it is updating "f5" and it is not related to current change of the "enhancedf5" or better "f5" that is anyhow </w:t>
      </w:r>
      <w:proofErr w:type="spellStart"/>
      <w:r>
        <w:t>applicaple</w:t>
      </w:r>
      <w:proofErr w:type="spellEnd"/>
      <w:r>
        <w:t xml:space="preserve"> from Rel-19.</w:t>
      </w:r>
    </w:p>
    <w:p w14:paraId="592DFBD0"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C6-250343</w:t>
      </w:r>
      <w:r>
        <w:rPr>
          <w:color w:val="993300"/>
          <w:u w:val="single"/>
        </w:rPr>
        <w:t>.</w:t>
      </w:r>
    </w:p>
    <w:p w14:paraId="2347B1AE" w14:textId="4271805D" w:rsidR="00E62E03" w:rsidRDefault="00E62E03" w:rsidP="00E62E03">
      <w:pPr>
        <w:rPr>
          <w:rFonts w:ascii="Arial" w:hAnsi="Arial" w:cs="Arial"/>
          <w:b/>
          <w:sz w:val="24"/>
        </w:rPr>
      </w:pPr>
      <w:r>
        <w:rPr>
          <w:rFonts w:ascii="Arial" w:hAnsi="Arial" w:cs="Arial"/>
          <w:b/>
          <w:color w:val="0000FF"/>
          <w:sz w:val="24"/>
        </w:rPr>
        <w:t>C6-250343</w:t>
      </w:r>
      <w:r>
        <w:rPr>
          <w:rFonts w:ascii="Arial" w:hAnsi="Arial" w:cs="Arial"/>
          <w:b/>
          <w:color w:val="0000FF"/>
          <w:sz w:val="24"/>
        </w:rPr>
        <w:tab/>
      </w:r>
      <w:r>
        <w:rPr>
          <w:rFonts w:ascii="Arial" w:hAnsi="Arial" w:cs="Arial"/>
          <w:b/>
          <w:sz w:val="24"/>
        </w:rPr>
        <w:t>AUTS computation formula removal then add reference to TS 33.102</w:t>
      </w:r>
    </w:p>
    <w:p w14:paraId="5338697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v17.16.0</w:t>
      </w:r>
      <w:r>
        <w:rPr>
          <w:i/>
        </w:rPr>
        <w:tab/>
        <w:t xml:space="preserve">  CR-1071  rev 1 Cat: F (Rel-17)</w:t>
      </w:r>
      <w:r>
        <w:rPr>
          <w:i/>
        </w:rPr>
        <w:br/>
      </w:r>
      <w:r>
        <w:rPr>
          <w:i/>
        </w:rPr>
        <w:br/>
      </w:r>
      <w:r>
        <w:rPr>
          <w:i/>
        </w:rPr>
        <w:tab/>
      </w:r>
      <w:r>
        <w:rPr>
          <w:i/>
        </w:rPr>
        <w:tab/>
      </w:r>
      <w:r>
        <w:rPr>
          <w:i/>
        </w:rPr>
        <w:tab/>
      </w:r>
      <w:r>
        <w:rPr>
          <w:i/>
        </w:rPr>
        <w:tab/>
      </w:r>
      <w:r>
        <w:rPr>
          <w:i/>
        </w:rPr>
        <w:tab/>
        <w:t>Source: THALES</w:t>
      </w:r>
    </w:p>
    <w:p w14:paraId="31B73593" w14:textId="77777777" w:rsidR="00E62E03" w:rsidRDefault="00E62E03" w:rsidP="00E62E03">
      <w:pPr>
        <w:rPr>
          <w:color w:val="808080"/>
        </w:rPr>
      </w:pPr>
      <w:r>
        <w:rPr>
          <w:color w:val="808080"/>
        </w:rPr>
        <w:t>(Replaces C6-250251)</w:t>
      </w:r>
    </w:p>
    <w:p w14:paraId="77FF4EC4" w14:textId="77777777" w:rsidR="00E62E03" w:rsidRDefault="00E62E03" w:rsidP="00E62E03">
      <w:pPr>
        <w:rPr>
          <w:rFonts w:ascii="Arial" w:hAnsi="Arial" w:cs="Arial"/>
          <w:b/>
        </w:rPr>
      </w:pPr>
      <w:r>
        <w:rPr>
          <w:rFonts w:ascii="Arial" w:hAnsi="Arial" w:cs="Arial"/>
          <w:b/>
        </w:rPr>
        <w:t xml:space="preserve">Discussion: </w:t>
      </w:r>
    </w:p>
    <w:p w14:paraId="262FD05D" w14:textId="77777777" w:rsidR="00E62E03" w:rsidRDefault="00E62E03" w:rsidP="00E62E03">
      <w:r>
        <w:t xml:space="preserve">Revision of C6-250251 </w:t>
      </w:r>
    </w:p>
    <w:p w14:paraId="6188F211" w14:textId="77777777" w:rsidR="00E62E03" w:rsidRDefault="00E62E03" w:rsidP="00E62E03">
      <w:r>
        <w:t>actually seen that there is no need for this CR as it is updating f5* and is not related to the current change of ‘enhancedf5*’ or better f5** that is anyhow only applicable from Rel-19</w:t>
      </w:r>
    </w:p>
    <w:p w14:paraId="0AA28DC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6B332" w14:textId="49D1C17B" w:rsidR="00E62E03" w:rsidRDefault="00E62E03" w:rsidP="00E62E03">
      <w:pPr>
        <w:rPr>
          <w:rFonts w:ascii="Arial" w:hAnsi="Arial" w:cs="Arial"/>
          <w:b/>
          <w:sz w:val="24"/>
        </w:rPr>
      </w:pPr>
      <w:r>
        <w:rPr>
          <w:rFonts w:ascii="Arial" w:hAnsi="Arial" w:cs="Arial"/>
          <w:b/>
          <w:color w:val="0000FF"/>
          <w:sz w:val="24"/>
        </w:rPr>
        <w:lastRenderedPageBreak/>
        <w:t>C6-250252</w:t>
      </w:r>
      <w:r>
        <w:rPr>
          <w:rFonts w:ascii="Arial" w:hAnsi="Arial" w:cs="Arial"/>
          <w:b/>
          <w:color w:val="0000FF"/>
          <w:sz w:val="24"/>
        </w:rPr>
        <w:tab/>
      </w:r>
      <w:r>
        <w:rPr>
          <w:rFonts w:ascii="Arial" w:hAnsi="Arial" w:cs="Arial"/>
          <w:b/>
          <w:sz w:val="24"/>
        </w:rPr>
        <w:t>AUTS computation formula removal then add reference to TS 33.102</w:t>
      </w:r>
    </w:p>
    <w:p w14:paraId="0A4EECE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r>
        <w:rPr>
          <w:i/>
        </w:rPr>
        <w:tab/>
        <w:t xml:space="preserve">  CR-1072  Cat: A (Rel-18)</w:t>
      </w:r>
      <w:r>
        <w:rPr>
          <w:i/>
        </w:rPr>
        <w:br/>
      </w:r>
      <w:r>
        <w:rPr>
          <w:i/>
        </w:rPr>
        <w:br/>
      </w:r>
      <w:r>
        <w:rPr>
          <w:i/>
        </w:rPr>
        <w:tab/>
      </w:r>
      <w:r>
        <w:rPr>
          <w:i/>
        </w:rPr>
        <w:tab/>
      </w:r>
      <w:r>
        <w:rPr>
          <w:i/>
        </w:rPr>
        <w:tab/>
      </w:r>
      <w:r>
        <w:rPr>
          <w:i/>
        </w:rPr>
        <w:tab/>
      </w:r>
      <w:r>
        <w:rPr>
          <w:i/>
        </w:rPr>
        <w:tab/>
        <w:t>Source: THALES</w:t>
      </w:r>
    </w:p>
    <w:p w14:paraId="459799A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C6-250344</w:t>
      </w:r>
      <w:r>
        <w:rPr>
          <w:color w:val="993300"/>
          <w:u w:val="single"/>
        </w:rPr>
        <w:t>.</w:t>
      </w:r>
    </w:p>
    <w:p w14:paraId="6CBCFBEF" w14:textId="2C4153F2" w:rsidR="00E62E03" w:rsidRDefault="00E62E03" w:rsidP="00E62E03">
      <w:pPr>
        <w:rPr>
          <w:rFonts w:ascii="Arial" w:hAnsi="Arial" w:cs="Arial"/>
          <w:b/>
          <w:sz w:val="24"/>
        </w:rPr>
      </w:pPr>
      <w:r>
        <w:rPr>
          <w:rFonts w:ascii="Arial" w:hAnsi="Arial" w:cs="Arial"/>
          <w:b/>
          <w:color w:val="0000FF"/>
          <w:sz w:val="24"/>
        </w:rPr>
        <w:t>C6-250344</w:t>
      </w:r>
      <w:r>
        <w:rPr>
          <w:rFonts w:ascii="Arial" w:hAnsi="Arial" w:cs="Arial"/>
          <w:b/>
          <w:color w:val="0000FF"/>
          <w:sz w:val="24"/>
        </w:rPr>
        <w:tab/>
      </w:r>
      <w:r>
        <w:rPr>
          <w:rFonts w:ascii="Arial" w:hAnsi="Arial" w:cs="Arial"/>
          <w:b/>
          <w:sz w:val="24"/>
        </w:rPr>
        <w:t>AUTS computation formula removal then add reference to TS 33.102</w:t>
      </w:r>
    </w:p>
    <w:p w14:paraId="6371D3F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r>
        <w:rPr>
          <w:i/>
        </w:rPr>
        <w:tab/>
        <w:t xml:space="preserve">  CR-1072  rev 1 Cat: A (Rel-18)</w:t>
      </w:r>
      <w:r>
        <w:rPr>
          <w:i/>
        </w:rPr>
        <w:br/>
      </w:r>
      <w:r>
        <w:rPr>
          <w:i/>
        </w:rPr>
        <w:br/>
      </w:r>
      <w:r>
        <w:rPr>
          <w:i/>
        </w:rPr>
        <w:tab/>
      </w:r>
      <w:r>
        <w:rPr>
          <w:i/>
        </w:rPr>
        <w:tab/>
      </w:r>
      <w:r>
        <w:rPr>
          <w:i/>
        </w:rPr>
        <w:tab/>
      </w:r>
      <w:r>
        <w:rPr>
          <w:i/>
        </w:rPr>
        <w:tab/>
      </w:r>
      <w:r>
        <w:rPr>
          <w:i/>
        </w:rPr>
        <w:tab/>
        <w:t>Source: THALES</w:t>
      </w:r>
    </w:p>
    <w:p w14:paraId="62FEBC44" w14:textId="77777777" w:rsidR="00E62E03" w:rsidRDefault="00E62E03" w:rsidP="00E62E03">
      <w:pPr>
        <w:rPr>
          <w:color w:val="808080"/>
        </w:rPr>
      </w:pPr>
      <w:r>
        <w:rPr>
          <w:color w:val="808080"/>
        </w:rPr>
        <w:t>(Replaces C6-250252)</w:t>
      </w:r>
    </w:p>
    <w:p w14:paraId="0C5D0DD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83399" w14:textId="4AB4FE6C" w:rsidR="00E62E03" w:rsidRDefault="00E62E03" w:rsidP="00E62E03">
      <w:pPr>
        <w:rPr>
          <w:rFonts w:ascii="Arial" w:hAnsi="Arial" w:cs="Arial"/>
          <w:b/>
          <w:sz w:val="24"/>
        </w:rPr>
      </w:pPr>
      <w:r>
        <w:rPr>
          <w:rFonts w:ascii="Arial" w:hAnsi="Arial" w:cs="Arial"/>
          <w:b/>
          <w:color w:val="0000FF"/>
          <w:sz w:val="24"/>
        </w:rPr>
        <w:t>C6-250341</w:t>
      </w:r>
      <w:r>
        <w:rPr>
          <w:rFonts w:ascii="Arial" w:hAnsi="Arial" w:cs="Arial"/>
          <w:b/>
          <w:color w:val="0000FF"/>
          <w:sz w:val="24"/>
        </w:rPr>
        <w:tab/>
      </w:r>
      <w:r>
        <w:rPr>
          <w:rFonts w:ascii="Arial" w:hAnsi="Arial" w:cs="Arial"/>
          <w:b/>
          <w:sz w:val="24"/>
        </w:rPr>
        <w:t xml:space="preserve">Updating the scope of </w:t>
      </w:r>
      <w:proofErr w:type="spellStart"/>
      <w:r>
        <w:rPr>
          <w:rFonts w:ascii="Arial" w:hAnsi="Arial" w:cs="Arial"/>
          <w:b/>
          <w:sz w:val="24"/>
        </w:rPr>
        <w:t>Rel</w:t>
      </w:r>
      <w:proofErr w:type="spellEnd"/>
      <w:r>
        <w:rPr>
          <w:rFonts w:ascii="Arial" w:hAnsi="Arial" w:cs="Arial"/>
          <w:b/>
          <w:sz w:val="24"/>
        </w:rPr>
        <w:t xml:space="preserve"> 18 specification to cover all prior Releases</w:t>
      </w:r>
    </w:p>
    <w:p w14:paraId="5ABA283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w:t>
      </w:r>
      <w:r>
        <w:rPr>
          <w:i/>
        </w:rPr>
        <w:tab/>
        <w:t xml:space="preserve">  CR-0085  Cat: D (Rel-18)</w:t>
      </w:r>
      <w:r>
        <w:rPr>
          <w:i/>
        </w:rPr>
        <w:br/>
      </w:r>
      <w:r>
        <w:rPr>
          <w:i/>
        </w:rPr>
        <w:br/>
      </w:r>
      <w:r>
        <w:rPr>
          <w:i/>
        </w:rPr>
        <w:tab/>
      </w:r>
      <w:r>
        <w:rPr>
          <w:i/>
        </w:rPr>
        <w:tab/>
      </w:r>
      <w:r>
        <w:rPr>
          <w:i/>
        </w:rPr>
        <w:tab/>
      </w:r>
      <w:r>
        <w:rPr>
          <w:i/>
        </w:rPr>
        <w:tab/>
      </w:r>
      <w:r>
        <w:rPr>
          <w:i/>
        </w:rPr>
        <w:tab/>
        <w:t>Source: Apple</w:t>
      </w:r>
    </w:p>
    <w:p w14:paraId="27AB697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EBBF4" w14:textId="24F1EC37" w:rsidR="00E62E03" w:rsidRDefault="00E62E03" w:rsidP="00E62E03">
      <w:pPr>
        <w:rPr>
          <w:rFonts w:ascii="Arial" w:hAnsi="Arial" w:cs="Arial"/>
          <w:b/>
          <w:sz w:val="24"/>
        </w:rPr>
      </w:pPr>
      <w:r>
        <w:rPr>
          <w:rFonts w:ascii="Arial" w:hAnsi="Arial" w:cs="Arial"/>
          <w:b/>
          <w:color w:val="0000FF"/>
          <w:sz w:val="24"/>
        </w:rPr>
        <w:t>C6-250342</w:t>
      </w:r>
      <w:r>
        <w:rPr>
          <w:rFonts w:ascii="Arial" w:hAnsi="Arial" w:cs="Arial"/>
          <w:b/>
          <w:color w:val="0000FF"/>
          <w:sz w:val="24"/>
        </w:rPr>
        <w:tab/>
      </w:r>
      <w:r>
        <w:rPr>
          <w:rFonts w:ascii="Arial" w:hAnsi="Arial" w:cs="Arial"/>
          <w:b/>
          <w:sz w:val="24"/>
        </w:rPr>
        <w:t xml:space="preserve">Invalidating </w:t>
      </w:r>
      <w:proofErr w:type="spellStart"/>
      <w:r>
        <w:rPr>
          <w:rFonts w:ascii="Arial" w:hAnsi="Arial" w:cs="Arial"/>
          <w:b/>
          <w:sz w:val="24"/>
        </w:rPr>
        <w:t>Rel</w:t>
      </w:r>
      <w:proofErr w:type="spellEnd"/>
      <w:r>
        <w:rPr>
          <w:rFonts w:ascii="Arial" w:hAnsi="Arial" w:cs="Arial"/>
          <w:b/>
          <w:sz w:val="24"/>
        </w:rPr>
        <w:t xml:space="preserve"> 17 version of 31.122</w:t>
      </w:r>
    </w:p>
    <w:p w14:paraId="28F9FAB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w:t>
      </w:r>
      <w:r>
        <w:rPr>
          <w:i/>
        </w:rPr>
        <w:tab/>
        <w:t xml:space="preserve">  CR-0086  Cat: D (Rel-17)</w:t>
      </w:r>
      <w:r>
        <w:rPr>
          <w:i/>
        </w:rPr>
        <w:br/>
      </w:r>
      <w:r>
        <w:rPr>
          <w:i/>
        </w:rPr>
        <w:br/>
      </w:r>
      <w:r>
        <w:rPr>
          <w:i/>
        </w:rPr>
        <w:tab/>
      </w:r>
      <w:r>
        <w:rPr>
          <w:i/>
        </w:rPr>
        <w:tab/>
      </w:r>
      <w:r>
        <w:rPr>
          <w:i/>
        </w:rPr>
        <w:tab/>
      </w:r>
      <w:r>
        <w:rPr>
          <w:i/>
        </w:rPr>
        <w:tab/>
      </w:r>
      <w:r>
        <w:rPr>
          <w:i/>
        </w:rPr>
        <w:tab/>
        <w:t>Source: Apple</w:t>
      </w:r>
    </w:p>
    <w:p w14:paraId="7F536CE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B50D2" w14:textId="77777777" w:rsidR="00E62E03" w:rsidRDefault="00E62E03" w:rsidP="00E62E03">
      <w:pPr>
        <w:pStyle w:val="Heading3"/>
      </w:pPr>
      <w:bookmarkStart w:id="29" w:name="_Toc199144163"/>
      <w:r>
        <w:lastRenderedPageBreak/>
        <w:t>17.5</w:t>
      </w:r>
      <w:r>
        <w:tab/>
        <w:t>Service Based Interface Protocol Improvements Release 17 [SBIProtoc17]</w:t>
      </w:r>
      <w:bookmarkEnd w:id="29"/>
    </w:p>
    <w:p w14:paraId="34F108C4" w14:textId="77777777" w:rsidR="00E62E03" w:rsidRDefault="00E62E03" w:rsidP="00E62E03">
      <w:pPr>
        <w:pStyle w:val="Heading3"/>
      </w:pPr>
      <w:bookmarkStart w:id="30" w:name="_Toc199144164"/>
      <w:r>
        <w:t>17.6</w:t>
      </w:r>
      <w:r>
        <w:tab/>
        <w:t>Multi-device and multi-identity enhancements [</w:t>
      </w:r>
      <w:proofErr w:type="spellStart"/>
      <w:r>
        <w:t>MuDe</w:t>
      </w:r>
      <w:proofErr w:type="spellEnd"/>
      <w:r>
        <w:t>]</w:t>
      </w:r>
      <w:bookmarkEnd w:id="30"/>
    </w:p>
    <w:p w14:paraId="3A50112D" w14:textId="77777777" w:rsidR="00E62E03" w:rsidRDefault="00E62E03" w:rsidP="00E62E03">
      <w:pPr>
        <w:pStyle w:val="Heading3"/>
      </w:pPr>
      <w:bookmarkStart w:id="31" w:name="_Toc199144165"/>
      <w:r>
        <w:t>17.7</w:t>
      </w:r>
      <w:r>
        <w:tab/>
        <w:t>Stage-3 5GS NAS protocol development 17 [5GProtoc17] [5GProtoc17-non3GPP]</w:t>
      </w:r>
      <w:bookmarkEnd w:id="31"/>
    </w:p>
    <w:p w14:paraId="6EADEE4A" w14:textId="77777777" w:rsidR="00E62E03" w:rsidRDefault="00E62E03" w:rsidP="00E62E03">
      <w:pPr>
        <w:pStyle w:val="Heading3"/>
      </w:pPr>
      <w:bookmarkStart w:id="32" w:name="_Toc199144166"/>
      <w:r>
        <w:t>17.8</w:t>
      </w:r>
      <w:r>
        <w:tab/>
        <w:t>Protocol enhancements for Mission Critical Services [MCProtoc17]</w:t>
      </w:r>
      <w:bookmarkEnd w:id="32"/>
    </w:p>
    <w:p w14:paraId="62A3AECF" w14:textId="77777777" w:rsidR="00E62E03" w:rsidRDefault="00E62E03" w:rsidP="00E62E03">
      <w:pPr>
        <w:pStyle w:val="Heading3"/>
      </w:pPr>
      <w:bookmarkStart w:id="33" w:name="_Toc199144167"/>
      <w:r>
        <w:t>17.9</w:t>
      </w:r>
      <w:r>
        <w:tab/>
        <w:t>Stage-3 SAE Protocol Development [SAES17] [SAES17-CSFB] [SAES17-non3GPP]</w:t>
      </w:r>
      <w:bookmarkEnd w:id="33"/>
    </w:p>
    <w:p w14:paraId="1E0B5904" w14:textId="77777777" w:rsidR="00E62E03" w:rsidRDefault="00E62E03" w:rsidP="00E62E03">
      <w:pPr>
        <w:pStyle w:val="Heading3"/>
      </w:pPr>
      <w:bookmarkStart w:id="34" w:name="_Toc199144168"/>
      <w:r>
        <w:t>17.10</w:t>
      </w:r>
      <w:r>
        <w:tab/>
        <w:t>Enhancement for the 5G Control Plane Steering of Roaming for UE in CONNECTED mode [eCPSOR_CON]</w:t>
      </w:r>
      <w:bookmarkEnd w:id="34"/>
    </w:p>
    <w:p w14:paraId="49383E9F" w14:textId="77777777" w:rsidR="00E62E03" w:rsidRDefault="00E62E03" w:rsidP="00E62E03">
      <w:pPr>
        <w:pStyle w:val="Heading3"/>
      </w:pPr>
      <w:bookmarkStart w:id="35" w:name="_Toc199144169"/>
      <w:r>
        <w:t>17.11</w:t>
      </w:r>
      <w:r>
        <w:tab/>
        <w:t>IMS Stage-3 IETF Protocol Alignment [IMSProtoc17]</w:t>
      </w:r>
      <w:bookmarkEnd w:id="35"/>
    </w:p>
    <w:p w14:paraId="2DE28ED1" w14:textId="77777777" w:rsidR="00E62E03" w:rsidRDefault="00E62E03" w:rsidP="00E62E03">
      <w:pPr>
        <w:pStyle w:val="Heading3"/>
      </w:pPr>
      <w:bookmarkStart w:id="36" w:name="_Toc199144170"/>
      <w:r>
        <w:t>17.12</w:t>
      </w:r>
      <w:r>
        <w:tab/>
        <w:t>CT aspects of Enhancements to Mission Critical Data [eMCData3]</w:t>
      </w:r>
      <w:bookmarkEnd w:id="36"/>
    </w:p>
    <w:p w14:paraId="433E3A29" w14:textId="77777777" w:rsidR="00E62E03" w:rsidRDefault="00E62E03" w:rsidP="00E62E03">
      <w:pPr>
        <w:pStyle w:val="Heading3"/>
      </w:pPr>
      <w:bookmarkStart w:id="37" w:name="_Toc199144171"/>
      <w:r>
        <w:t>17.13</w:t>
      </w:r>
      <w:r>
        <w:tab/>
        <w:t>Stage 3 of Multimedia Priority Service (MPS) Phase 2 [MPS2]</w:t>
      </w:r>
      <w:bookmarkEnd w:id="37"/>
    </w:p>
    <w:p w14:paraId="468D612A" w14:textId="77777777" w:rsidR="00E62E03" w:rsidRDefault="00E62E03" w:rsidP="00E62E03">
      <w:pPr>
        <w:pStyle w:val="Heading3"/>
      </w:pPr>
      <w:bookmarkStart w:id="38" w:name="_Toc199144172"/>
      <w:r>
        <w:t>17.14</w:t>
      </w:r>
      <w:r>
        <w:tab/>
        <w:t>PFD management enhancement [</w:t>
      </w:r>
      <w:proofErr w:type="spellStart"/>
      <w:r>
        <w:t>pfdManEnh</w:t>
      </w:r>
      <w:proofErr w:type="spellEnd"/>
      <w:r>
        <w:t>]</w:t>
      </w:r>
      <w:bookmarkEnd w:id="38"/>
    </w:p>
    <w:p w14:paraId="6F297358" w14:textId="77777777" w:rsidR="00E62E03" w:rsidRDefault="00E62E03" w:rsidP="00E62E03">
      <w:pPr>
        <w:pStyle w:val="Heading3"/>
      </w:pPr>
      <w:bookmarkStart w:id="39" w:name="_Toc199144173"/>
      <w:r>
        <w:t>17.15</w:t>
      </w:r>
      <w:r>
        <w:tab/>
        <w:t>Best Practice of PFCP [BEPoP]</w:t>
      </w:r>
      <w:bookmarkEnd w:id="39"/>
    </w:p>
    <w:p w14:paraId="028B62F1" w14:textId="77777777" w:rsidR="00E62E03" w:rsidRDefault="00E62E03" w:rsidP="00E62E03">
      <w:pPr>
        <w:pStyle w:val="Heading3"/>
      </w:pPr>
      <w:bookmarkStart w:id="40" w:name="_Toc199144174"/>
      <w:r>
        <w:t>17.16</w:t>
      </w:r>
      <w:r>
        <w:tab/>
        <w:t>Restoration of PDN Connections in PGW-C/SMF Set [RPCPSET]</w:t>
      </w:r>
      <w:bookmarkEnd w:id="40"/>
    </w:p>
    <w:p w14:paraId="41CA4400" w14:textId="77777777" w:rsidR="00E62E03" w:rsidRDefault="00E62E03" w:rsidP="00E62E03">
      <w:pPr>
        <w:pStyle w:val="Heading3"/>
      </w:pPr>
      <w:bookmarkStart w:id="41" w:name="_Toc199144175"/>
      <w:r>
        <w:t>17.17</w:t>
      </w:r>
      <w:r>
        <w:tab/>
        <w:t>Stage 3 of eMONASTERY2 [eMONASTERY2]</w:t>
      </w:r>
      <w:bookmarkEnd w:id="41"/>
    </w:p>
    <w:p w14:paraId="0D005A94" w14:textId="77777777" w:rsidR="00E62E03" w:rsidRDefault="00E62E03" w:rsidP="00E62E03">
      <w:pPr>
        <w:pStyle w:val="Heading3"/>
      </w:pPr>
      <w:bookmarkStart w:id="42" w:name="_Toc199144176"/>
      <w:r>
        <w:t>17.18</w:t>
      </w:r>
      <w:r>
        <w:tab/>
        <w:t>CT aspects of 5GC architecture for satellite networks [5GSAT_ARCH-CT]</w:t>
      </w:r>
      <w:bookmarkEnd w:id="42"/>
    </w:p>
    <w:p w14:paraId="4076537E" w14:textId="77777777" w:rsidR="00E62E03" w:rsidRDefault="00E62E03" w:rsidP="00E62E03">
      <w:pPr>
        <w:pStyle w:val="Heading3"/>
      </w:pPr>
      <w:bookmarkStart w:id="43" w:name="_Toc199144177"/>
      <w:r>
        <w:t>17.19</w:t>
      </w:r>
      <w:r>
        <w:tab/>
        <w:t>CT aspects of Enhanced MCCI with LMR Systems [eMCCI_CT]</w:t>
      </w:r>
      <w:bookmarkEnd w:id="43"/>
    </w:p>
    <w:p w14:paraId="0DDE1244" w14:textId="77777777" w:rsidR="00E62E03" w:rsidRDefault="00E62E03" w:rsidP="00E62E03">
      <w:pPr>
        <w:pStyle w:val="Heading3"/>
      </w:pPr>
      <w:bookmarkStart w:id="44" w:name="_Toc199144178"/>
      <w:r>
        <w:t>17.20</w:t>
      </w:r>
      <w:r>
        <w:tab/>
        <w:t>CT aspects of AKMA [AKMA-CT]</w:t>
      </w:r>
      <w:bookmarkEnd w:id="44"/>
    </w:p>
    <w:p w14:paraId="1E07DF32" w14:textId="77777777" w:rsidR="00E62E03" w:rsidRDefault="00E62E03" w:rsidP="00E62E03">
      <w:pPr>
        <w:pStyle w:val="Heading3"/>
      </w:pPr>
      <w:bookmarkStart w:id="45" w:name="_Toc199144179"/>
      <w:r>
        <w:t>17.21</w:t>
      </w:r>
      <w:r>
        <w:tab/>
        <w:t>PAP/CHAP protocols usage in 5GS [PAP_CHAP]</w:t>
      </w:r>
      <w:bookmarkEnd w:id="45"/>
    </w:p>
    <w:p w14:paraId="35C0472F" w14:textId="77777777" w:rsidR="00E62E03" w:rsidRDefault="00E62E03" w:rsidP="00E62E03">
      <w:pPr>
        <w:pStyle w:val="Heading3"/>
      </w:pPr>
      <w:bookmarkStart w:id="46" w:name="_Toc199144180"/>
      <w:r>
        <w:t>17.22</w:t>
      </w:r>
      <w:r>
        <w:tab/>
        <w:t>Service-based support for SMS in 5GC [SMS_SBI]</w:t>
      </w:r>
      <w:bookmarkEnd w:id="46"/>
    </w:p>
    <w:p w14:paraId="0271660D" w14:textId="77777777" w:rsidR="00E62E03" w:rsidRDefault="00E62E03" w:rsidP="00E62E03">
      <w:pPr>
        <w:pStyle w:val="Heading3"/>
      </w:pPr>
      <w:bookmarkStart w:id="47" w:name="_Toc199144181"/>
      <w:r>
        <w:t>17.23</w:t>
      </w:r>
      <w:r>
        <w:tab/>
        <w:t>Enhancement of Inter-PLMN Roaming [</w:t>
      </w:r>
      <w:proofErr w:type="spellStart"/>
      <w:r>
        <w:t>EoIPR</w:t>
      </w:r>
      <w:proofErr w:type="spellEnd"/>
      <w:r>
        <w:t>]</w:t>
      </w:r>
      <w:bookmarkEnd w:id="47"/>
    </w:p>
    <w:p w14:paraId="5A534F56" w14:textId="77777777" w:rsidR="00E62E03" w:rsidRDefault="00E62E03" w:rsidP="00E62E03">
      <w:pPr>
        <w:pStyle w:val="Heading3"/>
      </w:pPr>
      <w:bookmarkStart w:id="48" w:name="_Toc199144182"/>
      <w:r>
        <w:t>17.24</w:t>
      </w:r>
      <w:r>
        <w:tab/>
        <w:t>Mission Critical system migration and interconnection [MCSMI_CT]</w:t>
      </w:r>
      <w:bookmarkEnd w:id="48"/>
    </w:p>
    <w:p w14:paraId="267261ED" w14:textId="77777777" w:rsidR="00E62E03" w:rsidRDefault="00E62E03" w:rsidP="00E62E03">
      <w:pPr>
        <w:pStyle w:val="Heading3"/>
      </w:pPr>
      <w:bookmarkStart w:id="49" w:name="_Toc199144183"/>
      <w:r>
        <w:lastRenderedPageBreak/>
        <w:t>17.25</w:t>
      </w:r>
      <w:r>
        <w:tab/>
        <w:t>CT aspects of Integration of GBA into SBA [GBA_5G]</w:t>
      </w:r>
      <w:bookmarkEnd w:id="49"/>
    </w:p>
    <w:p w14:paraId="29A85E9D" w14:textId="77777777" w:rsidR="00E62E03" w:rsidRDefault="00E62E03" w:rsidP="00E62E03">
      <w:pPr>
        <w:pStyle w:val="Heading3"/>
      </w:pPr>
      <w:bookmarkStart w:id="50" w:name="_Toc199144184"/>
      <w:r>
        <w:t>17.26</w:t>
      </w:r>
      <w:r>
        <w:tab/>
        <w:t>Reliable Data Service Serialization Indication [RDSSI_CT]</w:t>
      </w:r>
      <w:bookmarkEnd w:id="50"/>
    </w:p>
    <w:p w14:paraId="7D15AC67" w14:textId="77777777" w:rsidR="00E62E03" w:rsidRDefault="00E62E03" w:rsidP="00E62E03">
      <w:pPr>
        <w:pStyle w:val="Heading3"/>
      </w:pPr>
      <w:bookmarkStart w:id="51" w:name="_Toc199144185"/>
      <w:r>
        <w:t>17.27</w:t>
      </w:r>
      <w:r>
        <w:tab/>
        <w:t>CT aspects for Enabling Edge Applications [EDGEAPP]</w:t>
      </w:r>
      <w:bookmarkEnd w:id="51"/>
    </w:p>
    <w:p w14:paraId="38A5110E" w14:textId="77777777" w:rsidR="00E62E03" w:rsidRDefault="00E62E03" w:rsidP="00E62E03">
      <w:pPr>
        <w:pStyle w:val="Heading3"/>
      </w:pPr>
      <w:bookmarkStart w:id="52" w:name="_Toc199144186"/>
      <w:r>
        <w:t>17.28</w:t>
      </w:r>
      <w:r>
        <w:tab/>
        <w:t>CT aspects of eNPN [eNPN]</w:t>
      </w:r>
      <w:bookmarkEnd w:id="52"/>
    </w:p>
    <w:p w14:paraId="2E72301B" w14:textId="77777777" w:rsidR="00E62E03" w:rsidRDefault="00E62E03" w:rsidP="00E62E03">
      <w:pPr>
        <w:pStyle w:val="Heading3"/>
      </w:pPr>
      <w:bookmarkStart w:id="53" w:name="_Toc199144187"/>
      <w:r>
        <w:t>17.29</w:t>
      </w:r>
      <w:r>
        <w:tab/>
        <w:t>CT aspects of 5G_eLCS_ph2 [5G_eLCS_ph2]</w:t>
      </w:r>
      <w:bookmarkEnd w:id="53"/>
    </w:p>
    <w:p w14:paraId="062B00D1" w14:textId="77777777" w:rsidR="00E62E03" w:rsidRDefault="00E62E03" w:rsidP="00E62E03">
      <w:pPr>
        <w:pStyle w:val="Heading3"/>
      </w:pPr>
      <w:bookmarkStart w:id="54" w:name="_Toc199144188"/>
      <w:r>
        <w:t>17.30</w:t>
      </w:r>
      <w:r>
        <w:tab/>
        <w:t>CT aspects for ID_UAS [ID_UAS]</w:t>
      </w:r>
      <w:bookmarkEnd w:id="54"/>
    </w:p>
    <w:p w14:paraId="1C63F205" w14:textId="77777777" w:rsidR="00E62E03" w:rsidRDefault="00E62E03" w:rsidP="00E62E03">
      <w:pPr>
        <w:pStyle w:val="Heading3"/>
      </w:pPr>
      <w:bookmarkStart w:id="55" w:name="_Toc199144189"/>
      <w:r>
        <w:t>17.31</w:t>
      </w:r>
      <w:r>
        <w:tab/>
        <w:t>CT aspects of support of enhanced Industrial IoT [IIoT]</w:t>
      </w:r>
      <w:bookmarkEnd w:id="55"/>
    </w:p>
    <w:p w14:paraId="122F80E7" w14:textId="77777777" w:rsidR="00E62E03" w:rsidRDefault="00E62E03" w:rsidP="00E62E03">
      <w:pPr>
        <w:pStyle w:val="Heading3"/>
      </w:pPr>
      <w:bookmarkStart w:id="56" w:name="_Toc199144190"/>
      <w:r>
        <w:t>17.32</w:t>
      </w:r>
      <w:r>
        <w:tab/>
        <w:t>CT aspects of eV2XAPP [eV2XAPP]</w:t>
      </w:r>
      <w:bookmarkEnd w:id="56"/>
    </w:p>
    <w:p w14:paraId="595A6A28" w14:textId="77777777" w:rsidR="00E62E03" w:rsidRDefault="00E62E03" w:rsidP="00E62E03">
      <w:pPr>
        <w:pStyle w:val="Heading3"/>
      </w:pPr>
      <w:bookmarkStart w:id="57" w:name="_Toc199144191"/>
      <w:r>
        <w:t>17.33</w:t>
      </w:r>
      <w:r>
        <w:tab/>
        <w:t xml:space="preserve">CT aspects of 5G </w:t>
      </w:r>
      <w:proofErr w:type="spellStart"/>
      <w:r>
        <w:t>eEDGE</w:t>
      </w:r>
      <w:proofErr w:type="spellEnd"/>
      <w:r>
        <w:t xml:space="preserve"> [eEDGE_5GC]</w:t>
      </w:r>
      <w:bookmarkEnd w:id="57"/>
    </w:p>
    <w:p w14:paraId="3CF1ECC9" w14:textId="77777777" w:rsidR="00E62E03" w:rsidRDefault="00E62E03" w:rsidP="00E62E03">
      <w:pPr>
        <w:pStyle w:val="Heading3"/>
      </w:pPr>
      <w:bookmarkStart w:id="58" w:name="_Toc199144192"/>
      <w:r>
        <w:t>17.34</w:t>
      </w:r>
      <w:r>
        <w:tab/>
        <w:t>Stage 3 for Enhancement of Network Slicing Phase 2 [eNS_Ph2]</w:t>
      </w:r>
      <w:bookmarkEnd w:id="58"/>
    </w:p>
    <w:p w14:paraId="631035DE" w14:textId="77777777" w:rsidR="00E62E03" w:rsidRDefault="00E62E03" w:rsidP="00E62E03">
      <w:pPr>
        <w:pStyle w:val="Heading3"/>
      </w:pPr>
      <w:bookmarkStart w:id="59" w:name="_Toc199144193"/>
      <w:r>
        <w:t>17.35</w:t>
      </w:r>
      <w:r>
        <w:tab/>
        <w:t>Start of Pause of Charging via User Plane [SPOCUP]</w:t>
      </w:r>
      <w:bookmarkEnd w:id="59"/>
    </w:p>
    <w:p w14:paraId="222596EC" w14:textId="77777777" w:rsidR="00E62E03" w:rsidRDefault="00E62E03" w:rsidP="00E62E03">
      <w:pPr>
        <w:pStyle w:val="Heading3"/>
      </w:pPr>
      <w:bookmarkStart w:id="60" w:name="_Toc199144194"/>
      <w:r>
        <w:t>17.36</w:t>
      </w:r>
      <w:r>
        <w:tab/>
        <w:t>CT aspects of ATSSS_Ph2 [ATSSS_Ph2]</w:t>
      </w:r>
      <w:bookmarkEnd w:id="60"/>
    </w:p>
    <w:p w14:paraId="1A3D3AAB" w14:textId="77777777" w:rsidR="00E62E03" w:rsidRDefault="00E62E03" w:rsidP="00E62E03">
      <w:pPr>
        <w:pStyle w:val="Heading3"/>
      </w:pPr>
      <w:bookmarkStart w:id="61" w:name="_Toc199144195"/>
      <w:r>
        <w:t>17.37</w:t>
      </w:r>
      <w:r>
        <w:tab/>
        <w:t>CT aspects of eNA_Ph2 [eNA_Ph2]</w:t>
      </w:r>
      <w:bookmarkEnd w:id="61"/>
    </w:p>
    <w:p w14:paraId="3C9CAC60" w14:textId="77777777" w:rsidR="00E62E03" w:rsidRDefault="00E62E03" w:rsidP="00E62E03">
      <w:pPr>
        <w:pStyle w:val="Heading3"/>
      </w:pPr>
      <w:bookmarkStart w:id="62" w:name="_Toc199144196"/>
      <w:r>
        <w:t>17.38</w:t>
      </w:r>
      <w:r>
        <w:tab/>
        <w:t>CT aspects of proximity based services in 5GS [5G_ProSe]</w:t>
      </w:r>
      <w:bookmarkEnd w:id="62"/>
    </w:p>
    <w:p w14:paraId="139B25AD" w14:textId="77777777" w:rsidR="00E62E03" w:rsidRDefault="00E62E03" w:rsidP="00E62E03">
      <w:pPr>
        <w:pStyle w:val="Heading3"/>
      </w:pPr>
      <w:bookmarkStart w:id="63" w:name="_Toc199144197"/>
      <w:r>
        <w:t>17.39</w:t>
      </w:r>
      <w:r>
        <w:tab/>
        <w:t>CT aspects of Enabling Multi-USIM Devices [MUSIM]</w:t>
      </w:r>
      <w:bookmarkEnd w:id="63"/>
    </w:p>
    <w:p w14:paraId="3D5036D8" w14:textId="77777777" w:rsidR="00E62E03" w:rsidRDefault="00E62E03" w:rsidP="00E62E03">
      <w:pPr>
        <w:pStyle w:val="Heading3"/>
      </w:pPr>
      <w:bookmarkStart w:id="64" w:name="_Toc199144198"/>
      <w:r>
        <w:t>17.40</w:t>
      </w:r>
      <w:r>
        <w:tab/>
        <w:t>CT aspects on TEI17_SPSFAS [TEI17_SPSFAS]</w:t>
      </w:r>
      <w:bookmarkEnd w:id="64"/>
    </w:p>
    <w:p w14:paraId="54A8FDA6" w14:textId="77777777" w:rsidR="00E62E03" w:rsidRDefault="00E62E03" w:rsidP="00E62E03">
      <w:pPr>
        <w:pStyle w:val="Heading3"/>
      </w:pPr>
      <w:bookmarkStart w:id="65" w:name="_Toc199144199"/>
      <w:r>
        <w:t>17.41</w:t>
      </w:r>
      <w:r>
        <w:tab/>
        <w:t>CT aspects on TEI17_SAPES [TEI17_SAPES]</w:t>
      </w:r>
      <w:bookmarkEnd w:id="65"/>
    </w:p>
    <w:p w14:paraId="11B7BEA6" w14:textId="77777777" w:rsidR="00E62E03" w:rsidRDefault="00E62E03" w:rsidP="00E62E03">
      <w:pPr>
        <w:pStyle w:val="Heading3"/>
      </w:pPr>
      <w:bookmarkStart w:id="66" w:name="_Toc199144200"/>
      <w:r>
        <w:t>17.42</w:t>
      </w:r>
      <w:r>
        <w:tab/>
        <w:t>CT aspects on TEI17_DCAMP [TEI17_DCAMP]</w:t>
      </w:r>
      <w:bookmarkEnd w:id="66"/>
    </w:p>
    <w:p w14:paraId="5F1354FB" w14:textId="77777777" w:rsidR="00E62E03" w:rsidRDefault="00E62E03" w:rsidP="00E62E03">
      <w:pPr>
        <w:pStyle w:val="Heading3"/>
      </w:pPr>
      <w:bookmarkStart w:id="67" w:name="_Toc199144201"/>
      <w:r>
        <w:t>17.43</w:t>
      </w:r>
      <w:r>
        <w:tab/>
        <w:t>CT aspects on TEI17_GEM [TEI17_GEM]</w:t>
      </w:r>
      <w:bookmarkEnd w:id="67"/>
    </w:p>
    <w:p w14:paraId="13828CBB" w14:textId="77777777" w:rsidR="00E62E03" w:rsidRDefault="00E62E03" w:rsidP="00E62E03">
      <w:pPr>
        <w:pStyle w:val="Heading3"/>
      </w:pPr>
      <w:bookmarkStart w:id="68" w:name="_Toc199144202"/>
      <w:r>
        <w:t>17.44</w:t>
      </w:r>
      <w:r>
        <w:tab/>
        <w:t>CT3 aspects of N7 Interfaces Enhancements to Support GERAN and UTRAN [TEI17_NIESGU]</w:t>
      </w:r>
      <w:bookmarkEnd w:id="68"/>
    </w:p>
    <w:p w14:paraId="2CE31BAD" w14:textId="77777777" w:rsidR="00E62E03" w:rsidRDefault="00E62E03" w:rsidP="00E62E03">
      <w:pPr>
        <w:pStyle w:val="Heading3"/>
      </w:pPr>
      <w:bookmarkStart w:id="69" w:name="_Toc199144203"/>
      <w:r>
        <w:t>17.45</w:t>
      </w:r>
      <w:r>
        <w:tab/>
        <w:t>UICC-terminal interface testing for UEs with non-removable UICCs [</w:t>
      </w:r>
      <w:proofErr w:type="spellStart"/>
      <w:r>
        <w:t>nrUICC_UEConTest</w:t>
      </w:r>
      <w:proofErr w:type="spellEnd"/>
      <w:r>
        <w:t>]</w:t>
      </w:r>
      <w:bookmarkEnd w:id="69"/>
    </w:p>
    <w:p w14:paraId="48648CA9" w14:textId="77777777" w:rsidR="00E62E03" w:rsidRDefault="00E62E03" w:rsidP="00E62E03">
      <w:pPr>
        <w:pStyle w:val="Heading3"/>
      </w:pPr>
      <w:bookmarkStart w:id="70" w:name="_Toc199144204"/>
      <w:r>
        <w:lastRenderedPageBreak/>
        <w:t>17.46</w:t>
      </w:r>
      <w:r>
        <w:tab/>
        <w:t>CT aspects of Support of different slices over different Non 3GPP access [TEI17_N3SLICE]</w:t>
      </w:r>
      <w:bookmarkEnd w:id="70"/>
    </w:p>
    <w:p w14:paraId="2935115E" w14:textId="77777777" w:rsidR="00E62E03" w:rsidRDefault="00E62E03" w:rsidP="00E62E03">
      <w:pPr>
        <w:pStyle w:val="Heading3"/>
      </w:pPr>
      <w:bookmarkStart w:id="71" w:name="_Toc199144205"/>
      <w:r>
        <w:t>17.47</w:t>
      </w:r>
      <w:r>
        <w:tab/>
        <w:t>CT aspects of the architectural enhancements for 5G multicast-broadcast services [5MBS]</w:t>
      </w:r>
      <w:bookmarkEnd w:id="71"/>
    </w:p>
    <w:p w14:paraId="2748CEA4" w14:textId="77777777" w:rsidR="00E62E03" w:rsidRDefault="00E62E03" w:rsidP="00E62E03">
      <w:pPr>
        <w:pStyle w:val="Heading3"/>
      </w:pPr>
      <w:bookmarkStart w:id="72" w:name="_Toc199144206"/>
      <w:r>
        <w:t>17.48</w:t>
      </w:r>
      <w:r>
        <w:tab/>
        <w:t>CT Aspects of Application Layer Support for Uncrewed Aerial Systems (UAS) [UASAPP]</w:t>
      </w:r>
      <w:bookmarkEnd w:id="72"/>
    </w:p>
    <w:p w14:paraId="4CDBD74E" w14:textId="77777777" w:rsidR="00E62E03" w:rsidRDefault="00E62E03" w:rsidP="00E62E03">
      <w:pPr>
        <w:pStyle w:val="Heading3"/>
      </w:pPr>
      <w:bookmarkStart w:id="73" w:name="_Toc199144207"/>
      <w:r>
        <w:t>17.49</w:t>
      </w:r>
      <w:r>
        <w:tab/>
        <w:t>CT aspects of eV2XARC_Ph2 [eV2XARC_Ph2]</w:t>
      </w:r>
      <w:bookmarkEnd w:id="73"/>
    </w:p>
    <w:p w14:paraId="28DBA97C" w14:textId="77777777" w:rsidR="00E62E03" w:rsidRDefault="00E62E03" w:rsidP="00E62E03">
      <w:pPr>
        <w:pStyle w:val="Heading3"/>
      </w:pPr>
      <w:bookmarkStart w:id="74" w:name="_Toc199144208"/>
      <w:r>
        <w:t>17.50</w:t>
      </w:r>
      <w:r>
        <w:tab/>
        <w:t>CT aspects of MCOver5GS [MCOver5GS]</w:t>
      </w:r>
      <w:bookmarkEnd w:id="74"/>
    </w:p>
    <w:p w14:paraId="73EEA261" w14:textId="77777777" w:rsidR="00E62E03" w:rsidRDefault="00E62E03" w:rsidP="00E62E03">
      <w:pPr>
        <w:pStyle w:val="Heading3"/>
      </w:pPr>
      <w:bookmarkStart w:id="75" w:name="_Toc199144209"/>
      <w:r>
        <w:t>17.51</w:t>
      </w:r>
      <w:r>
        <w:tab/>
        <w:t>Enhancement of 5G PCC related services in Rel-17 [en5GPccSer17]</w:t>
      </w:r>
      <w:bookmarkEnd w:id="75"/>
    </w:p>
    <w:p w14:paraId="1BFE7CB7" w14:textId="77777777" w:rsidR="00E62E03" w:rsidRDefault="00E62E03" w:rsidP="00E62E03">
      <w:pPr>
        <w:pStyle w:val="Heading3"/>
      </w:pPr>
      <w:bookmarkStart w:id="76" w:name="_Toc199144210"/>
      <w:r>
        <w:t>17.52</w:t>
      </w:r>
      <w:r>
        <w:tab/>
        <w:t>Enhancements of 3GPP Northbound Interfaces and Application Layer APIs [NBI17]</w:t>
      </w:r>
      <w:bookmarkEnd w:id="76"/>
    </w:p>
    <w:p w14:paraId="4F2CF6FE" w14:textId="77777777" w:rsidR="00E62E03" w:rsidRDefault="00E62E03" w:rsidP="00E62E03">
      <w:pPr>
        <w:pStyle w:val="Heading3"/>
      </w:pPr>
      <w:bookmarkStart w:id="77" w:name="_Toc199144211"/>
      <w:r>
        <w:t>17.53</w:t>
      </w:r>
      <w:r>
        <w:tab/>
        <w:t>Stage 3 aspects of enh3MCPTT [enh3MCPTT-CT]</w:t>
      </w:r>
      <w:bookmarkEnd w:id="77"/>
    </w:p>
    <w:p w14:paraId="71F7E98A" w14:textId="77777777" w:rsidR="00E62E03" w:rsidRDefault="00E62E03" w:rsidP="00E62E03">
      <w:pPr>
        <w:pStyle w:val="Heading3"/>
      </w:pPr>
      <w:bookmarkStart w:id="78" w:name="_Toc199144212"/>
      <w:r>
        <w:t>17.54</w:t>
      </w:r>
      <w:r>
        <w:tab/>
        <w:t>Enhanced Service Enabler Architecture Layer for Verticals [eSEAL]</w:t>
      </w:r>
      <w:bookmarkEnd w:id="78"/>
    </w:p>
    <w:p w14:paraId="4EA149C0" w14:textId="77777777" w:rsidR="00E62E03" w:rsidRDefault="00E62E03" w:rsidP="00E62E03">
      <w:pPr>
        <w:pStyle w:val="Heading3"/>
      </w:pPr>
      <w:bookmarkStart w:id="79" w:name="_Toc199144213"/>
      <w:r>
        <w:t>17.55</w:t>
      </w:r>
      <w:r>
        <w:tab/>
        <w:t>System enhancement for redundant PDU session [TEI17_SE_RPS]</w:t>
      </w:r>
      <w:bookmarkEnd w:id="79"/>
    </w:p>
    <w:p w14:paraId="70298695" w14:textId="77777777" w:rsidR="00E62E03" w:rsidRDefault="00E62E03" w:rsidP="00E62E03">
      <w:pPr>
        <w:pStyle w:val="Heading3"/>
      </w:pPr>
      <w:bookmarkStart w:id="80" w:name="_Toc199144214"/>
      <w:r>
        <w:t>17.56</w:t>
      </w:r>
      <w:r>
        <w:tab/>
        <w:t>CT aspects of Support for Minimization of service Interruption [MINT]</w:t>
      </w:r>
      <w:bookmarkEnd w:id="80"/>
    </w:p>
    <w:p w14:paraId="64CD4CA1" w14:textId="77777777" w:rsidR="00E62E03" w:rsidRDefault="00E62E03" w:rsidP="00E62E03">
      <w:pPr>
        <w:pStyle w:val="Heading3"/>
      </w:pPr>
      <w:bookmarkStart w:id="81" w:name="_Toc199144215"/>
      <w:r>
        <w:t>17.57</w:t>
      </w:r>
      <w:r>
        <w:tab/>
        <w:t>IMS voice service support and network usability guarantee for UE’s E-UTRA capability disabled scenario in SA 5GS [ING_5GS]</w:t>
      </w:r>
      <w:bookmarkEnd w:id="81"/>
    </w:p>
    <w:p w14:paraId="647446B0" w14:textId="77777777" w:rsidR="00E62E03" w:rsidRDefault="00E62E03" w:rsidP="00E62E03">
      <w:pPr>
        <w:pStyle w:val="Heading3"/>
      </w:pPr>
      <w:bookmarkStart w:id="82" w:name="_Toc199144216"/>
      <w:r>
        <w:t>17.58</w:t>
      </w:r>
      <w:r>
        <w:tab/>
        <w:t>CT aspects for enabling MSGin5G Service [5GMARCH]</w:t>
      </w:r>
      <w:bookmarkEnd w:id="82"/>
    </w:p>
    <w:p w14:paraId="3D409ECD" w14:textId="77777777" w:rsidR="00E62E03" w:rsidRDefault="00E62E03" w:rsidP="00E62E03">
      <w:pPr>
        <w:pStyle w:val="Heading3"/>
      </w:pPr>
      <w:bookmarkStart w:id="83" w:name="_Toc199144217"/>
      <w:r>
        <w:t>17.59</w:t>
      </w:r>
      <w:r>
        <w:tab/>
        <w:t>Restoration of profiles related to UDR [ReP_UDR]</w:t>
      </w:r>
      <w:bookmarkEnd w:id="83"/>
    </w:p>
    <w:p w14:paraId="1D7423D6" w14:textId="77777777" w:rsidR="00E62E03" w:rsidRDefault="00E62E03" w:rsidP="00E62E03">
      <w:pPr>
        <w:pStyle w:val="Heading3"/>
      </w:pPr>
      <w:bookmarkStart w:id="84" w:name="_Toc199144218"/>
      <w:r>
        <w:t>17.60</w:t>
      </w:r>
      <w:r>
        <w:tab/>
        <w:t>Enhancement on the GTP-U entity restart [EGTPUR]</w:t>
      </w:r>
      <w:bookmarkEnd w:id="84"/>
    </w:p>
    <w:p w14:paraId="1B88F76A" w14:textId="77777777" w:rsidR="00E62E03" w:rsidRDefault="00E62E03" w:rsidP="00E62E03">
      <w:pPr>
        <w:pStyle w:val="Heading3"/>
      </w:pPr>
      <w:bookmarkStart w:id="85" w:name="_Toc199144219"/>
      <w:r>
        <w:t>17.61</w:t>
      </w:r>
      <w:r>
        <w:tab/>
        <w:t>Multi-device enhancements for device transfers [MuDTran]</w:t>
      </w:r>
      <w:bookmarkEnd w:id="85"/>
    </w:p>
    <w:p w14:paraId="39A01952" w14:textId="77777777" w:rsidR="00E62E03" w:rsidRDefault="00E62E03" w:rsidP="00E62E03">
      <w:pPr>
        <w:pStyle w:val="Heading3"/>
      </w:pPr>
      <w:bookmarkStart w:id="86" w:name="_Toc199144220"/>
      <w:r>
        <w:t>17.62</w:t>
      </w:r>
      <w:r>
        <w:tab/>
        <w:t>CT aspects of Architecture Enhancement for NR Reduced Capability Devices [ARCH_NR_REDCAP]</w:t>
      </w:r>
      <w:bookmarkEnd w:id="86"/>
    </w:p>
    <w:p w14:paraId="474242EB" w14:textId="77777777" w:rsidR="00E62E03" w:rsidRDefault="00E62E03" w:rsidP="00E62E03">
      <w:pPr>
        <w:pStyle w:val="Heading3"/>
      </w:pPr>
      <w:bookmarkStart w:id="87" w:name="_Toc199144221"/>
      <w:r>
        <w:t>17.63</w:t>
      </w:r>
      <w:r>
        <w:tab/>
        <w:t>Enhancements of 3GPP profiles for cryptographic algorithms and security protocols [eCryptPr]</w:t>
      </w:r>
      <w:bookmarkEnd w:id="87"/>
    </w:p>
    <w:p w14:paraId="39A8AA1A" w14:textId="77777777" w:rsidR="00E62E03" w:rsidRDefault="00E62E03" w:rsidP="00E62E03">
      <w:pPr>
        <w:pStyle w:val="Heading3"/>
      </w:pPr>
      <w:bookmarkStart w:id="88" w:name="_Toc199144222"/>
      <w:r>
        <w:lastRenderedPageBreak/>
        <w:t>17.64</w:t>
      </w:r>
      <w:r>
        <w:tab/>
        <w:t>IMS Optimization for HSS Group ID in an SBA environment [TEI17_IMSGID]</w:t>
      </w:r>
      <w:bookmarkEnd w:id="88"/>
    </w:p>
    <w:p w14:paraId="0A8B40D2" w14:textId="77777777" w:rsidR="00E62E03" w:rsidRDefault="00E62E03" w:rsidP="00E62E03">
      <w:pPr>
        <w:pStyle w:val="Heading3"/>
      </w:pPr>
      <w:bookmarkStart w:id="89" w:name="_Toc199144223"/>
      <w:r>
        <w:t>17.65</w:t>
      </w:r>
      <w:r>
        <w:tab/>
        <w:t>CT aspects of NB-IoT/</w:t>
      </w:r>
      <w:proofErr w:type="spellStart"/>
      <w:r>
        <w:t>eMTC</w:t>
      </w:r>
      <w:proofErr w:type="spellEnd"/>
      <w:r>
        <w:t xml:space="preserve"> Non-Terrestrial Networks in EPS [IoT_SAT_ARCH_EPS]</w:t>
      </w:r>
      <w:bookmarkEnd w:id="89"/>
    </w:p>
    <w:p w14:paraId="5DB4554E" w14:textId="77777777" w:rsidR="00E62E03" w:rsidRDefault="00E62E03" w:rsidP="00E62E03">
      <w:pPr>
        <w:pStyle w:val="Heading3"/>
      </w:pPr>
      <w:bookmarkStart w:id="90" w:name="_Toc199144224"/>
      <w:r>
        <w:t>17.66</w:t>
      </w:r>
      <w:r>
        <w:tab/>
        <w:t>Repository for the 3GPP Allocated Port Numbers for New 3GPP Interfaces [PortAl]</w:t>
      </w:r>
      <w:bookmarkEnd w:id="90"/>
    </w:p>
    <w:p w14:paraId="3AB14DEA" w14:textId="77777777" w:rsidR="00E62E03" w:rsidRDefault="00E62E03" w:rsidP="00E62E03">
      <w:pPr>
        <w:pStyle w:val="Heading3"/>
      </w:pPr>
      <w:bookmarkStart w:id="91" w:name="_Toc199144225"/>
      <w:r>
        <w:t>17.67</w:t>
      </w:r>
      <w:r>
        <w:tab/>
        <w:t>Non-Seamless WLAN offload Authentication in 5GS [NSWO_5G]</w:t>
      </w:r>
      <w:bookmarkEnd w:id="91"/>
    </w:p>
    <w:p w14:paraId="3F382CF8" w14:textId="036EAF64" w:rsidR="00E62E03" w:rsidRDefault="00E62E03" w:rsidP="00E62E03">
      <w:pPr>
        <w:rPr>
          <w:rFonts w:ascii="Arial" w:hAnsi="Arial" w:cs="Arial"/>
          <w:b/>
          <w:sz w:val="24"/>
        </w:rPr>
      </w:pPr>
      <w:r>
        <w:rPr>
          <w:rFonts w:ascii="Arial" w:hAnsi="Arial" w:cs="Arial"/>
          <w:b/>
          <w:color w:val="0000FF"/>
          <w:sz w:val="24"/>
        </w:rPr>
        <w:t>C6-250254</w:t>
      </w:r>
      <w:r>
        <w:rPr>
          <w:rFonts w:ascii="Arial" w:hAnsi="Arial" w:cs="Arial"/>
          <w:b/>
          <w:color w:val="0000FF"/>
          <w:sz w:val="24"/>
        </w:rPr>
        <w:tab/>
      </w:r>
      <w:r>
        <w:rPr>
          <w:rFonts w:ascii="Arial" w:hAnsi="Arial" w:cs="Arial"/>
          <w:b/>
          <w:sz w:val="24"/>
        </w:rPr>
        <w:t>Introducing new TCs for GET IDENTITY command in 5G NSWO context</w:t>
      </w:r>
    </w:p>
    <w:p w14:paraId="203A92E9"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v17.3.0</w:t>
      </w:r>
      <w:r>
        <w:rPr>
          <w:i/>
        </w:rPr>
        <w:tab/>
        <w:t xml:space="preserve">  CR-0083  Cat: B (Rel-17)</w:t>
      </w:r>
      <w:r>
        <w:rPr>
          <w:i/>
        </w:rPr>
        <w:br/>
      </w:r>
      <w:r>
        <w:rPr>
          <w:i/>
        </w:rPr>
        <w:br/>
      </w:r>
      <w:r>
        <w:rPr>
          <w:i/>
        </w:rPr>
        <w:tab/>
      </w:r>
      <w:r>
        <w:rPr>
          <w:i/>
        </w:rPr>
        <w:tab/>
      </w:r>
      <w:r>
        <w:rPr>
          <w:i/>
        </w:rPr>
        <w:tab/>
      </w:r>
      <w:r>
        <w:rPr>
          <w:i/>
        </w:rPr>
        <w:tab/>
      </w:r>
      <w:r>
        <w:rPr>
          <w:i/>
        </w:rPr>
        <w:tab/>
        <w:t>Source: THALES</w:t>
      </w:r>
    </w:p>
    <w:p w14:paraId="09DCF94E" w14:textId="77777777" w:rsidR="00E62E03" w:rsidRDefault="00E62E03" w:rsidP="00E62E03">
      <w:pPr>
        <w:rPr>
          <w:rFonts w:ascii="Arial" w:hAnsi="Arial" w:cs="Arial"/>
          <w:b/>
        </w:rPr>
      </w:pPr>
      <w:r>
        <w:rPr>
          <w:rFonts w:ascii="Arial" w:hAnsi="Arial" w:cs="Arial"/>
          <w:b/>
        </w:rPr>
        <w:t xml:space="preserve">Abstract: </w:t>
      </w:r>
    </w:p>
    <w:p w14:paraId="397EFE34" w14:textId="77777777" w:rsidR="00E62E03" w:rsidRDefault="00E62E03" w:rsidP="00E62E03">
      <w:r>
        <w:t xml:space="preserve">Following CT6#110-e meeting was approved CR0946 (C6-220154) on 3GPP TS 31.102 which introduced service n°142 '5G NSWO support' in UST and GET IDENTITY command in 5G NSWO context. </w:t>
      </w:r>
    </w:p>
    <w:p w14:paraId="6BE54676" w14:textId="77777777" w:rsidR="00E62E03" w:rsidRDefault="00E62E03" w:rsidP="00E62E03">
      <w:r>
        <w:t>Test Cases shall be introduced to cover SUCI computed by USIM in 5G NSWO.</w:t>
      </w:r>
    </w:p>
    <w:p w14:paraId="42EE4BA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1221B8" w14:textId="7B3AB2E7" w:rsidR="00E62E03" w:rsidRDefault="00E62E03" w:rsidP="00E62E03">
      <w:pPr>
        <w:rPr>
          <w:rFonts w:ascii="Arial" w:hAnsi="Arial" w:cs="Arial"/>
          <w:b/>
          <w:sz w:val="24"/>
        </w:rPr>
      </w:pPr>
      <w:r>
        <w:rPr>
          <w:rFonts w:ascii="Arial" w:hAnsi="Arial" w:cs="Arial"/>
          <w:b/>
          <w:color w:val="0000FF"/>
          <w:sz w:val="24"/>
        </w:rPr>
        <w:t>C6-250255</w:t>
      </w:r>
      <w:r>
        <w:rPr>
          <w:rFonts w:ascii="Arial" w:hAnsi="Arial" w:cs="Arial"/>
          <w:b/>
          <w:color w:val="0000FF"/>
          <w:sz w:val="24"/>
        </w:rPr>
        <w:tab/>
      </w:r>
      <w:r>
        <w:rPr>
          <w:rFonts w:ascii="Arial" w:hAnsi="Arial" w:cs="Arial"/>
          <w:b/>
          <w:sz w:val="24"/>
        </w:rPr>
        <w:t>Introducing new TCs for GET IDENTITY command in 5G NSWO context</w:t>
      </w:r>
    </w:p>
    <w:p w14:paraId="72803AC9"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v18.3.0</w:t>
      </w:r>
      <w:r>
        <w:rPr>
          <w:i/>
        </w:rPr>
        <w:tab/>
        <w:t xml:space="preserve">  CR-0084  Cat: A (Rel-18)</w:t>
      </w:r>
      <w:r>
        <w:rPr>
          <w:i/>
        </w:rPr>
        <w:br/>
      </w:r>
      <w:r>
        <w:rPr>
          <w:i/>
        </w:rPr>
        <w:br/>
      </w:r>
      <w:r>
        <w:rPr>
          <w:i/>
        </w:rPr>
        <w:tab/>
      </w:r>
      <w:r>
        <w:rPr>
          <w:i/>
        </w:rPr>
        <w:tab/>
      </w:r>
      <w:r>
        <w:rPr>
          <w:i/>
        </w:rPr>
        <w:tab/>
      </w:r>
      <w:r>
        <w:rPr>
          <w:i/>
        </w:rPr>
        <w:tab/>
      </w:r>
      <w:r>
        <w:rPr>
          <w:i/>
        </w:rPr>
        <w:tab/>
        <w:t>Source: THALES</w:t>
      </w:r>
    </w:p>
    <w:p w14:paraId="3891212D" w14:textId="77777777" w:rsidR="00E62E03" w:rsidRDefault="00E62E03" w:rsidP="00E62E03">
      <w:pPr>
        <w:rPr>
          <w:rFonts w:ascii="Arial" w:hAnsi="Arial" w:cs="Arial"/>
          <w:b/>
        </w:rPr>
      </w:pPr>
      <w:r>
        <w:rPr>
          <w:rFonts w:ascii="Arial" w:hAnsi="Arial" w:cs="Arial"/>
          <w:b/>
        </w:rPr>
        <w:t xml:space="preserve">Discussion: </w:t>
      </w:r>
    </w:p>
    <w:p w14:paraId="09C43096" w14:textId="77777777" w:rsidR="00E62E03" w:rsidRDefault="00E62E03" w:rsidP="00E62E03">
      <w:r>
        <w:t>Is this the correct WID?</w:t>
      </w:r>
    </w:p>
    <w:p w14:paraId="00CAF429" w14:textId="77777777" w:rsidR="00E62E03" w:rsidRDefault="00E62E03" w:rsidP="00E62E03">
      <w:r>
        <w:t>Do we need a dedicated WID for updating 31.122?</w:t>
      </w:r>
    </w:p>
    <w:p w14:paraId="3D30C951" w14:textId="77777777" w:rsidR="00E62E03" w:rsidRDefault="00E62E03" w:rsidP="00E62E03">
      <w:r>
        <w:t>Several updates based on comments from G+D.</w:t>
      </w:r>
    </w:p>
    <w:p w14:paraId="2E9847EA" w14:textId="77777777" w:rsidR="00E62E03" w:rsidRDefault="00E62E03" w:rsidP="00E62E03">
      <w:r>
        <w:t>Change WID to TEI17</w:t>
      </w:r>
    </w:p>
    <w:p w14:paraId="01577A33" w14:textId="77777777" w:rsidR="00E62E03" w:rsidRDefault="00E62E03" w:rsidP="00E62E03">
      <w:r>
        <w:t>Agreed to first update the test specification TS 31.122 to follow the similar approach of only the latest version to be valid.</w:t>
      </w:r>
    </w:p>
    <w:p w14:paraId="1EDFFE70" w14:textId="77777777" w:rsidR="00E62E03" w:rsidRDefault="00E62E03" w:rsidP="00E62E03">
      <w:r>
        <w:t>New rapporteur is Stanley Mayalil from Apple and he is responsible to preparing updates to TS 31.122</w:t>
      </w:r>
    </w:p>
    <w:p w14:paraId="733DEADF" w14:textId="77777777" w:rsidR="00E62E03" w:rsidRDefault="00E62E03" w:rsidP="00E62E03">
      <w:r>
        <w:t xml:space="preserve">CRs are postponed to next meeting </w:t>
      </w:r>
      <w:proofErr w:type="spellStart"/>
      <w:r>
        <w:t>tp</w:t>
      </w:r>
      <w:proofErr w:type="spellEnd"/>
      <w:r>
        <w:t xml:space="preserve"> be based on new version of test specification.</w:t>
      </w:r>
    </w:p>
    <w:p w14:paraId="0323B1F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AA545E" w14:textId="77777777" w:rsidR="00E62E03" w:rsidRDefault="00E62E03" w:rsidP="00E62E03">
      <w:pPr>
        <w:pStyle w:val="Heading3"/>
      </w:pPr>
      <w:bookmarkStart w:id="92" w:name="_Toc199144226"/>
      <w:r>
        <w:lastRenderedPageBreak/>
        <w:t>17.68</w:t>
      </w:r>
      <w:r>
        <w:tab/>
        <w:t>CT aspects of AKMA TLS protocol profiles [AKMA_TLS]</w:t>
      </w:r>
      <w:bookmarkEnd w:id="92"/>
    </w:p>
    <w:p w14:paraId="724C5115" w14:textId="77777777" w:rsidR="00E62E03" w:rsidRDefault="00E62E03" w:rsidP="00E62E03">
      <w:pPr>
        <w:pStyle w:val="Heading3"/>
      </w:pPr>
      <w:bookmarkStart w:id="93" w:name="_Toc199144227"/>
      <w:r>
        <w:t>17.69</w:t>
      </w:r>
      <w:r>
        <w:tab/>
        <w:t xml:space="preserve">Modifying </w:t>
      </w:r>
      <w:proofErr w:type="spellStart"/>
      <w:r>
        <w:t>PASSporT</w:t>
      </w:r>
      <w:proofErr w:type="spellEnd"/>
      <w:r>
        <w:t xml:space="preserve"> signing and verification [SPECTRE_Ph3]</w:t>
      </w:r>
      <w:bookmarkEnd w:id="93"/>
    </w:p>
    <w:p w14:paraId="55CD0A71" w14:textId="77777777" w:rsidR="00E62E03" w:rsidRDefault="00E62E03" w:rsidP="00E62E03">
      <w:pPr>
        <w:pStyle w:val="Heading3"/>
      </w:pPr>
      <w:bookmarkStart w:id="94" w:name="_Toc199144228"/>
      <w:r>
        <w:t>17.70</w:t>
      </w:r>
      <w:r>
        <w:tab/>
        <w:t>CT aspects of enhancement of RAN Slicing for NR [NRslice]</w:t>
      </w:r>
      <w:bookmarkEnd w:id="94"/>
    </w:p>
    <w:p w14:paraId="143AC813" w14:textId="77777777" w:rsidR="00E62E03" w:rsidRDefault="00E62E03" w:rsidP="00E62E03">
      <w:pPr>
        <w:pStyle w:val="Heading3"/>
      </w:pPr>
      <w:bookmarkStart w:id="95" w:name="_Toc199144229"/>
      <w:r>
        <w:t>17.71</w:t>
      </w:r>
      <w:r>
        <w:tab/>
        <w:t>CT aspects of 5GMS AF Event Exposure [EVEX]</w:t>
      </w:r>
      <w:bookmarkEnd w:id="95"/>
    </w:p>
    <w:p w14:paraId="3DFC430D" w14:textId="77777777" w:rsidR="00E62E03" w:rsidRDefault="00E62E03" w:rsidP="00E62E03">
      <w:pPr>
        <w:pStyle w:val="Heading3"/>
      </w:pPr>
      <w:bookmarkStart w:id="96" w:name="_Toc199144230"/>
      <w:r>
        <w:t>17.72</w:t>
      </w:r>
      <w:r>
        <w:tab/>
        <w:t>Update of conformance test specifications to Rel-17 [UEConTest_R17]</w:t>
      </w:r>
      <w:bookmarkEnd w:id="96"/>
    </w:p>
    <w:p w14:paraId="04050303" w14:textId="77777777" w:rsidR="00E62E03" w:rsidRDefault="00E62E03" w:rsidP="00E62E03">
      <w:pPr>
        <w:pStyle w:val="Heading3"/>
      </w:pPr>
      <w:bookmarkStart w:id="97" w:name="_Toc199144231"/>
      <w:r>
        <w:t>17.73</w:t>
      </w:r>
      <w:r>
        <w:tab/>
        <w:t>Any other Rel-17 Work item or Study item</w:t>
      </w:r>
      <w:bookmarkEnd w:id="97"/>
    </w:p>
    <w:p w14:paraId="783B51CC" w14:textId="77777777" w:rsidR="00E62E03" w:rsidRDefault="00E62E03" w:rsidP="00E62E03">
      <w:pPr>
        <w:pStyle w:val="Heading2"/>
      </w:pPr>
      <w:bookmarkStart w:id="98" w:name="_Toc199144232"/>
      <w:r>
        <w:t>18</w:t>
      </w:r>
      <w:r>
        <w:tab/>
        <w:t>Release 18</w:t>
      </w:r>
      <w:bookmarkEnd w:id="98"/>
    </w:p>
    <w:p w14:paraId="0FCACAE7" w14:textId="77777777" w:rsidR="00E62E03" w:rsidRDefault="00E62E03" w:rsidP="00E62E03">
      <w:pPr>
        <w:pStyle w:val="Heading3"/>
      </w:pPr>
      <w:bookmarkStart w:id="99" w:name="_Toc199144233"/>
      <w:r>
        <w:t>18.1</w:t>
      </w:r>
      <w:r>
        <w:tab/>
        <w:t>Rel-18 Exception sheets or other Rel-18 work planning</w:t>
      </w:r>
      <w:bookmarkEnd w:id="99"/>
    </w:p>
    <w:p w14:paraId="54BB5AB7" w14:textId="77777777" w:rsidR="00E62E03" w:rsidRDefault="00E62E03" w:rsidP="00E62E03">
      <w:pPr>
        <w:pStyle w:val="Heading3"/>
      </w:pPr>
      <w:bookmarkStart w:id="100" w:name="_Toc199144234"/>
      <w:r>
        <w:t>18.2</w:t>
      </w:r>
      <w:r>
        <w:tab/>
        <w:t>New WIDs/SIDs for Rel-18</w:t>
      </w:r>
      <w:bookmarkEnd w:id="100"/>
    </w:p>
    <w:p w14:paraId="70350BBC" w14:textId="74451574" w:rsidR="00E62E03" w:rsidRDefault="00E62E03" w:rsidP="00E62E03">
      <w:pPr>
        <w:rPr>
          <w:rFonts w:ascii="Arial" w:hAnsi="Arial" w:cs="Arial"/>
          <w:b/>
          <w:sz w:val="24"/>
        </w:rPr>
      </w:pPr>
      <w:r>
        <w:rPr>
          <w:rFonts w:ascii="Arial" w:hAnsi="Arial" w:cs="Arial"/>
          <w:b/>
          <w:color w:val="0000FF"/>
          <w:sz w:val="24"/>
        </w:rPr>
        <w:t>C6-250273</w:t>
      </w:r>
      <w:r>
        <w:rPr>
          <w:rFonts w:ascii="Arial" w:hAnsi="Arial" w:cs="Arial"/>
          <w:b/>
          <w:color w:val="0000FF"/>
          <w:sz w:val="24"/>
        </w:rPr>
        <w:tab/>
      </w:r>
      <w:r>
        <w:rPr>
          <w:rFonts w:ascii="Arial" w:hAnsi="Arial" w:cs="Arial"/>
          <w:b/>
          <w:sz w:val="24"/>
        </w:rPr>
        <w:t xml:space="preserve">Harmonization of test case definitions for cross-RAT usability  </w:t>
      </w:r>
    </w:p>
    <w:p w14:paraId="3EBD5C4A" w14:textId="77777777" w:rsidR="00E62E03" w:rsidRDefault="00E62E03" w:rsidP="00E62E0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Comprion GmbH</w:t>
      </w:r>
    </w:p>
    <w:p w14:paraId="35BD63BD" w14:textId="77777777" w:rsidR="00E62E03" w:rsidRDefault="00E62E03" w:rsidP="00E62E03">
      <w:pPr>
        <w:rPr>
          <w:rFonts w:ascii="Arial" w:hAnsi="Arial" w:cs="Arial"/>
          <w:b/>
        </w:rPr>
      </w:pPr>
      <w:r>
        <w:rPr>
          <w:rFonts w:ascii="Arial" w:hAnsi="Arial" w:cs="Arial"/>
          <w:b/>
        </w:rPr>
        <w:t xml:space="preserve">Abstract: </w:t>
      </w:r>
    </w:p>
    <w:p w14:paraId="2FECBF8F" w14:textId="77777777" w:rsidR="00E62E03" w:rsidRDefault="00E62E03" w:rsidP="00E62E03">
      <w:r>
        <w:t xml:space="preserve">The present structure of test cases in TS 31.117, TS 31.121, TS 31.124 and TS 31.127 requires RAT specific definition of test cases. This can lead to an increased maintenance effort due to the multiplication of individual test descriptions and also </w:t>
      </w:r>
      <w:proofErr w:type="spellStart"/>
      <w:r>
        <w:t>harbor</w:t>
      </w:r>
      <w:proofErr w:type="spellEnd"/>
    </w:p>
    <w:p w14:paraId="76646C31" w14:textId="77777777" w:rsidR="00E62E03" w:rsidRDefault="00E62E03" w:rsidP="00E62E03">
      <w:pPr>
        <w:rPr>
          <w:rFonts w:ascii="Arial" w:hAnsi="Arial" w:cs="Arial"/>
          <w:b/>
        </w:rPr>
      </w:pPr>
      <w:r>
        <w:rPr>
          <w:rFonts w:ascii="Arial" w:hAnsi="Arial" w:cs="Arial"/>
          <w:b/>
        </w:rPr>
        <w:t xml:space="preserve">Discussion: </w:t>
      </w:r>
    </w:p>
    <w:p w14:paraId="17EA60E0" w14:textId="77777777" w:rsidR="00E62E03" w:rsidRDefault="00E62E03" w:rsidP="00E62E03">
      <w:r>
        <w:t xml:space="preserve">The present structure of test cases in TS 31.117, TS 31.121, TS 31.124 and TS 31.127 requires RAT specific definition of test cases. This can lead to an increased maintenance effort due to the multiplication of individual test descriptions and also </w:t>
      </w:r>
      <w:proofErr w:type="spellStart"/>
      <w:r>
        <w:t>harbors</w:t>
      </w:r>
      <w:proofErr w:type="spellEnd"/>
      <w:r>
        <w:t xml:space="preserve"> the risk that tests of certain functionalities for certain network technologies are overlooked and not developed.</w:t>
      </w:r>
    </w:p>
    <w:p w14:paraId="491C0F51" w14:textId="77777777" w:rsidR="00E62E03" w:rsidRDefault="00E62E03" w:rsidP="00E62E03">
      <w:r>
        <w:t>Remove link to Rel-18 test work item</w:t>
      </w:r>
    </w:p>
    <w:p w14:paraId="7619064A" w14:textId="77777777" w:rsidR="00E62E03" w:rsidRDefault="00E62E03" w:rsidP="00E62E03">
      <w:r>
        <w:t>Need t add supporting companies</w:t>
      </w:r>
    </w:p>
    <w:p w14:paraId="0CA8101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C6-250326</w:t>
      </w:r>
      <w:r>
        <w:rPr>
          <w:color w:val="993300"/>
          <w:u w:val="single"/>
        </w:rPr>
        <w:t>.</w:t>
      </w:r>
    </w:p>
    <w:p w14:paraId="6DCFD451" w14:textId="2B859506" w:rsidR="00E62E03" w:rsidRDefault="00E62E03" w:rsidP="00E62E03">
      <w:pPr>
        <w:rPr>
          <w:rFonts w:ascii="Arial" w:hAnsi="Arial" w:cs="Arial"/>
          <w:b/>
          <w:sz w:val="24"/>
        </w:rPr>
      </w:pPr>
      <w:r>
        <w:rPr>
          <w:rFonts w:ascii="Arial" w:hAnsi="Arial" w:cs="Arial"/>
          <w:b/>
          <w:color w:val="0000FF"/>
          <w:sz w:val="24"/>
        </w:rPr>
        <w:t>C6-250326</w:t>
      </w:r>
      <w:r>
        <w:rPr>
          <w:rFonts w:ascii="Arial" w:hAnsi="Arial" w:cs="Arial"/>
          <w:b/>
          <w:color w:val="0000FF"/>
          <w:sz w:val="24"/>
        </w:rPr>
        <w:tab/>
      </w:r>
      <w:r>
        <w:rPr>
          <w:rFonts w:ascii="Arial" w:hAnsi="Arial" w:cs="Arial"/>
          <w:b/>
          <w:sz w:val="24"/>
        </w:rPr>
        <w:t xml:space="preserve">Harmonization of test case definitions for cross-RAT usability  </w:t>
      </w:r>
    </w:p>
    <w:p w14:paraId="2E92604C" w14:textId="77777777" w:rsidR="00E62E03" w:rsidRDefault="00E62E03" w:rsidP="00E62E0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Comprion GmbH</w:t>
      </w:r>
    </w:p>
    <w:p w14:paraId="4DAAD7BE" w14:textId="77777777" w:rsidR="00E62E03" w:rsidRDefault="00E62E03" w:rsidP="00E62E03">
      <w:pPr>
        <w:rPr>
          <w:color w:val="808080"/>
        </w:rPr>
      </w:pPr>
      <w:r>
        <w:rPr>
          <w:color w:val="808080"/>
        </w:rPr>
        <w:t>(Replaces C6-250273)</w:t>
      </w:r>
    </w:p>
    <w:p w14:paraId="42AFD6E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557C6" w14:textId="77777777" w:rsidR="00E62E03" w:rsidRDefault="00E62E03" w:rsidP="00E62E03">
      <w:pPr>
        <w:pStyle w:val="Heading3"/>
      </w:pPr>
      <w:bookmarkStart w:id="101" w:name="_Toc199144235"/>
      <w:r>
        <w:lastRenderedPageBreak/>
        <w:t>18.3</w:t>
      </w:r>
      <w:r>
        <w:tab/>
        <w:t>Revised WIDs/SIDs for Rel-18</w:t>
      </w:r>
      <w:bookmarkEnd w:id="101"/>
    </w:p>
    <w:p w14:paraId="5779EDD0" w14:textId="77777777" w:rsidR="00E62E03" w:rsidRDefault="00E62E03" w:rsidP="00E62E03">
      <w:pPr>
        <w:pStyle w:val="Heading3"/>
      </w:pPr>
      <w:bookmarkStart w:id="102" w:name="_Toc199144236"/>
      <w:r>
        <w:t>18.4</w:t>
      </w:r>
      <w:r>
        <w:tab/>
        <w:t>TEI18 [TEI18]</w:t>
      </w:r>
      <w:bookmarkEnd w:id="102"/>
    </w:p>
    <w:p w14:paraId="6EB19705" w14:textId="0A6391E2" w:rsidR="00E62E03" w:rsidRDefault="00E62E03" w:rsidP="00E62E03">
      <w:pPr>
        <w:rPr>
          <w:rFonts w:ascii="Arial" w:hAnsi="Arial" w:cs="Arial"/>
          <w:b/>
          <w:sz w:val="24"/>
        </w:rPr>
      </w:pPr>
      <w:r>
        <w:rPr>
          <w:rFonts w:ascii="Arial" w:hAnsi="Arial" w:cs="Arial"/>
          <w:b/>
          <w:color w:val="0000FF"/>
          <w:sz w:val="24"/>
        </w:rPr>
        <w:t>C6-250218</w:t>
      </w:r>
      <w:r>
        <w:rPr>
          <w:rFonts w:ascii="Arial" w:hAnsi="Arial" w:cs="Arial"/>
          <w:b/>
          <w:color w:val="0000FF"/>
          <w:sz w:val="24"/>
        </w:rPr>
        <w:tab/>
      </w:r>
      <w:r>
        <w:rPr>
          <w:rFonts w:ascii="Arial" w:hAnsi="Arial" w:cs="Arial"/>
          <w:b/>
          <w:sz w:val="24"/>
        </w:rPr>
        <w:t>Correction to EF5GS3GPPLOCI for NG-RAN and satellite-NG-RAN test cases</w:t>
      </w:r>
    </w:p>
    <w:p w14:paraId="566632B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r>
        <w:rPr>
          <w:i/>
        </w:rPr>
        <w:tab/>
        <w:t xml:space="preserve">  CR-0586  Cat: F (Rel-18)</w:t>
      </w:r>
      <w:r>
        <w:rPr>
          <w:i/>
        </w:rPr>
        <w:br/>
      </w:r>
      <w:r>
        <w:rPr>
          <w:i/>
        </w:rPr>
        <w:br/>
      </w:r>
      <w:r>
        <w:rPr>
          <w:i/>
        </w:rPr>
        <w:tab/>
      </w:r>
      <w:r>
        <w:rPr>
          <w:i/>
        </w:rPr>
        <w:tab/>
      </w:r>
      <w:r>
        <w:rPr>
          <w:i/>
        </w:rPr>
        <w:tab/>
      </w:r>
      <w:r>
        <w:rPr>
          <w:i/>
        </w:rPr>
        <w:tab/>
      </w:r>
      <w:r>
        <w:rPr>
          <w:i/>
        </w:rPr>
        <w:tab/>
        <w:t xml:space="preserve">Source: MediaTek Inc., </w:t>
      </w:r>
      <w:proofErr w:type="spellStart"/>
      <w:r>
        <w:rPr>
          <w:i/>
        </w:rPr>
        <w:t>StarPoint</w:t>
      </w:r>
      <w:proofErr w:type="spellEnd"/>
    </w:p>
    <w:p w14:paraId="102AE791" w14:textId="77777777" w:rsidR="00E62E03" w:rsidRDefault="00E62E03" w:rsidP="00E62E03">
      <w:pPr>
        <w:rPr>
          <w:rFonts w:ascii="Arial" w:hAnsi="Arial" w:cs="Arial"/>
          <w:b/>
        </w:rPr>
      </w:pPr>
      <w:r>
        <w:rPr>
          <w:rFonts w:ascii="Arial" w:hAnsi="Arial" w:cs="Arial"/>
          <w:b/>
        </w:rPr>
        <w:t xml:space="preserve">Abstract: </w:t>
      </w:r>
    </w:p>
    <w:p w14:paraId="4D89F7A7" w14:textId="77777777" w:rsidR="00E62E03" w:rsidRDefault="00E62E03" w:rsidP="00E62E03">
      <w:r>
        <w:t>n some NG-RAN or satellite-NG-RAN test cases, the Last visited registered TAI in 5GS for 3GPP access in EF5GS3GPPLOCI is incorrectly encoded according to the logical values.</w:t>
      </w:r>
    </w:p>
    <w:p w14:paraId="584FDBE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56C9B" w14:textId="5F872495" w:rsidR="00E62E03" w:rsidRDefault="00E62E03" w:rsidP="00E62E03">
      <w:pPr>
        <w:rPr>
          <w:rFonts w:ascii="Arial" w:hAnsi="Arial" w:cs="Arial"/>
          <w:b/>
          <w:sz w:val="24"/>
        </w:rPr>
      </w:pPr>
      <w:r>
        <w:rPr>
          <w:rFonts w:ascii="Arial" w:hAnsi="Arial" w:cs="Arial"/>
          <w:b/>
          <w:color w:val="0000FF"/>
          <w:sz w:val="24"/>
        </w:rPr>
        <w:t>C6-250219</w:t>
      </w:r>
      <w:r>
        <w:rPr>
          <w:rFonts w:ascii="Arial" w:hAnsi="Arial" w:cs="Arial"/>
          <w:b/>
          <w:color w:val="0000FF"/>
          <w:sz w:val="24"/>
        </w:rPr>
        <w:tab/>
      </w:r>
      <w:r>
        <w:rPr>
          <w:rFonts w:ascii="Arial" w:hAnsi="Arial" w:cs="Arial"/>
          <w:b/>
          <w:sz w:val="24"/>
        </w:rPr>
        <w:t>Correction to EFIMSI in clause 4.6.2</w:t>
      </w:r>
    </w:p>
    <w:p w14:paraId="647B7E7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CR-0017  Cat: F (Rel-18)</w:t>
      </w:r>
      <w:r>
        <w:rPr>
          <w:i/>
        </w:rPr>
        <w:br/>
      </w:r>
      <w:r>
        <w:rPr>
          <w:i/>
        </w:rPr>
        <w:br/>
      </w:r>
      <w:r>
        <w:rPr>
          <w:i/>
        </w:rPr>
        <w:tab/>
      </w:r>
      <w:r>
        <w:rPr>
          <w:i/>
        </w:rPr>
        <w:tab/>
      </w:r>
      <w:r>
        <w:rPr>
          <w:i/>
        </w:rPr>
        <w:tab/>
      </w:r>
      <w:r>
        <w:rPr>
          <w:i/>
        </w:rPr>
        <w:tab/>
      </w:r>
      <w:r>
        <w:rPr>
          <w:i/>
        </w:rPr>
        <w:tab/>
        <w:t>Source: MediaTek Inc.</w:t>
      </w:r>
    </w:p>
    <w:p w14:paraId="72BB1D5C" w14:textId="77777777" w:rsidR="00E62E03" w:rsidRDefault="00E62E03" w:rsidP="00E62E03">
      <w:pPr>
        <w:rPr>
          <w:rFonts w:ascii="Arial" w:hAnsi="Arial" w:cs="Arial"/>
          <w:b/>
        </w:rPr>
      </w:pPr>
      <w:r>
        <w:rPr>
          <w:rFonts w:ascii="Arial" w:hAnsi="Arial" w:cs="Arial"/>
          <w:b/>
        </w:rPr>
        <w:t xml:space="preserve">Abstract: </w:t>
      </w:r>
    </w:p>
    <w:p w14:paraId="4A1F94D6" w14:textId="77777777" w:rsidR="00E62E03" w:rsidRDefault="00E62E03" w:rsidP="00E62E03">
      <w:r>
        <w:t>Following CT6#121 meeting was approved CR #0017 (C6-250037) , but it is not implemented completely (The short IMSI 24608135x has odd number of digits, the parity bit in Byte B2 shall be 1).</w:t>
      </w:r>
    </w:p>
    <w:p w14:paraId="1DBB5E0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91110" w14:textId="382E965B" w:rsidR="00E62E03" w:rsidRDefault="00E62E03" w:rsidP="00E62E03">
      <w:pPr>
        <w:rPr>
          <w:rFonts w:ascii="Arial" w:hAnsi="Arial" w:cs="Arial"/>
          <w:b/>
          <w:sz w:val="24"/>
        </w:rPr>
      </w:pPr>
      <w:r>
        <w:rPr>
          <w:rFonts w:ascii="Arial" w:hAnsi="Arial" w:cs="Arial"/>
          <w:b/>
          <w:color w:val="0000FF"/>
          <w:sz w:val="24"/>
        </w:rPr>
        <w:t>C6-250220</w:t>
      </w:r>
      <w:r>
        <w:rPr>
          <w:rFonts w:ascii="Arial" w:hAnsi="Arial" w:cs="Arial"/>
          <w:b/>
          <w:color w:val="0000FF"/>
          <w:sz w:val="24"/>
        </w:rPr>
        <w:tab/>
      </w:r>
      <w:r>
        <w:rPr>
          <w:rFonts w:ascii="Arial" w:hAnsi="Arial" w:cs="Arial"/>
          <w:b/>
          <w:sz w:val="24"/>
        </w:rPr>
        <w:t>Correction to EF5GS3GPPLOCI for TC 7.4.7</w:t>
      </w:r>
    </w:p>
    <w:p w14:paraId="28CD746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CR-0018  Cat: F (Rel-18)</w:t>
      </w:r>
      <w:r>
        <w:rPr>
          <w:i/>
        </w:rPr>
        <w:br/>
      </w:r>
      <w:r>
        <w:rPr>
          <w:i/>
        </w:rPr>
        <w:br/>
      </w:r>
      <w:r>
        <w:rPr>
          <w:i/>
        </w:rPr>
        <w:tab/>
      </w:r>
      <w:r>
        <w:rPr>
          <w:i/>
        </w:rPr>
        <w:tab/>
      </w:r>
      <w:r>
        <w:rPr>
          <w:i/>
        </w:rPr>
        <w:tab/>
      </w:r>
      <w:r>
        <w:rPr>
          <w:i/>
        </w:rPr>
        <w:tab/>
      </w:r>
      <w:r>
        <w:rPr>
          <w:i/>
        </w:rPr>
        <w:tab/>
        <w:t>Source: MediaTek Inc.</w:t>
      </w:r>
    </w:p>
    <w:p w14:paraId="67251CD1" w14:textId="77777777" w:rsidR="00E62E03" w:rsidRDefault="00E62E03" w:rsidP="00E62E03">
      <w:pPr>
        <w:rPr>
          <w:rFonts w:ascii="Arial" w:hAnsi="Arial" w:cs="Arial"/>
          <w:b/>
        </w:rPr>
      </w:pPr>
      <w:r>
        <w:rPr>
          <w:rFonts w:ascii="Arial" w:hAnsi="Arial" w:cs="Arial"/>
          <w:b/>
        </w:rPr>
        <w:t xml:space="preserve">Abstract: </w:t>
      </w:r>
    </w:p>
    <w:p w14:paraId="505AF55F" w14:textId="77777777" w:rsidR="00E62E03" w:rsidRDefault="00E62E03" w:rsidP="00E62E03">
      <w:r>
        <w:t>In test case 7.4.7, the AMF Set ID and Last visited registered TAI in 5GS for 3GPP access in EF5GS3GPPLOCI are incorrectly encoded according to the logical values.</w:t>
      </w:r>
    </w:p>
    <w:p w14:paraId="3550754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BA2FC" w14:textId="65C96761" w:rsidR="00E62E03" w:rsidRDefault="00E62E03" w:rsidP="00E62E03">
      <w:pPr>
        <w:rPr>
          <w:rFonts w:ascii="Arial" w:hAnsi="Arial" w:cs="Arial"/>
          <w:b/>
          <w:sz w:val="24"/>
        </w:rPr>
      </w:pPr>
      <w:r>
        <w:rPr>
          <w:rFonts w:ascii="Arial" w:hAnsi="Arial" w:cs="Arial"/>
          <w:b/>
          <w:color w:val="0000FF"/>
          <w:sz w:val="24"/>
        </w:rPr>
        <w:t>C6-250221</w:t>
      </w:r>
      <w:r>
        <w:rPr>
          <w:rFonts w:ascii="Arial" w:hAnsi="Arial" w:cs="Arial"/>
          <w:b/>
          <w:color w:val="0000FF"/>
          <w:sz w:val="24"/>
        </w:rPr>
        <w:tab/>
      </w:r>
      <w:r>
        <w:rPr>
          <w:rFonts w:ascii="Arial" w:hAnsi="Arial" w:cs="Arial"/>
          <w:b/>
          <w:sz w:val="24"/>
        </w:rPr>
        <w:t>Correction to EFEPSLOCI in clause 4.5.4</w:t>
      </w:r>
    </w:p>
    <w:p w14:paraId="10A9671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CR-0019  Cat: F (Rel-18)</w:t>
      </w:r>
      <w:r>
        <w:rPr>
          <w:i/>
        </w:rPr>
        <w:br/>
      </w:r>
      <w:r>
        <w:rPr>
          <w:i/>
        </w:rPr>
        <w:br/>
      </w:r>
      <w:r>
        <w:rPr>
          <w:i/>
        </w:rPr>
        <w:tab/>
      </w:r>
      <w:r>
        <w:rPr>
          <w:i/>
        </w:rPr>
        <w:tab/>
      </w:r>
      <w:r>
        <w:rPr>
          <w:i/>
        </w:rPr>
        <w:tab/>
      </w:r>
      <w:r>
        <w:rPr>
          <w:i/>
        </w:rPr>
        <w:tab/>
      </w:r>
      <w:r>
        <w:rPr>
          <w:i/>
        </w:rPr>
        <w:tab/>
        <w:t>Source: MediaTek Inc.</w:t>
      </w:r>
    </w:p>
    <w:p w14:paraId="3DC413D7" w14:textId="77777777" w:rsidR="00E62E03" w:rsidRDefault="00E62E03" w:rsidP="00E62E03">
      <w:pPr>
        <w:rPr>
          <w:rFonts w:ascii="Arial" w:hAnsi="Arial" w:cs="Arial"/>
          <w:b/>
        </w:rPr>
      </w:pPr>
      <w:r>
        <w:rPr>
          <w:rFonts w:ascii="Arial" w:hAnsi="Arial" w:cs="Arial"/>
          <w:b/>
        </w:rPr>
        <w:t xml:space="preserve">Abstract: </w:t>
      </w:r>
    </w:p>
    <w:p w14:paraId="1A9CDBBE" w14:textId="77777777" w:rsidR="00E62E03" w:rsidRDefault="00E62E03" w:rsidP="00E62E03">
      <w:r>
        <w:t>The EFEPSLOCI has 18 bytes as the EPS update status shall be added.</w:t>
      </w:r>
    </w:p>
    <w:p w14:paraId="08AA8D3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0257F" w14:textId="6234A387" w:rsidR="00E62E03" w:rsidRDefault="00E62E03" w:rsidP="00E62E03">
      <w:pPr>
        <w:rPr>
          <w:rFonts w:ascii="Arial" w:hAnsi="Arial" w:cs="Arial"/>
          <w:b/>
          <w:sz w:val="24"/>
        </w:rPr>
      </w:pPr>
      <w:r>
        <w:rPr>
          <w:rFonts w:ascii="Arial" w:hAnsi="Arial" w:cs="Arial"/>
          <w:b/>
          <w:color w:val="0000FF"/>
          <w:sz w:val="24"/>
        </w:rPr>
        <w:t>C6-250222</w:t>
      </w:r>
      <w:r>
        <w:rPr>
          <w:rFonts w:ascii="Arial" w:hAnsi="Arial" w:cs="Arial"/>
          <w:b/>
          <w:color w:val="0000FF"/>
          <w:sz w:val="24"/>
        </w:rPr>
        <w:tab/>
      </w:r>
      <w:r>
        <w:rPr>
          <w:rFonts w:ascii="Arial" w:hAnsi="Arial" w:cs="Arial"/>
          <w:b/>
          <w:sz w:val="24"/>
        </w:rPr>
        <w:t>Correction to EFEPSLOCI for TC 10.1.2</w:t>
      </w:r>
    </w:p>
    <w:p w14:paraId="74F64C12"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CR-0020  Cat: F (Rel-18)</w:t>
      </w:r>
      <w:r>
        <w:rPr>
          <w:i/>
        </w:rPr>
        <w:br/>
      </w:r>
      <w:r>
        <w:rPr>
          <w:i/>
        </w:rPr>
        <w:lastRenderedPageBreak/>
        <w:br/>
      </w:r>
      <w:r>
        <w:rPr>
          <w:i/>
        </w:rPr>
        <w:tab/>
      </w:r>
      <w:r>
        <w:rPr>
          <w:i/>
        </w:rPr>
        <w:tab/>
      </w:r>
      <w:r>
        <w:rPr>
          <w:i/>
        </w:rPr>
        <w:tab/>
      </w:r>
      <w:r>
        <w:rPr>
          <w:i/>
        </w:rPr>
        <w:tab/>
      </w:r>
      <w:r>
        <w:rPr>
          <w:i/>
        </w:rPr>
        <w:tab/>
        <w:t>Source: MediaTek Inc.</w:t>
      </w:r>
    </w:p>
    <w:p w14:paraId="248A17FA" w14:textId="77777777" w:rsidR="00E62E03" w:rsidRDefault="00E62E03" w:rsidP="00E62E03">
      <w:pPr>
        <w:rPr>
          <w:rFonts w:ascii="Arial" w:hAnsi="Arial" w:cs="Arial"/>
          <w:b/>
        </w:rPr>
      </w:pPr>
      <w:r>
        <w:rPr>
          <w:rFonts w:ascii="Arial" w:hAnsi="Arial" w:cs="Arial"/>
          <w:b/>
        </w:rPr>
        <w:t xml:space="preserve">Abstract: </w:t>
      </w:r>
    </w:p>
    <w:p w14:paraId="3FEDECFD" w14:textId="77777777" w:rsidR="00E62E03" w:rsidRDefault="00E62E03" w:rsidP="00E62E03">
      <w:r>
        <w:t>he encoded value of Last visited registered TAI in EFEPSLOCI shall align with the logical value.</w:t>
      </w:r>
    </w:p>
    <w:p w14:paraId="38EE10D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16899" w14:textId="0628C1CF" w:rsidR="00E62E03" w:rsidRDefault="00E62E03" w:rsidP="00E62E03">
      <w:pPr>
        <w:rPr>
          <w:rFonts w:ascii="Arial" w:hAnsi="Arial" w:cs="Arial"/>
          <w:b/>
          <w:sz w:val="24"/>
        </w:rPr>
      </w:pPr>
      <w:r>
        <w:rPr>
          <w:rFonts w:ascii="Arial" w:hAnsi="Arial" w:cs="Arial"/>
          <w:b/>
          <w:color w:val="0000FF"/>
          <w:sz w:val="24"/>
        </w:rPr>
        <w:t>C6-250227</w:t>
      </w:r>
      <w:r>
        <w:rPr>
          <w:rFonts w:ascii="Arial" w:hAnsi="Arial" w:cs="Arial"/>
          <w:b/>
          <w:color w:val="0000FF"/>
          <w:sz w:val="24"/>
        </w:rPr>
        <w:tab/>
      </w:r>
      <w:r>
        <w:rPr>
          <w:rFonts w:ascii="Arial" w:hAnsi="Arial" w:cs="Arial"/>
          <w:b/>
          <w:sz w:val="24"/>
        </w:rPr>
        <w:t>Update E-UTRAN Tracking Area Identification (TAI) list Identifier tag and NG-RAN Tracking Area Identification (TAI) list Identifier tag in clause 9.3 - R18</w:t>
      </w:r>
    </w:p>
    <w:p w14:paraId="7202B56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v18.9.0</w:t>
      </w:r>
      <w:r>
        <w:rPr>
          <w:i/>
        </w:rPr>
        <w:tab/>
        <w:t xml:space="preserve">  CR-0860  Cat: F (Rel-18)</w:t>
      </w:r>
      <w:r>
        <w:rPr>
          <w:i/>
        </w:rPr>
        <w:br/>
      </w:r>
      <w:r>
        <w:rPr>
          <w:i/>
        </w:rPr>
        <w:br/>
      </w:r>
      <w:r>
        <w:rPr>
          <w:i/>
        </w:rPr>
        <w:tab/>
      </w:r>
      <w:r>
        <w:rPr>
          <w:i/>
        </w:rPr>
        <w:tab/>
      </w:r>
      <w:r>
        <w:rPr>
          <w:i/>
        </w:rPr>
        <w:tab/>
      </w:r>
      <w:r>
        <w:rPr>
          <w:i/>
        </w:rPr>
        <w:tab/>
      </w:r>
      <w:r>
        <w:rPr>
          <w:i/>
        </w:rPr>
        <w:tab/>
        <w:t>Source: MediaTek Inc.</w:t>
      </w:r>
    </w:p>
    <w:p w14:paraId="4ED35957" w14:textId="77777777" w:rsidR="00E62E03" w:rsidRDefault="00E62E03" w:rsidP="00E62E03">
      <w:pPr>
        <w:rPr>
          <w:rFonts w:ascii="Arial" w:hAnsi="Arial" w:cs="Arial"/>
          <w:b/>
        </w:rPr>
      </w:pPr>
      <w:r>
        <w:rPr>
          <w:rFonts w:ascii="Arial" w:hAnsi="Arial" w:cs="Arial"/>
          <w:b/>
        </w:rPr>
        <w:t xml:space="preserve">Abstract: </w:t>
      </w:r>
    </w:p>
    <w:p w14:paraId="213EA3AC" w14:textId="77777777" w:rsidR="00E62E03" w:rsidRDefault="00E62E03" w:rsidP="00E62E03">
      <w:r>
        <w:t>The name of E-UTRAN Tracking Area Identification (TAC) list Identifier tag shall align with the one defined in clause 8.19.3.</w:t>
      </w:r>
    </w:p>
    <w:p w14:paraId="24E2D0D1" w14:textId="77777777" w:rsidR="00E62E03" w:rsidRDefault="00E62E03" w:rsidP="00E62E03">
      <w:r>
        <w:t>The name of NG-RAN Tracking Area Identification (TAC) list Identifier tag shall align with the one defined in clause 8.19.4.</w:t>
      </w:r>
    </w:p>
    <w:p w14:paraId="6BD5C14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46F2" w14:textId="4DF35D0C" w:rsidR="00E62E03" w:rsidRDefault="00E62E03" w:rsidP="00E62E03">
      <w:pPr>
        <w:rPr>
          <w:rFonts w:ascii="Arial" w:hAnsi="Arial" w:cs="Arial"/>
          <w:b/>
          <w:sz w:val="24"/>
        </w:rPr>
      </w:pPr>
      <w:r>
        <w:rPr>
          <w:rFonts w:ascii="Arial" w:hAnsi="Arial" w:cs="Arial"/>
          <w:b/>
          <w:color w:val="0000FF"/>
          <w:sz w:val="24"/>
        </w:rPr>
        <w:t>C6-250228</w:t>
      </w:r>
      <w:r>
        <w:rPr>
          <w:rFonts w:ascii="Arial" w:hAnsi="Arial" w:cs="Arial"/>
          <w:b/>
          <w:color w:val="0000FF"/>
          <w:sz w:val="24"/>
        </w:rPr>
        <w:tab/>
      </w:r>
      <w:r>
        <w:rPr>
          <w:rFonts w:ascii="Arial" w:hAnsi="Arial" w:cs="Arial"/>
          <w:b/>
          <w:sz w:val="24"/>
        </w:rPr>
        <w:t>Update E-UTRAN Tracking Area Identification (TAI) list Identifier tag and NG-RAN Tracking Area Identification (TAI) list Identifier tag in clause 9.3 - R19</w:t>
      </w:r>
    </w:p>
    <w:p w14:paraId="457CF82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r>
        <w:rPr>
          <w:i/>
        </w:rPr>
        <w:tab/>
        <w:t xml:space="preserve">  CR-0861  Cat: A (Rel-19)</w:t>
      </w:r>
      <w:r>
        <w:rPr>
          <w:i/>
        </w:rPr>
        <w:br/>
      </w:r>
      <w:r>
        <w:rPr>
          <w:i/>
        </w:rPr>
        <w:br/>
      </w:r>
      <w:r>
        <w:rPr>
          <w:i/>
        </w:rPr>
        <w:tab/>
      </w:r>
      <w:r>
        <w:rPr>
          <w:i/>
        </w:rPr>
        <w:tab/>
      </w:r>
      <w:r>
        <w:rPr>
          <w:i/>
        </w:rPr>
        <w:tab/>
      </w:r>
      <w:r>
        <w:rPr>
          <w:i/>
        </w:rPr>
        <w:tab/>
      </w:r>
      <w:r>
        <w:rPr>
          <w:i/>
        </w:rPr>
        <w:tab/>
        <w:t>Source: MediaTek Inc.</w:t>
      </w:r>
    </w:p>
    <w:p w14:paraId="790FA27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38B32" w14:textId="77BC188B" w:rsidR="00E62E03" w:rsidRDefault="00E62E03" w:rsidP="00E62E03">
      <w:pPr>
        <w:rPr>
          <w:rFonts w:ascii="Arial" w:hAnsi="Arial" w:cs="Arial"/>
          <w:b/>
          <w:sz w:val="24"/>
        </w:rPr>
      </w:pPr>
      <w:r>
        <w:rPr>
          <w:rFonts w:ascii="Arial" w:hAnsi="Arial" w:cs="Arial"/>
          <w:b/>
          <w:color w:val="0000FF"/>
          <w:sz w:val="24"/>
        </w:rPr>
        <w:t>C6-250237</w:t>
      </w:r>
      <w:r>
        <w:rPr>
          <w:rFonts w:ascii="Arial" w:hAnsi="Arial" w:cs="Arial"/>
          <w:b/>
          <w:color w:val="0000FF"/>
          <w:sz w:val="24"/>
        </w:rPr>
        <w:tab/>
      </w:r>
      <w:r>
        <w:rPr>
          <w:rFonts w:ascii="Arial" w:hAnsi="Arial" w:cs="Arial"/>
          <w:b/>
          <w:sz w:val="24"/>
        </w:rPr>
        <w:t>Correction to default EF5GS3GPPNSC and EF5GSN3GPPNSC</w:t>
      </w:r>
    </w:p>
    <w:p w14:paraId="79E9122C"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r>
        <w:rPr>
          <w:i/>
        </w:rPr>
        <w:tab/>
        <w:t xml:space="preserve">  CR-0587  Cat: F (Rel-18)</w:t>
      </w:r>
      <w:r>
        <w:rPr>
          <w:i/>
        </w:rPr>
        <w:br/>
      </w:r>
      <w:r>
        <w:rPr>
          <w:i/>
        </w:rPr>
        <w:br/>
      </w:r>
      <w:r>
        <w:rPr>
          <w:i/>
        </w:rPr>
        <w:tab/>
      </w:r>
      <w:r>
        <w:rPr>
          <w:i/>
        </w:rPr>
        <w:tab/>
      </w:r>
      <w:r>
        <w:rPr>
          <w:i/>
        </w:rPr>
        <w:tab/>
      </w:r>
      <w:r>
        <w:rPr>
          <w:i/>
        </w:rPr>
        <w:tab/>
      </w:r>
      <w:r>
        <w:rPr>
          <w:i/>
        </w:rPr>
        <w:tab/>
        <w:t>Source: MediaTek Inc.</w:t>
      </w:r>
    </w:p>
    <w:p w14:paraId="10A6ED39" w14:textId="77777777" w:rsidR="00E62E03" w:rsidRDefault="00E62E03" w:rsidP="00E62E03">
      <w:pPr>
        <w:rPr>
          <w:rFonts w:ascii="Arial" w:hAnsi="Arial" w:cs="Arial"/>
          <w:b/>
        </w:rPr>
      </w:pPr>
      <w:r>
        <w:rPr>
          <w:rFonts w:ascii="Arial" w:hAnsi="Arial" w:cs="Arial"/>
          <w:b/>
        </w:rPr>
        <w:t xml:space="preserve">Abstract: </w:t>
      </w:r>
    </w:p>
    <w:p w14:paraId="3EDCD728" w14:textId="77777777" w:rsidR="00E62E03" w:rsidRDefault="00E62E03" w:rsidP="00E62E03">
      <w:r>
        <w:t>Some data items in default EF5GS3GPPNSC and EF5GSN3GPPNSC refers to EFEPSNSC, which shall be corrected according to TS 31.102.</w:t>
      </w:r>
    </w:p>
    <w:p w14:paraId="6C5A917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D6AEB" w14:textId="510AF67E" w:rsidR="00E62E03" w:rsidRDefault="00E62E03" w:rsidP="00E62E03">
      <w:pPr>
        <w:rPr>
          <w:rFonts w:ascii="Arial" w:hAnsi="Arial" w:cs="Arial"/>
          <w:b/>
          <w:sz w:val="24"/>
        </w:rPr>
      </w:pPr>
      <w:r>
        <w:rPr>
          <w:rFonts w:ascii="Arial" w:hAnsi="Arial" w:cs="Arial"/>
          <w:b/>
          <w:color w:val="0000FF"/>
          <w:sz w:val="24"/>
        </w:rPr>
        <w:t>C6-250238</w:t>
      </w:r>
      <w:r>
        <w:rPr>
          <w:rFonts w:ascii="Arial" w:hAnsi="Arial" w:cs="Arial"/>
          <w:b/>
          <w:color w:val="0000FF"/>
          <w:sz w:val="24"/>
        </w:rPr>
        <w:tab/>
      </w:r>
      <w:r>
        <w:rPr>
          <w:rFonts w:ascii="Arial" w:hAnsi="Arial" w:cs="Arial"/>
          <w:b/>
          <w:sz w:val="24"/>
        </w:rPr>
        <w:t>Correction to default EF5GS3GPPNSC and EF5GSN3GPPNSC</w:t>
      </w:r>
    </w:p>
    <w:p w14:paraId="56AC31F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CR-0021  Cat: F (Rel-18)</w:t>
      </w:r>
      <w:r>
        <w:rPr>
          <w:i/>
        </w:rPr>
        <w:br/>
      </w:r>
      <w:r>
        <w:rPr>
          <w:i/>
        </w:rPr>
        <w:br/>
      </w:r>
      <w:r>
        <w:rPr>
          <w:i/>
        </w:rPr>
        <w:tab/>
      </w:r>
      <w:r>
        <w:rPr>
          <w:i/>
        </w:rPr>
        <w:tab/>
      </w:r>
      <w:r>
        <w:rPr>
          <w:i/>
        </w:rPr>
        <w:tab/>
      </w:r>
      <w:r>
        <w:rPr>
          <w:i/>
        </w:rPr>
        <w:tab/>
      </w:r>
      <w:r>
        <w:rPr>
          <w:i/>
        </w:rPr>
        <w:tab/>
        <w:t>Source: MediaTek Inc.</w:t>
      </w:r>
    </w:p>
    <w:p w14:paraId="1577C76D" w14:textId="77777777" w:rsidR="00E62E03" w:rsidRDefault="00E62E03" w:rsidP="00E62E03">
      <w:pPr>
        <w:rPr>
          <w:rFonts w:ascii="Arial" w:hAnsi="Arial" w:cs="Arial"/>
          <w:b/>
        </w:rPr>
      </w:pPr>
      <w:r>
        <w:rPr>
          <w:rFonts w:ascii="Arial" w:hAnsi="Arial" w:cs="Arial"/>
          <w:b/>
        </w:rPr>
        <w:t xml:space="preserve">Abstract: </w:t>
      </w:r>
    </w:p>
    <w:p w14:paraId="0777BC9A" w14:textId="77777777" w:rsidR="00E62E03" w:rsidRDefault="00E62E03" w:rsidP="00E62E03">
      <w:r>
        <w:t>Some data items in default EF5GS3GPPNSC and EF5GSN3GPPNSC refers to EFEPSNSC, which shall be corrected according to TS 31.102.</w:t>
      </w:r>
    </w:p>
    <w:p w14:paraId="5168039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1E709" w14:textId="10A57246" w:rsidR="00E62E03" w:rsidRDefault="00E62E03" w:rsidP="00E62E03">
      <w:pPr>
        <w:rPr>
          <w:rFonts w:ascii="Arial" w:hAnsi="Arial" w:cs="Arial"/>
          <w:b/>
          <w:sz w:val="24"/>
        </w:rPr>
      </w:pPr>
      <w:r>
        <w:rPr>
          <w:rFonts w:ascii="Arial" w:hAnsi="Arial" w:cs="Arial"/>
          <w:b/>
          <w:color w:val="0000FF"/>
          <w:sz w:val="24"/>
        </w:rPr>
        <w:lastRenderedPageBreak/>
        <w:t>C6-250239</w:t>
      </w:r>
      <w:r>
        <w:rPr>
          <w:rFonts w:ascii="Arial" w:hAnsi="Arial" w:cs="Arial"/>
          <w:b/>
          <w:color w:val="0000FF"/>
          <w:sz w:val="24"/>
        </w:rPr>
        <w:tab/>
      </w:r>
      <w:r>
        <w:rPr>
          <w:rFonts w:ascii="Arial" w:hAnsi="Arial" w:cs="Arial"/>
          <w:b/>
          <w:sz w:val="24"/>
        </w:rPr>
        <w:t>Correction to 5G-AKA TC 15.2.5</w:t>
      </w:r>
    </w:p>
    <w:p w14:paraId="05AEEB8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r>
        <w:rPr>
          <w:i/>
        </w:rPr>
        <w:tab/>
        <w:t xml:space="preserve">  CR-0588  Cat: F (Rel-18)</w:t>
      </w:r>
      <w:r>
        <w:rPr>
          <w:i/>
        </w:rPr>
        <w:br/>
      </w:r>
      <w:r>
        <w:rPr>
          <w:i/>
        </w:rPr>
        <w:br/>
      </w:r>
      <w:r>
        <w:rPr>
          <w:i/>
        </w:rPr>
        <w:tab/>
      </w:r>
      <w:r>
        <w:rPr>
          <w:i/>
        </w:rPr>
        <w:tab/>
      </w:r>
      <w:r>
        <w:rPr>
          <w:i/>
        </w:rPr>
        <w:tab/>
      </w:r>
      <w:r>
        <w:rPr>
          <w:i/>
        </w:rPr>
        <w:tab/>
      </w:r>
      <w:r>
        <w:rPr>
          <w:i/>
        </w:rPr>
        <w:tab/>
        <w:t>Source: MediaTek Inc.</w:t>
      </w:r>
    </w:p>
    <w:p w14:paraId="2EA9BFB9" w14:textId="77777777" w:rsidR="00E62E03" w:rsidRDefault="00E62E03" w:rsidP="00E62E03">
      <w:pPr>
        <w:rPr>
          <w:rFonts w:ascii="Arial" w:hAnsi="Arial" w:cs="Arial"/>
          <w:b/>
        </w:rPr>
      </w:pPr>
      <w:r>
        <w:rPr>
          <w:rFonts w:ascii="Arial" w:hAnsi="Arial" w:cs="Arial"/>
          <w:b/>
        </w:rPr>
        <w:t xml:space="preserve">Abstract: </w:t>
      </w:r>
    </w:p>
    <w:p w14:paraId="73C5A917" w14:textId="77777777" w:rsidR="00E62E03" w:rsidRDefault="00E62E03" w:rsidP="00E62E03">
      <w:r>
        <w:t xml:space="preserve">The length of </w:t>
      </w:r>
      <w:proofErr w:type="spellStart"/>
      <w:r>
        <w:t>ngKSI</w:t>
      </w:r>
      <w:proofErr w:type="spellEnd"/>
      <w:r>
        <w:t xml:space="preserve"> data item in EF5GS3GPPNSC is 1 byte, current values in TC 15.2.5 exceed 1 byte.</w:t>
      </w:r>
    </w:p>
    <w:p w14:paraId="37130A3A" w14:textId="77777777" w:rsidR="00E62E03" w:rsidRDefault="00E62E03" w:rsidP="00E62E03">
      <w:r>
        <w:t>As mentioned in CT1 C1-213161, if the UE has 5G-EA0 as a selected 5G NAS security algorithm which was assigned by PLMN A and attempts to register to a different PLMN B it shall discard the 5G NAS security context and send an initial NAS message including cleartext IEs only. Therefore, this conflicts with below requirement in step j of TC 15.2.5 and UE fails TC:</w:t>
      </w:r>
    </w:p>
    <w:p w14:paraId="4F742081" w14:textId="77777777" w:rsidR="00E62E03" w:rsidRDefault="00E62E03" w:rsidP="00E62E03">
      <w:r>
        <w:t>8)</w:t>
      </w:r>
      <w:r>
        <w:tab/>
        <w:t>During step j) the ME shall read EFUST, EFLOCI, EF5GS3GPPNSC and EF5GAUTHKEYS. The UE shall indicate within the REGISTRATION REQUEST for the NAS key set identifier the value '000'.</w:t>
      </w:r>
    </w:p>
    <w:p w14:paraId="395D0DDE" w14:textId="77777777" w:rsidR="00E62E03" w:rsidRDefault="00E62E03" w:rsidP="00E62E03">
      <w:r>
        <w:t>To solve above problem, the selected 5G NAS security algorithm shall be other ciphering algorithm than 5G-EA0.</w:t>
      </w:r>
    </w:p>
    <w:p w14:paraId="40D1E10B" w14:textId="77777777" w:rsidR="00E62E03" w:rsidRDefault="00E62E03" w:rsidP="00E62E03">
      <w:pPr>
        <w:rPr>
          <w:rFonts w:ascii="Arial" w:hAnsi="Arial" w:cs="Arial"/>
          <w:b/>
        </w:rPr>
      </w:pPr>
      <w:r>
        <w:rPr>
          <w:rFonts w:ascii="Arial" w:hAnsi="Arial" w:cs="Arial"/>
          <w:b/>
        </w:rPr>
        <w:t xml:space="preserve">Discussion: </w:t>
      </w:r>
    </w:p>
    <w:p w14:paraId="4B96A1E8" w14:textId="77777777" w:rsidR="00E62E03" w:rsidRDefault="00E62E03" w:rsidP="00E62E03">
      <w:r>
        <w:t xml:space="preserve">Coding of algorithm </w:t>
      </w:r>
      <w:proofErr w:type="spellStart"/>
      <w:r>
        <w:t>ngKSI</w:t>
      </w:r>
      <w:proofErr w:type="spellEnd"/>
      <w:r>
        <w:t xml:space="preserve"> </w:t>
      </w:r>
      <w:proofErr w:type="spellStart"/>
      <w:r>
        <w:t>needes</w:t>
      </w:r>
      <w:proofErr w:type="spellEnd"/>
      <w:r>
        <w:t xml:space="preserve"> to be corrected.</w:t>
      </w:r>
    </w:p>
    <w:p w14:paraId="64F4ED2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C6-250314</w:t>
      </w:r>
      <w:r>
        <w:rPr>
          <w:color w:val="993300"/>
          <w:u w:val="single"/>
        </w:rPr>
        <w:t>.</w:t>
      </w:r>
    </w:p>
    <w:p w14:paraId="2BF7237C" w14:textId="2C132418" w:rsidR="00E62E03" w:rsidRDefault="00E62E03" w:rsidP="00E62E03">
      <w:pPr>
        <w:rPr>
          <w:rFonts w:ascii="Arial" w:hAnsi="Arial" w:cs="Arial"/>
          <w:b/>
          <w:sz w:val="24"/>
        </w:rPr>
      </w:pPr>
      <w:r>
        <w:rPr>
          <w:rFonts w:ascii="Arial" w:hAnsi="Arial" w:cs="Arial"/>
          <w:b/>
          <w:color w:val="0000FF"/>
          <w:sz w:val="24"/>
        </w:rPr>
        <w:t>C6-250314</w:t>
      </w:r>
      <w:r>
        <w:rPr>
          <w:rFonts w:ascii="Arial" w:hAnsi="Arial" w:cs="Arial"/>
          <w:b/>
          <w:color w:val="0000FF"/>
          <w:sz w:val="24"/>
        </w:rPr>
        <w:tab/>
      </w:r>
      <w:r>
        <w:rPr>
          <w:rFonts w:ascii="Arial" w:hAnsi="Arial" w:cs="Arial"/>
          <w:b/>
          <w:sz w:val="24"/>
        </w:rPr>
        <w:t>Correction to 5G-AKA TC 15.2.5</w:t>
      </w:r>
    </w:p>
    <w:p w14:paraId="4460084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r>
        <w:rPr>
          <w:i/>
        </w:rPr>
        <w:tab/>
        <w:t xml:space="preserve">  CR-0588  rev 1 Cat: F (Rel-18)</w:t>
      </w:r>
      <w:r>
        <w:rPr>
          <w:i/>
        </w:rPr>
        <w:br/>
      </w:r>
      <w:r>
        <w:rPr>
          <w:i/>
        </w:rPr>
        <w:br/>
      </w:r>
      <w:r>
        <w:rPr>
          <w:i/>
        </w:rPr>
        <w:tab/>
      </w:r>
      <w:r>
        <w:rPr>
          <w:i/>
        </w:rPr>
        <w:tab/>
      </w:r>
      <w:r>
        <w:rPr>
          <w:i/>
        </w:rPr>
        <w:tab/>
      </w:r>
      <w:r>
        <w:rPr>
          <w:i/>
        </w:rPr>
        <w:tab/>
      </w:r>
      <w:r>
        <w:rPr>
          <w:i/>
        </w:rPr>
        <w:tab/>
        <w:t>Source: MediaTek Inc.</w:t>
      </w:r>
    </w:p>
    <w:p w14:paraId="2A8D778C" w14:textId="77777777" w:rsidR="00E62E03" w:rsidRDefault="00E62E03" w:rsidP="00E62E03">
      <w:pPr>
        <w:rPr>
          <w:color w:val="808080"/>
        </w:rPr>
      </w:pPr>
      <w:r>
        <w:rPr>
          <w:color w:val="808080"/>
        </w:rPr>
        <w:t>(Replaces C6-250239)</w:t>
      </w:r>
    </w:p>
    <w:p w14:paraId="44E08E0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30A0D5" w14:textId="53DDEECF" w:rsidR="00E62E03" w:rsidRDefault="00E62E03" w:rsidP="00E62E03">
      <w:pPr>
        <w:rPr>
          <w:rFonts w:ascii="Arial" w:hAnsi="Arial" w:cs="Arial"/>
          <w:b/>
          <w:sz w:val="24"/>
        </w:rPr>
      </w:pPr>
      <w:r>
        <w:rPr>
          <w:rFonts w:ascii="Arial" w:hAnsi="Arial" w:cs="Arial"/>
          <w:b/>
          <w:color w:val="0000FF"/>
          <w:sz w:val="24"/>
        </w:rPr>
        <w:t>C6-250240</w:t>
      </w:r>
      <w:r>
        <w:rPr>
          <w:rFonts w:ascii="Arial" w:hAnsi="Arial" w:cs="Arial"/>
          <w:b/>
          <w:color w:val="0000FF"/>
          <w:sz w:val="24"/>
        </w:rPr>
        <w:tab/>
      </w:r>
      <w:r>
        <w:rPr>
          <w:rFonts w:ascii="Arial" w:hAnsi="Arial" w:cs="Arial"/>
          <w:b/>
          <w:sz w:val="24"/>
        </w:rPr>
        <w:t>Correction to 5G-AKA TC 15.2.5</w:t>
      </w:r>
    </w:p>
    <w:p w14:paraId="33FA704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CR-0022  Cat: F (Rel-18)</w:t>
      </w:r>
      <w:r>
        <w:rPr>
          <w:i/>
        </w:rPr>
        <w:br/>
      </w:r>
      <w:r>
        <w:rPr>
          <w:i/>
        </w:rPr>
        <w:br/>
      </w:r>
      <w:r>
        <w:rPr>
          <w:i/>
        </w:rPr>
        <w:tab/>
      </w:r>
      <w:r>
        <w:rPr>
          <w:i/>
        </w:rPr>
        <w:tab/>
      </w:r>
      <w:r>
        <w:rPr>
          <w:i/>
        </w:rPr>
        <w:tab/>
      </w:r>
      <w:r>
        <w:rPr>
          <w:i/>
        </w:rPr>
        <w:tab/>
      </w:r>
      <w:r>
        <w:rPr>
          <w:i/>
        </w:rPr>
        <w:tab/>
        <w:t>Source: MediaTek Inc.</w:t>
      </w:r>
    </w:p>
    <w:p w14:paraId="285B9277" w14:textId="77777777" w:rsidR="00E62E03" w:rsidRDefault="00E62E03" w:rsidP="00E62E03">
      <w:pPr>
        <w:rPr>
          <w:rFonts w:ascii="Arial" w:hAnsi="Arial" w:cs="Arial"/>
          <w:b/>
        </w:rPr>
      </w:pPr>
      <w:r>
        <w:rPr>
          <w:rFonts w:ascii="Arial" w:hAnsi="Arial" w:cs="Arial"/>
          <w:b/>
        </w:rPr>
        <w:t xml:space="preserve">Abstract: </w:t>
      </w:r>
    </w:p>
    <w:p w14:paraId="36A0559B" w14:textId="77777777" w:rsidR="00E62E03" w:rsidRDefault="00E62E03" w:rsidP="00E62E03">
      <w:r>
        <w:t xml:space="preserve">The length of </w:t>
      </w:r>
      <w:proofErr w:type="spellStart"/>
      <w:r>
        <w:t>ngKSI</w:t>
      </w:r>
      <w:proofErr w:type="spellEnd"/>
      <w:r>
        <w:t xml:space="preserve"> data item in EF5GS3GPPNSC is 1 byte, current values in TC 15.2.5 exceed 1 byte.</w:t>
      </w:r>
    </w:p>
    <w:p w14:paraId="17213E7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96B52" w14:textId="17E14237" w:rsidR="00E62E03" w:rsidRDefault="00E62E03" w:rsidP="00E62E03">
      <w:pPr>
        <w:rPr>
          <w:rFonts w:ascii="Arial" w:hAnsi="Arial" w:cs="Arial"/>
          <w:b/>
          <w:sz w:val="24"/>
        </w:rPr>
      </w:pPr>
      <w:r>
        <w:rPr>
          <w:rFonts w:ascii="Arial" w:hAnsi="Arial" w:cs="Arial"/>
          <w:b/>
          <w:color w:val="0000FF"/>
          <w:sz w:val="24"/>
        </w:rPr>
        <w:t>C6-250241</w:t>
      </w:r>
      <w:r>
        <w:rPr>
          <w:rFonts w:ascii="Arial" w:hAnsi="Arial" w:cs="Arial"/>
          <w:b/>
          <w:color w:val="0000FF"/>
          <w:sz w:val="24"/>
        </w:rPr>
        <w:tab/>
      </w:r>
      <w:r>
        <w:rPr>
          <w:rFonts w:ascii="Arial" w:hAnsi="Arial" w:cs="Arial"/>
          <w:b/>
          <w:sz w:val="24"/>
        </w:rPr>
        <w:t>Correction to 5G-AKA TC 15.3.1, 15.4.1 and 15.4.2</w:t>
      </w:r>
    </w:p>
    <w:p w14:paraId="128377E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r>
        <w:rPr>
          <w:i/>
        </w:rPr>
        <w:tab/>
        <w:t xml:space="preserve">  CR-0589  Cat: F (Rel-18)</w:t>
      </w:r>
      <w:r>
        <w:rPr>
          <w:i/>
        </w:rPr>
        <w:br/>
      </w:r>
      <w:r>
        <w:rPr>
          <w:i/>
        </w:rPr>
        <w:br/>
      </w:r>
      <w:r>
        <w:rPr>
          <w:i/>
        </w:rPr>
        <w:tab/>
      </w:r>
      <w:r>
        <w:rPr>
          <w:i/>
        </w:rPr>
        <w:tab/>
      </w:r>
      <w:r>
        <w:rPr>
          <w:i/>
        </w:rPr>
        <w:tab/>
      </w:r>
      <w:r>
        <w:rPr>
          <w:i/>
        </w:rPr>
        <w:tab/>
      </w:r>
      <w:r>
        <w:rPr>
          <w:i/>
        </w:rPr>
        <w:tab/>
        <w:t>Source: MediaTek Inc.</w:t>
      </w:r>
    </w:p>
    <w:p w14:paraId="12C2435C" w14:textId="77777777" w:rsidR="00E62E03" w:rsidRDefault="00E62E03" w:rsidP="00E62E03">
      <w:pPr>
        <w:rPr>
          <w:rFonts w:ascii="Arial" w:hAnsi="Arial" w:cs="Arial"/>
          <w:b/>
        </w:rPr>
      </w:pPr>
      <w:r>
        <w:rPr>
          <w:rFonts w:ascii="Arial" w:hAnsi="Arial" w:cs="Arial"/>
          <w:b/>
        </w:rPr>
        <w:t xml:space="preserve">Abstract: </w:t>
      </w:r>
    </w:p>
    <w:p w14:paraId="070E3AE4" w14:textId="77777777" w:rsidR="00E62E03" w:rsidRDefault="00E62E03" w:rsidP="00E62E03">
      <w:r>
        <w:t xml:space="preserve">The length of </w:t>
      </w:r>
      <w:proofErr w:type="spellStart"/>
      <w:r>
        <w:t>ngKSI</w:t>
      </w:r>
      <w:proofErr w:type="spellEnd"/>
      <w:r>
        <w:t xml:space="preserve"> data item in EF5GS3GPPNSC and EF5GSN3GPPNSC is 1 byte, current values in TC 15.3.1, 15.4.1 and 15.4.2 exceed 1 byte.</w:t>
      </w:r>
    </w:p>
    <w:p w14:paraId="535E733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3316A" w14:textId="6E8E34B6" w:rsidR="00E62E03" w:rsidRDefault="00E62E03" w:rsidP="00E62E03">
      <w:pPr>
        <w:rPr>
          <w:rFonts w:ascii="Arial" w:hAnsi="Arial" w:cs="Arial"/>
          <w:b/>
          <w:sz w:val="24"/>
        </w:rPr>
      </w:pPr>
      <w:r>
        <w:rPr>
          <w:rFonts w:ascii="Arial" w:hAnsi="Arial" w:cs="Arial"/>
          <w:b/>
          <w:color w:val="0000FF"/>
          <w:sz w:val="24"/>
        </w:rPr>
        <w:t>C6-250243</w:t>
      </w:r>
      <w:r>
        <w:rPr>
          <w:rFonts w:ascii="Arial" w:hAnsi="Arial" w:cs="Arial"/>
          <w:b/>
          <w:color w:val="0000FF"/>
          <w:sz w:val="24"/>
        </w:rPr>
        <w:tab/>
      </w:r>
      <w:r>
        <w:rPr>
          <w:rFonts w:ascii="Arial" w:hAnsi="Arial" w:cs="Arial"/>
          <w:b/>
          <w:sz w:val="24"/>
        </w:rPr>
        <w:t>Correction to Table E.1 TERMINAL PROFILE</w:t>
      </w:r>
    </w:p>
    <w:p w14:paraId="1AD00BFF" w14:textId="77777777" w:rsidR="00E62E03" w:rsidRDefault="00E62E03" w:rsidP="00E62E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CR-0808  Cat: F (Rel-18)</w:t>
      </w:r>
      <w:r>
        <w:rPr>
          <w:i/>
        </w:rPr>
        <w:br/>
      </w:r>
      <w:r>
        <w:rPr>
          <w:i/>
        </w:rPr>
        <w:br/>
      </w:r>
      <w:r>
        <w:rPr>
          <w:i/>
        </w:rPr>
        <w:tab/>
      </w:r>
      <w:r>
        <w:rPr>
          <w:i/>
        </w:rPr>
        <w:tab/>
      </w:r>
      <w:r>
        <w:rPr>
          <w:i/>
        </w:rPr>
        <w:tab/>
      </w:r>
      <w:r>
        <w:rPr>
          <w:i/>
        </w:rPr>
        <w:tab/>
      </w:r>
      <w:r>
        <w:rPr>
          <w:i/>
        </w:rPr>
        <w:tab/>
        <w:t xml:space="preserve">Source: MediaTek Inc., </w:t>
      </w:r>
      <w:proofErr w:type="spellStart"/>
      <w:r>
        <w:rPr>
          <w:i/>
        </w:rPr>
        <w:t>Sporton</w:t>
      </w:r>
      <w:proofErr w:type="spellEnd"/>
    </w:p>
    <w:p w14:paraId="750812F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C6-250313</w:t>
      </w:r>
      <w:r>
        <w:rPr>
          <w:color w:val="993300"/>
          <w:u w:val="single"/>
        </w:rPr>
        <w:t>.</w:t>
      </w:r>
    </w:p>
    <w:p w14:paraId="0893E444" w14:textId="5E8E1CB7" w:rsidR="00E62E03" w:rsidRDefault="00E62E03" w:rsidP="00E62E03">
      <w:pPr>
        <w:rPr>
          <w:rFonts w:ascii="Arial" w:hAnsi="Arial" w:cs="Arial"/>
          <w:b/>
          <w:sz w:val="24"/>
        </w:rPr>
      </w:pPr>
      <w:r>
        <w:rPr>
          <w:rFonts w:ascii="Arial" w:hAnsi="Arial" w:cs="Arial"/>
          <w:b/>
          <w:color w:val="0000FF"/>
          <w:sz w:val="24"/>
        </w:rPr>
        <w:t>C6-250313</w:t>
      </w:r>
      <w:r>
        <w:rPr>
          <w:rFonts w:ascii="Arial" w:hAnsi="Arial" w:cs="Arial"/>
          <w:b/>
          <w:color w:val="0000FF"/>
          <w:sz w:val="24"/>
        </w:rPr>
        <w:tab/>
      </w:r>
      <w:r>
        <w:rPr>
          <w:rFonts w:ascii="Arial" w:hAnsi="Arial" w:cs="Arial"/>
          <w:b/>
          <w:sz w:val="24"/>
        </w:rPr>
        <w:t>Correction to Table E.1 TERMINAL PROFILE</w:t>
      </w:r>
    </w:p>
    <w:p w14:paraId="2BEFBB0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CR-0808  rev 1 Cat: F (Rel-18)</w:t>
      </w:r>
      <w:r>
        <w:rPr>
          <w:i/>
        </w:rPr>
        <w:br/>
      </w:r>
      <w:r>
        <w:rPr>
          <w:i/>
        </w:rPr>
        <w:br/>
      </w:r>
      <w:r>
        <w:rPr>
          <w:i/>
        </w:rPr>
        <w:tab/>
      </w:r>
      <w:r>
        <w:rPr>
          <w:i/>
        </w:rPr>
        <w:tab/>
      </w:r>
      <w:r>
        <w:rPr>
          <w:i/>
        </w:rPr>
        <w:tab/>
      </w:r>
      <w:r>
        <w:rPr>
          <w:i/>
        </w:rPr>
        <w:tab/>
      </w:r>
      <w:r>
        <w:rPr>
          <w:i/>
        </w:rPr>
        <w:tab/>
        <w:t xml:space="preserve">Source: MediaTek Inc., </w:t>
      </w:r>
      <w:proofErr w:type="spellStart"/>
      <w:r>
        <w:rPr>
          <w:i/>
        </w:rPr>
        <w:t>Sporton</w:t>
      </w:r>
      <w:proofErr w:type="spellEnd"/>
    </w:p>
    <w:p w14:paraId="15B3CF04" w14:textId="77777777" w:rsidR="00E62E03" w:rsidRDefault="00E62E03" w:rsidP="00E62E03">
      <w:pPr>
        <w:rPr>
          <w:color w:val="808080"/>
        </w:rPr>
      </w:pPr>
      <w:r>
        <w:rPr>
          <w:color w:val="808080"/>
        </w:rPr>
        <w:t>(Replaces C6-250243)</w:t>
      </w:r>
    </w:p>
    <w:p w14:paraId="22E343EC" w14:textId="77777777" w:rsidR="00E62E03" w:rsidRDefault="00E62E03" w:rsidP="00E62E03">
      <w:pPr>
        <w:rPr>
          <w:rFonts w:ascii="Arial" w:hAnsi="Arial" w:cs="Arial"/>
          <w:b/>
        </w:rPr>
      </w:pPr>
      <w:r>
        <w:rPr>
          <w:rFonts w:ascii="Arial" w:hAnsi="Arial" w:cs="Arial"/>
          <w:b/>
        </w:rPr>
        <w:t xml:space="preserve">Abstract: </w:t>
      </w:r>
    </w:p>
    <w:p w14:paraId="47C113BF" w14:textId="77777777" w:rsidR="00E62E03" w:rsidRDefault="00E62E03" w:rsidP="00E62E03">
      <w:r>
        <w:t>Some items in Terminal Profile need to be updated based on TS 31.111.</w:t>
      </w:r>
    </w:p>
    <w:p w14:paraId="2FE680CE" w14:textId="77777777" w:rsidR="00E62E03" w:rsidRDefault="00E62E03" w:rsidP="00E62E03">
      <w:r>
        <w:t>E.1/42 Event: Browser Termination is related to feature “Terminal supports browser termination”, this needs to be reflected in the Status conditions.</w:t>
      </w:r>
    </w:p>
    <w:p w14:paraId="3655D296" w14:textId="77777777" w:rsidR="00E62E03" w:rsidRDefault="00E62E03" w:rsidP="00E62E03">
      <w:r>
        <w:t>E.1/286 Event: Network Rejection for Satellite NG-RAN is defined, but the condition in the Status is missing.</w:t>
      </w:r>
    </w:p>
    <w:p w14:paraId="734B07B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C6-250315</w:t>
      </w:r>
      <w:r>
        <w:rPr>
          <w:color w:val="993300"/>
          <w:u w:val="single"/>
        </w:rPr>
        <w:t>.</w:t>
      </w:r>
    </w:p>
    <w:p w14:paraId="002A9C48" w14:textId="1A6AD7E9" w:rsidR="00E62E03" w:rsidRDefault="00E62E03" w:rsidP="00E62E03">
      <w:pPr>
        <w:rPr>
          <w:rFonts w:ascii="Arial" w:hAnsi="Arial" w:cs="Arial"/>
          <w:b/>
          <w:sz w:val="24"/>
        </w:rPr>
      </w:pPr>
      <w:r>
        <w:rPr>
          <w:rFonts w:ascii="Arial" w:hAnsi="Arial" w:cs="Arial"/>
          <w:b/>
          <w:color w:val="0000FF"/>
          <w:sz w:val="24"/>
        </w:rPr>
        <w:t>C6-250315</w:t>
      </w:r>
      <w:r>
        <w:rPr>
          <w:rFonts w:ascii="Arial" w:hAnsi="Arial" w:cs="Arial"/>
          <w:b/>
          <w:color w:val="0000FF"/>
          <w:sz w:val="24"/>
        </w:rPr>
        <w:tab/>
      </w:r>
      <w:r>
        <w:rPr>
          <w:rFonts w:ascii="Arial" w:hAnsi="Arial" w:cs="Arial"/>
          <w:b/>
          <w:sz w:val="24"/>
        </w:rPr>
        <w:t>Correction to Table E.1 TERMINAL PROFILE</w:t>
      </w:r>
    </w:p>
    <w:p w14:paraId="1E75DC8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CR-0808  rev 2 Cat: F (Rel-18)</w:t>
      </w:r>
      <w:r>
        <w:rPr>
          <w:i/>
        </w:rPr>
        <w:br/>
      </w:r>
      <w:r>
        <w:rPr>
          <w:i/>
        </w:rPr>
        <w:br/>
      </w:r>
      <w:r>
        <w:rPr>
          <w:i/>
        </w:rPr>
        <w:tab/>
      </w:r>
      <w:r>
        <w:rPr>
          <w:i/>
        </w:rPr>
        <w:tab/>
      </w:r>
      <w:r>
        <w:rPr>
          <w:i/>
        </w:rPr>
        <w:tab/>
      </w:r>
      <w:r>
        <w:rPr>
          <w:i/>
        </w:rPr>
        <w:tab/>
      </w:r>
      <w:r>
        <w:rPr>
          <w:i/>
        </w:rPr>
        <w:tab/>
        <w:t xml:space="preserve">Source: MediaTek Inc., </w:t>
      </w:r>
      <w:proofErr w:type="spellStart"/>
      <w:r>
        <w:rPr>
          <w:i/>
        </w:rPr>
        <w:t>Sporton</w:t>
      </w:r>
      <w:proofErr w:type="spellEnd"/>
    </w:p>
    <w:p w14:paraId="471973D7" w14:textId="77777777" w:rsidR="00E62E03" w:rsidRDefault="00E62E03" w:rsidP="00E62E03">
      <w:pPr>
        <w:rPr>
          <w:color w:val="808080"/>
        </w:rPr>
      </w:pPr>
      <w:r>
        <w:rPr>
          <w:color w:val="808080"/>
        </w:rPr>
        <w:t>(Replaces C6-250313)</w:t>
      </w:r>
    </w:p>
    <w:p w14:paraId="6E993C2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A9856" w14:textId="1FF21D5D" w:rsidR="00E62E03" w:rsidRDefault="00E62E03" w:rsidP="00E62E03">
      <w:pPr>
        <w:rPr>
          <w:rFonts w:ascii="Arial" w:hAnsi="Arial" w:cs="Arial"/>
          <w:b/>
          <w:sz w:val="24"/>
        </w:rPr>
      </w:pPr>
      <w:r>
        <w:rPr>
          <w:rFonts w:ascii="Arial" w:hAnsi="Arial" w:cs="Arial"/>
          <w:b/>
          <w:color w:val="0000FF"/>
          <w:sz w:val="24"/>
        </w:rPr>
        <w:t>C6-250244</w:t>
      </w:r>
      <w:r>
        <w:rPr>
          <w:rFonts w:ascii="Arial" w:hAnsi="Arial" w:cs="Arial"/>
          <w:b/>
          <w:color w:val="0000FF"/>
          <w:sz w:val="24"/>
        </w:rPr>
        <w:tab/>
      </w:r>
      <w:r>
        <w:rPr>
          <w:rFonts w:ascii="Arial" w:hAnsi="Arial" w:cs="Arial"/>
          <w:b/>
          <w:sz w:val="24"/>
        </w:rPr>
        <w:t>Correction in Table E.1</w:t>
      </w:r>
    </w:p>
    <w:p w14:paraId="0771384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CR-0809  Cat: F (Rel-18)</w:t>
      </w:r>
      <w:r>
        <w:rPr>
          <w:i/>
        </w:rPr>
        <w:br/>
      </w:r>
      <w:r>
        <w:rPr>
          <w:i/>
        </w:rPr>
        <w:br/>
      </w:r>
      <w:r>
        <w:rPr>
          <w:i/>
        </w:rPr>
        <w:tab/>
      </w:r>
      <w:r>
        <w:rPr>
          <w:i/>
        </w:rPr>
        <w:tab/>
      </w:r>
      <w:r>
        <w:rPr>
          <w:i/>
        </w:rPr>
        <w:tab/>
      </w:r>
      <w:r>
        <w:rPr>
          <w:i/>
        </w:rPr>
        <w:tab/>
      </w:r>
      <w:r>
        <w:rPr>
          <w:i/>
        </w:rPr>
        <w:tab/>
        <w:t>Source: Comprion GmbH, Lenovo, Qualcomm</w:t>
      </w:r>
    </w:p>
    <w:p w14:paraId="7C659298" w14:textId="77777777" w:rsidR="00E62E03" w:rsidRDefault="00E62E03" w:rsidP="00E62E03">
      <w:pPr>
        <w:rPr>
          <w:rFonts w:ascii="Arial" w:hAnsi="Arial" w:cs="Arial"/>
          <w:b/>
        </w:rPr>
      </w:pPr>
      <w:r>
        <w:rPr>
          <w:rFonts w:ascii="Arial" w:hAnsi="Arial" w:cs="Arial"/>
          <w:b/>
        </w:rPr>
        <w:t xml:space="preserve">Abstract: </w:t>
      </w:r>
    </w:p>
    <w:p w14:paraId="5CD3F21E" w14:textId="77777777" w:rsidR="00E62E03" w:rsidRDefault="00E62E03" w:rsidP="00E62E03">
      <w:r>
        <w:t>Addition of a reference to Table A.1/193 to Table E.1/42</w:t>
      </w:r>
    </w:p>
    <w:p w14:paraId="7117161C" w14:textId="77777777" w:rsidR="00E62E03" w:rsidRDefault="00E62E03" w:rsidP="00E62E03">
      <w:pPr>
        <w:rPr>
          <w:rFonts w:ascii="Arial" w:hAnsi="Arial" w:cs="Arial"/>
          <w:b/>
        </w:rPr>
      </w:pPr>
      <w:r>
        <w:rPr>
          <w:rFonts w:ascii="Arial" w:hAnsi="Arial" w:cs="Arial"/>
          <w:b/>
        </w:rPr>
        <w:t xml:space="preserve">Discussion: </w:t>
      </w:r>
    </w:p>
    <w:p w14:paraId="3BBAA05A" w14:textId="77777777" w:rsidR="00E62E03" w:rsidRDefault="00E62E03" w:rsidP="00E62E03">
      <w:r>
        <w:t>Changes are covered in C6-250243.</w:t>
      </w:r>
    </w:p>
    <w:p w14:paraId="7F482C9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8396F" w14:textId="7BA92170" w:rsidR="00E62E03" w:rsidRDefault="00E62E03" w:rsidP="00E62E03">
      <w:pPr>
        <w:rPr>
          <w:rFonts w:ascii="Arial" w:hAnsi="Arial" w:cs="Arial"/>
          <w:b/>
          <w:sz w:val="24"/>
        </w:rPr>
      </w:pPr>
      <w:r>
        <w:rPr>
          <w:rFonts w:ascii="Arial" w:hAnsi="Arial" w:cs="Arial"/>
          <w:b/>
          <w:color w:val="0000FF"/>
          <w:sz w:val="24"/>
        </w:rPr>
        <w:t>C6-250245</w:t>
      </w:r>
      <w:r>
        <w:rPr>
          <w:rFonts w:ascii="Arial" w:hAnsi="Arial" w:cs="Arial"/>
          <w:b/>
          <w:color w:val="0000FF"/>
          <w:sz w:val="24"/>
        </w:rPr>
        <w:tab/>
      </w:r>
      <w:r>
        <w:rPr>
          <w:rFonts w:ascii="Arial" w:hAnsi="Arial" w:cs="Arial"/>
          <w:b/>
          <w:sz w:val="24"/>
        </w:rPr>
        <w:t xml:space="preserve">Correction in the applicability table for test case 27.22.7.9.1 </w:t>
      </w:r>
    </w:p>
    <w:p w14:paraId="13C32C4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CR-0810  Cat: F (Rel-18)</w:t>
      </w:r>
      <w:r>
        <w:rPr>
          <w:i/>
        </w:rPr>
        <w:br/>
      </w:r>
      <w:r>
        <w:rPr>
          <w:i/>
        </w:rPr>
        <w:br/>
      </w:r>
      <w:r>
        <w:rPr>
          <w:i/>
        </w:rPr>
        <w:tab/>
      </w:r>
      <w:r>
        <w:rPr>
          <w:i/>
        </w:rPr>
        <w:tab/>
      </w:r>
      <w:r>
        <w:rPr>
          <w:i/>
        </w:rPr>
        <w:tab/>
      </w:r>
      <w:r>
        <w:rPr>
          <w:i/>
        </w:rPr>
        <w:tab/>
      </w:r>
      <w:r>
        <w:rPr>
          <w:i/>
        </w:rPr>
        <w:tab/>
        <w:t>Source: Comprion GmbH</w:t>
      </w:r>
    </w:p>
    <w:p w14:paraId="22AB73A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55281" w14:textId="16B6F9A6" w:rsidR="00E62E03" w:rsidRDefault="00E62E03" w:rsidP="00E62E03">
      <w:pPr>
        <w:rPr>
          <w:rFonts w:ascii="Arial" w:hAnsi="Arial" w:cs="Arial"/>
          <w:b/>
          <w:sz w:val="24"/>
        </w:rPr>
      </w:pPr>
      <w:r>
        <w:rPr>
          <w:rFonts w:ascii="Arial" w:hAnsi="Arial" w:cs="Arial"/>
          <w:b/>
          <w:color w:val="0000FF"/>
          <w:sz w:val="24"/>
        </w:rPr>
        <w:t>C6-250246</w:t>
      </w:r>
      <w:r>
        <w:rPr>
          <w:rFonts w:ascii="Arial" w:hAnsi="Arial" w:cs="Arial"/>
          <w:b/>
          <w:color w:val="0000FF"/>
          <w:sz w:val="24"/>
        </w:rPr>
        <w:tab/>
      </w:r>
      <w:proofErr w:type="spellStart"/>
      <w:r>
        <w:rPr>
          <w:rFonts w:ascii="Arial" w:hAnsi="Arial" w:cs="Arial"/>
          <w:b/>
          <w:sz w:val="24"/>
        </w:rPr>
        <w:t>Addion</w:t>
      </w:r>
      <w:proofErr w:type="spellEnd"/>
      <w:r>
        <w:rPr>
          <w:rFonts w:ascii="Arial" w:hAnsi="Arial" w:cs="Arial"/>
          <w:b/>
          <w:sz w:val="24"/>
        </w:rPr>
        <w:t xml:space="preserve"> to Table A.1 and corrections to Table E.1 </w:t>
      </w:r>
    </w:p>
    <w:p w14:paraId="45B195D3" w14:textId="77777777" w:rsidR="00E62E03" w:rsidRDefault="00E62E03" w:rsidP="00E62E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CR-0811  Cat: B (Rel-18)</w:t>
      </w:r>
      <w:r>
        <w:rPr>
          <w:i/>
        </w:rPr>
        <w:br/>
      </w:r>
      <w:r>
        <w:rPr>
          <w:i/>
        </w:rPr>
        <w:br/>
      </w:r>
      <w:r>
        <w:rPr>
          <w:i/>
        </w:rPr>
        <w:tab/>
      </w:r>
      <w:r>
        <w:rPr>
          <w:i/>
        </w:rPr>
        <w:tab/>
      </w:r>
      <w:r>
        <w:rPr>
          <w:i/>
        </w:rPr>
        <w:tab/>
      </w:r>
      <w:r>
        <w:rPr>
          <w:i/>
        </w:rPr>
        <w:tab/>
      </w:r>
      <w:r>
        <w:rPr>
          <w:i/>
        </w:rPr>
        <w:tab/>
        <w:t>Source: Comprion GmbH</w:t>
      </w:r>
    </w:p>
    <w:p w14:paraId="1B47EB1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C6-250327</w:t>
      </w:r>
      <w:r>
        <w:rPr>
          <w:color w:val="993300"/>
          <w:u w:val="single"/>
        </w:rPr>
        <w:t>.</w:t>
      </w:r>
    </w:p>
    <w:p w14:paraId="3D89592F" w14:textId="58E7A896" w:rsidR="00E62E03" w:rsidRDefault="00E62E03" w:rsidP="00E62E03">
      <w:pPr>
        <w:rPr>
          <w:rFonts w:ascii="Arial" w:hAnsi="Arial" w:cs="Arial"/>
          <w:b/>
          <w:sz w:val="24"/>
        </w:rPr>
      </w:pPr>
      <w:r>
        <w:rPr>
          <w:rFonts w:ascii="Arial" w:hAnsi="Arial" w:cs="Arial"/>
          <w:b/>
          <w:color w:val="0000FF"/>
          <w:sz w:val="24"/>
        </w:rPr>
        <w:t>C6-250327</w:t>
      </w:r>
      <w:r>
        <w:rPr>
          <w:rFonts w:ascii="Arial" w:hAnsi="Arial" w:cs="Arial"/>
          <w:b/>
          <w:color w:val="0000FF"/>
          <w:sz w:val="24"/>
        </w:rPr>
        <w:tab/>
      </w:r>
      <w:proofErr w:type="spellStart"/>
      <w:r>
        <w:rPr>
          <w:rFonts w:ascii="Arial" w:hAnsi="Arial" w:cs="Arial"/>
          <w:b/>
          <w:sz w:val="24"/>
        </w:rPr>
        <w:t>Addion</w:t>
      </w:r>
      <w:proofErr w:type="spellEnd"/>
      <w:r>
        <w:rPr>
          <w:rFonts w:ascii="Arial" w:hAnsi="Arial" w:cs="Arial"/>
          <w:b/>
          <w:sz w:val="24"/>
        </w:rPr>
        <w:t xml:space="preserve"> to Table A.1 and corrections to Table E.1 </w:t>
      </w:r>
    </w:p>
    <w:p w14:paraId="48C3F46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CR-0811  rev 1 Cat: B (Rel-18)</w:t>
      </w:r>
      <w:r>
        <w:rPr>
          <w:i/>
        </w:rPr>
        <w:br/>
      </w:r>
      <w:r>
        <w:rPr>
          <w:i/>
        </w:rPr>
        <w:br/>
      </w:r>
      <w:r>
        <w:rPr>
          <w:i/>
        </w:rPr>
        <w:tab/>
      </w:r>
      <w:r>
        <w:rPr>
          <w:i/>
        </w:rPr>
        <w:tab/>
      </w:r>
      <w:r>
        <w:rPr>
          <w:i/>
        </w:rPr>
        <w:tab/>
      </w:r>
      <w:r>
        <w:rPr>
          <w:i/>
        </w:rPr>
        <w:tab/>
      </w:r>
      <w:r>
        <w:rPr>
          <w:i/>
        </w:rPr>
        <w:tab/>
        <w:t>Source: Comprion GmbH</w:t>
      </w:r>
    </w:p>
    <w:p w14:paraId="222367B3" w14:textId="77777777" w:rsidR="00E62E03" w:rsidRDefault="00E62E03" w:rsidP="00E62E03">
      <w:pPr>
        <w:rPr>
          <w:color w:val="808080"/>
        </w:rPr>
      </w:pPr>
      <w:r>
        <w:rPr>
          <w:color w:val="808080"/>
        </w:rPr>
        <w:t>(Replaces C6-250246)</w:t>
      </w:r>
    </w:p>
    <w:p w14:paraId="21A982DB" w14:textId="77777777" w:rsidR="00E62E03" w:rsidRDefault="00E62E03" w:rsidP="00E62E03">
      <w:pPr>
        <w:rPr>
          <w:rFonts w:ascii="Arial" w:hAnsi="Arial" w:cs="Arial"/>
          <w:b/>
        </w:rPr>
      </w:pPr>
      <w:r>
        <w:rPr>
          <w:rFonts w:ascii="Arial" w:hAnsi="Arial" w:cs="Arial"/>
          <w:b/>
        </w:rPr>
        <w:t xml:space="preserve">Discussion: </w:t>
      </w:r>
    </w:p>
    <w:p w14:paraId="4E272547" w14:textId="77777777" w:rsidR="00E62E03" w:rsidRDefault="00E62E03" w:rsidP="00E62E03">
      <w:r>
        <w:t>CR was agreed already, but Issue identified and needs to be re-discussed.</w:t>
      </w:r>
    </w:p>
    <w:p w14:paraId="681E21D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A899B" w14:textId="4B6565B1" w:rsidR="00E62E03" w:rsidRDefault="00E62E03" w:rsidP="00E62E03">
      <w:pPr>
        <w:rPr>
          <w:rFonts w:ascii="Arial" w:hAnsi="Arial" w:cs="Arial"/>
          <w:b/>
          <w:sz w:val="24"/>
        </w:rPr>
      </w:pPr>
      <w:r>
        <w:rPr>
          <w:rFonts w:ascii="Arial" w:hAnsi="Arial" w:cs="Arial"/>
          <w:b/>
          <w:color w:val="0000FF"/>
          <w:sz w:val="24"/>
        </w:rPr>
        <w:t>C6-250347</w:t>
      </w:r>
      <w:r>
        <w:rPr>
          <w:rFonts w:ascii="Arial" w:hAnsi="Arial" w:cs="Arial"/>
          <w:b/>
          <w:color w:val="0000FF"/>
          <w:sz w:val="24"/>
        </w:rPr>
        <w:tab/>
      </w:r>
      <w:proofErr w:type="spellStart"/>
      <w:r>
        <w:rPr>
          <w:rFonts w:ascii="Arial" w:hAnsi="Arial" w:cs="Arial"/>
          <w:b/>
          <w:sz w:val="24"/>
        </w:rPr>
        <w:t>Addion</w:t>
      </w:r>
      <w:proofErr w:type="spellEnd"/>
      <w:r>
        <w:rPr>
          <w:rFonts w:ascii="Arial" w:hAnsi="Arial" w:cs="Arial"/>
          <w:b/>
          <w:sz w:val="24"/>
        </w:rPr>
        <w:t xml:space="preserve"> to Table A.1 and corrections to Table E.1 </w:t>
      </w:r>
    </w:p>
    <w:p w14:paraId="4565735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CR-0811  rev 2 Cat: B (Rel-18)</w:t>
      </w:r>
      <w:r>
        <w:rPr>
          <w:i/>
        </w:rPr>
        <w:br/>
      </w:r>
      <w:r>
        <w:rPr>
          <w:i/>
        </w:rPr>
        <w:br/>
      </w:r>
      <w:r>
        <w:rPr>
          <w:i/>
        </w:rPr>
        <w:tab/>
      </w:r>
      <w:r>
        <w:rPr>
          <w:i/>
        </w:rPr>
        <w:tab/>
      </w:r>
      <w:r>
        <w:rPr>
          <w:i/>
        </w:rPr>
        <w:tab/>
      </w:r>
      <w:r>
        <w:rPr>
          <w:i/>
        </w:rPr>
        <w:tab/>
      </w:r>
      <w:r>
        <w:rPr>
          <w:i/>
        </w:rPr>
        <w:tab/>
        <w:t>Source: Comprion GmbH</w:t>
      </w:r>
    </w:p>
    <w:p w14:paraId="68B1B94C" w14:textId="77777777" w:rsidR="00E62E03" w:rsidRDefault="00E62E03" w:rsidP="00E62E03">
      <w:pPr>
        <w:rPr>
          <w:color w:val="808080"/>
        </w:rPr>
      </w:pPr>
      <w:r>
        <w:rPr>
          <w:color w:val="808080"/>
        </w:rPr>
        <w:t>(Replaces C6-250327)</w:t>
      </w:r>
    </w:p>
    <w:p w14:paraId="4BAFE02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161BD" w14:textId="318638E3" w:rsidR="00E62E03" w:rsidRDefault="00E62E03" w:rsidP="00E62E03">
      <w:pPr>
        <w:rPr>
          <w:rFonts w:ascii="Arial" w:hAnsi="Arial" w:cs="Arial"/>
          <w:b/>
          <w:sz w:val="24"/>
        </w:rPr>
      </w:pPr>
      <w:r>
        <w:rPr>
          <w:rFonts w:ascii="Arial" w:hAnsi="Arial" w:cs="Arial"/>
          <w:b/>
          <w:color w:val="0000FF"/>
          <w:sz w:val="24"/>
        </w:rPr>
        <w:t>C6-250258</w:t>
      </w:r>
      <w:r>
        <w:rPr>
          <w:rFonts w:ascii="Arial" w:hAnsi="Arial" w:cs="Arial"/>
          <w:b/>
          <w:color w:val="0000FF"/>
          <w:sz w:val="24"/>
        </w:rPr>
        <w:tab/>
      </w:r>
      <w:r>
        <w:rPr>
          <w:rFonts w:ascii="Arial" w:hAnsi="Arial" w:cs="Arial"/>
          <w:b/>
          <w:sz w:val="24"/>
        </w:rPr>
        <w:t>Backward compatibility handling of USIM without extended security parameter storage in EF_5GAuthKeys</w:t>
      </w:r>
    </w:p>
    <w:p w14:paraId="49A84F5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r>
        <w:rPr>
          <w:i/>
        </w:rPr>
        <w:tab/>
        <w:t xml:space="preserve">  CR-1073  Cat: F (Rel-18)</w:t>
      </w:r>
      <w:r>
        <w:rPr>
          <w:i/>
        </w:rPr>
        <w:br/>
      </w:r>
      <w:r>
        <w:rPr>
          <w:i/>
        </w:rPr>
        <w:br/>
      </w:r>
      <w:r>
        <w:rPr>
          <w:i/>
        </w:rPr>
        <w:tab/>
      </w:r>
      <w:r>
        <w:rPr>
          <w:i/>
        </w:rPr>
        <w:tab/>
      </w:r>
      <w:r>
        <w:rPr>
          <w:i/>
        </w:rPr>
        <w:tab/>
      </w:r>
      <w:r>
        <w:rPr>
          <w:i/>
        </w:rPr>
        <w:tab/>
      </w:r>
      <w:r>
        <w:rPr>
          <w:i/>
        </w:rPr>
        <w:tab/>
        <w:t>Source: Apple AB Denmark</w:t>
      </w:r>
    </w:p>
    <w:p w14:paraId="62BC37CA" w14:textId="77777777" w:rsidR="00E62E03" w:rsidRDefault="00E62E03" w:rsidP="00E62E03">
      <w:pPr>
        <w:rPr>
          <w:rFonts w:ascii="Arial" w:hAnsi="Arial" w:cs="Arial"/>
          <w:b/>
        </w:rPr>
      </w:pPr>
      <w:r>
        <w:rPr>
          <w:rFonts w:ascii="Arial" w:hAnsi="Arial" w:cs="Arial"/>
          <w:b/>
        </w:rPr>
        <w:t xml:space="preserve">Discussion: </w:t>
      </w:r>
    </w:p>
    <w:p w14:paraId="63FB0B88" w14:textId="77777777" w:rsidR="00E62E03" w:rsidRDefault="00E62E03" w:rsidP="00E62E03">
      <w:r>
        <w:t>Thales:</w:t>
      </w:r>
    </w:p>
    <w:p w14:paraId="74BD2B2C" w14:textId="77777777" w:rsidR="00E62E03" w:rsidRDefault="00E62E03" w:rsidP="00E62E03">
      <w:r>
        <w:t>The following new NOTE on clause 4.2.8 EFUST is not explicit, Thales would propose to reword it with:</w:t>
      </w:r>
    </w:p>
    <w:p w14:paraId="3DCED7CB" w14:textId="77777777" w:rsidR="00E62E03" w:rsidRDefault="00E62E03" w:rsidP="00E62E03">
      <w:r>
        <w:t xml:space="preserve"> </w:t>
      </w:r>
    </w:p>
    <w:p w14:paraId="57296A07" w14:textId="77777777" w:rsidR="00E62E03" w:rsidRDefault="00E62E03" w:rsidP="00E62E03">
      <w:r>
        <w:t xml:space="preserve">NOTE:  In previous releases of this specification (i.e., Rel-16, and Rel-17) Service n°133 was optional only recommended to be available when Service n°123 is available. i.e., If Service n°123 is declared "available" </w:t>
      </w:r>
      <w:proofErr w:type="spellStart"/>
      <w:r>
        <w:t>thenbut</w:t>
      </w:r>
      <w:proofErr w:type="spellEnd"/>
      <w:r>
        <w:t xml:space="preserve"> service n°133 may be declared is "not available", for further details see the ME shall follow rules from clause 4.4.11.6.</w:t>
      </w:r>
    </w:p>
    <w:p w14:paraId="17771043" w14:textId="77777777" w:rsidR="00E62E03" w:rsidRDefault="00E62E03" w:rsidP="00E62E03">
      <w:r>
        <w:t xml:space="preserve"> </w:t>
      </w:r>
    </w:p>
    <w:p w14:paraId="1491EA91" w14:textId="77777777" w:rsidR="00E62E03" w:rsidRDefault="00E62E03" w:rsidP="00E62E03">
      <w:r>
        <w:t>Then new sentence in clause 4.4.11.6:</w:t>
      </w:r>
    </w:p>
    <w:p w14:paraId="0C9F72C9" w14:textId="77777777" w:rsidR="00E62E03" w:rsidRDefault="00E62E03" w:rsidP="00E62E03">
      <w:r>
        <w:t xml:space="preserve"> </w:t>
      </w:r>
    </w:p>
    <w:p w14:paraId="039B5AB4" w14:textId="77777777" w:rsidR="00E62E03" w:rsidRDefault="00E62E03" w:rsidP="00E62E03">
      <w:r>
        <w:t xml:space="preserve">In previous releases of this specification (i.e., Rel-16, and Rel-17) Service n°133 in EFUST was optional only recommended to be available when Service n°123 is available.. (i.e., if Service n°123 is declared "available" then Service n°133 may be declared "not available". Hence an ME compliant to the current version of the specification, operating with a USIM with Service n°123 "available" but Service n°133 declared "not available" in EFUST shall consider this EF as valid and accordingly store only the KAUSF and KSEAF for 3GPP access in </w:t>
      </w:r>
      <w:proofErr w:type="spellStart"/>
      <w:r>
        <w:t>octects</w:t>
      </w:r>
      <w:proofErr w:type="spellEnd"/>
      <w:r>
        <w:t xml:space="preserve"> octets 0 to 67 (see NOTE).</w:t>
      </w:r>
    </w:p>
    <w:p w14:paraId="09F84BE6" w14:textId="77777777" w:rsidR="00E62E03" w:rsidRDefault="00E62E03" w:rsidP="00E62E03">
      <w:r>
        <w:lastRenderedPageBreak/>
        <w:t xml:space="preserve"> </w:t>
      </w:r>
    </w:p>
    <w:p w14:paraId="15E42F90" w14:textId="77777777" w:rsidR="00E62E03" w:rsidRDefault="00E62E03" w:rsidP="00E62E03">
      <w:r>
        <w:t>With associated NOTE:</w:t>
      </w:r>
    </w:p>
    <w:p w14:paraId="444151D9" w14:textId="77777777" w:rsidR="00E62E03" w:rsidRDefault="00E62E03" w:rsidP="00E62E03">
      <w:r>
        <w:t xml:space="preserve"> </w:t>
      </w:r>
    </w:p>
    <w:p w14:paraId="7E0434DA" w14:textId="77777777" w:rsidR="00E62E03" w:rsidRDefault="00E62E03" w:rsidP="00E62E03">
      <w:r>
        <w:t xml:space="preserve">NOTE:  For an ME compliant to the current version of the specification, operating with a USIM with Service n°133 is "not available" in EFUST (i.e., a Rel-17 the USIM that does not support the optional extended security parameter 5G Security Parameters extended storage in USIM), the storage and handling of 'KSEAF for non-3GPP access', 'SOR counter' and 'UE parameter update counter' in the ME is defined in clause C.1 in 3GPP TS 24.501 [104]. This ensures correct storage and handling of the stored </w:t>
      </w:r>
      <w:proofErr w:type="spellStart"/>
      <w:r>
        <w:t>CounterSoR</w:t>
      </w:r>
      <w:proofErr w:type="spellEnd"/>
      <w:r>
        <w:t xml:space="preserve"> </w:t>
      </w:r>
      <w:proofErr w:type="spellStart"/>
      <w:r>
        <w:t>CounterSoR</w:t>
      </w:r>
      <w:proofErr w:type="spellEnd"/>
      <w:r>
        <w:t xml:space="preserve"> and </w:t>
      </w:r>
      <w:proofErr w:type="spellStart"/>
      <w:r>
        <w:t>CounterUPU</w:t>
      </w:r>
      <w:proofErr w:type="spellEnd"/>
      <w:r>
        <w:t xml:space="preserve"> </w:t>
      </w:r>
      <w:proofErr w:type="spellStart"/>
      <w:r>
        <w:t>CounterUPU</w:t>
      </w:r>
      <w:proofErr w:type="spellEnd"/>
      <w:r>
        <w:t xml:space="preserve"> and their association with KAUSF.</w:t>
      </w:r>
    </w:p>
    <w:p w14:paraId="18F9F6E9" w14:textId="77777777" w:rsidR="00E62E03" w:rsidRDefault="00E62E03" w:rsidP="00E62E03">
      <w:r>
        <w:t xml:space="preserve"> </w:t>
      </w:r>
    </w:p>
    <w:p w14:paraId="413B9133" w14:textId="77777777" w:rsidR="00E62E03" w:rsidRDefault="00E62E03" w:rsidP="00E62E03">
      <w:r>
        <w:t xml:space="preserve"> </w:t>
      </w:r>
    </w:p>
    <w:p w14:paraId="5C940C82" w14:textId="77777777" w:rsidR="00E62E03" w:rsidRDefault="00E62E03" w:rsidP="00E62E03">
      <w:r>
        <w:t xml:space="preserve">Those modifications should apply also to Rel19 </w:t>
      </w:r>
      <w:proofErr w:type="spellStart"/>
      <w:r>
        <w:t>miror</w:t>
      </w:r>
      <w:proofErr w:type="spellEnd"/>
      <w:r>
        <w:t xml:space="preserve"> TDoc (C6-250259).</w:t>
      </w:r>
    </w:p>
    <w:p w14:paraId="6DBA057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C6-250299</w:t>
      </w:r>
      <w:r>
        <w:rPr>
          <w:color w:val="993300"/>
          <w:u w:val="single"/>
        </w:rPr>
        <w:t>.</w:t>
      </w:r>
    </w:p>
    <w:p w14:paraId="320C5D2A" w14:textId="6EFC2CBB" w:rsidR="00E62E03" w:rsidRDefault="00E62E03" w:rsidP="00E62E03">
      <w:pPr>
        <w:rPr>
          <w:rFonts w:ascii="Arial" w:hAnsi="Arial" w:cs="Arial"/>
          <w:b/>
          <w:sz w:val="24"/>
        </w:rPr>
      </w:pPr>
      <w:r>
        <w:rPr>
          <w:rFonts w:ascii="Arial" w:hAnsi="Arial" w:cs="Arial"/>
          <w:b/>
          <w:color w:val="0000FF"/>
          <w:sz w:val="24"/>
        </w:rPr>
        <w:t>C6-250259</w:t>
      </w:r>
      <w:r>
        <w:rPr>
          <w:rFonts w:ascii="Arial" w:hAnsi="Arial" w:cs="Arial"/>
          <w:b/>
          <w:color w:val="0000FF"/>
          <w:sz w:val="24"/>
        </w:rPr>
        <w:tab/>
      </w:r>
      <w:r>
        <w:rPr>
          <w:rFonts w:ascii="Arial" w:hAnsi="Arial" w:cs="Arial"/>
          <w:b/>
          <w:sz w:val="24"/>
        </w:rPr>
        <w:t>Backward compatibility handling of USIM without extended security parameter storage in EF_5GAuthKeys - Rel19</w:t>
      </w:r>
    </w:p>
    <w:p w14:paraId="0727B1D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r>
        <w:rPr>
          <w:i/>
        </w:rPr>
        <w:tab/>
        <w:t xml:space="preserve">  CR-1074  Cat: A (Rel-19)</w:t>
      </w:r>
      <w:r>
        <w:rPr>
          <w:i/>
        </w:rPr>
        <w:br/>
      </w:r>
      <w:r>
        <w:rPr>
          <w:i/>
        </w:rPr>
        <w:br/>
      </w:r>
      <w:r>
        <w:rPr>
          <w:i/>
        </w:rPr>
        <w:tab/>
      </w:r>
      <w:r>
        <w:rPr>
          <w:i/>
        </w:rPr>
        <w:tab/>
      </w:r>
      <w:r>
        <w:rPr>
          <w:i/>
        </w:rPr>
        <w:tab/>
      </w:r>
      <w:r>
        <w:rPr>
          <w:i/>
        </w:rPr>
        <w:tab/>
      </w:r>
      <w:r>
        <w:rPr>
          <w:i/>
        </w:rPr>
        <w:tab/>
        <w:t>Source: Apple AB Denmark</w:t>
      </w:r>
    </w:p>
    <w:p w14:paraId="27AA80A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C6-250300</w:t>
      </w:r>
      <w:r>
        <w:rPr>
          <w:color w:val="993300"/>
          <w:u w:val="single"/>
        </w:rPr>
        <w:t>.</w:t>
      </w:r>
    </w:p>
    <w:p w14:paraId="2F86A205" w14:textId="4A11E018" w:rsidR="00E62E03" w:rsidRDefault="00E62E03" w:rsidP="00E62E03">
      <w:pPr>
        <w:rPr>
          <w:rFonts w:ascii="Arial" w:hAnsi="Arial" w:cs="Arial"/>
          <w:b/>
          <w:sz w:val="24"/>
        </w:rPr>
      </w:pPr>
      <w:r>
        <w:rPr>
          <w:rFonts w:ascii="Arial" w:hAnsi="Arial" w:cs="Arial"/>
          <w:b/>
          <w:color w:val="0000FF"/>
          <w:sz w:val="24"/>
        </w:rPr>
        <w:t>C6-250264</w:t>
      </w:r>
      <w:r>
        <w:rPr>
          <w:rFonts w:ascii="Arial" w:hAnsi="Arial" w:cs="Arial"/>
          <w:b/>
          <w:color w:val="0000FF"/>
          <w:sz w:val="24"/>
        </w:rPr>
        <w:tab/>
      </w:r>
      <w:r>
        <w:rPr>
          <w:rFonts w:ascii="Arial" w:hAnsi="Arial" w:cs="Arial"/>
          <w:b/>
          <w:sz w:val="24"/>
        </w:rPr>
        <w:t>Correction to AKA TC 15.1.4 and 15.2.4</w:t>
      </w:r>
    </w:p>
    <w:p w14:paraId="4D74CC0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r>
        <w:rPr>
          <w:i/>
        </w:rPr>
        <w:tab/>
        <w:t xml:space="preserve">  CR-0591  Cat: F (Rel-18)</w:t>
      </w:r>
      <w:r>
        <w:rPr>
          <w:i/>
        </w:rPr>
        <w:br/>
      </w:r>
      <w:r>
        <w:rPr>
          <w:i/>
        </w:rPr>
        <w:br/>
      </w:r>
      <w:r>
        <w:rPr>
          <w:i/>
        </w:rPr>
        <w:tab/>
      </w:r>
      <w:r>
        <w:rPr>
          <w:i/>
        </w:rPr>
        <w:tab/>
      </w:r>
      <w:r>
        <w:rPr>
          <w:i/>
        </w:rPr>
        <w:tab/>
      </w:r>
      <w:r>
        <w:rPr>
          <w:i/>
        </w:rPr>
        <w:tab/>
      </w:r>
      <w:r>
        <w:rPr>
          <w:i/>
        </w:rPr>
        <w:tab/>
        <w:t>Source: MediaTek Inc.</w:t>
      </w:r>
    </w:p>
    <w:p w14:paraId="36A916D6" w14:textId="77777777" w:rsidR="00E62E03" w:rsidRDefault="00E62E03" w:rsidP="00E62E03">
      <w:pPr>
        <w:rPr>
          <w:rFonts w:ascii="Arial" w:hAnsi="Arial" w:cs="Arial"/>
          <w:b/>
        </w:rPr>
      </w:pPr>
      <w:r>
        <w:rPr>
          <w:rFonts w:ascii="Arial" w:hAnsi="Arial" w:cs="Arial"/>
          <w:b/>
        </w:rPr>
        <w:t xml:space="preserve">Abstract: </w:t>
      </w:r>
    </w:p>
    <w:p w14:paraId="49BC0D75" w14:textId="77777777" w:rsidR="00E62E03" w:rsidRDefault="00E62E03" w:rsidP="00E62E03">
      <w:r>
        <w:t xml:space="preserve">With current test case implementations, for example TC 15.1.4, in step m) during the AUTHENTICATION procedure, new 5GMM security context parameters will be established, e.g. new </w:t>
      </w:r>
      <w:proofErr w:type="spellStart"/>
      <w:r>
        <w:t>ngKSI</w:t>
      </w:r>
      <w:proofErr w:type="spellEnd"/>
      <w:r>
        <w:t xml:space="preserve"> will be assigned to UE, and this </w:t>
      </w:r>
      <w:proofErr w:type="spellStart"/>
      <w:r>
        <w:t>ngKSI</w:t>
      </w:r>
      <w:proofErr w:type="spellEnd"/>
      <w:r>
        <w:t xml:space="preserve"> would be same as the one used in the SECURITY MODE COMMAND message ("000"). Thus, UE will normally perform the Security mode control procedure and not response with a SECURITY MODE REJECT message as expected in the Acceptance criteria.</w:t>
      </w:r>
    </w:p>
    <w:p w14:paraId="30796B32" w14:textId="77777777" w:rsidR="00E62E03" w:rsidRDefault="00E62E03" w:rsidP="00E62E03">
      <w:r>
        <w:t>In addition, according to TS 33.501 clause 6.1.3.1 and TS 24.501 clauses 5.4.1.2 and 5.4.2.2, there is no requirement indicating that “the UE rejects the SECURITY MODE COMMAND with the existing 5G NAS security context parameters if the SUPI is changed.”, therefore the test purpose and Acceptance criteria shall be modified to align with the conformance requirements in clauses 15.1.4.2 and 15.2.4.2.</w:t>
      </w:r>
    </w:p>
    <w:p w14:paraId="7D7922AE" w14:textId="77777777" w:rsidR="00E62E03" w:rsidRDefault="00E62E03" w:rsidP="00E62E03">
      <w:pPr>
        <w:rPr>
          <w:rFonts w:ascii="Arial" w:hAnsi="Arial" w:cs="Arial"/>
          <w:b/>
        </w:rPr>
      </w:pPr>
      <w:r>
        <w:rPr>
          <w:rFonts w:ascii="Arial" w:hAnsi="Arial" w:cs="Arial"/>
          <w:b/>
        </w:rPr>
        <w:t xml:space="preserve">Discussion: </w:t>
      </w:r>
    </w:p>
    <w:p w14:paraId="15422E16" w14:textId="77777777" w:rsidR="00E62E03" w:rsidRDefault="00E62E03" w:rsidP="00E62E03">
      <w:r>
        <w:t>Need to clarify behaviour of ME in case the network is trying to re-use an invalid security context (K_amF9).</w:t>
      </w:r>
    </w:p>
    <w:p w14:paraId="6F58968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D804F7" w14:textId="0BA4BB95" w:rsidR="00E62E03" w:rsidRDefault="00E62E03" w:rsidP="00E62E03">
      <w:pPr>
        <w:rPr>
          <w:rFonts w:ascii="Arial" w:hAnsi="Arial" w:cs="Arial"/>
          <w:b/>
          <w:sz w:val="24"/>
        </w:rPr>
      </w:pPr>
      <w:r>
        <w:rPr>
          <w:rFonts w:ascii="Arial" w:hAnsi="Arial" w:cs="Arial"/>
          <w:b/>
          <w:color w:val="0000FF"/>
          <w:sz w:val="24"/>
        </w:rPr>
        <w:t>C6-250265</w:t>
      </w:r>
      <w:r>
        <w:rPr>
          <w:rFonts w:ascii="Arial" w:hAnsi="Arial" w:cs="Arial"/>
          <w:b/>
          <w:color w:val="0000FF"/>
          <w:sz w:val="24"/>
        </w:rPr>
        <w:tab/>
      </w:r>
      <w:r>
        <w:rPr>
          <w:rFonts w:ascii="Arial" w:hAnsi="Arial" w:cs="Arial"/>
          <w:b/>
          <w:sz w:val="24"/>
        </w:rPr>
        <w:t>Correction to AKA TC 15.1.4 and 15.2.4</w:t>
      </w:r>
    </w:p>
    <w:p w14:paraId="2296270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CR-0025  Cat: F (Rel-18)</w:t>
      </w:r>
      <w:r>
        <w:rPr>
          <w:i/>
        </w:rPr>
        <w:br/>
      </w:r>
      <w:r>
        <w:rPr>
          <w:i/>
        </w:rPr>
        <w:br/>
      </w:r>
      <w:r>
        <w:rPr>
          <w:i/>
        </w:rPr>
        <w:tab/>
      </w:r>
      <w:r>
        <w:rPr>
          <w:i/>
        </w:rPr>
        <w:tab/>
      </w:r>
      <w:r>
        <w:rPr>
          <w:i/>
        </w:rPr>
        <w:tab/>
      </w:r>
      <w:r>
        <w:rPr>
          <w:i/>
        </w:rPr>
        <w:tab/>
      </w:r>
      <w:r>
        <w:rPr>
          <w:i/>
        </w:rPr>
        <w:tab/>
        <w:t>Source: MediaTek Inc.</w:t>
      </w:r>
    </w:p>
    <w:p w14:paraId="1EB11A0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EC428" w14:textId="4015478E" w:rsidR="00E62E03" w:rsidRDefault="00E62E03" w:rsidP="00E62E03">
      <w:pPr>
        <w:rPr>
          <w:rFonts w:ascii="Arial" w:hAnsi="Arial" w:cs="Arial"/>
          <w:b/>
          <w:sz w:val="24"/>
        </w:rPr>
      </w:pPr>
      <w:r>
        <w:rPr>
          <w:rFonts w:ascii="Arial" w:hAnsi="Arial" w:cs="Arial"/>
          <w:b/>
          <w:color w:val="0000FF"/>
          <w:sz w:val="24"/>
        </w:rPr>
        <w:lastRenderedPageBreak/>
        <w:t>C6-250289</w:t>
      </w:r>
      <w:r>
        <w:rPr>
          <w:rFonts w:ascii="Arial" w:hAnsi="Arial" w:cs="Arial"/>
          <w:b/>
          <w:color w:val="0000FF"/>
          <w:sz w:val="24"/>
        </w:rPr>
        <w:tab/>
      </w:r>
      <w:r>
        <w:rPr>
          <w:rFonts w:ascii="Arial" w:hAnsi="Arial" w:cs="Arial"/>
          <w:b/>
          <w:sz w:val="24"/>
        </w:rPr>
        <w:t>Correction to SUCI calculation TC 5.3.16</w:t>
      </w:r>
    </w:p>
    <w:p w14:paraId="5782C5B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CR-0026  Cat: F (Rel-18)</w:t>
      </w:r>
      <w:r>
        <w:rPr>
          <w:i/>
        </w:rPr>
        <w:br/>
      </w:r>
      <w:r>
        <w:rPr>
          <w:i/>
        </w:rPr>
        <w:br/>
      </w:r>
      <w:r>
        <w:rPr>
          <w:i/>
        </w:rPr>
        <w:tab/>
      </w:r>
      <w:r>
        <w:rPr>
          <w:i/>
        </w:rPr>
        <w:tab/>
      </w:r>
      <w:r>
        <w:rPr>
          <w:i/>
        </w:rPr>
        <w:tab/>
      </w:r>
      <w:r>
        <w:rPr>
          <w:i/>
        </w:rPr>
        <w:tab/>
      </w:r>
      <w:r>
        <w:rPr>
          <w:i/>
        </w:rPr>
        <w:tab/>
        <w:t>Source: MediaTek Inc.</w:t>
      </w:r>
    </w:p>
    <w:p w14:paraId="699276A0"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714C" w14:textId="0228B28E" w:rsidR="00E62E03" w:rsidRDefault="00E62E03" w:rsidP="00E62E03">
      <w:pPr>
        <w:rPr>
          <w:rFonts w:ascii="Arial" w:hAnsi="Arial" w:cs="Arial"/>
          <w:b/>
          <w:sz w:val="24"/>
        </w:rPr>
      </w:pPr>
      <w:r>
        <w:rPr>
          <w:rFonts w:ascii="Arial" w:hAnsi="Arial" w:cs="Arial"/>
          <w:b/>
          <w:color w:val="0000FF"/>
          <w:sz w:val="24"/>
        </w:rPr>
        <w:t>C6-250299</w:t>
      </w:r>
      <w:r>
        <w:rPr>
          <w:rFonts w:ascii="Arial" w:hAnsi="Arial" w:cs="Arial"/>
          <w:b/>
          <w:color w:val="0000FF"/>
          <w:sz w:val="24"/>
        </w:rPr>
        <w:tab/>
      </w:r>
      <w:r>
        <w:rPr>
          <w:rFonts w:ascii="Arial" w:hAnsi="Arial" w:cs="Arial"/>
          <w:b/>
          <w:sz w:val="24"/>
        </w:rPr>
        <w:t>Backward compatibility handling of USIM without extended security parameter storage in EF_5GAuthKeys</w:t>
      </w:r>
    </w:p>
    <w:p w14:paraId="44C16C0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r>
        <w:rPr>
          <w:i/>
        </w:rPr>
        <w:tab/>
        <w:t xml:space="preserve">  CR-1073  rev 1 Cat: F (Rel-18)</w:t>
      </w:r>
      <w:r>
        <w:rPr>
          <w:i/>
        </w:rPr>
        <w:br/>
      </w:r>
      <w:r>
        <w:rPr>
          <w:i/>
        </w:rPr>
        <w:br/>
      </w:r>
      <w:r>
        <w:rPr>
          <w:i/>
        </w:rPr>
        <w:tab/>
      </w:r>
      <w:r>
        <w:rPr>
          <w:i/>
        </w:rPr>
        <w:tab/>
      </w:r>
      <w:r>
        <w:rPr>
          <w:i/>
        </w:rPr>
        <w:tab/>
      </w:r>
      <w:r>
        <w:rPr>
          <w:i/>
        </w:rPr>
        <w:tab/>
      </w:r>
      <w:r>
        <w:rPr>
          <w:i/>
        </w:rPr>
        <w:tab/>
        <w:t>Source: Apple AB Denmark</w:t>
      </w:r>
    </w:p>
    <w:p w14:paraId="378A3E08" w14:textId="77777777" w:rsidR="00E62E03" w:rsidRDefault="00E62E03" w:rsidP="00E62E03">
      <w:pPr>
        <w:rPr>
          <w:color w:val="808080"/>
        </w:rPr>
      </w:pPr>
      <w:r>
        <w:rPr>
          <w:color w:val="808080"/>
        </w:rPr>
        <w:t>(Replaces C6-250258)</w:t>
      </w:r>
    </w:p>
    <w:p w14:paraId="41F2725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C6-250316</w:t>
      </w:r>
      <w:r>
        <w:rPr>
          <w:color w:val="993300"/>
          <w:u w:val="single"/>
        </w:rPr>
        <w:t>.</w:t>
      </w:r>
    </w:p>
    <w:p w14:paraId="0E6B9874" w14:textId="0BC8BA64" w:rsidR="00E62E03" w:rsidRDefault="00E62E03" w:rsidP="00E62E03">
      <w:pPr>
        <w:rPr>
          <w:rFonts w:ascii="Arial" w:hAnsi="Arial" w:cs="Arial"/>
          <w:b/>
          <w:sz w:val="24"/>
        </w:rPr>
      </w:pPr>
      <w:r>
        <w:rPr>
          <w:rFonts w:ascii="Arial" w:hAnsi="Arial" w:cs="Arial"/>
          <w:b/>
          <w:color w:val="0000FF"/>
          <w:sz w:val="24"/>
        </w:rPr>
        <w:t>C6-250316</w:t>
      </w:r>
      <w:r>
        <w:rPr>
          <w:rFonts w:ascii="Arial" w:hAnsi="Arial" w:cs="Arial"/>
          <w:b/>
          <w:color w:val="0000FF"/>
          <w:sz w:val="24"/>
        </w:rPr>
        <w:tab/>
      </w:r>
      <w:r>
        <w:rPr>
          <w:rFonts w:ascii="Arial" w:hAnsi="Arial" w:cs="Arial"/>
          <w:b/>
          <w:sz w:val="24"/>
        </w:rPr>
        <w:t>Backward compatibility handling of USIM without extended security parameter storage in EF_5GAuthKeys</w:t>
      </w:r>
    </w:p>
    <w:p w14:paraId="2E911F6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r>
        <w:rPr>
          <w:i/>
        </w:rPr>
        <w:tab/>
        <w:t xml:space="preserve">  CR-1073  rev 2 Cat: F (Rel-18)</w:t>
      </w:r>
      <w:r>
        <w:rPr>
          <w:i/>
        </w:rPr>
        <w:br/>
      </w:r>
      <w:r>
        <w:rPr>
          <w:i/>
        </w:rPr>
        <w:br/>
      </w:r>
      <w:r>
        <w:rPr>
          <w:i/>
        </w:rPr>
        <w:tab/>
      </w:r>
      <w:r>
        <w:rPr>
          <w:i/>
        </w:rPr>
        <w:tab/>
      </w:r>
      <w:r>
        <w:rPr>
          <w:i/>
        </w:rPr>
        <w:tab/>
      </w:r>
      <w:r>
        <w:rPr>
          <w:i/>
        </w:rPr>
        <w:tab/>
      </w:r>
      <w:r>
        <w:rPr>
          <w:i/>
        </w:rPr>
        <w:tab/>
        <w:t>Source: Apple AB Denmark</w:t>
      </w:r>
    </w:p>
    <w:p w14:paraId="0A9D89A8" w14:textId="77777777" w:rsidR="00E62E03" w:rsidRDefault="00E62E03" w:rsidP="00E62E03">
      <w:pPr>
        <w:rPr>
          <w:color w:val="808080"/>
        </w:rPr>
      </w:pPr>
      <w:r>
        <w:rPr>
          <w:color w:val="808080"/>
        </w:rPr>
        <w:t>(Replaces C6-250299)</w:t>
      </w:r>
    </w:p>
    <w:p w14:paraId="4061621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C6-250336</w:t>
      </w:r>
      <w:r>
        <w:rPr>
          <w:color w:val="993300"/>
          <w:u w:val="single"/>
        </w:rPr>
        <w:t>.</w:t>
      </w:r>
    </w:p>
    <w:p w14:paraId="49F1F88F" w14:textId="7815A834" w:rsidR="00E62E03" w:rsidRDefault="00E62E03" w:rsidP="00E62E03">
      <w:pPr>
        <w:rPr>
          <w:rFonts w:ascii="Arial" w:hAnsi="Arial" w:cs="Arial"/>
          <w:b/>
          <w:sz w:val="24"/>
        </w:rPr>
      </w:pPr>
      <w:r>
        <w:rPr>
          <w:rFonts w:ascii="Arial" w:hAnsi="Arial" w:cs="Arial"/>
          <w:b/>
          <w:color w:val="0000FF"/>
          <w:sz w:val="24"/>
        </w:rPr>
        <w:t>C6-250336</w:t>
      </w:r>
      <w:r>
        <w:rPr>
          <w:rFonts w:ascii="Arial" w:hAnsi="Arial" w:cs="Arial"/>
          <w:b/>
          <w:color w:val="0000FF"/>
          <w:sz w:val="24"/>
        </w:rPr>
        <w:tab/>
      </w:r>
      <w:r>
        <w:rPr>
          <w:rFonts w:ascii="Arial" w:hAnsi="Arial" w:cs="Arial"/>
          <w:b/>
          <w:sz w:val="24"/>
        </w:rPr>
        <w:t>Backward compatibility handling of USIM without extended security parameter storage in EF_5GAuthKeys</w:t>
      </w:r>
    </w:p>
    <w:p w14:paraId="228E527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r>
        <w:rPr>
          <w:i/>
        </w:rPr>
        <w:tab/>
        <w:t xml:space="preserve">  CR-1073  rev 3 Cat: F (Rel-18)</w:t>
      </w:r>
      <w:r>
        <w:rPr>
          <w:i/>
        </w:rPr>
        <w:br/>
      </w:r>
      <w:r>
        <w:rPr>
          <w:i/>
        </w:rPr>
        <w:br/>
      </w:r>
      <w:r>
        <w:rPr>
          <w:i/>
        </w:rPr>
        <w:tab/>
      </w:r>
      <w:r>
        <w:rPr>
          <w:i/>
        </w:rPr>
        <w:tab/>
      </w:r>
      <w:r>
        <w:rPr>
          <w:i/>
        </w:rPr>
        <w:tab/>
      </w:r>
      <w:r>
        <w:rPr>
          <w:i/>
        </w:rPr>
        <w:tab/>
      </w:r>
      <w:r>
        <w:rPr>
          <w:i/>
        </w:rPr>
        <w:tab/>
        <w:t>Source: Apple AB Denmark</w:t>
      </w:r>
    </w:p>
    <w:p w14:paraId="4887E67C" w14:textId="77777777" w:rsidR="00E62E03" w:rsidRDefault="00E62E03" w:rsidP="00E62E03">
      <w:pPr>
        <w:rPr>
          <w:color w:val="808080"/>
        </w:rPr>
      </w:pPr>
      <w:r>
        <w:rPr>
          <w:color w:val="808080"/>
        </w:rPr>
        <w:t>(Replaces C6-250316)</w:t>
      </w:r>
    </w:p>
    <w:p w14:paraId="51833B5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42520" w14:textId="472846BF" w:rsidR="00E62E03" w:rsidRDefault="00E62E03" w:rsidP="00E62E03">
      <w:pPr>
        <w:rPr>
          <w:rFonts w:ascii="Arial" w:hAnsi="Arial" w:cs="Arial"/>
          <w:b/>
          <w:sz w:val="24"/>
        </w:rPr>
      </w:pPr>
      <w:r>
        <w:rPr>
          <w:rFonts w:ascii="Arial" w:hAnsi="Arial" w:cs="Arial"/>
          <w:b/>
          <w:color w:val="0000FF"/>
          <w:sz w:val="24"/>
        </w:rPr>
        <w:t>C6-250300</w:t>
      </w:r>
      <w:r>
        <w:rPr>
          <w:rFonts w:ascii="Arial" w:hAnsi="Arial" w:cs="Arial"/>
          <w:b/>
          <w:color w:val="0000FF"/>
          <w:sz w:val="24"/>
        </w:rPr>
        <w:tab/>
      </w:r>
      <w:r>
        <w:rPr>
          <w:rFonts w:ascii="Arial" w:hAnsi="Arial" w:cs="Arial"/>
          <w:b/>
          <w:sz w:val="24"/>
        </w:rPr>
        <w:t>Backward compatibility handling of USIM without extended security parameter storage in EF_5GAuthKeys - Rel19</w:t>
      </w:r>
    </w:p>
    <w:p w14:paraId="374197B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r>
        <w:rPr>
          <w:i/>
        </w:rPr>
        <w:tab/>
        <w:t xml:space="preserve">  CR-1074  rev 1 Cat: A (Rel-19)</w:t>
      </w:r>
      <w:r>
        <w:rPr>
          <w:i/>
        </w:rPr>
        <w:br/>
      </w:r>
      <w:r>
        <w:rPr>
          <w:i/>
        </w:rPr>
        <w:br/>
      </w:r>
      <w:r>
        <w:rPr>
          <w:i/>
        </w:rPr>
        <w:tab/>
      </w:r>
      <w:r>
        <w:rPr>
          <w:i/>
        </w:rPr>
        <w:tab/>
      </w:r>
      <w:r>
        <w:rPr>
          <w:i/>
        </w:rPr>
        <w:tab/>
      </w:r>
      <w:r>
        <w:rPr>
          <w:i/>
        </w:rPr>
        <w:tab/>
      </w:r>
      <w:r>
        <w:rPr>
          <w:i/>
        </w:rPr>
        <w:tab/>
        <w:t>Source: Apple AB Denmark</w:t>
      </w:r>
    </w:p>
    <w:p w14:paraId="0A41D196" w14:textId="77777777" w:rsidR="00E62E03" w:rsidRDefault="00E62E03" w:rsidP="00E62E03">
      <w:pPr>
        <w:rPr>
          <w:color w:val="808080"/>
        </w:rPr>
      </w:pPr>
      <w:r>
        <w:rPr>
          <w:color w:val="808080"/>
        </w:rPr>
        <w:t>(Replaces C6-250259)</w:t>
      </w:r>
    </w:p>
    <w:p w14:paraId="0A878C9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C6-250317</w:t>
      </w:r>
      <w:r>
        <w:rPr>
          <w:color w:val="993300"/>
          <w:u w:val="single"/>
        </w:rPr>
        <w:t>.</w:t>
      </w:r>
    </w:p>
    <w:p w14:paraId="775D973D" w14:textId="2AAD152F" w:rsidR="00E62E03" w:rsidRDefault="00E62E03" w:rsidP="00E62E03">
      <w:pPr>
        <w:rPr>
          <w:rFonts w:ascii="Arial" w:hAnsi="Arial" w:cs="Arial"/>
          <w:b/>
          <w:sz w:val="24"/>
        </w:rPr>
      </w:pPr>
      <w:r>
        <w:rPr>
          <w:rFonts w:ascii="Arial" w:hAnsi="Arial" w:cs="Arial"/>
          <w:b/>
          <w:color w:val="0000FF"/>
          <w:sz w:val="24"/>
        </w:rPr>
        <w:t>C6-250317</w:t>
      </w:r>
      <w:r>
        <w:rPr>
          <w:rFonts w:ascii="Arial" w:hAnsi="Arial" w:cs="Arial"/>
          <w:b/>
          <w:color w:val="0000FF"/>
          <w:sz w:val="24"/>
        </w:rPr>
        <w:tab/>
      </w:r>
      <w:r>
        <w:rPr>
          <w:rFonts w:ascii="Arial" w:hAnsi="Arial" w:cs="Arial"/>
          <w:b/>
          <w:sz w:val="24"/>
        </w:rPr>
        <w:t>Backward compatibility handling of USIM without extended security parameter storage in EF_5GAuthKeys - Rel19</w:t>
      </w:r>
    </w:p>
    <w:p w14:paraId="163894F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r>
        <w:rPr>
          <w:i/>
        </w:rPr>
        <w:tab/>
        <w:t xml:space="preserve">  CR-1074  rev 2 Cat: A (Rel-19)</w:t>
      </w:r>
      <w:r>
        <w:rPr>
          <w:i/>
        </w:rPr>
        <w:br/>
      </w:r>
      <w:r>
        <w:rPr>
          <w:i/>
        </w:rPr>
        <w:br/>
      </w:r>
      <w:r>
        <w:rPr>
          <w:i/>
        </w:rPr>
        <w:tab/>
      </w:r>
      <w:r>
        <w:rPr>
          <w:i/>
        </w:rPr>
        <w:tab/>
      </w:r>
      <w:r>
        <w:rPr>
          <w:i/>
        </w:rPr>
        <w:tab/>
      </w:r>
      <w:r>
        <w:rPr>
          <w:i/>
        </w:rPr>
        <w:tab/>
      </w:r>
      <w:r>
        <w:rPr>
          <w:i/>
        </w:rPr>
        <w:tab/>
        <w:t>Source: Apple AB Denmark</w:t>
      </w:r>
    </w:p>
    <w:p w14:paraId="76876A74" w14:textId="77777777" w:rsidR="00E62E03" w:rsidRDefault="00E62E03" w:rsidP="00E62E03">
      <w:pPr>
        <w:rPr>
          <w:color w:val="808080"/>
        </w:rPr>
      </w:pPr>
      <w:r>
        <w:rPr>
          <w:color w:val="808080"/>
        </w:rPr>
        <w:lastRenderedPageBreak/>
        <w:t>(Replaces C6-250300)</w:t>
      </w:r>
    </w:p>
    <w:p w14:paraId="7011EEC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C6-250337</w:t>
      </w:r>
      <w:r>
        <w:rPr>
          <w:color w:val="993300"/>
          <w:u w:val="single"/>
        </w:rPr>
        <w:t>.</w:t>
      </w:r>
    </w:p>
    <w:p w14:paraId="57CE1487" w14:textId="2EC44AA1" w:rsidR="00E62E03" w:rsidRDefault="00E62E03" w:rsidP="00E62E03">
      <w:pPr>
        <w:rPr>
          <w:rFonts w:ascii="Arial" w:hAnsi="Arial" w:cs="Arial"/>
          <w:b/>
          <w:sz w:val="24"/>
        </w:rPr>
      </w:pPr>
      <w:r>
        <w:rPr>
          <w:rFonts w:ascii="Arial" w:hAnsi="Arial" w:cs="Arial"/>
          <w:b/>
          <w:color w:val="0000FF"/>
          <w:sz w:val="24"/>
        </w:rPr>
        <w:t>C6-250337</w:t>
      </w:r>
      <w:r>
        <w:rPr>
          <w:rFonts w:ascii="Arial" w:hAnsi="Arial" w:cs="Arial"/>
          <w:b/>
          <w:color w:val="0000FF"/>
          <w:sz w:val="24"/>
        </w:rPr>
        <w:tab/>
      </w:r>
      <w:r>
        <w:rPr>
          <w:rFonts w:ascii="Arial" w:hAnsi="Arial" w:cs="Arial"/>
          <w:b/>
          <w:sz w:val="24"/>
        </w:rPr>
        <w:t>Backward compatibility handling of USIM without extended security parameter storage in EF_5GAuthKeys - Rel19</w:t>
      </w:r>
    </w:p>
    <w:p w14:paraId="4DC8E22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r>
        <w:rPr>
          <w:i/>
        </w:rPr>
        <w:tab/>
        <w:t xml:space="preserve">  CR-1074  rev 3 Cat: A (Rel-19)</w:t>
      </w:r>
      <w:r>
        <w:rPr>
          <w:i/>
        </w:rPr>
        <w:br/>
      </w:r>
      <w:r>
        <w:rPr>
          <w:i/>
        </w:rPr>
        <w:br/>
      </w:r>
      <w:r>
        <w:rPr>
          <w:i/>
        </w:rPr>
        <w:tab/>
      </w:r>
      <w:r>
        <w:rPr>
          <w:i/>
        </w:rPr>
        <w:tab/>
      </w:r>
      <w:r>
        <w:rPr>
          <w:i/>
        </w:rPr>
        <w:tab/>
      </w:r>
      <w:r>
        <w:rPr>
          <w:i/>
        </w:rPr>
        <w:tab/>
      </w:r>
      <w:r>
        <w:rPr>
          <w:i/>
        </w:rPr>
        <w:tab/>
        <w:t>Source: Apple AB Denmark</w:t>
      </w:r>
    </w:p>
    <w:p w14:paraId="0CA4E069" w14:textId="77777777" w:rsidR="00E62E03" w:rsidRDefault="00E62E03" w:rsidP="00E62E03">
      <w:pPr>
        <w:rPr>
          <w:color w:val="808080"/>
        </w:rPr>
      </w:pPr>
      <w:r>
        <w:rPr>
          <w:color w:val="808080"/>
        </w:rPr>
        <w:t>(Replaces C6-250317)</w:t>
      </w:r>
    </w:p>
    <w:p w14:paraId="28F0AFD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5FAFC" w14:textId="328DB5A5" w:rsidR="00E62E03" w:rsidRDefault="00E62E03" w:rsidP="00E62E03">
      <w:pPr>
        <w:rPr>
          <w:rFonts w:ascii="Arial" w:hAnsi="Arial" w:cs="Arial"/>
          <w:b/>
          <w:sz w:val="24"/>
        </w:rPr>
      </w:pPr>
      <w:r>
        <w:rPr>
          <w:rFonts w:ascii="Arial" w:hAnsi="Arial" w:cs="Arial"/>
          <w:b/>
          <w:color w:val="0000FF"/>
          <w:sz w:val="24"/>
        </w:rPr>
        <w:t>C6-250350</w:t>
      </w:r>
      <w:r>
        <w:rPr>
          <w:rFonts w:ascii="Arial" w:hAnsi="Arial" w:cs="Arial"/>
          <w:b/>
          <w:color w:val="0000FF"/>
          <w:sz w:val="24"/>
        </w:rPr>
        <w:tab/>
      </w:r>
      <w:r>
        <w:rPr>
          <w:rFonts w:ascii="Arial" w:hAnsi="Arial" w:cs="Arial"/>
          <w:b/>
          <w:sz w:val="24"/>
        </w:rPr>
        <w:t>Change reference from ETSI TS 102 223 to 3GPP TS 31.111</w:t>
      </w:r>
    </w:p>
    <w:p w14:paraId="7416BFC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w:t>
      </w:r>
      <w:r>
        <w:rPr>
          <w:i/>
        </w:rPr>
        <w:tab/>
        <w:t xml:space="preserve">  CR-0027  Cat: D (Rel-18)</w:t>
      </w:r>
      <w:r>
        <w:rPr>
          <w:i/>
        </w:rPr>
        <w:br/>
      </w:r>
      <w:r>
        <w:rPr>
          <w:i/>
        </w:rPr>
        <w:br/>
      </w:r>
      <w:r>
        <w:rPr>
          <w:i/>
        </w:rPr>
        <w:tab/>
      </w:r>
      <w:r>
        <w:rPr>
          <w:i/>
        </w:rPr>
        <w:tab/>
      </w:r>
      <w:r>
        <w:rPr>
          <w:i/>
        </w:rPr>
        <w:tab/>
      </w:r>
      <w:r>
        <w:rPr>
          <w:i/>
        </w:rPr>
        <w:tab/>
      </w:r>
      <w:r>
        <w:rPr>
          <w:i/>
        </w:rPr>
        <w:tab/>
        <w:t>Source: Comprion</w:t>
      </w:r>
    </w:p>
    <w:p w14:paraId="3683775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68B7B" w14:textId="7C3D437B" w:rsidR="00E62E03" w:rsidRDefault="00E62E03" w:rsidP="00E62E03">
      <w:pPr>
        <w:rPr>
          <w:rFonts w:ascii="Arial" w:hAnsi="Arial" w:cs="Arial"/>
          <w:b/>
          <w:sz w:val="24"/>
        </w:rPr>
      </w:pPr>
      <w:r>
        <w:rPr>
          <w:rFonts w:ascii="Arial" w:hAnsi="Arial" w:cs="Arial"/>
          <w:b/>
          <w:color w:val="0000FF"/>
          <w:sz w:val="24"/>
        </w:rPr>
        <w:t>C6-250351</w:t>
      </w:r>
      <w:r>
        <w:rPr>
          <w:rFonts w:ascii="Arial" w:hAnsi="Arial" w:cs="Arial"/>
          <w:b/>
          <w:color w:val="0000FF"/>
          <w:sz w:val="24"/>
        </w:rPr>
        <w:tab/>
      </w:r>
      <w:r>
        <w:rPr>
          <w:rFonts w:ascii="Arial" w:hAnsi="Arial" w:cs="Arial"/>
          <w:b/>
          <w:sz w:val="24"/>
        </w:rPr>
        <w:t>Change reference from ETSI TS 102 223 to 3GPP TS 31.111</w:t>
      </w:r>
    </w:p>
    <w:p w14:paraId="71C67D7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w:t>
      </w:r>
      <w:r>
        <w:rPr>
          <w:i/>
        </w:rPr>
        <w:tab/>
        <w:t xml:space="preserve">  CR-0002  Cat: D (Rel-18)</w:t>
      </w:r>
      <w:r>
        <w:rPr>
          <w:i/>
        </w:rPr>
        <w:br/>
      </w:r>
      <w:r>
        <w:rPr>
          <w:i/>
        </w:rPr>
        <w:br/>
      </w:r>
      <w:r>
        <w:rPr>
          <w:i/>
        </w:rPr>
        <w:tab/>
      </w:r>
      <w:r>
        <w:rPr>
          <w:i/>
        </w:rPr>
        <w:tab/>
      </w:r>
      <w:r>
        <w:rPr>
          <w:i/>
        </w:rPr>
        <w:tab/>
      </w:r>
      <w:r>
        <w:rPr>
          <w:i/>
        </w:rPr>
        <w:tab/>
      </w:r>
      <w:r>
        <w:rPr>
          <w:i/>
        </w:rPr>
        <w:tab/>
        <w:t>Source: Comprion</w:t>
      </w:r>
    </w:p>
    <w:p w14:paraId="7DC8BDB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91497" w14:textId="77777777" w:rsidR="00E62E03" w:rsidRDefault="00E62E03" w:rsidP="00E62E03">
      <w:pPr>
        <w:pStyle w:val="Heading3"/>
      </w:pPr>
      <w:bookmarkStart w:id="103" w:name="_Toc199144237"/>
      <w:r>
        <w:lastRenderedPageBreak/>
        <w:t>18.5</w:t>
      </w:r>
      <w:r>
        <w:tab/>
        <w:t>CT aspects of NBI18 [NBI18]</w:t>
      </w:r>
      <w:bookmarkEnd w:id="103"/>
    </w:p>
    <w:p w14:paraId="1AEE1DBE" w14:textId="77777777" w:rsidR="00E62E03" w:rsidRDefault="00E62E03" w:rsidP="00E62E03">
      <w:pPr>
        <w:pStyle w:val="Heading3"/>
      </w:pPr>
      <w:bookmarkStart w:id="104" w:name="_Toc199144238"/>
      <w:r>
        <w:t>18.6</w:t>
      </w:r>
      <w:r>
        <w:tab/>
        <w:t>CT aspects of SBIProtoc18 [SBIProtoc18]</w:t>
      </w:r>
      <w:bookmarkEnd w:id="104"/>
    </w:p>
    <w:p w14:paraId="2BEBDF4A" w14:textId="77777777" w:rsidR="00E62E03" w:rsidRDefault="00E62E03" w:rsidP="00E62E03">
      <w:pPr>
        <w:pStyle w:val="Heading3"/>
      </w:pPr>
      <w:bookmarkStart w:id="105" w:name="_Toc199144239"/>
      <w:r>
        <w:t>18.7</w:t>
      </w:r>
      <w:r>
        <w:tab/>
        <w:t>Stage-3 5GS NAS protocol development 18 general aspects [5GProtoc18]</w:t>
      </w:r>
      <w:bookmarkEnd w:id="105"/>
    </w:p>
    <w:p w14:paraId="0069DC3B" w14:textId="77777777" w:rsidR="00E62E03" w:rsidRDefault="00E62E03" w:rsidP="00E62E03">
      <w:pPr>
        <w:pStyle w:val="Heading3"/>
      </w:pPr>
      <w:bookmarkStart w:id="106" w:name="_Toc199144240"/>
      <w:r>
        <w:t>18.8</w:t>
      </w:r>
      <w:r>
        <w:tab/>
        <w:t>Stage-3 5GS NAS protocol development 18 non 3GPP aspects [5GProtoc18-non3GPP]</w:t>
      </w:r>
      <w:bookmarkEnd w:id="106"/>
    </w:p>
    <w:p w14:paraId="40A175FE" w14:textId="77777777" w:rsidR="00E62E03" w:rsidRDefault="00E62E03" w:rsidP="00E62E03">
      <w:pPr>
        <w:pStyle w:val="Heading3"/>
      </w:pPr>
      <w:bookmarkStart w:id="107" w:name="_Toc199144241"/>
      <w:r>
        <w:t>18.9</w:t>
      </w:r>
      <w:r>
        <w:tab/>
        <w:t>Stage-3 SAE Protocol Development [SAES18]</w:t>
      </w:r>
      <w:bookmarkEnd w:id="107"/>
    </w:p>
    <w:p w14:paraId="4A7771EE" w14:textId="77777777" w:rsidR="00E62E03" w:rsidRDefault="00E62E03" w:rsidP="00E62E03">
      <w:pPr>
        <w:pStyle w:val="Heading3"/>
      </w:pPr>
      <w:bookmarkStart w:id="108" w:name="_Toc199144242"/>
      <w:r>
        <w:t>18.10</w:t>
      </w:r>
      <w:r>
        <w:tab/>
        <w:t>Stage-3 SAE Protocol Development CSFB [SAES18-CSFB]</w:t>
      </w:r>
      <w:bookmarkEnd w:id="108"/>
    </w:p>
    <w:p w14:paraId="22855FAB" w14:textId="77777777" w:rsidR="00E62E03" w:rsidRDefault="00E62E03" w:rsidP="00E62E03">
      <w:pPr>
        <w:pStyle w:val="Heading3"/>
      </w:pPr>
      <w:bookmarkStart w:id="109" w:name="_Toc199144243"/>
      <w:r>
        <w:t>18.11</w:t>
      </w:r>
      <w:r>
        <w:tab/>
        <w:t>Stage-3 SAE Protocol Development non 3GPP [SAES18-non3GPP]</w:t>
      </w:r>
      <w:bookmarkEnd w:id="109"/>
    </w:p>
    <w:p w14:paraId="1BDD7604" w14:textId="77777777" w:rsidR="00E62E03" w:rsidRDefault="00E62E03" w:rsidP="00E62E03">
      <w:pPr>
        <w:pStyle w:val="Heading3"/>
      </w:pPr>
      <w:bookmarkStart w:id="110" w:name="_Toc199144244"/>
      <w:r>
        <w:t>18.12</w:t>
      </w:r>
      <w:r>
        <w:tab/>
        <w:t>Protocol enhancements for Mission Critical Services [MCProtoc18]</w:t>
      </w:r>
      <w:bookmarkEnd w:id="110"/>
    </w:p>
    <w:p w14:paraId="532A3FAF" w14:textId="77777777" w:rsidR="00E62E03" w:rsidRDefault="00E62E03" w:rsidP="00E62E03">
      <w:pPr>
        <w:pStyle w:val="Heading3"/>
      </w:pPr>
      <w:bookmarkStart w:id="111" w:name="_Toc199144245"/>
      <w:r>
        <w:t>18.13</w:t>
      </w:r>
      <w:r>
        <w:tab/>
        <w:t>MPS for Supplementary Services [</w:t>
      </w:r>
      <w:proofErr w:type="spellStart"/>
      <w:r>
        <w:t>MPSSupServ</w:t>
      </w:r>
      <w:proofErr w:type="spellEnd"/>
      <w:r>
        <w:t>]</w:t>
      </w:r>
      <w:bookmarkEnd w:id="111"/>
    </w:p>
    <w:p w14:paraId="44673FD1" w14:textId="77777777" w:rsidR="00E62E03" w:rsidRDefault="00E62E03" w:rsidP="00E62E03">
      <w:pPr>
        <w:pStyle w:val="Heading3"/>
      </w:pPr>
      <w:bookmarkStart w:id="112" w:name="_Toc199144246"/>
      <w:r>
        <w:t>18.14</w:t>
      </w:r>
      <w:r>
        <w:tab/>
        <w:t>CT aspects of Mission Critical Services over 5MBS [MCOver5MBS]</w:t>
      </w:r>
      <w:bookmarkEnd w:id="112"/>
    </w:p>
    <w:p w14:paraId="76A45876" w14:textId="77777777" w:rsidR="00E62E03" w:rsidRDefault="00E62E03" w:rsidP="00E62E03">
      <w:pPr>
        <w:pStyle w:val="Heading3"/>
      </w:pPr>
      <w:bookmarkStart w:id="113" w:name="_Toc199144247"/>
      <w:r>
        <w:t>18.15</w:t>
      </w:r>
      <w:r>
        <w:tab/>
        <w:t>CT aspects of Mission Critical Services over 5GProSe [MCOver5GProSe]</w:t>
      </w:r>
      <w:bookmarkEnd w:id="113"/>
    </w:p>
    <w:p w14:paraId="24E009EE" w14:textId="77777777" w:rsidR="00E62E03" w:rsidRDefault="00E62E03" w:rsidP="00E62E03">
      <w:pPr>
        <w:pStyle w:val="Heading3"/>
      </w:pPr>
      <w:bookmarkStart w:id="114" w:name="_Toc199144248"/>
      <w:r>
        <w:t>18.16</w:t>
      </w:r>
      <w:r>
        <w:tab/>
        <w:t>IMS Stage-3 IETF Protocol Alignment [IMSProtoc18]</w:t>
      </w:r>
      <w:bookmarkEnd w:id="114"/>
    </w:p>
    <w:p w14:paraId="3CD46F13" w14:textId="77777777" w:rsidR="00E62E03" w:rsidRDefault="00E62E03" w:rsidP="00E62E03">
      <w:pPr>
        <w:pStyle w:val="Heading3"/>
      </w:pPr>
      <w:bookmarkStart w:id="115" w:name="_Toc199144249"/>
      <w:r>
        <w:t>18.17</w:t>
      </w:r>
      <w:r>
        <w:tab/>
        <w:t>CT aspects of Signal level Enhanced Network Selection [SENSE]</w:t>
      </w:r>
      <w:bookmarkEnd w:id="115"/>
    </w:p>
    <w:p w14:paraId="2B74D950" w14:textId="77777777" w:rsidR="00E62E03" w:rsidRDefault="00E62E03" w:rsidP="00E62E03">
      <w:pPr>
        <w:pStyle w:val="Heading3"/>
      </w:pPr>
      <w:bookmarkStart w:id="116" w:name="_Toc199144250"/>
      <w:r>
        <w:t>18.18</w:t>
      </w:r>
      <w:r>
        <w:tab/>
        <w:t>Rel-18 Enhancements of UE Policy [UEP18]</w:t>
      </w:r>
      <w:bookmarkEnd w:id="116"/>
    </w:p>
    <w:p w14:paraId="6A8E09E0" w14:textId="77777777" w:rsidR="00E62E03" w:rsidRDefault="00E62E03" w:rsidP="00E62E03">
      <w:pPr>
        <w:pStyle w:val="Heading3"/>
      </w:pPr>
      <w:bookmarkStart w:id="117" w:name="_Toc199144251"/>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17"/>
    </w:p>
    <w:p w14:paraId="1FC0F455" w14:textId="77777777" w:rsidR="00E62E03" w:rsidRDefault="00E62E03" w:rsidP="00E62E03">
      <w:pPr>
        <w:pStyle w:val="Heading3"/>
      </w:pPr>
      <w:bookmarkStart w:id="118" w:name="_Toc199144252"/>
      <w:r>
        <w:t>18.20</w:t>
      </w:r>
      <w:r>
        <w:tab/>
        <w:t>CT aspects on Multiple location report for MT-LR Immediate Location Request for regulatory services [TEI18_MLR]</w:t>
      </w:r>
      <w:bookmarkEnd w:id="118"/>
    </w:p>
    <w:p w14:paraId="289E989A" w14:textId="77777777" w:rsidR="00E62E03" w:rsidRDefault="00E62E03" w:rsidP="00E62E03">
      <w:pPr>
        <w:pStyle w:val="Heading3"/>
      </w:pPr>
      <w:bookmarkStart w:id="119" w:name="_Toc199144253"/>
      <w:r>
        <w:t>18.21</w:t>
      </w:r>
      <w:r>
        <w:tab/>
        <w:t>Enhancement of Shared Data ID and Handling [</w:t>
      </w:r>
      <w:proofErr w:type="spellStart"/>
      <w:r>
        <w:t>ShDatID_H</w:t>
      </w:r>
      <w:proofErr w:type="spellEnd"/>
      <w:r>
        <w:t>]</w:t>
      </w:r>
      <w:bookmarkEnd w:id="119"/>
    </w:p>
    <w:p w14:paraId="2E740995" w14:textId="77777777" w:rsidR="00E62E03" w:rsidRDefault="00E62E03" w:rsidP="00E62E03">
      <w:pPr>
        <w:pStyle w:val="Heading3"/>
      </w:pPr>
      <w:bookmarkStart w:id="120" w:name="_Toc199144254"/>
      <w:r>
        <w:t>18.22</w:t>
      </w:r>
      <w:r>
        <w:tab/>
        <w:t>CT Aspects of Edge Computing Phase 2 [EDGE_Ph2]</w:t>
      </w:r>
      <w:bookmarkEnd w:id="120"/>
    </w:p>
    <w:p w14:paraId="07C3E429" w14:textId="77777777" w:rsidR="00E62E03" w:rsidRDefault="00E62E03" w:rsidP="00E62E03">
      <w:pPr>
        <w:pStyle w:val="Heading3"/>
      </w:pPr>
      <w:bookmarkStart w:id="121" w:name="_Toc199144255"/>
      <w:r>
        <w:t>18.23</w:t>
      </w:r>
      <w:r>
        <w:tab/>
        <w:t>Enhancement of NSAC for maximum number of UEs with at least one PDU session/PDN connection [eNSAC]</w:t>
      </w:r>
      <w:bookmarkEnd w:id="121"/>
    </w:p>
    <w:p w14:paraId="127B9ACC" w14:textId="77777777" w:rsidR="00E62E03" w:rsidRDefault="00E62E03" w:rsidP="00E62E03">
      <w:pPr>
        <w:pStyle w:val="Heading3"/>
      </w:pPr>
      <w:bookmarkStart w:id="122" w:name="_Toc199144256"/>
      <w:r>
        <w:lastRenderedPageBreak/>
        <w:t>18.24</w:t>
      </w:r>
      <w:r>
        <w:tab/>
        <w:t>Mission critical system migration and interconnection enhancements [</w:t>
      </w:r>
      <w:proofErr w:type="spellStart"/>
      <w:r>
        <w:t>eMCSMI_IRail</w:t>
      </w:r>
      <w:proofErr w:type="spellEnd"/>
      <w:r>
        <w:t>]</w:t>
      </w:r>
      <w:bookmarkEnd w:id="122"/>
    </w:p>
    <w:p w14:paraId="11052517" w14:textId="77777777" w:rsidR="00E62E03" w:rsidRDefault="00E62E03" w:rsidP="00E62E03">
      <w:pPr>
        <w:pStyle w:val="Heading3"/>
      </w:pPr>
      <w:bookmarkStart w:id="123" w:name="_Toc199144257"/>
      <w:r>
        <w:t>18.25</w:t>
      </w:r>
      <w:r>
        <w:tab/>
        <w:t>CT aspects of application layer support for V2X services; Phase 3 [V2XAPP_Ph3]</w:t>
      </w:r>
      <w:bookmarkEnd w:id="123"/>
    </w:p>
    <w:p w14:paraId="1A68E50A" w14:textId="77777777" w:rsidR="00E62E03" w:rsidRDefault="00E62E03" w:rsidP="00E62E03">
      <w:pPr>
        <w:pStyle w:val="Heading3"/>
      </w:pPr>
      <w:bookmarkStart w:id="124" w:name="_Toc199144258"/>
      <w:r>
        <w:t>18.26</w:t>
      </w:r>
      <w:r>
        <w:tab/>
        <w:t>CT aspects of proximity based services in 5GS Phase 2 [5G_ProSe_Ph2]</w:t>
      </w:r>
      <w:bookmarkEnd w:id="124"/>
    </w:p>
    <w:p w14:paraId="160E2731" w14:textId="77777777" w:rsidR="00E62E03" w:rsidRDefault="00E62E03" w:rsidP="00E62E03">
      <w:pPr>
        <w:pStyle w:val="Heading3"/>
      </w:pPr>
      <w:bookmarkStart w:id="125" w:name="_Toc199144259"/>
      <w:r>
        <w:t>18.27</w:t>
      </w:r>
      <w:r>
        <w:tab/>
        <w:t>Support for 5WWC Phase 2 [5WWC_Ph2]</w:t>
      </w:r>
      <w:bookmarkEnd w:id="125"/>
    </w:p>
    <w:p w14:paraId="4A029B48" w14:textId="77777777" w:rsidR="00E62E03" w:rsidRDefault="00E62E03" w:rsidP="00E62E03">
      <w:pPr>
        <w:pStyle w:val="Heading3"/>
      </w:pPr>
      <w:bookmarkStart w:id="126" w:name="_Toc199144260"/>
      <w:r>
        <w:t>18.28</w:t>
      </w:r>
      <w:r>
        <w:tab/>
        <w:t>Enhancement of application detection event exposure [TEI18_ADEE]</w:t>
      </w:r>
      <w:bookmarkEnd w:id="126"/>
    </w:p>
    <w:p w14:paraId="21E358E8" w14:textId="77777777" w:rsidR="00E62E03" w:rsidRDefault="00E62E03" w:rsidP="00E62E03">
      <w:pPr>
        <w:pStyle w:val="Heading3"/>
      </w:pPr>
      <w:bookmarkStart w:id="127" w:name="_Toc199144261"/>
      <w:r>
        <w:t>18.29</w:t>
      </w:r>
      <w:r>
        <w:tab/>
        <w:t>CT aspects of General Support of IPv6 Prefix Delegation in 5GS [TEI18_IPv6PD]</w:t>
      </w:r>
      <w:bookmarkEnd w:id="127"/>
    </w:p>
    <w:p w14:paraId="2539383E" w14:textId="77777777" w:rsidR="00E62E03" w:rsidRDefault="00E62E03" w:rsidP="00E62E03">
      <w:pPr>
        <w:pStyle w:val="Heading3"/>
      </w:pPr>
      <w:bookmarkStart w:id="128" w:name="_Toc199144262"/>
      <w:r>
        <w:t>18.30</w:t>
      </w:r>
      <w:r>
        <w:tab/>
        <w:t>CT aspects of 5G System with Satellite Backhaul [5GSATB]</w:t>
      </w:r>
      <w:bookmarkEnd w:id="128"/>
    </w:p>
    <w:p w14:paraId="77D1DAD9" w14:textId="77777777" w:rsidR="00E62E03" w:rsidRDefault="00E62E03" w:rsidP="00E62E03">
      <w:pPr>
        <w:pStyle w:val="Heading3"/>
      </w:pPr>
      <w:bookmarkStart w:id="129" w:name="_Toc199144263"/>
      <w:r>
        <w:t>18.31</w:t>
      </w:r>
      <w:r>
        <w:tab/>
        <w:t>Timing Resiliency and URLLC enhancements [TRS_URLLC]</w:t>
      </w:r>
      <w:bookmarkEnd w:id="129"/>
    </w:p>
    <w:p w14:paraId="62485A65" w14:textId="77777777" w:rsidR="00E62E03" w:rsidRDefault="00E62E03" w:rsidP="00E62E03">
      <w:pPr>
        <w:pStyle w:val="Heading3"/>
      </w:pPr>
      <w:bookmarkStart w:id="130" w:name="_Toc199144264"/>
      <w:r>
        <w:t>18.32</w:t>
      </w:r>
      <w:r>
        <w:tab/>
        <w:t>Extensions to the TSC Framework to support DetNet [DetNet]</w:t>
      </w:r>
      <w:bookmarkEnd w:id="130"/>
    </w:p>
    <w:p w14:paraId="58337AB9" w14:textId="77777777" w:rsidR="00E62E03" w:rsidRDefault="00E62E03" w:rsidP="00E62E03">
      <w:pPr>
        <w:pStyle w:val="Heading3"/>
      </w:pPr>
      <w:bookmarkStart w:id="131" w:name="_Toc199144265"/>
      <w:r>
        <w:t>18.33</w:t>
      </w:r>
      <w:r>
        <w:tab/>
        <w:t>CT aspects for Enabling Edge Applications Phase 2 [EDGEAPP_Ph2]</w:t>
      </w:r>
      <w:bookmarkEnd w:id="131"/>
    </w:p>
    <w:p w14:paraId="4679AAC3" w14:textId="77777777" w:rsidR="00E62E03" w:rsidRDefault="00E62E03" w:rsidP="00E62E03">
      <w:pPr>
        <w:pStyle w:val="Heading3"/>
      </w:pPr>
      <w:bookmarkStart w:id="132" w:name="_Toc199144266"/>
      <w:r>
        <w:t>18.34</w:t>
      </w:r>
      <w:r>
        <w:tab/>
        <w:t>Rel-18 enhancements of session management policy control [SMPC18]</w:t>
      </w:r>
      <w:bookmarkEnd w:id="132"/>
    </w:p>
    <w:p w14:paraId="38B06B87" w14:textId="77777777" w:rsidR="00E62E03" w:rsidRDefault="00E62E03" w:rsidP="00E62E03">
      <w:pPr>
        <w:pStyle w:val="Heading3"/>
      </w:pPr>
      <w:bookmarkStart w:id="133" w:name="_Toc199144267"/>
      <w:r>
        <w:t>18.35</w:t>
      </w:r>
      <w:r>
        <w:tab/>
        <w:t>CT aspects of 5G System Enabler for Service Function Chaining [SFC]</w:t>
      </w:r>
      <w:bookmarkEnd w:id="133"/>
    </w:p>
    <w:p w14:paraId="73667106" w14:textId="77777777" w:rsidR="00E62E03" w:rsidRDefault="00E62E03" w:rsidP="00E62E03">
      <w:pPr>
        <w:pStyle w:val="Heading3"/>
      </w:pPr>
      <w:bookmarkStart w:id="134" w:name="_Toc199144268"/>
      <w:r>
        <w:t>18.36</w:t>
      </w:r>
      <w:r>
        <w:tab/>
        <w:t>Enhancement of Network Automation Enablers [</w:t>
      </w:r>
      <w:proofErr w:type="spellStart"/>
      <w:r>
        <w:t>eNetAE</w:t>
      </w:r>
      <w:proofErr w:type="spellEnd"/>
      <w:r>
        <w:t>]</w:t>
      </w:r>
      <w:bookmarkEnd w:id="134"/>
    </w:p>
    <w:p w14:paraId="09F9F602" w14:textId="77777777" w:rsidR="00E62E03" w:rsidRDefault="00E62E03" w:rsidP="00E62E03">
      <w:pPr>
        <w:pStyle w:val="Heading3"/>
      </w:pPr>
      <w:bookmarkStart w:id="135" w:name="_Toc199144269"/>
      <w:r>
        <w:t>18.37</w:t>
      </w:r>
      <w:r>
        <w:tab/>
        <w:t>CT aspects of enhancement of 5G UE Policy [</w:t>
      </w:r>
      <w:proofErr w:type="spellStart"/>
      <w:r>
        <w:t>eUEPO</w:t>
      </w:r>
      <w:proofErr w:type="spellEnd"/>
      <w:r>
        <w:t>]</w:t>
      </w:r>
      <w:bookmarkEnd w:id="135"/>
    </w:p>
    <w:p w14:paraId="448E7B01" w14:textId="77777777" w:rsidR="00E62E03" w:rsidRDefault="00E62E03" w:rsidP="00E62E03">
      <w:pPr>
        <w:pStyle w:val="Heading3"/>
      </w:pPr>
      <w:bookmarkStart w:id="136" w:name="_Toc199144270"/>
      <w:r>
        <w:t>18.38</w:t>
      </w:r>
      <w:r>
        <w:tab/>
        <w:t>CT aspect of Seamless UE context recovery [SUECR]</w:t>
      </w:r>
      <w:bookmarkEnd w:id="136"/>
    </w:p>
    <w:p w14:paraId="28277C4B" w14:textId="77777777" w:rsidR="00E62E03" w:rsidRDefault="00E62E03" w:rsidP="00E62E03">
      <w:pPr>
        <w:pStyle w:val="Heading3"/>
      </w:pPr>
      <w:bookmarkStart w:id="137" w:name="_Toc199144271"/>
      <w:r>
        <w:t>18.39</w:t>
      </w:r>
      <w:r>
        <w:tab/>
        <w:t>Secondary DN authentication and authorization in EPC IWK cases [TEI18_SDNAEPC]</w:t>
      </w:r>
      <w:bookmarkEnd w:id="137"/>
    </w:p>
    <w:p w14:paraId="37ACF5D4" w14:textId="77777777" w:rsidR="00E62E03" w:rsidRDefault="00E62E03" w:rsidP="00E62E03">
      <w:pPr>
        <w:pStyle w:val="Heading3"/>
      </w:pPr>
      <w:bookmarkStart w:id="138" w:name="_Toc199144272"/>
      <w:r>
        <w:t>18.40</w:t>
      </w:r>
      <w:r>
        <w:tab/>
        <w:t>CT aspects of enhancement to the 5GC location services - phase 3 [5G_eLCS_Ph3]</w:t>
      </w:r>
      <w:bookmarkEnd w:id="138"/>
    </w:p>
    <w:p w14:paraId="4C424934" w14:textId="77777777" w:rsidR="00E62E03" w:rsidRDefault="00E62E03" w:rsidP="00E62E03">
      <w:pPr>
        <w:pStyle w:val="Heading3"/>
      </w:pPr>
      <w:bookmarkStart w:id="139" w:name="_Toc199144273"/>
      <w:r>
        <w:lastRenderedPageBreak/>
        <w:t>18.41</w:t>
      </w:r>
      <w:r>
        <w:tab/>
        <w:t>CT aspects of Enhanced support of Non-Public Networks Phase 2 [eNPN_Ph2]</w:t>
      </w:r>
      <w:bookmarkEnd w:id="139"/>
    </w:p>
    <w:p w14:paraId="4B9449AD" w14:textId="77777777" w:rsidR="00E62E03" w:rsidRDefault="00E62E03" w:rsidP="00E62E03">
      <w:pPr>
        <w:pStyle w:val="Heading3"/>
      </w:pPr>
      <w:bookmarkStart w:id="140" w:name="_Toc199144274"/>
      <w:r>
        <w:t>18.42</w:t>
      </w:r>
      <w:r>
        <w:tab/>
        <w:t>CT aspects of SEAL data delivery enabler for vertical applications [SEALDD]</w:t>
      </w:r>
      <w:bookmarkEnd w:id="140"/>
    </w:p>
    <w:p w14:paraId="05070D2E" w14:textId="77777777" w:rsidR="00E62E03" w:rsidRDefault="00E62E03" w:rsidP="00E62E03">
      <w:pPr>
        <w:pStyle w:val="Heading3"/>
      </w:pPr>
      <w:bookmarkStart w:id="141" w:name="_Toc199144275"/>
      <w:r>
        <w:t>18.43</w:t>
      </w:r>
      <w:r>
        <w:tab/>
        <w:t>Enhanced Service Enabler Architecture Layer for Verticals Phase 3 [SEAL_Ph3]</w:t>
      </w:r>
      <w:bookmarkEnd w:id="141"/>
    </w:p>
    <w:p w14:paraId="31550D99" w14:textId="77777777" w:rsidR="00E62E03" w:rsidRDefault="00E62E03" w:rsidP="00E62E03">
      <w:pPr>
        <w:pStyle w:val="Heading3"/>
      </w:pPr>
      <w:bookmarkStart w:id="142" w:name="_Toc199144276"/>
      <w:r>
        <w:t>18.44</w:t>
      </w:r>
      <w:r>
        <w:tab/>
        <w:t>T Aspects of Application Layer Support for Uncrewed Aerial Systems (UAS), Phase 2 [UASAPP_Ph2]</w:t>
      </w:r>
      <w:bookmarkEnd w:id="142"/>
    </w:p>
    <w:p w14:paraId="7D0FA30B" w14:textId="77777777" w:rsidR="00E62E03" w:rsidRDefault="00E62E03" w:rsidP="00E62E03">
      <w:pPr>
        <w:pStyle w:val="Heading3"/>
      </w:pPr>
      <w:bookmarkStart w:id="143" w:name="_Toc199144277"/>
      <w:r>
        <w:t>18.45</w:t>
      </w:r>
      <w:r>
        <w:tab/>
        <w:t>CT Aspects of 5GC architecture for satellite networks, Phase 2 [5GSAT_Ph2]</w:t>
      </w:r>
      <w:bookmarkEnd w:id="143"/>
    </w:p>
    <w:p w14:paraId="77A86840" w14:textId="77777777" w:rsidR="00E62E03" w:rsidRDefault="00E62E03" w:rsidP="00E62E03">
      <w:pPr>
        <w:pStyle w:val="Heading3"/>
      </w:pPr>
      <w:bookmarkStart w:id="144" w:name="_Toc199144278"/>
      <w:r>
        <w:t>18.46</w:t>
      </w:r>
      <w:r>
        <w:tab/>
        <w:t>CT Aspects of Uncrewed Aerial Systems (UAS), Phase 2 [UAS_Ph2]</w:t>
      </w:r>
      <w:bookmarkEnd w:id="144"/>
    </w:p>
    <w:p w14:paraId="2D069395" w14:textId="77777777" w:rsidR="00E62E03" w:rsidRDefault="00E62E03" w:rsidP="00E62E03">
      <w:pPr>
        <w:pStyle w:val="Heading3"/>
      </w:pPr>
      <w:bookmarkStart w:id="145" w:name="_Toc199144279"/>
      <w:r>
        <w:t>18.47</w:t>
      </w:r>
      <w:r>
        <w:tab/>
        <w:t xml:space="preserve">CT aspects of </w:t>
      </w:r>
      <w:proofErr w:type="spellStart"/>
      <w:r>
        <w:t>Ranging_SL</w:t>
      </w:r>
      <w:proofErr w:type="spellEnd"/>
      <w:r>
        <w:t xml:space="preserve"> [</w:t>
      </w:r>
      <w:proofErr w:type="spellStart"/>
      <w:r>
        <w:t>Ranging_SL</w:t>
      </w:r>
      <w:proofErr w:type="spellEnd"/>
      <w:r>
        <w:t>]</w:t>
      </w:r>
      <w:bookmarkEnd w:id="145"/>
    </w:p>
    <w:p w14:paraId="0D558DF0" w14:textId="77777777" w:rsidR="00E62E03" w:rsidRDefault="00E62E03" w:rsidP="00E62E03">
      <w:pPr>
        <w:pStyle w:val="Heading3"/>
      </w:pPr>
      <w:bookmarkStart w:id="146" w:name="_Toc199144280"/>
      <w:r>
        <w:t>18.48</w:t>
      </w:r>
      <w:r>
        <w:tab/>
        <w:t>CT aspects of 5GFLS [5GFLS]</w:t>
      </w:r>
      <w:bookmarkEnd w:id="146"/>
    </w:p>
    <w:p w14:paraId="0B48EBEE" w14:textId="77777777" w:rsidR="00E62E03" w:rsidRDefault="00E62E03" w:rsidP="00E62E03">
      <w:pPr>
        <w:pStyle w:val="Heading3"/>
      </w:pPr>
      <w:bookmarkStart w:id="147" w:name="_Toc199144281"/>
      <w:r>
        <w:t>18.49</w:t>
      </w:r>
      <w:r>
        <w:tab/>
        <w:t>CT aspects of MCGWUE [MCGWUE]</w:t>
      </w:r>
      <w:bookmarkEnd w:id="147"/>
    </w:p>
    <w:p w14:paraId="32050134" w14:textId="77777777" w:rsidR="00E62E03" w:rsidRDefault="00E62E03" w:rsidP="00E62E03">
      <w:pPr>
        <w:pStyle w:val="Heading3"/>
      </w:pPr>
      <w:bookmarkStart w:id="148" w:name="_Toc199144282"/>
      <w:r>
        <w:t>18.50</w:t>
      </w:r>
      <w:r>
        <w:tab/>
        <w:t>GBA_U Based APIs [GBA_U_APIs]</w:t>
      </w:r>
      <w:bookmarkEnd w:id="148"/>
    </w:p>
    <w:p w14:paraId="61BDFB62" w14:textId="36B70B1C" w:rsidR="00E62E03" w:rsidRDefault="00E62E03" w:rsidP="00E62E03">
      <w:pPr>
        <w:rPr>
          <w:rFonts w:ascii="Arial" w:hAnsi="Arial" w:cs="Arial"/>
          <w:b/>
          <w:sz w:val="24"/>
        </w:rPr>
      </w:pPr>
      <w:r>
        <w:rPr>
          <w:rFonts w:ascii="Arial" w:hAnsi="Arial" w:cs="Arial"/>
          <w:b/>
          <w:color w:val="0000FF"/>
          <w:sz w:val="24"/>
        </w:rPr>
        <w:t>C6-250286</w:t>
      </w:r>
      <w:r>
        <w:rPr>
          <w:rFonts w:ascii="Arial" w:hAnsi="Arial" w:cs="Arial"/>
          <w:b/>
          <w:color w:val="0000FF"/>
          <w:sz w:val="24"/>
        </w:rPr>
        <w:tab/>
      </w:r>
      <w:r>
        <w:rPr>
          <w:rFonts w:ascii="Arial" w:hAnsi="Arial" w:cs="Arial"/>
          <w:b/>
          <w:sz w:val="24"/>
        </w:rPr>
        <w:t xml:space="preserve">GBA_U API editorial correction on </w:t>
      </w:r>
      <w:proofErr w:type="spellStart"/>
      <w:r>
        <w:rPr>
          <w:rFonts w:ascii="Arial" w:hAnsi="Arial" w:cs="Arial"/>
          <w:b/>
          <w:sz w:val="24"/>
        </w:rPr>
        <w:t>JavaDoc</w:t>
      </w:r>
      <w:proofErr w:type="spellEnd"/>
    </w:p>
    <w:p w14:paraId="0280A310" w14:textId="77777777" w:rsidR="00E62E03" w:rsidRDefault="00E62E03" w:rsidP="00E62E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v18.3.0</w:t>
      </w:r>
      <w:r>
        <w:rPr>
          <w:i/>
        </w:rPr>
        <w:tab/>
        <w:t xml:space="preserve">  CR-0105  Cat: D (Rel-18)</w:t>
      </w:r>
      <w:r>
        <w:rPr>
          <w:i/>
        </w:rPr>
        <w:br/>
      </w:r>
      <w:r>
        <w:rPr>
          <w:i/>
        </w:rPr>
        <w:br/>
      </w:r>
      <w:r>
        <w:rPr>
          <w:i/>
        </w:rPr>
        <w:tab/>
      </w:r>
      <w:r>
        <w:rPr>
          <w:i/>
        </w:rPr>
        <w:tab/>
      </w:r>
      <w:r>
        <w:rPr>
          <w:i/>
        </w:rPr>
        <w:tab/>
      </w:r>
      <w:r>
        <w:rPr>
          <w:i/>
        </w:rPr>
        <w:tab/>
      </w:r>
      <w:r>
        <w:rPr>
          <w:i/>
        </w:rPr>
        <w:tab/>
        <w:t>Source: THALES</w:t>
      </w:r>
    </w:p>
    <w:p w14:paraId="3B5BA4A4" w14:textId="77777777" w:rsidR="00E62E03" w:rsidRDefault="00E62E03" w:rsidP="00E62E03">
      <w:pPr>
        <w:rPr>
          <w:rFonts w:ascii="Arial" w:hAnsi="Arial" w:cs="Arial"/>
          <w:b/>
        </w:rPr>
      </w:pPr>
      <w:r>
        <w:rPr>
          <w:rFonts w:ascii="Arial" w:hAnsi="Arial" w:cs="Arial"/>
          <w:b/>
        </w:rPr>
        <w:t xml:space="preserve">Abstract: </w:t>
      </w:r>
    </w:p>
    <w:p w14:paraId="252D5492" w14:textId="77777777" w:rsidR="00E62E03" w:rsidRDefault="00E62E03" w:rsidP="00E62E03">
      <w:r>
        <w:t xml:space="preserve">Minor correction on </w:t>
      </w:r>
      <w:proofErr w:type="spellStart"/>
      <w:r>
        <w:t>JavaDoc</w:t>
      </w:r>
      <w:proofErr w:type="spellEnd"/>
      <w:r>
        <w:t xml:space="preserve"> on methods:</w:t>
      </w:r>
    </w:p>
    <w:p w14:paraId="6F3D0F5A" w14:textId="77777777" w:rsidR="00E62E03" w:rsidRDefault="00E62E03" w:rsidP="00E62E03">
      <w:r>
        <w:t xml:space="preserve"> - </w:t>
      </w:r>
      <w:proofErr w:type="spellStart"/>
      <w:r>
        <w:t>getInstance</w:t>
      </w:r>
      <w:proofErr w:type="spellEnd"/>
      <w:r>
        <w:t xml:space="preserve">(byte algorithm, </w:t>
      </w:r>
      <w:proofErr w:type="spellStart"/>
      <w:r>
        <w:t>boolean</w:t>
      </w:r>
      <w:proofErr w:type="spellEnd"/>
      <w:r>
        <w:t xml:space="preserve"> </w:t>
      </w:r>
      <w:proofErr w:type="spellStart"/>
      <w:r>
        <w:t>externalAccess</w:t>
      </w:r>
      <w:proofErr w:type="spellEnd"/>
      <w:r>
        <w:t>)</w:t>
      </w:r>
    </w:p>
    <w:p w14:paraId="7B79DC0F" w14:textId="77777777" w:rsidR="00E62E03" w:rsidRDefault="00E62E03" w:rsidP="00E62E03">
      <w:r>
        <w:t xml:space="preserve"> - </w:t>
      </w:r>
      <w:proofErr w:type="spellStart"/>
      <w:r>
        <w:t>getInstance</w:t>
      </w:r>
      <w:proofErr w:type="spellEnd"/>
      <w:r>
        <w:t xml:space="preserve">(byte </w:t>
      </w:r>
      <w:proofErr w:type="spellStart"/>
      <w:r>
        <w:t>cipherAlgorithm</w:t>
      </w:r>
      <w:proofErr w:type="spellEnd"/>
      <w:r>
        <w:t xml:space="preserve">, byte </w:t>
      </w:r>
      <w:proofErr w:type="spellStart"/>
      <w:r>
        <w:t>paddingAlgorithm</w:t>
      </w:r>
      <w:proofErr w:type="spellEnd"/>
      <w:r>
        <w:t xml:space="preserve">, </w:t>
      </w:r>
      <w:proofErr w:type="spellStart"/>
      <w:r>
        <w:t>boolean</w:t>
      </w:r>
      <w:proofErr w:type="spellEnd"/>
      <w:r>
        <w:t xml:space="preserve"> </w:t>
      </w:r>
      <w:proofErr w:type="spellStart"/>
      <w:r>
        <w:t>externalAccess</w:t>
      </w:r>
      <w:proofErr w:type="spellEnd"/>
      <w:r>
        <w:t>)</w:t>
      </w:r>
    </w:p>
    <w:p w14:paraId="6720862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C6-250328</w:t>
      </w:r>
      <w:r>
        <w:rPr>
          <w:color w:val="993300"/>
          <w:u w:val="single"/>
        </w:rPr>
        <w:t>.</w:t>
      </w:r>
    </w:p>
    <w:p w14:paraId="4405D8F9" w14:textId="3768A369" w:rsidR="00E62E03" w:rsidRDefault="00E62E03" w:rsidP="00E62E03">
      <w:pPr>
        <w:rPr>
          <w:rFonts w:ascii="Arial" w:hAnsi="Arial" w:cs="Arial"/>
          <w:b/>
          <w:sz w:val="24"/>
        </w:rPr>
      </w:pPr>
      <w:r>
        <w:rPr>
          <w:rFonts w:ascii="Arial" w:hAnsi="Arial" w:cs="Arial"/>
          <w:b/>
          <w:color w:val="0000FF"/>
          <w:sz w:val="24"/>
        </w:rPr>
        <w:t>C6-250328</w:t>
      </w:r>
      <w:r>
        <w:rPr>
          <w:rFonts w:ascii="Arial" w:hAnsi="Arial" w:cs="Arial"/>
          <w:b/>
          <w:color w:val="0000FF"/>
          <w:sz w:val="24"/>
        </w:rPr>
        <w:tab/>
      </w:r>
      <w:r>
        <w:rPr>
          <w:rFonts w:ascii="Arial" w:hAnsi="Arial" w:cs="Arial"/>
          <w:b/>
          <w:sz w:val="24"/>
        </w:rPr>
        <w:t xml:space="preserve">GBA_U API editorial correction on </w:t>
      </w:r>
      <w:proofErr w:type="spellStart"/>
      <w:r>
        <w:rPr>
          <w:rFonts w:ascii="Arial" w:hAnsi="Arial" w:cs="Arial"/>
          <w:b/>
          <w:sz w:val="24"/>
        </w:rPr>
        <w:t>JavaDoc</w:t>
      </w:r>
      <w:proofErr w:type="spellEnd"/>
    </w:p>
    <w:p w14:paraId="34A0052C" w14:textId="77777777" w:rsidR="00E62E03" w:rsidRDefault="00E62E03" w:rsidP="00E62E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v18.3.0</w:t>
      </w:r>
      <w:r>
        <w:rPr>
          <w:i/>
        </w:rPr>
        <w:tab/>
        <w:t xml:space="preserve">  CR-0105  rev 1 Cat: D (Rel-18)</w:t>
      </w:r>
      <w:r>
        <w:rPr>
          <w:i/>
        </w:rPr>
        <w:br/>
      </w:r>
      <w:r>
        <w:rPr>
          <w:i/>
        </w:rPr>
        <w:br/>
      </w:r>
      <w:r>
        <w:rPr>
          <w:i/>
        </w:rPr>
        <w:tab/>
      </w:r>
      <w:r>
        <w:rPr>
          <w:i/>
        </w:rPr>
        <w:tab/>
      </w:r>
      <w:r>
        <w:rPr>
          <w:i/>
        </w:rPr>
        <w:tab/>
      </w:r>
      <w:r>
        <w:rPr>
          <w:i/>
        </w:rPr>
        <w:tab/>
      </w:r>
      <w:r>
        <w:rPr>
          <w:i/>
        </w:rPr>
        <w:tab/>
        <w:t>Source: THALES</w:t>
      </w:r>
    </w:p>
    <w:p w14:paraId="01E1E6A7" w14:textId="77777777" w:rsidR="00E62E03" w:rsidRDefault="00E62E03" w:rsidP="00E62E03">
      <w:pPr>
        <w:rPr>
          <w:color w:val="808080"/>
        </w:rPr>
      </w:pPr>
      <w:r>
        <w:rPr>
          <w:color w:val="808080"/>
        </w:rPr>
        <w:t>(Replaces C6-250286)</w:t>
      </w:r>
    </w:p>
    <w:p w14:paraId="10D070D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79C79" w14:textId="3F490394" w:rsidR="00E62E03" w:rsidRDefault="00E62E03" w:rsidP="00E62E03">
      <w:pPr>
        <w:rPr>
          <w:rFonts w:ascii="Arial" w:hAnsi="Arial" w:cs="Arial"/>
          <w:b/>
          <w:sz w:val="24"/>
        </w:rPr>
      </w:pPr>
      <w:r>
        <w:rPr>
          <w:rFonts w:ascii="Arial" w:hAnsi="Arial" w:cs="Arial"/>
          <w:b/>
          <w:color w:val="0000FF"/>
          <w:sz w:val="24"/>
        </w:rPr>
        <w:lastRenderedPageBreak/>
        <w:t>C6-250298</w:t>
      </w:r>
      <w:r>
        <w:rPr>
          <w:rFonts w:ascii="Arial" w:hAnsi="Arial" w:cs="Arial"/>
          <w:b/>
          <w:color w:val="0000FF"/>
          <w:sz w:val="24"/>
        </w:rPr>
        <w:tab/>
      </w:r>
      <w:r>
        <w:rPr>
          <w:rFonts w:ascii="Arial" w:hAnsi="Arial" w:cs="Arial"/>
          <w:b/>
          <w:sz w:val="24"/>
        </w:rPr>
        <w:t xml:space="preserve">Correct Annex A of  Package </w:t>
      </w:r>
      <w:proofErr w:type="spellStart"/>
      <w:r>
        <w:rPr>
          <w:rFonts w:ascii="Arial" w:hAnsi="Arial" w:cs="Arial"/>
          <w:b/>
          <w:sz w:val="24"/>
        </w:rPr>
        <w:t>uicc.usim.gba_u</w:t>
      </w:r>
      <w:proofErr w:type="spellEnd"/>
      <w:r>
        <w:rPr>
          <w:rFonts w:ascii="Arial" w:hAnsi="Arial" w:cs="Arial"/>
          <w:b/>
          <w:sz w:val="24"/>
        </w:rPr>
        <w:t xml:space="preserve"> about </w:t>
      </w:r>
      <w:proofErr w:type="spellStart"/>
      <w:r>
        <w:rPr>
          <w:rFonts w:ascii="Arial" w:hAnsi="Arial" w:cs="Arial"/>
          <w:b/>
          <w:sz w:val="24"/>
        </w:rPr>
        <w:t>GBAUSignature</w:t>
      </w:r>
      <w:proofErr w:type="spellEnd"/>
    </w:p>
    <w:p w14:paraId="3CC7C4D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v18.3.0</w:t>
      </w:r>
      <w:r>
        <w:rPr>
          <w:i/>
        </w:rPr>
        <w:tab/>
        <w:t xml:space="preserve">  CR-0106  Cat: B (Rel-18)</w:t>
      </w:r>
      <w:r>
        <w:rPr>
          <w:i/>
        </w:rPr>
        <w:br/>
      </w:r>
      <w:r>
        <w:rPr>
          <w:i/>
        </w:rPr>
        <w:br/>
      </w:r>
      <w:r>
        <w:rPr>
          <w:i/>
        </w:rPr>
        <w:tab/>
      </w:r>
      <w:r>
        <w:rPr>
          <w:i/>
        </w:rPr>
        <w:tab/>
      </w:r>
      <w:r>
        <w:rPr>
          <w:i/>
        </w:rPr>
        <w:tab/>
      </w:r>
      <w:r>
        <w:rPr>
          <w:i/>
        </w:rPr>
        <w:tab/>
      </w:r>
      <w:r>
        <w:rPr>
          <w:i/>
        </w:rPr>
        <w:tab/>
        <w:t>Source: China Mobile</w:t>
      </w:r>
    </w:p>
    <w:p w14:paraId="10B3648D" w14:textId="77777777" w:rsidR="00E62E03" w:rsidRDefault="00E62E03" w:rsidP="00E62E03">
      <w:pPr>
        <w:rPr>
          <w:rFonts w:ascii="Arial" w:hAnsi="Arial" w:cs="Arial"/>
          <w:b/>
        </w:rPr>
      </w:pPr>
      <w:r>
        <w:rPr>
          <w:rFonts w:ascii="Arial" w:hAnsi="Arial" w:cs="Arial"/>
          <w:b/>
        </w:rPr>
        <w:t xml:space="preserve">Discussion: </w:t>
      </w:r>
    </w:p>
    <w:p w14:paraId="292383D5" w14:textId="77777777" w:rsidR="00E62E03" w:rsidRDefault="00E62E03" w:rsidP="00E62E03">
      <w:r>
        <w:t xml:space="preserve">The HTML delivery correction shall in implemented first from Java source file then delivered in generated </w:t>
      </w:r>
      <w:proofErr w:type="spellStart"/>
      <w:r>
        <w:t>JavaDoc</w:t>
      </w:r>
      <w:proofErr w:type="spellEnd"/>
      <w:r>
        <w:t xml:space="preserve"> too.</w:t>
      </w:r>
    </w:p>
    <w:p w14:paraId="616EDF2B" w14:textId="77777777" w:rsidR="00E62E03" w:rsidRDefault="00E62E03" w:rsidP="00E62E03">
      <w:r>
        <w:t>Unfortunately, you deliver only the corrected HMTL which will, when generating from original source, be overwritten.</w:t>
      </w:r>
    </w:p>
    <w:p w14:paraId="1C21A2B0" w14:textId="77777777" w:rsidR="00E62E03" w:rsidRDefault="00E62E03" w:rsidP="00E62E03">
      <w:r>
        <w:t xml:space="preserve">Thales is also proposing another CR for correction on </w:t>
      </w:r>
      <w:proofErr w:type="spellStart"/>
      <w:r>
        <w:t>JavaDoc</w:t>
      </w:r>
      <w:proofErr w:type="spellEnd"/>
      <w:r>
        <w:t xml:space="preserve"> (C6-250286) I would propose to merge both CR in next revision of C6-250286.</w:t>
      </w:r>
    </w:p>
    <w:p w14:paraId="0F33E0E6" w14:textId="77777777" w:rsidR="00E62E03" w:rsidRDefault="00E62E03" w:rsidP="00E62E03">
      <w:r>
        <w:t>If you are OK with this proposal, I can implement it rapidly.</w:t>
      </w:r>
    </w:p>
    <w:p w14:paraId="566E71EF" w14:textId="77777777" w:rsidR="00E62E03" w:rsidRDefault="00E62E03" w:rsidP="00E62E03">
      <w:r>
        <w:t>Merged into C6-250328.</w:t>
      </w:r>
    </w:p>
    <w:p w14:paraId="44EECAF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EBAC9" w14:textId="77777777" w:rsidR="00E62E03" w:rsidRDefault="00E62E03" w:rsidP="00E62E03">
      <w:pPr>
        <w:pStyle w:val="Heading3"/>
      </w:pPr>
      <w:bookmarkStart w:id="149" w:name="_Toc199144283"/>
      <w:r>
        <w:lastRenderedPageBreak/>
        <w:t>18.51</w:t>
      </w:r>
      <w:r>
        <w:tab/>
        <w:t>CT aspects of AIML [</w:t>
      </w:r>
      <w:proofErr w:type="spellStart"/>
      <w:r>
        <w:t>AIMLsys</w:t>
      </w:r>
      <w:proofErr w:type="spellEnd"/>
      <w:r>
        <w:t>]</w:t>
      </w:r>
      <w:bookmarkEnd w:id="149"/>
    </w:p>
    <w:p w14:paraId="231128CF" w14:textId="77777777" w:rsidR="00E62E03" w:rsidRDefault="00E62E03" w:rsidP="00E62E03">
      <w:pPr>
        <w:pStyle w:val="Heading3"/>
      </w:pPr>
      <w:bookmarkStart w:id="150" w:name="_Toc199144284"/>
      <w:r>
        <w:t>18.52</w:t>
      </w:r>
      <w:r>
        <w:tab/>
        <w:t>CT aspects of NG_RTC [NG_RTC]</w:t>
      </w:r>
      <w:bookmarkEnd w:id="150"/>
    </w:p>
    <w:p w14:paraId="02E01872" w14:textId="77777777" w:rsidR="00E62E03" w:rsidRDefault="00E62E03" w:rsidP="00E62E03">
      <w:pPr>
        <w:pStyle w:val="Heading3"/>
      </w:pPr>
      <w:bookmarkStart w:id="151" w:name="_Toc199144285"/>
      <w:r>
        <w:t>18.53</w:t>
      </w:r>
      <w:r>
        <w:tab/>
        <w:t>CT aspects of 5G AM Policy  [AMP]</w:t>
      </w:r>
      <w:bookmarkEnd w:id="151"/>
    </w:p>
    <w:p w14:paraId="7C026082" w14:textId="77777777" w:rsidR="00E62E03" w:rsidRDefault="00E62E03" w:rsidP="00E62E03">
      <w:pPr>
        <w:pStyle w:val="Heading3"/>
      </w:pPr>
      <w:bookmarkStart w:id="152" w:name="_Toc199144286"/>
      <w:r>
        <w:t>18.54</w:t>
      </w:r>
      <w:r>
        <w:tab/>
        <w:t>CT aspects on Dynamically Changing AM Policies in the 5GC Phase 2 [TEI18_DCAMP_Ph2]</w:t>
      </w:r>
      <w:bookmarkEnd w:id="152"/>
    </w:p>
    <w:p w14:paraId="0670A225" w14:textId="77777777" w:rsidR="00E62E03" w:rsidRDefault="00E62E03" w:rsidP="00E62E03">
      <w:pPr>
        <w:pStyle w:val="Heading3"/>
      </w:pPr>
      <w:bookmarkStart w:id="153" w:name="_Toc199144287"/>
      <w:r>
        <w:t>18.55</w:t>
      </w:r>
      <w:r>
        <w:tab/>
        <w:t>CT aspects of MPS_WLAN [MPS_WLAN]</w:t>
      </w:r>
      <w:bookmarkEnd w:id="153"/>
    </w:p>
    <w:p w14:paraId="38394D1E" w14:textId="77777777" w:rsidR="00E62E03" w:rsidRDefault="00E62E03" w:rsidP="00E62E03">
      <w:pPr>
        <w:pStyle w:val="Heading3"/>
      </w:pPr>
      <w:bookmarkStart w:id="154" w:name="_Toc199144288"/>
      <w:r>
        <w:t>18.56</w:t>
      </w:r>
      <w:r>
        <w:tab/>
        <w:t>CT aspects of ADAES [ADAES]</w:t>
      </w:r>
      <w:bookmarkEnd w:id="154"/>
    </w:p>
    <w:p w14:paraId="6894CA48" w14:textId="77777777" w:rsidR="00E62E03" w:rsidRDefault="00E62E03" w:rsidP="00E62E03">
      <w:pPr>
        <w:pStyle w:val="Heading3"/>
      </w:pPr>
      <w:bookmarkStart w:id="155" w:name="_Toc199144289"/>
      <w:r>
        <w:t>18.57</w:t>
      </w:r>
      <w:r>
        <w:tab/>
        <w:t>CT aspects of  MSGin5G Service Ph2 [5GMARCH_Ph2]</w:t>
      </w:r>
      <w:bookmarkEnd w:id="155"/>
    </w:p>
    <w:p w14:paraId="23068142" w14:textId="77777777" w:rsidR="00E62E03" w:rsidRDefault="00E62E03" w:rsidP="00E62E03">
      <w:pPr>
        <w:pStyle w:val="Heading3"/>
      </w:pPr>
      <w:bookmarkStart w:id="156" w:name="_Toc199144290"/>
      <w:r>
        <w:t>18.58</w:t>
      </w:r>
      <w:r>
        <w:tab/>
        <w:t>CT aspects of VMR [VMR]</w:t>
      </w:r>
      <w:bookmarkEnd w:id="156"/>
    </w:p>
    <w:p w14:paraId="5920D74B" w14:textId="77777777" w:rsidR="00E62E03" w:rsidRDefault="00E62E03" w:rsidP="00E62E03">
      <w:pPr>
        <w:pStyle w:val="Heading3"/>
      </w:pPr>
      <w:bookmarkStart w:id="157" w:name="_Toc199144291"/>
      <w:r>
        <w:t>18.59</w:t>
      </w:r>
      <w:r>
        <w:tab/>
        <w:t>Enhancements on Service-based support for SMS in 5GC [eSMS_SBI]</w:t>
      </w:r>
      <w:bookmarkEnd w:id="157"/>
    </w:p>
    <w:p w14:paraId="2BF462AE" w14:textId="77777777" w:rsidR="00E62E03" w:rsidRDefault="00E62E03" w:rsidP="00E62E03">
      <w:pPr>
        <w:pStyle w:val="Heading3"/>
      </w:pPr>
      <w:bookmarkStart w:id="158" w:name="_Toc199144292"/>
      <w:r>
        <w:t>18.60</w:t>
      </w:r>
      <w:r>
        <w:tab/>
        <w:t>CT aspects of eNA_Ph3 [eNA_Ph3]</w:t>
      </w:r>
      <w:bookmarkEnd w:id="158"/>
    </w:p>
    <w:p w14:paraId="48630005" w14:textId="77777777" w:rsidR="00E62E03" w:rsidRDefault="00E62E03" w:rsidP="00E62E03">
      <w:pPr>
        <w:pStyle w:val="Heading3"/>
      </w:pPr>
      <w:bookmarkStart w:id="159" w:name="_Toc199144293"/>
      <w:r>
        <w:t>18.61</w:t>
      </w:r>
      <w:r>
        <w:tab/>
        <w:t>CT aspects of PIN [PIN]</w:t>
      </w:r>
      <w:bookmarkEnd w:id="159"/>
    </w:p>
    <w:p w14:paraId="62B53A9D" w14:textId="77777777" w:rsidR="00E62E03" w:rsidRDefault="00E62E03" w:rsidP="00E62E03">
      <w:pPr>
        <w:pStyle w:val="Heading3"/>
      </w:pPr>
      <w:bookmarkStart w:id="160" w:name="_Toc199144294"/>
      <w:r>
        <w:t>18.62</w:t>
      </w:r>
      <w:r>
        <w:tab/>
        <w:t>CT aspects of PINAPP [PINAPP]</w:t>
      </w:r>
      <w:bookmarkEnd w:id="160"/>
    </w:p>
    <w:p w14:paraId="709C4337" w14:textId="77777777" w:rsidR="00E62E03" w:rsidRDefault="00E62E03" w:rsidP="00E62E03">
      <w:pPr>
        <w:pStyle w:val="Heading3"/>
      </w:pPr>
      <w:bookmarkStart w:id="161" w:name="_Toc199144295"/>
      <w:r>
        <w:t>18.63</w:t>
      </w:r>
      <w:r>
        <w:tab/>
        <w:t>CT aspects of GMEC [GMEC]</w:t>
      </w:r>
      <w:bookmarkEnd w:id="161"/>
    </w:p>
    <w:p w14:paraId="5D244975" w14:textId="77777777" w:rsidR="00E62E03" w:rsidRDefault="00E62E03" w:rsidP="00E62E03">
      <w:pPr>
        <w:pStyle w:val="Heading3"/>
      </w:pPr>
      <w:bookmarkStart w:id="162" w:name="_Toc199144296"/>
      <w:r>
        <w:t>18.64</w:t>
      </w:r>
      <w:r>
        <w:tab/>
        <w:t>CT aspects of 5MBS_Ph2 [5MBS_Ph2]</w:t>
      </w:r>
      <w:bookmarkEnd w:id="162"/>
    </w:p>
    <w:p w14:paraId="5EE31529" w14:textId="77777777" w:rsidR="00E62E03" w:rsidRDefault="00E62E03" w:rsidP="00E62E03">
      <w:pPr>
        <w:pStyle w:val="Heading3"/>
      </w:pPr>
      <w:bookmarkStart w:id="163" w:name="_Toc199144297"/>
      <w:r>
        <w:t>18.65</w:t>
      </w:r>
      <w:r>
        <w:tab/>
        <w:t>CT aspects of Enhancement of Network Slicing Phase 3 [eNS_Ph3]</w:t>
      </w:r>
      <w:bookmarkEnd w:id="163"/>
    </w:p>
    <w:p w14:paraId="1402E74F" w14:textId="77777777" w:rsidR="00E62E03" w:rsidRDefault="00E62E03" w:rsidP="00E62E03">
      <w:pPr>
        <w:pStyle w:val="Heading3"/>
      </w:pPr>
      <w:bookmarkStart w:id="164" w:name="_Toc199144298"/>
      <w:r>
        <w:t>18.66</w:t>
      </w:r>
      <w:r>
        <w:tab/>
        <w:t>CT aspects of XRM [XRM]</w:t>
      </w:r>
      <w:bookmarkEnd w:id="164"/>
    </w:p>
    <w:p w14:paraId="4CBEE056" w14:textId="77777777" w:rsidR="00E62E03" w:rsidRDefault="00E62E03" w:rsidP="00E62E03">
      <w:pPr>
        <w:pStyle w:val="Heading3"/>
      </w:pPr>
      <w:bookmarkStart w:id="165" w:name="_Toc199144299"/>
      <w:r>
        <w:t>18.67</w:t>
      </w:r>
      <w:r>
        <w:tab/>
        <w:t>CT aspects of ATSSS_Ph3 [ATSSS_Ph3]</w:t>
      </w:r>
      <w:bookmarkEnd w:id="165"/>
    </w:p>
    <w:p w14:paraId="137617A4" w14:textId="77777777" w:rsidR="00E62E03" w:rsidRDefault="00E62E03" w:rsidP="00E62E03">
      <w:pPr>
        <w:pStyle w:val="Heading3"/>
      </w:pPr>
      <w:bookmarkStart w:id="166" w:name="_Toc199144300"/>
      <w:r>
        <w:t>18.68</w:t>
      </w:r>
      <w:r>
        <w:tab/>
        <w:t>CT4 aspects of UPF enhancement for exposure and SBA [UPEAS]</w:t>
      </w:r>
      <w:bookmarkEnd w:id="166"/>
    </w:p>
    <w:p w14:paraId="1EA33299" w14:textId="77777777" w:rsidR="00E62E03" w:rsidRDefault="00E62E03" w:rsidP="00E62E03">
      <w:pPr>
        <w:pStyle w:val="Heading3"/>
      </w:pPr>
      <w:bookmarkStart w:id="167" w:name="_Toc199144301"/>
      <w:r>
        <w:t>18.69</w:t>
      </w:r>
      <w:r>
        <w:tab/>
        <w:t>UE pre-configuration for 5MBS [UEConfig5MBS]</w:t>
      </w:r>
      <w:bookmarkEnd w:id="167"/>
    </w:p>
    <w:p w14:paraId="1BB8D02E" w14:textId="77777777" w:rsidR="00E62E03" w:rsidRDefault="00E62E03" w:rsidP="00E62E03">
      <w:pPr>
        <w:pStyle w:val="Heading3"/>
      </w:pPr>
      <w:bookmarkStart w:id="168" w:name="_Toc199144302"/>
      <w:r>
        <w:t>18.70</w:t>
      </w:r>
      <w:r>
        <w:tab/>
        <w:t>CT aspects of enh4MCPTT [enh4MCPTT]</w:t>
      </w:r>
      <w:bookmarkEnd w:id="168"/>
    </w:p>
    <w:p w14:paraId="420E2CD9" w14:textId="77777777" w:rsidR="00E62E03" w:rsidRDefault="00E62E03" w:rsidP="00E62E03">
      <w:pPr>
        <w:pStyle w:val="Heading3"/>
      </w:pPr>
      <w:bookmarkStart w:id="169" w:name="_Toc199144303"/>
      <w:r>
        <w:t>18.71</w:t>
      </w:r>
      <w:r>
        <w:tab/>
        <w:t>CT aspects of Slice-based PLMN Selection [</w:t>
      </w:r>
      <w:proofErr w:type="spellStart"/>
      <w:r>
        <w:t>PLMNsel_NS</w:t>
      </w:r>
      <w:proofErr w:type="spellEnd"/>
      <w:r>
        <w:t>]</w:t>
      </w:r>
      <w:bookmarkEnd w:id="169"/>
    </w:p>
    <w:p w14:paraId="5D57D3FC" w14:textId="77777777" w:rsidR="00E62E03" w:rsidRDefault="00E62E03" w:rsidP="00E62E03">
      <w:pPr>
        <w:pStyle w:val="Heading3"/>
      </w:pPr>
      <w:bookmarkStart w:id="170" w:name="_Toc199144304"/>
      <w:r>
        <w:lastRenderedPageBreak/>
        <w:t>18.72</w:t>
      </w:r>
      <w:r>
        <w:tab/>
        <w:t>Enhancement of Network Slicing UICC application for network slice-specific authentication and authorization [</w:t>
      </w:r>
      <w:proofErr w:type="spellStart"/>
      <w:r>
        <w:t>eNS_UICC</w:t>
      </w:r>
      <w:proofErr w:type="spellEnd"/>
      <w:r>
        <w:t>]</w:t>
      </w:r>
      <w:bookmarkEnd w:id="170"/>
    </w:p>
    <w:p w14:paraId="0E68918D" w14:textId="77777777" w:rsidR="00E62E03" w:rsidRDefault="00E62E03" w:rsidP="00E62E03">
      <w:pPr>
        <w:pStyle w:val="Heading3"/>
      </w:pPr>
      <w:bookmarkStart w:id="171" w:name="_Toc199144305"/>
      <w:r>
        <w:t>18.73</w:t>
      </w:r>
      <w:r>
        <w:tab/>
        <w:t>CT aspects of MBS support for V2X services [TEI18_MBS4V2X]</w:t>
      </w:r>
      <w:bookmarkEnd w:id="171"/>
    </w:p>
    <w:p w14:paraId="3191595A" w14:textId="77777777" w:rsidR="00E62E03" w:rsidRDefault="00E62E03" w:rsidP="00E62E03">
      <w:pPr>
        <w:pStyle w:val="Heading3"/>
      </w:pPr>
      <w:bookmarkStart w:id="172" w:name="_Toc199144306"/>
      <w:r>
        <w:t>18.74</w:t>
      </w:r>
      <w:r>
        <w:tab/>
        <w:t>CT aspects on Spending Limits for AM and UE Policies in the 5GC [TEI18_SLAMUP]</w:t>
      </w:r>
      <w:bookmarkEnd w:id="172"/>
    </w:p>
    <w:p w14:paraId="7A425B5B" w14:textId="77777777" w:rsidR="00E62E03" w:rsidRDefault="00E62E03" w:rsidP="00E62E03">
      <w:pPr>
        <w:pStyle w:val="Heading3"/>
      </w:pPr>
      <w:bookmarkStart w:id="173" w:name="_Toc199144307"/>
      <w:r>
        <w:t>18.75</w:t>
      </w:r>
      <w:r>
        <w:tab/>
        <w:t>CT aspects on Spending Limits for AM and UE Policies in the 5GC [</w:t>
      </w:r>
      <w:proofErr w:type="spellStart"/>
      <w:r>
        <w:t>HN_Auth</w:t>
      </w:r>
      <w:proofErr w:type="spellEnd"/>
      <w:r>
        <w:t>]</w:t>
      </w:r>
      <w:bookmarkEnd w:id="173"/>
    </w:p>
    <w:p w14:paraId="4833069B" w14:textId="77777777" w:rsidR="00E62E03" w:rsidRDefault="00E62E03" w:rsidP="00E62E03">
      <w:pPr>
        <w:pStyle w:val="Heading3"/>
      </w:pPr>
      <w:bookmarkStart w:id="174" w:name="_Toc199144308"/>
      <w:r>
        <w:t>18.76</w:t>
      </w:r>
      <w:r>
        <w:tab/>
        <w:t>CT aspects of Mission Critical ad hoc group Communications [MC_AHGC]</w:t>
      </w:r>
      <w:bookmarkEnd w:id="174"/>
    </w:p>
    <w:p w14:paraId="255637FE" w14:textId="77777777" w:rsidR="00E62E03" w:rsidRDefault="00E62E03" w:rsidP="00E62E03">
      <w:pPr>
        <w:pStyle w:val="Heading3"/>
      </w:pPr>
      <w:bookmarkStart w:id="175" w:name="_Toc199144309"/>
      <w:r>
        <w:t>18.77</w:t>
      </w:r>
      <w:r>
        <w:tab/>
        <w:t>NRF API enhancements to avoid signalling and storing of redundant data [</w:t>
      </w:r>
      <w:proofErr w:type="spellStart"/>
      <w:r>
        <w:t>NRFe</w:t>
      </w:r>
      <w:proofErr w:type="spellEnd"/>
      <w:r>
        <w:t>]</w:t>
      </w:r>
      <w:bookmarkEnd w:id="175"/>
    </w:p>
    <w:p w14:paraId="05E6FCC7" w14:textId="77777777" w:rsidR="00E62E03" w:rsidRDefault="00E62E03" w:rsidP="00E62E03">
      <w:pPr>
        <w:pStyle w:val="Heading3"/>
      </w:pPr>
      <w:bookmarkStart w:id="176" w:name="_Toc199144310"/>
      <w:r>
        <w:t>18.78</w:t>
      </w:r>
      <w:r>
        <w:tab/>
        <w:t>Network Slice Capability Exposure for Application Layer Enablement [NSCALE]</w:t>
      </w:r>
      <w:bookmarkEnd w:id="176"/>
    </w:p>
    <w:p w14:paraId="7A5D663B" w14:textId="77777777" w:rsidR="00E62E03" w:rsidRDefault="00E62E03" w:rsidP="00E62E03">
      <w:pPr>
        <w:pStyle w:val="Heading3"/>
      </w:pPr>
      <w:bookmarkStart w:id="177" w:name="_Toc199144311"/>
      <w:r>
        <w:t>18.79</w:t>
      </w:r>
      <w:r>
        <w:tab/>
        <w:t>Application enablement aspects for subscriber-aware northbound API access [SNAAPP]</w:t>
      </w:r>
      <w:bookmarkEnd w:id="177"/>
    </w:p>
    <w:p w14:paraId="52032B90" w14:textId="77777777" w:rsidR="00E62E03" w:rsidRDefault="00E62E03" w:rsidP="00E62E03">
      <w:pPr>
        <w:pStyle w:val="Heading3"/>
      </w:pPr>
      <w:bookmarkStart w:id="178" w:name="_Toc199144312"/>
      <w:r>
        <w:t>18.80</w:t>
      </w:r>
      <w:r>
        <w:tab/>
      </w:r>
      <w:proofErr w:type="spellStart"/>
      <w:r>
        <w:t>IVAS_Codec</w:t>
      </w:r>
      <w:proofErr w:type="spellEnd"/>
      <w:r>
        <w:t xml:space="preserve"> [</w:t>
      </w:r>
      <w:proofErr w:type="spellStart"/>
      <w:r>
        <w:t>IVAS_Codec</w:t>
      </w:r>
      <w:proofErr w:type="spellEnd"/>
      <w:r>
        <w:t>]</w:t>
      </w:r>
      <w:bookmarkEnd w:id="178"/>
    </w:p>
    <w:p w14:paraId="66210070" w14:textId="77777777" w:rsidR="00E62E03" w:rsidRDefault="00E62E03" w:rsidP="00E62E03">
      <w:pPr>
        <w:pStyle w:val="Heading3"/>
      </w:pPr>
      <w:bookmarkStart w:id="179" w:name="_Toc199144313"/>
      <w:r>
        <w:t>18.81</w:t>
      </w:r>
      <w:r>
        <w:tab/>
        <w:t>Update of conformance test specifications to Rel-18 [UEConTest_R18]</w:t>
      </w:r>
      <w:bookmarkEnd w:id="179"/>
    </w:p>
    <w:p w14:paraId="7C0ACDA7" w14:textId="6A3B4B4C" w:rsidR="00E62E03" w:rsidRDefault="00E62E03" w:rsidP="00E62E03">
      <w:pPr>
        <w:rPr>
          <w:rFonts w:ascii="Arial" w:hAnsi="Arial" w:cs="Arial"/>
          <w:b/>
          <w:sz w:val="24"/>
        </w:rPr>
      </w:pPr>
      <w:r>
        <w:rPr>
          <w:rFonts w:ascii="Arial" w:hAnsi="Arial" w:cs="Arial"/>
          <w:b/>
          <w:color w:val="0000FF"/>
          <w:sz w:val="24"/>
        </w:rPr>
        <w:t>C6-250253</w:t>
      </w:r>
      <w:r>
        <w:rPr>
          <w:rFonts w:ascii="Arial" w:hAnsi="Arial" w:cs="Arial"/>
          <w:b/>
          <w:color w:val="0000FF"/>
          <w:sz w:val="24"/>
        </w:rPr>
        <w:tab/>
      </w:r>
      <w:r>
        <w:rPr>
          <w:rFonts w:ascii="Arial" w:hAnsi="Arial" w:cs="Arial"/>
          <w:b/>
          <w:sz w:val="24"/>
        </w:rPr>
        <w:t>Missing subclause 5.7.1.4 in test case 5.7</w:t>
      </w:r>
    </w:p>
    <w:p w14:paraId="1440917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r>
        <w:rPr>
          <w:i/>
        </w:rPr>
        <w:tab/>
        <w:t xml:space="preserve">  CR-0590  Cat: F (Rel-18)</w:t>
      </w:r>
      <w:r>
        <w:rPr>
          <w:i/>
        </w:rPr>
        <w:br/>
      </w:r>
      <w:r>
        <w:rPr>
          <w:i/>
        </w:rPr>
        <w:br/>
      </w:r>
      <w:r>
        <w:rPr>
          <w:i/>
        </w:rPr>
        <w:tab/>
      </w:r>
      <w:r>
        <w:rPr>
          <w:i/>
        </w:rPr>
        <w:tab/>
      </w:r>
      <w:r>
        <w:rPr>
          <w:i/>
        </w:rPr>
        <w:tab/>
      </w:r>
      <w:r>
        <w:rPr>
          <w:i/>
        </w:rPr>
        <w:tab/>
      </w:r>
      <w:r>
        <w:rPr>
          <w:i/>
        </w:rPr>
        <w:tab/>
        <w:t>Source: THALES</w:t>
      </w:r>
    </w:p>
    <w:p w14:paraId="4999235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34B39" w14:textId="47FBE07F" w:rsidR="00E62E03" w:rsidRDefault="00E62E03" w:rsidP="00E62E03">
      <w:pPr>
        <w:rPr>
          <w:rFonts w:ascii="Arial" w:hAnsi="Arial" w:cs="Arial"/>
          <w:b/>
          <w:sz w:val="24"/>
        </w:rPr>
      </w:pPr>
      <w:r>
        <w:rPr>
          <w:rFonts w:ascii="Arial" w:hAnsi="Arial" w:cs="Arial"/>
          <w:b/>
          <w:color w:val="0000FF"/>
          <w:sz w:val="24"/>
        </w:rPr>
        <w:t>C6-250256</w:t>
      </w:r>
      <w:r>
        <w:rPr>
          <w:rFonts w:ascii="Arial" w:hAnsi="Arial" w:cs="Arial"/>
          <w:b/>
          <w:color w:val="0000FF"/>
          <w:sz w:val="24"/>
        </w:rPr>
        <w:tab/>
      </w:r>
      <w:r>
        <w:rPr>
          <w:rFonts w:ascii="Arial" w:hAnsi="Arial" w:cs="Arial"/>
          <w:b/>
          <w:sz w:val="24"/>
        </w:rPr>
        <w:t>Test Cases Steering of Roaming via DL NAS TRANSPORT message secured packet AES protected passed to USIM</w:t>
      </w:r>
    </w:p>
    <w:p w14:paraId="76D4780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CR-0812  Cat: B (Rel-18)</w:t>
      </w:r>
      <w:r>
        <w:rPr>
          <w:i/>
        </w:rPr>
        <w:br/>
      </w:r>
      <w:r>
        <w:rPr>
          <w:i/>
        </w:rPr>
        <w:br/>
      </w:r>
      <w:r>
        <w:rPr>
          <w:i/>
        </w:rPr>
        <w:tab/>
      </w:r>
      <w:r>
        <w:rPr>
          <w:i/>
        </w:rPr>
        <w:tab/>
      </w:r>
      <w:r>
        <w:rPr>
          <w:i/>
        </w:rPr>
        <w:tab/>
      </w:r>
      <w:r>
        <w:rPr>
          <w:i/>
        </w:rPr>
        <w:tab/>
      </w:r>
      <w:r>
        <w:rPr>
          <w:i/>
        </w:rPr>
        <w:tab/>
        <w:t>Source: THALES</w:t>
      </w:r>
    </w:p>
    <w:p w14:paraId="3C7C28F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C6-250329</w:t>
      </w:r>
      <w:r>
        <w:rPr>
          <w:color w:val="993300"/>
          <w:u w:val="single"/>
        </w:rPr>
        <w:t>.</w:t>
      </w:r>
    </w:p>
    <w:p w14:paraId="4CA2EAB9" w14:textId="73423DB6" w:rsidR="00E62E03" w:rsidRDefault="00E62E03" w:rsidP="00E62E03">
      <w:pPr>
        <w:rPr>
          <w:rFonts w:ascii="Arial" w:hAnsi="Arial" w:cs="Arial"/>
          <w:b/>
          <w:sz w:val="24"/>
        </w:rPr>
      </w:pPr>
      <w:r>
        <w:rPr>
          <w:rFonts w:ascii="Arial" w:hAnsi="Arial" w:cs="Arial"/>
          <w:b/>
          <w:color w:val="0000FF"/>
          <w:sz w:val="24"/>
        </w:rPr>
        <w:t>C6-250329</w:t>
      </w:r>
      <w:r>
        <w:rPr>
          <w:rFonts w:ascii="Arial" w:hAnsi="Arial" w:cs="Arial"/>
          <w:b/>
          <w:color w:val="0000FF"/>
          <w:sz w:val="24"/>
        </w:rPr>
        <w:tab/>
      </w:r>
      <w:r>
        <w:rPr>
          <w:rFonts w:ascii="Arial" w:hAnsi="Arial" w:cs="Arial"/>
          <w:b/>
          <w:sz w:val="24"/>
        </w:rPr>
        <w:t>Test Cases Steering of Roaming via DL NAS TRANSPORT message secured packet AES protected passed to USIM</w:t>
      </w:r>
    </w:p>
    <w:p w14:paraId="5E7105F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CR-0812  rev 1 Cat: B (Rel-18)</w:t>
      </w:r>
      <w:r>
        <w:rPr>
          <w:i/>
        </w:rPr>
        <w:br/>
      </w:r>
      <w:r>
        <w:rPr>
          <w:i/>
        </w:rPr>
        <w:lastRenderedPageBreak/>
        <w:br/>
      </w:r>
      <w:r>
        <w:rPr>
          <w:i/>
        </w:rPr>
        <w:tab/>
      </w:r>
      <w:r>
        <w:rPr>
          <w:i/>
        </w:rPr>
        <w:tab/>
      </w:r>
      <w:r>
        <w:rPr>
          <w:i/>
        </w:rPr>
        <w:tab/>
      </w:r>
      <w:r>
        <w:rPr>
          <w:i/>
        </w:rPr>
        <w:tab/>
      </w:r>
      <w:r>
        <w:rPr>
          <w:i/>
        </w:rPr>
        <w:tab/>
        <w:t>Source: THALES</w:t>
      </w:r>
    </w:p>
    <w:p w14:paraId="65C71C7A" w14:textId="77777777" w:rsidR="00E62E03" w:rsidRDefault="00E62E03" w:rsidP="00E62E03">
      <w:pPr>
        <w:rPr>
          <w:color w:val="808080"/>
        </w:rPr>
      </w:pPr>
      <w:r>
        <w:rPr>
          <w:color w:val="808080"/>
        </w:rPr>
        <w:t>(Replaces C6-250256)</w:t>
      </w:r>
    </w:p>
    <w:p w14:paraId="380FCBA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C6-250340</w:t>
      </w:r>
      <w:r>
        <w:rPr>
          <w:color w:val="993300"/>
          <w:u w:val="single"/>
        </w:rPr>
        <w:t>.</w:t>
      </w:r>
    </w:p>
    <w:p w14:paraId="596F04F7" w14:textId="35B09AB5" w:rsidR="00E62E03" w:rsidRDefault="00E62E03" w:rsidP="00E62E03">
      <w:pPr>
        <w:rPr>
          <w:rFonts w:ascii="Arial" w:hAnsi="Arial" w:cs="Arial"/>
          <w:b/>
          <w:sz w:val="24"/>
        </w:rPr>
      </w:pPr>
      <w:r>
        <w:rPr>
          <w:rFonts w:ascii="Arial" w:hAnsi="Arial" w:cs="Arial"/>
          <w:b/>
          <w:color w:val="0000FF"/>
          <w:sz w:val="24"/>
        </w:rPr>
        <w:t>C6-250340</w:t>
      </w:r>
      <w:r>
        <w:rPr>
          <w:rFonts w:ascii="Arial" w:hAnsi="Arial" w:cs="Arial"/>
          <w:b/>
          <w:color w:val="0000FF"/>
          <w:sz w:val="24"/>
        </w:rPr>
        <w:tab/>
      </w:r>
      <w:r>
        <w:rPr>
          <w:rFonts w:ascii="Arial" w:hAnsi="Arial" w:cs="Arial"/>
          <w:b/>
          <w:sz w:val="24"/>
        </w:rPr>
        <w:t>Test Cases Steering of Roaming via DL NAS TRANSPORT message secured packet AES protected passed to USIM</w:t>
      </w:r>
    </w:p>
    <w:p w14:paraId="3450C98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CR-0812  rev 2 Cat: B (Rel-18)</w:t>
      </w:r>
      <w:r>
        <w:rPr>
          <w:i/>
        </w:rPr>
        <w:br/>
      </w:r>
      <w:r>
        <w:rPr>
          <w:i/>
        </w:rPr>
        <w:br/>
      </w:r>
      <w:r>
        <w:rPr>
          <w:i/>
        </w:rPr>
        <w:tab/>
      </w:r>
      <w:r>
        <w:rPr>
          <w:i/>
        </w:rPr>
        <w:tab/>
      </w:r>
      <w:r>
        <w:rPr>
          <w:i/>
        </w:rPr>
        <w:tab/>
      </w:r>
      <w:r>
        <w:rPr>
          <w:i/>
        </w:rPr>
        <w:tab/>
      </w:r>
      <w:r>
        <w:rPr>
          <w:i/>
        </w:rPr>
        <w:tab/>
        <w:t>Source: THALES</w:t>
      </w:r>
    </w:p>
    <w:p w14:paraId="3C1871C3" w14:textId="77777777" w:rsidR="00E62E03" w:rsidRDefault="00E62E03" w:rsidP="00E62E03">
      <w:pPr>
        <w:rPr>
          <w:color w:val="808080"/>
        </w:rPr>
      </w:pPr>
      <w:r>
        <w:rPr>
          <w:color w:val="808080"/>
        </w:rPr>
        <w:t>(Replaces C6-250329)</w:t>
      </w:r>
    </w:p>
    <w:p w14:paraId="77E9298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C3606" w14:textId="3343F1D1" w:rsidR="00E62E03" w:rsidRDefault="00E62E03" w:rsidP="00E62E03">
      <w:pPr>
        <w:rPr>
          <w:rFonts w:ascii="Arial" w:hAnsi="Arial" w:cs="Arial"/>
          <w:b/>
          <w:sz w:val="24"/>
        </w:rPr>
      </w:pPr>
      <w:r>
        <w:rPr>
          <w:rFonts w:ascii="Arial" w:hAnsi="Arial" w:cs="Arial"/>
          <w:b/>
          <w:color w:val="0000FF"/>
          <w:sz w:val="24"/>
        </w:rPr>
        <w:t>C6-250257</w:t>
      </w:r>
      <w:r>
        <w:rPr>
          <w:rFonts w:ascii="Arial" w:hAnsi="Arial" w:cs="Arial"/>
          <w:b/>
          <w:color w:val="0000FF"/>
          <w:sz w:val="24"/>
        </w:rPr>
        <w:tab/>
      </w:r>
      <w:r>
        <w:rPr>
          <w:rFonts w:ascii="Arial" w:hAnsi="Arial" w:cs="Arial"/>
          <w:b/>
          <w:sz w:val="24"/>
        </w:rPr>
        <w:t>Correction to TC 27.22.4.7.3</w:t>
      </w:r>
    </w:p>
    <w:p w14:paraId="454C59E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CR-0813  Cat: F (Rel-18)</w:t>
      </w:r>
      <w:r>
        <w:rPr>
          <w:i/>
        </w:rPr>
        <w:br/>
      </w:r>
      <w:r>
        <w:rPr>
          <w:i/>
        </w:rPr>
        <w:br/>
      </w:r>
      <w:r>
        <w:rPr>
          <w:i/>
        </w:rPr>
        <w:tab/>
      </w:r>
      <w:r>
        <w:rPr>
          <w:i/>
        </w:rPr>
        <w:tab/>
      </w:r>
      <w:r>
        <w:rPr>
          <w:i/>
        </w:rPr>
        <w:tab/>
      </w:r>
      <w:r>
        <w:rPr>
          <w:i/>
        </w:rPr>
        <w:tab/>
      </w:r>
      <w:r>
        <w:rPr>
          <w:i/>
        </w:rPr>
        <w:tab/>
        <w:t>Source: Huawei, HiSilicon /Christian</w:t>
      </w:r>
    </w:p>
    <w:p w14:paraId="307A7109" w14:textId="77777777" w:rsidR="00E62E03" w:rsidRDefault="00E62E03" w:rsidP="00E62E03">
      <w:pPr>
        <w:rPr>
          <w:rFonts w:ascii="Arial" w:hAnsi="Arial" w:cs="Arial"/>
          <w:b/>
        </w:rPr>
      </w:pPr>
      <w:r>
        <w:rPr>
          <w:rFonts w:ascii="Arial" w:hAnsi="Arial" w:cs="Arial"/>
          <w:b/>
        </w:rPr>
        <w:t xml:space="preserve">Abstract: </w:t>
      </w:r>
    </w:p>
    <w:p w14:paraId="4D055EBE" w14:textId="77777777" w:rsidR="00E62E03" w:rsidRDefault="00E62E03" w:rsidP="00E62E03">
      <w:r>
        <w:t>(1)</w:t>
      </w:r>
      <w:r>
        <w:tab/>
        <w:t>The DNN length-value pair is corrected from “08696E7465726E6574” to “098696E7465726E6574” to align with TS 24.501 and TS 23.003; and</w:t>
      </w:r>
    </w:p>
    <w:p w14:paraId="2EE231F9" w14:textId="77777777" w:rsidR="00E62E03" w:rsidRDefault="00E62E03" w:rsidP="00E62E03">
      <w:r>
        <w:t>(2)</w:t>
      </w:r>
      <w:r>
        <w:tab/>
        <w:t>The length of the SOR-CMCI rule is corrected from one octet to two octets to align with TS 24.501.</w:t>
      </w:r>
    </w:p>
    <w:p w14:paraId="49C08263" w14:textId="77777777" w:rsidR="00E62E03" w:rsidRDefault="00E62E03" w:rsidP="00E62E03">
      <w:pPr>
        <w:rPr>
          <w:rFonts w:ascii="Arial" w:hAnsi="Arial" w:cs="Arial"/>
          <w:b/>
        </w:rPr>
      </w:pPr>
      <w:r>
        <w:rPr>
          <w:rFonts w:ascii="Arial" w:hAnsi="Arial" w:cs="Arial"/>
          <w:b/>
        </w:rPr>
        <w:t xml:space="preserve">Discussion: </w:t>
      </w:r>
    </w:p>
    <w:p w14:paraId="167C93B3" w14:textId="77777777" w:rsidR="00E62E03" w:rsidRDefault="00E62E03" w:rsidP="00E62E03">
      <w:r>
        <w:t>Thales:</w:t>
      </w:r>
    </w:p>
    <w:p w14:paraId="267F1F77" w14:textId="77777777" w:rsidR="00E62E03" w:rsidRDefault="00E62E03" w:rsidP="00E62E03">
      <w:r>
        <w:t>I understand that In case of Criterion type DNN, the criterion value field shall be encoded as a DNN length-value pair field (24.502 / Table 9.11.3.51.3: SOR-CMCI rule), whereas it was coded on 1 byte in the test sequences 3.5 and 3.7.</w:t>
      </w:r>
    </w:p>
    <w:p w14:paraId="7E6FBF86" w14:textId="77777777" w:rsidR="00E62E03" w:rsidRDefault="00E62E03" w:rsidP="00E62E03">
      <w:r>
        <w:t xml:space="preserve">You applies the same “correction” to the sequence 3.6 with a criterion of 2 bytes </w:t>
      </w:r>
      <w:proofErr w:type="spellStart"/>
      <w:r>
        <w:t>lenght</w:t>
      </w:r>
      <w:proofErr w:type="spellEnd"/>
      <w:r>
        <w:t>, but this is a S-NSSAI SST and SD criterion type.</w:t>
      </w:r>
    </w:p>
    <w:p w14:paraId="42C5BCA9" w14:textId="77777777" w:rsidR="00E62E03" w:rsidRDefault="00E62E03" w:rsidP="00E62E03">
      <w:r>
        <w:t>Same clause in 24.502 says : For "S-NSSAI SST and SD", the criterion value field shall be encoded as a sequence of one octet SST field and three octets SD field. The SST field shall be transmitted first.</w:t>
      </w:r>
    </w:p>
    <w:p w14:paraId="4DBA9AF9" w14:textId="77777777" w:rsidR="00E62E03" w:rsidRDefault="00E62E03" w:rsidP="00E62E03">
      <w:r>
        <w:t>Huawei:</w:t>
      </w:r>
    </w:p>
    <w:p w14:paraId="1DEAF67E" w14:textId="77777777" w:rsidR="00E62E03" w:rsidRDefault="00E62E03" w:rsidP="00E62E03">
      <w:r>
        <w:t>However, I kindly disagree and it seems that the core specification is not considered correctly (i.e., TS 24.501).</w:t>
      </w:r>
    </w:p>
    <w:p w14:paraId="3C1C727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B99E4" w14:textId="634A4D28" w:rsidR="00E62E03" w:rsidRDefault="00E62E03" w:rsidP="00E62E03">
      <w:pPr>
        <w:rPr>
          <w:rFonts w:ascii="Arial" w:hAnsi="Arial" w:cs="Arial"/>
          <w:b/>
          <w:sz w:val="24"/>
        </w:rPr>
      </w:pPr>
      <w:r>
        <w:rPr>
          <w:rFonts w:ascii="Arial" w:hAnsi="Arial" w:cs="Arial"/>
          <w:b/>
          <w:color w:val="0000FF"/>
          <w:sz w:val="24"/>
        </w:rPr>
        <w:t>C6-250260</w:t>
      </w:r>
      <w:r>
        <w:rPr>
          <w:rFonts w:ascii="Arial" w:hAnsi="Arial" w:cs="Arial"/>
          <w:b/>
          <w:color w:val="0000FF"/>
          <w:sz w:val="24"/>
        </w:rPr>
        <w:tab/>
      </w:r>
      <w:r>
        <w:rPr>
          <w:rFonts w:ascii="Arial" w:hAnsi="Arial" w:cs="Arial"/>
          <w:b/>
          <w:sz w:val="24"/>
        </w:rPr>
        <w:t xml:space="preserve">editorial correction </w:t>
      </w:r>
    </w:p>
    <w:p w14:paraId="213FCC9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v17.3.0</w:t>
      </w:r>
      <w:r>
        <w:rPr>
          <w:i/>
        </w:rPr>
        <w:tab/>
        <w:t xml:space="preserve">  CR-0023  Cat: F (Rel-17)</w:t>
      </w:r>
      <w:r>
        <w:rPr>
          <w:i/>
        </w:rPr>
        <w:br/>
      </w:r>
      <w:r>
        <w:rPr>
          <w:i/>
        </w:rPr>
        <w:br/>
      </w:r>
      <w:r>
        <w:rPr>
          <w:i/>
        </w:rPr>
        <w:tab/>
      </w:r>
      <w:r>
        <w:rPr>
          <w:i/>
        </w:rPr>
        <w:tab/>
      </w:r>
      <w:r>
        <w:rPr>
          <w:i/>
        </w:rPr>
        <w:tab/>
      </w:r>
      <w:r>
        <w:rPr>
          <w:i/>
        </w:rPr>
        <w:tab/>
      </w:r>
      <w:r>
        <w:rPr>
          <w:i/>
        </w:rPr>
        <w:tab/>
        <w:t>Source: Apple AB Denmark</w:t>
      </w:r>
    </w:p>
    <w:p w14:paraId="2C16DD2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9FB3BE" w14:textId="742A39FB" w:rsidR="00E62E03" w:rsidRDefault="00E62E03" w:rsidP="00E62E03">
      <w:pPr>
        <w:rPr>
          <w:rFonts w:ascii="Arial" w:hAnsi="Arial" w:cs="Arial"/>
          <w:b/>
          <w:sz w:val="24"/>
        </w:rPr>
      </w:pPr>
      <w:r>
        <w:rPr>
          <w:rFonts w:ascii="Arial" w:hAnsi="Arial" w:cs="Arial"/>
          <w:b/>
          <w:color w:val="0000FF"/>
          <w:sz w:val="24"/>
        </w:rPr>
        <w:t>C6-250261</w:t>
      </w:r>
      <w:r>
        <w:rPr>
          <w:rFonts w:ascii="Arial" w:hAnsi="Arial" w:cs="Arial"/>
          <w:b/>
          <w:color w:val="0000FF"/>
          <w:sz w:val="24"/>
        </w:rPr>
        <w:tab/>
      </w:r>
      <w:r>
        <w:rPr>
          <w:rFonts w:ascii="Arial" w:hAnsi="Arial" w:cs="Arial"/>
          <w:b/>
          <w:sz w:val="24"/>
        </w:rPr>
        <w:t>Example test environment for seamless testing</w:t>
      </w:r>
    </w:p>
    <w:p w14:paraId="2339EA3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CR-0024  Cat: B (Rel-18)</w:t>
      </w:r>
      <w:r>
        <w:rPr>
          <w:i/>
        </w:rPr>
        <w:br/>
      </w:r>
      <w:r>
        <w:rPr>
          <w:i/>
        </w:rPr>
        <w:lastRenderedPageBreak/>
        <w:br/>
      </w:r>
      <w:r>
        <w:rPr>
          <w:i/>
        </w:rPr>
        <w:tab/>
      </w:r>
      <w:r>
        <w:rPr>
          <w:i/>
        </w:rPr>
        <w:tab/>
      </w:r>
      <w:r>
        <w:rPr>
          <w:i/>
        </w:rPr>
        <w:tab/>
      </w:r>
      <w:r>
        <w:rPr>
          <w:i/>
        </w:rPr>
        <w:tab/>
      </w:r>
      <w:r>
        <w:rPr>
          <w:i/>
        </w:rPr>
        <w:tab/>
        <w:t>Source: Apple AB Denmark</w:t>
      </w:r>
    </w:p>
    <w:p w14:paraId="323382B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C6-250332</w:t>
      </w:r>
      <w:r>
        <w:rPr>
          <w:color w:val="993300"/>
          <w:u w:val="single"/>
        </w:rPr>
        <w:t>.</w:t>
      </w:r>
    </w:p>
    <w:p w14:paraId="67F172BE" w14:textId="7284036D" w:rsidR="00E62E03" w:rsidRDefault="00E62E03" w:rsidP="00E62E03">
      <w:pPr>
        <w:rPr>
          <w:rFonts w:ascii="Arial" w:hAnsi="Arial" w:cs="Arial"/>
          <w:b/>
          <w:sz w:val="24"/>
        </w:rPr>
      </w:pPr>
      <w:r>
        <w:rPr>
          <w:rFonts w:ascii="Arial" w:hAnsi="Arial" w:cs="Arial"/>
          <w:b/>
          <w:color w:val="0000FF"/>
          <w:sz w:val="24"/>
        </w:rPr>
        <w:t>C6-250332</w:t>
      </w:r>
      <w:r>
        <w:rPr>
          <w:rFonts w:ascii="Arial" w:hAnsi="Arial" w:cs="Arial"/>
          <w:b/>
          <w:color w:val="0000FF"/>
          <w:sz w:val="24"/>
        </w:rPr>
        <w:tab/>
      </w:r>
      <w:r>
        <w:rPr>
          <w:rFonts w:ascii="Arial" w:hAnsi="Arial" w:cs="Arial"/>
          <w:b/>
          <w:sz w:val="24"/>
        </w:rPr>
        <w:t>Example test environment for seamless testing</w:t>
      </w:r>
    </w:p>
    <w:p w14:paraId="2DC1C3E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CR-0024  rev 1 Cat: B (Rel-18)</w:t>
      </w:r>
      <w:r>
        <w:rPr>
          <w:i/>
        </w:rPr>
        <w:br/>
      </w:r>
      <w:r>
        <w:rPr>
          <w:i/>
        </w:rPr>
        <w:br/>
      </w:r>
      <w:r>
        <w:rPr>
          <w:i/>
        </w:rPr>
        <w:tab/>
      </w:r>
      <w:r>
        <w:rPr>
          <w:i/>
        </w:rPr>
        <w:tab/>
      </w:r>
      <w:r>
        <w:rPr>
          <w:i/>
        </w:rPr>
        <w:tab/>
      </w:r>
      <w:r>
        <w:rPr>
          <w:i/>
        </w:rPr>
        <w:tab/>
      </w:r>
      <w:r>
        <w:rPr>
          <w:i/>
        </w:rPr>
        <w:tab/>
        <w:t>Source: Apple AB Denmark</w:t>
      </w:r>
    </w:p>
    <w:p w14:paraId="202852AE" w14:textId="77777777" w:rsidR="00E62E03" w:rsidRDefault="00E62E03" w:rsidP="00E62E03">
      <w:pPr>
        <w:rPr>
          <w:color w:val="808080"/>
        </w:rPr>
      </w:pPr>
      <w:r>
        <w:rPr>
          <w:color w:val="808080"/>
        </w:rPr>
        <w:t>(Replaces C6-250261)</w:t>
      </w:r>
    </w:p>
    <w:p w14:paraId="7D36BC3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C6-250334</w:t>
      </w:r>
      <w:r>
        <w:rPr>
          <w:color w:val="993300"/>
          <w:u w:val="single"/>
        </w:rPr>
        <w:t>.</w:t>
      </w:r>
    </w:p>
    <w:p w14:paraId="6D0C7DAE" w14:textId="19BE910B" w:rsidR="00E62E03" w:rsidRDefault="00E62E03" w:rsidP="00E62E03">
      <w:pPr>
        <w:rPr>
          <w:rFonts w:ascii="Arial" w:hAnsi="Arial" w:cs="Arial"/>
          <w:b/>
          <w:sz w:val="24"/>
        </w:rPr>
      </w:pPr>
      <w:r>
        <w:rPr>
          <w:rFonts w:ascii="Arial" w:hAnsi="Arial" w:cs="Arial"/>
          <w:b/>
          <w:color w:val="0000FF"/>
          <w:sz w:val="24"/>
        </w:rPr>
        <w:t>C6-250334</w:t>
      </w:r>
      <w:r>
        <w:rPr>
          <w:rFonts w:ascii="Arial" w:hAnsi="Arial" w:cs="Arial"/>
          <w:b/>
          <w:color w:val="0000FF"/>
          <w:sz w:val="24"/>
        </w:rPr>
        <w:tab/>
      </w:r>
      <w:r>
        <w:rPr>
          <w:rFonts w:ascii="Arial" w:hAnsi="Arial" w:cs="Arial"/>
          <w:b/>
          <w:sz w:val="24"/>
        </w:rPr>
        <w:t>Example test environment for seamless testing</w:t>
      </w:r>
    </w:p>
    <w:p w14:paraId="7A30E0E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CR-0024  rev 2 Cat: B (Rel-18)</w:t>
      </w:r>
      <w:r>
        <w:rPr>
          <w:i/>
        </w:rPr>
        <w:br/>
      </w:r>
      <w:r>
        <w:rPr>
          <w:i/>
        </w:rPr>
        <w:br/>
      </w:r>
      <w:r>
        <w:rPr>
          <w:i/>
        </w:rPr>
        <w:tab/>
      </w:r>
      <w:r>
        <w:rPr>
          <w:i/>
        </w:rPr>
        <w:tab/>
      </w:r>
      <w:r>
        <w:rPr>
          <w:i/>
        </w:rPr>
        <w:tab/>
      </w:r>
      <w:r>
        <w:rPr>
          <w:i/>
        </w:rPr>
        <w:tab/>
      </w:r>
      <w:r>
        <w:rPr>
          <w:i/>
        </w:rPr>
        <w:tab/>
        <w:t>Source: Apple AB Denmark</w:t>
      </w:r>
    </w:p>
    <w:p w14:paraId="32300168" w14:textId="77777777" w:rsidR="00E62E03" w:rsidRDefault="00E62E03" w:rsidP="00E62E03">
      <w:pPr>
        <w:rPr>
          <w:color w:val="808080"/>
        </w:rPr>
      </w:pPr>
      <w:r>
        <w:rPr>
          <w:color w:val="808080"/>
        </w:rPr>
        <w:t>(Replaces C6-250332)</w:t>
      </w:r>
    </w:p>
    <w:p w14:paraId="492CAFE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C6-250338</w:t>
      </w:r>
      <w:r>
        <w:rPr>
          <w:color w:val="993300"/>
          <w:u w:val="single"/>
        </w:rPr>
        <w:t>.</w:t>
      </w:r>
    </w:p>
    <w:p w14:paraId="2809F831" w14:textId="2413D25B" w:rsidR="00E62E03" w:rsidRDefault="00E62E03" w:rsidP="00E62E03">
      <w:pPr>
        <w:rPr>
          <w:rFonts w:ascii="Arial" w:hAnsi="Arial" w:cs="Arial"/>
          <w:b/>
          <w:sz w:val="24"/>
        </w:rPr>
      </w:pPr>
      <w:r>
        <w:rPr>
          <w:rFonts w:ascii="Arial" w:hAnsi="Arial" w:cs="Arial"/>
          <w:b/>
          <w:color w:val="0000FF"/>
          <w:sz w:val="24"/>
        </w:rPr>
        <w:t>C6-250338</w:t>
      </w:r>
      <w:r>
        <w:rPr>
          <w:rFonts w:ascii="Arial" w:hAnsi="Arial" w:cs="Arial"/>
          <w:b/>
          <w:color w:val="0000FF"/>
          <w:sz w:val="24"/>
        </w:rPr>
        <w:tab/>
      </w:r>
      <w:r>
        <w:rPr>
          <w:rFonts w:ascii="Arial" w:hAnsi="Arial" w:cs="Arial"/>
          <w:b/>
          <w:sz w:val="24"/>
        </w:rPr>
        <w:t>Example test environment for seamless testing</w:t>
      </w:r>
    </w:p>
    <w:p w14:paraId="4BAB231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r>
        <w:rPr>
          <w:i/>
        </w:rPr>
        <w:tab/>
        <w:t xml:space="preserve">  CR-0024  rev 3 Cat: B (Rel-18)</w:t>
      </w:r>
      <w:r>
        <w:rPr>
          <w:i/>
        </w:rPr>
        <w:br/>
      </w:r>
      <w:r>
        <w:rPr>
          <w:i/>
        </w:rPr>
        <w:br/>
      </w:r>
      <w:r>
        <w:rPr>
          <w:i/>
        </w:rPr>
        <w:tab/>
      </w:r>
      <w:r>
        <w:rPr>
          <w:i/>
        </w:rPr>
        <w:tab/>
      </w:r>
      <w:r>
        <w:rPr>
          <w:i/>
        </w:rPr>
        <w:tab/>
      </w:r>
      <w:r>
        <w:rPr>
          <w:i/>
        </w:rPr>
        <w:tab/>
      </w:r>
      <w:r>
        <w:rPr>
          <w:i/>
        </w:rPr>
        <w:tab/>
        <w:t>Source: Apple AB Denmark</w:t>
      </w:r>
    </w:p>
    <w:p w14:paraId="13086D4A" w14:textId="77777777" w:rsidR="00E62E03" w:rsidRDefault="00E62E03" w:rsidP="00E62E03">
      <w:pPr>
        <w:rPr>
          <w:color w:val="808080"/>
        </w:rPr>
      </w:pPr>
      <w:r>
        <w:rPr>
          <w:color w:val="808080"/>
        </w:rPr>
        <w:t>(Replaces C6-250334)</w:t>
      </w:r>
    </w:p>
    <w:p w14:paraId="0651393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A3FA" w14:textId="2770F181" w:rsidR="00E62E03" w:rsidRDefault="00E62E03" w:rsidP="00E62E03">
      <w:pPr>
        <w:rPr>
          <w:rFonts w:ascii="Arial" w:hAnsi="Arial" w:cs="Arial"/>
          <w:b/>
          <w:sz w:val="24"/>
        </w:rPr>
      </w:pPr>
      <w:r>
        <w:rPr>
          <w:rFonts w:ascii="Arial" w:hAnsi="Arial" w:cs="Arial"/>
          <w:b/>
          <w:color w:val="0000FF"/>
          <w:sz w:val="24"/>
        </w:rPr>
        <w:t>C6-250266</w:t>
      </w:r>
      <w:r>
        <w:rPr>
          <w:rFonts w:ascii="Arial" w:hAnsi="Arial" w:cs="Arial"/>
          <w:b/>
          <w:color w:val="0000FF"/>
          <w:sz w:val="24"/>
        </w:rPr>
        <w:tab/>
      </w:r>
      <w:r>
        <w:rPr>
          <w:rFonts w:ascii="Arial" w:hAnsi="Arial" w:cs="Arial"/>
          <w:b/>
          <w:sz w:val="24"/>
        </w:rPr>
        <w:t>Update of 3GPP TS 31.117 to Release 18</w:t>
      </w:r>
    </w:p>
    <w:p w14:paraId="156EFD6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v17.0.0</w:t>
      </w:r>
      <w:r>
        <w:rPr>
          <w:i/>
        </w:rPr>
        <w:tab/>
        <w:t xml:space="preserve">  CR-0001  Cat: D (Rel-17)</w:t>
      </w:r>
      <w:r>
        <w:rPr>
          <w:i/>
        </w:rPr>
        <w:br/>
      </w:r>
      <w:r>
        <w:rPr>
          <w:i/>
        </w:rPr>
        <w:br/>
      </w:r>
      <w:r>
        <w:rPr>
          <w:i/>
        </w:rPr>
        <w:tab/>
      </w:r>
      <w:r>
        <w:rPr>
          <w:i/>
        </w:rPr>
        <w:tab/>
      </w:r>
      <w:r>
        <w:rPr>
          <w:i/>
        </w:rPr>
        <w:tab/>
      </w:r>
      <w:r>
        <w:rPr>
          <w:i/>
        </w:rPr>
        <w:tab/>
      </w:r>
      <w:r>
        <w:rPr>
          <w:i/>
        </w:rPr>
        <w:tab/>
        <w:t>Source: Comprion GmbH</w:t>
      </w:r>
    </w:p>
    <w:p w14:paraId="2E186B8C" w14:textId="77777777" w:rsidR="00E62E03" w:rsidRDefault="00E62E03" w:rsidP="00E62E03">
      <w:pPr>
        <w:rPr>
          <w:rFonts w:ascii="Arial" w:hAnsi="Arial" w:cs="Arial"/>
          <w:b/>
        </w:rPr>
      </w:pPr>
      <w:r>
        <w:rPr>
          <w:rFonts w:ascii="Arial" w:hAnsi="Arial" w:cs="Arial"/>
          <w:b/>
        </w:rPr>
        <w:t xml:space="preserve">Discussion: </w:t>
      </w:r>
    </w:p>
    <w:p w14:paraId="0856F43D" w14:textId="77777777" w:rsidR="00E62E03" w:rsidRDefault="00E62E03" w:rsidP="00E62E03">
      <w:r>
        <w:t>Deleting content of Rel-17 version of TS 31.117.</w:t>
      </w:r>
    </w:p>
    <w:p w14:paraId="7ADAE8B6" w14:textId="77777777" w:rsidR="00E62E03" w:rsidRDefault="00E62E03" w:rsidP="00E62E03">
      <w:r>
        <w:t>First need to create Rel-18 of TS 31.117, agreed between MCC and rapporteur, that MCC will create Rel-18 version.</w:t>
      </w:r>
    </w:p>
    <w:p w14:paraId="3ED0E18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35369" w14:textId="5FA338C1" w:rsidR="00E62E03" w:rsidRDefault="00E62E03" w:rsidP="00E62E03">
      <w:pPr>
        <w:rPr>
          <w:rFonts w:ascii="Arial" w:hAnsi="Arial" w:cs="Arial"/>
          <w:b/>
          <w:sz w:val="24"/>
        </w:rPr>
      </w:pPr>
      <w:r>
        <w:rPr>
          <w:rFonts w:ascii="Arial" w:hAnsi="Arial" w:cs="Arial"/>
          <w:b/>
          <w:color w:val="0000FF"/>
          <w:sz w:val="24"/>
        </w:rPr>
        <w:t>C6-250287</w:t>
      </w:r>
      <w:r>
        <w:rPr>
          <w:rFonts w:ascii="Arial" w:hAnsi="Arial" w:cs="Arial"/>
          <w:b/>
          <w:color w:val="0000FF"/>
          <w:sz w:val="24"/>
        </w:rPr>
        <w:tab/>
      </w:r>
      <w:r>
        <w:rPr>
          <w:rFonts w:ascii="Arial" w:hAnsi="Arial" w:cs="Arial"/>
          <w:b/>
          <w:sz w:val="24"/>
        </w:rPr>
        <w:t>Add a Expected sequence-2 consecutive LAUNCH BROWSER</w:t>
      </w:r>
    </w:p>
    <w:p w14:paraId="7C37FD7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CR-0814  Cat: B (Rel-18)</w:t>
      </w:r>
      <w:r>
        <w:rPr>
          <w:i/>
        </w:rPr>
        <w:br/>
      </w:r>
      <w:r>
        <w:rPr>
          <w:i/>
        </w:rPr>
        <w:br/>
      </w:r>
      <w:r>
        <w:rPr>
          <w:i/>
        </w:rPr>
        <w:tab/>
      </w:r>
      <w:r>
        <w:rPr>
          <w:i/>
        </w:rPr>
        <w:tab/>
      </w:r>
      <w:r>
        <w:rPr>
          <w:i/>
        </w:rPr>
        <w:tab/>
      </w:r>
      <w:r>
        <w:rPr>
          <w:i/>
        </w:rPr>
        <w:tab/>
      </w:r>
      <w:r>
        <w:rPr>
          <w:i/>
        </w:rPr>
        <w:tab/>
        <w:t>Source: China Mobile</w:t>
      </w:r>
    </w:p>
    <w:p w14:paraId="3BF5DD3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C6-250331</w:t>
      </w:r>
      <w:r>
        <w:rPr>
          <w:color w:val="993300"/>
          <w:u w:val="single"/>
        </w:rPr>
        <w:t>.</w:t>
      </w:r>
    </w:p>
    <w:p w14:paraId="0E934EDD" w14:textId="6F41D13A" w:rsidR="00E62E03" w:rsidRDefault="00E62E03" w:rsidP="00E62E03">
      <w:pPr>
        <w:rPr>
          <w:rFonts w:ascii="Arial" w:hAnsi="Arial" w:cs="Arial"/>
          <w:b/>
          <w:sz w:val="24"/>
        </w:rPr>
      </w:pPr>
      <w:r>
        <w:rPr>
          <w:rFonts w:ascii="Arial" w:hAnsi="Arial" w:cs="Arial"/>
          <w:b/>
          <w:color w:val="0000FF"/>
          <w:sz w:val="24"/>
        </w:rPr>
        <w:t>C6-250331</w:t>
      </w:r>
      <w:r>
        <w:rPr>
          <w:rFonts w:ascii="Arial" w:hAnsi="Arial" w:cs="Arial"/>
          <w:b/>
          <w:color w:val="0000FF"/>
          <w:sz w:val="24"/>
        </w:rPr>
        <w:tab/>
      </w:r>
      <w:r>
        <w:rPr>
          <w:rFonts w:ascii="Arial" w:hAnsi="Arial" w:cs="Arial"/>
          <w:b/>
          <w:sz w:val="24"/>
        </w:rPr>
        <w:t>Add a Expected sequence-2 consecutive LAUNCH BROWSER</w:t>
      </w:r>
    </w:p>
    <w:p w14:paraId="35C34E0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CR-0814  rev 1 Cat: B (Rel-18)</w:t>
      </w:r>
      <w:r>
        <w:rPr>
          <w:i/>
        </w:rPr>
        <w:br/>
      </w:r>
      <w:r>
        <w:rPr>
          <w:i/>
        </w:rPr>
        <w:lastRenderedPageBreak/>
        <w:br/>
      </w:r>
      <w:r>
        <w:rPr>
          <w:i/>
        </w:rPr>
        <w:tab/>
      </w:r>
      <w:r>
        <w:rPr>
          <w:i/>
        </w:rPr>
        <w:tab/>
      </w:r>
      <w:r>
        <w:rPr>
          <w:i/>
        </w:rPr>
        <w:tab/>
      </w:r>
      <w:r>
        <w:rPr>
          <w:i/>
        </w:rPr>
        <w:tab/>
      </w:r>
      <w:r>
        <w:rPr>
          <w:i/>
        </w:rPr>
        <w:tab/>
        <w:t>Source: China Mobile</w:t>
      </w:r>
    </w:p>
    <w:p w14:paraId="13ED5ECF" w14:textId="77777777" w:rsidR="00E62E03" w:rsidRDefault="00E62E03" w:rsidP="00E62E03">
      <w:pPr>
        <w:rPr>
          <w:color w:val="808080"/>
        </w:rPr>
      </w:pPr>
      <w:r>
        <w:rPr>
          <w:color w:val="808080"/>
        </w:rPr>
        <w:t>(Replaces C6-250287)</w:t>
      </w:r>
    </w:p>
    <w:p w14:paraId="6E5412A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EA190" w14:textId="77777777" w:rsidR="00E62E03" w:rsidRDefault="00E62E03" w:rsidP="00E62E03">
      <w:pPr>
        <w:pStyle w:val="Heading3"/>
      </w:pPr>
      <w:bookmarkStart w:id="180" w:name="_Toc199144314"/>
      <w:r>
        <w:t>18.82</w:t>
      </w:r>
      <w:r>
        <w:tab/>
        <w:t>Test method of GBA_U Based APIs [TEST_GBA_U_APIs]</w:t>
      </w:r>
      <w:bookmarkEnd w:id="180"/>
    </w:p>
    <w:p w14:paraId="07CEDC7F" w14:textId="12CE5593" w:rsidR="00E62E03" w:rsidRDefault="00E62E03" w:rsidP="00E62E03">
      <w:pPr>
        <w:rPr>
          <w:rFonts w:ascii="Arial" w:hAnsi="Arial" w:cs="Arial"/>
          <w:b/>
          <w:sz w:val="24"/>
        </w:rPr>
      </w:pPr>
      <w:r>
        <w:rPr>
          <w:rFonts w:ascii="Arial" w:hAnsi="Arial" w:cs="Arial"/>
          <w:b/>
          <w:color w:val="0000FF"/>
          <w:sz w:val="24"/>
        </w:rPr>
        <w:t>C6-250229</w:t>
      </w:r>
      <w:r>
        <w:rPr>
          <w:rFonts w:ascii="Arial" w:hAnsi="Arial" w:cs="Arial"/>
          <w:b/>
          <w:color w:val="0000FF"/>
          <w:sz w:val="24"/>
        </w:rPr>
        <w:tab/>
      </w:r>
      <w:r>
        <w:rPr>
          <w:rFonts w:ascii="Arial" w:hAnsi="Arial" w:cs="Arial"/>
          <w:b/>
          <w:sz w:val="24"/>
        </w:rPr>
        <w:t xml:space="preserve">GBA_U API test cases on </w:t>
      </w:r>
      <w:proofErr w:type="spellStart"/>
      <w:r>
        <w:rPr>
          <w:rFonts w:ascii="Arial" w:hAnsi="Arial" w:cs="Arial"/>
          <w:b/>
          <w:sz w:val="24"/>
        </w:rPr>
        <w:t>GBAUCipher</w:t>
      </w:r>
      <w:proofErr w:type="spellEnd"/>
      <w:r>
        <w:rPr>
          <w:rFonts w:ascii="Arial" w:hAnsi="Arial" w:cs="Arial"/>
          <w:b/>
          <w:sz w:val="24"/>
        </w:rPr>
        <w:t xml:space="preserve"> class on other methods</w:t>
      </w:r>
    </w:p>
    <w:p w14:paraId="2EAD31E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CR-0026  Cat: B (Rel-18)</w:t>
      </w:r>
      <w:r>
        <w:rPr>
          <w:i/>
        </w:rPr>
        <w:br/>
      </w:r>
      <w:r>
        <w:rPr>
          <w:i/>
        </w:rPr>
        <w:br/>
      </w:r>
      <w:r>
        <w:rPr>
          <w:i/>
        </w:rPr>
        <w:tab/>
      </w:r>
      <w:r>
        <w:rPr>
          <w:i/>
        </w:rPr>
        <w:tab/>
      </w:r>
      <w:r>
        <w:rPr>
          <w:i/>
        </w:rPr>
        <w:tab/>
      </w:r>
      <w:r>
        <w:rPr>
          <w:i/>
        </w:rPr>
        <w:tab/>
      </w:r>
      <w:r>
        <w:rPr>
          <w:i/>
        </w:rPr>
        <w:tab/>
        <w:t xml:space="preserve">Source: THALES, China </w:t>
      </w:r>
      <w:proofErr w:type="spellStart"/>
      <w:r>
        <w:rPr>
          <w:i/>
        </w:rPr>
        <w:t>Telecomunication</w:t>
      </w:r>
      <w:proofErr w:type="spellEnd"/>
      <w:r>
        <w:rPr>
          <w:i/>
        </w:rPr>
        <w:t xml:space="preserve"> Corp.</w:t>
      </w:r>
    </w:p>
    <w:p w14:paraId="774BDEF8" w14:textId="77777777" w:rsidR="00E62E03" w:rsidRDefault="00E62E03" w:rsidP="00E62E03">
      <w:pPr>
        <w:rPr>
          <w:rFonts w:ascii="Arial" w:hAnsi="Arial" w:cs="Arial"/>
          <w:b/>
        </w:rPr>
      </w:pPr>
      <w:r>
        <w:rPr>
          <w:rFonts w:ascii="Arial" w:hAnsi="Arial" w:cs="Arial"/>
          <w:b/>
        </w:rPr>
        <w:t xml:space="preserve">Abstract: </w:t>
      </w:r>
    </w:p>
    <w:p w14:paraId="3BD15EB4" w14:textId="77777777" w:rsidR="00E62E03" w:rsidRDefault="00E62E03" w:rsidP="00E62E03">
      <w:r>
        <w:t>Coverage of methods / acronyms:</w:t>
      </w:r>
    </w:p>
    <w:p w14:paraId="0EF2AF3C" w14:textId="77777777" w:rsidR="00E62E03" w:rsidRDefault="00E62E03" w:rsidP="00E62E03">
      <w:r>
        <w:t xml:space="preserve"> - </w:t>
      </w:r>
      <w:proofErr w:type="spellStart"/>
      <w:r>
        <w:t>GBAUCipher.getInstance</w:t>
      </w:r>
      <w:proofErr w:type="spellEnd"/>
      <w:r>
        <w:t xml:space="preserve">(byte, byte, </w:t>
      </w:r>
      <w:proofErr w:type="spellStart"/>
      <w:r>
        <w:t>boolean</w:t>
      </w:r>
      <w:proofErr w:type="spellEnd"/>
      <w:r>
        <w:t xml:space="preserve">) / Gci_Gin2 </w:t>
      </w:r>
    </w:p>
    <w:p w14:paraId="26A33913" w14:textId="77777777" w:rsidR="00E62E03" w:rsidRDefault="00E62E03" w:rsidP="00E62E03">
      <w:r>
        <w:t xml:space="preserve"> - </w:t>
      </w:r>
      <w:proofErr w:type="spellStart"/>
      <w:r>
        <w:t>GBAUCipher.init</w:t>
      </w:r>
      <w:proofErr w:type="spellEnd"/>
      <w:r>
        <w:t xml:space="preserve">(byte, byte[], short, short, byte[], short, short, byte[], short, short, short) / Gci_Gin3 </w:t>
      </w:r>
    </w:p>
    <w:p w14:paraId="3E7EA0C5" w14:textId="77777777" w:rsidR="00E62E03" w:rsidRDefault="00E62E03" w:rsidP="00E62E03">
      <w:r>
        <w:t xml:space="preserve"> - </w:t>
      </w:r>
      <w:proofErr w:type="spellStart"/>
      <w:r>
        <w:t>GBAUCipher.update</w:t>
      </w:r>
      <w:proofErr w:type="spellEnd"/>
      <w:r>
        <w:t xml:space="preserve">(byte[], short, short, byte[], </w:t>
      </w:r>
      <w:proofErr w:type="spellStart"/>
      <w:r>
        <w:t>sho</w:t>
      </w:r>
      <w:proofErr w:type="spellEnd"/>
    </w:p>
    <w:p w14:paraId="4EAEBC9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C6-250335</w:t>
      </w:r>
      <w:r>
        <w:rPr>
          <w:color w:val="993300"/>
          <w:u w:val="single"/>
        </w:rPr>
        <w:t>.</w:t>
      </w:r>
    </w:p>
    <w:p w14:paraId="220FF994" w14:textId="713727C0" w:rsidR="00E62E03" w:rsidRDefault="00E62E03" w:rsidP="00E62E03">
      <w:pPr>
        <w:rPr>
          <w:rFonts w:ascii="Arial" w:hAnsi="Arial" w:cs="Arial"/>
          <w:b/>
          <w:sz w:val="24"/>
        </w:rPr>
      </w:pPr>
      <w:r>
        <w:rPr>
          <w:rFonts w:ascii="Arial" w:hAnsi="Arial" w:cs="Arial"/>
          <w:b/>
          <w:color w:val="0000FF"/>
          <w:sz w:val="24"/>
        </w:rPr>
        <w:t>C6-250335</w:t>
      </w:r>
      <w:r>
        <w:rPr>
          <w:rFonts w:ascii="Arial" w:hAnsi="Arial" w:cs="Arial"/>
          <w:b/>
          <w:color w:val="0000FF"/>
          <w:sz w:val="24"/>
        </w:rPr>
        <w:tab/>
      </w:r>
      <w:r>
        <w:rPr>
          <w:rFonts w:ascii="Arial" w:hAnsi="Arial" w:cs="Arial"/>
          <w:b/>
          <w:sz w:val="24"/>
        </w:rPr>
        <w:t xml:space="preserve">GBA_U API test cases on </w:t>
      </w:r>
      <w:proofErr w:type="spellStart"/>
      <w:r>
        <w:rPr>
          <w:rFonts w:ascii="Arial" w:hAnsi="Arial" w:cs="Arial"/>
          <w:b/>
          <w:sz w:val="24"/>
        </w:rPr>
        <w:t>GBAUCipher</w:t>
      </w:r>
      <w:proofErr w:type="spellEnd"/>
      <w:r>
        <w:rPr>
          <w:rFonts w:ascii="Arial" w:hAnsi="Arial" w:cs="Arial"/>
          <w:b/>
          <w:sz w:val="24"/>
        </w:rPr>
        <w:t xml:space="preserve"> class on other methods</w:t>
      </w:r>
    </w:p>
    <w:p w14:paraId="5ABABBD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CR-0026  rev 1 Cat: B (Rel-18)</w:t>
      </w:r>
      <w:r>
        <w:rPr>
          <w:i/>
        </w:rPr>
        <w:br/>
      </w:r>
      <w:r>
        <w:rPr>
          <w:i/>
        </w:rPr>
        <w:br/>
      </w:r>
      <w:r>
        <w:rPr>
          <w:i/>
        </w:rPr>
        <w:tab/>
      </w:r>
      <w:r>
        <w:rPr>
          <w:i/>
        </w:rPr>
        <w:tab/>
      </w:r>
      <w:r>
        <w:rPr>
          <w:i/>
        </w:rPr>
        <w:tab/>
      </w:r>
      <w:r>
        <w:rPr>
          <w:i/>
        </w:rPr>
        <w:tab/>
      </w:r>
      <w:r>
        <w:rPr>
          <w:i/>
        </w:rPr>
        <w:tab/>
        <w:t xml:space="preserve">Source: THALES, China </w:t>
      </w:r>
      <w:proofErr w:type="spellStart"/>
      <w:r>
        <w:rPr>
          <w:i/>
        </w:rPr>
        <w:t>Telecomunication</w:t>
      </w:r>
      <w:proofErr w:type="spellEnd"/>
      <w:r>
        <w:rPr>
          <w:i/>
        </w:rPr>
        <w:t xml:space="preserve"> Corp.</w:t>
      </w:r>
    </w:p>
    <w:p w14:paraId="23AE809F" w14:textId="77777777" w:rsidR="00E62E03" w:rsidRDefault="00E62E03" w:rsidP="00E62E03">
      <w:pPr>
        <w:rPr>
          <w:color w:val="808080"/>
        </w:rPr>
      </w:pPr>
      <w:r>
        <w:rPr>
          <w:color w:val="808080"/>
        </w:rPr>
        <w:t>(Replaces C6-250229)</w:t>
      </w:r>
    </w:p>
    <w:p w14:paraId="3FE6D2CB" w14:textId="77777777" w:rsidR="00E62E03" w:rsidRDefault="00E62E03" w:rsidP="00E62E03">
      <w:pPr>
        <w:rPr>
          <w:rFonts w:ascii="Arial" w:hAnsi="Arial" w:cs="Arial"/>
          <w:b/>
        </w:rPr>
      </w:pPr>
      <w:r>
        <w:rPr>
          <w:rFonts w:ascii="Arial" w:hAnsi="Arial" w:cs="Arial"/>
          <w:b/>
        </w:rPr>
        <w:t xml:space="preserve">Discussion: </w:t>
      </w:r>
    </w:p>
    <w:p w14:paraId="27EE4FB8" w14:textId="77777777" w:rsidR="00E62E03" w:rsidRDefault="00E62E03" w:rsidP="00E62E03">
      <w:r>
        <w:t>Agreed to continue discussions offline between interested parties and try to come for the next meeting with a consolidated set of tests.</w:t>
      </w:r>
    </w:p>
    <w:p w14:paraId="18E1DA20"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B514D7" w14:textId="7A0FBBA3" w:rsidR="00E62E03" w:rsidRDefault="00E62E03" w:rsidP="00E62E03">
      <w:pPr>
        <w:rPr>
          <w:rFonts w:ascii="Arial" w:hAnsi="Arial" w:cs="Arial"/>
          <w:b/>
          <w:sz w:val="24"/>
        </w:rPr>
      </w:pPr>
      <w:r>
        <w:rPr>
          <w:rFonts w:ascii="Arial" w:hAnsi="Arial" w:cs="Arial"/>
          <w:b/>
          <w:color w:val="0000FF"/>
          <w:sz w:val="24"/>
        </w:rPr>
        <w:t>C6-250278</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getAlgorithm</w:t>
      </w:r>
      <w:proofErr w:type="spellEnd"/>
      <w:r>
        <w:rPr>
          <w:rFonts w:ascii="Arial" w:hAnsi="Arial" w:cs="Arial"/>
          <w:b/>
          <w:sz w:val="24"/>
        </w:rPr>
        <w:t xml:space="preserve"> and </w:t>
      </w:r>
      <w:proofErr w:type="spellStart"/>
      <w:r>
        <w:rPr>
          <w:rFonts w:ascii="Arial" w:hAnsi="Arial" w:cs="Arial"/>
          <w:b/>
          <w:sz w:val="24"/>
        </w:rPr>
        <w:t>getCipherAlgorithm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6D7FB78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CR-0027  Cat: B (Rel-18)</w:t>
      </w:r>
      <w:r>
        <w:rPr>
          <w:i/>
        </w:rPr>
        <w:br/>
      </w:r>
      <w:r>
        <w:rPr>
          <w:i/>
        </w:rPr>
        <w:br/>
      </w:r>
      <w:r>
        <w:rPr>
          <w:i/>
        </w:rPr>
        <w:tab/>
      </w:r>
      <w:r>
        <w:rPr>
          <w:i/>
        </w:rPr>
        <w:tab/>
      </w:r>
      <w:r>
        <w:rPr>
          <w:i/>
        </w:rPr>
        <w:tab/>
      </w:r>
      <w:r>
        <w:rPr>
          <w:i/>
        </w:rPr>
        <w:tab/>
      </w:r>
      <w:r>
        <w:rPr>
          <w:i/>
        </w:rPr>
        <w:tab/>
        <w:t>Source: China Mobile</w:t>
      </w:r>
    </w:p>
    <w:p w14:paraId="06BD56C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C6-250290</w:t>
      </w:r>
      <w:r>
        <w:rPr>
          <w:color w:val="993300"/>
          <w:u w:val="single"/>
        </w:rPr>
        <w:t>.</w:t>
      </w:r>
    </w:p>
    <w:p w14:paraId="7AA610B8" w14:textId="04EBE07A" w:rsidR="00E62E03" w:rsidRDefault="00E62E03" w:rsidP="00E62E03">
      <w:pPr>
        <w:rPr>
          <w:rFonts w:ascii="Arial" w:hAnsi="Arial" w:cs="Arial"/>
          <w:b/>
          <w:sz w:val="24"/>
        </w:rPr>
      </w:pPr>
      <w:r>
        <w:rPr>
          <w:rFonts w:ascii="Arial" w:hAnsi="Arial" w:cs="Arial"/>
          <w:b/>
          <w:color w:val="0000FF"/>
          <w:sz w:val="24"/>
        </w:rPr>
        <w:t>C6-250279</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getInstance</w:t>
      </w:r>
      <w:proofErr w:type="spellEnd"/>
      <w:r>
        <w:rPr>
          <w:rFonts w:ascii="Arial" w:hAnsi="Arial" w:cs="Arial"/>
          <w:b/>
          <w:sz w:val="24"/>
        </w:rPr>
        <w:t xml:space="preserve"> and </w:t>
      </w:r>
      <w:proofErr w:type="spellStart"/>
      <w:r>
        <w:rPr>
          <w:rFonts w:ascii="Arial" w:hAnsi="Arial" w:cs="Arial"/>
          <w:b/>
          <w:sz w:val="24"/>
        </w:rPr>
        <w:t>getLength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50992F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CR-0028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0559F79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C6-250291</w:t>
      </w:r>
      <w:r>
        <w:rPr>
          <w:color w:val="993300"/>
          <w:u w:val="single"/>
        </w:rPr>
        <w:t>.</w:t>
      </w:r>
    </w:p>
    <w:p w14:paraId="3107C9DC" w14:textId="35892B80" w:rsidR="00E62E03" w:rsidRDefault="00E62E03" w:rsidP="00E62E03">
      <w:pPr>
        <w:rPr>
          <w:rFonts w:ascii="Arial" w:hAnsi="Arial" w:cs="Arial"/>
          <w:b/>
          <w:sz w:val="24"/>
        </w:rPr>
      </w:pPr>
      <w:r>
        <w:rPr>
          <w:rFonts w:ascii="Arial" w:hAnsi="Arial" w:cs="Arial"/>
          <w:b/>
          <w:color w:val="0000FF"/>
          <w:sz w:val="24"/>
        </w:rPr>
        <w:lastRenderedPageBreak/>
        <w:t>C6-250280</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getMessageDigestAlgorithm</w:t>
      </w:r>
      <w:proofErr w:type="spellEnd"/>
      <w:r>
        <w:rPr>
          <w:rFonts w:ascii="Arial" w:hAnsi="Arial" w:cs="Arial"/>
          <w:b/>
          <w:sz w:val="24"/>
        </w:rPr>
        <w:t xml:space="preserve"> and </w:t>
      </w:r>
      <w:proofErr w:type="spellStart"/>
      <w:r>
        <w:rPr>
          <w:rFonts w:ascii="Arial" w:hAnsi="Arial" w:cs="Arial"/>
          <w:b/>
          <w:sz w:val="24"/>
        </w:rPr>
        <w:t>getPaddingAlgorithm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24B1952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CR-0029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38983C6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C6-250292</w:t>
      </w:r>
      <w:r>
        <w:rPr>
          <w:color w:val="993300"/>
          <w:u w:val="single"/>
        </w:rPr>
        <w:t>.</w:t>
      </w:r>
    </w:p>
    <w:p w14:paraId="198C8436" w14:textId="364CDB23" w:rsidR="00E62E03" w:rsidRDefault="00E62E03" w:rsidP="00E62E03">
      <w:pPr>
        <w:rPr>
          <w:rFonts w:ascii="Arial" w:hAnsi="Arial" w:cs="Arial"/>
          <w:b/>
          <w:sz w:val="24"/>
        </w:rPr>
      </w:pPr>
      <w:r>
        <w:rPr>
          <w:rFonts w:ascii="Arial" w:hAnsi="Arial" w:cs="Arial"/>
          <w:b/>
          <w:color w:val="0000FF"/>
          <w:sz w:val="24"/>
        </w:rPr>
        <w:t>C6-250281</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init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3C4ADC3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CR-0030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6E0C358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C6-250293</w:t>
      </w:r>
      <w:r>
        <w:rPr>
          <w:color w:val="993300"/>
          <w:u w:val="single"/>
        </w:rPr>
        <w:t>.</w:t>
      </w:r>
    </w:p>
    <w:p w14:paraId="6229C857" w14:textId="067A358B" w:rsidR="00E62E03" w:rsidRDefault="00E62E03" w:rsidP="00E62E03">
      <w:pPr>
        <w:rPr>
          <w:rFonts w:ascii="Arial" w:hAnsi="Arial" w:cs="Arial"/>
          <w:b/>
          <w:sz w:val="24"/>
        </w:rPr>
      </w:pPr>
      <w:r>
        <w:rPr>
          <w:rFonts w:ascii="Arial" w:hAnsi="Arial" w:cs="Arial"/>
          <w:b/>
          <w:color w:val="0000FF"/>
          <w:sz w:val="24"/>
        </w:rPr>
        <w:t>C6-250282</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setInitialDigest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6D89208E"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CR-0031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5C769BA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C6-250294</w:t>
      </w:r>
      <w:r>
        <w:rPr>
          <w:color w:val="993300"/>
          <w:u w:val="single"/>
        </w:rPr>
        <w:t>.</w:t>
      </w:r>
    </w:p>
    <w:p w14:paraId="4D6748A2" w14:textId="7F6AD79C" w:rsidR="00E62E03" w:rsidRDefault="00E62E03" w:rsidP="00E62E03">
      <w:pPr>
        <w:rPr>
          <w:rFonts w:ascii="Arial" w:hAnsi="Arial" w:cs="Arial"/>
          <w:b/>
          <w:sz w:val="24"/>
        </w:rPr>
      </w:pPr>
      <w:r>
        <w:rPr>
          <w:rFonts w:ascii="Arial" w:hAnsi="Arial" w:cs="Arial"/>
          <w:b/>
          <w:color w:val="0000FF"/>
          <w:sz w:val="24"/>
        </w:rPr>
        <w:t>C6-250283</w:t>
      </w:r>
      <w:r>
        <w:rPr>
          <w:rFonts w:ascii="Arial" w:hAnsi="Arial" w:cs="Arial"/>
          <w:b/>
          <w:color w:val="0000FF"/>
          <w:sz w:val="24"/>
        </w:rPr>
        <w:tab/>
      </w:r>
      <w:r>
        <w:rPr>
          <w:rFonts w:ascii="Arial" w:hAnsi="Arial" w:cs="Arial"/>
          <w:b/>
          <w:sz w:val="24"/>
        </w:rPr>
        <w:t xml:space="preserve">GBA_U API test case for the sign and </w:t>
      </w:r>
      <w:proofErr w:type="spellStart"/>
      <w:r>
        <w:rPr>
          <w:rFonts w:ascii="Arial" w:hAnsi="Arial" w:cs="Arial"/>
          <w:b/>
          <w:sz w:val="24"/>
        </w:rPr>
        <w:t>signPreComputedHash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52450DB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CR-0032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1D173C3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C6-250295</w:t>
      </w:r>
      <w:r>
        <w:rPr>
          <w:color w:val="993300"/>
          <w:u w:val="single"/>
        </w:rPr>
        <w:t>.</w:t>
      </w:r>
    </w:p>
    <w:p w14:paraId="319979AE" w14:textId="5DF942AE" w:rsidR="00E62E03" w:rsidRDefault="00E62E03" w:rsidP="00E62E03">
      <w:pPr>
        <w:rPr>
          <w:rFonts w:ascii="Arial" w:hAnsi="Arial" w:cs="Arial"/>
          <w:b/>
          <w:sz w:val="24"/>
        </w:rPr>
      </w:pPr>
      <w:r>
        <w:rPr>
          <w:rFonts w:ascii="Arial" w:hAnsi="Arial" w:cs="Arial"/>
          <w:b/>
          <w:color w:val="0000FF"/>
          <w:sz w:val="24"/>
        </w:rPr>
        <w:t>C6-250284</w:t>
      </w:r>
      <w:r>
        <w:rPr>
          <w:rFonts w:ascii="Arial" w:hAnsi="Arial" w:cs="Arial"/>
          <w:b/>
          <w:color w:val="0000FF"/>
          <w:sz w:val="24"/>
        </w:rPr>
        <w:tab/>
      </w:r>
      <w:r>
        <w:rPr>
          <w:rFonts w:ascii="Arial" w:hAnsi="Arial" w:cs="Arial"/>
          <w:b/>
          <w:sz w:val="24"/>
        </w:rPr>
        <w:t xml:space="preserve">GBA_U API test case for the update method of the </w:t>
      </w:r>
      <w:proofErr w:type="spellStart"/>
      <w:r>
        <w:rPr>
          <w:rFonts w:ascii="Arial" w:hAnsi="Arial" w:cs="Arial"/>
          <w:b/>
          <w:sz w:val="24"/>
        </w:rPr>
        <w:t>GBAUSignature</w:t>
      </w:r>
      <w:proofErr w:type="spellEnd"/>
      <w:r>
        <w:rPr>
          <w:rFonts w:ascii="Arial" w:hAnsi="Arial" w:cs="Arial"/>
          <w:b/>
          <w:sz w:val="24"/>
        </w:rPr>
        <w:t xml:space="preserve"> class</w:t>
      </w:r>
    </w:p>
    <w:p w14:paraId="48370E5C"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CR-0033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1D5BFF50"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C6-250296</w:t>
      </w:r>
      <w:r>
        <w:rPr>
          <w:color w:val="993300"/>
          <w:u w:val="single"/>
        </w:rPr>
        <w:t>.</w:t>
      </w:r>
    </w:p>
    <w:p w14:paraId="4FB52285" w14:textId="573EC0BA" w:rsidR="00E62E03" w:rsidRDefault="00E62E03" w:rsidP="00E62E03">
      <w:pPr>
        <w:rPr>
          <w:rFonts w:ascii="Arial" w:hAnsi="Arial" w:cs="Arial"/>
          <w:b/>
          <w:sz w:val="24"/>
        </w:rPr>
      </w:pPr>
      <w:r>
        <w:rPr>
          <w:rFonts w:ascii="Arial" w:hAnsi="Arial" w:cs="Arial"/>
          <w:b/>
          <w:color w:val="0000FF"/>
          <w:sz w:val="24"/>
        </w:rPr>
        <w:t>C6-250285</w:t>
      </w:r>
      <w:r>
        <w:rPr>
          <w:rFonts w:ascii="Arial" w:hAnsi="Arial" w:cs="Arial"/>
          <w:b/>
          <w:color w:val="0000FF"/>
          <w:sz w:val="24"/>
        </w:rPr>
        <w:tab/>
      </w:r>
      <w:r>
        <w:rPr>
          <w:rFonts w:ascii="Arial" w:hAnsi="Arial" w:cs="Arial"/>
          <w:b/>
          <w:sz w:val="24"/>
        </w:rPr>
        <w:t xml:space="preserve">GBA_U API test case for the verify and </w:t>
      </w:r>
      <w:proofErr w:type="spellStart"/>
      <w:r>
        <w:rPr>
          <w:rFonts w:ascii="Arial" w:hAnsi="Arial" w:cs="Arial"/>
          <w:b/>
          <w:sz w:val="24"/>
        </w:rPr>
        <w:t>verifyPreComputedHash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AF0E9B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CR-0034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4C98ED2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C6-250297</w:t>
      </w:r>
      <w:r>
        <w:rPr>
          <w:color w:val="993300"/>
          <w:u w:val="single"/>
        </w:rPr>
        <w:t>.</w:t>
      </w:r>
    </w:p>
    <w:p w14:paraId="180C46B3" w14:textId="2C25965A" w:rsidR="00E62E03" w:rsidRDefault="00E62E03" w:rsidP="00E62E03">
      <w:pPr>
        <w:rPr>
          <w:rFonts w:ascii="Arial" w:hAnsi="Arial" w:cs="Arial"/>
          <w:b/>
          <w:sz w:val="24"/>
        </w:rPr>
      </w:pPr>
      <w:r>
        <w:rPr>
          <w:rFonts w:ascii="Arial" w:hAnsi="Arial" w:cs="Arial"/>
          <w:b/>
          <w:color w:val="0000FF"/>
          <w:sz w:val="24"/>
        </w:rPr>
        <w:t>C6-250290</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getAlgorithm</w:t>
      </w:r>
      <w:proofErr w:type="spellEnd"/>
      <w:r>
        <w:rPr>
          <w:rFonts w:ascii="Arial" w:hAnsi="Arial" w:cs="Arial"/>
          <w:b/>
          <w:sz w:val="24"/>
        </w:rPr>
        <w:t xml:space="preserve"> and </w:t>
      </w:r>
      <w:proofErr w:type="spellStart"/>
      <w:r>
        <w:rPr>
          <w:rFonts w:ascii="Arial" w:hAnsi="Arial" w:cs="Arial"/>
          <w:b/>
          <w:sz w:val="24"/>
        </w:rPr>
        <w:t>getCipherAlgorithm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6BD71579" w14:textId="77777777" w:rsidR="00E62E03" w:rsidRDefault="00E62E03" w:rsidP="00E62E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CR-0027  rev 1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32DDAF87" w14:textId="77777777" w:rsidR="00E62E03" w:rsidRDefault="00E62E03" w:rsidP="00E62E03">
      <w:pPr>
        <w:rPr>
          <w:color w:val="808080"/>
        </w:rPr>
      </w:pPr>
      <w:r>
        <w:rPr>
          <w:color w:val="808080"/>
        </w:rPr>
        <w:t>(Replaces C6-250278)</w:t>
      </w:r>
    </w:p>
    <w:p w14:paraId="19DAED4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C6-250302</w:t>
      </w:r>
      <w:r>
        <w:rPr>
          <w:color w:val="993300"/>
          <w:u w:val="single"/>
        </w:rPr>
        <w:t>.</w:t>
      </w:r>
    </w:p>
    <w:p w14:paraId="2CCBFF11" w14:textId="2A13E758" w:rsidR="00E62E03" w:rsidRDefault="00E62E03" w:rsidP="00E62E03">
      <w:pPr>
        <w:rPr>
          <w:rFonts w:ascii="Arial" w:hAnsi="Arial" w:cs="Arial"/>
          <w:b/>
          <w:sz w:val="24"/>
        </w:rPr>
      </w:pPr>
      <w:r>
        <w:rPr>
          <w:rFonts w:ascii="Arial" w:hAnsi="Arial" w:cs="Arial"/>
          <w:b/>
          <w:color w:val="0000FF"/>
          <w:sz w:val="24"/>
        </w:rPr>
        <w:t>C6-250291</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getInstance</w:t>
      </w:r>
      <w:proofErr w:type="spellEnd"/>
      <w:r>
        <w:rPr>
          <w:rFonts w:ascii="Arial" w:hAnsi="Arial" w:cs="Arial"/>
          <w:b/>
          <w:sz w:val="24"/>
        </w:rPr>
        <w:t xml:space="preserve"> and </w:t>
      </w:r>
      <w:proofErr w:type="spellStart"/>
      <w:r>
        <w:rPr>
          <w:rFonts w:ascii="Arial" w:hAnsi="Arial" w:cs="Arial"/>
          <w:b/>
          <w:sz w:val="24"/>
        </w:rPr>
        <w:t>getLength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6EBFE00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CR-0028  rev 1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310CF131" w14:textId="77777777" w:rsidR="00E62E03" w:rsidRDefault="00E62E03" w:rsidP="00E62E03">
      <w:pPr>
        <w:rPr>
          <w:color w:val="808080"/>
        </w:rPr>
      </w:pPr>
      <w:r>
        <w:rPr>
          <w:color w:val="808080"/>
        </w:rPr>
        <w:t>(Replaces C6-250279)</w:t>
      </w:r>
    </w:p>
    <w:p w14:paraId="4472C2C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C6-250301</w:t>
      </w:r>
      <w:r>
        <w:rPr>
          <w:color w:val="993300"/>
          <w:u w:val="single"/>
        </w:rPr>
        <w:t>.</w:t>
      </w:r>
    </w:p>
    <w:p w14:paraId="64D7BE3B" w14:textId="2B11DB04" w:rsidR="00E62E03" w:rsidRDefault="00E62E03" w:rsidP="00E62E03">
      <w:pPr>
        <w:rPr>
          <w:rFonts w:ascii="Arial" w:hAnsi="Arial" w:cs="Arial"/>
          <w:b/>
          <w:sz w:val="24"/>
        </w:rPr>
      </w:pPr>
      <w:r>
        <w:rPr>
          <w:rFonts w:ascii="Arial" w:hAnsi="Arial" w:cs="Arial"/>
          <w:b/>
          <w:color w:val="0000FF"/>
          <w:sz w:val="24"/>
        </w:rPr>
        <w:t>C6-250292</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getMessageDigestAlgorithm</w:t>
      </w:r>
      <w:proofErr w:type="spellEnd"/>
      <w:r>
        <w:rPr>
          <w:rFonts w:ascii="Arial" w:hAnsi="Arial" w:cs="Arial"/>
          <w:b/>
          <w:sz w:val="24"/>
        </w:rPr>
        <w:t xml:space="preserve"> and </w:t>
      </w:r>
      <w:proofErr w:type="spellStart"/>
      <w:r>
        <w:rPr>
          <w:rFonts w:ascii="Arial" w:hAnsi="Arial" w:cs="Arial"/>
          <w:b/>
          <w:sz w:val="24"/>
        </w:rPr>
        <w:t>getPaddingAlgorithm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7F8F478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CR-0029  rev 1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4A47EDEA" w14:textId="77777777" w:rsidR="00E62E03" w:rsidRDefault="00E62E03" w:rsidP="00E62E03">
      <w:pPr>
        <w:rPr>
          <w:color w:val="808080"/>
        </w:rPr>
      </w:pPr>
      <w:r>
        <w:rPr>
          <w:color w:val="808080"/>
        </w:rPr>
        <w:t>(Replaces C6-250280)</w:t>
      </w:r>
    </w:p>
    <w:p w14:paraId="488FCC0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C6-250303</w:t>
      </w:r>
      <w:r>
        <w:rPr>
          <w:color w:val="993300"/>
          <w:u w:val="single"/>
        </w:rPr>
        <w:t>.</w:t>
      </w:r>
    </w:p>
    <w:p w14:paraId="4F039F7C" w14:textId="58BD7985" w:rsidR="00E62E03" w:rsidRDefault="00E62E03" w:rsidP="00E62E03">
      <w:pPr>
        <w:rPr>
          <w:rFonts w:ascii="Arial" w:hAnsi="Arial" w:cs="Arial"/>
          <w:b/>
          <w:sz w:val="24"/>
        </w:rPr>
      </w:pPr>
      <w:r>
        <w:rPr>
          <w:rFonts w:ascii="Arial" w:hAnsi="Arial" w:cs="Arial"/>
          <w:b/>
          <w:color w:val="0000FF"/>
          <w:sz w:val="24"/>
        </w:rPr>
        <w:t>C6-250293</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init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1FD2FD6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CR-0030  rev 1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4133E758" w14:textId="77777777" w:rsidR="00E62E03" w:rsidRDefault="00E62E03" w:rsidP="00E62E03">
      <w:pPr>
        <w:rPr>
          <w:color w:val="808080"/>
        </w:rPr>
      </w:pPr>
      <w:r>
        <w:rPr>
          <w:color w:val="808080"/>
        </w:rPr>
        <w:t>(Replaces C6-250281)</w:t>
      </w:r>
    </w:p>
    <w:p w14:paraId="0BFCBD6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C6-250304</w:t>
      </w:r>
      <w:r>
        <w:rPr>
          <w:color w:val="993300"/>
          <w:u w:val="single"/>
        </w:rPr>
        <w:t>.</w:t>
      </w:r>
    </w:p>
    <w:p w14:paraId="297C9C70" w14:textId="22DD7F5A" w:rsidR="00E62E03" w:rsidRDefault="00E62E03" w:rsidP="00E62E03">
      <w:pPr>
        <w:rPr>
          <w:rFonts w:ascii="Arial" w:hAnsi="Arial" w:cs="Arial"/>
          <w:b/>
          <w:sz w:val="24"/>
        </w:rPr>
      </w:pPr>
      <w:r>
        <w:rPr>
          <w:rFonts w:ascii="Arial" w:hAnsi="Arial" w:cs="Arial"/>
          <w:b/>
          <w:color w:val="0000FF"/>
          <w:sz w:val="24"/>
        </w:rPr>
        <w:t>C6-250294</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setInitialDigest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3E8413B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CR-0031  rev 1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3B988944" w14:textId="77777777" w:rsidR="00E62E03" w:rsidRDefault="00E62E03" w:rsidP="00E62E03">
      <w:pPr>
        <w:rPr>
          <w:color w:val="808080"/>
        </w:rPr>
      </w:pPr>
      <w:r>
        <w:rPr>
          <w:color w:val="808080"/>
        </w:rPr>
        <w:t>(Replaces C6-250282)</w:t>
      </w:r>
    </w:p>
    <w:p w14:paraId="05C3395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C6-250305</w:t>
      </w:r>
      <w:r>
        <w:rPr>
          <w:color w:val="993300"/>
          <w:u w:val="single"/>
        </w:rPr>
        <w:t>.</w:t>
      </w:r>
    </w:p>
    <w:p w14:paraId="012B7096" w14:textId="7929C3DE" w:rsidR="00E62E03" w:rsidRDefault="00E62E03" w:rsidP="00E62E03">
      <w:pPr>
        <w:rPr>
          <w:rFonts w:ascii="Arial" w:hAnsi="Arial" w:cs="Arial"/>
          <w:b/>
          <w:sz w:val="24"/>
        </w:rPr>
      </w:pPr>
      <w:r>
        <w:rPr>
          <w:rFonts w:ascii="Arial" w:hAnsi="Arial" w:cs="Arial"/>
          <w:b/>
          <w:color w:val="0000FF"/>
          <w:sz w:val="24"/>
        </w:rPr>
        <w:t>C6-250295</w:t>
      </w:r>
      <w:r>
        <w:rPr>
          <w:rFonts w:ascii="Arial" w:hAnsi="Arial" w:cs="Arial"/>
          <w:b/>
          <w:color w:val="0000FF"/>
          <w:sz w:val="24"/>
        </w:rPr>
        <w:tab/>
      </w:r>
      <w:r>
        <w:rPr>
          <w:rFonts w:ascii="Arial" w:hAnsi="Arial" w:cs="Arial"/>
          <w:b/>
          <w:sz w:val="24"/>
        </w:rPr>
        <w:t xml:space="preserve">GBA_U API test case for the sign and </w:t>
      </w:r>
      <w:proofErr w:type="spellStart"/>
      <w:r>
        <w:rPr>
          <w:rFonts w:ascii="Arial" w:hAnsi="Arial" w:cs="Arial"/>
          <w:b/>
          <w:sz w:val="24"/>
        </w:rPr>
        <w:t>signPreComputedHash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69004BC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CR-0032  rev 1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499A9D4C" w14:textId="77777777" w:rsidR="00E62E03" w:rsidRDefault="00E62E03" w:rsidP="00E62E03">
      <w:pPr>
        <w:rPr>
          <w:color w:val="808080"/>
        </w:rPr>
      </w:pPr>
      <w:r>
        <w:rPr>
          <w:color w:val="808080"/>
        </w:rPr>
        <w:lastRenderedPageBreak/>
        <w:t>(Replaces C6-250283)</w:t>
      </w:r>
    </w:p>
    <w:p w14:paraId="0C9C679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C6-250306</w:t>
      </w:r>
      <w:r>
        <w:rPr>
          <w:color w:val="993300"/>
          <w:u w:val="single"/>
        </w:rPr>
        <w:t>.</w:t>
      </w:r>
    </w:p>
    <w:p w14:paraId="4C9EAE53" w14:textId="5B7B7E25" w:rsidR="00E62E03" w:rsidRDefault="00E62E03" w:rsidP="00E62E03">
      <w:pPr>
        <w:rPr>
          <w:rFonts w:ascii="Arial" w:hAnsi="Arial" w:cs="Arial"/>
          <w:b/>
          <w:sz w:val="24"/>
        </w:rPr>
      </w:pPr>
      <w:r>
        <w:rPr>
          <w:rFonts w:ascii="Arial" w:hAnsi="Arial" w:cs="Arial"/>
          <w:b/>
          <w:color w:val="0000FF"/>
          <w:sz w:val="24"/>
        </w:rPr>
        <w:t>C6-250296</w:t>
      </w:r>
      <w:r>
        <w:rPr>
          <w:rFonts w:ascii="Arial" w:hAnsi="Arial" w:cs="Arial"/>
          <w:b/>
          <w:color w:val="0000FF"/>
          <w:sz w:val="24"/>
        </w:rPr>
        <w:tab/>
      </w:r>
      <w:r>
        <w:rPr>
          <w:rFonts w:ascii="Arial" w:hAnsi="Arial" w:cs="Arial"/>
          <w:b/>
          <w:sz w:val="24"/>
        </w:rPr>
        <w:t xml:space="preserve">GBA_U API test case for the update method of the </w:t>
      </w:r>
      <w:proofErr w:type="spellStart"/>
      <w:r>
        <w:rPr>
          <w:rFonts w:ascii="Arial" w:hAnsi="Arial" w:cs="Arial"/>
          <w:b/>
          <w:sz w:val="24"/>
        </w:rPr>
        <w:t>GBAUSignature</w:t>
      </w:r>
      <w:proofErr w:type="spellEnd"/>
      <w:r>
        <w:rPr>
          <w:rFonts w:ascii="Arial" w:hAnsi="Arial" w:cs="Arial"/>
          <w:b/>
          <w:sz w:val="24"/>
        </w:rPr>
        <w:t xml:space="preserve"> class</w:t>
      </w:r>
    </w:p>
    <w:p w14:paraId="70797D5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CR-0033  rev 1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0826D0C3" w14:textId="77777777" w:rsidR="00E62E03" w:rsidRDefault="00E62E03" w:rsidP="00E62E03">
      <w:pPr>
        <w:rPr>
          <w:color w:val="808080"/>
        </w:rPr>
      </w:pPr>
      <w:r>
        <w:rPr>
          <w:color w:val="808080"/>
        </w:rPr>
        <w:t>(Replaces C6-250284)</w:t>
      </w:r>
    </w:p>
    <w:p w14:paraId="0323C3D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C6-250307</w:t>
      </w:r>
      <w:r>
        <w:rPr>
          <w:color w:val="993300"/>
          <w:u w:val="single"/>
        </w:rPr>
        <w:t>.</w:t>
      </w:r>
    </w:p>
    <w:p w14:paraId="2D58BF7C" w14:textId="10958530" w:rsidR="00E62E03" w:rsidRDefault="00E62E03" w:rsidP="00E62E03">
      <w:pPr>
        <w:rPr>
          <w:rFonts w:ascii="Arial" w:hAnsi="Arial" w:cs="Arial"/>
          <w:b/>
          <w:sz w:val="24"/>
        </w:rPr>
      </w:pPr>
      <w:r>
        <w:rPr>
          <w:rFonts w:ascii="Arial" w:hAnsi="Arial" w:cs="Arial"/>
          <w:b/>
          <w:color w:val="0000FF"/>
          <w:sz w:val="24"/>
        </w:rPr>
        <w:t>C6-250297</w:t>
      </w:r>
      <w:r>
        <w:rPr>
          <w:rFonts w:ascii="Arial" w:hAnsi="Arial" w:cs="Arial"/>
          <w:b/>
          <w:color w:val="0000FF"/>
          <w:sz w:val="24"/>
        </w:rPr>
        <w:tab/>
      </w:r>
      <w:r>
        <w:rPr>
          <w:rFonts w:ascii="Arial" w:hAnsi="Arial" w:cs="Arial"/>
          <w:b/>
          <w:sz w:val="24"/>
        </w:rPr>
        <w:t xml:space="preserve">GBA_U API test case for the verify and </w:t>
      </w:r>
      <w:proofErr w:type="spellStart"/>
      <w:r>
        <w:rPr>
          <w:rFonts w:ascii="Arial" w:hAnsi="Arial" w:cs="Arial"/>
          <w:b/>
          <w:sz w:val="24"/>
        </w:rPr>
        <w:t>verifyPreComputedHash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1D84BF4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CR-0034  rev 1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0B47F58B" w14:textId="77777777" w:rsidR="00E62E03" w:rsidRDefault="00E62E03" w:rsidP="00E62E03">
      <w:pPr>
        <w:rPr>
          <w:color w:val="808080"/>
        </w:rPr>
      </w:pPr>
      <w:r>
        <w:rPr>
          <w:color w:val="808080"/>
        </w:rPr>
        <w:t>(Replaces C6-250285)</w:t>
      </w:r>
    </w:p>
    <w:p w14:paraId="76A1331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C6-250308</w:t>
      </w:r>
      <w:r>
        <w:rPr>
          <w:color w:val="993300"/>
          <w:u w:val="single"/>
        </w:rPr>
        <w:t>.</w:t>
      </w:r>
    </w:p>
    <w:p w14:paraId="0C2AFD67" w14:textId="2F130B3F" w:rsidR="00E62E03" w:rsidRDefault="00E62E03" w:rsidP="00E62E03">
      <w:pPr>
        <w:rPr>
          <w:rFonts w:ascii="Arial" w:hAnsi="Arial" w:cs="Arial"/>
          <w:b/>
          <w:sz w:val="24"/>
        </w:rPr>
      </w:pPr>
      <w:r>
        <w:rPr>
          <w:rFonts w:ascii="Arial" w:hAnsi="Arial" w:cs="Arial"/>
          <w:b/>
          <w:color w:val="0000FF"/>
          <w:sz w:val="24"/>
        </w:rPr>
        <w:t>C6-250301</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getInstance</w:t>
      </w:r>
      <w:proofErr w:type="spellEnd"/>
      <w:r>
        <w:rPr>
          <w:rFonts w:ascii="Arial" w:hAnsi="Arial" w:cs="Arial"/>
          <w:b/>
          <w:sz w:val="24"/>
        </w:rPr>
        <w:t xml:space="preserve"> and </w:t>
      </w:r>
      <w:proofErr w:type="spellStart"/>
      <w:r>
        <w:rPr>
          <w:rFonts w:ascii="Arial" w:hAnsi="Arial" w:cs="Arial"/>
          <w:b/>
          <w:sz w:val="24"/>
        </w:rPr>
        <w:t>getLength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8699C6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CR-0028  rev 2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2FB7EDF0" w14:textId="77777777" w:rsidR="00E62E03" w:rsidRDefault="00E62E03" w:rsidP="00E62E03">
      <w:pPr>
        <w:rPr>
          <w:color w:val="808080"/>
        </w:rPr>
      </w:pPr>
      <w:r>
        <w:rPr>
          <w:color w:val="808080"/>
        </w:rPr>
        <w:t>(Replaces C6-250291)</w:t>
      </w:r>
    </w:p>
    <w:p w14:paraId="6A008B6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E2CFA5" w14:textId="6E602B3C" w:rsidR="00E62E03" w:rsidRDefault="00E62E03" w:rsidP="00E62E03">
      <w:pPr>
        <w:rPr>
          <w:rFonts w:ascii="Arial" w:hAnsi="Arial" w:cs="Arial"/>
          <w:b/>
          <w:sz w:val="24"/>
        </w:rPr>
      </w:pPr>
      <w:r>
        <w:rPr>
          <w:rFonts w:ascii="Arial" w:hAnsi="Arial" w:cs="Arial"/>
          <w:b/>
          <w:color w:val="0000FF"/>
          <w:sz w:val="24"/>
        </w:rPr>
        <w:t>C6-250319</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getInstance</w:t>
      </w:r>
      <w:proofErr w:type="spellEnd"/>
      <w:r>
        <w:rPr>
          <w:rFonts w:ascii="Arial" w:hAnsi="Arial" w:cs="Arial"/>
          <w:b/>
          <w:sz w:val="24"/>
        </w:rPr>
        <w:t xml:space="preserve"> and </w:t>
      </w:r>
      <w:proofErr w:type="spellStart"/>
      <w:r>
        <w:rPr>
          <w:rFonts w:ascii="Arial" w:hAnsi="Arial" w:cs="Arial"/>
          <w:b/>
          <w:sz w:val="24"/>
        </w:rPr>
        <w:t>getLength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7DBD38C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CR-0028  rev 3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0CF015A3" w14:textId="77777777" w:rsidR="00E62E03" w:rsidRDefault="00E62E03" w:rsidP="00E62E03">
      <w:pPr>
        <w:rPr>
          <w:color w:val="808080"/>
        </w:rPr>
      </w:pPr>
      <w:r>
        <w:rPr>
          <w:color w:val="808080"/>
        </w:rPr>
        <w:t>(Replaces C6-250301)</w:t>
      </w:r>
    </w:p>
    <w:p w14:paraId="2AF63D7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F666A4" w14:textId="0BF6F27C" w:rsidR="00E62E03" w:rsidRDefault="00E62E03" w:rsidP="00E62E03">
      <w:pPr>
        <w:rPr>
          <w:rFonts w:ascii="Arial" w:hAnsi="Arial" w:cs="Arial"/>
          <w:b/>
          <w:sz w:val="24"/>
        </w:rPr>
      </w:pPr>
      <w:r>
        <w:rPr>
          <w:rFonts w:ascii="Arial" w:hAnsi="Arial" w:cs="Arial"/>
          <w:b/>
          <w:color w:val="0000FF"/>
          <w:sz w:val="24"/>
        </w:rPr>
        <w:t>C6-250302</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getAlgorithm</w:t>
      </w:r>
      <w:proofErr w:type="spellEnd"/>
      <w:r>
        <w:rPr>
          <w:rFonts w:ascii="Arial" w:hAnsi="Arial" w:cs="Arial"/>
          <w:b/>
          <w:sz w:val="24"/>
        </w:rPr>
        <w:t xml:space="preserve"> and </w:t>
      </w:r>
      <w:proofErr w:type="spellStart"/>
      <w:r>
        <w:rPr>
          <w:rFonts w:ascii="Arial" w:hAnsi="Arial" w:cs="Arial"/>
          <w:b/>
          <w:sz w:val="24"/>
        </w:rPr>
        <w:t>getCipherAlgorithm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7D66D83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CR-0027  rev 2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4216FF63" w14:textId="77777777" w:rsidR="00E62E03" w:rsidRDefault="00E62E03" w:rsidP="00E62E03">
      <w:pPr>
        <w:rPr>
          <w:color w:val="808080"/>
        </w:rPr>
      </w:pPr>
      <w:r>
        <w:rPr>
          <w:color w:val="808080"/>
        </w:rPr>
        <w:t>(Replaces C6-250290)</w:t>
      </w:r>
    </w:p>
    <w:p w14:paraId="07704F1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C6-250320</w:t>
      </w:r>
      <w:r>
        <w:rPr>
          <w:color w:val="993300"/>
          <w:u w:val="single"/>
        </w:rPr>
        <w:t>.</w:t>
      </w:r>
    </w:p>
    <w:p w14:paraId="60E0EC23" w14:textId="25E55A3C" w:rsidR="00E62E03" w:rsidRDefault="00E62E03" w:rsidP="00E62E03">
      <w:pPr>
        <w:rPr>
          <w:rFonts w:ascii="Arial" w:hAnsi="Arial" w:cs="Arial"/>
          <w:b/>
          <w:sz w:val="24"/>
        </w:rPr>
      </w:pPr>
      <w:r>
        <w:rPr>
          <w:rFonts w:ascii="Arial" w:hAnsi="Arial" w:cs="Arial"/>
          <w:b/>
          <w:color w:val="0000FF"/>
          <w:sz w:val="24"/>
        </w:rPr>
        <w:lastRenderedPageBreak/>
        <w:t>C6-250320</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getAlgorithm</w:t>
      </w:r>
      <w:proofErr w:type="spellEnd"/>
      <w:r>
        <w:rPr>
          <w:rFonts w:ascii="Arial" w:hAnsi="Arial" w:cs="Arial"/>
          <w:b/>
          <w:sz w:val="24"/>
        </w:rPr>
        <w:t xml:space="preserve"> and </w:t>
      </w:r>
      <w:proofErr w:type="spellStart"/>
      <w:r>
        <w:rPr>
          <w:rFonts w:ascii="Arial" w:hAnsi="Arial" w:cs="Arial"/>
          <w:b/>
          <w:sz w:val="24"/>
        </w:rPr>
        <w:t>getCipherAlgorithm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037D16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CR-0027  rev 3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07D7FC4D" w14:textId="77777777" w:rsidR="00E62E03" w:rsidRDefault="00E62E03" w:rsidP="00E62E03">
      <w:pPr>
        <w:rPr>
          <w:color w:val="808080"/>
        </w:rPr>
      </w:pPr>
      <w:r>
        <w:rPr>
          <w:color w:val="808080"/>
        </w:rPr>
        <w:t>(Replaces C6-250302)</w:t>
      </w:r>
    </w:p>
    <w:p w14:paraId="28C5454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C6-250345</w:t>
      </w:r>
      <w:r>
        <w:rPr>
          <w:color w:val="993300"/>
          <w:u w:val="single"/>
        </w:rPr>
        <w:t>.</w:t>
      </w:r>
    </w:p>
    <w:p w14:paraId="67146B75" w14:textId="098CB3DF" w:rsidR="00E62E03" w:rsidRDefault="00E62E03" w:rsidP="00E62E03">
      <w:pPr>
        <w:rPr>
          <w:rFonts w:ascii="Arial" w:hAnsi="Arial" w:cs="Arial"/>
          <w:b/>
          <w:sz w:val="24"/>
        </w:rPr>
      </w:pPr>
      <w:r>
        <w:rPr>
          <w:rFonts w:ascii="Arial" w:hAnsi="Arial" w:cs="Arial"/>
          <w:b/>
          <w:color w:val="0000FF"/>
          <w:sz w:val="24"/>
        </w:rPr>
        <w:t>C6-250345</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getAlgorithm</w:t>
      </w:r>
      <w:proofErr w:type="spellEnd"/>
      <w:r>
        <w:rPr>
          <w:rFonts w:ascii="Arial" w:hAnsi="Arial" w:cs="Arial"/>
          <w:b/>
          <w:sz w:val="24"/>
        </w:rPr>
        <w:t xml:space="preserve"> and </w:t>
      </w:r>
      <w:proofErr w:type="spellStart"/>
      <w:r>
        <w:rPr>
          <w:rFonts w:ascii="Arial" w:hAnsi="Arial" w:cs="Arial"/>
          <w:b/>
          <w:sz w:val="24"/>
        </w:rPr>
        <w:t>getCipherAlgorithm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51293ED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CR-0027  rev 4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4ED32CB8" w14:textId="77777777" w:rsidR="00E62E03" w:rsidRDefault="00E62E03" w:rsidP="00E62E03">
      <w:pPr>
        <w:rPr>
          <w:color w:val="808080"/>
        </w:rPr>
      </w:pPr>
      <w:r>
        <w:rPr>
          <w:color w:val="808080"/>
        </w:rPr>
        <w:t>(Replaces C6-250320)</w:t>
      </w:r>
    </w:p>
    <w:p w14:paraId="3F9B66C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30FBA" w14:textId="427104DC" w:rsidR="00E62E03" w:rsidRDefault="00E62E03" w:rsidP="00E62E03">
      <w:pPr>
        <w:rPr>
          <w:rFonts w:ascii="Arial" w:hAnsi="Arial" w:cs="Arial"/>
          <w:b/>
          <w:sz w:val="24"/>
        </w:rPr>
      </w:pPr>
      <w:r>
        <w:rPr>
          <w:rFonts w:ascii="Arial" w:hAnsi="Arial" w:cs="Arial"/>
          <w:b/>
          <w:color w:val="0000FF"/>
          <w:sz w:val="24"/>
        </w:rPr>
        <w:t>C6-250303</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getMessageDigestAlgorithm</w:t>
      </w:r>
      <w:proofErr w:type="spellEnd"/>
      <w:r>
        <w:rPr>
          <w:rFonts w:ascii="Arial" w:hAnsi="Arial" w:cs="Arial"/>
          <w:b/>
          <w:sz w:val="24"/>
        </w:rPr>
        <w:t xml:space="preserve"> and </w:t>
      </w:r>
      <w:proofErr w:type="spellStart"/>
      <w:r>
        <w:rPr>
          <w:rFonts w:ascii="Arial" w:hAnsi="Arial" w:cs="Arial"/>
          <w:b/>
          <w:sz w:val="24"/>
        </w:rPr>
        <w:t>getPaddingAlgorithm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61834D9"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CR-0029  rev 2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32EEDC90" w14:textId="77777777" w:rsidR="00E62E03" w:rsidRDefault="00E62E03" w:rsidP="00E62E03">
      <w:pPr>
        <w:rPr>
          <w:color w:val="808080"/>
        </w:rPr>
      </w:pPr>
      <w:r>
        <w:rPr>
          <w:color w:val="808080"/>
        </w:rPr>
        <w:t>(Replaces C6-250292)</w:t>
      </w:r>
    </w:p>
    <w:p w14:paraId="5918174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C6-250321</w:t>
      </w:r>
      <w:r>
        <w:rPr>
          <w:color w:val="993300"/>
          <w:u w:val="single"/>
        </w:rPr>
        <w:t>.</w:t>
      </w:r>
    </w:p>
    <w:p w14:paraId="5BE199E7" w14:textId="471C1991" w:rsidR="00E62E03" w:rsidRDefault="00E62E03" w:rsidP="00E62E03">
      <w:pPr>
        <w:rPr>
          <w:rFonts w:ascii="Arial" w:hAnsi="Arial" w:cs="Arial"/>
          <w:b/>
          <w:sz w:val="24"/>
        </w:rPr>
      </w:pPr>
      <w:r>
        <w:rPr>
          <w:rFonts w:ascii="Arial" w:hAnsi="Arial" w:cs="Arial"/>
          <w:b/>
          <w:color w:val="0000FF"/>
          <w:sz w:val="24"/>
        </w:rPr>
        <w:t>C6-250321</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getMessageDigestAlgorithm</w:t>
      </w:r>
      <w:proofErr w:type="spellEnd"/>
      <w:r>
        <w:rPr>
          <w:rFonts w:ascii="Arial" w:hAnsi="Arial" w:cs="Arial"/>
          <w:b/>
          <w:sz w:val="24"/>
        </w:rPr>
        <w:t xml:space="preserve"> and </w:t>
      </w:r>
      <w:proofErr w:type="spellStart"/>
      <w:r>
        <w:rPr>
          <w:rFonts w:ascii="Arial" w:hAnsi="Arial" w:cs="Arial"/>
          <w:b/>
          <w:sz w:val="24"/>
        </w:rPr>
        <w:t>getPaddingAlgorithm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1BAD306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CR-0029  rev 3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11F8E49D" w14:textId="77777777" w:rsidR="00E62E03" w:rsidRDefault="00E62E03" w:rsidP="00E62E03">
      <w:pPr>
        <w:rPr>
          <w:color w:val="808080"/>
        </w:rPr>
      </w:pPr>
      <w:r>
        <w:rPr>
          <w:color w:val="808080"/>
        </w:rPr>
        <w:t>(Replaces C6-250303)</w:t>
      </w:r>
    </w:p>
    <w:p w14:paraId="7C1EF9F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7643E" w14:textId="264C6314" w:rsidR="00E62E03" w:rsidRDefault="00E62E03" w:rsidP="00E62E03">
      <w:pPr>
        <w:rPr>
          <w:rFonts w:ascii="Arial" w:hAnsi="Arial" w:cs="Arial"/>
          <w:b/>
          <w:sz w:val="24"/>
        </w:rPr>
      </w:pPr>
      <w:r>
        <w:rPr>
          <w:rFonts w:ascii="Arial" w:hAnsi="Arial" w:cs="Arial"/>
          <w:b/>
          <w:color w:val="0000FF"/>
          <w:sz w:val="24"/>
        </w:rPr>
        <w:t>C6-250304</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init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6D0A5A7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CR-0030  rev 2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3EED3762" w14:textId="77777777" w:rsidR="00E62E03" w:rsidRDefault="00E62E03" w:rsidP="00E62E03">
      <w:pPr>
        <w:rPr>
          <w:color w:val="808080"/>
        </w:rPr>
      </w:pPr>
      <w:r>
        <w:rPr>
          <w:color w:val="808080"/>
        </w:rPr>
        <w:t>(Replaces C6-250293)</w:t>
      </w:r>
    </w:p>
    <w:p w14:paraId="54163F3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54FAE0" w14:textId="63CFE560" w:rsidR="00E62E03" w:rsidRDefault="00E62E03" w:rsidP="00E62E03">
      <w:pPr>
        <w:rPr>
          <w:rFonts w:ascii="Arial" w:hAnsi="Arial" w:cs="Arial"/>
          <w:b/>
          <w:sz w:val="24"/>
        </w:rPr>
      </w:pPr>
      <w:r>
        <w:rPr>
          <w:rFonts w:ascii="Arial" w:hAnsi="Arial" w:cs="Arial"/>
          <w:b/>
          <w:color w:val="0000FF"/>
          <w:sz w:val="24"/>
        </w:rPr>
        <w:t>C6-250305</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setInitialDigest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3897E3D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CR-0031  rev 2 Cat: B (Rel-18)</w:t>
      </w:r>
      <w:r>
        <w:rPr>
          <w:i/>
        </w:rPr>
        <w:br/>
      </w:r>
      <w:r>
        <w:rPr>
          <w:i/>
        </w:rPr>
        <w:lastRenderedPageBreak/>
        <w:br/>
      </w:r>
      <w:r>
        <w:rPr>
          <w:i/>
        </w:rPr>
        <w:tab/>
      </w:r>
      <w:r>
        <w:rPr>
          <w:i/>
        </w:rPr>
        <w:tab/>
      </w:r>
      <w:r>
        <w:rPr>
          <w:i/>
        </w:rPr>
        <w:tab/>
      </w:r>
      <w:r>
        <w:rPr>
          <w:i/>
        </w:rPr>
        <w:tab/>
      </w:r>
      <w:r>
        <w:rPr>
          <w:i/>
        </w:rPr>
        <w:tab/>
        <w:t xml:space="preserve">Source: China </w:t>
      </w:r>
      <w:proofErr w:type="spellStart"/>
      <w:r>
        <w:rPr>
          <w:i/>
        </w:rPr>
        <w:t>Mobile,THALES</w:t>
      </w:r>
      <w:proofErr w:type="spellEnd"/>
    </w:p>
    <w:p w14:paraId="7E570226" w14:textId="77777777" w:rsidR="00E62E03" w:rsidRDefault="00E62E03" w:rsidP="00E62E03">
      <w:pPr>
        <w:rPr>
          <w:color w:val="808080"/>
        </w:rPr>
      </w:pPr>
      <w:r>
        <w:rPr>
          <w:color w:val="808080"/>
        </w:rPr>
        <w:t>(Replaces C6-250294)</w:t>
      </w:r>
    </w:p>
    <w:p w14:paraId="13D7A2B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C6-250322</w:t>
      </w:r>
      <w:r>
        <w:rPr>
          <w:color w:val="993300"/>
          <w:u w:val="single"/>
        </w:rPr>
        <w:t>.</w:t>
      </w:r>
    </w:p>
    <w:p w14:paraId="375193D9" w14:textId="67E3E2BE" w:rsidR="00E62E03" w:rsidRDefault="00E62E03" w:rsidP="00E62E03">
      <w:pPr>
        <w:rPr>
          <w:rFonts w:ascii="Arial" w:hAnsi="Arial" w:cs="Arial"/>
          <w:b/>
          <w:sz w:val="24"/>
        </w:rPr>
      </w:pPr>
      <w:r>
        <w:rPr>
          <w:rFonts w:ascii="Arial" w:hAnsi="Arial" w:cs="Arial"/>
          <w:b/>
          <w:color w:val="0000FF"/>
          <w:sz w:val="24"/>
        </w:rPr>
        <w:t>C6-250322</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setInitialDigest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168D677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CR-0031  rev 3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44E14AFD" w14:textId="77777777" w:rsidR="00E62E03" w:rsidRDefault="00E62E03" w:rsidP="00E62E03">
      <w:pPr>
        <w:rPr>
          <w:color w:val="808080"/>
        </w:rPr>
      </w:pPr>
      <w:r>
        <w:rPr>
          <w:color w:val="808080"/>
        </w:rPr>
        <w:t>(Replaces C6-250305)</w:t>
      </w:r>
    </w:p>
    <w:p w14:paraId="1C4EE67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96C55" w14:textId="423758DB" w:rsidR="00E62E03" w:rsidRDefault="00E62E03" w:rsidP="00E62E03">
      <w:pPr>
        <w:rPr>
          <w:rFonts w:ascii="Arial" w:hAnsi="Arial" w:cs="Arial"/>
          <w:b/>
          <w:sz w:val="24"/>
        </w:rPr>
      </w:pPr>
      <w:r>
        <w:rPr>
          <w:rFonts w:ascii="Arial" w:hAnsi="Arial" w:cs="Arial"/>
          <w:b/>
          <w:color w:val="0000FF"/>
          <w:sz w:val="24"/>
        </w:rPr>
        <w:t>C6-250306</w:t>
      </w:r>
      <w:r>
        <w:rPr>
          <w:rFonts w:ascii="Arial" w:hAnsi="Arial" w:cs="Arial"/>
          <w:b/>
          <w:color w:val="0000FF"/>
          <w:sz w:val="24"/>
        </w:rPr>
        <w:tab/>
      </w:r>
      <w:r>
        <w:rPr>
          <w:rFonts w:ascii="Arial" w:hAnsi="Arial" w:cs="Arial"/>
          <w:b/>
          <w:sz w:val="24"/>
        </w:rPr>
        <w:t xml:space="preserve">GBA_U API test case for the sign and </w:t>
      </w:r>
      <w:proofErr w:type="spellStart"/>
      <w:r>
        <w:rPr>
          <w:rFonts w:ascii="Arial" w:hAnsi="Arial" w:cs="Arial"/>
          <w:b/>
          <w:sz w:val="24"/>
        </w:rPr>
        <w:t>signPreComputedHash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F7A072C"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CR-0032  rev 2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434ECD64" w14:textId="77777777" w:rsidR="00E62E03" w:rsidRDefault="00E62E03" w:rsidP="00E62E03">
      <w:pPr>
        <w:rPr>
          <w:color w:val="808080"/>
        </w:rPr>
      </w:pPr>
      <w:r>
        <w:rPr>
          <w:color w:val="808080"/>
        </w:rPr>
        <w:t>(Replaces C6-250295)</w:t>
      </w:r>
    </w:p>
    <w:p w14:paraId="0F40878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C6-250323</w:t>
      </w:r>
      <w:r>
        <w:rPr>
          <w:color w:val="993300"/>
          <w:u w:val="single"/>
        </w:rPr>
        <w:t>.</w:t>
      </w:r>
    </w:p>
    <w:p w14:paraId="42C3B144" w14:textId="31D7D7BB" w:rsidR="00E62E03" w:rsidRDefault="00E62E03" w:rsidP="00E62E03">
      <w:pPr>
        <w:rPr>
          <w:rFonts w:ascii="Arial" w:hAnsi="Arial" w:cs="Arial"/>
          <w:b/>
          <w:sz w:val="24"/>
        </w:rPr>
      </w:pPr>
      <w:r>
        <w:rPr>
          <w:rFonts w:ascii="Arial" w:hAnsi="Arial" w:cs="Arial"/>
          <w:b/>
          <w:color w:val="0000FF"/>
          <w:sz w:val="24"/>
        </w:rPr>
        <w:t>C6-250323</w:t>
      </w:r>
      <w:r>
        <w:rPr>
          <w:rFonts w:ascii="Arial" w:hAnsi="Arial" w:cs="Arial"/>
          <w:b/>
          <w:color w:val="0000FF"/>
          <w:sz w:val="24"/>
        </w:rPr>
        <w:tab/>
      </w:r>
      <w:r>
        <w:rPr>
          <w:rFonts w:ascii="Arial" w:hAnsi="Arial" w:cs="Arial"/>
          <w:b/>
          <w:sz w:val="24"/>
        </w:rPr>
        <w:t xml:space="preserve">GBA_U API test case for the sign and </w:t>
      </w:r>
      <w:proofErr w:type="spellStart"/>
      <w:r>
        <w:rPr>
          <w:rFonts w:ascii="Arial" w:hAnsi="Arial" w:cs="Arial"/>
          <w:b/>
          <w:sz w:val="24"/>
        </w:rPr>
        <w:t>signPreComputedHash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4D03DB8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CR-0032  rev 3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43CABF06" w14:textId="77777777" w:rsidR="00E62E03" w:rsidRDefault="00E62E03" w:rsidP="00E62E03">
      <w:pPr>
        <w:rPr>
          <w:color w:val="808080"/>
        </w:rPr>
      </w:pPr>
      <w:r>
        <w:rPr>
          <w:color w:val="808080"/>
        </w:rPr>
        <w:t>(Replaces C6-250306)</w:t>
      </w:r>
    </w:p>
    <w:p w14:paraId="6850206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988363" w14:textId="03011C67" w:rsidR="00E62E03" w:rsidRDefault="00E62E03" w:rsidP="00E62E03">
      <w:pPr>
        <w:rPr>
          <w:rFonts w:ascii="Arial" w:hAnsi="Arial" w:cs="Arial"/>
          <w:b/>
          <w:sz w:val="24"/>
        </w:rPr>
      </w:pPr>
      <w:r>
        <w:rPr>
          <w:rFonts w:ascii="Arial" w:hAnsi="Arial" w:cs="Arial"/>
          <w:b/>
          <w:color w:val="0000FF"/>
          <w:sz w:val="24"/>
        </w:rPr>
        <w:t>C6-250307</w:t>
      </w:r>
      <w:r>
        <w:rPr>
          <w:rFonts w:ascii="Arial" w:hAnsi="Arial" w:cs="Arial"/>
          <w:b/>
          <w:color w:val="0000FF"/>
          <w:sz w:val="24"/>
        </w:rPr>
        <w:tab/>
      </w:r>
      <w:r>
        <w:rPr>
          <w:rFonts w:ascii="Arial" w:hAnsi="Arial" w:cs="Arial"/>
          <w:b/>
          <w:sz w:val="24"/>
        </w:rPr>
        <w:t xml:space="preserve">GBA_U API test case for the update method of the </w:t>
      </w:r>
      <w:proofErr w:type="spellStart"/>
      <w:r>
        <w:rPr>
          <w:rFonts w:ascii="Arial" w:hAnsi="Arial" w:cs="Arial"/>
          <w:b/>
          <w:sz w:val="24"/>
        </w:rPr>
        <w:t>GBAUSignature</w:t>
      </w:r>
      <w:proofErr w:type="spellEnd"/>
      <w:r>
        <w:rPr>
          <w:rFonts w:ascii="Arial" w:hAnsi="Arial" w:cs="Arial"/>
          <w:b/>
          <w:sz w:val="24"/>
        </w:rPr>
        <w:t xml:space="preserve"> class</w:t>
      </w:r>
    </w:p>
    <w:p w14:paraId="1C846E9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CR-0033  rev 2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47579DA4" w14:textId="77777777" w:rsidR="00E62E03" w:rsidRDefault="00E62E03" w:rsidP="00E62E03">
      <w:pPr>
        <w:rPr>
          <w:color w:val="808080"/>
        </w:rPr>
      </w:pPr>
      <w:r>
        <w:rPr>
          <w:color w:val="808080"/>
        </w:rPr>
        <w:t>(Replaces C6-250296)</w:t>
      </w:r>
    </w:p>
    <w:p w14:paraId="5CE0308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6D4F66" w14:textId="542A25B0" w:rsidR="00E62E03" w:rsidRDefault="00E62E03" w:rsidP="00E62E03">
      <w:pPr>
        <w:rPr>
          <w:rFonts w:ascii="Arial" w:hAnsi="Arial" w:cs="Arial"/>
          <w:b/>
          <w:sz w:val="24"/>
        </w:rPr>
      </w:pPr>
      <w:r>
        <w:rPr>
          <w:rFonts w:ascii="Arial" w:hAnsi="Arial" w:cs="Arial"/>
          <w:b/>
          <w:color w:val="0000FF"/>
          <w:sz w:val="24"/>
        </w:rPr>
        <w:t>C6-250308</w:t>
      </w:r>
      <w:r>
        <w:rPr>
          <w:rFonts w:ascii="Arial" w:hAnsi="Arial" w:cs="Arial"/>
          <w:b/>
          <w:color w:val="0000FF"/>
          <w:sz w:val="24"/>
        </w:rPr>
        <w:tab/>
      </w:r>
      <w:r>
        <w:rPr>
          <w:rFonts w:ascii="Arial" w:hAnsi="Arial" w:cs="Arial"/>
          <w:b/>
          <w:sz w:val="24"/>
        </w:rPr>
        <w:t xml:space="preserve">GBA_U API test case for the verify and </w:t>
      </w:r>
      <w:proofErr w:type="spellStart"/>
      <w:r>
        <w:rPr>
          <w:rFonts w:ascii="Arial" w:hAnsi="Arial" w:cs="Arial"/>
          <w:b/>
          <w:sz w:val="24"/>
        </w:rPr>
        <w:t>verifyPreComputedHash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6B47C42C"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CR-0034  rev 2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62E8BE33" w14:textId="77777777" w:rsidR="00E62E03" w:rsidRDefault="00E62E03" w:rsidP="00E62E03">
      <w:pPr>
        <w:rPr>
          <w:color w:val="808080"/>
        </w:rPr>
      </w:pPr>
      <w:r>
        <w:rPr>
          <w:color w:val="808080"/>
        </w:rPr>
        <w:t>(Replaces C6-250297)</w:t>
      </w:r>
    </w:p>
    <w:p w14:paraId="02A129B1" w14:textId="77777777" w:rsidR="00E62E03" w:rsidRDefault="00E62E03" w:rsidP="00E62E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C6-250324</w:t>
      </w:r>
      <w:r>
        <w:rPr>
          <w:color w:val="993300"/>
          <w:u w:val="single"/>
        </w:rPr>
        <w:t>.</w:t>
      </w:r>
    </w:p>
    <w:p w14:paraId="17513117" w14:textId="199F38C1" w:rsidR="00E62E03" w:rsidRDefault="00E62E03" w:rsidP="00E62E03">
      <w:pPr>
        <w:rPr>
          <w:rFonts w:ascii="Arial" w:hAnsi="Arial" w:cs="Arial"/>
          <w:b/>
          <w:sz w:val="24"/>
        </w:rPr>
      </w:pPr>
      <w:r>
        <w:rPr>
          <w:rFonts w:ascii="Arial" w:hAnsi="Arial" w:cs="Arial"/>
          <w:b/>
          <w:color w:val="0000FF"/>
          <w:sz w:val="24"/>
        </w:rPr>
        <w:t>C6-250324</w:t>
      </w:r>
      <w:r>
        <w:rPr>
          <w:rFonts w:ascii="Arial" w:hAnsi="Arial" w:cs="Arial"/>
          <w:b/>
          <w:color w:val="0000FF"/>
          <w:sz w:val="24"/>
        </w:rPr>
        <w:tab/>
      </w:r>
      <w:r>
        <w:rPr>
          <w:rFonts w:ascii="Arial" w:hAnsi="Arial" w:cs="Arial"/>
          <w:b/>
          <w:sz w:val="24"/>
        </w:rPr>
        <w:t xml:space="preserve">GBA_U API test case for the verify and </w:t>
      </w:r>
      <w:proofErr w:type="spellStart"/>
      <w:r>
        <w:rPr>
          <w:rFonts w:ascii="Arial" w:hAnsi="Arial" w:cs="Arial"/>
          <w:b/>
          <w:sz w:val="24"/>
        </w:rPr>
        <w:t>verifyPreComputedHash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34F2BBCC" w14:textId="77777777" w:rsidR="00E62E03" w:rsidRDefault="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CR-0034  rev 3 Cat: B (Rel-18)</w:t>
      </w:r>
      <w:r>
        <w:rPr>
          <w:i/>
        </w:rPr>
        <w:br/>
      </w:r>
      <w:r>
        <w:rPr>
          <w:i/>
        </w:rPr>
        <w:br/>
      </w:r>
      <w:r>
        <w:rPr>
          <w:i/>
        </w:rPr>
        <w:tab/>
      </w:r>
      <w:r>
        <w:rPr>
          <w:i/>
        </w:rPr>
        <w:tab/>
      </w:r>
      <w:r>
        <w:rPr>
          <w:i/>
        </w:rPr>
        <w:tab/>
      </w:r>
      <w:r>
        <w:rPr>
          <w:i/>
        </w:rPr>
        <w:tab/>
      </w:r>
      <w:r>
        <w:rPr>
          <w:i/>
        </w:rPr>
        <w:tab/>
        <w:t xml:space="preserve">Source: China </w:t>
      </w:r>
      <w:proofErr w:type="spellStart"/>
      <w:r>
        <w:rPr>
          <w:i/>
        </w:rPr>
        <w:t>Mobile,THALES</w:t>
      </w:r>
      <w:proofErr w:type="spellEnd"/>
    </w:p>
    <w:p w14:paraId="35D0A138" w14:textId="77777777" w:rsidR="00E62E03" w:rsidRDefault="00E62E03">
      <w:pPr>
        <w:rPr>
          <w:color w:val="808080"/>
        </w:rPr>
      </w:pPr>
      <w:r>
        <w:rPr>
          <w:color w:val="808080"/>
        </w:rPr>
        <w:t>(Replaces C6-250308)</w:t>
      </w:r>
    </w:p>
    <w:p w14:paraId="709542B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FDDFDA" w14:textId="77777777" w:rsidR="00E62E03" w:rsidRDefault="00E62E03" w:rsidP="00E62E03">
      <w:pPr>
        <w:pStyle w:val="Heading3"/>
      </w:pPr>
      <w:bookmarkStart w:id="181" w:name="_Toc199144315"/>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1"/>
    </w:p>
    <w:p w14:paraId="1A00647A" w14:textId="39A8634B" w:rsidR="00000000" w:rsidRDefault="00E62E03" w:rsidP="00E62E03">
      <w:pPr>
        <w:rPr>
          <w:rFonts w:ascii="Arial" w:hAnsi="Arial" w:cs="Arial"/>
          <w:b/>
          <w:sz w:val="24"/>
        </w:rPr>
      </w:pPr>
      <w:r>
        <w:rPr>
          <w:rFonts w:ascii="Arial" w:hAnsi="Arial" w:cs="Arial"/>
          <w:b/>
          <w:color w:val="0000FF"/>
          <w:sz w:val="24"/>
        </w:rPr>
        <w:t>C6-250223</w:t>
      </w:r>
      <w:r>
        <w:rPr>
          <w:rFonts w:ascii="Arial" w:hAnsi="Arial" w:cs="Arial"/>
          <w:b/>
          <w:color w:val="0000FF"/>
          <w:sz w:val="24"/>
        </w:rPr>
        <w:tab/>
      </w:r>
      <w:r>
        <w:rPr>
          <w:rFonts w:ascii="Arial" w:hAnsi="Arial" w:cs="Arial"/>
          <w:b/>
          <w:sz w:val="24"/>
        </w:rPr>
        <w:t>Addition of PROVIDE LOCAL INFORMATION test cases for IoT NTN</w:t>
      </w:r>
    </w:p>
    <w:p w14:paraId="26FD36D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CR-0805  Cat: B (Rel-18)</w:t>
      </w:r>
      <w:r>
        <w:rPr>
          <w:i/>
        </w:rPr>
        <w:br/>
      </w:r>
      <w:r>
        <w:rPr>
          <w:i/>
        </w:rPr>
        <w:br/>
      </w:r>
      <w:r>
        <w:rPr>
          <w:i/>
        </w:rPr>
        <w:tab/>
      </w:r>
      <w:r>
        <w:rPr>
          <w:i/>
        </w:rPr>
        <w:tab/>
      </w:r>
      <w:r>
        <w:rPr>
          <w:i/>
        </w:rPr>
        <w:tab/>
      </w:r>
      <w:r>
        <w:rPr>
          <w:i/>
        </w:rPr>
        <w:tab/>
      </w:r>
      <w:r>
        <w:rPr>
          <w:i/>
        </w:rPr>
        <w:tab/>
        <w:t>Source: MediaTek Inc.</w:t>
      </w:r>
    </w:p>
    <w:p w14:paraId="299E7CF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78D44F" w14:textId="21C250B2" w:rsidR="00E62E03" w:rsidRDefault="00E62E03" w:rsidP="00E62E03">
      <w:pPr>
        <w:rPr>
          <w:rFonts w:ascii="Arial" w:hAnsi="Arial" w:cs="Arial"/>
          <w:b/>
          <w:sz w:val="24"/>
        </w:rPr>
      </w:pPr>
      <w:r>
        <w:rPr>
          <w:rFonts w:ascii="Arial" w:hAnsi="Arial" w:cs="Arial"/>
          <w:b/>
          <w:color w:val="0000FF"/>
          <w:sz w:val="24"/>
        </w:rPr>
        <w:t>C6-250224</w:t>
      </w:r>
      <w:r>
        <w:rPr>
          <w:rFonts w:ascii="Arial" w:hAnsi="Arial" w:cs="Arial"/>
          <w:b/>
          <w:color w:val="0000FF"/>
          <w:sz w:val="24"/>
        </w:rPr>
        <w:tab/>
      </w:r>
      <w:r>
        <w:rPr>
          <w:rFonts w:ascii="Arial" w:hAnsi="Arial" w:cs="Arial"/>
          <w:b/>
          <w:sz w:val="24"/>
        </w:rPr>
        <w:t>Addition of OPEN CHANNEL test cases for IoT NTN</w:t>
      </w:r>
    </w:p>
    <w:p w14:paraId="0B070D1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CR-0806  Cat: B (Rel-18)</w:t>
      </w:r>
      <w:r>
        <w:rPr>
          <w:i/>
        </w:rPr>
        <w:br/>
      </w:r>
      <w:r>
        <w:rPr>
          <w:i/>
        </w:rPr>
        <w:br/>
      </w:r>
      <w:r>
        <w:rPr>
          <w:i/>
        </w:rPr>
        <w:tab/>
      </w:r>
      <w:r>
        <w:rPr>
          <w:i/>
        </w:rPr>
        <w:tab/>
      </w:r>
      <w:r>
        <w:rPr>
          <w:i/>
        </w:rPr>
        <w:tab/>
      </w:r>
      <w:r>
        <w:rPr>
          <w:i/>
        </w:rPr>
        <w:tab/>
      </w:r>
      <w:r>
        <w:rPr>
          <w:i/>
        </w:rPr>
        <w:tab/>
        <w:t>Source: MediaTek Inc.</w:t>
      </w:r>
    </w:p>
    <w:p w14:paraId="39E7B32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14EF23" w14:textId="4F0D9D15" w:rsidR="00E62E03" w:rsidRDefault="00E62E03" w:rsidP="00E62E03">
      <w:pPr>
        <w:rPr>
          <w:rFonts w:ascii="Arial" w:hAnsi="Arial" w:cs="Arial"/>
          <w:b/>
          <w:sz w:val="24"/>
        </w:rPr>
      </w:pPr>
      <w:r>
        <w:rPr>
          <w:rFonts w:ascii="Arial" w:hAnsi="Arial" w:cs="Arial"/>
          <w:b/>
          <w:color w:val="0000FF"/>
          <w:sz w:val="24"/>
        </w:rPr>
        <w:t>C6-250225</w:t>
      </w:r>
      <w:r>
        <w:rPr>
          <w:rFonts w:ascii="Arial" w:hAnsi="Arial" w:cs="Arial"/>
          <w:b/>
          <w:color w:val="0000FF"/>
          <w:sz w:val="24"/>
        </w:rPr>
        <w:tab/>
      </w:r>
      <w:r>
        <w:rPr>
          <w:rFonts w:ascii="Arial" w:hAnsi="Arial" w:cs="Arial"/>
          <w:b/>
          <w:sz w:val="24"/>
        </w:rPr>
        <w:t>Addition of Network Rejection Event test cases for IoT NTN</w:t>
      </w:r>
    </w:p>
    <w:p w14:paraId="2942D3E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CR-0807  Cat: B (Rel-18)</w:t>
      </w:r>
      <w:r>
        <w:rPr>
          <w:i/>
        </w:rPr>
        <w:br/>
      </w:r>
      <w:r>
        <w:rPr>
          <w:i/>
        </w:rPr>
        <w:br/>
      </w:r>
      <w:r>
        <w:rPr>
          <w:i/>
        </w:rPr>
        <w:tab/>
      </w:r>
      <w:r>
        <w:rPr>
          <w:i/>
        </w:rPr>
        <w:tab/>
      </w:r>
      <w:r>
        <w:rPr>
          <w:i/>
        </w:rPr>
        <w:tab/>
      </w:r>
      <w:r>
        <w:rPr>
          <w:i/>
        </w:rPr>
        <w:tab/>
      </w:r>
      <w:r>
        <w:rPr>
          <w:i/>
        </w:rPr>
        <w:tab/>
        <w:t>Source: MediaTek Inc.</w:t>
      </w:r>
    </w:p>
    <w:p w14:paraId="4DA203F9" w14:textId="77777777" w:rsidR="00E62E03" w:rsidRDefault="00E62E03" w:rsidP="00E62E03">
      <w:pPr>
        <w:rPr>
          <w:rFonts w:ascii="Arial" w:hAnsi="Arial" w:cs="Arial"/>
          <w:b/>
        </w:rPr>
      </w:pPr>
      <w:r>
        <w:rPr>
          <w:rFonts w:ascii="Arial" w:hAnsi="Arial" w:cs="Arial"/>
          <w:b/>
        </w:rPr>
        <w:t xml:space="preserve">Discussion: </w:t>
      </w:r>
    </w:p>
    <w:p w14:paraId="3A52454B" w14:textId="77777777" w:rsidR="00E62E03" w:rsidRDefault="00E62E03" w:rsidP="00E62E03">
      <w:r>
        <w:t>Thales:</w:t>
      </w:r>
    </w:p>
    <w:p w14:paraId="077ED448" w14:textId="77777777" w:rsidR="00E62E03" w:rsidRDefault="00E62E03" w:rsidP="00E62E03">
      <w:r>
        <w:t>Similarly to sequence 1.3 / Step #6 or Sequence 1.4 / Step #4, the following comment should be added new sequence 1.AA / Step #5 and Sequence 1.BB / Step #4.</w:t>
      </w:r>
    </w:p>
    <w:p w14:paraId="51990E1C" w14:textId="77777777" w:rsidR="00E62E03" w:rsidRDefault="00E62E03" w:rsidP="00E62E03">
      <w:r>
        <w:t>If programmable USIM with test applet is used (as defined in clause 27.0), the TERMINAL RESPONSE cannot be verified and that the Event has been registered in the device is implicitly verified at Step xx (ENVELOPE: EVENT DOWNLOAD – Network Rejection 1.yy.1)</w:t>
      </w:r>
    </w:p>
    <w:p w14:paraId="7C811819" w14:textId="77777777" w:rsidR="00E62E03" w:rsidRDefault="00E62E03" w:rsidP="00E62E03">
      <w:r>
        <w:t>Where:</w:t>
      </w:r>
    </w:p>
    <w:p w14:paraId="65E86E43" w14:textId="77777777" w:rsidR="00E62E03" w:rsidRDefault="00E62E03" w:rsidP="00E62E03">
      <w:r>
        <w:t>-</w:t>
      </w:r>
      <w:r>
        <w:tab/>
        <w:t xml:space="preserve">xx is 11 and </w:t>
      </w:r>
      <w:proofErr w:type="spellStart"/>
      <w:r>
        <w:t>yy</w:t>
      </w:r>
      <w:proofErr w:type="spellEnd"/>
      <w:r>
        <w:t xml:space="preserve"> is AA on sequence 1.AA</w:t>
      </w:r>
    </w:p>
    <w:p w14:paraId="2F2E6132" w14:textId="77777777" w:rsidR="00E62E03" w:rsidRDefault="00E62E03" w:rsidP="00E62E03">
      <w:r>
        <w:t>-</w:t>
      </w:r>
      <w:r>
        <w:tab/>
        <w:t xml:space="preserve">xx is 9 and </w:t>
      </w:r>
      <w:proofErr w:type="spellStart"/>
      <w:r>
        <w:t>yy</w:t>
      </w:r>
      <w:proofErr w:type="spellEnd"/>
      <w:r>
        <w:t xml:space="preserve"> is BB on sequence 1. BB</w:t>
      </w:r>
    </w:p>
    <w:p w14:paraId="4482254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3FDCE" w14:textId="55CD5413" w:rsidR="00E62E03" w:rsidRDefault="00E62E03" w:rsidP="00E62E03">
      <w:pPr>
        <w:rPr>
          <w:rFonts w:ascii="Arial" w:hAnsi="Arial" w:cs="Arial"/>
          <w:b/>
          <w:sz w:val="24"/>
        </w:rPr>
      </w:pPr>
      <w:r>
        <w:rPr>
          <w:rFonts w:ascii="Arial" w:hAnsi="Arial" w:cs="Arial"/>
          <w:b/>
          <w:color w:val="0000FF"/>
          <w:sz w:val="24"/>
        </w:rPr>
        <w:t>C6-250318</w:t>
      </w:r>
      <w:r>
        <w:rPr>
          <w:rFonts w:ascii="Arial" w:hAnsi="Arial" w:cs="Arial"/>
          <w:b/>
          <w:color w:val="0000FF"/>
          <w:sz w:val="24"/>
        </w:rPr>
        <w:tab/>
      </w:r>
      <w:r>
        <w:rPr>
          <w:rFonts w:ascii="Arial" w:hAnsi="Arial" w:cs="Arial"/>
          <w:b/>
          <w:sz w:val="24"/>
        </w:rPr>
        <w:t>Addition of Network Rejection Event test cases for IoT NTN</w:t>
      </w:r>
    </w:p>
    <w:p w14:paraId="0425655F" w14:textId="77777777" w:rsidR="00E62E03" w:rsidRDefault="00E62E03" w:rsidP="00E62E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r>
        <w:rPr>
          <w:i/>
        </w:rPr>
        <w:tab/>
        <w:t xml:space="preserve">  CR-0807  rev 1 Cat: B (Rel-18)</w:t>
      </w:r>
      <w:r>
        <w:rPr>
          <w:i/>
        </w:rPr>
        <w:br/>
      </w:r>
      <w:r>
        <w:rPr>
          <w:i/>
        </w:rPr>
        <w:br/>
      </w:r>
      <w:r>
        <w:rPr>
          <w:i/>
        </w:rPr>
        <w:tab/>
      </w:r>
      <w:r>
        <w:rPr>
          <w:i/>
        </w:rPr>
        <w:tab/>
      </w:r>
      <w:r>
        <w:rPr>
          <w:i/>
        </w:rPr>
        <w:tab/>
      </w:r>
      <w:r>
        <w:rPr>
          <w:i/>
        </w:rPr>
        <w:tab/>
      </w:r>
      <w:r>
        <w:rPr>
          <w:i/>
        </w:rPr>
        <w:tab/>
        <w:t>Source: MediaTek Inc.</w:t>
      </w:r>
    </w:p>
    <w:p w14:paraId="290CF67C" w14:textId="77777777" w:rsidR="00E62E03" w:rsidRDefault="00E62E03" w:rsidP="00E62E03">
      <w:pPr>
        <w:rPr>
          <w:color w:val="808080"/>
        </w:rPr>
      </w:pPr>
      <w:r>
        <w:rPr>
          <w:color w:val="808080"/>
        </w:rPr>
        <w:t>(Replaces C6-250225)</w:t>
      </w:r>
    </w:p>
    <w:p w14:paraId="5F4610B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A15CB" w14:textId="77777777" w:rsidR="00E62E03" w:rsidRDefault="00E62E03" w:rsidP="00E62E03">
      <w:pPr>
        <w:pStyle w:val="Heading3"/>
      </w:pPr>
      <w:bookmarkStart w:id="182" w:name="_Toc199144316"/>
      <w:r>
        <w:t>18.84</w:t>
      </w:r>
      <w:r>
        <w:tab/>
        <w:t>Any other Rel-18 Work item or Study item</w:t>
      </w:r>
      <w:bookmarkEnd w:id="182"/>
    </w:p>
    <w:p w14:paraId="17F96B3D" w14:textId="77777777" w:rsidR="00E62E03" w:rsidRDefault="00E62E03" w:rsidP="00E62E03">
      <w:pPr>
        <w:pStyle w:val="Heading2"/>
      </w:pPr>
      <w:bookmarkStart w:id="183" w:name="_Toc199144317"/>
      <w:r>
        <w:t>19</w:t>
      </w:r>
      <w:r>
        <w:tab/>
        <w:t>Release 19</w:t>
      </w:r>
      <w:bookmarkEnd w:id="183"/>
    </w:p>
    <w:p w14:paraId="7CC991C3" w14:textId="77777777" w:rsidR="00E62E03" w:rsidRDefault="00E62E03" w:rsidP="00E62E03">
      <w:pPr>
        <w:pStyle w:val="Heading3"/>
      </w:pPr>
      <w:bookmarkStart w:id="184" w:name="_Toc199144318"/>
      <w:r>
        <w:t>19.1</w:t>
      </w:r>
      <w:r>
        <w:tab/>
        <w:t>Rel-19 Exception sheets or other Rel-19 work planning</w:t>
      </w:r>
      <w:bookmarkEnd w:id="184"/>
    </w:p>
    <w:p w14:paraId="35BB164C" w14:textId="77777777" w:rsidR="00E62E03" w:rsidRDefault="00E62E03" w:rsidP="00E62E03">
      <w:pPr>
        <w:pStyle w:val="Heading3"/>
      </w:pPr>
      <w:bookmarkStart w:id="185" w:name="_Toc199144319"/>
      <w:r>
        <w:t>19.2</w:t>
      </w:r>
      <w:r>
        <w:tab/>
        <w:t>New WIDs/SIDs for Rel-19</w:t>
      </w:r>
      <w:bookmarkEnd w:id="185"/>
    </w:p>
    <w:p w14:paraId="69525CDA" w14:textId="44A6A1C0" w:rsidR="00E62E03" w:rsidRDefault="00E62E03" w:rsidP="00E62E03">
      <w:pPr>
        <w:rPr>
          <w:rFonts w:ascii="Arial" w:hAnsi="Arial" w:cs="Arial"/>
          <w:b/>
          <w:sz w:val="24"/>
        </w:rPr>
      </w:pPr>
      <w:r>
        <w:rPr>
          <w:rFonts w:ascii="Arial" w:hAnsi="Arial" w:cs="Arial"/>
          <w:b/>
          <w:color w:val="0000FF"/>
          <w:sz w:val="24"/>
        </w:rPr>
        <w:t>C6-250277</w:t>
      </w:r>
      <w:r>
        <w:rPr>
          <w:rFonts w:ascii="Arial" w:hAnsi="Arial" w:cs="Arial"/>
          <w:b/>
          <w:color w:val="0000FF"/>
          <w:sz w:val="24"/>
        </w:rPr>
        <w:tab/>
      </w:r>
      <w:r>
        <w:rPr>
          <w:rFonts w:ascii="Arial" w:hAnsi="Arial" w:cs="Arial"/>
          <w:b/>
          <w:sz w:val="24"/>
        </w:rPr>
        <w:t xml:space="preserve">New WID on CT aspects of MINT support in EPS for 5G-only national roaming UE </w:t>
      </w:r>
    </w:p>
    <w:p w14:paraId="01AD8026" w14:textId="77777777" w:rsidR="00E62E03" w:rsidRDefault="00E62E03" w:rsidP="00E62E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Corp.</w:t>
      </w:r>
    </w:p>
    <w:p w14:paraId="12A6620B" w14:textId="77777777" w:rsidR="00E62E03" w:rsidRDefault="00E62E03" w:rsidP="00E62E03">
      <w:pPr>
        <w:rPr>
          <w:rFonts w:ascii="Arial" w:hAnsi="Arial" w:cs="Arial"/>
          <w:b/>
        </w:rPr>
      </w:pPr>
      <w:r>
        <w:rPr>
          <w:rFonts w:ascii="Arial" w:hAnsi="Arial" w:cs="Arial"/>
          <w:b/>
        </w:rPr>
        <w:t xml:space="preserve">Discussion: </w:t>
      </w:r>
    </w:p>
    <w:p w14:paraId="2AB8ECEC" w14:textId="77777777" w:rsidR="00E62E03" w:rsidRDefault="00E62E03" w:rsidP="00E62E03">
      <w:r>
        <w:t xml:space="preserve">Depends on confirmation </w:t>
      </w:r>
      <w:proofErr w:type="spellStart"/>
      <w:r>
        <w:t>ny</w:t>
      </w:r>
      <w:proofErr w:type="spellEnd"/>
      <w:r>
        <w:t xml:space="preserve"> SA/SA2. The WID is postponed to August meeting.</w:t>
      </w:r>
    </w:p>
    <w:p w14:paraId="610B172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C6-250330</w:t>
      </w:r>
      <w:r>
        <w:rPr>
          <w:color w:val="993300"/>
          <w:u w:val="single"/>
        </w:rPr>
        <w:t>.</w:t>
      </w:r>
    </w:p>
    <w:p w14:paraId="33CF6489" w14:textId="6B79B926" w:rsidR="00E62E03" w:rsidRDefault="00E62E03" w:rsidP="00E62E03">
      <w:pPr>
        <w:rPr>
          <w:rFonts w:ascii="Arial" w:hAnsi="Arial" w:cs="Arial"/>
          <w:b/>
          <w:sz w:val="24"/>
        </w:rPr>
      </w:pPr>
      <w:r>
        <w:rPr>
          <w:rFonts w:ascii="Arial" w:hAnsi="Arial" w:cs="Arial"/>
          <w:b/>
          <w:color w:val="0000FF"/>
          <w:sz w:val="24"/>
        </w:rPr>
        <w:t>C6-250330</w:t>
      </w:r>
      <w:r>
        <w:rPr>
          <w:rFonts w:ascii="Arial" w:hAnsi="Arial" w:cs="Arial"/>
          <w:b/>
          <w:color w:val="0000FF"/>
          <w:sz w:val="24"/>
        </w:rPr>
        <w:tab/>
      </w:r>
      <w:r>
        <w:rPr>
          <w:rFonts w:ascii="Arial" w:hAnsi="Arial" w:cs="Arial"/>
          <w:b/>
          <w:sz w:val="24"/>
        </w:rPr>
        <w:t xml:space="preserve">New WID on CT aspects of MINT support in EPS for 5G-only national roaming UE </w:t>
      </w:r>
    </w:p>
    <w:p w14:paraId="6748380D" w14:textId="77777777" w:rsidR="00E62E03" w:rsidRDefault="00E62E03" w:rsidP="00E62E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Corp.</w:t>
      </w:r>
    </w:p>
    <w:p w14:paraId="549CA58D" w14:textId="77777777" w:rsidR="00E62E03" w:rsidRDefault="00E62E03" w:rsidP="00E62E03">
      <w:pPr>
        <w:rPr>
          <w:color w:val="808080"/>
        </w:rPr>
      </w:pPr>
      <w:r>
        <w:rPr>
          <w:color w:val="808080"/>
        </w:rPr>
        <w:t>(Replaces C6-250277)</w:t>
      </w:r>
    </w:p>
    <w:p w14:paraId="2A9F572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C6-250348</w:t>
      </w:r>
      <w:r>
        <w:rPr>
          <w:color w:val="993300"/>
          <w:u w:val="single"/>
        </w:rPr>
        <w:t>.</w:t>
      </w:r>
    </w:p>
    <w:p w14:paraId="7CEFA614" w14:textId="2DB34BFF" w:rsidR="00E62E03" w:rsidRDefault="00E62E03" w:rsidP="00E62E03">
      <w:pPr>
        <w:rPr>
          <w:rFonts w:ascii="Arial" w:hAnsi="Arial" w:cs="Arial"/>
          <w:b/>
          <w:sz w:val="24"/>
        </w:rPr>
      </w:pPr>
      <w:r>
        <w:rPr>
          <w:rFonts w:ascii="Arial" w:hAnsi="Arial" w:cs="Arial"/>
          <w:b/>
          <w:color w:val="0000FF"/>
          <w:sz w:val="24"/>
        </w:rPr>
        <w:t>C6-250348</w:t>
      </w:r>
      <w:r>
        <w:rPr>
          <w:rFonts w:ascii="Arial" w:hAnsi="Arial" w:cs="Arial"/>
          <w:b/>
          <w:color w:val="0000FF"/>
          <w:sz w:val="24"/>
        </w:rPr>
        <w:tab/>
      </w:r>
      <w:r>
        <w:rPr>
          <w:rFonts w:ascii="Arial" w:hAnsi="Arial" w:cs="Arial"/>
          <w:b/>
          <w:sz w:val="24"/>
        </w:rPr>
        <w:t xml:space="preserve">New WID on CT aspects of MINT support in EPS for 5G-only national roaming UE </w:t>
      </w:r>
    </w:p>
    <w:p w14:paraId="531ABBF8" w14:textId="77777777" w:rsidR="00E62E03" w:rsidRDefault="00E62E03" w:rsidP="00E62E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Corp.</w:t>
      </w:r>
    </w:p>
    <w:p w14:paraId="6B327CFA" w14:textId="77777777" w:rsidR="00E62E03" w:rsidRDefault="00E62E03" w:rsidP="00E62E03">
      <w:pPr>
        <w:rPr>
          <w:color w:val="808080"/>
        </w:rPr>
      </w:pPr>
      <w:r>
        <w:rPr>
          <w:color w:val="808080"/>
        </w:rPr>
        <w:t>(Replaces C6-250330)</w:t>
      </w:r>
    </w:p>
    <w:p w14:paraId="3BFF545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4EF1E" w14:textId="77777777" w:rsidR="00E62E03" w:rsidRDefault="00E62E03" w:rsidP="00E62E03">
      <w:pPr>
        <w:pStyle w:val="Heading3"/>
      </w:pPr>
      <w:bookmarkStart w:id="186" w:name="_Toc199144320"/>
      <w:r>
        <w:t>19.3</w:t>
      </w:r>
      <w:r>
        <w:tab/>
        <w:t>Revised WIDs/SIDs for Rel-19</w:t>
      </w:r>
      <w:bookmarkEnd w:id="186"/>
    </w:p>
    <w:p w14:paraId="3792D201" w14:textId="77777777" w:rsidR="00E62E03" w:rsidRDefault="00E62E03" w:rsidP="00E62E03">
      <w:pPr>
        <w:pStyle w:val="Heading3"/>
      </w:pPr>
      <w:bookmarkStart w:id="187" w:name="_Toc199144321"/>
      <w:r>
        <w:t>19.4</w:t>
      </w:r>
      <w:r>
        <w:tab/>
        <w:t>TEI19 [TEI19]</w:t>
      </w:r>
      <w:bookmarkEnd w:id="187"/>
    </w:p>
    <w:p w14:paraId="42D553A9" w14:textId="12E4D5A4" w:rsidR="00E62E03" w:rsidRDefault="00E62E03" w:rsidP="00E62E03">
      <w:pPr>
        <w:rPr>
          <w:rFonts w:ascii="Arial" w:hAnsi="Arial" w:cs="Arial"/>
          <w:b/>
          <w:sz w:val="24"/>
        </w:rPr>
      </w:pPr>
      <w:r>
        <w:rPr>
          <w:rFonts w:ascii="Arial" w:hAnsi="Arial" w:cs="Arial"/>
          <w:b/>
          <w:color w:val="0000FF"/>
          <w:sz w:val="24"/>
        </w:rPr>
        <w:t>C6-250236</w:t>
      </w:r>
      <w:r>
        <w:rPr>
          <w:rFonts w:ascii="Arial" w:hAnsi="Arial" w:cs="Arial"/>
          <w:b/>
          <w:color w:val="0000FF"/>
          <w:sz w:val="24"/>
        </w:rPr>
        <w:tab/>
      </w:r>
      <w:r>
        <w:rPr>
          <w:rFonts w:ascii="Arial" w:hAnsi="Arial" w:cs="Arial"/>
          <w:b/>
          <w:sz w:val="24"/>
        </w:rPr>
        <w:t>Correction to EFNASCONFIG parameters</w:t>
      </w:r>
    </w:p>
    <w:p w14:paraId="5BC9F93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r>
        <w:rPr>
          <w:i/>
        </w:rPr>
        <w:tab/>
        <w:t xml:space="preserve">  CR-1070  Cat: F (Rel-19)</w:t>
      </w:r>
      <w:r>
        <w:rPr>
          <w:i/>
        </w:rPr>
        <w:br/>
      </w:r>
      <w:r>
        <w:rPr>
          <w:i/>
        </w:rPr>
        <w:br/>
      </w:r>
      <w:r>
        <w:rPr>
          <w:i/>
        </w:rPr>
        <w:tab/>
      </w:r>
      <w:r>
        <w:rPr>
          <w:i/>
        </w:rPr>
        <w:tab/>
      </w:r>
      <w:r>
        <w:rPr>
          <w:i/>
        </w:rPr>
        <w:tab/>
      </w:r>
      <w:r>
        <w:rPr>
          <w:i/>
        </w:rPr>
        <w:tab/>
      </w:r>
      <w:r>
        <w:rPr>
          <w:i/>
        </w:rPr>
        <w:tab/>
        <w:t>Source: MediaTek Inc.</w:t>
      </w:r>
    </w:p>
    <w:p w14:paraId="4C34B6EC" w14:textId="77777777" w:rsidR="00E62E03" w:rsidRDefault="00E62E03" w:rsidP="00E62E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FEC9C" w14:textId="3040BB2B" w:rsidR="00E62E03" w:rsidRDefault="00E62E03" w:rsidP="00E62E03">
      <w:pPr>
        <w:rPr>
          <w:rFonts w:ascii="Arial" w:hAnsi="Arial" w:cs="Arial"/>
          <w:b/>
          <w:sz w:val="24"/>
        </w:rPr>
      </w:pPr>
      <w:r>
        <w:rPr>
          <w:rFonts w:ascii="Arial" w:hAnsi="Arial" w:cs="Arial"/>
          <w:b/>
          <w:color w:val="0000FF"/>
          <w:sz w:val="24"/>
        </w:rPr>
        <w:t>C6-250268</w:t>
      </w:r>
      <w:r>
        <w:rPr>
          <w:rFonts w:ascii="Arial" w:hAnsi="Arial" w:cs="Arial"/>
          <w:b/>
          <w:color w:val="0000FF"/>
          <w:sz w:val="24"/>
        </w:rPr>
        <w:tab/>
      </w:r>
      <w:r>
        <w:rPr>
          <w:rFonts w:ascii="Arial" w:hAnsi="Arial" w:cs="Arial"/>
          <w:b/>
          <w:sz w:val="24"/>
        </w:rPr>
        <w:t>DNN association for served slices in Terminal response for slice info and Envelope slice status command</w:t>
      </w:r>
    </w:p>
    <w:p w14:paraId="7C7CC8E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r>
        <w:rPr>
          <w:i/>
        </w:rPr>
        <w:tab/>
        <w:t xml:space="preserve">  CR-0871  Cat: B (Rel-19)</w:t>
      </w:r>
      <w:r>
        <w:rPr>
          <w:i/>
        </w:rPr>
        <w:br/>
      </w:r>
      <w:r>
        <w:rPr>
          <w:i/>
        </w:rPr>
        <w:br/>
      </w:r>
      <w:r>
        <w:rPr>
          <w:i/>
        </w:rPr>
        <w:tab/>
      </w:r>
      <w:r>
        <w:rPr>
          <w:i/>
        </w:rPr>
        <w:tab/>
      </w:r>
      <w:r>
        <w:rPr>
          <w:i/>
        </w:rPr>
        <w:tab/>
      </w:r>
      <w:r>
        <w:rPr>
          <w:i/>
        </w:rPr>
        <w:tab/>
      </w:r>
      <w:r>
        <w:rPr>
          <w:i/>
        </w:rPr>
        <w:tab/>
        <w:t>Source: Apple AB Denmark, Thales</w:t>
      </w:r>
    </w:p>
    <w:p w14:paraId="088B6F4B" w14:textId="77777777" w:rsidR="00E62E03" w:rsidRDefault="00E62E03" w:rsidP="00E62E03">
      <w:pPr>
        <w:rPr>
          <w:rFonts w:ascii="Arial" w:hAnsi="Arial" w:cs="Arial"/>
          <w:b/>
        </w:rPr>
      </w:pPr>
      <w:r>
        <w:rPr>
          <w:rFonts w:ascii="Arial" w:hAnsi="Arial" w:cs="Arial"/>
          <w:b/>
        </w:rPr>
        <w:t xml:space="preserve">Abstract: </w:t>
      </w:r>
    </w:p>
    <w:p w14:paraId="76D10E6C" w14:textId="77777777" w:rsidR="00E62E03" w:rsidRDefault="00E62E03" w:rsidP="00E62E03">
      <w:r>
        <w:t>Clause 6.4.15 updated to specify:</w:t>
      </w:r>
    </w:p>
    <w:p w14:paraId="59C4B28B" w14:textId="77777777" w:rsidR="00E62E03" w:rsidRDefault="00E62E03" w:rsidP="00E62E03">
      <w:r>
        <w:t>When the S-NSSAIs of active PDU sessions of serving PLMN are included, the corresponding DNN shall also be included in an ordered list. Clause 6.8, and clause 6.8.7, 7.5.27.2 updated.</w:t>
      </w:r>
    </w:p>
    <w:p w14:paraId="58B12654" w14:textId="77777777" w:rsidR="00E62E03" w:rsidRDefault="00E62E03" w:rsidP="00E62E03">
      <w:r>
        <w:t>New TLV 8.yyy defined to provide the DNN list, and new TAG defined in clause 9.3.</w:t>
      </w:r>
    </w:p>
    <w:p w14:paraId="02506163" w14:textId="77777777" w:rsidR="00E62E03" w:rsidRDefault="00E62E03" w:rsidP="00E62E03">
      <w:r>
        <w:t>Clause 6.8.7 restructured for read-ability.</w:t>
      </w:r>
    </w:p>
    <w:p w14:paraId="11CBF320" w14:textId="77777777" w:rsidR="00E62E03" w:rsidRDefault="00E62E03" w:rsidP="00E62E03">
      <w:pPr>
        <w:rPr>
          <w:rFonts w:ascii="Arial" w:hAnsi="Arial" w:cs="Arial"/>
          <w:b/>
        </w:rPr>
      </w:pPr>
      <w:r>
        <w:rPr>
          <w:rFonts w:ascii="Arial" w:hAnsi="Arial" w:cs="Arial"/>
          <w:b/>
        </w:rPr>
        <w:t xml:space="preserve">Discussion: </w:t>
      </w:r>
    </w:p>
    <w:p w14:paraId="63303535" w14:textId="77777777" w:rsidR="00E62E03" w:rsidRDefault="00E62E03" w:rsidP="00E62E03">
      <w:r>
        <w:t xml:space="preserve">Huawei: this can work only with a one to one mapping, but since there is one to many mapping that that will also not work. Huawei don't think this proposal is </w:t>
      </w:r>
      <w:proofErr w:type="spellStart"/>
      <w:r>
        <w:t>is</w:t>
      </w:r>
      <w:proofErr w:type="spellEnd"/>
      <w:r>
        <w:t xml:space="preserve"> correct.</w:t>
      </w:r>
    </w:p>
    <w:p w14:paraId="3D8BFA50" w14:textId="77777777" w:rsidR="00E62E03" w:rsidRDefault="00E62E03" w:rsidP="00E62E03">
      <w:r>
        <w:t>After discussion it was not clear if and how the slice and the DNN are or can be linked.</w:t>
      </w:r>
    </w:p>
    <w:p w14:paraId="61E508B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C6-250325</w:t>
      </w:r>
      <w:r>
        <w:rPr>
          <w:color w:val="993300"/>
          <w:u w:val="single"/>
        </w:rPr>
        <w:t>.</w:t>
      </w:r>
    </w:p>
    <w:p w14:paraId="7C339FEE" w14:textId="667F5963" w:rsidR="00E62E03" w:rsidRDefault="00E62E03" w:rsidP="00E62E03">
      <w:pPr>
        <w:rPr>
          <w:rFonts w:ascii="Arial" w:hAnsi="Arial" w:cs="Arial"/>
          <w:b/>
          <w:sz w:val="24"/>
        </w:rPr>
      </w:pPr>
      <w:r>
        <w:rPr>
          <w:rFonts w:ascii="Arial" w:hAnsi="Arial" w:cs="Arial"/>
          <w:b/>
          <w:color w:val="0000FF"/>
          <w:sz w:val="24"/>
        </w:rPr>
        <w:t>C6-250325</w:t>
      </w:r>
      <w:r>
        <w:rPr>
          <w:rFonts w:ascii="Arial" w:hAnsi="Arial" w:cs="Arial"/>
          <w:b/>
          <w:color w:val="0000FF"/>
          <w:sz w:val="24"/>
        </w:rPr>
        <w:tab/>
      </w:r>
      <w:r>
        <w:rPr>
          <w:rFonts w:ascii="Arial" w:hAnsi="Arial" w:cs="Arial"/>
          <w:b/>
          <w:sz w:val="24"/>
        </w:rPr>
        <w:t>DNN association for served slices in Terminal response for slice info and Envelope slice status command</w:t>
      </w:r>
    </w:p>
    <w:p w14:paraId="1AE0519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r>
        <w:rPr>
          <w:i/>
        </w:rPr>
        <w:tab/>
        <w:t xml:space="preserve">  CR-0871  rev 1 Cat: B (Rel-19)</w:t>
      </w:r>
      <w:r>
        <w:rPr>
          <w:i/>
        </w:rPr>
        <w:br/>
      </w:r>
      <w:r>
        <w:rPr>
          <w:i/>
        </w:rPr>
        <w:br/>
      </w:r>
      <w:r>
        <w:rPr>
          <w:i/>
        </w:rPr>
        <w:tab/>
      </w:r>
      <w:r>
        <w:rPr>
          <w:i/>
        </w:rPr>
        <w:tab/>
      </w:r>
      <w:r>
        <w:rPr>
          <w:i/>
        </w:rPr>
        <w:tab/>
      </w:r>
      <w:r>
        <w:rPr>
          <w:i/>
        </w:rPr>
        <w:tab/>
      </w:r>
      <w:r>
        <w:rPr>
          <w:i/>
        </w:rPr>
        <w:tab/>
        <w:t>Source: Apple AB Denmark, Thales</w:t>
      </w:r>
    </w:p>
    <w:p w14:paraId="6BA9E3DF" w14:textId="77777777" w:rsidR="00E62E03" w:rsidRDefault="00E62E03" w:rsidP="00E62E03">
      <w:pPr>
        <w:rPr>
          <w:color w:val="808080"/>
        </w:rPr>
      </w:pPr>
      <w:r>
        <w:rPr>
          <w:color w:val="808080"/>
        </w:rPr>
        <w:t>(Replaces C6-250268)</w:t>
      </w:r>
    </w:p>
    <w:p w14:paraId="573F5D3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C6-250333</w:t>
      </w:r>
      <w:r>
        <w:rPr>
          <w:color w:val="993300"/>
          <w:u w:val="single"/>
        </w:rPr>
        <w:t>.</w:t>
      </w:r>
    </w:p>
    <w:p w14:paraId="7AB18D48" w14:textId="48E07446" w:rsidR="00E62E03" w:rsidRDefault="00E62E03" w:rsidP="00E62E03">
      <w:pPr>
        <w:rPr>
          <w:rFonts w:ascii="Arial" w:hAnsi="Arial" w:cs="Arial"/>
          <w:b/>
          <w:sz w:val="24"/>
        </w:rPr>
      </w:pPr>
      <w:r>
        <w:rPr>
          <w:rFonts w:ascii="Arial" w:hAnsi="Arial" w:cs="Arial"/>
          <w:b/>
          <w:color w:val="0000FF"/>
          <w:sz w:val="24"/>
        </w:rPr>
        <w:t>C6-250333</w:t>
      </w:r>
      <w:r>
        <w:rPr>
          <w:rFonts w:ascii="Arial" w:hAnsi="Arial" w:cs="Arial"/>
          <w:b/>
          <w:color w:val="0000FF"/>
          <w:sz w:val="24"/>
        </w:rPr>
        <w:tab/>
      </w:r>
      <w:r>
        <w:rPr>
          <w:rFonts w:ascii="Arial" w:hAnsi="Arial" w:cs="Arial"/>
          <w:b/>
          <w:sz w:val="24"/>
        </w:rPr>
        <w:t>DNN association for served slices in Terminal response for slice info and Envelope slice status command</w:t>
      </w:r>
    </w:p>
    <w:p w14:paraId="0031917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r>
        <w:rPr>
          <w:i/>
        </w:rPr>
        <w:tab/>
        <w:t xml:space="preserve">  CR-0871  rev 2 Cat: B (Rel-19)</w:t>
      </w:r>
      <w:r>
        <w:rPr>
          <w:i/>
        </w:rPr>
        <w:br/>
      </w:r>
      <w:r>
        <w:rPr>
          <w:i/>
        </w:rPr>
        <w:br/>
      </w:r>
      <w:r>
        <w:rPr>
          <w:i/>
        </w:rPr>
        <w:tab/>
      </w:r>
      <w:r>
        <w:rPr>
          <w:i/>
        </w:rPr>
        <w:tab/>
      </w:r>
      <w:r>
        <w:rPr>
          <w:i/>
        </w:rPr>
        <w:tab/>
      </w:r>
      <w:r>
        <w:rPr>
          <w:i/>
        </w:rPr>
        <w:tab/>
      </w:r>
      <w:r>
        <w:rPr>
          <w:i/>
        </w:rPr>
        <w:tab/>
        <w:t>Source: Apple AB Denmark, Thales</w:t>
      </w:r>
    </w:p>
    <w:p w14:paraId="797050C4" w14:textId="77777777" w:rsidR="00E62E03" w:rsidRDefault="00E62E03" w:rsidP="00E62E03">
      <w:pPr>
        <w:rPr>
          <w:color w:val="808080"/>
        </w:rPr>
      </w:pPr>
      <w:r>
        <w:rPr>
          <w:color w:val="808080"/>
        </w:rPr>
        <w:t>(Replaces C6-250325)</w:t>
      </w:r>
    </w:p>
    <w:p w14:paraId="3857D8D4" w14:textId="77777777" w:rsidR="00E62E03" w:rsidRDefault="00E62E03" w:rsidP="00E62E03">
      <w:pPr>
        <w:rPr>
          <w:rFonts w:ascii="Arial" w:hAnsi="Arial" w:cs="Arial"/>
          <w:b/>
        </w:rPr>
      </w:pPr>
      <w:r>
        <w:rPr>
          <w:rFonts w:ascii="Arial" w:hAnsi="Arial" w:cs="Arial"/>
          <w:b/>
        </w:rPr>
        <w:t xml:space="preserve">Discussion: </w:t>
      </w:r>
    </w:p>
    <w:p w14:paraId="55C3E9B5" w14:textId="77777777" w:rsidR="00E62E03" w:rsidRDefault="00E62E03" w:rsidP="00E62E03">
      <w:r>
        <w:t>Some editorial corrections and formatting.</w:t>
      </w:r>
    </w:p>
    <w:p w14:paraId="3976156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C6-250339</w:t>
      </w:r>
      <w:r>
        <w:rPr>
          <w:color w:val="993300"/>
          <w:u w:val="single"/>
        </w:rPr>
        <w:t>.</w:t>
      </w:r>
    </w:p>
    <w:p w14:paraId="64B3C838" w14:textId="03C83EE7" w:rsidR="00E62E03" w:rsidRDefault="00E62E03" w:rsidP="00E62E03">
      <w:pPr>
        <w:rPr>
          <w:rFonts w:ascii="Arial" w:hAnsi="Arial" w:cs="Arial"/>
          <w:b/>
          <w:sz w:val="24"/>
        </w:rPr>
      </w:pPr>
      <w:r>
        <w:rPr>
          <w:rFonts w:ascii="Arial" w:hAnsi="Arial" w:cs="Arial"/>
          <w:b/>
          <w:color w:val="0000FF"/>
          <w:sz w:val="24"/>
        </w:rPr>
        <w:t>C6-250339</w:t>
      </w:r>
      <w:r>
        <w:rPr>
          <w:rFonts w:ascii="Arial" w:hAnsi="Arial" w:cs="Arial"/>
          <w:b/>
          <w:color w:val="0000FF"/>
          <w:sz w:val="24"/>
        </w:rPr>
        <w:tab/>
      </w:r>
      <w:r>
        <w:rPr>
          <w:rFonts w:ascii="Arial" w:hAnsi="Arial" w:cs="Arial"/>
          <w:b/>
          <w:sz w:val="24"/>
        </w:rPr>
        <w:t>DNN association for served slices in Terminal response for slice info and Envelope slice status command</w:t>
      </w:r>
    </w:p>
    <w:p w14:paraId="2FBC1BF2"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r>
        <w:rPr>
          <w:i/>
        </w:rPr>
        <w:tab/>
        <w:t xml:space="preserve">  CR-0871  rev 3 Cat: B (Rel-19)</w:t>
      </w:r>
      <w:r>
        <w:rPr>
          <w:i/>
        </w:rPr>
        <w:br/>
      </w:r>
      <w:r>
        <w:rPr>
          <w:i/>
        </w:rPr>
        <w:br/>
      </w:r>
      <w:r>
        <w:rPr>
          <w:i/>
        </w:rPr>
        <w:tab/>
      </w:r>
      <w:r>
        <w:rPr>
          <w:i/>
        </w:rPr>
        <w:tab/>
      </w:r>
      <w:r>
        <w:rPr>
          <w:i/>
        </w:rPr>
        <w:tab/>
      </w:r>
      <w:r>
        <w:rPr>
          <w:i/>
        </w:rPr>
        <w:tab/>
      </w:r>
      <w:r>
        <w:rPr>
          <w:i/>
        </w:rPr>
        <w:tab/>
        <w:t>Source: Apple AB Denmark, Thales</w:t>
      </w:r>
    </w:p>
    <w:p w14:paraId="45C17BDB" w14:textId="77777777" w:rsidR="00E62E03" w:rsidRDefault="00E62E03" w:rsidP="00E62E03">
      <w:pPr>
        <w:rPr>
          <w:color w:val="808080"/>
        </w:rPr>
      </w:pPr>
      <w:r>
        <w:rPr>
          <w:color w:val="808080"/>
        </w:rPr>
        <w:lastRenderedPageBreak/>
        <w:t>(Replaces C6-250333)</w:t>
      </w:r>
    </w:p>
    <w:p w14:paraId="4287F49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736F8" w14:textId="1235250B" w:rsidR="00E62E03" w:rsidRDefault="00E62E03" w:rsidP="00E62E03">
      <w:pPr>
        <w:rPr>
          <w:rFonts w:ascii="Arial" w:hAnsi="Arial" w:cs="Arial"/>
          <w:b/>
          <w:sz w:val="24"/>
        </w:rPr>
      </w:pPr>
      <w:r>
        <w:rPr>
          <w:rFonts w:ascii="Arial" w:hAnsi="Arial" w:cs="Arial"/>
          <w:b/>
          <w:color w:val="0000FF"/>
          <w:sz w:val="24"/>
        </w:rPr>
        <w:t>C6-250288</w:t>
      </w:r>
      <w:r>
        <w:rPr>
          <w:rFonts w:ascii="Arial" w:hAnsi="Arial" w:cs="Arial"/>
          <w:b/>
          <w:color w:val="0000FF"/>
          <w:sz w:val="24"/>
        </w:rPr>
        <w:tab/>
      </w:r>
      <w:r>
        <w:rPr>
          <w:rFonts w:ascii="Arial" w:hAnsi="Arial" w:cs="Arial"/>
          <w:b/>
          <w:sz w:val="24"/>
        </w:rPr>
        <w:t>AUTS computation formula removal then add reference to TS 33.102</w:t>
      </w:r>
    </w:p>
    <w:p w14:paraId="53C0D6D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r>
        <w:rPr>
          <w:i/>
        </w:rPr>
        <w:tab/>
        <w:t xml:space="preserve">  CR-1077  Cat: F (Rel-19)</w:t>
      </w:r>
      <w:r>
        <w:rPr>
          <w:i/>
        </w:rPr>
        <w:br/>
      </w:r>
      <w:r>
        <w:rPr>
          <w:i/>
        </w:rPr>
        <w:br/>
      </w:r>
      <w:r>
        <w:rPr>
          <w:i/>
        </w:rPr>
        <w:tab/>
      </w:r>
      <w:r>
        <w:rPr>
          <w:i/>
        </w:rPr>
        <w:tab/>
      </w:r>
      <w:r>
        <w:rPr>
          <w:i/>
        </w:rPr>
        <w:tab/>
      </w:r>
      <w:r>
        <w:rPr>
          <w:i/>
        </w:rPr>
        <w:tab/>
      </w:r>
      <w:r>
        <w:rPr>
          <w:i/>
        </w:rPr>
        <w:tab/>
        <w:t>Source: THALES</w:t>
      </w:r>
    </w:p>
    <w:p w14:paraId="69CECF15" w14:textId="77777777" w:rsidR="00E62E03" w:rsidRDefault="00E62E03" w:rsidP="00E62E03">
      <w:pPr>
        <w:rPr>
          <w:rFonts w:ascii="Arial" w:hAnsi="Arial" w:cs="Arial"/>
          <w:b/>
        </w:rPr>
      </w:pPr>
      <w:r>
        <w:rPr>
          <w:rFonts w:ascii="Arial" w:hAnsi="Arial" w:cs="Arial"/>
          <w:b/>
        </w:rPr>
        <w:t xml:space="preserve">Abstract: </w:t>
      </w:r>
    </w:p>
    <w:p w14:paraId="070C8874" w14:textId="77777777" w:rsidR="00E62E03" w:rsidRDefault="00E62E03" w:rsidP="00E62E03">
      <w:r>
        <w:t xml:space="preserve">In TS 33.102  annex J, SA3 introduced a 'Modified f5*' (SA3 #106-e - CR0282 - S3-220316) in Rel-17 where AK is computed with an additional input (MAC-S). </w:t>
      </w:r>
    </w:p>
    <w:p w14:paraId="7917563D" w14:textId="77777777" w:rsidR="00E62E03" w:rsidRDefault="00E62E03" w:rsidP="00E62E03">
      <w:r>
        <w:t xml:space="preserve">TS 31.102 refers properly to TS 33.102, but also reports AUTS computation from TS 33.102. Consequently, AUTS computation formula copy in TS 31.102 is not </w:t>
      </w:r>
      <w:proofErr w:type="spellStart"/>
      <w:r>
        <w:t>apropriate</w:t>
      </w:r>
      <w:proofErr w:type="spellEnd"/>
      <w:r>
        <w:t xml:space="preserve"> and shall be removed.</w:t>
      </w:r>
    </w:p>
    <w:p w14:paraId="347C2DE1" w14:textId="77777777" w:rsidR="00E62E03" w:rsidRDefault="00E62E03" w:rsidP="00E62E03">
      <w:r>
        <w:t>Furthermore, in Rel-19, new WID Crypto_f5** for alternative f5* (f5**) function was approved (SA3 #106 SP-250360).</w:t>
      </w:r>
    </w:p>
    <w:p w14:paraId="01E45D5F" w14:textId="77777777" w:rsidR="00E62E03" w:rsidRDefault="00E62E03" w:rsidP="00E62E03">
      <w:r>
        <w:t>The 'Modified f5*' was then renamed  to 'f5** function' (SA3 #120 – CR0285 - S3-251157).</w:t>
      </w:r>
    </w:p>
    <w:p w14:paraId="6CD0038C" w14:textId="77777777" w:rsidR="00E62E03" w:rsidRDefault="00E62E03" w:rsidP="00E62E03">
      <w:pPr>
        <w:rPr>
          <w:rFonts w:ascii="Arial" w:hAnsi="Arial" w:cs="Arial"/>
          <w:b/>
        </w:rPr>
      </w:pPr>
      <w:r>
        <w:rPr>
          <w:rFonts w:ascii="Arial" w:hAnsi="Arial" w:cs="Arial"/>
          <w:b/>
        </w:rPr>
        <w:t xml:space="preserve">Discussion: </w:t>
      </w:r>
    </w:p>
    <w:p w14:paraId="3BFCD1FB" w14:textId="77777777" w:rsidR="00E62E03" w:rsidRDefault="00E62E03" w:rsidP="00E62E03">
      <w:r>
        <w:t>The proposed change is incomplete. Enhancement is needed.</w:t>
      </w:r>
    </w:p>
    <w:p w14:paraId="237990D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C6-250310</w:t>
      </w:r>
      <w:r>
        <w:rPr>
          <w:color w:val="993300"/>
          <w:u w:val="single"/>
        </w:rPr>
        <w:t>.</w:t>
      </w:r>
    </w:p>
    <w:p w14:paraId="31ECE8C5" w14:textId="2F8B8FA1" w:rsidR="00E62E03" w:rsidRDefault="00E62E03" w:rsidP="00E62E03">
      <w:pPr>
        <w:rPr>
          <w:rFonts w:ascii="Arial" w:hAnsi="Arial" w:cs="Arial"/>
          <w:b/>
          <w:sz w:val="24"/>
        </w:rPr>
      </w:pPr>
      <w:r>
        <w:rPr>
          <w:rFonts w:ascii="Arial" w:hAnsi="Arial" w:cs="Arial"/>
          <w:b/>
          <w:color w:val="0000FF"/>
          <w:sz w:val="24"/>
        </w:rPr>
        <w:t>C6-250310</w:t>
      </w:r>
      <w:r>
        <w:rPr>
          <w:rFonts w:ascii="Arial" w:hAnsi="Arial" w:cs="Arial"/>
          <w:b/>
          <w:color w:val="0000FF"/>
          <w:sz w:val="24"/>
        </w:rPr>
        <w:tab/>
      </w:r>
      <w:r>
        <w:rPr>
          <w:rFonts w:ascii="Arial" w:hAnsi="Arial" w:cs="Arial"/>
          <w:b/>
          <w:sz w:val="24"/>
        </w:rPr>
        <w:t>AUTS computation formula removal then add reference to TS 33.102</w:t>
      </w:r>
    </w:p>
    <w:p w14:paraId="618B9C8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r>
        <w:rPr>
          <w:i/>
        </w:rPr>
        <w:tab/>
        <w:t xml:space="preserve">  CR-1077  rev 1 Cat: F (Rel-19)</w:t>
      </w:r>
      <w:r>
        <w:rPr>
          <w:i/>
        </w:rPr>
        <w:br/>
      </w:r>
      <w:r>
        <w:rPr>
          <w:i/>
        </w:rPr>
        <w:br/>
      </w:r>
      <w:r>
        <w:rPr>
          <w:i/>
        </w:rPr>
        <w:tab/>
      </w:r>
      <w:r>
        <w:rPr>
          <w:i/>
        </w:rPr>
        <w:tab/>
      </w:r>
      <w:r>
        <w:rPr>
          <w:i/>
        </w:rPr>
        <w:tab/>
      </w:r>
      <w:r>
        <w:rPr>
          <w:i/>
        </w:rPr>
        <w:tab/>
      </w:r>
      <w:r>
        <w:rPr>
          <w:i/>
        </w:rPr>
        <w:tab/>
        <w:t>Source: THALES</w:t>
      </w:r>
    </w:p>
    <w:p w14:paraId="018EF6F4" w14:textId="77777777" w:rsidR="00E62E03" w:rsidRDefault="00E62E03" w:rsidP="00E62E03">
      <w:pPr>
        <w:rPr>
          <w:color w:val="808080"/>
        </w:rPr>
      </w:pPr>
      <w:r>
        <w:rPr>
          <w:color w:val="808080"/>
        </w:rPr>
        <w:t>(Replaces C6-250288)</w:t>
      </w:r>
    </w:p>
    <w:p w14:paraId="2A10F0C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55A0" w14:textId="53DF391E" w:rsidR="00E62E03" w:rsidRDefault="00E62E03" w:rsidP="00E62E03">
      <w:pPr>
        <w:rPr>
          <w:rFonts w:ascii="Arial" w:hAnsi="Arial" w:cs="Arial"/>
          <w:b/>
          <w:sz w:val="24"/>
        </w:rPr>
      </w:pPr>
      <w:r>
        <w:rPr>
          <w:rFonts w:ascii="Arial" w:hAnsi="Arial" w:cs="Arial"/>
          <w:b/>
          <w:color w:val="0000FF"/>
          <w:sz w:val="24"/>
        </w:rPr>
        <w:t>C6-250349</w:t>
      </w:r>
      <w:r>
        <w:rPr>
          <w:rFonts w:ascii="Arial" w:hAnsi="Arial" w:cs="Arial"/>
          <w:b/>
          <w:color w:val="0000FF"/>
          <w:sz w:val="24"/>
        </w:rPr>
        <w:tab/>
      </w:r>
      <w:r>
        <w:rPr>
          <w:rFonts w:ascii="Arial" w:hAnsi="Arial" w:cs="Arial"/>
          <w:b/>
          <w:sz w:val="24"/>
        </w:rPr>
        <w:t>Update of reference to TS 102 223</w:t>
      </w:r>
    </w:p>
    <w:p w14:paraId="18F1FE9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w:t>
      </w:r>
      <w:r>
        <w:rPr>
          <w:i/>
        </w:rPr>
        <w:tab/>
        <w:t xml:space="preserve">  CR-0876  Cat: F (Rel-19)</w:t>
      </w:r>
      <w:r>
        <w:rPr>
          <w:i/>
        </w:rPr>
        <w:br/>
      </w:r>
      <w:r>
        <w:rPr>
          <w:i/>
        </w:rPr>
        <w:br/>
      </w:r>
      <w:r>
        <w:rPr>
          <w:i/>
        </w:rPr>
        <w:tab/>
      </w:r>
      <w:r>
        <w:rPr>
          <w:i/>
        </w:rPr>
        <w:tab/>
      </w:r>
      <w:r>
        <w:rPr>
          <w:i/>
        </w:rPr>
        <w:tab/>
      </w:r>
      <w:r>
        <w:rPr>
          <w:i/>
        </w:rPr>
        <w:tab/>
      </w:r>
      <w:r>
        <w:rPr>
          <w:i/>
        </w:rPr>
        <w:tab/>
        <w:t>Source: G+D MS</w:t>
      </w:r>
    </w:p>
    <w:p w14:paraId="753A419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C6-250352</w:t>
      </w:r>
      <w:r>
        <w:rPr>
          <w:color w:val="993300"/>
          <w:u w:val="single"/>
        </w:rPr>
        <w:t>.</w:t>
      </w:r>
    </w:p>
    <w:p w14:paraId="3570F435" w14:textId="53EA2330" w:rsidR="00E62E03" w:rsidRDefault="00E62E03" w:rsidP="00E62E03">
      <w:pPr>
        <w:rPr>
          <w:rFonts w:ascii="Arial" w:hAnsi="Arial" w:cs="Arial"/>
          <w:b/>
          <w:sz w:val="24"/>
        </w:rPr>
      </w:pPr>
      <w:r>
        <w:rPr>
          <w:rFonts w:ascii="Arial" w:hAnsi="Arial" w:cs="Arial"/>
          <w:b/>
          <w:color w:val="0000FF"/>
          <w:sz w:val="24"/>
        </w:rPr>
        <w:t>C6-250352</w:t>
      </w:r>
      <w:r>
        <w:rPr>
          <w:rFonts w:ascii="Arial" w:hAnsi="Arial" w:cs="Arial"/>
          <w:b/>
          <w:color w:val="0000FF"/>
          <w:sz w:val="24"/>
        </w:rPr>
        <w:tab/>
      </w:r>
      <w:r>
        <w:rPr>
          <w:rFonts w:ascii="Arial" w:hAnsi="Arial" w:cs="Arial"/>
          <w:b/>
          <w:sz w:val="24"/>
        </w:rPr>
        <w:t>Update of reference to TS 102 223</w:t>
      </w:r>
    </w:p>
    <w:p w14:paraId="58BD50A2"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w:t>
      </w:r>
      <w:r>
        <w:rPr>
          <w:i/>
        </w:rPr>
        <w:tab/>
        <w:t xml:space="preserve">  CR-0876  rev 1 Cat: F (Rel-19)</w:t>
      </w:r>
      <w:r>
        <w:rPr>
          <w:i/>
        </w:rPr>
        <w:br/>
      </w:r>
      <w:r>
        <w:rPr>
          <w:i/>
        </w:rPr>
        <w:br/>
      </w:r>
      <w:r>
        <w:rPr>
          <w:i/>
        </w:rPr>
        <w:tab/>
      </w:r>
      <w:r>
        <w:rPr>
          <w:i/>
        </w:rPr>
        <w:tab/>
      </w:r>
      <w:r>
        <w:rPr>
          <w:i/>
        </w:rPr>
        <w:tab/>
      </w:r>
      <w:r>
        <w:rPr>
          <w:i/>
        </w:rPr>
        <w:tab/>
      </w:r>
      <w:r>
        <w:rPr>
          <w:i/>
        </w:rPr>
        <w:tab/>
        <w:t>Source: G+D MS</w:t>
      </w:r>
    </w:p>
    <w:p w14:paraId="1F7E9547" w14:textId="77777777" w:rsidR="00E62E03" w:rsidRDefault="00E62E03" w:rsidP="00E62E03">
      <w:pPr>
        <w:rPr>
          <w:color w:val="808080"/>
        </w:rPr>
      </w:pPr>
      <w:r>
        <w:rPr>
          <w:color w:val="808080"/>
        </w:rPr>
        <w:t>(Replaces C6-250349)</w:t>
      </w:r>
    </w:p>
    <w:p w14:paraId="3D3784D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C1CCD" w14:textId="77777777" w:rsidR="00E62E03" w:rsidRDefault="00E62E03" w:rsidP="00E62E03">
      <w:pPr>
        <w:pStyle w:val="Heading3"/>
      </w:pPr>
      <w:bookmarkStart w:id="188" w:name="_Toc199144322"/>
      <w:r>
        <w:lastRenderedPageBreak/>
        <w:t>19.5</w:t>
      </w:r>
      <w:r>
        <w:tab/>
        <w:t>CT Aspects on Minimize the Number of Policy Associations [TEI_19_MINPA]</w:t>
      </w:r>
      <w:bookmarkEnd w:id="188"/>
    </w:p>
    <w:p w14:paraId="0FA45C71" w14:textId="77777777" w:rsidR="00E62E03" w:rsidRDefault="00E62E03" w:rsidP="00E62E03">
      <w:pPr>
        <w:pStyle w:val="Heading3"/>
      </w:pPr>
      <w:bookmarkStart w:id="189" w:name="_Toc199144323"/>
      <w:r>
        <w:t>19.6</w:t>
      </w:r>
      <w:r>
        <w:tab/>
        <w:t>CT aspects of Enhancing Parameter Provisioning with static UE IP address and UP security policy [TEI19_IP_SP_EXP]</w:t>
      </w:r>
      <w:bookmarkEnd w:id="189"/>
    </w:p>
    <w:p w14:paraId="1EB844EA" w14:textId="77777777" w:rsidR="00E62E03" w:rsidRDefault="00E62E03" w:rsidP="00E62E03">
      <w:pPr>
        <w:pStyle w:val="Heading3"/>
      </w:pPr>
      <w:bookmarkStart w:id="190" w:name="_Toc199144324"/>
      <w:r>
        <w:t>19.7</w:t>
      </w:r>
      <w:r>
        <w:tab/>
        <w:t>CT aspects of Providing per-subscriber VLAN instructions from UDM and DN-AAA [TEI19_VLANSUB]</w:t>
      </w:r>
      <w:bookmarkEnd w:id="190"/>
    </w:p>
    <w:p w14:paraId="7C21A8C9" w14:textId="77777777" w:rsidR="00E62E03" w:rsidRDefault="00E62E03" w:rsidP="00E62E03">
      <w:pPr>
        <w:pStyle w:val="Heading3"/>
      </w:pPr>
      <w:bookmarkStart w:id="191" w:name="_Toc199144325"/>
      <w:r>
        <w:t>19.8</w:t>
      </w:r>
      <w:r>
        <w:tab/>
        <w:t>CT Aspects of Application Layer Support for Uncrewed Aerial Systems (UAS), Phase 3[UASAPP_Ph3]</w:t>
      </w:r>
      <w:bookmarkEnd w:id="191"/>
    </w:p>
    <w:p w14:paraId="08EB1ABB" w14:textId="77777777" w:rsidR="00E62E03" w:rsidRDefault="00E62E03" w:rsidP="00E62E03">
      <w:pPr>
        <w:pStyle w:val="Heading3"/>
      </w:pPr>
      <w:bookmarkStart w:id="192" w:name="_Toc199144326"/>
      <w:r>
        <w:t>19.9</w:t>
      </w:r>
      <w:r>
        <w:tab/>
        <w:t>CT aspects for Enabling Edge Applications Phase 3[EDGEAPP_Ph3]</w:t>
      </w:r>
      <w:bookmarkEnd w:id="192"/>
    </w:p>
    <w:p w14:paraId="7B865F91" w14:textId="77777777" w:rsidR="00E62E03" w:rsidRDefault="00E62E03" w:rsidP="00E62E03">
      <w:pPr>
        <w:pStyle w:val="Heading3"/>
      </w:pPr>
      <w:bookmarkStart w:id="193" w:name="_Toc199144327"/>
      <w:r>
        <w:t>19.10</w:t>
      </w:r>
      <w:r>
        <w:tab/>
        <w:t>Service Based Interface Protocol Improvements Release 19 [SBIProtoc19]</w:t>
      </w:r>
      <w:bookmarkEnd w:id="193"/>
    </w:p>
    <w:p w14:paraId="2D8AAF40" w14:textId="77777777" w:rsidR="00E62E03" w:rsidRDefault="00E62E03" w:rsidP="00E62E03">
      <w:pPr>
        <w:pStyle w:val="Heading3"/>
      </w:pPr>
      <w:bookmarkStart w:id="194" w:name="_Toc199144328"/>
      <w:r>
        <w:t>19.11</w:t>
      </w:r>
      <w:r>
        <w:tab/>
        <w:t>Subscriber Data Migration [SUBDMIG]</w:t>
      </w:r>
      <w:bookmarkEnd w:id="194"/>
    </w:p>
    <w:p w14:paraId="7CC33BA5" w14:textId="77777777" w:rsidR="00E62E03" w:rsidRDefault="00E62E03" w:rsidP="00E62E03">
      <w:pPr>
        <w:pStyle w:val="Heading3"/>
      </w:pPr>
      <w:bookmarkStart w:id="195" w:name="_Toc199144329"/>
      <w:r>
        <w:t>19.12</w:t>
      </w:r>
      <w:r>
        <w:tab/>
        <w:t>Rel-19 Enhancements of 3GPP Northbound and Application Layer Interfaces and APIs[NBI19]</w:t>
      </w:r>
      <w:bookmarkEnd w:id="195"/>
    </w:p>
    <w:p w14:paraId="2E358273" w14:textId="77777777" w:rsidR="00E62E03" w:rsidRDefault="00E62E03" w:rsidP="00E62E03">
      <w:pPr>
        <w:pStyle w:val="Heading3"/>
      </w:pPr>
      <w:bookmarkStart w:id="196" w:name="_Toc199144330"/>
      <w:r>
        <w:t>19.13</w:t>
      </w:r>
      <w:r>
        <w:tab/>
        <w:t>IMS Stage-3 IETF Protocol Alignment [IMSProtoc19]</w:t>
      </w:r>
      <w:bookmarkEnd w:id="196"/>
    </w:p>
    <w:p w14:paraId="2FA3BACF" w14:textId="77777777" w:rsidR="00E62E03" w:rsidRDefault="00E62E03" w:rsidP="00E62E03">
      <w:pPr>
        <w:pStyle w:val="Heading3"/>
      </w:pPr>
      <w:bookmarkStart w:id="197" w:name="_Toc199144331"/>
      <w:r>
        <w:t>19.14</w:t>
      </w:r>
      <w:r>
        <w:tab/>
        <w:t>Protocol enhancements for Mission Critical Services [MCProtoc19]</w:t>
      </w:r>
      <w:bookmarkEnd w:id="197"/>
    </w:p>
    <w:p w14:paraId="09F789D1" w14:textId="77777777" w:rsidR="00E62E03" w:rsidRDefault="00E62E03" w:rsidP="00E62E03">
      <w:pPr>
        <w:pStyle w:val="Heading3"/>
      </w:pPr>
      <w:bookmarkStart w:id="198" w:name="_Toc199144332"/>
      <w:r>
        <w:t>19.15</w:t>
      </w:r>
      <w:r>
        <w:tab/>
        <w:t>Enhancement of controlling RAT utilization [ECRATU]</w:t>
      </w:r>
      <w:bookmarkEnd w:id="198"/>
    </w:p>
    <w:p w14:paraId="507F5EC0" w14:textId="77777777" w:rsidR="00E62E03" w:rsidRDefault="00E62E03" w:rsidP="00E62E03">
      <w:pPr>
        <w:pStyle w:val="Heading3"/>
      </w:pPr>
      <w:bookmarkStart w:id="199" w:name="_Toc199144333"/>
      <w:r>
        <w:t>19.16</w:t>
      </w:r>
      <w:r>
        <w:tab/>
        <w:t>Enhanced Mission Critical Location Management [</w:t>
      </w:r>
      <w:proofErr w:type="spellStart"/>
      <w:r>
        <w:t>enhMCLoc</w:t>
      </w:r>
      <w:proofErr w:type="spellEnd"/>
      <w:r>
        <w:t>]</w:t>
      </w:r>
      <w:bookmarkEnd w:id="199"/>
    </w:p>
    <w:p w14:paraId="04239077" w14:textId="77777777" w:rsidR="00E62E03" w:rsidRDefault="00E62E03" w:rsidP="00E62E03">
      <w:pPr>
        <w:pStyle w:val="Heading3"/>
      </w:pPr>
      <w:bookmarkStart w:id="200" w:name="_Toc199144334"/>
      <w:r>
        <w:t>19.17</w:t>
      </w:r>
      <w:r>
        <w:tab/>
        <w:t>Stage-3 5GS NAS protocol development 19 general aspects [5GProtoc19]</w:t>
      </w:r>
      <w:bookmarkEnd w:id="200"/>
    </w:p>
    <w:p w14:paraId="6D1EBB45" w14:textId="77777777" w:rsidR="00E62E03" w:rsidRDefault="00E62E03" w:rsidP="00E62E03">
      <w:pPr>
        <w:pStyle w:val="Heading3"/>
      </w:pPr>
      <w:bookmarkStart w:id="201" w:name="_Toc199144335"/>
      <w:r>
        <w:t>19.18</w:t>
      </w:r>
      <w:r>
        <w:tab/>
        <w:t>Stage-3 5GS NAS protocol development 19 non 3GPP aspects [5GProtoc19-non3GPP]</w:t>
      </w:r>
      <w:bookmarkEnd w:id="201"/>
    </w:p>
    <w:p w14:paraId="4A97A33A" w14:textId="77777777" w:rsidR="00E62E03" w:rsidRDefault="00E62E03" w:rsidP="00E62E03">
      <w:pPr>
        <w:pStyle w:val="Heading3"/>
      </w:pPr>
      <w:bookmarkStart w:id="202" w:name="_Toc199144336"/>
      <w:r>
        <w:t>19.19</w:t>
      </w:r>
      <w:r>
        <w:tab/>
        <w:t>Stage-3 SAE Protocol Development general [SAES19]</w:t>
      </w:r>
      <w:bookmarkEnd w:id="202"/>
    </w:p>
    <w:p w14:paraId="48AAD95F" w14:textId="77777777" w:rsidR="00E62E03" w:rsidRDefault="00E62E03" w:rsidP="00E62E03">
      <w:pPr>
        <w:pStyle w:val="Heading3"/>
      </w:pPr>
      <w:bookmarkStart w:id="203" w:name="_Toc199144337"/>
      <w:r>
        <w:t>19.20</w:t>
      </w:r>
      <w:r>
        <w:tab/>
        <w:t>Stage3 SAE Protocol Development non 3GPP [SAES19-non3GPP]</w:t>
      </w:r>
      <w:bookmarkEnd w:id="203"/>
    </w:p>
    <w:p w14:paraId="132C6F3D" w14:textId="77777777" w:rsidR="00E62E03" w:rsidRDefault="00E62E03" w:rsidP="00E62E03">
      <w:pPr>
        <w:pStyle w:val="Heading3"/>
      </w:pPr>
      <w:bookmarkStart w:id="204" w:name="_Toc199144338"/>
      <w:r>
        <w:t>19.21</w:t>
      </w:r>
      <w:r>
        <w:tab/>
        <w:t>CT Aspects of Indirect Network Sharing  [TEI19_NetShare]</w:t>
      </w:r>
      <w:bookmarkEnd w:id="204"/>
    </w:p>
    <w:p w14:paraId="5C98239A" w14:textId="77777777" w:rsidR="00E62E03" w:rsidRDefault="00E62E03" w:rsidP="00E62E03">
      <w:pPr>
        <w:pStyle w:val="Heading3"/>
      </w:pPr>
      <w:bookmarkStart w:id="205" w:name="_Toc199144339"/>
      <w:r>
        <w:t>19.22</w:t>
      </w:r>
      <w:r>
        <w:tab/>
        <w:t>CT aspects of railways specific enhancements to mission critical services [FRMCS_Ph5]</w:t>
      </w:r>
      <w:bookmarkEnd w:id="205"/>
    </w:p>
    <w:p w14:paraId="7017D486" w14:textId="77777777" w:rsidR="00E62E03" w:rsidRDefault="00E62E03" w:rsidP="00E62E03">
      <w:pPr>
        <w:pStyle w:val="Heading3"/>
      </w:pPr>
      <w:bookmarkStart w:id="206" w:name="_Toc199144340"/>
      <w:r>
        <w:lastRenderedPageBreak/>
        <w:t>19.23</w:t>
      </w:r>
      <w:r>
        <w:tab/>
        <w:t>CT aspects of Architecture support of roaming value-added services [TEI19_RVAS]</w:t>
      </w:r>
      <w:bookmarkEnd w:id="206"/>
    </w:p>
    <w:p w14:paraId="22DDA506" w14:textId="77777777" w:rsidR="00E62E03" w:rsidRDefault="00E62E03" w:rsidP="00E62E03">
      <w:pPr>
        <w:pStyle w:val="Heading3"/>
      </w:pPr>
      <w:bookmarkStart w:id="207" w:name="_Toc199144341"/>
      <w:r>
        <w:t>19.24</w:t>
      </w:r>
      <w:r>
        <w:tab/>
        <w:t>CT Aspects of On-demand broadcast of GNSS assistance enhancement [TEI19_OBGAD]</w:t>
      </w:r>
      <w:bookmarkEnd w:id="207"/>
    </w:p>
    <w:p w14:paraId="14A39E2D" w14:textId="77777777" w:rsidR="00E62E03" w:rsidRDefault="00E62E03" w:rsidP="00E62E03">
      <w:pPr>
        <w:pStyle w:val="Heading3"/>
      </w:pPr>
      <w:bookmarkStart w:id="208" w:name="_Toc199144342"/>
      <w:r>
        <w:t>19.25</w:t>
      </w:r>
      <w:r>
        <w:tab/>
        <w:t>CT aspects of NF discovery and selection by target PLMN [TEI19_NFsel_by_tPLMN]</w:t>
      </w:r>
      <w:bookmarkEnd w:id="208"/>
    </w:p>
    <w:p w14:paraId="37E2D705" w14:textId="77777777" w:rsidR="00E62E03" w:rsidRDefault="00E62E03" w:rsidP="00E62E03">
      <w:pPr>
        <w:pStyle w:val="Heading3"/>
      </w:pPr>
      <w:bookmarkStart w:id="209" w:name="_Toc199144343"/>
      <w:r>
        <w:t>19.26</w:t>
      </w:r>
      <w:r>
        <w:tab/>
        <w:t>CT aspects of enhancement of support for Edge Computing in 5G Core network - Phase 3 [eEDGE_5GC_Ph3]</w:t>
      </w:r>
      <w:bookmarkEnd w:id="209"/>
    </w:p>
    <w:p w14:paraId="37577A8E" w14:textId="77777777" w:rsidR="00E62E03" w:rsidRDefault="00E62E03" w:rsidP="00E62E03">
      <w:pPr>
        <w:pStyle w:val="Heading3"/>
      </w:pPr>
      <w:bookmarkStart w:id="210" w:name="_Toc199144344"/>
      <w:r>
        <w:t>19.27</w:t>
      </w:r>
      <w:r>
        <w:tab/>
        <w:t>MPS for IMS Messaging and SMS services [MPS4msg]</w:t>
      </w:r>
      <w:bookmarkEnd w:id="210"/>
    </w:p>
    <w:p w14:paraId="176EBFA9" w14:textId="77777777" w:rsidR="00E62E03" w:rsidRDefault="00E62E03" w:rsidP="00E62E03">
      <w:pPr>
        <w:pStyle w:val="Heading3"/>
      </w:pPr>
      <w:bookmarkStart w:id="211" w:name="_Toc199144345"/>
      <w:r>
        <w:t>19.28</w:t>
      </w:r>
      <w:r>
        <w:tab/>
        <w:t>Identifying non-3GPP Devices Connecting behind a UE or 5G-RG [UIA_ARC]</w:t>
      </w:r>
      <w:bookmarkEnd w:id="211"/>
    </w:p>
    <w:p w14:paraId="45FC0BA4" w14:textId="77777777" w:rsidR="00E62E03" w:rsidRDefault="00E62E03" w:rsidP="00E62E03">
      <w:pPr>
        <w:pStyle w:val="Heading3"/>
      </w:pPr>
      <w:bookmarkStart w:id="212" w:name="_Toc199144346"/>
      <w:r>
        <w:t>19.29</w:t>
      </w:r>
      <w:r>
        <w:tab/>
        <w:t>CT aspects on Spending Limits for UE Policies in Roaming scenario [TEI19_SLUPiR]</w:t>
      </w:r>
      <w:bookmarkEnd w:id="212"/>
    </w:p>
    <w:p w14:paraId="43656558" w14:textId="77777777" w:rsidR="00E62E03" w:rsidRDefault="00E62E03" w:rsidP="00E62E03">
      <w:pPr>
        <w:pStyle w:val="Heading3"/>
      </w:pPr>
      <w:bookmarkStart w:id="213" w:name="_Toc199144347"/>
      <w:r>
        <w:t>19.31</w:t>
      </w:r>
      <w:r>
        <w:tab/>
        <w:t>CT Aspects of Phase3 for UAS, UAV and UAM [UAS_Ph3]</w:t>
      </w:r>
      <w:bookmarkEnd w:id="213"/>
    </w:p>
    <w:p w14:paraId="706F7C87" w14:textId="77777777" w:rsidR="00E62E03" w:rsidRDefault="00E62E03" w:rsidP="00E62E03">
      <w:pPr>
        <w:pStyle w:val="Heading3"/>
      </w:pPr>
      <w:bookmarkStart w:id="214" w:name="_Toc199144348"/>
      <w:r>
        <w:t>19.32</w:t>
      </w:r>
      <w:r>
        <w:tab/>
        <w:t>CT aspects of enhanced application layer support for location services [</w:t>
      </w:r>
      <w:proofErr w:type="spellStart"/>
      <w:r>
        <w:t>eLSAPP</w:t>
      </w:r>
      <w:proofErr w:type="spellEnd"/>
      <w:r>
        <w:t>]</w:t>
      </w:r>
      <w:bookmarkEnd w:id="214"/>
    </w:p>
    <w:p w14:paraId="7B10FAE5" w14:textId="77777777" w:rsidR="00E62E03" w:rsidRDefault="00E62E03" w:rsidP="00E62E03">
      <w:pPr>
        <w:pStyle w:val="Heading3"/>
      </w:pPr>
      <w:bookmarkStart w:id="215" w:name="_Toc199144349"/>
      <w:r>
        <w:t>19.33</w:t>
      </w:r>
      <w:r>
        <w:tab/>
        <w:t>CT aspects of SEAL data delivery enabler for vertical applications Phase 2 [SEALDD_Ph2]</w:t>
      </w:r>
      <w:bookmarkEnd w:id="215"/>
    </w:p>
    <w:p w14:paraId="2EE2A88B" w14:textId="77777777" w:rsidR="00E62E03" w:rsidRDefault="00E62E03" w:rsidP="00E62E03">
      <w:pPr>
        <w:pStyle w:val="Heading3"/>
      </w:pPr>
      <w:bookmarkStart w:id="216" w:name="_Toc199144350"/>
      <w:r>
        <w:t>19.34</w:t>
      </w:r>
      <w:r>
        <w:tab/>
        <w:t>CT aspects of integration of satellite components in the 5G architecture Phase 3 [5GSAT_Ph3_ARCH]</w:t>
      </w:r>
      <w:bookmarkEnd w:id="216"/>
    </w:p>
    <w:p w14:paraId="6F84A853" w14:textId="77777777" w:rsidR="00E62E03" w:rsidRDefault="00E62E03" w:rsidP="00E62E03">
      <w:pPr>
        <w:pStyle w:val="Heading3"/>
      </w:pPr>
      <w:bookmarkStart w:id="217" w:name="_Toc199144351"/>
      <w:r>
        <w:t>19.35</w:t>
      </w:r>
      <w:r>
        <w:tab/>
        <w:t xml:space="preserve">CT aspects of </w:t>
      </w:r>
      <w:proofErr w:type="spellStart"/>
      <w:r>
        <w:t>ProSe</w:t>
      </w:r>
      <w:proofErr w:type="spellEnd"/>
      <w:r>
        <w:t xml:space="preserve"> support in NPN [TEI19_ProSe_NPN]</w:t>
      </w:r>
      <w:bookmarkEnd w:id="217"/>
    </w:p>
    <w:p w14:paraId="483D7D7D" w14:textId="0D70978A" w:rsidR="00E62E03" w:rsidRDefault="00E62E03" w:rsidP="00E62E03">
      <w:pPr>
        <w:rPr>
          <w:rFonts w:ascii="Arial" w:hAnsi="Arial" w:cs="Arial"/>
          <w:b/>
          <w:sz w:val="24"/>
        </w:rPr>
      </w:pPr>
      <w:r>
        <w:rPr>
          <w:rFonts w:ascii="Arial" w:hAnsi="Arial" w:cs="Arial"/>
          <w:b/>
          <w:color w:val="0000FF"/>
          <w:sz w:val="24"/>
        </w:rPr>
        <w:t>C6-250276</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51C54602" w14:textId="77777777" w:rsidR="00E62E03" w:rsidRDefault="00E62E03" w:rsidP="00E62E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73E8DE50" w14:textId="77777777" w:rsidR="00E62E03" w:rsidRDefault="00E62E03" w:rsidP="00E62E03">
      <w:pPr>
        <w:rPr>
          <w:color w:val="808080"/>
        </w:rPr>
      </w:pPr>
      <w:r>
        <w:rPr>
          <w:color w:val="808080"/>
        </w:rPr>
        <w:t>(Replaces CP-242106)</w:t>
      </w:r>
    </w:p>
    <w:p w14:paraId="3619949C" w14:textId="77777777" w:rsidR="00E62E03" w:rsidRDefault="00E62E03" w:rsidP="00E62E03">
      <w:pPr>
        <w:rPr>
          <w:rFonts w:ascii="Arial" w:hAnsi="Arial" w:cs="Arial"/>
          <w:b/>
        </w:rPr>
      </w:pPr>
      <w:r>
        <w:rPr>
          <w:rFonts w:ascii="Arial" w:hAnsi="Arial" w:cs="Arial"/>
          <w:b/>
        </w:rPr>
        <w:t xml:space="preserve">Discussion: </w:t>
      </w:r>
    </w:p>
    <w:p w14:paraId="1EAF2B3E" w14:textId="77777777" w:rsidR="00E62E03" w:rsidRDefault="00E62E03" w:rsidP="00E62E03">
      <w:r>
        <w:t>Removal of CT6 impacts from the WID.</w:t>
      </w:r>
    </w:p>
    <w:p w14:paraId="348FFFFA" w14:textId="77777777" w:rsidR="00E62E03" w:rsidRDefault="00E62E03" w:rsidP="00E62E03">
      <w:r>
        <w:t xml:space="preserve">Therefore also </w:t>
      </w:r>
      <w:proofErr w:type="spellStart"/>
      <w:r>
        <w:t>tickbox</w:t>
      </w:r>
      <w:proofErr w:type="spellEnd"/>
      <w:r>
        <w:t xml:space="preserve"> to be changed for CT6.</w:t>
      </w:r>
    </w:p>
    <w:p w14:paraId="620F5C8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C6-250311</w:t>
      </w:r>
      <w:r>
        <w:rPr>
          <w:color w:val="993300"/>
          <w:u w:val="single"/>
        </w:rPr>
        <w:t>.</w:t>
      </w:r>
    </w:p>
    <w:p w14:paraId="43ADFA43" w14:textId="062149A7" w:rsidR="00E62E03" w:rsidRDefault="00E62E03" w:rsidP="00E62E03">
      <w:pPr>
        <w:rPr>
          <w:rFonts w:ascii="Arial" w:hAnsi="Arial" w:cs="Arial"/>
          <w:b/>
          <w:sz w:val="24"/>
        </w:rPr>
      </w:pPr>
      <w:r>
        <w:rPr>
          <w:rFonts w:ascii="Arial" w:hAnsi="Arial" w:cs="Arial"/>
          <w:b/>
          <w:color w:val="0000FF"/>
          <w:sz w:val="24"/>
        </w:rPr>
        <w:t>C6-250311</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7DE23017" w14:textId="77777777" w:rsidR="00E62E03" w:rsidRDefault="00E62E03" w:rsidP="00E62E0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03EA26E4" w14:textId="77777777" w:rsidR="00E62E03" w:rsidRDefault="00E62E03" w:rsidP="00E62E03">
      <w:pPr>
        <w:rPr>
          <w:color w:val="808080"/>
        </w:rPr>
      </w:pPr>
      <w:r>
        <w:rPr>
          <w:color w:val="808080"/>
        </w:rPr>
        <w:t>(Replaces C6-250276)</w:t>
      </w:r>
    </w:p>
    <w:p w14:paraId="044D0B7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066FCB" w14:textId="77777777" w:rsidR="00E62E03" w:rsidRDefault="00E62E03" w:rsidP="00E62E03">
      <w:pPr>
        <w:pStyle w:val="Heading3"/>
      </w:pPr>
      <w:bookmarkStart w:id="218" w:name="_Toc199144352"/>
      <w:r>
        <w:t>19.36</w:t>
      </w:r>
      <w:r>
        <w:tab/>
        <w:t>CT aspects of Proximity-based Services in 5GS Phase 3 [5G_ProSe_Ph3]</w:t>
      </w:r>
      <w:bookmarkEnd w:id="218"/>
    </w:p>
    <w:p w14:paraId="6AC39E9B" w14:textId="155021B6" w:rsidR="00E62E03" w:rsidRDefault="00E62E03" w:rsidP="00E62E03">
      <w:pPr>
        <w:rPr>
          <w:rFonts w:ascii="Arial" w:hAnsi="Arial" w:cs="Arial"/>
          <w:b/>
          <w:sz w:val="24"/>
        </w:rPr>
      </w:pPr>
      <w:r>
        <w:rPr>
          <w:rFonts w:ascii="Arial" w:hAnsi="Arial" w:cs="Arial"/>
          <w:b/>
          <w:color w:val="0000FF"/>
          <w:sz w:val="24"/>
        </w:rPr>
        <w:t>C6-250274</w:t>
      </w:r>
      <w:r>
        <w:rPr>
          <w:rFonts w:ascii="Arial" w:hAnsi="Arial" w:cs="Arial"/>
          <w:b/>
          <w:color w:val="0000FF"/>
          <w:sz w:val="24"/>
        </w:rPr>
        <w:tab/>
      </w:r>
      <w:r>
        <w:rPr>
          <w:rFonts w:ascii="Arial" w:hAnsi="Arial" w:cs="Arial"/>
          <w:b/>
          <w:sz w:val="24"/>
        </w:rPr>
        <w:t>Update DF5G_ProSe for multi-hop U2N relay and multi-hop U2U relay</w:t>
      </w:r>
    </w:p>
    <w:p w14:paraId="47F78CE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r>
        <w:rPr>
          <w:i/>
        </w:rPr>
        <w:tab/>
        <w:t xml:space="preserve">  CR-1075  Cat: B (Rel-19)</w:t>
      </w:r>
      <w:r>
        <w:rPr>
          <w:i/>
        </w:rPr>
        <w:br/>
      </w:r>
      <w:r>
        <w:rPr>
          <w:i/>
        </w:rPr>
        <w:br/>
      </w:r>
      <w:r>
        <w:rPr>
          <w:i/>
        </w:rPr>
        <w:tab/>
      </w:r>
      <w:r>
        <w:rPr>
          <w:i/>
        </w:rPr>
        <w:tab/>
      </w:r>
      <w:r>
        <w:rPr>
          <w:i/>
        </w:rPr>
        <w:tab/>
      </w:r>
      <w:r>
        <w:rPr>
          <w:i/>
        </w:rPr>
        <w:tab/>
      </w:r>
      <w:r>
        <w:rPr>
          <w:i/>
        </w:rPr>
        <w:tab/>
        <w:t>Source: CATT</w:t>
      </w:r>
    </w:p>
    <w:p w14:paraId="2E7D46EE" w14:textId="77777777" w:rsidR="00E62E03" w:rsidRDefault="00E62E03" w:rsidP="00E62E03">
      <w:pPr>
        <w:rPr>
          <w:rFonts w:ascii="Arial" w:hAnsi="Arial" w:cs="Arial"/>
          <w:b/>
        </w:rPr>
      </w:pPr>
      <w:r>
        <w:rPr>
          <w:rFonts w:ascii="Arial" w:hAnsi="Arial" w:cs="Arial"/>
          <w:b/>
        </w:rPr>
        <w:t xml:space="preserve">Abstract: </w:t>
      </w:r>
    </w:p>
    <w:p w14:paraId="662C47B6" w14:textId="77777777" w:rsidR="00E62E03" w:rsidRDefault="00E62E03" w:rsidP="00E62E03">
      <w:r>
        <w:t xml:space="preserve">Add new EFs for 5G </w:t>
      </w:r>
      <w:proofErr w:type="spellStart"/>
      <w:r>
        <w:t>ProSe</w:t>
      </w:r>
      <w:proofErr w:type="spellEnd"/>
      <w:r>
        <w:t xml:space="preserve"> multi-hop UE-to-network relay and 5G </w:t>
      </w:r>
      <w:proofErr w:type="spellStart"/>
      <w:r>
        <w:t>ProSe</w:t>
      </w:r>
      <w:proofErr w:type="spellEnd"/>
      <w:r>
        <w:t xml:space="preserve"> multi-hop layer-3 UE-to-UE relay.</w:t>
      </w:r>
    </w:p>
    <w:p w14:paraId="1E22C1B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C6-250312</w:t>
      </w:r>
      <w:r>
        <w:rPr>
          <w:color w:val="993300"/>
          <w:u w:val="single"/>
        </w:rPr>
        <w:t>.</w:t>
      </w:r>
    </w:p>
    <w:p w14:paraId="6A9B3A40" w14:textId="251B3513" w:rsidR="00E62E03" w:rsidRDefault="00E62E03" w:rsidP="00E62E03">
      <w:pPr>
        <w:rPr>
          <w:rFonts w:ascii="Arial" w:hAnsi="Arial" w:cs="Arial"/>
          <w:b/>
          <w:sz w:val="24"/>
        </w:rPr>
      </w:pPr>
      <w:r>
        <w:rPr>
          <w:rFonts w:ascii="Arial" w:hAnsi="Arial" w:cs="Arial"/>
          <w:b/>
          <w:color w:val="0000FF"/>
          <w:sz w:val="24"/>
        </w:rPr>
        <w:t>C6-250312</w:t>
      </w:r>
      <w:r>
        <w:rPr>
          <w:rFonts w:ascii="Arial" w:hAnsi="Arial" w:cs="Arial"/>
          <w:b/>
          <w:color w:val="0000FF"/>
          <w:sz w:val="24"/>
        </w:rPr>
        <w:tab/>
      </w:r>
      <w:r>
        <w:rPr>
          <w:rFonts w:ascii="Arial" w:hAnsi="Arial" w:cs="Arial"/>
          <w:b/>
          <w:sz w:val="24"/>
        </w:rPr>
        <w:t>Update DF5G_ProSe for multi-hop U2N relay and multi-hop U2U relay</w:t>
      </w:r>
    </w:p>
    <w:p w14:paraId="1A3E50F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r>
        <w:rPr>
          <w:i/>
        </w:rPr>
        <w:tab/>
        <w:t xml:space="preserve">  CR-1075  rev 1 Cat: B (Rel-19)</w:t>
      </w:r>
      <w:r>
        <w:rPr>
          <w:i/>
        </w:rPr>
        <w:br/>
      </w:r>
      <w:r>
        <w:rPr>
          <w:i/>
        </w:rPr>
        <w:br/>
      </w:r>
      <w:r>
        <w:rPr>
          <w:i/>
        </w:rPr>
        <w:tab/>
      </w:r>
      <w:r>
        <w:rPr>
          <w:i/>
        </w:rPr>
        <w:tab/>
      </w:r>
      <w:r>
        <w:rPr>
          <w:i/>
        </w:rPr>
        <w:tab/>
      </w:r>
      <w:r>
        <w:rPr>
          <w:i/>
        </w:rPr>
        <w:tab/>
      </w:r>
      <w:r>
        <w:rPr>
          <w:i/>
        </w:rPr>
        <w:tab/>
        <w:t>Source: CATT</w:t>
      </w:r>
    </w:p>
    <w:p w14:paraId="0500AFE9" w14:textId="77777777" w:rsidR="00E62E03" w:rsidRDefault="00E62E03" w:rsidP="00E62E03">
      <w:pPr>
        <w:rPr>
          <w:color w:val="808080"/>
        </w:rPr>
      </w:pPr>
      <w:r>
        <w:rPr>
          <w:color w:val="808080"/>
        </w:rPr>
        <w:t>(Replaces C6-250274)</w:t>
      </w:r>
    </w:p>
    <w:p w14:paraId="1EE4993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03038" w14:textId="4268922D" w:rsidR="00E62E03" w:rsidRDefault="00E62E03" w:rsidP="00E62E03">
      <w:pPr>
        <w:rPr>
          <w:rFonts w:ascii="Arial" w:hAnsi="Arial" w:cs="Arial"/>
          <w:b/>
          <w:sz w:val="24"/>
        </w:rPr>
      </w:pPr>
      <w:r>
        <w:rPr>
          <w:rFonts w:ascii="Arial" w:hAnsi="Arial" w:cs="Arial"/>
          <w:b/>
          <w:color w:val="0000FF"/>
          <w:sz w:val="24"/>
        </w:rPr>
        <w:t>C6-250275</w:t>
      </w:r>
      <w:r>
        <w:rPr>
          <w:rFonts w:ascii="Arial" w:hAnsi="Arial" w:cs="Arial"/>
          <w:b/>
          <w:color w:val="0000FF"/>
          <w:sz w:val="24"/>
        </w:rPr>
        <w:tab/>
      </w:r>
      <w:r>
        <w:rPr>
          <w:rFonts w:ascii="Arial" w:hAnsi="Arial" w:cs="Arial"/>
          <w:b/>
          <w:sz w:val="24"/>
        </w:rPr>
        <w:t xml:space="preserve">Update 5G </w:t>
      </w:r>
      <w:proofErr w:type="spellStart"/>
      <w:r>
        <w:rPr>
          <w:rFonts w:ascii="Arial" w:hAnsi="Arial" w:cs="Arial"/>
          <w:b/>
          <w:sz w:val="24"/>
        </w:rPr>
        <w:t>ProSe</w:t>
      </w:r>
      <w:proofErr w:type="spellEnd"/>
      <w:r>
        <w:rPr>
          <w:rFonts w:ascii="Arial" w:hAnsi="Arial" w:cs="Arial"/>
          <w:b/>
          <w:sz w:val="24"/>
        </w:rPr>
        <w:t xml:space="preserve"> related procedures for multi-hop U2N relay and multi-hop U2U relay</w:t>
      </w:r>
    </w:p>
    <w:p w14:paraId="1AEBE85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r>
        <w:rPr>
          <w:i/>
        </w:rPr>
        <w:tab/>
        <w:t xml:space="preserve">  CR-1076  Cat: B (Rel-19)</w:t>
      </w:r>
      <w:r>
        <w:rPr>
          <w:i/>
        </w:rPr>
        <w:br/>
      </w:r>
      <w:r>
        <w:rPr>
          <w:i/>
        </w:rPr>
        <w:br/>
      </w:r>
      <w:r>
        <w:rPr>
          <w:i/>
        </w:rPr>
        <w:tab/>
      </w:r>
      <w:r>
        <w:rPr>
          <w:i/>
        </w:rPr>
        <w:tab/>
      </w:r>
      <w:r>
        <w:rPr>
          <w:i/>
        </w:rPr>
        <w:tab/>
      </w:r>
      <w:r>
        <w:rPr>
          <w:i/>
        </w:rPr>
        <w:tab/>
      </w:r>
      <w:r>
        <w:rPr>
          <w:i/>
        </w:rPr>
        <w:tab/>
        <w:t>Source: CATT</w:t>
      </w:r>
    </w:p>
    <w:p w14:paraId="2B0FC745" w14:textId="77777777" w:rsidR="00E62E03" w:rsidRDefault="00E62E03" w:rsidP="00E62E03">
      <w:pPr>
        <w:rPr>
          <w:rFonts w:ascii="Arial" w:hAnsi="Arial" w:cs="Arial"/>
          <w:b/>
        </w:rPr>
      </w:pPr>
      <w:r>
        <w:rPr>
          <w:rFonts w:ascii="Arial" w:hAnsi="Arial" w:cs="Arial"/>
          <w:b/>
        </w:rPr>
        <w:t xml:space="preserve">Discussion: </w:t>
      </w:r>
    </w:p>
    <w:p w14:paraId="4D083EA2" w14:textId="77777777" w:rsidR="00E62E03" w:rsidRDefault="00E62E03" w:rsidP="00E62E03">
      <w:r>
        <w:t>Merged into C6-250312.</w:t>
      </w:r>
    </w:p>
    <w:p w14:paraId="69E8DD0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90177F" w14:textId="77777777" w:rsidR="00E62E03" w:rsidRDefault="00E62E03" w:rsidP="00E62E03">
      <w:pPr>
        <w:pStyle w:val="Heading3"/>
      </w:pPr>
      <w:bookmarkStart w:id="219" w:name="_Toc199144353"/>
      <w:r>
        <w:lastRenderedPageBreak/>
        <w:t>19.37</w:t>
      </w:r>
      <w:r>
        <w:tab/>
        <w:t>CT aspects of UPF enhancement for Exposure And SBA Phase 2 [UPEAS_Ph2]</w:t>
      </w:r>
      <w:bookmarkEnd w:id="219"/>
    </w:p>
    <w:p w14:paraId="597A4441" w14:textId="77777777" w:rsidR="00E62E03" w:rsidRDefault="00E62E03" w:rsidP="00E62E03">
      <w:pPr>
        <w:pStyle w:val="Heading3"/>
      </w:pPr>
      <w:bookmarkStart w:id="220" w:name="_Toc199144354"/>
      <w:r>
        <w:t>19.38</w:t>
      </w:r>
      <w:r>
        <w:tab/>
        <w:t>Rel-19 Enhancements of Network Automation Enablers [eNetAE19]</w:t>
      </w:r>
      <w:bookmarkEnd w:id="220"/>
    </w:p>
    <w:p w14:paraId="0D7D77FD" w14:textId="77777777" w:rsidR="00E62E03" w:rsidRDefault="00E62E03" w:rsidP="00E62E03">
      <w:pPr>
        <w:pStyle w:val="Heading3"/>
      </w:pPr>
      <w:bookmarkStart w:id="221" w:name="_Toc199144355"/>
      <w:r>
        <w:t>19.39</w:t>
      </w:r>
      <w:r>
        <w:tab/>
        <w:t>CT aspects of Core Network Enhanced Support for Artificial Intelligence (AI) and Machine Learning (ML) [AIML_CN]</w:t>
      </w:r>
      <w:bookmarkEnd w:id="221"/>
    </w:p>
    <w:p w14:paraId="02CDCCC2" w14:textId="77777777" w:rsidR="00E62E03" w:rsidRDefault="00E62E03" w:rsidP="00E62E03">
      <w:pPr>
        <w:pStyle w:val="Heading3"/>
      </w:pPr>
      <w:bookmarkStart w:id="222" w:name="_Toc199144356"/>
      <w:r>
        <w:t>19.41</w:t>
      </w:r>
      <w:r>
        <w:tab/>
        <w:t>CT aspects of application enablement for AIML services [</w:t>
      </w:r>
      <w:proofErr w:type="spellStart"/>
      <w:r>
        <w:t>AIML_App</w:t>
      </w:r>
      <w:proofErr w:type="spellEnd"/>
      <w:r>
        <w:t>]</w:t>
      </w:r>
      <w:bookmarkEnd w:id="222"/>
    </w:p>
    <w:p w14:paraId="058D8B25" w14:textId="77777777" w:rsidR="00E62E03" w:rsidRDefault="00E62E03" w:rsidP="00E62E03">
      <w:pPr>
        <w:pStyle w:val="Heading3"/>
      </w:pPr>
      <w:bookmarkStart w:id="223" w:name="_Toc199144357"/>
      <w:r>
        <w:t>19.42</w:t>
      </w:r>
      <w:r>
        <w:tab/>
        <w:t>CT aspects for application enablement for mobile metaverse services [</w:t>
      </w:r>
      <w:proofErr w:type="spellStart"/>
      <w:r>
        <w:t>Metaverse_App</w:t>
      </w:r>
      <w:proofErr w:type="spellEnd"/>
      <w:r>
        <w:t>]</w:t>
      </w:r>
      <w:bookmarkEnd w:id="223"/>
    </w:p>
    <w:p w14:paraId="35CB9D4C" w14:textId="77777777" w:rsidR="00E62E03" w:rsidRDefault="00E62E03" w:rsidP="00E62E03">
      <w:pPr>
        <w:pStyle w:val="Heading3"/>
      </w:pPr>
      <w:bookmarkStart w:id="224" w:name="_Toc199144358"/>
      <w:r>
        <w:t>19.43</w:t>
      </w:r>
      <w:r>
        <w:tab/>
        <w:t>CT Aspects of Vehicle Mounted Relays Phase 2 [VMR_Ph2]</w:t>
      </w:r>
      <w:bookmarkEnd w:id="224"/>
    </w:p>
    <w:p w14:paraId="3AED478D" w14:textId="77777777" w:rsidR="00E62E03" w:rsidRDefault="00E62E03" w:rsidP="00E62E03">
      <w:pPr>
        <w:pStyle w:val="Heading3"/>
      </w:pPr>
      <w:bookmarkStart w:id="225" w:name="_Toc199144359"/>
      <w:r>
        <w:t>19.44</w:t>
      </w:r>
      <w:r>
        <w:tab/>
        <w:t xml:space="preserve">Alignment of </w:t>
      </w:r>
      <w:proofErr w:type="spellStart"/>
      <w:r>
        <w:t>eCall</w:t>
      </w:r>
      <w:proofErr w:type="spellEnd"/>
      <w:r>
        <w:t xml:space="preserve"> over IMS with CEN [</w:t>
      </w:r>
      <w:proofErr w:type="spellStart"/>
      <w:r>
        <w:t>eCallCEN</w:t>
      </w:r>
      <w:proofErr w:type="spellEnd"/>
      <w:r>
        <w:t>]</w:t>
      </w:r>
      <w:bookmarkEnd w:id="225"/>
    </w:p>
    <w:p w14:paraId="6A309EB3" w14:textId="77777777" w:rsidR="00E62E03" w:rsidRDefault="00E62E03" w:rsidP="00E62E03">
      <w:pPr>
        <w:pStyle w:val="Heading3"/>
      </w:pPr>
      <w:bookmarkStart w:id="226" w:name="_Toc199144360"/>
      <w:r>
        <w:t>19.45</w:t>
      </w:r>
      <w:r>
        <w:tab/>
        <w:t>CT aspects of Multi-Access (ATSSS_Ph4) [MASSS]</w:t>
      </w:r>
      <w:bookmarkEnd w:id="226"/>
    </w:p>
    <w:p w14:paraId="08528260" w14:textId="77777777" w:rsidR="00E62E03" w:rsidRDefault="00E62E03" w:rsidP="00E62E03">
      <w:pPr>
        <w:pStyle w:val="Heading3"/>
      </w:pPr>
      <w:bookmarkStart w:id="227" w:name="_Toc199144361"/>
      <w:r>
        <w:t>19.46</w:t>
      </w:r>
      <w:r>
        <w:tab/>
        <w:t>CT Aspects on Subscription control for reference time distribution in EPS [TEI19_TIME_SUB_EPS]</w:t>
      </w:r>
      <w:bookmarkEnd w:id="227"/>
    </w:p>
    <w:p w14:paraId="6D081B0F" w14:textId="77777777" w:rsidR="00E62E03" w:rsidRDefault="00E62E03" w:rsidP="00E62E03">
      <w:pPr>
        <w:pStyle w:val="Heading3"/>
      </w:pPr>
      <w:bookmarkStart w:id="228" w:name="_Toc199144362"/>
      <w:r>
        <w:t>19.47</w:t>
      </w:r>
      <w:r>
        <w:tab/>
        <w:t xml:space="preserve">CT aspects of 5G NR </w:t>
      </w:r>
      <w:proofErr w:type="spellStart"/>
      <w:r>
        <w:t>Femto</w:t>
      </w:r>
      <w:proofErr w:type="spellEnd"/>
      <w:r>
        <w:t xml:space="preserve"> [5G_Femto]</w:t>
      </w:r>
      <w:bookmarkEnd w:id="228"/>
    </w:p>
    <w:p w14:paraId="6D64A4DC" w14:textId="77777777" w:rsidR="00E62E03" w:rsidRDefault="00E62E03" w:rsidP="00E62E03">
      <w:pPr>
        <w:pStyle w:val="Heading3"/>
      </w:pPr>
      <w:bookmarkStart w:id="229" w:name="_Toc199144363"/>
      <w:r>
        <w:t>19.48</w:t>
      </w:r>
      <w:r>
        <w:tab/>
        <w:t>CT aspects of Extended Reality and Media service (XRM) Phase 2 [XRM_Ph2]</w:t>
      </w:r>
      <w:bookmarkEnd w:id="229"/>
    </w:p>
    <w:p w14:paraId="5A517D82" w14:textId="77777777" w:rsidR="00E62E03" w:rsidRDefault="00E62E03" w:rsidP="00E62E03">
      <w:pPr>
        <w:pStyle w:val="Heading3"/>
      </w:pPr>
      <w:bookmarkStart w:id="230" w:name="_Toc199144364"/>
      <w:r>
        <w:t>19.49</w:t>
      </w:r>
      <w:r>
        <w:tab/>
        <w:t>CT aspects for application enablement for satellite access Phase 3 [5GSAT_Ph3_App]</w:t>
      </w:r>
      <w:bookmarkEnd w:id="230"/>
    </w:p>
    <w:p w14:paraId="1C2E5BA1" w14:textId="77777777" w:rsidR="00E62E03" w:rsidRDefault="00E62E03" w:rsidP="00E62E03">
      <w:pPr>
        <w:pStyle w:val="Heading3"/>
      </w:pPr>
      <w:bookmarkStart w:id="231" w:name="_Toc199144365"/>
      <w:r>
        <w:t>19.51</w:t>
      </w:r>
      <w:r>
        <w:tab/>
        <w:t>Rel-19 Enhancements of UE Policy [UEP19]</w:t>
      </w:r>
      <w:bookmarkEnd w:id="231"/>
    </w:p>
    <w:p w14:paraId="30CEBFFF" w14:textId="77777777" w:rsidR="00E62E03" w:rsidRDefault="00E62E03" w:rsidP="00E62E03">
      <w:pPr>
        <w:pStyle w:val="Heading3"/>
      </w:pPr>
      <w:bookmarkStart w:id="232" w:name="_Toc199144366"/>
      <w:r>
        <w:t>19.52</w:t>
      </w:r>
      <w:r>
        <w:tab/>
        <w:t>Common API Framework (CAPIF) Phase 3 [CAPIF_Ph3]</w:t>
      </w:r>
      <w:bookmarkEnd w:id="232"/>
    </w:p>
    <w:p w14:paraId="0682AB15" w14:textId="77777777" w:rsidR="00E62E03" w:rsidRDefault="00E62E03" w:rsidP="00E62E03">
      <w:pPr>
        <w:pStyle w:val="Heading3"/>
      </w:pPr>
      <w:bookmarkStart w:id="233" w:name="_Toc199144367"/>
      <w:r>
        <w:t>19.53</w:t>
      </w:r>
      <w:r>
        <w:tab/>
        <w:t>CT aspects for enabling MSGin5G Service phase 3 [5GMARCH_Ph3]</w:t>
      </w:r>
      <w:bookmarkEnd w:id="233"/>
    </w:p>
    <w:p w14:paraId="75FC5D2A" w14:textId="77777777" w:rsidR="00E62E03" w:rsidRDefault="00E62E03" w:rsidP="00E62E03">
      <w:pPr>
        <w:pStyle w:val="Heading3"/>
      </w:pPr>
      <w:bookmarkStart w:id="234" w:name="_Toc199144368"/>
      <w:r>
        <w:t>19.54</w:t>
      </w:r>
      <w:r>
        <w:tab/>
        <w:t>CT aspects of security for mobility over non-3GPP access to avoid full primary authentication [Non3GPPMob_Sec]</w:t>
      </w:r>
      <w:bookmarkEnd w:id="234"/>
    </w:p>
    <w:p w14:paraId="23E01253" w14:textId="77777777" w:rsidR="00E62E03" w:rsidRDefault="00E62E03" w:rsidP="00E62E03">
      <w:pPr>
        <w:pStyle w:val="Heading3"/>
      </w:pPr>
      <w:bookmarkStart w:id="235" w:name="_Toc199144369"/>
      <w:r>
        <w:t>19.55</w:t>
      </w:r>
      <w:r>
        <w:tab/>
        <w:t xml:space="preserve">NAS layer overhead reduction for data transfer using CP </w:t>
      </w:r>
      <w:proofErr w:type="spellStart"/>
      <w:r>
        <w:t>CIoT</w:t>
      </w:r>
      <w:proofErr w:type="spellEnd"/>
      <w:r>
        <w:t xml:space="preserve"> [NORDAT_CP]</w:t>
      </w:r>
      <w:bookmarkEnd w:id="235"/>
    </w:p>
    <w:p w14:paraId="37E6E62C" w14:textId="77777777" w:rsidR="00E62E03" w:rsidRDefault="00E62E03" w:rsidP="00E62E03">
      <w:pPr>
        <w:pStyle w:val="Heading3"/>
      </w:pPr>
      <w:bookmarkStart w:id="236" w:name="_Toc199144370"/>
      <w:r>
        <w:lastRenderedPageBreak/>
        <w:t>19.56</w:t>
      </w:r>
      <w:r>
        <w:tab/>
        <w:t xml:space="preserve">CT Aspects on Deferred 5GC-MT-LR Procedure for Periodic Location Events based </w:t>
      </w:r>
      <w:proofErr w:type="spellStart"/>
      <w:r>
        <w:t>NRPPa</w:t>
      </w:r>
      <w:proofErr w:type="spellEnd"/>
      <w:r>
        <w:t xml:space="preserve"> Periodic Measurement Reports [TEI19_DLPMR]</w:t>
      </w:r>
      <w:bookmarkEnd w:id="236"/>
    </w:p>
    <w:p w14:paraId="4BA201BC" w14:textId="77777777" w:rsidR="00E62E03" w:rsidRDefault="00E62E03" w:rsidP="00E62E03">
      <w:pPr>
        <w:pStyle w:val="Heading3"/>
      </w:pPr>
      <w:bookmarkStart w:id="237" w:name="_Toc199144371"/>
      <w:r>
        <w:t>19.57</w:t>
      </w:r>
      <w:r>
        <w:tab/>
        <w:t>Reducing Information Exposure over SBI [</w:t>
      </w:r>
      <w:proofErr w:type="spellStart"/>
      <w:r>
        <w:t>RedInfExp_SBI</w:t>
      </w:r>
      <w:proofErr w:type="spellEnd"/>
      <w:r>
        <w:t>]</w:t>
      </w:r>
      <w:bookmarkEnd w:id="237"/>
    </w:p>
    <w:p w14:paraId="4DFAAE4C" w14:textId="77777777" w:rsidR="00E62E03" w:rsidRDefault="00E62E03" w:rsidP="00E62E03">
      <w:pPr>
        <w:pStyle w:val="Heading3"/>
      </w:pPr>
      <w:bookmarkStart w:id="238" w:name="_Toc199144372"/>
      <w:r>
        <w:t>19.58</w:t>
      </w:r>
      <w:r>
        <w:tab/>
        <w:t>Network Controlled Network Slice Selection [TEI19_SliceSel]</w:t>
      </w:r>
      <w:bookmarkEnd w:id="238"/>
    </w:p>
    <w:p w14:paraId="2B1D4A9F" w14:textId="77777777" w:rsidR="00E62E03" w:rsidRDefault="00E62E03" w:rsidP="00E62E03">
      <w:pPr>
        <w:pStyle w:val="Heading3"/>
      </w:pPr>
      <w:bookmarkStart w:id="239" w:name="_Toc199144373"/>
      <w:r>
        <w:t>19.59</w:t>
      </w:r>
      <w:r>
        <w:tab/>
        <w:t>PRU Usage Extension supported by Core Network [TEI19_PRUE]</w:t>
      </w:r>
      <w:bookmarkEnd w:id="239"/>
    </w:p>
    <w:p w14:paraId="17C32442" w14:textId="77777777" w:rsidR="00E62E03" w:rsidRDefault="00E62E03" w:rsidP="00E62E03">
      <w:pPr>
        <w:pStyle w:val="Heading3"/>
      </w:pPr>
      <w:bookmarkStart w:id="240" w:name="_Toc199144374"/>
      <w:r>
        <w:t>19.60</w:t>
      </w:r>
      <w:r>
        <w:tab/>
        <w:t>Energy Efficiency and Energy Saving [</w:t>
      </w:r>
      <w:proofErr w:type="spellStart"/>
      <w:r>
        <w:t>EnergySys</w:t>
      </w:r>
      <w:proofErr w:type="spellEnd"/>
      <w:r>
        <w:t>]</w:t>
      </w:r>
      <w:bookmarkEnd w:id="240"/>
    </w:p>
    <w:p w14:paraId="664E275B" w14:textId="77777777" w:rsidR="00E62E03" w:rsidRDefault="00E62E03" w:rsidP="00E62E03">
      <w:pPr>
        <w:pStyle w:val="Heading3"/>
      </w:pPr>
      <w:bookmarkStart w:id="241" w:name="_Toc199144375"/>
      <w:r>
        <w:t>19.61</w:t>
      </w:r>
      <w:r>
        <w:tab/>
        <w:t>Support for PWS in Satellite E-UTRAN and Satellite NG-RAN [PWS_NTN]</w:t>
      </w:r>
      <w:bookmarkEnd w:id="241"/>
    </w:p>
    <w:p w14:paraId="06827900" w14:textId="77777777" w:rsidR="00E62E03" w:rsidRDefault="00E62E03" w:rsidP="00E62E03">
      <w:pPr>
        <w:pStyle w:val="Heading3"/>
      </w:pPr>
      <w:bookmarkStart w:id="242" w:name="_Toc199144376"/>
      <w:r>
        <w:t>19.62</w:t>
      </w:r>
      <w:r>
        <w:tab/>
        <w:t>CT aspects for application enablement aspects for MMTel [</w:t>
      </w:r>
      <w:proofErr w:type="spellStart"/>
      <w:r>
        <w:t>MMTel_App</w:t>
      </w:r>
      <w:proofErr w:type="spellEnd"/>
      <w:r>
        <w:t>]</w:t>
      </w:r>
      <w:bookmarkEnd w:id="242"/>
    </w:p>
    <w:p w14:paraId="06DDAFF7" w14:textId="77777777" w:rsidR="00E62E03" w:rsidRDefault="00E62E03" w:rsidP="00E62E03">
      <w:pPr>
        <w:pStyle w:val="Heading3"/>
      </w:pPr>
      <w:bookmarkStart w:id="243" w:name="_Toc199144377"/>
      <w:r>
        <w:t>19.63</w:t>
      </w:r>
      <w:r>
        <w:tab/>
        <w:t>CT aspects of Rel-19 Application Data Analytics Enablement Service [TEI19_ADAES]</w:t>
      </w:r>
      <w:bookmarkEnd w:id="243"/>
    </w:p>
    <w:p w14:paraId="7A340015" w14:textId="77777777" w:rsidR="00E62E03" w:rsidRDefault="00E62E03" w:rsidP="00E62E03">
      <w:pPr>
        <w:pStyle w:val="Heading3"/>
      </w:pPr>
      <w:bookmarkStart w:id="244" w:name="_Toc199144378"/>
      <w:r>
        <w:t>19.64</w:t>
      </w:r>
      <w:r>
        <w:tab/>
        <w:t>Rel-19 Enhancements of SM Policy [SMPC19]</w:t>
      </w:r>
      <w:bookmarkEnd w:id="244"/>
    </w:p>
    <w:p w14:paraId="29C1630F" w14:textId="77777777" w:rsidR="00E62E03" w:rsidRDefault="00E62E03" w:rsidP="00E62E03">
      <w:pPr>
        <w:pStyle w:val="Heading3"/>
      </w:pPr>
      <w:bookmarkStart w:id="245" w:name="_Toc199144379"/>
      <w:r>
        <w:t>19.65</w:t>
      </w:r>
      <w:r>
        <w:tab/>
        <w:t>CT Aspects for IP Domain usage [IPD]</w:t>
      </w:r>
      <w:bookmarkEnd w:id="245"/>
    </w:p>
    <w:p w14:paraId="1757AE28" w14:textId="77777777" w:rsidR="00E62E03" w:rsidRDefault="00E62E03" w:rsidP="00E62E03">
      <w:pPr>
        <w:pStyle w:val="Heading3"/>
      </w:pPr>
      <w:bookmarkStart w:id="246" w:name="_Toc199144380"/>
      <w:r>
        <w:t>19.66</w:t>
      </w:r>
      <w:r>
        <w:tab/>
        <w:t xml:space="preserve">CT aspects of </w:t>
      </w:r>
      <w:proofErr w:type="spellStart"/>
      <w:r>
        <w:t>UEId</w:t>
      </w:r>
      <w:proofErr w:type="spellEnd"/>
      <w:r>
        <w:t xml:space="preserve"> Service API support for MSISDN Verification operation [TEI19_MVOSNS]</w:t>
      </w:r>
      <w:bookmarkEnd w:id="246"/>
    </w:p>
    <w:p w14:paraId="1829EB0F" w14:textId="77777777" w:rsidR="00E62E03" w:rsidRDefault="00E62E03" w:rsidP="00E62E03">
      <w:pPr>
        <w:pStyle w:val="Heading3"/>
      </w:pPr>
      <w:bookmarkStart w:id="247" w:name="_Toc199144381"/>
      <w:r>
        <w:t>19.67</w:t>
      </w:r>
      <w:r>
        <w:tab/>
        <w:t>IMS Disaster Prevention and Restoration Enhancement [IMS_RES-CT]</w:t>
      </w:r>
      <w:bookmarkEnd w:id="247"/>
    </w:p>
    <w:p w14:paraId="671E0C56" w14:textId="77777777" w:rsidR="00E62E03" w:rsidRDefault="00E62E03" w:rsidP="00E62E03">
      <w:pPr>
        <w:pStyle w:val="Heading3"/>
      </w:pPr>
      <w:bookmarkStart w:id="248" w:name="_Toc199144382"/>
      <w:r>
        <w:t>19.68</w:t>
      </w:r>
      <w:r>
        <w:tab/>
        <w:t>CT aspects on Advanced Media Delivery [AMD_PRO-MED-CT]</w:t>
      </w:r>
      <w:bookmarkEnd w:id="248"/>
    </w:p>
    <w:p w14:paraId="644ECE39" w14:textId="77777777" w:rsidR="00E62E03" w:rsidRDefault="00E62E03" w:rsidP="00E62E03">
      <w:pPr>
        <w:pStyle w:val="Heading3"/>
      </w:pPr>
      <w:bookmarkStart w:id="249" w:name="_Toc199144383"/>
      <w:r>
        <w:t>19.69</w:t>
      </w:r>
      <w:r>
        <w:tab/>
        <w:t>CT aspects for ATSSS Rule Provisioning via 3GPP access connected to EPC [TEI19_ARP3E-CT]</w:t>
      </w:r>
      <w:bookmarkEnd w:id="249"/>
    </w:p>
    <w:p w14:paraId="43278257" w14:textId="77777777" w:rsidR="00E62E03" w:rsidRDefault="00E62E03" w:rsidP="00E62E03">
      <w:pPr>
        <w:pStyle w:val="Heading3"/>
      </w:pPr>
      <w:bookmarkStart w:id="250" w:name="_Toc199144384"/>
      <w:r>
        <w:t>19.70</w:t>
      </w:r>
      <w:r>
        <w:tab/>
        <w:t>CT aspects of Architecture support of Ambient power-enabled Internet of Things [</w:t>
      </w:r>
      <w:proofErr w:type="spellStart"/>
      <w:r>
        <w:t>AmbientIoT</w:t>
      </w:r>
      <w:proofErr w:type="spellEnd"/>
      <w:r>
        <w:t>-CT]</w:t>
      </w:r>
      <w:bookmarkEnd w:id="250"/>
    </w:p>
    <w:p w14:paraId="2BBE0C8A" w14:textId="77777777" w:rsidR="00E62E03" w:rsidRDefault="00E62E03" w:rsidP="00E62E03">
      <w:pPr>
        <w:pStyle w:val="Heading3"/>
      </w:pPr>
      <w:bookmarkStart w:id="251" w:name="_Toc199144385"/>
      <w:r>
        <w:t>19.71</w:t>
      </w:r>
      <w:r>
        <w:tab/>
        <w:t>Any other Rel-19 Work item or Study item</w:t>
      </w:r>
      <w:bookmarkEnd w:id="251"/>
    </w:p>
    <w:p w14:paraId="094FF239" w14:textId="77777777" w:rsidR="00E62E03" w:rsidRDefault="00E62E03" w:rsidP="00E62E03">
      <w:pPr>
        <w:pStyle w:val="Heading2"/>
      </w:pPr>
      <w:bookmarkStart w:id="252" w:name="_Toc199144386"/>
      <w:r>
        <w:t>20</w:t>
      </w:r>
      <w:r>
        <w:tab/>
        <w:t>Specification in TSG-CT domain</w:t>
      </w:r>
      <w:bookmarkEnd w:id="252"/>
    </w:p>
    <w:p w14:paraId="7B717020" w14:textId="77777777" w:rsidR="00E62E03" w:rsidRDefault="00E62E03" w:rsidP="00E62E03">
      <w:pPr>
        <w:pStyle w:val="Heading3"/>
      </w:pPr>
      <w:bookmarkStart w:id="253" w:name="_Toc199144387"/>
      <w:r>
        <w:t>20.1</w:t>
      </w:r>
      <w:r>
        <w:tab/>
        <w:t>Specification status</w:t>
      </w:r>
      <w:bookmarkEnd w:id="253"/>
    </w:p>
    <w:p w14:paraId="4D502AC0" w14:textId="77777777" w:rsidR="00E62E03" w:rsidRDefault="00E62E03" w:rsidP="00E62E03">
      <w:pPr>
        <w:pStyle w:val="Heading3"/>
      </w:pPr>
      <w:bookmarkStart w:id="254" w:name="_Toc199144388"/>
      <w:r>
        <w:lastRenderedPageBreak/>
        <w:t>20.2</w:t>
      </w:r>
      <w:r>
        <w:tab/>
        <w:t>3GPP TS/TR for information</w:t>
      </w:r>
      <w:bookmarkEnd w:id="254"/>
    </w:p>
    <w:p w14:paraId="5F3116A3" w14:textId="77777777" w:rsidR="00E62E03" w:rsidRDefault="00E62E03" w:rsidP="00E62E03">
      <w:pPr>
        <w:pStyle w:val="Heading3"/>
      </w:pPr>
      <w:bookmarkStart w:id="255" w:name="_Toc199144389"/>
      <w:r>
        <w:t>20.3</w:t>
      </w:r>
      <w:r>
        <w:tab/>
        <w:t>3GPP TS/TR for approval</w:t>
      </w:r>
      <w:bookmarkEnd w:id="255"/>
    </w:p>
    <w:p w14:paraId="6A136065" w14:textId="77777777" w:rsidR="00E62E03" w:rsidRDefault="00E62E03" w:rsidP="00E62E03">
      <w:pPr>
        <w:pStyle w:val="Heading2"/>
      </w:pPr>
      <w:bookmarkStart w:id="256" w:name="_Toc199144390"/>
      <w:r>
        <w:t>21</w:t>
      </w:r>
      <w:r>
        <w:tab/>
        <w:t>TSG CT work organization</w:t>
      </w:r>
      <w:bookmarkEnd w:id="256"/>
    </w:p>
    <w:p w14:paraId="56B831D0" w14:textId="77777777" w:rsidR="00E62E03" w:rsidRDefault="00E62E03" w:rsidP="00E62E03">
      <w:pPr>
        <w:pStyle w:val="Heading3"/>
      </w:pPr>
      <w:bookmarkStart w:id="257" w:name="_Toc199144391"/>
      <w:r>
        <w:t>21.1</w:t>
      </w:r>
      <w:r>
        <w:tab/>
        <w:t>Election of CT6-officials</w:t>
      </w:r>
      <w:bookmarkEnd w:id="257"/>
    </w:p>
    <w:p w14:paraId="26E2713A" w14:textId="77777777" w:rsidR="00E62E03" w:rsidRDefault="00E62E03" w:rsidP="00E62E03">
      <w:r>
        <w:t>Elections of CT WG6 Chair:</w:t>
      </w:r>
    </w:p>
    <w:p w14:paraId="25E237E9" w14:textId="77777777" w:rsidR="00E62E03" w:rsidRDefault="00E62E03" w:rsidP="00E62E03">
      <w:r>
        <w:t xml:space="preserve">Chair. Candidate Heiko Kruse: IDEMIA (ETSI) </w:t>
      </w:r>
      <w:proofErr w:type="spellStart"/>
      <w:r>
        <w:t>CorpOPD</w:t>
      </w:r>
      <w:proofErr w:type="spellEnd"/>
      <w:r>
        <w:t>: ETSI.</w:t>
      </w:r>
    </w:p>
    <w:p w14:paraId="5760480D" w14:textId="77777777" w:rsidR="00E62E03" w:rsidRDefault="00E62E03" w:rsidP="00E62E03">
      <w:r>
        <w:t>No other candidates were proposed, and Mr Kruse was elected CT WG6 Chair by acclamation (2nd Term).</w:t>
      </w:r>
    </w:p>
    <w:p w14:paraId="0DF1D74B" w14:textId="77777777" w:rsidR="00E62E03" w:rsidRDefault="00E62E03" w:rsidP="00E62E03">
      <w:pPr>
        <w:pStyle w:val="Heading3"/>
      </w:pPr>
      <w:bookmarkStart w:id="258" w:name="_Toc199144392"/>
      <w:r>
        <w:t>21.2</w:t>
      </w:r>
      <w:r>
        <w:tab/>
        <w:t>Principles for work organization within CT</w:t>
      </w:r>
      <w:bookmarkEnd w:id="258"/>
    </w:p>
    <w:p w14:paraId="676551E5" w14:textId="77777777" w:rsidR="00E62E03" w:rsidRDefault="00E62E03" w:rsidP="00E62E03">
      <w:pPr>
        <w:pStyle w:val="Heading3"/>
      </w:pPr>
      <w:bookmarkStart w:id="259" w:name="_Toc199144393"/>
      <w:r>
        <w:t>21.3</w:t>
      </w:r>
      <w:r>
        <w:tab/>
        <w:t>Terms of Reference</w:t>
      </w:r>
      <w:bookmarkEnd w:id="259"/>
    </w:p>
    <w:p w14:paraId="69A691A4" w14:textId="77777777" w:rsidR="00E62E03" w:rsidRDefault="00E62E03" w:rsidP="00E62E03">
      <w:pPr>
        <w:pStyle w:val="Heading3"/>
      </w:pPr>
      <w:bookmarkStart w:id="260" w:name="_Toc199144394"/>
      <w:r>
        <w:t>21.4</w:t>
      </w:r>
      <w:r>
        <w:tab/>
        <w:t>Support Arrangements</w:t>
      </w:r>
      <w:bookmarkEnd w:id="260"/>
    </w:p>
    <w:p w14:paraId="23957714" w14:textId="77777777" w:rsidR="00E62E03" w:rsidRDefault="00E62E03" w:rsidP="00E62E03">
      <w:pPr>
        <w:pStyle w:val="Heading3"/>
      </w:pPr>
      <w:bookmarkStart w:id="261" w:name="_Toc199144395"/>
      <w:r>
        <w:t>21.5</w:t>
      </w:r>
      <w:r>
        <w:tab/>
        <w:t>Working methods</w:t>
      </w:r>
      <w:bookmarkEnd w:id="261"/>
    </w:p>
    <w:p w14:paraId="57645959" w14:textId="77777777" w:rsidR="00E62E03" w:rsidRDefault="00E62E03" w:rsidP="00E62E03">
      <w:pPr>
        <w:pStyle w:val="Heading3"/>
      </w:pPr>
      <w:bookmarkStart w:id="262" w:name="_Toc199144396"/>
      <w:r>
        <w:t>21.6</w:t>
      </w:r>
      <w:r>
        <w:tab/>
        <w:t>Future Meeting Schedule</w:t>
      </w:r>
      <w:bookmarkEnd w:id="262"/>
    </w:p>
    <w:p w14:paraId="1D149ABA" w14:textId="737A6088" w:rsidR="00E62E03" w:rsidRDefault="00E62E03" w:rsidP="00E62E03">
      <w:pPr>
        <w:rPr>
          <w:rFonts w:ascii="Arial" w:hAnsi="Arial" w:cs="Arial"/>
          <w:b/>
          <w:sz w:val="24"/>
        </w:rPr>
      </w:pPr>
      <w:r>
        <w:rPr>
          <w:rFonts w:ascii="Arial" w:hAnsi="Arial" w:cs="Arial"/>
          <w:b/>
          <w:color w:val="0000FF"/>
          <w:sz w:val="24"/>
        </w:rPr>
        <w:t>C6-250209</w:t>
      </w:r>
      <w:r>
        <w:rPr>
          <w:rFonts w:ascii="Arial" w:hAnsi="Arial" w:cs="Arial"/>
          <w:b/>
          <w:color w:val="0000FF"/>
          <w:sz w:val="24"/>
        </w:rPr>
        <w:tab/>
      </w:r>
      <w:r>
        <w:rPr>
          <w:rFonts w:ascii="Arial" w:hAnsi="Arial" w:cs="Arial"/>
          <w:b/>
          <w:sz w:val="24"/>
        </w:rPr>
        <w:t>Meetings schedule</w:t>
      </w:r>
    </w:p>
    <w:p w14:paraId="73BFB8F1"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F72313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C6-250210</w:t>
      </w:r>
      <w:r>
        <w:rPr>
          <w:color w:val="993300"/>
          <w:u w:val="single"/>
        </w:rPr>
        <w:t>.</w:t>
      </w:r>
    </w:p>
    <w:p w14:paraId="0A897E7F" w14:textId="4B863DFA" w:rsidR="00E62E03" w:rsidRDefault="00E62E03" w:rsidP="00E62E03">
      <w:pPr>
        <w:rPr>
          <w:rFonts w:ascii="Arial" w:hAnsi="Arial" w:cs="Arial"/>
          <w:b/>
          <w:sz w:val="24"/>
        </w:rPr>
      </w:pPr>
      <w:r>
        <w:rPr>
          <w:rFonts w:ascii="Arial" w:hAnsi="Arial" w:cs="Arial"/>
          <w:b/>
          <w:color w:val="0000FF"/>
          <w:sz w:val="24"/>
        </w:rPr>
        <w:t>C6-250210</w:t>
      </w:r>
      <w:r>
        <w:rPr>
          <w:rFonts w:ascii="Arial" w:hAnsi="Arial" w:cs="Arial"/>
          <w:b/>
          <w:color w:val="0000FF"/>
          <w:sz w:val="24"/>
        </w:rPr>
        <w:tab/>
      </w:r>
      <w:r>
        <w:rPr>
          <w:rFonts w:ascii="Arial" w:hAnsi="Arial" w:cs="Arial"/>
          <w:b/>
          <w:sz w:val="24"/>
        </w:rPr>
        <w:t>Updated meetings schedule</w:t>
      </w:r>
    </w:p>
    <w:p w14:paraId="53E21F72"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7FCD555" w14:textId="77777777" w:rsidR="00E62E03" w:rsidRDefault="00E62E03" w:rsidP="00E62E03">
      <w:pPr>
        <w:rPr>
          <w:color w:val="808080"/>
        </w:rPr>
      </w:pPr>
      <w:r>
        <w:rPr>
          <w:color w:val="808080"/>
        </w:rPr>
        <w:t>(Replaces C6-250209)</w:t>
      </w:r>
    </w:p>
    <w:p w14:paraId="0E8F6B8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8C31A" w14:textId="77777777" w:rsidR="00E62E03" w:rsidRDefault="00E62E03" w:rsidP="00E62E03">
      <w:pPr>
        <w:pStyle w:val="Heading3"/>
      </w:pPr>
      <w:bookmarkStart w:id="263" w:name="_Toc199144397"/>
      <w:r>
        <w:t>21.7</w:t>
      </w:r>
      <w:r>
        <w:tab/>
        <w:t>Future Releases and time planning</w:t>
      </w:r>
      <w:bookmarkEnd w:id="263"/>
    </w:p>
    <w:p w14:paraId="516B4234" w14:textId="77777777" w:rsidR="00E62E03" w:rsidRDefault="00E62E03" w:rsidP="00E62E03">
      <w:pPr>
        <w:pStyle w:val="Heading2"/>
      </w:pPr>
      <w:bookmarkStart w:id="264" w:name="_Toc199144398"/>
      <w:r>
        <w:t>22</w:t>
      </w:r>
      <w:r>
        <w:tab/>
        <w:t>Review of 3GPP CT6 Work Plan</w:t>
      </w:r>
      <w:bookmarkEnd w:id="264"/>
    </w:p>
    <w:p w14:paraId="5FAD8F34" w14:textId="5E52CDB2" w:rsidR="00E62E03" w:rsidRDefault="00E62E03" w:rsidP="00E62E03">
      <w:pPr>
        <w:rPr>
          <w:rFonts w:ascii="Arial" w:hAnsi="Arial" w:cs="Arial"/>
          <w:b/>
          <w:sz w:val="24"/>
        </w:rPr>
      </w:pPr>
      <w:r>
        <w:rPr>
          <w:rFonts w:ascii="Arial" w:hAnsi="Arial" w:cs="Arial"/>
          <w:b/>
          <w:color w:val="0000FF"/>
          <w:sz w:val="24"/>
        </w:rPr>
        <w:t>C6-250207</w:t>
      </w:r>
      <w:r>
        <w:rPr>
          <w:rFonts w:ascii="Arial" w:hAnsi="Arial" w:cs="Arial"/>
          <w:b/>
          <w:color w:val="0000FF"/>
          <w:sz w:val="24"/>
        </w:rPr>
        <w:tab/>
      </w:r>
      <w:r>
        <w:rPr>
          <w:rFonts w:ascii="Arial" w:hAnsi="Arial" w:cs="Arial"/>
          <w:b/>
          <w:sz w:val="24"/>
        </w:rPr>
        <w:t>Status of CT6 work items, specifications and rapporteurs before CT6 meeting</w:t>
      </w:r>
    </w:p>
    <w:p w14:paraId="19FE8B40"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D3CEB0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C6-250208</w:t>
      </w:r>
      <w:r>
        <w:rPr>
          <w:color w:val="993300"/>
          <w:u w:val="single"/>
        </w:rPr>
        <w:t>.</w:t>
      </w:r>
    </w:p>
    <w:p w14:paraId="7E30F630" w14:textId="48315221" w:rsidR="00E62E03" w:rsidRDefault="00E62E03" w:rsidP="00E62E03">
      <w:pPr>
        <w:rPr>
          <w:rFonts w:ascii="Arial" w:hAnsi="Arial" w:cs="Arial"/>
          <w:b/>
          <w:sz w:val="24"/>
        </w:rPr>
      </w:pPr>
      <w:r>
        <w:rPr>
          <w:rFonts w:ascii="Arial" w:hAnsi="Arial" w:cs="Arial"/>
          <w:b/>
          <w:color w:val="0000FF"/>
          <w:sz w:val="24"/>
        </w:rPr>
        <w:t>C6-250208</w:t>
      </w:r>
      <w:r>
        <w:rPr>
          <w:rFonts w:ascii="Arial" w:hAnsi="Arial" w:cs="Arial"/>
          <w:b/>
          <w:color w:val="0000FF"/>
          <w:sz w:val="24"/>
        </w:rPr>
        <w:tab/>
      </w:r>
      <w:r>
        <w:rPr>
          <w:rFonts w:ascii="Arial" w:hAnsi="Arial" w:cs="Arial"/>
          <w:b/>
          <w:sz w:val="24"/>
        </w:rPr>
        <w:t>Status of CT6 work items, specifications and rapporteurs after CT6 meeting</w:t>
      </w:r>
    </w:p>
    <w:p w14:paraId="0F00BB6E" w14:textId="77777777" w:rsidR="00E62E03" w:rsidRDefault="00E62E03" w:rsidP="00E62E0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18152C8" w14:textId="77777777" w:rsidR="00E62E03" w:rsidRDefault="00E62E03" w:rsidP="00E62E03">
      <w:pPr>
        <w:rPr>
          <w:color w:val="808080"/>
        </w:rPr>
      </w:pPr>
      <w:r>
        <w:rPr>
          <w:color w:val="808080"/>
        </w:rPr>
        <w:t>(Replaces C6-250207)</w:t>
      </w:r>
    </w:p>
    <w:p w14:paraId="4BF53B4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D60E0" w14:textId="77777777" w:rsidR="00E62E03" w:rsidRDefault="00E62E03" w:rsidP="00E62E03">
      <w:pPr>
        <w:pStyle w:val="Heading2"/>
      </w:pPr>
      <w:bookmarkStart w:id="265" w:name="_Toc199144399"/>
      <w:r>
        <w:t>23</w:t>
      </w:r>
      <w:r>
        <w:tab/>
        <w:t>Any other business</w:t>
      </w:r>
      <w:bookmarkEnd w:id="265"/>
    </w:p>
    <w:p w14:paraId="59598B16" w14:textId="2FDFA8C7" w:rsidR="00E62E03" w:rsidRDefault="00E62E03" w:rsidP="00E62E03">
      <w:pPr>
        <w:rPr>
          <w:rFonts w:ascii="Arial" w:hAnsi="Arial" w:cs="Arial"/>
          <w:b/>
          <w:sz w:val="24"/>
        </w:rPr>
      </w:pPr>
      <w:r>
        <w:rPr>
          <w:rFonts w:ascii="Arial" w:hAnsi="Arial" w:cs="Arial"/>
          <w:b/>
          <w:color w:val="0000FF"/>
          <w:sz w:val="24"/>
        </w:rPr>
        <w:t>C6-250267</w:t>
      </w:r>
      <w:r>
        <w:rPr>
          <w:rFonts w:ascii="Arial" w:hAnsi="Arial" w:cs="Arial"/>
          <w:b/>
          <w:color w:val="0000FF"/>
          <w:sz w:val="24"/>
        </w:rPr>
        <w:tab/>
      </w:r>
      <w:r>
        <w:rPr>
          <w:rFonts w:ascii="Arial" w:hAnsi="Arial" w:cs="Arial"/>
          <w:b/>
          <w:sz w:val="24"/>
        </w:rPr>
        <w:t xml:space="preserve">Discussion Paper - Harmonization of test case structures and avoidance of RAT-specific derivatives  </w:t>
      </w:r>
    </w:p>
    <w:p w14:paraId="5B94716A" w14:textId="77777777" w:rsidR="00E62E03" w:rsidRDefault="00E62E03" w:rsidP="00E62E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Comprion GmbH</w:t>
      </w:r>
    </w:p>
    <w:p w14:paraId="1EF2AD3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C6F81" w14:textId="77777777" w:rsidR="00E62E03" w:rsidRDefault="00E62E03" w:rsidP="00E62E03">
      <w:pPr>
        <w:pStyle w:val="Heading3"/>
      </w:pPr>
      <w:bookmarkStart w:id="266" w:name="_Toc199144400"/>
      <w:r>
        <w:t>23.1</w:t>
      </w:r>
      <w:r>
        <w:tab/>
        <w:t>Report of ETSI SCP activity and review of approved ETSI TC SCP change requests</w:t>
      </w:r>
      <w:bookmarkEnd w:id="266"/>
    </w:p>
    <w:p w14:paraId="5AF162B7" w14:textId="04994BC3" w:rsidR="00E62E03" w:rsidRDefault="00E62E03" w:rsidP="00E62E03">
      <w:pPr>
        <w:rPr>
          <w:rFonts w:ascii="Arial" w:hAnsi="Arial" w:cs="Arial"/>
          <w:b/>
          <w:sz w:val="24"/>
        </w:rPr>
      </w:pPr>
      <w:r>
        <w:rPr>
          <w:rFonts w:ascii="Arial" w:hAnsi="Arial" w:cs="Arial"/>
          <w:b/>
          <w:color w:val="0000FF"/>
          <w:sz w:val="24"/>
        </w:rPr>
        <w:t>C6-250212</w:t>
      </w:r>
      <w:r>
        <w:rPr>
          <w:rFonts w:ascii="Arial" w:hAnsi="Arial" w:cs="Arial"/>
          <w:b/>
          <w:color w:val="0000FF"/>
          <w:sz w:val="24"/>
        </w:rPr>
        <w:tab/>
      </w:r>
      <w:r>
        <w:rPr>
          <w:rFonts w:ascii="Arial" w:hAnsi="Arial" w:cs="Arial"/>
          <w:b/>
          <w:sz w:val="24"/>
        </w:rPr>
        <w:t>Status report of SCP activities</w:t>
      </w:r>
    </w:p>
    <w:p w14:paraId="01A956CE" w14:textId="77777777" w:rsidR="00E62E03" w:rsidRDefault="00E62E03" w:rsidP="00E62E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4D6764E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6D457" w14:textId="77777777" w:rsidR="00E62E03" w:rsidRDefault="00E62E03" w:rsidP="00E62E03">
      <w:pPr>
        <w:pStyle w:val="Heading3"/>
      </w:pPr>
      <w:bookmarkStart w:id="267" w:name="_Toc199144401"/>
      <w:r>
        <w:t>23.2</w:t>
      </w:r>
      <w:r>
        <w:tab/>
        <w:t>Update of references to ETSI specifications</w:t>
      </w:r>
      <w:bookmarkEnd w:id="267"/>
    </w:p>
    <w:p w14:paraId="056CCEFC" w14:textId="77777777" w:rsidR="00E62E03" w:rsidRDefault="00E62E03" w:rsidP="00E62E03">
      <w:pPr>
        <w:pStyle w:val="Heading2"/>
      </w:pPr>
      <w:bookmarkStart w:id="268" w:name="_Toc199144402"/>
      <w:r>
        <w:t>24</w:t>
      </w:r>
      <w:r>
        <w:tab/>
        <w:t>Close of Meeting</w:t>
      </w:r>
      <w:bookmarkEnd w:id="268"/>
    </w:p>
    <w:p w14:paraId="44EC55B1" w14:textId="305CF9B3" w:rsidR="006A623B" w:rsidRDefault="00E62E03" w:rsidP="00E62E03">
      <w:r>
        <w:t>The meeting was closed at 17:30 local time on Friday 2</w:t>
      </w:r>
      <w:r w:rsidR="006A623B">
        <w:t>2nd</w:t>
      </w:r>
      <w:r>
        <w:t xml:space="preserve"> of May at the discretion of CT6 Chairman.</w:t>
      </w:r>
    </w:p>
    <w:p w14:paraId="527E21FE" w14:textId="77777777" w:rsidR="006A623B" w:rsidRPr="006A623B" w:rsidRDefault="006A623B" w:rsidP="006A623B">
      <w:pPr>
        <w:pStyle w:val="Heading2"/>
      </w:pPr>
      <w:r>
        <w:br w:type="page"/>
      </w:r>
      <w:r w:rsidRPr="006A623B">
        <w:lastRenderedPageBreak/>
        <w:t>Annex A: Contribution documents and status</w:t>
      </w:r>
    </w:p>
    <w:p w14:paraId="4BEAFE7D" w14:textId="77777777" w:rsidR="006A623B" w:rsidRPr="006A623B" w:rsidRDefault="006A623B" w:rsidP="006A623B">
      <w:pPr>
        <w:pStyle w:val="Heading3"/>
      </w:pPr>
      <w:r w:rsidRPr="006A623B">
        <w:t xml:space="preserve">A1: List of </w:t>
      </w:r>
      <w:proofErr w:type="spellStart"/>
      <w:r w:rsidRPr="006A623B">
        <w:t>TDocs</w:t>
      </w:r>
      <w:proofErr w:type="spellEnd"/>
    </w:p>
    <w:p w14:paraId="1131ECDC" w14:textId="77777777" w:rsidR="006A623B" w:rsidRPr="006A623B" w:rsidRDefault="006A623B" w:rsidP="006A623B">
      <w:pPr>
        <w:rPr>
          <w:b/>
        </w:rPr>
      </w:pPr>
    </w:p>
    <w:tbl>
      <w:tblPr>
        <w:tblStyle w:val="TableGrid"/>
        <w:tblW w:w="0" w:type="auto"/>
        <w:tblLook w:val="04A0" w:firstRow="1" w:lastRow="0" w:firstColumn="1" w:lastColumn="0" w:noHBand="0" w:noVBand="1"/>
      </w:tblPr>
      <w:tblGrid>
        <w:gridCol w:w="1097"/>
        <w:gridCol w:w="3411"/>
        <w:gridCol w:w="2037"/>
        <w:gridCol w:w="1072"/>
        <w:gridCol w:w="985"/>
        <w:gridCol w:w="1027"/>
      </w:tblGrid>
      <w:tr w:rsidR="006A623B" w:rsidRPr="006A623B" w14:paraId="6D13A69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587988"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343B266E"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C3E2380" w14:textId="77777777" w:rsidR="006A623B" w:rsidRPr="006A623B" w:rsidRDefault="006A623B" w:rsidP="006A623B">
            <w:pPr>
              <w:rPr>
                <w:b/>
              </w:rPr>
            </w:pPr>
            <w:r w:rsidRPr="006A62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56E4C1A9" w14:textId="77777777" w:rsidR="006A623B" w:rsidRPr="006A623B" w:rsidRDefault="006A623B" w:rsidP="006A623B">
            <w:pPr>
              <w:rPr>
                <w:b/>
              </w:rPr>
            </w:pPr>
            <w:r w:rsidRPr="006A623B">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20E65A45" w14:textId="77777777" w:rsidR="006A623B" w:rsidRPr="006A623B" w:rsidRDefault="006A623B" w:rsidP="006A623B">
            <w:pPr>
              <w:rPr>
                <w:b/>
              </w:rPr>
            </w:pPr>
            <w:r w:rsidRPr="006A623B">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4021D5CB" w14:textId="77777777" w:rsidR="006A623B" w:rsidRPr="006A623B" w:rsidRDefault="006A623B" w:rsidP="006A623B">
            <w:pPr>
              <w:rPr>
                <w:b/>
              </w:rPr>
            </w:pPr>
            <w:r w:rsidRPr="006A623B">
              <w:rPr>
                <w:b/>
              </w:rPr>
              <w:t>Replaced by</w:t>
            </w:r>
          </w:p>
        </w:tc>
      </w:tr>
      <w:tr w:rsidR="006A623B" w:rsidRPr="006A623B" w14:paraId="3EC1A78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5EA9A2A" w14:textId="77777777" w:rsidR="006A623B" w:rsidRPr="006A623B" w:rsidRDefault="006A623B" w:rsidP="006A623B">
            <w:r w:rsidRPr="006A623B">
              <w:t>C6-250201</w:t>
            </w:r>
          </w:p>
        </w:tc>
        <w:tc>
          <w:tcPr>
            <w:tcW w:w="0" w:type="auto"/>
            <w:tcBorders>
              <w:top w:val="single" w:sz="4" w:space="0" w:color="auto"/>
              <w:left w:val="single" w:sz="4" w:space="0" w:color="auto"/>
              <w:bottom w:val="single" w:sz="4" w:space="0" w:color="auto"/>
              <w:right w:val="single" w:sz="4" w:space="0" w:color="auto"/>
            </w:tcBorders>
            <w:hideMark/>
          </w:tcPr>
          <w:p w14:paraId="342916CC" w14:textId="77777777" w:rsidR="006A623B" w:rsidRPr="006A623B" w:rsidRDefault="006A623B" w:rsidP="006A623B">
            <w:r w:rsidRPr="006A623B">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275C6C46" w14:textId="77777777" w:rsidR="006A623B" w:rsidRPr="006A623B" w:rsidRDefault="006A623B" w:rsidP="006A623B">
            <w:r w:rsidRPr="006A623B">
              <w:t>CT6 Chairman</w:t>
            </w:r>
          </w:p>
        </w:tc>
        <w:tc>
          <w:tcPr>
            <w:tcW w:w="0" w:type="auto"/>
            <w:tcBorders>
              <w:top w:val="single" w:sz="4" w:space="0" w:color="auto"/>
              <w:left w:val="single" w:sz="4" w:space="0" w:color="auto"/>
              <w:bottom w:val="single" w:sz="4" w:space="0" w:color="auto"/>
              <w:right w:val="single" w:sz="4" w:space="0" w:color="auto"/>
            </w:tcBorders>
            <w:hideMark/>
          </w:tcPr>
          <w:p w14:paraId="1FB27CF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1D6FF648"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6B47DBA1" w14:textId="77777777" w:rsidR="006A623B" w:rsidRPr="006A623B" w:rsidRDefault="006A623B" w:rsidP="006A623B">
            <w:r w:rsidRPr="006A623B">
              <w:t>C6-250242</w:t>
            </w:r>
          </w:p>
        </w:tc>
      </w:tr>
      <w:tr w:rsidR="006A623B" w:rsidRPr="006A623B" w14:paraId="7708159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6449939" w14:textId="77777777" w:rsidR="006A623B" w:rsidRPr="006A623B" w:rsidRDefault="006A623B" w:rsidP="006A623B">
            <w:r w:rsidRPr="006A623B">
              <w:t>C6-250202</w:t>
            </w:r>
          </w:p>
        </w:tc>
        <w:tc>
          <w:tcPr>
            <w:tcW w:w="0" w:type="auto"/>
            <w:tcBorders>
              <w:top w:val="single" w:sz="4" w:space="0" w:color="auto"/>
              <w:left w:val="single" w:sz="4" w:space="0" w:color="auto"/>
              <w:bottom w:val="single" w:sz="4" w:space="0" w:color="auto"/>
              <w:right w:val="single" w:sz="4" w:space="0" w:color="auto"/>
            </w:tcBorders>
            <w:hideMark/>
          </w:tcPr>
          <w:p w14:paraId="30B6D582" w14:textId="77777777" w:rsidR="006A623B" w:rsidRPr="006A623B" w:rsidRDefault="006A623B" w:rsidP="006A623B">
            <w:r w:rsidRPr="006A623B">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71299FBC"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64E1E263"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48B6C9C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768B582" w14:textId="77777777" w:rsidR="006A623B" w:rsidRPr="006A623B" w:rsidRDefault="006A623B" w:rsidP="006A623B"/>
        </w:tc>
      </w:tr>
      <w:tr w:rsidR="006A623B" w:rsidRPr="006A623B" w14:paraId="2223CEA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C321CA1" w14:textId="77777777" w:rsidR="006A623B" w:rsidRPr="006A623B" w:rsidRDefault="006A623B" w:rsidP="006A623B">
            <w:r w:rsidRPr="006A623B">
              <w:t>C6-250203</w:t>
            </w:r>
          </w:p>
        </w:tc>
        <w:tc>
          <w:tcPr>
            <w:tcW w:w="0" w:type="auto"/>
            <w:tcBorders>
              <w:top w:val="single" w:sz="4" w:space="0" w:color="auto"/>
              <w:left w:val="single" w:sz="4" w:space="0" w:color="auto"/>
              <w:bottom w:val="single" w:sz="4" w:space="0" w:color="auto"/>
              <w:right w:val="single" w:sz="4" w:space="0" w:color="auto"/>
            </w:tcBorders>
            <w:hideMark/>
          </w:tcPr>
          <w:p w14:paraId="7980F1E0" w14:textId="77777777" w:rsidR="006A623B" w:rsidRPr="006A623B" w:rsidRDefault="006A623B" w:rsidP="006A623B">
            <w:r w:rsidRPr="006A623B">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2CC10B7"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49AA1D8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1E3B0D0C"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5A7052C2" w14:textId="77777777" w:rsidR="006A623B" w:rsidRPr="006A623B" w:rsidRDefault="006A623B" w:rsidP="006A623B">
            <w:r w:rsidRPr="006A623B">
              <w:t>C6-250204</w:t>
            </w:r>
          </w:p>
        </w:tc>
      </w:tr>
      <w:tr w:rsidR="006A623B" w:rsidRPr="006A623B" w14:paraId="1887A91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2BC4911" w14:textId="77777777" w:rsidR="006A623B" w:rsidRPr="006A623B" w:rsidRDefault="006A623B" w:rsidP="006A623B">
            <w:r w:rsidRPr="006A623B">
              <w:t>C6-250204</w:t>
            </w:r>
          </w:p>
        </w:tc>
        <w:tc>
          <w:tcPr>
            <w:tcW w:w="0" w:type="auto"/>
            <w:tcBorders>
              <w:top w:val="single" w:sz="4" w:space="0" w:color="auto"/>
              <w:left w:val="single" w:sz="4" w:space="0" w:color="auto"/>
              <w:bottom w:val="single" w:sz="4" w:space="0" w:color="auto"/>
              <w:right w:val="single" w:sz="4" w:space="0" w:color="auto"/>
            </w:tcBorders>
            <w:hideMark/>
          </w:tcPr>
          <w:p w14:paraId="1C4BEDF1" w14:textId="77777777" w:rsidR="006A623B" w:rsidRPr="006A623B" w:rsidRDefault="006A623B" w:rsidP="006A623B">
            <w:r w:rsidRPr="006A623B">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7F3E515"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52A828C0"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hideMark/>
          </w:tcPr>
          <w:p w14:paraId="18302A97" w14:textId="77777777" w:rsidR="006A623B" w:rsidRPr="006A623B" w:rsidRDefault="006A623B" w:rsidP="006A623B">
            <w:r w:rsidRPr="006A623B">
              <w:t>C6-250203</w:t>
            </w:r>
          </w:p>
        </w:tc>
        <w:tc>
          <w:tcPr>
            <w:tcW w:w="0" w:type="auto"/>
            <w:tcBorders>
              <w:top w:val="single" w:sz="4" w:space="0" w:color="auto"/>
              <w:left w:val="single" w:sz="4" w:space="0" w:color="auto"/>
              <w:bottom w:val="single" w:sz="4" w:space="0" w:color="auto"/>
              <w:right w:val="single" w:sz="4" w:space="0" w:color="auto"/>
            </w:tcBorders>
          </w:tcPr>
          <w:p w14:paraId="0ADE985C" w14:textId="77777777" w:rsidR="006A623B" w:rsidRPr="006A623B" w:rsidRDefault="006A623B" w:rsidP="006A623B"/>
        </w:tc>
      </w:tr>
      <w:tr w:rsidR="006A623B" w:rsidRPr="006A623B" w14:paraId="3338446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76D81A9" w14:textId="77777777" w:rsidR="006A623B" w:rsidRPr="006A623B" w:rsidRDefault="006A623B" w:rsidP="006A623B">
            <w:r w:rsidRPr="006A623B">
              <w:t>C6-250205</w:t>
            </w:r>
          </w:p>
        </w:tc>
        <w:tc>
          <w:tcPr>
            <w:tcW w:w="0" w:type="auto"/>
            <w:tcBorders>
              <w:top w:val="single" w:sz="4" w:space="0" w:color="auto"/>
              <w:left w:val="single" w:sz="4" w:space="0" w:color="auto"/>
              <w:bottom w:val="single" w:sz="4" w:space="0" w:color="auto"/>
              <w:right w:val="single" w:sz="4" w:space="0" w:color="auto"/>
            </w:tcBorders>
            <w:hideMark/>
          </w:tcPr>
          <w:p w14:paraId="2F1408BD" w14:textId="77777777" w:rsidR="006A623B" w:rsidRPr="006A623B" w:rsidRDefault="006A623B" w:rsidP="006A623B">
            <w:r w:rsidRPr="006A623B">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2E9FF40E"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49629C2B"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670E0AB7"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20BDFA4E" w14:textId="77777777" w:rsidR="006A623B" w:rsidRPr="006A623B" w:rsidRDefault="006A623B" w:rsidP="006A623B">
            <w:r w:rsidRPr="006A623B">
              <w:t>C6-250206</w:t>
            </w:r>
          </w:p>
        </w:tc>
      </w:tr>
      <w:tr w:rsidR="006A623B" w:rsidRPr="006A623B" w14:paraId="4B187F7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0A5C505" w14:textId="77777777" w:rsidR="006A623B" w:rsidRPr="006A623B" w:rsidRDefault="006A623B" w:rsidP="006A623B">
            <w:r w:rsidRPr="006A623B">
              <w:t>C6-250206</w:t>
            </w:r>
          </w:p>
        </w:tc>
        <w:tc>
          <w:tcPr>
            <w:tcW w:w="0" w:type="auto"/>
            <w:tcBorders>
              <w:top w:val="single" w:sz="4" w:space="0" w:color="auto"/>
              <w:left w:val="single" w:sz="4" w:space="0" w:color="auto"/>
              <w:bottom w:val="single" w:sz="4" w:space="0" w:color="auto"/>
              <w:right w:val="single" w:sz="4" w:space="0" w:color="auto"/>
            </w:tcBorders>
            <w:hideMark/>
          </w:tcPr>
          <w:p w14:paraId="428405DE" w14:textId="77777777" w:rsidR="006A623B" w:rsidRPr="006A623B" w:rsidRDefault="006A623B" w:rsidP="006A623B">
            <w:r w:rsidRPr="006A623B">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5DE1E033"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3D62FA77"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hideMark/>
          </w:tcPr>
          <w:p w14:paraId="192F7D53" w14:textId="77777777" w:rsidR="006A623B" w:rsidRPr="006A623B" w:rsidRDefault="006A623B" w:rsidP="006A623B">
            <w:r w:rsidRPr="006A623B">
              <w:t>C6-250205</w:t>
            </w:r>
          </w:p>
        </w:tc>
        <w:tc>
          <w:tcPr>
            <w:tcW w:w="0" w:type="auto"/>
            <w:tcBorders>
              <w:top w:val="single" w:sz="4" w:space="0" w:color="auto"/>
              <w:left w:val="single" w:sz="4" w:space="0" w:color="auto"/>
              <w:bottom w:val="single" w:sz="4" w:space="0" w:color="auto"/>
              <w:right w:val="single" w:sz="4" w:space="0" w:color="auto"/>
            </w:tcBorders>
          </w:tcPr>
          <w:p w14:paraId="4DE7A7AD" w14:textId="77777777" w:rsidR="006A623B" w:rsidRPr="006A623B" w:rsidRDefault="006A623B" w:rsidP="006A623B"/>
        </w:tc>
      </w:tr>
      <w:tr w:rsidR="006A623B" w:rsidRPr="006A623B" w14:paraId="094B1AB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5DF26D1" w14:textId="77777777" w:rsidR="006A623B" w:rsidRPr="006A623B" w:rsidRDefault="006A623B" w:rsidP="006A623B">
            <w:r w:rsidRPr="006A623B">
              <w:t>C6-250207</w:t>
            </w:r>
          </w:p>
        </w:tc>
        <w:tc>
          <w:tcPr>
            <w:tcW w:w="0" w:type="auto"/>
            <w:tcBorders>
              <w:top w:val="single" w:sz="4" w:space="0" w:color="auto"/>
              <w:left w:val="single" w:sz="4" w:space="0" w:color="auto"/>
              <w:bottom w:val="single" w:sz="4" w:space="0" w:color="auto"/>
              <w:right w:val="single" w:sz="4" w:space="0" w:color="auto"/>
            </w:tcBorders>
            <w:hideMark/>
          </w:tcPr>
          <w:p w14:paraId="5CE0DBF1" w14:textId="77777777" w:rsidR="006A623B" w:rsidRPr="006A623B" w:rsidRDefault="006A623B" w:rsidP="006A623B">
            <w:r w:rsidRPr="006A623B">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39629959"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16A1BB4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559A8BB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24EF3EDB" w14:textId="77777777" w:rsidR="006A623B" w:rsidRPr="006A623B" w:rsidRDefault="006A623B" w:rsidP="006A623B">
            <w:r w:rsidRPr="006A623B">
              <w:t>C6-250208</w:t>
            </w:r>
          </w:p>
        </w:tc>
      </w:tr>
      <w:tr w:rsidR="006A623B" w:rsidRPr="006A623B" w14:paraId="0618595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14BEEEA" w14:textId="77777777" w:rsidR="006A623B" w:rsidRPr="006A623B" w:rsidRDefault="006A623B" w:rsidP="006A623B">
            <w:r w:rsidRPr="006A623B">
              <w:t>C6-250208</w:t>
            </w:r>
          </w:p>
        </w:tc>
        <w:tc>
          <w:tcPr>
            <w:tcW w:w="0" w:type="auto"/>
            <w:tcBorders>
              <w:top w:val="single" w:sz="4" w:space="0" w:color="auto"/>
              <w:left w:val="single" w:sz="4" w:space="0" w:color="auto"/>
              <w:bottom w:val="single" w:sz="4" w:space="0" w:color="auto"/>
              <w:right w:val="single" w:sz="4" w:space="0" w:color="auto"/>
            </w:tcBorders>
            <w:hideMark/>
          </w:tcPr>
          <w:p w14:paraId="79194F16" w14:textId="77777777" w:rsidR="006A623B" w:rsidRPr="006A623B" w:rsidRDefault="006A623B" w:rsidP="006A623B">
            <w:r w:rsidRPr="006A623B">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5AFBF527"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0EF8C43E"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hideMark/>
          </w:tcPr>
          <w:p w14:paraId="788D47A6" w14:textId="77777777" w:rsidR="006A623B" w:rsidRPr="006A623B" w:rsidRDefault="006A623B" w:rsidP="006A623B">
            <w:r w:rsidRPr="006A623B">
              <w:t>C6-250207</w:t>
            </w:r>
          </w:p>
        </w:tc>
        <w:tc>
          <w:tcPr>
            <w:tcW w:w="0" w:type="auto"/>
            <w:tcBorders>
              <w:top w:val="single" w:sz="4" w:space="0" w:color="auto"/>
              <w:left w:val="single" w:sz="4" w:space="0" w:color="auto"/>
              <w:bottom w:val="single" w:sz="4" w:space="0" w:color="auto"/>
              <w:right w:val="single" w:sz="4" w:space="0" w:color="auto"/>
            </w:tcBorders>
          </w:tcPr>
          <w:p w14:paraId="5F02B64C" w14:textId="77777777" w:rsidR="006A623B" w:rsidRPr="006A623B" w:rsidRDefault="006A623B" w:rsidP="006A623B"/>
        </w:tc>
      </w:tr>
      <w:tr w:rsidR="006A623B" w:rsidRPr="006A623B" w14:paraId="5392185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F28A011" w14:textId="77777777" w:rsidR="006A623B" w:rsidRPr="006A623B" w:rsidRDefault="006A623B" w:rsidP="006A623B">
            <w:r w:rsidRPr="006A623B">
              <w:t>C6-250209</w:t>
            </w:r>
          </w:p>
        </w:tc>
        <w:tc>
          <w:tcPr>
            <w:tcW w:w="0" w:type="auto"/>
            <w:tcBorders>
              <w:top w:val="single" w:sz="4" w:space="0" w:color="auto"/>
              <w:left w:val="single" w:sz="4" w:space="0" w:color="auto"/>
              <w:bottom w:val="single" w:sz="4" w:space="0" w:color="auto"/>
              <w:right w:val="single" w:sz="4" w:space="0" w:color="auto"/>
            </w:tcBorders>
            <w:hideMark/>
          </w:tcPr>
          <w:p w14:paraId="0491AC3B" w14:textId="77777777" w:rsidR="006A623B" w:rsidRPr="006A623B" w:rsidRDefault="006A623B" w:rsidP="006A623B">
            <w:r w:rsidRPr="006A623B">
              <w:t>Meetings schedule</w:t>
            </w:r>
          </w:p>
        </w:tc>
        <w:tc>
          <w:tcPr>
            <w:tcW w:w="0" w:type="auto"/>
            <w:tcBorders>
              <w:top w:val="single" w:sz="4" w:space="0" w:color="auto"/>
              <w:left w:val="single" w:sz="4" w:space="0" w:color="auto"/>
              <w:bottom w:val="single" w:sz="4" w:space="0" w:color="auto"/>
              <w:right w:val="single" w:sz="4" w:space="0" w:color="auto"/>
            </w:tcBorders>
            <w:hideMark/>
          </w:tcPr>
          <w:p w14:paraId="6389173E"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1D4D8E20"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43522AFB"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4247B25B" w14:textId="77777777" w:rsidR="006A623B" w:rsidRPr="006A623B" w:rsidRDefault="006A623B" w:rsidP="006A623B">
            <w:r w:rsidRPr="006A623B">
              <w:t>C6-250210</w:t>
            </w:r>
          </w:p>
        </w:tc>
      </w:tr>
      <w:tr w:rsidR="006A623B" w:rsidRPr="006A623B" w14:paraId="2453CE1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6BD7051" w14:textId="77777777" w:rsidR="006A623B" w:rsidRPr="006A623B" w:rsidRDefault="006A623B" w:rsidP="006A623B">
            <w:r w:rsidRPr="006A623B">
              <w:t>C6-250210</w:t>
            </w:r>
          </w:p>
        </w:tc>
        <w:tc>
          <w:tcPr>
            <w:tcW w:w="0" w:type="auto"/>
            <w:tcBorders>
              <w:top w:val="single" w:sz="4" w:space="0" w:color="auto"/>
              <w:left w:val="single" w:sz="4" w:space="0" w:color="auto"/>
              <w:bottom w:val="single" w:sz="4" w:space="0" w:color="auto"/>
              <w:right w:val="single" w:sz="4" w:space="0" w:color="auto"/>
            </w:tcBorders>
            <w:hideMark/>
          </w:tcPr>
          <w:p w14:paraId="4C8AA6AC" w14:textId="77777777" w:rsidR="006A623B" w:rsidRPr="006A623B" w:rsidRDefault="006A623B" w:rsidP="006A623B">
            <w:r w:rsidRPr="006A623B">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7E28E6C1"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022964E4"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hideMark/>
          </w:tcPr>
          <w:p w14:paraId="09102C2A" w14:textId="77777777" w:rsidR="006A623B" w:rsidRPr="006A623B" w:rsidRDefault="006A623B" w:rsidP="006A623B">
            <w:r w:rsidRPr="006A623B">
              <w:t>C6-250209</w:t>
            </w:r>
          </w:p>
        </w:tc>
        <w:tc>
          <w:tcPr>
            <w:tcW w:w="0" w:type="auto"/>
            <w:tcBorders>
              <w:top w:val="single" w:sz="4" w:space="0" w:color="auto"/>
              <w:left w:val="single" w:sz="4" w:space="0" w:color="auto"/>
              <w:bottom w:val="single" w:sz="4" w:space="0" w:color="auto"/>
              <w:right w:val="single" w:sz="4" w:space="0" w:color="auto"/>
            </w:tcBorders>
          </w:tcPr>
          <w:p w14:paraId="4C7AF69D" w14:textId="77777777" w:rsidR="006A623B" w:rsidRPr="006A623B" w:rsidRDefault="006A623B" w:rsidP="006A623B"/>
        </w:tc>
      </w:tr>
      <w:tr w:rsidR="006A623B" w:rsidRPr="006A623B" w14:paraId="77272B4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E1592C8" w14:textId="77777777" w:rsidR="006A623B" w:rsidRPr="006A623B" w:rsidRDefault="006A623B" w:rsidP="006A623B">
            <w:r w:rsidRPr="006A623B">
              <w:t>C6-250211</w:t>
            </w:r>
          </w:p>
        </w:tc>
        <w:tc>
          <w:tcPr>
            <w:tcW w:w="0" w:type="auto"/>
            <w:tcBorders>
              <w:top w:val="single" w:sz="4" w:space="0" w:color="auto"/>
              <w:left w:val="single" w:sz="4" w:space="0" w:color="auto"/>
              <w:bottom w:val="single" w:sz="4" w:space="0" w:color="auto"/>
              <w:right w:val="single" w:sz="4" w:space="0" w:color="auto"/>
            </w:tcBorders>
            <w:hideMark/>
          </w:tcPr>
          <w:p w14:paraId="5CACE15D" w14:textId="77777777" w:rsidR="006A623B" w:rsidRPr="006A623B" w:rsidRDefault="006A623B" w:rsidP="006A623B">
            <w:r w:rsidRPr="006A623B">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6F4E9D66"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35F9527C"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38DE1F69"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C67DA1C" w14:textId="77777777" w:rsidR="006A623B" w:rsidRPr="006A623B" w:rsidRDefault="006A623B" w:rsidP="006A623B">
            <w:r w:rsidRPr="006A623B">
              <w:t>C6-250214</w:t>
            </w:r>
          </w:p>
        </w:tc>
      </w:tr>
      <w:tr w:rsidR="006A623B" w:rsidRPr="006A623B" w14:paraId="7214F24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4B42B18" w14:textId="77777777" w:rsidR="006A623B" w:rsidRPr="006A623B" w:rsidRDefault="006A623B" w:rsidP="006A623B">
            <w:r w:rsidRPr="006A623B">
              <w:t>C6-250212</w:t>
            </w:r>
          </w:p>
        </w:tc>
        <w:tc>
          <w:tcPr>
            <w:tcW w:w="0" w:type="auto"/>
            <w:tcBorders>
              <w:top w:val="single" w:sz="4" w:space="0" w:color="auto"/>
              <w:left w:val="single" w:sz="4" w:space="0" w:color="auto"/>
              <w:bottom w:val="single" w:sz="4" w:space="0" w:color="auto"/>
              <w:right w:val="single" w:sz="4" w:space="0" w:color="auto"/>
            </w:tcBorders>
            <w:hideMark/>
          </w:tcPr>
          <w:p w14:paraId="7EE60B8F" w14:textId="77777777" w:rsidR="006A623B" w:rsidRPr="006A623B" w:rsidRDefault="006A623B" w:rsidP="006A623B">
            <w:r w:rsidRPr="006A623B">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5A5676F7" w14:textId="77777777" w:rsidR="006A623B" w:rsidRPr="006A623B" w:rsidRDefault="006A623B" w:rsidP="006A623B">
            <w:r w:rsidRPr="006A623B">
              <w:t xml:space="preserve">SCP Liaison </w:t>
            </w:r>
            <w:proofErr w:type="spellStart"/>
            <w:r w:rsidRPr="006A623B">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ED20C"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336CFAE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76E2B3B4" w14:textId="77777777" w:rsidR="006A623B" w:rsidRPr="006A623B" w:rsidRDefault="006A623B" w:rsidP="006A623B"/>
        </w:tc>
      </w:tr>
      <w:tr w:rsidR="006A623B" w:rsidRPr="006A623B" w14:paraId="1C8C607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89F9198" w14:textId="77777777" w:rsidR="006A623B" w:rsidRPr="006A623B" w:rsidRDefault="006A623B" w:rsidP="006A623B">
            <w:r w:rsidRPr="006A623B">
              <w:t>C6-250213</w:t>
            </w:r>
          </w:p>
        </w:tc>
        <w:tc>
          <w:tcPr>
            <w:tcW w:w="0" w:type="auto"/>
            <w:tcBorders>
              <w:top w:val="single" w:sz="4" w:space="0" w:color="auto"/>
              <w:left w:val="single" w:sz="4" w:space="0" w:color="auto"/>
              <w:bottom w:val="single" w:sz="4" w:space="0" w:color="auto"/>
              <w:right w:val="single" w:sz="4" w:space="0" w:color="auto"/>
            </w:tcBorders>
            <w:hideMark/>
          </w:tcPr>
          <w:p w14:paraId="0CA13B2E" w14:textId="77777777" w:rsidR="006A623B" w:rsidRPr="006A623B" w:rsidRDefault="006A623B" w:rsidP="006A623B">
            <w:r w:rsidRPr="006A623B">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206807B7"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51FCAD34"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658D86CB"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17910F6" w14:textId="77777777" w:rsidR="006A623B" w:rsidRPr="006A623B" w:rsidRDefault="006A623B" w:rsidP="006A623B"/>
        </w:tc>
      </w:tr>
      <w:tr w:rsidR="006A623B" w:rsidRPr="006A623B" w14:paraId="644F82D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05DB0CA" w14:textId="77777777" w:rsidR="006A623B" w:rsidRPr="006A623B" w:rsidRDefault="006A623B" w:rsidP="006A623B">
            <w:r w:rsidRPr="006A623B">
              <w:t>C6-250214</w:t>
            </w:r>
          </w:p>
        </w:tc>
        <w:tc>
          <w:tcPr>
            <w:tcW w:w="0" w:type="auto"/>
            <w:tcBorders>
              <w:top w:val="single" w:sz="4" w:space="0" w:color="auto"/>
              <w:left w:val="single" w:sz="4" w:space="0" w:color="auto"/>
              <w:bottom w:val="single" w:sz="4" w:space="0" w:color="auto"/>
              <w:right w:val="single" w:sz="4" w:space="0" w:color="auto"/>
            </w:tcBorders>
            <w:hideMark/>
          </w:tcPr>
          <w:p w14:paraId="35540884" w14:textId="77777777" w:rsidR="006A623B" w:rsidRPr="006A623B" w:rsidRDefault="006A623B" w:rsidP="006A623B">
            <w:r w:rsidRPr="006A623B">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73D78AEA"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2EF9207B"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hideMark/>
          </w:tcPr>
          <w:p w14:paraId="265FD0B3" w14:textId="77777777" w:rsidR="006A623B" w:rsidRPr="006A623B" w:rsidRDefault="006A623B" w:rsidP="006A623B">
            <w:r w:rsidRPr="006A623B">
              <w:t>C6-250211</w:t>
            </w:r>
          </w:p>
        </w:tc>
        <w:tc>
          <w:tcPr>
            <w:tcW w:w="0" w:type="auto"/>
            <w:tcBorders>
              <w:top w:val="single" w:sz="4" w:space="0" w:color="auto"/>
              <w:left w:val="single" w:sz="4" w:space="0" w:color="auto"/>
              <w:bottom w:val="single" w:sz="4" w:space="0" w:color="auto"/>
              <w:right w:val="single" w:sz="4" w:space="0" w:color="auto"/>
            </w:tcBorders>
          </w:tcPr>
          <w:p w14:paraId="44D6177A" w14:textId="77777777" w:rsidR="006A623B" w:rsidRPr="006A623B" w:rsidRDefault="006A623B" w:rsidP="006A623B"/>
        </w:tc>
      </w:tr>
      <w:tr w:rsidR="006A623B" w:rsidRPr="006A623B" w14:paraId="7882D8D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95BD5BD" w14:textId="77777777" w:rsidR="006A623B" w:rsidRPr="006A623B" w:rsidRDefault="006A623B" w:rsidP="006A623B">
            <w:r w:rsidRPr="006A623B">
              <w:t>C6-250215</w:t>
            </w:r>
          </w:p>
        </w:tc>
        <w:tc>
          <w:tcPr>
            <w:tcW w:w="0" w:type="auto"/>
            <w:tcBorders>
              <w:top w:val="single" w:sz="4" w:space="0" w:color="auto"/>
              <w:left w:val="single" w:sz="4" w:space="0" w:color="auto"/>
              <w:bottom w:val="single" w:sz="4" w:space="0" w:color="auto"/>
              <w:right w:val="single" w:sz="4" w:space="0" w:color="auto"/>
            </w:tcBorders>
            <w:hideMark/>
          </w:tcPr>
          <w:p w14:paraId="332386C2" w14:textId="77777777" w:rsidR="006A623B" w:rsidRPr="006A623B" w:rsidRDefault="006A623B" w:rsidP="006A623B">
            <w:r w:rsidRPr="006A623B">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74F584CF"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09F4EC38"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1416CCE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9C07CDC" w14:textId="77777777" w:rsidR="006A623B" w:rsidRPr="006A623B" w:rsidRDefault="006A623B" w:rsidP="006A623B"/>
        </w:tc>
      </w:tr>
      <w:tr w:rsidR="006A623B" w:rsidRPr="006A623B" w14:paraId="639C1EF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EC49C0C" w14:textId="77777777" w:rsidR="006A623B" w:rsidRPr="006A623B" w:rsidRDefault="006A623B" w:rsidP="006A623B">
            <w:r w:rsidRPr="006A623B">
              <w:t>C6-250216</w:t>
            </w:r>
          </w:p>
        </w:tc>
        <w:tc>
          <w:tcPr>
            <w:tcW w:w="0" w:type="auto"/>
            <w:tcBorders>
              <w:top w:val="single" w:sz="4" w:space="0" w:color="auto"/>
              <w:left w:val="single" w:sz="4" w:space="0" w:color="auto"/>
              <w:bottom w:val="single" w:sz="4" w:space="0" w:color="auto"/>
              <w:right w:val="single" w:sz="4" w:space="0" w:color="auto"/>
            </w:tcBorders>
            <w:hideMark/>
          </w:tcPr>
          <w:p w14:paraId="67A35532" w14:textId="77777777" w:rsidR="006A623B" w:rsidRPr="006A623B" w:rsidRDefault="006A623B" w:rsidP="006A623B">
            <w:r w:rsidRPr="006A623B">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00083B08"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56CD498B"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1C8B36B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3BEA3BC" w14:textId="77777777" w:rsidR="006A623B" w:rsidRPr="006A623B" w:rsidRDefault="006A623B" w:rsidP="006A623B"/>
        </w:tc>
      </w:tr>
      <w:tr w:rsidR="006A623B" w:rsidRPr="006A623B" w14:paraId="4CB3750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75BCD81" w14:textId="77777777" w:rsidR="006A623B" w:rsidRPr="006A623B" w:rsidRDefault="006A623B" w:rsidP="006A623B">
            <w:r w:rsidRPr="006A623B">
              <w:t>C6-250217</w:t>
            </w:r>
          </w:p>
        </w:tc>
        <w:tc>
          <w:tcPr>
            <w:tcW w:w="0" w:type="auto"/>
            <w:tcBorders>
              <w:top w:val="single" w:sz="4" w:space="0" w:color="auto"/>
              <w:left w:val="single" w:sz="4" w:space="0" w:color="auto"/>
              <w:bottom w:val="single" w:sz="4" w:space="0" w:color="auto"/>
              <w:right w:val="single" w:sz="4" w:space="0" w:color="auto"/>
            </w:tcBorders>
            <w:hideMark/>
          </w:tcPr>
          <w:p w14:paraId="17E7B26B" w14:textId="77777777" w:rsidR="006A623B" w:rsidRPr="006A623B" w:rsidRDefault="006A623B" w:rsidP="006A623B">
            <w:r w:rsidRPr="006A623B">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2EB483B8"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5E2E034E"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tcPr>
          <w:p w14:paraId="2641C2E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3DE92D3" w14:textId="77777777" w:rsidR="006A623B" w:rsidRPr="006A623B" w:rsidRDefault="006A623B" w:rsidP="006A623B"/>
        </w:tc>
      </w:tr>
      <w:tr w:rsidR="006A623B" w:rsidRPr="006A623B" w14:paraId="2FE92DA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B9C84BA" w14:textId="77777777" w:rsidR="006A623B" w:rsidRPr="006A623B" w:rsidRDefault="006A623B" w:rsidP="006A623B">
            <w:r w:rsidRPr="006A623B">
              <w:t>C6-250218</w:t>
            </w:r>
          </w:p>
        </w:tc>
        <w:tc>
          <w:tcPr>
            <w:tcW w:w="0" w:type="auto"/>
            <w:tcBorders>
              <w:top w:val="single" w:sz="4" w:space="0" w:color="auto"/>
              <w:left w:val="single" w:sz="4" w:space="0" w:color="auto"/>
              <w:bottom w:val="single" w:sz="4" w:space="0" w:color="auto"/>
              <w:right w:val="single" w:sz="4" w:space="0" w:color="auto"/>
            </w:tcBorders>
            <w:hideMark/>
          </w:tcPr>
          <w:p w14:paraId="5E9C937C" w14:textId="77777777" w:rsidR="006A623B" w:rsidRPr="006A623B" w:rsidRDefault="006A623B" w:rsidP="006A623B">
            <w:r w:rsidRPr="006A623B">
              <w:t>Correction to EF5GS3GPPLOCI for NG-RAN and satellite-NG-RAN test cases</w:t>
            </w:r>
          </w:p>
        </w:tc>
        <w:tc>
          <w:tcPr>
            <w:tcW w:w="0" w:type="auto"/>
            <w:tcBorders>
              <w:top w:val="single" w:sz="4" w:space="0" w:color="auto"/>
              <w:left w:val="single" w:sz="4" w:space="0" w:color="auto"/>
              <w:bottom w:val="single" w:sz="4" w:space="0" w:color="auto"/>
              <w:right w:val="single" w:sz="4" w:space="0" w:color="auto"/>
            </w:tcBorders>
            <w:hideMark/>
          </w:tcPr>
          <w:p w14:paraId="37D2D390" w14:textId="77777777" w:rsidR="006A623B" w:rsidRPr="006A623B" w:rsidRDefault="006A623B" w:rsidP="006A623B">
            <w:r w:rsidRPr="006A623B">
              <w:t xml:space="preserve">MediaTek Inc., </w:t>
            </w:r>
            <w:proofErr w:type="spellStart"/>
            <w:r w:rsidRPr="006A623B">
              <w:t>StarPoint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0B1B26"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7B1D407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C400AC0" w14:textId="77777777" w:rsidR="006A623B" w:rsidRPr="006A623B" w:rsidRDefault="006A623B" w:rsidP="006A623B"/>
        </w:tc>
      </w:tr>
      <w:tr w:rsidR="006A623B" w:rsidRPr="006A623B" w14:paraId="461F1AA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F8971EE" w14:textId="77777777" w:rsidR="006A623B" w:rsidRPr="006A623B" w:rsidRDefault="006A623B" w:rsidP="006A623B">
            <w:r w:rsidRPr="006A623B">
              <w:lastRenderedPageBreak/>
              <w:t>C6-250219</w:t>
            </w:r>
          </w:p>
        </w:tc>
        <w:tc>
          <w:tcPr>
            <w:tcW w:w="0" w:type="auto"/>
            <w:tcBorders>
              <w:top w:val="single" w:sz="4" w:space="0" w:color="auto"/>
              <w:left w:val="single" w:sz="4" w:space="0" w:color="auto"/>
              <w:bottom w:val="single" w:sz="4" w:space="0" w:color="auto"/>
              <w:right w:val="single" w:sz="4" w:space="0" w:color="auto"/>
            </w:tcBorders>
            <w:hideMark/>
          </w:tcPr>
          <w:p w14:paraId="76E48083" w14:textId="77777777" w:rsidR="006A623B" w:rsidRPr="006A623B" w:rsidRDefault="006A623B" w:rsidP="006A623B">
            <w:r w:rsidRPr="006A623B">
              <w:t>Correction to EFIMSI in clause 4.6.2</w:t>
            </w:r>
          </w:p>
        </w:tc>
        <w:tc>
          <w:tcPr>
            <w:tcW w:w="0" w:type="auto"/>
            <w:tcBorders>
              <w:top w:val="single" w:sz="4" w:space="0" w:color="auto"/>
              <w:left w:val="single" w:sz="4" w:space="0" w:color="auto"/>
              <w:bottom w:val="single" w:sz="4" w:space="0" w:color="auto"/>
              <w:right w:val="single" w:sz="4" w:space="0" w:color="auto"/>
            </w:tcBorders>
            <w:hideMark/>
          </w:tcPr>
          <w:p w14:paraId="3723259D"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5A66D3F9"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35DECC6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F554AB0" w14:textId="77777777" w:rsidR="006A623B" w:rsidRPr="006A623B" w:rsidRDefault="006A623B" w:rsidP="006A623B"/>
        </w:tc>
      </w:tr>
      <w:tr w:rsidR="006A623B" w:rsidRPr="006A623B" w14:paraId="414CEB1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24E54E8" w14:textId="77777777" w:rsidR="006A623B" w:rsidRPr="006A623B" w:rsidRDefault="006A623B" w:rsidP="006A623B">
            <w:r w:rsidRPr="006A623B">
              <w:t>C6-250220</w:t>
            </w:r>
          </w:p>
        </w:tc>
        <w:tc>
          <w:tcPr>
            <w:tcW w:w="0" w:type="auto"/>
            <w:tcBorders>
              <w:top w:val="single" w:sz="4" w:space="0" w:color="auto"/>
              <w:left w:val="single" w:sz="4" w:space="0" w:color="auto"/>
              <w:bottom w:val="single" w:sz="4" w:space="0" w:color="auto"/>
              <w:right w:val="single" w:sz="4" w:space="0" w:color="auto"/>
            </w:tcBorders>
            <w:hideMark/>
          </w:tcPr>
          <w:p w14:paraId="021C12C4" w14:textId="77777777" w:rsidR="006A623B" w:rsidRPr="006A623B" w:rsidRDefault="006A623B" w:rsidP="006A623B">
            <w:r w:rsidRPr="006A623B">
              <w:t>Correction to EF5GS3GPPLOCI for TC 7.4.7</w:t>
            </w:r>
          </w:p>
        </w:tc>
        <w:tc>
          <w:tcPr>
            <w:tcW w:w="0" w:type="auto"/>
            <w:tcBorders>
              <w:top w:val="single" w:sz="4" w:space="0" w:color="auto"/>
              <w:left w:val="single" w:sz="4" w:space="0" w:color="auto"/>
              <w:bottom w:val="single" w:sz="4" w:space="0" w:color="auto"/>
              <w:right w:val="single" w:sz="4" w:space="0" w:color="auto"/>
            </w:tcBorders>
            <w:hideMark/>
          </w:tcPr>
          <w:p w14:paraId="0A088B73"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4DA6EA2"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4AD2FBA2"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B0C48AE" w14:textId="77777777" w:rsidR="006A623B" w:rsidRPr="006A623B" w:rsidRDefault="006A623B" w:rsidP="006A623B"/>
        </w:tc>
      </w:tr>
      <w:tr w:rsidR="006A623B" w:rsidRPr="006A623B" w14:paraId="67F7A58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EE3ADD1" w14:textId="77777777" w:rsidR="006A623B" w:rsidRPr="006A623B" w:rsidRDefault="006A623B" w:rsidP="006A623B">
            <w:r w:rsidRPr="006A623B">
              <w:t>C6-250221</w:t>
            </w:r>
          </w:p>
        </w:tc>
        <w:tc>
          <w:tcPr>
            <w:tcW w:w="0" w:type="auto"/>
            <w:tcBorders>
              <w:top w:val="single" w:sz="4" w:space="0" w:color="auto"/>
              <w:left w:val="single" w:sz="4" w:space="0" w:color="auto"/>
              <w:bottom w:val="single" w:sz="4" w:space="0" w:color="auto"/>
              <w:right w:val="single" w:sz="4" w:space="0" w:color="auto"/>
            </w:tcBorders>
            <w:hideMark/>
          </w:tcPr>
          <w:p w14:paraId="3F900A4F" w14:textId="77777777" w:rsidR="006A623B" w:rsidRPr="006A623B" w:rsidRDefault="006A623B" w:rsidP="006A623B">
            <w:r w:rsidRPr="006A623B">
              <w:t>Correction to EFEPSLOCI in clause 4.5.4</w:t>
            </w:r>
          </w:p>
        </w:tc>
        <w:tc>
          <w:tcPr>
            <w:tcW w:w="0" w:type="auto"/>
            <w:tcBorders>
              <w:top w:val="single" w:sz="4" w:space="0" w:color="auto"/>
              <w:left w:val="single" w:sz="4" w:space="0" w:color="auto"/>
              <w:bottom w:val="single" w:sz="4" w:space="0" w:color="auto"/>
              <w:right w:val="single" w:sz="4" w:space="0" w:color="auto"/>
            </w:tcBorders>
            <w:hideMark/>
          </w:tcPr>
          <w:p w14:paraId="13E85B4F"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54039AAC"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951A26F"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BD15005" w14:textId="77777777" w:rsidR="006A623B" w:rsidRPr="006A623B" w:rsidRDefault="006A623B" w:rsidP="006A623B"/>
        </w:tc>
      </w:tr>
      <w:tr w:rsidR="006A623B" w:rsidRPr="006A623B" w14:paraId="6D8A309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2964AD1" w14:textId="77777777" w:rsidR="006A623B" w:rsidRPr="006A623B" w:rsidRDefault="006A623B" w:rsidP="006A623B">
            <w:r w:rsidRPr="006A623B">
              <w:t>C6-250222</w:t>
            </w:r>
          </w:p>
        </w:tc>
        <w:tc>
          <w:tcPr>
            <w:tcW w:w="0" w:type="auto"/>
            <w:tcBorders>
              <w:top w:val="single" w:sz="4" w:space="0" w:color="auto"/>
              <w:left w:val="single" w:sz="4" w:space="0" w:color="auto"/>
              <w:bottom w:val="single" w:sz="4" w:space="0" w:color="auto"/>
              <w:right w:val="single" w:sz="4" w:space="0" w:color="auto"/>
            </w:tcBorders>
            <w:hideMark/>
          </w:tcPr>
          <w:p w14:paraId="7AC109CA" w14:textId="77777777" w:rsidR="006A623B" w:rsidRPr="006A623B" w:rsidRDefault="006A623B" w:rsidP="006A623B">
            <w:r w:rsidRPr="006A623B">
              <w:t>Correction to EFEPSLOCI for TC 10.1.2</w:t>
            </w:r>
          </w:p>
        </w:tc>
        <w:tc>
          <w:tcPr>
            <w:tcW w:w="0" w:type="auto"/>
            <w:tcBorders>
              <w:top w:val="single" w:sz="4" w:space="0" w:color="auto"/>
              <w:left w:val="single" w:sz="4" w:space="0" w:color="auto"/>
              <w:bottom w:val="single" w:sz="4" w:space="0" w:color="auto"/>
              <w:right w:val="single" w:sz="4" w:space="0" w:color="auto"/>
            </w:tcBorders>
            <w:hideMark/>
          </w:tcPr>
          <w:p w14:paraId="5AA190BA"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33A23A3"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6875E58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DF43B0E" w14:textId="77777777" w:rsidR="006A623B" w:rsidRPr="006A623B" w:rsidRDefault="006A623B" w:rsidP="006A623B"/>
        </w:tc>
      </w:tr>
      <w:tr w:rsidR="006A623B" w:rsidRPr="006A623B" w14:paraId="75FE4B5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97827DD" w14:textId="77777777" w:rsidR="006A623B" w:rsidRPr="006A623B" w:rsidRDefault="006A623B" w:rsidP="006A623B">
            <w:r w:rsidRPr="006A623B">
              <w:t>C6-250223</w:t>
            </w:r>
          </w:p>
        </w:tc>
        <w:tc>
          <w:tcPr>
            <w:tcW w:w="0" w:type="auto"/>
            <w:tcBorders>
              <w:top w:val="single" w:sz="4" w:space="0" w:color="auto"/>
              <w:left w:val="single" w:sz="4" w:space="0" w:color="auto"/>
              <w:bottom w:val="single" w:sz="4" w:space="0" w:color="auto"/>
              <w:right w:val="single" w:sz="4" w:space="0" w:color="auto"/>
            </w:tcBorders>
            <w:hideMark/>
          </w:tcPr>
          <w:p w14:paraId="419E3CE6" w14:textId="77777777" w:rsidR="006A623B" w:rsidRPr="006A623B" w:rsidRDefault="006A623B" w:rsidP="006A623B">
            <w:r w:rsidRPr="006A623B">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6E9327CE"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E6B0B64"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0BA0B10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EB522A1" w14:textId="77777777" w:rsidR="006A623B" w:rsidRPr="006A623B" w:rsidRDefault="006A623B" w:rsidP="006A623B"/>
        </w:tc>
      </w:tr>
      <w:tr w:rsidR="006A623B" w:rsidRPr="006A623B" w14:paraId="03467B5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79CFBB5" w14:textId="77777777" w:rsidR="006A623B" w:rsidRPr="006A623B" w:rsidRDefault="006A623B" w:rsidP="006A623B">
            <w:r w:rsidRPr="006A623B">
              <w:t>C6-250224</w:t>
            </w:r>
          </w:p>
        </w:tc>
        <w:tc>
          <w:tcPr>
            <w:tcW w:w="0" w:type="auto"/>
            <w:tcBorders>
              <w:top w:val="single" w:sz="4" w:space="0" w:color="auto"/>
              <w:left w:val="single" w:sz="4" w:space="0" w:color="auto"/>
              <w:bottom w:val="single" w:sz="4" w:space="0" w:color="auto"/>
              <w:right w:val="single" w:sz="4" w:space="0" w:color="auto"/>
            </w:tcBorders>
            <w:hideMark/>
          </w:tcPr>
          <w:p w14:paraId="1C71241A" w14:textId="77777777" w:rsidR="006A623B" w:rsidRPr="006A623B" w:rsidRDefault="006A623B" w:rsidP="006A623B">
            <w:r w:rsidRPr="006A623B">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3B82A8A7"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E8CD2C8"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1B7EFA68"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715920A6" w14:textId="77777777" w:rsidR="006A623B" w:rsidRPr="006A623B" w:rsidRDefault="006A623B" w:rsidP="006A623B"/>
        </w:tc>
      </w:tr>
      <w:tr w:rsidR="006A623B" w:rsidRPr="006A623B" w14:paraId="0F7C4AB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1F675F9" w14:textId="77777777" w:rsidR="006A623B" w:rsidRPr="006A623B" w:rsidRDefault="006A623B" w:rsidP="006A623B">
            <w:r w:rsidRPr="006A623B">
              <w:t>C6-250225</w:t>
            </w:r>
          </w:p>
        </w:tc>
        <w:tc>
          <w:tcPr>
            <w:tcW w:w="0" w:type="auto"/>
            <w:tcBorders>
              <w:top w:val="single" w:sz="4" w:space="0" w:color="auto"/>
              <w:left w:val="single" w:sz="4" w:space="0" w:color="auto"/>
              <w:bottom w:val="single" w:sz="4" w:space="0" w:color="auto"/>
              <w:right w:val="single" w:sz="4" w:space="0" w:color="auto"/>
            </w:tcBorders>
            <w:hideMark/>
          </w:tcPr>
          <w:p w14:paraId="2718A23C" w14:textId="77777777" w:rsidR="006A623B" w:rsidRPr="006A623B" w:rsidRDefault="006A623B" w:rsidP="006A623B">
            <w:r w:rsidRPr="006A623B">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77149AEE"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C889312"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4E7F080F"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7A64FE4A" w14:textId="77777777" w:rsidR="006A623B" w:rsidRPr="006A623B" w:rsidRDefault="006A623B" w:rsidP="006A623B">
            <w:r w:rsidRPr="006A623B">
              <w:t>C6-250318</w:t>
            </w:r>
          </w:p>
        </w:tc>
      </w:tr>
      <w:tr w:rsidR="006A623B" w:rsidRPr="006A623B" w14:paraId="31069C5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E4BA680" w14:textId="77777777" w:rsidR="006A623B" w:rsidRPr="006A623B" w:rsidRDefault="006A623B" w:rsidP="006A623B">
            <w:r w:rsidRPr="006A623B">
              <w:t>C6-250226</w:t>
            </w:r>
          </w:p>
        </w:tc>
        <w:tc>
          <w:tcPr>
            <w:tcW w:w="0" w:type="auto"/>
            <w:tcBorders>
              <w:top w:val="single" w:sz="4" w:space="0" w:color="auto"/>
              <w:left w:val="single" w:sz="4" w:space="0" w:color="auto"/>
              <w:bottom w:val="single" w:sz="4" w:space="0" w:color="auto"/>
              <w:right w:val="single" w:sz="4" w:space="0" w:color="auto"/>
            </w:tcBorders>
            <w:hideMark/>
          </w:tcPr>
          <w:p w14:paraId="273F49AE" w14:textId="77777777" w:rsidR="006A623B" w:rsidRPr="006A623B" w:rsidRDefault="006A623B" w:rsidP="006A623B">
            <w:r w:rsidRPr="006A623B">
              <w:t>Addition of NG-RAN Tracking Area Identification (TAI) list Identifier tag in clause 9.3</w:t>
            </w:r>
          </w:p>
        </w:tc>
        <w:tc>
          <w:tcPr>
            <w:tcW w:w="0" w:type="auto"/>
            <w:tcBorders>
              <w:top w:val="single" w:sz="4" w:space="0" w:color="auto"/>
              <w:left w:val="single" w:sz="4" w:space="0" w:color="auto"/>
              <w:bottom w:val="single" w:sz="4" w:space="0" w:color="auto"/>
              <w:right w:val="single" w:sz="4" w:space="0" w:color="auto"/>
            </w:tcBorders>
            <w:hideMark/>
          </w:tcPr>
          <w:p w14:paraId="41FA4F22" w14:textId="77777777" w:rsidR="006A623B" w:rsidRPr="006A623B" w:rsidRDefault="006A623B" w:rsidP="006A623B">
            <w:r w:rsidRPr="006A623B">
              <w:t>MediaTek Inc., THALES</w:t>
            </w:r>
          </w:p>
        </w:tc>
        <w:tc>
          <w:tcPr>
            <w:tcW w:w="0" w:type="auto"/>
            <w:tcBorders>
              <w:top w:val="single" w:sz="4" w:space="0" w:color="auto"/>
              <w:left w:val="single" w:sz="4" w:space="0" w:color="auto"/>
              <w:bottom w:val="single" w:sz="4" w:space="0" w:color="auto"/>
              <w:right w:val="single" w:sz="4" w:space="0" w:color="auto"/>
            </w:tcBorders>
            <w:hideMark/>
          </w:tcPr>
          <w:p w14:paraId="3ABAAAA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631F109"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64F89F5D" w14:textId="77777777" w:rsidR="006A623B" w:rsidRPr="006A623B" w:rsidRDefault="006A623B" w:rsidP="006A623B">
            <w:r w:rsidRPr="006A623B">
              <w:t>C6-250309</w:t>
            </w:r>
          </w:p>
        </w:tc>
      </w:tr>
      <w:tr w:rsidR="006A623B" w:rsidRPr="006A623B" w14:paraId="67BAF06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5A94CA3" w14:textId="77777777" w:rsidR="006A623B" w:rsidRPr="006A623B" w:rsidRDefault="006A623B" w:rsidP="006A623B">
            <w:r w:rsidRPr="006A623B">
              <w:t>C6-250227</w:t>
            </w:r>
          </w:p>
        </w:tc>
        <w:tc>
          <w:tcPr>
            <w:tcW w:w="0" w:type="auto"/>
            <w:tcBorders>
              <w:top w:val="single" w:sz="4" w:space="0" w:color="auto"/>
              <w:left w:val="single" w:sz="4" w:space="0" w:color="auto"/>
              <w:bottom w:val="single" w:sz="4" w:space="0" w:color="auto"/>
              <w:right w:val="single" w:sz="4" w:space="0" w:color="auto"/>
            </w:tcBorders>
            <w:hideMark/>
          </w:tcPr>
          <w:p w14:paraId="2AEDF38A" w14:textId="77777777" w:rsidR="006A623B" w:rsidRPr="006A623B" w:rsidRDefault="006A623B" w:rsidP="006A623B">
            <w:r w:rsidRPr="006A623B">
              <w:t>Update E-UTRAN Tracking Area Identification (TAI) list Identifier tag and NG-RAN Tracking Area Identification (TAI) list Identifier tag in clause 9.3 - R18</w:t>
            </w:r>
          </w:p>
        </w:tc>
        <w:tc>
          <w:tcPr>
            <w:tcW w:w="0" w:type="auto"/>
            <w:tcBorders>
              <w:top w:val="single" w:sz="4" w:space="0" w:color="auto"/>
              <w:left w:val="single" w:sz="4" w:space="0" w:color="auto"/>
              <w:bottom w:val="single" w:sz="4" w:space="0" w:color="auto"/>
              <w:right w:val="single" w:sz="4" w:space="0" w:color="auto"/>
            </w:tcBorders>
            <w:hideMark/>
          </w:tcPr>
          <w:p w14:paraId="05A4C54F"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D3228D0"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854877C"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DDE644E" w14:textId="77777777" w:rsidR="006A623B" w:rsidRPr="006A623B" w:rsidRDefault="006A623B" w:rsidP="006A623B"/>
        </w:tc>
      </w:tr>
      <w:tr w:rsidR="006A623B" w:rsidRPr="006A623B" w14:paraId="12356E6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9A4B699" w14:textId="77777777" w:rsidR="006A623B" w:rsidRPr="006A623B" w:rsidRDefault="006A623B" w:rsidP="006A623B">
            <w:r w:rsidRPr="006A623B">
              <w:t>C6-250228</w:t>
            </w:r>
          </w:p>
        </w:tc>
        <w:tc>
          <w:tcPr>
            <w:tcW w:w="0" w:type="auto"/>
            <w:tcBorders>
              <w:top w:val="single" w:sz="4" w:space="0" w:color="auto"/>
              <w:left w:val="single" w:sz="4" w:space="0" w:color="auto"/>
              <w:bottom w:val="single" w:sz="4" w:space="0" w:color="auto"/>
              <w:right w:val="single" w:sz="4" w:space="0" w:color="auto"/>
            </w:tcBorders>
            <w:hideMark/>
          </w:tcPr>
          <w:p w14:paraId="0EFDBAA4" w14:textId="77777777" w:rsidR="006A623B" w:rsidRPr="006A623B" w:rsidRDefault="006A623B" w:rsidP="006A623B">
            <w:r w:rsidRPr="006A623B">
              <w:t>Update E-UTRAN Tracking Area Identification (TAI) list Identifier tag and NG-RAN Tracking Area Identification (TAI) list Identifier tag in clause 9.3 - R19</w:t>
            </w:r>
          </w:p>
        </w:tc>
        <w:tc>
          <w:tcPr>
            <w:tcW w:w="0" w:type="auto"/>
            <w:tcBorders>
              <w:top w:val="single" w:sz="4" w:space="0" w:color="auto"/>
              <w:left w:val="single" w:sz="4" w:space="0" w:color="auto"/>
              <w:bottom w:val="single" w:sz="4" w:space="0" w:color="auto"/>
              <w:right w:val="single" w:sz="4" w:space="0" w:color="auto"/>
            </w:tcBorders>
            <w:hideMark/>
          </w:tcPr>
          <w:p w14:paraId="36EDDBC1"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5E143B1A"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492C32E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FAAB02C" w14:textId="77777777" w:rsidR="006A623B" w:rsidRPr="006A623B" w:rsidRDefault="006A623B" w:rsidP="006A623B"/>
        </w:tc>
      </w:tr>
      <w:tr w:rsidR="006A623B" w:rsidRPr="006A623B" w14:paraId="484ACBC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6D99799" w14:textId="77777777" w:rsidR="006A623B" w:rsidRPr="006A623B" w:rsidRDefault="006A623B" w:rsidP="006A623B">
            <w:r w:rsidRPr="006A623B">
              <w:t>C6-250229</w:t>
            </w:r>
          </w:p>
        </w:tc>
        <w:tc>
          <w:tcPr>
            <w:tcW w:w="0" w:type="auto"/>
            <w:tcBorders>
              <w:top w:val="single" w:sz="4" w:space="0" w:color="auto"/>
              <w:left w:val="single" w:sz="4" w:space="0" w:color="auto"/>
              <w:bottom w:val="single" w:sz="4" w:space="0" w:color="auto"/>
              <w:right w:val="single" w:sz="4" w:space="0" w:color="auto"/>
            </w:tcBorders>
            <w:hideMark/>
          </w:tcPr>
          <w:p w14:paraId="0499A02D" w14:textId="77777777" w:rsidR="006A623B" w:rsidRPr="006A623B" w:rsidRDefault="006A623B" w:rsidP="006A623B">
            <w:r w:rsidRPr="006A623B">
              <w:t xml:space="preserve">GBA_U API test cases on </w:t>
            </w:r>
            <w:proofErr w:type="spellStart"/>
            <w:r w:rsidRPr="006A623B">
              <w:t>GBAUCipher</w:t>
            </w:r>
            <w:proofErr w:type="spellEnd"/>
            <w:r w:rsidRPr="006A623B">
              <w:t xml:space="preserve"> class on other methods</w:t>
            </w:r>
          </w:p>
        </w:tc>
        <w:tc>
          <w:tcPr>
            <w:tcW w:w="0" w:type="auto"/>
            <w:tcBorders>
              <w:top w:val="single" w:sz="4" w:space="0" w:color="auto"/>
              <w:left w:val="single" w:sz="4" w:space="0" w:color="auto"/>
              <w:bottom w:val="single" w:sz="4" w:space="0" w:color="auto"/>
              <w:right w:val="single" w:sz="4" w:space="0" w:color="auto"/>
            </w:tcBorders>
            <w:hideMark/>
          </w:tcPr>
          <w:p w14:paraId="14A29ECA" w14:textId="77777777" w:rsidR="006A623B" w:rsidRPr="006A623B" w:rsidRDefault="006A623B" w:rsidP="006A623B">
            <w:r w:rsidRPr="006A623B">
              <w:t xml:space="preserve">THALES, China </w:t>
            </w:r>
            <w:proofErr w:type="spellStart"/>
            <w:r w:rsidRPr="006A623B">
              <w:t>Telecomunication</w:t>
            </w:r>
            <w:proofErr w:type="spellEnd"/>
            <w:r w:rsidRPr="006A623B">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3DB266F4"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002461A1"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0EC21FCE" w14:textId="77777777" w:rsidR="006A623B" w:rsidRPr="006A623B" w:rsidRDefault="006A623B" w:rsidP="006A623B">
            <w:r w:rsidRPr="006A623B">
              <w:t>C6-250335</w:t>
            </w:r>
          </w:p>
        </w:tc>
      </w:tr>
      <w:tr w:rsidR="006A623B" w:rsidRPr="006A623B" w14:paraId="24A5E97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8792E86" w14:textId="77777777" w:rsidR="006A623B" w:rsidRPr="006A623B" w:rsidRDefault="006A623B" w:rsidP="006A623B">
            <w:r w:rsidRPr="006A623B">
              <w:t>C6-250230</w:t>
            </w:r>
          </w:p>
        </w:tc>
        <w:tc>
          <w:tcPr>
            <w:tcW w:w="0" w:type="auto"/>
            <w:tcBorders>
              <w:top w:val="single" w:sz="4" w:space="0" w:color="auto"/>
              <w:left w:val="single" w:sz="4" w:space="0" w:color="auto"/>
              <w:bottom w:val="single" w:sz="4" w:space="0" w:color="auto"/>
              <w:right w:val="single" w:sz="4" w:space="0" w:color="auto"/>
            </w:tcBorders>
            <w:hideMark/>
          </w:tcPr>
          <w:p w14:paraId="5BFABFCB" w14:textId="77777777" w:rsidR="006A623B" w:rsidRPr="006A623B" w:rsidRDefault="006A623B" w:rsidP="006A623B">
            <w:r w:rsidRPr="006A623B">
              <w:t>Removal of redundant text in clause 8.99 - R17</w:t>
            </w:r>
          </w:p>
        </w:tc>
        <w:tc>
          <w:tcPr>
            <w:tcW w:w="0" w:type="auto"/>
            <w:tcBorders>
              <w:top w:val="single" w:sz="4" w:space="0" w:color="auto"/>
              <w:left w:val="single" w:sz="4" w:space="0" w:color="auto"/>
              <w:bottom w:val="single" w:sz="4" w:space="0" w:color="auto"/>
              <w:right w:val="single" w:sz="4" w:space="0" w:color="auto"/>
            </w:tcBorders>
            <w:hideMark/>
          </w:tcPr>
          <w:p w14:paraId="3D9CA4FD"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D725A5F"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6701CDE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B44ACCC" w14:textId="77777777" w:rsidR="006A623B" w:rsidRPr="006A623B" w:rsidRDefault="006A623B" w:rsidP="006A623B"/>
        </w:tc>
      </w:tr>
      <w:tr w:rsidR="006A623B" w:rsidRPr="006A623B" w14:paraId="0E4AB03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BF9A45E" w14:textId="77777777" w:rsidR="006A623B" w:rsidRPr="006A623B" w:rsidRDefault="006A623B" w:rsidP="006A623B">
            <w:r w:rsidRPr="006A623B">
              <w:t>C6-250231</w:t>
            </w:r>
          </w:p>
        </w:tc>
        <w:tc>
          <w:tcPr>
            <w:tcW w:w="0" w:type="auto"/>
            <w:tcBorders>
              <w:top w:val="single" w:sz="4" w:space="0" w:color="auto"/>
              <w:left w:val="single" w:sz="4" w:space="0" w:color="auto"/>
              <w:bottom w:val="single" w:sz="4" w:space="0" w:color="auto"/>
              <w:right w:val="single" w:sz="4" w:space="0" w:color="auto"/>
            </w:tcBorders>
            <w:hideMark/>
          </w:tcPr>
          <w:p w14:paraId="0323577C" w14:textId="77777777" w:rsidR="006A623B" w:rsidRPr="006A623B" w:rsidRDefault="006A623B" w:rsidP="006A623B">
            <w:r w:rsidRPr="006A623B">
              <w:t>Removal of redundant text in clause 8.99 - R18</w:t>
            </w:r>
          </w:p>
        </w:tc>
        <w:tc>
          <w:tcPr>
            <w:tcW w:w="0" w:type="auto"/>
            <w:tcBorders>
              <w:top w:val="single" w:sz="4" w:space="0" w:color="auto"/>
              <w:left w:val="single" w:sz="4" w:space="0" w:color="auto"/>
              <w:bottom w:val="single" w:sz="4" w:space="0" w:color="auto"/>
              <w:right w:val="single" w:sz="4" w:space="0" w:color="auto"/>
            </w:tcBorders>
            <w:hideMark/>
          </w:tcPr>
          <w:p w14:paraId="7DDFDF66"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08A4478"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371761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52CC9A5C" w14:textId="77777777" w:rsidR="006A623B" w:rsidRPr="006A623B" w:rsidRDefault="006A623B" w:rsidP="006A623B"/>
        </w:tc>
      </w:tr>
      <w:tr w:rsidR="006A623B" w:rsidRPr="006A623B" w14:paraId="74A9453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257CE74" w14:textId="77777777" w:rsidR="006A623B" w:rsidRPr="006A623B" w:rsidRDefault="006A623B" w:rsidP="006A623B">
            <w:r w:rsidRPr="006A623B">
              <w:t>C6-250232</w:t>
            </w:r>
          </w:p>
        </w:tc>
        <w:tc>
          <w:tcPr>
            <w:tcW w:w="0" w:type="auto"/>
            <w:tcBorders>
              <w:top w:val="single" w:sz="4" w:space="0" w:color="auto"/>
              <w:left w:val="single" w:sz="4" w:space="0" w:color="auto"/>
              <w:bottom w:val="single" w:sz="4" w:space="0" w:color="auto"/>
              <w:right w:val="single" w:sz="4" w:space="0" w:color="auto"/>
            </w:tcBorders>
            <w:hideMark/>
          </w:tcPr>
          <w:p w14:paraId="5D981E1E" w14:textId="77777777" w:rsidR="006A623B" w:rsidRPr="006A623B" w:rsidRDefault="006A623B" w:rsidP="006A623B">
            <w:r w:rsidRPr="006A623B">
              <w:t>Removal of redundant text in clause 8.99 - R19</w:t>
            </w:r>
          </w:p>
        </w:tc>
        <w:tc>
          <w:tcPr>
            <w:tcW w:w="0" w:type="auto"/>
            <w:tcBorders>
              <w:top w:val="single" w:sz="4" w:space="0" w:color="auto"/>
              <w:left w:val="single" w:sz="4" w:space="0" w:color="auto"/>
              <w:bottom w:val="single" w:sz="4" w:space="0" w:color="auto"/>
              <w:right w:val="single" w:sz="4" w:space="0" w:color="auto"/>
            </w:tcBorders>
            <w:hideMark/>
          </w:tcPr>
          <w:p w14:paraId="2FC846E8"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154FC3D"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45D6E5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F5F4365" w14:textId="77777777" w:rsidR="006A623B" w:rsidRPr="006A623B" w:rsidRDefault="006A623B" w:rsidP="006A623B"/>
        </w:tc>
      </w:tr>
      <w:tr w:rsidR="006A623B" w:rsidRPr="006A623B" w14:paraId="004F3E2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D152C8" w14:textId="77777777" w:rsidR="006A623B" w:rsidRPr="006A623B" w:rsidRDefault="006A623B" w:rsidP="006A623B">
            <w:r w:rsidRPr="006A623B">
              <w:t>C6-250233</w:t>
            </w:r>
          </w:p>
        </w:tc>
        <w:tc>
          <w:tcPr>
            <w:tcW w:w="0" w:type="auto"/>
            <w:tcBorders>
              <w:top w:val="single" w:sz="4" w:space="0" w:color="auto"/>
              <w:left w:val="single" w:sz="4" w:space="0" w:color="auto"/>
              <w:bottom w:val="single" w:sz="4" w:space="0" w:color="auto"/>
              <w:right w:val="single" w:sz="4" w:space="0" w:color="auto"/>
            </w:tcBorders>
            <w:hideMark/>
          </w:tcPr>
          <w:p w14:paraId="2561899E" w14:textId="77777777" w:rsidR="006A623B" w:rsidRPr="006A623B" w:rsidRDefault="006A623B" w:rsidP="006A623B">
            <w:r w:rsidRPr="006A623B">
              <w:t>Addition of Satellite E-UTRAN in clause 8.73 - R17</w:t>
            </w:r>
          </w:p>
        </w:tc>
        <w:tc>
          <w:tcPr>
            <w:tcW w:w="0" w:type="auto"/>
            <w:tcBorders>
              <w:top w:val="single" w:sz="4" w:space="0" w:color="auto"/>
              <w:left w:val="single" w:sz="4" w:space="0" w:color="auto"/>
              <w:bottom w:val="single" w:sz="4" w:space="0" w:color="auto"/>
              <w:right w:val="single" w:sz="4" w:space="0" w:color="auto"/>
            </w:tcBorders>
            <w:hideMark/>
          </w:tcPr>
          <w:p w14:paraId="29E92666"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072F32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04E68EF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C082A66" w14:textId="77777777" w:rsidR="006A623B" w:rsidRPr="006A623B" w:rsidRDefault="006A623B" w:rsidP="006A623B"/>
        </w:tc>
      </w:tr>
      <w:tr w:rsidR="006A623B" w:rsidRPr="006A623B" w14:paraId="62124CA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B1059B9" w14:textId="77777777" w:rsidR="006A623B" w:rsidRPr="006A623B" w:rsidRDefault="006A623B" w:rsidP="006A623B">
            <w:r w:rsidRPr="006A623B">
              <w:t>C6-250234</w:t>
            </w:r>
          </w:p>
        </w:tc>
        <w:tc>
          <w:tcPr>
            <w:tcW w:w="0" w:type="auto"/>
            <w:tcBorders>
              <w:top w:val="single" w:sz="4" w:space="0" w:color="auto"/>
              <w:left w:val="single" w:sz="4" w:space="0" w:color="auto"/>
              <w:bottom w:val="single" w:sz="4" w:space="0" w:color="auto"/>
              <w:right w:val="single" w:sz="4" w:space="0" w:color="auto"/>
            </w:tcBorders>
            <w:hideMark/>
          </w:tcPr>
          <w:p w14:paraId="3D4EFC34" w14:textId="77777777" w:rsidR="006A623B" w:rsidRPr="006A623B" w:rsidRDefault="006A623B" w:rsidP="006A623B">
            <w:r w:rsidRPr="006A623B">
              <w:t>Addition of Satellite E-UTRAN in clause 8.73 - R18</w:t>
            </w:r>
          </w:p>
        </w:tc>
        <w:tc>
          <w:tcPr>
            <w:tcW w:w="0" w:type="auto"/>
            <w:tcBorders>
              <w:top w:val="single" w:sz="4" w:space="0" w:color="auto"/>
              <w:left w:val="single" w:sz="4" w:space="0" w:color="auto"/>
              <w:bottom w:val="single" w:sz="4" w:space="0" w:color="auto"/>
              <w:right w:val="single" w:sz="4" w:space="0" w:color="auto"/>
            </w:tcBorders>
            <w:hideMark/>
          </w:tcPr>
          <w:p w14:paraId="1A2E31A2"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932C60D"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BE4D56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4DB09C4" w14:textId="77777777" w:rsidR="006A623B" w:rsidRPr="006A623B" w:rsidRDefault="006A623B" w:rsidP="006A623B"/>
        </w:tc>
      </w:tr>
      <w:tr w:rsidR="006A623B" w:rsidRPr="006A623B" w14:paraId="36C173B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313F2E4" w14:textId="77777777" w:rsidR="006A623B" w:rsidRPr="006A623B" w:rsidRDefault="006A623B" w:rsidP="006A623B">
            <w:r w:rsidRPr="006A623B">
              <w:t>C6-250235</w:t>
            </w:r>
          </w:p>
        </w:tc>
        <w:tc>
          <w:tcPr>
            <w:tcW w:w="0" w:type="auto"/>
            <w:tcBorders>
              <w:top w:val="single" w:sz="4" w:space="0" w:color="auto"/>
              <w:left w:val="single" w:sz="4" w:space="0" w:color="auto"/>
              <w:bottom w:val="single" w:sz="4" w:space="0" w:color="auto"/>
              <w:right w:val="single" w:sz="4" w:space="0" w:color="auto"/>
            </w:tcBorders>
            <w:hideMark/>
          </w:tcPr>
          <w:p w14:paraId="5F5A0C90" w14:textId="77777777" w:rsidR="006A623B" w:rsidRPr="006A623B" w:rsidRDefault="006A623B" w:rsidP="006A623B">
            <w:r w:rsidRPr="006A623B">
              <w:t>Addition of Satellite E-UTRAN in clause 8.73 - R19</w:t>
            </w:r>
          </w:p>
        </w:tc>
        <w:tc>
          <w:tcPr>
            <w:tcW w:w="0" w:type="auto"/>
            <w:tcBorders>
              <w:top w:val="single" w:sz="4" w:space="0" w:color="auto"/>
              <w:left w:val="single" w:sz="4" w:space="0" w:color="auto"/>
              <w:bottom w:val="single" w:sz="4" w:space="0" w:color="auto"/>
              <w:right w:val="single" w:sz="4" w:space="0" w:color="auto"/>
            </w:tcBorders>
            <w:hideMark/>
          </w:tcPr>
          <w:p w14:paraId="1CA0D458"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0FEFA40"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30D351A0"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5EF41F0" w14:textId="77777777" w:rsidR="006A623B" w:rsidRPr="006A623B" w:rsidRDefault="006A623B" w:rsidP="006A623B"/>
        </w:tc>
      </w:tr>
      <w:tr w:rsidR="006A623B" w:rsidRPr="006A623B" w14:paraId="73E9B32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6814A63" w14:textId="77777777" w:rsidR="006A623B" w:rsidRPr="006A623B" w:rsidRDefault="006A623B" w:rsidP="006A623B">
            <w:r w:rsidRPr="006A623B">
              <w:t>C6-250236</w:t>
            </w:r>
          </w:p>
        </w:tc>
        <w:tc>
          <w:tcPr>
            <w:tcW w:w="0" w:type="auto"/>
            <w:tcBorders>
              <w:top w:val="single" w:sz="4" w:space="0" w:color="auto"/>
              <w:left w:val="single" w:sz="4" w:space="0" w:color="auto"/>
              <w:bottom w:val="single" w:sz="4" w:space="0" w:color="auto"/>
              <w:right w:val="single" w:sz="4" w:space="0" w:color="auto"/>
            </w:tcBorders>
            <w:hideMark/>
          </w:tcPr>
          <w:p w14:paraId="190F8B10" w14:textId="77777777" w:rsidR="006A623B" w:rsidRPr="006A623B" w:rsidRDefault="006A623B" w:rsidP="006A623B">
            <w:r w:rsidRPr="006A623B">
              <w:t>Correction to EFNASCONFIG parameters</w:t>
            </w:r>
          </w:p>
        </w:tc>
        <w:tc>
          <w:tcPr>
            <w:tcW w:w="0" w:type="auto"/>
            <w:tcBorders>
              <w:top w:val="single" w:sz="4" w:space="0" w:color="auto"/>
              <w:left w:val="single" w:sz="4" w:space="0" w:color="auto"/>
              <w:bottom w:val="single" w:sz="4" w:space="0" w:color="auto"/>
              <w:right w:val="single" w:sz="4" w:space="0" w:color="auto"/>
            </w:tcBorders>
            <w:hideMark/>
          </w:tcPr>
          <w:p w14:paraId="0456A927"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BA3E376"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959D260"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75E882AA" w14:textId="77777777" w:rsidR="006A623B" w:rsidRPr="006A623B" w:rsidRDefault="006A623B" w:rsidP="006A623B"/>
        </w:tc>
      </w:tr>
      <w:tr w:rsidR="006A623B" w:rsidRPr="006A623B" w14:paraId="6A5EAF6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78A1776" w14:textId="77777777" w:rsidR="006A623B" w:rsidRPr="006A623B" w:rsidRDefault="006A623B" w:rsidP="006A623B">
            <w:r w:rsidRPr="006A623B">
              <w:t>C6-250237</w:t>
            </w:r>
          </w:p>
        </w:tc>
        <w:tc>
          <w:tcPr>
            <w:tcW w:w="0" w:type="auto"/>
            <w:tcBorders>
              <w:top w:val="single" w:sz="4" w:space="0" w:color="auto"/>
              <w:left w:val="single" w:sz="4" w:space="0" w:color="auto"/>
              <w:bottom w:val="single" w:sz="4" w:space="0" w:color="auto"/>
              <w:right w:val="single" w:sz="4" w:space="0" w:color="auto"/>
            </w:tcBorders>
            <w:hideMark/>
          </w:tcPr>
          <w:p w14:paraId="37B2EA4D" w14:textId="77777777" w:rsidR="006A623B" w:rsidRPr="006A623B" w:rsidRDefault="006A623B" w:rsidP="006A623B">
            <w:r w:rsidRPr="006A623B">
              <w:t>Correction to default EF5GS3GPPNSC and EF5GSN3GPPNSC</w:t>
            </w:r>
          </w:p>
        </w:tc>
        <w:tc>
          <w:tcPr>
            <w:tcW w:w="0" w:type="auto"/>
            <w:tcBorders>
              <w:top w:val="single" w:sz="4" w:space="0" w:color="auto"/>
              <w:left w:val="single" w:sz="4" w:space="0" w:color="auto"/>
              <w:bottom w:val="single" w:sz="4" w:space="0" w:color="auto"/>
              <w:right w:val="single" w:sz="4" w:space="0" w:color="auto"/>
            </w:tcBorders>
            <w:hideMark/>
          </w:tcPr>
          <w:p w14:paraId="65D35D0B"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8A55D5D"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7AFBA7F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36810F1" w14:textId="77777777" w:rsidR="006A623B" w:rsidRPr="006A623B" w:rsidRDefault="006A623B" w:rsidP="006A623B"/>
        </w:tc>
      </w:tr>
      <w:tr w:rsidR="006A623B" w:rsidRPr="006A623B" w14:paraId="35A63D3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D7C4262" w14:textId="77777777" w:rsidR="006A623B" w:rsidRPr="006A623B" w:rsidRDefault="006A623B" w:rsidP="006A623B">
            <w:r w:rsidRPr="006A623B">
              <w:lastRenderedPageBreak/>
              <w:t>C6-250238</w:t>
            </w:r>
          </w:p>
        </w:tc>
        <w:tc>
          <w:tcPr>
            <w:tcW w:w="0" w:type="auto"/>
            <w:tcBorders>
              <w:top w:val="single" w:sz="4" w:space="0" w:color="auto"/>
              <w:left w:val="single" w:sz="4" w:space="0" w:color="auto"/>
              <w:bottom w:val="single" w:sz="4" w:space="0" w:color="auto"/>
              <w:right w:val="single" w:sz="4" w:space="0" w:color="auto"/>
            </w:tcBorders>
            <w:hideMark/>
          </w:tcPr>
          <w:p w14:paraId="330B9161" w14:textId="77777777" w:rsidR="006A623B" w:rsidRPr="006A623B" w:rsidRDefault="006A623B" w:rsidP="006A623B">
            <w:r w:rsidRPr="006A623B">
              <w:t>Correction to default EF5GS3GPPNSC and EF5GSN3GPPNSC</w:t>
            </w:r>
          </w:p>
        </w:tc>
        <w:tc>
          <w:tcPr>
            <w:tcW w:w="0" w:type="auto"/>
            <w:tcBorders>
              <w:top w:val="single" w:sz="4" w:space="0" w:color="auto"/>
              <w:left w:val="single" w:sz="4" w:space="0" w:color="auto"/>
              <w:bottom w:val="single" w:sz="4" w:space="0" w:color="auto"/>
              <w:right w:val="single" w:sz="4" w:space="0" w:color="auto"/>
            </w:tcBorders>
            <w:hideMark/>
          </w:tcPr>
          <w:p w14:paraId="5DD4FFAB"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F611D42"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5BAC5A8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7E198F95" w14:textId="77777777" w:rsidR="006A623B" w:rsidRPr="006A623B" w:rsidRDefault="006A623B" w:rsidP="006A623B"/>
        </w:tc>
      </w:tr>
      <w:tr w:rsidR="006A623B" w:rsidRPr="006A623B" w14:paraId="461F61F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5874B02" w14:textId="77777777" w:rsidR="006A623B" w:rsidRPr="006A623B" w:rsidRDefault="006A623B" w:rsidP="006A623B">
            <w:r w:rsidRPr="006A623B">
              <w:t>C6-250239</w:t>
            </w:r>
          </w:p>
        </w:tc>
        <w:tc>
          <w:tcPr>
            <w:tcW w:w="0" w:type="auto"/>
            <w:tcBorders>
              <w:top w:val="single" w:sz="4" w:space="0" w:color="auto"/>
              <w:left w:val="single" w:sz="4" w:space="0" w:color="auto"/>
              <w:bottom w:val="single" w:sz="4" w:space="0" w:color="auto"/>
              <w:right w:val="single" w:sz="4" w:space="0" w:color="auto"/>
            </w:tcBorders>
            <w:hideMark/>
          </w:tcPr>
          <w:p w14:paraId="7255785F"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53F7BCE3"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2162B5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078A023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54832496" w14:textId="77777777" w:rsidR="006A623B" w:rsidRPr="006A623B" w:rsidRDefault="006A623B" w:rsidP="006A623B">
            <w:r w:rsidRPr="006A623B">
              <w:t>C6-250314</w:t>
            </w:r>
          </w:p>
        </w:tc>
      </w:tr>
      <w:tr w:rsidR="006A623B" w:rsidRPr="006A623B" w14:paraId="2A539CD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CFE018B" w14:textId="77777777" w:rsidR="006A623B" w:rsidRPr="006A623B" w:rsidRDefault="006A623B" w:rsidP="006A623B">
            <w:r w:rsidRPr="006A623B">
              <w:t>C6-250240</w:t>
            </w:r>
          </w:p>
        </w:tc>
        <w:tc>
          <w:tcPr>
            <w:tcW w:w="0" w:type="auto"/>
            <w:tcBorders>
              <w:top w:val="single" w:sz="4" w:space="0" w:color="auto"/>
              <w:left w:val="single" w:sz="4" w:space="0" w:color="auto"/>
              <w:bottom w:val="single" w:sz="4" w:space="0" w:color="auto"/>
              <w:right w:val="single" w:sz="4" w:space="0" w:color="auto"/>
            </w:tcBorders>
            <w:hideMark/>
          </w:tcPr>
          <w:p w14:paraId="778E0FE7"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20050C07"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CAB2CCD"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4DE2A08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A34E576" w14:textId="77777777" w:rsidR="006A623B" w:rsidRPr="006A623B" w:rsidRDefault="006A623B" w:rsidP="006A623B"/>
        </w:tc>
      </w:tr>
      <w:tr w:rsidR="006A623B" w:rsidRPr="006A623B" w14:paraId="1E0D14B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4B57837" w14:textId="77777777" w:rsidR="006A623B" w:rsidRPr="006A623B" w:rsidRDefault="006A623B" w:rsidP="006A623B">
            <w:r w:rsidRPr="006A623B">
              <w:t>C6-250241</w:t>
            </w:r>
          </w:p>
        </w:tc>
        <w:tc>
          <w:tcPr>
            <w:tcW w:w="0" w:type="auto"/>
            <w:tcBorders>
              <w:top w:val="single" w:sz="4" w:space="0" w:color="auto"/>
              <w:left w:val="single" w:sz="4" w:space="0" w:color="auto"/>
              <w:bottom w:val="single" w:sz="4" w:space="0" w:color="auto"/>
              <w:right w:val="single" w:sz="4" w:space="0" w:color="auto"/>
            </w:tcBorders>
            <w:hideMark/>
          </w:tcPr>
          <w:p w14:paraId="20D1BD16" w14:textId="77777777" w:rsidR="006A623B" w:rsidRPr="006A623B" w:rsidRDefault="006A623B" w:rsidP="006A623B">
            <w:r w:rsidRPr="006A623B">
              <w:t>Correction to 5G-AKA TC 15.3.1, 15.4.1 and 15.4.2</w:t>
            </w:r>
          </w:p>
        </w:tc>
        <w:tc>
          <w:tcPr>
            <w:tcW w:w="0" w:type="auto"/>
            <w:tcBorders>
              <w:top w:val="single" w:sz="4" w:space="0" w:color="auto"/>
              <w:left w:val="single" w:sz="4" w:space="0" w:color="auto"/>
              <w:bottom w:val="single" w:sz="4" w:space="0" w:color="auto"/>
              <w:right w:val="single" w:sz="4" w:space="0" w:color="auto"/>
            </w:tcBorders>
            <w:hideMark/>
          </w:tcPr>
          <w:p w14:paraId="294FA612"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FA2D967"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557B2E97"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71B73F87" w14:textId="77777777" w:rsidR="006A623B" w:rsidRPr="006A623B" w:rsidRDefault="006A623B" w:rsidP="006A623B"/>
        </w:tc>
      </w:tr>
      <w:tr w:rsidR="006A623B" w:rsidRPr="006A623B" w14:paraId="40E3B2B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6E118FB" w14:textId="77777777" w:rsidR="006A623B" w:rsidRPr="006A623B" w:rsidRDefault="006A623B" w:rsidP="006A623B">
            <w:r w:rsidRPr="006A623B">
              <w:t>C6-250242</w:t>
            </w:r>
          </w:p>
        </w:tc>
        <w:tc>
          <w:tcPr>
            <w:tcW w:w="0" w:type="auto"/>
            <w:tcBorders>
              <w:top w:val="single" w:sz="4" w:space="0" w:color="auto"/>
              <w:left w:val="single" w:sz="4" w:space="0" w:color="auto"/>
              <w:bottom w:val="single" w:sz="4" w:space="0" w:color="auto"/>
              <w:right w:val="single" w:sz="4" w:space="0" w:color="auto"/>
            </w:tcBorders>
            <w:hideMark/>
          </w:tcPr>
          <w:p w14:paraId="3488473A" w14:textId="77777777" w:rsidR="006A623B" w:rsidRPr="006A623B" w:rsidRDefault="006A623B" w:rsidP="006A623B">
            <w:r w:rsidRPr="006A623B">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6B21413A" w14:textId="77777777" w:rsidR="006A623B" w:rsidRPr="006A623B" w:rsidRDefault="006A623B" w:rsidP="006A623B">
            <w:r w:rsidRPr="006A623B">
              <w:t>CT6 Chairman</w:t>
            </w:r>
          </w:p>
        </w:tc>
        <w:tc>
          <w:tcPr>
            <w:tcW w:w="0" w:type="auto"/>
            <w:tcBorders>
              <w:top w:val="single" w:sz="4" w:space="0" w:color="auto"/>
              <w:left w:val="single" w:sz="4" w:space="0" w:color="auto"/>
              <w:bottom w:val="single" w:sz="4" w:space="0" w:color="auto"/>
              <w:right w:val="single" w:sz="4" w:space="0" w:color="auto"/>
            </w:tcBorders>
            <w:hideMark/>
          </w:tcPr>
          <w:p w14:paraId="75D04102"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hideMark/>
          </w:tcPr>
          <w:p w14:paraId="515ADC24" w14:textId="77777777" w:rsidR="006A623B" w:rsidRPr="006A623B" w:rsidRDefault="006A623B" w:rsidP="006A623B">
            <w:r w:rsidRPr="006A623B">
              <w:t>C6-250201</w:t>
            </w:r>
          </w:p>
        </w:tc>
        <w:tc>
          <w:tcPr>
            <w:tcW w:w="0" w:type="auto"/>
            <w:tcBorders>
              <w:top w:val="single" w:sz="4" w:space="0" w:color="auto"/>
              <w:left w:val="single" w:sz="4" w:space="0" w:color="auto"/>
              <w:bottom w:val="single" w:sz="4" w:space="0" w:color="auto"/>
              <w:right w:val="single" w:sz="4" w:space="0" w:color="auto"/>
            </w:tcBorders>
          </w:tcPr>
          <w:p w14:paraId="25BC3901" w14:textId="77777777" w:rsidR="006A623B" w:rsidRPr="006A623B" w:rsidRDefault="006A623B" w:rsidP="006A623B"/>
        </w:tc>
      </w:tr>
      <w:tr w:rsidR="006A623B" w:rsidRPr="006A623B" w14:paraId="3286AC1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A4C81D4" w14:textId="77777777" w:rsidR="006A623B" w:rsidRPr="006A623B" w:rsidRDefault="006A623B" w:rsidP="006A623B">
            <w:r w:rsidRPr="006A623B">
              <w:t>C6-250243</w:t>
            </w:r>
          </w:p>
        </w:tc>
        <w:tc>
          <w:tcPr>
            <w:tcW w:w="0" w:type="auto"/>
            <w:tcBorders>
              <w:top w:val="single" w:sz="4" w:space="0" w:color="auto"/>
              <w:left w:val="single" w:sz="4" w:space="0" w:color="auto"/>
              <w:bottom w:val="single" w:sz="4" w:space="0" w:color="auto"/>
              <w:right w:val="single" w:sz="4" w:space="0" w:color="auto"/>
            </w:tcBorders>
            <w:hideMark/>
          </w:tcPr>
          <w:p w14:paraId="641D904F"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5D360EEC"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766F8"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3166463C"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BA1354D" w14:textId="77777777" w:rsidR="006A623B" w:rsidRPr="006A623B" w:rsidRDefault="006A623B" w:rsidP="006A623B">
            <w:r w:rsidRPr="006A623B">
              <w:t>C6-250313</w:t>
            </w:r>
          </w:p>
        </w:tc>
      </w:tr>
      <w:tr w:rsidR="006A623B" w:rsidRPr="006A623B" w14:paraId="420A16B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38464B0" w14:textId="77777777" w:rsidR="006A623B" w:rsidRPr="006A623B" w:rsidRDefault="006A623B" w:rsidP="006A623B">
            <w:r w:rsidRPr="006A623B">
              <w:t>C6-250244</w:t>
            </w:r>
          </w:p>
        </w:tc>
        <w:tc>
          <w:tcPr>
            <w:tcW w:w="0" w:type="auto"/>
            <w:tcBorders>
              <w:top w:val="single" w:sz="4" w:space="0" w:color="auto"/>
              <w:left w:val="single" w:sz="4" w:space="0" w:color="auto"/>
              <w:bottom w:val="single" w:sz="4" w:space="0" w:color="auto"/>
              <w:right w:val="single" w:sz="4" w:space="0" w:color="auto"/>
            </w:tcBorders>
            <w:hideMark/>
          </w:tcPr>
          <w:p w14:paraId="3917A395" w14:textId="77777777" w:rsidR="006A623B" w:rsidRPr="006A623B" w:rsidRDefault="006A623B" w:rsidP="006A623B">
            <w:r w:rsidRPr="006A623B">
              <w:t>Correction in Table E.1</w:t>
            </w:r>
          </w:p>
        </w:tc>
        <w:tc>
          <w:tcPr>
            <w:tcW w:w="0" w:type="auto"/>
            <w:tcBorders>
              <w:top w:val="single" w:sz="4" w:space="0" w:color="auto"/>
              <w:left w:val="single" w:sz="4" w:space="0" w:color="auto"/>
              <w:bottom w:val="single" w:sz="4" w:space="0" w:color="auto"/>
              <w:right w:val="single" w:sz="4" w:space="0" w:color="auto"/>
            </w:tcBorders>
            <w:hideMark/>
          </w:tcPr>
          <w:p w14:paraId="5AEB577B" w14:textId="77777777" w:rsidR="006A623B" w:rsidRPr="006A623B" w:rsidRDefault="006A623B" w:rsidP="006A623B">
            <w:r w:rsidRPr="006A623B">
              <w:t>Comprion GmbH, Lenovo, Qualcomm</w:t>
            </w:r>
          </w:p>
        </w:tc>
        <w:tc>
          <w:tcPr>
            <w:tcW w:w="0" w:type="auto"/>
            <w:tcBorders>
              <w:top w:val="single" w:sz="4" w:space="0" w:color="auto"/>
              <w:left w:val="single" w:sz="4" w:space="0" w:color="auto"/>
              <w:bottom w:val="single" w:sz="4" w:space="0" w:color="auto"/>
              <w:right w:val="single" w:sz="4" w:space="0" w:color="auto"/>
            </w:tcBorders>
            <w:hideMark/>
          </w:tcPr>
          <w:p w14:paraId="1187E70C"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tcPr>
          <w:p w14:paraId="25B7774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A678FF3" w14:textId="77777777" w:rsidR="006A623B" w:rsidRPr="006A623B" w:rsidRDefault="006A623B" w:rsidP="006A623B"/>
        </w:tc>
      </w:tr>
      <w:tr w:rsidR="006A623B" w:rsidRPr="006A623B" w14:paraId="1E55261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8178371" w14:textId="77777777" w:rsidR="006A623B" w:rsidRPr="006A623B" w:rsidRDefault="006A623B" w:rsidP="006A623B">
            <w:r w:rsidRPr="006A623B">
              <w:t>C6-250245</w:t>
            </w:r>
          </w:p>
        </w:tc>
        <w:tc>
          <w:tcPr>
            <w:tcW w:w="0" w:type="auto"/>
            <w:tcBorders>
              <w:top w:val="single" w:sz="4" w:space="0" w:color="auto"/>
              <w:left w:val="single" w:sz="4" w:space="0" w:color="auto"/>
              <w:bottom w:val="single" w:sz="4" w:space="0" w:color="auto"/>
              <w:right w:val="single" w:sz="4" w:space="0" w:color="auto"/>
            </w:tcBorders>
            <w:hideMark/>
          </w:tcPr>
          <w:p w14:paraId="591A48A9" w14:textId="77777777" w:rsidR="006A623B" w:rsidRPr="006A623B" w:rsidRDefault="006A623B" w:rsidP="006A623B">
            <w:r w:rsidRPr="006A623B">
              <w:t xml:space="preserve">Correction in the applicability table for test case 27.22.7.9.1 </w:t>
            </w:r>
          </w:p>
        </w:tc>
        <w:tc>
          <w:tcPr>
            <w:tcW w:w="0" w:type="auto"/>
            <w:tcBorders>
              <w:top w:val="single" w:sz="4" w:space="0" w:color="auto"/>
              <w:left w:val="single" w:sz="4" w:space="0" w:color="auto"/>
              <w:bottom w:val="single" w:sz="4" w:space="0" w:color="auto"/>
              <w:right w:val="single" w:sz="4" w:space="0" w:color="auto"/>
            </w:tcBorders>
            <w:hideMark/>
          </w:tcPr>
          <w:p w14:paraId="60626797"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3A2CF0C9"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691E1C32"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32C8773" w14:textId="77777777" w:rsidR="006A623B" w:rsidRPr="006A623B" w:rsidRDefault="006A623B" w:rsidP="006A623B"/>
        </w:tc>
      </w:tr>
      <w:tr w:rsidR="006A623B" w:rsidRPr="006A623B" w14:paraId="2074EBC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A2F5A1" w14:textId="77777777" w:rsidR="006A623B" w:rsidRPr="006A623B" w:rsidRDefault="006A623B" w:rsidP="006A623B">
            <w:r w:rsidRPr="006A623B">
              <w:t>C6-250246</w:t>
            </w:r>
          </w:p>
        </w:tc>
        <w:tc>
          <w:tcPr>
            <w:tcW w:w="0" w:type="auto"/>
            <w:tcBorders>
              <w:top w:val="single" w:sz="4" w:space="0" w:color="auto"/>
              <w:left w:val="single" w:sz="4" w:space="0" w:color="auto"/>
              <w:bottom w:val="single" w:sz="4" w:space="0" w:color="auto"/>
              <w:right w:val="single" w:sz="4" w:space="0" w:color="auto"/>
            </w:tcBorders>
            <w:hideMark/>
          </w:tcPr>
          <w:p w14:paraId="5DB600F2"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2A4F2D7D"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3A90EBA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64AC4372"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FA462F3" w14:textId="77777777" w:rsidR="006A623B" w:rsidRPr="006A623B" w:rsidRDefault="006A623B" w:rsidP="006A623B">
            <w:r w:rsidRPr="006A623B">
              <w:t>C6-250327</w:t>
            </w:r>
          </w:p>
        </w:tc>
      </w:tr>
      <w:tr w:rsidR="006A623B" w:rsidRPr="006A623B" w14:paraId="4E3697D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0851F09" w14:textId="77777777" w:rsidR="006A623B" w:rsidRPr="006A623B" w:rsidRDefault="006A623B" w:rsidP="006A623B">
            <w:r w:rsidRPr="006A623B">
              <w:t>C6-250247</w:t>
            </w:r>
          </w:p>
        </w:tc>
        <w:tc>
          <w:tcPr>
            <w:tcW w:w="0" w:type="auto"/>
            <w:tcBorders>
              <w:top w:val="single" w:sz="4" w:space="0" w:color="auto"/>
              <w:left w:val="single" w:sz="4" w:space="0" w:color="auto"/>
              <w:bottom w:val="single" w:sz="4" w:space="0" w:color="auto"/>
              <w:right w:val="single" w:sz="4" w:space="0" w:color="auto"/>
            </w:tcBorders>
            <w:hideMark/>
          </w:tcPr>
          <w:p w14:paraId="4E046087" w14:textId="77777777" w:rsidR="006A623B" w:rsidRPr="006A623B" w:rsidRDefault="006A623B" w:rsidP="006A623B">
            <w:r w:rsidRPr="006A623B">
              <w:t>Reply LS on UE behaviour in case of SUCI calculation failure</w:t>
            </w:r>
          </w:p>
        </w:tc>
        <w:tc>
          <w:tcPr>
            <w:tcW w:w="0" w:type="auto"/>
            <w:tcBorders>
              <w:top w:val="single" w:sz="4" w:space="0" w:color="auto"/>
              <w:left w:val="single" w:sz="4" w:space="0" w:color="auto"/>
              <w:bottom w:val="single" w:sz="4" w:space="0" w:color="auto"/>
              <w:right w:val="single" w:sz="4" w:space="0" w:color="auto"/>
            </w:tcBorders>
            <w:hideMark/>
          </w:tcPr>
          <w:p w14:paraId="18F80718" w14:textId="77777777" w:rsidR="006A623B" w:rsidRPr="006A623B" w:rsidRDefault="006A623B" w:rsidP="006A623B">
            <w:r w:rsidRPr="006A623B">
              <w:t>SA3</w:t>
            </w:r>
          </w:p>
        </w:tc>
        <w:tc>
          <w:tcPr>
            <w:tcW w:w="0" w:type="auto"/>
            <w:tcBorders>
              <w:top w:val="single" w:sz="4" w:space="0" w:color="auto"/>
              <w:left w:val="single" w:sz="4" w:space="0" w:color="auto"/>
              <w:bottom w:val="single" w:sz="4" w:space="0" w:color="auto"/>
              <w:right w:val="single" w:sz="4" w:space="0" w:color="auto"/>
            </w:tcBorders>
            <w:hideMark/>
          </w:tcPr>
          <w:p w14:paraId="7E34D458"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4BC32FC0"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A0BB54A" w14:textId="77777777" w:rsidR="006A623B" w:rsidRPr="006A623B" w:rsidRDefault="006A623B" w:rsidP="006A623B"/>
        </w:tc>
      </w:tr>
      <w:tr w:rsidR="006A623B" w:rsidRPr="006A623B" w14:paraId="7AA7ADF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F6D2480" w14:textId="77777777" w:rsidR="006A623B" w:rsidRPr="006A623B" w:rsidRDefault="006A623B" w:rsidP="006A623B">
            <w:r w:rsidRPr="006A623B">
              <w:t>C6-250248</w:t>
            </w:r>
          </w:p>
        </w:tc>
        <w:tc>
          <w:tcPr>
            <w:tcW w:w="0" w:type="auto"/>
            <w:tcBorders>
              <w:top w:val="single" w:sz="4" w:space="0" w:color="auto"/>
              <w:left w:val="single" w:sz="4" w:space="0" w:color="auto"/>
              <w:bottom w:val="single" w:sz="4" w:space="0" w:color="auto"/>
              <w:right w:val="single" w:sz="4" w:space="0" w:color="auto"/>
            </w:tcBorders>
            <w:hideMark/>
          </w:tcPr>
          <w:p w14:paraId="391DF7DA"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4DBA2642"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795A976D"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3702E8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1B6BE1A" w14:textId="77777777" w:rsidR="006A623B" w:rsidRPr="006A623B" w:rsidRDefault="006A623B" w:rsidP="006A623B"/>
        </w:tc>
      </w:tr>
      <w:tr w:rsidR="006A623B" w:rsidRPr="006A623B" w14:paraId="1D70133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DCA5B6A" w14:textId="77777777" w:rsidR="006A623B" w:rsidRPr="006A623B" w:rsidRDefault="006A623B" w:rsidP="006A623B">
            <w:r w:rsidRPr="006A623B">
              <w:t>C6-250249</w:t>
            </w:r>
          </w:p>
        </w:tc>
        <w:tc>
          <w:tcPr>
            <w:tcW w:w="0" w:type="auto"/>
            <w:tcBorders>
              <w:top w:val="single" w:sz="4" w:space="0" w:color="auto"/>
              <w:left w:val="single" w:sz="4" w:space="0" w:color="auto"/>
              <w:bottom w:val="single" w:sz="4" w:space="0" w:color="auto"/>
              <w:right w:val="single" w:sz="4" w:space="0" w:color="auto"/>
            </w:tcBorders>
            <w:hideMark/>
          </w:tcPr>
          <w:p w14:paraId="2721B445"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530D8ED6"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4A2D846E"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4F3E3DE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1D903B6" w14:textId="77777777" w:rsidR="006A623B" w:rsidRPr="006A623B" w:rsidRDefault="006A623B" w:rsidP="006A623B"/>
        </w:tc>
      </w:tr>
      <w:tr w:rsidR="006A623B" w:rsidRPr="006A623B" w14:paraId="4065162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F9E045D" w14:textId="77777777" w:rsidR="006A623B" w:rsidRPr="006A623B" w:rsidRDefault="006A623B" w:rsidP="006A623B">
            <w:r w:rsidRPr="006A623B">
              <w:t>C6-250250</w:t>
            </w:r>
          </w:p>
        </w:tc>
        <w:tc>
          <w:tcPr>
            <w:tcW w:w="0" w:type="auto"/>
            <w:tcBorders>
              <w:top w:val="single" w:sz="4" w:space="0" w:color="auto"/>
              <w:left w:val="single" w:sz="4" w:space="0" w:color="auto"/>
              <w:bottom w:val="single" w:sz="4" w:space="0" w:color="auto"/>
              <w:right w:val="single" w:sz="4" w:space="0" w:color="auto"/>
            </w:tcBorders>
            <w:hideMark/>
          </w:tcPr>
          <w:p w14:paraId="1C1A4665"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370B45AB"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467C74B5"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F96177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C0E6C7F" w14:textId="77777777" w:rsidR="006A623B" w:rsidRPr="006A623B" w:rsidRDefault="006A623B" w:rsidP="006A623B"/>
        </w:tc>
      </w:tr>
      <w:tr w:rsidR="006A623B" w:rsidRPr="006A623B" w14:paraId="5B05C82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110DEF2" w14:textId="77777777" w:rsidR="006A623B" w:rsidRPr="006A623B" w:rsidRDefault="006A623B" w:rsidP="006A623B">
            <w:r w:rsidRPr="006A623B">
              <w:t>C6-250251</w:t>
            </w:r>
          </w:p>
        </w:tc>
        <w:tc>
          <w:tcPr>
            <w:tcW w:w="0" w:type="auto"/>
            <w:tcBorders>
              <w:top w:val="single" w:sz="4" w:space="0" w:color="auto"/>
              <w:left w:val="single" w:sz="4" w:space="0" w:color="auto"/>
              <w:bottom w:val="single" w:sz="4" w:space="0" w:color="auto"/>
              <w:right w:val="single" w:sz="4" w:space="0" w:color="auto"/>
            </w:tcBorders>
            <w:hideMark/>
          </w:tcPr>
          <w:p w14:paraId="7F45A388"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2D9F8C66"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5CD9EAF6"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F17CB44"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EDDB8C2" w14:textId="77777777" w:rsidR="006A623B" w:rsidRPr="006A623B" w:rsidRDefault="006A623B" w:rsidP="006A623B">
            <w:r w:rsidRPr="006A623B">
              <w:t>C6-250343</w:t>
            </w:r>
          </w:p>
        </w:tc>
      </w:tr>
      <w:tr w:rsidR="006A623B" w:rsidRPr="006A623B" w14:paraId="2E9DBA2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7DBC281" w14:textId="77777777" w:rsidR="006A623B" w:rsidRPr="006A623B" w:rsidRDefault="006A623B" w:rsidP="006A623B">
            <w:r w:rsidRPr="006A623B">
              <w:t>C6-250252</w:t>
            </w:r>
          </w:p>
        </w:tc>
        <w:tc>
          <w:tcPr>
            <w:tcW w:w="0" w:type="auto"/>
            <w:tcBorders>
              <w:top w:val="single" w:sz="4" w:space="0" w:color="auto"/>
              <w:left w:val="single" w:sz="4" w:space="0" w:color="auto"/>
              <w:bottom w:val="single" w:sz="4" w:space="0" w:color="auto"/>
              <w:right w:val="single" w:sz="4" w:space="0" w:color="auto"/>
            </w:tcBorders>
            <w:hideMark/>
          </w:tcPr>
          <w:p w14:paraId="14C195E6"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61A05386"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5EB113A5"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4A4B8439"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4E1C4C08" w14:textId="77777777" w:rsidR="006A623B" w:rsidRPr="006A623B" w:rsidRDefault="006A623B" w:rsidP="006A623B">
            <w:r w:rsidRPr="006A623B">
              <w:t>C6-250344</w:t>
            </w:r>
          </w:p>
        </w:tc>
      </w:tr>
      <w:tr w:rsidR="006A623B" w:rsidRPr="006A623B" w14:paraId="574A637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3FA5B0D" w14:textId="77777777" w:rsidR="006A623B" w:rsidRPr="006A623B" w:rsidRDefault="006A623B" w:rsidP="006A623B">
            <w:r w:rsidRPr="006A623B">
              <w:t>C6-250253</w:t>
            </w:r>
          </w:p>
        </w:tc>
        <w:tc>
          <w:tcPr>
            <w:tcW w:w="0" w:type="auto"/>
            <w:tcBorders>
              <w:top w:val="single" w:sz="4" w:space="0" w:color="auto"/>
              <w:left w:val="single" w:sz="4" w:space="0" w:color="auto"/>
              <w:bottom w:val="single" w:sz="4" w:space="0" w:color="auto"/>
              <w:right w:val="single" w:sz="4" w:space="0" w:color="auto"/>
            </w:tcBorders>
            <w:hideMark/>
          </w:tcPr>
          <w:p w14:paraId="66840478" w14:textId="77777777" w:rsidR="006A623B" w:rsidRPr="006A623B" w:rsidRDefault="006A623B" w:rsidP="006A623B">
            <w:r w:rsidRPr="006A623B">
              <w:t>Missing subclause 5.7.1.4 in test case 5.7</w:t>
            </w:r>
          </w:p>
        </w:tc>
        <w:tc>
          <w:tcPr>
            <w:tcW w:w="0" w:type="auto"/>
            <w:tcBorders>
              <w:top w:val="single" w:sz="4" w:space="0" w:color="auto"/>
              <w:left w:val="single" w:sz="4" w:space="0" w:color="auto"/>
              <w:bottom w:val="single" w:sz="4" w:space="0" w:color="auto"/>
              <w:right w:val="single" w:sz="4" w:space="0" w:color="auto"/>
            </w:tcBorders>
            <w:hideMark/>
          </w:tcPr>
          <w:p w14:paraId="71AC6E72"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7F15F91B"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09027E04"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FA92703" w14:textId="77777777" w:rsidR="006A623B" w:rsidRPr="006A623B" w:rsidRDefault="006A623B" w:rsidP="006A623B"/>
        </w:tc>
      </w:tr>
      <w:tr w:rsidR="006A623B" w:rsidRPr="006A623B" w14:paraId="07570DE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BD6FA70" w14:textId="77777777" w:rsidR="006A623B" w:rsidRPr="006A623B" w:rsidRDefault="006A623B" w:rsidP="006A623B">
            <w:r w:rsidRPr="006A623B">
              <w:t>C6-250254</w:t>
            </w:r>
          </w:p>
        </w:tc>
        <w:tc>
          <w:tcPr>
            <w:tcW w:w="0" w:type="auto"/>
            <w:tcBorders>
              <w:top w:val="single" w:sz="4" w:space="0" w:color="auto"/>
              <w:left w:val="single" w:sz="4" w:space="0" w:color="auto"/>
              <w:bottom w:val="single" w:sz="4" w:space="0" w:color="auto"/>
              <w:right w:val="single" w:sz="4" w:space="0" w:color="auto"/>
            </w:tcBorders>
            <w:hideMark/>
          </w:tcPr>
          <w:p w14:paraId="61528097" w14:textId="77777777" w:rsidR="006A623B" w:rsidRPr="006A623B" w:rsidRDefault="006A623B" w:rsidP="006A623B">
            <w:r w:rsidRPr="006A623B">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351BFBE5"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0D9B4E45"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1A166AE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690F3452" w14:textId="77777777" w:rsidR="006A623B" w:rsidRPr="006A623B" w:rsidRDefault="006A623B" w:rsidP="006A623B"/>
        </w:tc>
      </w:tr>
      <w:tr w:rsidR="006A623B" w:rsidRPr="006A623B" w14:paraId="0A133A2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1BDF24C" w14:textId="77777777" w:rsidR="006A623B" w:rsidRPr="006A623B" w:rsidRDefault="006A623B" w:rsidP="006A623B">
            <w:r w:rsidRPr="006A623B">
              <w:t>C6-250255</w:t>
            </w:r>
          </w:p>
        </w:tc>
        <w:tc>
          <w:tcPr>
            <w:tcW w:w="0" w:type="auto"/>
            <w:tcBorders>
              <w:top w:val="single" w:sz="4" w:space="0" w:color="auto"/>
              <w:left w:val="single" w:sz="4" w:space="0" w:color="auto"/>
              <w:bottom w:val="single" w:sz="4" w:space="0" w:color="auto"/>
              <w:right w:val="single" w:sz="4" w:space="0" w:color="auto"/>
            </w:tcBorders>
            <w:hideMark/>
          </w:tcPr>
          <w:p w14:paraId="5F052619" w14:textId="77777777" w:rsidR="006A623B" w:rsidRPr="006A623B" w:rsidRDefault="006A623B" w:rsidP="006A623B">
            <w:r w:rsidRPr="006A623B">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63937AC6"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2BD9FB23"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64843532"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EF9A3F1" w14:textId="77777777" w:rsidR="006A623B" w:rsidRPr="006A623B" w:rsidRDefault="006A623B" w:rsidP="006A623B"/>
        </w:tc>
      </w:tr>
      <w:tr w:rsidR="006A623B" w:rsidRPr="006A623B" w14:paraId="5770F00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EAACFB3" w14:textId="77777777" w:rsidR="006A623B" w:rsidRPr="006A623B" w:rsidRDefault="006A623B" w:rsidP="006A623B">
            <w:r w:rsidRPr="006A623B">
              <w:t>C6-250256</w:t>
            </w:r>
          </w:p>
        </w:tc>
        <w:tc>
          <w:tcPr>
            <w:tcW w:w="0" w:type="auto"/>
            <w:tcBorders>
              <w:top w:val="single" w:sz="4" w:space="0" w:color="auto"/>
              <w:left w:val="single" w:sz="4" w:space="0" w:color="auto"/>
              <w:bottom w:val="single" w:sz="4" w:space="0" w:color="auto"/>
              <w:right w:val="single" w:sz="4" w:space="0" w:color="auto"/>
            </w:tcBorders>
            <w:hideMark/>
          </w:tcPr>
          <w:p w14:paraId="19EEBE3A"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77047362"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00CB7F46"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19DE5FE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0311A844" w14:textId="77777777" w:rsidR="006A623B" w:rsidRPr="006A623B" w:rsidRDefault="006A623B" w:rsidP="006A623B">
            <w:r w:rsidRPr="006A623B">
              <w:t>C6-250329</w:t>
            </w:r>
          </w:p>
        </w:tc>
      </w:tr>
      <w:tr w:rsidR="006A623B" w:rsidRPr="006A623B" w14:paraId="5F9E9BD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2B57BBA" w14:textId="77777777" w:rsidR="006A623B" w:rsidRPr="006A623B" w:rsidRDefault="006A623B" w:rsidP="006A623B">
            <w:r w:rsidRPr="006A623B">
              <w:t>C6-250257</w:t>
            </w:r>
          </w:p>
        </w:tc>
        <w:tc>
          <w:tcPr>
            <w:tcW w:w="0" w:type="auto"/>
            <w:tcBorders>
              <w:top w:val="single" w:sz="4" w:space="0" w:color="auto"/>
              <w:left w:val="single" w:sz="4" w:space="0" w:color="auto"/>
              <w:bottom w:val="single" w:sz="4" w:space="0" w:color="auto"/>
              <w:right w:val="single" w:sz="4" w:space="0" w:color="auto"/>
            </w:tcBorders>
            <w:hideMark/>
          </w:tcPr>
          <w:p w14:paraId="27585754" w14:textId="77777777" w:rsidR="006A623B" w:rsidRPr="006A623B" w:rsidRDefault="006A623B" w:rsidP="006A623B">
            <w:r w:rsidRPr="006A623B">
              <w:t>Correction to TC 27.22.4.7.3</w:t>
            </w:r>
          </w:p>
        </w:tc>
        <w:tc>
          <w:tcPr>
            <w:tcW w:w="0" w:type="auto"/>
            <w:tcBorders>
              <w:top w:val="single" w:sz="4" w:space="0" w:color="auto"/>
              <w:left w:val="single" w:sz="4" w:space="0" w:color="auto"/>
              <w:bottom w:val="single" w:sz="4" w:space="0" w:color="auto"/>
              <w:right w:val="single" w:sz="4" w:space="0" w:color="auto"/>
            </w:tcBorders>
            <w:hideMark/>
          </w:tcPr>
          <w:p w14:paraId="031AF34F" w14:textId="77777777" w:rsidR="006A623B" w:rsidRPr="006A623B" w:rsidRDefault="006A623B" w:rsidP="006A623B">
            <w:r w:rsidRPr="006A623B">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3BF4BD3F"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370CDF6C"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3E4124C" w14:textId="77777777" w:rsidR="006A623B" w:rsidRPr="006A623B" w:rsidRDefault="006A623B" w:rsidP="006A623B"/>
        </w:tc>
      </w:tr>
      <w:tr w:rsidR="006A623B" w:rsidRPr="006A623B" w14:paraId="36FE45B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2CD63B7" w14:textId="77777777" w:rsidR="006A623B" w:rsidRPr="006A623B" w:rsidRDefault="006A623B" w:rsidP="006A623B">
            <w:r w:rsidRPr="006A623B">
              <w:t>C6-</w:t>
            </w:r>
            <w:r w:rsidRPr="006A623B">
              <w:lastRenderedPageBreak/>
              <w:t>250258</w:t>
            </w:r>
          </w:p>
        </w:tc>
        <w:tc>
          <w:tcPr>
            <w:tcW w:w="0" w:type="auto"/>
            <w:tcBorders>
              <w:top w:val="single" w:sz="4" w:space="0" w:color="auto"/>
              <w:left w:val="single" w:sz="4" w:space="0" w:color="auto"/>
              <w:bottom w:val="single" w:sz="4" w:space="0" w:color="auto"/>
              <w:right w:val="single" w:sz="4" w:space="0" w:color="auto"/>
            </w:tcBorders>
            <w:hideMark/>
          </w:tcPr>
          <w:p w14:paraId="7C7750CC" w14:textId="77777777" w:rsidR="006A623B" w:rsidRPr="006A623B" w:rsidRDefault="006A623B" w:rsidP="006A623B">
            <w:r w:rsidRPr="006A623B">
              <w:lastRenderedPageBreak/>
              <w:t xml:space="preserve">Backward compatibility handling of USIM without extended security </w:t>
            </w:r>
            <w:r w:rsidRPr="006A623B">
              <w:lastRenderedPageBreak/>
              <w:t>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0863A2D7" w14:textId="77777777" w:rsidR="006A623B" w:rsidRPr="006A623B" w:rsidRDefault="006A623B" w:rsidP="006A623B">
            <w:r w:rsidRPr="006A623B">
              <w:lastRenderedPageBreak/>
              <w:t>Apple AB Denmark</w:t>
            </w:r>
          </w:p>
        </w:tc>
        <w:tc>
          <w:tcPr>
            <w:tcW w:w="0" w:type="auto"/>
            <w:tcBorders>
              <w:top w:val="single" w:sz="4" w:space="0" w:color="auto"/>
              <w:left w:val="single" w:sz="4" w:space="0" w:color="auto"/>
              <w:bottom w:val="single" w:sz="4" w:space="0" w:color="auto"/>
              <w:right w:val="single" w:sz="4" w:space="0" w:color="auto"/>
            </w:tcBorders>
            <w:hideMark/>
          </w:tcPr>
          <w:p w14:paraId="716AC7F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886B2A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5280EC83" w14:textId="77777777" w:rsidR="006A623B" w:rsidRPr="006A623B" w:rsidRDefault="006A623B" w:rsidP="006A623B">
            <w:r w:rsidRPr="006A623B">
              <w:t>C6-</w:t>
            </w:r>
            <w:r w:rsidRPr="006A623B">
              <w:lastRenderedPageBreak/>
              <w:t>250299</w:t>
            </w:r>
          </w:p>
        </w:tc>
      </w:tr>
      <w:tr w:rsidR="006A623B" w:rsidRPr="006A623B" w14:paraId="28E3FFF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3C64FEE" w14:textId="77777777" w:rsidR="006A623B" w:rsidRPr="006A623B" w:rsidRDefault="006A623B" w:rsidP="006A623B">
            <w:r w:rsidRPr="006A623B">
              <w:lastRenderedPageBreak/>
              <w:t>C6-250259</w:t>
            </w:r>
          </w:p>
        </w:tc>
        <w:tc>
          <w:tcPr>
            <w:tcW w:w="0" w:type="auto"/>
            <w:tcBorders>
              <w:top w:val="single" w:sz="4" w:space="0" w:color="auto"/>
              <w:left w:val="single" w:sz="4" w:space="0" w:color="auto"/>
              <w:bottom w:val="single" w:sz="4" w:space="0" w:color="auto"/>
              <w:right w:val="single" w:sz="4" w:space="0" w:color="auto"/>
            </w:tcBorders>
            <w:hideMark/>
          </w:tcPr>
          <w:p w14:paraId="79F5495B"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520C177A"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34ED810E"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167CD8D8"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4E979961" w14:textId="77777777" w:rsidR="006A623B" w:rsidRPr="006A623B" w:rsidRDefault="006A623B" w:rsidP="006A623B">
            <w:r w:rsidRPr="006A623B">
              <w:t>C6-250300</w:t>
            </w:r>
          </w:p>
        </w:tc>
      </w:tr>
      <w:tr w:rsidR="006A623B" w:rsidRPr="006A623B" w14:paraId="07325A1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DDEBB5C" w14:textId="77777777" w:rsidR="006A623B" w:rsidRPr="006A623B" w:rsidRDefault="006A623B" w:rsidP="006A623B">
            <w:r w:rsidRPr="006A623B">
              <w:t>C6-250260</w:t>
            </w:r>
          </w:p>
        </w:tc>
        <w:tc>
          <w:tcPr>
            <w:tcW w:w="0" w:type="auto"/>
            <w:tcBorders>
              <w:top w:val="single" w:sz="4" w:space="0" w:color="auto"/>
              <w:left w:val="single" w:sz="4" w:space="0" w:color="auto"/>
              <w:bottom w:val="single" w:sz="4" w:space="0" w:color="auto"/>
              <w:right w:val="single" w:sz="4" w:space="0" w:color="auto"/>
            </w:tcBorders>
            <w:hideMark/>
          </w:tcPr>
          <w:p w14:paraId="74C68718" w14:textId="77777777" w:rsidR="006A623B" w:rsidRPr="006A623B" w:rsidRDefault="006A623B" w:rsidP="006A623B">
            <w:r w:rsidRPr="006A623B">
              <w:t xml:space="preserve">editorial correction </w:t>
            </w:r>
          </w:p>
        </w:tc>
        <w:tc>
          <w:tcPr>
            <w:tcW w:w="0" w:type="auto"/>
            <w:tcBorders>
              <w:top w:val="single" w:sz="4" w:space="0" w:color="auto"/>
              <w:left w:val="single" w:sz="4" w:space="0" w:color="auto"/>
              <w:bottom w:val="single" w:sz="4" w:space="0" w:color="auto"/>
              <w:right w:val="single" w:sz="4" w:space="0" w:color="auto"/>
            </w:tcBorders>
            <w:hideMark/>
          </w:tcPr>
          <w:p w14:paraId="7F399947"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5FBA38D8"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tcPr>
          <w:p w14:paraId="0623A0A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FD69C2E" w14:textId="77777777" w:rsidR="006A623B" w:rsidRPr="006A623B" w:rsidRDefault="006A623B" w:rsidP="006A623B"/>
        </w:tc>
      </w:tr>
      <w:tr w:rsidR="006A623B" w:rsidRPr="006A623B" w14:paraId="48423CC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1B61159" w14:textId="77777777" w:rsidR="006A623B" w:rsidRPr="006A623B" w:rsidRDefault="006A623B" w:rsidP="006A623B">
            <w:r w:rsidRPr="006A623B">
              <w:t>C6-250261</w:t>
            </w:r>
          </w:p>
        </w:tc>
        <w:tc>
          <w:tcPr>
            <w:tcW w:w="0" w:type="auto"/>
            <w:tcBorders>
              <w:top w:val="single" w:sz="4" w:space="0" w:color="auto"/>
              <w:left w:val="single" w:sz="4" w:space="0" w:color="auto"/>
              <w:bottom w:val="single" w:sz="4" w:space="0" w:color="auto"/>
              <w:right w:val="single" w:sz="4" w:space="0" w:color="auto"/>
            </w:tcBorders>
            <w:hideMark/>
          </w:tcPr>
          <w:p w14:paraId="30C44EA3"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76098BBE"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6742F1A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0E3CA63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47C0BDE8" w14:textId="77777777" w:rsidR="006A623B" w:rsidRPr="006A623B" w:rsidRDefault="006A623B" w:rsidP="006A623B">
            <w:r w:rsidRPr="006A623B">
              <w:t>C6-250332</w:t>
            </w:r>
          </w:p>
        </w:tc>
      </w:tr>
      <w:tr w:rsidR="006A623B" w:rsidRPr="006A623B" w14:paraId="4B5F5C8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02293C8" w14:textId="77777777" w:rsidR="006A623B" w:rsidRPr="006A623B" w:rsidRDefault="006A623B" w:rsidP="006A623B">
            <w:r w:rsidRPr="006A623B">
              <w:t>C6-250262</w:t>
            </w:r>
          </w:p>
        </w:tc>
        <w:tc>
          <w:tcPr>
            <w:tcW w:w="0" w:type="auto"/>
            <w:tcBorders>
              <w:top w:val="single" w:sz="4" w:space="0" w:color="auto"/>
              <w:left w:val="single" w:sz="4" w:space="0" w:color="auto"/>
              <w:bottom w:val="single" w:sz="4" w:space="0" w:color="auto"/>
              <w:right w:val="single" w:sz="4" w:space="0" w:color="auto"/>
            </w:tcBorders>
            <w:hideMark/>
          </w:tcPr>
          <w:p w14:paraId="398C324E" w14:textId="77777777" w:rsidR="006A623B" w:rsidRPr="006A623B" w:rsidRDefault="006A623B" w:rsidP="006A623B">
            <w:r w:rsidRPr="006A623B">
              <w:t>LS on availability of new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hideMark/>
          </w:tcPr>
          <w:p w14:paraId="52729B39"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1B9BF17"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tcPr>
          <w:p w14:paraId="1DE47F9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620094F5" w14:textId="77777777" w:rsidR="006A623B" w:rsidRPr="006A623B" w:rsidRDefault="006A623B" w:rsidP="006A623B"/>
        </w:tc>
      </w:tr>
      <w:tr w:rsidR="006A623B" w:rsidRPr="006A623B" w14:paraId="2B423E1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46EC6D2" w14:textId="77777777" w:rsidR="006A623B" w:rsidRPr="006A623B" w:rsidRDefault="006A623B" w:rsidP="006A623B">
            <w:r w:rsidRPr="006A623B">
              <w:t>C6-250263</w:t>
            </w:r>
          </w:p>
        </w:tc>
        <w:tc>
          <w:tcPr>
            <w:tcW w:w="0" w:type="auto"/>
            <w:tcBorders>
              <w:top w:val="single" w:sz="4" w:space="0" w:color="auto"/>
              <w:left w:val="single" w:sz="4" w:space="0" w:color="auto"/>
              <w:bottom w:val="single" w:sz="4" w:space="0" w:color="auto"/>
              <w:right w:val="single" w:sz="4" w:space="0" w:color="auto"/>
            </w:tcBorders>
            <w:hideMark/>
          </w:tcPr>
          <w:p w14:paraId="48CE3D35" w14:textId="77777777" w:rsidR="006A623B" w:rsidRPr="006A623B" w:rsidRDefault="006A623B" w:rsidP="006A623B">
            <w:r w:rsidRPr="006A623B">
              <w:t>LS on availability of new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hideMark/>
          </w:tcPr>
          <w:p w14:paraId="2B0EE8B5"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7602220C"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4AE10C5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6A32153" w14:textId="77777777" w:rsidR="006A623B" w:rsidRPr="006A623B" w:rsidRDefault="006A623B" w:rsidP="006A623B">
            <w:r w:rsidRPr="006A623B">
              <w:t>C6-250346</w:t>
            </w:r>
          </w:p>
        </w:tc>
      </w:tr>
      <w:tr w:rsidR="006A623B" w:rsidRPr="006A623B" w14:paraId="22FF006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7543F56" w14:textId="77777777" w:rsidR="006A623B" w:rsidRPr="006A623B" w:rsidRDefault="006A623B" w:rsidP="006A623B">
            <w:r w:rsidRPr="006A623B">
              <w:t>C6-250264</w:t>
            </w:r>
          </w:p>
        </w:tc>
        <w:tc>
          <w:tcPr>
            <w:tcW w:w="0" w:type="auto"/>
            <w:tcBorders>
              <w:top w:val="single" w:sz="4" w:space="0" w:color="auto"/>
              <w:left w:val="single" w:sz="4" w:space="0" w:color="auto"/>
              <w:bottom w:val="single" w:sz="4" w:space="0" w:color="auto"/>
              <w:right w:val="single" w:sz="4" w:space="0" w:color="auto"/>
            </w:tcBorders>
            <w:hideMark/>
          </w:tcPr>
          <w:p w14:paraId="660E9750" w14:textId="77777777" w:rsidR="006A623B" w:rsidRPr="006A623B" w:rsidRDefault="006A623B" w:rsidP="006A623B">
            <w:r w:rsidRPr="006A623B">
              <w:t>Correction to AKA TC 15.1.4 and 15.2.4</w:t>
            </w:r>
          </w:p>
        </w:tc>
        <w:tc>
          <w:tcPr>
            <w:tcW w:w="0" w:type="auto"/>
            <w:tcBorders>
              <w:top w:val="single" w:sz="4" w:space="0" w:color="auto"/>
              <w:left w:val="single" w:sz="4" w:space="0" w:color="auto"/>
              <w:bottom w:val="single" w:sz="4" w:space="0" w:color="auto"/>
              <w:right w:val="single" w:sz="4" w:space="0" w:color="auto"/>
            </w:tcBorders>
            <w:hideMark/>
          </w:tcPr>
          <w:p w14:paraId="58CFC66E"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5FC5928"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2CF51C4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524B04AB" w14:textId="77777777" w:rsidR="006A623B" w:rsidRPr="006A623B" w:rsidRDefault="006A623B" w:rsidP="006A623B"/>
        </w:tc>
      </w:tr>
      <w:tr w:rsidR="006A623B" w:rsidRPr="006A623B" w14:paraId="6658C7A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BBEE83A" w14:textId="77777777" w:rsidR="006A623B" w:rsidRPr="006A623B" w:rsidRDefault="006A623B" w:rsidP="006A623B">
            <w:r w:rsidRPr="006A623B">
              <w:t>C6-250265</w:t>
            </w:r>
          </w:p>
        </w:tc>
        <w:tc>
          <w:tcPr>
            <w:tcW w:w="0" w:type="auto"/>
            <w:tcBorders>
              <w:top w:val="single" w:sz="4" w:space="0" w:color="auto"/>
              <w:left w:val="single" w:sz="4" w:space="0" w:color="auto"/>
              <w:bottom w:val="single" w:sz="4" w:space="0" w:color="auto"/>
              <w:right w:val="single" w:sz="4" w:space="0" w:color="auto"/>
            </w:tcBorders>
            <w:hideMark/>
          </w:tcPr>
          <w:p w14:paraId="55DFC220" w14:textId="77777777" w:rsidR="006A623B" w:rsidRPr="006A623B" w:rsidRDefault="006A623B" w:rsidP="006A623B">
            <w:r w:rsidRPr="006A623B">
              <w:t>Correction to AKA TC 15.1.4 and 15.2.4</w:t>
            </w:r>
          </w:p>
        </w:tc>
        <w:tc>
          <w:tcPr>
            <w:tcW w:w="0" w:type="auto"/>
            <w:tcBorders>
              <w:top w:val="single" w:sz="4" w:space="0" w:color="auto"/>
              <w:left w:val="single" w:sz="4" w:space="0" w:color="auto"/>
              <w:bottom w:val="single" w:sz="4" w:space="0" w:color="auto"/>
              <w:right w:val="single" w:sz="4" w:space="0" w:color="auto"/>
            </w:tcBorders>
            <w:hideMark/>
          </w:tcPr>
          <w:p w14:paraId="0427234A"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C81834E"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3F9734BB"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6CECB44" w14:textId="77777777" w:rsidR="006A623B" w:rsidRPr="006A623B" w:rsidRDefault="006A623B" w:rsidP="006A623B"/>
        </w:tc>
      </w:tr>
      <w:tr w:rsidR="006A623B" w:rsidRPr="006A623B" w14:paraId="5CD5300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6F0CE66" w14:textId="77777777" w:rsidR="006A623B" w:rsidRPr="006A623B" w:rsidRDefault="006A623B" w:rsidP="006A623B">
            <w:r w:rsidRPr="006A623B">
              <w:t>C6-250266</w:t>
            </w:r>
          </w:p>
        </w:tc>
        <w:tc>
          <w:tcPr>
            <w:tcW w:w="0" w:type="auto"/>
            <w:tcBorders>
              <w:top w:val="single" w:sz="4" w:space="0" w:color="auto"/>
              <w:left w:val="single" w:sz="4" w:space="0" w:color="auto"/>
              <w:bottom w:val="single" w:sz="4" w:space="0" w:color="auto"/>
              <w:right w:val="single" w:sz="4" w:space="0" w:color="auto"/>
            </w:tcBorders>
            <w:hideMark/>
          </w:tcPr>
          <w:p w14:paraId="0F2B12BF" w14:textId="77777777" w:rsidR="006A623B" w:rsidRPr="006A623B" w:rsidRDefault="006A623B" w:rsidP="006A623B">
            <w:r w:rsidRPr="006A623B">
              <w:t>Update of 3GPP TS 31.117 to Release 18</w:t>
            </w:r>
          </w:p>
        </w:tc>
        <w:tc>
          <w:tcPr>
            <w:tcW w:w="0" w:type="auto"/>
            <w:tcBorders>
              <w:top w:val="single" w:sz="4" w:space="0" w:color="auto"/>
              <w:left w:val="single" w:sz="4" w:space="0" w:color="auto"/>
              <w:bottom w:val="single" w:sz="4" w:space="0" w:color="auto"/>
              <w:right w:val="single" w:sz="4" w:space="0" w:color="auto"/>
            </w:tcBorders>
            <w:hideMark/>
          </w:tcPr>
          <w:p w14:paraId="027AEE40"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4112BDF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070E1609"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26FF9F6" w14:textId="77777777" w:rsidR="006A623B" w:rsidRPr="006A623B" w:rsidRDefault="006A623B" w:rsidP="006A623B"/>
        </w:tc>
      </w:tr>
      <w:tr w:rsidR="006A623B" w:rsidRPr="006A623B" w14:paraId="4BB09BD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9A05854" w14:textId="77777777" w:rsidR="006A623B" w:rsidRPr="006A623B" w:rsidRDefault="006A623B" w:rsidP="006A623B">
            <w:r w:rsidRPr="006A623B">
              <w:t>C6-250267</w:t>
            </w:r>
          </w:p>
        </w:tc>
        <w:tc>
          <w:tcPr>
            <w:tcW w:w="0" w:type="auto"/>
            <w:tcBorders>
              <w:top w:val="single" w:sz="4" w:space="0" w:color="auto"/>
              <w:left w:val="single" w:sz="4" w:space="0" w:color="auto"/>
              <w:bottom w:val="single" w:sz="4" w:space="0" w:color="auto"/>
              <w:right w:val="single" w:sz="4" w:space="0" w:color="auto"/>
            </w:tcBorders>
            <w:hideMark/>
          </w:tcPr>
          <w:p w14:paraId="17697BEA" w14:textId="77777777" w:rsidR="006A623B" w:rsidRPr="006A623B" w:rsidRDefault="006A623B" w:rsidP="006A623B">
            <w:r w:rsidRPr="006A623B">
              <w:t xml:space="preserve">Discussion Paper - Harmonization of test case structures and avoidance of RAT-specific derivatives  </w:t>
            </w:r>
          </w:p>
        </w:tc>
        <w:tc>
          <w:tcPr>
            <w:tcW w:w="0" w:type="auto"/>
            <w:tcBorders>
              <w:top w:val="single" w:sz="4" w:space="0" w:color="auto"/>
              <w:left w:val="single" w:sz="4" w:space="0" w:color="auto"/>
              <w:bottom w:val="single" w:sz="4" w:space="0" w:color="auto"/>
              <w:right w:val="single" w:sz="4" w:space="0" w:color="auto"/>
            </w:tcBorders>
            <w:hideMark/>
          </w:tcPr>
          <w:p w14:paraId="44C37AFA"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1A51A0CA"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4892224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93AB14D" w14:textId="77777777" w:rsidR="006A623B" w:rsidRPr="006A623B" w:rsidRDefault="006A623B" w:rsidP="006A623B"/>
        </w:tc>
      </w:tr>
      <w:tr w:rsidR="006A623B" w:rsidRPr="006A623B" w14:paraId="34D9BC1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1571172" w14:textId="77777777" w:rsidR="006A623B" w:rsidRPr="006A623B" w:rsidRDefault="006A623B" w:rsidP="006A623B">
            <w:r w:rsidRPr="006A623B">
              <w:t>C6-250268</w:t>
            </w:r>
          </w:p>
        </w:tc>
        <w:tc>
          <w:tcPr>
            <w:tcW w:w="0" w:type="auto"/>
            <w:tcBorders>
              <w:top w:val="single" w:sz="4" w:space="0" w:color="auto"/>
              <w:left w:val="single" w:sz="4" w:space="0" w:color="auto"/>
              <w:bottom w:val="single" w:sz="4" w:space="0" w:color="auto"/>
              <w:right w:val="single" w:sz="4" w:space="0" w:color="auto"/>
            </w:tcBorders>
            <w:hideMark/>
          </w:tcPr>
          <w:p w14:paraId="14451ECE"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3ABB76E4"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44CCC93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7F4F37C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1D1B2150" w14:textId="77777777" w:rsidR="006A623B" w:rsidRPr="006A623B" w:rsidRDefault="006A623B" w:rsidP="006A623B">
            <w:r w:rsidRPr="006A623B">
              <w:t>C6-250325</w:t>
            </w:r>
          </w:p>
        </w:tc>
      </w:tr>
      <w:tr w:rsidR="006A623B" w:rsidRPr="006A623B" w14:paraId="0B8074B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010FFB8" w14:textId="77777777" w:rsidR="006A623B" w:rsidRPr="006A623B" w:rsidRDefault="006A623B" w:rsidP="006A623B">
            <w:r w:rsidRPr="006A623B">
              <w:t>C6-250269</w:t>
            </w:r>
          </w:p>
        </w:tc>
        <w:tc>
          <w:tcPr>
            <w:tcW w:w="0" w:type="auto"/>
            <w:tcBorders>
              <w:top w:val="single" w:sz="4" w:space="0" w:color="auto"/>
              <w:left w:val="single" w:sz="4" w:space="0" w:color="auto"/>
              <w:bottom w:val="single" w:sz="4" w:space="0" w:color="auto"/>
              <w:right w:val="single" w:sz="4" w:space="0" w:color="auto"/>
            </w:tcBorders>
            <w:hideMark/>
          </w:tcPr>
          <w:p w14:paraId="472EEF04"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16</w:t>
            </w:r>
          </w:p>
        </w:tc>
        <w:tc>
          <w:tcPr>
            <w:tcW w:w="0" w:type="auto"/>
            <w:tcBorders>
              <w:top w:val="single" w:sz="4" w:space="0" w:color="auto"/>
              <w:left w:val="single" w:sz="4" w:space="0" w:color="auto"/>
              <w:bottom w:val="single" w:sz="4" w:space="0" w:color="auto"/>
              <w:right w:val="single" w:sz="4" w:space="0" w:color="auto"/>
            </w:tcBorders>
            <w:hideMark/>
          </w:tcPr>
          <w:p w14:paraId="6E9436A1"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700B7F2"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019DA9B1"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883988F" w14:textId="77777777" w:rsidR="006A623B" w:rsidRPr="006A623B" w:rsidRDefault="006A623B" w:rsidP="006A623B"/>
        </w:tc>
      </w:tr>
      <w:tr w:rsidR="006A623B" w:rsidRPr="006A623B" w14:paraId="0B64F38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09D8B2" w14:textId="77777777" w:rsidR="006A623B" w:rsidRPr="006A623B" w:rsidRDefault="006A623B" w:rsidP="006A623B">
            <w:r w:rsidRPr="006A623B">
              <w:t>C6-250270</w:t>
            </w:r>
          </w:p>
        </w:tc>
        <w:tc>
          <w:tcPr>
            <w:tcW w:w="0" w:type="auto"/>
            <w:tcBorders>
              <w:top w:val="single" w:sz="4" w:space="0" w:color="auto"/>
              <w:left w:val="single" w:sz="4" w:space="0" w:color="auto"/>
              <w:bottom w:val="single" w:sz="4" w:space="0" w:color="auto"/>
              <w:right w:val="single" w:sz="4" w:space="0" w:color="auto"/>
            </w:tcBorders>
            <w:hideMark/>
          </w:tcPr>
          <w:p w14:paraId="46CB08CE"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761DAACA"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6B2DED0F"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5BEC450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220B24D" w14:textId="77777777" w:rsidR="006A623B" w:rsidRPr="006A623B" w:rsidRDefault="006A623B" w:rsidP="006A623B"/>
        </w:tc>
      </w:tr>
      <w:tr w:rsidR="006A623B" w:rsidRPr="006A623B" w14:paraId="45FF677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ADEC3A1" w14:textId="77777777" w:rsidR="006A623B" w:rsidRPr="006A623B" w:rsidRDefault="006A623B" w:rsidP="006A623B">
            <w:r w:rsidRPr="006A623B">
              <w:t>C6-250271</w:t>
            </w:r>
          </w:p>
        </w:tc>
        <w:tc>
          <w:tcPr>
            <w:tcW w:w="0" w:type="auto"/>
            <w:tcBorders>
              <w:top w:val="single" w:sz="4" w:space="0" w:color="auto"/>
              <w:left w:val="single" w:sz="4" w:space="0" w:color="auto"/>
              <w:bottom w:val="single" w:sz="4" w:space="0" w:color="auto"/>
              <w:right w:val="single" w:sz="4" w:space="0" w:color="auto"/>
            </w:tcBorders>
            <w:hideMark/>
          </w:tcPr>
          <w:p w14:paraId="0F03C591"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1EBF097E"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21DBFAFF"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0F38C269"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F86EB59" w14:textId="77777777" w:rsidR="006A623B" w:rsidRPr="006A623B" w:rsidRDefault="006A623B" w:rsidP="006A623B"/>
        </w:tc>
      </w:tr>
      <w:tr w:rsidR="006A623B" w:rsidRPr="006A623B" w14:paraId="3745360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230E132" w14:textId="77777777" w:rsidR="006A623B" w:rsidRPr="006A623B" w:rsidRDefault="006A623B" w:rsidP="006A623B">
            <w:r w:rsidRPr="006A623B">
              <w:t>C6-250272</w:t>
            </w:r>
          </w:p>
        </w:tc>
        <w:tc>
          <w:tcPr>
            <w:tcW w:w="0" w:type="auto"/>
            <w:tcBorders>
              <w:top w:val="single" w:sz="4" w:space="0" w:color="auto"/>
              <w:left w:val="single" w:sz="4" w:space="0" w:color="auto"/>
              <w:bottom w:val="single" w:sz="4" w:space="0" w:color="auto"/>
              <w:right w:val="single" w:sz="4" w:space="0" w:color="auto"/>
            </w:tcBorders>
            <w:hideMark/>
          </w:tcPr>
          <w:p w14:paraId="583C385E"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19</w:t>
            </w:r>
          </w:p>
        </w:tc>
        <w:tc>
          <w:tcPr>
            <w:tcW w:w="0" w:type="auto"/>
            <w:tcBorders>
              <w:top w:val="single" w:sz="4" w:space="0" w:color="auto"/>
              <w:left w:val="single" w:sz="4" w:space="0" w:color="auto"/>
              <w:bottom w:val="single" w:sz="4" w:space="0" w:color="auto"/>
              <w:right w:val="single" w:sz="4" w:space="0" w:color="auto"/>
            </w:tcBorders>
            <w:hideMark/>
          </w:tcPr>
          <w:p w14:paraId="194B5C12"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7B17E3EB"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5E8FB637"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A4E41F5" w14:textId="77777777" w:rsidR="006A623B" w:rsidRPr="006A623B" w:rsidRDefault="006A623B" w:rsidP="006A623B"/>
        </w:tc>
      </w:tr>
      <w:tr w:rsidR="006A623B" w:rsidRPr="006A623B" w14:paraId="42B0E77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535DB0B" w14:textId="77777777" w:rsidR="006A623B" w:rsidRPr="006A623B" w:rsidRDefault="006A623B" w:rsidP="006A623B">
            <w:r w:rsidRPr="006A623B">
              <w:t>C6-250273</w:t>
            </w:r>
          </w:p>
        </w:tc>
        <w:tc>
          <w:tcPr>
            <w:tcW w:w="0" w:type="auto"/>
            <w:tcBorders>
              <w:top w:val="single" w:sz="4" w:space="0" w:color="auto"/>
              <w:left w:val="single" w:sz="4" w:space="0" w:color="auto"/>
              <w:bottom w:val="single" w:sz="4" w:space="0" w:color="auto"/>
              <w:right w:val="single" w:sz="4" w:space="0" w:color="auto"/>
            </w:tcBorders>
            <w:hideMark/>
          </w:tcPr>
          <w:p w14:paraId="2E21198D" w14:textId="77777777" w:rsidR="006A623B" w:rsidRPr="006A623B" w:rsidRDefault="006A623B" w:rsidP="006A623B">
            <w:r w:rsidRPr="006A623B">
              <w:t xml:space="preserve">Harmonization of test case definitions for cross-RAT usability  </w:t>
            </w:r>
          </w:p>
        </w:tc>
        <w:tc>
          <w:tcPr>
            <w:tcW w:w="0" w:type="auto"/>
            <w:tcBorders>
              <w:top w:val="single" w:sz="4" w:space="0" w:color="auto"/>
              <w:left w:val="single" w:sz="4" w:space="0" w:color="auto"/>
              <w:bottom w:val="single" w:sz="4" w:space="0" w:color="auto"/>
              <w:right w:val="single" w:sz="4" w:space="0" w:color="auto"/>
            </w:tcBorders>
            <w:hideMark/>
          </w:tcPr>
          <w:p w14:paraId="46DE0712"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4EC2170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06F95690"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267A7395" w14:textId="77777777" w:rsidR="006A623B" w:rsidRPr="006A623B" w:rsidRDefault="006A623B" w:rsidP="006A623B">
            <w:r w:rsidRPr="006A623B">
              <w:t>C6-250326</w:t>
            </w:r>
          </w:p>
        </w:tc>
      </w:tr>
      <w:tr w:rsidR="006A623B" w:rsidRPr="006A623B" w14:paraId="5B0CF75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7AD370C" w14:textId="77777777" w:rsidR="006A623B" w:rsidRPr="006A623B" w:rsidRDefault="006A623B" w:rsidP="006A623B">
            <w:r w:rsidRPr="006A623B">
              <w:t>C6-250274</w:t>
            </w:r>
          </w:p>
        </w:tc>
        <w:tc>
          <w:tcPr>
            <w:tcW w:w="0" w:type="auto"/>
            <w:tcBorders>
              <w:top w:val="single" w:sz="4" w:space="0" w:color="auto"/>
              <w:left w:val="single" w:sz="4" w:space="0" w:color="auto"/>
              <w:bottom w:val="single" w:sz="4" w:space="0" w:color="auto"/>
              <w:right w:val="single" w:sz="4" w:space="0" w:color="auto"/>
            </w:tcBorders>
            <w:hideMark/>
          </w:tcPr>
          <w:p w14:paraId="6B258745" w14:textId="77777777" w:rsidR="006A623B" w:rsidRPr="006A623B" w:rsidRDefault="006A623B" w:rsidP="006A623B">
            <w:r w:rsidRPr="006A623B">
              <w:t>Update DF5G_ProSe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19C35FF3"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7744A6BF"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1FBDD371"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506558D0" w14:textId="77777777" w:rsidR="006A623B" w:rsidRPr="006A623B" w:rsidRDefault="006A623B" w:rsidP="006A623B">
            <w:r w:rsidRPr="006A623B">
              <w:t>C6-250312</w:t>
            </w:r>
          </w:p>
        </w:tc>
      </w:tr>
      <w:tr w:rsidR="006A623B" w:rsidRPr="006A623B" w14:paraId="46BE091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B795491" w14:textId="77777777" w:rsidR="006A623B" w:rsidRPr="006A623B" w:rsidRDefault="006A623B" w:rsidP="006A623B">
            <w:r w:rsidRPr="006A623B">
              <w:t>C6-250275</w:t>
            </w:r>
          </w:p>
        </w:tc>
        <w:tc>
          <w:tcPr>
            <w:tcW w:w="0" w:type="auto"/>
            <w:tcBorders>
              <w:top w:val="single" w:sz="4" w:space="0" w:color="auto"/>
              <w:left w:val="single" w:sz="4" w:space="0" w:color="auto"/>
              <w:bottom w:val="single" w:sz="4" w:space="0" w:color="auto"/>
              <w:right w:val="single" w:sz="4" w:space="0" w:color="auto"/>
            </w:tcBorders>
            <w:hideMark/>
          </w:tcPr>
          <w:p w14:paraId="18AE0C9B" w14:textId="77777777" w:rsidR="006A623B" w:rsidRPr="006A623B" w:rsidRDefault="006A623B" w:rsidP="006A623B">
            <w:r w:rsidRPr="006A623B">
              <w:t xml:space="preserve">Update 5G </w:t>
            </w:r>
            <w:proofErr w:type="spellStart"/>
            <w:r w:rsidRPr="006A623B">
              <w:t>ProSe</w:t>
            </w:r>
            <w:proofErr w:type="spellEnd"/>
            <w:r w:rsidRPr="006A623B">
              <w:t xml:space="preserve"> related procedures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68264630"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1F5F7BE7" w14:textId="77777777" w:rsidR="006A623B" w:rsidRPr="006A623B" w:rsidRDefault="006A623B" w:rsidP="006A623B">
            <w:r w:rsidRPr="006A623B">
              <w:t>merged</w:t>
            </w:r>
          </w:p>
        </w:tc>
        <w:tc>
          <w:tcPr>
            <w:tcW w:w="0" w:type="auto"/>
            <w:tcBorders>
              <w:top w:val="single" w:sz="4" w:space="0" w:color="auto"/>
              <w:left w:val="single" w:sz="4" w:space="0" w:color="auto"/>
              <w:bottom w:val="single" w:sz="4" w:space="0" w:color="auto"/>
              <w:right w:val="single" w:sz="4" w:space="0" w:color="auto"/>
            </w:tcBorders>
          </w:tcPr>
          <w:p w14:paraId="2D2105F1"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66EDAACB" w14:textId="77777777" w:rsidR="006A623B" w:rsidRPr="006A623B" w:rsidRDefault="006A623B" w:rsidP="006A623B"/>
        </w:tc>
      </w:tr>
      <w:tr w:rsidR="006A623B" w:rsidRPr="006A623B" w14:paraId="7A17992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36F5495" w14:textId="77777777" w:rsidR="006A623B" w:rsidRPr="006A623B" w:rsidRDefault="006A623B" w:rsidP="006A623B">
            <w:r w:rsidRPr="006A623B">
              <w:t>C6-250276</w:t>
            </w:r>
          </w:p>
        </w:tc>
        <w:tc>
          <w:tcPr>
            <w:tcW w:w="0" w:type="auto"/>
            <w:tcBorders>
              <w:top w:val="single" w:sz="4" w:space="0" w:color="auto"/>
              <w:left w:val="single" w:sz="4" w:space="0" w:color="auto"/>
              <w:bottom w:val="single" w:sz="4" w:space="0" w:color="auto"/>
              <w:right w:val="single" w:sz="4" w:space="0" w:color="auto"/>
            </w:tcBorders>
            <w:hideMark/>
          </w:tcPr>
          <w:p w14:paraId="610C8575" w14:textId="77777777" w:rsidR="006A623B" w:rsidRPr="006A623B" w:rsidRDefault="006A623B" w:rsidP="006A623B">
            <w:r w:rsidRPr="006A623B">
              <w:t xml:space="preserve">Revised WID on CT aspects of </w:t>
            </w:r>
            <w:proofErr w:type="spellStart"/>
            <w:r w:rsidRPr="006A623B">
              <w:t>ProSe</w:t>
            </w:r>
            <w:proofErr w:type="spellEnd"/>
            <w:r w:rsidRPr="006A623B">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3868D596"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28D6AD8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ECC5D00" w14:textId="77777777" w:rsidR="006A623B" w:rsidRPr="006A623B" w:rsidRDefault="006A623B" w:rsidP="006A623B">
            <w:r w:rsidRPr="006A623B">
              <w:t>CP-242106</w:t>
            </w:r>
          </w:p>
        </w:tc>
        <w:tc>
          <w:tcPr>
            <w:tcW w:w="0" w:type="auto"/>
            <w:tcBorders>
              <w:top w:val="single" w:sz="4" w:space="0" w:color="auto"/>
              <w:left w:val="single" w:sz="4" w:space="0" w:color="auto"/>
              <w:bottom w:val="single" w:sz="4" w:space="0" w:color="auto"/>
              <w:right w:val="single" w:sz="4" w:space="0" w:color="auto"/>
            </w:tcBorders>
            <w:hideMark/>
          </w:tcPr>
          <w:p w14:paraId="1118A8FD" w14:textId="77777777" w:rsidR="006A623B" w:rsidRPr="006A623B" w:rsidRDefault="006A623B" w:rsidP="006A623B">
            <w:r w:rsidRPr="006A623B">
              <w:t>C6-250311</w:t>
            </w:r>
          </w:p>
        </w:tc>
      </w:tr>
      <w:tr w:rsidR="006A623B" w:rsidRPr="006A623B" w14:paraId="3A764B5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65C0DB7" w14:textId="77777777" w:rsidR="006A623B" w:rsidRPr="006A623B" w:rsidRDefault="006A623B" w:rsidP="006A623B">
            <w:r w:rsidRPr="006A623B">
              <w:lastRenderedPageBreak/>
              <w:t>C6-250277</w:t>
            </w:r>
          </w:p>
        </w:tc>
        <w:tc>
          <w:tcPr>
            <w:tcW w:w="0" w:type="auto"/>
            <w:tcBorders>
              <w:top w:val="single" w:sz="4" w:space="0" w:color="auto"/>
              <w:left w:val="single" w:sz="4" w:space="0" w:color="auto"/>
              <w:bottom w:val="single" w:sz="4" w:space="0" w:color="auto"/>
              <w:right w:val="single" w:sz="4" w:space="0" w:color="auto"/>
            </w:tcBorders>
            <w:hideMark/>
          </w:tcPr>
          <w:p w14:paraId="44871280" w14:textId="77777777" w:rsidR="006A623B" w:rsidRPr="006A623B" w:rsidRDefault="006A623B" w:rsidP="006A623B">
            <w:r w:rsidRPr="006A623B">
              <w:t xml:space="preserve">New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hideMark/>
          </w:tcPr>
          <w:p w14:paraId="0CDD9D6F"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2CED522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774E601"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4AA86D4F" w14:textId="77777777" w:rsidR="006A623B" w:rsidRPr="006A623B" w:rsidRDefault="006A623B" w:rsidP="006A623B">
            <w:r w:rsidRPr="006A623B">
              <w:t>C6-250330</w:t>
            </w:r>
          </w:p>
        </w:tc>
      </w:tr>
      <w:tr w:rsidR="006A623B" w:rsidRPr="006A623B" w14:paraId="0ED3C1A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73501B3" w14:textId="77777777" w:rsidR="006A623B" w:rsidRPr="006A623B" w:rsidRDefault="006A623B" w:rsidP="006A623B">
            <w:r w:rsidRPr="006A623B">
              <w:t>C6-250278</w:t>
            </w:r>
          </w:p>
        </w:tc>
        <w:tc>
          <w:tcPr>
            <w:tcW w:w="0" w:type="auto"/>
            <w:tcBorders>
              <w:top w:val="single" w:sz="4" w:space="0" w:color="auto"/>
              <w:left w:val="single" w:sz="4" w:space="0" w:color="auto"/>
              <w:bottom w:val="single" w:sz="4" w:space="0" w:color="auto"/>
              <w:right w:val="single" w:sz="4" w:space="0" w:color="auto"/>
            </w:tcBorders>
            <w:hideMark/>
          </w:tcPr>
          <w:p w14:paraId="778F1999"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7D60029"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77D10F37"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A41A78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3C45A94" w14:textId="77777777" w:rsidR="006A623B" w:rsidRPr="006A623B" w:rsidRDefault="006A623B" w:rsidP="006A623B">
            <w:r w:rsidRPr="006A623B">
              <w:t>C6-250290</w:t>
            </w:r>
          </w:p>
        </w:tc>
      </w:tr>
      <w:tr w:rsidR="006A623B" w:rsidRPr="006A623B" w14:paraId="67A282E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CB7D324" w14:textId="77777777" w:rsidR="006A623B" w:rsidRPr="006A623B" w:rsidRDefault="006A623B" w:rsidP="006A623B">
            <w:r w:rsidRPr="006A623B">
              <w:t>C6-250279</w:t>
            </w:r>
          </w:p>
        </w:tc>
        <w:tc>
          <w:tcPr>
            <w:tcW w:w="0" w:type="auto"/>
            <w:tcBorders>
              <w:top w:val="single" w:sz="4" w:space="0" w:color="auto"/>
              <w:left w:val="single" w:sz="4" w:space="0" w:color="auto"/>
              <w:bottom w:val="single" w:sz="4" w:space="0" w:color="auto"/>
              <w:right w:val="single" w:sz="4" w:space="0" w:color="auto"/>
            </w:tcBorders>
            <w:hideMark/>
          </w:tcPr>
          <w:p w14:paraId="632BF8DF"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8F77953"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F637B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58C4947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088168EA" w14:textId="77777777" w:rsidR="006A623B" w:rsidRPr="006A623B" w:rsidRDefault="006A623B" w:rsidP="006A623B">
            <w:r w:rsidRPr="006A623B">
              <w:t>C6-250291</w:t>
            </w:r>
          </w:p>
        </w:tc>
      </w:tr>
      <w:tr w:rsidR="006A623B" w:rsidRPr="006A623B" w14:paraId="15C9818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0845345" w14:textId="77777777" w:rsidR="006A623B" w:rsidRPr="006A623B" w:rsidRDefault="006A623B" w:rsidP="006A623B">
            <w:r w:rsidRPr="006A623B">
              <w:t>C6-250280</w:t>
            </w:r>
          </w:p>
        </w:tc>
        <w:tc>
          <w:tcPr>
            <w:tcW w:w="0" w:type="auto"/>
            <w:tcBorders>
              <w:top w:val="single" w:sz="4" w:space="0" w:color="auto"/>
              <w:left w:val="single" w:sz="4" w:space="0" w:color="auto"/>
              <w:bottom w:val="single" w:sz="4" w:space="0" w:color="auto"/>
              <w:right w:val="single" w:sz="4" w:space="0" w:color="auto"/>
            </w:tcBorders>
            <w:hideMark/>
          </w:tcPr>
          <w:p w14:paraId="4F7B743A"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E26C011"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A334B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73299FC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1EE36C96" w14:textId="77777777" w:rsidR="006A623B" w:rsidRPr="006A623B" w:rsidRDefault="006A623B" w:rsidP="006A623B">
            <w:r w:rsidRPr="006A623B">
              <w:t>C6-250292</w:t>
            </w:r>
          </w:p>
        </w:tc>
      </w:tr>
      <w:tr w:rsidR="006A623B" w:rsidRPr="006A623B" w14:paraId="170457F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E79B828" w14:textId="77777777" w:rsidR="006A623B" w:rsidRPr="006A623B" w:rsidRDefault="006A623B" w:rsidP="006A623B">
            <w:r w:rsidRPr="006A623B">
              <w:t>C6-250281</w:t>
            </w:r>
          </w:p>
        </w:tc>
        <w:tc>
          <w:tcPr>
            <w:tcW w:w="0" w:type="auto"/>
            <w:tcBorders>
              <w:top w:val="single" w:sz="4" w:space="0" w:color="auto"/>
              <w:left w:val="single" w:sz="4" w:space="0" w:color="auto"/>
              <w:bottom w:val="single" w:sz="4" w:space="0" w:color="auto"/>
              <w:right w:val="single" w:sz="4" w:space="0" w:color="auto"/>
            </w:tcBorders>
            <w:hideMark/>
          </w:tcPr>
          <w:p w14:paraId="4E9ABA43"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0E86D31"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B1A3E8"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CE9AA1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1B2FE22B" w14:textId="77777777" w:rsidR="006A623B" w:rsidRPr="006A623B" w:rsidRDefault="006A623B" w:rsidP="006A623B">
            <w:r w:rsidRPr="006A623B">
              <w:t>C6-250293</w:t>
            </w:r>
          </w:p>
        </w:tc>
      </w:tr>
      <w:tr w:rsidR="006A623B" w:rsidRPr="006A623B" w14:paraId="7296626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AFC8D2" w14:textId="77777777" w:rsidR="006A623B" w:rsidRPr="006A623B" w:rsidRDefault="006A623B" w:rsidP="006A623B">
            <w:r w:rsidRPr="006A623B">
              <w:t>C6-250282</w:t>
            </w:r>
          </w:p>
        </w:tc>
        <w:tc>
          <w:tcPr>
            <w:tcW w:w="0" w:type="auto"/>
            <w:tcBorders>
              <w:top w:val="single" w:sz="4" w:space="0" w:color="auto"/>
              <w:left w:val="single" w:sz="4" w:space="0" w:color="auto"/>
              <w:bottom w:val="single" w:sz="4" w:space="0" w:color="auto"/>
              <w:right w:val="single" w:sz="4" w:space="0" w:color="auto"/>
            </w:tcBorders>
            <w:hideMark/>
          </w:tcPr>
          <w:p w14:paraId="1EB7E035"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F210269"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662F9E"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6B3D801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167B4F8" w14:textId="77777777" w:rsidR="006A623B" w:rsidRPr="006A623B" w:rsidRDefault="006A623B" w:rsidP="006A623B">
            <w:r w:rsidRPr="006A623B">
              <w:t>C6-250294</w:t>
            </w:r>
          </w:p>
        </w:tc>
      </w:tr>
      <w:tr w:rsidR="006A623B" w:rsidRPr="006A623B" w14:paraId="2497E29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E495712" w14:textId="77777777" w:rsidR="006A623B" w:rsidRPr="006A623B" w:rsidRDefault="006A623B" w:rsidP="006A623B">
            <w:r w:rsidRPr="006A623B">
              <w:t>C6-250283</w:t>
            </w:r>
          </w:p>
        </w:tc>
        <w:tc>
          <w:tcPr>
            <w:tcW w:w="0" w:type="auto"/>
            <w:tcBorders>
              <w:top w:val="single" w:sz="4" w:space="0" w:color="auto"/>
              <w:left w:val="single" w:sz="4" w:space="0" w:color="auto"/>
              <w:bottom w:val="single" w:sz="4" w:space="0" w:color="auto"/>
              <w:right w:val="single" w:sz="4" w:space="0" w:color="auto"/>
            </w:tcBorders>
            <w:hideMark/>
          </w:tcPr>
          <w:p w14:paraId="2E9DFE9E"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E3DCC43"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D21084"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4CD05A44"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7023B306" w14:textId="77777777" w:rsidR="006A623B" w:rsidRPr="006A623B" w:rsidRDefault="006A623B" w:rsidP="006A623B">
            <w:r w:rsidRPr="006A623B">
              <w:t>C6-250295</w:t>
            </w:r>
          </w:p>
        </w:tc>
      </w:tr>
      <w:tr w:rsidR="006A623B" w:rsidRPr="006A623B" w14:paraId="6F2FEE4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1DCACF8" w14:textId="77777777" w:rsidR="006A623B" w:rsidRPr="006A623B" w:rsidRDefault="006A623B" w:rsidP="006A623B">
            <w:r w:rsidRPr="006A623B">
              <w:t>C6-250284</w:t>
            </w:r>
          </w:p>
        </w:tc>
        <w:tc>
          <w:tcPr>
            <w:tcW w:w="0" w:type="auto"/>
            <w:tcBorders>
              <w:top w:val="single" w:sz="4" w:space="0" w:color="auto"/>
              <w:left w:val="single" w:sz="4" w:space="0" w:color="auto"/>
              <w:bottom w:val="single" w:sz="4" w:space="0" w:color="auto"/>
              <w:right w:val="single" w:sz="4" w:space="0" w:color="auto"/>
            </w:tcBorders>
            <w:hideMark/>
          </w:tcPr>
          <w:p w14:paraId="39E4986F"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1B8BB5C"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F8748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349AB95B"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2EC5A3F6" w14:textId="77777777" w:rsidR="006A623B" w:rsidRPr="006A623B" w:rsidRDefault="006A623B" w:rsidP="006A623B">
            <w:r w:rsidRPr="006A623B">
              <w:t>C6-250296</w:t>
            </w:r>
          </w:p>
        </w:tc>
      </w:tr>
      <w:tr w:rsidR="006A623B" w:rsidRPr="006A623B" w14:paraId="6E57029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D518CD" w14:textId="77777777" w:rsidR="006A623B" w:rsidRPr="006A623B" w:rsidRDefault="006A623B" w:rsidP="006A623B">
            <w:r w:rsidRPr="006A623B">
              <w:t>C6-250285</w:t>
            </w:r>
          </w:p>
        </w:tc>
        <w:tc>
          <w:tcPr>
            <w:tcW w:w="0" w:type="auto"/>
            <w:tcBorders>
              <w:top w:val="single" w:sz="4" w:space="0" w:color="auto"/>
              <w:left w:val="single" w:sz="4" w:space="0" w:color="auto"/>
              <w:bottom w:val="single" w:sz="4" w:space="0" w:color="auto"/>
              <w:right w:val="single" w:sz="4" w:space="0" w:color="auto"/>
            </w:tcBorders>
            <w:hideMark/>
          </w:tcPr>
          <w:p w14:paraId="36251F74"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9347AB5"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545C3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862FB2F"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784AF2F1" w14:textId="77777777" w:rsidR="006A623B" w:rsidRPr="006A623B" w:rsidRDefault="006A623B" w:rsidP="006A623B">
            <w:r w:rsidRPr="006A623B">
              <w:t>C6-250297</w:t>
            </w:r>
          </w:p>
        </w:tc>
      </w:tr>
      <w:tr w:rsidR="006A623B" w:rsidRPr="006A623B" w14:paraId="0F4E86C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B0AF1DC" w14:textId="77777777" w:rsidR="006A623B" w:rsidRPr="006A623B" w:rsidRDefault="006A623B" w:rsidP="006A623B">
            <w:r w:rsidRPr="006A623B">
              <w:t>C6-250286</w:t>
            </w:r>
          </w:p>
        </w:tc>
        <w:tc>
          <w:tcPr>
            <w:tcW w:w="0" w:type="auto"/>
            <w:tcBorders>
              <w:top w:val="single" w:sz="4" w:space="0" w:color="auto"/>
              <w:left w:val="single" w:sz="4" w:space="0" w:color="auto"/>
              <w:bottom w:val="single" w:sz="4" w:space="0" w:color="auto"/>
              <w:right w:val="single" w:sz="4" w:space="0" w:color="auto"/>
            </w:tcBorders>
            <w:hideMark/>
          </w:tcPr>
          <w:p w14:paraId="0DED55C6" w14:textId="77777777" w:rsidR="006A623B" w:rsidRPr="006A623B" w:rsidRDefault="006A623B" w:rsidP="006A623B">
            <w:r w:rsidRPr="006A623B">
              <w:t xml:space="preserve">GBA_U API editorial correction on </w:t>
            </w:r>
            <w:proofErr w:type="spellStart"/>
            <w:r w:rsidRPr="006A623B">
              <w:t>JavaDoc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004007"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55A5481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40CBD514"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66BA2C9E" w14:textId="77777777" w:rsidR="006A623B" w:rsidRPr="006A623B" w:rsidRDefault="006A623B" w:rsidP="006A623B">
            <w:r w:rsidRPr="006A623B">
              <w:t>C6-250328</w:t>
            </w:r>
          </w:p>
        </w:tc>
      </w:tr>
      <w:tr w:rsidR="006A623B" w:rsidRPr="006A623B" w14:paraId="014183C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294A6C1" w14:textId="77777777" w:rsidR="006A623B" w:rsidRPr="006A623B" w:rsidRDefault="006A623B" w:rsidP="006A623B">
            <w:r w:rsidRPr="006A623B">
              <w:t>C6-250287</w:t>
            </w:r>
          </w:p>
        </w:tc>
        <w:tc>
          <w:tcPr>
            <w:tcW w:w="0" w:type="auto"/>
            <w:tcBorders>
              <w:top w:val="single" w:sz="4" w:space="0" w:color="auto"/>
              <w:left w:val="single" w:sz="4" w:space="0" w:color="auto"/>
              <w:bottom w:val="single" w:sz="4" w:space="0" w:color="auto"/>
              <w:right w:val="single" w:sz="4" w:space="0" w:color="auto"/>
            </w:tcBorders>
            <w:hideMark/>
          </w:tcPr>
          <w:p w14:paraId="2BCE11A2" w14:textId="77777777" w:rsidR="006A623B" w:rsidRPr="006A623B" w:rsidRDefault="006A623B" w:rsidP="006A623B">
            <w:r w:rsidRPr="006A623B">
              <w:t>Add a Expected sequence-2 consecutive LAUNCH BROWSER</w:t>
            </w:r>
          </w:p>
        </w:tc>
        <w:tc>
          <w:tcPr>
            <w:tcW w:w="0" w:type="auto"/>
            <w:tcBorders>
              <w:top w:val="single" w:sz="4" w:space="0" w:color="auto"/>
              <w:left w:val="single" w:sz="4" w:space="0" w:color="auto"/>
              <w:bottom w:val="single" w:sz="4" w:space="0" w:color="auto"/>
              <w:right w:val="single" w:sz="4" w:space="0" w:color="auto"/>
            </w:tcBorders>
            <w:hideMark/>
          </w:tcPr>
          <w:p w14:paraId="1B872D53"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2BE288D8"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CA8891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589FB076" w14:textId="77777777" w:rsidR="006A623B" w:rsidRPr="006A623B" w:rsidRDefault="006A623B" w:rsidP="006A623B">
            <w:r w:rsidRPr="006A623B">
              <w:t>C6-250331</w:t>
            </w:r>
          </w:p>
        </w:tc>
      </w:tr>
      <w:tr w:rsidR="006A623B" w:rsidRPr="006A623B" w14:paraId="4354E89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969F649" w14:textId="77777777" w:rsidR="006A623B" w:rsidRPr="006A623B" w:rsidRDefault="006A623B" w:rsidP="006A623B">
            <w:r w:rsidRPr="006A623B">
              <w:t>C6-250288</w:t>
            </w:r>
          </w:p>
        </w:tc>
        <w:tc>
          <w:tcPr>
            <w:tcW w:w="0" w:type="auto"/>
            <w:tcBorders>
              <w:top w:val="single" w:sz="4" w:space="0" w:color="auto"/>
              <w:left w:val="single" w:sz="4" w:space="0" w:color="auto"/>
              <w:bottom w:val="single" w:sz="4" w:space="0" w:color="auto"/>
              <w:right w:val="single" w:sz="4" w:space="0" w:color="auto"/>
            </w:tcBorders>
            <w:hideMark/>
          </w:tcPr>
          <w:p w14:paraId="011A2BD0"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640F689B"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E2CFC4B"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5ED7A37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11A6B405" w14:textId="77777777" w:rsidR="006A623B" w:rsidRPr="006A623B" w:rsidRDefault="006A623B" w:rsidP="006A623B">
            <w:r w:rsidRPr="006A623B">
              <w:t>C6-250310</w:t>
            </w:r>
          </w:p>
        </w:tc>
      </w:tr>
      <w:tr w:rsidR="006A623B" w:rsidRPr="006A623B" w14:paraId="754754F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B6C2C0C" w14:textId="77777777" w:rsidR="006A623B" w:rsidRPr="006A623B" w:rsidRDefault="006A623B" w:rsidP="006A623B">
            <w:r w:rsidRPr="006A623B">
              <w:t>C6-250289</w:t>
            </w:r>
          </w:p>
        </w:tc>
        <w:tc>
          <w:tcPr>
            <w:tcW w:w="0" w:type="auto"/>
            <w:tcBorders>
              <w:top w:val="single" w:sz="4" w:space="0" w:color="auto"/>
              <w:left w:val="single" w:sz="4" w:space="0" w:color="auto"/>
              <w:bottom w:val="single" w:sz="4" w:space="0" w:color="auto"/>
              <w:right w:val="single" w:sz="4" w:space="0" w:color="auto"/>
            </w:tcBorders>
            <w:hideMark/>
          </w:tcPr>
          <w:p w14:paraId="6FE28280" w14:textId="77777777" w:rsidR="006A623B" w:rsidRPr="006A623B" w:rsidRDefault="006A623B" w:rsidP="006A623B">
            <w:r w:rsidRPr="006A623B">
              <w:t>Correction to SUCI calculation TC 5.3.16</w:t>
            </w:r>
          </w:p>
        </w:tc>
        <w:tc>
          <w:tcPr>
            <w:tcW w:w="0" w:type="auto"/>
            <w:tcBorders>
              <w:top w:val="single" w:sz="4" w:space="0" w:color="auto"/>
              <w:left w:val="single" w:sz="4" w:space="0" w:color="auto"/>
              <w:bottom w:val="single" w:sz="4" w:space="0" w:color="auto"/>
              <w:right w:val="single" w:sz="4" w:space="0" w:color="auto"/>
            </w:tcBorders>
            <w:hideMark/>
          </w:tcPr>
          <w:p w14:paraId="5FB566E7"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D39963E"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354598B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9FFCC24" w14:textId="77777777" w:rsidR="006A623B" w:rsidRPr="006A623B" w:rsidRDefault="006A623B" w:rsidP="006A623B"/>
        </w:tc>
      </w:tr>
      <w:tr w:rsidR="006A623B" w:rsidRPr="006A623B" w14:paraId="3B81AE2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C94A542" w14:textId="77777777" w:rsidR="006A623B" w:rsidRPr="006A623B" w:rsidRDefault="006A623B" w:rsidP="006A623B">
            <w:r w:rsidRPr="006A623B">
              <w:t>C6-250290</w:t>
            </w:r>
          </w:p>
        </w:tc>
        <w:tc>
          <w:tcPr>
            <w:tcW w:w="0" w:type="auto"/>
            <w:tcBorders>
              <w:top w:val="single" w:sz="4" w:space="0" w:color="auto"/>
              <w:left w:val="single" w:sz="4" w:space="0" w:color="auto"/>
              <w:bottom w:val="single" w:sz="4" w:space="0" w:color="auto"/>
              <w:right w:val="single" w:sz="4" w:space="0" w:color="auto"/>
            </w:tcBorders>
            <w:hideMark/>
          </w:tcPr>
          <w:p w14:paraId="7D94C118"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EC0BA0B"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AE097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79AD1EE5" w14:textId="77777777" w:rsidR="006A623B" w:rsidRPr="006A623B" w:rsidRDefault="006A623B" w:rsidP="006A623B">
            <w:r w:rsidRPr="006A623B">
              <w:t>C6-250278</w:t>
            </w:r>
          </w:p>
        </w:tc>
        <w:tc>
          <w:tcPr>
            <w:tcW w:w="0" w:type="auto"/>
            <w:tcBorders>
              <w:top w:val="single" w:sz="4" w:space="0" w:color="auto"/>
              <w:left w:val="single" w:sz="4" w:space="0" w:color="auto"/>
              <w:bottom w:val="single" w:sz="4" w:space="0" w:color="auto"/>
              <w:right w:val="single" w:sz="4" w:space="0" w:color="auto"/>
            </w:tcBorders>
            <w:hideMark/>
          </w:tcPr>
          <w:p w14:paraId="01873826" w14:textId="77777777" w:rsidR="006A623B" w:rsidRPr="006A623B" w:rsidRDefault="006A623B" w:rsidP="006A623B">
            <w:r w:rsidRPr="006A623B">
              <w:t>C6-250302</w:t>
            </w:r>
          </w:p>
        </w:tc>
      </w:tr>
      <w:tr w:rsidR="006A623B" w:rsidRPr="006A623B" w14:paraId="7F09C6B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9029EF3" w14:textId="77777777" w:rsidR="006A623B" w:rsidRPr="006A623B" w:rsidRDefault="006A623B" w:rsidP="006A623B">
            <w:r w:rsidRPr="006A623B">
              <w:t>C6-250291</w:t>
            </w:r>
          </w:p>
        </w:tc>
        <w:tc>
          <w:tcPr>
            <w:tcW w:w="0" w:type="auto"/>
            <w:tcBorders>
              <w:top w:val="single" w:sz="4" w:space="0" w:color="auto"/>
              <w:left w:val="single" w:sz="4" w:space="0" w:color="auto"/>
              <w:bottom w:val="single" w:sz="4" w:space="0" w:color="auto"/>
              <w:right w:val="single" w:sz="4" w:space="0" w:color="auto"/>
            </w:tcBorders>
            <w:hideMark/>
          </w:tcPr>
          <w:p w14:paraId="7498CFF4"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56EB143"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93274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02571475" w14:textId="77777777" w:rsidR="006A623B" w:rsidRPr="006A623B" w:rsidRDefault="006A623B" w:rsidP="006A623B">
            <w:r w:rsidRPr="006A623B">
              <w:t>C6-250279</w:t>
            </w:r>
          </w:p>
        </w:tc>
        <w:tc>
          <w:tcPr>
            <w:tcW w:w="0" w:type="auto"/>
            <w:tcBorders>
              <w:top w:val="single" w:sz="4" w:space="0" w:color="auto"/>
              <w:left w:val="single" w:sz="4" w:space="0" w:color="auto"/>
              <w:bottom w:val="single" w:sz="4" w:space="0" w:color="auto"/>
              <w:right w:val="single" w:sz="4" w:space="0" w:color="auto"/>
            </w:tcBorders>
            <w:hideMark/>
          </w:tcPr>
          <w:p w14:paraId="61B8866C" w14:textId="77777777" w:rsidR="006A623B" w:rsidRPr="006A623B" w:rsidRDefault="006A623B" w:rsidP="006A623B">
            <w:r w:rsidRPr="006A623B">
              <w:t>C6-250301</w:t>
            </w:r>
          </w:p>
        </w:tc>
      </w:tr>
      <w:tr w:rsidR="006A623B" w:rsidRPr="006A623B" w14:paraId="4C36313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51A018D" w14:textId="77777777" w:rsidR="006A623B" w:rsidRPr="006A623B" w:rsidRDefault="006A623B" w:rsidP="006A623B">
            <w:r w:rsidRPr="006A623B">
              <w:t>C6-250292</w:t>
            </w:r>
          </w:p>
        </w:tc>
        <w:tc>
          <w:tcPr>
            <w:tcW w:w="0" w:type="auto"/>
            <w:tcBorders>
              <w:top w:val="single" w:sz="4" w:space="0" w:color="auto"/>
              <w:left w:val="single" w:sz="4" w:space="0" w:color="auto"/>
              <w:bottom w:val="single" w:sz="4" w:space="0" w:color="auto"/>
              <w:right w:val="single" w:sz="4" w:space="0" w:color="auto"/>
            </w:tcBorders>
            <w:hideMark/>
          </w:tcPr>
          <w:p w14:paraId="41BA3D63"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0D1DD87"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2C405D"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72ADEBBA" w14:textId="77777777" w:rsidR="006A623B" w:rsidRPr="006A623B" w:rsidRDefault="006A623B" w:rsidP="006A623B">
            <w:r w:rsidRPr="006A623B">
              <w:t>C6-250280</w:t>
            </w:r>
          </w:p>
        </w:tc>
        <w:tc>
          <w:tcPr>
            <w:tcW w:w="0" w:type="auto"/>
            <w:tcBorders>
              <w:top w:val="single" w:sz="4" w:space="0" w:color="auto"/>
              <w:left w:val="single" w:sz="4" w:space="0" w:color="auto"/>
              <w:bottom w:val="single" w:sz="4" w:space="0" w:color="auto"/>
              <w:right w:val="single" w:sz="4" w:space="0" w:color="auto"/>
            </w:tcBorders>
            <w:hideMark/>
          </w:tcPr>
          <w:p w14:paraId="15392467" w14:textId="77777777" w:rsidR="006A623B" w:rsidRPr="006A623B" w:rsidRDefault="006A623B" w:rsidP="006A623B">
            <w:r w:rsidRPr="006A623B">
              <w:t>C6-250303</w:t>
            </w:r>
          </w:p>
        </w:tc>
      </w:tr>
      <w:tr w:rsidR="006A623B" w:rsidRPr="006A623B" w14:paraId="2C31C2C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60A4AB1" w14:textId="77777777" w:rsidR="006A623B" w:rsidRPr="006A623B" w:rsidRDefault="006A623B" w:rsidP="006A623B">
            <w:r w:rsidRPr="006A623B">
              <w:t>C6-250293</w:t>
            </w:r>
          </w:p>
        </w:tc>
        <w:tc>
          <w:tcPr>
            <w:tcW w:w="0" w:type="auto"/>
            <w:tcBorders>
              <w:top w:val="single" w:sz="4" w:space="0" w:color="auto"/>
              <w:left w:val="single" w:sz="4" w:space="0" w:color="auto"/>
              <w:bottom w:val="single" w:sz="4" w:space="0" w:color="auto"/>
              <w:right w:val="single" w:sz="4" w:space="0" w:color="auto"/>
            </w:tcBorders>
            <w:hideMark/>
          </w:tcPr>
          <w:p w14:paraId="63E047FB"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E3666AA"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0D529C"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3227161F" w14:textId="77777777" w:rsidR="006A623B" w:rsidRPr="006A623B" w:rsidRDefault="006A623B" w:rsidP="006A623B">
            <w:r w:rsidRPr="006A623B">
              <w:t>C6-250281</w:t>
            </w:r>
          </w:p>
        </w:tc>
        <w:tc>
          <w:tcPr>
            <w:tcW w:w="0" w:type="auto"/>
            <w:tcBorders>
              <w:top w:val="single" w:sz="4" w:space="0" w:color="auto"/>
              <w:left w:val="single" w:sz="4" w:space="0" w:color="auto"/>
              <w:bottom w:val="single" w:sz="4" w:space="0" w:color="auto"/>
              <w:right w:val="single" w:sz="4" w:space="0" w:color="auto"/>
            </w:tcBorders>
            <w:hideMark/>
          </w:tcPr>
          <w:p w14:paraId="20886906" w14:textId="77777777" w:rsidR="006A623B" w:rsidRPr="006A623B" w:rsidRDefault="006A623B" w:rsidP="006A623B">
            <w:r w:rsidRPr="006A623B">
              <w:t>C6-250304</w:t>
            </w:r>
          </w:p>
        </w:tc>
      </w:tr>
      <w:tr w:rsidR="006A623B" w:rsidRPr="006A623B" w14:paraId="3385202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C0A1D98" w14:textId="77777777" w:rsidR="006A623B" w:rsidRPr="006A623B" w:rsidRDefault="006A623B" w:rsidP="006A623B">
            <w:r w:rsidRPr="006A623B">
              <w:t>C6-</w:t>
            </w:r>
            <w:r w:rsidRPr="006A623B">
              <w:lastRenderedPageBreak/>
              <w:t>250294</w:t>
            </w:r>
          </w:p>
        </w:tc>
        <w:tc>
          <w:tcPr>
            <w:tcW w:w="0" w:type="auto"/>
            <w:tcBorders>
              <w:top w:val="single" w:sz="4" w:space="0" w:color="auto"/>
              <w:left w:val="single" w:sz="4" w:space="0" w:color="auto"/>
              <w:bottom w:val="single" w:sz="4" w:space="0" w:color="auto"/>
              <w:right w:val="single" w:sz="4" w:space="0" w:color="auto"/>
            </w:tcBorders>
            <w:hideMark/>
          </w:tcPr>
          <w:p w14:paraId="7B1E06C3" w14:textId="77777777" w:rsidR="006A623B" w:rsidRPr="006A623B" w:rsidRDefault="006A623B" w:rsidP="006A623B">
            <w:r w:rsidRPr="006A623B">
              <w:lastRenderedPageBreak/>
              <w:t xml:space="preserve">GBA_U API test case for the </w:t>
            </w:r>
            <w:proofErr w:type="spellStart"/>
            <w:r w:rsidRPr="006A623B">
              <w:lastRenderedPageBreak/>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9F67009" w14:textId="77777777" w:rsidR="006A623B" w:rsidRPr="006A623B" w:rsidRDefault="006A623B" w:rsidP="006A623B">
            <w:r w:rsidRPr="006A623B">
              <w:lastRenderedPageBreak/>
              <w:t xml:space="preserve">China </w:t>
            </w:r>
            <w:proofErr w:type="spellStart"/>
            <w:r w:rsidRPr="006A623B">
              <w:lastRenderedPageBreak/>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34D33A" w14:textId="77777777" w:rsidR="006A623B" w:rsidRPr="006A623B" w:rsidRDefault="006A623B" w:rsidP="006A623B">
            <w:r w:rsidRPr="006A623B">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1B981643" w14:textId="77777777" w:rsidR="006A623B" w:rsidRPr="006A623B" w:rsidRDefault="006A623B" w:rsidP="006A623B">
            <w:r w:rsidRPr="006A623B">
              <w:t>C6-</w:t>
            </w:r>
            <w:r w:rsidRPr="006A623B">
              <w:lastRenderedPageBreak/>
              <w:t>250282</w:t>
            </w:r>
          </w:p>
        </w:tc>
        <w:tc>
          <w:tcPr>
            <w:tcW w:w="0" w:type="auto"/>
            <w:tcBorders>
              <w:top w:val="single" w:sz="4" w:space="0" w:color="auto"/>
              <w:left w:val="single" w:sz="4" w:space="0" w:color="auto"/>
              <w:bottom w:val="single" w:sz="4" w:space="0" w:color="auto"/>
              <w:right w:val="single" w:sz="4" w:space="0" w:color="auto"/>
            </w:tcBorders>
            <w:hideMark/>
          </w:tcPr>
          <w:p w14:paraId="349AD90A" w14:textId="77777777" w:rsidR="006A623B" w:rsidRPr="006A623B" w:rsidRDefault="006A623B" w:rsidP="006A623B">
            <w:r w:rsidRPr="006A623B">
              <w:lastRenderedPageBreak/>
              <w:t>C6-</w:t>
            </w:r>
            <w:r w:rsidRPr="006A623B">
              <w:lastRenderedPageBreak/>
              <w:t>250305</w:t>
            </w:r>
          </w:p>
        </w:tc>
      </w:tr>
      <w:tr w:rsidR="006A623B" w:rsidRPr="006A623B" w14:paraId="4A02500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52FA255" w14:textId="77777777" w:rsidR="006A623B" w:rsidRPr="006A623B" w:rsidRDefault="006A623B" w:rsidP="006A623B">
            <w:r w:rsidRPr="006A623B">
              <w:lastRenderedPageBreak/>
              <w:t>C6-250295</w:t>
            </w:r>
          </w:p>
        </w:tc>
        <w:tc>
          <w:tcPr>
            <w:tcW w:w="0" w:type="auto"/>
            <w:tcBorders>
              <w:top w:val="single" w:sz="4" w:space="0" w:color="auto"/>
              <w:left w:val="single" w:sz="4" w:space="0" w:color="auto"/>
              <w:bottom w:val="single" w:sz="4" w:space="0" w:color="auto"/>
              <w:right w:val="single" w:sz="4" w:space="0" w:color="auto"/>
            </w:tcBorders>
            <w:hideMark/>
          </w:tcPr>
          <w:p w14:paraId="5F735DC2"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7E0D53C"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613F0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28BAEBE5" w14:textId="77777777" w:rsidR="006A623B" w:rsidRPr="006A623B" w:rsidRDefault="006A623B" w:rsidP="006A623B">
            <w:r w:rsidRPr="006A623B">
              <w:t>C6-250283</w:t>
            </w:r>
          </w:p>
        </w:tc>
        <w:tc>
          <w:tcPr>
            <w:tcW w:w="0" w:type="auto"/>
            <w:tcBorders>
              <w:top w:val="single" w:sz="4" w:space="0" w:color="auto"/>
              <w:left w:val="single" w:sz="4" w:space="0" w:color="auto"/>
              <w:bottom w:val="single" w:sz="4" w:space="0" w:color="auto"/>
              <w:right w:val="single" w:sz="4" w:space="0" w:color="auto"/>
            </w:tcBorders>
            <w:hideMark/>
          </w:tcPr>
          <w:p w14:paraId="25F88490" w14:textId="77777777" w:rsidR="006A623B" w:rsidRPr="006A623B" w:rsidRDefault="006A623B" w:rsidP="006A623B">
            <w:r w:rsidRPr="006A623B">
              <w:t>C6-250306</w:t>
            </w:r>
          </w:p>
        </w:tc>
      </w:tr>
      <w:tr w:rsidR="006A623B" w:rsidRPr="006A623B" w14:paraId="0CB36C9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5C4A323" w14:textId="77777777" w:rsidR="006A623B" w:rsidRPr="006A623B" w:rsidRDefault="006A623B" w:rsidP="006A623B">
            <w:r w:rsidRPr="006A623B">
              <w:t>C6-250296</w:t>
            </w:r>
          </w:p>
        </w:tc>
        <w:tc>
          <w:tcPr>
            <w:tcW w:w="0" w:type="auto"/>
            <w:tcBorders>
              <w:top w:val="single" w:sz="4" w:space="0" w:color="auto"/>
              <w:left w:val="single" w:sz="4" w:space="0" w:color="auto"/>
              <w:bottom w:val="single" w:sz="4" w:space="0" w:color="auto"/>
              <w:right w:val="single" w:sz="4" w:space="0" w:color="auto"/>
            </w:tcBorders>
            <w:hideMark/>
          </w:tcPr>
          <w:p w14:paraId="73B34EF4"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0E8CD4B"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188A64"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E81F77E" w14:textId="77777777" w:rsidR="006A623B" w:rsidRPr="006A623B" w:rsidRDefault="006A623B" w:rsidP="006A623B">
            <w:r w:rsidRPr="006A623B">
              <w:t>C6-250284</w:t>
            </w:r>
          </w:p>
        </w:tc>
        <w:tc>
          <w:tcPr>
            <w:tcW w:w="0" w:type="auto"/>
            <w:tcBorders>
              <w:top w:val="single" w:sz="4" w:space="0" w:color="auto"/>
              <w:left w:val="single" w:sz="4" w:space="0" w:color="auto"/>
              <w:bottom w:val="single" w:sz="4" w:space="0" w:color="auto"/>
              <w:right w:val="single" w:sz="4" w:space="0" w:color="auto"/>
            </w:tcBorders>
            <w:hideMark/>
          </w:tcPr>
          <w:p w14:paraId="6B007C74" w14:textId="77777777" w:rsidR="006A623B" w:rsidRPr="006A623B" w:rsidRDefault="006A623B" w:rsidP="006A623B">
            <w:r w:rsidRPr="006A623B">
              <w:t>C6-250307</w:t>
            </w:r>
          </w:p>
        </w:tc>
      </w:tr>
      <w:tr w:rsidR="006A623B" w:rsidRPr="006A623B" w14:paraId="494CD96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5ADA9D" w14:textId="77777777" w:rsidR="006A623B" w:rsidRPr="006A623B" w:rsidRDefault="006A623B" w:rsidP="006A623B">
            <w:r w:rsidRPr="006A623B">
              <w:t>C6-250297</w:t>
            </w:r>
          </w:p>
        </w:tc>
        <w:tc>
          <w:tcPr>
            <w:tcW w:w="0" w:type="auto"/>
            <w:tcBorders>
              <w:top w:val="single" w:sz="4" w:space="0" w:color="auto"/>
              <w:left w:val="single" w:sz="4" w:space="0" w:color="auto"/>
              <w:bottom w:val="single" w:sz="4" w:space="0" w:color="auto"/>
              <w:right w:val="single" w:sz="4" w:space="0" w:color="auto"/>
            </w:tcBorders>
            <w:hideMark/>
          </w:tcPr>
          <w:p w14:paraId="6A81A47B"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A8FEEA9"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C3730E"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3B21B9A0" w14:textId="77777777" w:rsidR="006A623B" w:rsidRPr="006A623B" w:rsidRDefault="006A623B" w:rsidP="006A623B">
            <w:r w:rsidRPr="006A623B">
              <w:t>C6-250285</w:t>
            </w:r>
          </w:p>
        </w:tc>
        <w:tc>
          <w:tcPr>
            <w:tcW w:w="0" w:type="auto"/>
            <w:tcBorders>
              <w:top w:val="single" w:sz="4" w:space="0" w:color="auto"/>
              <w:left w:val="single" w:sz="4" w:space="0" w:color="auto"/>
              <w:bottom w:val="single" w:sz="4" w:space="0" w:color="auto"/>
              <w:right w:val="single" w:sz="4" w:space="0" w:color="auto"/>
            </w:tcBorders>
            <w:hideMark/>
          </w:tcPr>
          <w:p w14:paraId="17DB0B4A" w14:textId="77777777" w:rsidR="006A623B" w:rsidRPr="006A623B" w:rsidRDefault="006A623B" w:rsidP="006A623B">
            <w:r w:rsidRPr="006A623B">
              <w:t>C6-250308</w:t>
            </w:r>
          </w:p>
        </w:tc>
      </w:tr>
      <w:tr w:rsidR="006A623B" w:rsidRPr="006A623B" w14:paraId="387AA37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43CC46C" w14:textId="77777777" w:rsidR="006A623B" w:rsidRPr="006A623B" w:rsidRDefault="006A623B" w:rsidP="006A623B">
            <w:r w:rsidRPr="006A623B">
              <w:t>C6-250298</w:t>
            </w:r>
          </w:p>
        </w:tc>
        <w:tc>
          <w:tcPr>
            <w:tcW w:w="0" w:type="auto"/>
            <w:tcBorders>
              <w:top w:val="single" w:sz="4" w:space="0" w:color="auto"/>
              <w:left w:val="single" w:sz="4" w:space="0" w:color="auto"/>
              <w:bottom w:val="single" w:sz="4" w:space="0" w:color="auto"/>
              <w:right w:val="single" w:sz="4" w:space="0" w:color="auto"/>
            </w:tcBorders>
            <w:hideMark/>
          </w:tcPr>
          <w:p w14:paraId="4A4816B6" w14:textId="77777777" w:rsidR="006A623B" w:rsidRPr="006A623B" w:rsidRDefault="006A623B" w:rsidP="006A623B">
            <w:r w:rsidRPr="006A623B">
              <w:t xml:space="preserve">Correct Annex A of  Package </w:t>
            </w:r>
            <w:proofErr w:type="spellStart"/>
            <w:r w:rsidRPr="006A623B">
              <w:t>uicc.usim.gba_u</w:t>
            </w:r>
            <w:proofErr w:type="spellEnd"/>
            <w:r w:rsidRPr="006A623B">
              <w:t xml:space="preserve"> about </w:t>
            </w:r>
            <w:proofErr w:type="spellStart"/>
            <w:r w:rsidRPr="006A623B">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C15CA"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60FCBFC5"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5B55DD27"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812134A" w14:textId="77777777" w:rsidR="006A623B" w:rsidRPr="006A623B" w:rsidRDefault="006A623B" w:rsidP="006A623B"/>
        </w:tc>
      </w:tr>
      <w:tr w:rsidR="006A623B" w:rsidRPr="006A623B" w14:paraId="0468272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3DF2005" w14:textId="77777777" w:rsidR="006A623B" w:rsidRPr="006A623B" w:rsidRDefault="006A623B" w:rsidP="006A623B">
            <w:r w:rsidRPr="006A623B">
              <w:t>C6-250299</w:t>
            </w:r>
          </w:p>
        </w:tc>
        <w:tc>
          <w:tcPr>
            <w:tcW w:w="0" w:type="auto"/>
            <w:tcBorders>
              <w:top w:val="single" w:sz="4" w:space="0" w:color="auto"/>
              <w:left w:val="single" w:sz="4" w:space="0" w:color="auto"/>
              <w:bottom w:val="single" w:sz="4" w:space="0" w:color="auto"/>
              <w:right w:val="single" w:sz="4" w:space="0" w:color="auto"/>
            </w:tcBorders>
            <w:hideMark/>
          </w:tcPr>
          <w:p w14:paraId="31DC3456"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67D09CE2"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91F7B8B"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57D35D7C" w14:textId="77777777" w:rsidR="006A623B" w:rsidRPr="006A623B" w:rsidRDefault="006A623B" w:rsidP="006A623B">
            <w:r w:rsidRPr="006A623B">
              <w:t>C6-250258</w:t>
            </w:r>
          </w:p>
        </w:tc>
        <w:tc>
          <w:tcPr>
            <w:tcW w:w="0" w:type="auto"/>
            <w:tcBorders>
              <w:top w:val="single" w:sz="4" w:space="0" w:color="auto"/>
              <w:left w:val="single" w:sz="4" w:space="0" w:color="auto"/>
              <w:bottom w:val="single" w:sz="4" w:space="0" w:color="auto"/>
              <w:right w:val="single" w:sz="4" w:space="0" w:color="auto"/>
            </w:tcBorders>
            <w:hideMark/>
          </w:tcPr>
          <w:p w14:paraId="62B63DA7" w14:textId="77777777" w:rsidR="006A623B" w:rsidRPr="006A623B" w:rsidRDefault="006A623B" w:rsidP="006A623B">
            <w:r w:rsidRPr="006A623B">
              <w:t>C6-250316</w:t>
            </w:r>
          </w:p>
        </w:tc>
      </w:tr>
      <w:tr w:rsidR="006A623B" w:rsidRPr="006A623B" w14:paraId="00AD505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AB3DEB0" w14:textId="77777777" w:rsidR="006A623B" w:rsidRPr="006A623B" w:rsidRDefault="006A623B" w:rsidP="006A623B">
            <w:r w:rsidRPr="006A623B">
              <w:t>C6-250300</w:t>
            </w:r>
          </w:p>
        </w:tc>
        <w:tc>
          <w:tcPr>
            <w:tcW w:w="0" w:type="auto"/>
            <w:tcBorders>
              <w:top w:val="single" w:sz="4" w:space="0" w:color="auto"/>
              <w:left w:val="single" w:sz="4" w:space="0" w:color="auto"/>
              <w:bottom w:val="single" w:sz="4" w:space="0" w:color="auto"/>
              <w:right w:val="single" w:sz="4" w:space="0" w:color="auto"/>
            </w:tcBorders>
            <w:hideMark/>
          </w:tcPr>
          <w:p w14:paraId="5172CAA5"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3BD50B6F"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772485F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F33B94E" w14:textId="77777777" w:rsidR="006A623B" w:rsidRPr="006A623B" w:rsidRDefault="006A623B" w:rsidP="006A623B">
            <w:r w:rsidRPr="006A623B">
              <w:t>C6-250259</w:t>
            </w:r>
          </w:p>
        </w:tc>
        <w:tc>
          <w:tcPr>
            <w:tcW w:w="0" w:type="auto"/>
            <w:tcBorders>
              <w:top w:val="single" w:sz="4" w:space="0" w:color="auto"/>
              <w:left w:val="single" w:sz="4" w:space="0" w:color="auto"/>
              <w:bottom w:val="single" w:sz="4" w:space="0" w:color="auto"/>
              <w:right w:val="single" w:sz="4" w:space="0" w:color="auto"/>
            </w:tcBorders>
            <w:hideMark/>
          </w:tcPr>
          <w:p w14:paraId="0E58D342" w14:textId="77777777" w:rsidR="006A623B" w:rsidRPr="006A623B" w:rsidRDefault="006A623B" w:rsidP="006A623B">
            <w:r w:rsidRPr="006A623B">
              <w:t>C6-250317</w:t>
            </w:r>
          </w:p>
        </w:tc>
      </w:tr>
      <w:tr w:rsidR="006A623B" w:rsidRPr="006A623B" w14:paraId="3983FC7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3F0BAE8" w14:textId="77777777" w:rsidR="006A623B" w:rsidRPr="006A623B" w:rsidRDefault="006A623B" w:rsidP="006A623B">
            <w:r w:rsidRPr="006A623B">
              <w:t>C6-250301</w:t>
            </w:r>
          </w:p>
        </w:tc>
        <w:tc>
          <w:tcPr>
            <w:tcW w:w="0" w:type="auto"/>
            <w:tcBorders>
              <w:top w:val="single" w:sz="4" w:space="0" w:color="auto"/>
              <w:left w:val="single" w:sz="4" w:space="0" w:color="auto"/>
              <w:bottom w:val="single" w:sz="4" w:space="0" w:color="auto"/>
              <w:right w:val="single" w:sz="4" w:space="0" w:color="auto"/>
            </w:tcBorders>
            <w:hideMark/>
          </w:tcPr>
          <w:p w14:paraId="153F15D3"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034FFD4"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4744BC"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5524EB40" w14:textId="77777777" w:rsidR="006A623B" w:rsidRPr="006A623B" w:rsidRDefault="006A623B" w:rsidP="006A623B">
            <w:r w:rsidRPr="006A623B">
              <w:t>C6-250291</w:t>
            </w:r>
          </w:p>
        </w:tc>
        <w:tc>
          <w:tcPr>
            <w:tcW w:w="0" w:type="auto"/>
            <w:tcBorders>
              <w:top w:val="single" w:sz="4" w:space="0" w:color="auto"/>
              <w:left w:val="single" w:sz="4" w:space="0" w:color="auto"/>
              <w:bottom w:val="single" w:sz="4" w:space="0" w:color="auto"/>
              <w:right w:val="single" w:sz="4" w:space="0" w:color="auto"/>
            </w:tcBorders>
            <w:hideMark/>
          </w:tcPr>
          <w:p w14:paraId="0461DDBB" w14:textId="77777777" w:rsidR="006A623B" w:rsidRPr="006A623B" w:rsidRDefault="006A623B" w:rsidP="006A623B">
            <w:r w:rsidRPr="006A623B">
              <w:t>C6-250319</w:t>
            </w:r>
          </w:p>
        </w:tc>
      </w:tr>
      <w:tr w:rsidR="006A623B" w:rsidRPr="006A623B" w14:paraId="2A2C77C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77A3209" w14:textId="77777777" w:rsidR="006A623B" w:rsidRPr="006A623B" w:rsidRDefault="006A623B" w:rsidP="006A623B">
            <w:r w:rsidRPr="006A623B">
              <w:t>C6-250302</w:t>
            </w:r>
          </w:p>
        </w:tc>
        <w:tc>
          <w:tcPr>
            <w:tcW w:w="0" w:type="auto"/>
            <w:tcBorders>
              <w:top w:val="single" w:sz="4" w:space="0" w:color="auto"/>
              <w:left w:val="single" w:sz="4" w:space="0" w:color="auto"/>
              <w:bottom w:val="single" w:sz="4" w:space="0" w:color="auto"/>
              <w:right w:val="single" w:sz="4" w:space="0" w:color="auto"/>
            </w:tcBorders>
            <w:hideMark/>
          </w:tcPr>
          <w:p w14:paraId="45DE48F4"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BA18FA1"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100F46"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0326A69B" w14:textId="77777777" w:rsidR="006A623B" w:rsidRPr="006A623B" w:rsidRDefault="006A623B" w:rsidP="006A623B">
            <w:r w:rsidRPr="006A623B">
              <w:t>C6-250290</w:t>
            </w:r>
          </w:p>
        </w:tc>
        <w:tc>
          <w:tcPr>
            <w:tcW w:w="0" w:type="auto"/>
            <w:tcBorders>
              <w:top w:val="single" w:sz="4" w:space="0" w:color="auto"/>
              <w:left w:val="single" w:sz="4" w:space="0" w:color="auto"/>
              <w:bottom w:val="single" w:sz="4" w:space="0" w:color="auto"/>
              <w:right w:val="single" w:sz="4" w:space="0" w:color="auto"/>
            </w:tcBorders>
            <w:hideMark/>
          </w:tcPr>
          <w:p w14:paraId="7CD2484C" w14:textId="77777777" w:rsidR="006A623B" w:rsidRPr="006A623B" w:rsidRDefault="006A623B" w:rsidP="006A623B">
            <w:r w:rsidRPr="006A623B">
              <w:t>C6-250320</w:t>
            </w:r>
          </w:p>
        </w:tc>
      </w:tr>
      <w:tr w:rsidR="006A623B" w:rsidRPr="006A623B" w14:paraId="7C7C099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6FAD6FF" w14:textId="77777777" w:rsidR="006A623B" w:rsidRPr="006A623B" w:rsidRDefault="006A623B" w:rsidP="006A623B">
            <w:r w:rsidRPr="006A623B">
              <w:t>C6-250303</w:t>
            </w:r>
          </w:p>
        </w:tc>
        <w:tc>
          <w:tcPr>
            <w:tcW w:w="0" w:type="auto"/>
            <w:tcBorders>
              <w:top w:val="single" w:sz="4" w:space="0" w:color="auto"/>
              <w:left w:val="single" w:sz="4" w:space="0" w:color="auto"/>
              <w:bottom w:val="single" w:sz="4" w:space="0" w:color="auto"/>
              <w:right w:val="single" w:sz="4" w:space="0" w:color="auto"/>
            </w:tcBorders>
            <w:hideMark/>
          </w:tcPr>
          <w:p w14:paraId="6016AABC"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0A0CDAE"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FF6ED2"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94B2343" w14:textId="77777777" w:rsidR="006A623B" w:rsidRPr="006A623B" w:rsidRDefault="006A623B" w:rsidP="006A623B">
            <w:r w:rsidRPr="006A623B">
              <w:t>C6-250292</w:t>
            </w:r>
          </w:p>
        </w:tc>
        <w:tc>
          <w:tcPr>
            <w:tcW w:w="0" w:type="auto"/>
            <w:tcBorders>
              <w:top w:val="single" w:sz="4" w:space="0" w:color="auto"/>
              <w:left w:val="single" w:sz="4" w:space="0" w:color="auto"/>
              <w:bottom w:val="single" w:sz="4" w:space="0" w:color="auto"/>
              <w:right w:val="single" w:sz="4" w:space="0" w:color="auto"/>
            </w:tcBorders>
            <w:hideMark/>
          </w:tcPr>
          <w:p w14:paraId="6294AB49" w14:textId="77777777" w:rsidR="006A623B" w:rsidRPr="006A623B" w:rsidRDefault="006A623B" w:rsidP="006A623B">
            <w:r w:rsidRPr="006A623B">
              <w:t>C6-250321</w:t>
            </w:r>
          </w:p>
        </w:tc>
      </w:tr>
      <w:tr w:rsidR="006A623B" w:rsidRPr="006A623B" w14:paraId="4B722AE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D88487C" w14:textId="77777777" w:rsidR="006A623B" w:rsidRPr="006A623B" w:rsidRDefault="006A623B" w:rsidP="006A623B">
            <w:r w:rsidRPr="006A623B">
              <w:t>C6-250304</w:t>
            </w:r>
          </w:p>
        </w:tc>
        <w:tc>
          <w:tcPr>
            <w:tcW w:w="0" w:type="auto"/>
            <w:tcBorders>
              <w:top w:val="single" w:sz="4" w:space="0" w:color="auto"/>
              <w:left w:val="single" w:sz="4" w:space="0" w:color="auto"/>
              <w:bottom w:val="single" w:sz="4" w:space="0" w:color="auto"/>
              <w:right w:val="single" w:sz="4" w:space="0" w:color="auto"/>
            </w:tcBorders>
            <w:hideMark/>
          </w:tcPr>
          <w:p w14:paraId="30518F18"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3EB6196"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0B977A"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2FBEF0F3" w14:textId="77777777" w:rsidR="006A623B" w:rsidRPr="006A623B" w:rsidRDefault="006A623B" w:rsidP="006A623B">
            <w:r w:rsidRPr="006A623B">
              <w:t>C6-250293</w:t>
            </w:r>
          </w:p>
        </w:tc>
        <w:tc>
          <w:tcPr>
            <w:tcW w:w="0" w:type="auto"/>
            <w:tcBorders>
              <w:top w:val="single" w:sz="4" w:space="0" w:color="auto"/>
              <w:left w:val="single" w:sz="4" w:space="0" w:color="auto"/>
              <w:bottom w:val="single" w:sz="4" w:space="0" w:color="auto"/>
              <w:right w:val="single" w:sz="4" w:space="0" w:color="auto"/>
            </w:tcBorders>
          </w:tcPr>
          <w:p w14:paraId="4B2E54A5" w14:textId="77777777" w:rsidR="006A623B" w:rsidRPr="006A623B" w:rsidRDefault="006A623B" w:rsidP="006A623B"/>
        </w:tc>
      </w:tr>
      <w:tr w:rsidR="006A623B" w:rsidRPr="006A623B" w14:paraId="7040183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5E42459" w14:textId="77777777" w:rsidR="006A623B" w:rsidRPr="006A623B" w:rsidRDefault="006A623B" w:rsidP="006A623B">
            <w:r w:rsidRPr="006A623B">
              <w:t>C6-250305</w:t>
            </w:r>
          </w:p>
        </w:tc>
        <w:tc>
          <w:tcPr>
            <w:tcW w:w="0" w:type="auto"/>
            <w:tcBorders>
              <w:top w:val="single" w:sz="4" w:space="0" w:color="auto"/>
              <w:left w:val="single" w:sz="4" w:space="0" w:color="auto"/>
              <w:bottom w:val="single" w:sz="4" w:space="0" w:color="auto"/>
              <w:right w:val="single" w:sz="4" w:space="0" w:color="auto"/>
            </w:tcBorders>
            <w:hideMark/>
          </w:tcPr>
          <w:p w14:paraId="4C535B06"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4D7D636"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1B812"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0F3F7E4E" w14:textId="77777777" w:rsidR="006A623B" w:rsidRPr="006A623B" w:rsidRDefault="006A623B" w:rsidP="006A623B">
            <w:r w:rsidRPr="006A623B">
              <w:t>C6-250294</w:t>
            </w:r>
          </w:p>
        </w:tc>
        <w:tc>
          <w:tcPr>
            <w:tcW w:w="0" w:type="auto"/>
            <w:tcBorders>
              <w:top w:val="single" w:sz="4" w:space="0" w:color="auto"/>
              <w:left w:val="single" w:sz="4" w:space="0" w:color="auto"/>
              <w:bottom w:val="single" w:sz="4" w:space="0" w:color="auto"/>
              <w:right w:val="single" w:sz="4" w:space="0" w:color="auto"/>
            </w:tcBorders>
            <w:hideMark/>
          </w:tcPr>
          <w:p w14:paraId="11DD422B" w14:textId="77777777" w:rsidR="006A623B" w:rsidRPr="006A623B" w:rsidRDefault="006A623B" w:rsidP="006A623B">
            <w:r w:rsidRPr="006A623B">
              <w:t>C6-250322</w:t>
            </w:r>
          </w:p>
        </w:tc>
      </w:tr>
      <w:tr w:rsidR="006A623B" w:rsidRPr="006A623B" w14:paraId="7D75D25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5ED5FA6" w14:textId="77777777" w:rsidR="006A623B" w:rsidRPr="006A623B" w:rsidRDefault="006A623B" w:rsidP="006A623B">
            <w:r w:rsidRPr="006A623B">
              <w:t>C6-250306</w:t>
            </w:r>
          </w:p>
        </w:tc>
        <w:tc>
          <w:tcPr>
            <w:tcW w:w="0" w:type="auto"/>
            <w:tcBorders>
              <w:top w:val="single" w:sz="4" w:space="0" w:color="auto"/>
              <w:left w:val="single" w:sz="4" w:space="0" w:color="auto"/>
              <w:bottom w:val="single" w:sz="4" w:space="0" w:color="auto"/>
              <w:right w:val="single" w:sz="4" w:space="0" w:color="auto"/>
            </w:tcBorders>
            <w:hideMark/>
          </w:tcPr>
          <w:p w14:paraId="5E7B5EB6"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DED4C2D"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02EF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5D65B029" w14:textId="77777777" w:rsidR="006A623B" w:rsidRPr="006A623B" w:rsidRDefault="006A623B" w:rsidP="006A623B">
            <w:r w:rsidRPr="006A623B">
              <w:t>C6-250295</w:t>
            </w:r>
          </w:p>
        </w:tc>
        <w:tc>
          <w:tcPr>
            <w:tcW w:w="0" w:type="auto"/>
            <w:tcBorders>
              <w:top w:val="single" w:sz="4" w:space="0" w:color="auto"/>
              <w:left w:val="single" w:sz="4" w:space="0" w:color="auto"/>
              <w:bottom w:val="single" w:sz="4" w:space="0" w:color="auto"/>
              <w:right w:val="single" w:sz="4" w:space="0" w:color="auto"/>
            </w:tcBorders>
            <w:hideMark/>
          </w:tcPr>
          <w:p w14:paraId="21240238" w14:textId="77777777" w:rsidR="006A623B" w:rsidRPr="006A623B" w:rsidRDefault="006A623B" w:rsidP="006A623B">
            <w:r w:rsidRPr="006A623B">
              <w:t>C6-250323</w:t>
            </w:r>
          </w:p>
        </w:tc>
      </w:tr>
      <w:tr w:rsidR="006A623B" w:rsidRPr="006A623B" w14:paraId="612E2F1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C13560F" w14:textId="77777777" w:rsidR="006A623B" w:rsidRPr="006A623B" w:rsidRDefault="006A623B" w:rsidP="006A623B">
            <w:r w:rsidRPr="006A623B">
              <w:t>C6-250307</w:t>
            </w:r>
          </w:p>
        </w:tc>
        <w:tc>
          <w:tcPr>
            <w:tcW w:w="0" w:type="auto"/>
            <w:tcBorders>
              <w:top w:val="single" w:sz="4" w:space="0" w:color="auto"/>
              <w:left w:val="single" w:sz="4" w:space="0" w:color="auto"/>
              <w:bottom w:val="single" w:sz="4" w:space="0" w:color="auto"/>
              <w:right w:val="single" w:sz="4" w:space="0" w:color="auto"/>
            </w:tcBorders>
            <w:hideMark/>
          </w:tcPr>
          <w:p w14:paraId="7CD93A10"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49575FE"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DC669D"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765990F7" w14:textId="77777777" w:rsidR="006A623B" w:rsidRPr="006A623B" w:rsidRDefault="006A623B" w:rsidP="006A623B">
            <w:r w:rsidRPr="006A623B">
              <w:t>C6-250296</w:t>
            </w:r>
          </w:p>
        </w:tc>
        <w:tc>
          <w:tcPr>
            <w:tcW w:w="0" w:type="auto"/>
            <w:tcBorders>
              <w:top w:val="single" w:sz="4" w:space="0" w:color="auto"/>
              <w:left w:val="single" w:sz="4" w:space="0" w:color="auto"/>
              <w:bottom w:val="single" w:sz="4" w:space="0" w:color="auto"/>
              <w:right w:val="single" w:sz="4" w:space="0" w:color="auto"/>
            </w:tcBorders>
          </w:tcPr>
          <w:p w14:paraId="651B3E34" w14:textId="77777777" w:rsidR="006A623B" w:rsidRPr="006A623B" w:rsidRDefault="006A623B" w:rsidP="006A623B"/>
        </w:tc>
      </w:tr>
      <w:tr w:rsidR="006A623B" w:rsidRPr="006A623B" w14:paraId="63F6914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D0D21B" w14:textId="77777777" w:rsidR="006A623B" w:rsidRPr="006A623B" w:rsidRDefault="006A623B" w:rsidP="006A623B">
            <w:r w:rsidRPr="006A623B">
              <w:t>C6-250308</w:t>
            </w:r>
          </w:p>
        </w:tc>
        <w:tc>
          <w:tcPr>
            <w:tcW w:w="0" w:type="auto"/>
            <w:tcBorders>
              <w:top w:val="single" w:sz="4" w:space="0" w:color="auto"/>
              <w:left w:val="single" w:sz="4" w:space="0" w:color="auto"/>
              <w:bottom w:val="single" w:sz="4" w:space="0" w:color="auto"/>
              <w:right w:val="single" w:sz="4" w:space="0" w:color="auto"/>
            </w:tcBorders>
            <w:hideMark/>
          </w:tcPr>
          <w:p w14:paraId="3D19265B"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8E15504"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8739C4"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29C000B3" w14:textId="77777777" w:rsidR="006A623B" w:rsidRPr="006A623B" w:rsidRDefault="006A623B" w:rsidP="006A623B">
            <w:r w:rsidRPr="006A623B">
              <w:t>C6-250297</w:t>
            </w:r>
          </w:p>
        </w:tc>
        <w:tc>
          <w:tcPr>
            <w:tcW w:w="0" w:type="auto"/>
            <w:tcBorders>
              <w:top w:val="single" w:sz="4" w:space="0" w:color="auto"/>
              <w:left w:val="single" w:sz="4" w:space="0" w:color="auto"/>
              <w:bottom w:val="single" w:sz="4" w:space="0" w:color="auto"/>
              <w:right w:val="single" w:sz="4" w:space="0" w:color="auto"/>
            </w:tcBorders>
            <w:hideMark/>
          </w:tcPr>
          <w:p w14:paraId="45E7AD77" w14:textId="77777777" w:rsidR="006A623B" w:rsidRPr="006A623B" w:rsidRDefault="006A623B" w:rsidP="006A623B">
            <w:r w:rsidRPr="006A623B">
              <w:t>C6-250324</w:t>
            </w:r>
          </w:p>
        </w:tc>
      </w:tr>
      <w:tr w:rsidR="006A623B" w:rsidRPr="006A623B" w14:paraId="793BCE3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5307C4F" w14:textId="77777777" w:rsidR="006A623B" w:rsidRPr="006A623B" w:rsidRDefault="006A623B" w:rsidP="006A623B">
            <w:r w:rsidRPr="006A623B">
              <w:t>C6-250309</w:t>
            </w:r>
          </w:p>
        </w:tc>
        <w:tc>
          <w:tcPr>
            <w:tcW w:w="0" w:type="auto"/>
            <w:tcBorders>
              <w:top w:val="single" w:sz="4" w:space="0" w:color="auto"/>
              <w:left w:val="single" w:sz="4" w:space="0" w:color="auto"/>
              <w:bottom w:val="single" w:sz="4" w:space="0" w:color="auto"/>
              <w:right w:val="single" w:sz="4" w:space="0" w:color="auto"/>
            </w:tcBorders>
            <w:hideMark/>
          </w:tcPr>
          <w:p w14:paraId="301D8D8F" w14:textId="77777777" w:rsidR="006A623B" w:rsidRPr="006A623B" w:rsidRDefault="006A623B" w:rsidP="006A623B">
            <w:r w:rsidRPr="006A623B">
              <w:t>Addition of NG-RAN Tracking Area Identification (TAI) list Identifier tag in clause 9.3</w:t>
            </w:r>
          </w:p>
        </w:tc>
        <w:tc>
          <w:tcPr>
            <w:tcW w:w="0" w:type="auto"/>
            <w:tcBorders>
              <w:top w:val="single" w:sz="4" w:space="0" w:color="auto"/>
              <w:left w:val="single" w:sz="4" w:space="0" w:color="auto"/>
              <w:bottom w:val="single" w:sz="4" w:space="0" w:color="auto"/>
              <w:right w:val="single" w:sz="4" w:space="0" w:color="auto"/>
            </w:tcBorders>
            <w:hideMark/>
          </w:tcPr>
          <w:p w14:paraId="78CC7CE4" w14:textId="77777777" w:rsidR="006A623B" w:rsidRPr="006A623B" w:rsidRDefault="006A623B" w:rsidP="006A623B">
            <w:r w:rsidRPr="006A623B">
              <w:t>MediaTek Inc., THALES</w:t>
            </w:r>
          </w:p>
        </w:tc>
        <w:tc>
          <w:tcPr>
            <w:tcW w:w="0" w:type="auto"/>
            <w:tcBorders>
              <w:top w:val="single" w:sz="4" w:space="0" w:color="auto"/>
              <w:left w:val="single" w:sz="4" w:space="0" w:color="auto"/>
              <w:bottom w:val="single" w:sz="4" w:space="0" w:color="auto"/>
              <w:right w:val="single" w:sz="4" w:space="0" w:color="auto"/>
            </w:tcBorders>
            <w:hideMark/>
          </w:tcPr>
          <w:p w14:paraId="57E01DC7"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4BE34B4F" w14:textId="77777777" w:rsidR="006A623B" w:rsidRPr="006A623B" w:rsidRDefault="006A623B" w:rsidP="006A623B">
            <w:r w:rsidRPr="006A623B">
              <w:t>C6-250226</w:t>
            </w:r>
          </w:p>
        </w:tc>
        <w:tc>
          <w:tcPr>
            <w:tcW w:w="0" w:type="auto"/>
            <w:tcBorders>
              <w:top w:val="single" w:sz="4" w:space="0" w:color="auto"/>
              <w:left w:val="single" w:sz="4" w:space="0" w:color="auto"/>
              <w:bottom w:val="single" w:sz="4" w:space="0" w:color="auto"/>
              <w:right w:val="single" w:sz="4" w:space="0" w:color="auto"/>
            </w:tcBorders>
            <w:hideMark/>
          </w:tcPr>
          <w:p w14:paraId="69CD04BE" w14:textId="77777777" w:rsidR="006A623B" w:rsidRPr="006A623B" w:rsidRDefault="006A623B" w:rsidP="006A623B">
            <w:r w:rsidRPr="006A623B">
              <w:t>-</w:t>
            </w:r>
          </w:p>
        </w:tc>
      </w:tr>
      <w:tr w:rsidR="006A623B" w:rsidRPr="006A623B" w14:paraId="3BFC4CE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6629149" w14:textId="77777777" w:rsidR="006A623B" w:rsidRPr="006A623B" w:rsidRDefault="006A623B" w:rsidP="006A623B">
            <w:r w:rsidRPr="006A623B">
              <w:t>C6-250310</w:t>
            </w:r>
          </w:p>
        </w:tc>
        <w:tc>
          <w:tcPr>
            <w:tcW w:w="0" w:type="auto"/>
            <w:tcBorders>
              <w:top w:val="single" w:sz="4" w:space="0" w:color="auto"/>
              <w:left w:val="single" w:sz="4" w:space="0" w:color="auto"/>
              <w:bottom w:val="single" w:sz="4" w:space="0" w:color="auto"/>
              <w:right w:val="single" w:sz="4" w:space="0" w:color="auto"/>
            </w:tcBorders>
            <w:hideMark/>
          </w:tcPr>
          <w:p w14:paraId="0E6C62AF"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6F1279C9"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2D70649"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7E18F881" w14:textId="77777777" w:rsidR="006A623B" w:rsidRPr="006A623B" w:rsidRDefault="006A623B" w:rsidP="006A623B">
            <w:r w:rsidRPr="006A623B">
              <w:t>C6-250288</w:t>
            </w:r>
          </w:p>
        </w:tc>
        <w:tc>
          <w:tcPr>
            <w:tcW w:w="0" w:type="auto"/>
            <w:tcBorders>
              <w:top w:val="single" w:sz="4" w:space="0" w:color="auto"/>
              <w:left w:val="single" w:sz="4" w:space="0" w:color="auto"/>
              <w:bottom w:val="single" w:sz="4" w:space="0" w:color="auto"/>
              <w:right w:val="single" w:sz="4" w:space="0" w:color="auto"/>
            </w:tcBorders>
            <w:hideMark/>
          </w:tcPr>
          <w:p w14:paraId="1F0272D6" w14:textId="77777777" w:rsidR="006A623B" w:rsidRPr="006A623B" w:rsidRDefault="006A623B" w:rsidP="006A623B">
            <w:r w:rsidRPr="006A623B">
              <w:t>-</w:t>
            </w:r>
          </w:p>
        </w:tc>
      </w:tr>
      <w:tr w:rsidR="006A623B" w:rsidRPr="006A623B" w14:paraId="4871D28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91E95CD" w14:textId="77777777" w:rsidR="006A623B" w:rsidRPr="006A623B" w:rsidRDefault="006A623B" w:rsidP="006A623B">
            <w:r w:rsidRPr="006A623B">
              <w:lastRenderedPageBreak/>
              <w:t>C6-250311</w:t>
            </w:r>
          </w:p>
        </w:tc>
        <w:tc>
          <w:tcPr>
            <w:tcW w:w="0" w:type="auto"/>
            <w:tcBorders>
              <w:top w:val="single" w:sz="4" w:space="0" w:color="auto"/>
              <w:left w:val="single" w:sz="4" w:space="0" w:color="auto"/>
              <w:bottom w:val="single" w:sz="4" w:space="0" w:color="auto"/>
              <w:right w:val="single" w:sz="4" w:space="0" w:color="auto"/>
            </w:tcBorders>
            <w:hideMark/>
          </w:tcPr>
          <w:p w14:paraId="0565C48D" w14:textId="77777777" w:rsidR="006A623B" w:rsidRPr="006A623B" w:rsidRDefault="006A623B" w:rsidP="006A623B">
            <w:r w:rsidRPr="006A623B">
              <w:t xml:space="preserve">Revised WID on CT aspects of </w:t>
            </w:r>
            <w:proofErr w:type="spellStart"/>
            <w:r w:rsidRPr="006A623B">
              <w:t>ProSe</w:t>
            </w:r>
            <w:proofErr w:type="spellEnd"/>
            <w:r w:rsidRPr="006A623B">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2C31F7FE"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403898B" w14:textId="77777777" w:rsidR="006A623B" w:rsidRPr="006A623B" w:rsidRDefault="006A623B" w:rsidP="006A623B">
            <w:r w:rsidRPr="006A623B">
              <w:t>endorsed</w:t>
            </w:r>
          </w:p>
        </w:tc>
        <w:tc>
          <w:tcPr>
            <w:tcW w:w="0" w:type="auto"/>
            <w:tcBorders>
              <w:top w:val="single" w:sz="4" w:space="0" w:color="auto"/>
              <w:left w:val="single" w:sz="4" w:space="0" w:color="auto"/>
              <w:bottom w:val="single" w:sz="4" w:space="0" w:color="auto"/>
              <w:right w:val="single" w:sz="4" w:space="0" w:color="auto"/>
            </w:tcBorders>
            <w:hideMark/>
          </w:tcPr>
          <w:p w14:paraId="66C04ACC" w14:textId="77777777" w:rsidR="006A623B" w:rsidRPr="006A623B" w:rsidRDefault="006A623B" w:rsidP="006A623B">
            <w:r w:rsidRPr="006A623B">
              <w:t>C6-250276</w:t>
            </w:r>
          </w:p>
        </w:tc>
        <w:tc>
          <w:tcPr>
            <w:tcW w:w="0" w:type="auto"/>
            <w:tcBorders>
              <w:top w:val="single" w:sz="4" w:space="0" w:color="auto"/>
              <w:left w:val="single" w:sz="4" w:space="0" w:color="auto"/>
              <w:bottom w:val="single" w:sz="4" w:space="0" w:color="auto"/>
              <w:right w:val="single" w:sz="4" w:space="0" w:color="auto"/>
            </w:tcBorders>
            <w:hideMark/>
          </w:tcPr>
          <w:p w14:paraId="7A0261E0" w14:textId="77777777" w:rsidR="006A623B" w:rsidRPr="006A623B" w:rsidRDefault="006A623B" w:rsidP="006A623B">
            <w:r w:rsidRPr="006A623B">
              <w:t>-</w:t>
            </w:r>
          </w:p>
        </w:tc>
      </w:tr>
      <w:tr w:rsidR="006A623B" w:rsidRPr="006A623B" w14:paraId="7247786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1A72E95" w14:textId="77777777" w:rsidR="006A623B" w:rsidRPr="006A623B" w:rsidRDefault="006A623B" w:rsidP="006A623B">
            <w:r w:rsidRPr="006A623B">
              <w:t>C6-250312</w:t>
            </w:r>
          </w:p>
        </w:tc>
        <w:tc>
          <w:tcPr>
            <w:tcW w:w="0" w:type="auto"/>
            <w:tcBorders>
              <w:top w:val="single" w:sz="4" w:space="0" w:color="auto"/>
              <w:left w:val="single" w:sz="4" w:space="0" w:color="auto"/>
              <w:bottom w:val="single" w:sz="4" w:space="0" w:color="auto"/>
              <w:right w:val="single" w:sz="4" w:space="0" w:color="auto"/>
            </w:tcBorders>
            <w:hideMark/>
          </w:tcPr>
          <w:p w14:paraId="15B2EF49" w14:textId="77777777" w:rsidR="006A623B" w:rsidRPr="006A623B" w:rsidRDefault="006A623B" w:rsidP="006A623B">
            <w:r w:rsidRPr="006A623B">
              <w:t>Update DF5G_ProSe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0C927F3E"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6B281815"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7C30BE0F" w14:textId="77777777" w:rsidR="006A623B" w:rsidRPr="006A623B" w:rsidRDefault="006A623B" w:rsidP="006A623B">
            <w:r w:rsidRPr="006A623B">
              <w:t>C6-250274</w:t>
            </w:r>
          </w:p>
        </w:tc>
        <w:tc>
          <w:tcPr>
            <w:tcW w:w="0" w:type="auto"/>
            <w:tcBorders>
              <w:top w:val="single" w:sz="4" w:space="0" w:color="auto"/>
              <w:left w:val="single" w:sz="4" w:space="0" w:color="auto"/>
              <w:bottom w:val="single" w:sz="4" w:space="0" w:color="auto"/>
              <w:right w:val="single" w:sz="4" w:space="0" w:color="auto"/>
            </w:tcBorders>
            <w:hideMark/>
          </w:tcPr>
          <w:p w14:paraId="74F83CF5" w14:textId="77777777" w:rsidR="006A623B" w:rsidRPr="006A623B" w:rsidRDefault="006A623B" w:rsidP="006A623B">
            <w:r w:rsidRPr="006A623B">
              <w:t>-</w:t>
            </w:r>
          </w:p>
        </w:tc>
      </w:tr>
      <w:tr w:rsidR="006A623B" w:rsidRPr="006A623B" w14:paraId="6D7509E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AE36CA0" w14:textId="77777777" w:rsidR="006A623B" w:rsidRPr="006A623B" w:rsidRDefault="006A623B" w:rsidP="006A623B">
            <w:r w:rsidRPr="006A623B">
              <w:t>C6-250313</w:t>
            </w:r>
          </w:p>
        </w:tc>
        <w:tc>
          <w:tcPr>
            <w:tcW w:w="0" w:type="auto"/>
            <w:tcBorders>
              <w:top w:val="single" w:sz="4" w:space="0" w:color="auto"/>
              <w:left w:val="single" w:sz="4" w:space="0" w:color="auto"/>
              <w:bottom w:val="single" w:sz="4" w:space="0" w:color="auto"/>
              <w:right w:val="single" w:sz="4" w:space="0" w:color="auto"/>
            </w:tcBorders>
            <w:hideMark/>
          </w:tcPr>
          <w:p w14:paraId="41CB022D"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41F6033"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BA54EC"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2158DE1E" w14:textId="77777777" w:rsidR="006A623B" w:rsidRPr="006A623B" w:rsidRDefault="006A623B" w:rsidP="006A623B">
            <w:r w:rsidRPr="006A623B">
              <w:t>C6-250243</w:t>
            </w:r>
          </w:p>
        </w:tc>
        <w:tc>
          <w:tcPr>
            <w:tcW w:w="0" w:type="auto"/>
            <w:tcBorders>
              <w:top w:val="single" w:sz="4" w:space="0" w:color="auto"/>
              <w:left w:val="single" w:sz="4" w:space="0" w:color="auto"/>
              <w:bottom w:val="single" w:sz="4" w:space="0" w:color="auto"/>
              <w:right w:val="single" w:sz="4" w:space="0" w:color="auto"/>
            </w:tcBorders>
            <w:hideMark/>
          </w:tcPr>
          <w:p w14:paraId="694DEC74" w14:textId="77777777" w:rsidR="006A623B" w:rsidRPr="006A623B" w:rsidRDefault="006A623B" w:rsidP="006A623B">
            <w:r w:rsidRPr="006A623B">
              <w:t>C6-250315</w:t>
            </w:r>
          </w:p>
        </w:tc>
      </w:tr>
      <w:tr w:rsidR="006A623B" w:rsidRPr="006A623B" w14:paraId="18D02BD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E092AF2" w14:textId="77777777" w:rsidR="006A623B" w:rsidRPr="006A623B" w:rsidRDefault="006A623B" w:rsidP="006A623B">
            <w:r w:rsidRPr="006A623B">
              <w:t>C6-250314</w:t>
            </w:r>
          </w:p>
        </w:tc>
        <w:tc>
          <w:tcPr>
            <w:tcW w:w="0" w:type="auto"/>
            <w:tcBorders>
              <w:top w:val="single" w:sz="4" w:space="0" w:color="auto"/>
              <w:left w:val="single" w:sz="4" w:space="0" w:color="auto"/>
              <w:bottom w:val="single" w:sz="4" w:space="0" w:color="auto"/>
              <w:right w:val="single" w:sz="4" w:space="0" w:color="auto"/>
            </w:tcBorders>
            <w:hideMark/>
          </w:tcPr>
          <w:p w14:paraId="00C16BE5"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1754EBD6"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2FE83AB3"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hideMark/>
          </w:tcPr>
          <w:p w14:paraId="7B20AEB7" w14:textId="77777777" w:rsidR="006A623B" w:rsidRPr="006A623B" w:rsidRDefault="006A623B" w:rsidP="006A623B">
            <w:r w:rsidRPr="006A623B">
              <w:t>C6-250239</w:t>
            </w:r>
          </w:p>
        </w:tc>
        <w:tc>
          <w:tcPr>
            <w:tcW w:w="0" w:type="auto"/>
            <w:tcBorders>
              <w:top w:val="single" w:sz="4" w:space="0" w:color="auto"/>
              <w:left w:val="single" w:sz="4" w:space="0" w:color="auto"/>
              <w:bottom w:val="single" w:sz="4" w:space="0" w:color="auto"/>
              <w:right w:val="single" w:sz="4" w:space="0" w:color="auto"/>
            </w:tcBorders>
            <w:hideMark/>
          </w:tcPr>
          <w:p w14:paraId="2FDBA831" w14:textId="77777777" w:rsidR="006A623B" w:rsidRPr="006A623B" w:rsidRDefault="006A623B" w:rsidP="006A623B">
            <w:r w:rsidRPr="006A623B">
              <w:t>-</w:t>
            </w:r>
          </w:p>
        </w:tc>
      </w:tr>
      <w:tr w:rsidR="006A623B" w:rsidRPr="006A623B" w14:paraId="478A3A0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52F320D" w14:textId="77777777" w:rsidR="006A623B" w:rsidRPr="006A623B" w:rsidRDefault="006A623B" w:rsidP="006A623B">
            <w:r w:rsidRPr="006A623B">
              <w:t>C6-250315</w:t>
            </w:r>
          </w:p>
        </w:tc>
        <w:tc>
          <w:tcPr>
            <w:tcW w:w="0" w:type="auto"/>
            <w:tcBorders>
              <w:top w:val="single" w:sz="4" w:space="0" w:color="auto"/>
              <w:left w:val="single" w:sz="4" w:space="0" w:color="auto"/>
              <w:bottom w:val="single" w:sz="4" w:space="0" w:color="auto"/>
              <w:right w:val="single" w:sz="4" w:space="0" w:color="auto"/>
            </w:tcBorders>
            <w:hideMark/>
          </w:tcPr>
          <w:p w14:paraId="7E9FC6C1"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5298D67E"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698DB1"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086DAB0D" w14:textId="77777777" w:rsidR="006A623B" w:rsidRPr="006A623B" w:rsidRDefault="006A623B" w:rsidP="006A623B">
            <w:r w:rsidRPr="006A623B">
              <w:t>C6-250313</w:t>
            </w:r>
          </w:p>
        </w:tc>
        <w:tc>
          <w:tcPr>
            <w:tcW w:w="0" w:type="auto"/>
            <w:tcBorders>
              <w:top w:val="single" w:sz="4" w:space="0" w:color="auto"/>
              <w:left w:val="single" w:sz="4" w:space="0" w:color="auto"/>
              <w:bottom w:val="single" w:sz="4" w:space="0" w:color="auto"/>
              <w:right w:val="single" w:sz="4" w:space="0" w:color="auto"/>
            </w:tcBorders>
            <w:hideMark/>
          </w:tcPr>
          <w:p w14:paraId="7247CCD7" w14:textId="77777777" w:rsidR="006A623B" w:rsidRPr="006A623B" w:rsidRDefault="006A623B" w:rsidP="006A623B">
            <w:r w:rsidRPr="006A623B">
              <w:t>-</w:t>
            </w:r>
          </w:p>
        </w:tc>
      </w:tr>
      <w:tr w:rsidR="006A623B" w:rsidRPr="006A623B" w14:paraId="4C4F60E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E039C4" w14:textId="77777777" w:rsidR="006A623B" w:rsidRPr="006A623B" w:rsidRDefault="006A623B" w:rsidP="006A623B">
            <w:r w:rsidRPr="006A623B">
              <w:t>C6-250316</w:t>
            </w:r>
          </w:p>
        </w:tc>
        <w:tc>
          <w:tcPr>
            <w:tcW w:w="0" w:type="auto"/>
            <w:tcBorders>
              <w:top w:val="single" w:sz="4" w:space="0" w:color="auto"/>
              <w:left w:val="single" w:sz="4" w:space="0" w:color="auto"/>
              <w:bottom w:val="single" w:sz="4" w:space="0" w:color="auto"/>
              <w:right w:val="single" w:sz="4" w:space="0" w:color="auto"/>
            </w:tcBorders>
            <w:hideMark/>
          </w:tcPr>
          <w:p w14:paraId="6114E247"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7939A1F8"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3307A1AD"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6D249FB" w14:textId="77777777" w:rsidR="006A623B" w:rsidRPr="006A623B" w:rsidRDefault="006A623B" w:rsidP="006A623B">
            <w:r w:rsidRPr="006A623B">
              <w:t>C6-250299</w:t>
            </w:r>
          </w:p>
        </w:tc>
        <w:tc>
          <w:tcPr>
            <w:tcW w:w="0" w:type="auto"/>
            <w:tcBorders>
              <w:top w:val="single" w:sz="4" w:space="0" w:color="auto"/>
              <w:left w:val="single" w:sz="4" w:space="0" w:color="auto"/>
              <w:bottom w:val="single" w:sz="4" w:space="0" w:color="auto"/>
              <w:right w:val="single" w:sz="4" w:space="0" w:color="auto"/>
            </w:tcBorders>
            <w:hideMark/>
          </w:tcPr>
          <w:p w14:paraId="0C6CFDC0" w14:textId="77777777" w:rsidR="006A623B" w:rsidRPr="006A623B" w:rsidRDefault="006A623B" w:rsidP="006A623B">
            <w:r w:rsidRPr="006A623B">
              <w:t>C6-250336</w:t>
            </w:r>
          </w:p>
        </w:tc>
      </w:tr>
      <w:tr w:rsidR="006A623B" w:rsidRPr="006A623B" w14:paraId="3BA8F98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445F13" w14:textId="77777777" w:rsidR="006A623B" w:rsidRPr="006A623B" w:rsidRDefault="006A623B" w:rsidP="006A623B">
            <w:r w:rsidRPr="006A623B">
              <w:t>C6-250317</w:t>
            </w:r>
          </w:p>
        </w:tc>
        <w:tc>
          <w:tcPr>
            <w:tcW w:w="0" w:type="auto"/>
            <w:tcBorders>
              <w:top w:val="single" w:sz="4" w:space="0" w:color="auto"/>
              <w:left w:val="single" w:sz="4" w:space="0" w:color="auto"/>
              <w:bottom w:val="single" w:sz="4" w:space="0" w:color="auto"/>
              <w:right w:val="single" w:sz="4" w:space="0" w:color="auto"/>
            </w:tcBorders>
            <w:hideMark/>
          </w:tcPr>
          <w:p w14:paraId="06000C63"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4AE7D315"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3A99B168"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3537C863" w14:textId="77777777" w:rsidR="006A623B" w:rsidRPr="006A623B" w:rsidRDefault="006A623B" w:rsidP="006A623B">
            <w:r w:rsidRPr="006A623B">
              <w:t>C6-250300</w:t>
            </w:r>
          </w:p>
        </w:tc>
        <w:tc>
          <w:tcPr>
            <w:tcW w:w="0" w:type="auto"/>
            <w:tcBorders>
              <w:top w:val="single" w:sz="4" w:space="0" w:color="auto"/>
              <w:left w:val="single" w:sz="4" w:space="0" w:color="auto"/>
              <w:bottom w:val="single" w:sz="4" w:space="0" w:color="auto"/>
              <w:right w:val="single" w:sz="4" w:space="0" w:color="auto"/>
            </w:tcBorders>
            <w:hideMark/>
          </w:tcPr>
          <w:p w14:paraId="380F3D21" w14:textId="77777777" w:rsidR="006A623B" w:rsidRPr="006A623B" w:rsidRDefault="006A623B" w:rsidP="006A623B">
            <w:r w:rsidRPr="006A623B">
              <w:t>C6-250337</w:t>
            </w:r>
          </w:p>
        </w:tc>
      </w:tr>
      <w:tr w:rsidR="006A623B" w:rsidRPr="006A623B" w14:paraId="39353CF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C7A528A" w14:textId="77777777" w:rsidR="006A623B" w:rsidRPr="006A623B" w:rsidRDefault="006A623B" w:rsidP="006A623B">
            <w:r w:rsidRPr="006A623B">
              <w:t>C6-250318</w:t>
            </w:r>
          </w:p>
        </w:tc>
        <w:tc>
          <w:tcPr>
            <w:tcW w:w="0" w:type="auto"/>
            <w:tcBorders>
              <w:top w:val="single" w:sz="4" w:space="0" w:color="auto"/>
              <w:left w:val="single" w:sz="4" w:space="0" w:color="auto"/>
              <w:bottom w:val="single" w:sz="4" w:space="0" w:color="auto"/>
              <w:right w:val="single" w:sz="4" w:space="0" w:color="auto"/>
            </w:tcBorders>
            <w:hideMark/>
          </w:tcPr>
          <w:p w14:paraId="5BBD5A70" w14:textId="77777777" w:rsidR="006A623B" w:rsidRPr="006A623B" w:rsidRDefault="006A623B" w:rsidP="006A623B">
            <w:r w:rsidRPr="006A623B">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0A436085"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55DA7C06"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hideMark/>
          </w:tcPr>
          <w:p w14:paraId="39D4C460" w14:textId="77777777" w:rsidR="006A623B" w:rsidRPr="006A623B" w:rsidRDefault="006A623B" w:rsidP="006A623B">
            <w:r w:rsidRPr="006A623B">
              <w:t>C6-250225</w:t>
            </w:r>
          </w:p>
        </w:tc>
        <w:tc>
          <w:tcPr>
            <w:tcW w:w="0" w:type="auto"/>
            <w:tcBorders>
              <w:top w:val="single" w:sz="4" w:space="0" w:color="auto"/>
              <w:left w:val="single" w:sz="4" w:space="0" w:color="auto"/>
              <w:bottom w:val="single" w:sz="4" w:space="0" w:color="auto"/>
              <w:right w:val="single" w:sz="4" w:space="0" w:color="auto"/>
            </w:tcBorders>
            <w:hideMark/>
          </w:tcPr>
          <w:p w14:paraId="327E7AAE" w14:textId="77777777" w:rsidR="006A623B" w:rsidRPr="006A623B" w:rsidRDefault="006A623B" w:rsidP="006A623B">
            <w:r w:rsidRPr="006A623B">
              <w:t>-</w:t>
            </w:r>
          </w:p>
        </w:tc>
      </w:tr>
      <w:tr w:rsidR="006A623B" w:rsidRPr="006A623B" w14:paraId="5F8C72A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A702B04" w14:textId="77777777" w:rsidR="006A623B" w:rsidRPr="006A623B" w:rsidRDefault="006A623B" w:rsidP="006A623B">
            <w:r w:rsidRPr="006A623B">
              <w:t>C6-250319</w:t>
            </w:r>
          </w:p>
        </w:tc>
        <w:tc>
          <w:tcPr>
            <w:tcW w:w="0" w:type="auto"/>
            <w:tcBorders>
              <w:top w:val="single" w:sz="4" w:space="0" w:color="auto"/>
              <w:left w:val="single" w:sz="4" w:space="0" w:color="auto"/>
              <w:bottom w:val="single" w:sz="4" w:space="0" w:color="auto"/>
              <w:right w:val="single" w:sz="4" w:space="0" w:color="auto"/>
            </w:tcBorders>
            <w:hideMark/>
          </w:tcPr>
          <w:p w14:paraId="4C2F1224"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4D7D92D"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B374FB"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2A9B8EA9" w14:textId="77777777" w:rsidR="006A623B" w:rsidRPr="006A623B" w:rsidRDefault="006A623B" w:rsidP="006A623B">
            <w:r w:rsidRPr="006A623B">
              <w:t>C6-250301</w:t>
            </w:r>
          </w:p>
        </w:tc>
        <w:tc>
          <w:tcPr>
            <w:tcW w:w="0" w:type="auto"/>
            <w:tcBorders>
              <w:top w:val="single" w:sz="4" w:space="0" w:color="auto"/>
              <w:left w:val="single" w:sz="4" w:space="0" w:color="auto"/>
              <w:bottom w:val="single" w:sz="4" w:space="0" w:color="auto"/>
              <w:right w:val="single" w:sz="4" w:space="0" w:color="auto"/>
            </w:tcBorders>
            <w:hideMark/>
          </w:tcPr>
          <w:p w14:paraId="2CBCBC31" w14:textId="77777777" w:rsidR="006A623B" w:rsidRPr="006A623B" w:rsidRDefault="006A623B" w:rsidP="006A623B">
            <w:r w:rsidRPr="006A623B">
              <w:t>-</w:t>
            </w:r>
          </w:p>
        </w:tc>
      </w:tr>
      <w:tr w:rsidR="006A623B" w:rsidRPr="006A623B" w14:paraId="073BCC5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A164143" w14:textId="77777777" w:rsidR="006A623B" w:rsidRPr="006A623B" w:rsidRDefault="006A623B" w:rsidP="006A623B">
            <w:r w:rsidRPr="006A623B">
              <w:t>C6-250320</w:t>
            </w:r>
          </w:p>
        </w:tc>
        <w:tc>
          <w:tcPr>
            <w:tcW w:w="0" w:type="auto"/>
            <w:tcBorders>
              <w:top w:val="single" w:sz="4" w:space="0" w:color="auto"/>
              <w:left w:val="single" w:sz="4" w:space="0" w:color="auto"/>
              <w:bottom w:val="single" w:sz="4" w:space="0" w:color="auto"/>
              <w:right w:val="single" w:sz="4" w:space="0" w:color="auto"/>
            </w:tcBorders>
            <w:hideMark/>
          </w:tcPr>
          <w:p w14:paraId="32D278B7"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F6DC1FF"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B8325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75704A95" w14:textId="77777777" w:rsidR="006A623B" w:rsidRPr="006A623B" w:rsidRDefault="006A623B" w:rsidP="006A623B">
            <w:r w:rsidRPr="006A623B">
              <w:t>C6-250302</w:t>
            </w:r>
          </w:p>
        </w:tc>
        <w:tc>
          <w:tcPr>
            <w:tcW w:w="0" w:type="auto"/>
            <w:tcBorders>
              <w:top w:val="single" w:sz="4" w:space="0" w:color="auto"/>
              <w:left w:val="single" w:sz="4" w:space="0" w:color="auto"/>
              <w:bottom w:val="single" w:sz="4" w:space="0" w:color="auto"/>
              <w:right w:val="single" w:sz="4" w:space="0" w:color="auto"/>
            </w:tcBorders>
            <w:hideMark/>
          </w:tcPr>
          <w:p w14:paraId="6FEA368E" w14:textId="77777777" w:rsidR="006A623B" w:rsidRPr="006A623B" w:rsidRDefault="006A623B" w:rsidP="006A623B">
            <w:r w:rsidRPr="006A623B">
              <w:t>C6-250345</w:t>
            </w:r>
          </w:p>
        </w:tc>
      </w:tr>
      <w:tr w:rsidR="006A623B" w:rsidRPr="006A623B" w14:paraId="7706734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19F41A" w14:textId="77777777" w:rsidR="006A623B" w:rsidRPr="006A623B" w:rsidRDefault="006A623B" w:rsidP="006A623B">
            <w:r w:rsidRPr="006A623B">
              <w:t>C6-250321</w:t>
            </w:r>
          </w:p>
        </w:tc>
        <w:tc>
          <w:tcPr>
            <w:tcW w:w="0" w:type="auto"/>
            <w:tcBorders>
              <w:top w:val="single" w:sz="4" w:space="0" w:color="auto"/>
              <w:left w:val="single" w:sz="4" w:space="0" w:color="auto"/>
              <w:bottom w:val="single" w:sz="4" w:space="0" w:color="auto"/>
              <w:right w:val="single" w:sz="4" w:space="0" w:color="auto"/>
            </w:tcBorders>
            <w:hideMark/>
          </w:tcPr>
          <w:p w14:paraId="2AB65786"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0486D7F"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9D755B"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64AC0431" w14:textId="77777777" w:rsidR="006A623B" w:rsidRPr="006A623B" w:rsidRDefault="006A623B" w:rsidP="006A623B">
            <w:r w:rsidRPr="006A623B">
              <w:t>C6-250303</w:t>
            </w:r>
          </w:p>
        </w:tc>
        <w:tc>
          <w:tcPr>
            <w:tcW w:w="0" w:type="auto"/>
            <w:tcBorders>
              <w:top w:val="single" w:sz="4" w:space="0" w:color="auto"/>
              <w:left w:val="single" w:sz="4" w:space="0" w:color="auto"/>
              <w:bottom w:val="single" w:sz="4" w:space="0" w:color="auto"/>
              <w:right w:val="single" w:sz="4" w:space="0" w:color="auto"/>
            </w:tcBorders>
            <w:hideMark/>
          </w:tcPr>
          <w:p w14:paraId="3629A75D" w14:textId="77777777" w:rsidR="006A623B" w:rsidRPr="006A623B" w:rsidRDefault="006A623B" w:rsidP="006A623B">
            <w:r w:rsidRPr="006A623B">
              <w:t>-</w:t>
            </w:r>
          </w:p>
        </w:tc>
      </w:tr>
      <w:tr w:rsidR="006A623B" w:rsidRPr="006A623B" w14:paraId="4AF3965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D813220" w14:textId="77777777" w:rsidR="006A623B" w:rsidRPr="006A623B" w:rsidRDefault="006A623B" w:rsidP="006A623B">
            <w:r w:rsidRPr="006A623B">
              <w:t>C6-250322</w:t>
            </w:r>
          </w:p>
        </w:tc>
        <w:tc>
          <w:tcPr>
            <w:tcW w:w="0" w:type="auto"/>
            <w:tcBorders>
              <w:top w:val="single" w:sz="4" w:space="0" w:color="auto"/>
              <w:left w:val="single" w:sz="4" w:space="0" w:color="auto"/>
              <w:bottom w:val="single" w:sz="4" w:space="0" w:color="auto"/>
              <w:right w:val="single" w:sz="4" w:space="0" w:color="auto"/>
            </w:tcBorders>
            <w:hideMark/>
          </w:tcPr>
          <w:p w14:paraId="706CCC77"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8ECDF14"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36C0D4"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1990788F" w14:textId="77777777" w:rsidR="006A623B" w:rsidRPr="006A623B" w:rsidRDefault="006A623B" w:rsidP="006A623B">
            <w:r w:rsidRPr="006A623B">
              <w:t>C6-250305</w:t>
            </w:r>
          </w:p>
        </w:tc>
        <w:tc>
          <w:tcPr>
            <w:tcW w:w="0" w:type="auto"/>
            <w:tcBorders>
              <w:top w:val="single" w:sz="4" w:space="0" w:color="auto"/>
              <w:left w:val="single" w:sz="4" w:space="0" w:color="auto"/>
              <w:bottom w:val="single" w:sz="4" w:space="0" w:color="auto"/>
              <w:right w:val="single" w:sz="4" w:space="0" w:color="auto"/>
            </w:tcBorders>
            <w:hideMark/>
          </w:tcPr>
          <w:p w14:paraId="566DBCDF" w14:textId="77777777" w:rsidR="006A623B" w:rsidRPr="006A623B" w:rsidRDefault="006A623B" w:rsidP="006A623B">
            <w:r w:rsidRPr="006A623B">
              <w:t>-</w:t>
            </w:r>
          </w:p>
        </w:tc>
      </w:tr>
      <w:tr w:rsidR="006A623B" w:rsidRPr="006A623B" w14:paraId="7558536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DDAA36C" w14:textId="77777777" w:rsidR="006A623B" w:rsidRPr="006A623B" w:rsidRDefault="006A623B" w:rsidP="006A623B">
            <w:r w:rsidRPr="006A623B">
              <w:t>C6-250323</w:t>
            </w:r>
          </w:p>
        </w:tc>
        <w:tc>
          <w:tcPr>
            <w:tcW w:w="0" w:type="auto"/>
            <w:tcBorders>
              <w:top w:val="single" w:sz="4" w:space="0" w:color="auto"/>
              <w:left w:val="single" w:sz="4" w:space="0" w:color="auto"/>
              <w:bottom w:val="single" w:sz="4" w:space="0" w:color="auto"/>
              <w:right w:val="single" w:sz="4" w:space="0" w:color="auto"/>
            </w:tcBorders>
            <w:hideMark/>
          </w:tcPr>
          <w:p w14:paraId="47BC6C0E"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28A3ED0"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98705B"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6F1B0EC6" w14:textId="77777777" w:rsidR="006A623B" w:rsidRPr="006A623B" w:rsidRDefault="006A623B" w:rsidP="006A623B">
            <w:r w:rsidRPr="006A623B">
              <w:t>C6-250306</w:t>
            </w:r>
          </w:p>
        </w:tc>
        <w:tc>
          <w:tcPr>
            <w:tcW w:w="0" w:type="auto"/>
            <w:tcBorders>
              <w:top w:val="single" w:sz="4" w:space="0" w:color="auto"/>
              <w:left w:val="single" w:sz="4" w:space="0" w:color="auto"/>
              <w:bottom w:val="single" w:sz="4" w:space="0" w:color="auto"/>
              <w:right w:val="single" w:sz="4" w:space="0" w:color="auto"/>
            </w:tcBorders>
            <w:hideMark/>
          </w:tcPr>
          <w:p w14:paraId="7C12B936" w14:textId="77777777" w:rsidR="006A623B" w:rsidRPr="006A623B" w:rsidRDefault="006A623B" w:rsidP="006A623B">
            <w:r w:rsidRPr="006A623B">
              <w:t>-</w:t>
            </w:r>
          </w:p>
        </w:tc>
      </w:tr>
      <w:tr w:rsidR="006A623B" w:rsidRPr="006A623B" w14:paraId="5C5A5D5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884DAA7" w14:textId="77777777" w:rsidR="006A623B" w:rsidRPr="006A623B" w:rsidRDefault="006A623B" w:rsidP="006A623B">
            <w:r w:rsidRPr="006A623B">
              <w:t>C6-250324</w:t>
            </w:r>
          </w:p>
        </w:tc>
        <w:tc>
          <w:tcPr>
            <w:tcW w:w="0" w:type="auto"/>
            <w:tcBorders>
              <w:top w:val="single" w:sz="4" w:space="0" w:color="auto"/>
              <w:left w:val="single" w:sz="4" w:space="0" w:color="auto"/>
              <w:bottom w:val="single" w:sz="4" w:space="0" w:color="auto"/>
              <w:right w:val="single" w:sz="4" w:space="0" w:color="auto"/>
            </w:tcBorders>
            <w:hideMark/>
          </w:tcPr>
          <w:p w14:paraId="7BC52E14"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5685A74E"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7046DB"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4E5B327F" w14:textId="77777777" w:rsidR="006A623B" w:rsidRPr="006A623B" w:rsidRDefault="006A623B" w:rsidP="006A623B">
            <w:r w:rsidRPr="006A623B">
              <w:t>C6-250308</w:t>
            </w:r>
          </w:p>
        </w:tc>
        <w:tc>
          <w:tcPr>
            <w:tcW w:w="0" w:type="auto"/>
            <w:tcBorders>
              <w:top w:val="single" w:sz="4" w:space="0" w:color="auto"/>
              <w:left w:val="single" w:sz="4" w:space="0" w:color="auto"/>
              <w:bottom w:val="single" w:sz="4" w:space="0" w:color="auto"/>
              <w:right w:val="single" w:sz="4" w:space="0" w:color="auto"/>
            </w:tcBorders>
            <w:hideMark/>
          </w:tcPr>
          <w:p w14:paraId="1BAD2468" w14:textId="77777777" w:rsidR="006A623B" w:rsidRPr="006A623B" w:rsidRDefault="006A623B" w:rsidP="006A623B">
            <w:r w:rsidRPr="006A623B">
              <w:t>-</w:t>
            </w:r>
          </w:p>
        </w:tc>
      </w:tr>
      <w:tr w:rsidR="006A623B" w:rsidRPr="006A623B" w14:paraId="4E30DEB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1BB5E86" w14:textId="77777777" w:rsidR="006A623B" w:rsidRPr="006A623B" w:rsidRDefault="006A623B" w:rsidP="006A623B">
            <w:r w:rsidRPr="006A623B">
              <w:t>C6-250325</w:t>
            </w:r>
          </w:p>
        </w:tc>
        <w:tc>
          <w:tcPr>
            <w:tcW w:w="0" w:type="auto"/>
            <w:tcBorders>
              <w:top w:val="single" w:sz="4" w:space="0" w:color="auto"/>
              <w:left w:val="single" w:sz="4" w:space="0" w:color="auto"/>
              <w:bottom w:val="single" w:sz="4" w:space="0" w:color="auto"/>
              <w:right w:val="single" w:sz="4" w:space="0" w:color="auto"/>
            </w:tcBorders>
            <w:hideMark/>
          </w:tcPr>
          <w:p w14:paraId="5C25E995"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357EEE18"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6180D6F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26C30604" w14:textId="77777777" w:rsidR="006A623B" w:rsidRPr="006A623B" w:rsidRDefault="006A623B" w:rsidP="006A623B">
            <w:r w:rsidRPr="006A623B">
              <w:t>C6-250268</w:t>
            </w:r>
          </w:p>
        </w:tc>
        <w:tc>
          <w:tcPr>
            <w:tcW w:w="0" w:type="auto"/>
            <w:tcBorders>
              <w:top w:val="single" w:sz="4" w:space="0" w:color="auto"/>
              <w:left w:val="single" w:sz="4" w:space="0" w:color="auto"/>
              <w:bottom w:val="single" w:sz="4" w:space="0" w:color="auto"/>
              <w:right w:val="single" w:sz="4" w:space="0" w:color="auto"/>
            </w:tcBorders>
            <w:hideMark/>
          </w:tcPr>
          <w:p w14:paraId="22CA83D9" w14:textId="77777777" w:rsidR="006A623B" w:rsidRPr="006A623B" w:rsidRDefault="006A623B" w:rsidP="006A623B">
            <w:r w:rsidRPr="006A623B">
              <w:t>C6-250333</w:t>
            </w:r>
          </w:p>
        </w:tc>
      </w:tr>
      <w:tr w:rsidR="006A623B" w:rsidRPr="006A623B" w14:paraId="0907B60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DE00BB" w14:textId="77777777" w:rsidR="006A623B" w:rsidRPr="006A623B" w:rsidRDefault="006A623B" w:rsidP="006A623B">
            <w:r w:rsidRPr="006A623B">
              <w:t>C6-250326</w:t>
            </w:r>
          </w:p>
        </w:tc>
        <w:tc>
          <w:tcPr>
            <w:tcW w:w="0" w:type="auto"/>
            <w:tcBorders>
              <w:top w:val="single" w:sz="4" w:space="0" w:color="auto"/>
              <w:left w:val="single" w:sz="4" w:space="0" w:color="auto"/>
              <w:bottom w:val="single" w:sz="4" w:space="0" w:color="auto"/>
              <w:right w:val="single" w:sz="4" w:space="0" w:color="auto"/>
            </w:tcBorders>
            <w:hideMark/>
          </w:tcPr>
          <w:p w14:paraId="36CEDA61" w14:textId="77777777" w:rsidR="006A623B" w:rsidRPr="006A623B" w:rsidRDefault="006A623B" w:rsidP="006A623B">
            <w:r w:rsidRPr="006A623B">
              <w:t xml:space="preserve">Harmonization of test case definitions for cross-RAT usability  </w:t>
            </w:r>
          </w:p>
        </w:tc>
        <w:tc>
          <w:tcPr>
            <w:tcW w:w="0" w:type="auto"/>
            <w:tcBorders>
              <w:top w:val="single" w:sz="4" w:space="0" w:color="auto"/>
              <w:left w:val="single" w:sz="4" w:space="0" w:color="auto"/>
              <w:bottom w:val="single" w:sz="4" w:space="0" w:color="auto"/>
              <w:right w:val="single" w:sz="4" w:space="0" w:color="auto"/>
            </w:tcBorders>
            <w:hideMark/>
          </w:tcPr>
          <w:p w14:paraId="389C89EA"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6863A53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51C5BBDE" w14:textId="77777777" w:rsidR="006A623B" w:rsidRPr="006A623B" w:rsidRDefault="006A623B" w:rsidP="006A623B">
            <w:r w:rsidRPr="006A623B">
              <w:t>C6-250273</w:t>
            </w:r>
          </w:p>
        </w:tc>
        <w:tc>
          <w:tcPr>
            <w:tcW w:w="0" w:type="auto"/>
            <w:tcBorders>
              <w:top w:val="single" w:sz="4" w:space="0" w:color="auto"/>
              <w:left w:val="single" w:sz="4" w:space="0" w:color="auto"/>
              <w:bottom w:val="single" w:sz="4" w:space="0" w:color="auto"/>
              <w:right w:val="single" w:sz="4" w:space="0" w:color="auto"/>
            </w:tcBorders>
            <w:hideMark/>
          </w:tcPr>
          <w:p w14:paraId="29C516C8" w14:textId="77777777" w:rsidR="006A623B" w:rsidRPr="006A623B" w:rsidRDefault="006A623B" w:rsidP="006A623B">
            <w:r w:rsidRPr="006A623B">
              <w:t>-</w:t>
            </w:r>
          </w:p>
        </w:tc>
      </w:tr>
      <w:tr w:rsidR="006A623B" w:rsidRPr="006A623B" w14:paraId="16CE06F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7DFB777" w14:textId="77777777" w:rsidR="006A623B" w:rsidRPr="006A623B" w:rsidRDefault="006A623B" w:rsidP="006A623B">
            <w:r w:rsidRPr="006A623B">
              <w:t>C6-250327</w:t>
            </w:r>
          </w:p>
        </w:tc>
        <w:tc>
          <w:tcPr>
            <w:tcW w:w="0" w:type="auto"/>
            <w:tcBorders>
              <w:top w:val="single" w:sz="4" w:space="0" w:color="auto"/>
              <w:left w:val="single" w:sz="4" w:space="0" w:color="auto"/>
              <w:bottom w:val="single" w:sz="4" w:space="0" w:color="auto"/>
              <w:right w:val="single" w:sz="4" w:space="0" w:color="auto"/>
            </w:tcBorders>
            <w:hideMark/>
          </w:tcPr>
          <w:p w14:paraId="2C8E0030"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5EA9EE81"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382FA620"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1704FC9C" w14:textId="77777777" w:rsidR="006A623B" w:rsidRPr="006A623B" w:rsidRDefault="006A623B" w:rsidP="006A623B">
            <w:r w:rsidRPr="006A623B">
              <w:t>C6-250246</w:t>
            </w:r>
          </w:p>
        </w:tc>
        <w:tc>
          <w:tcPr>
            <w:tcW w:w="0" w:type="auto"/>
            <w:tcBorders>
              <w:top w:val="single" w:sz="4" w:space="0" w:color="auto"/>
              <w:left w:val="single" w:sz="4" w:space="0" w:color="auto"/>
              <w:bottom w:val="single" w:sz="4" w:space="0" w:color="auto"/>
              <w:right w:val="single" w:sz="4" w:space="0" w:color="auto"/>
            </w:tcBorders>
            <w:hideMark/>
          </w:tcPr>
          <w:p w14:paraId="355B9E20" w14:textId="77777777" w:rsidR="006A623B" w:rsidRPr="006A623B" w:rsidRDefault="006A623B" w:rsidP="006A623B">
            <w:r w:rsidRPr="006A623B">
              <w:t>C6-250347</w:t>
            </w:r>
          </w:p>
        </w:tc>
      </w:tr>
      <w:tr w:rsidR="006A623B" w:rsidRPr="006A623B" w14:paraId="0B479F7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8EE2DA9" w14:textId="77777777" w:rsidR="006A623B" w:rsidRPr="006A623B" w:rsidRDefault="006A623B" w:rsidP="006A623B">
            <w:r w:rsidRPr="006A623B">
              <w:t>C6-</w:t>
            </w:r>
            <w:r w:rsidRPr="006A623B">
              <w:lastRenderedPageBreak/>
              <w:t>250328</w:t>
            </w:r>
          </w:p>
        </w:tc>
        <w:tc>
          <w:tcPr>
            <w:tcW w:w="0" w:type="auto"/>
            <w:tcBorders>
              <w:top w:val="single" w:sz="4" w:space="0" w:color="auto"/>
              <w:left w:val="single" w:sz="4" w:space="0" w:color="auto"/>
              <w:bottom w:val="single" w:sz="4" w:space="0" w:color="auto"/>
              <w:right w:val="single" w:sz="4" w:space="0" w:color="auto"/>
            </w:tcBorders>
            <w:hideMark/>
          </w:tcPr>
          <w:p w14:paraId="645A96DE" w14:textId="77777777" w:rsidR="006A623B" w:rsidRPr="006A623B" w:rsidRDefault="006A623B" w:rsidP="006A623B">
            <w:r w:rsidRPr="006A623B">
              <w:lastRenderedPageBreak/>
              <w:t xml:space="preserve">GBA_U API editorial correction on </w:t>
            </w:r>
            <w:proofErr w:type="spellStart"/>
            <w:r w:rsidRPr="006A623B">
              <w:lastRenderedPageBreak/>
              <w:t>JavaDoc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5AA0D6" w14:textId="77777777" w:rsidR="006A623B" w:rsidRPr="006A623B" w:rsidRDefault="006A623B" w:rsidP="006A623B">
            <w:r w:rsidRPr="006A623B">
              <w:lastRenderedPageBreak/>
              <w:t>THALES</w:t>
            </w:r>
          </w:p>
        </w:tc>
        <w:tc>
          <w:tcPr>
            <w:tcW w:w="0" w:type="auto"/>
            <w:tcBorders>
              <w:top w:val="single" w:sz="4" w:space="0" w:color="auto"/>
              <w:left w:val="single" w:sz="4" w:space="0" w:color="auto"/>
              <w:bottom w:val="single" w:sz="4" w:space="0" w:color="auto"/>
              <w:right w:val="single" w:sz="4" w:space="0" w:color="auto"/>
            </w:tcBorders>
            <w:hideMark/>
          </w:tcPr>
          <w:p w14:paraId="69D8F19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42B8B1AE" w14:textId="77777777" w:rsidR="006A623B" w:rsidRPr="006A623B" w:rsidRDefault="006A623B" w:rsidP="006A623B">
            <w:r w:rsidRPr="006A623B">
              <w:t>C6-</w:t>
            </w:r>
            <w:r w:rsidRPr="006A623B">
              <w:lastRenderedPageBreak/>
              <w:t>250286</w:t>
            </w:r>
          </w:p>
        </w:tc>
        <w:tc>
          <w:tcPr>
            <w:tcW w:w="0" w:type="auto"/>
            <w:tcBorders>
              <w:top w:val="single" w:sz="4" w:space="0" w:color="auto"/>
              <w:left w:val="single" w:sz="4" w:space="0" w:color="auto"/>
              <w:bottom w:val="single" w:sz="4" w:space="0" w:color="auto"/>
              <w:right w:val="single" w:sz="4" w:space="0" w:color="auto"/>
            </w:tcBorders>
            <w:hideMark/>
          </w:tcPr>
          <w:p w14:paraId="428534CE" w14:textId="77777777" w:rsidR="006A623B" w:rsidRPr="006A623B" w:rsidRDefault="006A623B" w:rsidP="006A623B">
            <w:r w:rsidRPr="006A623B">
              <w:lastRenderedPageBreak/>
              <w:t>-</w:t>
            </w:r>
          </w:p>
        </w:tc>
      </w:tr>
      <w:tr w:rsidR="006A623B" w:rsidRPr="006A623B" w14:paraId="44ED68C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5BCC5BC" w14:textId="77777777" w:rsidR="006A623B" w:rsidRPr="006A623B" w:rsidRDefault="006A623B" w:rsidP="006A623B">
            <w:r w:rsidRPr="006A623B">
              <w:t>C6-250329</w:t>
            </w:r>
          </w:p>
        </w:tc>
        <w:tc>
          <w:tcPr>
            <w:tcW w:w="0" w:type="auto"/>
            <w:tcBorders>
              <w:top w:val="single" w:sz="4" w:space="0" w:color="auto"/>
              <w:left w:val="single" w:sz="4" w:space="0" w:color="auto"/>
              <w:bottom w:val="single" w:sz="4" w:space="0" w:color="auto"/>
              <w:right w:val="single" w:sz="4" w:space="0" w:color="auto"/>
            </w:tcBorders>
            <w:hideMark/>
          </w:tcPr>
          <w:p w14:paraId="45FA97A9"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39990A7B"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F33F397"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714B8B4" w14:textId="77777777" w:rsidR="006A623B" w:rsidRPr="006A623B" w:rsidRDefault="006A623B" w:rsidP="006A623B">
            <w:r w:rsidRPr="006A623B">
              <w:t>C6-250256</w:t>
            </w:r>
          </w:p>
        </w:tc>
        <w:tc>
          <w:tcPr>
            <w:tcW w:w="0" w:type="auto"/>
            <w:tcBorders>
              <w:top w:val="single" w:sz="4" w:space="0" w:color="auto"/>
              <w:left w:val="single" w:sz="4" w:space="0" w:color="auto"/>
              <w:bottom w:val="single" w:sz="4" w:space="0" w:color="auto"/>
              <w:right w:val="single" w:sz="4" w:space="0" w:color="auto"/>
            </w:tcBorders>
            <w:hideMark/>
          </w:tcPr>
          <w:p w14:paraId="00FEAADC" w14:textId="77777777" w:rsidR="006A623B" w:rsidRPr="006A623B" w:rsidRDefault="006A623B" w:rsidP="006A623B">
            <w:r w:rsidRPr="006A623B">
              <w:t>C6-250340</w:t>
            </w:r>
          </w:p>
        </w:tc>
      </w:tr>
      <w:tr w:rsidR="006A623B" w:rsidRPr="006A623B" w14:paraId="667EBC3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2D87BBE" w14:textId="77777777" w:rsidR="006A623B" w:rsidRPr="006A623B" w:rsidRDefault="006A623B" w:rsidP="006A623B">
            <w:r w:rsidRPr="006A623B">
              <w:t>C6-250330</w:t>
            </w:r>
          </w:p>
        </w:tc>
        <w:tc>
          <w:tcPr>
            <w:tcW w:w="0" w:type="auto"/>
            <w:tcBorders>
              <w:top w:val="single" w:sz="4" w:space="0" w:color="auto"/>
              <w:left w:val="single" w:sz="4" w:space="0" w:color="auto"/>
              <w:bottom w:val="single" w:sz="4" w:space="0" w:color="auto"/>
              <w:right w:val="single" w:sz="4" w:space="0" w:color="auto"/>
            </w:tcBorders>
            <w:hideMark/>
          </w:tcPr>
          <w:p w14:paraId="26102634" w14:textId="77777777" w:rsidR="006A623B" w:rsidRPr="006A623B" w:rsidRDefault="006A623B" w:rsidP="006A623B">
            <w:r w:rsidRPr="006A623B">
              <w:t xml:space="preserve">New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hideMark/>
          </w:tcPr>
          <w:p w14:paraId="54966E3C"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2A0FC95E"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3AACDF42" w14:textId="77777777" w:rsidR="006A623B" w:rsidRPr="006A623B" w:rsidRDefault="006A623B" w:rsidP="006A623B">
            <w:r w:rsidRPr="006A623B">
              <w:t>C6-250277</w:t>
            </w:r>
          </w:p>
        </w:tc>
        <w:tc>
          <w:tcPr>
            <w:tcW w:w="0" w:type="auto"/>
            <w:tcBorders>
              <w:top w:val="single" w:sz="4" w:space="0" w:color="auto"/>
              <w:left w:val="single" w:sz="4" w:space="0" w:color="auto"/>
              <w:bottom w:val="single" w:sz="4" w:space="0" w:color="auto"/>
              <w:right w:val="single" w:sz="4" w:space="0" w:color="auto"/>
            </w:tcBorders>
            <w:hideMark/>
          </w:tcPr>
          <w:p w14:paraId="14FDC517" w14:textId="77777777" w:rsidR="006A623B" w:rsidRPr="006A623B" w:rsidRDefault="006A623B" w:rsidP="006A623B">
            <w:r w:rsidRPr="006A623B">
              <w:t>C6-250348</w:t>
            </w:r>
          </w:p>
        </w:tc>
      </w:tr>
      <w:tr w:rsidR="006A623B" w:rsidRPr="006A623B" w14:paraId="6EEFF43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707D1BE" w14:textId="77777777" w:rsidR="006A623B" w:rsidRPr="006A623B" w:rsidRDefault="006A623B" w:rsidP="006A623B">
            <w:r w:rsidRPr="006A623B">
              <w:t>C6-250331</w:t>
            </w:r>
          </w:p>
        </w:tc>
        <w:tc>
          <w:tcPr>
            <w:tcW w:w="0" w:type="auto"/>
            <w:tcBorders>
              <w:top w:val="single" w:sz="4" w:space="0" w:color="auto"/>
              <w:left w:val="single" w:sz="4" w:space="0" w:color="auto"/>
              <w:bottom w:val="single" w:sz="4" w:space="0" w:color="auto"/>
              <w:right w:val="single" w:sz="4" w:space="0" w:color="auto"/>
            </w:tcBorders>
            <w:hideMark/>
          </w:tcPr>
          <w:p w14:paraId="7206233D" w14:textId="77777777" w:rsidR="006A623B" w:rsidRPr="006A623B" w:rsidRDefault="006A623B" w:rsidP="006A623B">
            <w:r w:rsidRPr="006A623B">
              <w:t>Add a Expected sequence-2 consecutive LAUNCH BROWSER</w:t>
            </w:r>
          </w:p>
        </w:tc>
        <w:tc>
          <w:tcPr>
            <w:tcW w:w="0" w:type="auto"/>
            <w:tcBorders>
              <w:top w:val="single" w:sz="4" w:space="0" w:color="auto"/>
              <w:left w:val="single" w:sz="4" w:space="0" w:color="auto"/>
              <w:bottom w:val="single" w:sz="4" w:space="0" w:color="auto"/>
              <w:right w:val="single" w:sz="4" w:space="0" w:color="auto"/>
            </w:tcBorders>
            <w:hideMark/>
          </w:tcPr>
          <w:p w14:paraId="7082C45B"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63B3D828"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0578758A" w14:textId="77777777" w:rsidR="006A623B" w:rsidRPr="006A623B" w:rsidRDefault="006A623B" w:rsidP="006A623B">
            <w:r w:rsidRPr="006A623B">
              <w:t>C6-250287</w:t>
            </w:r>
          </w:p>
        </w:tc>
        <w:tc>
          <w:tcPr>
            <w:tcW w:w="0" w:type="auto"/>
            <w:tcBorders>
              <w:top w:val="single" w:sz="4" w:space="0" w:color="auto"/>
              <w:left w:val="single" w:sz="4" w:space="0" w:color="auto"/>
              <w:bottom w:val="single" w:sz="4" w:space="0" w:color="auto"/>
              <w:right w:val="single" w:sz="4" w:space="0" w:color="auto"/>
            </w:tcBorders>
            <w:hideMark/>
          </w:tcPr>
          <w:p w14:paraId="7941DE09" w14:textId="77777777" w:rsidR="006A623B" w:rsidRPr="006A623B" w:rsidRDefault="006A623B" w:rsidP="006A623B">
            <w:r w:rsidRPr="006A623B">
              <w:t>-</w:t>
            </w:r>
          </w:p>
        </w:tc>
      </w:tr>
      <w:tr w:rsidR="006A623B" w:rsidRPr="006A623B" w14:paraId="694229E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6796A1B" w14:textId="77777777" w:rsidR="006A623B" w:rsidRPr="006A623B" w:rsidRDefault="006A623B" w:rsidP="006A623B">
            <w:r w:rsidRPr="006A623B">
              <w:t>C6-250332</w:t>
            </w:r>
          </w:p>
        </w:tc>
        <w:tc>
          <w:tcPr>
            <w:tcW w:w="0" w:type="auto"/>
            <w:tcBorders>
              <w:top w:val="single" w:sz="4" w:space="0" w:color="auto"/>
              <w:left w:val="single" w:sz="4" w:space="0" w:color="auto"/>
              <w:bottom w:val="single" w:sz="4" w:space="0" w:color="auto"/>
              <w:right w:val="single" w:sz="4" w:space="0" w:color="auto"/>
            </w:tcBorders>
            <w:hideMark/>
          </w:tcPr>
          <w:p w14:paraId="7AE84C38"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3CC10C4F"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5502183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C6847A1" w14:textId="77777777" w:rsidR="006A623B" w:rsidRPr="006A623B" w:rsidRDefault="006A623B" w:rsidP="006A623B">
            <w:r w:rsidRPr="006A623B">
              <w:t>C6-250261</w:t>
            </w:r>
          </w:p>
        </w:tc>
        <w:tc>
          <w:tcPr>
            <w:tcW w:w="0" w:type="auto"/>
            <w:tcBorders>
              <w:top w:val="single" w:sz="4" w:space="0" w:color="auto"/>
              <w:left w:val="single" w:sz="4" w:space="0" w:color="auto"/>
              <w:bottom w:val="single" w:sz="4" w:space="0" w:color="auto"/>
              <w:right w:val="single" w:sz="4" w:space="0" w:color="auto"/>
            </w:tcBorders>
            <w:hideMark/>
          </w:tcPr>
          <w:p w14:paraId="5790CE2B" w14:textId="77777777" w:rsidR="006A623B" w:rsidRPr="006A623B" w:rsidRDefault="006A623B" w:rsidP="006A623B">
            <w:r w:rsidRPr="006A623B">
              <w:t>C6-250334</w:t>
            </w:r>
          </w:p>
        </w:tc>
      </w:tr>
      <w:tr w:rsidR="006A623B" w:rsidRPr="006A623B" w14:paraId="279BAA6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A4F4EED" w14:textId="77777777" w:rsidR="006A623B" w:rsidRPr="006A623B" w:rsidRDefault="006A623B" w:rsidP="006A623B">
            <w:r w:rsidRPr="006A623B">
              <w:t>C6-250333</w:t>
            </w:r>
          </w:p>
        </w:tc>
        <w:tc>
          <w:tcPr>
            <w:tcW w:w="0" w:type="auto"/>
            <w:tcBorders>
              <w:top w:val="single" w:sz="4" w:space="0" w:color="auto"/>
              <w:left w:val="single" w:sz="4" w:space="0" w:color="auto"/>
              <w:bottom w:val="single" w:sz="4" w:space="0" w:color="auto"/>
              <w:right w:val="single" w:sz="4" w:space="0" w:color="auto"/>
            </w:tcBorders>
            <w:hideMark/>
          </w:tcPr>
          <w:p w14:paraId="3F93AE2B"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1F8D79D2"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11872ABC"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097F1FAE" w14:textId="77777777" w:rsidR="006A623B" w:rsidRPr="006A623B" w:rsidRDefault="006A623B" w:rsidP="006A623B">
            <w:r w:rsidRPr="006A623B">
              <w:t>C6-250325</w:t>
            </w:r>
          </w:p>
        </w:tc>
        <w:tc>
          <w:tcPr>
            <w:tcW w:w="0" w:type="auto"/>
            <w:tcBorders>
              <w:top w:val="single" w:sz="4" w:space="0" w:color="auto"/>
              <w:left w:val="single" w:sz="4" w:space="0" w:color="auto"/>
              <w:bottom w:val="single" w:sz="4" w:space="0" w:color="auto"/>
              <w:right w:val="single" w:sz="4" w:space="0" w:color="auto"/>
            </w:tcBorders>
            <w:hideMark/>
          </w:tcPr>
          <w:p w14:paraId="6CEEFE38" w14:textId="77777777" w:rsidR="006A623B" w:rsidRPr="006A623B" w:rsidRDefault="006A623B" w:rsidP="006A623B">
            <w:r w:rsidRPr="006A623B">
              <w:t>C6-250339</w:t>
            </w:r>
          </w:p>
        </w:tc>
      </w:tr>
      <w:tr w:rsidR="006A623B" w:rsidRPr="006A623B" w14:paraId="3D98156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9E4CEDE" w14:textId="77777777" w:rsidR="006A623B" w:rsidRPr="006A623B" w:rsidRDefault="006A623B" w:rsidP="006A623B">
            <w:r w:rsidRPr="006A623B">
              <w:t>C6-250334</w:t>
            </w:r>
          </w:p>
        </w:tc>
        <w:tc>
          <w:tcPr>
            <w:tcW w:w="0" w:type="auto"/>
            <w:tcBorders>
              <w:top w:val="single" w:sz="4" w:space="0" w:color="auto"/>
              <w:left w:val="single" w:sz="4" w:space="0" w:color="auto"/>
              <w:bottom w:val="single" w:sz="4" w:space="0" w:color="auto"/>
              <w:right w:val="single" w:sz="4" w:space="0" w:color="auto"/>
            </w:tcBorders>
            <w:hideMark/>
          </w:tcPr>
          <w:p w14:paraId="79E0DCE2"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4286B9D2"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593808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6B6DA0A" w14:textId="77777777" w:rsidR="006A623B" w:rsidRPr="006A623B" w:rsidRDefault="006A623B" w:rsidP="006A623B">
            <w:r w:rsidRPr="006A623B">
              <w:t>C6-250332</w:t>
            </w:r>
          </w:p>
        </w:tc>
        <w:tc>
          <w:tcPr>
            <w:tcW w:w="0" w:type="auto"/>
            <w:tcBorders>
              <w:top w:val="single" w:sz="4" w:space="0" w:color="auto"/>
              <w:left w:val="single" w:sz="4" w:space="0" w:color="auto"/>
              <w:bottom w:val="single" w:sz="4" w:space="0" w:color="auto"/>
              <w:right w:val="single" w:sz="4" w:space="0" w:color="auto"/>
            </w:tcBorders>
            <w:hideMark/>
          </w:tcPr>
          <w:p w14:paraId="6FD79C67" w14:textId="77777777" w:rsidR="006A623B" w:rsidRPr="006A623B" w:rsidRDefault="006A623B" w:rsidP="006A623B">
            <w:r w:rsidRPr="006A623B">
              <w:t>C6-250338</w:t>
            </w:r>
          </w:p>
        </w:tc>
      </w:tr>
      <w:tr w:rsidR="006A623B" w:rsidRPr="006A623B" w14:paraId="4BA7C20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E79DF2C" w14:textId="77777777" w:rsidR="006A623B" w:rsidRPr="006A623B" w:rsidRDefault="006A623B" w:rsidP="006A623B">
            <w:r w:rsidRPr="006A623B">
              <w:t>C6-250335</w:t>
            </w:r>
          </w:p>
        </w:tc>
        <w:tc>
          <w:tcPr>
            <w:tcW w:w="0" w:type="auto"/>
            <w:tcBorders>
              <w:top w:val="single" w:sz="4" w:space="0" w:color="auto"/>
              <w:left w:val="single" w:sz="4" w:space="0" w:color="auto"/>
              <w:bottom w:val="single" w:sz="4" w:space="0" w:color="auto"/>
              <w:right w:val="single" w:sz="4" w:space="0" w:color="auto"/>
            </w:tcBorders>
            <w:hideMark/>
          </w:tcPr>
          <w:p w14:paraId="74734AC9" w14:textId="77777777" w:rsidR="006A623B" w:rsidRPr="006A623B" w:rsidRDefault="006A623B" w:rsidP="006A623B">
            <w:r w:rsidRPr="006A623B">
              <w:t xml:space="preserve">GBA_U API test cases on </w:t>
            </w:r>
            <w:proofErr w:type="spellStart"/>
            <w:r w:rsidRPr="006A623B">
              <w:t>GBAUCipher</w:t>
            </w:r>
            <w:proofErr w:type="spellEnd"/>
            <w:r w:rsidRPr="006A623B">
              <w:t xml:space="preserve"> class on other methods</w:t>
            </w:r>
          </w:p>
        </w:tc>
        <w:tc>
          <w:tcPr>
            <w:tcW w:w="0" w:type="auto"/>
            <w:tcBorders>
              <w:top w:val="single" w:sz="4" w:space="0" w:color="auto"/>
              <w:left w:val="single" w:sz="4" w:space="0" w:color="auto"/>
              <w:bottom w:val="single" w:sz="4" w:space="0" w:color="auto"/>
              <w:right w:val="single" w:sz="4" w:space="0" w:color="auto"/>
            </w:tcBorders>
            <w:hideMark/>
          </w:tcPr>
          <w:p w14:paraId="0608FCE1" w14:textId="77777777" w:rsidR="006A623B" w:rsidRPr="006A623B" w:rsidRDefault="006A623B" w:rsidP="006A623B">
            <w:r w:rsidRPr="006A623B">
              <w:t xml:space="preserve">THALES, China </w:t>
            </w:r>
            <w:proofErr w:type="spellStart"/>
            <w:r w:rsidRPr="006A623B">
              <w:t>Telecomunication</w:t>
            </w:r>
            <w:proofErr w:type="spellEnd"/>
            <w:r w:rsidRPr="006A623B">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21DA00F5"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436379D7" w14:textId="77777777" w:rsidR="006A623B" w:rsidRPr="006A623B" w:rsidRDefault="006A623B" w:rsidP="006A623B">
            <w:r w:rsidRPr="006A623B">
              <w:t>C6-250229</w:t>
            </w:r>
          </w:p>
        </w:tc>
        <w:tc>
          <w:tcPr>
            <w:tcW w:w="0" w:type="auto"/>
            <w:tcBorders>
              <w:top w:val="single" w:sz="4" w:space="0" w:color="auto"/>
              <w:left w:val="single" w:sz="4" w:space="0" w:color="auto"/>
              <w:bottom w:val="single" w:sz="4" w:space="0" w:color="auto"/>
              <w:right w:val="single" w:sz="4" w:space="0" w:color="auto"/>
            </w:tcBorders>
            <w:hideMark/>
          </w:tcPr>
          <w:p w14:paraId="5A4607D8" w14:textId="77777777" w:rsidR="006A623B" w:rsidRPr="006A623B" w:rsidRDefault="006A623B" w:rsidP="006A623B">
            <w:r w:rsidRPr="006A623B">
              <w:t>-</w:t>
            </w:r>
          </w:p>
        </w:tc>
      </w:tr>
      <w:tr w:rsidR="006A623B" w:rsidRPr="006A623B" w14:paraId="2670F81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DCBA191" w14:textId="77777777" w:rsidR="006A623B" w:rsidRPr="006A623B" w:rsidRDefault="006A623B" w:rsidP="006A623B">
            <w:r w:rsidRPr="006A623B">
              <w:t>C6-250336</w:t>
            </w:r>
          </w:p>
        </w:tc>
        <w:tc>
          <w:tcPr>
            <w:tcW w:w="0" w:type="auto"/>
            <w:tcBorders>
              <w:top w:val="single" w:sz="4" w:space="0" w:color="auto"/>
              <w:left w:val="single" w:sz="4" w:space="0" w:color="auto"/>
              <w:bottom w:val="single" w:sz="4" w:space="0" w:color="auto"/>
              <w:right w:val="single" w:sz="4" w:space="0" w:color="auto"/>
            </w:tcBorders>
            <w:hideMark/>
          </w:tcPr>
          <w:p w14:paraId="080230C3"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571570B2"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6C913DEB"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1B0157BC" w14:textId="77777777" w:rsidR="006A623B" w:rsidRPr="006A623B" w:rsidRDefault="006A623B" w:rsidP="006A623B">
            <w:r w:rsidRPr="006A623B">
              <w:t>C6-250316</w:t>
            </w:r>
          </w:p>
        </w:tc>
        <w:tc>
          <w:tcPr>
            <w:tcW w:w="0" w:type="auto"/>
            <w:tcBorders>
              <w:top w:val="single" w:sz="4" w:space="0" w:color="auto"/>
              <w:left w:val="single" w:sz="4" w:space="0" w:color="auto"/>
              <w:bottom w:val="single" w:sz="4" w:space="0" w:color="auto"/>
              <w:right w:val="single" w:sz="4" w:space="0" w:color="auto"/>
            </w:tcBorders>
            <w:hideMark/>
          </w:tcPr>
          <w:p w14:paraId="1D8F8869" w14:textId="77777777" w:rsidR="006A623B" w:rsidRPr="006A623B" w:rsidRDefault="006A623B" w:rsidP="006A623B">
            <w:r w:rsidRPr="006A623B">
              <w:t>-</w:t>
            </w:r>
          </w:p>
        </w:tc>
      </w:tr>
      <w:tr w:rsidR="006A623B" w:rsidRPr="006A623B" w14:paraId="0FBF6A2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6E9686F" w14:textId="77777777" w:rsidR="006A623B" w:rsidRPr="006A623B" w:rsidRDefault="006A623B" w:rsidP="006A623B">
            <w:r w:rsidRPr="006A623B">
              <w:t>C6-250337</w:t>
            </w:r>
          </w:p>
        </w:tc>
        <w:tc>
          <w:tcPr>
            <w:tcW w:w="0" w:type="auto"/>
            <w:tcBorders>
              <w:top w:val="single" w:sz="4" w:space="0" w:color="auto"/>
              <w:left w:val="single" w:sz="4" w:space="0" w:color="auto"/>
              <w:bottom w:val="single" w:sz="4" w:space="0" w:color="auto"/>
              <w:right w:val="single" w:sz="4" w:space="0" w:color="auto"/>
            </w:tcBorders>
            <w:hideMark/>
          </w:tcPr>
          <w:p w14:paraId="5358565F"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7EF65180"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AA19748"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343581B2" w14:textId="77777777" w:rsidR="006A623B" w:rsidRPr="006A623B" w:rsidRDefault="006A623B" w:rsidP="006A623B">
            <w:r w:rsidRPr="006A623B">
              <w:t>C6-250317</w:t>
            </w:r>
          </w:p>
        </w:tc>
        <w:tc>
          <w:tcPr>
            <w:tcW w:w="0" w:type="auto"/>
            <w:tcBorders>
              <w:top w:val="single" w:sz="4" w:space="0" w:color="auto"/>
              <w:left w:val="single" w:sz="4" w:space="0" w:color="auto"/>
              <w:bottom w:val="single" w:sz="4" w:space="0" w:color="auto"/>
              <w:right w:val="single" w:sz="4" w:space="0" w:color="auto"/>
            </w:tcBorders>
            <w:hideMark/>
          </w:tcPr>
          <w:p w14:paraId="03BD49A8" w14:textId="77777777" w:rsidR="006A623B" w:rsidRPr="006A623B" w:rsidRDefault="006A623B" w:rsidP="006A623B">
            <w:r w:rsidRPr="006A623B">
              <w:t>-</w:t>
            </w:r>
          </w:p>
        </w:tc>
      </w:tr>
      <w:tr w:rsidR="006A623B" w:rsidRPr="006A623B" w14:paraId="7C5B20B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D5835E1" w14:textId="77777777" w:rsidR="006A623B" w:rsidRPr="006A623B" w:rsidRDefault="006A623B" w:rsidP="006A623B">
            <w:r w:rsidRPr="006A623B">
              <w:t>C6-250338</w:t>
            </w:r>
          </w:p>
        </w:tc>
        <w:tc>
          <w:tcPr>
            <w:tcW w:w="0" w:type="auto"/>
            <w:tcBorders>
              <w:top w:val="single" w:sz="4" w:space="0" w:color="auto"/>
              <w:left w:val="single" w:sz="4" w:space="0" w:color="auto"/>
              <w:bottom w:val="single" w:sz="4" w:space="0" w:color="auto"/>
              <w:right w:val="single" w:sz="4" w:space="0" w:color="auto"/>
            </w:tcBorders>
            <w:hideMark/>
          </w:tcPr>
          <w:p w14:paraId="7C17DF29"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3AD933B6"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39A1A4DC"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093E5A4D" w14:textId="77777777" w:rsidR="006A623B" w:rsidRPr="006A623B" w:rsidRDefault="006A623B" w:rsidP="006A623B">
            <w:r w:rsidRPr="006A623B">
              <w:t>C6-250334</w:t>
            </w:r>
          </w:p>
        </w:tc>
        <w:tc>
          <w:tcPr>
            <w:tcW w:w="0" w:type="auto"/>
            <w:tcBorders>
              <w:top w:val="single" w:sz="4" w:space="0" w:color="auto"/>
              <w:left w:val="single" w:sz="4" w:space="0" w:color="auto"/>
              <w:bottom w:val="single" w:sz="4" w:space="0" w:color="auto"/>
              <w:right w:val="single" w:sz="4" w:space="0" w:color="auto"/>
            </w:tcBorders>
            <w:hideMark/>
          </w:tcPr>
          <w:p w14:paraId="381AEF4D" w14:textId="77777777" w:rsidR="006A623B" w:rsidRPr="006A623B" w:rsidRDefault="006A623B" w:rsidP="006A623B">
            <w:r w:rsidRPr="006A623B">
              <w:t>-</w:t>
            </w:r>
          </w:p>
        </w:tc>
      </w:tr>
      <w:tr w:rsidR="006A623B" w:rsidRPr="006A623B" w14:paraId="34ABDB0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F02A163" w14:textId="77777777" w:rsidR="006A623B" w:rsidRPr="006A623B" w:rsidRDefault="006A623B" w:rsidP="006A623B">
            <w:r w:rsidRPr="006A623B">
              <w:t>C6-250339</w:t>
            </w:r>
          </w:p>
        </w:tc>
        <w:tc>
          <w:tcPr>
            <w:tcW w:w="0" w:type="auto"/>
            <w:tcBorders>
              <w:top w:val="single" w:sz="4" w:space="0" w:color="auto"/>
              <w:left w:val="single" w:sz="4" w:space="0" w:color="auto"/>
              <w:bottom w:val="single" w:sz="4" w:space="0" w:color="auto"/>
              <w:right w:val="single" w:sz="4" w:space="0" w:color="auto"/>
            </w:tcBorders>
            <w:hideMark/>
          </w:tcPr>
          <w:p w14:paraId="32F62084"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274A41B8"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66C7FA8C"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20E3AA5F" w14:textId="77777777" w:rsidR="006A623B" w:rsidRPr="006A623B" w:rsidRDefault="006A623B" w:rsidP="006A623B">
            <w:r w:rsidRPr="006A623B">
              <w:t>C6-250333</w:t>
            </w:r>
          </w:p>
        </w:tc>
        <w:tc>
          <w:tcPr>
            <w:tcW w:w="0" w:type="auto"/>
            <w:tcBorders>
              <w:top w:val="single" w:sz="4" w:space="0" w:color="auto"/>
              <w:left w:val="single" w:sz="4" w:space="0" w:color="auto"/>
              <w:bottom w:val="single" w:sz="4" w:space="0" w:color="auto"/>
              <w:right w:val="single" w:sz="4" w:space="0" w:color="auto"/>
            </w:tcBorders>
            <w:hideMark/>
          </w:tcPr>
          <w:p w14:paraId="590BCC5C" w14:textId="77777777" w:rsidR="006A623B" w:rsidRPr="006A623B" w:rsidRDefault="006A623B" w:rsidP="006A623B">
            <w:r w:rsidRPr="006A623B">
              <w:t>-</w:t>
            </w:r>
          </w:p>
        </w:tc>
      </w:tr>
      <w:tr w:rsidR="006A623B" w:rsidRPr="006A623B" w14:paraId="5044255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FFFAF08" w14:textId="77777777" w:rsidR="006A623B" w:rsidRPr="006A623B" w:rsidRDefault="006A623B" w:rsidP="006A623B">
            <w:r w:rsidRPr="006A623B">
              <w:t>C6-250340</w:t>
            </w:r>
          </w:p>
        </w:tc>
        <w:tc>
          <w:tcPr>
            <w:tcW w:w="0" w:type="auto"/>
            <w:tcBorders>
              <w:top w:val="single" w:sz="4" w:space="0" w:color="auto"/>
              <w:left w:val="single" w:sz="4" w:space="0" w:color="auto"/>
              <w:bottom w:val="single" w:sz="4" w:space="0" w:color="auto"/>
              <w:right w:val="single" w:sz="4" w:space="0" w:color="auto"/>
            </w:tcBorders>
            <w:hideMark/>
          </w:tcPr>
          <w:p w14:paraId="4EEAA4EA"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1AC58B23"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2777874C"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2F8E3053" w14:textId="77777777" w:rsidR="006A623B" w:rsidRPr="006A623B" w:rsidRDefault="006A623B" w:rsidP="006A623B">
            <w:r w:rsidRPr="006A623B">
              <w:t>C6-250329</w:t>
            </w:r>
          </w:p>
        </w:tc>
        <w:tc>
          <w:tcPr>
            <w:tcW w:w="0" w:type="auto"/>
            <w:tcBorders>
              <w:top w:val="single" w:sz="4" w:space="0" w:color="auto"/>
              <w:left w:val="single" w:sz="4" w:space="0" w:color="auto"/>
              <w:bottom w:val="single" w:sz="4" w:space="0" w:color="auto"/>
              <w:right w:val="single" w:sz="4" w:space="0" w:color="auto"/>
            </w:tcBorders>
            <w:hideMark/>
          </w:tcPr>
          <w:p w14:paraId="7CE09F17" w14:textId="77777777" w:rsidR="006A623B" w:rsidRPr="006A623B" w:rsidRDefault="006A623B" w:rsidP="006A623B">
            <w:r w:rsidRPr="006A623B">
              <w:t>-</w:t>
            </w:r>
          </w:p>
        </w:tc>
      </w:tr>
      <w:tr w:rsidR="006A623B" w:rsidRPr="006A623B" w14:paraId="53B6DC1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15A9CA1" w14:textId="77777777" w:rsidR="006A623B" w:rsidRPr="006A623B" w:rsidRDefault="006A623B" w:rsidP="006A623B">
            <w:r w:rsidRPr="006A623B">
              <w:t>C6-250341</w:t>
            </w:r>
          </w:p>
        </w:tc>
        <w:tc>
          <w:tcPr>
            <w:tcW w:w="0" w:type="auto"/>
            <w:tcBorders>
              <w:top w:val="single" w:sz="4" w:space="0" w:color="auto"/>
              <w:left w:val="single" w:sz="4" w:space="0" w:color="auto"/>
              <w:bottom w:val="single" w:sz="4" w:space="0" w:color="auto"/>
              <w:right w:val="single" w:sz="4" w:space="0" w:color="auto"/>
            </w:tcBorders>
            <w:hideMark/>
          </w:tcPr>
          <w:p w14:paraId="6C37B4A3" w14:textId="77777777" w:rsidR="006A623B" w:rsidRPr="006A623B" w:rsidRDefault="006A623B" w:rsidP="006A623B">
            <w:r w:rsidRPr="006A623B">
              <w:t xml:space="preserve">Updating the scope of </w:t>
            </w:r>
            <w:proofErr w:type="spellStart"/>
            <w:r w:rsidRPr="006A623B">
              <w:t>Rel</w:t>
            </w:r>
            <w:proofErr w:type="spellEnd"/>
            <w:r w:rsidRPr="006A623B">
              <w:t xml:space="preserve"> 18 specification to cover all prior Releases</w:t>
            </w:r>
          </w:p>
        </w:tc>
        <w:tc>
          <w:tcPr>
            <w:tcW w:w="0" w:type="auto"/>
            <w:tcBorders>
              <w:top w:val="single" w:sz="4" w:space="0" w:color="auto"/>
              <w:left w:val="single" w:sz="4" w:space="0" w:color="auto"/>
              <w:bottom w:val="single" w:sz="4" w:space="0" w:color="auto"/>
              <w:right w:val="single" w:sz="4" w:space="0" w:color="auto"/>
            </w:tcBorders>
            <w:hideMark/>
          </w:tcPr>
          <w:p w14:paraId="3019BD7D" w14:textId="77777777" w:rsidR="006A623B" w:rsidRPr="006A623B" w:rsidRDefault="006A623B" w:rsidP="006A623B">
            <w:r w:rsidRPr="006A623B">
              <w:t>Apple</w:t>
            </w:r>
          </w:p>
        </w:tc>
        <w:tc>
          <w:tcPr>
            <w:tcW w:w="0" w:type="auto"/>
            <w:tcBorders>
              <w:top w:val="single" w:sz="4" w:space="0" w:color="auto"/>
              <w:left w:val="single" w:sz="4" w:space="0" w:color="auto"/>
              <w:bottom w:val="single" w:sz="4" w:space="0" w:color="auto"/>
              <w:right w:val="single" w:sz="4" w:space="0" w:color="auto"/>
            </w:tcBorders>
            <w:hideMark/>
          </w:tcPr>
          <w:p w14:paraId="66872A0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6A63D1D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275FEA6" w14:textId="77777777" w:rsidR="006A623B" w:rsidRPr="006A623B" w:rsidRDefault="006A623B" w:rsidP="006A623B">
            <w:r w:rsidRPr="006A623B">
              <w:t>-</w:t>
            </w:r>
          </w:p>
        </w:tc>
      </w:tr>
      <w:tr w:rsidR="006A623B" w:rsidRPr="006A623B" w14:paraId="280AB36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926BB52" w14:textId="77777777" w:rsidR="006A623B" w:rsidRPr="006A623B" w:rsidRDefault="006A623B" w:rsidP="006A623B">
            <w:r w:rsidRPr="006A623B">
              <w:t>C6-250342</w:t>
            </w:r>
          </w:p>
        </w:tc>
        <w:tc>
          <w:tcPr>
            <w:tcW w:w="0" w:type="auto"/>
            <w:tcBorders>
              <w:top w:val="single" w:sz="4" w:space="0" w:color="auto"/>
              <w:left w:val="single" w:sz="4" w:space="0" w:color="auto"/>
              <w:bottom w:val="single" w:sz="4" w:space="0" w:color="auto"/>
              <w:right w:val="single" w:sz="4" w:space="0" w:color="auto"/>
            </w:tcBorders>
            <w:hideMark/>
          </w:tcPr>
          <w:p w14:paraId="4DED0584" w14:textId="77777777" w:rsidR="006A623B" w:rsidRPr="006A623B" w:rsidRDefault="006A623B" w:rsidP="006A623B">
            <w:r w:rsidRPr="006A623B">
              <w:t xml:space="preserve">Invalidating </w:t>
            </w:r>
            <w:proofErr w:type="spellStart"/>
            <w:r w:rsidRPr="006A623B">
              <w:t>Rel</w:t>
            </w:r>
            <w:proofErr w:type="spellEnd"/>
            <w:r w:rsidRPr="006A623B">
              <w:t xml:space="preserve"> 17 version of 31.122</w:t>
            </w:r>
          </w:p>
        </w:tc>
        <w:tc>
          <w:tcPr>
            <w:tcW w:w="0" w:type="auto"/>
            <w:tcBorders>
              <w:top w:val="single" w:sz="4" w:space="0" w:color="auto"/>
              <w:left w:val="single" w:sz="4" w:space="0" w:color="auto"/>
              <w:bottom w:val="single" w:sz="4" w:space="0" w:color="auto"/>
              <w:right w:val="single" w:sz="4" w:space="0" w:color="auto"/>
            </w:tcBorders>
            <w:hideMark/>
          </w:tcPr>
          <w:p w14:paraId="18F972CB" w14:textId="77777777" w:rsidR="006A623B" w:rsidRPr="006A623B" w:rsidRDefault="006A623B" w:rsidP="006A623B">
            <w:r w:rsidRPr="006A623B">
              <w:t>Apple</w:t>
            </w:r>
          </w:p>
        </w:tc>
        <w:tc>
          <w:tcPr>
            <w:tcW w:w="0" w:type="auto"/>
            <w:tcBorders>
              <w:top w:val="single" w:sz="4" w:space="0" w:color="auto"/>
              <w:left w:val="single" w:sz="4" w:space="0" w:color="auto"/>
              <w:bottom w:val="single" w:sz="4" w:space="0" w:color="auto"/>
              <w:right w:val="single" w:sz="4" w:space="0" w:color="auto"/>
            </w:tcBorders>
            <w:hideMark/>
          </w:tcPr>
          <w:p w14:paraId="34B5A76B"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37E48D4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60C1190" w14:textId="77777777" w:rsidR="006A623B" w:rsidRPr="006A623B" w:rsidRDefault="006A623B" w:rsidP="006A623B">
            <w:r w:rsidRPr="006A623B">
              <w:t>-</w:t>
            </w:r>
          </w:p>
        </w:tc>
      </w:tr>
      <w:tr w:rsidR="006A623B" w:rsidRPr="006A623B" w14:paraId="3B06CBB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D924EF0" w14:textId="77777777" w:rsidR="006A623B" w:rsidRPr="006A623B" w:rsidRDefault="006A623B" w:rsidP="006A623B">
            <w:r w:rsidRPr="006A623B">
              <w:t>C6-250343</w:t>
            </w:r>
          </w:p>
        </w:tc>
        <w:tc>
          <w:tcPr>
            <w:tcW w:w="0" w:type="auto"/>
            <w:tcBorders>
              <w:top w:val="single" w:sz="4" w:space="0" w:color="auto"/>
              <w:left w:val="single" w:sz="4" w:space="0" w:color="auto"/>
              <w:bottom w:val="single" w:sz="4" w:space="0" w:color="auto"/>
              <w:right w:val="single" w:sz="4" w:space="0" w:color="auto"/>
            </w:tcBorders>
            <w:hideMark/>
          </w:tcPr>
          <w:p w14:paraId="30EB2E12"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49533D0F"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195A3E18"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hideMark/>
          </w:tcPr>
          <w:p w14:paraId="360CE9CC" w14:textId="77777777" w:rsidR="006A623B" w:rsidRPr="006A623B" w:rsidRDefault="006A623B" w:rsidP="006A623B">
            <w:r w:rsidRPr="006A623B">
              <w:t>C6-250251</w:t>
            </w:r>
          </w:p>
        </w:tc>
        <w:tc>
          <w:tcPr>
            <w:tcW w:w="0" w:type="auto"/>
            <w:tcBorders>
              <w:top w:val="single" w:sz="4" w:space="0" w:color="auto"/>
              <w:left w:val="single" w:sz="4" w:space="0" w:color="auto"/>
              <w:bottom w:val="single" w:sz="4" w:space="0" w:color="auto"/>
              <w:right w:val="single" w:sz="4" w:space="0" w:color="auto"/>
            </w:tcBorders>
            <w:hideMark/>
          </w:tcPr>
          <w:p w14:paraId="2872111A" w14:textId="77777777" w:rsidR="006A623B" w:rsidRPr="006A623B" w:rsidRDefault="006A623B" w:rsidP="006A623B">
            <w:r w:rsidRPr="006A623B">
              <w:t>-</w:t>
            </w:r>
          </w:p>
        </w:tc>
      </w:tr>
      <w:tr w:rsidR="006A623B" w:rsidRPr="006A623B" w14:paraId="1E4940D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EC11674" w14:textId="77777777" w:rsidR="006A623B" w:rsidRPr="006A623B" w:rsidRDefault="006A623B" w:rsidP="006A623B">
            <w:r w:rsidRPr="006A623B">
              <w:t>C6-250344</w:t>
            </w:r>
          </w:p>
        </w:tc>
        <w:tc>
          <w:tcPr>
            <w:tcW w:w="0" w:type="auto"/>
            <w:tcBorders>
              <w:top w:val="single" w:sz="4" w:space="0" w:color="auto"/>
              <w:left w:val="single" w:sz="4" w:space="0" w:color="auto"/>
              <w:bottom w:val="single" w:sz="4" w:space="0" w:color="auto"/>
              <w:right w:val="single" w:sz="4" w:space="0" w:color="auto"/>
            </w:tcBorders>
            <w:hideMark/>
          </w:tcPr>
          <w:p w14:paraId="208708C1"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776798D2"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5C5E9FC8"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hideMark/>
          </w:tcPr>
          <w:p w14:paraId="3524A049" w14:textId="77777777" w:rsidR="006A623B" w:rsidRPr="006A623B" w:rsidRDefault="006A623B" w:rsidP="006A623B">
            <w:r w:rsidRPr="006A623B">
              <w:t>C6-250252</w:t>
            </w:r>
          </w:p>
        </w:tc>
        <w:tc>
          <w:tcPr>
            <w:tcW w:w="0" w:type="auto"/>
            <w:tcBorders>
              <w:top w:val="single" w:sz="4" w:space="0" w:color="auto"/>
              <w:left w:val="single" w:sz="4" w:space="0" w:color="auto"/>
              <w:bottom w:val="single" w:sz="4" w:space="0" w:color="auto"/>
              <w:right w:val="single" w:sz="4" w:space="0" w:color="auto"/>
            </w:tcBorders>
            <w:hideMark/>
          </w:tcPr>
          <w:p w14:paraId="5925E82F" w14:textId="77777777" w:rsidR="006A623B" w:rsidRPr="006A623B" w:rsidRDefault="006A623B" w:rsidP="006A623B">
            <w:r w:rsidRPr="006A623B">
              <w:t>-</w:t>
            </w:r>
          </w:p>
        </w:tc>
      </w:tr>
      <w:tr w:rsidR="006A623B" w:rsidRPr="006A623B" w14:paraId="622A0FD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B497C47" w14:textId="77777777" w:rsidR="006A623B" w:rsidRPr="006A623B" w:rsidRDefault="006A623B" w:rsidP="006A623B">
            <w:r w:rsidRPr="006A623B">
              <w:t>C6-250345</w:t>
            </w:r>
          </w:p>
        </w:tc>
        <w:tc>
          <w:tcPr>
            <w:tcW w:w="0" w:type="auto"/>
            <w:tcBorders>
              <w:top w:val="single" w:sz="4" w:space="0" w:color="auto"/>
              <w:left w:val="single" w:sz="4" w:space="0" w:color="auto"/>
              <w:bottom w:val="single" w:sz="4" w:space="0" w:color="auto"/>
              <w:right w:val="single" w:sz="4" w:space="0" w:color="auto"/>
            </w:tcBorders>
            <w:hideMark/>
          </w:tcPr>
          <w:p w14:paraId="4D319984"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2DB422F"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86C7C3"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3DAA50A5" w14:textId="77777777" w:rsidR="006A623B" w:rsidRPr="006A623B" w:rsidRDefault="006A623B" w:rsidP="006A623B">
            <w:r w:rsidRPr="006A623B">
              <w:t>C6-250320</w:t>
            </w:r>
          </w:p>
        </w:tc>
        <w:tc>
          <w:tcPr>
            <w:tcW w:w="0" w:type="auto"/>
            <w:tcBorders>
              <w:top w:val="single" w:sz="4" w:space="0" w:color="auto"/>
              <w:left w:val="single" w:sz="4" w:space="0" w:color="auto"/>
              <w:bottom w:val="single" w:sz="4" w:space="0" w:color="auto"/>
              <w:right w:val="single" w:sz="4" w:space="0" w:color="auto"/>
            </w:tcBorders>
            <w:hideMark/>
          </w:tcPr>
          <w:p w14:paraId="49E49B63" w14:textId="77777777" w:rsidR="006A623B" w:rsidRPr="006A623B" w:rsidRDefault="006A623B" w:rsidP="006A623B">
            <w:r w:rsidRPr="006A623B">
              <w:t>-</w:t>
            </w:r>
          </w:p>
        </w:tc>
      </w:tr>
      <w:tr w:rsidR="006A623B" w:rsidRPr="006A623B" w14:paraId="456E2A1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2AD7928" w14:textId="77777777" w:rsidR="006A623B" w:rsidRPr="006A623B" w:rsidRDefault="006A623B" w:rsidP="006A623B">
            <w:r w:rsidRPr="006A623B">
              <w:t>C6-</w:t>
            </w:r>
            <w:r w:rsidRPr="006A623B">
              <w:lastRenderedPageBreak/>
              <w:t>250346</w:t>
            </w:r>
          </w:p>
        </w:tc>
        <w:tc>
          <w:tcPr>
            <w:tcW w:w="0" w:type="auto"/>
            <w:tcBorders>
              <w:top w:val="single" w:sz="4" w:space="0" w:color="auto"/>
              <w:left w:val="single" w:sz="4" w:space="0" w:color="auto"/>
              <w:bottom w:val="single" w:sz="4" w:space="0" w:color="auto"/>
              <w:right w:val="single" w:sz="4" w:space="0" w:color="auto"/>
            </w:tcBorders>
            <w:hideMark/>
          </w:tcPr>
          <w:p w14:paraId="540D97CC" w14:textId="77777777" w:rsidR="006A623B" w:rsidRPr="006A623B" w:rsidRDefault="006A623B" w:rsidP="006A623B">
            <w:r w:rsidRPr="006A623B">
              <w:lastRenderedPageBreak/>
              <w:t>LS on availability of new test Specification and procedures for non-</w:t>
            </w:r>
            <w:r w:rsidRPr="006A623B">
              <w:lastRenderedPageBreak/>
              <w:t>removable UICC devices.</w:t>
            </w:r>
          </w:p>
        </w:tc>
        <w:tc>
          <w:tcPr>
            <w:tcW w:w="0" w:type="auto"/>
            <w:tcBorders>
              <w:top w:val="single" w:sz="4" w:space="0" w:color="auto"/>
              <w:left w:val="single" w:sz="4" w:space="0" w:color="auto"/>
              <w:bottom w:val="single" w:sz="4" w:space="0" w:color="auto"/>
              <w:right w:val="single" w:sz="4" w:space="0" w:color="auto"/>
            </w:tcBorders>
            <w:hideMark/>
          </w:tcPr>
          <w:p w14:paraId="288543A8" w14:textId="77777777" w:rsidR="006A623B" w:rsidRPr="006A623B" w:rsidRDefault="006A623B" w:rsidP="006A623B">
            <w:r w:rsidRPr="006A623B">
              <w:lastRenderedPageBreak/>
              <w:t>Apple AB Denmark</w:t>
            </w:r>
          </w:p>
        </w:tc>
        <w:tc>
          <w:tcPr>
            <w:tcW w:w="0" w:type="auto"/>
            <w:tcBorders>
              <w:top w:val="single" w:sz="4" w:space="0" w:color="auto"/>
              <w:left w:val="single" w:sz="4" w:space="0" w:color="auto"/>
              <w:bottom w:val="single" w:sz="4" w:space="0" w:color="auto"/>
              <w:right w:val="single" w:sz="4" w:space="0" w:color="auto"/>
            </w:tcBorders>
            <w:hideMark/>
          </w:tcPr>
          <w:p w14:paraId="1B8146A5"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497FEDC6" w14:textId="77777777" w:rsidR="006A623B" w:rsidRPr="006A623B" w:rsidRDefault="006A623B" w:rsidP="006A623B">
            <w:r w:rsidRPr="006A623B">
              <w:t>C6-</w:t>
            </w:r>
            <w:r w:rsidRPr="006A623B">
              <w:lastRenderedPageBreak/>
              <w:t>250263</w:t>
            </w:r>
          </w:p>
        </w:tc>
        <w:tc>
          <w:tcPr>
            <w:tcW w:w="0" w:type="auto"/>
            <w:tcBorders>
              <w:top w:val="single" w:sz="4" w:space="0" w:color="auto"/>
              <w:left w:val="single" w:sz="4" w:space="0" w:color="auto"/>
              <w:bottom w:val="single" w:sz="4" w:space="0" w:color="auto"/>
              <w:right w:val="single" w:sz="4" w:space="0" w:color="auto"/>
            </w:tcBorders>
            <w:hideMark/>
          </w:tcPr>
          <w:p w14:paraId="4BD1A9DC" w14:textId="77777777" w:rsidR="006A623B" w:rsidRPr="006A623B" w:rsidRDefault="006A623B" w:rsidP="006A623B">
            <w:r w:rsidRPr="006A623B">
              <w:lastRenderedPageBreak/>
              <w:t>-</w:t>
            </w:r>
          </w:p>
        </w:tc>
      </w:tr>
      <w:tr w:rsidR="006A623B" w:rsidRPr="006A623B" w14:paraId="1E07B06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E51DE5F" w14:textId="77777777" w:rsidR="006A623B" w:rsidRPr="006A623B" w:rsidRDefault="006A623B" w:rsidP="006A623B">
            <w:r w:rsidRPr="006A623B">
              <w:t>C6-250347</w:t>
            </w:r>
          </w:p>
        </w:tc>
        <w:tc>
          <w:tcPr>
            <w:tcW w:w="0" w:type="auto"/>
            <w:tcBorders>
              <w:top w:val="single" w:sz="4" w:space="0" w:color="auto"/>
              <w:left w:val="single" w:sz="4" w:space="0" w:color="auto"/>
              <w:bottom w:val="single" w:sz="4" w:space="0" w:color="auto"/>
              <w:right w:val="single" w:sz="4" w:space="0" w:color="auto"/>
            </w:tcBorders>
            <w:hideMark/>
          </w:tcPr>
          <w:p w14:paraId="15CC9B76"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6574B324"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49094B89"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04A3B059" w14:textId="77777777" w:rsidR="006A623B" w:rsidRPr="006A623B" w:rsidRDefault="006A623B" w:rsidP="006A623B">
            <w:r w:rsidRPr="006A623B">
              <w:t>C6-250327</w:t>
            </w:r>
          </w:p>
        </w:tc>
        <w:tc>
          <w:tcPr>
            <w:tcW w:w="0" w:type="auto"/>
            <w:tcBorders>
              <w:top w:val="single" w:sz="4" w:space="0" w:color="auto"/>
              <w:left w:val="single" w:sz="4" w:space="0" w:color="auto"/>
              <w:bottom w:val="single" w:sz="4" w:space="0" w:color="auto"/>
              <w:right w:val="single" w:sz="4" w:space="0" w:color="auto"/>
            </w:tcBorders>
            <w:hideMark/>
          </w:tcPr>
          <w:p w14:paraId="16B0F730" w14:textId="77777777" w:rsidR="006A623B" w:rsidRPr="006A623B" w:rsidRDefault="006A623B" w:rsidP="006A623B">
            <w:r w:rsidRPr="006A623B">
              <w:t>-</w:t>
            </w:r>
          </w:p>
        </w:tc>
      </w:tr>
      <w:tr w:rsidR="006A623B" w:rsidRPr="006A623B" w14:paraId="09A8869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807093B" w14:textId="77777777" w:rsidR="006A623B" w:rsidRPr="006A623B" w:rsidRDefault="006A623B" w:rsidP="006A623B">
            <w:r w:rsidRPr="006A623B">
              <w:t>C6-250348</w:t>
            </w:r>
          </w:p>
        </w:tc>
        <w:tc>
          <w:tcPr>
            <w:tcW w:w="0" w:type="auto"/>
            <w:tcBorders>
              <w:top w:val="single" w:sz="4" w:space="0" w:color="auto"/>
              <w:left w:val="single" w:sz="4" w:space="0" w:color="auto"/>
              <w:bottom w:val="single" w:sz="4" w:space="0" w:color="auto"/>
              <w:right w:val="single" w:sz="4" w:space="0" w:color="auto"/>
            </w:tcBorders>
            <w:hideMark/>
          </w:tcPr>
          <w:p w14:paraId="30F9DD8C" w14:textId="77777777" w:rsidR="006A623B" w:rsidRPr="006A623B" w:rsidRDefault="006A623B" w:rsidP="006A623B">
            <w:r w:rsidRPr="006A623B">
              <w:t xml:space="preserve">New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hideMark/>
          </w:tcPr>
          <w:p w14:paraId="7CB517C7"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4A5E17EA" w14:textId="77777777" w:rsidR="006A623B" w:rsidRPr="006A623B" w:rsidRDefault="006A623B" w:rsidP="006A623B">
            <w:r w:rsidRPr="006A623B">
              <w:t>endorsed</w:t>
            </w:r>
          </w:p>
        </w:tc>
        <w:tc>
          <w:tcPr>
            <w:tcW w:w="0" w:type="auto"/>
            <w:tcBorders>
              <w:top w:val="single" w:sz="4" w:space="0" w:color="auto"/>
              <w:left w:val="single" w:sz="4" w:space="0" w:color="auto"/>
              <w:bottom w:val="single" w:sz="4" w:space="0" w:color="auto"/>
              <w:right w:val="single" w:sz="4" w:space="0" w:color="auto"/>
            </w:tcBorders>
            <w:hideMark/>
          </w:tcPr>
          <w:p w14:paraId="16C85822" w14:textId="77777777" w:rsidR="006A623B" w:rsidRPr="006A623B" w:rsidRDefault="006A623B" w:rsidP="006A623B">
            <w:r w:rsidRPr="006A623B">
              <w:t>C6-250330</w:t>
            </w:r>
          </w:p>
        </w:tc>
        <w:tc>
          <w:tcPr>
            <w:tcW w:w="0" w:type="auto"/>
            <w:tcBorders>
              <w:top w:val="single" w:sz="4" w:space="0" w:color="auto"/>
              <w:left w:val="single" w:sz="4" w:space="0" w:color="auto"/>
              <w:bottom w:val="single" w:sz="4" w:space="0" w:color="auto"/>
              <w:right w:val="single" w:sz="4" w:space="0" w:color="auto"/>
            </w:tcBorders>
            <w:hideMark/>
          </w:tcPr>
          <w:p w14:paraId="1EE9C7F3" w14:textId="77777777" w:rsidR="006A623B" w:rsidRPr="006A623B" w:rsidRDefault="006A623B" w:rsidP="006A623B">
            <w:r w:rsidRPr="006A623B">
              <w:t>-</w:t>
            </w:r>
          </w:p>
        </w:tc>
      </w:tr>
      <w:tr w:rsidR="006A623B" w:rsidRPr="006A623B" w14:paraId="18F32BA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13F9251" w14:textId="77777777" w:rsidR="006A623B" w:rsidRPr="006A623B" w:rsidRDefault="006A623B" w:rsidP="006A623B">
            <w:r w:rsidRPr="006A623B">
              <w:t>C6-250349</w:t>
            </w:r>
          </w:p>
        </w:tc>
        <w:tc>
          <w:tcPr>
            <w:tcW w:w="0" w:type="auto"/>
            <w:tcBorders>
              <w:top w:val="single" w:sz="4" w:space="0" w:color="auto"/>
              <w:left w:val="single" w:sz="4" w:space="0" w:color="auto"/>
              <w:bottom w:val="single" w:sz="4" w:space="0" w:color="auto"/>
              <w:right w:val="single" w:sz="4" w:space="0" w:color="auto"/>
            </w:tcBorders>
            <w:hideMark/>
          </w:tcPr>
          <w:p w14:paraId="1EDCE9E5" w14:textId="77777777" w:rsidR="006A623B" w:rsidRPr="006A623B" w:rsidRDefault="006A623B" w:rsidP="006A623B">
            <w:r w:rsidRPr="006A623B">
              <w:t>Update of reference to TS 102 223</w:t>
            </w:r>
          </w:p>
        </w:tc>
        <w:tc>
          <w:tcPr>
            <w:tcW w:w="0" w:type="auto"/>
            <w:tcBorders>
              <w:top w:val="single" w:sz="4" w:space="0" w:color="auto"/>
              <w:left w:val="single" w:sz="4" w:space="0" w:color="auto"/>
              <w:bottom w:val="single" w:sz="4" w:space="0" w:color="auto"/>
              <w:right w:val="single" w:sz="4" w:space="0" w:color="auto"/>
            </w:tcBorders>
            <w:hideMark/>
          </w:tcPr>
          <w:p w14:paraId="1C05C013" w14:textId="77777777" w:rsidR="006A623B" w:rsidRPr="006A623B" w:rsidRDefault="006A623B" w:rsidP="006A623B">
            <w:r w:rsidRPr="006A623B">
              <w:t>G+D MS</w:t>
            </w:r>
          </w:p>
        </w:tc>
        <w:tc>
          <w:tcPr>
            <w:tcW w:w="0" w:type="auto"/>
            <w:tcBorders>
              <w:top w:val="single" w:sz="4" w:space="0" w:color="auto"/>
              <w:left w:val="single" w:sz="4" w:space="0" w:color="auto"/>
              <w:bottom w:val="single" w:sz="4" w:space="0" w:color="auto"/>
              <w:right w:val="single" w:sz="4" w:space="0" w:color="auto"/>
            </w:tcBorders>
            <w:hideMark/>
          </w:tcPr>
          <w:p w14:paraId="23A65020"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3E5CB07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4E9D092" w14:textId="77777777" w:rsidR="006A623B" w:rsidRPr="006A623B" w:rsidRDefault="006A623B" w:rsidP="006A623B">
            <w:r w:rsidRPr="006A623B">
              <w:t>C6-250352</w:t>
            </w:r>
          </w:p>
        </w:tc>
      </w:tr>
      <w:tr w:rsidR="006A623B" w:rsidRPr="006A623B" w14:paraId="2EFAF3C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DDC157" w14:textId="77777777" w:rsidR="006A623B" w:rsidRPr="006A623B" w:rsidRDefault="006A623B" w:rsidP="006A623B">
            <w:r w:rsidRPr="006A623B">
              <w:t>C6-250350</w:t>
            </w:r>
          </w:p>
        </w:tc>
        <w:tc>
          <w:tcPr>
            <w:tcW w:w="0" w:type="auto"/>
            <w:tcBorders>
              <w:top w:val="single" w:sz="4" w:space="0" w:color="auto"/>
              <w:left w:val="single" w:sz="4" w:space="0" w:color="auto"/>
              <w:bottom w:val="single" w:sz="4" w:space="0" w:color="auto"/>
              <w:right w:val="single" w:sz="4" w:space="0" w:color="auto"/>
            </w:tcBorders>
            <w:hideMark/>
          </w:tcPr>
          <w:p w14:paraId="2D4EF821" w14:textId="77777777" w:rsidR="006A623B" w:rsidRPr="006A623B" w:rsidRDefault="006A623B" w:rsidP="006A623B">
            <w:r w:rsidRPr="006A623B">
              <w:t>Change reference from ETSI TS 102 223 to 3GPP TS 31.111</w:t>
            </w:r>
          </w:p>
        </w:tc>
        <w:tc>
          <w:tcPr>
            <w:tcW w:w="0" w:type="auto"/>
            <w:tcBorders>
              <w:top w:val="single" w:sz="4" w:space="0" w:color="auto"/>
              <w:left w:val="single" w:sz="4" w:space="0" w:color="auto"/>
              <w:bottom w:val="single" w:sz="4" w:space="0" w:color="auto"/>
              <w:right w:val="single" w:sz="4" w:space="0" w:color="auto"/>
            </w:tcBorders>
            <w:hideMark/>
          </w:tcPr>
          <w:p w14:paraId="4991D571" w14:textId="77777777" w:rsidR="006A623B" w:rsidRPr="006A623B" w:rsidRDefault="006A623B" w:rsidP="006A623B">
            <w:r w:rsidRPr="006A623B">
              <w:t>Comprion</w:t>
            </w:r>
          </w:p>
        </w:tc>
        <w:tc>
          <w:tcPr>
            <w:tcW w:w="0" w:type="auto"/>
            <w:tcBorders>
              <w:top w:val="single" w:sz="4" w:space="0" w:color="auto"/>
              <w:left w:val="single" w:sz="4" w:space="0" w:color="auto"/>
              <w:bottom w:val="single" w:sz="4" w:space="0" w:color="auto"/>
              <w:right w:val="single" w:sz="4" w:space="0" w:color="auto"/>
            </w:tcBorders>
            <w:hideMark/>
          </w:tcPr>
          <w:p w14:paraId="7AB6268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38F0875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E8427E2" w14:textId="77777777" w:rsidR="006A623B" w:rsidRPr="006A623B" w:rsidRDefault="006A623B" w:rsidP="006A623B">
            <w:r w:rsidRPr="006A623B">
              <w:t>-</w:t>
            </w:r>
          </w:p>
        </w:tc>
      </w:tr>
      <w:tr w:rsidR="006A623B" w:rsidRPr="006A623B" w14:paraId="39CF10C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C67CC1F" w14:textId="77777777" w:rsidR="006A623B" w:rsidRPr="006A623B" w:rsidRDefault="006A623B" w:rsidP="006A623B">
            <w:r w:rsidRPr="006A623B">
              <w:t>C6-250351</w:t>
            </w:r>
          </w:p>
        </w:tc>
        <w:tc>
          <w:tcPr>
            <w:tcW w:w="0" w:type="auto"/>
            <w:tcBorders>
              <w:top w:val="single" w:sz="4" w:space="0" w:color="auto"/>
              <w:left w:val="single" w:sz="4" w:space="0" w:color="auto"/>
              <w:bottom w:val="single" w:sz="4" w:space="0" w:color="auto"/>
              <w:right w:val="single" w:sz="4" w:space="0" w:color="auto"/>
            </w:tcBorders>
            <w:hideMark/>
          </w:tcPr>
          <w:p w14:paraId="650EBA7E" w14:textId="77777777" w:rsidR="006A623B" w:rsidRPr="006A623B" w:rsidRDefault="006A623B" w:rsidP="006A623B">
            <w:r w:rsidRPr="006A623B">
              <w:t>Change reference from ETSI TS 102 223 to 3GPP TS 31.111</w:t>
            </w:r>
          </w:p>
        </w:tc>
        <w:tc>
          <w:tcPr>
            <w:tcW w:w="0" w:type="auto"/>
            <w:tcBorders>
              <w:top w:val="single" w:sz="4" w:space="0" w:color="auto"/>
              <w:left w:val="single" w:sz="4" w:space="0" w:color="auto"/>
              <w:bottom w:val="single" w:sz="4" w:space="0" w:color="auto"/>
              <w:right w:val="single" w:sz="4" w:space="0" w:color="auto"/>
            </w:tcBorders>
            <w:hideMark/>
          </w:tcPr>
          <w:p w14:paraId="01157015" w14:textId="77777777" w:rsidR="006A623B" w:rsidRPr="006A623B" w:rsidRDefault="006A623B" w:rsidP="006A623B">
            <w:r w:rsidRPr="006A623B">
              <w:t>Comprion</w:t>
            </w:r>
          </w:p>
        </w:tc>
        <w:tc>
          <w:tcPr>
            <w:tcW w:w="0" w:type="auto"/>
            <w:tcBorders>
              <w:top w:val="single" w:sz="4" w:space="0" w:color="auto"/>
              <w:left w:val="single" w:sz="4" w:space="0" w:color="auto"/>
              <w:bottom w:val="single" w:sz="4" w:space="0" w:color="auto"/>
              <w:right w:val="single" w:sz="4" w:space="0" w:color="auto"/>
            </w:tcBorders>
            <w:hideMark/>
          </w:tcPr>
          <w:p w14:paraId="2E799638"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0984ABDA"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1C19071" w14:textId="77777777" w:rsidR="006A623B" w:rsidRPr="006A623B" w:rsidRDefault="006A623B" w:rsidP="006A623B">
            <w:r w:rsidRPr="006A623B">
              <w:t>-</w:t>
            </w:r>
          </w:p>
        </w:tc>
      </w:tr>
      <w:tr w:rsidR="006A623B" w:rsidRPr="006A623B" w14:paraId="24012A0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7C2D291" w14:textId="77777777" w:rsidR="006A623B" w:rsidRPr="006A623B" w:rsidRDefault="006A623B" w:rsidP="006A623B">
            <w:r w:rsidRPr="006A623B">
              <w:t>C6-250352</w:t>
            </w:r>
          </w:p>
        </w:tc>
        <w:tc>
          <w:tcPr>
            <w:tcW w:w="0" w:type="auto"/>
            <w:tcBorders>
              <w:top w:val="single" w:sz="4" w:space="0" w:color="auto"/>
              <w:left w:val="single" w:sz="4" w:space="0" w:color="auto"/>
              <w:bottom w:val="single" w:sz="4" w:space="0" w:color="auto"/>
              <w:right w:val="single" w:sz="4" w:space="0" w:color="auto"/>
            </w:tcBorders>
            <w:hideMark/>
          </w:tcPr>
          <w:p w14:paraId="6814FAB0" w14:textId="77777777" w:rsidR="006A623B" w:rsidRPr="006A623B" w:rsidRDefault="006A623B" w:rsidP="006A623B">
            <w:r w:rsidRPr="006A623B">
              <w:t>Update of reference to TS 102 223</w:t>
            </w:r>
          </w:p>
        </w:tc>
        <w:tc>
          <w:tcPr>
            <w:tcW w:w="0" w:type="auto"/>
            <w:tcBorders>
              <w:top w:val="single" w:sz="4" w:space="0" w:color="auto"/>
              <w:left w:val="single" w:sz="4" w:space="0" w:color="auto"/>
              <w:bottom w:val="single" w:sz="4" w:space="0" w:color="auto"/>
              <w:right w:val="single" w:sz="4" w:space="0" w:color="auto"/>
            </w:tcBorders>
            <w:hideMark/>
          </w:tcPr>
          <w:p w14:paraId="07E20F01" w14:textId="77777777" w:rsidR="006A623B" w:rsidRPr="006A623B" w:rsidRDefault="006A623B" w:rsidP="006A623B">
            <w:r w:rsidRPr="006A623B">
              <w:t>G+D MS</w:t>
            </w:r>
          </w:p>
        </w:tc>
        <w:tc>
          <w:tcPr>
            <w:tcW w:w="0" w:type="auto"/>
            <w:tcBorders>
              <w:top w:val="single" w:sz="4" w:space="0" w:color="auto"/>
              <w:left w:val="single" w:sz="4" w:space="0" w:color="auto"/>
              <w:bottom w:val="single" w:sz="4" w:space="0" w:color="auto"/>
              <w:right w:val="single" w:sz="4" w:space="0" w:color="auto"/>
            </w:tcBorders>
            <w:hideMark/>
          </w:tcPr>
          <w:p w14:paraId="06663D68"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1B4E806C" w14:textId="77777777" w:rsidR="006A623B" w:rsidRPr="006A623B" w:rsidRDefault="006A623B" w:rsidP="006A623B">
            <w:r w:rsidRPr="006A623B">
              <w:t>C6-250349</w:t>
            </w:r>
          </w:p>
        </w:tc>
        <w:tc>
          <w:tcPr>
            <w:tcW w:w="0" w:type="auto"/>
            <w:tcBorders>
              <w:top w:val="single" w:sz="4" w:space="0" w:color="auto"/>
              <w:left w:val="single" w:sz="4" w:space="0" w:color="auto"/>
              <w:bottom w:val="single" w:sz="4" w:space="0" w:color="auto"/>
              <w:right w:val="single" w:sz="4" w:space="0" w:color="auto"/>
            </w:tcBorders>
            <w:hideMark/>
          </w:tcPr>
          <w:p w14:paraId="2DA16735" w14:textId="77777777" w:rsidR="006A623B" w:rsidRPr="006A623B" w:rsidRDefault="006A623B" w:rsidP="006A623B">
            <w:r w:rsidRPr="006A623B">
              <w:t>-</w:t>
            </w:r>
          </w:p>
        </w:tc>
      </w:tr>
    </w:tbl>
    <w:p w14:paraId="5BB63D36" w14:textId="77777777" w:rsidR="006A623B" w:rsidRPr="006A623B" w:rsidRDefault="006A623B" w:rsidP="006A623B"/>
    <w:p w14:paraId="252435DC" w14:textId="1D07EB69" w:rsidR="006A623B" w:rsidRPr="006A623B" w:rsidRDefault="006A623B" w:rsidP="006A623B">
      <w:pPr>
        <w:pStyle w:val="Heading2"/>
      </w:pPr>
      <w:r>
        <w:br w:type="page"/>
      </w:r>
      <w:r w:rsidRPr="006A623B">
        <w:lastRenderedPageBreak/>
        <w:t>Annex B: List of change requests</w:t>
      </w:r>
    </w:p>
    <w:p w14:paraId="793309B1" w14:textId="77777777" w:rsidR="006A623B" w:rsidRPr="006A623B" w:rsidRDefault="006A623B" w:rsidP="006A623B">
      <w:pPr>
        <w:rPr>
          <w:b/>
        </w:rPr>
      </w:pPr>
    </w:p>
    <w:tbl>
      <w:tblPr>
        <w:tblStyle w:val="TableGrid"/>
        <w:tblW w:w="10357" w:type="dxa"/>
        <w:tblLook w:val="04A0" w:firstRow="1" w:lastRow="0" w:firstColumn="1" w:lastColumn="0" w:noHBand="0" w:noVBand="1"/>
      </w:tblPr>
      <w:tblGrid>
        <w:gridCol w:w="1094"/>
        <w:gridCol w:w="2516"/>
        <w:gridCol w:w="1660"/>
        <w:gridCol w:w="766"/>
        <w:gridCol w:w="616"/>
        <w:gridCol w:w="550"/>
        <w:gridCol w:w="561"/>
        <w:gridCol w:w="528"/>
        <w:gridCol w:w="2039"/>
        <w:gridCol w:w="1072"/>
      </w:tblGrid>
      <w:tr w:rsidR="006A623B" w:rsidRPr="006A623B" w14:paraId="1F787FB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607C429"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2FD3248"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67EE8BF" w14:textId="77777777" w:rsidR="006A623B" w:rsidRPr="006A623B" w:rsidRDefault="006A623B" w:rsidP="006A623B">
            <w:pPr>
              <w:rPr>
                <w:b/>
              </w:rPr>
            </w:pPr>
            <w:r w:rsidRPr="006A62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6DB3B323" w14:textId="77777777" w:rsidR="006A623B" w:rsidRPr="006A623B" w:rsidRDefault="006A623B" w:rsidP="006A623B">
            <w:pPr>
              <w:rPr>
                <w:b/>
              </w:rPr>
            </w:pPr>
            <w:r w:rsidRPr="006A623B">
              <w:rPr>
                <w:b/>
              </w:rPr>
              <w:t>Spec</w:t>
            </w:r>
          </w:p>
        </w:tc>
        <w:tc>
          <w:tcPr>
            <w:tcW w:w="0" w:type="auto"/>
            <w:tcBorders>
              <w:top w:val="single" w:sz="4" w:space="0" w:color="auto"/>
              <w:left w:val="single" w:sz="4" w:space="0" w:color="auto"/>
              <w:bottom w:val="single" w:sz="4" w:space="0" w:color="auto"/>
              <w:right w:val="single" w:sz="4" w:space="0" w:color="auto"/>
            </w:tcBorders>
            <w:hideMark/>
          </w:tcPr>
          <w:p w14:paraId="21EC380F" w14:textId="77777777" w:rsidR="006A623B" w:rsidRPr="006A623B" w:rsidRDefault="006A623B" w:rsidP="006A623B">
            <w:pPr>
              <w:rPr>
                <w:b/>
              </w:rPr>
            </w:pPr>
            <w:r w:rsidRPr="006A623B">
              <w:rPr>
                <w:b/>
              </w:rPr>
              <w:t>CR</w:t>
            </w:r>
          </w:p>
        </w:tc>
        <w:tc>
          <w:tcPr>
            <w:tcW w:w="0" w:type="auto"/>
            <w:tcBorders>
              <w:top w:val="single" w:sz="4" w:space="0" w:color="auto"/>
              <w:left w:val="single" w:sz="4" w:space="0" w:color="auto"/>
              <w:bottom w:val="single" w:sz="4" w:space="0" w:color="auto"/>
              <w:right w:val="single" w:sz="4" w:space="0" w:color="auto"/>
            </w:tcBorders>
            <w:hideMark/>
          </w:tcPr>
          <w:p w14:paraId="7E2F521D" w14:textId="77777777" w:rsidR="006A623B" w:rsidRPr="006A623B" w:rsidRDefault="006A623B" w:rsidP="006A623B">
            <w:pPr>
              <w:rPr>
                <w:b/>
              </w:rPr>
            </w:pPr>
            <w:r w:rsidRPr="006A623B">
              <w:rPr>
                <w:b/>
              </w:rPr>
              <w:t>Rev</w:t>
            </w:r>
          </w:p>
        </w:tc>
        <w:tc>
          <w:tcPr>
            <w:tcW w:w="0" w:type="auto"/>
            <w:tcBorders>
              <w:top w:val="single" w:sz="4" w:space="0" w:color="auto"/>
              <w:left w:val="single" w:sz="4" w:space="0" w:color="auto"/>
              <w:bottom w:val="single" w:sz="4" w:space="0" w:color="auto"/>
              <w:right w:val="single" w:sz="4" w:space="0" w:color="auto"/>
            </w:tcBorders>
            <w:hideMark/>
          </w:tcPr>
          <w:p w14:paraId="786E2B5A" w14:textId="77777777" w:rsidR="006A623B" w:rsidRPr="006A623B" w:rsidRDefault="006A623B" w:rsidP="006A623B">
            <w:pPr>
              <w:rPr>
                <w:b/>
              </w:rPr>
            </w:pPr>
            <w:proofErr w:type="spellStart"/>
            <w:r w:rsidRPr="006A623B">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820F9C" w14:textId="77777777" w:rsidR="006A623B" w:rsidRPr="006A623B" w:rsidRDefault="006A623B" w:rsidP="006A623B">
            <w:pPr>
              <w:rPr>
                <w:b/>
              </w:rPr>
            </w:pPr>
            <w:r w:rsidRPr="006A623B">
              <w:rPr>
                <w:b/>
              </w:rPr>
              <w:t>Cat</w:t>
            </w:r>
          </w:p>
        </w:tc>
        <w:tc>
          <w:tcPr>
            <w:tcW w:w="0" w:type="auto"/>
            <w:tcBorders>
              <w:top w:val="single" w:sz="4" w:space="0" w:color="auto"/>
              <w:left w:val="single" w:sz="4" w:space="0" w:color="auto"/>
              <w:bottom w:val="single" w:sz="4" w:space="0" w:color="auto"/>
              <w:right w:val="single" w:sz="4" w:space="0" w:color="auto"/>
            </w:tcBorders>
            <w:hideMark/>
          </w:tcPr>
          <w:p w14:paraId="599DAD82" w14:textId="77777777" w:rsidR="006A623B" w:rsidRPr="006A623B" w:rsidRDefault="006A623B" w:rsidP="006A623B">
            <w:pPr>
              <w:rPr>
                <w:b/>
              </w:rPr>
            </w:pPr>
            <w:r w:rsidRPr="006A623B">
              <w:rPr>
                <w:b/>
              </w:rPr>
              <w:t>WI</w:t>
            </w:r>
          </w:p>
        </w:tc>
        <w:tc>
          <w:tcPr>
            <w:tcW w:w="0" w:type="auto"/>
            <w:tcBorders>
              <w:top w:val="single" w:sz="4" w:space="0" w:color="auto"/>
              <w:left w:val="single" w:sz="4" w:space="0" w:color="auto"/>
              <w:bottom w:val="single" w:sz="4" w:space="0" w:color="auto"/>
              <w:right w:val="single" w:sz="4" w:space="0" w:color="auto"/>
            </w:tcBorders>
            <w:hideMark/>
          </w:tcPr>
          <w:p w14:paraId="11164C44" w14:textId="77777777" w:rsidR="006A623B" w:rsidRPr="006A623B" w:rsidRDefault="006A623B" w:rsidP="006A623B">
            <w:pPr>
              <w:rPr>
                <w:b/>
              </w:rPr>
            </w:pPr>
            <w:r w:rsidRPr="006A623B">
              <w:rPr>
                <w:b/>
              </w:rPr>
              <w:t>Decision</w:t>
            </w:r>
          </w:p>
        </w:tc>
      </w:tr>
      <w:tr w:rsidR="006A623B" w:rsidRPr="006A623B" w14:paraId="1F9D0ED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CC8F728" w14:textId="77777777" w:rsidR="006A623B" w:rsidRPr="006A623B" w:rsidRDefault="006A623B" w:rsidP="006A623B">
            <w:r w:rsidRPr="006A623B">
              <w:t>C6-250236</w:t>
            </w:r>
          </w:p>
        </w:tc>
        <w:tc>
          <w:tcPr>
            <w:tcW w:w="0" w:type="auto"/>
            <w:tcBorders>
              <w:top w:val="single" w:sz="4" w:space="0" w:color="auto"/>
              <w:left w:val="single" w:sz="4" w:space="0" w:color="auto"/>
              <w:bottom w:val="single" w:sz="4" w:space="0" w:color="auto"/>
              <w:right w:val="single" w:sz="4" w:space="0" w:color="auto"/>
            </w:tcBorders>
            <w:hideMark/>
          </w:tcPr>
          <w:p w14:paraId="74BEABA5" w14:textId="77777777" w:rsidR="006A623B" w:rsidRPr="006A623B" w:rsidRDefault="006A623B" w:rsidP="006A623B">
            <w:r w:rsidRPr="006A623B">
              <w:t>Correction to EFNASCONFIG parameters</w:t>
            </w:r>
          </w:p>
        </w:tc>
        <w:tc>
          <w:tcPr>
            <w:tcW w:w="0" w:type="auto"/>
            <w:tcBorders>
              <w:top w:val="single" w:sz="4" w:space="0" w:color="auto"/>
              <w:left w:val="single" w:sz="4" w:space="0" w:color="auto"/>
              <w:bottom w:val="single" w:sz="4" w:space="0" w:color="auto"/>
              <w:right w:val="single" w:sz="4" w:space="0" w:color="auto"/>
            </w:tcBorders>
            <w:hideMark/>
          </w:tcPr>
          <w:p w14:paraId="51CBCB5B"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24549FD"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07341FEB" w14:textId="77777777" w:rsidR="006A623B" w:rsidRPr="006A623B" w:rsidRDefault="006A623B" w:rsidP="006A623B">
            <w:r w:rsidRPr="006A623B">
              <w:t>1070</w:t>
            </w:r>
          </w:p>
        </w:tc>
        <w:tc>
          <w:tcPr>
            <w:tcW w:w="0" w:type="auto"/>
            <w:tcBorders>
              <w:top w:val="single" w:sz="4" w:space="0" w:color="auto"/>
              <w:left w:val="single" w:sz="4" w:space="0" w:color="auto"/>
              <w:bottom w:val="single" w:sz="4" w:space="0" w:color="auto"/>
              <w:right w:val="single" w:sz="4" w:space="0" w:color="auto"/>
            </w:tcBorders>
            <w:hideMark/>
          </w:tcPr>
          <w:p w14:paraId="75B925E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AEFFD36"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43D1E8D8"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66DE7358"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7EFBDEBE" w14:textId="77777777" w:rsidR="006A623B" w:rsidRPr="006A623B" w:rsidRDefault="006A623B" w:rsidP="006A623B">
            <w:r w:rsidRPr="006A623B">
              <w:t>agreed</w:t>
            </w:r>
          </w:p>
        </w:tc>
      </w:tr>
      <w:tr w:rsidR="006A623B" w:rsidRPr="006A623B" w14:paraId="11BCF73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74E4210" w14:textId="77777777" w:rsidR="006A623B" w:rsidRPr="006A623B" w:rsidRDefault="006A623B" w:rsidP="006A623B">
            <w:r w:rsidRPr="006A623B">
              <w:t>C6-250251</w:t>
            </w:r>
          </w:p>
        </w:tc>
        <w:tc>
          <w:tcPr>
            <w:tcW w:w="0" w:type="auto"/>
            <w:tcBorders>
              <w:top w:val="single" w:sz="4" w:space="0" w:color="auto"/>
              <w:left w:val="single" w:sz="4" w:space="0" w:color="auto"/>
              <w:bottom w:val="single" w:sz="4" w:space="0" w:color="auto"/>
              <w:right w:val="single" w:sz="4" w:space="0" w:color="auto"/>
            </w:tcBorders>
            <w:hideMark/>
          </w:tcPr>
          <w:p w14:paraId="40494D5C"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57298B53"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6FD2E53D"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08B13931" w14:textId="77777777" w:rsidR="006A623B" w:rsidRPr="006A623B" w:rsidRDefault="006A623B" w:rsidP="006A623B">
            <w:r w:rsidRPr="006A623B">
              <w:t>1071</w:t>
            </w:r>
          </w:p>
        </w:tc>
        <w:tc>
          <w:tcPr>
            <w:tcW w:w="0" w:type="auto"/>
            <w:tcBorders>
              <w:top w:val="single" w:sz="4" w:space="0" w:color="auto"/>
              <w:left w:val="single" w:sz="4" w:space="0" w:color="auto"/>
              <w:bottom w:val="single" w:sz="4" w:space="0" w:color="auto"/>
              <w:right w:val="single" w:sz="4" w:space="0" w:color="auto"/>
            </w:tcBorders>
            <w:hideMark/>
          </w:tcPr>
          <w:p w14:paraId="11EBD329"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F1094E1"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5A2C2C11"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6BA36815"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76DCDAA6" w14:textId="77777777" w:rsidR="006A623B" w:rsidRPr="006A623B" w:rsidRDefault="006A623B" w:rsidP="006A623B">
            <w:r w:rsidRPr="006A623B">
              <w:t>revised</w:t>
            </w:r>
          </w:p>
        </w:tc>
      </w:tr>
      <w:tr w:rsidR="006A623B" w:rsidRPr="006A623B" w14:paraId="3A4D05D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965860D" w14:textId="77777777" w:rsidR="006A623B" w:rsidRPr="006A623B" w:rsidRDefault="006A623B" w:rsidP="006A623B">
            <w:r w:rsidRPr="006A623B">
              <w:t>C6-250343</w:t>
            </w:r>
          </w:p>
        </w:tc>
        <w:tc>
          <w:tcPr>
            <w:tcW w:w="0" w:type="auto"/>
            <w:tcBorders>
              <w:top w:val="single" w:sz="4" w:space="0" w:color="auto"/>
              <w:left w:val="single" w:sz="4" w:space="0" w:color="auto"/>
              <w:bottom w:val="single" w:sz="4" w:space="0" w:color="auto"/>
              <w:right w:val="single" w:sz="4" w:space="0" w:color="auto"/>
            </w:tcBorders>
            <w:hideMark/>
          </w:tcPr>
          <w:p w14:paraId="66D45E9D"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7C3E8838"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05FCCEB9"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4E9344C8" w14:textId="77777777" w:rsidR="006A623B" w:rsidRPr="006A623B" w:rsidRDefault="006A623B" w:rsidP="006A623B">
            <w:r w:rsidRPr="006A623B">
              <w:t>1071</w:t>
            </w:r>
          </w:p>
        </w:tc>
        <w:tc>
          <w:tcPr>
            <w:tcW w:w="0" w:type="auto"/>
            <w:tcBorders>
              <w:top w:val="single" w:sz="4" w:space="0" w:color="auto"/>
              <w:left w:val="single" w:sz="4" w:space="0" w:color="auto"/>
              <w:bottom w:val="single" w:sz="4" w:space="0" w:color="auto"/>
              <w:right w:val="single" w:sz="4" w:space="0" w:color="auto"/>
            </w:tcBorders>
            <w:hideMark/>
          </w:tcPr>
          <w:p w14:paraId="02C281A1"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7AF3B036"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71BC06B2"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559CDFA"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713FDEA3" w14:textId="77777777" w:rsidR="006A623B" w:rsidRPr="006A623B" w:rsidRDefault="006A623B" w:rsidP="006A623B">
            <w:r w:rsidRPr="006A623B">
              <w:t>noted</w:t>
            </w:r>
          </w:p>
        </w:tc>
      </w:tr>
      <w:tr w:rsidR="006A623B" w:rsidRPr="006A623B" w14:paraId="1BFDD68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7E6791A" w14:textId="77777777" w:rsidR="006A623B" w:rsidRPr="006A623B" w:rsidRDefault="006A623B" w:rsidP="006A623B">
            <w:r w:rsidRPr="006A623B">
              <w:t>C6-250252</w:t>
            </w:r>
          </w:p>
        </w:tc>
        <w:tc>
          <w:tcPr>
            <w:tcW w:w="0" w:type="auto"/>
            <w:tcBorders>
              <w:top w:val="single" w:sz="4" w:space="0" w:color="auto"/>
              <w:left w:val="single" w:sz="4" w:space="0" w:color="auto"/>
              <w:bottom w:val="single" w:sz="4" w:space="0" w:color="auto"/>
              <w:right w:val="single" w:sz="4" w:space="0" w:color="auto"/>
            </w:tcBorders>
            <w:hideMark/>
          </w:tcPr>
          <w:p w14:paraId="1FC0AC6B"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3DA353C5"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DD190AC"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2BA7E3BD" w14:textId="77777777" w:rsidR="006A623B" w:rsidRPr="006A623B" w:rsidRDefault="006A623B" w:rsidP="006A623B">
            <w:r w:rsidRPr="006A623B">
              <w:t>1072</w:t>
            </w:r>
          </w:p>
        </w:tc>
        <w:tc>
          <w:tcPr>
            <w:tcW w:w="0" w:type="auto"/>
            <w:tcBorders>
              <w:top w:val="single" w:sz="4" w:space="0" w:color="auto"/>
              <w:left w:val="single" w:sz="4" w:space="0" w:color="auto"/>
              <w:bottom w:val="single" w:sz="4" w:space="0" w:color="auto"/>
              <w:right w:val="single" w:sz="4" w:space="0" w:color="auto"/>
            </w:tcBorders>
            <w:hideMark/>
          </w:tcPr>
          <w:p w14:paraId="62D8878D"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7D5076A"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28A2328"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78739177"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04A07D91" w14:textId="77777777" w:rsidR="006A623B" w:rsidRPr="006A623B" w:rsidRDefault="006A623B" w:rsidP="006A623B">
            <w:r w:rsidRPr="006A623B">
              <w:t>revised</w:t>
            </w:r>
          </w:p>
        </w:tc>
      </w:tr>
      <w:tr w:rsidR="006A623B" w:rsidRPr="006A623B" w14:paraId="430D3EC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41CC5DF" w14:textId="77777777" w:rsidR="006A623B" w:rsidRPr="006A623B" w:rsidRDefault="006A623B" w:rsidP="006A623B">
            <w:r w:rsidRPr="006A623B">
              <w:t>C6-250344</w:t>
            </w:r>
          </w:p>
        </w:tc>
        <w:tc>
          <w:tcPr>
            <w:tcW w:w="0" w:type="auto"/>
            <w:tcBorders>
              <w:top w:val="single" w:sz="4" w:space="0" w:color="auto"/>
              <w:left w:val="single" w:sz="4" w:space="0" w:color="auto"/>
              <w:bottom w:val="single" w:sz="4" w:space="0" w:color="auto"/>
              <w:right w:val="single" w:sz="4" w:space="0" w:color="auto"/>
            </w:tcBorders>
            <w:hideMark/>
          </w:tcPr>
          <w:p w14:paraId="0EDFF65F"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40FB65D1"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077DCB76"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7FF31ABF" w14:textId="77777777" w:rsidR="006A623B" w:rsidRPr="006A623B" w:rsidRDefault="006A623B" w:rsidP="006A623B">
            <w:r w:rsidRPr="006A623B">
              <w:t>1072</w:t>
            </w:r>
          </w:p>
        </w:tc>
        <w:tc>
          <w:tcPr>
            <w:tcW w:w="0" w:type="auto"/>
            <w:tcBorders>
              <w:top w:val="single" w:sz="4" w:space="0" w:color="auto"/>
              <w:left w:val="single" w:sz="4" w:space="0" w:color="auto"/>
              <w:bottom w:val="single" w:sz="4" w:space="0" w:color="auto"/>
              <w:right w:val="single" w:sz="4" w:space="0" w:color="auto"/>
            </w:tcBorders>
            <w:hideMark/>
          </w:tcPr>
          <w:p w14:paraId="2C560A06"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7BCB4CB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14BD038"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147FBB01"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0335D3DC" w14:textId="77777777" w:rsidR="006A623B" w:rsidRPr="006A623B" w:rsidRDefault="006A623B" w:rsidP="006A623B">
            <w:r w:rsidRPr="006A623B">
              <w:t>withdrawn</w:t>
            </w:r>
          </w:p>
        </w:tc>
      </w:tr>
      <w:tr w:rsidR="006A623B" w:rsidRPr="006A623B" w14:paraId="38E7E38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E2DC69C" w14:textId="77777777" w:rsidR="006A623B" w:rsidRPr="006A623B" w:rsidRDefault="006A623B" w:rsidP="006A623B">
            <w:r w:rsidRPr="006A623B">
              <w:t>C6-250258</w:t>
            </w:r>
          </w:p>
        </w:tc>
        <w:tc>
          <w:tcPr>
            <w:tcW w:w="0" w:type="auto"/>
            <w:tcBorders>
              <w:top w:val="single" w:sz="4" w:space="0" w:color="auto"/>
              <w:left w:val="single" w:sz="4" w:space="0" w:color="auto"/>
              <w:bottom w:val="single" w:sz="4" w:space="0" w:color="auto"/>
              <w:right w:val="single" w:sz="4" w:space="0" w:color="auto"/>
            </w:tcBorders>
            <w:hideMark/>
          </w:tcPr>
          <w:p w14:paraId="6D29449B"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6339EAEA"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3FF5EF8B"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58F38DD9" w14:textId="77777777" w:rsidR="006A623B" w:rsidRPr="006A623B" w:rsidRDefault="006A623B" w:rsidP="006A623B">
            <w:r w:rsidRPr="006A623B">
              <w:t>1073</w:t>
            </w:r>
          </w:p>
        </w:tc>
        <w:tc>
          <w:tcPr>
            <w:tcW w:w="0" w:type="auto"/>
            <w:tcBorders>
              <w:top w:val="single" w:sz="4" w:space="0" w:color="auto"/>
              <w:left w:val="single" w:sz="4" w:space="0" w:color="auto"/>
              <w:bottom w:val="single" w:sz="4" w:space="0" w:color="auto"/>
              <w:right w:val="single" w:sz="4" w:space="0" w:color="auto"/>
            </w:tcBorders>
            <w:hideMark/>
          </w:tcPr>
          <w:p w14:paraId="12959C5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09AAB24"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8A44425"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0D6FE87"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2EF7F00" w14:textId="77777777" w:rsidR="006A623B" w:rsidRPr="006A623B" w:rsidRDefault="006A623B" w:rsidP="006A623B">
            <w:r w:rsidRPr="006A623B">
              <w:t>revised</w:t>
            </w:r>
          </w:p>
        </w:tc>
      </w:tr>
      <w:tr w:rsidR="006A623B" w:rsidRPr="006A623B" w14:paraId="4C833C2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310017E" w14:textId="77777777" w:rsidR="006A623B" w:rsidRPr="006A623B" w:rsidRDefault="006A623B" w:rsidP="006A623B">
            <w:r w:rsidRPr="006A623B">
              <w:t>C6-250299</w:t>
            </w:r>
          </w:p>
        </w:tc>
        <w:tc>
          <w:tcPr>
            <w:tcW w:w="0" w:type="auto"/>
            <w:tcBorders>
              <w:top w:val="single" w:sz="4" w:space="0" w:color="auto"/>
              <w:left w:val="single" w:sz="4" w:space="0" w:color="auto"/>
              <w:bottom w:val="single" w:sz="4" w:space="0" w:color="auto"/>
              <w:right w:val="single" w:sz="4" w:space="0" w:color="auto"/>
            </w:tcBorders>
            <w:hideMark/>
          </w:tcPr>
          <w:p w14:paraId="081614A5"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5222B78F"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8E8DCF1"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3870C3EC" w14:textId="77777777" w:rsidR="006A623B" w:rsidRPr="006A623B" w:rsidRDefault="006A623B" w:rsidP="006A623B">
            <w:r w:rsidRPr="006A623B">
              <w:t>1073</w:t>
            </w:r>
          </w:p>
        </w:tc>
        <w:tc>
          <w:tcPr>
            <w:tcW w:w="0" w:type="auto"/>
            <w:tcBorders>
              <w:top w:val="single" w:sz="4" w:space="0" w:color="auto"/>
              <w:left w:val="single" w:sz="4" w:space="0" w:color="auto"/>
              <w:bottom w:val="single" w:sz="4" w:space="0" w:color="auto"/>
              <w:right w:val="single" w:sz="4" w:space="0" w:color="auto"/>
            </w:tcBorders>
            <w:hideMark/>
          </w:tcPr>
          <w:p w14:paraId="5918FB51"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E6E3050"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4403764"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E99D85C"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2F0E23E1" w14:textId="77777777" w:rsidR="006A623B" w:rsidRPr="006A623B" w:rsidRDefault="006A623B" w:rsidP="006A623B">
            <w:r w:rsidRPr="006A623B">
              <w:t>revised</w:t>
            </w:r>
          </w:p>
        </w:tc>
      </w:tr>
      <w:tr w:rsidR="006A623B" w:rsidRPr="006A623B" w14:paraId="3DD03BF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1A6FCE7" w14:textId="77777777" w:rsidR="006A623B" w:rsidRPr="006A623B" w:rsidRDefault="006A623B" w:rsidP="006A623B">
            <w:r w:rsidRPr="006A623B">
              <w:t>C6-250316</w:t>
            </w:r>
          </w:p>
        </w:tc>
        <w:tc>
          <w:tcPr>
            <w:tcW w:w="0" w:type="auto"/>
            <w:tcBorders>
              <w:top w:val="single" w:sz="4" w:space="0" w:color="auto"/>
              <w:left w:val="single" w:sz="4" w:space="0" w:color="auto"/>
              <w:bottom w:val="single" w:sz="4" w:space="0" w:color="auto"/>
              <w:right w:val="single" w:sz="4" w:space="0" w:color="auto"/>
            </w:tcBorders>
            <w:hideMark/>
          </w:tcPr>
          <w:p w14:paraId="5E41233A"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03F144D6"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59EA7445"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127B738E" w14:textId="77777777" w:rsidR="006A623B" w:rsidRPr="006A623B" w:rsidRDefault="006A623B" w:rsidP="006A623B">
            <w:r w:rsidRPr="006A623B">
              <w:t>1073</w:t>
            </w:r>
          </w:p>
        </w:tc>
        <w:tc>
          <w:tcPr>
            <w:tcW w:w="0" w:type="auto"/>
            <w:tcBorders>
              <w:top w:val="single" w:sz="4" w:space="0" w:color="auto"/>
              <w:left w:val="single" w:sz="4" w:space="0" w:color="auto"/>
              <w:bottom w:val="single" w:sz="4" w:space="0" w:color="auto"/>
              <w:right w:val="single" w:sz="4" w:space="0" w:color="auto"/>
            </w:tcBorders>
            <w:hideMark/>
          </w:tcPr>
          <w:p w14:paraId="250CC510"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75F0AC4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D0F4710"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E260E19"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4F7B464" w14:textId="77777777" w:rsidR="006A623B" w:rsidRPr="006A623B" w:rsidRDefault="006A623B" w:rsidP="006A623B">
            <w:r w:rsidRPr="006A623B">
              <w:t>revised</w:t>
            </w:r>
          </w:p>
        </w:tc>
      </w:tr>
      <w:tr w:rsidR="006A623B" w:rsidRPr="006A623B" w14:paraId="4396922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8995230" w14:textId="77777777" w:rsidR="006A623B" w:rsidRPr="006A623B" w:rsidRDefault="006A623B" w:rsidP="006A623B">
            <w:r w:rsidRPr="006A623B">
              <w:t>C6-250336</w:t>
            </w:r>
          </w:p>
        </w:tc>
        <w:tc>
          <w:tcPr>
            <w:tcW w:w="0" w:type="auto"/>
            <w:tcBorders>
              <w:top w:val="single" w:sz="4" w:space="0" w:color="auto"/>
              <w:left w:val="single" w:sz="4" w:space="0" w:color="auto"/>
              <w:bottom w:val="single" w:sz="4" w:space="0" w:color="auto"/>
              <w:right w:val="single" w:sz="4" w:space="0" w:color="auto"/>
            </w:tcBorders>
            <w:hideMark/>
          </w:tcPr>
          <w:p w14:paraId="2CF2E503"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7D487B61"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60B22987"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2DF01276" w14:textId="77777777" w:rsidR="006A623B" w:rsidRPr="006A623B" w:rsidRDefault="006A623B" w:rsidP="006A623B">
            <w:r w:rsidRPr="006A623B">
              <w:t>1073</w:t>
            </w:r>
          </w:p>
        </w:tc>
        <w:tc>
          <w:tcPr>
            <w:tcW w:w="0" w:type="auto"/>
            <w:tcBorders>
              <w:top w:val="single" w:sz="4" w:space="0" w:color="auto"/>
              <w:left w:val="single" w:sz="4" w:space="0" w:color="auto"/>
              <w:bottom w:val="single" w:sz="4" w:space="0" w:color="auto"/>
              <w:right w:val="single" w:sz="4" w:space="0" w:color="auto"/>
            </w:tcBorders>
            <w:hideMark/>
          </w:tcPr>
          <w:p w14:paraId="6E00FA5A"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36914575"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E226F98"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A200F1C"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AF06670" w14:textId="77777777" w:rsidR="006A623B" w:rsidRPr="006A623B" w:rsidRDefault="006A623B" w:rsidP="006A623B">
            <w:r w:rsidRPr="006A623B">
              <w:t>agreed</w:t>
            </w:r>
          </w:p>
        </w:tc>
      </w:tr>
      <w:tr w:rsidR="006A623B" w:rsidRPr="006A623B" w14:paraId="73AF150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272D119" w14:textId="77777777" w:rsidR="006A623B" w:rsidRPr="006A623B" w:rsidRDefault="006A623B" w:rsidP="006A623B">
            <w:r w:rsidRPr="006A623B">
              <w:t>C6-250259</w:t>
            </w:r>
          </w:p>
        </w:tc>
        <w:tc>
          <w:tcPr>
            <w:tcW w:w="0" w:type="auto"/>
            <w:tcBorders>
              <w:top w:val="single" w:sz="4" w:space="0" w:color="auto"/>
              <w:left w:val="single" w:sz="4" w:space="0" w:color="auto"/>
              <w:bottom w:val="single" w:sz="4" w:space="0" w:color="auto"/>
              <w:right w:val="single" w:sz="4" w:space="0" w:color="auto"/>
            </w:tcBorders>
            <w:hideMark/>
          </w:tcPr>
          <w:p w14:paraId="09CC4C28"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7D92441E"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6F4C1C76"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55ECC93C" w14:textId="77777777" w:rsidR="006A623B" w:rsidRPr="006A623B" w:rsidRDefault="006A623B" w:rsidP="006A623B">
            <w:r w:rsidRPr="006A623B">
              <w:t>1074</w:t>
            </w:r>
          </w:p>
        </w:tc>
        <w:tc>
          <w:tcPr>
            <w:tcW w:w="0" w:type="auto"/>
            <w:tcBorders>
              <w:top w:val="single" w:sz="4" w:space="0" w:color="auto"/>
              <w:left w:val="single" w:sz="4" w:space="0" w:color="auto"/>
              <w:bottom w:val="single" w:sz="4" w:space="0" w:color="auto"/>
              <w:right w:val="single" w:sz="4" w:space="0" w:color="auto"/>
            </w:tcBorders>
            <w:hideMark/>
          </w:tcPr>
          <w:p w14:paraId="77F0F210"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18345E6"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541D6C95"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07DB7CDB"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A51802E" w14:textId="77777777" w:rsidR="006A623B" w:rsidRPr="006A623B" w:rsidRDefault="006A623B" w:rsidP="006A623B">
            <w:r w:rsidRPr="006A623B">
              <w:t>revised</w:t>
            </w:r>
          </w:p>
        </w:tc>
      </w:tr>
      <w:tr w:rsidR="006A623B" w:rsidRPr="006A623B" w14:paraId="7A180AF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EC7008B" w14:textId="77777777" w:rsidR="006A623B" w:rsidRPr="006A623B" w:rsidRDefault="006A623B" w:rsidP="006A623B">
            <w:r w:rsidRPr="006A623B">
              <w:t>C6-250300</w:t>
            </w:r>
          </w:p>
        </w:tc>
        <w:tc>
          <w:tcPr>
            <w:tcW w:w="0" w:type="auto"/>
            <w:tcBorders>
              <w:top w:val="single" w:sz="4" w:space="0" w:color="auto"/>
              <w:left w:val="single" w:sz="4" w:space="0" w:color="auto"/>
              <w:bottom w:val="single" w:sz="4" w:space="0" w:color="auto"/>
              <w:right w:val="single" w:sz="4" w:space="0" w:color="auto"/>
            </w:tcBorders>
            <w:hideMark/>
          </w:tcPr>
          <w:p w14:paraId="536C9B27"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08890C06"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0C9F0864"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4C119F5F" w14:textId="77777777" w:rsidR="006A623B" w:rsidRPr="006A623B" w:rsidRDefault="006A623B" w:rsidP="006A623B">
            <w:r w:rsidRPr="006A623B">
              <w:t>1074</w:t>
            </w:r>
          </w:p>
        </w:tc>
        <w:tc>
          <w:tcPr>
            <w:tcW w:w="0" w:type="auto"/>
            <w:tcBorders>
              <w:top w:val="single" w:sz="4" w:space="0" w:color="auto"/>
              <w:left w:val="single" w:sz="4" w:space="0" w:color="auto"/>
              <w:bottom w:val="single" w:sz="4" w:space="0" w:color="auto"/>
              <w:right w:val="single" w:sz="4" w:space="0" w:color="auto"/>
            </w:tcBorders>
            <w:hideMark/>
          </w:tcPr>
          <w:p w14:paraId="5B1BDE72"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57319A92"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2503C71B"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1CFA182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17D2C44" w14:textId="77777777" w:rsidR="006A623B" w:rsidRPr="006A623B" w:rsidRDefault="006A623B" w:rsidP="006A623B">
            <w:r w:rsidRPr="006A623B">
              <w:t>revised</w:t>
            </w:r>
          </w:p>
        </w:tc>
      </w:tr>
      <w:tr w:rsidR="006A623B" w:rsidRPr="006A623B" w14:paraId="6D3A880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7696C8B" w14:textId="77777777" w:rsidR="006A623B" w:rsidRPr="006A623B" w:rsidRDefault="006A623B" w:rsidP="006A623B">
            <w:r w:rsidRPr="006A623B">
              <w:t>C6-250317</w:t>
            </w:r>
          </w:p>
        </w:tc>
        <w:tc>
          <w:tcPr>
            <w:tcW w:w="0" w:type="auto"/>
            <w:tcBorders>
              <w:top w:val="single" w:sz="4" w:space="0" w:color="auto"/>
              <w:left w:val="single" w:sz="4" w:space="0" w:color="auto"/>
              <w:bottom w:val="single" w:sz="4" w:space="0" w:color="auto"/>
              <w:right w:val="single" w:sz="4" w:space="0" w:color="auto"/>
            </w:tcBorders>
            <w:hideMark/>
          </w:tcPr>
          <w:p w14:paraId="7275B6A2"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28EC5027"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0CCB9FD8"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7ABFD35E" w14:textId="77777777" w:rsidR="006A623B" w:rsidRPr="006A623B" w:rsidRDefault="006A623B" w:rsidP="006A623B">
            <w:r w:rsidRPr="006A623B">
              <w:t>1074</w:t>
            </w:r>
          </w:p>
        </w:tc>
        <w:tc>
          <w:tcPr>
            <w:tcW w:w="0" w:type="auto"/>
            <w:tcBorders>
              <w:top w:val="single" w:sz="4" w:space="0" w:color="auto"/>
              <w:left w:val="single" w:sz="4" w:space="0" w:color="auto"/>
              <w:bottom w:val="single" w:sz="4" w:space="0" w:color="auto"/>
              <w:right w:val="single" w:sz="4" w:space="0" w:color="auto"/>
            </w:tcBorders>
            <w:hideMark/>
          </w:tcPr>
          <w:p w14:paraId="2C1CBC4E"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6570B940"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307FBFF1"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2FF34569"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22BAA437" w14:textId="77777777" w:rsidR="006A623B" w:rsidRPr="006A623B" w:rsidRDefault="006A623B" w:rsidP="006A623B">
            <w:r w:rsidRPr="006A623B">
              <w:t>revised</w:t>
            </w:r>
          </w:p>
        </w:tc>
      </w:tr>
      <w:tr w:rsidR="006A623B" w:rsidRPr="006A623B" w14:paraId="4FA4AED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98066C7" w14:textId="77777777" w:rsidR="006A623B" w:rsidRPr="006A623B" w:rsidRDefault="006A623B" w:rsidP="006A623B">
            <w:r w:rsidRPr="006A623B">
              <w:lastRenderedPageBreak/>
              <w:t>C6-250337</w:t>
            </w:r>
          </w:p>
        </w:tc>
        <w:tc>
          <w:tcPr>
            <w:tcW w:w="0" w:type="auto"/>
            <w:tcBorders>
              <w:top w:val="single" w:sz="4" w:space="0" w:color="auto"/>
              <w:left w:val="single" w:sz="4" w:space="0" w:color="auto"/>
              <w:bottom w:val="single" w:sz="4" w:space="0" w:color="auto"/>
              <w:right w:val="single" w:sz="4" w:space="0" w:color="auto"/>
            </w:tcBorders>
            <w:hideMark/>
          </w:tcPr>
          <w:p w14:paraId="4DF3C705"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1C26E5DB"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B4CD0A3"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6CECBB07" w14:textId="77777777" w:rsidR="006A623B" w:rsidRPr="006A623B" w:rsidRDefault="006A623B" w:rsidP="006A623B">
            <w:r w:rsidRPr="006A623B">
              <w:t>1074</w:t>
            </w:r>
          </w:p>
        </w:tc>
        <w:tc>
          <w:tcPr>
            <w:tcW w:w="0" w:type="auto"/>
            <w:tcBorders>
              <w:top w:val="single" w:sz="4" w:space="0" w:color="auto"/>
              <w:left w:val="single" w:sz="4" w:space="0" w:color="auto"/>
              <w:bottom w:val="single" w:sz="4" w:space="0" w:color="auto"/>
              <w:right w:val="single" w:sz="4" w:space="0" w:color="auto"/>
            </w:tcBorders>
            <w:hideMark/>
          </w:tcPr>
          <w:p w14:paraId="50CFF620"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552209C2"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15DD330B"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61FBDF1F"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6AB95F6" w14:textId="77777777" w:rsidR="006A623B" w:rsidRPr="006A623B" w:rsidRDefault="006A623B" w:rsidP="006A623B">
            <w:r w:rsidRPr="006A623B">
              <w:t>agreed</w:t>
            </w:r>
          </w:p>
        </w:tc>
      </w:tr>
      <w:tr w:rsidR="006A623B" w:rsidRPr="006A623B" w14:paraId="3E4F208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BD4824F" w14:textId="77777777" w:rsidR="006A623B" w:rsidRPr="006A623B" w:rsidRDefault="006A623B" w:rsidP="006A623B">
            <w:r w:rsidRPr="006A623B">
              <w:t>C6-250274</w:t>
            </w:r>
          </w:p>
        </w:tc>
        <w:tc>
          <w:tcPr>
            <w:tcW w:w="0" w:type="auto"/>
            <w:tcBorders>
              <w:top w:val="single" w:sz="4" w:space="0" w:color="auto"/>
              <w:left w:val="single" w:sz="4" w:space="0" w:color="auto"/>
              <w:bottom w:val="single" w:sz="4" w:space="0" w:color="auto"/>
              <w:right w:val="single" w:sz="4" w:space="0" w:color="auto"/>
            </w:tcBorders>
            <w:hideMark/>
          </w:tcPr>
          <w:p w14:paraId="22981BD8" w14:textId="77777777" w:rsidR="006A623B" w:rsidRPr="006A623B" w:rsidRDefault="006A623B" w:rsidP="006A623B">
            <w:r w:rsidRPr="006A623B">
              <w:t>Update DF5G_ProSe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4070ECC9"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4738A127"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628B2F9B" w14:textId="77777777" w:rsidR="006A623B" w:rsidRPr="006A623B" w:rsidRDefault="006A623B" w:rsidP="006A623B">
            <w:r w:rsidRPr="006A623B">
              <w:t>1075</w:t>
            </w:r>
          </w:p>
        </w:tc>
        <w:tc>
          <w:tcPr>
            <w:tcW w:w="0" w:type="auto"/>
            <w:tcBorders>
              <w:top w:val="single" w:sz="4" w:space="0" w:color="auto"/>
              <w:left w:val="single" w:sz="4" w:space="0" w:color="auto"/>
              <w:bottom w:val="single" w:sz="4" w:space="0" w:color="auto"/>
              <w:right w:val="single" w:sz="4" w:space="0" w:color="auto"/>
            </w:tcBorders>
            <w:hideMark/>
          </w:tcPr>
          <w:p w14:paraId="10AE305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5823E93"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70A73842"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A263848" w14:textId="77777777" w:rsidR="006A623B" w:rsidRPr="006A623B" w:rsidRDefault="006A623B" w:rsidP="006A623B">
            <w:r w:rsidRPr="006A623B">
              <w:t>5G_ProSe_Ph3</w:t>
            </w:r>
          </w:p>
        </w:tc>
        <w:tc>
          <w:tcPr>
            <w:tcW w:w="0" w:type="auto"/>
            <w:tcBorders>
              <w:top w:val="single" w:sz="4" w:space="0" w:color="auto"/>
              <w:left w:val="single" w:sz="4" w:space="0" w:color="auto"/>
              <w:bottom w:val="single" w:sz="4" w:space="0" w:color="auto"/>
              <w:right w:val="single" w:sz="4" w:space="0" w:color="auto"/>
            </w:tcBorders>
            <w:hideMark/>
          </w:tcPr>
          <w:p w14:paraId="074A0930" w14:textId="77777777" w:rsidR="006A623B" w:rsidRPr="006A623B" w:rsidRDefault="006A623B" w:rsidP="006A623B">
            <w:r w:rsidRPr="006A623B">
              <w:t>revised</w:t>
            </w:r>
          </w:p>
        </w:tc>
      </w:tr>
      <w:tr w:rsidR="006A623B" w:rsidRPr="006A623B" w14:paraId="76F08B7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CA077D8" w14:textId="77777777" w:rsidR="006A623B" w:rsidRPr="006A623B" w:rsidRDefault="006A623B" w:rsidP="006A623B">
            <w:r w:rsidRPr="006A623B">
              <w:t>C6-250312</w:t>
            </w:r>
          </w:p>
        </w:tc>
        <w:tc>
          <w:tcPr>
            <w:tcW w:w="0" w:type="auto"/>
            <w:tcBorders>
              <w:top w:val="single" w:sz="4" w:space="0" w:color="auto"/>
              <w:left w:val="single" w:sz="4" w:space="0" w:color="auto"/>
              <w:bottom w:val="single" w:sz="4" w:space="0" w:color="auto"/>
              <w:right w:val="single" w:sz="4" w:space="0" w:color="auto"/>
            </w:tcBorders>
            <w:hideMark/>
          </w:tcPr>
          <w:p w14:paraId="33228345" w14:textId="77777777" w:rsidR="006A623B" w:rsidRPr="006A623B" w:rsidRDefault="006A623B" w:rsidP="006A623B">
            <w:r w:rsidRPr="006A623B">
              <w:t>Update DF5G_ProSe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4E12B3D3"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3E89839D"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3C8AEF55" w14:textId="77777777" w:rsidR="006A623B" w:rsidRPr="006A623B" w:rsidRDefault="006A623B" w:rsidP="006A623B">
            <w:r w:rsidRPr="006A623B">
              <w:t>1075</w:t>
            </w:r>
          </w:p>
        </w:tc>
        <w:tc>
          <w:tcPr>
            <w:tcW w:w="0" w:type="auto"/>
            <w:tcBorders>
              <w:top w:val="single" w:sz="4" w:space="0" w:color="auto"/>
              <w:left w:val="single" w:sz="4" w:space="0" w:color="auto"/>
              <w:bottom w:val="single" w:sz="4" w:space="0" w:color="auto"/>
              <w:right w:val="single" w:sz="4" w:space="0" w:color="auto"/>
            </w:tcBorders>
            <w:hideMark/>
          </w:tcPr>
          <w:p w14:paraId="390C6CCA"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CB66437"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6C2F5BDB"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FE3E481" w14:textId="77777777" w:rsidR="006A623B" w:rsidRPr="006A623B" w:rsidRDefault="006A623B" w:rsidP="006A623B">
            <w:r w:rsidRPr="006A623B">
              <w:t>5G_ProSe_Ph3</w:t>
            </w:r>
          </w:p>
        </w:tc>
        <w:tc>
          <w:tcPr>
            <w:tcW w:w="0" w:type="auto"/>
            <w:tcBorders>
              <w:top w:val="single" w:sz="4" w:space="0" w:color="auto"/>
              <w:left w:val="single" w:sz="4" w:space="0" w:color="auto"/>
              <w:bottom w:val="single" w:sz="4" w:space="0" w:color="auto"/>
              <w:right w:val="single" w:sz="4" w:space="0" w:color="auto"/>
            </w:tcBorders>
            <w:hideMark/>
          </w:tcPr>
          <w:p w14:paraId="14C22420" w14:textId="77777777" w:rsidR="006A623B" w:rsidRPr="006A623B" w:rsidRDefault="006A623B" w:rsidP="006A623B">
            <w:r w:rsidRPr="006A623B">
              <w:t>agreed</w:t>
            </w:r>
          </w:p>
        </w:tc>
      </w:tr>
      <w:tr w:rsidR="006A623B" w:rsidRPr="006A623B" w14:paraId="25C57DC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522EB50" w14:textId="77777777" w:rsidR="006A623B" w:rsidRPr="006A623B" w:rsidRDefault="006A623B" w:rsidP="006A623B">
            <w:r w:rsidRPr="006A623B">
              <w:t>C6-250275</w:t>
            </w:r>
          </w:p>
        </w:tc>
        <w:tc>
          <w:tcPr>
            <w:tcW w:w="0" w:type="auto"/>
            <w:tcBorders>
              <w:top w:val="single" w:sz="4" w:space="0" w:color="auto"/>
              <w:left w:val="single" w:sz="4" w:space="0" w:color="auto"/>
              <w:bottom w:val="single" w:sz="4" w:space="0" w:color="auto"/>
              <w:right w:val="single" w:sz="4" w:space="0" w:color="auto"/>
            </w:tcBorders>
            <w:hideMark/>
          </w:tcPr>
          <w:p w14:paraId="27AA0D71" w14:textId="77777777" w:rsidR="006A623B" w:rsidRPr="006A623B" w:rsidRDefault="006A623B" w:rsidP="006A623B">
            <w:r w:rsidRPr="006A623B">
              <w:t xml:space="preserve">Update 5G </w:t>
            </w:r>
            <w:proofErr w:type="spellStart"/>
            <w:r w:rsidRPr="006A623B">
              <w:t>ProSe</w:t>
            </w:r>
            <w:proofErr w:type="spellEnd"/>
            <w:r w:rsidRPr="006A623B">
              <w:t xml:space="preserve"> related procedures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41D2766D"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42160D49"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6308939E" w14:textId="77777777" w:rsidR="006A623B" w:rsidRPr="006A623B" w:rsidRDefault="006A623B" w:rsidP="006A623B">
            <w:r w:rsidRPr="006A623B">
              <w:t>1076</w:t>
            </w:r>
          </w:p>
        </w:tc>
        <w:tc>
          <w:tcPr>
            <w:tcW w:w="0" w:type="auto"/>
            <w:tcBorders>
              <w:top w:val="single" w:sz="4" w:space="0" w:color="auto"/>
              <w:left w:val="single" w:sz="4" w:space="0" w:color="auto"/>
              <w:bottom w:val="single" w:sz="4" w:space="0" w:color="auto"/>
              <w:right w:val="single" w:sz="4" w:space="0" w:color="auto"/>
            </w:tcBorders>
            <w:hideMark/>
          </w:tcPr>
          <w:p w14:paraId="5B13F60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7D25E62"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4C7BA866"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3EF81FE1" w14:textId="77777777" w:rsidR="006A623B" w:rsidRPr="006A623B" w:rsidRDefault="006A623B" w:rsidP="006A623B">
            <w:r w:rsidRPr="006A623B">
              <w:t>5G_ProSe_Ph3</w:t>
            </w:r>
          </w:p>
        </w:tc>
        <w:tc>
          <w:tcPr>
            <w:tcW w:w="0" w:type="auto"/>
            <w:tcBorders>
              <w:top w:val="single" w:sz="4" w:space="0" w:color="auto"/>
              <w:left w:val="single" w:sz="4" w:space="0" w:color="auto"/>
              <w:bottom w:val="single" w:sz="4" w:space="0" w:color="auto"/>
              <w:right w:val="single" w:sz="4" w:space="0" w:color="auto"/>
            </w:tcBorders>
            <w:hideMark/>
          </w:tcPr>
          <w:p w14:paraId="4FEBD7E0" w14:textId="77777777" w:rsidR="006A623B" w:rsidRPr="006A623B" w:rsidRDefault="006A623B" w:rsidP="006A623B">
            <w:r w:rsidRPr="006A623B">
              <w:t>merged</w:t>
            </w:r>
          </w:p>
        </w:tc>
      </w:tr>
      <w:tr w:rsidR="006A623B" w:rsidRPr="006A623B" w14:paraId="040AB97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475EC45" w14:textId="77777777" w:rsidR="006A623B" w:rsidRPr="006A623B" w:rsidRDefault="006A623B" w:rsidP="006A623B">
            <w:r w:rsidRPr="006A623B">
              <w:t>C6-250288</w:t>
            </w:r>
          </w:p>
        </w:tc>
        <w:tc>
          <w:tcPr>
            <w:tcW w:w="0" w:type="auto"/>
            <w:tcBorders>
              <w:top w:val="single" w:sz="4" w:space="0" w:color="auto"/>
              <w:left w:val="single" w:sz="4" w:space="0" w:color="auto"/>
              <w:bottom w:val="single" w:sz="4" w:space="0" w:color="auto"/>
              <w:right w:val="single" w:sz="4" w:space="0" w:color="auto"/>
            </w:tcBorders>
            <w:hideMark/>
          </w:tcPr>
          <w:p w14:paraId="5AF5CB69"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22896BC4"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0CF7F1E8"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1F08117F" w14:textId="77777777" w:rsidR="006A623B" w:rsidRPr="006A623B" w:rsidRDefault="006A623B" w:rsidP="006A623B">
            <w:r w:rsidRPr="006A623B">
              <w:t>1077</w:t>
            </w:r>
          </w:p>
        </w:tc>
        <w:tc>
          <w:tcPr>
            <w:tcW w:w="0" w:type="auto"/>
            <w:tcBorders>
              <w:top w:val="single" w:sz="4" w:space="0" w:color="auto"/>
              <w:left w:val="single" w:sz="4" w:space="0" w:color="auto"/>
              <w:bottom w:val="single" w:sz="4" w:space="0" w:color="auto"/>
              <w:right w:val="single" w:sz="4" w:space="0" w:color="auto"/>
            </w:tcBorders>
            <w:hideMark/>
          </w:tcPr>
          <w:p w14:paraId="1394022B"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023D49C"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69A025DB"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FD943CF" w14:textId="77777777" w:rsidR="006A623B" w:rsidRPr="006A623B" w:rsidRDefault="006A623B" w:rsidP="006A623B">
            <w:r w:rsidRPr="006A623B">
              <w:t>TEI19, Crypto_f5**</w:t>
            </w:r>
          </w:p>
        </w:tc>
        <w:tc>
          <w:tcPr>
            <w:tcW w:w="0" w:type="auto"/>
            <w:tcBorders>
              <w:top w:val="single" w:sz="4" w:space="0" w:color="auto"/>
              <w:left w:val="single" w:sz="4" w:space="0" w:color="auto"/>
              <w:bottom w:val="single" w:sz="4" w:space="0" w:color="auto"/>
              <w:right w:val="single" w:sz="4" w:space="0" w:color="auto"/>
            </w:tcBorders>
            <w:hideMark/>
          </w:tcPr>
          <w:p w14:paraId="0D0B42B4" w14:textId="77777777" w:rsidR="006A623B" w:rsidRPr="006A623B" w:rsidRDefault="006A623B" w:rsidP="006A623B">
            <w:r w:rsidRPr="006A623B">
              <w:t>revised</w:t>
            </w:r>
          </w:p>
        </w:tc>
      </w:tr>
      <w:tr w:rsidR="006A623B" w:rsidRPr="006A623B" w14:paraId="260011F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A794440" w14:textId="77777777" w:rsidR="006A623B" w:rsidRPr="006A623B" w:rsidRDefault="006A623B" w:rsidP="006A623B">
            <w:r w:rsidRPr="006A623B">
              <w:t>C6-250310</w:t>
            </w:r>
          </w:p>
        </w:tc>
        <w:tc>
          <w:tcPr>
            <w:tcW w:w="0" w:type="auto"/>
            <w:tcBorders>
              <w:top w:val="single" w:sz="4" w:space="0" w:color="auto"/>
              <w:left w:val="single" w:sz="4" w:space="0" w:color="auto"/>
              <w:bottom w:val="single" w:sz="4" w:space="0" w:color="auto"/>
              <w:right w:val="single" w:sz="4" w:space="0" w:color="auto"/>
            </w:tcBorders>
            <w:hideMark/>
          </w:tcPr>
          <w:p w14:paraId="093C0C11"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5FA7A038"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CBA7F74"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59B84953" w14:textId="77777777" w:rsidR="006A623B" w:rsidRPr="006A623B" w:rsidRDefault="006A623B" w:rsidP="006A623B">
            <w:r w:rsidRPr="006A623B">
              <w:t>1077</w:t>
            </w:r>
          </w:p>
        </w:tc>
        <w:tc>
          <w:tcPr>
            <w:tcW w:w="0" w:type="auto"/>
            <w:tcBorders>
              <w:top w:val="single" w:sz="4" w:space="0" w:color="auto"/>
              <w:left w:val="single" w:sz="4" w:space="0" w:color="auto"/>
              <w:bottom w:val="single" w:sz="4" w:space="0" w:color="auto"/>
              <w:right w:val="single" w:sz="4" w:space="0" w:color="auto"/>
            </w:tcBorders>
            <w:hideMark/>
          </w:tcPr>
          <w:p w14:paraId="0DE1DA3C"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C7DE48C"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74B5A3E6"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75DB4F9" w14:textId="77777777" w:rsidR="006A623B" w:rsidRPr="006A623B" w:rsidRDefault="006A623B" w:rsidP="006A623B">
            <w:r w:rsidRPr="006A623B">
              <w:t>TEI19, Crypto_f5**</w:t>
            </w:r>
          </w:p>
        </w:tc>
        <w:tc>
          <w:tcPr>
            <w:tcW w:w="0" w:type="auto"/>
            <w:tcBorders>
              <w:top w:val="single" w:sz="4" w:space="0" w:color="auto"/>
              <w:left w:val="single" w:sz="4" w:space="0" w:color="auto"/>
              <w:bottom w:val="single" w:sz="4" w:space="0" w:color="auto"/>
              <w:right w:val="single" w:sz="4" w:space="0" w:color="auto"/>
            </w:tcBorders>
            <w:hideMark/>
          </w:tcPr>
          <w:p w14:paraId="60F4AF90" w14:textId="77777777" w:rsidR="006A623B" w:rsidRPr="006A623B" w:rsidRDefault="006A623B" w:rsidP="006A623B">
            <w:r w:rsidRPr="006A623B">
              <w:t>agreed</w:t>
            </w:r>
          </w:p>
        </w:tc>
      </w:tr>
      <w:tr w:rsidR="006A623B" w:rsidRPr="006A623B" w14:paraId="2ED87FD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BBCE9DE" w14:textId="77777777" w:rsidR="006A623B" w:rsidRPr="006A623B" w:rsidRDefault="006A623B" w:rsidP="006A623B">
            <w:r w:rsidRPr="006A623B">
              <w:t>C6-250226</w:t>
            </w:r>
          </w:p>
        </w:tc>
        <w:tc>
          <w:tcPr>
            <w:tcW w:w="0" w:type="auto"/>
            <w:tcBorders>
              <w:top w:val="single" w:sz="4" w:space="0" w:color="auto"/>
              <w:left w:val="single" w:sz="4" w:space="0" w:color="auto"/>
              <w:bottom w:val="single" w:sz="4" w:space="0" w:color="auto"/>
              <w:right w:val="single" w:sz="4" w:space="0" w:color="auto"/>
            </w:tcBorders>
            <w:hideMark/>
          </w:tcPr>
          <w:p w14:paraId="4964E701" w14:textId="77777777" w:rsidR="006A623B" w:rsidRPr="006A623B" w:rsidRDefault="006A623B" w:rsidP="006A623B">
            <w:r w:rsidRPr="006A623B">
              <w:t>Addition of NG-RAN Tracking Area Identification (TAI) list Identifier tag in clause 9.3</w:t>
            </w:r>
          </w:p>
        </w:tc>
        <w:tc>
          <w:tcPr>
            <w:tcW w:w="0" w:type="auto"/>
            <w:tcBorders>
              <w:top w:val="single" w:sz="4" w:space="0" w:color="auto"/>
              <w:left w:val="single" w:sz="4" w:space="0" w:color="auto"/>
              <w:bottom w:val="single" w:sz="4" w:space="0" w:color="auto"/>
              <w:right w:val="single" w:sz="4" w:space="0" w:color="auto"/>
            </w:tcBorders>
            <w:hideMark/>
          </w:tcPr>
          <w:p w14:paraId="3EFEE6DB" w14:textId="77777777" w:rsidR="006A623B" w:rsidRPr="006A623B" w:rsidRDefault="006A623B" w:rsidP="006A623B">
            <w:r w:rsidRPr="006A623B">
              <w:t>MediaTek Inc., THALES</w:t>
            </w:r>
          </w:p>
        </w:tc>
        <w:tc>
          <w:tcPr>
            <w:tcW w:w="0" w:type="auto"/>
            <w:tcBorders>
              <w:top w:val="single" w:sz="4" w:space="0" w:color="auto"/>
              <w:left w:val="single" w:sz="4" w:space="0" w:color="auto"/>
              <w:bottom w:val="single" w:sz="4" w:space="0" w:color="auto"/>
              <w:right w:val="single" w:sz="4" w:space="0" w:color="auto"/>
            </w:tcBorders>
            <w:hideMark/>
          </w:tcPr>
          <w:p w14:paraId="53EB4310"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03789F0C" w14:textId="77777777" w:rsidR="006A623B" w:rsidRPr="006A623B" w:rsidRDefault="006A623B" w:rsidP="006A623B">
            <w:r w:rsidRPr="006A623B">
              <w:t>0859</w:t>
            </w:r>
          </w:p>
        </w:tc>
        <w:tc>
          <w:tcPr>
            <w:tcW w:w="0" w:type="auto"/>
            <w:tcBorders>
              <w:top w:val="single" w:sz="4" w:space="0" w:color="auto"/>
              <w:left w:val="single" w:sz="4" w:space="0" w:color="auto"/>
              <w:bottom w:val="single" w:sz="4" w:space="0" w:color="auto"/>
              <w:right w:val="single" w:sz="4" w:space="0" w:color="auto"/>
            </w:tcBorders>
            <w:hideMark/>
          </w:tcPr>
          <w:p w14:paraId="457A47DB"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F2374BF"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0E42BB93"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122B75E"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1BE15722" w14:textId="77777777" w:rsidR="006A623B" w:rsidRPr="006A623B" w:rsidRDefault="006A623B" w:rsidP="006A623B">
            <w:r w:rsidRPr="006A623B">
              <w:t>revised</w:t>
            </w:r>
          </w:p>
        </w:tc>
      </w:tr>
      <w:tr w:rsidR="006A623B" w:rsidRPr="006A623B" w14:paraId="6E71C3F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2ADB97E" w14:textId="77777777" w:rsidR="006A623B" w:rsidRPr="006A623B" w:rsidRDefault="006A623B" w:rsidP="006A623B">
            <w:r w:rsidRPr="006A623B">
              <w:t>C6-250309</w:t>
            </w:r>
          </w:p>
        </w:tc>
        <w:tc>
          <w:tcPr>
            <w:tcW w:w="0" w:type="auto"/>
            <w:tcBorders>
              <w:top w:val="single" w:sz="4" w:space="0" w:color="auto"/>
              <w:left w:val="single" w:sz="4" w:space="0" w:color="auto"/>
              <w:bottom w:val="single" w:sz="4" w:space="0" w:color="auto"/>
              <w:right w:val="single" w:sz="4" w:space="0" w:color="auto"/>
            </w:tcBorders>
            <w:hideMark/>
          </w:tcPr>
          <w:p w14:paraId="1DB1F4D0" w14:textId="77777777" w:rsidR="006A623B" w:rsidRPr="006A623B" w:rsidRDefault="006A623B" w:rsidP="006A623B">
            <w:r w:rsidRPr="006A623B">
              <w:t>Addition of NG-RAN Tracking Area Identification (TAI) list Identifier tag in clause 9.3</w:t>
            </w:r>
          </w:p>
        </w:tc>
        <w:tc>
          <w:tcPr>
            <w:tcW w:w="0" w:type="auto"/>
            <w:tcBorders>
              <w:top w:val="single" w:sz="4" w:space="0" w:color="auto"/>
              <w:left w:val="single" w:sz="4" w:space="0" w:color="auto"/>
              <w:bottom w:val="single" w:sz="4" w:space="0" w:color="auto"/>
              <w:right w:val="single" w:sz="4" w:space="0" w:color="auto"/>
            </w:tcBorders>
            <w:hideMark/>
          </w:tcPr>
          <w:p w14:paraId="4F098177" w14:textId="77777777" w:rsidR="006A623B" w:rsidRPr="006A623B" w:rsidRDefault="006A623B" w:rsidP="006A623B">
            <w:r w:rsidRPr="006A623B">
              <w:t>MediaTek Inc., THALES</w:t>
            </w:r>
          </w:p>
        </w:tc>
        <w:tc>
          <w:tcPr>
            <w:tcW w:w="0" w:type="auto"/>
            <w:tcBorders>
              <w:top w:val="single" w:sz="4" w:space="0" w:color="auto"/>
              <w:left w:val="single" w:sz="4" w:space="0" w:color="auto"/>
              <w:bottom w:val="single" w:sz="4" w:space="0" w:color="auto"/>
              <w:right w:val="single" w:sz="4" w:space="0" w:color="auto"/>
            </w:tcBorders>
            <w:hideMark/>
          </w:tcPr>
          <w:p w14:paraId="3AB88B05"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54BA2205" w14:textId="77777777" w:rsidR="006A623B" w:rsidRPr="006A623B" w:rsidRDefault="006A623B" w:rsidP="006A623B">
            <w:r w:rsidRPr="006A623B">
              <w:t>0859</w:t>
            </w:r>
          </w:p>
        </w:tc>
        <w:tc>
          <w:tcPr>
            <w:tcW w:w="0" w:type="auto"/>
            <w:tcBorders>
              <w:top w:val="single" w:sz="4" w:space="0" w:color="auto"/>
              <w:left w:val="single" w:sz="4" w:space="0" w:color="auto"/>
              <w:bottom w:val="single" w:sz="4" w:space="0" w:color="auto"/>
              <w:right w:val="single" w:sz="4" w:space="0" w:color="auto"/>
            </w:tcBorders>
            <w:hideMark/>
          </w:tcPr>
          <w:p w14:paraId="03B8068B"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45DFA51D"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2FCE203A"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11B730FB"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3BDED3D7" w14:textId="77777777" w:rsidR="006A623B" w:rsidRPr="006A623B" w:rsidRDefault="006A623B" w:rsidP="006A623B">
            <w:r w:rsidRPr="006A623B">
              <w:t>agreed</w:t>
            </w:r>
          </w:p>
        </w:tc>
      </w:tr>
      <w:tr w:rsidR="006A623B" w:rsidRPr="006A623B" w14:paraId="1C5E2EE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D777A94" w14:textId="77777777" w:rsidR="006A623B" w:rsidRPr="006A623B" w:rsidRDefault="006A623B" w:rsidP="006A623B">
            <w:r w:rsidRPr="006A623B">
              <w:t>C6-250227</w:t>
            </w:r>
          </w:p>
        </w:tc>
        <w:tc>
          <w:tcPr>
            <w:tcW w:w="0" w:type="auto"/>
            <w:tcBorders>
              <w:top w:val="single" w:sz="4" w:space="0" w:color="auto"/>
              <w:left w:val="single" w:sz="4" w:space="0" w:color="auto"/>
              <w:bottom w:val="single" w:sz="4" w:space="0" w:color="auto"/>
              <w:right w:val="single" w:sz="4" w:space="0" w:color="auto"/>
            </w:tcBorders>
            <w:hideMark/>
          </w:tcPr>
          <w:p w14:paraId="0BA63AE3" w14:textId="77777777" w:rsidR="006A623B" w:rsidRPr="006A623B" w:rsidRDefault="006A623B" w:rsidP="006A623B">
            <w:r w:rsidRPr="006A623B">
              <w:t>Update E-UTRAN Tracking Area Identification (TAI) list Identifier tag and NG-RAN Tracking Area Identification (TAI) list Identifier tag in clause 9.3 - R18</w:t>
            </w:r>
          </w:p>
        </w:tc>
        <w:tc>
          <w:tcPr>
            <w:tcW w:w="0" w:type="auto"/>
            <w:tcBorders>
              <w:top w:val="single" w:sz="4" w:space="0" w:color="auto"/>
              <w:left w:val="single" w:sz="4" w:space="0" w:color="auto"/>
              <w:bottom w:val="single" w:sz="4" w:space="0" w:color="auto"/>
              <w:right w:val="single" w:sz="4" w:space="0" w:color="auto"/>
            </w:tcBorders>
            <w:hideMark/>
          </w:tcPr>
          <w:p w14:paraId="032DD602"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077BF68"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5CF6A07F" w14:textId="77777777" w:rsidR="006A623B" w:rsidRPr="006A623B" w:rsidRDefault="006A623B" w:rsidP="006A623B">
            <w:r w:rsidRPr="006A623B">
              <w:t>0860</w:t>
            </w:r>
          </w:p>
        </w:tc>
        <w:tc>
          <w:tcPr>
            <w:tcW w:w="0" w:type="auto"/>
            <w:tcBorders>
              <w:top w:val="single" w:sz="4" w:space="0" w:color="auto"/>
              <w:left w:val="single" w:sz="4" w:space="0" w:color="auto"/>
              <w:bottom w:val="single" w:sz="4" w:space="0" w:color="auto"/>
              <w:right w:val="single" w:sz="4" w:space="0" w:color="auto"/>
            </w:tcBorders>
            <w:hideMark/>
          </w:tcPr>
          <w:p w14:paraId="7C77FCF4"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2300E2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89BF591"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22877C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65878DF7" w14:textId="77777777" w:rsidR="006A623B" w:rsidRPr="006A623B" w:rsidRDefault="006A623B" w:rsidP="006A623B">
            <w:r w:rsidRPr="006A623B">
              <w:t>agreed</w:t>
            </w:r>
          </w:p>
        </w:tc>
      </w:tr>
      <w:tr w:rsidR="006A623B" w:rsidRPr="006A623B" w14:paraId="7F59DCF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43AFDAE" w14:textId="77777777" w:rsidR="006A623B" w:rsidRPr="006A623B" w:rsidRDefault="006A623B" w:rsidP="006A623B">
            <w:r w:rsidRPr="006A623B">
              <w:t>C6-250228</w:t>
            </w:r>
          </w:p>
        </w:tc>
        <w:tc>
          <w:tcPr>
            <w:tcW w:w="0" w:type="auto"/>
            <w:tcBorders>
              <w:top w:val="single" w:sz="4" w:space="0" w:color="auto"/>
              <w:left w:val="single" w:sz="4" w:space="0" w:color="auto"/>
              <w:bottom w:val="single" w:sz="4" w:space="0" w:color="auto"/>
              <w:right w:val="single" w:sz="4" w:space="0" w:color="auto"/>
            </w:tcBorders>
            <w:hideMark/>
          </w:tcPr>
          <w:p w14:paraId="4622F645" w14:textId="77777777" w:rsidR="006A623B" w:rsidRPr="006A623B" w:rsidRDefault="006A623B" w:rsidP="006A623B">
            <w:r w:rsidRPr="006A623B">
              <w:t>Update E-UTRAN Tracking Area Identification (TAI) list Identifier tag and NG-RAN Tracking Area Identification (TAI) list Identifier tag in clause 9.3 - R19</w:t>
            </w:r>
          </w:p>
        </w:tc>
        <w:tc>
          <w:tcPr>
            <w:tcW w:w="0" w:type="auto"/>
            <w:tcBorders>
              <w:top w:val="single" w:sz="4" w:space="0" w:color="auto"/>
              <w:left w:val="single" w:sz="4" w:space="0" w:color="auto"/>
              <w:bottom w:val="single" w:sz="4" w:space="0" w:color="auto"/>
              <w:right w:val="single" w:sz="4" w:space="0" w:color="auto"/>
            </w:tcBorders>
            <w:hideMark/>
          </w:tcPr>
          <w:p w14:paraId="464E8AC9"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E2F1311"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EFB490A" w14:textId="77777777" w:rsidR="006A623B" w:rsidRPr="006A623B" w:rsidRDefault="006A623B" w:rsidP="006A623B">
            <w:r w:rsidRPr="006A623B">
              <w:t>0861</w:t>
            </w:r>
          </w:p>
        </w:tc>
        <w:tc>
          <w:tcPr>
            <w:tcW w:w="0" w:type="auto"/>
            <w:tcBorders>
              <w:top w:val="single" w:sz="4" w:space="0" w:color="auto"/>
              <w:left w:val="single" w:sz="4" w:space="0" w:color="auto"/>
              <w:bottom w:val="single" w:sz="4" w:space="0" w:color="auto"/>
              <w:right w:val="single" w:sz="4" w:space="0" w:color="auto"/>
            </w:tcBorders>
            <w:hideMark/>
          </w:tcPr>
          <w:p w14:paraId="092E0AFC"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6680CE2"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20C321CE"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78F49E4B"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B69A7DE" w14:textId="77777777" w:rsidR="006A623B" w:rsidRPr="006A623B" w:rsidRDefault="006A623B" w:rsidP="006A623B">
            <w:r w:rsidRPr="006A623B">
              <w:t>agreed</w:t>
            </w:r>
          </w:p>
        </w:tc>
      </w:tr>
      <w:tr w:rsidR="006A623B" w:rsidRPr="006A623B" w14:paraId="7B1B703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57EF075" w14:textId="77777777" w:rsidR="006A623B" w:rsidRPr="006A623B" w:rsidRDefault="006A623B" w:rsidP="006A623B">
            <w:r w:rsidRPr="006A623B">
              <w:t>C6-250230</w:t>
            </w:r>
          </w:p>
        </w:tc>
        <w:tc>
          <w:tcPr>
            <w:tcW w:w="0" w:type="auto"/>
            <w:tcBorders>
              <w:top w:val="single" w:sz="4" w:space="0" w:color="auto"/>
              <w:left w:val="single" w:sz="4" w:space="0" w:color="auto"/>
              <w:bottom w:val="single" w:sz="4" w:space="0" w:color="auto"/>
              <w:right w:val="single" w:sz="4" w:space="0" w:color="auto"/>
            </w:tcBorders>
            <w:hideMark/>
          </w:tcPr>
          <w:p w14:paraId="61DB94BD" w14:textId="77777777" w:rsidR="006A623B" w:rsidRPr="006A623B" w:rsidRDefault="006A623B" w:rsidP="006A623B">
            <w:r w:rsidRPr="006A623B">
              <w:t>Removal of redundant text in clause 8.99 - R17</w:t>
            </w:r>
          </w:p>
        </w:tc>
        <w:tc>
          <w:tcPr>
            <w:tcW w:w="0" w:type="auto"/>
            <w:tcBorders>
              <w:top w:val="single" w:sz="4" w:space="0" w:color="auto"/>
              <w:left w:val="single" w:sz="4" w:space="0" w:color="auto"/>
              <w:bottom w:val="single" w:sz="4" w:space="0" w:color="auto"/>
              <w:right w:val="single" w:sz="4" w:space="0" w:color="auto"/>
            </w:tcBorders>
            <w:hideMark/>
          </w:tcPr>
          <w:p w14:paraId="3FE60781"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6BAA877"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1DDDDCE" w14:textId="77777777" w:rsidR="006A623B" w:rsidRPr="006A623B" w:rsidRDefault="006A623B" w:rsidP="006A623B">
            <w:r w:rsidRPr="006A623B">
              <w:t>0862</w:t>
            </w:r>
          </w:p>
        </w:tc>
        <w:tc>
          <w:tcPr>
            <w:tcW w:w="0" w:type="auto"/>
            <w:tcBorders>
              <w:top w:val="single" w:sz="4" w:space="0" w:color="auto"/>
              <w:left w:val="single" w:sz="4" w:space="0" w:color="auto"/>
              <w:bottom w:val="single" w:sz="4" w:space="0" w:color="auto"/>
              <w:right w:val="single" w:sz="4" w:space="0" w:color="auto"/>
            </w:tcBorders>
            <w:hideMark/>
          </w:tcPr>
          <w:p w14:paraId="67931C59"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1B36D8F"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2B7EB7A7"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7585E0E"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541D1780" w14:textId="77777777" w:rsidR="006A623B" w:rsidRPr="006A623B" w:rsidRDefault="006A623B" w:rsidP="006A623B">
            <w:r w:rsidRPr="006A623B">
              <w:t>agreed</w:t>
            </w:r>
          </w:p>
        </w:tc>
      </w:tr>
      <w:tr w:rsidR="006A623B" w:rsidRPr="006A623B" w14:paraId="07653BA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6AD3C08" w14:textId="77777777" w:rsidR="006A623B" w:rsidRPr="006A623B" w:rsidRDefault="006A623B" w:rsidP="006A623B">
            <w:r w:rsidRPr="006A623B">
              <w:t>C6-250231</w:t>
            </w:r>
          </w:p>
        </w:tc>
        <w:tc>
          <w:tcPr>
            <w:tcW w:w="0" w:type="auto"/>
            <w:tcBorders>
              <w:top w:val="single" w:sz="4" w:space="0" w:color="auto"/>
              <w:left w:val="single" w:sz="4" w:space="0" w:color="auto"/>
              <w:bottom w:val="single" w:sz="4" w:space="0" w:color="auto"/>
              <w:right w:val="single" w:sz="4" w:space="0" w:color="auto"/>
            </w:tcBorders>
            <w:hideMark/>
          </w:tcPr>
          <w:p w14:paraId="1EE4EC87" w14:textId="77777777" w:rsidR="006A623B" w:rsidRPr="006A623B" w:rsidRDefault="006A623B" w:rsidP="006A623B">
            <w:r w:rsidRPr="006A623B">
              <w:t>Removal of redundant text in clause 8.99 - R18</w:t>
            </w:r>
          </w:p>
        </w:tc>
        <w:tc>
          <w:tcPr>
            <w:tcW w:w="0" w:type="auto"/>
            <w:tcBorders>
              <w:top w:val="single" w:sz="4" w:space="0" w:color="auto"/>
              <w:left w:val="single" w:sz="4" w:space="0" w:color="auto"/>
              <w:bottom w:val="single" w:sz="4" w:space="0" w:color="auto"/>
              <w:right w:val="single" w:sz="4" w:space="0" w:color="auto"/>
            </w:tcBorders>
            <w:hideMark/>
          </w:tcPr>
          <w:p w14:paraId="4F52C6EA"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5A5F0FA"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3A1A64DD" w14:textId="77777777" w:rsidR="006A623B" w:rsidRPr="006A623B" w:rsidRDefault="006A623B" w:rsidP="006A623B">
            <w:r w:rsidRPr="006A623B">
              <w:t>0863</w:t>
            </w:r>
          </w:p>
        </w:tc>
        <w:tc>
          <w:tcPr>
            <w:tcW w:w="0" w:type="auto"/>
            <w:tcBorders>
              <w:top w:val="single" w:sz="4" w:space="0" w:color="auto"/>
              <w:left w:val="single" w:sz="4" w:space="0" w:color="auto"/>
              <w:bottom w:val="single" w:sz="4" w:space="0" w:color="auto"/>
              <w:right w:val="single" w:sz="4" w:space="0" w:color="auto"/>
            </w:tcBorders>
            <w:hideMark/>
          </w:tcPr>
          <w:p w14:paraId="219C350C"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0ABE12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CE88BAC"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604339C6"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0E0C42A4" w14:textId="77777777" w:rsidR="006A623B" w:rsidRPr="006A623B" w:rsidRDefault="006A623B" w:rsidP="006A623B">
            <w:r w:rsidRPr="006A623B">
              <w:t>agreed</w:t>
            </w:r>
          </w:p>
        </w:tc>
      </w:tr>
      <w:tr w:rsidR="006A623B" w:rsidRPr="006A623B" w14:paraId="17C5F77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1AE9112" w14:textId="77777777" w:rsidR="006A623B" w:rsidRPr="006A623B" w:rsidRDefault="006A623B" w:rsidP="006A623B">
            <w:r w:rsidRPr="006A623B">
              <w:t>C6-250232</w:t>
            </w:r>
          </w:p>
        </w:tc>
        <w:tc>
          <w:tcPr>
            <w:tcW w:w="0" w:type="auto"/>
            <w:tcBorders>
              <w:top w:val="single" w:sz="4" w:space="0" w:color="auto"/>
              <w:left w:val="single" w:sz="4" w:space="0" w:color="auto"/>
              <w:bottom w:val="single" w:sz="4" w:space="0" w:color="auto"/>
              <w:right w:val="single" w:sz="4" w:space="0" w:color="auto"/>
            </w:tcBorders>
            <w:hideMark/>
          </w:tcPr>
          <w:p w14:paraId="31002EBD" w14:textId="77777777" w:rsidR="006A623B" w:rsidRPr="006A623B" w:rsidRDefault="006A623B" w:rsidP="006A623B">
            <w:r w:rsidRPr="006A623B">
              <w:t>Removal of redundant text in clause 8.99 - R19</w:t>
            </w:r>
          </w:p>
        </w:tc>
        <w:tc>
          <w:tcPr>
            <w:tcW w:w="0" w:type="auto"/>
            <w:tcBorders>
              <w:top w:val="single" w:sz="4" w:space="0" w:color="auto"/>
              <w:left w:val="single" w:sz="4" w:space="0" w:color="auto"/>
              <w:bottom w:val="single" w:sz="4" w:space="0" w:color="auto"/>
              <w:right w:val="single" w:sz="4" w:space="0" w:color="auto"/>
            </w:tcBorders>
            <w:hideMark/>
          </w:tcPr>
          <w:p w14:paraId="6F0DE246"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2AE7A90"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AA0A5C6" w14:textId="77777777" w:rsidR="006A623B" w:rsidRPr="006A623B" w:rsidRDefault="006A623B" w:rsidP="006A623B">
            <w:r w:rsidRPr="006A623B">
              <w:t>0864</w:t>
            </w:r>
          </w:p>
        </w:tc>
        <w:tc>
          <w:tcPr>
            <w:tcW w:w="0" w:type="auto"/>
            <w:tcBorders>
              <w:top w:val="single" w:sz="4" w:space="0" w:color="auto"/>
              <w:left w:val="single" w:sz="4" w:space="0" w:color="auto"/>
              <w:bottom w:val="single" w:sz="4" w:space="0" w:color="auto"/>
              <w:right w:val="single" w:sz="4" w:space="0" w:color="auto"/>
            </w:tcBorders>
            <w:hideMark/>
          </w:tcPr>
          <w:p w14:paraId="0004975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B2FB40F"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001B8529"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3AD031D6"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6014C492" w14:textId="77777777" w:rsidR="006A623B" w:rsidRPr="006A623B" w:rsidRDefault="006A623B" w:rsidP="006A623B">
            <w:r w:rsidRPr="006A623B">
              <w:t>agreed</w:t>
            </w:r>
          </w:p>
        </w:tc>
      </w:tr>
      <w:tr w:rsidR="006A623B" w:rsidRPr="006A623B" w14:paraId="5615C29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0B4908A" w14:textId="77777777" w:rsidR="006A623B" w:rsidRPr="006A623B" w:rsidRDefault="006A623B" w:rsidP="006A623B">
            <w:r w:rsidRPr="006A623B">
              <w:t>C6-</w:t>
            </w:r>
            <w:r w:rsidRPr="006A623B">
              <w:lastRenderedPageBreak/>
              <w:t>250233</w:t>
            </w:r>
          </w:p>
        </w:tc>
        <w:tc>
          <w:tcPr>
            <w:tcW w:w="0" w:type="auto"/>
            <w:tcBorders>
              <w:top w:val="single" w:sz="4" w:space="0" w:color="auto"/>
              <w:left w:val="single" w:sz="4" w:space="0" w:color="auto"/>
              <w:bottom w:val="single" w:sz="4" w:space="0" w:color="auto"/>
              <w:right w:val="single" w:sz="4" w:space="0" w:color="auto"/>
            </w:tcBorders>
            <w:hideMark/>
          </w:tcPr>
          <w:p w14:paraId="4A19C9F6" w14:textId="77777777" w:rsidR="006A623B" w:rsidRPr="006A623B" w:rsidRDefault="006A623B" w:rsidP="006A623B">
            <w:r w:rsidRPr="006A623B">
              <w:lastRenderedPageBreak/>
              <w:t xml:space="preserve">Addition of Satellite E-UTRAN in clause 8.73 - </w:t>
            </w:r>
            <w:r w:rsidRPr="006A623B">
              <w:lastRenderedPageBreak/>
              <w:t>R17</w:t>
            </w:r>
          </w:p>
        </w:tc>
        <w:tc>
          <w:tcPr>
            <w:tcW w:w="0" w:type="auto"/>
            <w:tcBorders>
              <w:top w:val="single" w:sz="4" w:space="0" w:color="auto"/>
              <w:left w:val="single" w:sz="4" w:space="0" w:color="auto"/>
              <w:bottom w:val="single" w:sz="4" w:space="0" w:color="auto"/>
              <w:right w:val="single" w:sz="4" w:space="0" w:color="auto"/>
            </w:tcBorders>
            <w:hideMark/>
          </w:tcPr>
          <w:p w14:paraId="5A65B550" w14:textId="77777777" w:rsidR="006A623B" w:rsidRPr="006A623B" w:rsidRDefault="006A623B" w:rsidP="006A623B">
            <w:r w:rsidRPr="006A623B">
              <w:lastRenderedPageBreak/>
              <w:t>MediaTek Inc.</w:t>
            </w:r>
          </w:p>
        </w:tc>
        <w:tc>
          <w:tcPr>
            <w:tcW w:w="0" w:type="auto"/>
            <w:tcBorders>
              <w:top w:val="single" w:sz="4" w:space="0" w:color="auto"/>
              <w:left w:val="single" w:sz="4" w:space="0" w:color="auto"/>
              <w:bottom w:val="single" w:sz="4" w:space="0" w:color="auto"/>
              <w:right w:val="single" w:sz="4" w:space="0" w:color="auto"/>
            </w:tcBorders>
            <w:hideMark/>
          </w:tcPr>
          <w:p w14:paraId="0AE99AD4"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3EE5658C" w14:textId="77777777" w:rsidR="006A623B" w:rsidRPr="006A623B" w:rsidRDefault="006A623B" w:rsidP="006A623B">
            <w:r w:rsidRPr="006A623B">
              <w:t>0865</w:t>
            </w:r>
          </w:p>
        </w:tc>
        <w:tc>
          <w:tcPr>
            <w:tcW w:w="0" w:type="auto"/>
            <w:tcBorders>
              <w:top w:val="single" w:sz="4" w:space="0" w:color="auto"/>
              <w:left w:val="single" w:sz="4" w:space="0" w:color="auto"/>
              <w:bottom w:val="single" w:sz="4" w:space="0" w:color="auto"/>
              <w:right w:val="single" w:sz="4" w:space="0" w:color="auto"/>
            </w:tcBorders>
            <w:hideMark/>
          </w:tcPr>
          <w:p w14:paraId="01757DFC"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36EE306" w14:textId="77777777" w:rsidR="006A623B" w:rsidRPr="006A623B" w:rsidRDefault="006A623B" w:rsidP="006A623B">
            <w:r w:rsidRPr="006A623B">
              <w:t>Rel-</w:t>
            </w:r>
            <w:r w:rsidRPr="006A623B">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200812AF" w14:textId="77777777" w:rsidR="006A623B" w:rsidRPr="006A623B" w:rsidRDefault="006A623B" w:rsidP="006A623B">
            <w:r w:rsidRPr="006A623B">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0C176B6"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48F40FFA" w14:textId="77777777" w:rsidR="006A623B" w:rsidRPr="006A623B" w:rsidRDefault="006A623B" w:rsidP="006A623B">
            <w:r w:rsidRPr="006A623B">
              <w:t>agreed</w:t>
            </w:r>
          </w:p>
        </w:tc>
      </w:tr>
      <w:tr w:rsidR="006A623B" w:rsidRPr="006A623B" w14:paraId="627CCE7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BD7BDE1" w14:textId="77777777" w:rsidR="006A623B" w:rsidRPr="006A623B" w:rsidRDefault="006A623B" w:rsidP="006A623B">
            <w:r w:rsidRPr="006A623B">
              <w:t>C6-250234</w:t>
            </w:r>
          </w:p>
        </w:tc>
        <w:tc>
          <w:tcPr>
            <w:tcW w:w="0" w:type="auto"/>
            <w:tcBorders>
              <w:top w:val="single" w:sz="4" w:space="0" w:color="auto"/>
              <w:left w:val="single" w:sz="4" w:space="0" w:color="auto"/>
              <w:bottom w:val="single" w:sz="4" w:space="0" w:color="auto"/>
              <w:right w:val="single" w:sz="4" w:space="0" w:color="auto"/>
            </w:tcBorders>
            <w:hideMark/>
          </w:tcPr>
          <w:p w14:paraId="3E9C2719" w14:textId="77777777" w:rsidR="006A623B" w:rsidRPr="006A623B" w:rsidRDefault="006A623B" w:rsidP="006A623B">
            <w:r w:rsidRPr="006A623B">
              <w:t>Addition of Satellite E-UTRAN in clause 8.73 - R18</w:t>
            </w:r>
          </w:p>
        </w:tc>
        <w:tc>
          <w:tcPr>
            <w:tcW w:w="0" w:type="auto"/>
            <w:tcBorders>
              <w:top w:val="single" w:sz="4" w:space="0" w:color="auto"/>
              <w:left w:val="single" w:sz="4" w:space="0" w:color="auto"/>
              <w:bottom w:val="single" w:sz="4" w:space="0" w:color="auto"/>
              <w:right w:val="single" w:sz="4" w:space="0" w:color="auto"/>
            </w:tcBorders>
            <w:hideMark/>
          </w:tcPr>
          <w:p w14:paraId="0794B311"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EA64381"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B788BC5" w14:textId="77777777" w:rsidR="006A623B" w:rsidRPr="006A623B" w:rsidRDefault="006A623B" w:rsidP="006A623B">
            <w:r w:rsidRPr="006A623B">
              <w:t>0866</w:t>
            </w:r>
          </w:p>
        </w:tc>
        <w:tc>
          <w:tcPr>
            <w:tcW w:w="0" w:type="auto"/>
            <w:tcBorders>
              <w:top w:val="single" w:sz="4" w:space="0" w:color="auto"/>
              <w:left w:val="single" w:sz="4" w:space="0" w:color="auto"/>
              <w:bottom w:val="single" w:sz="4" w:space="0" w:color="auto"/>
              <w:right w:val="single" w:sz="4" w:space="0" w:color="auto"/>
            </w:tcBorders>
            <w:hideMark/>
          </w:tcPr>
          <w:p w14:paraId="5A96F19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BBEEC6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680B86A"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632F7194"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2E252803" w14:textId="77777777" w:rsidR="006A623B" w:rsidRPr="006A623B" w:rsidRDefault="006A623B" w:rsidP="006A623B">
            <w:r w:rsidRPr="006A623B">
              <w:t>agreed</w:t>
            </w:r>
          </w:p>
        </w:tc>
      </w:tr>
      <w:tr w:rsidR="006A623B" w:rsidRPr="006A623B" w14:paraId="6111927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90A4B41" w14:textId="77777777" w:rsidR="006A623B" w:rsidRPr="006A623B" w:rsidRDefault="006A623B" w:rsidP="006A623B">
            <w:r w:rsidRPr="006A623B">
              <w:t>C6-250235</w:t>
            </w:r>
          </w:p>
        </w:tc>
        <w:tc>
          <w:tcPr>
            <w:tcW w:w="0" w:type="auto"/>
            <w:tcBorders>
              <w:top w:val="single" w:sz="4" w:space="0" w:color="auto"/>
              <w:left w:val="single" w:sz="4" w:space="0" w:color="auto"/>
              <w:bottom w:val="single" w:sz="4" w:space="0" w:color="auto"/>
              <w:right w:val="single" w:sz="4" w:space="0" w:color="auto"/>
            </w:tcBorders>
            <w:hideMark/>
          </w:tcPr>
          <w:p w14:paraId="4AF5DF25" w14:textId="77777777" w:rsidR="006A623B" w:rsidRPr="006A623B" w:rsidRDefault="006A623B" w:rsidP="006A623B">
            <w:r w:rsidRPr="006A623B">
              <w:t>Addition of Satellite E-UTRAN in clause 8.73 - R19</w:t>
            </w:r>
          </w:p>
        </w:tc>
        <w:tc>
          <w:tcPr>
            <w:tcW w:w="0" w:type="auto"/>
            <w:tcBorders>
              <w:top w:val="single" w:sz="4" w:space="0" w:color="auto"/>
              <w:left w:val="single" w:sz="4" w:space="0" w:color="auto"/>
              <w:bottom w:val="single" w:sz="4" w:space="0" w:color="auto"/>
              <w:right w:val="single" w:sz="4" w:space="0" w:color="auto"/>
            </w:tcBorders>
            <w:hideMark/>
          </w:tcPr>
          <w:p w14:paraId="557E62CF"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CA18D44"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0CB56364" w14:textId="77777777" w:rsidR="006A623B" w:rsidRPr="006A623B" w:rsidRDefault="006A623B" w:rsidP="006A623B">
            <w:r w:rsidRPr="006A623B">
              <w:t>0867</w:t>
            </w:r>
          </w:p>
        </w:tc>
        <w:tc>
          <w:tcPr>
            <w:tcW w:w="0" w:type="auto"/>
            <w:tcBorders>
              <w:top w:val="single" w:sz="4" w:space="0" w:color="auto"/>
              <w:left w:val="single" w:sz="4" w:space="0" w:color="auto"/>
              <w:bottom w:val="single" w:sz="4" w:space="0" w:color="auto"/>
              <w:right w:val="single" w:sz="4" w:space="0" w:color="auto"/>
            </w:tcBorders>
            <w:hideMark/>
          </w:tcPr>
          <w:p w14:paraId="25B2A63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19EFF8B"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5BBE4B7D"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2E62EC01"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2404A3ED" w14:textId="77777777" w:rsidR="006A623B" w:rsidRPr="006A623B" w:rsidRDefault="006A623B" w:rsidP="006A623B">
            <w:r w:rsidRPr="006A623B">
              <w:t>agreed</w:t>
            </w:r>
          </w:p>
        </w:tc>
      </w:tr>
      <w:tr w:rsidR="006A623B" w:rsidRPr="006A623B" w14:paraId="4EA1596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A2CB120" w14:textId="77777777" w:rsidR="006A623B" w:rsidRPr="006A623B" w:rsidRDefault="006A623B" w:rsidP="006A623B">
            <w:r w:rsidRPr="006A623B">
              <w:t>C6-250248</w:t>
            </w:r>
          </w:p>
        </w:tc>
        <w:tc>
          <w:tcPr>
            <w:tcW w:w="0" w:type="auto"/>
            <w:tcBorders>
              <w:top w:val="single" w:sz="4" w:space="0" w:color="auto"/>
              <w:left w:val="single" w:sz="4" w:space="0" w:color="auto"/>
              <w:bottom w:val="single" w:sz="4" w:space="0" w:color="auto"/>
              <w:right w:val="single" w:sz="4" w:space="0" w:color="auto"/>
            </w:tcBorders>
            <w:hideMark/>
          </w:tcPr>
          <w:p w14:paraId="1F9406EC"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0CDA4D9A"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2DDFB376"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9F47747" w14:textId="77777777" w:rsidR="006A623B" w:rsidRPr="006A623B" w:rsidRDefault="006A623B" w:rsidP="006A623B">
            <w:r w:rsidRPr="006A623B">
              <w:t>0868</w:t>
            </w:r>
          </w:p>
        </w:tc>
        <w:tc>
          <w:tcPr>
            <w:tcW w:w="0" w:type="auto"/>
            <w:tcBorders>
              <w:top w:val="single" w:sz="4" w:space="0" w:color="auto"/>
              <w:left w:val="single" w:sz="4" w:space="0" w:color="auto"/>
              <w:bottom w:val="single" w:sz="4" w:space="0" w:color="auto"/>
              <w:right w:val="single" w:sz="4" w:space="0" w:color="auto"/>
            </w:tcBorders>
            <w:hideMark/>
          </w:tcPr>
          <w:p w14:paraId="3290CE9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8522AA1"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033A500A"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6F1D3252" w14:textId="77777777" w:rsidR="006A623B" w:rsidRPr="006A623B" w:rsidRDefault="006A623B" w:rsidP="006A623B">
            <w:r w:rsidRPr="006A623B">
              <w:t>TEI17, 5GSAT_ARCH-CT</w:t>
            </w:r>
          </w:p>
        </w:tc>
        <w:tc>
          <w:tcPr>
            <w:tcW w:w="0" w:type="auto"/>
            <w:tcBorders>
              <w:top w:val="single" w:sz="4" w:space="0" w:color="auto"/>
              <w:left w:val="single" w:sz="4" w:space="0" w:color="auto"/>
              <w:bottom w:val="single" w:sz="4" w:space="0" w:color="auto"/>
              <w:right w:val="single" w:sz="4" w:space="0" w:color="auto"/>
            </w:tcBorders>
            <w:hideMark/>
          </w:tcPr>
          <w:p w14:paraId="4E2077D1" w14:textId="77777777" w:rsidR="006A623B" w:rsidRPr="006A623B" w:rsidRDefault="006A623B" w:rsidP="006A623B">
            <w:r w:rsidRPr="006A623B">
              <w:t>agreed</w:t>
            </w:r>
          </w:p>
        </w:tc>
      </w:tr>
      <w:tr w:rsidR="006A623B" w:rsidRPr="006A623B" w14:paraId="452916C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EF095E6" w14:textId="77777777" w:rsidR="006A623B" w:rsidRPr="006A623B" w:rsidRDefault="006A623B" w:rsidP="006A623B">
            <w:r w:rsidRPr="006A623B">
              <w:t>C6-250249</w:t>
            </w:r>
          </w:p>
        </w:tc>
        <w:tc>
          <w:tcPr>
            <w:tcW w:w="0" w:type="auto"/>
            <w:tcBorders>
              <w:top w:val="single" w:sz="4" w:space="0" w:color="auto"/>
              <w:left w:val="single" w:sz="4" w:space="0" w:color="auto"/>
              <w:bottom w:val="single" w:sz="4" w:space="0" w:color="auto"/>
              <w:right w:val="single" w:sz="4" w:space="0" w:color="auto"/>
            </w:tcBorders>
            <w:hideMark/>
          </w:tcPr>
          <w:p w14:paraId="0EB3503B"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10199957"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411C5108"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65D831C" w14:textId="77777777" w:rsidR="006A623B" w:rsidRPr="006A623B" w:rsidRDefault="006A623B" w:rsidP="006A623B">
            <w:r w:rsidRPr="006A623B">
              <w:t>0869</w:t>
            </w:r>
          </w:p>
        </w:tc>
        <w:tc>
          <w:tcPr>
            <w:tcW w:w="0" w:type="auto"/>
            <w:tcBorders>
              <w:top w:val="single" w:sz="4" w:space="0" w:color="auto"/>
              <w:left w:val="single" w:sz="4" w:space="0" w:color="auto"/>
              <w:bottom w:val="single" w:sz="4" w:space="0" w:color="auto"/>
              <w:right w:val="single" w:sz="4" w:space="0" w:color="auto"/>
            </w:tcBorders>
            <w:hideMark/>
          </w:tcPr>
          <w:p w14:paraId="7C7BB5E4"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0FDDB3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5D0DDA0"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08D2FF85" w14:textId="77777777" w:rsidR="006A623B" w:rsidRPr="006A623B" w:rsidRDefault="006A623B" w:rsidP="006A623B">
            <w:r w:rsidRPr="006A623B">
              <w:t>TEI17, 5GSAT_ARCH-CT</w:t>
            </w:r>
          </w:p>
        </w:tc>
        <w:tc>
          <w:tcPr>
            <w:tcW w:w="0" w:type="auto"/>
            <w:tcBorders>
              <w:top w:val="single" w:sz="4" w:space="0" w:color="auto"/>
              <w:left w:val="single" w:sz="4" w:space="0" w:color="auto"/>
              <w:bottom w:val="single" w:sz="4" w:space="0" w:color="auto"/>
              <w:right w:val="single" w:sz="4" w:space="0" w:color="auto"/>
            </w:tcBorders>
            <w:hideMark/>
          </w:tcPr>
          <w:p w14:paraId="21A1543B" w14:textId="77777777" w:rsidR="006A623B" w:rsidRPr="006A623B" w:rsidRDefault="006A623B" w:rsidP="006A623B">
            <w:r w:rsidRPr="006A623B">
              <w:t>agreed</w:t>
            </w:r>
          </w:p>
        </w:tc>
      </w:tr>
      <w:tr w:rsidR="006A623B" w:rsidRPr="006A623B" w14:paraId="0CDF934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45BA4BC" w14:textId="77777777" w:rsidR="006A623B" w:rsidRPr="006A623B" w:rsidRDefault="006A623B" w:rsidP="006A623B">
            <w:r w:rsidRPr="006A623B">
              <w:t>C6-250250</w:t>
            </w:r>
          </w:p>
        </w:tc>
        <w:tc>
          <w:tcPr>
            <w:tcW w:w="0" w:type="auto"/>
            <w:tcBorders>
              <w:top w:val="single" w:sz="4" w:space="0" w:color="auto"/>
              <w:left w:val="single" w:sz="4" w:space="0" w:color="auto"/>
              <w:bottom w:val="single" w:sz="4" w:space="0" w:color="auto"/>
              <w:right w:val="single" w:sz="4" w:space="0" w:color="auto"/>
            </w:tcBorders>
            <w:hideMark/>
          </w:tcPr>
          <w:p w14:paraId="5ACBB555"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53F87371"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7D718FA9"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08A14FE4" w14:textId="77777777" w:rsidR="006A623B" w:rsidRPr="006A623B" w:rsidRDefault="006A623B" w:rsidP="006A623B">
            <w:r w:rsidRPr="006A623B">
              <w:t>0870</w:t>
            </w:r>
          </w:p>
        </w:tc>
        <w:tc>
          <w:tcPr>
            <w:tcW w:w="0" w:type="auto"/>
            <w:tcBorders>
              <w:top w:val="single" w:sz="4" w:space="0" w:color="auto"/>
              <w:left w:val="single" w:sz="4" w:space="0" w:color="auto"/>
              <w:bottom w:val="single" w:sz="4" w:space="0" w:color="auto"/>
              <w:right w:val="single" w:sz="4" w:space="0" w:color="auto"/>
            </w:tcBorders>
            <w:hideMark/>
          </w:tcPr>
          <w:p w14:paraId="2F829D4B"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0D91A51"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63D3679F"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403B2291" w14:textId="77777777" w:rsidR="006A623B" w:rsidRPr="006A623B" w:rsidRDefault="006A623B" w:rsidP="006A623B">
            <w:r w:rsidRPr="006A623B">
              <w:t>TEI17, 5GSAT_ARCH-CT</w:t>
            </w:r>
          </w:p>
        </w:tc>
        <w:tc>
          <w:tcPr>
            <w:tcW w:w="0" w:type="auto"/>
            <w:tcBorders>
              <w:top w:val="single" w:sz="4" w:space="0" w:color="auto"/>
              <w:left w:val="single" w:sz="4" w:space="0" w:color="auto"/>
              <w:bottom w:val="single" w:sz="4" w:space="0" w:color="auto"/>
              <w:right w:val="single" w:sz="4" w:space="0" w:color="auto"/>
            </w:tcBorders>
            <w:hideMark/>
          </w:tcPr>
          <w:p w14:paraId="37A9EC6B" w14:textId="77777777" w:rsidR="006A623B" w:rsidRPr="006A623B" w:rsidRDefault="006A623B" w:rsidP="006A623B">
            <w:r w:rsidRPr="006A623B">
              <w:t>agreed</w:t>
            </w:r>
          </w:p>
        </w:tc>
      </w:tr>
      <w:tr w:rsidR="006A623B" w:rsidRPr="006A623B" w14:paraId="58C90C1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820B193" w14:textId="77777777" w:rsidR="006A623B" w:rsidRPr="006A623B" w:rsidRDefault="006A623B" w:rsidP="006A623B">
            <w:r w:rsidRPr="006A623B">
              <w:t>C6-250268</w:t>
            </w:r>
          </w:p>
        </w:tc>
        <w:tc>
          <w:tcPr>
            <w:tcW w:w="0" w:type="auto"/>
            <w:tcBorders>
              <w:top w:val="single" w:sz="4" w:space="0" w:color="auto"/>
              <w:left w:val="single" w:sz="4" w:space="0" w:color="auto"/>
              <w:bottom w:val="single" w:sz="4" w:space="0" w:color="auto"/>
              <w:right w:val="single" w:sz="4" w:space="0" w:color="auto"/>
            </w:tcBorders>
            <w:hideMark/>
          </w:tcPr>
          <w:p w14:paraId="19493E81"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29EF9622"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675F63D3"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51858ED0" w14:textId="77777777" w:rsidR="006A623B" w:rsidRPr="006A623B" w:rsidRDefault="006A623B" w:rsidP="006A623B">
            <w:r w:rsidRPr="006A623B">
              <w:t>0871</w:t>
            </w:r>
          </w:p>
        </w:tc>
        <w:tc>
          <w:tcPr>
            <w:tcW w:w="0" w:type="auto"/>
            <w:tcBorders>
              <w:top w:val="single" w:sz="4" w:space="0" w:color="auto"/>
              <w:left w:val="single" w:sz="4" w:space="0" w:color="auto"/>
              <w:bottom w:val="single" w:sz="4" w:space="0" w:color="auto"/>
              <w:right w:val="single" w:sz="4" w:space="0" w:color="auto"/>
            </w:tcBorders>
            <w:hideMark/>
          </w:tcPr>
          <w:p w14:paraId="0BC49064"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EE4031B"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5C57CDD1"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F7FAECE"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5061F38B" w14:textId="77777777" w:rsidR="006A623B" w:rsidRPr="006A623B" w:rsidRDefault="006A623B" w:rsidP="006A623B">
            <w:r w:rsidRPr="006A623B">
              <w:t>revised</w:t>
            </w:r>
          </w:p>
        </w:tc>
      </w:tr>
      <w:tr w:rsidR="006A623B" w:rsidRPr="006A623B" w14:paraId="50549AF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3E28E9A" w14:textId="77777777" w:rsidR="006A623B" w:rsidRPr="006A623B" w:rsidRDefault="006A623B" w:rsidP="006A623B">
            <w:r w:rsidRPr="006A623B">
              <w:t>C6-250325</w:t>
            </w:r>
          </w:p>
        </w:tc>
        <w:tc>
          <w:tcPr>
            <w:tcW w:w="0" w:type="auto"/>
            <w:tcBorders>
              <w:top w:val="single" w:sz="4" w:space="0" w:color="auto"/>
              <w:left w:val="single" w:sz="4" w:space="0" w:color="auto"/>
              <w:bottom w:val="single" w:sz="4" w:space="0" w:color="auto"/>
              <w:right w:val="single" w:sz="4" w:space="0" w:color="auto"/>
            </w:tcBorders>
            <w:hideMark/>
          </w:tcPr>
          <w:p w14:paraId="15856A29"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3A4673EC"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3BD9F416"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3375B12E" w14:textId="77777777" w:rsidR="006A623B" w:rsidRPr="006A623B" w:rsidRDefault="006A623B" w:rsidP="006A623B">
            <w:r w:rsidRPr="006A623B">
              <w:t>0871</w:t>
            </w:r>
          </w:p>
        </w:tc>
        <w:tc>
          <w:tcPr>
            <w:tcW w:w="0" w:type="auto"/>
            <w:tcBorders>
              <w:top w:val="single" w:sz="4" w:space="0" w:color="auto"/>
              <w:left w:val="single" w:sz="4" w:space="0" w:color="auto"/>
              <w:bottom w:val="single" w:sz="4" w:space="0" w:color="auto"/>
              <w:right w:val="single" w:sz="4" w:space="0" w:color="auto"/>
            </w:tcBorders>
            <w:hideMark/>
          </w:tcPr>
          <w:p w14:paraId="451B0C99"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39BF3016"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76A4820C"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01E0032"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39FA3F21" w14:textId="77777777" w:rsidR="006A623B" w:rsidRPr="006A623B" w:rsidRDefault="006A623B" w:rsidP="006A623B">
            <w:r w:rsidRPr="006A623B">
              <w:t>revised</w:t>
            </w:r>
          </w:p>
        </w:tc>
      </w:tr>
      <w:tr w:rsidR="006A623B" w:rsidRPr="006A623B" w14:paraId="7FD126E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8CA0EF5" w14:textId="77777777" w:rsidR="006A623B" w:rsidRPr="006A623B" w:rsidRDefault="006A623B" w:rsidP="006A623B">
            <w:r w:rsidRPr="006A623B">
              <w:t>C6-250333</w:t>
            </w:r>
          </w:p>
        </w:tc>
        <w:tc>
          <w:tcPr>
            <w:tcW w:w="0" w:type="auto"/>
            <w:tcBorders>
              <w:top w:val="single" w:sz="4" w:space="0" w:color="auto"/>
              <w:left w:val="single" w:sz="4" w:space="0" w:color="auto"/>
              <w:bottom w:val="single" w:sz="4" w:space="0" w:color="auto"/>
              <w:right w:val="single" w:sz="4" w:space="0" w:color="auto"/>
            </w:tcBorders>
            <w:hideMark/>
          </w:tcPr>
          <w:p w14:paraId="5AACB84D"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2F274002"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0FCF64FF"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22623D11" w14:textId="77777777" w:rsidR="006A623B" w:rsidRPr="006A623B" w:rsidRDefault="006A623B" w:rsidP="006A623B">
            <w:r w:rsidRPr="006A623B">
              <w:t>0871</w:t>
            </w:r>
          </w:p>
        </w:tc>
        <w:tc>
          <w:tcPr>
            <w:tcW w:w="0" w:type="auto"/>
            <w:tcBorders>
              <w:top w:val="single" w:sz="4" w:space="0" w:color="auto"/>
              <w:left w:val="single" w:sz="4" w:space="0" w:color="auto"/>
              <w:bottom w:val="single" w:sz="4" w:space="0" w:color="auto"/>
              <w:right w:val="single" w:sz="4" w:space="0" w:color="auto"/>
            </w:tcBorders>
            <w:hideMark/>
          </w:tcPr>
          <w:p w14:paraId="2DCD7205"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3D9BF02D"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2259B754"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6DAE835"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770B1929" w14:textId="77777777" w:rsidR="006A623B" w:rsidRPr="006A623B" w:rsidRDefault="006A623B" w:rsidP="006A623B">
            <w:r w:rsidRPr="006A623B">
              <w:t>revised</w:t>
            </w:r>
          </w:p>
        </w:tc>
      </w:tr>
      <w:tr w:rsidR="006A623B" w:rsidRPr="006A623B" w14:paraId="33AD285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5CEC3F0" w14:textId="77777777" w:rsidR="006A623B" w:rsidRPr="006A623B" w:rsidRDefault="006A623B" w:rsidP="006A623B">
            <w:r w:rsidRPr="006A623B">
              <w:t>C6-250339</w:t>
            </w:r>
          </w:p>
        </w:tc>
        <w:tc>
          <w:tcPr>
            <w:tcW w:w="0" w:type="auto"/>
            <w:tcBorders>
              <w:top w:val="single" w:sz="4" w:space="0" w:color="auto"/>
              <w:left w:val="single" w:sz="4" w:space="0" w:color="auto"/>
              <w:bottom w:val="single" w:sz="4" w:space="0" w:color="auto"/>
              <w:right w:val="single" w:sz="4" w:space="0" w:color="auto"/>
            </w:tcBorders>
            <w:hideMark/>
          </w:tcPr>
          <w:p w14:paraId="383F9B70"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7B3AFBF0"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20E027BE"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526159BF" w14:textId="77777777" w:rsidR="006A623B" w:rsidRPr="006A623B" w:rsidRDefault="006A623B" w:rsidP="006A623B">
            <w:r w:rsidRPr="006A623B">
              <w:t>0871</w:t>
            </w:r>
          </w:p>
        </w:tc>
        <w:tc>
          <w:tcPr>
            <w:tcW w:w="0" w:type="auto"/>
            <w:tcBorders>
              <w:top w:val="single" w:sz="4" w:space="0" w:color="auto"/>
              <w:left w:val="single" w:sz="4" w:space="0" w:color="auto"/>
              <w:bottom w:val="single" w:sz="4" w:space="0" w:color="auto"/>
              <w:right w:val="single" w:sz="4" w:space="0" w:color="auto"/>
            </w:tcBorders>
            <w:hideMark/>
          </w:tcPr>
          <w:p w14:paraId="7BBCD74A"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169C2919"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7FE15741"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02DD5B24"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00FE37BE" w14:textId="77777777" w:rsidR="006A623B" w:rsidRPr="006A623B" w:rsidRDefault="006A623B" w:rsidP="006A623B">
            <w:r w:rsidRPr="006A623B">
              <w:t>agreed</w:t>
            </w:r>
          </w:p>
        </w:tc>
      </w:tr>
      <w:tr w:rsidR="006A623B" w:rsidRPr="006A623B" w14:paraId="653100C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4F0E0C0" w14:textId="77777777" w:rsidR="006A623B" w:rsidRPr="006A623B" w:rsidRDefault="006A623B" w:rsidP="006A623B">
            <w:r w:rsidRPr="006A623B">
              <w:t>C6-250269</w:t>
            </w:r>
          </w:p>
        </w:tc>
        <w:tc>
          <w:tcPr>
            <w:tcW w:w="0" w:type="auto"/>
            <w:tcBorders>
              <w:top w:val="single" w:sz="4" w:space="0" w:color="auto"/>
              <w:left w:val="single" w:sz="4" w:space="0" w:color="auto"/>
              <w:bottom w:val="single" w:sz="4" w:space="0" w:color="auto"/>
              <w:right w:val="single" w:sz="4" w:space="0" w:color="auto"/>
            </w:tcBorders>
            <w:hideMark/>
          </w:tcPr>
          <w:p w14:paraId="77EADBF5"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16</w:t>
            </w:r>
          </w:p>
        </w:tc>
        <w:tc>
          <w:tcPr>
            <w:tcW w:w="0" w:type="auto"/>
            <w:tcBorders>
              <w:top w:val="single" w:sz="4" w:space="0" w:color="auto"/>
              <w:left w:val="single" w:sz="4" w:space="0" w:color="auto"/>
              <w:bottom w:val="single" w:sz="4" w:space="0" w:color="auto"/>
              <w:right w:val="single" w:sz="4" w:space="0" w:color="auto"/>
            </w:tcBorders>
            <w:hideMark/>
          </w:tcPr>
          <w:p w14:paraId="08054307"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CE90689"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22AC88F1" w14:textId="77777777" w:rsidR="006A623B" w:rsidRPr="006A623B" w:rsidRDefault="006A623B" w:rsidP="006A623B">
            <w:r w:rsidRPr="006A623B">
              <w:t>0872</w:t>
            </w:r>
          </w:p>
        </w:tc>
        <w:tc>
          <w:tcPr>
            <w:tcW w:w="0" w:type="auto"/>
            <w:tcBorders>
              <w:top w:val="single" w:sz="4" w:space="0" w:color="auto"/>
              <w:left w:val="single" w:sz="4" w:space="0" w:color="auto"/>
              <w:bottom w:val="single" w:sz="4" w:space="0" w:color="auto"/>
              <w:right w:val="single" w:sz="4" w:space="0" w:color="auto"/>
            </w:tcBorders>
            <w:hideMark/>
          </w:tcPr>
          <w:p w14:paraId="500E50DA"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040AA17" w14:textId="77777777" w:rsidR="006A623B" w:rsidRPr="006A623B" w:rsidRDefault="006A623B" w:rsidP="006A623B">
            <w:r w:rsidRPr="006A623B">
              <w:t>Rel-16</w:t>
            </w:r>
          </w:p>
        </w:tc>
        <w:tc>
          <w:tcPr>
            <w:tcW w:w="0" w:type="auto"/>
            <w:tcBorders>
              <w:top w:val="single" w:sz="4" w:space="0" w:color="auto"/>
              <w:left w:val="single" w:sz="4" w:space="0" w:color="auto"/>
              <w:bottom w:val="single" w:sz="4" w:space="0" w:color="auto"/>
              <w:right w:val="single" w:sz="4" w:space="0" w:color="auto"/>
            </w:tcBorders>
            <w:hideMark/>
          </w:tcPr>
          <w:p w14:paraId="5BCA0799"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0927137" w14:textId="77777777" w:rsidR="006A623B" w:rsidRPr="006A623B" w:rsidRDefault="006A623B" w:rsidP="006A623B">
            <w:r w:rsidRPr="006A623B">
              <w:t>TEI16</w:t>
            </w:r>
          </w:p>
        </w:tc>
        <w:tc>
          <w:tcPr>
            <w:tcW w:w="0" w:type="auto"/>
            <w:tcBorders>
              <w:top w:val="single" w:sz="4" w:space="0" w:color="auto"/>
              <w:left w:val="single" w:sz="4" w:space="0" w:color="auto"/>
              <w:bottom w:val="single" w:sz="4" w:space="0" w:color="auto"/>
              <w:right w:val="single" w:sz="4" w:space="0" w:color="auto"/>
            </w:tcBorders>
            <w:hideMark/>
          </w:tcPr>
          <w:p w14:paraId="3D0E35C1" w14:textId="77777777" w:rsidR="006A623B" w:rsidRPr="006A623B" w:rsidRDefault="006A623B" w:rsidP="006A623B">
            <w:r w:rsidRPr="006A623B">
              <w:t>agreed</w:t>
            </w:r>
          </w:p>
        </w:tc>
      </w:tr>
      <w:tr w:rsidR="006A623B" w:rsidRPr="006A623B" w14:paraId="0155249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3F8DAEB" w14:textId="77777777" w:rsidR="006A623B" w:rsidRPr="006A623B" w:rsidRDefault="006A623B" w:rsidP="006A623B">
            <w:r w:rsidRPr="006A623B">
              <w:t>C6-250270</w:t>
            </w:r>
          </w:p>
        </w:tc>
        <w:tc>
          <w:tcPr>
            <w:tcW w:w="0" w:type="auto"/>
            <w:tcBorders>
              <w:top w:val="single" w:sz="4" w:space="0" w:color="auto"/>
              <w:left w:val="single" w:sz="4" w:space="0" w:color="auto"/>
              <w:bottom w:val="single" w:sz="4" w:space="0" w:color="auto"/>
              <w:right w:val="single" w:sz="4" w:space="0" w:color="auto"/>
            </w:tcBorders>
            <w:hideMark/>
          </w:tcPr>
          <w:p w14:paraId="1CF33B6C"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3A3B4DBD"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0222BA6"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09F12692" w14:textId="77777777" w:rsidR="006A623B" w:rsidRPr="006A623B" w:rsidRDefault="006A623B" w:rsidP="006A623B">
            <w:r w:rsidRPr="006A623B">
              <w:t>0873</w:t>
            </w:r>
          </w:p>
        </w:tc>
        <w:tc>
          <w:tcPr>
            <w:tcW w:w="0" w:type="auto"/>
            <w:tcBorders>
              <w:top w:val="single" w:sz="4" w:space="0" w:color="auto"/>
              <w:left w:val="single" w:sz="4" w:space="0" w:color="auto"/>
              <w:bottom w:val="single" w:sz="4" w:space="0" w:color="auto"/>
              <w:right w:val="single" w:sz="4" w:space="0" w:color="auto"/>
            </w:tcBorders>
            <w:hideMark/>
          </w:tcPr>
          <w:p w14:paraId="0361696A"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B15A7BA"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18D06875"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0E441AD6" w14:textId="77777777" w:rsidR="006A623B" w:rsidRPr="006A623B" w:rsidRDefault="006A623B" w:rsidP="006A623B">
            <w:r w:rsidRPr="006A623B">
              <w:t>TEI16</w:t>
            </w:r>
          </w:p>
        </w:tc>
        <w:tc>
          <w:tcPr>
            <w:tcW w:w="0" w:type="auto"/>
            <w:tcBorders>
              <w:top w:val="single" w:sz="4" w:space="0" w:color="auto"/>
              <w:left w:val="single" w:sz="4" w:space="0" w:color="auto"/>
              <w:bottom w:val="single" w:sz="4" w:space="0" w:color="auto"/>
              <w:right w:val="single" w:sz="4" w:space="0" w:color="auto"/>
            </w:tcBorders>
            <w:hideMark/>
          </w:tcPr>
          <w:p w14:paraId="65C63E69" w14:textId="77777777" w:rsidR="006A623B" w:rsidRPr="006A623B" w:rsidRDefault="006A623B" w:rsidP="006A623B">
            <w:r w:rsidRPr="006A623B">
              <w:t>agreed</w:t>
            </w:r>
          </w:p>
        </w:tc>
      </w:tr>
      <w:tr w:rsidR="006A623B" w:rsidRPr="006A623B" w14:paraId="5461715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A69F559" w14:textId="77777777" w:rsidR="006A623B" w:rsidRPr="006A623B" w:rsidRDefault="006A623B" w:rsidP="006A623B">
            <w:r w:rsidRPr="006A623B">
              <w:t>C6-250271</w:t>
            </w:r>
          </w:p>
        </w:tc>
        <w:tc>
          <w:tcPr>
            <w:tcW w:w="0" w:type="auto"/>
            <w:tcBorders>
              <w:top w:val="single" w:sz="4" w:space="0" w:color="auto"/>
              <w:left w:val="single" w:sz="4" w:space="0" w:color="auto"/>
              <w:bottom w:val="single" w:sz="4" w:space="0" w:color="auto"/>
              <w:right w:val="single" w:sz="4" w:space="0" w:color="auto"/>
            </w:tcBorders>
            <w:hideMark/>
          </w:tcPr>
          <w:p w14:paraId="0DF6232A"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36AFBA4E"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0E8B1715"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090144D1" w14:textId="77777777" w:rsidR="006A623B" w:rsidRPr="006A623B" w:rsidRDefault="006A623B" w:rsidP="006A623B">
            <w:r w:rsidRPr="006A623B">
              <w:t>0874</w:t>
            </w:r>
          </w:p>
        </w:tc>
        <w:tc>
          <w:tcPr>
            <w:tcW w:w="0" w:type="auto"/>
            <w:tcBorders>
              <w:top w:val="single" w:sz="4" w:space="0" w:color="auto"/>
              <w:left w:val="single" w:sz="4" w:space="0" w:color="auto"/>
              <w:bottom w:val="single" w:sz="4" w:space="0" w:color="auto"/>
              <w:right w:val="single" w:sz="4" w:space="0" w:color="auto"/>
            </w:tcBorders>
            <w:hideMark/>
          </w:tcPr>
          <w:p w14:paraId="10B9C4A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1B9A2B1"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9A33559"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55425107" w14:textId="77777777" w:rsidR="006A623B" w:rsidRPr="006A623B" w:rsidRDefault="006A623B" w:rsidP="006A623B">
            <w:r w:rsidRPr="006A623B">
              <w:t>TEI16</w:t>
            </w:r>
          </w:p>
        </w:tc>
        <w:tc>
          <w:tcPr>
            <w:tcW w:w="0" w:type="auto"/>
            <w:tcBorders>
              <w:top w:val="single" w:sz="4" w:space="0" w:color="auto"/>
              <w:left w:val="single" w:sz="4" w:space="0" w:color="auto"/>
              <w:bottom w:val="single" w:sz="4" w:space="0" w:color="auto"/>
              <w:right w:val="single" w:sz="4" w:space="0" w:color="auto"/>
            </w:tcBorders>
            <w:hideMark/>
          </w:tcPr>
          <w:p w14:paraId="6C2B4E22" w14:textId="77777777" w:rsidR="006A623B" w:rsidRPr="006A623B" w:rsidRDefault="006A623B" w:rsidP="006A623B">
            <w:r w:rsidRPr="006A623B">
              <w:t>agreed</w:t>
            </w:r>
          </w:p>
        </w:tc>
      </w:tr>
      <w:tr w:rsidR="006A623B" w:rsidRPr="006A623B" w14:paraId="37E9C8D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9456A79" w14:textId="77777777" w:rsidR="006A623B" w:rsidRPr="006A623B" w:rsidRDefault="006A623B" w:rsidP="006A623B">
            <w:r w:rsidRPr="006A623B">
              <w:t>C6-250272</w:t>
            </w:r>
          </w:p>
        </w:tc>
        <w:tc>
          <w:tcPr>
            <w:tcW w:w="0" w:type="auto"/>
            <w:tcBorders>
              <w:top w:val="single" w:sz="4" w:space="0" w:color="auto"/>
              <w:left w:val="single" w:sz="4" w:space="0" w:color="auto"/>
              <w:bottom w:val="single" w:sz="4" w:space="0" w:color="auto"/>
              <w:right w:val="single" w:sz="4" w:space="0" w:color="auto"/>
            </w:tcBorders>
            <w:hideMark/>
          </w:tcPr>
          <w:p w14:paraId="37127E52"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19</w:t>
            </w:r>
          </w:p>
        </w:tc>
        <w:tc>
          <w:tcPr>
            <w:tcW w:w="0" w:type="auto"/>
            <w:tcBorders>
              <w:top w:val="single" w:sz="4" w:space="0" w:color="auto"/>
              <w:left w:val="single" w:sz="4" w:space="0" w:color="auto"/>
              <w:bottom w:val="single" w:sz="4" w:space="0" w:color="auto"/>
              <w:right w:val="single" w:sz="4" w:space="0" w:color="auto"/>
            </w:tcBorders>
            <w:hideMark/>
          </w:tcPr>
          <w:p w14:paraId="5B84EBE0"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559D349"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320B4201" w14:textId="77777777" w:rsidR="006A623B" w:rsidRPr="006A623B" w:rsidRDefault="006A623B" w:rsidP="006A623B">
            <w:r w:rsidRPr="006A623B">
              <w:t>0875</w:t>
            </w:r>
          </w:p>
        </w:tc>
        <w:tc>
          <w:tcPr>
            <w:tcW w:w="0" w:type="auto"/>
            <w:tcBorders>
              <w:top w:val="single" w:sz="4" w:space="0" w:color="auto"/>
              <w:left w:val="single" w:sz="4" w:space="0" w:color="auto"/>
              <w:bottom w:val="single" w:sz="4" w:space="0" w:color="auto"/>
              <w:right w:val="single" w:sz="4" w:space="0" w:color="auto"/>
            </w:tcBorders>
            <w:hideMark/>
          </w:tcPr>
          <w:p w14:paraId="74EFF9D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5500F36"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5B645252"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32B70D79" w14:textId="77777777" w:rsidR="006A623B" w:rsidRPr="006A623B" w:rsidRDefault="006A623B" w:rsidP="006A623B">
            <w:r w:rsidRPr="006A623B">
              <w:t>TEI16</w:t>
            </w:r>
          </w:p>
        </w:tc>
        <w:tc>
          <w:tcPr>
            <w:tcW w:w="0" w:type="auto"/>
            <w:tcBorders>
              <w:top w:val="single" w:sz="4" w:space="0" w:color="auto"/>
              <w:left w:val="single" w:sz="4" w:space="0" w:color="auto"/>
              <w:bottom w:val="single" w:sz="4" w:space="0" w:color="auto"/>
              <w:right w:val="single" w:sz="4" w:space="0" w:color="auto"/>
            </w:tcBorders>
            <w:hideMark/>
          </w:tcPr>
          <w:p w14:paraId="338CB433" w14:textId="77777777" w:rsidR="006A623B" w:rsidRPr="006A623B" w:rsidRDefault="006A623B" w:rsidP="006A623B">
            <w:r w:rsidRPr="006A623B">
              <w:t>agreed</w:t>
            </w:r>
          </w:p>
        </w:tc>
      </w:tr>
      <w:tr w:rsidR="006A623B" w:rsidRPr="006A623B" w14:paraId="782913B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EC9CDEC" w14:textId="77777777" w:rsidR="006A623B" w:rsidRPr="006A623B" w:rsidRDefault="006A623B" w:rsidP="006A623B">
            <w:r w:rsidRPr="006A623B">
              <w:t>C6-250349</w:t>
            </w:r>
          </w:p>
        </w:tc>
        <w:tc>
          <w:tcPr>
            <w:tcW w:w="0" w:type="auto"/>
            <w:tcBorders>
              <w:top w:val="single" w:sz="4" w:space="0" w:color="auto"/>
              <w:left w:val="single" w:sz="4" w:space="0" w:color="auto"/>
              <w:bottom w:val="single" w:sz="4" w:space="0" w:color="auto"/>
              <w:right w:val="single" w:sz="4" w:space="0" w:color="auto"/>
            </w:tcBorders>
            <w:hideMark/>
          </w:tcPr>
          <w:p w14:paraId="3EEDA1F6" w14:textId="77777777" w:rsidR="006A623B" w:rsidRPr="006A623B" w:rsidRDefault="006A623B" w:rsidP="006A623B">
            <w:r w:rsidRPr="006A623B">
              <w:t>Update of reference to TS 102 223</w:t>
            </w:r>
          </w:p>
        </w:tc>
        <w:tc>
          <w:tcPr>
            <w:tcW w:w="0" w:type="auto"/>
            <w:tcBorders>
              <w:top w:val="single" w:sz="4" w:space="0" w:color="auto"/>
              <w:left w:val="single" w:sz="4" w:space="0" w:color="auto"/>
              <w:bottom w:val="single" w:sz="4" w:space="0" w:color="auto"/>
              <w:right w:val="single" w:sz="4" w:space="0" w:color="auto"/>
            </w:tcBorders>
            <w:hideMark/>
          </w:tcPr>
          <w:p w14:paraId="3D6B424B" w14:textId="77777777" w:rsidR="006A623B" w:rsidRPr="006A623B" w:rsidRDefault="006A623B" w:rsidP="006A623B">
            <w:r w:rsidRPr="006A623B">
              <w:t>G+D MS</w:t>
            </w:r>
          </w:p>
        </w:tc>
        <w:tc>
          <w:tcPr>
            <w:tcW w:w="0" w:type="auto"/>
            <w:tcBorders>
              <w:top w:val="single" w:sz="4" w:space="0" w:color="auto"/>
              <w:left w:val="single" w:sz="4" w:space="0" w:color="auto"/>
              <w:bottom w:val="single" w:sz="4" w:space="0" w:color="auto"/>
              <w:right w:val="single" w:sz="4" w:space="0" w:color="auto"/>
            </w:tcBorders>
            <w:hideMark/>
          </w:tcPr>
          <w:p w14:paraId="56DB0E9D"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2CCC6EEF" w14:textId="77777777" w:rsidR="006A623B" w:rsidRPr="006A623B" w:rsidRDefault="006A623B" w:rsidP="006A623B">
            <w:r w:rsidRPr="006A623B">
              <w:t>0876</w:t>
            </w:r>
          </w:p>
        </w:tc>
        <w:tc>
          <w:tcPr>
            <w:tcW w:w="0" w:type="auto"/>
            <w:tcBorders>
              <w:top w:val="single" w:sz="4" w:space="0" w:color="auto"/>
              <w:left w:val="single" w:sz="4" w:space="0" w:color="auto"/>
              <w:bottom w:val="single" w:sz="4" w:space="0" w:color="auto"/>
              <w:right w:val="single" w:sz="4" w:space="0" w:color="auto"/>
            </w:tcBorders>
            <w:hideMark/>
          </w:tcPr>
          <w:p w14:paraId="39C88EC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E196A56"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1011587C"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47C4E77"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2FDACE4C" w14:textId="77777777" w:rsidR="006A623B" w:rsidRPr="006A623B" w:rsidRDefault="006A623B" w:rsidP="006A623B">
            <w:r w:rsidRPr="006A623B">
              <w:t>revised</w:t>
            </w:r>
          </w:p>
        </w:tc>
      </w:tr>
      <w:tr w:rsidR="006A623B" w:rsidRPr="006A623B" w14:paraId="01E8341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E773EE" w14:textId="77777777" w:rsidR="006A623B" w:rsidRPr="006A623B" w:rsidRDefault="006A623B" w:rsidP="006A623B">
            <w:r w:rsidRPr="006A623B">
              <w:t>C6-250352</w:t>
            </w:r>
          </w:p>
        </w:tc>
        <w:tc>
          <w:tcPr>
            <w:tcW w:w="0" w:type="auto"/>
            <w:tcBorders>
              <w:top w:val="single" w:sz="4" w:space="0" w:color="auto"/>
              <w:left w:val="single" w:sz="4" w:space="0" w:color="auto"/>
              <w:bottom w:val="single" w:sz="4" w:space="0" w:color="auto"/>
              <w:right w:val="single" w:sz="4" w:space="0" w:color="auto"/>
            </w:tcBorders>
            <w:hideMark/>
          </w:tcPr>
          <w:p w14:paraId="7C5760E0" w14:textId="77777777" w:rsidR="006A623B" w:rsidRPr="006A623B" w:rsidRDefault="006A623B" w:rsidP="006A623B">
            <w:r w:rsidRPr="006A623B">
              <w:t>Update of reference to TS 102 223</w:t>
            </w:r>
          </w:p>
        </w:tc>
        <w:tc>
          <w:tcPr>
            <w:tcW w:w="0" w:type="auto"/>
            <w:tcBorders>
              <w:top w:val="single" w:sz="4" w:space="0" w:color="auto"/>
              <w:left w:val="single" w:sz="4" w:space="0" w:color="auto"/>
              <w:bottom w:val="single" w:sz="4" w:space="0" w:color="auto"/>
              <w:right w:val="single" w:sz="4" w:space="0" w:color="auto"/>
            </w:tcBorders>
            <w:hideMark/>
          </w:tcPr>
          <w:p w14:paraId="3F2C7566" w14:textId="77777777" w:rsidR="006A623B" w:rsidRPr="006A623B" w:rsidRDefault="006A623B" w:rsidP="006A623B">
            <w:r w:rsidRPr="006A623B">
              <w:t>G+D MS</w:t>
            </w:r>
          </w:p>
        </w:tc>
        <w:tc>
          <w:tcPr>
            <w:tcW w:w="0" w:type="auto"/>
            <w:tcBorders>
              <w:top w:val="single" w:sz="4" w:space="0" w:color="auto"/>
              <w:left w:val="single" w:sz="4" w:space="0" w:color="auto"/>
              <w:bottom w:val="single" w:sz="4" w:space="0" w:color="auto"/>
              <w:right w:val="single" w:sz="4" w:space="0" w:color="auto"/>
            </w:tcBorders>
            <w:hideMark/>
          </w:tcPr>
          <w:p w14:paraId="27A0A5FE"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590CD63E" w14:textId="77777777" w:rsidR="006A623B" w:rsidRPr="006A623B" w:rsidRDefault="006A623B" w:rsidP="006A623B">
            <w:r w:rsidRPr="006A623B">
              <w:t>0876</w:t>
            </w:r>
          </w:p>
        </w:tc>
        <w:tc>
          <w:tcPr>
            <w:tcW w:w="0" w:type="auto"/>
            <w:tcBorders>
              <w:top w:val="single" w:sz="4" w:space="0" w:color="auto"/>
              <w:left w:val="single" w:sz="4" w:space="0" w:color="auto"/>
              <w:bottom w:val="single" w:sz="4" w:space="0" w:color="auto"/>
              <w:right w:val="single" w:sz="4" w:space="0" w:color="auto"/>
            </w:tcBorders>
            <w:hideMark/>
          </w:tcPr>
          <w:p w14:paraId="5C83E19D"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4A731CC0"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3D22CDFD"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B452D63"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27EB1DEF" w14:textId="77777777" w:rsidR="006A623B" w:rsidRPr="006A623B" w:rsidRDefault="006A623B" w:rsidP="006A623B">
            <w:r w:rsidRPr="006A623B">
              <w:t>agreed</w:t>
            </w:r>
          </w:p>
        </w:tc>
      </w:tr>
      <w:tr w:rsidR="006A623B" w:rsidRPr="006A623B" w14:paraId="6FDC45F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42411A7" w14:textId="77777777" w:rsidR="006A623B" w:rsidRPr="006A623B" w:rsidRDefault="006A623B" w:rsidP="006A623B">
            <w:r w:rsidRPr="006A623B">
              <w:t>C6-250266</w:t>
            </w:r>
          </w:p>
        </w:tc>
        <w:tc>
          <w:tcPr>
            <w:tcW w:w="0" w:type="auto"/>
            <w:tcBorders>
              <w:top w:val="single" w:sz="4" w:space="0" w:color="auto"/>
              <w:left w:val="single" w:sz="4" w:space="0" w:color="auto"/>
              <w:bottom w:val="single" w:sz="4" w:space="0" w:color="auto"/>
              <w:right w:val="single" w:sz="4" w:space="0" w:color="auto"/>
            </w:tcBorders>
            <w:hideMark/>
          </w:tcPr>
          <w:p w14:paraId="36C61AB3" w14:textId="77777777" w:rsidR="006A623B" w:rsidRPr="006A623B" w:rsidRDefault="006A623B" w:rsidP="006A623B">
            <w:r w:rsidRPr="006A623B">
              <w:t>Update of 3GPP TS 31.117 to Release 18</w:t>
            </w:r>
          </w:p>
        </w:tc>
        <w:tc>
          <w:tcPr>
            <w:tcW w:w="0" w:type="auto"/>
            <w:tcBorders>
              <w:top w:val="single" w:sz="4" w:space="0" w:color="auto"/>
              <w:left w:val="single" w:sz="4" w:space="0" w:color="auto"/>
              <w:bottom w:val="single" w:sz="4" w:space="0" w:color="auto"/>
              <w:right w:val="single" w:sz="4" w:space="0" w:color="auto"/>
            </w:tcBorders>
            <w:hideMark/>
          </w:tcPr>
          <w:p w14:paraId="68FB0623"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01276701" w14:textId="77777777" w:rsidR="006A623B" w:rsidRPr="006A623B" w:rsidRDefault="006A623B" w:rsidP="006A623B">
            <w:r w:rsidRPr="006A623B">
              <w:t>31.117</w:t>
            </w:r>
          </w:p>
        </w:tc>
        <w:tc>
          <w:tcPr>
            <w:tcW w:w="0" w:type="auto"/>
            <w:tcBorders>
              <w:top w:val="single" w:sz="4" w:space="0" w:color="auto"/>
              <w:left w:val="single" w:sz="4" w:space="0" w:color="auto"/>
              <w:bottom w:val="single" w:sz="4" w:space="0" w:color="auto"/>
              <w:right w:val="single" w:sz="4" w:space="0" w:color="auto"/>
            </w:tcBorders>
            <w:hideMark/>
          </w:tcPr>
          <w:p w14:paraId="5FA72F42" w14:textId="77777777" w:rsidR="006A623B" w:rsidRPr="006A623B" w:rsidRDefault="006A623B" w:rsidP="006A623B">
            <w:r w:rsidRPr="006A623B">
              <w:t>0001</w:t>
            </w:r>
          </w:p>
        </w:tc>
        <w:tc>
          <w:tcPr>
            <w:tcW w:w="0" w:type="auto"/>
            <w:tcBorders>
              <w:top w:val="single" w:sz="4" w:space="0" w:color="auto"/>
              <w:left w:val="single" w:sz="4" w:space="0" w:color="auto"/>
              <w:bottom w:val="single" w:sz="4" w:space="0" w:color="auto"/>
              <w:right w:val="single" w:sz="4" w:space="0" w:color="auto"/>
            </w:tcBorders>
            <w:hideMark/>
          </w:tcPr>
          <w:p w14:paraId="2BCCE30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E2E3FA2"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7F4C1D9D"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2619024D"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287A1DF7" w14:textId="77777777" w:rsidR="006A623B" w:rsidRPr="006A623B" w:rsidRDefault="006A623B" w:rsidP="006A623B">
            <w:r w:rsidRPr="006A623B">
              <w:t>agreed</w:t>
            </w:r>
          </w:p>
        </w:tc>
      </w:tr>
      <w:tr w:rsidR="006A623B" w:rsidRPr="006A623B" w14:paraId="303630A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07558F7" w14:textId="77777777" w:rsidR="006A623B" w:rsidRPr="006A623B" w:rsidRDefault="006A623B" w:rsidP="006A623B">
            <w:r w:rsidRPr="006A623B">
              <w:t>C6-250351</w:t>
            </w:r>
          </w:p>
        </w:tc>
        <w:tc>
          <w:tcPr>
            <w:tcW w:w="0" w:type="auto"/>
            <w:tcBorders>
              <w:top w:val="single" w:sz="4" w:space="0" w:color="auto"/>
              <w:left w:val="single" w:sz="4" w:space="0" w:color="auto"/>
              <w:bottom w:val="single" w:sz="4" w:space="0" w:color="auto"/>
              <w:right w:val="single" w:sz="4" w:space="0" w:color="auto"/>
            </w:tcBorders>
            <w:hideMark/>
          </w:tcPr>
          <w:p w14:paraId="60E2F124" w14:textId="77777777" w:rsidR="006A623B" w:rsidRPr="006A623B" w:rsidRDefault="006A623B" w:rsidP="006A623B">
            <w:r w:rsidRPr="006A623B">
              <w:t>Change reference from ETSI TS 102 223 to 3GPP TS 31.111</w:t>
            </w:r>
          </w:p>
        </w:tc>
        <w:tc>
          <w:tcPr>
            <w:tcW w:w="0" w:type="auto"/>
            <w:tcBorders>
              <w:top w:val="single" w:sz="4" w:space="0" w:color="auto"/>
              <w:left w:val="single" w:sz="4" w:space="0" w:color="auto"/>
              <w:bottom w:val="single" w:sz="4" w:space="0" w:color="auto"/>
              <w:right w:val="single" w:sz="4" w:space="0" w:color="auto"/>
            </w:tcBorders>
            <w:hideMark/>
          </w:tcPr>
          <w:p w14:paraId="7D49E431" w14:textId="77777777" w:rsidR="006A623B" w:rsidRPr="006A623B" w:rsidRDefault="006A623B" w:rsidP="006A623B">
            <w:r w:rsidRPr="006A623B">
              <w:t>Comprion</w:t>
            </w:r>
          </w:p>
        </w:tc>
        <w:tc>
          <w:tcPr>
            <w:tcW w:w="0" w:type="auto"/>
            <w:tcBorders>
              <w:top w:val="single" w:sz="4" w:space="0" w:color="auto"/>
              <w:left w:val="single" w:sz="4" w:space="0" w:color="auto"/>
              <w:bottom w:val="single" w:sz="4" w:space="0" w:color="auto"/>
              <w:right w:val="single" w:sz="4" w:space="0" w:color="auto"/>
            </w:tcBorders>
            <w:hideMark/>
          </w:tcPr>
          <w:p w14:paraId="16C41E25" w14:textId="77777777" w:rsidR="006A623B" w:rsidRPr="006A623B" w:rsidRDefault="006A623B" w:rsidP="006A623B">
            <w:r w:rsidRPr="006A623B">
              <w:t>31.117</w:t>
            </w:r>
          </w:p>
        </w:tc>
        <w:tc>
          <w:tcPr>
            <w:tcW w:w="0" w:type="auto"/>
            <w:tcBorders>
              <w:top w:val="single" w:sz="4" w:space="0" w:color="auto"/>
              <w:left w:val="single" w:sz="4" w:space="0" w:color="auto"/>
              <w:bottom w:val="single" w:sz="4" w:space="0" w:color="auto"/>
              <w:right w:val="single" w:sz="4" w:space="0" w:color="auto"/>
            </w:tcBorders>
            <w:hideMark/>
          </w:tcPr>
          <w:p w14:paraId="7CC52C1B" w14:textId="77777777" w:rsidR="006A623B" w:rsidRPr="006A623B" w:rsidRDefault="006A623B" w:rsidP="006A623B">
            <w:r w:rsidRPr="006A623B">
              <w:t>0002</w:t>
            </w:r>
          </w:p>
        </w:tc>
        <w:tc>
          <w:tcPr>
            <w:tcW w:w="0" w:type="auto"/>
            <w:tcBorders>
              <w:top w:val="single" w:sz="4" w:space="0" w:color="auto"/>
              <w:left w:val="single" w:sz="4" w:space="0" w:color="auto"/>
              <w:bottom w:val="single" w:sz="4" w:space="0" w:color="auto"/>
              <w:right w:val="single" w:sz="4" w:space="0" w:color="auto"/>
            </w:tcBorders>
            <w:hideMark/>
          </w:tcPr>
          <w:p w14:paraId="333A10A1"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59CBE0A"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9335F65"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42DF96C2"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6A76E11" w14:textId="77777777" w:rsidR="006A623B" w:rsidRPr="006A623B" w:rsidRDefault="006A623B" w:rsidP="006A623B">
            <w:r w:rsidRPr="006A623B">
              <w:t>agreed</w:t>
            </w:r>
          </w:p>
        </w:tc>
      </w:tr>
      <w:tr w:rsidR="006A623B" w:rsidRPr="006A623B" w14:paraId="2415611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9F48202" w14:textId="77777777" w:rsidR="006A623B" w:rsidRPr="006A623B" w:rsidRDefault="006A623B" w:rsidP="006A623B">
            <w:r w:rsidRPr="006A623B">
              <w:lastRenderedPageBreak/>
              <w:t>C6-250218</w:t>
            </w:r>
          </w:p>
        </w:tc>
        <w:tc>
          <w:tcPr>
            <w:tcW w:w="0" w:type="auto"/>
            <w:tcBorders>
              <w:top w:val="single" w:sz="4" w:space="0" w:color="auto"/>
              <w:left w:val="single" w:sz="4" w:space="0" w:color="auto"/>
              <w:bottom w:val="single" w:sz="4" w:space="0" w:color="auto"/>
              <w:right w:val="single" w:sz="4" w:space="0" w:color="auto"/>
            </w:tcBorders>
            <w:hideMark/>
          </w:tcPr>
          <w:p w14:paraId="242C4153" w14:textId="77777777" w:rsidR="006A623B" w:rsidRPr="006A623B" w:rsidRDefault="006A623B" w:rsidP="006A623B">
            <w:r w:rsidRPr="006A623B">
              <w:t>Correction to EF5GS3GPPLOCI for NG-RAN and satellite-NG-RAN test cases</w:t>
            </w:r>
          </w:p>
        </w:tc>
        <w:tc>
          <w:tcPr>
            <w:tcW w:w="0" w:type="auto"/>
            <w:tcBorders>
              <w:top w:val="single" w:sz="4" w:space="0" w:color="auto"/>
              <w:left w:val="single" w:sz="4" w:space="0" w:color="auto"/>
              <w:bottom w:val="single" w:sz="4" w:space="0" w:color="auto"/>
              <w:right w:val="single" w:sz="4" w:space="0" w:color="auto"/>
            </w:tcBorders>
            <w:hideMark/>
          </w:tcPr>
          <w:p w14:paraId="50D2C247" w14:textId="77777777" w:rsidR="006A623B" w:rsidRPr="006A623B" w:rsidRDefault="006A623B" w:rsidP="006A623B">
            <w:r w:rsidRPr="006A623B">
              <w:t xml:space="preserve">MediaTek Inc., </w:t>
            </w:r>
            <w:proofErr w:type="spellStart"/>
            <w:r w:rsidRPr="006A623B">
              <w:t>StarPoint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73EF51"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3AB0C1E1" w14:textId="77777777" w:rsidR="006A623B" w:rsidRPr="006A623B" w:rsidRDefault="006A623B" w:rsidP="006A623B">
            <w:r w:rsidRPr="006A623B">
              <w:t>0586</w:t>
            </w:r>
          </w:p>
        </w:tc>
        <w:tc>
          <w:tcPr>
            <w:tcW w:w="0" w:type="auto"/>
            <w:tcBorders>
              <w:top w:val="single" w:sz="4" w:space="0" w:color="auto"/>
              <w:left w:val="single" w:sz="4" w:space="0" w:color="auto"/>
              <w:bottom w:val="single" w:sz="4" w:space="0" w:color="auto"/>
              <w:right w:val="single" w:sz="4" w:space="0" w:color="auto"/>
            </w:tcBorders>
            <w:hideMark/>
          </w:tcPr>
          <w:p w14:paraId="2A0AAB3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656DB41"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D2645FE"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40582B5E"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1848600" w14:textId="77777777" w:rsidR="006A623B" w:rsidRPr="006A623B" w:rsidRDefault="006A623B" w:rsidP="006A623B">
            <w:r w:rsidRPr="006A623B">
              <w:t>agreed</w:t>
            </w:r>
          </w:p>
        </w:tc>
      </w:tr>
      <w:tr w:rsidR="006A623B" w:rsidRPr="006A623B" w14:paraId="519CC44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33AF7A3" w14:textId="77777777" w:rsidR="006A623B" w:rsidRPr="006A623B" w:rsidRDefault="006A623B" w:rsidP="006A623B">
            <w:r w:rsidRPr="006A623B">
              <w:t>C6-250237</w:t>
            </w:r>
          </w:p>
        </w:tc>
        <w:tc>
          <w:tcPr>
            <w:tcW w:w="0" w:type="auto"/>
            <w:tcBorders>
              <w:top w:val="single" w:sz="4" w:space="0" w:color="auto"/>
              <w:left w:val="single" w:sz="4" w:space="0" w:color="auto"/>
              <w:bottom w:val="single" w:sz="4" w:space="0" w:color="auto"/>
              <w:right w:val="single" w:sz="4" w:space="0" w:color="auto"/>
            </w:tcBorders>
            <w:hideMark/>
          </w:tcPr>
          <w:p w14:paraId="683B1635" w14:textId="77777777" w:rsidR="006A623B" w:rsidRPr="006A623B" w:rsidRDefault="006A623B" w:rsidP="006A623B">
            <w:r w:rsidRPr="006A623B">
              <w:t>Correction to default EF5GS3GPPNSC and EF5GSN3GPPNSC</w:t>
            </w:r>
          </w:p>
        </w:tc>
        <w:tc>
          <w:tcPr>
            <w:tcW w:w="0" w:type="auto"/>
            <w:tcBorders>
              <w:top w:val="single" w:sz="4" w:space="0" w:color="auto"/>
              <w:left w:val="single" w:sz="4" w:space="0" w:color="auto"/>
              <w:bottom w:val="single" w:sz="4" w:space="0" w:color="auto"/>
              <w:right w:val="single" w:sz="4" w:space="0" w:color="auto"/>
            </w:tcBorders>
            <w:hideMark/>
          </w:tcPr>
          <w:p w14:paraId="3DCFE1F8"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B1CC474"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49A97C6B" w14:textId="77777777" w:rsidR="006A623B" w:rsidRPr="006A623B" w:rsidRDefault="006A623B" w:rsidP="006A623B">
            <w:r w:rsidRPr="006A623B">
              <w:t>0587</w:t>
            </w:r>
          </w:p>
        </w:tc>
        <w:tc>
          <w:tcPr>
            <w:tcW w:w="0" w:type="auto"/>
            <w:tcBorders>
              <w:top w:val="single" w:sz="4" w:space="0" w:color="auto"/>
              <w:left w:val="single" w:sz="4" w:space="0" w:color="auto"/>
              <w:bottom w:val="single" w:sz="4" w:space="0" w:color="auto"/>
              <w:right w:val="single" w:sz="4" w:space="0" w:color="auto"/>
            </w:tcBorders>
            <w:hideMark/>
          </w:tcPr>
          <w:p w14:paraId="0616EC7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87A51A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79BEF0D"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442EAF12"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DFF2E37" w14:textId="77777777" w:rsidR="006A623B" w:rsidRPr="006A623B" w:rsidRDefault="006A623B" w:rsidP="006A623B">
            <w:r w:rsidRPr="006A623B">
              <w:t>agreed</w:t>
            </w:r>
          </w:p>
        </w:tc>
      </w:tr>
      <w:tr w:rsidR="006A623B" w:rsidRPr="006A623B" w14:paraId="57A9D14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623B364" w14:textId="77777777" w:rsidR="006A623B" w:rsidRPr="006A623B" w:rsidRDefault="006A623B" w:rsidP="006A623B">
            <w:r w:rsidRPr="006A623B">
              <w:t>C6-250239</w:t>
            </w:r>
          </w:p>
        </w:tc>
        <w:tc>
          <w:tcPr>
            <w:tcW w:w="0" w:type="auto"/>
            <w:tcBorders>
              <w:top w:val="single" w:sz="4" w:space="0" w:color="auto"/>
              <w:left w:val="single" w:sz="4" w:space="0" w:color="auto"/>
              <w:bottom w:val="single" w:sz="4" w:space="0" w:color="auto"/>
              <w:right w:val="single" w:sz="4" w:space="0" w:color="auto"/>
            </w:tcBorders>
            <w:hideMark/>
          </w:tcPr>
          <w:p w14:paraId="22A5A8A5"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484386F3"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19CFD47"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5EAD874D" w14:textId="77777777" w:rsidR="006A623B" w:rsidRPr="006A623B" w:rsidRDefault="006A623B" w:rsidP="006A623B">
            <w:r w:rsidRPr="006A623B">
              <w:t>0588</w:t>
            </w:r>
          </w:p>
        </w:tc>
        <w:tc>
          <w:tcPr>
            <w:tcW w:w="0" w:type="auto"/>
            <w:tcBorders>
              <w:top w:val="single" w:sz="4" w:space="0" w:color="auto"/>
              <w:left w:val="single" w:sz="4" w:space="0" w:color="auto"/>
              <w:bottom w:val="single" w:sz="4" w:space="0" w:color="auto"/>
              <w:right w:val="single" w:sz="4" w:space="0" w:color="auto"/>
            </w:tcBorders>
            <w:hideMark/>
          </w:tcPr>
          <w:p w14:paraId="422C6E2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D8A146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53D652B"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4F5F13D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D88E445" w14:textId="77777777" w:rsidR="006A623B" w:rsidRPr="006A623B" w:rsidRDefault="006A623B" w:rsidP="006A623B">
            <w:r w:rsidRPr="006A623B">
              <w:t>revised</w:t>
            </w:r>
          </w:p>
        </w:tc>
      </w:tr>
      <w:tr w:rsidR="006A623B" w:rsidRPr="006A623B" w14:paraId="0841A59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8CE830F" w14:textId="77777777" w:rsidR="006A623B" w:rsidRPr="006A623B" w:rsidRDefault="006A623B" w:rsidP="006A623B">
            <w:r w:rsidRPr="006A623B">
              <w:t>C6-250314</w:t>
            </w:r>
          </w:p>
        </w:tc>
        <w:tc>
          <w:tcPr>
            <w:tcW w:w="0" w:type="auto"/>
            <w:tcBorders>
              <w:top w:val="single" w:sz="4" w:space="0" w:color="auto"/>
              <w:left w:val="single" w:sz="4" w:space="0" w:color="auto"/>
              <w:bottom w:val="single" w:sz="4" w:space="0" w:color="auto"/>
              <w:right w:val="single" w:sz="4" w:space="0" w:color="auto"/>
            </w:tcBorders>
            <w:hideMark/>
          </w:tcPr>
          <w:p w14:paraId="1586B05E"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6B28B86C"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43802DE"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43D2CD66" w14:textId="77777777" w:rsidR="006A623B" w:rsidRPr="006A623B" w:rsidRDefault="006A623B" w:rsidP="006A623B">
            <w:r w:rsidRPr="006A623B">
              <w:t>0588</w:t>
            </w:r>
          </w:p>
        </w:tc>
        <w:tc>
          <w:tcPr>
            <w:tcW w:w="0" w:type="auto"/>
            <w:tcBorders>
              <w:top w:val="single" w:sz="4" w:space="0" w:color="auto"/>
              <w:left w:val="single" w:sz="4" w:space="0" w:color="auto"/>
              <w:bottom w:val="single" w:sz="4" w:space="0" w:color="auto"/>
              <w:right w:val="single" w:sz="4" w:space="0" w:color="auto"/>
            </w:tcBorders>
            <w:hideMark/>
          </w:tcPr>
          <w:p w14:paraId="091E983A"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75C2983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555C008"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5B4D524"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5617E94" w14:textId="77777777" w:rsidR="006A623B" w:rsidRPr="006A623B" w:rsidRDefault="006A623B" w:rsidP="006A623B">
            <w:r w:rsidRPr="006A623B">
              <w:t>withdrawn</w:t>
            </w:r>
          </w:p>
        </w:tc>
      </w:tr>
      <w:tr w:rsidR="006A623B" w:rsidRPr="006A623B" w14:paraId="77FF3C5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97A8A0A" w14:textId="77777777" w:rsidR="006A623B" w:rsidRPr="006A623B" w:rsidRDefault="006A623B" w:rsidP="006A623B">
            <w:r w:rsidRPr="006A623B">
              <w:t>C6-250241</w:t>
            </w:r>
          </w:p>
        </w:tc>
        <w:tc>
          <w:tcPr>
            <w:tcW w:w="0" w:type="auto"/>
            <w:tcBorders>
              <w:top w:val="single" w:sz="4" w:space="0" w:color="auto"/>
              <w:left w:val="single" w:sz="4" w:space="0" w:color="auto"/>
              <w:bottom w:val="single" w:sz="4" w:space="0" w:color="auto"/>
              <w:right w:val="single" w:sz="4" w:space="0" w:color="auto"/>
            </w:tcBorders>
            <w:hideMark/>
          </w:tcPr>
          <w:p w14:paraId="4D0E88F5" w14:textId="77777777" w:rsidR="006A623B" w:rsidRPr="006A623B" w:rsidRDefault="006A623B" w:rsidP="006A623B">
            <w:r w:rsidRPr="006A623B">
              <w:t>Correction to 5G-AKA TC 15.3.1, 15.4.1 and 15.4.2</w:t>
            </w:r>
          </w:p>
        </w:tc>
        <w:tc>
          <w:tcPr>
            <w:tcW w:w="0" w:type="auto"/>
            <w:tcBorders>
              <w:top w:val="single" w:sz="4" w:space="0" w:color="auto"/>
              <w:left w:val="single" w:sz="4" w:space="0" w:color="auto"/>
              <w:bottom w:val="single" w:sz="4" w:space="0" w:color="auto"/>
              <w:right w:val="single" w:sz="4" w:space="0" w:color="auto"/>
            </w:tcBorders>
            <w:hideMark/>
          </w:tcPr>
          <w:p w14:paraId="41A90B5A"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D254833"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6A4F9176" w14:textId="77777777" w:rsidR="006A623B" w:rsidRPr="006A623B" w:rsidRDefault="006A623B" w:rsidP="006A623B">
            <w:r w:rsidRPr="006A623B">
              <w:t>0589</w:t>
            </w:r>
          </w:p>
        </w:tc>
        <w:tc>
          <w:tcPr>
            <w:tcW w:w="0" w:type="auto"/>
            <w:tcBorders>
              <w:top w:val="single" w:sz="4" w:space="0" w:color="auto"/>
              <w:left w:val="single" w:sz="4" w:space="0" w:color="auto"/>
              <w:bottom w:val="single" w:sz="4" w:space="0" w:color="auto"/>
              <w:right w:val="single" w:sz="4" w:space="0" w:color="auto"/>
            </w:tcBorders>
            <w:hideMark/>
          </w:tcPr>
          <w:p w14:paraId="098C39E8"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3962B2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30382DE"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8C03B7E"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1B71721" w14:textId="77777777" w:rsidR="006A623B" w:rsidRPr="006A623B" w:rsidRDefault="006A623B" w:rsidP="006A623B">
            <w:r w:rsidRPr="006A623B">
              <w:t>agreed</w:t>
            </w:r>
          </w:p>
        </w:tc>
      </w:tr>
      <w:tr w:rsidR="006A623B" w:rsidRPr="006A623B" w14:paraId="0C79A28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5BA5F93" w14:textId="77777777" w:rsidR="006A623B" w:rsidRPr="006A623B" w:rsidRDefault="006A623B" w:rsidP="006A623B">
            <w:r w:rsidRPr="006A623B">
              <w:t>C6-250253</w:t>
            </w:r>
          </w:p>
        </w:tc>
        <w:tc>
          <w:tcPr>
            <w:tcW w:w="0" w:type="auto"/>
            <w:tcBorders>
              <w:top w:val="single" w:sz="4" w:space="0" w:color="auto"/>
              <w:left w:val="single" w:sz="4" w:space="0" w:color="auto"/>
              <w:bottom w:val="single" w:sz="4" w:space="0" w:color="auto"/>
              <w:right w:val="single" w:sz="4" w:space="0" w:color="auto"/>
            </w:tcBorders>
            <w:hideMark/>
          </w:tcPr>
          <w:p w14:paraId="29F14406" w14:textId="77777777" w:rsidR="006A623B" w:rsidRPr="006A623B" w:rsidRDefault="006A623B" w:rsidP="006A623B">
            <w:r w:rsidRPr="006A623B">
              <w:t>Missing subclause 5.7.1.4 in test case 5.7</w:t>
            </w:r>
          </w:p>
        </w:tc>
        <w:tc>
          <w:tcPr>
            <w:tcW w:w="0" w:type="auto"/>
            <w:tcBorders>
              <w:top w:val="single" w:sz="4" w:space="0" w:color="auto"/>
              <w:left w:val="single" w:sz="4" w:space="0" w:color="auto"/>
              <w:bottom w:val="single" w:sz="4" w:space="0" w:color="auto"/>
              <w:right w:val="single" w:sz="4" w:space="0" w:color="auto"/>
            </w:tcBorders>
            <w:hideMark/>
          </w:tcPr>
          <w:p w14:paraId="27CB67CF"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415A2A92"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3B1FE99F" w14:textId="77777777" w:rsidR="006A623B" w:rsidRPr="006A623B" w:rsidRDefault="006A623B" w:rsidP="006A623B">
            <w:r w:rsidRPr="006A623B">
              <w:t>0590</w:t>
            </w:r>
          </w:p>
        </w:tc>
        <w:tc>
          <w:tcPr>
            <w:tcW w:w="0" w:type="auto"/>
            <w:tcBorders>
              <w:top w:val="single" w:sz="4" w:space="0" w:color="auto"/>
              <w:left w:val="single" w:sz="4" w:space="0" w:color="auto"/>
              <w:bottom w:val="single" w:sz="4" w:space="0" w:color="auto"/>
              <w:right w:val="single" w:sz="4" w:space="0" w:color="auto"/>
            </w:tcBorders>
            <w:hideMark/>
          </w:tcPr>
          <w:p w14:paraId="525256A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BD2E8A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5336FE3"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4158138F"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6AF32259" w14:textId="77777777" w:rsidR="006A623B" w:rsidRPr="006A623B" w:rsidRDefault="006A623B" w:rsidP="006A623B">
            <w:r w:rsidRPr="006A623B">
              <w:t>agreed</w:t>
            </w:r>
          </w:p>
        </w:tc>
      </w:tr>
      <w:tr w:rsidR="006A623B" w:rsidRPr="006A623B" w14:paraId="398BCBD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15CC1A0" w14:textId="77777777" w:rsidR="006A623B" w:rsidRPr="006A623B" w:rsidRDefault="006A623B" w:rsidP="006A623B">
            <w:r w:rsidRPr="006A623B">
              <w:t>C6-250264</w:t>
            </w:r>
          </w:p>
        </w:tc>
        <w:tc>
          <w:tcPr>
            <w:tcW w:w="0" w:type="auto"/>
            <w:tcBorders>
              <w:top w:val="single" w:sz="4" w:space="0" w:color="auto"/>
              <w:left w:val="single" w:sz="4" w:space="0" w:color="auto"/>
              <w:bottom w:val="single" w:sz="4" w:space="0" w:color="auto"/>
              <w:right w:val="single" w:sz="4" w:space="0" w:color="auto"/>
            </w:tcBorders>
            <w:hideMark/>
          </w:tcPr>
          <w:p w14:paraId="4E7CF3E3" w14:textId="77777777" w:rsidR="006A623B" w:rsidRPr="006A623B" w:rsidRDefault="006A623B" w:rsidP="006A623B">
            <w:r w:rsidRPr="006A623B">
              <w:t>Correction to AKA TC 15.1.4 and 15.2.4</w:t>
            </w:r>
          </w:p>
        </w:tc>
        <w:tc>
          <w:tcPr>
            <w:tcW w:w="0" w:type="auto"/>
            <w:tcBorders>
              <w:top w:val="single" w:sz="4" w:space="0" w:color="auto"/>
              <w:left w:val="single" w:sz="4" w:space="0" w:color="auto"/>
              <w:bottom w:val="single" w:sz="4" w:space="0" w:color="auto"/>
              <w:right w:val="single" w:sz="4" w:space="0" w:color="auto"/>
            </w:tcBorders>
            <w:hideMark/>
          </w:tcPr>
          <w:p w14:paraId="2AA5205C"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BD73B8C"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2B142055" w14:textId="77777777" w:rsidR="006A623B" w:rsidRPr="006A623B" w:rsidRDefault="006A623B" w:rsidP="006A623B">
            <w:r w:rsidRPr="006A623B">
              <w:t>0591</w:t>
            </w:r>
          </w:p>
        </w:tc>
        <w:tc>
          <w:tcPr>
            <w:tcW w:w="0" w:type="auto"/>
            <w:tcBorders>
              <w:top w:val="single" w:sz="4" w:space="0" w:color="auto"/>
              <w:left w:val="single" w:sz="4" w:space="0" w:color="auto"/>
              <w:bottom w:val="single" w:sz="4" w:space="0" w:color="auto"/>
              <w:right w:val="single" w:sz="4" w:space="0" w:color="auto"/>
            </w:tcBorders>
            <w:hideMark/>
          </w:tcPr>
          <w:p w14:paraId="3E2938B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E729F0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E4B8665"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26F82AB"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AF4B9E2" w14:textId="77777777" w:rsidR="006A623B" w:rsidRPr="006A623B" w:rsidRDefault="006A623B" w:rsidP="006A623B">
            <w:r w:rsidRPr="006A623B">
              <w:t>postponed</w:t>
            </w:r>
          </w:p>
        </w:tc>
      </w:tr>
      <w:tr w:rsidR="006A623B" w:rsidRPr="006A623B" w14:paraId="637FFF0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172463" w14:textId="77777777" w:rsidR="006A623B" w:rsidRPr="006A623B" w:rsidRDefault="006A623B" w:rsidP="006A623B">
            <w:r w:rsidRPr="006A623B">
              <w:t>C6-250254</w:t>
            </w:r>
          </w:p>
        </w:tc>
        <w:tc>
          <w:tcPr>
            <w:tcW w:w="0" w:type="auto"/>
            <w:tcBorders>
              <w:top w:val="single" w:sz="4" w:space="0" w:color="auto"/>
              <w:left w:val="single" w:sz="4" w:space="0" w:color="auto"/>
              <w:bottom w:val="single" w:sz="4" w:space="0" w:color="auto"/>
              <w:right w:val="single" w:sz="4" w:space="0" w:color="auto"/>
            </w:tcBorders>
            <w:hideMark/>
          </w:tcPr>
          <w:p w14:paraId="69DBAF6C" w14:textId="77777777" w:rsidR="006A623B" w:rsidRPr="006A623B" w:rsidRDefault="006A623B" w:rsidP="006A623B">
            <w:r w:rsidRPr="006A623B">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2BE5AAB0"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24D1DD5C" w14:textId="77777777" w:rsidR="006A623B" w:rsidRPr="006A623B" w:rsidRDefault="006A623B" w:rsidP="006A623B">
            <w:r w:rsidRPr="006A623B">
              <w:t>31.122</w:t>
            </w:r>
          </w:p>
        </w:tc>
        <w:tc>
          <w:tcPr>
            <w:tcW w:w="0" w:type="auto"/>
            <w:tcBorders>
              <w:top w:val="single" w:sz="4" w:space="0" w:color="auto"/>
              <w:left w:val="single" w:sz="4" w:space="0" w:color="auto"/>
              <w:bottom w:val="single" w:sz="4" w:space="0" w:color="auto"/>
              <w:right w:val="single" w:sz="4" w:space="0" w:color="auto"/>
            </w:tcBorders>
            <w:hideMark/>
          </w:tcPr>
          <w:p w14:paraId="2225C779" w14:textId="77777777" w:rsidR="006A623B" w:rsidRPr="006A623B" w:rsidRDefault="006A623B" w:rsidP="006A623B">
            <w:r w:rsidRPr="006A623B">
              <w:t>0083</w:t>
            </w:r>
          </w:p>
        </w:tc>
        <w:tc>
          <w:tcPr>
            <w:tcW w:w="0" w:type="auto"/>
            <w:tcBorders>
              <w:top w:val="single" w:sz="4" w:space="0" w:color="auto"/>
              <w:left w:val="single" w:sz="4" w:space="0" w:color="auto"/>
              <w:bottom w:val="single" w:sz="4" w:space="0" w:color="auto"/>
              <w:right w:val="single" w:sz="4" w:space="0" w:color="auto"/>
            </w:tcBorders>
            <w:hideMark/>
          </w:tcPr>
          <w:p w14:paraId="1E62378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8F86C2A"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2D5A5D5A"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EBC1437" w14:textId="77777777" w:rsidR="006A623B" w:rsidRPr="006A623B" w:rsidRDefault="006A623B" w:rsidP="006A623B">
            <w:r w:rsidRPr="006A623B">
              <w:t>NSWO_5G</w:t>
            </w:r>
          </w:p>
        </w:tc>
        <w:tc>
          <w:tcPr>
            <w:tcW w:w="0" w:type="auto"/>
            <w:tcBorders>
              <w:top w:val="single" w:sz="4" w:space="0" w:color="auto"/>
              <w:left w:val="single" w:sz="4" w:space="0" w:color="auto"/>
              <w:bottom w:val="single" w:sz="4" w:space="0" w:color="auto"/>
              <w:right w:val="single" w:sz="4" w:space="0" w:color="auto"/>
            </w:tcBorders>
            <w:hideMark/>
          </w:tcPr>
          <w:p w14:paraId="10608FF9" w14:textId="77777777" w:rsidR="006A623B" w:rsidRPr="006A623B" w:rsidRDefault="006A623B" w:rsidP="006A623B">
            <w:r w:rsidRPr="006A623B">
              <w:t>postponed</w:t>
            </w:r>
          </w:p>
        </w:tc>
      </w:tr>
      <w:tr w:rsidR="006A623B" w:rsidRPr="006A623B" w14:paraId="7A859F2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0677287" w14:textId="77777777" w:rsidR="006A623B" w:rsidRPr="006A623B" w:rsidRDefault="006A623B" w:rsidP="006A623B">
            <w:r w:rsidRPr="006A623B">
              <w:t>C6-250255</w:t>
            </w:r>
          </w:p>
        </w:tc>
        <w:tc>
          <w:tcPr>
            <w:tcW w:w="0" w:type="auto"/>
            <w:tcBorders>
              <w:top w:val="single" w:sz="4" w:space="0" w:color="auto"/>
              <w:left w:val="single" w:sz="4" w:space="0" w:color="auto"/>
              <w:bottom w:val="single" w:sz="4" w:space="0" w:color="auto"/>
              <w:right w:val="single" w:sz="4" w:space="0" w:color="auto"/>
            </w:tcBorders>
            <w:hideMark/>
          </w:tcPr>
          <w:p w14:paraId="5BA18DB7" w14:textId="77777777" w:rsidR="006A623B" w:rsidRPr="006A623B" w:rsidRDefault="006A623B" w:rsidP="006A623B">
            <w:r w:rsidRPr="006A623B">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5FC69C2A"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6161ECAB" w14:textId="77777777" w:rsidR="006A623B" w:rsidRPr="006A623B" w:rsidRDefault="006A623B" w:rsidP="006A623B">
            <w:r w:rsidRPr="006A623B">
              <w:t>31.122</w:t>
            </w:r>
          </w:p>
        </w:tc>
        <w:tc>
          <w:tcPr>
            <w:tcW w:w="0" w:type="auto"/>
            <w:tcBorders>
              <w:top w:val="single" w:sz="4" w:space="0" w:color="auto"/>
              <w:left w:val="single" w:sz="4" w:space="0" w:color="auto"/>
              <w:bottom w:val="single" w:sz="4" w:space="0" w:color="auto"/>
              <w:right w:val="single" w:sz="4" w:space="0" w:color="auto"/>
            </w:tcBorders>
            <w:hideMark/>
          </w:tcPr>
          <w:p w14:paraId="04C14E2A" w14:textId="77777777" w:rsidR="006A623B" w:rsidRPr="006A623B" w:rsidRDefault="006A623B" w:rsidP="006A623B">
            <w:r w:rsidRPr="006A623B">
              <w:t>0084</w:t>
            </w:r>
          </w:p>
        </w:tc>
        <w:tc>
          <w:tcPr>
            <w:tcW w:w="0" w:type="auto"/>
            <w:tcBorders>
              <w:top w:val="single" w:sz="4" w:space="0" w:color="auto"/>
              <w:left w:val="single" w:sz="4" w:space="0" w:color="auto"/>
              <w:bottom w:val="single" w:sz="4" w:space="0" w:color="auto"/>
              <w:right w:val="single" w:sz="4" w:space="0" w:color="auto"/>
            </w:tcBorders>
            <w:hideMark/>
          </w:tcPr>
          <w:p w14:paraId="06E0664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9C023B4"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B26AAE7"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657712B8" w14:textId="77777777" w:rsidR="006A623B" w:rsidRPr="006A623B" w:rsidRDefault="006A623B" w:rsidP="006A623B">
            <w:r w:rsidRPr="006A623B">
              <w:t>NSWO_5G</w:t>
            </w:r>
          </w:p>
        </w:tc>
        <w:tc>
          <w:tcPr>
            <w:tcW w:w="0" w:type="auto"/>
            <w:tcBorders>
              <w:top w:val="single" w:sz="4" w:space="0" w:color="auto"/>
              <w:left w:val="single" w:sz="4" w:space="0" w:color="auto"/>
              <w:bottom w:val="single" w:sz="4" w:space="0" w:color="auto"/>
              <w:right w:val="single" w:sz="4" w:space="0" w:color="auto"/>
            </w:tcBorders>
            <w:hideMark/>
          </w:tcPr>
          <w:p w14:paraId="2415FC87" w14:textId="77777777" w:rsidR="006A623B" w:rsidRPr="006A623B" w:rsidRDefault="006A623B" w:rsidP="006A623B">
            <w:r w:rsidRPr="006A623B">
              <w:t>postponed</w:t>
            </w:r>
          </w:p>
        </w:tc>
      </w:tr>
      <w:tr w:rsidR="006A623B" w:rsidRPr="006A623B" w14:paraId="5B88A0E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337B2BF" w14:textId="77777777" w:rsidR="006A623B" w:rsidRPr="006A623B" w:rsidRDefault="006A623B" w:rsidP="006A623B">
            <w:r w:rsidRPr="006A623B">
              <w:t>C6-250341</w:t>
            </w:r>
          </w:p>
        </w:tc>
        <w:tc>
          <w:tcPr>
            <w:tcW w:w="0" w:type="auto"/>
            <w:tcBorders>
              <w:top w:val="single" w:sz="4" w:space="0" w:color="auto"/>
              <w:left w:val="single" w:sz="4" w:space="0" w:color="auto"/>
              <w:bottom w:val="single" w:sz="4" w:space="0" w:color="auto"/>
              <w:right w:val="single" w:sz="4" w:space="0" w:color="auto"/>
            </w:tcBorders>
            <w:hideMark/>
          </w:tcPr>
          <w:p w14:paraId="3AD134E9" w14:textId="77777777" w:rsidR="006A623B" w:rsidRPr="006A623B" w:rsidRDefault="006A623B" w:rsidP="006A623B">
            <w:r w:rsidRPr="006A623B">
              <w:t xml:space="preserve">Updating the scope of </w:t>
            </w:r>
            <w:proofErr w:type="spellStart"/>
            <w:r w:rsidRPr="006A623B">
              <w:t>Rel</w:t>
            </w:r>
            <w:proofErr w:type="spellEnd"/>
            <w:r w:rsidRPr="006A623B">
              <w:t xml:space="preserve"> 18 specification to cover all prior Releases</w:t>
            </w:r>
          </w:p>
        </w:tc>
        <w:tc>
          <w:tcPr>
            <w:tcW w:w="0" w:type="auto"/>
            <w:tcBorders>
              <w:top w:val="single" w:sz="4" w:space="0" w:color="auto"/>
              <w:left w:val="single" w:sz="4" w:space="0" w:color="auto"/>
              <w:bottom w:val="single" w:sz="4" w:space="0" w:color="auto"/>
              <w:right w:val="single" w:sz="4" w:space="0" w:color="auto"/>
            </w:tcBorders>
            <w:hideMark/>
          </w:tcPr>
          <w:p w14:paraId="06E79B4D" w14:textId="77777777" w:rsidR="006A623B" w:rsidRPr="006A623B" w:rsidRDefault="006A623B" w:rsidP="006A623B">
            <w:r w:rsidRPr="006A623B">
              <w:t>Apple</w:t>
            </w:r>
          </w:p>
        </w:tc>
        <w:tc>
          <w:tcPr>
            <w:tcW w:w="0" w:type="auto"/>
            <w:tcBorders>
              <w:top w:val="single" w:sz="4" w:space="0" w:color="auto"/>
              <w:left w:val="single" w:sz="4" w:space="0" w:color="auto"/>
              <w:bottom w:val="single" w:sz="4" w:space="0" w:color="auto"/>
              <w:right w:val="single" w:sz="4" w:space="0" w:color="auto"/>
            </w:tcBorders>
            <w:hideMark/>
          </w:tcPr>
          <w:p w14:paraId="7E3D857A" w14:textId="77777777" w:rsidR="006A623B" w:rsidRPr="006A623B" w:rsidRDefault="006A623B" w:rsidP="006A623B">
            <w:r w:rsidRPr="006A623B">
              <w:t>31.122</w:t>
            </w:r>
          </w:p>
        </w:tc>
        <w:tc>
          <w:tcPr>
            <w:tcW w:w="0" w:type="auto"/>
            <w:tcBorders>
              <w:top w:val="single" w:sz="4" w:space="0" w:color="auto"/>
              <w:left w:val="single" w:sz="4" w:space="0" w:color="auto"/>
              <w:bottom w:val="single" w:sz="4" w:space="0" w:color="auto"/>
              <w:right w:val="single" w:sz="4" w:space="0" w:color="auto"/>
            </w:tcBorders>
            <w:hideMark/>
          </w:tcPr>
          <w:p w14:paraId="1936957B" w14:textId="77777777" w:rsidR="006A623B" w:rsidRPr="006A623B" w:rsidRDefault="006A623B" w:rsidP="006A623B">
            <w:r w:rsidRPr="006A623B">
              <w:t>0085</w:t>
            </w:r>
          </w:p>
        </w:tc>
        <w:tc>
          <w:tcPr>
            <w:tcW w:w="0" w:type="auto"/>
            <w:tcBorders>
              <w:top w:val="single" w:sz="4" w:space="0" w:color="auto"/>
              <w:left w:val="single" w:sz="4" w:space="0" w:color="auto"/>
              <w:bottom w:val="single" w:sz="4" w:space="0" w:color="auto"/>
              <w:right w:val="single" w:sz="4" w:space="0" w:color="auto"/>
            </w:tcBorders>
            <w:hideMark/>
          </w:tcPr>
          <w:p w14:paraId="5E114269"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72D8ED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9CE6A2A"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4ECB715F"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6DC9387A" w14:textId="77777777" w:rsidR="006A623B" w:rsidRPr="006A623B" w:rsidRDefault="006A623B" w:rsidP="006A623B">
            <w:r w:rsidRPr="006A623B">
              <w:t>agreed</w:t>
            </w:r>
          </w:p>
        </w:tc>
      </w:tr>
      <w:tr w:rsidR="006A623B" w:rsidRPr="006A623B" w14:paraId="32DD1E0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39165B5" w14:textId="77777777" w:rsidR="006A623B" w:rsidRPr="006A623B" w:rsidRDefault="006A623B" w:rsidP="006A623B">
            <w:r w:rsidRPr="006A623B">
              <w:t>C6-250342</w:t>
            </w:r>
          </w:p>
        </w:tc>
        <w:tc>
          <w:tcPr>
            <w:tcW w:w="0" w:type="auto"/>
            <w:tcBorders>
              <w:top w:val="single" w:sz="4" w:space="0" w:color="auto"/>
              <w:left w:val="single" w:sz="4" w:space="0" w:color="auto"/>
              <w:bottom w:val="single" w:sz="4" w:space="0" w:color="auto"/>
              <w:right w:val="single" w:sz="4" w:space="0" w:color="auto"/>
            </w:tcBorders>
            <w:hideMark/>
          </w:tcPr>
          <w:p w14:paraId="1BF7958A" w14:textId="77777777" w:rsidR="006A623B" w:rsidRPr="006A623B" w:rsidRDefault="006A623B" w:rsidP="006A623B">
            <w:r w:rsidRPr="006A623B">
              <w:t xml:space="preserve">Invalidating </w:t>
            </w:r>
            <w:proofErr w:type="spellStart"/>
            <w:r w:rsidRPr="006A623B">
              <w:t>Rel</w:t>
            </w:r>
            <w:proofErr w:type="spellEnd"/>
            <w:r w:rsidRPr="006A623B">
              <w:t xml:space="preserve"> 17 version of 31.122</w:t>
            </w:r>
          </w:p>
        </w:tc>
        <w:tc>
          <w:tcPr>
            <w:tcW w:w="0" w:type="auto"/>
            <w:tcBorders>
              <w:top w:val="single" w:sz="4" w:space="0" w:color="auto"/>
              <w:left w:val="single" w:sz="4" w:space="0" w:color="auto"/>
              <w:bottom w:val="single" w:sz="4" w:space="0" w:color="auto"/>
              <w:right w:val="single" w:sz="4" w:space="0" w:color="auto"/>
            </w:tcBorders>
            <w:hideMark/>
          </w:tcPr>
          <w:p w14:paraId="04309F3C" w14:textId="77777777" w:rsidR="006A623B" w:rsidRPr="006A623B" w:rsidRDefault="006A623B" w:rsidP="006A623B">
            <w:r w:rsidRPr="006A623B">
              <w:t>Apple</w:t>
            </w:r>
          </w:p>
        </w:tc>
        <w:tc>
          <w:tcPr>
            <w:tcW w:w="0" w:type="auto"/>
            <w:tcBorders>
              <w:top w:val="single" w:sz="4" w:space="0" w:color="auto"/>
              <w:left w:val="single" w:sz="4" w:space="0" w:color="auto"/>
              <w:bottom w:val="single" w:sz="4" w:space="0" w:color="auto"/>
              <w:right w:val="single" w:sz="4" w:space="0" w:color="auto"/>
            </w:tcBorders>
            <w:hideMark/>
          </w:tcPr>
          <w:p w14:paraId="58597AF1" w14:textId="77777777" w:rsidR="006A623B" w:rsidRPr="006A623B" w:rsidRDefault="006A623B" w:rsidP="006A623B">
            <w:r w:rsidRPr="006A623B">
              <w:t>31.122</w:t>
            </w:r>
          </w:p>
        </w:tc>
        <w:tc>
          <w:tcPr>
            <w:tcW w:w="0" w:type="auto"/>
            <w:tcBorders>
              <w:top w:val="single" w:sz="4" w:space="0" w:color="auto"/>
              <w:left w:val="single" w:sz="4" w:space="0" w:color="auto"/>
              <w:bottom w:val="single" w:sz="4" w:space="0" w:color="auto"/>
              <w:right w:val="single" w:sz="4" w:space="0" w:color="auto"/>
            </w:tcBorders>
            <w:hideMark/>
          </w:tcPr>
          <w:p w14:paraId="7BCE4797" w14:textId="77777777" w:rsidR="006A623B" w:rsidRPr="006A623B" w:rsidRDefault="006A623B" w:rsidP="006A623B">
            <w:r w:rsidRPr="006A623B">
              <w:t>0086</w:t>
            </w:r>
          </w:p>
        </w:tc>
        <w:tc>
          <w:tcPr>
            <w:tcW w:w="0" w:type="auto"/>
            <w:tcBorders>
              <w:top w:val="single" w:sz="4" w:space="0" w:color="auto"/>
              <w:left w:val="single" w:sz="4" w:space="0" w:color="auto"/>
              <w:bottom w:val="single" w:sz="4" w:space="0" w:color="auto"/>
              <w:right w:val="single" w:sz="4" w:space="0" w:color="auto"/>
            </w:tcBorders>
            <w:hideMark/>
          </w:tcPr>
          <w:p w14:paraId="339D561B"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5FD132A"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48D5056E"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2F3E1844"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7C35B13B" w14:textId="77777777" w:rsidR="006A623B" w:rsidRPr="006A623B" w:rsidRDefault="006A623B" w:rsidP="006A623B">
            <w:r w:rsidRPr="006A623B">
              <w:t>agreed</w:t>
            </w:r>
          </w:p>
        </w:tc>
      </w:tr>
      <w:tr w:rsidR="006A623B" w:rsidRPr="006A623B" w14:paraId="173E6D2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7D65E57" w14:textId="77777777" w:rsidR="006A623B" w:rsidRPr="006A623B" w:rsidRDefault="006A623B" w:rsidP="006A623B">
            <w:r w:rsidRPr="006A623B">
              <w:t>C6-250223</w:t>
            </w:r>
          </w:p>
        </w:tc>
        <w:tc>
          <w:tcPr>
            <w:tcW w:w="0" w:type="auto"/>
            <w:tcBorders>
              <w:top w:val="single" w:sz="4" w:space="0" w:color="auto"/>
              <w:left w:val="single" w:sz="4" w:space="0" w:color="auto"/>
              <w:bottom w:val="single" w:sz="4" w:space="0" w:color="auto"/>
              <w:right w:val="single" w:sz="4" w:space="0" w:color="auto"/>
            </w:tcBorders>
            <w:hideMark/>
          </w:tcPr>
          <w:p w14:paraId="25EE2159" w14:textId="77777777" w:rsidR="006A623B" w:rsidRPr="006A623B" w:rsidRDefault="006A623B" w:rsidP="006A623B">
            <w:r w:rsidRPr="006A623B">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3B8222D5"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A7F1482"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48426B82" w14:textId="77777777" w:rsidR="006A623B" w:rsidRPr="006A623B" w:rsidRDefault="006A623B" w:rsidP="006A623B">
            <w:r w:rsidRPr="006A623B">
              <w:t>0805</w:t>
            </w:r>
          </w:p>
        </w:tc>
        <w:tc>
          <w:tcPr>
            <w:tcW w:w="0" w:type="auto"/>
            <w:tcBorders>
              <w:top w:val="single" w:sz="4" w:space="0" w:color="auto"/>
              <w:left w:val="single" w:sz="4" w:space="0" w:color="auto"/>
              <w:bottom w:val="single" w:sz="4" w:space="0" w:color="auto"/>
              <w:right w:val="single" w:sz="4" w:space="0" w:color="auto"/>
            </w:tcBorders>
            <w:hideMark/>
          </w:tcPr>
          <w:p w14:paraId="3723417B"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E93CAB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6D405A6"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EE99C3A" w14:textId="77777777" w:rsidR="006A623B" w:rsidRPr="006A623B" w:rsidRDefault="006A623B" w:rsidP="006A623B">
            <w:proofErr w:type="spellStart"/>
            <w:r w:rsidRPr="006A623B">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1B3EA1" w14:textId="77777777" w:rsidR="006A623B" w:rsidRPr="006A623B" w:rsidRDefault="006A623B" w:rsidP="006A623B">
            <w:r w:rsidRPr="006A623B">
              <w:t>postponed</w:t>
            </w:r>
          </w:p>
        </w:tc>
      </w:tr>
      <w:tr w:rsidR="006A623B" w:rsidRPr="006A623B" w14:paraId="727BE1A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0EE094B" w14:textId="77777777" w:rsidR="006A623B" w:rsidRPr="006A623B" w:rsidRDefault="006A623B" w:rsidP="006A623B">
            <w:r w:rsidRPr="006A623B">
              <w:t>C6-250224</w:t>
            </w:r>
          </w:p>
        </w:tc>
        <w:tc>
          <w:tcPr>
            <w:tcW w:w="0" w:type="auto"/>
            <w:tcBorders>
              <w:top w:val="single" w:sz="4" w:space="0" w:color="auto"/>
              <w:left w:val="single" w:sz="4" w:space="0" w:color="auto"/>
              <w:bottom w:val="single" w:sz="4" w:space="0" w:color="auto"/>
              <w:right w:val="single" w:sz="4" w:space="0" w:color="auto"/>
            </w:tcBorders>
            <w:hideMark/>
          </w:tcPr>
          <w:p w14:paraId="56E76ED1" w14:textId="77777777" w:rsidR="006A623B" w:rsidRPr="006A623B" w:rsidRDefault="006A623B" w:rsidP="006A623B">
            <w:r w:rsidRPr="006A623B">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07932956"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3A580D0"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6F4B8AB8" w14:textId="77777777" w:rsidR="006A623B" w:rsidRPr="006A623B" w:rsidRDefault="006A623B" w:rsidP="006A623B">
            <w:r w:rsidRPr="006A623B">
              <w:t>0806</w:t>
            </w:r>
          </w:p>
        </w:tc>
        <w:tc>
          <w:tcPr>
            <w:tcW w:w="0" w:type="auto"/>
            <w:tcBorders>
              <w:top w:val="single" w:sz="4" w:space="0" w:color="auto"/>
              <w:left w:val="single" w:sz="4" w:space="0" w:color="auto"/>
              <w:bottom w:val="single" w:sz="4" w:space="0" w:color="auto"/>
              <w:right w:val="single" w:sz="4" w:space="0" w:color="auto"/>
            </w:tcBorders>
            <w:hideMark/>
          </w:tcPr>
          <w:p w14:paraId="4015A8E8"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9FDB40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4F16CE1"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CEACDE1" w14:textId="77777777" w:rsidR="006A623B" w:rsidRPr="006A623B" w:rsidRDefault="006A623B" w:rsidP="006A623B">
            <w:proofErr w:type="spellStart"/>
            <w:r w:rsidRPr="006A623B">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E8F7EC" w14:textId="77777777" w:rsidR="006A623B" w:rsidRPr="006A623B" w:rsidRDefault="006A623B" w:rsidP="006A623B">
            <w:r w:rsidRPr="006A623B">
              <w:t>postponed</w:t>
            </w:r>
          </w:p>
        </w:tc>
      </w:tr>
      <w:tr w:rsidR="006A623B" w:rsidRPr="006A623B" w14:paraId="03731DC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58C204E" w14:textId="77777777" w:rsidR="006A623B" w:rsidRPr="006A623B" w:rsidRDefault="006A623B" w:rsidP="006A623B">
            <w:r w:rsidRPr="006A623B">
              <w:t>C6-250225</w:t>
            </w:r>
          </w:p>
        </w:tc>
        <w:tc>
          <w:tcPr>
            <w:tcW w:w="0" w:type="auto"/>
            <w:tcBorders>
              <w:top w:val="single" w:sz="4" w:space="0" w:color="auto"/>
              <w:left w:val="single" w:sz="4" w:space="0" w:color="auto"/>
              <w:bottom w:val="single" w:sz="4" w:space="0" w:color="auto"/>
              <w:right w:val="single" w:sz="4" w:space="0" w:color="auto"/>
            </w:tcBorders>
            <w:hideMark/>
          </w:tcPr>
          <w:p w14:paraId="3BC00E01" w14:textId="77777777" w:rsidR="006A623B" w:rsidRPr="006A623B" w:rsidRDefault="006A623B" w:rsidP="006A623B">
            <w:r w:rsidRPr="006A623B">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51E602A5"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0005C52"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28E26A3E" w14:textId="77777777" w:rsidR="006A623B" w:rsidRPr="006A623B" w:rsidRDefault="006A623B" w:rsidP="006A623B">
            <w:r w:rsidRPr="006A623B">
              <w:t>0807</w:t>
            </w:r>
          </w:p>
        </w:tc>
        <w:tc>
          <w:tcPr>
            <w:tcW w:w="0" w:type="auto"/>
            <w:tcBorders>
              <w:top w:val="single" w:sz="4" w:space="0" w:color="auto"/>
              <w:left w:val="single" w:sz="4" w:space="0" w:color="auto"/>
              <w:bottom w:val="single" w:sz="4" w:space="0" w:color="auto"/>
              <w:right w:val="single" w:sz="4" w:space="0" w:color="auto"/>
            </w:tcBorders>
            <w:hideMark/>
          </w:tcPr>
          <w:p w14:paraId="111285B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E9FD5A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4D364C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CCDA6E4" w14:textId="77777777" w:rsidR="006A623B" w:rsidRPr="006A623B" w:rsidRDefault="006A623B" w:rsidP="006A623B">
            <w:proofErr w:type="spellStart"/>
            <w:r w:rsidRPr="006A623B">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8640D" w14:textId="77777777" w:rsidR="006A623B" w:rsidRPr="006A623B" w:rsidRDefault="006A623B" w:rsidP="006A623B">
            <w:r w:rsidRPr="006A623B">
              <w:t>postponed</w:t>
            </w:r>
          </w:p>
        </w:tc>
      </w:tr>
      <w:tr w:rsidR="006A623B" w:rsidRPr="006A623B" w14:paraId="6A10166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24AAAC4" w14:textId="77777777" w:rsidR="006A623B" w:rsidRPr="006A623B" w:rsidRDefault="006A623B" w:rsidP="006A623B">
            <w:r w:rsidRPr="006A623B">
              <w:t>C6-250318</w:t>
            </w:r>
          </w:p>
        </w:tc>
        <w:tc>
          <w:tcPr>
            <w:tcW w:w="0" w:type="auto"/>
            <w:tcBorders>
              <w:top w:val="single" w:sz="4" w:space="0" w:color="auto"/>
              <w:left w:val="single" w:sz="4" w:space="0" w:color="auto"/>
              <w:bottom w:val="single" w:sz="4" w:space="0" w:color="auto"/>
              <w:right w:val="single" w:sz="4" w:space="0" w:color="auto"/>
            </w:tcBorders>
            <w:hideMark/>
          </w:tcPr>
          <w:p w14:paraId="35861FFC" w14:textId="77777777" w:rsidR="006A623B" w:rsidRPr="006A623B" w:rsidRDefault="006A623B" w:rsidP="006A623B">
            <w:r w:rsidRPr="006A623B">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7585C6E8"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282CB39C"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55F32EED" w14:textId="77777777" w:rsidR="006A623B" w:rsidRPr="006A623B" w:rsidRDefault="006A623B" w:rsidP="006A623B">
            <w:r w:rsidRPr="006A623B">
              <w:t>0807</w:t>
            </w:r>
          </w:p>
        </w:tc>
        <w:tc>
          <w:tcPr>
            <w:tcW w:w="0" w:type="auto"/>
            <w:tcBorders>
              <w:top w:val="single" w:sz="4" w:space="0" w:color="auto"/>
              <w:left w:val="single" w:sz="4" w:space="0" w:color="auto"/>
              <w:bottom w:val="single" w:sz="4" w:space="0" w:color="auto"/>
              <w:right w:val="single" w:sz="4" w:space="0" w:color="auto"/>
            </w:tcBorders>
            <w:hideMark/>
          </w:tcPr>
          <w:p w14:paraId="6D5C3055"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4B71ED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02728F4"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95ABC01" w14:textId="77777777" w:rsidR="006A623B" w:rsidRPr="006A623B" w:rsidRDefault="006A623B" w:rsidP="006A623B">
            <w:proofErr w:type="spellStart"/>
            <w:r w:rsidRPr="006A623B">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EB6861" w14:textId="77777777" w:rsidR="006A623B" w:rsidRPr="006A623B" w:rsidRDefault="006A623B" w:rsidP="006A623B">
            <w:r w:rsidRPr="006A623B">
              <w:t>withdrawn</w:t>
            </w:r>
          </w:p>
        </w:tc>
      </w:tr>
      <w:tr w:rsidR="006A623B" w:rsidRPr="006A623B" w14:paraId="4C713DB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63813A3" w14:textId="77777777" w:rsidR="006A623B" w:rsidRPr="006A623B" w:rsidRDefault="006A623B" w:rsidP="006A623B">
            <w:r w:rsidRPr="006A623B">
              <w:t>C6-250243</w:t>
            </w:r>
          </w:p>
        </w:tc>
        <w:tc>
          <w:tcPr>
            <w:tcW w:w="0" w:type="auto"/>
            <w:tcBorders>
              <w:top w:val="single" w:sz="4" w:space="0" w:color="auto"/>
              <w:left w:val="single" w:sz="4" w:space="0" w:color="auto"/>
              <w:bottom w:val="single" w:sz="4" w:space="0" w:color="auto"/>
              <w:right w:val="single" w:sz="4" w:space="0" w:color="auto"/>
            </w:tcBorders>
            <w:hideMark/>
          </w:tcPr>
          <w:p w14:paraId="3055F9C1"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6D5B3B06"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F4542E"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3B4E646B" w14:textId="77777777" w:rsidR="006A623B" w:rsidRPr="006A623B" w:rsidRDefault="006A623B" w:rsidP="006A623B">
            <w:r w:rsidRPr="006A623B">
              <w:t>0808</w:t>
            </w:r>
          </w:p>
        </w:tc>
        <w:tc>
          <w:tcPr>
            <w:tcW w:w="0" w:type="auto"/>
            <w:tcBorders>
              <w:top w:val="single" w:sz="4" w:space="0" w:color="auto"/>
              <w:left w:val="single" w:sz="4" w:space="0" w:color="auto"/>
              <w:bottom w:val="single" w:sz="4" w:space="0" w:color="auto"/>
              <w:right w:val="single" w:sz="4" w:space="0" w:color="auto"/>
            </w:tcBorders>
            <w:hideMark/>
          </w:tcPr>
          <w:p w14:paraId="496F3270"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9EEDD2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BA74C01"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C1BA19A"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B133F54" w14:textId="77777777" w:rsidR="006A623B" w:rsidRPr="006A623B" w:rsidRDefault="006A623B" w:rsidP="006A623B">
            <w:r w:rsidRPr="006A623B">
              <w:t>revised</w:t>
            </w:r>
          </w:p>
        </w:tc>
      </w:tr>
      <w:tr w:rsidR="006A623B" w:rsidRPr="006A623B" w14:paraId="0C0A90D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F58E11B" w14:textId="77777777" w:rsidR="006A623B" w:rsidRPr="006A623B" w:rsidRDefault="006A623B" w:rsidP="006A623B">
            <w:r w:rsidRPr="006A623B">
              <w:t>C6-250313</w:t>
            </w:r>
          </w:p>
        </w:tc>
        <w:tc>
          <w:tcPr>
            <w:tcW w:w="0" w:type="auto"/>
            <w:tcBorders>
              <w:top w:val="single" w:sz="4" w:space="0" w:color="auto"/>
              <w:left w:val="single" w:sz="4" w:space="0" w:color="auto"/>
              <w:bottom w:val="single" w:sz="4" w:space="0" w:color="auto"/>
              <w:right w:val="single" w:sz="4" w:space="0" w:color="auto"/>
            </w:tcBorders>
            <w:hideMark/>
          </w:tcPr>
          <w:p w14:paraId="7FC0A3EB"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1C5D69C8"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AFD76D"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62E84C29" w14:textId="77777777" w:rsidR="006A623B" w:rsidRPr="006A623B" w:rsidRDefault="006A623B" w:rsidP="006A623B">
            <w:r w:rsidRPr="006A623B">
              <w:t>0808</w:t>
            </w:r>
          </w:p>
        </w:tc>
        <w:tc>
          <w:tcPr>
            <w:tcW w:w="0" w:type="auto"/>
            <w:tcBorders>
              <w:top w:val="single" w:sz="4" w:space="0" w:color="auto"/>
              <w:left w:val="single" w:sz="4" w:space="0" w:color="auto"/>
              <w:bottom w:val="single" w:sz="4" w:space="0" w:color="auto"/>
              <w:right w:val="single" w:sz="4" w:space="0" w:color="auto"/>
            </w:tcBorders>
            <w:hideMark/>
          </w:tcPr>
          <w:p w14:paraId="04BE9964"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1F0F324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5096474"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45F7D9F"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E63218B" w14:textId="77777777" w:rsidR="006A623B" w:rsidRPr="006A623B" w:rsidRDefault="006A623B" w:rsidP="006A623B">
            <w:r w:rsidRPr="006A623B">
              <w:t>revised</w:t>
            </w:r>
          </w:p>
        </w:tc>
      </w:tr>
      <w:tr w:rsidR="006A623B" w:rsidRPr="006A623B" w14:paraId="5870A67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C6241B3" w14:textId="77777777" w:rsidR="006A623B" w:rsidRPr="006A623B" w:rsidRDefault="006A623B" w:rsidP="006A623B">
            <w:r w:rsidRPr="006A623B">
              <w:t>C6-250315</w:t>
            </w:r>
          </w:p>
        </w:tc>
        <w:tc>
          <w:tcPr>
            <w:tcW w:w="0" w:type="auto"/>
            <w:tcBorders>
              <w:top w:val="single" w:sz="4" w:space="0" w:color="auto"/>
              <w:left w:val="single" w:sz="4" w:space="0" w:color="auto"/>
              <w:bottom w:val="single" w:sz="4" w:space="0" w:color="auto"/>
              <w:right w:val="single" w:sz="4" w:space="0" w:color="auto"/>
            </w:tcBorders>
            <w:hideMark/>
          </w:tcPr>
          <w:p w14:paraId="307F241B"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1898DC81"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4FF949"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061B36BF" w14:textId="77777777" w:rsidR="006A623B" w:rsidRPr="006A623B" w:rsidRDefault="006A623B" w:rsidP="006A623B">
            <w:r w:rsidRPr="006A623B">
              <w:t>0808</w:t>
            </w:r>
          </w:p>
        </w:tc>
        <w:tc>
          <w:tcPr>
            <w:tcW w:w="0" w:type="auto"/>
            <w:tcBorders>
              <w:top w:val="single" w:sz="4" w:space="0" w:color="auto"/>
              <w:left w:val="single" w:sz="4" w:space="0" w:color="auto"/>
              <w:bottom w:val="single" w:sz="4" w:space="0" w:color="auto"/>
              <w:right w:val="single" w:sz="4" w:space="0" w:color="auto"/>
            </w:tcBorders>
            <w:hideMark/>
          </w:tcPr>
          <w:p w14:paraId="5D0FECF7"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4702A6A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BC15114"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2504D5F"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6DB51EEF" w14:textId="77777777" w:rsidR="006A623B" w:rsidRPr="006A623B" w:rsidRDefault="006A623B" w:rsidP="006A623B">
            <w:r w:rsidRPr="006A623B">
              <w:t>agreed</w:t>
            </w:r>
          </w:p>
        </w:tc>
      </w:tr>
      <w:tr w:rsidR="006A623B" w:rsidRPr="006A623B" w14:paraId="45B213D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4AF15F1" w14:textId="77777777" w:rsidR="006A623B" w:rsidRPr="006A623B" w:rsidRDefault="006A623B" w:rsidP="006A623B">
            <w:r w:rsidRPr="006A623B">
              <w:lastRenderedPageBreak/>
              <w:t>C6-250244</w:t>
            </w:r>
          </w:p>
        </w:tc>
        <w:tc>
          <w:tcPr>
            <w:tcW w:w="0" w:type="auto"/>
            <w:tcBorders>
              <w:top w:val="single" w:sz="4" w:space="0" w:color="auto"/>
              <w:left w:val="single" w:sz="4" w:space="0" w:color="auto"/>
              <w:bottom w:val="single" w:sz="4" w:space="0" w:color="auto"/>
              <w:right w:val="single" w:sz="4" w:space="0" w:color="auto"/>
            </w:tcBorders>
            <w:hideMark/>
          </w:tcPr>
          <w:p w14:paraId="7BE9C245" w14:textId="77777777" w:rsidR="006A623B" w:rsidRPr="006A623B" w:rsidRDefault="006A623B" w:rsidP="006A623B">
            <w:r w:rsidRPr="006A623B">
              <w:t>Correction in Table E.1</w:t>
            </w:r>
          </w:p>
        </w:tc>
        <w:tc>
          <w:tcPr>
            <w:tcW w:w="0" w:type="auto"/>
            <w:tcBorders>
              <w:top w:val="single" w:sz="4" w:space="0" w:color="auto"/>
              <w:left w:val="single" w:sz="4" w:space="0" w:color="auto"/>
              <w:bottom w:val="single" w:sz="4" w:space="0" w:color="auto"/>
              <w:right w:val="single" w:sz="4" w:space="0" w:color="auto"/>
            </w:tcBorders>
            <w:hideMark/>
          </w:tcPr>
          <w:p w14:paraId="51CEDDDB" w14:textId="77777777" w:rsidR="006A623B" w:rsidRPr="006A623B" w:rsidRDefault="006A623B" w:rsidP="006A623B">
            <w:r w:rsidRPr="006A623B">
              <w:t>Comprion GmbH, Lenovo, Qualcomm</w:t>
            </w:r>
          </w:p>
        </w:tc>
        <w:tc>
          <w:tcPr>
            <w:tcW w:w="0" w:type="auto"/>
            <w:tcBorders>
              <w:top w:val="single" w:sz="4" w:space="0" w:color="auto"/>
              <w:left w:val="single" w:sz="4" w:space="0" w:color="auto"/>
              <w:bottom w:val="single" w:sz="4" w:space="0" w:color="auto"/>
              <w:right w:val="single" w:sz="4" w:space="0" w:color="auto"/>
            </w:tcBorders>
            <w:hideMark/>
          </w:tcPr>
          <w:p w14:paraId="08220017"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1B6A2A8E" w14:textId="77777777" w:rsidR="006A623B" w:rsidRPr="006A623B" w:rsidRDefault="006A623B" w:rsidP="006A623B">
            <w:r w:rsidRPr="006A623B">
              <w:t>0809</w:t>
            </w:r>
          </w:p>
        </w:tc>
        <w:tc>
          <w:tcPr>
            <w:tcW w:w="0" w:type="auto"/>
            <w:tcBorders>
              <w:top w:val="single" w:sz="4" w:space="0" w:color="auto"/>
              <w:left w:val="single" w:sz="4" w:space="0" w:color="auto"/>
              <w:bottom w:val="single" w:sz="4" w:space="0" w:color="auto"/>
              <w:right w:val="single" w:sz="4" w:space="0" w:color="auto"/>
            </w:tcBorders>
            <w:hideMark/>
          </w:tcPr>
          <w:p w14:paraId="52EF45E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059913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7251D89"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5EAE4D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F59DE4D" w14:textId="77777777" w:rsidR="006A623B" w:rsidRPr="006A623B" w:rsidRDefault="006A623B" w:rsidP="006A623B">
            <w:r w:rsidRPr="006A623B">
              <w:t>withdrawn</w:t>
            </w:r>
          </w:p>
        </w:tc>
      </w:tr>
      <w:tr w:rsidR="006A623B" w:rsidRPr="006A623B" w14:paraId="6B71ED2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BB070E7" w14:textId="77777777" w:rsidR="006A623B" w:rsidRPr="006A623B" w:rsidRDefault="006A623B" w:rsidP="006A623B">
            <w:r w:rsidRPr="006A623B">
              <w:t>C6-250245</w:t>
            </w:r>
          </w:p>
        </w:tc>
        <w:tc>
          <w:tcPr>
            <w:tcW w:w="0" w:type="auto"/>
            <w:tcBorders>
              <w:top w:val="single" w:sz="4" w:space="0" w:color="auto"/>
              <w:left w:val="single" w:sz="4" w:space="0" w:color="auto"/>
              <w:bottom w:val="single" w:sz="4" w:space="0" w:color="auto"/>
              <w:right w:val="single" w:sz="4" w:space="0" w:color="auto"/>
            </w:tcBorders>
            <w:hideMark/>
          </w:tcPr>
          <w:p w14:paraId="1AE83E8A" w14:textId="77777777" w:rsidR="006A623B" w:rsidRPr="006A623B" w:rsidRDefault="006A623B" w:rsidP="006A623B">
            <w:r w:rsidRPr="006A623B">
              <w:t xml:space="preserve">Correction in the applicability table for test case 27.22.7.9.1 </w:t>
            </w:r>
          </w:p>
        </w:tc>
        <w:tc>
          <w:tcPr>
            <w:tcW w:w="0" w:type="auto"/>
            <w:tcBorders>
              <w:top w:val="single" w:sz="4" w:space="0" w:color="auto"/>
              <w:left w:val="single" w:sz="4" w:space="0" w:color="auto"/>
              <w:bottom w:val="single" w:sz="4" w:space="0" w:color="auto"/>
              <w:right w:val="single" w:sz="4" w:space="0" w:color="auto"/>
            </w:tcBorders>
            <w:hideMark/>
          </w:tcPr>
          <w:p w14:paraId="5AB3E7D5"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42D1BCF5"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034AD009" w14:textId="77777777" w:rsidR="006A623B" w:rsidRPr="006A623B" w:rsidRDefault="006A623B" w:rsidP="006A623B">
            <w:r w:rsidRPr="006A623B">
              <w:t>0810</w:t>
            </w:r>
          </w:p>
        </w:tc>
        <w:tc>
          <w:tcPr>
            <w:tcW w:w="0" w:type="auto"/>
            <w:tcBorders>
              <w:top w:val="single" w:sz="4" w:space="0" w:color="auto"/>
              <w:left w:val="single" w:sz="4" w:space="0" w:color="auto"/>
              <w:bottom w:val="single" w:sz="4" w:space="0" w:color="auto"/>
              <w:right w:val="single" w:sz="4" w:space="0" w:color="auto"/>
            </w:tcBorders>
            <w:hideMark/>
          </w:tcPr>
          <w:p w14:paraId="681B9241"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4C6AF2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53AD026"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4C501F3D"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38CB5468" w14:textId="77777777" w:rsidR="006A623B" w:rsidRPr="006A623B" w:rsidRDefault="006A623B" w:rsidP="006A623B">
            <w:r w:rsidRPr="006A623B">
              <w:t>agreed</w:t>
            </w:r>
          </w:p>
        </w:tc>
      </w:tr>
      <w:tr w:rsidR="006A623B" w:rsidRPr="006A623B" w14:paraId="68ED150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CA4B78F" w14:textId="77777777" w:rsidR="006A623B" w:rsidRPr="006A623B" w:rsidRDefault="006A623B" w:rsidP="006A623B">
            <w:r w:rsidRPr="006A623B">
              <w:t>C6-250246</w:t>
            </w:r>
          </w:p>
        </w:tc>
        <w:tc>
          <w:tcPr>
            <w:tcW w:w="0" w:type="auto"/>
            <w:tcBorders>
              <w:top w:val="single" w:sz="4" w:space="0" w:color="auto"/>
              <w:left w:val="single" w:sz="4" w:space="0" w:color="auto"/>
              <w:bottom w:val="single" w:sz="4" w:space="0" w:color="auto"/>
              <w:right w:val="single" w:sz="4" w:space="0" w:color="auto"/>
            </w:tcBorders>
            <w:hideMark/>
          </w:tcPr>
          <w:p w14:paraId="2622A51E"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1A254445"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22B8D2C6"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277AC940" w14:textId="77777777" w:rsidR="006A623B" w:rsidRPr="006A623B" w:rsidRDefault="006A623B" w:rsidP="006A623B">
            <w:r w:rsidRPr="006A623B">
              <w:t>0811</w:t>
            </w:r>
          </w:p>
        </w:tc>
        <w:tc>
          <w:tcPr>
            <w:tcW w:w="0" w:type="auto"/>
            <w:tcBorders>
              <w:top w:val="single" w:sz="4" w:space="0" w:color="auto"/>
              <w:left w:val="single" w:sz="4" w:space="0" w:color="auto"/>
              <w:bottom w:val="single" w:sz="4" w:space="0" w:color="auto"/>
              <w:right w:val="single" w:sz="4" w:space="0" w:color="auto"/>
            </w:tcBorders>
            <w:hideMark/>
          </w:tcPr>
          <w:p w14:paraId="2C87757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3B3230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A54F0CE"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7A7006D" w14:textId="77777777" w:rsidR="006A623B" w:rsidRPr="006A623B" w:rsidRDefault="006A623B" w:rsidP="006A623B">
            <w:r w:rsidRPr="006A623B">
              <w:t>ARCH_NR_REDCAP</w:t>
            </w:r>
          </w:p>
        </w:tc>
        <w:tc>
          <w:tcPr>
            <w:tcW w:w="0" w:type="auto"/>
            <w:tcBorders>
              <w:top w:val="single" w:sz="4" w:space="0" w:color="auto"/>
              <w:left w:val="single" w:sz="4" w:space="0" w:color="auto"/>
              <w:bottom w:val="single" w:sz="4" w:space="0" w:color="auto"/>
              <w:right w:val="single" w:sz="4" w:space="0" w:color="auto"/>
            </w:tcBorders>
            <w:hideMark/>
          </w:tcPr>
          <w:p w14:paraId="3CC83D86" w14:textId="77777777" w:rsidR="006A623B" w:rsidRPr="006A623B" w:rsidRDefault="006A623B" w:rsidP="006A623B">
            <w:r w:rsidRPr="006A623B">
              <w:t>revised</w:t>
            </w:r>
          </w:p>
        </w:tc>
      </w:tr>
      <w:tr w:rsidR="006A623B" w:rsidRPr="006A623B" w14:paraId="1CC86C4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A4D3F41" w14:textId="77777777" w:rsidR="006A623B" w:rsidRPr="006A623B" w:rsidRDefault="006A623B" w:rsidP="006A623B">
            <w:r w:rsidRPr="006A623B">
              <w:t>C6-250327</w:t>
            </w:r>
          </w:p>
        </w:tc>
        <w:tc>
          <w:tcPr>
            <w:tcW w:w="0" w:type="auto"/>
            <w:tcBorders>
              <w:top w:val="single" w:sz="4" w:space="0" w:color="auto"/>
              <w:left w:val="single" w:sz="4" w:space="0" w:color="auto"/>
              <w:bottom w:val="single" w:sz="4" w:space="0" w:color="auto"/>
              <w:right w:val="single" w:sz="4" w:space="0" w:color="auto"/>
            </w:tcBorders>
            <w:hideMark/>
          </w:tcPr>
          <w:p w14:paraId="30808EE9"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4EF74282"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7EBF4219"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0A57C739" w14:textId="77777777" w:rsidR="006A623B" w:rsidRPr="006A623B" w:rsidRDefault="006A623B" w:rsidP="006A623B">
            <w:r w:rsidRPr="006A623B">
              <w:t>0811</w:t>
            </w:r>
          </w:p>
        </w:tc>
        <w:tc>
          <w:tcPr>
            <w:tcW w:w="0" w:type="auto"/>
            <w:tcBorders>
              <w:top w:val="single" w:sz="4" w:space="0" w:color="auto"/>
              <w:left w:val="single" w:sz="4" w:space="0" w:color="auto"/>
              <w:bottom w:val="single" w:sz="4" w:space="0" w:color="auto"/>
              <w:right w:val="single" w:sz="4" w:space="0" w:color="auto"/>
            </w:tcBorders>
            <w:hideMark/>
          </w:tcPr>
          <w:p w14:paraId="64829F36"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222BBBA"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98891A3"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747BD22" w14:textId="77777777" w:rsidR="006A623B" w:rsidRPr="006A623B" w:rsidRDefault="006A623B" w:rsidP="006A623B">
            <w:r w:rsidRPr="006A623B">
              <w:t>ARCH_NR_REDCAP</w:t>
            </w:r>
          </w:p>
        </w:tc>
        <w:tc>
          <w:tcPr>
            <w:tcW w:w="0" w:type="auto"/>
            <w:tcBorders>
              <w:top w:val="single" w:sz="4" w:space="0" w:color="auto"/>
              <w:left w:val="single" w:sz="4" w:space="0" w:color="auto"/>
              <w:bottom w:val="single" w:sz="4" w:space="0" w:color="auto"/>
              <w:right w:val="single" w:sz="4" w:space="0" w:color="auto"/>
            </w:tcBorders>
            <w:hideMark/>
          </w:tcPr>
          <w:p w14:paraId="762FA48B" w14:textId="77777777" w:rsidR="006A623B" w:rsidRPr="006A623B" w:rsidRDefault="006A623B" w:rsidP="006A623B">
            <w:r w:rsidRPr="006A623B">
              <w:t>agreed</w:t>
            </w:r>
          </w:p>
        </w:tc>
      </w:tr>
      <w:tr w:rsidR="006A623B" w:rsidRPr="006A623B" w14:paraId="30E0A69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FEF6691" w14:textId="77777777" w:rsidR="006A623B" w:rsidRPr="006A623B" w:rsidRDefault="006A623B" w:rsidP="006A623B">
            <w:r w:rsidRPr="006A623B">
              <w:t>C6-250347</w:t>
            </w:r>
          </w:p>
        </w:tc>
        <w:tc>
          <w:tcPr>
            <w:tcW w:w="0" w:type="auto"/>
            <w:tcBorders>
              <w:top w:val="single" w:sz="4" w:space="0" w:color="auto"/>
              <w:left w:val="single" w:sz="4" w:space="0" w:color="auto"/>
              <w:bottom w:val="single" w:sz="4" w:space="0" w:color="auto"/>
              <w:right w:val="single" w:sz="4" w:space="0" w:color="auto"/>
            </w:tcBorders>
            <w:hideMark/>
          </w:tcPr>
          <w:p w14:paraId="2E3EA30A"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340192B9"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3B667FC0"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663FB998" w14:textId="77777777" w:rsidR="006A623B" w:rsidRPr="006A623B" w:rsidRDefault="006A623B" w:rsidP="006A623B">
            <w:r w:rsidRPr="006A623B">
              <w:t>0811</w:t>
            </w:r>
          </w:p>
        </w:tc>
        <w:tc>
          <w:tcPr>
            <w:tcW w:w="0" w:type="auto"/>
            <w:tcBorders>
              <w:top w:val="single" w:sz="4" w:space="0" w:color="auto"/>
              <w:left w:val="single" w:sz="4" w:space="0" w:color="auto"/>
              <w:bottom w:val="single" w:sz="4" w:space="0" w:color="auto"/>
              <w:right w:val="single" w:sz="4" w:space="0" w:color="auto"/>
            </w:tcBorders>
            <w:hideMark/>
          </w:tcPr>
          <w:p w14:paraId="35BFFC0C"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21352D8E"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0216838"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CA7F8B1" w14:textId="77777777" w:rsidR="006A623B" w:rsidRPr="006A623B" w:rsidRDefault="006A623B" w:rsidP="006A623B">
            <w:r w:rsidRPr="006A623B">
              <w:t>ARCH_NR_REDCAP</w:t>
            </w:r>
          </w:p>
        </w:tc>
        <w:tc>
          <w:tcPr>
            <w:tcW w:w="0" w:type="auto"/>
            <w:tcBorders>
              <w:top w:val="single" w:sz="4" w:space="0" w:color="auto"/>
              <w:left w:val="single" w:sz="4" w:space="0" w:color="auto"/>
              <w:bottom w:val="single" w:sz="4" w:space="0" w:color="auto"/>
              <w:right w:val="single" w:sz="4" w:space="0" w:color="auto"/>
            </w:tcBorders>
            <w:hideMark/>
          </w:tcPr>
          <w:p w14:paraId="02FCA207" w14:textId="77777777" w:rsidR="006A623B" w:rsidRPr="006A623B" w:rsidRDefault="006A623B" w:rsidP="006A623B">
            <w:r w:rsidRPr="006A623B">
              <w:t>agreed</w:t>
            </w:r>
          </w:p>
        </w:tc>
      </w:tr>
      <w:tr w:rsidR="006A623B" w:rsidRPr="006A623B" w14:paraId="3939983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5646DC4" w14:textId="77777777" w:rsidR="006A623B" w:rsidRPr="006A623B" w:rsidRDefault="006A623B" w:rsidP="006A623B">
            <w:r w:rsidRPr="006A623B">
              <w:t>C6-250256</w:t>
            </w:r>
          </w:p>
        </w:tc>
        <w:tc>
          <w:tcPr>
            <w:tcW w:w="0" w:type="auto"/>
            <w:tcBorders>
              <w:top w:val="single" w:sz="4" w:space="0" w:color="auto"/>
              <w:left w:val="single" w:sz="4" w:space="0" w:color="auto"/>
              <w:bottom w:val="single" w:sz="4" w:space="0" w:color="auto"/>
              <w:right w:val="single" w:sz="4" w:space="0" w:color="auto"/>
            </w:tcBorders>
            <w:hideMark/>
          </w:tcPr>
          <w:p w14:paraId="68D3C06F"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1E8A4010"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8C86235"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7A6C4E29" w14:textId="77777777" w:rsidR="006A623B" w:rsidRPr="006A623B" w:rsidRDefault="006A623B" w:rsidP="006A623B">
            <w:r w:rsidRPr="006A623B">
              <w:t>0812</w:t>
            </w:r>
          </w:p>
        </w:tc>
        <w:tc>
          <w:tcPr>
            <w:tcW w:w="0" w:type="auto"/>
            <w:tcBorders>
              <w:top w:val="single" w:sz="4" w:space="0" w:color="auto"/>
              <w:left w:val="single" w:sz="4" w:space="0" w:color="auto"/>
              <w:bottom w:val="single" w:sz="4" w:space="0" w:color="auto"/>
              <w:right w:val="single" w:sz="4" w:space="0" w:color="auto"/>
            </w:tcBorders>
            <w:hideMark/>
          </w:tcPr>
          <w:p w14:paraId="27FF82F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050122E"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AD6170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323E1061"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120732EE" w14:textId="77777777" w:rsidR="006A623B" w:rsidRPr="006A623B" w:rsidRDefault="006A623B" w:rsidP="006A623B">
            <w:r w:rsidRPr="006A623B">
              <w:t>revised</w:t>
            </w:r>
          </w:p>
        </w:tc>
      </w:tr>
      <w:tr w:rsidR="006A623B" w:rsidRPr="006A623B" w14:paraId="74F6C2F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19097CB" w14:textId="77777777" w:rsidR="006A623B" w:rsidRPr="006A623B" w:rsidRDefault="006A623B" w:rsidP="006A623B">
            <w:r w:rsidRPr="006A623B">
              <w:t>C6-250329</w:t>
            </w:r>
          </w:p>
        </w:tc>
        <w:tc>
          <w:tcPr>
            <w:tcW w:w="0" w:type="auto"/>
            <w:tcBorders>
              <w:top w:val="single" w:sz="4" w:space="0" w:color="auto"/>
              <w:left w:val="single" w:sz="4" w:space="0" w:color="auto"/>
              <w:bottom w:val="single" w:sz="4" w:space="0" w:color="auto"/>
              <w:right w:val="single" w:sz="4" w:space="0" w:color="auto"/>
            </w:tcBorders>
            <w:hideMark/>
          </w:tcPr>
          <w:p w14:paraId="531C3A96"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7D005F6F"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125A2874"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27CE98D3" w14:textId="77777777" w:rsidR="006A623B" w:rsidRPr="006A623B" w:rsidRDefault="006A623B" w:rsidP="006A623B">
            <w:r w:rsidRPr="006A623B">
              <w:t>0812</w:t>
            </w:r>
          </w:p>
        </w:tc>
        <w:tc>
          <w:tcPr>
            <w:tcW w:w="0" w:type="auto"/>
            <w:tcBorders>
              <w:top w:val="single" w:sz="4" w:space="0" w:color="auto"/>
              <w:left w:val="single" w:sz="4" w:space="0" w:color="auto"/>
              <w:bottom w:val="single" w:sz="4" w:space="0" w:color="auto"/>
              <w:right w:val="single" w:sz="4" w:space="0" w:color="auto"/>
            </w:tcBorders>
            <w:hideMark/>
          </w:tcPr>
          <w:p w14:paraId="3BC99059"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3EB37AE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67FB2B6"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BF7B712"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19372E45" w14:textId="77777777" w:rsidR="006A623B" w:rsidRPr="006A623B" w:rsidRDefault="006A623B" w:rsidP="006A623B">
            <w:r w:rsidRPr="006A623B">
              <w:t>revised</w:t>
            </w:r>
          </w:p>
        </w:tc>
      </w:tr>
      <w:tr w:rsidR="006A623B" w:rsidRPr="006A623B" w14:paraId="1861EB3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9A16208" w14:textId="77777777" w:rsidR="006A623B" w:rsidRPr="006A623B" w:rsidRDefault="006A623B" w:rsidP="006A623B">
            <w:r w:rsidRPr="006A623B">
              <w:t>C6-250340</w:t>
            </w:r>
          </w:p>
        </w:tc>
        <w:tc>
          <w:tcPr>
            <w:tcW w:w="0" w:type="auto"/>
            <w:tcBorders>
              <w:top w:val="single" w:sz="4" w:space="0" w:color="auto"/>
              <w:left w:val="single" w:sz="4" w:space="0" w:color="auto"/>
              <w:bottom w:val="single" w:sz="4" w:space="0" w:color="auto"/>
              <w:right w:val="single" w:sz="4" w:space="0" w:color="auto"/>
            </w:tcBorders>
            <w:hideMark/>
          </w:tcPr>
          <w:p w14:paraId="7F3A95A8"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058C5C8C"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74C72CEA"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181306D8" w14:textId="77777777" w:rsidR="006A623B" w:rsidRPr="006A623B" w:rsidRDefault="006A623B" w:rsidP="006A623B">
            <w:r w:rsidRPr="006A623B">
              <w:t>0812</w:t>
            </w:r>
          </w:p>
        </w:tc>
        <w:tc>
          <w:tcPr>
            <w:tcW w:w="0" w:type="auto"/>
            <w:tcBorders>
              <w:top w:val="single" w:sz="4" w:space="0" w:color="auto"/>
              <w:left w:val="single" w:sz="4" w:space="0" w:color="auto"/>
              <w:bottom w:val="single" w:sz="4" w:space="0" w:color="auto"/>
              <w:right w:val="single" w:sz="4" w:space="0" w:color="auto"/>
            </w:tcBorders>
            <w:hideMark/>
          </w:tcPr>
          <w:p w14:paraId="2CFA4D6F"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1979614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096E033"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1723EFD4"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58B44FB0" w14:textId="77777777" w:rsidR="006A623B" w:rsidRPr="006A623B" w:rsidRDefault="006A623B" w:rsidP="006A623B">
            <w:r w:rsidRPr="006A623B">
              <w:t>agreed</w:t>
            </w:r>
          </w:p>
        </w:tc>
      </w:tr>
      <w:tr w:rsidR="006A623B" w:rsidRPr="006A623B" w14:paraId="7999757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F8902AD" w14:textId="77777777" w:rsidR="006A623B" w:rsidRPr="006A623B" w:rsidRDefault="006A623B" w:rsidP="006A623B">
            <w:r w:rsidRPr="006A623B">
              <w:t>C6-250257</w:t>
            </w:r>
          </w:p>
        </w:tc>
        <w:tc>
          <w:tcPr>
            <w:tcW w:w="0" w:type="auto"/>
            <w:tcBorders>
              <w:top w:val="single" w:sz="4" w:space="0" w:color="auto"/>
              <w:left w:val="single" w:sz="4" w:space="0" w:color="auto"/>
              <w:bottom w:val="single" w:sz="4" w:space="0" w:color="auto"/>
              <w:right w:val="single" w:sz="4" w:space="0" w:color="auto"/>
            </w:tcBorders>
            <w:hideMark/>
          </w:tcPr>
          <w:p w14:paraId="4638B06A" w14:textId="77777777" w:rsidR="006A623B" w:rsidRPr="006A623B" w:rsidRDefault="006A623B" w:rsidP="006A623B">
            <w:r w:rsidRPr="006A623B">
              <w:t>Correction to TC 27.22.4.7.3</w:t>
            </w:r>
          </w:p>
        </w:tc>
        <w:tc>
          <w:tcPr>
            <w:tcW w:w="0" w:type="auto"/>
            <w:tcBorders>
              <w:top w:val="single" w:sz="4" w:space="0" w:color="auto"/>
              <w:left w:val="single" w:sz="4" w:space="0" w:color="auto"/>
              <w:bottom w:val="single" w:sz="4" w:space="0" w:color="auto"/>
              <w:right w:val="single" w:sz="4" w:space="0" w:color="auto"/>
            </w:tcBorders>
            <w:hideMark/>
          </w:tcPr>
          <w:p w14:paraId="07D4BF3C" w14:textId="77777777" w:rsidR="006A623B" w:rsidRPr="006A623B" w:rsidRDefault="006A623B" w:rsidP="006A623B">
            <w:r w:rsidRPr="006A623B">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07B9036B"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5FC4D033" w14:textId="77777777" w:rsidR="006A623B" w:rsidRPr="006A623B" w:rsidRDefault="006A623B" w:rsidP="006A623B">
            <w:r w:rsidRPr="006A623B">
              <w:t>0813</w:t>
            </w:r>
          </w:p>
        </w:tc>
        <w:tc>
          <w:tcPr>
            <w:tcW w:w="0" w:type="auto"/>
            <w:tcBorders>
              <w:top w:val="single" w:sz="4" w:space="0" w:color="auto"/>
              <w:left w:val="single" w:sz="4" w:space="0" w:color="auto"/>
              <w:bottom w:val="single" w:sz="4" w:space="0" w:color="auto"/>
              <w:right w:val="single" w:sz="4" w:space="0" w:color="auto"/>
            </w:tcBorders>
            <w:hideMark/>
          </w:tcPr>
          <w:p w14:paraId="1C741470"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C40D35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DF8BBD2"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A4A53DC"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70800053" w14:textId="77777777" w:rsidR="006A623B" w:rsidRPr="006A623B" w:rsidRDefault="006A623B" w:rsidP="006A623B">
            <w:r w:rsidRPr="006A623B">
              <w:t>agreed</w:t>
            </w:r>
          </w:p>
        </w:tc>
      </w:tr>
      <w:tr w:rsidR="006A623B" w:rsidRPr="006A623B" w14:paraId="4C483A7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F3B9C04" w14:textId="77777777" w:rsidR="006A623B" w:rsidRPr="006A623B" w:rsidRDefault="006A623B" w:rsidP="006A623B">
            <w:r w:rsidRPr="006A623B">
              <w:t>C6-250287</w:t>
            </w:r>
          </w:p>
        </w:tc>
        <w:tc>
          <w:tcPr>
            <w:tcW w:w="0" w:type="auto"/>
            <w:tcBorders>
              <w:top w:val="single" w:sz="4" w:space="0" w:color="auto"/>
              <w:left w:val="single" w:sz="4" w:space="0" w:color="auto"/>
              <w:bottom w:val="single" w:sz="4" w:space="0" w:color="auto"/>
              <w:right w:val="single" w:sz="4" w:space="0" w:color="auto"/>
            </w:tcBorders>
            <w:hideMark/>
          </w:tcPr>
          <w:p w14:paraId="7CDCF3D5" w14:textId="77777777" w:rsidR="006A623B" w:rsidRPr="006A623B" w:rsidRDefault="006A623B" w:rsidP="006A623B">
            <w:r w:rsidRPr="006A623B">
              <w:t>Add a Expected sequence-2 consecutive LAUNCH BROWSER</w:t>
            </w:r>
          </w:p>
        </w:tc>
        <w:tc>
          <w:tcPr>
            <w:tcW w:w="0" w:type="auto"/>
            <w:tcBorders>
              <w:top w:val="single" w:sz="4" w:space="0" w:color="auto"/>
              <w:left w:val="single" w:sz="4" w:space="0" w:color="auto"/>
              <w:bottom w:val="single" w:sz="4" w:space="0" w:color="auto"/>
              <w:right w:val="single" w:sz="4" w:space="0" w:color="auto"/>
            </w:tcBorders>
            <w:hideMark/>
          </w:tcPr>
          <w:p w14:paraId="43831CED"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17F99554"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5CE27A33" w14:textId="77777777" w:rsidR="006A623B" w:rsidRPr="006A623B" w:rsidRDefault="006A623B" w:rsidP="006A623B">
            <w:r w:rsidRPr="006A623B">
              <w:t>0814</w:t>
            </w:r>
          </w:p>
        </w:tc>
        <w:tc>
          <w:tcPr>
            <w:tcW w:w="0" w:type="auto"/>
            <w:tcBorders>
              <w:top w:val="single" w:sz="4" w:space="0" w:color="auto"/>
              <w:left w:val="single" w:sz="4" w:space="0" w:color="auto"/>
              <w:bottom w:val="single" w:sz="4" w:space="0" w:color="auto"/>
              <w:right w:val="single" w:sz="4" w:space="0" w:color="auto"/>
            </w:tcBorders>
            <w:hideMark/>
          </w:tcPr>
          <w:p w14:paraId="7776E9B0"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7F00C1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F0D5BB9"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E84A1F8"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41469829" w14:textId="77777777" w:rsidR="006A623B" w:rsidRPr="006A623B" w:rsidRDefault="006A623B" w:rsidP="006A623B">
            <w:r w:rsidRPr="006A623B">
              <w:t>revised</w:t>
            </w:r>
          </w:p>
        </w:tc>
      </w:tr>
      <w:tr w:rsidR="006A623B" w:rsidRPr="006A623B" w14:paraId="788D526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9F85582" w14:textId="77777777" w:rsidR="006A623B" w:rsidRPr="006A623B" w:rsidRDefault="006A623B" w:rsidP="006A623B">
            <w:r w:rsidRPr="006A623B">
              <w:t>C6-250331</w:t>
            </w:r>
          </w:p>
        </w:tc>
        <w:tc>
          <w:tcPr>
            <w:tcW w:w="0" w:type="auto"/>
            <w:tcBorders>
              <w:top w:val="single" w:sz="4" w:space="0" w:color="auto"/>
              <w:left w:val="single" w:sz="4" w:space="0" w:color="auto"/>
              <w:bottom w:val="single" w:sz="4" w:space="0" w:color="auto"/>
              <w:right w:val="single" w:sz="4" w:space="0" w:color="auto"/>
            </w:tcBorders>
            <w:hideMark/>
          </w:tcPr>
          <w:p w14:paraId="16F50105" w14:textId="77777777" w:rsidR="006A623B" w:rsidRPr="006A623B" w:rsidRDefault="006A623B" w:rsidP="006A623B">
            <w:r w:rsidRPr="006A623B">
              <w:t>Add a Expected sequence-2 consecutive LAUNCH BROWSER</w:t>
            </w:r>
          </w:p>
        </w:tc>
        <w:tc>
          <w:tcPr>
            <w:tcW w:w="0" w:type="auto"/>
            <w:tcBorders>
              <w:top w:val="single" w:sz="4" w:space="0" w:color="auto"/>
              <w:left w:val="single" w:sz="4" w:space="0" w:color="auto"/>
              <w:bottom w:val="single" w:sz="4" w:space="0" w:color="auto"/>
              <w:right w:val="single" w:sz="4" w:space="0" w:color="auto"/>
            </w:tcBorders>
            <w:hideMark/>
          </w:tcPr>
          <w:p w14:paraId="5034D769"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1638B2A3"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1829C260" w14:textId="77777777" w:rsidR="006A623B" w:rsidRPr="006A623B" w:rsidRDefault="006A623B" w:rsidP="006A623B">
            <w:r w:rsidRPr="006A623B">
              <w:t>0814</w:t>
            </w:r>
          </w:p>
        </w:tc>
        <w:tc>
          <w:tcPr>
            <w:tcW w:w="0" w:type="auto"/>
            <w:tcBorders>
              <w:top w:val="single" w:sz="4" w:space="0" w:color="auto"/>
              <w:left w:val="single" w:sz="4" w:space="0" w:color="auto"/>
              <w:bottom w:val="single" w:sz="4" w:space="0" w:color="auto"/>
              <w:right w:val="single" w:sz="4" w:space="0" w:color="auto"/>
            </w:tcBorders>
            <w:hideMark/>
          </w:tcPr>
          <w:p w14:paraId="1512A855"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7D074F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324B28C"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11E29E3F"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3DDD9441" w14:textId="77777777" w:rsidR="006A623B" w:rsidRPr="006A623B" w:rsidRDefault="006A623B" w:rsidP="006A623B">
            <w:r w:rsidRPr="006A623B">
              <w:t>agreed</w:t>
            </w:r>
          </w:p>
        </w:tc>
      </w:tr>
      <w:tr w:rsidR="006A623B" w:rsidRPr="006A623B" w14:paraId="100BEE1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09E7276" w14:textId="77777777" w:rsidR="006A623B" w:rsidRPr="006A623B" w:rsidRDefault="006A623B" w:rsidP="006A623B">
            <w:r w:rsidRPr="006A623B">
              <w:t>C6-250219</w:t>
            </w:r>
          </w:p>
        </w:tc>
        <w:tc>
          <w:tcPr>
            <w:tcW w:w="0" w:type="auto"/>
            <w:tcBorders>
              <w:top w:val="single" w:sz="4" w:space="0" w:color="auto"/>
              <w:left w:val="single" w:sz="4" w:space="0" w:color="auto"/>
              <w:bottom w:val="single" w:sz="4" w:space="0" w:color="auto"/>
              <w:right w:val="single" w:sz="4" w:space="0" w:color="auto"/>
            </w:tcBorders>
            <w:hideMark/>
          </w:tcPr>
          <w:p w14:paraId="3999F242" w14:textId="77777777" w:rsidR="006A623B" w:rsidRPr="006A623B" w:rsidRDefault="006A623B" w:rsidP="006A623B">
            <w:r w:rsidRPr="006A623B">
              <w:t>Correction to EFIMSI in clause 4.6.2</w:t>
            </w:r>
          </w:p>
        </w:tc>
        <w:tc>
          <w:tcPr>
            <w:tcW w:w="0" w:type="auto"/>
            <w:tcBorders>
              <w:top w:val="single" w:sz="4" w:space="0" w:color="auto"/>
              <w:left w:val="single" w:sz="4" w:space="0" w:color="auto"/>
              <w:bottom w:val="single" w:sz="4" w:space="0" w:color="auto"/>
              <w:right w:val="single" w:sz="4" w:space="0" w:color="auto"/>
            </w:tcBorders>
            <w:hideMark/>
          </w:tcPr>
          <w:p w14:paraId="61EF9C33"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04842A5"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2F317FEC" w14:textId="77777777" w:rsidR="006A623B" w:rsidRPr="006A623B" w:rsidRDefault="006A623B" w:rsidP="006A623B">
            <w:r w:rsidRPr="006A623B">
              <w:t>0017</w:t>
            </w:r>
          </w:p>
        </w:tc>
        <w:tc>
          <w:tcPr>
            <w:tcW w:w="0" w:type="auto"/>
            <w:tcBorders>
              <w:top w:val="single" w:sz="4" w:space="0" w:color="auto"/>
              <w:left w:val="single" w:sz="4" w:space="0" w:color="auto"/>
              <w:bottom w:val="single" w:sz="4" w:space="0" w:color="auto"/>
              <w:right w:val="single" w:sz="4" w:space="0" w:color="auto"/>
            </w:tcBorders>
            <w:hideMark/>
          </w:tcPr>
          <w:p w14:paraId="19053B4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8BF0121"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29B4AFE"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2A98E3CB"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6679D57" w14:textId="77777777" w:rsidR="006A623B" w:rsidRPr="006A623B" w:rsidRDefault="006A623B" w:rsidP="006A623B">
            <w:r w:rsidRPr="006A623B">
              <w:t>agreed</w:t>
            </w:r>
          </w:p>
        </w:tc>
      </w:tr>
      <w:tr w:rsidR="006A623B" w:rsidRPr="006A623B" w14:paraId="3E5C92F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4B9E03E" w14:textId="77777777" w:rsidR="006A623B" w:rsidRPr="006A623B" w:rsidRDefault="006A623B" w:rsidP="006A623B">
            <w:r w:rsidRPr="006A623B">
              <w:t>C6-250220</w:t>
            </w:r>
          </w:p>
        </w:tc>
        <w:tc>
          <w:tcPr>
            <w:tcW w:w="0" w:type="auto"/>
            <w:tcBorders>
              <w:top w:val="single" w:sz="4" w:space="0" w:color="auto"/>
              <w:left w:val="single" w:sz="4" w:space="0" w:color="auto"/>
              <w:bottom w:val="single" w:sz="4" w:space="0" w:color="auto"/>
              <w:right w:val="single" w:sz="4" w:space="0" w:color="auto"/>
            </w:tcBorders>
            <w:hideMark/>
          </w:tcPr>
          <w:p w14:paraId="59DC75FA" w14:textId="77777777" w:rsidR="006A623B" w:rsidRPr="006A623B" w:rsidRDefault="006A623B" w:rsidP="006A623B">
            <w:r w:rsidRPr="006A623B">
              <w:t>Correction to EF5GS3GPPLOCI for TC 7.4.7</w:t>
            </w:r>
          </w:p>
        </w:tc>
        <w:tc>
          <w:tcPr>
            <w:tcW w:w="0" w:type="auto"/>
            <w:tcBorders>
              <w:top w:val="single" w:sz="4" w:space="0" w:color="auto"/>
              <w:left w:val="single" w:sz="4" w:space="0" w:color="auto"/>
              <w:bottom w:val="single" w:sz="4" w:space="0" w:color="auto"/>
              <w:right w:val="single" w:sz="4" w:space="0" w:color="auto"/>
            </w:tcBorders>
            <w:hideMark/>
          </w:tcPr>
          <w:p w14:paraId="79A6CE49"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F44B7E4"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5A4F528F" w14:textId="77777777" w:rsidR="006A623B" w:rsidRPr="006A623B" w:rsidRDefault="006A623B" w:rsidP="006A623B">
            <w:r w:rsidRPr="006A623B">
              <w:t>0018</w:t>
            </w:r>
          </w:p>
        </w:tc>
        <w:tc>
          <w:tcPr>
            <w:tcW w:w="0" w:type="auto"/>
            <w:tcBorders>
              <w:top w:val="single" w:sz="4" w:space="0" w:color="auto"/>
              <w:left w:val="single" w:sz="4" w:space="0" w:color="auto"/>
              <w:bottom w:val="single" w:sz="4" w:space="0" w:color="auto"/>
              <w:right w:val="single" w:sz="4" w:space="0" w:color="auto"/>
            </w:tcBorders>
            <w:hideMark/>
          </w:tcPr>
          <w:p w14:paraId="301F22A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58106F5"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1F4B7E0"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143EE22C"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B7764A3" w14:textId="77777777" w:rsidR="006A623B" w:rsidRPr="006A623B" w:rsidRDefault="006A623B" w:rsidP="006A623B">
            <w:r w:rsidRPr="006A623B">
              <w:t>agreed</w:t>
            </w:r>
          </w:p>
        </w:tc>
      </w:tr>
      <w:tr w:rsidR="006A623B" w:rsidRPr="006A623B" w14:paraId="3DFA964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07EC7BB" w14:textId="77777777" w:rsidR="006A623B" w:rsidRPr="006A623B" w:rsidRDefault="006A623B" w:rsidP="006A623B">
            <w:r w:rsidRPr="006A623B">
              <w:t>C6-250221</w:t>
            </w:r>
          </w:p>
        </w:tc>
        <w:tc>
          <w:tcPr>
            <w:tcW w:w="0" w:type="auto"/>
            <w:tcBorders>
              <w:top w:val="single" w:sz="4" w:space="0" w:color="auto"/>
              <w:left w:val="single" w:sz="4" w:space="0" w:color="auto"/>
              <w:bottom w:val="single" w:sz="4" w:space="0" w:color="auto"/>
              <w:right w:val="single" w:sz="4" w:space="0" w:color="auto"/>
            </w:tcBorders>
            <w:hideMark/>
          </w:tcPr>
          <w:p w14:paraId="1AC0F4AD" w14:textId="77777777" w:rsidR="006A623B" w:rsidRPr="006A623B" w:rsidRDefault="006A623B" w:rsidP="006A623B">
            <w:r w:rsidRPr="006A623B">
              <w:t>Correction to EFEPSLOCI in clause 4.5.4</w:t>
            </w:r>
          </w:p>
        </w:tc>
        <w:tc>
          <w:tcPr>
            <w:tcW w:w="0" w:type="auto"/>
            <w:tcBorders>
              <w:top w:val="single" w:sz="4" w:space="0" w:color="auto"/>
              <w:left w:val="single" w:sz="4" w:space="0" w:color="auto"/>
              <w:bottom w:val="single" w:sz="4" w:space="0" w:color="auto"/>
              <w:right w:val="single" w:sz="4" w:space="0" w:color="auto"/>
            </w:tcBorders>
            <w:hideMark/>
          </w:tcPr>
          <w:p w14:paraId="77775CF9"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936B6C7"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030ECB56" w14:textId="77777777" w:rsidR="006A623B" w:rsidRPr="006A623B" w:rsidRDefault="006A623B" w:rsidP="006A623B">
            <w:r w:rsidRPr="006A623B">
              <w:t>0019</w:t>
            </w:r>
          </w:p>
        </w:tc>
        <w:tc>
          <w:tcPr>
            <w:tcW w:w="0" w:type="auto"/>
            <w:tcBorders>
              <w:top w:val="single" w:sz="4" w:space="0" w:color="auto"/>
              <w:left w:val="single" w:sz="4" w:space="0" w:color="auto"/>
              <w:bottom w:val="single" w:sz="4" w:space="0" w:color="auto"/>
              <w:right w:val="single" w:sz="4" w:space="0" w:color="auto"/>
            </w:tcBorders>
            <w:hideMark/>
          </w:tcPr>
          <w:p w14:paraId="699B49F4"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570F9D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A2CD883"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57AF0A9"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86F396B" w14:textId="77777777" w:rsidR="006A623B" w:rsidRPr="006A623B" w:rsidRDefault="006A623B" w:rsidP="006A623B">
            <w:r w:rsidRPr="006A623B">
              <w:t>agreed</w:t>
            </w:r>
          </w:p>
        </w:tc>
      </w:tr>
      <w:tr w:rsidR="006A623B" w:rsidRPr="006A623B" w14:paraId="48FA5C8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164553F" w14:textId="77777777" w:rsidR="006A623B" w:rsidRPr="006A623B" w:rsidRDefault="006A623B" w:rsidP="006A623B">
            <w:r w:rsidRPr="006A623B">
              <w:t>C6-250222</w:t>
            </w:r>
          </w:p>
        </w:tc>
        <w:tc>
          <w:tcPr>
            <w:tcW w:w="0" w:type="auto"/>
            <w:tcBorders>
              <w:top w:val="single" w:sz="4" w:space="0" w:color="auto"/>
              <w:left w:val="single" w:sz="4" w:space="0" w:color="auto"/>
              <w:bottom w:val="single" w:sz="4" w:space="0" w:color="auto"/>
              <w:right w:val="single" w:sz="4" w:space="0" w:color="auto"/>
            </w:tcBorders>
            <w:hideMark/>
          </w:tcPr>
          <w:p w14:paraId="11272CDA" w14:textId="77777777" w:rsidR="006A623B" w:rsidRPr="006A623B" w:rsidRDefault="006A623B" w:rsidP="006A623B">
            <w:r w:rsidRPr="006A623B">
              <w:t>Correction to EFEPSLOCI for TC 10.1.2</w:t>
            </w:r>
          </w:p>
        </w:tc>
        <w:tc>
          <w:tcPr>
            <w:tcW w:w="0" w:type="auto"/>
            <w:tcBorders>
              <w:top w:val="single" w:sz="4" w:space="0" w:color="auto"/>
              <w:left w:val="single" w:sz="4" w:space="0" w:color="auto"/>
              <w:bottom w:val="single" w:sz="4" w:space="0" w:color="auto"/>
              <w:right w:val="single" w:sz="4" w:space="0" w:color="auto"/>
            </w:tcBorders>
            <w:hideMark/>
          </w:tcPr>
          <w:p w14:paraId="26F06E4E"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0C46845"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39E11946" w14:textId="77777777" w:rsidR="006A623B" w:rsidRPr="006A623B" w:rsidRDefault="006A623B" w:rsidP="006A623B">
            <w:r w:rsidRPr="006A623B">
              <w:t>0020</w:t>
            </w:r>
          </w:p>
        </w:tc>
        <w:tc>
          <w:tcPr>
            <w:tcW w:w="0" w:type="auto"/>
            <w:tcBorders>
              <w:top w:val="single" w:sz="4" w:space="0" w:color="auto"/>
              <w:left w:val="single" w:sz="4" w:space="0" w:color="auto"/>
              <w:bottom w:val="single" w:sz="4" w:space="0" w:color="auto"/>
              <w:right w:val="single" w:sz="4" w:space="0" w:color="auto"/>
            </w:tcBorders>
            <w:hideMark/>
          </w:tcPr>
          <w:p w14:paraId="0B93762A"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328D3A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04D199E"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68DC9BB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724E82BC" w14:textId="77777777" w:rsidR="006A623B" w:rsidRPr="006A623B" w:rsidRDefault="006A623B" w:rsidP="006A623B">
            <w:r w:rsidRPr="006A623B">
              <w:t>agreed</w:t>
            </w:r>
          </w:p>
        </w:tc>
      </w:tr>
      <w:tr w:rsidR="006A623B" w:rsidRPr="006A623B" w14:paraId="5C6B056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7BCBF86" w14:textId="77777777" w:rsidR="006A623B" w:rsidRPr="006A623B" w:rsidRDefault="006A623B" w:rsidP="006A623B">
            <w:r w:rsidRPr="006A623B">
              <w:t>C6-250238</w:t>
            </w:r>
          </w:p>
        </w:tc>
        <w:tc>
          <w:tcPr>
            <w:tcW w:w="0" w:type="auto"/>
            <w:tcBorders>
              <w:top w:val="single" w:sz="4" w:space="0" w:color="auto"/>
              <w:left w:val="single" w:sz="4" w:space="0" w:color="auto"/>
              <w:bottom w:val="single" w:sz="4" w:space="0" w:color="auto"/>
              <w:right w:val="single" w:sz="4" w:space="0" w:color="auto"/>
            </w:tcBorders>
            <w:hideMark/>
          </w:tcPr>
          <w:p w14:paraId="2F0C43A9" w14:textId="77777777" w:rsidR="006A623B" w:rsidRPr="006A623B" w:rsidRDefault="006A623B" w:rsidP="006A623B">
            <w:r w:rsidRPr="006A623B">
              <w:t>Correction to default EF5GS3GPPNSC and EF5GSN3GPPNSC</w:t>
            </w:r>
          </w:p>
        </w:tc>
        <w:tc>
          <w:tcPr>
            <w:tcW w:w="0" w:type="auto"/>
            <w:tcBorders>
              <w:top w:val="single" w:sz="4" w:space="0" w:color="auto"/>
              <w:left w:val="single" w:sz="4" w:space="0" w:color="auto"/>
              <w:bottom w:val="single" w:sz="4" w:space="0" w:color="auto"/>
              <w:right w:val="single" w:sz="4" w:space="0" w:color="auto"/>
            </w:tcBorders>
            <w:hideMark/>
          </w:tcPr>
          <w:p w14:paraId="048C64EB"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9083988"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6B93C5AF" w14:textId="77777777" w:rsidR="006A623B" w:rsidRPr="006A623B" w:rsidRDefault="006A623B" w:rsidP="006A623B">
            <w:r w:rsidRPr="006A623B">
              <w:t>0021</w:t>
            </w:r>
          </w:p>
        </w:tc>
        <w:tc>
          <w:tcPr>
            <w:tcW w:w="0" w:type="auto"/>
            <w:tcBorders>
              <w:top w:val="single" w:sz="4" w:space="0" w:color="auto"/>
              <w:left w:val="single" w:sz="4" w:space="0" w:color="auto"/>
              <w:bottom w:val="single" w:sz="4" w:space="0" w:color="auto"/>
              <w:right w:val="single" w:sz="4" w:space="0" w:color="auto"/>
            </w:tcBorders>
            <w:hideMark/>
          </w:tcPr>
          <w:p w14:paraId="1F13BC0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320BF97"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A62F167"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0D3C553"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745D0E0" w14:textId="77777777" w:rsidR="006A623B" w:rsidRPr="006A623B" w:rsidRDefault="006A623B" w:rsidP="006A623B">
            <w:r w:rsidRPr="006A623B">
              <w:t>agreed</w:t>
            </w:r>
          </w:p>
        </w:tc>
      </w:tr>
      <w:tr w:rsidR="006A623B" w:rsidRPr="006A623B" w14:paraId="07D5FA7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0BB2D11" w14:textId="77777777" w:rsidR="006A623B" w:rsidRPr="006A623B" w:rsidRDefault="006A623B" w:rsidP="006A623B">
            <w:r w:rsidRPr="006A623B">
              <w:lastRenderedPageBreak/>
              <w:t>C6-250240</w:t>
            </w:r>
          </w:p>
        </w:tc>
        <w:tc>
          <w:tcPr>
            <w:tcW w:w="0" w:type="auto"/>
            <w:tcBorders>
              <w:top w:val="single" w:sz="4" w:space="0" w:color="auto"/>
              <w:left w:val="single" w:sz="4" w:space="0" w:color="auto"/>
              <w:bottom w:val="single" w:sz="4" w:space="0" w:color="auto"/>
              <w:right w:val="single" w:sz="4" w:space="0" w:color="auto"/>
            </w:tcBorders>
            <w:hideMark/>
          </w:tcPr>
          <w:p w14:paraId="77BCA72F"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1B66B741"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E90F1C8"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29987633" w14:textId="77777777" w:rsidR="006A623B" w:rsidRPr="006A623B" w:rsidRDefault="006A623B" w:rsidP="006A623B">
            <w:r w:rsidRPr="006A623B">
              <w:t>0022</w:t>
            </w:r>
          </w:p>
        </w:tc>
        <w:tc>
          <w:tcPr>
            <w:tcW w:w="0" w:type="auto"/>
            <w:tcBorders>
              <w:top w:val="single" w:sz="4" w:space="0" w:color="auto"/>
              <w:left w:val="single" w:sz="4" w:space="0" w:color="auto"/>
              <w:bottom w:val="single" w:sz="4" w:space="0" w:color="auto"/>
              <w:right w:val="single" w:sz="4" w:space="0" w:color="auto"/>
            </w:tcBorders>
            <w:hideMark/>
          </w:tcPr>
          <w:p w14:paraId="58FB559F"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D109F7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1C23E85"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3E54730"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DE8D23C" w14:textId="77777777" w:rsidR="006A623B" w:rsidRPr="006A623B" w:rsidRDefault="006A623B" w:rsidP="006A623B">
            <w:r w:rsidRPr="006A623B">
              <w:t>agreed</w:t>
            </w:r>
          </w:p>
        </w:tc>
      </w:tr>
      <w:tr w:rsidR="006A623B" w:rsidRPr="006A623B" w14:paraId="08E6FAE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6F5DF86" w14:textId="77777777" w:rsidR="006A623B" w:rsidRPr="006A623B" w:rsidRDefault="006A623B" w:rsidP="006A623B">
            <w:r w:rsidRPr="006A623B">
              <w:t>C6-250260</w:t>
            </w:r>
          </w:p>
        </w:tc>
        <w:tc>
          <w:tcPr>
            <w:tcW w:w="0" w:type="auto"/>
            <w:tcBorders>
              <w:top w:val="single" w:sz="4" w:space="0" w:color="auto"/>
              <w:left w:val="single" w:sz="4" w:space="0" w:color="auto"/>
              <w:bottom w:val="single" w:sz="4" w:space="0" w:color="auto"/>
              <w:right w:val="single" w:sz="4" w:space="0" w:color="auto"/>
            </w:tcBorders>
            <w:hideMark/>
          </w:tcPr>
          <w:p w14:paraId="118CF80A" w14:textId="77777777" w:rsidR="006A623B" w:rsidRPr="006A623B" w:rsidRDefault="006A623B" w:rsidP="006A623B">
            <w:r w:rsidRPr="006A623B">
              <w:t xml:space="preserve">editorial correction </w:t>
            </w:r>
          </w:p>
        </w:tc>
        <w:tc>
          <w:tcPr>
            <w:tcW w:w="0" w:type="auto"/>
            <w:tcBorders>
              <w:top w:val="single" w:sz="4" w:space="0" w:color="auto"/>
              <w:left w:val="single" w:sz="4" w:space="0" w:color="auto"/>
              <w:bottom w:val="single" w:sz="4" w:space="0" w:color="auto"/>
              <w:right w:val="single" w:sz="4" w:space="0" w:color="auto"/>
            </w:tcBorders>
            <w:hideMark/>
          </w:tcPr>
          <w:p w14:paraId="681461BC"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70F65BC9"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362C1CD7" w14:textId="77777777" w:rsidR="006A623B" w:rsidRPr="006A623B" w:rsidRDefault="006A623B" w:rsidP="006A623B">
            <w:r w:rsidRPr="006A623B">
              <w:t>0023</w:t>
            </w:r>
          </w:p>
        </w:tc>
        <w:tc>
          <w:tcPr>
            <w:tcW w:w="0" w:type="auto"/>
            <w:tcBorders>
              <w:top w:val="single" w:sz="4" w:space="0" w:color="auto"/>
              <w:left w:val="single" w:sz="4" w:space="0" w:color="auto"/>
              <w:bottom w:val="single" w:sz="4" w:space="0" w:color="auto"/>
              <w:right w:val="single" w:sz="4" w:space="0" w:color="auto"/>
            </w:tcBorders>
            <w:hideMark/>
          </w:tcPr>
          <w:p w14:paraId="555B307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65ED5DE"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1F3F6591"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E281CD4" w14:textId="77777777" w:rsidR="006A623B" w:rsidRPr="006A623B" w:rsidRDefault="006A623B" w:rsidP="006A623B">
            <w:proofErr w:type="spellStart"/>
            <w:r w:rsidRPr="006A623B">
              <w:t>nrUICC_UEConTest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E6D0D9" w14:textId="77777777" w:rsidR="006A623B" w:rsidRPr="006A623B" w:rsidRDefault="006A623B" w:rsidP="006A623B">
            <w:r w:rsidRPr="006A623B">
              <w:t>withdrawn</w:t>
            </w:r>
          </w:p>
        </w:tc>
      </w:tr>
      <w:tr w:rsidR="006A623B" w:rsidRPr="006A623B" w14:paraId="656289D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0339914" w14:textId="77777777" w:rsidR="006A623B" w:rsidRPr="006A623B" w:rsidRDefault="006A623B" w:rsidP="006A623B">
            <w:r w:rsidRPr="006A623B">
              <w:t>C6-250261</w:t>
            </w:r>
          </w:p>
        </w:tc>
        <w:tc>
          <w:tcPr>
            <w:tcW w:w="0" w:type="auto"/>
            <w:tcBorders>
              <w:top w:val="single" w:sz="4" w:space="0" w:color="auto"/>
              <w:left w:val="single" w:sz="4" w:space="0" w:color="auto"/>
              <w:bottom w:val="single" w:sz="4" w:space="0" w:color="auto"/>
              <w:right w:val="single" w:sz="4" w:space="0" w:color="auto"/>
            </w:tcBorders>
            <w:hideMark/>
          </w:tcPr>
          <w:p w14:paraId="76845A19"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4E815603"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52CD7E57"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3074B3DC" w14:textId="77777777" w:rsidR="006A623B" w:rsidRPr="006A623B" w:rsidRDefault="006A623B" w:rsidP="006A623B">
            <w:r w:rsidRPr="006A623B">
              <w:t>0024</w:t>
            </w:r>
          </w:p>
        </w:tc>
        <w:tc>
          <w:tcPr>
            <w:tcW w:w="0" w:type="auto"/>
            <w:tcBorders>
              <w:top w:val="single" w:sz="4" w:space="0" w:color="auto"/>
              <w:left w:val="single" w:sz="4" w:space="0" w:color="auto"/>
              <w:bottom w:val="single" w:sz="4" w:space="0" w:color="auto"/>
              <w:right w:val="single" w:sz="4" w:space="0" w:color="auto"/>
            </w:tcBorders>
            <w:hideMark/>
          </w:tcPr>
          <w:p w14:paraId="0824DA1D"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8D04030"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83B2703"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054730F"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52CEDF8A" w14:textId="77777777" w:rsidR="006A623B" w:rsidRPr="006A623B" w:rsidRDefault="006A623B" w:rsidP="006A623B">
            <w:r w:rsidRPr="006A623B">
              <w:t>revised</w:t>
            </w:r>
          </w:p>
        </w:tc>
      </w:tr>
      <w:tr w:rsidR="006A623B" w:rsidRPr="006A623B" w14:paraId="3480509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04F2612" w14:textId="77777777" w:rsidR="006A623B" w:rsidRPr="006A623B" w:rsidRDefault="006A623B" w:rsidP="006A623B">
            <w:r w:rsidRPr="006A623B">
              <w:t>C6-250332</w:t>
            </w:r>
          </w:p>
        </w:tc>
        <w:tc>
          <w:tcPr>
            <w:tcW w:w="0" w:type="auto"/>
            <w:tcBorders>
              <w:top w:val="single" w:sz="4" w:space="0" w:color="auto"/>
              <w:left w:val="single" w:sz="4" w:space="0" w:color="auto"/>
              <w:bottom w:val="single" w:sz="4" w:space="0" w:color="auto"/>
              <w:right w:val="single" w:sz="4" w:space="0" w:color="auto"/>
            </w:tcBorders>
            <w:hideMark/>
          </w:tcPr>
          <w:p w14:paraId="47744B05"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536EC76C"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5BE55472"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07E58DEE" w14:textId="77777777" w:rsidR="006A623B" w:rsidRPr="006A623B" w:rsidRDefault="006A623B" w:rsidP="006A623B">
            <w:r w:rsidRPr="006A623B">
              <w:t>0024</w:t>
            </w:r>
          </w:p>
        </w:tc>
        <w:tc>
          <w:tcPr>
            <w:tcW w:w="0" w:type="auto"/>
            <w:tcBorders>
              <w:top w:val="single" w:sz="4" w:space="0" w:color="auto"/>
              <w:left w:val="single" w:sz="4" w:space="0" w:color="auto"/>
              <w:bottom w:val="single" w:sz="4" w:space="0" w:color="auto"/>
              <w:right w:val="single" w:sz="4" w:space="0" w:color="auto"/>
            </w:tcBorders>
            <w:hideMark/>
          </w:tcPr>
          <w:p w14:paraId="0C82A840"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B7D48F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065CC0E"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3C520D21"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32CE6EE0" w14:textId="77777777" w:rsidR="006A623B" w:rsidRPr="006A623B" w:rsidRDefault="006A623B" w:rsidP="006A623B">
            <w:r w:rsidRPr="006A623B">
              <w:t>revised</w:t>
            </w:r>
          </w:p>
        </w:tc>
      </w:tr>
      <w:tr w:rsidR="006A623B" w:rsidRPr="006A623B" w14:paraId="10A6A02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9A0295D" w14:textId="77777777" w:rsidR="006A623B" w:rsidRPr="006A623B" w:rsidRDefault="006A623B" w:rsidP="006A623B">
            <w:r w:rsidRPr="006A623B">
              <w:t>C6-250334</w:t>
            </w:r>
          </w:p>
        </w:tc>
        <w:tc>
          <w:tcPr>
            <w:tcW w:w="0" w:type="auto"/>
            <w:tcBorders>
              <w:top w:val="single" w:sz="4" w:space="0" w:color="auto"/>
              <w:left w:val="single" w:sz="4" w:space="0" w:color="auto"/>
              <w:bottom w:val="single" w:sz="4" w:space="0" w:color="auto"/>
              <w:right w:val="single" w:sz="4" w:space="0" w:color="auto"/>
            </w:tcBorders>
            <w:hideMark/>
          </w:tcPr>
          <w:p w14:paraId="505FA854"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00C98CAA"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F2609AF"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014E53B3" w14:textId="77777777" w:rsidR="006A623B" w:rsidRPr="006A623B" w:rsidRDefault="006A623B" w:rsidP="006A623B">
            <w:r w:rsidRPr="006A623B">
              <w:t>0024</w:t>
            </w:r>
          </w:p>
        </w:tc>
        <w:tc>
          <w:tcPr>
            <w:tcW w:w="0" w:type="auto"/>
            <w:tcBorders>
              <w:top w:val="single" w:sz="4" w:space="0" w:color="auto"/>
              <w:left w:val="single" w:sz="4" w:space="0" w:color="auto"/>
              <w:bottom w:val="single" w:sz="4" w:space="0" w:color="auto"/>
              <w:right w:val="single" w:sz="4" w:space="0" w:color="auto"/>
            </w:tcBorders>
            <w:hideMark/>
          </w:tcPr>
          <w:p w14:paraId="34ED9FCB"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1B17F735"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1735DAC"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41DD4E29"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620C65B4" w14:textId="77777777" w:rsidR="006A623B" w:rsidRPr="006A623B" w:rsidRDefault="006A623B" w:rsidP="006A623B">
            <w:r w:rsidRPr="006A623B">
              <w:t>revised</w:t>
            </w:r>
          </w:p>
        </w:tc>
      </w:tr>
      <w:tr w:rsidR="006A623B" w:rsidRPr="006A623B" w14:paraId="1CF3734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35BCCDD" w14:textId="77777777" w:rsidR="006A623B" w:rsidRPr="006A623B" w:rsidRDefault="006A623B" w:rsidP="006A623B">
            <w:r w:rsidRPr="006A623B">
              <w:t>C6-250338</w:t>
            </w:r>
          </w:p>
        </w:tc>
        <w:tc>
          <w:tcPr>
            <w:tcW w:w="0" w:type="auto"/>
            <w:tcBorders>
              <w:top w:val="single" w:sz="4" w:space="0" w:color="auto"/>
              <w:left w:val="single" w:sz="4" w:space="0" w:color="auto"/>
              <w:bottom w:val="single" w:sz="4" w:space="0" w:color="auto"/>
              <w:right w:val="single" w:sz="4" w:space="0" w:color="auto"/>
            </w:tcBorders>
            <w:hideMark/>
          </w:tcPr>
          <w:p w14:paraId="53CF376A"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4F8DC462"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0CB3CC81"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68B92FBA" w14:textId="77777777" w:rsidR="006A623B" w:rsidRPr="006A623B" w:rsidRDefault="006A623B" w:rsidP="006A623B">
            <w:r w:rsidRPr="006A623B">
              <w:t>0024</w:t>
            </w:r>
          </w:p>
        </w:tc>
        <w:tc>
          <w:tcPr>
            <w:tcW w:w="0" w:type="auto"/>
            <w:tcBorders>
              <w:top w:val="single" w:sz="4" w:space="0" w:color="auto"/>
              <w:left w:val="single" w:sz="4" w:space="0" w:color="auto"/>
              <w:bottom w:val="single" w:sz="4" w:space="0" w:color="auto"/>
              <w:right w:val="single" w:sz="4" w:space="0" w:color="auto"/>
            </w:tcBorders>
            <w:hideMark/>
          </w:tcPr>
          <w:p w14:paraId="2368DB9F"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08BE2F91"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3338820"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AF9DACF"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0E4C3755" w14:textId="77777777" w:rsidR="006A623B" w:rsidRPr="006A623B" w:rsidRDefault="006A623B" w:rsidP="006A623B">
            <w:r w:rsidRPr="006A623B">
              <w:t>agreed</w:t>
            </w:r>
          </w:p>
        </w:tc>
      </w:tr>
      <w:tr w:rsidR="006A623B" w:rsidRPr="006A623B" w14:paraId="6A934B5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29B0606" w14:textId="77777777" w:rsidR="006A623B" w:rsidRPr="006A623B" w:rsidRDefault="006A623B" w:rsidP="006A623B">
            <w:r w:rsidRPr="006A623B">
              <w:t>C6-250265</w:t>
            </w:r>
          </w:p>
        </w:tc>
        <w:tc>
          <w:tcPr>
            <w:tcW w:w="0" w:type="auto"/>
            <w:tcBorders>
              <w:top w:val="single" w:sz="4" w:space="0" w:color="auto"/>
              <w:left w:val="single" w:sz="4" w:space="0" w:color="auto"/>
              <w:bottom w:val="single" w:sz="4" w:space="0" w:color="auto"/>
              <w:right w:val="single" w:sz="4" w:space="0" w:color="auto"/>
            </w:tcBorders>
            <w:hideMark/>
          </w:tcPr>
          <w:p w14:paraId="5042DEBC" w14:textId="77777777" w:rsidR="006A623B" w:rsidRPr="006A623B" w:rsidRDefault="006A623B" w:rsidP="006A623B">
            <w:r w:rsidRPr="006A623B">
              <w:t>Correction to AKA TC 15.1.4 and 15.2.4</w:t>
            </w:r>
          </w:p>
        </w:tc>
        <w:tc>
          <w:tcPr>
            <w:tcW w:w="0" w:type="auto"/>
            <w:tcBorders>
              <w:top w:val="single" w:sz="4" w:space="0" w:color="auto"/>
              <w:left w:val="single" w:sz="4" w:space="0" w:color="auto"/>
              <w:bottom w:val="single" w:sz="4" w:space="0" w:color="auto"/>
              <w:right w:val="single" w:sz="4" w:space="0" w:color="auto"/>
            </w:tcBorders>
            <w:hideMark/>
          </w:tcPr>
          <w:p w14:paraId="3067A1DF"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2B9BE1B"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7ABEE055" w14:textId="77777777" w:rsidR="006A623B" w:rsidRPr="006A623B" w:rsidRDefault="006A623B" w:rsidP="006A623B">
            <w:r w:rsidRPr="006A623B">
              <w:t>0025</w:t>
            </w:r>
          </w:p>
        </w:tc>
        <w:tc>
          <w:tcPr>
            <w:tcW w:w="0" w:type="auto"/>
            <w:tcBorders>
              <w:top w:val="single" w:sz="4" w:space="0" w:color="auto"/>
              <w:left w:val="single" w:sz="4" w:space="0" w:color="auto"/>
              <w:bottom w:val="single" w:sz="4" w:space="0" w:color="auto"/>
              <w:right w:val="single" w:sz="4" w:space="0" w:color="auto"/>
            </w:tcBorders>
            <w:hideMark/>
          </w:tcPr>
          <w:p w14:paraId="07B1048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D06AAC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3D31718"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429DC6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4F8DF17" w14:textId="77777777" w:rsidR="006A623B" w:rsidRPr="006A623B" w:rsidRDefault="006A623B" w:rsidP="006A623B">
            <w:r w:rsidRPr="006A623B">
              <w:t>postponed</w:t>
            </w:r>
          </w:p>
        </w:tc>
      </w:tr>
      <w:tr w:rsidR="006A623B" w:rsidRPr="006A623B" w14:paraId="1D55C85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FBF696F" w14:textId="77777777" w:rsidR="006A623B" w:rsidRPr="006A623B" w:rsidRDefault="006A623B" w:rsidP="006A623B">
            <w:r w:rsidRPr="006A623B">
              <w:t>C6-250289</w:t>
            </w:r>
          </w:p>
        </w:tc>
        <w:tc>
          <w:tcPr>
            <w:tcW w:w="0" w:type="auto"/>
            <w:tcBorders>
              <w:top w:val="single" w:sz="4" w:space="0" w:color="auto"/>
              <w:left w:val="single" w:sz="4" w:space="0" w:color="auto"/>
              <w:bottom w:val="single" w:sz="4" w:space="0" w:color="auto"/>
              <w:right w:val="single" w:sz="4" w:space="0" w:color="auto"/>
            </w:tcBorders>
            <w:hideMark/>
          </w:tcPr>
          <w:p w14:paraId="5D3C8CB5" w14:textId="77777777" w:rsidR="006A623B" w:rsidRPr="006A623B" w:rsidRDefault="006A623B" w:rsidP="006A623B">
            <w:r w:rsidRPr="006A623B">
              <w:t>Correction to SUCI calculation TC 5.3.16</w:t>
            </w:r>
          </w:p>
        </w:tc>
        <w:tc>
          <w:tcPr>
            <w:tcW w:w="0" w:type="auto"/>
            <w:tcBorders>
              <w:top w:val="single" w:sz="4" w:space="0" w:color="auto"/>
              <w:left w:val="single" w:sz="4" w:space="0" w:color="auto"/>
              <w:bottom w:val="single" w:sz="4" w:space="0" w:color="auto"/>
              <w:right w:val="single" w:sz="4" w:space="0" w:color="auto"/>
            </w:tcBorders>
            <w:hideMark/>
          </w:tcPr>
          <w:p w14:paraId="76EEDD3C"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4AA2CB3"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4F81AA11" w14:textId="77777777" w:rsidR="006A623B" w:rsidRPr="006A623B" w:rsidRDefault="006A623B" w:rsidP="006A623B">
            <w:r w:rsidRPr="006A623B">
              <w:t>0026</w:t>
            </w:r>
          </w:p>
        </w:tc>
        <w:tc>
          <w:tcPr>
            <w:tcW w:w="0" w:type="auto"/>
            <w:tcBorders>
              <w:top w:val="single" w:sz="4" w:space="0" w:color="auto"/>
              <w:left w:val="single" w:sz="4" w:space="0" w:color="auto"/>
              <w:bottom w:val="single" w:sz="4" w:space="0" w:color="auto"/>
              <w:right w:val="single" w:sz="4" w:space="0" w:color="auto"/>
            </w:tcBorders>
            <w:hideMark/>
          </w:tcPr>
          <w:p w14:paraId="3C661C40"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456A76E"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B61FB2D"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8EDF3D7"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BB0811B" w14:textId="77777777" w:rsidR="006A623B" w:rsidRPr="006A623B" w:rsidRDefault="006A623B" w:rsidP="006A623B">
            <w:r w:rsidRPr="006A623B">
              <w:t>agreed</w:t>
            </w:r>
          </w:p>
        </w:tc>
      </w:tr>
      <w:tr w:rsidR="006A623B" w:rsidRPr="006A623B" w14:paraId="63B7F14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EF3A225" w14:textId="77777777" w:rsidR="006A623B" w:rsidRPr="006A623B" w:rsidRDefault="006A623B" w:rsidP="006A623B">
            <w:r w:rsidRPr="006A623B">
              <w:t>C6-250350</w:t>
            </w:r>
          </w:p>
        </w:tc>
        <w:tc>
          <w:tcPr>
            <w:tcW w:w="0" w:type="auto"/>
            <w:tcBorders>
              <w:top w:val="single" w:sz="4" w:space="0" w:color="auto"/>
              <w:left w:val="single" w:sz="4" w:space="0" w:color="auto"/>
              <w:bottom w:val="single" w:sz="4" w:space="0" w:color="auto"/>
              <w:right w:val="single" w:sz="4" w:space="0" w:color="auto"/>
            </w:tcBorders>
            <w:hideMark/>
          </w:tcPr>
          <w:p w14:paraId="63A05EE6" w14:textId="77777777" w:rsidR="006A623B" w:rsidRPr="006A623B" w:rsidRDefault="006A623B" w:rsidP="006A623B">
            <w:r w:rsidRPr="006A623B">
              <w:t>Change reference from ETSI TS 102 223 to 3GPP TS 31.111</w:t>
            </w:r>
          </w:p>
        </w:tc>
        <w:tc>
          <w:tcPr>
            <w:tcW w:w="0" w:type="auto"/>
            <w:tcBorders>
              <w:top w:val="single" w:sz="4" w:space="0" w:color="auto"/>
              <w:left w:val="single" w:sz="4" w:space="0" w:color="auto"/>
              <w:bottom w:val="single" w:sz="4" w:space="0" w:color="auto"/>
              <w:right w:val="single" w:sz="4" w:space="0" w:color="auto"/>
            </w:tcBorders>
            <w:hideMark/>
          </w:tcPr>
          <w:p w14:paraId="1A658855" w14:textId="77777777" w:rsidR="006A623B" w:rsidRPr="006A623B" w:rsidRDefault="006A623B" w:rsidP="006A623B">
            <w:r w:rsidRPr="006A623B">
              <w:t>Comprion</w:t>
            </w:r>
          </w:p>
        </w:tc>
        <w:tc>
          <w:tcPr>
            <w:tcW w:w="0" w:type="auto"/>
            <w:tcBorders>
              <w:top w:val="single" w:sz="4" w:space="0" w:color="auto"/>
              <w:left w:val="single" w:sz="4" w:space="0" w:color="auto"/>
              <w:bottom w:val="single" w:sz="4" w:space="0" w:color="auto"/>
              <w:right w:val="single" w:sz="4" w:space="0" w:color="auto"/>
            </w:tcBorders>
            <w:hideMark/>
          </w:tcPr>
          <w:p w14:paraId="442BD223"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60295776"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2D0D466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1528C8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6E6BA5E"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5C886404"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7771CC4F" w14:textId="77777777" w:rsidR="006A623B" w:rsidRPr="006A623B" w:rsidRDefault="006A623B" w:rsidP="006A623B">
            <w:r w:rsidRPr="006A623B">
              <w:t>agreed</w:t>
            </w:r>
          </w:p>
        </w:tc>
      </w:tr>
      <w:tr w:rsidR="006A623B" w:rsidRPr="006A623B" w14:paraId="7416C2A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2AF1C83" w14:textId="77777777" w:rsidR="006A623B" w:rsidRPr="006A623B" w:rsidRDefault="006A623B" w:rsidP="006A623B">
            <w:r w:rsidRPr="006A623B">
              <w:t>C6-250286</w:t>
            </w:r>
          </w:p>
        </w:tc>
        <w:tc>
          <w:tcPr>
            <w:tcW w:w="0" w:type="auto"/>
            <w:tcBorders>
              <w:top w:val="single" w:sz="4" w:space="0" w:color="auto"/>
              <w:left w:val="single" w:sz="4" w:space="0" w:color="auto"/>
              <w:bottom w:val="single" w:sz="4" w:space="0" w:color="auto"/>
              <w:right w:val="single" w:sz="4" w:space="0" w:color="auto"/>
            </w:tcBorders>
            <w:hideMark/>
          </w:tcPr>
          <w:p w14:paraId="32E59586" w14:textId="77777777" w:rsidR="006A623B" w:rsidRPr="006A623B" w:rsidRDefault="006A623B" w:rsidP="006A623B">
            <w:r w:rsidRPr="006A623B">
              <w:t xml:space="preserve">GBA_U API editorial correction on </w:t>
            </w:r>
            <w:proofErr w:type="spellStart"/>
            <w:r w:rsidRPr="006A623B">
              <w:t>JavaDoc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5F78B"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76165C5F" w14:textId="77777777" w:rsidR="006A623B" w:rsidRPr="006A623B" w:rsidRDefault="006A623B" w:rsidP="006A623B">
            <w:r w:rsidRPr="006A623B">
              <w:t>31.130</w:t>
            </w:r>
          </w:p>
        </w:tc>
        <w:tc>
          <w:tcPr>
            <w:tcW w:w="0" w:type="auto"/>
            <w:tcBorders>
              <w:top w:val="single" w:sz="4" w:space="0" w:color="auto"/>
              <w:left w:val="single" w:sz="4" w:space="0" w:color="auto"/>
              <w:bottom w:val="single" w:sz="4" w:space="0" w:color="auto"/>
              <w:right w:val="single" w:sz="4" w:space="0" w:color="auto"/>
            </w:tcBorders>
            <w:hideMark/>
          </w:tcPr>
          <w:p w14:paraId="52E29049" w14:textId="77777777" w:rsidR="006A623B" w:rsidRPr="006A623B" w:rsidRDefault="006A623B" w:rsidP="006A623B">
            <w:r w:rsidRPr="006A623B">
              <w:t>0105</w:t>
            </w:r>
          </w:p>
        </w:tc>
        <w:tc>
          <w:tcPr>
            <w:tcW w:w="0" w:type="auto"/>
            <w:tcBorders>
              <w:top w:val="single" w:sz="4" w:space="0" w:color="auto"/>
              <w:left w:val="single" w:sz="4" w:space="0" w:color="auto"/>
              <w:bottom w:val="single" w:sz="4" w:space="0" w:color="auto"/>
              <w:right w:val="single" w:sz="4" w:space="0" w:color="auto"/>
            </w:tcBorders>
            <w:hideMark/>
          </w:tcPr>
          <w:p w14:paraId="58C6306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63B271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656C6F6"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2A1BBB03" w14:textId="77777777" w:rsidR="006A623B" w:rsidRPr="006A623B" w:rsidRDefault="006A623B" w:rsidP="006A623B">
            <w:r w:rsidRPr="006A623B">
              <w:t>GBA_U_APIs</w:t>
            </w:r>
          </w:p>
        </w:tc>
        <w:tc>
          <w:tcPr>
            <w:tcW w:w="0" w:type="auto"/>
            <w:tcBorders>
              <w:top w:val="single" w:sz="4" w:space="0" w:color="auto"/>
              <w:left w:val="single" w:sz="4" w:space="0" w:color="auto"/>
              <w:bottom w:val="single" w:sz="4" w:space="0" w:color="auto"/>
              <w:right w:val="single" w:sz="4" w:space="0" w:color="auto"/>
            </w:tcBorders>
            <w:hideMark/>
          </w:tcPr>
          <w:p w14:paraId="04E22E4C" w14:textId="77777777" w:rsidR="006A623B" w:rsidRPr="006A623B" w:rsidRDefault="006A623B" w:rsidP="006A623B">
            <w:r w:rsidRPr="006A623B">
              <w:t>revised</w:t>
            </w:r>
          </w:p>
        </w:tc>
      </w:tr>
      <w:tr w:rsidR="006A623B" w:rsidRPr="006A623B" w14:paraId="21BF6B1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83708A4" w14:textId="77777777" w:rsidR="006A623B" w:rsidRPr="006A623B" w:rsidRDefault="006A623B" w:rsidP="006A623B">
            <w:r w:rsidRPr="006A623B">
              <w:t>C6-250328</w:t>
            </w:r>
          </w:p>
        </w:tc>
        <w:tc>
          <w:tcPr>
            <w:tcW w:w="0" w:type="auto"/>
            <w:tcBorders>
              <w:top w:val="single" w:sz="4" w:space="0" w:color="auto"/>
              <w:left w:val="single" w:sz="4" w:space="0" w:color="auto"/>
              <w:bottom w:val="single" w:sz="4" w:space="0" w:color="auto"/>
              <w:right w:val="single" w:sz="4" w:space="0" w:color="auto"/>
            </w:tcBorders>
            <w:hideMark/>
          </w:tcPr>
          <w:p w14:paraId="6253526B" w14:textId="77777777" w:rsidR="006A623B" w:rsidRPr="006A623B" w:rsidRDefault="006A623B" w:rsidP="006A623B">
            <w:r w:rsidRPr="006A623B">
              <w:t xml:space="preserve">GBA_U API editorial correction on </w:t>
            </w:r>
            <w:proofErr w:type="spellStart"/>
            <w:r w:rsidRPr="006A623B">
              <w:t>JavaDoc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8DC0B8"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26271143" w14:textId="77777777" w:rsidR="006A623B" w:rsidRPr="006A623B" w:rsidRDefault="006A623B" w:rsidP="006A623B">
            <w:r w:rsidRPr="006A623B">
              <w:t>31.130</w:t>
            </w:r>
          </w:p>
        </w:tc>
        <w:tc>
          <w:tcPr>
            <w:tcW w:w="0" w:type="auto"/>
            <w:tcBorders>
              <w:top w:val="single" w:sz="4" w:space="0" w:color="auto"/>
              <w:left w:val="single" w:sz="4" w:space="0" w:color="auto"/>
              <w:bottom w:val="single" w:sz="4" w:space="0" w:color="auto"/>
              <w:right w:val="single" w:sz="4" w:space="0" w:color="auto"/>
            </w:tcBorders>
            <w:hideMark/>
          </w:tcPr>
          <w:p w14:paraId="43CDF694" w14:textId="77777777" w:rsidR="006A623B" w:rsidRPr="006A623B" w:rsidRDefault="006A623B" w:rsidP="006A623B">
            <w:r w:rsidRPr="006A623B">
              <w:t>0105</w:t>
            </w:r>
          </w:p>
        </w:tc>
        <w:tc>
          <w:tcPr>
            <w:tcW w:w="0" w:type="auto"/>
            <w:tcBorders>
              <w:top w:val="single" w:sz="4" w:space="0" w:color="auto"/>
              <w:left w:val="single" w:sz="4" w:space="0" w:color="auto"/>
              <w:bottom w:val="single" w:sz="4" w:space="0" w:color="auto"/>
              <w:right w:val="single" w:sz="4" w:space="0" w:color="auto"/>
            </w:tcBorders>
            <w:hideMark/>
          </w:tcPr>
          <w:p w14:paraId="4F79714B"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0FC28C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4B64984"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402F2F43" w14:textId="77777777" w:rsidR="006A623B" w:rsidRPr="006A623B" w:rsidRDefault="006A623B" w:rsidP="006A623B">
            <w:r w:rsidRPr="006A623B">
              <w:t>GBA_U_APIs</w:t>
            </w:r>
          </w:p>
        </w:tc>
        <w:tc>
          <w:tcPr>
            <w:tcW w:w="0" w:type="auto"/>
            <w:tcBorders>
              <w:top w:val="single" w:sz="4" w:space="0" w:color="auto"/>
              <w:left w:val="single" w:sz="4" w:space="0" w:color="auto"/>
              <w:bottom w:val="single" w:sz="4" w:space="0" w:color="auto"/>
              <w:right w:val="single" w:sz="4" w:space="0" w:color="auto"/>
            </w:tcBorders>
            <w:hideMark/>
          </w:tcPr>
          <w:p w14:paraId="6D34E844" w14:textId="77777777" w:rsidR="006A623B" w:rsidRPr="006A623B" w:rsidRDefault="006A623B" w:rsidP="006A623B">
            <w:r w:rsidRPr="006A623B">
              <w:t>agreed</w:t>
            </w:r>
          </w:p>
        </w:tc>
      </w:tr>
      <w:tr w:rsidR="006A623B" w:rsidRPr="006A623B" w14:paraId="07D4EB8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77D45D3" w14:textId="77777777" w:rsidR="006A623B" w:rsidRPr="006A623B" w:rsidRDefault="006A623B" w:rsidP="006A623B">
            <w:r w:rsidRPr="006A623B">
              <w:t>C6-250298</w:t>
            </w:r>
          </w:p>
        </w:tc>
        <w:tc>
          <w:tcPr>
            <w:tcW w:w="0" w:type="auto"/>
            <w:tcBorders>
              <w:top w:val="single" w:sz="4" w:space="0" w:color="auto"/>
              <w:left w:val="single" w:sz="4" w:space="0" w:color="auto"/>
              <w:bottom w:val="single" w:sz="4" w:space="0" w:color="auto"/>
              <w:right w:val="single" w:sz="4" w:space="0" w:color="auto"/>
            </w:tcBorders>
            <w:hideMark/>
          </w:tcPr>
          <w:p w14:paraId="2BEC8705" w14:textId="77777777" w:rsidR="006A623B" w:rsidRPr="006A623B" w:rsidRDefault="006A623B" w:rsidP="006A623B">
            <w:r w:rsidRPr="006A623B">
              <w:t xml:space="preserve">Correct Annex A of  Package </w:t>
            </w:r>
            <w:proofErr w:type="spellStart"/>
            <w:r w:rsidRPr="006A623B">
              <w:t>uicc.usim.gba_u</w:t>
            </w:r>
            <w:proofErr w:type="spellEnd"/>
            <w:r w:rsidRPr="006A623B">
              <w:t xml:space="preserve"> about </w:t>
            </w:r>
            <w:proofErr w:type="spellStart"/>
            <w:r w:rsidRPr="006A623B">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049CB7"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47FCE069" w14:textId="77777777" w:rsidR="006A623B" w:rsidRPr="006A623B" w:rsidRDefault="006A623B" w:rsidP="006A623B">
            <w:r w:rsidRPr="006A623B">
              <w:t>31.130</w:t>
            </w:r>
          </w:p>
        </w:tc>
        <w:tc>
          <w:tcPr>
            <w:tcW w:w="0" w:type="auto"/>
            <w:tcBorders>
              <w:top w:val="single" w:sz="4" w:space="0" w:color="auto"/>
              <w:left w:val="single" w:sz="4" w:space="0" w:color="auto"/>
              <w:bottom w:val="single" w:sz="4" w:space="0" w:color="auto"/>
              <w:right w:val="single" w:sz="4" w:space="0" w:color="auto"/>
            </w:tcBorders>
            <w:hideMark/>
          </w:tcPr>
          <w:p w14:paraId="4B3A045F" w14:textId="77777777" w:rsidR="006A623B" w:rsidRPr="006A623B" w:rsidRDefault="006A623B" w:rsidP="006A623B">
            <w:r w:rsidRPr="006A623B">
              <w:t>0106</w:t>
            </w:r>
          </w:p>
        </w:tc>
        <w:tc>
          <w:tcPr>
            <w:tcW w:w="0" w:type="auto"/>
            <w:tcBorders>
              <w:top w:val="single" w:sz="4" w:space="0" w:color="auto"/>
              <w:left w:val="single" w:sz="4" w:space="0" w:color="auto"/>
              <w:bottom w:val="single" w:sz="4" w:space="0" w:color="auto"/>
              <w:right w:val="single" w:sz="4" w:space="0" w:color="auto"/>
            </w:tcBorders>
            <w:hideMark/>
          </w:tcPr>
          <w:p w14:paraId="0BC67D64"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8C526B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E6C107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32C00C48" w14:textId="77777777" w:rsidR="006A623B" w:rsidRPr="006A623B" w:rsidRDefault="006A623B" w:rsidP="006A623B">
            <w:r w:rsidRPr="006A623B">
              <w:t>GBA_U_APIs</w:t>
            </w:r>
          </w:p>
        </w:tc>
        <w:tc>
          <w:tcPr>
            <w:tcW w:w="0" w:type="auto"/>
            <w:tcBorders>
              <w:top w:val="single" w:sz="4" w:space="0" w:color="auto"/>
              <w:left w:val="single" w:sz="4" w:space="0" w:color="auto"/>
              <w:bottom w:val="single" w:sz="4" w:space="0" w:color="auto"/>
              <w:right w:val="single" w:sz="4" w:space="0" w:color="auto"/>
            </w:tcBorders>
            <w:hideMark/>
          </w:tcPr>
          <w:p w14:paraId="0CA3ED57" w14:textId="77777777" w:rsidR="006A623B" w:rsidRPr="006A623B" w:rsidRDefault="006A623B" w:rsidP="006A623B">
            <w:r w:rsidRPr="006A623B">
              <w:t>noted</w:t>
            </w:r>
          </w:p>
        </w:tc>
      </w:tr>
      <w:tr w:rsidR="006A623B" w:rsidRPr="006A623B" w14:paraId="1C48200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E5BD051" w14:textId="77777777" w:rsidR="006A623B" w:rsidRPr="006A623B" w:rsidRDefault="006A623B" w:rsidP="006A623B">
            <w:r w:rsidRPr="006A623B">
              <w:t>C6-250229</w:t>
            </w:r>
          </w:p>
        </w:tc>
        <w:tc>
          <w:tcPr>
            <w:tcW w:w="0" w:type="auto"/>
            <w:tcBorders>
              <w:top w:val="single" w:sz="4" w:space="0" w:color="auto"/>
              <w:left w:val="single" w:sz="4" w:space="0" w:color="auto"/>
              <w:bottom w:val="single" w:sz="4" w:space="0" w:color="auto"/>
              <w:right w:val="single" w:sz="4" w:space="0" w:color="auto"/>
            </w:tcBorders>
            <w:hideMark/>
          </w:tcPr>
          <w:p w14:paraId="73537117" w14:textId="77777777" w:rsidR="006A623B" w:rsidRPr="006A623B" w:rsidRDefault="006A623B" w:rsidP="006A623B">
            <w:r w:rsidRPr="006A623B">
              <w:t xml:space="preserve">GBA_U API test cases on </w:t>
            </w:r>
            <w:proofErr w:type="spellStart"/>
            <w:r w:rsidRPr="006A623B">
              <w:t>GBAUCipher</w:t>
            </w:r>
            <w:proofErr w:type="spellEnd"/>
            <w:r w:rsidRPr="006A623B">
              <w:t xml:space="preserve"> class on other methods</w:t>
            </w:r>
          </w:p>
        </w:tc>
        <w:tc>
          <w:tcPr>
            <w:tcW w:w="0" w:type="auto"/>
            <w:tcBorders>
              <w:top w:val="single" w:sz="4" w:space="0" w:color="auto"/>
              <w:left w:val="single" w:sz="4" w:space="0" w:color="auto"/>
              <w:bottom w:val="single" w:sz="4" w:space="0" w:color="auto"/>
              <w:right w:val="single" w:sz="4" w:space="0" w:color="auto"/>
            </w:tcBorders>
            <w:hideMark/>
          </w:tcPr>
          <w:p w14:paraId="63266C00" w14:textId="77777777" w:rsidR="006A623B" w:rsidRPr="006A623B" w:rsidRDefault="006A623B" w:rsidP="006A623B">
            <w:r w:rsidRPr="006A623B">
              <w:t xml:space="preserve">THALES, China </w:t>
            </w:r>
            <w:proofErr w:type="spellStart"/>
            <w:r w:rsidRPr="006A623B">
              <w:t>Telecomunication</w:t>
            </w:r>
            <w:proofErr w:type="spellEnd"/>
            <w:r w:rsidRPr="006A623B">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540A2486"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2428116E" w14:textId="77777777" w:rsidR="006A623B" w:rsidRPr="006A623B" w:rsidRDefault="006A623B" w:rsidP="006A623B">
            <w:r w:rsidRPr="006A623B">
              <w:t>0026</w:t>
            </w:r>
          </w:p>
        </w:tc>
        <w:tc>
          <w:tcPr>
            <w:tcW w:w="0" w:type="auto"/>
            <w:tcBorders>
              <w:top w:val="single" w:sz="4" w:space="0" w:color="auto"/>
              <w:left w:val="single" w:sz="4" w:space="0" w:color="auto"/>
              <w:bottom w:val="single" w:sz="4" w:space="0" w:color="auto"/>
              <w:right w:val="single" w:sz="4" w:space="0" w:color="auto"/>
            </w:tcBorders>
            <w:hideMark/>
          </w:tcPr>
          <w:p w14:paraId="30318041"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612088A"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CDE888D"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0294AC8"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B26D862" w14:textId="77777777" w:rsidR="006A623B" w:rsidRPr="006A623B" w:rsidRDefault="006A623B" w:rsidP="006A623B">
            <w:r w:rsidRPr="006A623B">
              <w:t>revised</w:t>
            </w:r>
          </w:p>
        </w:tc>
      </w:tr>
      <w:tr w:rsidR="006A623B" w:rsidRPr="006A623B" w14:paraId="11507C6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600E909" w14:textId="77777777" w:rsidR="006A623B" w:rsidRPr="006A623B" w:rsidRDefault="006A623B" w:rsidP="006A623B">
            <w:r w:rsidRPr="006A623B">
              <w:t>C6-250335</w:t>
            </w:r>
          </w:p>
        </w:tc>
        <w:tc>
          <w:tcPr>
            <w:tcW w:w="0" w:type="auto"/>
            <w:tcBorders>
              <w:top w:val="single" w:sz="4" w:space="0" w:color="auto"/>
              <w:left w:val="single" w:sz="4" w:space="0" w:color="auto"/>
              <w:bottom w:val="single" w:sz="4" w:space="0" w:color="auto"/>
              <w:right w:val="single" w:sz="4" w:space="0" w:color="auto"/>
            </w:tcBorders>
            <w:hideMark/>
          </w:tcPr>
          <w:p w14:paraId="3BF8BEDC" w14:textId="77777777" w:rsidR="006A623B" w:rsidRPr="006A623B" w:rsidRDefault="006A623B" w:rsidP="006A623B">
            <w:r w:rsidRPr="006A623B">
              <w:t xml:space="preserve">GBA_U API test cases on </w:t>
            </w:r>
            <w:proofErr w:type="spellStart"/>
            <w:r w:rsidRPr="006A623B">
              <w:t>GBAUCipher</w:t>
            </w:r>
            <w:proofErr w:type="spellEnd"/>
            <w:r w:rsidRPr="006A623B">
              <w:t xml:space="preserve"> class on other methods</w:t>
            </w:r>
          </w:p>
        </w:tc>
        <w:tc>
          <w:tcPr>
            <w:tcW w:w="0" w:type="auto"/>
            <w:tcBorders>
              <w:top w:val="single" w:sz="4" w:space="0" w:color="auto"/>
              <w:left w:val="single" w:sz="4" w:space="0" w:color="auto"/>
              <w:bottom w:val="single" w:sz="4" w:space="0" w:color="auto"/>
              <w:right w:val="single" w:sz="4" w:space="0" w:color="auto"/>
            </w:tcBorders>
            <w:hideMark/>
          </w:tcPr>
          <w:p w14:paraId="50BEC76D" w14:textId="77777777" w:rsidR="006A623B" w:rsidRPr="006A623B" w:rsidRDefault="006A623B" w:rsidP="006A623B">
            <w:r w:rsidRPr="006A623B">
              <w:t xml:space="preserve">THALES, China </w:t>
            </w:r>
            <w:proofErr w:type="spellStart"/>
            <w:r w:rsidRPr="006A623B">
              <w:t>Telecomunication</w:t>
            </w:r>
            <w:proofErr w:type="spellEnd"/>
            <w:r w:rsidRPr="006A623B">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41F581B4"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027DBFD2" w14:textId="77777777" w:rsidR="006A623B" w:rsidRPr="006A623B" w:rsidRDefault="006A623B" w:rsidP="006A623B">
            <w:r w:rsidRPr="006A623B">
              <w:t>0026</w:t>
            </w:r>
          </w:p>
        </w:tc>
        <w:tc>
          <w:tcPr>
            <w:tcW w:w="0" w:type="auto"/>
            <w:tcBorders>
              <w:top w:val="single" w:sz="4" w:space="0" w:color="auto"/>
              <w:left w:val="single" w:sz="4" w:space="0" w:color="auto"/>
              <w:bottom w:val="single" w:sz="4" w:space="0" w:color="auto"/>
              <w:right w:val="single" w:sz="4" w:space="0" w:color="auto"/>
            </w:tcBorders>
            <w:hideMark/>
          </w:tcPr>
          <w:p w14:paraId="2D347E35"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51DA8375"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6F205EE"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4DDA60EA"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4DC4C899" w14:textId="77777777" w:rsidR="006A623B" w:rsidRPr="006A623B" w:rsidRDefault="006A623B" w:rsidP="006A623B">
            <w:r w:rsidRPr="006A623B">
              <w:t>postponed</w:t>
            </w:r>
          </w:p>
        </w:tc>
      </w:tr>
      <w:tr w:rsidR="006A623B" w:rsidRPr="006A623B" w14:paraId="343F45B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7C09D88" w14:textId="77777777" w:rsidR="006A623B" w:rsidRPr="006A623B" w:rsidRDefault="006A623B" w:rsidP="006A623B">
            <w:r w:rsidRPr="006A623B">
              <w:t>C6-250278</w:t>
            </w:r>
          </w:p>
        </w:tc>
        <w:tc>
          <w:tcPr>
            <w:tcW w:w="0" w:type="auto"/>
            <w:tcBorders>
              <w:top w:val="single" w:sz="4" w:space="0" w:color="auto"/>
              <w:left w:val="single" w:sz="4" w:space="0" w:color="auto"/>
              <w:bottom w:val="single" w:sz="4" w:space="0" w:color="auto"/>
              <w:right w:val="single" w:sz="4" w:space="0" w:color="auto"/>
            </w:tcBorders>
            <w:hideMark/>
          </w:tcPr>
          <w:p w14:paraId="136853C2"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461FBCA"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5E0544B4"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0B29A2CF"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5757848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38380F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6F7425E"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06BA0AA9"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2A37A846" w14:textId="77777777" w:rsidR="006A623B" w:rsidRPr="006A623B" w:rsidRDefault="006A623B" w:rsidP="006A623B">
            <w:r w:rsidRPr="006A623B">
              <w:t>revised</w:t>
            </w:r>
          </w:p>
        </w:tc>
      </w:tr>
      <w:tr w:rsidR="006A623B" w:rsidRPr="006A623B" w14:paraId="1BFF191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A6277D6" w14:textId="77777777" w:rsidR="006A623B" w:rsidRPr="006A623B" w:rsidRDefault="006A623B" w:rsidP="006A623B">
            <w:r w:rsidRPr="006A623B">
              <w:t>C6-250290</w:t>
            </w:r>
          </w:p>
        </w:tc>
        <w:tc>
          <w:tcPr>
            <w:tcW w:w="0" w:type="auto"/>
            <w:tcBorders>
              <w:top w:val="single" w:sz="4" w:space="0" w:color="auto"/>
              <w:left w:val="single" w:sz="4" w:space="0" w:color="auto"/>
              <w:bottom w:val="single" w:sz="4" w:space="0" w:color="auto"/>
              <w:right w:val="single" w:sz="4" w:space="0" w:color="auto"/>
            </w:tcBorders>
            <w:hideMark/>
          </w:tcPr>
          <w:p w14:paraId="2E9C3E56"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B102ACE"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46F833"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1BACB4CA"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4BA07163"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652AD228"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6CD37A7"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9DCC374"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2543256A" w14:textId="77777777" w:rsidR="006A623B" w:rsidRPr="006A623B" w:rsidRDefault="006A623B" w:rsidP="006A623B">
            <w:r w:rsidRPr="006A623B">
              <w:t>revised</w:t>
            </w:r>
          </w:p>
        </w:tc>
      </w:tr>
      <w:tr w:rsidR="006A623B" w:rsidRPr="006A623B" w14:paraId="2B36826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47363ED" w14:textId="77777777" w:rsidR="006A623B" w:rsidRPr="006A623B" w:rsidRDefault="006A623B" w:rsidP="006A623B">
            <w:r w:rsidRPr="006A623B">
              <w:t>C6-250302</w:t>
            </w:r>
          </w:p>
        </w:tc>
        <w:tc>
          <w:tcPr>
            <w:tcW w:w="0" w:type="auto"/>
            <w:tcBorders>
              <w:top w:val="single" w:sz="4" w:space="0" w:color="auto"/>
              <w:left w:val="single" w:sz="4" w:space="0" w:color="auto"/>
              <w:bottom w:val="single" w:sz="4" w:space="0" w:color="auto"/>
              <w:right w:val="single" w:sz="4" w:space="0" w:color="auto"/>
            </w:tcBorders>
            <w:hideMark/>
          </w:tcPr>
          <w:p w14:paraId="79CD2E45"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F750F97"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E3FDE1"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3D8F7B67"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447DF004"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2E6D9BE0"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E01B2B9"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2322E95"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3A31FFFE" w14:textId="77777777" w:rsidR="006A623B" w:rsidRPr="006A623B" w:rsidRDefault="006A623B" w:rsidP="006A623B">
            <w:r w:rsidRPr="006A623B">
              <w:t>revised</w:t>
            </w:r>
          </w:p>
        </w:tc>
      </w:tr>
      <w:tr w:rsidR="006A623B" w:rsidRPr="006A623B" w14:paraId="30239F5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53555B3" w14:textId="77777777" w:rsidR="006A623B" w:rsidRPr="006A623B" w:rsidRDefault="006A623B" w:rsidP="006A623B">
            <w:r w:rsidRPr="006A623B">
              <w:lastRenderedPageBreak/>
              <w:t>C6-250320</w:t>
            </w:r>
          </w:p>
        </w:tc>
        <w:tc>
          <w:tcPr>
            <w:tcW w:w="0" w:type="auto"/>
            <w:tcBorders>
              <w:top w:val="single" w:sz="4" w:space="0" w:color="auto"/>
              <w:left w:val="single" w:sz="4" w:space="0" w:color="auto"/>
              <w:bottom w:val="single" w:sz="4" w:space="0" w:color="auto"/>
              <w:right w:val="single" w:sz="4" w:space="0" w:color="auto"/>
            </w:tcBorders>
            <w:hideMark/>
          </w:tcPr>
          <w:p w14:paraId="4A259B47"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FC2D82C"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EBE09C"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414853B"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624809FD"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00B41BC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89A9E93"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EC23BDA"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C7F065A" w14:textId="77777777" w:rsidR="006A623B" w:rsidRPr="006A623B" w:rsidRDefault="006A623B" w:rsidP="006A623B">
            <w:r w:rsidRPr="006A623B">
              <w:t>revised</w:t>
            </w:r>
          </w:p>
        </w:tc>
      </w:tr>
      <w:tr w:rsidR="006A623B" w:rsidRPr="006A623B" w14:paraId="7E05FA8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1A55F37" w14:textId="77777777" w:rsidR="006A623B" w:rsidRPr="006A623B" w:rsidRDefault="006A623B" w:rsidP="006A623B">
            <w:r w:rsidRPr="006A623B">
              <w:t>C6-250345</w:t>
            </w:r>
          </w:p>
        </w:tc>
        <w:tc>
          <w:tcPr>
            <w:tcW w:w="0" w:type="auto"/>
            <w:tcBorders>
              <w:top w:val="single" w:sz="4" w:space="0" w:color="auto"/>
              <w:left w:val="single" w:sz="4" w:space="0" w:color="auto"/>
              <w:bottom w:val="single" w:sz="4" w:space="0" w:color="auto"/>
              <w:right w:val="single" w:sz="4" w:space="0" w:color="auto"/>
            </w:tcBorders>
            <w:hideMark/>
          </w:tcPr>
          <w:p w14:paraId="2042B62C"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A536CC2"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801FDA"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2752ABB7"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299243D4" w14:textId="77777777" w:rsidR="006A623B" w:rsidRPr="006A623B" w:rsidRDefault="006A623B" w:rsidP="006A623B">
            <w:r w:rsidRPr="006A623B">
              <w:t>4</w:t>
            </w:r>
          </w:p>
        </w:tc>
        <w:tc>
          <w:tcPr>
            <w:tcW w:w="0" w:type="auto"/>
            <w:tcBorders>
              <w:top w:val="single" w:sz="4" w:space="0" w:color="auto"/>
              <w:left w:val="single" w:sz="4" w:space="0" w:color="auto"/>
              <w:bottom w:val="single" w:sz="4" w:space="0" w:color="auto"/>
              <w:right w:val="single" w:sz="4" w:space="0" w:color="auto"/>
            </w:tcBorders>
            <w:hideMark/>
          </w:tcPr>
          <w:p w14:paraId="6B40E644"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3CEBF22"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1D873BB8"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680AB671" w14:textId="77777777" w:rsidR="006A623B" w:rsidRPr="006A623B" w:rsidRDefault="006A623B" w:rsidP="006A623B">
            <w:r w:rsidRPr="006A623B">
              <w:t>postponed</w:t>
            </w:r>
          </w:p>
        </w:tc>
      </w:tr>
      <w:tr w:rsidR="006A623B" w:rsidRPr="006A623B" w14:paraId="3554976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668A89E" w14:textId="77777777" w:rsidR="006A623B" w:rsidRPr="006A623B" w:rsidRDefault="006A623B" w:rsidP="006A623B">
            <w:r w:rsidRPr="006A623B">
              <w:t>C6-250279</w:t>
            </w:r>
          </w:p>
        </w:tc>
        <w:tc>
          <w:tcPr>
            <w:tcW w:w="0" w:type="auto"/>
            <w:tcBorders>
              <w:top w:val="single" w:sz="4" w:space="0" w:color="auto"/>
              <w:left w:val="single" w:sz="4" w:space="0" w:color="auto"/>
              <w:bottom w:val="single" w:sz="4" w:space="0" w:color="auto"/>
              <w:right w:val="single" w:sz="4" w:space="0" w:color="auto"/>
            </w:tcBorders>
            <w:hideMark/>
          </w:tcPr>
          <w:p w14:paraId="3819893E"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6B2F32E"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27F584"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A029F92" w14:textId="77777777" w:rsidR="006A623B" w:rsidRPr="006A623B" w:rsidRDefault="006A623B" w:rsidP="006A623B">
            <w:r w:rsidRPr="006A623B">
              <w:t>0028</w:t>
            </w:r>
          </w:p>
        </w:tc>
        <w:tc>
          <w:tcPr>
            <w:tcW w:w="0" w:type="auto"/>
            <w:tcBorders>
              <w:top w:val="single" w:sz="4" w:space="0" w:color="auto"/>
              <w:left w:val="single" w:sz="4" w:space="0" w:color="auto"/>
              <w:bottom w:val="single" w:sz="4" w:space="0" w:color="auto"/>
              <w:right w:val="single" w:sz="4" w:space="0" w:color="auto"/>
            </w:tcBorders>
            <w:hideMark/>
          </w:tcPr>
          <w:p w14:paraId="61B07CFA"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AB773F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AE888D8"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45D6B690"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92681F6" w14:textId="77777777" w:rsidR="006A623B" w:rsidRPr="006A623B" w:rsidRDefault="006A623B" w:rsidP="006A623B">
            <w:r w:rsidRPr="006A623B">
              <w:t>revised</w:t>
            </w:r>
          </w:p>
        </w:tc>
      </w:tr>
      <w:tr w:rsidR="006A623B" w:rsidRPr="006A623B" w14:paraId="15BC34C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942215E" w14:textId="77777777" w:rsidR="006A623B" w:rsidRPr="006A623B" w:rsidRDefault="006A623B" w:rsidP="006A623B">
            <w:r w:rsidRPr="006A623B">
              <w:t>C6-250291</w:t>
            </w:r>
          </w:p>
        </w:tc>
        <w:tc>
          <w:tcPr>
            <w:tcW w:w="0" w:type="auto"/>
            <w:tcBorders>
              <w:top w:val="single" w:sz="4" w:space="0" w:color="auto"/>
              <w:left w:val="single" w:sz="4" w:space="0" w:color="auto"/>
              <w:bottom w:val="single" w:sz="4" w:space="0" w:color="auto"/>
              <w:right w:val="single" w:sz="4" w:space="0" w:color="auto"/>
            </w:tcBorders>
            <w:hideMark/>
          </w:tcPr>
          <w:p w14:paraId="4906D4C9"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61E015B"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26CDD5"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33B3530D" w14:textId="77777777" w:rsidR="006A623B" w:rsidRPr="006A623B" w:rsidRDefault="006A623B" w:rsidP="006A623B">
            <w:r w:rsidRPr="006A623B">
              <w:t>0028</w:t>
            </w:r>
          </w:p>
        </w:tc>
        <w:tc>
          <w:tcPr>
            <w:tcW w:w="0" w:type="auto"/>
            <w:tcBorders>
              <w:top w:val="single" w:sz="4" w:space="0" w:color="auto"/>
              <w:left w:val="single" w:sz="4" w:space="0" w:color="auto"/>
              <w:bottom w:val="single" w:sz="4" w:space="0" w:color="auto"/>
              <w:right w:val="single" w:sz="4" w:space="0" w:color="auto"/>
            </w:tcBorders>
            <w:hideMark/>
          </w:tcPr>
          <w:p w14:paraId="0185D811"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6BEBC7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E504B10"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495C8E80"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ED39305" w14:textId="77777777" w:rsidR="006A623B" w:rsidRPr="006A623B" w:rsidRDefault="006A623B" w:rsidP="006A623B">
            <w:r w:rsidRPr="006A623B">
              <w:t>revised</w:t>
            </w:r>
          </w:p>
        </w:tc>
      </w:tr>
      <w:tr w:rsidR="006A623B" w:rsidRPr="006A623B" w14:paraId="04F57D5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042A4C4" w14:textId="77777777" w:rsidR="006A623B" w:rsidRPr="006A623B" w:rsidRDefault="006A623B" w:rsidP="006A623B">
            <w:r w:rsidRPr="006A623B">
              <w:t>C6-250301</w:t>
            </w:r>
          </w:p>
        </w:tc>
        <w:tc>
          <w:tcPr>
            <w:tcW w:w="0" w:type="auto"/>
            <w:tcBorders>
              <w:top w:val="single" w:sz="4" w:space="0" w:color="auto"/>
              <w:left w:val="single" w:sz="4" w:space="0" w:color="auto"/>
              <w:bottom w:val="single" w:sz="4" w:space="0" w:color="auto"/>
              <w:right w:val="single" w:sz="4" w:space="0" w:color="auto"/>
            </w:tcBorders>
            <w:hideMark/>
          </w:tcPr>
          <w:p w14:paraId="47B7DC8D"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394F60B"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0089F"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604782B8" w14:textId="77777777" w:rsidR="006A623B" w:rsidRPr="006A623B" w:rsidRDefault="006A623B" w:rsidP="006A623B">
            <w:r w:rsidRPr="006A623B">
              <w:t>0028</w:t>
            </w:r>
          </w:p>
        </w:tc>
        <w:tc>
          <w:tcPr>
            <w:tcW w:w="0" w:type="auto"/>
            <w:tcBorders>
              <w:top w:val="single" w:sz="4" w:space="0" w:color="auto"/>
              <w:left w:val="single" w:sz="4" w:space="0" w:color="auto"/>
              <w:bottom w:val="single" w:sz="4" w:space="0" w:color="auto"/>
              <w:right w:val="single" w:sz="4" w:space="0" w:color="auto"/>
            </w:tcBorders>
            <w:hideMark/>
          </w:tcPr>
          <w:p w14:paraId="326EA735"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5A117857"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B428482"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1E2666F"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580B03B" w14:textId="77777777" w:rsidR="006A623B" w:rsidRPr="006A623B" w:rsidRDefault="006A623B" w:rsidP="006A623B">
            <w:r w:rsidRPr="006A623B">
              <w:t>postponed</w:t>
            </w:r>
          </w:p>
        </w:tc>
      </w:tr>
      <w:tr w:rsidR="006A623B" w:rsidRPr="006A623B" w14:paraId="1687D95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8D50A2D" w14:textId="77777777" w:rsidR="006A623B" w:rsidRPr="006A623B" w:rsidRDefault="006A623B" w:rsidP="006A623B">
            <w:r w:rsidRPr="006A623B">
              <w:t>C6-250319</w:t>
            </w:r>
          </w:p>
        </w:tc>
        <w:tc>
          <w:tcPr>
            <w:tcW w:w="0" w:type="auto"/>
            <w:tcBorders>
              <w:top w:val="single" w:sz="4" w:space="0" w:color="auto"/>
              <w:left w:val="single" w:sz="4" w:space="0" w:color="auto"/>
              <w:bottom w:val="single" w:sz="4" w:space="0" w:color="auto"/>
              <w:right w:val="single" w:sz="4" w:space="0" w:color="auto"/>
            </w:tcBorders>
            <w:hideMark/>
          </w:tcPr>
          <w:p w14:paraId="7FF44F50"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5A93B0A3"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EC51BA"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B0837B7" w14:textId="77777777" w:rsidR="006A623B" w:rsidRPr="006A623B" w:rsidRDefault="006A623B" w:rsidP="006A623B">
            <w:r w:rsidRPr="006A623B">
              <w:t>0028</w:t>
            </w:r>
          </w:p>
        </w:tc>
        <w:tc>
          <w:tcPr>
            <w:tcW w:w="0" w:type="auto"/>
            <w:tcBorders>
              <w:top w:val="single" w:sz="4" w:space="0" w:color="auto"/>
              <w:left w:val="single" w:sz="4" w:space="0" w:color="auto"/>
              <w:bottom w:val="single" w:sz="4" w:space="0" w:color="auto"/>
              <w:right w:val="single" w:sz="4" w:space="0" w:color="auto"/>
            </w:tcBorders>
            <w:hideMark/>
          </w:tcPr>
          <w:p w14:paraId="054E5E19"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2A7C86E0"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64F162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31149F5"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694EFE8A" w14:textId="77777777" w:rsidR="006A623B" w:rsidRPr="006A623B" w:rsidRDefault="006A623B" w:rsidP="006A623B">
            <w:r w:rsidRPr="006A623B">
              <w:t>postponed</w:t>
            </w:r>
          </w:p>
        </w:tc>
      </w:tr>
      <w:tr w:rsidR="006A623B" w:rsidRPr="006A623B" w14:paraId="0192B15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4AA8778" w14:textId="77777777" w:rsidR="006A623B" w:rsidRPr="006A623B" w:rsidRDefault="006A623B" w:rsidP="006A623B">
            <w:r w:rsidRPr="006A623B">
              <w:t>C6-250280</w:t>
            </w:r>
          </w:p>
        </w:tc>
        <w:tc>
          <w:tcPr>
            <w:tcW w:w="0" w:type="auto"/>
            <w:tcBorders>
              <w:top w:val="single" w:sz="4" w:space="0" w:color="auto"/>
              <w:left w:val="single" w:sz="4" w:space="0" w:color="auto"/>
              <w:bottom w:val="single" w:sz="4" w:space="0" w:color="auto"/>
              <w:right w:val="single" w:sz="4" w:space="0" w:color="auto"/>
            </w:tcBorders>
            <w:hideMark/>
          </w:tcPr>
          <w:p w14:paraId="4D1BF9C2"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549685C"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565F1"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1794A432" w14:textId="77777777" w:rsidR="006A623B" w:rsidRPr="006A623B" w:rsidRDefault="006A623B" w:rsidP="006A623B">
            <w:r w:rsidRPr="006A623B">
              <w:t>0029</w:t>
            </w:r>
          </w:p>
        </w:tc>
        <w:tc>
          <w:tcPr>
            <w:tcW w:w="0" w:type="auto"/>
            <w:tcBorders>
              <w:top w:val="single" w:sz="4" w:space="0" w:color="auto"/>
              <w:left w:val="single" w:sz="4" w:space="0" w:color="auto"/>
              <w:bottom w:val="single" w:sz="4" w:space="0" w:color="auto"/>
              <w:right w:val="single" w:sz="4" w:space="0" w:color="auto"/>
            </w:tcBorders>
            <w:hideMark/>
          </w:tcPr>
          <w:p w14:paraId="3C6BDD3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1136D84"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15D1A33"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BC2E7AC"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F3EA6D2" w14:textId="77777777" w:rsidR="006A623B" w:rsidRPr="006A623B" w:rsidRDefault="006A623B" w:rsidP="006A623B">
            <w:r w:rsidRPr="006A623B">
              <w:t>revised</w:t>
            </w:r>
          </w:p>
        </w:tc>
      </w:tr>
      <w:tr w:rsidR="006A623B" w:rsidRPr="006A623B" w14:paraId="37B63BE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3AB05EA" w14:textId="77777777" w:rsidR="006A623B" w:rsidRPr="006A623B" w:rsidRDefault="006A623B" w:rsidP="006A623B">
            <w:r w:rsidRPr="006A623B">
              <w:t>C6-250292</w:t>
            </w:r>
          </w:p>
        </w:tc>
        <w:tc>
          <w:tcPr>
            <w:tcW w:w="0" w:type="auto"/>
            <w:tcBorders>
              <w:top w:val="single" w:sz="4" w:space="0" w:color="auto"/>
              <w:left w:val="single" w:sz="4" w:space="0" w:color="auto"/>
              <w:bottom w:val="single" w:sz="4" w:space="0" w:color="auto"/>
              <w:right w:val="single" w:sz="4" w:space="0" w:color="auto"/>
            </w:tcBorders>
            <w:hideMark/>
          </w:tcPr>
          <w:p w14:paraId="030EC6A4"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8E73E7E"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555B78"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07A2C019" w14:textId="77777777" w:rsidR="006A623B" w:rsidRPr="006A623B" w:rsidRDefault="006A623B" w:rsidP="006A623B">
            <w:r w:rsidRPr="006A623B">
              <w:t>0029</w:t>
            </w:r>
          </w:p>
        </w:tc>
        <w:tc>
          <w:tcPr>
            <w:tcW w:w="0" w:type="auto"/>
            <w:tcBorders>
              <w:top w:val="single" w:sz="4" w:space="0" w:color="auto"/>
              <w:left w:val="single" w:sz="4" w:space="0" w:color="auto"/>
              <w:bottom w:val="single" w:sz="4" w:space="0" w:color="auto"/>
              <w:right w:val="single" w:sz="4" w:space="0" w:color="auto"/>
            </w:tcBorders>
            <w:hideMark/>
          </w:tcPr>
          <w:p w14:paraId="09B026B9"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45CA3E0E"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ABB776C"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04E1705C"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7A0324B" w14:textId="77777777" w:rsidR="006A623B" w:rsidRPr="006A623B" w:rsidRDefault="006A623B" w:rsidP="006A623B">
            <w:r w:rsidRPr="006A623B">
              <w:t>revised</w:t>
            </w:r>
          </w:p>
        </w:tc>
      </w:tr>
      <w:tr w:rsidR="006A623B" w:rsidRPr="006A623B" w14:paraId="09B9065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5256396" w14:textId="77777777" w:rsidR="006A623B" w:rsidRPr="006A623B" w:rsidRDefault="006A623B" w:rsidP="006A623B">
            <w:r w:rsidRPr="006A623B">
              <w:t>C6-250303</w:t>
            </w:r>
          </w:p>
        </w:tc>
        <w:tc>
          <w:tcPr>
            <w:tcW w:w="0" w:type="auto"/>
            <w:tcBorders>
              <w:top w:val="single" w:sz="4" w:space="0" w:color="auto"/>
              <w:left w:val="single" w:sz="4" w:space="0" w:color="auto"/>
              <w:bottom w:val="single" w:sz="4" w:space="0" w:color="auto"/>
              <w:right w:val="single" w:sz="4" w:space="0" w:color="auto"/>
            </w:tcBorders>
            <w:hideMark/>
          </w:tcPr>
          <w:p w14:paraId="666A5AB1"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926130B"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B53F32"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184655D5" w14:textId="77777777" w:rsidR="006A623B" w:rsidRPr="006A623B" w:rsidRDefault="006A623B" w:rsidP="006A623B">
            <w:r w:rsidRPr="006A623B">
              <w:t>0029</w:t>
            </w:r>
          </w:p>
        </w:tc>
        <w:tc>
          <w:tcPr>
            <w:tcW w:w="0" w:type="auto"/>
            <w:tcBorders>
              <w:top w:val="single" w:sz="4" w:space="0" w:color="auto"/>
              <w:left w:val="single" w:sz="4" w:space="0" w:color="auto"/>
              <w:bottom w:val="single" w:sz="4" w:space="0" w:color="auto"/>
              <w:right w:val="single" w:sz="4" w:space="0" w:color="auto"/>
            </w:tcBorders>
            <w:hideMark/>
          </w:tcPr>
          <w:p w14:paraId="5D5778BC"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7FBFB28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830533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0F50FC3"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046AA142" w14:textId="77777777" w:rsidR="006A623B" w:rsidRPr="006A623B" w:rsidRDefault="006A623B" w:rsidP="006A623B">
            <w:r w:rsidRPr="006A623B">
              <w:t>revised</w:t>
            </w:r>
          </w:p>
        </w:tc>
      </w:tr>
      <w:tr w:rsidR="006A623B" w:rsidRPr="006A623B" w14:paraId="58C2BB4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A361021" w14:textId="77777777" w:rsidR="006A623B" w:rsidRPr="006A623B" w:rsidRDefault="006A623B" w:rsidP="006A623B">
            <w:r w:rsidRPr="006A623B">
              <w:t>C6-250321</w:t>
            </w:r>
          </w:p>
        </w:tc>
        <w:tc>
          <w:tcPr>
            <w:tcW w:w="0" w:type="auto"/>
            <w:tcBorders>
              <w:top w:val="single" w:sz="4" w:space="0" w:color="auto"/>
              <w:left w:val="single" w:sz="4" w:space="0" w:color="auto"/>
              <w:bottom w:val="single" w:sz="4" w:space="0" w:color="auto"/>
              <w:right w:val="single" w:sz="4" w:space="0" w:color="auto"/>
            </w:tcBorders>
            <w:hideMark/>
          </w:tcPr>
          <w:p w14:paraId="27157C82"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E565BBE"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0A8407"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877F20E" w14:textId="77777777" w:rsidR="006A623B" w:rsidRPr="006A623B" w:rsidRDefault="006A623B" w:rsidP="006A623B">
            <w:r w:rsidRPr="006A623B">
              <w:t>0029</w:t>
            </w:r>
          </w:p>
        </w:tc>
        <w:tc>
          <w:tcPr>
            <w:tcW w:w="0" w:type="auto"/>
            <w:tcBorders>
              <w:top w:val="single" w:sz="4" w:space="0" w:color="auto"/>
              <w:left w:val="single" w:sz="4" w:space="0" w:color="auto"/>
              <w:bottom w:val="single" w:sz="4" w:space="0" w:color="auto"/>
              <w:right w:val="single" w:sz="4" w:space="0" w:color="auto"/>
            </w:tcBorders>
            <w:hideMark/>
          </w:tcPr>
          <w:p w14:paraId="2C8E0A68"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6032136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C1FCF54"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B61B316"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E2050A6" w14:textId="77777777" w:rsidR="006A623B" w:rsidRPr="006A623B" w:rsidRDefault="006A623B" w:rsidP="006A623B">
            <w:r w:rsidRPr="006A623B">
              <w:t>postponed</w:t>
            </w:r>
          </w:p>
        </w:tc>
      </w:tr>
      <w:tr w:rsidR="006A623B" w:rsidRPr="006A623B" w14:paraId="145C14F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19898B8" w14:textId="77777777" w:rsidR="006A623B" w:rsidRPr="006A623B" w:rsidRDefault="006A623B" w:rsidP="006A623B">
            <w:r w:rsidRPr="006A623B">
              <w:t>C6-250281</w:t>
            </w:r>
          </w:p>
        </w:tc>
        <w:tc>
          <w:tcPr>
            <w:tcW w:w="0" w:type="auto"/>
            <w:tcBorders>
              <w:top w:val="single" w:sz="4" w:space="0" w:color="auto"/>
              <w:left w:val="single" w:sz="4" w:space="0" w:color="auto"/>
              <w:bottom w:val="single" w:sz="4" w:space="0" w:color="auto"/>
              <w:right w:val="single" w:sz="4" w:space="0" w:color="auto"/>
            </w:tcBorders>
            <w:hideMark/>
          </w:tcPr>
          <w:p w14:paraId="1627AE94"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lastRenderedPageBreak/>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B610E2E" w14:textId="77777777" w:rsidR="006A623B" w:rsidRPr="006A623B" w:rsidRDefault="006A623B" w:rsidP="006A623B">
            <w:r w:rsidRPr="006A623B">
              <w:lastRenderedPageBreak/>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69A6D8"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613285C8" w14:textId="77777777" w:rsidR="006A623B" w:rsidRPr="006A623B" w:rsidRDefault="006A623B" w:rsidP="006A623B">
            <w:r w:rsidRPr="006A623B">
              <w:t>0030</w:t>
            </w:r>
          </w:p>
        </w:tc>
        <w:tc>
          <w:tcPr>
            <w:tcW w:w="0" w:type="auto"/>
            <w:tcBorders>
              <w:top w:val="single" w:sz="4" w:space="0" w:color="auto"/>
              <w:left w:val="single" w:sz="4" w:space="0" w:color="auto"/>
              <w:bottom w:val="single" w:sz="4" w:space="0" w:color="auto"/>
              <w:right w:val="single" w:sz="4" w:space="0" w:color="auto"/>
            </w:tcBorders>
            <w:hideMark/>
          </w:tcPr>
          <w:p w14:paraId="6A43374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FAC6EA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51E61BA"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997DA9C"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1AA7BCC" w14:textId="77777777" w:rsidR="006A623B" w:rsidRPr="006A623B" w:rsidRDefault="006A623B" w:rsidP="006A623B">
            <w:r w:rsidRPr="006A623B">
              <w:t>revised</w:t>
            </w:r>
          </w:p>
        </w:tc>
      </w:tr>
      <w:tr w:rsidR="006A623B" w:rsidRPr="006A623B" w14:paraId="0ED4281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B9CB84C" w14:textId="77777777" w:rsidR="006A623B" w:rsidRPr="006A623B" w:rsidRDefault="006A623B" w:rsidP="006A623B">
            <w:r w:rsidRPr="006A623B">
              <w:t>C6-250293</w:t>
            </w:r>
          </w:p>
        </w:tc>
        <w:tc>
          <w:tcPr>
            <w:tcW w:w="0" w:type="auto"/>
            <w:tcBorders>
              <w:top w:val="single" w:sz="4" w:space="0" w:color="auto"/>
              <w:left w:val="single" w:sz="4" w:space="0" w:color="auto"/>
              <w:bottom w:val="single" w:sz="4" w:space="0" w:color="auto"/>
              <w:right w:val="single" w:sz="4" w:space="0" w:color="auto"/>
            </w:tcBorders>
            <w:hideMark/>
          </w:tcPr>
          <w:p w14:paraId="3657056A"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3778A20"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FAC690"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3EA07374" w14:textId="77777777" w:rsidR="006A623B" w:rsidRPr="006A623B" w:rsidRDefault="006A623B" w:rsidP="006A623B">
            <w:r w:rsidRPr="006A623B">
              <w:t>0030</w:t>
            </w:r>
          </w:p>
        </w:tc>
        <w:tc>
          <w:tcPr>
            <w:tcW w:w="0" w:type="auto"/>
            <w:tcBorders>
              <w:top w:val="single" w:sz="4" w:space="0" w:color="auto"/>
              <w:left w:val="single" w:sz="4" w:space="0" w:color="auto"/>
              <w:bottom w:val="single" w:sz="4" w:space="0" w:color="auto"/>
              <w:right w:val="single" w:sz="4" w:space="0" w:color="auto"/>
            </w:tcBorders>
            <w:hideMark/>
          </w:tcPr>
          <w:p w14:paraId="2C7A0D9F"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6169567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127EF6D"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1418DF4C"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93B3104" w14:textId="77777777" w:rsidR="006A623B" w:rsidRPr="006A623B" w:rsidRDefault="006A623B" w:rsidP="006A623B">
            <w:r w:rsidRPr="006A623B">
              <w:t>revised</w:t>
            </w:r>
          </w:p>
        </w:tc>
      </w:tr>
      <w:tr w:rsidR="006A623B" w:rsidRPr="006A623B" w14:paraId="1816A40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C12D8B0" w14:textId="77777777" w:rsidR="006A623B" w:rsidRPr="006A623B" w:rsidRDefault="006A623B" w:rsidP="006A623B">
            <w:r w:rsidRPr="006A623B">
              <w:t>C6-250304</w:t>
            </w:r>
          </w:p>
        </w:tc>
        <w:tc>
          <w:tcPr>
            <w:tcW w:w="0" w:type="auto"/>
            <w:tcBorders>
              <w:top w:val="single" w:sz="4" w:space="0" w:color="auto"/>
              <w:left w:val="single" w:sz="4" w:space="0" w:color="auto"/>
              <w:bottom w:val="single" w:sz="4" w:space="0" w:color="auto"/>
              <w:right w:val="single" w:sz="4" w:space="0" w:color="auto"/>
            </w:tcBorders>
            <w:hideMark/>
          </w:tcPr>
          <w:p w14:paraId="7A0FCC13"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B14E3B9"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0FC8E"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3895D750" w14:textId="77777777" w:rsidR="006A623B" w:rsidRPr="006A623B" w:rsidRDefault="006A623B" w:rsidP="006A623B">
            <w:r w:rsidRPr="006A623B">
              <w:t>0030</w:t>
            </w:r>
          </w:p>
        </w:tc>
        <w:tc>
          <w:tcPr>
            <w:tcW w:w="0" w:type="auto"/>
            <w:tcBorders>
              <w:top w:val="single" w:sz="4" w:space="0" w:color="auto"/>
              <w:left w:val="single" w:sz="4" w:space="0" w:color="auto"/>
              <w:bottom w:val="single" w:sz="4" w:space="0" w:color="auto"/>
              <w:right w:val="single" w:sz="4" w:space="0" w:color="auto"/>
            </w:tcBorders>
            <w:hideMark/>
          </w:tcPr>
          <w:p w14:paraId="6771D820"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157D2915"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D9DBBDA"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73CA75D"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CED565A" w14:textId="77777777" w:rsidR="006A623B" w:rsidRPr="006A623B" w:rsidRDefault="006A623B" w:rsidP="006A623B">
            <w:r w:rsidRPr="006A623B">
              <w:t>postponed</w:t>
            </w:r>
          </w:p>
        </w:tc>
      </w:tr>
      <w:tr w:rsidR="006A623B" w:rsidRPr="006A623B" w14:paraId="290FE72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7A022AC" w14:textId="77777777" w:rsidR="006A623B" w:rsidRPr="006A623B" w:rsidRDefault="006A623B" w:rsidP="006A623B">
            <w:r w:rsidRPr="006A623B">
              <w:t>C6-250282</w:t>
            </w:r>
          </w:p>
        </w:tc>
        <w:tc>
          <w:tcPr>
            <w:tcW w:w="0" w:type="auto"/>
            <w:tcBorders>
              <w:top w:val="single" w:sz="4" w:space="0" w:color="auto"/>
              <w:left w:val="single" w:sz="4" w:space="0" w:color="auto"/>
              <w:bottom w:val="single" w:sz="4" w:space="0" w:color="auto"/>
              <w:right w:val="single" w:sz="4" w:space="0" w:color="auto"/>
            </w:tcBorders>
            <w:hideMark/>
          </w:tcPr>
          <w:p w14:paraId="155EF0CF"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649043F"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34D6ED"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08262DA0" w14:textId="77777777" w:rsidR="006A623B" w:rsidRPr="006A623B" w:rsidRDefault="006A623B" w:rsidP="006A623B">
            <w:r w:rsidRPr="006A623B">
              <w:t>0031</w:t>
            </w:r>
          </w:p>
        </w:tc>
        <w:tc>
          <w:tcPr>
            <w:tcW w:w="0" w:type="auto"/>
            <w:tcBorders>
              <w:top w:val="single" w:sz="4" w:space="0" w:color="auto"/>
              <w:left w:val="single" w:sz="4" w:space="0" w:color="auto"/>
              <w:bottom w:val="single" w:sz="4" w:space="0" w:color="auto"/>
              <w:right w:val="single" w:sz="4" w:space="0" w:color="auto"/>
            </w:tcBorders>
            <w:hideMark/>
          </w:tcPr>
          <w:p w14:paraId="3BB0F95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F5A4A8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5E9372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EF538B8"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08DC01E" w14:textId="77777777" w:rsidR="006A623B" w:rsidRPr="006A623B" w:rsidRDefault="006A623B" w:rsidP="006A623B">
            <w:r w:rsidRPr="006A623B">
              <w:t>revised</w:t>
            </w:r>
          </w:p>
        </w:tc>
      </w:tr>
      <w:tr w:rsidR="006A623B" w:rsidRPr="006A623B" w14:paraId="0CC0EFA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222F1F2" w14:textId="77777777" w:rsidR="006A623B" w:rsidRPr="006A623B" w:rsidRDefault="006A623B" w:rsidP="006A623B">
            <w:r w:rsidRPr="006A623B">
              <w:t>C6-250294</w:t>
            </w:r>
          </w:p>
        </w:tc>
        <w:tc>
          <w:tcPr>
            <w:tcW w:w="0" w:type="auto"/>
            <w:tcBorders>
              <w:top w:val="single" w:sz="4" w:space="0" w:color="auto"/>
              <w:left w:val="single" w:sz="4" w:space="0" w:color="auto"/>
              <w:bottom w:val="single" w:sz="4" w:space="0" w:color="auto"/>
              <w:right w:val="single" w:sz="4" w:space="0" w:color="auto"/>
            </w:tcBorders>
            <w:hideMark/>
          </w:tcPr>
          <w:p w14:paraId="71A8AEA6"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F40F90F"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9F9DE0"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87863BB" w14:textId="77777777" w:rsidR="006A623B" w:rsidRPr="006A623B" w:rsidRDefault="006A623B" w:rsidP="006A623B">
            <w:r w:rsidRPr="006A623B">
              <w:t>0031</w:t>
            </w:r>
          </w:p>
        </w:tc>
        <w:tc>
          <w:tcPr>
            <w:tcW w:w="0" w:type="auto"/>
            <w:tcBorders>
              <w:top w:val="single" w:sz="4" w:space="0" w:color="auto"/>
              <w:left w:val="single" w:sz="4" w:space="0" w:color="auto"/>
              <w:bottom w:val="single" w:sz="4" w:space="0" w:color="auto"/>
              <w:right w:val="single" w:sz="4" w:space="0" w:color="auto"/>
            </w:tcBorders>
            <w:hideMark/>
          </w:tcPr>
          <w:p w14:paraId="4D96D01A"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DBA671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3128C10"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9943B6B"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26B87082" w14:textId="77777777" w:rsidR="006A623B" w:rsidRPr="006A623B" w:rsidRDefault="006A623B" w:rsidP="006A623B">
            <w:r w:rsidRPr="006A623B">
              <w:t>revised</w:t>
            </w:r>
          </w:p>
        </w:tc>
      </w:tr>
      <w:tr w:rsidR="006A623B" w:rsidRPr="006A623B" w14:paraId="2D52097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0B613D5" w14:textId="77777777" w:rsidR="006A623B" w:rsidRPr="006A623B" w:rsidRDefault="006A623B" w:rsidP="006A623B">
            <w:r w:rsidRPr="006A623B">
              <w:t>C6-250305</w:t>
            </w:r>
          </w:p>
        </w:tc>
        <w:tc>
          <w:tcPr>
            <w:tcW w:w="0" w:type="auto"/>
            <w:tcBorders>
              <w:top w:val="single" w:sz="4" w:space="0" w:color="auto"/>
              <w:left w:val="single" w:sz="4" w:space="0" w:color="auto"/>
              <w:bottom w:val="single" w:sz="4" w:space="0" w:color="auto"/>
              <w:right w:val="single" w:sz="4" w:space="0" w:color="auto"/>
            </w:tcBorders>
            <w:hideMark/>
          </w:tcPr>
          <w:p w14:paraId="4423C77E"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BA902F1"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E2AD0C"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C156280" w14:textId="77777777" w:rsidR="006A623B" w:rsidRPr="006A623B" w:rsidRDefault="006A623B" w:rsidP="006A623B">
            <w:r w:rsidRPr="006A623B">
              <w:t>0031</w:t>
            </w:r>
          </w:p>
        </w:tc>
        <w:tc>
          <w:tcPr>
            <w:tcW w:w="0" w:type="auto"/>
            <w:tcBorders>
              <w:top w:val="single" w:sz="4" w:space="0" w:color="auto"/>
              <w:left w:val="single" w:sz="4" w:space="0" w:color="auto"/>
              <w:bottom w:val="single" w:sz="4" w:space="0" w:color="auto"/>
              <w:right w:val="single" w:sz="4" w:space="0" w:color="auto"/>
            </w:tcBorders>
            <w:hideMark/>
          </w:tcPr>
          <w:p w14:paraId="6B70AABB"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5C52A6C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9D59216"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415235C0"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09E4E5D6" w14:textId="77777777" w:rsidR="006A623B" w:rsidRPr="006A623B" w:rsidRDefault="006A623B" w:rsidP="006A623B">
            <w:r w:rsidRPr="006A623B">
              <w:t>revised</w:t>
            </w:r>
          </w:p>
        </w:tc>
      </w:tr>
      <w:tr w:rsidR="006A623B" w:rsidRPr="006A623B" w14:paraId="0AA4A0F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F4252C7" w14:textId="77777777" w:rsidR="006A623B" w:rsidRPr="006A623B" w:rsidRDefault="006A623B" w:rsidP="006A623B">
            <w:r w:rsidRPr="006A623B">
              <w:t>C6-250322</w:t>
            </w:r>
          </w:p>
        </w:tc>
        <w:tc>
          <w:tcPr>
            <w:tcW w:w="0" w:type="auto"/>
            <w:tcBorders>
              <w:top w:val="single" w:sz="4" w:space="0" w:color="auto"/>
              <w:left w:val="single" w:sz="4" w:space="0" w:color="auto"/>
              <w:bottom w:val="single" w:sz="4" w:space="0" w:color="auto"/>
              <w:right w:val="single" w:sz="4" w:space="0" w:color="auto"/>
            </w:tcBorders>
            <w:hideMark/>
          </w:tcPr>
          <w:p w14:paraId="6E6E84BE"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0E74ECF"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C71052"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3CA11AD" w14:textId="77777777" w:rsidR="006A623B" w:rsidRPr="006A623B" w:rsidRDefault="006A623B" w:rsidP="006A623B">
            <w:r w:rsidRPr="006A623B">
              <w:t>0031</w:t>
            </w:r>
          </w:p>
        </w:tc>
        <w:tc>
          <w:tcPr>
            <w:tcW w:w="0" w:type="auto"/>
            <w:tcBorders>
              <w:top w:val="single" w:sz="4" w:space="0" w:color="auto"/>
              <w:left w:val="single" w:sz="4" w:space="0" w:color="auto"/>
              <w:bottom w:val="single" w:sz="4" w:space="0" w:color="auto"/>
              <w:right w:val="single" w:sz="4" w:space="0" w:color="auto"/>
            </w:tcBorders>
            <w:hideMark/>
          </w:tcPr>
          <w:p w14:paraId="3A14E54D"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4EAD9170"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3B1670D"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7CB571A"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4ED98A8A" w14:textId="77777777" w:rsidR="006A623B" w:rsidRPr="006A623B" w:rsidRDefault="006A623B" w:rsidP="006A623B">
            <w:r w:rsidRPr="006A623B">
              <w:t>postponed</w:t>
            </w:r>
          </w:p>
        </w:tc>
      </w:tr>
      <w:tr w:rsidR="006A623B" w:rsidRPr="006A623B" w14:paraId="5B2C08C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8C096A5" w14:textId="77777777" w:rsidR="006A623B" w:rsidRPr="006A623B" w:rsidRDefault="006A623B" w:rsidP="006A623B">
            <w:r w:rsidRPr="006A623B">
              <w:t>C6-250283</w:t>
            </w:r>
          </w:p>
        </w:tc>
        <w:tc>
          <w:tcPr>
            <w:tcW w:w="0" w:type="auto"/>
            <w:tcBorders>
              <w:top w:val="single" w:sz="4" w:space="0" w:color="auto"/>
              <w:left w:val="single" w:sz="4" w:space="0" w:color="auto"/>
              <w:bottom w:val="single" w:sz="4" w:space="0" w:color="auto"/>
              <w:right w:val="single" w:sz="4" w:space="0" w:color="auto"/>
            </w:tcBorders>
            <w:hideMark/>
          </w:tcPr>
          <w:p w14:paraId="3F603380"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8A47D21"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614DB5"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4EECFC0" w14:textId="77777777" w:rsidR="006A623B" w:rsidRPr="006A623B" w:rsidRDefault="006A623B" w:rsidP="006A623B">
            <w:r w:rsidRPr="006A623B">
              <w:t>0032</w:t>
            </w:r>
          </w:p>
        </w:tc>
        <w:tc>
          <w:tcPr>
            <w:tcW w:w="0" w:type="auto"/>
            <w:tcBorders>
              <w:top w:val="single" w:sz="4" w:space="0" w:color="auto"/>
              <w:left w:val="single" w:sz="4" w:space="0" w:color="auto"/>
              <w:bottom w:val="single" w:sz="4" w:space="0" w:color="auto"/>
              <w:right w:val="single" w:sz="4" w:space="0" w:color="auto"/>
            </w:tcBorders>
            <w:hideMark/>
          </w:tcPr>
          <w:p w14:paraId="08A4DF08"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80CE72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20BEA27"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E22BC19"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596F46F" w14:textId="77777777" w:rsidR="006A623B" w:rsidRPr="006A623B" w:rsidRDefault="006A623B" w:rsidP="006A623B">
            <w:r w:rsidRPr="006A623B">
              <w:t>revised</w:t>
            </w:r>
          </w:p>
        </w:tc>
      </w:tr>
      <w:tr w:rsidR="006A623B" w:rsidRPr="006A623B" w14:paraId="2307B3F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59E548" w14:textId="77777777" w:rsidR="006A623B" w:rsidRPr="006A623B" w:rsidRDefault="006A623B" w:rsidP="006A623B">
            <w:r w:rsidRPr="006A623B">
              <w:t>C6-250295</w:t>
            </w:r>
          </w:p>
        </w:tc>
        <w:tc>
          <w:tcPr>
            <w:tcW w:w="0" w:type="auto"/>
            <w:tcBorders>
              <w:top w:val="single" w:sz="4" w:space="0" w:color="auto"/>
              <w:left w:val="single" w:sz="4" w:space="0" w:color="auto"/>
              <w:bottom w:val="single" w:sz="4" w:space="0" w:color="auto"/>
              <w:right w:val="single" w:sz="4" w:space="0" w:color="auto"/>
            </w:tcBorders>
            <w:hideMark/>
          </w:tcPr>
          <w:p w14:paraId="6ABDC1F6"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CC6ED29"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84FBDC"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6BF0913" w14:textId="77777777" w:rsidR="006A623B" w:rsidRPr="006A623B" w:rsidRDefault="006A623B" w:rsidP="006A623B">
            <w:r w:rsidRPr="006A623B">
              <w:t>0032</w:t>
            </w:r>
          </w:p>
        </w:tc>
        <w:tc>
          <w:tcPr>
            <w:tcW w:w="0" w:type="auto"/>
            <w:tcBorders>
              <w:top w:val="single" w:sz="4" w:space="0" w:color="auto"/>
              <w:left w:val="single" w:sz="4" w:space="0" w:color="auto"/>
              <w:bottom w:val="single" w:sz="4" w:space="0" w:color="auto"/>
              <w:right w:val="single" w:sz="4" w:space="0" w:color="auto"/>
            </w:tcBorders>
            <w:hideMark/>
          </w:tcPr>
          <w:p w14:paraId="19CC1C29"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466106E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3533DCA"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B762EBE"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FEC3059" w14:textId="77777777" w:rsidR="006A623B" w:rsidRPr="006A623B" w:rsidRDefault="006A623B" w:rsidP="006A623B">
            <w:r w:rsidRPr="006A623B">
              <w:t>revised</w:t>
            </w:r>
          </w:p>
        </w:tc>
      </w:tr>
      <w:tr w:rsidR="006A623B" w:rsidRPr="006A623B" w14:paraId="29787E1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98F6796" w14:textId="77777777" w:rsidR="006A623B" w:rsidRPr="006A623B" w:rsidRDefault="006A623B" w:rsidP="006A623B">
            <w:r w:rsidRPr="006A623B">
              <w:t>C6-250306</w:t>
            </w:r>
          </w:p>
        </w:tc>
        <w:tc>
          <w:tcPr>
            <w:tcW w:w="0" w:type="auto"/>
            <w:tcBorders>
              <w:top w:val="single" w:sz="4" w:space="0" w:color="auto"/>
              <w:left w:val="single" w:sz="4" w:space="0" w:color="auto"/>
              <w:bottom w:val="single" w:sz="4" w:space="0" w:color="auto"/>
              <w:right w:val="single" w:sz="4" w:space="0" w:color="auto"/>
            </w:tcBorders>
            <w:hideMark/>
          </w:tcPr>
          <w:p w14:paraId="0D85DE6E"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3B2DC07"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AFEFFA"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B963830" w14:textId="77777777" w:rsidR="006A623B" w:rsidRPr="006A623B" w:rsidRDefault="006A623B" w:rsidP="006A623B">
            <w:r w:rsidRPr="006A623B">
              <w:t>0032</w:t>
            </w:r>
          </w:p>
        </w:tc>
        <w:tc>
          <w:tcPr>
            <w:tcW w:w="0" w:type="auto"/>
            <w:tcBorders>
              <w:top w:val="single" w:sz="4" w:space="0" w:color="auto"/>
              <w:left w:val="single" w:sz="4" w:space="0" w:color="auto"/>
              <w:bottom w:val="single" w:sz="4" w:space="0" w:color="auto"/>
              <w:right w:val="single" w:sz="4" w:space="0" w:color="auto"/>
            </w:tcBorders>
            <w:hideMark/>
          </w:tcPr>
          <w:p w14:paraId="4CF678A1"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267EA79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3F0CD7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806EDC7"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2CDCB0D4" w14:textId="77777777" w:rsidR="006A623B" w:rsidRPr="006A623B" w:rsidRDefault="006A623B" w:rsidP="006A623B">
            <w:r w:rsidRPr="006A623B">
              <w:t>revised</w:t>
            </w:r>
          </w:p>
        </w:tc>
      </w:tr>
      <w:tr w:rsidR="006A623B" w:rsidRPr="006A623B" w14:paraId="7226EE5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E895634" w14:textId="77777777" w:rsidR="006A623B" w:rsidRPr="006A623B" w:rsidRDefault="006A623B" w:rsidP="006A623B">
            <w:r w:rsidRPr="006A623B">
              <w:t>C6-250323</w:t>
            </w:r>
          </w:p>
        </w:tc>
        <w:tc>
          <w:tcPr>
            <w:tcW w:w="0" w:type="auto"/>
            <w:tcBorders>
              <w:top w:val="single" w:sz="4" w:space="0" w:color="auto"/>
              <w:left w:val="single" w:sz="4" w:space="0" w:color="auto"/>
              <w:bottom w:val="single" w:sz="4" w:space="0" w:color="auto"/>
              <w:right w:val="single" w:sz="4" w:space="0" w:color="auto"/>
            </w:tcBorders>
            <w:hideMark/>
          </w:tcPr>
          <w:p w14:paraId="45BCBE51"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4DDF074"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E99D7"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25407EC9" w14:textId="77777777" w:rsidR="006A623B" w:rsidRPr="006A623B" w:rsidRDefault="006A623B" w:rsidP="006A623B">
            <w:r w:rsidRPr="006A623B">
              <w:t>0032</w:t>
            </w:r>
          </w:p>
        </w:tc>
        <w:tc>
          <w:tcPr>
            <w:tcW w:w="0" w:type="auto"/>
            <w:tcBorders>
              <w:top w:val="single" w:sz="4" w:space="0" w:color="auto"/>
              <w:left w:val="single" w:sz="4" w:space="0" w:color="auto"/>
              <w:bottom w:val="single" w:sz="4" w:space="0" w:color="auto"/>
              <w:right w:val="single" w:sz="4" w:space="0" w:color="auto"/>
            </w:tcBorders>
            <w:hideMark/>
          </w:tcPr>
          <w:p w14:paraId="364CA8E8"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35F8A0F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E44DDD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2FEF8A3"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A957144" w14:textId="77777777" w:rsidR="006A623B" w:rsidRPr="006A623B" w:rsidRDefault="006A623B" w:rsidP="006A623B">
            <w:r w:rsidRPr="006A623B">
              <w:t>postponed</w:t>
            </w:r>
          </w:p>
        </w:tc>
      </w:tr>
      <w:tr w:rsidR="006A623B" w:rsidRPr="006A623B" w14:paraId="1D81B32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92084C" w14:textId="77777777" w:rsidR="006A623B" w:rsidRPr="006A623B" w:rsidRDefault="006A623B" w:rsidP="006A623B">
            <w:r w:rsidRPr="006A623B">
              <w:t>C6-250284</w:t>
            </w:r>
          </w:p>
        </w:tc>
        <w:tc>
          <w:tcPr>
            <w:tcW w:w="0" w:type="auto"/>
            <w:tcBorders>
              <w:top w:val="single" w:sz="4" w:space="0" w:color="auto"/>
              <w:left w:val="single" w:sz="4" w:space="0" w:color="auto"/>
              <w:bottom w:val="single" w:sz="4" w:space="0" w:color="auto"/>
              <w:right w:val="single" w:sz="4" w:space="0" w:color="auto"/>
            </w:tcBorders>
            <w:hideMark/>
          </w:tcPr>
          <w:p w14:paraId="2F552826"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0F1F9CA"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08BF3C"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009D163A" w14:textId="77777777" w:rsidR="006A623B" w:rsidRPr="006A623B" w:rsidRDefault="006A623B" w:rsidP="006A623B">
            <w:r w:rsidRPr="006A623B">
              <w:t>0033</w:t>
            </w:r>
          </w:p>
        </w:tc>
        <w:tc>
          <w:tcPr>
            <w:tcW w:w="0" w:type="auto"/>
            <w:tcBorders>
              <w:top w:val="single" w:sz="4" w:space="0" w:color="auto"/>
              <w:left w:val="single" w:sz="4" w:space="0" w:color="auto"/>
              <w:bottom w:val="single" w:sz="4" w:space="0" w:color="auto"/>
              <w:right w:val="single" w:sz="4" w:space="0" w:color="auto"/>
            </w:tcBorders>
            <w:hideMark/>
          </w:tcPr>
          <w:p w14:paraId="256A4FB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A81E6F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48781BD"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3D8921A0"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0DBDB87" w14:textId="77777777" w:rsidR="006A623B" w:rsidRPr="006A623B" w:rsidRDefault="006A623B" w:rsidP="006A623B">
            <w:r w:rsidRPr="006A623B">
              <w:t>revised</w:t>
            </w:r>
          </w:p>
        </w:tc>
      </w:tr>
      <w:tr w:rsidR="006A623B" w:rsidRPr="006A623B" w14:paraId="42EBB60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3C34C65" w14:textId="77777777" w:rsidR="006A623B" w:rsidRPr="006A623B" w:rsidRDefault="006A623B" w:rsidP="006A623B">
            <w:r w:rsidRPr="006A623B">
              <w:t>C6-250296</w:t>
            </w:r>
          </w:p>
        </w:tc>
        <w:tc>
          <w:tcPr>
            <w:tcW w:w="0" w:type="auto"/>
            <w:tcBorders>
              <w:top w:val="single" w:sz="4" w:space="0" w:color="auto"/>
              <w:left w:val="single" w:sz="4" w:space="0" w:color="auto"/>
              <w:bottom w:val="single" w:sz="4" w:space="0" w:color="auto"/>
              <w:right w:val="single" w:sz="4" w:space="0" w:color="auto"/>
            </w:tcBorders>
            <w:hideMark/>
          </w:tcPr>
          <w:p w14:paraId="46567504"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DD3E860"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86A77B"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59D3F638" w14:textId="77777777" w:rsidR="006A623B" w:rsidRPr="006A623B" w:rsidRDefault="006A623B" w:rsidP="006A623B">
            <w:r w:rsidRPr="006A623B">
              <w:t>0033</w:t>
            </w:r>
          </w:p>
        </w:tc>
        <w:tc>
          <w:tcPr>
            <w:tcW w:w="0" w:type="auto"/>
            <w:tcBorders>
              <w:top w:val="single" w:sz="4" w:space="0" w:color="auto"/>
              <w:left w:val="single" w:sz="4" w:space="0" w:color="auto"/>
              <w:bottom w:val="single" w:sz="4" w:space="0" w:color="auto"/>
              <w:right w:val="single" w:sz="4" w:space="0" w:color="auto"/>
            </w:tcBorders>
            <w:hideMark/>
          </w:tcPr>
          <w:p w14:paraId="3399A8B2"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8E9932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3BEF48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FB75261"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66E038B0" w14:textId="77777777" w:rsidR="006A623B" w:rsidRPr="006A623B" w:rsidRDefault="006A623B" w:rsidP="006A623B">
            <w:r w:rsidRPr="006A623B">
              <w:t>revised</w:t>
            </w:r>
          </w:p>
        </w:tc>
      </w:tr>
      <w:tr w:rsidR="006A623B" w:rsidRPr="006A623B" w14:paraId="2780F7B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7B3925E" w14:textId="77777777" w:rsidR="006A623B" w:rsidRPr="006A623B" w:rsidRDefault="006A623B" w:rsidP="006A623B">
            <w:r w:rsidRPr="006A623B">
              <w:t>C6-250307</w:t>
            </w:r>
          </w:p>
        </w:tc>
        <w:tc>
          <w:tcPr>
            <w:tcW w:w="0" w:type="auto"/>
            <w:tcBorders>
              <w:top w:val="single" w:sz="4" w:space="0" w:color="auto"/>
              <w:left w:val="single" w:sz="4" w:space="0" w:color="auto"/>
              <w:bottom w:val="single" w:sz="4" w:space="0" w:color="auto"/>
              <w:right w:val="single" w:sz="4" w:space="0" w:color="auto"/>
            </w:tcBorders>
            <w:hideMark/>
          </w:tcPr>
          <w:p w14:paraId="6F032033"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5F72EA0"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C491C1"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E188CF4" w14:textId="77777777" w:rsidR="006A623B" w:rsidRPr="006A623B" w:rsidRDefault="006A623B" w:rsidP="006A623B">
            <w:r w:rsidRPr="006A623B">
              <w:t>0033</w:t>
            </w:r>
          </w:p>
        </w:tc>
        <w:tc>
          <w:tcPr>
            <w:tcW w:w="0" w:type="auto"/>
            <w:tcBorders>
              <w:top w:val="single" w:sz="4" w:space="0" w:color="auto"/>
              <w:left w:val="single" w:sz="4" w:space="0" w:color="auto"/>
              <w:bottom w:val="single" w:sz="4" w:space="0" w:color="auto"/>
              <w:right w:val="single" w:sz="4" w:space="0" w:color="auto"/>
            </w:tcBorders>
            <w:hideMark/>
          </w:tcPr>
          <w:p w14:paraId="1EE43F70"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35627A8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E02D0BA"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D0E40F1"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6DE416E" w14:textId="77777777" w:rsidR="006A623B" w:rsidRPr="006A623B" w:rsidRDefault="006A623B" w:rsidP="006A623B">
            <w:r w:rsidRPr="006A623B">
              <w:t>postponed</w:t>
            </w:r>
          </w:p>
        </w:tc>
      </w:tr>
      <w:tr w:rsidR="006A623B" w:rsidRPr="006A623B" w14:paraId="6D1ACC0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9AD2B9D" w14:textId="77777777" w:rsidR="006A623B" w:rsidRPr="006A623B" w:rsidRDefault="006A623B" w:rsidP="006A623B">
            <w:r w:rsidRPr="006A623B">
              <w:t>C6-</w:t>
            </w:r>
            <w:r w:rsidRPr="006A623B">
              <w:lastRenderedPageBreak/>
              <w:t>250285</w:t>
            </w:r>
          </w:p>
        </w:tc>
        <w:tc>
          <w:tcPr>
            <w:tcW w:w="0" w:type="auto"/>
            <w:tcBorders>
              <w:top w:val="single" w:sz="4" w:space="0" w:color="auto"/>
              <w:left w:val="single" w:sz="4" w:space="0" w:color="auto"/>
              <w:bottom w:val="single" w:sz="4" w:space="0" w:color="auto"/>
              <w:right w:val="single" w:sz="4" w:space="0" w:color="auto"/>
            </w:tcBorders>
            <w:hideMark/>
          </w:tcPr>
          <w:p w14:paraId="236ED59E" w14:textId="77777777" w:rsidR="006A623B" w:rsidRPr="006A623B" w:rsidRDefault="006A623B" w:rsidP="006A623B">
            <w:r w:rsidRPr="006A623B">
              <w:lastRenderedPageBreak/>
              <w:t xml:space="preserve">GBA_U API test case for the verify and </w:t>
            </w:r>
            <w:proofErr w:type="spellStart"/>
            <w:r w:rsidRPr="006A623B">
              <w:lastRenderedPageBreak/>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E05CEFC" w14:textId="77777777" w:rsidR="006A623B" w:rsidRPr="006A623B" w:rsidRDefault="006A623B" w:rsidP="006A623B">
            <w:r w:rsidRPr="006A623B">
              <w:lastRenderedPageBreak/>
              <w:t xml:space="preserve">China </w:t>
            </w:r>
            <w:proofErr w:type="spellStart"/>
            <w:r w:rsidRPr="006A623B">
              <w:lastRenderedPageBreak/>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E2896A" w14:textId="77777777" w:rsidR="006A623B" w:rsidRPr="006A623B" w:rsidRDefault="006A623B" w:rsidP="006A623B">
            <w:r w:rsidRPr="006A623B">
              <w:lastRenderedPageBreak/>
              <w:t>31.213</w:t>
            </w:r>
          </w:p>
        </w:tc>
        <w:tc>
          <w:tcPr>
            <w:tcW w:w="0" w:type="auto"/>
            <w:tcBorders>
              <w:top w:val="single" w:sz="4" w:space="0" w:color="auto"/>
              <w:left w:val="single" w:sz="4" w:space="0" w:color="auto"/>
              <w:bottom w:val="single" w:sz="4" w:space="0" w:color="auto"/>
              <w:right w:val="single" w:sz="4" w:space="0" w:color="auto"/>
            </w:tcBorders>
            <w:hideMark/>
          </w:tcPr>
          <w:p w14:paraId="60BE88B0" w14:textId="77777777" w:rsidR="006A623B" w:rsidRPr="006A623B" w:rsidRDefault="006A623B" w:rsidP="006A623B">
            <w:r w:rsidRPr="006A623B">
              <w:t>0034</w:t>
            </w:r>
          </w:p>
        </w:tc>
        <w:tc>
          <w:tcPr>
            <w:tcW w:w="0" w:type="auto"/>
            <w:tcBorders>
              <w:top w:val="single" w:sz="4" w:space="0" w:color="auto"/>
              <w:left w:val="single" w:sz="4" w:space="0" w:color="auto"/>
              <w:bottom w:val="single" w:sz="4" w:space="0" w:color="auto"/>
              <w:right w:val="single" w:sz="4" w:space="0" w:color="auto"/>
            </w:tcBorders>
            <w:hideMark/>
          </w:tcPr>
          <w:p w14:paraId="088EB869"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64539E8" w14:textId="77777777" w:rsidR="006A623B" w:rsidRPr="006A623B" w:rsidRDefault="006A623B" w:rsidP="006A623B">
            <w:r w:rsidRPr="006A623B">
              <w:t>Rel-</w:t>
            </w:r>
            <w:r w:rsidRPr="006A623B">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08CB681B" w14:textId="77777777" w:rsidR="006A623B" w:rsidRPr="006A623B" w:rsidRDefault="006A623B" w:rsidP="006A623B">
            <w:r w:rsidRPr="006A623B">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7E6579B8"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5FB849A" w14:textId="77777777" w:rsidR="006A623B" w:rsidRPr="006A623B" w:rsidRDefault="006A623B" w:rsidP="006A623B">
            <w:r w:rsidRPr="006A623B">
              <w:t>revised</w:t>
            </w:r>
          </w:p>
        </w:tc>
      </w:tr>
      <w:tr w:rsidR="006A623B" w:rsidRPr="006A623B" w14:paraId="75C6326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8131332" w14:textId="77777777" w:rsidR="006A623B" w:rsidRPr="006A623B" w:rsidRDefault="006A623B" w:rsidP="006A623B">
            <w:r w:rsidRPr="006A623B">
              <w:t>C6-250297</w:t>
            </w:r>
          </w:p>
        </w:tc>
        <w:tc>
          <w:tcPr>
            <w:tcW w:w="0" w:type="auto"/>
            <w:tcBorders>
              <w:top w:val="single" w:sz="4" w:space="0" w:color="auto"/>
              <w:left w:val="single" w:sz="4" w:space="0" w:color="auto"/>
              <w:bottom w:val="single" w:sz="4" w:space="0" w:color="auto"/>
              <w:right w:val="single" w:sz="4" w:space="0" w:color="auto"/>
            </w:tcBorders>
            <w:hideMark/>
          </w:tcPr>
          <w:p w14:paraId="4ED44466"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050D1B9"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8A89C9"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18D4CD39" w14:textId="77777777" w:rsidR="006A623B" w:rsidRPr="006A623B" w:rsidRDefault="006A623B" w:rsidP="006A623B">
            <w:r w:rsidRPr="006A623B">
              <w:t>0034</w:t>
            </w:r>
          </w:p>
        </w:tc>
        <w:tc>
          <w:tcPr>
            <w:tcW w:w="0" w:type="auto"/>
            <w:tcBorders>
              <w:top w:val="single" w:sz="4" w:space="0" w:color="auto"/>
              <w:left w:val="single" w:sz="4" w:space="0" w:color="auto"/>
              <w:bottom w:val="single" w:sz="4" w:space="0" w:color="auto"/>
              <w:right w:val="single" w:sz="4" w:space="0" w:color="auto"/>
            </w:tcBorders>
            <w:hideMark/>
          </w:tcPr>
          <w:p w14:paraId="36D1B815"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68FD63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7190A76"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16B349F4"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728DD7E" w14:textId="77777777" w:rsidR="006A623B" w:rsidRPr="006A623B" w:rsidRDefault="006A623B" w:rsidP="006A623B">
            <w:r w:rsidRPr="006A623B">
              <w:t>revised</w:t>
            </w:r>
          </w:p>
        </w:tc>
      </w:tr>
      <w:tr w:rsidR="006A623B" w:rsidRPr="006A623B" w14:paraId="2644B2D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F881DD7" w14:textId="77777777" w:rsidR="006A623B" w:rsidRPr="006A623B" w:rsidRDefault="006A623B" w:rsidP="006A623B">
            <w:r w:rsidRPr="006A623B">
              <w:t>C6-250308</w:t>
            </w:r>
          </w:p>
        </w:tc>
        <w:tc>
          <w:tcPr>
            <w:tcW w:w="0" w:type="auto"/>
            <w:tcBorders>
              <w:top w:val="single" w:sz="4" w:space="0" w:color="auto"/>
              <w:left w:val="single" w:sz="4" w:space="0" w:color="auto"/>
              <w:bottom w:val="single" w:sz="4" w:space="0" w:color="auto"/>
              <w:right w:val="single" w:sz="4" w:space="0" w:color="auto"/>
            </w:tcBorders>
            <w:hideMark/>
          </w:tcPr>
          <w:p w14:paraId="33ED9028"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BC01A36"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BA4EA0"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2D673521" w14:textId="77777777" w:rsidR="006A623B" w:rsidRPr="006A623B" w:rsidRDefault="006A623B" w:rsidP="006A623B">
            <w:r w:rsidRPr="006A623B">
              <w:t>0034</w:t>
            </w:r>
          </w:p>
        </w:tc>
        <w:tc>
          <w:tcPr>
            <w:tcW w:w="0" w:type="auto"/>
            <w:tcBorders>
              <w:top w:val="single" w:sz="4" w:space="0" w:color="auto"/>
              <w:left w:val="single" w:sz="4" w:space="0" w:color="auto"/>
              <w:bottom w:val="single" w:sz="4" w:space="0" w:color="auto"/>
              <w:right w:val="single" w:sz="4" w:space="0" w:color="auto"/>
            </w:tcBorders>
            <w:hideMark/>
          </w:tcPr>
          <w:p w14:paraId="6B6E0721"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77147C8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7F9B3C9"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1730C25"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65A5D762" w14:textId="77777777" w:rsidR="006A623B" w:rsidRPr="006A623B" w:rsidRDefault="006A623B" w:rsidP="006A623B">
            <w:r w:rsidRPr="006A623B">
              <w:t>revised</w:t>
            </w:r>
          </w:p>
        </w:tc>
      </w:tr>
      <w:tr w:rsidR="006A623B" w:rsidRPr="006A623B" w14:paraId="62000F2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48D3BE5" w14:textId="77777777" w:rsidR="006A623B" w:rsidRPr="006A623B" w:rsidRDefault="006A623B" w:rsidP="006A623B">
            <w:r w:rsidRPr="006A623B">
              <w:t>C6-250324</w:t>
            </w:r>
          </w:p>
        </w:tc>
        <w:tc>
          <w:tcPr>
            <w:tcW w:w="0" w:type="auto"/>
            <w:tcBorders>
              <w:top w:val="single" w:sz="4" w:space="0" w:color="auto"/>
              <w:left w:val="single" w:sz="4" w:space="0" w:color="auto"/>
              <w:bottom w:val="single" w:sz="4" w:space="0" w:color="auto"/>
              <w:right w:val="single" w:sz="4" w:space="0" w:color="auto"/>
            </w:tcBorders>
            <w:hideMark/>
          </w:tcPr>
          <w:p w14:paraId="293F819B"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45BE0BE" w14:textId="77777777" w:rsidR="006A623B" w:rsidRPr="006A623B" w:rsidRDefault="006A623B" w:rsidP="006A623B">
            <w:r w:rsidRPr="006A623B">
              <w:t xml:space="preserve">China </w:t>
            </w:r>
            <w:proofErr w:type="spellStart"/>
            <w:r w:rsidRPr="006A623B">
              <w:t>Mobile,THALES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C98CCC"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62B5BA7" w14:textId="77777777" w:rsidR="006A623B" w:rsidRPr="006A623B" w:rsidRDefault="006A623B" w:rsidP="006A623B">
            <w:r w:rsidRPr="006A623B">
              <w:t>0034</w:t>
            </w:r>
          </w:p>
        </w:tc>
        <w:tc>
          <w:tcPr>
            <w:tcW w:w="0" w:type="auto"/>
            <w:tcBorders>
              <w:top w:val="single" w:sz="4" w:space="0" w:color="auto"/>
              <w:left w:val="single" w:sz="4" w:space="0" w:color="auto"/>
              <w:bottom w:val="single" w:sz="4" w:space="0" w:color="auto"/>
              <w:right w:val="single" w:sz="4" w:space="0" w:color="auto"/>
            </w:tcBorders>
            <w:hideMark/>
          </w:tcPr>
          <w:p w14:paraId="786804EF"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49923AF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9EDC09F"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01035CE5"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90F7B74" w14:textId="77777777" w:rsidR="006A623B" w:rsidRPr="006A623B" w:rsidRDefault="006A623B" w:rsidP="006A623B">
            <w:r w:rsidRPr="006A623B">
              <w:t>postponed</w:t>
            </w:r>
          </w:p>
        </w:tc>
      </w:tr>
    </w:tbl>
    <w:p w14:paraId="3752DDEE" w14:textId="77777777" w:rsidR="006A623B" w:rsidRPr="006A623B" w:rsidRDefault="006A623B" w:rsidP="006A623B"/>
    <w:p w14:paraId="0118D03A" w14:textId="77777777" w:rsidR="006A623B" w:rsidRPr="006A623B" w:rsidRDefault="006A623B" w:rsidP="006A623B">
      <w:pPr>
        <w:pStyle w:val="Heading2"/>
      </w:pPr>
      <w:r w:rsidRPr="006A623B">
        <w:br w:type="page"/>
      </w:r>
      <w:r w:rsidRPr="006A623B">
        <w:lastRenderedPageBreak/>
        <w:t>Annex C: Lists of liaisons</w:t>
      </w:r>
    </w:p>
    <w:p w14:paraId="2FF8EF9A" w14:textId="77777777" w:rsidR="006A623B" w:rsidRPr="006A623B" w:rsidRDefault="006A623B" w:rsidP="006A623B">
      <w:pPr>
        <w:pStyle w:val="Heading3"/>
      </w:pPr>
      <w:r w:rsidRPr="006A623B">
        <w:t>C1: Incoming liaison statements</w:t>
      </w:r>
    </w:p>
    <w:p w14:paraId="7C0CB911" w14:textId="77777777" w:rsidR="006A623B" w:rsidRPr="006A623B" w:rsidRDefault="006A623B" w:rsidP="006A623B">
      <w:pPr>
        <w:rPr>
          <w:b/>
        </w:rPr>
      </w:pPr>
    </w:p>
    <w:tbl>
      <w:tblPr>
        <w:tblStyle w:val="TableGrid"/>
        <w:tblW w:w="0" w:type="auto"/>
        <w:tblLook w:val="04A0" w:firstRow="1" w:lastRow="0" w:firstColumn="1" w:lastColumn="0" w:noHBand="0" w:noVBand="1"/>
      </w:tblPr>
      <w:tblGrid>
        <w:gridCol w:w="1113"/>
        <w:gridCol w:w="1070"/>
        <w:gridCol w:w="4580"/>
        <w:gridCol w:w="694"/>
        <w:gridCol w:w="939"/>
        <w:gridCol w:w="1233"/>
      </w:tblGrid>
      <w:tr w:rsidR="006A623B" w:rsidRPr="006A623B" w14:paraId="12360DE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F24A984"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C87F137" w14:textId="77777777" w:rsidR="006A623B" w:rsidRPr="006A623B" w:rsidRDefault="006A623B" w:rsidP="006A623B">
            <w:pPr>
              <w:rPr>
                <w:b/>
              </w:rPr>
            </w:pPr>
            <w:r w:rsidRPr="006A623B">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563D90AA"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2E3A0C1" w14:textId="77777777" w:rsidR="006A623B" w:rsidRPr="006A623B" w:rsidRDefault="006A623B" w:rsidP="006A623B">
            <w:pPr>
              <w:rPr>
                <w:b/>
              </w:rPr>
            </w:pPr>
            <w:r w:rsidRPr="006A623B">
              <w:rPr>
                <w:b/>
              </w:rPr>
              <w:t>From</w:t>
            </w:r>
          </w:p>
        </w:tc>
        <w:tc>
          <w:tcPr>
            <w:tcW w:w="0" w:type="auto"/>
            <w:tcBorders>
              <w:top w:val="single" w:sz="4" w:space="0" w:color="auto"/>
              <w:left w:val="single" w:sz="4" w:space="0" w:color="auto"/>
              <w:bottom w:val="single" w:sz="4" w:space="0" w:color="auto"/>
              <w:right w:val="single" w:sz="4" w:space="0" w:color="auto"/>
            </w:tcBorders>
            <w:hideMark/>
          </w:tcPr>
          <w:p w14:paraId="419ABB2B" w14:textId="77777777" w:rsidR="006A623B" w:rsidRPr="006A623B" w:rsidRDefault="006A623B" w:rsidP="006A623B">
            <w:pPr>
              <w:rPr>
                <w:b/>
              </w:rPr>
            </w:pPr>
            <w:r w:rsidRPr="006A623B">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680B3D28" w14:textId="77777777" w:rsidR="006A623B" w:rsidRPr="006A623B" w:rsidRDefault="006A623B" w:rsidP="006A623B">
            <w:pPr>
              <w:rPr>
                <w:b/>
              </w:rPr>
            </w:pPr>
            <w:r w:rsidRPr="006A623B">
              <w:rPr>
                <w:b/>
              </w:rPr>
              <w:t>Reply TDoc</w:t>
            </w:r>
          </w:p>
        </w:tc>
      </w:tr>
      <w:tr w:rsidR="006A623B" w:rsidRPr="006A623B" w14:paraId="6084695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EBF7596" w14:textId="77777777" w:rsidR="006A623B" w:rsidRPr="006A623B" w:rsidRDefault="006A623B" w:rsidP="006A623B">
            <w:r w:rsidRPr="006A623B">
              <w:t>C6-250247</w:t>
            </w:r>
          </w:p>
        </w:tc>
        <w:tc>
          <w:tcPr>
            <w:tcW w:w="0" w:type="auto"/>
            <w:tcBorders>
              <w:top w:val="single" w:sz="4" w:space="0" w:color="auto"/>
              <w:left w:val="single" w:sz="4" w:space="0" w:color="auto"/>
              <w:bottom w:val="single" w:sz="4" w:space="0" w:color="auto"/>
              <w:right w:val="single" w:sz="4" w:space="0" w:color="auto"/>
            </w:tcBorders>
            <w:hideMark/>
          </w:tcPr>
          <w:p w14:paraId="520ED734" w14:textId="77777777" w:rsidR="006A623B" w:rsidRPr="006A623B" w:rsidRDefault="006A623B" w:rsidP="006A623B">
            <w:r w:rsidRPr="006A623B">
              <w:t>S3-251123</w:t>
            </w:r>
          </w:p>
        </w:tc>
        <w:tc>
          <w:tcPr>
            <w:tcW w:w="0" w:type="auto"/>
            <w:tcBorders>
              <w:top w:val="single" w:sz="4" w:space="0" w:color="auto"/>
              <w:left w:val="single" w:sz="4" w:space="0" w:color="auto"/>
              <w:bottom w:val="single" w:sz="4" w:space="0" w:color="auto"/>
              <w:right w:val="single" w:sz="4" w:space="0" w:color="auto"/>
            </w:tcBorders>
            <w:hideMark/>
          </w:tcPr>
          <w:p w14:paraId="1E62CC52" w14:textId="77777777" w:rsidR="006A623B" w:rsidRPr="006A623B" w:rsidRDefault="006A623B" w:rsidP="006A623B">
            <w:r w:rsidRPr="006A623B">
              <w:t>Reply LS on UE behaviour in case of SUCI calculation failure</w:t>
            </w:r>
          </w:p>
        </w:tc>
        <w:tc>
          <w:tcPr>
            <w:tcW w:w="0" w:type="auto"/>
            <w:tcBorders>
              <w:top w:val="single" w:sz="4" w:space="0" w:color="auto"/>
              <w:left w:val="single" w:sz="4" w:space="0" w:color="auto"/>
              <w:bottom w:val="single" w:sz="4" w:space="0" w:color="auto"/>
              <w:right w:val="single" w:sz="4" w:space="0" w:color="auto"/>
            </w:tcBorders>
            <w:hideMark/>
          </w:tcPr>
          <w:p w14:paraId="4F4524E1" w14:textId="77777777" w:rsidR="006A623B" w:rsidRPr="006A623B" w:rsidRDefault="006A623B" w:rsidP="006A623B">
            <w:r w:rsidRPr="006A623B">
              <w:t>SA3</w:t>
            </w:r>
          </w:p>
        </w:tc>
        <w:tc>
          <w:tcPr>
            <w:tcW w:w="0" w:type="auto"/>
            <w:tcBorders>
              <w:top w:val="single" w:sz="4" w:space="0" w:color="auto"/>
              <w:left w:val="single" w:sz="4" w:space="0" w:color="auto"/>
              <w:bottom w:val="single" w:sz="4" w:space="0" w:color="auto"/>
              <w:right w:val="single" w:sz="4" w:space="0" w:color="auto"/>
            </w:tcBorders>
            <w:hideMark/>
          </w:tcPr>
          <w:p w14:paraId="2AA4A355"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hideMark/>
          </w:tcPr>
          <w:p w14:paraId="091AB452" w14:textId="77777777" w:rsidR="006A623B" w:rsidRPr="006A623B" w:rsidRDefault="006A623B" w:rsidP="006A623B">
            <w:r w:rsidRPr="006A623B">
              <w:t>(none)</w:t>
            </w:r>
          </w:p>
        </w:tc>
      </w:tr>
    </w:tbl>
    <w:p w14:paraId="52CAB168" w14:textId="77777777" w:rsidR="006A623B" w:rsidRPr="006A623B" w:rsidRDefault="006A623B" w:rsidP="006A623B"/>
    <w:p w14:paraId="4504CB75" w14:textId="77777777" w:rsidR="006A623B" w:rsidRPr="006A623B" w:rsidRDefault="006A623B" w:rsidP="006A623B"/>
    <w:p w14:paraId="63FE17D3" w14:textId="77777777" w:rsidR="006A623B" w:rsidRPr="006A623B" w:rsidRDefault="006A623B" w:rsidP="006A623B">
      <w:pPr>
        <w:pStyle w:val="Heading3"/>
      </w:pPr>
      <w:r w:rsidRPr="006A623B">
        <w:t>C2: Outgoing liaison statements</w:t>
      </w:r>
    </w:p>
    <w:p w14:paraId="25E4EF11" w14:textId="77777777" w:rsidR="006A623B" w:rsidRPr="006A623B" w:rsidRDefault="006A623B" w:rsidP="006A623B">
      <w:pPr>
        <w:rPr>
          <w:b/>
        </w:rPr>
      </w:pPr>
    </w:p>
    <w:tbl>
      <w:tblPr>
        <w:tblStyle w:val="TableGrid"/>
        <w:tblW w:w="0" w:type="auto"/>
        <w:tblLook w:val="04A0" w:firstRow="1" w:lastRow="0" w:firstColumn="1" w:lastColumn="0" w:noHBand="0" w:noVBand="1"/>
      </w:tblPr>
      <w:tblGrid>
        <w:gridCol w:w="1108"/>
        <w:gridCol w:w="5355"/>
        <w:gridCol w:w="1516"/>
        <w:gridCol w:w="450"/>
        <w:gridCol w:w="1200"/>
      </w:tblGrid>
      <w:tr w:rsidR="006A623B" w:rsidRPr="006A623B" w14:paraId="014C486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B42ADA"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CDCD891"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F6D17AE" w14:textId="77777777" w:rsidR="006A623B" w:rsidRPr="006A623B" w:rsidRDefault="006A623B" w:rsidP="006A623B">
            <w:pPr>
              <w:rPr>
                <w:b/>
              </w:rPr>
            </w:pPr>
            <w:r w:rsidRPr="006A623B">
              <w:rPr>
                <w:b/>
              </w:rPr>
              <w:t>To</w:t>
            </w:r>
          </w:p>
        </w:tc>
        <w:tc>
          <w:tcPr>
            <w:tcW w:w="0" w:type="auto"/>
            <w:tcBorders>
              <w:top w:val="single" w:sz="4" w:space="0" w:color="auto"/>
              <w:left w:val="single" w:sz="4" w:space="0" w:color="auto"/>
              <w:bottom w:val="single" w:sz="4" w:space="0" w:color="auto"/>
              <w:right w:val="single" w:sz="4" w:space="0" w:color="auto"/>
            </w:tcBorders>
            <w:hideMark/>
          </w:tcPr>
          <w:p w14:paraId="2732425B" w14:textId="77777777" w:rsidR="006A623B" w:rsidRPr="006A623B" w:rsidRDefault="006A623B" w:rsidP="006A623B">
            <w:pPr>
              <w:rPr>
                <w:b/>
              </w:rPr>
            </w:pPr>
            <w:r w:rsidRPr="006A623B">
              <w:rPr>
                <w:b/>
              </w:rPr>
              <w:t>Cc</w:t>
            </w:r>
          </w:p>
        </w:tc>
        <w:tc>
          <w:tcPr>
            <w:tcW w:w="0" w:type="auto"/>
            <w:tcBorders>
              <w:top w:val="single" w:sz="4" w:space="0" w:color="auto"/>
              <w:left w:val="single" w:sz="4" w:space="0" w:color="auto"/>
              <w:bottom w:val="single" w:sz="4" w:space="0" w:color="auto"/>
              <w:right w:val="single" w:sz="4" w:space="0" w:color="auto"/>
            </w:tcBorders>
            <w:hideMark/>
          </w:tcPr>
          <w:p w14:paraId="4E287639" w14:textId="77777777" w:rsidR="006A623B" w:rsidRPr="006A623B" w:rsidRDefault="006A623B" w:rsidP="006A623B">
            <w:pPr>
              <w:rPr>
                <w:b/>
              </w:rPr>
            </w:pPr>
            <w:r w:rsidRPr="006A623B">
              <w:rPr>
                <w:b/>
              </w:rPr>
              <w:t>reply to i/c LS</w:t>
            </w:r>
          </w:p>
        </w:tc>
      </w:tr>
      <w:tr w:rsidR="006A623B" w:rsidRPr="006A623B" w14:paraId="5E01C2F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681FC71" w14:textId="77777777" w:rsidR="006A623B" w:rsidRPr="006A623B" w:rsidRDefault="006A623B" w:rsidP="006A623B">
            <w:r w:rsidRPr="006A623B">
              <w:t>C6-250262</w:t>
            </w:r>
          </w:p>
        </w:tc>
        <w:tc>
          <w:tcPr>
            <w:tcW w:w="0" w:type="auto"/>
            <w:tcBorders>
              <w:top w:val="single" w:sz="4" w:space="0" w:color="auto"/>
              <w:left w:val="single" w:sz="4" w:space="0" w:color="auto"/>
              <w:bottom w:val="single" w:sz="4" w:space="0" w:color="auto"/>
              <w:right w:val="single" w:sz="4" w:space="0" w:color="auto"/>
            </w:tcBorders>
            <w:hideMark/>
          </w:tcPr>
          <w:p w14:paraId="23BE6C45" w14:textId="77777777" w:rsidR="006A623B" w:rsidRPr="006A623B" w:rsidRDefault="006A623B" w:rsidP="006A623B">
            <w:r w:rsidRPr="006A623B">
              <w:t>LS on availability of new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hideMark/>
          </w:tcPr>
          <w:p w14:paraId="5B4C639D" w14:textId="77777777" w:rsidR="006A623B" w:rsidRPr="006A623B" w:rsidRDefault="006A623B" w:rsidP="006A623B">
            <w:r w:rsidRPr="006A623B">
              <w:t>PTCRB, PVG</w:t>
            </w:r>
          </w:p>
        </w:tc>
        <w:tc>
          <w:tcPr>
            <w:tcW w:w="0" w:type="auto"/>
            <w:tcBorders>
              <w:top w:val="single" w:sz="4" w:space="0" w:color="auto"/>
              <w:left w:val="single" w:sz="4" w:space="0" w:color="auto"/>
              <w:bottom w:val="single" w:sz="4" w:space="0" w:color="auto"/>
              <w:right w:val="single" w:sz="4" w:space="0" w:color="auto"/>
            </w:tcBorders>
            <w:hideMark/>
          </w:tcPr>
          <w:p w14:paraId="1C9661F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03A0C96" w14:textId="77777777" w:rsidR="006A623B" w:rsidRPr="006A623B" w:rsidRDefault="006A623B" w:rsidP="006A623B">
            <w:r w:rsidRPr="006A623B">
              <w:t>C6-230028</w:t>
            </w:r>
          </w:p>
        </w:tc>
      </w:tr>
      <w:tr w:rsidR="006A623B" w:rsidRPr="006A623B" w14:paraId="489A370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4A23E5A" w14:textId="77777777" w:rsidR="006A623B" w:rsidRPr="006A623B" w:rsidRDefault="006A623B" w:rsidP="006A623B">
            <w:r w:rsidRPr="006A623B">
              <w:t>C6-250346</w:t>
            </w:r>
          </w:p>
        </w:tc>
        <w:tc>
          <w:tcPr>
            <w:tcW w:w="0" w:type="auto"/>
            <w:tcBorders>
              <w:top w:val="single" w:sz="4" w:space="0" w:color="auto"/>
              <w:left w:val="single" w:sz="4" w:space="0" w:color="auto"/>
              <w:bottom w:val="single" w:sz="4" w:space="0" w:color="auto"/>
              <w:right w:val="single" w:sz="4" w:space="0" w:color="auto"/>
            </w:tcBorders>
            <w:hideMark/>
          </w:tcPr>
          <w:p w14:paraId="5F3EBF63" w14:textId="77777777" w:rsidR="006A623B" w:rsidRPr="006A623B" w:rsidRDefault="006A623B" w:rsidP="006A623B">
            <w:r w:rsidRPr="006A623B">
              <w:t>LS on availability of new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hideMark/>
          </w:tcPr>
          <w:p w14:paraId="054117C1" w14:textId="77777777" w:rsidR="006A623B" w:rsidRPr="006A623B" w:rsidRDefault="006A623B" w:rsidP="006A623B">
            <w:r w:rsidRPr="006A623B">
              <w:t>GCF CAG, GCF SG</w:t>
            </w:r>
          </w:p>
        </w:tc>
        <w:tc>
          <w:tcPr>
            <w:tcW w:w="0" w:type="auto"/>
            <w:tcBorders>
              <w:top w:val="single" w:sz="4" w:space="0" w:color="auto"/>
              <w:left w:val="single" w:sz="4" w:space="0" w:color="auto"/>
              <w:bottom w:val="single" w:sz="4" w:space="0" w:color="auto"/>
              <w:right w:val="single" w:sz="4" w:space="0" w:color="auto"/>
            </w:tcBorders>
            <w:hideMark/>
          </w:tcPr>
          <w:p w14:paraId="2D38F1F9"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CA7B365" w14:textId="77777777" w:rsidR="006A623B" w:rsidRPr="006A623B" w:rsidRDefault="006A623B" w:rsidP="006A623B">
            <w:r w:rsidRPr="006A623B">
              <w:t>C6-220419</w:t>
            </w:r>
          </w:p>
        </w:tc>
      </w:tr>
    </w:tbl>
    <w:p w14:paraId="5F3D1161" w14:textId="77777777" w:rsidR="006A623B" w:rsidRPr="006A623B" w:rsidRDefault="006A623B" w:rsidP="006A623B"/>
    <w:p w14:paraId="44D0A548" w14:textId="77777777" w:rsidR="006A623B" w:rsidRPr="006A623B" w:rsidRDefault="006A623B" w:rsidP="006A623B">
      <w:pPr>
        <w:pStyle w:val="Heading2"/>
      </w:pPr>
      <w:r w:rsidRPr="006A623B">
        <w:br w:type="page"/>
      </w:r>
      <w:r w:rsidRPr="006A623B">
        <w:lastRenderedPageBreak/>
        <w:t>Annex D: List of agreed/approved new and revised Work Items</w:t>
      </w:r>
    </w:p>
    <w:p w14:paraId="13619C57" w14:textId="77777777" w:rsidR="006A623B" w:rsidRPr="006A623B" w:rsidRDefault="006A623B" w:rsidP="006A623B">
      <w:pPr>
        <w:rPr>
          <w:b/>
        </w:rPr>
      </w:pPr>
    </w:p>
    <w:tbl>
      <w:tblPr>
        <w:tblStyle w:val="TableGrid"/>
        <w:tblW w:w="0" w:type="auto"/>
        <w:tblLook w:val="04A0" w:firstRow="1" w:lastRow="0" w:firstColumn="1" w:lastColumn="0" w:noHBand="0" w:noVBand="1"/>
      </w:tblPr>
      <w:tblGrid>
        <w:gridCol w:w="1116"/>
        <w:gridCol w:w="5210"/>
        <w:gridCol w:w="1622"/>
        <w:gridCol w:w="1227"/>
      </w:tblGrid>
      <w:tr w:rsidR="006A623B" w:rsidRPr="006A623B" w14:paraId="339B85B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2B77FA3"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4A8555F"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8E01073" w14:textId="77777777" w:rsidR="006A623B" w:rsidRPr="006A623B" w:rsidRDefault="006A623B" w:rsidP="006A623B">
            <w:pPr>
              <w:rPr>
                <w:b/>
              </w:rPr>
            </w:pPr>
            <w:r w:rsidRPr="006A62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6E3FE31" w14:textId="77777777" w:rsidR="006A623B" w:rsidRPr="006A623B" w:rsidRDefault="006A623B" w:rsidP="006A623B">
            <w:pPr>
              <w:rPr>
                <w:b/>
              </w:rPr>
            </w:pPr>
            <w:r w:rsidRPr="006A623B">
              <w:rPr>
                <w:b/>
              </w:rPr>
              <w:t>new/revised</w:t>
            </w:r>
          </w:p>
        </w:tc>
      </w:tr>
      <w:tr w:rsidR="006A623B" w:rsidRPr="006A623B" w14:paraId="5EFDB42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06607EF" w14:textId="77777777" w:rsidR="006A623B" w:rsidRPr="006A623B" w:rsidRDefault="006A623B" w:rsidP="006A623B">
            <w:r w:rsidRPr="006A623B">
              <w:t>C6-250326</w:t>
            </w:r>
          </w:p>
        </w:tc>
        <w:tc>
          <w:tcPr>
            <w:tcW w:w="0" w:type="auto"/>
            <w:tcBorders>
              <w:top w:val="single" w:sz="4" w:space="0" w:color="auto"/>
              <w:left w:val="single" w:sz="4" w:space="0" w:color="auto"/>
              <w:bottom w:val="single" w:sz="4" w:space="0" w:color="auto"/>
              <w:right w:val="single" w:sz="4" w:space="0" w:color="auto"/>
            </w:tcBorders>
            <w:hideMark/>
          </w:tcPr>
          <w:p w14:paraId="154B5416" w14:textId="77777777" w:rsidR="006A623B" w:rsidRPr="006A623B" w:rsidRDefault="006A623B" w:rsidP="006A623B">
            <w:r w:rsidRPr="006A623B">
              <w:t xml:space="preserve">Harmonization of test case definitions for cross-RAT usability  </w:t>
            </w:r>
          </w:p>
        </w:tc>
        <w:tc>
          <w:tcPr>
            <w:tcW w:w="0" w:type="auto"/>
            <w:tcBorders>
              <w:top w:val="single" w:sz="4" w:space="0" w:color="auto"/>
              <w:left w:val="single" w:sz="4" w:space="0" w:color="auto"/>
              <w:bottom w:val="single" w:sz="4" w:space="0" w:color="auto"/>
              <w:right w:val="single" w:sz="4" w:space="0" w:color="auto"/>
            </w:tcBorders>
            <w:hideMark/>
          </w:tcPr>
          <w:p w14:paraId="05E59801"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540500D4" w14:textId="77777777" w:rsidR="006A623B" w:rsidRPr="006A623B" w:rsidRDefault="006A623B" w:rsidP="006A623B">
            <w:r w:rsidRPr="006A623B">
              <w:t>WID new</w:t>
            </w:r>
          </w:p>
        </w:tc>
      </w:tr>
    </w:tbl>
    <w:p w14:paraId="45F46480" w14:textId="77777777" w:rsidR="006A623B" w:rsidRPr="006A623B" w:rsidRDefault="006A623B" w:rsidP="006A623B"/>
    <w:p w14:paraId="4BC06EC5" w14:textId="77777777" w:rsidR="006A623B" w:rsidRPr="006A623B" w:rsidRDefault="006A623B" w:rsidP="006A623B">
      <w:pPr>
        <w:pStyle w:val="Heading2"/>
      </w:pPr>
      <w:r w:rsidRPr="006A623B">
        <w:br w:type="page"/>
      </w:r>
      <w:r w:rsidRPr="006A623B">
        <w:lastRenderedPageBreak/>
        <w:t>Annex E: List of draft Technical Specifications and Reports</w:t>
      </w:r>
    </w:p>
    <w:p w14:paraId="30666777" w14:textId="77777777" w:rsidR="006A623B" w:rsidRPr="006A623B" w:rsidRDefault="006A623B" w:rsidP="006A623B">
      <w:pPr>
        <w:rPr>
          <w:b/>
        </w:rPr>
      </w:pPr>
    </w:p>
    <w:tbl>
      <w:tblPr>
        <w:tblStyle w:val="TableGrid"/>
        <w:tblW w:w="0" w:type="auto"/>
        <w:tblLook w:val="04A0" w:firstRow="1" w:lastRow="0" w:firstColumn="1" w:lastColumn="0" w:noHBand="0" w:noVBand="1"/>
      </w:tblPr>
      <w:tblGrid>
        <w:gridCol w:w="1094"/>
        <w:gridCol w:w="616"/>
        <w:gridCol w:w="572"/>
        <w:gridCol w:w="933"/>
      </w:tblGrid>
      <w:tr w:rsidR="006A623B" w:rsidRPr="006A623B" w14:paraId="6FC9429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39C0949"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41D132D" w14:textId="77777777" w:rsidR="006A623B" w:rsidRPr="006A623B" w:rsidRDefault="006A623B" w:rsidP="006A623B">
            <w:pPr>
              <w:rPr>
                <w:b/>
              </w:rPr>
            </w:pPr>
            <w:r w:rsidRPr="006A623B">
              <w:rPr>
                <w:b/>
              </w:rPr>
              <w:t>Spec</w:t>
            </w:r>
          </w:p>
        </w:tc>
        <w:tc>
          <w:tcPr>
            <w:tcW w:w="0" w:type="auto"/>
            <w:tcBorders>
              <w:top w:val="single" w:sz="4" w:space="0" w:color="auto"/>
              <w:left w:val="single" w:sz="4" w:space="0" w:color="auto"/>
              <w:bottom w:val="single" w:sz="4" w:space="0" w:color="auto"/>
              <w:right w:val="single" w:sz="4" w:space="0" w:color="auto"/>
            </w:tcBorders>
            <w:hideMark/>
          </w:tcPr>
          <w:p w14:paraId="1A75A780" w14:textId="77777777" w:rsidR="006A623B" w:rsidRPr="006A623B" w:rsidRDefault="006A623B" w:rsidP="006A623B">
            <w:pPr>
              <w:rPr>
                <w:b/>
              </w:rPr>
            </w:pPr>
            <w:proofErr w:type="spellStart"/>
            <w:r w:rsidRPr="006A623B">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A7A09C" w14:textId="77777777" w:rsidR="006A623B" w:rsidRPr="006A623B" w:rsidRDefault="006A623B" w:rsidP="006A623B">
            <w:pPr>
              <w:rPr>
                <w:b/>
              </w:rPr>
            </w:pPr>
            <w:r w:rsidRPr="006A623B">
              <w:rPr>
                <w:b/>
              </w:rPr>
              <w:t>Doc title</w:t>
            </w:r>
          </w:p>
        </w:tc>
      </w:tr>
    </w:tbl>
    <w:p w14:paraId="170D2E85" w14:textId="77777777" w:rsidR="006A623B" w:rsidRPr="006A623B" w:rsidRDefault="006A623B" w:rsidP="006A623B"/>
    <w:p w14:paraId="6FBE61AE" w14:textId="77777777" w:rsidR="006A623B" w:rsidRDefault="006A623B" w:rsidP="006A623B">
      <w:pPr>
        <w:pStyle w:val="Heading2"/>
      </w:pPr>
      <w:r w:rsidRPr="006A623B">
        <w:br w:type="page"/>
      </w:r>
      <w:r w:rsidRPr="006A623B">
        <w:lastRenderedPageBreak/>
        <w:t>Annex F: List of action items</w:t>
      </w:r>
    </w:p>
    <w:p w14:paraId="286C9B9F" w14:textId="62AD69A1" w:rsidR="006A623B" w:rsidRPr="006A623B" w:rsidRDefault="006A623B" w:rsidP="006A623B">
      <w:r>
        <w:t>See document C6-250206.</w:t>
      </w:r>
    </w:p>
    <w:p w14:paraId="49EDFB74" w14:textId="77777777" w:rsidR="006A623B" w:rsidRPr="006A623B" w:rsidRDefault="006A623B" w:rsidP="006A623B">
      <w:pPr>
        <w:pStyle w:val="Heading2"/>
      </w:pPr>
      <w:r w:rsidRPr="006A623B">
        <w:br w:type="page"/>
      </w:r>
      <w:r w:rsidRPr="006A623B">
        <w:lastRenderedPageBreak/>
        <w:t>Annex G: List of decisions</w:t>
      </w:r>
    </w:p>
    <w:p w14:paraId="49D46822" w14:textId="77777777" w:rsidR="006A623B" w:rsidRPr="006A623B" w:rsidRDefault="006A623B" w:rsidP="006A623B">
      <w:pPr>
        <w:rPr>
          <w:b/>
        </w:rPr>
      </w:pPr>
    </w:p>
    <w:tbl>
      <w:tblPr>
        <w:tblStyle w:val="TableGrid"/>
        <w:tblW w:w="0" w:type="auto"/>
        <w:tblLook w:val="04A0" w:firstRow="1" w:lastRow="0" w:firstColumn="1" w:lastColumn="0" w:noHBand="0" w:noVBand="1"/>
      </w:tblPr>
      <w:tblGrid>
        <w:gridCol w:w="1683"/>
        <w:gridCol w:w="1300"/>
        <w:gridCol w:w="1094"/>
        <w:gridCol w:w="805"/>
      </w:tblGrid>
      <w:tr w:rsidR="006A623B" w:rsidRPr="006A623B" w14:paraId="5648AEB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4ABB5C4" w14:textId="77777777" w:rsidR="006A623B" w:rsidRPr="006A623B" w:rsidRDefault="006A623B" w:rsidP="006A623B">
            <w:pPr>
              <w:rPr>
                <w:b/>
              </w:rPr>
            </w:pPr>
            <w:r w:rsidRPr="006A623B">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7A69231A" w14:textId="77777777" w:rsidR="006A623B" w:rsidRPr="006A623B" w:rsidRDefault="006A623B" w:rsidP="006A623B">
            <w:pPr>
              <w:rPr>
                <w:b/>
              </w:rPr>
            </w:pPr>
            <w:r w:rsidRPr="006A623B">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2E7482E0"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6CD8A8A" w14:textId="77777777" w:rsidR="006A623B" w:rsidRPr="006A623B" w:rsidRDefault="006A623B" w:rsidP="006A623B">
            <w:pPr>
              <w:rPr>
                <w:b/>
              </w:rPr>
            </w:pPr>
            <w:r w:rsidRPr="006A623B">
              <w:rPr>
                <w:b/>
              </w:rPr>
              <w:t>Details</w:t>
            </w:r>
          </w:p>
        </w:tc>
      </w:tr>
    </w:tbl>
    <w:p w14:paraId="3D629EFB" w14:textId="77777777" w:rsidR="006A623B" w:rsidRPr="006A623B" w:rsidRDefault="006A623B" w:rsidP="006A623B"/>
    <w:p w14:paraId="0B79E57E" w14:textId="77777777" w:rsidR="006A623B" w:rsidRPr="006A623B" w:rsidRDefault="006A623B" w:rsidP="006A623B">
      <w:pPr>
        <w:pStyle w:val="Heading2"/>
      </w:pPr>
      <w:r w:rsidRPr="006A623B">
        <w:br w:type="page"/>
      </w:r>
      <w:r w:rsidRPr="006A623B">
        <w:lastRenderedPageBreak/>
        <w:t>Annex H: List of participants</w:t>
      </w:r>
    </w:p>
    <w:p w14:paraId="5E65D23C" w14:textId="77777777" w:rsidR="006A623B" w:rsidRPr="006A623B" w:rsidRDefault="006A623B" w:rsidP="006A623B">
      <w:pPr>
        <w:rPr>
          <w:b/>
        </w:rPr>
      </w:pPr>
    </w:p>
    <w:tbl>
      <w:tblPr>
        <w:tblStyle w:val="TableGrid"/>
        <w:tblW w:w="0" w:type="auto"/>
        <w:tblLook w:val="04A0" w:firstRow="1" w:lastRow="0" w:firstColumn="1" w:lastColumn="0" w:noHBand="0" w:noVBand="1"/>
      </w:tblPr>
      <w:tblGrid>
        <w:gridCol w:w="2372"/>
        <w:gridCol w:w="3138"/>
        <w:gridCol w:w="2289"/>
      </w:tblGrid>
      <w:tr w:rsidR="006A623B" w:rsidRPr="006A623B" w14:paraId="30B59AF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33F423C" w14:textId="77777777" w:rsidR="006A623B" w:rsidRPr="006A623B" w:rsidRDefault="006A623B" w:rsidP="006A623B">
            <w:pPr>
              <w:rPr>
                <w:b/>
              </w:rPr>
            </w:pPr>
            <w:r w:rsidRPr="006A623B">
              <w:rPr>
                <w:b/>
              </w:rPr>
              <w:t>Name</w:t>
            </w:r>
          </w:p>
        </w:tc>
        <w:tc>
          <w:tcPr>
            <w:tcW w:w="0" w:type="auto"/>
            <w:tcBorders>
              <w:top w:val="single" w:sz="4" w:space="0" w:color="auto"/>
              <w:left w:val="single" w:sz="4" w:space="0" w:color="auto"/>
              <w:bottom w:val="single" w:sz="4" w:space="0" w:color="auto"/>
              <w:right w:val="single" w:sz="4" w:space="0" w:color="auto"/>
            </w:tcBorders>
            <w:hideMark/>
          </w:tcPr>
          <w:p w14:paraId="2CDCA3A2" w14:textId="77777777" w:rsidR="006A623B" w:rsidRPr="006A623B" w:rsidRDefault="006A623B" w:rsidP="006A623B">
            <w:pPr>
              <w:rPr>
                <w:b/>
              </w:rPr>
            </w:pPr>
            <w:r w:rsidRPr="006A623B">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277E3B4C" w14:textId="77777777" w:rsidR="006A623B" w:rsidRPr="006A623B" w:rsidRDefault="006A623B" w:rsidP="006A623B">
            <w:pPr>
              <w:rPr>
                <w:b/>
              </w:rPr>
            </w:pPr>
            <w:r w:rsidRPr="006A623B">
              <w:rPr>
                <w:b/>
              </w:rPr>
              <w:t>Status (OP)</w:t>
            </w:r>
          </w:p>
        </w:tc>
      </w:tr>
      <w:tr w:rsidR="006A623B" w:rsidRPr="006A623B" w14:paraId="0484589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207C795" w14:textId="77777777" w:rsidR="006A623B" w:rsidRPr="006A623B" w:rsidRDefault="006A623B" w:rsidP="006A623B">
            <w:r w:rsidRPr="006A623B">
              <w:t>CATOVIC, Amer</w:t>
            </w:r>
          </w:p>
        </w:tc>
        <w:tc>
          <w:tcPr>
            <w:tcW w:w="0" w:type="auto"/>
            <w:tcBorders>
              <w:top w:val="single" w:sz="4" w:space="0" w:color="auto"/>
              <w:left w:val="single" w:sz="4" w:space="0" w:color="auto"/>
              <w:bottom w:val="single" w:sz="4" w:space="0" w:color="auto"/>
              <w:right w:val="single" w:sz="4" w:space="0" w:color="auto"/>
            </w:tcBorders>
            <w:hideMark/>
          </w:tcPr>
          <w:p w14:paraId="3F8079A5" w14:textId="77777777" w:rsidR="006A623B" w:rsidRPr="006A623B" w:rsidRDefault="006A623B" w:rsidP="006A623B">
            <w:r w:rsidRPr="006A623B">
              <w:t>Qualcomm Germany</w:t>
            </w:r>
          </w:p>
        </w:tc>
        <w:tc>
          <w:tcPr>
            <w:tcW w:w="0" w:type="auto"/>
            <w:tcBorders>
              <w:top w:val="single" w:sz="4" w:space="0" w:color="auto"/>
              <w:left w:val="single" w:sz="4" w:space="0" w:color="auto"/>
              <w:bottom w:val="single" w:sz="4" w:space="0" w:color="auto"/>
              <w:right w:val="single" w:sz="4" w:space="0" w:color="auto"/>
            </w:tcBorders>
            <w:hideMark/>
          </w:tcPr>
          <w:p w14:paraId="3EC7729A" w14:textId="77777777" w:rsidR="006A623B" w:rsidRPr="006A623B" w:rsidRDefault="006A623B" w:rsidP="006A623B">
            <w:r w:rsidRPr="006A623B">
              <w:t>3GPPMEMBER (ETSI)</w:t>
            </w:r>
          </w:p>
        </w:tc>
      </w:tr>
      <w:tr w:rsidR="006A623B" w:rsidRPr="006A623B" w14:paraId="0E3B19D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4482A44" w14:textId="77777777" w:rsidR="006A623B" w:rsidRPr="006A623B" w:rsidRDefault="006A623B" w:rsidP="006A623B">
            <w:r w:rsidRPr="006A623B">
              <w:t>CHAPONNIERE, Lena</w:t>
            </w:r>
          </w:p>
        </w:tc>
        <w:tc>
          <w:tcPr>
            <w:tcW w:w="0" w:type="auto"/>
            <w:tcBorders>
              <w:top w:val="single" w:sz="4" w:space="0" w:color="auto"/>
              <w:left w:val="single" w:sz="4" w:space="0" w:color="auto"/>
              <w:bottom w:val="single" w:sz="4" w:space="0" w:color="auto"/>
              <w:right w:val="single" w:sz="4" w:space="0" w:color="auto"/>
            </w:tcBorders>
            <w:hideMark/>
          </w:tcPr>
          <w:p w14:paraId="3F8A6B7D" w14:textId="77777777" w:rsidR="006A623B" w:rsidRPr="006A623B" w:rsidRDefault="006A623B" w:rsidP="006A623B">
            <w:r w:rsidRPr="006A623B">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4A6CC2" w14:textId="77777777" w:rsidR="006A623B" w:rsidRPr="006A623B" w:rsidRDefault="006A623B" w:rsidP="006A623B">
            <w:r w:rsidRPr="006A623B">
              <w:t>3GPPMEMBER (ATIS)</w:t>
            </w:r>
          </w:p>
        </w:tc>
      </w:tr>
      <w:tr w:rsidR="006A623B" w:rsidRPr="006A623B" w14:paraId="5736719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C5BB610" w14:textId="77777777" w:rsidR="006A623B" w:rsidRPr="006A623B" w:rsidRDefault="006A623B" w:rsidP="006A623B">
            <w:r w:rsidRPr="006A623B">
              <w:t>CHEN, Xu</w:t>
            </w:r>
          </w:p>
        </w:tc>
        <w:tc>
          <w:tcPr>
            <w:tcW w:w="0" w:type="auto"/>
            <w:tcBorders>
              <w:top w:val="single" w:sz="4" w:space="0" w:color="auto"/>
              <w:left w:val="single" w:sz="4" w:space="0" w:color="auto"/>
              <w:bottom w:val="single" w:sz="4" w:space="0" w:color="auto"/>
              <w:right w:val="single" w:sz="4" w:space="0" w:color="auto"/>
            </w:tcBorders>
            <w:hideMark/>
          </w:tcPr>
          <w:p w14:paraId="35642C93" w14:textId="77777777" w:rsidR="006A623B" w:rsidRPr="006A623B" w:rsidRDefault="006A623B" w:rsidP="006A623B">
            <w:r w:rsidRPr="006A623B">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5F0ED60C" w14:textId="77777777" w:rsidR="006A623B" w:rsidRPr="006A623B" w:rsidRDefault="006A623B" w:rsidP="006A623B">
            <w:r w:rsidRPr="006A623B">
              <w:t>3GPPMEMBER (CCSA)</w:t>
            </w:r>
          </w:p>
        </w:tc>
      </w:tr>
      <w:tr w:rsidR="006A623B" w:rsidRPr="006A623B" w14:paraId="4063386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EB1530C" w14:textId="77777777" w:rsidR="006A623B" w:rsidRPr="006A623B" w:rsidRDefault="006A623B" w:rsidP="006A623B">
            <w:r w:rsidRPr="006A623B">
              <w:t>CHEN, Zhuoyi</w:t>
            </w:r>
          </w:p>
        </w:tc>
        <w:tc>
          <w:tcPr>
            <w:tcW w:w="0" w:type="auto"/>
            <w:tcBorders>
              <w:top w:val="single" w:sz="4" w:space="0" w:color="auto"/>
              <w:left w:val="single" w:sz="4" w:space="0" w:color="auto"/>
              <w:bottom w:val="single" w:sz="4" w:space="0" w:color="auto"/>
              <w:right w:val="single" w:sz="4" w:space="0" w:color="auto"/>
            </w:tcBorders>
            <w:hideMark/>
          </w:tcPr>
          <w:p w14:paraId="53CBEA58" w14:textId="77777777" w:rsidR="006A623B" w:rsidRPr="006A623B" w:rsidRDefault="006A623B" w:rsidP="006A623B">
            <w:proofErr w:type="spellStart"/>
            <w:r w:rsidRPr="006A623B">
              <w:t>Esurfing</w:t>
            </w:r>
            <w:proofErr w:type="spellEnd"/>
            <w:r w:rsidRPr="006A623B">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50EA1CE4" w14:textId="77777777" w:rsidR="006A623B" w:rsidRPr="006A623B" w:rsidRDefault="006A623B" w:rsidP="006A623B">
            <w:r w:rsidRPr="006A623B">
              <w:t>3GPPMEMBER (CCSA)</w:t>
            </w:r>
          </w:p>
        </w:tc>
      </w:tr>
      <w:tr w:rsidR="006A623B" w:rsidRPr="006A623B" w14:paraId="377A7E5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976F479" w14:textId="77777777" w:rsidR="006A623B" w:rsidRPr="006A623B" w:rsidRDefault="006A623B" w:rsidP="006A623B">
            <w:r w:rsidRPr="006A623B">
              <w:t>CHIN, ChenHo</w:t>
            </w:r>
          </w:p>
        </w:tc>
        <w:tc>
          <w:tcPr>
            <w:tcW w:w="0" w:type="auto"/>
            <w:tcBorders>
              <w:top w:val="single" w:sz="4" w:space="0" w:color="auto"/>
              <w:left w:val="single" w:sz="4" w:space="0" w:color="auto"/>
              <w:bottom w:val="single" w:sz="4" w:space="0" w:color="auto"/>
              <w:right w:val="single" w:sz="4" w:space="0" w:color="auto"/>
            </w:tcBorders>
            <w:hideMark/>
          </w:tcPr>
          <w:p w14:paraId="238D9CE0" w14:textId="77777777" w:rsidR="006A623B" w:rsidRPr="006A623B" w:rsidRDefault="006A623B" w:rsidP="006A623B">
            <w:r w:rsidRPr="006A623B">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0AC80BD4" w14:textId="77777777" w:rsidR="006A623B" w:rsidRPr="006A623B" w:rsidRDefault="006A623B" w:rsidP="006A623B">
            <w:r w:rsidRPr="006A623B">
              <w:t>3GPPMEMBER (CCSA)</w:t>
            </w:r>
          </w:p>
        </w:tc>
      </w:tr>
      <w:tr w:rsidR="006A623B" w:rsidRPr="006A623B" w14:paraId="0B501D2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14C82AD" w14:textId="77777777" w:rsidR="006A623B" w:rsidRPr="006A623B" w:rsidRDefault="006A623B" w:rsidP="006A623B">
            <w:r w:rsidRPr="006A623B">
              <w:t xml:space="preserve">DOJIRI, </w:t>
            </w:r>
            <w:proofErr w:type="spellStart"/>
            <w:r w:rsidRPr="006A623B">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3E08DB" w14:textId="77777777" w:rsidR="006A623B" w:rsidRPr="006A623B" w:rsidRDefault="006A623B" w:rsidP="006A623B">
            <w:r w:rsidRPr="006A623B">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29E68384" w14:textId="77777777" w:rsidR="006A623B" w:rsidRPr="006A623B" w:rsidRDefault="006A623B" w:rsidP="006A623B">
            <w:r w:rsidRPr="006A623B">
              <w:t>3GPPMEMBER (CCSA)</w:t>
            </w:r>
          </w:p>
        </w:tc>
      </w:tr>
      <w:tr w:rsidR="006A623B" w:rsidRPr="006A623B" w14:paraId="1CB5EA4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B7AE524" w14:textId="77777777" w:rsidR="006A623B" w:rsidRPr="006A623B" w:rsidRDefault="006A623B" w:rsidP="006A623B">
            <w:r w:rsidRPr="006A623B">
              <w:t>ESPI, Sergi</w:t>
            </w:r>
          </w:p>
        </w:tc>
        <w:tc>
          <w:tcPr>
            <w:tcW w:w="0" w:type="auto"/>
            <w:tcBorders>
              <w:top w:val="single" w:sz="4" w:space="0" w:color="auto"/>
              <w:left w:val="single" w:sz="4" w:space="0" w:color="auto"/>
              <w:bottom w:val="single" w:sz="4" w:space="0" w:color="auto"/>
              <w:right w:val="single" w:sz="4" w:space="0" w:color="auto"/>
            </w:tcBorders>
            <w:hideMark/>
          </w:tcPr>
          <w:p w14:paraId="54B5619B" w14:textId="77777777" w:rsidR="006A623B" w:rsidRPr="006A623B" w:rsidRDefault="006A623B" w:rsidP="006A623B">
            <w:r w:rsidRPr="006A623B">
              <w:t>G+D MS</w:t>
            </w:r>
          </w:p>
        </w:tc>
        <w:tc>
          <w:tcPr>
            <w:tcW w:w="0" w:type="auto"/>
            <w:tcBorders>
              <w:top w:val="single" w:sz="4" w:space="0" w:color="auto"/>
              <w:left w:val="single" w:sz="4" w:space="0" w:color="auto"/>
              <w:bottom w:val="single" w:sz="4" w:space="0" w:color="auto"/>
              <w:right w:val="single" w:sz="4" w:space="0" w:color="auto"/>
            </w:tcBorders>
            <w:hideMark/>
          </w:tcPr>
          <w:p w14:paraId="4D6E54BE" w14:textId="77777777" w:rsidR="006A623B" w:rsidRPr="006A623B" w:rsidRDefault="006A623B" w:rsidP="006A623B">
            <w:r w:rsidRPr="006A623B">
              <w:t>3GPPMEMBER (ETSI)</w:t>
            </w:r>
          </w:p>
        </w:tc>
      </w:tr>
      <w:tr w:rsidR="006A623B" w:rsidRPr="006A623B" w14:paraId="711588B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9E92C77" w14:textId="77777777" w:rsidR="006A623B" w:rsidRPr="006A623B" w:rsidRDefault="006A623B" w:rsidP="006A623B">
            <w:r w:rsidRPr="006A623B">
              <w:t>GULBANI, Giorgi</w:t>
            </w:r>
          </w:p>
        </w:tc>
        <w:tc>
          <w:tcPr>
            <w:tcW w:w="0" w:type="auto"/>
            <w:tcBorders>
              <w:top w:val="single" w:sz="4" w:space="0" w:color="auto"/>
              <w:left w:val="single" w:sz="4" w:space="0" w:color="auto"/>
              <w:bottom w:val="single" w:sz="4" w:space="0" w:color="auto"/>
              <w:right w:val="single" w:sz="4" w:space="0" w:color="auto"/>
            </w:tcBorders>
            <w:hideMark/>
          </w:tcPr>
          <w:p w14:paraId="515B8B13" w14:textId="77777777" w:rsidR="006A623B" w:rsidRPr="006A623B" w:rsidRDefault="006A623B" w:rsidP="006A623B">
            <w:r w:rsidRPr="006A623B">
              <w:t xml:space="preserve">Shenzhen </w:t>
            </w:r>
            <w:proofErr w:type="spellStart"/>
            <w:r w:rsidRPr="006A623B">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F33A6F" w14:textId="77777777" w:rsidR="006A623B" w:rsidRPr="006A623B" w:rsidRDefault="006A623B" w:rsidP="006A623B">
            <w:r w:rsidRPr="006A623B">
              <w:t>3GPPMEMBER (CCSA)</w:t>
            </w:r>
          </w:p>
        </w:tc>
      </w:tr>
      <w:tr w:rsidR="006A623B" w:rsidRPr="006A623B" w14:paraId="73C944F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229DC5E" w14:textId="77777777" w:rsidR="006A623B" w:rsidRPr="006A623B" w:rsidRDefault="006A623B" w:rsidP="006A623B">
            <w:r w:rsidRPr="006A623B">
              <w:t>GUPTA, Nishant</w:t>
            </w:r>
          </w:p>
        </w:tc>
        <w:tc>
          <w:tcPr>
            <w:tcW w:w="0" w:type="auto"/>
            <w:tcBorders>
              <w:top w:val="single" w:sz="4" w:space="0" w:color="auto"/>
              <w:left w:val="single" w:sz="4" w:space="0" w:color="auto"/>
              <w:bottom w:val="single" w:sz="4" w:space="0" w:color="auto"/>
              <w:right w:val="single" w:sz="4" w:space="0" w:color="auto"/>
            </w:tcBorders>
            <w:hideMark/>
          </w:tcPr>
          <w:p w14:paraId="7AF7FBE7" w14:textId="77777777" w:rsidR="006A623B" w:rsidRPr="006A623B" w:rsidRDefault="006A623B" w:rsidP="006A623B">
            <w:r w:rsidRPr="006A623B">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687D37E" w14:textId="77777777" w:rsidR="006A623B" w:rsidRPr="006A623B" w:rsidRDefault="006A623B" w:rsidP="006A623B">
            <w:r w:rsidRPr="006A623B">
              <w:t>3GPPMEMBER (ETSI)</w:t>
            </w:r>
          </w:p>
        </w:tc>
      </w:tr>
      <w:tr w:rsidR="006A623B" w:rsidRPr="006A623B" w14:paraId="244AA9A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B66A5EC" w14:textId="77777777" w:rsidR="006A623B" w:rsidRPr="006A623B" w:rsidRDefault="006A623B" w:rsidP="006A623B">
            <w:r w:rsidRPr="006A623B">
              <w:t>HE, Mu</w:t>
            </w:r>
          </w:p>
        </w:tc>
        <w:tc>
          <w:tcPr>
            <w:tcW w:w="0" w:type="auto"/>
            <w:tcBorders>
              <w:top w:val="single" w:sz="4" w:space="0" w:color="auto"/>
              <w:left w:val="single" w:sz="4" w:space="0" w:color="auto"/>
              <w:bottom w:val="single" w:sz="4" w:space="0" w:color="auto"/>
              <w:right w:val="single" w:sz="4" w:space="0" w:color="auto"/>
            </w:tcBorders>
            <w:hideMark/>
          </w:tcPr>
          <w:p w14:paraId="7BF81696" w14:textId="77777777" w:rsidR="006A623B" w:rsidRPr="006A623B" w:rsidRDefault="006A623B" w:rsidP="006A623B">
            <w:r w:rsidRPr="006A623B">
              <w:t>Verizon Denmark</w:t>
            </w:r>
          </w:p>
        </w:tc>
        <w:tc>
          <w:tcPr>
            <w:tcW w:w="0" w:type="auto"/>
            <w:tcBorders>
              <w:top w:val="single" w:sz="4" w:space="0" w:color="auto"/>
              <w:left w:val="single" w:sz="4" w:space="0" w:color="auto"/>
              <w:bottom w:val="single" w:sz="4" w:space="0" w:color="auto"/>
              <w:right w:val="single" w:sz="4" w:space="0" w:color="auto"/>
            </w:tcBorders>
            <w:hideMark/>
          </w:tcPr>
          <w:p w14:paraId="7787801C" w14:textId="77777777" w:rsidR="006A623B" w:rsidRPr="006A623B" w:rsidRDefault="006A623B" w:rsidP="006A623B">
            <w:r w:rsidRPr="006A623B">
              <w:t>3GPPMEMBER (ETSI)</w:t>
            </w:r>
          </w:p>
        </w:tc>
      </w:tr>
      <w:tr w:rsidR="006A623B" w:rsidRPr="006A623B" w14:paraId="4D7F488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F5C6D9F" w14:textId="77777777" w:rsidR="006A623B" w:rsidRPr="006A623B" w:rsidRDefault="006A623B" w:rsidP="006A623B">
            <w:r w:rsidRPr="006A623B">
              <w:t>HUANG, Changzheng</w:t>
            </w:r>
          </w:p>
        </w:tc>
        <w:tc>
          <w:tcPr>
            <w:tcW w:w="0" w:type="auto"/>
            <w:tcBorders>
              <w:top w:val="single" w:sz="4" w:space="0" w:color="auto"/>
              <w:left w:val="single" w:sz="4" w:space="0" w:color="auto"/>
              <w:bottom w:val="single" w:sz="4" w:space="0" w:color="auto"/>
              <w:right w:val="single" w:sz="4" w:space="0" w:color="auto"/>
            </w:tcBorders>
            <w:hideMark/>
          </w:tcPr>
          <w:p w14:paraId="77E65ECD" w14:textId="77777777" w:rsidR="006A623B" w:rsidRPr="006A623B" w:rsidRDefault="006A623B" w:rsidP="006A623B">
            <w:r w:rsidRPr="006A623B">
              <w:t>CTSI</w:t>
            </w:r>
          </w:p>
        </w:tc>
        <w:tc>
          <w:tcPr>
            <w:tcW w:w="0" w:type="auto"/>
            <w:tcBorders>
              <w:top w:val="single" w:sz="4" w:space="0" w:color="auto"/>
              <w:left w:val="single" w:sz="4" w:space="0" w:color="auto"/>
              <w:bottom w:val="single" w:sz="4" w:space="0" w:color="auto"/>
              <w:right w:val="single" w:sz="4" w:space="0" w:color="auto"/>
            </w:tcBorders>
            <w:hideMark/>
          </w:tcPr>
          <w:p w14:paraId="5BCFC9D8" w14:textId="77777777" w:rsidR="006A623B" w:rsidRPr="006A623B" w:rsidRDefault="006A623B" w:rsidP="006A623B">
            <w:r w:rsidRPr="006A623B">
              <w:t>3GPPMEMBER (CCSA)</w:t>
            </w:r>
          </w:p>
        </w:tc>
      </w:tr>
      <w:tr w:rsidR="006A623B" w:rsidRPr="006A623B" w14:paraId="327E568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70EFDF9" w14:textId="77777777" w:rsidR="006A623B" w:rsidRPr="006A623B" w:rsidRDefault="006A623B" w:rsidP="006A623B">
            <w:r w:rsidRPr="006A623B">
              <w:t>HUO, Weijing</w:t>
            </w:r>
          </w:p>
        </w:tc>
        <w:tc>
          <w:tcPr>
            <w:tcW w:w="0" w:type="auto"/>
            <w:tcBorders>
              <w:top w:val="single" w:sz="4" w:space="0" w:color="auto"/>
              <w:left w:val="single" w:sz="4" w:space="0" w:color="auto"/>
              <w:bottom w:val="single" w:sz="4" w:space="0" w:color="auto"/>
              <w:right w:val="single" w:sz="4" w:space="0" w:color="auto"/>
            </w:tcBorders>
            <w:hideMark/>
          </w:tcPr>
          <w:p w14:paraId="05320E81" w14:textId="77777777" w:rsidR="006A623B" w:rsidRPr="006A623B" w:rsidRDefault="006A623B" w:rsidP="006A623B">
            <w:r w:rsidRPr="006A623B">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6C63248E" w14:textId="77777777" w:rsidR="006A623B" w:rsidRPr="006A623B" w:rsidRDefault="006A623B" w:rsidP="006A623B">
            <w:r w:rsidRPr="006A623B">
              <w:t>3GPPMEMBER (CCSA)</w:t>
            </w:r>
          </w:p>
        </w:tc>
      </w:tr>
      <w:tr w:rsidR="006A623B" w:rsidRPr="006A623B" w14:paraId="31FCF0F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3CAEF2F" w14:textId="77777777" w:rsidR="006A623B" w:rsidRPr="006A623B" w:rsidRDefault="006A623B" w:rsidP="006A623B">
            <w:r w:rsidRPr="006A623B">
              <w:t>JOHAR, Diwesh</w:t>
            </w:r>
          </w:p>
        </w:tc>
        <w:tc>
          <w:tcPr>
            <w:tcW w:w="0" w:type="auto"/>
            <w:tcBorders>
              <w:top w:val="single" w:sz="4" w:space="0" w:color="auto"/>
              <w:left w:val="single" w:sz="4" w:space="0" w:color="auto"/>
              <w:bottom w:val="single" w:sz="4" w:space="0" w:color="auto"/>
              <w:right w:val="single" w:sz="4" w:space="0" w:color="auto"/>
            </w:tcBorders>
            <w:hideMark/>
          </w:tcPr>
          <w:p w14:paraId="0B46AC01" w14:textId="77777777" w:rsidR="006A623B" w:rsidRPr="006A623B" w:rsidRDefault="006A623B" w:rsidP="006A623B">
            <w:r w:rsidRPr="006A623B">
              <w:t>Qualcomm Sweden</w:t>
            </w:r>
          </w:p>
        </w:tc>
        <w:tc>
          <w:tcPr>
            <w:tcW w:w="0" w:type="auto"/>
            <w:tcBorders>
              <w:top w:val="single" w:sz="4" w:space="0" w:color="auto"/>
              <w:left w:val="single" w:sz="4" w:space="0" w:color="auto"/>
              <w:bottom w:val="single" w:sz="4" w:space="0" w:color="auto"/>
              <w:right w:val="single" w:sz="4" w:space="0" w:color="auto"/>
            </w:tcBorders>
            <w:hideMark/>
          </w:tcPr>
          <w:p w14:paraId="3141523E" w14:textId="77777777" w:rsidR="006A623B" w:rsidRPr="006A623B" w:rsidRDefault="006A623B" w:rsidP="006A623B">
            <w:r w:rsidRPr="006A623B">
              <w:t>3GPPMEMBER (ETSI)</w:t>
            </w:r>
          </w:p>
        </w:tc>
      </w:tr>
      <w:tr w:rsidR="006A623B" w:rsidRPr="006A623B" w14:paraId="4DD7C58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FB5D2EE" w14:textId="77777777" w:rsidR="006A623B" w:rsidRPr="006A623B" w:rsidRDefault="006A623B" w:rsidP="006A623B">
            <w:r w:rsidRPr="006A623B">
              <w:t>KIM, Sunghoon</w:t>
            </w:r>
          </w:p>
        </w:tc>
        <w:tc>
          <w:tcPr>
            <w:tcW w:w="0" w:type="auto"/>
            <w:tcBorders>
              <w:top w:val="single" w:sz="4" w:space="0" w:color="auto"/>
              <w:left w:val="single" w:sz="4" w:space="0" w:color="auto"/>
              <w:bottom w:val="single" w:sz="4" w:space="0" w:color="auto"/>
              <w:right w:val="single" w:sz="4" w:space="0" w:color="auto"/>
            </w:tcBorders>
            <w:hideMark/>
          </w:tcPr>
          <w:p w14:paraId="0D69D712" w14:textId="77777777" w:rsidR="006A623B" w:rsidRPr="006A623B" w:rsidRDefault="006A623B" w:rsidP="006A623B">
            <w:r w:rsidRPr="006A623B">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06C8284" w14:textId="77777777" w:rsidR="006A623B" w:rsidRPr="006A623B" w:rsidRDefault="006A623B" w:rsidP="006A623B">
            <w:r w:rsidRPr="006A623B">
              <w:t>3GPPMEMBER (ETSI)</w:t>
            </w:r>
          </w:p>
        </w:tc>
      </w:tr>
      <w:tr w:rsidR="006A623B" w:rsidRPr="006A623B" w14:paraId="3D438FD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9C212D3" w14:textId="77777777" w:rsidR="006A623B" w:rsidRPr="006A623B" w:rsidRDefault="006A623B" w:rsidP="006A623B">
            <w:r w:rsidRPr="006A623B">
              <w:t>KRUSE, Heiko</w:t>
            </w:r>
          </w:p>
        </w:tc>
        <w:tc>
          <w:tcPr>
            <w:tcW w:w="0" w:type="auto"/>
            <w:tcBorders>
              <w:top w:val="single" w:sz="4" w:space="0" w:color="auto"/>
              <w:left w:val="single" w:sz="4" w:space="0" w:color="auto"/>
              <w:bottom w:val="single" w:sz="4" w:space="0" w:color="auto"/>
              <w:right w:val="single" w:sz="4" w:space="0" w:color="auto"/>
            </w:tcBorders>
            <w:hideMark/>
          </w:tcPr>
          <w:p w14:paraId="555924BC" w14:textId="77777777" w:rsidR="006A623B" w:rsidRPr="006A623B" w:rsidRDefault="006A623B" w:rsidP="006A623B">
            <w:r w:rsidRPr="006A623B">
              <w:t>IDEMIA</w:t>
            </w:r>
          </w:p>
        </w:tc>
        <w:tc>
          <w:tcPr>
            <w:tcW w:w="0" w:type="auto"/>
            <w:tcBorders>
              <w:top w:val="single" w:sz="4" w:space="0" w:color="auto"/>
              <w:left w:val="single" w:sz="4" w:space="0" w:color="auto"/>
              <w:bottom w:val="single" w:sz="4" w:space="0" w:color="auto"/>
              <w:right w:val="single" w:sz="4" w:space="0" w:color="auto"/>
            </w:tcBorders>
            <w:hideMark/>
          </w:tcPr>
          <w:p w14:paraId="57E31258" w14:textId="77777777" w:rsidR="006A623B" w:rsidRPr="006A623B" w:rsidRDefault="006A623B" w:rsidP="006A623B">
            <w:r w:rsidRPr="006A623B">
              <w:t>3GPPMEMBER (ETSI)</w:t>
            </w:r>
          </w:p>
        </w:tc>
      </w:tr>
      <w:tr w:rsidR="006A623B" w:rsidRPr="006A623B" w14:paraId="3F0BAD2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3F1E4B9" w14:textId="77777777" w:rsidR="006A623B" w:rsidRPr="006A623B" w:rsidRDefault="006A623B" w:rsidP="006A623B">
            <w:r w:rsidRPr="006A623B">
              <w:t>KUBOTA, Akihiro</w:t>
            </w:r>
          </w:p>
        </w:tc>
        <w:tc>
          <w:tcPr>
            <w:tcW w:w="0" w:type="auto"/>
            <w:tcBorders>
              <w:top w:val="single" w:sz="4" w:space="0" w:color="auto"/>
              <w:left w:val="single" w:sz="4" w:space="0" w:color="auto"/>
              <w:bottom w:val="single" w:sz="4" w:space="0" w:color="auto"/>
              <w:right w:val="single" w:sz="4" w:space="0" w:color="auto"/>
            </w:tcBorders>
            <w:hideMark/>
          </w:tcPr>
          <w:p w14:paraId="51E08132" w14:textId="77777777" w:rsidR="006A623B" w:rsidRPr="006A623B" w:rsidRDefault="006A623B" w:rsidP="006A623B">
            <w:r w:rsidRPr="006A623B">
              <w:t>NTT DOCOMO INC..</w:t>
            </w:r>
          </w:p>
        </w:tc>
        <w:tc>
          <w:tcPr>
            <w:tcW w:w="0" w:type="auto"/>
            <w:tcBorders>
              <w:top w:val="single" w:sz="4" w:space="0" w:color="auto"/>
              <w:left w:val="single" w:sz="4" w:space="0" w:color="auto"/>
              <w:bottom w:val="single" w:sz="4" w:space="0" w:color="auto"/>
              <w:right w:val="single" w:sz="4" w:space="0" w:color="auto"/>
            </w:tcBorders>
            <w:hideMark/>
          </w:tcPr>
          <w:p w14:paraId="2CC93BE6" w14:textId="77777777" w:rsidR="006A623B" w:rsidRPr="006A623B" w:rsidRDefault="006A623B" w:rsidP="006A623B">
            <w:r w:rsidRPr="006A623B">
              <w:t>3GPPMEMBER (ARIB)</w:t>
            </w:r>
          </w:p>
        </w:tc>
      </w:tr>
      <w:tr w:rsidR="006A623B" w:rsidRPr="006A623B" w14:paraId="62FCCE5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DFDF59A" w14:textId="77777777" w:rsidR="006A623B" w:rsidRPr="006A623B" w:rsidRDefault="006A623B" w:rsidP="006A623B">
            <w:r w:rsidRPr="006A623B">
              <w:t>KYMALAINEN, Kimmo</w:t>
            </w:r>
          </w:p>
        </w:tc>
        <w:tc>
          <w:tcPr>
            <w:tcW w:w="0" w:type="auto"/>
            <w:tcBorders>
              <w:top w:val="single" w:sz="4" w:space="0" w:color="auto"/>
              <w:left w:val="single" w:sz="4" w:space="0" w:color="auto"/>
              <w:bottom w:val="single" w:sz="4" w:space="0" w:color="auto"/>
              <w:right w:val="single" w:sz="4" w:space="0" w:color="auto"/>
            </w:tcBorders>
            <w:hideMark/>
          </w:tcPr>
          <w:p w14:paraId="52C3DF46" w14:textId="77777777" w:rsidR="006A623B" w:rsidRPr="006A623B" w:rsidRDefault="006A623B" w:rsidP="006A623B">
            <w:r w:rsidRPr="006A623B">
              <w:t>ETSI</w:t>
            </w:r>
          </w:p>
        </w:tc>
        <w:tc>
          <w:tcPr>
            <w:tcW w:w="0" w:type="auto"/>
            <w:tcBorders>
              <w:top w:val="single" w:sz="4" w:space="0" w:color="auto"/>
              <w:left w:val="single" w:sz="4" w:space="0" w:color="auto"/>
              <w:bottom w:val="single" w:sz="4" w:space="0" w:color="auto"/>
              <w:right w:val="single" w:sz="4" w:space="0" w:color="auto"/>
            </w:tcBorders>
            <w:hideMark/>
          </w:tcPr>
          <w:p w14:paraId="3F596176" w14:textId="77777777" w:rsidR="006A623B" w:rsidRPr="006A623B" w:rsidRDefault="006A623B" w:rsidP="006A623B">
            <w:r w:rsidRPr="006A623B">
              <w:t>3GPPORG_REP (ETSI)</w:t>
            </w:r>
          </w:p>
        </w:tc>
      </w:tr>
      <w:tr w:rsidR="006A623B" w:rsidRPr="006A623B" w14:paraId="279E49E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784138E" w14:textId="77777777" w:rsidR="006A623B" w:rsidRPr="006A623B" w:rsidRDefault="006A623B" w:rsidP="006A623B">
            <w:r w:rsidRPr="006A623B">
              <w:t>L, Nidhin</w:t>
            </w:r>
          </w:p>
        </w:tc>
        <w:tc>
          <w:tcPr>
            <w:tcW w:w="0" w:type="auto"/>
            <w:tcBorders>
              <w:top w:val="single" w:sz="4" w:space="0" w:color="auto"/>
              <w:left w:val="single" w:sz="4" w:space="0" w:color="auto"/>
              <w:bottom w:val="single" w:sz="4" w:space="0" w:color="auto"/>
              <w:right w:val="single" w:sz="4" w:space="0" w:color="auto"/>
            </w:tcBorders>
            <w:hideMark/>
          </w:tcPr>
          <w:p w14:paraId="40EEFA6A" w14:textId="77777777" w:rsidR="006A623B" w:rsidRPr="006A623B" w:rsidRDefault="006A623B" w:rsidP="006A623B">
            <w:proofErr w:type="spellStart"/>
            <w:r w:rsidRPr="006A623B">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098774" w14:textId="77777777" w:rsidR="006A623B" w:rsidRPr="006A623B" w:rsidRDefault="006A623B" w:rsidP="006A623B">
            <w:r w:rsidRPr="006A623B">
              <w:t>3GPPMEMBER (TSDSI)</w:t>
            </w:r>
          </w:p>
        </w:tc>
      </w:tr>
      <w:tr w:rsidR="006A623B" w:rsidRPr="006A623B" w14:paraId="0E7C0E1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E85F7CF" w14:textId="77777777" w:rsidR="006A623B" w:rsidRPr="006A623B" w:rsidRDefault="006A623B" w:rsidP="006A623B">
            <w:r w:rsidRPr="006A623B">
              <w:t>LAVASANI, Shahab</w:t>
            </w:r>
          </w:p>
        </w:tc>
        <w:tc>
          <w:tcPr>
            <w:tcW w:w="0" w:type="auto"/>
            <w:tcBorders>
              <w:top w:val="single" w:sz="4" w:space="0" w:color="auto"/>
              <w:left w:val="single" w:sz="4" w:space="0" w:color="auto"/>
              <w:bottom w:val="single" w:sz="4" w:space="0" w:color="auto"/>
              <w:right w:val="single" w:sz="4" w:space="0" w:color="auto"/>
            </w:tcBorders>
            <w:hideMark/>
          </w:tcPr>
          <w:p w14:paraId="7480B8AE" w14:textId="77777777" w:rsidR="006A623B" w:rsidRPr="006A623B" w:rsidRDefault="006A623B" w:rsidP="006A623B">
            <w:r w:rsidRPr="006A623B">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0939EE6A" w14:textId="77777777" w:rsidR="006A623B" w:rsidRPr="006A623B" w:rsidRDefault="006A623B" w:rsidP="006A623B">
            <w:r w:rsidRPr="006A623B">
              <w:t>3GPPMEMBER (ETSI)</w:t>
            </w:r>
          </w:p>
        </w:tc>
      </w:tr>
      <w:tr w:rsidR="006A623B" w:rsidRPr="006A623B" w14:paraId="338409C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8351099" w14:textId="77777777" w:rsidR="006A623B" w:rsidRPr="006A623B" w:rsidRDefault="006A623B" w:rsidP="006A623B">
            <w:r w:rsidRPr="006A623B">
              <w:t xml:space="preserve">LI, </w:t>
            </w:r>
            <w:proofErr w:type="spellStart"/>
            <w:r w:rsidRPr="006A623B">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CA96AC"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5031D34" w14:textId="77777777" w:rsidR="006A623B" w:rsidRPr="006A623B" w:rsidRDefault="006A623B" w:rsidP="006A623B">
            <w:r w:rsidRPr="006A623B">
              <w:t>3GPPMEMBER (CCSA)</w:t>
            </w:r>
          </w:p>
        </w:tc>
      </w:tr>
      <w:tr w:rsidR="006A623B" w:rsidRPr="006A623B" w14:paraId="0CF2F01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B776EAE" w14:textId="77777777" w:rsidR="006A623B" w:rsidRPr="006A623B" w:rsidRDefault="006A623B" w:rsidP="006A623B">
            <w:r w:rsidRPr="006A623B">
              <w:t>LIM, Hanna</w:t>
            </w:r>
          </w:p>
        </w:tc>
        <w:tc>
          <w:tcPr>
            <w:tcW w:w="0" w:type="auto"/>
            <w:tcBorders>
              <w:top w:val="single" w:sz="4" w:space="0" w:color="auto"/>
              <w:left w:val="single" w:sz="4" w:space="0" w:color="auto"/>
              <w:bottom w:val="single" w:sz="4" w:space="0" w:color="auto"/>
              <w:right w:val="single" w:sz="4" w:space="0" w:color="auto"/>
            </w:tcBorders>
            <w:hideMark/>
          </w:tcPr>
          <w:p w14:paraId="5FDDF82E" w14:textId="77777777" w:rsidR="006A623B" w:rsidRPr="006A623B" w:rsidRDefault="006A623B" w:rsidP="006A623B">
            <w:r w:rsidRPr="006A623B">
              <w:t>QWCT</w:t>
            </w:r>
          </w:p>
        </w:tc>
        <w:tc>
          <w:tcPr>
            <w:tcW w:w="0" w:type="auto"/>
            <w:tcBorders>
              <w:top w:val="single" w:sz="4" w:space="0" w:color="auto"/>
              <w:left w:val="single" w:sz="4" w:space="0" w:color="auto"/>
              <w:bottom w:val="single" w:sz="4" w:space="0" w:color="auto"/>
              <w:right w:val="single" w:sz="4" w:space="0" w:color="auto"/>
            </w:tcBorders>
            <w:hideMark/>
          </w:tcPr>
          <w:p w14:paraId="6186D6FF" w14:textId="77777777" w:rsidR="006A623B" w:rsidRPr="006A623B" w:rsidRDefault="006A623B" w:rsidP="006A623B">
            <w:r w:rsidRPr="006A623B">
              <w:t>3GPPMEMBER (CCSA)</w:t>
            </w:r>
          </w:p>
        </w:tc>
      </w:tr>
      <w:tr w:rsidR="006A623B" w:rsidRPr="006A623B" w14:paraId="7FFBB2F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EF295EC" w14:textId="77777777" w:rsidR="006A623B" w:rsidRPr="006A623B" w:rsidRDefault="006A623B" w:rsidP="006A623B">
            <w:r w:rsidRPr="006A623B">
              <w:t xml:space="preserve">LIU, </w:t>
            </w:r>
            <w:proofErr w:type="spellStart"/>
            <w:r w:rsidRPr="006A623B">
              <w:t>Jiayifan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6E7593" w14:textId="77777777" w:rsidR="006A623B" w:rsidRPr="006A623B" w:rsidRDefault="006A623B" w:rsidP="006A623B">
            <w:r w:rsidRPr="006A623B">
              <w:t>E-surfing Digital</w:t>
            </w:r>
          </w:p>
        </w:tc>
        <w:tc>
          <w:tcPr>
            <w:tcW w:w="0" w:type="auto"/>
            <w:tcBorders>
              <w:top w:val="single" w:sz="4" w:space="0" w:color="auto"/>
              <w:left w:val="single" w:sz="4" w:space="0" w:color="auto"/>
              <w:bottom w:val="single" w:sz="4" w:space="0" w:color="auto"/>
              <w:right w:val="single" w:sz="4" w:space="0" w:color="auto"/>
            </w:tcBorders>
            <w:hideMark/>
          </w:tcPr>
          <w:p w14:paraId="77A13F06" w14:textId="77777777" w:rsidR="006A623B" w:rsidRPr="006A623B" w:rsidRDefault="006A623B" w:rsidP="006A623B">
            <w:r w:rsidRPr="006A623B">
              <w:t>3GPPMEMBER (CCSA)</w:t>
            </w:r>
          </w:p>
        </w:tc>
      </w:tr>
      <w:tr w:rsidR="006A623B" w:rsidRPr="006A623B" w14:paraId="2897E42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60E0CF0" w14:textId="77777777" w:rsidR="006A623B" w:rsidRPr="006A623B" w:rsidRDefault="006A623B" w:rsidP="006A623B">
            <w:r w:rsidRPr="006A623B">
              <w:t xml:space="preserve">LIU, </w:t>
            </w:r>
            <w:proofErr w:type="spellStart"/>
            <w:r w:rsidRPr="006A623B">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135797" w14:textId="77777777" w:rsidR="006A623B" w:rsidRPr="006A623B" w:rsidRDefault="006A623B" w:rsidP="006A623B">
            <w:r w:rsidRPr="006A623B">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513EDD5" w14:textId="77777777" w:rsidR="006A623B" w:rsidRPr="006A623B" w:rsidRDefault="006A623B" w:rsidP="006A623B">
            <w:r w:rsidRPr="006A623B">
              <w:t>3GPPMEMBER (CCSA)</w:t>
            </w:r>
          </w:p>
        </w:tc>
      </w:tr>
      <w:tr w:rsidR="006A623B" w:rsidRPr="006A623B" w14:paraId="0D5BB89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617F1CC" w14:textId="77777777" w:rsidR="006A623B" w:rsidRPr="006A623B" w:rsidRDefault="006A623B" w:rsidP="006A623B">
            <w:r w:rsidRPr="006A623B">
              <w:t>LOTFALLAH, Osama</w:t>
            </w:r>
          </w:p>
        </w:tc>
        <w:tc>
          <w:tcPr>
            <w:tcW w:w="0" w:type="auto"/>
            <w:tcBorders>
              <w:top w:val="single" w:sz="4" w:space="0" w:color="auto"/>
              <w:left w:val="single" w:sz="4" w:space="0" w:color="auto"/>
              <w:bottom w:val="single" w:sz="4" w:space="0" w:color="auto"/>
              <w:right w:val="single" w:sz="4" w:space="0" w:color="auto"/>
            </w:tcBorders>
            <w:hideMark/>
          </w:tcPr>
          <w:p w14:paraId="3FA40C35" w14:textId="77777777" w:rsidR="006A623B" w:rsidRPr="006A623B" w:rsidRDefault="006A623B" w:rsidP="006A623B">
            <w:r w:rsidRPr="006A623B">
              <w:t>Qualcomm France</w:t>
            </w:r>
          </w:p>
        </w:tc>
        <w:tc>
          <w:tcPr>
            <w:tcW w:w="0" w:type="auto"/>
            <w:tcBorders>
              <w:top w:val="single" w:sz="4" w:space="0" w:color="auto"/>
              <w:left w:val="single" w:sz="4" w:space="0" w:color="auto"/>
              <w:bottom w:val="single" w:sz="4" w:space="0" w:color="auto"/>
              <w:right w:val="single" w:sz="4" w:space="0" w:color="auto"/>
            </w:tcBorders>
            <w:hideMark/>
          </w:tcPr>
          <w:p w14:paraId="137512B7" w14:textId="77777777" w:rsidR="006A623B" w:rsidRPr="006A623B" w:rsidRDefault="006A623B" w:rsidP="006A623B">
            <w:r w:rsidRPr="006A623B">
              <w:t>3GPPMEMBER (ETSI)</w:t>
            </w:r>
          </w:p>
        </w:tc>
      </w:tr>
      <w:tr w:rsidR="006A623B" w:rsidRPr="006A623B" w14:paraId="272FAFA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2C47476" w14:textId="77777777" w:rsidR="006A623B" w:rsidRPr="006A623B" w:rsidRDefault="006A623B" w:rsidP="006A623B">
            <w:r w:rsidRPr="006A623B">
              <w:t>MARQUORDT, Arne</w:t>
            </w:r>
          </w:p>
        </w:tc>
        <w:tc>
          <w:tcPr>
            <w:tcW w:w="0" w:type="auto"/>
            <w:tcBorders>
              <w:top w:val="single" w:sz="4" w:space="0" w:color="auto"/>
              <w:left w:val="single" w:sz="4" w:space="0" w:color="auto"/>
              <w:bottom w:val="single" w:sz="4" w:space="0" w:color="auto"/>
              <w:right w:val="single" w:sz="4" w:space="0" w:color="auto"/>
            </w:tcBorders>
            <w:hideMark/>
          </w:tcPr>
          <w:p w14:paraId="15B487EB"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49CF0CED" w14:textId="77777777" w:rsidR="006A623B" w:rsidRPr="006A623B" w:rsidRDefault="006A623B" w:rsidP="006A623B">
            <w:r w:rsidRPr="006A623B">
              <w:t>3GPPMEMBER (ETSI)</w:t>
            </w:r>
          </w:p>
        </w:tc>
      </w:tr>
      <w:tr w:rsidR="006A623B" w:rsidRPr="006A623B" w14:paraId="7C076A1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B732F93" w14:textId="77777777" w:rsidR="006A623B" w:rsidRPr="006A623B" w:rsidRDefault="006A623B" w:rsidP="006A623B">
            <w:r w:rsidRPr="006A623B">
              <w:t>MAYALIL, Stanley</w:t>
            </w:r>
          </w:p>
        </w:tc>
        <w:tc>
          <w:tcPr>
            <w:tcW w:w="0" w:type="auto"/>
            <w:tcBorders>
              <w:top w:val="single" w:sz="4" w:space="0" w:color="auto"/>
              <w:left w:val="single" w:sz="4" w:space="0" w:color="auto"/>
              <w:bottom w:val="single" w:sz="4" w:space="0" w:color="auto"/>
              <w:right w:val="single" w:sz="4" w:space="0" w:color="auto"/>
            </w:tcBorders>
            <w:hideMark/>
          </w:tcPr>
          <w:p w14:paraId="3CF50F4A"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20587183" w14:textId="77777777" w:rsidR="006A623B" w:rsidRPr="006A623B" w:rsidRDefault="006A623B" w:rsidP="006A623B">
            <w:r w:rsidRPr="006A623B">
              <w:t>3GPPMEMBER (ETSI)</w:t>
            </w:r>
          </w:p>
        </w:tc>
      </w:tr>
      <w:tr w:rsidR="006A623B" w:rsidRPr="006A623B" w14:paraId="70F0A3F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7D8A03" w14:textId="77777777" w:rsidR="006A623B" w:rsidRPr="006A623B" w:rsidRDefault="006A623B" w:rsidP="006A623B">
            <w:r w:rsidRPr="006A623B">
              <w:t>NIEMI, Marko</w:t>
            </w:r>
          </w:p>
        </w:tc>
        <w:tc>
          <w:tcPr>
            <w:tcW w:w="0" w:type="auto"/>
            <w:tcBorders>
              <w:top w:val="single" w:sz="4" w:space="0" w:color="auto"/>
              <w:left w:val="single" w:sz="4" w:space="0" w:color="auto"/>
              <w:bottom w:val="single" w:sz="4" w:space="0" w:color="auto"/>
              <w:right w:val="single" w:sz="4" w:space="0" w:color="auto"/>
            </w:tcBorders>
            <w:hideMark/>
          </w:tcPr>
          <w:p w14:paraId="42245B99"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7DAD381" w14:textId="77777777" w:rsidR="006A623B" w:rsidRPr="006A623B" w:rsidRDefault="006A623B" w:rsidP="006A623B">
            <w:r w:rsidRPr="006A623B">
              <w:t>3GPPMEMBER (ETSI)</w:t>
            </w:r>
          </w:p>
        </w:tc>
      </w:tr>
      <w:tr w:rsidR="006A623B" w:rsidRPr="006A623B" w14:paraId="56CC696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CE81EF" w14:textId="77777777" w:rsidR="006A623B" w:rsidRPr="006A623B" w:rsidRDefault="006A623B" w:rsidP="006A623B">
            <w:r w:rsidRPr="006A623B">
              <w:t>PREMAN, Vishnu</w:t>
            </w:r>
          </w:p>
        </w:tc>
        <w:tc>
          <w:tcPr>
            <w:tcW w:w="0" w:type="auto"/>
            <w:tcBorders>
              <w:top w:val="single" w:sz="4" w:space="0" w:color="auto"/>
              <w:left w:val="single" w:sz="4" w:space="0" w:color="auto"/>
              <w:bottom w:val="single" w:sz="4" w:space="0" w:color="auto"/>
              <w:right w:val="single" w:sz="4" w:space="0" w:color="auto"/>
            </w:tcBorders>
            <w:hideMark/>
          </w:tcPr>
          <w:p w14:paraId="3F5B93F4" w14:textId="77777777" w:rsidR="006A623B" w:rsidRPr="006A623B" w:rsidRDefault="006A623B" w:rsidP="006A623B">
            <w:r w:rsidRPr="006A623B">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3747C139" w14:textId="77777777" w:rsidR="006A623B" w:rsidRPr="006A623B" w:rsidRDefault="006A623B" w:rsidP="006A623B">
            <w:r w:rsidRPr="006A623B">
              <w:t>3GPPMEMBER (CCSA)</w:t>
            </w:r>
          </w:p>
        </w:tc>
      </w:tr>
      <w:tr w:rsidR="006A623B" w:rsidRPr="006A623B" w14:paraId="069D610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AF5132C" w14:textId="77777777" w:rsidR="006A623B" w:rsidRPr="006A623B" w:rsidRDefault="006A623B" w:rsidP="006A623B">
            <w:r w:rsidRPr="006A623B">
              <w:t>RAGUENET, Alain</w:t>
            </w:r>
          </w:p>
        </w:tc>
        <w:tc>
          <w:tcPr>
            <w:tcW w:w="0" w:type="auto"/>
            <w:tcBorders>
              <w:top w:val="single" w:sz="4" w:space="0" w:color="auto"/>
              <w:left w:val="single" w:sz="4" w:space="0" w:color="auto"/>
              <w:bottom w:val="single" w:sz="4" w:space="0" w:color="auto"/>
              <w:right w:val="single" w:sz="4" w:space="0" w:color="auto"/>
            </w:tcBorders>
            <w:hideMark/>
          </w:tcPr>
          <w:p w14:paraId="26ED6F01"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7DC8421D" w14:textId="77777777" w:rsidR="006A623B" w:rsidRPr="006A623B" w:rsidRDefault="006A623B" w:rsidP="006A623B">
            <w:r w:rsidRPr="006A623B">
              <w:t>3GPPMEMBER (ETSI)</w:t>
            </w:r>
          </w:p>
        </w:tc>
      </w:tr>
      <w:tr w:rsidR="006A623B" w:rsidRPr="006A623B" w14:paraId="39C835E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EA0F5C7" w14:textId="77777777" w:rsidR="006A623B" w:rsidRPr="006A623B" w:rsidRDefault="006A623B" w:rsidP="006A623B">
            <w:r w:rsidRPr="006A623B">
              <w:t>SALMON, Michael</w:t>
            </w:r>
          </w:p>
        </w:tc>
        <w:tc>
          <w:tcPr>
            <w:tcW w:w="0" w:type="auto"/>
            <w:tcBorders>
              <w:top w:val="single" w:sz="4" w:space="0" w:color="auto"/>
              <w:left w:val="single" w:sz="4" w:space="0" w:color="auto"/>
              <w:bottom w:val="single" w:sz="4" w:space="0" w:color="auto"/>
              <w:right w:val="single" w:sz="4" w:space="0" w:color="auto"/>
            </w:tcBorders>
            <w:hideMark/>
          </w:tcPr>
          <w:p w14:paraId="6001CD20" w14:textId="77777777" w:rsidR="006A623B" w:rsidRPr="006A623B" w:rsidRDefault="006A623B" w:rsidP="006A623B">
            <w:r w:rsidRPr="006A623B">
              <w:t>Verizon Finland</w:t>
            </w:r>
          </w:p>
        </w:tc>
        <w:tc>
          <w:tcPr>
            <w:tcW w:w="0" w:type="auto"/>
            <w:tcBorders>
              <w:top w:val="single" w:sz="4" w:space="0" w:color="auto"/>
              <w:left w:val="single" w:sz="4" w:space="0" w:color="auto"/>
              <w:bottom w:val="single" w:sz="4" w:space="0" w:color="auto"/>
              <w:right w:val="single" w:sz="4" w:space="0" w:color="auto"/>
            </w:tcBorders>
            <w:hideMark/>
          </w:tcPr>
          <w:p w14:paraId="40272BCD" w14:textId="77777777" w:rsidR="006A623B" w:rsidRPr="006A623B" w:rsidRDefault="006A623B" w:rsidP="006A623B">
            <w:r w:rsidRPr="006A623B">
              <w:t>3GPPMEMBER (ETSI)</w:t>
            </w:r>
          </w:p>
        </w:tc>
      </w:tr>
      <w:tr w:rsidR="006A623B" w:rsidRPr="006A623B" w14:paraId="3EEF128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0C7F3D8" w14:textId="77777777" w:rsidR="006A623B" w:rsidRPr="006A623B" w:rsidRDefault="006A623B" w:rsidP="006A623B">
            <w:r w:rsidRPr="006A623B">
              <w:lastRenderedPageBreak/>
              <w:t>SCHMITT, Peter</w:t>
            </w:r>
          </w:p>
        </w:tc>
        <w:tc>
          <w:tcPr>
            <w:tcW w:w="0" w:type="auto"/>
            <w:tcBorders>
              <w:top w:val="single" w:sz="4" w:space="0" w:color="auto"/>
              <w:left w:val="single" w:sz="4" w:space="0" w:color="auto"/>
              <w:bottom w:val="single" w:sz="4" w:space="0" w:color="auto"/>
              <w:right w:val="single" w:sz="4" w:space="0" w:color="auto"/>
            </w:tcBorders>
            <w:hideMark/>
          </w:tcPr>
          <w:p w14:paraId="21E29005" w14:textId="77777777" w:rsidR="006A623B" w:rsidRPr="006A623B" w:rsidRDefault="006A623B" w:rsidP="006A623B">
            <w:r w:rsidRPr="006A623B">
              <w:t>HUAWEI TECH. GmbH</w:t>
            </w:r>
          </w:p>
        </w:tc>
        <w:tc>
          <w:tcPr>
            <w:tcW w:w="0" w:type="auto"/>
            <w:tcBorders>
              <w:top w:val="single" w:sz="4" w:space="0" w:color="auto"/>
              <w:left w:val="single" w:sz="4" w:space="0" w:color="auto"/>
              <w:bottom w:val="single" w:sz="4" w:space="0" w:color="auto"/>
              <w:right w:val="single" w:sz="4" w:space="0" w:color="auto"/>
            </w:tcBorders>
            <w:hideMark/>
          </w:tcPr>
          <w:p w14:paraId="0BBBCE89" w14:textId="77777777" w:rsidR="006A623B" w:rsidRPr="006A623B" w:rsidRDefault="006A623B" w:rsidP="006A623B">
            <w:r w:rsidRPr="006A623B">
              <w:t>3GPPMEMBER (ETSI)</w:t>
            </w:r>
          </w:p>
        </w:tc>
      </w:tr>
      <w:tr w:rsidR="006A623B" w:rsidRPr="006A623B" w14:paraId="5185C92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4A64D5B" w14:textId="77777777" w:rsidR="006A623B" w:rsidRPr="006A623B" w:rsidRDefault="006A623B" w:rsidP="006A623B">
            <w:r w:rsidRPr="006A623B">
              <w:t>SEDLACEK, Ivo</w:t>
            </w:r>
          </w:p>
        </w:tc>
        <w:tc>
          <w:tcPr>
            <w:tcW w:w="0" w:type="auto"/>
            <w:tcBorders>
              <w:top w:val="single" w:sz="4" w:space="0" w:color="auto"/>
              <w:left w:val="single" w:sz="4" w:space="0" w:color="auto"/>
              <w:bottom w:val="single" w:sz="4" w:space="0" w:color="auto"/>
              <w:right w:val="single" w:sz="4" w:space="0" w:color="auto"/>
            </w:tcBorders>
            <w:hideMark/>
          </w:tcPr>
          <w:p w14:paraId="2AF2A27B" w14:textId="77777777" w:rsidR="006A623B" w:rsidRPr="006A623B" w:rsidRDefault="006A623B" w:rsidP="006A623B">
            <w:r w:rsidRPr="006A623B">
              <w:t>Ericsson Japan K.K.</w:t>
            </w:r>
          </w:p>
        </w:tc>
        <w:tc>
          <w:tcPr>
            <w:tcW w:w="0" w:type="auto"/>
            <w:tcBorders>
              <w:top w:val="single" w:sz="4" w:space="0" w:color="auto"/>
              <w:left w:val="single" w:sz="4" w:space="0" w:color="auto"/>
              <w:bottom w:val="single" w:sz="4" w:space="0" w:color="auto"/>
              <w:right w:val="single" w:sz="4" w:space="0" w:color="auto"/>
            </w:tcBorders>
            <w:hideMark/>
          </w:tcPr>
          <w:p w14:paraId="39501D6E" w14:textId="77777777" w:rsidR="006A623B" w:rsidRPr="006A623B" w:rsidRDefault="006A623B" w:rsidP="006A623B">
            <w:r w:rsidRPr="006A623B">
              <w:t>3GPPMEMBER (ARIB)</w:t>
            </w:r>
          </w:p>
        </w:tc>
      </w:tr>
      <w:tr w:rsidR="006A623B" w:rsidRPr="006A623B" w14:paraId="07D08D8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4827586" w14:textId="77777777" w:rsidR="006A623B" w:rsidRPr="006A623B" w:rsidRDefault="006A623B" w:rsidP="006A623B">
            <w:r w:rsidRPr="006A623B">
              <w:t>SONG, Yue</w:t>
            </w:r>
          </w:p>
        </w:tc>
        <w:tc>
          <w:tcPr>
            <w:tcW w:w="0" w:type="auto"/>
            <w:tcBorders>
              <w:top w:val="single" w:sz="4" w:space="0" w:color="auto"/>
              <w:left w:val="single" w:sz="4" w:space="0" w:color="auto"/>
              <w:bottom w:val="single" w:sz="4" w:space="0" w:color="auto"/>
              <w:right w:val="single" w:sz="4" w:space="0" w:color="auto"/>
            </w:tcBorders>
            <w:hideMark/>
          </w:tcPr>
          <w:p w14:paraId="6BE34A6D" w14:textId="77777777" w:rsidR="006A623B" w:rsidRPr="006A623B" w:rsidRDefault="006A623B" w:rsidP="006A623B">
            <w:r w:rsidRPr="006A623B">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9AB3302" w14:textId="77777777" w:rsidR="006A623B" w:rsidRPr="006A623B" w:rsidRDefault="006A623B" w:rsidP="006A623B">
            <w:r w:rsidRPr="006A623B">
              <w:t>3GPPMEMBER (CCSA)</w:t>
            </w:r>
          </w:p>
        </w:tc>
      </w:tr>
      <w:tr w:rsidR="006A623B" w:rsidRPr="006A623B" w14:paraId="753F472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6D11CB2" w14:textId="77777777" w:rsidR="006A623B" w:rsidRPr="006A623B" w:rsidRDefault="006A623B" w:rsidP="006A623B">
            <w:r w:rsidRPr="006A623B">
              <w:t>SUN, Yue</w:t>
            </w:r>
          </w:p>
        </w:tc>
        <w:tc>
          <w:tcPr>
            <w:tcW w:w="0" w:type="auto"/>
            <w:tcBorders>
              <w:top w:val="single" w:sz="4" w:space="0" w:color="auto"/>
              <w:left w:val="single" w:sz="4" w:space="0" w:color="auto"/>
              <w:bottom w:val="single" w:sz="4" w:space="0" w:color="auto"/>
              <w:right w:val="single" w:sz="4" w:space="0" w:color="auto"/>
            </w:tcBorders>
            <w:hideMark/>
          </w:tcPr>
          <w:p w14:paraId="7F46D784" w14:textId="77777777" w:rsidR="006A623B" w:rsidRPr="006A623B" w:rsidRDefault="006A623B" w:rsidP="006A623B">
            <w:proofErr w:type="spellStart"/>
            <w:r w:rsidRPr="006A623B">
              <w:t>Chinatelecom</w:t>
            </w:r>
            <w:proofErr w:type="spellEnd"/>
            <w:r w:rsidRPr="006A623B">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5BC6D0A6" w14:textId="77777777" w:rsidR="006A623B" w:rsidRPr="006A623B" w:rsidRDefault="006A623B" w:rsidP="006A623B">
            <w:r w:rsidRPr="006A623B">
              <w:t>3GPPMEMBER (CCSA)</w:t>
            </w:r>
          </w:p>
        </w:tc>
      </w:tr>
      <w:tr w:rsidR="006A623B" w:rsidRPr="006A623B" w14:paraId="725FE71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799444A" w14:textId="77777777" w:rsidR="006A623B" w:rsidRPr="006A623B" w:rsidRDefault="006A623B" w:rsidP="006A623B">
            <w:r w:rsidRPr="006A623B">
              <w:t xml:space="preserve">THAMMAIAH, </w:t>
            </w:r>
            <w:proofErr w:type="spellStart"/>
            <w:r w:rsidRPr="006A623B">
              <w:t>Shanthala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DD8972" w14:textId="77777777" w:rsidR="006A623B" w:rsidRPr="006A623B" w:rsidRDefault="006A623B" w:rsidP="006A623B">
            <w:r w:rsidRPr="006A623B">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66EECDF4" w14:textId="77777777" w:rsidR="006A623B" w:rsidRPr="006A623B" w:rsidRDefault="006A623B" w:rsidP="006A623B">
            <w:r w:rsidRPr="006A623B">
              <w:t>3GPPMEMBER (ETSI)</w:t>
            </w:r>
          </w:p>
        </w:tc>
      </w:tr>
      <w:tr w:rsidR="006A623B" w:rsidRPr="006A623B" w14:paraId="64B8B89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430B125" w14:textId="77777777" w:rsidR="006A623B" w:rsidRPr="006A623B" w:rsidRDefault="006A623B" w:rsidP="006A623B">
            <w:r w:rsidRPr="006A623B">
              <w:t>WANG, Baixiao</w:t>
            </w:r>
          </w:p>
        </w:tc>
        <w:tc>
          <w:tcPr>
            <w:tcW w:w="0" w:type="auto"/>
            <w:tcBorders>
              <w:top w:val="single" w:sz="4" w:space="0" w:color="auto"/>
              <w:left w:val="single" w:sz="4" w:space="0" w:color="auto"/>
              <w:bottom w:val="single" w:sz="4" w:space="0" w:color="auto"/>
              <w:right w:val="single" w:sz="4" w:space="0" w:color="auto"/>
            </w:tcBorders>
            <w:hideMark/>
          </w:tcPr>
          <w:p w14:paraId="3B08D25A" w14:textId="77777777" w:rsidR="006A623B" w:rsidRPr="006A623B" w:rsidRDefault="006A623B" w:rsidP="006A623B">
            <w:r w:rsidRPr="006A623B">
              <w:t>CICT</w:t>
            </w:r>
          </w:p>
        </w:tc>
        <w:tc>
          <w:tcPr>
            <w:tcW w:w="0" w:type="auto"/>
            <w:tcBorders>
              <w:top w:val="single" w:sz="4" w:space="0" w:color="auto"/>
              <w:left w:val="single" w:sz="4" w:space="0" w:color="auto"/>
              <w:bottom w:val="single" w:sz="4" w:space="0" w:color="auto"/>
              <w:right w:val="single" w:sz="4" w:space="0" w:color="auto"/>
            </w:tcBorders>
            <w:hideMark/>
          </w:tcPr>
          <w:p w14:paraId="5C7A8E7A" w14:textId="77777777" w:rsidR="006A623B" w:rsidRPr="006A623B" w:rsidRDefault="006A623B" w:rsidP="006A623B">
            <w:r w:rsidRPr="006A623B">
              <w:t>3GPPMEMBER (CCSA)</w:t>
            </w:r>
          </w:p>
        </w:tc>
      </w:tr>
      <w:tr w:rsidR="006A623B" w:rsidRPr="006A623B" w14:paraId="46A0336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D8F0DCB" w14:textId="77777777" w:rsidR="006A623B" w:rsidRPr="006A623B" w:rsidRDefault="006A623B" w:rsidP="006A623B">
            <w:r w:rsidRPr="006A623B">
              <w:t>WANG, RONG</w:t>
            </w:r>
          </w:p>
        </w:tc>
        <w:tc>
          <w:tcPr>
            <w:tcW w:w="0" w:type="auto"/>
            <w:tcBorders>
              <w:top w:val="single" w:sz="4" w:space="0" w:color="auto"/>
              <w:left w:val="single" w:sz="4" w:space="0" w:color="auto"/>
              <w:bottom w:val="single" w:sz="4" w:space="0" w:color="auto"/>
              <w:right w:val="single" w:sz="4" w:space="0" w:color="auto"/>
            </w:tcBorders>
            <w:hideMark/>
          </w:tcPr>
          <w:p w14:paraId="1410E56A" w14:textId="77777777" w:rsidR="006A623B" w:rsidRPr="006A623B" w:rsidRDefault="006A623B" w:rsidP="006A623B">
            <w:r w:rsidRPr="006A623B">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73DBD9E" w14:textId="77777777" w:rsidR="006A623B" w:rsidRPr="006A623B" w:rsidRDefault="006A623B" w:rsidP="006A623B">
            <w:r w:rsidRPr="006A623B">
              <w:t>3GPPMEMBER (CCSA)</w:t>
            </w:r>
          </w:p>
        </w:tc>
      </w:tr>
      <w:tr w:rsidR="006A623B" w:rsidRPr="006A623B" w14:paraId="310790F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AE02067" w14:textId="77777777" w:rsidR="006A623B" w:rsidRPr="006A623B" w:rsidRDefault="006A623B" w:rsidP="006A623B">
            <w:r w:rsidRPr="006A623B">
              <w:t xml:space="preserve">ZHAO, </w:t>
            </w:r>
            <w:proofErr w:type="spellStart"/>
            <w:r w:rsidRPr="006A623B">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47D52D"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05C9FD50" w14:textId="77777777" w:rsidR="006A623B" w:rsidRPr="006A623B" w:rsidRDefault="006A623B" w:rsidP="006A623B">
            <w:r w:rsidRPr="006A623B">
              <w:t>3GPPMEMBER (CCSA)</w:t>
            </w:r>
          </w:p>
        </w:tc>
      </w:tr>
    </w:tbl>
    <w:p w14:paraId="0A52638D" w14:textId="77777777" w:rsidR="006A623B" w:rsidRPr="006A623B" w:rsidRDefault="006A623B" w:rsidP="006A623B"/>
    <w:p w14:paraId="15C1D4B1" w14:textId="77777777" w:rsidR="006A623B" w:rsidRPr="006A623B" w:rsidRDefault="006A623B" w:rsidP="006A623B">
      <w:r w:rsidRPr="006A623B">
        <w:br w:type="page"/>
      </w:r>
      <w:r w:rsidRPr="006A623B">
        <w:lastRenderedPageBreak/>
        <w:t>Annex I: List of future meetings</w:t>
      </w:r>
    </w:p>
    <w:p w14:paraId="4809542E" w14:textId="77777777" w:rsidR="006A623B" w:rsidRPr="006A623B" w:rsidRDefault="006A623B" w:rsidP="006A623B">
      <w:pPr>
        <w:rPr>
          <w:b/>
        </w:rPr>
      </w:pPr>
    </w:p>
    <w:tbl>
      <w:tblPr>
        <w:tblStyle w:val="TableGrid"/>
        <w:tblW w:w="0" w:type="auto"/>
        <w:tblLook w:val="04A0" w:firstRow="1" w:lastRow="0" w:firstColumn="1" w:lastColumn="0" w:noHBand="0" w:noVBand="1"/>
      </w:tblPr>
      <w:tblGrid>
        <w:gridCol w:w="972"/>
        <w:gridCol w:w="1150"/>
        <w:gridCol w:w="1450"/>
        <w:gridCol w:w="972"/>
        <w:gridCol w:w="939"/>
        <w:gridCol w:w="1071"/>
      </w:tblGrid>
      <w:tr w:rsidR="006A623B" w:rsidRPr="006A623B" w14:paraId="0DDDF00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8EF464C"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E68A66D" w14:textId="77777777" w:rsidR="006A623B" w:rsidRPr="006A623B" w:rsidRDefault="006A623B" w:rsidP="006A623B">
            <w:pPr>
              <w:rPr>
                <w:b/>
              </w:rPr>
            </w:pPr>
            <w:r w:rsidRPr="006A623B">
              <w:rPr>
                <w:b/>
              </w:rPr>
              <w:t>Start date</w:t>
            </w:r>
          </w:p>
        </w:tc>
        <w:tc>
          <w:tcPr>
            <w:tcW w:w="0" w:type="auto"/>
            <w:tcBorders>
              <w:top w:val="single" w:sz="4" w:space="0" w:color="auto"/>
              <w:left w:val="single" w:sz="4" w:space="0" w:color="auto"/>
              <w:bottom w:val="single" w:sz="4" w:space="0" w:color="auto"/>
              <w:right w:val="single" w:sz="4" w:space="0" w:color="auto"/>
            </w:tcBorders>
            <w:hideMark/>
          </w:tcPr>
          <w:p w14:paraId="0FC5951E" w14:textId="77777777" w:rsidR="006A623B" w:rsidRPr="006A623B" w:rsidRDefault="006A623B" w:rsidP="006A623B">
            <w:pPr>
              <w:rPr>
                <w:b/>
              </w:rPr>
            </w:pPr>
            <w:r w:rsidRPr="006A623B">
              <w:rPr>
                <w:b/>
              </w:rPr>
              <w:t>End date (OP)</w:t>
            </w:r>
          </w:p>
        </w:tc>
        <w:tc>
          <w:tcPr>
            <w:tcW w:w="0" w:type="auto"/>
            <w:tcBorders>
              <w:top w:val="single" w:sz="4" w:space="0" w:color="auto"/>
              <w:left w:val="single" w:sz="4" w:space="0" w:color="auto"/>
              <w:bottom w:val="single" w:sz="4" w:space="0" w:color="auto"/>
              <w:right w:val="single" w:sz="4" w:space="0" w:color="auto"/>
            </w:tcBorders>
            <w:hideMark/>
          </w:tcPr>
          <w:p w14:paraId="29F65A92" w14:textId="77777777" w:rsidR="006A623B" w:rsidRPr="006A623B" w:rsidRDefault="006A623B" w:rsidP="006A623B">
            <w:pPr>
              <w:rPr>
                <w:b/>
              </w:rPr>
            </w:pPr>
            <w:r w:rsidRPr="006A623B">
              <w:rPr>
                <w:b/>
              </w:rPr>
              <w:t>Town</w:t>
            </w:r>
          </w:p>
        </w:tc>
        <w:tc>
          <w:tcPr>
            <w:tcW w:w="0" w:type="auto"/>
            <w:tcBorders>
              <w:top w:val="single" w:sz="4" w:space="0" w:color="auto"/>
              <w:left w:val="single" w:sz="4" w:space="0" w:color="auto"/>
              <w:bottom w:val="single" w:sz="4" w:space="0" w:color="auto"/>
              <w:right w:val="single" w:sz="4" w:space="0" w:color="auto"/>
            </w:tcBorders>
            <w:hideMark/>
          </w:tcPr>
          <w:p w14:paraId="6AFD4F21" w14:textId="77777777" w:rsidR="006A623B" w:rsidRPr="006A623B" w:rsidRDefault="006A623B" w:rsidP="006A623B">
            <w:pPr>
              <w:rPr>
                <w:b/>
              </w:rPr>
            </w:pPr>
            <w:r w:rsidRPr="006A623B">
              <w:rPr>
                <w:b/>
              </w:rPr>
              <w:t>Country</w:t>
            </w:r>
          </w:p>
        </w:tc>
        <w:tc>
          <w:tcPr>
            <w:tcW w:w="0" w:type="auto"/>
            <w:tcBorders>
              <w:top w:val="single" w:sz="4" w:space="0" w:color="auto"/>
              <w:left w:val="single" w:sz="4" w:space="0" w:color="auto"/>
              <w:bottom w:val="single" w:sz="4" w:space="0" w:color="auto"/>
              <w:right w:val="single" w:sz="4" w:space="0" w:color="auto"/>
            </w:tcBorders>
            <w:hideMark/>
          </w:tcPr>
          <w:p w14:paraId="12D198C1" w14:textId="77777777" w:rsidR="006A623B" w:rsidRPr="006A623B" w:rsidRDefault="006A623B" w:rsidP="006A623B">
            <w:pPr>
              <w:rPr>
                <w:b/>
              </w:rPr>
            </w:pPr>
            <w:r w:rsidRPr="006A623B">
              <w:rPr>
                <w:b/>
              </w:rPr>
              <w:t>Reference</w:t>
            </w:r>
          </w:p>
        </w:tc>
      </w:tr>
      <w:tr w:rsidR="006A623B" w:rsidRPr="006A623B" w14:paraId="0320AAB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64DA35F" w14:textId="77777777" w:rsidR="006A623B" w:rsidRPr="006A623B" w:rsidRDefault="006A623B" w:rsidP="006A623B">
            <w:r w:rsidRPr="006A623B">
              <w:t>CT6#123</w:t>
            </w:r>
          </w:p>
        </w:tc>
        <w:tc>
          <w:tcPr>
            <w:tcW w:w="0" w:type="auto"/>
            <w:tcBorders>
              <w:top w:val="single" w:sz="4" w:space="0" w:color="auto"/>
              <w:left w:val="single" w:sz="4" w:space="0" w:color="auto"/>
              <w:bottom w:val="single" w:sz="4" w:space="0" w:color="auto"/>
              <w:right w:val="single" w:sz="4" w:space="0" w:color="auto"/>
            </w:tcBorders>
            <w:hideMark/>
          </w:tcPr>
          <w:p w14:paraId="3B8125CA" w14:textId="77777777" w:rsidR="006A623B" w:rsidRPr="006A623B" w:rsidRDefault="006A623B" w:rsidP="006A623B">
            <w:r w:rsidRPr="006A623B">
              <w:t>2025-08-26</w:t>
            </w:r>
          </w:p>
        </w:tc>
        <w:tc>
          <w:tcPr>
            <w:tcW w:w="0" w:type="auto"/>
            <w:tcBorders>
              <w:top w:val="single" w:sz="4" w:space="0" w:color="auto"/>
              <w:left w:val="single" w:sz="4" w:space="0" w:color="auto"/>
              <w:bottom w:val="single" w:sz="4" w:space="0" w:color="auto"/>
              <w:right w:val="single" w:sz="4" w:space="0" w:color="auto"/>
            </w:tcBorders>
            <w:hideMark/>
          </w:tcPr>
          <w:p w14:paraId="64938BA6" w14:textId="77777777" w:rsidR="006A623B" w:rsidRPr="006A623B" w:rsidRDefault="006A623B" w:rsidP="006A623B">
            <w:r w:rsidRPr="006A623B">
              <w:t>2025-08-29</w:t>
            </w:r>
          </w:p>
        </w:tc>
        <w:tc>
          <w:tcPr>
            <w:tcW w:w="0" w:type="auto"/>
            <w:tcBorders>
              <w:top w:val="single" w:sz="4" w:space="0" w:color="auto"/>
              <w:left w:val="single" w:sz="4" w:space="0" w:color="auto"/>
              <w:bottom w:val="single" w:sz="4" w:space="0" w:color="auto"/>
              <w:right w:val="single" w:sz="4" w:space="0" w:color="auto"/>
            </w:tcBorders>
            <w:hideMark/>
          </w:tcPr>
          <w:p w14:paraId="0B615445" w14:textId="77777777" w:rsidR="006A623B" w:rsidRPr="006A623B" w:rsidRDefault="006A623B" w:rsidP="006A623B">
            <w:r w:rsidRPr="006A623B">
              <w:t>Goteborg</w:t>
            </w:r>
          </w:p>
        </w:tc>
        <w:tc>
          <w:tcPr>
            <w:tcW w:w="0" w:type="auto"/>
            <w:tcBorders>
              <w:top w:val="single" w:sz="4" w:space="0" w:color="auto"/>
              <w:left w:val="single" w:sz="4" w:space="0" w:color="auto"/>
              <w:bottom w:val="single" w:sz="4" w:space="0" w:color="auto"/>
              <w:right w:val="single" w:sz="4" w:space="0" w:color="auto"/>
            </w:tcBorders>
            <w:hideMark/>
          </w:tcPr>
          <w:p w14:paraId="2FEAA34C" w14:textId="77777777" w:rsidR="006A623B" w:rsidRPr="006A623B" w:rsidRDefault="006A623B" w:rsidP="006A623B">
            <w:r w:rsidRPr="006A623B">
              <w:t>SE</w:t>
            </w:r>
          </w:p>
        </w:tc>
        <w:tc>
          <w:tcPr>
            <w:tcW w:w="0" w:type="auto"/>
            <w:tcBorders>
              <w:top w:val="single" w:sz="4" w:space="0" w:color="auto"/>
              <w:left w:val="single" w:sz="4" w:space="0" w:color="auto"/>
              <w:bottom w:val="single" w:sz="4" w:space="0" w:color="auto"/>
              <w:right w:val="single" w:sz="4" w:space="0" w:color="auto"/>
            </w:tcBorders>
            <w:hideMark/>
          </w:tcPr>
          <w:p w14:paraId="57877858" w14:textId="77777777" w:rsidR="006A623B" w:rsidRPr="006A623B" w:rsidRDefault="006A623B" w:rsidP="006A623B">
            <w:r w:rsidRPr="006A623B">
              <w:t>C6-123</w:t>
            </w:r>
          </w:p>
        </w:tc>
      </w:tr>
      <w:tr w:rsidR="006A623B" w:rsidRPr="006A623B" w14:paraId="0181464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742647C" w14:textId="77777777" w:rsidR="006A623B" w:rsidRPr="006A623B" w:rsidRDefault="006A623B" w:rsidP="006A623B">
            <w:r w:rsidRPr="006A623B">
              <w:t>CT6#124</w:t>
            </w:r>
          </w:p>
        </w:tc>
        <w:tc>
          <w:tcPr>
            <w:tcW w:w="0" w:type="auto"/>
            <w:tcBorders>
              <w:top w:val="single" w:sz="4" w:space="0" w:color="auto"/>
              <w:left w:val="single" w:sz="4" w:space="0" w:color="auto"/>
              <w:bottom w:val="single" w:sz="4" w:space="0" w:color="auto"/>
              <w:right w:val="single" w:sz="4" w:space="0" w:color="auto"/>
            </w:tcBorders>
            <w:hideMark/>
          </w:tcPr>
          <w:p w14:paraId="6915A464" w14:textId="77777777" w:rsidR="006A623B" w:rsidRPr="006A623B" w:rsidRDefault="006A623B" w:rsidP="006A623B">
            <w:r w:rsidRPr="006A623B">
              <w:t>2025-11-18</w:t>
            </w:r>
          </w:p>
        </w:tc>
        <w:tc>
          <w:tcPr>
            <w:tcW w:w="0" w:type="auto"/>
            <w:tcBorders>
              <w:top w:val="single" w:sz="4" w:space="0" w:color="auto"/>
              <w:left w:val="single" w:sz="4" w:space="0" w:color="auto"/>
              <w:bottom w:val="single" w:sz="4" w:space="0" w:color="auto"/>
              <w:right w:val="single" w:sz="4" w:space="0" w:color="auto"/>
            </w:tcBorders>
            <w:hideMark/>
          </w:tcPr>
          <w:p w14:paraId="7E507BC6" w14:textId="77777777" w:rsidR="006A623B" w:rsidRPr="006A623B" w:rsidRDefault="006A623B" w:rsidP="006A623B">
            <w:r w:rsidRPr="006A623B">
              <w:t>2025-11-21</w:t>
            </w:r>
          </w:p>
        </w:tc>
        <w:tc>
          <w:tcPr>
            <w:tcW w:w="0" w:type="auto"/>
            <w:tcBorders>
              <w:top w:val="single" w:sz="4" w:space="0" w:color="auto"/>
              <w:left w:val="single" w:sz="4" w:space="0" w:color="auto"/>
              <w:bottom w:val="single" w:sz="4" w:space="0" w:color="auto"/>
              <w:right w:val="single" w:sz="4" w:space="0" w:color="auto"/>
            </w:tcBorders>
            <w:hideMark/>
          </w:tcPr>
          <w:p w14:paraId="70A946E6" w14:textId="77777777" w:rsidR="006A623B" w:rsidRPr="006A623B" w:rsidRDefault="006A623B" w:rsidP="006A623B">
            <w:r w:rsidRPr="006A623B">
              <w:t>Dallas</w:t>
            </w:r>
          </w:p>
        </w:tc>
        <w:tc>
          <w:tcPr>
            <w:tcW w:w="0" w:type="auto"/>
            <w:tcBorders>
              <w:top w:val="single" w:sz="4" w:space="0" w:color="auto"/>
              <w:left w:val="single" w:sz="4" w:space="0" w:color="auto"/>
              <w:bottom w:val="single" w:sz="4" w:space="0" w:color="auto"/>
              <w:right w:val="single" w:sz="4" w:space="0" w:color="auto"/>
            </w:tcBorders>
            <w:hideMark/>
          </w:tcPr>
          <w:p w14:paraId="2911DC05" w14:textId="77777777" w:rsidR="006A623B" w:rsidRPr="006A623B" w:rsidRDefault="006A623B" w:rsidP="006A623B">
            <w:r w:rsidRPr="006A623B">
              <w:t>US</w:t>
            </w:r>
          </w:p>
        </w:tc>
        <w:tc>
          <w:tcPr>
            <w:tcW w:w="0" w:type="auto"/>
            <w:tcBorders>
              <w:top w:val="single" w:sz="4" w:space="0" w:color="auto"/>
              <w:left w:val="single" w:sz="4" w:space="0" w:color="auto"/>
              <w:bottom w:val="single" w:sz="4" w:space="0" w:color="auto"/>
              <w:right w:val="single" w:sz="4" w:space="0" w:color="auto"/>
            </w:tcBorders>
            <w:hideMark/>
          </w:tcPr>
          <w:p w14:paraId="2D32660A" w14:textId="77777777" w:rsidR="006A623B" w:rsidRPr="006A623B" w:rsidRDefault="006A623B" w:rsidP="006A623B">
            <w:r w:rsidRPr="006A623B">
              <w:t>C6-124</w:t>
            </w:r>
          </w:p>
        </w:tc>
      </w:tr>
      <w:tr w:rsidR="006A623B" w:rsidRPr="006A623B" w14:paraId="17FC7BE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771F7EB" w14:textId="77777777" w:rsidR="006A623B" w:rsidRPr="006A623B" w:rsidRDefault="006A623B" w:rsidP="006A623B">
            <w:r w:rsidRPr="006A623B">
              <w:t>CT6#125</w:t>
            </w:r>
          </w:p>
        </w:tc>
        <w:tc>
          <w:tcPr>
            <w:tcW w:w="0" w:type="auto"/>
            <w:tcBorders>
              <w:top w:val="single" w:sz="4" w:space="0" w:color="auto"/>
              <w:left w:val="single" w:sz="4" w:space="0" w:color="auto"/>
              <w:bottom w:val="single" w:sz="4" w:space="0" w:color="auto"/>
              <w:right w:val="single" w:sz="4" w:space="0" w:color="auto"/>
            </w:tcBorders>
            <w:hideMark/>
          </w:tcPr>
          <w:p w14:paraId="4A40E251" w14:textId="77777777" w:rsidR="006A623B" w:rsidRPr="006A623B" w:rsidRDefault="006A623B" w:rsidP="006A623B">
            <w:r w:rsidRPr="006A623B">
              <w:t>2026-02-10</w:t>
            </w:r>
          </w:p>
        </w:tc>
        <w:tc>
          <w:tcPr>
            <w:tcW w:w="0" w:type="auto"/>
            <w:tcBorders>
              <w:top w:val="single" w:sz="4" w:space="0" w:color="auto"/>
              <w:left w:val="single" w:sz="4" w:space="0" w:color="auto"/>
              <w:bottom w:val="single" w:sz="4" w:space="0" w:color="auto"/>
              <w:right w:val="single" w:sz="4" w:space="0" w:color="auto"/>
            </w:tcBorders>
            <w:hideMark/>
          </w:tcPr>
          <w:p w14:paraId="36370A9A" w14:textId="77777777" w:rsidR="006A623B" w:rsidRPr="006A623B" w:rsidRDefault="006A623B" w:rsidP="006A623B">
            <w:r w:rsidRPr="006A623B">
              <w:t>2026-02-13</w:t>
            </w:r>
          </w:p>
        </w:tc>
        <w:tc>
          <w:tcPr>
            <w:tcW w:w="0" w:type="auto"/>
            <w:tcBorders>
              <w:top w:val="single" w:sz="4" w:space="0" w:color="auto"/>
              <w:left w:val="single" w:sz="4" w:space="0" w:color="auto"/>
              <w:bottom w:val="single" w:sz="4" w:space="0" w:color="auto"/>
              <w:right w:val="single" w:sz="4" w:space="0" w:color="auto"/>
            </w:tcBorders>
            <w:hideMark/>
          </w:tcPr>
          <w:p w14:paraId="789E933A" w14:textId="77777777" w:rsidR="006A623B" w:rsidRPr="006A623B" w:rsidRDefault="006A623B" w:rsidP="006A623B">
            <w:r w:rsidRPr="006A623B">
              <w:t>India</w:t>
            </w:r>
          </w:p>
        </w:tc>
        <w:tc>
          <w:tcPr>
            <w:tcW w:w="0" w:type="auto"/>
            <w:tcBorders>
              <w:top w:val="single" w:sz="4" w:space="0" w:color="auto"/>
              <w:left w:val="single" w:sz="4" w:space="0" w:color="auto"/>
              <w:bottom w:val="single" w:sz="4" w:space="0" w:color="auto"/>
              <w:right w:val="single" w:sz="4" w:space="0" w:color="auto"/>
            </w:tcBorders>
            <w:hideMark/>
          </w:tcPr>
          <w:p w14:paraId="76831DBD" w14:textId="77777777" w:rsidR="006A623B" w:rsidRPr="006A623B" w:rsidRDefault="006A623B" w:rsidP="006A623B">
            <w:r w:rsidRPr="006A623B">
              <w:t>IN</w:t>
            </w:r>
          </w:p>
        </w:tc>
        <w:tc>
          <w:tcPr>
            <w:tcW w:w="0" w:type="auto"/>
            <w:tcBorders>
              <w:top w:val="single" w:sz="4" w:space="0" w:color="auto"/>
              <w:left w:val="single" w:sz="4" w:space="0" w:color="auto"/>
              <w:bottom w:val="single" w:sz="4" w:space="0" w:color="auto"/>
              <w:right w:val="single" w:sz="4" w:space="0" w:color="auto"/>
            </w:tcBorders>
            <w:hideMark/>
          </w:tcPr>
          <w:p w14:paraId="1F18DDAA" w14:textId="77777777" w:rsidR="006A623B" w:rsidRPr="006A623B" w:rsidRDefault="006A623B" w:rsidP="006A623B">
            <w:r w:rsidRPr="006A623B">
              <w:t>C6-125</w:t>
            </w:r>
          </w:p>
        </w:tc>
      </w:tr>
      <w:tr w:rsidR="006A623B" w:rsidRPr="006A623B" w14:paraId="3CC9BA7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C2B23A4" w14:textId="77777777" w:rsidR="006A623B" w:rsidRPr="006A623B" w:rsidRDefault="006A623B" w:rsidP="006A623B">
            <w:r w:rsidRPr="006A623B">
              <w:t>CT6#126</w:t>
            </w:r>
          </w:p>
        </w:tc>
        <w:tc>
          <w:tcPr>
            <w:tcW w:w="0" w:type="auto"/>
            <w:tcBorders>
              <w:top w:val="single" w:sz="4" w:space="0" w:color="auto"/>
              <w:left w:val="single" w:sz="4" w:space="0" w:color="auto"/>
              <w:bottom w:val="single" w:sz="4" w:space="0" w:color="auto"/>
              <w:right w:val="single" w:sz="4" w:space="0" w:color="auto"/>
            </w:tcBorders>
            <w:hideMark/>
          </w:tcPr>
          <w:p w14:paraId="2E031DAD" w14:textId="77777777" w:rsidR="006A623B" w:rsidRPr="006A623B" w:rsidRDefault="006A623B" w:rsidP="006A623B">
            <w:r w:rsidRPr="006A623B">
              <w:t>2026-05-19</w:t>
            </w:r>
          </w:p>
        </w:tc>
        <w:tc>
          <w:tcPr>
            <w:tcW w:w="0" w:type="auto"/>
            <w:tcBorders>
              <w:top w:val="single" w:sz="4" w:space="0" w:color="auto"/>
              <w:left w:val="single" w:sz="4" w:space="0" w:color="auto"/>
              <w:bottom w:val="single" w:sz="4" w:space="0" w:color="auto"/>
              <w:right w:val="single" w:sz="4" w:space="0" w:color="auto"/>
            </w:tcBorders>
            <w:hideMark/>
          </w:tcPr>
          <w:p w14:paraId="48963A2F" w14:textId="77777777" w:rsidR="006A623B" w:rsidRPr="006A623B" w:rsidRDefault="006A623B" w:rsidP="006A623B">
            <w:r w:rsidRPr="006A623B">
              <w:t>2026-05-22</w:t>
            </w:r>
          </w:p>
        </w:tc>
        <w:tc>
          <w:tcPr>
            <w:tcW w:w="0" w:type="auto"/>
            <w:tcBorders>
              <w:top w:val="single" w:sz="4" w:space="0" w:color="auto"/>
              <w:left w:val="single" w:sz="4" w:space="0" w:color="auto"/>
              <w:bottom w:val="single" w:sz="4" w:space="0" w:color="auto"/>
              <w:right w:val="single" w:sz="4" w:space="0" w:color="auto"/>
            </w:tcBorders>
            <w:hideMark/>
          </w:tcPr>
          <w:p w14:paraId="4642E9BA" w14:textId="77777777" w:rsidR="006A623B" w:rsidRPr="006A623B" w:rsidRDefault="006A623B" w:rsidP="006A623B">
            <w:r w:rsidRPr="006A623B">
              <w:t>China</w:t>
            </w:r>
          </w:p>
        </w:tc>
        <w:tc>
          <w:tcPr>
            <w:tcW w:w="0" w:type="auto"/>
            <w:tcBorders>
              <w:top w:val="single" w:sz="4" w:space="0" w:color="auto"/>
              <w:left w:val="single" w:sz="4" w:space="0" w:color="auto"/>
              <w:bottom w:val="single" w:sz="4" w:space="0" w:color="auto"/>
              <w:right w:val="single" w:sz="4" w:space="0" w:color="auto"/>
            </w:tcBorders>
            <w:hideMark/>
          </w:tcPr>
          <w:p w14:paraId="100D5772" w14:textId="77777777" w:rsidR="006A623B" w:rsidRPr="006A623B" w:rsidRDefault="006A623B" w:rsidP="006A623B">
            <w:r w:rsidRPr="006A623B">
              <w:t>CN</w:t>
            </w:r>
          </w:p>
        </w:tc>
        <w:tc>
          <w:tcPr>
            <w:tcW w:w="0" w:type="auto"/>
            <w:tcBorders>
              <w:top w:val="single" w:sz="4" w:space="0" w:color="auto"/>
              <w:left w:val="single" w:sz="4" w:space="0" w:color="auto"/>
              <w:bottom w:val="single" w:sz="4" w:space="0" w:color="auto"/>
              <w:right w:val="single" w:sz="4" w:space="0" w:color="auto"/>
            </w:tcBorders>
            <w:hideMark/>
          </w:tcPr>
          <w:p w14:paraId="6AE05FD7" w14:textId="77777777" w:rsidR="006A623B" w:rsidRPr="006A623B" w:rsidRDefault="006A623B" w:rsidP="006A623B">
            <w:r w:rsidRPr="006A623B">
              <w:t>C6-126</w:t>
            </w:r>
          </w:p>
        </w:tc>
      </w:tr>
      <w:tr w:rsidR="006A623B" w:rsidRPr="006A623B" w14:paraId="2C1D7DB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203F8CC" w14:textId="77777777" w:rsidR="006A623B" w:rsidRPr="006A623B" w:rsidRDefault="006A623B" w:rsidP="006A623B">
            <w:r w:rsidRPr="006A623B">
              <w:t>CT6#127</w:t>
            </w:r>
          </w:p>
        </w:tc>
        <w:tc>
          <w:tcPr>
            <w:tcW w:w="0" w:type="auto"/>
            <w:tcBorders>
              <w:top w:val="single" w:sz="4" w:space="0" w:color="auto"/>
              <w:left w:val="single" w:sz="4" w:space="0" w:color="auto"/>
              <w:bottom w:val="single" w:sz="4" w:space="0" w:color="auto"/>
              <w:right w:val="single" w:sz="4" w:space="0" w:color="auto"/>
            </w:tcBorders>
            <w:hideMark/>
          </w:tcPr>
          <w:p w14:paraId="0D6C641B" w14:textId="77777777" w:rsidR="006A623B" w:rsidRPr="006A623B" w:rsidRDefault="006A623B" w:rsidP="006A623B">
            <w:r w:rsidRPr="006A623B">
              <w:t>2026-08-25</w:t>
            </w:r>
          </w:p>
        </w:tc>
        <w:tc>
          <w:tcPr>
            <w:tcW w:w="0" w:type="auto"/>
            <w:tcBorders>
              <w:top w:val="single" w:sz="4" w:space="0" w:color="auto"/>
              <w:left w:val="single" w:sz="4" w:space="0" w:color="auto"/>
              <w:bottom w:val="single" w:sz="4" w:space="0" w:color="auto"/>
              <w:right w:val="single" w:sz="4" w:space="0" w:color="auto"/>
            </w:tcBorders>
            <w:hideMark/>
          </w:tcPr>
          <w:p w14:paraId="124929EA" w14:textId="77777777" w:rsidR="006A623B" w:rsidRPr="006A623B" w:rsidRDefault="006A623B" w:rsidP="006A623B">
            <w:r w:rsidRPr="006A623B">
              <w:t>2026-08-28</w:t>
            </w:r>
          </w:p>
        </w:tc>
        <w:tc>
          <w:tcPr>
            <w:tcW w:w="0" w:type="auto"/>
            <w:tcBorders>
              <w:top w:val="single" w:sz="4" w:space="0" w:color="auto"/>
              <w:left w:val="single" w:sz="4" w:space="0" w:color="auto"/>
              <w:bottom w:val="single" w:sz="4" w:space="0" w:color="auto"/>
              <w:right w:val="single" w:sz="4" w:space="0" w:color="auto"/>
            </w:tcBorders>
            <w:hideMark/>
          </w:tcPr>
          <w:p w14:paraId="1BD9C223" w14:textId="77777777" w:rsidR="006A623B" w:rsidRPr="006A623B" w:rsidRDefault="006A623B" w:rsidP="006A623B">
            <w:r w:rsidRPr="006A623B">
              <w:t>EU</w:t>
            </w:r>
          </w:p>
        </w:tc>
        <w:tc>
          <w:tcPr>
            <w:tcW w:w="0" w:type="auto"/>
            <w:tcBorders>
              <w:top w:val="single" w:sz="4" w:space="0" w:color="auto"/>
              <w:left w:val="single" w:sz="4" w:space="0" w:color="auto"/>
              <w:bottom w:val="single" w:sz="4" w:space="0" w:color="auto"/>
              <w:right w:val="single" w:sz="4" w:space="0" w:color="auto"/>
            </w:tcBorders>
            <w:hideMark/>
          </w:tcPr>
          <w:p w14:paraId="0BF9812D" w14:textId="77777777" w:rsidR="006A623B" w:rsidRPr="006A623B" w:rsidRDefault="006A623B" w:rsidP="006A623B">
            <w:r w:rsidRPr="006A623B">
              <w:t>EU</w:t>
            </w:r>
          </w:p>
        </w:tc>
        <w:tc>
          <w:tcPr>
            <w:tcW w:w="0" w:type="auto"/>
            <w:tcBorders>
              <w:top w:val="single" w:sz="4" w:space="0" w:color="auto"/>
              <w:left w:val="single" w:sz="4" w:space="0" w:color="auto"/>
              <w:bottom w:val="single" w:sz="4" w:space="0" w:color="auto"/>
              <w:right w:val="single" w:sz="4" w:space="0" w:color="auto"/>
            </w:tcBorders>
            <w:hideMark/>
          </w:tcPr>
          <w:p w14:paraId="7DDD4142" w14:textId="77777777" w:rsidR="006A623B" w:rsidRPr="006A623B" w:rsidRDefault="006A623B" w:rsidP="006A623B">
            <w:r w:rsidRPr="006A623B">
              <w:t>C6-127</w:t>
            </w:r>
          </w:p>
        </w:tc>
      </w:tr>
      <w:tr w:rsidR="006A623B" w:rsidRPr="006A623B" w14:paraId="7B00D41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26D5969" w14:textId="77777777" w:rsidR="006A623B" w:rsidRPr="006A623B" w:rsidRDefault="006A623B" w:rsidP="006A623B">
            <w:r w:rsidRPr="006A623B">
              <w:t>CT6#128</w:t>
            </w:r>
          </w:p>
        </w:tc>
        <w:tc>
          <w:tcPr>
            <w:tcW w:w="0" w:type="auto"/>
            <w:tcBorders>
              <w:top w:val="single" w:sz="4" w:space="0" w:color="auto"/>
              <w:left w:val="single" w:sz="4" w:space="0" w:color="auto"/>
              <w:bottom w:val="single" w:sz="4" w:space="0" w:color="auto"/>
              <w:right w:val="single" w:sz="4" w:space="0" w:color="auto"/>
            </w:tcBorders>
            <w:hideMark/>
          </w:tcPr>
          <w:p w14:paraId="380BC8E4" w14:textId="77777777" w:rsidR="006A623B" w:rsidRPr="006A623B" w:rsidRDefault="006A623B" w:rsidP="006A623B">
            <w:r w:rsidRPr="006A623B">
              <w:t>2026-11-17</w:t>
            </w:r>
          </w:p>
        </w:tc>
        <w:tc>
          <w:tcPr>
            <w:tcW w:w="0" w:type="auto"/>
            <w:tcBorders>
              <w:top w:val="single" w:sz="4" w:space="0" w:color="auto"/>
              <w:left w:val="single" w:sz="4" w:space="0" w:color="auto"/>
              <w:bottom w:val="single" w:sz="4" w:space="0" w:color="auto"/>
              <w:right w:val="single" w:sz="4" w:space="0" w:color="auto"/>
            </w:tcBorders>
            <w:hideMark/>
          </w:tcPr>
          <w:p w14:paraId="3726B211" w14:textId="77777777" w:rsidR="006A623B" w:rsidRPr="006A623B" w:rsidRDefault="006A623B" w:rsidP="006A623B">
            <w:r w:rsidRPr="006A623B">
              <w:t>2026-11-20</w:t>
            </w:r>
          </w:p>
        </w:tc>
        <w:tc>
          <w:tcPr>
            <w:tcW w:w="0" w:type="auto"/>
            <w:tcBorders>
              <w:top w:val="single" w:sz="4" w:space="0" w:color="auto"/>
              <w:left w:val="single" w:sz="4" w:space="0" w:color="auto"/>
              <w:bottom w:val="single" w:sz="4" w:space="0" w:color="auto"/>
              <w:right w:val="single" w:sz="4" w:space="0" w:color="auto"/>
            </w:tcBorders>
            <w:hideMark/>
          </w:tcPr>
          <w:p w14:paraId="6289FB7C" w14:textId="77777777" w:rsidR="006A623B" w:rsidRPr="006A623B" w:rsidRDefault="006A623B" w:rsidP="006A623B">
            <w:r w:rsidRPr="006A623B">
              <w:t>US</w:t>
            </w:r>
          </w:p>
        </w:tc>
        <w:tc>
          <w:tcPr>
            <w:tcW w:w="0" w:type="auto"/>
            <w:tcBorders>
              <w:top w:val="single" w:sz="4" w:space="0" w:color="auto"/>
              <w:left w:val="single" w:sz="4" w:space="0" w:color="auto"/>
              <w:bottom w:val="single" w:sz="4" w:space="0" w:color="auto"/>
              <w:right w:val="single" w:sz="4" w:space="0" w:color="auto"/>
            </w:tcBorders>
            <w:hideMark/>
          </w:tcPr>
          <w:p w14:paraId="62819E8F" w14:textId="77777777" w:rsidR="006A623B" w:rsidRPr="006A623B" w:rsidRDefault="006A623B" w:rsidP="006A623B">
            <w:r w:rsidRPr="006A623B">
              <w:t>US</w:t>
            </w:r>
          </w:p>
        </w:tc>
        <w:tc>
          <w:tcPr>
            <w:tcW w:w="0" w:type="auto"/>
            <w:tcBorders>
              <w:top w:val="single" w:sz="4" w:space="0" w:color="auto"/>
              <w:left w:val="single" w:sz="4" w:space="0" w:color="auto"/>
              <w:bottom w:val="single" w:sz="4" w:space="0" w:color="auto"/>
              <w:right w:val="single" w:sz="4" w:space="0" w:color="auto"/>
            </w:tcBorders>
            <w:hideMark/>
          </w:tcPr>
          <w:p w14:paraId="21ACBDFA" w14:textId="77777777" w:rsidR="006A623B" w:rsidRPr="006A623B" w:rsidRDefault="006A623B" w:rsidP="006A623B">
            <w:r w:rsidRPr="006A623B">
              <w:t>C6-128</w:t>
            </w:r>
          </w:p>
        </w:tc>
      </w:tr>
    </w:tbl>
    <w:p w14:paraId="69D67ADB" w14:textId="77777777" w:rsidR="006A623B" w:rsidRPr="006A623B" w:rsidRDefault="006A623B" w:rsidP="006A623B"/>
    <w:p w14:paraId="64341C6B" w14:textId="77777777" w:rsidR="006A623B" w:rsidRPr="006A623B" w:rsidRDefault="006A623B" w:rsidP="006A623B"/>
    <w:p w14:paraId="3E330E30" w14:textId="77777777" w:rsidR="006A623B" w:rsidRPr="006A623B" w:rsidRDefault="006A623B" w:rsidP="006A623B">
      <w:r w:rsidRPr="006A623B">
        <w:t>Annexes to report prepared by: 29.501_CR0176R5_(Rel-19)_SBIProtoc19</w:t>
      </w:r>
    </w:p>
    <w:p w14:paraId="47B40EB2" w14:textId="77777777" w:rsidR="006A623B" w:rsidRPr="006A623B" w:rsidRDefault="006A623B" w:rsidP="006A623B"/>
    <w:p w14:paraId="61A49289" w14:textId="77777777" w:rsidR="006A623B" w:rsidRPr="006A623B" w:rsidRDefault="006A623B" w:rsidP="006A623B"/>
    <w:p w14:paraId="019683BD" w14:textId="77777777" w:rsidR="006A623B" w:rsidRPr="006A623B" w:rsidRDefault="006A623B" w:rsidP="006A623B"/>
    <w:p w14:paraId="0648A7B4" w14:textId="77777777" w:rsidR="006A623B" w:rsidRPr="006A623B" w:rsidRDefault="006A623B" w:rsidP="006A623B"/>
    <w:p w14:paraId="2C566728" w14:textId="77777777" w:rsidR="006A623B" w:rsidRPr="006A623B" w:rsidRDefault="006A623B" w:rsidP="006A623B"/>
    <w:p w14:paraId="09C02270" w14:textId="77777777" w:rsidR="006A623B" w:rsidRPr="006A623B" w:rsidRDefault="006A623B" w:rsidP="006A623B"/>
    <w:p w14:paraId="2AF5E005" w14:textId="77777777" w:rsidR="006A623B" w:rsidRPr="006A623B" w:rsidRDefault="006A623B" w:rsidP="006A623B"/>
    <w:p w14:paraId="359FD9ED" w14:textId="77777777" w:rsidR="006A623B" w:rsidRPr="006A623B" w:rsidRDefault="006A623B" w:rsidP="006A623B"/>
    <w:p w14:paraId="50781A79" w14:textId="77777777" w:rsidR="006A623B" w:rsidRPr="006A623B" w:rsidRDefault="006A623B" w:rsidP="006A623B"/>
    <w:p w14:paraId="2A9C6D20" w14:textId="77777777" w:rsidR="006A623B" w:rsidRPr="006A623B" w:rsidRDefault="006A623B" w:rsidP="006A623B"/>
    <w:p w14:paraId="4E131DF2" w14:textId="77777777" w:rsidR="006A623B" w:rsidRPr="006A623B" w:rsidRDefault="006A623B" w:rsidP="006A623B"/>
    <w:p w14:paraId="4E70A507" w14:textId="77777777" w:rsidR="006A623B" w:rsidRPr="006A623B" w:rsidRDefault="006A623B" w:rsidP="006A623B"/>
    <w:p w14:paraId="73EB9917" w14:textId="5277EEC2" w:rsidR="00E62E03" w:rsidRDefault="00E62E03" w:rsidP="00E62E03"/>
    <w:sectPr w:rsidR="00E62E03" w:rsidSect="00E62E03">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FBCA9" w14:textId="77777777" w:rsidR="00142CBB" w:rsidRDefault="00142CBB">
      <w:pPr>
        <w:spacing w:after="0"/>
      </w:pPr>
      <w:r>
        <w:separator/>
      </w:r>
    </w:p>
  </w:endnote>
  <w:endnote w:type="continuationSeparator" w:id="0">
    <w:p w14:paraId="69E7A65A" w14:textId="77777777" w:rsidR="00142CBB" w:rsidRDefault="00142C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D7DA7" w14:textId="77777777" w:rsidR="00E62E03" w:rsidRDefault="00E62E03" w:rsidP="00411CB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8280DB9" w14:textId="77777777" w:rsidR="00E62E03" w:rsidRDefault="00E62E03" w:rsidP="00E62E0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2B8A" w14:textId="4F05C9AE" w:rsidR="00E62E03" w:rsidRDefault="00E62E03" w:rsidP="00411CB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0353A39" w14:textId="77777777" w:rsidR="00E62E03" w:rsidRDefault="00E62E03" w:rsidP="00E62E0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1F6B" w14:textId="77777777" w:rsidR="00E62E03" w:rsidRDefault="00E62E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560B7" w14:textId="77777777" w:rsidR="00142CBB" w:rsidRDefault="00142CBB">
      <w:pPr>
        <w:spacing w:after="0"/>
      </w:pPr>
      <w:r>
        <w:separator/>
      </w:r>
    </w:p>
  </w:footnote>
  <w:footnote w:type="continuationSeparator" w:id="0">
    <w:p w14:paraId="04813420" w14:textId="77777777" w:rsidR="00142CBB" w:rsidRDefault="00142C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B754"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9350" w14:textId="77777777" w:rsidR="00E62E03" w:rsidRDefault="00E62E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45E4" w14:textId="77777777" w:rsidR="00E62E03" w:rsidRDefault="00E62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E03"/>
    <w:rsid w:val="00142CBB"/>
    <w:rsid w:val="006A623B"/>
    <w:rsid w:val="00D66E14"/>
    <w:rsid w:val="00E62E03"/>
    <w:rsid w:val="00F95F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B3126"/>
  <w15:chartTrackingRefBased/>
  <w15:docId w15:val="{DA91B760-1B56-4FF3-85BE-AD791F8A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E62E03"/>
  </w:style>
  <w:style w:type="table" w:styleId="TableGrid">
    <w:name w:val="Table Grid"/>
    <w:basedOn w:val="TableNormal"/>
    <w:uiPriority w:val="39"/>
    <w:rsid w:val="006A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A623B"/>
    <w:rPr>
      <w:rFonts w:ascii="Arial" w:hAnsi="Arial"/>
      <w:sz w:val="36"/>
    </w:rPr>
  </w:style>
  <w:style w:type="character" w:customStyle="1" w:styleId="Heading2Char">
    <w:name w:val="Heading 2 Char"/>
    <w:link w:val="Heading2"/>
    <w:rsid w:val="006A623B"/>
    <w:rPr>
      <w:rFonts w:ascii="Arial" w:hAnsi="Arial"/>
      <w:sz w:val="32"/>
    </w:rPr>
  </w:style>
  <w:style w:type="character" w:customStyle="1" w:styleId="Heading3Char">
    <w:name w:val="Heading 3 Char"/>
    <w:link w:val="Heading3"/>
    <w:rsid w:val="006A623B"/>
    <w:rPr>
      <w:rFonts w:ascii="Arial" w:hAnsi="Arial"/>
      <w:sz w:val="28"/>
    </w:rPr>
  </w:style>
  <w:style w:type="character" w:customStyle="1" w:styleId="Heading4Char">
    <w:name w:val="Heading 4 Char"/>
    <w:link w:val="Heading4"/>
    <w:rsid w:val="006A623B"/>
    <w:rPr>
      <w:rFonts w:ascii="Arial" w:hAnsi="Arial"/>
      <w:sz w:val="24"/>
    </w:rPr>
  </w:style>
  <w:style w:type="character" w:customStyle="1" w:styleId="Heading5Char">
    <w:name w:val="Heading 5 Char"/>
    <w:link w:val="Heading5"/>
    <w:rsid w:val="006A623B"/>
    <w:rPr>
      <w:rFonts w:ascii="Arial" w:hAnsi="Arial"/>
      <w:sz w:val="22"/>
    </w:rPr>
  </w:style>
  <w:style w:type="character" w:customStyle="1" w:styleId="Heading6Char">
    <w:name w:val="Heading 6 Char"/>
    <w:link w:val="Heading6"/>
    <w:rsid w:val="006A623B"/>
    <w:rPr>
      <w:rFonts w:ascii="Arial" w:hAnsi="Arial"/>
    </w:rPr>
  </w:style>
  <w:style w:type="character" w:customStyle="1" w:styleId="Heading7Char">
    <w:name w:val="Heading 7 Char"/>
    <w:link w:val="Heading7"/>
    <w:rsid w:val="006A623B"/>
    <w:rPr>
      <w:rFonts w:ascii="Arial" w:hAnsi="Arial"/>
    </w:rPr>
  </w:style>
  <w:style w:type="character" w:customStyle="1" w:styleId="Heading8Char">
    <w:name w:val="Heading 8 Char"/>
    <w:link w:val="Heading8"/>
    <w:rsid w:val="006A623B"/>
    <w:rPr>
      <w:rFonts w:ascii="Arial" w:hAnsi="Arial"/>
      <w:sz w:val="36"/>
    </w:rPr>
  </w:style>
  <w:style w:type="character" w:customStyle="1" w:styleId="Heading9Char">
    <w:name w:val="Heading 9 Char"/>
    <w:link w:val="Heading9"/>
    <w:rsid w:val="006A623B"/>
    <w:rPr>
      <w:rFonts w:ascii="Arial" w:hAnsi="Arial"/>
      <w:sz w:val="36"/>
    </w:rPr>
  </w:style>
  <w:style w:type="paragraph" w:customStyle="1" w:styleId="msonormal0">
    <w:name w:val="msonormal"/>
    <w:basedOn w:val="Normal"/>
    <w:rsid w:val="006A623B"/>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6A623B"/>
    <w:rPr>
      <w:rFonts w:ascii="Times New Roman" w:hAnsi="Times New Roman"/>
      <w:sz w:val="16"/>
    </w:rPr>
  </w:style>
  <w:style w:type="character" w:customStyle="1" w:styleId="HeaderChar">
    <w:name w:val="Header Char"/>
    <w:link w:val="Header"/>
    <w:semiHidden/>
    <w:rsid w:val="006A623B"/>
    <w:rPr>
      <w:rFonts w:ascii="Arial" w:hAnsi="Arial"/>
      <w:b/>
      <w:noProof/>
      <w:sz w:val="18"/>
    </w:rPr>
  </w:style>
  <w:style w:type="character" w:customStyle="1" w:styleId="FooterChar">
    <w:name w:val="Footer Char"/>
    <w:link w:val="Footer"/>
    <w:semiHidden/>
    <w:rsid w:val="006A623B"/>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2525">
      <w:bodyDiv w:val="1"/>
      <w:marLeft w:val="0"/>
      <w:marRight w:val="0"/>
      <w:marTop w:val="0"/>
      <w:marBottom w:val="0"/>
      <w:divBdr>
        <w:top w:val="none" w:sz="0" w:space="0" w:color="auto"/>
        <w:left w:val="none" w:sz="0" w:space="0" w:color="auto"/>
        <w:bottom w:val="none" w:sz="0" w:space="0" w:color="auto"/>
        <w:right w:val="none" w:sz="0" w:space="0" w:color="auto"/>
      </w:divBdr>
    </w:div>
    <w:div w:id="128365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14</TotalTime>
  <Pages>79</Pages>
  <Words>19288</Words>
  <Characters>109947</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29.501_CR0176R5_(Rel-19)_SBIProtoc19</dc:creator>
  <cp:keywords>ESA, style sheet, Winword</cp:keywords>
  <dc:description/>
  <cp:lastModifiedBy>29.501_CR0176R5_(Rel-19)_SBIProtoc19</cp:lastModifiedBy>
  <cp:revision>2</cp:revision>
  <cp:lastPrinted>1601-01-01T00:00:00Z</cp:lastPrinted>
  <dcterms:created xsi:type="dcterms:W3CDTF">2025-05-26T07:51:00Z</dcterms:created>
  <dcterms:modified xsi:type="dcterms:W3CDTF">2025-05-26T07:51:00Z</dcterms:modified>
</cp:coreProperties>
</file>