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86CF" w14:textId="5FAFF7ED" w:rsidR="00DC4A2C" w:rsidRDefault="00DC4A2C" w:rsidP="00DC4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 w:rsidR="00BE55E4" w:rsidRPr="00645821">
        <w:rPr>
          <w:b/>
          <w:noProof/>
          <w:sz w:val="24"/>
        </w:rPr>
        <w:t>224</w:t>
      </w:r>
      <w:r w:rsidR="001F435B">
        <w:rPr>
          <w:b/>
          <w:noProof/>
          <w:sz w:val="24"/>
        </w:rPr>
        <w:t>604</w:t>
      </w:r>
    </w:p>
    <w:p w14:paraId="2AE28D90" w14:textId="7F610E82" w:rsidR="00DC4A2C" w:rsidRDefault="00DC4A2C" w:rsidP="00DC4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645821">
        <w:rPr>
          <w:i/>
          <w:noProof/>
          <w:sz w:val="22"/>
          <w:szCs w:val="22"/>
        </w:rPr>
        <w:tab/>
      </w:r>
      <w:r w:rsidR="00645821">
        <w:rPr>
          <w:i/>
          <w:noProof/>
          <w:sz w:val="22"/>
          <w:szCs w:val="22"/>
        </w:rPr>
        <w:tab/>
      </w:r>
      <w:r w:rsidR="00645821">
        <w:rPr>
          <w:i/>
          <w:noProof/>
          <w:sz w:val="22"/>
          <w:szCs w:val="22"/>
        </w:rPr>
        <w:tab/>
        <w:t xml:space="preserve">    </w:t>
      </w:r>
      <w:r w:rsidR="00BE55E4">
        <w:rPr>
          <w:i/>
          <w:noProof/>
          <w:sz w:val="22"/>
          <w:szCs w:val="22"/>
        </w:rPr>
        <w:t xml:space="preserve">Revision of </w:t>
      </w:r>
      <w:r w:rsidR="00BE55E4" w:rsidRPr="00BE55E4">
        <w:rPr>
          <w:i/>
          <w:noProof/>
          <w:sz w:val="22"/>
          <w:szCs w:val="22"/>
        </w:rPr>
        <w:t>C4-224322</w:t>
      </w:r>
      <w:r w:rsidR="00645821">
        <w:rPr>
          <w:i/>
          <w:noProof/>
          <w:sz w:val="22"/>
          <w:szCs w:val="22"/>
        </w:rPr>
        <w:t>, 4570</w:t>
      </w:r>
    </w:p>
    <w:p w14:paraId="65E9B040" w14:textId="1F3584AA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 w:rsidR="00C60295">
        <w:rPr>
          <w:b/>
          <w:noProof/>
          <w:sz w:val="24"/>
        </w:rPr>
        <w:t>C3-22</w:t>
      </w:r>
      <w:r w:rsidR="00C60295" w:rsidRPr="00C60295">
        <w:rPr>
          <w:b/>
          <w:noProof/>
          <w:sz w:val="24"/>
        </w:rPr>
        <w:t>4656</w:t>
      </w:r>
    </w:p>
    <w:p w14:paraId="511B78C4" w14:textId="4553C298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C3-224045</w:t>
      </w:r>
    </w:p>
    <w:p w14:paraId="0DF9D5DD" w14:textId="51DEA4AB" w:rsidR="009736D9" w:rsidRPr="00645821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 w:rsidRPr="00645821">
        <w:rPr>
          <w:b/>
          <w:noProof/>
          <w:sz w:val="24"/>
        </w:rPr>
        <w:t>22</w:t>
      </w:r>
      <w:r w:rsidR="00BE55E4" w:rsidRPr="00645821">
        <w:rPr>
          <w:b/>
          <w:noProof/>
          <w:sz w:val="24"/>
        </w:rPr>
        <w:t>5162</w:t>
      </w:r>
    </w:p>
    <w:p w14:paraId="7BB8191F" w14:textId="456F9923" w:rsidR="009736D9" w:rsidRPr="00645821" w:rsidRDefault="009736D9" w:rsidP="009736D9">
      <w:pPr>
        <w:pStyle w:val="CRCoverPage"/>
        <w:outlineLvl w:val="0"/>
        <w:rPr>
          <w:b/>
          <w:noProof/>
          <w:sz w:val="24"/>
        </w:rPr>
      </w:pPr>
      <w:r w:rsidRPr="00645821">
        <w:rPr>
          <w:b/>
          <w:noProof/>
          <w:sz w:val="24"/>
        </w:rPr>
        <w:t>E-Meeting, 18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– 26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August 2022</w:t>
      </w:r>
      <w:r w:rsidR="00BE55E4" w:rsidRPr="00645821">
        <w:rPr>
          <w:b/>
          <w:noProof/>
          <w:sz w:val="24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  <w:t xml:space="preserve">   Revision of</w:t>
      </w:r>
      <w:r w:rsidR="00BE55E4" w:rsidRPr="00645821">
        <w:t xml:space="preserve"> </w:t>
      </w:r>
      <w:r w:rsidR="00BE55E4" w:rsidRPr="00645821">
        <w:rPr>
          <w:i/>
          <w:noProof/>
          <w:sz w:val="22"/>
          <w:szCs w:val="22"/>
        </w:rPr>
        <w:t>C</w:t>
      </w:r>
      <w:r w:rsidR="00AA0C4E">
        <w:rPr>
          <w:i/>
          <w:noProof/>
          <w:sz w:val="22"/>
          <w:szCs w:val="22"/>
        </w:rPr>
        <w:t>1</w:t>
      </w:r>
      <w:r w:rsidR="00BE55E4" w:rsidRPr="00645821">
        <w:rPr>
          <w:i/>
          <w:noProof/>
          <w:sz w:val="22"/>
          <w:szCs w:val="22"/>
        </w:rPr>
        <w:t>-224</w:t>
      </w:r>
      <w:r w:rsidR="00AA0C4E">
        <w:rPr>
          <w:i/>
          <w:noProof/>
          <w:sz w:val="22"/>
          <w:szCs w:val="22"/>
        </w:rPr>
        <w:t>685</w:t>
      </w:r>
    </w:p>
    <w:p w14:paraId="2A2A6977" w14:textId="358735C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5821">
        <w:rPr>
          <w:b/>
          <w:noProof/>
          <w:sz w:val="24"/>
        </w:rPr>
        <w:t>3GPP TSG-CT</w:t>
      </w:r>
      <w:r w:rsidRPr="00645821">
        <w:rPr>
          <w:rFonts w:hint="eastAsia"/>
          <w:b/>
          <w:noProof/>
          <w:sz w:val="24"/>
          <w:lang w:eastAsia="zh-CN"/>
        </w:rPr>
        <w:t xml:space="preserve"> WG6</w:t>
      </w:r>
      <w:r w:rsidRPr="00645821">
        <w:rPr>
          <w:b/>
          <w:noProof/>
          <w:sz w:val="24"/>
        </w:rPr>
        <w:t xml:space="preserve"> Meeting #</w:t>
      </w:r>
      <w:r w:rsidRPr="00645821">
        <w:rPr>
          <w:rFonts w:hint="eastAsia"/>
          <w:b/>
          <w:noProof/>
          <w:sz w:val="24"/>
          <w:lang w:eastAsia="zh-CN"/>
        </w:rPr>
        <w:t>11</w:t>
      </w:r>
      <w:r w:rsidRPr="00645821">
        <w:rPr>
          <w:b/>
          <w:noProof/>
          <w:sz w:val="24"/>
          <w:lang w:eastAsia="zh-CN"/>
        </w:rPr>
        <w:t>2</w:t>
      </w:r>
      <w:r w:rsidRPr="00645821">
        <w:rPr>
          <w:b/>
          <w:noProof/>
          <w:sz w:val="24"/>
        </w:rPr>
        <w:t>-e</w:t>
      </w:r>
      <w:r w:rsidRPr="00645821">
        <w:rPr>
          <w:b/>
          <w:i/>
          <w:noProof/>
          <w:sz w:val="28"/>
        </w:rPr>
        <w:tab/>
      </w:r>
      <w:r w:rsidRPr="00645821">
        <w:rPr>
          <w:b/>
          <w:noProof/>
          <w:sz w:val="24"/>
        </w:rPr>
        <w:t>C</w:t>
      </w:r>
      <w:r w:rsidRPr="00645821">
        <w:rPr>
          <w:rFonts w:hint="eastAsia"/>
          <w:b/>
          <w:noProof/>
          <w:sz w:val="24"/>
          <w:lang w:eastAsia="zh-CN"/>
        </w:rPr>
        <w:t>6</w:t>
      </w:r>
      <w:r w:rsidRPr="00645821">
        <w:rPr>
          <w:b/>
          <w:noProof/>
          <w:sz w:val="24"/>
        </w:rPr>
        <w:t>-22</w:t>
      </w:r>
      <w:r w:rsidR="00C86F70" w:rsidRPr="00645821">
        <w:rPr>
          <w:b/>
          <w:noProof/>
          <w:sz w:val="24"/>
        </w:rPr>
        <w:t>0</w:t>
      </w:r>
      <w:r w:rsidR="00BE55E4" w:rsidRPr="00645821">
        <w:rPr>
          <w:b/>
          <w:noProof/>
          <w:sz w:val="24"/>
        </w:rPr>
        <w:t>486</w:t>
      </w:r>
    </w:p>
    <w:p w14:paraId="381CB919" w14:textId="52BD12F5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C6-220455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43890F6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4A2C">
        <w:rPr>
          <w:rFonts w:ascii="Arial" w:eastAsia="Batang" w:hAnsi="Arial"/>
          <w:b/>
          <w:lang w:eastAsia="zh-CN"/>
        </w:rPr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5MBUSA</w:t>
            </w:r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 w:rsidRPr="00926293">
              <w:rPr>
                <w:rFonts w:cs="Arial"/>
                <w:szCs w:val="18"/>
              </w:rPr>
              <w:t>920010</w:t>
            </w:r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User Service Architecture and related 5GMS Extensions.</w:t>
            </w:r>
          </w:p>
        </w:tc>
      </w:tr>
      <w:tr w:rsidR="007B1542" w14:paraId="7A9F8250" w14:textId="77777777" w:rsidTr="00497D9F"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5MBP3</w:t>
            </w:r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SA4</w:t>
            </w:r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</w:t>
            </w:r>
            <w:r w:rsidRPr="00926293">
              <w:rPr>
                <w:rFonts w:cs="Arial"/>
                <w:szCs w:val="18"/>
              </w:rPr>
              <w:t>00</w:t>
            </w:r>
            <w:r>
              <w:rPr>
                <w:rFonts w:cs="Arial"/>
                <w:szCs w:val="18"/>
              </w:rPr>
              <w:t>08</w:t>
            </w:r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 Multicast-Broadcast Protocols</w:t>
            </w:r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r>
        <w:t>3GPP TS 26.502 "</w:t>
      </w:r>
      <w:r w:rsidRPr="0037508D">
        <w:t>5G Multicast-Broadcast User Service Architecture</w:t>
      </w:r>
      <w:r>
        <w:t>" specify the stage 2 requirements for the MBS User Service architecture under the SA4 5MBUSA WID (920010).</w:t>
      </w:r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601B955D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1D3E0214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r>
        <w:rPr>
          <w:lang w:eastAsia="zh-CN"/>
        </w:rPr>
        <w:t>E</w:t>
      </w:r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410AFAEB" w:rsidR="007B1542" w:rsidRPr="00654AB0" w:rsidRDefault="007B1542" w:rsidP="007B1542">
      <w:pPr>
        <w:pStyle w:val="B2"/>
        <w:rPr>
          <w:lang w:eastAsia="zh-CN"/>
        </w:rPr>
      </w:pPr>
      <w:r w:rsidRPr="00654AB0">
        <w:t>-</w:t>
      </w:r>
      <w:r w:rsidRPr="00654AB0">
        <w:tab/>
      </w:r>
      <w:r>
        <w:t>I</w:t>
      </w:r>
      <w:r w:rsidRPr="00654AB0">
        <w:t>mpacts to the UDR services to support the retrieval of preconfigured MBS session related policy information</w:t>
      </w:r>
      <w:r w:rsidRPr="00654AB0">
        <w:rPr>
          <w:lang w:eastAsia="zh-CN"/>
        </w:rPr>
        <w:t>.</w:t>
      </w:r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 w:rsidRPr="001A15F1">
        <w:t xml:space="preserve">xMB interface </w:t>
      </w:r>
      <w:r>
        <w:t xml:space="preserve">to support the necessary </w:t>
      </w:r>
      <w:r w:rsidRPr="001A15F1">
        <w:t>extensions for 5GMS via eMBMS</w:t>
      </w:r>
      <w:r>
        <w:t>, as defined in 3GPP TS 26.348.</w:t>
      </w:r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2651AC32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2BF083CC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36255B74" w:rsidR="007B1542" w:rsidRPr="005516FE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6F42478B" w:rsidR="007B1542" w:rsidRDefault="007B1542" w:rsidP="00497D9F">
            <w:pPr>
              <w:spacing w:after="0"/>
            </w:pPr>
            <w:r>
              <w:t>TSG#97 (2022-09)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3A14592D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r>
              <w:t>TS 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r w:rsidRPr="00760CAF">
              <w:t>Impacts to xMB interface to support the necessary extensions for 5GMS via eMBMS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r w:rsidRPr="00E42564">
              <w:t>CT3</w:t>
            </w:r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39ADF50E" w:rsidR="007B1542" w:rsidRPr="00E42564" w:rsidRDefault="007B1542" w:rsidP="00497D9F">
            <w:r>
              <w:t>I</w:t>
            </w:r>
            <w:r w:rsidRPr="00E42564">
              <w:t>mpacts to support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2931A615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13F90227" w:rsidR="007B1542" w:rsidRPr="00E42564" w:rsidRDefault="007B1542" w:rsidP="003039BC">
            <w:r>
              <w:t>I</w:t>
            </w:r>
            <w:r w:rsidRPr="00E42564">
              <w:t xml:space="preserve">mpacts to support MBS </w:t>
            </w:r>
            <w:r>
              <w:t xml:space="preserve"> Session policy control information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3857B062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55ADA52B" w:rsidR="007B1542" w:rsidRPr="00E42564" w:rsidRDefault="007B1542" w:rsidP="00497D9F">
            <w:r>
              <w:t>I</w:t>
            </w:r>
            <w:r w:rsidRPr="00E42564">
              <w:t>mpacts to support MB</w:t>
            </w:r>
            <w:r>
              <w:t>S</w:t>
            </w:r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62C8FCC2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53959A2F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5F7D9443" w:rsidR="007B1542" w:rsidRPr="00E42564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6FADC21A" w:rsidR="007B1542" w:rsidRPr="00C868A6" w:rsidRDefault="007B1542" w:rsidP="00497D9F">
            <w:r>
              <w:t>I</w:t>
            </w:r>
            <w:r w:rsidRPr="00C868A6">
              <w:t>mpact</w:t>
            </w:r>
            <w:r>
              <w:t>s to support MBS user plane management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25D4AD2A" w:rsidR="007B1542" w:rsidRPr="006C7AB3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0DEB13CD" w:rsidR="007B1542" w:rsidRDefault="007B1542" w:rsidP="00497D9F">
            <w:r>
              <w:t>TSG#97 (2022-09)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44F1E" w14:textId="77777777" w:rsidR="00A61613" w:rsidRDefault="00A61613">
      <w:r>
        <w:separator/>
      </w:r>
    </w:p>
  </w:endnote>
  <w:endnote w:type="continuationSeparator" w:id="0">
    <w:p w14:paraId="10A6C840" w14:textId="77777777" w:rsidR="00A61613" w:rsidRDefault="00A6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859D5" w14:textId="77777777" w:rsidR="00A61613" w:rsidRDefault="00A61613">
      <w:r>
        <w:separator/>
      </w:r>
    </w:p>
  </w:footnote>
  <w:footnote w:type="continuationSeparator" w:id="0">
    <w:p w14:paraId="24F0A8E3" w14:textId="77777777" w:rsidR="00A61613" w:rsidRDefault="00A61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1D11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161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EF6C6C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62919-FEE9-4748-A633-4FDC6E0AC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2022-08-26T07:33:00Z</dcterms:created>
  <dcterms:modified xsi:type="dcterms:W3CDTF">2022-08-26T07:33:00Z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1661499211</vt:lpwstr>
  </property>
</Properties>
</file>