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70C7D" w14:textId="6FEF53DA" w:rsidR="006609F1" w:rsidRDefault="006609F1" w:rsidP="006609F1">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7F5966">
        <w:rPr>
          <w:b/>
          <w:noProof/>
          <w:sz w:val="24"/>
        </w:rPr>
        <w:t>382</w:t>
      </w:r>
    </w:p>
    <w:p w14:paraId="73C6F25F" w14:textId="77777777" w:rsidR="006609F1" w:rsidRDefault="006609F1" w:rsidP="006609F1">
      <w:pPr>
        <w:pStyle w:val="CRCoverPage"/>
        <w:tabs>
          <w:tab w:val="right" w:pos="9639"/>
        </w:tabs>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Pr>
          <w:b/>
          <w:noProof/>
          <w:sz w:val="24"/>
        </w:rPr>
        <w:tab/>
      </w:r>
    </w:p>
    <w:p w14:paraId="324D13FC" w14:textId="77777777" w:rsidR="006609F1" w:rsidRDefault="006609F1" w:rsidP="006609F1"/>
    <w:p w14:paraId="52046C8F" w14:textId="77777777" w:rsidR="006609F1" w:rsidRPr="006B5418" w:rsidRDefault="006609F1" w:rsidP="006609F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0EC584C4" w14:textId="60261C33" w:rsidR="006609F1" w:rsidRPr="006B5418" w:rsidRDefault="006609F1" w:rsidP="006609F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Discussion on Roaming Status Change synchronization via UDICOM</w:t>
      </w:r>
    </w:p>
    <w:p w14:paraId="4A830C60" w14:textId="77777777" w:rsidR="006609F1" w:rsidRDefault="006609F1" w:rsidP="006609F1">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207E890E" w14:textId="0DE378F3" w:rsidR="006609F1" w:rsidRDefault="006609F1" w:rsidP="006609F1">
      <w:pPr>
        <w:spacing w:after="120"/>
        <w:ind w:left="1985" w:hanging="1985"/>
        <w:rPr>
          <w:rFonts w:ascii="Arial" w:hAnsi="Arial" w:cs="Arial"/>
          <w:b/>
          <w:bCs/>
          <w:lang w:val="en-US"/>
        </w:rPr>
      </w:pPr>
      <w:r w:rsidRPr="000D1310">
        <w:rPr>
          <w:rFonts w:ascii="Arial" w:hAnsi="Arial" w:cs="Arial"/>
          <w:b/>
          <w:bCs/>
          <w:lang w:val="en-US"/>
        </w:rPr>
        <w:t>Agenda item:</w:t>
      </w:r>
      <w:r w:rsidRPr="000D1310">
        <w:rPr>
          <w:rFonts w:ascii="Arial" w:hAnsi="Arial" w:cs="Arial"/>
          <w:b/>
          <w:bCs/>
          <w:lang w:val="en-US"/>
        </w:rPr>
        <w:tab/>
      </w:r>
      <w:r w:rsidR="007F5966">
        <w:rPr>
          <w:rFonts w:ascii="Arial" w:hAnsi="Arial" w:cs="Arial"/>
          <w:b/>
          <w:bCs/>
          <w:lang w:val="en-US"/>
        </w:rPr>
        <w:t>7.3.1</w:t>
      </w:r>
    </w:p>
    <w:p w14:paraId="315CB12F" w14:textId="77777777" w:rsidR="006609F1" w:rsidRPr="006B5418" w:rsidRDefault="006609F1" w:rsidP="006609F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4C061C69" w14:textId="77777777" w:rsidR="006609F1" w:rsidRPr="006B5418" w:rsidRDefault="006609F1" w:rsidP="006609F1">
      <w:pPr>
        <w:pBdr>
          <w:bottom w:val="single" w:sz="12" w:space="1" w:color="auto"/>
        </w:pBdr>
        <w:spacing w:after="120"/>
        <w:ind w:left="1985" w:hanging="1985"/>
        <w:rPr>
          <w:rFonts w:ascii="Arial" w:hAnsi="Arial" w:cs="Arial"/>
          <w:b/>
          <w:bCs/>
          <w:lang w:val="en-US"/>
        </w:rPr>
      </w:pPr>
    </w:p>
    <w:p w14:paraId="4B17D139" w14:textId="4DCDB06C" w:rsidR="00CD2478" w:rsidRDefault="00473F2B" w:rsidP="00CD2478">
      <w:pPr>
        <w:pStyle w:val="CRCoverPage"/>
        <w:rPr>
          <w:b/>
          <w:lang w:val="en-US"/>
        </w:rPr>
      </w:pPr>
      <w:r>
        <w:rPr>
          <w:b/>
          <w:lang w:val="en-US"/>
        </w:rPr>
        <w:t>1</w:t>
      </w:r>
      <w:r w:rsidR="00CD2478" w:rsidRPr="006B5418">
        <w:rPr>
          <w:b/>
          <w:lang w:val="en-US"/>
        </w:rPr>
        <w:t xml:space="preserve">. </w:t>
      </w:r>
      <w:r w:rsidR="00BD7084">
        <w:rPr>
          <w:b/>
          <w:lang w:val="en-US"/>
        </w:rPr>
        <w:t>Intro</w:t>
      </w:r>
      <w:r w:rsidR="00E37D80">
        <w:rPr>
          <w:b/>
          <w:lang w:val="en-US"/>
        </w:rPr>
        <w:t>duction</w:t>
      </w:r>
    </w:p>
    <w:p w14:paraId="2F198538" w14:textId="4D60C10C" w:rsidR="00E5434B" w:rsidRDefault="00E5434B" w:rsidP="00E5434B">
      <w:pPr>
        <w:rPr>
          <w:lang w:val="en-US"/>
        </w:rPr>
      </w:pPr>
      <w:r>
        <w:rPr>
          <w:lang w:val="en-US"/>
        </w:rPr>
        <w:t xml:space="preserve">The paper is to </w:t>
      </w:r>
      <w:r w:rsidR="00194C2B">
        <w:rPr>
          <w:lang w:val="en-US"/>
        </w:rPr>
        <w:t xml:space="preserve">discuss about stage 2 and stage 3 aspects </w:t>
      </w:r>
      <w:r w:rsidR="000908C0">
        <w:rPr>
          <w:lang w:val="en-US"/>
        </w:rPr>
        <w:t xml:space="preserve">for the synchronization of </w:t>
      </w:r>
      <w:r w:rsidR="00460766">
        <w:rPr>
          <w:lang w:val="en-US"/>
        </w:rPr>
        <w:t>Roaming</w:t>
      </w:r>
      <w:r w:rsidR="00194C2B">
        <w:rPr>
          <w:lang w:val="en-US"/>
        </w:rPr>
        <w:t xml:space="preserve"> </w:t>
      </w:r>
      <w:r w:rsidR="00460766">
        <w:rPr>
          <w:lang w:val="en-US"/>
        </w:rPr>
        <w:t>Status</w:t>
      </w:r>
      <w:r w:rsidR="00D933A2">
        <w:rPr>
          <w:lang w:val="en-US"/>
        </w:rPr>
        <w:t xml:space="preserve"> change</w:t>
      </w:r>
      <w:r w:rsidR="000908C0">
        <w:rPr>
          <w:lang w:val="en-US"/>
        </w:rPr>
        <w:t xml:space="preserve"> between HSS and UDM </w:t>
      </w:r>
      <w:r w:rsidR="00323A77">
        <w:rPr>
          <w:lang w:val="en-US"/>
        </w:rPr>
        <w:t>using UDICOM</w:t>
      </w:r>
      <w:r w:rsidR="0093430E">
        <w:rPr>
          <w:lang w:val="en-US"/>
        </w:rPr>
        <w:t xml:space="preserve"> </w:t>
      </w:r>
      <w:r w:rsidR="005D6B4B">
        <w:rPr>
          <w:lang w:val="en-US"/>
        </w:rPr>
        <w:t>and propose solutions to the problems detected in the specifications.</w:t>
      </w:r>
    </w:p>
    <w:p w14:paraId="76026129" w14:textId="61992F01" w:rsidR="00AC7DF6" w:rsidRDefault="00AC7DF6" w:rsidP="00AC7DF6">
      <w:pPr>
        <w:pStyle w:val="CRCoverPage"/>
        <w:rPr>
          <w:b/>
          <w:lang w:val="en-US"/>
        </w:rPr>
      </w:pPr>
      <w:r>
        <w:rPr>
          <w:b/>
          <w:lang w:val="en-US"/>
        </w:rPr>
        <w:t>2</w:t>
      </w:r>
      <w:r w:rsidRPr="006B5418">
        <w:rPr>
          <w:b/>
          <w:lang w:val="en-US"/>
        </w:rPr>
        <w:t xml:space="preserve">. </w:t>
      </w:r>
      <w:r w:rsidR="00E37D80">
        <w:rPr>
          <w:b/>
          <w:lang w:val="en-US"/>
        </w:rPr>
        <w:t>Description</w:t>
      </w:r>
    </w:p>
    <w:p w14:paraId="1FE45B77" w14:textId="77F4C8B7" w:rsidR="00212507" w:rsidRPr="00EF2906" w:rsidRDefault="00E37D80" w:rsidP="00EF2906">
      <w:pPr>
        <w:pStyle w:val="CRCoverPage"/>
        <w:rPr>
          <w:lang w:val="en-US"/>
        </w:rPr>
      </w:pPr>
      <w:r>
        <w:rPr>
          <w:b/>
          <w:lang w:val="en-US"/>
        </w:rPr>
        <w:t xml:space="preserve">2.1 </w:t>
      </w:r>
      <w:r w:rsidR="00453ACD">
        <w:rPr>
          <w:b/>
          <w:lang w:val="en-US"/>
        </w:rPr>
        <w:t xml:space="preserve">Stage 2 </w:t>
      </w:r>
      <w:r w:rsidR="00A21DC3">
        <w:rPr>
          <w:b/>
          <w:lang w:val="en-US"/>
        </w:rPr>
        <w:t>requirements for</w:t>
      </w:r>
      <w:r w:rsidR="001B05B9">
        <w:rPr>
          <w:b/>
          <w:lang w:val="en-US"/>
        </w:rPr>
        <w:t xml:space="preserve"> </w:t>
      </w:r>
      <w:r w:rsidR="000975BC">
        <w:rPr>
          <w:b/>
          <w:lang w:val="en-US"/>
        </w:rPr>
        <w:t>Roaming Status Synchronization</w:t>
      </w:r>
      <w:r w:rsidR="00453ACD">
        <w:rPr>
          <w:b/>
          <w:lang w:val="en-US"/>
        </w:rPr>
        <w:t xml:space="preserve"> in 3GPP</w:t>
      </w:r>
      <w:r w:rsidR="00A21DC3">
        <w:rPr>
          <w:b/>
          <w:lang w:val="en-US"/>
        </w:rPr>
        <w:t xml:space="preserve"> TS 23.632</w:t>
      </w:r>
    </w:p>
    <w:p w14:paraId="19272F2C" w14:textId="0557D41E" w:rsidR="00890CA9" w:rsidRPr="00773A2A" w:rsidRDefault="00890CA9" w:rsidP="00453ACD">
      <w:bookmarkStart w:id="0" w:name="_Toc19708953"/>
      <w:bookmarkStart w:id="1" w:name="_Toc27745028"/>
      <w:bookmarkStart w:id="2" w:name="_Toc29803181"/>
      <w:bookmarkStart w:id="3" w:name="_Toc35969932"/>
      <w:bookmarkStart w:id="4" w:name="_Toc36050726"/>
      <w:bookmarkStart w:id="5" w:name="_Toc44847439"/>
      <w:bookmarkStart w:id="6" w:name="_Toc51845092"/>
      <w:bookmarkStart w:id="7" w:name="_Toc51845423"/>
      <w:bookmarkStart w:id="8" w:name="_Toc51846943"/>
      <w:bookmarkStart w:id="9" w:name="_Toc57022574"/>
      <w:bookmarkStart w:id="10" w:name="_Toc82556736"/>
      <w:r>
        <w:t xml:space="preserve">UDICOM TS 23.632 specifies the procedure for </w:t>
      </w:r>
      <w:r w:rsidR="00460766">
        <w:t>Roaming Status</w:t>
      </w:r>
      <w:r>
        <w:t xml:space="preserve"> </w:t>
      </w:r>
      <w:r w:rsidR="00A17673">
        <w:t>Synchronization</w:t>
      </w:r>
      <w:r>
        <w:t xml:space="preserve"> as follows … </w:t>
      </w:r>
    </w:p>
    <w:p w14:paraId="206C672C" w14:textId="1213EC68" w:rsidR="005C0B4C" w:rsidRPr="005C0B4C" w:rsidRDefault="00453ACD" w:rsidP="6419C145">
      <w:pPr>
        <w:ind w:left="284"/>
        <w:rPr>
          <w:i/>
          <w:iCs/>
        </w:rPr>
      </w:pPr>
      <w:r w:rsidRPr="6419C145">
        <w:rPr>
          <w:i/>
          <w:iCs/>
        </w:rPr>
        <w:t>The status of specific monitoring events that are detected locally at the HSS and UDM (e.g., IMEI/PEI change, roaming status change) is kept synchronized between UDM and HSS as defined in clause 5.6.3.</w:t>
      </w:r>
      <w:r w:rsidR="005C0B4C" w:rsidRPr="6419C145">
        <w:rPr>
          <w:i/>
          <w:iCs/>
        </w:rPr>
        <w:t xml:space="preserve"> This is, when the HSS detects e.g., that the IMEI(SV) for a UE changes (e.g. during an Update Location in EPS), the HSS informs the UDM about the IMEI(SV) change which stores the new IMEI(SV)/PEI accordingly.</w:t>
      </w:r>
    </w:p>
    <w:p w14:paraId="1A9F39ED" w14:textId="771CE258" w:rsidR="0028321A" w:rsidRPr="00453ACD" w:rsidRDefault="005C0B4C" w:rsidP="6419C145">
      <w:pPr>
        <w:ind w:left="284"/>
        <w:rPr>
          <w:i/>
          <w:iCs/>
        </w:rPr>
      </w:pPr>
      <w:r w:rsidRPr="6419C145">
        <w:rPr>
          <w:i/>
          <w:iCs/>
        </w:rPr>
        <w:t>NOTE:</w:t>
      </w:r>
      <w:r>
        <w:tab/>
      </w:r>
      <w:r w:rsidRPr="6419C145">
        <w:rPr>
          <w:i/>
          <w:iCs/>
        </w:rPr>
        <w:t>The synchronization of the status of these monitoring events can be disabled in HSS and UDM based on local policies, e.g., if common exposure is not supported or last known IMEI is not required in HSS/UDM</w:t>
      </w:r>
    </w:p>
    <w:p w14:paraId="46E2E568" w14:textId="27F3DBD4" w:rsidR="006E6B50" w:rsidRDefault="00453ACD" w:rsidP="00453ACD">
      <w:pPr>
        <w:rPr>
          <w:lang w:eastAsia="zh-CN"/>
        </w:rPr>
      </w:pPr>
      <w:r>
        <w:rPr>
          <w:lang w:eastAsia="zh-CN"/>
        </w:rPr>
        <w:t xml:space="preserve">In view of the above text, </w:t>
      </w:r>
      <w:r w:rsidR="00890CA9">
        <w:rPr>
          <w:lang w:eastAsia="zh-CN"/>
        </w:rPr>
        <w:t xml:space="preserve">stage 2 requirements </w:t>
      </w:r>
      <w:r>
        <w:rPr>
          <w:lang w:eastAsia="zh-CN"/>
        </w:rPr>
        <w:t>expect that UDM and HSS maintain</w:t>
      </w:r>
      <w:r w:rsidR="0022052E">
        <w:rPr>
          <w:lang w:eastAsia="zh-CN"/>
        </w:rPr>
        <w:t xml:space="preserve">s </w:t>
      </w:r>
      <w:r w:rsidR="00EE418C">
        <w:rPr>
          <w:lang w:eastAsia="zh-CN"/>
        </w:rPr>
        <w:t>Roaming Status</w:t>
      </w:r>
      <w:r>
        <w:rPr>
          <w:lang w:eastAsia="zh-CN"/>
        </w:rPr>
        <w:t xml:space="preserve"> </w:t>
      </w:r>
      <w:r w:rsidR="0022052E">
        <w:rPr>
          <w:lang w:eastAsia="zh-CN"/>
        </w:rPr>
        <w:t>changes sync</w:t>
      </w:r>
      <w:r w:rsidR="00FC2049">
        <w:rPr>
          <w:lang w:eastAsia="zh-CN"/>
        </w:rPr>
        <w:t>hronized, i.e. the last</w:t>
      </w:r>
      <w:r>
        <w:rPr>
          <w:lang w:eastAsia="zh-CN"/>
        </w:rPr>
        <w:t xml:space="preserve"> </w:t>
      </w:r>
      <w:r w:rsidR="00AC6134">
        <w:rPr>
          <w:lang w:eastAsia="zh-CN"/>
        </w:rPr>
        <w:t xml:space="preserve">common </w:t>
      </w:r>
      <w:r>
        <w:rPr>
          <w:lang w:eastAsia="zh-CN"/>
        </w:rPr>
        <w:t>EPS/5GS</w:t>
      </w:r>
      <w:r w:rsidR="0022052E">
        <w:rPr>
          <w:lang w:eastAsia="zh-CN"/>
        </w:rPr>
        <w:t xml:space="preserve"> </w:t>
      </w:r>
      <w:r w:rsidR="005334B5">
        <w:rPr>
          <w:lang w:eastAsia="zh-CN"/>
        </w:rPr>
        <w:t>Roaming Status</w:t>
      </w:r>
      <w:r w:rsidR="00FC2049">
        <w:rPr>
          <w:lang w:eastAsia="zh-CN"/>
        </w:rPr>
        <w:t xml:space="preserve"> is </w:t>
      </w:r>
      <w:r w:rsidR="00BB5150">
        <w:rPr>
          <w:lang w:eastAsia="zh-CN"/>
        </w:rPr>
        <w:t>available</w:t>
      </w:r>
      <w:r w:rsidR="00FC2049">
        <w:rPr>
          <w:lang w:eastAsia="zh-CN"/>
        </w:rPr>
        <w:t xml:space="preserve"> in HSS and UDM</w:t>
      </w:r>
      <w:r>
        <w:rPr>
          <w:lang w:eastAsia="zh-CN"/>
        </w:rPr>
        <w:t>.</w:t>
      </w:r>
    </w:p>
    <w:p w14:paraId="0970DC58" w14:textId="3C13099A" w:rsidR="005A6887" w:rsidRDefault="00890CA9" w:rsidP="00453ACD">
      <w:pPr>
        <w:rPr>
          <w:lang w:eastAsia="zh-CN"/>
        </w:rPr>
      </w:pPr>
      <w:r w:rsidRPr="6419C145">
        <w:rPr>
          <w:lang w:eastAsia="zh-CN"/>
        </w:rPr>
        <w:t>T</w:t>
      </w:r>
      <w:r w:rsidR="00453ACD" w:rsidRPr="6419C145">
        <w:rPr>
          <w:lang w:eastAsia="zh-CN"/>
        </w:rPr>
        <w:t>his allows both HSS and UDM to</w:t>
      </w:r>
      <w:r w:rsidR="008C6181" w:rsidRPr="6419C145">
        <w:rPr>
          <w:lang w:eastAsia="zh-CN"/>
        </w:rPr>
        <w:t xml:space="preserve"> </w:t>
      </w:r>
      <w:r w:rsidR="002B7CFB">
        <w:rPr>
          <w:lang w:eastAsia="zh-CN"/>
        </w:rPr>
        <w:t>provide</w:t>
      </w:r>
      <w:r w:rsidR="008C6181" w:rsidRPr="6419C145">
        <w:rPr>
          <w:lang w:eastAsia="zh-CN"/>
        </w:rPr>
        <w:t xml:space="preserve"> the last </w:t>
      </w:r>
      <w:r w:rsidR="005334B5">
        <w:rPr>
          <w:lang w:eastAsia="zh-CN"/>
        </w:rPr>
        <w:t>Roaming Status</w:t>
      </w:r>
      <w:r w:rsidR="008C6181" w:rsidRPr="6419C145">
        <w:rPr>
          <w:lang w:eastAsia="zh-CN"/>
        </w:rPr>
        <w:t xml:space="preserve"> </w:t>
      </w:r>
      <w:r w:rsidR="002B7CFB">
        <w:rPr>
          <w:lang w:eastAsia="zh-CN"/>
        </w:rPr>
        <w:t xml:space="preserve">and notify change of roaming status </w:t>
      </w:r>
      <w:r w:rsidR="006E6B50" w:rsidRPr="6419C145">
        <w:rPr>
          <w:lang w:eastAsia="zh-CN"/>
        </w:rPr>
        <w:t xml:space="preserve">regardless of the access where the UE is located, </w:t>
      </w:r>
      <w:r w:rsidR="008C6181" w:rsidRPr="6419C145">
        <w:rPr>
          <w:lang w:eastAsia="zh-CN"/>
        </w:rPr>
        <w:t xml:space="preserve">when requested </w:t>
      </w:r>
      <w:r w:rsidR="000717DC">
        <w:rPr>
          <w:lang w:eastAsia="zh-CN"/>
        </w:rPr>
        <w:t xml:space="preserve">by </w:t>
      </w:r>
      <w:r w:rsidR="008C6181" w:rsidRPr="6419C145">
        <w:rPr>
          <w:lang w:eastAsia="zh-CN"/>
        </w:rPr>
        <w:t>NEF in common exposur</w:t>
      </w:r>
      <w:r w:rsidR="004732A9" w:rsidRPr="6419C145">
        <w:rPr>
          <w:lang w:eastAsia="zh-CN"/>
        </w:rPr>
        <w:t xml:space="preserve">e </w:t>
      </w:r>
      <w:r w:rsidR="00332294" w:rsidRPr="6419C145">
        <w:rPr>
          <w:lang w:eastAsia="zh-CN"/>
        </w:rPr>
        <w:t>monitoring events</w:t>
      </w:r>
      <w:r w:rsidR="00BB5150" w:rsidRPr="6419C145">
        <w:rPr>
          <w:lang w:eastAsia="zh-CN"/>
        </w:rPr>
        <w:t xml:space="preserve">, avoiding the need to </w:t>
      </w:r>
      <w:r w:rsidR="00236711" w:rsidRPr="6419C145">
        <w:rPr>
          <w:lang w:eastAsia="zh-CN"/>
        </w:rPr>
        <w:t>specify</w:t>
      </w:r>
      <w:r w:rsidR="00BB5150" w:rsidRPr="6419C145">
        <w:rPr>
          <w:lang w:eastAsia="zh-CN"/>
        </w:rPr>
        <w:t xml:space="preserve"> explicit </w:t>
      </w:r>
      <w:r w:rsidR="00236711" w:rsidRPr="6419C145">
        <w:rPr>
          <w:lang w:eastAsia="zh-CN"/>
        </w:rPr>
        <w:t>subscription/notification procedures</w:t>
      </w:r>
      <w:r w:rsidR="000717DC">
        <w:rPr>
          <w:lang w:eastAsia="zh-CN"/>
        </w:rPr>
        <w:t xml:space="preserve"> in UDICOM.</w:t>
      </w:r>
    </w:p>
    <w:bookmarkEnd w:id="0"/>
    <w:bookmarkEnd w:id="1"/>
    <w:bookmarkEnd w:id="2"/>
    <w:bookmarkEnd w:id="3"/>
    <w:bookmarkEnd w:id="4"/>
    <w:bookmarkEnd w:id="5"/>
    <w:bookmarkEnd w:id="6"/>
    <w:bookmarkEnd w:id="7"/>
    <w:bookmarkEnd w:id="8"/>
    <w:bookmarkEnd w:id="9"/>
    <w:bookmarkEnd w:id="10"/>
    <w:p w14:paraId="418A15DA" w14:textId="1A51E90F" w:rsidR="00A21DC3" w:rsidRPr="00EF2906" w:rsidRDefault="00A21DC3" w:rsidP="00A21DC3">
      <w:pPr>
        <w:pStyle w:val="CRCoverPage"/>
        <w:rPr>
          <w:lang w:val="en-US"/>
        </w:rPr>
      </w:pPr>
      <w:r>
        <w:rPr>
          <w:b/>
          <w:lang w:val="en-US"/>
        </w:rPr>
        <w:t>2.2 Stage 3 aspects in 3GPP TS 29.503</w:t>
      </w:r>
      <w:r w:rsidR="002318AB">
        <w:rPr>
          <w:b/>
          <w:lang w:val="en-US"/>
        </w:rPr>
        <w:t xml:space="preserve">, </w:t>
      </w:r>
      <w:r w:rsidR="003D53CF">
        <w:rPr>
          <w:b/>
          <w:lang w:val="en-US"/>
        </w:rPr>
        <w:t>29.505</w:t>
      </w:r>
      <w:r w:rsidR="002318AB">
        <w:rPr>
          <w:b/>
          <w:lang w:val="en-US"/>
        </w:rPr>
        <w:t xml:space="preserve"> and 29.563</w:t>
      </w:r>
    </w:p>
    <w:p w14:paraId="6252DE2E" w14:textId="40DB3AC3" w:rsidR="00491A9F" w:rsidRDefault="00453ACD" w:rsidP="00982351">
      <w:pPr>
        <w:spacing w:before="120" w:after="0"/>
        <w:rPr>
          <w:lang w:val="en-US"/>
        </w:rPr>
      </w:pPr>
      <w:r>
        <w:rPr>
          <w:lang w:val="en-US"/>
        </w:rPr>
        <w:t xml:space="preserve">CT4 has defined </w:t>
      </w:r>
      <w:r w:rsidR="00A70226">
        <w:rPr>
          <w:lang w:val="en-US"/>
        </w:rPr>
        <w:t xml:space="preserve">Nudm_UECM </w:t>
      </w:r>
      <w:r w:rsidR="00AE5613">
        <w:rPr>
          <w:lang w:val="en-US"/>
        </w:rPr>
        <w:t>“</w:t>
      </w:r>
      <w:r w:rsidR="00DA3E3E">
        <w:rPr>
          <w:lang w:val="en-US"/>
        </w:rPr>
        <w:t>Roaming Information</w:t>
      </w:r>
      <w:r w:rsidR="00AE5613">
        <w:rPr>
          <w:lang w:val="en-US"/>
        </w:rPr>
        <w:t xml:space="preserve"> Update” operation </w:t>
      </w:r>
      <w:r w:rsidR="009E46A4" w:rsidRPr="009E46A4">
        <w:rPr>
          <w:lang w:val="en-US"/>
        </w:rPr>
        <w:t xml:space="preserve">in </w:t>
      </w:r>
      <w:r w:rsidR="004E2CE9">
        <w:rPr>
          <w:lang w:val="en-US"/>
        </w:rPr>
        <w:t xml:space="preserve">TS 29.503, </w:t>
      </w:r>
      <w:r w:rsidR="009E46A4" w:rsidRPr="009E46A4">
        <w:rPr>
          <w:lang w:val="en-US"/>
        </w:rPr>
        <w:t>clause 5.3.2.1</w:t>
      </w:r>
      <w:r w:rsidR="00A36250">
        <w:rPr>
          <w:lang w:val="en-US"/>
        </w:rPr>
        <w:t>1</w:t>
      </w:r>
      <w:r w:rsidR="009E46A4" w:rsidRPr="009E46A4">
        <w:rPr>
          <w:lang w:val="en-US"/>
        </w:rPr>
        <w:t>.2</w:t>
      </w:r>
      <w:r w:rsidR="009E46A4">
        <w:rPr>
          <w:i/>
          <w:iCs/>
          <w:lang w:val="en-US"/>
        </w:rPr>
        <w:t xml:space="preserve"> </w:t>
      </w:r>
      <w:r w:rsidR="00F349FA" w:rsidRPr="00F349FA">
        <w:rPr>
          <w:lang w:val="en-US"/>
        </w:rPr>
        <w:t xml:space="preserve">where </w:t>
      </w:r>
      <w:r w:rsidR="00491A9F">
        <w:rPr>
          <w:lang w:val="en-US"/>
        </w:rPr>
        <w:t>…</w:t>
      </w:r>
    </w:p>
    <w:p w14:paraId="13EE2499" w14:textId="128D3F80" w:rsidR="00FF15B3" w:rsidRPr="00FF15B3" w:rsidRDefault="00491A9F" w:rsidP="00D94DD8">
      <w:pPr>
        <w:spacing w:before="120" w:after="0"/>
        <w:ind w:left="284"/>
        <w:rPr>
          <w:i/>
          <w:iCs/>
          <w:lang w:val="en-US"/>
        </w:rPr>
      </w:pPr>
      <w:r>
        <w:rPr>
          <w:lang w:val="en-US"/>
        </w:rPr>
        <w:t>“…</w:t>
      </w:r>
      <w:r w:rsidRPr="00F349FA">
        <w:rPr>
          <w:lang w:val="en-US"/>
        </w:rPr>
        <w:t xml:space="preserve"> </w:t>
      </w:r>
      <w:r w:rsidR="00F349FA" w:rsidRPr="00FF15B3">
        <w:rPr>
          <w:i/>
          <w:iCs/>
          <w:lang w:val="en-US"/>
        </w:rPr>
        <w:t xml:space="preserve">the HSS sends a request to the UDM to update the </w:t>
      </w:r>
      <w:r w:rsidR="005C5A05">
        <w:rPr>
          <w:i/>
          <w:iCs/>
          <w:lang w:val="en-US"/>
        </w:rPr>
        <w:t>Roaming Information Update</w:t>
      </w:r>
      <w:r w:rsidR="00F349FA" w:rsidRPr="00FF15B3">
        <w:rPr>
          <w:i/>
          <w:iCs/>
          <w:lang w:val="en-US"/>
        </w:rPr>
        <w:t xml:space="preserve"> attribute in the 3GPP Access Registration context</w:t>
      </w:r>
      <w:r w:rsidR="00F90B06" w:rsidRPr="00FF15B3">
        <w:rPr>
          <w:i/>
          <w:iCs/>
          <w:lang w:val="en-US"/>
        </w:rPr>
        <w:t>.</w:t>
      </w:r>
      <w:r w:rsidR="00AE5613" w:rsidRPr="00FF15B3">
        <w:rPr>
          <w:i/>
          <w:iCs/>
          <w:lang w:val="en-US"/>
        </w:rPr>
        <w:t xml:space="preserve"> </w:t>
      </w:r>
      <w:r w:rsidR="00FF15B3" w:rsidRPr="00FF15B3">
        <w:rPr>
          <w:i/>
          <w:iCs/>
          <w:lang w:val="en-US"/>
        </w:rPr>
        <w:t xml:space="preserve">The HSS sends a POST request (custom method: </w:t>
      </w:r>
      <w:r w:rsidR="001B0769">
        <w:rPr>
          <w:i/>
          <w:iCs/>
          <w:lang w:val="en-US"/>
        </w:rPr>
        <w:t>roaming</w:t>
      </w:r>
      <w:r w:rsidR="006F110E">
        <w:rPr>
          <w:i/>
          <w:iCs/>
          <w:lang w:val="en-US"/>
        </w:rPr>
        <w:t>-info</w:t>
      </w:r>
      <w:r w:rsidR="00FF15B3" w:rsidRPr="00FF15B3">
        <w:rPr>
          <w:i/>
          <w:iCs/>
          <w:lang w:val="en-US"/>
        </w:rPr>
        <w:t>-update) to the resource representing the UE's</w:t>
      </w:r>
      <w:r w:rsidR="00022C7A">
        <w:rPr>
          <w:i/>
          <w:iCs/>
          <w:lang w:val="en-US"/>
        </w:rPr>
        <w:t xml:space="preserve"> </w:t>
      </w:r>
      <w:r w:rsidR="00FF15B3" w:rsidRPr="00FF15B3">
        <w:rPr>
          <w:i/>
          <w:iCs/>
          <w:lang w:val="en-US"/>
        </w:rPr>
        <w:t xml:space="preserve">registration for 3GPP access. </w:t>
      </w:r>
      <w:r w:rsidR="00F8071A" w:rsidRPr="00F8071A">
        <w:rPr>
          <w:i/>
          <w:iCs/>
          <w:lang w:val="en-US"/>
        </w:rPr>
        <w:t>On success, the UDM updates the RoamingInfoUpdate resource by replacing it with the received resource information, and responds with "204 No Content".</w:t>
      </w:r>
      <w:r w:rsidR="00F8071A">
        <w:rPr>
          <w:i/>
          <w:iCs/>
          <w:lang w:val="en-US"/>
        </w:rPr>
        <w:t xml:space="preserve"> </w:t>
      </w:r>
      <w:r w:rsidR="00014324" w:rsidRPr="00014324">
        <w:rPr>
          <w:i/>
          <w:iCs/>
          <w:lang w:val="en-US"/>
        </w:rPr>
        <w:t>If the resource does not exist (there is no previous Roaming Information Update stored in UDM for the user, UDM stores the received Roaming Information Update and responds with HTTP Status Code "201 created" with the created Roaming Information Update</w:t>
      </w:r>
      <w:r w:rsidR="00700075">
        <w:rPr>
          <w:i/>
          <w:iCs/>
          <w:lang w:val="en-US"/>
        </w:rPr>
        <w:t>.</w:t>
      </w:r>
      <w:r w:rsidR="00700075" w:rsidRPr="00700075">
        <w:t xml:space="preserve"> </w:t>
      </w:r>
      <w:r w:rsidR="00700075" w:rsidRPr="00700075">
        <w:rPr>
          <w:i/>
          <w:iCs/>
          <w:lang w:val="en-US"/>
        </w:rPr>
        <w:t>If the operation cannot be authorized due to e.g EPC core network restriction, the HSS is not allowed to access, HTTP status code "403 Forbidden" should be returned</w:t>
      </w:r>
      <w:r w:rsidR="00F8071A">
        <w:rPr>
          <w:i/>
          <w:iCs/>
          <w:lang w:val="en-US"/>
        </w:rPr>
        <w:t xml:space="preserve"> </w:t>
      </w:r>
      <w:r>
        <w:rPr>
          <w:lang w:val="en-US"/>
        </w:rPr>
        <w:t>”</w:t>
      </w:r>
    </w:p>
    <w:p w14:paraId="34F03FA8" w14:textId="02FFFBF6" w:rsidR="006C7CCA" w:rsidRDefault="004F03E6" w:rsidP="00F5687D">
      <w:pPr>
        <w:spacing w:before="120" w:after="0"/>
        <w:rPr>
          <w:lang w:val="en-US"/>
        </w:rPr>
      </w:pPr>
      <w:r>
        <w:rPr>
          <w:lang w:val="en-US"/>
        </w:rPr>
        <w:t>Stage 3 specifications</w:t>
      </w:r>
      <w:r w:rsidRPr="6419C145">
        <w:rPr>
          <w:lang w:val="en-US"/>
        </w:rPr>
        <w:t xml:space="preserve"> </w:t>
      </w:r>
      <w:r w:rsidR="00EF4B72" w:rsidRPr="6419C145">
        <w:rPr>
          <w:lang w:val="en-US"/>
        </w:rPr>
        <w:t xml:space="preserve">expects HSS will send </w:t>
      </w:r>
      <w:r w:rsidR="00700075">
        <w:rPr>
          <w:lang w:val="en-US"/>
        </w:rPr>
        <w:t>Roaming</w:t>
      </w:r>
      <w:r w:rsidR="00EF4B72" w:rsidRPr="6419C145">
        <w:rPr>
          <w:lang w:val="en-US"/>
        </w:rPr>
        <w:t xml:space="preserve"> </w:t>
      </w:r>
      <w:r w:rsidR="00700075">
        <w:rPr>
          <w:lang w:val="en-US"/>
        </w:rPr>
        <w:t xml:space="preserve">Information Update </w:t>
      </w:r>
      <w:r w:rsidR="00EF4B72" w:rsidRPr="6419C145">
        <w:rPr>
          <w:lang w:val="en-US"/>
        </w:rPr>
        <w:t xml:space="preserve">operation whenever it detects a </w:t>
      </w:r>
      <w:r w:rsidR="00700075">
        <w:rPr>
          <w:lang w:val="en-US"/>
        </w:rPr>
        <w:t>Roaming Information</w:t>
      </w:r>
      <w:r w:rsidR="00EF4B72" w:rsidRPr="6419C145">
        <w:rPr>
          <w:lang w:val="en-US"/>
        </w:rPr>
        <w:t xml:space="preserve"> change</w:t>
      </w:r>
      <w:r w:rsidR="00700075">
        <w:rPr>
          <w:lang w:val="en-US"/>
        </w:rPr>
        <w:t xml:space="preserve"> in the EPC access</w:t>
      </w:r>
      <w:r w:rsidR="00EF4B72" w:rsidRPr="6419C145">
        <w:rPr>
          <w:lang w:val="en-US"/>
        </w:rPr>
        <w:t xml:space="preserve">, i.e. HSS receives an </w:t>
      </w:r>
      <w:r w:rsidR="009F2C1F">
        <w:rPr>
          <w:lang w:val="en-US"/>
        </w:rPr>
        <w:t xml:space="preserve">Update Location </w:t>
      </w:r>
      <w:r w:rsidR="00EF4B72" w:rsidRPr="6419C145">
        <w:rPr>
          <w:lang w:val="en-US"/>
        </w:rPr>
        <w:t>from MME (S</w:t>
      </w:r>
      <w:r w:rsidR="00DD770C" w:rsidRPr="6419C145">
        <w:rPr>
          <w:lang w:val="en-US"/>
        </w:rPr>
        <w:t>6a-ULR)</w:t>
      </w:r>
      <w:r w:rsidR="00887EDF" w:rsidRPr="6419C145">
        <w:rPr>
          <w:lang w:val="en-US"/>
        </w:rPr>
        <w:t xml:space="preserve"> and it is different to the </w:t>
      </w:r>
      <w:r w:rsidR="00783129" w:rsidRPr="6419C145">
        <w:rPr>
          <w:lang w:val="en-US"/>
        </w:rPr>
        <w:t xml:space="preserve">last </w:t>
      </w:r>
      <w:r w:rsidR="009F2C1F">
        <w:rPr>
          <w:lang w:val="en-US"/>
        </w:rPr>
        <w:t>common stored Roaming information</w:t>
      </w:r>
      <w:r w:rsidR="00783129" w:rsidRPr="6419C145">
        <w:rPr>
          <w:lang w:val="en-US"/>
        </w:rPr>
        <w:t xml:space="preserve"> stored.</w:t>
      </w:r>
      <w:r w:rsidR="00DD770C" w:rsidRPr="6419C145">
        <w:rPr>
          <w:lang w:val="en-US"/>
        </w:rPr>
        <w:t xml:space="preserve"> </w:t>
      </w:r>
      <w:r w:rsidR="00BB5488" w:rsidRPr="6419C145">
        <w:rPr>
          <w:lang w:val="en-US"/>
        </w:rPr>
        <w:t>Then UDM stores</w:t>
      </w:r>
      <w:r w:rsidR="00F67F45">
        <w:rPr>
          <w:lang w:val="en-US"/>
        </w:rPr>
        <w:t>/creates</w:t>
      </w:r>
      <w:r w:rsidR="00BB5488" w:rsidRPr="6419C145">
        <w:rPr>
          <w:lang w:val="en-US"/>
        </w:rPr>
        <w:t xml:space="preserve"> the receive</w:t>
      </w:r>
      <w:r w:rsidR="00930205" w:rsidRPr="6419C145">
        <w:rPr>
          <w:lang w:val="en-US"/>
        </w:rPr>
        <w:t>d</w:t>
      </w:r>
      <w:r w:rsidR="00BB5488" w:rsidRPr="6419C145">
        <w:rPr>
          <w:lang w:val="en-US"/>
        </w:rPr>
        <w:t xml:space="preserve"> </w:t>
      </w:r>
      <w:r w:rsidR="009F2C1F">
        <w:rPr>
          <w:lang w:val="en-US"/>
        </w:rPr>
        <w:t>Roaming Information</w:t>
      </w:r>
      <w:r w:rsidR="00BB5488" w:rsidRPr="6419C145">
        <w:rPr>
          <w:lang w:val="en-US"/>
        </w:rPr>
        <w:t xml:space="preserve"> in UDR </w:t>
      </w:r>
      <w:r w:rsidR="00F67F45">
        <w:rPr>
          <w:lang w:val="en-US"/>
        </w:rPr>
        <w:t>using a</w:t>
      </w:r>
      <w:r w:rsidR="00301963">
        <w:rPr>
          <w:lang w:val="en-US"/>
        </w:rPr>
        <w:t xml:space="preserve"> specific resource: </w:t>
      </w:r>
      <w:r w:rsidR="00301963" w:rsidRPr="009C5B90">
        <w:rPr>
          <w:rFonts w:hint="eastAsia"/>
          <w:lang w:val="en-US" w:eastAsia="zh-CN"/>
        </w:rPr>
        <w:t>/</w:t>
      </w:r>
      <w:r w:rsidR="00301963" w:rsidRPr="009C5B90">
        <w:rPr>
          <w:lang w:val="en-US"/>
        </w:rPr>
        <w:t>subscription-data/{ueId}/context-data/roaming-information</w:t>
      </w:r>
      <w:r w:rsidR="00281300">
        <w:rPr>
          <w:lang w:val="en-US"/>
        </w:rPr>
        <w:t xml:space="preserve"> as received </w:t>
      </w:r>
      <w:r w:rsidR="00F5687D">
        <w:rPr>
          <w:lang w:val="en-US"/>
        </w:rPr>
        <w:t>from HSS</w:t>
      </w:r>
      <w:r w:rsidR="006C7CCA">
        <w:rPr>
          <w:lang w:val="en-US"/>
        </w:rPr>
        <w:t xml:space="preserve"> (i.e. UDR just stores last EPC Roaming Information).</w:t>
      </w:r>
    </w:p>
    <w:p w14:paraId="31BEBC0E" w14:textId="61798CA6" w:rsidR="008968F2" w:rsidRPr="00AC64AE" w:rsidRDefault="00F5687D" w:rsidP="00AC64AE">
      <w:pPr>
        <w:spacing w:before="120" w:after="0"/>
        <w:rPr>
          <w:lang w:val="en-US"/>
        </w:rPr>
      </w:pPr>
      <w:r w:rsidRPr="00A21DC3">
        <w:rPr>
          <w:lang w:val="en-US"/>
        </w:rPr>
        <w:t xml:space="preserve">The definition of </w:t>
      </w:r>
      <w:r w:rsidR="00281300" w:rsidRPr="00A21DC3">
        <w:rPr>
          <w:lang w:val="en-US"/>
        </w:rPr>
        <w:t>roamingInfoUpdate</w:t>
      </w:r>
      <w:r w:rsidRPr="00A21DC3">
        <w:rPr>
          <w:lang w:val="en-US"/>
        </w:rPr>
        <w:t xml:space="preserve"> in UDR</w:t>
      </w:r>
      <w:r w:rsidR="00281300" w:rsidRPr="00A21DC3">
        <w:rPr>
          <w:lang w:val="en-US"/>
        </w:rPr>
        <w:t xml:space="preserve"> contains </w:t>
      </w:r>
      <w:r w:rsidR="00FE6BEC" w:rsidRPr="00AC64AE">
        <w:rPr>
          <w:lang w:val="en-US"/>
        </w:rPr>
        <w:t xml:space="preserve">the serving </w:t>
      </w:r>
      <w:r w:rsidR="00281300" w:rsidRPr="00AC64AE">
        <w:rPr>
          <w:lang w:val="en-US"/>
        </w:rPr>
        <w:t>PLMN</w:t>
      </w:r>
      <w:r w:rsidR="00FE6BEC" w:rsidRPr="00AC64AE">
        <w:rPr>
          <w:lang w:val="en-US"/>
        </w:rPr>
        <w:t xml:space="preserve"> ID</w:t>
      </w:r>
      <w:r w:rsidR="00281300" w:rsidRPr="00AC64AE">
        <w:rPr>
          <w:lang w:val="en-US"/>
        </w:rPr>
        <w:t xml:space="preserve"> and roaming status</w:t>
      </w:r>
      <w:r w:rsidR="00FE6BEC" w:rsidRPr="00AC64AE">
        <w:rPr>
          <w:lang w:val="en-US"/>
        </w:rPr>
        <w:t xml:space="preserve"> (Roaming/Not Roaming) as detected in EPC</w:t>
      </w:r>
      <w:r w:rsidR="00281300" w:rsidRPr="00AC64AE">
        <w:rPr>
          <w:lang w:val="en-US"/>
        </w:rPr>
        <w:t>.</w:t>
      </w:r>
      <w:r w:rsidRPr="00AC64AE">
        <w:rPr>
          <w:lang w:val="en-US"/>
        </w:rPr>
        <w:t xml:space="preserve"> However</w:t>
      </w:r>
      <w:r w:rsidR="00EE474F" w:rsidRPr="00AC64AE">
        <w:rPr>
          <w:lang w:val="en-US"/>
        </w:rPr>
        <w:t xml:space="preserve">, this is not </w:t>
      </w:r>
      <w:r w:rsidR="008A0D6C" w:rsidRPr="00AC64AE">
        <w:rPr>
          <w:lang w:val="en-US"/>
        </w:rPr>
        <w:t>enough</w:t>
      </w:r>
      <w:r w:rsidR="00EE474F" w:rsidRPr="00AC64AE">
        <w:rPr>
          <w:lang w:val="en-US"/>
        </w:rPr>
        <w:t xml:space="preserve"> to </w:t>
      </w:r>
      <w:r w:rsidR="005C7466" w:rsidRPr="00AC64AE">
        <w:rPr>
          <w:lang w:val="en-US"/>
        </w:rPr>
        <w:t xml:space="preserve">provide and </w:t>
      </w:r>
      <w:r w:rsidR="00EE474F" w:rsidRPr="00AC64AE">
        <w:rPr>
          <w:lang w:val="en-US"/>
        </w:rPr>
        <w:t xml:space="preserve">determine roaming </w:t>
      </w:r>
      <w:r w:rsidR="005C7466" w:rsidRPr="00AC64AE">
        <w:rPr>
          <w:lang w:val="en-US"/>
        </w:rPr>
        <w:t xml:space="preserve">status </w:t>
      </w:r>
      <w:r w:rsidR="00EE474F" w:rsidRPr="00AC64AE">
        <w:rPr>
          <w:lang w:val="en-US"/>
        </w:rPr>
        <w:t>changes</w:t>
      </w:r>
      <w:r w:rsidR="008A0D6C" w:rsidRPr="00AC64AE">
        <w:rPr>
          <w:lang w:val="en-US"/>
        </w:rPr>
        <w:t>.</w:t>
      </w:r>
      <w:r w:rsidR="00EE474F" w:rsidRPr="00AC64AE">
        <w:rPr>
          <w:lang w:val="en-US"/>
        </w:rPr>
        <w:t xml:space="preserve"> </w:t>
      </w:r>
      <w:r w:rsidR="001E492B" w:rsidRPr="00AC64AE">
        <w:rPr>
          <w:lang w:val="en-US"/>
        </w:rPr>
        <w:t xml:space="preserve">UDM needs to know which is the last </w:t>
      </w:r>
      <w:r w:rsidR="00A54519" w:rsidRPr="00AC64AE">
        <w:rPr>
          <w:lang w:val="en-US"/>
        </w:rPr>
        <w:t>Roaming status, therefore this resource should contain the last Roaming Status common to EPC/5GC, as specified by 23.63</w:t>
      </w:r>
      <w:r w:rsidR="00714D58" w:rsidRPr="00AC64AE">
        <w:rPr>
          <w:lang w:val="en-US"/>
        </w:rPr>
        <w:t>2 and not only copy of EPC roaming status</w:t>
      </w:r>
      <w:r w:rsidR="008968F2" w:rsidRPr="00AC64AE">
        <w:rPr>
          <w:lang w:val="en-US"/>
        </w:rPr>
        <w:t>.</w:t>
      </w:r>
      <w:r w:rsidR="000664F7" w:rsidRPr="00AC64AE">
        <w:rPr>
          <w:lang w:val="en-US"/>
        </w:rPr>
        <w:t xml:space="preserve"> </w:t>
      </w:r>
    </w:p>
    <w:p w14:paraId="384D75F1" w14:textId="04C50CF8" w:rsidR="008A0D6C" w:rsidRPr="000771B6" w:rsidRDefault="000664F7" w:rsidP="005E55A1">
      <w:pPr>
        <w:pStyle w:val="ListParagraph"/>
        <w:spacing w:before="120" w:after="0"/>
        <w:rPr>
          <w:lang w:val="en-US"/>
        </w:rPr>
      </w:pPr>
      <w:r w:rsidRPr="00F20B8E">
        <w:rPr>
          <w:b/>
          <w:bCs/>
          <w:lang w:val="en-US"/>
        </w:rPr>
        <w:lastRenderedPageBreak/>
        <w:t xml:space="preserve">Proposal </w:t>
      </w:r>
      <w:r w:rsidR="00912CB9">
        <w:rPr>
          <w:b/>
          <w:bCs/>
          <w:lang w:val="en-US"/>
        </w:rPr>
        <w:t>1</w:t>
      </w:r>
      <w:r w:rsidR="00A22719">
        <w:rPr>
          <w:lang w:val="en-US"/>
        </w:rPr>
        <w:t>:</w:t>
      </w:r>
      <w:r w:rsidR="00B948AA">
        <w:rPr>
          <w:lang w:val="en-US"/>
        </w:rPr>
        <w:t xml:space="preserve"> Clarify in 29.505 that</w:t>
      </w:r>
      <w:r>
        <w:rPr>
          <w:lang w:val="en-US"/>
        </w:rPr>
        <w:t xml:space="preserve"> RoamingInfoUpdate </w:t>
      </w:r>
      <w:r w:rsidR="009E3380">
        <w:rPr>
          <w:lang w:val="en-US"/>
        </w:rPr>
        <w:t>shall</w:t>
      </w:r>
      <w:r>
        <w:rPr>
          <w:lang w:val="en-US"/>
        </w:rPr>
        <w:t xml:space="preserve"> store last 5GC/EPC common Roaming Information in the 3GPP access</w:t>
      </w:r>
      <w:r w:rsidR="000771B6">
        <w:rPr>
          <w:lang w:val="en-US"/>
        </w:rPr>
        <w:t xml:space="preserve"> which shall be updated </w:t>
      </w:r>
      <w:r w:rsidR="00DC05F6">
        <w:rPr>
          <w:lang w:val="en-US"/>
        </w:rPr>
        <w:t>by</w:t>
      </w:r>
      <w:r w:rsidR="009E3380" w:rsidRPr="000771B6">
        <w:rPr>
          <w:lang w:val="en-US"/>
        </w:rPr>
        <w:t xml:space="preserve"> UDM </w:t>
      </w:r>
      <w:r w:rsidR="00DC05F6">
        <w:rPr>
          <w:lang w:val="en-US"/>
        </w:rPr>
        <w:t>whenever it detects a roaming Stat</w:t>
      </w:r>
      <w:r w:rsidR="00A21DC3">
        <w:rPr>
          <w:lang w:val="en-US"/>
        </w:rPr>
        <w:t>u</w:t>
      </w:r>
      <w:r w:rsidR="00DC05F6">
        <w:rPr>
          <w:lang w:val="en-US"/>
        </w:rPr>
        <w:t>s change triggered by HSS RoamingInfoUpdate or Amf3gppRegistration</w:t>
      </w:r>
      <w:r w:rsidR="009E3380" w:rsidRPr="000771B6">
        <w:rPr>
          <w:lang w:val="en-US"/>
        </w:rPr>
        <w:t>.</w:t>
      </w:r>
    </w:p>
    <w:p w14:paraId="3F4036D7" w14:textId="77777777" w:rsidR="00780680" w:rsidRDefault="00780680" w:rsidP="009A0043">
      <w:pPr>
        <w:pStyle w:val="ListParagraph"/>
        <w:spacing w:before="120" w:after="0"/>
        <w:rPr>
          <w:lang w:val="en-US"/>
        </w:rPr>
      </w:pPr>
    </w:p>
    <w:p w14:paraId="3237C92C" w14:textId="168F3C92" w:rsidR="00ED7B7B" w:rsidRPr="00AC64AE" w:rsidRDefault="00A21DC3" w:rsidP="00AC64AE">
      <w:pPr>
        <w:spacing w:before="120" w:after="0"/>
        <w:rPr>
          <w:lang w:val="en-US"/>
        </w:rPr>
      </w:pPr>
      <w:r>
        <w:rPr>
          <w:lang w:val="en-US"/>
        </w:rPr>
        <w:t>Additionally, t</w:t>
      </w:r>
      <w:r w:rsidR="002A2F2C" w:rsidRPr="00A21DC3">
        <w:rPr>
          <w:lang w:val="en-US"/>
        </w:rPr>
        <w:t>he additional check regarding “CN restrictions” or other restriction is not applicable since th</w:t>
      </w:r>
      <w:r w:rsidR="009A0043" w:rsidRPr="00A21DC3">
        <w:rPr>
          <w:lang w:val="en-US"/>
        </w:rPr>
        <w:t>e update is informational and restrictions</w:t>
      </w:r>
      <w:r w:rsidR="002A2F2C" w:rsidRPr="00A21DC3">
        <w:rPr>
          <w:lang w:val="en-US"/>
        </w:rPr>
        <w:t xml:space="preserve"> </w:t>
      </w:r>
      <w:r w:rsidR="009A0043" w:rsidRPr="00AC64AE">
        <w:rPr>
          <w:lang w:val="en-US"/>
        </w:rPr>
        <w:t>are</w:t>
      </w:r>
      <w:r w:rsidR="002A2F2C" w:rsidRPr="00AC64AE">
        <w:rPr>
          <w:lang w:val="en-US"/>
        </w:rPr>
        <w:t xml:space="preserve"> already enforced </w:t>
      </w:r>
      <w:r w:rsidR="00CE5836" w:rsidRPr="00AC64AE">
        <w:rPr>
          <w:lang w:val="en-US"/>
        </w:rPr>
        <w:t>by HSS so UDM should trust HSS that the UE is now registered in EPC.</w:t>
      </w:r>
    </w:p>
    <w:p w14:paraId="17BD18C6" w14:textId="429A15D0" w:rsidR="004C1CBE" w:rsidRDefault="00506931" w:rsidP="00ED7B7B">
      <w:pPr>
        <w:pStyle w:val="ListParagraph"/>
        <w:spacing w:before="120" w:after="0"/>
        <w:rPr>
          <w:lang w:val="en-US"/>
        </w:rPr>
      </w:pPr>
      <w:r w:rsidRPr="00506931">
        <w:rPr>
          <w:b/>
          <w:bCs/>
          <w:lang w:val="en-US"/>
        </w:rPr>
        <w:t>Proposal</w:t>
      </w:r>
      <w:r>
        <w:rPr>
          <w:lang w:val="en-US"/>
        </w:rPr>
        <w:t xml:space="preserve"> </w:t>
      </w:r>
      <w:r w:rsidR="009A0043" w:rsidRPr="009A0043">
        <w:rPr>
          <w:b/>
          <w:bCs/>
          <w:lang w:val="en-US"/>
        </w:rPr>
        <w:t>2</w:t>
      </w:r>
      <w:r w:rsidR="00A22719">
        <w:rPr>
          <w:lang w:val="en-US"/>
        </w:rPr>
        <w:t>:</w:t>
      </w:r>
      <w:r w:rsidR="00974BF1">
        <w:rPr>
          <w:lang w:val="en-US"/>
        </w:rPr>
        <w:t xml:space="preserve"> </w:t>
      </w:r>
      <w:r w:rsidR="00B948AA">
        <w:rPr>
          <w:lang w:val="en-US"/>
        </w:rPr>
        <w:t xml:space="preserve">In 29.503 </w:t>
      </w:r>
      <w:r w:rsidR="00BA717D">
        <w:rPr>
          <w:lang w:val="en-US"/>
        </w:rPr>
        <w:t xml:space="preserve">at reception of Nudm_uecm Roaming StatusUpdate </w:t>
      </w:r>
      <w:r w:rsidR="00B948AA">
        <w:rPr>
          <w:lang w:val="en-US"/>
        </w:rPr>
        <w:t>r</w:t>
      </w:r>
      <w:r w:rsidR="00974BF1">
        <w:rPr>
          <w:lang w:val="en-US"/>
        </w:rPr>
        <w:t>emove</w:t>
      </w:r>
      <w:r w:rsidR="006C7CCA">
        <w:rPr>
          <w:lang w:val="en-US"/>
        </w:rPr>
        <w:t xml:space="preserve"> </w:t>
      </w:r>
      <w:r w:rsidR="009A0043">
        <w:rPr>
          <w:lang w:val="en-US"/>
        </w:rPr>
        <w:t>access restriction</w:t>
      </w:r>
      <w:r w:rsidR="006C7CCA">
        <w:rPr>
          <w:lang w:val="en-US"/>
        </w:rPr>
        <w:t xml:space="preserve"> checks</w:t>
      </w:r>
      <w:r w:rsidR="009A0043">
        <w:rPr>
          <w:lang w:val="en-US"/>
        </w:rPr>
        <w:t xml:space="preserve"> and </w:t>
      </w:r>
      <w:r w:rsidR="00BA717D">
        <w:rPr>
          <w:lang w:val="en-US"/>
        </w:rPr>
        <w:t xml:space="preserve">remove </w:t>
      </w:r>
      <w:r w:rsidR="009A0043">
        <w:rPr>
          <w:lang w:val="en-US"/>
        </w:rPr>
        <w:t>403 Forbidden response</w:t>
      </w:r>
    </w:p>
    <w:p w14:paraId="45EBCD73" w14:textId="589FDD9C" w:rsidR="009D140F" w:rsidRDefault="009D140F" w:rsidP="009A0043">
      <w:pPr>
        <w:pStyle w:val="ListParagraph"/>
        <w:spacing w:before="120" w:after="0"/>
        <w:rPr>
          <w:lang w:val="en-US"/>
        </w:rPr>
      </w:pPr>
    </w:p>
    <w:p w14:paraId="52C54FC0" w14:textId="2A9FF029" w:rsidR="00CD495C" w:rsidRPr="00AC64AE" w:rsidRDefault="002318AB" w:rsidP="00AC64AE">
      <w:pPr>
        <w:spacing w:before="120" w:after="0"/>
        <w:rPr>
          <w:lang w:val="en-US"/>
        </w:rPr>
      </w:pPr>
      <w:r>
        <w:rPr>
          <w:lang w:val="en-US"/>
        </w:rPr>
        <w:t xml:space="preserve">Finally, </w:t>
      </w:r>
      <w:r w:rsidR="0000130C" w:rsidRPr="00A21DC3">
        <w:rPr>
          <w:lang w:val="en-US"/>
        </w:rPr>
        <w:t xml:space="preserve">CT4 has </w:t>
      </w:r>
      <w:r w:rsidR="001214A4" w:rsidRPr="00A21DC3">
        <w:rPr>
          <w:lang w:val="en-US"/>
        </w:rPr>
        <w:t xml:space="preserve">not </w:t>
      </w:r>
      <w:r w:rsidR="0000130C" w:rsidRPr="00A21DC3">
        <w:rPr>
          <w:lang w:val="en-US"/>
        </w:rPr>
        <w:t>defined</w:t>
      </w:r>
      <w:r w:rsidR="004C1CBE" w:rsidRPr="00A21DC3">
        <w:rPr>
          <w:lang w:val="en-US"/>
        </w:rPr>
        <w:t xml:space="preserve"> in 29.563</w:t>
      </w:r>
      <w:r w:rsidR="0000130C" w:rsidRPr="00A21DC3">
        <w:rPr>
          <w:lang w:val="en-US"/>
        </w:rPr>
        <w:t xml:space="preserve"> </w:t>
      </w:r>
      <w:r w:rsidR="001214A4" w:rsidRPr="00AC64AE">
        <w:rPr>
          <w:lang w:val="en-US"/>
        </w:rPr>
        <w:t xml:space="preserve">the corresponding </w:t>
      </w:r>
      <w:r w:rsidR="0000130C" w:rsidRPr="00AC64AE">
        <w:rPr>
          <w:lang w:val="en-US"/>
        </w:rPr>
        <w:t>Nhss_UECM “</w:t>
      </w:r>
      <w:r w:rsidR="001214A4" w:rsidRPr="00AC64AE">
        <w:rPr>
          <w:lang w:val="en-US"/>
        </w:rPr>
        <w:t>Roaming Information</w:t>
      </w:r>
      <w:r w:rsidR="0000130C" w:rsidRPr="00AC64AE">
        <w:rPr>
          <w:lang w:val="en-US"/>
        </w:rPr>
        <w:t xml:space="preserve"> Update” operation</w:t>
      </w:r>
      <w:r w:rsidR="001E1EF0" w:rsidRPr="00AC64AE">
        <w:rPr>
          <w:lang w:val="en-US"/>
        </w:rPr>
        <w:t xml:space="preserve">. This means </w:t>
      </w:r>
      <w:r w:rsidR="007F1533" w:rsidRPr="00AC64AE">
        <w:rPr>
          <w:lang w:val="en-US"/>
        </w:rPr>
        <w:t xml:space="preserve">HSS cannot </w:t>
      </w:r>
      <w:r w:rsidR="00EF337F" w:rsidRPr="00AC64AE">
        <w:rPr>
          <w:lang w:val="en-US"/>
        </w:rPr>
        <w:t xml:space="preserve">synchronize </w:t>
      </w:r>
      <w:r w:rsidR="00C15DCC" w:rsidRPr="00AC64AE">
        <w:rPr>
          <w:lang w:val="en-US"/>
        </w:rPr>
        <w:t xml:space="preserve">the roaming status in 5GC and will not be able </w:t>
      </w:r>
      <w:r w:rsidR="007F1533" w:rsidRPr="00AC64AE">
        <w:rPr>
          <w:lang w:val="en-US"/>
        </w:rPr>
        <w:t>to determine whether there is a roaming change</w:t>
      </w:r>
      <w:r w:rsidR="0097787B" w:rsidRPr="00AC64AE">
        <w:rPr>
          <w:lang w:val="en-US"/>
        </w:rPr>
        <w:t xml:space="preserve"> when the UE connects via EPC afterwards</w:t>
      </w:r>
      <w:r w:rsidR="007F1533" w:rsidRPr="00AC64AE">
        <w:rPr>
          <w:lang w:val="en-US"/>
        </w:rPr>
        <w:t>.</w:t>
      </w:r>
    </w:p>
    <w:p w14:paraId="68C38F83" w14:textId="6B45FBE7" w:rsidR="00CD495C" w:rsidRDefault="00CD495C" w:rsidP="005E55A1">
      <w:pPr>
        <w:pStyle w:val="ListParagraph"/>
        <w:spacing w:before="120" w:after="0"/>
        <w:rPr>
          <w:lang w:val="en-US"/>
        </w:rPr>
      </w:pPr>
      <w:r w:rsidRPr="009838DF">
        <w:rPr>
          <w:b/>
          <w:bCs/>
          <w:lang w:val="en-US"/>
        </w:rPr>
        <w:t xml:space="preserve">Proposal </w:t>
      </w:r>
      <w:r w:rsidR="009838DF">
        <w:rPr>
          <w:b/>
          <w:bCs/>
          <w:lang w:val="en-US"/>
        </w:rPr>
        <w:t>3</w:t>
      </w:r>
      <w:r w:rsidR="00A22719">
        <w:rPr>
          <w:lang w:val="en-US"/>
        </w:rPr>
        <w:t>:</w:t>
      </w:r>
      <w:r w:rsidR="00BA717D">
        <w:rPr>
          <w:lang w:val="en-US"/>
        </w:rPr>
        <w:t xml:space="preserve"> In 2</w:t>
      </w:r>
      <w:r w:rsidR="00AC2009">
        <w:rPr>
          <w:lang w:val="en-US"/>
        </w:rPr>
        <w:t>9</w:t>
      </w:r>
      <w:r w:rsidR="00BA717D">
        <w:rPr>
          <w:lang w:val="en-US"/>
        </w:rPr>
        <w:t>.</w:t>
      </w:r>
      <w:r w:rsidR="00AC2009">
        <w:rPr>
          <w:lang w:val="en-US"/>
        </w:rPr>
        <w:t>563</w:t>
      </w:r>
      <w:r>
        <w:rPr>
          <w:lang w:val="en-US"/>
        </w:rPr>
        <w:t xml:space="preserve"> </w:t>
      </w:r>
      <w:r w:rsidR="00AC2009">
        <w:rPr>
          <w:lang w:val="en-US"/>
        </w:rPr>
        <w:t>define new operation</w:t>
      </w:r>
      <w:r>
        <w:rPr>
          <w:lang w:val="en-US"/>
        </w:rPr>
        <w:t xml:space="preserve"> Nhss_UECM Roaming Information Update to store the last Roaming Status information in HSS</w:t>
      </w:r>
      <w:r w:rsidR="00782B0A">
        <w:rPr>
          <w:lang w:val="en-US"/>
        </w:rPr>
        <w:t xml:space="preserve"> to enable synchronization of the Roaming Status Change defined in 23.632</w:t>
      </w:r>
      <w:r>
        <w:rPr>
          <w:lang w:val="en-US"/>
        </w:rPr>
        <w:t>.</w:t>
      </w:r>
    </w:p>
    <w:p w14:paraId="2193F56D" w14:textId="77777777" w:rsidR="00C725BA" w:rsidRPr="00453ACD" w:rsidRDefault="00C725BA" w:rsidP="00982351">
      <w:pPr>
        <w:spacing w:before="120" w:after="0"/>
        <w:rPr>
          <w:lang w:val="en-US"/>
        </w:rPr>
      </w:pPr>
    </w:p>
    <w:p w14:paraId="0D770FA4" w14:textId="1013628B" w:rsidR="001B05B9" w:rsidRDefault="00A21DC3" w:rsidP="001B05B9">
      <w:pPr>
        <w:pStyle w:val="CRCoverPage"/>
        <w:rPr>
          <w:b/>
          <w:lang w:val="en-US"/>
        </w:rPr>
      </w:pPr>
      <w:r>
        <w:rPr>
          <w:b/>
          <w:lang w:val="en-US"/>
        </w:rPr>
        <w:t>3</w:t>
      </w:r>
      <w:r w:rsidR="001B05B9" w:rsidRPr="006B5418">
        <w:rPr>
          <w:b/>
          <w:lang w:val="en-US"/>
        </w:rPr>
        <w:t>.</w:t>
      </w:r>
      <w:r w:rsidR="001B05B9">
        <w:rPr>
          <w:b/>
          <w:lang w:val="en-US"/>
        </w:rPr>
        <w:tab/>
      </w:r>
      <w:r w:rsidR="001B05B9" w:rsidRPr="006B5418">
        <w:rPr>
          <w:b/>
          <w:lang w:val="en-US"/>
        </w:rPr>
        <w:t>Proposal</w:t>
      </w:r>
    </w:p>
    <w:p w14:paraId="1DCBA8EF" w14:textId="77777777" w:rsidR="00912CB9" w:rsidRPr="00BA304B" w:rsidRDefault="00912CB9" w:rsidP="00912CB9">
      <w:pPr>
        <w:spacing w:before="120" w:after="0"/>
        <w:rPr>
          <w:lang w:val="en-US"/>
        </w:rPr>
      </w:pPr>
      <w:r w:rsidRPr="00BA304B">
        <w:rPr>
          <w:lang w:val="en-US"/>
        </w:rPr>
        <w:t xml:space="preserve">This discussion paper proposes to: </w:t>
      </w:r>
    </w:p>
    <w:p w14:paraId="291C98D1" w14:textId="77777777" w:rsidR="00912CB9" w:rsidRPr="00BA304B" w:rsidRDefault="00912CB9" w:rsidP="00912CB9">
      <w:pPr>
        <w:pStyle w:val="CRCoverPage"/>
        <w:rPr>
          <w:rFonts w:ascii="Times New Roman" w:hAnsi="Times New Roman"/>
          <w:bCs/>
          <w:sz w:val="2"/>
          <w:szCs w:val="2"/>
          <w:lang w:val="en-US"/>
        </w:rPr>
      </w:pPr>
    </w:p>
    <w:p w14:paraId="4F35A212" w14:textId="4A2D2701" w:rsidR="00912CB9" w:rsidRPr="00BA304B" w:rsidRDefault="00912CB9" w:rsidP="00912CB9">
      <w:pPr>
        <w:pStyle w:val="CRCoverPage"/>
        <w:numPr>
          <w:ilvl w:val="0"/>
          <w:numId w:val="34"/>
        </w:numPr>
        <w:rPr>
          <w:rFonts w:ascii="Times New Roman" w:hAnsi="Times New Roman"/>
          <w:bCs/>
          <w:lang w:val="en-US"/>
        </w:rPr>
      </w:pPr>
      <w:r w:rsidRPr="00BA304B">
        <w:rPr>
          <w:rFonts w:ascii="Times New Roman" w:hAnsi="Times New Roman"/>
          <w:bCs/>
          <w:lang w:val="en-US"/>
        </w:rPr>
        <w:t xml:space="preserve">Update the </w:t>
      </w:r>
      <w:r w:rsidR="005926EC">
        <w:rPr>
          <w:rFonts w:ascii="Times New Roman" w:hAnsi="Times New Roman"/>
          <w:bCs/>
          <w:lang w:val="en-US"/>
        </w:rPr>
        <w:t xml:space="preserve">definition and triggers of RoamingInfoUpdate </w:t>
      </w:r>
      <w:r w:rsidRPr="00BA304B">
        <w:rPr>
          <w:rFonts w:ascii="Times New Roman" w:hAnsi="Times New Roman"/>
          <w:bCs/>
          <w:lang w:val="en-US"/>
        </w:rPr>
        <w:t>in TS 2</w:t>
      </w:r>
      <w:r w:rsidR="003C697A">
        <w:rPr>
          <w:rFonts w:ascii="Times New Roman" w:hAnsi="Times New Roman"/>
          <w:bCs/>
          <w:lang w:val="en-US"/>
        </w:rPr>
        <w:t>9</w:t>
      </w:r>
      <w:r w:rsidRPr="00BA304B">
        <w:rPr>
          <w:rFonts w:ascii="Times New Roman" w:hAnsi="Times New Roman"/>
          <w:bCs/>
          <w:lang w:val="en-US"/>
        </w:rPr>
        <w:t>.50</w:t>
      </w:r>
      <w:r w:rsidR="005926EC">
        <w:rPr>
          <w:rFonts w:ascii="Times New Roman" w:hAnsi="Times New Roman"/>
          <w:bCs/>
          <w:lang w:val="en-US"/>
        </w:rPr>
        <w:t>5</w:t>
      </w:r>
      <w:r w:rsidRPr="00BA304B">
        <w:rPr>
          <w:rFonts w:ascii="Times New Roman" w:hAnsi="Times New Roman"/>
          <w:bCs/>
          <w:lang w:val="en-US"/>
        </w:rPr>
        <w:t xml:space="preserve"> as proposed in Proposal </w:t>
      </w:r>
      <w:r w:rsidR="005926EC">
        <w:rPr>
          <w:rFonts w:ascii="Times New Roman" w:hAnsi="Times New Roman"/>
          <w:bCs/>
          <w:lang w:val="en-US"/>
        </w:rPr>
        <w:t>1</w:t>
      </w:r>
      <w:r w:rsidRPr="00BA304B">
        <w:rPr>
          <w:rFonts w:ascii="Times New Roman" w:hAnsi="Times New Roman"/>
          <w:bCs/>
          <w:lang w:val="en-US"/>
        </w:rPr>
        <w:t xml:space="preserve">. </w:t>
      </w:r>
    </w:p>
    <w:p w14:paraId="579772F7" w14:textId="66C1FB5F" w:rsidR="00912CB9" w:rsidRDefault="005926EC" w:rsidP="00912CB9">
      <w:pPr>
        <w:pStyle w:val="CRCoverPage"/>
        <w:numPr>
          <w:ilvl w:val="0"/>
          <w:numId w:val="34"/>
        </w:numPr>
        <w:rPr>
          <w:rFonts w:ascii="Times New Roman" w:hAnsi="Times New Roman"/>
          <w:bCs/>
          <w:lang w:val="en-US"/>
        </w:rPr>
      </w:pPr>
      <w:r>
        <w:rPr>
          <w:rFonts w:ascii="Times New Roman" w:hAnsi="Times New Roman"/>
          <w:bCs/>
          <w:lang w:val="en-US"/>
        </w:rPr>
        <w:t>Remove access re</w:t>
      </w:r>
      <w:r w:rsidR="00503325">
        <w:rPr>
          <w:rFonts w:ascii="Times New Roman" w:hAnsi="Times New Roman"/>
          <w:bCs/>
          <w:lang w:val="en-US"/>
        </w:rPr>
        <w:t>s</w:t>
      </w:r>
      <w:r>
        <w:rPr>
          <w:rFonts w:ascii="Times New Roman" w:hAnsi="Times New Roman"/>
          <w:bCs/>
          <w:lang w:val="en-US"/>
        </w:rPr>
        <w:t xml:space="preserve">trictions check at reception of </w:t>
      </w:r>
      <w:r w:rsidR="00280B8F" w:rsidRPr="00280B8F">
        <w:rPr>
          <w:rFonts w:ascii="Times New Roman" w:hAnsi="Times New Roman"/>
          <w:bCs/>
          <w:lang w:val="en-US"/>
        </w:rPr>
        <w:t>Nudm_uecm Roaming Status</w:t>
      </w:r>
      <w:r w:rsidR="00280B8F">
        <w:rPr>
          <w:rFonts w:ascii="Times New Roman" w:hAnsi="Times New Roman"/>
          <w:bCs/>
          <w:lang w:val="en-US"/>
        </w:rPr>
        <w:t xml:space="preserve"> </w:t>
      </w:r>
      <w:r w:rsidR="00280B8F" w:rsidRPr="00280B8F">
        <w:rPr>
          <w:rFonts w:ascii="Times New Roman" w:hAnsi="Times New Roman"/>
          <w:bCs/>
          <w:lang w:val="en-US"/>
        </w:rPr>
        <w:t>Update</w:t>
      </w:r>
      <w:r w:rsidR="00280B8F">
        <w:rPr>
          <w:rFonts w:ascii="Times New Roman" w:hAnsi="Times New Roman"/>
          <w:bCs/>
          <w:lang w:val="en-US"/>
        </w:rPr>
        <w:t xml:space="preserve"> from </w:t>
      </w:r>
      <w:r w:rsidR="00737459">
        <w:rPr>
          <w:rFonts w:ascii="Times New Roman" w:hAnsi="Times New Roman"/>
          <w:bCs/>
          <w:lang w:val="en-US"/>
        </w:rPr>
        <w:t>HSS</w:t>
      </w:r>
      <w:r w:rsidR="00912CB9" w:rsidRPr="00BA304B">
        <w:rPr>
          <w:rFonts w:ascii="Times New Roman" w:hAnsi="Times New Roman"/>
          <w:bCs/>
          <w:lang w:val="en-US"/>
        </w:rPr>
        <w:t xml:space="preserve"> in TS 2</w:t>
      </w:r>
      <w:r w:rsidR="00737459">
        <w:rPr>
          <w:rFonts w:ascii="Times New Roman" w:hAnsi="Times New Roman"/>
          <w:bCs/>
          <w:lang w:val="en-US"/>
        </w:rPr>
        <w:t>9</w:t>
      </w:r>
      <w:r w:rsidR="00912CB9" w:rsidRPr="00BA304B">
        <w:rPr>
          <w:rFonts w:ascii="Times New Roman" w:hAnsi="Times New Roman"/>
          <w:bCs/>
          <w:lang w:val="en-US"/>
        </w:rPr>
        <w:t>.5</w:t>
      </w:r>
      <w:r w:rsidR="00737459">
        <w:rPr>
          <w:rFonts w:ascii="Times New Roman" w:hAnsi="Times New Roman"/>
          <w:bCs/>
          <w:lang w:val="en-US"/>
        </w:rPr>
        <w:t>0</w:t>
      </w:r>
      <w:r w:rsidR="00912CB9" w:rsidRPr="00BA304B">
        <w:rPr>
          <w:rFonts w:ascii="Times New Roman" w:hAnsi="Times New Roman"/>
          <w:bCs/>
          <w:lang w:val="en-US"/>
        </w:rPr>
        <w:t xml:space="preserve">3 as proposed in Proposal </w:t>
      </w:r>
      <w:r w:rsidR="00280B8F">
        <w:rPr>
          <w:rFonts w:ascii="Times New Roman" w:hAnsi="Times New Roman"/>
          <w:bCs/>
          <w:lang w:val="en-US"/>
        </w:rPr>
        <w:t>2</w:t>
      </w:r>
      <w:r w:rsidR="00912CB9" w:rsidRPr="00BA304B">
        <w:rPr>
          <w:rFonts w:ascii="Times New Roman" w:hAnsi="Times New Roman"/>
          <w:bCs/>
          <w:lang w:val="en-US"/>
        </w:rPr>
        <w:t>.</w:t>
      </w:r>
    </w:p>
    <w:p w14:paraId="57AE0A2E" w14:textId="47BAA780" w:rsidR="00737459" w:rsidRPr="00BA304B" w:rsidRDefault="00737459" w:rsidP="00912CB9">
      <w:pPr>
        <w:pStyle w:val="CRCoverPage"/>
        <w:numPr>
          <w:ilvl w:val="0"/>
          <w:numId w:val="34"/>
        </w:numPr>
        <w:rPr>
          <w:rFonts w:ascii="Times New Roman" w:hAnsi="Times New Roman"/>
          <w:bCs/>
          <w:lang w:val="en-US"/>
        </w:rPr>
      </w:pPr>
      <w:r w:rsidRPr="00737459">
        <w:rPr>
          <w:rFonts w:ascii="Times New Roman" w:hAnsi="Times New Roman"/>
          <w:bCs/>
          <w:lang w:val="en-US"/>
        </w:rPr>
        <w:t>In 29.563 define new operation Nhss_UECM Roaming Information Update to store the last Roaming Status information in HSS</w:t>
      </w:r>
      <w:r>
        <w:rPr>
          <w:rFonts w:ascii="Times New Roman" w:hAnsi="Times New Roman"/>
          <w:bCs/>
          <w:lang w:val="en-US"/>
        </w:rPr>
        <w:t>.</w:t>
      </w:r>
    </w:p>
    <w:p w14:paraId="6D71C6C1" w14:textId="77777777" w:rsidR="004B03F0" w:rsidRDefault="004B03F0" w:rsidP="005A1DCC">
      <w:pPr>
        <w:rPr>
          <w:rFonts w:ascii="Arial" w:hAnsi="Arial" w:cs="Arial"/>
          <w:b/>
          <w:bCs/>
          <w:lang w:val="en-US"/>
        </w:rPr>
      </w:pPr>
    </w:p>
    <w:sectPr w:rsidR="004B03F0">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D49CC" w14:textId="77777777" w:rsidR="0087454D" w:rsidRDefault="0087454D">
      <w:r>
        <w:separator/>
      </w:r>
    </w:p>
  </w:endnote>
  <w:endnote w:type="continuationSeparator" w:id="0">
    <w:p w14:paraId="701CCD5F" w14:textId="77777777" w:rsidR="0087454D" w:rsidRDefault="0087454D">
      <w:r>
        <w:continuationSeparator/>
      </w:r>
    </w:p>
  </w:endnote>
  <w:endnote w:type="continuationNotice" w:id="1">
    <w:p w14:paraId="37255644" w14:textId="77777777" w:rsidR="0087454D" w:rsidRDefault="008745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F6401" w14:textId="77777777" w:rsidR="0087454D" w:rsidRDefault="0087454D">
      <w:r>
        <w:separator/>
      </w:r>
    </w:p>
  </w:footnote>
  <w:footnote w:type="continuationSeparator" w:id="0">
    <w:p w14:paraId="3A0E1961" w14:textId="77777777" w:rsidR="0087454D" w:rsidRDefault="0087454D">
      <w:r>
        <w:continuationSeparator/>
      </w:r>
    </w:p>
  </w:footnote>
  <w:footnote w:type="continuationNotice" w:id="1">
    <w:p w14:paraId="26026E0E" w14:textId="77777777" w:rsidR="0087454D" w:rsidRDefault="008745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065313" w:rsidRDefault="0006531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2DE5"/>
    <w:multiLevelType w:val="hybridMultilevel"/>
    <w:tmpl w:val="C7B28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844E7F"/>
    <w:multiLevelType w:val="hybridMultilevel"/>
    <w:tmpl w:val="5164EEA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3E18DC"/>
    <w:multiLevelType w:val="hybridMultilevel"/>
    <w:tmpl w:val="DE701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C5FAF"/>
    <w:multiLevelType w:val="hybridMultilevel"/>
    <w:tmpl w:val="28220424"/>
    <w:lvl w:ilvl="0" w:tplc="0246852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2676B2"/>
    <w:multiLevelType w:val="hybridMultilevel"/>
    <w:tmpl w:val="CD3889AA"/>
    <w:lvl w:ilvl="0" w:tplc="0409000F">
      <w:start w:val="1"/>
      <w:numFmt w:val="decimal"/>
      <w:lvlText w:val="%1."/>
      <w:lvlJc w:val="left"/>
      <w:pPr>
        <w:ind w:left="720" w:hanging="360"/>
      </w:pPr>
      <w:rPr>
        <w:rFonts w:cs="Times New Roman"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806E53"/>
    <w:multiLevelType w:val="hybridMultilevel"/>
    <w:tmpl w:val="37A64612"/>
    <w:lvl w:ilvl="0" w:tplc="A34E6A2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56B51"/>
    <w:multiLevelType w:val="multilevel"/>
    <w:tmpl w:val="8F7E715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0B15F8"/>
    <w:multiLevelType w:val="multilevel"/>
    <w:tmpl w:val="F0720DA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383734"/>
    <w:multiLevelType w:val="hybridMultilevel"/>
    <w:tmpl w:val="081A253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282677"/>
    <w:multiLevelType w:val="hybridMultilevel"/>
    <w:tmpl w:val="BAE437A2"/>
    <w:lvl w:ilvl="0" w:tplc="08090017">
      <w:start w:val="1"/>
      <w:numFmt w:val="lowerLetter"/>
      <w:lvlText w:val="%1)"/>
      <w:lvlJc w:val="left"/>
      <w:pPr>
        <w:ind w:left="928" w:hanging="360"/>
      </w:pPr>
    </w:lvl>
    <w:lvl w:ilvl="1" w:tplc="B074C6B0">
      <w:start w:val="3"/>
      <w:numFmt w:val="bullet"/>
      <w:lvlText w:val="•"/>
      <w:lvlJc w:val="left"/>
      <w:pPr>
        <w:ind w:left="1648" w:hanging="360"/>
      </w:pPr>
      <w:rPr>
        <w:rFonts w:ascii="DengXian" w:eastAsia="DengXian" w:hAnsi="DengXian" w:cs="Arial" w:hint="eastAsia"/>
      </w:r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0" w15:restartNumberingAfterBreak="0">
    <w:nsid w:val="1B6348DE"/>
    <w:multiLevelType w:val="hybridMultilevel"/>
    <w:tmpl w:val="66A4316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1BF40477"/>
    <w:multiLevelType w:val="hybridMultilevel"/>
    <w:tmpl w:val="F57AFEEE"/>
    <w:lvl w:ilvl="0" w:tplc="0246852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237D79"/>
    <w:multiLevelType w:val="hybridMultilevel"/>
    <w:tmpl w:val="C8A6286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1475BA6"/>
    <w:multiLevelType w:val="hybridMultilevel"/>
    <w:tmpl w:val="51A49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4B645F"/>
    <w:multiLevelType w:val="hybridMultilevel"/>
    <w:tmpl w:val="FBEC1434"/>
    <w:lvl w:ilvl="0" w:tplc="AD3ED2C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B25326"/>
    <w:multiLevelType w:val="hybridMultilevel"/>
    <w:tmpl w:val="34365CB0"/>
    <w:lvl w:ilvl="0" w:tplc="6B364F3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2714380"/>
    <w:multiLevelType w:val="hybridMultilevel"/>
    <w:tmpl w:val="B7AE3010"/>
    <w:lvl w:ilvl="0" w:tplc="BDF02AB4">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8D4A27"/>
    <w:multiLevelType w:val="hybridMultilevel"/>
    <w:tmpl w:val="6826DA9C"/>
    <w:lvl w:ilvl="0" w:tplc="26D892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A5E7482"/>
    <w:multiLevelType w:val="hybridMultilevel"/>
    <w:tmpl w:val="9D5C6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B4D8D"/>
    <w:multiLevelType w:val="hybridMultilevel"/>
    <w:tmpl w:val="E196B96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C375194"/>
    <w:multiLevelType w:val="hybridMultilevel"/>
    <w:tmpl w:val="A2042472"/>
    <w:lvl w:ilvl="0" w:tplc="D6D8D2B4">
      <w:start w:val="2"/>
      <w:numFmt w:val="bullet"/>
      <w:lvlText w:val="-"/>
      <w:lvlJc w:val="left"/>
      <w:pPr>
        <w:ind w:left="720" w:hanging="360"/>
      </w:pPr>
      <w:rPr>
        <w:rFonts w:ascii="Times New Roman" w:eastAsia="Times New Roman" w:hAnsi="Times New Roman" w:cs="Times New Roman"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8402A9"/>
    <w:multiLevelType w:val="hybridMultilevel"/>
    <w:tmpl w:val="5AB64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9C1423"/>
    <w:multiLevelType w:val="hybridMultilevel"/>
    <w:tmpl w:val="6994B354"/>
    <w:lvl w:ilvl="0" w:tplc="1C4AA19A">
      <w:start w:val="2021"/>
      <w:numFmt w:val="bullet"/>
      <w:lvlText w:val="-"/>
      <w:lvlJc w:val="left"/>
      <w:pPr>
        <w:ind w:left="360" w:hanging="360"/>
      </w:pPr>
      <w:rPr>
        <w:rFonts w:ascii="Arial" w:eastAsia="SimSun" w:hAnsi="Arial" w:cs="Arial" w:hint="default"/>
        <w:i w:val="0"/>
        <w:color w:val="auto"/>
        <w:sz w:val="20"/>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9D2270"/>
    <w:multiLevelType w:val="hybridMultilevel"/>
    <w:tmpl w:val="E806DF2A"/>
    <w:lvl w:ilvl="0" w:tplc="F6B2ADF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FF05D3"/>
    <w:multiLevelType w:val="hybridMultilevel"/>
    <w:tmpl w:val="35D23414"/>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43AC5130"/>
    <w:multiLevelType w:val="hybridMultilevel"/>
    <w:tmpl w:val="E892C5A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43D57534"/>
    <w:multiLevelType w:val="hybridMultilevel"/>
    <w:tmpl w:val="3A3C5A74"/>
    <w:lvl w:ilvl="0" w:tplc="08090011">
      <w:start w:val="1"/>
      <w:numFmt w:val="decimal"/>
      <w:lvlText w:val="%1)"/>
      <w:lvlJc w:val="left"/>
      <w:pPr>
        <w:ind w:left="720" w:hanging="360"/>
      </w:pPr>
    </w:lvl>
    <w:lvl w:ilvl="1" w:tplc="08090011">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49C5B5F"/>
    <w:multiLevelType w:val="hybridMultilevel"/>
    <w:tmpl w:val="4808F0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46574A9E"/>
    <w:multiLevelType w:val="hybridMultilevel"/>
    <w:tmpl w:val="ADF412D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49EA557A"/>
    <w:multiLevelType w:val="hybridMultilevel"/>
    <w:tmpl w:val="F2F40D5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F553A7"/>
    <w:multiLevelType w:val="hybridMultilevel"/>
    <w:tmpl w:val="063C7F72"/>
    <w:lvl w:ilvl="0" w:tplc="840A1B4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596302"/>
    <w:multiLevelType w:val="hybridMultilevel"/>
    <w:tmpl w:val="C02004A8"/>
    <w:lvl w:ilvl="0" w:tplc="C64AB32A">
      <w:start w:val="1"/>
      <w:numFmt w:val="decimal"/>
      <w:lvlText w:val="%1)"/>
      <w:lvlJc w:val="left"/>
      <w:pPr>
        <w:ind w:left="720" w:hanging="360"/>
      </w:pPr>
    </w:lvl>
    <w:lvl w:ilvl="1" w:tplc="08090011">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A8C7290"/>
    <w:multiLevelType w:val="hybridMultilevel"/>
    <w:tmpl w:val="B3A8A90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C445631"/>
    <w:multiLevelType w:val="multilevel"/>
    <w:tmpl w:val="5C445631"/>
    <w:lvl w:ilvl="0">
      <w:start w:val="1"/>
      <w:numFmt w:val="bullet"/>
      <w:lvlText w:val="-"/>
      <w:lvlJc w:val="left"/>
      <w:pPr>
        <w:ind w:left="-982" w:hanging="420"/>
      </w:pPr>
      <w:rPr>
        <w:rFonts w:ascii="Times New Roman" w:eastAsia="SimSun" w:hAnsi="Times New Roman" w:cs="Times New Roman" w:hint="default"/>
      </w:rPr>
    </w:lvl>
    <w:lvl w:ilvl="1">
      <w:start w:val="1"/>
      <w:numFmt w:val="bullet"/>
      <w:lvlText w:val=""/>
      <w:lvlJc w:val="left"/>
      <w:pPr>
        <w:ind w:left="-562" w:hanging="420"/>
      </w:pPr>
      <w:rPr>
        <w:rFonts w:ascii="Wingdings" w:hAnsi="Wingdings" w:hint="default"/>
      </w:rPr>
    </w:lvl>
    <w:lvl w:ilvl="2">
      <w:start w:val="1"/>
      <w:numFmt w:val="bullet"/>
      <w:lvlText w:val=""/>
      <w:lvlJc w:val="left"/>
      <w:pPr>
        <w:ind w:left="-142" w:hanging="420"/>
      </w:pPr>
      <w:rPr>
        <w:rFonts w:ascii="Wingdings" w:hAnsi="Wingdings" w:hint="default"/>
      </w:rPr>
    </w:lvl>
    <w:lvl w:ilvl="3">
      <w:start w:val="1"/>
      <w:numFmt w:val="bullet"/>
      <w:lvlText w:val=""/>
      <w:lvlJc w:val="left"/>
      <w:pPr>
        <w:ind w:left="278" w:hanging="420"/>
      </w:pPr>
      <w:rPr>
        <w:rFonts w:ascii="Wingdings" w:hAnsi="Wingdings" w:hint="default"/>
      </w:rPr>
    </w:lvl>
    <w:lvl w:ilvl="4">
      <w:start w:val="1"/>
      <w:numFmt w:val="bullet"/>
      <w:lvlText w:val=""/>
      <w:lvlJc w:val="left"/>
      <w:pPr>
        <w:ind w:left="698" w:hanging="420"/>
      </w:pPr>
      <w:rPr>
        <w:rFonts w:ascii="Wingdings" w:hAnsi="Wingdings" w:hint="default"/>
      </w:rPr>
    </w:lvl>
    <w:lvl w:ilvl="5">
      <w:start w:val="1"/>
      <w:numFmt w:val="bullet"/>
      <w:lvlText w:val=""/>
      <w:lvlJc w:val="left"/>
      <w:pPr>
        <w:ind w:left="1118" w:hanging="420"/>
      </w:pPr>
      <w:rPr>
        <w:rFonts w:ascii="Wingdings" w:hAnsi="Wingdings" w:hint="default"/>
      </w:rPr>
    </w:lvl>
    <w:lvl w:ilvl="6">
      <w:start w:val="1"/>
      <w:numFmt w:val="bullet"/>
      <w:lvlText w:val=""/>
      <w:lvlJc w:val="left"/>
      <w:pPr>
        <w:ind w:left="1538" w:hanging="420"/>
      </w:pPr>
      <w:rPr>
        <w:rFonts w:ascii="Wingdings" w:hAnsi="Wingdings" w:hint="default"/>
      </w:rPr>
    </w:lvl>
    <w:lvl w:ilvl="7">
      <w:start w:val="1"/>
      <w:numFmt w:val="bullet"/>
      <w:lvlText w:val=""/>
      <w:lvlJc w:val="left"/>
      <w:pPr>
        <w:ind w:left="1958" w:hanging="420"/>
      </w:pPr>
      <w:rPr>
        <w:rFonts w:ascii="Wingdings" w:hAnsi="Wingdings" w:hint="default"/>
      </w:rPr>
    </w:lvl>
    <w:lvl w:ilvl="8">
      <w:start w:val="1"/>
      <w:numFmt w:val="bullet"/>
      <w:lvlText w:val=""/>
      <w:lvlJc w:val="left"/>
      <w:pPr>
        <w:ind w:left="2378" w:hanging="420"/>
      </w:pPr>
      <w:rPr>
        <w:rFonts w:ascii="Wingdings" w:hAnsi="Wingdings" w:hint="default"/>
      </w:rPr>
    </w:lvl>
  </w:abstractNum>
  <w:abstractNum w:abstractNumId="34" w15:restartNumberingAfterBreak="0">
    <w:nsid w:val="66C908AD"/>
    <w:multiLevelType w:val="hybridMultilevel"/>
    <w:tmpl w:val="F7F061BE"/>
    <w:lvl w:ilvl="0" w:tplc="08090001">
      <w:start w:val="1"/>
      <w:numFmt w:val="bullet"/>
      <w:lvlText w:val=""/>
      <w:lvlJc w:val="left"/>
      <w:pPr>
        <w:ind w:left="720" w:hanging="360"/>
      </w:pPr>
      <w:rPr>
        <w:rFonts w:ascii="Symbol" w:hAnsi="Symbol"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315A1A"/>
    <w:multiLevelType w:val="hybridMultilevel"/>
    <w:tmpl w:val="3DD44D20"/>
    <w:lvl w:ilvl="0" w:tplc="40EAA7AE">
      <w:start w:val="1"/>
      <w:numFmt w:val="decimal"/>
      <w:lvlText w:val="%1)"/>
      <w:lvlJc w:val="left"/>
      <w:pPr>
        <w:ind w:left="1004" w:hanging="360"/>
      </w:pPr>
      <w:rPr>
        <w:rFonts w:hint="default"/>
      </w:rPr>
    </w:lvl>
    <w:lvl w:ilvl="1" w:tplc="04090019">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7" w15:restartNumberingAfterBreak="0">
    <w:nsid w:val="75575109"/>
    <w:multiLevelType w:val="hybridMultilevel"/>
    <w:tmpl w:val="35B48B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981139"/>
    <w:multiLevelType w:val="hybridMultilevel"/>
    <w:tmpl w:val="1AD84528"/>
    <w:lvl w:ilvl="0" w:tplc="08090017">
      <w:start w:val="1"/>
      <w:numFmt w:val="lowerLetter"/>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39" w15:restartNumberingAfterBreak="0">
    <w:nsid w:val="76DE77DD"/>
    <w:multiLevelType w:val="hybridMultilevel"/>
    <w:tmpl w:val="1A266212"/>
    <w:lvl w:ilvl="0" w:tplc="4BAC845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4A77F8"/>
    <w:multiLevelType w:val="multilevel"/>
    <w:tmpl w:val="5676750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C2C713E"/>
    <w:multiLevelType w:val="hybridMultilevel"/>
    <w:tmpl w:val="F466777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7ED44E14"/>
    <w:multiLevelType w:val="hybridMultilevel"/>
    <w:tmpl w:val="7F86D08E"/>
    <w:lvl w:ilvl="0" w:tplc="20D25E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33"/>
  </w:num>
  <w:num w:numId="3">
    <w:abstractNumId w:val="21"/>
  </w:num>
  <w:num w:numId="4">
    <w:abstractNumId w:val="2"/>
  </w:num>
  <w:num w:numId="5">
    <w:abstractNumId w:val="18"/>
  </w:num>
  <w:num w:numId="6">
    <w:abstractNumId w:val="15"/>
  </w:num>
  <w:num w:numId="7">
    <w:abstractNumId w:val="17"/>
  </w:num>
  <w:num w:numId="8">
    <w:abstractNumId w:val="36"/>
  </w:num>
  <w:num w:numId="9">
    <w:abstractNumId w:val="22"/>
  </w:num>
  <w:num w:numId="10">
    <w:abstractNumId w:val="25"/>
  </w:num>
  <w:num w:numId="11">
    <w:abstractNumId w:val="28"/>
  </w:num>
  <w:num w:numId="12">
    <w:abstractNumId w:val="10"/>
  </w:num>
  <w:num w:numId="13">
    <w:abstractNumId w:val="27"/>
  </w:num>
  <w:num w:numId="14">
    <w:abstractNumId w:val="24"/>
  </w:num>
  <w:num w:numId="15">
    <w:abstractNumId w:val="16"/>
  </w:num>
  <w:num w:numId="16">
    <w:abstractNumId w:val="1"/>
  </w:num>
  <w:num w:numId="17">
    <w:abstractNumId w:val="19"/>
  </w:num>
  <w:num w:numId="18">
    <w:abstractNumId w:val="13"/>
  </w:num>
  <w:num w:numId="19">
    <w:abstractNumId w:val="38"/>
  </w:num>
  <w:num w:numId="20">
    <w:abstractNumId w:val="12"/>
  </w:num>
  <w:num w:numId="21">
    <w:abstractNumId w:val="9"/>
  </w:num>
  <w:num w:numId="22">
    <w:abstractNumId w:val="8"/>
  </w:num>
  <w:num w:numId="23">
    <w:abstractNumId w:val="31"/>
  </w:num>
  <w:num w:numId="24">
    <w:abstractNumId w:val="32"/>
  </w:num>
  <w:num w:numId="25">
    <w:abstractNumId w:val="26"/>
  </w:num>
  <w:num w:numId="26">
    <w:abstractNumId w:val="4"/>
  </w:num>
  <w:num w:numId="27">
    <w:abstractNumId w:val="34"/>
  </w:num>
  <w:num w:numId="28">
    <w:abstractNumId w:val="37"/>
  </w:num>
  <w:num w:numId="29">
    <w:abstractNumId w:val="0"/>
  </w:num>
  <w:num w:numId="30">
    <w:abstractNumId w:val="3"/>
  </w:num>
  <w:num w:numId="31">
    <w:abstractNumId w:val="11"/>
  </w:num>
  <w:num w:numId="3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42"/>
  </w:num>
  <w:num w:numId="35">
    <w:abstractNumId w:val="30"/>
  </w:num>
  <w:num w:numId="36">
    <w:abstractNumId w:val="40"/>
  </w:num>
  <w:num w:numId="37">
    <w:abstractNumId w:val="14"/>
  </w:num>
  <w:num w:numId="38">
    <w:abstractNumId w:val="23"/>
  </w:num>
  <w:num w:numId="39">
    <w:abstractNumId w:val="5"/>
  </w:num>
  <w:num w:numId="40">
    <w:abstractNumId w:val="39"/>
  </w:num>
  <w:num w:numId="41">
    <w:abstractNumId w:val="20"/>
  </w:num>
  <w:num w:numId="42">
    <w:abstractNumId w:val="7"/>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F5"/>
    <w:rsid w:val="0000130C"/>
    <w:rsid w:val="0000291A"/>
    <w:rsid w:val="00005C0C"/>
    <w:rsid w:val="000128B2"/>
    <w:rsid w:val="00013AAD"/>
    <w:rsid w:val="00014324"/>
    <w:rsid w:val="00015433"/>
    <w:rsid w:val="00017C04"/>
    <w:rsid w:val="00020D56"/>
    <w:rsid w:val="00022C7A"/>
    <w:rsid w:val="00022E4A"/>
    <w:rsid w:val="0002593B"/>
    <w:rsid w:val="00026A66"/>
    <w:rsid w:val="00031068"/>
    <w:rsid w:val="00032C08"/>
    <w:rsid w:val="00032D56"/>
    <w:rsid w:val="00034C11"/>
    <w:rsid w:val="0003711D"/>
    <w:rsid w:val="00043E25"/>
    <w:rsid w:val="000451D2"/>
    <w:rsid w:val="0004575F"/>
    <w:rsid w:val="000469C0"/>
    <w:rsid w:val="00046E4A"/>
    <w:rsid w:val="000525F6"/>
    <w:rsid w:val="00055058"/>
    <w:rsid w:val="000560E6"/>
    <w:rsid w:val="00056BAB"/>
    <w:rsid w:val="000604B8"/>
    <w:rsid w:val="00062124"/>
    <w:rsid w:val="000630C5"/>
    <w:rsid w:val="000645A9"/>
    <w:rsid w:val="00065313"/>
    <w:rsid w:val="000664F7"/>
    <w:rsid w:val="00066856"/>
    <w:rsid w:val="00066E4E"/>
    <w:rsid w:val="00070789"/>
    <w:rsid w:val="00070F86"/>
    <w:rsid w:val="000717DC"/>
    <w:rsid w:val="00072AAF"/>
    <w:rsid w:val="00072DD2"/>
    <w:rsid w:val="0007412D"/>
    <w:rsid w:val="00074980"/>
    <w:rsid w:val="00075EE4"/>
    <w:rsid w:val="000766EB"/>
    <w:rsid w:val="000771B6"/>
    <w:rsid w:val="00082725"/>
    <w:rsid w:val="0008441A"/>
    <w:rsid w:val="000851E0"/>
    <w:rsid w:val="000854BA"/>
    <w:rsid w:val="00087599"/>
    <w:rsid w:val="000908C0"/>
    <w:rsid w:val="00093CC7"/>
    <w:rsid w:val="000975BC"/>
    <w:rsid w:val="000A227C"/>
    <w:rsid w:val="000A5886"/>
    <w:rsid w:val="000B1216"/>
    <w:rsid w:val="000B141A"/>
    <w:rsid w:val="000B14A6"/>
    <w:rsid w:val="000B1AB8"/>
    <w:rsid w:val="000B2530"/>
    <w:rsid w:val="000B3D5E"/>
    <w:rsid w:val="000B595A"/>
    <w:rsid w:val="000B5F8E"/>
    <w:rsid w:val="000B6202"/>
    <w:rsid w:val="000C1010"/>
    <w:rsid w:val="000C239D"/>
    <w:rsid w:val="000C6598"/>
    <w:rsid w:val="000C6998"/>
    <w:rsid w:val="000D1310"/>
    <w:rsid w:val="000D1C5E"/>
    <w:rsid w:val="000D21C2"/>
    <w:rsid w:val="000D5B06"/>
    <w:rsid w:val="000D5B0E"/>
    <w:rsid w:val="000D6F08"/>
    <w:rsid w:val="000D759A"/>
    <w:rsid w:val="000F10EA"/>
    <w:rsid w:val="000F1323"/>
    <w:rsid w:val="000F2C43"/>
    <w:rsid w:val="000F4512"/>
    <w:rsid w:val="000F45E8"/>
    <w:rsid w:val="0010375D"/>
    <w:rsid w:val="00103C41"/>
    <w:rsid w:val="00111E6D"/>
    <w:rsid w:val="00111F3B"/>
    <w:rsid w:val="001130E5"/>
    <w:rsid w:val="00113BE9"/>
    <w:rsid w:val="001140D1"/>
    <w:rsid w:val="001145B5"/>
    <w:rsid w:val="00116BDF"/>
    <w:rsid w:val="001214A4"/>
    <w:rsid w:val="00122372"/>
    <w:rsid w:val="00122D60"/>
    <w:rsid w:val="001230C9"/>
    <w:rsid w:val="00123B63"/>
    <w:rsid w:val="001250A2"/>
    <w:rsid w:val="00125623"/>
    <w:rsid w:val="0012753C"/>
    <w:rsid w:val="00130F69"/>
    <w:rsid w:val="0013241F"/>
    <w:rsid w:val="001348F4"/>
    <w:rsid w:val="0013529D"/>
    <w:rsid w:val="00142205"/>
    <w:rsid w:val="00142F65"/>
    <w:rsid w:val="00143552"/>
    <w:rsid w:val="00143899"/>
    <w:rsid w:val="0014751C"/>
    <w:rsid w:val="001512B1"/>
    <w:rsid w:val="00151921"/>
    <w:rsid w:val="00151E84"/>
    <w:rsid w:val="00153E83"/>
    <w:rsid w:val="00154866"/>
    <w:rsid w:val="0015509A"/>
    <w:rsid w:val="00155424"/>
    <w:rsid w:val="001601DD"/>
    <w:rsid w:val="00162EE8"/>
    <w:rsid w:val="00162F07"/>
    <w:rsid w:val="0016612B"/>
    <w:rsid w:val="00170786"/>
    <w:rsid w:val="001714A1"/>
    <w:rsid w:val="00172DB0"/>
    <w:rsid w:val="00174C16"/>
    <w:rsid w:val="00177727"/>
    <w:rsid w:val="00183134"/>
    <w:rsid w:val="00183690"/>
    <w:rsid w:val="0018590D"/>
    <w:rsid w:val="00191E6B"/>
    <w:rsid w:val="00191EC7"/>
    <w:rsid w:val="00194960"/>
    <w:rsid w:val="00194C2B"/>
    <w:rsid w:val="00195FFE"/>
    <w:rsid w:val="001A22EA"/>
    <w:rsid w:val="001A2502"/>
    <w:rsid w:val="001A33B7"/>
    <w:rsid w:val="001A62C6"/>
    <w:rsid w:val="001A644A"/>
    <w:rsid w:val="001A64D3"/>
    <w:rsid w:val="001B05B9"/>
    <w:rsid w:val="001B0769"/>
    <w:rsid w:val="001B288D"/>
    <w:rsid w:val="001B2E1C"/>
    <w:rsid w:val="001B33E4"/>
    <w:rsid w:val="001B5C2B"/>
    <w:rsid w:val="001B7079"/>
    <w:rsid w:val="001B77E2"/>
    <w:rsid w:val="001C093E"/>
    <w:rsid w:val="001C4064"/>
    <w:rsid w:val="001D1973"/>
    <w:rsid w:val="001D25E6"/>
    <w:rsid w:val="001D43CA"/>
    <w:rsid w:val="001D4A09"/>
    <w:rsid w:val="001D4C82"/>
    <w:rsid w:val="001D58EE"/>
    <w:rsid w:val="001D7EF4"/>
    <w:rsid w:val="001E1EF0"/>
    <w:rsid w:val="001E2B3D"/>
    <w:rsid w:val="001E2EB5"/>
    <w:rsid w:val="001E2F17"/>
    <w:rsid w:val="001E3A24"/>
    <w:rsid w:val="001E41F3"/>
    <w:rsid w:val="001E492B"/>
    <w:rsid w:val="001E680C"/>
    <w:rsid w:val="001E68B8"/>
    <w:rsid w:val="001F1010"/>
    <w:rsid w:val="001F151F"/>
    <w:rsid w:val="001F27A9"/>
    <w:rsid w:val="001F3B42"/>
    <w:rsid w:val="001F3CD6"/>
    <w:rsid w:val="001F6E1F"/>
    <w:rsid w:val="0020000D"/>
    <w:rsid w:val="00205440"/>
    <w:rsid w:val="002115E0"/>
    <w:rsid w:val="00212096"/>
    <w:rsid w:val="00212507"/>
    <w:rsid w:val="00212D6E"/>
    <w:rsid w:val="002132F1"/>
    <w:rsid w:val="002153AE"/>
    <w:rsid w:val="002157D5"/>
    <w:rsid w:val="00216490"/>
    <w:rsid w:val="0022052E"/>
    <w:rsid w:val="002229CE"/>
    <w:rsid w:val="002245CB"/>
    <w:rsid w:val="00224655"/>
    <w:rsid w:val="00231568"/>
    <w:rsid w:val="002318AB"/>
    <w:rsid w:val="00231EE4"/>
    <w:rsid w:val="00232FD1"/>
    <w:rsid w:val="00234FF6"/>
    <w:rsid w:val="00235B7D"/>
    <w:rsid w:val="00236711"/>
    <w:rsid w:val="00241597"/>
    <w:rsid w:val="00244A6F"/>
    <w:rsid w:val="002465EF"/>
    <w:rsid w:val="0024668B"/>
    <w:rsid w:val="00246B04"/>
    <w:rsid w:val="00246CD5"/>
    <w:rsid w:val="0025085E"/>
    <w:rsid w:val="00250E0C"/>
    <w:rsid w:val="00252E73"/>
    <w:rsid w:val="00253785"/>
    <w:rsid w:val="002539AC"/>
    <w:rsid w:val="00255BD2"/>
    <w:rsid w:val="00257006"/>
    <w:rsid w:val="002606AE"/>
    <w:rsid w:val="00260EBE"/>
    <w:rsid w:val="00263548"/>
    <w:rsid w:val="00267572"/>
    <w:rsid w:val="00274FEB"/>
    <w:rsid w:val="00275D12"/>
    <w:rsid w:val="002764EE"/>
    <w:rsid w:val="0027780F"/>
    <w:rsid w:val="00280B8F"/>
    <w:rsid w:val="00281300"/>
    <w:rsid w:val="00281DCE"/>
    <w:rsid w:val="00282386"/>
    <w:rsid w:val="0028321A"/>
    <w:rsid w:val="00283436"/>
    <w:rsid w:val="002853ED"/>
    <w:rsid w:val="0029188E"/>
    <w:rsid w:val="002936BD"/>
    <w:rsid w:val="00294AB9"/>
    <w:rsid w:val="0029632E"/>
    <w:rsid w:val="002977B9"/>
    <w:rsid w:val="002A2CB1"/>
    <w:rsid w:val="002A2F2C"/>
    <w:rsid w:val="002A3A00"/>
    <w:rsid w:val="002A3D25"/>
    <w:rsid w:val="002A6BBA"/>
    <w:rsid w:val="002B1A87"/>
    <w:rsid w:val="002B4B1A"/>
    <w:rsid w:val="002B7CFB"/>
    <w:rsid w:val="002C0786"/>
    <w:rsid w:val="002C3CE9"/>
    <w:rsid w:val="002C64F2"/>
    <w:rsid w:val="002D0922"/>
    <w:rsid w:val="002D28C1"/>
    <w:rsid w:val="002D2EAD"/>
    <w:rsid w:val="002D4499"/>
    <w:rsid w:val="002D4FDE"/>
    <w:rsid w:val="002E1A1B"/>
    <w:rsid w:val="002E2F84"/>
    <w:rsid w:val="002E31C0"/>
    <w:rsid w:val="002E3E84"/>
    <w:rsid w:val="002E48BE"/>
    <w:rsid w:val="002E5E53"/>
    <w:rsid w:val="002E6115"/>
    <w:rsid w:val="002F37EF"/>
    <w:rsid w:val="002F3AB6"/>
    <w:rsid w:val="002F4070"/>
    <w:rsid w:val="002F445D"/>
    <w:rsid w:val="002F4AC7"/>
    <w:rsid w:val="002F4FF2"/>
    <w:rsid w:val="002F6340"/>
    <w:rsid w:val="00301963"/>
    <w:rsid w:val="00301E67"/>
    <w:rsid w:val="003046F6"/>
    <w:rsid w:val="00305C60"/>
    <w:rsid w:val="0030779B"/>
    <w:rsid w:val="00311D18"/>
    <w:rsid w:val="00314B09"/>
    <w:rsid w:val="00315029"/>
    <w:rsid w:val="00315BD4"/>
    <w:rsid w:val="0031630D"/>
    <w:rsid w:val="0031677C"/>
    <w:rsid w:val="003175FA"/>
    <w:rsid w:val="00317903"/>
    <w:rsid w:val="0032098D"/>
    <w:rsid w:val="00322ECC"/>
    <w:rsid w:val="00323A77"/>
    <w:rsid w:val="0032447F"/>
    <w:rsid w:val="00324E79"/>
    <w:rsid w:val="00326469"/>
    <w:rsid w:val="00330643"/>
    <w:rsid w:val="00330A0D"/>
    <w:rsid w:val="00332294"/>
    <w:rsid w:val="00334386"/>
    <w:rsid w:val="003401BF"/>
    <w:rsid w:val="00342458"/>
    <w:rsid w:val="00345B37"/>
    <w:rsid w:val="00346348"/>
    <w:rsid w:val="00350012"/>
    <w:rsid w:val="00350570"/>
    <w:rsid w:val="003526CE"/>
    <w:rsid w:val="0035485E"/>
    <w:rsid w:val="00354C0E"/>
    <w:rsid w:val="003554E8"/>
    <w:rsid w:val="00360C0F"/>
    <w:rsid w:val="003615DF"/>
    <w:rsid w:val="003617F4"/>
    <w:rsid w:val="00361F23"/>
    <w:rsid w:val="003658C8"/>
    <w:rsid w:val="003705C2"/>
    <w:rsid w:val="003705D7"/>
    <w:rsid w:val="00370766"/>
    <w:rsid w:val="00371954"/>
    <w:rsid w:val="00373F7E"/>
    <w:rsid w:val="00376533"/>
    <w:rsid w:val="00376537"/>
    <w:rsid w:val="00376919"/>
    <w:rsid w:val="00376E9D"/>
    <w:rsid w:val="003813C3"/>
    <w:rsid w:val="00382F59"/>
    <w:rsid w:val="00384F22"/>
    <w:rsid w:val="00385AE2"/>
    <w:rsid w:val="00387AF4"/>
    <w:rsid w:val="0039050F"/>
    <w:rsid w:val="00390EEB"/>
    <w:rsid w:val="003927DC"/>
    <w:rsid w:val="00394E81"/>
    <w:rsid w:val="003A060E"/>
    <w:rsid w:val="003A29FB"/>
    <w:rsid w:val="003A59CB"/>
    <w:rsid w:val="003A73E7"/>
    <w:rsid w:val="003A74BF"/>
    <w:rsid w:val="003B2CE5"/>
    <w:rsid w:val="003B5D54"/>
    <w:rsid w:val="003B6210"/>
    <w:rsid w:val="003B79F5"/>
    <w:rsid w:val="003C23B3"/>
    <w:rsid w:val="003C3786"/>
    <w:rsid w:val="003C37A8"/>
    <w:rsid w:val="003C47AF"/>
    <w:rsid w:val="003C519F"/>
    <w:rsid w:val="003C697A"/>
    <w:rsid w:val="003D0B5A"/>
    <w:rsid w:val="003D188B"/>
    <w:rsid w:val="003D53CF"/>
    <w:rsid w:val="003E0A0D"/>
    <w:rsid w:val="003E29EF"/>
    <w:rsid w:val="003E3EC4"/>
    <w:rsid w:val="003E6462"/>
    <w:rsid w:val="003E7795"/>
    <w:rsid w:val="003F0645"/>
    <w:rsid w:val="003F131E"/>
    <w:rsid w:val="003F1D30"/>
    <w:rsid w:val="003F1D62"/>
    <w:rsid w:val="003F4CE9"/>
    <w:rsid w:val="003F515D"/>
    <w:rsid w:val="003F5FCC"/>
    <w:rsid w:val="004022CF"/>
    <w:rsid w:val="00404011"/>
    <w:rsid w:val="00406770"/>
    <w:rsid w:val="00411094"/>
    <w:rsid w:val="00411160"/>
    <w:rsid w:val="00411FF4"/>
    <w:rsid w:val="004125DB"/>
    <w:rsid w:val="00413493"/>
    <w:rsid w:val="0041676C"/>
    <w:rsid w:val="00416E52"/>
    <w:rsid w:val="00420D03"/>
    <w:rsid w:val="00420D74"/>
    <w:rsid w:val="00427C53"/>
    <w:rsid w:val="004329AF"/>
    <w:rsid w:val="00435172"/>
    <w:rsid w:val="004355C7"/>
    <w:rsid w:val="00435765"/>
    <w:rsid w:val="00435799"/>
    <w:rsid w:val="00436BAB"/>
    <w:rsid w:val="00440214"/>
    <w:rsid w:val="00440825"/>
    <w:rsid w:val="00441E90"/>
    <w:rsid w:val="00443403"/>
    <w:rsid w:val="00453ACD"/>
    <w:rsid w:val="00454428"/>
    <w:rsid w:val="00457838"/>
    <w:rsid w:val="00460766"/>
    <w:rsid w:val="00464E9F"/>
    <w:rsid w:val="00466113"/>
    <w:rsid w:val="004661A2"/>
    <w:rsid w:val="004732A9"/>
    <w:rsid w:val="00473F2B"/>
    <w:rsid w:val="00480471"/>
    <w:rsid w:val="0048514F"/>
    <w:rsid w:val="00485C08"/>
    <w:rsid w:val="004863EB"/>
    <w:rsid w:val="00486659"/>
    <w:rsid w:val="004913D5"/>
    <w:rsid w:val="0049144C"/>
    <w:rsid w:val="00491A9F"/>
    <w:rsid w:val="00491C35"/>
    <w:rsid w:val="00493D4B"/>
    <w:rsid w:val="0049658E"/>
    <w:rsid w:val="00497F14"/>
    <w:rsid w:val="004A1054"/>
    <w:rsid w:val="004A2080"/>
    <w:rsid w:val="004A4BEC"/>
    <w:rsid w:val="004B03F0"/>
    <w:rsid w:val="004B2E32"/>
    <w:rsid w:val="004B422F"/>
    <w:rsid w:val="004B45A4"/>
    <w:rsid w:val="004B4B1C"/>
    <w:rsid w:val="004C132F"/>
    <w:rsid w:val="004C1CBE"/>
    <w:rsid w:val="004C2B96"/>
    <w:rsid w:val="004C4F7E"/>
    <w:rsid w:val="004C5BB3"/>
    <w:rsid w:val="004C6A9C"/>
    <w:rsid w:val="004D077E"/>
    <w:rsid w:val="004D462B"/>
    <w:rsid w:val="004D4D48"/>
    <w:rsid w:val="004D60BE"/>
    <w:rsid w:val="004E0F4F"/>
    <w:rsid w:val="004E2CE9"/>
    <w:rsid w:val="004E33C8"/>
    <w:rsid w:val="004E3BBB"/>
    <w:rsid w:val="004E76E9"/>
    <w:rsid w:val="004E7D07"/>
    <w:rsid w:val="004F03E6"/>
    <w:rsid w:val="004F3177"/>
    <w:rsid w:val="004F4CF4"/>
    <w:rsid w:val="00500E49"/>
    <w:rsid w:val="00503325"/>
    <w:rsid w:val="0050691D"/>
    <w:rsid w:val="00506931"/>
    <w:rsid w:val="0050780D"/>
    <w:rsid w:val="00511527"/>
    <w:rsid w:val="00511BE0"/>
    <w:rsid w:val="005124E4"/>
    <w:rsid w:val="0051277C"/>
    <w:rsid w:val="00514F74"/>
    <w:rsid w:val="00516F5C"/>
    <w:rsid w:val="00520DFB"/>
    <w:rsid w:val="00522A62"/>
    <w:rsid w:val="00523432"/>
    <w:rsid w:val="005275CB"/>
    <w:rsid w:val="0052783D"/>
    <w:rsid w:val="005334B5"/>
    <w:rsid w:val="00534BD3"/>
    <w:rsid w:val="00536031"/>
    <w:rsid w:val="005360E8"/>
    <w:rsid w:val="0054118D"/>
    <w:rsid w:val="00542CCD"/>
    <w:rsid w:val="0054453D"/>
    <w:rsid w:val="0054481B"/>
    <w:rsid w:val="00544F47"/>
    <w:rsid w:val="005462C2"/>
    <w:rsid w:val="00547A6B"/>
    <w:rsid w:val="005510B2"/>
    <w:rsid w:val="00551D5D"/>
    <w:rsid w:val="0055305B"/>
    <w:rsid w:val="00553B3A"/>
    <w:rsid w:val="0055424E"/>
    <w:rsid w:val="00557A36"/>
    <w:rsid w:val="005605DA"/>
    <w:rsid w:val="0056160A"/>
    <w:rsid w:val="00561BAE"/>
    <w:rsid w:val="00564B5B"/>
    <w:rsid w:val="005651FD"/>
    <w:rsid w:val="005666CB"/>
    <w:rsid w:val="00566F06"/>
    <w:rsid w:val="005702B9"/>
    <w:rsid w:val="0057243E"/>
    <w:rsid w:val="00572737"/>
    <w:rsid w:val="00582C43"/>
    <w:rsid w:val="00583A1F"/>
    <w:rsid w:val="005900B8"/>
    <w:rsid w:val="005926EC"/>
    <w:rsid w:val="00592829"/>
    <w:rsid w:val="00593777"/>
    <w:rsid w:val="00595245"/>
    <w:rsid w:val="00595B92"/>
    <w:rsid w:val="0059653F"/>
    <w:rsid w:val="00597782"/>
    <w:rsid w:val="00597BF4"/>
    <w:rsid w:val="005A1DCC"/>
    <w:rsid w:val="005A6150"/>
    <w:rsid w:val="005A634D"/>
    <w:rsid w:val="005A6887"/>
    <w:rsid w:val="005A7CC1"/>
    <w:rsid w:val="005B0A71"/>
    <w:rsid w:val="005B25F0"/>
    <w:rsid w:val="005B44EA"/>
    <w:rsid w:val="005C0B4C"/>
    <w:rsid w:val="005C11F0"/>
    <w:rsid w:val="005C3FCC"/>
    <w:rsid w:val="005C3FE3"/>
    <w:rsid w:val="005C5A05"/>
    <w:rsid w:val="005C676D"/>
    <w:rsid w:val="005C7466"/>
    <w:rsid w:val="005D0681"/>
    <w:rsid w:val="005D0F08"/>
    <w:rsid w:val="005D6B4B"/>
    <w:rsid w:val="005D7121"/>
    <w:rsid w:val="005E1CA3"/>
    <w:rsid w:val="005E2C44"/>
    <w:rsid w:val="005E47A0"/>
    <w:rsid w:val="005E55A1"/>
    <w:rsid w:val="005E6F1B"/>
    <w:rsid w:val="005E78AC"/>
    <w:rsid w:val="005F1AAF"/>
    <w:rsid w:val="005F2F90"/>
    <w:rsid w:val="005F4191"/>
    <w:rsid w:val="0060074F"/>
    <w:rsid w:val="0060110B"/>
    <w:rsid w:val="0060287A"/>
    <w:rsid w:val="0061025B"/>
    <w:rsid w:val="0061048B"/>
    <w:rsid w:val="00616DA5"/>
    <w:rsid w:val="006176F8"/>
    <w:rsid w:val="00620F6B"/>
    <w:rsid w:val="00624048"/>
    <w:rsid w:val="00625C45"/>
    <w:rsid w:val="00630664"/>
    <w:rsid w:val="00630C04"/>
    <w:rsid w:val="00630DAE"/>
    <w:rsid w:val="00633020"/>
    <w:rsid w:val="0063395A"/>
    <w:rsid w:val="00641009"/>
    <w:rsid w:val="00642114"/>
    <w:rsid w:val="00642287"/>
    <w:rsid w:val="00643317"/>
    <w:rsid w:val="006471CD"/>
    <w:rsid w:val="0065042B"/>
    <w:rsid w:val="0065166C"/>
    <w:rsid w:val="00652E0A"/>
    <w:rsid w:val="00655A92"/>
    <w:rsid w:val="006609F1"/>
    <w:rsid w:val="00660D87"/>
    <w:rsid w:val="00661116"/>
    <w:rsid w:val="00661E19"/>
    <w:rsid w:val="00664B98"/>
    <w:rsid w:val="00665D72"/>
    <w:rsid w:val="00670712"/>
    <w:rsid w:val="0067345B"/>
    <w:rsid w:val="006744D0"/>
    <w:rsid w:val="006746E3"/>
    <w:rsid w:val="00675855"/>
    <w:rsid w:val="00683773"/>
    <w:rsid w:val="00690324"/>
    <w:rsid w:val="00697527"/>
    <w:rsid w:val="00697833"/>
    <w:rsid w:val="006A1508"/>
    <w:rsid w:val="006A70AA"/>
    <w:rsid w:val="006A72A3"/>
    <w:rsid w:val="006B2501"/>
    <w:rsid w:val="006B4700"/>
    <w:rsid w:val="006B52A5"/>
    <w:rsid w:val="006B5418"/>
    <w:rsid w:val="006C44D8"/>
    <w:rsid w:val="006C49CC"/>
    <w:rsid w:val="006C6445"/>
    <w:rsid w:val="006C7496"/>
    <w:rsid w:val="006C7CCA"/>
    <w:rsid w:val="006D6D66"/>
    <w:rsid w:val="006E21FB"/>
    <w:rsid w:val="006E286C"/>
    <w:rsid w:val="006E292A"/>
    <w:rsid w:val="006E48FC"/>
    <w:rsid w:val="006E5C18"/>
    <w:rsid w:val="006E5C58"/>
    <w:rsid w:val="006E5D90"/>
    <w:rsid w:val="006E5F73"/>
    <w:rsid w:val="006E6B50"/>
    <w:rsid w:val="006E79CC"/>
    <w:rsid w:val="006F110E"/>
    <w:rsid w:val="006F5344"/>
    <w:rsid w:val="00700075"/>
    <w:rsid w:val="007005C1"/>
    <w:rsid w:val="007044F3"/>
    <w:rsid w:val="00710497"/>
    <w:rsid w:val="00710586"/>
    <w:rsid w:val="00712563"/>
    <w:rsid w:val="00714452"/>
    <w:rsid w:val="00714B2E"/>
    <w:rsid w:val="00714D58"/>
    <w:rsid w:val="0071536A"/>
    <w:rsid w:val="007207E9"/>
    <w:rsid w:val="007207FE"/>
    <w:rsid w:val="00724467"/>
    <w:rsid w:val="00724D0D"/>
    <w:rsid w:val="00727AC1"/>
    <w:rsid w:val="007311D0"/>
    <w:rsid w:val="00734017"/>
    <w:rsid w:val="00735F0B"/>
    <w:rsid w:val="00737459"/>
    <w:rsid w:val="00740B63"/>
    <w:rsid w:val="00740BDA"/>
    <w:rsid w:val="0074184E"/>
    <w:rsid w:val="007439B9"/>
    <w:rsid w:val="0074531F"/>
    <w:rsid w:val="00754AA2"/>
    <w:rsid w:val="00755021"/>
    <w:rsid w:val="0075569D"/>
    <w:rsid w:val="00756018"/>
    <w:rsid w:val="00760131"/>
    <w:rsid w:val="00761CFA"/>
    <w:rsid w:val="0076302A"/>
    <w:rsid w:val="0076680E"/>
    <w:rsid w:val="00770456"/>
    <w:rsid w:val="00772EF8"/>
    <w:rsid w:val="00773A2A"/>
    <w:rsid w:val="00775AF9"/>
    <w:rsid w:val="007760E6"/>
    <w:rsid w:val="0077694F"/>
    <w:rsid w:val="00776BBD"/>
    <w:rsid w:val="00777A5A"/>
    <w:rsid w:val="00780680"/>
    <w:rsid w:val="00782B0A"/>
    <w:rsid w:val="00783129"/>
    <w:rsid w:val="007924F8"/>
    <w:rsid w:val="00792A0C"/>
    <w:rsid w:val="00792EE5"/>
    <w:rsid w:val="007933A4"/>
    <w:rsid w:val="007938F2"/>
    <w:rsid w:val="00797A7F"/>
    <w:rsid w:val="007A0B48"/>
    <w:rsid w:val="007A247D"/>
    <w:rsid w:val="007A427C"/>
    <w:rsid w:val="007A4BC4"/>
    <w:rsid w:val="007A544C"/>
    <w:rsid w:val="007A611F"/>
    <w:rsid w:val="007B1DD4"/>
    <w:rsid w:val="007B24BD"/>
    <w:rsid w:val="007B260F"/>
    <w:rsid w:val="007B4183"/>
    <w:rsid w:val="007B512A"/>
    <w:rsid w:val="007B5B2F"/>
    <w:rsid w:val="007C0E3B"/>
    <w:rsid w:val="007C2097"/>
    <w:rsid w:val="007C2F14"/>
    <w:rsid w:val="007C4831"/>
    <w:rsid w:val="007C7597"/>
    <w:rsid w:val="007D2676"/>
    <w:rsid w:val="007D7D36"/>
    <w:rsid w:val="007E0AE9"/>
    <w:rsid w:val="007E2301"/>
    <w:rsid w:val="007E3C7E"/>
    <w:rsid w:val="007E53DF"/>
    <w:rsid w:val="007E5EC4"/>
    <w:rsid w:val="007E6510"/>
    <w:rsid w:val="007F1533"/>
    <w:rsid w:val="007F5063"/>
    <w:rsid w:val="007F5966"/>
    <w:rsid w:val="007F64E5"/>
    <w:rsid w:val="007F783E"/>
    <w:rsid w:val="008024CE"/>
    <w:rsid w:val="00803362"/>
    <w:rsid w:val="00814312"/>
    <w:rsid w:val="00820B1D"/>
    <w:rsid w:val="00821FAF"/>
    <w:rsid w:val="008231F3"/>
    <w:rsid w:val="00824C5B"/>
    <w:rsid w:val="008279DE"/>
    <w:rsid w:val="008302F3"/>
    <w:rsid w:val="008311D2"/>
    <w:rsid w:val="008324D3"/>
    <w:rsid w:val="008428C2"/>
    <w:rsid w:val="0084392E"/>
    <w:rsid w:val="00843F84"/>
    <w:rsid w:val="0084746B"/>
    <w:rsid w:val="00850299"/>
    <w:rsid w:val="0085152C"/>
    <w:rsid w:val="00852011"/>
    <w:rsid w:val="00852177"/>
    <w:rsid w:val="00856A30"/>
    <w:rsid w:val="008622B9"/>
    <w:rsid w:val="00862448"/>
    <w:rsid w:val="008641C1"/>
    <w:rsid w:val="00865217"/>
    <w:rsid w:val="008672D3"/>
    <w:rsid w:val="00870EE7"/>
    <w:rsid w:val="00872D17"/>
    <w:rsid w:val="0087454D"/>
    <w:rsid w:val="00875CCA"/>
    <w:rsid w:val="008800F4"/>
    <w:rsid w:val="00883B6F"/>
    <w:rsid w:val="00884E5B"/>
    <w:rsid w:val="0088504B"/>
    <w:rsid w:val="00887EDF"/>
    <w:rsid w:val="008902BC"/>
    <w:rsid w:val="00890CA9"/>
    <w:rsid w:val="00890D5D"/>
    <w:rsid w:val="008968F2"/>
    <w:rsid w:val="008A0451"/>
    <w:rsid w:val="008A0D6C"/>
    <w:rsid w:val="008A1675"/>
    <w:rsid w:val="008A2D09"/>
    <w:rsid w:val="008A3B86"/>
    <w:rsid w:val="008A4040"/>
    <w:rsid w:val="008A5E86"/>
    <w:rsid w:val="008A5F08"/>
    <w:rsid w:val="008A7285"/>
    <w:rsid w:val="008B2A82"/>
    <w:rsid w:val="008B72B0"/>
    <w:rsid w:val="008B772D"/>
    <w:rsid w:val="008C012C"/>
    <w:rsid w:val="008C01F9"/>
    <w:rsid w:val="008C173B"/>
    <w:rsid w:val="008C4F6B"/>
    <w:rsid w:val="008C6181"/>
    <w:rsid w:val="008C6F3D"/>
    <w:rsid w:val="008D0275"/>
    <w:rsid w:val="008D150B"/>
    <w:rsid w:val="008D3092"/>
    <w:rsid w:val="008D3493"/>
    <w:rsid w:val="008D357F"/>
    <w:rsid w:val="008D6BE8"/>
    <w:rsid w:val="008D7601"/>
    <w:rsid w:val="008E036C"/>
    <w:rsid w:val="008E09EF"/>
    <w:rsid w:val="008E2647"/>
    <w:rsid w:val="008E3DCE"/>
    <w:rsid w:val="008E4659"/>
    <w:rsid w:val="008E60CA"/>
    <w:rsid w:val="008E66C4"/>
    <w:rsid w:val="008E7FB6"/>
    <w:rsid w:val="008F263F"/>
    <w:rsid w:val="008F3581"/>
    <w:rsid w:val="008F4A1D"/>
    <w:rsid w:val="008F686C"/>
    <w:rsid w:val="009019CB"/>
    <w:rsid w:val="00902959"/>
    <w:rsid w:val="009037E0"/>
    <w:rsid w:val="00905059"/>
    <w:rsid w:val="009057DB"/>
    <w:rsid w:val="009101D3"/>
    <w:rsid w:val="00911DD0"/>
    <w:rsid w:val="00912CB9"/>
    <w:rsid w:val="009148B5"/>
    <w:rsid w:val="009158CE"/>
    <w:rsid w:val="00915A10"/>
    <w:rsid w:val="009160FD"/>
    <w:rsid w:val="009162B0"/>
    <w:rsid w:val="00917C15"/>
    <w:rsid w:val="00920903"/>
    <w:rsid w:val="0092169E"/>
    <w:rsid w:val="00923453"/>
    <w:rsid w:val="00923584"/>
    <w:rsid w:val="00924FBA"/>
    <w:rsid w:val="00930205"/>
    <w:rsid w:val="00933EC0"/>
    <w:rsid w:val="0093430E"/>
    <w:rsid w:val="0093578B"/>
    <w:rsid w:val="00936A16"/>
    <w:rsid w:val="00941F64"/>
    <w:rsid w:val="00943DC1"/>
    <w:rsid w:val="009452F3"/>
    <w:rsid w:val="00945CB4"/>
    <w:rsid w:val="00950E6A"/>
    <w:rsid w:val="00951884"/>
    <w:rsid w:val="0095255C"/>
    <w:rsid w:val="009529A7"/>
    <w:rsid w:val="0095643A"/>
    <w:rsid w:val="009615EC"/>
    <w:rsid w:val="0096242E"/>
    <w:rsid w:val="0096245E"/>
    <w:rsid w:val="009629FD"/>
    <w:rsid w:val="00963A8C"/>
    <w:rsid w:val="009655C2"/>
    <w:rsid w:val="00965844"/>
    <w:rsid w:val="0096647A"/>
    <w:rsid w:val="0097040F"/>
    <w:rsid w:val="0097142E"/>
    <w:rsid w:val="00972D04"/>
    <w:rsid w:val="00974BF1"/>
    <w:rsid w:val="0097787B"/>
    <w:rsid w:val="00982351"/>
    <w:rsid w:val="00982F72"/>
    <w:rsid w:val="009838DF"/>
    <w:rsid w:val="00984E0B"/>
    <w:rsid w:val="00986D55"/>
    <w:rsid w:val="00987344"/>
    <w:rsid w:val="00991276"/>
    <w:rsid w:val="00991FDF"/>
    <w:rsid w:val="009A0043"/>
    <w:rsid w:val="009A06E0"/>
    <w:rsid w:val="009A12C6"/>
    <w:rsid w:val="009A2568"/>
    <w:rsid w:val="009A2B8E"/>
    <w:rsid w:val="009A3F97"/>
    <w:rsid w:val="009A7383"/>
    <w:rsid w:val="009A7C14"/>
    <w:rsid w:val="009B3291"/>
    <w:rsid w:val="009B4440"/>
    <w:rsid w:val="009B566C"/>
    <w:rsid w:val="009C2882"/>
    <w:rsid w:val="009C51D6"/>
    <w:rsid w:val="009C61B9"/>
    <w:rsid w:val="009C70C1"/>
    <w:rsid w:val="009D140F"/>
    <w:rsid w:val="009D3328"/>
    <w:rsid w:val="009D33F3"/>
    <w:rsid w:val="009D3792"/>
    <w:rsid w:val="009D405B"/>
    <w:rsid w:val="009D4AE8"/>
    <w:rsid w:val="009D5A95"/>
    <w:rsid w:val="009D70B2"/>
    <w:rsid w:val="009E3297"/>
    <w:rsid w:val="009E337C"/>
    <w:rsid w:val="009E3380"/>
    <w:rsid w:val="009E46A4"/>
    <w:rsid w:val="009E617D"/>
    <w:rsid w:val="009E6347"/>
    <w:rsid w:val="009F2C1F"/>
    <w:rsid w:val="009F5B8D"/>
    <w:rsid w:val="009F7C5D"/>
    <w:rsid w:val="00A048CD"/>
    <w:rsid w:val="00A04B2C"/>
    <w:rsid w:val="00A055C2"/>
    <w:rsid w:val="00A05695"/>
    <w:rsid w:val="00A06C6A"/>
    <w:rsid w:val="00A07584"/>
    <w:rsid w:val="00A107C8"/>
    <w:rsid w:val="00A122CA"/>
    <w:rsid w:val="00A140DD"/>
    <w:rsid w:val="00A17673"/>
    <w:rsid w:val="00A2160D"/>
    <w:rsid w:val="00A21DC3"/>
    <w:rsid w:val="00A223BD"/>
    <w:rsid w:val="00A22719"/>
    <w:rsid w:val="00A24D7E"/>
    <w:rsid w:val="00A25E08"/>
    <w:rsid w:val="00A2600A"/>
    <w:rsid w:val="00A2613B"/>
    <w:rsid w:val="00A269B1"/>
    <w:rsid w:val="00A26CDA"/>
    <w:rsid w:val="00A32441"/>
    <w:rsid w:val="00A34113"/>
    <w:rsid w:val="00A34F59"/>
    <w:rsid w:val="00A36250"/>
    <w:rsid w:val="00A3669C"/>
    <w:rsid w:val="00A37314"/>
    <w:rsid w:val="00A40646"/>
    <w:rsid w:val="00A406F2"/>
    <w:rsid w:val="00A40954"/>
    <w:rsid w:val="00A44971"/>
    <w:rsid w:val="00A45890"/>
    <w:rsid w:val="00A47E70"/>
    <w:rsid w:val="00A52FA6"/>
    <w:rsid w:val="00A5387A"/>
    <w:rsid w:val="00A54519"/>
    <w:rsid w:val="00A54D02"/>
    <w:rsid w:val="00A55B39"/>
    <w:rsid w:val="00A604DF"/>
    <w:rsid w:val="00A60AA7"/>
    <w:rsid w:val="00A64F76"/>
    <w:rsid w:val="00A66315"/>
    <w:rsid w:val="00A673EA"/>
    <w:rsid w:val="00A70226"/>
    <w:rsid w:val="00A71472"/>
    <w:rsid w:val="00A72760"/>
    <w:rsid w:val="00A72DCE"/>
    <w:rsid w:val="00A74F70"/>
    <w:rsid w:val="00A752C5"/>
    <w:rsid w:val="00A82351"/>
    <w:rsid w:val="00A83573"/>
    <w:rsid w:val="00A83ECE"/>
    <w:rsid w:val="00A84816"/>
    <w:rsid w:val="00A86606"/>
    <w:rsid w:val="00A87637"/>
    <w:rsid w:val="00A9104D"/>
    <w:rsid w:val="00A95B6B"/>
    <w:rsid w:val="00A970D3"/>
    <w:rsid w:val="00AA02AF"/>
    <w:rsid w:val="00AA7E82"/>
    <w:rsid w:val="00AB060C"/>
    <w:rsid w:val="00AB33BB"/>
    <w:rsid w:val="00AB3E3A"/>
    <w:rsid w:val="00AB4927"/>
    <w:rsid w:val="00AC0A7A"/>
    <w:rsid w:val="00AC2009"/>
    <w:rsid w:val="00AC29FD"/>
    <w:rsid w:val="00AC4439"/>
    <w:rsid w:val="00AC52A5"/>
    <w:rsid w:val="00AC6134"/>
    <w:rsid w:val="00AC64AE"/>
    <w:rsid w:val="00AC7DF6"/>
    <w:rsid w:val="00AD347E"/>
    <w:rsid w:val="00AD5A8E"/>
    <w:rsid w:val="00AD7C25"/>
    <w:rsid w:val="00AE0775"/>
    <w:rsid w:val="00AE09F9"/>
    <w:rsid w:val="00AE0D7B"/>
    <w:rsid w:val="00AE1BE1"/>
    <w:rsid w:val="00AE234F"/>
    <w:rsid w:val="00AE4CDE"/>
    <w:rsid w:val="00AE4D95"/>
    <w:rsid w:val="00AE5613"/>
    <w:rsid w:val="00AE6D78"/>
    <w:rsid w:val="00AF16FA"/>
    <w:rsid w:val="00AF3504"/>
    <w:rsid w:val="00AF6B24"/>
    <w:rsid w:val="00AF6FFE"/>
    <w:rsid w:val="00AF72F0"/>
    <w:rsid w:val="00B00E9F"/>
    <w:rsid w:val="00B01C00"/>
    <w:rsid w:val="00B03597"/>
    <w:rsid w:val="00B03A2C"/>
    <w:rsid w:val="00B04091"/>
    <w:rsid w:val="00B04265"/>
    <w:rsid w:val="00B06327"/>
    <w:rsid w:val="00B06BC1"/>
    <w:rsid w:val="00B076C6"/>
    <w:rsid w:val="00B218E5"/>
    <w:rsid w:val="00B22CEF"/>
    <w:rsid w:val="00B22DA4"/>
    <w:rsid w:val="00B258BB"/>
    <w:rsid w:val="00B25E28"/>
    <w:rsid w:val="00B26913"/>
    <w:rsid w:val="00B26D9A"/>
    <w:rsid w:val="00B34AC6"/>
    <w:rsid w:val="00B35473"/>
    <w:rsid w:val="00B357DE"/>
    <w:rsid w:val="00B43444"/>
    <w:rsid w:val="00B43A1B"/>
    <w:rsid w:val="00B47938"/>
    <w:rsid w:val="00B51875"/>
    <w:rsid w:val="00B53F88"/>
    <w:rsid w:val="00B56C4A"/>
    <w:rsid w:val="00B57359"/>
    <w:rsid w:val="00B60816"/>
    <w:rsid w:val="00B60FB1"/>
    <w:rsid w:val="00B61D74"/>
    <w:rsid w:val="00B62CC4"/>
    <w:rsid w:val="00B64DBF"/>
    <w:rsid w:val="00B66361"/>
    <w:rsid w:val="00B66C2F"/>
    <w:rsid w:val="00B66D06"/>
    <w:rsid w:val="00B70531"/>
    <w:rsid w:val="00B708DD"/>
    <w:rsid w:val="00B70D58"/>
    <w:rsid w:val="00B70E50"/>
    <w:rsid w:val="00B71648"/>
    <w:rsid w:val="00B72AC8"/>
    <w:rsid w:val="00B75748"/>
    <w:rsid w:val="00B85187"/>
    <w:rsid w:val="00B8557B"/>
    <w:rsid w:val="00B90B8C"/>
    <w:rsid w:val="00B91267"/>
    <w:rsid w:val="00B917AC"/>
    <w:rsid w:val="00B9268B"/>
    <w:rsid w:val="00B92835"/>
    <w:rsid w:val="00B948AA"/>
    <w:rsid w:val="00B956CE"/>
    <w:rsid w:val="00BA1928"/>
    <w:rsid w:val="00BA3ACC"/>
    <w:rsid w:val="00BA717D"/>
    <w:rsid w:val="00BB2521"/>
    <w:rsid w:val="00BB29F9"/>
    <w:rsid w:val="00BB5150"/>
    <w:rsid w:val="00BB5488"/>
    <w:rsid w:val="00BB5DFC"/>
    <w:rsid w:val="00BB71E2"/>
    <w:rsid w:val="00BC0575"/>
    <w:rsid w:val="00BC2EFC"/>
    <w:rsid w:val="00BC35D7"/>
    <w:rsid w:val="00BC3D55"/>
    <w:rsid w:val="00BC42E6"/>
    <w:rsid w:val="00BC7C3B"/>
    <w:rsid w:val="00BD0266"/>
    <w:rsid w:val="00BD279D"/>
    <w:rsid w:val="00BD3B6F"/>
    <w:rsid w:val="00BD498A"/>
    <w:rsid w:val="00BD7084"/>
    <w:rsid w:val="00BD7883"/>
    <w:rsid w:val="00BE0BD3"/>
    <w:rsid w:val="00BE177B"/>
    <w:rsid w:val="00BE1C72"/>
    <w:rsid w:val="00BE4DF7"/>
    <w:rsid w:val="00BF3228"/>
    <w:rsid w:val="00BF5834"/>
    <w:rsid w:val="00BF5C75"/>
    <w:rsid w:val="00C01C80"/>
    <w:rsid w:val="00C027B7"/>
    <w:rsid w:val="00C0610D"/>
    <w:rsid w:val="00C10595"/>
    <w:rsid w:val="00C10862"/>
    <w:rsid w:val="00C13906"/>
    <w:rsid w:val="00C15DCC"/>
    <w:rsid w:val="00C20B31"/>
    <w:rsid w:val="00C21836"/>
    <w:rsid w:val="00C24EDC"/>
    <w:rsid w:val="00C26468"/>
    <w:rsid w:val="00C34194"/>
    <w:rsid w:val="00C352F5"/>
    <w:rsid w:val="00C35B77"/>
    <w:rsid w:val="00C37922"/>
    <w:rsid w:val="00C407B9"/>
    <w:rsid w:val="00C415C3"/>
    <w:rsid w:val="00C4329D"/>
    <w:rsid w:val="00C469D9"/>
    <w:rsid w:val="00C50955"/>
    <w:rsid w:val="00C6102C"/>
    <w:rsid w:val="00C70373"/>
    <w:rsid w:val="00C713E0"/>
    <w:rsid w:val="00C71C0C"/>
    <w:rsid w:val="00C71CFB"/>
    <w:rsid w:val="00C725BA"/>
    <w:rsid w:val="00C73467"/>
    <w:rsid w:val="00C74BC4"/>
    <w:rsid w:val="00C752F8"/>
    <w:rsid w:val="00C757BD"/>
    <w:rsid w:val="00C81F99"/>
    <w:rsid w:val="00C8334D"/>
    <w:rsid w:val="00C83E4E"/>
    <w:rsid w:val="00C84595"/>
    <w:rsid w:val="00C84704"/>
    <w:rsid w:val="00C85AD4"/>
    <w:rsid w:val="00C917A4"/>
    <w:rsid w:val="00C95985"/>
    <w:rsid w:val="00C96050"/>
    <w:rsid w:val="00C96C87"/>
    <w:rsid w:val="00C96EAE"/>
    <w:rsid w:val="00C9780B"/>
    <w:rsid w:val="00CA26CF"/>
    <w:rsid w:val="00CA2EA4"/>
    <w:rsid w:val="00CA3A68"/>
    <w:rsid w:val="00CA51BD"/>
    <w:rsid w:val="00CA561A"/>
    <w:rsid w:val="00CA67F3"/>
    <w:rsid w:val="00CA7D10"/>
    <w:rsid w:val="00CB0800"/>
    <w:rsid w:val="00CB1493"/>
    <w:rsid w:val="00CB2352"/>
    <w:rsid w:val="00CB3E88"/>
    <w:rsid w:val="00CB4A8D"/>
    <w:rsid w:val="00CB5725"/>
    <w:rsid w:val="00CB6FA2"/>
    <w:rsid w:val="00CC0879"/>
    <w:rsid w:val="00CC3F20"/>
    <w:rsid w:val="00CC4AAE"/>
    <w:rsid w:val="00CC5026"/>
    <w:rsid w:val="00CC5C28"/>
    <w:rsid w:val="00CD03F6"/>
    <w:rsid w:val="00CD15F3"/>
    <w:rsid w:val="00CD2478"/>
    <w:rsid w:val="00CD32DA"/>
    <w:rsid w:val="00CD495C"/>
    <w:rsid w:val="00CD541D"/>
    <w:rsid w:val="00CD7D9D"/>
    <w:rsid w:val="00CE22D1"/>
    <w:rsid w:val="00CE2807"/>
    <w:rsid w:val="00CE39AE"/>
    <w:rsid w:val="00CE4346"/>
    <w:rsid w:val="00CE4CA7"/>
    <w:rsid w:val="00CE5392"/>
    <w:rsid w:val="00CE5836"/>
    <w:rsid w:val="00CE597A"/>
    <w:rsid w:val="00CF0EE8"/>
    <w:rsid w:val="00CF3137"/>
    <w:rsid w:val="00CF36CA"/>
    <w:rsid w:val="00CF39F5"/>
    <w:rsid w:val="00CF770D"/>
    <w:rsid w:val="00D03605"/>
    <w:rsid w:val="00D036B1"/>
    <w:rsid w:val="00D04264"/>
    <w:rsid w:val="00D05584"/>
    <w:rsid w:val="00D05F30"/>
    <w:rsid w:val="00D11584"/>
    <w:rsid w:val="00D12FF1"/>
    <w:rsid w:val="00D249D9"/>
    <w:rsid w:val="00D264F9"/>
    <w:rsid w:val="00D26C00"/>
    <w:rsid w:val="00D27948"/>
    <w:rsid w:val="00D32A51"/>
    <w:rsid w:val="00D366B0"/>
    <w:rsid w:val="00D36D47"/>
    <w:rsid w:val="00D37284"/>
    <w:rsid w:val="00D467F4"/>
    <w:rsid w:val="00D46A2A"/>
    <w:rsid w:val="00D471B2"/>
    <w:rsid w:val="00D51603"/>
    <w:rsid w:val="00D51BDC"/>
    <w:rsid w:val="00D51C49"/>
    <w:rsid w:val="00D53BE5"/>
    <w:rsid w:val="00D5735F"/>
    <w:rsid w:val="00D612C6"/>
    <w:rsid w:val="00D61856"/>
    <w:rsid w:val="00D641A9"/>
    <w:rsid w:val="00D651B4"/>
    <w:rsid w:val="00D67E08"/>
    <w:rsid w:val="00D71816"/>
    <w:rsid w:val="00D76079"/>
    <w:rsid w:val="00D76A9C"/>
    <w:rsid w:val="00D81211"/>
    <w:rsid w:val="00D813DB"/>
    <w:rsid w:val="00D8335D"/>
    <w:rsid w:val="00D83F72"/>
    <w:rsid w:val="00D87965"/>
    <w:rsid w:val="00D908E8"/>
    <w:rsid w:val="00D911C8"/>
    <w:rsid w:val="00D91625"/>
    <w:rsid w:val="00D933A2"/>
    <w:rsid w:val="00D9345C"/>
    <w:rsid w:val="00D94DD8"/>
    <w:rsid w:val="00DA112C"/>
    <w:rsid w:val="00DA1C81"/>
    <w:rsid w:val="00DA3E3E"/>
    <w:rsid w:val="00DA4836"/>
    <w:rsid w:val="00DA5743"/>
    <w:rsid w:val="00DB389B"/>
    <w:rsid w:val="00DB4BC8"/>
    <w:rsid w:val="00DB5062"/>
    <w:rsid w:val="00DB594F"/>
    <w:rsid w:val="00DB5D15"/>
    <w:rsid w:val="00DB6451"/>
    <w:rsid w:val="00DB6EBC"/>
    <w:rsid w:val="00DB72BB"/>
    <w:rsid w:val="00DC05F6"/>
    <w:rsid w:val="00DC2288"/>
    <w:rsid w:val="00DC2EEA"/>
    <w:rsid w:val="00DD136A"/>
    <w:rsid w:val="00DD2207"/>
    <w:rsid w:val="00DD5604"/>
    <w:rsid w:val="00DD6134"/>
    <w:rsid w:val="00DD7434"/>
    <w:rsid w:val="00DD770C"/>
    <w:rsid w:val="00DE0328"/>
    <w:rsid w:val="00DE0FC7"/>
    <w:rsid w:val="00DE1CFC"/>
    <w:rsid w:val="00DE24B4"/>
    <w:rsid w:val="00DE6F31"/>
    <w:rsid w:val="00DE7091"/>
    <w:rsid w:val="00DE79BB"/>
    <w:rsid w:val="00DE7A29"/>
    <w:rsid w:val="00DE7F7C"/>
    <w:rsid w:val="00DF1647"/>
    <w:rsid w:val="00DF47B5"/>
    <w:rsid w:val="00E015DE"/>
    <w:rsid w:val="00E01C0A"/>
    <w:rsid w:val="00E02239"/>
    <w:rsid w:val="00E02328"/>
    <w:rsid w:val="00E03F35"/>
    <w:rsid w:val="00E04BA8"/>
    <w:rsid w:val="00E0530F"/>
    <w:rsid w:val="00E0580C"/>
    <w:rsid w:val="00E06C90"/>
    <w:rsid w:val="00E06CA4"/>
    <w:rsid w:val="00E123A2"/>
    <w:rsid w:val="00E124D2"/>
    <w:rsid w:val="00E13C10"/>
    <w:rsid w:val="00E14B5A"/>
    <w:rsid w:val="00E15197"/>
    <w:rsid w:val="00E159F8"/>
    <w:rsid w:val="00E23A56"/>
    <w:rsid w:val="00E23AC4"/>
    <w:rsid w:val="00E23C1A"/>
    <w:rsid w:val="00E24619"/>
    <w:rsid w:val="00E24CA9"/>
    <w:rsid w:val="00E31DF2"/>
    <w:rsid w:val="00E32097"/>
    <w:rsid w:val="00E32BC9"/>
    <w:rsid w:val="00E365A0"/>
    <w:rsid w:val="00E36A3F"/>
    <w:rsid w:val="00E37D80"/>
    <w:rsid w:val="00E40B6B"/>
    <w:rsid w:val="00E4306D"/>
    <w:rsid w:val="00E43A3E"/>
    <w:rsid w:val="00E43E54"/>
    <w:rsid w:val="00E44932"/>
    <w:rsid w:val="00E47A90"/>
    <w:rsid w:val="00E47CC9"/>
    <w:rsid w:val="00E52E88"/>
    <w:rsid w:val="00E5434B"/>
    <w:rsid w:val="00E55ABE"/>
    <w:rsid w:val="00E6174E"/>
    <w:rsid w:val="00E61A94"/>
    <w:rsid w:val="00E65E8A"/>
    <w:rsid w:val="00E7305B"/>
    <w:rsid w:val="00E75CF9"/>
    <w:rsid w:val="00E81D40"/>
    <w:rsid w:val="00E866E4"/>
    <w:rsid w:val="00E90A16"/>
    <w:rsid w:val="00E91530"/>
    <w:rsid w:val="00E91BB6"/>
    <w:rsid w:val="00E924C6"/>
    <w:rsid w:val="00E9497F"/>
    <w:rsid w:val="00E9517B"/>
    <w:rsid w:val="00E972CF"/>
    <w:rsid w:val="00E97540"/>
    <w:rsid w:val="00E97913"/>
    <w:rsid w:val="00E97EE0"/>
    <w:rsid w:val="00EA15FE"/>
    <w:rsid w:val="00EA2138"/>
    <w:rsid w:val="00EA273A"/>
    <w:rsid w:val="00EA5EEB"/>
    <w:rsid w:val="00EA76BB"/>
    <w:rsid w:val="00EB055A"/>
    <w:rsid w:val="00EB0CF4"/>
    <w:rsid w:val="00EB1813"/>
    <w:rsid w:val="00EB34A3"/>
    <w:rsid w:val="00EB3FE7"/>
    <w:rsid w:val="00EB54CC"/>
    <w:rsid w:val="00EC11EB"/>
    <w:rsid w:val="00EC4EBC"/>
    <w:rsid w:val="00EC5431"/>
    <w:rsid w:val="00ED0D9F"/>
    <w:rsid w:val="00ED19EF"/>
    <w:rsid w:val="00ED3D47"/>
    <w:rsid w:val="00ED3FED"/>
    <w:rsid w:val="00ED7B7B"/>
    <w:rsid w:val="00ED7E78"/>
    <w:rsid w:val="00ED7F9D"/>
    <w:rsid w:val="00EE3000"/>
    <w:rsid w:val="00EE418C"/>
    <w:rsid w:val="00EE474F"/>
    <w:rsid w:val="00EE6A83"/>
    <w:rsid w:val="00EE7D7C"/>
    <w:rsid w:val="00EE7FCF"/>
    <w:rsid w:val="00EF186C"/>
    <w:rsid w:val="00EF2906"/>
    <w:rsid w:val="00EF337F"/>
    <w:rsid w:val="00EF44FB"/>
    <w:rsid w:val="00EF4B72"/>
    <w:rsid w:val="00F014DE"/>
    <w:rsid w:val="00F02E5B"/>
    <w:rsid w:val="00F054D4"/>
    <w:rsid w:val="00F05FDE"/>
    <w:rsid w:val="00F10B30"/>
    <w:rsid w:val="00F1278B"/>
    <w:rsid w:val="00F12A25"/>
    <w:rsid w:val="00F20B8E"/>
    <w:rsid w:val="00F21CC1"/>
    <w:rsid w:val="00F23873"/>
    <w:rsid w:val="00F23A98"/>
    <w:rsid w:val="00F247BD"/>
    <w:rsid w:val="00F258D3"/>
    <w:rsid w:val="00F25D98"/>
    <w:rsid w:val="00F26950"/>
    <w:rsid w:val="00F300FB"/>
    <w:rsid w:val="00F336B6"/>
    <w:rsid w:val="00F34816"/>
    <w:rsid w:val="00F349FA"/>
    <w:rsid w:val="00F36060"/>
    <w:rsid w:val="00F37AB8"/>
    <w:rsid w:val="00F432E2"/>
    <w:rsid w:val="00F44343"/>
    <w:rsid w:val="00F45768"/>
    <w:rsid w:val="00F46E27"/>
    <w:rsid w:val="00F51AF9"/>
    <w:rsid w:val="00F51BCF"/>
    <w:rsid w:val="00F52AC6"/>
    <w:rsid w:val="00F53930"/>
    <w:rsid w:val="00F56076"/>
    <w:rsid w:val="00F5687D"/>
    <w:rsid w:val="00F62DE6"/>
    <w:rsid w:val="00F67F45"/>
    <w:rsid w:val="00F71A8C"/>
    <w:rsid w:val="00F73EEC"/>
    <w:rsid w:val="00F74F6A"/>
    <w:rsid w:val="00F7680F"/>
    <w:rsid w:val="00F8071A"/>
    <w:rsid w:val="00F831EE"/>
    <w:rsid w:val="00F83A33"/>
    <w:rsid w:val="00F84F24"/>
    <w:rsid w:val="00F8549E"/>
    <w:rsid w:val="00F86788"/>
    <w:rsid w:val="00F87BA3"/>
    <w:rsid w:val="00F90B06"/>
    <w:rsid w:val="00F928C4"/>
    <w:rsid w:val="00F93B43"/>
    <w:rsid w:val="00F953AC"/>
    <w:rsid w:val="00FA080D"/>
    <w:rsid w:val="00FA4112"/>
    <w:rsid w:val="00FB24C4"/>
    <w:rsid w:val="00FB4A62"/>
    <w:rsid w:val="00FB6386"/>
    <w:rsid w:val="00FB67D8"/>
    <w:rsid w:val="00FB7BBB"/>
    <w:rsid w:val="00FC0215"/>
    <w:rsid w:val="00FC1AB9"/>
    <w:rsid w:val="00FC2049"/>
    <w:rsid w:val="00FC3099"/>
    <w:rsid w:val="00FC3CCB"/>
    <w:rsid w:val="00FC4B4B"/>
    <w:rsid w:val="00FC6BF7"/>
    <w:rsid w:val="00FD0961"/>
    <w:rsid w:val="00FD13BE"/>
    <w:rsid w:val="00FD4B6B"/>
    <w:rsid w:val="00FD4FC5"/>
    <w:rsid w:val="00FD5182"/>
    <w:rsid w:val="00FD7944"/>
    <w:rsid w:val="00FE0C89"/>
    <w:rsid w:val="00FE15E5"/>
    <w:rsid w:val="00FE1C07"/>
    <w:rsid w:val="00FE34A3"/>
    <w:rsid w:val="00FE6046"/>
    <w:rsid w:val="00FE6BEC"/>
    <w:rsid w:val="00FE6C48"/>
    <w:rsid w:val="00FF15B3"/>
    <w:rsid w:val="00FF216D"/>
    <w:rsid w:val="00FF4B62"/>
    <w:rsid w:val="00FF6434"/>
    <w:rsid w:val="00FF6DD2"/>
    <w:rsid w:val="0153699F"/>
    <w:rsid w:val="03F4D85E"/>
    <w:rsid w:val="051EDD08"/>
    <w:rsid w:val="0579A255"/>
    <w:rsid w:val="07A82200"/>
    <w:rsid w:val="0AFD0E6C"/>
    <w:rsid w:val="0C1A35FD"/>
    <w:rsid w:val="0D3273EB"/>
    <w:rsid w:val="148FF354"/>
    <w:rsid w:val="155BA3E4"/>
    <w:rsid w:val="16689B48"/>
    <w:rsid w:val="1A44EF79"/>
    <w:rsid w:val="1AFF34D8"/>
    <w:rsid w:val="1C9B0539"/>
    <w:rsid w:val="1E793CD3"/>
    <w:rsid w:val="20D575A5"/>
    <w:rsid w:val="232DF5F3"/>
    <w:rsid w:val="23B675FC"/>
    <w:rsid w:val="248CEEC1"/>
    <w:rsid w:val="2521270A"/>
    <w:rsid w:val="25D87711"/>
    <w:rsid w:val="2AE85B20"/>
    <w:rsid w:val="2B9D4133"/>
    <w:rsid w:val="2C091B95"/>
    <w:rsid w:val="2C1C8C13"/>
    <w:rsid w:val="2E8676F8"/>
    <w:rsid w:val="2F263334"/>
    <w:rsid w:val="30D2424D"/>
    <w:rsid w:val="325DD3F6"/>
    <w:rsid w:val="326E12AE"/>
    <w:rsid w:val="33F9A457"/>
    <w:rsid w:val="34E6DA8A"/>
    <w:rsid w:val="38D3FB4E"/>
    <w:rsid w:val="3E60BF4E"/>
    <w:rsid w:val="3E7B2133"/>
    <w:rsid w:val="3FB8C7B0"/>
    <w:rsid w:val="4024FC85"/>
    <w:rsid w:val="44EC2513"/>
    <w:rsid w:val="45B521C0"/>
    <w:rsid w:val="4A6C2FA4"/>
    <w:rsid w:val="4F9A6614"/>
    <w:rsid w:val="4FD6D900"/>
    <w:rsid w:val="503D5416"/>
    <w:rsid w:val="51D92477"/>
    <w:rsid w:val="52B8DE79"/>
    <w:rsid w:val="55471772"/>
    <w:rsid w:val="561D47D6"/>
    <w:rsid w:val="56461A84"/>
    <w:rsid w:val="58C2D777"/>
    <w:rsid w:val="5A302F07"/>
    <w:rsid w:val="5CC735DE"/>
    <w:rsid w:val="5DFB9120"/>
    <w:rsid w:val="5EB0B713"/>
    <w:rsid w:val="60E0F193"/>
    <w:rsid w:val="636B616F"/>
    <w:rsid w:val="6419C145"/>
    <w:rsid w:val="66881778"/>
    <w:rsid w:val="6736D8E4"/>
    <w:rsid w:val="683E70FC"/>
    <w:rsid w:val="6946314D"/>
    <w:rsid w:val="6A6E79A6"/>
    <w:rsid w:val="6BF121AA"/>
    <w:rsid w:val="6D8CF20B"/>
    <w:rsid w:val="6E19A270"/>
    <w:rsid w:val="6ED6F15C"/>
    <w:rsid w:val="704F07EF"/>
    <w:rsid w:val="713BE50E"/>
    <w:rsid w:val="71514332"/>
    <w:rsid w:val="7804420C"/>
    <w:rsid w:val="792DCE96"/>
    <w:rsid w:val="7AC99EF7"/>
    <w:rsid w:val="7AF3060C"/>
    <w:rsid w:val="7C141E19"/>
    <w:rsid w:val="7E013FB9"/>
    <w:rsid w:val="7F9D101A"/>
    <w:rsid w:val="7FB799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FC224E8E-A2B3-4186-8E7B-8C12B4A4E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276"/>
    <w:pPr>
      <w:spacing w:after="180"/>
    </w:pPr>
    <w:rPr>
      <w:rFonts w:ascii="Times New Roman" w:eastAsia="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rPr>
      <w:rFonts w:eastAsiaTheme="minorEastAsia"/>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heme="minorEastAsia"/>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rPr>
      <w:rFonts w:eastAsiaTheme="minorEastAsia"/>
    </w:rPr>
  </w:style>
  <w:style w:type="paragraph" w:styleId="TOC9">
    <w:name w:val="toc 9"/>
    <w:basedOn w:val="TOC8"/>
    <w:semiHidden/>
    <w:pPr>
      <w:ind w:left="1418" w:hanging="1418"/>
    </w:pPr>
  </w:style>
  <w:style w:type="paragraph" w:customStyle="1" w:styleId="EX">
    <w:name w:val="EX"/>
    <w:basedOn w:val="Normal"/>
    <w:pPr>
      <w:keepLines/>
      <w:ind w:left="1702" w:hanging="1418"/>
    </w:pPr>
    <w:rPr>
      <w:rFonts w:eastAsiaTheme="minorEastAsia"/>
    </w:rPr>
  </w:style>
  <w:style w:type="paragraph" w:customStyle="1" w:styleId="FP">
    <w:name w:val="FP"/>
    <w:basedOn w:val="Normal"/>
    <w:pPr>
      <w:spacing w:after="0"/>
    </w:pPr>
    <w:rPr>
      <w:rFonts w:eastAsiaTheme="minorEastAsi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rFonts w:eastAsiaTheme="minorEastAsia"/>
      <w:noProof/>
    </w:rPr>
  </w:style>
  <w:style w:type="paragraph" w:customStyle="1" w:styleId="TH">
    <w:name w:val="TH"/>
    <w:basedOn w:val="Normal"/>
    <w:link w:val="THChar"/>
    <w:qFormat/>
    <w:pPr>
      <w:keepNext/>
      <w:keepLines/>
      <w:spacing w:before="60"/>
      <w:jc w:val="center"/>
    </w:pPr>
    <w:rPr>
      <w:rFonts w:ascii="Arial" w:eastAsiaTheme="minorEastAsia"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eastAsiaTheme="minorEastAsia"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Theme="minorEastAsia"/>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rPr>
      <w:rFonts w:eastAsiaTheme="minorEastAsia"/>
    </w:rPr>
  </w:style>
  <w:style w:type="character" w:styleId="FollowedHyperlink">
    <w:name w:val="FollowedHyperlink"/>
    <w:rPr>
      <w:color w:val="800080"/>
      <w:u w:val="single"/>
    </w:rPr>
  </w:style>
  <w:style w:type="paragraph" w:styleId="BalloonText">
    <w:name w:val="Balloon Text"/>
    <w:basedOn w:val="Normal"/>
    <w:semiHidden/>
    <w:rPr>
      <w:rFonts w:ascii="Tahoma" w:eastAsiaTheme="minorEastAsi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eastAsiaTheme="minorEastAsi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Normal"/>
    <w:rsid w:val="00803362"/>
    <w:rPr>
      <w:rFonts w:eastAsiaTheme="minorEastAsia"/>
      <w:i/>
      <w:color w:val="0000FF"/>
    </w:rPr>
  </w:style>
  <w:style w:type="character" w:customStyle="1" w:styleId="B1Char1">
    <w:name w:val="B1 Char1"/>
    <w:link w:val="B1"/>
    <w:rsid w:val="009160FD"/>
    <w:rPr>
      <w:rFonts w:ascii="Times New Roman" w:hAnsi="Times New Roman"/>
      <w:lang w:val="en-GB"/>
    </w:rPr>
  </w:style>
  <w:style w:type="character" w:customStyle="1" w:styleId="NOChar">
    <w:name w:val="NO Char"/>
    <w:link w:val="NO"/>
    <w:qFormat/>
    <w:rsid w:val="007B1DD4"/>
    <w:rPr>
      <w:rFonts w:ascii="Times New Roman" w:hAnsi="Times New Roman"/>
      <w:lang w:val="en-GB"/>
    </w:rPr>
  </w:style>
  <w:style w:type="table" w:styleId="TableGrid">
    <w:name w:val="Table Grid"/>
    <w:basedOn w:val="TableNormal"/>
    <w:uiPriority w:val="39"/>
    <w:rsid w:val="00CF77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sid w:val="00C469D9"/>
    <w:rPr>
      <w:lang w:eastAsia="en-US"/>
    </w:rPr>
  </w:style>
  <w:style w:type="character" w:customStyle="1" w:styleId="B2Char">
    <w:name w:val="B2 Char"/>
    <w:link w:val="B2"/>
    <w:qFormat/>
    <w:rsid w:val="00C469D9"/>
    <w:rPr>
      <w:rFonts w:ascii="Times New Roman" w:hAnsi="Times New Roman"/>
      <w:lang w:val="en-GB"/>
    </w:rPr>
  </w:style>
  <w:style w:type="character" w:customStyle="1" w:styleId="TAHCar">
    <w:name w:val="TAH Car"/>
    <w:rsid w:val="001B2E1C"/>
    <w:rPr>
      <w:rFonts w:ascii="Arial" w:hAnsi="Arial"/>
      <w:b/>
      <w:sz w:val="18"/>
      <w:lang w:eastAsia="en-US"/>
    </w:rPr>
  </w:style>
  <w:style w:type="paragraph" w:styleId="ListParagraph">
    <w:name w:val="List Paragraph"/>
    <w:basedOn w:val="Normal"/>
    <w:uiPriority w:val="34"/>
    <w:qFormat/>
    <w:rsid w:val="00D813DB"/>
    <w:pPr>
      <w:ind w:left="720"/>
      <w:contextualSpacing/>
    </w:pPr>
    <w:rPr>
      <w:rFonts w:eastAsiaTheme="minorEastAsia"/>
    </w:rPr>
  </w:style>
  <w:style w:type="character" w:customStyle="1" w:styleId="CommentTextChar">
    <w:name w:val="Comment Text Char"/>
    <w:basedOn w:val="DefaultParagraphFont"/>
    <w:link w:val="CommentText"/>
    <w:uiPriority w:val="99"/>
    <w:rsid w:val="00E37D80"/>
    <w:rPr>
      <w:rFonts w:ascii="Times New Roman" w:hAnsi="Times New Roman"/>
      <w:lang w:val="en-GB"/>
    </w:rPr>
  </w:style>
  <w:style w:type="paragraph" w:styleId="BodyText">
    <w:name w:val="Body Text"/>
    <w:basedOn w:val="Normal"/>
    <w:link w:val="BodyTextChar"/>
    <w:rsid w:val="00E37D80"/>
    <w:pPr>
      <w:spacing w:after="120"/>
    </w:pPr>
    <w:rPr>
      <w:rFonts w:eastAsiaTheme="minorEastAsia"/>
    </w:rPr>
  </w:style>
  <w:style w:type="character" w:customStyle="1" w:styleId="BodyTextChar">
    <w:name w:val="Body Text Char"/>
    <w:basedOn w:val="DefaultParagraphFont"/>
    <w:link w:val="BodyText"/>
    <w:rsid w:val="00E37D80"/>
    <w:rPr>
      <w:rFonts w:ascii="Times New Roman" w:hAnsi="Times New Roman"/>
      <w:lang w:val="en-GB"/>
    </w:rPr>
  </w:style>
  <w:style w:type="character" w:customStyle="1" w:styleId="TFChar">
    <w:name w:val="TF Char"/>
    <w:link w:val="TF"/>
    <w:qFormat/>
    <w:rsid w:val="00E37D80"/>
    <w:rPr>
      <w:rFonts w:ascii="Arial" w:hAnsi="Arial"/>
      <w:b/>
      <w:lang w:val="en-GB"/>
    </w:rPr>
  </w:style>
  <w:style w:type="character" w:customStyle="1" w:styleId="TANChar">
    <w:name w:val="TAN Char"/>
    <w:link w:val="TAN"/>
    <w:qFormat/>
    <w:rsid w:val="0048514F"/>
    <w:rPr>
      <w:rFonts w:ascii="Arial" w:hAnsi="Arial"/>
      <w:sz w:val="18"/>
      <w:lang w:val="en-GB"/>
    </w:rPr>
  </w:style>
  <w:style w:type="character" w:customStyle="1" w:styleId="Heading5Char">
    <w:name w:val="Heading 5 Char"/>
    <w:basedOn w:val="DefaultParagraphFont"/>
    <w:link w:val="Heading5"/>
    <w:rsid w:val="00991276"/>
    <w:rPr>
      <w:rFonts w:ascii="Arial" w:hAnsi="Arial"/>
      <w:sz w:val="22"/>
      <w:lang w:val="en-GB"/>
    </w:rPr>
  </w:style>
  <w:style w:type="character" w:customStyle="1" w:styleId="CRCoverPageZchn">
    <w:name w:val="CR Cover Page Zchn"/>
    <w:link w:val="CRCoverPage"/>
    <w:rsid w:val="00065313"/>
    <w:rPr>
      <w:rFonts w:ascii="Arial" w:hAnsi="Arial"/>
      <w:lang w:val="en-GB"/>
    </w:rPr>
  </w:style>
  <w:style w:type="paragraph" w:styleId="HTMLPreformatted">
    <w:name w:val="HTML Preformatted"/>
    <w:basedOn w:val="Normal"/>
    <w:link w:val="HTMLPreformattedChar"/>
    <w:uiPriority w:val="99"/>
    <w:unhideWhenUsed/>
    <w:rsid w:val="00DF16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DF1647"/>
    <w:rPr>
      <w:rFonts w:ascii="Courier New" w:eastAsia="Times New Roman" w:hAnsi="Courier New" w:cs="Courier New"/>
      <w:lang w:val="en-GB" w:eastAsia="en-GB"/>
    </w:rPr>
  </w:style>
  <w:style w:type="character" w:styleId="UnresolvedMention">
    <w:name w:val="Unresolved Mention"/>
    <w:basedOn w:val="DefaultParagraphFont"/>
    <w:uiPriority w:val="99"/>
    <w:semiHidden/>
    <w:unhideWhenUsed/>
    <w:rsid w:val="00FC0215"/>
    <w:rPr>
      <w:color w:val="605E5C"/>
      <w:shd w:val="clear" w:color="auto" w:fill="E1DFDD"/>
    </w:rPr>
  </w:style>
  <w:style w:type="paragraph" w:styleId="Revision">
    <w:name w:val="Revision"/>
    <w:hidden/>
    <w:uiPriority w:val="99"/>
    <w:semiHidden/>
    <w:rsid w:val="00E97540"/>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4179453">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2213152">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198616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993952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417111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00134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0762204">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9059845">
      <w:bodyDiv w:val="1"/>
      <w:marLeft w:val="0"/>
      <w:marRight w:val="0"/>
      <w:marTop w:val="0"/>
      <w:marBottom w:val="0"/>
      <w:divBdr>
        <w:top w:val="none" w:sz="0" w:space="0" w:color="auto"/>
        <w:left w:val="none" w:sz="0" w:space="0" w:color="auto"/>
        <w:bottom w:val="none" w:sz="0" w:space="0" w:color="auto"/>
        <w:right w:val="none" w:sz="0" w:space="0" w:color="auto"/>
      </w:divBdr>
    </w:div>
    <w:div w:id="742795632">
      <w:bodyDiv w:val="1"/>
      <w:marLeft w:val="0"/>
      <w:marRight w:val="0"/>
      <w:marTop w:val="0"/>
      <w:marBottom w:val="0"/>
      <w:divBdr>
        <w:top w:val="none" w:sz="0" w:space="0" w:color="auto"/>
        <w:left w:val="none" w:sz="0" w:space="0" w:color="auto"/>
        <w:bottom w:val="none" w:sz="0" w:space="0" w:color="auto"/>
        <w:right w:val="none" w:sz="0" w:space="0" w:color="auto"/>
      </w:divBdr>
    </w:div>
    <w:div w:id="76291641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198878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2554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8316754">
      <w:bodyDiv w:val="1"/>
      <w:marLeft w:val="0"/>
      <w:marRight w:val="0"/>
      <w:marTop w:val="0"/>
      <w:marBottom w:val="0"/>
      <w:divBdr>
        <w:top w:val="none" w:sz="0" w:space="0" w:color="auto"/>
        <w:left w:val="none" w:sz="0" w:space="0" w:color="auto"/>
        <w:bottom w:val="none" w:sz="0" w:space="0" w:color="auto"/>
        <w:right w:val="none" w:sz="0" w:space="0" w:color="auto"/>
      </w:divBdr>
    </w:div>
    <w:div w:id="982389680">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54287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2605696">
      <w:bodyDiv w:val="1"/>
      <w:marLeft w:val="0"/>
      <w:marRight w:val="0"/>
      <w:marTop w:val="0"/>
      <w:marBottom w:val="0"/>
      <w:divBdr>
        <w:top w:val="none" w:sz="0" w:space="0" w:color="auto"/>
        <w:left w:val="none" w:sz="0" w:space="0" w:color="auto"/>
        <w:bottom w:val="none" w:sz="0" w:space="0" w:color="auto"/>
        <w:right w:val="none" w:sz="0" w:space="0" w:color="auto"/>
      </w:divBdr>
    </w:div>
    <w:div w:id="112670012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6767342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21551978">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7057984">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253681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8595541">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55828173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7415223">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B686B2827ECE41869DF5E3808586F8" ma:contentTypeVersion="6" ma:contentTypeDescription="Create a new document." ma:contentTypeScope="" ma:versionID="7ee6eaa850afa1863c4a5ee6fe26bfcf">
  <xsd:schema xmlns:xsd="http://www.w3.org/2001/XMLSchema" xmlns:xs="http://www.w3.org/2001/XMLSchema" xmlns:p="http://schemas.microsoft.com/office/2006/metadata/properties" xmlns:ns2="94e80c59-9155-4ec3-adfd-ef6ed5e7517a" xmlns:ns3="25c09779-0e0b-4838-94f0-f091568ed10f" targetNamespace="http://schemas.microsoft.com/office/2006/metadata/properties" ma:root="true" ma:fieldsID="39da1ede7dd38e34ab6b7bf7d6e80c2e" ns2:_="" ns3:_="">
    <xsd:import namespace="94e80c59-9155-4ec3-adfd-ef6ed5e7517a"/>
    <xsd:import namespace="25c09779-0e0b-4838-94f0-f091568ed10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80c59-9155-4ec3-adfd-ef6ed5e751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c09779-0e0b-4838-94f0-f091568ed1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BB55BDC-3CAC-4254-82FA-500D62F86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80c59-9155-4ec3-adfd-ef6ed5e7517a"/>
    <ds:schemaRef ds:uri="25c09779-0e0b-4838-94f0-f091568ed1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FD20B0-E8BA-451D-B521-6F8E1748B354}">
  <ds:schemaRefs>
    <ds:schemaRef ds:uri="http://schemas.microsoft.com/sharepoint/v3/contenttype/forms"/>
  </ds:schemaRefs>
</ds:datastoreItem>
</file>

<file path=customXml/itemProps3.xml><?xml version="1.0" encoding="utf-8"?>
<ds:datastoreItem xmlns:ds="http://schemas.openxmlformats.org/officeDocument/2006/customXml" ds:itemID="{7A86CAAA-A4A0-48F6-AC65-0DB9D6E6F7E9}">
  <ds:schemaRefs>
    <ds:schemaRef ds:uri="http://schemas.openxmlformats.org/officeDocument/2006/bibliography"/>
  </ds:schemaRefs>
</ds:datastoreItem>
</file>

<file path=customXml/itemProps4.xml><?xml version="1.0" encoding="utf-8"?>
<ds:datastoreItem xmlns:ds="http://schemas.openxmlformats.org/officeDocument/2006/customXml" ds:itemID="{801C7489-1AF2-4225-80DA-0D3DD6E75A3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771</Words>
  <Characters>4401</Characters>
  <Application>Microsoft Office Word</Application>
  <DocSecurity>0</DocSecurity>
  <Lines>36</Lines>
  <Paragraphs>10</Paragraphs>
  <ScaleCrop>false</ScaleCrop>
  <Company>3GPP Support Team</Company>
  <LinksUpToDate>false</LinksUpToDate>
  <CharactersWithSpaces>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Jesus De Gregorio</cp:lastModifiedBy>
  <cp:revision>10</cp:revision>
  <cp:lastPrinted>1900-01-01T08:00:00Z</cp:lastPrinted>
  <dcterms:created xsi:type="dcterms:W3CDTF">2022-08-05T13:32:00Z</dcterms:created>
  <dcterms:modified xsi:type="dcterms:W3CDTF">2022-08-10T11:08:00Z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(2)3bCn4xPGRA6SkKR9a5J/brSbB8DL2QfaNJwvxYI9eKp31rpTd2U7SUfsVKAIF/WOjghqoT8O
O09NR6lcHBl7meokgWjyh8PQjls+v/z68hcfGhkFH94eH+O14Jp5fd5ID+/Pf1FE3Qj2Yd5q
8LjBEjT23p41vHQMM9nh8FEltSU9jWopWpghqIOWDJ5L6vccwvly1M52Pd3qyapGiYBw58JT
5yHXnQIqFFGXxbYrEo</vt:lpwstr>
  </property>
  <property fmtid="{D5CDD505-2E9C-101B-9397-08002B2CF9AE}" pid="4" name="_2015_ms_pID_7253431">
    <vt:lpwstr>8GleSCLaljqvjIuK5cmVaGxjucfZtrIltp4F5jTPoGKKM+vCHZKa6M
fi3As9idoHxZOczIQYRhDa9oHV2GR42CeeA2wJWlLR671n99z03hck6V1yUVK/bQv8rbEOCs
R82oYNElRiDSmA1KnfpOISqLgzzLqAVJ8Wa+YoKfPo39Fh2jbHgbCS9oWX1MkN3qmntiYnp6
40VFoMnFbBoJk2D9</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1626441109</vt:lpwstr>
  </property>
  <property fmtid="{D5CDD505-2E9C-101B-9397-08002B2CF9AE}" pid="9" name="ContentTypeId">
    <vt:lpwstr>0x01010048B686B2827ECE41869DF5E3808586F8</vt:lpwstr>
  </property>
</Properties>
</file>