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9D7" w14:textId="5C90EF64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</w:t>
      </w:r>
      <w:r w:rsidR="00F34FF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320F">
        <w:rPr>
          <w:b/>
          <w:i/>
          <w:noProof/>
          <w:sz w:val="28"/>
          <w:lang w:eastAsia="ko-KR"/>
        </w:rPr>
        <w:t>5</w:t>
      </w:r>
      <w:r w:rsidR="00083242">
        <w:rPr>
          <w:b/>
          <w:i/>
          <w:noProof/>
          <w:sz w:val="28"/>
          <w:lang w:eastAsia="ko-KR"/>
        </w:rPr>
        <w:t>5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05D0F8CE" w:rsidR="00652705" w:rsidRDefault="00F34FFA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Dallas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52705">
        <w:rPr>
          <w:b/>
          <w:noProof/>
          <w:sz w:val="24"/>
        </w:rPr>
        <w:t xml:space="preserve">, </w:t>
      </w:r>
      <w:r w:rsidR="00780E9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21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652705">
        <w:rPr>
          <w:b/>
          <w:noProof/>
          <w:sz w:val="24"/>
        </w:rPr>
        <w:t>202</w:t>
      </w:r>
      <w:r w:rsidR="004E320F">
        <w:rPr>
          <w:b/>
          <w:noProof/>
          <w:sz w:val="24"/>
        </w:rPr>
        <w:t>5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2545B64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</w:t>
      </w:r>
      <w:r w:rsidR="00780E9E">
        <w:rPr>
          <w:rFonts w:ascii="Arial" w:hAnsi="Arial" w:cs="Arial"/>
          <w:b/>
        </w:rPr>
        <w:t>2</w:t>
      </w:r>
      <w:r w:rsidR="00F305B4">
        <w:rPr>
          <w:rFonts w:ascii="Arial" w:hAnsi="Arial" w:cs="Arial"/>
          <w:b/>
        </w:rPr>
        <w:t>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A50FA3" w14:paraId="6C83DE19" w14:textId="77777777" w:rsidTr="00F954C1">
        <w:tc>
          <w:tcPr>
            <w:tcW w:w="1472" w:type="pct"/>
          </w:tcPr>
          <w:p w14:paraId="1163841C" w14:textId="7B611314" w:rsidR="00A50FA3" w:rsidRDefault="00A50FA3" w:rsidP="00A50FA3">
            <w:pPr>
              <w:pStyle w:val="TAL"/>
              <w:spacing w:before="60" w:after="60"/>
            </w:pPr>
            <w:hyperlink r:id="rId8" w:anchor="/meeting?MtgId=60744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45</w:t>
              </w:r>
            </w:hyperlink>
          </w:p>
        </w:tc>
        <w:tc>
          <w:tcPr>
            <w:tcW w:w="736" w:type="pct"/>
          </w:tcPr>
          <w:p w14:paraId="31CFEBDB" w14:textId="3846B767" w:rsidR="00A50FA3" w:rsidRDefault="00A50FA3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2026</w:t>
            </w:r>
          </w:p>
        </w:tc>
        <w:tc>
          <w:tcPr>
            <w:tcW w:w="413" w:type="pct"/>
          </w:tcPr>
          <w:p w14:paraId="1098078E" w14:textId="3CE52AB3" w:rsidR="00A50FA3" w:rsidRDefault="00A50FA3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36681A4" w14:textId="44719132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  <w:r w:rsidR="00A50FA3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13</w:t>
            </w:r>
            <w:r w:rsidR="00A50FA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February</w:t>
            </w:r>
          </w:p>
        </w:tc>
        <w:tc>
          <w:tcPr>
            <w:tcW w:w="886" w:type="pct"/>
          </w:tcPr>
          <w:p w14:paraId="7E884D1C" w14:textId="173244A9" w:rsidR="00A50FA3" w:rsidRDefault="00083242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Goa</w:t>
            </w:r>
          </w:p>
        </w:tc>
        <w:tc>
          <w:tcPr>
            <w:tcW w:w="509" w:type="pct"/>
          </w:tcPr>
          <w:p w14:paraId="4E0337E3" w14:textId="2D4233FB" w:rsidR="00A50FA3" w:rsidRDefault="000E6BB5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  <w:tr w:rsidR="006C43B3" w14:paraId="41663670" w14:textId="77777777" w:rsidTr="00F954C1">
        <w:tc>
          <w:tcPr>
            <w:tcW w:w="1472" w:type="pct"/>
          </w:tcPr>
          <w:p w14:paraId="3B76C40A" w14:textId="74CE49FD" w:rsidR="006C43B3" w:rsidRDefault="006C43B3" w:rsidP="006C43B3">
            <w:pPr>
              <w:pStyle w:val="TAL"/>
              <w:spacing w:before="60" w:after="60"/>
            </w:pPr>
            <w:hyperlink r:id="rId9" w:anchor="/meeting?MtgId=60745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46</w:t>
              </w:r>
            </w:hyperlink>
          </w:p>
        </w:tc>
        <w:tc>
          <w:tcPr>
            <w:tcW w:w="736" w:type="pct"/>
          </w:tcPr>
          <w:p w14:paraId="564B7784" w14:textId="7A12F2FC" w:rsidR="006C43B3" w:rsidRDefault="006C43B3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2026</w:t>
            </w:r>
          </w:p>
        </w:tc>
        <w:tc>
          <w:tcPr>
            <w:tcW w:w="413" w:type="pct"/>
          </w:tcPr>
          <w:p w14:paraId="2834F286" w14:textId="1AE627AC" w:rsidR="006C43B3" w:rsidRDefault="006C43B3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248C3EB" w14:textId="1D018403" w:rsidR="006C43B3" w:rsidRDefault="00AE0DBF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6C43B3">
              <w:rPr>
                <w:sz w:val="20"/>
                <w:szCs w:val="21"/>
              </w:rPr>
              <w:t xml:space="preserve"> - 1</w:t>
            </w:r>
            <w:r>
              <w:rPr>
                <w:sz w:val="20"/>
                <w:szCs w:val="21"/>
              </w:rPr>
              <w:t>7</w:t>
            </w:r>
            <w:r w:rsidR="006C43B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April</w:t>
            </w:r>
          </w:p>
        </w:tc>
        <w:tc>
          <w:tcPr>
            <w:tcW w:w="886" w:type="pct"/>
          </w:tcPr>
          <w:p w14:paraId="0C90BB8E" w14:textId="1B92138B" w:rsidR="006C43B3" w:rsidRDefault="00083242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Malta</w:t>
            </w:r>
          </w:p>
        </w:tc>
        <w:tc>
          <w:tcPr>
            <w:tcW w:w="509" w:type="pct"/>
          </w:tcPr>
          <w:p w14:paraId="2777FE5E" w14:textId="41050F01" w:rsidR="006C43B3" w:rsidRDefault="00083242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MT</w:t>
            </w:r>
          </w:p>
        </w:tc>
      </w:tr>
      <w:tr w:rsidR="00780E9E" w14:paraId="284C29DC" w14:textId="77777777" w:rsidTr="00F954C1">
        <w:tc>
          <w:tcPr>
            <w:tcW w:w="1472" w:type="pct"/>
          </w:tcPr>
          <w:p w14:paraId="267DBB86" w14:textId="3E69A29E" w:rsidR="00780E9E" w:rsidRDefault="00780E9E" w:rsidP="00780E9E">
            <w:pPr>
              <w:pStyle w:val="TAL"/>
              <w:spacing w:before="60" w:after="60"/>
            </w:pPr>
            <w:hyperlink r:id="rId10" w:anchor="/meeting?MtgId=60746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47</w:t>
              </w:r>
            </w:hyperlink>
          </w:p>
        </w:tc>
        <w:tc>
          <w:tcPr>
            <w:tcW w:w="736" w:type="pct"/>
          </w:tcPr>
          <w:p w14:paraId="408FD354" w14:textId="062C6E15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2026</w:t>
            </w:r>
          </w:p>
        </w:tc>
        <w:tc>
          <w:tcPr>
            <w:tcW w:w="413" w:type="pct"/>
          </w:tcPr>
          <w:p w14:paraId="68AB1A93" w14:textId="2103B0A9" w:rsidR="00780E9E" w:rsidRDefault="00780E9E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07276A2C" w14:textId="20CCF281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565212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565212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565212">
              <w:rPr>
                <w:sz w:val="20"/>
                <w:szCs w:val="21"/>
              </w:rPr>
              <w:t>May</w:t>
            </w:r>
          </w:p>
        </w:tc>
        <w:tc>
          <w:tcPr>
            <w:tcW w:w="886" w:type="pct"/>
          </w:tcPr>
          <w:p w14:paraId="0E20DBA0" w14:textId="11C6B1FD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1D964119" w14:textId="56E10279" w:rsidR="00780E9E" w:rsidRDefault="00565212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A27794" w14:paraId="2C6572F5" w14:textId="77777777" w:rsidTr="00F954C1">
        <w:tc>
          <w:tcPr>
            <w:tcW w:w="1472" w:type="pct"/>
          </w:tcPr>
          <w:p w14:paraId="577CD06A" w14:textId="707ED3EE" w:rsidR="00A27794" w:rsidRDefault="00A27794" w:rsidP="00A27794">
            <w:pPr>
              <w:pStyle w:val="TAL"/>
              <w:spacing w:before="60" w:after="60"/>
            </w:pPr>
            <w:hyperlink r:id="rId11" w:anchor="/meeting?MtgId=60747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>
                <w:rPr>
                  <w:rStyle w:val="Hyperlink"/>
                  <w:sz w:val="20"/>
                  <w:szCs w:val="21"/>
                </w:rPr>
                <w:t>8</w:t>
              </w:r>
            </w:hyperlink>
          </w:p>
        </w:tc>
        <w:tc>
          <w:tcPr>
            <w:tcW w:w="736" w:type="pct"/>
          </w:tcPr>
          <w:p w14:paraId="6A54631F" w14:textId="064C3251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27794">
              <w:rPr>
                <w:sz w:val="20"/>
                <w:szCs w:val="21"/>
              </w:rPr>
              <w:t xml:space="preserve"> 2026</w:t>
            </w:r>
          </w:p>
        </w:tc>
        <w:tc>
          <w:tcPr>
            <w:tcW w:w="413" w:type="pct"/>
          </w:tcPr>
          <w:p w14:paraId="426B9CB0" w14:textId="6B4D14A9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566F284" w14:textId="157D74A3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24</w:t>
            </w:r>
            <w:r w:rsidR="00A27794">
              <w:rPr>
                <w:sz w:val="20"/>
                <w:szCs w:val="21"/>
              </w:rPr>
              <w:t xml:space="preserve"> -</w:t>
            </w:r>
            <w:r>
              <w:rPr>
                <w:sz w:val="20"/>
                <w:szCs w:val="21"/>
              </w:rPr>
              <w:t xml:space="preserve"> 28</w:t>
            </w:r>
            <w:r w:rsidR="00A2779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August</w:t>
            </w:r>
          </w:p>
        </w:tc>
        <w:tc>
          <w:tcPr>
            <w:tcW w:w="886" w:type="pct"/>
          </w:tcPr>
          <w:p w14:paraId="49727EFB" w14:textId="5C31BE8C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487E3288" w14:textId="5C713D5A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</w:t>
            </w:r>
            <w:r w:rsidR="005B7530">
              <w:rPr>
                <w:sz w:val="20"/>
                <w:szCs w:val="21"/>
              </w:rPr>
              <w:t>Z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6B1435A" w14:textId="7B8EEF85" w:rsidR="003F5693" w:rsidRDefault="003F5693" w:rsidP="00BB6CAD">
      <w:pPr>
        <w:pStyle w:val="NO"/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p w14:paraId="5F9D6695" w14:textId="4C9549DF" w:rsidR="000E6BB5" w:rsidRPr="00695161" w:rsidRDefault="000E6BB5" w:rsidP="00BB6CAD">
      <w:pPr>
        <w:pStyle w:val="NO"/>
      </w:pPr>
      <w:r>
        <w:t>NOTE 2:</w:t>
      </w:r>
      <w:r>
        <w:tab/>
        <w:t xml:space="preserve">The location of </w:t>
      </w:r>
      <w:r w:rsidR="007559F8">
        <w:t>CT3#147</w:t>
      </w:r>
      <w:r w:rsidR="009018B4">
        <w:t xml:space="preserve"> is to be confirmed.</w:t>
      </w:r>
    </w:p>
    <w:sectPr w:rsidR="000E6BB5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83242"/>
    <w:rsid w:val="000943C8"/>
    <w:rsid w:val="000A4C70"/>
    <w:rsid w:val="000B7CEC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3433"/>
    <w:rsid w:val="001944E6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2E0D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65212"/>
    <w:rsid w:val="00595CB7"/>
    <w:rsid w:val="005B337E"/>
    <w:rsid w:val="005B7530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67B04"/>
    <w:rsid w:val="00687EBC"/>
    <w:rsid w:val="00695161"/>
    <w:rsid w:val="006C43B3"/>
    <w:rsid w:val="006F35F3"/>
    <w:rsid w:val="006F603D"/>
    <w:rsid w:val="007107A2"/>
    <w:rsid w:val="00715FFF"/>
    <w:rsid w:val="00716799"/>
    <w:rsid w:val="00732318"/>
    <w:rsid w:val="007333E5"/>
    <w:rsid w:val="007527C0"/>
    <w:rsid w:val="007559F8"/>
    <w:rsid w:val="00780E9E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27794"/>
    <w:rsid w:val="00A50FA3"/>
    <w:rsid w:val="00A51EE1"/>
    <w:rsid w:val="00A84345"/>
    <w:rsid w:val="00A9159F"/>
    <w:rsid w:val="00A95E52"/>
    <w:rsid w:val="00AA3828"/>
    <w:rsid w:val="00AB1ADC"/>
    <w:rsid w:val="00AB30AE"/>
    <w:rsid w:val="00AE0DBF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1A2B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06152"/>
    <w:rsid w:val="00D57A18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34FFA"/>
    <w:rsid w:val="00F43146"/>
    <w:rsid w:val="00F43190"/>
    <w:rsid w:val="00F51C49"/>
    <w:rsid w:val="00F538C1"/>
    <w:rsid w:val="00F55047"/>
    <w:rsid w:val="00F954C1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109</Words>
  <Characters>802</Characters>
  <Application>Microsoft Office Word</Application>
  <DocSecurity>0</DocSecurity>
  <Lines>66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170</cp:revision>
  <cp:lastPrinted>2003-09-26T09:29:00Z</cp:lastPrinted>
  <dcterms:created xsi:type="dcterms:W3CDTF">2022-03-22T09:26:00Z</dcterms:created>
  <dcterms:modified xsi:type="dcterms:W3CDTF">2025-11-10T08:36:00Z</dcterms:modified>
</cp:coreProperties>
</file>