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107BF270"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CF0AE1">
        <w:rPr>
          <w:b/>
          <w:i/>
          <w:noProof/>
          <w:sz w:val="28"/>
        </w:rPr>
        <w:t>612</w:t>
      </w:r>
    </w:p>
    <w:p w14:paraId="35EBDC2B" w14:textId="5FBF5109"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CF0AE1" w:rsidRPr="00CF0AE1">
        <w:rPr>
          <w:b/>
          <w:noProof/>
          <w:sz w:val="18"/>
          <w:szCs w:val="14"/>
        </w:rPr>
        <w:tab/>
      </w:r>
      <w:r w:rsidR="00CF0AE1" w:rsidRPr="00CF0AE1">
        <w:rPr>
          <w:b/>
          <w:noProof/>
          <w:sz w:val="18"/>
          <w:szCs w:val="14"/>
        </w:rPr>
        <w:tab/>
      </w:r>
      <w:r w:rsidR="00CF0AE1" w:rsidRPr="00CF0AE1">
        <w:rPr>
          <w:b/>
          <w:noProof/>
          <w:sz w:val="18"/>
          <w:szCs w:val="14"/>
        </w:rPr>
        <w:tab/>
      </w:r>
      <w:r w:rsidR="00CF0AE1" w:rsidRPr="00CF0AE1">
        <w:rPr>
          <w:b/>
          <w:noProof/>
          <w:sz w:val="18"/>
          <w:szCs w:val="14"/>
        </w:rPr>
        <w:tab/>
      </w:r>
      <w:r w:rsidR="00CF0AE1" w:rsidRPr="00CF0AE1">
        <w:rPr>
          <w:b/>
          <w:noProof/>
          <w:sz w:val="18"/>
          <w:szCs w:val="14"/>
        </w:rPr>
        <w:tab/>
      </w:r>
      <w:r w:rsidR="00CF0AE1" w:rsidRPr="00CF0AE1">
        <w:rPr>
          <w:b/>
          <w:noProof/>
          <w:sz w:val="18"/>
          <w:szCs w:val="14"/>
        </w:rPr>
        <w:tab/>
      </w:r>
      <w:r w:rsidR="00CF0AE1" w:rsidRPr="00CF0AE1">
        <w:rPr>
          <w:b/>
          <w:noProof/>
          <w:sz w:val="18"/>
          <w:szCs w:val="14"/>
        </w:rPr>
        <w:tab/>
      </w:r>
      <w:r w:rsidR="00CF0AE1" w:rsidRPr="00CF0AE1">
        <w:rPr>
          <w:b/>
          <w:noProof/>
          <w:sz w:val="18"/>
          <w:szCs w:val="14"/>
        </w:rPr>
        <w:tab/>
      </w:r>
      <w:r w:rsidR="00CF0AE1" w:rsidRPr="00CF0AE1">
        <w:rPr>
          <w:b/>
          <w:noProof/>
          <w:sz w:val="18"/>
          <w:szCs w:val="14"/>
        </w:rPr>
        <w:tab/>
      </w:r>
      <w:r w:rsidR="00CF0AE1" w:rsidRPr="00CF0AE1">
        <w:rPr>
          <w:b/>
          <w:noProof/>
          <w:sz w:val="18"/>
          <w:szCs w:val="14"/>
        </w:rPr>
        <w:tab/>
      </w:r>
      <w:r w:rsidR="00CF0AE1" w:rsidRPr="00CF0AE1">
        <w:rPr>
          <w:b/>
          <w:noProof/>
          <w:sz w:val="18"/>
          <w:szCs w:val="14"/>
        </w:rPr>
        <w:tab/>
      </w:r>
      <w:r w:rsidR="00CF0AE1" w:rsidRPr="00CF0AE1">
        <w:rPr>
          <w:b/>
          <w:noProof/>
          <w:sz w:val="18"/>
          <w:szCs w:val="14"/>
        </w:rPr>
        <w:tab/>
      </w:r>
      <w:r w:rsidR="00CF0AE1" w:rsidRPr="00CF0AE1">
        <w:rPr>
          <w:b/>
          <w:noProof/>
          <w:sz w:val="18"/>
          <w:szCs w:val="14"/>
        </w:rPr>
        <w:tab/>
        <w:t>was C3-250278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7CC46B5" w:rsidR="00D400D6" w:rsidRPr="00410371" w:rsidRDefault="00B7653F"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4D705A">
                <w:rPr>
                  <w:b/>
                  <w:noProof/>
                  <w:sz w:val="28"/>
                </w:rPr>
                <w:t>80</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23CA32A" w:rsidR="00D400D6" w:rsidRPr="00410371" w:rsidRDefault="00BE74A0" w:rsidP="00C3404E">
            <w:pPr>
              <w:pStyle w:val="CRCoverPage"/>
              <w:spacing w:after="0"/>
              <w:rPr>
                <w:noProof/>
              </w:rPr>
            </w:pPr>
            <w:r w:rsidRPr="00BE74A0">
              <w:rPr>
                <w:b/>
                <w:noProof/>
                <w:sz w:val="28"/>
              </w:rPr>
              <w:t>0058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4F2D906" w:rsidR="00D400D6" w:rsidRPr="00410371" w:rsidRDefault="00CF0AE1"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8CF0F37" w:rsidR="00D400D6" w:rsidRPr="00410371" w:rsidRDefault="00B7653F" w:rsidP="008618CF">
            <w:pPr>
              <w:pStyle w:val="CRCoverPage"/>
              <w:spacing w:after="0"/>
              <w:jc w:val="center"/>
              <w:rPr>
                <w:noProof/>
                <w:sz w:val="28"/>
              </w:rPr>
            </w:pPr>
            <w:fldSimple w:instr=" DOCPROPERTY  Version  \* MERGEFORMAT ">
              <w:r w:rsidR="00D400D6" w:rsidRPr="00410371">
                <w:rPr>
                  <w:b/>
                  <w:noProof/>
                  <w:sz w:val="28"/>
                </w:rPr>
                <w:t>1</w:t>
              </w:r>
              <w:r w:rsidR="004F3A43">
                <w:rPr>
                  <w:b/>
                  <w:noProof/>
                  <w:sz w:val="28"/>
                </w:rPr>
                <w:t>8</w:t>
              </w:r>
              <w:r w:rsidR="00D400D6" w:rsidRPr="00410371">
                <w:rPr>
                  <w:b/>
                  <w:noProof/>
                  <w:sz w:val="28"/>
                </w:rPr>
                <w:t>.</w:t>
              </w:r>
              <w:r w:rsidR="0081186D">
                <w:rPr>
                  <w:b/>
                  <w:noProof/>
                  <w:sz w:val="28"/>
                </w:rPr>
                <w:t>6</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8630EEA" w:rsidR="00D400D6" w:rsidRDefault="00620CED" w:rsidP="008618CF">
            <w:pPr>
              <w:pStyle w:val="CRCoverPage"/>
              <w:spacing w:after="0"/>
              <w:ind w:left="100"/>
              <w:rPr>
                <w:noProof/>
              </w:rPr>
            </w:pPr>
            <w:r w:rsidRPr="00620CED">
              <w:t xml:space="preserve">Corrections to the NR </w:t>
            </w:r>
            <w:proofErr w:type="spellStart"/>
            <w:r w:rsidRPr="00620CED">
              <w:t>RedCap</w:t>
            </w:r>
            <w:proofErr w:type="spellEnd"/>
            <w:r w:rsidRPr="00620CED">
              <w:t xml:space="preserve"> UE indication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63171B2"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77276FE" w:rsidR="00D400D6" w:rsidRDefault="00B33AEE" w:rsidP="008618CF">
            <w:pPr>
              <w:pStyle w:val="CRCoverPage"/>
              <w:spacing w:after="0"/>
              <w:ind w:left="100"/>
              <w:rPr>
                <w:noProof/>
              </w:rPr>
            </w:pPr>
            <w:r>
              <w:t>5MBS</w:t>
            </w:r>
            <w:r w:rsidR="00B60404">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2B5FF1B" w:rsidR="00D400D6" w:rsidRDefault="007F491C" w:rsidP="008618CF">
            <w:pPr>
              <w:pStyle w:val="CRCoverPage"/>
              <w:spacing w:after="0"/>
              <w:ind w:left="100"/>
              <w:rPr>
                <w:noProof/>
              </w:rPr>
            </w:pPr>
            <w:r>
              <w:t>202</w:t>
            </w:r>
            <w:r w:rsidR="002E4164">
              <w:t>5</w:t>
            </w:r>
            <w:r>
              <w:t>-</w:t>
            </w:r>
            <w:r w:rsidR="002E4164">
              <w:t>02</w:t>
            </w:r>
            <w:r>
              <w:t>-</w:t>
            </w:r>
            <w:r w:rsidR="002E4164">
              <w:t>1</w:t>
            </w:r>
            <w:r w:rsidR="00002592">
              <w:t>9</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CF0BBF3" w:rsidR="00D400D6" w:rsidRPr="00116815" w:rsidRDefault="00543C14"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0ACEAE3D" w:rsidR="00D400D6" w:rsidRDefault="00B7653F" w:rsidP="008618CF">
            <w:pPr>
              <w:pStyle w:val="CRCoverPage"/>
              <w:spacing w:after="0"/>
              <w:ind w:left="100"/>
              <w:rPr>
                <w:noProof/>
              </w:rPr>
            </w:pPr>
            <w:fldSimple w:instr=" DOCPROPERTY  Release  \* MERGEFORMAT ">
              <w:r w:rsidR="00D400D6">
                <w:rPr>
                  <w:noProof/>
                </w:rPr>
                <w:t>Rel-1</w:t>
              </w:r>
              <w:r w:rsidR="004F3A43">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99B5E24" w14:textId="77777777" w:rsidR="006B4C49" w:rsidRDefault="00A92988" w:rsidP="00433AA6">
            <w:pPr>
              <w:pStyle w:val="CRCoverPage"/>
              <w:spacing w:after="0"/>
              <w:ind w:left="100"/>
              <w:rPr>
                <w:noProof/>
              </w:rPr>
            </w:pPr>
            <w:r>
              <w:rPr>
                <w:noProof/>
              </w:rPr>
              <w:t>As per the agreed S2-2501179 (CR#0384 to TS 29.247) and its mirror Rel-19 CR, the values of the "NR Redcap UE Information" were further updated to consider also eRedCap UEs.</w:t>
            </w:r>
          </w:p>
          <w:p w14:paraId="15EBEE1E" w14:textId="77777777" w:rsidR="00A92988" w:rsidRDefault="00A92988" w:rsidP="00433AA6">
            <w:pPr>
              <w:pStyle w:val="CRCoverPage"/>
              <w:spacing w:after="0"/>
              <w:ind w:left="100"/>
              <w:rPr>
                <w:noProof/>
              </w:rPr>
            </w:pPr>
          </w:p>
          <w:p w14:paraId="24ABD935" w14:textId="476E987C" w:rsidR="00A92988" w:rsidRPr="00433AA6" w:rsidRDefault="00BE74A0" w:rsidP="00433AA6">
            <w:pPr>
              <w:pStyle w:val="CRCoverPage"/>
              <w:spacing w:after="0"/>
              <w:ind w:left="100"/>
              <w:rPr>
                <w:noProof/>
              </w:rPr>
            </w:pPr>
            <w:r>
              <w:rPr>
                <w:noProof/>
              </w:rPr>
              <w:t xml:space="preserve">CR#0619 and CR#0620 to TS 29.571 (C4-250120 and C4-250121) have addressed this update and aligned the definition of the </w:t>
            </w:r>
            <w:proofErr w:type="spellStart"/>
            <w:r>
              <w:t>NrRedCapUeInfo</w:t>
            </w:r>
            <w:proofErr w:type="spellEnd"/>
            <w:r>
              <w:t xml:space="preserve"> data structure accordingly.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BD4EAB2" w:rsidR="00A510C3" w:rsidRPr="00C264B2" w:rsidRDefault="00404242" w:rsidP="00586AE4">
            <w:pPr>
              <w:pStyle w:val="CRCoverPage"/>
              <w:numPr>
                <w:ilvl w:val="0"/>
                <w:numId w:val="4"/>
              </w:numPr>
              <w:spacing w:after="0"/>
              <w:rPr>
                <w:noProof/>
              </w:rPr>
            </w:pPr>
            <w:r>
              <w:rPr>
                <w:noProof/>
              </w:rPr>
              <w:t xml:space="preserve">Align with these stage 2 updates by simplifying the description of this indication to only mention "NR Redcap UE Information" and leave the detailed description of the set of values to the definition of the </w:t>
            </w:r>
            <w:proofErr w:type="spellStart"/>
            <w:r>
              <w:t>NrRedCapUeInfo</w:t>
            </w:r>
            <w:proofErr w:type="spellEnd"/>
            <w:r>
              <w:t xml:space="preserve"> data structure in TS 29.571</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04E22A9"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F603D6">
              <w:rPr>
                <w:noProof/>
              </w:rPr>
              <w:t>issues are not 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FAF687" w:rsidR="001E41F3" w:rsidRPr="005F4248" w:rsidRDefault="0081209E" w:rsidP="00342210">
            <w:pPr>
              <w:pStyle w:val="CRCoverPage"/>
              <w:spacing w:after="0"/>
              <w:ind w:left="100"/>
              <w:rPr>
                <w:noProof/>
              </w:rPr>
            </w:pPr>
            <w:r>
              <w:t>6.2.6.2.3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3DF4A4C5" w:rsidR="001E41F3" w:rsidRDefault="0057388D">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6D61E1CB"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99B9904" w:rsidR="009A6743" w:rsidRDefault="002C2F72" w:rsidP="009A6743">
            <w:pPr>
              <w:pStyle w:val="CRCoverPage"/>
              <w:spacing w:after="0"/>
              <w:ind w:left="99"/>
              <w:rPr>
                <w:noProof/>
              </w:rPr>
            </w:pPr>
            <w:r>
              <w:rPr>
                <w:noProof/>
              </w:rPr>
              <w:t>TS</w:t>
            </w:r>
            <w:r w:rsidR="00233EC9">
              <w:rPr>
                <w:noProof/>
              </w:rPr>
              <w:t> 23.247</w:t>
            </w:r>
            <w:r>
              <w:rPr>
                <w:noProof/>
              </w:rPr>
              <w:t xml:space="preserve"> CR</w:t>
            </w:r>
            <w:r w:rsidR="00233EC9">
              <w:rPr>
                <w:noProof/>
              </w:rPr>
              <w:t>#038</w:t>
            </w:r>
            <w:r w:rsidR="0064036C">
              <w:rPr>
                <w:noProof/>
              </w:rPr>
              <w:t>4</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BD35D8" w:rsidR="001E41F3" w:rsidRDefault="007C5216">
            <w:pPr>
              <w:pStyle w:val="CRCoverPage"/>
              <w:spacing w:after="0"/>
              <w:ind w:left="100"/>
              <w:rPr>
                <w:noProof/>
              </w:rPr>
            </w:pPr>
            <w:r>
              <w:rPr>
                <w:noProof/>
              </w:rPr>
              <w:t xml:space="preserve">This CR </w:t>
            </w:r>
            <w:r w:rsidR="00D3763B">
              <w:rPr>
                <w:noProof/>
              </w:rPr>
              <w:t>does not impact</w:t>
            </w:r>
            <w:r w:rsidR="00CE4FBF">
              <w:rPr>
                <w:noProof/>
              </w:rPr>
              <w:t xml:space="preserve"> </w:t>
            </w:r>
            <w:r w:rsidR="0080513A">
              <w:rPr>
                <w:noProof/>
              </w:rPr>
              <w:t>the</w:t>
            </w:r>
            <w:r w:rsidR="00FE7E98">
              <w:rPr>
                <w:noProof/>
              </w:rPr>
              <w:t xml:space="preserve"> OpenAPI description</w:t>
            </w:r>
            <w:r w:rsidR="00D3763B">
              <w:rPr>
                <w:noProof/>
              </w:rPr>
              <w:t>s</w:t>
            </w:r>
            <w:r w:rsidR="005933C6">
              <w:rPr>
                <w:noProof/>
              </w:rPr>
              <w:t xml:space="preserve"> </w:t>
            </w:r>
            <w:r w:rsidR="0080513A">
              <w:rPr>
                <w:noProof/>
              </w:rPr>
              <w:t>of the</w:t>
            </w:r>
            <w:r w:rsidR="005933C6" w:rsidRPr="00AB2D66">
              <w:rPr>
                <w:noProof/>
              </w:rPr>
              <w:t xml:space="preserve"> </w:t>
            </w:r>
            <w:r w:rsidR="00CE4FBF">
              <w:t>API</w:t>
            </w:r>
            <w:r w:rsidR="00D3763B">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30AF7B3" w14:textId="77777777" w:rsidR="000044C3" w:rsidRDefault="000044C3" w:rsidP="000044C3">
      <w:pPr>
        <w:pStyle w:val="Heading5"/>
      </w:pPr>
      <w:bookmarkStart w:id="2" w:name="_Toc120609073"/>
      <w:bookmarkStart w:id="3" w:name="_Toc120657540"/>
      <w:bookmarkStart w:id="4" w:name="_Toc133407822"/>
      <w:bookmarkStart w:id="5" w:name="_Toc164876379"/>
      <w:bookmarkStart w:id="6" w:name="_Toc175416261"/>
      <w:bookmarkStart w:id="7" w:name="_Hlk102484322"/>
      <w:bookmarkStart w:id="8" w:name="_Toc36040377"/>
      <w:bookmarkStart w:id="9" w:name="_Toc44692997"/>
      <w:bookmarkStart w:id="10" w:name="_Toc45134458"/>
      <w:bookmarkStart w:id="11" w:name="_Toc49607522"/>
      <w:bookmarkStart w:id="12" w:name="_Toc51763494"/>
      <w:bookmarkStart w:id="13" w:name="_Toc58850392"/>
      <w:bookmarkStart w:id="14" w:name="_Toc59018772"/>
      <w:bookmarkStart w:id="15" w:name="_Toc68169784"/>
      <w:bookmarkStart w:id="16" w:name="_Toc114212051"/>
      <w:bookmarkStart w:id="17" w:name="_Toc136554799"/>
      <w:bookmarkStart w:id="18" w:name="_Toc151993234"/>
      <w:bookmarkStart w:id="19" w:name="_Toc152000014"/>
      <w:bookmarkStart w:id="20" w:name="_Toc152158586"/>
      <w:bookmarkStart w:id="21" w:name="_Toc168570737"/>
      <w:bookmarkStart w:id="22" w:name="_Toc169772778"/>
      <w:r>
        <w:lastRenderedPageBreak/>
        <w:t>6.2.6.2.3</w:t>
      </w:r>
      <w:r>
        <w:tab/>
        <w:t xml:space="preserve">Type: </w:t>
      </w:r>
      <w:proofErr w:type="spellStart"/>
      <w:r>
        <w:t>MBSDistributionSessionInfo</w:t>
      </w:r>
      <w:bookmarkEnd w:id="2"/>
      <w:bookmarkEnd w:id="3"/>
      <w:bookmarkEnd w:id="4"/>
      <w:bookmarkEnd w:id="5"/>
      <w:bookmarkEnd w:id="6"/>
      <w:proofErr w:type="spellEnd"/>
    </w:p>
    <w:p w14:paraId="16CD6120" w14:textId="77777777" w:rsidR="000044C3" w:rsidRDefault="000044C3" w:rsidP="000044C3">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0044C3" w14:paraId="3BED09F2" w14:textId="77777777" w:rsidTr="00167266">
        <w:trPr>
          <w:trHeight w:val="128"/>
          <w:jc w:val="center"/>
        </w:trPr>
        <w:tc>
          <w:tcPr>
            <w:tcW w:w="1880" w:type="dxa"/>
            <w:shd w:val="clear" w:color="auto" w:fill="C0C0C0"/>
            <w:hideMark/>
          </w:tcPr>
          <w:p w14:paraId="6013CCF5" w14:textId="77777777" w:rsidR="000044C3" w:rsidRDefault="000044C3" w:rsidP="00167266">
            <w:pPr>
              <w:pStyle w:val="TAH"/>
            </w:pPr>
            <w:r>
              <w:lastRenderedPageBreak/>
              <w:t>Attribute name</w:t>
            </w:r>
          </w:p>
        </w:tc>
        <w:tc>
          <w:tcPr>
            <w:tcW w:w="1701" w:type="dxa"/>
            <w:shd w:val="clear" w:color="auto" w:fill="C0C0C0"/>
            <w:hideMark/>
          </w:tcPr>
          <w:p w14:paraId="72AAC604" w14:textId="77777777" w:rsidR="000044C3" w:rsidRDefault="000044C3" w:rsidP="00167266">
            <w:pPr>
              <w:pStyle w:val="TAH"/>
            </w:pPr>
            <w:r>
              <w:t>Data type</w:t>
            </w:r>
          </w:p>
        </w:tc>
        <w:tc>
          <w:tcPr>
            <w:tcW w:w="709" w:type="dxa"/>
            <w:shd w:val="clear" w:color="auto" w:fill="C0C0C0"/>
            <w:hideMark/>
          </w:tcPr>
          <w:p w14:paraId="1C7B80B1" w14:textId="77777777" w:rsidR="000044C3" w:rsidRDefault="000044C3" w:rsidP="00167266">
            <w:pPr>
              <w:pStyle w:val="TAH"/>
            </w:pPr>
            <w:r>
              <w:t>P</w:t>
            </w:r>
          </w:p>
        </w:tc>
        <w:tc>
          <w:tcPr>
            <w:tcW w:w="1134" w:type="dxa"/>
            <w:shd w:val="clear" w:color="auto" w:fill="C0C0C0"/>
            <w:hideMark/>
          </w:tcPr>
          <w:p w14:paraId="4904B5E1" w14:textId="77777777" w:rsidR="000044C3" w:rsidRDefault="000044C3" w:rsidP="00167266">
            <w:pPr>
              <w:pStyle w:val="TAH"/>
            </w:pPr>
            <w:r>
              <w:t>Cardinality</w:t>
            </w:r>
          </w:p>
        </w:tc>
        <w:tc>
          <w:tcPr>
            <w:tcW w:w="2662" w:type="dxa"/>
            <w:shd w:val="clear" w:color="auto" w:fill="C0C0C0"/>
            <w:hideMark/>
          </w:tcPr>
          <w:p w14:paraId="54C25FB0" w14:textId="77777777" w:rsidR="000044C3" w:rsidRDefault="000044C3" w:rsidP="00167266">
            <w:pPr>
              <w:pStyle w:val="TAH"/>
            </w:pPr>
            <w:r>
              <w:t>Description</w:t>
            </w:r>
          </w:p>
        </w:tc>
        <w:tc>
          <w:tcPr>
            <w:tcW w:w="1344" w:type="dxa"/>
            <w:shd w:val="clear" w:color="auto" w:fill="C0C0C0"/>
          </w:tcPr>
          <w:p w14:paraId="3FDDD2CE" w14:textId="77777777" w:rsidR="000044C3" w:rsidRDefault="000044C3" w:rsidP="00167266">
            <w:pPr>
              <w:pStyle w:val="TAH"/>
            </w:pPr>
            <w:r>
              <w:t>Applicability</w:t>
            </w:r>
          </w:p>
        </w:tc>
      </w:tr>
      <w:tr w:rsidR="000044C3" w:rsidRPr="00B54FF5" w14:paraId="64E9B522" w14:textId="77777777" w:rsidTr="00167266">
        <w:trPr>
          <w:trHeight w:val="128"/>
          <w:jc w:val="center"/>
        </w:trPr>
        <w:tc>
          <w:tcPr>
            <w:tcW w:w="1880" w:type="dxa"/>
            <w:vAlign w:val="center"/>
          </w:tcPr>
          <w:p w14:paraId="0FA34BFA" w14:textId="77777777" w:rsidR="000044C3" w:rsidRDefault="000044C3" w:rsidP="00167266">
            <w:pPr>
              <w:pStyle w:val="TAL"/>
              <w:rPr>
                <w:lang w:eastAsia="zh-CN"/>
              </w:rPr>
            </w:pPr>
            <w:proofErr w:type="spellStart"/>
            <w:r>
              <w:rPr>
                <w:lang w:eastAsia="zh-CN"/>
              </w:rPr>
              <w:t>mbsDistSessionId</w:t>
            </w:r>
            <w:proofErr w:type="spellEnd"/>
          </w:p>
        </w:tc>
        <w:tc>
          <w:tcPr>
            <w:tcW w:w="1701" w:type="dxa"/>
            <w:vAlign w:val="center"/>
          </w:tcPr>
          <w:p w14:paraId="06A67F1B" w14:textId="77777777" w:rsidR="000044C3" w:rsidRDefault="000044C3" w:rsidP="00167266">
            <w:pPr>
              <w:pStyle w:val="TAL"/>
              <w:rPr>
                <w:lang w:val="en-US"/>
              </w:rPr>
            </w:pPr>
            <w:r>
              <w:rPr>
                <w:lang w:val="en-US"/>
              </w:rPr>
              <w:t>string</w:t>
            </w:r>
          </w:p>
        </w:tc>
        <w:tc>
          <w:tcPr>
            <w:tcW w:w="709" w:type="dxa"/>
            <w:vAlign w:val="center"/>
          </w:tcPr>
          <w:p w14:paraId="3C66D4A6" w14:textId="77777777" w:rsidR="000044C3" w:rsidRDefault="000044C3" w:rsidP="00167266">
            <w:pPr>
              <w:pStyle w:val="TAC"/>
              <w:rPr>
                <w:lang w:eastAsia="zh-CN"/>
              </w:rPr>
            </w:pPr>
            <w:r>
              <w:rPr>
                <w:lang w:eastAsia="zh-CN"/>
              </w:rPr>
              <w:t>C</w:t>
            </w:r>
          </w:p>
        </w:tc>
        <w:tc>
          <w:tcPr>
            <w:tcW w:w="1134" w:type="dxa"/>
            <w:vAlign w:val="center"/>
          </w:tcPr>
          <w:p w14:paraId="4FF8B3BA" w14:textId="77777777" w:rsidR="000044C3" w:rsidRDefault="000044C3" w:rsidP="00167266">
            <w:pPr>
              <w:pStyle w:val="TAC"/>
              <w:rPr>
                <w:lang w:eastAsia="zh-CN"/>
              </w:rPr>
            </w:pPr>
            <w:r>
              <w:rPr>
                <w:lang w:eastAsia="zh-CN"/>
              </w:rPr>
              <w:t>0..1</w:t>
            </w:r>
          </w:p>
        </w:tc>
        <w:tc>
          <w:tcPr>
            <w:tcW w:w="2662" w:type="dxa"/>
            <w:vAlign w:val="center"/>
          </w:tcPr>
          <w:p w14:paraId="1313D518" w14:textId="77777777" w:rsidR="000044C3" w:rsidRDefault="000044C3" w:rsidP="00167266">
            <w:pPr>
              <w:pStyle w:val="TAL"/>
            </w:pPr>
            <w:r>
              <w:t>Represents the identifier of the MBS Distribution Session.</w:t>
            </w:r>
          </w:p>
          <w:p w14:paraId="7AE2AA1F" w14:textId="77777777" w:rsidR="000044C3" w:rsidRDefault="000044C3" w:rsidP="00167266">
            <w:pPr>
              <w:pStyle w:val="TAL"/>
            </w:pPr>
          </w:p>
          <w:p w14:paraId="64A54E23" w14:textId="77777777" w:rsidR="000044C3" w:rsidRDefault="000044C3" w:rsidP="00167266">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34B37DB1" w14:textId="77777777" w:rsidR="000044C3" w:rsidRPr="0016361A" w:rsidRDefault="000044C3" w:rsidP="00167266">
            <w:pPr>
              <w:pStyle w:val="TAL"/>
              <w:rPr>
                <w:rFonts w:cs="Arial"/>
                <w:szCs w:val="18"/>
                <w:lang w:eastAsia="zh-CN"/>
              </w:rPr>
            </w:pPr>
          </w:p>
        </w:tc>
      </w:tr>
      <w:tr w:rsidR="000044C3" w:rsidRPr="00B54FF5" w14:paraId="263142E8" w14:textId="77777777" w:rsidTr="00167266">
        <w:trPr>
          <w:trHeight w:val="128"/>
          <w:jc w:val="center"/>
        </w:trPr>
        <w:tc>
          <w:tcPr>
            <w:tcW w:w="1880" w:type="dxa"/>
            <w:vAlign w:val="center"/>
          </w:tcPr>
          <w:p w14:paraId="74D6BE47" w14:textId="77777777" w:rsidR="000044C3" w:rsidRDefault="000044C3" w:rsidP="00167266">
            <w:pPr>
              <w:pStyle w:val="TAL"/>
              <w:rPr>
                <w:lang w:eastAsia="zh-CN"/>
              </w:rPr>
            </w:pPr>
            <w:proofErr w:type="spellStart"/>
            <w:r>
              <w:t>mbsDistSessState</w:t>
            </w:r>
            <w:proofErr w:type="spellEnd"/>
          </w:p>
        </w:tc>
        <w:tc>
          <w:tcPr>
            <w:tcW w:w="1701" w:type="dxa"/>
            <w:vAlign w:val="center"/>
          </w:tcPr>
          <w:p w14:paraId="6D4E9D54" w14:textId="77777777" w:rsidR="000044C3" w:rsidRDefault="000044C3" w:rsidP="00167266">
            <w:pPr>
              <w:pStyle w:val="TAL"/>
              <w:rPr>
                <w:lang w:val="en-US"/>
              </w:rPr>
            </w:pPr>
            <w:proofErr w:type="spellStart"/>
            <w:r>
              <w:rPr>
                <w:lang w:val="en-US"/>
              </w:rPr>
              <w:t>DistSessionState</w:t>
            </w:r>
            <w:proofErr w:type="spellEnd"/>
          </w:p>
        </w:tc>
        <w:tc>
          <w:tcPr>
            <w:tcW w:w="709" w:type="dxa"/>
            <w:vAlign w:val="center"/>
          </w:tcPr>
          <w:p w14:paraId="7BF6A350" w14:textId="77777777" w:rsidR="000044C3" w:rsidRDefault="000044C3" w:rsidP="00167266">
            <w:pPr>
              <w:pStyle w:val="TAC"/>
              <w:rPr>
                <w:lang w:eastAsia="zh-CN"/>
              </w:rPr>
            </w:pPr>
            <w:r w:rsidRPr="0041184D">
              <w:rPr>
                <w:lang w:eastAsia="zh-CN"/>
              </w:rPr>
              <w:t>C</w:t>
            </w:r>
          </w:p>
        </w:tc>
        <w:tc>
          <w:tcPr>
            <w:tcW w:w="1134" w:type="dxa"/>
            <w:vAlign w:val="center"/>
          </w:tcPr>
          <w:p w14:paraId="3FE42162" w14:textId="77777777" w:rsidR="000044C3" w:rsidRDefault="000044C3" w:rsidP="00167266">
            <w:pPr>
              <w:pStyle w:val="TAC"/>
              <w:rPr>
                <w:lang w:eastAsia="zh-CN"/>
              </w:rPr>
            </w:pPr>
            <w:r>
              <w:rPr>
                <w:lang w:eastAsia="zh-CN"/>
              </w:rPr>
              <w:t>0..1</w:t>
            </w:r>
          </w:p>
        </w:tc>
        <w:tc>
          <w:tcPr>
            <w:tcW w:w="2662" w:type="dxa"/>
            <w:vAlign w:val="center"/>
          </w:tcPr>
          <w:p w14:paraId="2DE1870B" w14:textId="77777777" w:rsidR="000044C3" w:rsidRDefault="000044C3" w:rsidP="00167266">
            <w:pPr>
              <w:pStyle w:val="TAL"/>
            </w:pPr>
            <w:r>
              <w:t>Represents the state of the MBS Distribution Session.</w:t>
            </w:r>
          </w:p>
          <w:p w14:paraId="40066DB0" w14:textId="77777777" w:rsidR="000044C3" w:rsidRDefault="000044C3" w:rsidP="00167266">
            <w:pPr>
              <w:pStyle w:val="TAL"/>
            </w:pPr>
          </w:p>
          <w:p w14:paraId="51AAD7B9" w14:textId="77777777" w:rsidR="000044C3" w:rsidRDefault="000044C3" w:rsidP="00167266">
            <w:pPr>
              <w:pStyle w:val="TAL"/>
            </w:pPr>
            <w:r>
              <w:t>This attribute shall only be present in the HTTP POST/PUT/PATCH response to the corresponding MBS User Data Ingest session creation or update/modification request.</w:t>
            </w:r>
          </w:p>
        </w:tc>
        <w:tc>
          <w:tcPr>
            <w:tcW w:w="1344" w:type="dxa"/>
            <w:vAlign w:val="center"/>
          </w:tcPr>
          <w:p w14:paraId="2222A56E" w14:textId="77777777" w:rsidR="000044C3" w:rsidRPr="0016361A" w:rsidRDefault="000044C3" w:rsidP="00167266">
            <w:pPr>
              <w:pStyle w:val="TAL"/>
              <w:rPr>
                <w:rFonts w:cs="Arial"/>
                <w:szCs w:val="18"/>
                <w:lang w:eastAsia="zh-CN"/>
              </w:rPr>
            </w:pPr>
          </w:p>
        </w:tc>
      </w:tr>
      <w:bookmarkEnd w:id="7"/>
      <w:tr w:rsidR="000044C3" w:rsidRPr="00B54FF5" w14:paraId="23F6F17C" w14:textId="77777777" w:rsidTr="00167266">
        <w:trPr>
          <w:trHeight w:val="128"/>
          <w:jc w:val="center"/>
        </w:trPr>
        <w:tc>
          <w:tcPr>
            <w:tcW w:w="1880" w:type="dxa"/>
            <w:vAlign w:val="center"/>
          </w:tcPr>
          <w:p w14:paraId="4AE07EDE" w14:textId="77777777" w:rsidR="000044C3" w:rsidRDefault="000044C3" w:rsidP="00167266">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216FFA85" w14:textId="77777777" w:rsidR="000044C3" w:rsidRPr="00C44740" w:rsidRDefault="000044C3" w:rsidP="00167266">
            <w:pPr>
              <w:pStyle w:val="TAL"/>
              <w:rPr>
                <w:lang w:val="en-US"/>
              </w:rPr>
            </w:pPr>
            <w:proofErr w:type="spellStart"/>
            <w:r>
              <w:rPr>
                <w:lang w:val="en-US"/>
              </w:rPr>
              <w:t>MbsSessionId</w:t>
            </w:r>
            <w:proofErr w:type="spellEnd"/>
          </w:p>
        </w:tc>
        <w:tc>
          <w:tcPr>
            <w:tcW w:w="709" w:type="dxa"/>
            <w:vAlign w:val="center"/>
          </w:tcPr>
          <w:p w14:paraId="5FEA7B0F" w14:textId="77777777" w:rsidR="000044C3" w:rsidRDefault="000044C3" w:rsidP="00167266">
            <w:pPr>
              <w:pStyle w:val="TAC"/>
              <w:rPr>
                <w:lang w:eastAsia="zh-CN"/>
              </w:rPr>
            </w:pPr>
            <w:r>
              <w:rPr>
                <w:lang w:eastAsia="zh-CN"/>
              </w:rPr>
              <w:t>O</w:t>
            </w:r>
          </w:p>
        </w:tc>
        <w:tc>
          <w:tcPr>
            <w:tcW w:w="1134" w:type="dxa"/>
            <w:vAlign w:val="center"/>
          </w:tcPr>
          <w:p w14:paraId="417FD7E0" w14:textId="77777777" w:rsidR="000044C3" w:rsidRDefault="000044C3" w:rsidP="00167266">
            <w:pPr>
              <w:pStyle w:val="TAC"/>
              <w:rPr>
                <w:lang w:eastAsia="zh-CN"/>
              </w:rPr>
            </w:pPr>
            <w:r>
              <w:rPr>
                <w:lang w:eastAsia="zh-CN"/>
              </w:rPr>
              <w:t>0..1</w:t>
            </w:r>
          </w:p>
        </w:tc>
        <w:tc>
          <w:tcPr>
            <w:tcW w:w="2662" w:type="dxa"/>
            <w:vAlign w:val="center"/>
          </w:tcPr>
          <w:p w14:paraId="608975A7" w14:textId="77777777" w:rsidR="000044C3" w:rsidRDefault="000044C3" w:rsidP="00167266">
            <w:pPr>
              <w:pStyle w:val="TAL"/>
            </w:pPr>
            <w:r>
              <w:t>Represents the identifier of the MBS Session to which the MBS Distribution Session is related.</w:t>
            </w:r>
          </w:p>
          <w:p w14:paraId="14737A3C" w14:textId="77777777" w:rsidR="000044C3" w:rsidRDefault="000044C3" w:rsidP="00167266">
            <w:pPr>
              <w:pStyle w:val="TAL"/>
            </w:pPr>
          </w:p>
          <w:p w14:paraId="2D251F39" w14:textId="77777777" w:rsidR="000044C3" w:rsidRDefault="000044C3" w:rsidP="00167266">
            <w:pPr>
              <w:pStyle w:val="TAL"/>
            </w:pPr>
            <w:r>
              <w:t>It is set to either t</w:t>
            </w:r>
            <w:r w:rsidRPr="005F5B8C">
              <w:t>he Temporary Mobile Group Identity (TMGI)</w:t>
            </w:r>
            <w:r>
              <w:t xml:space="preserve"> allocated for </w:t>
            </w:r>
            <w:r w:rsidRPr="005F5B8C">
              <w:t xml:space="preserve">the MBS Session </w:t>
            </w:r>
            <w:r>
              <w:t>corresponding to</w:t>
            </w:r>
            <w:r w:rsidRPr="005F5B8C">
              <w:t xml:space="preserve"> this MBS Distribution Session</w:t>
            </w:r>
            <w:r>
              <w:t>,</w:t>
            </w:r>
            <w:r w:rsidRPr="005F5B8C">
              <w:t xml:space="preserve"> </w:t>
            </w:r>
            <w:r>
              <w:t xml:space="preserve">the </w:t>
            </w:r>
            <w:r w:rsidRPr="002F5CDA">
              <w:t>Source-Specific Multicast (SSM) IP address</w:t>
            </w:r>
            <w:r>
              <w:t xml:space="preserve"> </w:t>
            </w:r>
            <w:r w:rsidRPr="005F5B8C">
              <w:t xml:space="preserve">of the MBS Session </w:t>
            </w:r>
            <w:r>
              <w:t>corresponding to</w:t>
            </w:r>
            <w:r w:rsidRPr="005F5B8C">
              <w:t xml:space="preserve"> this MBS Distribution Session</w:t>
            </w:r>
            <w:r>
              <w:t xml:space="preserve"> or both</w:t>
            </w:r>
            <w:r w:rsidRPr="005F5B8C">
              <w:t>.</w:t>
            </w:r>
          </w:p>
          <w:p w14:paraId="042B95DE" w14:textId="77777777" w:rsidR="000044C3" w:rsidRDefault="000044C3" w:rsidP="00167266">
            <w:pPr>
              <w:pStyle w:val="TAL"/>
            </w:pPr>
          </w:p>
          <w:p w14:paraId="1721160E" w14:textId="77777777" w:rsidR="000044C3" w:rsidRDefault="000044C3" w:rsidP="00167266">
            <w:pPr>
              <w:pStyle w:val="TAL"/>
            </w:pPr>
            <w:r>
              <w:t xml:space="preserve"> (NOTE 1, NOTE 2)</w:t>
            </w:r>
          </w:p>
        </w:tc>
        <w:tc>
          <w:tcPr>
            <w:tcW w:w="1344" w:type="dxa"/>
            <w:vAlign w:val="center"/>
          </w:tcPr>
          <w:p w14:paraId="6B57D799" w14:textId="77777777" w:rsidR="000044C3" w:rsidRPr="0016361A" w:rsidRDefault="000044C3" w:rsidP="00167266">
            <w:pPr>
              <w:pStyle w:val="TAL"/>
              <w:rPr>
                <w:rFonts w:cs="Arial"/>
                <w:szCs w:val="18"/>
                <w:lang w:eastAsia="zh-CN"/>
              </w:rPr>
            </w:pPr>
          </w:p>
        </w:tc>
      </w:tr>
      <w:tr w:rsidR="000044C3" w:rsidRPr="00B54FF5" w14:paraId="5BB8D1F3" w14:textId="77777777" w:rsidTr="00167266">
        <w:trPr>
          <w:trHeight w:val="128"/>
          <w:jc w:val="center"/>
        </w:trPr>
        <w:tc>
          <w:tcPr>
            <w:tcW w:w="1880" w:type="dxa"/>
            <w:vAlign w:val="center"/>
          </w:tcPr>
          <w:p w14:paraId="539AE0E9" w14:textId="77777777" w:rsidR="000044C3" w:rsidRDefault="000044C3" w:rsidP="00167266">
            <w:pPr>
              <w:pStyle w:val="TAL"/>
              <w:rPr>
                <w:lang w:eastAsia="zh-CN"/>
              </w:rPr>
            </w:pPr>
            <w:proofErr w:type="spellStart"/>
            <w:r>
              <w:rPr>
                <w:lang w:eastAsia="zh-CN"/>
              </w:rPr>
              <w:t>associatedSessionId</w:t>
            </w:r>
            <w:proofErr w:type="spellEnd"/>
          </w:p>
        </w:tc>
        <w:tc>
          <w:tcPr>
            <w:tcW w:w="1701" w:type="dxa"/>
            <w:vAlign w:val="center"/>
          </w:tcPr>
          <w:p w14:paraId="77B333B1" w14:textId="77777777" w:rsidR="000044C3" w:rsidRDefault="000044C3" w:rsidP="00167266">
            <w:pPr>
              <w:pStyle w:val="TAL"/>
              <w:rPr>
                <w:lang w:val="en-US"/>
              </w:rPr>
            </w:pPr>
            <w:proofErr w:type="spellStart"/>
            <w:r>
              <w:rPr>
                <w:lang w:val="en-US"/>
              </w:rPr>
              <w:t>AssociatedSessionId</w:t>
            </w:r>
            <w:proofErr w:type="spellEnd"/>
          </w:p>
        </w:tc>
        <w:tc>
          <w:tcPr>
            <w:tcW w:w="709" w:type="dxa"/>
            <w:vAlign w:val="center"/>
          </w:tcPr>
          <w:p w14:paraId="30D30078" w14:textId="77777777" w:rsidR="000044C3" w:rsidRDefault="000044C3" w:rsidP="00167266">
            <w:pPr>
              <w:pStyle w:val="TAC"/>
              <w:rPr>
                <w:lang w:eastAsia="zh-CN"/>
              </w:rPr>
            </w:pPr>
            <w:r>
              <w:rPr>
                <w:lang w:eastAsia="zh-CN"/>
              </w:rPr>
              <w:t>O</w:t>
            </w:r>
          </w:p>
        </w:tc>
        <w:tc>
          <w:tcPr>
            <w:tcW w:w="1134" w:type="dxa"/>
            <w:vAlign w:val="center"/>
          </w:tcPr>
          <w:p w14:paraId="29C5B61D" w14:textId="77777777" w:rsidR="000044C3" w:rsidRDefault="000044C3" w:rsidP="00167266">
            <w:pPr>
              <w:pStyle w:val="TAC"/>
              <w:rPr>
                <w:lang w:eastAsia="zh-CN"/>
              </w:rPr>
            </w:pPr>
            <w:r>
              <w:rPr>
                <w:lang w:eastAsia="zh-CN"/>
              </w:rPr>
              <w:t>0..1</w:t>
            </w:r>
          </w:p>
        </w:tc>
        <w:tc>
          <w:tcPr>
            <w:tcW w:w="2662" w:type="dxa"/>
            <w:vAlign w:val="center"/>
          </w:tcPr>
          <w:p w14:paraId="20E84B0E" w14:textId="77777777" w:rsidR="000044C3" w:rsidRDefault="000044C3" w:rsidP="00167266">
            <w:pPr>
              <w:pStyle w:val="TAL"/>
            </w:pPr>
            <w:r>
              <w:t xml:space="preserve">Represents the Associated Session ID, i.e., the identifier that associates broadcast MBS distribution Sessions </w:t>
            </w:r>
            <w:r w:rsidRPr="00C72252">
              <w:t>transmitting the same content</w:t>
            </w:r>
            <w:r>
              <w:t xml:space="preserve"> from different core networks in network sharing deployments.</w:t>
            </w:r>
          </w:p>
          <w:p w14:paraId="0A942DBC" w14:textId="77777777" w:rsidR="000044C3" w:rsidRDefault="000044C3" w:rsidP="00167266">
            <w:pPr>
              <w:pStyle w:val="TAL"/>
            </w:pPr>
          </w:p>
          <w:p w14:paraId="71AB2A02" w14:textId="77777777" w:rsidR="000044C3" w:rsidRDefault="000044C3" w:rsidP="00167266">
            <w:pPr>
              <w:pStyle w:val="TAL"/>
            </w:pPr>
            <w:r>
              <w:t xml:space="preserve">The value of this attribute shall be identical for all the broadcast MBS sessions </w:t>
            </w:r>
            <w:r w:rsidRPr="00C72252">
              <w:t xml:space="preserve">transmitting the same content </w:t>
            </w:r>
            <w:r>
              <w:t>from different core networks.</w:t>
            </w:r>
          </w:p>
        </w:tc>
        <w:tc>
          <w:tcPr>
            <w:tcW w:w="1344" w:type="dxa"/>
            <w:vAlign w:val="center"/>
          </w:tcPr>
          <w:p w14:paraId="4E778F14" w14:textId="77777777" w:rsidR="000044C3" w:rsidRPr="0016361A" w:rsidRDefault="000044C3" w:rsidP="00167266">
            <w:pPr>
              <w:pStyle w:val="TAL"/>
              <w:rPr>
                <w:rFonts w:cs="Arial"/>
                <w:szCs w:val="18"/>
                <w:lang w:eastAsia="zh-CN"/>
              </w:rPr>
            </w:pPr>
            <w:r>
              <w:rPr>
                <w:rFonts w:cs="Arial"/>
                <w:szCs w:val="18"/>
                <w:lang w:eastAsia="zh-CN"/>
              </w:rPr>
              <w:t>5MBS2</w:t>
            </w:r>
          </w:p>
        </w:tc>
      </w:tr>
      <w:tr w:rsidR="000044C3" w:rsidRPr="00B54FF5" w:rsidDel="008319A8" w14:paraId="03D87A84" w14:textId="77777777" w:rsidTr="00167266">
        <w:trPr>
          <w:trHeight w:val="128"/>
          <w:jc w:val="center"/>
        </w:trPr>
        <w:tc>
          <w:tcPr>
            <w:tcW w:w="1880" w:type="dxa"/>
            <w:vAlign w:val="center"/>
          </w:tcPr>
          <w:p w14:paraId="5C5B2F64" w14:textId="77777777" w:rsidR="000044C3" w:rsidRDefault="000044C3" w:rsidP="00167266">
            <w:pPr>
              <w:pStyle w:val="TAL"/>
            </w:pPr>
            <w:proofErr w:type="spellStart"/>
            <w:r>
              <w:t>nrRedCapUeInfo</w:t>
            </w:r>
            <w:proofErr w:type="spellEnd"/>
          </w:p>
        </w:tc>
        <w:tc>
          <w:tcPr>
            <w:tcW w:w="1701" w:type="dxa"/>
            <w:vAlign w:val="center"/>
          </w:tcPr>
          <w:p w14:paraId="3136008C" w14:textId="77777777" w:rsidR="000044C3" w:rsidRDefault="000044C3" w:rsidP="00167266">
            <w:pPr>
              <w:pStyle w:val="TAL"/>
            </w:pPr>
            <w:bookmarkStart w:id="23" w:name="_Hlk158888970"/>
            <w:proofErr w:type="spellStart"/>
            <w:r>
              <w:t>NrRedCapUeInfo</w:t>
            </w:r>
            <w:bookmarkEnd w:id="23"/>
            <w:proofErr w:type="spellEnd"/>
          </w:p>
        </w:tc>
        <w:tc>
          <w:tcPr>
            <w:tcW w:w="709" w:type="dxa"/>
            <w:vAlign w:val="center"/>
          </w:tcPr>
          <w:p w14:paraId="7FBFBFF1" w14:textId="77777777" w:rsidR="000044C3" w:rsidRDefault="000044C3" w:rsidP="00167266">
            <w:pPr>
              <w:pStyle w:val="TAC"/>
            </w:pPr>
            <w:r>
              <w:t>O</w:t>
            </w:r>
          </w:p>
        </w:tc>
        <w:tc>
          <w:tcPr>
            <w:tcW w:w="1134" w:type="dxa"/>
            <w:vAlign w:val="center"/>
          </w:tcPr>
          <w:p w14:paraId="7A336C85" w14:textId="77777777" w:rsidR="000044C3" w:rsidRDefault="000044C3" w:rsidP="00167266">
            <w:pPr>
              <w:pStyle w:val="TAC"/>
            </w:pPr>
            <w:r>
              <w:t>0..1</w:t>
            </w:r>
          </w:p>
        </w:tc>
        <w:tc>
          <w:tcPr>
            <w:tcW w:w="2662" w:type="dxa"/>
            <w:vAlign w:val="center"/>
          </w:tcPr>
          <w:p w14:paraId="21D720C8" w14:textId="74A156DF" w:rsidR="000044C3" w:rsidRDefault="000044C3" w:rsidP="00167266">
            <w:pPr>
              <w:pStyle w:val="TAL"/>
              <w:rPr>
                <w:rFonts w:cs="Arial"/>
                <w:szCs w:val="18"/>
              </w:rPr>
            </w:pPr>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del w:id="24" w:author="Huawei [Abdessamad] 2025-01" w:date="2025-01-31T16:25:00Z">
              <w:r w:rsidDel="000044C3">
                <w:rPr>
                  <w:rFonts w:cs="Arial"/>
                  <w:szCs w:val="18"/>
                </w:rPr>
                <w:delText xml:space="preserve"> and used to indicate whether the MBS session is intended for only for NR RedCap UEs, for both NR RedCap UEs and non-RedCap UEs or only for non-RedCap UEs</w:delText>
              </w:r>
            </w:del>
            <w:r>
              <w:rPr>
                <w:rFonts w:cs="Arial"/>
                <w:szCs w:val="18"/>
              </w:rPr>
              <w:t>.</w:t>
            </w:r>
          </w:p>
          <w:p w14:paraId="551152E0" w14:textId="77777777" w:rsidR="000044C3" w:rsidRDefault="000044C3" w:rsidP="00167266">
            <w:pPr>
              <w:pStyle w:val="TAL"/>
            </w:pPr>
          </w:p>
          <w:p w14:paraId="14A53A63" w14:textId="77777777" w:rsidR="000044C3" w:rsidRDefault="000044C3" w:rsidP="00167266">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1BDA7BB" w14:textId="77777777" w:rsidR="000044C3" w:rsidRPr="0016361A" w:rsidDel="008319A8" w:rsidRDefault="000044C3" w:rsidP="00167266">
            <w:pPr>
              <w:pStyle w:val="TAL"/>
              <w:rPr>
                <w:rFonts w:cs="Arial"/>
                <w:szCs w:val="18"/>
                <w:lang w:eastAsia="zh-CN"/>
              </w:rPr>
            </w:pPr>
            <w:r>
              <w:rPr>
                <w:rFonts w:cs="Arial"/>
                <w:szCs w:val="18"/>
                <w:lang w:eastAsia="zh-CN"/>
              </w:rPr>
              <w:t>5MBS2</w:t>
            </w:r>
          </w:p>
        </w:tc>
      </w:tr>
      <w:tr w:rsidR="000044C3" w:rsidRPr="00B54FF5" w:rsidDel="008319A8" w14:paraId="52C9E91D" w14:textId="77777777" w:rsidTr="00167266">
        <w:trPr>
          <w:trHeight w:val="128"/>
          <w:jc w:val="center"/>
        </w:trPr>
        <w:tc>
          <w:tcPr>
            <w:tcW w:w="1880" w:type="dxa"/>
            <w:vAlign w:val="center"/>
          </w:tcPr>
          <w:p w14:paraId="22E0DBAB" w14:textId="77777777" w:rsidR="000044C3" w:rsidDel="008319A8" w:rsidRDefault="000044C3" w:rsidP="00167266">
            <w:pPr>
              <w:pStyle w:val="TAL"/>
              <w:rPr>
                <w:lang w:eastAsia="zh-CN"/>
              </w:rPr>
            </w:pPr>
            <w:proofErr w:type="spellStart"/>
            <w:r>
              <w:t>mbsServInfo</w:t>
            </w:r>
            <w:proofErr w:type="spellEnd"/>
          </w:p>
        </w:tc>
        <w:tc>
          <w:tcPr>
            <w:tcW w:w="1701" w:type="dxa"/>
            <w:vAlign w:val="center"/>
          </w:tcPr>
          <w:p w14:paraId="2757EE10" w14:textId="77777777" w:rsidR="000044C3" w:rsidDel="008319A8" w:rsidRDefault="000044C3" w:rsidP="00167266">
            <w:pPr>
              <w:pStyle w:val="TAL"/>
              <w:rPr>
                <w:lang w:val="en-US"/>
              </w:rPr>
            </w:pPr>
            <w:proofErr w:type="spellStart"/>
            <w:r>
              <w:t>MbsServiceInfo</w:t>
            </w:r>
            <w:proofErr w:type="spellEnd"/>
          </w:p>
        </w:tc>
        <w:tc>
          <w:tcPr>
            <w:tcW w:w="709" w:type="dxa"/>
            <w:vAlign w:val="center"/>
          </w:tcPr>
          <w:p w14:paraId="7354A577" w14:textId="77777777" w:rsidR="000044C3" w:rsidDel="008319A8" w:rsidRDefault="000044C3" w:rsidP="00167266">
            <w:pPr>
              <w:pStyle w:val="TAC"/>
              <w:rPr>
                <w:lang w:eastAsia="zh-CN"/>
              </w:rPr>
            </w:pPr>
            <w:r>
              <w:t>O</w:t>
            </w:r>
          </w:p>
        </w:tc>
        <w:tc>
          <w:tcPr>
            <w:tcW w:w="1134" w:type="dxa"/>
            <w:vAlign w:val="center"/>
          </w:tcPr>
          <w:p w14:paraId="115CB547" w14:textId="77777777" w:rsidR="000044C3" w:rsidDel="008319A8" w:rsidRDefault="000044C3" w:rsidP="00167266">
            <w:pPr>
              <w:pStyle w:val="TAC"/>
              <w:rPr>
                <w:lang w:eastAsia="zh-CN"/>
              </w:rPr>
            </w:pPr>
            <w:r>
              <w:t>0..1</w:t>
            </w:r>
          </w:p>
        </w:tc>
        <w:tc>
          <w:tcPr>
            <w:tcW w:w="2662" w:type="dxa"/>
            <w:vAlign w:val="center"/>
          </w:tcPr>
          <w:p w14:paraId="2CA31FC3" w14:textId="77777777" w:rsidR="000044C3" w:rsidDel="008319A8" w:rsidRDefault="000044C3" w:rsidP="00167266">
            <w:pPr>
              <w:pStyle w:val="TAL"/>
            </w:pPr>
            <w:r>
              <w:rPr>
                <w:rFonts w:cs="Arial"/>
                <w:szCs w:val="18"/>
              </w:rPr>
              <w:t>Contains the MBS Service Information for the MBS session.</w:t>
            </w:r>
          </w:p>
        </w:tc>
        <w:tc>
          <w:tcPr>
            <w:tcW w:w="1344" w:type="dxa"/>
            <w:vAlign w:val="center"/>
          </w:tcPr>
          <w:p w14:paraId="090653CF" w14:textId="77777777" w:rsidR="000044C3" w:rsidRPr="0016361A" w:rsidDel="008319A8" w:rsidRDefault="000044C3" w:rsidP="00167266">
            <w:pPr>
              <w:pStyle w:val="TAL"/>
              <w:rPr>
                <w:rFonts w:cs="Arial"/>
                <w:szCs w:val="18"/>
                <w:lang w:eastAsia="zh-CN"/>
              </w:rPr>
            </w:pPr>
          </w:p>
        </w:tc>
      </w:tr>
      <w:tr w:rsidR="000044C3" w:rsidRPr="00B54FF5" w14:paraId="6DBD05E8" w14:textId="77777777" w:rsidTr="00167266">
        <w:trPr>
          <w:trHeight w:val="128"/>
          <w:jc w:val="center"/>
        </w:trPr>
        <w:tc>
          <w:tcPr>
            <w:tcW w:w="1880" w:type="dxa"/>
            <w:vAlign w:val="center"/>
          </w:tcPr>
          <w:p w14:paraId="2700F13A" w14:textId="77777777" w:rsidR="000044C3" w:rsidRDefault="000044C3" w:rsidP="00167266">
            <w:pPr>
              <w:pStyle w:val="TAL"/>
              <w:rPr>
                <w:lang w:eastAsia="zh-CN"/>
              </w:rPr>
            </w:pPr>
            <w:proofErr w:type="spellStart"/>
            <w:r>
              <w:rPr>
                <w:lang w:eastAsia="zh-CN"/>
              </w:rPr>
              <w:lastRenderedPageBreak/>
              <w:t>maxContBitRate</w:t>
            </w:r>
            <w:proofErr w:type="spellEnd"/>
          </w:p>
        </w:tc>
        <w:tc>
          <w:tcPr>
            <w:tcW w:w="1701" w:type="dxa"/>
            <w:vAlign w:val="center"/>
          </w:tcPr>
          <w:p w14:paraId="6A3302ED" w14:textId="77777777" w:rsidR="000044C3" w:rsidRPr="00C44740" w:rsidRDefault="000044C3" w:rsidP="00167266">
            <w:pPr>
              <w:pStyle w:val="TAL"/>
              <w:rPr>
                <w:lang w:val="en-US"/>
              </w:rPr>
            </w:pPr>
            <w:proofErr w:type="spellStart"/>
            <w:r>
              <w:rPr>
                <w:lang w:val="en-US"/>
              </w:rPr>
              <w:t>BitRate</w:t>
            </w:r>
            <w:proofErr w:type="spellEnd"/>
          </w:p>
        </w:tc>
        <w:tc>
          <w:tcPr>
            <w:tcW w:w="709" w:type="dxa"/>
            <w:vAlign w:val="center"/>
          </w:tcPr>
          <w:p w14:paraId="42043B87" w14:textId="77777777" w:rsidR="000044C3" w:rsidRDefault="000044C3" w:rsidP="00167266">
            <w:pPr>
              <w:pStyle w:val="TAC"/>
              <w:rPr>
                <w:lang w:eastAsia="zh-CN"/>
              </w:rPr>
            </w:pPr>
            <w:r>
              <w:rPr>
                <w:lang w:eastAsia="zh-CN"/>
              </w:rPr>
              <w:t>M</w:t>
            </w:r>
          </w:p>
        </w:tc>
        <w:tc>
          <w:tcPr>
            <w:tcW w:w="1134" w:type="dxa"/>
            <w:vAlign w:val="center"/>
          </w:tcPr>
          <w:p w14:paraId="376C866E" w14:textId="77777777" w:rsidR="000044C3" w:rsidRDefault="000044C3" w:rsidP="00167266">
            <w:pPr>
              <w:pStyle w:val="TAC"/>
              <w:rPr>
                <w:lang w:eastAsia="zh-CN"/>
              </w:rPr>
            </w:pPr>
            <w:r>
              <w:rPr>
                <w:lang w:eastAsia="zh-CN"/>
              </w:rPr>
              <w:t>1</w:t>
            </w:r>
          </w:p>
        </w:tc>
        <w:tc>
          <w:tcPr>
            <w:tcW w:w="2662" w:type="dxa"/>
            <w:vAlign w:val="center"/>
          </w:tcPr>
          <w:p w14:paraId="596E0260" w14:textId="77777777" w:rsidR="000044C3" w:rsidRDefault="000044C3" w:rsidP="00167266">
            <w:pPr>
              <w:pStyle w:val="TAL"/>
            </w:pPr>
            <w:r>
              <w:t>Represents t</w:t>
            </w:r>
            <w:r w:rsidRPr="005F5B8C">
              <w:t xml:space="preserve">he maximum bit rate for </w:t>
            </w:r>
            <w:r>
              <w:t xml:space="preserve">content distribution in </w:t>
            </w:r>
            <w:r w:rsidRPr="005F5B8C">
              <w:t>this MBS Distribution Session.</w:t>
            </w:r>
          </w:p>
        </w:tc>
        <w:tc>
          <w:tcPr>
            <w:tcW w:w="1344" w:type="dxa"/>
            <w:vAlign w:val="center"/>
          </w:tcPr>
          <w:p w14:paraId="6C5E0399" w14:textId="77777777" w:rsidR="000044C3" w:rsidRPr="0016361A" w:rsidRDefault="000044C3" w:rsidP="00167266">
            <w:pPr>
              <w:pStyle w:val="TAL"/>
              <w:rPr>
                <w:rFonts w:cs="Arial"/>
                <w:szCs w:val="18"/>
                <w:lang w:eastAsia="zh-CN"/>
              </w:rPr>
            </w:pPr>
          </w:p>
        </w:tc>
      </w:tr>
      <w:tr w:rsidR="000044C3" w:rsidRPr="00B54FF5" w14:paraId="08206C1D" w14:textId="77777777" w:rsidTr="00167266">
        <w:trPr>
          <w:trHeight w:val="128"/>
          <w:jc w:val="center"/>
        </w:trPr>
        <w:tc>
          <w:tcPr>
            <w:tcW w:w="1880" w:type="dxa"/>
            <w:vAlign w:val="center"/>
          </w:tcPr>
          <w:p w14:paraId="079882E8" w14:textId="77777777" w:rsidR="000044C3" w:rsidRDefault="000044C3" w:rsidP="00167266">
            <w:pPr>
              <w:pStyle w:val="TAL"/>
              <w:rPr>
                <w:lang w:eastAsia="zh-CN"/>
              </w:rPr>
            </w:pPr>
            <w:proofErr w:type="spellStart"/>
            <w:r>
              <w:rPr>
                <w:lang w:eastAsia="zh-CN"/>
              </w:rPr>
              <w:t>maxContDelay</w:t>
            </w:r>
            <w:proofErr w:type="spellEnd"/>
          </w:p>
        </w:tc>
        <w:tc>
          <w:tcPr>
            <w:tcW w:w="1701" w:type="dxa"/>
            <w:vAlign w:val="center"/>
          </w:tcPr>
          <w:p w14:paraId="00E2A7DF" w14:textId="77777777" w:rsidR="000044C3" w:rsidRPr="00C44740" w:rsidRDefault="000044C3" w:rsidP="00167266">
            <w:pPr>
              <w:pStyle w:val="TAL"/>
              <w:rPr>
                <w:lang w:val="en-US"/>
              </w:rPr>
            </w:pPr>
            <w:proofErr w:type="spellStart"/>
            <w:r>
              <w:rPr>
                <w:lang w:val="en-US"/>
              </w:rPr>
              <w:t>PacketDelBudget</w:t>
            </w:r>
            <w:proofErr w:type="spellEnd"/>
          </w:p>
        </w:tc>
        <w:tc>
          <w:tcPr>
            <w:tcW w:w="709" w:type="dxa"/>
            <w:vAlign w:val="center"/>
          </w:tcPr>
          <w:p w14:paraId="124EC239" w14:textId="77777777" w:rsidR="000044C3" w:rsidRDefault="000044C3" w:rsidP="00167266">
            <w:pPr>
              <w:pStyle w:val="TAC"/>
              <w:rPr>
                <w:lang w:eastAsia="zh-CN"/>
              </w:rPr>
            </w:pPr>
            <w:r>
              <w:rPr>
                <w:lang w:eastAsia="zh-CN"/>
              </w:rPr>
              <w:t>O</w:t>
            </w:r>
          </w:p>
        </w:tc>
        <w:tc>
          <w:tcPr>
            <w:tcW w:w="1134" w:type="dxa"/>
            <w:vAlign w:val="center"/>
          </w:tcPr>
          <w:p w14:paraId="727DBEA0" w14:textId="77777777" w:rsidR="000044C3" w:rsidRDefault="000044C3" w:rsidP="00167266">
            <w:pPr>
              <w:pStyle w:val="TAC"/>
              <w:rPr>
                <w:lang w:eastAsia="zh-CN"/>
              </w:rPr>
            </w:pPr>
            <w:r>
              <w:rPr>
                <w:lang w:eastAsia="zh-CN"/>
              </w:rPr>
              <w:t>0..1</w:t>
            </w:r>
          </w:p>
        </w:tc>
        <w:tc>
          <w:tcPr>
            <w:tcW w:w="2662" w:type="dxa"/>
            <w:vAlign w:val="center"/>
          </w:tcPr>
          <w:p w14:paraId="5D06F520" w14:textId="77777777" w:rsidR="000044C3" w:rsidRDefault="000044C3" w:rsidP="00167266">
            <w:pPr>
              <w:pStyle w:val="TAL"/>
            </w:pPr>
            <w:r>
              <w:t>Represents t</w:t>
            </w:r>
            <w:r w:rsidRPr="005F5B8C">
              <w:t xml:space="preserve">he maximum end-to-end distribution delay that is tolerated for </w:t>
            </w:r>
            <w:r>
              <w:t xml:space="preserve">content distribution in </w:t>
            </w:r>
            <w:r w:rsidRPr="005F5B8C">
              <w:t>this MBS Distribution Session.</w:t>
            </w:r>
          </w:p>
        </w:tc>
        <w:tc>
          <w:tcPr>
            <w:tcW w:w="1344" w:type="dxa"/>
            <w:vAlign w:val="center"/>
          </w:tcPr>
          <w:p w14:paraId="6EF6AB8E" w14:textId="77777777" w:rsidR="000044C3" w:rsidRPr="0016361A" w:rsidRDefault="000044C3" w:rsidP="00167266">
            <w:pPr>
              <w:pStyle w:val="TAL"/>
              <w:rPr>
                <w:rFonts w:cs="Arial"/>
                <w:szCs w:val="18"/>
                <w:lang w:eastAsia="zh-CN"/>
              </w:rPr>
            </w:pPr>
          </w:p>
        </w:tc>
      </w:tr>
      <w:tr w:rsidR="000044C3" w14:paraId="0AD367FB" w14:textId="77777777" w:rsidTr="00167266">
        <w:trPr>
          <w:trHeight w:val="128"/>
          <w:jc w:val="center"/>
        </w:trPr>
        <w:tc>
          <w:tcPr>
            <w:tcW w:w="1880" w:type="dxa"/>
            <w:vAlign w:val="center"/>
          </w:tcPr>
          <w:p w14:paraId="5EE03C05" w14:textId="77777777" w:rsidR="000044C3" w:rsidRDefault="000044C3" w:rsidP="00167266">
            <w:pPr>
              <w:pStyle w:val="TAL"/>
              <w:rPr>
                <w:lang w:eastAsia="zh-CN"/>
              </w:rPr>
            </w:pPr>
            <w:proofErr w:type="spellStart"/>
            <w:r>
              <w:t>distrMethod</w:t>
            </w:r>
            <w:proofErr w:type="spellEnd"/>
          </w:p>
        </w:tc>
        <w:tc>
          <w:tcPr>
            <w:tcW w:w="1701" w:type="dxa"/>
            <w:vAlign w:val="center"/>
          </w:tcPr>
          <w:p w14:paraId="5B6B8174" w14:textId="77777777" w:rsidR="000044C3" w:rsidRDefault="000044C3" w:rsidP="00167266">
            <w:pPr>
              <w:pStyle w:val="TAL"/>
              <w:rPr>
                <w:lang w:val="en-US"/>
              </w:rPr>
            </w:pPr>
            <w:proofErr w:type="spellStart"/>
            <w:r>
              <w:rPr>
                <w:lang w:val="en-US"/>
              </w:rPr>
              <w:t>DistributionMethod</w:t>
            </w:r>
            <w:proofErr w:type="spellEnd"/>
          </w:p>
        </w:tc>
        <w:tc>
          <w:tcPr>
            <w:tcW w:w="709" w:type="dxa"/>
            <w:vAlign w:val="center"/>
          </w:tcPr>
          <w:p w14:paraId="46521FB9" w14:textId="77777777" w:rsidR="000044C3" w:rsidRDefault="000044C3" w:rsidP="00167266">
            <w:pPr>
              <w:pStyle w:val="TAC"/>
              <w:rPr>
                <w:lang w:eastAsia="zh-CN"/>
              </w:rPr>
            </w:pPr>
            <w:r>
              <w:rPr>
                <w:lang w:eastAsia="zh-CN"/>
              </w:rPr>
              <w:t>M</w:t>
            </w:r>
          </w:p>
        </w:tc>
        <w:tc>
          <w:tcPr>
            <w:tcW w:w="1134" w:type="dxa"/>
            <w:vAlign w:val="center"/>
          </w:tcPr>
          <w:p w14:paraId="5797DB37" w14:textId="77777777" w:rsidR="000044C3" w:rsidRDefault="000044C3" w:rsidP="00167266">
            <w:pPr>
              <w:pStyle w:val="TAC"/>
              <w:rPr>
                <w:lang w:eastAsia="zh-CN"/>
              </w:rPr>
            </w:pPr>
            <w:r>
              <w:rPr>
                <w:lang w:eastAsia="zh-CN"/>
              </w:rPr>
              <w:t>1</w:t>
            </w:r>
          </w:p>
        </w:tc>
        <w:tc>
          <w:tcPr>
            <w:tcW w:w="2662" w:type="dxa"/>
            <w:vAlign w:val="center"/>
          </w:tcPr>
          <w:p w14:paraId="77C1B31B" w14:textId="77777777" w:rsidR="000044C3" w:rsidRDefault="000044C3" w:rsidP="00167266">
            <w:pPr>
              <w:pStyle w:val="TAL"/>
            </w:pPr>
            <w:r>
              <w:t>Represents t</w:t>
            </w:r>
            <w:r w:rsidRPr="005A3A8B">
              <w:t>he distribution method for this MBS Distribution Session.</w:t>
            </w:r>
          </w:p>
        </w:tc>
        <w:tc>
          <w:tcPr>
            <w:tcW w:w="1344" w:type="dxa"/>
            <w:vAlign w:val="center"/>
          </w:tcPr>
          <w:p w14:paraId="5D0102C0" w14:textId="77777777" w:rsidR="000044C3" w:rsidRDefault="000044C3" w:rsidP="00167266">
            <w:pPr>
              <w:pStyle w:val="TAL"/>
              <w:rPr>
                <w:rFonts w:cs="Arial"/>
                <w:szCs w:val="18"/>
                <w:lang w:eastAsia="zh-CN"/>
              </w:rPr>
            </w:pPr>
          </w:p>
        </w:tc>
      </w:tr>
      <w:tr w:rsidR="000044C3" w14:paraId="42CEA866" w14:textId="77777777" w:rsidTr="00167266">
        <w:trPr>
          <w:trHeight w:val="128"/>
          <w:jc w:val="center"/>
        </w:trPr>
        <w:tc>
          <w:tcPr>
            <w:tcW w:w="1880" w:type="dxa"/>
            <w:vAlign w:val="center"/>
          </w:tcPr>
          <w:p w14:paraId="6B48AEB2" w14:textId="77777777" w:rsidR="000044C3" w:rsidRDefault="000044C3" w:rsidP="00167266">
            <w:pPr>
              <w:pStyle w:val="TAL"/>
              <w:rPr>
                <w:lang w:eastAsia="zh-CN"/>
              </w:rPr>
            </w:pPr>
            <w:proofErr w:type="spellStart"/>
            <w:r>
              <w:t>fecConfig</w:t>
            </w:r>
            <w:proofErr w:type="spellEnd"/>
          </w:p>
        </w:tc>
        <w:tc>
          <w:tcPr>
            <w:tcW w:w="1701" w:type="dxa"/>
            <w:vAlign w:val="center"/>
          </w:tcPr>
          <w:p w14:paraId="5E62CA70" w14:textId="77777777" w:rsidR="000044C3" w:rsidRDefault="000044C3" w:rsidP="00167266">
            <w:pPr>
              <w:pStyle w:val="TAL"/>
              <w:rPr>
                <w:lang w:val="en-US"/>
              </w:rPr>
            </w:pPr>
            <w:proofErr w:type="spellStart"/>
            <w:r>
              <w:rPr>
                <w:lang w:val="en-US"/>
              </w:rPr>
              <w:t>FECConfig</w:t>
            </w:r>
            <w:proofErr w:type="spellEnd"/>
          </w:p>
        </w:tc>
        <w:tc>
          <w:tcPr>
            <w:tcW w:w="709" w:type="dxa"/>
            <w:vAlign w:val="center"/>
          </w:tcPr>
          <w:p w14:paraId="0EFD1A8F" w14:textId="77777777" w:rsidR="000044C3" w:rsidRDefault="000044C3" w:rsidP="00167266">
            <w:pPr>
              <w:pStyle w:val="TAC"/>
              <w:rPr>
                <w:lang w:eastAsia="zh-CN"/>
              </w:rPr>
            </w:pPr>
            <w:r>
              <w:rPr>
                <w:lang w:eastAsia="zh-CN"/>
              </w:rPr>
              <w:t>O</w:t>
            </w:r>
          </w:p>
        </w:tc>
        <w:tc>
          <w:tcPr>
            <w:tcW w:w="1134" w:type="dxa"/>
            <w:vAlign w:val="center"/>
          </w:tcPr>
          <w:p w14:paraId="1EF09AB2" w14:textId="77777777" w:rsidR="000044C3" w:rsidRDefault="000044C3" w:rsidP="00167266">
            <w:pPr>
              <w:pStyle w:val="TAC"/>
              <w:rPr>
                <w:lang w:eastAsia="zh-CN"/>
              </w:rPr>
            </w:pPr>
            <w:r>
              <w:rPr>
                <w:lang w:eastAsia="zh-CN"/>
              </w:rPr>
              <w:t>0..1</w:t>
            </w:r>
          </w:p>
        </w:tc>
        <w:tc>
          <w:tcPr>
            <w:tcW w:w="2662" w:type="dxa"/>
            <w:vAlign w:val="center"/>
          </w:tcPr>
          <w:p w14:paraId="0F6B61BA" w14:textId="77777777" w:rsidR="000044C3" w:rsidRDefault="000044C3" w:rsidP="00167266">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2590E5DA" w14:textId="77777777" w:rsidR="000044C3" w:rsidRDefault="000044C3" w:rsidP="00167266">
            <w:pPr>
              <w:pStyle w:val="TAL"/>
              <w:rPr>
                <w:rFonts w:cs="Arial"/>
                <w:szCs w:val="18"/>
                <w:lang w:eastAsia="zh-CN"/>
              </w:rPr>
            </w:pPr>
          </w:p>
        </w:tc>
      </w:tr>
      <w:tr w:rsidR="000044C3" w14:paraId="4C5F0792" w14:textId="77777777" w:rsidTr="00167266">
        <w:trPr>
          <w:trHeight w:val="128"/>
          <w:jc w:val="center"/>
        </w:trPr>
        <w:tc>
          <w:tcPr>
            <w:tcW w:w="1880" w:type="dxa"/>
            <w:vAlign w:val="center"/>
          </w:tcPr>
          <w:p w14:paraId="0D1F207B" w14:textId="77777777" w:rsidR="000044C3" w:rsidRDefault="000044C3" w:rsidP="00167266">
            <w:pPr>
              <w:pStyle w:val="TAL"/>
            </w:pPr>
            <w:proofErr w:type="spellStart"/>
            <w:r>
              <w:t>objDistrInfo</w:t>
            </w:r>
            <w:proofErr w:type="spellEnd"/>
          </w:p>
        </w:tc>
        <w:tc>
          <w:tcPr>
            <w:tcW w:w="1701" w:type="dxa"/>
            <w:vAlign w:val="center"/>
          </w:tcPr>
          <w:p w14:paraId="7E2DD6D6" w14:textId="77777777" w:rsidR="000044C3" w:rsidRDefault="000044C3" w:rsidP="00167266">
            <w:pPr>
              <w:pStyle w:val="TAL"/>
              <w:rPr>
                <w:lang w:val="en-US"/>
              </w:rPr>
            </w:pPr>
            <w:proofErr w:type="spellStart"/>
            <w:r w:rsidRPr="00BC403B">
              <w:rPr>
                <w:lang w:val="en-US"/>
              </w:rPr>
              <w:t>ObjectDistrMethInfo</w:t>
            </w:r>
            <w:proofErr w:type="spellEnd"/>
          </w:p>
        </w:tc>
        <w:tc>
          <w:tcPr>
            <w:tcW w:w="709" w:type="dxa"/>
            <w:vAlign w:val="center"/>
          </w:tcPr>
          <w:p w14:paraId="3F97CCDF" w14:textId="77777777" w:rsidR="000044C3" w:rsidRDefault="000044C3" w:rsidP="00167266">
            <w:pPr>
              <w:pStyle w:val="TAC"/>
              <w:rPr>
                <w:lang w:eastAsia="zh-CN"/>
              </w:rPr>
            </w:pPr>
            <w:r>
              <w:rPr>
                <w:lang w:eastAsia="zh-CN"/>
              </w:rPr>
              <w:t>C</w:t>
            </w:r>
          </w:p>
        </w:tc>
        <w:tc>
          <w:tcPr>
            <w:tcW w:w="1134" w:type="dxa"/>
            <w:vAlign w:val="center"/>
          </w:tcPr>
          <w:p w14:paraId="3D9B6E0A" w14:textId="77777777" w:rsidR="000044C3" w:rsidRDefault="000044C3" w:rsidP="00167266">
            <w:pPr>
              <w:pStyle w:val="TAC"/>
              <w:rPr>
                <w:lang w:eastAsia="zh-CN"/>
              </w:rPr>
            </w:pPr>
            <w:r>
              <w:rPr>
                <w:lang w:eastAsia="zh-CN"/>
              </w:rPr>
              <w:t>0..1</w:t>
            </w:r>
          </w:p>
        </w:tc>
        <w:tc>
          <w:tcPr>
            <w:tcW w:w="2662" w:type="dxa"/>
            <w:vAlign w:val="center"/>
          </w:tcPr>
          <w:p w14:paraId="0ED9461C" w14:textId="77777777" w:rsidR="000044C3" w:rsidRDefault="000044C3" w:rsidP="00167266">
            <w:pPr>
              <w:pStyle w:val="TAL"/>
            </w:pPr>
            <w:r>
              <w:t>Represents the MBS Distribution Session parameters for the case where the Object Distribution Method is used.</w:t>
            </w:r>
          </w:p>
          <w:p w14:paraId="406356CB" w14:textId="77777777" w:rsidR="000044C3" w:rsidRDefault="000044C3" w:rsidP="00167266">
            <w:pPr>
              <w:pStyle w:val="TAL"/>
            </w:pPr>
          </w:p>
          <w:p w14:paraId="3E05938C" w14:textId="77777777" w:rsidR="000044C3" w:rsidRDefault="000044C3" w:rsidP="00167266">
            <w:pPr>
              <w:pStyle w:val="TAL"/>
            </w:pPr>
            <w:r>
              <w:t xml:space="preserve">This attribute shall be present only when the </w:t>
            </w:r>
            <w:r w:rsidRPr="00AC6BDB">
              <w:t>"</w:t>
            </w:r>
            <w:proofErr w:type="spellStart"/>
            <w:r>
              <w:t>distrMethod</w:t>
            </w:r>
            <w:proofErr w:type="spellEnd"/>
            <w:r w:rsidRPr="00AC6BDB">
              <w:t>"</w:t>
            </w:r>
            <w:r>
              <w:t xml:space="preserve"> attribute value is set to </w:t>
            </w:r>
            <w:r w:rsidRPr="00AC6BDB">
              <w:t>"</w:t>
            </w:r>
            <w:r>
              <w:t>OBJECT</w:t>
            </w:r>
            <w:r w:rsidRPr="00AC6BDB">
              <w:t>"</w:t>
            </w:r>
            <w:r>
              <w:t>.</w:t>
            </w:r>
          </w:p>
          <w:p w14:paraId="76FA279D" w14:textId="77777777" w:rsidR="000044C3" w:rsidRDefault="000044C3" w:rsidP="00167266">
            <w:pPr>
              <w:pStyle w:val="TAL"/>
            </w:pPr>
          </w:p>
          <w:p w14:paraId="75CEB65B" w14:textId="77777777" w:rsidR="000044C3" w:rsidRPr="005F5B8C" w:rsidRDefault="000044C3" w:rsidP="00167266">
            <w:pPr>
              <w:pStyle w:val="TAL"/>
            </w:pPr>
            <w:r>
              <w:t>(NOTE 3)</w:t>
            </w:r>
          </w:p>
        </w:tc>
        <w:tc>
          <w:tcPr>
            <w:tcW w:w="1344" w:type="dxa"/>
            <w:vAlign w:val="center"/>
          </w:tcPr>
          <w:p w14:paraId="1636B8DF" w14:textId="77777777" w:rsidR="000044C3" w:rsidRDefault="000044C3" w:rsidP="00167266">
            <w:pPr>
              <w:pStyle w:val="TAL"/>
              <w:rPr>
                <w:rFonts w:cs="Arial"/>
                <w:szCs w:val="18"/>
                <w:lang w:eastAsia="zh-CN"/>
              </w:rPr>
            </w:pPr>
          </w:p>
        </w:tc>
      </w:tr>
      <w:tr w:rsidR="000044C3" w14:paraId="6C963595" w14:textId="77777777" w:rsidTr="00167266">
        <w:trPr>
          <w:trHeight w:val="128"/>
          <w:jc w:val="center"/>
        </w:trPr>
        <w:tc>
          <w:tcPr>
            <w:tcW w:w="1880" w:type="dxa"/>
            <w:vAlign w:val="center"/>
          </w:tcPr>
          <w:p w14:paraId="74B24D98" w14:textId="77777777" w:rsidR="000044C3" w:rsidRDefault="000044C3" w:rsidP="00167266">
            <w:pPr>
              <w:pStyle w:val="TAL"/>
            </w:pPr>
            <w:proofErr w:type="spellStart"/>
            <w:r>
              <w:t>pckDistrInfo</w:t>
            </w:r>
            <w:proofErr w:type="spellEnd"/>
          </w:p>
        </w:tc>
        <w:tc>
          <w:tcPr>
            <w:tcW w:w="1701" w:type="dxa"/>
            <w:vAlign w:val="center"/>
          </w:tcPr>
          <w:p w14:paraId="7757AD16" w14:textId="77777777" w:rsidR="000044C3" w:rsidRPr="00BC403B" w:rsidRDefault="000044C3" w:rsidP="00167266">
            <w:pPr>
              <w:pStyle w:val="TAL"/>
              <w:rPr>
                <w:lang w:val="en-US"/>
              </w:rPr>
            </w:pPr>
            <w:proofErr w:type="spellStart"/>
            <w:r w:rsidRPr="00BC403B">
              <w:rPr>
                <w:lang w:val="en-US"/>
              </w:rPr>
              <w:t>PacketDistrMethInfo</w:t>
            </w:r>
            <w:proofErr w:type="spellEnd"/>
          </w:p>
        </w:tc>
        <w:tc>
          <w:tcPr>
            <w:tcW w:w="709" w:type="dxa"/>
            <w:vAlign w:val="center"/>
          </w:tcPr>
          <w:p w14:paraId="79982258" w14:textId="77777777" w:rsidR="000044C3" w:rsidRDefault="000044C3" w:rsidP="00167266">
            <w:pPr>
              <w:pStyle w:val="TAC"/>
              <w:rPr>
                <w:lang w:eastAsia="zh-CN"/>
              </w:rPr>
            </w:pPr>
            <w:r>
              <w:rPr>
                <w:lang w:eastAsia="zh-CN"/>
              </w:rPr>
              <w:t>C</w:t>
            </w:r>
          </w:p>
        </w:tc>
        <w:tc>
          <w:tcPr>
            <w:tcW w:w="1134" w:type="dxa"/>
            <w:vAlign w:val="center"/>
          </w:tcPr>
          <w:p w14:paraId="5C6A85D3" w14:textId="77777777" w:rsidR="000044C3" w:rsidRDefault="000044C3" w:rsidP="00167266">
            <w:pPr>
              <w:pStyle w:val="TAC"/>
              <w:rPr>
                <w:lang w:eastAsia="zh-CN"/>
              </w:rPr>
            </w:pPr>
            <w:r>
              <w:rPr>
                <w:lang w:eastAsia="zh-CN"/>
              </w:rPr>
              <w:t>0..1</w:t>
            </w:r>
          </w:p>
        </w:tc>
        <w:tc>
          <w:tcPr>
            <w:tcW w:w="2662" w:type="dxa"/>
            <w:vAlign w:val="center"/>
          </w:tcPr>
          <w:p w14:paraId="7D9CD33B" w14:textId="77777777" w:rsidR="000044C3" w:rsidRDefault="000044C3" w:rsidP="00167266">
            <w:pPr>
              <w:pStyle w:val="TAL"/>
            </w:pPr>
            <w:r>
              <w:t>Represents the MBS Distribution Session parameters for the case where the Packet Distribution Method is used.</w:t>
            </w:r>
          </w:p>
          <w:p w14:paraId="046067A3" w14:textId="77777777" w:rsidR="000044C3" w:rsidRDefault="000044C3" w:rsidP="00167266">
            <w:pPr>
              <w:pStyle w:val="TAL"/>
            </w:pPr>
          </w:p>
          <w:p w14:paraId="01748C98" w14:textId="77777777" w:rsidR="000044C3" w:rsidRDefault="000044C3" w:rsidP="00167266">
            <w:pPr>
              <w:pStyle w:val="TAL"/>
            </w:pPr>
            <w:r>
              <w:t xml:space="preserve">This attribute shall be present only 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6F42556B" w14:textId="77777777" w:rsidR="000044C3" w:rsidRDefault="000044C3" w:rsidP="00167266">
            <w:pPr>
              <w:pStyle w:val="TAL"/>
            </w:pPr>
          </w:p>
          <w:p w14:paraId="5ED3DE89" w14:textId="77777777" w:rsidR="000044C3" w:rsidRPr="005F5B8C" w:rsidRDefault="000044C3" w:rsidP="00167266">
            <w:pPr>
              <w:pStyle w:val="TAL"/>
            </w:pPr>
            <w:r>
              <w:t>(NOTE 3)</w:t>
            </w:r>
          </w:p>
        </w:tc>
        <w:tc>
          <w:tcPr>
            <w:tcW w:w="1344" w:type="dxa"/>
            <w:vAlign w:val="center"/>
          </w:tcPr>
          <w:p w14:paraId="010D0C1C" w14:textId="77777777" w:rsidR="000044C3" w:rsidRDefault="000044C3" w:rsidP="00167266">
            <w:pPr>
              <w:pStyle w:val="TAL"/>
              <w:rPr>
                <w:rFonts w:cs="Arial"/>
                <w:szCs w:val="18"/>
                <w:lang w:eastAsia="zh-CN"/>
              </w:rPr>
            </w:pPr>
          </w:p>
        </w:tc>
      </w:tr>
      <w:tr w:rsidR="000044C3" w14:paraId="42A17729" w14:textId="77777777" w:rsidTr="00167266">
        <w:trPr>
          <w:trHeight w:val="128"/>
          <w:jc w:val="center"/>
        </w:trPr>
        <w:tc>
          <w:tcPr>
            <w:tcW w:w="1880" w:type="dxa"/>
            <w:vAlign w:val="center"/>
          </w:tcPr>
          <w:p w14:paraId="599283CC" w14:textId="77777777" w:rsidR="000044C3" w:rsidRDefault="000044C3" w:rsidP="00167266">
            <w:pPr>
              <w:pStyle w:val="TAL"/>
            </w:pPr>
            <w:proofErr w:type="spellStart"/>
            <w:r>
              <w:t>trafficMarkingInfo</w:t>
            </w:r>
            <w:proofErr w:type="spellEnd"/>
          </w:p>
        </w:tc>
        <w:tc>
          <w:tcPr>
            <w:tcW w:w="1701" w:type="dxa"/>
            <w:vAlign w:val="center"/>
          </w:tcPr>
          <w:p w14:paraId="64D7196D" w14:textId="77777777" w:rsidR="000044C3" w:rsidRPr="00BC403B" w:rsidRDefault="000044C3" w:rsidP="00167266">
            <w:pPr>
              <w:pStyle w:val="TAL"/>
              <w:rPr>
                <w:lang w:val="en-US"/>
              </w:rPr>
            </w:pPr>
            <w:r>
              <w:t>string</w:t>
            </w:r>
          </w:p>
        </w:tc>
        <w:tc>
          <w:tcPr>
            <w:tcW w:w="709" w:type="dxa"/>
            <w:vAlign w:val="center"/>
          </w:tcPr>
          <w:p w14:paraId="2AF74F27" w14:textId="77777777" w:rsidR="000044C3" w:rsidRDefault="000044C3" w:rsidP="00167266">
            <w:pPr>
              <w:pStyle w:val="TAC"/>
              <w:rPr>
                <w:lang w:eastAsia="zh-CN"/>
              </w:rPr>
            </w:pPr>
            <w:r>
              <w:t>O</w:t>
            </w:r>
          </w:p>
        </w:tc>
        <w:tc>
          <w:tcPr>
            <w:tcW w:w="1134" w:type="dxa"/>
            <w:vAlign w:val="center"/>
          </w:tcPr>
          <w:p w14:paraId="6CA45BDD" w14:textId="77777777" w:rsidR="000044C3" w:rsidRDefault="000044C3" w:rsidP="00167266">
            <w:pPr>
              <w:pStyle w:val="TAC"/>
              <w:rPr>
                <w:lang w:eastAsia="zh-CN"/>
              </w:rPr>
            </w:pPr>
            <w:r>
              <w:t>0..</w:t>
            </w:r>
            <w:r w:rsidRPr="00052626">
              <w:t>1</w:t>
            </w:r>
          </w:p>
        </w:tc>
        <w:tc>
          <w:tcPr>
            <w:tcW w:w="2662" w:type="dxa"/>
            <w:vAlign w:val="center"/>
          </w:tcPr>
          <w:p w14:paraId="78651F2C" w14:textId="77777777" w:rsidR="000044C3" w:rsidRDefault="000044C3" w:rsidP="00167266">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A69DEC8" w14:textId="77777777" w:rsidR="000044C3" w:rsidRDefault="000044C3" w:rsidP="00167266">
            <w:pPr>
              <w:pStyle w:val="TAL"/>
              <w:rPr>
                <w:rFonts w:cs="Arial"/>
                <w:szCs w:val="18"/>
              </w:rPr>
            </w:pPr>
          </w:p>
          <w:p w14:paraId="2A948BFA" w14:textId="77777777" w:rsidR="000044C3" w:rsidRDefault="000044C3" w:rsidP="00167266">
            <w:pPr>
              <w:pStyle w:val="TAL"/>
            </w:pPr>
            <w:r>
              <w:t>This attribute</w:t>
            </w:r>
            <w:r w:rsidRPr="00F11966">
              <w:t xml:space="preserve"> shall be encoded as </w:t>
            </w:r>
            <w:r>
              <w:t>a two</w:t>
            </w:r>
            <w:r w:rsidRPr="00F11966">
              <w:t xml:space="preserve"> octet</w:t>
            </w:r>
            <w:r>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1FCAD030" w14:textId="77777777" w:rsidR="000044C3" w:rsidRDefault="000044C3" w:rsidP="00167266">
            <w:pPr>
              <w:pStyle w:val="TAL"/>
              <w:rPr>
                <w:rFonts w:cs="Arial"/>
                <w:szCs w:val="18"/>
                <w:lang w:eastAsia="zh-CN"/>
              </w:rPr>
            </w:pPr>
          </w:p>
        </w:tc>
      </w:tr>
      <w:tr w:rsidR="000044C3" w14:paraId="6C3B8F0B" w14:textId="77777777" w:rsidTr="00167266">
        <w:trPr>
          <w:trHeight w:val="128"/>
          <w:jc w:val="center"/>
        </w:trPr>
        <w:tc>
          <w:tcPr>
            <w:tcW w:w="1880" w:type="dxa"/>
            <w:vAlign w:val="center"/>
          </w:tcPr>
          <w:p w14:paraId="476542CD" w14:textId="77777777" w:rsidR="000044C3" w:rsidRDefault="000044C3" w:rsidP="00167266">
            <w:pPr>
              <w:pStyle w:val="TAL"/>
            </w:pPr>
            <w:proofErr w:type="spellStart"/>
            <w:r>
              <w:t>tgtServAreas</w:t>
            </w:r>
            <w:proofErr w:type="spellEnd"/>
          </w:p>
        </w:tc>
        <w:tc>
          <w:tcPr>
            <w:tcW w:w="1701" w:type="dxa"/>
            <w:vAlign w:val="center"/>
          </w:tcPr>
          <w:p w14:paraId="12C08353" w14:textId="77777777" w:rsidR="000044C3" w:rsidRPr="00BC403B" w:rsidRDefault="000044C3" w:rsidP="00167266">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7E7ABA40" w14:textId="77777777" w:rsidR="000044C3" w:rsidRDefault="000044C3" w:rsidP="00167266">
            <w:pPr>
              <w:pStyle w:val="TAC"/>
              <w:rPr>
                <w:lang w:eastAsia="zh-CN"/>
              </w:rPr>
            </w:pPr>
            <w:r>
              <w:rPr>
                <w:lang w:eastAsia="zh-CN"/>
              </w:rPr>
              <w:t>O</w:t>
            </w:r>
          </w:p>
        </w:tc>
        <w:tc>
          <w:tcPr>
            <w:tcW w:w="1134" w:type="dxa"/>
            <w:vAlign w:val="center"/>
          </w:tcPr>
          <w:p w14:paraId="454824CF" w14:textId="77777777" w:rsidR="000044C3" w:rsidRDefault="000044C3" w:rsidP="00167266">
            <w:pPr>
              <w:pStyle w:val="TAC"/>
              <w:rPr>
                <w:lang w:eastAsia="zh-CN"/>
              </w:rPr>
            </w:pPr>
            <w:r>
              <w:rPr>
                <w:lang w:eastAsia="zh-CN"/>
              </w:rPr>
              <w:t>0..1</w:t>
            </w:r>
          </w:p>
        </w:tc>
        <w:tc>
          <w:tcPr>
            <w:tcW w:w="2662" w:type="dxa"/>
            <w:vAlign w:val="center"/>
          </w:tcPr>
          <w:p w14:paraId="7BB8E0E7" w14:textId="77777777" w:rsidR="000044C3" w:rsidDel="00501D60" w:rsidRDefault="000044C3" w:rsidP="00167266">
            <w:pPr>
              <w:pStyle w:val="TAL"/>
            </w:pPr>
            <w:r>
              <w:t>Represents the set of target service area(s) constituting the MBS Service Area of the MBS Distribution Session</w:t>
            </w:r>
            <w:r w:rsidRPr="004367D9">
              <w:t>.</w:t>
            </w:r>
          </w:p>
          <w:p w14:paraId="7E98F799" w14:textId="77777777" w:rsidR="000044C3" w:rsidRDefault="000044C3" w:rsidP="00167266">
            <w:pPr>
              <w:pStyle w:val="TAL"/>
            </w:pPr>
          </w:p>
          <w:p w14:paraId="4D5FA82F" w14:textId="77777777" w:rsidR="000044C3" w:rsidRDefault="000044C3" w:rsidP="00167266">
            <w:pPr>
              <w:pStyle w:val="TAL"/>
            </w:pPr>
            <w:r>
              <w:t>This attribute may be present only over the Nmb10/Nmb5 interface and only provided by a trusted/internal AF (i.e. MBS Application Provider).</w:t>
            </w:r>
          </w:p>
          <w:p w14:paraId="69C3F9CC" w14:textId="77777777" w:rsidR="000044C3" w:rsidRDefault="000044C3" w:rsidP="00167266">
            <w:pPr>
              <w:pStyle w:val="TAL"/>
            </w:pPr>
          </w:p>
          <w:p w14:paraId="1E530870" w14:textId="77777777" w:rsidR="000044C3" w:rsidRDefault="000044C3" w:rsidP="00167266">
            <w:pPr>
              <w:pStyle w:val="TAL"/>
            </w:pPr>
            <w:r>
              <w:t>(NOTE 4)</w:t>
            </w:r>
          </w:p>
        </w:tc>
        <w:tc>
          <w:tcPr>
            <w:tcW w:w="1344" w:type="dxa"/>
            <w:vAlign w:val="center"/>
          </w:tcPr>
          <w:p w14:paraId="727777CB" w14:textId="77777777" w:rsidR="000044C3" w:rsidRDefault="000044C3" w:rsidP="00167266">
            <w:pPr>
              <w:pStyle w:val="TAL"/>
              <w:rPr>
                <w:rFonts w:cs="Arial"/>
                <w:szCs w:val="18"/>
                <w:lang w:eastAsia="zh-CN"/>
              </w:rPr>
            </w:pPr>
          </w:p>
        </w:tc>
      </w:tr>
      <w:tr w:rsidR="000044C3" w14:paraId="24E025C4" w14:textId="77777777" w:rsidTr="00167266">
        <w:trPr>
          <w:trHeight w:val="128"/>
          <w:jc w:val="center"/>
        </w:trPr>
        <w:tc>
          <w:tcPr>
            <w:tcW w:w="1880" w:type="dxa"/>
            <w:vAlign w:val="center"/>
          </w:tcPr>
          <w:p w14:paraId="43EB9334" w14:textId="77777777" w:rsidR="000044C3" w:rsidRDefault="000044C3" w:rsidP="00167266">
            <w:pPr>
              <w:pStyle w:val="TAL"/>
            </w:pPr>
            <w:proofErr w:type="spellStart"/>
            <w:r>
              <w:lastRenderedPageBreak/>
              <w:t>extTgtServAreas</w:t>
            </w:r>
            <w:proofErr w:type="spellEnd"/>
          </w:p>
        </w:tc>
        <w:tc>
          <w:tcPr>
            <w:tcW w:w="1701" w:type="dxa"/>
            <w:vAlign w:val="center"/>
          </w:tcPr>
          <w:p w14:paraId="3F7B159F" w14:textId="77777777" w:rsidR="000044C3" w:rsidRPr="00BC403B" w:rsidRDefault="000044C3" w:rsidP="00167266">
            <w:pPr>
              <w:pStyle w:val="TAL"/>
              <w:rPr>
                <w:lang w:val="en-US"/>
              </w:rPr>
            </w:pPr>
            <w:proofErr w:type="spellStart"/>
            <w:r w:rsidRPr="004367D9">
              <w:rPr>
                <w:lang w:val="en-US"/>
              </w:rPr>
              <w:t>ExternalMbsServiceArea</w:t>
            </w:r>
            <w:proofErr w:type="spellEnd"/>
          </w:p>
        </w:tc>
        <w:tc>
          <w:tcPr>
            <w:tcW w:w="709" w:type="dxa"/>
            <w:vAlign w:val="center"/>
          </w:tcPr>
          <w:p w14:paraId="6FF94588" w14:textId="77777777" w:rsidR="000044C3" w:rsidRDefault="000044C3" w:rsidP="00167266">
            <w:pPr>
              <w:pStyle w:val="TAC"/>
              <w:rPr>
                <w:lang w:eastAsia="zh-CN"/>
              </w:rPr>
            </w:pPr>
            <w:r>
              <w:rPr>
                <w:lang w:eastAsia="zh-CN"/>
              </w:rPr>
              <w:t>O</w:t>
            </w:r>
          </w:p>
        </w:tc>
        <w:tc>
          <w:tcPr>
            <w:tcW w:w="1134" w:type="dxa"/>
            <w:vAlign w:val="center"/>
          </w:tcPr>
          <w:p w14:paraId="48ED6B44" w14:textId="77777777" w:rsidR="000044C3" w:rsidRDefault="000044C3" w:rsidP="00167266">
            <w:pPr>
              <w:pStyle w:val="TAC"/>
              <w:rPr>
                <w:lang w:eastAsia="zh-CN"/>
              </w:rPr>
            </w:pPr>
            <w:r>
              <w:rPr>
                <w:lang w:eastAsia="zh-CN"/>
              </w:rPr>
              <w:t>0..1</w:t>
            </w:r>
          </w:p>
        </w:tc>
        <w:tc>
          <w:tcPr>
            <w:tcW w:w="2662" w:type="dxa"/>
            <w:vAlign w:val="center"/>
          </w:tcPr>
          <w:p w14:paraId="5738E917" w14:textId="77777777" w:rsidR="000044C3" w:rsidDel="00501D60" w:rsidRDefault="000044C3" w:rsidP="00167266">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3D530BF2" w14:textId="77777777" w:rsidR="000044C3" w:rsidRDefault="000044C3" w:rsidP="00167266">
            <w:pPr>
              <w:pStyle w:val="TAL"/>
            </w:pPr>
          </w:p>
          <w:p w14:paraId="35FE0EAB" w14:textId="77777777" w:rsidR="000044C3" w:rsidRDefault="000044C3" w:rsidP="00167266">
            <w:pPr>
              <w:pStyle w:val="TAL"/>
            </w:pPr>
            <w:r>
              <w:rPr>
                <w:lang w:eastAsia="zh-CN"/>
              </w:rPr>
              <w:t>This attribute m</w:t>
            </w:r>
            <w:r>
              <w:rPr>
                <w:rFonts w:hint="eastAsia"/>
                <w:lang w:eastAsia="zh-CN"/>
              </w:rPr>
              <w:t>a</w:t>
            </w:r>
            <w:r>
              <w:t>y be present only over the N33 interface and only provided by an untrusted/external AF (MBS Application Provider).</w:t>
            </w:r>
          </w:p>
          <w:p w14:paraId="6E858219" w14:textId="77777777" w:rsidR="000044C3" w:rsidRDefault="000044C3" w:rsidP="00167266">
            <w:pPr>
              <w:pStyle w:val="TAL"/>
            </w:pPr>
          </w:p>
          <w:p w14:paraId="12DCD9F8" w14:textId="77777777" w:rsidR="000044C3" w:rsidRDefault="000044C3" w:rsidP="00167266">
            <w:pPr>
              <w:pStyle w:val="TAL"/>
            </w:pPr>
            <w:r>
              <w:t>(NOTE 4)</w:t>
            </w:r>
          </w:p>
        </w:tc>
        <w:tc>
          <w:tcPr>
            <w:tcW w:w="1344" w:type="dxa"/>
            <w:vAlign w:val="center"/>
          </w:tcPr>
          <w:p w14:paraId="3DA2AD53" w14:textId="77777777" w:rsidR="000044C3" w:rsidRDefault="000044C3" w:rsidP="00167266">
            <w:pPr>
              <w:pStyle w:val="TAL"/>
              <w:rPr>
                <w:rFonts w:cs="Arial"/>
                <w:szCs w:val="18"/>
                <w:lang w:eastAsia="zh-CN"/>
              </w:rPr>
            </w:pPr>
          </w:p>
        </w:tc>
      </w:tr>
      <w:tr w:rsidR="000044C3" w14:paraId="4084C84A" w14:textId="77777777" w:rsidTr="00167266">
        <w:trPr>
          <w:trHeight w:val="128"/>
          <w:jc w:val="center"/>
        </w:trPr>
        <w:tc>
          <w:tcPr>
            <w:tcW w:w="1880" w:type="dxa"/>
            <w:vAlign w:val="center"/>
          </w:tcPr>
          <w:p w14:paraId="46159729" w14:textId="77777777" w:rsidR="000044C3" w:rsidRDefault="000044C3" w:rsidP="00167266">
            <w:pPr>
              <w:pStyle w:val="TAL"/>
            </w:pPr>
            <w:proofErr w:type="spellStart"/>
            <w:r>
              <w:t>mbsFSAId</w:t>
            </w:r>
            <w:proofErr w:type="spellEnd"/>
          </w:p>
        </w:tc>
        <w:tc>
          <w:tcPr>
            <w:tcW w:w="1701" w:type="dxa"/>
            <w:vAlign w:val="center"/>
          </w:tcPr>
          <w:p w14:paraId="4554DA42" w14:textId="77777777" w:rsidR="000044C3" w:rsidRPr="00BC403B" w:rsidRDefault="000044C3" w:rsidP="00167266">
            <w:pPr>
              <w:pStyle w:val="TAL"/>
              <w:rPr>
                <w:lang w:val="en-US"/>
              </w:rPr>
            </w:pPr>
            <w:proofErr w:type="spellStart"/>
            <w:r>
              <w:rPr>
                <w:lang w:val="en-US"/>
              </w:rPr>
              <w:t>MbsFsaId</w:t>
            </w:r>
            <w:proofErr w:type="spellEnd"/>
          </w:p>
        </w:tc>
        <w:tc>
          <w:tcPr>
            <w:tcW w:w="709" w:type="dxa"/>
            <w:vAlign w:val="center"/>
          </w:tcPr>
          <w:p w14:paraId="6345F210" w14:textId="77777777" w:rsidR="000044C3" w:rsidRDefault="000044C3" w:rsidP="00167266">
            <w:pPr>
              <w:pStyle w:val="TAC"/>
              <w:rPr>
                <w:lang w:eastAsia="zh-CN"/>
              </w:rPr>
            </w:pPr>
            <w:r>
              <w:rPr>
                <w:lang w:eastAsia="zh-CN"/>
              </w:rPr>
              <w:t>O</w:t>
            </w:r>
          </w:p>
        </w:tc>
        <w:tc>
          <w:tcPr>
            <w:tcW w:w="1134" w:type="dxa"/>
            <w:vAlign w:val="center"/>
          </w:tcPr>
          <w:p w14:paraId="0D6432B9" w14:textId="77777777" w:rsidR="000044C3" w:rsidRDefault="000044C3" w:rsidP="00167266">
            <w:pPr>
              <w:pStyle w:val="TAC"/>
              <w:rPr>
                <w:lang w:eastAsia="zh-CN"/>
              </w:rPr>
            </w:pPr>
            <w:r>
              <w:rPr>
                <w:lang w:eastAsia="zh-CN"/>
              </w:rPr>
              <w:t>0..1</w:t>
            </w:r>
          </w:p>
        </w:tc>
        <w:tc>
          <w:tcPr>
            <w:tcW w:w="2662" w:type="dxa"/>
            <w:vAlign w:val="center"/>
          </w:tcPr>
          <w:p w14:paraId="57FA8DB1" w14:textId="77777777" w:rsidR="000044C3" w:rsidRDefault="000044C3" w:rsidP="00167266">
            <w:pPr>
              <w:pStyle w:val="TAL"/>
            </w:pPr>
            <w:r>
              <w:t>Represents</w:t>
            </w:r>
            <w:r w:rsidRPr="00876EB6">
              <w:t xml:space="preserve"> </w:t>
            </w:r>
            <w:r>
              <w:t>MBS Frequency Selection Assistance information</w:t>
            </w:r>
            <w:r w:rsidRPr="00876EB6">
              <w:t xml:space="preserve"> corresponding to this MBS Distribution Session.</w:t>
            </w:r>
            <w:r>
              <w:t xml:space="preserve"> It is used to </w:t>
            </w:r>
            <w:r w:rsidRPr="00E84F19">
              <w:t xml:space="preserve">guide frequency selection </w:t>
            </w:r>
            <w:r>
              <w:t>at</w:t>
            </w:r>
            <w:r w:rsidRPr="00E84F19">
              <w:t xml:space="preserve"> the UE for </w:t>
            </w:r>
            <w:r>
              <w:t xml:space="preserve">a </w:t>
            </w:r>
            <w:r w:rsidRPr="00E84F19">
              <w:t xml:space="preserve">broadcast MBS </w:t>
            </w:r>
            <w:r>
              <w:t>S</w:t>
            </w:r>
            <w:r w:rsidRPr="00E84F19">
              <w:t>ession</w:t>
            </w:r>
            <w:r>
              <w:t>.</w:t>
            </w:r>
          </w:p>
          <w:p w14:paraId="421A98C4" w14:textId="77777777" w:rsidR="000044C3" w:rsidRDefault="000044C3" w:rsidP="00167266">
            <w:pPr>
              <w:pStyle w:val="TAL"/>
            </w:pPr>
          </w:p>
          <w:p w14:paraId="11636C66" w14:textId="77777777" w:rsidR="000044C3" w:rsidRDefault="000044C3" w:rsidP="00167266">
            <w:pPr>
              <w:pStyle w:val="TAL"/>
            </w:pPr>
            <w:r>
              <w:t>This attribute may be present only if the parent MBS User Service is of b</w:t>
            </w:r>
            <w:r w:rsidRPr="00876EB6">
              <w:t xml:space="preserve">roadcast </w:t>
            </w:r>
            <w:r>
              <w:t>service type.</w:t>
            </w:r>
          </w:p>
        </w:tc>
        <w:tc>
          <w:tcPr>
            <w:tcW w:w="1344" w:type="dxa"/>
            <w:vAlign w:val="center"/>
          </w:tcPr>
          <w:p w14:paraId="2E424CB0" w14:textId="77777777" w:rsidR="000044C3" w:rsidRDefault="000044C3" w:rsidP="00167266">
            <w:pPr>
              <w:pStyle w:val="TAL"/>
              <w:rPr>
                <w:rFonts w:cs="Arial"/>
                <w:szCs w:val="18"/>
                <w:lang w:eastAsia="zh-CN"/>
              </w:rPr>
            </w:pPr>
          </w:p>
        </w:tc>
      </w:tr>
      <w:tr w:rsidR="000044C3" w14:paraId="5F7AE5EE" w14:textId="77777777" w:rsidTr="00167266">
        <w:trPr>
          <w:trHeight w:val="128"/>
          <w:jc w:val="center"/>
        </w:trPr>
        <w:tc>
          <w:tcPr>
            <w:tcW w:w="1880" w:type="dxa"/>
            <w:vAlign w:val="center"/>
          </w:tcPr>
          <w:p w14:paraId="41049C3E" w14:textId="77777777" w:rsidR="000044C3" w:rsidRDefault="000044C3" w:rsidP="00167266">
            <w:pPr>
              <w:pStyle w:val="TAL"/>
            </w:pPr>
            <w:proofErr w:type="spellStart"/>
            <w:r>
              <w:t>locationDependent</w:t>
            </w:r>
            <w:proofErr w:type="spellEnd"/>
          </w:p>
        </w:tc>
        <w:tc>
          <w:tcPr>
            <w:tcW w:w="1701" w:type="dxa"/>
            <w:vAlign w:val="center"/>
          </w:tcPr>
          <w:p w14:paraId="68EADCCC" w14:textId="77777777" w:rsidR="000044C3" w:rsidRPr="00BC403B" w:rsidRDefault="000044C3" w:rsidP="00167266">
            <w:pPr>
              <w:pStyle w:val="TAL"/>
              <w:rPr>
                <w:lang w:val="en-US"/>
              </w:rPr>
            </w:pPr>
            <w:proofErr w:type="spellStart"/>
            <w:r>
              <w:rPr>
                <w:lang w:val="en-US"/>
              </w:rPr>
              <w:t>boolean</w:t>
            </w:r>
            <w:proofErr w:type="spellEnd"/>
          </w:p>
        </w:tc>
        <w:tc>
          <w:tcPr>
            <w:tcW w:w="709" w:type="dxa"/>
            <w:vAlign w:val="center"/>
          </w:tcPr>
          <w:p w14:paraId="15257BFE" w14:textId="77777777" w:rsidR="000044C3" w:rsidRDefault="000044C3" w:rsidP="00167266">
            <w:pPr>
              <w:pStyle w:val="TAC"/>
              <w:rPr>
                <w:lang w:eastAsia="zh-CN"/>
              </w:rPr>
            </w:pPr>
            <w:r>
              <w:rPr>
                <w:lang w:eastAsia="zh-CN"/>
              </w:rPr>
              <w:t>O</w:t>
            </w:r>
          </w:p>
        </w:tc>
        <w:tc>
          <w:tcPr>
            <w:tcW w:w="1134" w:type="dxa"/>
            <w:vAlign w:val="center"/>
          </w:tcPr>
          <w:p w14:paraId="5A1278BE" w14:textId="77777777" w:rsidR="000044C3" w:rsidRDefault="000044C3" w:rsidP="00167266">
            <w:pPr>
              <w:pStyle w:val="TAC"/>
              <w:rPr>
                <w:lang w:eastAsia="zh-CN"/>
              </w:rPr>
            </w:pPr>
            <w:r>
              <w:rPr>
                <w:lang w:eastAsia="zh-CN"/>
              </w:rPr>
              <w:t>0..1</w:t>
            </w:r>
          </w:p>
        </w:tc>
        <w:tc>
          <w:tcPr>
            <w:tcW w:w="2662" w:type="dxa"/>
            <w:vAlign w:val="center"/>
          </w:tcPr>
          <w:p w14:paraId="11AEF714" w14:textId="77777777" w:rsidR="000044C3" w:rsidRDefault="000044C3" w:rsidP="00167266">
            <w:pPr>
              <w:pStyle w:val="TAL"/>
            </w:pPr>
            <w:r>
              <w:t xml:space="preserve">Represents an indication that this MBS Distribution Session belongs to a </w:t>
            </w:r>
            <w:r w:rsidRPr="009C6E61">
              <w:t>location-dependent</w:t>
            </w:r>
            <w:r>
              <w:t xml:space="preserve"> MBS.</w:t>
            </w:r>
          </w:p>
          <w:p w14:paraId="00497CE2" w14:textId="77777777" w:rsidR="000044C3" w:rsidRDefault="000044C3" w:rsidP="00167266">
            <w:pPr>
              <w:pStyle w:val="TAL"/>
            </w:pPr>
          </w:p>
          <w:p w14:paraId="1E488993" w14:textId="77777777" w:rsidR="000044C3" w:rsidRDefault="000044C3" w:rsidP="00167266">
            <w:pPr>
              <w:pStyle w:val="TAL"/>
            </w:pPr>
            <w:r>
              <w:t>This attribute shall be:</w:t>
            </w:r>
          </w:p>
          <w:p w14:paraId="5FD28AF8" w14:textId="77777777" w:rsidR="000044C3" w:rsidRPr="0025572B" w:rsidRDefault="000044C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2B2A27A8" w14:textId="77777777" w:rsidR="000044C3" w:rsidRPr="0025572B" w:rsidRDefault="000044C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0B403086" w14:textId="77777777" w:rsidR="000044C3" w:rsidRDefault="000044C3" w:rsidP="00167266">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38924C03" w14:textId="77777777" w:rsidR="000044C3" w:rsidRDefault="000044C3" w:rsidP="00167266">
            <w:pPr>
              <w:pStyle w:val="TAL"/>
              <w:rPr>
                <w:rFonts w:cs="Arial"/>
                <w:szCs w:val="18"/>
                <w:lang w:eastAsia="zh-CN"/>
              </w:rPr>
            </w:pPr>
          </w:p>
        </w:tc>
      </w:tr>
      <w:tr w:rsidR="000044C3" w14:paraId="223AC119" w14:textId="77777777" w:rsidTr="00167266">
        <w:trPr>
          <w:trHeight w:val="128"/>
          <w:jc w:val="center"/>
        </w:trPr>
        <w:tc>
          <w:tcPr>
            <w:tcW w:w="1880" w:type="dxa"/>
            <w:vAlign w:val="center"/>
          </w:tcPr>
          <w:p w14:paraId="08D3C94F" w14:textId="77777777" w:rsidR="000044C3" w:rsidRDefault="000044C3" w:rsidP="00167266">
            <w:pPr>
              <w:pStyle w:val="TAL"/>
            </w:pPr>
            <w:proofErr w:type="spellStart"/>
            <w:r>
              <w:lastRenderedPageBreak/>
              <w:t>multiplexedServFlag</w:t>
            </w:r>
            <w:proofErr w:type="spellEnd"/>
          </w:p>
        </w:tc>
        <w:tc>
          <w:tcPr>
            <w:tcW w:w="1701" w:type="dxa"/>
            <w:vAlign w:val="center"/>
          </w:tcPr>
          <w:p w14:paraId="3FDE9A1D" w14:textId="77777777" w:rsidR="000044C3" w:rsidRPr="00BC403B" w:rsidRDefault="000044C3" w:rsidP="00167266">
            <w:pPr>
              <w:pStyle w:val="TAL"/>
              <w:rPr>
                <w:lang w:val="en-US"/>
              </w:rPr>
            </w:pPr>
            <w:proofErr w:type="spellStart"/>
            <w:r>
              <w:rPr>
                <w:lang w:val="en-US"/>
              </w:rPr>
              <w:t>boolean</w:t>
            </w:r>
            <w:proofErr w:type="spellEnd"/>
          </w:p>
        </w:tc>
        <w:tc>
          <w:tcPr>
            <w:tcW w:w="709" w:type="dxa"/>
            <w:vAlign w:val="center"/>
          </w:tcPr>
          <w:p w14:paraId="59CB3023" w14:textId="77777777" w:rsidR="000044C3" w:rsidRDefault="000044C3" w:rsidP="00167266">
            <w:pPr>
              <w:pStyle w:val="TAC"/>
              <w:rPr>
                <w:lang w:eastAsia="zh-CN"/>
              </w:rPr>
            </w:pPr>
            <w:r>
              <w:rPr>
                <w:lang w:eastAsia="zh-CN"/>
              </w:rPr>
              <w:t>O</w:t>
            </w:r>
          </w:p>
        </w:tc>
        <w:tc>
          <w:tcPr>
            <w:tcW w:w="1134" w:type="dxa"/>
            <w:vAlign w:val="center"/>
          </w:tcPr>
          <w:p w14:paraId="6302943E" w14:textId="77777777" w:rsidR="000044C3" w:rsidRDefault="000044C3" w:rsidP="00167266">
            <w:pPr>
              <w:pStyle w:val="TAC"/>
              <w:rPr>
                <w:lang w:eastAsia="zh-CN"/>
              </w:rPr>
            </w:pPr>
            <w:r>
              <w:rPr>
                <w:lang w:eastAsia="zh-CN"/>
              </w:rPr>
              <w:t>0..1</w:t>
            </w:r>
          </w:p>
        </w:tc>
        <w:tc>
          <w:tcPr>
            <w:tcW w:w="2662" w:type="dxa"/>
            <w:vAlign w:val="center"/>
          </w:tcPr>
          <w:p w14:paraId="74FDED14" w14:textId="77777777" w:rsidR="000044C3" w:rsidRDefault="000044C3" w:rsidP="00167266">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t>(</w:t>
            </w:r>
            <w:r w:rsidRPr="007A637F">
              <w:t>s</w:t>
            </w:r>
            <w:r>
              <w:t>)</w:t>
            </w:r>
            <w:r w:rsidRPr="007A637F">
              <w:t xml:space="preserve"> of </w:t>
            </w:r>
            <w:r>
              <w:t>t</w:t>
            </w:r>
            <w:r w:rsidRPr="007A637F">
              <w:t xml:space="preserve">arget service areas </w:t>
            </w:r>
            <w:r>
              <w:t>and</w:t>
            </w:r>
            <w:r w:rsidRPr="007A637F">
              <w:t xml:space="preserve"> multiplexed onto the same MBS Session</w:t>
            </w:r>
            <w:r>
              <w:t>.</w:t>
            </w:r>
          </w:p>
          <w:p w14:paraId="4C7D214F" w14:textId="77777777" w:rsidR="000044C3" w:rsidRDefault="000044C3" w:rsidP="00167266">
            <w:pPr>
              <w:pStyle w:val="TAL"/>
            </w:pPr>
          </w:p>
          <w:p w14:paraId="7773B614" w14:textId="77777777" w:rsidR="000044C3" w:rsidRDefault="000044C3" w:rsidP="00167266">
            <w:pPr>
              <w:pStyle w:val="TAL"/>
            </w:pPr>
            <w:r>
              <w:t>This attribute shall be:</w:t>
            </w:r>
          </w:p>
          <w:p w14:paraId="2D1D0A10" w14:textId="77777777" w:rsidR="000044C3" w:rsidRPr="0025572B" w:rsidRDefault="000044C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4E17D7C3" w14:textId="77777777" w:rsidR="000044C3" w:rsidRPr="0025572B" w:rsidRDefault="000044C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03BD266A" w14:textId="77777777" w:rsidR="000044C3" w:rsidRDefault="000044C3" w:rsidP="00167266">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776A6E" w14:textId="77777777" w:rsidR="000044C3" w:rsidRDefault="000044C3" w:rsidP="00167266">
            <w:pPr>
              <w:pStyle w:val="TAL"/>
              <w:rPr>
                <w:rFonts w:cs="Arial"/>
                <w:szCs w:val="18"/>
                <w:lang w:eastAsia="zh-CN"/>
              </w:rPr>
            </w:pPr>
          </w:p>
        </w:tc>
      </w:tr>
      <w:tr w:rsidR="000044C3" w14:paraId="7CA2C24B" w14:textId="77777777" w:rsidTr="00167266">
        <w:trPr>
          <w:trHeight w:val="128"/>
          <w:jc w:val="center"/>
        </w:trPr>
        <w:tc>
          <w:tcPr>
            <w:tcW w:w="1880" w:type="dxa"/>
            <w:vAlign w:val="center"/>
          </w:tcPr>
          <w:p w14:paraId="430EAC55" w14:textId="77777777" w:rsidR="000044C3" w:rsidRDefault="000044C3" w:rsidP="00167266">
            <w:pPr>
              <w:pStyle w:val="TAL"/>
            </w:pPr>
            <w:proofErr w:type="spellStart"/>
            <w:r>
              <w:t>restrictedFlag</w:t>
            </w:r>
            <w:proofErr w:type="spellEnd"/>
          </w:p>
        </w:tc>
        <w:tc>
          <w:tcPr>
            <w:tcW w:w="1701" w:type="dxa"/>
            <w:vAlign w:val="center"/>
          </w:tcPr>
          <w:p w14:paraId="24F600F6" w14:textId="77777777" w:rsidR="000044C3" w:rsidRPr="00BC403B" w:rsidRDefault="000044C3" w:rsidP="00167266">
            <w:pPr>
              <w:pStyle w:val="TAL"/>
              <w:rPr>
                <w:lang w:val="en-US"/>
              </w:rPr>
            </w:pPr>
            <w:proofErr w:type="spellStart"/>
            <w:r>
              <w:rPr>
                <w:lang w:val="en-US"/>
              </w:rPr>
              <w:t>boolean</w:t>
            </w:r>
            <w:proofErr w:type="spellEnd"/>
          </w:p>
        </w:tc>
        <w:tc>
          <w:tcPr>
            <w:tcW w:w="709" w:type="dxa"/>
            <w:vAlign w:val="center"/>
          </w:tcPr>
          <w:p w14:paraId="0C8FAD2B" w14:textId="77777777" w:rsidR="000044C3" w:rsidRDefault="000044C3" w:rsidP="00167266">
            <w:pPr>
              <w:pStyle w:val="TAC"/>
              <w:rPr>
                <w:lang w:eastAsia="zh-CN"/>
              </w:rPr>
            </w:pPr>
            <w:r>
              <w:rPr>
                <w:lang w:eastAsia="zh-CN"/>
              </w:rPr>
              <w:t>O</w:t>
            </w:r>
          </w:p>
        </w:tc>
        <w:tc>
          <w:tcPr>
            <w:tcW w:w="1134" w:type="dxa"/>
            <w:vAlign w:val="center"/>
          </w:tcPr>
          <w:p w14:paraId="7EF30F40" w14:textId="77777777" w:rsidR="000044C3" w:rsidRDefault="000044C3" w:rsidP="00167266">
            <w:pPr>
              <w:pStyle w:val="TAC"/>
              <w:rPr>
                <w:lang w:eastAsia="zh-CN"/>
              </w:rPr>
            </w:pPr>
            <w:r>
              <w:rPr>
                <w:lang w:eastAsia="zh-CN"/>
              </w:rPr>
              <w:t>0..1</w:t>
            </w:r>
          </w:p>
        </w:tc>
        <w:tc>
          <w:tcPr>
            <w:tcW w:w="2662" w:type="dxa"/>
            <w:vAlign w:val="center"/>
          </w:tcPr>
          <w:p w14:paraId="4D9D1923" w14:textId="77777777" w:rsidR="000044C3" w:rsidRDefault="000044C3" w:rsidP="00167266">
            <w:pPr>
              <w:pStyle w:val="TAL"/>
            </w:pPr>
            <w:r>
              <w:t>Represents an indication that this MBS Distribution Session is not open to any UE, i.e. restricted to a set of UEs according to their MBS related subscription information</w:t>
            </w:r>
            <w:r w:rsidRPr="00264E52">
              <w:t>.</w:t>
            </w:r>
          </w:p>
          <w:p w14:paraId="1EDA3C8B" w14:textId="77777777" w:rsidR="000044C3" w:rsidRDefault="000044C3" w:rsidP="00167266">
            <w:pPr>
              <w:pStyle w:val="TAL"/>
            </w:pPr>
          </w:p>
          <w:p w14:paraId="35515865" w14:textId="77777777" w:rsidR="000044C3" w:rsidRDefault="000044C3" w:rsidP="00167266">
            <w:pPr>
              <w:pStyle w:val="TAL"/>
            </w:pPr>
            <w:r>
              <w:t>This attribute may be present only if the parent MBS User Service is of multicast</w:t>
            </w:r>
            <w:r w:rsidRPr="00876EB6">
              <w:t xml:space="preserve"> </w:t>
            </w:r>
            <w:r>
              <w:t>service type.</w:t>
            </w:r>
          </w:p>
          <w:p w14:paraId="0CB8E181" w14:textId="77777777" w:rsidR="000044C3" w:rsidRDefault="000044C3" w:rsidP="00167266">
            <w:pPr>
              <w:pStyle w:val="TAL"/>
            </w:pPr>
          </w:p>
          <w:p w14:paraId="2BAFB7EE" w14:textId="77777777" w:rsidR="000044C3" w:rsidRDefault="000044C3" w:rsidP="00167266">
            <w:pPr>
              <w:pStyle w:val="TAL"/>
            </w:pPr>
            <w:r>
              <w:t>This attribute shall be:</w:t>
            </w:r>
          </w:p>
          <w:p w14:paraId="0F2FE36E" w14:textId="77777777" w:rsidR="000044C3" w:rsidRPr="00E428B1" w:rsidRDefault="000044C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3B34AEC1" w14:textId="77777777" w:rsidR="000044C3" w:rsidRPr="00E428B1" w:rsidRDefault="000044C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6F20FA00" w14:textId="77777777" w:rsidR="000044C3" w:rsidRDefault="000044C3" w:rsidP="00167266">
            <w:pPr>
              <w:pStyle w:val="TAL"/>
            </w:pPr>
            <w:r>
              <w:t>The d</w:t>
            </w:r>
            <w:r w:rsidRPr="00264E52">
              <w:t>efault value is "false"</w:t>
            </w:r>
            <w:r>
              <w:t>, if omitted</w:t>
            </w:r>
            <w:r w:rsidRPr="00264E52">
              <w:t>.</w:t>
            </w:r>
          </w:p>
        </w:tc>
        <w:tc>
          <w:tcPr>
            <w:tcW w:w="1344" w:type="dxa"/>
            <w:vAlign w:val="center"/>
          </w:tcPr>
          <w:p w14:paraId="5F23D4AC" w14:textId="77777777" w:rsidR="000044C3" w:rsidRDefault="000044C3" w:rsidP="00167266">
            <w:pPr>
              <w:pStyle w:val="TAL"/>
              <w:rPr>
                <w:rFonts w:cs="Arial"/>
                <w:szCs w:val="18"/>
                <w:lang w:eastAsia="zh-CN"/>
              </w:rPr>
            </w:pPr>
          </w:p>
        </w:tc>
      </w:tr>
      <w:tr w:rsidR="000044C3" w14:paraId="1A6634D4" w14:textId="77777777" w:rsidTr="00167266">
        <w:trPr>
          <w:trHeight w:val="128"/>
          <w:jc w:val="center"/>
        </w:trPr>
        <w:tc>
          <w:tcPr>
            <w:tcW w:w="9430" w:type="dxa"/>
            <w:gridSpan w:val="6"/>
            <w:vAlign w:val="center"/>
          </w:tcPr>
          <w:p w14:paraId="0B04A219" w14:textId="77777777" w:rsidR="000044C3" w:rsidRDefault="000044C3" w:rsidP="00167266">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4BCB4D75" w14:textId="77777777" w:rsidR="000044C3" w:rsidRDefault="000044C3" w:rsidP="00167266">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51675A12" w14:textId="77777777" w:rsidR="000044C3" w:rsidRDefault="000044C3" w:rsidP="00167266">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04F732D8" w14:textId="77777777" w:rsidR="000044C3" w:rsidRDefault="000044C3" w:rsidP="00167266">
            <w:pPr>
              <w:pStyle w:val="TAN"/>
              <w:rPr>
                <w:rFonts w:cs="Arial"/>
                <w:szCs w:val="18"/>
                <w:lang w:eastAsia="zh-CN"/>
              </w:rPr>
            </w:pPr>
            <w:r>
              <w:rPr>
                <w:rFonts w:cs="Arial"/>
                <w:szCs w:val="18"/>
                <w:lang w:eastAsia="zh-CN"/>
              </w:rPr>
              <w:t>NOTE 4:</w:t>
            </w:r>
            <w:r>
              <w:rPr>
                <w:noProof/>
                <w:lang w:eastAsia="zh-CN"/>
              </w:rPr>
              <w:tab/>
            </w:r>
            <w:bookmarkStart w:id="25" w:name="_Hlk125649227"/>
            <w:r>
              <w:rPr>
                <w:noProof/>
                <w:lang w:eastAsia="zh-CN"/>
              </w:rPr>
              <w:t>The "</w:t>
            </w:r>
            <w:proofErr w:type="spellStart"/>
            <w:r>
              <w:rPr>
                <w:noProof/>
                <w:lang w:eastAsia="zh-CN"/>
              </w:rPr>
              <w:t>t</w:t>
            </w:r>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25"/>
            <w:r>
              <w:rPr>
                <w:noProof/>
                <w:lang w:eastAsia="zh-CN"/>
              </w:rPr>
              <w:t>are mutually exclusive. Either one of them may be present.</w:t>
            </w:r>
          </w:p>
        </w:tc>
      </w:tr>
    </w:tbl>
    <w:p w14:paraId="5E0570DF" w14:textId="77777777" w:rsidR="000044C3" w:rsidRDefault="000044C3" w:rsidP="000044C3">
      <w:pPr>
        <w:rPr>
          <w:noProof/>
          <w:lang w:eastAsia="zh-CN"/>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FA6AA" w14:textId="77777777" w:rsidR="007550E1" w:rsidRDefault="007550E1">
      <w:r>
        <w:separator/>
      </w:r>
    </w:p>
  </w:endnote>
  <w:endnote w:type="continuationSeparator" w:id="0">
    <w:p w14:paraId="04E8EFA4" w14:textId="77777777" w:rsidR="007550E1" w:rsidRDefault="0075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00000287"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26C53" w14:textId="77777777" w:rsidR="007550E1" w:rsidRDefault="007550E1">
      <w:r>
        <w:separator/>
      </w:r>
    </w:p>
  </w:footnote>
  <w:footnote w:type="continuationSeparator" w:id="0">
    <w:p w14:paraId="5479B368" w14:textId="77777777" w:rsidR="007550E1" w:rsidRDefault="00755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 w:numId="42">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2"/>
    <w:rsid w:val="000026F5"/>
    <w:rsid w:val="00002B24"/>
    <w:rsid w:val="00002ECB"/>
    <w:rsid w:val="000037FA"/>
    <w:rsid w:val="00003911"/>
    <w:rsid w:val="000044C3"/>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87A68"/>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967"/>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3EC9"/>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363E"/>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288"/>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424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05A"/>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A43"/>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C14"/>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DBA"/>
    <w:rsid w:val="00570EE8"/>
    <w:rsid w:val="00572B6D"/>
    <w:rsid w:val="0057388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0DF1"/>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C7FB9"/>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1670D"/>
    <w:rsid w:val="00620217"/>
    <w:rsid w:val="00620381"/>
    <w:rsid w:val="00620B6F"/>
    <w:rsid w:val="00620CED"/>
    <w:rsid w:val="00620E62"/>
    <w:rsid w:val="00620F28"/>
    <w:rsid w:val="00621188"/>
    <w:rsid w:val="00622FF9"/>
    <w:rsid w:val="006239E8"/>
    <w:rsid w:val="006257ED"/>
    <w:rsid w:val="00630167"/>
    <w:rsid w:val="006317BC"/>
    <w:rsid w:val="00631E1A"/>
    <w:rsid w:val="00632694"/>
    <w:rsid w:val="00632C1F"/>
    <w:rsid w:val="00632E1C"/>
    <w:rsid w:val="00633481"/>
    <w:rsid w:val="00634204"/>
    <w:rsid w:val="00635AB3"/>
    <w:rsid w:val="006368F0"/>
    <w:rsid w:val="006369AB"/>
    <w:rsid w:val="00637558"/>
    <w:rsid w:val="0064036C"/>
    <w:rsid w:val="006413AE"/>
    <w:rsid w:val="00643183"/>
    <w:rsid w:val="00643869"/>
    <w:rsid w:val="00644D45"/>
    <w:rsid w:val="0064682D"/>
    <w:rsid w:val="006500E6"/>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5F20"/>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47A57"/>
    <w:rsid w:val="00750CB3"/>
    <w:rsid w:val="007513A5"/>
    <w:rsid w:val="00751B52"/>
    <w:rsid w:val="00751C40"/>
    <w:rsid w:val="00751E10"/>
    <w:rsid w:val="00751FEF"/>
    <w:rsid w:val="0075321B"/>
    <w:rsid w:val="00754192"/>
    <w:rsid w:val="007550E1"/>
    <w:rsid w:val="0075530A"/>
    <w:rsid w:val="007579A7"/>
    <w:rsid w:val="00760080"/>
    <w:rsid w:val="007613B8"/>
    <w:rsid w:val="00761640"/>
    <w:rsid w:val="007635DB"/>
    <w:rsid w:val="00763E0D"/>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1CFD"/>
    <w:rsid w:val="007B20FC"/>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C19"/>
    <w:rsid w:val="00806D7E"/>
    <w:rsid w:val="0080739B"/>
    <w:rsid w:val="0081186D"/>
    <w:rsid w:val="0081209E"/>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32FA"/>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4B8"/>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3FBC"/>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0D36"/>
    <w:rsid w:val="009B32BA"/>
    <w:rsid w:val="009B4B8F"/>
    <w:rsid w:val="009B6258"/>
    <w:rsid w:val="009B6DA5"/>
    <w:rsid w:val="009B7957"/>
    <w:rsid w:val="009C0689"/>
    <w:rsid w:val="009C08A1"/>
    <w:rsid w:val="009C2E28"/>
    <w:rsid w:val="009C37A0"/>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42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BEB"/>
    <w:rsid w:val="00A85431"/>
    <w:rsid w:val="00A85D7D"/>
    <w:rsid w:val="00A869C2"/>
    <w:rsid w:val="00A918DB"/>
    <w:rsid w:val="00A91DE9"/>
    <w:rsid w:val="00A92988"/>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E72D7"/>
    <w:rsid w:val="00AF0070"/>
    <w:rsid w:val="00AF01EC"/>
    <w:rsid w:val="00AF04AA"/>
    <w:rsid w:val="00AF0E1C"/>
    <w:rsid w:val="00AF1860"/>
    <w:rsid w:val="00AF342D"/>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AEE"/>
    <w:rsid w:val="00B33C8A"/>
    <w:rsid w:val="00B36CD5"/>
    <w:rsid w:val="00B37375"/>
    <w:rsid w:val="00B37AB6"/>
    <w:rsid w:val="00B4088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38C"/>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7653F"/>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3CE"/>
    <w:rsid w:val="00BB15E6"/>
    <w:rsid w:val="00BB17F7"/>
    <w:rsid w:val="00BB1EC1"/>
    <w:rsid w:val="00BB240E"/>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2A5D"/>
    <w:rsid w:val="00BE3181"/>
    <w:rsid w:val="00BE3B31"/>
    <w:rsid w:val="00BE3ECC"/>
    <w:rsid w:val="00BE4B2A"/>
    <w:rsid w:val="00BE540F"/>
    <w:rsid w:val="00BE5FA7"/>
    <w:rsid w:val="00BE6C6B"/>
    <w:rsid w:val="00BE7313"/>
    <w:rsid w:val="00BE74A0"/>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3C0"/>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4A3C"/>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AE1"/>
    <w:rsid w:val="00CF0F05"/>
    <w:rsid w:val="00CF107C"/>
    <w:rsid w:val="00CF1AA2"/>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672E4"/>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2027"/>
    <w:rsid w:val="00DD395A"/>
    <w:rsid w:val="00DD5149"/>
    <w:rsid w:val="00DD7060"/>
    <w:rsid w:val="00DE02A4"/>
    <w:rsid w:val="00DE0525"/>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4739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2F3C"/>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4E01"/>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6BF"/>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3D6"/>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72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FB7D8-1D67-435E-BEC8-AA3C58C18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1471</Words>
  <Characters>8388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2025-02 r1</cp:lastModifiedBy>
  <cp:revision>39</cp:revision>
  <cp:lastPrinted>1900-01-01T00:00:00Z</cp:lastPrinted>
  <dcterms:created xsi:type="dcterms:W3CDTF">2025-01-31T12:23:00Z</dcterms:created>
  <dcterms:modified xsi:type="dcterms:W3CDTF">2025-02-19T16:42:00Z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