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899D7" w14:textId="3A5A9433" w:rsidR="00652705" w:rsidRDefault="00652705" w:rsidP="006527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</w:t>
      </w:r>
      <w:r w:rsidR="005B337E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2</w:t>
      </w:r>
      <w:r w:rsidR="007527C0">
        <w:rPr>
          <w:b/>
          <w:i/>
          <w:noProof/>
          <w:sz w:val="28"/>
          <w:lang w:eastAsia="ko-KR"/>
        </w:rPr>
        <w:t>3</w:t>
      </w:r>
      <w:r w:rsidR="005B337E">
        <w:rPr>
          <w:b/>
          <w:i/>
          <w:noProof/>
          <w:sz w:val="28"/>
          <w:lang w:eastAsia="ko-KR"/>
        </w:rPr>
        <w:t>2</w:t>
      </w:r>
      <w:r>
        <w:rPr>
          <w:b/>
          <w:i/>
          <w:noProof/>
          <w:sz w:val="28"/>
        </w:rPr>
        <w:t>015</w:t>
      </w:r>
    </w:p>
    <w:p w14:paraId="2912C4EB" w14:textId="1F72B7A8" w:rsidR="00652705" w:rsidRDefault="005B337E" w:rsidP="00652705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Bratislava, Slovakia</w:t>
      </w:r>
      <w:r w:rsidR="0065270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CF6A35" w:rsidRPr="00CF6A35">
        <w:rPr>
          <w:b/>
          <w:noProof/>
          <w:sz w:val="24"/>
        </w:rPr>
        <w:t xml:space="preserve"> </w:t>
      </w:r>
      <w:r w:rsidR="00652705">
        <w:rPr>
          <w:b/>
          <w:noProof/>
          <w:sz w:val="24"/>
        </w:rPr>
        <w:t xml:space="preserve">– </w:t>
      </w:r>
      <w:r w:rsidR="00CF6A35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 w:rsidR="0065270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CF6A35">
        <w:rPr>
          <w:b/>
          <w:noProof/>
          <w:sz w:val="24"/>
        </w:rPr>
        <w:t xml:space="preserve"> </w:t>
      </w:r>
      <w:r w:rsidR="00652705">
        <w:rPr>
          <w:b/>
          <w:noProof/>
          <w:sz w:val="24"/>
        </w:rPr>
        <w:t>202</w:t>
      </w:r>
      <w:r w:rsidR="007527C0">
        <w:rPr>
          <w:b/>
          <w:noProof/>
          <w:sz w:val="24"/>
        </w:rPr>
        <w:t>3</w:t>
      </w:r>
    </w:p>
    <w:p w14:paraId="575F316A" w14:textId="3D7927B2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MCC</w:t>
      </w:r>
    </w:p>
    <w:p w14:paraId="79F79C86" w14:textId="25A413C5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Meeting Calendar for CT3</w:t>
      </w:r>
    </w:p>
    <w:p w14:paraId="2B3CCBE6" w14:textId="51212C27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Information</w:t>
      </w:r>
    </w:p>
    <w:p w14:paraId="5666FCE9" w14:textId="3901E602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333E5">
        <w:rPr>
          <w:rFonts w:ascii="Arial" w:hAnsi="Arial" w:cs="Arial"/>
          <w:b/>
        </w:rPr>
        <w:t>1</w:t>
      </w:r>
      <w:r w:rsidR="00F43146">
        <w:rPr>
          <w:rFonts w:ascii="Arial" w:hAnsi="Arial" w:cs="Arial"/>
          <w:b/>
        </w:rPr>
        <w:t>9</w:t>
      </w:r>
      <w:r w:rsidR="007333E5">
        <w:rPr>
          <w:rFonts w:ascii="Arial" w:hAnsi="Arial" w:cs="Arial"/>
          <w:b/>
        </w:rPr>
        <w:t>.4</w:t>
      </w:r>
    </w:p>
    <w:p w14:paraId="70BD00DA" w14:textId="77777777" w:rsidR="004B4D34" w:rsidRDefault="004B4D34">
      <w:pPr>
        <w:pBdr>
          <w:bottom w:val="single" w:sz="4" w:space="1" w:color="auto"/>
        </w:pBdr>
        <w:rPr>
          <w:rFonts w:ascii="Arial" w:hAnsi="Arial" w:cs="Arial"/>
        </w:rPr>
      </w:pPr>
    </w:p>
    <w:p w14:paraId="1DD69838" w14:textId="77777777" w:rsidR="004B4D34" w:rsidRDefault="004B4D34">
      <w:pPr>
        <w:rPr>
          <w:rFonts w:ascii="Arial" w:hAnsi="Arial" w:cs="Aria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56"/>
        <w:gridCol w:w="1560"/>
        <w:gridCol w:w="709"/>
        <w:gridCol w:w="1983"/>
        <w:gridCol w:w="1279"/>
        <w:gridCol w:w="841"/>
      </w:tblGrid>
      <w:tr w:rsidR="00C55A4D" w14:paraId="5A0DF7F6" w14:textId="77777777" w:rsidTr="006455AB">
        <w:tc>
          <w:tcPr>
            <w:tcW w:w="1691" w:type="pct"/>
            <w:vAlign w:val="center"/>
          </w:tcPr>
          <w:p w14:paraId="40D125ED" w14:textId="33B57A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Title</w:t>
            </w:r>
          </w:p>
        </w:tc>
        <w:tc>
          <w:tcPr>
            <w:tcW w:w="810" w:type="pct"/>
            <w:vAlign w:val="center"/>
          </w:tcPr>
          <w:p w14:paraId="32A8C14D" w14:textId="76FD3C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Month/Year</w:t>
            </w:r>
          </w:p>
        </w:tc>
        <w:tc>
          <w:tcPr>
            <w:tcW w:w="368" w:type="pct"/>
            <w:vAlign w:val="center"/>
          </w:tcPr>
          <w:p w14:paraId="0F0C7666" w14:textId="3A4E8AC1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Type</w:t>
            </w:r>
          </w:p>
        </w:tc>
        <w:tc>
          <w:tcPr>
            <w:tcW w:w="1030" w:type="pct"/>
            <w:vAlign w:val="center"/>
          </w:tcPr>
          <w:p w14:paraId="6C26EF35" w14:textId="236146BD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Dates</w:t>
            </w:r>
          </w:p>
        </w:tc>
        <w:tc>
          <w:tcPr>
            <w:tcW w:w="664" w:type="pct"/>
            <w:vAlign w:val="center"/>
          </w:tcPr>
          <w:p w14:paraId="2CB3C163" w14:textId="1F0C83BD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Location</w:t>
            </w:r>
          </w:p>
        </w:tc>
        <w:tc>
          <w:tcPr>
            <w:tcW w:w="437" w:type="pct"/>
            <w:vAlign w:val="center"/>
          </w:tcPr>
          <w:p w14:paraId="070EB3A2" w14:textId="3997401B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C</w:t>
            </w:r>
            <w:r w:rsidR="00E30CBB" w:rsidRPr="00C55A4D">
              <w:rPr>
                <w:sz w:val="20"/>
                <w:szCs w:val="21"/>
              </w:rPr>
              <w:t>TRY</w:t>
            </w:r>
          </w:p>
        </w:tc>
      </w:tr>
      <w:tr w:rsidR="00066650" w14:paraId="7996AA03" w14:textId="77777777" w:rsidTr="006455AB">
        <w:tc>
          <w:tcPr>
            <w:tcW w:w="1691" w:type="pct"/>
            <w:vAlign w:val="center"/>
          </w:tcPr>
          <w:p w14:paraId="512276E8" w14:textId="27D04D6B" w:rsidR="00066650" w:rsidRDefault="00B40B5E" w:rsidP="00066650">
            <w:pPr>
              <w:pStyle w:val="TAL"/>
              <w:spacing w:before="60" w:after="60"/>
            </w:pPr>
            <w:hyperlink r:id="rId8" w:anchor="/meeting?MtgId=60178" w:history="1">
              <w:r w:rsidR="00066650" w:rsidRPr="00364981">
                <w:rPr>
                  <w:rStyle w:val="Hyperlink"/>
                  <w:sz w:val="20"/>
                  <w:szCs w:val="21"/>
                </w:rPr>
                <w:t>3GPP CT3#12</w:t>
              </w:r>
              <w:r w:rsidR="00066650">
                <w:rPr>
                  <w:rStyle w:val="Hyperlink"/>
                  <w:sz w:val="20"/>
                  <w:szCs w:val="21"/>
                </w:rPr>
                <w:t>9</w:t>
              </w:r>
            </w:hyperlink>
          </w:p>
        </w:tc>
        <w:tc>
          <w:tcPr>
            <w:tcW w:w="810" w:type="pct"/>
            <w:vAlign w:val="center"/>
          </w:tcPr>
          <w:p w14:paraId="323887E3" w14:textId="336D1743" w:rsidR="00066650" w:rsidRDefault="00066650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Aug 2023</w:t>
            </w:r>
          </w:p>
        </w:tc>
        <w:tc>
          <w:tcPr>
            <w:tcW w:w="368" w:type="pct"/>
            <w:vAlign w:val="center"/>
          </w:tcPr>
          <w:p w14:paraId="3DC1CEA1" w14:textId="71C646A3" w:rsidR="00066650" w:rsidRDefault="00066650" w:rsidP="00066650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4F20D50C" w14:textId="350C01BA" w:rsidR="00066650" w:rsidRDefault="00066650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21 - 25 Aug</w:t>
            </w:r>
          </w:p>
        </w:tc>
        <w:tc>
          <w:tcPr>
            <w:tcW w:w="664" w:type="pct"/>
            <w:vAlign w:val="center"/>
          </w:tcPr>
          <w:p w14:paraId="399A100A" w14:textId="50B37EB0" w:rsidR="00066650" w:rsidRDefault="00066650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Gothenburg</w:t>
            </w:r>
          </w:p>
        </w:tc>
        <w:tc>
          <w:tcPr>
            <w:tcW w:w="437" w:type="pct"/>
            <w:vAlign w:val="center"/>
          </w:tcPr>
          <w:p w14:paraId="666631F0" w14:textId="78E916CC" w:rsidR="00066650" w:rsidRDefault="0054746E" w:rsidP="00066650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SE</w:t>
            </w:r>
          </w:p>
        </w:tc>
      </w:tr>
      <w:tr w:rsidR="00CF6A35" w14:paraId="37995010" w14:textId="77777777" w:rsidTr="006455AB">
        <w:tc>
          <w:tcPr>
            <w:tcW w:w="1691" w:type="pct"/>
            <w:vAlign w:val="center"/>
          </w:tcPr>
          <w:p w14:paraId="7EC37433" w14:textId="2C334905" w:rsidR="00CF6A35" w:rsidRDefault="00B40B5E" w:rsidP="00066650">
            <w:pPr>
              <w:pStyle w:val="TAL"/>
              <w:spacing w:before="60" w:after="60"/>
            </w:pPr>
            <w:hyperlink r:id="rId9" w:anchor="/meeting?MtgId=60179" w:history="1">
              <w:r w:rsidR="00CF6A35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4F60E5">
                <w:rPr>
                  <w:rStyle w:val="Hyperlink"/>
                  <w:sz w:val="20"/>
                  <w:szCs w:val="21"/>
                </w:rPr>
                <w:t>30</w:t>
              </w:r>
            </w:hyperlink>
          </w:p>
        </w:tc>
        <w:tc>
          <w:tcPr>
            <w:tcW w:w="810" w:type="pct"/>
            <w:vAlign w:val="center"/>
          </w:tcPr>
          <w:p w14:paraId="2B4DC090" w14:textId="214ECB76" w:rsidR="00CF6A35" w:rsidRDefault="00CF6A35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Oct 2023</w:t>
            </w:r>
          </w:p>
        </w:tc>
        <w:tc>
          <w:tcPr>
            <w:tcW w:w="368" w:type="pct"/>
            <w:vAlign w:val="center"/>
          </w:tcPr>
          <w:p w14:paraId="60E12DDA" w14:textId="3FC23AC3" w:rsidR="00CF6A35" w:rsidRDefault="00CF6A35" w:rsidP="00066650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39A8E05C" w14:textId="0EDB8879" w:rsidR="00CF6A35" w:rsidRDefault="00FF65FB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9 - 13 Oct</w:t>
            </w:r>
          </w:p>
        </w:tc>
        <w:tc>
          <w:tcPr>
            <w:tcW w:w="664" w:type="pct"/>
            <w:vAlign w:val="center"/>
          </w:tcPr>
          <w:p w14:paraId="1EB3ECEF" w14:textId="275DE51C" w:rsidR="00CF6A35" w:rsidRDefault="00AA3828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Xiamen</w:t>
            </w:r>
          </w:p>
        </w:tc>
        <w:tc>
          <w:tcPr>
            <w:tcW w:w="437" w:type="pct"/>
            <w:vAlign w:val="center"/>
          </w:tcPr>
          <w:p w14:paraId="7795598C" w14:textId="0BD098B9" w:rsidR="00CF6A35" w:rsidRDefault="00FF65FB" w:rsidP="00066650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CN</w:t>
            </w:r>
          </w:p>
        </w:tc>
      </w:tr>
      <w:tr w:rsidR="00CF6A35" w14:paraId="6A0DDB81" w14:textId="77777777" w:rsidTr="006455AB">
        <w:tc>
          <w:tcPr>
            <w:tcW w:w="1691" w:type="pct"/>
            <w:vAlign w:val="center"/>
          </w:tcPr>
          <w:p w14:paraId="14CCE542" w14:textId="0DAFFC9D" w:rsidR="00CF6A35" w:rsidRDefault="00B40B5E" w:rsidP="00066650">
            <w:pPr>
              <w:pStyle w:val="TAL"/>
              <w:spacing w:before="60" w:after="60"/>
            </w:pPr>
            <w:hyperlink r:id="rId10" w:anchor="/meeting?MtgId=60180" w:history="1">
              <w:r w:rsidR="00CF6A35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4F60E5">
                <w:rPr>
                  <w:rStyle w:val="Hyperlink"/>
                  <w:sz w:val="20"/>
                  <w:szCs w:val="21"/>
                </w:rPr>
                <w:t>31</w:t>
              </w:r>
            </w:hyperlink>
          </w:p>
        </w:tc>
        <w:tc>
          <w:tcPr>
            <w:tcW w:w="810" w:type="pct"/>
            <w:vAlign w:val="center"/>
          </w:tcPr>
          <w:p w14:paraId="1383C2C3" w14:textId="4085AA6D" w:rsidR="00CF6A35" w:rsidRDefault="00CF6A35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Nov 2023</w:t>
            </w:r>
          </w:p>
        </w:tc>
        <w:tc>
          <w:tcPr>
            <w:tcW w:w="368" w:type="pct"/>
            <w:vAlign w:val="center"/>
          </w:tcPr>
          <w:p w14:paraId="40D365A4" w14:textId="770C4885" w:rsidR="00CF6A35" w:rsidRDefault="00CF6A35" w:rsidP="00066650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08EF2444" w14:textId="71BB0D26" w:rsidR="00CF6A35" w:rsidRDefault="00FF65FB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13 - 17 Nov</w:t>
            </w:r>
          </w:p>
        </w:tc>
        <w:tc>
          <w:tcPr>
            <w:tcW w:w="664" w:type="pct"/>
            <w:vAlign w:val="center"/>
          </w:tcPr>
          <w:p w14:paraId="594EF674" w14:textId="2151E22B" w:rsidR="00CF6A35" w:rsidRDefault="00FF65FB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Chicago</w:t>
            </w:r>
          </w:p>
        </w:tc>
        <w:tc>
          <w:tcPr>
            <w:tcW w:w="437" w:type="pct"/>
            <w:vAlign w:val="center"/>
          </w:tcPr>
          <w:p w14:paraId="4551B15B" w14:textId="2770642A" w:rsidR="00CF6A35" w:rsidRDefault="00FF65FB" w:rsidP="00066650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US</w:t>
            </w:r>
          </w:p>
        </w:tc>
      </w:tr>
      <w:tr w:rsidR="00F43190" w14:paraId="4C408225" w14:textId="77777777" w:rsidTr="006455AB">
        <w:tc>
          <w:tcPr>
            <w:tcW w:w="1691" w:type="pct"/>
            <w:vAlign w:val="center"/>
          </w:tcPr>
          <w:p w14:paraId="073A261C" w14:textId="09B9BB9C" w:rsidR="00F43190" w:rsidRDefault="00B40B5E" w:rsidP="00066650">
            <w:pPr>
              <w:pStyle w:val="TAL"/>
              <w:spacing w:before="60" w:after="60"/>
            </w:pPr>
            <w:hyperlink r:id="rId11" w:anchor="/meeting?MtgId=60180" w:history="1">
              <w:r w:rsidR="00F43190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F43190">
                <w:rPr>
                  <w:rStyle w:val="Hyperlink"/>
                  <w:sz w:val="20"/>
                  <w:szCs w:val="21"/>
                </w:rPr>
                <w:t>32</w:t>
              </w:r>
            </w:hyperlink>
          </w:p>
        </w:tc>
        <w:tc>
          <w:tcPr>
            <w:tcW w:w="810" w:type="pct"/>
            <w:vAlign w:val="center"/>
          </w:tcPr>
          <w:p w14:paraId="5CD4B0E0" w14:textId="54FFA3BC" w:rsidR="00F43190" w:rsidRDefault="00F43190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Jan 2024</w:t>
            </w:r>
          </w:p>
        </w:tc>
        <w:tc>
          <w:tcPr>
            <w:tcW w:w="368" w:type="pct"/>
            <w:vAlign w:val="center"/>
          </w:tcPr>
          <w:p w14:paraId="66925DC2" w14:textId="266C680F" w:rsidR="00F43190" w:rsidRDefault="00F43190" w:rsidP="00066650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1823DA42" w14:textId="307B5E95" w:rsidR="00F43190" w:rsidRDefault="00F43190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22 - 26 Jan</w:t>
            </w:r>
          </w:p>
        </w:tc>
        <w:tc>
          <w:tcPr>
            <w:tcW w:w="664" w:type="pct"/>
            <w:vAlign w:val="center"/>
          </w:tcPr>
          <w:p w14:paraId="3278D657" w14:textId="09BAA808" w:rsidR="00F43190" w:rsidRDefault="0002709B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Electronic</w:t>
            </w:r>
          </w:p>
        </w:tc>
        <w:tc>
          <w:tcPr>
            <w:tcW w:w="437" w:type="pct"/>
            <w:vAlign w:val="center"/>
          </w:tcPr>
          <w:p w14:paraId="60C3A291" w14:textId="4FA83930" w:rsidR="00F43190" w:rsidRDefault="003F116A" w:rsidP="00066650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-</w:t>
            </w:r>
          </w:p>
        </w:tc>
      </w:tr>
    </w:tbl>
    <w:p w14:paraId="4C9A5AE9" w14:textId="298B3143" w:rsidR="004B4D34" w:rsidRDefault="004B4D34">
      <w:pPr>
        <w:rPr>
          <w:rFonts w:ascii="Arial" w:hAnsi="Arial" w:cs="Arial"/>
        </w:rPr>
      </w:pPr>
    </w:p>
    <w:p w14:paraId="5BEDA27E" w14:textId="47DE0BEC" w:rsidR="003F116A" w:rsidRDefault="003F116A" w:rsidP="003F116A">
      <w:pPr>
        <w:pStyle w:val="NO"/>
      </w:pPr>
      <w:r>
        <w:t>NOTE</w:t>
      </w:r>
      <w:r w:rsidR="002C230F">
        <w:t xml:space="preserve"> 1</w:t>
      </w:r>
      <w:r>
        <w:t>:</w:t>
      </w:r>
      <w:r>
        <w:tab/>
      </w:r>
      <w:r w:rsidR="009978B1">
        <w:t xml:space="preserve">CT3#132 will be electronic if hosted as agreed </w:t>
      </w:r>
      <w:r w:rsidR="006F35F3">
        <w:t>in MHPG#04</w:t>
      </w:r>
    </w:p>
    <w:p w14:paraId="09C8B4B9" w14:textId="7B815757" w:rsidR="001248AD" w:rsidRDefault="002C230F" w:rsidP="00BB6CAD">
      <w:pPr>
        <w:pStyle w:val="NO"/>
      </w:pPr>
      <w:r>
        <w:t>NOTE 2:</w:t>
      </w:r>
      <w:r>
        <w:tab/>
        <w:t>Whether CT3#132 will be hosted or not is up to the decision of the CT3 group</w:t>
      </w:r>
    </w:p>
    <w:p w14:paraId="2E695A43" w14:textId="6A497FF0" w:rsidR="00695161" w:rsidRPr="00695161" w:rsidRDefault="00695161" w:rsidP="00BB6CAD">
      <w:pPr>
        <w:pStyle w:val="NO"/>
      </w:pPr>
      <w:r>
        <w:t>NOTE 3:</w:t>
      </w:r>
      <w:r>
        <w:tab/>
      </w:r>
      <w:r w:rsidR="00B40B5E">
        <w:t xml:space="preserve">CT3#129 will be one-way remote access, while </w:t>
      </w:r>
      <w:r>
        <w:t xml:space="preserve">CT3#130 and CT3#131 will be </w:t>
      </w:r>
      <w:r w:rsidR="00B40B5E">
        <w:t>two-way remote access</w:t>
      </w:r>
    </w:p>
    <w:sectPr w:rsidR="00695161" w:rsidRPr="00695161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9DEAA" w14:textId="77777777" w:rsidR="008911C8" w:rsidRDefault="008911C8">
      <w:r>
        <w:separator/>
      </w:r>
    </w:p>
    <w:p w14:paraId="359FE79D" w14:textId="77777777" w:rsidR="008911C8" w:rsidRDefault="008911C8"/>
  </w:endnote>
  <w:endnote w:type="continuationSeparator" w:id="0">
    <w:p w14:paraId="5FD9353E" w14:textId="77777777" w:rsidR="008911C8" w:rsidRDefault="008911C8">
      <w:r>
        <w:continuationSeparator/>
      </w:r>
    </w:p>
    <w:p w14:paraId="2ADC72ED" w14:textId="77777777" w:rsidR="008911C8" w:rsidRDefault="008911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2CC52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D52AB8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02D4D93F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9A937" w14:textId="77777777" w:rsidR="008911C8" w:rsidRDefault="008911C8">
      <w:r>
        <w:separator/>
      </w:r>
    </w:p>
    <w:p w14:paraId="29ED6FB5" w14:textId="77777777" w:rsidR="008911C8" w:rsidRDefault="008911C8"/>
  </w:footnote>
  <w:footnote w:type="continuationSeparator" w:id="0">
    <w:p w14:paraId="6EFE34E3" w14:textId="77777777" w:rsidR="008911C8" w:rsidRDefault="008911C8">
      <w:r>
        <w:continuationSeparator/>
      </w:r>
    </w:p>
    <w:p w14:paraId="293FE838" w14:textId="77777777" w:rsidR="008911C8" w:rsidRDefault="008911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CB36C" w14:textId="77777777" w:rsidR="004B4D34" w:rsidRDefault="004B4D34"/>
  <w:p w14:paraId="0F3BF21B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2BE87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0B5412DE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3648F9D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12645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DA4F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B4CF0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24DF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DCE7C5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DCF8E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30EC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F4A3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59AAC5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F02CD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095512339">
    <w:abstractNumId w:val="10"/>
  </w:num>
  <w:num w:numId="2" w16cid:durableId="973948424">
    <w:abstractNumId w:val="17"/>
  </w:num>
  <w:num w:numId="3" w16cid:durableId="1149634863">
    <w:abstractNumId w:val="16"/>
  </w:num>
  <w:num w:numId="4" w16cid:durableId="1624731617">
    <w:abstractNumId w:val="11"/>
  </w:num>
  <w:num w:numId="5" w16cid:durableId="770323570">
    <w:abstractNumId w:val="22"/>
  </w:num>
  <w:num w:numId="6" w16cid:durableId="509221116">
    <w:abstractNumId w:val="14"/>
  </w:num>
  <w:num w:numId="7" w16cid:durableId="1971085274">
    <w:abstractNumId w:val="13"/>
  </w:num>
  <w:num w:numId="8" w16cid:durableId="1926454757">
    <w:abstractNumId w:val="19"/>
  </w:num>
  <w:num w:numId="9" w16cid:durableId="625237861">
    <w:abstractNumId w:val="18"/>
  </w:num>
  <w:num w:numId="10" w16cid:durableId="1754163073">
    <w:abstractNumId w:val="15"/>
  </w:num>
  <w:num w:numId="11" w16cid:durableId="635990427">
    <w:abstractNumId w:val="12"/>
  </w:num>
  <w:num w:numId="12" w16cid:durableId="1233464211">
    <w:abstractNumId w:val="23"/>
  </w:num>
  <w:num w:numId="13" w16cid:durableId="1296328639">
    <w:abstractNumId w:val="21"/>
  </w:num>
  <w:num w:numId="14" w16cid:durableId="1640113468">
    <w:abstractNumId w:val="20"/>
  </w:num>
  <w:num w:numId="15" w16cid:durableId="1655991257">
    <w:abstractNumId w:val="9"/>
  </w:num>
  <w:num w:numId="16" w16cid:durableId="1741244150">
    <w:abstractNumId w:val="7"/>
  </w:num>
  <w:num w:numId="17" w16cid:durableId="1176000859">
    <w:abstractNumId w:val="6"/>
  </w:num>
  <w:num w:numId="18" w16cid:durableId="2008287827">
    <w:abstractNumId w:val="5"/>
  </w:num>
  <w:num w:numId="19" w16cid:durableId="1900745031">
    <w:abstractNumId w:val="4"/>
  </w:num>
  <w:num w:numId="20" w16cid:durableId="158544771">
    <w:abstractNumId w:val="8"/>
  </w:num>
  <w:num w:numId="21" w16cid:durableId="1864901746">
    <w:abstractNumId w:val="3"/>
  </w:num>
  <w:num w:numId="22" w16cid:durableId="1701975639">
    <w:abstractNumId w:val="2"/>
  </w:num>
  <w:num w:numId="23" w16cid:durableId="99225412">
    <w:abstractNumId w:val="1"/>
  </w:num>
  <w:num w:numId="24" w16cid:durableId="1106732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2709B"/>
    <w:rsid w:val="0005017B"/>
    <w:rsid w:val="000612D0"/>
    <w:rsid w:val="00066650"/>
    <w:rsid w:val="000A4C70"/>
    <w:rsid w:val="000E6B33"/>
    <w:rsid w:val="001057D9"/>
    <w:rsid w:val="001248AD"/>
    <w:rsid w:val="0012495C"/>
    <w:rsid w:val="00130686"/>
    <w:rsid w:val="00150F9E"/>
    <w:rsid w:val="001A0FB0"/>
    <w:rsid w:val="001A3837"/>
    <w:rsid w:val="001F6B5F"/>
    <w:rsid w:val="0021015F"/>
    <w:rsid w:val="0022747F"/>
    <w:rsid w:val="0023669F"/>
    <w:rsid w:val="002621A0"/>
    <w:rsid w:val="0027296F"/>
    <w:rsid w:val="00294EFC"/>
    <w:rsid w:val="002968F3"/>
    <w:rsid w:val="002B4D28"/>
    <w:rsid w:val="002C230F"/>
    <w:rsid w:val="003060F6"/>
    <w:rsid w:val="00326044"/>
    <w:rsid w:val="00364981"/>
    <w:rsid w:val="003B7818"/>
    <w:rsid w:val="003F116A"/>
    <w:rsid w:val="003F15AF"/>
    <w:rsid w:val="00441EDE"/>
    <w:rsid w:val="00486140"/>
    <w:rsid w:val="00487F56"/>
    <w:rsid w:val="004B4D34"/>
    <w:rsid w:val="004E1D60"/>
    <w:rsid w:val="004F60E5"/>
    <w:rsid w:val="004F77B4"/>
    <w:rsid w:val="00500F79"/>
    <w:rsid w:val="0052330F"/>
    <w:rsid w:val="00532857"/>
    <w:rsid w:val="005404B4"/>
    <w:rsid w:val="0054746E"/>
    <w:rsid w:val="00595CB7"/>
    <w:rsid w:val="005B337E"/>
    <w:rsid w:val="005D52BE"/>
    <w:rsid w:val="005E4872"/>
    <w:rsid w:val="005E522F"/>
    <w:rsid w:val="0062377E"/>
    <w:rsid w:val="006455AB"/>
    <w:rsid w:val="00652705"/>
    <w:rsid w:val="00687EBC"/>
    <w:rsid w:val="00695161"/>
    <w:rsid w:val="006F35F3"/>
    <w:rsid w:val="006F603D"/>
    <w:rsid w:val="00716799"/>
    <w:rsid w:val="00732318"/>
    <w:rsid w:val="007333E5"/>
    <w:rsid w:val="007527C0"/>
    <w:rsid w:val="00796266"/>
    <w:rsid w:val="007A4594"/>
    <w:rsid w:val="007D3A4F"/>
    <w:rsid w:val="007E0ECD"/>
    <w:rsid w:val="007E16E5"/>
    <w:rsid w:val="007E3796"/>
    <w:rsid w:val="00812AAE"/>
    <w:rsid w:val="0081569F"/>
    <w:rsid w:val="00870656"/>
    <w:rsid w:val="00886E5F"/>
    <w:rsid w:val="008911C8"/>
    <w:rsid w:val="00891B29"/>
    <w:rsid w:val="0093416A"/>
    <w:rsid w:val="00942B0E"/>
    <w:rsid w:val="00964864"/>
    <w:rsid w:val="00992622"/>
    <w:rsid w:val="009978B1"/>
    <w:rsid w:val="009B66F0"/>
    <w:rsid w:val="009C5772"/>
    <w:rsid w:val="009E7C38"/>
    <w:rsid w:val="00A17EF8"/>
    <w:rsid w:val="00A51EE1"/>
    <w:rsid w:val="00A84345"/>
    <w:rsid w:val="00AA3828"/>
    <w:rsid w:val="00AB1ADC"/>
    <w:rsid w:val="00AB30AE"/>
    <w:rsid w:val="00B13F07"/>
    <w:rsid w:val="00B14B40"/>
    <w:rsid w:val="00B173B8"/>
    <w:rsid w:val="00B3054A"/>
    <w:rsid w:val="00B32F84"/>
    <w:rsid w:val="00B40B5E"/>
    <w:rsid w:val="00B6059F"/>
    <w:rsid w:val="00B60D57"/>
    <w:rsid w:val="00BB6CAD"/>
    <w:rsid w:val="00BE1FF9"/>
    <w:rsid w:val="00C0041E"/>
    <w:rsid w:val="00C10F82"/>
    <w:rsid w:val="00C13006"/>
    <w:rsid w:val="00C55A4D"/>
    <w:rsid w:val="00C8085F"/>
    <w:rsid w:val="00C92388"/>
    <w:rsid w:val="00CE4422"/>
    <w:rsid w:val="00CF6A35"/>
    <w:rsid w:val="00DC2A24"/>
    <w:rsid w:val="00E12218"/>
    <w:rsid w:val="00E30CBB"/>
    <w:rsid w:val="00E57EF9"/>
    <w:rsid w:val="00EB7529"/>
    <w:rsid w:val="00EC267F"/>
    <w:rsid w:val="00F00B0F"/>
    <w:rsid w:val="00F43146"/>
    <w:rsid w:val="00F43190"/>
    <w:rsid w:val="00F51C49"/>
    <w:rsid w:val="00F538C1"/>
    <w:rsid w:val="00F55047"/>
    <w:rsid w:val="00FA6240"/>
    <w:rsid w:val="00FF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3BF6A8"/>
  <w15:chartTrackingRefBased/>
  <w15:docId w15:val="{6E2E3A87-959E-45F3-8559-2E3E3CBCB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table" w:styleId="TableGrid">
    <w:name w:val="Table Grid"/>
    <w:basedOn w:val="TableNormal"/>
    <w:rsid w:val="00A51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1A383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383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rsid w:val="00441E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41EDE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41EDE"/>
  </w:style>
  <w:style w:type="paragraph" w:styleId="BlockText">
    <w:name w:val="Block Text"/>
    <w:basedOn w:val="Normal"/>
    <w:rsid w:val="00441ED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441E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1EDE"/>
    <w:rPr>
      <w:color w:val="000000"/>
    </w:rPr>
  </w:style>
  <w:style w:type="paragraph" w:styleId="BodyText2">
    <w:name w:val="Body Text 2"/>
    <w:basedOn w:val="Normal"/>
    <w:link w:val="BodyText2Char"/>
    <w:rsid w:val="00441E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41EDE"/>
    <w:rPr>
      <w:color w:val="000000"/>
    </w:rPr>
  </w:style>
  <w:style w:type="paragraph" w:styleId="BodyText3">
    <w:name w:val="Body Text 3"/>
    <w:basedOn w:val="Normal"/>
    <w:link w:val="BodyText3Char"/>
    <w:rsid w:val="00441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41EDE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41ED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41EDE"/>
    <w:rPr>
      <w:color w:val="000000"/>
    </w:rPr>
  </w:style>
  <w:style w:type="paragraph" w:styleId="BodyTextIndent">
    <w:name w:val="Body Text Indent"/>
    <w:basedOn w:val="Normal"/>
    <w:link w:val="BodyTextIndentChar"/>
    <w:rsid w:val="00441ED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41EDE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441ED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41EDE"/>
    <w:rPr>
      <w:color w:val="000000"/>
    </w:rPr>
  </w:style>
  <w:style w:type="paragraph" w:styleId="BodyTextIndent2">
    <w:name w:val="Body Text Indent 2"/>
    <w:basedOn w:val="Normal"/>
    <w:link w:val="BodyTextIndent2Char"/>
    <w:rsid w:val="00441E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41EDE"/>
    <w:rPr>
      <w:color w:val="000000"/>
    </w:rPr>
  </w:style>
  <w:style w:type="paragraph" w:styleId="BodyTextIndent3">
    <w:name w:val="Body Text Indent 3"/>
    <w:basedOn w:val="Normal"/>
    <w:link w:val="BodyTextIndent3Char"/>
    <w:rsid w:val="00441ED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41EDE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441ED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441ED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41EDE"/>
    <w:rPr>
      <w:color w:val="000000"/>
    </w:rPr>
  </w:style>
  <w:style w:type="paragraph" w:styleId="CommentText">
    <w:name w:val="annotation text"/>
    <w:basedOn w:val="Normal"/>
    <w:link w:val="CommentTextChar"/>
    <w:rsid w:val="00441EDE"/>
  </w:style>
  <w:style w:type="character" w:customStyle="1" w:styleId="CommentTextChar">
    <w:name w:val="Comment Text Char"/>
    <w:basedOn w:val="DefaultParagraphFont"/>
    <w:link w:val="CommentText"/>
    <w:rsid w:val="00441EDE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441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EDE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441EDE"/>
  </w:style>
  <w:style w:type="character" w:customStyle="1" w:styleId="DateChar">
    <w:name w:val="Date Char"/>
    <w:basedOn w:val="DefaultParagraphFont"/>
    <w:link w:val="Date"/>
    <w:rsid w:val="00441EDE"/>
    <w:rPr>
      <w:color w:val="000000"/>
    </w:rPr>
  </w:style>
  <w:style w:type="paragraph" w:styleId="E-mailSignature">
    <w:name w:val="E-mail Signature"/>
    <w:basedOn w:val="Normal"/>
    <w:link w:val="E-mailSignatureChar"/>
    <w:rsid w:val="00441ED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41EDE"/>
    <w:rPr>
      <w:color w:val="000000"/>
    </w:rPr>
  </w:style>
  <w:style w:type="paragraph" w:styleId="EndnoteText">
    <w:name w:val="endnote text"/>
    <w:basedOn w:val="Normal"/>
    <w:link w:val="EndnoteTextChar"/>
    <w:rsid w:val="00441ED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41EDE"/>
    <w:rPr>
      <w:color w:val="000000"/>
    </w:rPr>
  </w:style>
  <w:style w:type="paragraph" w:styleId="EnvelopeAddress">
    <w:name w:val="envelope address"/>
    <w:basedOn w:val="Normal"/>
    <w:rsid w:val="00441ED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41EDE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41EDE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41EDE"/>
    <w:rPr>
      <w:color w:val="000000"/>
    </w:rPr>
  </w:style>
  <w:style w:type="paragraph" w:styleId="HTMLAddress">
    <w:name w:val="HTML Address"/>
    <w:basedOn w:val="Normal"/>
    <w:link w:val="HTMLAddressChar"/>
    <w:rsid w:val="00441ED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41EDE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441ED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41EDE"/>
    <w:rPr>
      <w:rFonts w:ascii="Consolas" w:hAnsi="Consolas"/>
      <w:color w:val="000000"/>
    </w:rPr>
  </w:style>
  <w:style w:type="paragraph" w:styleId="Index1">
    <w:name w:val="index 1"/>
    <w:basedOn w:val="Normal"/>
    <w:next w:val="Normal"/>
    <w:rsid w:val="00441EDE"/>
    <w:pPr>
      <w:spacing w:after="0"/>
      <w:ind w:left="200" w:hanging="200"/>
    </w:pPr>
  </w:style>
  <w:style w:type="paragraph" w:styleId="Index2">
    <w:name w:val="index 2"/>
    <w:basedOn w:val="Normal"/>
    <w:next w:val="Normal"/>
    <w:rsid w:val="00441ED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41ED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41ED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41ED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41ED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41ED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41ED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41ED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41ED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1ED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1EDE"/>
    <w:rPr>
      <w:i/>
      <w:iCs/>
      <w:color w:val="4472C4" w:themeColor="accent1"/>
    </w:rPr>
  </w:style>
  <w:style w:type="paragraph" w:styleId="List">
    <w:name w:val="List"/>
    <w:basedOn w:val="Normal"/>
    <w:rsid w:val="00441EDE"/>
    <w:pPr>
      <w:ind w:left="283" w:hanging="283"/>
      <w:contextualSpacing/>
    </w:pPr>
  </w:style>
  <w:style w:type="paragraph" w:styleId="List2">
    <w:name w:val="List 2"/>
    <w:basedOn w:val="Normal"/>
    <w:rsid w:val="00441EDE"/>
    <w:pPr>
      <w:ind w:left="566" w:hanging="283"/>
      <w:contextualSpacing/>
    </w:pPr>
  </w:style>
  <w:style w:type="paragraph" w:styleId="List3">
    <w:name w:val="List 3"/>
    <w:basedOn w:val="Normal"/>
    <w:rsid w:val="00441EDE"/>
    <w:pPr>
      <w:ind w:left="849" w:hanging="283"/>
      <w:contextualSpacing/>
    </w:pPr>
  </w:style>
  <w:style w:type="paragraph" w:styleId="List4">
    <w:name w:val="List 4"/>
    <w:basedOn w:val="Normal"/>
    <w:rsid w:val="00441EDE"/>
    <w:pPr>
      <w:ind w:left="1132" w:hanging="283"/>
      <w:contextualSpacing/>
    </w:pPr>
  </w:style>
  <w:style w:type="paragraph" w:styleId="List5">
    <w:name w:val="List 5"/>
    <w:basedOn w:val="Normal"/>
    <w:rsid w:val="00441EDE"/>
    <w:pPr>
      <w:ind w:left="1415" w:hanging="283"/>
      <w:contextualSpacing/>
    </w:pPr>
  </w:style>
  <w:style w:type="paragraph" w:styleId="ListBullet">
    <w:name w:val="List Bullet"/>
    <w:basedOn w:val="Normal"/>
    <w:rsid w:val="00441EDE"/>
    <w:pPr>
      <w:numPr>
        <w:numId w:val="15"/>
      </w:numPr>
      <w:contextualSpacing/>
    </w:pPr>
  </w:style>
  <w:style w:type="paragraph" w:styleId="ListBullet2">
    <w:name w:val="List Bullet 2"/>
    <w:basedOn w:val="Normal"/>
    <w:rsid w:val="00441EDE"/>
    <w:pPr>
      <w:numPr>
        <w:numId w:val="16"/>
      </w:numPr>
      <w:contextualSpacing/>
    </w:pPr>
  </w:style>
  <w:style w:type="paragraph" w:styleId="ListBullet3">
    <w:name w:val="List Bullet 3"/>
    <w:basedOn w:val="Normal"/>
    <w:rsid w:val="00441EDE"/>
    <w:pPr>
      <w:numPr>
        <w:numId w:val="17"/>
      </w:numPr>
      <w:contextualSpacing/>
    </w:pPr>
  </w:style>
  <w:style w:type="paragraph" w:styleId="ListBullet4">
    <w:name w:val="List Bullet 4"/>
    <w:basedOn w:val="Normal"/>
    <w:rsid w:val="00441EDE"/>
    <w:pPr>
      <w:numPr>
        <w:numId w:val="18"/>
      </w:numPr>
      <w:contextualSpacing/>
    </w:pPr>
  </w:style>
  <w:style w:type="paragraph" w:styleId="ListBullet5">
    <w:name w:val="List Bullet 5"/>
    <w:basedOn w:val="Normal"/>
    <w:rsid w:val="00441EDE"/>
    <w:pPr>
      <w:numPr>
        <w:numId w:val="19"/>
      </w:numPr>
      <w:contextualSpacing/>
    </w:pPr>
  </w:style>
  <w:style w:type="paragraph" w:styleId="ListContinue">
    <w:name w:val="List Continue"/>
    <w:basedOn w:val="Normal"/>
    <w:rsid w:val="00441ED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41ED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41ED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41ED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41EDE"/>
    <w:pPr>
      <w:spacing w:after="120"/>
      <w:ind w:left="1415"/>
      <w:contextualSpacing/>
    </w:pPr>
  </w:style>
  <w:style w:type="paragraph" w:styleId="ListNumber">
    <w:name w:val="List Number"/>
    <w:basedOn w:val="Normal"/>
    <w:rsid w:val="00441EDE"/>
    <w:pPr>
      <w:numPr>
        <w:numId w:val="20"/>
      </w:numPr>
      <w:contextualSpacing/>
    </w:pPr>
  </w:style>
  <w:style w:type="paragraph" w:styleId="ListNumber2">
    <w:name w:val="List Number 2"/>
    <w:basedOn w:val="Normal"/>
    <w:rsid w:val="00441EDE"/>
    <w:pPr>
      <w:numPr>
        <w:numId w:val="21"/>
      </w:numPr>
      <w:contextualSpacing/>
    </w:pPr>
  </w:style>
  <w:style w:type="paragraph" w:styleId="ListNumber3">
    <w:name w:val="List Number 3"/>
    <w:basedOn w:val="Normal"/>
    <w:rsid w:val="00441EDE"/>
    <w:pPr>
      <w:numPr>
        <w:numId w:val="22"/>
      </w:numPr>
      <w:contextualSpacing/>
    </w:pPr>
  </w:style>
  <w:style w:type="paragraph" w:styleId="ListNumber4">
    <w:name w:val="List Number 4"/>
    <w:basedOn w:val="Normal"/>
    <w:rsid w:val="00441EDE"/>
    <w:pPr>
      <w:numPr>
        <w:numId w:val="23"/>
      </w:numPr>
      <w:contextualSpacing/>
    </w:pPr>
  </w:style>
  <w:style w:type="paragraph" w:styleId="ListNumber5">
    <w:name w:val="List Number 5"/>
    <w:basedOn w:val="Normal"/>
    <w:rsid w:val="00441EDE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441EDE"/>
    <w:pPr>
      <w:ind w:left="720"/>
      <w:contextualSpacing/>
    </w:pPr>
  </w:style>
  <w:style w:type="paragraph" w:styleId="MacroText">
    <w:name w:val="macro"/>
    <w:link w:val="MacroTextChar"/>
    <w:rsid w:val="00441E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</w:rPr>
  </w:style>
  <w:style w:type="character" w:customStyle="1" w:styleId="MacroTextChar">
    <w:name w:val="Macro Text Char"/>
    <w:basedOn w:val="DefaultParagraphFont"/>
    <w:link w:val="MacroText"/>
    <w:rsid w:val="00441EDE"/>
    <w:rPr>
      <w:rFonts w:ascii="Consolas" w:hAnsi="Consolas"/>
      <w:color w:val="000000"/>
    </w:rPr>
  </w:style>
  <w:style w:type="paragraph" w:styleId="MessageHeader">
    <w:name w:val="Message Header"/>
    <w:basedOn w:val="Normal"/>
    <w:link w:val="MessageHeaderChar"/>
    <w:rsid w:val="00441E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41ED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41EDE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paragraph" w:styleId="NormalWeb">
    <w:name w:val="Normal (Web)"/>
    <w:basedOn w:val="Normal"/>
    <w:rsid w:val="00441EDE"/>
    <w:rPr>
      <w:sz w:val="24"/>
      <w:szCs w:val="24"/>
    </w:rPr>
  </w:style>
  <w:style w:type="paragraph" w:styleId="NormalIndent">
    <w:name w:val="Normal Indent"/>
    <w:basedOn w:val="Normal"/>
    <w:rsid w:val="00441ED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41ED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41EDE"/>
    <w:rPr>
      <w:color w:val="000000"/>
    </w:rPr>
  </w:style>
  <w:style w:type="paragraph" w:styleId="PlainText">
    <w:name w:val="Plain Text"/>
    <w:basedOn w:val="Normal"/>
    <w:link w:val="PlainTextChar"/>
    <w:rsid w:val="00441ED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41EDE"/>
    <w:rPr>
      <w:rFonts w:ascii="Consolas" w:hAnsi="Consolas"/>
      <w:color w:val="000000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41E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1EDE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441EDE"/>
  </w:style>
  <w:style w:type="character" w:customStyle="1" w:styleId="SalutationChar">
    <w:name w:val="Salutation Char"/>
    <w:basedOn w:val="DefaultParagraphFont"/>
    <w:link w:val="Salutation"/>
    <w:rsid w:val="00441EDE"/>
    <w:rPr>
      <w:color w:val="000000"/>
    </w:rPr>
  </w:style>
  <w:style w:type="paragraph" w:styleId="Signature">
    <w:name w:val="Signature"/>
    <w:basedOn w:val="Normal"/>
    <w:link w:val="SignatureChar"/>
    <w:rsid w:val="00441ED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41EDE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441E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41E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41ED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41ED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41EDE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41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41E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1ED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Home.asp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ortal.3gpp.org/Home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3gpp.org/Home.aspx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</Pages>
  <Words>122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MCC</cp:lastModifiedBy>
  <cp:revision>103</cp:revision>
  <cp:lastPrinted>2003-09-26T09:29:00Z</cp:lastPrinted>
  <dcterms:created xsi:type="dcterms:W3CDTF">2022-03-22T09:26:00Z</dcterms:created>
  <dcterms:modified xsi:type="dcterms:W3CDTF">2023-05-09T11:16:00Z</dcterms:modified>
</cp:coreProperties>
</file>