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BF77D" w14:textId="7428ABAB" w:rsidR="00536F2F" w:rsidRPr="005C6CCA" w:rsidRDefault="00536F2F" w:rsidP="00536F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5C6CCA">
        <w:rPr>
          <w:b/>
          <w:noProof/>
          <w:sz w:val="24"/>
        </w:rPr>
        <w:t>3GPP TSG-CT WG3 Meeting #125</w:t>
      </w:r>
      <w:r w:rsidRPr="005C6CCA">
        <w:rPr>
          <w:b/>
          <w:i/>
          <w:noProof/>
          <w:sz w:val="28"/>
        </w:rPr>
        <w:tab/>
      </w:r>
      <w:r w:rsidRPr="005C6CCA">
        <w:rPr>
          <w:b/>
          <w:noProof/>
          <w:sz w:val="24"/>
        </w:rPr>
        <w:t>C3-22</w:t>
      </w:r>
      <w:r w:rsidR="005C6CCA">
        <w:rPr>
          <w:b/>
          <w:noProof/>
          <w:sz w:val="24"/>
        </w:rPr>
        <w:t>5</w:t>
      </w:r>
      <w:r w:rsidR="00365008">
        <w:rPr>
          <w:b/>
          <w:noProof/>
          <w:sz w:val="24"/>
        </w:rPr>
        <w:t>62</w:t>
      </w:r>
      <w:r w:rsidR="005C6CCA">
        <w:rPr>
          <w:b/>
          <w:noProof/>
          <w:sz w:val="24"/>
        </w:rPr>
        <w:t>2</w:t>
      </w:r>
    </w:p>
    <w:p w14:paraId="35125BE7" w14:textId="276DF0A7" w:rsidR="00536F2F" w:rsidRPr="005C6CCA" w:rsidRDefault="00536F2F" w:rsidP="00536F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6CCA">
        <w:rPr>
          <w:b/>
          <w:noProof/>
          <w:sz w:val="24"/>
        </w:rPr>
        <w:t>Toulouse, France, 14</w:t>
      </w:r>
      <w:r w:rsidRPr="005C6CCA">
        <w:rPr>
          <w:b/>
          <w:noProof/>
          <w:sz w:val="24"/>
          <w:vertAlign w:val="superscript"/>
        </w:rPr>
        <w:t>th</w:t>
      </w:r>
      <w:r w:rsidRPr="005C6CCA">
        <w:rPr>
          <w:b/>
          <w:noProof/>
          <w:sz w:val="24"/>
        </w:rPr>
        <w:t xml:space="preserve"> – 18</w:t>
      </w:r>
      <w:r w:rsidRPr="005C6CCA">
        <w:rPr>
          <w:b/>
          <w:noProof/>
          <w:sz w:val="24"/>
          <w:vertAlign w:val="superscript"/>
        </w:rPr>
        <w:t>th</w:t>
      </w:r>
      <w:r w:rsidRPr="005C6CCA">
        <w:rPr>
          <w:b/>
          <w:noProof/>
          <w:sz w:val="24"/>
        </w:rPr>
        <w:t xml:space="preserve"> November 2022                                   </w:t>
      </w:r>
      <w:r w:rsidRPr="005C6CCA">
        <w:rPr>
          <w:rFonts w:eastAsia="Batang" w:cs="Arial"/>
          <w:b/>
          <w:lang w:eastAsia="zh-CN"/>
        </w:rPr>
        <w:t xml:space="preserve">(revision of </w:t>
      </w:r>
      <w:r w:rsidR="00FE5DA9">
        <w:rPr>
          <w:rFonts w:eastAsia="Batang" w:cs="Arial"/>
          <w:b/>
          <w:lang w:eastAsia="zh-CN"/>
        </w:rPr>
        <w:t>C3</w:t>
      </w:r>
      <w:r w:rsidRPr="005C6CCA">
        <w:rPr>
          <w:rFonts w:eastAsia="Batang" w:cs="Arial"/>
          <w:b/>
          <w:lang w:eastAsia="zh-CN"/>
        </w:rPr>
        <w:t>-</w:t>
      </w:r>
      <w:r w:rsidR="00032722">
        <w:rPr>
          <w:rFonts w:eastAsia="Batang" w:cs="Arial"/>
          <w:b/>
          <w:lang w:eastAsia="zh-CN"/>
        </w:rPr>
        <w:t>225231</w:t>
      </w:r>
      <w:r w:rsidRPr="005C6CCA">
        <w:rPr>
          <w:rFonts w:eastAsia="Batang" w:cs="Arial"/>
          <w:b/>
          <w:lang w:eastAsia="zh-CN"/>
        </w:rPr>
        <w:t>)</w:t>
      </w:r>
    </w:p>
    <w:p w14:paraId="1C5C74DA" w14:textId="202BFE5F" w:rsidR="00536F2F" w:rsidRDefault="00536F2F" w:rsidP="00536F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430602" w14:textId="42B04A6C" w:rsidR="005C6CCA" w:rsidRPr="005C6CCA" w:rsidRDefault="005C6CCA" w:rsidP="005C6CCA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5C6CCA">
        <w:rPr>
          <w:b/>
          <w:noProof/>
          <w:color w:val="A6A6A6" w:themeColor="background1" w:themeShade="A6"/>
          <w:sz w:val="24"/>
        </w:rPr>
        <w:t>3GPP TSG-CT WG1 Meeting #139</w:t>
      </w:r>
      <w:r w:rsidRPr="005C6CCA">
        <w:rPr>
          <w:b/>
          <w:i/>
          <w:noProof/>
          <w:color w:val="A6A6A6" w:themeColor="background1" w:themeShade="A6"/>
          <w:sz w:val="28"/>
        </w:rPr>
        <w:tab/>
      </w:r>
      <w:r w:rsidRPr="005C6CCA">
        <w:rPr>
          <w:b/>
          <w:noProof/>
          <w:color w:val="A6A6A6" w:themeColor="background1" w:themeShade="A6"/>
          <w:sz w:val="24"/>
        </w:rPr>
        <w:t>C1-22</w:t>
      </w:r>
      <w:r w:rsidR="003C7D4E">
        <w:rPr>
          <w:b/>
          <w:noProof/>
          <w:color w:val="A6A6A6" w:themeColor="background1" w:themeShade="A6"/>
          <w:sz w:val="24"/>
        </w:rPr>
        <w:t>7147</w:t>
      </w:r>
    </w:p>
    <w:p w14:paraId="214A4761" w14:textId="0023E36F" w:rsidR="005C6CCA" w:rsidRPr="005C6CCA" w:rsidRDefault="005C6CCA" w:rsidP="005C6CCA">
      <w:pPr>
        <w:pStyle w:val="CRCoverPage"/>
        <w:outlineLvl w:val="0"/>
        <w:rPr>
          <w:rFonts w:eastAsia="Batang" w:cs="Arial"/>
          <w:b/>
          <w:color w:val="A6A6A6" w:themeColor="background1" w:themeShade="A6"/>
          <w:lang w:eastAsia="zh-CN"/>
        </w:rPr>
      </w:pPr>
      <w:r w:rsidRPr="005C6CCA">
        <w:rPr>
          <w:b/>
          <w:noProof/>
          <w:color w:val="A6A6A6" w:themeColor="background1" w:themeShade="A6"/>
          <w:sz w:val="24"/>
        </w:rPr>
        <w:t>Toulouse, France, 14</w:t>
      </w:r>
      <w:r w:rsidRPr="005C6CCA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5C6CCA">
        <w:rPr>
          <w:b/>
          <w:noProof/>
          <w:color w:val="A6A6A6" w:themeColor="background1" w:themeShade="A6"/>
          <w:sz w:val="24"/>
        </w:rPr>
        <w:t xml:space="preserve"> – 18</w:t>
      </w:r>
      <w:r w:rsidRPr="005C6CCA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5C6CCA">
        <w:rPr>
          <w:b/>
          <w:noProof/>
          <w:color w:val="A6A6A6" w:themeColor="background1" w:themeShade="A6"/>
          <w:sz w:val="24"/>
        </w:rPr>
        <w:t xml:space="preserve"> November 2022</w:t>
      </w:r>
      <w:r w:rsidRPr="005C6CCA">
        <w:rPr>
          <w:b/>
          <w:noProof/>
          <w:color w:val="A6A6A6" w:themeColor="background1" w:themeShade="A6"/>
          <w:sz w:val="24"/>
        </w:rPr>
        <w:tab/>
      </w:r>
      <w:r w:rsidRPr="005C6CCA">
        <w:rPr>
          <w:b/>
          <w:noProof/>
          <w:color w:val="A6A6A6" w:themeColor="background1" w:themeShade="A6"/>
          <w:sz w:val="24"/>
        </w:rPr>
        <w:tab/>
      </w:r>
      <w:r w:rsidRPr="005C6CCA">
        <w:rPr>
          <w:b/>
          <w:noProof/>
          <w:color w:val="A6A6A6" w:themeColor="background1" w:themeShade="A6"/>
          <w:sz w:val="24"/>
        </w:rPr>
        <w:tab/>
        <w:t xml:space="preserve">   </w:t>
      </w:r>
      <w:r w:rsidRPr="005C6CCA">
        <w:rPr>
          <w:rFonts w:eastAsia="Batang" w:cs="Arial"/>
          <w:b/>
          <w:color w:val="A6A6A6" w:themeColor="background1" w:themeShade="A6"/>
          <w:lang w:eastAsia="zh-CN"/>
        </w:rPr>
        <w:t xml:space="preserve">(revision of </w:t>
      </w:r>
      <w:r w:rsidR="00032722">
        <w:rPr>
          <w:rFonts w:eastAsia="Batang" w:cs="Arial"/>
          <w:b/>
          <w:color w:val="A6A6A6" w:themeColor="background1" w:themeShade="A6"/>
          <w:lang w:eastAsia="zh-CN"/>
        </w:rPr>
        <w:t>C1-226672</w:t>
      </w:r>
      <w:r w:rsidRPr="005C6CCA">
        <w:rPr>
          <w:rFonts w:eastAsia="Batang" w:cs="Arial"/>
          <w:b/>
          <w:color w:val="A6A6A6" w:themeColor="background1" w:themeShade="A6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F12181D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0282" w:rsidRPr="0054381E">
        <w:rPr>
          <w:rFonts w:ascii="Arial" w:eastAsia="Batang" w:hAnsi="Arial"/>
          <w:b/>
          <w:sz w:val="24"/>
          <w:szCs w:val="24"/>
          <w:lang w:val="en-US" w:eastAsia="zh-CN"/>
        </w:rPr>
        <w:t>3GPP TSG CT WG1</w:t>
      </w:r>
    </w:p>
    <w:p w14:paraId="77734250" w14:textId="7BD8D6C3" w:rsidR="006C2E80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BC2823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Enhanced Service Enabler Architecture Layer for Vertical</w:t>
      </w:r>
      <w:r w:rsidR="00032722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D31CC8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BC2823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Phase </w:t>
      </w:r>
      <w:r w:rsidR="0003272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5F56A0A9" w14:textId="7777777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1ACC83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3D1B" w:rsidRPr="0054381E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92DB83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ED2D84">
        <w:t xml:space="preserve"> </w:t>
      </w:r>
      <w:r w:rsidR="00BC2823">
        <w:t xml:space="preserve">Phase </w:t>
      </w:r>
      <w:r w:rsidR="00032722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4330D59D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1174D">
        <w:t>SEAL</w:t>
      </w:r>
      <w:r w:rsidR="000E0D40">
        <w:t>_Ph</w:t>
      </w:r>
      <w:r w:rsidR="00032722"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75675696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2E6A8631" w:rsidR="00F2590A" w:rsidRPr="006C2E80" w:rsidRDefault="00B81A58" w:rsidP="00B027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2CD751AA" w:rsidR="006C2E80" w:rsidRPr="00251D80" w:rsidRDefault="002F4C2C" w:rsidP="007F102E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FC557C" w:rsidRDefault="004A4647" w:rsidP="004A4647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3A57C4F2" w14:textId="0F895D9D" w:rsidR="004A4647" w:rsidRDefault="004A4647" w:rsidP="004A4647">
            <w:pPr>
              <w:spacing w:after="0"/>
            </w:pPr>
            <w:r>
              <w:t>Vijay Sangameshwara</w:t>
            </w:r>
            <w:r w:rsidRPr="005A3D24">
              <w:t xml:space="preserve"> </w:t>
            </w:r>
            <w:r>
              <w:t>(</w:t>
            </w:r>
            <w:r w:rsidR="003C4A13">
              <w:t>Samsung Electronics),</w:t>
            </w:r>
          </w:p>
          <w:p w14:paraId="6A97006D" w14:textId="6E915367" w:rsidR="00B03F78" w:rsidRDefault="00070992" w:rsidP="007F102E">
            <w:pPr>
              <w:pStyle w:val="TAL"/>
            </w:pPr>
            <w:hyperlink r:id="rId11" w:history="1">
              <w:r w:rsidR="00B03F78" w:rsidRPr="007D3121">
                <w:rPr>
                  <w:rStyle w:val="Hyperlink"/>
                </w:rPr>
                <w:t>s.vijay@samsung.com</w:t>
              </w:r>
            </w:hyperlink>
          </w:p>
          <w:p w14:paraId="21EB1BD1" w14:textId="7EA066DC" w:rsidR="00B03F78" w:rsidRPr="00251D80" w:rsidRDefault="00B03F78" w:rsidP="007F102E">
            <w:pPr>
              <w:pStyle w:val="TAL"/>
            </w:pPr>
          </w:p>
        </w:tc>
      </w:tr>
    </w:tbl>
    <w:p w14:paraId="3D972A4A" w14:textId="240C6CBE" w:rsidR="006C2E80" w:rsidRDefault="006C2E80" w:rsidP="007F102E">
      <w:pPr>
        <w:pStyle w:val="FP"/>
      </w:pPr>
    </w:p>
    <w:p w14:paraId="0BB47CCF" w14:textId="77777777" w:rsidR="00B91ECF" w:rsidRDefault="00B91ECF" w:rsidP="007F102E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6C4699" w:rsidR="0048267C" w:rsidRDefault="00032722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5D89A87" w:rsidR="0048267C" w:rsidRDefault="00032722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57BBF73" w:rsidR="0048267C" w:rsidRDefault="00032722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65E7C32" w:rsidR="00025316" w:rsidRDefault="00032722" w:rsidP="007F102E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52C99" w14:textId="77777777" w:rsidR="00070992" w:rsidRDefault="00070992" w:rsidP="007F102E">
      <w:r>
        <w:separator/>
      </w:r>
    </w:p>
  </w:endnote>
  <w:endnote w:type="continuationSeparator" w:id="0">
    <w:p w14:paraId="0211D3A9" w14:textId="77777777" w:rsidR="00070992" w:rsidRDefault="00070992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5F399" w14:textId="77777777" w:rsidR="00070992" w:rsidRDefault="00070992" w:rsidP="007F102E">
      <w:r>
        <w:separator/>
      </w:r>
    </w:p>
  </w:footnote>
  <w:footnote w:type="continuationSeparator" w:id="0">
    <w:p w14:paraId="06B165A7" w14:textId="77777777" w:rsidR="00070992" w:rsidRDefault="00070992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2722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0992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0D40"/>
    <w:rsid w:val="000E55AD"/>
    <w:rsid w:val="000E630D"/>
    <w:rsid w:val="000E79BA"/>
    <w:rsid w:val="000F3EA3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862DE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40DCD"/>
    <w:rsid w:val="0024786B"/>
    <w:rsid w:val="00251097"/>
    <w:rsid w:val="00251D80"/>
    <w:rsid w:val="00254FB5"/>
    <w:rsid w:val="00256373"/>
    <w:rsid w:val="002640E5"/>
    <w:rsid w:val="0026436F"/>
    <w:rsid w:val="0026606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1A89"/>
    <w:rsid w:val="00361ED9"/>
    <w:rsid w:val="00364547"/>
    <w:rsid w:val="00365008"/>
    <w:rsid w:val="00366028"/>
    <w:rsid w:val="00366257"/>
    <w:rsid w:val="003810F7"/>
    <w:rsid w:val="0038516D"/>
    <w:rsid w:val="003869D7"/>
    <w:rsid w:val="00386AA8"/>
    <w:rsid w:val="003A08AA"/>
    <w:rsid w:val="003A1EB0"/>
    <w:rsid w:val="003C0361"/>
    <w:rsid w:val="003C0F14"/>
    <w:rsid w:val="003C2DA6"/>
    <w:rsid w:val="003C4A13"/>
    <w:rsid w:val="003C6DA6"/>
    <w:rsid w:val="003C7D4E"/>
    <w:rsid w:val="003D2781"/>
    <w:rsid w:val="003D62A9"/>
    <w:rsid w:val="003D7E29"/>
    <w:rsid w:val="003F04C7"/>
    <w:rsid w:val="003F268E"/>
    <w:rsid w:val="003F638A"/>
    <w:rsid w:val="003F7142"/>
    <w:rsid w:val="003F73D4"/>
    <w:rsid w:val="003F7B3D"/>
    <w:rsid w:val="00411698"/>
    <w:rsid w:val="004128E4"/>
    <w:rsid w:val="004129A3"/>
    <w:rsid w:val="00414164"/>
    <w:rsid w:val="0041789B"/>
    <w:rsid w:val="004260A5"/>
    <w:rsid w:val="00432283"/>
    <w:rsid w:val="00434973"/>
    <w:rsid w:val="00434A46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40BE"/>
    <w:rsid w:val="004A4647"/>
    <w:rsid w:val="004A5DFF"/>
    <w:rsid w:val="004A6A60"/>
    <w:rsid w:val="004B2DFF"/>
    <w:rsid w:val="004C2BB4"/>
    <w:rsid w:val="004C3F8F"/>
    <w:rsid w:val="004C634D"/>
    <w:rsid w:val="004C7D4E"/>
    <w:rsid w:val="004D24B9"/>
    <w:rsid w:val="004E2CE2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36F2F"/>
    <w:rsid w:val="0054287C"/>
    <w:rsid w:val="0054381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43E9"/>
    <w:rsid w:val="005A7577"/>
    <w:rsid w:val="005B1F50"/>
    <w:rsid w:val="005B5CB8"/>
    <w:rsid w:val="005C29F7"/>
    <w:rsid w:val="005C4F58"/>
    <w:rsid w:val="005C5E8D"/>
    <w:rsid w:val="005C6CCA"/>
    <w:rsid w:val="005C78F2"/>
    <w:rsid w:val="005D057C"/>
    <w:rsid w:val="005D2425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5E87"/>
    <w:rsid w:val="006F1A44"/>
    <w:rsid w:val="006F3AC0"/>
    <w:rsid w:val="00706A1A"/>
    <w:rsid w:val="00707673"/>
    <w:rsid w:val="00715A11"/>
    <w:rsid w:val="007162BE"/>
    <w:rsid w:val="00721122"/>
    <w:rsid w:val="00722267"/>
    <w:rsid w:val="007361EC"/>
    <w:rsid w:val="00744B3C"/>
    <w:rsid w:val="00746F46"/>
    <w:rsid w:val="0075154C"/>
    <w:rsid w:val="0075252A"/>
    <w:rsid w:val="00764B84"/>
    <w:rsid w:val="00765028"/>
    <w:rsid w:val="0078034D"/>
    <w:rsid w:val="007808CA"/>
    <w:rsid w:val="00781960"/>
    <w:rsid w:val="00782EDF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31C82"/>
    <w:rsid w:val="008336F1"/>
    <w:rsid w:val="00834A60"/>
    <w:rsid w:val="00835DAD"/>
    <w:rsid w:val="00837BCD"/>
    <w:rsid w:val="00850175"/>
    <w:rsid w:val="00853776"/>
    <w:rsid w:val="0085530D"/>
    <w:rsid w:val="008564C3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1B0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4AD4"/>
    <w:rsid w:val="00A15763"/>
    <w:rsid w:val="00A226C6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66B2"/>
    <w:rsid w:val="00AC6AE6"/>
    <w:rsid w:val="00AD0751"/>
    <w:rsid w:val="00AD77C4"/>
    <w:rsid w:val="00AE0478"/>
    <w:rsid w:val="00AE25BF"/>
    <w:rsid w:val="00AE337D"/>
    <w:rsid w:val="00AE4D82"/>
    <w:rsid w:val="00AF0C13"/>
    <w:rsid w:val="00B0278B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0378"/>
    <w:rsid w:val="00B567D1"/>
    <w:rsid w:val="00B739F5"/>
    <w:rsid w:val="00B73B4C"/>
    <w:rsid w:val="00B73F75"/>
    <w:rsid w:val="00B81A58"/>
    <w:rsid w:val="00B8483E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7C9D"/>
    <w:rsid w:val="00C01E8C"/>
    <w:rsid w:val="00C02DF6"/>
    <w:rsid w:val="00C03E01"/>
    <w:rsid w:val="00C05B55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377D"/>
    <w:rsid w:val="00C7495D"/>
    <w:rsid w:val="00C77CE9"/>
    <w:rsid w:val="00CA0968"/>
    <w:rsid w:val="00CA168E"/>
    <w:rsid w:val="00CA6E1E"/>
    <w:rsid w:val="00CB0647"/>
    <w:rsid w:val="00CB4236"/>
    <w:rsid w:val="00CB7FE2"/>
    <w:rsid w:val="00CC72A4"/>
    <w:rsid w:val="00CD3153"/>
    <w:rsid w:val="00CD6F80"/>
    <w:rsid w:val="00CE50D6"/>
    <w:rsid w:val="00CF2EA4"/>
    <w:rsid w:val="00CF6810"/>
    <w:rsid w:val="00D06117"/>
    <w:rsid w:val="00D1643B"/>
    <w:rsid w:val="00D21FAC"/>
    <w:rsid w:val="00D23662"/>
    <w:rsid w:val="00D30172"/>
    <w:rsid w:val="00D31CC8"/>
    <w:rsid w:val="00D32678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39BA"/>
    <w:rsid w:val="00E047AE"/>
    <w:rsid w:val="00E0522F"/>
    <w:rsid w:val="00E1026B"/>
    <w:rsid w:val="00E13CB2"/>
    <w:rsid w:val="00E20C37"/>
    <w:rsid w:val="00E418DE"/>
    <w:rsid w:val="00E52C57"/>
    <w:rsid w:val="00E57E7D"/>
    <w:rsid w:val="00E63D3B"/>
    <w:rsid w:val="00E84CD8"/>
    <w:rsid w:val="00E90B85"/>
    <w:rsid w:val="00E91679"/>
    <w:rsid w:val="00E92452"/>
    <w:rsid w:val="00E94CC1"/>
    <w:rsid w:val="00E96431"/>
    <w:rsid w:val="00EC3039"/>
    <w:rsid w:val="00EC5235"/>
    <w:rsid w:val="00EC6377"/>
    <w:rsid w:val="00ED2D84"/>
    <w:rsid w:val="00ED6B03"/>
    <w:rsid w:val="00ED7A5B"/>
    <w:rsid w:val="00F07C92"/>
    <w:rsid w:val="00F138AB"/>
    <w:rsid w:val="00F14B43"/>
    <w:rsid w:val="00F203C7"/>
    <w:rsid w:val="00F215E2"/>
    <w:rsid w:val="00F21E3F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A9"/>
    <w:rsid w:val="00FE5DEF"/>
    <w:rsid w:val="00FF3F0C"/>
    <w:rsid w:val="00FF45FD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124F6-8FF0-49E8-B265-E2EBEF879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142</cp:revision>
  <cp:lastPrinted>2000-02-29T11:31:00Z</cp:lastPrinted>
  <dcterms:created xsi:type="dcterms:W3CDTF">2021-06-24T09:05:00Z</dcterms:created>
  <dcterms:modified xsi:type="dcterms:W3CDTF">2022-11-17T16:03:00Z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