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60F65DFF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r w:rsidR="000E7AA9">
        <w:rPr>
          <w:b/>
          <w:sz w:val="24"/>
        </w:rPr>
        <w:t>274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6680EC5B" w:rsidR="002C1E4A" w:rsidRPr="00BA2104" w:rsidRDefault="002C1E4A" w:rsidP="38FE62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38FE6270">
        <w:rPr>
          <w:b/>
          <w:bCs/>
          <w:sz w:val="24"/>
          <w:szCs w:val="24"/>
        </w:rPr>
        <w:t>3GPP TSG-CT WG3 Meeting #11</w:t>
      </w:r>
      <w:r w:rsidR="00DE322C" w:rsidRPr="38FE6270">
        <w:rPr>
          <w:b/>
          <w:bCs/>
          <w:sz w:val="24"/>
          <w:szCs w:val="24"/>
        </w:rPr>
        <w:t>3-</w:t>
      </w:r>
      <w:r w:rsidRPr="38FE6270">
        <w:rPr>
          <w:b/>
          <w:bCs/>
          <w:sz w:val="24"/>
          <w:szCs w:val="24"/>
        </w:rPr>
        <w:t>e</w:t>
      </w:r>
      <w:r>
        <w:tab/>
      </w:r>
      <w:r w:rsidRPr="38FE6270">
        <w:rPr>
          <w:b/>
          <w:bCs/>
          <w:sz w:val="24"/>
          <w:szCs w:val="24"/>
        </w:rPr>
        <w:t>C3-2</w:t>
      </w:r>
      <w:r w:rsidR="004D4209" w:rsidRPr="38FE6270">
        <w:rPr>
          <w:b/>
          <w:bCs/>
          <w:sz w:val="24"/>
          <w:szCs w:val="24"/>
        </w:rPr>
        <w:t>1</w:t>
      </w:r>
      <w:r w:rsidR="300F6B29" w:rsidRPr="38FE6270">
        <w:rPr>
          <w:b/>
          <w:bCs/>
          <w:sz w:val="24"/>
          <w:szCs w:val="24"/>
        </w:rPr>
        <w:t>0</w:t>
      </w:r>
      <w:r w:rsidR="65B0F870" w:rsidRPr="38FE6270">
        <w:rPr>
          <w:b/>
          <w:bCs/>
          <w:sz w:val="24"/>
          <w:szCs w:val="24"/>
        </w:rPr>
        <w:t>271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7AF84E66" w:rsidR="004D4209" w:rsidRPr="00BA2104" w:rsidRDefault="004D4209" w:rsidP="1BE0B94E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BE0B94E">
        <w:rPr>
          <w:b/>
          <w:bCs/>
          <w:sz w:val="24"/>
          <w:szCs w:val="24"/>
        </w:rPr>
        <w:t>3GPP TSG-CT WG4 Meeting #101</w:t>
      </w:r>
      <w:r w:rsidR="00DE322C" w:rsidRPr="1BE0B94E">
        <w:rPr>
          <w:b/>
          <w:bCs/>
          <w:sz w:val="24"/>
          <w:szCs w:val="24"/>
        </w:rPr>
        <w:t>-bis-</w:t>
      </w:r>
      <w:r w:rsidRPr="1BE0B94E">
        <w:rPr>
          <w:b/>
          <w:bCs/>
          <w:sz w:val="24"/>
          <w:szCs w:val="24"/>
        </w:rPr>
        <w:t>e</w:t>
      </w:r>
      <w:r>
        <w:tab/>
      </w:r>
      <w:r w:rsidRPr="1BE0B94E">
        <w:rPr>
          <w:b/>
          <w:bCs/>
          <w:sz w:val="24"/>
          <w:szCs w:val="24"/>
        </w:rPr>
        <w:t>C4-21</w:t>
      </w:r>
      <w:r w:rsidR="772145AD" w:rsidRPr="1BE0B94E">
        <w:rPr>
          <w:b/>
          <w:bCs/>
          <w:sz w:val="24"/>
          <w:szCs w:val="24"/>
        </w:rPr>
        <w:t>0</w:t>
      </w:r>
      <w:r w:rsidR="4E9485F0" w:rsidRPr="1BE0B94E">
        <w:rPr>
          <w:b/>
          <w:bCs/>
          <w:sz w:val="24"/>
          <w:szCs w:val="24"/>
        </w:rPr>
        <w:t>150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22E49C1D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3745BE28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bookmarkStart w:id="0" w:name="_GoBack"/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bookmarkEnd w:id="0"/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2B23FF71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42D3ABB8" w:rsidR="00B6268C" w:rsidRPr="00BA2104" w:rsidRDefault="434A3B0C" w:rsidP="001C1A53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</w:t>
      </w:r>
      <w:proofErr w:type="spellStart"/>
      <w:r w:rsidR="0D7934A1">
        <w:t>Nnef</w:t>
      </w:r>
      <w:proofErr w:type="spellEnd"/>
      <w:r w:rsidR="0D7934A1">
        <w:t xml:space="preserve">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4D6F8C5B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4B686915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63C2041E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 xml:space="preserve">ntroduction of an additional </w:t>
      </w:r>
      <w:proofErr w:type="spellStart"/>
      <w:r w:rsidR="786B0FFB">
        <w:t>Nnef</w:t>
      </w:r>
      <w:proofErr w:type="spellEnd"/>
      <w:r w:rsidR="786B0FFB">
        <w:t xml:space="preserve">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6515813C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62D99993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50E58DD8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0DC749CE" w:rsidR="00BA2104" w:rsidRDefault="00BA2104" w:rsidP="000E4C29">
      <w:pPr>
        <w:pStyle w:val="B2"/>
      </w:pPr>
      <w:r w:rsidRPr="00BA2104">
        <w:t>-</w:t>
      </w:r>
      <w:r w:rsidRPr="00BA2104">
        <w:tab/>
        <w:t>Potential impacts to N4 to support TSC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38FE62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10C58A42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0555BBB4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450EA4EF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38FE62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77777777" w:rsidR="008D1A77" w:rsidRDefault="004D4209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13B960A1">
              <w:rPr>
                <w:rFonts w:ascii="Arial" w:hAnsi="Arial" w:cs="Arial"/>
                <w:sz w:val="18"/>
                <w:szCs w:val="18"/>
              </w:rPr>
              <w:t>Potential impacts to N4 to support UE-UE TSC and TSC for IP type PDU sessions</w:t>
            </w:r>
            <w:r w:rsidR="008D1A7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2E86C3" w14:textId="77777777" w:rsidR="00925808" w:rsidRDefault="00925808">
      <w:r>
        <w:separator/>
      </w:r>
    </w:p>
  </w:endnote>
  <w:endnote w:type="continuationSeparator" w:id="0">
    <w:p w14:paraId="15AADABE" w14:textId="77777777" w:rsidR="00925808" w:rsidRDefault="00925808">
      <w:r>
        <w:continuationSeparator/>
      </w:r>
    </w:p>
  </w:endnote>
  <w:endnote w:type="continuationNotice" w:id="1">
    <w:p w14:paraId="6285FCBB" w14:textId="77777777" w:rsidR="00925808" w:rsidRDefault="009258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5344F" w14:textId="77777777" w:rsidR="00925808" w:rsidRDefault="00925808">
      <w:r>
        <w:separator/>
      </w:r>
    </w:p>
  </w:footnote>
  <w:footnote w:type="continuationSeparator" w:id="0">
    <w:p w14:paraId="0CB9E59A" w14:textId="77777777" w:rsidR="00925808" w:rsidRDefault="00925808">
      <w:r>
        <w:continuationSeparator/>
      </w:r>
    </w:p>
  </w:footnote>
  <w:footnote w:type="continuationNotice" w:id="1">
    <w:p w14:paraId="5F80A3D3" w14:textId="77777777" w:rsidR="00925808" w:rsidRDefault="009258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1A53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25808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239641"/>
    <w:rsid w:val="1CA78615"/>
    <w:rsid w:val="1F89D3C9"/>
    <w:rsid w:val="2199852E"/>
    <w:rsid w:val="22228DF3"/>
    <w:rsid w:val="22B165BA"/>
    <w:rsid w:val="2406D6F0"/>
    <w:rsid w:val="29032586"/>
    <w:rsid w:val="29EF8D28"/>
    <w:rsid w:val="2BF7F0C5"/>
    <w:rsid w:val="300F6B29"/>
    <w:rsid w:val="33794C59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E9485F0"/>
    <w:rsid w:val="4FEC2FD7"/>
    <w:rsid w:val="5092A9B7"/>
    <w:rsid w:val="53F25677"/>
    <w:rsid w:val="5432D1CD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39A4A1"/>
    <w:rsid w:val="6AA78151"/>
    <w:rsid w:val="6B577C45"/>
    <w:rsid w:val="6F8E91C4"/>
    <w:rsid w:val="72BA80BC"/>
    <w:rsid w:val="74D7A03B"/>
    <w:rsid w:val="772145AD"/>
    <w:rsid w:val="786B0FFB"/>
    <w:rsid w:val="795F43E2"/>
    <w:rsid w:val="79D95792"/>
    <w:rsid w:val="7A6094E9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8BFEC4-9D90-4410-A6DA-07CC6E2E5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1033</Words>
  <Characters>5891</Characters>
  <Application>Microsoft Office Word</Application>
  <DocSecurity>0</DocSecurity>
  <Lines>49</Lines>
  <Paragraphs>13</Paragraphs>
  <ScaleCrop>false</ScaleCrop>
  <Company>ETSI</Company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Horst_Day03(210127)</cp:lastModifiedBy>
  <cp:revision>14</cp:revision>
  <cp:lastPrinted>2000-02-29T10:31:00Z</cp:lastPrinted>
  <dcterms:created xsi:type="dcterms:W3CDTF">2021-01-25T15:45:00Z</dcterms:created>
  <dcterms:modified xsi:type="dcterms:W3CDTF">2021-01-28T08:02:00Z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