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99BB4A2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C1-260abc</w:t>
      </w:r>
    </w:p>
    <w:p w14:paraId="11C88A41" w14:textId="47F7C10F" w:rsidR="001E489F" w:rsidRPr="007861B8" w:rsidRDefault="009C222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95AF6" w14:textId="77777777" w:rsidR="004578BD" w:rsidRDefault="004578BD">
      <w:r>
        <w:separator/>
      </w:r>
    </w:p>
  </w:endnote>
  <w:endnote w:type="continuationSeparator" w:id="0">
    <w:p w14:paraId="0891BA9D" w14:textId="77777777" w:rsidR="004578BD" w:rsidRDefault="0045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322F7" w14:textId="77777777" w:rsidR="004578BD" w:rsidRDefault="004578BD">
      <w:r>
        <w:separator/>
      </w:r>
    </w:p>
  </w:footnote>
  <w:footnote w:type="continuationSeparator" w:id="0">
    <w:p w14:paraId="02C1B1DA" w14:textId="77777777" w:rsidR="004578BD" w:rsidRDefault="00457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2023-01-04T14:27:00Z</dcterms:created>
  <dcterms:modified xsi:type="dcterms:W3CDTF">2026-01-12T16:48:00Z</dcterms:modified>
</cp:coreProperties>
</file>