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C83DD" w14:textId="1583F015" w:rsidR="00051D78" w:rsidRDefault="00051D78" w:rsidP="00051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1A6CF6" w:rsidRPr="001A6CF6">
        <w:rPr>
          <w:b/>
          <w:noProof/>
          <w:sz w:val="24"/>
        </w:rPr>
        <w:t>C1-260521</w:t>
      </w:r>
    </w:p>
    <w:p w14:paraId="2AFB94D3" w14:textId="77777777" w:rsidR="00051D78" w:rsidRPr="00E75B39" w:rsidRDefault="00051D78" w:rsidP="00051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Goa, India</w:t>
      </w:r>
      <w:r>
        <w:rPr>
          <w:b/>
          <w:noProof/>
          <w:sz w:val="24"/>
        </w:rPr>
        <w:t>, 09-13 February 202</w:t>
      </w:r>
      <w:bookmarkEnd w:id="0"/>
      <w:r>
        <w:rPr>
          <w:b/>
          <w:noProof/>
          <w:sz w:val="24"/>
        </w:rPr>
        <w:t>6</w:t>
      </w:r>
    </w:p>
    <w:p w14:paraId="05B0D0A8" w14:textId="7F039569" w:rsidR="001E489F" w:rsidRPr="00D96F43" w:rsidRDefault="001E489F" w:rsidP="00D96F4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6B417959" w14:textId="7ED058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84928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96F43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9C491C" w:rsidRPr="009C491C">
        <w:rPr>
          <w:rFonts w:ascii="Arial" w:eastAsia="Batang" w:hAnsi="Arial" w:cs="Arial"/>
          <w:b/>
          <w:sz w:val="24"/>
          <w:szCs w:val="24"/>
          <w:lang w:eastAsia="zh-CN"/>
        </w:rPr>
        <w:t>network selection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5131C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0D5E8095" w:rsidR="001E489F" w:rsidRPr="00BA3A53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96F43">
        <w:rPr>
          <w:lang w:eastAsia="ja-JP"/>
        </w:rPr>
        <w:t>Study on network selection for 6G</w:t>
      </w:r>
      <w:r w:rsidR="006F461B">
        <w:rPr>
          <w:lang w:eastAsia="ja-JP"/>
        </w:rPr>
        <w:t xml:space="preserve"> system</w:t>
      </w:r>
    </w:p>
    <w:p w14:paraId="18C69795" w14:textId="09E17116" w:rsidR="001E489F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6F43">
        <w:rPr>
          <w:lang w:eastAsia="ja-JP"/>
        </w:rPr>
        <w:t>FS_6G_NS</w:t>
      </w:r>
      <w:r w:rsidR="006F461B">
        <w:rPr>
          <w:lang w:eastAsia="ja-JP"/>
        </w:rPr>
        <w:t>_CT</w:t>
      </w:r>
    </w:p>
    <w:p w14:paraId="15B1DB90" w14:textId="49F53BD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96F43" w:rsidRPr="00D96F43">
        <w:rPr>
          <w:highlight w:val="yellow"/>
          <w:lang w:eastAsia="ja-JP"/>
        </w:rPr>
        <w:t>TBD</w:t>
      </w:r>
    </w:p>
    <w:p w14:paraId="6340F223" w14:textId="6005485F" w:rsidR="001E489F" w:rsidRDefault="001E489F" w:rsidP="001E489F">
      <w:pPr>
        <w:pStyle w:val="Guidance"/>
      </w:pPr>
    </w:p>
    <w:p w14:paraId="4D9605DA" w14:textId="7D4CBDE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96F43">
        <w:rPr>
          <w:lang w:eastAsia="ja-JP"/>
        </w:rPr>
        <w:t>20</w:t>
      </w:r>
    </w:p>
    <w:p w14:paraId="0F6B4D92" w14:textId="041E93A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1D0F4F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409793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7AF2B7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497015E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9BE2CE0" w:rsidR="001E489F" w:rsidRDefault="00D96F4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7A73620" w:rsidR="001E489F" w:rsidRDefault="00C462A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3C191F6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FCC51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C5C0049" w:rsidR="007861B8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5C640CAB" w:rsidR="001E489F" w:rsidRPr="00D96F43" w:rsidRDefault="001E489F" w:rsidP="00D96F43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5A2BE1" w:rsidR="001E489F" w:rsidRDefault="00D96F4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5625612A" w:rsidR="001E489F" w:rsidRPr="006C2E80" w:rsidRDefault="001E489F" w:rsidP="00D96F4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96F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6B0EEF" w:rsidR="00D96F43" w:rsidRDefault="00D96F43" w:rsidP="00D96F43">
            <w:pPr>
              <w:pStyle w:val="TAL"/>
            </w:pPr>
            <w:r w:rsidRPr="00852233">
              <w:t>1050110</w:t>
            </w:r>
          </w:p>
        </w:tc>
        <w:tc>
          <w:tcPr>
            <w:tcW w:w="3326" w:type="dxa"/>
          </w:tcPr>
          <w:p w14:paraId="3AC061FD" w14:textId="4128C95B" w:rsidR="00D96F43" w:rsidRDefault="00D96F43" w:rsidP="00D96F43">
            <w:pPr>
              <w:pStyle w:val="TAL"/>
            </w:pPr>
            <w:r w:rsidRPr="00852233">
              <w:t>Study on 6G Use Cases and Service Requirements</w:t>
            </w:r>
          </w:p>
        </w:tc>
        <w:tc>
          <w:tcPr>
            <w:tcW w:w="5099" w:type="dxa"/>
          </w:tcPr>
          <w:p w14:paraId="017BF4B1" w14:textId="54C17C6D" w:rsidR="00D96F43" w:rsidRPr="00D96F43" w:rsidRDefault="00D96F43" w:rsidP="00D96F43">
            <w:r w:rsidRPr="00D96F43">
              <w:t>Study of 6GS stage-1 requirements</w:t>
            </w:r>
          </w:p>
        </w:tc>
      </w:tr>
      <w:tr w:rsidR="00D96F43" w14:paraId="12C86E98" w14:textId="77777777" w:rsidTr="005875D6">
        <w:trPr>
          <w:cantSplit/>
          <w:jc w:val="center"/>
        </w:trPr>
        <w:tc>
          <w:tcPr>
            <w:tcW w:w="1101" w:type="dxa"/>
          </w:tcPr>
          <w:p w14:paraId="62118381" w14:textId="2E478AEC" w:rsidR="00D96F43" w:rsidRPr="00852233" w:rsidRDefault="00D96F43" w:rsidP="00D96F43">
            <w:pPr>
              <w:pStyle w:val="TAL"/>
            </w:pPr>
            <w:r w:rsidRPr="006639F2">
              <w:t>1080072</w:t>
            </w:r>
          </w:p>
        </w:tc>
        <w:tc>
          <w:tcPr>
            <w:tcW w:w="3326" w:type="dxa"/>
          </w:tcPr>
          <w:p w14:paraId="54EEE446" w14:textId="09A94113" w:rsidR="00D96F43" w:rsidRPr="00852233" w:rsidRDefault="00D96F43" w:rsidP="00D96F43">
            <w:pPr>
              <w:pStyle w:val="TAL"/>
            </w:pPr>
            <w:r w:rsidRPr="006639F2">
              <w:t>Study on 6G Radio</w:t>
            </w:r>
          </w:p>
        </w:tc>
        <w:tc>
          <w:tcPr>
            <w:tcW w:w="5099" w:type="dxa"/>
          </w:tcPr>
          <w:p w14:paraId="6BB8274C" w14:textId="3D32385D" w:rsidR="00D96F43" w:rsidRPr="00D96F43" w:rsidRDefault="00D96F43" w:rsidP="00D96F43">
            <w:r w:rsidRPr="00D96F43">
              <w:t>Study of 6G RAN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B71B77D" w:rsidR="001E489F" w:rsidRPr="00D96F43" w:rsidRDefault="001E489F" w:rsidP="00D96F43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D96F43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0EF76F4" w14:textId="0AC07B4B" w:rsidR="00711C4F" w:rsidRDefault="00B10922" w:rsidP="00B10922">
      <w:bookmarkStart w:id="1" w:name="_Hlk212617546"/>
      <w:r>
        <w:t>Stage-2 of NAS functions related to the MS in idle mode is a part of CT1's remit.</w:t>
      </w:r>
      <w:r w:rsidR="0061268D">
        <w:t xml:space="preserve"> </w:t>
      </w:r>
      <w:r>
        <w:t xml:space="preserve">NAS functions related to the MS in idle mode include </w:t>
      </w:r>
      <w:r w:rsidR="00205B6A">
        <w:t xml:space="preserve">network </w:t>
      </w:r>
      <w:r>
        <w:t>selection.</w:t>
      </w:r>
      <w:r w:rsidR="00711C4F">
        <w:t xml:space="preserve"> </w:t>
      </w:r>
      <w:r w:rsidR="00711C4F" w:rsidRPr="00711C4F">
        <w:t xml:space="preserve">Steering of </w:t>
      </w:r>
      <w:r w:rsidR="00711C4F">
        <w:t>r</w:t>
      </w:r>
      <w:r w:rsidR="00711C4F" w:rsidRPr="00711C4F">
        <w:t>oaming</w:t>
      </w:r>
      <w:r w:rsidR="00711C4F">
        <w:t xml:space="preserve"> is also part of CT1's remit.</w:t>
      </w:r>
    </w:p>
    <w:p w14:paraId="58873CC5" w14:textId="71E10874" w:rsidR="00586B69" w:rsidRDefault="00785EE9" w:rsidP="00785EE9">
      <w:pPr>
        <w:rPr>
          <w:rFonts w:eastAsia="Times New Roman"/>
          <w:iCs/>
        </w:rPr>
      </w:pPr>
      <w:r w:rsidRPr="009F4C5A">
        <w:rPr>
          <w:rFonts w:eastAsia="Times New Roman"/>
          <w:iCs/>
        </w:rPr>
        <w:t xml:space="preserve">SA1 is progressing the FS_6G_REQ study item </w:t>
      </w:r>
      <w:r w:rsidR="009B700F">
        <w:rPr>
          <w:rFonts w:eastAsia="Times New Roman"/>
          <w:iCs/>
        </w:rPr>
        <w:t xml:space="preserve">on 6G </w:t>
      </w:r>
      <w:r w:rsidRPr="009F4C5A">
        <w:rPr>
          <w:rFonts w:eastAsia="Times New Roman"/>
          <w:iCs/>
        </w:rPr>
        <w:t>use cases and service requirements.</w:t>
      </w:r>
    </w:p>
    <w:p w14:paraId="04D092CA" w14:textId="3551AF61" w:rsidR="00785EE9" w:rsidRDefault="00BA2A46" w:rsidP="00785EE9">
      <w:pPr>
        <w:rPr>
          <w:rFonts w:eastAsia="Times New Roman"/>
          <w:iCs/>
        </w:rPr>
      </w:pPr>
      <w:bookmarkStart w:id="2" w:name="_Hlk214357283"/>
      <w:r>
        <w:rPr>
          <w:rFonts w:eastAsia="SimSun"/>
          <w:lang w:val="en-US" w:eastAsia="zh-CN"/>
        </w:rPr>
        <w:t>N</w:t>
      </w:r>
      <w:r w:rsidR="00F26451">
        <w:t>etwork</w:t>
      </w:r>
      <w:r w:rsidR="00785EE9">
        <w:t xml:space="preserve"> selection procedures</w:t>
      </w:r>
      <w:bookmarkEnd w:id="2"/>
      <w:r>
        <w:t xml:space="preserve"> </w:t>
      </w:r>
      <w:r w:rsidR="007B1430">
        <w:t>and s</w:t>
      </w:r>
      <w:r w:rsidR="007B1430">
        <w:rPr>
          <w:lang w:eastAsia="zh-CN"/>
        </w:rPr>
        <w:t xml:space="preserve">teering of roaming procedures </w:t>
      </w:r>
      <w:r>
        <w:t xml:space="preserve">need to be aligned with </w:t>
      </w:r>
      <w:r w:rsidR="007F0ADA">
        <w:t>"c</w:t>
      </w:r>
      <w:r w:rsidR="007F0ADA" w:rsidRPr="007F0ADA">
        <w:t>onsolidated potential functional requirements</w:t>
      </w:r>
      <w:r w:rsidR="007F0ADA">
        <w:t>" included in TR 22.870</w:t>
      </w:r>
      <w:r>
        <w:rPr>
          <w:rFonts w:eastAsia="Times New Roman"/>
          <w:iCs/>
        </w:rPr>
        <w:t>.</w:t>
      </w:r>
    </w:p>
    <w:p w14:paraId="0CBFA3B5" w14:textId="00CFB971" w:rsidR="00B15FDA" w:rsidRDefault="00B15FDA" w:rsidP="00785EE9">
      <w:pPr>
        <w:rPr>
          <w:rFonts w:eastAsia="Times New Roman"/>
          <w:iCs/>
        </w:rPr>
      </w:pPr>
    </w:p>
    <w:bookmarkEnd w:id="1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BA6DEB9" w14:textId="6D22BD58" w:rsidR="003B4864" w:rsidRDefault="004C61B1" w:rsidP="004C61B1">
      <w:r>
        <w:t xml:space="preserve">Objective of this SID is to study </w:t>
      </w:r>
      <w:r w:rsidR="00F26451">
        <w:t>network</w:t>
      </w:r>
      <w:r>
        <w:t xml:space="preserve"> selection</w:t>
      </w:r>
      <w:r w:rsidR="0011269A">
        <w:t xml:space="preserve"> and steering of roaming</w:t>
      </w:r>
      <w:r>
        <w:t>.</w:t>
      </w:r>
    </w:p>
    <w:p w14:paraId="50353461" w14:textId="487F0566" w:rsidR="004C61B1" w:rsidRDefault="006B0907" w:rsidP="004C61B1">
      <w:r>
        <w:t>T</w:t>
      </w:r>
      <w:r>
        <w:rPr>
          <w:rFonts w:eastAsia="SimSun"/>
        </w:rPr>
        <w:t xml:space="preserve">he expected work for CT1 in this </w:t>
      </w:r>
      <w:r w:rsidR="004C61B1">
        <w:t>study include</w:t>
      </w:r>
      <w:r>
        <w:t>s:</w:t>
      </w:r>
    </w:p>
    <w:p w14:paraId="60D4F68C" w14:textId="0DCFA223" w:rsidR="00237312" w:rsidRPr="00390514" w:rsidRDefault="004C61B1" w:rsidP="004C61B1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WT#1: </w:t>
      </w:r>
      <w:r w:rsidR="00864C42">
        <w:rPr>
          <w:rFonts w:eastAsia="SimSun"/>
          <w:lang w:val="en-US" w:eastAsia="zh-CN"/>
        </w:rPr>
        <w:t>A</w:t>
      </w:r>
      <w:r w:rsidR="00864C42" w:rsidRPr="00864C42">
        <w:rPr>
          <w:rFonts w:eastAsia="SimSun"/>
          <w:lang w:val="en-US" w:eastAsia="zh-CN"/>
        </w:rPr>
        <w:t>nalys</w:t>
      </w:r>
      <w:r w:rsidR="00864C42">
        <w:rPr>
          <w:rFonts w:eastAsia="SimSun"/>
          <w:lang w:val="en-US" w:eastAsia="zh-CN"/>
        </w:rPr>
        <w:t>ing</w:t>
      </w:r>
      <w:r w:rsidR="00864C42" w:rsidRPr="00864C42">
        <w:rPr>
          <w:rFonts w:eastAsia="SimSun"/>
          <w:lang w:val="en-US" w:eastAsia="zh-CN"/>
        </w:rPr>
        <w:t xml:space="preserve"> whether and how to enhance the existing steering of roaming (SoR) mechanisms for 6G systems.</w:t>
      </w:r>
    </w:p>
    <w:p w14:paraId="05ADC025" w14:textId="4134E837" w:rsidR="004C61B1" w:rsidRDefault="006A53BB" w:rsidP="003B4864">
      <w:pPr>
        <w:pStyle w:val="B1"/>
      </w:pPr>
      <w:r>
        <w:rPr>
          <w:lang w:eastAsia="zh-CN"/>
        </w:rPr>
        <w:t xml:space="preserve">WT#2: </w:t>
      </w:r>
      <w:r>
        <w:rPr>
          <w:lang w:val="en-US" w:eastAsia="zh-CN"/>
        </w:rPr>
        <w:t>S</w:t>
      </w:r>
      <w:r w:rsidR="005020C3">
        <w:rPr>
          <w:lang w:val="en-US" w:eastAsia="zh-CN"/>
        </w:rPr>
        <w:t>tud</w:t>
      </w:r>
      <w:r w:rsidR="006B0907">
        <w:rPr>
          <w:lang w:val="en-US" w:eastAsia="zh-CN"/>
        </w:rPr>
        <w:t>ing</w:t>
      </w:r>
      <w:r w:rsidR="005020C3">
        <w:rPr>
          <w:lang w:val="en-US" w:eastAsia="zh-CN"/>
        </w:rPr>
        <w:t xml:space="preserve"> whether and how </w:t>
      </w:r>
      <w:r w:rsidR="009E424D" w:rsidRPr="009E424D">
        <w:rPr>
          <w:lang w:val="en-US" w:eastAsia="zh-CN"/>
        </w:rPr>
        <w:t xml:space="preserve">to </w:t>
      </w:r>
      <w:r>
        <w:rPr>
          <w:lang w:val="en-US" w:eastAsia="zh-CN"/>
        </w:rPr>
        <w:t xml:space="preserve">support </w:t>
      </w:r>
      <w:r w:rsidR="00523CB5">
        <w:rPr>
          <w:lang w:val="en-US" w:eastAsia="zh-CN"/>
        </w:rPr>
        <w:t>"c</w:t>
      </w:r>
      <w:r w:rsidR="00523CB5" w:rsidRPr="00523CB5">
        <w:rPr>
          <w:lang w:val="en-US" w:eastAsia="zh-CN"/>
        </w:rPr>
        <w:t>onsolidated potential functional requirements</w:t>
      </w:r>
      <w:r w:rsidR="00523CB5">
        <w:rPr>
          <w:lang w:val="en-US" w:eastAsia="zh-CN"/>
        </w:rPr>
        <w:t xml:space="preserve">" </w:t>
      </w:r>
      <w:r w:rsidR="00922D86">
        <w:rPr>
          <w:lang w:val="en-US" w:eastAsia="zh-CN"/>
        </w:rPr>
        <w:t xml:space="preserve">included </w:t>
      </w:r>
      <w:r w:rsidR="003A01CA">
        <w:rPr>
          <w:lang w:val="en-US" w:eastAsia="zh-CN"/>
        </w:rPr>
        <w:t>in TR</w:t>
      </w:r>
      <w:r w:rsidR="007F0ADA">
        <w:rPr>
          <w:lang w:val="en-US" w:eastAsia="zh-CN"/>
        </w:rPr>
        <w:t> </w:t>
      </w:r>
      <w:r w:rsidR="003A01CA">
        <w:rPr>
          <w:lang w:val="en-US" w:eastAsia="zh-CN"/>
        </w:rPr>
        <w:t xml:space="preserve">22.870 </w:t>
      </w:r>
      <w:r>
        <w:rPr>
          <w:lang w:eastAsia="zh-CN"/>
        </w:rPr>
        <w:t>in the network selection procedures</w:t>
      </w:r>
      <w:r w:rsidR="004C61B1" w:rsidRPr="00361CDA">
        <w:t>.</w:t>
      </w:r>
    </w:p>
    <w:p w14:paraId="5C30BF5A" w14:textId="25BD6FEE" w:rsidR="007F0ADA" w:rsidRDefault="007F0ADA" w:rsidP="003B4864">
      <w:pPr>
        <w:pStyle w:val="B1"/>
        <w:rPr>
          <w:lang w:val="en-US" w:eastAsia="zh-CN"/>
        </w:rPr>
      </w:pPr>
      <w:r>
        <w:rPr>
          <w:lang w:eastAsia="zh-CN"/>
        </w:rPr>
        <w:t xml:space="preserve">WT#3: </w:t>
      </w:r>
      <w:r>
        <w:rPr>
          <w:lang w:val="en-US" w:eastAsia="zh-CN"/>
        </w:rPr>
        <w:t xml:space="preserve">Study whether and how </w:t>
      </w:r>
      <w:r w:rsidRPr="009E424D">
        <w:rPr>
          <w:lang w:val="en-US" w:eastAsia="zh-CN"/>
        </w:rPr>
        <w:t xml:space="preserve">to </w:t>
      </w:r>
      <w:r>
        <w:rPr>
          <w:lang w:val="en-US" w:eastAsia="zh-CN"/>
        </w:rPr>
        <w:t>support "c</w:t>
      </w:r>
      <w:r w:rsidRPr="00523CB5">
        <w:rPr>
          <w:lang w:val="en-US" w:eastAsia="zh-CN"/>
        </w:rPr>
        <w:t>onsolidated potential functional requirements</w:t>
      </w:r>
      <w:r>
        <w:rPr>
          <w:lang w:val="en-US" w:eastAsia="zh-CN"/>
        </w:rPr>
        <w:t xml:space="preserve">" included in TR 22.870 </w:t>
      </w:r>
      <w:r>
        <w:rPr>
          <w:lang w:eastAsia="zh-CN"/>
        </w:rPr>
        <w:t>in the steering of roaming procedures</w:t>
      </w:r>
      <w:r w:rsidRPr="00361CDA">
        <w:t>.</w:t>
      </w:r>
    </w:p>
    <w:p w14:paraId="531C6E56" w14:textId="5EBCE909" w:rsidR="00FB633C" w:rsidRDefault="00FB633C" w:rsidP="00FB633C">
      <w:r>
        <w:t xml:space="preserve">For WT#2 and WT#3, CT1 will not make conclusions on items for which no </w:t>
      </w:r>
      <w:r>
        <w:rPr>
          <w:lang w:val="en-US" w:eastAsia="zh-CN"/>
        </w:rPr>
        <w:t>"c</w:t>
      </w:r>
      <w:r w:rsidRPr="00523CB5">
        <w:rPr>
          <w:lang w:val="en-US" w:eastAsia="zh-CN"/>
        </w:rPr>
        <w:t>onsolidated potential functional requirements</w:t>
      </w:r>
      <w:r>
        <w:rPr>
          <w:lang w:val="en-US" w:eastAsia="zh-CN"/>
        </w:rPr>
        <w:t xml:space="preserve">" exists in </w:t>
      </w:r>
      <w:r>
        <w:rPr>
          <w:shd w:val="clear" w:color="auto" w:fill="FFFFFF" w:themeFill="background1"/>
        </w:rPr>
        <w:t>3GPP TR 22.</w:t>
      </w:r>
      <w:r>
        <w:t>870.</w:t>
      </w:r>
    </w:p>
    <w:p w14:paraId="1F3D428E" w14:textId="77777777" w:rsidR="0097381C" w:rsidRDefault="0097381C" w:rsidP="0097381C">
      <w:r>
        <w:t xml:space="preserve">Objectives above will be updated based on conclusions of </w:t>
      </w:r>
      <w:r>
        <w:rPr>
          <w:shd w:val="clear" w:color="auto" w:fill="FFFFFF" w:themeFill="background1"/>
        </w:rPr>
        <w:t>3GPP TR 22.</w:t>
      </w:r>
      <w:r>
        <w:t>870.</w:t>
      </w:r>
    </w:p>
    <w:p w14:paraId="51F36903" w14:textId="0ADB30F3" w:rsidR="004C61B1" w:rsidRDefault="004C61B1" w:rsidP="004C61B1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44956B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4C61B1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5C90451" w:rsidR="004C61B1" w:rsidRPr="004C61B1" w:rsidRDefault="001E489F" w:rsidP="004C61B1">
            <w:r w:rsidRPr="004C61B1">
              <w:t>"Internal TR"</w:t>
            </w:r>
          </w:p>
          <w:p w14:paraId="194449B4" w14:textId="44786C5C" w:rsidR="001E489F" w:rsidRPr="004C61B1" w:rsidRDefault="001E489F" w:rsidP="004C61B1"/>
        </w:tc>
        <w:tc>
          <w:tcPr>
            <w:tcW w:w="1134" w:type="dxa"/>
          </w:tcPr>
          <w:p w14:paraId="1581EDBA" w14:textId="6D2951BD" w:rsidR="001E489F" w:rsidRPr="004C61B1" w:rsidRDefault="004C61B1" w:rsidP="004C61B1">
            <w:r w:rsidRPr="004C61B1">
              <w:t>23.xxx</w:t>
            </w:r>
          </w:p>
        </w:tc>
        <w:tc>
          <w:tcPr>
            <w:tcW w:w="2409" w:type="dxa"/>
          </w:tcPr>
          <w:p w14:paraId="3489ADFF" w14:textId="18020C5C" w:rsidR="001E489F" w:rsidRPr="004C61B1" w:rsidRDefault="004C61B1" w:rsidP="004C61B1">
            <w:r w:rsidRPr="004C61B1">
              <w:t>Study on network selection for 6G</w:t>
            </w:r>
            <w:r w:rsidR="009C491C">
              <w:t xml:space="preserve"> system</w:t>
            </w:r>
          </w:p>
        </w:tc>
        <w:tc>
          <w:tcPr>
            <w:tcW w:w="993" w:type="dxa"/>
          </w:tcPr>
          <w:p w14:paraId="060C3F75" w14:textId="3E8B1884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>Jun</w:t>
            </w:r>
            <w:r w:rsidRPr="004C61B1">
              <w:t xml:space="preserve"> 2027)</w:t>
            </w:r>
          </w:p>
        </w:tc>
        <w:tc>
          <w:tcPr>
            <w:tcW w:w="1074" w:type="dxa"/>
          </w:tcPr>
          <w:p w14:paraId="3CC87817" w14:textId="219CCC1C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 xml:space="preserve">Jun </w:t>
            </w:r>
            <w:r w:rsidRPr="004C61B1">
              <w:t>2027)</w:t>
            </w:r>
          </w:p>
        </w:tc>
        <w:tc>
          <w:tcPr>
            <w:tcW w:w="2186" w:type="dxa"/>
          </w:tcPr>
          <w:p w14:paraId="71B3D7AE" w14:textId="375335CE" w:rsidR="001E489F" w:rsidRPr="004C61B1" w:rsidRDefault="004C61B1" w:rsidP="004C61B1">
            <w:r w:rsidRPr="004C61B1"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C91774F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87BD27" w:rsidR="001E489F" w:rsidRPr="004C61B1" w:rsidRDefault="004C61B1" w:rsidP="004C61B1">
      <w:r w:rsidRPr="004C61B1"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346DE98" w:rsidR="001E489F" w:rsidRPr="00557B2E" w:rsidRDefault="004C61B1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8FC83A6" w:rsidR="001E489F" w:rsidRDefault="009B11A0" w:rsidP="001E489F">
      <w:r>
        <w:t xml:space="preserve">Potentially, </w:t>
      </w:r>
      <w:r w:rsidR="004C61B1">
        <w:t>RAN2 for broadcast of any parameters needed for network selection.</w:t>
      </w:r>
    </w:p>
    <w:p w14:paraId="6AB853E5" w14:textId="645A57DC" w:rsidR="009B11A0" w:rsidRPr="00557B2E" w:rsidRDefault="009B11A0" w:rsidP="001E489F">
      <w:r>
        <w:t>Potentially, CT6 for USIM parameters needed for network selection.</w:t>
      </w:r>
    </w:p>
    <w:p w14:paraId="2E9D2957" w14:textId="77AD3967" w:rsidR="001E489F" w:rsidRPr="004C61B1" w:rsidRDefault="001E489F" w:rsidP="004C61B1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8063572" w:rsidR="001E489F" w:rsidRDefault="004C61B1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C9C1B43" w:rsidR="001E489F" w:rsidRDefault="005E71AF" w:rsidP="005875D6">
            <w:pPr>
              <w:pStyle w:val="TAL"/>
            </w:pPr>
            <w:r w:rsidRPr="005E71AF">
              <w:t>Accenture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5A6BC5C" w:rsidR="001E489F" w:rsidRDefault="0037449E" w:rsidP="005875D6">
            <w:pPr>
              <w:pStyle w:val="TAL"/>
            </w:pPr>
            <w:r>
              <w:rPr>
                <w:rFonts w:eastAsia="Times New Roman"/>
                <w:color w:val="000000"/>
              </w:rP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CD74482" w:rsidR="001E489F" w:rsidRDefault="00F32978" w:rsidP="005875D6">
            <w:pPr>
              <w:pStyle w:val="TAL"/>
            </w:pPr>
            <w:r>
              <w:t>Nokia</w:t>
            </w:r>
          </w:p>
        </w:tc>
      </w:tr>
      <w:tr w:rsidR="00865F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D116EC" w:rsidR="00865F84" w:rsidRDefault="00865F84" w:rsidP="00865F84">
            <w:pPr>
              <w:pStyle w:val="TAL"/>
            </w:pPr>
            <w:r>
              <w:t>Verizon</w:t>
            </w:r>
          </w:p>
        </w:tc>
      </w:tr>
      <w:tr w:rsidR="00865F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B690012" w:rsidR="00865F84" w:rsidRDefault="00865F84" w:rsidP="00865F84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2639E" w14:textId="77777777" w:rsidR="0060179B" w:rsidRDefault="0060179B">
      <w:r>
        <w:separator/>
      </w:r>
    </w:p>
  </w:endnote>
  <w:endnote w:type="continuationSeparator" w:id="0">
    <w:p w14:paraId="1C6F6F1B" w14:textId="77777777" w:rsidR="0060179B" w:rsidRDefault="0060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397B0" w14:textId="77777777" w:rsidR="0060179B" w:rsidRDefault="0060179B">
      <w:r>
        <w:separator/>
      </w:r>
    </w:p>
  </w:footnote>
  <w:footnote w:type="continuationSeparator" w:id="0">
    <w:p w14:paraId="4202F893" w14:textId="77777777" w:rsidR="0060179B" w:rsidRDefault="00601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F07"/>
    <w:rsid w:val="0002191A"/>
    <w:rsid w:val="00025BB2"/>
    <w:rsid w:val="0002616B"/>
    <w:rsid w:val="0003016C"/>
    <w:rsid w:val="00030CD4"/>
    <w:rsid w:val="000344A1"/>
    <w:rsid w:val="00042051"/>
    <w:rsid w:val="00046686"/>
    <w:rsid w:val="00046FDD"/>
    <w:rsid w:val="000475F1"/>
    <w:rsid w:val="00050925"/>
    <w:rsid w:val="00051D78"/>
    <w:rsid w:val="00054884"/>
    <w:rsid w:val="0005594E"/>
    <w:rsid w:val="00057E1E"/>
    <w:rsid w:val="0006182E"/>
    <w:rsid w:val="0006619D"/>
    <w:rsid w:val="00067E53"/>
    <w:rsid w:val="000726EB"/>
    <w:rsid w:val="00072A7C"/>
    <w:rsid w:val="000775E7"/>
    <w:rsid w:val="0007775C"/>
    <w:rsid w:val="00091BFB"/>
    <w:rsid w:val="00094F23"/>
    <w:rsid w:val="00095EA3"/>
    <w:rsid w:val="000967F4"/>
    <w:rsid w:val="000A6432"/>
    <w:rsid w:val="000B1005"/>
    <w:rsid w:val="000D4C5D"/>
    <w:rsid w:val="000D6D78"/>
    <w:rsid w:val="000E0429"/>
    <w:rsid w:val="000E0437"/>
    <w:rsid w:val="000E2A7D"/>
    <w:rsid w:val="000E2BAD"/>
    <w:rsid w:val="000F2373"/>
    <w:rsid w:val="000F347E"/>
    <w:rsid w:val="000F6E51"/>
    <w:rsid w:val="00100B74"/>
    <w:rsid w:val="00102A24"/>
    <w:rsid w:val="0011269A"/>
    <w:rsid w:val="001207CB"/>
    <w:rsid w:val="0012295F"/>
    <w:rsid w:val="001244C2"/>
    <w:rsid w:val="0013259C"/>
    <w:rsid w:val="00135831"/>
    <w:rsid w:val="001376A6"/>
    <w:rsid w:val="00137FDD"/>
    <w:rsid w:val="001424CD"/>
    <w:rsid w:val="0014389B"/>
    <w:rsid w:val="0014413C"/>
    <w:rsid w:val="001462E4"/>
    <w:rsid w:val="00147A93"/>
    <w:rsid w:val="00150C36"/>
    <w:rsid w:val="00157F50"/>
    <w:rsid w:val="00157FFB"/>
    <w:rsid w:val="001607AE"/>
    <w:rsid w:val="00166793"/>
    <w:rsid w:val="00166A1B"/>
    <w:rsid w:val="00167F4A"/>
    <w:rsid w:val="00170EDB"/>
    <w:rsid w:val="0017248D"/>
    <w:rsid w:val="00173BF9"/>
    <w:rsid w:val="001762CA"/>
    <w:rsid w:val="00180FBE"/>
    <w:rsid w:val="00192528"/>
    <w:rsid w:val="00192B41"/>
    <w:rsid w:val="0019338C"/>
    <w:rsid w:val="00193EA6"/>
    <w:rsid w:val="00197E4A"/>
    <w:rsid w:val="001A31EF"/>
    <w:rsid w:val="001A3E7E"/>
    <w:rsid w:val="001A6CF6"/>
    <w:rsid w:val="001B01F1"/>
    <w:rsid w:val="001B2414"/>
    <w:rsid w:val="001B5421"/>
    <w:rsid w:val="001B650D"/>
    <w:rsid w:val="001C4D9B"/>
    <w:rsid w:val="001C5D1C"/>
    <w:rsid w:val="001D0B09"/>
    <w:rsid w:val="001E489F"/>
    <w:rsid w:val="001E6729"/>
    <w:rsid w:val="001F5631"/>
    <w:rsid w:val="001F7653"/>
    <w:rsid w:val="00205B6A"/>
    <w:rsid w:val="002070CB"/>
    <w:rsid w:val="00221438"/>
    <w:rsid w:val="0022208F"/>
    <w:rsid w:val="002336A6"/>
    <w:rsid w:val="002336BF"/>
    <w:rsid w:val="00235F9B"/>
    <w:rsid w:val="00236BBA"/>
    <w:rsid w:val="00236D1F"/>
    <w:rsid w:val="00237312"/>
    <w:rsid w:val="00237C6C"/>
    <w:rsid w:val="002407FF"/>
    <w:rsid w:val="00241A03"/>
    <w:rsid w:val="00243051"/>
    <w:rsid w:val="00250F58"/>
    <w:rsid w:val="00253892"/>
    <w:rsid w:val="002541D3"/>
    <w:rsid w:val="00256429"/>
    <w:rsid w:val="00260A17"/>
    <w:rsid w:val="0026253E"/>
    <w:rsid w:val="0026284A"/>
    <w:rsid w:val="00272D61"/>
    <w:rsid w:val="00273135"/>
    <w:rsid w:val="002919B7"/>
    <w:rsid w:val="00291EF2"/>
    <w:rsid w:val="00295D61"/>
    <w:rsid w:val="00297C1F"/>
    <w:rsid w:val="002B074C"/>
    <w:rsid w:val="002B2FE7"/>
    <w:rsid w:val="002B34EA"/>
    <w:rsid w:val="002B35F9"/>
    <w:rsid w:val="002B5361"/>
    <w:rsid w:val="002C1BA4"/>
    <w:rsid w:val="002C1E82"/>
    <w:rsid w:val="002C47B8"/>
    <w:rsid w:val="002E397B"/>
    <w:rsid w:val="002E3AE2"/>
    <w:rsid w:val="002F6DC8"/>
    <w:rsid w:val="002F7CCB"/>
    <w:rsid w:val="003006EE"/>
    <w:rsid w:val="00301992"/>
    <w:rsid w:val="003057FD"/>
    <w:rsid w:val="003101C6"/>
    <w:rsid w:val="00310E70"/>
    <w:rsid w:val="00313F3E"/>
    <w:rsid w:val="00320536"/>
    <w:rsid w:val="00321FE7"/>
    <w:rsid w:val="00325E33"/>
    <w:rsid w:val="0032748B"/>
    <w:rsid w:val="003275E6"/>
    <w:rsid w:val="0033334F"/>
    <w:rsid w:val="00344B23"/>
    <w:rsid w:val="003466A4"/>
    <w:rsid w:val="003470F6"/>
    <w:rsid w:val="00354553"/>
    <w:rsid w:val="003715B7"/>
    <w:rsid w:val="00372C7C"/>
    <w:rsid w:val="0037449E"/>
    <w:rsid w:val="00376C60"/>
    <w:rsid w:val="0038010C"/>
    <w:rsid w:val="00390514"/>
    <w:rsid w:val="00392C87"/>
    <w:rsid w:val="003A01CA"/>
    <w:rsid w:val="003A5FFA"/>
    <w:rsid w:val="003A67E1"/>
    <w:rsid w:val="003A7108"/>
    <w:rsid w:val="003B0051"/>
    <w:rsid w:val="003B2166"/>
    <w:rsid w:val="003B486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429"/>
    <w:rsid w:val="00412D70"/>
    <w:rsid w:val="004131BD"/>
    <w:rsid w:val="004159BE"/>
    <w:rsid w:val="00416CEA"/>
    <w:rsid w:val="00421AFD"/>
    <w:rsid w:val="004246F2"/>
    <w:rsid w:val="00432048"/>
    <w:rsid w:val="004322EF"/>
    <w:rsid w:val="00442C65"/>
    <w:rsid w:val="00451122"/>
    <w:rsid w:val="004518DB"/>
    <w:rsid w:val="004562FC"/>
    <w:rsid w:val="004703F4"/>
    <w:rsid w:val="00477EBC"/>
    <w:rsid w:val="00482246"/>
    <w:rsid w:val="00484421"/>
    <w:rsid w:val="00486758"/>
    <w:rsid w:val="00491391"/>
    <w:rsid w:val="004A01BD"/>
    <w:rsid w:val="004A0A73"/>
    <w:rsid w:val="004A180A"/>
    <w:rsid w:val="004A5983"/>
    <w:rsid w:val="004A661C"/>
    <w:rsid w:val="004B0C67"/>
    <w:rsid w:val="004C140E"/>
    <w:rsid w:val="004C4C9B"/>
    <w:rsid w:val="004C5DDC"/>
    <w:rsid w:val="004C61B1"/>
    <w:rsid w:val="004D0E54"/>
    <w:rsid w:val="004D2684"/>
    <w:rsid w:val="004D2FA0"/>
    <w:rsid w:val="004D7AAC"/>
    <w:rsid w:val="004E1010"/>
    <w:rsid w:val="004F4172"/>
    <w:rsid w:val="005006A8"/>
    <w:rsid w:val="0050202A"/>
    <w:rsid w:val="005020C3"/>
    <w:rsid w:val="00507903"/>
    <w:rsid w:val="00516054"/>
    <w:rsid w:val="0052032E"/>
    <w:rsid w:val="00521896"/>
    <w:rsid w:val="00522A80"/>
    <w:rsid w:val="00523CB5"/>
    <w:rsid w:val="00535A39"/>
    <w:rsid w:val="00537AD1"/>
    <w:rsid w:val="00544D8F"/>
    <w:rsid w:val="00553BDE"/>
    <w:rsid w:val="00556F13"/>
    <w:rsid w:val="00562495"/>
    <w:rsid w:val="00572237"/>
    <w:rsid w:val="00573819"/>
    <w:rsid w:val="0057401B"/>
    <w:rsid w:val="00576B8B"/>
    <w:rsid w:val="00577727"/>
    <w:rsid w:val="005777AF"/>
    <w:rsid w:val="005804CF"/>
    <w:rsid w:val="00585EDF"/>
    <w:rsid w:val="00586562"/>
    <w:rsid w:val="00586B69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0B8"/>
    <w:rsid w:val="005D2738"/>
    <w:rsid w:val="005D37AC"/>
    <w:rsid w:val="005D3C92"/>
    <w:rsid w:val="005D60FD"/>
    <w:rsid w:val="005E07CB"/>
    <w:rsid w:val="005E0BF8"/>
    <w:rsid w:val="005E32BB"/>
    <w:rsid w:val="005E71AF"/>
    <w:rsid w:val="005E7235"/>
    <w:rsid w:val="005F041C"/>
    <w:rsid w:val="005F2E94"/>
    <w:rsid w:val="005F3FA9"/>
    <w:rsid w:val="005F4B34"/>
    <w:rsid w:val="0060179B"/>
    <w:rsid w:val="0061268D"/>
    <w:rsid w:val="00616AE4"/>
    <w:rsid w:val="00616E18"/>
    <w:rsid w:val="00620287"/>
    <w:rsid w:val="00623AED"/>
    <w:rsid w:val="0062580F"/>
    <w:rsid w:val="0063044E"/>
    <w:rsid w:val="00632157"/>
    <w:rsid w:val="00633971"/>
    <w:rsid w:val="006341C6"/>
    <w:rsid w:val="0064121E"/>
    <w:rsid w:val="00642894"/>
    <w:rsid w:val="00657B25"/>
    <w:rsid w:val="00660354"/>
    <w:rsid w:val="006606DB"/>
    <w:rsid w:val="006617D7"/>
    <w:rsid w:val="00665B9B"/>
    <w:rsid w:val="0067616E"/>
    <w:rsid w:val="00680A44"/>
    <w:rsid w:val="006860C5"/>
    <w:rsid w:val="00690725"/>
    <w:rsid w:val="00693606"/>
    <w:rsid w:val="00693D70"/>
    <w:rsid w:val="006975AE"/>
    <w:rsid w:val="006A0E66"/>
    <w:rsid w:val="006A32D1"/>
    <w:rsid w:val="006A3CF5"/>
    <w:rsid w:val="006A53BB"/>
    <w:rsid w:val="006B0907"/>
    <w:rsid w:val="006B4BC6"/>
    <w:rsid w:val="006B6998"/>
    <w:rsid w:val="006D03E2"/>
    <w:rsid w:val="006D0A8E"/>
    <w:rsid w:val="006D1978"/>
    <w:rsid w:val="006D3D54"/>
    <w:rsid w:val="006E0D1B"/>
    <w:rsid w:val="006E1A49"/>
    <w:rsid w:val="006E3A55"/>
    <w:rsid w:val="006E4AF4"/>
    <w:rsid w:val="006F1306"/>
    <w:rsid w:val="006F1B00"/>
    <w:rsid w:val="006F2EEB"/>
    <w:rsid w:val="006F3902"/>
    <w:rsid w:val="006F3DD0"/>
    <w:rsid w:val="006F461B"/>
    <w:rsid w:val="006F4B7A"/>
    <w:rsid w:val="00700A59"/>
    <w:rsid w:val="00710142"/>
    <w:rsid w:val="00711C4F"/>
    <w:rsid w:val="00712E81"/>
    <w:rsid w:val="00715590"/>
    <w:rsid w:val="0072336D"/>
    <w:rsid w:val="00723919"/>
    <w:rsid w:val="007261D3"/>
    <w:rsid w:val="00727A9F"/>
    <w:rsid w:val="00733E86"/>
    <w:rsid w:val="007353CA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EE9"/>
    <w:rsid w:val="007861B8"/>
    <w:rsid w:val="00787383"/>
    <w:rsid w:val="00791B51"/>
    <w:rsid w:val="00795AD1"/>
    <w:rsid w:val="007B1430"/>
    <w:rsid w:val="007B3A8C"/>
    <w:rsid w:val="007B5456"/>
    <w:rsid w:val="007B5B7A"/>
    <w:rsid w:val="007B5F65"/>
    <w:rsid w:val="007C06DF"/>
    <w:rsid w:val="007C47A0"/>
    <w:rsid w:val="007C767B"/>
    <w:rsid w:val="007D3C7C"/>
    <w:rsid w:val="007D687A"/>
    <w:rsid w:val="007E1BA0"/>
    <w:rsid w:val="007F0ADA"/>
    <w:rsid w:val="007F2297"/>
    <w:rsid w:val="007F55EC"/>
    <w:rsid w:val="007F6574"/>
    <w:rsid w:val="007F7100"/>
    <w:rsid w:val="00803C8A"/>
    <w:rsid w:val="0081673A"/>
    <w:rsid w:val="008244FD"/>
    <w:rsid w:val="00830614"/>
    <w:rsid w:val="00831057"/>
    <w:rsid w:val="00837EF8"/>
    <w:rsid w:val="0084119C"/>
    <w:rsid w:val="00850CD4"/>
    <w:rsid w:val="00854A49"/>
    <w:rsid w:val="00856FB0"/>
    <w:rsid w:val="008578D0"/>
    <w:rsid w:val="008624DE"/>
    <w:rsid w:val="008634EB"/>
    <w:rsid w:val="00864C42"/>
    <w:rsid w:val="00865F84"/>
    <w:rsid w:val="00866945"/>
    <w:rsid w:val="008731E5"/>
    <w:rsid w:val="00876BD5"/>
    <w:rsid w:val="00882AE0"/>
    <w:rsid w:val="00883EB5"/>
    <w:rsid w:val="00897C84"/>
    <w:rsid w:val="008A06BE"/>
    <w:rsid w:val="008A56FD"/>
    <w:rsid w:val="008A5A82"/>
    <w:rsid w:val="008B5DFB"/>
    <w:rsid w:val="008B6F2F"/>
    <w:rsid w:val="008D3DA6"/>
    <w:rsid w:val="008D5DA3"/>
    <w:rsid w:val="008E70F7"/>
    <w:rsid w:val="008F1D3B"/>
    <w:rsid w:val="008F7444"/>
    <w:rsid w:val="008F7A15"/>
    <w:rsid w:val="00905ADE"/>
    <w:rsid w:val="0091321C"/>
    <w:rsid w:val="00913788"/>
    <w:rsid w:val="0091399A"/>
    <w:rsid w:val="00913C8C"/>
    <w:rsid w:val="00922D75"/>
    <w:rsid w:val="00922D86"/>
    <w:rsid w:val="00926791"/>
    <w:rsid w:val="00926E9F"/>
    <w:rsid w:val="0093661C"/>
    <w:rsid w:val="00940736"/>
    <w:rsid w:val="00941253"/>
    <w:rsid w:val="0095038B"/>
    <w:rsid w:val="00950CF7"/>
    <w:rsid w:val="00960A44"/>
    <w:rsid w:val="00970864"/>
    <w:rsid w:val="009736D5"/>
    <w:rsid w:val="0097381C"/>
    <w:rsid w:val="0097487D"/>
    <w:rsid w:val="009768C3"/>
    <w:rsid w:val="00976B1A"/>
    <w:rsid w:val="00977C43"/>
    <w:rsid w:val="0098195A"/>
    <w:rsid w:val="00985EA5"/>
    <w:rsid w:val="00990EEE"/>
    <w:rsid w:val="00996533"/>
    <w:rsid w:val="009A0093"/>
    <w:rsid w:val="009A3833"/>
    <w:rsid w:val="009A5F57"/>
    <w:rsid w:val="009A62E2"/>
    <w:rsid w:val="009B110B"/>
    <w:rsid w:val="009B11A0"/>
    <w:rsid w:val="009B13F0"/>
    <w:rsid w:val="009B196A"/>
    <w:rsid w:val="009B1A59"/>
    <w:rsid w:val="009B700F"/>
    <w:rsid w:val="009C491C"/>
    <w:rsid w:val="009D4744"/>
    <w:rsid w:val="009D5E48"/>
    <w:rsid w:val="009D65DD"/>
    <w:rsid w:val="009D6D9F"/>
    <w:rsid w:val="009E0B41"/>
    <w:rsid w:val="009E1910"/>
    <w:rsid w:val="009E3EDD"/>
    <w:rsid w:val="009E424D"/>
    <w:rsid w:val="009E5DBA"/>
    <w:rsid w:val="009E7A68"/>
    <w:rsid w:val="009F5663"/>
    <w:rsid w:val="009F6047"/>
    <w:rsid w:val="00A03D2A"/>
    <w:rsid w:val="00A10ADB"/>
    <w:rsid w:val="00A12F50"/>
    <w:rsid w:val="00A144AB"/>
    <w:rsid w:val="00A151A1"/>
    <w:rsid w:val="00A17F01"/>
    <w:rsid w:val="00A24557"/>
    <w:rsid w:val="00A248AC"/>
    <w:rsid w:val="00A248B2"/>
    <w:rsid w:val="00A267D7"/>
    <w:rsid w:val="00A26D48"/>
    <w:rsid w:val="00A27A64"/>
    <w:rsid w:val="00A37F80"/>
    <w:rsid w:val="00A413A6"/>
    <w:rsid w:val="00A46B3F"/>
    <w:rsid w:val="00A46F30"/>
    <w:rsid w:val="00A61169"/>
    <w:rsid w:val="00A63024"/>
    <w:rsid w:val="00A65602"/>
    <w:rsid w:val="00A70CC1"/>
    <w:rsid w:val="00A80D46"/>
    <w:rsid w:val="00A82557"/>
    <w:rsid w:val="00A82FCC"/>
    <w:rsid w:val="00A8479D"/>
    <w:rsid w:val="00A84FF1"/>
    <w:rsid w:val="00A906A4"/>
    <w:rsid w:val="00A97953"/>
    <w:rsid w:val="00AA574E"/>
    <w:rsid w:val="00AB5F13"/>
    <w:rsid w:val="00AC52D4"/>
    <w:rsid w:val="00AD324E"/>
    <w:rsid w:val="00AD5B51"/>
    <w:rsid w:val="00AD7B78"/>
    <w:rsid w:val="00AE0A45"/>
    <w:rsid w:val="00AF0CE3"/>
    <w:rsid w:val="00AF4118"/>
    <w:rsid w:val="00AF5A17"/>
    <w:rsid w:val="00B00077"/>
    <w:rsid w:val="00B016D6"/>
    <w:rsid w:val="00B03107"/>
    <w:rsid w:val="00B0351F"/>
    <w:rsid w:val="00B063D6"/>
    <w:rsid w:val="00B07849"/>
    <w:rsid w:val="00B10820"/>
    <w:rsid w:val="00B10922"/>
    <w:rsid w:val="00B15FDA"/>
    <w:rsid w:val="00B16E03"/>
    <w:rsid w:val="00B1749C"/>
    <w:rsid w:val="00B30214"/>
    <w:rsid w:val="00B34E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84F"/>
    <w:rsid w:val="00B75CE0"/>
    <w:rsid w:val="00B84B54"/>
    <w:rsid w:val="00B92B0A"/>
    <w:rsid w:val="00B92C7D"/>
    <w:rsid w:val="00B93BB2"/>
    <w:rsid w:val="00B9697B"/>
    <w:rsid w:val="00B96DDB"/>
    <w:rsid w:val="00BA2A46"/>
    <w:rsid w:val="00BA46C7"/>
    <w:rsid w:val="00BA4DA4"/>
    <w:rsid w:val="00BB6D15"/>
    <w:rsid w:val="00BB7B45"/>
    <w:rsid w:val="00BC0F32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3F36"/>
    <w:rsid w:val="00BF4326"/>
    <w:rsid w:val="00C00A1B"/>
    <w:rsid w:val="00C03706"/>
    <w:rsid w:val="00C03F46"/>
    <w:rsid w:val="00C1391D"/>
    <w:rsid w:val="00C14B7F"/>
    <w:rsid w:val="00C14E5A"/>
    <w:rsid w:val="00C152DC"/>
    <w:rsid w:val="00C159BC"/>
    <w:rsid w:val="00C15A54"/>
    <w:rsid w:val="00C2214E"/>
    <w:rsid w:val="00C247CD"/>
    <w:rsid w:val="00C2519B"/>
    <w:rsid w:val="00C278EB"/>
    <w:rsid w:val="00C30787"/>
    <w:rsid w:val="00C3782E"/>
    <w:rsid w:val="00C404D1"/>
    <w:rsid w:val="00C42176"/>
    <w:rsid w:val="00C42344"/>
    <w:rsid w:val="00C462AD"/>
    <w:rsid w:val="00C505EB"/>
    <w:rsid w:val="00C528CD"/>
    <w:rsid w:val="00C52914"/>
    <w:rsid w:val="00C5567D"/>
    <w:rsid w:val="00C621A2"/>
    <w:rsid w:val="00C63F06"/>
    <w:rsid w:val="00C6590B"/>
    <w:rsid w:val="00C7131F"/>
    <w:rsid w:val="00C76753"/>
    <w:rsid w:val="00C8586A"/>
    <w:rsid w:val="00C8781A"/>
    <w:rsid w:val="00C91BF3"/>
    <w:rsid w:val="00CA2174"/>
    <w:rsid w:val="00CA2B4F"/>
    <w:rsid w:val="00CA5DB0"/>
    <w:rsid w:val="00CB2F83"/>
    <w:rsid w:val="00CC084E"/>
    <w:rsid w:val="00CC4270"/>
    <w:rsid w:val="00CC58ED"/>
    <w:rsid w:val="00CD6DA3"/>
    <w:rsid w:val="00CE5C43"/>
    <w:rsid w:val="00CE7FA4"/>
    <w:rsid w:val="00D0135E"/>
    <w:rsid w:val="00D06C51"/>
    <w:rsid w:val="00D1379B"/>
    <w:rsid w:val="00D145EC"/>
    <w:rsid w:val="00D355FB"/>
    <w:rsid w:val="00D43C0B"/>
    <w:rsid w:val="00D44A74"/>
    <w:rsid w:val="00D44B10"/>
    <w:rsid w:val="00D530A0"/>
    <w:rsid w:val="00D57CD2"/>
    <w:rsid w:val="00D57E66"/>
    <w:rsid w:val="00D63629"/>
    <w:rsid w:val="00D66E71"/>
    <w:rsid w:val="00D73350"/>
    <w:rsid w:val="00D82231"/>
    <w:rsid w:val="00D8756E"/>
    <w:rsid w:val="00D938DD"/>
    <w:rsid w:val="00D95EAB"/>
    <w:rsid w:val="00D96F43"/>
    <w:rsid w:val="00D974EA"/>
    <w:rsid w:val="00DA29AC"/>
    <w:rsid w:val="00DA329A"/>
    <w:rsid w:val="00DB521B"/>
    <w:rsid w:val="00DC0F52"/>
    <w:rsid w:val="00DC3425"/>
    <w:rsid w:val="00DC4726"/>
    <w:rsid w:val="00DD0AAB"/>
    <w:rsid w:val="00DD1DE1"/>
    <w:rsid w:val="00DD241D"/>
    <w:rsid w:val="00DD3C66"/>
    <w:rsid w:val="00DD40D2"/>
    <w:rsid w:val="00DE5BBF"/>
    <w:rsid w:val="00DF01BE"/>
    <w:rsid w:val="00DF39CF"/>
    <w:rsid w:val="00E013A9"/>
    <w:rsid w:val="00E017B3"/>
    <w:rsid w:val="00E03A99"/>
    <w:rsid w:val="00E041CD"/>
    <w:rsid w:val="00E06534"/>
    <w:rsid w:val="00E126A5"/>
    <w:rsid w:val="00E131B3"/>
    <w:rsid w:val="00E13A84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72069"/>
    <w:rsid w:val="00E761D5"/>
    <w:rsid w:val="00E81798"/>
    <w:rsid w:val="00E81E2C"/>
    <w:rsid w:val="00E82FBF"/>
    <w:rsid w:val="00E8795A"/>
    <w:rsid w:val="00EA662E"/>
    <w:rsid w:val="00EB2B10"/>
    <w:rsid w:val="00EB5D2F"/>
    <w:rsid w:val="00EB6611"/>
    <w:rsid w:val="00EC10EC"/>
    <w:rsid w:val="00EC456C"/>
    <w:rsid w:val="00ED166C"/>
    <w:rsid w:val="00ED5FA6"/>
    <w:rsid w:val="00ED6080"/>
    <w:rsid w:val="00EE0176"/>
    <w:rsid w:val="00EE3622"/>
    <w:rsid w:val="00EF0942"/>
    <w:rsid w:val="00EF291F"/>
    <w:rsid w:val="00EF39E7"/>
    <w:rsid w:val="00F0218C"/>
    <w:rsid w:val="00F0251A"/>
    <w:rsid w:val="00F02FB2"/>
    <w:rsid w:val="00F0393B"/>
    <w:rsid w:val="00F117F5"/>
    <w:rsid w:val="00F15D08"/>
    <w:rsid w:val="00F26451"/>
    <w:rsid w:val="00F30866"/>
    <w:rsid w:val="00F313DD"/>
    <w:rsid w:val="00F32978"/>
    <w:rsid w:val="00F378BE"/>
    <w:rsid w:val="00F43120"/>
    <w:rsid w:val="00F44FF2"/>
    <w:rsid w:val="00F60078"/>
    <w:rsid w:val="00F64378"/>
    <w:rsid w:val="00F67FC3"/>
    <w:rsid w:val="00F763A4"/>
    <w:rsid w:val="00F809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33C"/>
    <w:rsid w:val="00FC643D"/>
    <w:rsid w:val="00FD1DAF"/>
    <w:rsid w:val="00FD524D"/>
    <w:rsid w:val="00FE3DCC"/>
    <w:rsid w:val="00FE53C8"/>
    <w:rsid w:val="00FE57F8"/>
    <w:rsid w:val="00FE5FB7"/>
    <w:rsid w:val="00FF1021"/>
    <w:rsid w:val="00FF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User, R01</cp:lastModifiedBy>
  <cp:revision>5</cp:revision>
  <cp:lastPrinted>2001-04-23T09:30:00Z</cp:lastPrinted>
  <dcterms:created xsi:type="dcterms:W3CDTF">2026-02-12T15:01:00Z</dcterms:created>
  <dcterms:modified xsi:type="dcterms:W3CDTF">2026-02-12T19:20:00Z</dcterms:modified>
</cp:coreProperties>
</file>