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62652A" w14:textId="2EC123C3" w:rsidR="00025BB2" w:rsidRPr="00025BB2" w:rsidRDefault="00025BB2" w:rsidP="00025BB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WG1 Meeting #158</w:t>
      </w:r>
      <w:r w:rsidRPr="00025BB2">
        <w:rPr>
          <w:b/>
          <w:noProof/>
          <w:sz w:val="24"/>
        </w:rPr>
        <w:tab/>
      </w:r>
      <w:r w:rsidR="00576B8B" w:rsidRPr="00576B8B">
        <w:rPr>
          <w:b/>
          <w:noProof/>
          <w:sz w:val="24"/>
        </w:rPr>
        <w:t>C1-257624</w:t>
      </w:r>
    </w:p>
    <w:p w14:paraId="05B0D0A8" w14:textId="4934AD26" w:rsidR="001E489F" w:rsidRPr="00D96F43" w:rsidRDefault="00025BB2" w:rsidP="00D96F43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025BB2">
        <w:rPr>
          <w:sz w:val="24"/>
          <w:lang w:eastAsia="en-US"/>
        </w:rPr>
        <w:t xml:space="preserve">Dallas, US </w:t>
      </w:r>
      <w:r>
        <w:rPr>
          <w:sz w:val="24"/>
          <w:lang w:eastAsia="en-US"/>
        </w:rPr>
        <w:t>, 1</w:t>
      </w:r>
      <w:r w:rsidRPr="00025BB2">
        <w:rPr>
          <w:sz w:val="24"/>
          <w:lang w:eastAsia="en-US"/>
        </w:rPr>
        <w:t>7</w:t>
      </w:r>
      <w:r>
        <w:rPr>
          <w:sz w:val="24"/>
          <w:lang w:eastAsia="en-US"/>
        </w:rPr>
        <w:t>-</w:t>
      </w:r>
      <w:r w:rsidRPr="00025BB2">
        <w:rPr>
          <w:sz w:val="24"/>
          <w:lang w:eastAsia="en-US"/>
        </w:rPr>
        <w:t>21</w:t>
      </w:r>
      <w:r>
        <w:rPr>
          <w:sz w:val="24"/>
          <w:lang w:eastAsia="en-US"/>
        </w:rPr>
        <w:t xml:space="preserve"> </w:t>
      </w:r>
      <w:r w:rsidRPr="00025BB2">
        <w:rPr>
          <w:sz w:val="24"/>
          <w:lang w:eastAsia="en-US"/>
        </w:rPr>
        <w:t xml:space="preserve">November </w:t>
      </w:r>
      <w:r>
        <w:rPr>
          <w:sz w:val="24"/>
          <w:lang w:eastAsia="en-US"/>
        </w:rPr>
        <w:t>2025</w:t>
      </w:r>
      <w:r w:rsidR="001E489F" w:rsidRPr="006C2E80">
        <w:tab/>
      </w:r>
    </w:p>
    <w:p w14:paraId="6B417959" w14:textId="7ED058B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96F43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49D92DA3" w14:textId="3849287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96F43">
        <w:rPr>
          <w:rFonts w:ascii="Arial" w:eastAsia="Batang" w:hAnsi="Arial" w:cs="Arial"/>
          <w:b/>
          <w:sz w:val="24"/>
          <w:szCs w:val="24"/>
          <w:lang w:eastAsia="zh-CN"/>
        </w:rPr>
        <w:t xml:space="preserve"> SID on </w:t>
      </w:r>
      <w:r w:rsidR="009C491C" w:rsidRPr="009C491C">
        <w:rPr>
          <w:rFonts w:ascii="Arial" w:eastAsia="Batang" w:hAnsi="Arial" w:cs="Arial"/>
          <w:b/>
          <w:sz w:val="24"/>
          <w:szCs w:val="24"/>
          <w:lang w:eastAsia="zh-CN"/>
        </w:rPr>
        <w:t>network selection for 6G system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05131C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96F43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1845B441" w14:textId="0D5E8095" w:rsidR="001E489F" w:rsidRPr="00BA3A53" w:rsidRDefault="001E489F" w:rsidP="00D96F43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D96F43">
        <w:rPr>
          <w:lang w:eastAsia="ja-JP"/>
        </w:rPr>
        <w:t>Study on network selection for 6G</w:t>
      </w:r>
      <w:r w:rsidR="006F461B">
        <w:rPr>
          <w:lang w:eastAsia="ja-JP"/>
        </w:rPr>
        <w:t xml:space="preserve"> system</w:t>
      </w:r>
    </w:p>
    <w:p w14:paraId="18C69795" w14:textId="09E17116" w:rsidR="001E489F" w:rsidRDefault="001E489F" w:rsidP="00D96F43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D96F43">
        <w:rPr>
          <w:lang w:eastAsia="ja-JP"/>
        </w:rPr>
        <w:t>FS_6G_NS</w:t>
      </w:r>
      <w:r w:rsidR="006F461B">
        <w:rPr>
          <w:lang w:eastAsia="ja-JP"/>
        </w:rPr>
        <w:t>_CT</w:t>
      </w:r>
    </w:p>
    <w:p w14:paraId="15B1DB90" w14:textId="49F53BD5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D96F43" w:rsidRPr="00D96F43">
        <w:rPr>
          <w:highlight w:val="yellow"/>
          <w:lang w:eastAsia="ja-JP"/>
        </w:rPr>
        <w:t>TBD</w:t>
      </w:r>
    </w:p>
    <w:p w14:paraId="6340F223" w14:textId="6005485F" w:rsidR="001E489F" w:rsidRDefault="001E489F" w:rsidP="001E489F">
      <w:pPr>
        <w:pStyle w:val="Guidance"/>
      </w:pPr>
    </w:p>
    <w:p w14:paraId="4D9605DA" w14:textId="7D4CBDE9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D96F43">
        <w:rPr>
          <w:lang w:eastAsia="ja-JP"/>
        </w:rPr>
        <w:t>20</w:t>
      </w:r>
    </w:p>
    <w:p w14:paraId="0F6B4D92" w14:textId="041E93A0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151D0F4F" w:rsidR="001E489F" w:rsidRDefault="00D96F43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44097930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A7AF2B7" w:rsidR="001E489F" w:rsidRDefault="00D96F43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497015E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19BE2CE0" w:rsidR="001E489F" w:rsidRDefault="00D96F43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67A73620" w:rsidR="001E489F" w:rsidRDefault="00C462AD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53C191F6" w:rsidR="001E489F" w:rsidRDefault="00D96F43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2FCC5169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4C5C0049" w:rsidR="007861B8" w:rsidRDefault="00D96F43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0475473A" w14:textId="5C640CAB" w:rsidR="001E489F" w:rsidRPr="00D96F43" w:rsidRDefault="001E489F" w:rsidP="00D96F43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5A2BE1" w:rsidR="001E489F" w:rsidRDefault="00D96F43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5625612A" w:rsidR="001E489F" w:rsidRPr="006C2E80" w:rsidRDefault="001E489F" w:rsidP="00D96F43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D96F43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576B0EEF" w:rsidR="00D96F43" w:rsidRDefault="00D96F43" w:rsidP="00D96F43">
            <w:pPr>
              <w:pStyle w:val="TAL"/>
            </w:pPr>
            <w:r w:rsidRPr="00852233">
              <w:t>1050110</w:t>
            </w:r>
          </w:p>
        </w:tc>
        <w:tc>
          <w:tcPr>
            <w:tcW w:w="3326" w:type="dxa"/>
          </w:tcPr>
          <w:p w14:paraId="3AC061FD" w14:textId="4128C95B" w:rsidR="00D96F43" w:rsidRDefault="00D96F43" w:rsidP="00D96F43">
            <w:pPr>
              <w:pStyle w:val="TAL"/>
            </w:pPr>
            <w:r w:rsidRPr="00852233">
              <w:t>Study on 6G Use Cases and Service Requirements</w:t>
            </w:r>
          </w:p>
        </w:tc>
        <w:tc>
          <w:tcPr>
            <w:tcW w:w="5099" w:type="dxa"/>
          </w:tcPr>
          <w:p w14:paraId="017BF4B1" w14:textId="54C17C6D" w:rsidR="00D96F43" w:rsidRPr="00D96F43" w:rsidRDefault="00D96F43" w:rsidP="00D96F43">
            <w:r w:rsidRPr="00D96F43">
              <w:t>Study of 6GS stage-1 requirements</w:t>
            </w:r>
          </w:p>
        </w:tc>
      </w:tr>
      <w:tr w:rsidR="00D96F43" w14:paraId="666D7FE2" w14:textId="77777777" w:rsidTr="005875D6">
        <w:trPr>
          <w:cantSplit/>
          <w:jc w:val="center"/>
        </w:trPr>
        <w:tc>
          <w:tcPr>
            <w:tcW w:w="1101" w:type="dxa"/>
          </w:tcPr>
          <w:p w14:paraId="09757B8A" w14:textId="11CFFED6" w:rsidR="00D96F43" w:rsidRPr="00852233" w:rsidRDefault="00D96F43" w:rsidP="00D96F43">
            <w:pPr>
              <w:pStyle w:val="TAL"/>
            </w:pPr>
            <w:r w:rsidRPr="00852233">
              <w:t>1080057</w:t>
            </w:r>
          </w:p>
        </w:tc>
        <w:tc>
          <w:tcPr>
            <w:tcW w:w="3326" w:type="dxa"/>
          </w:tcPr>
          <w:p w14:paraId="7B110AC3" w14:textId="73700346" w:rsidR="00D96F43" w:rsidRPr="00852233" w:rsidRDefault="00D96F43" w:rsidP="00D96F43">
            <w:pPr>
              <w:pStyle w:val="TAL"/>
            </w:pPr>
            <w:r w:rsidRPr="00852233">
              <w:t>Study on Architecture for 6G System</w:t>
            </w:r>
          </w:p>
        </w:tc>
        <w:tc>
          <w:tcPr>
            <w:tcW w:w="5099" w:type="dxa"/>
          </w:tcPr>
          <w:p w14:paraId="57D6CC6E" w14:textId="2B3A82BA" w:rsidR="00D96F43" w:rsidRPr="00D96F43" w:rsidRDefault="00D96F43" w:rsidP="00D96F43">
            <w:r w:rsidRPr="00D96F43">
              <w:t>Study of 6GS stage-2 requirements in SA2's remit</w:t>
            </w:r>
          </w:p>
        </w:tc>
      </w:tr>
      <w:tr w:rsidR="00D96F43" w14:paraId="12C86E98" w14:textId="77777777" w:rsidTr="005875D6">
        <w:trPr>
          <w:cantSplit/>
          <w:jc w:val="center"/>
        </w:trPr>
        <w:tc>
          <w:tcPr>
            <w:tcW w:w="1101" w:type="dxa"/>
          </w:tcPr>
          <w:p w14:paraId="62118381" w14:textId="2E478AEC" w:rsidR="00D96F43" w:rsidRPr="00852233" w:rsidRDefault="00D96F43" w:rsidP="00D96F43">
            <w:pPr>
              <w:pStyle w:val="TAL"/>
            </w:pPr>
            <w:r w:rsidRPr="006639F2">
              <w:t>1080072</w:t>
            </w:r>
          </w:p>
        </w:tc>
        <w:tc>
          <w:tcPr>
            <w:tcW w:w="3326" w:type="dxa"/>
          </w:tcPr>
          <w:p w14:paraId="54EEE446" w14:textId="09A94113" w:rsidR="00D96F43" w:rsidRPr="00852233" w:rsidRDefault="00D96F43" w:rsidP="00D96F43">
            <w:pPr>
              <w:pStyle w:val="TAL"/>
            </w:pPr>
            <w:r w:rsidRPr="006639F2">
              <w:t>Study on 6G Radio</w:t>
            </w:r>
          </w:p>
        </w:tc>
        <w:tc>
          <w:tcPr>
            <w:tcW w:w="5099" w:type="dxa"/>
          </w:tcPr>
          <w:p w14:paraId="6BB8274C" w14:textId="3D32385D" w:rsidR="00D96F43" w:rsidRPr="00D96F43" w:rsidRDefault="00D96F43" w:rsidP="00D96F43">
            <w:r w:rsidRPr="00D96F43">
              <w:t>Study of 6G RAN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096FF532" w14:textId="4B71B77D" w:rsidR="001E489F" w:rsidRPr="00D96F43" w:rsidRDefault="001E489F" w:rsidP="00D96F43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D96F43">
        <w:rPr>
          <w:b/>
          <w:bCs/>
        </w:rPr>
        <w:t xml:space="preserve"> none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79B7DEF3" w14:textId="600162B1" w:rsidR="00B10922" w:rsidRDefault="00B10922" w:rsidP="00B10922">
      <w:bookmarkStart w:id="0" w:name="_Hlk212617546"/>
      <w:r>
        <w:t>Stage-2 of NAS functions related to the MS in idle mode is a part of CT1's remit.</w:t>
      </w:r>
      <w:r w:rsidR="0061268D">
        <w:t xml:space="preserve"> </w:t>
      </w:r>
      <w:r>
        <w:t xml:space="preserve">NAS functions related to the MS in idle mode include </w:t>
      </w:r>
      <w:r w:rsidR="00205B6A">
        <w:t xml:space="preserve">network </w:t>
      </w:r>
      <w:r>
        <w:t>selection.</w:t>
      </w:r>
    </w:p>
    <w:p w14:paraId="58873CC5" w14:textId="0FAA5E5A" w:rsidR="00586B69" w:rsidRDefault="00785EE9" w:rsidP="00785EE9">
      <w:pPr>
        <w:rPr>
          <w:rFonts w:eastAsia="Times New Roman"/>
          <w:iCs/>
        </w:rPr>
      </w:pPr>
      <w:r w:rsidRPr="009F4C5A">
        <w:rPr>
          <w:rFonts w:eastAsia="Times New Roman"/>
          <w:iCs/>
        </w:rPr>
        <w:t xml:space="preserve">SA1 is progressing the FS_6G_REQ study item to identify use cases and service requirements for 6G </w:t>
      </w:r>
      <w:r w:rsidR="000F347E">
        <w:rPr>
          <w:rFonts w:eastAsia="Times New Roman"/>
          <w:iCs/>
        </w:rPr>
        <w:t>s</w:t>
      </w:r>
      <w:r w:rsidRPr="009F4C5A">
        <w:rPr>
          <w:rFonts w:eastAsia="Times New Roman"/>
          <w:iCs/>
        </w:rPr>
        <w:t>ystem.</w:t>
      </w:r>
      <w:r w:rsidRPr="00E13416">
        <w:rPr>
          <w:rFonts w:eastAsia="Times New Roman"/>
          <w:iCs/>
        </w:rPr>
        <w:t xml:space="preserve"> </w:t>
      </w:r>
    </w:p>
    <w:p w14:paraId="04D092CA" w14:textId="160B2C94" w:rsidR="00785EE9" w:rsidRDefault="00BA2A46" w:rsidP="00785EE9">
      <w:pPr>
        <w:rPr>
          <w:rFonts w:eastAsia="Times New Roman"/>
          <w:iCs/>
        </w:rPr>
      </w:pPr>
      <w:bookmarkStart w:id="1" w:name="_Hlk214357283"/>
      <w:r>
        <w:rPr>
          <w:rFonts w:eastAsia="SimSun"/>
          <w:lang w:val="en-US" w:eastAsia="zh-CN"/>
        </w:rPr>
        <w:t>N</w:t>
      </w:r>
      <w:r w:rsidR="00F26451">
        <w:t>etwork</w:t>
      </w:r>
      <w:r w:rsidR="00785EE9">
        <w:t xml:space="preserve"> selection procedures</w:t>
      </w:r>
      <w:bookmarkEnd w:id="1"/>
      <w:r>
        <w:t xml:space="preserve"> need to be aligned with the </w:t>
      </w:r>
      <w:r w:rsidRPr="009F4C5A">
        <w:rPr>
          <w:rFonts w:eastAsia="Times New Roman"/>
          <w:iCs/>
        </w:rPr>
        <w:t xml:space="preserve">service requirements for 6G </w:t>
      </w:r>
      <w:r>
        <w:rPr>
          <w:rFonts w:eastAsia="Times New Roman"/>
          <w:iCs/>
        </w:rPr>
        <w:t>s</w:t>
      </w:r>
      <w:r w:rsidRPr="009F4C5A">
        <w:rPr>
          <w:rFonts w:eastAsia="Times New Roman"/>
          <w:iCs/>
        </w:rPr>
        <w:t>ystem</w:t>
      </w:r>
      <w:r>
        <w:rPr>
          <w:rFonts w:eastAsia="Times New Roman"/>
          <w:iCs/>
        </w:rPr>
        <w:t>.</w:t>
      </w:r>
    </w:p>
    <w:bookmarkEnd w:id="0"/>
    <w:p w14:paraId="3F840CFA" w14:textId="7CC8BCE8" w:rsidR="004C61B1" w:rsidRPr="004C61B1" w:rsidRDefault="000E2BAD" w:rsidP="004C61B1">
      <w:r>
        <w:t>In addition, f</w:t>
      </w:r>
      <w:r w:rsidR="004C61B1" w:rsidRPr="004C61B1">
        <w:t xml:space="preserve">or CP-SOR in 5GS, UE informing </w:t>
      </w:r>
      <w:r w:rsidR="0061268D">
        <w:t xml:space="preserve">the </w:t>
      </w:r>
      <w:r w:rsidR="004C61B1" w:rsidRPr="004C61B1">
        <w:t>HPLMN with UE's capabilities for CP-SOR requires one CP-SOR information / CP-SOR acknowledgement round. This implies that HPLMN cannot provide information support of which is optional in the UE, in CP-SOR procedure performed during initial registration procedure.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66EDCD43" w14:textId="18F65142" w:rsidR="004C61B1" w:rsidRDefault="004C61B1" w:rsidP="004C61B1">
      <w:r>
        <w:t xml:space="preserve">Objective of this SID is to study </w:t>
      </w:r>
      <w:r w:rsidR="00F26451">
        <w:t>network</w:t>
      </w:r>
      <w:r>
        <w:t xml:space="preserve"> selection.</w:t>
      </w:r>
    </w:p>
    <w:p w14:paraId="50353461" w14:textId="7FFF7923" w:rsidR="004C61B1" w:rsidRDefault="009E424D" w:rsidP="004C61B1">
      <w:r>
        <w:t>T</w:t>
      </w:r>
      <w:r w:rsidR="004C61B1">
        <w:t xml:space="preserve">he study will include </w:t>
      </w:r>
    </w:p>
    <w:p w14:paraId="38CF17AF" w14:textId="22E999CE" w:rsidR="006A53BB" w:rsidRDefault="004C61B1" w:rsidP="004C61B1">
      <w:pPr>
        <w:pStyle w:val="B1"/>
        <w:rPr>
          <w:rFonts w:eastAsia="SimSun"/>
          <w:lang w:eastAsia="zh-CN"/>
        </w:rPr>
      </w:pPr>
      <w:r>
        <w:rPr>
          <w:rFonts w:eastAsia="SimSun"/>
          <w:lang w:val="en-US" w:eastAsia="zh-CN"/>
        </w:rPr>
        <w:t xml:space="preserve">WT#1: </w:t>
      </w:r>
      <w:r w:rsidR="009E424D" w:rsidRPr="009E424D">
        <w:rPr>
          <w:rFonts w:eastAsia="SimSun"/>
          <w:lang w:val="en-US" w:eastAsia="zh-CN"/>
        </w:rPr>
        <w:t xml:space="preserve">Identify and analyse potential gaps </w:t>
      </w:r>
      <w:r w:rsidR="009E424D">
        <w:rPr>
          <w:rFonts w:eastAsia="SimSun"/>
          <w:lang w:eastAsia="zh-CN"/>
        </w:rPr>
        <w:t xml:space="preserve">in </w:t>
      </w:r>
      <w:r>
        <w:rPr>
          <w:rFonts w:eastAsia="SimSun"/>
          <w:lang w:eastAsia="zh-CN"/>
        </w:rPr>
        <w:t xml:space="preserve">the </w:t>
      </w:r>
      <w:r w:rsidR="009E424D">
        <w:rPr>
          <w:rFonts w:eastAsia="SimSun"/>
          <w:lang w:eastAsia="zh-CN"/>
        </w:rPr>
        <w:t xml:space="preserve">current </w:t>
      </w:r>
      <w:r w:rsidR="00F26451">
        <w:rPr>
          <w:rFonts w:eastAsia="SimSun"/>
          <w:lang w:eastAsia="zh-CN"/>
        </w:rPr>
        <w:t>network</w:t>
      </w:r>
      <w:r>
        <w:rPr>
          <w:rFonts w:eastAsia="SimSun"/>
          <w:lang w:eastAsia="zh-CN"/>
        </w:rPr>
        <w:t xml:space="preserve"> </w:t>
      </w:r>
      <w:r w:rsidR="009E424D">
        <w:rPr>
          <w:rFonts w:eastAsia="SimSun"/>
          <w:lang w:eastAsia="zh-CN"/>
        </w:rPr>
        <w:t xml:space="preserve">selection </w:t>
      </w:r>
      <w:r>
        <w:rPr>
          <w:rFonts w:eastAsia="SimSun"/>
          <w:lang w:eastAsia="zh-CN"/>
        </w:rPr>
        <w:t>procedures</w:t>
      </w:r>
      <w:r w:rsidR="003A01CA">
        <w:rPr>
          <w:rFonts w:eastAsia="SimSun"/>
          <w:lang w:eastAsia="zh-CN"/>
        </w:rPr>
        <w:t>, including</w:t>
      </w:r>
      <w:r w:rsidR="006F3DD0">
        <w:rPr>
          <w:rFonts w:eastAsia="SimSun"/>
          <w:lang w:eastAsia="zh-CN"/>
        </w:rPr>
        <w:t xml:space="preserve"> (list is not exhausting)</w:t>
      </w:r>
      <w:r w:rsidR="003A01CA">
        <w:rPr>
          <w:rFonts w:eastAsia="SimSun"/>
          <w:lang w:eastAsia="zh-CN"/>
        </w:rPr>
        <w:t>:</w:t>
      </w:r>
    </w:p>
    <w:p w14:paraId="118C7987" w14:textId="32E40CA2" w:rsidR="006A53BB" w:rsidRDefault="006A53BB" w:rsidP="006A53BB">
      <w:pPr>
        <w:pStyle w:val="B2"/>
      </w:pPr>
      <w:r>
        <w:t xml:space="preserve">WT#1.1: Study whether and how to optimize providing </w:t>
      </w:r>
      <w:r w:rsidRPr="00C44F6A">
        <w:t>UE's capabilities for CP-SOR</w:t>
      </w:r>
      <w:r>
        <w:t xml:space="preserve"> to the HPLMN.</w:t>
      </w:r>
    </w:p>
    <w:p w14:paraId="05ADC025" w14:textId="04F84D38" w:rsidR="004C61B1" w:rsidRDefault="006A53BB" w:rsidP="004C61B1">
      <w:pPr>
        <w:pStyle w:val="B1"/>
        <w:rPr>
          <w:lang w:val="en-US" w:eastAsia="zh-CN"/>
        </w:rPr>
      </w:pPr>
      <w:r>
        <w:rPr>
          <w:rFonts w:eastAsia="SimSun"/>
          <w:lang w:eastAsia="zh-CN"/>
        </w:rPr>
        <w:t xml:space="preserve">WT#2: </w:t>
      </w:r>
      <w:r>
        <w:rPr>
          <w:rFonts w:eastAsia="SimSun"/>
          <w:lang w:val="en-US" w:eastAsia="zh-CN"/>
        </w:rPr>
        <w:t>S</w:t>
      </w:r>
      <w:r w:rsidR="005020C3">
        <w:rPr>
          <w:rFonts w:eastAsia="SimSun"/>
          <w:lang w:val="en-US" w:eastAsia="zh-CN"/>
        </w:rPr>
        <w:t xml:space="preserve">tudy whether and how </w:t>
      </w:r>
      <w:r w:rsidR="009E424D" w:rsidRPr="009E424D">
        <w:rPr>
          <w:rFonts w:eastAsia="SimSun"/>
          <w:lang w:val="en-US" w:eastAsia="zh-CN"/>
        </w:rPr>
        <w:t xml:space="preserve">to </w:t>
      </w:r>
      <w:r>
        <w:rPr>
          <w:rFonts w:eastAsia="SimSun"/>
          <w:lang w:val="en-US" w:eastAsia="zh-CN"/>
        </w:rPr>
        <w:t xml:space="preserve">support </w:t>
      </w:r>
      <w:r w:rsidR="00727A9F">
        <w:rPr>
          <w:rFonts w:eastAsia="SimSun"/>
          <w:lang w:val="en-US" w:eastAsia="zh-CN"/>
        </w:rPr>
        <w:t>"</w:t>
      </w:r>
      <w:r>
        <w:rPr>
          <w:rFonts w:eastAsia="SimSun"/>
          <w:lang w:val="en-US" w:eastAsia="zh-CN"/>
        </w:rPr>
        <w:t>p</w:t>
      </w:r>
      <w:r w:rsidRPr="006A53BB">
        <w:rPr>
          <w:rFonts w:eastAsia="SimSun"/>
          <w:lang w:val="en-US" w:eastAsia="zh-CN"/>
        </w:rPr>
        <w:t xml:space="preserve">otential </w:t>
      </w:r>
      <w:r>
        <w:rPr>
          <w:rFonts w:eastAsia="SimSun"/>
          <w:lang w:val="en-US" w:eastAsia="zh-CN"/>
        </w:rPr>
        <w:t>n</w:t>
      </w:r>
      <w:r w:rsidRPr="006A53BB">
        <w:rPr>
          <w:rFonts w:eastAsia="SimSun"/>
          <w:lang w:val="en-US" w:eastAsia="zh-CN"/>
        </w:rPr>
        <w:t xml:space="preserve">ew </w:t>
      </w:r>
      <w:r>
        <w:rPr>
          <w:rFonts w:eastAsia="SimSun"/>
          <w:lang w:val="en-US" w:eastAsia="zh-CN"/>
        </w:rPr>
        <w:t>r</w:t>
      </w:r>
      <w:r w:rsidRPr="006A53BB">
        <w:rPr>
          <w:rFonts w:eastAsia="SimSun"/>
          <w:lang w:val="en-US" w:eastAsia="zh-CN"/>
        </w:rPr>
        <w:t>equirements</w:t>
      </w:r>
      <w:r w:rsidR="00727A9F">
        <w:rPr>
          <w:rFonts w:eastAsia="SimSun"/>
          <w:lang w:val="en-US" w:eastAsia="zh-CN"/>
        </w:rPr>
        <w:t>"</w:t>
      </w:r>
      <w:r>
        <w:rPr>
          <w:rFonts w:eastAsia="SimSun"/>
          <w:lang w:val="en-US" w:eastAsia="zh-CN"/>
        </w:rPr>
        <w:t xml:space="preserve"> </w:t>
      </w:r>
      <w:r w:rsidR="00922D86">
        <w:rPr>
          <w:rFonts w:eastAsia="SimSun"/>
          <w:lang w:val="en-US" w:eastAsia="zh-CN"/>
        </w:rPr>
        <w:t xml:space="preserve">included </w:t>
      </w:r>
      <w:r w:rsidR="003A01CA">
        <w:rPr>
          <w:rFonts w:eastAsia="SimSun"/>
          <w:lang w:val="en-US" w:eastAsia="zh-CN"/>
        </w:rPr>
        <w:t xml:space="preserve">in TR 22.870 </w:t>
      </w:r>
      <w:r>
        <w:rPr>
          <w:rFonts w:eastAsia="SimSun"/>
          <w:lang w:eastAsia="zh-CN"/>
        </w:rPr>
        <w:t>in the network selection procedures</w:t>
      </w:r>
      <w:r w:rsidR="004C61B1" w:rsidRPr="00361CDA">
        <w:t>.</w:t>
      </w:r>
    </w:p>
    <w:p w14:paraId="51F36903" w14:textId="0ADB30F3" w:rsidR="004C61B1" w:rsidRDefault="004C61B1" w:rsidP="004C61B1">
      <w:pPr>
        <w:rPr>
          <w:rFonts w:eastAsia="SimSun"/>
          <w:shd w:val="clear" w:color="auto" w:fill="FFFFFF" w:themeFill="background1"/>
        </w:rPr>
      </w:pPr>
      <w:r>
        <w:rPr>
          <w:rFonts w:eastAsia="SimSun"/>
          <w:shd w:val="clear" w:color="auto" w:fill="FFFFFF" w:themeFill="background1"/>
        </w:rPr>
        <w:t>The conclusions of this study will form the basis for the normative work.</w:t>
      </w:r>
    </w:p>
    <w:p w14:paraId="28402A1F" w14:textId="5C5D768A" w:rsidR="001E489F" w:rsidRPr="006C2E80" w:rsidRDefault="004C61B1" w:rsidP="001E489F">
      <w:bookmarkStart w:id="2" w:name="_Hlk212664387"/>
      <w:r>
        <w:rPr>
          <w:rFonts w:eastAsia="SimSun"/>
          <w:shd w:val="clear" w:color="auto" w:fill="FFFFFF" w:themeFill="background1"/>
        </w:rPr>
        <w:t xml:space="preserve">NOTE: The progress and results of </w:t>
      </w:r>
      <w:r>
        <w:rPr>
          <w:shd w:val="clear" w:color="auto" w:fill="FFFFFF" w:themeFill="background1"/>
        </w:rPr>
        <w:t>3GPP TR 22.</w:t>
      </w:r>
      <w:r w:rsidRPr="004C61B1">
        <w:t>870</w:t>
      </w:r>
      <w:r>
        <w:rPr>
          <w:shd w:val="clear" w:color="auto" w:fill="FFFFFF" w:themeFill="background1"/>
        </w:rPr>
        <w:t xml:space="preserve"> (SA1 study)</w:t>
      </w:r>
      <w:r>
        <w:rPr>
          <w:shd w:val="clear" w:color="auto" w:fill="FFFFFF" w:themeFill="background1"/>
          <w:lang w:val="en-US" w:eastAsia="zh-CN"/>
        </w:rPr>
        <w:t xml:space="preserve"> and </w:t>
      </w:r>
      <w:r>
        <w:rPr>
          <w:shd w:val="clear" w:color="auto" w:fill="FFFFFF" w:themeFill="background1"/>
        </w:rPr>
        <w:t xml:space="preserve">TR </w:t>
      </w:r>
      <w:r>
        <w:rPr>
          <w:rFonts w:hint="eastAsia"/>
          <w:shd w:val="clear" w:color="auto" w:fill="FFFFFF" w:themeFill="background1"/>
          <w:lang w:val="en-US" w:eastAsia="zh-CN"/>
        </w:rPr>
        <w:t>23</w:t>
      </w:r>
      <w:r>
        <w:rPr>
          <w:shd w:val="clear" w:color="auto" w:fill="FFFFFF" w:themeFill="background1"/>
        </w:rPr>
        <w:t>.</w:t>
      </w:r>
      <w:r>
        <w:rPr>
          <w:rFonts w:hint="eastAsia"/>
          <w:shd w:val="clear" w:color="auto" w:fill="FFFFFF" w:themeFill="background1"/>
          <w:lang w:val="en-US" w:eastAsia="zh-CN"/>
        </w:rPr>
        <w:t>801-1</w:t>
      </w:r>
      <w:r>
        <w:rPr>
          <w:shd w:val="clear" w:color="auto" w:fill="FFFFFF" w:themeFill="background1"/>
          <w:lang w:val="en-US" w:eastAsia="zh-CN"/>
        </w:rPr>
        <w:t xml:space="preserve"> </w:t>
      </w:r>
      <w:r>
        <w:rPr>
          <w:shd w:val="clear" w:color="auto" w:fill="FFFFFF" w:themeFill="background1"/>
        </w:rPr>
        <w:t>(</w:t>
      </w:r>
      <w:r>
        <w:rPr>
          <w:rFonts w:hint="eastAsia"/>
          <w:shd w:val="clear" w:color="auto" w:fill="FFFFFF" w:themeFill="background1"/>
          <w:lang w:val="en-US" w:eastAsia="zh-CN"/>
        </w:rPr>
        <w:t>SA2</w:t>
      </w:r>
      <w:r>
        <w:rPr>
          <w:shd w:val="clear" w:color="auto" w:fill="FFFFFF" w:themeFill="background1"/>
        </w:rPr>
        <w:t xml:space="preserve"> study)</w:t>
      </w:r>
      <w:r>
        <w:rPr>
          <w:rFonts w:eastAsia="SimSun"/>
          <w:shd w:val="clear" w:color="auto" w:fill="FFFFFF" w:themeFill="background1"/>
        </w:rPr>
        <w:t xml:space="preserve"> shall be taken into account and may result in new work tasks/key issues.</w:t>
      </w:r>
    </w:p>
    <w:bookmarkEnd w:id="2"/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644956BD" w:rsidR="001E489F" w:rsidRPr="00E10367" w:rsidRDefault="001E489F" w:rsidP="005875D6">
            <w:pPr>
              <w:pStyle w:val="TAH"/>
            </w:pPr>
            <w:r w:rsidRPr="009C6095">
              <w:t>New specifications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4C61B1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3432BB32" w14:textId="25C90451" w:rsidR="004C61B1" w:rsidRPr="004C61B1" w:rsidRDefault="001E489F" w:rsidP="004C61B1">
            <w:r w:rsidRPr="004C61B1">
              <w:t>"Internal TR"</w:t>
            </w:r>
          </w:p>
          <w:p w14:paraId="194449B4" w14:textId="44786C5C" w:rsidR="001E489F" w:rsidRPr="004C61B1" w:rsidRDefault="001E489F" w:rsidP="004C61B1"/>
        </w:tc>
        <w:tc>
          <w:tcPr>
            <w:tcW w:w="1134" w:type="dxa"/>
          </w:tcPr>
          <w:p w14:paraId="1581EDBA" w14:textId="6D2951BD" w:rsidR="001E489F" w:rsidRPr="004C61B1" w:rsidRDefault="004C61B1" w:rsidP="004C61B1">
            <w:r w:rsidRPr="004C61B1">
              <w:t>23.xxx</w:t>
            </w:r>
          </w:p>
        </w:tc>
        <w:tc>
          <w:tcPr>
            <w:tcW w:w="2409" w:type="dxa"/>
          </w:tcPr>
          <w:p w14:paraId="3489ADFF" w14:textId="18020C5C" w:rsidR="001E489F" w:rsidRPr="004C61B1" w:rsidRDefault="004C61B1" w:rsidP="004C61B1">
            <w:r w:rsidRPr="004C61B1">
              <w:t>Study on network selection for 6G</w:t>
            </w:r>
            <w:r w:rsidR="009C491C">
              <w:t xml:space="preserve"> system</w:t>
            </w:r>
          </w:p>
        </w:tc>
        <w:tc>
          <w:tcPr>
            <w:tcW w:w="993" w:type="dxa"/>
          </w:tcPr>
          <w:p w14:paraId="060C3F75" w14:textId="3E8B1884" w:rsidR="001E489F" w:rsidRPr="004C61B1" w:rsidRDefault="004C61B1" w:rsidP="004C61B1">
            <w:r w:rsidRPr="004C61B1">
              <w:t>CT#11</w:t>
            </w:r>
            <w:r w:rsidR="001F5631">
              <w:t>6</w:t>
            </w:r>
            <w:r w:rsidRPr="004C61B1">
              <w:t xml:space="preserve"> (</w:t>
            </w:r>
            <w:r w:rsidR="001F5631">
              <w:t>Jun</w:t>
            </w:r>
            <w:r w:rsidRPr="004C61B1">
              <w:t xml:space="preserve"> 2027)</w:t>
            </w:r>
          </w:p>
        </w:tc>
        <w:tc>
          <w:tcPr>
            <w:tcW w:w="1074" w:type="dxa"/>
          </w:tcPr>
          <w:p w14:paraId="3CC87817" w14:textId="219CCC1C" w:rsidR="001E489F" w:rsidRPr="004C61B1" w:rsidRDefault="004C61B1" w:rsidP="004C61B1">
            <w:r w:rsidRPr="004C61B1">
              <w:t>CT#11</w:t>
            </w:r>
            <w:r w:rsidR="001F5631">
              <w:t>6</w:t>
            </w:r>
            <w:r w:rsidRPr="004C61B1">
              <w:t xml:space="preserve"> (</w:t>
            </w:r>
            <w:r w:rsidR="001F5631">
              <w:t xml:space="preserve">Jun </w:t>
            </w:r>
            <w:r w:rsidRPr="004C61B1">
              <w:t>2027)</w:t>
            </w:r>
          </w:p>
        </w:tc>
        <w:tc>
          <w:tcPr>
            <w:tcW w:w="2186" w:type="dxa"/>
          </w:tcPr>
          <w:p w14:paraId="71B3D7AE" w14:textId="375335CE" w:rsidR="001E489F" w:rsidRPr="004C61B1" w:rsidRDefault="004C61B1" w:rsidP="004C61B1">
            <w:r w:rsidRPr="004C61B1">
              <w:t>TBD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6C91774F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7113F0E0" w14:textId="2787BD27" w:rsidR="001E489F" w:rsidRPr="004C61B1" w:rsidRDefault="004C61B1" w:rsidP="004C61B1">
      <w:r w:rsidRPr="004C61B1">
        <w:t>TBD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3346DE98" w:rsidR="001E489F" w:rsidRPr="00557B2E" w:rsidRDefault="004C61B1" w:rsidP="001E489F">
      <w:r>
        <w:t>CT1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440C5580" w:rsidR="001E489F" w:rsidRPr="00557B2E" w:rsidRDefault="004C61B1" w:rsidP="001E489F">
      <w:r>
        <w:t>RAN2 for broadcast of any parameters needed for network selection.</w:t>
      </w:r>
    </w:p>
    <w:p w14:paraId="2E9D2957" w14:textId="77AD3967" w:rsidR="001E489F" w:rsidRPr="004C61B1" w:rsidRDefault="001E489F" w:rsidP="004C61B1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28063572" w:rsidR="001E489F" w:rsidRDefault="004C61B1" w:rsidP="005875D6">
            <w:pPr>
              <w:pStyle w:val="TAL"/>
            </w:pPr>
            <w:r>
              <w:t>Ericsson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AD9AB3" w14:textId="77777777" w:rsidR="00C152DC" w:rsidRDefault="00C152DC">
      <w:r>
        <w:separator/>
      </w:r>
    </w:p>
  </w:endnote>
  <w:endnote w:type="continuationSeparator" w:id="0">
    <w:p w14:paraId="23EDF07B" w14:textId="77777777" w:rsidR="00C152DC" w:rsidRDefault="00C152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3ED036" w14:textId="77777777" w:rsidR="00C152DC" w:rsidRDefault="00C152DC">
      <w:r>
        <w:separator/>
      </w:r>
    </w:p>
  </w:footnote>
  <w:footnote w:type="continuationSeparator" w:id="0">
    <w:p w14:paraId="6DB515F4" w14:textId="77777777" w:rsidR="00C152DC" w:rsidRDefault="00C152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5"/>
  <w:doNotDisplayPageBoundaries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5BB2"/>
    <w:rsid w:val="0002616B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1BFB"/>
    <w:rsid w:val="00094F23"/>
    <w:rsid w:val="00095EA3"/>
    <w:rsid w:val="000967F4"/>
    <w:rsid w:val="000A6432"/>
    <w:rsid w:val="000B1005"/>
    <w:rsid w:val="000D4C5D"/>
    <w:rsid w:val="000D6D78"/>
    <w:rsid w:val="000E0429"/>
    <w:rsid w:val="000E0437"/>
    <w:rsid w:val="000E2A7D"/>
    <w:rsid w:val="000E2BAD"/>
    <w:rsid w:val="000F347E"/>
    <w:rsid w:val="000F6E51"/>
    <w:rsid w:val="00100B74"/>
    <w:rsid w:val="00102A24"/>
    <w:rsid w:val="001207CB"/>
    <w:rsid w:val="001244C2"/>
    <w:rsid w:val="0013259C"/>
    <w:rsid w:val="00135831"/>
    <w:rsid w:val="001376A6"/>
    <w:rsid w:val="001424CD"/>
    <w:rsid w:val="0014389B"/>
    <w:rsid w:val="0014413C"/>
    <w:rsid w:val="00147A93"/>
    <w:rsid w:val="00150C36"/>
    <w:rsid w:val="00157F50"/>
    <w:rsid w:val="00157FFB"/>
    <w:rsid w:val="001607AE"/>
    <w:rsid w:val="00166793"/>
    <w:rsid w:val="00166A1B"/>
    <w:rsid w:val="00167F4A"/>
    <w:rsid w:val="00170EDB"/>
    <w:rsid w:val="0017248D"/>
    <w:rsid w:val="00173BF9"/>
    <w:rsid w:val="001762CA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5631"/>
    <w:rsid w:val="001F7653"/>
    <w:rsid w:val="00205B6A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35F9"/>
    <w:rsid w:val="002B5361"/>
    <w:rsid w:val="002C1BA4"/>
    <w:rsid w:val="002C1E82"/>
    <w:rsid w:val="002C47B8"/>
    <w:rsid w:val="002E397B"/>
    <w:rsid w:val="002E3AE2"/>
    <w:rsid w:val="002F7CCB"/>
    <w:rsid w:val="003006EE"/>
    <w:rsid w:val="00301992"/>
    <w:rsid w:val="003057FD"/>
    <w:rsid w:val="003101C6"/>
    <w:rsid w:val="00310E70"/>
    <w:rsid w:val="00313F3E"/>
    <w:rsid w:val="00320536"/>
    <w:rsid w:val="00321FE7"/>
    <w:rsid w:val="00325E33"/>
    <w:rsid w:val="0032748B"/>
    <w:rsid w:val="003275E6"/>
    <w:rsid w:val="003470F6"/>
    <w:rsid w:val="00354553"/>
    <w:rsid w:val="003715B7"/>
    <w:rsid w:val="00376C60"/>
    <w:rsid w:val="00392C87"/>
    <w:rsid w:val="003A01CA"/>
    <w:rsid w:val="003A5FFA"/>
    <w:rsid w:val="003A67E1"/>
    <w:rsid w:val="003A7108"/>
    <w:rsid w:val="003B2166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2429"/>
    <w:rsid w:val="004131BD"/>
    <w:rsid w:val="004159BE"/>
    <w:rsid w:val="00416CEA"/>
    <w:rsid w:val="00421AFD"/>
    <w:rsid w:val="004246F2"/>
    <w:rsid w:val="00432048"/>
    <w:rsid w:val="004322EF"/>
    <w:rsid w:val="00442C65"/>
    <w:rsid w:val="00451122"/>
    <w:rsid w:val="004518DB"/>
    <w:rsid w:val="004562FC"/>
    <w:rsid w:val="004703F4"/>
    <w:rsid w:val="00477EBC"/>
    <w:rsid w:val="00482246"/>
    <w:rsid w:val="00484421"/>
    <w:rsid w:val="00486758"/>
    <w:rsid w:val="00491391"/>
    <w:rsid w:val="004A01BD"/>
    <w:rsid w:val="004A0A73"/>
    <w:rsid w:val="004A180A"/>
    <w:rsid w:val="004A661C"/>
    <w:rsid w:val="004C140E"/>
    <w:rsid w:val="004C4C9B"/>
    <w:rsid w:val="004C5DDC"/>
    <w:rsid w:val="004C61B1"/>
    <w:rsid w:val="004D2684"/>
    <w:rsid w:val="004D2FA0"/>
    <w:rsid w:val="004D7AAC"/>
    <w:rsid w:val="004E1010"/>
    <w:rsid w:val="004F4172"/>
    <w:rsid w:val="0050202A"/>
    <w:rsid w:val="005020C3"/>
    <w:rsid w:val="00507903"/>
    <w:rsid w:val="00516054"/>
    <w:rsid w:val="0052032E"/>
    <w:rsid w:val="00521896"/>
    <w:rsid w:val="00522A80"/>
    <w:rsid w:val="00535A39"/>
    <w:rsid w:val="00537AD1"/>
    <w:rsid w:val="00544D8F"/>
    <w:rsid w:val="00553BDE"/>
    <w:rsid w:val="00556F13"/>
    <w:rsid w:val="00562495"/>
    <w:rsid w:val="00573819"/>
    <w:rsid w:val="0057401B"/>
    <w:rsid w:val="00576B8B"/>
    <w:rsid w:val="00577727"/>
    <w:rsid w:val="005777AF"/>
    <w:rsid w:val="005804CF"/>
    <w:rsid w:val="00586562"/>
    <w:rsid w:val="00586B69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0B8"/>
    <w:rsid w:val="005D2738"/>
    <w:rsid w:val="005D37AC"/>
    <w:rsid w:val="005D3C92"/>
    <w:rsid w:val="005D60FD"/>
    <w:rsid w:val="005E07CB"/>
    <w:rsid w:val="005E0BF8"/>
    <w:rsid w:val="005E32BB"/>
    <w:rsid w:val="005E7235"/>
    <w:rsid w:val="005F041C"/>
    <w:rsid w:val="005F2E94"/>
    <w:rsid w:val="005F4B34"/>
    <w:rsid w:val="0061268D"/>
    <w:rsid w:val="00616E18"/>
    <w:rsid w:val="00620287"/>
    <w:rsid w:val="00623AED"/>
    <w:rsid w:val="0062580F"/>
    <w:rsid w:val="0063044E"/>
    <w:rsid w:val="00632157"/>
    <w:rsid w:val="00633971"/>
    <w:rsid w:val="006341C6"/>
    <w:rsid w:val="0064121E"/>
    <w:rsid w:val="00642894"/>
    <w:rsid w:val="00660354"/>
    <w:rsid w:val="006606DB"/>
    <w:rsid w:val="006617D7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A53BB"/>
    <w:rsid w:val="006B4BC6"/>
    <w:rsid w:val="006B6998"/>
    <w:rsid w:val="006D03E2"/>
    <w:rsid w:val="006D0A8E"/>
    <w:rsid w:val="006D3D54"/>
    <w:rsid w:val="006E0D1B"/>
    <w:rsid w:val="006E1A49"/>
    <w:rsid w:val="006E3A55"/>
    <w:rsid w:val="006E4AF4"/>
    <w:rsid w:val="006F1306"/>
    <w:rsid w:val="006F1B00"/>
    <w:rsid w:val="006F2EEB"/>
    <w:rsid w:val="006F3902"/>
    <w:rsid w:val="006F3DD0"/>
    <w:rsid w:val="006F461B"/>
    <w:rsid w:val="006F4B7A"/>
    <w:rsid w:val="00700A59"/>
    <w:rsid w:val="00710142"/>
    <w:rsid w:val="00712E81"/>
    <w:rsid w:val="00715590"/>
    <w:rsid w:val="00723919"/>
    <w:rsid w:val="007261D3"/>
    <w:rsid w:val="00727A9F"/>
    <w:rsid w:val="00733E86"/>
    <w:rsid w:val="007353CA"/>
    <w:rsid w:val="007411B9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5EE9"/>
    <w:rsid w:val="007861B8"/>
    <w:rsid w:val="00787383"/>
    <w:rsid w:val="00791B51"/>
    <w:rsid w:val="00795AD1"/>
    <w:rsid w:val="007B5456"/>
    <w:rsid w:val="007B5F65"/>
    <w:rsid w:val="007C06DF"/>
    <w:rsid w:val="007C47A0"/>
    <w:rsid w:val="007C767B"/>
    <w:rsid w:val="007D3C7C"/>
    <w:rsid w:val="007D687A"/>
    <w:rsid w:val="007E1BA0"/>
    <w:rsid w:val="007F2297"/>
    <w:rsid w:val="007F55EC"/>
    <w:rsid w:val="007F6574"/>
    <w:rsid w:val="007F7100"/>
    <w:rsid w:val="00803C8A"/>
    <w:rsid w:val="0083061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82AE0"/>
    <w:rsid w:val="00883EB5"/>
    <w:rsid w:val="00897C84"/>
    <w:rsid w:val="008A06BE"/>
    <w:rsid w:val="008A56FD"/>
    <w:rsid w:val="008B5DFB"/>
    <w:rsid w:val="008B6F2F"/>
    <w:rsid w:val="008D3DA6"/>
    <w:rsid w:val="008D5DA3"/>
    <w:rsid w:val="008E70F7"/>
    <w:rsid w:val="008F1D3B"/>
    <w:rsid w:val="008F7444"/>
    <w:rsid w:val="008F7A15"/>
    <w:rsid w:val="00905ADE"/>
    <w:rsid w:val="0091321C"/>
    <w:rsid w:val="00913788"/>
    <w:rsid w:val="0091399A"/>
    <w:rsid w:val="00913C8C"/>
    <w:rsid w:val="00922D75"/>
    <w:rsid w:val="00922D86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487D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1A59"/>
    <w:rsid w:val="009C491C"/>
    <w:rsid w:val="009D4744"/>
    <w:rsid w:val="009D5E48"/>
    <w:rsid w:val="009D6D9F"/>
    <w:rsid w:val="009E0B41"/>
    <w:rsid w:val="009E1910"/>
    <w:rsid w:val="009E3EDD"/>
    <w:rsid w:val="009E424D"/>
    <w:rsid w:val="009E5DBA"/>
    <w:rsid w:val="009E7A68"/>
    <w:rsid w:val="009F5663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0D46"/>
    <w:rsid w:val="00A82557"/>
    <w:rsid w:val="00A82FCC"/>
    <w:rsid w:val="00A8479D"/>
    <w:rsid w:val="00A84FF1"/>
    <w:rsid w:val="00A906A4"/>
    <w:rsid w:val="00A97953"/>
    <w:rsid w:val="00AA574E"/>
    <w:rsid w:val="00AD324E"/>
    <w:rsid w:val="00AD5B51"/>
    <w:rsid w:val="00AD7B78"/>
    <w:rsid w:val="00AF0CE3"/>
    <w:rsid w:val="00AF4118"/>
    <w:rsid w:val="00AF5A17"/>
    <w:rsid w:val="00B00077"/>
    <w:rsid w:val="00B016D6"/>
    <w:rsid w:val="00B03107"/>
    <w:rsid w:val="00B063D6"/>
    <w:rsid w:val="00B10820"/>
    <w:rsid w:val="00B10922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2A46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3F36"/>
    <w:rsid w:val="00BF4326"/>
    <w:rsid w:val="00C03706"/>
    <w:rsid w:val="00C03F46"/>
    <w:rsid w:val="00C1391D"/>
    <w:rsid w:val="00C14B7F"/>
    <w:rsid w:val="00C152DC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2AD"/>
    <w:rsid w:val="00C505EB"/>
    <w:rsid w:val="00C528CD"/>
    <w:rsid w:val="00C52914"/>
    <w:rsid w:val="00C5567D"/>
    <w:rsid w:val="00C621A2"/>
    <w:rsid w:val="00C63F06"/>
    <w:rsid w:val="00C6590B"/>
    <w:rsid w:val="00C7131F"/>
    <w:rsid w:val="00C76753"/>
    <w:rsid w:val="00C8586A"/>
    <w:rsid w:val="00C91BF3"/>
    <w:rsid w:val="00CA2174"/>
    <w:rsid w:val="00CA2B4F"/>
    <w:rsid w:val="00CA5DB0"/>
    <w:rsid w:val="00CC084E"/>
    <w:rsid w:val="00CC4270"/>
    <w:rsid w:val="00CC58ED"/>
    <w:rsid w:val="00CE5C43"/>
    <w:rsid w:val="00CE7FA4"/>
    <w:rsid w:val="00D0135E"/>
    <w:rsid w:val="00D06C51"/>
    <w:rsid w:val="00D1379B"/>
    <w:rsid w:val="00D145EC"/>
    <w:rsid w:val="00D355FB"/>
    <w:rsid w:val="00D43C0B"/>
    <w:rsid w:val="00D44A74"/>
    <w:rsid w:val="00D44B10"/>
    <w:rsid w:val="00D57CD2"/>
    <w:rsid w:val="00D57E66"/>
    <w:rsid w:val="00D66E71"/>
    <w:rsid w:val="00D73350"/>
    <w:rsid w:val="00D82231"/>
    <w:rsid w:val="00D8756E"/>
    <w:rsid w:val="00D938DD"/>
    <w:rsid w:val="00D95EAB"/>
    <w:rsid w:val="00D96F43"/>
    <w:rsid w:val="00D974EA"/>
    <w:rsid w:val="00DA29AC"/>
    <w:rsid w:val="00DA329A"/>
    <w:rsid w:val="00DB521B"/>
    <w:rsid w:val="00DC0F52"/>
    <w:rsid w:val="00DC3425"/>
    <w:rsid w:val="00DC4726"/>
    <w:rsid w:val="00DD0AAB"/>
    <w:rsid w:val="00DD1DE1"/>
    <w:rsid w:val="00DD3C66"/>
    <w:rsid w:val="00DD40D2"/>
    <w:rsid w:val="00DE5BBF"/>
    <w:rsid w:val="00DF01BE"/>
    <w:rsid w:val="00E013A9"/>
    <w:rsid w:val="00E017B3"/>
    <w:rsid w:val="00E03A99"/>
    <w:rsid w:val="00E041CD"/>
    <w:rsid w:val="00E06534"/>
    <w:rsid w:val="00E126A5"/>
    <w:rsid w:val="00E131B3"/>
    <w:rsid w:val="00E1463F"/>
    <w:rsid w:val="00E34AA9"/>
    <w:rsid w:val="00E363A9"/>
    <w:rsid w:val="00E413E0"/>
    <w:rsid w:val="00E53AE3"/>
    <w:rsid w:val="00E5574A"/>
    <w:rsid w:val="00E57C21"/>
    <w:rsid w:val="00E64FB2"/>
    <w:rsid w:val="00E67B7D"/>
    <w:rsid w:val="00E72069"/>
    <w:rsid w:val="00E761D5"/>
    <w:rsid w:val="00E81798"/>
    <w:rsid w:val="00E81E2C"/>
    <w:rsid w:val="00E82FBF"/>
    <w:rsid w:val="00E8795A"/>
    <w:rsid w:val="00EA662E"/>
    <w:rsid w:val="00EB2B10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EF39E7"/>
    <w:rsid w:val="00F0218C"/>
    <w:rsid w:val="00F0251A"/>
    <w:rsid w:val="00F0393B"/>
    <w:rsid w:val="00F117F5"/>
    <w:rsid w:val="00F15D08"/>
    <w:rsid w:val="00F26451"/>
    <w:rsid w:val="00F313DD"/>
    <w:rsid w:val="00F378BE"/>
    <w:rsid w:val="00F43120"/>
    <w:rsid w:val="00F44FF2"/>
    <w:rsid w:val="00F60078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0FF3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547</Words>
  <Characters>3121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Ericsson User, R01</cp:lastModifiedBy>
  <cp:revision>4</cp:revision>
  <cp:lastPrinted>2001-04-23T09:30:00Z</cp:lastPrinted>
  <dcterms:created xsi:type="dcterms:W3CDTF">2025-11-21T03:45:00Z</dcterms:created>
  <dcterms:modified xsi:type="dcterms:W3CDTF">2025-11-21T16:17:00Z</dcterms:modified>
</cp:coreProperties>
</file>