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D64B1" w14:textId="2DB28BA8"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87611E">
        <w:rPr>
          <w:rFonts w:cs="Arial"/>
          <w:noProof w:val="0"/>
          <w:sz w:val="22"/>
          <w:szCs w:val="22"/>
        </w:rPr>
        <w:t>CT</w:t>
      </w:r>
      <w:r w:rsidRPr="00DA53A0">
        <w:rPr>
          <w:rFonts w:cs="Arial"/>
          <w:bCs/>
          <w:sz w:val="22"/>
          <w:szCs w:val="22"/>
        </w:rPr>
        <w:t xml:space="preserve"> WG</w:t>
      </w:r>
      <w:bookmarkEnd w:id="0"/>
      <w:bookmarkEnd w:id="1"/>
      <w:bookmarkEnd w:id="2"/>
      <w:r w:rsidR="005E0A79">
        <w:rPr>
          <w:rFonts w:cs="Arial"/>
          <w:bCs/>
          <w:sz w:val="22"/>
          <w:szCs w:val="22"/>
        </w:rPr>
        <w:t>#1</w:t>
      </w:r>
      <w:r w:rsidR="00804F18">
        <w:rPr>
          <w:rFonts w:cs="Arial"/>
          <w:bCs/>
          <w:sz w:val="22"/>
          <w:szCs w:val="22"/>
        </w:rPr>
        <w:t>5</w:t>
      </w:r>
      <w:r w:rsidR="009B07CD">
        <w:rPr>
          <w:rFonts w:cs="Arial"/>
          <w:bCs/>
          <w:sz w:val="22"/>
          <w:szCs w:val="22"/>
        </w:rPr>
        <w:t>6</w:t>
      </w:r>
      <w:r w:rsidRPr="00DA53A0">
        <w:rPr>
          <w:rFonts w:cs="Arial"/>
          <w:bCs/>
          <w:sz w:val="22"/>
          <w:szCs w:val="22"/>
        </w:rPr>
        <w:tab/>
      </w:r>
      <w:r w:rsidR="005E0A79">
        <w:rPr>
          <w:rFonts w:cs="Arial"/>
          <w:bCs/>
          <w:sz w:val="22"/>
          <w:szCs w:val="22"/>
        </w:rPr>
        <w:tab/>
      </w:r>
      <w:r w:rsidR="0087611E">
        <w:rPr>
          <w:rFonts w:cs="Arial"/>
          <w:bCs/>
          <w:sz w:val="22"/>
          <w:szCs w:val="22"/>
        </w:rPr>
        <w:t>C1-</w:t>
      </w:r>
      <w:r w:rsidR="00A70551">
        <w:rPr>
          <w:rFonts w:cs="Arial"/>
          <w:bCs/>
          <w:sz w:val="22"/>
          <w:szCs w:val="22"/>
        </w:rPr>
        <w:t>2</w:t>
      </w:r>
      <w:r w:rsidR="0087611E">
        <w:rPr>
          <w:rFonts w:cs="Arial"/>
          <w:bCs/>
          <w:sz w:val="22"/>
          <w:szCs w:val="22"/>
        </w:rPr>
        <w:t>5</w:t>
      </w:r>
      <w:r w:rsidR="00003492">
        <w:rPr>
          <w:rFonts w:cs="Arial"/>
          <w:bCs/>
          <w:sz w:val="22"/>
          <w:szCs w:val="22"/>
        </w:rPr>
        <w:t>4543</w:t>
      </w:r>
    </w:p>
    <w:p w14:paraId="3E1C83A9" w14:textId="550E3F8C" w:rsidR="004E3939" w:rsidRPr="00DA53A0" w:rsidRDefault="009B07CD" w:rsidP="004E3939">
      <w:pPr>
        <w:pStyle w:val="Header"/>
        <w:rPr>
          <w:sz w:val="22"/>
          <w:szCs w:val="22"/>
        </w:rPr>
      </w:pPr>
      <w:r>
        <w:rPr>
          <w:sz w:val="22"/>
          <w:szCs w:val="22"/>
        </w:rPr>
        <w:t>Gothenburg, Sweden, 25-29 August</w:t>
      </w:r>
      <w:r w:rsidR="00CE308A">
        <w:rPr>
          <w:sz w:val="22"/>
          <w:szCs w:val="22"/>
        </w:rPr>
        <w:t xml:space="preserve">, </w:t>
      </w:r>
      <w:r w:rsidR="00FE64EA">
        <w:rPr>
          <w:sz w:val="22"/>
          <w:szCs w:val="22"/>
        </w:rPr>
        <w:t>2025</w:t>
      </w:r>
    </w:p>
    <w:p w14:paraId="66F3CE6C" w14:textId="77777777" w:rsidR="00B97703" w:rsidRDefault="00B97703">
      <w:pPr>
        <w:rPr>
          <w:rFonts w:ascii="Arial" w:hAnsi="Arial" w:cs="Arial"/>
        </w:rPr>
      </w:pPr>
    </w:p>
    <w:p w14:paraId="3242F1E2" w14:textId="2ADEBAD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7611E">
        <w:rPr>
          <w:rFonts w:ascii="Arial" w:hAnsi="Arial" w:cs="Arial"/>
          <w:b/>
          <w:sz w:val="22"/>
          <w:szCs w:val="22"/>
        </w:rPr>
        <w:t xml:space="preserve">LS </w:t>
      </w:r>
      <w:r w:rsidR="009B07CD">
        <w:rPr>
          <w:rFonts w:ascii="Arial" w:hAnsi="Arial" w:cs="Arial"/>
          <w:b/>
          <w:sz w:val="22"/>
          <w:szCs w:val="22"/>
        </w:rPr>
        <w:t xml:space="preserve">on control plane </w:t>
      </w:r>
      <w:proofErr w:type="spellStart"/>
      <w:r w:rsidR="009B07CD">
        <w:rPr>
          <w:rFonts w:ascii="Arial" w:hAnsi="Arial" w:cs="Arial"/>
          <w:b/>
          <w:sz w:val="22"/>
          <w:szCs w:val="22"/>
        </w:rPr>
        <w:t>CIoT</w:t>
      </w:r>
      <w:proofErr w:type="spellEnd"/>
      <w:r w:rsidR="009B07CD">
        <w:rPr>
          <w:rFonts w:ascii="Arial" w:hAnsi="Arial" w:cs="Arial"/>
          <w:b/>
          <w:sz w:val="22"/>
          <w:szCs w:val="22"/>
        </w:rPr>
        <w:t xml:space="preserve"> with overhead reduction</w:t>
      </w:r>
    </w:p>
    <w:p w14:paraId="183D8C5A" w14:textId="51438D03"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r w:rsidRPr="004E3939">
        <w:rPr>
          <w:rFonts w:ascii="Arial" w:hAnsi="Arial" w:cs="Arial"/>
          <w:b/>
          <w:sz w:val="22"/>
          <w:szCs w:val="22"/>
        </w:rPr>
        <w:t>Release:</w:t>
      </w:r>
      <w:r w:rsidRPr="004E3939">
        <w:rPr>
          <w:rFonts w:ascii="Arial" w:hAnsi="Arial" w:cs="Arial"/>
          <w:b/>
          <w:bCs/>
          <w:sz w:val="22"/>
          <w:szCs w:val="22"/>
        </w:rPr>
        <w:tab/>
      </w:r>
      <w:r w:rsidR="005E0A79">
        <w:rPr>
          <w:rFonts w:ascii="Arial" w:hAnsi="Arial" w:cs="Arial"/>
          <w:b/>
          <w:bCs/>
          <w:sz w:val="22"/>
          <w:szCs w:val="22"/>
        </w:rPr>
        <w:t>Rel-1</w:t>
      </w:r>
      <w:r w:rsidR="00FE64EA">
        <w:rPr>
          <w:rFonts w:ascii="Arial" w:hAnsi="Arial" w:cs="Arial"/>
          <w:b/>
          <w:bCs/>
          <w:sz w:val="22"/>
          <w:szCs w:val="22"/>
        </w:rPr>
        <w:t>9</w:t>
      </w:r>
    </w:p>
    <w:bookmarkEnd w:id="3"/>
    <w:bookmarkEnd w:id="4"/>
    <w:bookmarkEnd w:id="5"/>
    <w:p w14:paraId="0C3E11DE" w14:textId="3A527A4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B07CD">
        <w:rPr>
          <w:rFonts w:ascii="Arial" w:hAnsi="Arial" w:cs="Arial"/>
          <w:b/>
          <w:bCs/>
          <w:sz w:val="22"/>
          <w:szCs w:val="22"/>
        </w:rPr>
        <w:t>NORDAT_CP</w:t>
      </w:r>
    </w:p>
    <w:p w14:paraId="44403BD4" w14:textId="77777777" w:rsidR="00B97703" w:rsidRPr="004E3939" w:rsidRDefault="00B97703">
      <w:pPr>
        <w:spacing w:after="60"/>
        <w:ind w:left="1985" w:hanging="1985"/>
        <w:rPr>
          <w:rFonts w:ascii="Arial" w:hAnsi="Arial" w:cs="Arial"/>
          <w:b/>
          <w:sz w:val="22"/>
          <w:szCs w:val="22"/>
        </w:rPr>
      </w:pPr>
    </w:p>
    <w:p w14:paraId="6F44071C" w14:textId="1F9DAD2C" w:rsidR="00B97703" w:rsidRPr="00C12ECB" w:rsidRDefault="004E3939" w:rsidP="004E3939">
      <w:pPr>
        <w:spacing w:after="60"/>
        <w:ind w:left="1985" w:hanging="1985"/>
        <w:rPr>
          <w:rFonts w:ascii="Arial" w:hAnsi="Arial" w:cs="Arial"/>
          <w:b/>
          <w:sz w:val="22"/>
          <w:szCs w:val="22"/>
          <w:lang w:val="fr-FR"/>
        </w:rPr>
      </w:pPr>
      <w:proofErr w:type="gramStart"/>
      <w:r w:rsidRPr="00C12ECB">
        <w:rPr>
          <w:rFonts w:ascii="Arial" w:hAnsi="Arial" w:cs="Arial"/>
          <w:b/>
          <w:sz w:val="22"/>
          <w:szCs w:val="22"/>
          <w:lang w:val="fr-FR"/>
        </w:rPr>
        <w:t>Source:</w:t>
      </w:r>
      <w:proofErr w:type="gramEnd"/>
      <w:r w:rsidRPr="00C12ECB">
        <w:rPr>
          <w:rFonts w:ascii="Arial" w:hAnsi="Arial" w:cs="Arial"/>
          <w:b/>
          <w:sz w:val="22"/>
          <w:szCs w:val="22"/>
          <w:lang w:val="fr-FR"/>
        </w:rPr>
        <w:tab/>
      </w:r>
      <w:r w:rsidR="0087611E" w:rsidRPr="00C12ECB">
        <w:rPr>
          <w:rFonts w:ascii="Arial" w:hAnsi="Arial" w:cs="Arial"/>
          <w:b/>
          <w:sz w:val="22"/>
          <w:szCs w:val="22"/>
          <w:lang w:val="fr-FR"/>
        </w:rPr>
        <w:t>CT1</w:t>
      </w:r>
    </w:p>
    <w:p w14:paraId="1FD1A7DF" w14:textId="0819881A" w:rsidR="00B97703" w:rsidRPr="009B07CD" w:rsidRDefault="00B97703">
      <w:pPr>
        <w:spacing w:after="60"/>
        <w:ind w:left="1985" w:hanging="1985"/>
        <w:rPr>
          <w:rFonts w:ascii="Arial" w:hAnsi="Arial" w:cs="Arial"/>
          <w:b/>
          <w:bCs/>
          <w:sz w:val="22"/>
          <w:szCs w:val="22"/>
          <w:lang w:val="fr-FR"/>
        </w:rPr>
      </w:pPr>
      <w:proofErr w:type="gramStart"/>
      <w:r w:rsidRPr="009B07CD">
        <w:rPr>
          <w:rFonts w:ascii="Arial" w:hAnsi="Arial" w:cs="Arial"/>
          <w:b/>
          <w:sz w:val="22"/>
          <w:szCs w:val="22"/>
          <w:lang w:val="fr-FR"/>
        </w:rPr>
        <w:t>To:</w:t>
      </w:r>
      <w:proofErr w:type="gramEnd"/>
      <w:r w:rsidRPr="009B07CD">
        <w:rPr>
          <w:rFonts w:ascii="Arial" w:hAnsi="Arial" w:cs="Arial"/>
          <w:b/>
          <w:bCs/>
          <w:sz w:val="22"/>
          <w:szCs w:val="22"/>
          <w:lang w:val="fr-FR"/>
        </w:rPr>
        <w:tab/>
      </w:r>
      <w:r w:rsidR="009B07CD" w:rsidRPr="009B07CD">
        <w:rPr>
          <w:rFonts w:ascii="Arial" w:hAnsi="Arial" w:cs="Arial"/>
          <w:b/>
          <w:bCs/>
          <w:sz w:val="22"/>
          <w:szCs w:val="22"/>
          <w:lang w:val="fr-FR"/>
        </w:rPr>
        <w:t>SA2</w:t>
      </w:r>
      <w:r w:rsidR="00D6232E">
        <w:rPr>
          <w:rFonts w:ascii="Arial" w:hAnsi="Arial" w:cs="Arial"/>
          <w:b/>
          <w:bCs/>
          <w:sz w:val="22"/>
          <w:szCs w:val="22"/>
          <w:lang w:val="fr-FR"/>
        </w:rPr>
        <w:t>, SA3</w:t>
      </w:r>
    </w:p>
    <w:p w14:paraId="4921E2AA" w14:textId="0B9FF29B" w:rsidR="00B97703" w:rsidRPr="009B07CD" w:rsidRDefault="00B97703">
      <w:pPr>
        <w:spacing w:after="60"/>
        <w:ind w:left="1985" w:hanging="1985"/>
        <w:rPr>
          <w:rFonts w:ascii="Arial" w:hAnsi="Arial" w:cs="Arial"/>
          <w:b/>
          <w:bCs/>
          <w:sz w:val="22"/>
          <w:szCs w:val="22"/>
          <w:lang w:val="fr-FR"/>
        </w:rPr>
      </w:pPr>
      <w:bookmarkStart w:id="6" w:name="OLE_LINK45"/>
      <w:bookmarkStart w:id="7" w:name="OLE_LINK46"/>
      <w:proofErr w:type="gramStart"/>
      <w:r w:rsidRPr="009B07CD">
        <w:rPr>
          <w:rFonts w:ascii="Arial" w:hAnsi="Arial" w:cs="Arial"/>
          <w:b/>
          <w:sz w:val="22"/>
          <w:szCs w:val="22"/>
          <w:lang w:val="fr-FR"/>
        </w:rPr>
        <w:t>Cc:</w:t>
      </w:r>
      <w:proofErr w:type="gramEnd"/>
      <w:r w:rsidRPr="009B07CD">
        <w:rPr>
          <w:rFonts w:ascii="Arial" w:hAnsi="Arial" w:cs="Arial"/>
          <w:b/>
          <w:bCs/>
          <w:sz w:val="22"/>
          <w:szCs w:val="22"/>
          <w:lang w:val="fr-FR"/>
        </w:rPr>
        <w:tab/>
      </w:r>
      <w:r w:rsidR="00C12ECB">
        <w:rPr>
          <w:rFonts w:ascii="Arial" w:hAnsi="Arial" w:cs="Arial"/>
          <w:b/>
          <w:bCs/>
          <w:sz w:val="22"/>
          <w:szCs w:val="22"/>
          <w:lang w:val="fr-FR"/>
        </w:rPr>
        <w:t>-</w:t>
      </w:r>
    </w:p>
    <w:bookmarkEnd w:id="6"/>
    <w:bookmarkEnd w:id="7"/>
    <w:p w14:paraId="340166A1" w14:textId="77777777" w:rsidR="00B97703" w:rsidRPr="009B07CD" w:rsidRDefault="00B97703">
      <w:pPr>
        <w:spacing w:after="60"/>
        <w:ind w:left="1985" w:hanging="1985"/>
        <w:rPr>
          <w:rFonts w:ascii="Arial" w:hAnsi="Arial" w:cs="Arial"/>
          <w:bCs/>
          <w:lang w:val="fr-FR"/>
        </w:rPr>
      </w:pPr>
    </w:p>
    <w:p w14:paraId="34CB0448" w14:textId="22946AEC" w:rsidR="00B97703" w:rsidRPr="00003492" w:rsidRDefault="00B97703" w:rsidP="00B97703">
      <w:pPr>
        <w:spacing w:after="60"/>
        <w:ind w:left="1985" w:hanging="1985"/>
        <w:rPr>
          <w:rFonts w:ascii="Arial" w:hAnsi="Arial" w:cs="Arial"/>
          <w:b/>
          <w:bCs/>
          <w:sz w:val="22"/>
          <w:szCs w:val="22"/>
          <w:lang w:val="en-US"/>
        </w:rPr>
      </w:pPr>
      <w:r w:rsidRPr="00003492">
        <w:rPr>
          <w:rFonts w:ascii="Arial" w:hAnsi="Arial" w:cs="Arial"/>
          <w:b/>
          <w:sz w:val="22"/>
          <w:szCs w:val="22"/>
          <w:lang w:val="en-US"/>
        </w:rPr>
        <w:t>Contact person:</w:t>
      </w:r>
      <w:r w:rsidRPr="00003492">
        <w:rPr>
          <w:rFonts w:ascii="Arial" w:hAnsi="Arial" w:cs="Arial"/>
          <w:b/>
          <w:bCs/>
          <w:sz w:val="22"/>
          <w:szCs w:val="22"/>
          <w:lang w:val="en-US"/>
        </w:rPr>
        <w:tab/>
      </w:r>
      <w:r w:rsidR="0087611E" w:rsidRPr="00003492">
        <w:rPr>
          <w:rFonts w:ascii="Arial" w:hAnsi="Arial" w:cs="Arial"/>
          <w:b/>
          <w:bCs/>
          <w:sz w:val="22"/>
          <w:szCs w:val="22"/>
          <w:lang w:val="en-US"/>
        </w:rPr>
        <w:t>Amer Catovic</w:t>
      </w:r>
    </w:p>
    <w:p w14:paraId="6B70172B" w14:textId="163A1E6D" w:rsidR="00B97703" w:rsidRPr="00003492" w:rsidRDefault="00B97703" w:rsidP="00B97703">
      <w:pPr>
        <w:spacing w:after="60"/>
        <w:ind w:left="1985" w:hanging="1985"/>
        <w:rPr>
          <w:rFonts w:ascii="Arial" w:hAnsi="Arial" w:cs="Arial"/>
          <w:b/>
          <w:bCs/>
          <w:sz w:val="22"/>
          <w:szCs w:val="22"/>
          <w:lang w:val="en-US"/>
        </w:rPr>
      </w:pPr>
      <w:r w:rsidRPr="00003492">
        <w:rPr>
          <w:rFonts w:ascii="Arial" w:hAnsi="Arial" w:cs="Arial"/>
          <w:b/>
          <w:bCs/>
          <w:sz w:val="22"/>
          <w:szCs w:val="22"/>
          <w:lang w:val="en-US"/>
        </w:rPr>
        <w:tab/>
      </w:r>
      <w:r w:rsidR="0087611E" w:rsidRPr="00003492">
        <w:rPr>
          <w:rFonts w:ascii="Arial" w:hAnsi="Arial" w:cs="Arial"/>
          <w:b/>
          <w:bCs/>
          <w:sz w:val="22"/>
          <w:szCs w:val="22"/>
          <w:lang w:val="en-US"/>
        </w:rPr>
        <w:t>amerc@qti.qualcomm.com</w:t>
      </w:r>
    </w:p>
    <w:p w14:paraId="4635C4BB" w14:textId="77777777" w:rsidR="00B97703" w:rsidRPr="00003492" w:rsidRDefault="00B97703" w:rsidP="00B97703">
      <w:pPr>
        <w:spacing w:after="60"/>
        <w:ind w:left="1985" w:hanging="1985"/>
        <w:rPr>
          <w:rFonts w:ascii="Arial" w:hAnsi="Arial" w:cs="Arial"/>
          <w:b/>
          <w:bCs/>
          <w:sz w:val="22"/>
          <w:szCs w:val="22"/>
          <w:lang w:val="en-US"/>
        </w:rPr>
      </w:pPr>
      <w:r w:rsidRPr="00003492">
        <w:rPr>
          <w:rFonts w:ascii="Arial" w:hAnsi="Arial" w:cs="Arial"/>
          <w:b/>
          <w:bCs/>
          <w:sz w:val="22"/>
          <w:szCs w:val="22"/>
          <w:lang w:val="en-US"/>
        </w:rPr>
        <w:tab/>
      </w:r>
    </w:p>
    <w:p w14:paraId="17C91A5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055939" w14:textId="77777777" w:rsidR="00383545" w:rsidRDefault="00383545">
      <w:pPr>
        <w:spacing w:after="60"/>
        <w:ind w:left="1985" w:hanging="1985"/>
        <w:rPr>
          <w:rFonts w:ascii="Arial" w:hAnsi="Arial" w:cs="Arial"/>
          <w:b/>
        </w:rPr>
      </w:pPr>
    </w:p>
    <w:p w14:paraId="7D3CA7B6"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92379" w:rsidRPr="00F92379">
        <w:t>-</w:t>
      </w:r>
    </w:p>
    <w:p w14:paraId="1AFAE050" w14:textId="77777777" w:rsidR="00B97703" w:rsidRDefault="00B97703">
      <w:pPr>
        <w:rPr>
          <w:rFonts w:ascii="Arial" w:hAnsi="Arial" w:cs="Arial"/>
        </w:rPr>
      </w:pPr>
    </w:p>
    <w:p w14:paraId="257C25D2" w14:textId="77777777" w:rsidR="00B97703" w:rsidRDefault="000F6242" w:rsidP="00B97703">
      <w:pPr>
        <w:pStyle w:val="Heading1"/>
      </w:pPr>
      <w:r>
        <w:t>1</w:t>
      </w:r>
      <w:r w:rsidR="002F1940">
        <w:tab/>
      </w:r>
      <w:r>
        <w:t>Overall description</w:t>
      </w:r>
    </w:p>
    <w:p w14:paraId="381700D5" w14:textId="5BF495A8" w:rsidR="00D6232E" w:rsidRDefault="009B07CD" w:rsidP="000F6242">
      <w:r>
        <w:t xml:space="preserve">In Rel-19, </w:t>
      </w:r>
      <w:r w:rsidR="0087611E">
        <w:t xml:space="preserve">CT1 </w:t>
      </w:r>
      <w:r>
        <w:t>has agreed on a new message for data transfer using control</w:t>
      </w:r>
      <w:r w:rsidR="00D6232E">
        <w:t xml:space="preserve"> plane</w:t>
      </w:r>
      <w:r>
        <w:t xml:space="preserve"> </w:t>
      </w:r>
      <w:proofErr w:type="spellStart"/>
      <w:r>
        <w:t>CIoT</w:t>
      </w:r>
      <w:proofErr w:type="spellEnd"/>
      <w:r>
        <w:t xml:space="preserve"> </w:t>
      </w:r>
      <w:r w:rsidR="00D6232E">
        <w:t xml:space="preserve">optimization </w:t>
      </w:r>
      <w:r>
        <w:t xml:space="preserve">with reduced overhead. The new EMM TRANSPORT message </w:t>
      </w:r>
      <w:r w:rsidR="00822667">
        <w:t>represents</w:t>
      </w:r>
      <w:r>
        <w:t xml:space="preserve"> a</w:t>
      </w:r>
      <w:r w:rsidR="00822667">
        <w:t xml:space="preserve"> new</w:t>
      </w:r>
      <w:r>
        <w:t xml:space="preserve"> option for transporting data over NAS </w:t>
      </w:r>
      <w:r w:rsidR="00E45933">
        <w:t xml:space="preserve">in </w:t>
      </w:r>
      <w:r w:rsidR="00822667">
        <w:t xml:space="preserve">idle mode </w:t>
      </w:r>
      <w:r>
        <w:t>or</w:t>
      </w:r>
      <w:r w:rsidR="00822667">
        <w:t xml:space="preserve"> in connected mode. The new message is used in the same way as </w:t>
      </w:r>
      <w:r>
        <w:t>the CONTROL PLANE SERVICE REQUEST message in idle mode, and the ESM DATA TRANSPORT message in connected mode</w:t>
      </w:r>
      <w:r w:rsidR="00822667">
        <w:t>, except that it does not include</w:t>
      </w:r>
      <w:r w:rsidR="00D6232E">
        <w:t>:</w:t>
      </w:r>
    </w:p>
    <w:p w14:paraId="14784F91" w14:textId="77777777" w:rsidR="00D6232E" w:rsidRDefault="00822667" w:rsidP="00D6232E">
      <w:pPr>
        <w:pStyle w:val="ListParagraph"/>
        <w:numPr>
          <w:ilvl w:val="0"/>
          <w:numId w:val="7"/>
        </w:numPr>
        <w:contextualSpacing w:val="0"/>
      </w:pPr>
      <w:r>
        <w:t>an</w:t>
      </w:r>
      <w:r w:rsidR="00D6232E">
        <w:t xml:space="preserve">y </w:t>
      </w:r>
      <w:r>
        <w:t>information element</w:t>
      </w:r>
      <w:r w:rsidR="00D6232E">
        <w:t>s</w:t>
      </w:r>
      <w:r>
        <w:t xml:space="preserve"> except the Data container IE, which includes the data being transferred</w:t>
      </w:r>
      <w:r w:rsidR="00D6232E">
        <w:t>; or</w:t>
      </w:r>
    </w:p>
    <w:p w14:paraId="11BCC62F" w14:textId="679AD362" w:rsidR="00D6232E" w:rsidRDefault="00D6232E" w:rsidP="00D6232E">
      <w:pPr>
        <w:pStyle w:val="ListParagraph"/>
        <w:numPr>
          <w:ilvl w:val="0"/>
          <w:numId w:val="7"/>
        </w:numPr>
      </w:pPr>
      <w:r>
        <w:t xml:space="preserve">the </w:t>
      </w:r>
      <w:proofErr w:type="spellStart"/>
      <w:r>
        <w:t>eKSI</w:t>
      </w:r>
      <w:proofErr w:type="spellEnd"/>
      <w:r>
        <w:t xml:space="preserve"> field. </w:t>
      </w:r>
    </w:p>
    <w:p w14:paraId="121A93E4" w14:textId="77777777" w:rsidR="00D6232E" w:rsidRDefault="00D6232E" w:rsidP="00D6232E">
      <w:r>
        <w:t xml:space="preserve">More details about the new EMM TRANSPORT message can be found in TS 24.301. </w:t>
      </w:r>
    </w:p>
    <w:p w14:paraId="28F3CC5E" w14:textId="2419F00B" w:rsidR="00D6232E" w:rsidRDefault="00D6232E" w:rsidP="00D6232E">
      <w:r>
        <w:t>The CONTROL PLANE SERVICE REQUEST message and the ESM DATA TRANSPORT message continue to be used.</w:t>
      </w:r>
    </w:p>
    <w:p w14:paraId="69CD5108" w14:textId="724329D8" w:rsidR="0087611E" w:rsidRPr="0082664E" w:rsidRDefault="00D6232E" w:rsidP="00D6232E">
      <w:r>
        <w:t xml:space="preserve">Since SA2 and SA3 specifications refer to the CONTROL PLANE SERVICE message and the ESM DATA TRANSPORT message, CT1 kindly ask SA2 and SA3 to align their specifications to include the new EMM TRANSPORT message. </w:t>
      </w:r>
    </w:p>
    <w:p w14:paraId="469AD631" w14:textId="77777777" w:rsidR="00B97703" w:rsidRDefault="002F1940" w:rsidP="000F6242">
      <w:pPr>
        <w:pStyle w:val="Heading1"/>
      </w:pPr>
      <w:r>
        <w:t>2</w:t>
      </w:r>
      <w:r>
        <w:tab/>
      </w:r>
      <w:r w:rsidR="000F6242">
        <w:t>Actions</w:t>
      </w:r>
    </w:p>
    <w:p w14:paraId="3D17F197" w14:textId="3D0AA101" w:rsidR="00B97703" w:rsidRDefault="00B97703">
      <w:pPr>
        <w:spacing w:after="120"/>
        <w:ind w:left="1985" w:hanging="1985"/>
        <w:rPr>
          <w:rFonts w:ascii="Arial" w:hAnsi="Arial" w:cs="Arial"/>
          <w:b/>
        </w:rPr>
      </w:pPr>
      <w:r>
        <w:rPr>
          <w:rFonts w:ascii="Arial" w:hAnsi="Arial" w:cs="Arial"/>
          <w:b/>
        </w:rPr>
        <w:t xml:space="preserve">To </w:t>
      </w:r>
      <w:r w:rsidR="00D6232E">
        <w:rPr>
          <w:rFonts w:ascii="Arial" w:hAnsi="Arial" w:cs="Arial"/>
          <w:b/>
        </w:rPr>
        <w:t>SA2 and SA3</w:t>
      </w:r>
      <w:r w:rsidR="00FC3012">
        <w:rPr>
          <w:rFonts w:ascii="Arial" w:hAnsi="Arial" w:cs="Arial"/>
          <w:b/>
        </w:rPr>
        <w:t>:</w:t>
      </w:r>
    </w:p>
    <w:p w14:paraId="5A9BF4E3" w14:textId="7A7BFCC7" w:rsidR="00B97703" w:rsidRPr="003E6C35" w:rsidRDefault="00B97703">
      <w:pPr>
        <w:spacing w:after="120"/>
        <w:ind w:left="993" w:hanging="993"/>
        <w:rPr>
          <w:rFonts w:ascii="Arial" w:hAnsi="Arial" w:cs="Arial"/>
          <w:color w:val="0070C0"/>
        </w:rPr>
      </w:pPr>
      <w:r>
        <w:rPr>
          <w:rFonts w:ascii="Arial" w:hAnsi="Arial" w:cs="Arial"/>
          <w:b/>
        </w:rPr>
        <w:t xml:space="preserve">ACTION: </w:t>
      </w:r>
      <w:r w:rsidRPr="006A29FA">
        <w:rPr>
          <w:rFonts w:ascii="Arial" w:hAnsi="Arial" w:cs="Arial"/>
          <w:b/>
        </w:rPr>
        <w:tab/>
      </w:r>
      <w:r w:rsidR="00804F18">
        <w:t xml:space="preserve">CT1 </w:t>
      </w:r>
      <w:r w:rsidR="008A08C4">
        <w:t xml:space="preserve">kindly </w:t>
      </w:r>
      <w:r w:rsidR="00804F18">
        <w:t xml:space="preserve">asks </w:t>
      </w:r>
      <w:r w:rsidR="00D6232E">
        <w:t xml:space="preserve">SA2 and SA3 </w:t>
      </w:r>
      <w:r w:rsidR="00804F18">
        <w:t>to take the above into account</w:t>
      </w:r>
      <w:r w:rsidR="00D6232E">
        <w:t xml:space="preserve"> and update their specifications accordingly</w:t>
      </w:r>
      <w:r w:rsidR="00804F18">
        <w:t>.</w:t>
      </w:r>
    </w:p>
    <w:p w14:paraId="2C0E89CC" w14:textId="144CB86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6232E">
        <w:rPr>
          <w:rFonts w:cs="Arial"/>
          <w:szCs w:val="36"/>
        </w:rPr>
        <w:t>CT</w:t>
      </w:r>
      <w:r w:rsidR="00B159CF">
        <w:rPr>
          <w:rFonts w:cs="Arial"/>
          <w:bCs/>
          <w:szCs w:val="36"/>
        </w:rPr>
        <w:t xml:space="preserve"> WG</w:t>
      </w:r>
      <w:r w:rsidR="00D6232E">
        <w:rPr>
          <w:rFonts w:cs="Arial"/>
          <w:bCs/>
          <w:szCs w:val="36"/>
        </w:rPr>
        <w:t>1</w:t>
      </w:r>
      <w:r w:rsidR="000F6242">
        <w:rPr>
          <w:szCs w:val="36"/>
        </w:rPr>
        <w:t xml:space="preserve"> m</w:t>
      </w:r>
      <w:r w:rsidR="000F6242" w:rsidRPr="000F6242">
        <w:rPr>
          <w:szCs w:val="36"/>
        </w:rPr>
        <w:t>eetings</w:t>
      </w:r>
    </w:p>
    <w:p w14:paraId="431D6B19" w14:textId="7B4EC6FD" w:rsidR="008179DB" w:rsidRDefault="008179DB" w:rsidP="008179DB">
      <w:r>
        <w:t>TSG CT1 Meeting #157</w:t>
      </w:r>
      <w:r>
        <w:tab/>
      </w:r>
      <w:r>
        <w:tab/>
        <w:t>13 – 17 October 2025</w:t>
      </w:r>
      <w:r>
        <w:tab/>
        <w:t>Sophia Antipolis</w:t>
      </w:r>
    </w:p>
    <w:p w14:paraId="125AA92E" w14:textId="113DE9C8" w:rsidR="00D6232E" w:rsidRPr="002F1940" w:rsidRDefault="00D6232E" w:rsidP="00D6232E">
      <w:r>
        <w:t>TSG CT1 Meeting #158</w:t>
      </w:r>
      <w:r>
        <w:tab/>
      </w:r>
      <w:r>
        <w:tab/>
        <w:t>17 – 21 November 2025</w:t>
      </w:r>
      <w:r>
        <w:tab/>
        <w:t>Dallas</w:t>
      </w:r>
    </w:p>
    <w:p w14:paraId="235F194F" w14:textId="77777777" w:rsidR="00D6232E" w:rsidRPr="002F1940" w:rsidRDefault="00D6232E" w:rsidP="008179DB"/>
    <w:sectPr w:rsidR="00D6232E"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8198F" w14:textId="77777777" w:rsidR="00F41B83" w:rsidRDefault="00F41B83">
      <w:pPr>
        <w:spacing w:after="0"/>
      </w:pPr>
      <w:r>
        <w:separator/>
      </w:r>
    </w:p>
  </w:endnote>
  <w:endnote w:type="continuationSeparator" w:id="0">
    <w:p w14:paraId="4D2D302C" w14:textId="77777777" w:rsidR="00F41B83" w:rsidRDefault="00F41B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5151A" w14:textId="77777777" w:rsidR="00F41B83" w:rsidRDefault="00F41B83">
      <w:pPr>
        <w:spacing w:after="0"/>
      </w:pPr>
      <w:r>
        <w:separator/>
      </w:r>
    </w:p>
  </w:footnote>
  <w:footnote w:type="continuationSeparator" w:id="0">
    <w:p w14:paraId="597226BC" w14:textId="77777777" w:rsidR="00F41B83" w:rsidRDefault="00F41B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2963C95"/>
    <w:multiLevelType w:val="multilevel"/>
    <w:tmpl w:val="42963C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8D06F57"/>
    <w:multiLevelType w:val="hybridMultilevel"/>
    <w:tmpl w:val="02723608"/>
    <w:lvl w:ilvl="0" w:tplc="04BA9F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438774">
    <w:abstractNumId w:val="5"/>
  </w:num>
  <w:num w:numId="2" w16cid:durableId="1203129299">
    <w:abstractNumId w:val="3"/>
  </w:num>
  <w:num w:numId="3" w16cid:durableId="1961645083">
    <w:abstractNumId w:val="1"/>
  </w:num>
  <w:num w:numId="4" w16cid:durableId="228350030">
    <w:abstractNumId w:val="0"/>
  </w:num>
  <w:num w:numId="5" w16cid:durableId="1155072739">
    <w:abstractNumId w:val="6"/>
  </w:num>
  <w:num w:numId="6" w16cid:durableId="106850374">
    <w:abstractNumId w:val="2"/>
  </w:num>
  <w:num w:numId="7" w16cid:durableId="35418667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F8B"/>
    <w:rsid w:val="00003492"/>
    <w:rsid w:val="00014BDD"/>
    <w:rsid w:val="00015B19"/>
    <w:rsid w:val="0001634E"/>
    <w:rsid w:val="00017F23"/>
    <w:rsid w:val="00023B90"/>
    <w:rsid w:val="00056516"/>
    <w:rsid w:val="00062CC0"/>
    <w:rsid w:val="000668BC"/>
    <w:rsid w:val="00067C8A"/>
    <w:rsid w:val="00070FDC"/>
    <w:rsid w:val="000A52C9"/>
    <w:rsid w:val="000C5559"/>
    <w:rsid w:val="000C761D"/>
    <w:rsid w:val="000D1061"/>
    <w:rsid w:val="000D18E8"/>
    <w:rsid w:val="000D56EA"/>
    <w:rsid w:val="000E4504"/>
    <w:rsid w:val="000F5C16"/>
    <w:rsid w:val="000F6242"/>
    <w:rsid w:val="00157C78"/>
    <w:rsid w:val="00191ADD"/>
    <w:rsid w:val="001B6C0A"/>
    <w:rsid w:val="001D1795"/>
    <w:rsid w:val="001E58FA"/>
    <w:rsid w:val="001E639C"/>
    <w:rsid w:val="00213207"/>
    <w:rsid w:val="00216AE0"/>
    <w:rsid w:val="002452BB"/>
    <w:rsid w:val="00245657"/>
    <w:rsid w:val="00254CBC"/>
    <w:rsid w:val="00254F59"/>
    <w:rsid w:val="002A1823"/>
    <w:rsid w:val="002A2C68"/>
    <w:rsid w:val="002B0156"/>
    <w:rsid w:val="002D2DE1"/>
    <w:rsid w:val="002F1940"/>
    <w:rsid w:val="00314E44"/>
    <w:rsid w:val="003157B0"/>
    <w:rsid w:val="00323378"/>
    <w:rsid w:val="003260C2"/>
    <w:rsid w:val="00326818"/>
    <w:rsid w:val="00333172"/>
    <w:rsid w:val="003426CA"/>
    <w:rsid w:val="00351CF5"/>
    <w:rsid w:val="00356017"/>
    <w:rsid w:val="00370349"/>
    <w:rsid w:val="00380255"/>
    <w:rsid w:val="00383545"/>
    <w:rsid w:val="00383CE0"/>
    <w:rsid w:val="0039197A"/>
    <w:rsid w:val="003B3ABE"/>
    <w:rsid w:val="003B523C"/>
    <w:rsid w:val="003C4AF8"/>
    <w:rsid w:val="003E6C35"/>
    <w:rsid w:val="00403988"/>
    <w:rsid w:val="00421D6E"/>
    <w:rsid w:val="00422948"/>
    <w:rsid w:val="0042768D"/>
    <w:rsid w:val="0043156C"/>
    <w:rsid w:val="00433500"/>
    <w:rsid w:val="00433F71"/>
    <w:rsid w:val="00440D43"/>
    <w:rsid w:val="00463E7C"/>
    <w:rsid w:val="00484B60"/>
    <w:rsid w:val="00487678"/>
    <w:rsid w:val="00492FE2"/>
    <w:rsid w:val="00497834"/>
    <w:rsid w:val="004A625C"/>
    <w:rsid w:val="004C60EE"/>
    <w:rsid w:val="004D6579"/>
    <w:rsid w:val="004E3939"/>
    <w:rsid w:val="004E5304"/>
    <w:rsid w:val="004F3D93"/>
    <w:rsid w:val="0050288F"/>
    <w:rsid w:val="00503A09"/>
    <w:rsid w:val="00505832"/>
    <w:rsid w:val="00525996"/>
    <w:rsid w:val="005349BD"/>
    <w:rsid w:val="0055775D"/>
    <w:rsid w:val="00562661"/>
    <w:rsid w:val="005640EE"/>
    <w:rsid w:val="005A5494"/>
    <w:rsid w:val="005A7340"/>
    <w:rsid w:val="005B0602"/>
    <w:rsid w:val="005B5644"/>
    <w:rsid w:val="005C19CB"/>
    <w:rsid w:val="005C2E5B"/>
    <w:rsid w:val="005C549E"/>
    <w:rsid w:val="005D1B9D"/>
    <w:rsid w:val="005D61B5"/>
    <w:rsid w:val="005E0787"/>
    <w:rsid w:val="005E0A79"/>
    <w:rsid w:val="005E5A15"/>
    <w:rsid w:val="00603A28"/>
    <w:rsid w:val="00607D4E"/>
    <w:rsid w:val="0061445D"/>
    <w:rsid w:val="00656B45"/>
    <w:rsid w:val="00666985"/>
    <w:rsid w:val="00676570"/>
    <w:rsid w:val="006936E0"/>
    <w:rsid w:val="00696E27"/>
    <w:rsid w:val="00697A8E"/>
    <w:rsid w:val="006A29FA"/>
    <w:rsid w:val="006D23D3"/>
    <w:rsid w:val="006D4F36"/>
    <w:rsid w:val="00703787"/>
    <w:rsid w:val="00707766"/>
    <w:rsid w:val="00711FB0"/>
    <w:rsid w:val="00724149"/>
    <w:rsid w:val="007258DE"/>
    <w:rsid w:val="007564DB"/>
    <w:rsid w:val="00762F6A"/>
    <w:rsid w:val="0077012F"/>
    <w:rsid w:val="00796BC0"/>
    <w:rsid w:val="007A5DDB"/>
    <w:rsid w:val="007A63E4"/>
    <w:rsid w:val="007F3A12"/>
    <w:rsid w:val="007F4F92"/>
    <w:rsid w:val="007F7B1D"/>
    <w:rsid w:val="00801531"/>
    <w:rsid w:val="00801F4D"/>
    <w:rsid w:val="00804F18"/>
    <w:rsid w:val="008179DB"/>
    <w:rsid w:val="00822667"/>
    <w:rsid w:val="0082664E"/>
    <w:rsid w:val="00842C52"/>
    <w:rsid w:val="00844242"/>
    <w:rsid w:val="0084537F"/>
    <w:rsid w:val="00862393"/>
    <w:rsid w:val="00874BB6"/>
    <w:rsid w:val="0087611E"/>
    <w:rsid w:val="00895D7F"/>
    <w:rsid w:val="008A08C4"/>
    <w:rsid w:val="008C6E01"/>
    <w:rsid w:val="008D772F"/>
    <w:rsid w:val="008D79E3"/>
    <w:rsid w:val="00906AED"/>
    <w:rsid w:val="0092095D"/>
    <w:rsid w:val="00926C36"/>
    <w:rsid w:val="0093222A"/>
    <w:rsid w:val="0097234B"/>
    <w:rsid w:val="009765CA"/>
    <w:rsid w:val="00990004"/>
    <w:rsid w:val="0099764C"/>
    <w:rsid w:val="00997873"/>
    <w:rsid w:val="009B07CD"/>
    <w:rsid w:val="009B7541"/>
    <w:rsid w:val="009E725C"/>
    <w:rsid w:val="009F793B"/>
    <w:rsid w:val="00A006AB"/>
    <w:rsid w:val="00A07181"/>
    <w:rsid w:val="00A30BC9"/>
    <w:rsid w:val="00A361C9"/>
    <w:rsid w:val="00A41787"/>
    <w:rsid w:val="00A43F41"/>
    <w:rsid w:val="00A62C53"/>
    <w:rsid w:val="00A70551"/>
    <w:rsid w:val="00A717FC"/>
    <w:rsid w:val="00A94CBF"/>
    <w:rsid w:val="00A94E35"/>
    <w:rsid w:val="00AD6661"/>
    <w:rsid w:val="00AE7241"/>
    <w:rsid w:val="00AF22B7"/>
    <w:rsid w:val="00AF6506"/>
    <w:rsid w:val="00B159CF"/>
    <w:rsid w:val="00B16F69"/>
    <w:rsid w:val="00B2436B"/>
    <w:rsid w:val="00B311CC"/>
    <w:rsid w:val="00B3133B"/>
    <w:rsid w:val="00B51B0A"/>
    <w:rsid w:val="00B634B8"/>
    <w:rsid w:val="00B741CA"/>
    <w:rsid w:val="00B757E0"/>
    <w:rsid w:val="00B84C91"/>
    <w:rsid w:val="00B97703"/>
    <w:rsid w:val="00BA44A3"/>
    <w:rsid w:val="00BA62B7"/>
    <w:rsid w:val="00BB7063"/>
    <w:rsid w:val="00BB7D55"/>
    <w:rsid w:val="00BE1347"/>
    <w:rsid w:val="00C1298D"/>
    <w:rsid w:val="00C12ECB"/>
    <w:rsid w:val="00C444E7"/>
    <w:rsid w:val="00C471EA"/>
    <w:rsid w:val="00C536EB"/>
    <w:rsid w:val="00C71386"/>
    <w:rsid w:val="00C7237E"/>
    <w:rsid w:val="00C81DA7"/>
    <w:rsid w:val="00C83B70"/>
    <w:rsid w:val="00C8723D"/>
    <w:rsid w:val="00CB0B6E"/>
    <w:rsid w:val="00CC05FE"/>
    <w:rsid w:val="00CC1F39"/>
    <w:rsid w:val="00CC2A37"/>
    <w:rsid w:val="00CC7B07"/>
    <w:rsid w:val="00CD007C"/>
    <w:rsid w:val="00CD29B6"/>
    <w:rsid w:val="00CE1005"/>
    <w:rsid w:val="00CE308A"/>
    <w:rsid w:val="00CF6087"/>
    <w:rsid w:val="00CF7633"/>
    <w:rsid w:val="00D22567"/>
    <w:rsid w:val="00D23ECF"/>
    <w:rsid w:val="00D31442"/>
    <w:rsid w:val="00D43678"/>
    <w:rsid w:val="00D47F77"/>
    <w:rsid w:val="00D6232E"/>
    <w:rsid w:val="00D86723"/>
    <w:rsid w:val="00DB7F13"/>
    <w:rsid w:val="00DD67FF"/>
    <w:rsid w:val="00DE67D4"/>
    <w:rsid w:val="00DF5050"/>
    <w:rsid w:val="00E0401F"/>
    <w:rsid w:val="00E2324B"/>
    <w:rsid w:val="00E366F6"/>
    <w:rsid w:val="00E42A9A"/>
    <w:rsid w:val="00E45933"/>
    <w:rsid w:val="00E519C6"/>
    <w:rsid w:val="00E76C0B"/>
    <w:rsid w:val="00E85030"/>
    <w:rsid w:val="00E97F88"/>
    <w:rsid w:val="00EA1365"/>
    <w:rsid w:val="00EE3BF7"/>
    <w:rsid w:val="00F340F0"/>
    <w:rsid w:val="00F41B83"/>
    <w:rsid w:val="00F42A94"/>
    <w:rsid w:val="00F459AF"/>
    <w:rsid w:val="00F50A46"/>
    <w:rsid w:val="00F51618"/>
    <w:rsid w:val="00F74D47"/>
    <w:rsid w:val="00F92379"/>
    <w:rsid w:val="00F93500"/>
    <w:rsid w:val="00FA1DD0"/>
    <w:rsid w:val="00FA2517"/>
    <w:rsid w:val="00FA5CE2"/>
    <w:rsid w:val="00FC3012"/>
    <w:rsid w:val="00FD7DFA"/>
    <w:rsid w:val="00FE64E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EDFFD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Agreement">
    <w:name w:val="Agreement"/>
    <w:basedOn w:val="Normal"/>
    <w:next w:val="Normal"/>
    <w:qFormat/>
    <w:rsid w:val="005349BD"/>
    <w:pPr>
      <w:numPr>
        <w:numId w:val="5"/>
      </w:numPr>
      <w:overflowPunct/>
      <w:autoSpaceDE/>
      <w:autoSpaceDN/>
      <w:adjustRightInd/>
      <w:spacing w:before="60" w:after="0"/>
      <w:textAlignment w:val="auto"/>
    </w:pPr>
    <w:rPr>
      <w:rFonts w:ascii="Arial" w:eastAsia="MS Mincho" w:hAnsi="Arial"/>
      <w:b/>
      <w:szCs w:val="24"/>
    </w:rPr>
  </w:style>
  <w:style w:type="paragraph" w:customStyle="1" w:styleId="Doc-text2">
    <w:name w:val="Doc-text2"/>
    <w:basedOn w:val="Normal"/>
    <w:link w:val="Doc-text2Char"/>
    <w:qFormat/>
    <w:rsid w:val="005349BD"/>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5349BD"/>
    <w:rPr>
      <w:rFonts w:ascii="Arial" w:eastAsia="MS Mincho" w:hAnsi="Arial"/>
      <w:szCs w:val="24"/>
    </w:rPr>
  </w:style>
  <w:style w:type="paragraph" w:styleId="CommentSubject">
    <w:name w:val="annotation subject"/>
    <w:basedOn w:val="CommentText"/>
    <w:next w:val="CommentText"/>
    <w:link w:val="CommentSubjectChar"/>
    <w:uiPriority w:val="99"/>
    <w:semiHidden/>
    <w:unhideWhenUsed/>
    <w:rsid w:val="006D23D3"/>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6D23D3"/>
    <w:rPr>
      <w:rFonts w:ascii="Arial" w:hAnsi="Arial"/>
    </w:rPr>
  </w:style>
  <w:style w:type="character" w:customStyle="1" w:styleId="CommentSubjectChar">
    <w:name w:val="Comment Subject Char"/>
    <w:basedOn w:val="CommentTextChar"/>
    <w:link w:val="CommentSubject"/>
    <w:uiPriority w:val="99"/>
    <w:semiHidden/>
    <w:rsid w:val="006D23D3"/>
    <w:rPr>
      <w:rFonts w:ascii="Arial" w:hAnsi="Arial"/>
      <w:b/>
      <w:bCs/>
    </w:rPr>
  </w:style>
  <w:style w:type="paragraph" w:styleId="Revision">
    <w:name w:val="Revision"/>
    <w:hidden/>
    <w:uiPriority w:val="99"/>
    <w:semiHidden/>
    <w:rsid w:val="00CC7B07"/>
  </w:style>
  <w:style w:type="paragraph" w:customStyle="1" w:styleId="Comments">
    <w:name w:val="Comments"/>
    <w:basedOn w:val="Normal"/>
    <w:link w:val="CommentsChar"/>
    <w:qFormat/>
    <w:rsid w:val="00FE64EA"/>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FE64EA"/>
    <w:rPr>
      <w:rFonts w:ascii="Arial" w:eastAsia="MS Mincho" w:hAnsi="Arial"/>
      <w:i/>
      <w:sz w:val="18"/>
      <w:szCs w:val="24"/>
    </w:rPr>
  </w:style>
  <w:style w:type="table" w:styleId="TableGrid">
    <w:name w:val="Table Grid"/>
    <w:basedOn w:val="TableNormal"/>
    <w:qFormat/>
    <w:rsid w:val="007F3A1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623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1</Pages>
  <Words>243</Words>
  <Characters>1387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Qualcomm-Amer</cp:lastModifiedBy>
  <cp:revision>8</cp:revision>
  <cp:lastPrinted>2002-04-23T07:10:00Z</cp:lastPrinted>
  <dcterms:created xsi:type="dcterms:W3CDTF">2025-07-25T18:51:00Z</dcterms:created>
  <dcterms:modified xsi:type="dcterms:W3CDTF">2025-08-13T19:10:00Z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