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E41355" w:rsidR="001E41F3" w:rsidRPr="00B671E0" w:rsidRDefault="001E41F3">
      <w:pPr>
        <w:pStyle w:val="CRCoverPage"/>
        <w:tabs>
          <w:tab w:val="right" w:pos="9639"/>
        </w:tabs>
        <w:spacing w:after="0"/>
        <w:rPr>
          <w:b/>
          <w:i/>
          <w:noProof/>
          <w:sz w:val="28"/>
          <w:lang w:val="en-SE"/>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C1-24</w:t>
        </w:r>
      </w:fldSimple>
      <w:r w:rsidR="00B671E0">
        <w:rPr>
          <w:b/>
          <w:i/>
          <w:noProof/>
          <w:sz w:val="28"/>
          <w:lang w:val="en-SE"/>
        </w:rPr>
        <w:t>1036</w:t>
      </w:r>
    </w:p>
    <w:p w14:paraId="7CB45193" w14:textId="77777777" w:rsidR="001E41F3" w:rsidRDefault="0024474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6078A" w:rsidR="001E41F3" w:rsidRPr="00410371" w:rsidRDefault="0024474F" w:rsidP="00E13F3D">
            <w:pPr>
              <w:pStyle w:val="CRCoverPage"/>
              <w:spacing w:after="0"/>
              <w:jc w:val="right"/>
              <w:rPr>
                <w:b/>
                <w:noProof/>
                <w:sz w:val="28"/>
              </w:rPr>
            </w:pPr>
            <w:fldSimple w:instr=" DOCPROPERTY  Spec#  \* MERGEFORMAT ">
              <w:r w:rsidR="00E13F3D" w:rsidRPr="00410371">
                <w:rPr>
                  <w:b/>
                  <w:noProof/>
                  <w:sz w:val="28"/>
                </w:rPr>
                <w:t>24.</w:t>
              </w:r>
              <w:r w:rsidR="00905358">
                <w:rPr>
                  <w:b/>
                  <w:noProof/>
                  <w:sz w:val="28"/>
                  <w:lang w:val="en-SE"/>
                </w:rPr>
                <w:t>3</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81BD8" w:rsidR="001E41F3" w:rsidRPr="00B671E0" w:rsidRDefault="00B671E0" w:rsidP="00547111">
            <w:pPr>
              <w:pStyle w:val="CRCoverPage"/>
              <w:spacing w:after="0"/>
              <w:rPr>
                <w:noProof/>
                <w:lang w:val="en-SE"/>
              </w:rPr>
            </w:pPr>
            <w:r>
              <w:rPr>
                <w:noProof/>
                <w:lang w:val="en-SE"/>
              </w:rPr>
              <w:t>4001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47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474F">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91D02" w:rsidR="00F25D98" w:rsidRPr="00D144AB" w:rsidRDefault="00F25D98" w:rsidP="001E41F3">
            <w:pPr>
              <w:pStyle w:val="CRCoverPage"/>
              <w:spacing w:after="0"/>
              <w:jc w:val="center"/>
              <w:rPr>
                <w:b/>
                <w:caps/>
                <w:noProof/>
                <w:lang w:val="en-SE"/>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76768B" w:rsidR="00F25D98" w:rsidRPr="00D144AB" w:rsidRDefault="00D144AB" w:rsidP="001E41F3">
            <w:pPr>
              <w:pStyle w:val="CRCoverPage"/>
              <w:spacing w:after="0"/>
              <w:jc w:val="center"/>
              <w:rPr>
                <w:b/>
                <w:bCs/>
                <w:caps/>
                <w:noProof/>
                <w:lang w:val="en-SE"/>
              </w:rPr>
            </w:pPr>
            <w:r>
              <w:rPr>
                <w:b/>
                <w:bCs/>
                <w:caps/>
                <w:noProof/>
                <w:lang w:val="en-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0566" w:rsidR="001E41F3" w:rsidRPr="002C31E0" w:rsidRDefault="002C31E0">
            <w:pPr>
              <w:pStyle w:val="CRCoverPage"/>
              <w:spacing w:after="0"/>
              <w:ind w:left="100"/>
              <w:rPr>
                <w:noProof/>
                <w:lang w:val="en-SE"/>
              </w:rPr>
            </w:pPr>
            <w:proofErr w:type="spellStart"/>
            <w:r>
              <w:rPr>
                <w:lang w:val="en-SE"/>
              </w:rPr>
              <w:t>Clariification</w:t>
            </w:r>
            <w:proofErr w:type="spellEnd"/>
            <w:r>
              <w:rPr>
                <w:lang w:val="en-SE"/>
              </w:rPr>
              <w:t xml:space="preserve"> that the NAS signalling connection is released only when start</w:t>
            </w:r>
            <w:r w:rsidR="00927C5C">
              <w:rPr>
                <w:lang w:val="en-SE"/>
              </w:rPr>
              <w:t xml:space="preserve"> of UP</w:t>
            </w:r>
            <w:r>
              <w:rPr>
                <w:lang w:val="en-SE"/>
              </w:rPr>
              <w:t xml:space="preserve"> is not provided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F7FE1" w:rsidR="001E41F3" w:rsidRPr="00AC2A8C" w:rsidRDefault="00AC2A8C">
            <w:pPr>
              <w:pStyle w:val="CRCoverPage"/>
              <w:spacing w:after="0"/>
              <w:ind w:left="100"/>
              <w:rPr>
                <w:noProof/>
                <w:lang w:val="en-SE"/>
              </w:rPr>
            </w:pPr>
            <w:r>
              <w:rPr>
                <w:lang w:val="en-SE"/>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474F">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47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474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6B32DE" w:rsidR="001E41F3" w:rsidRPr="005E48B1" w:rsidRDefault="005E48B1">
            <w:pPr>
              <w:pStyle w:val="CRCoverPage"/>
              <w:spacing w:after="0"/>
              <w:ind w:left="100"/>
              <w:rPr>
                <w:noProof/>
                <w:lang w:val="en-SE"/>
              </w:rPr>
            </w:pPr>
            <w:r>
              <w:rPr>
                <w:noProof/>
                <w:lang w:val="en-SE"/>
              </w:rPr>
              <w:t>In the current specification it is stated that the MME releases the NAS signalling connection after the procedure where the UE provided the unavailability information.</w:t>
            </w:r>
            <w:r w:rsidR="003C7172">
              <w:rPr>
                <w:noProof/>
                <w:lang w:val="en-SE"/>
              </w:rPr>
              <w:t xml:space="preserve"> This needs to be corrected that the release is done only when the MME does not assin the start of the unavailability period</w:t>
            </w:r>
            <w:r w:rsidR="00801E3C">
              <w:rPr>
                <w:noProof/>
                <w:lang w:val="en-SE"/>
              </w:rPr>
              <w:t>. (also to allign with 24.501 which clarifies that the AMF releases the connection only if the UE does not provide the start of the unavailability period duration the the NW)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5E7F3" w:rsidR="001E41F3" w:rsidRPr="00801E3C" w:rsidRDefault="00905358">
            <w:pPr>
              <w:pStyle w:val="CRCoverPage"/>
              <w:spacing w:after="0"/>
              <w:ind w:left="100"/>
              <w:rPr>
                <w:noProof/>
                <w:lang w:val="en-SE"/>
              </w:rPr>
            </w:pPr>
            <w:r>
              <w:rPr>
                <w:noProof/>
                <w:lang w:val="en-SE"/>
              </w:rPr>
              <w:t xml:space="preserve">Corrected that the </w:t>
            </w:r>
            <w:r w:rsidR="00801E3C">
              <w:rPr>
                <w:noProof/>
                <w:lang w:val="en-SE"/>
              </w:rPr>
              <w:t>MME releases the NAS signalling connection only if the UE does not provide the start of the uavailability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53C7E2" w:rsidR="001E41F3" w:rsidRPr="00801E3C" w:rsidRDefault="00801E3C">
            <w:pPr>
              <w:pStyle w:val="CRCoverPage"/>
              <w:spacing w:after="0"/>
              <w:ind w:left="100"/>
              <w:rPr>
                <w:noProof/>
                <w:lang w:val="en-SE"/>
              </w:rPr>
            </w:pPr>
            <w:r>
              <w:rPr>
                <w:noProof/>
                <w:lang w:val="en-SE"/>
              </w:rPr>
              <w:t xml:space="preserve">Unwanted release of the </w:t>
            </w:r>
            <w:r w:rsidR="001A2927">
              <w:rPr>
                <w:noProof/>
                <w:lang w:val="en-SE"/>
              </w:rPr>
              <w:t>signalling connection.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49E94" w:rsidR="001E41F3" w:rsidRPr="00091BB0" w:rsidRDefault="00091BB0">
            <w:pPr>
              <w:pStyle w:val="CRCoverPage"/>
              <w:spacing w:after="0"/>
              <w:ind w:left="100"/>
              <w:rPr>
                <w:noProof/>
                <w:lang w:val="en-SE"/>
              </w:rPr>
            </w:pPr>
            <w:r>
              <w:rPr>
                <w:noProof/>
                <w:lang w:val="en-SE"/>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7D4BA8" w:rsidR="001E41F3" w:rsidRPr="00F406AC" w:rsidRDefault="00F406AC">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C21D5" w:rsidR="001E41F3" w:rsidRPr="00F406AC" w:rsidRDefault="00F406AC">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AABE5" w:rsidR="001E41F3" w:rsidRPr="00F406AC" w:rsidRDefault="00F406AC">
            <w:pPr>
              <w:pStyle w:val="CRCoverPage"/>
              <w:spacing w:after="0"/>
              <w:jc w:val="center"/>
              <w:rPr>
                <w:b/>
                <w:caps/>
                <w:noProof/>
                <w:lang w:val="en-SE"/>
              </w:rPr>
            </w:pPr>
            <w:r>
              <w:rPr>
                <w:b/>
                <w:caps/>
                <w:noProof/>
                <w:lang w:val="en-SE"/>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E09DBE" w14:textId="77777777" w:rsidR="00905358" w:rsidRPr="00DF174F"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bookmarkStart w:id="3" w:name="_Toc20125243"/>
      <w:bookmarkStart w:id="4" w:name="_Toc27486440"/>
      <w:bookmarkStart w:id="5" w:name="_Toc36210493"/>
      <w:bookmarkStart w:id="6" w:name="_Toc45096352"/>
      <w:bookmarkStart w:id="7" w:name="_Toc45882385"/>
      <w:bookmarkStart w:id="8" w:name="_Toc51762181"/>
      <w:bookmarkStart w:id="9" w:name="_Toc83313368"/>
      <w:bookmarkStart w:id="10" w:name="_Toc142394519"/>
      <w:r w:rsidRPr="00DF174F">
        <w:rPr>
          <w:rFonts w:ascii="Arial" w:hAnsi="Arial"/>
          <w:noProof/>
          <w:color w:val="0000FF"/>
          <w:sz w:val="28"/>
          <w:lang w:val="fr-FR"/>
        </w:rPr>
        <w:lastRenderedPageBreak/>
        <w:t>* * * First Change * * * *</w:t>
      </w:r>
    </w:p>
    <w:bookmarkEnd w:id="2"/>
    <w:bookmarkEnd w:id="3"/>
    <w:bookmarkEnd w:id="4"/>
    <w:bookmarkEnd w:id="5"/>
    <w:bookmarkEnd w:id="6"/>
    <w:bookmarkEnd w:id="7"/>
    <w:bookmarkEnd w:id="8"/>
    <w:bookmarkEnd w:id="9"/>
    <w:bookmarkEnd w:id="10"/>
    <w:p w14:paraId="28104DC7" w14:textId="039DFDAA" w:rsidR="00905358" w:rsidRDefault="00905358" w:rsidP="00905358">
      <w:pPr>
        <w:spacing w:after="0"/>
        <w:rPr>
          <w:lang w:val="en-IN" w:eastAsia="fr-FR"/>
        </w:rPr>
      </w:pPr>
    </w:p>
    <w:p w14:paraId="297225B6" w14:textId="77777777" w:rsidR="00D25174" w:rsidRPr="007F2770" w:rsidRDefault="00D25174" w:rsidP="00D25174">
      <w:pPr>
        <w:pStyle w:val="Heading3"/>
      </w:pPr>
      <w:bookmarkStart w:id="11" w:name="_Toc114484586"/>
      <w:bookmarkStart w:id="12" w:name="_Toc146295190"/>
      <w:bookmarkStart w:id="13" w:name="_Toc155127435"/>
      <w:r>
        <w:t>4.11</w:t>
      </w:r>
      <w:r w:rsidRPr="007F2770">
        <w:t>.</w:t>
      </w:r>
      <w:r>
        <w:t>4</w:t>
      </w:r>
      <w:r w:rsidRPr="007F2770">
        <w:tab/>
      </w:r>
      <w:bookmarkEnd w:id="11"/>
      <w:r w:rsidRPr="007F2770">
        <w:t xml:space="preserve">Support for </w:t>
      </w:r>
      <w:bookmarkEnd w:id="12"/>
      <w:r>
        <w:t>enhanced discontinuous coverage</w:t>
      </w:r>
      <w:bookmarkEnd w:id="13"/>
      <w:r>
        <w:t xml:space="preserve"> </w:t>
      </w:r>
    </w:p>
    <w:p w14:paraId="1B1D89FE" w14:textId="77777777" w:rsidR="00D25174" w:rsidRDefault="00D25174" w:rsidP="00D25174">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is registered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574384B4" w14:textId="05C21808" w:rsidR="00D25174" w:rsidRDefault="00D25174" w:rsidP="00D25174">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r>
        <w:t>tracking area</w:t>
      </w:r>
      <w:r w:rsidRPr="007F2770">
        <w:t xml:space="preserve"> update timer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ins w:id="14" w:author="Vishnu Preman" w:date="2024-02-12T11:24:00Z">
        <w:r w:rsidR="000779D1">
          <w:rPr>
            <w:lang w:val="en-SE"/>
          </w:rPr>
          <w:t xml:space="preserve"> </w:t>
        </w:r>
        <w:r w:rsidR="000779D1">
          <w:t>without providing the start of the unavailability period</w:t>
        </w:r>
      </w:ins>
      <w:r w:rsidRPr="007F2770">
        <w:t>.</w:t>
      </w:r>
    </w:p>
    <w:p w14:paraId="5446C668" w14:textId="77777777" w:rsidR="00D25174" w:rsidRPr="007F2770" w:rsidRDefault="00D25174" w:rsidP="00D25174">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satellite E-UTRAN access and starts this timer.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3A365587" w14:textId="77777777" w:rsidR="00D25174" w:rsidRDefault="00D25174" w:rsidP="00D25174">
      <w:r w:rsidRPr="007F2770">
        <w:t>When the unavailability period is activated, all NAS timers are stopped and associated procedures aborted except for timers T3</w:t>
      </w:r>
      <w:r>
        <w:t>4</w:t>
      </w:r>
      <w:r w:rsidRPr="007F2770">
        <w:t>12, T3346, T3447, T3396</w:t>
      </w:r>
      <w:r>
        <w:t xml:space="preserve">, </w:t>
      </w:r>
      <w:r w:rsidRPr="007F2770">
        <w:t>any back-off timers, T3247, and the timer T controlling the periodic search for HPLMN or EHPLMN or higher prioritized PLMNs (see 3GPP TS 23.122 [</w:t>
      </w:r>
      <w:r>
        <w:t>6</w:t>
      </w:r>
      <w:r w:rsidRPr="007F2770">
        <w:t>]).</w:t>
      </w:r>
    </w:p>
    <w:p w14:paraId="517BFC66" w14:textId="77777777" w:rsidR="00D25174" w:rsidRDefault="00D25174" w:rsidP="00D25174">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39DEBFD" w14:textId="77777777" w:rsidR="00905358" w:rsidRDefault="00905358" w:rsidP="00905358">
      <w:pPr>
        <w:spacing w:after="0"/>
        <w:rPr>
          <w:lang w:val="en-IN" w:eastAsia="fr-FR"/>
        </w:rPr>
      </w:pPr>
    </w:p>
    <w:p w14:paraId="3C73406C" w14:textId="77777777" w:rsidR="00905358" w:rsidRDefault="00905358" w:rsidP="00905358">
      <w:pPr>
        <w:spacing w:after="0"/>
        <w:rPr>
          <w:lang w:val="en-IN" w:eastAsia="fr-FR"/>
        </w:rPr>
      </w:pPr>
    </w:p>
    <w:p w14:paraId="2C7B3E36" w14:textId="77777777" w:rsidR="00905358" w:rsidRDefault="00905358" w:rsidP="00905358">
      <w:pPr>
        <w:spacing w:after="0"/>
        <w:rPr>
          <w:lang w:val="en-IN" w:eastAsia="fr-FR"/>
        </w:rPr>
      </w:pPr>
    </w:p>
    <w:p w14:paraId="0F0E6254" w14:textId="77777777" w:rsidR="00905358" w:rsidRPr="00BB3E6A" w:rsidRDefault="00905358" w:rsidP="0090535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35DEF9A6" w14:textId="77777777" w:rsidR="00905358" w:rsidRPr="00D103EC" w:rsidRDefault="00905358" w:rsidP="00905358">
      <w:pPr>
        <w:rPr>
          <w:lang w:val="x-none"/>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E6739" w14:textId="77777777" w:rsidR="005F148B" w:rsidRDefault="005F148B">
      <w:r>
        <w:separator/>
      </w:r>
    </w:p>
  </w:endnote>
  <w:endnote w:type="continuationSeparator" w:id="0">
    <w:p w14:paraId="7915ADAE" w14:textId="77777777" w:rsidR="005F148B" w:rsidRDefault="005F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A04" w14:textId="77777777" w:rsidR="00A367C5" w:rsidRDefault="00A854A6">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3FDD" w14:textId="77777777" w:rsidR="005F148B" w:rsidRDefault="005F148B">
      <w:r>
        <w:separator/>
      </w:r>
    </w:p>
  </w:footnote>
  <w:footnote w:type="continuationSeparator" w:id="0">
    <w:p w14:paraId="1CC139CE" w14:textId="77777777" w:rsidR="005F148B" w:rsidRDefault="005F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C1392" w14:textId="2291BB8B" w:rsidR="00A367C5" w:rsidRDefault="00A854A6">
    <w:pPr>
      <w:pStyle w:val="Header"/>
      <w:framePr w:wrap="around" w:vAnchor="text" w:hAnchor="margin" w:xAlign="right" w:y="1"/>
      <w:widowControl/>
    </w:pPr>
    <w:r>
      <w:fldChar w:fldCharType="begin"/>
    </w:r>
    <w:r>
      <w:instrText xml:space="preserve"> styleref ZA </w:instrText>
    </w:r>
    <w:r>
      <w:fldChar w:fldCharType="separate"/>
    </w:r>
    <w:r w:rsidR="00F406AC">
      <w:rPr>
        <w:b w:val="0"/>
        <w:bCs/>
        <w:lang w:val="en-US"/>
      </w:rPr>
      <w:t>Error! No text of specified style in document.</w:t>
    </w:r>
    <w:r>
      <w:fldChar w:fldCharType="end"/>
    </w:r>
  </w:p>
  <w:p w14:paraId="3E279FB5" w14:textId="77777777" w:rsidR="00A367C5" w:rsidRDefault="00A854A6">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1126AA2A" w14:textId="03074B4D" w:rsidR="00A367C5" w:rsidRDefault="00A854A6">
    <w:pPr>
      <w:pStyle w:val="Header"/>
      <w:framePr w:wrap="around" w:vAnchor="text" w:hAnchor="margin" w:y="1"/>
      <w:widowControl/>
    </w:pPr>
    <w:r>
      <w:fldChar w:fldCharType="begin"/>
    </w:r>
    <w:r>
      <w:instrText xml:space="preserve"> styleref ZGSM </w:instrText>
    </w:r>
    <w:r>
      <w:fldChar w:fldCharType="separate"/>
    </w:r>
    <w:r w:rsidR="00F406AC">
      <w:rPr>
        <w:b w:val="0"/>
        <w:bCs/>
        <w:lang w:val="en-US"/>
      </w:rPr>
      <w:t>Error! No text of specified style in document.</w:t>
    </w:r>
    <w:r>
      <w:fldChar w:fldCharType="end"/>
    </w:r>
  </w:p>
  <w:p w14:paraId="135AC4B5" w14:textId="77777777" w:rsidR="00A367C5" w:rsidRDefault="005F148B">
    <w:pPr>
      <w:pStyle w:val="Header"/>
    </w:pPr>
  </w:p>
  <w:p w14:paraId="1C39171E" w14:textId="77777777" w:rsidR="00A367C5" w:rsidRDefault="005F148B"/>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9D1"/>
    <w:rsid w:val="00091BB0"/>
    <w:rsid w:val="000A6394"/>
    <w:rsid w:val="000B7FED"/>
    <w:rsid w:val="000C038A"/>
    <w:rsid w:val="000C6598"/>
    <w:rsid w:val="000D44B3"/>
    <w:rsid w:val="00145D43"/>
    <w:rsid w:val="00147033"/>
    <w:rsid w:val="00192C46"/>
    <w:rsid w:val="001A08B3"/>
    <w:rsid w:val="001A2927"/>
    <w:rsid w:val="001A2CA0"/>
    <w:rsid w:val="001A7B60"/>
    <w:rsid w:val="001B52F0"/>
    <w:rsid w:val="001B7A65"/>
    <w:rsid w:val="001E41F3"/>
    <w:rsid w:val="0024474F"/>
    <w:rsid w:val="0026004D"/>
    <w:rsid w:val="002640DD"/>
    <w:rsid w:val="00275D12"/>
    <w:rsid w:val="00284FEB"/>
    <w:rsid w:val="002860C4"/>
    <w:rsid w:val="002B0E60"/>
    <w:rsid w:val="002B5741"/>
    <w:rsid w:val="002C31E0"/>
    <w:rsid w:val="002E472E"/>
    <w:rsid w:val="00305409"/>
    <w:rsid w:val="003609EF"/>
    <w:rsid w:val="0036231A"/>
    <w:rsid w:val="00374DD4"/>
    <w:rsid w:val="003C7172"/>
    <w:rsid w:val="003E1A36"/>
    <w:rsid w:val="00410371"/>
    <w:rsid w:val="004242F1"/>
    <w:rsid w:val="00466BE6"/>
    <w:rsid w:val="004B75B7"/>
    <w:rsid w:val="0051580D"/>
    <w:rsid w:val="00547111"/>
    <w:rsid w:val="00592D74"/>
    <w:rsid w:val="005E2C44"/>
    <w:rsid w:val="005E48B1"/>
    <w:rsid w:val="005F148B"/>
    <w:rsid w:val="00621188"/>
    <w:rsid w:val="006257ED"/>
    <w:rsid w:val="00665C47"/>
    <w:rsid w:val="00695808"/>
    <w:rsid w:val="006B46FB"/>
    <w:rsid w:val="006E21FB"/>
    <w:rsid w:val="007176FF"/>
    <w:rsid w:val="00792342"/>
    <w:rsid w:val="007950D3"/>
    <w:rsid w:val="007977A8"/>
    <w:rsid w:val="007B512A"/>
    <w:rsid w:val="007C2097"/>
    <w:rsid w:val="007D6A07"/>
    <w:rsid w:val="007F7259"/>
    <w:rsid w:val="00801E3C"/>
    <w:rsid w:val="008040A8"/>
    <w:rsid w:val="008279FA"/>
    <w:rsid w:val="008626E7"/>
    <w:rsid w:val="00870EE7"/>
    <w:rsid w:val="008863B9"/>
    <w:rsid w:val="008A45A6"/>
    <w:rsid w:val="008F3789"/>
    <w:rsid w:val="008F686C"/>
    <w:rsid w:val="00905358"/>
    <w:rsid w:val="009148DE"/>
    <w:rsid w:val="00927C5C"/>
    <w:rsid w:val="00941E30"/>
    <w:rsid w:val="009777D9"/>
    <w:rsid w:val="00991B88"/>
    <w:rsid w:val="009A5753"/>
    <w:rsid w:val="009A579D"/>
    <w:rsid w:val="009E3297"/>
    <w:rsid w:val="009F734F"/>
    <w:rsid w:val="00A246B6"/>
    <w:rsid w:val="00A47E70"/>
    <w:rsid w:val="00A50CF0"/>
    <w:rsid w:val="00A7671C"/>
    <w:rsid w:val="00A854A6"/>
    <w:rsid w:val="00AA2CBC"/>
    <w:rsid w:val="00AC2A8C"/>
    <w:rsid w:val="00AC5820"/>
    <w:rsid w:val="00AD1CD8"/>
    <w:rsid w:val="00B258BB"/>
    <w:rsid w:val="00B671E0"/>
    <w:rsid w:val="00B67B97"/>
    <w:rsid w:val="00B968C8"/>
    <w:rsid w:val="00BA3EC5"/>
    <w:rsid w:val="00BA51D9"/>
    <w:rsid w:val="00BB5DFC"/>
    <w:rsid w:val="00BD279D"/>
    <w:rsid w:val="00BD6BB8"/>
    <w:rsid w:val="00C47701"/>
    <w:rsid w:val="00C66BA2"/>
    <w:rsid w:val="00C926DC"/>
    <w:rsid w:val="00C95985"/>
    <w:rsid w:val="00CC5026"/>
    <w:rsid w:val="00CC68D0"/>
    <w:rsid w:val="00D03F9A"/>
    <w:rsid w:val="00D06D51"/>
    <w:rsid w:val="00D144AB"/>
    <w:rsid w:val="00D24991"/>
    <w:rsid w:val="00D25174"/>
    <w:rsid w:val="00D50255"/>
    <w:rsid w:val="00D66520"/>
    <w:rsid w:val="00DE34CF"/>
    <w:rsid w:val="00E13F3D"/>
    <w:rsid w:val="00E34898"/>
    <w:rsid w:val="00EB09B7"/>
    <w:rsid w:val="00ED001D"/>
    <w:rsid w:val="00EE7D7C"/>
    <w:rsid w:val="00F25D98"/>
    <w:rsid w:val="00F300FB"/>
    <w:rsid w:val="00F406AC"/>
    <w:rsid w:val="00FA7F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B8C80-8CA2-47EE-BA30-A4F7DCBF1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965</Words>
  <Characters>5506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29</cp:revision>
  <cp:lastPrinted>1899-12-31T23:00:00Z</cp:lastPrinted>
  <dcterms:created xsi:type="dcterms:W3CDTF">2024-02-12T08:50:00Z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