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16B7" w14:textId="28BB0043"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w:t>
      </w:r>
      <w:r w:rsidR="00B41D44">
        <w:t>6</w:t>
      </w:r>
      <w:r>
        <w:t>.</w:t>
      </w:r>
      <w:r w:rsidR="000F3CAA">
        <w:t>1</w:t>
      </w:r>
      <w:r w:rsidR="008B428C">
        <w:t>3</w:t>
      </w:r>
      <w:r>
        <w:t>.</w:t>
      </w:r>
      <w:r w:rsidR="00073326">
        <w:t>0</w:t>
      </w:r>
      <w:r w:rsidR="00073326" w:rsidRPr="004D3578">
        <w:t xml:space="preserve"> </w:t>
      </w:r>
      <w:r w:rsidRPr="004D3578">
        <w:rPr>
          <w:sz w:val="32"/>
        </w:rPr>
        <w:t>(</w:t>
      </w:r>
      <w:r w:rsidR="00F87ACF">
        <w:rPr>
          <w:sz w:val="32"/>
        </w:rPr>
        <w:t>202</w:t>
      </w:r>
      <w:r w:rsidR="00EE0B7B">
        <w:rPr>
          <w:sz w:val="32"/>
        </w:rPr>
        <w:t>2</w:t>
      </w:r>
      <w:r>
        <w:rPr>
          <w:sz w:val="32"/>
        </w:rPr>
        <w:t>-</w:t>
      </w:r>
      <w:r w:rsidR="00EE0B7B">
        <w:rPr>
          <w:sz w:val="32"/>
        </w:rPr>
        <w:t>0</w:t>
      </w:r>
      <w:r w:rsidR="008B428C">
        <w:rPr>
          <w:sz w:val="32"/>
        </w:rPr>
        <w:t>9</w:t>
      </w:r>
      <w:r w:rsidRPr="004D3578">
        <w:rPr>
          <w:sz w:val="32"/>
        </w:rPr>
        <w:t>)</w:t>
      </w:r>
    </w:p>
    <w:p w14:paraId="11AD6538" w14:textId="77777777" w:rsidR="00131C35" w:rsidRPr="004D3578" w:rsidRDefault="00131C35" w:rsidP="00131C35">
      <w:pPr>
        <w:pStyle w:val="ZB"/>
        <w:framePr w:wrap="notBeside"/>
      </w:pPr>
      <w:r w:rsidRPr="004D3578">
        <w:t>Technical Specification</w:t>
      </w:r>
    </w:p>
    <w:p w14:paraId="4410C23A" w14:textId="77777777" w:rsidR="00131C35" w:rsidRPr="005A7EDA" w:rsidRDefault="00131C35" w:rsidP="00131C35">
      <w:pPr>
        <w:pStyle w:val="ZT"/>
        <w:framePr w:wrap="notBeside"/>
      </w:pPr>
      <w:r w:rsidRPr="005A7EDA">
        <w:t>3rd Generation Partnership Project;</w:t>
      </w:r>
    </w:p>
    <w:p w14:paraId="51F7FD57" w14:textId="77777777" w:rsidR="00131C35" w:rsidRPr="005A7EDA" w:rsidRDefault="00131C35" w:rsidP="00131C35">
      <w:pPr>
        <w:pStyle w:val="ZT"/>
        <w:framePr w:wrap="notBeside"/>
      </w:pPr>
      <w:r w:rsidRPr="005A7EDA">
        <w:t>Technical Specification Group Core Network and Terminals;</w:t>
      </w:r>
    </w:p>
    <w:p w14:paraId="31BEDD61" w14:textId="77777777" w:rsidR="00AF6233" w:rsidRDefault="00AF6233" w:rsidP="00AF6233">
      <w:pPr>
        <w:pStyle w:val="ZT"/>
        <w:framePr w:wrap="notBeside"/>
      </w:pPr>
      <w:r w:rsidRPr="00726825">
        <w:t>Mission Critical Services (MCS) configuration management;</w:t>
      </w:r>
    </w:p>
    <w:p w14:paraId="023FA5DD" w14:textId="77777777" w:rsidR="00131C35" w:rsidRDefault="00C11986" w:rsidP="00131C35">
      <w:pPr>
        <w:pStyle w:val="ZT"/>
        <w:framePr w:wrap="notBeside"/>
      </w:pPr>
      <w:r>
        <w:t>P</w:t>
      </w:r>
      <w:r w:rsidR="00131C35" w:rsidRPr="005A7EDA">
        <w:t>rotocol specification</w:t>
      </w:r>
    </w:p>
    <w:p w14:paraId="5ECAB7AC"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B41D44">
        <w:rPr>
          <w:rStyle w:val="ZGSM"/>
        </w:rPr>
        <w:t>6</w:t>
      </w:r>
      <w:r w:rsidRPr="005A7EDA">
        <w:t>)</w:t>
      </w:r>
    </w:p>
    <w:p w14:paraId="21F517A8" w14:textId="77777777" w:rsidR="00404EBA" w:rsidRPr="00235394" w:rsidRDefault="008B428C" w:rsidP="00404EBA">
      <w:pPr>
        <w:pStyle w:val="ZU"/>
        <w:framePr w:h="4929" w:hRule="exact" w:wrap="notBeside"/>
        <w:tabs>
          <w:tab w:val="right" w:pos="10206"/>
        </w:tabs>
        <w:jc w:val="left"/>
      </w:pPr>
      <w:r>
        <w:rPr>
          <w:i/>
        </w:rPr>
        <w:pict w14:anchorId="566D5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25pt">
            <v:imagedata r:id="rId11" o:title="5G-logo_175px"/>
          </v:shape>
        </w:pict>
      </w:r>
      <w:r w:rsidR="00404EBA" w:rsidRPr="00235394">
        <w:rPr>
          <w:color w:val="0000FF"/>
        </w:rPr>
        <w:tab/>
      </w:r>
      <w:r w:rsidR="00000000">
        <w:pict w14:anchorId="3B72F04B">
          <v:shape id="_x0000_i1026" type="#_x0000_t75" style="width:127.55pt;height:74.2pt">
            <v:imagedata r:id="rId12" o:title="3GPP-logo_web"/>
          </v:shape>
        </w:pict>
      </w:r>
    </w:p>
    <w:p w14:paraId="52994E2A" w14:textId="77777777" w:rsidR="00131C35" w:rsidRPr="004D3578" w:rsidRDefault="00131C35" w:rsidP="00131C35">
      <w:pPr>
        <w:pStyle w:val="ZU"/>
        <w:framePr w:h="4929" w:hRule="exact" w:wrap="notBeside"/>
        <w:tabs>
          <w:tab w:val="right" w:pos="10206"/>
        </w:tabs>
        <w:jc w:val="left"/>
      </w:pPr>
    </w:p>
    <w:p w14:paraId="5E587BB2"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038E3EB9" w14:textId="77777777" w:rsidR="00131C35" w:rsidRPr="004D3578" w:rsidRDefault="00131C35" w:rsidP="00131C35">
      <w:pPr>
        <w:pStyle w:val="ZV"/>
        <w:framePr w:wrap="notBeside"/>
      </w:pPr>
    </w:p>
    <w:p w14:paraId="0308F7A2" w14:textId="77777777" w:rsidR="00131C35" w:rsidRPr="004D3578" w:rsidRDefault="00131C35" w:rsidP="00131C35"/>
    <w:bookmarkEnd w:id="0"/>
    <w:p w14:paraId="0A10ACB7"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3CBE9810" w14:textId="77777777" w:rsidR="00131C35" w:rsidRPr="004D3578" w:rsidRDefault="00131C35" w:rsidP="00131C35">
      <w:bookmarkStart w:id="1" w:name="page2"/>
    </w:p>
    <w:p w14:paraId="76DC756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02907B36"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7BD38015" w14:textId="77777777" w:rsidR="00131C35" w:rsidRPr="004D3578" w:rsidRDefault="00131C35" w:rsidP="00131C35"/>
    <w:p w14:paraId="7BE5B20B"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5EC500D"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45C7C688" w14:textId="77777777" w:rsidR="00131C35" w:rsidRPr="004D3578" w:rsidRDefault="00131C35" w:rsidP="00131C35">
      <w:pPr>
        <w:pStyle w:val="FP"/>
        <w:framePr w:wrap="notBeside" w:hAnchor="margin" w:yAlign="center"/>
        <w:ind w:left="2835" w:right="2835"/>
        <w:jc w:val="center"/>
        <w:rPr>
          <w:rFonts w:ascii="Arial" w:hAnsi="Arial"/>
          <w:sz w:val="18"/>
        </w:rPr>
      </w:pPr>
    </w:p>
    <w:p w14:paraId="1C183802"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8296E14"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1870EECD"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3F85F9C7"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1CC0FD4"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5C87E4E5"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4651DD3" w14:textId="77777777" w:rsidR="00131C35" w:rsidRPr="004D3578" w:rsidRDefault="00131C35" w:rsidP="00131C35"/>
    <w:p w14:paraId="1636126E"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336DB338"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12813A19" w14:textId="77777777" w:rsidR="00131C35" w:rsidRPr="004D3578" w:rsidRDefault="00131C35" w:rsidP="00131C35">
      <w:pPr>
        <w:pStyle w:val="FP"/>
        <w:framePr w:h="3057" w:hRule="exact" w:wrap="notBeside" w:vAnchor="page" w:hAnchor="margin" w:y="12605"/>
        <w:jc w:val="center"/>
      </w:pPr>
    </w:p>
    <w:p w14:paraId="029E80E4" w14:textId="40A867E7"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F87ACF" w:rsidRPr="004D3578">
        <w:rPr>
          <w:sz w:val="18"/>
        </w:rPr>
        <w:t>20</w:t>
      </w:r>
      <w:r w:rsidR="00F87ACF">
        <w:rPr>
          <w:sz w:val="18"/>
        </w:rPr>
        <w:t>2</w:t>
      </w:r>
      <w:r w:rsidR="00EE0B7B">
        <w:rPr>
          <w:sz w:val="18"/>
        </w:rPr>
        <w:t>2</w:t>
      </w:r>
      <w:r w:rsidRPr="004D3578">
        <w:rPr>
          <w:sz w:val="18"/>
        </w:rPr>
        <w:t>, 3GPP Organizational Partners (ARIB, ATIS, CCSA, ETSI,</w:t>
      </w:r>
      <w:r>
        <w:rPr>
          <w:sz w:val="18"/>
        </w:rPr>
        <w:t xml:space="preserve"> TSDSI, </w:t>
      </w:r>
      <w:r w:rsidRPr="004D3578">
        <w:rPr>
          <w:sz w:val="18"/>
        </w:rPr>
        <w:t>TTA, TTC).</w:t>
      </w:r>
      <w:bookmarkStart w:id="2" w:name="copyrightaddon"/>
      <w:bookmarkEnd w:id="2"/>
    </w:p>
    <w:p w14:paraId="15C359F6"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025EEF84" w14:textId="77777777" w:rsidR="00131C35" w:rsidRPr="004D3578" w:rsidRDefault="00131C35" w:rsidP="00131C35">
      <w:pPr>
        <w:pStyle w:val="FP"/>
        <w:framePr w:h="3057" w:hRule="exact" w:wrap="notBeside" w:vAnchor="page" w:hAnchor="margin" w:y="12605"/>
        <w:rPr>
          <w:sz w:val="18"/>
        </w:rPr>
      </w:pPr>
    </w:p>
    <w:p w14:paraId="0F174777"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0B1D4FAA"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7E85F669"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1"/>
    <w:p w14:paraId="744B092F" w14:textId="77777777" w:rsidR="00131C35" w:rsidRPr="004D3578" w:rsidRDefault="00131C35" w:rsidP="00DE7187">
      <w:pPr>
        <w:pStyle w:val="TT"/>
      </w:pPr>
      <w:r w:rsidRPr="004D3578">
        <w:br w:type="page"/>
        <w:t>Contents</w:t>
      </w:r>
    </w:p>
    <w:p w14:paraId="740F168E" w14:textId="641B7A27" w:rsidR="00AA68E6" w:rsidRPr="003B753A" w:rsidRDefault="00BF3371">
      <w:pPr>
        <w:pStyle w:val="TOC1"/>
        <w:rPr>
          <w:rFonts w:ascii="Calibri" w:hAnsi="Calibri"/>
          <w:noProof/>
          <w:szCs w:val="22"/>
          <w:lang w:eastAsia="en-GB"/>
        </w:rPr>
      </w:pPr>
      <w:r>
        <w:fldChar w:fldCharType="begin" w:fldLock="1"/>
      </w:r>
      <w:r>
        <w:instrText xml:space="preserve"> TOC \o "1-9" </w:instrText>
      </w:r>
      <w:r>
        <w:fldChar w:fldCharType="separate"/>
      </w:r>
      <w:r w:rsidR="00AA68E6">
        <w:rPr>
          <w:noProof/>
        </w:rPr>
        <w:t>Foreword</w:t>
      </w:r>
      <w:r w:rsidR="00AA68E6">
        <w:rPr>
          <w:noProof/>
        </w:rPr>
        <w:tab/>
      </w:r>
      <w:r w:rsidR="00AA68E6">
        <w:rPr>
          <w:noProof/>
        </w:rPr>
        <w:fldChar w:fldCharType="begin" w:fldLock="1"/>
      </w:r>
      <w:r w:rsidR="00AA68E6">
        <w:rPr>
          <w:noProof/>
        </w:rPr>
        <w:instrText xml:space="preserve"> PAGEREF _Toc106710025 \h </w:instrText>
      </w:r>
      <w:r w:rsidR="00AA68E6">
        <w:rPr>
          <w:noProof/>
        </w:rPr>
      </w:r>
      <w:r w:rsidR="00AA68E6">
        <w:rPr>
          <w:noProof/>
        </w:rPr>
        <w:fldChar w:fldCharType="separate"/>
      </w:r>
      <w:r w:rsidR="00AA68E6">
        <w:rPr>
          <w:noProof/>
        </w:rPr>
        <w:t>9</w:t>
      </w:r>
      <w:r w:rsidR="00AA68E6">
        <w:rPr>
          <w:noProof/>
        </w:rPr>
        <w:fldChar w:fldCharType="end"/>
      </w:r>
    </w:p>
    <w:p w14:paraId="01E133CF" w14:textId="36200E2B" w:rsidR="00AA68E6" w:rsidRPr="003B753A" w:rsidRDefault="00AA68E6">
      <w:pPr>
        <w:pStyle w:val="TOC1"/>
        <w:rPr>
          <w:rFonts w:ascii="Calibri" w:hAnsi="Calibri"/>
          <w:noProof/>
          <w:szCs w:val="22"/>
          <w:lang w:eastAsia="en-GB"/>
        </w:rPr>
      </w:pPr>
      <w:r>
        <w:rPr>
          <w:noProof/>
        </w:rPr>
        <w:t>1</w:t>
      </w:r>
      <w:r w:rsidRPr="003B753A">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_Toc106710026 \h </w:instrText>
      </w:r>
      <w:r>
        <w:rPr>
          <w:noProof/>
        </w:rPr>
      </w:r>
      <w:r>
        <w:rPr>
          <w:noProof/>
        </w:rPr>
        <w:fldChar w:fldCharType="separate"/>
      </w:r>
      <w:r>
        <w:rPr>
          <w:noProof/>
        </w:rPr>
        <w:t>10</w:t>
      </w:r>
      <w:r>
        <w:rPr>
          <w:noProof/>
        </w:rPr>
        <w:fldChar w:fldCharType="end"/>
      </w:r>
    </w:p>
    <w:p w14:paraId="378D472B" w14:textId="391BB410" w:rsidR="00AA68E6" w:rsidRPr="003B753A" w:rsidRDefault="00AA68E6">
      <w:pPr>
        <w:pStyle w:val="TOC1"/>
        <w:rPr>
          <w:rFonts w:ascii="Calibri" w:hAnsi="Calibri"/>
          <w:noProof/>
          <w:szCs w:val="22"/>
          <w:lang w:eastAsia="en-GB"/>
        </w:rPr>
      </w:pPr>
      <w:r>
        <w:rPr>
          <w:noProof/>
        </w:rPr>
        <w:t>2</w:t>
      </w:r>
      <w:r w:rsidRPr="003B753A">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_Toc106710027 \h </w:instrText>
      </w:r>
      <w:r>
        <w:rPr>
          <w:noProof/>
        </w:rPr>
      </w:r>
      <w:r>
        <w:rPr>
          <w:noProof/>
        </w:rPr>
        <w:fldChar w:fldCharType="separate"/>
      </w:r>
      <w:r>
        <w:rPr>
          <w:noProof/>
        </w:rPr>
        <w:t>10</w:t>
      </w:r>
      <w:r>
        <w:rPr>
          <w:noProof/>
        </w:rPr>
        <w:fldChar w:fldCharType="end"/>
      </w:r>
    </w:p>
    <w:p w14:paraId="41F01497" w14:textId="3DA75AD4" w:rsidR="00AA68E6" w:rsidRPr="003B753A" w:rsidRDefault="00AA68E6">
      <w:pPr>
        <w:pStyle w:val="TOC1"/>
        <w:rPr>
          <w:rFonts w:ascii="Calibri" w:hAnsi="Calibri"/>
          <w:noProof/>
          <w:szCs w:val="22"/>
          <w:lang w:eastAsia="en-GB"/>
        </w:rPr>
      </w:pPr>
      <w:r>
        <w:rPr>
          <w:noProof/>
        </w:rPr>
        <w:t>3</w:t>
      </w:r>
      <w:r w:rsidRPr="003B753A">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_Toc106710028 \h </w:instrText>
      </w:r>
      <w:r>
        <w:rPr>
          <w:noProof/>
        </w:rPr>
      </w:r>
      <w:r>
        <w:rPr>
          <w:noProof/>
        </w:rPr>
        <w:fldChar w:fldCharType="separate"/>
      </w:r>
      <w:r>
        <w:rPr>
          <w:noProof/>
        </w:rPr>
        <w:t>12</w:t>
      </w:r>
      <w:r>
        <w:rPr>
          <w:noProof/>
        </w:rPr>
        <w:fldChar w:fldCharType="end"/>
      </w:r>
    </w:p>
    <w:p w14:paraId="3252B8C7" w14:textId="19F169DF" w:rsidR="00AA68E6" w:rsidRPr="003B753A" w:rsidRDefault="00AA68E6">
      <w:pPr>
        <w:pStyle w:val="TOC2"/>
        <w:rPr>
          <w:rFonts w:ascii="Calibri" w:hAnsi="Calibri"/>
          <w:noProof/>
          <w:sz w:val="22"/>
          <w:szCs w:val="22"/>
          <w:lang w:eastAsia="en-GB"/>
        </w:rPr>
      </w:pPr>
      <w:r>
        <w:rPr>
          <w:noProof/>
        </w:rPr>
        <w:t>3.1</w:t>
      </w:r>
      <w:r w:rsidRPr="003B753A">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_Toc106710029 \h </w:instrText>
      </w:r>
      <w:r>
        <w:rPr>
          <w:noProof/>
        </w:rPr>
      </w:r>
      <w:r>
        <w:rPr>
          <w:noProof/>
        </w:rPr>
        <w:fldChar w:fldCharType="separate"/>
      </w:r>
      <w:r>
        <w:rPr>
          <w:noProof/>
        </w:rPr>
        <w:t>12</w:t>
      </w:r>
      <w:r>
        <w:rPr>
          <w:noProof/>
        </w:rPr>
        <w:fldChar w:fldCharType="end"/>
      </w:r>
    </w:p>
    <w:p w14:paraId="2A876E8E" w14:textId="27DDF837" w:rsidR="00AA68E6" w:rsidRPr="003B753A" w:rsidRDefault="00AA68E6">
      <w:pPr>
        <w:pStyle w:val="TOC2"/>
        <w:rPr>
          <w:rFonts w:ascii="Calibri" w:hAnsi="Calibri"/>
          <w:noProof/>
          <w:sz w:val="22"/>
          <w:szCs w:val="22"/>
          <w:lang w:eastAsia="en-GB"/>
        </w:rPr>
      </w:pPr>
      <w:r>
        <w:rPr>
          <w:noProof/>
        </w:rPr>
        <w:t>3.2</w:t>
      </w:r>
      <w:r w:rsidRPr="003B753A">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_Toc106710030 \h </w:instrText>
      </w:r>
      <w:r>
        <w:rPr>
          <w:noProof/>
        </w:rPr>
      </w:r>
      <w:r>
        <w:rPr>
          <w:noProof/>
        </w:rPr>
        <w:fldChar w:fldCharType="separate"/>
      </w:r>
      <w:r>
        <w:rPr>
          <w:noProof/>
        </w:rPr>
        <w:t>12</w:t>
      </w:r>
      <w:r>
        <w:rPr>
          <w:noProof/>
        </w:rPr>
        <w:fldChar w:fldCharType="end"/>
      </w:r>
    </w:p>
    <w:p w14:paraId="28A90345" w14:textId="3B002FA3" w:rsidR="00AA68E6" w:rsidRPr="003B753A" w:rsidRDefault="00AA68E6">
      <w:pPr>
        <w:pStyle w:val="TOC1"/>
        <w:rPr>
          <w:rFonts w:ascii="Calibri" w:hAnsi="Calibri"/>
          <w:noProof/>
          <w:szCs w:val="22"/>
          <w:lang w:eastAsia="en-GB"/>
        </w:rPr>
      </w:pPr>
      <w:r>
        <w:rPr>
          <w:noProof/>
        </w:rPr>
        <w:t>4</w:t>
      </w:r>
      <w:r w:rsidRPr="003B753A">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_Toc106710031 \h </w:instrText>
      </w:r>
      <w:r>
        <w:rPr>
          <w:noProof/>
        </w:rPr>
      </w:r>
      <w:r>
        <w:rPr>
          <w:noProof/>
        </w:rPr>
        <w:fldChar w:fldCharType="separate"/>
      </w:r>
      <w:r>
        <w:rPr>
          <w:noProof/>
        </w:rPr>
        <w:t>13</w:t>
      </w:r>
      <w:r>
        <w:rPr>
          <w:noProof/>
        </w:rPr>
        <w:fldChar w:fldCharType="end"/>
      </w:r>
    </w:p>
    <w:p w14:paraId="76EF450E" w14:textId="4EDD1343" w:rsidR="00AA68E6" w:rsidRPr="003B753A" w:rsidRDefault="00AA68E6">
      <w:pPr>
        <w:pStyle w:val="TOC2"/>
        <w:rPr>
          <w:rFonts w:ascii="Calibri" w:hAnsi="Calibri"/>
          <w:noProof/>
          <w:sz w:val="22"/>
          <w:szCs w:val="22"/>
          <w:lang w:eastAsia="en-GB"/>
        </w:rPr>
      </w:pPr>
      <w:r>
        <w:rPr>
          <w:noProof/>
        </w:rPr>
        <w:t>4.1</w:t>
      </w:r>
      <w:r w:rsidRPr="003B753A">
        <w:rPr>
          <w:rFonts w:ascii="Calibri" w:hAnsi="Calibr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_Toc106710032 \h </w:instrText>
      </w:r>
      <w:r>
        <w:rPr>
          <w:noProof/>
        </w:rPr>
      </w:r>
      <w:r>
        <w:rPr>
          <w:noProof/>
        </w:rPr>
        <w:fldChar w:fldCharType="separate"/>
      </w:r>
      <w:r>
        <w:rPr>
          <w:noProof/>
        </w:rPr>
        <w:t>13</w:t>
      </w:r>
      <w:r>
        <w:rPr>
          <w:noProof/>
        </w:rPr>
        <w:fldChar w:fldCharType="end"/>
      </w:r>
    </w:p>
    <w:p w14:paraId="543925DE" w14:textId="0749ADFE" w:rsidR="00AA68E6" w:rsidRPr="003B753A" w:rsidRDefault="00AA68E6">
      <w:pPr>
        <w:pStyle w:val="TOC3"/>
        <w:rPr>
          <w:rFonts w:ascii="Calibri" w:hAnsi="Calibri"/>
          <w:noProof/>
          <w:sz w:val="22"/>
          <w:szCs w:val="22"/>
          <w:lang w:eastAsia="en-GB"/>
        </w:rPr>
      </w:pPr>
      <w:r>
        <w:rPr>
          <w:noProof/>
        </w:rPr>
        <w:t>4.1.1</w:t>
      </w:r>
      <w:r w:rsidRPr="003B753A">
        <w:rPr>
          <w:rFonts w:ascii="Calibri" w:hAnsi="Calibri"/>
          <w:noProof/>
          <w:sz w:val="22"/>
          <w:szCs w:val="22"/>
          <w:lang w:eastAsia="en-GB"/>
        </w:rPr>
        <w:tab/>
      </w:r>
      <w:r>
        <w:rPr>
          <w:noProof/>
        </w:rPr>
        <w:t>Common configuration</w:t>
      </w:r>
      <w:r>
        <w:rPr>
          <w:noProof/>
        </w:rPr>
        <w:tab/>
      </w:r>
      <w:r>
        <w:rPr>
          <w:noProof/>
        </w:rPr>
        <w:fldChar w:fldCharType="begin" w:fldLock="1"/>
      </w:r>
      <w:r>
        <w:rPr>
          <w:noProof/>
        </w:rPr>
        <w:instrText xml:space="preserve"> PAGEREF _Toc106710033 \h </w:instrText>
      </w:r>
      <w:r>
        <w:rPr>
          <w:noProof/>
        </w:rPr>
      </w:r>
      <w:r>
        <w:rPr>
          <w:noProof/>
        </w:rPr>
        <w:fldChar w:fldCharType="separate"/>
      </w:r>
      <w:r>
        <w:rPr>
          <w:noProof/>
        </w:rPr>
        <w:t>13</w:t>
      </w:r>
      <w:r>
        <w:rPr>
          <w:noProof/>
        </w:rPr>
        <w:fldChar w:fldCharType="end"/>
      </w:r>
    </w:p>
    <w:p w14:paraId="2F6E9230" w14:textId="2CA51E7F" w:rsidR="00AA68E6" w:rsidRPr="003B753A" w:rsidRDefault="00AA68E6">
      <w:pPr>
        <w:pStyle w:val="TOC3"/>
        <w:rPr>
          <w:rFonts w:ascii="Calibri" w:hAnsi="Calibri"/>
          <w:noProof/>
          <w:sz w:val="22"/>
          <w:szCs w:val="22"/>
          <w:lang w:eastAsia="en-GB"/>
        </w:rPr>
      </w:pPr>
      <w:r>
        <w:rPr>
          <w:noProof/>
        </w:rPr>
        <w:t>4.1.2</w:t>
      </w:r>
      <w:r w:rsidRPr="003B753A">
        <w:rPr>
          <w:rFonts w:ascii="Calibri" w:hAnsi="Calibri"/>
          <w:noProof/>
          <w:sz w:val="22"/>
          <w:szCs w:val="22"/>
          <w:lang w:eastAsia="en-GB"/>
        </w:rPr>
        <w:tab/>
      </w:r>
      <w:r>
        <w:rPr>
          <w:noProof/>
        </w:rPr>
        <w:t>MCPTT configuration</w:t>
      </w:r>
      <w:r>
        <w:rPr>
          <w:noProof/>
        </w:rPr>
        <w:tab/>
      </w:r>
      <w:r>
        <w:rPr>
          <w:noProof/>
        </w:rPr>
        <w:fldChar w:fldCharType="begin" w:fldLock="1"/>
      </w:r>
      <w:r>
        <w:rPr>
          <w:noProof/>
        </w:rPr>
        <w:instrText xml:space="preserve"> PAGEREF _Toc106710034 \h </w:instrText>
      </w:r>
      <w:r>
        <w:rPr>
          <w:noProof/>
        </w:rPr>
      </w:r>
      <w:r>
        <w:rPr>
          <w:noProof/>
        </w:rPr>
        <w:fldChar w:fldCharType="separate"/>
      </w:r>
      <w:r>
        <w:rPr>
          <w:noProof/>
        </w:rPr>
        <w:t>14</w:t>
      </w:r>
      <w:r>
        <w:rPr>
          <w:noProof/>
        </w:rPr>
        <w:fldChar w:fldCharType="end"/>
      </w:r>
    </w:p>
    <w:p w14:paraId="3FEAFB6D" w14:textId="1D0A877B" w:rsidR="00AA68E6" w:rsidRPr="003B753A" w:rsidRDefault="00AA68E6">
      <w:pPr>
        <w:pStyle w:val="TOC3"/>
        <w:rPr>
          <w:rFonts w:ascii="Calibri" w:hAnsi="Calibri"/>
          <w:noProof/>
          <w:sz w:val="22"/>
          <w:szCs w:val="22"/>
          <w:lang w:eastAsia="en-GB"/>
        </w:rPr>
      </w:pPr>
      <w:r>
        <w:rPr>
          <w:noProof/>
        </w:rPr>
        <w:t>4.1.3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_Toc106710035 \h </w:instrText>
      </w:r>
      <w:r>
        <w:rPr>
          <w:noProof/>
        </w:rPr>
      </w:r>
      <w:r>
        <w:rPr>
          <w:noProof/>
        </w:rPr>
        <w:fldChar w:fldCharType="separate"/>
      </w:r>
      <w:r>
        <w:rPr>
          <w:noProof/>
        </w:rPr>
        <w:t>14</w:t>
      </w:r>
      <w:r>
        <w:rPr>
          <w:noProof/>
        </w:rPr>
        <w:fldChar w:fldCharType="end"/>
      </w:r>
    </w:p>
    <w:p w14:paraId="34BC6315" w14:textId="373944AC" w:rsidR="00AA68E6" w:rsidRPr="003B753A" w:rsidRDefault="00AA68E6">
      <w:pPr>
        <w:pStyle w:val="TOC3"/>
        <w:rPr>
          <w:rFonts w:ascii="Calibri" w:hAnsi="Calibri"/>
          <w:noProof/>
          <w:sz w:val="22"/>
          <w:szCs w:val="22"/>
          <w:lang w:eastAsia="en-GB"/>
        </w:rPr>
      </w:pPr>
      <w:r>
        <w:rPr>
          <w:noProof/>
        </w:rPr>
        <w:t>4.1.4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_Toc106710036 \h </w:instrText>
      </w:r>
      <w:r>
        <w:rPr>
          <w:noProof/>
        </w:rPr>
      </w:r>
      <w:r>
        <w:rPr>
          <w:noProof/>
        </w:rPr>
        <w:fldChar w:fldCharType="separate"/>
      </w:r>
      <w:r>
        <w:rPr>
          <w:noProof/>
        </w:rPr>
        <w:t>14</w:t>
      </w:r>
      <w:r>
        <w:rPr>
          <w:noProof/>
        </w:rPr>
        <w:fldChar w:fldCharType="end"/>
      </w:r>
    </w:p>
    <w:p w14:paraId="3A31F858" w14:textId="1CE687F4" w:rsidR="00AA68E6" w:rsidRPr="003B753A" w:rsidRDefault="00AA68E6">
      <w:pPr>
        <w:pStyle w:val="TOC2"/>
        <w:rPr>
          <w:rFonts w:ascii="Calibri" w:hAnsi="Calibri"/>
          <w:noProof/>
          <w:sz w:val="22"/>
          <w:szCs w:val="22"/>
          <w:lang w:eastAsia="en-GB"/>
        </w:rPr>
      </w:pPr>
      <w:r>
        <w:rPr>
          <w:noProof/>
        </w:rPr>
        <w:t>4.2</w:t>
      </w:r>
      <w:r w:rsidRPr="003B753A">
        <w:rPr>
          <w:rFonts w:ascii="Calibri" w:hAnsi="Calibri"/>
          <w:noProof/>
          <w:sz w:val="22"/>
          <w:szCs w:val="22"/>
          <w:lang w:eastAsia="en-GB"/>
        </w:rPr>
        <w:tab/>
      </w:r>
      <w:r>
        <w:rPr>
          <w:noProof/>
        </w:rPr>
        <w:t>MCS UE configuration</w:t>
      </w:r>
      <w:r>
        <w:rPr>
          <w:noProof/>
        </w:rPr>
        <w:tab/>
      </w:r>
      <w:r>
        <w:rPr>
          <w:noProof/>
        </w:rPr>
        <w:fldChar w:fldCharType="begin" w:fldLock="1"/>
      </w:r>
      <w:r>
        <w:rPr>
          <w:noProof/>
        </w:rPr>
        <w:instrText xml:space="preserve"> PAGEREF _Toc106710037 \h </w:instrText>
      </w:r>
      <w:r>
        <w:rPr>
          <w:noProof/>
        </w:rPr>
      </w:r>
      <w:r>
        <w:rPr>
          <w:noProof/>
        </w:rPr>
        <w:fldChar w:fldCharType="separate"/>
      </w:r>
      <w:r>
        <w:rPr>
          <w:noProof/>
        </w:rPr>
        <w:t>15</w:t>
      </w:r>
      <w:r>
        <w:rPr>
          <w:noProof/>
        </w:rPr>
        <w:fldChar w:fldCharType="end"/>
      </w:r>
    </w:p>
    <w:p w14:paraId="2A110809" w14:textId="08E04F02" w:rsidR="00AA68E6" w:rsidRPr="003B753A" w:rsidRDefault="00AA68E6">
      <w:pPr>
        <w:pStyle w:val="TOC3"/>
        <w:rPr>
          <w:rFonts w:ascii="Calibri" w:hAnsi="Calibri"/>
          <w:noProof/>
          <w:sz w:val="22"/>
          <w:szCs w:val="22"/>
          <w:lang w:eastAsia="en-GB"/>
        </w:rPr>
      </w:pPr>
      <w:r>
        <w:rPr>
          <w:noProof/>
        </w:rPr>
        <w:t>4.2.1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_Toc106710038 \h </w:instrText>
      </w:r>
      <w:r>
        <w:rPr>
          <w:noProof/>
        </w:rPr>
      </w:r>
      <w:r>
        <w:rPr>
          <w:noProof/>
        </w:rPr>
        <w:fldChar w:fldCharType="separate"/>
      </w:r>
      <w:r>
        <w:rPr>
          <w:noProof/>
        </w:rPr>
        <w:t>15</w:t>
      </w:r>
      <w:r>
        <w:rPr>
          <w:noProof/>
        </w:rPr>
        <w:fldChar w:fldCharType="end"/>
      </w:r>
    </w:p>
    <w:p w14:paraId="6A6E005B" w14:textId="0ED90D5F" w:rsidR="00AA68E6" w:rsidRPr="003B753A" w:rsidRDefault="00AA68E6">
      <w:pPr>
        <w:pStyle w:val="TOC3"/>
        <w:rPr>
          <w:rFonts w:ascii="Calibri" w:hAnsi="Calibri"/>
          <w:noProof/>
          <w:sz w:val="22"/>
          <w:szCs w:val="22"/>
          <w:lang w:eastAsia="en-GB"/>
        </w:rPr>
      </w:pPr>
      <w:r>
        <w:rPr>
          <w:noProof/>
        </w:rPr>
        <w:t>4.2.2</w:t>
      </w:r>
      <w:r w:rsidRPr="003B753A">
        <w:rPr>
          <w:rFonts w:ascii="Calibri" w:hAnsi="Calibri"/>
          <w:noProof/>
          <w:sz w:val="22"/>
          <w:szCs w:val="22"/>
          <w:lang w:eastAsia="en-GB"/>
        </w:rPr>
        <w:tab/>
      </w:r>
      <w:r>
        <w:rPr>
          <w:noProof/>
        </w:rPr>
        <w:t>Online configuration</w:t>
      </w:r>
      <w:r>
        <w:rPr>
          <w:noProof/>
        </w:rPr>
        <w:tab/>
      </w:r>
      <w:r>
        <w:rPr>
          <w:noProof/>
        </w:rPr>
        <w:fldChar w:fldCharType="begin" w:fldLock="1"/>
      </w:r>
      <w:r>
        <w:rPr>
          <w:noProof/>
        </w:rPr>
        <w:instrText xml:space="preserve"> PAGEREF _Toc106710039 \h </w:instrText>
      </w:r>
      <w:r>
        <w:rPr>
          <w:noProof/>
        </w:rPr>
      </w:r>
      <w:r>
        <w:rPr>
          <w:noProof/>
        </w:rPr>
        <w:fldChar w:fldCharType="separate"/>
      </w:r>
      <w:r>
        <w:rPr>
          <w:noProof/>
        </w:rPr>
        <w:t>15</w:t>
      </w:r>
      <w:r>
        <w:rPr>
          <w:noProof/>
        </w:rPr>
        <w:fldChar w:fldCharType="end"/>
      </w:r>
    </w:p>
    <w:p w14:paraId="1910A104" w14:textId="28D862C2" w:rsidR="00AA68E6" w:rsidRPr="003B753A" w:rsidRDefault="00AA68E6">
      <w:pPr>
        <w:pStyle w:val="TOC4"/>
        <w:rPr>
          <w:rFonts w:ascii="Calibri" w:hAnsi="Calibri"/>
          <w:noProof/>
          <w:sz w:val="22"/>
          <w:szCs w:val="22"/>
          <w:lang w:eastAsia="en-GB"/>
        </w:rPr>
      </w:pPr>
      <w:r>
        <w:rPr>
          <w:noProof/>
        </w:rPr>
        <w:t>4.2.2.1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_Toc106710040 \h </w:instrText>
      </w:r>
      <w:r>
        <w:rPr>
          <w:noProof/>
        </w:rPr>
      </w:r>
      <w:r>
        <w:rPr>
          <w:noProof/>
        </w:rPr>
        <w:fldChar w:fldCharType="separate"/>
      </w:r>
      <w:r>
        <w:rPr>
          <w:noProof/>
        </w:rPr>
        <w:t>15</w:t>
      </w:r>
      <w:r>
        <w:rPr>
          <w:noProof/>
        </w:rPr>
        <w:fldChar w:fldCharType="end"/>
      </w:r>
    </w:p>
    <w:p w14:paraId="2DFDD6E5" w14:textId="3B9EC196" w:rsidR="00AA68E6" w:rsidRPr="003B753A" w:rsidRDefault="00AA68E6">
      <w:pPr>
        <w:pStyle w:val="TOC4"/>
        <w:rPr>
          <w:rFonts w:ascii="Calibri" w:hAnsi="Calibri"/>
          <w:noProof/>
          <w:sz w:val="22"/>
          <w:szCs w:val="22"/>
          <w:lang w:eastAsia="en-GB"/>
        </w:rPr>
      </w:pPr>
      <w:r>
        <w:rPr>
          <w:noProof/>
        </w:rPr>
        <w:t>4.2.2.2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_Toc106710041 \h </w:instrText>
      </w:r>
      <w:r>
        <w:rPr>
          <w:noProof/>
        </w:rPr>
      </w:r>
      <w:r>
        <w:rPr>
          <w:noProof/>
        </w:rPr>
        <w:fldChar w:fldCharType="separate"/>
      </w:r>
      <w:r>
        <w:rPr>
          <w:noProof/>
        </w:rPr>
        <w:t>16</w:t>
      </w:r>
      <w:r>
        <w:rPr>
          <w:noProof/>
        </w:rPr>
        <w:fldChar w:fldCharType="end"/>
      </w:r>
    </w:p>
    <w:p w14:paraId="7E29CAC2" w14:textId="76E53F2E" w:rsidR="00AA68E6" w:rsidRPr="003B753A" w:rsidRDefault="00AA68E6">
      <w:pPr>
        <w:pStyle w:val="TOC4"/>
        <w:rPr>
          <w:rFonts w:ascii="Calibri" w:hAnsi="Calibri"/>
          <w:noProof/>
          <w:sz w:val="22"/>
          <w:szCs w:val="22"/>
          <w:lang w:eastAsia="en-GB"/>
        </w:rPr>
      </w:pPr>
      <w:r>
        <w:rPr>
          <w:noProof/>
        </w:rPr>
        <w:t>4.2.2.3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_Toc106710042 \h </w:instrText>
      </w:r>
      <w:r>
        <w:rPr>
          <w:noProof/>
        </w:rPr>
      </w:r>
      <w:r>
        <w:rPr>
          <w:noProof/>
        </w:rPr>
        <w:fldChar w:fldCharType="separate"/>
      </w:r>
      <w:r>
        <w:rPr>
          <w:noProof/>
        </w:rPr>
        <w:t>17</w:t>
      </w:r>
      <w:r>
        <w:rPr>
          <w:noProof/>
        </w:rPr>
        <w:fldChar w:fldCharType="end"/>
      </w:r>
    </w:p>
    <w:p w14:paraId="24545DD4" w14:textId="4A986450" w:rsidR="00AA68E6" w:rsidRPr="003B753A" w:rsidRDefault="00AA68E6">
      <w:pPr>
        <w:pStyle w:val="TOC4"/>
        <w:rPr>
          <w:rFonts w:ascii="Calibri" w:hAnsi="Calibri"/>
          <w:noProof/>
          <w:sz w:val="22"/>
          <w:szCs w:val="22"/>
          <w:lang w:eastAsia="en-GB"/>
        </w:rPr>
      </w:pPr>
      <w:r>
        <w:rPr>
          <w:noProof/>
        </w:rPr>
        <w:t>4.2.2.4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_Toc106710043 \h </w:instrText>
      </w:r>
      <w:r>
        <w:rPr>
          <w:noProof/>
        </w:rPr>
      </w:r>
      <w:r>
        <w:rPr>
          <w:noProof/>
        </w:rPr>
        <w:fldChar w:fldCharType="separate"/>
      </w:r>
      <w:r>
        <w:rPr>
          <w:noProof/>
        </w:rPr>
        <w:t>17</w:t>
      </w:r>
      <w:r>
        <w:rPr>
          <w:noProof/>
        </w:rPr>
        <w:fldChar w:fldCharType="end"/>
      </w:r>
    </w:p>
    <w:p w14:paraId="53A0507A" w14:textId="52BFEC70" w:rsidR="00AA68E6" w:rsidRPr="003B753A" w:rsidRDefault="00AA68E6">
      <w:pPr>
        <w:pStyle w:val="TOC3"/>
        <w:rPr>
          <w:rFonts w:ascii="Calibri" w:hAnsi="Calibri"/>
          <w:noProof/>
          <w:sz w:val="22"/>
          <w:szCs w:val="22"/>
          <w:lang w:eastAsia="en-GB"/>
        </w:rPr>
      </w:pPr>
      <w:r>
        <w:rPr>
          <w:noProof/>
        </w:rPr>
        <w:t>4.2.3</w:t>
      </w:r>
      <w:r w:rsidRPr="003B753A">
        <w:rPr>
          <w:rFonts w:ascii="Calibri" w:hAnsi="Calibri"/>
          <w:noProof/>
          <w:sz w:val="22"/>
          <w:szCs w:val="22"/>
          <w:lang w:eastAsia="en-GB"/>
        </w:rPr>
        <w:tab/>
      </w:r>
      <w:r>
        <w:rPr>
          <w:noProof/>
        </w:rPr>
        <w:t>Offline configuration</w:t>
      </w:r>
      <w:r>
        <w:rPr>
          <w:noProof/>
        </w:rPr>
        <w:tab/>
      </w:r>
      <w:r>
        <w:rPr>
          <w:noProof/>
        </w:rPr>
        <w:fldChar w:fldCharType="begin" w:fldLock="1"/>
      </w:r>
      <w:r>
        <w:rPr>
          <w:noProof/>
        </w:rPr>
        <w:instrText xml:space="preserve"> PAGEREF _Toc106710044 \h </w:instrText>
      </w:r>
      <w:r>
        <w:rPr>
          <w:noProof/>
        </w:rPr>
      </w:r>
      <w:r>
        <w:rPr>
          <w:noProof/>
        </w:rPr>
        <w:fldChar w:fldCharType="separate"/>
      </w:r>
      <w:r>
        <w:rPr>
          <w:noProof/>
        </w:rPr>
        <w:t>17</w:t>
      </w:r>
      <w:r>
        <w:rPr>
          <w:noProof/>
        </w:rPr>
        <w:fldChar w:fldCharType="end"/>
      </w:r>
    </w:p>
    <w:p w14:paraId="483C3694" w14:textId="1C0544C5" w:rsidR="00AA68E6" w:rsidRPr="003B753A" w:rsidRDefault="00AA68E6">
      <w:pPr>
        <w:pStyle w:val="TOC4"/>
        <w:rPr>
          <w:rFonts w:ascii="Calibri" w:hAnsi="Calibri"/>
          <w:noProof/>
          <w:sz w:val="22"/>
          <w:szCs w:val="22"/>
          <w:lang w:eastAsia="en-GB"/>
        </w:rPr>
      </w:pPr>
      <w:r>
        <w:rPr>
          <w:noProof/>
        </w:rPr>
        <w:t>4.2.3.1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_Toc106710045 \h </w:instrText>
      </w:r>
      <w:r>
        <w:rPr>
          <w:noProof/>
        </w:rPr>
      </w:r>
      <w:r>
        <w:rPr>
          <w:noProof/>
        </w:rPr>
        <w:fldChar w:fldCharType="separate"/>
      </w:r>
      <w:r>
        <w:rPr>
          <w:noProof/>
        </w:rPr>
        <w:t>17</w:t>
      </w:r>
      <w:r>
        <w:rPr>
          <w:noProof/>
        </w:rPr>
        <w:fldChar w:fldCharType="end"/>
      </w:r>
    </w:p>
    <w:p w14:paraId="4906B8F0" w14:textId="2F7F0CEE" w:rsidR="00AA68E6" w:rsidRPr="003B753A" w:rsidRDefault="00AA68E6">
      <w:pPr>
        <w:pStyle w:val="TOC4"/>
        <w:rPr>
          <w:rFonts w:ascii="Calibri" w:hAnsi="Calibri"/>
          <w:noProof/>
          <w:sz w:val="22"/>
          <w:szCs w:val="22"/>
          <w:lang w:eastAsia="en-GB"/>
        </w:rPr>
      </w:pPr>
      <w:r>
        <w:rPr>
          <w:noProof/>
        </w:rPr>
        <w:t>4.2.3.2</w:t>
      </w:r>
      <w:r w:rsidRPr="003B753A">
        <w:rPr>
          <w:rFonts w:ascii="Calibri" w:hAnsi="Calibri"/>
          <w:noProof/>
          <w:sz w:val="22"/>
          <w:szCs w:val="22"/>
          <w:lang w:eastAsia="en-GB"/>
        </w:rPr>
        <w:tab/>
      </w:r>
      <w:r>
        <w:rPr>
          <w:noProof/>
        </w:rPr>
        <w:t>MCPTT</w:t>
      </w:r>
      <w:r>
        <w:rPr>
          <w:noProof/>
        </w:rPr>
        <w:tab/>
      </w:r>
      <w:r>
        <w:rPr>
          <w:noProof/>
        </w:rPr>
        <w:fldChar w:fldCharType="begin" w:fldLock="1"/>
      </w:r>
      <w:r>
        <w:rPr>
          <w:noProof/>
        </w:rPr>
        <w:instrText xml:space="preserve"> PAGEREF _Toc106710046 \h </w:instrText>
      </w:r>
      <w:r>
        <w:rPr>
          <w:noProof/>
        </w:rPr>
      </w:r>
      <w:r>
        <w:rPr>
          <w:noProof/>
        </w:rPr>
        <w:fldChar w:fldCharType="separate"/>
      </w:r>
      <w:r>
        <w:rPr>
          <w:noProof/>
        </w:rPr>
        <w:t>17</w:t>
      </w:r>
      <w:r>
        <w:rPr>
          <w:noProof/>
        </w:rPr>
        <w:fldChar w:fldCharType="end"/>
      </w:r>
    </w:p>
    <w:p w14:paraId="21F19B9E" w14:textId="349E5E4F" w:rsidR="00AA68E6" w:rsidRPr="003B753A" w:rsidRDefault="00AA68E6">
      <w:pPr>
        <w:pStyle w:val="TOC4"/>
        <w:rPr>
          <w:rFonts w:ascii="Calibri" w:hAnsi="Calibri"/>
          <w:noProof/>
          <w:sz w:val="22"/>
          <w:szCs w:val="22"/>
          <w:lang w:eastAsia="en-GB"/>
        </w:rPr>
      </w:pPr>
      <w:r>
        <w:rPr>
          <w:noProof/>
        </w:rPr>
        <w:t>4.2.3.3</w:t>
      </w:r>
      <w:r w:rsidRPr="003B753A">
        <w:rPr>
          <w:rFonts w:ascii="Calibri" w:hAnsi="Calibri"/>
          <w:noProof/>
          <w:sz w:val="22"/>
          <w:szCs w:val="22"/>
          <w:lang w:eastAsia="en-GB"/>
        </w:rPr>
        <w:tab/>
      </w:r>
      <w:r>
        <w:rPr>
          <w:noProof/>
        </w:rPr>
        <w:t>MCVideo configuration</w:t>
      </w:r>
      <w:r>
        <w:rPr>
          <w:noProof/>
        </w:rPr>
        <w:tab/>
      </w:r>
      <w:r>
        <w:rPr>
          <w:noProof/>
        </w:rPr>
        <w:fldChar w:fldCharType="begin" w:fldLock="1"/>
      </w:r>
      <w:r>
        <w:rPr>
          <w:noProof/>
        </w:rPr>
        <w:instrText xml:space="preserve"> PAGEREF _Toc106710047 \h </w:instrText>
      </w:r>
      <w:r>
        <w:rPr>
          <w:noProof/>
        </w:rPr>
      </w:r>
      <w:r>
        <w:rPr>
          <w:noProof/>
        </w:rPr>
        <w:fldChar w:fldCharType="separate"/>
      </w:r>
      <w:r>
        <w:rPr>
          <w:noProof/>
        </w:rPr>
        <w:t>17</w:t>
      </w:r>
      <w:r>
        <w:rPr>
          <w:noProof/>
        </w:rPr>
        <w:fldChar w:fldCharType="end"/>
      </w:r>
    </w:p>
    <w:p w14:paraId="4CEBBA5D" w14:textId="64A2A018" w:rsidR="00AA68E6" w:rsidRPr="003B753A" w:rsidRDefault="00AA68E6">
      <w:pPr>
        <w:pStyle w:val="TOC4"/>
        <w:rPr>
          <w:rFonts w:ascii="Calibri" w:hAnsi="Calibri"/>
          <w:noProof/>
          <w:sz w:val="22"/>
          <w:szCs w:val="22"/>
          <w:lang w:eastAsia="en-GB"/>
        </w:rPr>
      </w:pPr>
      <w:r>
        <w:rPr>
          <w:noProof/>
        </w:rPr>
        <w:t>4.2.3.4</w:t>
      </w:r>
      <w:r w:rsidRPr="003B753A">
        <w:rPr>
          <w:rFonts w:ascii="Calibri" w:hAnsi="Calibri"/>
          <w:noProof/>
          <w:sz w:val="22"/>
          <w:szCs w:val="22"/>
          <w:lang w:eastAsia="en-GB"/>
        </w:rPr>
        <w:tab/>
      </w:r>
      <w:r>
        <w:rPr>
          <w:noProof/>
        </w:rPr>
        <w:t>MCData configuration</w:t>
      </w:r>
      <w:r>
        <w:rPr>
          <w:noProof/>
        </w:rPr>
        <w:tab/>
      </w:r>
      <w:r>
        <w:rPr>
          <w:noProof/>
        </w:rPr>
        <w:fldChar w:fldCharType="begin" w:fldLock="1"/>
      </w:r>
      <w:r>
        <w:rPr>
          <w:noProof/>
        </w:rPr>
        <w:instrText xml:space="preserve"> PAGEREF _Toc106710048 \h </w:instrText>
      </w:r>
      <w:r>
        <w:rPr>
          <w:noProof/>
        </w:rPr>
      </w:r>
      <w:r>
        <w:rPr>
          <w:noProof/>
        </w:rPr>
        <w:fldChar w:fldCharType="separate"/>
      </w:r>
      <w:r>
        <w:rPr>
          <w:noProof/>
        </w:rPr>
        <w:t>18</w:t>
      </w:r>
      <w:r>
        <w:rPr>
          <w:noProof/>
        </w:rPr>
        <w:fldChar w:fldCharType="end"/>
      </w:r>
    </w:p>
    <w:p w14:paraId="0A5963F2" w14:textId="3A72C961" w:rsidR="00AA68E6" w:rsidRPr="00E673F3" w:rsidRDefault="00AA68E6">
      <w:pPr>
        <w:pStyle w:val="TOC2"/>
        <w:rPr>
          <w:rFonts w:ascii="Calibri" w:hAnsi="Calibri"/>
          <w:noProof/>
          <w:sz w:val="22"/>
          <w:szCs w:val="22"/>
          <w:lang w:val="sv-SE" w:eastAsia="en-GB"/>
        </w:rPr>
      </w:pPr>
      <w:r w:rsidRPr="00E673F3">
        <w:rPr>
          <w:noProof/>
          <w:lang w:val="sv-SE"/>
        </w:rPr>
        <w:t>4.3</w:t>
      </w:r>
      <w:r w:rsidRPr="00E673F3">
        <w:rPr>
          <w:rFonts w:ascii="Calibri" w:hAnsi="Calibri"/>
          <w:noProof/>
          <w:sz w:val="22"/>
          <w:szCs w:val="22"/>
          <w:lang w:val="sv-SE" w:eastAsia="en-GB"/>
        </w:rPr>
        <w:tab/>
      </w:r>
      <w:r w:rsidRPr="00E673F3">
        <w:rPr>
          <w:noProof/>
          <w:lang w:val="sv-SE"/>
        </w:rPr>
        <w:t>MCS server</w:t>
      </w:r>
      <w:r w:rsidRPr="00E673F3">
        <w:rPr>
          <w:noProof/>
          <w:lang w:val="sv-SE"/>
        </w:rPr>
        <w:tab/>
      </w:r>
      <w:r>
        <w:rPr>
          <w:noProof/>
        </w:rPr>
        <w:fldChar w:fldCharType="begin" w:fldLock="1"/>
      </w:r>
      <w:r w:rsidRPr="00E673F3">
        <w:rPr>
          <w:noProof/>
          <w:lang w:val="sv-SE"/>
        </w:rPr>
        <w:instrText xml:space="preserve"> PAGEREF _Toc106710049 \h </w:instrText>
      </w:r>
      <w:r>
        <w:rPr>
          <w:noProof/>
        </w:rPr>
      </w:r>
      <w:r>
        <w:rPr>
          <w:noProof/>
        </w:rPr>
        <w:fldChar w:fldCharType="separate"/>
      </w:r>
      <w:r w:rsidRPr="00E673F3">
        <w:rPr>
          <w:noProof/>
          <w:lang w:val="sv-SE"/>
        </w:rPr>
        <w:t>18</w:t>
      </w:r>
      <w:r>
        <w:rPr>
          <w:noProof/>
        </w:rPr>
        <w:fldChar w:fldCharType="end"/>
      </w:r>
    </w:p>
    <w:p w14:paraId="225BEC72" w14:textId="7DB04F9D" w:rsidR="00AA68E6" w:rsidRPr="00E673F3" w:rsidRDefault="00AA68E6">
      <w:pPr>
        <w:pStyle w:val="TOC3"/>
        <w:rPr>
          <w:rFonts w:ascii="Calibri" w:hAnsi="Calibri"/>
          <w:noProof/>
          <w:sz w:val="22"/>
          <w:szCs w:val="22"/>
          <w:lang w:val="sv-SE" w:eastAsia="en-GB"/>
        </w:rPr>
      </w:pPr>
      <w:r w:rsidRPr="00E673F3">
        <w:rPr>
          <w:noProof/>
          <w:lang w:val="sv-SE"/>
        </w:rPr>
        <w:t>4.3.1</w:t>
      </w:r>
      <w:r w:rsidRPr="00E673F3">
        <w:rPr>
          <w:rFonts w:ascii="Calibri" w:hAnsi="Calibri"/>
          <w:noProof/>
          <w:sz w:val="22"/>
          <w:szCs w:val="22"/>
          <w:lang w:val="sv-SE" w:eastAsia="en-GB"/>
        </w:rPr>
        <w:tab/>
      </w:r>
      <w:r w:rsidRPr="00E673F3">
        <w:rPr>
          <w:noProof/>
          <w:lang w:val="sv-SE"/>
        </w:rPr>
        <w:t>General</w:t>
      </w:r>
      <w:r w:rsidRPr="00E673F3">
        <w:rPr>
          <w:noProof/>
          <w:lang w:val="sv-SE"/>
        </w:rPr>
        <w:tab/>
      </w:r>
      <w:r>
        <w:rPr>
          <w:noProof/>
        </w:rPr>
        <w:fldChar w:fldCharType="begin" w:fldLock="1"/>
      </w:r>
      <w:r w:rsidRPr="00E673F3">
        <w:rPr>
          <w:noProof/>
          <w:lang w:val="sv-SE"/>
        </w:rPr>
        <w:instrText xml:space="preserve"> PAGEREF _Toc106710050 \h </w:instrText>
      </w:r>
      <w:r>
        <w:rPr>
          <w:noProof/>
        </w:rPr>
      </w:r>
      <w:r>
        <w:rPr>
          <w:noProof/>
        </w:rPr>
        <w:fldChar w:fldCharType="separate"/>
      </w:r>
      <w:r w:rsidRPr="00E673F3">
        <w:rPr>
          <w:noProof/>
          <w:lang w:val="sv-SE"/>
        </w:rPr>
        <w:t>18</w:t>
      </w:r>
      <w:r>
        <w:rPr>
          <w:noProof/>
        </w:rPr>
        <w:fldChar w:fldCharType="end"/>
      </w:r>
    </w:p>
    <w:p w14:paraId="3B8A875D" w14:textId="202005E5" w:rsidR="00AA68E6" w:rsidRPr="00E673F3" w:rsidRDefault="00AA68E6">
      <w:pPr>
        <w:pStyle w:val="TOC3"/>
        <w:rPr>
          <w:rFonts w:ascii="Calibri" w:hAnsi="Calibri"/>
          <w:noProof/>
          <w:sz w:val="22"/>
          <w:szCs w:val="22"/>
          <w:lang w:val="sv-SE" w:eastAsia="en-GB"/>
        </w:rPr>
      </w:pPr>
      <w:r w:rsidRPr="00E673F3">
        <w:rPr>
          <w:noProof/>
          <w:lang w:val="sv-SE"/>
        </w:rPr>
        <w:t>4.3.2</w:t>
      </w:r>
      <w:r w:rsidRPr="00E673F3">
        <w:rPr>
          <w:rFonts w:ascii="Calibri" w:hAnsi="Calibri"/>
          <w:noProof/>
          <w:sz w:val="22"/>
          <w:szCs w:val="22"/>
          <w:lang w:val="sv-SE" w:eastAsia="en-GB"/>
        </w:rPr>
        <w:tab/>
      </w:r>
      <w:r w:rsidRPr="00E673F3">
        <w:rPr>
          <w:noProof/>
          <w:lang w:val="sv-SE"/>
        </w:rPr>
        <w:t>MCPTT Server</w:t>
      </w:r>
      <w:r w:rsidRPr="00E673F3">
        <w:rPr>
          <w:noProof/>
          <w:lang w:val="sv-SE"/>
        </w:rPr>
        <w:tab/>
      </w:r>
      <w:r>
        <w:rPr>
          <w:noProof/>
        </w:rPr>
        <w:fldChar w:fldCharType="begin" w:fldLock="1"/>
      </w:r>
      <w:r w:rsidRPr="00E673F3">
        <w:rPr>
          <w:noProof/>
          <w:lang w:val="sv-SE"/>
        </w:rPr>
        <w:instrText xml:space="preserve"> PAGEREF _Toc106710051 \h </w:instrText>
      </w:r>
      <w:r>
        <w:rPr>
          <w:noProof/>
        </w:rPr>
      </w:r>
      <w:r>
        <w:rPr>
          <w:noProof/>
        </w:rPr>
        <w:fldChar w:fldCharType="separate"/>
      </w:r>
      <w:r w:rsidRPr="00E673F3">
        <w:rPr>
          <w:noProof/>
          <w:lang w:val="sv-SE"/>
        </w:rPr>
        <w:t>18</w:t>
      </w:r>
      <w:r>
        <w:rPr>
          <w:noProof/>
        </w:rPr>
        <w:fldChar w:fldCharType="end"/>
      </w:r>
    </w:p>
    <w:p w14:paraId="4C77CC3B" w14:textId="4708B0DF" w:rsidR="00AA68E6" w:rsidRPr="00E673F3" w:rsidRDefault="00AA68E6">
      <w:pPr>
        <w:pStyle w:val="TOC3"/>
        <w:rPr>
          <w:rFonts w:ascii="Calibri" w:hAnsi="Calibri"/>
          <w:noProof/>
          <w:sz w:val="22"/>
          <w:szCs w:val="22"/>
          <w:lang w:val="sv-SE" w:eastAsia="en-GB"/>
        </w:rPr>
      </w:pPr>
      <w:r w:rsidRPr="00E673F3">
        <w:rPr>
          <w:noProof/>
          <w:lang w:val="sv-SE"/>
        </w:rPr>
        <w:t>4.3.3</w:t>
      </w:r>
      <w:r w:rsidRPr="00E673F3">
        <w:rPr>
          <w:rFonts w:ascii="Calibri" w:hAnsi="Calibri"/>
          <w:noProof/>
          <w:sz w:val="22"/>
          <w:szCs w:val="22"/>
          <w:lang w:val="sv-SE" w:eastAsia="en-GB"/>
        </w:rPr>
        <w:tab/>
      </w:r>
      <w:r w:rsidRPr="00E673F3">
        <w:rPr>
          <w:noProof/>
          <w:lang w:val="sv-SE"/>
        </w:rPr>
        <w:t>MCVideo Server</w:t>
      </w:r>
      <w:r w:rsidRPr="00E673F3">
        <w:rPr>
          <w:noProof/>
          <w:lang w:val="sv-SE"/>
        </w:rPr>
        <w:tab/>
      </w:r>
      <w:r>
        <w:rPr>
          <w:noProof/>
        </w:rPr>
        <w:fldChar w:fldCharType="begin" w:fldLock="1"/>
      </w:r>
      <w:r w:rsidRPr="00E673F3">
        <w:rPr>
          <w:noProof/>
          <w:lang w:val="sv-SE"/>
        </w:rPr>
        <w:instrText xml:space="preserve"> PAGEREF _Toc106710052 \h </w:instrText>
      </w:r>
      <w:r>
        <w:rPr>
          <w:noProof/>
        </w:rPr>
      </w:r>
      <w:r>
        <w:rPr>
          <w:noProof/>
        </w:rPr>
        <w:fldChar w:fldCharType="separate"/>
      </w:r>
      <w:r w:rsidRPr="00E673F3">
        <w:rPr>
          <w:noProof/>
          <w:lang w:val="sv-SE"/>
        </w:rPr>
        <w:t>18</w:t>
      </w:r>
      <w:r>
        <w:rPr>
          <w:noProof/>
        </w:rPr>
        <w:fldChar w:fldCharType="end"/>
      </w:r>
    </w:p>
    <w:p w14:paraId="2AE2DE48" w14:textId="6E4F89A9" w:rsidR="00AA68E6" w:rsidRPr="00E673F3" w:rsidRDefault="00AA68E6">
      <w:pPr>
        <w:pStyle w:val="TOC3"/>
        <w:rPr>
          <w:rFonts w:ascii="Calibri" w:hAnsi="Calibri"/>
          <w:noProof/>
          <w:sz w:val="22"/>
          <w:szCs w:val="22"/>
          <w:lang w:val="sv-SE" w:eastAsia="en-GB"/>
        </w:rPr>
      </w:pPr>
      <w:r w:rsidRPr="00E673F3">
        <w:rPr>
          <w:noProof/>
          <w:lang w:val="sv-SE"/>
        </w:rPr>
        <w:t>4.3.4</w:t>
      </w:r>
      <w:r w:rsidRPr="00E673F3">
        <w:rPr>
          <w:rFonts w:ascii="Calibri" w:hAnsi="Calibri"/>
          <w:noProof/>
          <w:sz w:val="22"/>
          <w:szCs w:val="22"/>
          <w:lang w:val="sv-SE" w:eastAsia="en-GB"/>
        </w:rPr>
        <w:tab/>
      </w:r>
      <w:r w:rsidRPr="00E673F3">
        <w:rPr>
          <w:noProof/>
          <w:lang w:val="sv-SE"/>
        </w:rPr>
        <w:t>MCData Server</w:t>
      </w:r>
      <w:r w:rsidRPr="00E673F3">
        <w:rPr>
          <w:noProof/>
          <w:lang w:val="sv-SE"/>
        </w:rPr>
        <w:tab/>
      </w:r>
      <w:r>
        <w:rPr>
          <w:noProof/>
        </w:rPr>
        <w:fldChar w:fldCharType="begin" w:fldLock="1"/>
      </w:r>
      <w:r w:rsidRPr="00E673F3">
        <w:rPr>
          <w:noProof/>
          <w:lang w:val="sv-SE"/>
        </w:rPr>
        <w:instrText xml:space="preserve"> PAGEREF _Toc106710053 \h </w:instrText>
      </w:r>
      <w:r>
        <w:rPr>
          <w:noProof/>
        </w:rPr>
      </w:r>
      <w:r>
        <w:rPr>
          <w:noProof/>
        </w:rPr>
        <w:fldChar w:fldCharType="separate"/>
      </w:r>
      <w:r w:rsidRPr="00E673F3">
        <w:rPr>
          <w:noProof/>
          <w:lang w:val="sv-SE"/>
        </w:rPr>
        <w:t>18</w:t>
      </w:r>
      <w:r>
        <w:rPr>
          <w:noProof/>
        </w:rPr>
        <w:fldChar w:fldCharType="end"/>
      </w:r>
    </w:p>
    <w:p w14:paraId="5C764ABE" w14:textId="66C16F28" w:rsidR="00AA68E6" w:rsidRPr="003B753A" w:rsidRDefault="00AA68E6">
      <w:pPr>
        <w:pStyle w:val="TOC2"/>
        <w:rPr>
          <w:rFonts w:ascii="Calibri" w:hAnsi="Calibri"/>
          <w:noProof/>
          <w:sz w:val="22"/>
          <w:szCs w:val="22"/>
          <w:lang w:eastAsia="en-GB"/>
        </w:rPr>
      </w:pPr>
      <w:r>
        <w:rPr>
          <w:noProof/>
        </w:rPr>
        <w:t>4.4</w:t>
      </w:r>
      <w:r w:rsidRPr="003B753A">
        <w:rPr>
          <w:rFonts w:ascii="Calibri" w:hAnsi="Calibr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_Toc106710054 \h </w:instrText>
      </w:r>
      <w:r>
        <w:rPr>
          <w:noProof/>
        </w:rPr>
      </w:r>
      <w:r>
        <w:rPr>
          <w:noProof/>
        </w:rPr>
        <w:fldChar w:fldCharType="separate"/>
      </w:r>
      <w:r>
        <w:rPr>
          <w:noProof/>
        </w:rPr>
        <w:t>18</w:t>
      </w:r>
      <w:r>
        <w:rPr>
          <w:noProof/>
        </w:rPr>
        <w:fldChar w:fldCharType="end"/>
      </w:r>
    </w:p>
    <w:p w14:paraId="411E4C04" w14:textId="1F9429A5" w:rsidR="00AA68E6" w:rsidRPr="003B753A" w:rsidRDefault="00AA68E6">
      <w:pPr>
        <w:pStyle w:val="TOC1"/>
        <w:rPr>
          <w:rFonts w:ascii="Calibri" w:hAnsi="Calibri"/>
          <w:noProof/>
          <w:szCs w:val="22"/>
          <w:lang w:eastAsia="en-GB"/>
        </w:rPr>
      </w:pPr>
      <w:r>
        <w:rPr>
          <w:noProof/>
        </w:rPr>
        <w:t>5</w:t>
      </w:r>
      <w:r w:rsidRPr="003B753A">
        <w:rPr>
          <w:rFonts w:ascii="Calibri" w:hAnsi="Calibri"/>
          <w:noProof/>
          <w:szCs w:val="22"/>
          <w:lang w:eastAsia="en-GB"/>
        </w:rPr>
        <w:tab/>
      </w:r>
      <w:r>
        <w:rPr>
          <w:noProof/>
        </w:rPr>
        <w:t>Functional entities</w:t>
      </w:r>
      <w:r>
        <w:rPr>
          <w:noProof/>
        </w:rPr>
        <w:tab/>
      </w:r>
      <w:r>
        <w:rPr>
          <w:noProof/>
        </w:rPr>
        <w:fldChar w:fldCharType="begin" w:fldLock="1"/>
      </w:r>
      <w:r>
        <w:rPr>
          <w:noProof/>
        </w:rPr>
        <w:instrText xml:space="preserve"> PAGEREF _Toc106710055 \h </w:instrText>
      </w:r>
      <w:r>
        <w:rPr>
          <w:noProof/>
        </w:rPr>
      </w:r>
      <w:r>
        <w:rPr>
          <w:noProof/>
        </w:rPr>
        <w:fldChar w:fldCharType="separate"/>
      </w:r>
      <w:r>
        <w:rPr>
          <w:noProof/>
        </w:rPr>
        <w:t>19</w:t>
      </w:r>
      <w:r>
        <w:rPr>
          <w:noProof/>
        </w:rPr>
        <w:fldChar w:fldCharType="end"/>
      </w:r>
    </w:p>
    <w:p w14:paraId="42570BFF" w14:textId="6B7679B4" w:rsidR="00AA68E6" w:rsidRPr="003B753A" w:rsidRDefault="00AA68E6">
      <w:pPr>
        <w:pStyle w:val="TOC2"/>
        <w:rPr>
          <w:rFonts w:ascii="Calibri" w:hAnsi="Calibri"/>
          <w:noProof/>
          <w:sz w:val="22"/>
          <w:szCs w:val="22"/>
          <w:lang w:eastAsia="en-GB"/>
        </w:rPr>
      </w:pPr>
      <w:r>
        <w:rPr>
          <w:noProof/>
        </w:rPr>
        <w:t>5.1</w:t>
      </w:r>
      <w:r w:rsidRPr="003B753A">
        <w:rPr>
          <w:rFonts w:ascii="Calibri" w:hAnsi="Calibr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_Toc106710056 \h </w:instrText>
      </w:r>
      <w:r>
        <w:rPr>
          <w:noProof/>
        </w:rPr>
      </w:r>
      <w:r>
        <w:rPr>
          <w:noProof/>
        </w:rPr>
        <w:fldChar w:fldCharType="separate"/>
      </w:r>
      <w:r>
        <w:rPr>
          <w:noProof/>
        </w:rPr>
        <w:t>19</w:t>
      </w:r>
      <w:r>
        <w:rPr>
          <w:noProof/>
        </w:rPr>
        <w:fldChar w:fldCharType="end"/>
      </w:r>
    </w:p>
    <w:p w14:paraId="2074079C" w14:textId="23FD8438" w:rsidR="00AA68E6" w:rsidRPr="003B753A" w:rsidRDefault="00AA68E6">
      <w:pPr>
        <w:pStyle w:val="TOC2"/>
        <w:rPr>
          <w:rFonts w:ascii="Calibri" w:hAnsi="Calibri"/>
          <w:noProof/>
          <w:sz w:val="22"/>
          <w:szCs w:val="22"/>
          <w:lang w:eastAsia="en-GB"/>
        </w:rPr>
      </w:pPr>
      <w:r>
        <w:rPr>
          <w:noProof/>
        </w:rPr>
        <w:t>5.2</w:t>
      </w:r>
      <w:r w:rsidRPr="003B753A">
        <w:rPr>
          <w:rFonts w:ascii="Calibri" w:hAnsi="Calibr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_Toc106710057 \h </w:instrText>
      </w:r>
      <w:r>
        <w:rPr>
          <w:noProof/>
        </w:rPr>
      </w:r>
      <w:r>
        <w:rPr>
          <w:noProof/>
        </w:rPr>
        <w:fldChar w:fldCharType="separate"/>
      </w:r>
      <w:r>
        <w:rPr>
          <w:noProof/>
        </w:rPr>
        <w:t>19</w:t>
      </w:r>
      <w:r>
        <w:rPr>
          <w:noProof/>
        </w:rPr>
        <w:fldChar w:fldCharType="end"/>
      </w:r>
    </w:p>
    <w:p w14:paraId="1E54BA93" w14:textId="1237F7E9" w:rsidR="00AA68E6" w:rsidRPr="003B753A" w:rsidRDefault="00AA68E6">
      <w:pPr>
        <w:pStyle w:val="TOC2"/>
        <w:rPr>
          <w:rFonts w:ascii="Calibri" w:hAnsi="Calibri"/>
          <w:noProof/>
          <w:sz w:val="22"/>
          <w:szCs w:val="22"/>
          <w:lang w:eastAsia="en-GB"/>
        </w:rPr>
      </w:pPr>
      <w:r>
        <w:rPr>
          <w:noProof/>
        </w:rPr>
        <w:t>5.3</w:t>
      </w:r>
      <w:r w:rsidRPr="003B753A">
        <w:rPr>
          <w:rFonts w:ascii="Calibri" w:hAnsi="Calibri"/>
          <w:noProof/>
          <w:sz w:val="22"/>
          <w:szCs w:val="22"/>
          <w:lang w:eastAsia="en-GB"/>
        </w:rPr>
        <w:tab/>
      </w:r>
      <w:r>
        <w:rPr>
          <w:noProof/>
        </w:rPr>
        <w:t>MCS server</w:t>
      </w:r>
      <w:r>
        <w:rPr>
          <w:noProof/>
        </w:rPr>
        <w:tab/>
      </w:r>
      <w:r>
        <w:rPr>
          <w:noProof/>
        </w:rPr>
        <w:fldChar w:fldCharType="begin" w:fldLock="1"/>
      </w:r>
      <w:r>
        <w:rPr>
          <w:noProof/>
        </w:rPr>
        <w:instrText xml:space="preserve"> PAGEREF _Toc106710058 \h </w:instrText>
      </w:r>
      <w:r>
        <w:rPr>
          <w:noProof/>
        </w:rPr>
      </w:r>
      <w:r>
        <w:rPr>
          <w:noProof/>
        </w:rPr>
        <w:fldChar w:fldCharType="separate"/>
      </w:r>
      <w:r>
        <w:rPr>
          <w:noProof/>
        </w:rPr>
        <w:t>20</w:t>
      </w:r>
      <w:r>
        <w:rPr>
          <w:noProof/>
        </w:rPr>
        <w:fldChar w:fldCharType="end"/>
      </w:r>
    </w:p>
    <w:p w14:paraId="33865725" w14:textId="7B59CF97" w:rsidR="00AA68E6" w:rsidRPr="003B753A" w:rsidRDefault="00AA68E6">
      <w:pPr>
        <w:pStyle w:val="TOC1"/>
        <w:rPr>
          <w:rFonts w:ascii="Calibri" w:hAnsi="Calibri"/>
          <w:noProof/>
          <w:szCs w:val="22"/>
          <w:lang w:eastAsia="en-GB"/>
        </w:rPr>
      </w:pPr>
      <w:r>
        <w:rPr>
          <w:noProof/>
        </w:rPr>
        <w:t>6</w:t>
      </w:r>
      <w:r w:rsidRPr="003B753A">
        <w:rPr>
          <w:rFonts w:ascii="Calibri" w:hAnsi="Calibri"/>
          <w:noProof/>
          <w:szCs w:val="22"/>
          <w:lang w:eastAsia="en-GB"/>
        </w:rPr>
        <w:tab/>
      </w:r>
      <w:r>
        <w:rPr>
          <w:noProof/>
        </w:rPr>
        <w:t>Procedures</w:t>
      </w:r>
      <w:r>
        <w:rPr>
          <w:noProof/>
        </w:rPr>
        <w:tab/>
      </w:r>
      <w:r>
        <w:rPr>
          <w:noProof/>
        </w:rPr>
        <w:fldChar w:fldCharType="begin" w:fldLock="1"/>
      </w:r>
      <w:r>
        <w:rPr>
          <w:noProof/>
        </w:rPr>
        <w:instrText xml:space="preserve"> PAGEREF _Toc106710059 \h </w:instrText>
      </w:r>
      <w:r>
        <w:rPr>
          <w:noProof/>
        </w:rPr>
      </w:r>
      <w:r>
        <w:rPr>
          <w:noProof/>
        </w:rPr>
        <w:fldChar w:fldCharType="separate"/>
      </w:r>
      <w:r>
        <w:rPr>
          <w:noProof/>
        </w:rPr>
        <w:t>20</w:t>
      </w:r>
      <w:r>
        <w:rPr>
          <w:noProof/>
        </w:rPr>
        <w:fldChar w:fldCharType="end"/>
      </w:r>
    </w:p>
    <w:p w14:paraId="43C9F3B1" w14:textId="3D39843C" w:rsidR="00AA68E6" w:rsidRPr="003B753A" w:rsidRDefault="00AA68E6">
      <w:pPr>
        <w:pStyle w:val="TOC2"/>
        <w:rPr>
          <w:rFonts w:ascii="Calibri" w:hAnsi="Calibri"/>
          <w:noProof/>
          <w:sz w:val="22"/>
          <w:szCs w:val="22"/>
          <w:lang w:eastAsia="en-GB"/>
        </w:rPr>
      </w:pPr>
      <w:r>
        <w:rPr>
          <w:noProof/>
        </w:rPr>
        <w:t>6.1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_Toc106710060 \h </w:instrText>
      </w:r>
      <w:r>
        <w:rPr>
          <w:noProof/>
        </w:rPr>
      </w:r>
      <w:r>
        <w:rPr>
          <w:noProof/>
        </w:rPr>
        <w:fldChar w:fldCharType="separate"/>
      </w:r>
      <w:r>
        <w:rPr>
          <w:noProof/>
        </w:rPr>
        <w:t>20</w:t>
      </w:r>
      <w:r>
        <w:rPr>
          <w:noProof/>
        </w:rPr>
        <w:fldChar w:fldCharType="end"/>
      </w:r>
    </w:p>
    <w:p w14:paraId="3596B18E" w14:textId="1A201168" w:rsidR="00AA68E6" w:rsidRPr="003B753A" w:rsidRDefault="00AA68E6">
      <w:pPr>
        <w:pStyle w:val="TOC2"/>
        <w:rPr>
          <w:rFonts w:ascii="Calibri" w:hAnsi="Calibri"/>
          <w:noProof/>
          <w:sz w:val="22"/>
          <w:szCs w:val="22"/>
          <w:lang w:eastAsia="en-GB"/>
        </w:rPr>
      </w:pPr>
      <w:r>
        <w:rPr>
          <w:noProof/>
        </w:rPr>
        <w:t>6.2</w:t>
      </w:r>
      <w:r w:rsidRPr="003B753A">
        <w:rPr>
          <w:rFonts w:ascii="Calibri" w:hAnsi="Calibri"/>
          <w:noProof/>
          <w:sz w:val="22"/>
          <w:szCs w:val="22"/>
          <w:lang w:eastAsia="en-GB"/>
        </w:rPr>
        <w:tab/>
      </w:r>
      <w:r>
        <w:rPr>
          <w:noProof/>
        </w:rPr>
        <w:t>Common procedures</w:t>
      </w:r>
      <w:r>
        <w:rPr>
          <w:noProof/>
        </w:rPr>
        <w:tab/>
      </w:r>
      <w:r>
        <w:rPr>
          <w:noProof/>
        </w:rPr>
        <w:fldChar w:fldCharType="begin" w:fldLock="1"/>
      </w:r>
      <w:r>
        <w:rPr>
          <w:noProof/>
        </w:rPr>
        <w:instrText xml:space="preserve"> PAGEREF _Toc106710061 \h </w:instrText>
      </w:r>
      <w:r>
        <w:rPr>
          <w:noProof/>
        </w:rPr>
      </w:r>
      <w:r>
        <w:rPr>
          <w:noProof/>
        </w:rPr>
        <w:fldChar w:fldCharType="separate"/>
      </w:r>
      <w:r>
        <w:rPr>
          <w:noProof/>
        </w:rPr>
        <w:t>21</w:t>
      </w:r>
      <w:r>
        <w:rPr>
          <w:noProof/>
        </w:rPr>
        <w:fldChar w:fldCharType="end"/>
      </w:r>
    </w:p>
    <w:p w14:paraId="71266FC5" w14:textId="5A5D9878" w:rsidR="00AA68E6" w:rsidRPr="003B753A" w:rsidRDefault="00AA68E6">
      <w:pPr>
        <w:pStyle w:val="TOC3"/>
        <w:rPr>
          <w:rFonts w:ascii="Calibri" w:hAnsi="Calibri"/>
          <w:noProof/>
          <w:sz w:val="22"/>
          <w:szCs w:val="22"/>
          <w:lang w:eastAsia="en-GB"/>
        </w:rPr>
      </w:pPr>
      <w:r>
        <w:rPr>
          <w:noProof/>
        </w:rPr>
        <w:t>6.2.1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_Toc106710062 \h </w:instrText>
      </w:r>
      <w:r>
        <w:rPr>
          <w:noProof/>
        </w:rPr>
      </w:r>
      <w:r>
        <w:rPr>
          <w:noProof/>
        </w:rPr>
        <w:fldChar w:fldCharType="separate"/>
      </w:r>
      <w:r>
        <w:rPr>
          <w:noProof/>
        </w:rPr>
        <w:t>21</w:t>
      </w:r>
      <w:r>
        <w:rPr>
          <w:noProof/>
        </w:rPr>
        <w:fldChar w:fldCharType="end"/>
      </w:r>
    </w:p>
    <w:p w14:paraId="6A9ADAF0" w14:textId="3E2DB5D3" w:rsidR="00AA68E6" w:rsidRPr="003B753A" w:rsidRDefault="00AA68E6">
      <w:pPr>
        <w:pStyle w:val="TOC3"/>
        <w:rPr>
          <w:rFonts w:ascii="Calibri" w:hAnsi="Calibri"/>
          <w:noProof/>
          <w:sz w:val="22"/>
          <w:szCs w:val="22"/>
          <w:lang w:eastAsia="en-GB"/>
        </w:rPr>
      </w:pPr>
      <w:r>
        <w:rPr>
          <w:noProof/>
        </w:rPr>
        <w:t>6.2.2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_Toc106710063 \h </w:instrText>
      </w:r>
      <w:r>
        <w:rPr>
          <w:noProof/>
        </w:rPr>
      </w:r>
      <w:r>
        <w:rPr>
          <w:noProof/>
        </w:rPr>
        <w:fldChar w:fldCharType="separate"/>
      </w:r>
      <w:r>
        <w:rPr>
          <w:noProof/>
        </w:rPr>
        <w:t>21</w:t>
      </w:r>
      <w:r>
        <w:rPr>
          <w:noProof/>
        </w:rPr>
        <w:fldChar w:fldCharType="end"/>
      </w:r>
    </w:p>
    <w:p w14:paraId="51CE2B7D" w14:textId="625E42F3" w:rsidR="00AA68E6" w:rsidRPr="003B753A" w:rsidRDefault="00AA68E6">
      <w:pPr>
        <w:pStyle w:val="TOC3"/>
        <w:rPr>
          <w:rFonts w:ascii="Calibri" w:hAnsi="Calibri"/>
          <w:noProof/>
          <w:sz w:val="22"/>
          <w:szCs w:val="22"/>
          <w:lang w:eastAsia="en-GB"/>
        </w:rPr>
      </w:pPr>
      <w:r>
        <w:rPr>
          <w:noProof/>
        </w:rPr>
        <w:t>6.2.3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_Toc106710064 \h </w:instrText>
      </w:r>
      <w:r>
        <w:rPr>
          <w:noProof/>
        </w:rPr>
      </w:r>
      <w:r>
        <w:rPr>
          <w:noProof/>
        </w:rPr>
        <w:fldChar w:fldCharType="separate"/>
      </w:r>
      <w:r>
        <w:rPr>
          <w:noProof/>
        </w:rPr>
        <w:t>21</w:t>
      </w:r>
      <w:r>
        <w:rPr>
          <w:noProof/>
        </w:rPr>
        <w:fldChar w:fldCharType="end"/>
      </w:r>
    </w:p>
    <w:p w14:paraId="6D672F60" w14:textId="0E03A37B" w:rsidR="00AA68E6" w:rsidRPr="003B753A" w:rsidRDefault="00AA68E6">
      <w:pPr>
        <w:pStyle w:val="TOC3"/>
        <w:rPr>
          <w:rFonts w:ascii="Calibri" w:hAnsi="Calibri"/>
          <w:noProof/>
          <w:sz w:val="22"/>
          <w:szCs w:val="22"/>
          <w:lang w:eastAsia="en-GB"/>
        </w:rPr>
      </w:pPr>
      <w:r>
        <w:rPr>
          <w:noProof/>
        </w:rPr>
        <w:t>6.2.4</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_Toc106710065 \h </w:instrText>
      </w:r>
      <w:r>
        <w:rPr>
          <w:noProof/>
        </w:rPr>
      </w:r>
      <w:r>
        <w:rPr>
          <w:noProof/>
        </w:rPr>
        <w:fldChar w:fldCharType="separate"/>
      </w:r>
      <w:r>
        <w:rPr>
          <w:noProof/>
        </w:rPr>
        <w:t>21</w:t>
      </w:r>
      <w:r>
        <w:rPr>
          <w:noProof/>
        </w:rPr>
        <w:fldChar w:fldCharType="end"/>
      </w:r>
    </w:p>
    <w:p w14:paraId="2A917554" w14:textId="3FFF8D41" w:rsidR="00AA68E6" w:rsidRPr="003B753A" w:rsidRDefault="00AA68E6">
      <w:pPr>
        <w:pStyle w:val="TOC4"/>
        <w:rPr>
          <w:rFonts w:ascii="Calibri" w:hAnsi="Calibri"/>
          <w:noProof/>
          <w:sz w:val="22"/>
          <w:szCs w:val="22"/>
          <w:lang w:eastAsia="en-GB"/>
        </w:rPr>
      </w:pPr>
      <w:r>
        <w:rPr>
          <w:noProof/>
        </w:rPr>
        <w:t>6.2.4.1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_Toc106710066 \h </w:instrText>
      </w:r>
      <w:r>
        <w:rPr>
          <w:noProof/>
        </w:rPr>
      </w:r>
      <w:r>
        <w:rPr>
          <w:noProof/>
        </w:rPr>
        <w:fldChar w:fldCharType="separate"/>
      </w:r>
      <w:r>
        <w:rPr>
          <w:noProof/>
        </w:rPr>
        <w:t>21</w:t>
      </w:r>
      <w:r>
        <w:rPr>
          <w:noProof/>
        </w:rPr>
        <w:fldChar w:fldCharType="end"/>
      </w:r>
    </w:p>
    <w:p w14:paraId="294EF04F" w14:textId="50F061D5" w:rsidR="00AA68E6" w:rsidRPr="003B753A" w:rsidRDefault="00AA68E6">
      <w:pPr>
        <w:pStyle w:val="TOC4"/>
        <w:rPr>
          <w:rFonts w:ascii="Calibri" w:hAnsi="Calibri"/>
          <w:noProof/>
          <w:sz w:val="22"/>
          <w:szCs w:val="22"/>
          <w:lang w:eastAsia="en-GB"/>
        </w:rPr>
      </w:pPr>
      <w:r>
        <w:rPr>
          <w:noProof/>
        </w:rPr>
        <w:t>6.2.4.2</w:t>
      </w:r>
      <w:r w:rsidRPr="003B753A">
        <w:rPr>
          <w:rFonts w:ascii="Calibri" w:hAnsi="Calibri"/>
          <w:noProof/>
          <w:sz w:val="22"/>
          <w:szCs w:val="22"/>
          <w:lang w:eastAsia="en-GB"/>
        </w:rPr>
        <w:tab/>
      </w:r>
      <w:r>
        <w:rPr>
          <w:noProof/>
        </w:rPr>
        <w:t>SIP failure case</w:t>
      </w:r>
      <w:r>
        <w:rPr>
          <w:noProof/>
        </w:rPr>
        <w:tab/>
      </w:r>
      <w:r>
        <w:rPr>
          <w:noProof/>
        </w:rPr>
        <w:fldChar w:fldCharType="begin" w:fldLock="1"/>
      </w:r>
      <w:r>
        <w:rPr>
          <w:noProof/>
        </w:rPr>
        <w:instrText xml:space="preserve"> PAGEREF _Toc106710067 \h </w:instrText>
      </w:r>
      <w:r>
        <w:rPr>
          <w:noProof/>
        </w:rPr>
      </w:r>
      <w:r>
        <w:rPr>
          <w:noProof/>
        </w:rPr>
        <w:fldChar w:fldCharType="separate"/>
      </w:r>
      <w:r>
        <w:rPr>
          <w:noProof/>
        </w:rPr>
        <w:t>21</w:t>
      </w:r>
      <w:r>
        <w:rPr>
          <w:noProof/>
        </w:rPr>
        <w:fldChar w:fldCharType="end"/>
      </w:r>
    </w:p>
    <w:p w14:paraId="5465C38A" w14:textId="72FF7B40" w:rsidR="00AA68E6" w:rsidRPr="003B753A" w:rsidRDefault="00AA68E6">
      <w:pPr>
        <w:pStyle w:val="TOC2"/>
        <w:rPr>
          <w:rFonts w:ascii="Calibri" w:hAnsi="Calibri"/>
          <w:noProof/>
          <w:sz w:val="22"/>
          <w:szCs w:val="22"/>
          <w:lang w:eastAsia="en-GB"/>
        </w:rPr>
      </w:pPr>
      <w:r>
        <w:rPr>
          <w:noProof/>
        </w:rPr>
        <w:t>6.3</w:t>
      </w:r>
      <w:r w:rsidRPr="003B753A">
        <w:rPr>
          <w:rFonts w:ascii="Calibri" w:hAnsi="Calibr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_Toc106710068 \h </w:instrText>
      </w:r>
      <w:r>
        <w:rPr>
          <w:noProof/>
        </w:rPr>
      </w:r>
      <w:r>
        <w:rPr>
          <w:noProof/>
        </w:rPr>
        <w:fldChar w:fldCharType="separate"/>
      </w:r>
      <w:r>
        <w:rPr>
          <w:noProof/>
        </w:rPr>
        <w:t>21</w:t>
      </w:r>
      <w:r>
        <w:rPr>
          <w:noProof/>
        </w:rPr>
        <w:fldChar w:fldCharType="end"/>
      </w:r>
    </w:p>
    <w:p w14:paraId="5F0B71DA" w14:textId="405A96AC" w:rsidR="00AA68E6" w:rsidRPr="003B753A" w:rsidRDefault="00AA68E6">
      <w:pPr>
        <w:pStyle w:val="TOC3"/>
        <w:rPr>
          <w:rFonts w:ascii="Calibri" w:hAnsi="Calibri"/>
          <w:noProof/>
          <w:sz w:val="22"/>
          <w:szCs w:val="22"/>
          <w:lang w:eastAsia="en-GB"/>
        </w:rPr>
      </w:pPr>
      <w:r>
        <w:rPr>
          <w:noProof/>
        </w:rPr>
        <w:t>6.3.1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_Toc106710069 \h </w:instrText>
      </w:r>
      <w:r>
        <w:rPr>
          <w:noProof/>
        </w:rPr>
      </w:r>
      <w:r>
        <w:rPr>
          <w:noProof/>
        </w:rPr>
        <w:fldChar w:fldCharType="separate"/>
      </w:r>
      <w:r>
        <w:rPr>
          <w:noProof/>
        </w:rPr>
        <w:t>21</w:t>
      </w:r>
      <w:r>
        <w:rPr>
          <w:noProof/>
        </w:rPr>
        <w:fldChar w:fldCharType="end"/>
      </w:r>
    </w:p>
    <w:p w14:paraId="551BA78A" w14:textId="4E4F12E2" w:rsidR="00AA68E6" w:rsidRPr="003B753A" w:rsidRDefault="00AA68E6">
      <w:pPr>
        <w:pStyle w:val="TOC4"/>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_Toc106710070 \h </w:instrText>
      </w:r>
      <w:r>
        <w:rPr>
          <w:noProof/>
        </w:rPr>
      </w:r>
      <w:r>
        <w:rPr>
          <w:noProof/>
        </w:rPr>
        <w:fldChar w:fldCharType="separate"/>
      </w:r>
      <w:r>
        <w:rPr>
          <w:noProof/>
        </w:rPr>
        <w:t>21</w:t>
      </w:r>
      <w:r>
        <w:rPr>
          <w:noProof/>
        </w:rPr>
        <w:fldChar w:fldCharType="end"/>
      </w:r>
    </w:p>
    <w:p w14:paraId="20F72FD4" w14:textId="3EF27924" w:rsidR="00AA68E6" w:rsidRPr="003B753A" w:rsidRDefault="00AA68E6">
      <w:pPr>
        <w:pStyle w:val="TOC4"/>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_Toc106710071 \h </w:instrText>
      </w:r>
      <w:r>
        <w:rPr>
          <w:noProof/>
        </w:rPr>
      </w:r>
      <w:r>
        <w:rPr>
          <w:noProof/>
        </w:rPr>
        <w:fldChar w:fldCharType="separate"/>
      </w:r>
      <w:r>
        <w:rPr>
          <w:noProof/>
        </w:rPr>
        <w:t>22</w:t>
      </w:r>
      <w:r>
        <w:rPr>
          <w:noProof/>
        </w:rPr>
        <w:fldChar w:fldCharType="end"/>
      </w:r>
    </w:p>
    <w:p w14:paraId="45F2918F" w14:textId="3B7F97B8" w:rsidR="00AA68E6" w:rsidRPr="003B753A" w:rsidRDefault="00AA68E6">
      <w:pPr>
        <w:pStyle w:val="TOC3"/>
        <w:rPr>
          <w:rFonts w:ascii="Calibri" w:hAnsi="Calibri"/>
          <w:noProof/>
          <w:sz w:val="22"/>
          <w:szCs w:val="22"/>
          <w:lang w:eastAsia="en-GB"/>
        </w:rPr>
      </w:pPr>
      <w:r>
        <w:rPr>
          <w:noProof/>
        </w:rPr>
        <w:t>6.3.2</w:t>
      </w:r>
      <w:r w:rsidRPr="003B753A">
        <w:rPr>
          <w:rFonts w:ascii="Calibri" w:hAnsi="Calibr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_Toc106710072 \h </w:instrText>
      </w:r>
      <w:r>
        <w:rPr>
          <w:noProof/>
        </w:rPr>
      </w:r>
      <w:r>
        <w:rPr>
          <w:noProof/>
        </w:rPr>
        <w:fldChar w:fldCharType="separate"/>
      </w:r>
      <w:r>
        <w:rPr>
          <w:noProof/>
        </w:rPr>
        <w:t>22</w:t>
      </w:r>
      <w:r>
        <w:rPr>
          <w:noProof/>
        </w:rPr>
        <w:fldChar w:fldCharType="end"/>
      </w:r>
    </w:p>
    <w:p w14:paraId="05C707F9" w14:textId="72A68BD0" w:rsidR="00AA68E6" w:rsidRPr="003B753A" w:rsidRDefault="00AA68E6">
      <w:pPr>
        <w:pStyle w:val="TOC4"/>
        <w:rPr>
          <w:rFonts w:ascii="Calibri" w:hAnsi="Calibri"/>
          <w:noProof/>
          <w:sz w:val="22"/>
          <w:szCs w:val="22"/>
          <w:lang w:eastAsia="en-GB"/>
        </w:rPr>
      </w:pPr>
      <w:r>
        <w:rPr>
          <w:noProof/>
        </w:rPr>
        <w:t>6.3.2.1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_Toc106710073 \h </w:instrText>
      </w:r>
      <w:r>
        <w:rPr>
          <w:noProof/>
        </w:rPr>
      </w:r>
      <w:r>
        <w:rPr>
          <w:noProof/>
        </w:rPr>
        <w:fldChar w:fldCharType="separate"/>
      </w:r>
      <w:r>
        <w:rPr>
          <w:noProof/>
        </w:rPr>
        <w:t>22</w:t>
      </w:r>
      <w:r>
        <w:rPr>
          <w:noProof/>
        </w:rPr>
        <w:fldChar w:fldCharType="end"/>
      </w:r>
    </w:p>
    <w:p w14:paraId="3F8999F3" w14:textId="36023965" w:rsidR="00AA68E6" w:rsidRPr="003B753A" w:rsidRDefault="00AA68E6">
      <w:pPr>
        <w:pStyle w:val="TOC4"/>
        <w:rPr>
          <w:rFonts w:ascii="Calibri" w:hAnsi="Calibri"/>
          <w:noProof/>
          <w:sz w:val="22"/>
          <w:szCs w:val="22"/>
          <w:lang w:eastAsia="en-GB"/>
        </w:rPr>
      </w:pPr>
      <w:r>
        <w:rPr>
          <w:noProof/>
        </w:rPr>
        <w:t>6.3.2.2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_Toc106710074 \h </w:instrText>
      </w:r>
      <w:r>
        <w:rPr>
          <w:noProof/>
        </w:rPr>
      </w:r>
      <w:r>
        <w:rPr>
          <w:noProof/>
        </w:rPr>
        <w:fldChar w:fldCharType="separate"/>
      </w:r>
      <w:r>
        <w:rPr>
          <w:noProof/>
        </w:rPr>
        <w:t>22</w:t>
      </w:r>
      <w:r>
        <w:rPr>
          <w:noProof/>
        </w:rPr>
        <w:fldChar w:fldCharType="end"/>
      </w:r>
    </w:p>
    <w:p w14:paraId="1CE3C57D" w14:textId="6E66D2E1" w:rsidR="00AA68E6" w:rsidRPr="003B753A" w:rsidRDefault="00AA68E6">
      <w:pPr>
        <w:pStyle w:val="TOC4"/>
        <w:rPr>
          <w:rFonts w:ascii="Calibri" w:hAnsi="Calibri"/>
          <w:noProof/>
          <w:sz w:val="22"/>
          <w:szCs w:val="22"/>
          <w:lang w:eastAsia="en-GB"/>
        </w:rPr>
      </w:pPr>
      <w:r>
        <w:rPr>
          <w:noProof/>
        </w:rPr>
        <w:t>6.3.2.3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_Toc106710075 \h </w:instrText>
      </w:r>
      <w:r>
        <w:rPr>
          <w:noProof/>
        </w:rPr>
      </w:r>
      <w:r>
        <w:rPr>
          <w:noProof/>
        </w:rPr>
        <w:fldChar w:fldCharType="separate"/>
      </w:r>
      <w:r>
        <w:rPr>
          <w:noProof/>
        </w:rPr>
        <w:t>22</w:t>
      </w:r>
      <w:r>
        <w:rPr>
          <w:noProof/>
        </w:rPr>
        <w:fldChar w:fldCharType="end"/>
      </w:r>
    </w:p>
    <w:p w14:paraId="691C0774" w14:textId="0FCCB62B" w:rsidR="00AA68E6" w:rsidRPr="003B753A" w:rsidRDefault="00AA68E6">
      <w:pPr>
        <w:pStyle w:val="TOC3"/>
        <w:rPr>
          <w:rFonts w:ascii="Calibri" w:hAnsi="Calibri"/>
          <w:noProof/>
          <w:sz w:val="22"/>
          <w:szCs w:val="22"/>
          <w:lang w:eastAsia="en-GB"/>
        </w:rPr>
      </w:pPr>
      <w:r>
        <w:rPr>
          <w:noProof/>
        </w:rPr>
        <w:t>6.3.3</w:t>
      </w:r>
      <w:r w:rsidRPr="003B753A">
        <w:rPr>
          <w:rFonts w:ascii="Calibri" w:hAnsi="Calibr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_Toc106710076 \h </w:instrText>
      </w:r>
      <w:r>
        <w:rPr>
          <w:noProof/>
        </w:rPr>
      </w:r>
      <w:r>
        <w:rPr>
          <w:noProof/>
        </w:rPr>
        <w:fldChar w:fldCharType="separate"/>
      </w:r>
      <w:r>
        <w:rPr>
          <w:noProof/>
        </w:rPr>
        <w:t>22</w:t>
      </w:r>
      <w:r>
        <w:rPr>
          <w:noProof/>
        </w:rPr>
        <w:fldChar w:fldCharType="end"/>
      </w:r>
    </w:p>
    <w:p w14:paraId="7356CC12" w14:textId="2DB841EE" w:rsidR="00AA68E6" w:rsidRPr="003B753A" w:rsidRDefault="00AA68E6">
      <w:pPr>
        <w:pStyle w:val="TOC4"/>
        <w:rPr>
          <w:rFonts w:ascii="Calibri" w:hAnsi="Calibri"/>
          <w:noProof/>
          <w:sz w:val="22"/>
          <w:szCs w:val="22"/>
          <w:lang w:eastAsia="en-GB"/>
        </w:rPr>
      </w:pPr>
      <w:r>
        <w:rPr>
          <w:noProof/>
        </w:rPr>
        <w:t>6.3.3.1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_Toc106710077 \h </w:instrText>
      </w:r>
      <w:r>
        <w:rPr>
          <w:noProof/>
        </w:rPr>
      </w:r>
      <w:r>
        <w:rPr>
          <w:noProof/>
        </w:rPr>
        <w:fldChar w:fldCharType="separate"/>
      </w:r>
      <w:r>
        <w:rPr>
          <w:noProof/>
        </w:rPr>
        <w:t>22</w:t>
      </w:r>
      <w:r>
        <w:rPr>
          <w:noProof/>
        </w:rPr>
        <w:fldChar w:fldCharType="end"/>
      </w:r>
    </w:p>
    <w:p w14:paraId="63DFD40F" w14:textId="001F7D65" w:rsidR="00AA68E6" w:rsidRPr="003B753A" w:rsidRDefault="00AA68E6">
      <w:pPr>
        <w:pStyle w:val="TOC4"/>
        <w:rPr>
          <w:rFonts w:ascii="Calibri" w:hAnsi="Calibri"/>
          <w:noProof/>
          <w:sz w:val="22"/>
          <w:szCs w:val="22"/>
          <w:lang w:eastAsia="en-GB"/>
        </w:rPr>
      </w:pPr>
      <w:r>
        <w:rPr>
          <w:noProof/>
        </w:rPr>
        <w:t>6.3.3.2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_Toc106710078 \h </w:instrText>
      </w:r>
      <w:r>
        <w:rPr>
          <w:noProof/>
        </w:rPr>
      </w:r>
      <w:r>
        <w:rPr>
          <w:noProof/>
        </w:rPr>
        <w:fldChar w:fldCharType="separate"/>
      </w:r>
      <w:r>
        <w:rPr>
          <w:noProof/>
        </w:rPr>
        <w:t>22</w:t>
      </w:r>
      <w:r>
        <w:rPr>
          <w:noProof/>
        </w:rPr>
        <w:fldChar w:fldCharType="end"/>
      </w:r>
    </w:p>
    <w:p w14:paraId="1CD737AA" w14:textId="0FD35849" w:rsidR="00AA68E6" w:rsidRPr="003B753A" w:rsidRDefault="00AA68E6">
      <w:pPr>
        <w:pStyle w:val="TOC5"/>
        <w:rPr>
          <w:rFonts w:ascii="Calibri" w:hAnsi="Calibri"/>
          <w:noProof/>
          <w:sz w:val="22"/>
          <w:szCs w:val="22"/>
          <w:lang w:eastAsia="en-GB"/>
        </w:rPr>
      </w:pPr>
      <w:r>
        <w:rPr>
          <w:noProof/>
        </w:rPr>
        <w:t>6.3.3.2.1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_Toc106710079 \h </w:instrText>
      </w:r>
      <w:r>
        <w:rPr>
          <w:noProof/>
        </w:rPr>
      </w:r>
      <w:r>
        <w:rPr>
          <w:noProof/>
        </w:rPr>
        <w:fldChar w:fldCharType="separate"/>
      </w:r>
      <w:r>
        <w:rPr>
          <w:noProof/>
        </w:rPr>
        <w:t>22</w:t>
      </w:r>
      <w:r>
        <w:rPr>
          <w:noProof/>
        </w:rPr>
        <w:fldChar w:fldCharType="end"/>
      </w:r>
    </w:p>
    <w:p w14:paraId="077F4409" w14:textId="455D3F62" w:rsidR="00AA68E6" w:rsidRPr="003B753A" w:rsidRDefault="00AA68E6">
      <w:pPr>
        <w:pStyle w:val="TOC5"/>
        <w:rPr>
          <w:rFonts w:ascii="Calibri" w:hAnsi="Calibri"/>
          <w:noProof/>
          <w:sz w:val="22"/>
          <w:szCs w:val="22"/>
          <w:lang w:eastAsia="en-GB"/>
        </w:rPr>
      </w:pPr>
      <w:r>
        <w:rPr>
          <w:noProof/>
        </w:rPr>
        <w:t>6.3.3.2.2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_Toc106710080 \h </w:instrText>
      </w:r>
      <w:r>
        <w:rPr>
          <w:noProof/>
        </w:rPr>
      </w:r>
      <w:r>
        <w:rPr>
          <w:noProof/>
        </w:rPr>
        <w:fldChar w:fldCharType="separate"/>
      </w:r>
      <w:r>
        <w:rPr>
          <w:noProof/>
        </w:rPr>
        <w:t>22</w:t>
      </w:r>
      <w:r>
        <w:rPr>
          <w:noProof/>
        </w:rPr>
        <w:fldChar w:fldCharType="end"/>
      </w:r>
    </w:p>
    <w:p w14:paraId="3861C77D" w14:textId="03FB6EF3" w:rsidR="00AA68E6" w:rsidRPr="003B753A" w:rsidRDefault="00AA68E6">
      <w:pPr>
        <w:pStyle w:val="TOC5"/>
        <w:rPr>
          <w:rFonts w:ascii="Calibri" w:hAnsi="Calibri"/>
          <w:noProof/>
          <w:sz w:val="22"/>
          <w:szCs w:val="22"/>
          <w:lang w:eastAsia="en-GB"/>
        </w:rPr>
      </w:pPr>
      <w:r>
        <w:rPr>
          <w:noProof/>
        </w:rPr>
        <w:t>6.3.3.2.3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_Toc106710081 \h </w:instrText>
      </w:r>
      <w:r>
        <w:rPr>
          <w:noProof/>
        </w:rPr>
      </w:r>
      <w:r>
        <w:rPr>
          <w:noProof/>
        </w:rPr>
        <w:fldChar w:fldCharType="separate"/>
      </w:r>
      <w:r>
        <w:rPr>
          <w:noProof/>
        </w:rPr>
        <w:t>22</w:t>
      </w:r>
      <w:r>
        <w:rPr>
          <w:noProof/>
        </w:rPr>
        <w:fldChar w:fldCharType="end"/>
      </w:r>
    </w:p>
    <w:p w14:paraId="1A2EE56C" w14:textId="669D592A" w:rsidR="00AA68E6" w:rsidRPr="003B753A" w:rsidRDefault="00AA68E6">
      <w:pPr>
        <w:pStyle w:val="TOC4"/>
        <w:rPr>
          <w:rFonts w:ascii="Calibri" w:hAnsi="Calibri"/>
          <w:noProof/>
          <w:sz w:val="22"/>
          <w:szCs w:val="22"/>
          <w:lang w:eastAsia="en-GB"/>
        </w:rPr>
      </w:pPr>
      <w:r>
        <w:rPr>
          <w:noProof/>
        </w:rPr>
        <w:t>6.3.3.3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_Toc106710082 \h </w:instrText>
      </w:r>
      <w:r>
        <w:rPr>
          <w:noProof/>
        </w:rPr>
      </w:r>
      <w:r>
        <w:rPr>
          <w:noProof/>
        </w:rPr>
        <w:fldChar w:fldCharType="separate"/>
      </w:r>
      <w:r>
        <w:rPr>
          <w:noProof/>
        </w:rPr>
        <w:t>22</w:t>
      </w:r>
      <w:r>
        <w:rPr>
          <w:noProof/>
        </w:rPr>
        <w:fldChar w:fldCharType="end"/>
      </w:r>
    </w:p>
    <w:p w14:paraId="14242000" w14:textId="6F17FA36" w:rsidR="00AA68E6" w:rsidRPr="003B753A" w:rsidRDefault="00AA68E6">
      <w:pPr>
        <w:pStyle w:val="TOC3"/>
        <w:rPr>
          <w:rFonts w:ascii="Calibri" w:hAnsi="Calibri"/>
          <w:noProof/>
          <w:sz w:val="22"/>
          <w:szCs w:val="22"/>
          <w:lang w:eastAsia="en-GB"/>
        </w:rPr>
      </w:pPr>
      <w:r>
        <w:rPr>
          <w:noProof/>
        </w:rPr>
        <w:t>6.3.4</w:t>
      </w:r>
      <w:r w:rsidRPr="003B753A">
        <w:rPr>
          <w:rFonts w:ascii="Calibri" w:hAnsi="Calibr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_Toc106710083 \h </w:instrText>
      </w:r>
      <w:r>
        <w:rPr>
          <w:noProof/>
        </w:rPr>
      </w:r>
      <w:r>
        <w:rPr>
          <w:noProof/>
        </w:rPr>
        <w:fldChar w:fldCharType="separate"/>
      </w:r>
      <w:r>
        <w:rPr>
          <w:noProof/>
        </w:rPr>
        <w:t>23</w:t>
      </w:r>
      <w:r>
        <w:rPr>
          <w:noProof/>
        </w:rPr>
        <w:fldChar w:fldCharType="end"/>
      </w:r>
    </w:p>
    <w:p w14:paraId="48EC6994" w14:textId="41A4B8E0" w:rsidR="00AA68E6" w:rsidRPr="003B753A" w:rsidRDefault="00AA68E6">
      <w:pPr>
        <w:pStyle w:val="TOC4"/>
        <w:rPr>
          <w:rFonts w:ascii="Calibri" w:hAnsi="Calibri"/>
          <w:noProof/>
          <w:sz w:val="22"/>
          <w:szCs w:val="22"/>
          <w:lang w:eastAsia="en-GB"/>
        </w:rPr>
      </w:pPr>
      <w:r>
        <w:rPr>
          <w:noProof/>
        </w:rPr>
        <w:t>6.3.4.1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_Toc106710084 \h </w:instrText>
      </w:r>
      <w:r>
        <w:rPr>
          <w:noProof/>
        </w:rPr>
      </w:r>
      <w:r>
        <w:rPr>
          <w:noProof/>
        </w:rPr>
        <w:fldChar w:fldCharType="separate"/>
      </w:r>
      <w:r>
        <w:rPr>
          <w:noProof/>
        </w:rPr>
        <w:t>23</w:t>
      </w:r>
      <w:r>
        <w:rPr>
          <w:noProof/>
        </w:rPr>
        <w:fldChar w:fldCharType="end"/>
      </w:r>
    </w:p>
    <w:p w14:paraId="309B3AD8" w14:textId="00783645" w:rsidR="00AA68E6" w:rsidRPr="003B753A" w:rsidRDefault="00AA68E6">
      <w:pPr>
        <w:pStyle w:val="TOC4"/>
        <w:rPr>
          <w:rFonts w:ascii="Calibri" w:hAnsi="Calibri"/>
          <w:noProof/>
          <w:sz w:val="22"/>
          <w:szCs w:val="22"/>
          <w:lang w:eastAsia="en-GB"/>
        </w:rPr>
      </w:pPr>
      <w:r>
        <w:rPr>
          <w:noProof/>
        </w:rPr>
        <w:t>6.3.4.2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_Toc106710085 \h </w:instrText>
      </w:r>
      <w:r>
        <w:rPr>
          <w:noProof/>
        </w:rPr>
      </w:r>
      <w:r>
        <w:rPr>
          <w:noProof/>
        </w:rPr>
        <w:fldChar w:fldCharType="separate"/>
      </w:r>
      <w:r>
        <w:rPr>
          <w:noProof/>
        </w:rPr>
        <w:t>23</w:t>
      </w:r>
      <w:r>
        <w:rPr>
          <w:noProof/>
        </w:rPr>
        <w:fldChar w:fldCharType="end"/>
      </w:r>
    </w:p>
    <w:p w14:paraId="4E2D2F68" w14:textId="53FA3090" w:rsidR="00AA68E6" w:rsidRPr="003B753A" w:rsidRDefault="00AA68E6">
      <w:pPr>
        <w:pStyle w:val="TOC4"/>
        <w:rPr>
          <w:rFonts w:ascii="Calibri" w:hAnsi="Calibri"/>
          <w:noProof/>
          <w:sz w:val="22"/>
          <w:szCs w:val="22"/>
          <w:lang w:eastAsia="en-GB"/>
        </w:rPr>
      </w:pPr>
      <w:r>
        <w:rPr>
          <w:noProof/>
        </w:rPr>
        <w:t>6.3.4.3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_Toc106710086 \h </w:instrText>
      </w:r>
      <w:r>
        <w:rPr>
          <w:noProof/>
        </w:rPr>
      </w:r>
      <w:r>
        <w:rPr>
          <w:noProof/>
        </w:rPr>
        <w:fldChar w:fldCharType="separate"/>
      </w:r>
      <w:r>
        <w:rPr>
          <w:noProof/>
        </w:rPr>
        <w:t>23</w:t>
      </w:r>
      <w:r>
        <w:rPr>
          <w:noProof/>
        </w:rPr>
        <w:fldChar w:fldCharType="end"/>
      </w:r>
    </w:p>
    <w:p w14:paraId="368098CD" w14:textId="57FEBC5A" w:rsidR="00AA68E6" w:rsidRPr="003B753A" w:rsidRDefault="00AA68E6">
      <w:pPr>
        <w:pStyle w:val="TOC3"/>
        <w:rPr>
          <w:rFonts w:ascii="Calibri" w:hAnsi="Calibri"/>
          <w:noProof/>
          <w:sz w:val="22"/>
          <w:szCs w:val="22"/>
          <w:lang w:eastAsia="en-GB"/>
        </w:rPr>
      </w:pPr>
      <w:r>
        <w:rPr>
          <w:noProof/>
        </w:rPr>
        <w:t>6.3.5</w:t>
      </w:r>
      <w:r w:rsidRPr="003B753A">
        <w:rPr>
          <w:rFonts w:ascii="Calibri" w:hAnsi="Calibr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_Toc106710087 \h </w:instrText>
      </w:r>
      <w:r>
        <w:rPr>
          <w:noProof/>
        </w:rPr>
      </w:r>
      <w:r>
        <w:rPr>
          <w:noProof/>
        </w:rPr>
        <w:fldChar w:fldCharType="separate"/>
      </w:r>
      <w:r>
        <w:rPr>
          <w:noProof/>
        </w:rPr>
        <w:t>23</w:t>
      </w:r>
      <w:r>
        <w:rPr>
          <w:noProof/>
        </w:rPr>
        <w:fldChar w:fldCharType="end"/>
      </w:r>
    </w:p>
    <w:p w14:paraId="7E72B926" w14:textId="2646D1B4" w:rsidR="00AA68E6" w:rsidRPr="003B753A" w:rsidRDefault="00AA68E6">
      <w:pPr>
        <w:pStyle w:val="TOC4"/>
        <w:rPr>
          <w:rFonts w:ascii="Calibri" w:hAnsi="Calibri"/>
          <w:noProof/>
          <w:sz w:val="22"/>
          <w:szCs w:val="22"/>
          <w:lang w:eastAsia="en-GB"/>
        </w:rPr>
      </w:pPr>
      <w:r>
        <w:rPr>
          <w:noProof/>
        </w:rPr>
        <w:t>6.3.5.1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_Toc106710088 \h </w:instrText>
      </w:r>
      <w:r>
        <w:rPr>
          <w:noProof/>
        </w:rPr>
      </w:r>
      <w:r>
        <w:rPr>
          <w:noProof/>
        </w:rPr>
        <w:fldChar w:fldCharType="separate"/>
      </w:r>
      <w:r>
        <w:rPr>
          <w:noProof/>
        </w:rPr>
        <w:t>23</w:t>
      </w:r>
      <w:r>
        <w:rPr>
          <w:noProof/>
        </w:rPr>
        <w:fldChar w:fldCharType="end"/>
      </w:r>
    </w:p>
    <w:p w14:paraId="1235EE5A" w14:textId="0FB02064" w:rsidR="00AA68E6" w:rsidRPr="003B753A" w:rsidRDefault="00AA68E6">
      <w:pPr>
        <w:pStyle w:val="TOC4"/>
        <w:rPr>
          <w:rFonts w:ascii="Calibri" w:hAnsi="Calibri"/>
          <w:noProof/>
          <w:sz w:val="22"/>
          <w:szCs w:val="22"/>
          <w:lang w:eastAsia="en-GB"/>
        </w:rPr>
      </w:pPr>
      <w:r>
        <w:rPr>
          <w:noProof/>
        </w:rPr>
        <w:t>6.3.5.2</w:t>
      </w:r>
      <w:r w:rsidRPr="003B753A">
        <w:rPr>
          <w:rFonts w:ascii="Calibri" w:hAnsi="Calibr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_Toc106710089 \h </w:instrText>
      </w:r>
      <w:r>
        <w:rPr>
          <w:noProof/>
        </w:rPr>
      </w:r>
      <w:r>
        <w:rPr>
          <w:noProof/>
        </w:rPr>
        <w:fldChar w:fldCharType="separate"/>
      </w:r>
      <w:r>
        <w:rPr>
          <w:noProof/>
        </w:rPr>
        <w:t>23</w:t>
      </w:r>
      <w:r>
        <w:rPr>
          <w:noProof/>
        </w:rPr>
        <w:fldChar w:fldCharType="end"/>
      </w:r>
    </w:p>
    <w:p w14:paraId="3A05BCCD" w14:textId="0CF5BD99" w:rsidR="00AA68E6" w:rsidRPr="003B753A" w:rsidRDefault="00AA68E6">
      <w:pPr>
        <w:pStyle w:val="TOC4"/>
        <w:rPr>
          <w:rFonts w:ascii="Calibri" w:hAnsi="Calibri"/>
          <w:noProof/>
          <w:sz w:val="22"/>
          <w:szCs w:val="22"/>
          <w:lang w:eastAsia="en-GB"/>
        </w:rPr>
      </w:pPr>
      <w:r>
        <w:rPr>
          <w:noProof/>
        </w:rPr>
        <w:t>6.3.5.3</w:t>
      </w:r>
      <w:r w:rsidRPr="003B753A">
        <w:rPr>
          <w:rFonts w:ascii="Calibri" w:hAnsi="Calibr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_Toc106710090 \h </w:instrText>
      </w:r>
      <w:r>
        <w:rPr>
          <w:noProof/>
        </w:rPr>
      </w:r>
      <w:r>
        <w:rPr>
          <w:noProof/>
        </w:rPr>
        <w:fldChar w:fldCharType="separate"/>
      </w:r>
      <w:r>
        <w:rPr>
          <w:noProof/>
        </w:rPr>
        <w:t>23</w:t>
      </w:r>
      <w:r>
        <w:rPr>
          <w:noProof/>
        </w:rPr>
        <w:fldChar w:fldCharType="end"/>
      </w:r>
    </w:p>
    <w:p w14:paraId="0928D09A" w14:textId="28625273" w:rsidR="00AA68E6" w:rsidRPr="003B753A" w:rsidRDefault="00AA68E6">
      <w:pPr>
        <w:pStyle w:val="TOC3"/>
        <w:rPr>
          <w:rFonts w:ascii="Calibri" w:hAnsi="Calibri"/>
          <w:noProof/>
          <w:sz w:val="22"/>
          <w:szCs w:val="22"/>
          <w:lang w:eastAsia="en-GB"/>
        </w:rPr>
      </w:pPr>
      <w:r>
        <w:rPr>
          <w:noProof/>
        </w:rPr>
        <w:t>6.3.6</w:t>
      </w:r>
      <w:r w:rsidRPr="003B753A">
        <w:rPr>
          <w:rFonts w:ascii="Calibri" w:hAnsi="Calibr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_Toc106710091 \h </w:instrText>
      </w:r>
      <w:r>
        <w:rPr>
          <w:noProof/>
        </w:rPr>
      </w:r>
      <w:r>
        <w:rPr>
          <w:noProof/>
        </w:rPr>
        <w:fldChar w:fldCharType="separate"/>
      </w:r>
      <w:r>
        <w:rPr>
          <w:noProof/>
        </w:rPr>
        <w:t>23</w:t>
      </w:r>
      <w:r>
        <w:rPr>
          <w:noProof/>
        </w:rPr>
        <w:fldChar w:fldCharType="end"/>
      </w:r>
    </w:p>
    <w:p w14:paraId="7DD76C66" w14:textId="29C568DD" w:rsidR="00AA68E6" w:rsidRPr="003B753A" w:rsidRDefault="00AA68E6">
      <w:pPr>
        <w:pStyle w:val="TOC4"/>
        <w:rPr>
          <w:rFonts w:ascii="Calibri" w:hAnsi="Calibri"/>
          <w:noProof/>
          <w:sz w:val="22"/>
          <w:szCs w:val="22"/>
          <w:lang w:eastAsia="en-GB"/>
        </w:rPr>
      </w:pPr>
      <w:r>
        <w:rPr>
          <w:noProof/>
        </w:rPr>
        <w:t>6.3.6.1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_Toc106710092 \h </w:instrText>
      </w:r>
      <w:r>
        <w:rPr>
          <w:noProof/>
        </w:rPr>
      </w:r>
      <w:r>
        <w:rPr>
          <w:noProof/>
        </w:rPr>
        <w:fldChar w:fldCharType="separate"/>
      </w:r>
      <w:r>
        <w:rPr>
          <w:noProof/>
        </w:rPr>
        <w:t>23</w:t>
      </w:r>
      <w:r>
        <w:rPr>
          <w:noProof/>
        </w:rPr>
        <w:fldChar w:fldCharType="end"/>
      </w:r>
    </w:p>
    <w:p w14:paraId="4C6677B2" w14:textId="05C1DFA3" w:rsidR="00AA68E6" w:rsidRPr="003B753A" w:rsidRDefault="00AA68E6">
      <w:pPr>
        <w:pStyle w:val="TOC4"/>
        <w:rPr>
          <w:rFonts w:ascii="Calibri" w:hAnsi="Calibri"/>
          <w:noProof/>
          <w:sz w:val="22"/>
          <w:szCs w:val="22"/>
          <w:lang w:eastAsia="en-GB"/>
        </w:rPr>
      </w:pPr>
      <w:r>
        <w:rPr>
          <w:noProof/>
        </w:rPr>
        <w:t>6.3.6.2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_Toc106710093 \h </w:instrText>
      </w:r>
      <w:r>
        <w:rPr>
          <w:noProof/>
        </w:rPr>
      </w:r>
      <w:r>
        <w:rPr>
          <w:noProof/>
        </w:rPr>
        <w:fldChar w:fldCharType="separate"/>
      </w:r>
      <w:r>
        <w:rPr>
          <w:noProof/>
        </w:rPr>
        <w:t>23</w:t>
      </w:r>
      <w:r>
        <w:rPr>
          <w:noProof/>
        </w:rPr>
        <w:fldChar w:fldCharType="end"/>
      </w:r>
    </w:p>
    <w:p w14:paraId="120ABE36" w14:textId="7B16C6F0" w:rsidR="00AA68E6" w:rsidRPr="003B753A" w:rsidRDefault="00AA68E6">
      <w:pPr>
        <w:pStyle w:val="TOC5"/>
        <w:rPr>
          <w:rFonts w:ascii="Calibri" w:hAnsi="Calibri"/>
          <w:noProof/>
          <w:sz w:val="22"/>
          <w:szCs w:val="22"/>
          <w:lang w:eastAsia="en-GB"/>
        </w:rPr>
      </w:pPr>
      <w:r>
        <w:rPr>
          <w:noProof/>
        </w:rPr>
        <w:t>6.3.6.2.1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_Toc106710094 \h </w:instrText>
      </w:r>
      <w:r>
        <w:rPr>
          <w:noProof/>
        </w:rPr>
      </w:r>
      <w:r>
        <w:rPr>
          <w:noProof/>
        </w:rPr>
        <w:fldChar w:fldCharType="separate"/>
      </w:r>
      <w:r>
        <w:rPr>
          <w:noProof/>
        </w:rPr>
        <w:t>23</w:t>
      </w:r>
      <w:r>
        <w:rPr>
          <w:noProof/>
        </w:rPr>
        <w:fldChar w:fldCharType="end"/>
      </w:r>
    </w:p>
    <w:p w14:paraId="412FC93A" w14:textId="0119216C" w:rsidR="00AA68E6" w:rsidRPr="003B753A" w:rsidRDefault="00AA68E6">
      <w:pPr>
        <w:pStyle w:val="TOC5"/>
        <w:rPr>
          <w:rFonts w:ascii="Calibri" w:hAnsi="Calibri"/>
          <w:noProof/>
          <w:sz w:val="22"/>
          <w:szCs w:val="22"/>
          <w:lang w:eastAsia="en-GB"/>
        </w:rPr>
      </w:pPr>
      <w:r>
        <w:rPr>
          <w:noProof/>
        </w:rPr>
        <w:t>6.3.6.2.2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_Toc106710095 \h </w:instrText>
      </w:r>
      <w:r>
        <w:rPr>
          <w:noProof/>
        </w:rPr>
      </w:r>
      <w:r>
        <w:rPr>
          <w:noProof/>
        </w:rPr>
        <w:fldChar w:fldCharType="separate"/>
      </w:r>
      <w:r>
        <w:rPr>
          <w:noProof/>
        </w:rPr>
        <w:t>23</w:t>
      </w:r>
      <w:r>
        <w:rPr>
          <w:noProof/>
        </w:rPr>
        <w:fldChar w:fldCharType="end"/>
      </w:r>
    </w:p>
    <w:p w14:paraId="614784F8" w14:textId="1A28A57F" w:rsidR="00AA68E6" w:rsidRPr="003B753A" w:rsidRDefault="00AA68E6">
      <w:pPr>
        <w:pStyle w:val="TOC4"/>
        <w:rPr>
          <w:rFonts w:ascii="Calibri" w:hAnsi="Calibri"/>
          <w:noProof/>
          <w:sz w:val="22"/>
          <w:szCs w:val="22"/>
          <w:lang w:eastAsia="en-GB"/>
        </w:rPr>
      </w:pPr>
      <w:r>
        <w:rPr>
          <w:noProof/>
        </w:rPr>
        <w:t>6.3.6.3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_Toc106710096 \h </w:instrText>
      </w:r>
      <w:r>
        <w:rPr>
          <w:noProof/>
        </w:rPr>
      </w:r>
      <w:r>
        <w:rPr>
          <w:noProof/>
        </w:rPr>
        <w:fldChar w:fldCharType="separate"/>
      </w:r>
      <w:r>
        <w:rPr>
          <w:noProof/>
        </w:rPr>
        <w:t>24</w:t>
      </w:r>
      <w:r>
        <w:rPr>
          <w:noProof/>
        </w:rPr>
        <w:fldChar w:fldCharType="end"/>
      </w:r>
    </w:p>
    <w:p w14:paraId="0FC50234" w14:textId="7242040F" w:rsidR="00AA68E6" w:rsidRPr="003B753A" w:rsidRDefault="00AA68E6">
      <w:pPr>
        <w:pStyle w:val="TOC3"/>
        <w:rPr>
          <w:rFonts w:ascii="Calibri" w:hAnsi="Calibri"/>
          <w:noProof/>
          <w:sz w:val="22"/>
          <w:szCs w:val="22"/>
          <w:lang w:eastAsia="en-GB"/>
        </w:rPr>
      </w:pPr>
      <w:r>
        <w:rPr>
          <w:noProof/>
        </w:rPr>
        <w:t>6.3.7</w:t>
      </w:r>
      <w:r w:rsidRPr="003B753A">
        <w:rPr>
          <w:rFonts w:ascii="Calibri" w:hAnsi="Calibr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_Toc106710097 \h </w:instrText>
      </w:r>
      <w:r>
        <w:rPr>
          <w:noProof/>
        </w:rPr>
      </w:r>
      <w:r>
        <w:rPr>
          <w:noProof/>
        </w:rPr>
        <w:fldChar w:fldCharType="separate"/>
      </w:r>
      <w:r>
        <w:rPr>
          <w:noProof/>
        </w:rPr>
        <w:t>24</w:t>
      </w:r>
      <w:r>
        <w:rPr>
          <w:noProof/>
        </w:rPr>
        <w:fldChar w:fldCharType="end"/>
      </w:r>
    </w:p>
    <w:p w14:paraId="13F22BC8" w14:textId="30895335" w:rsidR="00AA68E6" w:rsidRPr="003B753A" w:rsidRDefault="00AA68E6">
      <w:pPr>
        <w:pStyle w:val="TOC4"/>
        <w:rPr>
          <w:rFonts w:ascii="Calibri" w:hAnsi="Calibri"/>
          <w:noProof/>
          <w:sz w:val="22"/>
          <w:szCs w:val="22"/>
          <w:lang w:eastAsia="en-GB"/>
        </w:rPr>
      </w:pPr>
      <w:r>
        <w:rPr>
          <w:noProof/>
        </w:rPr>
        <w:t>6.3.7.1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_Toc106710098 \h </w:instrText>
      </w:r>
      <w:r>
        <w:rPr>
          <w:noProof/>
        </w:rPr>
      </w:r>
      <w:r>
        <w:rPr>
          <w:noProof/>
        </w:rPr>
        <w:fldChar w:fldCharType="separate"/>
      </w:r>
      <w:r>
        <w:rPr>
          <w:noProof/>
        </w:rPr>
        <w:t>24</w:t>
      </w:r>
      <w:r>
        <w:rPr>
          <w:noProof/>
        </w:rPr>
        <w:fldChar w:fldCharType="end"/>
      </w:r>
    </w:p>
    <w:p w14:paraId="4C86558C" w14:textId="1C7A4020" w:rsidR="00AA68E6" w:rsidRPr="003B753A" w:rsidRDefault="00AA68E6">
      <w:pPr>
        <w:pStyle w:val="TOC4"/>
        <w:rPr>
          <w:rFonts w:ascii="Calibri" w:hAnsi="Calibri"/>
          <w:noProof/>
          <w:sz w:val="22"/>
          <w:szCs w:val="22"/>
          <w:lang w:eastAsia="en-GB"/>
        </w:rPr>
      </w:pPr>
      <w:r>
        <w:rPr>
          <w:noProof/>
        </w:rPr>
        <w:t>6.3.7.2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_Toc106710099 \h </w:instrText>
      </w:r>
      <w:r>
        <w:rPr>
          <w:noProof/>
        </w:rPr>
      </w:r>
      <w:r>
        <w:rPr>
          <w:noProof/>
        </w:rPr>
        <w:fldChar w:fldCharType="separate"/>
      </w:r>
      <w:r>
        <w:rPr>
          <w:noProof/>
        </w:rPr>
        <w:t>24</w:t>
      </w:r>
      <w:r>
        <w:rPr>
          <w:noProof/>
        </w:rPr>
        <w:fldChar w:fldCharType="end"/>
      </w:r>
    </w:p>
    <w:p w14:paraId="588CB70C" w14:textId="7C675F2B" w:rsidR="00AA68E6" w:rsidRPr="003B753A" w:rsidRDefault="00AA68E6">
      <w:pPr>
        <w:pStyle w:val="TOC5"/>
        <w:rPr>
          <w:rFonts w:ascii="Calibri" w:hAnsi="Calibri"/>
          <w:noProof/>
          <w:sz w:val="22"/>
          <w:szCs w:val="22"/>
          <w:lang w:eastAsia="en-GB"/>
        </w:rPr>
      </w:pPr>
      <w:r>
        <w:rPr>
          <w:noProof/>
        </w:rPr>
        <w:t>6.3.7.2.1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_Toc106710100 \h </w:instrText>
      </w:r>
      <w:r>
        <w:rPr>
          <w:noProof/>
        </w:rPr>
      </w:r>
      <w:r>
        <w:rPr>
          <w:noProof/>
        </w:rPr>
        <w:fldChar w:fldCharType="separate"/>
      </w:r>
      <w:r>
        <w:rPr>
          <w:noProof/>
        </w:rPr>
        <w:t>24</w:t>
      </w:r>
      <w:r>
        <w:rPr>
          <w:noProof/>
        </w:rPr>
        <w:fldChar w:fldCharType="end"/>
      </w:r>
    </w:p>
    <w:p w14:paraId="2957235F" w14:textId="4292C8DF" w:rsidR="00AA68E6" w:rsidRPr="003B753A" w:rsidRDefault="00AA68E6">
      <w:pPr>
        <w:pStyle w:val="TOC5"/>
        <w:rPr>
          <w:rFonts w:ascii="Calibri" w:hAnsi="Calibri"/>
          <w:noProof/>
          <w:sz w:val="22"/>
          <w:szCs w:val="22"/>
          <w:lang w:eastAsia="en-GB"/>
        </w:rPr>
      </w:pPr>
      <w:r>
        <w:rPr>
          <w:noProof/>
        </w:rPr>
        <w:t>6.3.7.2.2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_Toc106710101 \h </w:instrText>
      </w:r>
      <w:r>
        <w:rPr>
          <w:noProof/>
        </w:rPr>
      </w:r>
      <w:r>
        <w:rPr>
          <w:noProof/>
        </w:rPr>
        <w:fldChar w:fldCharType="separate"/>
      </w:r>
      <w:r>
        <w:rPr>
          <w:noProof/>
        </w:rPr>
        <w:t>24</w:t>
      </w:r>
      <w:r>
        <w:rPr>
          <w:noProof/>
        </w:rPr>
        <w:fldChar w:fldCharType="end"/>
      </w:r>
    </w:p>
    <w:p w14:paraId="0EF4CF74" w14:textId="650381A3" w:rsidR="00AA68E6" w:rsidRPr="003B753A" w:rsidRDefault="00AA68E6">
      <w:pPr>
        <w:pStyle w:val="TOC4"/>
        <w:rPr>
          <w:rFonts w:ascii="Calibri" w:hAnsi="Calibri"/>
          <w:noProof/>
          <w:sz w:val="22"/>
          <w:szCs w:val="22"/>
          <w:lang w:eastAsia="en-GB"/>
        </w:rPr>
      </w:pPr>
      <w:r>
        <w:rPr>
          <w:noProof/>
        </w:rPr>
        <w:t>6.3.7.3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_Toc106710102 \h </w:instrText>
      </w:r>
      <w:r>
        <w:rPr>
          <w:noProof/>
        </w:rPr>
      </w:r>
      <w:r>
        <w:rPr>
          <w:noProof/>
        </w:rPr>
        <w:fldChar w:fldCharType="separate"/>
      </w:r>
      <w:r>
        <w:rPr>
          <w:noProof/>
        </w:rPr>
        <w:t>24</w:t>
      </w:r>
      <w:r>
        <w:rPr>
          <w:noProof/>
        </w:rPr>
        <w:fldChar w:fldCharType="end"/>
      </w:r>
    </w:p>
    <w:p w14:paraId="60C743BF" w14:textId="3EAE86CB" w:rsidR="00AA68E6" w:rsidRPr="003B753A" w:rsidRDefault="00AA68E6">
      <w:pPr>
        <w:pStyle w:val="TOC3"/>
        <w:rPr>
          <w:rFonts w:ascii="Calibri" w:hAnsi="Calibri"/>
          <w:noProof/>
          <w:sz w:val="22"/>
          <w:szCs w:val="22"/>
          <w:lang w:eastAsia="en-GB"/>
        </w:rPr>
      </w:pPr>
      <w:r>
        <w:rPr>
          <w:noProof/>
        </w:rPr>
        <w:t>6.3.8</w:t>
      </w:r>
      <w:r w:rsidRPr="003B753A">
        <w:rPr>
          <w:rFonts w:ascii="Calibri" w:hAnsi="Calibr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_Toc106710103 \h </w:instrText>
      </w:r>
      <w:r>
        <w:rPr>
          <w:noProof/>
        </w:rPr>
      </w:r>
      <w:r>
        <w:rPr>
          <w:noProof/>
        </w:rPr>
        <w:fldChar w:fldCharType="separate"/>
      </w:r>
      <w:r>
        <w:rPr>
          <w:noProof/>
        </w:rPr>
        <w:t>24</w:t>
      </w:r>
      <w:r>
        <w:rPr>
          <w:noProof/>
        </w:rPr>
        <w:fldChar w:fldCharType="end"/>
      </w:r>
    </w:p>
    <w:p w14:paraId="577ECF7A" w14:textId="6CE04F33" w:rsidR="00AA68E6" w:rsidRPr="003B753A" w:rsidRDefault="00AA68E6">
      <w:pPr>
        <w:pStyle w:val="TOC4"/>
        <w:rPr>
          <w:rFonts w:ascii="Calibri" w:hAnsi="Calibri"/>
          <w:noProof/>
          <w:sz w:val="22"/>
          <w:szCs w:val="22"/>
          <w:lang w:eastAsia="en-GB"/>
        </w:rPr>
      </w:pPr>
      <w:r>
        <w:rPr>
          <w:noProof/>
        </w:rPr>
        <w:t>6.3.8.1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_Toc106710104 \h </w:instrText>
      </w:r>
      <w:r>
        <w:rPr>
          <w:noProof/>
        </w:rPr>
      </w:r>
      <w:r>
        <w:rPr>
          <w:noProof/>
        </w:rPr>
        <w:fldChar w:fldCharType="separate"/>
      </w:r>
      <w:r>
        <w:rPr>
          <w:noProof/>
        </w:rPr>
        <w:t>24</w:t>
      </w:r>
      <w:r>
        <w:rPr>
          <w:noProof/>
        </w:rPr>
        <w:fldChar w:fldCharType="end"/>
      </w:r>
    </w:p>
    <w:p w14:paraId="36EA5409" w14:textId="61040C49" w:rsidR="00AA68E6" w:rsidRPr="003B753A" w:rsidRDefault="00AA68E6">
      <w:pPr>
        <w:pStyle w:val="TOC4"/>
        <w:rPr>
          <w:rFonts w:ascii="Calibri" w:hAnsi="Calibri"/>
          <w:noProof/>
          <w:sz w:val="22"/>
          <w:szCs w:val="22"/>
          <w:lang w:eastAsia="en-GB"/>
        </w:rPr>
      </w:pPr>
      <w:r>
        <w:rPr>
          <w:noProof/>
        </w:rPr>
        <w:t>6.3.8.2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_Toc106710105 \h </w:instrText>
      </w:r>
      <w:r>
        <w:rPr>
          <w:noProof/>
        </w:rPr>
      </w:r>
      <w:r>
        <w:rPr>
          <w:noProof/>
        </w:rPr>
        <w:fldChar w:fldCharType="separate"/>
      </w:r>
      <w:r>
        <w:rPr>
          <w:noProof/>
        </w:rPr>
        <w:t>24</w:t>
      </w:r>
      <w:r>
        <w:rPr>
          <w:noProof/>
        </w:rPr>
        <w:fldChar w:fldCharType="end"/>
      </w:r>
    </w:p>
    <w:p w14:paraId="56A6B981" w14:textId="35C6BB43" w:rsidR="00AA68E6" w:rsidRPr="003B753A" w:rsidRDefault="00AA68E6">
      <w:pPr>
        <w:pStyle w:val="TOC5"/>
        <w:rPr>
          <w:rFonts w:ascii="Calibri" w:hAnsi="Calibri"/>
          <w:noProof/>
          <w:sz w:val="22"/>
          <w:szCs w:val="22"/>
          <w:lang w:eastAsia="en-GB"/>
        </w:rPr>
      </w:pPr>
      <w:r>
        <w:rPr>
          <w:noProof/>
        </w:rPr>
        <w:t>6.3.8.2.1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_Toc106710106 \h </w:instrText>
      </w:r>
      <w:r>
        <w:rPr>
          <w:noProof/>
        </w:rPr>
      </w:r>
      <w:r>
        <w:rPr>
          <w:noProof/>
        </w:rPr>
        <w:fldChar w:fldCharType="separate"/>
      </w:r>
      <w:r>
        <w:rPr>
          <w:noProof/>
        </w:rPr>
        <w:t>24</w:t>
      </w:r>
      <w:r>
        <w:rPr>
          <w:noProof/>
        </w:rPr>
        <w:fldChar w:fldCharType="end"/>
      </w:r>
    </w:p>
    <w:p w14:paraId="55277AB4" w14:textId="74606127" w:rsidR="00AA68E6" w:rsidRPr="003B753A" w:rsidRDefault="00AA68E6">
      <w:pPr>
        <w:pStyle w:val="TOC5"/>
        <w:rPr>
          <w:rFonts w:ascii="Calibri" w:hAnsi="Calibri"/>
          <w:noProof/>
          <w:sz w:val="22"/>
          <w:szCs w:val="22"/>
          <w:lang w:eastAsia="en-GB"/>
        </w:rPr>
      </w:pPr>
      <w:r>
        <w:rPr>
          <w:noProof/>
        </w:rPr>
        <w:t>6.3.8.2.2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_Toc106710107 \h </w:instrText>
      </w:r>
      <w:r>
        <w:rPr>
          <w:noProof/>
        </w:rPr>
      </w:r>
      <w:r>
        <w:rPr>
          <w:noProof/>
        </w:rPr>
        <w:fldChar w:fldCharType="separate"/>
      </w:r>
      <w:r>
        <w:rPr>
          <w:noProof/>
        </w:rPr>
        <w:t>24</w:t>
      </w:r>
      <w:r>
        <w:rPr>
          <w:noProof/>
        </w:rPr>
        <w:fldChar w:fldCharType="end"/>
      </w:r>
    </w:p>
    <w:p w14:paraId="669B3A5B" w14:textId="7F071626" w:rsidR="00AA68E6" w:rsidRPr="003B753A" w:rsidRDefault="00AA68E6">
      <w:pPr>
        <w:pStyle w:val="TOC5"/>
        <w:rPr>
          <w:rFonts w:ascii="Calibri" w:hAnsi="Calibri"/>
          <w:noProof/>
          <w:sz w:val="22"/>
          <w:szCs w:val="22"/>
          <w:lang w:eastAsia="en-GB"/>
        </w:rPr>
      </w:pPr>
      <w:r>
        <w:rPr>
          <w:noProof/>
        </w:rPr>
        <w:t>6.3.8.2.3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_Toc106710108 \h </w:instrText>
      </w:r>
      <w:r>
        <w:rPr>
          <w:noProof/>
        </w:rPr>
      </w:r>
      <w:r>
        <w:rPr>
          <w:noProof/>
        </w:rPr>
        <w:fldChar w:fldCharType="separate"/>
      </w:r>
      <w:r>
        <w:rPr>
          <w:noProof/>
        </w:rPr>
        <w:t>24</w:t>
      </w:r>
      <w:r>
        <w:rPr>
          <w:noProof/>
        </w:rPr>
        <w:fldChar w:fldCharType="end"/>
      </w:r>
    </w:p>
    <w:p w14:paraId="6C1AB5A2" w14:textId="4DB12D56" w:rsidR="00AA68E6" w:rsidRPr="003B753A" w:rsidRDefault="00AA68E6">
      <w:pPr>
        <w:pStyle w:val="TOC4"/>
        <w:rPr>
          <w:rFonts w:ascii="Calibri" w:hAnsi="Calibri"/>
          <w:noProof/>
          <w:sz w:val="22"/>
          <w:szCs w:val="22"/>
          <w:lang w:eastAsia="en-GB"/>
        </w:rPr>
      </w:pPr>
      <w:r>
        <w:rPr>
          <w:noProof/>
        </w:rPr>
        <w:t>6.3.8.3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_Toc106710109 \h </w:instrText>
      </w:r>
      <w:r>
        <w:rPr>
          <w:noProof/>
        </w:rPr>
      </w:r>
      <w:r>
        <w:rPr>
          <w:noProof/>
        </w:rPr>
        <w:fldChar w:fldCharType="separate"/>
      </w:r>
      <w:r>
        <w:rPr>
          <w:noProof/>
        </w:rPr>
        <w:t>25</w:t>
      </w:r>
      <w:r>
        <w:rPr>
          <w:noProof/>
        </w:rPr>
        <w:fldChar w:fldCharType="end"/>
      </w:r>
    </w:p>
    <w:p w14:paraId="57B6FC5D" w14:textId="5D4F487B" w:rsidR="00AA68E6" w:rsidRPr="003B753A" w:rsidRDefault="00AA68E6">
      <w:pPr>
        <w:pStyle w:val="TOC3"/>
        <w:rPr>
          <w:rFonts w:ascii="Calibri" w:hAnsi="Calibri"/>
          <w:noProof/>
          <w:sz w:val="22"/>
          <w:szCs w:val="22"/>
          <w:lang w:eastAsia="en-GB"/>
        </w:rPr>
      </w:pPr>
      <w:r>
        <w:rPr>
          <w:noProof/>
        </w:rPr>
        <w:t>6.3.9</w:t>
      </w:r>
      <w:r w:rsidRPr="003B753A">
        <w:rPr>
          <w:rFonts w:ascii="Calibri" w:hAnsi="Calibr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_Toc106710110 \h </w:instrText>
      </w:r>
      <w:r>
        <w:rPr>
          <w:noProof/>
        </w:rPr>
      </w:r>
      <w:r>
        <w:rPr>
          <w:noProof/>
        </w:rPr>
        <w:fldChar w:fldCharType="separate"/>
      </w:r>
      <w:r>
        <w:rPr>
          <w:noProof/>
        </w:rPr>
        <w:t>25</w:t>
      </w:r>
      <w:r>
        <w:rPr>
          <w:noProof/>
        </w:rPr>
        <w:fldChar w:fldCharType="end"/>
      </w:r>
    </w:p>
    <w:p w14:paraId="21FC6702" w14:textId="16AEBBAA" w:rsidR="00AA68E6" w:rsidRPr="003B753A" w:rsidRDefault="00AA68E6">
      <w:pPr>
        <w:pStyle w:val="TOC4"/>
        <w:rPr>
          <w:rFonts w:ascii="Calibri" w:hAnsi="Calibri"/>
          <w:noProof/>
          <w:sz w:val="22"/>
          <w:szCs w:val="22"/>
          <w:lang w:eastAsia="en-GB"/>
        </w:rPr>
      </w:pPr>
      <w:r>
        <w:rPr>
          <w:noProof/>
        </w:rPr>
        <w:t>6.3.9.1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_Toc106710111 \h </w:instrText>
      </w:r>
      <w:r>
        <w:rPr>
          <w:noProof/>
        </w:rPr>
      </w:r>
      <w:r>
        <w:rPr>
          <w:noProof/>
        </w:rPr>
        <w:fldChar w:fldCharType="separate"/>
      </w:r>
      <w:r>
        <w:rPr>
          <w:noProof/>
        </w:rPr>
        <w:t>25</w:t>
      </w:r>
      <w:r>
        <w:rPr>
          <w:noProof/>
        </w:rPr>
        <w:fldChar w:fldCharType="end"/>
      </w:r>
    </w:p>
    <w:p w14:paraId="6B088ECA" w14:textId="468734D5" w:rsidR="00AA68E6" w:rsidRPr="003B753A" w:rsidRDefault="00AA68E6">
      <w:pPr>
        <w:pStyle w:val="TOC4"/>
        <w:rPr>
          <w:rFonts w:ascii="Calibri" w:hAnsi="Calibri"/>
          <w:noProof/>
          <w:sz w:val="22"/>
          <w:szCs w:val="22"/>
          <w:lang w:eastAsia="en-GB"/>
        </w:rPr>
      </w:pPr>
      <w:r>
        <w:rPr>
          <w:noProof/>
        </w:rPr>
        <w:t>6.3.9.2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_Toc106710112 \h </w:instrText>
      </w:r>
      <w:r>
        <w:rPr>
          <w:noProof/>
        </w:rPr>
      </w:r>
      <w:r>
        <w:rPr>
          <w:noProof/>
        </w:rPr>
        <w:fldChar w:fldCharType="separate"/>
      </w:r>
      <w:r>
        <w:rPr>
          <w:noProof/>
        </w:rPr>
        <w:t>25</w:t>
      </w:r>
      <w:r>
        <w:rPr>
          <w:noProof/>
        </w:rPr>
        <w:fldChar w:fldCharType="end"/>
      </w:r>
    </w:p>
    <w:p w14:paraId="425ADE22" w14:textId="20B93AE7" w:rsidR="00AA68E6" w:rsidRPr="003B753A" w:rsidRDefault="00AA68E6">
      <w:pPr>
        <w:pStyle w:val="TOC5"/>
        <w:rPr>
          <w:rFonts w:ascii="Calibri" w:hAnsi="Calibri"/>
          <w:noProof/>
          <w:sz w:val="22"/>
          <w:szCs w:val="22"/>
          <w:lang w:eastAsia="en-GB"/>
        </w:rPr>
      </w:pPr>
      <w:r>
        <w:rPr>
          <w:noProof/>
        </w:rPr>
        <w:t>6.3.9.2.1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_Toc106710113 \h </w:instrText>
      </w:r>
      <w:r>
        <w:rPr>
          <w:noProof/>
        </w:rPr>
      </w:r>
      <w:r>
        <w:rPr>
          <w:noProof/>
        </w:rPr>
        <w:fldChar w:fldCharType="separate"/>
      </w:r>
      <w:r>
        <w:rPr>
          <w:noProof/>
        </w:rPr>
        <w:t>25</w:t>
      </w:r>
      <w:r>
        <w:rPr>
          <w:noProof/>
        </w:rPr>
        <w:fldChar w:fldCharType="end"/>
      </w:r>
    </w:p>
    <w:p w14:paraId="330896D8" w14:textId="4DD6F885" w:rsidR="00AA68E6" w:rsidRPr="003B753A" w:rsidRDefault="00AA68E6">
      <w:pPr>
        <w:pStyle w:val="TOC5"/>
        <w:rPr>
          <w:rFonts w:ascii="Calibri" w:hAnsi="Calibri"/>
          <w:noProof/>
          <w:sz w:val="22"/>
          <w:szCs w:val="22"/>
          <w:lang w:eastAsia="en-GB"/>
        </w:rPr>
      </w:pPr>
      <w:r>
        <w:rPr>
          <w:noProof/>
        </w:rPr>
        <w:t>6.3.9.2.2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_Toc106710114 \h </w:instrText>
      </w:r>
      <w:r>
        <w:rPr>
          <w:noProof/>
        </w:rPr>
      </w:r>
      <w:r>
        <w:rPr>
          <w:noProof/>
        </w:rPr>
        <w:fldChar w:fldCharType="separate"/>
      </w:r>
      <w:r>
        <w:rPr>
          <w:noProof/>
        </w:rPr>
        <w:t>25</w:t>
      </w:r>
      <w:r>
        <w:rPr>
          <w:noProof/>
        </w:rPr>
        <w:fldChar w:fldCharType="end"/>
      </w:r>
    </w:p>
    <w:p w14:paraId="6B8FA3CC" w14:textId="41A6B862" w:rsidR="00AA68E6" w:rsidRPr="003B753A" w:rsidRDefault="00AA68E6">
      <w:pPr>
        <w:pStyle w:val="TOC4"/>
        <w:rPr>
          <w:rFonts w:ascii="Calibri" w:hAnsi="Calibri"/>
          <w:noProof/>
          <w:sz w:val="22"/>
          <w:szCs w:val="22"/>
          <w:lang w:eastAsia="en-GB"/>
        </w:rPr>
      </w:pPr>
      <w:r>
        <w:rPr>
          <w:noProof/>
        </w:rPr>
        <w:t>6.3.9.3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_Toc106710115 \h </w:instrText>
      </w:r>
      <w:r>
        <w:rPr>
          <w:noProof/>
        </w:rPr>
      </w:r>
      <w:r>
        <w:rPr>
          <w:noProof/>
        </w:rPr>
        <w:fldChar w:fldCharType="separate"/>
      </w:r>
      <w:r>
        <w:rPr>
          <w:noProof/>
        </w:rPr>
        <w:t>25</w:t>
      </w:r>
      <w:r>
        <w:rPr>
          <w:noProof/>
        </w:rPr>
        <w:fldChar w:fldCharType="end"/>
      </w:r>
    </w:p>
    <w:p w14:paraId="008BC652" w14:textId="60D9231A" w:rsidR="00AA68E6" w:rsidRPr="003B753A" w:rsidRDefault="00AA68E6">
      <w:pPr>
        <w:pStyle w:val="TOC3"/>
        <w:rPr>
          <w:rFonts w:ascii="Calibri" w:hAnsi="Calibri"/>
          <w:noProof/>
          <w:sz w:val="22"/>
          <w:szCs w:val="22"/>
          <w:lang w:eastAsia="en-GB"/>
        </w:rPr>
      </w:pPr>
      <w:r w:rsidRPr="00E57F06">
        <w:rPr>
          <w:noProof/>
          <w:lang w:val="fr-FR"/>
        </w:rPr>
        <w:t>6.3.10</w:t>
      </w:r>
      <w:r w:rsidRPr="003B753A">
        <w:rPr>
          <w:rFonts w:ascii="Calibri" w:hAnsi="Calibri"/>
          <w:noProof/>
          <w:sz w:val="22"/>
          <w:szCs w:val="22"/>
          <w:lang w:eastAsia="en-GB"/>
        </w:rPr>
        <w:tab/>
      </w:r>
      <w:r w:rsidRPr="00E57F06">
        <w:rPr>
          <w:noProof/>
          <w:lang w:val="fr-FR"/>
        </w:rPr>
        <w:t>Configuration management document attribute deletion procedure</w:t>
      </w:r>
      <w:r>
        <w:rPr>
          <w:noProof/>
        </w:rPr>
        <w:tab/>
      </w:r>
      <w:r>
        <w:rPr>
          <w:noProof/>
        </w:rPr>
        <w:fldChar w:fldCharType="begin" w:fldLock="1"/>
      </w:r>
      <w:r>
        <w:rPr>
          <w:noProof/>
        </w:rPr>
        <w:instrText xml:space="preserve"> PAGEREF _Toc106710116 \h </w:instrText>
      </w:r>
      <w:r>
        <w:rPr>
          <w:noProof/>
        </w:rPr>
      </w:r>
      <w:r>
        <w:rPr>
          <w:noProof/>
        </w:rPr>
        <w:fldChar w:fldCharType="separate"/>
      </w:r>
      <w:r>
        <w:rPr>
          <w:noProof/>
        </w:rPr>
        <w:t>25</w:t>
      </w:r>
      <w:r>
        <w:rPr>
          <w:noProof/>
        </w:rPr>
        <w:fldChar w:fldCharType="end"/>
      </w:r>
    </w:p>
    <w:p w14:paraId="0D43D8FC" w14:textId="09201B8E" w:rsidR="00AA68E6" w:rsidRPr="003B753A" w:rsidRDefault="00AA68E6">
      <w:pPr>
        <w:pStyle w:val="TOC4"/>
        <w:rPr>
          <w:rFonts w:ascii="Calibri" w:hAnsi="Calibri"/>
          <w:noProof/>
          <w:sz w:val="22"/>
          <w:szCs w:val="22"/>
          <w:lang w:eastAsia="en-GB"/>
        </w:rPr>
      </w:pPr>
      <w:r>
        <w:rPr>
          <w:noProof/>
        </w:rPr>
        <w:t>6.3.10.1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_Toc106710117 \h </w:instrText>
      </w:r>
      <w:r>
        <w:rPr>
          <w:noProof/>
        </w:rPr>
      </w:r>
      <w:r>
        <w:rPr>
          <w:noProof/>
        </w:rPr>
        <w:fldChar w:fldCharType="separate"/>
      </w:r>
      <w:r>
        <w:rPr>
          <w:noProof/>
        </w:rPr>
        <w:t>25</w:t>
      </w:r>
      <w:r>
        <w:rPr>
          <w:noProof/>
        </w:rPr>
        <w:fldChar w:fldCharType="end"/>
      </w:r>
    </w:p>
    <w:p w14:paraId="7EE800EE" w14:textId="3AF3BA1D" w:rsidR="00AA68E6" w:rsidRPr="003B753A" w:rsidRDefault="00AA68E6">
      <w:pPr>
        <w:pStyle w:val="TOC4"/>
        <w:rPr>
          <w:rFonts w:ascii="Calibri" w:hAnsi="Calibri"/>
          <w:noProof/>
          <w:sz w:val="22"/>
          <w:szCs w:val="22"/>
          <w:lang w:eastAsia="en-GB"/>
        </w:rPr>
      </w:pPr>
      <w:r>
        <w:rPr>
          <w:noProof/>
        </w:rPr>
        <w:t>6.3.10.2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_Toc106710118 \h </w:instrText>
      </w:r>
      <w:r>
        <w:rPr>
          <w:noProof/>
        </w:rPr>
      </w:r>
      <w:r>
        <w:rPr>
          <w:noProof/>
        </w:rPr>
        <w:fldChar w:fldCharType="separate"/>
      </w:r>
      <w:r>
        <w:rPr>
          <w:noProof/>
        </w:rPr>
        <w:t>25</w:t>
      </w:r>
      <w:r>
        <w:rPr>
          <w:noProof/>
        </w:rPr>
        <w:fldChar w:fldCharType="end"/>
      </w:r>
    </w:p>
    <w:p w14:paraId="25789772" w14:textId="18E7488D" w:rsidR="00AA68E6" w:rsidRPr="003B753A" w:rsidRDefault="00AA68E6">
      <w:pPr>
        <w:pStyle w:val="TOC5"/>
        <w:rPr>
          <w:rFonts w:ascii="Calibri" w:hAnsi="Calibri"/>
          <w:noProof/>
          <w:sz w:val="22"/>
          <w:szCs w:val="22"/>
          <w:lang w:eastAsia="en-GB"/>
        </w:rPr>
      </w:pPr>
      <w:r>
        <w:rPr>
          <w:noProof/>
        </w:rPr>
        <w:t>6.3.10.2.1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_Toc106710119 \h </w:instrText>
      </w:r>
      <w:r>
        <w:rPr>
          <w:noProof/>
        </w:rPr>
      </w:r>
      <w:r>
        <w:rPr>
          <w:noProof/>
        </w:rPr>
        <w:fldChar w:fldCharType="separate"/>
      </w:r>
      <w:r>
        <w:rPr>
          <w:noProof/>
        </w:rPr>
        <w:t>25</w:t>
      </w:r>
      <w:r>
        <w:rPr>
          <w:noProof/>
        </w:rPr>
        <w:fldChar w:fldCharType="end"/>
      </w:r>
    </w:p>
    <w:p w14:paraId="1E56BEB7" w14:textId="1F1AE6D6" w:rsidR="00AA68E6" w:rsidRPr="003B753A" w:rsidRDefault="00AA68E6">
      <w:pPr>
        <w:pStyle w:val="TOC5"/>
        <w:rPr>
          <w:rFonts w:ascii="Calibri" w:hAnsi="Calibri"/>
          <w:noProof/>
          <w:sz w:val="22"/>
          <w:szCs w:val="22"/>
          <w:lang w:eastAsia="en-GB"/>
        </w:rPr>
      </w:pPr>
      <w:r>
        <w:rPr>
          <w:noProof/>
        </w:rPr>
        <w:t>6.3.10.2.2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_Toc106710120 \h </w:instrText>
      </w:r>
      <w:r>
        <w:rPr>
          <w:noProof/>
        </w:rPr>
      </w:r>
      <w:r>
        <w:rPr>
          <w:noProof/>
        </w:rPr>
        <w:fldChar w:fldCharType="separate"/>
      </w:r>
      <w:r>
        <w:rPr>
          <w:noProof/>
        </w:rPr>
        <w:t>25</w:t>
      </w:r>
      <w:r>
        <w:rPr>
          <w:noProof/>
        </w:rPr>
        <w:fldChar w:fldCharType="end"/>
      </w:r>
    </w:p>
    <w:p w14:paraId="00DF4535" w14:textId="471A82D4" w:rsidR="00AA68E6" w:rsidRPr="003B753A" w:rsidRDefault="00AA68E6">
      <w:pPr>
        <w:pStyle w:val="TOC4"/>
        <w:rPr>
          <w:rFonts w:ascii="Calibri" w:hAnsi="Calibri"/>
          <w:noProof/>
          <w:sz w:val="22"/>
          <w:szCs w:val="22"/>
          <w:lang w:eastAsia="en-GB"/>
        </w:rPr>
      </w:pPr>
      <w:r>
        <w:rPr>
          <w:noProof/>
        </w:rPr>
        <w:t>6.3.10.3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_Toc106710121 \h </w:instrText>
      </w:r>
      <w:r>
        <w:rPr>
          <w:noProof/>
        </w:rPr>
      </w:r>
      <w:r>
        <w:rPr>
          <w:noProof/>
        </w:rPr>
        <w:fldChar w:fldCharType="separate"/>
      </w:r>
      <w:r>
        <w:rPr>
          <w:noProof/>
        </w:rPr>
        <w:t>25</w:t>
      </w:r>
      <w:r>
        <w:rPr>
          <w:noProof/>
        </w:rPr>
        <w:fldChar w:fldCharType="end"/>
      </w:r>
    </w:p>
    <w:p w14:paraId="106EA3C0" w14:textId="035391E8" w:rsidR="00AA68E6" w:rsidRPr="003B753A" w:rsidRDefault="00AA68E6">
      <w:pPr>
        <w:pStyle w:val="TOC3"/>
        <w:rPr>
          <w:rFonts w:ascii="Calibri" w:hAnsi="Calibri"/>
          <w:noProof/>
          <w:sz w:val="22"/>
          <w:szCs w:val="22"/>
          <w:lang w:eastAsia="en-GB"/>
        </w:rPr>
      </w:pPr>
      <w:r>
        <w:rPr>
          <w:noProof/>
        </w:rPr>
        <w:t>6.3.11</w:t>
      </w:r>
      <w:r w:rsidRPr="003B753A">
        <w:rPr>
          <w:rFonts w:ascii="Calibri" w:hAnsi="Calibr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_Toc106710122 \h </w:instrText>
      </w:r>
      <w:r>
        <w:rPr>
          <w:noProof/>
        </w:rPr>
      </w:r>
      <w:r>
        <w:rPr>
          <w:noProof/>
        </w:rPr>
        <w:fldChar w:fldCharType="separate"/>
      </w:r>
      <w:r>
        <w:rPr>
          <w:noProof/>
        </w:rPr>
        <w:t>26</w:t>
      </w:r>
      <w:r>
        <w:rPr>
          <w:noProof/>
        </w:rPr>
        <w:fldChar w:fldCharType="end"/>
      </w:r>
    </w:p>
    <w:p w14:paraId="7F8CB7A4" w14:textId="262DE8B5" w:rsidR="00AA68E6" w:rsidRPr="003B753A" w:rsidRDefault="00AA68E6">
      <w:pPr>
        <w:pStyle w:val="TOC4"/>
        <w:rPr>
          <w:rFonts w:ascii="Calibri" w:hAnsi="Calibri"/>
          <w:noProof/>
          <w:sz w:val="22"/>
          <w:szCs w:val="22"/>
          <w:lang w:eastAsia="en-GB"/>
        </w:rPr>
      </w:pPr>
      <w:r>
        <w:rPr>
          <w:noProof/>
        </w:rPr>
        <w:t>6.3.11.1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_Toc106710123 \h </w:instrText>
      </w:r>
      <w:r>
        <w:rPr>
          <w:noProof/>
        </w:rPr>
      </w:r>
      <w:r>
        <w:rPr>
          <w:noProof/>
        </w:rPr>
        <w:fldChar w:fldCharType="separate"/>
      </w:r>
      <w:r>
        <w:rPr>
          <w:noProof/>
        </w:rPr>
        <w:t>26</w:t>
      </w:r>
      <w:r>
        <w:rPr>
          <w:noProof/>
        </w:rPr>
        <w:fldChar w:fldCharType="end"/>
      </w:r>
    </w:p>
    <w:p w14:paraId="546E1171" w14:textId="4E8373E3" w:rsidR="00AA68E6" w:rsidRPr="003B753A" w:rsidRDefault="00AA68E6">
      <w:pPr>
        <w:pStyle w:val="TOC4"/>
        <w:rPr>
          <w:rFonts w:ascii="Calibri" w:hAnsi="Calibri"/>
          <w:noProof/>
          <w:sz w:val="22"/>
          <w:szCs w:val="22"/>
          <w:lang w:eastAsia="en-GB"/>
        </w:rPr>
      </w:pPr>
      <w:r>
        <w:rPr>
          <w:noProof/>
        </w:rPr>
        <w:t>6.3.11.2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_Toc106710124 \h </w:instrText>
      </w:r>
      <w:r>
        <w:rPr>
          <w:noProof/>
        </w:rPr>
      </w:r>
      <w:r>
        <w:rPr>
          <w:noProof/>
        </w:rPr>
        <w:fldChar w:fldCharType="separate"/>
      </w:r>
      <w:r>
        <w:rPr>
          <w:noProof/>
        </w:rPr>
        <w:t>26</w:t>
      </w:r>
      <w:r>
        <w:rPr>
          <w:noProof/>
        </w:rPr>
        <w:fldChar w:fldCharType="end"/>
      </w:r>
    </w:p>
    <w:p w14:paraId="1D9FEBDA" w14:textId="413AA181" w:rsidR="00AA68E6" w:rsidRPr="003B753A" w:rsidRDefault="00AA68E6">
      <w:pPr>
        <w:pStyle w:val="TOC5"/>
        <w:rPr>
          <w:rFonts w:ascii="Calibri" w:hAnsi="Calibri"/>
          <w:noProof/>
          <w:sz w:val="22"/>
          <w:szCs w:val="22"/>
          <w:lang w:eastAsia="en-GB"/>
        </w:rPr>
      </w:pPr>
      <w:r>
        <w:rPr>
          <w:noProof/>
        </w:rPr>
        <w:t>6.3.11.2.1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_Toc106710125 \h </w:instrText>
      </w:r>
      <w:r>
        <w:rPr>
          <w:noProof/>
        </w:rPr>
      </w:r>
      <w:r>
        <w:rPr>
          <w:noProof/>
        </w:rPr>
        <w:fldChar w:fldCharType="separate"/>
      </w:r>
      <w:r>
        <w:rPr>
          <w:noProof/>
        </w:rPr>
        <w:t>26</w:t>
      </w:r>
      <w:r>
        <w:rPr>
          <w:noProof/>
        </w:rPr>
        <w:fldChar w:fldCharType="end"/>
      </w:r>
    </w:p>
    <w:p w14:paraId="1B27CED5" w14:textId="0FE545E4" w:rsidR="00AA68E6" w:rsidRPr="003B753A" w:rsidRDefault="00AA68E6">
      <w:pPr>
        <w:pStyle w:val="TOC5"/>
        <w:rPr>
          <w:rFonts w:ascii="Calibri" w:hAnsi="Calibri"/>
          <w:noProof/>
          <w:sz w:val="22"/>
          <w:szCs w:val="22"/>
          <w:lang w:eastAsia="en-GB"/>
        </w:rPr>
      </w:pPr>
      <w:r>
        <w:rPr>
          <w:noProof/>
        </w:rPr>
        <w:t>6.3.11.2.2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_Toc106710126 \h </w:instrText>
      </w:r>
      <w:r>
        <w:rPr>
          <w:noProof/>
        </w:rPr>
      </w:r>
      <w:r>
        <w:rPr>
          <w:noProof/>
        </w:rPr>
        <w:fldChar w:fldCharType="separate"/>
      </w:r>
      <w:r>
        <w:rPr>
          <w:noProof/>
        </w:rPr>
        <w:t>26</w:t>
      </w:r>
      <w:r>
        <w:rPr>
          <w:noProof/>
        </w:rPr>
        <w:fldChar w:fldCharType="end"/>
      </w:r>
    </w:p>
    <w:p w14:paraId="6136838A" w14:textId="4F1412C5" w:rsidR="00AA68E6" w:rsidRPr="003B753A" w:rsidRDefault="00AA68E6">
      <w:pPr>
        <w:pStyle w:val="TOC5"/>
        <w:rPr>
          <w:rFonts w:ascii="Calibri" w:hAnsi="Calibri"/>
          <w:noProof/>
          <w:sz w:val="22"/>
          <w:szCs w:val="22"/>
          <w:lang w:eastAsia="en-GB"/>
        </w:rPr>
      </w:pPr>
      <w:r>
        <w:rPr>
          <w:noProof/>
        </w:rPr>
        <w:t>6.3.11.2.3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_Toc106710127 \h </w:instrText>
      </w:r>
      <w:r>
        <w:rPr>
          <w:noProof/>
        </w:rPr>
      </w:r>
      <w:r>
        <w:rPr>
          <w:noProof/>
        </w:rPr>
        <w:fldChar w:fldCharType="separate"/>
      </w:r>
      <w:r>
        <w:rPr>
          <w:noProof/>
        </w:rPr>
        <w:t>26</w:t>
      </w:r>
      <w:r>
        <w:rPr>
          <w:noProof/>
        </w:rPr>
        <w:fldChar w:fldCharType="end"/>
      </w:r>
    </w:p>
    <w:p w14:paraId="03612DE3" w14:textId="3C827CC4" w:rsidR="00AA68E6" w:rsidRPr="003B753A" w:rsidRDefault="00AA68E6">
      <w:pPr>
        <w:pStyle w:val="TOC4"/>
        <w:rPr>
          <w:rFonts w:ascii="Calibri" w:hAnsi="Calibri"/>
          <w:noProof/>
          <w:sz w:val="22"/>
          <w:szCs w:val="22"/>
          <w:lang w:eastAsia="en-GB"/>
        </w:rPr>
      </w:pPr>
      <w:r>
        <w:rPr>
          <w:noProof/>
        </w:rPr>
        <w:t>6.3.11.3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_Toc106710128 \h </w:instrText>
      </w:r>
      <w:r>
        <w:rPr>
          <w:noProof/>
        </w:rPr>
      </w:r>
      <w:r>
        <w:rPr>
          <w:noProof/>
        </w:rPr>
        <w:fldChar w:fldCharType="separate"/>
      </w:r>
      <w:r>
        <w:rPr>
          <w:noProof/>
        </w:rPr>
        <w:t>26</w:t>
      </w:r>
      <w:r>
        <w:rPr>
          <w:noProof/>
        </w:rPr>
        <w:fldChar w:fldCharType="end"/>
      </w:r>
    </w:p>
    <w:p w14:paraId="422A0E65" w14:textId="3EB83EC8" w:rsidR="00AA68E6" w:rsidRPr="003B753A" w:rsidRDefault="00AA68E6">
      <w:pPr>
        <w:pStyle w:val="TOC3"/>
        <w:rPr>
          <w:rFonts w:ascii="Calibri" w:hAnsi="Calibri"/>
          <w:noProof/>
          <w:sz w:val="22"/>
          <w:szCs w:val="22"/>
          <w:lang w:eastAsia="en-GB"/>
        </w:rPr>
      </w:pPr>
      <w:r>
        <w:rPr>
          <w:noProof/>
        </w:rPr>
        <w:t>6.3.12</w:t>
      </w:r>
      <w:r w:rsidRPr="003B753A">
        <w:rPr>
          <w:rFonts w:ascii="Calibri" w:hAnsi="Calibr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_Toc106710129 \h </w:instrText>
      </w:r>
      <w:r>
        <w:rPr>
          <w:noProof/>
        </w:rPr>
      </w:r>
      <w:r>
        <w:rPr>
          <w:noProof/>
        </w:rPr>
        <w:fldChar w:fldCharType="separate"/>
      </w:r>
      <w:r>
        <w:rPr>
          <w:noProof/>
        </w:rPr>
        <w:t>26</w:t>
      </w:r>
      <w:r>
        <w:rPr>
          <w:noProof/>
        </w:rPr>
        <w:fldChar w:fldCharType="end"/>
      </w:r>
    </w:p>
    <w:p w14:paraId="6277039E" w14:textId="05F837D3" w:rsidR="00AA68E6" w:rsidRPr="003B753A" w:rsidRDefault="00AA68E6">
      <w:pPr>
        <w:pStyle w:val="TOC4"/>
        <w:rPr>
          <w:rFonts w:ascii="Calibri" w:hAnsi="Calibri"/>
          <w:noProof/>
          <w:sz w:val="22"/>
          <w:szCs w:val="22"/>
          <w:lang w:eastAsia="en-GB"/>
        </w:rPr>
      </w:pPr>
      <w:r>
        <w:rPr>
          <w:noProof/>
        </w:rPr>
        <w:t>6.3.12.1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_Toc106710130 \h </w:instrText>
      </w:r>
      <w:r>
        <w:rPr>
          <w:noProof/>
        </w:rPr>
      </w:r>
      <w:r>
        <w:rPr>
          <w:noProof/>
        </w:rPr>
        <w:fldChar w:fldCharType="separate"/>
      </w:r>
      <w:r>
        <w:rPr>
          <w:noProof/>
        </w:rPr>
        <w:t>26</w:t>
      </w:r>
      <w:r>
        <w:rPr>
          <w:noProof/>
        </w:rPr>
        <w:fldChar w:fldCharType="end"/>
      </w:r>
    </w:p>
    <w:p w14:paraId="0AD2B6D1" w14:textId="318140EA" w:rsidR="00AA68E6" w:rsidRPr="003B753A" w:rsidRDefault="00AA68E6">
      <w:pPr>
        <w:pStyle w:val="TOC4"/>
        <w:rPr>
          <w:rFonts w:ascii="Calibri" w:hAnsi="Calibri"/>
          <w:noProof/>
          <w:sz w:val="22"/>
          <w:szCs w:val="22"/>
          <w:lang w:eastAsia="en-GB"/>
        </w:rPr>
      </w:pPr>
      <w:r>
        <w:rPr>
          <w:noProof/>
        </w:rPr>
        <w:t>6.3.12.2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_Toc106710131 \h </w:instrText>
      </w:r>
      <w:r>
        <w:rPr>
          <w:noProof/>
        </w:rPr>
      </w:r>
      <w:r>
        <w:rPr>
          <w:noProof/>
        </w:rPr>
        <w:fldChar w:fldCharType="separate"/>
      </w:r>
      <w:r>
        <w:rPr>
          <w:noProof/>
        </w:rPr>
        <w:t>26</w:t>
      </w:r>
      <w:r>
        <w:rPr>
          <w:noProof/>
        </w:rPr>
        <w:fldChar w:fldCharType="end"/>
      </w:r>
    </w:p>
    <w:p w14:paraId="50BC316A" w14:textId="76D269D1" w:rsidR="00AA68E6" w:rsidRPr="003B753A" w:rsidRDefault="00AA68E6">
      <w:pPr>
        <w:pStyle w:val="TOC5"/>
        <w:rPr>
          <w:rFonts w:ascii="Calibri" w:hAnsi="Calibri"/>
          <w:noProof/>
          <w:sz w:val="22"/>
          <w:szCs w:val="22"/>
          <w:lang w:eastAsia="en-GB"/>
        </w:rPr>
      </w:pPr>
      <w:r>
        <w:rPr>
          <w:noProof/>
        </w:rPr>
        <w:t>6.3.12.2.1</w:t>
      </w:r>
      <w:r w:rsidRPr="003B753A">
        <w:rPr>
          <w:rFonts w:ascii="Calibri" w:hAnsi="Calibri"/>
          <w:noProof/>
          <w:sz w:val="22"/>
          <w:szCs w:val="22"/>
          <w:lang w:eastAsia="en-GB"/>
        </w:rPr>
        <w:tab/>
      </w:r>
      <w:r>
        <w:rPr>
          <w:noProof/>
        </w:rPr>
        <w:t>General client procedures</w:t>
      </w:r>
      <w:r>
        <w:rPr>
          <w:noProof/>
        </w:rPr>
        <w:tab/>
      </w:r>
      <w:r>
        <w:rPr>
          <w:noProof/>
        </w:rPr>
        <w:fldChar w:fldCharType="begin" w:fldLock="1"/>
      </w:r>
      <w:r>
        <w:rPr>
          <w:noProof/>
        </w:rPr>
        <w:instrText xml:space="preserve"> PAGEREF _Toc106710132 \h </w:instrText>
      </w:r>
      <w:r>
        <w:rPr>
          <w:noProof/>
        </w:rPr>
      </w:r>
      <w:r>
        <w:rPr>
          <w:noProof/>
        </w:rPr>
        <w:fldChar w:fldCharType="separate"/>
      </w:r>
      <w:r>
        <w:rPr>
          <w:noProof/>
        </w:rPr>
        <w:t>26</w:t>
      </w:r>
      <w:r>
        <w:rPr>
          <w:noProof/>
        </w:rPr>
        <w:fldChar w:fldCharType="end"/>
      </w:r>
    </w:p>
    <w:p w14:paraId="5EC07FE8" w14:textId="38AD9F7F" w:rsidR="00AA68E6" w:rsidRPr="003B753A" w:rsidRDefault="00AA68E6">
      <w:pPr>
        <w:pStyle w:val="TOC5"/>
        <w:rPr>
          <w:rFonts w:ascii="Calibri" w:hAnsi="Calibri"/>
          <w:noProof/>
          <w:sz w:val="22"/>
          <w:szCs w:val="22"/>
          <w:lang w:eastAsia="en-GB"/>
        </w:rPr>
      </w:pPr>
      <w:r>
        <w:rPr>
          <w:noProof/>
        </w:rPr>
        <w:t>6.3.12.2.2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_Toc106710133 \h </w:instrText>
      </w:r>
      <w:r>
        <w:rPr>
          <w:noProof/>
        </w:rPr>
      </w:r>
      <w:r>
        <w:rPr>
          <w:noProof/>
        </w:rPr>
        <w:fldChar w:fldCharType="separate"/>
      </w:r>
      <w:r>
        <w:rPr>
          <w:noProof/>
        </w:rPr>
        <w:t>26</w:t>
      </w:r>
      <w:r>
        <w:rPr>
          <w:noProof/>
        </w:rPr>
        <w:fldChar w:fldCharType="end"/>
      </w:r>
    </w:p>
    <w:p w14:paraId="19F7BD4D" w14:textId="73700FE3" w:rsidR="00AA68E6" w:rsidRPr="003B753A" w:rsidRDefault="00AA68E6">
      <w:pPr>
        <w:pStyle w:val="TOC5"/>
        <w:rPr>
          <w:rFonts w:ascii="Calibri" w:hAnsi="Calibri"/>
          <w:noProof/>
          <w:sz w:val="22"/>
          <w:szCs w:val="22"/>
          <w:lang w:eastAsia="en-GB"/>
        </w:rPr>
      </w:pPr>
      <w:r>
        <w:rPr>
          <w:noProof/>
        </w:rPr>
        <w:t>6.3.12.2.3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_Toc106710134 \h </w:instrText>
      </w:r>
      <w:r>
        <w:rPr>
          <w:noProof/>
        </w:rPr>
      </w:r>
      <w:r>
        <w:rPr>
          <w:noProof/>
        </w:rPr>
        <w:fldChar w:fldCharType="separate"/>
      </w:r>
      <w:r>
        <w:rPr>
          <w:noProof/>
        </w:rPr>
        <w:t>26</w:t>
      </w:r>
      <w:r>
        <w:rPr>
          <w:noProof/>
        </w:rPr>
        <w:fldChar w:fldCharType="end"/>
      </w:r>
    </w:p>
    <w:p w14:paraId="5025FA87" w14:textId="45183F42" w:rsidR="00AA68E6" w:rsidRPr="003B753A" w:rsidRDefault="00AA68E6">
      <w:pPr>
        <w:pStyle w:val="TOC4"/>
        <w:rPr>
          <w:rFonts w:ascii="Calibri" w:hAnsi="Calibri"/>
          <w:noProof/>
          <w:sz w:val="22"/>
          <w:szCs w:val="22"/>
          <w:lang w:eastAsia="en-GB"/>
        </w:rPr>
      </w:pPr>
      <w:r>
        <w:rPr>
          <w:noProof/>
        </w:rPr>
        <w:t>6.3.12.3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_Toc106710135 \h </w:instrText>
      </w:r>
      <w:r>
        <w:rPr>
          <w:noProof/>
        </w:rPr>
      </w:r>
      <w:r>
        <w:rPr>
          <w:noProof/>
        </w:rPr>
        <w:fldChar w:fldCharType="separate"/>
      </w:r>
      <w:r>
        <w:rPr>
          <w:noProof/>
        </w:rPr>
        <w:t>27</w:t>
      </w:r>
      <w:r>
        <w:rPr>
          <w:noProof/>
        </w:rPr>
        <w:fldChar w:fldCharType="end"/>
      </w:r>
    </w:p>
    <w:p w14:paraId="5C08F8CA" w14:textId="50B1582F" w:rsidR="00AA68E6" w:rsidRPr="003B753A" w:rsidRDefault="00AA68E6">
      <w:pPr>
        <w:pStyle w:val="TOC3"/>
        <w:rPr>
          <w:rFonts w:ascii="Calibri" w:hAnsi="Calibri"/>
          <w:noProof/>
          <w:sz w:val="22"/>
          <w:szCs w:val="22"/>
          <w:lang w:eastAsia="en-GB"/>
        </w:rPr>
      </w:pPr>
      <w:r>
        <w:rPr>
          <w:noProof/>
        </w:rPr>
        <w:t>6.3.13</w:t>
      </w:r>
      <w:r w:rsidRPr="003B753A">
        <w:rPr>
          <w:rFonts w:ascii="Calibri" w:hAnsi="Calibr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_Toc106710136 \h </w:instrText>
      </w:r>
      <w:r>
        <w:rPr>
          <w:noProof/>
        </w:rPr>
      </w:r>
      <w:r>
        <w:rPr>
          <w:noProof/>
        </w:rPr>
        <w:fldChar w:fldCharType="separate"/>
      </w:r>
      <w:r>
        <w:rPr>
          <w:noProof/>
        </w:rPr>
        <w:t>27</w:t>
      </w:r>
      <w:r>
        <w:rPr>
          <w:noProof/>
        </w:rPr>
        <w:fldChar w:fldCharType="end"/>
      </w:r>
    </w:p>
    <w:p w14:paraId="5F3D3EDD" w14:textId="11C3C28D" w:rsidR="00AA68E6" w:rsidRPr="003B753A" w:rsidRDefault="00AA68E6">
      <w:pPr>
        <w:pStyle w:val="TOC4"/>
        <w:rPr>
          <w:rFonts w:ascii="Calibri" w:hAnsi="Calibri"/>
          <w:noProof/>
          <w:sz w:val="22"/>
          <w:szCs w:val="22"/>
          <w:lang w:eastAsia="en-GB"/>
        </w:rPr>
      </w:pPr>
      <w:r>
        <w:rPr>
          <w:noProof/>
        </w:rPr>
        <w:t>6.3.13.1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_Toc106710137 \h </w:instrText>
      </w:r>
      <w:r>
        <w:rPr>
          <w:noProof/>
        </w:rPr>
      </w:r>
      <w:r>
        <w:rPr>
          <w:noProof/>
        </w:rPr>
        <w:fldChar w:fldCharType="separate"/>
      </w:r>
      <w:r>
        <w:rPr>
          <w:noProof/>
        </w:rPr>
        <w:t>27</w:t>
      </w:r>
      <w:r>
        <w:rPr>
          <w:noProof/>
        </w:rPr>
        <w:fldChar w:fldCharType="end"/>
      </w:r>
    </w:p>
    <w:p w14:paraId="4BA18A30" w14:textId="74A1D10D" w:rsidR="00AA68E6" w:rsidRPr="003B753A" w:rsidRDefault="00AA68E6">
      <w:pPr>
        <w:pStyle w:val="TOC4"/>
        <w:rPr>
          <w:rFonts w:ascii="Calibri" w:hAnsi="Calibri"/>
          <w:noProof/>
          <w:sz w:val="22"/>
          <w:szCs w:val="22"/>
          <w:lang w:eastAsia="en-GB"/>
        </w:rPr>
      </w:pPr>
      <w:r>
        <w:rPr>
          <w:noProof/>
        </w:rPr>
        <w:t>6.3.13.2</w:t>
      </w:r>
      <w:r w:rsidRPr="003B753A">
        <w:rPr>
          <w:rFonts w:ascii="Calibri" w:hAnsi="Calibri"/>
          <w:noProof/>
          <w:sz w:val="22"/>
          <w:szCs w:val="22"/>
          <w:lang w:eastAsia="en-GB"/>
        </w:rPr>
        <w:tab/>
      </w:r>
      <w:r>
        <w:rPr>
          <w:noProof/>
        </w:rPr>
        <w:t>Client procedures</w:t>
      </w:r>
      <w:r>
        <w:rPr>
          <w:noProof/>
        </w:rPr>
        <w:tab/>
      </w:r>
      <w:r>
        <w:rPr>
          <w:noProof/>
        </w:rPr>
        <w:fldChar w:fldCharType="begin" w:fldLock="1"/>
      </w:r>
      <w:r>
        <w:rPr>
          <w:noProof/>
        </w:rPr>
        <w:instrText xml:space="preserve"> PAGEREF _Toc106710138 \h </w:instrText>
      </w:r>
      <w:r>
        <w:rPr>
          <w:noProof/>
        </w:rPr>
      </w:r>
      <w:r>
        <w:rPr>
          <w:noProof/>
        </w:rPr>
        <w:fldChar w:fldCharType="separate"/>
      </w:r>
      <w:r>
        <w:rPr>
          <w:noProof/>
        </w:rPr>
        <w:t>27</w:t>
      </w:r>
      <w:r>
        <w:rPr>
          <w:noProof/>
        </w:rPr>
        <w:fldChar w:fldCharType="end"/>
      </w:r>
    </w:p>
    <w:p w14:paraId="0F3F2E7B" w14:textId="14BD7F0F" w:rsidR="00AA68E6" w:rsidRPr="003B753A" w:rsidRDefault="00AA68E6">
      <w:pPr>
        <w:pStyle w:val="TOC5"/>
        <w:rPr>
          <w:rFonts w:ascii="Calibri" w:hAnsi="Calibri"/>
          <w:noProof/>
          <w:sz w:val="22"/>
          <w:szCs w:val="22"/>
          <w:lang w:eastAsia="en-GB"/>
        </w:rPr>
      </w:pPr>
      <w:r>
        <w:rPr>
          <w:noProof/>
        </w:rPr>
        <w:t>6.3.13.2.1</w:t>
      </w:r>
      <w:r w:rsidRPr="003B753A">
        <w:rPr>
          <w:rFonts w:ascii="Calibri" w:hAnsi="Calibr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_Toc106710139 \h </w:instrText>
      </w:r>
      <w:r>
        <w:rPr>
          <w:noProof/>
        </w:rPr>
      </w:r>
      <w:r>
        <w:rPr>
          <w:noProof/>
        </w:rPr>
        <w:fldChar w:fldCharType="separate"/>
      </w:r>
      <w:r>
        <w:rPr>
          <w:noProof/>
        </w:rPr>
        <w:t>27</w:t>
      </w:r>
      <w:r>
        <w:rPr>
          <w:noProof/>
        </w:rPr>
        <w:fldChar w:fldCharType="end"/>
      </w:r>
    </w:p>
    <w:p w14:paraId="05E6CC66" w14:textId="6C0B888A" w:rsidR="00AA68E6" w:rsidRPr="003B753A" w:rsidRDefault="00AA68E6">
      <w:pPr>
        <w:pStyle w:val="TOC5"/>
        <w:rPr>
          <w:rFonts w:ascii="Calibri" w:hAnsi="Calibri"/>
          <w:noProof/>
          <w:sz w:val="22"/>
          <w:szCs w:val="22"/>
          <w:lang w:eastAsia="en-GB"/>
        </w:rPr>
      </w:pPr>
      <w:r>
        <w:rPr>
          <w:noProof/>
        </w:rPr>
        <w:t>6.3.13.2.2</w:t>
      </w:r>
      <w:r w:rsidRPr="003B753A">
        <w:rPr>
          <w:rFonts w:ascii="Calibri" w:hAnsi="Calibr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_Toc106710140 \h </w:instrText>
      </w:r>
      <w:r>
        <w:rPr>
          <w:noProof/>
        </w:rPr>
      </w:r>
      <w:r>
        <w:rPr>
          <w:noProof/>
        </w:rPr>
        <w:fldChar w:fldCharType="separate"/>
      </w:r>
      <w:r>
        <w:rPr>
          <w:noProof/>
        </w:rPr>
        <w:t>27</w:t>
      </w:r>
      <w:r>
        <w:rPr>
          <w:noProof/>
        </w:rPr>
        <w:fldChar w:fldCharType="end"/>
      </w:r>
    </w:p>
    <w:p w14:paraId="023C22E0" w14:textId="2146C11C" w:rsidR="00AA68E6" w:rsidRPr="003B753A" w:rsidRDefault="00AA68E6">
      <w:pPr>
        <w:pStyle w:val="TOC5"/>
        <w:rPr>
          <w:rFonts w:ascii="Calibri" w:hAnsi="Calibri"/>
          <w:noProof/>
          <w:sz w:val="22"/>
          <w:szCs w:val="22"/>
          <w:lang w:eastAsia="en-GB"/>
        </w:rPr>
      </w:pPr>
      <w:r>
        <w:rPr>
          <w:noProof/>
        </w:rPr>
        <w:t>6.3.13.2.3</w:t>
      </w:r>
      <w:r w:rsidRPr="003B753A">
        <w:rPr>
          <w:rFonts w:ascii="Calibri" w:hAnsi="Calibri"/>
          <w:noProof/>
          <w:sz w:val="22"/>
          <w:szCs w:val="22"/>
          <w:lang w:eastAsia="en-GB"/>
        </w:rPr>
        <w:tab/>
      </w:r>
      <w:r>
        <w:rPr>
          <w:noProof/>
        </w:rPr>
        <w:t>MCS server procedures</w:t>
      </w:r>
      <w:r>
        <w:rPr>
          <w:noProof/>
        </w:rPr>
        <w:tab/>
      </w:r>
      <w:r>
        <w:rPr>
          <w:noProof/>
        </w:rPr>
        <w:fldChar w:fldCharType="begin" w:fldLock="1"/>
      </w:r>
      <w:r>
        <w:rPr>
          <w:noProof/>
        </w:rPr>
        <w:instrText xml:space="preserve"> PAGEREF _Toc106710141 \h </w:instrText>
      </w:r>
      <w:r>
        <w:rPr>
          <w:noProof/>
        </w:rPr>
      </w:r>
      <w:r>
        <w:rPr>
          <w:noProof/>
        </w:rPr>
        <w:fldChar w:fldCharType="separate"/>
      </w:r>
      <w:r>
        <w:rPr>
          <w:noProof/>
        </w:rPr>
        <w:t>28</w:t>
      </w:r>
      <w:r>
        <w:rPr>
          <w:noProof/>
        </w:rPr>
        <w:fldChar w:fldCharType="end"/>
      </w:r>
    </w:p>
    <w:p w14:paraId="5812993B" w14:textId="18C26267" w:rsidR="00AA68E6" w:rsidRPr="003B753A" w:rsidRDefault="00AA68E6">
      <w:pPr>
        <w:pStyle w:val="TOC4"/>
        <w:rPr>
          <w:rFonts w:ascii="Calibri" w:hAnsi="Calibri"/>
          <w:noProof/>
          <w:sz w:val="22"/>
          <w:szCs w:val="22"/>
          <w:lang w:eastAsia="en-GB"/>
        </w:rPr>
      </w:pPr>
      <w:r>
        <w:rPr>
          <w:noProof/>
        </w:rPr>
        <w:t>6.3.13.3</w:t>
      </w:r>
      <w:r w:rsidRPr="003B753A">
        <w:rPr>
          <w:rFonts w:ascii="Calibri" w:hAnsi="Calibr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_Toc106710142 \h </w:instrText>
      </w:r>
      <w:r>
        <w:rPr>
          <w:noProof/>
        </w:rPr>
      </w:r>
      <w:r>
        <w:rPr>
          <w:noProof/>
        </w:rPr>
        <w:fldChar w:fldCharType="separate"/>
      </w:r>
      <w:r>
        <w:rPr>
          <w:noProof/>
        </w:rPr>
        <w:t>29</w:t>
      </w:r>
      <w:r>
        <w:rPr>
          <w:noProof/>
        </w:rPr>
        <w:fldChar w:fldCharType="end"/>
      </w:r>
    </w:p>
    <w:p w14:paraId="5C8D4C91" w14:textId="04C6D0A6" w:rsidR="00AA68E6" w:rsidRPr="003B753A" w:rsidRDefault="00AA68E6">
      <w:pPr>
        <w:pStyle w:val="TOC5"/>
        <w:rPr>
          <w:rFonts w:ascii="Calibri" w:hAnsi="Calibri"/>
          <w:noProof/>
          <w:sz w:val="22"/>
          <w:szCs w:val="22"/>
          <w:lang w:eastAsia="en-GB"/>
        </w:rPr>
      </w:pPr>
      <w:r>
        <w:rPr>
          <w:noProof/>
        </w:rPr>
        <w:t>6.3.13.3.1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_Toc106710143 \h </w:instrText>
      </w:r>
      <w:r>
        <w:rPr>
          <w:noProof/>
        </w:rPr>
      </w:r>
      <w:r>
        <w:rPr>
          <w:noProof/>
        </w:rPr>
        <w:fldChar w:fldCharType="separate"/>
      </w:r>
      <w:r>
        <w:rPr>
          <w:noProof/>
        </w:rPr>
        <w:t>29</w:t>
      </w:r>
      <w:r>
        <w:rPr>
          <w:noProof/>
        </w:rPr>
        <w:fldChar w:fldCharType="end"/>
      </w:r>
    </w:p>
    <w:p w14:paraId="33BF493E" w14:textId="268D4E22" w:rsidR="00AA68E6" w:rsidRPr="003B753A" w:rsidRDefault="00AA68E6">
      <w:pPr>
        <w:pStyle w:val="TOC5"/>
        <w:rPr>
          <w:rFonts w:ascii="Calibri" w:hAnsi="Calibri"/>
          <w:noProof/>
          <w:sz w:val="22"/>
          <w:szCs w:val="22"/>
          <w:lang w:eastAsia="en-GB"/>
        </w:rPr>
      </w:pPr>
      <w:r>
        <w:rPr>
          <w:noProof/>
        </w:rPr>
        <w:t>6.3.13.3.2</w:t>
      </w:r>
      <w:r w:rsidRPr="003B753A">
        <w:rPr>
          <w:rFonts w:ascii="Calibri" w:hAnsi="Calibr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_Toc106710144 \h </w:instrText>
      </w:r>
      <w:r>
        <w:rPr>
          <w:noProof/>
        </w:rPr>
      </w:r>
      <w:r>
        <w:rPr>
          <w:noProof/>
        </w:rPr>
        <w:fldChar w:fldCharType="separate"/>
      </w:r>
      <w:r>
        <w:rPr>
          <w:noProof/>
        </w:rPr>
        <w:t>29</w:t>
      </w:r>
      <w:r>
        <w:rPr>
          <w:noProof/>
        </w:rPr>
        <w:fldChar w:fldCharType="end"/>
      </w:r>
    </w:p>
    <w:p w14:paraId="4C699EF2" w14:textId="768FE174" w:rsidR="00AA68E6" w:rsidRPr="003B753A" w:rsidRDefault="00AA68E6">
      <w:pPr>
        <w:pStyle w:val="TOC1"/>
        <w:rPr>
          <w:rFonts w:ascii="Calibri" w:hAnsi="Calibri"/>
          <w:noProof/>
          <w:szCs w:val="22"/>
          <w:lang w:eastAsia="en-GB"/>
        </w:rPr>
      </w:pPr>
      <w:r>
        <w:rPr>
          <w:noProof/>
        </w:rPr>
        <w:t>7</w:t>
      </w:r>
      <w:r w:rsidRPr="003B753A">
        <w:rPr>
          <w:rFonts w:ascii="Calibri" w:hAnsi="Calibr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_Toc106710145 \h </w:instrText>
      </w:r>
      <w:r>
        <w:rPr>
          <w:noProof/>
        </w:rPr>
      </w:r>
      <w:r>
        <w:rPr>
          <w:noProof/>
        </w:rPr>
        <w:fldChar w:fldCharType="separate"/>
      </w:r>
      <w:r>
        <w:rPr>
          <w:noProof/>
        </w:rPr>
        <w:t>31</w:t>
      </w:r>
      <w:r>
        <w:rPr>
          <w:noProof/>
        </w:rPr>
        <w:fldChar w:fldCharType="end"/>
      </w:r>
    </w:p>
    <w:p w14:paraId="0B039870" w14:textId="6C1D818B" w:rsidR="00AA68E6" w:rsidRPr="003B753A" w:rsidRDefault="00AA68E6">
      <w:pPr>
        <w:pStyle w:val="TOC2"/>
        <w:rPr>
          <w:rFonts w:ascii="Calibri" w:hAnsi="Calibri"/>
          <w:noProof/>
          <w:sz w:val="22"/>
          <w:szCs w:val="22"/>
          <w:lang w:eastAsia="en-GB"/>
        </w:rPr>
      </w:pPr>
      <w:r>
        <w:rPr>
          <w:noProof/>
        </w:rPr>
        <w:t>7.1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_Toc106710146 \h </w:instrText>
      </w:r>
      <w:r>
        <w:rPr>
          <w:noProof/>
        </w:rPr>
      </w:r>
      <w:r>
        <w:rPr>
          <w:noProof/>
        </w:rPr>
        <w:fldChar w:fldCharType="separate"/>
      </w:r>
      <w:r>
        <w:rPr>
          <w:noProof/>
        </w:rPr>
        <w:t>31</w:t>
      </w:r>
      <w:r>
        <w:rPr>
          <w:noProof/>
        </w:rPr>
        <w:fldChar w:fldCharType="end"/>
      </w:r>
    </w:p>
    <w:p w14:paraId="23FBB118" w14:textId="0596DF22" w:rsidR="00AA68E6" w:rsidRPr="003B753A" w:rsidRDefault="00AA68E6">
      <w:pPr>
        <w:pStyle w:val="TOC2"/>
        <w:rPr>
          <w:rFonts w:ascii="Calibri" w:hAnsi="Calibri"/>
          <w:noProof/>
          <w:sz w:val="22"/>
          <w:szCs w:val="22"/>
          <w:lang w:eastAsia="en-GB"/>
        </w:rPr>
      </w:pPr>
      <w:r>
        <w:rPr>
          <w:noProof/>
        </w:rPr>
        <w:t>7.2</w:t>
      </w:r>
      <w:r w:rsidRPr="003B753A">
        <w:rPr>
          <w:rFonts w:ascii="Calibri" w:hAnsi="Calibr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_Toc106710147 \h </w:instrText>
      </w:r>
      <w:r>
        <w:rPr>
          <w:noProof/>
        </w:rPr>
      </w:r>
      <w:r>
        <w:rPr>
          <w:noProof/>
        </w:rPr>
        <w:fldChar w:fldCharType="separate"/>
      </w:r>
      <w:r>
        <w:rPr>
          <w:noProof/>
        </w:rPr>
        <w:t>31</w:t>
      </w:r>
      <w:r>
        <w:rPr>
          <w:noProof/>
        </w:rPr>
        <w:fldChar w:fldCharType="end"/>
      </w:r>
    </w:p>
    <w:p w14:paraId="09C5A63C" w14:textId="77EA3D81" w:rsidR="00AA68E6" w:rsidRPr="003B753A" w:rsidRDefault="00AA68E6">
      <w:pPr>
        <w:pStyle w:val="TOC3"/>
        <w:rPr>
          <w:rFonts w:ascii="Calibri" w:hAnsi="Calibri"/>
          <w:noProof/>
          <w:sz w:val="22"/>
          <w:szCs w:val="22"/>
          <w:lang w:eastAsia="en-GB"/>
        </w:rPr>
      </w:pPr>
      <w:r>
        <w:rPr>
          <w:noProof/>
        </w:rPr>
        <w:t>7.2.1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_Toc106710148 \h </w:instrText>
      </w:r>
      <w:r>
        <w:rPr>
          <w:noProof/>
        </w:rPr>
      </w:r>
      <w:r>
        <w:rPr>
          <w:noProof/>
        </w:rPr>
        <w:fldChar w:fldCharType="separate"/>
      </w:r>
      <w:r>
        <w:rPr>
          <w:noProof/>
        </w:rPr>
        <w:t>31</w:t>
      </w:r>
      <w:r>
        <w:rPr>
          <w:noProof/>
        </w:rPr>
        <w:fldChar w:fldCharType="end"/>
      </w:r>
    </w:p>
    <w:p w14:paraId="7E870E54" w14:textId="7D6A7130" w:rsidR="00AA68E6" w:rsidRPr="003B753A" w:rsidRDefault="00AA68E6">
      <w:pPr>
        <w:pStyle w:val="TOC4"/>
        <w:rPr>
          <w:rFonts w:ascii="Calibri" w:hAnsi="Calibri"/>
          <w:noProof/>
          <w:sz w:val="22"/>
          <w:szCs w:val="22"/>
          <w:lang w:eastAsia="en-GB"/>
        </w:rPr>
      </w:pPr>
      <w:r w:rsidRPr="00E57F06">
        <w:rPr>
          <w:noProof/>
          <w:lang w:val="en-US"/>
        </w:rPr>
        <w:t>7.2.1.0</w:t>
      </w:r>
      <w:r w:rsidRPr="003B753A">
        <w:rPr>
          <w:rFonts w:ascii="Calibri" w:hAnsi="Calibri"/>
          <w:noProof/>
          <w:sz w:val="22"/>
          <w:szCs w:val="22"/>
          <w:lang w:eastAsia="en-GB"/>
        </w:rPr>
        <w:tab/>
      </w:r>
      <w:r w:rsidRPr="00E57F06">
        <w:rPr>
          <w:noProof/>
          <w:lang w:val="en-US"/>
        </w:rPr>
        <w:t>Applicability</w:t>
      </w:r>
      <w:r>
        <w:rPr>
          <w:noProof/>
        </w:rPr>
        <w:tab/>
      </w:r>
      <w:r>
        <w:rPr>
          <w:noProof/>
        </w:rPr>
        <w:fldChar w:fldCharType="begin" w:fldLock="1"/>
      </w:r>
      <w:r>
        <w:rPr>
          <w:noProof/>
        </w:rPr>
        <w:instrText xml:space="preserve"> PAGEREF _Toc106710149 \h </w:instrText>
      </w:r>
      <w:r>
        <w:rPr>
          <w:noProof/>
        </w:rPr>
      </w:r>
      <w:r>
        <w:rPr>
          <w:noProof/>
        </w:rPr>
        <w:fldChar w:fldCharType="separate"/>
      </w:r>
      <w:r>
        <w:rPr>
          <w:noProof/>
        </w:rPr>
        <w:t>31</w:t>
      </w:r>
      <w:r>
        <w:rPr>
          <w:noProof/>
        </w:rPr>
        <w:fldChar w:fldCharType="end"/>
      </w:r>
    </w:p>
    <w:p w14:paraId="1E3DB81C" w14:textId="129AEDB2" w:rsidR="00AA68E6" w:rsidRPr="003B753A" w:rsidRDefault="00AA68E6">
      <w:pPr>
        <w:pStyle w:val="TOC4"/>
        <w:rPr>
          <w:rFonts w:ascii="Calibri" w:hAnsi="Calibri"/>
          <w:noProof/>
          <w:sz w:val="22"/>
          <w:szCs w:val="22"/>
          <w:lang w:eastAsia="en-GB"/>
        </w:rPr>
      </w:pPr>
      <w:r>
        <w:rPr>
          <w:noProof/>
        </w:rPr>
        <w:t>7.2.1.1</w:t>
      </w:r>
      <w:r w:rsidRPr="003B753A">
        <w:rPr>
          <w:rFonts w:ascii="Calibri" w:hAnsi="Calibr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_Toc106710150 \h </w:instrText>
      </w:r>
      <w:r>
        <w:rPr>
          <w:noProof/>
        </w:rPr>
      </w:r>
      <w:r>
        <w:rPr>
          <w:noProof/>
        </w:rPr>
        <w:fldChar w:fldCharType="separate"/>
      </w:r>
      <w:r>
        <w:rPr>
          <w:noProof/>
        </w:rPr>
        <w:t>32</w:t>
      </w:r>
      <w:r>
        <w:rPr>
          <w:noProof/>
        </w:rPr>
        <w:fldChar w:fldCharType="end"/>
      </w:r>
    </w:p>
    <w:p w14:paraId="40CCCCEF" w14:textId="3A19F022" w:rsidR="00AA68E6" w:rsidRPr="003B753A" w:rsidRDefault="00AA68E6">
      <w:pPr>
        <w:pStyle w:val="TOC3"/>
        <w:rPr>
          <w:rFonts w:ascii="Calibri" w:hAnsi="Calibri"/>
          <w:noProof/>
          <w:sz w:val="22"/>
          <w:szCs w:val="22"/>
          <w:lang w:eastAsia="en-GB"/>
        </w:rPr>
      </w:pPr>
      <w:r>
        <w:rPr>
          <w:noProof/>
        </w:rPr>
        <w:t>7.2.2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_Toc106710151 \h </w:instrText>
      </w:r>
      <w:r>
        <w:rPr>
          <w:noProof/>
        </w:rPr>
      </w:r>
      <w:r>
        <w:rPr>
          <w:noProof/>
        </w:rPr>
        <w:fldChar w:fldCharType="separate"/>
      </w:r>
      <w:r>
        <w:rPr>
          <w:noProof/>
        </w:rPr>
        <w:t>32</w:t>
      </w:r>
      <w:r>
        <w:rPr>
          <w:noProof/>
        </w:rPr>
        <w:fldChar w:fldCharType="end"/>
      </w:r>
    </w:p>
    <w:p w14:paraId="0BDEC099" w14:textId="7BAD5F35" w:rsidR="00AA68E6" w:rsidRPr="003B753A" w:rsidRDefault="00AA68E6">
      <w:pPr>
        <w:pStyle w:val="TOC4"/>
        <w:rPr>
          <w:rFonts w:ascii="Calibri" w:hAnsi="Calibri"/>
          <w:noProof/>
          <w:sz w:val="22"/>
          <w:szCs w:val="22"/>
          <w:lang w:eastAsia="en-GB"/>
        </w:rPr>
      </w:pPr>
      <w:r>
        <w:rPr>
          <w:noProof/>
        </w:rPr>
        <w:t>7.2.2.1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_Toc106710152 \h </w:instrText>
      </w:r>
      <w:r>
        <w:rPr>
          <w:noProof/>
        </w:rPr>
      </w:r>
      <w:r>
        <w:rPr>
          <w:noProof/>
        </w:rPr>
        <w:fldChar w:fldCharType="separate"/>
      </w:r>
      <w:r>
        <w:rPr>
          <w:noProof/>
        </w:rPr>
        <w:t>32</w:t>
      </w:r>
      <w:r>
        <w:rPr>
          <w:noProof/>
        </w:rPr>
        <w:fldChar w:fldCharType="end"/>
      </w:r>
    </w:p>
    <w:p w14:paraId="7B8F63E7" w14:textId="5D7FE2D4" w:rsidR="00AA68E6" w:rsidRPr="003B753A" w:rsidRDefault="00AA68E6">
      <w:pPr>
        <w:pStyle w:val="TOC4"/>
        <w:rPr>
          <w:rFonts w:ascii="Calibri" w:hAnsi="Calibri"/>
          <w:noProof/>
          <w:sz w:val="22"/>
          <w:szCs w:val="22"/>
          <w:lang w:eastAsia="en-GB"/>
        </w:rPr>
      </w:pPr>
      <w:r>
        <w:rPr>
          <w:noProof/>
        </w:rPr>
        <w:t>7.2.2.2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_Toc106710153 \h </w:instrText>
      </w:r>
      <w:r>
        <w:rPr>
          <w:noProof/>
        </w:rPr>
      </w:r>
      <w:r>
        <w:rPr>
          <w:noProof/>
        </w:rPr>
        <w:fldChar w:fldCharType="separate"/>
      </w:r>
      <w:r>
        <w:rPr>
          <w:noProof/>
        </w:rPr>
        <w:t>35</w:t>
      </w:r>
      <w:r>
        <w:rPr>
          <w:noProof/>
        </w:rPr>
        <w:fldChar w:fldCharType="end"/>
      </w:r>
    </w:p>
    <w:p w14:paraId="46F88935" w14:textId="7F1ABCE3" w:rsidR="00AA68E6" w:rsidRPr="003B753A" w:rsidRDefault="00AA68E6">
      <w:pPr>
        <w:pStyle w:val="TOC4"/>
        <w:rPr>
          <w:rFonts w:ascii="Calibri" w:hAnsi="Calibri"/>
          <w:noProof/>
          <w:sz w:val="22"/>
          <w:szCs w:val="22"/>
          <w:lang w:eastAsia="en-GB"/>
        </w:rPr>
      </w:pPr>
      <w:r>
        <w:rPr>
          <w:noProof/>
        </w:rPr>
        <w:t>7.2.2.3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_Toc106710154 \h </w:instrText>
      </w:r>
      <w:r>
        <w:rPr>
          <w:noProof/>
        </w:rPr>
      </w:r>
      <w:r>
        <w:rPr>
          <w:noProof/>
        </w:rPr>
        <w:fldChar w:fldCharType="separate"/>
      </w:r>
      <w:r>
        <w:rPr>
          <w:noProof/>
        </w:rPr>
        <w:t>35</w:t>
      </w:r>
      <w:r>
        <w:rPr>
          <w:noProof/>
        </w:rPr>
        <w:fldChar w:fldCharType="end"/>
      </w:r>
    </w:p>
    <w:p w14:paraId="47B48C7F" w14:textId="193D0E66" w:rsidR="00AA68E6" w:rsidRPr="003B753A" w:rsidRDefault="00AA68E6">
      <w:pPr>
        <w:pStyle w:val="TOC4"/>
        <w:rPr>
          <w:rFonts w:ascii="Calibri" w:hAnsi="Calibri"/>
          <w:noProof/>
          <w:sz w:val="22"/>
          <w:szCs w:val="22"/>
          <w:lang w:eastAsia="en-GB"/>
        </w:rPr>
      </w:pPr>
      <w:r>
        <w:rPr>
          <w:noProof/>
        </w:rPr>
        <w:t>7.2.2.4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_Toc106710155 \h </w:instrText>
      </w:r>
      <w:r>
        <w:rPr>
          <w:noProof/>
        </w:rPr>
      </w:r>
      <w:r>
        <w:rPr>
          <w:noProof/>
        </w:rPr>
        <w:fldChar w:fldCharType="separate"/>
      </w:r>
      <w:r>
        <w:rPr>
          <w:noProof/>
        </w:rPr>
        <w:t>39</w:t>
      </w:r>
      <w:r>
        <w:rPr>
          <w:noProof/>
        </w:rPr>
        <w:fldChar w:fldCharType="end"/>
      </w:r>
    </w:p>
    <w:p w14:paraId="747EC098" w14:textId="3A3191F0" w:rsidR="00AA68E6" w:rsidRPr="003B753A" w:rsidRDefault="00AA68E6">
      <w:pPr>
        <w:pStyle w:val="TOC4"/>
        <w:rPr>
          <w:rFonts w:ascii="Calibri" w:hAnsi="Calibri"/>
          <w:noProof/>
          <w:sz w:val="22"/>
          <w:szCs w:val="22"/>
          <w:lang w:eastAsia="en-GB"/>
        </w:rPr>
      </w:pPr>
      <w:r>
        <w:rPr>
          <w:noProof/>
        </w:rPr>
        <w:t>7.2.2.5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_Toc106710156 \h </w:instrText>
      </w:r>
      <w:r>
        <w:rPr>
          <w:noProof/>
        </w:rPr>
      </w:r>
      <w:r>
        <w:rPr>
          <w:noProof/>
        </w:rPr>
        <w:fldChar w:fldCharType="separate"/>
      </w:r>
      <w:r>
        <w:rPr>
          <w:noProof/>
        </w:rPr>
        <w:t>39</w:t>
      </w:r>
      <w:r>
        <w:rPr>
          <w:noProof/>
        </w:rPr>
        <w:fldChar w:fldCharType="end"/>
      </w:r>
    </w:p>
    <w:p w14:paraId="3DAF8CF7" w14:textId="145A49A0" w:rsidR="00AA68E6" w:rsidRPr="003B753A" w:rsidRDefault="00AA68E6">
      <w:pPr>
        <w:pStyle w:val="TOC4"/>
        <w:rPr>
          <w:rFonts w:ascii="Calibri" w:hAnsi="Calibri"/>
          <w:noProof/>
          <w:sz w:val="22"/>
          <w:szCs w:val="22"/>
          <w:lang w:eastAsia="en-GB"/>
        </w:rPr>
      </w:pPr>
      <w:r>
        <w:rPr>
          <w:noProof/>
        </w:rPr>
        <w:t>7.2.2.6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_Toc106710157 \h </w:instrText>
      </w:r>
      <w:r>
        <w:rPr>
          <w:noProof/>
        </w:rPr>
      </w:r>
      <w:r>
        <w:rPr>
          <w:noProof/>
        </w:rPr>
        <w:fldChar w:fldCharType="separate"/>
      </w:r>
      <w:r>
        <w:rPr>
          <w:noProof/>
        </w:rPr>
        <w:t>39</w:t>
      </w:r>
      <w:r>
        <w:rPr>
          <w:noProof/>
        </w:rPr>
        <w:fldChar w:fldCharType="end"/>
      </w:r>
    </w:p>
    <w:p w14:paraId="12BFC26A" w14:textId="0CDBF3FE" w:rsidR="00AA68E6" w:rsidRPr="003B753A" w:rsidRDefault="00AA68E6">
      <w:pPr>
        <w:pStyle w:val="TOC4"/>
        <w:rPr>
          <w:rFonts w:ascii="Calibri" w:hAnsi="Calibri"/>
          <w:noProof/>
          <w:sz w:val="22"/>
          <w:szCs w:val="22"/>
          <w:lang w:eastAsia="en-GB"/>
        </w:rPr>
      </w:pPr>
      <w:r>
        <w:rPr>
          <w:noProof/>
        </w:rPr>
        <w:t>7.2.2.7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_Toc106710158 \h </w:instrText>
      </w:r>
      <w:r>
        <w:rPr>
          <w:noProof/>
        </w:rPr>
      </w:r>
      <w:r>
        <w:rPr>
          <w:noProof/>
        </w:rPr>
        <w:fldChar w:fldCharType="separate"/>
      </w:r>
      <w:r>
        <w:rPr>
          <w:noProof/>
        </w:rPr>
        <w:t>43</w:t>
      </w:r>
      <w:r>
        <w:rPr>
          <w:noProof/>
        </w:rPr>
        <w:fldChar w:fldCharType="end"/>
      </w:r>
    </w:p>
    <w:p w14:paraId="61921873" w14:textId="191767F4" w:rsidR="00AA68E6" w:rsidRPr="003B753A" w:rsidRDefault="00AA68E6">
      <w:pPr>
        <w:pStyle w:val="TOC4"/>
        <w:rPr>
          <w:rFonts w:ascii="Calibri" w:hAnsi="Calibri"/>
          <w:noProof/>
          <w:sz w:val="22"/>
          <w:szCs w:val="22"/>
          <w:lang w:eastAsia="en-GB"/>
        </w:rPr>
      </w:pPr>
      <w:r>
        <w:rPr>
          <w:noProof/>
        </w:rPr>
        <w:t>7.2.2.8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_Toc106710159 \h </w:instrText>
      </w:r>
      <w:r>
        <w:rPr>
          <w:noProof/>
        </w:rPr>
      </w:r>
      <w:r>
        <w:rPr>
          <w:noProof/>
        </w:rPr>
        <w:fldChar w:fldCharType="separate"/>
      </w:r>
      <w:r>
        <w:rPr>
          <w:noProof/>
        </w:rPr>
        <w:t>48</w:t>
      </w:r>
      <w:r>
        <w:rPr>
          <w:noProof/>
        </w:rPr>
        <w:fldChar w:fldCharType="end"/>
      </w:r>
    </w:p>
    <w:p w14:paraId="3CC0D99B" w14:textId="627411ED" w:rsidR="00AA68E6" w:rsidRPr="003B753A" w:rsidRDefault="00AA68E6">
      <w:pPr>
        <w:pStyle w:val="TOC4"/>
        <w:rPr>
          <w:rFonts w:ascii="Calibri" w:hAnsi="Calibri"/>
          <w:noProof/>
          <w:sz w:val="22"/>
          <w:szCs w:val="22"/>
          <w:lang w:eastAsia="en-GB"/>
        </w:rPr>
      </w:pPr>
      <w:r>
        <w:rPr>
          <w:noProof/>
        </w:rPr>
        <w:t>7.2.2.9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_Toc106710160 \h </w:instrText>
      </w:r>
      <w:r>
        <w:rPr>
          <w:noProof/>
        </w:rPr>
      </w:r>
      <w:r>
        <w:rPr>
          <w:noProof/>
        </w:rPr>
        <w:fldChar w:fldCharType="separate"/>
      </w:r>
      <w:r>
        <w:rPr>
          <w:noProof/>
        </w:rPr>
        <w:t>48</w:t>
      </w:r>
      <w:r>
        <w:rPr>
          <w:noProof/>
        </w:rPr>
        <w:fldChar w:fldCharType="end"/>
      </w:r>
    </w:p>
    <w:p w14:paraId="4D68E361" w14:textId="1D5EC0B1" w:rsidR="00AA68E6" w:rsidRPr="003B753A" w:rsidRDefault="00AA68E6">
      <w:pPr>
        <w:pStyle w:val="TOC4"/>
        <w:rPr>
          <w:rFonts w:ascii="Calibri" w:hAnsi="Calibri"/>
          <w:noProof/>
          <w:sz w:val="22"/>
          <w:szCs w:val="22"/>
          <w:lang w:eastAsia="en-GB"/>
        </w:rPr>
      </w:pPr>
      <w:r>
        <w:rPr>
          <w:noProof/>
        </w:rPr>
        <w:t>7.2.2.10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_Toc106710161 \h </w:instrText>
      </w:r>
      <w:r>
        <w:rPr>
          <w:noProof/>
        </w:rPr>
      </w:r>
      <w:r>
        <w:rPr>
          <w:noProof/>
        </w:rPr>
        <w:fldChar w:fldCharType="separate"/>
      </w:r>
      <w:r>
        <w:rPr>
          <w:noProof/>
        </w:rPr>
        <w:t>48</w:t>
      </w:r>
      <w:r>
        <w:rPr>
          <w:noProof/>
        </w:rPr>
        <w:fldChar w:fldCharType="end"/>
      </w:r>
    </w:p>
    <w:p w14:paraId="4BE7D26F" w14:textId="60FB1AF2" w:rsidR="00AA68E6" w:rsidRPr="003B753A" w:rsidRDefault="00AA68E6">
      <w:pPr>
        <w:pStyle w:val="TOC4"/>
        <w:rPr>
          <w:rFonts w:ascii="Calibri" w:hAnsi="Calibri"/>
          <w:noProof/>
          <w:sz w:val="22"/>
          <w:szCs w:val="22"/>
          <w:lang w:eastAsia="en-GB"/>
        </w:rPr>
      </w:pPr>
      <w:r>
        <w:rPr>
          <w:noProof/>
        </w:rPr>
        <w:t>7.2.2.11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_Toc106710162 \h </w:instrText>
      </w:r>
      <w:r>
        <w:rPr>
          <w:noProof/>
        </w:rPr>
      </w:r>
      <w:r>
        <w:rPr>
          <w:noProof/>
        </w:rPr>
        <w:fldChar w:fldCharType="separate"/>
      </w:r>
      <w:r>
        <w:rPr>
          <w:noProof/>
        </w:rPr>
        <w:t>48</w:t>
      </w:r>
      <w:r>
        <w:rPr>
          <w:noProof/>
        </w:rPr>
        <w:fldChar w:fldCharType="end"/>
      </w:r>
    </w:p>
    <w:p w14:paraId="1780D022" w14:textId="4FA23082" w:rsidR="00AA68E6" w:rsidRPr="003B753A" w:rsidRDefault="00AA68E6">
      <w:pPr>
        <w:pStyle w:val="TOC4"/>
        <w:rPr>
          <w:rFonts w:ascii="Calibri" w:hAnsi="Calibri"/>
          <w:noProof/>
          <w:sz w:val="22"/>
          <w:szCs w:val="22"/>
          <w:lang w:eastAsia="en-GB"/>
        </w:rPr>
      </w:pPr>
      <w:r>
        <w:rPr>
          <w:noProof/>
        </w:rPr>
        <w:t>7.2.2.12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_Toc106710163 \h </w:instrText>
      </w:r>
      <w:r>
        <w:rPr>
          <w:noProof/>
        </w:rPr>
      </w:r>
      <w:r>
        <w:rPr>
          <w:noProof/>
        </w:rPr>
        <w:fldChar w:fldCharType="separate"/>
      </w:r>
      <w:r>
        <w:rPr>
          <w:noProof/>
        </w:rPr>
        <w:t>48</w:t>
      </w:r>
      <w:r>
        <w:rPr>
          <w:noProof/>
        </w:rPr>
        <w:fldChar w:fldCharType="end"/>
      </w:r>
    </w:p>
    <w:p w14:paraId="43BD59BB" w14:textId="4E3557A7" w:rsidR="00AA68E6" w:rsidRPr="003B753A" w:rsidRDefault="00AA68E6">
      <w:pPr>
        <w:pStyle w:val="TOC1"/>
        <w:rPr>
          <w:rFonts w:ascii="Calibri" w:hAnsi="Calibri"/>
          <w:noProof/>
          <w:szCs w:val="22"/>
          <w:lang w:eastAsia="en-GB"/>
        </w:rPr>
      </w:pPr>
      <w:r>
        <w:rPr>
          <w:noProof/>
        </w:rPr>
        <w:t>8</w:t>
      </w:r>
      <w:r w:rsidRPr="003B753A">
        <w:rPr>
          <w:rFonts w:ascii="Calibri" w:hAnsi="Calibr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_Toc106710164 \h </w:instrText>
      </w:r>
      <w:r>
        <w:rPr>
          <w:noProof/>
        </w:rPr>
      </w:r>
      <w:r>
        <w:rPr>
          <w:noProof/>
        </w:rPr>
        <w:fldChar w:fldCharType="separate"/>
      </w:r>
      <w:r>
        <w:rPr>
          <w:noProof/>
        </w:rPr>
        <w:t>48</w:t>
      </w:r>
      <w:r>
        <w:rPr>
          <w:noProof/>
        </w:rPr>
        <w:fldChar w:fldCharType="end"/>
      </w:r>
    </w:p>
    <w:p w14:paraId="5228294F" w14:textId="12396429" w:rsidR="00AA68E6" w:rsidRPr="003B753A" w:rsidRDefault="00AA68E6">
      <w:pPr>
        <w:pStyle w:val="TOC2"/>
        <w:rPr>
          <w:rFonts w:ascii="Calibri" w:hAnsi="Calibri"/>
          <w:noProof/>
          <w:sz w:val="22"/>
          <w:szCs w:val="22"/>
          <w:lang w:eastAsia="en-GB"/>
        </w:rPr>
      </w:pPr>
      <w:r>
        <w:rPr>
          <w:noProof/>
        </w:rPr>
        <w:t>8.1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_Toc106710165 \h </w:instrText>
      </w:r>
      <w:r>
        <w:rPr>
          <w:noProof/>
        </w:rPr>
      </w:r>
      <w:r>
        <w:rPr>
          <w:noProof/>
        </w:rPr>
        <w:fldChar w:fldCharType="separate"/>
      </w:r>
      <w:r>
        <w:rPr>
          <w:noProof/>
        </w:rPr>
        <w:t>48</w:t>
      </w:r>
      <w:r>
        <w:rPr>
          <w:noProof/>
        </w:rPr>
        <w:fldChar w:fldCharType="end"/>
      </w:r>
    </w:p>
    <w:p w14:paraId="69C59563" w14:textId="4C87CD65" w:rsidR="00AA68E6" w:rsidRPr="003B753A" w:rsidRDefault="00AA68E6">
      <w:pPr>
        <w:pStyle w:val="TOC2"/>
        <w:rPr>
          <w:rFonts w:ascii="Calibri" w:hAnsi="Calibri"/>
          <w:noProof/>
          <w:sz w:val="22"/>
          <w:szCs w:val="22"/>
          <w:lang w:eastAsia="en-GB"/>
        </w:rPr>
      </w:pPr>
      <w:r w:rsidRPr="00E57F06">
        <w:rPr>
          <w:noProof/>
          <w:lang w:val="fr-FR"/>
        </w:rPr>
        <w:t>8.2</w:t>
      </w:r>
      <w:r w:rsidRPr="003B753A">
        <w:rPr>
          <w:rFonts w:ascii="Calibri" w:hAnsi="Calibri"/>
          <w:noProof/>
          <w:sz w:val="22"/>
          <w:szCs w:val="22"/>
          <w:lang w:eastAsia="en-GB"/>
        </w:rPr>
        <w:tab/>
      </w:r>
      <w:r w:rsidRPr="00E57F06">
        <w:rPr>
          <w:noProof/>
          <w:lang w:val="fr-FR"/>
        </w:rPr>
        <w:t>MCPTT UE configuration document</w:t>
      </w:r>
      <w:r>
        <w:rPr>
          <w:noProof/>
        </w:rPr>
        <w:tab/>
      </w:r>
      <w:r>
        <w:rPr>
          <w:noProof/>
        </w:rPr>
        <w:fldChar w:fldCharType="begin" w:fldLock="1"/>
      </w:r>
      <w:r>
        <w:rPr>
          <w:noProof/>
        </w:rPr>
        <w:instrText xml:space="preserve"> PAGEREF _Toc106710166 \h </w:instrText>
      </w:r>
      <w:r>
        <w:rPr>
          <w:noProof/>
        </w:rPr>
      </w:r>
      <w:r>
        <w:rPr>
          <w:noProof/>
        </w:rPr>
        <w:fldChar w:fldCharType="separate"/>
      </w:r>
      <w:r>
        <w:rPr>
          <w:noProof/>
        </w:rPr>
        <w:t>48</w:t>
      </w:r>
      <w:r>
        <w:rPr>
          <w:noProof/>
        </w:rPr>
        <w:fldChar w:fldCharType="end"/>
      </w:r>
    </w:p>
    <w:p w14:paraId="5C00E110" w14:textId="7D69F236" w:rsidR="00AA68E6" w:rsidRPr="003B753A" w:rsidRDefault="00AA68E6">
      <w:pPr>
        <w:pStyle w:val="TOC3"/>
        <w:rPr>
          <w:rFonts w:ascii="Calibri" w:hAnsi="Calibri"/>
          <w:noProof/>
          <w:sz w:val="22"/>
          <w:szCs w:val="22"/>
          <w:lang w:eastAsia="en-GB"/>
        </w:rPr>
      </w:pPr>
      <w:r>
        <w:rPr>
          <w:noProof/>
        </w:rPr>
        <w:t>8.2.1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_Toc106710167 \h </w:instrText>
      </w:r>
      <w:r>
        <w:rPr>
          <w:noProof/>
        </w:rPr>
      </w:r>
      <w:r>
        <w:rPr>
          <w:noProof/>
        </w:rPr>
        <w:fldChar w:fldCharType="separate"/>
      </w:r>
      <w:r>
        <w:rPr>
          <w:noProof/>
        </w:rPr>
        <w:t>48</w:t>
      </w:r>
      <w:r>
        <w:rPr>
          <w:noProof/>
        </w:rPr>
        <w:fldChar w:fldCharType="end"/>
      </w:r>
    </w:p>
    <w:p w14:paraId="28C70472" w14:textId="6F733B82" w:rsidR="00AA68E6" w:rsidRPr="003B753A" w:rsidRDefault="00AA68E6">
      <w:pPr>
        <w:pStyle w:val="TOC3"/>
        <w:rPr>
          <w:rFonts w:ascii="Calibri" w:hAnsi="Calibri"/>
          <w:noProof/>
          <w:sz w:val="22"/>
          <w:szCs w:val="22"/>
          <w:lang w:eastAsia="en-GB"/>
        </w:rPr>
      </w:pPr>
      <w:r>
        <w:rPr>
          <w:noProof/>
        </w:rPr>
        <w:t>8.2.1A</w:t>
      </w:r>
      <w:r w:rsidRPr="003B753A">
        <w:rPr>
          <w:rFonts w:ascii="Calibri" w:hAnsi="Calibr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_Toc106710168 \h </w:instrText>
      </w:r>
      <w:r>
        <w:rPr>
          <w:noProof/>
        </w:rPr>
      </w:r>
      <w:r>
        <w:rPr>
          <w:noProof/>
        </w:rPr>
        <w:fldChar w:fldCharType="separate"/>
      </w:r>
      <w:r>
        <w:rPr>
          <w:noProof/>
        </w:rPr>
        <w:t>49</w:t>
      </w:r>
      <w:r>
        <w:rPr>
          <w:noProof/>
        </w:rPr>
        <w:fldChar w:fldCharType="end"/>
      </w:r>
    </w:p>
    <w:p w14:paraId="760256E3" w14:textId="1D09FFE6" w:rsidR="00AA68E6" w:rsidRPr="003B753A" w:rsidRDefault="00AA68E6">
      <w:pPr>
        <w:pStyle w:val="TOC3"/>
        <w:rPr>
          <w:rFonts w:ascii="Calibri" w:hAnsi="Calibri"/>
          <w:noProof/>
          <w:sz w:val="22"/>
          <w:szCs w:val="22"/>
          <w:lang w:eastAsia="en-GB"/>
        </w:rPr>
      </w:pPr>
      <w:r>
        <w:rPr>
          <w:noProof/>
        </w:rPr>
        <w:t>8.2.2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_Toc106710169 \h </w:instrText>
      </w:r>
      <w:r>
        <w:rPr>
          <w:noProof/>
        </w:rPr>
      </w:r>
      <w:r>
        <w:rPr>
          <w:noProof/>
        </w:rPr>
        <w:fldChar w:fldCharType="separate"/>
      </w:r>
      <w:r>
        <w:rPr>
          <w:noProof/>
        </w:rPr>
        <w:t>49</w:t>
      </w:r>
      <w:r>
        <w:rPr>
          <w:noProof/>
        </w:rPr>
        <w:fldChar w:fldCharType="end"/>
      </w:r>
    </w:p>
    <w:p w14:paraId="52CC3BA0" w14:textId="0205DC0A" w:rsidR="00AA68E6" w:rsidRPr="003B753A" w:rsidRDefault="00AA68E6">
      <w:pPr>
        <w:pStyle w:val="TOC4"/>
        <w:rPr>
          <w:rFonts w:ascii="Calibri" w:hAnsi="Calibri"/>
          <w:noProof/>
          <w:sz w:val="22"/>
          <w:szCs w:val="22"/>
          <w:lang w:eastAsia="en-GB"/>
        </w:rPr>
      </w:pPr>
      <w:r>
        <w:rPr>
          <w:noProof/>
        </w:rPr>
        <w:t>8.2.2.1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_Toc106710170 \h </w:instrText>
      </w:r>
      <w:r>
        <w:rPr>
          <w:noProof/>
        </w:rPr>
      </w:r>
      <w:r>
        <w:rPr>
          <w:noProof/>
        </w:rPr>
        <w:fldChar w:fldCharType="separate"/>
      </w:r>
      <w:r>
        <w:rPr>
          <w:noProof/>
        </w:rPr>
        <w:t>49</w:t>
      </w:r>
      <w:r>
        <w:rPr>
          <w:noProof/>
        </w:rPr>
        <w:fldChar w:fldCharType="end"/>
      </w:r>
    </w:p>
    <w:p w14:paraId="00183807" w14:textId="41707014" w:rsidR="00AA68E6" w:rsidRPr="003B753A" w:rsidRDefault="00AA68E6">
      <w:pPr>
        <w:pStyle w:val="TOC4"/>
        <w:rPr>
          <w:rFonts w:ascii="Calibri" w:hAnsi="Calibri"/>
          <w:noProof/>
          <w:sz w:val="22"/>
          <w:szCs w:val="22"/>
          <w:lang w:eastAsia="en-GB"/>
        </w:rPr>
      </w:pPr>
      <w:r>
        <w:rPr>
          <w:noProof/>
        </w:rPr>
        <w:t>8.2.2.2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_Toc106710171 \h </w:instrText>
      </w:r>
      <w:r>
        <w:rPr>
          <w:noProof/>
        </w:rPr>
      </w:r>
      <w:r>
        <w:rPr>
          <w:noProof/>
        </w:rPr>
        <w:fldChar w:fldCharType="separate"/>
      </w:r>
      <w:r>
        <w:rPr>
          <w:noProof/>
        </w:rPr>
        <w:t>50</w:t>
      </w:r>
      <w:r>
        <w:rPr>
          <w:noProof/>
        </w:rPr>
        <w:fldChar w:fldCharType="end"/>
      </w:r>
    </w:p>
    <w:p w14:paraId="3C2A2249" w14:textId="3B8B405A" w:rsidR="00AA68E6" w:rsidRPr="003B753A" w:rsidRDefault="00AA68E6">
      <w:pPr>
        <w:pStyle w:val="TOC4"/>
        <w:rPr>
          <w:rFonts w:ascii="Calibri" w:hAnsi="Calibri"/>
          <w:noProof/>
          <w:sz w:val="22"/>
          <w:szCs w:val="22"/>
          <w:lang w:eastAsia="en-GB"/>
        </w:rPr>
      </w:pPr>
      <w:r>
        <w:rPr>
          <w:noProof/>
        </w:rPr>
        <w:t>8.2.2.3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_Toc106710172 \h </w:instrText>
      </w:r>
      <w:r>
        <w:rPr>
          <w:noProof/>
        </w:rPr>
      </w:r>
      <w:r>
        <w:rPr>
          <w:noProof/>
        </w:rPr>
        <w:fldChar w:fldCharType="separate"/>
      </w:r>
      <w:r>
        <w:rPr>
          <w:noProof/>
        </w:rPr>
        <w:t>50</w:t>
      </w:r>
      <w:r>
        <w:rPr>
          <w:noProof/>
        </w:rPr>
        <w:fldChar w:fldCharType="end"/>
      </w:r>
    </w:p>
    <w:p w14:paraId="377217C6" w14:textId="534025CB" w:rsidR="00AA68E6" w:rsidRPr="003B753A" w:rsidRDefault="00AA68E6">
      <w:pPr>
        <w:pStyle w:val="TOC4"/>
        <w:rPr>
          <w:rFonts w:ascii="Calibri" w:hAnsi="Calibri"/>
          <w:noProof/>
          <w:sz w:val="22"/>
          <w:szCs w:val="22"/>
          <w:lang w:eastAsia="en-GB"/>
        </w:rPr>
      </w:pPr>
      <w:r>
        <w:rPr>
          <w:noProof/>
        </w:rPr>
        <w:t>8.2.2.4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_Toc106710173 \h </w:instrText>
      </w:r>
      <w:r>
        <w:rPr>
          <w:noProof/>
        </w:rPr>
      </w:r>
      <w:r>
        <w:rPr>
          <w:noProof/>
        </w:rPr>
        <w:fldChar w:fldCharType="separate"/>
      </w:r>
      <w:r>
        <w:rPr>
          <w:noProof/>
        </w:rPr>
        <w:t>52</w:t>
      </w:r>
      <w:r>
        <w:rPr>
          <w:noProof/>
        </w:rPr>
        <w:fldChar w:fldCharType="end"/>
      </w:r>
    </w:p>
    <w:p w14:paraId="2F06D275" w14:textId="25DE6569" w:rsidR="00AA68E6" w:rsidRPr="003B753A" w:rsidRDefault="00AA68E6">
      <w:pPr>
        <w:pStyle w:val="TOC4"/>
        <w:rPr>
          <w:rFonts w:ascii="Calibri" w:hAnsi="Calibri"/>
          <w:noProof/>
          <w:sz w:val="22"/>
          <w:szCs w:val="22"/>
          <w:lang w:eastAsia="en-GB"/>
        </w:rPr>
      </w:pPr>
      <w:r>
        <w:rPr>
          <w:noProof/>
        </w:rPr>
        <w:t>8.2.2.5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_Toc106710174 \h </w:instrText>
      </w:r>
      <w:r>
        <w:rPr>
          <w:noProof/>
        </w:rPr>
      </w:r>
      <w:r>
        <w:rPr>
          <w:noProof/>
        </w:rPr>
        <w:fldChar w:fldCharType="separate"/>
      </w:r>
      <w:r>
        <w:rPr>
          <w:noProof/>
        </w:rPr>
        <w:t>53</w:t>
      </w:r>
      <w:r>
        <w:rPr>
          <w:noProof/>
        </w:rPr>
        <w:fldChar w:fldCharType="end"/>
      </w:r>
    </w:p>
    <w:p w14:paraId="33C4AFF1" w14:textId="1F3C996F" w:rsidR="00AA68E6" w:rsidRPr="003B753A" w:rsidRDefault="00AA68E6">
      <w:pPr>
        <w:pStyle w:val="TOC4"/>
        <w:rPr>
          <w:rFonts w:ascii="Calibri" w:hAnsi="Calibri"/>
          <w:noProof/>
          <w:sz w:val="22"/>
          <w:szCs w:val="22"/>
          <w:lang w:eastAsia="en-GB"/>
        </w:rPr>
      </w:pPr>
      <w:r>
        <w:rPr>
          <w:noProof/>
        </w:rPr>
        <w:t>8.2.2.6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_Toc106710175 \h </w:instrText>
      </w:r>
      <w:r>
        <w:rPr>
          <w:noProof/>
        </w:rPr>
      </w:r>
      <w:r>
        <w:rPr>
          <w:noProof/>
        </w:rPr>
        <w:fldChar w:fldCharType="separate"/>
      </w:r>
      <w:r>
        <w:rPr>
          <w:noProof/>
        </w:rPr>
        <w:t>53</w:t>
      </w:r>
      <w:r>
        <w:rPr>
          <w:noProof/>
        </w:rPr>
        <w:fldChar w:fldCharType="end"/>
      </w:r>
    </w:p>
    <w:p w14:paraId="1B9E776F" w14:textId="4045DF3B" w:rsidR="00AA68E6" w:rsidRPr="003B753A" w:rsidRDefault="00AA68E6">
      <w:pPr>
        <w:pStyle w:val="TOC4"/>
        <w:rPr>
          <w:rFonts w:ascii="Calibri" w:hAnsi="Calibri"/>
          <w:noProof/>
          <w:sz w:val="22"/>
          <w:szCs w:val="22"/>
          <w:lang w:eastAsia="en-GB"/>
        </w:rPr>
      </w:pPr>
      <w:r>
        <w:rPr>
          <w:noProof/>
        </w:rPr>
        <w:t>8.2.2.7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_Toc106710176 \h </w:instrText>
      </w:r>
      <w:r>
        <w:rPr>
          <w:noProof/>
        </w:rPr>
      </w:r>
      <w:r>
        <w:rPr>
          <w:noProof/>
        </w:rPr>
        <w:fldChar w:fldCharType="separate"/>
      </w:r>
      <w:r>
        <w:rPr>
          <w:noProof/>
        </w:rPr>
        <w:t>54</w:t>
      </w:r>
      <w:r>
        <w:rPr>
          <w:noProof/>
        </w:rPr>
        <w:fldChar w:fldCharType="end"/>
      </w:r>
    </w:p>
    <w:p w14:paraId="2958B0B9" w14:textId="3414AFB3" w:rsidR="00AA68E6" w:rsidRPr="003B753A" w:rsidRDefault="00AA68E6">
      <w:pPr>
        <w:pStyle w:val="TOC4"/>
        <w:rPr>
          <w:rFonts w:ascii="Calibri" w:hAnsi="Calibri"/>
          <w:noProof/>
          <w:sz w:val="22"/>
          <w:szCs w:val="22"/>
          <w:lang w:eastAsia="en-GB"/>
        </w:rPr>
      </w:pPr>
      <w:r>
        <w:rPr>
          <w:noProof/>
        </w:rPr>
        <w:t>8.2.2.8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_Toc106710177 \h </w:instrText>
      </w:r>
      <w:r>
        <w:rPr>
          <w:noProof/>
        </w:rPr>
      </w:r>
      <w:r>
        <w:rPr>
          <w:noProof/>
        </w:rPr>
        <w:fldChar w:fldCharType="separate"/>
      </w:r>
      <w:r>
        <w:rPr>
          <w:noProof/>
        </w:rPr>
        <w:t>55</w:t>
      </w:r>
      <w:r>
        <w:rPr>
          <w:noProof/>
        </w:rPr>
        <w:fldChar w:fldCharType="end"/>
      </w:r>
    </w:p>
    <w:p w14:paraId="4A80630D" w14:textId="6D8E446C" w:rsidR="00AA68E6" w:rsidRPr="003B753A" w:rsidRDefault="00AA68E6">
      <w:pPr>
        <w:pStyle w:val="TOC4"/>
        <w:rPr>
          <w:rFonts w:ascii="Calibri" w:hAnsi="Calibri"/>
          <w:noProof/>
          <w:sz w:val="22"/>
          <w:szCs w:val="22"/>
          <w:lang w:eastAsia="en-GB"/>
        </w:rPr>
      </w:pPr>
      <w:r>
        <w:rPr>
          <w:noProof/>
        </w:rPr>
        <w:t>8.2.2.9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_Toc106710178 \h </w:instrText>
      </w:r>
      <w:r>
        <w:rPr>
          <w:noProof/>
        </w:rPr>
      </w:r>
      <w:r>
        <w:rPr>
          <w:noProof/>
        </w:rPr>
        <w:fldChar w:fldCharType="separate"/>
      </w:r>
      <w:r>
        <w:rPr>
          <w:noProof/>
        </w:rPr>
        <w:t>55</w:t>
      </w:r>
      <w:r>
        <w:rPr>
          <w:noProof/>
        </w:rPr>
        <w:fldChar w:fldCharType="end"/>
      </w:r>
    </w:p>
    <w:p w14:paraId="3A64CC41" w14:textId="2365D802" w:rsidR="00AA68E6" w:rsidRPr="003B753A" w:rsidRDefault="00AA68E6">
      <w:pPr>
        <w:pStyle w:val="TOC4"/>
        <w:rPr>
          <w:rFonts w:ascii="Calibri" w:hAnsi="Calibri"/>
          <w:noProof/>
          <w:sz w:val="22"/>
          <w:szCs w:val="22"/>
          <w:lang w:eastAsia="en-GB"/>
        </w:rPr>
      </w:pPr>
      <w:r>
        <w:rPr>
          <w:noProof/>
        </w:rPr>
        <w:t>8.2.2.10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_Toc106710179 \h </w:instrText>
      </w:r>
      <w:r>
        <w:rPr>
          <w:noProof/>
        </w:rPr>
      </w:r>
      <w:r>
        <w:rPr>
          <w:noProof/>
        </w:rPr>
        <w:fldChar w:fldCharType="separate"/>
      </w:r>
      <w:r>
        <w:rPr>
          <w:noProof/>
        </w:rPr>
        <w:t>56</w:t>
      </w:r>
      <w:r>
        <w:rPr>
          <w:noProof/>
        </w:rPr>
        <w:fldChar w:fldCharType="end"/>
      </w:r>
    </w:p>
    <w:p w14:paraId="47FCADFB" w14:textId="4964B5AF" w:rsidR="00AA68E6" w:rsidRPr="003B753A" w:rsidRDefault="00AA68E6">
      <w:pPr>
        <w:pStyle w:val="TOC4"/>
        <w:rPr>
          <w:rFonts w:ascii="Calibri" w:hAnsi="Calibri"/>
          <w:noProof/>
          <w:sz w:val="22"/>
          <w:szCs w:val="22"/>
          <w:lang w:eastAsia="en-GB"/>
        </w:rPr>
      </w:pPr>
      <w:r>
        <w:rPr>
          <w:noProof/>
        </w:rPr>
        <w:t>8.2.2.11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_Toc106710180 \h </w:instrText>
      </w:r>
      <w:r>
        <w:rPr>
          <w:noProof/>
        </w:rPr>
      </w:r>
      <w:r>
        <w:rPr>
          <w:noProof/>
        </w:rPr>
        <w:fldChar w:fldCharType="separate"/>
      </w:r>
      <w:r>
        <w:rPr>
          <w:noProof/>
        </w:rPr>
        <w:t>56</w:t>
      </w:r>
      <w:r>
        <w:rPr>
          <w:noProof/>
        </w:rPr>
        <w:fldChar w:fldCharType="end"/>
      </w:r>
    </w:p>
    <w:p w14:paraId="43AB6441" w14:textId="3A8914E7" w:rsidR="00AA68E6" w:rsidRPr="003B753A" w:rsidRDefault="00AA68E6">
      <w:pPr>
        <w:pStyle w:val="TOC4"/>
        <w:rPr>
          <w:rFonts w:ascii="Calibri" w:hAnsi="Calibri"/>
          <w:noProof/>
          <w:sz w:val="22"/>
          <w:szCs w:val="22"/>
          <w:lang w:eastAsia="en-GB"/>
        </w:rPr>
      </w:pPr>
      <w:r>
        <w:rPr>
          <w:noProof/>
        </w:rPr>
        <w:t>8.2.2.12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_Toc106710181 \h </w:instrText>
      </w:r>
      <w:r>
        <w:rPr>
          <w:noProof/>
        </w:rPr>
      </w:r>
      <w:r>
        <w:rPr>
          <w:noProof/>
        </w:rPr>
        <w:fldChar w:fldCharType="separate"/>
      </w:r>
      <w:r>
        <w:rPr>
          <w:noProof/>
        </w:rPr>
        <w:t>56</w:t>
      </w:r>
      <w:r>
        <w:rPr>
          <w:noProof/>
        </w:rPr>
        <w:fldChar w:fldCharType="end"/>
      </w:r>
    </w:p>
    <w:p w14:paraId="2131E4F0" w14:textId="2542C722" w:rsidR="00AA68E6" w:rsidRPr="003B753A" w:rsidRDefault="00AA68E6">
      <w:pPr>
        <w:pStyle w:val="TOC2"/>
        <w:rPr>
          <w:rFonts w:ascii="Calibri" w:hAnsi="Calibri"/>
          <w:noProof/>
          <w:sz w:val="22"/>
          <w:szCs w:val="22"/>
          <w:lang w:eastAsia="en-GB"/>
        </w:rPr>
      </w:pPr>
      <w:r>
        <w:rPr>
          <w:noProof/>
        </w:rPr>
        <w:t>8.3</w:t>
      </w:r>
      <w:r w:rsidRPr="003B753A">
        <w:rPr>
          <w:rFonts w:ascii="Calibri" w:hAnsi="Calibr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_Toc106710182 \h </w:instrText>
      </w:r>
      <w:r>
        <w:rPr>
          <w:noProof/>
        </w:rPr>
      </w:r>
      <w:r>
        <w:rPr>
          <w:noProof/>
        </w:rPr>
        <w:fldChar w:fldCharType="separate"/>
      </w:r>
      <w:r>
        <w:rPr>
          <w:noProof/>
        </w:rPr>
        <w:t>56</w:t>
      </w:r>
      <w:r>
        <w:rPr>
          <w:noProof/>
        </w:rPr>
        <w:fldChar w:fldCharType="end"/>
      </w:r>
    </w:p>
    <w:p w14:paraId="12287E11" w14:textId="72EE90FC" w:rsidR="00AA68E6" w:rsidRPr="003B753A" w:rsidRDefault="00AA68E6">
      <w:pPr>
        <w:pStyle w:val="TOC3"/>
        <w:rPr>
          <w:rFonts w:ascii="Calibri" w:hAnsi="Calibri"/>
          <w:noProof/>
          <w:sz w:val="22"/>
          <w:szCs w:val="22"/>
          <w:lang w:eastAsia="en-GB"/>
        </w:rPr>
      </w:pPr>
      <w:r>
        <w:rPr>
          <w:noProof/>
        </w:rPr>
        <w:t>8.3.1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_Toc106710183 \h </w:instrText>
      </w:r>
      <w:r>
        <w:rPr>
          <w:noProof/>
        </w:rPr>
      </w:r>
      <w:r>
        <w:rPr>
          <w:noProof/>
        </w:rPr>
        <w:fldChar w:fldCharType="separate"/>
      </w:r>
      <w:r>
        <w:rPr>
          <w:noProof/>
        </w:rPr>
        <w:t>56</w:t>
      </w:r>
      <w:r>
        <w:rPr>
          <w:noProof/>
        </w:rPr>
        <w:fldChar w:fldCharType="end"/>
      </w:r>
    </w:p>
    <w:p w14:paraId="36791277" w14:textId="335D8BA5" w:rsidR="00AA68E6" w:rsidRPr="003B753A" w:rsidRDefault="00AA68E6">
      <w:pPr>
        <w:pStyle w:val="TOC3"/>
        <w:rPr>
          <w:rFonts w:ascii="Calibri" w:hAnsi="Calibri"/>
          <w:noProof/>
          <w:sz w:val="22"/>
          <w:szCs w:val="22"/>
          <w:lang w:eastAsia="en-GB"/>
        </w:rPr>
      </w:pPr>
      <w:r>
        <w:rPr>
          <w:noProof/>
        </w:rPr>
        <w:t>8.3.1A</w:t>
      </w:r>
      <w:r w:rsidRPr="003B753A">
        <w:rPr>
          <w:rFonts w:ascii="Calibri" w:hAnsi="Calibr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_Toc106710184 \h </w:instrText>
      </w:r>
      <w:r>
        <w:rPr>
          <w:noProof/>
        </w:rPr>
      </w:r>
      <w:r>
        <w:rPr>
          <w:noProof/>
        </w:rPr>
        <w:fldChar w:fldCharType="separate"/>
      </w:r>
      <w:r>
        <w:rPr>
          <w:noProof/>
        </w:rPr>
        <w:t>56</w:t>
      </w:r>
      <w:r>
        <w:rPr>
          <w:noProof/>
        </w:rPr>
        <w:fldChar w:fldCharType="end"/>
      </w:r>
    </w:p>
    <w:p w14:paraId="5DC63339" w14:textId="78A8F8A4" w:rsidR="00AA68E6" w:rsidRPr="003B753A" w:rsidRDefault="00AA68E6">
      <w:pPr>
        <w:pStyle w:val="TOC3"/>
        <w:rPr>
          <w:rFonts w:ascii="Calibri" w:hAnsi="Calibri"/>
          <w:noProof/>
          <w:sz w:val="22"/>
          <w:szCs w:val="22"/>
          <w:lang w:eastAsia="en-GB"/>
        </w:rPr>
      </w:pPr>
      <w:r>
        <w:rPr>
          <w:noProof/>
        </w:rPr>
        <w:t>8.3.2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_Toc106710185 \h </w:instrText>
      </w:r>
      <w:r>
        <w:rPr>
          <w:noProof/>
        </w:rPr>
      </w:r>
      <w:r>
        <w:rPr>
          <w:noProof/>
        </w:rPr>
        <w:fldChar w:fldCharType="separate"/>
      </w:r>
      <w:r>
        <w:rPr>
          <w:noProof/>
        </w:rPr>
        <w:t>56</w:t>
      </w:r>
      <w:r>
        <w:rPr>
          <w:noProof/>
        </w:rPr>
        <w:fldChar w:fldCharType="end"/>
      </w:r>
    </w:p>
    <w:p w14:paraId="17A8034D" w14:textId="0777679A" w:rsidR="00AA68E6" w:rsidRPr="003B753A" w:rsidRDefault="00AA68E6">
      <w:pPr>
        <w:pStyle w:val="TOC4"/>
        <w:rPr>
          <w:rFonts w:ascii="Calibri" w:hAnsi="Calibri"/>
          <w:noProof/>
          <w:sz w:val="22"/>
          <w:szCs w:val="22"/>
          <w:lang w:eastAsia="en-GB"/>
        </w:rPr>
      </w:pPr>
      <w:r>
        <w:rPr>
          <w:noProof/>
        </w:rPr>
        <w:t>8.3.2.1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_Toc106710186 \h </w:instrText>
      </w:r>
      <w:r>
        <w:rPr>
          <w:noProof/>
        </w:rPr>
      </w:r>
      <w:r>
        <w:rPr>
          <w:noProof/>
        </w:rPr>
        <w:fldChar w:fldCharType="separate"/>
      </w:r>
      <w:r>
        <w:rPr>
          <w:noProof/>
        </w:rPr>
        <w:t>56</w:t>
      </w:r>
      <w:r>
        <w:rPr>
          <w:noProof/>
        </w:rPr>
        <w:fldChar w:fldCharType="end"/>
      </w:r>
    </w:p>
    <w:p w14:paraId="23936289" w14:textId="2C2CB823" w:rsidR="00AA68E6" w:rsidRPr="003B753A" w:rsidRDefault="00AA68E6">
      <w:pPr>
        <w:pStyle w:val="TOC4"/>
        <w:rPr>
          <w:rFonts w:ascii="Calibri" w:hAnsi="Calibri"/>
          <w:noProof/>
          <w:sz w:val="22"/>
          <w:szCs w:val="22"/>
          <w:lang w:eastAsia="en-GB"/>
        </w:rPr>
      </w:pPr>
      <w:r>
        <w:rPr>
          <w:noProof/>
        </w:rPr>
        <w:t>8.3.2.2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_Toc106710187 \h </w:instrText>
      </w:r>
      <w:r>
        <w:rPr>
          <w:noProof/>
        </w:rPr>
      </w:r>
      <w:r>
        <w:rPr>
          <w:noProof/>
        </w:rPr>
        <w:fldChar w:fldCharType="separate"/>
      </w:r>
      <w:r>
        <w:rPr>
          <w:noProof/>
        </w:rPr>
        <w:t>61</w:t>
      </w:r>
      <w:r>
        <w:rPr>
          <w:noProof/>
        </w:rPr>
        <w:fldChar w:fldCharType="end"/>
      </w:r>
    </w:p>
    <w:p w14:paraId="6837F922" w14:textId="3F2627A8" w:rsidR="00AA68E6" w:rsidRPr="003B753A" w:rsidRDefault="00AA68E6">
      <w:pPr>
        <w:pStyle w:val="TOC4"/>
        <w:rPr>
          <w:rFonts w:ascii="Calibri" w:hAnsi="Calibri"/>
          <w:noProof/>
          <w:sz w:val="22"/>
          <w:szCs w:val="22"/>
          <w:lang w:eastAsia="en-GB"/>
        </w:rPr>
      </w:pPr>
      <w:r>
        <w:rPr>
          <w:noProof/>
        </w:rPr>
        <w:t>8.3.2.3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_Toc106710188 \h </w:instrText>
      </w:r>
      <w:r>
        <w:rPr>
          <w:noProof/>
        </w:rPr>
      </w:r>
      <w:r>
        <w:rPr>
          <w:noProof/>
        </w:rPr>
        <w:fldChar w:fldCharType="separate"/>
      </w:r>
      <w:r>
        <w:rPr>
          <w:noProof/>
        </w:rPr>
        <w:t>61</w:t>
      </w:r>
      <w:r>
        <w:rPr>
          <w:noProof/>
        </w:rPr>
        <w:fldChar w:fldCharType="end"/>
      </w:r>
    </w:p>
    <w:p w14:paraId="465D859D" w14:textId="76714564" w:rsidR="00AA68E6" w:rsidRPr="003B753A" w:rsidRDefault="00AA68E6">
      <w:pPr>
        <w:pStyle w:val="TOC4"/>
        <w:rPr>
          <w:rFonts w:ascii="Calibri" w:hAnsi="Calibri"/>
          <w:noProof/>
          <w:sz w:val="22"/>
          <w:szCs w:val="22"/>
          <w:lang w:eastAsia="en-GB"/>
        </w:rPr>
      </w:pPr>
      <w:r>
        <w:rPr>
          <w:noProof/>
        </w:rPr>
        <w:t>8.3.2.4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_Toc106710189 \h </w:instrText>
      </w:r>
      <w:r>
        <w:rPr>
          <w:noProof/>
        </w:rPr>
      </w:r>
      <w:r>
        <w:rPr>
          <w:noProof/>
        </w:rPr>
        <w:fldChar w:fldCharType="separate"/>
      </w:r>
      <w:r>
        <w:rPr>
          <w:noProof/>
        </w:rPr>
        <w:t>67</w:t>
      </w:r>
      <w:r>
        <w:rPr>
          <w:noProof/>
        </w:rPr>
        <w:fldChar w:fldCharType="end"/>
      </w:r>
    </w:p>
    <w:p w14:paraId="0CDB9FF8" w14:textId="2495F4A1" w:rsidR="00AA68E6" w:rsidRPr="003B753A" w:rsidRDefault="00AA68E6">
      <w:pPr>
        <w:pStyle w:val="TOC4"/>
        <w:rPr>
          <w:rFonts w:ascii="Calibri" w:hAnsi="Calibri"/>
          <w:noProof/>
          <w:sz w:val="22"/>
          <w:szCs w:val="22"/>
          <w:lang w:eastAsia="en-GB"/>
        </w:rPr>
      </w:pPr>
      <w:r>
        <w:rPr>
          <w:noProof/>
        </w:rPr>
        <w:t>8.3.2.5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_Toc106710190 \h </w:instrText>
      </w:r>
      <w:r>
        <w:rPr>
          <w:noProof/>
        </w:rPr>
      </w:r>
      <w:r>
        <w:rPr>
          <w:noProof/>
        </w:rPr>
        <w:fldChar w:fldCharType="separate"/>
      </w:r>
      <w:r>
        <w:rPr>
          <w:noProof/>
        </w:rPr>
        <w:t>67</w:t>
      </w:r>
      <w:r>
        <w:rPr>
          <w:noProof/>
        </w:rPr>
        <w:fldChar w:fldCharType="end"/>
      </w:r>
    </w:p>
    <w:p w14:paraId="6094AEF4" w14:textId="1044C3C7" w:rsidR="00AA68E6" w:rsidRPr="003B753A" w:rsidRDefault="00AA68E6">
      <w:pPr>
        <w:pStyle w:val="TOC4"/>
        <w:rPr>
          <w:rFonts w:ascii="Calibri" w:hAnsi="Calibri"/>
          <w:noProof/>
          <w:sz w:val="22"/>
          <w:szCs w:val="22"/>
          <w:lang w:eastAsia="en-GB"/>
        </w:rPr>
      </w:pPr>
      <w:r>
        <w:rPr>
          <w:noProof/>
        </w:rPr>
        <w:t>8.3.2.6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_Toc106710191 \h </w:instrText>
      </w:r>
      <w:r>
        <w:rPr>
          <w:noProof/>
        </w:rPr>
      </w:r>
      <w:r>
        <w:rPr>
          <w:noProof/>
        </w:rPr>
        <w:fldChar w:fldCharType="separate"/>
      </w:r>
      <w:r>
        <w:rPr>
          <w:noProof/>
        </w:rPr>
        <w:t>67</w:t>
      </w:r>
      <w:r>
        <w:rPr>
          <w:noProof/>
        </w:rPr>
        <w:fldChar w:fldCharType="end"/>
      </w:r>
    </w:p>
    <w:p w14:paraId="4308B9E1" w14:textId="530C8A0D" w:rsidR="00AA68E6" w:rsidRPr="003B753A" w:rsidRDefault="00AA68E6">
      <w:pPr>
        <w:pStyle w:val="TOC4"/>
        <w:rPr>
          <w:rFonts w:ascii="Calibri" w:hAnsi="Calibri"/>
          <w:noProof/>
          <w:sz w:val="22"/>
          <w:szCs w:val="22"/>
          <w:lang w:eastAsia="en-GB"/>
        </w:rPr>
      </w:pPr>
      <w:r>
        <w:rPr>
          <w:noProof/>
        </w:rPr>
        <w:t>8.3.2.7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_Toc106710192 \h </w:instrText>
      </w:r>
      <w:r>
        <w:rPr>
          <w:noProof/>
        </w:rPr>
      </w:r>
      <w:r>
        <w:rPr>
          <w:noProof/>
        </w:rPr>
        <w:fldChar w:fldCharType="separate"/>
      </w:r>
      <w:r>
        <w:rPr>
          <w:noProof/>
        </w:rPr>
        <w:t>68</w:t>
      </w:r>
      <w:r>
        <w:rPr>
          <w:noProof/>
        </w:rPr>
        <w:fldChar w:fldCharType="end"/>
      </w:r>
    </w:p>
    <w:p w14:paraId="40CFD484" w14:textId="195C9A68" w:rsidR="00AA68E6" w:rsidRPr="003B753A" w:rsidRDefault="00AA68E6">
      <w:pPr>
        <w:pStyle w:val="TOC4"/>
        <w:rPr>
          <w:rFonts w:ascii="Calibri" w:hAnsi="Calibri"/>
          <w:noProof/>
          <w:sz w:val="22"/>
          <w:szCs w:val="22"/>
          <w:lang w:eastAsia="en-GB"/>
        </w:rPr>
      </w:pPr>
      <w:r>
        <w:rPr>
          <w:noProof/>
        </w:rPr>
        <w:t>8.3.2.8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_Toc106710193 \h </w:instrText>
      </w:r>
      <w:r>
        <w:rPr>
          <w:noProof/>
        </w:rPr>
      </w:r>
      <w:r>
        <w:rPr>
          <w:noProof/>
        </w:rPr>
        <w:fldChar w:fldCharType="separate"/>
      </w:r>
      <w:r>
        <w:rPr>
          <w:noProof/>
        </w:rPr>
        <w:t>84</w:t>
      </w:r>
      <w:r>
        <w:rPr>
          <w:noProof/>
        </w:rPr>
        <w:fldChar w:fldCharType="end"/>
      </w:r>
    </w:p>
    <w:p w14:paraId="00189563" w14:textId="4A5580E9" w:rsidR="00AA68E6" w:rsidRPr="003B753A" w:rsidRDefault="00AA68E6">
      <w:pPr>
        <w:pStyle w:val="TOC4"/>
        <w:rPr>
          <w:rFonts w:ascii="Calibri" w:hAnsi="Calibri"/>
          <w:noProof/>
          <w:sz w:val="22"/>
          <w:szCs w:val="22"/>
          <w:lang w:eastAsia="en-GB"/>
        </w:rPr>
      </w:pPr>
      <w:r>
        <w:rPr>
          <w:noProof/>
        </w:rPr>
        <w:t>8.3.2.9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_Toc106710194 \h </w:instrText>
      </w:r>
      <w:r>
        <w:rPr>
          <w:noProof/>
        </w:rPr>
      </w:r>
      <w:r>
        <w:rPr>
          <w:noProof/>
        </w:rPr>
        <w:fldChar w:fldCharType="separate"/>
      </w:r>
      <w:r>
        <w:rPr>
          <w:noProof/>
        </w:rPr>
        <w:t>84</w:t>
      </w:r>
      <w:r>
        <w:rPr>
          <w:noProof/>
        </w:rPr>
        <w:fldChar w:fldCharType="end"/>
      </w:r>
    </w:p>
    <w:p w14:paraId="4A27AABD" w14:textId="58020948" w:rsidR="00AA68E6" w:rsidRPr="003B753A" w:rsidRDefault="00AA68E6">
      <w:pPr>
        <w:pStyle w:val="TOC4"/>
        <w:rPr>
          <w:rFonts w:ascii="Calibri" w:hAnsi="Calibri"/>
          <w:noProof/>
          <w:sz w:val="22"/>
          <w:szCs w:val="22"/>
          <w:lang w:eastAsia="en-GB"/>
        </w:rPr>
      </w:pPr>
      <w:r>
        <w:rPr>
          <w:noProof/>
        </w:rPr>
        <w:t>8.3.2.10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_Toc106710195 \h </w:instrText>
      </w:r>
      <w:r>
        <w:rPr>
          <w:noProof/>
        </w:rPr>
      </w:r>
      <w:r>
        <w:rPr>
          <w:noProof/>
        </w:rPr>
        <w:fldChar w:fldCharType="separate"/>
      </w:r>
      <w:r>
        <w:rPr>
          <w:noProof/>
        </w:rPr>
        <w:t>84</w:t>
      </w:r>
      <w:r>
        <w:rPr>
          <w:noProof/>
        </w:rPr>
        <w:fldChar w:fldCharType="end"/>
      </w:r>
    </w:p>
    <w:p w14:paraId="6ECE0234" w14:textId="024A7A48" w:rsidR="00AA68E6" w:rsidRPr="003B753A" w:rsidRDefault="00AA68E6">
      <w:pPr>
        <w:pStyle w:val="TOC4"/>
        <w:rPr>
          <w:rFonts w:ascii="Calibri" w:hAnsi="Calibri"/>
          <w:noProof/>
          <w:sz w:val="22"/>
          <w:szCs w:val="22"/>
          <w:lang w:eastAsia="en-GB"/>
        </w:rPr>
      </w:pPr>
      <w:r>
        <w:rPr>
          <w:noProof/>
        </w:rPr>
        <w:t>8.3.2.11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_Toc106710196 \h </w:instrText>
      </w:r>
      <w:r>
        <w:rPr>
          <w:noProof/>
        </w:rPr>
      </w:r>
      <w:r>
        <w:rPr>
          <w:noProof/>
        </w:rPr>
        <w:fldChar w:fldCharType="separate"/>
      </w:r>
      <w:r>
        <w:rPr>
          <w:noProof/>
        </w:rPr>
        <w:t>85</w:t>
      </w:r>
      <w:r>
        <w:rPr>
          <w:noProof/>
        </w:rPr>
        <w:fldChar w:fldCharType="end"/>
      </w:r>
    </w:p>
    <w:p w14:paraId="703781CB" w14:textId="4985C9F4" w:rsidR="00AA68E6" w:rsidRPr="003B753A" w:rsidRDefault="00AA68E6">
      <w:pPr>
        <w:pStyle w:val="TOC4"/>
        <w:rPr>
          <w:rFonts w:ascii="Calibri" w:hAnsi="Calibri"/>
          <w:noProof/>
          <w:sz w:val="22"/>
          <w:szCs w:val="22"/>
          <w:lang w:eastAsia="en-GB"/>
        </w:rPr>
      </w:pPr>
      <w:r>
        <w:rPr>
          <w:noProof/>
        </w:rPr>
        <w:t>8.3.2.12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_Toc106710197 \h </w:instrText>
      </w:r>
      <w:r>
        <w:rPr>
          <w:noProof/>
        </w:rPr>
      </w:r>
      <w:r>
        <w:rPr>
          <w:noProof/>
        </w:rPr>
        <w:fldChar w:fldCharType="separate"/>
      </w:r>
      <w:r>
        <w:rPr>
          <w:noProof/>
        </w:rPr>
        <w:t>85</w:t>
      </w:r>
      <w:r>
        <w:rPr>
          <w:noProof/>
        </w:rPr>
        <w:fldChar w:fldCharType="end"/>
      </w:r>
    </w:p>
    <w:p w14:paraId="1C7B4129" w14:textId="2D87AF17" w:rsidR="00AA68E6" w:rsidRPr="003B753A" w:rsidRDefault="00AA68E6">
      <w:pPr>
        <w:pStyle w:val="TOC2"/>
        <w:rPr>
          <w:rFonts w:ascii="Calibri" w:hAnsi="Calibri"/>
          <w:noProof/>
          <w:sz w:val="22"/>
          <w:szCs w:val="22"/>
          <w:lang w:eastAsia="en-GB"/>
        </w:rPr>
      </w:pPr>
      <w:r w:rsidRPr="00E57F06">
        <w:rPr>
          <w:noProof/>
          <w:lang w:val="en-US"/>
        </w:rPr>
        <w:t>8.4</w:t>
      </w:r>
      <w:r w:rsidRPr="003B753A">
        <w:rPr>
          <w:rFonts w:ascii="Calibri" w:hAnsi="Calibri"/>
          <w:noProof/>
          <w:sz w:val="22"/>
          <w:szCs w:val="22"/>
          <w:lang w:eastAsia="en-GB"/>
        </w:rPr>
        <w:tab/>
      </w:r>
      <w:r w:rsidRPr="00E57F06">
        <w:rPr>
          <w:noProof/>
          <w:lang w:val="en-US"/>
        </w:rPr>
        <w:t>MCPTT service configuration document</w:t>
      </w:r>
      <w:r>
        <w:rPr>
          <w:noProof/>
        </w:rPr>
        <w:tab/>
      </w:r>
      <w:r>
        <w:rPr>
          <w:noProof/>
        </w:rPr>
        <w:fldChar w:fldCharType="begin" w:fldLock="1"/>
      </w:r>
      <w:r>
        <w:rPr>
          <w:noProof/>
        </w:rPr>
        <w:instrText xml:space="preserve"> PAGEREF _Toc106710198 \h </w:instrText>
      </w:r>
      <w:r>
        <w:rPr>
          <w:noProof/>
        </w:rPr>
      </w:r>
      <w:r>
        <w:rPr>
          <w:noProof/>
        </w:rPr>
        <w:fldChar w:fldCharType="separate"/>
      </w:r>
      <w:r>
        <w:rPr>
          <w:noProof/>
        </w:rPr>
        <w:t>85</w:t>
      </w:r>
      <w:r>
        <w:rPr>
          <w:noProof/>
        </w:rPr>
        <w:fldChar w:fldCharType="end"/>
      </w:r>
    </w:p>
    <w:p w14:paraId="3F7F7179" w14:textId="7F4A9247" w:rsidR="00AA68E6" w:rsidRPr="003B753A" w:rsidRDefault="00AA68E6">
      <w:pPr>
        <w:pStyle w:val="TOC3"/>
        <w:rPr>
          <w:rFonts w:ascii="Calibri" w:hAnsi="Calibri"/>
          <w:noProof/>
          <w:sz w:val="22"/>
          <w:szCs w:val="22"/>
          <w:lang w:eastAsia="en-GB"/>
        </w:rPr>
      </w:pPr>
      <w:r>
        <w:rPr>
          <w:noProof/>
        </w:rPr>
        <w:t>8.4.1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_Toc106710199 \h </w:instrText>
      </w:r>
      <w:r>
        <w:rPr>
          <w:noProof/>
        </w:rPr>
      </w:r>
      <w:r>
        <w:rPr>
          <w:noProof/>
        </w:rPr>
        <w:fldChar w:fldCharType="separate"/>
      </w:r>
      <w:r>
        <w:rPr>
          <w:noProof/>
        </w:rPr>
        <w:t>85</w:t>
      </w:r>
      <w:r>
        <w:rPr>
          <w:noProof/>
        </w:rPr>
        <w:fldChar w:fldCharType="end"/>
      </w:r>
    </w:p>
    <w:p w14:paraId="173115E9" w14:textId="6EF8F1A0" w:rsidR="00AA68E6" w:rsidRPr="003B753A" w:rsidRDefault="00AA68E6">
      <w:pPr>
        <w:pStyle w:val="TOC3"/>
        <w:rPr>
          <w:rFonts w:ascii="Calibri" w:hAnsi="Calibri"/>
          <w:noProof/>
          <w:sz w:val="22"/>
          <w:szCs w:val="22"/>
          <w:lang w:eastAsia="en-GB"/>
        </w:rPr>
      </w:pPr>
      <w:r>
        <w:rPr>
          <w:noProof/>
        </w:rPr>
        <w:t>8.4.2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_Toc106710200 \h </w:instrText>
      </w:r>
      <w:r>
        <w:rPr>
          <w:noProof/>
        </w:rPr>
      </w:r>
      <w:r>
        <w:rPr>
          <w:noProof/>
        </w:rPr>
        <w:fldChar w:fldCharType="separate"/>
      </w:r>
      <w:r>
        <w:rPr>
          <w:noProof/>
        </w:rPr>
        <w:t>85</w:t>
      </w:r>
      <w:r>
        <w:rPr>
          <w:noProof/>
        </w:rPr>
        <w:fldChar w:fldCharType="end"/>
      </w:r>
    </w:p>
    <w:p w14:paraId="51225526" w14:textId="7C3C9C0C" w:rsidR="00AA68E6" w:rsidRPr="003B753A" w:rsidRDefault="00AA68E6">
      <w:pPr>
        <w:pStyle w:val="TOC4"/>
        <w:rPr>
          <w:rFonts w:ascii="Calibri" w:hAnsi="Calibri"/>
          <w:noProof/>
          <w:sz w:val="22"/>
          <w:szCs w:val="22"/>
          <w:lang w:eastAsia="en-GB"/>
        </w:rPr>
      </w:pPr>
      <w:r>
        <w:rPr>
          <w:noProof/>
        </w:rPr>
        <w:t>8.4.2.1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_Toc106710201 \h </w:instrText>
      </w:r>
      <w:r>
        <w:rPr>
          <w:noProof/>
        </w:rPr>
      </w:r>
      <w:r>
        <w:rPr>
          <w:noProof/>
        </w:rPr>
        <w:fldChar w:fldCharType="separate"/>
      </w:r>
      <w:r>
        <w:rPr>
          <w:noProof/>
        </w:rPr>
        <w:t>85</w:t>
      </w:r>
      <w:r>
        <w:rPr>
          <w:noProof/>
        </w:rPr>
        <w:fldChar w:fldCharType="end"/>
      </w:r>
    </w:p>
    <w:p w14:paraId="2D2973EA" w14:textId="6388C537" w:rsidR="00AA68E6" w:rsidRPr="003B753A" w:rsidRDefault="00AA68E6">
      <w:pPr>
        <w:pStyle w:val="TOC4"/>
        <w:rPr>
          <w:rFonts w:ascii="Calibri" w:hAnsi="Calibri"/>
          <w:noProof/>
          <w:sz w:val="22"/>
          <w:szCs w:val="22"/>
          <w:lang w:eastAsia="en-GB"/>
        </w:rPr>
      </w:pPr>
      <w:r>
        <w:rPr>
          <w:noProof/>
        </w:rPr>
        <w:t>8.4.2.2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_Toc106710202 \h </w:instrText>
      </w:r>
      <w:r>
        <w:rPr>
          <w:noProof/>
        </w:rPr>
      </w:r>
      <w:r>
        <w:rPr>
          <w:noProof/>
        </w:rPr>
        <w:fldChar w:fldCharType="separate"/>
      </w:r>
      <w:r>
        <w:rPr>
          <w:noProof/>
        </w:rPr>
        <w:t>88</w:t>
      </w:r>
      <w:r>
        <w:rPr>
          <w:noProof/>
        </w:rPr>
        <w:fldChar w:fldCharType="end"/>
      </w:r>
    </w:p>
    <w:p w14:paraId="2A509B12" w14:textId="363C23C2" w:rsidR="00AA68E6" w:rsidRPr="003B753A" w:rsidRDefault="00AA68E6">
      <w:pPr>
        <w:pStyle w:val="TOC4"/>
        <w:rPr>
          <w:rFonts w:ascii="Calibri" w:hAnsi="Calibri"/>
          <w:noProof/>
          <w:sz w:val="22"/>
          <w:szCs w:val="22"/>
          <w:lang w:eastAsia="en-GB"/>
        </w:rPr>
      </w:pPr>
      <w:r>
        <w:rPr>
          <w:noProof/>
        </w:rPr>
        <w:t>8.4.2.3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_Toc106710203 \h </w:instrText>
      </w:r>
      <w:r>
        <w:rPr>
          <w:noProof/>
        </w:rPr>
      </w:r>
      <w:r>
        <w:rPr>
          <w:noProof/>
        </w:rPr>
        <w:fldChar w:fldCharType="separate"/>
      </w:r>
      <w:r>
        <w:rPr>
          <w:noProof/>
        </w:rPr>
        <w:t>88</w:t>
      </w:r>
      <w:r>
        <w:rPr>
          <w:noProof/>
        </w:rPr>
        <w:fldChar w:fldCharType="end"/>
      </w:r>
    </w:p>
    <w:p w14:paraId="7159CAD1" w14:textId="2188776C" w:rsidR="00AA68E6" w:rsidRPr="003B753A" w:rsidRDefault="00AA68E6">
      <w:pPr>
        <w:pStyle w:val="TOC4"/>
        <w:rPr>
          <w:rFonts w:ascii="Calibri" w:hAnsi="Calibri"/>
          <w:noProof/>
          <w:sz w:val="22"/>
          <w:szCs w:val="22"/>
          <w:lang w:eastAsia="en-GB"/>
        </w:rPr>
      </w:pPr>
      <w:r>
        <w:rPr>
          <w:noProof/>
        </w:rPr>
        <w:t>8.4.2.4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_Toc106710204 \h </w:instrText>
      </w:r>
      <w:r>
        <w:rPr>
          <w:noProof/>
        </w:rPr>
      </w:r>
      <w:r>
        <w:rPr>
          <w:noProof/>
        </w:rPr>
        <w:fldChar w:fldCharType="separate"/>
      </w:r>
      <w:r>
        <w:rPr>
          <w:noProof/>
        </w:rPr>
        <w:t>91</w:t>
      </w:r>
      <w:r>
        <w:rPr>
          <w:noProof/>
        </w:rPr>
        <w:fldChar w:fldCharType="end"/>
      </w:r>
    </w:p>
    <w:p w14:paraId="1CC6A67E" w14:textId="7E2A207E" w:rsidR="00AA68E6" w:rsidRPr="003B753A" w:rsidRDefault="00AA68E6">
      <w:pPr>
        <w:pStyle w:val="TOC4"/>
        <w:rPr>
          <w:rFonts w:ascii="Calibri" w:hAnsi="Calibri"/>
          <w:noProof/>
          <w:sz w:val="22"/>
          <w:szCs w:val="22"/>
          <w:lang w:eastAsia="en-GB"/>
        </w:rPr>
      </w:pPr>
      <w:r>
        <w:rPr>
          <w:noProof/>
        </w:rPr>
        <w:t>8.4.2.5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_Toc106710205 \h </w:instrText>
      </w:r>
      <w:r>
        <w:rPr>
          <w:noProof/>
        </w:rPr>
      </w:r>
      <w:r>
        <w:rPr>
          <w:noProof/>
        </w:rPr>
        <w:fldChar w:fldCharType="separate"/>
      </w:r>
      <w:r>
        <w:rPr>
          <w:noProof/>
        </w:rPr>
        <w:t>92</w:t>
      </w:r>
      <w:r>
        <w:rPr>
          <w:noProof/>
        </w:rPr>
        <w:fldChar w:fldCharType="end"/>
      </w:r>
    </w:p>
    <w:p w14:paraId="0BEDFF47" w14:textId="0AE16F72" w:rsidR="00AA68E6" w:rsidRPr="003B753A" w:rsidRDefault="00AA68E6">
      <w:pPr>
        <w:pStyle w:val="TOC4"/>
        <w:rPr>
          <w:rFonts w:ascii="Calibri" w:hAnsi="Calibri"/>
          <w:noProof/>
          <w:sz w:val="22"/>
          <w:szCs w:val="22"/>
          <w:lang w:eastAsia="en-GB"/>
        </w:rPr>
      </w:pPr>
      <w:r>
        <w:rPr>
          <w:noProof/>
        </w:rPr>
        <w:t>8.4.2.6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_Toc106710206 \h </w:instrText>
      </w:r>
      <w:r>
        <w:rPr>
          <w:noProof/>
        </w:rPr>
      </w:r>
      <w:r>
        <w:rPr>
          <w:noProof/>
        </w:rPr>
        <w:fldChar w:fldCharType="separate"/>
      </w:r>
      <w:r>
        <w:rPr>
          <w:noProof/>
        </w:rPr>
        <w:t>92</w:t>
      </w:r>
      <w:r>
        <w:rPr>
          <w:noProof/>
        </w:rPr>
        <w:fldChar w:fldCharType="end"/>
      </w:r>
    </w:p>
    <w:p w14:paraId="4466EF8E" w14:textId="786D139E" w:rsidR="00AA68E6" w:rsidRPr="003B753A" w:rsidRDefault="00AA68E6">
      <w:pPr>
        <w:pStyle w:val="TOC4"/>
        <w:rPr>
          <w:rFonts w:ascii="Calibri" w:hAnsi="Calibri"/>
          <w:noProof/>
          <w:sz w:val="22"/>
          <w:szCs w:val="22"/>
          <w:lang w:eastAsia="en-GB"/>
        </w:rPr>
      </w:pPr>
      <w:r>
        <w:rPr>
          <w:noProof/>
        </w:rPr>
        <w:t>8.4.2.7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_Toc106710207 \h </w:instrText>
      </w:r>
      <w:r>
        <w:rPr>
          <w:noProof/>
        </w:rPr>
      </w:r>
      <w:r>
        <w:rPr>
          <w:noProof/>
        </w:rPr>
        <w:fldChar w:fldCharType="separate"/>
      </w:r>
      <w:r>
        <w:rPr>
          <w:noProof/>
        </w:rPr>
        <w:t>94</w:t>
      </w:r>
      <w:r>
        <w:rPr>
          <w:noProof/>
        </w:rPr>
        <w:fldChar w:fldCharType="end"/>
      </w:r>
    </w:p>
    <w:p w14:paraId="3C00ED3B" w14:textId="0DE6B612" w:rsidR="00AA68E6" w:rsidRPr="003B753A" w:rsidRDefault="00AA68E6">
      <w:pPr>
        <w:pStyle w:val="TOC4"/>
        <w:rPr>
          <w:rFonts w:ascii="Calibri" w:hAnsi="Calibri"/>
          <w:noProof/>
          <w:sz w:val="22"/>
          <w:szCs w:val="22"/>
          <w:lang w:eastAsia="en-GB"/>
        </w:rPr>
      </w:pPr>
      <w:r>
        <w:rPr>
          <w:noProof/>
        </w:rPr>
        <w:t>8.4.2.8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_Toc106710208 \h </w:instrText>
      </w:r>
      <w:r>
        <w:rPr>
          <w:noProof/>
        </w:rPr>
      </w:r>
      <w:r>
        <w:rPr>
          <w:noProof/>
        </w:rPr>
        <w:fldChar w:fldCharType="separate"/>
      </w:r>
      <w:r>
        <w:rPr>
          <w:noProof/>
        </w:rPr>
        <w:t>98</w:t>
      </w:r>
      <w:r>
        <w:rPr>
          <w:noProof/>
        </w:rPr>
        <w:fldChar w:fldCharType="end"/>
      </w:r>
    </w:p>
    <w:p w14:paraId="0A99D7B0" w14:textId="049017BC" w:rsidR="00AA68E6" w:rsidRPr="003B753A" w:rsidRDefault="00AA68E6">
      <w:pPr>
        <w:pStyle w:val="TOC4"/>
        <w:rPr>
          <w:rFonts w:ascii="Calibri" w:hAnsi="Calibri"/>
          <w:noProof/>
          <w:sz w:val="22"/>
          <w:szCs w:val="22"/>
          <w:lang w:eastAsia="en-GB"/>
        </w:rPr>
      </w:pPr>
      <w:r>
        <w:rPr>
          <w:noProof/>
        </w:rPr>
        <w:t>8.4.2.9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_Toc106710209 \h </w:instrText>
      </w:r>
      <w:r>
        <w:rPr>
          <w:noProof/>
        </w:rPr>
      </w:r>
      <w:r>
        <w:rPr>
          <w:noProof/>
        </w:rPr>
        <w:fldChar w:fldCharType="separate"/>
      </w:r>
      <w:r>
        <w:rPr>
          <w:noProof/>
        </w:rPr>
        <w:t>98</w:t>
      </w:r>
      <w:r>
        <w:rPr>
          <w:noProof/>
        </w:rPr>
        <w:fldChar w:fldCharType="end"/>
      </w:r>
    </w:p>
    <w:p w14:paraId="4AF439F4" w14:textId="541339E3" w:rsidR="00AA68E6" w:rsidRPr="003B753A" w:rsidRDefault="00AA68E6">
      <w:pPr>
        <w:pStyle w:val="TOC4"/>
        <w:rPr>
          <w:rFonts w:ascii="Calibri" w:hAnsi="Calibri"/>
          <w:noProof/>
          <w:sz w:val="22"/>
          <w:szCs w:val="22"/>
          <w:lang w:eastAsia="en-GB"/>
        </w:rPr>
      </w:pPr>
      <w:r>
        <w:rPr>
          <w:noProof/>
        </w:rPr>
        <w:t>8.4.2.10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_Toc106710210 \h </w:instrText>
      </w:r>
      <w:r>
        <w:rPr>
          <w:noProof/>
        </w:rPr>
      </w:r>
      <w:r>
        <w:rPr>
          <w:noProof/>
        </w:rPr>
        <w:fldChar w:fldCharType="separate"/>
      </w:r>
      <w:r>
        <w:rPr>
          <w:noProof/>
        </w:rPr>
        <w:t>98</w:t>
      </w:r>
      <w:r>
        <w:rPr>
          <w:noProof/>
        </w:rPr>
        <w:fldChar w:fldCharType="end"/>
      </w:r>
    </w:p>
    <w:p w14:paraId="16601644" w14:textId="3F91A5D1" w:rsidR="00AA68E6" w:rsidRPr="003B753A" w:rsidRDefault="00AA68E6">
      <w:pPr>
        <w:pStyle w:val="TOC4"/>
        <w:rPr>
          <w:rFonts w:ascii="Calibri" w:hAnsi="Calibri"/>
          <w:noProof/>
          <w:sz w:val="22"/>
          <w:szCs w:val="22"/>
          <w:lang w:eastAsia="en-GB"/>
        </w:rPr>
      </w:pPr>
      <w:r>
        <w:rPr>
          <w:noProof/>
        </w:rPr>
        <w:t>8.4.2.11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_Toc106710211 \h </w:instrText>
      </w:r>
      <w:r>
        <w:rPr>
          <w:noProof/>
        </w:rPr>
      </w:r>
      <w:r>
        <w:rPr>
          <w:noProof/>
        </w:rPr>
        <w:fldChar w:fldCharType="separate"/>
      </w:r>
      <w:r>
        <w:rPr>
          <w:noProof/>
        </w:rPr>
        <w:t>98</w:t>
      </w:r>
      <w:r>
        <w:rPr>
          <w:noProof/>
        </w:rPr>
        <w:fldChar w:fldCharType="end"/>
      </w:r>
    </w:p>
    <w:p w14:paraId="7F42F342" w14:textId="357AB56D" w:rsidR="00AA68E6" w:rsidRPr="003B753A" w:rsidRDefault="00AA68E6">
      <w:pPr>
        <w:pStyle w:val="TOC4"/>
        <w:rPr>
          <w:rFonts w:ascii="Calibri" w:hAnsi="Calibri"/>
          <w:noProof/>
          <w:sz w:val="22"/>
          <w:szCs w:val="22"/>
          <w:lang w:eastAsia="en-GB"/>
        </w:rPr>
      </w:pPr>
      <w:r>
        <w:rPr>
          <w:noProof/>
        </w:rPr>
        <w:t>8.4.2.12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_Toc106710212 \h </w:instrText>
      </w:r>
      <w:r>
        <w:rPr>
          <w:noProof/>
        </w:rPr>
      </w:r>
      <w:r>
        <w:rPr>
          <w:noProof/>
        </w:rPr>
        <w:fldChar w:fldCharType="separate"/>
      </w:r>
      <w:r>
        <w:rPr>
          <w:noProof/>
        </w:rPr>
        <w:t>98</w:t>
      </w:r>
      <w:r>
        <w:rPr>
          <w:noProof/>
        </w:rPr>
        <w:fldChar w:fldCharType="end"/>
      </w:r>
    </w:p>
    <w:p w14:paraId="467B32E5" w14:textId="5EB07CC0" w:rsidR="00AA68E6" w:rsidRPr="003B753A" w:rsidRDefault="00AA68E6">
      <w:pPr>
        <w:pStyle w:val="TOC1"/>
        <w:rPr>
          <w:rFonts w:ascii="Calibri" w:hAnsi="Calibri"/>
          <w:noProof/>
          <w:szCs w:val="22"/>
          <w:lang w:eastAsia="en-GB"/>
        </w:rPr>
      </w:pPr>
      <w:r>
        <w:rPr>
          <w:noProof/>
        </w:rPr>
        <w:t>9</w:t>
      </w:r>
      <w:r w:rsidRPr="003B753A">
        <w:rPr>
          <w:rFonts w:ascii="Calibri" w:hAnsi="Calibr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_Toc106710213 \h </w:instrText>
      </w:r>
      <w:r>
        <w:rPr>
          <w:noProof/>
        </w:rPr>
      </w:r>
      <w:r>
        <w:rPr>
          <w:noProof/>
        </w:rPr>
        <w:fldChar w:fldCharType="separate"/>
      </w:r>
      <w:r>
        <w:rPr>
          <w:noProof/>
        </w:rPr>
        <w:t>99</w:t>
      </w:r>
      <w:r>
        <w:rPr>
          <w:noProof/>
        </w:rPr>
        <w:fldChar w:fldCharType="end"/>
      </w:r>
    </w:p>
    <w:p w14:paraId="7F5C6835" w14:textId="66C61C28" w:rsidR="00AA68E6" w:rsidRPr="003B753A" w:rsidRDefault="00AA68E6">
      <w:pPr>
        <w:pStyle w:val="TOC2"/>
        <w:rPr>
          <w:rFonts w:ascii="Calibri" w:hAnsi="Calibri"/>
          <w:noProof/>
          <w:sz w:val="22"/>
          <w:szCs w:val="22"/>
          <w:lang w:eastAsia="en-GB"/>
        </w:rPr>
      </w:pPr>
      <w:r>
        <w:rPr>
          <w:noProof/>
        </w:rPr>
        <w:t>9.1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_Toc106710214 \h </w:instrText>
      </w:r>
      <w:r>
        <w:rPr>
          <w:noProof/>
        </w:rPr>
      </w:r>
      <w:r>
        <w:rPr>
          <w:noProof/>
        </w:rPr>
        <w:fldChar w:fldCharType="separate"/>
      </w:r>
      <w:r>
        <w:rPr>
          <w:noProof/>
        </w:rPr>
        <w:t>99</w:t>
      </w:r>
      <w:r>
        <w:rPr>
          <w:noProof/>
        </w:rPr>
        <w:fldChar w:fldCharType="end"/>
      </w:r>
    </w:p>
    <w:p w14:paraId="1716C479" w14:textId="22D2FF04" w:rsidR="00AA68E6" w:rsidRPr="003B753A" w:rsidRDefault="00AA68E6">
      <w:pPr>
        <w:pStyle w:val="TOC2"/>
        <w:rPr>
          <w:rFonts w:ascii="Calibri" w:hAnsi="Calibri"/>
          <w:noProof/>
          <w:sz w:val="22"/>
          <w:szCs w:val="22"/>
          <w:lang w:eastAsia="en-GB"/>
        </w:rPr>
      </w:pPr>
      <w:r w:rsidRPr="00E57F06">
        <w:rPr>
          <w:noProof/>
          <w:lang w:val="fr-FR"/>
        </w:rPr>
        <w:t>9.2</w:t>
      </w:r>
      <w:r w:rsidRPr="003B753A">
        <w:rPr>
          <w:rFonts w:ascii="Calibri" w:hAnsi="Calibri"/>
          <w:noProof/>
          <w:sz w:val="22"/>
          <w:szCs w:val="22"/>
          <w:lang w:eastAsia="en-GB"/>
        </w:rPr>
        <w:tab/>
      </w:r>
      <w:r w:rsidRPr="00E57F06">
        <w:rPr>
          <w:noProof/>
          <w:lang w:val="fr-FR"/>
        </w:rPr>
        <w:t>MCVideo UE configuration document</w:t>
      </w:r>
      <w:r>
        <w:rPr>
          <w:noProof/>
        </w:rPr>
        <w:tab/>
      </w:r>
      <w:r>
        <w:rPr>
          <w:noProof/>
        </w:rPr>
        <w:fldChar w:fldCharType="begin" w:fldLock="1"/>
      </w:r>
      <w:r>
        <w:rPr>
          <w:noProof/>
        </w:rPr>
        <w:instrText xml:space="preserve"> PAGEREF _Toc106710215 \h </w:instrText>
      </w:r>
      <w:r>
        <w:rPr>
          <w:noProof/>
        </w:rPr>
      </w:r>
      <w:r>
        <w:rPr>
          <w:noProof/>
        </w:rPr>
        <w:fldChar w:fldCharType="separate"/>
      </w:r>
      <w:r>
        <w:rPr>
          <w:noProof/>
        </w:rPr>
        <w:t>99</w:t>
      </w:r>
      <w:r>
        <w:rPr>
          <w:noProof/>
        </w:rPr>
        <w:fldChar w:fldCharType="end"/>
      </w:r>
    </w:p>
    <w:p w14:paraId="5F7C1C50" w14:textId="4980EA72" w:rsidR="00AA68E6" w:rsidRPr="003B753A" w:rsidRDefault="00AA68E6">
      <w:pPr>
        <w:pStyle w:val="TOC3"/>
        <w:rPr>
          <w:rFonts w:ascii="Calibri" w:hAnsi="Calibri"/>
          <w:noProof/>
          <w:sz w:val="22"/>
          <w:szCs w:val="22"/>
          <w:lang w:eastAsia="en-GB"/>
        </w:rPr>
      </w:pPr>
      <w:r>
        <w:rPr>
          <w:noProof/>
        </w:rPr>
        <w:t>9.2.1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_Toc106710216 \h </w:instrText>
      </w:r>
      <w:r>
        <w:rPr>
          <w:noProof/>
        </w:rPr>
      </w:r>
      <w:r>
        <w:rPr>
          <w:noProof/>
        </w:rPr>
        <w:fldChar w:fldCharType="separate"/>
      </w:r>
      <w:r>
        <w:rPr>
          <w:noProof/>
        </w:rPr>
        <w:t>99</w:t>
      </w:r>
      <w:r>
        <w:rPr>
          <w:noProof/>
        </w:rPr>
        <w:fldChar w:fldCharType="end"/>
      </w:r>
    </w:p>
    <w:p w14:paraId="37571868" w14:textId="4D7A1561" w:rsidR="00AA68E6" w:rsidRPr="003B753A" w:rsidRDefault="00AA68E6">
      <w:pPr>
        <w:pStyle w:val="TOC3"/>
        <w:rPr>
          <w:rFonts w:ascii="Calibri" w:hAnsi="Calibri"/>
          <w:noProof/>
          <w:sz w:val="22"/>
          <w:szCs w:val="22"/>
          <w:lang w:eastAsia="en-GB"/>
        </w:rPr>
      </w:pPr>
      <w:r>
        <w:rPr>
          <w:noProof/>
        </w:rPr>
        <w:t>9.2.1A</w:t>
      </w:r>
      <w:r w:rsidRPr="003B753A">
        <w:rPr>
          <w:rFonts w:ascii="Calibri" w:hAnsi="Calibr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_Toc106710217 \h </w:instrText>
      </w:r>
      <w:r>
        <w:rPr>
          <w:noProof/>
        </w:rPr>
      </w:r>
      <w:r>
        <w:rPr>
          <w:noProof/>
        </w:rPr>
        <w:fldChar w:fldCharType="separate"/>
      </w:r>
      <w:r>
        <w:rPr>
          <w:noProof/>
        </w:rPr>
        <w:t>99</w:t>
      </w:r>
      <w:r>
        <w:rPr>
          <w:noProof/>
        </w:rPr>
        <w:fldChar w:fldCharType="end"/>
      </w:r>
    </w:p>
    <w:p w14:paraId="2350247A" w14:textId="02B6B450" w:rsidR="00AA68E6" w:rsidRPr="003B753A" w:rsidRDefault="00AA68E6">
      <w:pPr>
        <w:pStyle w:val="TOC3"/>
        <w:rPr>
          <w:rFonts w:ascii="Calibri" w:hAnsi="Calibri"/>
          <w:noProof/>
          <w:sz w:val="22"/>
          <w:szCs w:val="22"/>
          <w:lang w:eastAsia="en-GB"/>
        </w:rPr>
      </w:pPr>
      <w:r>
        <w:rPr>
          <w:noProof/>
        </w:rPr>
        <w:t>9.2.2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_Toc106710218 \h </w:instrText>
      </w:r>
      <w:r>
        <w:rPr>
          <w:noProof/>
        </w:rPr>
      </w:r>
      <w:r>
        <w:rPr>
          <w:noProof/>
        </w:rPr>
        <w:fldChar w:fldCharType="separate"/>
      </w:r>
      <w:r>
        <w:rPr>
          <w:noProof/>
        </w:rPr>
        <w:t>100</w:t>
      </w:r>
      <w:r>
        <w:rPr>
          <w:noProof/>
        </w:rPr>
        <w:fldChar w:fldCharType="end"/>
      </w:r>
    </w:p>
    <w:p w14:paraId="549415DD" w14:textId="7D803FD9" w:rsidR="00AA68E6" w:rsidRPr="003B753A" w:rsidRDefault="00AA68E6">
      <w:pPr>
        <w:pStyle w:val="TOC4"/>
        <w:rPr>
          <w:rFonts w:ascii="Calibri" w:hAnsi="Calibri"/>
          <w:noProof/>
          <w:sz w:val="22"/>
          <w:szCs w:val="22"/>
          <w:lang w:eastAsia="en-GB"/>
        </w:rPr>
      </w:pPr>
      <w:r>
        <w:rPr>
          <w:noProof/>
        </w:rPr>
        <w:t>9.2.2.1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_Toc106710219 \h </w:instrText>
      </w:r>
      <w:r>
        <w:rPr>
          <w:noProof/>
        </w:rPr>
      </w:r>
      <w:r>
        <w:rPr>
          <w:noProof/>
        </w:rPr>
        <w:fldChar w:fldCharType="separate"/>
      </w:r>
      <w:r>
        <w:rPr>
          <w:noProof/>
        </w:rPr>
        <w:t>100</w:t>
      </w:r>
      <w:r>
        <w:rPr>
          <w:noProof/>
        </w:rPr>
        <w:fldChar w:fldCharType="end"/>
      </w:r>
    </w:p>
    <w:p w14:paraId="5017AC4E" w14:textId="68205F1D" w:rsidR="00AA68E6" w:rsidRPr="003B753A" w:rsidRDefault="00AA68E6">
      <w:pPr>
        <w:pStyle w:val="TOC4"/>
        <w:rPr>
          <w:rFonts w:ascii="Calibri" w:hAnsi="Calibri"/>
          <w:noProof/>
          <w:sz w:val="22"/>
          <w:szCs w:val="22"/>
          <w:lang w:eastAsia="en-GB"/>
        </w:rPr>
      </w:pPr>
      <w:r>
        <w:rPr>
          <w:noProof/>
        </w:rPr>
        <w:t>9.2.2.2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_Toc106710220 \h </w:instrText>
      </w:r>
      <w:r>
        <w:rPr>
          <w:noProof/>
        </w:rPr>
      </w:r>
      <w:r>
        <w:rPr>
          <w:noProof/>
        </w:rPr>
        <w:fldChar w:fldCharType="separate"/>
      </w:r>
      <w:r>
        <w:rPr>
          <w:noProof/>
        </w:rPr>
        <w:t>101</w:t>
      </w:r>
      <w:r>
        <w:rPr>
          <w:noProof/>
        </w:rPr>
        <w:fldChar w:fldCharType="end"/>
      </w:r>
    </w:p>
    <w:p w14:paraId="373A1131" w14:textId="0AB73B94" w:rsidR="00AA68E6" w:rsidRPr="003B753A" w:rsidRDefault="00AA68E6">
      <w:pPr>
        <w:pStyle w:val="TOC4"/>
        <w:rPr>
          <w:rFonts w:ascii="Calibri" w:hAnsi="Calibri"/>
          <w:noProof/>
          <w:sz w:val="22"/>
          <w:szCs w:val="22"/>
          <w:lang w:eastAsia="en-GB"/>
        </w:rPr>
      </w:pPr>
      <w:r>
        <w:rPr>
          <w:noProof/>
        </w:rPr>
        <w:t>9.2.2.3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_Toc106710221 \h </w:instrText>
      </w:r>
      <w:r>
        <w:rPr>
          <w:noProof/>
        </w:rPr>
      </w:r>
      <w:r>
        <w:rPr>
          <w:noProof/>
        </w:rPr>
        <w:fldChar w:fldCharType="separate"/>
      </w:r>
      <w:r>
        <w:rPr>
          <w:noProof/>
        </w:rPr>
        <w:t>101</w:t>
      </w:r>
      <w:r>
        <w:rPr>
          <w:noProof/>
        </w:rPr>
        <w:fldChar w:fldCharType="end"/>
      </w:r>
    </w:p>
    <w:p w14:paraId="49B24B02" w14:textId="18E7DE11" w:rsidR="00AA68E6" w:rsidRPr="003B753A" w:rsidRDefault="00AA68E6">
      <w:pPr>
        <w:pStyle w:val="TOC4"/>
        <w:rPr>
          <w:rFonts w:ascii="Calibri" w:hAnsi="Calibri"/>
          <w:noProof/>
          <w:sz w:val="22"/>
          <w:szCs w:val="22"/>
          <w:lang w:eastAsia="en-GB"/>
        </w:rPr>
      </w:pPr>
      <w:r>
        <w:rPr>
          <w:noProof/>
        </w:rPr>
        <w:t>9.2.2.4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_Toc106710222 \h </w:instrText>
      </w:r>
      <w:r>
        <w:rPr>
          <w:noProof/>
        </w:rPr>
      </w:r>
      <w:r>
        <w:rPr>
          <w:noProof/>
        </w:rPr>
        <w:fldChar w:fldCharType="separate"/>
      </w:r>
      <w:r>
        <w:rPr>
          <w:noProof/>
        </w:rPr>
        <w:t>103</w:t>
      </w:r>
      <w:r>
        <w:rPr>
          <w:noProof/>
        </w:rPr>
        <w:fldChar w:fldCharType="end"/>
      </w:r>
    </w:p>
    <w:p w14:paraId="57F46D22" w14:textId="4EB74F88" w:rsidR="00AA68E6" w:rsidRPr="003B753A" w:rsidRDefault="00AA68E6">
      <w:pPr>
        <w:pStyle w:val="TOC4"/>
        <w:rPr>
          <w:rFonts w:ascii="Calibri" w:hAnsi="Calibri"/>
          <w:noProof/>
          <w:sz w:val="22"/>
          <w:szCs w:val="22"/>
          <w:lang w:eastAsia="en-GB"/>
        </w:rPr>
      </w:pPr>
      <w:r>
        <w:rPr>
          <w:noProof/>
        </w:rPr>
        <w:t>9.2.2.5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_Toc106710223 \h </w:instrText>
      </w:r>
      <w:r>
        <w:rPr>
          <w:noProof/>
        </w:rPr>
      </w:r>
      <w:r>
        <w:rPr>
          <w:noProof/>
        </w:rPr>
        <w:fldChar w:fldCharType="separate"/>
      </w:r>
      <w:r>
        <w:rPr>
          <w:noProof/>
        </w:rPr>
        <w:t>103</w:t>
      </w:r>
      <w:r>
        <w:rPr>
          <w:noProof/>
        </w:rPr>
        <w:fldChar w:fldCharType="end"/>
      </w:r>
    </w:p>
    <w:p w14:paraId="570B9049" w14:textId="2E48FFF2" w:rsidR="00AA68E6" w:rsidRPr="003B753A" w:rsidRDefault="00AA68E6">
      <w:pPr>
        <w:pStyle w:val="TOC4"/>
        <w:rPr>
          <w:rFonts w:ascii="Calibri" w:hAnsi="Calibri"/>
          <w:noProof/>
          <w:sz w:val="22"/>
          <w:szCs w:val="22"/>
          <w:lang w:eastAsia="en-GB"/>
        </w:rPr>
      </w:pPr>
      <w:r>
        <w:rPr>
          <w:noProof/>
        </w:rPr>
        <w:t>9.2.2.6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_Toc106710224 \h </w:instrText>
      </w:r>
      <w:r>
        <w:rPr>
          <w:noProof/>
        </w:rPr>
      </w:r>
      <w:r>
        <w:rPr>
          <w:noProof/>
        </w:rPr>
        <w:fldChar w:fldCharType="separate"/>
      </w:r>
      <w:r>
        <w:rPr>
          <w:noProof/>
        </w:rPr>
        <w:t>103</w:t>
      </w:r>
      <w:r>
        <w:rPr>
          <w:noProof/>
        </w:rPr>
        <w:fldChar w:fldCharType="end"/>
      </w:r>
    </w:p>
    <w:p w14:paraId="71AB1FAD" w14:textId="62CB6F67" w:rsidR="00AA68E6" w:rsidRPr="003B753A" w:rsidRDefault="00AA68E6">
      <w:pPr>
        <w:pStyle w:val="TOC4"/>
        <w:rPr>
          <w:rFonts w:ascii="Calibri" w:hAnsi="Calibri"/>
          <w:noProof/>
          <w:sz w:val="22"/>
          <w:szCs w:val="22"/>
          <w:lang w:eastAsia="en-GB"/>
        </w:rPr>
      </w:pPr>
      <w:r>
        <w:rPr>
          <w:noProof/>
        </w:rPr>
        <w:t>9.2.2.7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_Toc106710225 \h </w:instrText>
      </w:r>
      <w:r>
        <w:rPr>
          <w:noProof/>
        </w:rPr>
      </w:r>
      <w:r>
        <w:rPr>
          <w:noProof/>
        </w:rPr>
        <w:fldChar w:fldCharType="separate"/>
      </w:r>
      <w:r>
        <w:rPr>
          <w:noProof/>
        </w:rPr>
        <w:t>105</w:t>
      </w:r>
      <w:r>
        <w:rPr>
          <w:noProof/>
        </w:rPr>
        <w:fldChar w:fldCharType="end"/>
      </w:r>
    </w:p>
    <w:p w14:paraId="4CEB23E9" w14:textId="720BAFA7" w:rsidR="00AA68E6" w:rsidRPr="003B753A" w:rsidRDefault="00AA68E6">
      <w:pPr>
        <w:pStyle w:val="TOC4"/>
        <w:rPr>
          <w:rFonts w:ascii="Calibri" w:hAnsi="Calibri"/>
          <w:noProof/>
          <w:sz w:val="22"/>
          <w:szCs w:val="22"/>
          <w:lang w:eastAsia="en-GB"/>
        </w:rPr>
      </w:pPr>
      <w:r>
        <w:rPr>
          <w:noProof/>
        </w:rPr>
        <w:t>9.2.2.8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_Toc106710226 \h </w:instrText>
      </w:r>
      <w:r>
        <w:rPr>
          <w:noProof/>
        </w:rPr>
      </w:r>
      <w:r>
        <w:rPr>
          <w:noProof/>
        </w:rPr>
        <w:fldChar w:fldCharType="separate"/>
      </w:r>
      <w:r>
        <w:rPr>
          <w:noProof/>
        </w:rPr>
        <w:t>106</w:t>
      </w:r>
      <w:r>
        <w:rPr>
          <w:noProof/>
        </w:rPr>
        <w:fldChar w:fldCharType="end"/>
      </w:r>
    </w:p>
    <w:p w14:paraId="73CD896B" w14:textId="27BECF8E" w:rsidR="00AA68E6" w:rsidRPr="003B753A" w:rsidRDefault="00AA68E6">
      <w:pPr>
        <w:pStyle w:val="TOC4"/>
        <w:rPr>
          <w:rFonts w:ascii="Calibri" w:hAnsi="Calibri"/>
          <w:noProof/>
          <w:sz w:val="22"/>
          <w:szCs w:val="22"/>
          <w:lang w:eastAsia="en-GB"/>
        </w:rPr>
      </w:pPr>
      <w:r>
        <w:rPr>
          <w:noProof/>
        </w:rPr>
        <w:t>9.2.2.9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_Toc106710227 \h </w:instrText>
      </w:r>
      <w:r>
        <w:rPr>
          <w:noProof/>
        </w:rPr>
      </w:r>
      <w:r>
        <w:rPr>
          <w:noProof/>
        </w:rPr>
        <w:fldChar w:fldCharType="separate"/>
      </w:r>
      <w:r>
        <w:rPr>
          <w:noProof/>
        </w:rPr>
        <w:t>106</w:t>
      </w:r>
      <w:r>
        <w:rPr>
          <w:noProof/>
        </w:rPr>
        <w:fldChar w:fldCharType="end"/>
      </w:r>
    </w:p>
    <w:p w14:paraId="2F1DBDAA" w14:textId="2C8E2101" w:rsidR="00AA68E6" w:rsidRPr="003B753A" w:rsidRDefault="00AA68E6">
      <w:pPr>
        <w:pStyle w:val="TOC4"/>
        <w:rPr>
          <w:rFonts w:ascii="Calibri" w:hAnsi="Calibri"/>
          <w:noProof/>
          <w:sz w:val="22"/>
          <w:szCs w:val="22"/>
          <w:lang w:eastAsia="en-GB"/>
        </w:rPr>
      </w:pPr>
      <w:r>
        <w:rPr>
          <w:noProof/>
        </w:rPr>
        <w:t>9.2.2.10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_Toc106710228 \h </w:instrText>
      </w:r>
      <w:r>
        <w:rPr>
          <w:noProof/>
        </w:rPr>
      </w:r>
      <w:r>
        <w:rPr>
          <w:noProof/>
        </w:rPr>
        <w:fldChar w:fldCharType="separate"/>
      </w:r>
      <w:r>
        <w:rPr>
          <w:noProof/>
        </w:rPr>
        <w:t>106</w:t>
      </w:r>
      <w:r>
        <w:rPr>
          <w:noProof/>
        </w:rPr>
        <w:fldChar w:fldCharType="end"/>
      </w:r>
    </w:p>
    <w:p w14:paraId="2301FCE6" w14:textId="6E9DD977" w:rsidR="00AA68E6" w:rsidRPr="003B753A" w:rsidRDefault="00AA68E6">
      <w:pPr>
        <w:pStyle w:val="TOC4"/>
        <w:rPr>
          <w:rFonts w:ascii="Calibri" w:hAnsi="Calibri"/>
          <w:noProof/>
          <w:sz w:val="22"/>
          <w:szCs w:val="22"/>
          <w:lang w:eastAsia="en-GB"/>
        </w:rPr>
      </w:pPr>
      <w:r>
        <w:rPr>
          <w:noProof/>
        </w:rPr>
        <w:t>9.2.2.11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_Toc106710229 \h </w:instrText>
      </w:r>
      <w:r>
        <w:rPr>
          <w:noProof/>
        </w:rPr>
      </w:r>
      <w:r>
        <w:rPr>
          <w:noProof/>
        </w:rPr>
        <w:fldChar w:fldCharType="separate"/>
      </w:r>
      <w:r>
        <w:rPr>
          <w:noProof/>
        </w:rPr>
        <w:t>106</w:t>
      </w:r>
      <w:r>
        <w:rPr>
          <w:noProof/>
        </w:rPr>
        <w:fldChar w:fldCharType="end"/>
      </w:r>
    </w:p>
    <w:p w14:paraId="1E4FCABD" w14:textId="4ACB99AC" w:rsidR="00AA68E6" w:rsidRPr="003B753A" w:rsidRDefault="00AA68E6">
      <w:pPr>
        <w:pStyle w:val="TOC4"/>
        <w:rPr>
          <w:rFonts w:ascii="Calibri" w:hAnsi="Calibri"/>
          <w:noProof/>
          <w:sz w:val="22"/>
          <w:szCs w:val="22"/>
          <w:lang w:eastAsia="en-GB"/>
        </w:rPr>
      </w:pPr>
      <w:r>
        <w:rPr>
          <w:noProof/>
        </w:rPr>
        <w:t>9.2.2.12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_Toc106710230 \h </w:instrText>
      </w:r>
      <w:r>
        <w:rPr>
          <w:noProof/>
        </w:rPr>
      </w:r>
      <w:r>
        <w:rPr>
          <w:noProof/>
        </w:rPr>
        <w:fldChar w:fldCharType="separate"/>
      </w:r>
      <w:r>
        <w:rPr>
          <w:noProof/>
        </w:rPr>
        <w:t>106</w:t>
      </w:r>
      <w:r>
        <w:rPr>
          <w:noProof/>
        </w:rPr>
        <w:fldChar w:fldCharType="end"/>
      </w:r>
    </w:p>
    <w:p w14:paraId="76217D90" w14:textId="738C710F" w:rsidR="00AA68E6" w:rsidRPr="003B753A" w:rsidRDefault="00AA68E6">
      <w:pPr>
        <w:pStyle w:val="TOC2"/>
        <w:rPr>
          <w:rFonts w:ascii="Calibri" w:hAnsi="Calibri"/>
          <w:noProof/>
          <w:sz w:val="22"/>
          <w:szCs w:val="22"/>
          <w:lang w:eastAsia="en-GB"/>
        </w:rPr>
      </w:pPr>
      <w:r>
        <w:rPr>
          <w:noProof/>
        </w:rPr>
        <w:t>9.3</w:t>
      </w:r>
      <w:r w:rsidRPr="003B753A">
        <w:rPr>
          <w:rFonts w:ascii="Calibri" w:hAnsi="Calibr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_Toc106710231 \h </w:instrText>
      </w:r>
      <w:r>
        <w:rPr>
          <w:noProof/>
        </w:rPr>
      </w:r>
      <w:r>
        <w:rPr>
          <w:noProof/>
        </w:rPr>
        <w:fldChar w:fldCharType="separate"/>
      </w:r>
      <w:r>
        <w:rPr>
          <w:noProof/>
        </w:rPr>
        <w:t>107</w:t>
      </w:r>
      <w:r>
        <w:rPr>
          <w:noProof/>
        </w:rPr>
        <w:fldChar w:fldCharType="end"/>
      </w:r>
    </w:p>
    <w:p w14:paraId="7DDAF365" w14:textId="30C21BCB" w:rsidR="00AA68E6" w:rsidRPr="003B753A" w:rsidRDefault="00AA68E6">
      <w:pPr>
        <w:pStyle w:val="TOC3"/>
        <w:rPr>
          <w:rFonts w:ascii="Calibri" w:hAnsi="Calibri"/>
          <w:noProof/>
          <w:sz w:val="22"/>
          <w:szCs w:val="22"/>
          <w:lang w:eastAsia="en-GB"/>
        </w:rPr>
      </w:pPr>
      <w:r>
        <w:rPr>
          <w:noProof/>
        </w:rPr>
        <w:t>9.3.1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_Toc106710232 \h </w:instrText>
      </w:r>
      <w:r>
        <w:rPr>
          <w:noProof/>
        </w:rPr>
      </w:r>
      <w:r>
        <w:rPr>
          <w:noProof/>
        </w:rPr>
        <w:fldChar w:fldCharType="separate"/>
      </w:r>
      <w:r>
        <w:rPr>
          <w:noProof/>
        </w:rPr>
        <w:t>107</w:t>
      </w:r>
      <w:r>
        <w:rPr>
          <w:noProof/>
        </w:rPr>
        <w:fldChar w:fldCharType="end"/>
      </w:r>
    </w:p>
    <w:p w14:paraId="53B87415" w14:textId="3315C05F" w:rsidR="00AA68E6" w:rsidRPr="003B753A" w:rsidRDefault="00AA68E6">
      <w:pPr>
        <w:pStyle w:val="TOC3"/>
        <w:rPr>
          <w:rFonts w:ascii="Calibri" w:hAnsi="Calibri"/>
          <w:noProof/>
          <w:sz w:val="22"/>
          <w:szCs w:val="22"/>
          <w:lang w:eastAsia="en-GB"/>
        </w:rPr>
      </w:pPr>
      <w:r>
        <w:rPr>
          <w:noProof/>
        </w:rPr>
        <w:t>9.3.1A</w:t>
      </w:r>
      <w:r w:rsidRPr="003B753A">
        <w:rPr>
          <w:rFonts w:ascii="Calibri" w:hAnsi="Calibr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_Toc106710233 \h </w:instrText>
      </w:r>
      <w:r>
        <w:rPr>
          <w:noProof/>
        </w:rPr>
      </w:r>
      <w:r>
        <w:rPr>
          <w:noProof/>
        </w:rPr>
        <w:fldChar w:fldCharType="separate"/>
      </w:r>
      <w:r>
        <w:rPr>
          <w:noProof/>
        </w:rPr>
        <w:t>107</w:t>
      </w:r>
      <w:r>
        <w:rPr>
          <w:noProof/>
        </w:rPr>
        <w:fldChar w:fldCharType="end"/>
      </w:r>
    </w:p>
    <w:p w14:paraId="664A3659" w14:textId="1B8E0127" w:rsidR="00AA68E6" w:rsidRPr="003B753A" w:rsidRDefault="00AA68E6">
      <w:pPr>
        <w:pStyle w:val="TOC3"/>
        <w:rPr>
          <w:rFonts w:ascii="Calibri" w:hAnsi="Calibri"/>
          <w:noProof/>
          <w:sz w:val="22"/>
          <w:szCs w:val="22"/>
          <w:lang w:eastAsia="en-GB"/>
        </w:rPr>
      </w:pPr>
      <w:r>
        <w:rPr>
          <w:noProof/>
        </w:rPr>
        <w:t>9.3.2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_Toc106710234 \h </w:instrText>
      </w:r>
      <w:r>
        <w:rPr>
          <w:noProof/>
        </w:rPr>
      </w:r>
      <w:r>
        <w:rPr>
          <w:noProof/>
        </w:rPr>
        <w:fldChar w:fldCharType="separate"/>
      </w:r>
      <w:r>
        <w:rPr>
          <w:noProof/>
        </w:rPr>
        <w:t>107</w:t>
      </w:r>
      <w:r>
        <w:rPr>
          <w:noProof/>
        </w:rPr>
        <w:fldChar w:fldCharType="end"/>
      </w:r>
    </w:p>
    <w:p w14:paraId="4813E3AD" w14:textId="04BB9683" w:rsidR="00AA68E6" w:rsidRPr="003B753A" w:rsidRDefault="00AA68E6">
      <w:pPr>
        <w:pStyle w:val="TOC4"/>
        <w:rPr>
          <w:rFonts w:ascii="Calibri" w:hAnsi="Calibri"/>
          <w:noProof/>
          <w:sz w:val="22"/>
          <w:szCs w:val="22"/>
          <w:lang w:eastAsia="en-GB"/>
        </w:rPr>
      </w:pPr>
      <w:r>
        <w:rPr>
          <w:noProof/>
        </w:rPr>
        <w:t>9.3.2.1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_Toc106710235 \h </w:instrText>
      </w:r>
      <w:r>
        <w:rPr>
          <w:noProof/>
        </w:rPr>
      </w:r>
      <w:r>
        <w:rPr>
          <w:noProof/>
        </w:rPr>
        <w:fldChar w:fldCharType="separate"/>
      </w:r>
      <w:r>
        <w:rPr>
          <w:noProof/>
        </w:rPr>
        <w:t>107</w:t>
      </w:r>
      <w:r>
        <w:rPr>
          <w:noProof/>
        </w:rPr>
        <w:fldChar w:fldCharType="end"/>
      </w:r>
    </w:p>
    <w:p w14:paraId="3E123A8A" w14:textId="3B908C5B" w:rsidR="00AA68E6" w:rsidRPr="003B753A" w:rsidRDefault="00AA68E6">
      <w:pPr>
        <w:pStyle w:val="TOC4"/>
        <w:rPr>
          <w:rFonts w:ascii="Calibri" w:hAnsi="Calibri"/>
          <w:noProof/>
          <w:sz w:val="22"/>
          <w:szCs w:val="22"/>
          <w:lang w:eastAsia="en-GB"/>
        </w:rPr>
      </w:pPr>
      <w:r>
        <w:rPr>
          <w:noProof/>
        </w:rPr>
        <w:t>9.3.2.2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_Toc106710236 \h </w:instrText>
      </w:r>
      <w:r>
        <w:rPr>
          <w:noProof/>
        </w:rPr>
      </w:r>
      <w:r>
        <w:rPr>
          <w:noProof/>
        </w:rPr>
        <w:fldChar w:fldCharType="separate"/>
      </w:r>
      <w:r>
        <w:rPr>
          <w:noProof/>
        </w:rPr>
        <w:t>110</w:t>
      </w:r>
      <w:r>
        <w:rPr>
          <w:noProof/>
        </w:rPr>
        <w:fldChar w:fldCharType="end"/>
      </w:r>
    </w:p>
    <w:p w14:paraId="5C5CA00A" w14:textId="39671D08" w:rsidR="00AA68E6" w:rsidRPr="003B753A" w:rsidRDefault="00AA68E6">
      <w:pPr>
        <w:pStyle w:val="TOC4"/>
        <w:rPr>
          <w:rFonts w:ascii="Calibri" w:hAnsi="Calibri"/>
          <w:noProof/>
          <w:sz w:val="22"/>
          <w:szCs w:val="22"/>
          <w:lang w:eastAsia="en-GB"/>
        </w:rPr>
      </w:pPr>
      <w:r>
        <w:rPr>
          <w:noProof/>
        </w:rPr>
        <w:t>9.3.2.3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_Toc106710237 \h </w:instrText>
      </w:r>
      <w:r>
        <w:rPr>
          <w:noProof/>
        </w:rPr>
      </w:r>
      <w:r>
        <w:rPr>
          <w:noProof/>
        </w:rPr>
        <w:fldChar w:fldCharType="separate"/>
      </w:r>
      <w:r>
        <w:rPr>
          <w:noProof/>
        </w:rPr>
        <w:t>110</w:t>
      </w:r>
      <w:r>
        <w:rPr>
          <w:noProof/>
        </w:rPr>
        <w:fldChar w:fldCharType="end"/>
      </w:r>
    </w:p>
    <w:p w14:paraId="68748CA7" w14:textId="124B61AF" w:rsidR="00AA68E6" w:rsidRPr="003B753A" w:rsidRDefault="00AA68E6">
      <w:pPr>
        <w:pStyle w:val="TOC4"/>
        <w:rPr>
          <w:rFonts w:ascii="Calibri" w:hAnsi="Calibri"/>
          <w:noProof/>
          <w:sz w:val="22"/>
          <w:szCs w:val="22"/>
          <w:lang w:eastAsia="en-GB"/>
        </w:rPr>
      </w:pPr>
      <w:r>
        <w:rPr>
          <w:noProof/>
        </w:rPr>
        <w:t>9.3.2.4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_Toc106710238 \h </w:instrText>
      </w:r>
      <w:r>
        <w:rPr>
          <w:noProof/>
        </w:rPr>
      </w:r>
      <w:r>
        <w:rPr>
          <w:noProof/>
        </w:rPr>
        <w:fldChar w:fldCharType="separate"/>
      </w:r>
      <w:r>
        <w:rPr>
          <w:noProof/>
        </w:rPr>
        <w:t>115</w:t>
      </w:r>
      <w:r>
        <w:rPr>
          <w:noProof/>
        </w:rPr>
        <w:fldChar w:fldCharType="end"/>
      </w:r>
    </w:p>
    <w:p w14:paraId="5A44C785" w14:textId="7CCB0F55" w:rsidR="00AA68E6" w:rsidRPr="003B753A" w:rsidRDefault="00AA68E6">
      <w:pPr>
        <w:pStyle w:val="TOC4"/>
        <w:rPr>
          <w:rFonts w:ascii="Calibri" w:hAnsi="Calibri"/>
          <w:noProof/>
          <w:sz w:val="22"/>
          <w:szCs w:val="22"/>
          <w:lang w:eastAsia="en-GB"/>
        </w:rPr>
      </w:pPr>
      <w:r>
        <w:rPr>
          <w:noProof/>
        </w:rPr>
        <w:t>9.3.2.5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_Toc106710239 \h </w:instrText>
      </w:r>
      <w:r>
        <w:rPr>
          <w:noProof/>
        </w:rPr>
      </w:r>
      <w:r>
        <w:rPr>
          <w:noProof/>
        </w:rPr>
        <w:fldChar w:fldCharType="separate"/>
      </w:r>
      <w:r>
        <w:rPr>
          <w:noProof/>
        </w:rPr>
        <w:t>115</w:t>
      </w:r>
      <w:r>
        <w:rPr>
          <w:noProof/>
        </w:rPr>
        <w:fldChar w:fldCharType="end"/>
      </w:r>
    </w:p>
    <w:p w14:paraId="1BA725E4" w14:textId="25771302" w:rsidR="00AA68E6" w:rsidRPr="003B753A" w:rsidRDefault="00AA68E6">
      <w:pPr>
        <w:pStyle w:val="TOC4"/>
        <w:rPr>
          <w:rFonts w:ascii="Calibri" w:hAnsi="Calibri"/>
          <w:noProof/>
          <w:sz w:val="22"/>
          <w:szCs w:val="22"/>
          <w:lang w:eastAsia="en-GB"/>
        </w:rPr>
      </w:pPr>
      <w:r>
        <w:rPr>
          <w:noProof/>
        </w:rPr>
        <w:t>9.3.2.6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_Toc106710240 \h </w:instrText>
      </w:r>
      <w:r>
        <w:rPr>
          <w:noProof/>
        </w:rPr>
      </w:r>
      <w:r>
        <w:rPr>
          <w:noProof/>
        </w:rPr>
        <w:fldChar w:fldCharType="separate"/>
      </w:r>
      <w:r>
        <w:rPr>
          <w:noProof/>
        </w:rPr>
        <w:t>115</w:t>
      </w:r>
      <w:r>
        <w:rPr>
          <w:noProof/>
        </w:rPr>
        <w:fldChar w:fldCharType="end"/>
      </w:r>
    </w:p>
    <w:p w14:paraId="766556DE" w14:textId="06E8B2DE" w:rsidR="00AA68E6" w:rsidRPr="003B753A" w:rsidRDefault="00AA68E6">
      <w:pPr>
        <w:pStyle w:val="TOC4"/>
        <w:rPr>
          <w:rFonts w:ascii="Calibri" w:hAnsi="Calibri"/>
          <w:noProof/>
          <w:sz w:val="22"/>
          <w:szCs w:val="22"/>
          <w:lang w:eastAsia="en-GB"/>
        </w:rPr>
      </w:pPr>
      <w:r>
        <w:rPr>
          <w:noProof/>
        </w:rPr>
        <w:t>9.3.2.7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_Toc106710241 \h </w:instrText>
      </w:r>
      <w:r>
        <w:rPr>
          <w:noProof/>
        </w:rPr>
      </w:r>
      <w:r>
        <w:rPr>
          <w:noProof/>
        </w:rPr>
        <w:fldChar w:fldCharType="separate"/>
      </w:r>
      <w:r>
        <w:rPr>
          <w:noProof/>
        </w:rPr>
        <w:t>116</w:t>
      </w:r>
      <w:r>
        <w:rPr>
          <w:noProof/>
        </w:rPr>
        <w:fldChar w:fldCharType="end"/>
      </w:r>
    </w:p>
    <w:p w14:paraId="28C287F3" w14:textId="06E7B5BB" w:rsidR="00AA68E6" w:rsidRPr="003B753A" w:rsidRDefault="00AA68E6">
      <w:pPr>
        <w:pStyle w:val="TOC4"/>
        <w:rPr>
          <w:rFonts w:ascii="Calibri" w:hAnsi="Calibri"/>
          <w:noProof/>
          <w:sz w:val="22"/>
          <w:szCs w:val="22"/>
          <w:lang w:eastAsia="en-GB"/>
        </w:rPr>
      </w:pPr>
      <w:r>
        <w:rPr>
          <w:noProof/>
        </w:rPr>
        <w:t>9.3.2.8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_Toc106710242 \h </w:instrText>
      </w:r>
      <w:r>
        <w:rPr>
          <w:noProof/>
        </w:rPr>
      </w:r>
      <w:r>
        <w:rPr>
          <w:noProof/>
        </w:rPr>
        <w:fldChar w:fldCharType="separate"/>
      </w:r>
      <w:r>
        <w:rPr>
          <w:noProof/>
        </w:rPr>
        <w:t>127</w:t>
      </w:r>
      <w:r>
        <w:rPr>
          <w:noProof/>
        </w:rPr>
        <w:fldChar w:fldCharType="end"/>
      </w:r>
    </w:p>
    <w:p w14:paraId="49E62E26" w14:textId="678CD5EF" w:rsidR="00AA68E6" w:rsidRPr="003B753A" w:rsidRDefault="00AA68E6">
      <w:pPr>
        <w:pStyle w:val="TOC4"/>
        <w:rPr>
          <w:rFonts w:ascii="Calibri" w:hAnsi="Calibri"/>
          <w:noProof/>
          <w:sz w:val="22"/>
          <w:szCs w:val="22"/>
          <w:lang w:eastAsia="en-GB"/>
        </w:rPr>
      </w:pPr>
      <w:r>
        <w:rPr>
          <w:noProof/>
        </w:rPr>
        <w:t>9.3.2.9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_Toc106710243 \h </w:instrText>
      </w:r>
      <w:r>
        <w:rPr>
          <w:noProof/>
        </w:rPr>
      </w:r>
      <w:r>
        <w:rPr>
          <w:noProof/>
        </w:rPr>
        <w:fldChar w:fldCharType="separate"/>
      </w:r>
      <w:r>
        <w:rPr>
          <w:noProof/>
        </w:rPr>
        <w:t>127</w:t>
      </w:r>
      <w:r>
        <w:rPr>
          <w:noProof/>
        </w:rPr>
        <w:fldChar w:fldCharType="end"/>
      </w:r>
    </w:p>
    <w:p w14:paraId="1E853C7A" w14:textId="2BA60BAB" w:rsidR="00AA68E6" w:rsidRPr="003B753A" w:rsidRDefault="00AA68E6">
      <w:pPr>
        <w:pStyle w:val="TOC4"/>
        <w:rPr>
          <w:rFonts w:ascii="Calibri" w:hAnsi="Calibri"/>
          <w:noProof/>
          <w:sz w:val="22"/>
          <w:szCs w:val="22"/>
          <w:lang w:eastAsia="en-GB"/>
        </w:rPr>
      </w:pPr>
      <w:r>
        <w:rPr>
          <w:noProof/>
        </w:rPr>
        <w:t>9.3.2.10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_Toc106710244 \h </w:instrText>
      </w:r>
      <w:r>
        <w:rPr>
          <w:noProof/>
        </w:rPr>
      </w:r>
      <w:r>
        <w:rPr>
          <w:noProof/>
        </w:rPr>
        <w:fldChar w:fldCharType="separate"/>
      </w:r>
      <w:r>
        <w:rPr>
          <w:noProof/>
        </w:rPr>
        <w:t>127</w:t>
      </w:r>
      <w:r>
        <w:rPr>
          <w:noProof/>
        </w:rPr>
        <w:fldChar w:fldCharType="end"/>
      </w:r>
    </w:p>
    <w:p w14:paraId="786DD189" w14:textId="7DEB9747" w:rsidR="00AA68E6" w:rsidRPr="003B753A" w:rsidRDefault="00AA68E6">
      <w:pPr>
        <w:pStyle w:val="TOC4"/>
        <w:rPr>
          <w:rFonts w:ascii="Calibri" w:hAnsi="Calibri"/>
          <w:noProof/>
          <w:sz w:val="22"/>
          <w:szCs w:val="22"/>
          <w:lang w:eastAsia="en-GB"/>
        </w:rPr>
      </w:pPr>
      <w:r>
        <w:rPr>
          <w:noProof/>
        </w:rPr>
        <w:t>9.3.2.11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_Toc106710245 \h </w:instrText>
      </w:r>
      <w:r>
        <w:rPr>
          <w:noProof/>
        </w:rPr>
      </w:r>
      <w:r>
        <w:rPr>
          <w:noProof/>
        </w:rPr>
        <w:fldChar w:fldCharType="separate"/>
      </w:r>
      <w:r>
        <w:rPr>
          <w:noProof/>
        </w:rPr>
        <w:t>127</w:t>
      </w:r>
      <w:r>
        <w:rPr>
          <w:noProof/>
        </w:rPr>
        <w:fldChar w:fldCharType="end"/>
      </w:r>
    </w:p>
    <w:p w14:paraId="280C5DF8" w14:textId="2BA3193B" w:rsidR="00AA68E6" w:rsidRPr="003B753A" w:rsidRDefault="00AA68E6">
      <w:pPr>
        <w:pStyle w:val="TOC4"/>
        <w:rPr>
          <w:rFonts w:ascii="Calibri" w:hAnsi="Calibri"/>
          <w:noProof/>
          <w:sz w:val="22"/>
          <w:szCs w:val="22"/>
          <w:lang w:eastAsia="en-GB"/>
        </w:rPr>
      </w:pPr>
      <w:r>
        <w:rPr>
          <w:noProof/>
        </w:rPr>
        <w:t>9.3.2.12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_Toc106710246 \h </w:instrText>
      </w:r>
      <w:r>
        <w:rPr>
          <w:noProof/>
        </w:rPr>
      </w:r>
      <w:r>
        <w:rPr>
          <w:noProof/>
        </w:rPr>
        <w:fldChar w:fldCharType="separate"/>
      </w:r>
      <w:r>
        <w:rPr>
          <w:noProof/>
        </w:rPr>
        <w:t>127</w:t>
      </w:r>
      <w:r>
        <w:rPr>
          <w:noProof/>
        </w:rPr>
        <w:fldChar w:fldCharType="end"/>
      </w:r>
    </w:p>
    <w:p w14:paraId="7D7DCDD4" w14:textId="5313E334" w:rsidR="00AA68E6" w:rsidRPr="003B753A" w:rsidRDefault="00AA68E6">
      <w:pPr>
        <w:pStyle w:val="TOC2"/>
        <w:rPr>
          <w:rFonts w:ascii="Calibri" w:hAnsi="Calibri"/>
          <w:noProof/>
          <w:sz w:val="22"/>
          <w:szCs w:val="22"/>
          <w:lang w:eastAsia="en-GB"/>
        </w:rPr>
      </w:pPr>
      <w:r w:rsidRPr="00E57F06">
        <w:rPr>
          <w:noProof/>
          <w:lang w:val="en-US"/>
        </w:rPr>
        <w:t>9.4</w:t>
      </w:r>
      <w:r w:rsidRPr="003B753A">
        <w:rPr>
          <w:rFonts w:ascii="Calibri" w:hAnsi="Calibri"/>
          <w:noProof/>
          <w:sz w:val="22"/>
          <w:szCs w:val="22"/>
          <w:lang w:eastAsia="en-GB"/>
        </w:rPr>
        <w:tab/>
      </w:r>
      <w:r w:rsidRPr="00E57F06">
        <w:rPr>
          <w:noProof/>
          <w:lang w:val="en-US"/>
        </w:rPr>
        <w:t>MCVideo service configuration document</w:t>
      </w:r>
      <w:r>
        <w:rPr>
          <w:noProof/>
        </w:rPr>
        <w:tab/>
      </w:r>
      <w:r>
        <w:rPr>
          <w:noProof/>
        </w:rPr>
        <w:fldChar w:fldCharType="begin" w:fldLock="1"/>
      </w:r>
      <w:r>
        <w:rPr>
          <w:noProof/>
        </w:rPr>
        <w:instrText xml:space="preserve"> PAGEREF _Toc106710247 \h </w:instrText>
      </w:r>
      <w:r>
        <w:rPr>
          <w:noProof/>
        </w:rPr>
      </w:r>
      <w:r>
        <w:rPr>
          <w:noProof/>
        </w:rPr>
        <w:fldChar w:fldCharType="separate"/>
      </w:r>
      <w:r>
        <w:rPr>
          <w:noProof/>
        </w:rPr>
        <w:t>127</w:t>
      </w:r>
      <w:r>
        <w:rPr>
          <w:noProof/>
        </w:rPr>
        <w:fldChar w:fldCharType="end"/>
      </w:r>
    </w:p>
    <w:p w14:paraId="5E4E3CF1" w14:textId="6B2D276E" w:rsidR="00AA68E6" w:rsidRPr="003B753A" w:rsidRDefault="00AA68E6">
      <w:pPr>
        <w:pStyle w:val="TOC3"/>
        <w:rPr>
          <w:rFonts w:ascii="Calibri" w:hAnsi="Calibri"/>
          <w:noProof/>
          <w:sz w:val="22"/>
          <w:szCs w:val="22"/>
          <w:lang w:eastAsia="en-GB"/>
        </w:rPr>
      </w:pPr>
      <w:r>
        <w:rPr>
          <w:noProof/>
        </w:rPr>
        <w:t>9.4.1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_Toc106710248 \h </w:instrText>
      </w:r>
      <w:r>
        <w:rPr>
          <w:noProof/>
        </w:rPr>
      </w:r>
      <w:r>
        <w:rPr>
          <w:noProof/>
        </w:rPr>
        <w:fldChar w:fldCharType="separate"/>
      </w:r>
      <w:r>
        <w:rPr>
          <w:noProof/>
        </w:rPr>
        <w:t>127</w:t>
      </w:r>
      <w:r>
        <w:rPr>
          <w:noProof/>
        </w:rPr>
        <w:fldChar w:fldCharType="end"/>
      </w:r>
    </w:p>
    <w:p w14:paraId="7A84DE5C" w14:textId="3AC22E1F" w:rsidR="00AA68E6" w:rsidRPr="003B753A" w:rsidRDefault="00AA68E6">
      <w:pPr>
        <w:pStyle w:val="TOC3"/>
        <w:rPr>
          <w:rFonts w:ascii="Calibri" w:hAnsi="Calibri"/>
          <w:noProof/>
          <w:sz w:val="22"/>
          <w:szCs w:val="22"/>
          <w:lang w:eastAsia="en-GB"/>
        </w:rPr>
      </w:pPr>
      <w:r>
        <w:rPr>
          <w:noProof/>
        </w:rPr>
        <w:t>9.4.2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_Toc106710249 \h </w:instrText>
      </w:r>
      <w:r>
        <w:rPr>
          <w:noProof/>
        </w:rPr>
      </w:r>
      <w:r>
        <w:rPr>
          <w:noProof/>
        </w:rPr>
        <w:fldChar w:fldCharType="separate"/>
      </w:r>
      <w:r>
        <w:rPr>
          <w:noProof/>
        </w:rPr>
        <w:t>127</w:t>
      </w:r>
      <w:r>
        <w:rPr>
          <w:noProof/>
        </w:rPr>
        <w:fldChar w:fldCharType="end"/>
      </w:r>
    </w:p>
    <w:p w14:paraId="56537671" w14:textId="07C8D903" w:rsidR="00AA68E6" w:rsidRPr="003B753A" w:rsidRDefault="00AA68E6">
      <w:pPr>
        <w:pStyle w:val="TOC4"/>
        <w:rPr>
          <w:rFonts w:ascii="Calibri" w:hAnsi="Calibri"/>
          <w:noProof/>
          <w:sz w:val="22"/>
          <w:szCs w:val="22"/>
          <w:lang w:eastAsia="en-GB"/>
        </w:rPr>
      </w:pPr>
      <w:r>
        <w:rPr>
          <w:noProof/>
        </w:rPr>
        <w:t>9.4.2.1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_Toc106710250 \h </w:instrText>
      </w:r>
      <w:r>
        <w:rPr>
          <w:noProof/>
        </w:rPr>
      </w:r>
      <w:r>
        <w:rPr>
          <w:noProof/>
        </w:rPr>
        <w:fldChar w:fldCharType="separate"/>
      </w:r>
      <w:r>
        <w:rPr>
          <w:noProof/>
        </w:rPr>
        <w:t>127</w:t>
      </w:r>
      <w:r>
        <w:rPr>
          <w:noProof/>
        </w:rPr>
        <w:fldChar w:fldCharType="end"/>
      </w:r>
    </w:p>
    <w:p w14:paraId="5AF3B32D" w14:textId="27E40D45" w:rsidR="00AA68E6" w:rsidRPr="003B753A" w:rsidRDefault="00AA68E6">
      <w:pPr>
        <w:pStyle w:val="TOC4"/>
        <w:rPr>
          <w:rFonts w:ascii="Calibri" w:hAnsi="Calibri"/>
          <w:noProof/>
          <w:sz w:val="22"/>
          <w:szCs w:val="22"/>
          <w:lang w:eastAsia="en-GB"/>
        </w:rPr>
      </w:pPr>
      <w:r>
        <w:rPr>
          <w:noProof/>
        </w:rPr>
        <w:t>9.4.2.2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_Toc106710251 \h </w:instrText>
      </w:r>
      <w:r>
        <w:rPr>
          <w:noProof/>
        </w:rPr>
      </w:r>
      <w:r>
        <w:rPr>
          <w:noProof/>
        </w:rPr>
        <w:fldChar w:fldCharType="separate"/>
      </w:r>
      <w:r>
        <w:rPr>
          <w:noProof/>
        </w:rPr>
        <w:t>128</w:t>
      </w:r>
      <w:r>
        <w:rPr>
          <w:noProof/>
        </w:rPr>
        <w:fldChar w:fldCharType="end"/>
      </w:r>
    </w:p>
    <w:p w14:paraId="522DB54A" w14:textId="5E5707DC" w:rsidR="00AA68E6" w:rsidRPr="003B753A" w:rsidRDefault="00AA68E6">
      <w:pPr>
        <w:pStyle w:val="TOC4"/>
        <w:rPr>
          <w:rFonts w:ascii="Calibri" w:hAnsi="Calibri"/>
          <w:noProof/>
          <w:sz w:val="22"/>
          <w:szCs w:val="22"/>
          <w:lang w:eastAsia="en-GB"/>
        </w:rPr>
      </w:pPr>
      <w:r>
        <w:rPr>
          <w:noProof/>
        </w:rPr>
        <w:t>9.4.2.3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_Toc106710252 \h </w:instrText>
      </w:r>
      <w:r>
        <w:rPr>
          <w:noProof/>
        </w:rPr>
      </w:r>
      <w:r>
        <w:rPr>
          <w:noProof/>
        </w:rPr>
        <w:fldChar w:fldCharType="separate"/>
      </w:r>
      <w:r>
        <w:rPr>
          <w:noProof/>
        </w:rPr>
        <w:t>128</w:t>
      </w:r>
      <w:r>
        <w:rPr>
          <w:noProof/>
        </w:rPr>
        <w:fldChar w:fldCharType="end"/>
      </w:r>
    </w:p>
    <w:p w14:paraId="3E90BFF5" w14:textId="2EF57609" w:rsidR="00AA68E6" w:rsidRPr="003B753A" w:rsidRDefault="00AA68E6">
      <w:pPr>
        <w:pStyle w:val="TOC4"/>
        <w:rPr>
          <w:rFonts w:ascii="Calibri" w:hAnsi="Calibri"/>
          <w:noProof/>
          <w:sz w:val="22"/>
          <w:szCs w:val="22"/>
          <w:lang w:eastAsia="en-GB"/>
        </w:rPr>
      </w:pPr>
      <w:r>
        <w:rPr>
          <w:noProof/>
        </w:rPr>
        <w:t>9.4.2.4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_Toc106710253 \h </w:instrText>
      </w:r>
      <w:r>
        <w:rPr>
          <w:noProof/>
        </w:rPr>
      </w:r>
      <w:r>
        <w:rPr>
          <w:noProof/>
        </w:rPr>
        <w:fldChar w:fldCharType="separate"/>
      </w:r>
      <w:r>
        <w:rPr>
          <w:noProof/>
        </w:rPr>
        <w:t>130</w:t>
      </w:r>
      <w:r>
        <w:rPr>
          <w:noProof/>
        </w:rPr>
        <w:fldChar w:fldCharType="end"/>
      </w:r>
    </w:p>
    <w:p w14:paraId="5220FF4E" w14:textId="27768C08" w:rsidR="00AA68E6" w:rsidRPr="003B753A" w:rsidRDefault="00AA68E6">
      <w:pPr>
        <w:pStyle w:val="TOC4"/>
        <w:rPr>
          <w:rFonts w:ascii="Calibri" w:hAnsi="Calibri"/>
          <w:noProof/>
          <w:sz w:val="22"/>
          <w:szCs w:val="22"/>
          <w:lang w:eastAsia="en-GB"/>
        </w:rPr>
      </w:pPr>
      <w:r>
        <w:rPr>
          <w:noProof/>
        </w:rPr>
        <w:t>9.4.2.5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_Toc106710254 \h </w:instrText>
      </w:r>
      <w:r>
        <w:rPr>
          <w:noProof/>
        </w:rPr>
      </w:r>
      <w:r>
        <w:rPr>
          <w:noProof/>
        </w:rPr>
        <w:fldChar w:fldCharType="separate"/>
      </w:r>
      <w:r>
        <w:rPr>
          <w:noProof/>
        </w:rPr>
        <w:t>130</w:t>
      </w:r>
      <w:r>
        <w:rPr>
          <w:noProof/>
        </w:rPr>
        <w:fldChar w:fldCharType="end"/>
      </w:r>
    </w:p>
    <w:p w14:paraId="56EF435A" w14:textId="4288C5BA" w:rsidR="00AA68E6" w:rsidRPr="003B753A" w:rsidRDefault="00AA68E6">
      <w:pPr>
        <w:pStyle w:val="TOC4"/>
        <w:rPr>
          <w:rFonts w:ascii="Calibri" w:hAnsi="Calibri"/>
          <w:noProof/>
          <w:sz w:val="22"/>
          <w:szCs w:val="22"/>
          <w:lang w:eastAsia="en-GB"/>
        </w:rPr>
      </w:pPr>
      <w:r>
        <w:rPr>
          <w:noProof/>
        </w:rPr>
        <w:t>9.4.2.6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_Toc106710255 \h </w:instrText>
      </w:r>
      <w:r>
        <w:rPr>
          <w:noProof/>
        </w:rPr>
      </w:r>
      <w:r>
        <w:rPr>
          <w:noProof/>
        </w:rPr>
        <w:fldChar w:fldCharType="separate"/>
      </w:r>
      <w:r>
        <w:rPr>
          <w:noProof/>
        </w:rPr>
        <w:t>130</w:t>
      </w:r>
      <w:r>
        <w:rPr>
          <w:noProof/>
        </w:rPr>
        <w:fldChar w:fldCharType="end"/>
      </w:r>
    </w:p>
    <w:p w14:paraId="33F7C2BD" w14:textId="3DB1547E" w:rsidR="00AA68E6" w:rsidRPr="003B753A" w:rsidRDefault="00AA68E6">
      <w:pPr>
        <w:pStyle w:val="TOC4"/>
        <w:rPr>
          <w:rFonts w:ascii="Calibri" w:hAnsi="Calibri"/>
          <w:noProof/>
          <w:sz w:val="22"/>
          <w:szCs w:val="22"/>
          <w:lang w:eastAsia="en-GB"/>
        </w:rPr>
      </w:pPr>
      <w:r>
        <w:rPr>
          <w:noProof/>
        </w:rPr>
        <w:t>9.4.2.7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_Toc106710256 \h </w:instrText>
      </w:r>
      <w:r>
        <w:rPr>
          <w:noProof/>
        </w:rPr>
      </w:r>
      <w:r>
        <w:rPr>
          <w:noProof/>
        </w:rPr>
        <w:fldChar w:fldCharType="separate"/>
      </w:r>
      <w:r>
        <w:rPr>
          <w:noProof/>
        </w:rPr>
        <w:t>132</w:t>
      </w:r>
      <w:r>
        <w:rPr>
          <w:noProof/>
        </w:rPr>
        <w:fldChar w:fldCharType="end"/>
      </w:r>
    </w:p>
    <w:p w14:paraId="42F6ADD8" w14:textId="02C1D20A" w:rsidR="00AA68E6" w:rsidRPr="003B753A" w:rsidRDefault="00AA68E6">
      <w:pPr>
        <w:pStyle w:val="TOC4"/>
        <w:rPr>
          <w:rFonts w:ascii="Calibri" w:hAnsi="Calibri"/>
          <w:noProof/>
          <w:sz w:val="22"/>
          <w:szCs w:val="22"/>
          <w:lang w:eastAsia="en-GB"/>
        </w:rPr>
      </w:pPr>
      <w:r>
        <w:rPr>
          <w:noProof/>
        </w:rPr>
        <w:t>9.4.2.8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_Toc106710257 \h </w:instrText>
      </w:r>
      <w:r>
        <w:rPr>
          <w:noProof/>
        </w:rPr>
      </w:r>
      <w:r>
        <w:rPr>
          <w:noProof/>
        </w:rPr>
        <w:fldChar w:fldCharType="separate"/>
      </w:r>
      <w:r>
        <w:rPr>
          <w:noProof/>
        </w:rPr>
        <w:t>133</w:t>
      </w:r>
      <w:r>
        <w:rPr>
          <w:noProof/>
        </w:rPr>
        <w:fldChar w:fldCharType="end"/>
      </w:r>
    </w:p>
    <w:p w14:paraId="0C780180" w14:textId="30317F43" w:rsidR="00AA68E6" w:rsidRPr="003B753A" w:rsidRDefault="00AA68E6">
      <w:pPr>
        <w:pStyle w:val="TOC4"/>
        <w:rPr>
          <w:rFonts w:ascii="Calibri" w:hAnsi="Calibri"/>
          <w:noProof/>
          <w:sz w:val="22"/>
          <w:szCs w:val="22"/>
          <w:lang w:eastAsia="en-GB"/>
        </w:rPr>
      </w:pPr>
      <w:r>
        <w:rPr>
          <w:noProof/>
        </w:rPr>
        <w:t>9.4.2.9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_Toc106710258 \h </w:instrText>
      </w:r>
      <w:r>
        <w:rPr>
          <w:noProof/>
        </w:rPr>
      </w:r>
      <w:r>
        <w:rPr>
          <w:noProof/>
        </w:rPr>
        <w:fldChar w:fldCharType="separate"/>
      </w:r>
      <w:r>
        <w:rPr>
          <w:noProof/>
        </w:rPr>
        <w:t>134</w:t>
      </w:r>
      <w:r>
        <w:rPr>
          <w:noProof/>
        </w:rPr>
        <w:fldChar w:fldCharType="end"/>
      </w:r>
    </w:p>
    <w:p w14:paraId="72DE50A8" w14:textId="6EC52623" w:rsidR="00AA68E6" w:rsidRPr="003B753A" w:rsidRDefault="00AA68E6">
      <w:pPr>
        <w:pStyle w:val="TOC4"/>
        <w:rPr>
          <w:rFonts w:ascii="Calibri" w:hAnsi="Calibri"/>
          <w:noProof/>
          <w:sz w:val="22"/>
          <w:szCs w:val="22"/>
          <w:lang w:eastAsia="en-GB"/>
        </w:rPr>
      </w:pPr>
      <w:r>
        <w:rPr>
          <w:noProof/>
        </w:rPr>
        <w:t>9.4.2.10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_Toc106710259 \h </w:instrText>
      </w:r>
      <w:r>
        <w:rPr>
          <w:noProof/>
        </w:rPr>
      </w:r>
      <w:r>
        <w:rPr>
          <w:noProof/>
        </w:rPr>
        <w:fldChar w:fldCharType="separate"/>
      </w:r>
      <w:r>
        <w:rPr>
          <w:noProof/>
        </w:rPr>
        <w:t>134</w:t>
      </w:r>
      <w:r>
        <w:rPr>
          <w:noProof/>
        </w:rPr>
        <w:fldChar w:fldCharType="end"/>
      </w:r>
    </w:p>
    <w:p w14:paraId="55C92FF8" w14:textId="624A4CC1" w:rsidR="00AA68E6" w:rsidRPr="003B753A" w:rsidRDefault="00AA68E6">
      <w:pPr>
        <w:pStyle w:val="TOC4"/>
        <w:rPr>
          <w:rFonts w:ascii="Calibri" w:hAnsi="Calibri"/>
          <w:noProof/>
          <w:sz w:val="22"/>
          <w:szCs w:val="22"/>
          <w:lang w:eastAsia="en-GB"/>
        </w:rPr>
      </w:pPr>
      <w:r>
        <w:rPr>
          <w:noProof/>
        </w:rPr>
        <w:t>9.4.2.11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_Toc106710260 \h </w:instrText>
      </w:r>
      <w:r>
        <w:rPr>
          <w:noProof/>
        </w:rPr>
      </w:r>
      <w:r>
        <w:rPr>
          <w:noProof/>
        </w:rPr>
        <w:fldChar w:fldCharType="separate"/>
      </w:r>
      <w:r>
        <w:rPr>
          <w:noProof/>
        </w:rPr>
        <w:t>134</w:t>
      </w:r>
      <w:r>
        <w:rPr>
          <w:noProof/>
        </w:rPr>
        <w:fldChar w:fldCharType="end"/>
      </w:r>
    </w:p>
    <w:p w14:paraId="22422F83" w14:textId="13B8B2F1" w:rsidR="00AA68E6" w:rsidRPr="003B753A" w:rsidRDefault="00AA68E6">
      <w:pPr>
        <w:pStyle w:val="TOC4"/>
        <w:rPr>
          <w:rFonts w:ascii="Calibri" w:hAnsi="Calibri"/>
          <w:noProof/>
          <w:sz w:val="22"/>
          <w:szCs w:val="22"/>
          <w:lang w:eastAsia="en-GB"/>
        </w:rPr>
      </w:pPr>
      <w:r>
        <w:rPr>
          <w:noProof/>
        </w:rPr>
        <w:t>9.4.2.12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_Toc106710261 \h </w:instrText>
      </w:r>
      <w:r>
        <w:rPr>
          <w:noProof/>
        </w:rPr>
      </w:r>
      <w:r>
        <w:rPr>
          <w:noProof/>
        </w:rPr>
        <w:fldChar w:fldCharType="separate"/>
      </w:r>
      <w:r>
        <w:rPr>
          <w:noProof/>
        </w:rPr>
        <w:t>134</w:t>
      </w:r>
      <w:r>
        <w:rPr>
          <w:noProof/>
        </w:rPr>
        <w:fldChar w:fldCharType="end"/>
      </w:r>
    </w:p>
    <w:p w14:paraId="60257613" w14:textId="3A13FC90" w:rsidR="00AA68E6" w:rsidRPr="003B753A" w:rsidRDefault="00AA68E6">
      <w:pPr>
        <w:pStyle w:val="TOC1"/>
        <w:rPr>
          <w:rFonts w:ascii="Calibri" w:hAnsi="Calibri"/>
          <w:noProof/>
          <w:szCs w:val="22"/>
          <w:lang w:eastAsia="en-GB"/>
        </w:rPr>
      </w:pPr>
      <w:r w:rsidRPr="00E57F06">
        <w:rPr>
          <w:noProof/>
          <w:lang w:val="en-US"/>
        </w:rPr>
        <w:t>10</w:t>
      </w:r>
      <w:r w:rsidRPr="003B753A">
        <w:rPr>
          <w:rFonts w:ascii="Calibri" w:hAnsi="Calibri"/>
          <w:noProof/>
          <w:szCs w:val="22"/>
          <w:lang w:eastAsia="en-GB"/>
        </w:rPr>
        <w:tab/>
      </w:r>
      <w:r w:rsidRPr="00E57F06">
        <w:rPr>
          <w:noProof/>
          <w:lang w:val="en-US"/>
        </w:rPr>
        <w:t>MCData configuration management documents</w:t>
      </w:r>
      <w:r>
        <w:rPr>
          <w:noProof/>
        </w:rPr>
        <w:tab/>
      </w:r>
      <w:r>
        <w:rPr>
          <w:noProof/>
        </w:rPr>
        <w:fldChar w:fldCharType="begin" w:fldLock="1"/>
      </w:r>
      <w:r>
        <w:rPr>
          <w:noProof/>
        </w:rPr>
        <w:instrText xml:space="preserve"> PAGEREF _Toc106710262 \h </w:instrText>
      </w:r>
      <w:r>
        <w:rPr>
          <w:noProof/>
        </w:rPr>
      </w:r>
      <w:r>
        <w:rPr>
          <w:noProof/>
        </w:rPr>
        <w:fldChar w:fldCharType="separate"/>
      </w:r>
      <w:r>
        <w:rPr>
          <w:noProof/>
        </w:rPr>
        <w:t>134</w:t>
      </w:r>
      <w:r>
        <w:rPr>
          <w:noProof/>
        </w:rPr>
        <w:fldChar w:fldCharType="end"/>
      </w:r>
    </w:p>
    <w:p w14:paraId="182FADAB" w14:textId="3F9E3862" w:rsidR="00AA68E6" w:rsidRPr="003B753A" w:rsidRDefault="00AA68E6">
      <w:pPr>
        <w:pStyle w:val="TOC2"/>
        <w:rPr>
          <w:rFonts w:ascii="Calibri" w:hAnsi="Calibri"/>
          <w:noProof/>
          <w:sz w:val="22"/>
          <w:szCs w:val="22"/>
          <w:lang w:eastAsia="en-GB"/>
        </w:rPr>
      </w:pPr>
      <w:r>
        <w:rPr>
          <w:noProof/>
        </w:rPr>
        <w:t>10.1</w:t>
      </w:r>
      <w:r w:rsidRPr="003B753A">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_Toc106710263 \h </w:instrText>
      </w:r>
      <w:r>
        <w:rPr>
          <w:noProof/>
        </w:rPr>
      </w:r>
      <w:r>
        <w:rPr>
          <w:noProof/>
        </w:rPr>
        <w:fldChar w:fldCharType="separate"/>
      </w:r>
      <w:r>
        <w:rPr>
          <w:noProof/>
        </w:rPr>
        <w:t>134</w:t>
      </w:r>
      <w:r>
        <w:rPr>
          <w:noProof/>
        </w:rPr>
        <w:fldChar w:fldCharType="end"/>
      </w:r>
    </w:p>
    <w:p w14:paraId="782628C6" w14:textId="5127D1C6" w:rsidR="00AA68E6" w:rsidRPr="003B753A" w:rsidRDefault="00AA68E6">
      <w:pPr>
        <w:pStyle w:val="TOC2"/>
        <w:rPr>
          <w:rFonts w:ascii="Calibri" w:hAnsi="Calibri"/>
          <w:noProof/>
          <w:sz w:val="22"/>
          <w:szCs w:val="22"/>
          <w:lang w:eastAsia="en-GB"/>
        </w:rPr>
      </w:pPr>
      <w:r w:rsidRPr="00E57F06">
        <w:rPr>
          <w:noProof/>
          <w:lang w:val="fr-FR"/>
        </w:rPr>
        <w:t>10.2</w:t>
      </w:r>
      <w:r w:rsidRPr="003B753A">
        <w:rPr>
          <w:rFonts w:ascii="Calibri" w:hAnsi="Calibri"/>
          <w:noProof/>
          <w:sz w:val="22"/>
          <w:szCs w:val="22"/>
          <w:lang w:eastAsia="en-GB"/>
        </w:rPr>
        <w:tab/>
      </w:r>
      <w:r w:rsidRPr="00E57F06">
        <w:rPr>
          <w:noProof/>
          <w:lang w:val="fr-FR"/>
        </w:rPr>
        <w:t>MCData UE configuration document</w:t>
      </w:r>
      <w:r>
        <w:rPr>
          <w:noProof/>
        </w:rPr>
        <w:tab/>
      </w:r>
      <w:r>
        <w:rPr>
          <w:noProof/>
        </w:rPr>
        <w:fldChar w:fldCharType="begin" w:fldLock="1"/>
      </w:r>
      <w:r>
        <w:rPr>
          <w:noProof/>
        </w:rPr>
        <w:instrText xml:space="preserve"> PAGEREF _Toc106710264 \h </w:instrText>
      </w:r>
      <w:r>
        <w:rPr>
          <w:noProof/>
        </w:rPr>
      </w:r>
      <w:r>
        <w:rPr>
          <w:noProof/>
        </w:rPr>
        <w:fldChar w:fldCharType="separate"/>
      </w:r>
      <w:r>
        <w:rPr>
          <w:noProof/>
        </w:rPr>
        <w:t>134</w:t>
      </w:r>
      <w:r>
        <w:rPr>
          <w:noProof/>
        </w:rPr>
        <w:fldChar w:fldCharType="end"/>
      </w:r>
    </w:p>
    <w:p w14:paraId="6AF721D9" w14:textId="184A8485" w:rsidR="00AA68E6" w:rsidRPr="003B753A" w:rsidRDefault="00AA68E6">
      <w:pPr>
        <w:pStyle w:val="TOC3"/>
        <w:rPr>
          <w:rFonts w:ascii="Calibri" w:hAnsi="Calibri"/>
          <w:noProof/>
          <w:sz w:val="22"/>
          <w:szCs w:val="22"/>
          <w:lang w:eastAsia="en-GB"/>
        </w:rPr>
      </w:pPr>
      <w:r>
        <w:rPr>
          <w:noProof/>
        </w:rPr>
        <w:t>10.2.1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_Toc106710265 \h </w:instrText>
      </w:r>
      <w:r>
        <w:rPr>
          <w:noProof/>
        </w:rPr>
      </w:r>
      <w:r>
        <w:rPr>
          <w:noProof/>
        </w:rPr>
        <w:fldChar w:fldCharType="separate"/>
      </w:r>
      <w:r>
        <w:rPr>
          <w:noProof/>
        </w:rPr>
        <w:t>134</w:t>
      </w:r>
      <w:r>
        <w:rPr>
          <w:noProof/>
        </w:rPr>
        <w:fldChar w:fldCharType="end"/>
      </w:r>
    </w:p>
    <w:p w14:paraId="25DA6DA8" w14:textId="56427491" w:rsidR="00AA68E6" w:rsidRPr="003B753A" w:rsidRDefault="00AA68E6">
      <w:pPr>
        <w:pStyle w:val="TOC3"/>
        <w:rPr>
          <w:rFonts w:ascii="Calibri" w:hAnsi="Calibri"/>
          <w:noProof/>
          <w:sz w:val="22"/>
          <w:szCs w:val="22"/>
          <w:lang w:eastAsia="en-GB"/>
        </w:rPr>
      </w:pPr>
      <w:r>
        <w:rPr>
          <w:noProof/>
        </w:rPr>
        <w:t>10.2.1A</w:t>
      </w:r>
      <w:r w:rsidRPr="003B753A">
        <w:rPr>
          <w:rFonts w:ascii="Calibri" w:hAnsi="Calibr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_Toc106710266 \h </w:instrText>
      </w:r>
      <w:r>
        <w:rPr>
          <w:noProof/>
        </w:rPr>
      </w:r>
      <w:r>
        <w:rPr>
          <w:noProof/>
        </w:rPr>
        <w:fldChar w:fldCharType="separate"/>
      </w:r>
      <w:r>
        <w:rPr>
          <w:noProof/>
        </w:rPr>
        <w:t>135</w:t>
      </w:r>
      <w:r>
        <w:rPr>
          <w:noProof/>
        </w:rPr>
        <w:fldChar w:fldCharType="end"/>
      </w:r>
    </w:p>
    <w:p w14:paraId="47AD8831" w14:textId="576B2079" w:rsidR="00AA68E6" w:rsidRPr="003B753A" w:rsidRDefault="00AA68E6">
      <w:pPr>
        <w:pStyle w:val="TOC3"/>
        <w:rPr>
          <w:rFonts w:ascii="Calibri" w:hAnsi="Calibri"/>
          <w:noProof/>
          <w:sz w:val="22"/>
          <w:szCs w:val="22"/>
          <w:lang w:eastAsia="en-GB"/>
        </w:rPr>
      </w:pPr>
      <w:r>
        <w:rPr>
          <w:noProof/>
        </w:rPr>
        <w:t>10.2.2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_Toc106710267 \h </w:instrText>
      </w:r>
      <w:r>
        <w:rPr>
          <w:noProof/>
        </w:rPr>
      </w:r>
      <w:r>
        <w:rPr>
          <w:noProof/>
        </w:rPr>
        <w:fldChar w:fldCharType="separate"/>
      </w:r>
      <w:r>
        <w:rPr>
          <w:noProof/>
        </w:rPr>
        <w:t>135</w:t>
      </w:r>
      <w:r>
        <w:rPr>
          <w:noProof/>
        </w:rPr>
        <w:fldChar w:fldCharType="end"/>
      </w:r>
    </w:p>
    <w:p w14:paraId="674EA88C" w14:textId="0C5BAA8E" w:rsidR="00AA68E6" w:rsidRPr="003B753A" w:rsidRDefault="00AA68E6">
      <w:pPr>
        <w:pStyle w:val="TOC4"/>
        <w:rPr>
          <w:rFonts w:ascii="Calibri" w:hAnsi="Calibri"/>
          <w:noProof/>
          <w:sz w:val="22"/>
          <w:szCs w:val="22"/>
          <w:lang w:eastAsia="en-GB"/>
        </w:rPr>
      </w:pPr>
      <w:r>
        <w:rPr>
          <w:noProof/>
        </w:rPr>
        <w:t>10.2.2.1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_Toc106710268 \h </w:instrText>
      </w:r>
      <w:r>
        <w:rPr>
          <w:noProof/>
        </w:rPr>
      </w:r>
      <w:r>
        <w:rPr>
          <w:noProof/>
        </w:rPr>
        <w:fldChar w:fldCharType="separate"/>
      </w:r>
      <w:r>
        <w:rPr>
          <w:noProof/>
        </w:rPr>
        <w:t>135</w:t>
      </w:r>
      <w:r>
        <w:rPr>
          <w:noProof/>
        </w:rPr>
        <w:fldChar w:fldCharType="end"/>
      </w:r>
    </w:p>
    <w:p w14:paraId="4FA50083" w14:textId="1DFCD1E6" w:rsidR="00AA68E6" w:rsidRPr="003B753A" w:rsidRDefault="00AA68E6">
      <w:pPr>
        <w:pStyle w:val="TOC4"/>
        <w:rPr>
          <w:rFonts w:ascii="Calibri" w:hAnsi="Calibri"/>
          <w:noProof/>
          <w:sz w:val="22"/>
          <w:szCs w:val="22"/>
          <w:lang w:eastAsia="en-GB"/>
        </w:rPr>
      </w:pPr>
      <w:r>
        <w:rPr>
          <w:noProof/>
        </w:rPr>
        <w:t>10.2.2.2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_Toc106710269 \h </w:instrText>
      </w:r>
      <w:r>
        <w:rPr>
          <w:noProof/>
        </w:rPr>
      </w:r>
      <w:r>
        <w:rPr>
          <w:noProof/>
        </w:rPr>
        <w:fldChar w:fldCharType="separate"/>
      </w:r>
      <w:r>
        <w:rPr>
          <w:noProof/>
        </w:rPr>
        <w:t>137</w:t>
      </w:r>
      <w:r>
        <w:rPr>
          <w:noProof/>
        </w:rPr>
        <w:fldChar w:fldCharType="end"/>
      </w:r>
    </w:p>
    <w:p w14:paraId="081192E3" w14:textId="43457F60" w:rsidR="00AA68E6" w:rsidRPr="003B753A" w:rsidRDefault="00AA68E6">
      <w:pPr>
        <w:pStyle w:val="TOC4"/>
        <w:rPr>
          <w:rFonts w:ascii="Calibri" w:hAnsi="Calibri"/>
          <w:noProof/>
          <w:sz w:val="22"/>
          <w:szCs w:val="22"/>
          <w:lang w:eastAsia="en-GB"/>
        </w:rPr>
      </w:pPr>
      <w:r>
        <w:rPr>
          <w:noProof/>
        </w:rPr>
        <w:t>10.2.2.3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_Toc106710270 \h </w:instrText>
      </w:r>
      <w:r>
        <w:rPr>
          <w:noProof/>
        </w:rPr>
      </w:r>
      <w:r>
        <w:rPr>
          <w:noProof/>
        </w:rPr>
        <w:fldChar w:fldCharType="separate"/>
      </w:r>
      <w:r>
        <w:rPr>
          <w:noProof/>
        </w:rPr>
        <w:t>137</w:t>
      </w:r>
      <w:r>
        <w:rPr>
          <w:noProof/>
        </w:rPr>
        <w:fldChar w:fldCharType="end"/>
      </w:r>
    </w:p>
    <w:p w14:paraId="253CB428" w14:textId="4EC48E99" w:rsidR="00AA68E6" w:rsidRPr="003B753A" w:rsidRDefault="00AA68E6">
      <w:pPr>
        <w:pStyle w:val="TOC4"/>
        <w:rPr>
          <w:rFonts w:ascii="Calibri" w:hAnsi="Calibri"/>
          <w:noProof/>
          <w:sz w:val="22"/>
          <w:szCs w:val="22"/>
          <w:lang w:eastAsia="en-GB"/>
        </w:rPr>
      </w:pPr>
      <w:r>
        <w:rPr>
          <w:noProof/>
        </w:rPr>
        <w:t>10.2.2.4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_Toc106710271 \h </w:instrText>
      </w:r>
      <w:r>
        <w:rPr>
          <w:noProof/>
        </w:rPr>
      </w:r>
      <w:r>
        <w:rPr>
          <w:noProof/>
        </w:rPr>
        <w:fldChar w:fldCharType="separate"/>
      </w:r>
      <w:r>
        <w:rPr>
          <w:noProof/>
        </w:rPr>
        <w:t>140</w:t>
      </w:r>
      <w:r>
        <w:rPr>
          <w:noProof/>
        </w:rPr>
        <w:fldChar w:fldCharType="end"/>
      </w:r>
    </w:p>
    <w:p w14:paraId="24D82405" w14:textId="0B9BD5DD" w:rsidR="00AA68E6" w:rsidRPr="003B753A" w:rsidRDefault="00AA68E6">
      <w:pPr>
        <w:pStyle w:val="TOC4"/>
        <w:rPr>
          <w:rFonts w:ascii="Calibri" w:hAnsi="Calibri"/>
          <w:noProof/>
          <w:sz w:val="22"/>
          <w:szCs w:val="22"/>
          <w:lang w:eastAsia="en-GB"/>
        </w:rPr>
      </w:pPr>
      <w:r>
        <w:rPr>
          <w:noProof/>
        </w:rPr>
        <w:t>10.2.2.5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_Toc106710272 \h </w:instrText>
      </w:r>
      <w:r>
        <w:rPr>
          <w:noProof/>
        </w:rPr>
      </w:r>
      <w:r>
        <w:rPr>
          <w:noProof/>
        </w:rPr>
        <w:fldChar w:fldCharType="separate"/>
      </w:r>
      <w:r>
        <w:rPr>
          <w:noProof/>
        </w:rPr>
        <w:t>140</w:t>
      </w:r>
      <w:r>
        <w:rPr>
          <w:noProof/>
        </w:rPr>
        <w:fldChar w:fldCharType="end"/>
      </w:r>
    </w:p>
    <w:p w14:paraId="12EAA438" w14:textId="577C41F2" w:rsidR="00AA68E6" w:rsidRPr="003B753A" w:rsidRDefault="00AA68E6">
      <w:pPr>
        <w:pStyle w:val="TOC4"/>
        <w:rPr>
          <w:rFonts w:ascii="Calibri" w:hAnsi="Calibri"/>
          <w:noProof/>
          <w:sz w:val="22"/>
          <w:szCs w:val="22"/>
          <w:lang w:eastAsia="en-GB"/>
        </w:rPr>
      </w:pPr>
      <w:r>
        <w:rPr>
          <w:noProof/>
        </w:rPr>
        <w:t>10.2.2.6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_Toc106710273 \h </w:instrText>
      </w:r>
      <w:r>
        <w:rPr>
          <w:noProof/>
        </w:rPr>
      </w:r>
      <w:r>
        <w:rPr>
          <w:noProof/>
        </w:rPr>
        <w:fldChar w:fldCharType="separate"/>
      </w:r>
      <w:r>
        <w:rPr>
          <w:noProof/>
        </w:rPr>
        <w:t>140</w:t>
      </w:r>
      <w:r>
        <w:rPr>
          <w:noProof/>
        </w:rPr>
        <w:fldChar w:fldCharType="end"/>
      </w:r>
    </w:p>
    <w:p w14:paraId="4EAAA7FF" w14:textId="0FE774A8" w:rsidR="00AA68E6" w:rsidRPr="003B753A" w:rsidRDefault="00AA68E6">
      <w:pPr>
        <w:pStyle w:val="TOC4"/>
        <w:rPr>
          <w:rFonts w:ascii="Calibri" w:hAnsi="Calibri"/>
          <w:noProof/>
          <w:sz w:val="22"/>
          <w:szCs w:val="22"/>
          <w:lang w:eastAsia="en-GB"/>
        </w:rPr>
      </w:pPr>
      <w:r>
        <w:rPr>
          <w:noProof/>
        </w:rPr>
        <w:t>10.2.2.7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_Toc106710274 \h </w:instrText>
      </w:r>
      <w:r>
        <w:rPr>
          <w:noProof/>
        </w:rPr>
      </w:r>
      <w:r>
        <w:rPr>
          <w:noProof/>
        </w:rPr>
        <w:fldChar w:fldCharType="separate"/>
      </w:r>
      <w:r>
        <w:rPr>
          <w:noProof/>
        </w:rPr>
        <w:t>141</w:t>
      </w:r>
      <w:r>
        <w:rPr>
          <w:noProof/>
        </w:rPr>
        <w:fldChar w:fldCharType="end"/>
      </w:r>
    </w:p>
    <w:p w14:paraId="03FBCF8F" w14:textId="7BDD5212" w:rsidR="00AA68E6" w:rsidRPr="003B753A" w:rsidRDefault="00AA68E6">
      <w:pPr>
        <w:pStyle w:val="TOC4"/>
        <w:rPr>
          <w:rFonts w:ascii="Calibri" w:hAnsi="Calibri"/>
          <w:noProof/>
          <w:sz w:val="22"/>
          <w:szCs w:val="22"/>
          <w:lang w:eastAsia="en-GB"/>
        </w:rPr>
      </w:pPr>
      <w:r>
        <w:rPr>
          <w:noProof/>
        </w:rPr>
        <w:t>10.2.2.8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_Toc106710275 \h </w:instrText>
      </w:r>
      <w:r>
        <w:rPr>
          <w:noProof/>
        </w:rPr>
      </w:r>
      <w:r>
        <w:rPr>
          <w:noProof/>
        </w:rPr>
        <w:fldChar w:fldCharType="separate"/>
      </w:r>
      <w:r>
        <w:rPr>
          <w:noProof/>
        </w:rPr>
        <w:t>144</w:t>
      </w:r>
      <w:r>
        <w:rPr>
          <w:noProof/>
        </w:rPr>
        <w:fldChar w:fldCharType="end"/>
      </w:r>
    </w:p>
    <w:p w14:paraId="6E566655" w14:textId="444B7CE0" w:rsidR="00AA68E6" w:rsidRPr="003B753A" w:rsidRDefault="00AA68E6">
      <w:pPr>
        <w:pStyle w:val="TOC4"/>
        <w:rPr>
          <w:rFonts w:ascii="Calibri" w:hAnsi="Calibri"/>
          <w:noProof/>
          <w:sz w:val="22"/>
          <w:szCs w:val="22"/>
          <w:lang w:eastAsia="en-GB"/>
        </w:rPr>
      </w:pPr>
      <w:r>
        <w:rPr>
          <w:noProof/>
        </w:rPr>
        <w:t>10.2.2.9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_Toc106710276 \h </w:instrText>
      </w:r>
      <w:r>
        <w:rPr>
          <w:noProof/>
        </w:rPr>
      </w:r>
      <w:r>
        <w:rPr>
          <w:noProof/>
        </w:rPr>
        <w:fldChar w:fldCharType="separate"/>
      </w:r>
      <w:r>
        <w:rPr>
          <w:noProof/>
        </w:rPr>
        <w:t>144</w:t>
      </w:r>
      <w:r>
        <w:rPr>
          <w:noProof/>
        </w:rPr>
        <w:fldChar w:fldCharType="end"/>
      </w:r>
    </w:p>
    <w:p w14:paraId="03A0AC5D" w14:textId="5C89CC8A" w:rsidR="00AA68E6" w:rsidRPr="003B753A" w:rsidRDefault="00AA68E6">
      <w:pPr>
        <w:pStyle w:val="TOC4"/>
        <w:rPr>
          <w:rFonts w:ascii="Calibri" w:hAnsi="Calibri"/>
          <w:noProof/>
          <w:sz w:val="22"/>
          <w:szCs w:val="22"/>
          <w:lang w:eastAsia="en-GB"/>
        </w:rPr>
      </w:pPr>
      <w:r>
        <w:rPr>
          <w:noProof/>
        </w:rPr>
        <w:t>10.2.2.10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_Toc106710277 \h </w:instrText>
      </w:r>
      <w:r>
        <w:rPr>
          <w:noProof/>
        </w:rPr>
      </w:r>
      <w:r>
        <w:rPr>
          <w:noProof/>
        </w:rPr>
        <w:fldChar w:fldCharType="separate"/>
      </w:r>
      <w:r>
        <w:rPr>
          <w:noProof/>
        </w:rPr>
        <w:t>144</w:t>
      </w:r>
      <w:r>
        <w:rPr>
          <w:noProof/>
        </w:rPr>
        <w:fldChar w:fldCharType="end"/>
      </w:r>
    </w:p>
    <w:p w14:paraId="46012B66" w14:textId="4831FFC2" w:rsidR="00AA68E6" w:rsidRPr="003B753A" w:rsidRDefault="00AA68E6">
      <w:pPr>
        <w:pStyle w:val="TOC4"/>
        <w:rPr>
          <w:rFonts w:ascii="Calibri" w:hAnsi="Calibri"/>
          <w:noProof/>
          <w:sz w:val="22"/>
          <w:szCs w:val="22"/>
          <w:lang w:eastAsia="en-GB"/>
        </w:rPr>
      </w:pPr>
      <w:r>
        <w:rPr>
          <w:noProof/>
        </w:rPr>
        <w:t>10.2.2.11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_Toc106710278 \h </w:instrText>
      </w:r>
      <w:r>
        <w:rPr>
          <w:noProof/>
        </w:rPr>
      </w:r>
      <w:r>
        <w:rPr>
          <w:noProof/>
        </w:rPr>
        <w:fldChar w:fldCharType="separate"/>
      </w:r>
      <w:r>
        <w:rPr>
          <w:noProof/>
        </w:rPr>
        <w:t>144</w:t>
      </w:r>
      <w:r>
        <w:rPr>
          <w:noProof/>
        </w:rPr>
        <w:fldChar w:fldCharType="end"/>
      </w:r>
    </w:p>
    <w:p w14:paraId="35EACA10" w14:textId="376C584E" w:rsidR="00AA68E6" w:rsidRPr="003B753A" w:rsidRDefault="00AA68E6">
      <w:pPr>
        <w:pStyle w:val="TOC4"/>
        <w:rPr>
          <w:rFonts w:ascii="Calibri" w:hAnsi="Calibri"/>
          <w:noProof/>
          <w:sz w:val="22"/>
          <w:szCs w:val="22"/>
          <w:lang w:eastAsia="en-GB"/>
        </w:rPr>
      </w:pPr>
      <w:r>
        <w:rPr>
          <w:noProof/>
        </w:rPr>
        <w:t>10.2.2.12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_Toc106710279 \h </w:instrText>
      </w:r>
      <w:r>
        <w:rPr>
          <w:noProof/>
        </w:rPr>
      </w:r>
      <w:r>
        <w:rPr>
          <w:noProof/>
        </w:rPr>
        <w:fldChar w:fldCharType="separate"/>
      </w:r>
      <w:r>
        <w:rPr>
          <w:noProof/>
        </w:rPr>
        <w:t>144</w:t>
      </w:r>
      <w:r>
        <w:rPr>
          <w:noProof/>
        </w:rPr>
        <w:fldChar w:fldCharType="end"/>
      </w:r>
    </w:p>
    <w:p w14:paraId="0B5691C5" w14:textId="70FD6D4A" w:rsidR="00AA68E6" w:rsidRPr="003B753A" w:rsidRDefault="00AA68E6">
      <w:pPr>
        <w:pStyle w:val="TOC2"/>
        <w:rPr>
          <w:rFonts w:ascii="Calibri" w:hAnsi="Calibri"/>
          <w:noProof/>
          <w:sz w:val="22"/>
          <w:szCs w:val="22"/>
          <w:lang w:eastAsia="en-GB"/>
        </w:rPr>
      </w:pPr>
      <w:r>
        <w:rPr>
          <w:noProof/>
        </w:rPr>
        <w:t>10.3</w:t>
      </w:r>
      <w:r w:rsidRPr="003B753A">
        <w:rPr>
          <w:rFonts w:ascii="Calibri" w:hAnsi="Calibr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_Toc106710280 \h </w:instrText>
      </w:r>
      <w:r>
        <w:rPr>
          <w:noProof/>
        </w:rPr>
      </w:r>
      <w:r>
        <w:rPr>
          <w:noProof/>
        </w:rPr>
        <w:fldChar w:fldCharType="separate"/>
      </w:r>
      <w:r>
        <w:rPr>
          <w:noProof/>
        </w:rPr>
        <w:t>144</w:t>
      </w:r>
      <w:r>
        <w:rPr>
          <w:noProof/>
        </w:rPr>
        <w:fldChar w:fldCharType="end"/>
      </w:r>
    </w:p>
    <w:p w14:paraId="1322F0C3" w14:textId="588C794E" w:rsidR="00AA68E6" w:rsidRPr="003B753A" w:rsidRDefault="00AA68E6">
      <w:pPr>
        <w:pStyle w:val="TOC3"/>
        <w:rPr>
          <w:rFonts w:ascii="Calibri" w:hAnsi="Calibri"/>
          <w:noProof/>
          <w:sz w:val="22"/>
          <w:szCs w:val="22"/>
          <w:lang w:eastAsia="en-GB"/>
        </w:rPr>
      </w:pPr>
      <w:r>
        <w:rPr>
          <w:noProof/>
        </w:rPr>
        <w:t>10.3.1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_Toc106710281 \h </w:instrText>
      </w:r>
      <w:r>
        <w:rPr>
          <w:noProof/>
        </w:rPr>
      </w:r>
      <w:r>
        <w:rPr>
          <w:noProof/>
        </w:rPr>
        <w:fldChar w:fldCharType="separate"/>
      </w:r>
      <w:r>
        <w:rPr>
          <w:noProof/>
        </w:rPr>
        <w:t>144</w:t>
      </w:r>
      <w:r>
        <w:rPr>
          <w:noProof/>
        </w:rPr>
        <w:fldChar w:fldCharType="end"/>
      </w:r>
    </w:p>
    <w:p w14:paraId="3E7B132D" w14:textId="29CFF64E" w:rsidR="00AA68E6" w:rsidRPr="003B753A" w:rsidRDefault="00AA68E6">
      <w:pPr>
        <w:pStyle w:val="TOC3"/>
        <w:rPr>
          <w:rFonts w:ascii="Calibri" w:hAnsi="Calibri"/>
          <w:noProof/>
          <w:sz w:val="22"/>
          <w:szCs w:val="22"/>
          <w:lang w:eastAsia="en-GB"/>
        </w:rPr>
      </w:pPr>
      <w:r>
        <w:rPr>
          <w:noProof/>
        </w:rPr>
        <w:t>10.3.1A</w:t>
      </w:r>
      <w:r w:rsidRPr="003B753A">
        <w:rPr>
          <w:rFonts w:ascii="Calibri" w:hAnsi="Calibr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_Toc106710282 \h </w:instrText>
      </w:r>
      <w:r>
        <w:rPr>
          <w:noProof/>
        </w:rPr>
      </w:r>
      <w:r>
        <w:rPr>
          <w:noProof/>
        </w:rPr>
        <w:fldChar w:fldCharType="separate"/>
      </w:r>
      <w:r>
        <w:rPr>
          <w:noProof/>
        </w:rPr>
        <w:t>144</w:t>
      </w:r>
      <w:r>
        <w:rPr>
          <w:noProof/>
        </w:rPr>
        <w:fldChar w:fldCharType="end"/>
      </w:r>
    </w:p>
    <w:p w14:paraId="129B70E1" w14:textId="3ABCDA9D" w:rsidR="00AA68E6" w:rsidRPr="003B753A" w:rsidRDefault="00AA68E6">
      <w:pPr>
        <w:pStyle w:val="TOC3"/>
        <w:rPr>
          <w:rFonts w:ascii="Calibri" w:hAnsi="Calibri"/>
          <w:noProof/>
          <w:sz w:val="22"/>
          <w:szCs w:val="22"/>
          <w:lang w:eastAsia="en-GB"/>
        </w:rPr>
      </w:pPr>
      <w:r>
        <w:rPr>
          <w:noProof/>
        </w:rPr>
        <w:t>10.3.2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_Toc106710283 \h </w:instrText>
      </w:r>
      <w:r>
        <w:rPr>
          <w:noProof/>
        </w:rPr>
      </w:r>
      <w:r>
        <w:rPr>
          <w:noProof/>
        </w:rPr>
        <w:fldChar w:fldCharType="separate"/>
      </w:r>
      <w:r>
        <w:rPr>
          <w:noProof/>
        </w:rPr>
        <w:t>144</w:t>
      </w:r>
      <w:r>
        <w:rPr>
          <w:noProof/>
        </w:rPr>
        <w:fldChar w:fldCharType="end"/>
      </w:r>
    </w:p>
    <w:p w14:paraId="70461ECF" w14:textId="64BC30F5" w:rsidR="00AA68E6" w:rsidRPr="003B753A" w:rsidRDefault="00AA68E6">
      <w:pPr>
        <w:pStyle w:val="TOC4"/>
        <w:rPr>
          <w:rFonts w:ascii="Calibri" w:hAnsi="Calibri"/>
          <w:noProof/>
          <w:sz w:val="22"/>
          <w:szCs w:val="22"/>
          <w:lang w:eastAsia="en-GB"/>
        </w:rPr>
      </w:pPr>
      <w:r>
        <w:rPr>
          <w:noProof/>
        </w:rPr>
        <w:t>10.3.2.1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_Toc106710284 \h </w:instrText>
      </w:r>
      <w:r>
        <w:rPr>
          <w:noProof/>
        </w:rPr>
      </w:r>
      <w:r>
        <w:rPr>
          <w:noProof/>
        </w:rPr>
        <w:fldChar w:fldCharType="separate"/>
      </w:r>
      <w:r>
        <w:rPr>
          <w:noProof/>
        </w:rPr>
        <w:t>144</w:t>
      </w:r>
      <w:r>
        <w:rPr>
          <w:noProof/>
        </w:rPr>
        <w:fldChar w:fldCharType="end"/>
      </w:r>
    </w:p>
    <w:p w14:paraId="4D18D872" w14:textId="5ED80364" w:rsidR="00AA68E6" w:rsidRPr="003B753A" w:rsidRDefault="00AA68E6">
      <w:pPr>
        <w:pStyle w:val="TOC4"/>
        <w:rPr>
          <w:rFonts w:ascii="Calibri" w:hAnsi="Calibri"/>
          <w:noProof/>
          <w:sz w:val="22"/>
          <w:szCs w:val="22"/>
          <w:lang w:eastAsia="en-GB"/>
        </w:rPr>
      </w:pPr>
      <w:r>
        <w:rPr>
          <w:noProof/>
        </w:rPr>
        <w:t>10.3.2.2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_Toc106710285 \h </w:instrText>
      </w:r>
      <w:r>
        <w:rPr>
          <w:noProof/>
        </w:rPr>
      </w:r>
      <w:r>
        <w:rPr>
          <w:noProof/>
        </w:rPr>
        <w:fldChar w:fldCharType="separate"/>
      </w:r>
      <w:r>
        <w:rPr>
          <w:noProof/>
        </w:rPr>
        <w:t>149</w:t>
      </w:r>
      <w:r>
        <w:rPr>
          <w:noProof/>
        </w:rPr>
        <w:fldChar w:fldCharType="end"/>
      </w:r>
    </w:p>
    <w:p w14:paraId="4D3460F5" w14:textId="61F60E35" w:rsidR="00AA68E6" w:rsidRPr="003B753A" w:rsidRDefault="00AA68E6">
      <w:pPr>
        <w:pStyle w:val="TOC4"/>
        <w:rPr>
          <w:rFonts w:ascii="Calibri" w:hAnsi="Calibri"/>
          <w:noProof/>
          <w:sz w:val="22"/>
          <w:szCs w:val="22"/>
          <w:lang w:eastAsia="en-GB"/>
        </w:rPr>
      </w:pPr>
      <w:r>
        <w:rPr>
          <w:noProof/>
        </w:rPr>
        <w:t>10.3.2.3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_Toc106710286 \h </w:instrText>
      </w:r>
      <w:r>
        <w:rPr>
          <w:noProof/>
        </w:rPr>
      </w:r>
      <w:r>
        <w:rPr>
          <w:noProof/>
        </w:rPr>
        <w:fldChar w:fldCharType="separate"/>
      </w:r>
      <w:r>
        <w:rPr>
          <w:noProof/>
        </w:rPr>
        <w:t>149</w:t>
      </w:r>
      <w:r>
        <w:rPr>
          <w:noProof/>
        </w:rPr>
        <w:fldChar w:fldCharType="end"/>
      </w:r>
    </w:p>
    <w:p w14:paraId="6D788525" w14:textId="40070D7D" w:rsidR="00AA68E6" w:rsidRPr="003B753A" w:rsidRDefault="00AA68E6">
      <w:pPr>
        <w:pStyle w:val="TOC4"/>
        <w:rPr>
          <w:rFonts w:ascii="Calibri" w:hAnsi="Calibri"/>
          <w:noProof/>
          <w:sz w:val="22"/>
          <w:szCs w:val="22"/>
          <w:lang w:eastAsia="en-GB"/>
        </w:rPr>
      </w:pPr>
      <w:r>
        <w:rPr>
          <w:noProof/>
        </w:rPr>
        <w:t>10.3.2.4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_Toc106710287 \h </w:instrText>
      </w:r>
      <w:r>
        <w:rPr>
          <w:noProof/>
        </w:rPr>
      </w:r>
      <w:r>
        <w:rPr>
          <w:noProof/>
        </w:rPr>
        <w:fldChar w:fldCharType="separate"/>
      </w:r>
      <w:r>
        <w:rPr>
          <w:noProof/>
        </w:rPr>
        <w:t>154</w:t>
      </w:r>
      <w:r>
        <w:rPr>
          <w:noProof/>
        </w:rPr>
        <w:fldChar w:fldCharType="end"/>
      </w:r>
    </w:p>
    <w:p w14:paraId="4398DD18" w14:textId="51CE97E7" w:rsidR="00AA68E6" w:rsidRPr="003B753A" w:rsidRDefault="00AA68E6">
      <w:pPr>
        <w:pStyle w:val="TOC4"/>
        <w:rPr>
          <w:rFonts w:ascii="Calibri" w:hAnsi="Calibri"/>
          <w:noProof/>
          <w:sz w:val="22"/>
          <w:szCs w:val="22"/>
          <w:lang w:eastAsia="en-GB"/>
        </w:rPr>
      </w:pPr>
      <w:r>
        <w:rPr>
          <w:noProof/>
        </w:rPr>
        <w:t>10.3.2.5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_Toc106710288 \h </w:instrText>
      </w:r>
      <w:r>
        <w:rPr>
          <w:noProof/>
        </w:rPr>
      </w:r>
      <w:r>
        <w:rPr>
          <w:noProof/>
        </w:rPr>
        <w:fldChar w:fldCharType="separate"/>
      </w:r>
      <w:r>
        <w:rPr>
          <w:noProof/>
        </w:rPr>
        <w:t>154</w:t>
      </w:r>
      <w:r>
        <w:rPr>
          <w:noProof/>
        </w:rPr>
        <w:fldChar w:fldCharType="end"/>
      </w:r>
    </w:p>
    <w:p w14:paraId="5A66B6E9" w14:textId="10303222" w:rsidR="00AA68E6" w:rsidRPr="003B753A" w:rsidRDefault="00AA68E6">
      <w:pPr>
        <w:pStyle w:val="TOC4"/>
        <w:rPr>
          <w:rFonts w:ascii="Calibri" w:hAnsi="Calibri"/>
          <w:noProof/>
          <w:sz w:val="22"/>
          <w:szCs w:val="22"/>
          <w:lang w:eastAsia="en-GB"/>
        </w:rPr>
      </w:pPr>
      <w:r>
        <w:rPr>
          <w:noProof/>
        </w:rPr>
        <w:t>10.3.2.6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_Toc106710289 \h </w:instrText>
      </w:r>
      <w:r>
        <w:rPr>
          <w:noProof/>
        </w:rPr>
      </w:r>
      <w:r>
        <w:rPr>
          <w:noProof/>
        </w:rPr>
        <w:fldChar w:fldCharType="separate"/>
      </w:r>
      <w:r>
        <w:rPr>
          <w:noProof/>
        </w:rPr>
        <w:t>154</w:t>
      </w:r>
      <w:r>
        <w:rPr>
          <w:noProof/>
        </w:rPr>
        <w:fldChar w:fldCharType="end"/>
      </w:r>
    </w:p>
    <w:p w14:paraId="3183F6A4" w14:textId="13520D4E" w:rsidR="00AA68E6" w:rsidRPr="003B753A" w:rsidRDefault="00AA68E6">
      <w:pPr>
        <w:pStyle w:val="TOC4"/>
        <w:rPr>
          <w:rFonts w:ascii="Calibri" w:hAnsi="Calibri"/>
          <w:noProof/>
          <w:sz w:val="22"/>
          <w:szCs w:val="22"/>
          <w:lang w:eastAsia="en-GB"/>
        </w:rPr>
      </w:pPr>
      <w:r>
        <w:rPr>
          <w:noProof/>
        </w:rPr>
        <w:t>10.3.2.7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_Toc106710290 \h </w:instrText>
      </w:r>
      <w:r>
        <w:rPr>
          <w:noProof/>
        </w:rPr>
      </w:r>
      <w:r>
        <w:rPr>
          <w:noProof/>
        </w:rPr>
        <w:fldChar w:fldCharType="separate"/>
      </w:r>
      <w:r>
        <w:rPr>
          <w:noProof/>
        </w:rPr>
        <w:t>155</w:t>
      </w:r>
      <w:r>
        <w:rPr>
          <w:noProof/>
        </w:rPr>
        <w:fldChar w:fldCharType="end"/>
      </w:r>
    </w:p>
    <w:p w14:paraId="2E99BDEE" w14:textId="4973B3FE" w:rsidR="00AA68E6" w:rsidRPr="003B753A" w:rsidRDefault="00AA68E6">
      <w:pPr>
        <w:pStyle w:val="TOC4"/>
        <w:rPr>
          <w:rFonts w:ascii="Calibri" w:hAnsi="Calibri"/>
          <w:noProof/>
          <w:sz w:val="22"/>
          <w:szCs w:val="22"/>
          <w:lang w:eastAsia="en-GB"/>
        </w:rPr>
      </w:pPr>
      <w:r>
        <w:rPr>
          <w:noProof/>
        </w:rPr>
        <w:t>10.3.2.8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_Toc106710291 \h </w:instrText>
      </w:r>
      <w:r>
        <w:rPr>
          <w:noProof/>
        </w:rPr>
      </w:r>
      <w:r>
        <w:rPr>
          <w:noProof/>
        </w:rPr>
        <w:fldChar w:fldCharType="separate"/>
      </w:r>
      <w:r>
        <w:rPr>
          <w:noProof/>
        </w:rPr>
        <w:t>168</w:t>
      </w:r>
      <w:r>
        <w:rPr>
          <w:noProof/>
        </w:rPr>
        <w:fldChar w:fldCharType="end"/>
      </w:r>
    </w:p>
    <w:p w14:paraId="5B1830D2" w14:textId="3B476FBA" w:rsidR="00AA68E6" w:rsidRPr="003B753A" w:rsidRDefault="00AA68E6">
      <w:pPr>
        <w:pStyle w:val="TOC4"/>
        <w:rPr>
          <w:rFonts w:ascii="Calibri" w:hAnsi="Calibri"/>
          <w:noProof/>
          <w:sz w:val="22"/>
          <w:szCs w:val="22"/>
          <w:lang w:eastAsia="en-GB"/>
        </w:rPr>
      </w:pPr>
      <w:r>
        <w:rPr>
          <w:noProof/>
        </w:rPr>
        <w:t>10.3.2.9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_Toc106710292 \h </w:instrText>
      </w:r>
      <w:r>
        <w:rPr>
          <w:noProof/>
        </w:rPr>
      </w:r>
      <w:r>
        <w:rPr>
          <w:noProof/>
        </w:rPr>
        <w:fldChar w:fldCharType="separate"/>
      </w:r>
      <w:r>
        <w:rPr>
          <w:noProof/>
        </w:rPr>
        <w:t>168</w:t>
      </w:r>
      <w:r>
        <w:rPr>
          <w:noProof/>
        </w:rPr>
        <w:fldChar w:fldCharType="end"/>
      </w:r>
    </w:p>
    <w:p w14:paraId="4A15CE91" w14:textId="3DF43C9A" w:rsidR="00AA68E6" w:rsidRPr="003B753A" w:rsidRDefault="00AA68E6">
      <w:pPr>
        <w:pStyle w:val="TOC4"/>
        <w:rPr>
          <w:rFonts w:ascii="Calibri" w:hAnsi="Calibri"/>
          <w:noProof/>
          <w:sz w:val="22"/>
          <w:szCs w:val="22"/>
          <w:lang w:eastAsia="en-GB"/>
        </w:rPr>
      </w:pPr>
      <w:r>
        <w:rPr>
          <w:noProof/>
        </w:rPr>
        <w:t>10.3.2.10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_Toc106710293 \h </w:instrText>
      </w:r>
      <w:r>
        <w:rPr>
          <w:noProof/>
        </w:rPr>
      </w:r>
      <w:r>
        <w:rPr>
          <w:noProof/>
        </w:rPr>
        <w:fldChar w:fldCharType="separate"/>
      </w:r>
      <w:r>
        <w:rPr>
          <w:noProof/>
        </w:rPr>
        <w:t>168</w:t>
      </w:r>
      <w:r>
        <w:rPr>
          <w:noProof/>
        </w:rPr>
        <w:fldChar w:fldCharType="end"/>
      </w:r>
    </w:p>
    <w:p w14:paraId="41A26831" w14:textId="411A2921" w:rsidR="00AA68E6" w:rsidRPr="003B753A" w:rsidRDefault="00AA68E6">
      <w:pPr>
        <w:pStyle w:val="TOC4"/>
        <w:rPr>
          <w:rFonts w:ascii="Calibri" w:hAnsi="Calibri"/>
          <w:noProof/>
          <w:sz w:val="22"/>
          <w:szCs w:val="22"/>
          <w:lang w:eastAsia="en-GB"/>
        </w:rPr>
      </w:pPr>
      <w:r>
        <w:rPr>
          <w:noProof/>
        </w:rPr>
        <w:t>10.3.2.11</w:t>
      </w:r>
      <w:r w:rsidRPr="003B753A">
        <w:rPr>
          <w:rFonts w:ascii="Calibri" w:hAnsi="Calibr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_Toc106710294 \h </w:instrText>
      </w:r>
      <w:r>
        <w:rPr>
          <w:noProof/>
        </w:rPr>
      </w:r>
      <w:r>
        <w:rPr>
          <w:noProof/>
        </w:rPr>
        <w:fldChar w:fldCharType="separate"/>
      </w:r>
      <w:r>
        <w:rPr>
          <w:noProof/>
        </w:rPr>
        <w:t>168</w:t>
      </w:r>
      <w:r>
        <w:rPr>
          <w:noProof/>
        </w:rPr>
        <w:fldChar w:fldCharType="end"/>
      </w:r>
    </w:p>
    <w:p w14:paraId="0E83FFA3" w14:textId="0FDD8477" w:rsidR="00AA68E6" w:rsidRPr="003B753A" w:rsidRDefault="00AA68E6">
      <w:pPr>
        <w:pStyle w:val="TOC4"/>
        <w:rPr>
          <w:rFonts w:ascii="Calibri" w:hAnsi="Calibri"/>
          <w:noProof/>
          <w:sz w:val="22"/>
          <w:szCs w:val="22"/>
          <w:lang w:eastAsia="en-GB"/>
        </w:rPr>
      </w:pPr>
      <w:r>
        <w:rPr>
          <w:noProof/>
        </w:rPr>
        <w:t>10.3.2.12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_Toc106710295 \h </w:instrText>
      </w:r>
      <w:r>
        <w:rPr>
          <w:noProof/>
        </w:rPr>
      </w:r>
      <w:r>
        <w:rPr>
          <w:noProof/>
        </w:rPr>
        <w:fldChar w:fldCharType="separate"/>
      </w:r>
      <w:r>
        <w:rPr>
          <w:noProof/>
        </w:rPr>
        <w:t>168</w:t>
      </w:r>
      <w:r>
        <w:rPr>
          <w:noProof/>
        </w:rPr>
        <w:fldChar w:fldCharType="end"/>
      </w:r>
    </w:p>
    <w:p w14:paraId="78F2CFE7" w14:textId="48939CA5" w:rsidR="00AA68E6" w:rsidRPr="003B753A" w:rsidRDefault="00AA68E6">
      <w:pPr>
        <w:pStyle w:val="TOC2"/>
        <w:rPr>
          <w:rFonts w:ascii="Calibri" w:hAnsi="Calibri"/>
          <w:noProof/>
          <w:sz w:val="22"/>
          <w:szCs w:val="22"/>
          <w:lang w:eastAsia="en-GB"/>
        </w:rPr>
      </w:pPr>
      <w:r w:rsidRPr="00E57F06">
        <w:rPr>
          <w:noProof/>
          <w:lang w:val="en-US"/>
        </w:rPr>
        <w:t>10.4</w:t>
      </w:r>
      <w:r w:rsidRPr="003B753A">
        <w:rPr>
          <w:rFonts w:ascii="Calibri" w:hAnsi="Calibri"/>
          <w:noProof/>
          <w:sz w:val="22"/>
          <w:szCs w:val="22"/>
          <w:lang w:eastAsia="en-GB"/>
        </w:rPr>
        <w:tab/>
      </w:r>
      <w:r w:rsidRPr="00E57F06">
        <w:rPr>
          <w:noProof/>
          <w:lang w:val="en-US"/>
        </w:rPr>
        <w:t>MCData service configuration document</w:t>
      </w:r>
      <w:r>
        <w:rPr>
          <w:noProof/>
        </w:rPr>
        <w:tab/>
      </w:r>
      <w:r>
        <w:rPr>
          <w:noProof/>
        </w:rPr>
        <w:fldChar w:fldCharType="begin" w:fldLock="1"/>
      </w:r>
      <w:r>
        <w:rPr>
          <w:noProof/>
        </w:rPr>
        <w:instrText xml:space="preserve"> PAGEREF _Toc106710296 \h </w:instrText>
      </w:r>
      <w:r>
        <w:rPr>
          <w:noProof/>
        </w:rPr>
      </w:r>
      <w:r>
        <w:rPr>
          <w:noProof/>
        </w:rPr>
        <w:fldChar w:fldCharType="separate"/>
      </w:r>
      <w:r>
        <w:rPr>
          <w:noProof/>
        </w:rPr>
        <w:t>168</w:t>
      </w:r>
      <w:r>
        <w:rPr>
          <w:noProof/>
        </w:rPr>
        <w:fldChar w:fldCharType="end"/>
      </w:r>
    </w:p>
    <w:p w14:paraId="161EB9E5" w14:textId="1CCE2D07" w:rsidR="00AA68E6" w:rsidRPr="003B753A" w:rsidRDefault="00AA68E6">
      <w:pPr>
        <w:pStyle w:val="TOC3"/>
        <w:rPr>
          <w:rFonts w:ascii="Calibri" w:hAnsi="Calibri"/>
          <w:noProof/>
          <w:sz w:val="22"/>
          <w:szCs w:val="22"/>
          <w:lang w:eastAsia="en-GB"/>
        </w:rPr>
      </w:pPr>
      <w:r>
        <w:rPr>
          <w:noProof/>
        </w:rPr>
        <w:t>10.4.1</w:t>
      </w:r>
      <w:r w:rsidRPr="003B753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_Toc106710297 \h </w:instrText>
      </w:r>
      <w:r>
        <w:rPr>
          <w:noProof/>
        </w:rPr>
      </w:r>
      <w:r>
        <w:rPr>
          <w:noProof/>
        </w:rPr>
        <w:fldChar w:fldCharType="separate"/>
      </w:r>
      <w:r>
        <w:rPr>
          <w:noProof/>
        </w:rPr>
        <w:t>168</w:t>
      </w:r>
      <w:r>
        <w:rPr>
          <w:noProof/>
        </w:rPr>
        <w:fldChar w:fldCharType="end"/>
      </w:r>
    </w:p>
    <w:p w14:paraId="33CE4C1A" w14:textId="5946CA60" w:rsidR="00AA68E6" w:rsidRPr="003B753A" w:rsidRDefault="00AA68E6">
      <w:pPr>
        <w:pStyle w:val="TOC3"/>
        <w:rPr>
          <w:rFonts w:ascii="Calibri" w:hAnsi="Calibri"/>
          <w:noProof/>
          <w:sz w:val="22"/>
          <w:szCs w:val="22"/>
          <w:lang w:eastAsia="en-GB"/>
        </w:rPr>
      </w:pPr>
      <w:r>
        <w:rPr>
          <w:noProof/>
        </w:rPr>
        <w:t>10.4.2</w:t>
      </w:r>
      <w:r w:rsidRPr="003B753A">
        <w:rPr>
          <w:rFonts w:ascii="Calibri" w:hAnsi="Calibri"/>
          <w:noProof/>
          <w:sz w:val="22"/>
          <w:szCs w:val="22"/>
          <w:lang w:eastAsia="en-GB"/>
        </w:rPr>
        <w:tab/>
      </w:r>
      <w:r>
        <w:rPr>
          <w:noProof/>
        </w:rPr>
        <w:t>Coding</w:t>
      </w:r>
      <w:r>
        <w:rPr>
          <w:noProof/>
        </w:rPr>
        <w:tab/>
      </w:r>
      <w:r>
        <w:rPr>
          <w:noProof/>
        </w:rPr>
        <w:fldChar w:fldCharType="begin" w:fldLock="1"/>
      </w:r>
      <w:r>
        <w:rPr>
          <w:noProof/>
        </w:rPr>
        <w:instrText xml:space="preserve"> PAGEREF _Toc106710298 \h </w:instrText>
      </w:r>
      <w:r>
        <w:rPr>
          <w:noProof/>
        </w:rPr>
      </w:r>
      <w:r>
        <w:rPr>
          <w:noProof/>
        </w:rPr>
        <w:fldChar w:fldCharType="separate"/>
      </w:r>
      <w:r>
        <w:rPr>
          <w:noProof/>
        </w:rPr>
        <w:t>168</w:t>
      </w:r>
      <w:r>
        <w:rPr>
          <w:noProof/>
        </w:rPr>
        <w:fldChar w:fldCharType="end"/>
      </w:r>
    </w:p>
    <w:p w14:paraId="0C4A46FB" w14:textId="13D37668" w:rsidR="00AA68E6" w:rsidRPr="003B753A" w:rsidRDefault="00AA68E6">
      <w:pPr>
        <w:pStyle w:val="TOC4"/>
        <w:rPr>
          <w:rFonts w:ascii="Calibri" w:hAnsi="Calibri"/>
          <w:noProof/>
          <w:sz w:val="22"/>
          <w:szCs w:val="22"/>
          <w:lang w:eastAsia="en-GB"/>
        </w:rPr>
      </w:pPr>
      <w:r>
        <w:rPr>
          <w:noProof/>
        </w:rPr>
        <w:t>10.4.2.1</w:t>
      </w:r>
      <w:r w:rsidRPr="003B753A">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_Toc106710299 \h </w:instrText>
      </w:r>
      <w:r>
        <w:rPr>
          <w:noProof/>
        </w:rPr>
      </w:r>
      <w:r>
        <w:rPr>
          <w:noProof/>
        </w:rPr>
        <w:fldChar w:fldCharType="separate"/>
      </w:r>
      <w:r>
        <w:rPr>
          <w:noProof/>
        </w:rPr>
        <w:t>168</w:t>
      </w:r>
      <w:r>
        <w:rPr>
          <w:noProof/>
        </w:rPr>
        <w:fldChar w:fldCharType="end"/>
      </w:r>
    </w:p>
    <w:p w14:paraId="1891D43E" w14:textId="3853F0E1" w:rsidR="00AA68E6" w:rsidRPr="003B753A" w:rsidRDefault="00AA68E6">
      <w:pPr>
        <w:pStyle w:val="TOC4"/>
        <w:rPr>
          <w:rFonts w:ascii="Calibri" w:hAnsi="Calibri"/>
          <w:noProof/>
          <w:sz w:val="22"/>
          <w:szCs w:val="22"/>
          <w:lang w:eastAsia="en-GB"/>
        </w:rPr>
      </w:pPr>
      <w:r>
        <w:rPr>
          <w:noProof/>
        </w:rPr>
        <w:t>10.4.2.2</w:t>
      </w:r>
      <w:r w:rsidRPr="003B753A">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_Toc106710300 \h </w:instrText>
      </w:r>
      <w:r>
        <w:rPr>
          <w:noProof/>
        </w:rPr>
      </w:r>
      <w:r>
        <w:rPr>
          <w:noProof/>
        </w:rPr>
        <w:fldChar w:fldCharType="separate"/>
      </w:r>
      <w:r>
        <w:rPr>
          <w:noProof/>
        </w:rPr>
        <w:t>170</w:t>
      </w:r>
      <w:r>
        <w:rPr>
          <w:noProof/>
        </w:rPr>
        <w:fldChar w:fldCharType="end"/>
      </w:r>
    </w:p>
    <w:p w14:paraId="2D8805D2" w14:textId="3C898CE5" w:rsidR="00AA68E6" w:rsidRPr="003B753A" w:rsidRDefault="00AA68E6">
      <w:pPr>
        <w:pStyle w:val="TOC4"/>
        <w:rPr>
          <w:rFonts w:ascii="Calibri" w:hAnsi="Calibri"/>
          <w:noProof/>
          <w:sz w:val="22"/>
          <w:szCs w:val="22"/>
          <w:lang w:eastAsia="en-GB"/>
        </w:rPr>
      </w:pPr>
      <w:r>
        <w:rPr>
          <w:noProof/>
        </w:rPr>
        <w:t>10.4.2.3</w:t>
      </w:r>
      <w:r w:rsidRPr="003B753A">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_Toc106710301 \h </w:instrText>
      </w:r>
      <w:r>
        <w:rPr>
          <w:noProof/>
        </w:rPr>
      </w:r>
      <w:r>
        <w:rPr>
          <w:noProof/>
        </w:rPr>
        <w:fldChar w:fldCharType="separate"/>
      </w:r>
      <w:r>
        <w:rPr>
          <w:noProof/>
        </w:rPr>
        <w:t>170</w:t>
      </w:r>
      <w:r>
        <w:rPr>
          <w:noProof/>
        </w:rPr>
        <w:fldChar w:fldCharType="end"/>
      </w:r>
    </w:p>
    <w:p w14:paraId="56542513" w14:textId="65B9CF29" w:rsidR="00AA68E6" w:rsidRPr="003B753A" w:rsidRDefault="00AA68E6">
      <w:pPr>
        <w:pStyle w:val="TOC4"/>
        <w:rPr>
          <w:rFonts w:ascii="Calibri" w:hAnsi="Calibri"/>
          <w:noProof/>
          <w:sz w:val="22"/>
          <w:szCs w:val="22"/>
          <w:lang w:eastAsia="en-GB"/>
        </w:rPr>
      </w:pPr>
      <w:r>
        <w:rPr>
          <w:noProof/>
        </w:rPr>
        <w:t>10.4.2.4</w:t>
      </w:r>
      <w:r w:rsidRPr="003B753A">
        <w:rPr>
          <w:rFonts w:ascii="Calibri" w:hAnsi="Calibri"/>
          <w:noProof/>
          <w:sz w:val="22"/>
          <w:szCs w:val="22"/>
          <w:lang w:eastAsia="en-GB"/>
        </w:rPr>
        <w:tab/>
      </w:r>
      <w:r>
        <w:rPr>
          <w:noProof/>
        </w:rPr>
        <w:t>Default Document Namespace</w:t>
      </w:r>
      <w:r>
        <w:rPr>
          <w:noProof/>
        </w:rPr>
        <w:tab/>
      </w:r>
      <w:r>
        <w:rPr>
          <w:noProof/>
        </w:rPr>
        <w:fldChar w:fldCharType="begin" w:fldLock="1"/>
      </w:r>
      <w:r>
        <w:rPr>
          <w:noProof/>
        </w:rPr>
        <w:instrText xml:space="preserve"> PAGEREF _Toc106710302 \h </w:instrText>
      </w:r>
      <w:r>
        <w:rPr>
          <w:noProof/>
        </w:rPr>
      </w:r>
      <w:r>
        <w:rPr>
          <w:noProof/>
        </w:rPr>
        <w:fldChar w:fldCharType="separate"/>
      </w:r>
      <w:r>
        <w:rPr>
          <w:noProof/>
        </w:rPr>
        <w:t>173</w:t>
      </w:r>
      <w:r>
        <w:rPr>
          <w:noProof/>
        </w:rPr>
        <w:fldChar w:fldCharType="end"/>
      </w:r>
    </w:p>
    <w:p w14:paraId="751F374B" w14:textId="014C95BD" w:rsidR="00AA68E6" w:rsidRPr="003B753A" w:rsidRDefault="00AA68E6">
      <w:pPr>
        <w:pStyle w:val="TOC4"/>
        <w:rPr>
          <w:rFonts w:ascii="Calibri" w:hAnsi="Calibri"/>
          <w:noProof/>
          <w:sz w:val="22"/>
          <w:szCs w:val="22"/>
          <w:lang w:eastAsia="en-GB"/>
        </w:rPr>
      </w:pPr>
      <w:r>
        <w:rPr>
          <w:noProof/>
        </w:rPr>
        <w:t>10.4.2.5</w:t>
      </w:r>
      <w:r w:rsidRPr="003B753A">
        <w:rPr>
          <w:rFonts w:ascii="Calibri" w:hAnsi="Calibri"/>
          <w:noProof/>
          <w:sz w:val="22"/>
          <w:szCs w:val="22"/>
          <w:lang w:eastAsia="en-GB"/>
        </w:rPr>
        <w:tab/>
      </w:r>
      <w:r>
        <w:rPr>
          <w:noProof/>
        </w:rPr>
        <w:t>MIME type</w:t>
      </w:r>
      <w:r>
        <w:rPr>
          <w:noProof/>
        </w:rPr>
        <w:tab/>
      </w:r>
      <w:r>
        <w:rPr>
          <w:noProof/>
        </w:rPr>
        <w:fldChar w:fldCharType="begin" w:fldLock="1"/>
      </w:r>
      <w:r>
        <w:rPr>
          <w:noProof/>
        </w:rPr>
        <w:instrText xml:space="preserve"> PAGEREF _Toc106710303 \h </w:instrText>
      </w:r>
      <w:r>
        <w:rPr>
          <w:noProof/>
        </w:rPr>
      </w:r>
      <w:r>
        <w:rPr>
          <w:noProof/>
        </w:rPr>
        <w:fldChar w:fldCharType="separate"/>
      </w:r>
      <w:r>
        <w:rPr>
          <w:noProof/>
        </w:rPr>
        <w:t>173</w:t>
      </w:r>
      <w:r>
        <w:rPr>
          <w:noProof/>
        </w:rPr>
        <w:fldChar w:fldCharType="end"/>
      </w:r>
    </w:p>
    <w:p w14:paraId="49993FF1" w14:textId="7393FB62" w:rsidR="00AA68E6" w:rsidRPr="003B753A" w:rsidRDefault="00AA68E6">
      <w:pPr>
        <w:pStyle w:val="TOC4"/>
        <w:rPr>
          <w:rFonts w:ascii="Calibri" w:hAnsi="Calibri"/>
          <w:noProof/>
          <w:sz w:val="22"/>
          <w:szCs w:val="22"/>
          <w:lang w:eastAsia="en-GB"/>
        </w:rPr>
      </w:pPr>
      <w:r>
        <w:rPr>
          <w:noProof/>
        </w:rPr>
        <w:t>10.4.2.6</w:t>
      </w:r>
      <w:r w:rsidRPr="003B753A">
        <w:rPr>
          <w:rFonts w:ascii="Calibri" w:hAnsi="Calibri"/>
          <w:noProof/>
          <w:sz w:val="22"/>
          <w:szCs w:val="22"/>
          <w:lang w:eastAsia="en-GB"/>
        </w:rPr>
        <w:tab/>
      </w:r>
      <w:r>
        <w:rPr>
          <w:noProof/>
        </w:rPr>
        <w:t>Validation Constraints</w:t>
      </w:r>
      <w:r>
        <w:rPr>
          <w:noProof/>
        </w:rPr>
        <w:tab/>
      </w:r>
      <w:r>
        <w:rPr>
          <w:noProof/>
        </w:rPr>
        <w:fldChar w:fldCharType="begin" w:fldLock="1"/>
      </w:r>
      <w:r>
        <w:rPr>
          <w:noProof/>
        </w:rPr>
        <w:instrText xml:space="preserve"> PAGEREF _Toc106710304 \h </w:instrText>
      </w:r>
      <w:r>
        <w:rPr>
          <w:noProof/>
        </w:rPr>
      </w:r>
      <w:r>
        <w:rPr>
          <w:noProof/>
        </w:rPr>
        <w:fldChar w:fldCharType="separate"/>
      </w:r>
      <w:r>
        <w:rPr>
          <w:noProof/>
        </w:rPr>
        <w:t>173</w:t>
      </w:r>
      <w:r>
        <w:rPr>
          <w:noProof/>
        </w:rPr>
        <w:fldChar w:fldCharType="end"/>
      </w:r>
    </w:p>
    <w:p w14:paraId="1736D898" w14:textId="30311258" w:rsidR="00AA68E6" w:rsidRPr="003B753A" w:rsidRDefault="00AA68E6">
      <w:pPr>
        <w:pStyle w:val="TOC4"/>
        <w:rPr>
          <w:rFonts w:ascii="Calibri" w:hAnsi="Calibri"/>
          <w:noProof/>
          <w:sz w:val="22"/>
          <w:szCs w:val="22"/>
          <w:lang w:eastAsia="en-GB"/>
        </w:rPr>
      </w:pPr>
      <w:r>
        <w:rPr>
          <w:noProof/>
        </w:rPr>
        <w:t>10.4.2.7</w:t>
      </w:r>
      <w:r w:rsidRPr="003B753A">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_Toc106710305 \h </w:instrText>
      </w:r>
      <w:r>
        <w:rPr>
          <w:noProof/>
        </w:rPr>
      </w:r>
      <w:r>
        <w:rPr>
          <w:noProof/>
        </w:rPr>
        <w:fldChar w:fldCharType="separate"/>
      </w:r>
      <w:r>
        <w:rPr>
          <w:noProof/>
        </w:rPr>
        <w:t>175</w:t>
      </w:r>
      <w:r>
        <w:rPr>
          <w:noProof/>
        </w:rPr>
        <w:fldChar w:fldCharType="end"/>
      </w:r>
    </w:p>
    <w:p w14:paraId="2E20031B" w14:textId="1EBA904F" w:rsidR="00AA68E6" w:rsidRPr="003B753A" w:rsidRDefault="00AA68E6">
      <w:pPr>
        <w:pStyle w:val="TOC4"/>
        <w:rPr>
          <w:rFonts w:ascii="Calibri" w:hAnsi="Calibri"/>
          <w:noProof/>
          <w:sz w:val="22"/>
          <w:szCs w:val="22"/>
          <w:lang w:eastAsia="en-GB"/>
        </w:rPr>
      </w:pPr>
      <w:r>
        <w:rPr>
          <w:noProof/>
        </w:rPr>
        <w:t>10.4.2.8</w:t>
      </w:r>
      <w:r w:rsidRPr="003B753A">
        <w:rPr>
          <w:rFonts w:ascii="Calibri" w:hAnsi="Calibri"/>
          <w:noProof/>
          <w:sz w:val="22"/>
          <w:szCs w:val="22"/>
          <w:lang w:eastAsia="en-GB"/>
        </w:rPr>
        <w:tab/>
      </w:r>
      <w:r>
        <w:rPr>
          <w:noProof/>
        </w:rPr>
        <w:t>Naming Conventions</w:t>
      </w:r>
      <w:r>
        <w:rPr>
          <w:noProof/>
        </w:rPr>
        <w:tab/>
      </w:r>
      <w:r>
        <w:rPr>
          <w:noProof/>
        </w:rPr>
        <w:fldChar w:fldCharType="begin" w:fldLock="1"/>
      </w:r>
      <w:r>
        <w:rPr>
          <w:noProof/>
        </w:rPr>
        <w:instrText xml:space="preserve"> PAGEREF _Toc106710306 \h </w:instrText>
      </w:r>
      <w:r>
        <w:rPr>
          <w:noProof/>
        </w:rPr>
      </w:r>
      <w:r>
        <w:rPr>
          <w:noProof/>
        </w:rPr>
        <w:fldChar w:fldCharType="separate"/>
      </w:r>
      <w:r>
        <w:rPr>
          <w:noProof/>
        </w:rPr>
        <w:t>177</w:t>
      </w:r>
      <w:r>
        <w:rPr>
          <w:noProof/>
        </w:rPr>
        <w:fldChar w:fldCharType="end"/>
      </w:r>
    </w:p>
    <w:p w14:paraId="1D23EC04" w14:textId="0EC66CC9" w:rsidR="00AA68E6" w:rsidRPr="003B753A" w:rsidRDefault="00AA68E6">
      <w:pPr>
        <w:pStyle w:val="TOC4"/>
        <w:rPr>
          <w:rFonts w:ascii="Calibri" w:hAnsi="Calibri"/>
          <w:noProof/>
          <w:sz w:val="22"/>
          <w:szCs w:val="22"/>
          <w:lang w:eastAsia="en-GB"/>
        </w:rPr>
      </w:pPr>
      <w:r>
        <w:rPr>
          <w:noProof/>
        </w:rPr>
        <w:t>10.4.2.9</w:t>
      </w:r>
      <w:r w:rsidRPr="003B753A">
        <w:rPr>
          <w:rFonts w:ascii="Calibri" w:hAnsi="Calibri"/>
          <w:noProof/>
          <w:sz w:val="22"/>
          <w:szCs w:val="22"/>
          <w:lang w:eastAsia="en-GB"/>
        </w:rPr>
        <w:tab/>
      </w:r>
      <w:r>
        <w:rPr>
          <w:noProof/>
        </w:rPr>
        <w:t>Global documents</w:t>
      </w:r>
      <w:r>
        <w:rPr>
          <w:noProof/>
        </w:rPr>
        <w:tab/>
      </w:r>
      <w:r>
        <w:rPr>
          <w:noProof/>
        </w:rPr>
        <w:fldChar w:fldCharType="begin" w:fldLock="1"/>
      </w:r>
      <w:r>
        <w:rPr>
          <w:noProof/>
        </w:rPr>
        <w:instrText xml:space="preserve"> PAGEREF _Toc106710307 \h </w:instrText>
      </w:r>
      <w:r>
        <w:rPr>
          <w:noProof/>
        </w:rPr>
      </w:r>
      <w:r>
        <w:rPr>
          <w:noProof/>
        </w:rPr>
        <w:fldChar w:fldCharType="separate"/>
      </w:r>
      <w:r>
        <w:rPr>
          <w:noProof/>
        </w:rPr>
        <w:t>177</w:t>
      </w:r>
      <w:r>
        <w:rPr>
          <w:noProof/>
        </w:rPr>
        <w:fldChar w:fldCharType="end"/>
      </w:r>
    </w:p>
    <w:p w14:paraId="06221AB1" w14:textId="533BABDD" w:rsidR="00AA68E6" w:rsidRPr="003B753A" w:rsidRDefault="00AA68E6">
      <w:pPr>
        <w:pStyle w:val="TOC4"/>
        <w:rPr>
          <w:rFonts w:ascii="Calibri" w:hAnsi="Calibri"/>
          <w:noProof/>
          <w:sz w:val="22"/>
          <w:szCs w:val="22"/>
          <w:lang w:eastAsia="en-GB"/>
        </w:rPr>
      </w:pPr>
      <w:r>
        <w:rPr>
          <w:noProof/>
        </w:rPr>
        <w:t>10.4.2.10</w:t>
      </w:r>
      <w:r w:rsidRPr="003B753A">
        <w:rPr>
          <w:rFonts w:ascii="Calibri" w:hAnsi="Calibri"/>
          <w:noProof/>
          <w:sz w:val="22"/>
          <w:szCs w:val="22"/>
          <w:lang w:eastAsia="en-GB"/>
        </w:rPr>
        <w:tab/>
      </w:r>
      <w:r>
        <w:rPr>
          <w:noProof/>
        </w:rPr>
        <w:t>Resource interdependencies</w:t>
      </w:r>
      <w:r>
        <w:rPr>
          <w:noProof/>
        </w:rPr>
        <w:tab/>
      </w:r>
      <w:r>
        <w:rPr>
          <w:noProof/>
        </w:rPr>
        <w:fldChar w:fldCharType="begin" w:fldLock="1"/>
      </w:r>
      <w:r>
        <w:rPr>
          <w:noProof/>
        </w:rPr>
        <w:instrText xml:space="preserve"> PAGEREF _Toc106710308 \h </w:instrText>
      </w:r>
      <w:r>
        <w:rPr>
          <w:noProof/>
        </w:rPr>
      </w:r>
      <w:r>
        <w:rPr>
          <w:noProof/>
        </w:rPr>
        <w:fldChar w:fldCharType="separate"/>
      </w:r>
      <w:r>
        <w:rPr>
          <w:noProof/>
        </w:rPr>
        <w:t>177</w:t>
      </w:r>
      <w:r>
        <w:rPr>
          <w:noProof/>
        </w:rPr>
        <w:fldChar w:fldCharType="end"/>
      </w:r>
    </w:p>
    <w:p w14:paraId="6566A57B" w14:textId="48A5C4B0" w:rsidR="00AA68E6" w:rsidRPr="003B753A" w:rsidRDefault="00AA68E6">
      <w:pPr>
        <w:pStyle w:val="TOC4"/>
        <w:rPr>
          <w:rFonts w:ascii="Calibri" w:hAnsi="Calibri"/>
          <w:noProof/>
          <w:sz w:val="22"/>
          <w:szCs w:val="22"/>
          <w:lang w:eastAsia="en-GB"/>
        </w:rPr>
      </w:pPr>
      <w:r>
        <w:rPr>
          <w:noProof/>
        </w:rPr>
        <w:t>10.4.2.11</w:t>
      </w:r>
      <w:r w:rsidRPr="003B753A">
        <w:rPr>
          <w:rFonts w:ascii="Calibri" w:hAnsi="Calibri"/>
          <w:noProof/>
          <w:sz w:val="22"/>
          <w:szCs w:val="22"/>
          <w:lang w:eastAsia="en-GB"/>
        </w:rPr>
        <w:tab/>
      </w:r>
      <w:r>
        <w:rPr>
          <w:noProof/>
        </w:rPr>
        <w:t>Authorization Policies</w:t>
      </w:r>
      <w:r>
        <w:rPr>
          <w:noProof/>
        </w:rPr>
        <w:tab/>
      </w:r>
      <w:r>
        <w:rPr>
          <w:noProof/>
        </w:rPr>
        <w:fldChar w:fldCharType="begin" w:fldLock="1"/>
      </w:r>
      <w:r>
        <w:rPr>
          <w:noProof/>
        </w:rPr>
        <w:instrText xml:space="preserve"> PAGEREF _Toc106710309 \h </w:instrText>
      </w:r>
      <w:r>
        <w:rPr>
          <w:noProof/>
        </w:rPr>
      </w:r>
      <w:r>
        <w:rPr>
          <w:noProof/>
        </w:rPr>
        <w:fldChar w:fldCharType="separate"/>
      </w:r>
      <w:r>
        <w:rPr>
          <w:noProof/>
        </w:rPr>
        <w:t>177</w:t>
      </w:r>
      <w:r>
        <w:rPr>
          <w:noProof/>
        </w:rPr>
        <w:fldChar w:fldCharType="end"/>
      </w:r>
    </w:p>
    <w:p w14:paraId="2DE74DD4" w14:textId="0001BA86" w:rsidR="00AA68E6" w:rsidRPr="003B753A" w:rsidRDefault="00AA68E6">
      <w:pPr>
        <w:pStyle w:val="TOC4"/>
        <w:rPr>
          <w:rFonts w:ascii="Calibri" w:hAnsi="Calibri"/>
          <w:noProof/>
          <w:sz w:val="22"/>
          <w:szCs w:val="22"/>
          <w:lang w:eastAsia="en-GB"/>
        </w:rPr>
      </w:pPr>
      <w:r>
        <w:rPr>
          <w:noProof/>
        </w:rPr>
        <w:t>10.4.2.12</w:t>
      </w:r>
      <w:r w:rsidRPr="003B753A">
        <w:rPr>
          <w:rFonts w:ascii="Calibri" w:hAnsi="Calibri"/>
          <w:noProof/>
          <w:sz w:val="22"/>
          <w:szCs w:val="22"/>
          <w:lang w:eastAsia="en-GB"/>
        </w:rPr>
        <w:tab/>
      </w:r>
      <w:r>
        <w:rPr>
          <w:noProof/>
        </w:rPr>
        <w:t>Subscription to Changes</w:t>
      </w:r>
      <w:r>
        <w:rPr>
          <w:noProof/>
        </w:rPr>
        <w:tab/>
      </w:r>
      <w:r>
        <w:rPr>
          <w:noProof/>
        </w:rPr>
        <w:fldChar w:fldCharType="begin" w:fldLock="1"/>
      </w:r>
      <w:r>
        <w:rPr>
          <w:noProof/>
        </w:rPr>
        <w:instrText xml:space="preserve"> PAGEREF _Toc106710310 \h </w:instrText>
      </w:r>
      <w:r>
        <w:rPr>
          <w:noProof/>
        </w:rPr>
      </w:r>
      <w:r>
        <w:rPr>
          <w:noProof/>
        </w:rPr>
        <w:fldChar w:fldCharType="separate"/>
      </w:r>
      <w:r>
        <w:rPr>
          <w:noProof/>
        </w:rPr>
        <w:t>177</w:t>
      </w:r>
      <w:r>
        <w:rPr>
          <w:noProof/>
        </w:rPr>
        <w:fldChar w:fldCharType="end"/>
      </w:r>
    </w:p>
    <w:p w14:paraId="1DA1984E" w14:textId="353A69D4" w:rsidR="00AA68E6" w:rsidRPr="003B753A" w:rsidRDefault="00AA68E6" w:rsidP="00AA68E6">
      <w:pPr>
        <w:pStyle w:val="TOC8"/>
        <w:rPr>
          <w:rFonts w:ascii="Calibri" w:hAnsi="Calibr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_Toc106710311 \h </w:instrText>
      </w:r>
      <w:r>
        <w:rPr>
          <w:noProof/>
        </w:rPr>
      </w:r>
      <w:r>
        <w:rPr>
          <w:noProof/>
        </w:rPr>
        <w:fldChar w:fldCharType="separate"/>
      </w:r>
      <w:r>
        <w:rPr>
          <w:noProof/>
        </w:rPr>
        <w:t>178</w:t>
      </w:r>
      <w:r>
        <w:rPr>
          <w:noProof/>
        </w:rPr>
        <w:fldChar w:fldCharType="end"/>
      </w:r>
    </w:p>
    <w:p w14:paraId="5B5CBD74" w14:textId="778E2A69" w:rsidR="00AA68E6" w:rsidRPr="003B753A" w:rsidRDefault="00AA68E6">
      <w:pPr>
        <w:pStyle w:val="TOC1"/>
        <w:rPr>
          <w:rFonts w:ascii="Calibri" w:hAnsi="Calibri"/>
          <w:noProof/>
          <w:szCs w:val="22"/>
          <w:lang w:eastAsia="en-GB"/>
        </w:rPr>
      </w:pPr>
      <w:r>
        <w:rPr>
          <w:noProof/>
        </w:rPr>
        <w:t>A.1</w:t>
      </w:r>
      <w:r w:rsidRPr="003B753A">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_Toc106710312 \h </w:instrText>
      </w:r>
      <w:r>
        <w:rPr>
          <w:noProof/>
        </w:rPr>
      </w:r>
      <w:r>
        <w:rPr>
          <w:noProof/>
        </w:rPr>
        <w:fldChar w:fldCharType="separate"/>
      </w:r>
      <w:r>
        <w:rPr>
          <w:noProof/>
        </w:rPr>
        <w:t>178</w:t>
      </w:r>
      <w:r>
        <w:rPr>
          <w:noProof/>
        </w:rPr>
        <w:fldChar w:fldCharType="end"/>
      </w:r>
    </w:p>
    <w:p w14:paraId="0FDCF22C" w14:textId="18E02669" w:rsidR="00AA68E6" w:rsidRPr="003B753A" w:rsidRDefault="00AA68E6">
      <w:pPr>
        <w:pStyle w:val="TOC1"/>
        <w:rPr>
          <w:rFonts w:ascii="Calibri" w:hAnsi="Calibri"/>
          <w:noProof/>
          <w:szCs w:val="22"/>
          <w:lang w:eastAsia="en-GB"/>
        </w:rPr>
      </w:pPr>
      <w:r>
        <w:rPr>
          <w:noProof/>
        </w:rPr>
        <w:t>A.2</w:t>
      </w:r>
      <w:r w:rsidRPr="003B753A">
        <w:rPr>
          <w:rFonts w:ascii="Calibri" w:hAnsi="Calibri"/>
          <w:noProof/>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_Toc106710313 \h </w:instrText>
      </w:r>
      <w:r>
        <w:rPr>
          <w:noProof/>
        </w:rPr>
      </w:r>
      <w:r>
        <w:rPr>
          <w:noProof/>
        </w:rPr>
        <w:fldChar w:fldCharType="separate"/>
      </w:r>
      <w:r>
        <w:rPr>
          <w:noProof/>
        </w:rPr>
        <w:t>178</w:t>
      </w:r>
      <w:r>
        <w:rPr>
          <w:noProof/>
        </w:rPr>
        <w:fldChar w:fldCharType="end"/>
      </w:r>
    </w:p>
    <w:p w14:paraId="2A432C19" w14:textId="4FEE4152" w:rsidR="00AA68E6" w:rsidRPr="003B753A" w:rsidRDefault="00AA68E6">
      <w:pPr>
        <w:pStyle w:val="TOC2"/>
        <w:rPr>
          <w:rFonts w:ascii="Calibri" w:hAnsi="Calibri"/>
          <w:noProof/>
          <w:sz w:val="22"/>
          <w:szCs w:val="22"/>
          <w:lang w:eastAsia="en-GB"/>
        </w:rPr>
      </w:pPr>
      <w:r>
        <w:rPr>
          <w:noProof/>
        </w:rPr>
        <w:t>A.2.1</w:t>
      </w:r>
      <w:r w:rsidRPr="003B753A">
        <w:rPr>
          <w:rFonts w:ascii="Calibri" w:hAnsi="Calibr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_Toc106710314 \h </w:instrText>
      </w:r>
      <w:r>
        <w:rPr>
          <w:noProof/>
        </w:rPr>
      </w:r>
      <w:r>
        <w:rPr>
          <w:noProof/>
        </w:rPr>
        <w:fldChar w:fldCharType="separate"/>
      </w:r>
      <w:r>
        <w:rPr>
          <w:noProof/>
        </w:rPr>
        <w:t>178</w:t>
      </w:r>
      <w:r>
        <w:rPr>
          <w:noProof/>
        </w:rPr>
        <w:fldChar w:fldCharType="end"/>
      </w:r>
    </w:p>
    <w:p w14:paraId="6DFF71B4" w14:textId="32ABE139" w:rsidR="00AA68E6" w:rsidRPr="003B753A" w:rsidRDefault="00AA68E6">
      <w:pPr>
        <w:pStyle w:val="TOC2"/>
        <w:rPr>
          <w:rFonts w:ascii="Calibri" w:hAnsi="Calibri"/>
          <w:noProof/>
          <w:sz w:val="22"/>
          <w:szCs w:val="22"/>
          <w:lang w:eastAsia="en-GB"/>
        </w:rPr>
      </w:pPr>
      <w:r>
        <w:rPr>
          <w:noProof/>
        </w:rPr>
        <w:t>A.2.2</w:t>
      </w:r>
      <w:r w:rsidRPr="003B753A">
        <w:rPr>
          <w:rFonts w:ascii="Calibri" w:hAnsi="Calibr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_Toc106710315 \h </w:instrText>
      </w:r>
      <w:r>
        <w:rPr>
          <w:noProof/>
        </w:rPr>
      </w:r>
      <w:r>
        <w:rPr>
          <w:noProof/>
        </w:rPr>
        <w:fldChar w:fldCharType="separate"/>
      </w:r>
      <w:r>
        <w:rPr>
          <w:noProof/>
        </w:rPr>
        <w:t>183</w:t>
      </w:r>
      <w:r>
        <w:rPr>
          <w:noProof/>
        </w:rPr>
        <w:fldChar w:fldCharType="end"/>
      </w:r>
    </w:p>
    <w:p w14:paraId="7BB9F030" w14:textId="482A1BC6" w:rsidR="00AA68E6" w:rsidRPr="003B753A" w:rsidRDefault="00AA68E6">
      <w:pPr>
        <w:pStyle w:val="TOC2"/>
        <w:rPr>
          <w:rFonts w:ascii="Calibri" w:hAnsi="Calibri"/>
          <w:noProof/>
          <w:sz w:val="22"/>
          <w:szCs w:val="22"/>
          <w:lang w:eastAsia="en-GB"/>
        </w:rPr>
      </w:pPr>
      <w:r>
        <w:rPr>
          <w:noProof/>
        </w:rPr>
        <w:t>A.2.3</w:t>
      </w:r>
      <w:r w:rsidRPr="003B753A">
        <w:rPr>
          <w:rFonts w:ascii="Calibri" w:hAnsi="Calibr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_Toc106710316 \h </w:instrText>
      </w:r>
      <w:r>
        <w:rPr>
          <w:noProof/>
        </w:rPr>
      </w:r>
      <w:r>
        <w:rPr>
          <w:noProof/>
        </w:rPr>
        <w:fldChar w:fldCharType="separate"/>
      </w:r>
      <w:r>
        <w:rPr>
          <w:noProof/>
        </w:rPr>
        <w:t>196</w:t>
      </w:r>
      <w:r>
        <w:rPr>
          <w:noProof/>
        </w:rPr>
        <w:fldChar w:fldCharType="end"/>
      </w:r>
    </w:p>
    <w:p w14:paraId="27404D90" w14:textId="2F774B6C" w:rsidR="00AA68E6" w:rsidRPr="003B753A" w:rsidRDefault="00AA68E6" w:rsidP="00AA68E6">
      <w:pPr>
        <w:pStyle w:val="TOC8"/>
        <w:rPr>
          <w:rFonts w:ascii="Calibri" w:hAnsi="Calibr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_Toc106710317 \h </w:instrText>
      </w:r>
      <w:r>
        <w:rPr>
          <w:noProof/>
        </w:rPr>
      </w:r>
      <w:r>
        <w:rPr>
          <w:noProof/>
        </w:rPr>
        <w:fldChar w:fldCharType="separate"/>
      </w:r>
      <w:r>
        <w:rPr>
          <w:noProof/>
        </w:rPr>
        <w:t>203</w:t>
      </w:r>
      <w:r>
        <w:rPr>
          <w:noProof/>
        </w:rPr>
        <w:fldChar w:fldCharType="end"/>
      </w:r>
    </w:p>
    <w:p w14:paraId="68EC44FB" w14:textId="0195901D" w:rsidR="00AA68E6" w:rsidRPr="003B753A" w:rsidRDefault="00AA68E6">
      <w:pPr>
        <w:pStyle w:val="TOC1"/>
        <w:rPr>
          <w:rFonts w:ascii="Calibri" w:hAnsi="Calibri"/>
          <w:noProof/>
          <w:szCs w:val="22"/>
          <w:lang w:eastAsia="en-GB"/>
        </w:rPr>
      </w:pPr>
      <w:r>
        <w:rPr>
          <w:noProof/>
          <w:lang w:eastAsia="zh-CN"/>
        </w:rPr>
        <w:t>B.1</w:t>
      </w:r>
      <w:r w:rsidRPr="003B753A">
        <w:rPr>
          <w:rFonts w:ascii="Calibri" w:hAnsi="Calibr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_Toc106710318 \h </w:instrText>
      </w:r>
      <w:r>
        <w:rPr>
          <w:noProof/>
        </w:rPr>
      </w:r>
      <w:r>
        <w:rPr>
          <w:noProof/>
        </w:rPr>
        <w:fldChar w:fldCharType="separate"/>
      </w:r>
      <w:r>
        <w:rPr>
          <w:noProof/>
        </w:rPr>
        <w:t>203</w:t>
      </w:r>
      <w:r>
        <w:rPr>
          <w:noProof/>
        </w:rPr>
        <w:fldChar w:fldCharType="end"/>
      </w:r>
    </w:p>
    <w:p w14:paraId="4B1F4FD0" w14:textId="75614346" w:rsidR="00AA68E6" w:rsidRPr="003B753A" w:rsidRDefault="00AA68E6">
      <w:pPr>
        <w:pStyle w:val="TOC2"/>
        <w:rPr>
          <w:rFonts w:ascii="Calibri" w:hAnsi="Calibri"/>
          <w:noProof/>
          <w:sz w:val="22"/>
          <w:szCs w:val="22"/>
          <w:lang w:eastAsia="en-GB"/>
        </w:rPr>
      </w:pPr>
      <w:r>
        <w:rPr>
          <w:noProof/>
          <w:lang w:eastAsia="zh-CN"/>
        </w:rPr>
        <w:t>B.1.1</w:t>
      </w:r>
      <w:r w:rsidRPr="003B753A">
        <w:rPr>
          <w:rFonts w:ascii="Calibri" w:hAnsi="Calibr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_Toc106710319 \h </w:instrText>
      </w:r>
      <w:r>
        <w:rPr>
          <w:noProof/>
        </w:rPr>
      </w:r>
      <w:r>
        <w:rPr>
          <w:noProof/>
        </w:rPr>
        <w:fldChar w:fldCharType="separate"/>
      </w:r>
      <w:r>
        <w:rPr>
          <w:noProof/>
        </w:rPr>
        <w:t>203</w:t>
      </w:r>
      <w:r>
        <w:rPr>
          <w:noProof/>
        </w:rPr>
        <w:fldChar w:fldCharType="end"/>
      </w:r>
    </w:p>
    <w:p w14:paraId="0B45B75B" w14:textId="25C0FE92" w:rsidR="00AA68E6" w:rsidRPr="003B753A" w:rsidRDefault="00AA68E6">
      <w:pPr>
        <w:pStyle w:val="TOC2"/>
        <w:rPr>
          <w:rFonts w:ascii="Calibri" w:hAnsi="Calibri"/>
          <w:noProof/>
          <w:sz w:val="22"/>
          <w:szCs w:val="22"/>
          <w:lang w:eastAsia="en-GB"/>
        </w:rPr>
      </w:pPr>
      <w:r>
        <w:rPr>
          <w:noProof/>
          <w:lang w:eastAsia="zh-CN"/>
        </w:rPr>
        <w:t>B.1.2</w:t>
      </w:r>
      <w:r w:rsidRPr="003B753A">
        <w:rPr>
          <w:rFonts w:ascii="Calibri" w:hAnsi="Calibr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_Toc106710320 \h </w:instrText>
      </w:r>
      <w:r>
        <w:rPr>
          <w:noProof/>
        </w:rPr>
      </w:r>
      <w:r>
        <w:rPr>
          <w:noProof/>
        </w:rPr>
        <w:fldChar w:fldCharType="separate"/>
      </w:r>
      <w:r>
        <w:rPr>
          <w:noProof/>
        </w:rPr>
        <w:t>204</w:t>
      </w:r>
      <w:r>
        <w:rPr>
          <w:noProof/>
        </w:rPr>
        <w:fldChar w:fldCharType="end"/>
      </w:r>
    </w:p>
    <w:p w14:paraId="0C97DAE7" w14:textId="7495CC9E" w:rsidR="00AA68E6" w:rsidRPr="003B753A" w:rsidRDefault="00AA68E6">
      <w:pPr>
        <w:pStyle w:val="TOC2"/>
        <w:rPr>
          <w:rFonts w:ascii="Calibri" w:hAnsi="Calibri"/>
          <w:noProof/>
          <w:sz w:val="22"/>
          <w:szCs w:val="22"/>
          <w:lang w:eastAsia="en-GB"/>
        </w:rPr>
      </w:pPr>
      <w:r>
        <w:rPr>
          <w:noProof/>
          <w:lang w:eastAsia="zh-CN"/>
        </w:rPr>
        <w:t>B.1.3</w:t>
      </w:r>
      <w:r w:rsidRPr="003B753A">
        <w:rPr>
          <w:rFonts w:ascii="Calibri" w:hAnsi="Calibr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_Toc106710321 \h </w:instrText>
      </w:r>
      <w:r>
        <w:rPr>
          <w:noProof/>
        </w:rPr>
      </w:r>
      <w:r>
        <w:rPr>
          <w:noProof/>
        </w:rPr>
        <w:fldChar w:fldCharType="separate"/>
      </w:r>
      <w:r>
        <w:rPr>
          <w:noProof/>
        </w:rPr>
        <w:t>206</w:t>
      </w:r>
      <w:r>
        <w:rPr>
          <w:noProof/>
        </w:rPr>
        <w:fldChar w:fldCharType="end"/>
      </w:r>
    </w:p>
    <w:p w14:paraId="38B59647" w14:textId="773BF5F1" w:rsidR="00AA68E6" w:rsidRPr="003B753A" w:rsidRDefault="00AA68E6">
      <w:pPr>
        <w:pStyle w:val="TOC2"/>
        <w:rPr>
          <w:rFonts w:ascii="Calibri" w:hAnsi="Calibri"/>
          <w:noProof/>
          <w:sz w:val="22"/>
          <w:szCs w:val="22"/>
          <w:lang w:eastAsia="en-GB"/>
        </w:rPr>
      </w:pPr>
      <w:r>
        <w:rPr>
          <w:noProof/>
          <w:lang w:eastAsia="zh-CN"/>
        </w:rPr>
        <w:t>B.1.4</w:t>
      </w:r>
      <w:r w:rsidRPr="003B753A">
        <w:rPr>
          <w:rFonts w:ascii="Calibri" w:hAnsi="Calibr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_Toc106710322 \h </w:instrText>
      </w:r>
      <w:r>
        <w:rPr>
          <w:noProof/>
        </w:rPr>
      </w:r>
      <w:r>
        <w:rPr>
          <w:noProof/>
        </w:rPr>
        <w:fldChar w:fldCharType="separate"/>
      </w:r>
      <w:r>
        <w:rPr>
          <w:noProof/>
        </w:rPr>
        <w:t>207</w:t>
      </w:r>
      <w:r>
        <w:rPr>
          <w:noProof/>
        </w:rPr>
        <w:fldChar w:fldCharType="end"/>
      </w:r>
    </w:p>
    <w:p w14:paraId="2952EAC6" w14:textId="47CC6560" w:rsidR="00AA68E6" w:rsidRPr="003B753A" w:rsidRDefault="00AA68E6">
      <w:pPr>
        <w:pStyle w:val="TOC2"/>
        <w:rPr>
          <w:rFonts w:ascii="Calibri" w:hAnsi="Calibri"/>
          <w:noProof/>
          <w:sz w:val="22"/>
          <w:szCs w:val="22"/>
          <w:lang w:eastAsia="en-GB"/>
        </w:rPr>
      </w:pPr>
      <w:r>
        <w:rPr>
          <w:noProof/>
          <w:lang w:eastAsia="zh-CN"/>
        </w:rPr>
        <w:t>B.1.5</w:t>
      </w:r>
      <w:r w:rsidRPr="003B753A">
        <w:rPr>
          <w:rFonts w:ascii="Calibri" w:hAnsi="Calibr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_Toc106710323 \h </w:instrText>
      </w:r>
      <w:r>
        <w:rPr>
          <w:noProof/>
        </w:rPr>
      </w:r>
      <w:r>
        <w:rPr>
          <w:noProof/>
        </w:rPr>
        <w:fldChar w:fldCharType="separate"/>
      </w:r>
      <w:r>
        <w:rPr>
          <w:noProof/>
        </w:rPr>
        <w:t>209</w:t>
      </w:r>
      <w:r>
        <w:rPr>
          <w:noProof/>
        </w:rPr>
        <w:fldChar w:fldCharType="end"/>
      </w:r>
    </w:p>
    <w:p w14:paraId="6D05849F" w14:textId="46FA1DFF" w:rsidR="00AA68E6" w:rsidRPr="003B753A" w:rsidRDefault="00AA68E6">
      <w:pPr>
        <w:pStyle w:val="TOC2"/>
        <w:rPr>
          <w:rFonts w:ascii="Calibri" w:hAnsi="Calibri"/>
          <w:noProof/>
          <w:sz w:val="22"/>
          <w:szCs w:val="22"/>
          <w:lang w:eastAsia="en-GB"/>
        </w:rPr>
      </w:pPr>
      <w:r>
        <w:rPr>
          <w:noProof/>
          <w:lang w:eastAsia="zh-CN"/>
        </w:rPr>
        <w:t>B.1.6</w:t>
      </w:r>
      <w:r w:rsidRPr="003B753A">
        <w:rPr>
          <w:rFonts w:ascii="Calibri" w:hAnsi="Calibr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_Toc106710324 \h </w:instrText>
      </w:r>
      <w:r>
        <w:rPr>
          <w:noProof/>
        </w:rPr>
      </w:r>
      <w:r>
        <w:rPr>
          <w:noProof/>
        </w:rPr>
        <w:fldChar w:fldCharType="separate"/>
      </w:r>
      <w:r>
        <w:rPr>
          <w:noProof/>
        </w:rPr>
        <w:t>210</w:t>
      </w:r>
      <w:r>
        <w:rPr>
          <w:noProof/>
        </w:rPr>
        <w:fldChar w:fldCharType="end"/>
      </w:r>
    </w:p>
    <w:p w14:paraId="07BDA7AC" w14:textId="378919CF" w:rsidR="00AA68E6" w:rsidRPr="003B753A" w:rsidRDefault="00AA68E6">
      <w:pPr>
        <w:pStyle w:val="TOC2"/>
        <w:rPr>
          <w:rFonts w:ascii="Calibri" w:hAnsi="Calibri"/>
          <w:noProof/>
          <w:sz w:val="22"/>
          <w:szCs w:val="22"/>
          <w:lang w:eastAsia="en-GB"/>
        </w:rPr>
      </w:pPr>
      <w:r>
        <w:rPr>
          <w:noProof/>
          <w:lang w:eastAsia="zh-CN"/>
        </w:rPr>
        <w:t>B.1.7</w:t>
      </w:r>
      <w:r w:rsidRPr="003B753A">
        <w:rPr>
          <w:rFonts w:ascii="Calibri" w:hAnsi="Calibr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_Toc106710325 \h </w:instrText>
      </w:r>
      <w:r>
        <w:rPr>
          <w:noProof/>
        </w:rPr>
      </w:r>
      <w:r>
        <w:rPr>
          <w:noProof/>
        </w:rPr>
        <w:fldChar w:fldCharType="separate"/>
      </w:r>
      <w:r>
        <w:rPr>
          <w:noProof/>
        </w:rPr>
        <w:t>212</w:t>
      </w:r>
      <w:r>
        <w:rPr>
          <w:noProof/>
        </w:rPr>
        <w:fldChar w:fldCharType="end"/>
      </w:r>
    </w:p>
    <w:p w14:paraId="11D63825" w14:textId="71908862" w:rsidR="00AA68E6" w:rsidRPr="003B753A" w:rsidRDefault="00AA68E6">
      <w:pPr>
        <w:pStyle w:val="TOC2"/>
        <w:rPr>
          <w:rFonts w:ascii="Calibri" w:hAnsi="Calibri"/>
          <w:noProof/>
          <w:sz w:val="22"/>
          <w:szCs w:val="22"/>
          <w:lang w:eastAsia="en-GB"/>
        </w:rPr>
      </w:pPr>
      <w:r>
        <w:rPr>
          <w:noProof/>
          <w:lang w:eastAsia="zh-CN"/>
        </w:rPr>
        <w:t>B.1.8</w:t>
      </w:r>
      <w:r w:rsidRPr="003B753A">
        <w:rPr>
          <w:rFonts w:ascii="Calibri" w:hAnsi="Calibr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_Toc106710326 \h </w:instrText>
      </w:r>
      <w:r>
        <w:rPr>
          <w:noProof/>
        </w:rPr>
      </w:r>
      <w:r>
        <w:rPr>
          <w:noProof/>
        </w:rPr>
        <w:fldChar w:fldCharType="separate"/>
      </w:r>
      <w:r>
        <w:rPr>
          <w:noProof/>
        </w:rPr>
        <w:t>214</w:t>
      </w:r>
      <w:r>
        <w:rPr>
          <w:noProof/>
        </w:rPr>
        <w:fldChar w:fldCharType="end"/>
      </w:r>
    </w:p>
    <w:p w14:paraId="6234A1EE" w14:textId="02B8AC9A" w:rsidR="00AA68E6" w:rsidRPr="003B753A" w:rsidRDefault="00AA68E6">
      <w:pPr>
        <w:pStyle w:val="TOC2"/>
        <w:rPr>
          <w:rFonts w:ascii="Calibri" w:hAnsi="Calibri"/>
          <w:noProof/>
          <w:sz w:val="22"/>
          <w:szCs w:val="22"/>
          <w:lang w:eastAsia="en-GB"/>
        </w:rPr>
      </w:pPr>
      <w:r>
        <w:rPr>
          <w:noProof/>
          <w:lang w:eastAsia="zh-CN"/>
        </w:rPr>
        <w:t>B.1.9</w:t>
      </w:r>
      <w:r w:rsidRPr="003B753A">
        <w:rPr>
          <w:rFonts w:ascii="Calibri" w:hAnsi="Calibr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_Toc106710327 \h </w:instrText>
      </w:r>
      <w:r>
        <w:rPr>
          <w:noProof/>
        </w:rPr>
      </w:r>
      <w:r>
        <w:rPr>
          <w:noProof/>
        </w:rPr>
        <w:fldChar w:fldCharType="separate"/>
      </w:r>
      <w:r>
        <w:rPr>
          <w:noProof/>
        </w:rPr>
        <w:t>215</w:t>
      </w:r>
      <w:r>
        <w:rPr>
          <w:noProof/>
        </w:rPr>
        <w:fldChar w:fldCharType="end"/>
      </w:r>
    </w:p>
    <w:p w14:paraId="18351409" w14:textId="7528F042" w:rsidR="00AA68E6" w:rsidRPr="003B753A" w:rsidRDefault="00AA68E6">
      <w:pPr>
        <w:pStyle w:val="TOC2"/>
        <w:rPr>
          <w:rFonts w:ascii="Calibri" w:hAnsi="Calibri"/>
          <w:noProof/>
          <w:sz w:val="22"/>
          <w:szCs w:val="22"/>
          <w:lang w:eastAsia="en-GB"/>
        </w:rPr>
      </w:pPr>
      <w:r>
        <w:rPr>
          <w:noProof/>
          <w:lang w:eastAsia="zh-CN"/>
        </w:rPr>
        <w:t>B.1.10</w:t>
      </w:r>
      <w:r w:rsidRPr="003B753A">
        <w:rPr>
          <w:rFonts w:ascii="Calibri" w:hAnsi="Calibr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_Toc106710328 \h </w:instrText>
      </w:r>
      <w:r>
        <w:rPr>
          <w:noProof/>
        </w:rPr>
      </w:r>
      <w:r>
        <w:rPr>
          <w:noProof/>
        </w:rPr>
        <w:fldChar w:fldCharType="separate"/>
      </w:r>
      <w:r>
        <w:rPr>
          <w:noProof/>
        </w:rPr>
        <w:t>217</w:t>
      </w:r>
      <w:r>
        <w:rPr>
          <w:noProof/>
        </w:rPr>
        <w:fldChar w:fldCharType="end"/>
      </w:r>
    </w:p>
    <w:p w14:paraId="474E5850" w14:textId="19918D8D" w:rsidR="00AA68E6" w:rsidRPr="003B753A" w:rsidRDefault="00AA68E6" w:rsidP="00AA68E6">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_Toc106710329 \h </w:instrText>
      </w:r>
      <w:r>
        <w:rPr>
          <w:noProof/>
        </w:rPr>
      </w:r>
      <w:r>
        <w:rPr>
          <w:noProof/>
        </w:rPr>
        <w:fldChar w:fldCharType="separate"/>
      </w:r>
      <w:r>
        <w:rPr>
          <w:noProof/>
        </w:rPr>
        <w:t>219</w:t>
      </w:r>
      <w:r>
        <w:rPr>
          <w:noProof/>
        </w:rPr>
        <w:fldChar w:fldCharType="end"/>
      </w:r>
    </w:p>
    <w:p w14:paraId="6A975D06" w14:textId="239ED400"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3" w:name="_Toc20212206"/>
      <w:bookmarkStart w:id="4" w:name="_Toc27731561"/>
      <w:bookmarkStart w:id="5" w:name="_Toc36127339"/>
      <w:bookmarkStart w:id="6" w:name="_Toc45214445"/>
      <w:bookmarkStart w:id="7" w:name="_Toc51937584"/>
      <w:bookmarkStart w:id="8" w:name="_Toc51937893"/>
      <w:bookmarkStart w:id="9" w:name="_Toc106710025"/>
      <w:r w:rsidRPr="004D3578">
        <w:t>Foreword</w:t>
      </w:r>
      <w:bookmarkEnd w:id="3"/>
      <w:bookmarkEnd w:id="4"/>
      <w:bookmarkEnd w:id="5"/>
      <w:bookmarkEnd w:id="6"/>
      <w:bookmarkEnd w:id="7"/>
      <w:bookmarkEnd w:id="8"/>
      <w:bookmarkEnd w:id="9"/>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0" w:name="_Toc20212207"/>
      <w:bookmarkStart w:id="11" w:name="_Toc27731562"/>
      <w:bookmarkStart w:id="12" w:name="_Toc36127340"/>
      <w:bookmarkStart w:id="13" w:name="_Toc45214446"/>
      <w:bookmarkStart w:id="14" w:name="_Toc51937585"/>
      <w:bookmarkStart w:id="15" w:name="_Toc51937894"/>
      <w:bookmarkStart w:id="16" w:name="_Toc106710026"/>
      <w:r w:rsidRPr="004D3578">
        <w:t>1</w:t>
      </w:r>
      <w:r w:rsidRPr="004D3578">
        <w:tab/>
        <w:t>Scope</w:t>
      </w:r>
      <w:bookmarkEnd w:id="10"/>
      <w:bookmarkEnd w:id="11"/>
      <w:bookmarkEnd w:id="12"/>
      <w:bookmarkEnd w:id="13"/>
      <w:bookmarkEnd w:id="14"/>
      <w:bookmarkEnd w:id="15"/>
      <w:bookmarkEnd w:id="16"/>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17" w:name="_Toc20212208"/>
      <w:bookmarkStart w:id="18" w:name="_Toc27731563"/>
      <w:bookmarkStart w:id="19" w:name="_Toc36127341"/>
      <w:bookmarkStart w:id="20" w:name="_Toc45214447"/>
      <w:bookmarkStart w:id="21" w:name="_Toc51937586"/>
      <w:bookmarkStart w:id="22" w:name="_Toc51937895"/>
      <w:bookmarkStart w:id="23" w:name="_Toc106710027"/>
      <w:r w:rsidRPr="0052096B">
        <w:t>2</w:t>
      </w:r>
      <w:r w:rsidRPr="0052096B">
        <w:tab/>
        <w:t>References</w:t>
      </w:r>
      <w:bookmarkEnd w:id="17"/>
      <w:bookmarkEnd w:id="18"/>
      <w:bookmarkEnd w:id="19"/>
      <w:bookmarkEnd w:id="20"/>
      <w:bookmarkEnd w:id="21"/>
      <w:bookmarkEnd w:id="22"/>
      <w:bookmarkEnd w:id="23"/>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4" w:name="ref21905"/>
      <w:r w:rsidRPr="002F55BD">
        <w:t>[1]</w:t>
      </w:r>
      <w:bookmarkEnd w:id="24"/>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5"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26" w:name="_Toc27731564"/>
      <w:bookmarkStart w:id="27" w:name="_Toc36127342"/>
      <w:bookmarkStart w:id="28" w:name="_Toc45214448"/>
      <w:bookmarkStart w:id="29" w:name="_Toc51937587"/>
      <w:bookmarkStart w:id="30" w:name="_Toc51937896"/>
      <w:bookmarkStart w:id="31" w:name="_Toc106710028"/>
      <w:r w:rsidRPr="004D3578">
        <w:t>3</w:t>
      </w:r>
      <w:r w:rsidRPr="004D3578">
        <w:tab/>
        <w:t>Definitions and abbreviations</w:t>
      </w:r>
      <w:bookmarkEnd w:id="25"/>
      <w:bookmarkEnd w:id="26"/>
      <w:bookmarkEnd w:id="27"/>
      <w:bookmarkEnd w:id="28"/>
      <w:bookmarkEnd w:id="29"/>
      <w:bookmarkEnd w:id="30"/>
      <w:bookmarkEnd w:id="31"/>
    </w:p>
    <w:p w14:paraId="43C04EC4" w14:textId="77777777" w:rsidR="00EA3109" w:rsidRPr="004D3578" w:rsidRDefault="00EA3109" w:rsidP="00DE7187">
      <w:pPr>
        <w:pStyle w:val="Heading2"/>
      </w:pPr>
      <w:bookmarkStart w:id="32" w:name="_Toc20212210"/>
      <w:bookmarkStart w:id="33" w:name="_Toc27731565"/>
      <w:bookmarkStart w:id="34" w:name="_Toc36127343"/>
      <w:bookmarkStart w:id="35" w:name="_Toc45214449"/>
      <w:bookmarkStart w:id="36" w:name="_Toc51937588"/>
      <w:bookmarkStart w:id="37" w:name="_Toc51937897"/>
      <w:bookmarkStart w:id="38" w:name="_Toc106710029"/>
      <w:r w:rsidRPr="004D3578">
        <w:t>3.1</w:t>
      </w:r>
      <w:r w:rsidRPr="004D3578">
        <w:tab/>
        <w:t>Definitions</w:t>
      </w:r>
      <w:bookmarkEnd w:id="32"/>
      <w:bookmarkEnd w:id="33"/>
      <w:bookmarkEnd w:id="34"/>
      <w:bookmarkEnd w:id="35"/>
      <w:bookmarkEnd w:id="36"/>
      <w:bookmarkEnd w:id="37"/>
      <w:bookmarkEnd w:id="38"/>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Default="00EA3109">
      <w:pPr>
        <w:pStyle w:val="EW"/>
      </w:pPr>
      <w:r w:rsidRPr="00B03F39">
        <w:rPr>
          <w:b/>
        </w:rPr>
        <w:t>On-network operation</w:t>
      </w:r>
      <w:r>
        <w:t xml:space="preserve">: An </w:t>
      </w:r>
      <w:r w:rsidR="000C57BA">
        <w:t>MCS UE</w:t>
      </w:r>
      <w:r>
        <w:t xml:space="preserve"> operating with connectivity to an </w:t>
      </w:r>
      <w:r w:rsidR="00D73215">
        <w:t xml:space="preserve">MCS </w:t>
      </w:r>
      <w:r>
        <w:t>network including when network connectivity is achieved via a relay.</w:t>
      </w:r>
    </w:p>
    <w:p w14:paraId="558214FB" w14:textId="77777777" w:rsidR="00295D07" w:rsidRDefault="00295D07" w:rsidP="00295D07"/>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Default="00EA3109">
      <w:pPr>
        <w:pStyle w:val="EW"/>
        <w:rPr>
          <w:b/>
          <w:lang w:val="en-US"/>
        </w:rPr>
      </w:pPr>
      <w:r w:rsidRPr="00600921">
        <w:rPr>
          <w:b/>
          <w:lang w:val="en-US"/>
        </w:rPr>
        <w:t>XDMS</w:t>
      </w:r>
    </w:p>
    <w:p w14:paraId="7DDC9D00" w14:textId="77777777" w:rsidR="00EA3109" w:rsidRDefault="00EA3109" w:rsidP="00EA3109"/>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Default="00EA3109">
      <w:pPr>
        <w:pStyle w:val="EW"/>
        <w:rPr>
          <w:b/>
        </w:rPr>
      </w:pPr>
      <w:r w:rsidRPr="00600921">
        <w:rPr>
          <w:b/>
        </w:rPr>
        <w:t>Mission Critical Push To Talk</w:t>
      </w:r>
    </w:p>
    <w:p w14:paraId="1A77D532" w14:textId="77777777" w:rsidR="00295D07" w:rsidRDefault="00295D07" w:rsidP="00295D07"/>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2501F470" w14:textId="77777777" w:rsidR="00131C35" w:rsidRPr="004D3578" w:rsidRDefault="00131C35" w:rsidP="00DE7187">
      <w:pPr>
        <w:pStyle w:val="Heading2"/>
      </w:pPr>
      <w:bookmarkStart w:id="39" w:name="_Toc20212211"/>
      <w:bookmarkStart w:id="40" w:name="_Toc27731566"/>
      <w:bookmarkStart w:id="41" w:name="_Toc36127344"/>
      <w:bookmarkStart w:id="42" w:name="_Toc45214450"/>
      <w:bookmarkStart w:id="43" w:name="_Toc51937589"/>
      <w:bookmarkStart w:id="44" w:name="_Toc51937898"/>
      <w:bookmarkStart w:id="45" w:name="_Toc106710030"/>
      <w:r w:rsidRPr="004D3578">
        <w:t>3.2</w:t>
      </w:r>
      <w:r w:rsidRPr="004D3578">
        <w:tab/>
        <w:t>Abbreviations</w:t>
      </w:r>
      <w:bookmarkEnd w:id="39"/>
      <w:bookmarkEnd w:id="40"/>
      <w:bookmarkEnd w:id="41"/>
      <w:bookmarkEnd w:id="42"/>
      <w:bookmarkEnd w:id="43"/>
      <w:bookmarkEnd w:id="44"/>
      <w:bookmarkEnd w:id="45"/>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46" w:name="_Toc20212212"/>
      <w:bookmarkStart w:id="47" w:name="_Toc27731567"/>
      <w:bookmarkStart w:id="48" w:name="_Toc36127345"/>
      <w:bookmarkStart w:id="49" w:name="_Toc45214451"/>
      <w:bookmarkStart w:id="50" w:name="_Toc51937590"/>
      <w:bookmarkStart w:id="51" w:name="_Toc51937899"/>
      <w:bookmarkStart w:id="52" w:name="_Toc106710031"/>
      <w:r w:rsidRPr="004D3578">
        <w:t>4</w:t>
      </w:r>
      <w:r w:rsidRPr="004D3578">
        <w:tab/>
      </w:r>
      <w:r>
        <w:t>General</w:t>
      </w:r>
      <w:bookmarkEnd w:id="46"/>
      <w:bookmarkEnd w:id="47"/>
      <w:bookmarkEnd w:id="48"/>
      <w:bookmarkEnd w:id="49"/>
      <w:bookmarkEnd w:id="50"/>
      <w:bookmarkEnd w:id="51"/>
      <w:bookmarkEnd w:id="52"/>
    </w:p>
    <w:p w14:paraId="2A009598" w14:textId="77777777" w:rsidR="00352CAF" w:rsidRDefault="00352CAF" w:rsidP="00DE7187">
      <w:pPr>
        <w:pStyle w:val="Heading2"/>
      </w:pPr>
      <w:bookmarkStart w:id="53" w:name="_Toc20212213"/>
      <w:bookmarkStart w:id="54" w:name="_Toc27731568"/>
      <w:bookmarkStart w:id="55" w:name="_Toc36127346"/>
      <w:bookmarkStart w:id="56" w:name="_Toc45214452"/>
      <w:bookmarkStart w:id="57" w:name="_Toc51937591"/>
      <w:bookmarkStart w:id="58" w:name="_Toc51937900"/>
      <w:bookmarkStart w:id="59" w:name="_Toc106710032"/>
      <w:r>
        <w:t>4.1</w:t>
      </w:r>
      <w:r>
        <w:tab/>
      </w:r>
      <w:r w:rsidR="00D73215">
        <w:t xml:space="preserve">MCS </w:t>
      </w:r>
      <w:r>
        <w:t>service administrator configuration</w:t>
      </w:r>
      <w:bookmarkEnd w:id="53"/>
      <w:bookmarkEnd w:id="54"/>
      <w:bookmarkEnd w:id="55"/>
      <w:bookmarkEnd w:id="56"/>
      <w:bookmarkEnd w:id="57"/>
      <w:bookmarkEnd w:id="58"/>
      <w:bookmarkEnd w:id="59"/>
    </w:p>
    <w:p w14:paraId="7377B41E" w14:textId="77777777" w:rsidR="00D73215" w:rsidRDefault="00D73215" w:rsidP="00DE7187">
      <w:pPr>
        <w:pStyle w:val="Heading3"/>
      </w:pPr>
      <w:bookmarkStart w:id="60" w:name="_Toc20212214"/>
      <w:bookmarkStart w:id="61" w:name="_Toc27731569"/>
      <w:bookmarkStart w:id="62" w:name="_Toc36127347"/>
      <w:bookmarkStart w:id="63" w:name="_Toc45214453"/>
      <w:bookmarkStart w:id="64" w:name="_Toc51937592"/>
      <w:bookmarkStart w:id="65" w:name="_Toc51937901"/>
      <w:bookmarkStart w:id="66" w:name="_Toc106710033"/>
      <w:r>
        <w:t>4.1.1</w:t>
      </w:r>
      <w:r>
        <w:tab/>
        <w:t>Common configuration</w:t>
      </w:r>
      <w:bookmarkEnd w:id="60"/>
      <w:bookmarkEnd w:id="61"/>
      <w:bookmarkEnd w:id="62"/>
      <w:bookmarkEnd w:id="63"/>
      <w:bookmarkEnd w:id="64"/>
      <w:bookmarkEnd w:id="65"/>
      <w:bookmarkEnd w:id="66"/>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67" w:name="_Toc20212215"/>
      <w:bookmarkStart w:id="68" w:name="_Toc27731570"/>
      <w:bookmarkStart w:id="69" w:name="_Toc36127348"/>
      <w:bookmarkStart w:id="70" w:name="_Toc45214454"/>
      <w:bookmarkStart w:id="71" w:name="_Toc51937593"/>
      <w:bookmarkStart w:id="72" w:name="_Toc51937902"/>
      <w:bookmarkStart w:id="73" w:name="_Toc106710034"/>
      <w:r>
        <w:t>4.1.2</w:t>
      </w:r>
      <w:r>
        <w:tab/>
        <w:t>MCPTT configuration</w:t>
      </w:r>
      <w:bookmarkEnd w:id="67"/>
      <w:bookmarkEnd w:id="68"/>
      <w:bookmarkEnd w:id="69"/>
      <w:bookmarkEnd w:id="70"/>
      <w:bookmarkEnd w:id="71"/>
      <w:bookmarkEnd w:id="72"/>
      <w:bookmarkEnd w:id="73"/>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4" w:name="_Toc20212216"/>
      <w:bookmarkStart w:id="75" w:name="_Toc27731571"/>
      <w:bookmarkStart w:id="76" w:name="_Toc36127349"/>
      <w:bookmarkStart w:id="77" w:name="_Toc45214455"/>
      <w:bookmarkStart w:id="78" w:name="_Toc51937594"/>
      <w:bookmarkStart w:id="79" w:name="_Toc51937903"/>
      <w:bookmarkStart w:id="80" w:name="_Toc106710035"/>
      <w:r>
        <w:t>4.1.3</w:t>
      </w:r>
      <w:r>
        <w:tab/>
        <w:t>MCVideo configuration</w:t>
      </w:r>
      <w:bookmarkEnd w:id="74"/>
      <w:bookmarkEnd w:id="75"/>
      <w:bookmarkEnd w:id="76"/>
      <w:bookmarkEnd w:id="77"/>
      <w:bookmarkEnd w:id="78"/>
      <w:bookmarkEnd w:id="79"/>
      <w:bookmarkEnd w:id="80"/>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1" w:name="_Toc20212217"/>
      <w:bookmarkStart w:id="82" w:name="_Toc27731572"/>
      <w:bookmarkStart w:id="83" w:name="_Toc36127350"/>
      <w:bookmarkStart w:id="84" w:name="_Toc45214456"/>
      <w:bookmarkStart w:id="85" w:name="_Toc51937595"/>
      <w:bookmarkStart w:id="86" w:name="_Toc51937904"/>
      <w:bookmarkStart w:id="87" w:name="_Toc106710036"/>
      <w:r>
        <w:t>4.1.4</w:t>
      </w:r>
      <w:r>
        <w:tab/>
        <w:t>MCData configuration</w:t>
      </w:r>
      <w:bookmarkEnd w:id="81"/>
      <w:bookmarkEnd w:id="82"/>
      <w:bookmarkEnd w:id="83"/>
      <w:bookmarkEnd w:id="84"/>
      <w:bookmarkEnd w:id="85"/>
      <w:bookmarkEnd w:id="86"/>
      <w:bookmarkEnd w:id="87"/>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88" w:name="_Toc20212218"/>
      <w:bookmarkStart w:id="89" w:name="_Toc27731573"/>
      <w:bookmarkStart w:id="90" w:name="_Toc36127351"/>
      <w:bookmarkStart w:id="91" w:name="_Toc45214457"/>
      <w:bookmarkStart w:id="92" w:name="_Toc51937596"/>
      <w:bookmarkStart w:id="93" w:name="_Toc51937905"/>
      <w:bookmarkStart w:id="94" w:name="_Toc106710037"/>
      <w:r>
        <w:t>4.2</w:t>
      </w:r>
      <w:r>
        <w:tab/>
      </w:r>
      <w:r w:rsidR="000C57BA">
        <w:t>MCS UE</w:t>
      </w:r>
      <w:r>
        <w:t xml:space="preserve"> configuration</w:t>
      </w:r>
      <w:bookmarkEnd w:id="88"/>
      <w:bookmarkEnd w:id="89"/>
      <w:bookmarkEnd w:id="90"/>
      <w:bookmarkEnd w:id="91"/>
      <w:bookmarkEnd w:id="92"/>
      <w:bookmarkEnd w:id="93"/>
      <w:bookmarkEnd w:id="94"/>
    </w:p>
    <w:p w14:paraId="61954DBB" w14:textId="77777777" w:rsidR="00804D05" w:rsidRDefault="00804D05" w:rsidP="00DE7187">
      <w:pPr>
        <w:pStyle w:val="Heading3"/>
      </w:pPr>
      <w:bookmarkStart w:id="95" w:name="_Toc20212219"/>
      <w:bookmarkStart w:id="96" w:name="_Toc27731574"/>
      <w:bookmarkStart w:id="97" w:name="_Toc36127352"/>
      <w:bookmarkStart w:id="98" w:name="_Toc45214458"/>
      <w:bookmarkStart w:id="99" w:name="_Toc51937597"/>
      <w:bookmarkStart w:id="100" w:name="_Toc51937906"/>
      <w:bookmarkStart w:id="101" w:name="_Toc106710038"/>
      <w:r>
        <w:t>4.2.1</w:t>
      </w:r>
      <w:r>
        <w:tab/>
        <w:t>General</w:t>
      </w:r>
      <w:bookmarkEnd w:id="95"/>
      <w:bookmarkEnd w:id="96"/>
      <w:bookmarkEnd w:id="97"/>
      <w:bookmarkEnd w:id="98"/>
      <w:bookmarkEnd w:id="99"/>
      <w:bookmarkEnd w:id="100"/>
      <w:bookmarkEnd w:id="101"/>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2" w:name="_Toc20212220"/>
      <w:bookmarkStart w:id="103" w:name="_Toc27731575"/>
      <w:bookmarkStart w:id="104" w:name="_Toc36127353"/>
      <w:bookmarkStart w:id="105" w:name="_Toc45214459"/>
      <w:bookmarkStart w:id="106" w:name="_Toc51937598"/>
      <w:bookmarkStart w:id="107" w:name="_Toc51937907"/>
      <w:bookmarkStart w:id="108" w:name="_Toc106710039"/>
      <w:r>
        <w:t>4.2.2</w:t>
      </w:r>
      <w:r>
        <w:tab/>
        <w:t>Online configuration</w:t>
      </w:r>
      <w:bookmarkEnd w:id="102"/>
      <w:bookmarkEnd w:id="103"/>
      <w:bookmarkEnd w:id="104"/>
      <w:bookmarkEnd w:id="105"/>
      <w:bookmarkEnd w:id="106"/>
      <w:bookmarkEnd w:id="107"/>
      <w:bookmarkEnd w:id="108"/>
    </w:p>
    <w:p w14:paraId="4216CF0E" w14:textId="77777777" w:rsidR="00D73215" w:rsidRDefault="00D73215" w:rsidP="00DE7187">
      <w:pPr>
        <w:pStyle w:val="Heading4"/>
      </w:pPr>
      <w:bookmarkStart w:id="109" w:name="_Toc20212221"/>
      <w:bookmarkStart w:id="110" w:name="_Toc27731576"/>
      <w:bookmarkStart w:id="111" w:name="_Toc36127354"/>
      <w:bookmarkStart w:id="112" w:name="_Toc45214460"/>
      <w:bookmarkStart w:id="113" w:name="_Toc51937599"/>
      <w:bookmarkStart w:id="114" w:name="_Toc51937908"/>
      <w:bookmarkStart w:id="115" w:name="_Toc106710040"/>
      <w:r>
        <w:t>4.2.2.1</w:t>
      </w:r>
      <w:r>
        <w:tab/>
        <w:t>General</w:t>
      </w:r>
      <w:bookmarkEnd w:id="109"/>
      <w:bookmarkEnd w:id="110"/>
      <w:bookmarkEnd w:id="111"/>
      <w:bookmarkEnd w:id="112"/>
      <w:bookmarkEnd w:id="113"/>
      <w:bookmarkEnd w:id="114"/>
      <w:bookmarkEnd w:id="115"/>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75pt;height:273.05pt" o:ole="">
            <v:imagedata r:id="rId13" o:title=""/>
          </v:shape>
          <o:OLEObject Type="Embed" ProgID="Visio.Drawing.11" ShapeID="_x0000_i1027" DrawAspect="Content" ObjectID="_1724876185" r:id="rId14"/>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7777777"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16" w:name="_Toc20212222"/>
      <w:bookmarkStart w:id="117" w:name="_Toc27731577"/>
      <w:bookmarkStart w:id="118" w:name="_Toc36127355"/>
      <w:bookmarkStart w:id="119" w:name="_Toc45214461"/>
      <w:bookmarkStart w:id="120" w:name="_Toc51937600"/>
      <w:bookmarkStart w:id="121" w:name="_Toc51937909"/>
      <w:bookmarkStart w:id="122" w:name="_Toc106710041"/>
      <w:r>
        <w:t>4.2.2.2</w:t>
      </w:r>
      <w:r>
        <w:tab/>
        <w:t>MCPTT</w:t>
      </w:r>
      <w:bookmarkEnd w:id="116"/>
      <w:bookmarkEnd w:id="117"/>
      <w:bookmarkEnd w:id="118"/>
      <w:bookmarkEnd w:id="119"/>
      <w:bookmarkEnd w:id="120"/>
      <w:bookmarkEnd w:id="121"/>
      <w:bookmarkEnd w:id="122"/>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3" w:name="_Toc20212223"/>
      <w:bookmarkStart w:id="124" w:name="_Toc27731578"/>
      <w:bookmarkStart w:id="125" w:name="_Toc36127356"/>
      <w:bookmarkStart w:id="126" w:name="_Toc45214462"/>
      <w:bookmarkStart w:id="127" w:name="_Toc51937601"/>
      <w:bookmarkStart w:id="128" w:name="_Toc51937910"/>
      <w:bookmarkStart w:id="129" w:name="_Toc106710042"/>
      <w:r>
        <w:t>4.2.2.3</w:t>
      </w:r>
      <w:r>
        <w:tab/>
        <w:t>MCVideo configuration</w:t>
      </w:r>
      <w:bookmarkEnd w:id="123"/>
      <w:bookmarkEnd w:id="124"/>
      <w:bookmarkEnd w:id="125"/>
      <w:bookmarkEnd w:id="126"/>
      <w:bookmarkEnd w:id="127"/>
      <w:bookmarkEnd w:id="128"/>
      <w:bookmarkEnd w:id="129"/>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0" w:name="_Toc20212224"/>
      <w:bookmarkStart w:id="131" w:name="_Toc27731579"/>
      <w:bookmarkStart w:id="132" w:name="_Toc36127357"/>
      <w:bookmarkStart w:id="133" w:name="_Toc45214463"/>
      <w:bookmarkStart w:id="134" w:name="_Toc51937602"/>
      <w:bookmarkStart w:id="135" w:name="_Toc51937911"/>
      <w:bookmarkStart w:id="136" w:name="_Toc106710043"/>
      <w:r>
        <w:t>4.2.2.4</w:t>
      </w:r>
      <w:r>
        <w:tab/>
        <w:t>MCData configuration</w:t>
      </w:r>
      <w:bookmarkEnd w:id="130"/>
      <w:bookmarkEnd w:id="131"/>
      <w:bookmarkEnd w:id="132"/>
      <w:bookmarkEnd w:id="133"/>
      <w:bookmarkEnd w:id="134"/>
      <w:bookmarkEnd w:id="135"/>
      <w:bookmarkEnd w:id="136"/>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37" w:name="_Toc20212225"/>
      <w:bookmarkStart w:id="138" w:name="_Toc27731580"/>
      <w:bookmarkStart w:id="139" w:name="_Toc36127358"/>
      <w:bookmarkStart w:id="140" w:name="_Toc45214464"/>
      <w:bookmarkStart w:id="141" w:name="_Toc51937603"/>
      <w:bookmarkStart w:id="142" w:name="_Toc51937912"/>
      <w:bookmarkStart w:id="143" w:name="_Toc106710044"/>
      <w:r>
        <w:t>4.2.3</w:t>
      </w:r>
      <w:r>
        <w:tab/>
        <w:t>Offline configuration</w:t>
      </w:r>
      <w:bookmarkEnd w:id="137"/>
      <w:bookmarkEnd w:id="138"/>
      <w:bookmarkEnd w:id="139"/>
      <w:bookmarkEnd w:id="140"/>
      <w:bookmarkEnd w:id="141"/>
      <w:bookmarkEnd w:id="142"/>
      <w:bookmarkEnd w:id="143"/>
    </w:p>
    <w:p w14:paraId="08192980" w14:textId="77777777" w:rsidR="00D73215" w:rsidRDefault="00D73215" w:rsidP="00DE7187">
      <w:pPr>
        <w:pStyle w:val="Heading4"/>
      </w:pPr>
      <w:bookmarkStart w:id="144" w:name="_Toc20212226"/>
      <w:bookmarkStart w:id="145" w:name="_Toc27731581"/>
      <w:bookmarkStart w:id="146" w:name="_Toc36127359"/>
      <w:bookmarkStart w:id="147" w:name="_Toc45214465"/>
      <w:bookmarkStart w:id="148" w:name="_Toc51937604"/>
      <w:bookmarkStart w:id="149" w:name="_Toc51937913"/>
      <w:bookmarkStart w:id="150" w:name="_Toc106710045"/>
      <w:r>
        <w:t>4.2.3.1</w:t>
      </w:r>
      <w:r>
        <w:tab/>
        <w:t>General</w:t>
      </w:r>
      <w:bookmarkEnd w:id="144"/>
      <w:bookmarkEnd w:id="145"/>
      <w:bookmarkEnd w:id="146"/>
      <w:bookmarkEnd w:id="147"/>
      <w:bookmarkEnd w:id="148"/>
      <w:bookmarkEnd w:id="149"/>
      <w:bookmarkEnd w:id="150"/>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1" w:name="_Toc20212227"/>
      <w:bookmarkStart w:id="152" w:name="_Toc27731582"/>
      <w:bookmarkStart w:id="153" w:name="_Toc36127360"/>
      <w:bookmarkStart w:id="154" w:name="_Toc45214466"/>
      <w:bookmarkStart w:id="155" w:name="_Toc51937605"/>
      <w:bookmarkStart w:id="156" w:name="_Toc51937914"/>
      <w:bookmarkStart w:id="157" w:name="_Toc106710046"/>
      <w:r>
        <w:t>4.2.3.2</w:t>
      </w:r>
      <w:r>
        <w:tab/>
        <w:t>MCPTT</w:t>
      </w:r>
      <w:bookmarkEnd w:id="151"/>
      <w:bookmarkEnd w:id="152"/>
      <w:bookmarkEnd w:id="153"/>
      <w:bookmarkEnd w:id="154"/>
      <w:bookmarkEnd w:id="155"/>
      <w:bookmarkEnd w:id="156"/>
      <w:bookmarkEnd w:id="157"/>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58" w:name="_Toc20212228"/>
      <w:bookmarkStart w:id="159" w:name="_Toc27731583"/>
      <w:bookmarkStart w:id="160" w:name="_Toc36127361"/>
      <w:bookmarkStart w:id="161" w:name="_Toc45214467"/>
      <w:bookmarkStart w:id="162" w:name="_Toc51937606"/>
      <w:bookmarkStart w:id="163" w:name="_Toc51937915"/>
      <w:bookmarkStart w:id="164" w:name="_Toc106710047"/>
      <w:r>
        <w:t>4.2.3.3</w:t>
      </w:r>
      <w:r>
        <w:tab/>
        <w:t>MCVideo configuration</w:t>
      </w:r>
      <w:bookmarkEnd w:id="158"/>
      <w:bookmarkEnd w:id="159"/>
      <w:bookmarkEnd w:id="160"/>
      <w:bookmarkEnd w:id="161"/>
      <w:bookmarkEnd w:id="162"/>
      <w:bookmarkEnd w:id="163"/>
      <w:bookmarkEnd w:id="164"/>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5" w:name="_Toc20212229"/>
      <w:bookmarkStart w:id="166" w:name="_Toc27731584"/>
      <w:bookmarkStart w:id="167" w:name="_Toc36127362"/>
      <w:bookmarkStart w:id="168" w:name="_Toc45214468"/>
      <w:bookmarkStart w:id="169" w:name="_Toc51937607"/>
      <w:bookmarkStart w:id="170" w:name="_Toc51937916"/>
      <w:bookmarkStart w:id="171" w:name="_Toc106710048"/>
      <w:r>
        <w:t>4.2.3.4</w:t>
      </w:r>
      <w:r>
        <w:tab/>
        <w:t>MCData configuration</w:t>
      </w:r>
      <w:bookmarkEnd w:id="165"/>
      <w:bookmarkEnd w:id="166"/>
      <w:bookmarkEnd w:id="167"/>
      <w:bookmarkEnd w:id="168"/>
      <w:bookmarkEnd w:id="169"/>
      <w:bookmarkEnd w:id="170"/>
      <w:bookmarkEnd w:id="171"/>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2" w:name="_Toc20212230"/>
      <w:bookmarkStart w:id="173" w:name="_Toc27731585"/>
      <w:bookmarkStart w:id="174" w:name="_Toc36127363"/>
      <w:bookmarkStart w:id="175" w:name="_Toc45214469"/>
      <w:bookmarkStart w:id="176" w:name="_Toc51937608"/>
      <w:bookmarkStart w:id="177" w:name="_Toc51937917"/>
      <w:bookmarkStart w:id="178" w:name="_Toc106710049"/>
      <w:r>
        <w:t>4.3</w:t>
      </w:r>
      <w:r>
        <w:tab/>
      </w:r>
      <w:r w:rsidR="00D73215">
        <w:t xml:space="preserve">MCS </w:t>
      </w:r>
      <w:r>
        <w:t>server</w:t>
      </w:r>
      <w:bookmarkEnd w:id="172"/>
      <w:bookmarkEnd w:id="173"/>
      <w:bookmarkEnd w:id="174"/>
      <w:bookmarkEnd w:id="175"/>
      <w:bookmarkEnd w:id="176"/>
      <w:bookmarkEnd w:id="177"/>
      <w:bookmarkEnd w:id="178"/>
    </w:p>
    <w:p w14:paraId="611D60FC" w14:textId="77777777" w:rsidR="00D73215" w:rsidRDefault="00D73215" w:rsidP="00DE7187">
      <w:pPr>
        <w:pStyle w:val="Heading3"/>
      </w:pPr>
      <w:bookmarkStart w:id="179" w:name="_Toc20212231"/>
      <w:bookmarkStart w:id="180" w:name="_Toc27731586"/>
      <w:bookmarkStart w:id="181" w:name="_Toc36127364"/>
      <w:bookmarkStart w:id="182" w:name="_Toc45214470"/>
      <w:bookmarkStart w:id="183" w:name="_Toc51937609"/>
      <w:bookmarkStart w:id="184" w:name="_Toc51937918"/>
      <w:bookmarkStart w:id="185" w:name="_Toc106710050"/>
      <w:r>
        <w:t>4.3.1</w:t>
      </w:r>
      <w:r>
        <w:tab/>
        <w:t>General</w:t>
      </w:r>
      <w:bookmarkEnd w:id="179"/>
      <w:bookmarkEnd w:id="180"/>
      <w:bookmarkEnd w:id="181"/>
      <w:bookmarkEnd w:id="182"/>
      <w:bookmarkEnd w:id="183"/>
      <w:bookmarkEnd w:id="184"/>
      <w:bookmarkEnd w:id="185"/>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86" w:name="_Toc20212232"/>
      <w:bookmarkStart w:id="187" w:name="_Toc27731587"/>
      <w:bookmarkStart w:id="188" w:name="_Toc36127365"/>
      <w:bookmarkStart w:id="189" w:name="_Toc45214471"/>
      <w:bookmarkStart w:id="190" w:name="_Toc51937610"/>
      <w:bookmarkStart w:id="191" w:name="_Toc51937919"/>
      <w:bookmarkStart w:id="192" w:name="_Toc106710051"/>
      <w:r>
        <w:t>4.3.2</w:t>
      </w:r>
      <w:r>
        <w:tab/>
        <w:t>MCPTT Server</w:t>
      </w:r>
      <w:bookmarkEnd w:id="186"/>
      <w:bookmarkEnd w:id="187"/>
      <w:bookmarkEnd w:id="188"/>
      <w:bookmarkEnd w:id="189"/>
      <w:bookmarkEnd w:id="190"/>
      <w:bookmarkEnd w:id="191"/>
      <w:bookmarkEnd w:id="192"/>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3" w:name="_Toc20212233"/>
      <w:bookmarkStart w:id="194" w:name="_Toc27731588"/>
      <w:bookmarkStart w:id="195" w:name="_Toc36127366"/>
      <w:bookmarkStart w:id="196" w:name="_Toc45214472"/>
      <w:bookmarkStart w:id="197" w:name="_Toc51937611"/>
      <w:bookmarkStart w:id="198" w:name="_Toc51937920"/>
      <w:bookmarkStart w:id="199" w:name="_Toc106710052"/>
      <w:r>
        <w:t>4.3.3</w:t>
      </w:r>
      <w:r>
        <w:tab/>
        <w:t>MCVideo Server</w:t>
      </w:r>
      <w:bookmarkEnd w:id="193"/>
      <w:bookmarkEnd w:id="194"/>
      <w:bookmarkEnd w:id="195"/>
      <w:bookmarkEnd w:id="196"/>
      <w:bookmarkEnd w:id="197"/>
      <w:bookmarkEnd w:id="198"/>
      <w:bookmarkEnd w:id="199"/>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0" w:name="_Toc20212234"/>
      <w:bookmarkStart w:id="201" w:name="_Toc27731589"/>
      <w:bookmarkStart w:id="202" w:name="_Toc36127367"/>
      <w:bookmarkStart w:id="203" w:name="_Toc45214473"/>
      <w:bookmarkStart w:id="204" w:name="_Toc51937612"/>
      <w:bookmarkStart w:id="205" w:name="_Toc51937921"/>
      <w:bookmarkStart w:id="206" w:name="_Toc106710053"/>
      <w:r>
        <w:t>4.3.4</w:t>
      </w:r>
      <w:r>
        <w:tab/>
        <w:t>MCData Server</w:t>
      </w:r>
      <w:bookmarkEnd w:id="200"/>
      <w:bookmarkEnd w:id="201"/>
      <w:bookmarkEnd w:id="202"/>
      <w:bookmarkEnd w:id="203"/>
      <w:bookmarkEnd w:id="204"/>
      <w:bookmarkEnd w:id="205"/>
      <w:bookmarkEnd w:id="206"/>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07" w:name="_Toc20212235"/>
      <w:bookmarkStart w:id="208" w:name="_Toc27731590"/>
      <w:bookmarkStart w:id="209" w:name="_Toc36127368"/>
      <w:bookmarkStart w:id="210" w:name="_Toc45214474"/>
      <w:bookmarkStart w:id="211" w:name="_Toc51937613"/>
      <w:bookmarkStart w:id="212" w:name="_Toc51937922"/>
      <w:bookmarkStart w:id="213" w:name="_Toc106710054"/>
      <w:r>
        <w:t>4.4</w:t>
      </w:r>
      <w:r>
        <w:tab/>
        <w:t>Configuration management server</w:t>
      </w:r>
      <w:bookmarkEnd w:id="207"/>
      <w:bookmarkEnd w:id="208"/>
      <w:bookmarkEnd w:id="209"/>
      <w:bookmarkEnd w:id="210"/>
      <w:bookmarkEnd w:id="211"/>
      <w:bookmarkEnd w:id="212"/>
      <w:bookmarkEnd w:id="213"/>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4" w:name="_Toc20212236"/>
      <w:bookmarkStart w:id="215" w:name="_Toc27731591"/>
      <w:bookmarkStart w:id="216" w:name="_Toc36127369"/>
      <w:bookmarkStart w:id="217" w:name="_Toc45214475"/>
      <w:bookmarkStart w:id="218" w:name="_Toc51937614"/>
      <w:bookmarkStart w:id="219" w:name="_Toc51937923"/>
      <w:bookmarkStart w:id="220" w:name="_Toc106710055"/>
      <w:r>
        <w:t>5</w:t>
      </w:r>
      <w:r>
        <w:tab/>
        <w:t>Functional entities</w:t>
      </w:r>
      <w:bookmarkEnd w:id="214"/>
      <w:bookmarkEnd w:id="215"/>
      <w:bookmarkEnd w:id="216"/>
      <w:bookmarkEnd w:id="217"/>
      <w:bookmarkEnd w:id="218"/>
      <w:bookmarkEnd w:id="219"/>
      <w:bookmarkEnd w:id="220"/>
    </w:p>
    <w:p w14:paraId="00D20788" w14:textId="77777777" w:rsidR="00131C35" w:rsidRDefault="00131C35" w:rsidP="00DE7187">
      <w:pPr>
        <w:pStyle w:val="Heading2"/>
      </w:pPr>
      <w:bookmarkStart w:id="221" w:name="_Toc20212237"/>
      <w:bookmarkStart w:id="222" w:name="_Toc27731592"/>
      <w:bookmarkStart w:id="223" w:name="_Toc36127370"/>
      <w:bookmarkStart w:id="224" w:name="_Toc45214476"/>
      <w:bookmarkStart w:id="225" w:name="_Toc51937615"/>
      <w:bookmarkStart w:id="226" w:name="_Toc51937924"/>
      <w:bookmarkStart w:id="227" w:name="_Toc106710056"/>
      <w:r>
        <w:t>5.1</w:t>
      </w:r>
      <w:r>
        <w:tab/>
        <w:t>Configuration management client (CMC)</w:t>
      </w:r>
      <w:bookmarkEnd w:id="221"/>
      <w:bookmarkEnd w:id="222"/>
      <w:bookmarkEnd w:id="223"/>
      <w:bookmarkEnd w:id="224"/>
      <w:bookmarkEnd w:id="225"/>
      <w:bookmarkEnd w:id="226"/>
      <w:bookmarkEnd w:id="227"/>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28" w:name="_Toc20212238"/>
      <w:bookmarkStart w:id="229" w:name="_Toc27731593"/>
      <w:bookmarkStart w:id="230" w:name="_Toc36127371"/>
      <w:bookmarkStart w:id="231" w:name="_Toc45214477"/>
      <w:bookmarkStart w:id="232" w:name="_Toc51937616"/>
      <w:bookmarkStart w:id="233" w:name="_Toc51937925"/>
      <w:bookmarkStart w:id="234" w:name="_Toc106710057"/>
      <w:r>
        <w:t>5.2</w:t>
      </w:r>
      <w:r>
        <w:tab/>
        <w:t>Configuration management server (CMS)</w:t>
      </w:r>
      <w:bookmarkEnd w:id="228"/>
      <w:bookmarkEnd w:id="229"/>
      <w:bookmarkEnd w:id="230"/>
      <w:bookmarkEnd w:id="231"/>
      <w:bookmarkEnd w:id="232"/>
      <w:bookmarkEnd w:id="233"/>
      <w:bookmarkEnd w:id="234"/>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5" w:name="_Toc20212239"/>
      <w:bookmarkStart w:id="236" w:name="_Toc27731594"/>
      <w:bookmarkStart w:id="237" w:name="_Toc36127372"/>
      <w:bookmarkStart w:id="238" w:name="_Toc45214478"/>
      <w:bookmarkStart w:id="239" w:name="_Toc51937617"/>
      <w:bookmarkStart w:id="240" w:name="_Toc51937926"/>
      <w:bookmarkStart w:id="241" w:name="_Toc106710058"/>
      <w:r>
        <w:t>5.3</w:t>
      </w:r>
      <w:r>
        <w:tab/>
      </w:r>
      <w:r w:rsidR="00BD44A1" w:rsidRPr="00283362">
        <w:t xml:space="preserve">MCS </w:t>
      </w:r>
      <w:r>
        <w:t>server</w:t>
      </w:r>
      <w:bookmarkEnd w:id="235"/>
      <w:bookmarkEnd w:id="236"/>
      <w:bookmarkEnd w:id="237"/>
      <w:bookmarkEnd w:id="238"/>
      <w:bookmarkEnd w:id="239"/>
      <w:bookmarkEnd w:id="240"/>
      <w:bookmarkEnd w:id="241"/>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2" w:name="_Toc20212240"/>
      <w:bookmarkStart w:id="243" w:name="_Toc27731595"/>
      <w:bookmarkStart w:id="244" w:name="_Toc36127373"/>
      <w:bookmarkStart w:id="245" w:name="_Toc45214479"/>
      <w:bookmarkStart w:id="246" w:name="_Toc51937618"/>
      <w:bookmarkStart w:id="247" w:name="_Toc51937927"/>
      <w:bookmarkStart w:id="248" w:name="_Toc106710059"/>
      <w:r>
        <w:t>6</w:t>
      </w:r>
      <w:r>
        <w:tab/>
        <w:t>Procedures</w:t>
      </w:r>
      <w:bookmarkEnd w:id="242"/>
      <w:bookmarkEnd w:id="243"/>
      <w:bookmarkEnd w:id="244"/>
      <w:bookmarkEnd w:id="245"/>
      <w:bookmarkEnd w:id="246"/>
      <w:bookmarkEnd w:id="247"/>
      <w:bookmarkEnd w:id="248"/>
    </w:p>
    <w:p w14:paraId="0940F0A3" w14:textId="77777777" w:rsidR="00131C35" w:rsidRDefault="00131C35" w:rsidP="00DE7187">
      <w:pPr>
        <w:pStyle w:val="Heading2"/>
      </w:pPr>
      <w:bookmarkStart w:id="249" w:name="_Toc20212241"/>
      <w:bookmarkStart w:id="250" w:name="_Toc27731596"/>
      <w:bookmarkStart w:id="251" w:name="_Toc36127374"/>
      <w:bookmarkStart w:id="252" w:name="_Toc45214480"/>
      <w:bookmarkStart w:id="253" w:name="_Toc51937619"/>
      <w:bookmarkStart w:id="254" w:name="_Toc51937928"/>
      <w:bookmarkStart w:id="255" w:name="_Toc106710060"/>
      <w:r>
        <w:t>6.1</w:t>
      </w:r>
      <w:r>
        <w:tab/>
        <w:t>Introduction</w:t>
      </w:r>
      <w:bookmarkEnd w:id="249"/>
      <w:bookmarkEnd w:id="250"/>
      <w:bookmarkEnd w:id="251"/>
      <w:bookmarkEnd w:id="252"/>
      <w:bookmarkEnd w:id="253"/>
      <w:bookmarkEnd w:id="254"/>
      <w:bookmarkEnd w:id="255"/>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56" w:name="_Toc20212242"/>
      <w:bookmarkStart w:id="257" w:name="_Toc27731597"/>
      <w:bookmarkStart w:id="258" w:name="_Toc36127375"/>
      <w:bookmarkStart w:id="259" w:name="_Toc45214481"/>
      <w:bookmarkStart w:id="260" w:name="_Toc51937620"/>
      <w:bookmarkStart w:id="261" w:name="_Toc51937929"/>
      <w:bookmarkStart w:id="262" w:name="_Toc106710061"/>
      <w:r>
        <w:t>6.2</w:t>
      </w:r>
      <w:r>
        <w:tab/>
        <w:t>Common procedures</w:t>
      </w:r>
      <w:bookmarkEnd w:id="256"/>
      <w:bookmarkEnd w:id="257"/>
      <w:bookmarkEnd w:id="258"/>
      <w:bookmarkEnd w:id="259"/>
      <w:bookmarkEnd w:id="260"/>
      <w:bookmarkEnd w:id="261"/>
      <w:bookmarkEnd w:id="262"/>
    </w:p>
    <w:p w14:paraId="02CD2D32" w14:textId="77777777" w:rsidR="00131C35" w:rsidRDefault="00131C35" w:rsidP="00DE7187">
      <w:pPr>
        <w:pStyle w:val="Heading3"/>
      </w:pPr>
      <w:bookmarkStart w:id="263" w:name="_Toc20212243"/>
      <w:bookmarkStart w:id="264" w:name="_Toc27731598"/>
      <w:bookmarkStart w:id="265" w:name="_Toc36127376"/>
      <w:bookmarkStart w:id="266" w:name="_Toc45214482"/>
      <w:bookmarkStart w:id="267" w:name="_Toc51937621"/>
      <w:bookmarkStart w:id="268" w:name="_Toc51937930"/>
      <w:bookmarkStart w:id="269" w:name="_Toc106710062"/>
      <w:r>
        <w:t>6.2.1</w:t>
      </w:r>
      <w:r>
        <w:tab/>
        <w:t>General</w:t>
      </w:r>
      <w:bookmarkEnd w:id="263"/>
      <w:bookmarkEnd w:id="264"/>
      <w:bookmarkEnd w:id="265"/>
      <w:bookmarkEnd w:id="266"/>
      <w:bookmarkEnd w:id="267"/>
      <w:bookmarkEnd w:id="268"/>
      <w:bookmarkEnd w:id="269"/>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0" w:name="_Toc20212244"/>
      <w:bookmarkStart w:id="271" w:name="_Toc27731599"/>
      <w:bookmarkStart w:id="272" w:name="_Toc36127377"/>
      <w:bookmarkStart w:id="273" w:name="_Toc45214483"/>
      <w:bookmarkStart w:id="274" w:name="_Toc51937622"/>
      <w:bookmarkStart w:id="275" w:name="_Toc51937931"/>
      <w:bookmarkStart w:id="276" w:name="_Toc106710063"/>
      <w:r>
        <w:t>6.2.2</w:t>
      </w:r>
      <w:r>
        <w:tab/>
        <w:t>Client procedures</w:t>
      </w:r>
      <w:bookmarkEnd w:id="270"/>
      <w:bookmarkEnd w:id="271"/>
      <w:bookmarkEnd w:id="272"/>
      <w:bookmarkEnd w:id="273"/>
      <w:bookmarkEnd w:id="274"/>
      <w:bookmarkEnd w:id="275"/>
      <w:bookmarkEnd w:id="276"/>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77" w:name="_Toc20212245"/>
      <w:bookmarkStart w:id="278" w:name="_Toc27731600"/>
      <w:bookmarkStart w:id="279" w:name="_Toc36127378"/>
      <w:bookmarkStart w:id="280" w:name="_Toc45214484"/>
      <w:bookmarkStart w:id="281" w:name="_Toc51937623"/>
      <w:bookmarkStart w:id="282" w:name="_Toc51937932"/>
      <w:bookmarkStart w:id="283" w:name="_Toc106710064"/>
      <w:r>
        <w:t>6.2.3</w:t>
      </w:r>
      <w:r>
        <w:tab/>
      </w:r>
      <w:r w:rsidR="00BD44A1">
        <w:t xml:space="preserve">MCS </w:t>
      </w:r>
      <w:r>
        <w:t>server procedures</w:t>
      </w:r>
      <w:bookmarkEnd w:id="277"/>
      <w:bookmarkEnd w:id="278"/>
      <w:bookmarkEnd w:id="279"/>
      <w:bookmarkEnd w:id="280"/>
      <w:bookmarkEnd w:id="281"/>
      <w:bookmarkEnd w:id="282"/>
      <w:bookmarkEnd w:id="283"/>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4" w:name="_Toc20212246"/>
      <w:bookmarkStart w:id="285" w:name="_Toc27731601"/>
      <w:bookmarkStart w:id="286" w:name="_Toc36127379"/>
      <w:bookmarkStart w:id="287" w:name="_Toc45214485"/>
      <w:bookmarkStart w:id="288" w:name="_Toc51937624"/>
      <w:bookmarkStart w:id="289" w:name="_Toc51937933"/>
      <w:bookmarkStart w:id="290" w:name="_Toc106710065"/>
      <w:r>
        <w:t>6.2.4</w:t>
      </w:r>
      <w:r>
        <w:tab/>
        <w:t>Configuration management server procedures</w:t>
      </w:r>
      <w:bookmarkEnd w:id="284"/>
      <w:bookmarkEnd w:id="285"/>
      <w:bookmarkEnd w:id="286"/>
      <w:bookmarkEnd w:id="287"/>
      <w:bookmarkEnd w:id="288"/>
      <w:bookmarkEnd w:id="289"/>
      <w:bookmarkEnd w:id="290"/>
    </w:p>
    <w:p w14:paraId="68E6F71E" w14:textId="77777777" w:rsidR="00131C35" w:rsidRPr="006A63F0" w:rsidRDefault="00DD29C6" w:rsidP="00DE7187">
      <w:pPr>
        <w:pStyle w:val="Heading4"/>
      </w:pPr>
      <w:bookmarkStart w:id="291" w:name="_Toc20212247"/>
      <w:bookmarkStart w:id="292" w:name="_Toc27731602"/>
      <w:bookmarkStart w:id="293" w:name="_Toc36127380"/>
      <w:bookmarkStart w:id="294" w:name="_Toc45214486"/>
      <w:bookmarkStart w:id="295" w:name="_Toc51937625"/>
      <w:bookmarkStart w:id="296" w:name="_Toc51937934"/>
      <w:bookmarkStart w:id="297" w:name="_Toc106710066"/>
      <w:r>
        <w:t>6.2.4.1</w:t>
      </w:r>
      <w:r>
        <w:tab/>
        <w:t>General</w:t>
      </w:r>
      <w:bookmarkEnd w:id="291"/>
      <w:bookmarkEnd w:id="292"/>
      <w:bookmarkEnd w:id="293"/>
      <w:bookmarkEnd w:id="294"/>
      <w:bookmarkEnd w:id="295"/>
      <w:bookmarkEnd w:id="296"/>
      <w:bookmarkEnd w:id="297"/>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298" w:name="_Toc20212248"/>
      <w:bookmarkStart w:id="299" w:name="_Toc27731603"/>
      <w:bookmarkStart w:id="300" w:name="_Toc36127381"/>
      <w:bookmarkStart w:id="301" w:name="_Toc45214487"/>
      <w:bookmarkStart w:id="302" w:name="_Toc51937626"/>
      <w:bookmarkStart w:id="303" w:name="_Toc51937935"/>
      <w:bookmarkStart w:id="304" w:name="_Toc106710067"/>
      <w:r>
        <w:t>6.2.4.2</w:t>
      </w:r>
      <w:r>
        <w:tab/>
        <w:t>SIP failure case</w:t>
      </w:r>
      <w:bookmarkEnd w:id="298"/>
      <w:bookmarkEnd w:id="299"/>
      <w:bookmarkEnd w:id="300"/>
      <w:bookmarkEnd w:id="301"/>
      <w:bookmarkEnd w:id="302"/>
      <w:bookmarkEnd w:id="303"/>
      <w:bookmarkEnd w:id="304"/>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5" w:name="_Toc20212249"/>
      <w:bookmarkStart w:id="306" w:name="_Toc27731604"/>
      <w:bookmarkStart w:id="307" w:name="_Toc36127382"/>
      <w:bookmarkStart w:id="308" w:name="_Toc45214488"/>
      <w:bookmarkStart w:id="309" w:name="_Toc51937627"/>
      <w:bookmarkStart w:id="310" w:name="_Toc51937936"/>
      <w:bookmarkStart w:id="311" w:name="_Toc106710068"/>
      <w:r>
        <w:t>6.3</w:t>
      </w:r>
      <w:r>
        <w:tab/>
        <w:t>Configuration management procedures</w:t>
      </w:r>
      <w:bookmarkEnd w:id="305"/>
      <w:bookmarkEnd w:id="306"/>
      <w:bookmarkEnd w:id="307"/>
      <w:bookmarkEnd w:id="308"/>
      <w:bookmarkEnd w:id="309"/>
      <w:bookmarkEnd w:id="310"/>
      <w:bookmarkEnd w:id="311"/>
    </w:p>
    <w:p w14:paraId="7EE6D4E7" w14:textId="77777777" w:rsidR="00131C35" w:rsidRDefault="00131C35" w:rsidP="00DE7187">
      <w:pPr>
        <w:pStyle w:val="Heading3"/>
      </w:pPr>
      <w:bookmarkStart w:id="312" w:name="_Toc20212250"/>
      <w:bookmarkStart w:id="313" w:name="_Toc27731605"/>
      <w:bookmarkStart w:id="314" w:name="_Toc36127383"/>
      <w:bookmarkStart w:id="315" w:name="_Toc45214489"/>
      <w:bookmarkStart w:id="316" w:name="_Toc51937628"/>
      <w:bookmarkStart w:id="317" w:name="_Toc51937937"/>
      <w:bookmarkStart w:id="318" w:name="_Toc106710069"/>
      <w:r>
        <w:t>6.3.1</w:t>
      </w:r>
      <w:r>
        <w:tab/>
        <w:t>General</w:t>
      </w:r>
      <w:bookmarkEnd w:id="312"/>
      <w:bookmarkEnd w:id="313"/>
      <w:bookmarkEnd w:id="314"/>
      <w:bookmarkEnd w:id="315"/>
      <w:bookmarkEnd w:id="316"/>
      <w:bookmarkEnd w:id="317"/>
      <w:bookmarkEnd w:id="318"/>
    </w:p>
    <w:p w14:paraId="78829A06" w14:textId="77777777" w:rsidR="00D45A5A" w:rsidRPr="00D4586B" w:rsidRDefault="00D45A5A" w:rsidP="00DE7187">
      <w:pPr>
        <w:pStyle w:val="Heading4"/>
      </w:pPr>
      <w:bookmarkStart w:id="319" w:name="_Toc20212251"/>
      <w:bookmarkStart w:id="320" w:name="_Toc27731606"/>
      <w:bookmarkStart w:id="321" w:name="_Toc36127384"/>
      <w:bookmarkStart w:id="322" w:name="_Toc45214490"/>
      <w:bookmarkStart w:id="323" w:name="_Toc51937629"/>
      <w:bookmarkStart w:id="324" w:name="_Toc51937938"/>
      <w:bookmarkStart w:id="325" w:name="_Toc106710070"/>
      <w:r w:rsidRPr="00D4586B">
        <w:t>6.</w:t>
      </w:r>
      <w:r>
        <w:t>3</w:t>
      </w:r>
      <w:r w:rsidRPr="00D4586B">
        <w:t>.</w:t>
      </w:r>
      <w:r>
        <w:t>1.1</w:t>
      </w:r>
      <w:r w:rsidRPr="00D4586B">
        <w:tab/>
        <w:t>Client procedures</w:t>
      </w:r>
      <w:bookmarkEnd w:id="319"/>
      <w:bookmarkEnd w:id="320"/>
      <w:bookmarkEnd w:id="321"/>
      <w:bookmarkEnd w:id="322"/>
      <w:bookmarkEnd w:id="323"/>
      <w:bookmarkEnd w:id="324"/>
      <w:bookmarkEnd w:id="325"/>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26" w:name="_Toc20212252"/>
      <w:bookmarkStart w:id="327" w:name="_Toc27731607"/>
      <w:bookmarkStart w:id="328" w:name="_Toc36127385"/>
      <w:bookmarkStart w:id="329" w:name="_Toc45214491"/>
      <w:bookmarkStart w:id="330" w:name="_Toc51937630"/>
      <w:bookmarkStart w:id="331" w:name="_Toc51937939"/>
      <w:bookmarkStart w:id="332" w:name="_Toc106710071"/>
      <w:r w:rsidRPr="00D4586B">
        <w:t>6.</w:t>
      </w:r>
      <w:r>
        <w:t>3</w:t>
      </w:r>
      <w:r w:rsidRPr="00D4586B">
        <w:t>.</w:t>
      </w:r>
      <w:r>
        <w:t>1.2</w:t>
      </w:r>
      <w:r w:rsidRPr="00D4586B">
        <w:tab/>
        <w:t>Configuration management server procedures</w:t>
      </w:r>
      <w:bookmarkEnd w:id="326"/>
      <w:bookmarkEnd w:id="327"/>
      <w:bookmarkEnd w:id="328"/>
      <w:bookmarkEnd w:id="329"/>
      <w:bookmarkEnd w:id="330"/>
      <w:bookmarkEnd w:id="331"/>
      <w:bookmarkEnd w:id="332"/>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3" w:name="_Toc20212253"/>
      <w:bookmarkStart w:id="334" w:name="_Toc27731608"/>
      <w:bookmarkStart w:id="335" w:name="_Toc36127386"/>
      <w:bookmarkStart w:id="336" w:name="_Toc45214492"/>
      <w:bookmarkStart w:id="337" w:name="_Toc51937631"/>
      <w:bookmarkStart w:id="338" w:name="_Toc51937940"/>
      <w:bookmarkStart w:id="339" w:name="_Toc106710072"/>
      <w:r>
        <w:t>6.3.2</w:t>
      </w:r>
      <w:r>
        <w:tab/>
        <w:t>Configuration management document creation procedure</w:t>
      </w:r>
      <w:bookmarkEnd w:id="333"/>
      <w:bookmarkEnd w:id="334"/>
      <w:bookmarkEnd w:id="335"/>
      <w:bookmarkEnd w:id="336"/>
      <w:bookmarkEnd w:id="337"/>
      <w:bookmarkEnd w:id="338"/>
      <w:bookmarkEnd w:id="339"/>
    </w:p>
    <w:p w14:paraId="6C3B7D1E" w14:textId="77777777" w:rsidR="00131C35" w:rsidRDefault="00131C35" w:rsidP="00DE7187">
      <w:pPr>
        <w:pStyle w:val="Heading4"/>
      </w:pPr>
      <w:bookmarkStart w:id="340" w:name="_Toc20212254"/>
      <w:bookmarkStart w:id="341" w:name="_Toc27731609"/>
      <w:bookmarkStart w:id="342" w:name="_Toc36127387"/>
      <w:bookmarkStart w:id="343" w:name="_Toc45214493"/>
      <w:bookmarkStart w:id="344" w:name="_Toc51937632"/>
      <w:bookmarkStart w:id="345" w:name="_Toc51937941"/>
      <w:bookmarkStart w:id="346" w:name="_Toc106710073"/>
      <w:r>
        <w:t>6.3.2.1</w:t>
      </w:r>
      <w:r>
        <w:tab/>
        <w:t>General</w:t>
      </w:r>
      <w:bookmarkEnd w:id="340"/>
      <w:bookmarkEnd w:id="341"/>
      <w:bookmarkEnd w:id="342"/>
      <w:bookmarkEnd w:id="343"/>
      <w:bookmarkEnd w:id="344"/>
      <w:bookmarkEnd w:id="345"/>
      <w:bookmarkEnd w:id="346"/>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47" w:name="_Toc20212255"/>
      <w:bookmarkStart w:id="348" w:name="_Toc27731610"/>
      <w:bookmarkStart w:id="349" w:name="_Toc36127388"/>
      <w:bookmarkStart w:id="350" w:name="_Toc45214494"/>
      <w:bookmarkStart w:id="351" w:name="_Toc51937633"/>
      <w:bookmarkStart w:id="352" w:name="_Toc51937942"/>
      <w:bookmarkStart w:id="353" w:name="_Toc106710074"/>
      <w:r>
        <w:t>6.3.2.2</w:t>
      </w:r>
      <w:r>
        <w:tab/>
        <w:t xml:space="preserve">Configuration management client </w:t>
      </w:r>
      <w:r w:rsidR="00F929B3">
        <w:t xml:space="preserve">(CMC) </w:t>
      </w:r>
      <w:r>
        <w:t>procedures</w:t>
      </w:r>
      <w:bookmarkEnd w:id="347"/>
      <w:bookmarkEnd w:id="348"/>
      <w:bookmarkEnd w:id="349"/>
      <w:bookmarkEnd w:id="350"/>
      <w:bookmarkEnd w:id="351"/>
      <w:bookmarkEnd w:id="352"/>
      <w:bookmarkEnd w:id="353"/>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4" w:name="_Toc20212256"/>
      <w:bookmarkStart w:id="355" w:name="_Toc27731611"/>
      <w:bookmarkStart w:id="356" w:name="_Toc36127389"/>
      <w:bookmarkStart w:id="357" w:name="_Toc45214495"/>
      <w:bookmarkStart w:id="358" w:name="_Toc51937634"/>
      <w:bookmarkStart w:id="359" w:name="_Toc51937943"/>
      <w:bookmarkStart w:id="360" w:name="_Toc106710075"/>
      <w:r>
        <w:t>6.3.2.3</w:t>
      </w:r>
      <w:r>
        <w:tab/>
        <w:t xml:space="preserve">Configuration management server </w:t>
      </w:r>
      <w:r w:rsidR="00F929B3">
        <w:t xml:space="preserve">(CMS) </w:t>
      </w:r>
      <w:r>
        <w:t>procedures</w:t>
      </w:r>
      <w:bookmarkEnd w:id="354"/>
      <w:bookmarkEnd w:id="355"/>
      <w:bookmarkEnd w:id="356"/>
      <w:bookmarkEnd w:id="357"/>
      <w:bookmarkEnd w:id="358"/>
      <w:bookmarkEnd w:id="359"/>
      <w:bookmarkEnd w:id="360"/>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1" w:name="_Toc20212257"/>
      <w:bookmarkStart w:id="362" w:name="_Toc27731612"/>
      <w:bookmarkStart w:id="363" w:name="_Toc36127390"/>
      <w:bookmarkStart w:id="364" w:name="_Toc45214496"/>
      <w:bookmarkStart w:id="365" w:name="_Toc51937635"/>
      <w:bookmarkStart w:id="366" w:name="_Toc51937944"/>
      <w:bookmarkStart w:id="367" w:name="_Toc106710076"/>
      <w:r>
        <w:t>6.3.3</w:t>
      </w:r>
      <w:r>
        <w:tab/>
        <w:t>Configuration management document retrieval procedure</w:t>
      </w:r>
      <w:bookmarkEnd w:id="361"/>
      <w:bookmarkEnd w:id="362"/>
      <w:bookmarkEnd w:id="363"/>
      <w:bookmarkEnd w:id="364"/>
      <w:bookmarkEnd w:id="365"/>
      <w:bookmarkEnd w:id="366"/>
      <w:bookmarkEnd w:id="367"/>
    </w:p>
    <w:p w14:paraId="0A5B8525" w14:textId="77777777" w:rsidR="00131C35" w:rsidRDefault="00131C35" w:rsidP="00DE7187">
      <w:pPr>
        <w:pStyle w:val="Heading4"/>
      </w:pPr>
      <w:bookmarkStart w:id="368" w:name="_Toc20212258"/>
      <w:bookmarkStart w:id="369" w:name="_Toc27731613"/>
      <w:bookmarkStart w:id="370" w:name="_Toc36127391"/>
      <w:bookmarkStart w:id="371" w:name="_Toc45214497"/>
      <w:bookmarkStart w:id="372" w:name="_Toc51937636"/>
      <w:bookmarkStart w:id="373" w:name="_Toc51937945"/>
      <w:bookmarkStart w:id="374" w:name="_Toc106710077"/>
      <w:r>
        <w:t>6.3.3.1</w:t>
      </w:r>
      <w:r>
        <w:tab/>
        <w:t>General</w:t>
      </w:r>
      <w:bookmarkEnd w:id="368"/>
      <w:bookmarkEnd w:id="369"/>
      <w:bookmarkEnd w:id="370"/>
      <w:bookmarkEnd w:id="371"/>
      <w:bookmarkEnd w:id="372"/>
      <w:bookmarkEnd w:id="373"/>
      <w:bookmarkEnd w:id="374"/>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5" w:name="_Toc20212259"/>
      <w:bookmarkStart w:id="376" w:name="_Toc27731614"/>
      <w:bookmarkStart w:id="377" w:name="_Toc36127392"/>
      <w:bookmarkStart w:id="378" w:name="_Toc45214498"/>
      <w:bookmarkStart w:id="379" w:name="_Toc51937637"/>
      <w:bookmarkStart w:id="380" w:name="_Toc51937946"/>
      <w:bookmarkStart w:id="381" w:name="_Toc106710078"/>
      <w:r>
        <w:t>6.3.3.2</w:t>
      </w:r>
      <w:r>
        <w:tab/>
        <w:t>Client procedures</w:t>
      </w:r>
      <w:bookmarkEnd w:id="375"/>
      <w:bookmarkEnd w:id="376"/>
      <w:bookmarkEnd w:id="377"/>
      <w:bookmarkEnd w:id="378"/>
      <w:bookmarkEnd w:id="379"/>
      <w:bookmarkEnd w:id="380"/>
      <w:bookmarkEnd w:id="381"/>
    </w:p>
    <w:p w14:paraId="5C780344" w14:textId="77777777" w:rsidR="00131C35" w:rsidRDefault="00131C35" w:rsidP="00DE7187">
      <w:pPr>
        <w:pStyle w:val="Heading5"/>
      </w:pPr>
      <w:bookmarkStart w:id="382" w:name="_Toc20212260"/>
      <w:bookmarkStart w:id="383" w:name="_Toc27731615"/>
      <w:bookmarkStart w:id="384" w:name="_Toc36127393"/>
      <w:bookmarkStart w:id="385" w:name="_Toc45214499"/>
      <w:bookmarkStart w:id="386" w:name="_Toc51937638"/>
      <w:bookmarkStart w:id="387" w:name="_Toc51937947"/>
      <w:bookmarkStart w:id="388" w:name="_Toc106710079"/>
      <w:r>
        <w:t>6.3.3.2.1</w:t>
      </w:r>
      <w:r>
        <w:tab/>
        <w:t xml:space="preserve">General client </w:t>
      </w:r>
      <w:r w:rsidR="00C6744D">
        <w:t xml:space="preserve">(GC) </w:t>
      </w:r>
      <w:r>
        <w:t>procedures</w:t>
      </w:r>
      <w:bookmarkEnd w:id="382"/>
      <w:bookmarkEnd w:id="383"/>
      <w:bookmarkEnd w:id="384"/>
      <w:bookmarkEnd w:id="385"/>
      <w:bookmarkEnd w:id="386"/>
      <w:bookmarkEnd w:id="387"/>
      <w:bookmarkEnd w:id="388"/>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89" w:name="_Toc20212261"/>
      <w:bookmarkStart w:id="390" w:name="_Toc27731616"/>
      <w:bookmarkStart w:id="391" w:name="_Toc36127394"/>
      <w:bookmarkStart w:id="392" w:name="_Toc45214500"/>
      <w:bookmarkStart w:id="393" w:name="_Toc51937639"/>
      <w:bookmarkStart w:id="394" w:name="_Toc51937948"/>
      <w:bookmarkStart w:id="395" w:name="_Toc106710080"/>
      <w:r>
        <w:t>6.3.3.2.2</w:t>
      </w:r>
      <w:r>
        <w:tab/>
        <w:t xml:space="preserve">Configuration management client </w:t>
      </w:r>
      <w:r w:rsidR="00C6744D">
        <w:t xml:space="preserve">(CMC) </w:t>
      </w:r>
      <w:r>
        <w:t>procedures</w:t>
      </w:r>
      <w:bookmarkEnd w:id="389"/>
      <w:bookmarkEnd w:id="390"/>
      <w:bookmarkEnd w:id="391"/>
      <w:bookmarkEnd w:id="392"/>
      <w:bookmarkEnd w:id="393"/>
      <w:bookmarkEnd w:id="394"/>
      <w:bookmarkEnd w:id="395"/>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396" w:name="_Toc20212262"/>
      <w:bookmarkStart w:id="397" w:name="_Toc27731617"/>
      <w:bookmarkStart w:id="398" w:name="_Toc36127395"/>
      <w:bookmarkStart w:id="399" w:name="_Toc45214501"/>
      <w:bookmarkStart w:id="400" w:name="_Toc51937640"/>
      <w:bookmarkStart w:id="401" w:name="_Toc51937949"/>
      <w:bookmarkStart w:id="402" w:name="_Toc106710081"/>
      <w:r>
        <w:t>6.3.3.2.3</w:t>
      </w:r>
      <w:r>
        <w:tab/>
      </w:r>
      <w:r w:rsidR="00BD44A1">
        <w:t xml:space="preserve">MCS </w:t>
      </w:r>
      <w:r>
        <w:t>server procedures</w:t>
      </w:r>
      <w:bookmarkEnd w:id="396"/>
      <w:bookmarkEnd w:id="397"/>
      <w:bookmarkEnd w:id="398"/>
      <w:bookmarkEnd w:id="399"/>
      <w:bookmarkEnd w:id="400"/>
      <w:bookmarkEnd w:id="401"/>
      <w:bookmarkEnd w:id="402"/>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3" w:name="_Toc20212263"/>
      <w:bookmarkStart w:id="404" w:name="_Toc27731618"/>
      <w:bookmarkStart w:id="405" w:name="_Toc36127396"/>
      <w:bookmarkStart w:id="406" w:name="_Toc45214502"/>
      <w:bookmarkStart w:id="407" w:name="_Toc51937641"/>
      <w:bookmarkStart w:id="408" w:name="_Toc51937950"/>
      <w:bookmarkStart w:id="409" w:name="_Toc106710082"/>
      <w:r>
        <w:t>6.3.3.3</w:t>
      </w:r>
      <w:r>
        <w:tab/>
        <w:t>Configuration management server procedures</w:t>
      </w:r>
      <w:bookmarkEnd w:id="403"/>
      <w:bookmarkEnd w:id="404"/>
      <w:bookmarkEnd w:id="405"/>
      <w:bookmarkEnd w:id="406"/>
      <w:bookmarkEnd w:id="407"/>
      <w:bookmarkEnd w:id="408"/>
      <w:bookmarkEnd w:id="409"/>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0" w:name="_Toc20212264"/>
      <w:bookmarkStart w:id="411" w:name="_Toc27731619"/>
      <w:bookmarkStart w:id="412" w:name="_Toc36127397"/>
      <w:bookmarkStart w:id="413" w:name="_Toc45214503"/>
      <w:bookmarkStart w:id="414" w:name="_Toc51937642"/>
      <w:bookmarkStart w:id="415" w:name="_Toc51937951"/>
      <w:bookmarkStart w:id="416" w:name="_Toc106710083"/>
      <w:r w:rsidRPr="00B66593">
        <w:t>6.3.4</w:t>
      </w:r>
      <w:r w:rsidRPr="00B66593">
        <w:tab/>
        <w:t>Configuration management document update procedure</w:t>
      </w:r>
      <w:bookmarkEnd w:id="410"/>
      <w:bookmarkEnd w:id="411"/>
      <w:bookmarkEnd w:id="412"/>
      <w:bookmarkEnd w:id="413"/>
      <w:bookmarkEnd w:id="414"/>
      <w:bookmarkEnd w:id="415"/>
      <w:bookmarkEnd w:id="416"/>
    </w:p>
    <w:p w14:paraId="2DD8F736" w14:textId="77777777" w:rsidR="00131C35" w:rsidRDefault="00131C35" w:rsidP="00DE7187">
      <w:pPr>
        <w:pStyle w:val="Heading4"/>
      </w:pPr>
      <w:bookmarkStart w:id="417" w:name="_Toc20212265"/>
      <w:bookmarkStart w:id="418" w:name="_Toc27731620"/>
      <w:bookmarkStart w:id="419" w:name="_Toc36127398"/>
      <w:bookmarkStart w:id="420" w:name="_Toc45214504"/>
      <w:bookmarkStart w:id="421" w:name="_Toc51937643"/>
      <w:bookmarkStart w:id="422" w:name="_Toc51937952"/>
      <w:bookmarkStart w:id="423" w:name="_Toc106710084"/>
      <w:r>
        <w:t>6.3.4.1</w:t>
      </w:r>
      <w:r>
        <w:tab/>
        <w:t>General</w:t>
      </w:r>
      <w:bookmarkEnd w:id="417"/>
      <w:bookmarkEnd w:id="418"/>
      <w:bookmarkEnd w:id="419"/>
      <w:bookmarkEnd w:id="420"/>
      <w:bookmarkEnd w:id="421"/>
      <w:bookmarkEnd w:id="422"/>
      <w:bookmarkEnd w:id="423"/>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4" w:name="_Toc20212266"/>
      <w:bookmarkStart w:id="425" w:name="_Toc27731621"/>
      <w:bookmarkStart w:id="426" w:name="_Toc36127399"/>
      <w:bookmarkStart w:id="427" w:name="_Toc45214505"/>
      <w:bookmarkStart w:id="428" w:name="_Toc51937644"/>
      <w:bookmarkStart w:id="429" w:name="_Toc51937953"/>
      <w:bookmarkStart w:id="430" w:name="_Toc106710085"/>
      <w:r>
        <w:t>6.3.4.2</w:t>
      </w:r>
      <w:r>
        <w:tab/>
        <w:t>Configuration management client procedures</w:t>
      </w:r>
      <w:bookmarkEnd w:id="424"/>
      <w:bookmarkEnd w:id="425"/>
      <w:bookmarkEnd w:id="426"/>
      <w:bookmarkEnd w:id="427"/>
      <w:bookmarkEnd w:id="428"/>
      <w:bookmarkEnd w:id="429"/>
      <w:bookmarkEnd w:id="430"/>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1" w:name="_Toc20212267"/>
      <w:bookmarkStart w:id="432" w:name="_Toc27731622"/>
      <w:bookmarkStart w:id="433" w:name="_Toc36127400"/>
      <w:bookmarkStart w:id="434" w:name="_Toc45214506"/>
      <w:bookmarkStart w:id="435" w:name="_Toc51937645"/>
      <w:bookmarkStart w:id="436" w:name="_Toc51937954"/>
      <w:bookmarkStart w:id="437" w:name="_Toc106710086"/>
      <w:r>
        <w:t>6.3.4.3</w:t>
      </w:r>
      <w:r>
        <w:tab/>
        <w:t>Configuration management server procedures</w:t>
      </w:r>
      <w:bookmarkEnd w:id="431"/>
      <w:bookmarkEnd w:id="432"/>
      <w:bookmarkEnd w:id="433"/>
      <w:bookmarkEnd w:id="434"/>
      <w:bookmarkEnd w:id="435"/>
      <w:bookmarkEnd w:id="436"/>
      <w:bookmarkEnd w:id="437"/>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38" w:name="_Toc20212268"/>
      <w:bookmarkStart w:id="439" w:name="_Toc27731623"/>
      <w:bookmarkStart w:id="440" w:name="_Toc36127401"/>
      <w:bookmarkStart w:id="441" w:name="_Toc45214507"/>
      <w:bookmarkStart w:id="442" w:name="_Toc51937646"/>
      <w:bookmarkStart w:id="443" w:name="_Toc51937955"/>
      <w:bookmarkStart w:id="444" w:name="_Toc106710087"/>
      <w:r>
        <w:t>6.3.5</w:t>
      </w:r>
      <w:r>
        <w:tab/>
        <w:t>Configuration management document deletion procedure</w:t>
      </w:r>
      <w:bookmarkEnd w:id="438"/>
      <w:bookmarkEnd w:id="439"/>
      <w:bookmarkEnd w:id="440"/>
      <w:bookmarkEnd w:id="441"/>
      <w:bookmarkEnd w:id="442"/>
      <w:bookmarkEnd w:id="443"/>
      <w:bookmarkEnd w:id="444"/>
    </w:p>
    <w:p w14:paraId="61517273" w14:textId="77777777" w:rsidR="00131C35" w:rsidRDefault="00131C35" w:rsidP="00DE7187">
      <w:pPr>
        <w:pStyle w:val="Heading4"/>
      </w:pPr>
      <w:bookmarkStart w:id="445" w:name="_Toc20212269"/>
      <w:bookmarkStart w:id="446" w:name="_Toc27731624"/>
      <w:bookmarkStart w:id="447" w:name="_Toc36127402"/>
      <w:bookmarkStart w:id="448" w:name="_Toc45214508"/>
      <w:bookmarkStart w:id="449" w:name="_Toc51937647"/>
      <w:bookmarkStart w:id="450" w:name="_Toc51937956"/>
      <w:bookmarkStart w:id="451" w:name="_Toc106710088"/>
      <w:r>
        <w:t>6.3.5.1</w:t>
      </w:r>
      <w:r>
        <w:tab/>
        <w:t>General</w:t>
      </w:r>
      <w:bookmarkEnd w:id="445"/>
      <w:bookmarkEnd w:id="446"/>
      <w:bookmarkEnd w:id="447"/>
      <w:bookmarkEnd w:id="448"/>
      <w:bookmarkEnd w:id="449"/>
      <w:bookmarkEnd w:id="450"/>
      <w:bookmarkEnd w:id="451"/>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2" w:name="_Toc20212270"/>
      <w:bookmarkStart w:id="453" w:name="_Toc27731625"/>
      <w:bookmarkStart w:id="454" w:name="_Toc36127403"/>
      <w:bookmarkStart w:id="455" w:name="_Toc45214509"/>
      <w:bookmarkStart w:id="456" w:name="_Toc51937648"/>
      <w:bookmarkStart w:id="457" w:name="_Toc51937957"/>
      <w:bookmarkStart w:id="458" w:name="_Toc106710089"/>
      <w:r>
        <w:t>6.3.5.2</w:t>
      </w:r>
      <w:r>
        <w:tab/>
        <w:t xml:space="preserve">Configuration management Client </w:t>
      </w:r>
      <w:r w:rsidR="00444361">
        <w:t xml:space="preserve">(CMC) </w:t>
      </w:r>
      <w:r>
        <w:t>procedures</w:t>
      </w:r>
      <w:bookmarkEnd w:id="452"/>
      <w:bookmarkEnd w:id="453"/>
      <w:bookmarkEnd w:id="454"/>
      <w:bookmarkEnd w:id="455"/>
      <w:bookmarkEnd w:id="456"/>
      <w:bookmarkEnd w:id="457"/>
      <w:bookmarkEnd w:id="458"/>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59" w:name="_Toc20212271"/>
      <w:bookmarkStart w:id="460" w:name="_Toc27731626"/>
      <w:bookmarkStart w:id="461" w:name="_Toc36127404"/>
      <w:bookmarkStart w:id="462" w:name="_Toc45214510"/>
      <w:bookmarkStart w:id="463" w:name="_Toc51937649"/>
      <w:bookmarkStart w:id="464" w:name="_Toc51937958"/>
      <w:bookmarkStart w:id="465" w:name="_Toc106710090"/>
      <w:r>
        <w:t>6.3.5.3</w:t>
      </w:r>
      <w:r>
        <w:tab/>
        <w:t xml:space="preserve">Configuration management server </w:t>
      </w:r>
      <w:r w:rsidR="00444361">
        <w:t xml:space="preserve">(CMS) </w:t>
      </w:r>
      <w:r>
        <w:t>procedures</w:t>
      </w:r>
      <w:bookmarkEnd w:id="459"/>
      <w:bookmarkEnd w:id="460"/>
      <w:bookmarkEnd w:id="461"/>
      <w:bookmarkEnd w:id="462"/>
      <w:bookmarkEnd w:id="463"/>
      <w:bookmarkEnd w:id="464"/>
      <w:bookmarkEnd w:id="465"/>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66" w:name="_Toc20212272"/>
      <w:bookmarkStart w:id="467" w:name="_Toc27731627"/>
      <w:bookmarkStart w:id="468" w:name="_Toc36127405"/>
      <w:bookmarkStart w:id="469" w:name="_Toc45214511"/>
      <w:bookmarkStart w:id="470" w:name="_Toc51937650"/>
      <w:bookmarkStart w:id="471" w:name="_Toc51937959"/>
      <w:bookmarkStart w:id="472" w:name="_Toc106710091"/>
      <w:r>
        <w:t>6.3.6</w:t>
      </w:r>
      <w:r>
        <w:tab/>
        <w:t>Configuration management document element creation or replacement procedure</w:t>
      </w:r>
      <w:bookmarkEnd w:id="466"/>
      <w:bookmarkEnd w:id="467"/>
      <w:bookmarkEnd w:id="468"/>
      <w:bookmarkEnd w:id="469"/>
      <w:bookmarkEnd w:id="470"/>
      <w:bookmarkEnd w:id="471"/>
      <w:bookmarkEnd w:id="472"/>
    </w:p>
    <w:p w14:paraId="1E284E19" w14:textId="77777777" w:rsidR="0031729E" w:rsidRDefault="0031729E" w:rsidP="00DE7187">
      <w:pPr>
        <w:pStyle w:val="Heading4"/>
      </w:pPr>
      <w:bookmarkStart w:id="473" w:name="_Toc20212273"/>
      <w:bookmarkStart w:id="474" w:name="_Toc27731628"/>
      <w:bookmarkStart w:id="475" w:name="_Toc36127406"/>
      <w:bookmarkStart w:id="476" w:name="_Toc45214512"/>
      <w:bookmarkStart w:id="477" w:name="_Toc51937651"/>
      <w:bookmarkStart w:id="478" w:name="_Toc51937960"/>
      <w:bookmarkStart w:id="479" w:name="_Toc106710092"/>
      <w:r>
        <w:t>6.3.6.1</w:t>
      </w:r>
      <w:r>
        <w:tab/>
        <w:t>General</w:t>
      </w:r>
      <w:bookmarkEnd w:id="473"/>
      <w:bookmarkEnd w:id="474"/>
      <w:bookmarkEnd w:id="475"/>
      <w:bookmarkEnd w:id="476"/>
      <w:bookmarkEnd w:id="477"/>
      <w:bookmarkEnd w:id="478"/>
      <w:bookmarkEnd w:id="479"/>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0" w:name="_Toc20212274"/>
      <w:bookmarkStart w:id="481" w:name="_Toc27731629"/>
      <w:bookmarkStart w:id="482" w:name="_Toc36127407"/>
      <w:bookmarkStart w:id="483" w:name="_Toc45214513"/>
      <w:bookmarkStart w:id="484" w:name="_Toc51937652"/>
      <w:bookmarkStart w:id="485" w:name="_Toc51937961"/>
      <w:bookmarkStart w:id="486" w:name="_Toc106710093"/>
      <w:r>
        <w:t>6.3.6.2</w:t>
      </w:r>
      <w:r>
        <w:tab/>
        <w:t>Client procedures</w:t>
      </w:r>
      <w:bookmarkEnd w:id="480"/>
      <w:bookmarkEnd w:id="481"/>
      <w:bookmarkEnd w:id="482"/>
      <w:bookmarkEnd w:id="483"/>
      <w:bookmarkEnd w:id="484"/>
      <w:bookmarkEnd w:id="485"/>
      <w:bookmarkEnd w:id="486"/>
    </w:p>
    <w:p w14:paraId="0522AAC7" w14:textId="77777777" w:rsidR="0031729E" w:rsidRDefault="0031729E" w:rsidP="00DE7187">
      <w:pPr>
        <w:pStyle w:val="Heading5"/>
      </w:pPr>
      <w:bookmarkStart w:id="487" w:name="_Toc20212275"/>
      <w:bookmarkStart w:id="488" w:name="_Toc27731630"/>
      <w:bookmarkStart w:id="489" w:name="_Toc36127408"/>
      <w:bookmarkStart w:id="490" w:name="_Toc45214514"/>
      <w:bookmarkStart w:id="491" w:name="_Toc51937653"/>
      <w:bookmarkStart w:id="492" w:name="_Toc51937962"/>
      <w:bookmarkStart w:id="493" w:name="_Toc106710094"/>
      <w:r>
        <w:t>6.3.6.2.1</w:t>
      </w:r>
      <w:r>
        <w:tab/>
        <w:t>General client procedures</w:t>
      </w:r>
      <w:bookmarkEnd w:id="487"/>
      <w:bookmarkEnd w:id="488"/>
      <w:bookmarkEnd w:id="489"/>
      <w:bookmarkEnd w:id="490"/>
      <w:bookmarkEnd w:id="491"/>
      <w:bookmarkEnd w:id="492"/>
      <w:bookmarkEnd w:id="493"/>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4" w:name="_Toc20212276"/>
      <w:bookmarkStart w:id="495" w:name="_Toc27731631"/>
      <w:bookmarkStart w:id="496" w:name="_Toc36127409"/>
      <w:bookmarkStart w:id="497" w:name="_Toc45214515"/>
      <w:bookmarkStart w:id="498" w:name="_Toc51937654"/>
      <w:bookmarkStart w:id="499" w:name="_Toc51937963"/>
      <w:bookmarkStart w:id="500" w:name="_Toc106710095"/>
      <w:r>
        <w:t>6.3.6.2.2</w:t>
      </w:r>
      <w:r>
        <w:tab/>
        <w:t>Configuration management client procedures</w:t>
      </w:r>
      <w:bookmarkEnd w:id="494"/>
      <w:bookmarkEnd w:id="495"/>
      <w:bookmarkEnd w:id="496"/>
      <w:bookmarkEnd w:id="497"/>
      <w:bookmarkEnd w:id="498"/>
      <w:bookmarkEnd w:id="499"/>
      <w:bookmarkEnd w:id="500"/>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1" w:name="_Toc20212277"/>
      <w:bookmarkStart w:id="502" w:name="_Toc27731632"/>
      <w:bookmarkStart w:id="503" w:name="_Toc36127410"/>
      <w:bookmarkStart w:id="504" w:name="_Toc45214516"/>
      <w:bookmarkStart w:id="505" w:name="_Toc51937655"/>
      <w:bookmarkStart w:id="506" w:name="_Toc51937964"/>
      <w:bookmarkStart w:id="507" w:name="_Toc106710096"/>
      <w:r>
        <w:t>6.3.6.3</w:t>
      </w:r>
      <w:r>
        <w:tab/>
        <w:t>Configuration management server procedures</w:t>
      </w:r>
      <w:bookmarkEnd w:id="501"/>
      <w:bookmarkEnd w:id="502"/>
      <w:bookmarkEnd w:id="503"/>
      <w:bookmarkEnd w:id="504"/>
      <w:bookmarkEnd w:id="505"/>
      <w:bookmarkEnd w:id="506"/>
      <w:bookmarkEnd w:id="507"/>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08" w:name="_Toc20212278"/>
      <w:bookmarkStart w:id="509" w:name="_Toc27731633"/>
      <w:bookmarkStart w:id="510" w:name="_Toc36127411"/>
      <w:bookmarkStart w:id="511" w:name="_Toc45214517"/>
      <w:bookmarkStart w:id="512" w:name="_Toc51937656"/>
      <w:bookmarkStart w:id="513" w:name="_Toc51937965"/>
      <w:bookmarkStart w:id="514" w:name="_Toc106710097"/>
      <w:r>
        <w:t>6.3.7</w:t>
      </w:r>
      <w:r>
        <w:tab/>
        <w:t>Configuration management document element deletion procedure</w:t>
      </w:r>
      <w:bookmarkEnd w:id="508"/>
      <w:bookmarkEnd w:id="509"/>
      <w:bookmarkEnd w:id="510"/>
      <w:bookmarkEnd w:id="511"/>
      <w:bookmarkEnd w:id="512"/>
      <w:bookmarkEnd w:id="513"/>
      <w:bookmarkEnd w:id="514"/>
    </w:p>
    <w:p w14:paraId="344A65D3" w14:textId="77777777" w:rsidR="0031729E" w:rsidRDefault="0031729E" w:rsidP="00DE7187">
      <w:pPr>
        <w:pStyle w:val="Heading4"/>
      </w:pPr>
      <w:bookmarkStart w:id="515" w:name="_Toc20212279"/>
      <w:bookmarkStart w:id="516" w:name="_Toc27731634"/>
      <w:bookmarkStart w:id="517" w:name="_Toc36127412"/>
      <w:bookmarkStart w:id="518" w:name="_Toc45214518"/>
      <w:bookmarkStart w:id="519" w:name="_Toc51937657"/>
      <w:bookmarkStart w:id="520" w:name="_Toc51937966"/>
      <w:bookmarkStart w:id="521" w:name="_Toc106710098"/>
      <w:r>
        <w:t>6.3.7.1</w:t>
      </w:r>
      <w:r>
        <w:tab/>
        <w:t>General</w:t>
      </w:r>
      <w:bookmarkEnd w:id="515"/>
      <w:bookmarkEnd w:id="516"/>
      <w:bookmarkEnd w:id="517"/>
      <w:bookmarkEnd w:id="518"/>
      <w:bookmarkEnd w:id="519"/>
      <w:bookmarkEnd w:id="520"/>
      <w:bookmarkEnd w:id="521"/>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2" w:name="_Toc20212280"/>
      <w:bookmarkStart w:id="523" w:name="_Toc27731635"/>
      <w:bookmarkStart w:id="524" w:name="_Toc36127413"/>
      <w:bookmarkStart w:id="525" w:name="_Toc45214519"/>
      <w:bookmarkStart w:id="526" w:name="_Toc51937658"/>
      <w:bookmarkStart w:id="527" w:name="_Toc51937967"/>
      <w:bookmarkStart w:id="528" w:name="_Toc106710099"/>
      <w:r>
        <w:t>6.3.7.2</w:t>
      </w:r>
      <w:r>
        <w:tab/>
        <w:t>Client procedures</w:t>
      </w:r>
      <w:bookmarkEnd w:id="522"/>
      <w:bookmarkEnd w:id="523"/>
      <w:bookmarkEnd w:id="524"/>
      <w:bookmarkEnd w:id="525"/>
      <w:bookmarkEnd w:id="526"/>
      <w:bookmarkEnd w:id="527"/>
      <w:bookmarkEnd w:id="528"/>
    </w:p>
    <w:p w14:paraId="16CB314A" w14:textId="77777777" w:rsidR="0031729E" w:rsidRDefault="0031729E" w:rsidP="00DE7187">
      <w:pPr>
        <w:pStyle w:val="Heading5"/>
      </w:pPr>
      <w:bookmarkStart w:id="529" w:name="_Toc20212281"/>
      <w:bookmarkStart w:id="530" w:name="_Toc27731636"/>
      <w:bookmarkStart w:id="531" w:name="_Toc36127414"/>
      <w:bookmarkStart w:id="532" w:name="_Toc45214520"/>
      <w:bookmarkStart w:id="533" w:name="_Toc51937659"/>
      <w:bookmarkStart w:id="534" w:name="_Toc51937968"/>
      <w:bookmarkStart w:id="535" w:name="_Toc106710100"/>
      <w:r>
        <w:t>6.3.7.2.1</w:t>
      </w:r>
      <w:r>
        <w:tab/>
        <w:t>General client procedures</w:t>
      </w:r>
      <w:bookmarkEnd w:id="529"/>
      <w:bookmarkEnd w:id="530"/>
      <w:bookmarkEnd w:id="531"/>
      <w:bookmarkEnd w:id="532"/>
      <w:bookmarkEnd w:id="533"/>
      <w:bookmarkEnd w:id="534"/>
      <w:bookmarkEnd w:id="535"/>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36" w:name="_Toc20212282"/>
      <w:bookmarkStart w:id="537" w:name="_Toc27731637"/>
      <w:bookmarkStart w:id="538" w:name="_Toc36127415"/>
      <w:bookmarkStart w:id="539" w:name="_Toc45214521"/>
      <w:bookmarkStart w:id="540" w:name="_Toc51937660"/>
      <w:bookmarkStart w:id="541" w:name="_Toc51937969"/>
      <w:bookmarkStart w:id="542" w:name="_Toc106710101"/>
      <w:r>
        <w:t>6.3.</w:t>
      </w:r>
      <w:r w:rsidR="000D590F">
        <w:t>7</w:t>
      </w:r>
      <w:r>
        <w:t>.2.2</w:t>
      </w:r>
      <w:r>
        <w:tab/>
        <w:t>Configuration management client procedures</w:t>
      </w:r>
      <w:bookmarkEnd w:id="536"/>
      <w:bookmarkEnd w:id="537"/>
      <w:bookmarkEnd w:id="538"/>
      <w:bookmarkEnd w:id="539"/>
      <w:bookmarkEnd w:id="540"/>
      <w:bookmarkEnd w:id="541"/>
      <w:bookmarkEnd w:id="542"/>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3" w:name="_Toc20212283"/>
      <w:bookmarkStart w:id="544" w:name="_Toc27731638"/>
      <w:bookmarkStart w:id="545" w:name="_Toc36127416"/>
      <w:bookmarkStart w:id="546" w:name="_Toc45214522"/>
      <w:bookmarkStart w:id="547" w:name="_Toc51937661"/>
      <w:bookmarkStart w:id="548" w:name="_Toc51937970"/>
      <w:bookmarkStart w:id="549" w:name="_Toc106710102"/>
      <w:r>
        <w:t>6.3.7.3</w:t>
      </w:r>
      <w:r>
        <w:tab/>
        <w:t>Configuration management server procedures</w:t>
      </w:r>
      <w:bookmarkEnd w:id="543"/>
      <w:bookmarkEnd w:id="544"/>
      <w:bookmarkEnd w:id="545"/>
      <w:bookmarkEnd w:id="546"/>
      <w:bookmarkEnd w:id="547"/>
      <w:bookmarkEnd w:id="548"/>
      <w:bookmarkEnd w:id="549"/>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0" w:name="_Toc20212284"/>
      <w:bookmarkStart w:id="551" w:name="_Toc27731639"/>
      <w:bookmarkStart w:id="552" w:name="_Toc36127417"/>
      <w:bookmarkStart w:id="553" w:name="_Toc45214523"/>
      <w:bookmarkStart w:id="554" w:name="_Toc51937662"/>
      <w:bookmarkStart w:id="555" w:name="_Toc51937971"/>
      <w:bookmarkStart w:id="556" w:name="_Toc106710103"/>
      <w:r>
        <w:t>6.3.8</w:t>
      </w:r>
      <w:r>
        <w:tab/>
        <w:t>Configuration management document element fetching procedure</w:t>
      </w:r>
      <w:bookmarkEnd w:id="550"/>
      <w:bookmarkEnd w:id="551"/>
      <w:bookmarkEnd w:id="552"/>
      <w:bookmarkEnd w:id="553"/>
      <w:bookmarkEnd w:id="554"/>
      <w:bookmarkEnd w:id="555"/>
      <w:bookmarkEnd w:id="556"/>
    </w:p>
    <w:p w14:paraId="300E41BF" w14:textId="77777777" w:rsidR="0031729E" w:rsidRDefault="0031729E" w:rsidP="00DE7187">
      <w:pPr>
        <w:pStyle w:val="Heading4"/>
      </w:pPr>
      <w:bookmarkStart w:id="557" w:name="_Toc20212285"/>
      <w:bookmarkStart w:id="558" w:name="_Toc27731640"/>
      <w:bookmarkStart w:id="559" w:name="_Toc36127418"/>
      <w:bookmarkStart w:id="560" w:name="_Toc45214524"/>
      <w:bookmarkStart w:id="561" w:name="_Toc51937663"/>
      <w:bookmarkStart w:id="562" w:name="_Toc51937972"/>
      <w:bookmarkStart w:id="563" w:name="_Toc106710104"/>
      <w:r>
        <w:t>6.3.8.1</w:t>
      </w:r>
      <w:r>
        <w:tab/>
        <w:t>General</w:t>
      </w:r>
      <w:bookmarkEnd w:id="557"/>
      <w:bookmarkEnd w:id="558"/>
      <w:bookmarkEnd w:id="559"/>
      <w:bookmarkEnd w:id="560"/>
      <w:bookmarkEnd w:id="561"/>
      <w:bookmarkEnd w:id="562"/>
      <w:bookmarkEnd w:id="563"/>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4" w:name="_Toc20212286"/>
      <w:bookmarkStart w:id="565" w:name="_Toc27731641"/>
      <w:bookmarkStart w:id="566" w:name="_Toc36127419"/>
      <w:bookmarkStart w:id="567" w:name="_Toc45214525"/>
      <w:bookmarkStart w:id="568" w:name="_Toc51937664"/>
      <w:bookmarkStart w:id="569" w:name="_Toc51937973"/>
      <w:bookmarkStart w:id="570" w:name="_Toc106710105"/>
      <w:r>
        <w:t>6.3.8.2</w:t>
      </w:r>
      <w:r>
        <w:tab/>
        <w:t>Client procedures</w:t>
      </w:r>
      <w:bookmarkEnd w:id="564"/>
      <w:bookmarkEnd w:id="565"/>
      <w:bookmarkEnd w:id="566"/>
      <w:bookmarkEnd w:id="567"/>
      <w:bookmarkEnd w:id="568"/>
      <w:bookmarkEnd w:id="569"/>
      <w:bookmarkEnd w:id="570"/>
    </w:p>
    <w:p w14:paraId="680CE7CA" w14:textId="77777777" w:rsidR="0031729E" w:rsidRDefault="0031729E" w:rsidP="00DE7187">
      <w:pPr>
        <w:pStyle w:val="Heading5"/>
      </w:pPr>
      <w:bookmarkStart w:id="571" w:name="_Toc20212287"/>
      <w:bookmarkStart w:id="572" w:name="_Toc27731642"/>
      <w:bookmarkStart w:id="573" w:name="_Toc36127420"/>
      <w:bookmarkStart w:id="574" w:name="_Toc45214526"/>
      <w:bookmarkStart w:id="575" w:name="_Toc51937665"/>
      <w:bookmarkStart w:id="576" w:name="_Toc51937974"/>
      <w:bookmarkStart w:id="577" w:name="_Toc106710106"/>
      <w:r>
        <w:t>6.3.8.2.1</w:t>
      </w:r>
      <w:r>
        <w:tab/>
        <w:t>General client procedures</w:t>
      </w:r>
      <w:bookmarkEnd w:id="571"/>
      <w:bookmarkEnd w:id="572"/>
      <w:bookmarkEnd w:id="573"/>
      <w:bookmarkEnd w:id="574"/>
      <w:bookmarkEnd w:id="575"/>
      <w:bookmarkEnd w:id="576"/>
      <w:bookmarkEnd w:id="577"/>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78" w:name="_Toc20212288"/>
      <w:bookmarkStart w:id="579" w:name="_Toc27731643"/>
      <w:bookmarkStart w:id="580" w:name="_Toc36127421"/>
      <w:bookmarkStart w:id="581" w:name="_Toc45214527"/>
      <w:bookmarkStart w:id="582" w:name="_Toc51937666"/>
      <w:bookmarkStart w:id="583" w:name="_Toc51937975"/>
      <w:bookmarkStart w:id="584" w:name="_Toc106710107"/>
      <w:r>
        <w:t>6.3.8.2.2</w:t>
      </w:r>
      <w:r>
        <w:tab/>
        <w:t>Configuration management client procedures</w:t>
      </w:r>
      <w:bookmarkEnd w:id="578"/>
      <w:bookmarkEnd w:id="579"/>
      <w:bookmarkEnd w:id="580"/>
      <w:bookmarkEnd w:id="581"/>
      <w:bookmarkEnd w:id="582"/>
      <w:bookmarkEnd w:id="583"/>
      <w:bookmarkEnd w:id="584"/>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5" w:name="_Toc20212289"/>
      <w:bookmarkStart w:id="586" w:name="_Toc27731644"/>
      <w:bookmarkStart w:id="587" w:name="_Toc36127422"/>
      <w:bookmarkStart w:id="588" w:name="_Toc45214528"/>
      <w:bookmarkStart w:id="589" w:name="_Toc51937667"/>
      <w:bookmarkStart w:id="590" w:name="_Toc51937976"/>
      <w:bookmarkStart w:id="591" w:name="_Toc106710108"/>
      <w:r>
        <w:t>6.3.8.2.3</w:t>
      </w:r>
      <w:r>
        <w:tab/>
      </w:r>
      <w:r w:rsidR="00BD44A1">
        <w:t xml:space="preserve">MCS </w:t>
      </w:r>
      <w:r>
        <w:t>server procedures</w:t>
      </w:r>
      <w:bookmarkEnd w:id="585"/>
      <w:bookmarkEnd w:id="586"/>
      <w:bookmarkEnd w:id="587"/>
      <w:bookmarkEnd w:id="588"/>
      <w:bookmarkEnd w:id="589"/>
      <w:bookmarkEnd w:id="590"/>
      <w:bookmarkEnd w:id="591"/>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2" w:name="_Toc20212290"/>
      <w:bookmarkStart w:id="593" w:name="_Toc27731645"/>
      <w:bookmarkStart w:id="594" w:name="_Toc36127423"/>
      <w:bookmarkStart w:id="595" w:name="_Toc45214529"/>
      <w:bookmarkStart w:id="596" w:name="_Toc51937668"/>
      <w:bookmarkStart w:id="597" w:name="_Toc51937977"/>
      <w:bookmarkStart w:id="598" w:name="_Toc106710109"/>
      <w:r>
        <w:t>6.3.8.3</w:t>
      </w:r>
      <w:r>
        <w:tab/>
        <w:t>Configuration management server procedures</w:t>
      </w:r>
      <w:bookmarkEnd w:id="592"/>
      <w:bookmarkEnd w:id="593"/>
      <w:bookmarkEnd w:id="594"/>
      <w:bookmarkEnd w:id="595"/>
      <w:bookmarkEnd w:id="596"/>
      <w:bookmarkEnd w:id="597"/>
      <w:bookmarkEnd w:id="598"/>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599" w:name="_Toc20212291"/>
      <w:bookmarkStart w:id="600" w:name="_Toc27731646"/>
      <w:bookmarkStart w:id="601" w:name="_Toc36127424"/>
      <w:bookmarkStart w:id="602" w:name="_Toc45214530"/>
      <w:bookmarkStart w:id="603" w:name="_Toc51937669"/>
      <w:bookmarkStart w:id="604" w:name="_Toc51937978"/>
      <w:bookmarkStart w:id="605" w:name="_Toc106710110"/>
      <w:r>
        <w:t>6.3.9</w:t>
      </w:r>
      <w:r>
        <w:tab/>
        <w:t>Configuration management document attribute creation or replacement procedure</w:t>
      </w:r>
      <w:bookmarkEnd w:id="599"/>
      <w:bookmarkEnd w:id="600"/>
      <w:bookmarkEnd w:id="601"/>
      <w:bookmarkEnd w:id="602"/>
      <w:bookmarkEnd w:id="603"/>
      <w:bookmarkEnd w:id="604"/>
      <w:bookmarkEnd w:id="605"/>
    </w:p>
    <w:p w14:paraId="013EEF9B" w14:textId="77777777" w:rsidR="0031729E" w:rsidRDefault="0031729E" w:rsidP="00DE7187">
      <w:pPr>
        <w:pStyle w:val="Heading4"/>
      </w:pPr>
      <w:bookmarkStart w:id="606" w:name="_Toc20212292"/>
      <w:bookmarkStart w:id="607" w:name="_Toc27731647"/>
      <w:bookmarkStart w:id="608" w:name="_Toc36127425"/>
      <w:bookmarkStart w:id="609" w:name="_Toc45214531"/>
      <w:bookmarkStart w:id="610" w:name="_Toc51937670"/>
      <w:bookmarkStart w:id="611" w:name="_Toc51937979"/>
      <w:bookmarkStart w:id="612" w:name="_Toc106710111"/>
      <w:r>
        <w:t>6.3.9.1</w:t>
      </w:r>
      <w:r>
        <w:tab/>
        <w:t>General</w:t>
      </w:r>
      <w:bookmarkEnd w:id="606"/>
      <w:bookmarkEnd w:id="607"/>
      <w:bookmarkEnd w:id="608"/>
      <w:bookmarkEnd w:id="609"/>
      <w:bookmarkEnd w:id="610"/>
      <w:bookmarkEnd w:id="611"/>
      <w:bookmarkEnd w:id="612"/>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3" w:name="_Toc20212293"/>
      <w:bookmarkStart w:id="614" w:name="_Toc27731648"/>
      <w:bookmarkStart w:id="615" w:name="_Toc36127426"/>
      <w:bookmarkStart w:id="616" w:name="_Toc45214532"/>
      <w:bookmarkStart w:id="617" w:name="_Toc51937671"/>
      <w:bookmarkStart w:id="618" w:name="_Toc51937980"/>
      <w:bookmarkStart w:id="619" w:name="_Toc106710112"/>
      <w:r>
        <w:t>6.3.9.2</w:t>
      </w:r>
      <w:r>
        <w:tab/>
        <w:t>Client procedures</w:t>
      </w:r>
      <w:bookmarkEnd w:id="613"/>
      <w:bookmarkEnd w:id="614"/>
      <w:bookmarkEnd w:id="615"/>
      <w:bookmarkEnd w:id="616"/>
      <w:bookmarkEnd w:id="617"/>
      <w:bookmarkEnd w:id="618"/>
      <w:bookmarkEnd w:id="619"/>
    </w:p>
    <w:p w14:paraId="7AD10D40" w14:textId="77777777" w:rsidR="0031729E" w:rsidRDefault="0031729E" w:rsidP="00DE7187">
      <w:pPr>
        <w:pStyle w:val="Heading5"/>
      </w:pPr>
      <w:bookmarkStart w:id="620" w:name="_Toc20212294"/>
      <w:bookmarkStart w:id="621" w:name="_Toc27731649"/>
      <w:bookmarkStart w:id="622" w:name="_Toc36127427"/>
      <w:bookmarkStart w:id="623" w:name="_Toc45214533"/>
      <w:bookmarkStart w:id="624" w:name="_Toc51937672"/>
      <w:bookmarkStart w:id="625" w:name="_Toc51937981"/>
      <w:bookmarkStart w:id="626" w:name="_Toc106710113"/>
      <w:r>
        <w:t>6.3.9.2.1</w:t>
      </w:r>
      <w:r>
        <w:tab/>
        <w:t>General client procedures</w:t>
      </w:r>
      <w:bookmarkEnd w:id="620"/>
      <w:bookmarkEnd w:id="621"/>
      <w:bookmarkEnd w:id="622"/>
      <w:bookmarkEnd w:id="623"/>
      <w:bookmarkEnd w:id="624"/>
      <w:bookmarkEnd w:id="625"/>
      <w:bookmarkEnd w:id="626"/>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27" w:name="_Toc20212295"/>
      <w:bookmarkStart w:id="628" w:name="_Toc27731650"/>
      <w:bookmarkStart w:id="629" w:name="_Toc36127428"/>
      <w:bookmarkStart w:id="630" w:name="_Toc45214534"/>
      <w:bookmarkStart w:id="631" w:name="_Toc51937673"/>
      <w:bookmarkStart w:id="632" w:name="_Toc51937982"/>
      <w:bookmarkStart w:id="633" w:name="_Toc106710114"/>
      <w:r>
        <w:t>6.3.9.2.2</w:t>
      </w:r>
      <w:r>
        <w:tab/>
        <w:t>Configuration management client procedures</w:t>
      </w:r>
      <w:bookmarkEnd w:id="627"/>
      <w:bookmarkEnd w:id="628"/>
      <w:bookmarkEnd w:id="629"/>
      <w:bookmarkEnd w:id="630"/>
      <w:bookmarkEnd w:id="631"/>
      <w:bookmarkEnd w:id="632"/>
      <w:bookmarkEnd w:id="633"/>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4" w:name="_Toc20212296"/>
      <w:bookmarkStart w:id="635" w:name="_Toc27731651"/>
      <w:bookmarkStart w:id="636" w:name="_Toc36127429"/>
      <w:bookmarkStart w:id="637" w:name="_Toc45214535"/>
      <w:bookmarkStart w:id="638" w:name="_Toc51937674"/>
      <w:bookmarkStart w:id="639" w:name="_Toc51937983"/>
      <w:bookmarkStart w:id="640" w:name="_Toc106710115"/>
      <w:r>
        <w:t>6.3.9.3</w:t>
      </w:r>
      <w:r>
        <w:tab/>
        <w:t>Configuration management server procedures</w:t>
      </w:r>
      <w:bookmarkEnd w:id="634"/>
      <w:bookmarkEnd w:id="635"/>
      <w:bookmarkEnd w:id="636"/>
      <w:bookmarkEnd w:id="637"/>
      <w:bookmarkEnd w:id="638"/>
      <w:bookmarkEnd w:id="639"/>
      <w:bookmarkEnd w:id="640"/>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1" w:name="_Toc20212297"/>
      <w:bookmarkStart w:id="642" w:name="_Toc27731652"/>
      <w:bookmarkStart w:id="643" w:name="_Toc36127430"/>
      <w:bookmarkStart w:id="644" w:name="_Toc45214536"/>
      <w:bookmarkStart w:id="645" w:name="_Toc51937675"/>
      <w:bookmarkStart w:id="646" w:name="_Toc51937984"/>
      <w:bookmarkStart w:id="647" w:name="_Toc106710116"/>
      <w:r w:rsidRPr="00C11986">
        <w:rPr>
          <w:lang w:val="fr-FR"/>
        </w:rPr>
        <w:t>6.3.10</w:t>
      </w:r>
      <w:r w:rsidRPr="00C11986">
        <w:rPr>
          <w:lang w:val="fr-FR"/>
        </w:rPr>
        <w:tab/>
        <w:t>Configuration management document attribute deletion procedure</w:t>
      </w:r>
      <w:bookmarkEnd w:id="641"/>
      <w:bookmarkEnd w:id="642"/>
      <w:bookmarkEnd w:id="643"/>
      <w:bookmarkEnd w:id="644"/>
      <w:bookmarkEnd w:id="645"/>
      <w:bookmarkEnd w:id="646"/>
      <w:bookmarkEnd w:id="647"/>
    </w:p>
    <w:p w14:paraId="179EE1E1" w14:textId="77777777" w:rsidR="0031729E" w:rsidRDefault="0031729E" w:rsidP="00DE7187">
      <w:pPr>
        <w:pStyle w:val="Heading4"/>
      </w:pPr>
      <w:bookmarkStart w:id="648" w:name="_Toc20212298"/>
      <w:bookmarkStart w:id="649" w:name="_Toc27731653"/>
      <w:bookmarkStart w:id="650" w:name="_Toc36127431"/>
      <w:bookmarkStart w:id="651" w:name="_Toc45214537"/>
      <w:bookmarkStart w:id="652" w:name="_Toc51937676"/>
      <w:bookmarkStart w:id="653" w:name="_Toc51937985"/>
      <w:bookmarkStart w:id="654" w:name="_Toc106710117"/>
      <w:r>
        <w:t>6.3.10.1</w:t>
      </w:r>
      <w:r>
        <w:tab/>
        <w:t>General</w:t>
      </w:r>
      <w:bookmarkEnd w:id="648"/>
      <w:bookmarkEnd w:id="649"/>
      <w:bookmarkEnd w:id="650"/>
      <w:bookmarkEnd w:id="651"/>
      <w:bookmarkEnd w:id="652"/>
      <w:bookmarkEnd w:id="653"/>
      <w:bookmarkEnd w:id="654"/>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5" w:name="_Toc20212299"/>
      <w:bookmarkStart w:id="656" w:name="_Toc27731654"/>
      <w:bookmarkStart w:id="657" w:name="_Toc36127432"/>
      <w:bookmarkStart w:id="658" w:name="_Toc45214538"/>
      <w:bookmarkStart w:id="659" w:name="_Toc51937677"/>
      <w:bookmarkStart w:id="660" w:name="_Toc51937986"/>
      <w:bookmarkStart w:id="661" w:name="_Toc106710118"/>
      <w:r>
        <w:t>6.3.10.2</w:t>
      </w:r>
      <w:r>
        <w:tab/>
        <w:t>Client procedures</w:t>
      </w:r>
      <w:bookmarkEnd w:id="655"/>
      <w:bookmarkEnd w:id="656"/>
      <w:bookmarkEnd w:id="657"/>
      <w:bookmarkEnd w:id="658"/>
      <w:bookmarkEnd w:id="659"/>
      <w:bookmarkEnd w:id="660"/>
      <w:bookmarkEnd w:id="661"/>
    </w:p>
    <w:p w14:paraId="183F87DF" w14:textId="77777777" w:rsidR="0031729E" w:rsidRDefault="0031729E" w:rsidP="00DE7187">
      <w:pPr>
        <w:pStyle w:val="Heading5"/>
      </w:pPr>
      <w:bookmarkStart w:id="662" w:name="_Toc20212300"/>
      <w:bookmarkStart w:id="663" w:name="_Toc27731655"/>
      <w:bookmarkStart w:id="664" w:name="_Toc36127433"/>
      <w:bookmarkStart w:id="665" w:name="_Toc45214539"/>
      <w:bookmarkStart w:id="666" w:name="_Toc51937678"/>
      <w:bookmarkStart w:id="667" w:name="_Toc51937987"/>
      <w:bookmarkStart w:id="668" w:name="_Toc106710119"/>
      <w:r>
        <w:t>6.3.10.2.1</w:t>
      </w:r>
      <w:r>
        <w:tab/>
        <w:t>General client procedures</w:t>
      </w:r>
      <w:bookmarkEnd w:id="662"/>
      <w:bookmarkEnd w:id="663"/>
      <w:bookmarkEnd w:id="664"/>
      <w:bookmarkEnd w:id="665"/>
      <w:bookmarkEnd w:id="666"/>
      <w:bookmarkEnd w:id="667"/>
      <w:bookmarkEnd w:id="668"/>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69" w:name="_Toc20212301"/>
      <w:bookmarkStart w:id="670" w:name="_Toc27731656"/>
      <w:bookmarkStart w:id="671" w:name="_Toc36127434"/>
      <w:bookmarkStart w:id="672" w:name="_Toc45214540"/>
      <w:bookmarkStart w:id="673" w:name="_Toc51937679"/>
      <w:bookmarkStart w:id="674" w:name="_Toc51937988"/>
      <w:bookmarkStart w:id="675" w:name="_Toc106710120"/>
      <w:r>
        <w:t>6.3.10.2.2</w:t>
      </w:r>
      <w:r>
        <w:tab/>
        <w:t>Configuration management client procedures</w:t>
      </w:r>
      <w:bookmarkEnd w:id="669"/>
      <w:bookmarkEnd w:id="670"/>
      <w:bookmarkEnd w:id="671"/>
      <w:bookmarkEnd w:id="672"/>
      <w:bookmarkEnd w:id="673"/>
      <w:bookmarkEnd w:id="674"/>
      <w:bookmarkEnd w:id="675"/>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76" w:name="_Toc20212302"/>
      <w:bookmarkStart w:id="677" w:name="_Toc27731657"/>
      <w:bookmarkStart w:id="678" w:name="_Toc36127435"/>
      <w:bookmarkStart w:id="679" w:name="_Toc45214541"/>
      <w:bookmarkStart w:id="680" w:name="_Toc51937680"/>
      <w:bookmarkStart w:id="681" w:name="_Toc51937989"/>
      <w:bookmarkStart w:id="682" w:name="_Toc106710121"/>
      <w:r>
        <w:t>6.3.10.3</w:t>
      </w:r>
      <w:r>
        <w:tab/>
        <w:t>Configuration management server procedures</w:t>
      </w:r>
      <w:bookmarkEnd w:id="676"/>
      <w:bookmarkEnd w:id="677"/>
      <w:bookmarkEnd w:id="678"/>
      <w:bookmarkEnd w:id="679"/>
      <w:bookmarkEnd w:id="680"/>
      <w:bookmarkEnd w:id="681"/>
      <w:bookmarkEnd w:id="682"/>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3" w:name="_Toc20212303"/>
      <w:bookmarkStart w:id="684" w:name="_Toc27731658"/>
      <w:bookmarkStart w:id="685" w:name="_Toc36127436"/>
      <w:bookmarkStart w:id="686" w:name="_Toc45214542"/>
      <w:bookmarkStart w:id="687" w:name="_Toc51937681"/>
      <w:bookmarkStart w:id="688" w:name="_Toc51937990"/>
      <w:bookmarkStart w:id="689" w:name="_Toc106710122"/>
      <w:r>
        <w:t>6.3.11</w:t>
      </w:r>
      <w:r>
        <w:tab/>
        <w:t>Configuration management document attribute fetching procedure</w:t>
      </w:r>
      <w:bookmarkEnd w:id="683"/>
      <w:bookmarkEnd w:id="684"/>
      <w:bookmarkEnd w:id="685"/>
      <w:bookmarkEnd w:id="686"/>
      <w:bookmarkEnd w:id="687"/>
      <w:bookmarkEnd w:id="688"/>
      <w:bookmarkEnd w:id="689"/>
    </w:p>
    <w:p w14:paraId="3B9D1B05" w14:textId="77777777" w:rsidR="0031729E" w:rsidRDefault="0031729E" w:rsidP="00DE7187">
      <w:pPr>
        <w:pStyle w:val="Heading4"/>
      </w:pPr>
      <w:bookmarkStart w:id="690" w:name="_Toc20212304"/>
      <w:bookmarkStart w:id="691" w:name="_Toc27731659"/>
      <w:bookmarkStart w:id="692" w:name="_Toc36127437"/>
      <w:bookmarkStart w:id="693" w:name="_Toc45214543"/>
      <w:bookmarkStart w:id="694" w:name="_Toc51937682"/>
      <w:bookmarkStart w:id="695" w:name="_Toc51937991"/>
      <w:bookmarkStart w:id="696" w:name="_Toc106710123"/>
      <w:r>
        <w:t>6.3.11.1</w:t>
      </w:r>
      <w:r>
        <w:tab/>
        <w:t>General</w:t>
      </w:r>
      <w:bookmarkEnd w:id="690"/>
      <w:bookmarkEnd w:id="691"/>
      <w:bookmarkEnd w:id="692"/>
      <w:bookmarkEnd w:id="693"/>
      <w:bookmarkEnd w:id="694"/>
      <w:bookmarkEnd w:id="695"/>
      <w:bookmarkEnd w:id="696"/>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697" w:name="_Toc20212305"/>
      <w:bookmarkStart w:id="698" w:name="_Toc27731660"/>
      <w:bookmarkStart w:id="699" w:name="_Toc36127438"/>
      <w:bookmarkStart w:id="700" w:name="_Toc45214544"/>
      <w:bookmarkStart w:id="701" w:name="_Toc51937683"/>
      <w:bookmarkStart w:id="702" w:name="_Toc51937992"/>
      <w:bookmarkStart w:id="703" w:name="_Toc106710124"/>
      <w:r>
        <w:t>6.3.11.2</w:t>
      </w:r>
      <w:r>
        <w:tab/>
        <w:t>Client procedures</w:t>
      </w:r>
      <w:bookmarkEnd w:id="697"/>
      <w:bookmarkEnd w:id="698"/>
      <w:bookmarkEnd w:id="699"/>
      <w:bookmarkEnd w:id="700"/>
      <w:bookmarkEnd w:id="701"/>
      <w:bookmarkEnd w:id="702"/>
      <w:bookmarkEnd w:id="703"/>
    </w:p>
    <w:p w14:paraId="65D9BC26" w14:textId="77777777" w:rsidR="0031729E" w:rsidRDefault="0031729E" w:rsidP="00DE7187">
      <w:pPr>
        <w:pStyle w:val="Heading5"/>
      </w:pPr>
      <w:bookmarkStart w:id="704" w:name="_Toc20212306"/>
      <w:bookmarkStart w:id="705" w:name="_Toc27731661"/>
      <w:bookmarkStart w:id="706" w:name="_Toc36127439"/>
      <w:bookmarkStart w:id="707" w:name="_Toc45214545"/>
      <w:bookmarkStart w:id="708" w:name="_Toc51937684"/>
      <w:bookmarkStart w:id="709" w:name="_Toc51937993"/>
      <w:bookmarkStart w:id="710" w:name="_Toc106710125"/>
      <w:r>
        <w:t>6.3.11.2.1</w:t>
      </w:r>
      <w:r>
        <w:tab/>
        <w:t>General client procedures</w:t>
      </w:r>
      <w:bookmarkEnd w:id="704"/>
      <w:bookmarkEnd w:id="705"/>
      <w:bookmarkEnd w:id="706"/>
      <w:bookmarkEnd w:id="707"/>
      <w:bookmarkEnd w:id="708"/>
      <w:bookmarkEnd w:id="709"/>
      <w:bookmarkEnd w:id="710"/>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1" w:name="_Toc20212307"/>
      <w:bookmarkStart w:id="712" w:name="_Toc27731662"/>
      <w:bookmarkStart w:id="713" w:name="_Toc36127440"/>
      <w:bookmarkStart w:id="714" w:name="_Toc45214546"/>
      <w:bookmarkStart w:id="715" w:name="_Toc51937685"/>
      <w:bookmarkStart w:id="716" w:name="_Toc51937994"/>
      <w:bookmarkStart w:id="717" w:name="_Toc106710126"/>
      <w:r>
        <w:t>6.3.11.2.2</w:t>
      </w:r>
      <w:r>
        <w:tab/>
        <w:t>Configuration management client procedures</w:t>
      </w:r>
      <w:bookmarkEnd w:id="711"/>
      <w:bookmarkEnd w:id="712"/>
      <w:bookmarkEnd w:id="713"/>
      <w:bookmarkEnd w:id="714"/>
      <w:bookmarkEnd w:id="715"/>
      <w:bookmarkEnd w:id="716"/>
      <w:bookmarkEnd w:id="717"/>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18" w:name="_Toc20212308"/>
      <w:bookmarkStart w:id="719" w:name="_Toc27731663"/>
      <w:bookmarkStart w:id="720" w:name="_Toc36127441"/>
      <w:bookmarkStart w:id="721" w:name="_Toc45214547"/>
      <w:bookmarkStart w:id="722" w:name="_Toc51937686"/>
      <w:bookmarkStart w:id="723" w:name="_Toc51937995"/>
      <w:bookmarkStart w:id="724" w:name="_Toc106710127"/>
      <w:r>
        <w:t>6.3.</w:t>
      </w:r>
      <w:r w:rsidR="008457D6">
        <w:t>11</w:t>
      </w:r>
      <w:r>
        <w:t>.2.3</w:t>
      </w:r>
      <w:r>
        <w:tab/>
      </w:r>
      <w:r w:rsidR="00D241C1">
        <w:t xml:space="preserve">MCS </w:t>
      </w:r>
      <w:r>
        <w:t>server procedures</w:t>
      </w:r>
      <w:bookmarkEnd w:id="718"/>
      <w:bookmarkEnd w:id="719"/>
      <w:bookmarkEnd w:id="720"/>
      <w:bookmarkEnd w:id="721"/>
      <w:bookmarkEnd w:id="722"/>
      <w:bookmarkEnd w:id="723"/>
      <w:bookmarkEnd w:id="724"/>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5" w:name="_Toc20212309"/>
      <w:bookmarkStart w:id="726" w:name="_Toc27731664"/>
      <w:bookmarkStart w:id="727" w:name="_Toc36127442"/>
      <w:bookmarkStart w:id="728" w:name="_Toc45214548"/>
      <w:bookmarkStart w:id="729" w:name="_Toc51937687"/>
      <w:bookmarkStart w:id="730" w:name="_Toc51937996"/>
      <w:bookmarkStart w:id="731" w:name="_Toc106710128"/>
      <w:r>
        <w:t>6.3.11.3</w:t>
      </w:r>
      <w:r>
        <w:tab/>
        <w:t>Configuration management server procedures</w:t>
      </w:r>
      <w:bookmarkEnd w:id="725"/>
      <w:bookmarkEnd w:id="726"/>
      <w:bookmarkEnd w:id="727"/>
      <w:bookmarkEnd w:id="728"/>
      <w:bookmarkEnd w:id="729"/>
      <w:bookmarkEnd w:id="730"/>
      <w:bookmarkEnd w:id="731"/>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2" w:name="_Toc20212310"/>
      <w:bookmarkStart w:id="733" w:name="_Toc27731665"/>
      <w:bookmarkStart w:id="734" w:name="_Toc36127443"/>
      <w:bookmarkStart w:id="735" w:name="_Toc45214549"/>
      <w:bookmarkStart w:id="736" w:name="_Toc51937688"/>
      <w:bookmarkStart w:id="737" w:name="_Toc51937997"/>
      <w:bookmarkStart w:id="738" w:name="_Toc106710129"/>
      <w:r>
        <w:t>6.3.12</w:t>
      </w:r>
      <w:r>
        <w:tab/>
        <w:t>Configuration management document namespace binding fetching procedure</w:t>
      </w:r>
      <w:bookmarkEnd w:id="732"/>
      <w:bookmarkEnd w:id="733"/>
      <w:bookmarkEnd w:id="734"/>
      <w:bookmarkEnd w:id="735"/>
      <w:bookmarkEnd w:id="736"/>
      <w:bookmarkEnd w:id="737"/>
      <w:bookmarkEnd w:id="738"/>
    </w:p>
    <w:p w14:paraId="6DDBF2FE" w14:textId="77777777" w:rsidR="0031729E" w:rsidRDefault="0031729E" w:rsidP="00DE7187">
      <w:pPr>
        <w:pStyle w:val="Heading4"/>
      </w:pPr>
      <w:bookmarkStart w:id="739" w:name="_Toc20212311"/>
      <w:bookmarkStart w:id="740" w:name="_Toc27731666"/>
      <w:bookmarkStart w:id="741" w:name="_Toc36127444"/>
      <w:bookmarkStart w:id="742" w:name="_Toc45214550"/>
      <w:bookmarkStart w:id="743" w:name="_Toc51937689"/>
      <w:bookmarkStart w:id="744" w:name="_Toc51937998"/>
      <w:bookmarkStart w:id="745" w:name="_Toc106710130"/>
      <w:r>
        <w:t>6.3.12.1</w:t>
      </w:r>
      <w:r>
        <w:tab/>
        <w:t>General</w:t>
      </w:r>
      <w:bookmarkEnd w:id="739"/>
      <w:bookmarkEnd w:id="740"/>
      <w:bookmarkEnd w:id="741"/>
      <w:bookmarkEnd w:id="742"/>
      <w:bookmarkEnd w:id="743"/>
      <w:bookmarkEnd w:id="744"/>
      <w:bookmarkEnd w:id="745"/>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46" w:name="_Toc20212312"/>
      <w:bookmarkStart w:id="747" w:name="_Toc27731667"/>
      <w:bookmarkStart w:id="748" w:name="_Toc36127445"/>
      <w:bookmarkStart w:id="749" w:name="_Toc45214551"/>
      <w:bookmarkStart w:id="750" w:name="_Toc51937690"/>
      <w:bookmarkStart w:id="751" w:name="_Toc51937999"/>
      <w:bookmarkStart w:id="752" w:name="_Toc106710131"/>
      <w:r>
        <w:t>6.3.12.2</w:t>
      </w:r>
      <w:r>
        <w:tab/>
        <w:t>Client procedures</w:t>
      </w:r>
      <w:bookmarkEnd w:id="746"/>
      <w:bookmarkEnd w:id="747"/>
      <w:bookmarkEnd w:id="748"/>
      <w:bookmarkEnd w:id="749"/>
      <w:bookmarkEnd w:id="750"/>
      <w:bookmarkEnd w:id="751"/>
      <w:bookmarkEnd w:id="752"/>
    </w:p>
    <w:p w14:paraId="669C756C" w14:textId="77777777" w:rsidR="0031729E" w:rsidRDefault="0031729E" w:rsidP="00DE7187">
      <w:pPr>
        <w:pStyle w:val="Heading5"/>
      </w:pPr>
      <w:bookmarkStart w:id="753" w:name="_Toc20212313"/>
      <w:bookmarkStart w:id="754" w:name="_Toc27731668"/>
      <w:bookmarkStart w:id="755" w:name="_Toc36127446"/>
      <w:bookmarkStart w:id="756" w:name="_Toc45214552"/>
      <w:bookmarkStart w:id="757" w:name="_Toc51937691"/>
      <w:bookmarkStart w:id="758" w:name="_Toc51938000"/>
      <w:bookmarkStart w:id="759" w:name="_Toc106710132"/>
      <w:r>
        <w:t>6.3.12.2.1</w:t>
      </w:r>
      <w:r>
        <w:tab/>
        <w:t>General client procedures</w:t>
      </w:r>
      <w:bookmarkEnd w:id="753"/>
      <w:bookmarkEnd w:id="754"/>
      <w:bookmarkEnd w:id="755"/>
      <w:bookmarkEnd w:id="756"/>
      <w:bookmarkEnd w:id="757"/>
      <w:bookmarkEnd w:id="758"/>
      <w:bookmarkEnd w:id="759"/>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0" w:name="_Toc20212314"/>
      <w:bookmarkStart w:id="761" w:name="_Toc27731669"/>
      <w:bookmarkStart w:id="762" w:name="_Toc36127447"/>
      <w:bookmarkStart w:id="763" w:name="_Toc45214553"/>
      <w:bookmarkStart w:id="764" w:name="_Toc51937692"/>
      <w:bookmarkStart w:id="765" w:name="_Toc51938001"/>
      <w:bookmarkStart w:id="766" w:name="_Toc106710133"/>
      <w:r>
        <w:t>6.3.12.2.2</w:t>
      </w:r>
      <w:r>
        <w:tab/>
        <w:t>Configuration management client procedures</w:t>
      </w:r>
      <w:bookmarkEnd w:id="760"/>
      <w:bookmarkEnd w:id="761"/>
      <w:bookmarkEnd w:id="762"/>
      <w:bookmarkEnd w:id="763"/>
      <w:bookmarkEnd w:id="764"/>
      <w:bookmarkEnd w:id="765"/>
      <w:bookmarkEnd w:id="766"/>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67" w:name="_Toc20212315"/>
      <w:bookmarkStart w:id="768" w:name="_Toc27731670"/>
      <w:bookmarkStart w:id="769" w:name="_Toc36127448"/>
      <w:bookmarkStart w:id="770" w:name="_Toc45214554"/>
      <w:bookmarkStart w:id="771" w:name="_Toc51937693"/>
      <w:bookmarkStart w:id="772" w:name="_Toc51938002"/>
      <w:bookmarkStart w:id="773" w:name="_Toc106710134"/>
      <w:r>
        <w:t>6.3.12.2.3</w:t>
      </w:r>
      <w:r>
        <w:tab/>
      </w:r>
      <w:r w:rsidR="00BD44A1">
        <w:t xml:space="preserve">MCS </w:t>
      </w:r>
      <w:r>
        <w:t>server procedures</w:t>
      </w:r>
      <w:bookmarkEnd w:id="767"/>
      <w:bookmarkEnd w:id="768"/>
      <w:bookmarkEnd w:id="769"/>
      <w:bookmarkEnd w:id="770"/>
      <w:bookmarkEnd w:id="771"/>
      <w:bookmarkEnd w:id="772"/>
      <w:bookmarkEnd w:id="773"/>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4" w:name="_Toc20212316"/>
      <w:bookmarkStart w:id="775" w:name="_Toc27731671"/>
      <w:bookmarkStart w:id="776" w:name="_Toc36127449"/>
      <w:bookmarkStart w:id="777" w:name="_Toc45214555"/>
      <w:bookmarkStart w:id="778" w:name="_Toc51937694"/>
      <w:bookmarkStart w:id="779" w:name="_Toc51938003"/>
      <w:bookmarkStart w:id="780" w:name="_Toc106710135"/>
      <w:r>
        <w:t>6.3.12.3</w:t>
      </w:r>
      <w:r>
        <w:tab/>
        <w:t>Configuration management server procedures</w:t>
      </w:r>
      <w:bookmarkEnd w:id="774"/>
      <w:bookmarkEnd w:id="775"/>
      <w:bookmarkEnd w:id="776"/>
      <w:bookmarkEnd w:id="777"/>
      <w:bookmarkEnd w:id="778"/>
      <w:bookmarkEnd w:id="779"/>
      <w:bookmarkEnd w:id="780"/>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1" w:name="_Toc20212317"/>
      <w:bookmarkStart w:id="782" w:name="_Toc27731672"/>
      <w:bookmarkStart w:id="783" w:name="_Toc36127450"/>
      <w:bookmarkStart w:id="784" w:name="_Toc45214556"/>
      <w:bookmarkStart w:id="785" w:name="_Toc51937695"/>
      <w:bookmarkStart w:id="786" w:name="_Toc51938004"/>
      <w:bookmarkStart w:id="787" w:name="_Toc106710136"/>
      <w:r>
        <w:t>6.3.</w:t>
      </w:r>
      <w:r w:rsidR="00B13079">
        <w:t>13</w:t>
      </w:r>
      <w:r>
        <w:tab/>
        <w:t>Configuration management subscription and notification procedure</w:t>
      </w:r>
      <w:bookmarkEnd w:id="781"/>
      <w:bookmarkEnd w:id="782"/>
      <w:bookmarkEnd w:id="783"/>
      <w:bookmarkEnd w:id="784"/>
      <w:bookmarkEnd w:id="785"/>
      <w:bookmarkEnd w:id="786"/>
      <w:bookmarkEnd w:id="787"/>
    </w:p>
    <w:p w14:paraId="67EE9146" w14:textId="77777777" w:rsidR="00131C35" w:rsidRDefault="00131C35" w:rsidP="00DE7187">
      <w:pPr>
        <w:pStyle w:val="Heading4"/>
      </w:pPr>
      <w:bookmarkStart w:id="788" w:name="_Toc20212318"/>
      <w:bookmarkStart w:id="789" w:name="_Toc27731673"/>
      <w:bookmarkStart w:id="790" w:name="_Toc36127451"/>
      <w:bookmarkStart w:id="791" w:name="_Toc45214557"/>
      <w:bookmarkStart w:id="792" w:name="_Toc51937696"/>
      <w:bookmarkStart w:id="793" w:name="_Toc51938005"/>
      <w:bookmarkStart w:id="794" w:name="_Toc106710137"/>
      <w:r>
        <w:t>6.3.</w:t>
      </w:r>
      <w:r w:rsidR="00B13079">
        <w:t>13</w:t>
      </w:r>
      <w:r>
        <w:t>.1</w:t>
      </w:r>
      <w:r>
        <w:tab/>
        <w:t>General</w:t>
      </w:r>
      <w:bookmarkEnd w:id="788"/>
      <w:bookmarkEnd w:id="789"/>
      <w:bookmarkEnd w:id="790"/>
      <w:bookmarkEnd w:id="791"/>
      <w:bookmarkEnd w:id="792"/>
      <w:bookmarkEnd w:id="793"/>
      <w:bookmarkEnd w:id="794"/>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5" w:name="_Toc20212319"/>
      <w:bookmarkStart w:id="796" w:name="_Toc27731674"/>
      <w:bookmarkStart w:id="797" w:name="_Toc36127452"/>
      <w:bookmarkStart w:id="798" w:name="_Toc45214558"/>
      <w:bookmarkStart w:id="799" w:name="_Toc51937697"/>
      <w:bookmarkStart w:id="800" w:name="_Toc51938006"/>
      <w:bookmarkStart w:id="801" w:name="_Toc106710138"/>
      <w:r>
        <w:t>6.3.</w:t>
      </w:r>
      <w:r w:rsidR="00B13079">
        <w:t>13</w:t>
      </w:r>
      <w:r>
        <w:t>.2</w:t>
      </w:r>
      <w:r>
        <w:tab/>
        <w:t>Client procedures</w:t>
      </w:r>
      <w:bookmarkEnd w:id="795"/>
      <w:bookmarkEnd w:id="796"/>
      <w:bookmarkEnd w:id="797"/>
      <w:bookmarkEnd w:id="798"/>
      <w:bookmarkEnd w:id="799"/>
      <w:bookmarkEnd w:id="800"/>
      <w:bookmarkEnd w:id="801"/>
    </w:p>
    <w:p w14:paraId="2396B47E" w14:textId="77777777" w:rsidR="00131C35" w:rsidRPr="00986001" w:rsidRDefault="00131C35" w:rsidP="00DE7187">
      <w:pPr>
        <w:pStyle w:val="Heading5"/>
      </w:pPr>
      <w:bookmarkStart w:id="802" w:name="_Toc20212320"/>
      <w:bookmarkStart w:id="803" w:name="_Toc27731675"/>
      <w:bookmarkStart w:id="804" w:name="_Toc36127453"/>
      <w:bookmarkStart w:id="805" w:name="_Toc45214559"/>
      <w:bookmarkStart w:id="806" w:name="_Toc51937698"/>
      <w:bookmarkStart w:id="807" w:name="_Toc51938007"/>
      <w:bookmarkStart w:id="808" w:name="_Toc106710139"/>
      <w:r w:rsidRPr="00986001">
        <w:t>6.3.</w:t>
      </w:r>
      <w:r w:rsidR="00B13079">
        <w:t>13</w:t>
      </w:r>
      <w:r w:rsidRPr="00986001">
        <w:t>.2.1</w:t>
      </w:r>
      <w:r w:rsidRPr="00986001">
        <w:tab/>
        <w:t xml:space="preserve">General client </w:t>
      </w:r>
      <w:r w:rsidR="00394E9C">
        <w:t xml:space="preserve">(GC) </w:t>
      </w:r>
      <w:r w:rsidRPr="00986001">
        <w:t>procedures</w:t>
      </w:r>
      <w:bookmarkEnd w:id="802"/>
      <w:bookmarkEnd w:id="803"/>
      <w:bookmarkEnd w:id="804"/>
      <w:bookmarkEnd w:id="805"/>
      <w:bookmarkEnd w:id="806"/>
      <w:bookmarkEnd w:id="807"/>
      <w:bookmarkEnd w:id="808"/>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09" w:name="_Toc20212321"/>
      <w:bookmarkStart w:id="810" w:name="_Toc27731676"/>
      <w:bookmarkStart w:id="811" w:name="_Toc36127454"/>
      <w:bookmarkStart w:id="812" w:name="_Toc45214560"/>
      <w:bookmarkStart w:id="813" w:name="_Toc51937699"/>
      <w:bookmarkStart w:id="814" w:name="_Toc51938008"/>
      <w:bookmarkStart w:id="815" w:name="_Toc106710140"/>
      <w:r w:rsidRPr="00986001">
        <w:t>6.3.</w:t>
      </w:r>
      <w:r w:rsidR="00B13079">
        <w:t>13</w:t>
      </w:r>
      <w:r w:rsidRPr="00986001">
        <w:t>.2.2</w:t>
      </w:r>
      <w:r w:rsidRPr="00986001">
        <w:tab/>
      </w:r>
      <w:r>
        <w:t>Configuration</w:t>
      </w:r>
      <w:r w:rsidRPr="00986001">
        <w:t xml:space="preserve"> management client procedures</w:t>
      </w:r>
      <w:bookmarkEnd w:id="809"/>
      <w:bookmarkEnd w:id="810"/>
      <w:bookmarkEnd w:id="811"/>
      <w:bookmarkEnd w:id="812"/>
      <w:bookmarkEnd w:id="813"/>
      <w:bookmarkEnd w:id="814"/>
      <w:bookmarkEnd w:id="815"/>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16" w:name="_Toc20212322"/>
      <w:bookmarkStart w:id="817" w:name="_Toc27731677"/>
      <w:bookmarkStart w:id="818" w:name="_Toc36127455"/>
      <w:bookmarkStart w:id="819" w:name="_Toc45214561"/>
      <w:bookmarkStart w:id="820" w:name="_Toc51937700"/>
      <w:bookmarkStart w:id="821" w:name="_Toc51938009"/>
      <w:bookmarkStart w:id="822" w:name="_Toc106710141"/>
      <w:r w:rsidRPr="00986001">
        <w:t>6.3.</w:t>
      </w:r>
      <w:r w:rsidR="00B13079">
        <w:t>13</w:t>
      </w:r>
      <w:r w:rsidRPr="00986001">
        <w:t>.2.3</w:t>
      </w:r>
      <w:r w:rsidRPr="00986001">
        <w:tab/>
      </w:r>
      <w:r w:rsidR="00BD44A1">
        <w:t>MCS</w:t>
      </w:r>
      <w:r w:rsidR="00BD44A1" w:rsidRPr="00986001">
        <w:t xml:space="preserve"> </w:t>
      </w:r>
      <w:r w:rsidRPr="00986001">
        <w:t>server procedures</w:t>
      </w:r>
      <w:bookmarkEnd w:id="816"/>
      <w:bookmarkEnd w:id="817"/>
      <w:bookmarkEnd w:id="818"/>
      <w:bookmarkEnd w:id="819"/>
      <w:bookmarkEnd w:id="820"/>
      <w:bookmarkEnd w:id="821"/>
      <w:bookmarkEnd w:id="822"/>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3" w:name="_Toc20212323"/>
      <w:bookmarkStart w:id="824" w:name="_Toc27731678"/>
      <w:bookmarkStart w:id="825" w:name="_Toc36127456"/>
      <w:bookmarkStart w:id="826" w:name="_Toc45214562"/>
      <w:bookmarkStart w:id="827" w:name="_Toc51937701"/>
      <w:bookmarkStart w:id="828" w:name="_Toc51938010"/>
      <w:bookmarkStart w:id="829" w:name="_Toc106710142"/>
      <w:r w:rsidRPr="00986001">
        <w:t>6.3.</w:t>
      </w:r>
      <w:r w:rsidR="00B13079">
        <w:t>13</w:t>
      </w:r>
      <w:r w:rsidRPr="00986001">
        <w:t>.3</w:t>
      </w:r>
      <w:r w:rsidRPr="00986001">
        <w:tab/>
      </w:r>
      <w:r>
        <w:t>Configuration</w:t>
      </w:r>
      <w:r w:rsidRPr="00986001">
        <w:t xml:space="preserve"> management server procedures</w:t>
      </w:r>
      <w:bookmarkEnd w:id="823"/>
      <w:bookmarkEnd w:id="824"/>
      <w:bookmarkEnd w:id="825"/>
      <w:bookmarkEnd w:id="826"/>
      <w:bookmarkEnd w:id="827"/>
      <w:bookmarkEnd w:id="828"/>
      <w:bookmarkEnd w:id="829"/>
    </w:p>
    <w:p w14:paraId="49FD2829" w14:textId="77777777" w:rsidR="00AD590F" w:rsidRDefault="00AD590F" w:rsidP="00DE7187">
      <w:pPr>
        <w:pStyle w:val="Heading5"/>
      </w:pPr>
      <w:bookmarkStart w:id="830" w:name="_Toc20212324"/>
      <w:bookmarkStart w:id="831" w:name="_Toc27731679"/>
      <w:bookmarkStart w:id="832" w:name="_Toc36127457"/>
      <w:bookmarkStart w:id="833" w:name="_Toc45214563"/>
      <w:bookmarkStart w:id="834" w:name="_Toc51937702"/>
      <w:bookmarkStart w:id="835" w:name="_Toc51938011"/>
      <w:bookmarkStart w:id="836" w:name="_Toc106710143"/>
      <w:r>
        <w:t>6.3.13.3.1</w:t>
      </w:r>
      <w:r>
        <w:tab/>
        <w:t>General</w:t>
      </w:r>
      <w:bookmarkEnd w:id="830"/>
      <w:bookmarkEnd w:id="831"/>
      <w:bookmarkEnd w:id="832"/>
      <w:bookmarkEnd w:id="833"/>
      <w:bookmarkEnd w:id="834"/>
      <w:bookmarkEnd w:id="835"/>
      <w:bookmarkEnd w:id="836"/>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37" w:name="_Toc20212325"/>
      <w:bookmarkStart w:id="838" w:name="_Toc27731680"/>
      <w:bookmarkStart w:id="839" w:name="_Toc36127458"/>
      <w:bookmarkStart w:id="840" w:name="_Toc45214564"/>
      <w:bookmarkStart w:id="841" w:name="_Toc51937703"/>
      <w:bookmarkStart w:id="842" w:name="_Toc51938012"/>
      <w:bookmarkStart w:id="843" w:name="_Toc106710144"/>
      <w:r>
        <w:t>6.3.13.3.2</w:t>
      </w:r>
      <w:r>
        <w:tab/>
        <w:t>Procedures for CMS</w:t>
      </w:r>
      <w:r w:rsidRPr="0073469F">
        <w:t xml:space="preserve"> </w:t>
      </w:r>
      <w:r>
        <w:t>performing the subscription function</w:t>
      </w:r>
      <w:bookmarkEnd w:id="837"/>
      <w:bookmarkEnd w:id="838"/>
      <w:bookmarkEnd w:id="839"/>
      <w:bookmarkEnd w:id="840"/>
      <w:bookmarkEnd w:id="841"/>
      <w:bookmarkEnd w:id="842"/>
      <w:bookmarkEnd w:id="843"/>
    </w:p>
    <w:p w14:paraId="5CDE5E61" w14:textId="77777777" w:rsidR="00AD590F" w:rsidRPr="006A63F0" w:rsidRDefault="00AD590F" w:rsidP="00DE7187">
      <w:pPr>
        <w:pStyle w:val="H6"/>
      </w:pPr>
      <w:bookmarkStart w:id="844" w:name="_Toc20212326"/>
      <w:bookmarkStart w:id="845" w:name="_Toc27731681"/>
      <w:bookmarkStart w:id="846" w:name="_Toc36127459"/>
      <w:bookmarkStart w:id="847" w:name="_Toc45214565"/>
      <w:bookmarkStart w:id="848" w:name="_Toc51937704"/>
      <w:bookmarkStart w:id="849" w:name="_Toc51938013"/>
      <w:r>
        <w:t>6.3.13.3.2.1</w:t>
      </w:r>
      <w:r>
        <w:tab/>
        <w:t>General</w:t>
      </w:r>
      <w:bookmarkEnd w:id="844"/>
      <w:bookmarkEnd w:id="845"/>
      <w:bookmarkEnd w:id="846"/>
      <w:bookmarkEnd w:id="847"/>
      <w:bookmarkEnd w:id="848"/>
      <w:bookmarkEnd w:id="849"/>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0" w:name="_Toc20212327"/>
      <w:bookmarkStart w:id="851" w:name="_Toc27731682"/>
      <w:bookmarkStart w:id="852" w:name="_Toc36127460"/>
      <w:bookmarkStart w:id="853" w:name="_Toc45214566"/>
      <w:bookmarkStart w:id="854" w:name="_Toc51937705"/>
      <w:bookmarkStart w:id="855" w:name="_Toc51938014"/>
      <w:r>
        <w:t>6.3.13.3.2.2</w:t>
      </w:r>
      <w:r>
        <w:tab/>
        <w:t>CMC originated subscription proxy procedure</w:t>
      </w:r>
      <w:bookmarkEnd w:id="850"/>
      <w:bookmarkEnd w:id="851"/>
      <w:bookmarkEnd w:id="852"/>
      <w:bookmarkEnd w:id="853"/>
      <w:bookmarkEnd w:id="854"/>
      <w:bookmarkEnd w:id="855"/>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56" w:name="_Toc20212328"/>
      <w:bookmarkStart w:id="857" w:name="_Toc27731683"/>
      <w:bookmarkStart w:id="858" w:name="_Toc36127461"/>
      <w:bookmarkStart w:id="859" w:name="_Toc45214567"/>
      <w:bookmarkStart w:id="860" w:name="_Toc51937706"/>
      <w:bookmarkStart w:id="861" w:name="_Toc51938015"/>
      <w:r>
        <w:t>6.3.13.3.2.3</w:t>
      </w:r>
      <w:r>
        <w:tab/>
        <w:t>CMC originated subscription procedure</w:t>
      </w:r>
      <w:bookmarkEnd w:id="856"/>
      <w:bookmarkEnd w:id="857"/>
      <w:bookmarkEnd w:id="858"/>
      <w:bookmarkEnd w:id="859"/>
      <w:bookmarkEnd w:id="860"/>
      <w:bookmarkEnd w:id="861"/>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2" w:name="_Toc20212329"/>
      <w:bookmarkStart w:id="863" w:name="_Toc27731684"/>
      <w:bookmarkStart w:id="864" w:name="_Toc36127462"/>
      <w:bookmarkStart w:id="865" w:name="_Toc45214568"/>
      <w:bookmarkStart w:id="866" w:name="_Toc51937707"/>
      <w:bookmarkStart w:id="867" w:name="_Toc51938016"/>
      <w:r>
        <w:t>6.3.13.3.2.4</w:t>
      </w:r>
      <w:r>
        <w:tab/>
      </w:r>
      <w:r w:rsidR="00BD44A1">
        <w:t xml:space="preserve">MCS </w:t>
      </w:r>
      <w:r>
        <w:t>server originated subscription procedure</w:t>
      </w:r>
      <w:bookmarkEnd w:id="862"/>
      <w:bookmarkEnd w:id="863"/>
      <w:bookmarkEnd w:id="864"/>
      <w:bookmarkEnd w:id="865"/>
      <w:bookmarkEnd w:id="866"/>
      <w:bookmarkEnd w:id="867"/>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68" w:name="_Toc20212330"/>
      <w:bookmarkStart w:id="869" w:name="_Toc27731685"/>
      <w:bookmarkStart w:id="870" w:name="_Toc36127463"/>
      <w:bookmarkStart w:id="871" w:name="_Toc45214569"/>
      <w:bookmarkStart w:id="872" w:name="_Toc51937708"/>
      <w:bookmarkStart w:id="873" w:name="_Toc51938017"/>
      <w:bookmarkStart w:id="874" w:name="_Toc106710145"/>
      <w:bookmarkStart w:id="875" w:name="historyclause"/>
      <w:r w:rsidRPr="00986001">
        <w:t>7</w:t>
      </w:r>
      <w:r w:rsidRPr="00986001">
        <w:tab/>
      </w:r>
      <w:r w:rsidR="00BD44A1">
        <w:t>Common c</w:t>
      </w:r>
      <w:r>
        <w:t>onfiguration management documents</w:t>
      </w:r>
      <w:bookmarkEnd w:id="868"/>
      <w:bookmarkEnd w:id="869"/>
      <w:bookmarkEnd w:id="870"/>
      <w:bookmarkEnd w:id="871"/>
      <w:bookmarkEnd w:id="872"/>
      <w:bookmarkEnd w:id="873"/>
      <w:bookmarkEnd w:id="874"/>
    </w:p>
    <w:p w14:paraId="0BFE04CA" w14:textId="77777777" w:rsidR="00131C35" w:rsidRPr="00986001" w:rsidRDefault="00131C35" w:rsidP="00DE7187">
      <w:pPr>
        <w:pStyle w:val="Heading2"/>
      </w:pPr>
      <w:bookmarkStart w:id="876" w:name="_Toc20212331"/>
      <w:bookmarkStart w:id="877" w:name="_Toc27731686"/>
      <w:bookmarkStart w:id="878" w:name="_Toc36127464"/>
      <w:bookmarkStart w:id="879" w:name="_Toc45214570"/>
      <w:bookmarkStart w:id="880" w:name="_Toc51937709"/>
      <w:bookmarkStart w:id="881" w:name="_Toc51938018"/>
      <w:bookmarkStart w:id="882" w:name="_Toc106710146"/>
      <w:r w:rsidRPr="00986001">
        <w:t>7.1</w:t>
      </w:r>
      <w:r w:rsidRPr="00986001">
        <w:tab/>
        <w:t>Introduction</w:t>
      </w:r>
      <w:bookmarkEnd w:id="876"/>
      <w:bookmarkEnd w:id="877"/>
      <w:bookmarkEnd w:id="878"/>
      <w:bookmarkEnd w:id="879"/>
      <w:bookmarkEnd w:id="880"/>
      <w:bookmarkEnd w:id="881"/>
      <w:bookmarkEnd w:id="882"/>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3" w:name="_Toc20212332"/>
      <w:bookmarkStart w:id="884" w:name="_Toc27731687"/>
      <w:bookmarkStart w:id="885" w:name="_Toc36127465"/>
      <w:bookmarkStart w:id="886" w:name="_Toc45214571"/>
      <w:bookmarkStart w:id="887" w:name="_Toc51937710"/>
      <w:bookmarkStart w:id="888" w:name="_Toc51938019"/>
      <w:bookmarkStart w:id="889" w:name="_Toc106710147"/>
      <w:r w:rsidRPr="004F22A2">
        <w:t>7.2</w:t>
      </w:r>
      <w:r w:rsidRPr="004F22A2">
        <w:tab/>
      </w:r>
      <w:r w:rsidR="00BD44A1" w:rsidRPr="004F22A2">
        <w:t xml:space="preserve">MCS </w:t>
      </w:r>
      <w:r w:rsidRPr="004F22A2">
        <w:t>UE initial configuration document</w:t>
      </w:r>
      <w:bookmarkEnd w:id="883"/>
      <w:bookmarkEnd w:id="884"/>
      <w:bookmarkEnd w:id="885"/>
      <w:bookmarkEnd w:id="886"/>
      <w:bookmarkEnd w:id="887"/>
      <w:bookmarkEnd w:id="888"/>
      <w:bookmarkEnd w:id="889"/>
    </w:p>
    <w:p w14:paraId="45EBF89B" w14:textId="77777777" w:rsidR="00F53390" w:rsidRPr="00986001" w:rsidRDefault="00F53390" w:rsidP="00DE7187">
      <w:pPr>
        <w:pStyle w:val="Heading3"/>
      </w:pPr>
      <w:bookmarkStart w:id="890" w:name="_Toc20212333"/>
      <w:bookmarkStart w:id="891" w:name="_Toc27731688"/>
      <w:bookmarkStart w:id="892" w:name="_Toc36127466"/>
      <w:bookmarkStart w:id="893" w:name="_Toc45214572"/>
      <w:bookmarkStart w:id="894" w:name="_Toc51937711"/>
      <w:bookmarkStart w:id="895" w:name="_Toc51938020"/>
      <w:bookmarkStart w:id="896" w:name="_Toc106710148"/>
      <w:r>
        <w:t>7.2.1</w:t>
      </w:r>
      <w:r>
        <w:tab/>
        <w:t>General</w:t>
      </w:r>
      <w:bookmarkEnd w:id="890"/>
      <w:bookmarkEnd w:id="891"/>
      <w:bookmarkEnd w:id="892"/>
      <w:bookmarkEnd w:id="893"/>
      <w:bookmarkEnd w:id="894"/>
      <w:bookmarkEnd w:id="895"/>
      <w:bookmarkEnd w:id="896"/>
    </w:p>
    <w:p w14:paraId="08AD2EEC" w14:textId="77777777" w:rsidR="0038095C" w:rsidRDefault="0038095C" w:rsidP="00DE7187">
      <w:pPr>
        <w:pStyle w:val="Heading4"/>
        <w:rPr>
          <w:lang w:val="en-US"/>
        </w:rPr>
      </w:pPr>
      <w:bookmarkStart w:id="897" w:name="_Toc20212334"/>
      <w:bookmarkStart w:id="898" w:name="_Toc27731689"/>
      <w:bookmarkStart w:id="899" w:name="_Toc36127467"/>
      <w:bookmarkStart w:id="900" w:name="_Toc45214573"/>
      <w:bookmarkStart w:id="901" w:name="_Toc51937712"/>
      <w:bookmarkStart w:id="902" w:name="_Toc51938021"/>
      <w:bookmarkStart w:id="903" w:name="_Toc106710149"/>
      <w:r>
        <w:rPr>
          <w:lang w:val="en-US"/>
        </w:rPr>
        <w:t>7.2.1.0</w:t>
      </w:r>
      <w:r>
        <w:rPr>
          <w:lang w:val="en-US"/>
        </w:rPr>
        <w:tab/>
        <w:t>Applicability</w:t>
      </w:r>
      <w:bookmarkEnd w:id="897"/>
      <w:bookmarkEnd w:id="898"/>
      <w:bookmarkEnd w:id="899"/>
      <w:bookmarkEnd w:id="900"/>
      <w:bookmarkEnd w:id="901"/>
      <w:bookmarkEnd w:id="902"/>
      <w:bookmarkEnd w:id="903"/>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4" w:name="_Toc20212335"/>
      <w:bookmarkStart w:id="905" w:name="_Toc27731690"/>
      <w:bookmarkStart w:id="906" w:name="_Toc36127468"/>
      <w:bookmarkStart w:id="907" w:name="_Toc45214574"/>
      <w:bookmarkStart w:id="908" w:name="_Toc51937713"/>
      <w:bookmarkStart w:id="909" w:name="_Toc51938022"/>
      <w:bookmarkStart w:id="910" w:name="_Toc106710150"/>
      <w:r>
        <w:t>7.2.1.1</w:t>
      </w:r>
      <w:r>
        <w:tab/>
        <w:t xml:space="preserve">MCS client access to UE </w:t>
      </w:r>
      <w:r w:rsidR="006100D1">
        <w:t>i</w:t>
      </w:r>
      <w:r>
        <w:t xml:space="preserve">nitial </w:t>
      </w:r>
      <w:r w:rsidR="006100D1">
        <w:t>c</w:t>
      </w:r>
      <w:r>
        <w:t>onfiguration documents</w:t>
      </w:r>
      <w:bookmarkEnd w:id="904"/>
      <w:bookmarkEnd w:id="905"/>
      <w:bookmarkEnd w:id="906"/>
      <w:bookmarkEnd w:id="907"/>
      <w:bookmarkEnd w:id="908"/>
      <w:bookmarkEnd w:id="909"/>
      <w:bookmarkEnd w:id="910"/>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1" w:name="_Toc20212336"/>
      <w:bookmarkStart w:id="912" w:name="_Toc27731691"/>
      <w:bookmarkStart w:id="913" w:name="_Toc36127469"/>
      <w:bookmarkStart w:id="914" w:name="_Toc45214575"/>
      <w:bookmarkStart w:id="915" w:name="_Toc51937714"/>
      <w:bookmarkStart w:id="916" w:name="_Toc51938023"/>
      <w:bookmarkStart w:id="917" w:name="_Toc106710151"/>
      <w:r>
        <w:t>7.2.2</w:t>
      </w:r>
      <w:r>
        <w:tab/>
        <w:t>C</w:t>
      </w:r>
      <w:r w:rsidRPr="00986001">
        <w:t>oding</w:t>
      </w:r>
      <w:bookmarkEnd w:id="911"/>
      <w:bookmarkEnd w:id="912"/>
      <w:bookmarkEnd w:id="913"/>
      <w:bookmarkEnd w:id="914"/>
      <w:bookmarkEnd w:id="915"/>
      <w:bookmarkEnd w:id="916"/>
      <w:bookmarkEnd w:id="917"/>
    </w:p>
    <w:p w14:paraId="680B8027" w14:textId="77777777" w:rsidR="00591EA5" w:rsidRPr="0019247C" w:rsidRDefault="00591EA5" w:rsidP="00DE7187">
      <w:pPr>
        <w:pStyle w:val="Heading4"/>
      </w:pPr>
      <w:bookmarkStart w:id="918" w:name="_Toc20212337"/>
      <w:bookmarkStart w:id="919" w:name="_Toc27731692"/>
      <w:bookmarkStart w:id="920" w:name="_Toc36127470"/>
      <w:bookmarkStart w:id="921" w:name="_Toc45214576"/>
      <w:bookmarkStart w:id="922" w:name="_Toc51937715"/>
      <w:bookmarkStart w:id="923" w:name="_Toc51938024"/>
      <w:bookmarkStart w:id="924" w:name="_Toc106710152"/>
      <w:r>
        <w:t>7.2.2.1</w:t>
      </w:r>
      <w:r>
        <w:tab/>
        <w:t>Structure</w:t>
      </w:r>
      <w:bookmarkEnd w:id="918"/>
      <w:bookmarkEnd w:id="919"/>
      <w:bookmarkEnd w:id="920"/>
      <w:bookmarkEnd w:id="921"/>
      <w:bookmarkEnd w:id="922"/>
      <w:bookmarkEnd w:id="923"/>
      <w:bookmarkEnd w:id="924"/>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5" w:name="_Toc20212338"/>
      <w:bookmarkStart w:id="926" w:name="_Toc27731693"/>
      <w:bookmarkStart w:id="927" w:name="_Toc36127471"/>
      <w:bookmarkStart w:id="928" w:name="_Toc45214577"/>
      <w:bookmarkStart w:id="929" w:name="_Toc51937716"/>
      <w:bookmarkStart w:id="930" w:name="_Toc51938025"/>
      <w:bookmarkStart w:id="931" w:name="_Toc106710153"/>
      <w:r w:rsidRPr="000B2651">
        <w:t>7.</w:t>
      </w:r>
      <w:r>
        <w:t>2</w:t>
      </w:r>
      <w:r w:rsidRPr="000B2651">
        <w:t>.2.2</w:t>
      </w:r>
      <w:r w:rsidRPr="000B2651">
        <w:tab/>
        <w:t>Application Unique ID</w:t>
      </w:r>
      <w:bookmarkEnd w:id="925"/>
      <w:bookmarkEnd w:id="926"/>
      <w:bookmarkEnd w:id="927"/>
      <w:bookmarkEnd w:id="928"/>
      <w:bookmarkEnd w:id="929"/>
      <w:bookmarkEnd w:id="930"/>
      <w:bookmarkEnd w:id="931"/>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2" w:name="_Toc20212339"/>
      <w:bookmarkStart w:id="933" w:name="_Toc27731694"/>
      <w:bookmarkStart w:id="934" w:name="_Toc36127472"/>
      <w:bookmarkStart w:id="935" w:name="_Toc45214578"/>
      <w:bookmarkStart w:id="936" w:name="_Toc51937717"/>
      <w:bookmarkStart w:id="937" w:name="_Toc51938026"/>
      <w:bookmarkStart w:id="938" w:name="_Toc106710154"/>
      <w:r w:rsidRPr="00F70427">
        <w:t>7.</w:t>
      </w:r>
      <w:r>
        <w:t>2</w:t>
      </w:r>
      <w:r w:rsidRPr="00F70427">
        <w:t>.2.3</w:t>
      </w:r>
      <w:r w:rsidRPr="00F70427">
        <w:tab/>
        <w:t>XML Schema</w:t>
      </w:r>
      <w:bookmarkEnd w:id="932"/>
      <w:bookmarkEnd w:id="933"/>
      <w:bookmarkEnd w:id="934"/>
      <w:bookmarkEnd w:id="935"/>
      <w:bookmarkEnd w:id="936"/>
      <w:bookmarkEnd w:id="937"/>
      <w:bookmarkEnd w:id="938"/>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74FD28E0" w14:textId="77777777" w:rsidR="00CD4A97" w:rsidRPr="00C13C61" w:rsidRDefault="00CD4A97" w:rsidP="00CD4A97">
      <w:pPr>
        <w:pStyle w:val="PL"/>
      </w:pPr>
      <w:r w:rsidRPr="00C13C61">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39" w:name="_Toc20212340"/>
      <w:bookmarkStart w:id="940" w:name="_Toc27731695"/>
      <w:bookmarkStart w:id="941" w:name="_Toc36127473"/>
      <w:bookmarkStart w:id="942" w:name="_Toc45214579"/>
      <w:bookmarkStart w:id="943" w:name="_Toc51937718"/>
      <w:bookmarkStart w:id="944" w:name="_Toc51938027"/>
      <w:bookmarkStart w:id="945" w:name="_Toc106710155"/>
      <w:r w:rsidRPr="000B2651">
        <w:t>7.</w:t>
      </w:r>
      <w:r>
        <w:t>2</w:t>
      </w:r>
      <w:r w:rsidRPr="000B2651">
        <w:t>.2.4</w:t>
      </w:r>
      <w:r w:rsidRPr="000B2651">
        <w:tab/>
        <w:t xml:space="preserve">Default </w:t>
      </w:r>
      <w:r>
        <w:t xml:space="preserve">Document </w:t>
      </w:r>
      <w:r w:rsidRPr="000B2651">
        <w:t>Namespace</w:t>
      </w:r>
      <w:bookmarkEnd w:id="939"/>
      <w:bookmarkEnd w:id="940"/>
      <w:bookmarkEnd w:id="941"/>
      <w:bookmarkEnd w:id="942"/>
      <w:bookmarkEnd w:id="943"/>
      <w:bookmarkEnd w:id="944"/>
      <w:bookmarkEnd w:id="945"/>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46" w:name="_Toc20212341"/>
      <w:bookmarkStart w:id="947" w:name="_Toc27731696"/>
      <w:bookmarkStart w:id="948" w:name="_Toc36127474"/>
      <w:bookmarkStart w:id="949" w:name="_Toc45214580"/>
      <w:bookmarkStart w:id="950" w:name="_Toc51937719"/>
      <w:bookmarkStart w:id="951" w:name="_Toc51938028"/>
      <w:bookmarkStart w:id="952" w:name="_Toc106710156"/>
      <w:r w:rsidRPr="000B2651">
        <w:t>7.</w:t>
      </w:r>
      <w:r>
        <w:t>2</w:t>
      </w:r>
      <w:r w:rsidRPr="000B2651">
        <w:t>.2.5</w:t>
      </w:r>
      <w:r w:rsidRPr="000B2651">
        <w:tab/>
        <w:t>MIME type</w:t>
      </w:r>
      <w:bookmarkEnd w:id="946"/>
      <w:bookmarkEnd w:id="947"/>
      <w:bookmarkEnd w:id="948"/>
      <w:bookmarkEnd w:id="949"/>
      <w:bookmarkEnd w:id="950"/>
      <w:bookmarkEnd w:id="951"/>
      <w:bookmarkEnd w:id="952"/>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3" w:name="_Toc20212342"/>
      <w:bookmarkStart w:id="954" w:name="_Toc27731697"/>
      <w:bookmarkStart w:id="955" w:name="_Toc36127475"/>
      <w:bookmarkStart w:id="956" w:name="_Toc45214581"/>
      <w:bookmarkStart w:id="957" w:name="_Toc51937720"/>
      <w:bookmarkStart w:id="958" w:name="_Toc51938029"/>
      <w:bookmarkStart w:id="959" w:name="_Toc106710157"/>
      <w:r w:rsidRPr="000B2651">
        <w:t>7.</w:t>
      </w:r>
      <w:r>
        <w:t>2</w:t>
      </w:r>
      <w:r w:rsidRPr="000B2651">
        <w:t>.2.6</w:t>
      </w:r>
      <w:r w:rsidRPr="000B2651">
        <w:tab/>
        <w:t>Validation Constraints</w:t>
      </w:r>
      <w:bookmarkEnd w:id="953"/>
      <w:bookmarkEnd w:id="954"/>
      <w:bookmarkEnd w:id="955"/>
      <w:bookmarkEnd w:id="956"/>
      <w:bookmarkEnd w:id="957"/>
      <w:bookmarkEnd w:id="958"/>
      <w:bookmarkEnd w:id="959"/>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0" w:name="_Toc20212343"/>
      <w:bookmarkStart w:id="961" w:name="_Toc27731698"/>
      <w:bookmarkStart w:id="962" w:name="_Toc36127476"/>
      <w:bookmarkStart w:id="963" w:name="_Toc45214582"/>
      <w:bookmarkStart w:id="964" w:name="_Toc51937721"/>
      <w:bookmarkStart w:id="965" w:name="_Toc51938030"/>
      <w:bookmarkStart w:id="966" w:name="_Toc106710158"/>
      <w:r w:rsidRPr="00FD64D5">
        <w:t>7.</w:t>
      </w:r>
      <w:r>
        <w:t>2</w:t>
      </w:r>
      <w:r w:rsidRPr="00FD64D5">
        <w:t>.2.7</w:t>
      </w:r>
      <w:r w:rsidRPr="00FD64D5">
        <w:tab/>
        <w:t>Data Semantics</w:t>
      </w:r>
      <w:bookmarkEnd w:id="960"/>
      <w:bookmarkEnd w:id="961"/>
      <w:bookmarkEnd w:id="962"/>
      <w:bookmarkEnd w:id="963"/>
      <w:bookmarkEnd w:id="964"/>
      <w:bookmarkEnd w:id="965"/>
      <w:bookmarkEnd w:id="966"/>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67" w:name="_Toc20212344"/>
      <w:bookmarkStart w:id="968" w:name="_Toc27731699"/>
      <w:bookmarkStart w:id="969" w:name="_Toc36127477"/>
      <w:bookmarkStart w:id="970" w:name="_Toc45214583"/>
      <w:bookmarkStart w:id="971" w:name="_Toc51937722"/>
      <w:bookmarkStart w:id="972" w:name="_Toc51938031"/>
      <w:bookmarkStart w:id="973" w:name="_Toc106710159"/>
      <w:r w:rsidRPr="00794952">
        <w:t>7.</w:t>
      </w:r>
      <w:r>
        <w:t>2</w:t>
      </w:r>
      <w:r w:rsidRPr="00794952">
        <w:t>.2.8</w:t>
      </w:r>
      <w:r w:rsidRPr="00794952">
        <w:tab/>
        <w:t>Naming Conventions</w:t>
      </w:r>
      <w:bookmarkEnd w:id="967"/>
      <w:bookmarkEnd w:id="968"/>
      <w:bookmarkEnd w:id="969"/>
      <w:bookmarkEnd w:id="970"/>
      <w:bookmarkEnd w:id="971"/>
      <w:bookmarkEnd w:id="972"/>
      <w:bookmarkEnd w:id="973"/>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4" w:name="_Toc20212345"/>
      <w:bookmarkStart w:id="975" w:name="_Toc27731700"/>
      <w:bookmarkStart w:id="976" w:name="_Toc36127478"/>
      <w:bookmarkStart w:id="977" w:name="_Toc45214584"/>
      <w:bookmarkStart w:id="978" w:name="_Toc51937723"/>
      <w:bookmarkStart w:id="979" w:name="_Toc51938032"/>
      <w:bookmarkStart w:id="980" w:name="_Toc106710160"/>
      <w:r w:rsidRPr="00794952">
        <w:t>7.</w:t>
      </w:r>
      <w:r>
        <w:t>2</w:t>
      </w:r>
      <w:r w:rsidRPr="00794952">
        <w:t>.2.9</w:t>
      </w:r>
      <w:r w:rsidRPr="00794952">
        <w:tab/>
        <w:t>Global documents</w:t>
      </w:r>
      <w:bookmarkEnd w:id="974"/>
      <w:bookmarkEnd w:id="975"/>
      <w:bookmarkEnd w:id="976"/>
      <w:bookmarkEnd w:id="977"/>
      <w:bookmarkEnd w:id="978"/>
      <w:bookmarkEnd w:id="979"/>
      <w:bookmarkEnd w:id="980"/>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1" w:name="_Toc20212346"/>
      <w:bookmarkStart w:id="982" w:name="_Toc27731701"/>
      <w:bookmarkStart w:id="983" w:name="_Toc36127479"/>
      <w:bookmarkStart w:id="984" w:name="_Toc45214585"/>
      <w:bookmarkStart w:id="985" w:name="_Toc51937724"/>
      <w:bookmarkStart w:id="986" w:name="_Toc51938033"/>
      <w:bookmarkStart w:id="987" w:name="_Toc106710161"/>
      <w:r w:rsidRPr="00794952">
        <w:t>7.</w:t>
      </w:r>
      <w:r>
        <w:t>2</w:t>
      </w:r>
      <w:r w:rsidRPr="00794952">
        <w:t>.2.10</w:t>
      </w:r>
      <w:r w:rsidRPr="00794952">
        <w:tab/>
        <w:t>Resource interdependencies</w:t>
      </w:r>
      <w:bookmarkEnd w:id="981"/>
      <w:bookmarkEnd w:id="982"/>
      <w:bookmarkEnd w:id="983"/>
      <w:bookmarkEnd w:id="984"/>
      <w:bookmarkEnd w:id="985"/>
      <w:bookmarkEnd w:id="986"/>
      <w:bookmarkEnd w:id="987"/>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88" w:name="_Toc20212347"/>
      <w:bookmarkStart w:id="989" w:name="_Toc27731702"/>
      <w:bookmarkStart w:id="990" w:name="_Toc36127480"/>
      <w:bookmarkStart w:id="991" w:name="_Toc45214586"/>
      <w:bookmarkStart w:id="992" w:name="_Toc51937725"/>
      <w:bookmarkStart w:id="993" w:name="_Toc51938034"/>
      <w:bookmarkStart w:id="994" w:name="_Toc106710162"/>
      <w:r w:rsidRPr="00794952">
        <w:t>7.</w:t>
      </w:r>
      <w:r>
        <w:t>2</w:t>
      </w:r>
      <w:r w:rsidRPr="00794952">
        <w:t>.2.11</w:t>
      </w:r>
      <w:r w:rsidRPr="00794952">
        <w:tab/>
        <w:t>Authorization Policies</w:t>
      </w:r>
      <w:bookmarkEnd w:id="988"/>
      <w:bookmarkEnd w:id="989"/>
      <w:bookmarkEnd w:id="990"/>
      <w:bookmarkEnd w:id="991"/>
      <w:bookmarkEnd w:id="992"/>
      <w:bookmarkEnd w:id="993"/>
      <w:bookmarkEnd w:id="994"/>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5" w:name="_Toc20212348"/>
      <w:bookmarkStart w:id="996" w:name="_Toc27731703"/>
      <w:bookmarkStart w:id="997" w:name="_Toc36127481"/>
      <w:bookmarkStart w:id="998" w:name="_Toc45214587"/>
      <w:bookmarkStart w:id="999" w:name="_Toc51937726"/>
      <w:bookmarkStart w:id="1000" w:name="_Toc51938035"/>
      <w:bookmarkStart w:id="1001" w:name="_Toc106710163"/>
      <w:r w:rsidRPr="00794952">
        <w:t>7.</w:t>
      </w:r>
      <w:r>
        <w:t>2</w:t>
      </w:r>
      <w:r w:rsidRPr="00794952">
        <w:t>.2.12</w:t>
      </w:r>
      <w:r w:rsidRPr="00794952">
        <w:tab/>
        <w:t>Subscription to Changes</w:t>
      </w:r>
      <w:bookmarkEnd w:id="995"/>
      <w:bookmarkEnd w:id="996"/>
      <w:bookmarkEnd w:id="997"/>
      <w:bookmarkEnd w:id="998"/>
      <w:bookmarkEnd w:id="999"/>
      <w:bookmarkEnd w:id="1000"/>
      <w:bookmarkEnd w:id="1001"/>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2" w:name="_Toc20212349"/>
      <w:bookmarkStart w:id="1003" w:name="_Toc27731704"/>
      <w:bookmarkStart w:id="1004" w:name="_Toc36127482"/>
      <w:bookmarkStart w:id="1005" w:name="_Toc45214588"/>
      <w:bookmarkStart w:id="1006" w:name="_Toc51937727"/>
      <w:bookmarkStart w:id="1007" w:name="_Toc51938036"/>
      <w:bookmarkStart w:id="1008" w:name="_Toc106710164"/>
      <w:r>
        <w:t>8</w:t>
      </w:r>
      <w:r w:rsidRPr="00986001">
        <w:tab/>
      </w:r>
      <w:r>
        <w:t>MCPTT configuration management documents</w:t>
      </w:r>
      <w:bookmarkEnd w:id="1002"/>
      <w:bookmarkEnd w:id="1003"/>
      <w:bookmarkEnd w:id="1004"/>
      <w:bookmarkEnd w:id="1005"/>
      <w:bookmarkEnd w:id="1006"/>
      <w:bookmarkEnd w:id="1007"/>
      <w:bookmarkEnd w:id="1008"/>
    </w:p>
    <w:p w14:paraId="1E32F284" w14:textId="77777777" w:rsidR="00564582" w:rsidRPr="00986001" w:rsidRDefault="00564582" w:rsidP="00DE7187">
      <w:pPr>
        <w:pStyle w:val="Heading2"/>
      </w:pPr>
      <w:bookmarkStart w:id="1009" w:name="_Toc20212350"/>
      <w:bookmarkStart w:id="1010" w:name="_Toc27731705"/>
      <w:bookmarkStart w:id="1011" w:name="_Toc36127483"/>
      <w:bookmarkStart w:id="1012" w:name="_Toc45214589"/>
      <w:bookmarkStart w:id="1013" w:name="_Toc51937728"/>
      <w:bookmarkStart w:id="1014" w:name="_Toc51938037"/>
      <w:bookmarkStart w:id="1015" w:name="_Toc106710165"/>
      <w:r>
        <w:t>8</w:t>
      </w:r>
      <w:r w:rsidRPr="00986001">
        <w:t>.1</w:t>
      </w:r>
      <w:r w:rsidRPr="00986001">
        <w:tab/>
        <w:t>Introduction</w:t>
      </w:r>
      <w:bookmarkEnd w:id="1009"/>
      <w:bookmarkEnd w:id="1010"/>
      <w:bookmarkEnd w:id="1011"/>
      <w:bookmarkEnd w:id="1012"/>
      <w:bookmarkEnd w:id="1013"/>
      <w:bookmarkEnd w:id="1014"/>
      <w:bookmarkEnd w:id="1015"/>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16" w:name="_Toc20212351"/>
      <w:bookmarkStart w:id="1017" w:name="_Toc27731706"/>
      <w:bookmarkStart w:id="1018" w:name="_Toc36127484"/>
      <w:bookmarkStart w:id="1019" w:name="_Toc45214590"/>
      <w:bookmarkStart w:id="1020" w:name="_Toc51937729"/>
      <w:bookmarkStart w:id="1021" w:name="_Toc51938038"/>
      <w:bookmarkStart w:id="1022" w:name="_Toc106710166"/>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16"/>
      <w:bookmarkEnd w:id="1017"/>
      <w:bookmarkEnd w:id="1018"/>
      <w:bookmarkEnd w:id="1019"/>
      <w:bookmarkEnd w:id="1020"/>
      <w:bookmarkEnd w:id="1021"/>
      <w:bookmarkEnd w:id="1022"/>
    </w:p>
    <w:p w14:paraId="1633752F" w14:textId="77777777" w:rsidR="00131C35" w:rsidRPr="00986001" w:rsidRDefault="00564582" w:rsidP="00DE7187">
      <w:pPr>
        <w:pStyle w:val="Heading3"/>
      </w:pPr>
      <w:bookmarkStart w:id="1023" w:name="_Toc20212352"/>
      <w:bookmarkStart w:id="1024" w:name="_Toc27731707"/>
      <w:bookmarkStart w:id="1025" w:name="_Toc36127485"/>
      <w:bookmarkStart w:id="1026" w:name="_Toc45214591"/>
      <w:bookmarkStart w:id="1027" w:name="_Toc51937730"/>
      <w:bookmarkStart w:id="1028" w:name="_Toc51938039"/>
      <w:bookmarkStart w:id="1029" w:name="_Toc106710167"/>
      <w:r>
        <w:t>8</w:t>
      </w:r>
      <w:r w:rsidR="00131C35">
        <w:t>.</w:t>
      </w:r>
      <w:r>
        <w:t>2</w:t>
      </w:r>
      <w:r w:rsidR="00131C35">
        <w:t>.1</w:t>
      </w:r>
      <w:r w:rsidR="00131C35">
        <w:tab/>
        <w:t>General</w:t>
      </w:r>
      <w:bookmarkEnd w:id="1023"/>
      <w:bookmarkEnd w:id="1024"/>
      <w:bookmarkEnd w:id="1025"/>
      <w:bookmarkEnd w:id="1026"/>
      <w:bookmarkEnd w:id="1027"/>
      <w:bookmarkEnd w:id="1028"/>
      <w:bookmarkEnd w:id="1029"/>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AA68E6">
      <w:pPr>
        <w:pStyle w:val="Heading3"/>
      </w:pPr>
      <w:bookmarkStart w:id="1030" w:name="_Toc20212353"/>
      <w:bookmarkStart w:id="1031" w:name="_Toc27731708"/>
      <w:bookmarkStart w:id="1032" w:name="_Toc36127486"/>
      <w:bookmarkStart w:id="1033" w:name="_Toc45214592"/>
      <w:bookmarkStart w:id="1034" w:name="_Toc51937731"/>
      <w:bookmarkStart w:id="1035" w:name="_Toc51938040"/>
      <w:bookmarkStart w:id="1036" w:name="_Toc106710168"/>
      <w:bookmarkStart w:id="1037" w:name="MCCQCTEMPBM_00000659"/>
      <w:r w:rsidRPr="00C938DA">
        <w:t>8.2.1A</w:t>
      </w:r>
      <w:r w:rsidRPr="00C938DA">
        <w:tab/>
        <w:t>MCPTT client access to MCPTT UE configuration documents</w:t>
      </w:r>
      <w:bookmarkEnd w:id="1030"/>
      <w:bookmarkEnd w:id="1031"/>
      <w:bookmarkEnd w:id="1032"/>
      <w:bookmarkEnd w:id="1033"/>
      <w:bookmarkEnd w:id="1034"/>
      <w:bookmarkEnd w:id="1035"/>
      <w:bookmarkEnd w:id="1036"/>
    </w:p>
    <w:bookmarkEnd w:id="1037"/>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38" w:name="_Toc20212354"/>
      <w:bookmarkStart w:id="1039" w:name="_Toc27731709"/>
      <w:bookmarkStart w:id="1040" w:name="_Toc36127487"/>
      <w:bookmarkStart w:id="1041" w:name="_Toc45214593"/>
      <w:bookmarkStart w:id="1042" w:name="_Toc51937732"/>
      <w:bookmarkStart w:id="1043" w:name="_Toc51938041"/>
      <w:bookmarkStart w:id="1044" w:name="_Toc106710169"/>
      <w:r>
        <w:t>8</w:t>
      </w:r>
      <w:r w:rsidR="00131C35">
        <w:t>.</w:t>
      </w:r>
      <w:r>
        <w:t>2</w:t>
      </w:r>
      <w:r w:rsidR="00131C35">
        <w:t>.2</w:t>
      </w:r>
      <w:r w:rsidR="00131C35">
        <w:tab/>
        <w:t>C</w:t>
      </w:r>
      <w:r w:rsidR="00131C35" w:rsidRPr="00986001">
        <w:t>oding</w:t>
      </w:r>
      <w:bookmarkEnd w:id="1038"/>
      <w:bookmarkEnd w:id="1039"/>
      <w:bookmarkEnd w:id="1040"/>
      <w:bookmarkEnd w:id="1041"/>
      <w:bookmarkEnd w:id="1042"/>
      <w:bookmarkEnd w:id="1043"/>
      <w:bookmarkEnd w:id="1044"/>
    </w:p>
    <w:p w14:paraId="4DB6F26F" w14:textId="77777777" w:rsidR="00E908E5" w:rsidRPr="0019247C" w:rsidRDefault="00564582" w:rsidP="00DE7187">
      <w:pPr>
        <w:pStyle w:val="Heading4"/>
      </w:pPr>
      <w:bookmarkStart w:id="1045" w:name="_Toc20212355"/>
      <w:bookmarkStart w:id="1046" w:name="_Toc27731710"/>
      <w:bookmarkStart w:id="1047" w:name="_Toc36127488"/>
      <w:bookmarkStart w:id="1048" w:name="_Toc45214594"/>
      <w:bookmarkStart w:id="1049" w:name="_Toc51937733"/>
      <w:bookmarkStart w:id="1050" w:name="_Toc51938042"/>
      <w:bookmarkStart w:id="1051" w:name="_Toc106710170"/>
      <w:r>
        <w:t>8</w:t>
      </w:r>
      <w:r w:rsidR="00E908E5">
        <w:t>.</w:t>
      </w:r>
      <w:r>
        <w:t>2</w:t>
      </w:r>
      <w:r w:rsidR="00E908E5">
        <w:t>.2.1</w:t>
      </w:r>
      <w:r w:rsidR="00E908E5">
        <w:tab/>
        <w:t>Structure</w:t>
      </w:r>
      <w:bookmarkEnd w:id="1045"/>
      <w:bookmarkEnd w:id="1046"/>
      <w:bookmarkEnd w:id="1047"/>
      <w:bookmarkEnd w:id="1048"/>
      <w:bookmarkEnd w:id="1049"/>
      <w:bookmarkEnd w:id="1050"/>
      <w:bookmarkEnd w:id="1051"/>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2" w:name="_Toc20212356"/>
      <w:bookmarkStart w:id="1053" w:name="_Toc27731711"/>
      <w:bookmarkStart w:id="1054" w:name="_Toc36127489"/>
      <w:bookmarkStart w:id="1055" w:name="_Toc45214595"/>
      <w:bookmarkStart w:id="1056" w:name="_Toc51937734"/>
      <w:bookmarkStart w:id="1057" w:name="_Toc51938043"/>
      <w:bookmarkStart w:id="1058" w:name="_Toc106710171"/>
      <w:r>
        <w:t>8</w:t>
      </w:r>
      <w:r w:rsidR="00E908E5" w:rsidRPr="000B2651">
        <w:t>.</w:t>
      </w:r>
      <w:r>
        <w:t>2</w:t>
      </w:r>
      <w:r w:rsidR="00E908E5" w:rsidRPr="000B2651">
        <w:t>.2.2</w:t>
      </w:r>
      <w:r w:rsidR="00E908E5" w:rsidRPr="000B2651">
        <w:tab/>
        <w:t>Application Unique ID</w:t>
      </w:r>
      <w:bookmarkEnd w:id="1052"/>
      <w:bookmarkEnd w:id="1053"/>
      <w:bookmarkEnd w:id="1054"/>
      <w:bookmarkEnd w:id="1055"/>
      <w:bookmarkEnd w:id="1056"/>
      <w:bookmarkEnd w:id="1057"/>
      <w:bookmarkEnd w:id="1058"/>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59" w:name="_Toc20212357"/>
      <w:bookmarkStart w:id="1060" w:name="_Toc27731712"/>
      <w:bookmarkStart w:id="1061" w:name="_Toc36127490"/>
      <w:bookmarkStart w:id="1062" w:name="_Toc45214596"/>
      <w:bookmarkStart w:id="1063" w:name="_Toc51937735"/>
      <w:bookmarkStart w:id="1064" w:name="_Toc51938044"/>
      <w:bookmarkStart w:id="1065" w:name="_Toc106710172"/>
      <w:r>
        <w:t>8</w:t>
      </w:r>
      <w:r w:rsidR="00E908E5" w:rsidRPr="00F70427">
        <w:t>.</w:t>
      </w:r>
      <w:r>
        <w:t>2</w:t>
      </w:r>
      <w:r w:rsidR="00E908E5" w:rsidRPr="00F70427">
        <w:t>.2.3</w:t>
      </w:r>
      <w:r w:rsidR="00E908E5" w:rsidRPr="00F70427">
        <w:tab/>
        <w:t>XML Schema</w:t>
      </w:r>
      <w:bookmarkEnd w:id="1059"/>
      <w:bookmarkEnd w:id="1060"/>
      <w:bookmarkEnd w:id="1061"/>
      <w:bookmarkEnd w:id="1062"/>
      <w:bookmarkEnd w:id="1063"/>
      <w:bookmarkEnd w:id="1064"/>
      <w:bookmarkEnd w:id="1065"/>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6469CF7B" w14:textId="77777777" w:rsidR="004129F3" w:rsidRPr="00923D6A" w:rsidRDefault="004129F3" w:rsidP="004129F3">
      <w:pPr>
        <w:pStyle w:val="PL"/>
      </w:pPr>
      <w:r w:rsidRPr="00923D6A">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66" w:name="_Toc20212358"/>
      <w:bookmarkStart w:id="1067" w:name="_Toc27731713"/>
      <w:bookmarkStart w:id="1068" w:name="_Toc36127491"/>
      <w:bookmarkStart w:id="1069" w:name="_Toc45214597"/>
      <w:bookmarkStart w:id="1070" w:name="_Toc51937736"/>
      <w:bookmarkStart w:id="1071" w:name="_Toc51938045"/>
      <w:bookmarkStart w:id="1072" w:name="_Toc106710173"/>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6"/>
      <w:bookmarkEnd w:id="1067"/>
      <w:bookmarkEnd w:id="1068"/>
      <w:bookmarkEnd w:id="1069"/>
      <w:bookmarkEnd w:id="1070"/>
      <w:bookmarkEnd w:id="1071"/>
      <w:bookmarkEnd w:id="1072"/>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3" w:name="_Toc20212359"/>
      <w:bookmarkStart w:id="1074" w:name="_Toc27731714"/>
      <w:bookmarkStart w:id="1075" w:name="_Toc36127492"/>
      <w:bookmarkStart w:id="1076" w:name="_Toc45214598"/>
      <w:bookmarkStart w:id="1077" w:name="_Toc51937737"/>
      <w:bookmarkStart w:id="1078" w:name="_Toc51938046"/>
      <w:bookmarkStart w:id="1079" w:name="_Toc106710174"/>
      <w:r>
        <w:t>8</w:t>
      </w:r>
      <w:r w:rsidR="00E908E5" w:rsidRPr="000B2651">
        <w:t>.</w:t>
      </w:r>
      <w:r>
        <w:t>2</w:t>
      </w:r>
      <w:r w:rsidR="00E908E5" w:rsidRPr="000B2651">
        <w:t>.2.5</w:t>
      </w:r>
      <w:r w:rsidR="00E908E5" w:rsidRPr="000B2651">
        <w:tab/>
        <w:t>MIME type</w:t>
      </w:r>
      <w:bookmarkEnd w:id="1073"/>
      <w:bookmarkEnd w:id="1074"/>
      <w:bookmarkEnd w:id="1075"/>
      <w:bookmarkEnd w:id="1076"/>
      <w:bookmarkEnd w:id="1077"/>
      <w:bookmarkEnd w:id="1078"/>
      <w:bookmarkEnd w:id="1079"/>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0" w:name="_Toc20212360"/>
      <w:bookmarkStart w:id="1081" w:name="_Toc27731715"/>
      <w:bookmarkStart w:id="1082" w:name="_Toc36127493"/>
      <w:bookmarkStart w:id="1083" w:name="_Toc45214599"/>
      <w:bookmarkStart w:id="1084" w:name="_Toc51937738"/>
      <w:bookmarkStart w:id="1085" w:name="_Toc51938047"/>
      <w:bookmarkStart w:id="1086" w:name="_Toc106710175"/>
      <w:r>
        <w:t>8</w:t>
      </w:r>
      <w:r w:rsidR="00E908E5" w:rsidRPr="000B2651">
        <w:t>.</w:t>
      </w:r>
      <w:r>
        <w:t>2</w:t>
      </w:r>
      <w:r w:rsidR="00E908E5" w:rsidRPr="000B2651">
        <w:t>.2.6</w:t>
      </w:r>
      <w:r w:rsidR="00E908E5" w:rsidRPr="000B2651">
        <w:tab/>
        <w:t>Validation Constraints</w:t>
      </w:r>
      <w:bookmarkEnd w:id="1080"/>
      <w:bookmarkEnd w:id="1081"/>
      <w:bookmarkEnd w:id="1082"/>
      <w:bookmarkEnd w:id="1083"/>
      <w:bookmarkEnd w:id="1084"/>
      <w:bookmarkEnd w:id="1085"/>
      <w:bookmarkEnd w:id="1086"/>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87" w:name="_Toc20212361"/>
      <w:bookmarkStart w:id="1088" w:name="_Toc27731716"/>
      <w:bookmarkStart w:id="1089" w:name="_Toc36127494"/>
      <w:bookmarkStart w:id="1090" w:name="_Toc45214600"/>
      <w:bookmarkStart w:id="1091" w:name="_Toc51937739"/>
      <w:bookmarkStart w:id="1092" w:name="_Toc51938048"/>
      <w:bookmarkStart w:id="1093" w:name="_Toc106710176"/>
      <w:r>
        <w:t>8</w:t>
      </w:r>
      <w:r w:rsidR="00E908E5" w:rsidRPr="00FD64D5">
        <w:t>.</w:t>
      </w:r>
      <w:r>
        <w:t>2</w:t>
      </w:r>
      <w:r w:rsidR="00E908E5" w:rsidRPr="00FD64D5">
        <w:t>.2.7</w:t>
      </w:r>
      <w:r w:rsidR="00E908E5" w:rsidRPr="00FD64D5">
        <w:tab/>
        <w:t>Data Semantics</w:t>
      </w:r>
      <w:bookmarkEnd w:id="1087"/>
      <w:bookmarkEnd w:id="1088"/>
      <w:bookmarkEnd w:id="1089"/>
      <w:bookmarkEnd w:id="1090"/>
      <w:bookmarkEnd w:id="1091"/>
      <w:bookmarkEnd w:id="1092"/>
      <w:bookmarkEnd w:id="1093"/>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4" w:name="_Toc20212362"/>
      <w:bookmarkStart w:id="1095" w:name="_Toc27731717"/>
      <w:bookmarkStart w:id="1096" w:name="_Toc36127495"/>
      <w:bookmarkStart w:id="1097" w:name="_Toc45214601"/>
      <w:bookmarkStart w:id="1098" w:name="_Toc51937740"/>
      <w:bookmarkStart w:id="1099" w:name="_Toc51938049"/>
      <w:bookmarkStart w:id="1100" w:name="_Toc106710177"/>
      <w:r>
        <w:t>8</w:t>
      </w:r>
      <w:r w:rsidR="00E908E5" w:rsidRPr="00794952">
        <w:t>.</w:t>
      </w:r>
      <w:r>
        <w:t>2</w:t>
      </w:r>
      <w:r w:rsidR="00E908E5" w:rsidRPr="00794952">
        <w:t>.2.8</w:t>
      </w:r>
      <w:r w:rsidR="00E908E5" w:rsidRPr="00794952">
        <w:tab/>
        <w:t>Naming Conventions</w:t>
      </w:r>
      <w:bookmarkEnd w:id="1094"/>
      <w:bookmarkEnd w:id="1095"/>
      <w:bookmarkEnd w:id="1096"/>
      <w:bookmarkEnd w:id="1097"/>
      <w:bookmarkEnd w:id="1098"/>
      <w:bookmarkEnd w:id="1099"/>
      <w:bookmarkEnd w:id="1100"/>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1" w:name="_Toc20212363"/>
      <w:bookmarkStart w:id="1102" w:name="_Toc27731718"/>
      <w:bookmarkStart w:id="1103" w:name="_Toc36127496"/>
      <w:bookmarkStart w:id="1104" w:name="_Toc45214602"/>
      <w:bookmarkStart w:id="1105" w:name="_Toc51937741"/>
      <w:bookmarkStart w:id="1106" w:name="_Toc51938050"/>
      <w:bookmarkStart w:id="1107" w:name="_Toc106710178"/>
      <w:r>
        <w:t>8</w:t>
      </w:r>
      <w:r w:rsidR="00E908E5" w:rsidRPr="00794952">
        <w:t>.</w:t>
      </w:r>
      <w:r>
        <w:t>2</w:t>
      </w:r>
      <w:r w:rsidR="00E908E5" w:rsidRPr="00794952">
        <w:t>.2.9</w:t>
      </w:r>
      <w:r w:rsidR="00E908E5" w:rsidRPr="00794952">
        <w:tab/>
        <w:t>Global documents</w:t>
      </w:r>
      <w:bookmarkEnd w:id="1101"/>
      <w:bookmarkEnd w:id="1102"/>
      <w:bookmarkEnd w:id="1103"/>
      <w:bookmarkEnd w:id="1104"/>
      <w:bookmarkEnd w:id="1105"/>
      <w:bookmarkEnd w:id="1106"/>
      <w:bookmarkEnd w:id="1107"/>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08" w:name="_Toc20212364"/>
      <w:bookmarkStart w:id="1109" w:name="_Toc27731719"/>
      <w:bookmarkStart w:id="1110" w:name="_Toc36127497"/>
      <w:bookmarkStart w:id="1111" w:name="_Toc45214603"/>
      <w:bookmarkStart w:id="1112" w:name="_Toc51937742"/>
      <w:bookmarkStart w:id="1113" w:name="_Toc51938051"/>
      <w:bookmarkStart w:id="1114" w:name="_Toc106710179"/>
      <w:r>
        <w:t>8</w:t>
      </w:r>
      <w:r w:rsidR="00E908E5" w:rsidRPr="00794952">
        <w:t>.</w:t>
      </w:r>
      <w:r>
        <w:t>2</w:t>
      </w:r>
      <w:r w:rsidR="00E908E5" w:rsidRPr="00794952">
        <w:t>.2.10</w:t>
      </w:r>
      <w:r w:rsidR="00E908E5" w:rsidRPr="00794952">
        <w:tab/>
        <w:t>Resource interdependencies</w:t>
      </w:r>
      <w:bookmarkEnd w:id="1108"/>
      <w:bookmarkEnd w:id="1109"/>
      <w:bookmarkEnd w:id="1110"/>
      <w:bookmarkEnd w:id="1111"/>
      <w:bookmarkEnd w:id="1112"/>
      <w:bookmarkEnd w:id="1113"/>
      <w:bookmarkEnd w:id="1114"/>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5" w:name="_Toc20212365"/>
      <w:bookmarkStart w:id="1116" w:name="_Toc27731720"/>
      <w:bookmarkStart w:id="1117" w:name="_Toc36127498"/>
      <w:bookmarkStart w:id="1118" w:name="_Toc45214604"/>
      <w:bookmarkStart w:id="1119" w:name="_Toc51937743"/>
      <w:bookmarkStart w:id="1120" w:name="_Toc51938052"/>
      <w:bookmarkStart w:id="1121" w:name="_Toc106710180"/>
      <w:r>
        <w:t>8</w:t>
      </w:r>
      <w:r w:rsidR="00E908E5" w:rsidRPr="00794952">
        <w:t>.</w:t>
      </w:r>
      <w:r>
        <w:t>2</w:t>
      </w:r>
      <w:r w:rsidR="00E908E5" w:rsidRPr="00794952">
        <w:t>.2.11</w:t>
      </w:r>
      <w:r w:rsidR="00E908E5" w:rsidRPr="00794952">
        <w:tab/>
        <w:t>Authorization Policies</w:t>
      </w:r>
      <w:bookmarkEnd w:id="1115"/>
      <w:bookmarkEnd w:id="1116"/>
      <w:bookmarkEnd w:id="1117"/>
      <w:bookmarkEnd w:id="1118"/>
      <w:bookmarkEnd w:id="1119"/>
      <w:bookmarkEnd w:id="1120"/>
      <w:bookmarkEnd w:id="1121"/>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2" w:name="_Toc20212366"/>
      <w:bookmarkStart w:id="1123" w:name="_Toc27731721"/>
      <w:bookmarkStart w:id="1124" w:name="_Toc36127499"/>
      <w:bookmarkStart w:id="1125" w:name="_Toc45214605"/>
      <w:bookmarkStart w:id="1126" w:name="_Toc51937744"/>
      <w:bookmarkStart w:id="1127" w:name="_Toc51938053"/>
      <w:bookmarkStart w:id="1128" w:name="_Toc106710181"/>
      <w:r>
        <w:t>8</w:t>
      </w:r>
      <w:r w:rsidR="00E908E5" w:rsidRPr="00794952">
        <w:t>.</w:t>
      </w:r>
      <w:r>
        <w:t>2</w:t>
      </w:r>
      <w:r w:rsidR="00E908E5" w:rsidRPr="00794952">
        <w:t>.2.12</w:t>
      </w:r>
      <w:r w:rsidR="00E908E5" w:rsidRPr="00794952">
        <w:tab/>
        <w:t>Subscription to Changes</w:t>
      </w:r>
      <w:bookmarkEnd w:id="1122"/>
      <w:bookmarkEnd w:id="1123"/>
      <w:bookmarkEnd w:id="1124"/>
      <w:bookmarkEnd w:id="1125"/>
      <w:bookmarkEnd w:id="1126"/>
      <w:bookmarkEnd w:id="1127"/>
      <w:bookmarkEnd w:id="1128"/>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29" w:name="_Toc20212367"/>
      <w:bookmarkStart w:id="1130" w:name="_Toc27731722"/>
      <w:bookmarkStart w:id="1131" w:name="_Toc36127500"/>
      <w:bookmarkStart w:id="1132" w:name="_Toc45214606"/>
      <w:bookmarkStart w:id="1133" w:name="_Toc51937745"/>
      <w:bookmarkStart w:id="1134" w:name="_Toc51938054"/>
      <w:bookmarkStart w:id="1135" w:name="_Toc106710182"/>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29"/>
      <w:bookmarkEnd w:id="1130"/>
      <w:bookmarkEnd w:id="1131"/>
      <w:bookmarkEnd w:id="1132"/>
      <w:bookmarkEnd w:id="1133"/>
      <w:bookmarkEnd w:id="1134"/>
      <w:bookmarkEnd w:id="1135"/>
    </w:p>
    <w:p w14:paraId="71741BB3" w14:textId="77777777" w:rsidR="00131C35" w:rsidRPr="00986001" w:rsidRDefault="00D871D7" w:rsidP="00DE7187">
      <w:pPr>
        <w:pStyle w:val="Heading3"/>
      </w:pPr>
      <w:bookmarkStart w:id="1136" w:name="_Toc20212368"/>
      <w:bookmarkStart w:id="1137" w:name="_Toc27731723"/>
      <w:bookmarkStart w:id="1138" w:name="_Toc36127501"/>
      <w:bookmarkStart w:id="1139" w:name="_Toc45214607"/>
      <w:bookmarkStart w:id="1140" w:name="_Toc51937746"/>
      <w:bookmarkStart w:id="1141" w:name="_Toc51938055"/>
      <w:bookmarkStart w:id="1142" w:name="_Toc106710183"/>
      <w:r>
        <w:t>8</w:t>
      </w:r>
      <w:r w:rsidR="00131C35">
        <w:t>.</w:t>
      </w:r>
      <w:r>
        <w:t>3</w:t>
      </w:r>
      <w:r w:rsidR="00131C35">
        <w:t>.1</w:t>
      </w:r>
      <w:r w:rsidR="00131C35">
        <w:tab/>
        <w:t>General</w:t>
      </w:r>
      <w:bookmarkEnd w:id="1136"/>
      <w:bookmarkEnd w:id="1137"/>
      <w:bookmarkEnd w:id="1138"/>
      <w:bookmarkEnd w:id="1139"/>
      <w:bookmarkEnd w:id="1140"/>
      <w:bookmarkEnd w:id="1141"/>
      <w:bookmarkEnd w:id="1142"/>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AA68E6">
      <w:pPr>
        <w:pStyle w:val="Heading3"/>
      </w:pPr>
      <w:bookmarkStart w:id="1143" w:name="_Toc20212369"/>
      <w:bookmarkStart w:id="1144" w:name="_Toc27731724"/>
      <w:bookmarkStart w:id="1145" w:name="_Toc36127502"/>
      <w:bookmarkStart w:id="1146" w:name="_Toc45214608"/>
      <w:bookmarkStart w:id="1147" w:name="_Toc51937747"/>
      <w:bookmarkStart w:id="1148" w:name="_Toc51938056"/>
      <w:bookmarkStart w:id="1149" w:name="_Toc106710184"/>
      <w:bookmarkStart w:id="1150" w:name="MCCQCTEMPBM_00000660"/>
      <w:r w:rsidRPr="00DE7187">
        <w:t>8.3.1A</w:t>
      </w:r>
      <w:r w:rsidRPr="00DE7187">
        <w:tab/>
        <w:t>MCPTT client access to MCPTT user profile documents</w:t>
      </w:r>
      <w:bookmarkEnd w:id="1143"/>
      <w:bookmarkEnd w:id="1144"/>
      <w:bookmarkEnd w:id="1145"/>
      <w:bookmarkEnd w:id="1146"/>
      <w:bookmarkEnd w:id="1147"/>
      <w:bookmarkEnd w:id="1148"/>
      <w:bookmarkEnd w:id="1149"/>
    </w:p>
    <w:bookmarkEnd w:id="1150"/>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1" w:name="_Toc20212370"/>
      <w:bookmarkStart w:id="1152" w:name="_Toc27731725"/>
      <w:bookmarkStart w:id="1153" w:name="_Toc36127503"/>
      <w:bookmarkStart w:id="1154" w:name="_Toc45214609"/>
      <w:bookmarkStart w:id="1155" w:name="_Toc51937748"/>
      <w:bookmarkStart w:id="1156" w:name="_Toc51938057"/>
      <w:bookmarkStart w:id="1157" w:name="_Toc106710185"/>
      <w:r>
        <w:t>8</w:t>
      </w:r>
      <w:r w:rsidR="00131C35">
        <w:t>.</w:t>
      </w:r>
      <w:r>
        <w:t>3</w:t>
      </w:r>
      <w:r w:rsidR="00131C35">
        <w:t>.2</w:t>
      </w:r>
      <w:r w:rsidR="00131C35">
        <w:tab/>
        <w:t>C</w:t>
      </w:r>
      <w:r w:rsidR="00131C35" w:rsidRPr="00986001">
        <w:t>oding</w:t>
      </w:r>
      <w:bookmarkEnd w:id="1151"/>
      <w:bookmarkEnd w:id="1152"/>
      <w:bookmarkEnd w:id="1153"/>
      <w:bookmarkEnd w:id="1154"/>
      <w:bookmarkEnd w:id="1155"/>
      <w:bookmarkEnd w:id="1156"/>
      <w:bookmarkEnd w:id="1157"/>
    </w:p>
    <w:p w14:paraId="5E78C0B3" w14:textId="77777777" w:rsidR="00D818E1" w:rsidRPr="0045024E" w:rsidRDefault="00D871D7" w:rsidP="00DE7187">
      <w:pPr>
        <w:pStyle w:val="Heading4"/>
      </w:pPr>
      <w:bookmarkStart w:id="1158" w:name="_Toc20212371"/>
      <w:bookmarkStart w:id="1159" w:name="_Toc27731726"/>
      <w:bookmarkStart w:id="1160" w:name="_Toc36127504"/>
      <w:bookmarkStart w:id="1161" w:name="_Toc45214610"/>
      <w:bookmarkStart w:id="1162" w:name="_Toc51937749"/>
      <w:bookmarkStart w:id="1163" w:name="_Toc51938058"/>
      <w:bookmarkStart w:id="1164" w:name="_Toc106710186"/>
      <w:r>
        <w:t>8</w:t>
      </w:r>
      <w:r w:rsidR="00D818E1" w:rsidRPr="0045024E">
        <w:t>.</w:t>
      </w:r>
      <w:r>
        <w:t>3</w:t>
      </w:r>
      <w:r w:rsidR="00D818E1" w:rsidRPr="0045024E">
        <w:t>.2.1</w:t>
      </w:r>
      <w:r w:rsidR="00725FB4">
        <w:tab/>
      </w:r>
      <w:r w:rsidR="00D818E1" w:rsidRPr="0045024E">
        <w:t>Structure</w:t>
      </w:r>
      <w:bookmarkEnd w:id="1158"/>
      <w:bookmarkEnd w:id="1159"/>
      <w:bookmarkEnd w:id="1160"/>
      <w:bookmarkEnd w:id="1161"/>
      <w:bookmarkEnd w:id="1162"/>
      <w:bookmarkEnd w:id="1163"/>
      <w:bookmarkEnd w:id="1164"/>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77777777" w:rsidR="00F87ACF" w:rsidRDefault="00F87ACF" w:rsidP="00F87ACF">
      <w:pPr>
        <w:pStyle w:val="B3"/>
      </w:pPr>
      <w:r>
        <w:t>i)</w:t>
      </w:r>
      <w:r>
        <w:tab/>
        <w:t xml:space="preserve">one &lt;ListOfLocationCriteria&gt; </w:t>
      </w:r>
      <w:r w:rsidRPr="003C7976">
        <w:t>element</w:t>
      </w:r>
      <w:r>
        <w:t xml:space="preserve"> containing;</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77777777" w:rsidR="00F87ACF" w:rsidRDefault="00F87ACF" w:rsidP="00F87ACF">
      <w:pPr>
        <w:pStyle w:val="B2"/>
      </w:pPr>
      <w:r>
        <w:t>f)</w:t>
      </w:r>
      <w:r>
        <w:tab/>
        <w:t>a &lt;RulesForDeaffiliation&gt; element containing;</w:t>
      </w:r>
    </w:p>
    <w:p w14:paraId="07506C5E" w14:textId="77777777" w:rsidR="00F87ACF" w:rsidRDefault="00F87ACF" w:rsidP="00F87ACF">
      <w:pPr>
        <w:pStyle w:val="B3"/>
      </w:pPr>
      <w:r>
        <w:t>i)</w:t>
      </w:r>
      <w:r>
        <w:tab/>
        <w:t xml:space="preserve">zero or one &lt;ListOfLocationCriteria&gt; </w:t>
      </w:r>
      <w:r w:rsidRPr="003C7976">
        <w:t>element</w:t>
      </w:r>
      <w:r>
        <w:t xml:space="preserve"> containing;</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5" w:name="_Toc20212372"/>
      <w:bookmarkStart w:id="1166" w:name="_Toc27731727"/>
      <w:bookmarkStart w:id="1167" w:name="_Toc36127505"/>
      <w:bookmarkStart w:id="1168" w:name="_Toc45214611"/>
      <w:bookmarkStart w:id="1169" w:name="_Toc51937750"/>
      <w:bookmarkStart w:id="1170" w:name="_Toc51938059"/>
      <w:bookmarkStart w:id="1171" w:name="_Toc106710187"/>
      <w:r>
        <w:t>8</w:t>
      </w:r>
      <w:r w:rsidR="00D818E1" w:rsidRPr="0045024E">
        <w:t>.</w:t>
      </w:r>
      <w:r>
        <w:t>3</w:t>
      </w:r>
      <w:r w:rsidR="00D818E1" w:rsidRPr="0045024E">
        <w:t>.2.2</w:t>
      </w:r>
      <w:r w:rsidR="00D818E1" w:rsidRPr="0045024E">
        <w:tab/>
        <w:t>Application Unique ID</w:t>
      </w:r>
      <w:bookmarkEnd w:id="1165"/>
      <w:bookmarkEnd w:id="1166"/>
      <w:bookmarkEnd w:id="1167"/>
      <w:bookmarkEnd w:id="1168"/>
      <w:bookmarkEnd w:id="1169"/>
      <w:bookmarkEnd w:id="1170"/>
      <w:bookmarkEnd w:id="1171"/>
    </w:p>
    <w:p w14:paraId="1B323818" w14:textId="77777777" w:rsidR="00D818E1" w:rsidRPr="0045024E" w:rsidRDefault="00D818E1" w:rsidP="00D818E1">
      <w:bookmarkStart w:id="1172" w:name="5.1.3_XML_Schema"/>
      <w:bookmarkStart w:id="1173" w:name="5.1.4_Default_Namespace"/>
      <w:bookmarkStart w:id="1174" w:name="5.1.5_MIME_Type"/>
      <w:bookmarkStart w:id="1175" w:name="5.1.6_Validation_Constraints"/>
      <w:bookmarkStart w:id="1176" w:name="5.1.7_Data_Semantics"/>
      <w:bookmarkStart w:id="1177" w:name="5.1.8_Naming_Conventions"/>
      <w:bookmarkStart w:id="1178" w:name="5.1.9_Global_Documents"/>
      <w:bookmarkStart w:id="1179" w:name="bookmark5"/>
      <w:bookmarkStart w:id="1180" w:name="bookmark4"/>
      <w:bookmarkStart w:id="1181" w:name="bookmark3"/>
      <w:bookmarkStart w:id="1182" w:name="bookmark2"/>
      <w:bookmarkStart w:id="1183" w:name="5.1.2_Application_Unique_ID"/>
      <w:bookmarkEnd w:id="1172"/>
      <w:bookmarkEnd w:id="1173"/>
      <w:bookmarkEnd w:id="1174"/>
      <w:bookmarkEnd w:id="1175"/>
      <w:bookmarkEnd w:id="1176"/>
      <w:bookmarkEnd w:id="1177"/>
      <w:bookmarkEnd w:id="1178"/>
      <w:bookmarkEnd w:id="1179"/>
      <w:bookmarkEnd w:id="1180"/>
      <w:bookmarkEnd w:id="1181"/>
      <w:bookmarkEnd w:id="1182"/>
      <w:bookmarkEnd w:id="1183"/>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4" w:name="_Toc20212373"/>
      <w:bookmarkStart w:id="1185" w:name="_Toc27731728"/>
      <w:bookmarkStart w:id="1186" w:name="_Toc36127506"/>
      <w:bookmarkStart w:id="1187" w:name="_Toc45214612"/>
      <w:bookmarkStart w:id="1188" w:name="_Toc51937751"/>
      <w:bookmarkStart w:id="1189" w:name="_Toc51938060"/>
      <w:bookmarkStart w:id="1190" w:name="_Toc106710188"/>
      <w:r>
        <w:t>8</w:t>
      </w:r>
      <w:r w:rsidR="00D818E1" w:rsidRPr="0045024E">
        <w:t>.</w:t>
      </w:r>
      <w:r>
        <w:t>3</w:t>
      </w:r>
      <w:r w:rsidR="00D818E1" w:rsidRPr="0045024E">
        <w:t>.2.3</w:t>
      </w:r>
      <w:r w:rsidR="00D818E1" w:rsidRPr="0045024E">
        <w:tab/>
        <w:t>XML Schema</w:t>
      </w:r>
      <w:bookmarkEnd w:id="1184"/>
      <w:bookmarkEnd w:id="1185"/>
      <w:bookmarkEnd w:id="1186"/>
      <w:bookmarkEnd w:id="1187"/>
      <w:bookmarkEnd w:id="1188"/>
      <w:bookmarkEnd w:id="1189"/>
      <w:bookmarkEnd w:id="1190"/>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91" w:name="_Toc20212374"/>
      <w:bookmarkStart w:id="1192" w:name="_Toc27731729"/>
      <w:bookmarkStart w:id="1193" w:name="_Toc36127507"/>
      <w:bookmarkStart w:id="1194" w:name="_Toc45214613"/>
      <w:bookmarkStart w:id="1195" w:name="_Toc51937752"/>
      <w:bookmarkStart w:id="1196" w:name="_Toc51938061"/>
      <w:bookmarkStart w:id="1197" w:name="_Toc106710189"/>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1"/>
      <w:bookmarkEnd w:id="1192"/>
      <w:bookmarkEnd w:id="1193"/>
      <w:bookmarkEnd w:id="1194"/>
      <w:bookmarkEnd w:id="1195"/>
      <w:bookmarkEnd w:id="1196"/>
      <w:bookmarkEnd w:id="1197"/>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198" w:name="_Toc20212375"/>
      <w:bookmarkStart w:id="1199" w:name="_Toc27731730"/>
      <w:bookmarkStart w:id="1200" w:name="_Toc36127508"/>
      <w:bookmarkStart w:id="1201" w:name="_Toc45214614"/>
      <w:bookmarkStart w:id="1202" w:name="_Toc51937753"/>
      <w:bookmarkStart w:id="1203" w:name="_Toc51938062"/>
      <w:bookmarkStart w:id="1204" w:name="_Toc106710190"/>
      <w:r>
        <w:t>8</w:t>
      </w:r>
      <w:r w:rsidR="003C49D1" w:rsidRPr="0045024E">
        <w:t>.</w:t>
      </w:r>
      <w:r>
        <w:t>3</w:t>
      </w:r>
      <w:r w:rsidR="003C49D1" w:rsidRPr="0045024E">
        <w:t>.2.5</w:t>
      </w:r>
      <w:r w:rsidR="003C49D1" w:rsidRPr="0045024E">
        <w:tab/>
        <w:t>MIME type</w:t>
      </w:r>
      <w:bookmarkEnd w:id="1198"/>
      <w:bookmarkEnd w:id="1199"/>
      <w:bookmarkEnd w:id="1200"/>
      <w:bookmarkEnd w:id="1201"/>
      <w:bookmarkEnd w:id="1202"/>
      <w:bookmarkEnd w:id="1203"/>
      <w:bookmarkEnd w:id="1204"/>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5" w:name="_Toc20212376"/>
      <w:bookmarkStart w:id="1206" w:name="_Toc27731731"/>
      <w:bookmarkStart w:id="1207" w:name="_Toc36127509"/>
      <w:bookmarkStart w:id="1208" w:name="_Toc45214615"/>
      <w:bookmarkStart w:id="1209" w:name="_Toc51937754"/>
      <w:bookmarkStart w:id="1210" w:name="_Toc51938063"/>
      <w:bookmarkStart w:id="1211" w:name="_Toc106710191"/>
      <w:r>
        <w:t>8</w:t>
      </w:r>
      <w:r w:rsidR="003C49D1" w:rsidRPr="0045024E">
        <w:t>.</w:t>
      </w:r>
      <w:r>
        <w:t>3</w:t>
      </w:r>
      <w:r w:rsidR="003C49D1" w:rsidRPr="0045024E">
        <w:t>.2.6</w:t>
      </w:r>
      <w:r w:rsidR="003C49D1" w:rsidRPr="0045024E">
        <w:tab/>
        <w:t>Validation Constraints</w:t>
      </w:r>
      <w:bookmarkEnd w:id="1205"/>
      <w:bookmarkEnd w:id="1206"/>
      <w:bookmarkEnd w:id="1207"/>
      <w:bookmarkEnd w:id="1208"/>
      <w:bookmarkEnd w:id="1209"/>
      <w:bookmarkEnd w:id="1210"/>
      <w:bookmarkEnd w:id="1211"/>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2" w:name="_Toc20212377"/>
      <w:bookmarkStart w:id="1213" w:name="_Toc27731732"/>
      <w:bookmarkStart w:id="1214" w:name="_Toc36127510"/>
      <w:bookmarkStart w:id="1215" w:name="_Toc45214616"/>
      <w:bookmarkStart w:id="1216" w:name="_Toc51937755"/>
      <w:bookmarkStart w:id="1217" w:name="_Toc51938064"/>
      <w:bookmarkStart w:id="1218" w:name="_Toc106710192"/>
      <w:r>
        <w:t>8</w:t>
      </w:r>
      <w:r w:rsidR="00D818E1" w:rsidRPr="0045024E">
        <w:t>.</w:t>
      </w:r>
      <w:r>
        <w:t>3</w:t>
      </w:r>
      <w:r w:rsidR="00D818E1" w:rsidRPr="0045024E">
        <w:t>.2.7</w:t>
      </w:r>
      <w:r w:rsidR="00D818E1" w:rsidRPr="0045024E">
        <w:tab/>
        <w:t>Data Semantics</w:t>
      </w:r>
      <w:bookmarkEnd w:id="1212"/>
      <w:bookmarkEnd w:id="1213"/>
      <w:bookmarkEnd w:id="1214"/>
      <w:bookmarkEnd w:id="1215"/>
      <w:bookmarkEnd w:id="1216"/>
      <w:bookmarkEnd w:id="1217"/>
      <w:bookmarkEnd w:id="1218"/>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666574CB"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r w:rsidR="006B414A" w:rsidRPr="006B414A">
        <w:t>48B</w:t>
      </w:r>
      <w:r w:rsidR="00131958">
        <w:t>8</w:t>
      </w:r>
      <w:r w:rsidRPr="00847E44">
        <w:t xml:space="preserve"> in 3GPP TS 24.</w:t>
      </w:r>
      <w:r>
        <w:t>483</w:t>
      </w:r>
      <w:r w:rsidRPr="00847E44">
        <w:t> [4</w:t>
      </w:r>
      <w:r>
        <w:t>];</w:t>
      </w:r>
    </w:p>
    <w:p w14:paraId="63805013" w14:textId="784E32F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C238BB">
        <w:t>EndPoint</w:t>
      </w:r>
      <w:r>
        <w:t>" element of subclause 5.2.</w:t>
      </w:r>
      <w:r w:rsidR="00C238BB">
        <w:t>48B9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2260F25F"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C238BB" w:rsidRPr="00C238BB">
        <w:t>Group</w:t>
      </w:r>
      <w:r w:rsidRPr="007521CB">
        <w:t>KMSURI</w:t>
      </w:r>
      <w:r>
        <w:t>" element of subclause </w:t>
      </w:r>
      <w:r w:rsidRPr="007521CB">
        <w:t>5.2.</w:t>
      </w:r>
      <w:r w:rsidR="00C238BB">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6764E67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324ED9" w:rsidRPr="00324ED9">
        <w:t>53</w:t>
      </w:r>
      <w:r w:rsidR="00324ED9">
        <w:t>C</w:t>
      </w:r>
      <w:r w:rsidRPr="00847E44">
        <w:t xml:space="preserve"> in 3GPP TS 24.</w:t>
      </w:r>
      <w:r>
        <w:t>483</w:t>
      </w:r>
      <w:r w:rsidRPr="00847E44">
        <w:t> [4</w:t>
      </w:r>
      <w:r>
        <w:t xml:space="preserve">]; </w:t>
      </w:r>
    </w:p>
    <w:p w14:paraId="60FE7572" w14:textId="2881559D"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324ED9">
        <w:t>EndPoint</w:t>
      </w:r>
      <w:r>
        <w:t>" element of clause </w:t>
      </w:r>
      <w:r w:rsidRPr="0058586F">
        <w:t>5.2.</w:t>
      </w:r>
      <w:r w:rsidR="00324ED9">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10436365"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324ED9" w:rsidRPr="00324ED9">
        <w:t>Group</w:t>
      </w:r>
      <w:r w:rsidRPr="00293A3D">
        <w:t>KMSURI</w:t>
      </w:r>
      <w:r>
        <w:t>" element of clause </w:t>
      </w:r>
      <w:r w:rsidRPr="00293A3D">
        <w:t>5.2.</w:t>
      </w:r>
      <w:r w:rsidR="006F4F7A" w:rsidRPr="006F4F7A">
        <w:t>53</w:t>
      </w:r>
      <w:r w:rsidR="006F4F7A">
        <w:t>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77777777"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59D2C74B" w:rsidR="00597D0D" w:rsidRPr="00FB2430" w:rsidRDefault="00597D0D" w:rsidP="00597D0D">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6F4F7A" w:rsidRPr="006F4F7A">
        <w:t>Relative</w:t>
      </w:r>
      <w:r w:rsidRPr="00FB2430">
        <w:t xml:space="preserve">PresentationPriority" element of </w:t>
      </w:r>
      <w:r>
        <w:t>clause</w:t>
      </w:r>
      <w:r w:rsidRPr="00FB2430">
        <w:t> 5.2.</w:t>
      </w:r>
      <w:r w:rsidR="006F4F7A" w:rsidRPr="006F4F7A">
        <w:t>48B7</w:t>
      </w:r>
      <w:r w:rsidRPr="00FB2430">
        <w:t xml:space="preserve"> in 3GPP TS 24.483 [4]; and</w:t>
      </w:r>
    </w:p>
    <w:p w14:paraId="05F697E1" w14:textId="5B9D93F7" w:rsidR="00597D0D" w:rsidRPr="00847E44" w:rsidRDefault="00597D0D" w:rsidP="00597D0D">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6F4F7A" w:rsidRPr="006F4F7A">
        <w:t>Relative</w:t>
      </w:r>
      <w:r w:rsidRPr="00FB2430">
        <w:t xml:space="preserve">PresentationPriority" element of </w:t>
      </w:r>
      <w:r>
        <w:t>clause</w:t>
      </w:r>
      <w:r w:rsidRPr="00FB2430">
        <w:t> 5.2.</w:t>
      </w:r>
      <w:r w:rsidR="006F4F7A" w:rsidRPr="006F4F7A">
        <w:t>53B</w:t>
      </w:r>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8B002D">
            <w:pPr>
              <w:pStyle w:val="TAL"/>
            </w:pPr>
            <w:r w:rsidRPr="00441BFF">
              <w:t>"true"</w:t>
            </w:r>
          </w:p>
        </w:tc>
        <w:tc>
          <w:tcPr>
            <w:tcW w:w="8432" w:type="dxa"/>
            <w:shd w:val="clear" w:color="auto" w:fill="auto"/>
          </w:tcPr>
          <w:p w14:paraId="72BFCA05" w14:textId="77777777" w:rsidR="00565793" w:rsidRPr="00441BFF" w:rsidRDefault="00565793" w:rsidP="00565793">
            <w:pPr>
              <w:keepNext/>
              <w:keepLines/>
              <w:spacing w:after="0"/>
              <w:rPr>
                <w:rFonts w:ascii="Arial" w:hAnsi="Arial"/>
                <w:sz w:val="18"/>
              </w:rPr>
            </w:pPr>
            <w:bookmarkStart w:id="1219"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1219"/>
          </w:p>
        </w:tc>
      </w:tr>
      <w:tr w:rsidR="00565793" w:rsidRPr="00441BFF" w14:paraId="789C2ACD" w14:textId="77777777" w:rsidTr="00565793">
        <w:tc>
          <w:tcPr>
            <w:tcW w:w="1425" w:type="dxa"/>
            <w:shd w:val="clear" w:color="auto" w:fill="auto"/>
          </w:tcPr>
          <w:p w14:paraId="5D726BF3" w14:textId="77777777" w:rsidR="00565793" w:rsidRPr="00441BFF" w:rsidRDefault="00565793" w:rsidP="008B002D">
            <w:pPr>
              <w:pStyle w:val="TAL"/>
            </w:pPr>
            <w:r w:rsidRPr="00441BFF">
              <w:t>"false"</w:t>
            </w:r>
          </w:p>
        </w:tc>
        <w:tc>
          <w:tcPr>
            <w:tcW w:w="8432" w:type="dxa"/>
            <w:shd w:val="clear" w:color="auto" w:fill="auto"/>
          </w:tcPr>
          <w:p w14:paraId="09A4213F"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565793">
            <w:pPr>
              <w:keepNext/>
              <w:keepLines/>
              <w:spacing w:after="0"/>
              <w:rPr>
                <w:rFonts w:ascii="Arial" w:hAnsi="Arial"/>
                <w:sz w:val="18"/>
              </w:rPr>
            </w:pPr>
            <w:bookmarkStart w:id="1220" w:name="_PERM_MCCTEMPBM_CRPT10440007___7"/>
            <w:r w:rsidRPr="00441BFF">
              <w:rPr>
                <w:rFonts w:ascii="Arial" w:hAnsi="Arial"/>
                <w:sz w:val="18"/>
              </w:rPr>
              <w:t>"true"</w:t>
            </w:r>
            <w:bookmarkEnd w:id="1220"/>
          </w:p>
        </w:tc>
        <w:tc>
          <w:tcPr>
            <w:tcW w:w="8432" w:type="dxa"/>
            <w:shd w:val="clear" w:color="auto" w:fill="auto"/>
          </w:tcPr>
          <w:p w14:paraId="1AF21251"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565793">
            <w:pPr>
              <w:keepNext/>
              <w:keepLines/>
              <w:spacing w:after="0"/>
              <w:rPr>
                <w:rFonts w:ascii="Arial" w:hAnsi="Arial"/>
                <w:sz w:val="18"/>
              </w:rPr>
            </w:pPr>
            <w:bookmarkStart w:id="1221" w:name="_PERM_MCCTEMPBM_CRPT10440008___7"/>
            <w:r w:rsidRPr="00441BFF">
              <w:rPr>
                <w:rFonts w:ascii="Arial" w:hAnsi="Arial"/>
                <w:sz w:val="18"/>
              </w:rPr>
              <w:t>"false"</w:t>
            </w:r>
            <w:bookmarkEnd w:id="1221"/>
          </w:p>
        </w:tc>
        <w:tc>
          <w:tcPr>
            <w:tcW w:w="8432" w:type="dxa"/>
            <w:shd w:val="clear" w:color="auto" w:fill="auto"/>
          </w:tcPr>
          <w:p w14:paraId="5E705270"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452332">
            <w:pPr>
              <w:pStyle w:val="TAL"/>
            </w:pPr>
            <w:r w:rsidRPr="00847E44">
              <w:t>"true"</w:t>
            </w:r>
          </w:p>
        </w:tc>
        <w:tc>
          <w:tcPr>
            <w:tcW w:w="8431" w:type="dxa"/>
            <w:shd w:val="clear" w:color="auto" w:fill="auto"/>
          </w:tcPr>
          <w:p w14:paraId="45E7EE73" w14:textId="77777777" w:rsidR="003C23FD" w:rsidRDefault="003C23FD" w:rsidP="00452332">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19879A86" w14:textId="77777777" w:rsidR="003C23FD" w:rsidRPr="00B902DC" w:rsidRDefault="003C23FD" w:rsidP="00452332">
            <w:pPr>
              <w:spacing w:after="0"/>
              <w:rPr>
                <w:rFonts w:ascii="Arial" w:hAnsi="Arial"/>
                <w:sz w:val="18"/>
                <w:lang w:eastAsia="ko-KR"/>
              </w:rPr>
            </w:pPr>
            <w:bookmarkStart w:id="1222" w:name="_PERM_MCCTEMPBM_CRPT10440012___7"/>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bookmarkEnd w:id="1222"/>
          </w:p>
        </w:tc>
      </w:tr>
      <w:tr w:rsidR="003C23FD" w:rsidRPr="00847E44" w14:paraId="2C854A88" w14:textId="77777777" w:rsidTr="00452332">
        <w:tc>
          <w:tcPr>
            <w:tcW w:w="1424" w:type="dxa"/>
            <w:shd w:val="clear" w:color="auto" w:fill="auto"/>
          </w:tcPr>
          <w:p w14:paraId="656D38D1" w14:textId="77777777" w:rsidR="003C23FD" w:rsidRPr="00847E44" w:rsidRDefault="003C23FD" w:rsidP="00452332">
            <w:pPr>
              <w:pStyle w:val="TAL"/>
            </w:pPr>
            <w:r w:rsidRPr="00847E44">
              <w:t>"false"</w:t>
            </w:r>
          </w:p>
        </w:tc>
        <w:tc>
          <w:tcPr>
            <w:tcW w:w="8431" w:type="dxa"/>
            <w:shd w:val="clear" w:color="auto" w:fill="auto"/>
          </w:tcPr>
          <w:p w14:paraId="2A299B4C" w14:textId="77777777" w:rsidR="003C23FD" w:rsidRDefault="003C23FD" w:rsidP="00452332">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452332">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7FC10FBA" w14:textId="77777777" w:rsidR="003C23FD" w:rsidRPr="00847E44" w:rsidRDefault="003C23FD" w:rsidP="00452332">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3" w:name="_Toc20212378"/>
      <w:bookmarkStart w:id="1224" w:name="_Toc27731733"/>
      <w:bookmarkStart w:id="1225" w:name="_Toc36127511"/>
      <w:bookmarkStart w:id="1226" w:name="_Toc45214617"/>
      <w:bookmarkStart w:id="1227" w:name="_Toc51937756"/>
      <w:bookmarkStart w:id="1228" w:name="_Toc51938065"/>
      <w:bookmarkStart w:id="1229" w:name="_Toc106710193"/>
      <w:r>
        <w:t>8</w:t>
      </w:r>
      <w:r w:rsidR="001C6D7F" w:rsidRPr="0045024E">
        <w:t>.</w:t>
      </w:r>
      <w:r>
        <w:t>3</w:t>
      </w:r>
      <w:r w:rsidR="001C6D7F" w:rsidRPr="0045024E">
        <w:t>.2.8</w:t>
      </w:r>
      <w:r w:rsidR="001C6D7F" w:rsidRPr="0045024E">
        <w:tab/>
        <w:t>Naming Conventions</w:t>
      </w:r>
      <w:bookmarkEnd w:id="1223"/>
      <w:bookmarkEnd w:id="1224"/>
      <w:bookmarkEnd w:id="1225"/>
      <w:bookmarkEnd w:id="1226"/>
      <w:bookmarkEnd w:id="1227"/>
      <w:bookmarkEnd w:id="1228"/>
      <w:bookmarkEnd w:id="1229"/>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30" w:name="_Toc20212379"/>
      <w:bookmarkStart w:id="1231" w:name="_Toc27731734"/>
      <w:bookmarkStart w:id="1232" w:name="_Toc36127512"/>
      <w:bookmarkStart w:id="1233" w:name="_Toc45214618"/>
      <w:bookmarkStart w:id="1234" w:name="_Toc51937757"/>
      <w:bookmarkStart w:id="1235" w:name="_Toc51938066"/>
      <w:bookmarkStart w:id="1236" w:name="_Toc106710194"/>
      <w:r>
        <w:t>8</w:t>
      </w:r>
      <w:r w:rsidR="001C6D7F" w:rsidRPr="0045024E">
        <w:t>.</w:t>
      </w:r>
      <w:r>
        <w:t>3</w:t>
      </w:r>
      <w:r w:rsidR="001C6D7F" w:rsidRPr="0045024E">
        <w:t>.2.9</w:t>
      </w:r>
      <w:r w:rsidR="001C6D7F" w:rsidRPr="0045024E">
        <w:tab/>
        <w:t>Global documents</w:t>
      </w:r>
      <w:bookmarkEnd w:id="1230"/>
      <w:bookmarkEnd w:id="1231"/>
      <w:bookmarkEnd w:id="1232"/>
      <w:bookmarkEnd w:id="1233"/>
      <w:bookmarkEnd w:id="1234"/>
      <w:bookmarkEnd w:id="1235"/>
      <w:bookmarkEnd w:id="1236"/>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37" w:name="_Toc20212380"/>
      <w:bookmarkStart w:id="1238" w:name="_Toc27731735"/>
      <w:bookmarkStart w:id="1239" w:name="_Toc36127513"/>
      <w:bookmarkStart w:id="1240" w:name="_Toc45214619"/>
      <w:bookmarkStart w:id="1241" w:name="_Toc51937758"/>
      <w:bookmarkStart w:id="1242" w:name="_Toc51938067"/>
      <w:bookmarkStart w:id="1243" w:name="_Toc106710195"/>
      <w:r>
        <w:t>8</w:t>
      </w:r>
      <w:r w:rsidR="001C6D7F" w:rsidRPr="0045024E">
        <w:t>.</w:t>
      </w:r>
      <w:r>
        <w:t>3</w:t>
      </w:r>
      <w:r w:rsidR="001C6D7F" w:rsidRPr="0045024E">
        <w:t>.2.10</w:t>
      </w:r>
      <w:r w:rsidR="001C6D7F" w:rsidRPr="0045024E">
        <w:tab/>
        <w:t>Resource interdependencies</w:t>
      </w:r>
      <w:bookmarkEnd w:id="1237"/>
      <w:bookmarkEnd w:id="1238"/>
      <w:bookmarkEnd w:id="1239"/>
      <w:bookmarkEnd w:id="1240"/>
      <w:bookmarkEnd w:id="1241"/>
      <w:bookmarkEnd w:id="1242"/>
      <w:bookmarkEnd w:id="1243"/>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4" w:name="_Toc20212381"/>
      <w:bookmarkStart w:id="1245" w:name="_Toc27731736"/>
      <w:bookmarkStart w:id="1246" w:name="_Toc36127514"/>
      <w:bookmarkStart w:id="1247" w:name="_Toc45214620"/>
      <w:bookmarkStart w:id="1248" w:name="_Toc51937759"/>
      <w:bookmarkStart w:id="1249" w:name="_Toc51938068"/>
      <w:bookmarkStart w:id="1250" w:name="_Toc106710196"/>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4"/>
      <w:bookmarkEnd w:id="1245"/>
      <w:bookmarkEnd w:id="1246"/>
      <w:bookmarkEnd w:id="1247"/>
      <w:bookmarkEnd w:id="1248"/>
      <w:bookmarkEnd w:id="1249"/>
      <w:bookmarkEnd w:id="1250"/>
    </w:p>
    <w:p w14:paraId="13CF1C45" w14:textId="77777777" w:rsidR="000F01C2" w:rsidRPr="0045024E" w:rsidRDefault="000F01C2" w:rsidP="000F01C2">
      <w:bookmarkStart w:id="1251" w:name="5.1.12_Subscription_to_Changes"/>
      <w:bookmarkStart w:id="1252" w:name="5.1.13_Search_Capabilities"/>
      <w:bookmarkStart w:id="1253" w:name="5.1.10_Resource_Interdependencies"/>
      <w:bookmarkStart w:id="1254" w:name="5.1.11_Authorization_Policies"/>
      <w:bookmarkEnd w:id="1251"/>
      <w:bookmarkEnd w:id="1252"/>
      <w:bookmarkEnd w:id="1253"/>
      <w:bookmarkEnd w:id="1254"/>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5" w:name="_Toc20212382"/>
      <w:bookmarkStart w:id="1256" w:name="_Toc27731737"/>
      <w:bookmarkStart w:id="1257" w:name="_Toc36127515"/>
      <w:bookmarkStart w:id="1258" w:name="_Toc45214621"/>
      <w:bookmarkStart w:id="1259" w:name="_Toc51937760"/>
      <w:bookmarkStart w:id="1260" w:name="_Toc51938069"/>
      <w:bookmarkStart w:id="1261" w:name="_Toc106710197"/>
      <w:r>
        <w:t>8</w:t>
      </w:r>
      <w:r w:rsidR="001C6D7F" w:rsidRPr="0045024E">
        <w:t>.</w:t>
      </w:r>
      <w:r>
        <w:t>3</w:t>
      </w:r>
      <w:r w:rsidR="001C6D7F" w:rsidRPr="0045024E">
        <w:t>.2.12</w:t>
      </w:r>
      <w:r w:rsidR="001C6D7F" w:rsidRPr="0045024E">
        <w:tab/>
        <w:t>Subscription to Changes</w:t>
      </w:r>
      <w:bookmarkEnd w:id="1255"/>
      <w:bookmarkEnd w:id="1256"/>
      <w:bookmarkEnd w:id="1257"/>
      <w:bookmarkEnd w:id="1258"/>
      <w:bookmarkEnd w:id="1259"/>
      <w:bookmarkEnd w:id="1260"/>
      <w:bookmarkEnd w:id="1261"/>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2" w:name="_Toc20212383"/>
      <w:bookmarkStart w:id="1263" w:name="_Toc27731738"/>
      <w:bookmarkStart w:id="1264" w:name="_Toc36127516"/>
      <w:bookmarkStart w:id="1265" w:name="_Toc45214622"/>
      <w:bookmarkStart w:id="1266" w:name="_Toc51937761"/>
      <w:bookmarkStart w:id="1267" w:name="_Toc51938070"/>
      <w:bookmarkStart w:id="1268" w:name="_Toc106710198"/>
      <w:r>
        <w:rPr>
          <w:lang w:val="en-US"/>
        </w:rPr>
        <w:t>8</w:t>
      </w:r>
      <w:r w:rsidR="00A65589" w:rsidRPr="00A65589">
        <w:rPr>
          <w:lang w:val="en-US"/>
        </w:rPr>
        <w:t>.</w:t>
      </w:r>
      <w:r>
        <w:rPr>
          <w:lang w:val="en-US"/>
        </w:rPr>
        <w:t>4</w:t>
      </w:r>
      <w:r w:rsidR="00A65589" w:rsidRPr="00A65589">
        <w:rPr>
          <w:lang w:val="en-US"/>
        </w:rPr>
        <w:tab/>
        <w:t>MCPTT service configuration document</w:t>
      </w:r>
      <w:bookmarkEnd w:id="1262"/>
      <w:bookmarkEnd w:id="1263"/>
      <w:bookmarkEnd w:id="1264"/>
      <w:bookmarkEnd w:id="1265"/>
      <w:bookmarkEnd w:id="1266"/>
      <w:bookmarkEnd w:id="1267"/>
      <w:bookmarkEnd w:id="1268"/>
    </w:p>
    <w:p w14:paraId="0FF61E5D" w14:textId="77777777" w:rsidR="00131C35" w:rsidRPr="00986001" w:rsidRDefault="00D871D7" w:rsidP="00DE7187">
      <w:pPr>
        <w:pStyle w:val="Heading3"/>
      </w:pPr>
      <w:bookmarkStart w:id="1269" w:name="_Toc20212384"/>
      <w:bookmarkStart w:id="1270" w:name="_Toc27731739"/>
      <w:bookmarkStart w:id="1271" w:name="_Toc36127517"/>
      <w:bookmarkStart w:id="1272" w:name="_Toc45214623"/>
      <w:bookmarkStart w:id="1273" w:name="_Toc51937762"/>
      <w:bookmarkStart w:id="1274" w:name="_Toc51938071"/>
      <w:bookmarkStart w:id="1275" w:name="_Toc106710199"/>
      <w:r>
        <w:t>8</w:t>
      </w:r>
      <w:r w:rsidR="00131C35">
        <w:t>.</w:t>
      </w:r>
      <w:r>
        <w:t>4</w:t>
      </w:r>
      <w:r w:rsidR="00131C35">
        <w:t>.1</w:t>
      </w:r>
      <w:r w:rsidR="00131C35">
        <w:tab/>
        <w:t>General</w:t>
      </w:r>
      <w:bookmarkEnd w:id="1269"/>
      <w:bookmarkEnd w:id="1270"/>
      <w:bookmarkEnd w:id="1271"/>
      <w:bookmarkEnd w:id="1272"/>
      <w:bookmarkEnd w:id="1273"/>
      <w:bookmarkEnd w:id="1274"/>
      <w:bookmarkEnd w:id="1275"/>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76" w:name="_Toc20212385"/>
      <w:bookmarkStart w:id="1277" w:name="_Toc27731740"/>
      <w:bookmarkStart w:id="1278" w:name="_Toc36127518"/>
      <w:bookmarkStart w:id="1279" w:name="_Toc45214624"/>
      <w:bookmarkStart w:id="1280" w:name="_Toc51937763"/>
      <w:bookmarkStart w:id="1281" w:name="_Toc51938072"/>
      <w:bookmarkStart w:id="1282" w:name="_Toc106710200"/>
      <w:r>
        <w:t>8</w:t>
      </w:r>
      <w:r w:rsidR="00131C35">
        <w:t>.</w:t>
      </w:r>
      <w:r>
        <w:t>4</w:t>
      </w:r>
      <w:r w:rsidR="00131C35">
        <w:t>.2</w:t>
      </w:r>
      <w:r w:rsidR="00131C35">
        <w:tab/>
        <w:t>C</w:t>
      </w:r>
      <w:r w:rsidR="00131C35" w:rsidRPr="00986001">
        <w:t>oding</w:t>
      </w:r>
      <w:bookmarkEnd w:id="1276"/>
      <w:bookmarkEnd w:id="1277"/>
      <w:bookmarkEnd w:id="1278"/>
      <w:bookmarkEnd w:id="1279"/>
      <w:bookmarkEnd w:id="1280"/>
      <w:bookmarkEnd w:id="1281"/>
      <w:bookmarkEnd w:id="1282"/>
    </w:p>
    <w:p w14:paraId="29118B80" w14:textId="77777777" w:rsidR="00704DB0" w:rsidRPr="0019247C" w:rsidRDefault="00D871D7" w:rsidP="00DE7187">
      <w:pPr>
        <w:pStyle w:val="Heading4"/>
      </w:pPr>
      <w:bookmarkStart w:id="1283" w:name="_Toc20212386"/>
      <w:bookmarkStart w:id="1284" w:name="_Toc27731741"/>
      <w:bookmarkStart w:id="1285" w:name="_Toc36127519"/>
      <w:bookmarkStart w:id="1286" w:name="_Toc45214625"/>
      <w:bookmarkStart w:id="1287" w:name="_Toc51937764"/>
      <w:bookmarkStart w:id="1288" w:name="_Toc51938073"/>
      <w:bookmarkStart w:id="1289" w:name="_Toc106710201"/>
      <w:r>
        <w:t>8</w:t>
      </w:r>
      <w:r w:rsidR="00704DB0">
        <w:t>.</w:t>
      </w:r>
      <w:r>
        <w:t>4</w:t>
      </w:r>
      <w:r w:rsidR="00704DB0">
        <w:t>.2.1</w:t>
      </w:r>
      <w:r w:rsidR="00704DB0">
        <w:tab/>
        <w:t>Structure</w:t>
      </w:r>
      <w:bookmarkEnd w:id="1283"/>
      <w:bookmarkEnd w:id="1284"/>
      <w:bookmarkEnd w:id="1285"/>
      <w:bookmarkEnd w:id="1286"/>
      <w:bookmarkEnd w:id="1287"/>
      <w:bookmarkEnd w:id="1288"/>
      <w:bookmarkEnd w:id="1289"/>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90" w:name="_Toc20212387"/>
      <w:bookmarkStart w:id="1291" w:name="_Toc27731742"/>
      <w:bookmarkStart w:id="1292" w:name="_Toc36127520"/>
      <w:bookmarkStart w:id="1293" w:name="_Toc45214626"/>
      <w:bookmarkStart w:id="1294" w:name="_Toc51937765"/>
      <w:bookmarkStart w:id="1295" w:name="_Toc51938074"/>
      <w:bookmarkStart w:id="1296" w:name="_Toc106710202"/>
      <w:r>
        <w:t>8</w:t>
      </w:r>
      <w:r w:rsidR="00704DB0">
        <w:t>.</w:t>
      </w:r>
      <w:r>
        <w:t>4</w:t>
      </w:r>
      <w:r w:rsidR="00704DB0">
        <w:t>.2.2</w:t>
      </w:r>
      <w:r w:rsidR="00704DB0" w:rsidRPr="00016A64">
        <w:tab/>
      </w:r>
      <w:r w:rsidR="00704DB0">
        <w:t>Application Unique ID</w:t>
      </w:r>
      <w:bookmarkEnd w:id="1290"/>
      <w:bookmarkEnd w:id="1291"/>
      <w:bookmarkEnd w:id="1292"/>
      <w:bookmarkEnd w:id="1293"/>
      <w:bookmarkEnd w:id="1294"/>
      <w:bookmarkEnd w:id="1295"/>
      <w:bookmarkEnd w:id="1296"/>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297" w:name="_Toc20212388"/>
      <w:bookmarkStart w:id="1298" w:name="_Toc27731743"/>
      <w:bookmarkStart w:id="1299" w:name="_Toc36127521"/>
      <w:bookmarkStart w:id="1300" w:name="_Toc45214627"/>
      <w:bookmarkStart w:id="1301" w:name="_Toc51937766"/>
      <w:bookmarkStart w:id="1302" w:name="_Toc51938075"/>
      <w:bookmarkStart w:id="1303" w:name="_Toc106710203"/>
      <w:r>
        <w:t>8</w:t>
      </w:r>
      <w:r w:rsidR="00704DB0">
        <w:t>.</w:t>
      </w:r>
      <w:r>
        <w:t>4</w:t>
      </w:r>
      <w:r w:rsidR="00704DB0" w:rsidRPr="00345011">
        <w:t>.2.</w:t>
      </w:r>
      <w:r w:rsidR="00704DB0">
        <w:t>3</w:t>
      </w:r>
      <w:r w:rsidR="00704DB0" w:rsidRPr="00345011">
        <w:tab/>
      </w:r>
      <w:r w:rsidR="00704DB0">
        <w:t>XML Schema</w:t>
      </w:r>
      <w:bookmarkEnd w:id="1297"/>
      <w:bookmarkEnd w:id="1298"/>
      <w:bookmarkEnd w:id="1299"/>
      <w:bookmarkEnd w:id="1300"/>
      <w:bookmarkEnd w:id="1301"/>
      <w:bookmarkEnd w:id="1302"/>
      <w:bookmarkEnd w:id="1303"/>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4" w:name="_Toc20212389"/>
      <w:bookmarkStart w:id="1305" w:name="_Toc27731744"/>
      <w:bookmarkStart w:id="1306" w:name="_Toc36127522"/>
      <w:bookmarkStart w:id="1307" w:name="_Toc45214628"/>
      <w:bookmarkStart w:id="1308" w:name="_Toc51937767"/>
      <w:bookmarkStart w:id="1309" w:name="_Toc51938076"/>
      <w:bookmarkStart w:id="1310" w:name="_Toc106710204"/>
      <w:r>
        <w:t>8</w:t>
      </w:r>
      <w:r w:rsidR="00704DB0">
        <w:t>.</w:t>
      </w:r>
      <w:r>
        <w:t>4</w:t>
      </w:r>
      <w:r w:rsidR="00704DB0">
        <w:t>.2.4</w:t>
      </w:r>
      <w:r w:rsidR="00704DB0">
        <w:tab/>
        <w:t xml:space="preserve">Default </w:t>
      </w:r>
      <w:r w:rsidR="004129F3">
        <w:t xml:space="preserve">Document </w:t>
      </w:r>
      <w:r w:rsidR="00704DB0">
        <w:t>Namespace</w:t>
      </w:r>
      <w:bookmarkEnd w:id="1304"/>
      <w:bookmarkEnd w:id="1305"/>
      <w:bookmarkEnd w:id="1306"/>
      <w:bookmarkEnd w:id="1307"/>
      <w:bookmarkEnd w:id="1308"/>
      <w:bookmarkEnd w:id="1309"/>
      <w:bookmarkEnd w:id="1310"/>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11" w:name="_Toc20212390"/>
      <w:bookmarkStart w:id="1312" w:name="_Toc27731745"/>
      <w:bookmarkStart w:id="1313" w:name="_Toc36127523"/>
      <w:bookmarkStart w:id="1314" w:name="_Toc45214629"/>
      <w:bookmarkStart w:id="1315" w:name="_Toc51937768"/>
      <w:bookmarkStart w:id="1316" w:name="_Toc51938077"/>
      <w:bookmarkStart w:id="1317" w:name="_Toc106710205"/>
      <w:r>
        <w:t>8</w:t>
      </w:r>
      <w:r w:rsidR="00704DB0">
        <w:t>.</w:t>
      </w:r>
      <w:r>
        <w:t>4</w:t>
      </w:r>
      <w:r w:rsidR="00704DB0">
        <w:t>.2.5</w:t>
      </w:r>
      <w:r w:rsidR="00704DB0">
        <w:tab/>
        <w:t>MIME type</w:t>
      </w:r>
      <w:bookmarkEnd w:id="1311"/>
      <w:bookmarkEnd w:id="1312"/>
      <w:bookmarkEnd w:id="1313"/>
      <w:bookmarkEnd w:id="1314"/>
      <w:bookmarkEnd w:id="1315"/>
      <w:bookmarkEnd w:id="1316"/>
      <w:bookmarkEnd w:id="1317"/>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18" w:name="_Toc20212391"/>
      <w:bookmarkStart w:id="1319" w:name="_Toc27731746"/>
      <w:bookmarkStart w:id="1320" w:name="_Toc36127524"/>
      <w:bookmarkStart w:id="1321" w:name="_Toc45214630"/>
      <w:bookmarkStart w:id="1322" w:name="_Toc51937769"/>
      <w:bookmarkStart w:id="1323" w:name="_Toc51938078"/>
      <w:bookmarkStart w:id="1324" w:name="_Toc106710206"/>
      <w:r>
        <w:t>8</w:t>
      </w:r>
      <w:r w:rsidR="00704DB0">
        <w:t>.</w:t>
      </w:r>
      <w:r>
        <w:t>4</w:t>
      </w:r>
      <w:r w:rsidR="00704DB0">
        <w:t>.2.6</w:t>
      </w:r>
      <w:r w:rsidR="00704DB0">
        <w:tab/>
        <w:t>Validation Constraints</w:t>
      </w:r>
      <w:bookmarkEnd w:id="1318"/>
      <w:bookmarkEnd w:id="1319"/>
      <w:bookmarkEnd w:id="1320"/>
      <w:bookmarkEnd w:id="1321"/>
      <w:bookmarkEnd w:id="1322"/>
      <w:bookmarkEnd w:id="1323"/>
      <w:bookmarkEnd w:id="1324"/>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5" w:name="_Toc20212392"/>
      <w:bookmarkStart w:id="1326" w:name="_Toc27731747"/>
      <w:bookmarkStart w:id="1327" w:name="_Toc36127525"/>
      <w:bookmarkStart w:id="1328" w:name="_Toc45214631"/>
      <w:bookmarkStart w:id="1329" w:name="_Toc51937770"/>
      <w:bookmarkStart w:id="1330" w:name="_Toc51938079"/>
      <w:bookmarkStart w:id="1331" w:name="_Toc106710207"/>
      <w:r>
        <w:t>8</w:t>
      </w:r>
      <w:r w:rsidR="00704DB0">
        <w:t>.</w:t>
      </w:r>
      <w:r>
        <w:t>4</w:t>
      </w:r>
      <w:r w:rsidR="00704DB0">
        <w:t>.2.7</w:t>
      </w:r>
      <w:r w:rsidR="00704DB0" w:rsidRPr="00345011">
        <w:tab/>
        <w:t>Data Semantics</w:t>
      </w:r>
      <w:bookmarkEnd w:id="1325"/>
      <w:bookmarkEnd w:id="1326"/>
      <w:bookmarkEnd w:id="1327"/>
      <w:bookmarkEnd w:id="1328"/>
      <w:bookmarkEnd w:id="1329"/>
      <w:bookmarkEnd w:id="1330"/>
      <w:bookmarkEnd w:id="1331"/>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2" w:name="_Toc20212393"/>
      <w:bookmarkStart w:id="1333" w:name="_Toc27731748"/>
      <w:bookmarkStart w:id="1334" w:name="_Toc36127526"/>
      <w:bookmarkStart w:id="1335" w:name="_Toc45214632"/>
      <w:bookmarkStart w:id="1336" w:name="_Toc51937771"/>
      <w:bookmarkStart w:id="1337" w:name="_Toc51938080"/>
      <w:bookmarkStart w:id="1338" w:name="_Toc106710208"/>
      <w:r>
        <w:t>8</w:t>
      </w:r>
      <w:r w:rsidR="00704DB0">
        <w:t>.</w:t>
      </w:r>
      <w:r>
        <w:t>4</w:t>
      </w:r>
      <w:r w:rsidR="00704DB0">
        <w:t>.2.8</w:t>
      </w:r>
      <w:r w:rsidR="00704DB0">
        <w:tab/>
        <w:t>Naming Conventions</w:t>
      </w:r>
      <w:bookmarkEnd w:id="1332"/>
      <w:bookmarkEnd w:id="1333"/>
      <w:bookmarkEnd w:id="1334"/>
      <w:bookmarkEnd w:id="1335"/>
      <w:bookmarkEnd w:id="1336"/>
      <w:bookmarkEnd w:id="1337"/>
      <w:bookmarkEnd w:id="1338"/>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39" w:name="_Toc20212394"/>
      <w:bookmarkStart w:id="1340" w:name="_Toc27731749"/>
      <w:bookmarkStart w:id="1341" w:name="_Toc36127527"/>
      <w:bookmarkStart w:id="1342" w:name="_Toc45214633"/>
      <w:bookmarkStart w:id="1343" w:name="_Toc51937772"/>
      <w:bookmarkStart w:id="1344" w:name="_Toc51938081"/>
      <w:bookmarkStart w:id="1345" w:name="_Toc106710209"/>
      <w:r>
        <w:t>8</w:t>
      </w:r>
      <w:r w:rsidR="00704DB0">
        <w:t>.</w:t>
      </w:r>
      <w:r>
        <w:t>4</w:t>
      </w:r>
      <w:r w:rsidR="00704DB0">
        <w:t>.2.9</w:t>
      </w:r>
      <w:r w:rsidR="00704DB0">
        <w:tab/>
        <w:t>Global documents</w:t>
      </w:r>
      <w:bookmarkEnd w:id="1339"/>
      <w:bookmarkEnd w:id="1340"/>
      <w:bookmarkEnd w:id="1341"/>
      <w:bookmarkEnd w:id="1342"/>
      <w:bookmarkEnd w:id="1343"/>
      <w:bookmarkEnd w:id="1344"/>
      <w:bookmarkEnd w:id="1345"/>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46" w:name="_Toc20212395"/>
      <w:bookmarkStart w:id="1347" w:name="_Toc27731750"/>
      <w:bookmarkStart w:id="1348" w:name="_Toc36127528"/>
      <w:bookmarkStart w:id="1349" w:name="_Toc45214634"/>
      <w:bookmarkStart w:id="1350" w:name="_Toc51937773"/>
      <w:bookmarkStart w:id="1351" w:name="_Toc51938082"/>
      <w:bookmarkStart w:id="1352" w:name="_Toc106710210"/>
      <w:r>
        <w:t>8</w:t>
      </w:r>
      <w:r w:rsidR="00704DB0">
        <w:t>.</w:t>
      </w:r>
      <w:r>
        <w:t>4</w:t>
      </w:r>
      <w:r w:rsidR="00704DB0">
        <w:t>.2.10</w:t>
      </w:r>
      <w:r w:rsidR="00704DB0">
        <w:tab/>
        <w:t>Resource interdependencies</w:t>
      </w:r>
      <w:bookmarkEnd w:id="1346"/>
      <w:bookmarkEnd w:id="1347"/>
      <w:bookmarkEnd w:id="1348"/>
      <w:bookmarkEnd w:id="1349"/>
      <w:bookmarkEnd w:id="1350"/>
      <w:bookmarkEnd w:id="1351"/>
      <w:bookmarkEnd w:id="1352"/>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3" w:name="_Toc20212396"/>
      <w:bookmarkStart w:id="1354" w:name="_Toc27731751"/>
      <w:bookmarkStart w:id="1355" w:name="_Toc36127529"/>
      <w:bookmarkStart w:id="1356" w:name="_Toc45214635"/>
      <w:bookmarkStart w:id="1357" w:name="_Toc51937774"/>
      <w:bookmarkStart w:id="1358" w:name="_Toc51938083"/>
      <w:bookmarkStart w:id="1359" w:name="_Toc106710211"/>
      <w:r>
        <w:t>8</w:t>
      </w:r>
      <w:r w:rsidR="00704DB0">
        <w:t>.</w:t>
      </w:r>
      <w:r>
        <w:t>4</w:t>
      </w:r>
      <w:r w:rsidR="00704DB0">
        <w:t>.2.11</w:t>
      </w:r>
      <w:r w:rsidR="00704DB0">
        <w:tab/>
        <w:t>Authorization Policies</w:t>
      </w:r>
      <w:bookmarkEnd w:id="1353"/>
      <w:bookmarkEnd w:id="1354"/>
      <w:bookmarkEnd w:id="1355"/>
      <w:bookmarkEnd w:id="1356"/>
      <w:bookmarkEnd w:id="1357"/>
      <w:bookmarkEnd w:id="1358"/>
      <w:bookmarkEnd w:id="1359"/>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60" w:name="_Toc20212397"/>
      <w:bookmarkStart w:id="1361" w:name="_Toc27731752"/>
      <w:bookmarkStart w:id="1362" w:name="_Toc36127530"/>
      <w:bookmarkStart w:id="1363" w:name="_Toc45214636"/>
      <w:bookmarkStart w:id="1364" w:name="_Toc51937775"/>
      <w:bookmarkStart w:id="1365" w:name="_Toc51938084"/>
      <w:bookmarkStart w:id="1366" w:name="_Toc106710212"/>
      <w:r>
        <w:t>8</w:t>
      </w:r>
      <w:r w:rsidR="00704DB0">
        <w:t>.</w:t>
      </w:r>
      <w:r>
        <w:t>4</w:t>
      </w:r>
      <w:r w:rsidR="00704DB0">
        <w:t>.2.12</w:t>
      </w:r>
      <w:r w:rsidR="00704DB0">
        <w:tab/>
        <w:t>Subscription to Changes</w:t>
      </w:r>
      <w:bookmarkEnd w:id="1360"/>
      <w:bookmarkEnd w:id="1361"/>
      <w:bookmarkEnd w:id="1362"/>
      <w:bookmarkEnd w:id="1363"/>
      <w:bookmarkEnd w:id="1364"/>
      <w:bookmarkEnd w:id="1365"/>
      <w:bookmarkEnd w:id="1366"/>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67" w:name="_Toc20212398"/>
      <w:bookmarkStart w:id="1368" w:name="_Toc27731753"/>
      <w:bookmarkStart w:id="1369" w:name="_Toc36127531"/>
      <w:bookmarkStart w:id="1370" w:name="_Toc45214637"/>
      <w:bookmarkStart w:id="1371" w:name="_Toc51937776"/>
      <w:bookmarkStart w:id="1372" w:name="_Toc51938085"/>
      <w:bookmarkStart w:id="1373" w:name="_Toc106710213"/>
      <w:r>
        <w:t>9</w:t>
      </w:r>
      <w:r w:rsidRPr="00986001">
        <w:tab/>
      </w:r>
      <w:r>
        <w:t>MCVideo configuration management documents</w:t>
      </w:r>
      <w:bookmarkEnd w:id="1367"/>
      <w:bookmarkEnd w:id="1368"/>
      <w:bookmarkEnd w:id="1369"/>
      <w:bookmarkEnd w:id="1370"/>
      <w:bookmarkEnd w:id="1371"/>
      <w:bookmarkEnd w:id="1372"/>
      <w:bookmarkEnd w:id="1373"/>
    </w:p>
    <w:p w14:paraId="799DDB77" w14:textId="77777777" w:rsidR="00123146" w:rsidRPr="00986001" w:rsidRDefault="00123146" w:rsidP="00DE7187">
      <w:pPr>
        <w:pStyle w:val="Heading2"/>
      </w:pPr>
      <w:bookmarkStart w:id="1374" w:name="_Toc20212399"/>
      <w:bookmarkStart w:id="1375" w:name="_Toc27731754"/>
      <w:bookmarkStart w:id="1376" w:name="_Toc36127532"/>
      <w:bookmarkStart w:id="1377" w:name="_Toc45214638"/>
      <w:bookmarkStart w:id="1378" w:name="_Toc51937777"/>
      <w:bookmarkStart w:id="1379" w:name="_Toc51938086"/>
      <w:bookmarkStart w:id="1380" w:name="_Toc106710214"/>
      <w:r>
        <w:t>9</w:t>
      </w:r>
      <w:r w:rsidRPr="00986001">
        <w:t>.1</w:t>
      </w:r>
      <w:r w:rsidRPr="00986001">
        <w:tab/>
        <w:t>Introduction</w:t>
      </w:r>
      <w:bookmarkEnd w:id="1374"/>
      <w:bookmarkEnd w:id="1375"/>
      <w:bookmarkEnd w:id="1376"/>
      <w:bookmarkEnd w:id="1377"/>
      <w:bookmarkEnd w:id="1378"/>
      <w:bookmarkEnd w:id="1379"/>
      <w:bookmarkEnd w:id="1380"/>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81" w:name="_Toc20212400"/>
      <w:bookmarkStart w:id="1382" w:name="_Toc27731755"/>
      <w:bookmarkStart w:id="1383" w:name="_Toc36127533"/>
      <w:bookmarkStart w:id="1384" w:name="_Toc45214639"/>
      <w:bookmarkStart w:id="1385" w:name="_Toc51937778"/>
      <w:bookmarkStart w:id="1386" w:name="_Toc51938087"/>
      <w:bookmarkStart w:id="1387" w:name="_Toc10671021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81"/>
      <w:bookmarkEnd w:id="1382"/>
      <w:bookmarkEnd w:id="1383"/>
      <w:bookmarkEnd w:id="1384"/>
      <w:bookmarkEnd w:id="1385"/>
      <w:bookmarkEnd w:id="1386"/>
      <w:bookmarkEnd w:id="1387"/>
    </w:p>
    <w:p w14:paraId="65BDCB3F" w14:textId="77777777" w:rsidR="00123146" w:rsidRDefault="00123146" w:rsidP="00DE7187">
      <w:pPr>
        <w:pStyle w:val="Heading3"/>
      </w:pPr>
      <w:bookmarkStart w:id="1388" w:name="_Toc20212401"/>
      <w:bookmarkStart w:id="1389" w:name="_Toc27731756"/>
      <w:bookmarkStart w:id="1390" w:name="_Toc36127534"/>
      <w:bookmarkStart w:id="1391" w:name="_Toc45214640"/>
      <w:bookmarkStart w:id="1392" w:name="_Toc51937779"/>
      <w:bookmarkStart w:id="1393" w:name="_Toc51938088"/>
      <w:bookmarkStart w:id="1394" w:name="_Toc106710216"/>
      <w:r>
        <w:t>9.2.1</w:t>
      </w:r>
      <w:r>
        <w:tab/>
        <w:t>General</w:t>
      </w:r>
      <w:bookmarkEnd w:id="1388"/>
      <w:bookmarkEnd w:id="1389"/>
      <w:bookmarkEnd w:id="1390"/>
      <w:bookmarkEnd w:id="1391"/>
      <w:bookmarkEnd w:id="1392"/>
      <w:bookmarkEnd w:id="1393"/>
      <w:bookmarkEnd w:id="1394"/>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AA68E6">
      <w:pPr>
        <w:pStyle w:val="Heading3"/>
      </w:pPr>
      <w:bookmarkStart w:id="1395" w:name="_Toc20212402"/>
      <w:bookmarkStart w:id="1396" w:name="_Toc27731757"/>
      <w:bookmarkStart w:id="1397" w:name="_Toc36127535"/>
      <w:bookmarkStart w:id="1398" w:name="_Toc45214641"/>
      <w:bookmarkStart w:id="1399" w:name="_Toc51937780"/>
      <w:bookmarkStart w:id="1400" w:name="_Toc51938089"/>
      <w:bookmarkStart w:id="1401" w:name="_Toc106710217"/>
      <w:bookmarkStart w:id="1402" w:name="MCCQCTEMPBM_00000661"/>
      <w:r w:rsidRPr="00C938DA">
        <w:t>9.2.1A</w:t>
      </w:r>
      <w:r w:rsidRPr="00C938DA">
        <w:tab/>
        <w:t>MCVideo client access to MCVideo UE configuration documents</w:t>
      </w:r>
      <w:bookmarkEnd w:id="1395"/>
      <w:bookmarkEnd w:id="1396"/>
      <w:bookmarkEnd w:id="1397"/>
      <w:bookmarkEnd w:id="1398"/>
      <w:bookmarkEnd w:id="1399"/>
      <w:bookmarkEnd w:id="1400"/>
      <w:bookmarkEnd w:id="1401"/>
    </w:p>
    <w:bookmarkEnd w:id="1402"/>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3" w:name="_Toc20212403"/>
      <w:bookmarkStart w:id="1404" w:name="_Toc27731758"/>
      <w:bookmarkStart w:id="1405" w:name="_Toc36127536"/>
      <w:bookmarkStart w:id="1406" w:name="_Toc45214642"/>
      <w:bookmarkStart w:id="1407" w:name="_Toc51937781"/>
      <w:bookmarkStart w:id="1408" w:name="_Toc51938090"/>
      <w:bookmarkStart w:id="1409" w:name="_Toc106710218"/>
      <w:r>
        <w:t>9.2.2</w:t>
      </w:r>
      <w:r>
        <w:tab/>
        <w:t>C</w:t>
      </w:r>
      <w:r w:rsidRPr="00986001">
        <w:t>oding</w:t>
      </w:r>
      <w:bookmarkEnd w:id="1403"/>
      <w:bookmarkEnd w:id="1404"/>
      <w:bookmarkEnd w:id="1405"/>
      <w:bookmarkEnd w:id="1406"/>
      <w:bookmarkEnd w:id="1407"/>
      <w:bookmarkEnd w:id="1408"/>
      <w:bookmarkEnd w:id="1409"/>
    </w:p>
    <w:p w14:paraId="6E467D08" w14:textId="77777777" w:rsidR="00123146" w:rsidRPr="0019247C" w:rsidRDefault="00123146" w:rsidP="00DE7187">
      <w:pPr>
        <w:pStyle w:val="Heading4"/>
      </w:pPr>
      <w:bookmarkStart w:id="1410" w:name="_Toc20212404"/>
      <w:bookmarkStart w:id="1411" w:name="_Toc27731759"/>
      <w:bookmarkStart w:id="1412" w:name="_Toc36127537"/>
      <w:bookmarkStart w:id="1413" w:name="_Toc45214643"/>
      <w:bookmarkStart w:id="1414" w:name="_Toc51937782"/>
      <w:bookmarkStart w:id="1415" w:name="_Toc51938091"/>
      <w:bookmarkStart w:id="1416" w:name="_Toc106710219"/>
      <w:r>
        <w:t>9.2.2.1</w:t>
      </w:r>
      <w:r>
        <w:tab/>
        <w:t>Structure</w:t>
      </w:r>
      <w:bookmarkEnd w:id="1410"/>
      <w:bookmarkEnd w:id="1411"/>
      <w:bookmarkEnd w:id="1412"/>
      <w:bookmarkEnd w:id="1413"/>
      <w:bookmarkEnd w:id="1414"/>
      <w:bookmarkEnd w:id="1415"/>
      <w:bookmarkEnd w:id="1416"/>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17" w:name="_Toc20212405"/>
      <w:bookmarkStart w:id="1418" w:name="_Toc27731760"/>
      <w:bookmarkStart w:id="1419" w:name="_Toc36127538"/>
      <w:bookmarkStart w:id="1420" w:name="_Toc45214644"/>
      <w:bookmarkStart w:id="1421" w:name="_Toc51937783"/>
      <w:bookmarkStart w:id="1422" w:name="_Toc51938092"/>
      <w:bookmarkStart w:id="1423" w:name="_Toc106710220"/>
      <w:r>
        <w:t>9</w:t>
      </w:r>
      <w:r w:rsidRPr="000B2651">
        <w:t>.</w:t>
      </w:r>
      <w:r>
        <w:t>2</w:t>
      </w:r>
      <w:r w:rsidRPr="000B2651">
        <w:t>.2.2</w:t>
      </w:r>
      <w:r w:rsidRPr="000B2651">
        <w:tab/>
        <w:t>Application Unique ID</w:t>
      </w:r>
      <w:bookmarkEnd w:id="1417"/>
      <w:bookmarkEnd w:id="1418"/>
      <w:bookmarkEnd w:id="1419"/>
      <w:bookmarkEnd w:id="1420"/>
      <w:bookmarkEnd w:id="1421"/>
      <w:bookmarkEnd w:id="1422"/>
      <w:bookmarkEnd w:id="1423"/>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4" w:name="_Toc20212406"/>
      <w:bookmarkStart w:id="1425" w:name="_Toc27731761"/>
      <w:bookmarkStart w:id="1426" w:name="_Toc36127539"/>
      <w:bookmarkStart w:id="1427" w:name="_Toc45214645"/>
      <w:bookmarkStart w:id="1428" w:name="_Toc51937784"/>
      <w:bookmarkStart w:id="1429" w:name="_Toc51938093"/>
      <w:bookmarkStart w:id="1430" w:name="_Toc106710221"/>
      <w:r>
        <w:t>9</w:t>
      </w:r>
      <w:r w:rsidRPr="00F70427">
        <w:t>.</w:t>
      </w:r>
      <w:r>
        <w:t>2</w:t>
      </w:r>
      <w:r w:rsidRPr="00F70427">
        <w:t>.2.3</w:t>
      </w:r>
      <w:r w:rsidRPr="00F70427">
        <w:tab/>
        <w:t>XML Schema</w:t>
      </w:r>
      <w:bookmarkEnd w:id="1424"/>
      <w:bookmarkEnd w:id="1425"/>
      <w:bookmarkEnd w:id="1426"/>
      <w:bookmarkEnd w:id="1427"/>
      <w:bookmarkEnd w:id="1428"/>
      <w:bookmarkEnd w:id="1429"/>
      <w:bookmarkEnd w:id="1430"/>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31" w:name="_Toc20212407"/>
      <w:bookmarkStart w:id="1432" w:name="_Toc27731762"/>
      <w:bookmarkStart w:id="1433" w:name="_Toc36127540"/>
      <w:bookmarkStart w:id="1434" w:name="_Toc45214646"/>
      <w:bookmarkStart w:id="1435" w:name="_Toc51937785"/>
      <w:bookmarkStart w:id="1436" w:name="_Toc51938094"/>
      <w:bookmarkStart w:id="1437" w:name="_Toc106710222"/>
      <w:r>
        <w:t>9</w:t>
      </w:r>
      <w:r w:rsidRPr="000B2651">
        <w:t>.</w:t>
      </w:r>
      <w:r>
        <w:t>2</w:t>
      </w:r>
      <w:r w:rsidRPr="000B2651">
        <w:t>.2.4</w:t>
      </w:r>
      <w:r w:rsidRPr="000B2651">
        <w:tab/>
        <w:t xml:space="preserve">Default </w:t>
      </w:r>
      <w:r>
        <w:t xml:space="preserve">Document </w:t>
      </w:r>
      <w:r w:rsidRPr="000B2651">
        <w:t>Namespace</w:t>
      </w:r>
      <w:bookmarkEnd w:id="1431"/>
      <w:bookmarkEnd w:id="1432"/>
      <w:bookmarkEnd w:id="1433"/>
      <w:bookmarkEnd w:id="1434"/>
      <w:bookmarkEnd w:id="1435"/>
      <w:bookmarkEnd w:id="1436"/>
      <w:bookmarkEnd w:id="1437"/>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38" w:name="_Toc20212408"/>
      <w:bookmarkStart w:id="1439" w:name="_Toc27731763"/>
      <w:bookmarkStart w:id="1440" w:name="_Toc36127541"/>
      <w:bookmarkStart w:id="1441" w:name="_Toc45214647"/>
      <w:bookmarkStart w:id="1442" w:name="_Toc51937786"/>
      <w:bookmarkStart w:id="1443" w:name="_Toc51938095"/>
      <w:bookmarkStart w:id="1444" w:name="_Toc106710223"/>
      <w:r>
        <w:t>9</w:t>
      </w:r>
      <w:r w:rsidRPr="000B2651">
        <w:t>.</w:t>
      </w:r>
      <w:r>
        <w:t>2</w:t>
      </w:r>
      <w:r w:rsidRPr="000B2651">
        <w:t>.2.5</w:t>
      </w:r>
      <w:r w:rsidRPr="000B2651">
        <w:tab/>
        <w:t>MIME type</w:t>
      </w:r>
      <w:bookmarkEnd w:id="1438"/>
      <w:bookmarkEnd w:id="1439"/>
      <w:bookmarkEnd w:id="1440"/>
      <w:bookmarkEnd w:id="1441"/>
      <w:bookmarkEnd w:id="1442"/>
      <w:bookmarkEnd w:id="1443"/>
      <w:bookmarkEnd w:id="1444"/>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5" w:name="_Toc20212409"/>
      <w:bookmarkStart w:id="1446" w:name="_Toc27731764"/>
      <w:bookmarkStart w:id="1447" w:name="_Toc36127542"/>
      <w:bookmarkStart w:id="1448" w:name="_Toc45214648"/>
      <w:bookmarkStart w:id="1449" w:name="_Toc51937787"/>
      <w:bookmarkStart w:id="1450" w:name="_Toc51938096"/>
      <w:bookmarkStart w:id="1451" w:name="_Toc106710224"/>
      <w:r>
        <w:t>9</w:t>
      </w:r>
      <w:r w:rsidRPr="000B2651">
        <w:t>.</w:t>
      </w:r>
      <w:r>
        <w:t>2</w:t>
      </w:r>
      <w:r w:rsidRPr="000B2651">
        <w:t>.2.6</w:t>
      </w:r>
      <w:r w:rsidRPr="000B2651">
        <w:tab/>
        <w:t>Validation Constraints</w:t>
      </w:r>
      <w:bookmarkEnd w:id="1445"/>
      <w:bookmarkEnd w:id="1446"/>
      <w:bookmarkEnd w:id="1447"/>
      <w:bookmarkEnd w:id="1448"/>
      <w:bookmarkEnd w:id="1449"/>
      <w:bookmarkEnd w:id="1450"/>
      <w:bookmarkEnd w:id="1451"/>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52" w:name="_Toc20212410"/>
      <w:bookmarkStart w:id="1453" w:name="_Toc27731765"/>
      <w:bookmarkStart w:id="1454" w:name="_Toc36127543"/>
      <w:bookmarkStart w:id="1455" w:name="_Toc45214649"/>
      <w:bookmarkStart w:id="1456" w:name="_Toc51937788"/>
      <w:bookmarkStart w:id="1457" w:name="_Toc51938097"/>
      <w:bookmarkStart w:id="1458" w:name="_Toc106710225"/>
      <w:r>
        <w:t>9</w:t>
      </w:r>
      <w:r w:rsidRPr="005B303F">
        <w:t>.2.2.7</w:t>
      </w:r>
      <w:r w:rsidRPr="005B303F">
        <w:tab/>
        <w:t>Data Semantics</w:t>
      </w:r>
      <w:bookmarkEnd w:id="1452"/>
      <w:bookmarkEnd w:id="1453"/>
      <w:bookmarkEnd w:id="1454"/>
      <w:bookmarkEnd w:id="1455"/>
      <w:bookmarkEnd w:id="1456"/>
      <w:bookmarkEnd w:id="1457"/>
      <w:bookmarkEnd w:id="1458"/>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59" w:name="_Toc20212411"/>
      <w:bookmarkStart w:id="1460" w:name="_Toc27731766"/>
      <w:bookmarkStart w:id="1461" w:name="_Toc36127544"/>
      <w:bookmarkStart w:id="1462" w:name="_Toc45214650"/>
      <w:bookmarkStart w:id="1463" w:name="_Toc51937789"/>
      <w:bookmarkStart w:id="1464" w:name="_Toc51938098"/>
      <w:bookmarkStart w:id="1465" w:name="_Toc106710226"/>
      <w:r>
        <w:t>9</w:t>
      </w:r>
      <w:r w:rsidRPr="00794952">
        <w:t>.</w:t>
      </w:r>
      <w:r>
        <w:t>2</w:t>
      </w:r>
      <w:r w:rsidRPr="00794952">
        <w:t>.2.8</w:t>
      </w:r>
      <w:r w:rsidRPr="00794952">
        <w:tab/>
        <w:t>Naming Conventions</w:t>
      </w:r>
      <w:bookmarkEnd w:id="1459"/>
      <w:bookmarkEnd w:id="1460"/>
      <w:bookmarkEnd w:id="1461"/>
      <w:bookmarkEnd w:id="1462"/>
      <w:bookmarkEnd w:id="1463"/>
      <w:bookmarkEnd w:id="1464"/>
      <w:bookmarkEnd w:id="1465"/>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66" w:name="_Toc20212412"/>
      <w:bookmarkStart w:id="1467" w:name="_Toc27731767"/>
      <w:bookmarkStart w:id="1468" w:name="_Toc36127545"/>
      <w:bookmarkStart w:id="1469" w:name="_Toc45214651"/>
      <w:bookmarkStart w:id="1470" w:name="_Toc51937790"/>
      <w:bookmarkStart w:id="1471" w:name="_Toc51938099"/>
      <w:bookmarkStart w:id="1472" w:name="_Toc106710227"/>
      <w:r>
        <w:t>9</w:t>
      </w:r>
      <w:r w:rsidRPr="00794952">
        <w:t>.</w:t>
      </w:r>
      <w:r>
        <w:t>2</w:t>
      </w:r>
      <w:r w:rsidRPr="00794952">
        <w:t>.2.9</w:t>
      </w:r>
      <w:r w:rsidRPr="00794952">
        <w:tab/>
        <w:t>Global documents</w:t>
      </w:r>
      <w:bookmarkEnd w:id="1466"/>
      <w:bookmarkEnd w:id="1467"/>
      <w:bookmarkEnd w:id="1468"/>
      <w:bookmarkEnd w:id="1469"/>
      <w:bookmarkEnd w:id="1470"/>
      <w:bookmarkEnd w:id="1471"/>
      <w:bookmarkEnd w:id="1472"/>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3" w:name="_Toc20212413"/>
      <w:bookmarkStart w:id="1474" w:name="_Toc27731768"/>
      <w:bookmarkStart w:id="1475" w:name="_Toc36127546"/>
      <w:bookmarkStart w:id="1476" w:name="_Toc45214652"/>
      <w:bookmarkStart w:id="1477" w:name="_Toc51937791"/>
      <w:bookmarkStart w:id="1478" w:name="_Toc51938100"/>
      <w:bookmarkStart w:id="1479" w:name="_Toc106710228"/>
      <w:r>
        <w:t>9</w:t>
      </w:r>
      <w:r w:rsidRPr="00794952">
        <w:t>.</w:t>
      </w:r>
      <w:r>
        <w:t>2</w:t>
      </w:r>
      <w:r w:rsidRPr="00794952">
        <w:t>.2.10</w:t>
      </w:r>
      <w:r w:rsidRPr="00794952">
        <w:tab/>
        <w:t>Resource interdependencies</w:t>
      </w:r>
      <w:bookmarkEnd w:id="1473"/>
      <w:bookmarkEnd w:id="1474"/>
      <w:bookmarkEnd w:id="1475"/>
      <w:bookmarkEnd w:id="1476"/>
      <w:bookmarkEnd w:id="1477"/>
      <w:bookmarkEnd w:id="1478"/>
      <w:bookmarkEnd w:id="1479"/>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80" w:name="_Toc20212414"/>
      <w:bookmarkStart w:id="1481" w:name="_Toc27731769"/>
      <w:bookmarkStart w:id="1482" w:name="_Toc36127547"/>
      <w:bookmarkStart w:id="1483" w:name="_Toc45214653"/>
      <w:bookmarkStart w:id="1484" w:name="_Toc51937792"/>
      <w:bookmarkStart w:id="1485" w:name="_Toc51938101"/>
      <w:bookmarkStart w:id="1486" w:name="_Toc106710229"/>
      <w:r>
        <w:t>9</w:t>
      </w:r>
      <w:r w:rsidRPr="00794952">
        <w:t>.</w:t>
      </w:r>
      <w:r>
        <w:t>2</w:t>
      </w:r>
      <w:r w:rsidRPr="00794952">
        <w:t>.2.11</w:t>
      </w:r>
      <w:r w:rsidRPr="00794952">
        <w:tab/>
        <w:t>Authorization Policies</w:t>
      </w:r>
      <w:bookmarkEnd w:id="1480"/>
      <w:bookmarkEnd w:id="1481"/>
      <w:bookmarkEnd w:id="1482"/>
      <w:bookmarkEnd w:id="1483"/>
      <w:bookmarkEnd w:id="1484"/>
      <w:bookmarkEnd w:id="1485"/>
      <w:bookmarkEnd w:id="1486"/>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87" w:name="_Toc20212415"/>
      <w:bookmarkStart w:id="1488" w:name="_Toc27731770"/>
      <w:bookmarkStart w:id="1489" w:name="_Toc36127548"/>
      <w:bookmarkStart w:id="1490" w:name="_Toc45214654"/>
      <w:bookmarkStart w:id="1491" w:name="_Toc51937793"/>
      <w:bookmarkStart w:id="1492" w:name="_Toc51938102"/>
      <w:bookmarkStart w:id="1493" w:name="_Toc106710230"/>
      <w:r>
        <w:t>9</w:t>
      </w:r>
      <w:r w:rsidRPr="00794952">
        <w:t>.</w:t>
      </w:r>
      <w:r>
        <w:t>2</w:t>
      </w:r>
      <w:r w:rsidRPr="00794952">
        <w:t>.2.12</w:t>
      </w:r>
      <w:r w:rsidRPr="00794952">
        <w:tab/>
        <w:t>Subscription to Changes</w:t>
      </w:r>
      <w:bookmarkEnd w:id="1487"/>
      <w:bookmarkEnd w:id="1488"/>
      <w:bookmarkEnd w:id="1489"/>
      <w:bookmarkEnd w:id="1490"/>
      <w:bookmarkEnd w:id="1491"/>
      <w:bookmarkEnd w:id="1492"/>
      <w:bookmarkEnd w:id="1493"/>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4" w:name="_Toc20212416"/>
      <w:bookmarkStart w:id="1495" w:name="_Toc27731771"/>
      <w:bookmarkStart w:id="1496" w:name="_Toc36127549"/>
      <w:bookmarkStart w:id="1497" w:name="_Toc45214655"/>
      <w:bookmarkStart w:id="1498" w:name="_Toc51937794"/>
      <w:bookmarkStart w:id="1499" w:name="_Toc51938103"/>
      <w:bookmarkStart w:id="1500" w:name="_Toc106710231"/>
      <w:r w:rsidRPr="00123146">
        <w:t>9.3</w:t>
      </w:r>
      <w:r w:rsidRPr="00123146">
        <w:tab/>
        <w:t>MCVideo user profile configuration document</w:t>
      </w:r>
      <w:bookmarkEnd w:id="1494"/>
      <w:bookmarkEnd w:id="1495"/>
      <w:bookmarkEnd w:id="1496"/>
      <w:bookmarkEnd w:id="1497"/>
      <w:bookmarkEnd w:id="1498"/>
      <w:bookmarkEnd w:id="1499"/>
      <w:bookmarkEnd w:id="1500"/>
    </w:p>
    <w:p w14:paraId="34A1CD8A" w14:textId="77777777" w:rsidR="00123146" w:rsidRPr="00986001" w:rsidRDefault="00123146" w:rsidP="00DE7187">
      <w:pPr>
        <w:pStyle w:val="Heading3"/>
      </w:pPr>
      <w:bookmarkStart w:id="1501" w:name="_Toc20212417"/>
      <w:bookmarkStart w:id="1502" w:name="_Toc27731772"/>
      <w:bookmarkStart w:id="1503" w:name="_Toc36127550"/>
      <w:bookmarkStart w:id="1504" w:name="_Toc45214656"/>
      <w:bookmarkStart w:id="1505" w:name="_Toc51937795"/>
      <w:bookmarkStart w:id="1506" w:name="_Toc51938104"/>
      <w:bookmarkStart w:id="1507" w:name="_Toc106710232"/>
      <w:r>
        <w:t>9.3.1</w:t>
      </w:r>
      <w:r>
        <w:tab/>
        <w:t>General</w:t>
      </w:r>
      <w:bookmarkEnd w:id="1501"/>
      <w:bookmarkEnd w:id="1502"/>
      <w:bookmarkEnd w:id="1503"/>
      <w:bookmarkEnd w:id="1504"/>
      <w:bookmarkEnd w:id="1505"/>
      <w:bookmarkEnd w:id="1506"/>
      <w:bookmarkEnd w:id="1507"/>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AA68E6">
      <w:pPr>
        <w:pStyle w:val="Heading3"/>
      </w:pPr>
      <w:bookmarkStart w:id="1508" w:name="_Toc20212418"/>
      <w:bookmarkStart w:id="1509" w:name="_Toc27731773"/>
      <w:bookmarkStart w:id="1510" w:name="_Toc36127551"/>
      <w:bookmarkStart w:id="1511" w:name="_Toc45214657"/>
      <w:bookmarkStart w:id="1512" w:name="_Toc51937796"/>
      <w:bookmarkStart w:id="1513" w:name="_Toc51938105"/>
      <w:bookmarkStart w:id="1514" w:name="_Toc106710233"/>
      <w:bookmarkStart w:id="1515" w:name="MCCQCTEMPBM_00000662"/>
      <w:r w:rsidRPr="00DE7187">
        <w:t>9.3.1A</w:t>
      </w:r>
      <w:r w:rsidRPr="00DE7187">
        <w:tab/>
        <w:t>MCVideo client access to MCVideo user profile documents</w:t>
      </w:r>
      <w:bookmarkEnd w:id="1508"/>
      <w:bookmarkEnd w:id="1509"/>
      <w:bookmarkEnd w:id="1510"/>
      <w:bookmarkEnd w:id="1511"/>
      <w:bookmarkEnd w:id="1512"/>
      <w:bookmarkEnd w:id="1513"/>
      <w:bookmarkEnd w:id="1514"/>
    </w:p>
    <w:bookmarkEnd w:id="1515"/>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16" w:name="_Toc20212419"/>
      <w:bookmarkStart w:id="1517" w:name="_Toc27731774"/>
      <w:bookmarkStart w:id="1518" w:name="_Toc36127552"/>
      <w:bookmarkStart w:id="1519" w:name="_Toc45214658"/>
      <w:bookmarkStart w:id="1520" w:name="_Toc51937797"/>
      <w:bookmarkStart w:id="1521" w:name="_Toc51938106"/>
      <w:bookmarkStart w:id="1522" w:name="_Toc106710234"/>
      <w:r>
        <w:t>9.3.2</w:t>
      </w:r>
      <w:r>
        <w:tab/>
        <w:t>C</w:t>
      </w:r>
      <w:r w:rsidRPr="00986001">
        <w:t>oding</w:t>
      </w:r>
      <w:bookmarkEnd w:id="1516"/>
      <w:bookmarkEnd w:id="1517"/>
      <w:bookmarkEnd w:id="1518"/>
      <w:bookmarkEnd w:id="1519"/>
      <w:bookmarkEnd w:id="1520"/>
      <w:bookmarkEnd w:id="1521"/>
      <w:bookmarkEnd w:id="1522"/>
    </w:p>
    <w:p w14:paraId="451AD7E7" w14:textId="77777777" w:rsidR="00123146" w:rsidRPr="0045024E" w:rsidRDefault="00123146" w:rsidP="00DE7187">
      <w:pPr>
        <w:pStyle w:val="Heading4"/>
      </w:pPr>
      <w:bookmarkStart w:id="1523" w:name="_Toc20212420"/>
      <w:bookmarkStart w:id="1524" w:name="_Toc27731775"/>
      <w:bookmarkStart w:id="1525" w:name="_Toc36127553"/>
      <w:bookmarkStart w:id="1526" w:name="_Toc45214659"/>
      <w:bookmarkStart w:id="1527" w:name="_Toc51937798"/>
      <w:bookmarkStart w:id="1528" w:name="_Toc51938107"/>
      <w:bookmarkStart w:id="1529" w:name="_Toc106710235"/>
      <w:r>
        <w:t>9.3</w:t>
      </w:r>
      <w:r w:rsidRPr="0045024E">
        <w:t>.2.1</w:t>
      </w:r>
      <w:r>
        <w:tab/>
      </w:r>
      <w:r w:rsidRPr="0045024E">
        <w:t>Structure</w:t>
      </w:r>
      <w:bookmarkEnd w:id="1523"/>
      <w:bookmarkEnd w:id="1524"/>
      <w:bookmarkEnd w:id="1525"/>
      <w:bookmarkEnd w:id="1526"/>
      <w:bookmarkEnd w:id="1527"/>
      <w:bookmarkEnd w:id="1528"/>
      <w:bookmarkEnd w:id="1529"/>
    </w:p>
    <w:p w14:paraId="31D99468" w14:textId="77777777" w:rsidR="0041770F" w:rsidRPr="0045024E" w:rsidRDefault="0041770F" w:rsidP="0041770F">
      <w:bookmarkStart w:id="1530" w:name="_Toc20212421"/>
      <w:bookmarkStart w:id="1531" w:name="_Toc27731776"/>
      <w:bookmarkStart w:id="1532" w:name="_Toc36127554"/>
      <w:bookmarkStart w:id="1533" w:name="_Toc45214660"/>
      <w:bookmarkStart w:id="1534" w:name="_Toc51937799"/>
      <w:bookmarkStart w:id="1535"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t>i)</w:t>
      </w:r>
      <w:r>
        <w:tab/>
        <w:t>one &lt;MCVideo-Group-ID&gt; element;</w:t>
      </w:r>
    </w:p>
    <w:p w14:paraId="4C912FB1" w14:textId="5AFDFED0" w:rsidR="0041770F" w:rsidRDefault="0041770F" w:rsidP="0041770F">
      <w:pPr>
        <w:pStyle w:val="B3"/>
      </w:pPr>
      <w:r>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36" w:name="_Toc106710236"/>
      <w:r>
        <w:t>9.3</w:t>
      </w:r>
      <w:r w:rsidRPr="0045024E">
        <w:t>.2.2</w:t>
      </w:r>
      <w:r w:rsidRPr="0045024E">
        <w:tab/>
        <w:t>Application Unique ID</w:t>
      </w:r>
      <w:bookmarkEnd w:id="1530"/>
      <w:bookmarkEnd w:id="1531"/>
      <w:bookmarkEnd w:id="1532"/>
      <w:bookmarkEnd w:id="1533"/>
      <w:bookmarkEnd w:id="1534"/>
      <w:bookmarkEnd w:id="1535"/>
      <w:bookmarkEnd w:id="1536"/>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37" w:name="_Toc20212422"/>
      <w:bookmarkStart w:id="1538" w:name="_Toc27731777"/>
      <w:bookmarkStart w:id="1539" w:name="_Toc36127555"/>
      <w:bookmarkStart w:id="1540" w:name="_Toc45214661"/>
      <w:bookmarkStart w:id="1541" w:name="_Toc51937800"/>
      <w:bookmarkStart w:id="1542" w:name="_Toc51938109"/>
      <w:bookmarkStart w:id="1543" w:name="_Toc106710237"/>
      <w:r>
        <w:t>9.3</w:t>
      </w:r>
      <w:r w:rsidRPr="0045024E">
        <w:t>.2.3</w:t>
      </w:r>
      <w:r w:rsidRPr="0045024E">
        <w:tab/>
        <w:t>XML Schema</w:t>
      </w:r>
      <w:bookmarkEnd w:id="1537"/>
      <w:bookmarkEnd w:id="1538"/>
      <w:bookmarkEnd w:id="1539"/>
      <w:bookmarkEnd w:id="1540"/>
      <w:bookmarkEnd w:id="1541"/>
      <w:bookmarkEnd w:id="1542"/>
      <w:bookmarkEnd w:id="1543"/>
    </w:p>
    <w:p w14:paraId="39FB1EA0" w14:textId="77777777" w:rsidR="0041770F" w:rsidRDefault="0041770F" w:rsidP="0041770F">
      <w:bookmarkStart w:id="1544" w:name="_Toc20212423"/>
      <w:bookmarkStart w:id="1545" w:name="_Toc27731778"/>
      <w:bookmarkStart w:id="1546" w:name="_Toc36127556"/>
      <w:bookmarkStart w:id="1547" w:name="_Toc45214662"/>
      <w:bookmarkStart w:id="1548" w:name="_Toc51937801"/>
      <w:bookmarkStart w:id="1549"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50" w:name="_Toc106710238"/>
      <w:r>
        <w:t>9.3</w:t>
      </w:r>
      <w:r w:rsidRPr="0045024E">
        <w:t>.2.4</w:t>
      </w:r>
      <w:r w:rsidRPr="0045024E">
        <w:tab/>
        <w:t xml:space="preserve">Default </w:t>
      </w:r>
      <w:r>
        <w:t xml:space="preserve">Document </w:t>
      </w:r>
      <w:r w:rsidRPr="0045024E">
        <w:t>Namespace</w:t>
      </w:r>
      <w:bookmarkEnd w:id="1544"/>
      <w:bookmarkEnd w:id="1545"/>
      <w:bookmarkEnd w:id="1546"/>
      <w:bookmarkEnd w:id="1547"/>
      <w:bookmarkEnd w:id="1548"/>
      <w:bookmarkEnd w:id="1549"/>
      <w:bookmarkEnd w:id="1550"/>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51" w:name="_Toc20212424"/>
      <w:bookmarkStart w:id="1552" w:name="_Toc27731779"/>
      <w:bookmarkStart w:id="1553" w:name="_Toc36127557"/>
      <w:bookmarkStart w:id="1554" w:name="_Toc45214663"/>
      <w:bookmarkStart w:id="1555" w:name="_Toc51937802"/>
      <w:bookmarkStart w:id="1556" w:name="_Toc51938111"/>
      <w:bookmarkStart w:id="1557" w:name="_Toc106710239"/>
      <w:r>
        <w:t>9.3</w:t>
      </w:r>
      <w:r w:rsidRPr="0045024E">
        <w:t>.2.5</w:t>
      </w:r>
      <w:r w:rsidRPr="0045024E">
        <w:tab/>
        <w:t>MIME type</w:t>
      </w:r>
      <w:bookmarkEnd w:id="1551"/>
      <w:bookmarkEnd w:id="1552"/>
      <w:bookmarkEnd w:id="1553"/>
      <w:bookmarkEnd w:id="1554"/>
      <w:bookmarkEnd w:id="1555"/>
      <w:bookmarkEnd w:id="1556"/>
      <w:bookmarkEnd w:id="1557"/>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58" w:name="_Toc20212425"/>
      <w:bookmarkStart w:id="1559" w:name="_Toc27731780"/>
      <w:bookmarkStart w:id="1560" w:name="_Toc36127558"/>
      <w:bookmarkStart w:id="1561" w:name="_Toc45214664"/>
      <w:bookmarkStart w:id="1562" w:name="_Toc51937803"/>
      <w:bookmarkStart w:id="1563" w:name="_Toc51938112"/>
      <w:bookmarkStart w:id="1564" w:name="_Toc106710240"/>
      <w:r>
        <w:t>9.3</w:t>
      </w:r>
      <w:r w:rsidRPr="0045024E">
        <w:t>.2.6</w:t>
      </w:r>
      <w:r w:rsidRPr="0045024E">
        <w:tab/>
        <w:t>Validation Constraints</w:t>
      </w:r>
      <w:bookmarkEnd w:id="1558"/>
      <w:bookmarkEnd w:id="1559"/>
      <w:bookmarkEnd w:id="1560"/>
      <w:bookmarkEnd w:id="1561"/>
      <w:bookmarkEnd w:id="1562"/>
      <w:bookmarkEnd w:id="1563"/>
      <w:bookmarkEnd w:id="1564"/>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65" w:name="_Toc20212426"/>
      <w:bookmarkStart w:id="1566" w:name="_Toc27731781"/>
      <w:bookmarkStart w:id="1567" w:name="_Toc36127559"/>
      <w:bookmarkStart w:id="1568" w:name="_Toc45214665"/>
      <w:bookmarkStart w:id="1569" w:name="_Toc51937804"/>
      <w:bookmarkStart w:id="1570" w:name="_Toc51938113"/>
      <w:bookmarkStart w:id="1571" w:name="_Toc106710241"/>
      <w:r>
        <w:t>9.3</w:t>
      </w:r>
      <w:r w:rsidRPr="0045024E">
        <w:t>.2.7</w:t>
      </w:r>
      <w:r w:rsidRPr="0045024E">
        <w:tab/>
        <w:t>Data Semantics</w:t>
      </w:r>
      <w:bookmarkEnd w:id="1565"/>
      <w:bookmarkEnd w:id="1566"/>
      <w:bookmarkEnd w:id="1567"/>
      <w:bookmarkEnd w:id="1568"/>
      <w:bookmarkEnd w:id="1569"/>
      <w:bookmarkEnd w:id="1570"/>
      <w:bookmarkEnd w:id="1571"/>
    </w:p>
    <w:p w14:paraId="63B31092" w14:textId="77777777" w:rsidR="00B714ED" w:rsidRPr="00910E31" w:rsidRDefault="00B714ED" w:rsidP="00B714ED">
      <w:bookmarkStart w:id="1572" w:name="_Toc20212427"/>
      <w:bookmarkStart w:id="1573" w:name="_Toc27731782"/>
      <w:bookmarkStart w:id="1574" w:name="_Toc36127560"/>
      <w:bookmarkStart w:id="1575" w:name="_Toc45214666"/>
      <w:bookmarkStart w:id="1576" w:name="_Toc51937805"/>
      <w:bookmarkStart w:id="1577"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1D781980"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6336D470"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77777777"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319C73BA"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PresentationPriority" element of subclause </w:t>
      </w:r>
      <w:r>
        <w:t>13.2.51</w:t>
      </w:r>
      <w:r w:rsidRPr="003F0382">
        <w:t xml:space="preserve"> in 3GPP TS 24.483 [4];</w:t>
      </w:r>
    </w:p>
    <w:p w14:paraId="49DE11EC" w14:textId="6DD35D86"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B714ED">
            <w:pPr>
              <w:keepNext/>
              <w:keepLines/>
              <w:spacing w:after="0"/>
              <w:rPr>
                <w:rFonts w:ascii="Arial" w:hAnsi="Arial"/>
                <w:sz w:val="18"/>
              </w:rPr>
            </w:pPr>
            <w:bookmarkStart w:id="1578" w:name="_PERM_MCCTEMPBM_CRPT10440019___7"/>
            <w:r w:rsidRPr="00441BFF">
              <w:rPr>
                <w:rFonts w:ascii="Arial" w:hAnsi="Arial"/>
                <w:sz w:val="18"/>
              </w:rPr>
              <w:t>"true"</w:t>
            </w:r>
            <w:bookmarkEnd w:id="1578"/>
          </w:p>
        </w:tc>
        <w:tc>
          <w:tcPr>
            <w:tcW w:w="8432" w:type="dxa"/>
            <w:shd w:val="clear" w:color="auto" w:fill="auto"/>
          </w:tcPr>
          <w:p w14:paraId="7089DF5E"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B714ED">
            <w:pPr>
              <w:keepNext/>
              <w:keepLines/>
              <w:spacing w:after="0"/>
              <w:rPr>
                <w:rFonts w:ascii="Arial" w:hAnsi="Arial"/>
                <w:sz w:val="18"/>
              </w:rPr>
            </w:pPr>
            <w:bookmarkStart w:id="1579" w:name="_PERM_MCCTEMPBM_CRPT10440020___7"/>
            <w:r w:rsidRPr="00441BFF">
              <w:rPr>
                <w:rFonts w:ascii="Arial" w:hAnsi="Arial"/>
                <w:sz w:val="18"/>
              </w:rPr>
              <w:t>"false"</w:t>
            </w:r>
            <w:bookmarkEnd w:id="1579"/>
          </w:p>
        </w:tc>
        <w:tc>
          <w:tcPr>
            <w:tcW w:w="8432" w:type="dxa"/>
            <w:shd w:val="clear" w:color="auto" w:fill="auto"/>
          </w:tcPr>
          <w:p w14:paraId="7A5AFE68"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80" w:name="_Toc106710242"/>
      <w:r>
        <w:t>9.3</w:t>
      </w:r>
      <w:r w:rsidRPr="0045024E">
        <w:t>.2.8</w:t>
      </w:r>
      <w:r w:rsidRPr="0045024E">
        <w:tab/>
        <w:t>Naming Conventions</w:t>
      </w:r>
      <w:bookmarkEnd w:id="1572"/>
      <w:bookmarkEnd w:id="1573"/>
      <w:bookmarkEnd w:id="1574"/>
      <w:bookmarkEnd w:id="1575"/>
      <w:bookmarkEnd w:id="1576"/>
      <w:bookmarkEnd w:id="1577"/>
      <w:bookmarkEnd w:id="1580"/>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581" w:name="_Toc20212428"/>
      <w:bookmarkStart w:id="1582" w:name="_Toc27731783"/>
      <w:bookmarkStart w:id="1583" w:name="_Toc36127561"/>
      <w:bookmarkStart w:id="1584" w:name="_Toc45214667"/>
      <w:bookmarkStart w:id="1585" w:name="_Toc51937806"/>
      <w:bookmarkStart w:id="1586" w:name="_Toc51938115"/>
      <w:bookmarkStart w:id="1587" w:name="_Toc106710243"/>
      <w:r>
        <w:t>9.3</w:t>
      </w:r>
      <w:r w:rsidRPr="0045024E">
        <w:t>.2.9</w:t>
      </w:r>
      <w:r w:rsidRPr="0045024E">
        <w:tab/>
        <w:t>Global documents</w:t>
      </w:r>
      <w:bookmarkEnd w:id="1581"/>
      <w:bookmarkEnd w:id="1582"/>
      <w:bookmarkEnd w:id="1583"/>
      <w:bookmarkEnd w:id="1584"/>
      <w:bookmarkEnd w:id="1585"/>
      <w:bookmarkEnd w:id="1586"/>
      <w:bookmarkEnd w:id="1587"/>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88" w:name="_Toc20212429"/>
      <w:bookmarkStart w:id="1589" w:name="_Toc27731784"/>
      <w:bookmarkStart w:id="1590" w:name="_Toc36127562"/>
      <w:bookmarkStart w:id="1591" w:name="_Toc45214668"/>
      <w:bookmarkStart w:id="1592" w:name="_Toc51937807"/>
      <w:bookmarkStart w:id="1593" w:name="_Toc51938116"/>
      <w:bookmarkStart w:id="1594" w:name="_Toc106710244"/>
      <w:r>
        <w:t>9.3</w:t>
      </w:r>
      <w:r w:rsidRPr="0045024E">
        <w:t>.2.10</w:t>
      </w:r>
      <w:r w:rsidRPr="0045024E">
        <w:tab/>
        <w:t>Resource interdependencies</w:t>
      </w:r>
      <w:bookmarkEnd w:id="1588"/>
      <w:bookmarkEnd w:id="1589"/>
      <w:bookmarkEnd w:id="1590"/>
      <w:bookmarkEnd w:id="1591"/>
      <w:bookmarkEnd w:id="1592"/>
      <w:bookmarkEnd w:id="1593"/>
      <w:bookmarkEnd w:id="1594"/>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595" w:name="_Toc20212430"/>
      <w:bookmarkStart w:id="1596" w:name="_Toc27731785"/>
      <w:bookmarkStart w:id="1597" w:name="_Toc36127563"/>
      <w:bookmarkStart w:id="1598" w:name="_Toc45214669"/>
      <w:bookmarkStart w:id="1599" w:name="_Toc51937808"/>
      <w:bookmarkStart w:id="1600" w:name="_Toc51938117"/>
      <w:bookmarkStart w:id="1601" w:name="_Toc106710245"/>
      <w:r>
        <w:t>9.3</w:t>
      </w:r>
      <w:r w:rsidRPr="0045024E">
        <w:t>.2.11</w:t>
      </w:r>
      <w:r w:rsidRPr="0045024E">
        <w:tab/>
      </w:r>
      <w:r>
        <w:t>Access Permissions</w:t>
      </w:r>
      <w:r w:rsidRPr="0045024E">
        <w:t xml:space="preserve"> Policies</w:t>
      </w:r>
      <w:bookmarkEnd w:id="1595"/>
      <w:bookmarkEnd w:id="1596"/>
      <w:bookmarkEnd w:id="1597"/>
      <w:bookmarkEnd w:id="1598"/>
      <w:bookmarkEnd w:id="1599"/>
      <w:bookmarkEnd w:id="1600"/>
      <w:bookmarkEnd w:id="1601"/>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02" w:name="_Toc20212431"/>
      <w:bookmarkStart w:id="1603" w:name="_Toc27731786"/>
      <w:bookmarkStart w:id="1604" w:name="_Toc36127564"/>
      <w:bookmarkStart w:id="1605" w:name="_Toc45214670"/>
      <w:bookmarkStart w:id="1606" w:name="_Toc51937809"/>
      <w:bookmarkStart w:id="1607" w:name="_Toc51938118"/>
      <w:bookmarkStart w:id="1608" w:name="_Toc106710246"/>
      <w:r>
        <w:t>9.3</w:t>
      </w:r>
      <w:r w:rsidRPr="0045024E">
        <w:t>.2.12</w:t>
      </w:r>
      <w:r w:rsidRPr="0045024E">
        <w:tab/>
        <w:t>Subscription to Changes</w:t>
      </w:r>
      <w:bookmarkEnd w:id="1602"/>
      <w:bookmarkEnd w:id="1603"/>
      <w:bookmarkEnd w:id="1604"/>
      <w:bookmarkEnd w:id="1605"/>
      <w:bookmarkEnd w:id="1606"/>
      <w:bookmarkEnd w:id="1607"/>
      <w:bookmarkEnd w:id="1608"/>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09" w:name="_Toc20212432"/>
      <w:bookmarkStart w:id="1610" w:name="_Toc27731787"/>
      <w:bookmarkStart w:id="1611" w:name="_Toc36127565"/>
      <w:bookmarkStart w:id="1612" w:name="_Toc45214671"/>
      <w:bookmarkStart w:id="1613" w:name="_Toc51937810"/>
      <w:bookmarkStart w:id="1614" w:name="_Toc51938119"/>
      <w:bookmarkStart w:id="1615" w:name="_Toc106710247"/>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09"/>
      <w:bookmarkEnd w:id="1610"/>
      <w:bookmarkEnd w:id="1611"/>
      <w:bookmarkEnd w:id="1612"/>
      <w:bookmarkEnd w:id="1613"/>
      <w:bookmarkEnd w:id="1614"/>
      <w:bookmarkEnd w:id="1615"/>
    </w:p>
    <w:p w14:paraId="29FE7146" w14:textId="77777777" w:rsidR="00D241C1" w:rsidRPr="00986001" w:rsidRDefault="00D241C1" w:rsidP="00DE7187">
      <w:pPr>
        <w:pStyle w:val="Heading3"/>
      </w:pPr>
      <w:bookmarkStart w:id="1616" w:name="_Toc20212433"/>
      <w:bookmarkStart w:id="1617" w:name="_Toc27731788"/>
      <w:bookmarkStart w:id="1618" w:name="_Toc36127566"/>
      <w:bookmarkStart w:id="1619" w:name="_Toc45214672"/>
      <w:bookmarkStart w:id="1620" w:name="_Toc51937811"/>
      <w:bookmarkStart w:id="1621" w:name="_Toc51938120"/>
      <w:bookmarkStart w:id="1622" w:name="_Toc106710248"/>
      <w:r>
        <w:t>9.4.1</w:t>
      </w:r>
      <w:r>
        <w:tab/>
        <w:t>General</w:t>
      </w:r>
      <w:bookmarkEnd w:id="1616"/>
      <w:bookmarkEnd w:id="1617"/>
      <w:bookmarkEnd w:id="1618"/>
      <w:bookmarkEnd w:id="1619"/>
      <w:bookmarkEnd w:id="1620"/>
      <w:bookmarkEnd w:id="1621"/>
      <w:bookmarkEnd w:id="1622"/>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23" w:name="_Toc20212434"/>
      <w:bookmarkStart w:id="1624" w:name="_Toc27731789"/>
      <w:bookmarkStart w:id="1625" w:name="_Toc36127567"/>
      <w:bookmarkStart w:id="1626" w:name="_Toc45214673"/>
      <w:bookmarkStart w:id="1627" w:name="_Toc51937812"/>
      <w:bookmarkStart w:id="1628" w:name="_Toc51938121"/>
      <w:bookmarkStart w:id="1629" w:name="_Toc106710249"/>
      <w:r>
        <w:t>9.4.2</w:t>
      </w:r>
      <w:r>
        <w:tab/>
        <w:t>C</w:t>
      </w:r>
      <w:r w:rsidRPr="00986001">
        <w:t>oding</w:t>
      </w:r>
      <w:bookmarkEnd w:id="1623"/>
      <w:bookmarkEnd w:id="1624"/>
      <w:bookmarkEnd w:id="1625"/>
      <w:bookmarkEnd w:id="1626"/>
      <w:bookmarkEnd w:id="1627"/>
      <w:bookmarkEnd w:id="1628"/>
      <w:bookmarkEnd w:id="1629"/>
    </w:p>
    <w:p w14:paraId="7078861C" w14:textId="77777777" w:rsidR="00D241C1" w:rsidRPr="0019247C" w:rsidRDefault="00D241C1" w:rsidP="00DE7187">
      <w:pPr>
        <w:pStyle w:val="Heading4"/>
      </w:pPr>
      <w:bookmarkStart w:id="1630" w:name="_Toc20212435"/>
      <w:bookmarkStart w:id="1631" w:name="_Toc27731790"/>
      <w:bookmarkStart w:id="1632" w:name="_Toc36127568"/>
      <w:bookmarkStart w:id="1633" w:name="_Toc45214674"/>
      <w:bookmarkStart w:id="1634" w:name="_Toc51937813"/>
      <w:bookmarkStart w:id="1635" w:name="_Toc51938122"/>
      <w:bookmarkStart w:id="1636" w:name="_Toc106710250"/>
      <w:r>
        <w:t>9.4.2.1</w:t>
      </w:r>
      <w:r>
        <w:tab/>
        <w:t>Structure</w:t>
      </w:r>
      <w:bookmarkEnd w:id="1630"/>
      <w:bookmarkEnd w:id="1631"/>
      <w:bookmarkEnd w:id="1632"/>
      <w:bookmarkEnd w:id="1633"/>
      <w:bookmarkEnd w:id="1634"/>
      <w:bookmarkEnd w:id="1635"/>
      <w:bookmarkEnd w:id="1636"/>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145FBE9F" w:rsidR="00D241C1" w:rsidRDefault="00D241C1" w:rsidP="00D241C1">
      <w:pPr>
        <w:pStyle w:val="B2"/>
        <w:rPr>
          <w:lang w:val="en-US"/>
        </w:rPr>
      </w:pPr>
      <w:r>
        <w:rPr>
          <w:lang w:val="en-US"/>
        </w:rPr>
        <w:t>b)</w:t>
      </w:r>
      <w:r>
        <w:rPr>
          <w:lang w:val="en-US"/>
        </w:rPr>
        <w:tab/>
        <w:t>an &lt;allow-transmission-control-protection&gt; element</w:t>
      </w:r>
      <w:r w:rsidR="008B428C">
        <w:rPr>
          <w:lang w:val="en-US"/>
        </w:rPr>
        <w:t>;</w:t>
      </w:r>
    </w:p>
    <w:p w14:paraId="543BC426" w14:textId="77777777" w:rsidR="008B428C" w:rsidRDefault="008B428C" w:rsidP="008B428C">
      <w:pPr>
        <w:pStyle w:val="B1"/>
      </w:pPr>
      <w:r>
        <w:t>3)</w:t>
      </w:r>
      <w:r>
        <w:tab/>
        <w:t>shall include one &lt;emergency-resource-priority&gt; element containing:</w:t>
      </w:r>
    </w:p>
    <w:p w14:paraId="13E0CB43"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1E27A92"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884F37A" w14:textId="77777777" w:rsidR="008B428C" w:rsidRDefault="008B428C" w:rsidP="008B428C">
      <w:pPr>
        <w:pStyle w:val="B1"/>
      </w:pPr>
      <w:r>
        <w:t>4)</w:t>
      </w:r>
      <w:r>
        <w:tab/>
        <w:t>shall include one &lt;imminent-peril-resource-priority&gt; element containing:</w:t>
      </w:r>
    </w:p>
    <w:p w14:paraId="7F7D713F"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A6E8D9A"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4E3B0F68" w14:textId="77777777" w:rsidR="008B428C" w:rsidRDefault="008B428C" w:rsidP="008B428C">
      <w:pPr>
        <w:pStyle w:val="B1"/>
      </w:pPr>
      <w:r>
        <w:t>5)</w:t>
      </w:r>
      <w:r>
        <w:tab/>
        <w:t>shall include one &lt;normal-resource-priority&gt; element containing:</w:t>
      </w:r>
    </w:p>
    <w:p w14:paraId="4ACAE70A"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50E57CD" w14:textId="77777777" w:rsidR="008B428C" w:rsidRPr="001D5EA6"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1D4D43A4" w14:textId="77777777"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37" w:name="_Toc20212436"/>
      <w:bookmarkStart w:id="1638" w:name="_Toc27731791"/>
      <w:bookmarkStart w:id="1639" w:name="_Toc36127569"/>
      <w:bookmarkStart w:id="1640" w:name="_Toc45214675"/>
      <w:bookmarkStart w:id="1641" w:name="_Toc51937814"/>
      <w:bookmarkStart w:id="1642" w:name="_Toc51938123"/>
      <w:bookmarkStart w:id="1643" w:name="_Toc106710251"/>
      <w:r>
        <w:t>9.4.2.2</w:t>
      </w:r>
      <w:r w:rsidRPr="00016A64">
        <w:tab/>
      </w:r>
      <w:r>
        <w:t>Application Unique ID</w:t>
      </w:r>
      <w:bookmarkEnd w:id="1637"/>
      <w:bookmarkEnd w:id="1638"/>
      <w:bookmarkEnd w:id="1639"/>
      <w:bookmarkEnd w:id="1640"/>
      <w:bookmarkEnd w:id="1641"/>
      <w:bookmarkEnd w:id="1642"/>
      <w:bookmarkEnd w:id="1643"/>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44" w:name="_Toc20212437"/>
      <w:bookmarkStart w:id="1645" w:name="_Toc27731792"/>
      <w:bookmarkStart w:id="1646" w:name="_Toc36127570"/>
      <w:bookmarkStart w:id="1647" w:name="_Toc45214676"/>
      <w:bookmarkStart w:id="1648" w:name="_Toc51937815"/>
      <w:bookmarkStart w:id="1649" w:name="_Toc51938124"/>
      <w:bookmarkStart w:id="1650" w:name="_Toc106710252"/>
      <w:r>
        <w:t>9.4</w:t>
      </w:r>
      <w:r w:rsidRPr="00345011">
        <w:t>.2.</w:t>
      </w:r>
      <w:r>
        <w:t>3</w:t>
      </w:r>
      <w:r w:rsidRPr="00345011">
        <w:tab/>
      </w:r>
      <w:r>
        <w:t>XML Schema</w:t>
      </w:r>
      <w:bookmarkEnd w:id="1644"/>
      <w:bookmarkEnd w:id="1645"/>
      <w:bookmarkEnd w:id="1646"/>
      <w:bookmarkEnd w:id="1647"/>
      <w:bookmarkEnd w:id="1648"/>
      <w:bookmarkEnd w:id="1649"/>
      <w:bookmarkEnd w:id="1650"/>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07A3CDE3" w14:textId="77777777" w:rsidR="008B428C" w:rsidRPr="008B428C" w:rsidRDefault="008B428C" w:rsidP="008B428C">
      <w:pPr>
        <w:pStyle w:val="PL"/>
        <w:rPr>
          <w:lang w:val="en-US"/>
        </w:rPr>
      </w:pPr>
      <w:r w:rsidRPr="008B428C">
        <w:rPr>
          <w:lang w:val="en-US"/>
        </w:rPr>
        <w:t xml:space="preserve">      &lt;xs:element name="emergency-resource-priority" type="mcvideosc:resource-priorityType"/&gt;</w:t>
      </w:r>
    </w:p>
    <w:p w14:paraId="321E3D3B" w14:textId="77777777" w:rsidR="008B428C" w:rsidRPr="008B428C" w:rsidRDefault="008B428C" w:rsidP="008B428C">
      <w:pPr>
        <w:pStyle w:val="PL"/>
        <w:rPr>
          <w:lang w:val="en-US"/>
        </w:rPr>
      </w:pPr>
      <w:r w:rsidRPr="008B428C">
        <w:rPr>
          <w:lang w:val="en-US"/>
        </w:rPr>
        <w:t xml:space="preserve">      &lt;xs:element name="imminent-peril-resource-priority" type="mcvideosc:resource-priorityType"/&gt;</w:t>
      </w:r>
    </w:p>
    <w:p w14:paraId="360743EA" w14:textId="77777777" w:rsidR="008B428C" w:rsidRDefault="008B428C" w:rsidP="008B428C">
      <w:pPr>
        <w:pStyle w:val="PL"/>
        <w:rPr>
          <w:lang w:val="en-US"/>
        </w:rPr>
      </w:pPr>
      <w:r w:rsidRPr="008B428C">
        <w:rPr>
          <w:lang w:val="en-US"/>
        </w:rPr>
        <w:t xml:space="preserve">      &lt;xs:element name="normal-resource-priority" type="mcvideosc:resource-priorityType"/&gt;</w:t>
      </w:r>
    </w:p>
    <w:p w14:paraId="17D8AE16" w14:textId="6E510A5B" w:rsidR="00D241C1" w:rsidRPr="00DC50C1" w:rsidRDefault="00D241C1" w:rsidP="008B428C">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5CC23589" w:rsidR="00D241C1" w:rsidRDefault="00D241C1" w:rsidP="00D241C1">
      <w:pPr>
        <w:pStyle w:val="PL"/>
      </w:pPr>
      <w:r>
        <w:t xml:space="preserve">  &lt;/xs:complexType&gt;</w:t>
      </w:r>
    </w:p>
    <w:p w14:paraId="218CA096" w14:textId="77777777" w:rsidR="00BC221F" w:rsidRDefault="00BC221F" w:rsidP="00D241C1">
      <w:pPr>
        <w:pStyle w:val="PL"/>
      </w:pPr>
    </w:p>
    <w:p w14:paraId="436E743F" w14:textId="77777777" w:rsidR="00BC221F" w:rsidRPr="007728BA" w:rsidRDefault="00BC221F" w:rsidP="00BC221F">
      <w:pPr>
        <w:pStyle w:val="PL"/>
      </w:pPr>
      <w:r>
        <w:t xml:space="preserve">  </w:t>
      </w:r>
      <w:r w:rsidRPr="007728BA">
        <w:t>&lt;xs:complexType name="</w:t>
      </w:r>
      <w:r>
        <w:t>resource-priorityType</w:t>
      </w:r>
      <w:r w:rsidRPr="007728BA">
        <w:t>"&gt;</w:t>
      </w:r>
    </w:p>
    <w:p w14:paraId="7F6E80A1" w14:textId="77777777" w:rsidR="00BC221F" w:rsidRPr="007728BA" w:rsidRDefault="00BC221F" w:rsidP="00BC221F">
      <w:pPr>
        <w:pStyle w:val="PL"/>
      </w:pPr>
      <w:r>
        <w:t xml:space="preserve">    </w:t>
      </w:r>
      <w:r w:rsidRPr="007728BA">
        <w:t>&lt;xs:sequence&gt;</w:t>
      </w:r>
    </w:p>
    <w:p w14:paraId="4D49A855" w14:textId="77777777" w:rsidR="00BC221F" w:rsidRDefault="00BC221F" w:rsidP="00BC221F">
      <w:pPr>
        <w:pStyle w:val="PL"/>
      </w:pPr>
      <w:r w:rsidRPr="00CB4D03">
        <w:t xml:space="preserve">      </w:t>
      </w:r>
      <w:r w:rsidRPr="007728BA">
        <w:t>&lt;xs:element name="</w:t>
      </w:r>
      <w:r>
        <w:t>resource-priority-namespace</w:t>
      </w:r>
      <w:r w:rsidRPr="007728BA">
        <w:t>" type="</w:t>
      </w:r>
      <w:r>
        <w:t>xs:string</w:t>
      </w:r>
      <w:r w:rsidRPr="007728BA">
        <w:t>"/&gt;</w:t>
      </w:r>
    </w:p>
    <w:p w14:paraId="1DCBAADC" w14:textId="77777777" w:rsidR="00BC221F" w:rsidRDefault="00BC221F" w:rsidP="00BC221F">
      <w:pPr>
        <w:pStyle w:val="PL"/>
      </w:pPr>
      <w:r w:rsidRPr="00CB4D03">
        <w:t xml:space="preserve">      </w:t>
      </w:r>
      <w:r w:rsidRPr="007728BA">
        <w:t>&lt;xs:element name="</w:t>
      </w:r>
      <w:r>
        <w:t>resource-priority-priority" type=</w:t>
      </w:r>
      <w:r w:rsidRPr="007728BA">
        <w:t>"xs:</w:t>
      </w:r>
      <w:r>
        <w:t>string</w:t>
      </w:r>
      <w:r w:rsidRPr="007728BA">
        <w:t>"</w:t>
      </w:r>
      <w:r>
        <w:t>/&gt;</w:t>
      </w:r>
    </w:p>
    <w:p w14:paraId="29667591" w14:textId="77777777" w:rsidR="00BC221F" w:rsidRPr="007728BA" w:rsidRDefault="00BC221F" w:rsidP="00BC221F">
      <w:pPr>
        <w:pStyle w:val="PL"/>
      </w:pPr>
      <w:r w:rsidRPr="00336D95">
        <w:rPr>
          <w:lang w:val="en-US"/>
        </w:rPr>
        <w:t xml:space="preserve">      &lt;xs:element name="anyExt" type="</w:t>
      </w:r>
      <w:r>
        <w:rPr>
          <w:lang w:val="en-US"/>
        </w:rPr>
        <w:t>mcvideosc:</w:t>
      </w:r>
      <w:r w:rsidRPr="00336D95">
        <w:rPr>
          <w:lang w:val="en-US"/>
        </w:rPr>
        <w:t>anyExtType" minOccurs="0"/&gt;</w:t>
      </w:r>
    </w:p>
    <w:p w14:paraId="5AB905A1" w14:textId="77777777" w:rsidR="00BC221F" w:rsidRPr="007728BA" w:rsidRDefault="00BC221F" w:rsidP="00BC221F">
      <w:pPr>
        <w:pStyle w:val="PL"/>
      </w:pPr>
      <w:r w:rsidRPr="00CB4D03">
        <w:t xml:space="preserve">      </w:t>
      </w:r>
      <w:r w:rsidRPr="007728BA">
        <w:t>&lt;xs:any namespace="##other" processContents="lax"</w:t>
      </w:r>
      <w:r>
        <w:t xml:space="preserve"> minOccurs="0" maxOccurs="unbounded"</w:t>
      </w:r>
      <w:r w:rsidRPr="007728BA">
        <w:t>/&gt;</w:t>
      </w:r>
    </w:p>
    <w:p w14:paraId="0719D60C" w14:textId="77777777" w:rsidR="00BC221F" w:rsidRPr="00163DC2" w:rsidRDefault="00BC221F" w:rsidP="00BC221F">
      <w:pPr>
        <w:pStyle w:val="PL"/>
      </w:pPr>
      <w:r>
        <w:t xml:space="preserve">    </w:t>
      </w:r>
      <w:r w:rsidRPr="00163DC2">
        <w:t>&lt;/xs:sequence&gt;</w:t>
      </w:r>
    </w:p>
    <w:p w14:paraId="053534B3" w14:textId="77777777" w:rsidR="00BC221F" w:rsidRPr="00BA48E5" w:rsidRDefault="00BC221F" w:rsidP="00BC221F">
      <w:pPr>
        <w:pStyle w:val="PL"/>
        <w:rPr>
          <w:lang w:val="en-US"/>
        </w:rPr>
      </w:pPr>
      <w:r w:rsidRPr="00BA48E5">
        <w:rPr>
          <w:lang w:val="en-US"/>
        </w:rPr>
        <w:t xml:space="preserve">    &lt;xs:anyAttribute </w:t>
      </w:r>
      <w:r>
        <w:t xml:space="preserve">namespace="##any" </w:t>
      </w:r>
      <w:r w:rsidRPr="00BA48E5">
        <w:rPr>
          <w:lang w:val="en-US"/>
        </w:rPr>
        <w:t>processContents="lax"/&gt;</w:t>
      </w:r>
    </w:p>
    <w:p w14:paraId="65335C31" w14:textId="77777777" w:rsidR="00BC221F" w:rsidRPr="00163DC2" w:rsidRDefault="00BC221F" w:rsidP="00BC221F">
      <w:pPr>
        <w:pStyle w:val="PL"/>
      </w:pPr>
      <w:r w:rsidRPr="00BA48E5">
        <w:rPr>
          <w:lang w:val="en-US"/>
        </w:rPr>
        <w:t xml:space="preserve">  </w:t>
      </w:r>
      <w:r w:rsidRPr="00163DC2">
        <w:t>&lt;/xs:complexType&gt;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51" w:name="_Toc20212438"/>
      <w:bookmarkStart w:id="1652" w:name="_Toc27731793"/>
      <w:bookmarkStart w:id="1653" w:name="_Toc36127571"/>
      <w:bookmarkStart w:id="1654" w:name="_Toc45214677"/>
      <w:bookmarkStart w:id="1655" w:name="_Toc51937816"/>
      <w:bookmarkStart w:id="1656" w:name="_Toc51938125"/>
      <w:bookmarkStart w:id="1657" w:name="_Toc106710253"/>
      <w:r>
        <w:t>9.4.2.4</w:t>
      </w:r>
      <w:r>
        <w:tab/>
        <w:t>Default Document Namespace</w:t>
      </w:r>
      <w:bookmarkEnd w:id="1651"/>
      <w:bookmarkEnd w:id="1652"/>
      <w:bookmarkEnd w:id="1653"/>
      <w:bookmarkEnd w:id="1654"/>
      <w:bookmarkEnd w:id="1655"/>
      <w:bookmarkEnd w:id="1656"/>
      <w:bookmarkEnd w:id="1657"/>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58" w:name="_Toc20212439"/>
      <w:bookmarkStart w:id="1659" w:name="_Toc27731794"/>
      <w:bookmarkStart w:id="1660" w:name="_Toc36127572"/>
      <w:bookmarkStart w:id="1661" w:name="_Toc45214678"/>
      <w:bookmarkStart w:id="1662" w:name="_Toc51937817"/>
      <w:bookmarkStart w:id="1663" w:name="_Toc51938126"/>
      <w:bookmarkStart w:id="1664" w:name="_Toc106710254"/>
      <w:r>
        <w:t>9.4.2.5</w:t>
      </w:r>
      <w:r>
        <w:tab/>
        <w:t>MIME type</w:t>
      </w:r>
      <w:bookmarkEnd w:id="1658"/>
      <w:bookmarkEnd w:id="1659"/>
      <w:bookmarkEnd w:id="1660"/>
      <w:bookmarkEnd w:id="1661"/>
      <w:bookmarkEnd w:id="1662"/>
      <w:bookmarkEnd w:id="1663"/>
      <w:bookmarkEnd w:id="1664"/>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65" w:name="_Toc20212440"/>
      <w:bookmarkStart w:id="1666" w:name="_Toc27731795"/>
      <w:bookmarkStart w:id="1667" w:name="_Toc36127573"/>
      <w:bookmarkStart w:id="1668" w:name="_Toc45214679"/>
      <w:bookmarkStart w:id="1669" w:name="_Toc51937818"/>
      <w:bookmarkStart w:id="1670" w:name="_Toc51938127"/>
      <w:bookmarkStart w:id="1671" w:name="_Toc106710255"/>
      <w:r>
        <w:t>9.4.2.6</w:t>
      </w:r>
      <w:r>
        <w:tab/>
        <w:t>Validation Constraints</w:t>
      </w:r>
      <w:bookmarkEnd w:id="1665"/>
      <w:bookmarkEnd w:id="1666"/>
      <w:bookmarkEnd w:id="1667"/>
      <w:bookmarkEnd w:id="1668"/>
      <w:bookmarkEnd w:id="1669"/>
      <w:bookmarkEnd w:id="1670"/>
      <w:bookmarkEnd w:id="1671"/>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17955AD0" w14:textId="77777777" w:rsidR="00BC221F" w:rsidRDefault="00BC221F" w:rsidP="00BC221F">
      <w:r>
        <w:t>The "resource-priority-namespace" element contained in the "emergency-resource-priority" element shall have an MCPTT namespace value as specified in IETF RFC 8101 [20].</w:t>
      </w:r>
    </w:p>
    <w:p w14:paraId="57C9A33F" w14:textId="77777777" w:rsidR="00BC221F" w:rsidRDefault="00BC221F" w:rsidP="00BC221F">
      <w:r>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6D887EE0" w14:textId="77777777" w:rsidR="00BC221F" w:rsidRDefault="00BC221F" w:rsidP="00BC221F">
      <w:r>
        <w:t>The "resource-priority-namespace" element contained in the "imminent-peril-resource-priority" element shall have an MCPTT namespace value as specified in IETF RFC 8101 [20].</w:t>
      </w:r>
    </w:p>
    <w:p w14:paraId="28785329" w14:textId="77777777" w:rsidR="00BC221F" w:rsidRDefault="00BC221F" w:rsidP="00BC221F">
      <w:r>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2B1B0212" w14:textId="77777777" w:rsidR="00BC221F" w:rsidRDefault="00BC221F" w:rsidP="00BC221F">
      <w:r>
        <w:t>The "resource-priority-namespace" element contained in the "normal-resource-priority" element shall have an MCPTT namespace value as specified in IETF RFC 8101 [20].</w:t>
      </w:r>
    </w:p>
    <w:p w14:paraId="462B2C87" w14:textId="77777777" w:rsidR="00BC221F" w:rsidRDefault="00BC221F" w:rsidP="00BC221F">
      <w:r>
        <w:t>The "resource-priority-priority" element contained in the "normal-resource-priority" element shall have a value that is a priority level specified in IETF RFC 8101 [20].</w:t>
      </w:r>
    </w:p>
    <w:p w14:paraId="49624372" w14:textId="77777777" w:rsidR="00BC221F" w:rsidRDefault="00BC221F" w:rsidP="00BC221F">
      <w:r>
        <w:t>NOTE 3:</w:t>
      </w:r>
      <w:r>
        <w:tab/>
        <w:t>IETF RFC 8101 [20] defines the namespaces mcpttp and mcpttq, which are used for all MC services, including MCVideo.</w:t>
      </w:r>
    </w:p>
    <w:p w14:paraId="34EE41ED" w14:textId="2B8FDEC7" w:rsidR="00D241C1" w:rsidRDefault="00D241C1" w:rsidP="00BC221F">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1B00E81F" w:rsidR="00DD29C6" w:rsidRDefault="00DD29C6" w:rsidP="00DD29C6">
      <w:pPr>
        <w:pStyle w:val="NO"/>
        <w:rPr>
          <w:lang w:val="en-US"/>
        </w:rPr>
      </w:pPr>
      <w:r>
        <w:rPr>
          <w:lang w:val="en-US"/>
        </w:rPr>
        <w:t>NOTE </w:t>
      </w:r>
      <w:r w:rsidR="00BC221F">
        <w:rPr>
          <w:lang w:val="en-US"/>
        </w:rPr>
        <w:t>4</w:t>
      </w:r>
      <w:r>
        <w:rPr>
          <w:lang w:val="en-US"/>
        </w:rPr>
        <w:t>:</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2D1422F" w14:textId="77777777" w:rsidR="00D241C1" w:rsidRDefault="00D241C1" w:rsidP="00DE7187">
      <w:pPr>
        <w:pStyle w:val="Heading4"/>
      </w:pPr>
      <w:bookmarkStart w:id="1672" w:name="_Toc20212441"/>
      <w:bookmarkStart w:id="1673" w:name="_Toc27731796"/>
      <w:bookmarkStart w:id="1674" w:name="_Toc36127574"/>
      <w:bookmarkStart w:id="1675" w:name="_Toc45214680"/>
      <w:bookmarkStart w:id="1676" w:name="_Toc51937819"/>
      <w:bookmarkStart w:id="1677" w:name="_Toc51938128"/>
      <w:bookmarkStart w:id="1678" w:name="_Toc106710256"/>
      <w:r>
        <w:t>9.4.2.7</w:t>
      </w:r>
      <w:r w:rsidRPr="00345011">
        <w:tab/>
        <w:t>Data Semantics</w:t>
      </w:r>
      <w:bookmarkEnd w:id="1672"/>
      <w:bookmarkEnd w:id="1673"/>
      <w:bookmarkEnd w:id="1674"/>
      <w:bookmarkEnd w:id="1675"/>
      <w:bookmarkEnd w:id="1676"/>
      <w:bookmarkEnd w:id="1677"/>
      <w:bookmarkEnd w:id="1678"/>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17F3C96E"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22D0D6DE" w14:textId="380E9590"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BC221F">
        <w:rPr>
          <w:lang w:val="en-US"/>
        </w:rPr>
        <w:t>;</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50C9255B" w14:textId="77777777" w:rsidR="00BC221F" w:rsidRDefault="00BC221F" w:rsidP="00BC221F">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FAAEDE6" w14:textId="77777777" w:rsidR="00BC221F" w:rsidRDefault="00BC221F" w:rsidP="00BC221F">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 and</w:t>
      </w:r>
    </w:p>
    <w:p w14:paraId="6B756239" w14:textId="77777777" w:rsidR="00BC221F" w:rsidRPr="001D5EA6" w:rsidRDefault="00BC221F" w:rsidP="00BC221F">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679" w:name="_Toc20212442"/>
      <w:bookmarkStart w:id="1680" w:name="_Toc27731797"/>
      <w:bookmarkStart w:id="1681" w:name="_Toc36127575"/>
      <w:bookmarkStart w:id="1682" w:name="_Toc45214681"/>
      <w:bookmarkStart w:id="1683" w:name="_Toc51937820"/>
      <w:bookmarkStart w:id="1684" w:name="_Toc51938129"/>
      <w:bookmarkStart w:id="1685" w:name="_Toc106710257"/>
      <w:r>
        <w:t>9.4.2.8</w:t>
      </w:r>
      <w:r>
        <w:tab/>
        <w:t>Naming Conventions</w:t>
      </w:r>
      <w:bookmarkEnd w:id="1679"/>
      <w:bookmarkEnd w:id="1680"/>
      <w:bookmarkEnd w:id="1681"/>
      <w:bookmarkEnd w:id="1682"/>
      <w:bookmarkEnd w:id="1683"/>
      <w:bookmarkEnd w:id="1684"/>
      <w:bookmarkEnd w:id="1685"/>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686" w:name="_Toc20212443"/>
      <w:bookmarkStart w:id="1687" w:name="_Toc27731798"/>
      <w:bookmarkStart w:id="1688" w:name="_Toc36127576"/>
      <w:bookmarkStart w:id="1689" w:name="_Toc45214682"/>
      <w:bookmarkStart w:id="1690" w:name="_Toc51937821"/>
      <w:bookmarkStart w:id="1691" w:name="_Toc51938130"/>
      <w:bookmarkStart w:id="1692" w:name="_Toc106710258"/>
      <w:r>
        <w:t>9.4.2.9</w:t>
      </w:r>
      <w:r>
        <w:tab/>
        <w:t>Global documents</w:t>
      </w:r>
      <w:bookmarkEnd w:id="1686"/>
      <w:bookmarkEnd w:id="1687"/>
      <w:bookmarkEnd w:id="1688"/>
      <w:bookmarkEnd w:id="1689"/>
      <w:bookmarkEnd w:id="1690"/>
      <w:bookmarkEnd w:id="1691"/>
      <w:bookmarkEnd w:id="1692"/>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693" w:name="_Toc20212444"/>
      <w:bookmarkStart w:id="1694" w:name="_Toc27731799"/>
      <w:bookmarkStart w:id="1695" w:name="_Toc36127577"/>
      <w:bookmarkStart w:id="1696" w:name="_Toc45214683"/>
      <w:bookmarkStart w:id="1697" w:name="_Toc51937822"/>
      <w:bookmarkStart w:id="1698" w:name="_Toc51938131"/>
      <w:bookmarkStart w:id="1699" w:name="_Toc106710259"/>
      <w:r>
        <w:t>9.4.2.10</w:t>
      </w:r>
      <w:r>
        <w:tab/>
        <w:t>Resource interdependencies</w:t>
      </w:r>
      <w:bookmarkEnd w:id="1693"/>
      <w:bookmarkEnd w:id="1694"/>
      <w:bookmarkEnd w:id="1695"/>
      <w:bookmarkEnd w:id="1696"/>
      <w:bookmarkEnd w:id="1697"/>
      <w:bookmarkEnd w:id="1698"/>
      <w:bookmarkEnd w:id="1699"/>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700" w:name="_Toc20212445"/>
      <w:bookmarkStart w:id="1701" w:name="_Toc27731800"/>
      <w:bookmarkStart w:id="1702" w:name="_Toc36127578"/>
      <w:bookmarkStart w:id="1703" w:name="_Toc45214684"/>
      <w:bookmarkStart w:id="1704" w:name="_Toc51937823"/>
      <w:bookmarkStart w:id="1705" w:name="_Toc51938132"/>
      <w:bookmarkStart w:id="1706" w:name="_Toc106710260"/>
      <w:r>
        <w:t>9.4.2.11</w:t>
      </w:r>
      <w:r>
        <w:tab/>
        <w:t>Authorization Policies</w:t>
      </w:r>
      <w:bookmarkEnd w:id="1700"/>
      <w:bookmarkEnd w:id="1701"/>
      <w:bookmarkEnd w:id="1702"/>
      <w:bookmarkEnd w:id="1703"/>
      <w:bookmarkEnd w:id="1704"/>
      <w:bookmarkEnd w:id="1705"/>
      <w:bookmarkEnd w:id="1706"/>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07" w:name="_Toc20212446"/>
      <w:bookmarkStart w:id="1708" w:name="_Toc27731801"/>
      <w:bookmarkStart w:id="1709" w:name="_Toc36127579"/>
      <w:bookmarkStart w:id="1710" w:name="_Toc45214685"/>
      <w:bookmarkStart w:id="1711" w:name="_Toc51937824"/>
      <w:bookmarkStart w:id="1712" w:name="_Toc51938133"/>
      <w:bookmarkStart w:id="1713" w:name="_Toc106710261"/>
      <w:r>
        <w:t>9.4.2.12</w:t>
      </w:r>
      <w:r>
        <w:tab/>
        <w:t>Subscription to Changes</w:t>
      </w:r>
      <w:bookmarkEnd w:id="1707"/>
      <w:bookmarkEnd w:id="1708"/>
      <w:bookmarkEnd w:id="1709"/>
      <w:bookmarkEnd w:id="1710"/>
      <w:bookmarkEnd w:id="1711"/>
      <w:bookmarkEnd w:id="1712"/>
      <w:bookmarkEnd w:id="1713"/>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14" w:name="_Toc20212447"/>
      <w:bookmarkStart w:id="1715" w:name="_Toc27731802"/>
      <w:bookmarkStart w:id="1716" w:name="_Toc36127580"/>
      <w:bookmarkStart w:id="1717" w:name="_Toc45214686"/>
      <w:bookmarkStart w:id="1718" w:name="_Toc51937825"/>
      <w:bookmarkStart w:id="1719" w:name="_Toc51938134"/>
      <w:bookmarkStart w:id="1720" w:name="_Toc106710262"/>
      <w:r w:rsidRPr="00073326">
        <w:rPr>
          <w:lang w:val="en-US"/>
        </w:rPr>
        <w:t>10</w:t>
      </w:r>
      <w:r w:rsidRPr="00073326">
        <w:rPr>
          <w:lang w:val="en-US"/>
        </w:rPr>
        <w:tab/>
        <w:t>MCData configuration management documents</w:t>
      </w:r>
      <w:bookmarkEnd w:id="1714"/>
      <w:bookmarkEnd w:id="1715"/>
      <w:bookmarkEnd w:id="1716"/>
      <w:bookmarkEnd w:id="1717"/>
      <w:bookmarkEnd w:id="1718"/>
      <w:bookmarkEnd w:id="1719"/>
      <w:bookmarkEnd w:id="1720"/>
    </w:p>
    <w:p w14:paraId="2DF85EDE" w14:textId="77777777" w:rsidR="00FF6FF4" w:rsidRPr="00986001" w:rsidRDefault="00FF6FF4" w:rsidP="00DE7187">
      <w:pPr>
        <w:pStyle w:val="Heading2"/>
      </w:pPr>
      <w:bookmarkStart w:id="1721" w:name="_Toc20212448"/>
      <w:bookmarkStart w:id="1722" w:name="_Toc27731803"/>
      <w:bookmarkStart w:id="1723" w:name="_Toc36127581"/>
      <w:bookmarkStart w:id="1724" w:name="_Toc45214687"/>
      <w:bookmarkStart w:id="1725" w:name="_Toc51937826"/>
      <w:bookmarkStart w:id="1726" w:name="_Toc51938135"/>
      <w:bookmarkStart w:id="1727" w:name="_Toc106710263"/>
      <w:r>
        <w:t>10</w:t>
      </w:r>
      <w:r w:rsidRPr="00986001">
        <w:t>.1</w:t>
      </w:r>
      <w:r w:rsidRPr="00986001">
        <w:tab/>
        <w:t>Introduction</w:t>
      </w:r>
      <w:bookmarkEnd w:id="1721"/>
      <w:bookmarkEnd w:id="1722"/>
      <w:bookmarkEnd w:id="1723"/>
      <w:bookmarkEnd w:id="1724"/>
      <w:bookmarkEnd w:id="1725"/>
      <w:bookmarkEnd w:id="1726"/>
      <w:bookmarkEnd w:id="1727"/>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28" w:name="_Toc20212449"/>
      <w:bookmarkStart w:id="1729" w:name="_Toc27731804"/>
      <w:bookmarkStart w:id="1730" w:name="_Toc36127582"/>
      <w:bookmarkStart w:id="1731" w:name="_Toc45214688"/>
      <w:bookmarkStart w:id="1732" w:name="_Toc51937827"/>
      <w:bookmarkStart w:id="1733" w:name="_Toc51938136"/>
      <w:bookmarkStart w:id="1734" w:name="_Toc10671026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28"/>
      <w:bookmarkEnd w:id="1729"/>
      <w:bookmarkEnd w:id="1730"/>
      <w:bookmarkEnd w:id="1731"/>
      <w:bookmarkEnd w:id="1732"/>
      <w:bookmarkEnd w:id="1733"/>
      <w:bookmarkEnd w:id="1734"/>
    </w:p>
    <w:p w14:paraId="35770BC8" w14:textId="77777777" w:rsidR="00FF6FF4" w:rsidRPr="00986001" w:rsidRDefault="00FF6FF4" w:rsidP="00DE7187">
      <w:pPr>
        <w:pStyle w:val="Heading3"/>
      </w:pPr>
      <w:bookmarkStart w:id="1735" w:name="_Toc20212450"/>
      <w:bookmarkStart w:id="1736" w:name="_Toc27731805"/>
      <w:bookmarkStart w:id="1737" w:name="_Toc36127583"/>
      <w:bookmarkStart w:id="1738" w:name="_Toc45214689"/>
      <w:bookmarkStart w:id="1739" w:name="_Toc51937828"/>
      <w:bookmarkStart w:id="1740" w:name="_Toc51938137"/>
      <w:bookmarkStart w:id="1741" w:name="_Toc106710265"/>
      <w:r>
        <w:t>10.2.1</w:t>
      </w:r>
      <w:r>
        <w:tab/>
        <w:t>General</w:t>
      </w:r>
      <w:bookmarkEnd w:id="1735"/>
      <w:bookmarkEnd w:id="1736"/>
      <w:bookmarkEnd w:id="1737"/>
      <w:bookmarkEnd w:id="1738"/>
      <w:bookmarkEnd w:id="1739"/>
      <w:bookmarkEnd w:id="1740"/>
      <w:bookmarkEnd w:id="1741"/>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AA68E6">
      <w:pPr>
        <w:pStyle w:val="Heading3"/>
      </w:pPr>
      <w:bookmarkStart w:id="1742" w:name="_Toc20212451"/>
      <w:bookmarkStart w:id="1743" w:name="_Toc27731806"/>
      <w:bookmarkStart w:id="1744" w:name="_Toc36127584"/>
      <w:bookmarkStart w:id="1745" w:name="_Toc45214690"/>
      <w:bookmarkStart w:id="1746" w:name="_Toc51937829"/>
      <w:bookmarkStart w:id="1747" w:name="_Toc51938138"/>
      <w:bookmarkStart w:id="1748" w:name="_Toc106710266"/>
      <w:bookmarkStart w:id="1749" w:name="MCCQCTEMPBM_00000663"/>
      <w:r w:rsidRPr="00DE7187">
        <w:t>10.2.1A</w:t>
      </w:r>
      <w:r w:rsidRPr="00DE7187">
        <w:tab/>
        <w:t>MCData client access to MCData UE configuration documents</w:t>
      </w:r>
      <w:bookmarkEnd w:id="1742"/>
      <w:bookmarkEnd w:id="1743"/>
      <w:bookmarkEnd w:id="1744"/>
      <w:bookmarkEnd w:id="1745"/>
      <w:bookmarkEnd w:id="1746"/>
      <w:bookmarkEnd w:id="1747"/>
      <w:bookmarkEnd w:id="1748"/>
    </w:p>
    <w:bookmarkEnd w:id="1749"/>
    <w:p w14:paraId="63E142C6" w14:textId="77777777" w:rsidR="006100D1" w:rsidRDefault="006100D1" w:rsidP="006100D1">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50" w:name="_Toc20212452"/>
      <w:bookmarkStart w:id="1751" w:name="_Toc27731807"/>
      <w:bookmarkStart w:id="1752" w:name="_Toc36127585"/>
      <w:bookmarkStart w:id="1753" w:name="_Toc45214691"/>
      <w:bookmarkStart w:id="1754" w:name="_Toc51937830"/>
      <w:bookmarkStart w:id="1755" w:name="_Toc51938139"/>
      <w:bookmarkStart w:id="1756" w:name="_Toc106710267"/>
      <w:r>
        <w:t>10.2.2</w:t>
      </w:r>
      <w:r>
        <w:tab/>
        <w:t>C</w:t>
      </w:r>
      <w:r w:rsidRPr="00986001">
        <w:t>oding</w:t>
      </w:r>
      <w:bookmarkEnd w:id="1750"/>
      <w:bookmarkEnd w:id="1751"/>
      <w:bookmarkEnd w:id="1752"/>
      <w:bookmarkEnd w:id="1753"/>
      <w:bookmarkEnd w:id="1754"/>
      <w:bookmarkEnd w:id="1755"/>
      <w:bookmarkEnd w:id="1756"/>
    </w:p>
    <w:p w14:paraId="23336C34" w14:textId="77777777" w:rsidR="00FF6FF4" w:rsidRPr="0019247C" w:rsidRDefault="00FF6FF4" w:rsidP="00DE7187">
      <w:pPr>
        <w:pStyle w:val="Heading4"/>
      </w:pPr>
      <w:bookmarkStart w:id="1757" w:name="_Toc20212453"/>
      <w:bookmarkStart w:id="1758" w:name="_Toc27731808"/>
      <w:bookmarkStart w:id="1759" w:name="_Toc36127586"/>
      <w:bookmarkStart w:id="1760" w:name="_Toc45214692"/>
      <w:bookmarkStart w:id="1761" w:name="_Toc51937831"/>
      <w:bookmarkStart w:id="1762" w:name="_Toc51938140"/>
      <w:bookmarkStart w:id="1763" w:name="_Toc106710268"/>
      <w:r>
        <w:t>10.2.2.1</w:t>
      </w:r>
      <w:r>
        <w:tab/>
        <w:t>Structure</w:t>
      </w:r>
      <w:bookmarkEnd w:id="1757"/>
      <w:bookmarkEnd w:id="1758"/>
      <w:bookmarkEnd w:id="1759"/>
      <w:bookmarkEnd w:id="1760"/>
      <w:bookmarkEnd w:id="1761"/>
      <w:bookmarkEnd w:id="1762"/>
      <w:bookmarkEnd w:id="1763"/>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64" w:name="_Toc20212454"/>
      <w:bookmarkStart w:id="1765" w:name="_Toc27731809"/>
      <w:bookmarkStart w:id="1766" w:name="_Toc36127587"/>
      <w:bookmarkStart w:id="1767" w:name="_Toc45214693"/>
      <w:bookmarkStart w:id="1768" w:name="_Toc51937832"/>
      <w:bookmarkStart w:id="1769" w:name="_Toc51938141"/>
      <w:bookmarkStart w:id="1770" w:name="_Toc106710269"/>
      <w:r>
        <w:t>10</w:t>
      </w:r>
      <w:r w:rsidRPr="000B2651">
        <w:t>.</w:t>
      </w:r>
      <w:r>
        <w:t>2</w:t>
      </w:r>
      <w:r w:rsidRPr="000B2651">
        <w:t>.2.2</w:t>
      </w:r>
      <w:r w:rsidRPr="000B2651">
        <w:tab/>
        <w:t>Application Unique ID</w:t>
      </w:r>
      <w:bookmarkEnd w:id="1764"/>
      <w:bookmarkEnd w:id="1765"/>
      <w:bookmarkEnd w:id="1766"/>
      <w:bookmarkEnd w:id="1767"/>
      <w:bookmarkEnd w:id="1768"/>
      <w:bookmarkEnd w:id="1769"/>
      <w:bookmarkEnd w:id="1770"/>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771" w:name="_Toc20212455"/>
      <w:bookmarkStart w:id="1772" w:name="_Toc27731810"/>
      <w:bookmarkStart w:id="1773" w:name="_Toc36127588"/>
      <w:bookmarkStart w:id="1774" w:name="_Toc45214694"/>
      <w:bookmarkStart w:id="1775" w:name="_Toc51937833"/>
      <w:bookmarkStart w:id="1776" w:name="_Toc51938142"/>
      <w:bookmarkStart w:id="1777" w:name="_Toc106710270"/>
      <w:r>
        <w:t>10</w:t>
      </w:r>
      <w:r w:rsidRPr="00F70427">
        <w:t>.</w:t>
      </w:r>
      <w:r>
        <w:t>2</w:t>
      </w:r>
      <w:r w:rsidRPr="00F70427">
        <w:t>.2.3</w:t>
      </w:r>
      <w:r w:rsidRPr="00F70427">
        <w:tab/>
        <w:t>XML Schema</w:t>
      </w:r>
      <w:bookmarkEnd w:id="1771"/>
      <w:bookmarkEnd w:id="1772"/>
      <w:bookmarkEnd w:id="1773"/>
      <w:bookmarkEnd w:id="1774"/>
      <w:bookmarkEnd w:id="1775"/>
      <w:bookmarkEnd w:id="1776"/>
      <w:bookmarkEnd w:id="1777"/>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778" w:name="_Toc20212456"/>
      <w:bookmarkStart w:id="1779" w:name="_Toc27731811"/>
      <w:bookmarkStart w:id="1780" w:name="_Toc36127589"/>
      <w:bookmarkStart w:id="1781" w:name="_Toc45214695"/>
      <w:bookmarkStart w:id="1782" w:name="_Toc51937834"/>
      <w:bookmarkStart w:id="1783" w:name="_Toc51938143"/>
      <w:bookmarkStart w:id="1784" w:name="_Toc106710271"/>
      <w:r>
        <w:t>10</w:t>
      </w:r>
      <w:r w:rsidRPr="000B2651">
        <w:t>.</w:t>
      </w:r>
      <w:r>
        <w:t>2</w:t>
      </w:r>
      <w:r w:rsidRPr="000B2651">
        <w:t>.2.4</w:t>
      </w:r>
      <w:r w:rsidRPr="000B2651">
        <w:tab/>
        <w:t xml:space="preserve">Default </w:t>
      </w:r>
      <w:r>
        <w:t xml:space="preserve">Document </w:t>
      </w:r>
      <w:r w:rsidRPr="000B2651">
        <w:t>Namespace</w:t>
      </w:r>
      <w:bookmarkEnd w:id="1778"/>
      <w:bookmarkEnd w:id="1779"/>
      <w:bookmarkEnd w:id="1780"/>
      <w:bookmarkEnd w:id="1781"/>
      <w:bookmarkEnd w:id="1782"/>
      <w:bookmarkEnd w:id="1783"/>
      <w:bookmarkEnd w:id="1784"/>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785" w:name="_Toc20212457"/>
      <w:bookmarkStart w:id="1786" w:name="_Toc27731812"/>
      <w:bookmarkStart w:id="1787" w:name="_Toc36127590"/>
      <w:bookmarkStart w:id="1788" w:name="_Toc45214696"/>
      <w:bookmarkStart w:id="1789" w:name="_Toc51937835"/>
      <w:bookmarkStart w:id="1790" w:name="_Toc51938144"/>
      <w:bookmarkStart w:id="1791" w:name="_Toc106710272"/>
      <w:r>
        <w:t>10</w:t>
      </w:r>
      <w:r w:rsidRPr="000B2651">
        <w:t>.</w:t>
      </w:r>
      <w:r>
        <w:t>2</w:t>
      </w:r>
      <w:r w:rsidRPr="000B2651">
        <w:t>.2.5</w:t>
      </w:r>
      <w:r w:rsidRPr="000B2651">
        <w:tab/>
        <w:t>MIME type</w:t>
      </w:r>
      <w:bookmarkEnd w:id="1785"/>
      <w:bookmarkEnd w:id="1786"/>
      <w:bookmarkEnd w:id="1787"/>
      <w:bookmarkEnd w:id="1788"/>
      <w:bookmarkEnd w:id="1789"/>
      <w:bookmarkEnd w:id="1790"/>
      <w:bookmarkEnd w:id="1791"/>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792" w:name="_Toc20212458"/>
      <w:bookmarkStart w:id="1793" w:name="_Toc27731813"/>
      <w:bookmarkStart w:id="1794" w:name="_Toc36127591"/>
      <w:bookmarkStart w:id="1795" w:name="_Toc45214697"/>
      <w:bookmarkStart w:id="1796" w:name="_Toc51937836"/>
      <w:bookmarkStart w:id="1797" w:name="_Toc51938145"/>
      <w:bookmarkStart w:id="1798" w:name="_Toc106710273"/>
      <w:r>
        <w:t>10</w:t>
      </w:r>
      <w:r w:rsidRPr="000B2651">
        <w:t>.</w:t>
      </w:r>
      <w:r>
        <w:t>2</w:t>
      </w:r>
      <w:r w:rsidRPr="000B2651">
        <w:t>.2.6</w:t>
      </w:r>
      <w:r w:rsidRPr="000B2651">
        <w:tab/>
        <w:t>Validation Constraints</w:t>
      </w:r>
      <w:bookmarkEnd w:id="1792"/>
      <w:bookmarkEnd w:id="1793"/>
      <w:bookmarkEnd w:id="1794"/>
      <w:bookmarkEnd w:id="1795"/>
      <w:bookmarkEnd w:id="1796"/>
      <w:bookmarkEnd w:id="1797"/>
      <w:bookmarkEnd w:id="1798"/>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799" w:name="_Toc20212459"/>
      <w:bookmarkStart w:id="1800" w:name="_Toc27731814"/>
      <w:bookmarkStart w:id="1801" w:name="_Toc36127592"/>
      <w:bookmarkStart w:id="1802" w:name="_Toc45214698"/>
      <w:bookmarkStart w:id="1803" w:name="_Toc51937837"/>
      <w:bookmarkStart w:id="1804" w:name="_Toc51938146"/>
      <w:bookmarkStart w:id="1805" w:name="_Toc106710274"/>
      <w:r w:rsidRPr="005B303F">
        <w:t>10.2.2.7</w:t>
      </w:r>
      <w:r w:rsidRPr="005B303F">
        <w:tab/>
        <w:t>Data Semantics</w:t>
      </w:r>
      <w:bookmarkEnd w:id="1799"/>
      <w:bookmarkEnd w:id="1800"/>
      <w:bookmarkEnd w:id="1801"/>
      <w:bookmarkEnd w:id="1802"/>
      <w:bookmarkEnd w:id="1803"/>
      <w:bookmarkEnd w:id="1804"/>
      <w:bookmarkEnd w:id="1805"/>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06" w:name="_Toc20212460"/>
      <w:bookmarkStart w:id="1807" w:name="_Toc27731815"/>
      <w:bookmarkStart w:id="1808" w:name="_Toc36127593"/>
      <w:bookmarkStart w:id="1809" w:name="_Toc45214699"/>
      <w:bookmarkStart w:id="1810" w:name="_Toc51937838"/>
      <w:bookmarkStart w:id="1811" w:name="_Toc51938147"/>
      <w:bookmarkStart w:id="1812" w:name="_Toc106710275"/>
      <w:r>
        <w:t>10</w:t>
      </w:r>
      <w:r w:rsidRPr="00794952">
        <w:t>.</w:t>
      </w:r>
      <w:r>
        <w:t>2</w:t>
      </w:r>
      <w:r w:rsidRPr="00794952">
        <w:t>.2.8</w:t>
      </w:r>
      <w:r w:rsidRPr="00794952">
        <w:tab/>
        <w:t>Naming Conventions</w:t>
      </w:r>
      <w:bookmarkEnd w:id="1806"/>
      <w:bookmarkEnd w:id="1807"/>
      <w:bookmarkEnd w:id="1808"/>
      <w:bookmarkEnd w:id="1809"/>
      <w:bookmarkEnd w:id="1810"/>
      <w:bookmarkEnd w:id="1811"/>
      <w:bookmarkEnd w:id="1812"/>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13" w:name="_Toc20212461"/>
      <w:bookmarkStart w:id="1814" w:name="_Toc27731816"/>
      <w:bookmarkStart w:id="1815" w:name="_Toc36127594"/>
      <w:bookmarkStart w:id="1816" w:name="_Toc45214700"/>
      <w:bookmarkStart w:id="1817" w:name="_Toc51937839"/>
      <w:bookmarkStart w:id="1818" w:name="_Toc51938148"/>
      <w:bookmarkStart w:id="1819" w:name="_Toc106710276"/>
      <w:r>
        <w:t>10</w:t>
      </w:r>
      <w:r w:rsidRPr="00794952">
        <w:t>.</w:t>
      </w:r>
      <w:r>
        <w:t>2</w:t>
      </w:r>
      <w:r w:rsidRPr="00794952">
        <w:t>.2.9</w:t>
      </w:r>
      <w:r w:rsidRPr="00794952">
        <w:tab/>
        <w:t>Global documents</w:t>
      </w:r>
      <w:bookmarkEnd w:id="1813"/>
      <w:bookmarkEnd w:id="1814"/>
      <w:bookmarkEnd w:id="1815"/>
      <w:bookmarkEnd w:id="1816"/>
      <w:bookmarkEnd w:id="1817"/>
      <w:bookmarkEnd w:id="1818"/>
      <w:bookmarkEnd w:id="1819"/>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20" w:name="_Toc20212462"/>
      <w:bookmarkStart w:id="1821" w:name="_Toc27731817"/>
      <w:bookmarkStart w:id="1822" w:name="_Toc36127595"/>
      <w:bookmarkStart w:id="1823" w:name="_Toc45214701"/>
      <w:bookmarkStart w:id="1824" w:name="_Toc51937840"/>
      <w:bookmarkStart w:id="1825" w:name="_Toc51938149"/>
      <w:bookmarkStart w:id="1826" w:name="_Toc106710277"/>
      <w:r>
        <w:t>10</w:t>
      </w:r>
      <w:r w:rsidRPr="00794952">
        <w:t>.</w:t>
      </w:r>
      <w:r>
        <w:t>2</w:t>
      </w:r>
      <w:r w:rsidRPr="00794952">
        <w:t>.2.10</w:t>
      </w:r>
      <w:r w:rsidRPr="00794952">
        <w:tab/>
        <w:t>Resource interdependencies</w:t>
      </w:r>
      <w:bookmarkEnd w:id="1820"/>
      <w:bookmarkEnd w:id="1821"/>
      <w:bookmarkEnd w:id="1822"/>
      <w:bookmarkEnd w:id="1823"/>
      <w:bookmarkEnd w:id="1824"/>
      <w:bookmarkEnd w:id="1825"/>
      <w:bookmarkEnd w:id="1826"/>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27" w:name="_Toc20212463"/>
      <w:bookmarkStart w:id="1828" w:name="_Toc27731818"/>
      <w:bookmarkStart w:id="1829" w:name="_Toc36127596"/>
      <w:bookmarkStart w:id="1830" w:name="_Toc45214702"/>
      <w:bookmarkStart w:id="1831" w:name="_Toc51937841"/>
      <w:bookmarkStart w:id="1832" w:name="_Toc51938150"/>
      <w:bookmarkStart w:id="1833" w:name="_Toc106710278"/>
      <w:r>
        <w:t>10</w:t>
      </w:r>
      <w:r w:rsidRPr="00794952">
        <w:t>.</w:t>
      </w:r>
      <w:r>
        <w:t>2</w:t>
      </w:r>
      <w:r w:rsidRPr="00794952">
        <w:t>.2.11</w:t>
      </w:r>
      <w:r w:rsidRPr="00794952">
        <w:tab/>
        <w:t>Authorization Policies</w:t>
      </w:r>
      <w:bookmarkEnd w:id="1827"/>
      <w:bookmarkEnd w:id="1828"/>
      <w:bookmarkEnd w:id="1829"/>
      <w:bookmarkEnd w:id="1830"/>
      <w:bookmarkEnd w:id="1831"/>
      <w:bookmarkEnd w:id="1832"/>
      <w:bookmarkEnd w:id="1833"/>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34" w:name="_Toc20212464"/>
      <w:bookmarkStart w:id="1835" w:name="_Toc27731819"/>
      <w:bookmarkStart w:id="1836" w:name="_Toc36127597"/>
      <w:bookmarkStart w:id="1837" w:name="_Toc45214703"/>
      <w:bookmarkStart w:id="1838" w:name="_Toc51937842"/>
      <w:bookmarkStart w:id="1839" w:name="_Toc51938151"/>
      <w:bookmarkStart w:id="1840" w:name="_Toc106710279"/>
      <w:r>
        <w:t>10</w:t>
      </w:r>
      <w:r w:rsidRPr="00794952">
        <w:t>.</w:t>
      </w:r>
      <w:r>
        <w:t>2</w:t>
      </w:r>
      <w:r w:rsidRPr="00794952">
        <w:t>.2.12</w:t>
      </w:r>
      <w:r w:rsidRPr="00794952">
        <w:tab/>
        <w:t>Subscription to Changes</w:t>
      </w:r>
      <w:bookmarkEnd w:id="1834"/>
      <w:bookmarkEnd w:id="1835"/>
      <w:bookmarkEnd w:id="1836"/>
      <w:bookmarkEnd w:id="1837"/>
      <w:bookmarkEnd w:id="1838"/>
      <w:bookmarkEnd w:id="1839"/>
      <w:bookmarkEnd w:id="1840"/>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41" w:name="_Toc20212465"/>
      <w:bookmarkStart w:id="1842" w:name="_Toc27731820"/>
      <w:bookmarkStart w:id="1843" w:name="_Toc36127598"/>
      <w:bookmarkStart w:id="1844" w:name="_Toc45214704"/>
      <w:bookmarkStart w:id="1845" w:name="_Toc51937843"/>
      <w:bookmarkStart w:id="1846" w:name="_Toc51938152"/>
      <w:bookmarkStart w:id="1847" w:name="_Toc106710280"/>
      <w:r w:rsidRPr="00073326">
        <w:t>10.3</w:t>
      </w:r>
      <w:r w:rsidRPr="00073326">
        <w:tab/>
        <w:t>MCData user profile configuration document</w:t>
      </w:r>
      <w:bookmarkEnd w:id="1841"/>
      <w:bookmarkEnd w:id="1842"/>
      <w:bookmarkEnd w:id="1843"/>
      <w:bookmarkEnd w:id="1844"/>
      <w:bookmarkEnd w:id="1845"/>
      <w:bookmarkEnd w:id="1846"/>
      <w:bookmarkEnd w:id="1847"/>
    </w:p>
    <w:p w14:paraId="25C66FC7" w14:textId="77777777" w:rsidR="001268FD" w:rsidRPr="00986001" w:rsidRDefault="001268FD" w:rsidP="00DE7187">
      <w:pPr>
        <w:pStyle w:val="Heading3"/>
      </w:pPr>
      <w:bookmarkStart w:id="1848" w:name="_Toc20212466"/>
      <w:bookmarkStart w:id="1849" w:name="_Toc27731821"/>
      <w:bookmarkStart w:id="1850" w:name="_Toc36127599"/>
      <w:bookmarkStart w:id="1851" w:name="_Toc45214705"/>
      <w:bookmarkStart w:id="1852" w:name="_Toc51937844"/>
      <w:bookmarkStart w:id="1853" w:name="_Toc51938153"/>
      <w:bookmarkStart w:id="1854" w:name="_Toc106710281"/>
      <w:r>
        <w:t>10.3.1</w:t>
      </w:r>
      <w:r>
        <w:tab/>
        <w:t>General</w:t>
      </w:r>
      <w:bookmarkEnd w:id="1848"/>
      <w:bookmarkEnd w:id="1849"/>
      <w:bookmarkEnd w:id="1850"/>
      <w:bookmarkEnd w:id="1851"/>
      <w:bookmarkEnd w:id="1852"/>
      <w:bookmarkEnd w:id="1853"/>
      <w:bookmarkEnd w:id="1854"/>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AA68E6">
      <w:pPr>
        <w:pStyle w:val="Heading3"/>
      </w:pPr>
      <w:bookmarkStart w:id="1855" w:name="_Toc20212467"/>
      <w:bookmarkStart w:id="1856" w:name="_Toc27731822"/>
      <w:bookmarkStart w:id="1857" w:name="_Toc36127600"/>
      <w:bookmarkStart w:id="1858" w:name="_Toc45214706"/>
      <w:bookmarkStart w:id="1859" w:name="_Toc51937845"/>
      <w:bookmarkStart w:id="1860" w:name="_Toc51938154"/>
      <w:bookmarkStart w:id="1861" w:name="_Toc106710282"/>
      <w:bookmarkStart w:id="1862" w:name="_MCCTEMPBM_CRPT10440026___1"/>
      <w:bookmarkStart w:id="1863" w:name="MCCQCTEMPBM_00000664"/>
      <w:r>
        <w:t>10.3.1A</w:t>
      </w:r>
      <w:r>
        <w:tab/>
        <w:t>MCData client access to MCData user profile documents</w:t>
      </w:r>
      <w:bookmarkEnd w:id="1855"/>
      <w:bookmarkEnd w:id="1856"/>
      <w:bookmarkEnd w:id="1857"/>
      <w:bookmarkEnd w:id="1858"/>
      <w:bookmarkEnd w:id="1859"/>
      <w:bookmarkEnd w:id="1860"/>
      <w:bookmarkEnd w:id="1861"/>
    </w:p>
    <w:bookmarkEnd w:id="1862"/>
    <w:bookmarkEnd w:id="1863"/>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864" w:name="_Toc20212468"/>
      <w:bookmarkStart w:id="1865" w:name="_Toc27731823"/>
      <w:bookmarkStart w:id="1866" w:name="_Toc36127601"/>
      <w:bookmarkStart w:id="1867" w:name="_Toc45214707"/>
      <w:bookmarkStart w:id="1868" w:name="_Toc51937846"/>
      <w:bookmarkStart w:id="1869" w:name="_Toc51938155"/>
      <w:bookmarkStart w:id="1870" w:name="_Toc106710283"/>
      <w:r>
        <w:t>10.3.2</w:t>
      </w:r>
      <w:r>
        <w:tab/>
        <w:t>C</w:t>
      </w:r>
      <w:r w:rsidRPr="00986001">
        <w:t>oding</w:t>
      </w:r>
      <w:bookmarkEnd w:id="1864"/>
      <w:bookmarkEnd w:id="1865"/>
      <w:bookmarkEnd w:id="1866"/>
      <w:bookmarkEnd w:id="1867"/>
      <w:bookmarkEnd w:id="1868"/>
      <w:bookmarkEnd w:id="1869"/>
      <w:bookmarkEnd w:id="1870"/>
    </w:p>
    <w:p w14:paraId="3D6F46B7" w14:textId="77777777" w:rsidR="001268FD" w:rsidRPr="0045024E" w:rsidRDefault="001268FD" w:rsidP="00DE7187">
      <w:pPr>
        <w:pStyle w:val="Heading4"/>
      </w:pPr>
      <w:bookmarkStart w:id="1871" w:name="_Toc20212469"/>
      <w:bookmarkStart w:id="1872" w:name="_Toc27731824"/>
      <w:bookmarkStart w:id="1873" w:name="_Toc36127602"/>
      <w:bookmarkStart w:id="1874" w:name="_Toc45214708"/>
      <w:bookmarkStart w:id="1875" w:name="_Toc51937847"/>
      <w:bookmarkStart w:id="1876" w:name="_Toc51938156"/>
      <w:bookmarkStart w:id="1877" w:name="_Toc106710284"/>
      <w:r>
        <w:t>10.3</w:t>
      </w:r>
      <w:r w:rsidRPr="0045024E">
        <w:t>.2.1</w:t>
      </w:r>
      <w:r>
        <w:tab/>
      </w:r>
      <w:r w:rsidRPr="0045024E">
        <w:t>Structure</w:t>
      </w:r>
      <w:bookmarkEnd w:id="1871"/>
      <w:bookmarkEnd w:id="1872"/>
      <w:bookmarkEnd w:id="1873"/>
      <w:bookmarkEnd w:id="1874"/>
      <w:bookmarkEnd w:id="1875"/>
      <w:bookmarkEnd w:id="1876"/>
      <w:bookmarkEnd w:id="1877"/>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77777777" w:rsidR="001268FD" w:rsidRDefault="001268FD" w:rsidP="001268FD">
      <w:pPr>
        <w:pStyle w:val="B3"/>
      </w:pPr>
      <w:r w:rsidRPr="00DA3B9B">
        <w:t>ii)</w:t>
      </w:r>
      <w:r w:rsidRPr="00DA3B9B">
        <w:tab/>
        <w:t>one &lt;</w:t>
      </w:r>
      <w:r>
        <w:t>MaxTime1to1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77777777" w:rsidR="001268FD" w:rsidRDefault="001268FD" w:rsidP="001268FD">
      <w:pPr>
        <w:pStyle w:val="B2"/>
      </w:pPr>
      <w:r>
        <w:t>b)</w:t>
      </w:r>
      <w:r>
        <w:tab/>
        <w:t>shall include one or more &lt;MCDataGroupInfo&gt; elements each containing:</w:t>
      </w:r>
    </w:p>
    <w:p w14:paraId="67D41DB9" w14:textId="335B785D" w:rsidR="00E67D43" w:rsidRDefault="00E67D43" w:rsidP="00E67D43">
      <w:pPr>
        <w:pStyle w:val="B3"/>
      </w:pPr>
      <w:r>
        <w:t>i)</w:t>
      </w:r>
      <w:r>
        <w:tab/>
        <w:t>an &lt;MCData-Group-ID&gt; element;</w:t>
      </w:r>
    </w:p>
    <w:p w14:paraId="4F852F9A" w14:textId="4E77E05F" w:rsidR="00E67D43" w:rsidRDefault="00E67D43" w:rsidP="00E67D43">
      <w:pPr>
        <w:pStyle w:val="B3"/>
      </w:pPr>
      <w:r>
        <w:t>ii)</w:t>
      </w:r>
      <w:r>
        <w:tab/>
        <w:t>an &lt;GMS-App-Serv-Id&gt; element;</w:t>
      </w:r>
    </w:p>
    <w:p w14:paraId="43800847" w14:textId="7B9D3285" w:rsidR="00E67D43" w:rsidRDefault="00E67D43" w:rsidP="00E67D43">
      <w:pPr>
        <w:pStyle w:val="B3"/>
      </w:pPr>
      <w:r>
        <w:t>iii)</w:t>
      </w:r>
      <w:r>
        <w:tab/>
        <w:t>an &lt;</w:t>
      </w:r>
      <w:r w:rsidRPr="007D24FA">
        <w:t>IdMS</w:t>
      </w:r>
      <w:r>
        <w:t>-</w:t>
      </w:r>
      <w:r w:rsidRPr="007D24FA">
        <w:t>Token</w:t>
      </w:r>
      <w:r>
        <w:t>-Endpoint&gt; element;</w:t>
      </w:r>
    </w:p>
    <w:p w14:paraId="21CA63C3" w14:textId="77777777" w:rsidR="00E67D43" w:rsidRDefault="00E67D43" w:rsidP="00E67D43">
      <w:pPr>
        <w:pStyle w:val="B3"/>
      </w:pPr>
      <w:r>
        <w:t>iv)</w:t>
      </w:r>
      <w:r>
        <w:tab/>
        <w:t>one &lt;RelativePresentationPriority&gt; element; and</w:t>
      </w:r>
    </w:p>
    <w:p w14:paraId="6C61ECC1" w14:textId="77777777" w:rsidR="00E67D43" w:rsidRPr="00847E44" w:rsidRDefault="00E67D43" w:rsidP="00E67D43">
      <w:pPr>
        <w:pStyle w:val="B3"/>
      </w:pPr>
      <w:r>
        <w:t>v)</w:t>
      </w:r>
      <w:r>
        <w:tab/>
      </w:r>
      <w:r w:rsidRPr="00847E44">
        <w:t>a &lt;</w:t>
      </w:r>
      <w:r>
        <w:t xml:space="preserve">GroupKMSURI&gt; </w:t>
      </w:r>
      <w:r w:rsidRPr="00847E44">
        <w:t>element</w:t>
      </w:r>
      <w:r>
        <w: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77777777" w:rsidR="00200EFA" w:rsidRDefault="00200EFA" w:rsidP="00200EFA">
      <w:pPr>
        <w:pStyle w:val="B2"/>
      </w:pPr>
      <w:r>
        <w:t>e)</w:t>
      </w:r>
      <w:r>
        <w:tab/>
        <w:t>a &lt;</w:t>
      </w:r>
      <w:r w:rsidRPr="00B42663">
        <w:t xml:space="preserve">RulesForAffiliation&gt; element </w:t>
      </w:r>
      <w:r>
        <w:t>containing:</w:t>
      </w:r>
    </w:p>
    <w:p w14:paraId="179FDCB6" w14:textId="77777777" w:rsidR="00200EFA" w:rsidRDefault="00200EFA" w:rsidP="00200EFA">
      <w:pPr>
        <w:pStyle w:val="B3"/>
      </w:pPr>
      <w:r>
        <w:t>i)</w:t>
      </w:r>
      <w:r>
        <w:tab/>
        <w:t xml:space="preserve">one &lt;ListOfLocationCriteria&gt; </w:t>
      </w:r>
      <w:r w:rsidRPr="003C7976">
        <w:t>element</w:t>
      </w:r>
      <w:r>
        <w:t xml:space="preserve"> containing;</w:t>
      </w:r>
    </w:p>
    <w:p w14:paraId="6AE2E298"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1BCF11"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rsidR="0089656E">
        <w:t xml:space="preserve">and </w:t>
      </w:r>
      <w:r w:rsidR="0089656E" w:rsidRPr="00F55217">
        <w:t xml:space="preserve">may include an &lt;anyExt&gt; element </w:t>
      </w:r>
      <w:r w:rsidR="0089656E">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E37DBE"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85BAF34" w14:textId="77777777" w:rsidR="00200EFA" w:rsidRDefault="00200EFA" w:rsidP="00200EFA">
      <w:pPr>
        <w:pStyle w:val="B2"/>
      </w:pPr>
      <w:r>
        <w:t>f)</w:t>
      </w:r>
      <w:r>
        <w:tab/>
        <w:t>a &lt;RulesForDeaffiliation&gt; element containing;</w:t>
      </w:r>
    </w:p>
    <w:p w14:paraId="405D14D0" w14:textId="77777777" w:rsidR="00200EFA" w:rsidRDefault="00200EFA" w:rsidP="00200EFA">
      <w:pPr>
        <w:pStyle w:val="B3"/>
      </w:pPr>
      <w:r>
        <w:t>i)</w:t>
      </w:r>
      <w:r>
        <w:tab/>
        <w:t xml:space="preserve">zero or one &lt;ListOfLocationCriteria&gt; </w:t>
      </w:r>
      <w:r w:rsidRPr="003C7976">
        <w:t>element</w:t>
      </w:r>
      <w:r>
        <w:t xml:space="preserve"> containing;</w:t>
      </w:r>
    </w:p>
    <w:p w14:paraId="4DF44EDF" w14:textId="77777777" w:rsidR="00200EFA" w:rsidRDefault="00200EFA" w:rsidP="00200EFA">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0829CA6" w14:textId="77777777" w:rsidR="00200EFA" w:rsidRDefault="00200EFA" w:rsidP="00200EFA">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rsidR="0089656E">
        <w:t xml:space="preserve">and </w:t>
      </w:r>
      <w:r w:rsidR="0089656E" w:rsidRPr="00F55217">
        <w:t xml:space="preserve">may include an &lt;anyExt&gt; element </w:t>
      </w:r>
      <w:r w:rsidR="0089656E">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1DC06BC4" w14:textId="77777777" w:rsidR="00200EFA" w:rsidRDefault="00200EFA" w:rsidP="00200EFA">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79F30169" w14:textId="77777777" w:rsidR="00200EFA" w:rsidRDefault="00200EFA" w:rsidP="00200EFA">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878" w:name="_Toc20212470"/>
      <w:bookmarkStart w:id="1879" w:name="_Toc27731825"/>
      <w:bookmarkStart w:id="1880" w:name="_Toc36127603"/>
      <w:bookmarkStart w:id="1881" w:name="_Toc45214709"/>
      <w:bookmarkStart w:id="1882" w:name="_Toc51937848"/>
      <w:bookmarkStart w:id="1883" w:name="_Toc51938157"/>
      <w:bookmarkStart w:id="1884" w:name="_Toc106710285"/>
      <w:r>
        <w:t>10.3</w:t>
      </w:r>
      <w:r w:rsidRPr="0045024E">
        <w:t>.2.2</w:t>
      </w:r>
      <w:r w:rsidRPr="0045024E">
        <w:tab/>
        <w:t>Application Unique ID</w:t>
      </w:r>
      <w:bookmarkEnd w:id="1878"/>
      <w:bookmarkEnd w:id="1879"/>
      <w:bookmarkEnd w:id="1880"/>
      <w:bookmarkEnd w:id="1881"/>
      <w:bookmarkEnd w:id="1882"/>
      <w:bookmarkEnd w:id="1883"/>
      <w:bookmarkEnd w:id="1884"/>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885" w:name="_Toc20212471"/>
      <w:bookmarkStart w:id="1886" w:name="_Toc27731826"/>
      <w:bookmarkStart w:id="1887" w:name="_Toc36127604"/>
      <w:bookmarkStart w:id="1888" w:name="_Toc45214710"/>
      <w:bookmarkStart w:id="1889" w:name="_Toc51937849"/>
      <w:bookmarkStart w:id="1890" w:name="_Toc51938158"/>
      <w:bookmarkStart w:id="1891" w:name="_Toc106710286"/>
      <w:r>
        <w:t>10.3</w:t>
      </w:r>
      <w:r w:rsidRPr="0045024E">
        <w:t>.2.3</w:t>
      </w:r>
      <w:r w:rsidRPr="0045024E">
        <w:tab/>
        <w:t>XML Schema</w:t>
      </w:r>
      <w:bookmarkEnd w:id="1885"/>
      <w:bookmarkEnd w:id="1886"/>
      <w:bookmarkEnd w:id="1887"/>
      <w:bookmarkEnd w:id="1888"/>
      <w:bookmarkEnd w:id="1889"/>
      <w:bookmarkEnd w:id="1890"/>
      <w:bookmarkEnd w:id="1891"/>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00D9040E" w:rsidR="001268FD" w:rsidRDefault="001268FD" w:rsidP="001268FD">
      <w:pPr>
        <w:pStyle w:val="PL"/>
      </w:pPr>
      <w:r>
        <w:t xml:space="preserve">      &lt;xs:element name="GMS-App-Serv-Id" type="mcdataup:EntryType"/&gt;</w:t>
      </w:r>
    </w:p>
    <w:p w14:paraId="16E76DF0" w14:textId="207D2AAF" w:rsidR="001268FD" w:rsidRDefault="001268FD" w:rsidP="001268FD">
      <w:pPr>
        <w:pStyle w:val="PL"/>
      </w:pPr>
      <w:r>
        <w:t xml:space="preserve">      &lt;xs:element name="IdMS-Token-Endpoint" type="mcdataup:EntryType"/&gt;</w:t>
      </w:r>
    </w:p>
    <w:p w14:paraId="47715186" w14:textId="7CDB4BBF" w:rsidR="001268FD" w:rsidRDefault="001268FD" w:rsidP="001268FD">
      <w:pPr>
        <w:pStyle w:val="PL"/>
      </w:pPr>
      <w:r>
        <w:t xml:space="preserve">      &lt;xs:element name="GroupKMSURI" </w:t>
      </w:r>
      <w:r w:rsidRPr="007D24FA">
        <w:t>type="mcdataup:EntryType"/&gt;</w:t>
      </w:r>
    </w:p>
    <w:p w14:paraId="61516A81" w14:textId="77777777" w:rsidR="001268FD" w:rsidRDefault="001268FD" w:rsidP="001268FD">
      <w:pPr>
        <w:pStyle w:val="PL"/>
      </w:pPr>
      <w:r>
        <w:t xml:space="preserve">      &lt;xs:element name="RelativePresentationPriority" type="</w:t>
      </w:r>
      <w:r w:rsidRPr="00923D6A">
        <w:t>xs:nonNegativeInteger</w:t>
      </w:r>
      <w:r>
        <w:t>"/&gt;</w:t>
      </w:r>
    </w:p>
    <w:p w14:paraId="0B6FB52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892" w:name="_Toc20212472"/>
      <w:bookmarkStart w:id="1893" w:name="_Toc27731827"/>
      <w:bookmarkStart w:id="1894" w:name="_Toc36127605"/>
      <w:bookmarkStart w:id="1895" w:name="_Toc45214711"/>
      <w:bookmarkStart w:id="1896" w:name="_Toc51937850"/>
      <w:bookmarkStart w:id="1897" w:name="_Toc51938159"/>
      <w:bookmarkStart w:id="1898" w:name="_Toc106710287"/>
      <w:r>
        <w:t>10.3</w:t>
      </w:r>
      <w:r w:rsidRPr="0045024E">
        <w:t>.2.4</w:t>
      </w:r>
      <w:r w:rsidRPr="0045024E">
        <w:tab/>
        <w:t xml:space="preserve">Default </w:t>
      </w:r>
      <w:r>
        <w:t xml:space="preserve">Document </w:t>
      </w:r>
      <w:r w:rsidRPr="0045024E">
        <w:t>Namespace</w:t>
      </w:r>
      <w:bookmarkEnd w:id="1892"/>
      <w:bookmarkEnd w:id="1893"/>
      <w:bookmarkEnd w:id="1894"/>
      <w:bookmarkEnd w:id="1895"/>
      <w:bookmarkEnd w:id="1896"/>
      <w:bookmarkEnd w:id="1897"/>
      <w:bookmarkEnd w:id="1898"/>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899" w:name="_Toc20212473"/>
      <w:bookmarkStart w:id="1900" w:name="_Toc27731828"/>
      <w:bookmarkStart w:id="1901" w:name="_Toc36127606"/>
      <w:bookmarkStart w:id="1902" w:name="_Toc45214712"/>
      <w:bookmarkStart w:id="1903" w:name="_Toc51937851"/>
      <w:bookmarkStart w:id="1904" w:name="_Toc51938160"/>
      <w:bookmarkStart w:id="1905" w:name="_Toc106710288"/>
      <w:r>
        <w:t>10.3</w:t>
      </w:r>
      <w:r w:rsidRPr="0045024E">
        <w:t>.2.5</w:t>
      </w:r>
      <w:r w:rsidRPr="0045024E">
        <w:tab/>
        <w:t>MIME type</w:t>
      </w:r>
      <w:bookmarkEnd w:id="1899"/>
      <w:bookmarkEnd w:id="1900"/>
      <w:bookmarkEnd w:id="1901"/>
      <w:bookmarkEnd w:id="1902"/>
      <w:bookmarkEnd w:id="1903"/>
      <w:bookmarkEnd w:id="1904"/>
      <w:bookmarkEnd w:id="1905"/>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06" w:name="_Toc20212474"/>
      <w:bookmarkStart w:id="1907" w:name="_Toc27731829"/>
      <w:bookmarkStart w:id="1908" w:name="_Toc36127607"/>
      <w:bookmarkStart w:id="1909" w:name="_Toc45214713"/>
      <w:bookmarkStart w:id="1910" w:name="_Toc51937852"/>
      <w:bookmarkStart w:id="1911" w:name="_Toc51938161"/>
      <w:bookmarkStart w:id="1912" w:name="_Toc106710289"/>
      <w:r>
        <w:t>10.3</w:t>
      </w:r>
      <w:r w:rsidRPr="0045024E">
        <w:t>.2.6</w:t>
      </w:r>
      <w:r w:rsidRPr="0045024E">
        <w:tab/>
        <w:t>Validation Constraints</w:t>
      </w:r>
      <w:bookmarkEnd w:id="1906"/>
      <w:bookmarkEnd w:id="1907"/>
      <w:bookmarkEnd w:id="1908"/>
      <w:bookmarkEnd w:id="1909"/>
      <w:bookmarkEnd w:id="1910"/>
      <w:bookmarkEnd w:id="1911"/>
      <w:bookmarkEnd w:id="1912"/>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13" w:name="_Toc20212475"/>
      <w:bookmarkStart w:id="1914" w:name="_Toc27731830"/>
      <w:bookmarkStart w:id="1915" w:name="_Toc36127608"/>
      <w:bookmarkStart w:id="1916" w:name="_Toc45214714"/>
      <w:bookmarkStart w:id="1917" w:name="_Toc51937853"/>
      <w:bookmarkStart w:id="1918" w:name="_Toc51938162"/>
      <w:bookmarkStart w:id="1919" w:name="_Toc106710290"/>
      <w:r>
        <w:t>10.3</w:t>
      </w:r>
      <w:r w:rsidRPr="0045024E">
        <w:t>.2.7</w:t>
      </w:r>
      <w:r w:rsidRPr="0045024E">
        <w:tab/>
        <w:t>Data Semantics</w:t>
      </w:r>
      <w:bookmarkEnd w:id="1913"/>
      <w:bookmarkEnd w:id="1914"/>
      <w:bookmarkEnd w:id="1915"/>
      <w:bookmarkEnd w:id="1916"/>
      <w:bookmarkEnd w:id="1917"/>
      <w:bookmarkEnd w:id="1918"/>
      <w:bookmarkEnd w:id="1919"/>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5B37E60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3F30265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C6321C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01772A24"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bookmarkStart w:id="1920" w:name="MCCQCTEMPBM_00000560"/>
      <w:r w:rsidRPr="00504581">
        <w:t>subclause</w:t>
      </w:r>
      <w:bookmarkEnd w:id="1920"/>
      <w:r w:rsidRPr="00504581">
        <w:t>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bookmarkStart w:id="1921" w:name="MCCQCTEMPBM_00000561"/>
      <w:r w:rsidRPr="00910E31">
        <w:t>subclause</w:t>
      </w:r>
      <w:bookmarkEnd w:id="1921"/>
      <w:r w:rsidRPr="00910E31">
        <w:t> 10.2.1</w:t>
      </w:r>
      <w:r>
        <w:t>6</w:t>
      </w:r>
      <w:r w:rsidRPr="00910E31">
        <w:t xml:space="preserve"> in 3GPP TS 24.483 [4].</w:t>
      </w:r>
    </w:p>
    <w:p w14:paraId="6739764A" w14:textId="77777777" w:rsidR="001268FD" w:rsidRPr="00910E31" w:rsidRDefault="001268FD" w:rsidP="001268FD">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bookmarkStart w:id="1922" w:name="MCCQCTEMPBM_00000562"/>
      <w:r w:rsidRPr="00910E31">
        <w:t>subclause</w:t>
      </w:r>
      <w:bookmarkEnd w:id="1922"/>
      <w:r w:rsidRPr="00910E31">
        <w:t> 10.2.2</w:t>
      </w:r>
      <w:r>
        <w:t>5</w:t>
      </w:r>
      <w:r w:rsidRPr="00910E31">
        <w:t xml:space="preserve"> in 3GPP TS 24.483 [4].</w:t>
      </w:r>
    </w:p>
    <w:p w14:paraId="227BDF48" w14:textId="77777777" w:rsidR="001268FD" w:rsidRDefault="001268FD" w:rsidP="001268FD">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bookmarkStart w:id="1923" w:name="MCCQCTEMPBM_00000563"/>
      <w:r w:rsidRPr="00910E31">
        <w:t>subclause</w:t>
      </w:r>
      <w:bookmarkEnd w:id="1923"/>
      <w:r w:rsidRPr="00910E31">
        <w:t>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15B32CC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 xml:space="preserve">PresentationPriority" element of </w:t>
      </w:r>
      <w:bookmarkStart w:id="1924" w:name="MCCQCTEMPBM_00000564"/>
      <w:r w:rsidRPr="003F0382">
        <w:t>subclause</w:t>
      </w:r>
      <w:bookmarkEnd w:id="1924"/>
      <w:r w:rsidRPr="003F0382">
        <w:t> </w:t>
      </w:r>
      <w:r>
        <w:t>10.2.55</w:t>
      </w:r>
      <w:r w:rsidRPr="003F0382">
        <w:t xml:space="preserve"> in 3GPP TS 24.483 [4];</w:t>
      </w:r>
      <w:r>
        <w:t xml:space="preserve"> and</w:t>
      </w:r>
    </w:p>
    <w:p w14:paraId="23750A07" w14:textId="7F6028BB"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 xml:space="preserve">PresentationPriority" element of </w:t>
      </w:r>
      <w:bookmarkStart w:id="1925" w:name="MCCQCTEMPBM_00000565"/>
      <w:r w:rsidRPr="003F0382">
        <w:t>subclause</w:t>
      </w:r>
      <w:bookmarkEnd w:id="1925"/>
      <w:r w:rsidRPr="003F0382">
        <w:t>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bookmarkStart w:id="1926" w:name="MCCQCTEMPBM_00000566"/>
      <w:r w:rsidRPr="003F0382">
        <w:t>subclause</w:t>
      </w:r>
      <w:bookmarkEnd w:id="1926"/>
      <w:r w:rsidRPr="003F0382">
        <w:t xml:space="preserv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bookmarkStart w:id="1927" w:name="MCCQCTEMPBM_00000567"/>
      <w:r w:rsidRPr="003F0382">
        <w:t>subclause</w:t>
      </w:r>
      <w:bookmarkEnd w:id="1927"/>
      <w:r w:rsidRPr="003F0382">
        <w:t xml:space="preserv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bookmarkStart w:id="1928" w:name="MCCQCTEMPBM_00000568"/>
      <w:r w:rsidRPr="00847E44">
        <w:t>subclause</w:t>
      </w:r>
      <w:bookmarkEnd w:id="1928"/>
      <w:r w:rsidRPr="00847E44">
        <w:t>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 xml:space="preserve">serInfoID" element of </w:t>
      </w:r>
      <w:bookmarkStart w:id="1929" w:name="MCCQCTEMPBM_00000569"/>
      <w:r>
        <w:t>subclause</w:t>
      </w:r>
      <w:bookmarkEnd w:id="1929"/>
      <w:r>
        <w:t>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bookmarkStart w:id="1930" w:name="MCCQCTEMPBM_00000570"/>
      <w:r w:rsidRPr="00847E44">
        <w:t>subclause</w:t>
      </w:r>
      <w:bookmarkEnd w:id="1930"/>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bookmarkStart w:id="1931" w:name="MCCQCTEMPBM_00000571"/>
      <w:r w:rsidRPr="00BA29D0">
        <w:t>subclause</w:t>
      </w:r>
      <w:bookmarkEnd w:id="1931"/>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bookmarkStart w:id="1932" w:name="MCCQCTEMPBM_00000572"/>
      <w:r w:rsidRPr="00BA29D0">
        <w:t>subclause</w:t>
      </w:r>
      <w:bookmarkEnd w:id="1932"/>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 xml:space="preserve">&lt;PolygonArea&gt;, an optional element specifying the area as a polygon specified in </w:t>
      </w:r>
      <w:bookmarkStart w:id="1933" w:name="MCCQCTEMPBM_00000573"/>
      <w:r w:rsidRPr="0041102D">
        <w:t>subclause</w:t>
      </w:r>
      <w:bookmarkEnd w:id="1933"/>
      <w:r w:rsidRPr="0041102D">
        <w:t> 5.2 in</w:t>
      </w:r>
      <w:r w:rsidRPr="00795027">
        <w:t xml:space="preserve"> 3GPP TS 23.032 [</w:t>
      </w:r>
      <w:r>
        <w:t>31];</w:t>
      </w:r>
    </w:p>
    <w:p w14:paraId="7B35DC81" w14:textId="77777777" w:rsidR="00200EFA" w:rsidRDefault="00200EFA" w:rsidP="00200EFA">
      <w:pPr>
        <w:pStyle w:val="B2"/>
      </w:pPr>
      <w:r>
        <w:t>b</w:t>
      </w:r>
      <w:r w:rsidRPr="0041102D">
        <w:t>)</w:t>
      </w:r>
      <w:r w:rsidRPr="0041102D">
        <w:tab/>
        <w:t xml:space="preserve">&lt;EllipsoidArcArea&gt;, an optional element specifying the area as an Ellipsoid Arc specified in </w:t>
      </w:r>
      <w:bookmarkStart w:id="1934" w:name="MCCQCTEMPBM_00000574"/>
      <w:r w:rsidRPr="0041102D">
        <w:t>subclause</w:t>
      </w:r>
      <w:bookmarkEnd w:id="1934"/>
      <w:r w:rsidRPr="0041102D">
        <w:t>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w:t>
      </w:r>
      <w:bookmarkStart w:id="1935" w:name="MCCQCTEMPBM_00000575"/>
      <w:r>
        <w:t>subclause</w:t>
      </w:r>
      <w:bookmarkEnd w:id="1935"/>
      <w:r>
        <w:t xml:space="preserv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w:t>
      </w:r>
      <w:bookmarkStart w:id="1936" w:name="MCCQCTEMPBM_00000576"/>
      <w:r>
        <w:t>subclause</w:t>
      </w:r>
      <w:bookmarkEnd w:id="1936"/>
      <w:r>
        <w:t xml:space="preserv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bookmarkStart w:id="1937" w:name="MCCQCTEMPBM_00000577"/>
      <w:r w:rsidRPr="00BA29D0">
        <w:t>subclause</w:t>
      </w:r>
      <w:bookmarkEnd w:id="1937"/>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bookmarkStart w:id="1938" w:name="MCCQCTEMPBM_00000578"/>
      <w:r w:rsidRPr="00441BFF">
        <w:t>subclause</w:t>
      </w:r>
      <w:bookmarkEnd w:id="1938"/>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4DB43FEF" w:rsidR="00200EFA" w:rsidRDefault="00200EFA" w:rsidP="00200EFA">
      <w:r>
        <w:t xml:space="preserve">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w:t>
      </w:r>
      <w:bookmarkStart w:id="1939" w:name="MCCQCTEMPBM_00000579"/>
      <w:r>
        <w:t>subclause</w:t>
      </w:r>
      <w:bookmarkEnd w:id="1939"/>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 xml:space="preserve">&lt;PolygonArea&gt;, an optional element specifying the area as a polygon specified in </w:t>
      </w:r>
      <w:bookmarkStart w:id="1940" w:name="MCCQCTEMPBM_00000580"/>
      <w:r>
        <w:t>subclause</w:t>
      </w:r>
      <w:bookmarkEnd w:id="1940"/>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 xml:space="preserve">&lt;EllipsoidArcArea&gt;, an optional element specifying the area as an Ellipsoid Arc specified in </w:t>
      </w:r>
      <w:bookmarkStart w:id="1941" w:name="MCCQCTEMPBM_00000581"/>
      <w:r>
        <w:t>subclause</w:t>
      </w:r>
      <w:bookmarkEnd w:id="1941"/>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42" w:name="MCCQCTEMPBM_00000582"/>
      <w:r>
        <w:t>subclause</w:t>
      </w:r>
      <w:bookmarkEnd w:id="1942"/>
      <w:r>
        <w:t xml:space="preserv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43" w:name="MCCQCTEMPBM_00000583"/>
      <w:r w:rsidRPr="00006FC0">
        <w:t>subclause</w:t>
      </w:r>
      <w:bookmarkEnd w:id="1943"/>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44" w:name="MCCQCTEMPBM_00000584"/>
      <w:r w:rsidRPr="004628CF">
        <w:t>subclause</w:t>
      </w:r>
      <w:bookmarkEnd w:id="1944"/>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w:t>
      </w:r>
      <w:bookmarkStart w:id="1945" w:name="MCCQCTEMPBM_00000585"/>
      <w:r>
        <w:t>subclause</w:t>
      </w:r>
      <w:bookmarkEnd w:id="1945"/>
      <w:r>
        <w:t xml:space="preserv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46" w:name="MCCQCTEMPBM_00000586"/>
      <w:r w:rsidRPr="004628CF">
        <w:t>subclause</w:t>
      </w:r>
      <w:bookmarkEnd w:id="1946"/>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47" w:name="MCCQCTEMPBM_00000587"/>
      <w:r w:rsidR="00200EFA" w:rsidRPr="004628CF">
        <w:t>subclause</w:t>
      </w:r>
      <w:bookmarkEnd w:id="1947"/>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 xml:space="preserve">&lt;PolygonArea&gt;, an optional element specifying the area as a polygon specified in </w:t>
      </w:r>
      <w:bookmarkStart w:id="1948" w:name="MCCQCTEMPBM_00000588"/>
      <w:r>
        <w:t>subclause</w:t>
      </w:r>
      <w:bookmarkEnd w:id="1948"/>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 xml:space="preserve">&lt;EllipsoidArcArea&gt;, an optional element specifying the area as an Ellipsoid Arc specified in </w:t>
      </w:r>
      <w:bookmarkStart w:id="1949" w:name="MCCQCTEMPBM_00000589"/>
      <w:r>
        <w:t>subclause</w:t>
      </w:r>
      <w:bookmarkEnd w:id="1949"/>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50" w:name="MCCQCTEMPBM_00000590"/>
      <w:r>
        <w:t>subclause</w:t>
      </w:r>
      <w:bookmarkEnd w:id="1950"/>
      <w:r>
        <w:t xml:space="preserv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51" w:name="MCCQCTEMPBM_00000591"/>
      <w:r w:rsidRPr="00006FC0">
        <w:t>subclause</w:t>
      </w:r>
      <w:bookmarkEnd w:id="1951"/>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52" w:name="MCCQCTEMPBM_00000592"/>
      <w:r w:rsidRPr="004628CF">
        <w:t>subclause</w:t>
      </w:r>
      <w:bookmarkEnd w:id="1952"/>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w:t>
      </w:r>
      <w:bookmarkStart w:id="1953" w:name="MCCQCTEMPBM_00000593"/>
      <w:r>
        <w:t>subclause</w:t>
      </w:r>
      <w:bookmarkEnd w:id="1953"/>
      <w:r>
        <w:t xml:space="preserve"> 8 </w:t>
      </w:r>
      <w:r w:rsidRPr="0041102D">
        <w:t>in 3GPP TS 23.032 [</w:t>
      </w:r>
      <w:r>
        <w:t xml:space="preserve">31] that </w:t>
      </w:r>
      <w:r w:rsidRPr="00335AE8">
        <w:t>has the following sub-elements</w:t>
      </w:r>
      <w:r>
        <w:t>:</w:t>
      </w:r>
    </w:p>
    <w:p w14:paraId="42C6BA2C"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54" w:name="MCCQCTEMPBM_00000594"/>
      <w:r w:rsidRPr="004628CF">
        <w:t>subclause</w:t>
      </w:r>
      <w:bookmarkEnd w:id="1954"/>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rsidR="000D5C3D">
        <w:t> </w:t>
      </w:r>
      <w:r w:rsidRPr="00006FC0">
        <w:t>[4].</w:t>
      </w:r>
    </w:p>
    <w:p w14:paraId="5CE0F164" w14:textId="77777777" w:rsidR="00200EFA" w:rsidRDefault="00200EFA" w:rsidP="00200EFA">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bookmarkStart w:id="1955" w:name="MCCQCTEMPBM_00000595"/>
      <w:r w:rsidRPr="004628CF">
        <w:t>subclause</w:t>
      </w:r>
      <w:bookmarkEnd w:id="1955"/>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C996724"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56" w:name="MCCQCTEMPBM_00000596"/>
      <w:r w:rsidRPr="00006FC0">
        <w:t>subclause</w:t>
      </w:r>
      <w:bookmarkEnd w:id="1956"/>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4AC92CE7" w:rsidR="00200EFA" w:rsidRDefault="00200EFA" w:rsidP="00200EFA">
      <w:r>
        <w:t xml:space="preserve">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w:t>
      </w:r>
      <w:bookmarkStart w:id="1957" w:name="MCCQCTEMPBM_00000597"/>
      <w:r>
        <w:t>subclause</w:t>
      </w:r>
      <w:bookmarkEnd w:id="1957"/>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77777777" w:rsidR="00200EFA" w:rsidRDefault="00200EFA" w:rsidP="00200EFA">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77777777" w:rsidR="00200EFA" w:rsidRDefault="00200EFA" w:rsidP="00200EFA">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 xml:space="preserve">&lt;PolygonArea&gt;, an optional element specifying the area as a polygon specified in </w:t>
      </w:r>
      <w:bookmarkStart w:id="1958" w:name="MCCQCTEMPBM_00000598"/>
      <w:r>
        <w:t>subclause</w:t>
      </w:r>
      <w:bookmarkEnd w:id="1958"/>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 xml:space="preserve">&lt;EllipsoidArcArea&gt;, an optional element specifying the area as an Ellipsoid Arc specified in </w:t>
      </w:r>
      <w:bookmarkStart w:id="1959" w:name="MCCQCTEMPBM_00000599"/>
      <w:r>
        <w:t>subclause</w:t>
      </w:r>
      <w:bookmarkEnd w:id="1959"/>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w:t>
      </w:r>
      <w:bookmarkStart w:id="1960" w:name="MCCQCTEMPBM_00000600"/>
      <w:r>
        <w:t>subclause</w:t>
      </w:r>
      <w:bookmarkEnd w:id="1960"/>
      <w:r>
        <w:t xml:space="preserv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61" w:name="MCCQCTEMPBM_00000601"/>
      <w:r w:rsidRPr="00006FC0">
        <w:t>subclause</w:t>
      </w:r>
      <w:bookmarkEnd w:id="1961"/>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62" w:name="MCCQCTEMPBM_00000602"/>
      <w:r w:rsidRPr="004628CF">
        <w:t>subclause</w:t>
      </w:r>
      <w:bookmarkEnd w:id="1962"/>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63" w:name="MCCQCTEMPBM_00000603"/>
      <w:r>
        <w:t>subclause</w:t>
      </w:r>
      <w:bookmarkEnd w:id="1963"/>
      <w:r>
        <w:t xml:space="preserv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64" w:name="MCCQCTEMPBM_00000604"/>
      <w:r w:rsidRPr="004628CF">
        <w:t>subclause</w:t>
      </w:r>
      <w:bookmarkEnd w:id="1964"/>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65" w:name="MCCQCTEMPBM_00000605"/>
      <w:r w:rsidR="00200EFA" w:rsidRPr="004628CF">
        <w:t>subclause</w:t>
      </w:r>
      <w:bookmarkEnd w:id="1965"/>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 xml:space="preserve">&lt;PolygonArea&gt;, an optional element specifying the area as a polygon specified in </w:t>
      </w:r>
      <w:bookmarkStart w:id="1966" w:name="MCCQCTEMPBM_00000606"/>
      <w:r>
        <w:t>subclause</w:t>
      </w:r>
      <w:bookmarkEnd w:id="1966"/>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 xml:space="preserve">&lt;EllipsoidArcArea&gt;, an optional element specifying the area as an Ellipsoid Arc specified in </w:t>
      </w:r>
      <w:bookmarkStart w:id="1967" w:name="MCCQCTEMPBM_00000607"/>
      <w:r>
        <w:t>subclause</w:t>
      </w:r>
      <w:bookmarkEnd w:id="1967"/>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w:t>
      </w:r>
      <w:bookmarkStart w:id="1968" w:name="MCCQCTEMPBM_00000608"/>
      <w:r>
        <w:t>subclause</w:t>
      </w:r>
      <w:bookmarkEnd w:id="1968"/>
      <w:r>
        <w:t xml:space="preserv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bookmarkStart w:id="1969" w:name="MCCQCTEMPBM_00000609"/>
      <w:r w:rsidRPr="00006FC0">
        <w:t>subclause</w:t>
      </w:r>
      <w:bookmarkEnd w:id="1969"/>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bookmarkStart w:id="1970" w:name="MCCQCTEMPBM_00000610"/>
      <w:r w:rsidRPr="004628CF">
        <w:t>subclause</w:t>
      </w:r>
      <w:bookmarkEnd w:id="1970"/>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w:t>
      </w:r>
      <w:bookmarkStart w:id="1971" w:name="MCCQCTEMPBM_00000611"/>
      <w:r>
        <w:t>subclause</w:t>
      </w:r>
      <w:bookmarkEnd w:id="1971"/>
      <w:r>
        <w:t xml:space="preserv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bookmarkStart w:id="1972" w:name="MCCQCTEMPBM_00000612"/>
      <w:r w:rsidRPr="004628CF">
        <w:t>subclause</w:t>
      </w:r>
      <w:bookmarkEnd w:id="1972"/>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xml:space="preserve">" element of </w:t>
      </w:r>
      <w:bookmarkStart w:id="1973" w:name="MCCQCTEMPBM_00000613"/>
      <w:r w:rsidR="00200EFA" w:rsidRPr="004628CF">
        <w:t>subclause</w:t>
      </w:r>
      <w:bookmarkEnd w:id="1973"/>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77777777" w:rsidR="00200EFA" w:rsidRDefault="00200EFA" w:rsidP="00200EFA">
      <w:pPr>
        <w:pStyle w:val="B1"/>
      </w:pPr>
      <w:r w:rsidRPr="00006FC0">
        <w:t>-</w:t>
      </w:r>
      <w:r w:rsidRPr="00006FC0">
        <w:tab/>
        <w:t>&lt;</w:t>
      </w:r>
      <w:r w:rsidR="008221B8">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bookmarkStart w:id="1974" w:name="MCCQCTEMPBM_00000614"/>
      <w:r w:rsidRPr="00006FC0">
        <w:t>subclause</w:t>
      </w:r>
      <w:bookmarkEnd w:id="1974"/>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53A4D76C"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bookmarkStart w:id="1975" w:name="MCCQCTEMPBM_00000615"/>
      <w:r w:rsidRPr="00441BFF">
        <w:t>subclause</w:t>
      </w:r>
      <w:bookmarkEnd w:id="1975"/>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bookmarkStart w:id="1976" w:name="MCCQCTEMPBM_00000616"/>
      <w:r w:rsidRPr="004C4689">
        <w:t>subclaus</w:t>
      </w:r>
      <w:r>
        <w:t>e</w:t>
      </w:r>
      <w:bookmarkEnd w:id="1976"/>
      <w:r>
        <w:t>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bookmarkStart w:id="1977" w:name="MCCQCTEMPBM_00000617"/>
      <w:r w:rsidRPr="004C4689">
        <w:t>subclaus</w:t>
      </w:r>
      <w:r>
        <w:t>e</w:t>
      </w:r>
      <w:bookmarkEnd w:id="1977"/>
      <w:r>
        <w:t>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bookmarkStart w:id="1978" w:name="MCCQCTEMPBM_00000618"/>
      <w:r w:rsidRPr="003F0382">
        <w:t>subclause</w:t>
      </w:r>
      <w:bookmarkEnd w:id="1978"/>
      <w:r w:rsidRPr="003F0382">
        <w:t>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bookmarkStart w:id="1979" w:name="MCCQCTEMPBM_00000619"/>
      <w:r w:rsidRPr="003F0382">
        <w:t>subclause</w:t>
      </w:r>
      <w:bookmarkEnd w:id="1979"/>
      <w:r w:rsidRPr="003F0382">
        <w:t>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bookmarkStart w:id="1980" w:name="MCCQCTEMPBM_00000620"/>
      <w:r w:rsidRPr="003F0382">
        <w:t>subclause</w:t>
      </w:r>
      <w:bookmarkEnd w:id="1980"/>
      <w:r w:rsidRPr="003F0382">
        <w:t> 10.2.</w:t>
      </w:r>
      <w:r>
        <w:t>35</w:t>
      </w:r>
      <w:r w:rsidRPr="003F0382">
        <w:t xml:space="preserve"> in 3GPP TS 24.483 [4].</w:t>
      </w:r>
    </w:p>
    <w:p w14:paraId="6B95B0DF"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bookmarkStart w:id="1981" w:name="MCCQCTEMPBM_00000621"/>
      <w:r w:rsidRPr="003F0382">
        <w:t>subclause</w:t>
      </w:r>
      <w:bookmarkEnd w:id="1981"/>
      <w:r w:rsidRPr="003F0382">
        <w:t>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w:t>
      </w:r>
      <w:bookmarkStart w:id="1982" w:name="MCCQCTEMPBM_00000622"/>
      <w:r>
        <w:t>subclause</w:t>
      </w:r>
      <w:bookmarkEnd w:id="1982"/>
      <w:r>
        <w:t> 10.2.94 in 3GPP TS 24.483 </w:t>
      </w:r>
      <w:r w:rsidRPr="003F0382">
        <w:t>[4].</w:t>
      </w:r>
    </w:p>
    <w:p w14:paraId="6D2325E0"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w:t>
      </w:r>
      <w:bookmarkStart w:id="1983" w:name="MCCQCTEMPBM_00000623"/>
      <w:r>
        <w:t>subclause</w:t>
      </w:r>
      <w:bookmarkEnd w:id="1983"/>
      <w:r>
        <w:t>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bookmarkStart w:id="1984" w:name="MCCQCTEMPBM_00000624"/>
      <w:r>
        <w:t>subclause</w:t>
      </w:r>
      <w:bookmarkEnd w:id="1984"/>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bookmarkStart w:id="1985" w:name="MCCQCTEMPBM_00000625"/>
      <w:r>
        <w:t>subclause</w:t>
      </w:r>
      <w:bookmarkEnd w:id="1985"/>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bookmarkStart w:id="1986" w:name="MCCQCTEMPBM_00000626"/>
      <w:r>
        <w:t>subclause</w:t>
      </w:r>
      <w:bookmarkEnd w:id="1986"/>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7B215A">
            <w:pPr>
              <w:pStyle w:val="TAL"/>
            </w:pPr>
            <w:r w:rsidRPr="00441BFF">
              <w:t>"true"</w:t>
            </w:r>
          </w:p>
        </w:tc>
        <w:tc>
          <w:tcPr>
            <w:tcW w:w="8432" w:type="dxa"/>
            <w:shd w:val="clear" w:color="auto" w:fill="auto"/>
          </w:tcPr>
          <w:p w14:paraId="180C20D0"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7B215A">
            <w:pPr>
              <w:pStyle w:val="TAL"/>
            </w:pPr>
            <w:r w:rsidRPr="00441BFF">
              <w:t>"false"</w:t>
            </w:r>
          </w:p>
        </w:tc>
        <w:tc>
          <w:tcPr>
            <w:tcW w:w="8432" w:type="dxa"/>
            <w:shd w:val="clear" w:color="auto" w:fill="auto"/>
          </w:tcPr>
          <w:p w14:paraId="4CE4D3B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7B215A">
            <w:pPr>
              <w:keepNext/>
              <w:keepLines/>
              <w:spacing w:after="0"/>
              <w:rPr>
                <w:rFonts w:ascii="Arial" w:hAnsi="Arial"/>
                <w:sz w:val="18"/>
              </w:rPr>
            </w:pPr>
            <w:bookmarkStart w:id="1987" w:name="_PERM_MCCTEMPBM_CRPT10440031___7"/>
            <w:r w:rsidRPr="00441BFF">
              <w:rPr>
                <w:rFonts w:ascii="Arial" w:hAnsi="Arial"/>
                <w:sz w:val="18"/>
              </w:rPr>
              <w:t>"true"</w:t>
            </w:r>
            <w:bookmarkEnd w:id="1987"/>
          </w:p>
        </w:tc>
        <w:tc>
          <w:tcPr>
            <w:tcW w:w="8432" w:type="dxa"/>
            <w:shd w:val="clear" w:color="auto" w:fill="auto"/>
          </w:tcPr>
          <w:p w14:paraId="57CBA1EC"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7B215A">
            <w:pPr>
              <w:keepNext/>
              <w:keepLines/>
              <w:spacing w:after="0"/>
              <w:rPr>
                <w:rFonts w:ascii="Arial" w:hAnsi="Arial"/>
                <w:sz w:val="18"/>
              </w:rPr>
            </w:pPr>
            <w:bookmarkStart w:id="1988" w:name="_PERM_MCCTEMPBM_CRPT10440032___7"/>
            <w:r w:rsidRPr="00441BFF">
              <w:rPr>
                <w:rFonts w:ascii="Arial" w:hAnsi="Arial"/>
                <w:sz w:val="18"/>
              </w:rPr>
              <w:t>"false"</w:t>
            </w:r>
            <w:bookmarkEnd w:id="1988"/>
          </w:p>
        </w:tc>
        <w:tc>
          <w:tcPr>
            <w:tcW w:w="8432" w:type="dxa"/>
            <w:shd w:val="clear" w:color="auto" w:fill="auto"/>
          </w:tcPr>
          <w:p w14:paraId="7AFF019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bookmarkStart w:id="1989" w:name="MCCQCTEMPBM_00000627"/>
      <w:r w:rsidRPr="003F0382">
        <w:t>subclause</w:t>
      </w:r>
      <w:bookmarkEnd w:id="1989"/>
      <w:r w:rsidRPr="003F0382">
        <w:t>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7B215A">
            <w:pPr>
              <w:pStyle w:val="TAL"/>
            </w:pPr>
            <w:r>
              <w:t>"</w:t>
            </w:r>
            <w:r w:rsidRPr="0045024E">
              <w:t>true</w:t>
            </w:r>
            <w:r>
              <w:t>"</w:t>
            </w:r>
          </w:p>
        </w:tc>
        <w:tc>
          <w:tcPr>
            <w:tcW w:w="8529" w:type="dxa"/>
            <w:shd w:val="clear" w:color="auto" w:fill="auto"/>
          </w:tcPr>
          <w:p w14:paraId="58BD0CDB"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7B215A">
            <w:pPr>
              <w:pStyle w:val="TAL"/>
            </w:pPr>
            <w:r>
              <w:t>"</w:t>
            </w:r>
            <w:r w:rsidRPr="0045024E">
              <w:t>false</w:t>
            </w:r>
            <w:r>
              <w:t>"</w:t>
            </w:r>
          </w:p>
        </w:tc>
        <w:tc>
          <w:tcPr>
            <w:tcW w:w="8529" w:type="dxa"/>
            <w:shd w:val="clear" w:color="auto" w:fill="auto"/>
          </w:tcPr>
          <w:p w14:paraId="6AC15D1F"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bookmarkStart w:id="1990" w:name="MCCQCTEMPBM_00000628"/>
      <w:r w:rsidRPr="003F0382">
        <w:t>subclause</w:t>
      </w:r>
      <w:bookmarkEnd w:id="1990"/>
      <w:r w:rsidRPr="003F0382">
        <w:t>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91" w:name="_Toc20212476"/>
      <w:bookmarkStart w:id="1992" w:name="_Toc27731831"/>
      <w:bookmarkStart w:id="1993"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bookmarkStart w:id="1994" w:name="MCCQCTEMPBM_00000629"/>
      <w:r w:rsidRPr="00E31D28">
        <w:t>subclause</w:t>
      </w:r>
      <w:bookmarkEnd w:id="1994"/>
      <w:r w:rsidRPr="00E31D28">
        <w:t>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bookmarkStart w:id="1995" w:name="MCCQCTEMPBM_00000630"/>
      <w:r w:rsidRPr="00E31D28">
        <w:t>subclause</w:t>
      </w:r>
      <w:bookmarkEnd w:id="1995"/>
      <w:r w:rsidRPr="00E31D28">
        <w:t>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bookmarkStart w:id="1996" w:name="MCCQCTEMPBM_00000631"/>
      <w:r w:rsidRPr="00111F99">
        <w:t>subclause</w:t>
      </w:r>
      <w:bookmarkEnd w:id="1996"/>
      <w:r w:rsidRPr="00111F99">
        <w:t>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1997" w:name="_Toc45214715"/>
      <w:bookmarkStart w:id="1998" w:name="_Toc51937854"/>
      <w:bookmarkStart w:id="1999" w:name="_Toc51938163"/>
      <w:bookmarkStart w:id="2000" w:name="_Toc106710291"/>
      <w:r>
        <w:t>10.3</w:t>
      </w:r>
      <w:r w:rsidRPr="0045024E">
        <w:t>.2.8</w:t>
      </w:r>
      <w:r w:rsidRPr="0045024E">
        <w:tab/>
        <w:t>Naming Conventions</w:t>
      </w:r>
      <w:bookmarkEnd w:id="1991"/>
      <w:bookmarkEnd w:id="1992"/>
      <w:bookmarkEnd w:id="1993"/>
      <w:bookmarkEnd w:id="1997"/>
      <w:bookmarkEnd w:id="1998"/>
      <w:bookmarkEnd w:id="1999"/>
      <w:bookmarkEnd w:id="2000"/>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2001" w:name="_Toc20212477"/>
      <w:bookmarkStart w:id="2002" w:name="_Toc27731832"/>
      <w:bookmarkStart w:id="2003" w:name="_Toc36127610"/>
      <w:bookmarkStart w:id="2004" w:name="_Toc45214716"/>
      <w:bookmarkStart w:id="2005" w:name="_Toc51937855"/>
      <w:bookmarkStart w:id="2006" w:name="_Toc51938164"/>
      <w:bookmarkStart w:id="2007" w:name="_Toc106710292"/>
      <w:r>
        <w:t>10.3</w:t>
      </w:r>
      <w:r w:rsidRPr="0045024E">
        <w:t>.2.9</w:t>
      </w:r>
      <w:r w:rsidRPr="0045024E">
        <w:tab/>
        <w:t>Global documents</w:t>
      </w:r>
      <w:bookmarkEnd w:id="2001"/>
      <w:bookmarkEnd w:id="2002"/>
      <w:bookmarkEnd w:id="2003"/>
      <w:bookmarkEnd w:id="2004"/>
      <w:bookmarkEnd w:id="2005"/>
      <w:bookmarkEnd w:id="2006"/>
      <w:bookmarkEnd w:id="2007"/>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2008" w:name="_Toc20212478"/>
      <w:bookmarkStart w:id="2009" w:name="_Toc27731833"/>
      <w:bookmarkStart w:id="2010" w:name="_Toc36127611"/>
      <w:bookmarkStart w:id="2011" w:name="_Toc45214717"/>
      <w:bookmarkStart w:id="2012" w:name="_Toc51937856"/>
      <w:bookmarkStart w:id="2013" w:name="_Toc51938165"/>
      <w:bookmarkStart w:id="2014" w:name="_Toc106710293"/>
      <w:r>
        <w:t>10.3</w:t>
      </w:r>
      <w:r w:rsidRPr="0045024E">
        <w:t>.2.10</w:t>
      </w:r>
      <w:r w:rsidRPr="0045024E">
        <w:tab/>
        <w:t>Resource interdependencies</w:t>
      </w:r>
      <w:bookmarkEnd w:id="2008"/>
      <w:bookmarkEnd w:id="2009"/>
      <w:bookmarkEnd w:id="2010"/>
      <w:bookmarkEnd w:id="2011"/>
      <w:bookmarkEnd w:id="2012"/>
      <w:bookmarkEnd w:id="2013"/>
      <w:bookmarkEnd w:id="2014"/>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2015" w:name="_Toc20212479"/>
      <w:bookmarkStart w:id="2016" w:name="_Toc27731834"/>
      <w:bookmarkStart w:id="2017" w:name="_Toc36127612"/>
      <w:bookmarkStart w:id="2018" w:name="_Toc45214718"/>
      <w:bookmarkStart w:id="2019" w:name="_Toc51937857"/>
      <w:bookmarkStart w:id="2020" w:name="_Toc51938166"/>
      <w:bookmarkStart w:id="2021" w:name="_Toc106710294"/>
      <w:r>
        <w:t>10.3</w:t>
      </w:r>
      <w:r w:rsidRPr="0045024E">
        <w:t>.2.11</w:t>
      </w:r>
      <w:r w:rsidRPr="0045024E">
        <w:tab/>
      </w:r>
      <w:r>
        <w:t>Access Permissions</w:t>
      </w:r>
      <w:r w:rsidRPr="0045024E">
        <w:t xml:space="preserve"> Policies</w:t>
      </w:r>
      <w:bookmarkEnd w:id="2015"/>
      <w:bookmarkEnd w:id="2016"/>
      <w:bookmarkEnd w:id="2017"/>
      <w:bookmarkEnd w:id="2018"/>
      <w:bookmarkEnd w:id="2019"/>
      <w:bookmarkEnd w:id="2020"/>
      <w:bookmarkEnd w:id="2021"/>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bookmarkStart w:id="2022" w:name="MCCQCTEMPBM_00000632"/>
      <w:r>
        <w:t>subclause</w:t>
      </w:r>
      <w:bookmarkEnd w:id="2022"/>
      <w:r w:rsidRPr="0045024E">
        <w:t xml:space="preserve"> 5.1.5 </w:t>
      </w:r>
      <w:r>
        <w:t>"</w:t>
      </w:r>
      <w:r w:rsidRPr="0045024E">
        <w:rPr>
          <w:i/>
          <w:iCs/>
        </w:rPr>
        <w:t>Authorization</w:t>
      </w:r>
      <w:r>
        <w:t xml:space="preserve">" </w:t>
      </w:r>
      <w:r w:rsidRPr="0045024E">
        <w:t xml:space="preserve">and </w:t>
      </w:r>
      <w:bookmarkStart w:id="2023" w:name="MCCQCTEMPBM_00000633"/>
      <w:r>
        <w:t>subclause</w:t>
      </w:r>
      <w:bookmarkEnd w:id="2023"/>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bookmarkStart w:id="2024" w:name="MCCQCTEMPBM_00000634"/>
      <w:r w:rsidRPr="00E145C9">
        <w:t>subclause</w:t>
      </w:r>
      <w:bookmarkEnd w:id="2024"/>
      <w:r w:rsidRPr="00E145C9">
        <w:t> 5.6.7 "</w:t>
      </w:r>
      <w:r w:rsidRPr="00CC3E15">
        <w:rPr>
          <w:i/>
        </w:rPr>
        <w:t>Access Permissions Document</w:t>
      </w:r>
      <w:r w:rsidRPr="00E145C9">
        <w:t>".</w:t>
      </w:r>
    </w:p>
    <w:p w14:paraId="461E7B7B" w14:textId="77777777" w:rsidR="001268FD" w:rsidRPr="0045024E" w:rsidRDefault="001268FD" w:rsidP="00DE7187">
      <w:pPr>
        <w:pStyle w:val="Heading4"/>
      </w:pPr>
      <w:bookmarkStart w:id="2025" w:name="_Toc20212480"/>
      <w:bookmarkStart w:id="2026" w:name="_Toc27731835"/>
      <w:bookmarkStart w:id="2027" w:name="_Toc36127613"/>
      <w:bookmarkStart w:id="2028" w:name="_Toc45214719"/>
      <w:bookmarkStart w:id="2029" w:name="_Toc51937858"/>
      <w:bookmarkStart w:id="2030" w:name="_Toc51938167"/>
      <w:bookmarkStart w:id="2031" w:name="_Toc106710295"/>
      <w:r>
        <w:t>10.3</w:t>
      </w:r>
      <w:r w:rsidRPr="0045024E">
        <w:t>.2.12</w:t>
      </w:r>
      <w:r w:rsidRPr="0045024E">
        <w:tab/>
        <w:t>Subscription to Changes</w:t>
      </w:r>
      <w:bookmarkEnd w:id="2025"/>
      <w:bookmarkEnd w:id="2026"/>
      <w:bookmarkEnd w:id="2027"/>
      <w:bookmarkEnd w:id="2028"/>
      <w:bookmarkEnd w:id="2029"/>
      <w:bookmarkEnd w:id="2030"/>
      <w:bookmarkEnd w:id="2031"/>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bookmarkStart w:id="2032" w:name="MCCQCTEMPBM_00000635"/>
      <w:r>
        <w:t>subclause</w:t>
      </w:r>
      <w:bookmarkEnd w:id="2032"/>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2033" w:name="_Toc20212481"/>
      <w:bookmarkStart w:id="2034" w:name="_Toc27731836"/>
      <w:bookmarkStart w:id="2035" w:name="_Toc36127614"/>
      <w:bookmarkStart w:id="2036" w:name="_Toc45214720"/>
      <w:bookmarkStart w:id="2037" w:name="_Toc51937859"/>
      <w:bookmarkStart w:id="2038" w:name="_Toc51938168"/>
      <w:bookmarkStart w:id="2039" w:name="_Toc106710296"/>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033"/>
      <w:bookmarkEnd w:id="2034"/>
      <w:bookmarkEnd w:id="2035"/>
      <w:bookmarkEnd w:id="2036"/>
      <w:bookmarkEnd w:id="2037"/>
      <w:bookmarkEnd w:id="2038"/>
      <w:bookmarkEnd w:id="2039"/>
    </w:p>
    <w:p w14:paraId="30A6D801" w14:textId="77777777" w:rsidR="00D241C1" w:rsidRPr="00986001" w:rsidRDefault="00D241C1" w:rsidP="00DE7187">
      <w:pPr>
        <w:pStyle w:val="Heading3"/>
      </w:pPr>
      <w:bookmarkStart w:id="2040" w:name="_Toc20212482"/>
      <w:bookmarkStart w:id="2041" w:name="_Toc27731837"/>
      <w:bookmarkStart w:id="2042" w:name="_Toc36127615"/>
      <w:bookmarkStart w:id="2043" w:name="_Toc45214721"/>
      <w:bookmarkStart w:id="2044" w:name="_Toc51937860"/>
      <w:bookmarkStart w:id="2045" w:name="_Toc51938169"/>
      <w:bookmarkStart w:id="2046" w:name="_Toc106710297"/>
      <w:r>
        <w:t>10.4.1</w:t>
      </w:r>
      <w:r>
        <w:tab/>
        <w:t>General</w:t>
      </w:r>
      <w:bookmarkEnd w:id="2040"/>
      <w:bookmarkEnd w:id="2041"/>
      <w:bookmarkEnd w:id="2042"/>
      <w:bookmarkEnd w:id="2043"/>
      <w:bookmarkEnd w:id="2044"/>
      <w:bookmarkEnd w:id="2045"/>
      <w:bookmarkEnd w:id="2046"/>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w:t>
      </w:r>
      <w:bookmarkStart w:id="2047" w:name="MCCQCTEMPBM_00000636"/>
      <w:r w:rsidRPr="004F4983">
        <w:rPr>
          <w:lang w:val="en-US"/>
        </w:rPr>
        <w:t>subclause</w:t>
      </w:r>
      <w:bookmarkEnd w:id="2047"/>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bookmarkStart w:id="2048" w:name="MCCQCTEMPBM_00000637"/>
      <w:r>
        <w:rPr>
          <w:lang w:val="en-US"/>
        </w:rPr>
        <w:t>subclause</w:t>
      </w:r>
      <w:bookmarkEnd w:id="2048"/>
      <w:r>
        <w:rPr>
          <w:lang w:val="en-US"/>
        </w:rPr>
        <w:t> 10.4.2.3. Each mission critical organization is configured with an MCData service configuration document.</w:t>
      </w:r>
    </w:p>
    <w:p w14:paraId="62963378" w14:textId="77777777" w:rsidR="00D241C1" w:rsidRPr="00986001" w:rsidRDefault="00D241C1" w:rsidP="00DE7187">
      <w:pPr>
        <w:pStyle w:val="Heading3"/>
      </w:pPr>
      <w:bookmarkStart w:id="2049" w:name="_Toc20212483"/>
      <w:bookmarkStart w:id="2050" w:name="_Toc27731838"/>
      <w:bookmarkStart w:id="2051" w:name="_Toc36127616"/>
      <w:bookmarkStart w:id="2052" w:name="_Toc45214722"/>
      <w:bookmarkStart w:id="2053" w:name="_Toc51937861"/>
      <w:bookmarkStart w:id="2054" w:name="_Toc51938170"/>
      <w:bookmarkStart w:id="2055" w:name="_Toc106710298"/>
      <w:r>
        <w:t>10.4.2</w:t>
      </w:r>
      <w:r>
        <w:tab/>
        <w:t>C</w:t>
      </w:r>
      <w:r w:rsidRPr="00986001">
        <w:t>oding</w:t>
      </w:r>
      <w:bookmarkEnd w:id="2049"/>
      <w:bookmarkEnd w:id="2050"/>
      <w:bookmarkEnd w:id="2051"/>
      <w:bookmarkEnd w:id="2052"/>
      <w:bookmarkEnd w:id="2053"/>
      <w:bookmarkEnd w:id="2054"/>
      <w:bookmarkEnd w:id="2055"/>
    </w:p>
    <w:p w14:paraId="374175D6" w14:textId="77777777" w:rsidR="00D241C1" w:rsidRPr="0019247C" w:rsidRDefault="00D241C1" w:rsidP="00DE7187">
      <w:pPr>
        <w:pStyle w:val="Heading4"/>
      </w:pPr>
      <w:bookmarkStart w:id="2056" w:name="_Toc20212484"/>
      <w:bookmarkStart w:id="2057" w:name="_Toc27731839"/>
      <w:bookmarkStart w:id="2058" w:name="_Toc36127617"/>
      <w:bookmarkStart w:id="2059" w:name="_Toc45214723"/>
      <w:bookmarkStart w:id="2060" w:name="_Toc51937862"/>
      <w:bookmarkStart w:id="2061" w:name="_Toc51938171"/>
      <w:bookmarkStart w:id="2062" w:name="_Toc106710299"/>
      <w:r>
        <w:t>10.4.2.1</w:t>
      </w:r>
      <w:r>
        <w:tab/>
        <w:t>Structure</w:t>
      </w:r>
      <w:bookmarkEnd w:id="2056"/>
      <w:bookmarkEnd w:id="2057"/>
      <w:bookmarkEnd w:id="2058"/>
      <w:bookmarkEnd w:id="2059"/>
      <w:bookmarkEnd w:id="2060"/>
      <w:bookmarkEnd w:id="2061"/>
      <w:bookmarkEnd w:id="2062"/>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bookmarkStart w:id="2063" w:name="MCCQCTEMPBM_00000638"/>
      <w:r>
        <w:rPr>
          <w:lang w:val="en-US"/>
        </w:rPr>
        <w:t>subclause</w:t>
      </w:r>
      <w:bookmarkEnd w:id="2063"/>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2064" w:name="_Toc20212485"/>
      <w:bookmarkStart w:id="2065" w:name="_Toc27731840"/>
      <w:bookmarkStart w:id="2066" w:name="_Toc36127618"/>
      <w:bookmarkStart w:id="2067" w:name="_Toc45214724"/>
      <w:bookmarkStart w:id="2068" w:name="_Toc51937863"/>
      <w:bookmarkStart w:id="2069" w:name="_Toc51938172"/>
      <w:bookmarkStart w:id="2070" w:name="_Toc106710300"/>
      <w:r>
        <w:t>10.4.2.2</w:t>
      </w:r>
      <w:r w:rsidRPr="00016A64">
        <w:tab/>
      </w:r>
      <w:r>
        <w:t>Application Unique ID</w:t>
      </w:r>
      <w:bookmarkEnd w:id="2064"/>
      <w:bookmarkEnd w:id="2065"/>
      <w:bookmarkEnd w:id="2066"/>
      <w:bookmarkEnd w:id="2067"/>
      <w:bookmarkEnd w:id="2068"/>
      <w:bookmarkEnd w:id="2069"/>
      <w:bookmarkEnd w:id="2070"/>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2071" w:name="_Toc20212486"/>
      <w:bookmarkStart w:id="2072" w:name="_Toc27731841"/>
      <w:bookmarkStart w:id="2073" w:name="_Toc36127619"/>
      <w:bookmarkStart w:id="2074" w:name="_Toc45214725"/>
      <w:bookmarkStart w:id="2075" w:name="_Toc51937864"/>
      <w:bookmarkStart w:id="2076" w:name="_Toc51938173"/>
      <w:bookmarkStart w:id="2077" w:name="_Toc106710301"/>
      <w:r>
        <w:t>10.4</w:t>
      </w:r>
      <w:r w:rsidRPr="00345011">
        <w:t>.2.</w:t>
      </w:r>
      <w:r>
        <w:t>3</w:t>
      </w:r>
      <w:r w:rsidRPr="00345011">
        <w:tab/>
      </w:r>
      <w:r>
        <w:t>XML Schema</w:t>
      </w:r>
      <w:bookmarkEnd w:id="2071"/>
      <w:bookmarkEnd w:id="2072"/>
      <w:bookmarkEnd w:id="2073"/>
      <w:bookmarkEnd w:id="2074"/>
      <w:bookmarkEnd w:id="2075"/>
      <w:bookmarkEnd w:id="2076"/>
      <w:bookmarkEnd w:id="2077"/>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2078" w:name="_Toc20212487"/>
      <w:bookmarkStart w:id="2079" w:name="_Toc27731842"/>
      <w:bookmarkStart w:id="2080" w:name="_Toc36127620"/>
      <w:bookmarkStart w:id="2081" w:name="_Toc45214726"/>
      <w:bookmarkStart w:id="2082" w:name="_Toc51937865"/>
      <w:bookmarkStart w:id="2083" w:name="_Toc51938174"/>
      <w:bookmarkStart w:id="2084" w:name="_Toc106710302"/>
      <w:r>
        <w:t>10.4.2.4</w:t>
      </w:r>
      <w:r>
        <w:tab/>
        <w:t>Default Document Namespace</w:t>
      </w:r>
      <w:bookmarkEnd w:id="2078"/>
      <w:bookmarkEnd w:id="2079"/>
      <w:bookmarkEnd w:id="2080"/>
      <w:bookmarkEnd w:id="2081"/>
      <w:bookmarkEnd w:id="2082"/>
      <w:bookmarkEnd w:id="2083"/>
      <w:bookmarkEnd w:id="2084"/>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85" w:name="_Toc20212488"/>
      <w:bookmarkStart w:id="2086" w:name="_Toc27731843"/>
      <w:bookmarkStart w:id="2087" w:name="_Toc36127621"/>
      <w:bookmarkStart w:id="2088" w:name="_Toc45214727"/>
      <w:bookmarkStart w:id="2089" w:name="_Toc51937866"/>
      <w:bookmarkStart w:id="2090" w:name="_Toc51938175"/>
      <w:bookmarkStart w:id="2091" w:name="_Toc106710303"/>
      <w:r>
        <w:t>10.4.2.5</w:t>
      </w:r>
      <w:r>
        <w:tab/>
        <w:t>MIME type</w:t>
      </w:r>
      <w:bookmarkEnd w:id="2085"/>
      <w:bookmarkEnd w:id="2086"/>
      <w:bookmarkEnd w:id="2087"/>
      <w:bookmarkEnd w:id="2088"/>
      <w:bookmarkEnd w:id="2089"/>
      <w:bookmarkEnd w:id="2090"/>
      <w:bookmarkEnd w:id="2091"/>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92" w:name="_Toc20212489"/>
      <w:bookmarkStart w:id="2093" w:name="_Toc27731844"/>
      <w:bookmarkStart w:id="2094" w:name="_Toc36127622"/>
      <w:bookmarkStart w:id="2095" w:name="_Toc45214728"/>
      <w:bookmarkStart w:id="2096" w:name="_Toc51937867"/>
      <w:bookmarkStart w:id="2097" w:name="_Toc51938176"/>
      <w:bookmarkStart w:id="2098" w:name="_Toc106710304"/>
      <w:r>
        <w:t>10.4.2.6</w:t>
      </w:r>
      <w:r>
        <w:tab/>
        <w:t>Validation Constraints</w:t>
      </w:r>
      <w:bookmarkEnd w:id="2092"/>
      <w:bookmarkEnd w:id="2093"/>
      <w:bookmarkEnd w:id="2094"/>
      <w:bookmarkEnd w:id="2095"/>
      <w:bookmarkEnd w:id="2096"/>
      <w:bookmarkEnd w:id="2097"/>
      <w:bookmarkEnd w:id="2098"/>
    </w:p>
    <w:p w14:paraId="30522DB6" w14:textId="77777777" w:rsidR="00D241C1" w:rsidRDefault="00D241C1" w:rsidP="00D241C1">
      <w:r>
        <w:t xml:space="preserve">If the AUID value of the document URI or node URI in the Request-URI is other than that specified in </w:t>
      </w:r>
      <w:bookmarkStart w:id="2099" w:name="MCCQCTEMPBM_00000639"/>
      <w:r>
        <w:t>subclause</w:t>
      </w:r>
      <w:bookmarkEnd w:id="2099"/>
      <w:r>
        <w:t>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 xml:space="preserve">The service configuration document shall conform to the XML Schema described in </w:t>
      </w:r>
      <w:bookmarkStart w:id="2100" w:name="MCCQCTEMPBM_00000640"/>
      <w:r>
        <w:t>subclause</w:t>
      </w:r>
      <w:bookmarkEnd w:id="2100"/>
      <w:r>
        <w:t>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101" w:name="_Toc20212490"/>
      <w:bookmarkStart w:id="2102" w:name="_Toc27731845"/>
      <w:bookmarkStart w:id="2103" w:name="_Toc36127623"/>
      <w:bookmarkStart w:id="2104" w:name="_Toc45214729"/>
      <w:bookmarkStart w:id="2105" w:name="_Toc51937868"/>
      <w:bookmarkStart w:id="2106" w:name="_Toc51938177"/>
      <w:bookmarkStart w:id="2107" w:name="_Toc106710305"/>
      <w:r>
        <w:t>10.4.2.7</w:t>
      </w:r>
      <w:r w:rsidRPr="00345011">
        <w:tab/>
        <w:t>Data Semantics</w:t>
      </w:r>
      <w:bookmarkEnd w:id="2101"/>
      <w:bookmarkEnd w:id="2102"/>
      <w:bookmarkEnd w:id="2103"/>
      <w:bookmarkEnd w:id="2104"/>
      <w:bookmarkEnd w:id="2105"/>
      <w:bookmarkEnd w:id="2106"/>
      <w:bookmarkEnd w:id="2107"/>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bookmarkStart w:id="2108" w:name="MCCQCTEMPBM_00000641"/>
      <w:r w:rsidRPr="002606B5">
        <w:rPr>
          <w:lang w:val="en-US"/>
        </w:rPr>
        <w:t>subclause</w:t>
      </w:r>
      <w:bookmarkEnd w:id="2108"/>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 xml:space="preserve">which corresponds to the "TimePeriodicAnnouncement" element as specified in </w:t>
      </w:r>
      <w:bookmarkStart w:id="2109" w:name="MCCQCTEMPBM_00000642"/>
      <w:r>
        <w:rPr>
          <w:lang w:val="en-US"/>
        </w:rPr>
        <w:t>subclause</w:t>
      </w:r>
      <w:bookmarkEnd w:id="2109"/>
      <w:r>
        <w:rPr>
          <w:lang w:val="en-US"/>
        </w:rPr>
        <w:t>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bookmarkStart w:id="2110" w:name="MCCQCTEMPBM_00000643"/>
      <w:r w:rsidRPr="002606B5">
        <w:rPr>
          <w:lang w:val="en-US"/>
        </w:rPr>
        <w:t>subclause</w:t>
      </w:r>
      <w:bookmarkEnd w:id="2110"/>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bookmarkStart w:id="2111" w:name="MCCQCTEMPBM_00000644"/>
      <w:r w:rsidRPr="002606B5">
        <w:rPr>
          <w:lang w:val="en-US"/>
        </w:rPr>
        <w:t>subclause</w:t>
      </w:r>
      <w:bookmarkEnd w:id="2111"/>
      <w:r>
        <w:rPr>
          <w:lang w:val="en-US"/>
        </w:rPr>
        <w:t> 11.2.12 of 3GPP TS 24.483 [4].</w:t>
      </w:r>
    </w:p>
    <w:p w14:paraId="6A13FE1F" w14:textId="77777777" w:rsidR="00D241C1" w:rsidRDefault="00D241C1" w:rsidP="00DE7187">
      <w:pPr>
        <w:pStyle w:val="Heading4"/>
      </w:pPr>
      <w:bookmarkStart w:id="2112" w:name="_Toc20212491"/>
      <w:bookmarkStart w:id="2113" w:name="_Toc27731846"/>
      <w:bookmarkStart w:id="2114" w:name="_Toc36127624"/>
      <w:bookmarkStart w:id="2115" w:name="_Toc45214730"/>
      <w:bookmarkStart w:id="2116" w:name="_Toc51937869"/>
      <w:bookmarkStart w:id="2117" w:name="_Toc51938178"/>
      <w:bookmarkStart w:id="2118" w:name="_Toc106710306"/>
      <w:r>
        <w:t>10.4.2.8</w:t>
      </w:r>
      <w:r>
        <w:tab/>
        <w:t>Naming Conventions</w:t>
      </w:r>
      <w:bookmarkEnd w:id="2112"/>
      <w:bookmarkEnd w:id="2113"/>
      <w:bookmarkEnd w:id="2114"/>
      <w:bookmarkEnd w:id="2115"/>
      <w:bookmarkEnd w:id="2116"/>
      <w:bookmarkEnd w:id="2117"/>
      <w:bookmarkEnd w:id="2118"/>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119" w:name="_Toc20212492"/>
      <w:bookmarkStart w:id="2120" w:name="_Toc27731847"/>
      <w:bookmarkStart w:id="2121" w:name="_Toc36127625"/>
      <w:bookmarkStart w:id="2122" w:name="_Toc45214731"/>
      <w:bookmarkStart w:id="2123" w:name="_Toc51937870"/>
      <w:bookmarkStart w:id="2124" w:name="_Toc51938179"/>
      <w:bookmarkStart w:id="2125" w:name="_Toc106710307"/>
      <w:r>
        <w:t>10.4.2.9</w:t>
      </w:r>
      <w:r>
        <w:tab/>
        <w:t>Global documents</w:t>
      </w:r>
      <w:bookmarkEnd w:id="2119"/>
      <w:bookmarkEnd w:id="2120"/>
      <w:bookmarkEnd w:id="2121"/>
      <w:bookmarkEnd w:id="2122"/>
      <w:bookmarkEnd w:id="2123"/>
      <w:bookmarkEnd w:id="2124"/>
      <w:bookmarkEnd w:id="2125"/>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126" w:name="_Toc20212493"/>
      <w:bookmarkStart w:id="2127" w:name="_Toc27731848"/>
      <w:bookmarkStart w:id="2128" w:name="_Toc36127626"/>
      <w:bookmarkStart w:id="2129" w:name="_Toc45214732"/>
      <w:bookmarkStart w:id="2130" w:name="_Toc51937871"/>
      <w:bookmarkStart w:id="2131" w:name="_Toc51938180"/>
      <w:bookmarkStart w:id="2132" w:name="_Toc106710308"/>
      <w:r>
        <w:t>10.4.2.10</w:t>
      </w:r>
      <w:r>
        <w:tab/>
        <w:t>Resource interdependencies</w:t>
      </w:r>
      <w:bookmarkEnd w:id="2126"/>
      <w:bookmarkEnd w:id="2127"/>
      <w:bookmarkEnd w:id="2128"/>
      <w:bookmarkEnd w:id="2129"/>
      <w:bookmarkEnd w:id="2130"/>
      <w:bookmarkEnd w:id="2131"/>
      <w:bookmarkEnd w:id="2132"/>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133" w:name="_Toc20212494"/>
      <w:bookmarkStart w:id="2134" w:name="_Toc27731849"/>
      <w:bookmarkStart w:id="2135" w:name="_Toc36127627"/>
      <w:bookmarkStart w:id="2136" w:name="_Toc45214733"/>
      <w:bookmarkStart w:id="2137" w:name="_Toc51937872"/>
      <w:bookmarkStart w:id="2138" w:name="_Toc51938181"/>
      <w:bookmarkStart w:id="2139" w:name="_Toc106710309"/>
      <w:r>
        <w:t>10.4.2.11</w:t>
      </w:r>
      <w:r>
        <w:tab/>
        <w:t>Authorization Policies</w:t>
      </w:r>
      <w:bookmarkEnd w:id="2133"/>
      <w:bookmarkEnd w:id="2134"/>
      <w:bookmarkEnd w:id="2135"/>
      <w:bookmarkEnd w:id="2136"/>
      <w:bookmarkEnd w:id="2137"/>
      <w:bookmarkEnd w:id="2138"/>
      <w:bookmarkEnd w:id="2139"/>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w:t>
      </w:r>
      <w:bookmarkStart w:id="2140" w:name="MCCQCTEMPBM_00000645"/>
      <w:r>
        <w:rPr>
          <w:lang w:val="en-US"/>
        </w:rPr>
        <w:t>subclause</w:t>
      </w:r>
      <w:bookmarkEnd w:id="2140"/>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141" w:name="_Toc20212495"/>
      <w:bookmarkStart w:id="2142" w:name="_Toc27731850"/>
      <w:bookmarkStart w:id="2143" w:name="_Toc36127628"/>
      <w:bookmarkStart w:id="2144" w:name="_Toc45214734"/>
      <w:bookmarkStart w:id="2145" w:name="_Toc51937873"/>
      <w:bookmarkStart w:id="2146" w:name="_Toc51938182"/>
      <w:bookmarkStart w:id="2147" w:name="_Toc106710310"/>
      <w:r>
        <w:t>10.4.2.12</w:t>
      </w:r>
      <w:r>
        <w:tab/>
        <w:t>Subscription to Changes</w:t>
      </w:r>
      <w:bookmarkEnd w:id="2141"/>
      <w:bookmarkEnd w:id="2142"/>
      <w:bookmarkEnd w:id="2143"/>
      <w:bookmarkEnd w:id="2144"/>
      <w:bookmarkEnd w:id="2145"/>
      <w:bookmarkEnd w:id="2146"/>
      <w:bookmarkEnd w:id="2147"/>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bookmarkStart w:id="2148" w:name="MCCQCTEMPBM_00000646"/>
      <w:r>
        <w:rPr>
          <w:lang w:val="en-US"/>
        </w:rPr>
        <w:t>subclause</w:t>
      </w:r>
      <w:bookmarkEnd w:id="2148"/>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149" w:name="_Toc20212496"/>
      <w:bookmarkStart w:id="2150" w:name="_Toc27731851"/>
      <w:bookmarkStart w:id="2151" w:name="_Toc36127629"/>
      <w:bookmarkStart w:id="2152" w:name="_Toc45214735"/>
      <w:bookmarkStart w:id="2153" w:name="_Toc51937874"/>
      <w:bookmarkStart w:id="2154" w:name="_Toc51938183"/>
      <w:bookmarkStart w:id="2155" w:name="_Toc106710311"/>
      <w:r w:rsidRPr="00986001">
        <w:t>Annex A (informative):</w:t>
      </w:r>
      <w:r w:rsidRPr="00986001">
        <w:br/>
        <w:t>Signalling flows</w:t>
      </w:r>
      <w:bookmarkEnd w:id="2149"/>
      <w:bookmarkEnd w:id="2150"/>
      <w:bookmarkEnd w:id="2151"/>
      <w:bookmarkEnd w:id="2152"/>
      <w:bookmarkEnd w:id="2153"/>
      <w:bookmarkEnd w:id="2154"/>
      <w:bookmarkEnd w:id="2155"/>
    </w:p>
    <w:p w14:paraId="6E6F0F33" w14:textId="77777777" w:rsidR="00404EBA" w:rsidRDefault="00404EBA" w:rsidP="00AA68E6">
      <w:pPr>
        <w:pStyle w:val="Heading1"/>
      </w:pPr>
      <w:bookmarkStart w:id="2156" w:name="_Toc20212497"/>
      <w:bookmarkStart w:id="2157" w:name="_Toc27731852"/>
      <w:bookmarkStart w:id="2158" w:name="_Toc36127630"/>
      <w:bookmarkStart w:id="2159" w:name="_Toc45214736"/>
      <w:bookmarkStart w:id="2160" w:name="_Toc51937875"/>
      <w:bookmarkStart w:id="2161" w:name="_Toc51938184"/>
      <w:bookmarkStart w:id="2162" w:name="_Toc106710312"/>
      <w:bookmarkStart w:id="2163" w:name="MCCQCTEMPBM_00000665"/>
      <w:bookmarkEnd w:id="875"/>
      <w:r>
        <w:t>A.1</w:t>
      </w:r>
      <w:r>
        <w:tab/>
        <w:t>Scope of signalling flows</w:t>
      </w:r>
      <w:bookmarkEnd w:id="2156"/>
      <w:bookmarkEnd w:id="2157"/>
      <w:bookmarkEnd w:id="2158"/>
      <w:bookmarkEnd w:id="2159"/>
      <w:bookmarkEnd w:id="2160"/>
      <w:bookmarkEnd w:id="2161"/>
      <w:bookmarkEnd w:id="2162"/>
    </w:p>
    <w:bookmarkEnd w:id="2163"/>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164" w:name="_Toc20212498"/>
      <w:bookmarkStart w:id="2165" w:name="_Toc27731853"/>
      <w:bookmarkStart w:id="2166" w:name="_Toc36127631"/>
      <w:bookmarkStart w:id="2167" w:name="_Toc45214737"/>
      <w:bookmarkStart w:id="2168" w:name="_Toc51937876"/>
      <w:bookmarkStart w:id="2169" w:name="_Toc51938185"/>
      <w:bookmarkStart w:id="2170" w:name="_Toc106710313"/>
      <w:r>
        <w:t>A.2</w:t>
      </w:r>
      <w:r>
        <w:tab/>
        <w:t>Signalling flows for MCPTT user profile configuration document creation</w:t>
      </w:r>
      <w:bookmarkEnd w:id="2164"/>
      <w:bookmarkEnd w:id="2165"/>
      <w:bookmarkEnd w:id="2166"/>
      <w:bookmarkEnd w:id="2167"/>
      <w:bookmarkEnd w:id="2168"/>
      <w:bookmarkEnd w:id="2169"/>
      <w:bookmarkEnd w:id="2170"/>
    </w:p>
    <w:p w14:paraId="1842ABF6" w14:textId="77777777" w:rsidR="00404EBA" w:rsidRDefault="00404EBA" w:rsidP="00DE7187">
      <w:pPr>
        <w:pStyle w:val="Heading2"/>
      </w:pPr>
      <w:bookmarkStart w:id="2171" w:name="_Toc20212499"/>
      <w:bookmarkStart w:id="2172" w:name="_Toc27731854"/>
      <w:bookmarkStart w:id="2173" w:name="_Toc36127632"/>
      <w:bookmarkStart w:id="2174" w:name="_Toc45214738"/>
      <w:bookmarkStart w:id="2175" w:name="_Toc51937877"/>
      <w:bookmarkStart w:id="2176" w:name="_Toc51938186"/>
      <w:bookmarkStart w:id="2177" w:name="_Toc106710314"/>
      <w:r>
        <w:t>A.2.1</w:t>
      </w:r>
      <w:r>
        <w:tab/>
        <w:t>CMC creating a MCPTT user profile configuration document on behalf of MCPTT user</w:t>
      </w:r>
      <w:bookmarkEnd w:id="2171"/>
      <w:bookmarkEnd w:id="2172"/>
      <w:bookmarkEnd w:id="2173"/>
      <w:bookmarkEnd w:id="2174"/>
      <w:bookmarkEnd w:id="2175"/>
      <w:bookmarkEnd w:id="2176"/>
      <w:bookmarkEnd w:id="2177"/>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15" w:history="1">
        <w:r w:rsidRPr="00114B70">
          <w:t>user2@example.com</w:t>
        </w:r>
      </w:hyperlink>
      <w:r w:rsidRPr="00114B70">
        <w:t xml:space="preserve"> (MCPTT ID </w:t>
      </w:r>
      <w:hyperlink r:id="rId16"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17"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18"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19" w:history="1">
        <w:r w:rsidRPr="00114B70">
          <w:t>user2@example.com</w:t>
        </w:r>
      </w:hyperlink>
      <w:r w:rsidRPr="00114B70">
        <w:t xml:space="preserve"> to be allowed to place private calls to three users (</w:t>
      </w:r>
      <w:hyperlink r:id="rId20" w:history="1">
        <w:r w:rsidRPr="00114B70">
          <w:t>user1@example.com</w:t>
        </w:r>
      </w:hyperlink>
      <w:r w:rsidRPr="00114B70">
        <w:t xml:space="preserve">, </w:t>
      </w:r>
      <w:hyperlink r:id="rId21" w:history="1">
        <w:r w:rsidRPr="00114B70">
          <w:t>user3@example.com</w:t>
        </w:r>
      </w:hyperlink>
      <w:r w:rsidRPr="00114B70">
        <w:t xml:space="preserve"> and </w:t>
      </w:r>
      <w:hyperlink r:id="rId22"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3"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24"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25" w:history="1">
        <w:r w:rsidRPr="00114B70">
          <w:t>MCPTTGroup-A@example.com</w:t>
        </w:r>
      </w:hyperlink>
      <w:r w:rsidRPr="00114B70">
        <w:t xml:space="preserve">, </w:t>
      </w:r>
      <w:hyperlink r:id="rId26" w:history="1">
        <w:r w:rsidRPr="00114B70">
          <w:t>MCPTTGroup-B@example.com</w:t>
        </w:r>
      </w:hyperlink>
      <w:r w:rsidRPr="00114B70">
        <w:t xml:space="preserve">, </w:t>
      </w:r>
      <w:hyperlink r:id="rId27" w:history="1">
        <w:r w:rsidRPr="00114B70">
          <w:t>MCPTTGroup-C@example.com</w:t>
        </w:r>
      </w:hyperlink>
      <w:r w:rsidRPr="00114B70">
        <w:t xml:space="preserve"> and </w:t>
      </w:r>
      <w:hyperlink r:id="rId28"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29"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0" w:history="1">
        <w:r w:rsidRPr="00114B70">
          <w:t>MCPTTGroup-A@example.com</w:t>
        </w:r>
      </w:hyperlink>
      <w:r w:rsidRPr="00114B70">
        <w:t xml:space="preserve">, and </w:t>
      </w:r>
      <w:hyperlink r:id="rId31"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178" w:name="_MON_1530414541"/>
    <w:bookmarkEnd w:id="2178"/>
    <w:p w14:paraId="7D35CEC7" w14:textId="77777777" w:rsidR="00404EBA" w:rsidRDefault="00404EBA" w:rsidP="00404EBA">
      <w:pPr>
        <w:pStyle w:val="TH"/>
      </w:pPr>
      <w:r>
        <w:object w:dxaOrig="5415" w:dyaOrig="3150" w14:anchorId="1DDFB1B8">
          <v:shape id="_x0000_i1028" type="#_x0000_t75" style="width:271.5pt;height:157.5pt" o:ole="">
            <v:imagedata r:id="rId32" o:title=""/>
          </v:shape>
          <o:OLEObject Type="Embed" ProgID="Visio.Drawing.11" ShapeID="_x0000_i1028" DrawAspect="Content" ObjectID="_1724876186" r:id="rId33"/>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77777777" w:rsidR="00404EBA" w:rsidRPr="00114B70" w:rsidRDefault="00404EBA" w:rsidP="00621680">
            <w:pPr>
              <w:pStyle w:val="PL"/>
            </w:pPr>
            <w:r w:rsidRPr="00114B70">
              <w:t>PUT /MissionCriticalOrg/MCO-12345</w:t>
            </w:r>
            <w:r w:rsidR="002B316A" w:rsidRPr="00114B70">
              <w:t>/org.3gpp.mcptt.user-profile</w:t>
            </w:r>
            <w:r w:rsidR="002B316A">
              <w:t>/users</w:t>
            </w:r>
            <w:r w:rsidRPr="00114B70">
              <w:t>/</w:t>
            </w:r>
            <w:hyperlink r:id="rId34" w:history="1">
              <w:r w:rsidRPr="00114B70">
                <w:t>sip:User2@example.com</w:t>
              </w:r>
            </w:hyperlink>
            <w:r w:rsidRPr="00114B70">
              <w:t>/user-profile</w:t>
            </w:r>
            <w:r w:rsidR="006100D1">
              <w:t>-0</w:t>
            </w:r>
            <w:r w:rsidRPr="00114B70">
              <w:t>.xml HTTP/1.1</w:t>
            </w:r>
          </w:p>
          <w:p w14:paraId="444E7371" w14:textId="77777777" w:rsidR="00404EBA" w:rsidRPr="00114B70" w:rsidRDefault="00404EBA" w:rsidP="00621680">
            <w:pPr>
              <w:pStyle w:val="PL"/>
            </w:pPr>
            <w:r w:rsidRPr="00114B70">
              <w:t>Host: cms1.example.com</w:t>
            </w:r>
          </w:p>
          <w:p w14:paraId="10AF8B06" w14:textId="77777777" w:rsidR="00404EBA" w:rsidRPr="00114B70" w:rsidRDefault="00404EBA" w:rsidP="00621680">
            <w:pPr>
              <w:pStyle w:val="PL"/>
            </w:pPr>
            <w:r w:rsidRPr="00114B70">
              <w:t>Content-Type: application/org.3gpp.mcptt.user-profile+xml; charset="utf-8"</w:t>
            </w:r>
          </w:p>
          <w:p w14:paraId="397517E8" w14:textId="77777777" w:rsidR="00404EBA" w:rsidRPr="00114B70" w:rsidRDefault="00404EBA" w:rsidP="0062168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114B70" w:rsidRDefault="00404EBA" w:rsidP="00621680">
            <w:pPr>
              <w:pStyle w:val="PL"/>
            </w:pPr>
          </w:p>
          <w:p w14:paraId="4490CDE0" w14:textId="77777777" w:rsidR="00404EBA" w:rsidRPr="00114B70" w:rsidRDefault="00404EBA" w:rsidP="00621680">
            <w:pPr>
              <w:pStyle w:val="PL"/>
            </w:pPr>
          </w:p>
          <w:p w14:paraId="0236D4DC" w14:textId="77777777" w:rsidR="00404EBA" w:rsidRPr="00114B70" w:rsidRDefault="00404EBA" w:rsidP="00621680">
            <w:pPr>
              <w:pStyle w:val="PL"/>
            </w:pPr>
            <w:r w:rsidRPr="00114B70">
              <w:t>&lt;?xml version="1.0" encoding="UTF-8"?&gt;</w:t>
            </w:r>
          </w:p>
          <w:p w14:paraId="0C909E2B" w14:textId="77777777" w:rsidR="00404EBA" w:rsidRPr="00114B70" w:rsidRDefault="00404EBA" w:rsidP="00621680">
            <w:pPr>
              <w:pStyle w:val="PL"/>
            </w:pPr>
          </w:p>
          <w:p w14:paraId="23108B7A" w14:textId="77777777" w:rsidR="00D50B28" w:rsidRDefault="00D50B28" w:rsidP="00D50B28">
            <w:pPr>
              <w:pStyle w:val="PL"/>
              <w:rPr>
                <w:color w:val="000000"/>
              </w:rPr>
            </w:pPr>
            <w:bookmarkStart w:id="2179" w:name="_MCCTEMPBM_CRPT10440034___5"/>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64795D" w:rsidRDefault="00D50B28" w:rsidP="00D50B28">
            <w:pPr>
              <w:pStyle w:val="PL"/>
              <w:rPr>
                <w:color w:val="000000"/>
              </w:rPr>
            </w:pPr>
            <w:r w:rsidRPr="0064795D">
              <w:rPr>
                <w:color w:val="000000"/>
              </w:rPr>
              <w:t xml:space="preserve">  &lt;Name xml:lang="en-GB"&gt;Default Duty Shift Profile of Officer 12345&lt;/Name&gt;</w:t>
            </w:r>
          </w:p>
          <w:p w14:paraId="03FC6648" w14:textId="77777777" w:rsidR="00404EBA" w:rsidRPr="00114B70" w:rsidRDefault="00404EBA" w:rsidP="00621680">
            <w:pPr>
              <w:pStyle w:val="PL"/>
            </w:pPr>
            <w:r w:rsidRPr="00114B70">
              <w:t xml:space="preserve">  &lt;</w:t>
            </w:r>
            <w:r w:rsidR="00D50B28">
              <w:rPr>
                <w:color w:val="000000"/>
              </w:rPr>
              <w:t>S</w:t>
            </w:r>
            <w:r w:rsidR="00D50B28" w:rsidRPr="0064795D">
              <w:rPr>
                <w:color w:val="000000"/>
              </w:rPr>
              <w:t>tatus</w:t>
            </w:r>
            <w:r w:rsidRPr="00114B70">
              <w:t>&gt;true&lt;</w:t>
            </w:r>
            <w:r w:rsidR="00D50B28" w:rsidRPr="0064795D">
              <w:rPr>
                <w:color w:val="000000"/>
              </w:rPr>
              <w:t>/</w:t>
            </w:r>
            <w:r w:rsidR="00D50B28">
              <w:rPr>
                <w:color w:val="000000"/>
              </w:rPr>
              <w:t>S</w:t>
            </w:r>
            <w:r w:rsidR="00D50B28" w:rsidRPr="0064795D">
              <w:rPr>
                <w:color w:val="000000"/>
              </w:rPr>
              <w:t>tatus</w:t>
            </w:r>
            <w:r w:rsidRPr="00114B70">
              <w:t>&gt;</w:t>
            </w:r>
          </w:p>
          <w:p w14:paraId="04EC9740" w14:textId="77777777" w:rsidR="00404EBA" w:rsidRPr="00114B70" w:rsidRDefault="00404EBA" w:rsidP="00621680">
            <w:pPr>
              <w:pStyle w:val="PL"/>
            </w:pPr>
            <w:r w:rsidRPr="00114B70">
              <w:t xml:space="preserve">  &lt;ProfileName</w:t>
            </w:r>
            <w:r w:rsidR="00D50B28" w:rsidRPr="0064795D">
              <w:rPr>
                <w:color w:val="000000"/>
              </w:rPr>
              <w:t xml:space="preserve"> xml:lang="en-GB"</w:t>
            </w:r>
            <w:r w:rsidRPr="00114B70">
              <w:t>&gt;Default Duty Shift Profile of Officer 12345&lt;/ProfileName&gt;</w:t>
            </w:r>
          </w:p>
          <w:p w14:paraId="0373237B" w14:textId="77777777" w:rsidR="00404EBA" w:rsidRPr="00114B70" w:rsidRDefault="00404EBA" w:rsidP="00621680">
            <w:pPr>
              <w:pStyle w:val="PL"/>
            </w:pPr>
            <w:r w:rsidRPr="00114B70">
              <w:t xml:space="preserve">  &lt;Pre-selected-indication</w:t>
            </w:r>
            <w:r w:rsidR="00D50B28" w:rsidRPr="0064795D">
              <w:rPr>
                <w:color w:val="000000"/>
              </w:rPr>
              <w:t>/</w:t>
            </w:r>
            <w:r w:rsidRPr="00114B70">
              <w:t>&gt;</w:t>
            </w:r>
          </w:p>
          <w:p w14:paraId="7324E61E" w14:textId="77777777" w:rsidR="00404EBA" w:rsidRPr="00114B70" w:rsidRDefault="00404EBA" w:rsidP="00621680">
            <w:pPr>
              <w:pStyle w:val="PL"/>
            </w:pPr>
            <w:r w:rsidRPr="00114B70">
              <w:t xml:space="preserve">  &lt;Common index=</w:t>
            </w:r>
            <w:r w:rsidR="00D50B28" w:rsidRPr="0064795D">
              <w:rPr>
                <w:color w:val="000000"/>
              </w:rPr>
              <w:t>"</w:t>
            </w:r>
            <w:r w:rsidRPr="00114B70">
              <w:t>0</w:t>
            </w:r>
            <w:r w:rsidR="00D50B28" w:rsidRPr="0064795D">
              <w:rPr>
                <w:color w:val="000000"/>
              </w:rPr>
              <w:t>"</w:t>
            </w:r>
            <w:r w:rsidRPr="00114B70">
              <w:t>&gt;</w:t>
            </w:r>
          </w:p>
          <w:bookmarkEnd w:id="2179"/>
          <w:p w14:paraId="699D1531" w14:textId="77777777" w:rsidR="00404EBA" w:rsidRPr="00114B70" w:rsidRDefault="00404EBA" w:rsidP="00621680">
            <w:pPr>
              <w:pStyle w:val="PL"/>
            </w:pPr>
            <w:r w:rsidRPr="00114B70">
              <w:t xml:space="preserve">    &lt;UserAlias&gt;</w:t>
            </w:r>
          </w:p>
          <w:p w14:paraId="4A42E239" w14:textId="77777777" w:rsidR="00404EBA" w:rsidRPr="00114B70" w:rsidRDefault="00404EBA" w:rsidP="00621680">
            <w:pPr>
              <w:pStyle w:val="PL"/>
            </w:pPr>
            <w:bookmarkStart w:id="2180" w:name="_MCCTEMPBM_CRPT10440035___5"/>
            <w:r w:rsidRPr="00114B70">
              <w:t xml:space="preserve">      &lt;alias-entry</w:t>
            </w:r>
            <w:r w:rsidR="00D50B28" w:rsidRPr="0064795D">
              <w:rPr>
                <w:color w:val="000000"/>
              </w:rPr>
              <w:t>index="0" xml:lang="en-GB"</w:t>
            </w:r>
            <w:r w:rsidRPr="00114B70">
              <w:t>&gt;Officer 12345&lt;/alias-entry&gt;</w:t>
            </w:r>
          </w:p>
          <w:p w14:paraId="02ED945B" w14:textId="77777777" w:rsidR="00D50B28" w:rsidRDefault="00D50B28" w:rsidP="00D50B28">
            <w:pPr>
              <w:pStyle w:val="PL"/>
              <w:rPr>
                <w:color w:val="000000"/>
              </w:rPr>
            </w:pPr>
            <w:r>
              <w:rPr>
                <w:color w:val="000000"/>
              </w:rPr>
              <w:t xml:space="preserve">      &lt;anyExt/&gt;</w:t>
            </w:r>
          </w:p>
          <w:bookmarkEnd w:id="2180"/>
          <w:p w14:paraId="6F610CE5" w14:textId="77777777" w:rsidR="00404EBA" w:rsidRPr="00114B70" w:rsidRDefault="00404EBA" w:rsidP="00621680">
            <w:pPr>
              <w:pStyle w:val="PL"/>
            </w:pPr>
            <w:r w:rsidRPr="00114B70">
              <w:t xml:space="preserve">    &lt;/UserAlias&gt;</w:t>
            </w:r>
          </w:p>
          <w:p w14:paraId="7938A2FA" w14:textId="77777777" w:rsidR="00404EBA" w:rsidRPr="00114B70" w:rsidRDefault="00404EBA" w:rsidP="00621680">
            <w:pPr>
              <w:pStyle w:val="PL"/>
            </w:pPr>
            <w:r w:rsidRPr="00114B70">
              <w:t xml:space="preserve">    &lt;MCPTTUserID&gt;</w:t>
            </w:r>
          </w:p>
          <w:p w14:paraId="0CD1566C" w14:textId="77777777" w:rsidR="00404EBA" w:rsidRPr="00114B70" w:rsidRDefault="00404EBA" w:rsidP="00621680">
            <w:pPr>
              <w:pStyle w:val="PL"/>
            </w:pPr>
            <w:r w:rsidRPr="00114B70">
              <w:t xml:space="preserve">      &lt;uri-entry&gt;</w:t>
            </w:r>
            <w:r w:rsidR="00D50B28" w:rsidRPr="00D50B28">
              <w:t>sip:user2@example.com</w:t>
            </w:r>
            <w:r w:rsidRPr="00114B70">
              <w:t>&lt;/uri-entry&gt;</w:t>
            </w:r>
          </w:p>
          <w:p w14:paraId="55ED1B9D" w14:textId="77777777" w:rsidR="00404EBA" w:rsidRPr="00114B70" w:rsidRDefault="00404EBA" w:rsidP="00621680">
            <w:pPr>
              <w:pStyle w:val="PL"/>
            </w:pPr>
            <w:bookmarkStart w:id="2181" w:name="_MCCTEMPBM_CRPT10440036___5"/>
            <w:r w:rsidRPr="00114B70">
              <w:t xml:space="preserve">      &lt;display-name</w:t>
            </w:r>
            <w:r w:rsidR="00D50B28" w:rsidRPr="0064795D">
              <w:rPr>
                <w:color w:val="000000"/>
              </w:rPr>
              <w:t xml:space="preserve"> xml:lang="en-GB"</w:t>
            </w:r>
            <w:r w:rsidRPr="00114B70">
              <w:t xml:space="preserve">&gt;User </w:t>
            </w:r>
            <w:r w:rsidR="00D50B28" w:rsidRPr="0064795D">
              <w:rPr>
                <w:color w:val="000000"/>
              </w:rPr>
              <w:t>2</w:t>
            </w:r>
            <w:r w:rsidRPr="00114B70">
              <w:t>&lt;/display-name&gt;</w:t>
            </w:r>
          </w:p>
          <w:p w14:paraId="04494096" w14:textId="77777777" w:rsidR="00D50B28" w:rsidRDefault="00D50B28" w:rsidP="00D50B28">
            <w:pPr>
              <w:pStyle w:val="PL"/>
              <w:rPr>
                <w:color w:val="000000"/>
              </w:rPr>
            </w:pPr>
            <w:r>
              <w:rPr>
                <w:color w:val="000000"/>
              </w:rPr>
              <w:t xml:space="preserve">      &lt;anyExt/&gt;</w:t>
            </w:r>
          </w:p>
          <w:bookmarkEnd w:id="2181"/>
          <w:p w14:paraId="093F7936" w14:textId="77777777" w:rsidR="00404EBA" w:rsidRPr="00114B70" w:rsidRDefault="00404EBA" w:rsidP="00621680">
            <w:pPr>
              <w:pStyle w:val="PL"/>
            </w:pPr>
            <w:r w:rsidRPr="00114B70">
              <w:t xml:space="preserve">    &lt;/MCPTTUserID&gt;</w:t>
            </w:r>
          </w:p>
          <w:p w14:paraId="6319C15D" w14:textId="77777777" w:rsidR="00404EBA" w:rsidRPr="00114B70" w:rsidRDefault="00404EBA" w:rsidP="00621680">
            <w:pPr>
              <w:pStyle w:val="PL"/>
            </w:pPr>
            <w:r w:rsidRPr="00114B70">
              <w:t xml:space="preserve">    &lt;PrivateCall&gt;</w:t>
            </w:r>
          </w:p>
          <w:p w14:paraId="6E1C0831" w14:textId="77777777" w:rsidR="00404EBA" w:rsidRPr="00114B70" w:rsidRDefault="00404EBA" w:rsidP="00621680">
            <w:pPr>
              <w:pStyle w:val="PL"/>
            </w:pPr>
            <w:bookmarkStart w:id="2182" w:name="_MCCTEMPBM_CRPT10440037___5"/>
            <w:r w:rsidRPr="00114B70">
              <w:t xml:space="preserve">      &lt;PrivateCallList</w:t>
            </w:r>
            <w:r w:rsidR="00D50B28" w:rsidRPr="0064795D">
              <w:rPr>
                <w:color w:val="000000"/>
              </w:rPr>
              <w:t xml:space="preserve"> index="0"</w:t>
            </w:r>
            <w:r w:rsidRPr="00114B70">
              <w:t>&gt;</w:t>
            </w:r>
          </w:p>
          <w:p w14:paraId="44731FDC" w14:textId="77777777" w:rsidR="00404EBA" w:rsidRPr="00114B70" w:rsidRDefault="00404EBA" w:rsidP="00621680">
            <w:pPr>
              <w:pStyle w:val="PL"/>
            </w:pPr>
            <w:r w:rsidRPr="00114B70">
              <w:t xml:space="preserve">        &lt;PrivateCallURI</w:t>
            </w:r>
            <w:r w:rsidR="00D50B28" w:rsidRPr="000C7C22">
              <w:rPr>
                <w:color w:val="000000"/>
                <w:lang w:val="it-IT"/>
              </w:rPr>
              <w:t xml:space="preserve"> index="0"</w:t>
            </w:r>
            <w:r w:rsidRPr="00114B70">
              <w:t>&gt;</w:t>
            </w:r>
          </w:p>
          <w:bookmarkEnd w:id="2182"/>
          <w:p w14:paraId="0F9A0FAB" w14:textId="77777777" w:rsidR="00404EBA" w:rsidRPr="00114B70" w:rsidRDefault="00404EBA" w:rsidP="00621680">
            <w:pPr>
              <w:pStyle w:val="PL"/>
            </w:pPr>
            <w:r w:rsidRPr="00114B70">
              <w:t xml:space="preserve">          &lt;uri-entry&gt;</w:t>
            </w:r>
            <w:r w:rsidR="00D50B28" w:rsidRPr="00D50B28">
              <w:t>sip:user1@example.com</w:t>
            </w:r>
            <w:r w:rsidRPr="00114B70">
              <w:t>&lt;/uri-entry&gt;</w:t>
            </w:r>
          </w:p>
          <w:p w14:paraId="2457D74F" w14:textId="77777777" w:rsidR="00404EBA" w:rsidRPr="00114B70" w:rsidRDefault="00404EBA" w:rsidP="00621680">
            <w:pPr>
              <w:pStyle w:val="PL"/>
            </w:pPr>
            <w:bookmarkStart w:id="2183" w:name="_MCCTEMPBM_CRPT10440038___5"/>
            <w:r w:rsidRPr="00114B70">
              <w:t xml:space="preserve">          &lt;display-name</w:t>
            </w:r>
            <w:r w:rsidR="00D50B28" w:rsidRPr="0064795D">
              <w:rPr>
                <w:color w:val="000000"/>
              </w:rPr>
              <w:t xml:space="preserve"> xml:lang="en-GB"</w:t>
            </w:r>
            <w:r w:rsidRPr="00114B70">
              <w:t xml:space="preserve">&gt;User </w:t>
            </w:r>
            <w:r w:rsidR="00D50B28">
              <w:t>1</w:t>
            </w:r>
            <w:r w:rsidRPr="00114B70">
              <w:t>&lt;/display-name&gt;</w:t>
            </w:r>
          </w:p>
          <w:p w14:paraId="58EBB06A"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64DBAD9E" w14:textId="77777777" w:rsidR="00D50B28" w:rsidRPr="000C7C22" w:rsidRDefault="00D50B28" w:rsidP="00D50B28">
            <w:pPr>
              <w:pStyle w:val="PL"/>
              <w:rPr>
                <w:color w:val="000000"/>
                <w:lang w:val="it-IT"/>
              </w:rPr>
            </w:pPr>
            <w:r w:rsidRPr="000C7C22">
              <w:rPr>
                <w:color w:val="000000"/>
                <w:lang w:val="it-IT"/>
              </w:rPr>
              <w:t xml:space="preserve">        &lt;/PrivateCallURI&gt;</w:t>
            </w:r>
          </w:p>
          <w:p w14:paraId="5AA081CE" w14:textId="77777777" w:rsidR="00D50B28" w:rsidRPr="000C7C22" w:rsidRDefault="00D50B28" w:rsidP="00D50B28">
            <w:pPr>
              <w:pStyle w:val="PL"/>
              <w:rPr>
                <w:color w:val="000000"/>
                <w:lang w:val="it-IT"/>
              </w:rPr>
            </w:pPr>
            <w:r w:rsidRPr="000C7C22">
              <w:rPr>
                <w:color w:val="000000"/>
                <w:lang w:val="it-IT"/>
              </w:rPr>
              <w:t xml:space="preserve">        &lt;PrivateCallURI index="1"&gt;</w:t>
            </w:r>
          </w:p>
          <w:bookmarkEnd w:id="2183"/>
          <w:p w14:paraId="5AA09BE5" w14:textId="77777777" w:rsidR="00404EBA" w:rsidRPr="00114B70" w:rsidRDefault="00404EBA" w:rsidP="00621680">
            <w:pPr>
              <w:pStyle w:val="PL"/>
            </w:pPr>
            <w:r w:rsidRPr="00114B70">
              <w:t xml:space="preserve">          &lt;uri-entry&gt;</w:t>
            </w:r>
            <w:hyperlink r:id="rId35" w:history="1">
              <w:r w:rsidRPr="00114B70">
                <w:t>sip:user3@example.com</w:t>
              </w:r>
            </w:hyperlink>
            <w:r w:rsidRPr="00114B70">
              <w:t>&lt;/uri-entry&gt;</w:t>
            </w:r>
          </w:p>
          <w:p w14:paraId="5E8974C9" w14:textId="77777777" w:rsidR="00404EBA" w:rsidRPr="00114B70" w:rsidRDefault="00404EBA" w:rsidP="00621680">
            <w:pPr>
              <w:pStyle w:val="PL"/>
            </w:pPr>
            <w:bookmarkStart w:id="2184" w:name="_MCCTEMPBM_CRPT10440039___5"/>
            <w:r w:rsidRPr="00114B70">
              <w:t xml:space="preserve">          &lt;display-name</w:t>
            </w:r>
            <w:r w:rsidR="00D50B28" w:rsidRPr="0064795D">
              <w:rPr>
                <w:color w:val="000000"/>
              </w:rPr>
              <w:t xml:space="preserve"> xml:lang="en-GB"</w:t>
            </w:r>
            <w:r w:rsidRPr="00114B70">
              <w:t>&gt;User 3&lt;/display-name&gt;</w:t>
            </w:r>
          </w:p>
          <w:p w14:paraId="5A521FA1" w14:textId="77777777" w:rsidR="00D50B28" w:rsidRPr="000C7C22" w:rsidRDefault="00D50B28" w:rsidP="00D50B28">
            <w:pPr>
              <w:pStyle w:val="PL"/>
              <w:rPr>
                <w:color w:val="000000"/>
                <w:lang w:val="it-IT"/>
              </w:rPr>
            </w:pPr>
            <w:r>
              <w:rPr>
                <w:color w:val="000000"/>
              </w:rPr>
              <w:t xml:space="preserve">          </w:t>
            </w:r>
            <w:r w:rsidRPr="000C7C22">
              <w:rPr>
                <w:color w:val="000000"/>
                <w:lang w:val="it-IT"/>
              </w:rPr>
              <w:t>&lt;anyExt/&gt;</w:t>
            </w:r>
          </w:p>
          <w:p w14:paraId="1B9450D0" w14:textId="77777777" w:rsidR="00D50B28" w:rsidRPr="000C7C22" w:rsidRDefault="00D50B28" w:rsidP="00D50B28">
            <w:pPr>
              <w:pStyle w:val="PL"/>
              <w:rPr>
                <w:color w:val="000000"/>
                <w:lang w:val="it-IT"/>
              </w:rPr>
            </w:pPr>
            <w:r w:rsidRPr="000C7C22">
              <w:rPr>
                <w:color w:val="000000"/>
                <w:lang w:val="it-IT"/>
              </w:rPr>
              <w:t xml:space="preserve">        &lt;/PrivateCallURI&gt;</w:t>
            </w:r>
          </w:p>
          <w:p w14:paraId="23ECEF91" w14:textId="77777777" w:rsidR="00D50B28" w:rsidRPr="000C7C22" w:rsidRDefault="00D50B28" w:rsidP="00D50B28">
            <w:pPr>
              <w:pStyle w:val="PL"/>
              <w:rPr>
                <w:color w:val="000000"/>
                <w:lang w:val="it-IT"/>
              </w:rPr>
            </w:pPr>
            <w:r w:rsidRPr="000C7C22">
              <w:rPr>
                <w:color w:val="000000"/>
                <w:lang w:val="it-IT"/>
              </w:rPr>
              <w:t xml:space="preserve">        &lt;PrivateCallURI index="2"&gt;</w:t>
            </w:r>
          </w:p>
          <w:bookmarkEnd w:id="2184"/>
          <w:p w14:paraId="53AF4366" w14:textId="77777777" w:rsidR="00404EBA" w:rsidRPr="00114B70" w:rsidRDefault="00404EBA" w:rsidP="00621680">
            <w:pPr>
              <w:pStyle w:val="PL"/>
            </w:pPr>
            <w:r w:rsidRPr="00114B70">
              <w:t xml:space="preserve">          &lt;uri-entry&gt;</w:t>
            </w:r>
            <w:hyperlink r:id="rId36" w:history="1">
              <w:r w:rsidRPr="00114B70">
                <w:t>sip:user4@example.com</w:t>
              </w:r>
            </w:hyperlink>
            <w:r w:rsidRPr="00114B70">
              <w:t>&lt;/uri-entry&gt;</w:t>
            </w:r>
          </w:p>
          <w:p w14:paraId="05B982F7" w14:textId="77777777" w:rsidR="00404EBA" w:rsidRPr="00114B70" w:rsidRDefault="00404EBA" w:rsidP="00621680">
            <w:pPr>
              <w:pStyle w:val="PL"/>
            </w:pPr>
            <w:bookmarkStart w:id="2185" w:name="_MCCTEMPBM_CRPT10440040___5"/>
            <w:r w:rsidRPr="00114B70">
              <w:t xml:space="preserve">          &lt;display-name</w:t>
            </w:r>
            <w:r w:rsidR="00D50B28" w:rsidRPr="0064795D">
              <w:rPr>
                <w:color w:val="000000"/>
              </w:rPr>
              <w:t xml:space="preserve"> xml:lang="en-GB"</w:t>
            </w:r>
            <w:r w:rsidRPr="00114B70">
              <w:t>&gt;User 4&lt;/display-name&gt;</w:t>
            </w:r>
          </w:p>
          <w:p w14:paraId="38E1E837" w14:textId="77777777" w:rsidR="00D50B28" w:rsidRDefault="00D50B28" w:rsidP="00D50B28">
            <w:pPr>
              <w:pStyle w:val="PL"/>
              <w:rPr>
                <w:color w:val="000000"/>
              </w:rPr>
            </w:pPr>
            <w:r>
              <w:rPr>
                <w:color w:val="000000"/>
              </w:rPr>
              <w:t xml:space="preserve">          &lt;anyExt/&gt;</w:t>
            </w:r>
          </w:p>
          <w:bookmarkEnd w:id="2185"/>
          <w:p w14:paraId="4D965F72" w14:textId="77777777" w:rsidR="00404EBA" w:rsidRPr="00114B70" w:rsidRDefault="00404EBA" w:rsidP="00621680">
            <w:pPr>
              <w:pStyle w:val="PL"/>
            </w:pPr>
            <w:r w:rsidRPr="00114B70">
              <w:t xml:space="preserve">        &lt;/PrivateCallURI&gt;</w:t>
            </w:r>
          </w:p>
          <w:p w14:paraId="1CD86D9C" w14:textId="77777777" w:rsidR="00404EBA" w:rsidRPr="00114B70" w:rsidRDefault="00404EBA" w:rsidP="00621680">
            <w:pPr>
              <w:pStyle w:val="PL"/>
            </w:pPr>
            <w:bookmarkStart w:id="2186" w:name="_MCCTEMPBM_CRPT10440041___5"/>
            <w:r w:rsidRPr="00114B70">
              <w:t xml:space="preserve">        &lt;PrivateCallProSeUser</w:t>
            </w:r>
            <w:r w:rsidR="00D50B28" w:rsidRPr="0064795D">
              <w:rPr>
                <w:color w:val="000000"/>
              </w:rPr>
              <w:t xml:space="preserve"> index="0"</w:t>
            </w:r>
            <w:r w:rsidRPr="00114B70">
              <w:t>&gt;</w:t>
            </w:r>
          </w:p>
          <w:bookmarkEnd w:id="2186"/>
          <w:p w14:paraId="35F1C14E" w14:textId="77777777" w:rsidR="00404EBA" w:rsidRPr="00114B70" w:rsidRDefault="00404EBA" w:rsidP="00621680">
            <w:pPr>
              <w:pStyle w:val="PL"/>
            </w:pPr>
            <w:r w:rsidRPr="00114B70">
              <w:t xml:space="preserve">          &lt;DiscoveryGroupID&gt;123abc87&lt;/DiscoveryGroupID&gt;</w:t>
            </w:r>
          </w:p>
          <w:p w14:paraId="169199B1" w14:textId="77777777" w:rsidR="00404EBA" w:rsidRPr="00114B70" w:rsidRDefault="00404EBA" w:rsidP="00621680">
            <w:pPr>
              <w:pStyle w:val="PL"/>
            </w:pPr>
            <w:r w:rsidRPr="00114B70">
              <w:t xml:space="preserve">          &lt;User-Info-ID&gt;1234afcd5521&lt;</w:t>
            </w:r>
            <w:r w:rsidR="00D50B28">
              <w:t>/</w:t>
            </w:r>
            <w:r w:rsidRPr="00114B70">
              <w:t>User-Info-ID&gt;</w:t>
            </w:r>
          </w:p>
          <w:p w14:paraId="6AC1D24C" w14:textId="77777777" w:rsidR="00D50B28" w:rsidRDefault="00D50B28" w:rsidP="00D50B28">
            <w:pPr>
              <w:pStyle w:val="PL"/>
              <w:rPr>
                <w:color w:val="000000"/>
              </w:rPr>
            </w:pPr>
            <w:bookmarkStart w:id="2187" w:name="_MCCTEMPBM_CRPT10440042___5"/>
            <w:r>
              <w:rPr>
                <w:color w:val="000000"/>
              </w:rPr>
              <w:t xml:space="preserve">          &lt;anyExt/&gt;</w:t>
            </w:r>
          </w:p>
          <w:bookmarkEnd w:id="2187"/>
          <w:p w14:paraId="28AD93E3" w14:textId="77777777" w:rsidR="00404EBA" w:rsidRPr="00114B70" w:rsidRDefault="00404EBA" w:rsidP="00621680">
            <w:pPr>
              <w:pStyle w:val="PL"/>
            </w:pPr>
            <w:r w:rsidRPr="00114B70">
              <w:t xml:space="preserve">        &lt;/</w:t>
            </w:r>
            <w:r w:rsidR="003626D3" w:rsidRPr="003626D3">
              <w:t>PrivateCall</w:t>
            </w:r>
            <w:r w:rsidRPr="00114B70">
              <w:t>ProSeUser&gt;</w:t>
            </w:r>
          </w:p>
          <w:p w14:paraId="260F42FC" w14:textId="77777777" w:rsidR="00404EBA" w:rsidRPr="00114B70" w:rsidRDefault="00404EBA" w:rsidP="00621680">
            <w:pPr>
              <w:pStyle w:val="PL"/>
            </w:pPr>
            <w:r w:rsidRPr="00114B70">
              <w:t xml:space="preserve">        &lt;</w:t>
            </w:r>
            <w:r w:rsidR="003626D3" w:rsidRPr="003626D3">
              <w:t>PrivateCall</w:t>
            </w:r>
            <w:r w:rsidRPr="00114B70">
              <w:t>ProSeUser index=</w:t>
            </w:r>
            <w:r w:rsidR="00D50B28">
              <w:t>"</w:t>
            </w:r>
            <w:r w:rsidRPr="00114B70">
              <w:t>1</w:t>
            </w:r>
            <w:r w:rsidR="00D50B28">
              <w:t>"</w:t>
            </w:r>
            <w:r w:rsidRPr="00114B70">
              <w:t>&gt;</w:t>
            </w:r>
          </w:p>
          <w:p w14:paraId="32897705" w14:textId="77777777" w:rsidR="00404EBA" w:rsidRPr="00114B70" w:rsidRDefault="00404EBA" w:rsidP="00621680">
            <w:pPr>
              <w:pStyle w:val="PL"/>
            </w:pPr>
            <w:r w:rsidRPr="00114B70">
              <w:t xml:space="preserve">          &lt;DiscoveryGroupID&gt;123abd01&lt;/DiscoveryGroupID&gt;</w:t>
            </w:r>
          </w:p>
          <w:p w14:paraId="5EA7BA81" w14:textId="77777777" w:rsidR="00404EBA" w:rsidRPr="00114B70" w:rsidRDefault="00404EBA" w:rsidP="00621680">
            <w:pPr>
              <w:pStyle w:val="PL"/>
            </w:pPr>
            <w:bookmarkStart w:id="2188" w:name="_MCCTEMPBM_CRPT10440043___5"/>
            <w:r w:rsidRPr="00114B70">
              <w:t xml:space="preserve">          &lt;User-Info-ID&gt;1234afcd4567&lt;</w:t>
            </w:r>
            <w:r w:rsidR="00D50B28" w:rsidRPr="0064795D">
              <w:rPr>
                <w:color w:val="000000"/>
              </w:rPr>
              <w:t>/</w:t>
            </w:r>
            <w:r w:rsidRPr="00114B70">
              <w:t>User-Info-ID&gt;</w:t>
            </w:r>
          </w:p>
          <w:p w14:paraId="63AACFD6" w14:textId="77777777" w:rsidR="00D50B28" w:rsidRDefault="00D50B28" w:rsidP="00D50B28">
            <w:pPr>
              <w:pStyle w:val="PL"/>
              <w:rPr>
                <w:color w:val="000000"/>
              </w:rPr>
            </w:pPr>
            <w:r>
              <w:rPr>
                <w:color w:val="000000"/>
              </w:rPr>
              <w:t xml:space="preserve">          &lt;anyExt/&gt;</w:t>
            </w:r>
          </w:p>
          <w:p w14:paraId="2AF430F1" w14:textId="77777777" w:rsidR="00404EBA" w:rsidRPr="00114B70" w:rsidRDefault="00404EBA" w:rsidP="00621680">
            <w:pPr>
              <w:pStyle w:val="PL"/>
            </w:pPr>
            <w:r w:rsidRPr="00114B70">
              <w:t xml:space="preserve">        &lt;/</w:t>
            </w:r>
            <w:r w:rsidR="005628AC" w:rsidRPr="0064795D">
              <w:rPr>
                <w:color w:val="000000"/>
              </w:rPr>
              <w:t>PrivateCall</w:t>
            </w:r>
            <w:r w:rsidRPr="00114B70">
              <w:t>ProSeUser&gt;</w:t>
            </w:r>
          </w:p>
          <w:p w14:paraId="75064C1D" w14:textId="77777777" w:rsidR="00404EBA" w:rsidRPr="00114B70" w:rsidRDefault="00404EBA" w:rsidP="00621680">
            <w:pPr>
              <w:pStyle w:val="PL"/>
            </w:pPr>
            <w:r w:rsidRPr="00114B70">
              <w:t xml:space="preserve">        &lt;</w:t>
            </w:r>
            <w:r w:rsidR="005628AC" w:rsidRPr="0064795D">
              <w:rPr>
                <w:color w:val="000000"/>
              </w:rPr>
              <w:t>PrivateCall</w:t>
            </w:r>
            <w:r w:rsidRPr="00114B70">
              <w:t>ProSeUser index=</w:t>
            </w:r>
            <w:r w:rsidR="005628AC" w:rsidRPr="0064795D">
              <w:rPr>
                <w:color w:val="000000"/>
              </w:rPr>
              <w:t>"</w:t>
            </w:r>
            <w:r w:rsidRPr="00114B70">
              <w:t>2</w:t>
            </w:r>
            <w:r w:rsidR="005628AC" w:rsidRPr="0064795D">
              <w:rPr>
                <w:color w:val="000000"/>
              </w:rPr>
              <w:t>"</w:t>
            </w:r>
            <w:r w:rsidRPr="00114B70">
              <w:t>&gt;</w:t>
            </w:r>
          </w:p>
          <w:bookmarkEnd w:id="2188"/>
          <w:p w14:paraId="0DA2E814" w14:textId="77777777" w:rsidR="00404EBA" w:rsidRPr="00114B70" w:rsidRDefault="00404EBA" w:rsidP="00621680">
            <w:pPr>
              <w:pStyle w:val="PL"/>
            </w:pPr>
            <w:r w:rsidRPr="00114B70">
              <w:t xml:space="preserve">          &lt;DiscoveryGroupID&gt;123abc84&lt;/DiscoveryGroupID&gt;</w:t>
            </w:r>
          </w:p>
          <w:p w14:paraId="3DADFE57" w14:textId="77777777" w:rsidR="00404EBA" w:rsidRPr="00114B70" w:rsidRDefault="00404EBA" w:rsidP="00621680">
            <w:pPr>
              <w:pStyle w:val="PL"/>
            </w:pPr>
            <w:bookmarkStart w:id="2189" w:name="_MCCTEMPBM_CRPT10440044___5"/>
            <w:r w:rsidRPr="00114B70">
              <w:t xml:space="preserve">          &lt;User-Info-ID&gt;1234afcd591f&lt;</w:t>
            </w:r>
            <w:r w:rsidR="005628AC" w:rsidRPr="0064795D">
              <w:rPr>
                <w:color w:val="000000"/>
              </w:rPr>
              <w:t>/</w:t>
            </w:r>
            <w:r w:rsidRPr="00114B70">
              <w:t>User-Info-ID&gt;</w:t>
            </w:r>
          </w:p>
          <w:p w14:paraId="5703167D" w14:textId="77777777" w:rsidR="005628AC" w:rsidRDefault="005628AC" w:rsidP="005628AC">
            <w:pPr>
              <w:pStyle w:val="PL"/>
              <w:rPr>
                <w:color w:val="000000"/>
              </w:rPr>
            </w:pPr>
            <w:r>
              <w:rPr>
                <w:color w:val="000000"/>
              </w:rPr>
              <w:t xml:space="preserve">          &lt;anyExt/&gt;</w:t>
            </w:r>
          </w:p>
          <w:bookmarkEnd w:id="2189"/>
          <w:p w14:paraId="2C828CCF" w14:textId="77777777" w:rsidR="00404EBA" w:rsidRPr="00114B70" w:rsidRDefault="00404EBA" w:rsidP="00621680">
            <w:pPr>
              <w:pStyle w:val="PL"/>
            </w:pPr>
            <w:r w:rsidRPr="00114B70">
              <w:t xml:space="preserve">        &lt;/PrivateCallProSeUser&gt;</w:t>
            </w:r>
          </w:p>
          <w:p w14:paraId="27609B0C" w14:textId="77777777" w:rsidR="00404EBA" w:rsidRPr="00114B70" w:rsidRDefault="00404EBA" w:rsidP="00621680">
            <w:pPr>
              <w:pStyle w:val="PL"/>
            </w:pPr>
            <w:r w:rsidRPr="00114B70">
              <w:t xml:space="preserve">        &lt;anyExt&gt;</w:t>
            </w:r>
          </w:p>
          <w:p w14:paraId="4028D787" w14:textId="77777777" w:rsidR="00404EBA" w:rsidRPr="00114B70" w:rsidRDefault="00404EBA" w:rsidP="00621680">
            <w:pPr>
              <w:pStyle w:val="PL"/>
            </w:pPr>
            <w:r w:rsidRPr="00114B70">
              <w:t xml:space="preserve">          &lt;PrivateCallKMSURI&gt;</w:t>
            </w:r>
          </w:p>
          <w:p w14:paraId="79E12A69" w14:textId="77777777" w:rsidR="00404EBA" w:rsidRPr="00114B70" w:rsidRDefault="00404EBA" w:rsidP="00621680">
            <w:pPr>
              <w:pStyle w:val="PL"/>
            </w:pPr>
            <w:r w:rsidRPr="00114B70">
              <w:t xml:space="preserve">            &lt;</w:t>
            </w:r>
            <w:r w:rsidR="005628AC">
              <w:t>PrivateCallKMSURI</w:t>
            </w:r>
            <w:r w:rsidRPr="00114B70">
              <w:t>&gt;</w:t>
            </w:r>
          </w:p>
          <w:p w14:paraId="4E24EC37" w14:textId="77777777" w:rsidR="00404EBA" w:rsidRPr="00114B70" w:rsidRDefault="00404EBA" w:rsidP="00621680">
            <w:pPr>
              <w:pStyle w:val="PL"/>
            </w:pPr>
            <w:r w:rsidRPr="00114B70">
              <w:t xml:space="preserve">              &lt;uri-entry&gt;https://KMS.example.com&lt;/uri-entry&gt;</w:t>
            </w:r>
          </w:p>
          <w:p w14:paraId="7986CD5F" w14:textId="77777777" w:rsidR="005628AC" w:rsidRDefault="005628AC" w:rsidP="005628AC">
            <w:pPr>
              <w:pStyle w:val="PL"/>
              <w:rPr>
                <w:color w:val="000000"/>
              </w:rPr>
            </w:pPr>
            <w:bookmarkStart w:id="2190" w:name="_MCCTEMPBM_CRPT10440045___5"/>
            <w:r>
              <w:rPr>
                <w:color w:val="000000"/>
              </w:rPr>
              <w:t xml:space="preserve">              &lt;anyExt/&gt;</w:t>
            </w:r>
          </w:p>
          <w:bookmarkEnd w:id="2190"/>
          <w:p w14:paraId="4381BC15" w14:textId="77777777" w:rsidR="00404EBA" w:rsidRPr="00114B70" w:rsidRDefault="00404EBA" w:rsidP="00621680">
            <w:pPr>
              <w:pStyle w:val="PL"/>
            </w:pPr>
            <w:r w:rsidRPr="00114B70">
              <w:t xml:space="preserve">            &lt;/</w:t>
            </w:r>
            <w:r w:rsidR="005628AC">
              <w:t>PrivateCallKMSURI</w:t>
            </w:r>
            <w:r w:rsidRPr="00114B70">
              <w:t>&gt;</w:t>
            </w:r>
          </w:p>
          <w:p w14:paraId="63195428" w14:textId="77777777" w:rsidR="00404EBA" w:rsidRPr="00114B70" w:rsidRDefault="00404EBA" w:rsidP="00621680">
            <w:pPr>
              <w:pStyle w:val="PL"/>
            </w:pPr>
            <w:r w:rsidRPr="00114B70">
              <w:t xml:space="preserve">          &lt;/PrivateCallKMSURI&gt;</w:t>
            </w:r>
          </w:p>
          <w:p w14:paraId="5DBE7D43" w14:textId="77777777" w:rsidR="00404EBA" w:rsidRPr="00114B70" w:rsidRDefault="00404EBA" w:rsidP="00621680">
            <w:pPr>
              <w:pStyle w:val="PL"/>
            </w:pPr>
            <w:r w:rsidRPr="00114B70">
              <w:t xml:space="preserve">        &lt;/anyExt&gt;</w:t>
            </w:r>
          </w:p>
          <w:p w14:paraId="6FD86168" w14:textId="77777777" w:rsidR="00404EBA" w:rsidRPr="00114B70" w:rsidRDefault="00404EBA" w:rsidP="00621680">
            <w:pPr>
              <w:pStyle w:val="PL"/>
            </w:pPr>
            <w:r w:rsidRPr="00114B70">
              <w:t xml:space="preserve">      &lt;/PrivateCallList&gt;</w:t>
            </w:r>
          </w:p>
          <w:p w14:paraId="5B1DCC77" w14:textId="77777777" w:rsidR="00404EBA" w:rsidRPr="00114B70" w:rsidRDefault="00404EBA" w:rsidP="00621680">
            <w:pPr>
              <w:pStyle w:val="PL"/>
            </w:pPr>
            <w:r w:rsidRPr="00114B70">
              <w:t xml:space="preserve">      &lt;EmergencyCall&gt;</w:t>
            </w:r>
          </w:p>
          <w:p w14:paraId="2139CA79" w14:textId="77777777" w:rsidR="00404EBA" w:rsidRPr="00114B70" w:rsidRDefault="00404EBA" w:rsidP="00621680">
            <w:pPr>
              <w:pStyle w:val="PL"/>
            </w:pPr>
            <w:r w:rsidRPr="00114B70">
              <w:t xml:space="preserve">        &lt;MCPTTPrivateRecipient&gt;</w:t>
            </w:r>
          </w:p>
          <w:p w14:paraId="4119443F" w14:textId="77777777" w:rsidR="00404EBA" w:rsidRPr="00114B70" w:rsidRDefault="00404EBA" w:rsidP="00621680">
            <w:pPr>
              <w:pStyle w:val="PL"/>
            </w:pPr>
            <w:bookmarkStart w:id="2191" w:name="_MCCTEMPBM_CRPT10440046___5"/>
            <w:r w:rsidRPr="00114B70">
              <w:t xml:space="preserve">          &lt;entry </w:t>
            </w:r>
            <w:r w:rsidR="005628AC" w:rsidRPr="00F56239">
              <w:rPr>
                <w:color w:val="000000"/>
                <w:szCs w:val="16"/>
                <w:lang w:val="en-US"/>
              </w:rPr>
              <w:t>entry-info="UsePreConfigured"</w:t>
            </w:r>
            <w:r w:rsidR="005628AC" w:rsidRPr="00F56239">
              <w:rPr>
                <w:color w:val="000000"/>
              </w:rPr>
              <w:t xml:space="preserve"> </w:t>
            </w:r>
            <w:r w:rsidRPr="00114B70">
              <w:t>index=</w:t>
            </w:r>
            <w:r w:rsidR="005628AC" w:rsidRPr="00F56239">
              <w:rPr>
                <w:color w:val="000000"/>
              </w:rPr>
              <w:t>"</w:t>
            </w:r>
            <w:r w:rsidRPr="00114B70">
              <w:t>0</w:t>
            </w:r>
            <w:r w:rsidR="005628AC" w:rsidRPr="00F56239">
              <w:rPr>
                <w:color w:val="000000"/>
              </w:rPr>
              <w:t>"</w:t>
            </w:r>
            <w:r w:rsidRPr="00114B70">
              <w:t>&gt;</w:t>
            </w:r>
          </w:p>
          <w:bookmarkEnd w:id="2191"/>
          <w:p w14:paraId="015BF8E3" w14:textId="77777777" w:rsidR="00404EBA" w:rsidRPr="00114B70" w:rsidRDefault="00404EBA" w:rsidP="00621680">
            <w:pPr>
              <w:pStyle w:val="PL"/>
            </w:pPr>
            <w:r w:rsidRPr="00114B70">
              <w:t xml:space="preserve">            &lt;uri-entry&gt;</w:t>
            </w:r>
            <w:r w:rsidR="005628AC" w:rsidRPr="005628AC">
              <w:t>sip:user1@example.com</w:t>
            </w:r>
            <w:r w:rsidRPr="00114B70">
              <w:t>&lt;/uri-entry&gt;</w:t>
            </w:r>
          </w:p>
          <w:p w14:paraId="4067C154" w14:textId="77777777" w:rsidR="00404EBA" w:rsidRPr="00114B70" w:rsidRDefault="00404EBA" w:rsidP="00621680">
            <w:pPr>
              <w:pStyle w:val="PL"/>
            </w:pPr>
            <w:bookmarkStart w:id="2192" w:name="_MCCTEMPBM_CRPT10440047___5"/>
            <w:r w:rsidRPr="00114B70">
              <w:t xml:space="preserve">            &lt;display-name&gt;User </w:t>
            </w:r>
            <w:r w:rsidR="005628AC" w:rsidRPr="00F56239">
              <w:rPr>
                <w:color w:val="000000"/>
              </w:rPr>
              <w:t>1</w:t>
            </w:r>
            <w:r w:rsidRPr="00114B70">
              <w:t>&lt;/display-name&gt;</w:t>
            </w:r>
          </w:p>
          <w:p w14:paraId="67709B71" w14:textId="77777777" w:rsidR="005628AC" w:rsidRPr="00F56239" w:rsidRDefault="005628AC" w:rsidP="005628AC">
            <w:pPr>
              <w:pStyle w:val="PL"/>
              <w:rPr>
                <w:color w:val="000000"/>
              </w:rPr>
            </w:pPr>
            <w:r w:rsidRPr="00F56239">
              <w:rPr>
                <w:color w:val="000000"/>
              </w:rPr>
              <w:t xml:space="preserve">            &lt;anyExt/&gt;</w:t>
            </w:r>
          </w:p>
          <w:bookmarkEnd w:id="2192"/>
          <w:p w14:paraId="660820E1" w14:textId="77777777" w:rsidR="00404EBA" w:rsidRPr="00114B70" w:rsidRDefault="00404EBA" w:rsidP="00621680">
            <w:pPr>
              <w:pStyle w:val="PL"/>
            </w:pPr>
            <w:r w:rsidRPr="00114B70">
              <w:t xml:space="preserve">          &lt;/entry&gt;</w:t>
            </w:r>
          </w:p>
          <w:p w14:paraId="60E247FB" w14:textId="77777777" w:rsidR="00404EBA" w:rsidRPr="00114B70" w:rsidRDefault="00404EBA" w:rsidP="00621680">
            <w:pPr>
              <w:pStyle w:val="PL"/>
            </w:pPr>
            <w:bookmarkStart w:id="2193" w:name="_MCCTEMPBM_CRPT10440048___5"/>
            <w:r w:rsidRPr="00114B70">
              <w:t xml:space="preserve">          &lt;ProSeUserID-entry index=</w:t>
            </w:r>
            <w:r w:rsidR="005628AC" w:rsidRPr="00F56239">
              <w:rPr>
                <w:color w:val="000000"/>
              </w:rPr>
              <w:t>"</w:t>
            </w:r>
            <w:r w:rsidRPr="00114B70">
              <w:t>0</w:t>
            </w:r>
            <w:r w:rsidR="005628AC" w:rsidRPr="00F56239">
              <w:rPr>
                <w:color w:val="000000"/>
              </w:rPr>
              <w:t>"</w:t>
            </w:r>
            <w:r w:rsidRPr="00114B70">
              <w:t>&gt;</w:t>
            </w:r>
          </w:p>
          <w:bookmarkEnd w:id="2193"/>
          <w:p w14:paraId="63F045C4" w14:textId="77777777" w:rsidR="00404EBA" w:rsidRPr="00114B70" w:rsidRDefault="00404EBA" w:rsidP="00621680">
            <w:pPr>
              <w:pStyle w:val="PL"/>
            </w:pPr>
            <w:r w:rsidRPr="00114B70">
              <w:t xml:space="preserve">            &lt;DiscoveryGroupID&gt;123abc87&lt;/DiscoveryGroupID&gt;</w:t>
            </w:r>
          </w:p>
          <w:p w14:paraId="13B16B63" w14:textId="77777777" w:rsidR="00404EBA" w:rsidRPr="00114B70" w:rsidRDefault="00404EBA" w:rsidP="00621680">
            <w:pPr>
              <w:pStyle w:val="PL"/>
            </w:pPr>
            <w:bookmarkStart w:id="2194" w:name="_MCCTEMPBM_CRPT10440049___5"/>
            <w:r w:rsidRPr="00114B70">
              <w:t xml:space="preserve">            &lt;User-Info-ID&gt;1234afcd5521&lt;</w:t>
            </w:r>
            <w:r w:rsidR="005628AC" w:rsidRPr="00F56239">
              <w:rPr>
                <w:color w:val="000000"/>
              </w:rPr>
              <w:t>/</w:t>
            </w:r>
            <w:r w:rsidRPr="00114B70">
              <w:t>User-Info-ID&gt;</w:t>
            </w:r>
          </w:p>
          <w:p w14:paraId="1871801F" w14:textId="77777777" w:rsidR="005628AC" w:rsidRPr="00F56239" w:rsidRDefault="005628AC" w:rsidP="005628AC">
            <w:pPr>
              <w:pStyle w:val="PL"/>
              <w:rPr>
                <w:color w:val="000000"/>
              </w:rPr>
            </w:pPr>
            <w:r w:rsidRPr="00F56239">
              <w:rPr>
                <w:color w:val="000000"/>
              </w:rPr>
              <w:t xml:space="preserve">            &lt;anyExt /&gt;</w:t>
            </w:r>
          </w:p>
          <w:bookmarkEnd w:id="2194"/>
          <w:p w14:paraId="554CDFDB" w14:textId="77777777" w:rsidR="00404EBA" w:rsidRPr="00114B70" w:rsidRDefault="00404EBA" w:rsidP="00621680">
            <w:pPr>
              <w:pStyle w:val="PL"/>
            </w:pPr>
            <w:r w:rsidRPr="00114B70">
              <w:t xml:space="preserve">          &lt;/ProSeUserID-entry&gt;</w:t>
            </w:r>
          </w:p>
          <w:p w14:paraId="0134B00D" w14:textId="77777777" w:rsidR="005628AC" w:rsidRPr="00F56239" w:rsidRDefault="005628AC" w:rsidP="005628AC">
            <w:pPr>
              <w:pStyle w:val="PL"/>
              <w:rPr>
                <w:color w:val="000000"/>
              </w:rPr>
            </w:pPr>
            <w:bookmarkStart w:id="2195" w:name="_MCCTEMPBM_CRPT10440050___5"/>
            <w:r w:rsidRPr="00F56239">
              <w:rPr>
                <w:color w:val="000000"/>
              </w:rPr>
              <w:t xml:space="preserve">          &lt;anyExt/&gt;</w:t>
            </w:r>
          </w:p>
          <w:bookmarkEnd w:id="2195"/>
          <w:p w14:paraId="5D528DE1" w14:textId="77777777" w:rsidR="00404EBA" w:rsidRPr="00114B70" w:rsidRDefault="00404EBA" w:rsidP="00621680">
            <w:pPr>
              <w:pStyle w:val="PL"/>
            </w:pPr>
            <w:r w:rsidRPr="00114B70">
              <w:t xml:space="preserve">        &lt;/MCPTTPrivateRecipient&gt;</w:t>
            </w:r>
          </w:p>
          <w:p w14:paraId="4319E28E" w14:textId="77777777" w:rsidR="00404EBA" w:rsidRPr="00114B70" w:rsidRDefault="00404EBA" w:rsidP="00621680">
            <w:pPr>
              <w:pStyle w:val="PL"/>
            </w:pPr>
            <w:r w:rsidRPr="00114B70">
              <w:t xml:space="preserve">      &lt;/EmergencyCall&gt;</w:t>
            </w:r>
          </w:p>
          <w:p w14:paraId="53154384" w14:textId="77777777" w:rsidR="005628AC" w:rsidRDefault="005628AC" w:rsidP="005628AC">
            <w:pPr>
              <w:pStyle w:val="PL"/>
              <w:rPr>
                <w:color w:val="000000"/>
              </w:rPr>
            </w:pPr>
            <w:bookmarkStart w:id="2196" w:name="_MCCTEMPBM_CRPT10440051___5"/>
            <w:r>
              <w:rPr>
                <w:color w:val="000000"/>
              </w:rPr>
              <w:t xml:space="preserve">      &lt;anyExt/&gt;</w:t>
            </w:r>
          </w:p>
          <w:bookmarkEnd w:id="2196"/>
          <w:p w14:paraId="71CC084D" w14:textId="77777777" w:rsidR="00404EBA" w:rsidRPr="00114B70" w:rsidRDefault="00404EBA" w:rsidP="00621680">
            <w:pPr>
              <w:pStyle w:val="PL"/>
            </w:pPr>
            <w:r w:rsidRPr="00114B70">
              <w:t xml:space="preserve">    &lt;/PrivateCall&gt;</w:t>
            </w:r>
          </w:p>
          <w:p w14:paraId="3B675AA6" w14:textId="77777777" w:rsidR="00404EBA" w:rsidRPr="00114B70" w:rsidRDefault="00404EBA" w:rsidP="00621680">
            <w:pPr>
              <w:pStyle w:val="PL"/>
            </w:pPr>
            <w:r w:rsidRPr="00114B70">
              <w:t xml:space="preserve">    &lt;MCPTT-group-call&gt;</w:t>
            </w:r>
          </w:p>
          <w:p w14:paraId="070D62B5" w14:textId="77777777" w:rsidR="00404EBA" w:rsidRPr="00114B70" w:rsidRDefault="00404EBA" w:rsidP="00621680">
            <w:pPr>
              <w:pStyle w:val="PL"/>
            </w:pPr>
            <w:r w:rsidRPr="00114B70">
              <w:t xml:space="preserve">      &lt;MaxSimultaneousCallsN6&gt;3&lt;/MaxSimultaneousCallsN6&gt;</w:t>
            </w:r>
          </w:p>
          <w:p w14:paraId="27906969" w14:textId="77777777" w:rsidR="00404EBA" w:rsidRPr="00114B70" w:rsidRDefault="00404EBA" w:rsidP="00621680">
            <w:pPr>
              <w:pStyle w:val="PL"/>
            </w:pPr>
            <w:r w:rsidRPr="00114B70">
              <w:t xml:space="preserve">      &lt;EmergencyCall&gt;</w:t>
            </w:r>
          </w:p>
          <w:p w14:paraId="6A28A8B3" w14:textId="77777777" w:rsidR="00404EBA" w:rsidRPr="00114B70" w:rsidRDefault="00404EBA" w:rsidP="00621680">
            <w:pPr>
              <w:pStyle w:val="PL"/>
            </w:pPr>
            <w:r w:rsidRPr="00114B70">
              <w:t xml:space="preserve">        &lt;MCPTTGroupInitiation&gt;</w:t>
            </w:r>
          </w:p>
          <w:p w14:paraId="34DCC6C6" w14:textId="77777777" w:rsidR="00404EBA" w:rsidRPr="00114B70" w:rsidRDefault="00404EBA" w:rsidP="00621680">
            <w:pPr>
              <w:pStyle w:val="PL"/>
            </w:pPr>
            <w:bookmarkStart w:id="2197" w:name="_MCCTEMPBM_CRPT10440052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97"/>
          <w:p w14:paraId="14C27B6A" w14:textId="77777777" w:rsidR="00404EBA" w:rsidRPr="00114B70" w:rsidRDefault="00404EBA" w:rsidP="00621680">
            <w:pPr>
              <w:pStyle w:val="PL"/>
            </w:pPr>
            <w:r w:rsidRPr="00114B70">
              <w:t xml:space="preserve">            &lt;uri-entry&gt;sip:MCPTTGroupEmergency@example.com&lt;/uri-entry&gt;</w:t>
            </w:r>
          </w:p>
          <w:p w14:paraId="0405510D" w14:textId="77777777" w:rsidR="00404EBA" w:rsidRPr="00114B70" w:rsidRDefault="00404EBA" w:rsidP="00621680">
            <w:pPr>
              <w:pStyle w:val="PL"/>
            </w:pPr>
            <w:r w:rsidRPr="00114B70">
              <w:t xml:space="preserve">            &lt;display-name&gt;Emergency MCPTT Group&lt;/display-name&gt;</w:t>
            </w:r>
          </w:p>
          <w:p w14:paraId="5B031465" w14:textId="77777777" w:rsidR="005628AC" w:rsidRDefault="005628AC" w:rsidP="005628AC">
            <w:pPr>
              <w:pStyle w:val="PL"/>
              <w:rPr>
                <w:color w:val="000000"/>
              </w:rPr>
            </w:pPr>
            <w:bookmarkStart w:id="2198" w:name="_MCCTEMPBM_CRPT10440053___5"/>
            <w:r>
              <w:rPr>
                <w:color w:val="000000"/>
              </w:rPr>
              <w:t xml:space="preserve">            &lt;anyExt/&gt;</w:t>
            </w:r>
          </w:p>
          <w:bookmarkEnd w:id="2198"/>
          <w:p w14:paraId="20325B22" w14:textId="77777777" w:rsidR="00404EBA" w:rsidRPr="00114B70" w:rsidRDefault="00404EBA" w:rsidP="00621680">
            <w:pPr>
              <w:pStyle w:val="PL"/>
            </w:pPr>
            <w:r w:rsidRPr="00114B70">
              <w:t xml:space="preserve">          &lt;/entry&gt;</w:t>
            </w:r>
          </w:p>
          <w:p w14:paraId="46DEE52B" w14:textId="77777777" w:rsidR="00404EBA" w:rsidRPr="00114B70" w:rsidRDefault="00404EBA" w:rsidP="00621680">
            <w:pPr>
              <w:pStyle w:val="PL"/>
            </w:pPr>
            <w:r w:rsidRPr="00114B70">
              <w:t xml:space="preserve">        &lt;/MCPTTGroupInitiation&gt;</w:t>
            </w:r>
          </w:p>
          <w:p w14:paraId="700A76D6" w14:textId="77777777" w:rsidR="00404EBA" w:rsidRPr="00114B70" w:rsidRDefault="00404EBA" w:rsidP="00621680">
            <w:pPr>
              <w:pStyle w:val="PL"/>
            </w:pPr>
            <w:r w:rsidRPr="00114B70">
              <w:t xml:space="preserve">      &lt;/EmergencyCall&gt;</w:t>
            </w:r>
          </w:p>
          <w:p w14:paraId="5C7DF63D" w14:textId="77777777" w:rsidR="00404EBA" w:rsidRPr="00114B70" w:rsidRDefault="00404EBA" w:rsidP="00621680">
            <w:pPr>
              <w:pStyle w:val="PL"/>
            </w:pPr>
            <w:r w:rsidRPr="00114B70">
              <w:t xml:space="preserve">      &lt;ImminentPerilCall&gt;</w:t>
            </w:r>
          </w:p>
          <w:p w14:paraId="675C5DCC" w14:textId="77777777" w:rsidR="00404EBA" w:rsidRPr="00114B70" w:rsidRDefault="00404EBA" w:rsidP="00621680">
            <w:pPr>
              <w:pStyle w:val="PL"/>
            </w:pPr>
            <w:r w:rsidRPr="00114B70">
              <w:t xml:space="preserve">        &lt;MCPTTGroupInitiation&gt;</w:t>
            </w:r>
          </w:p>
          <w:p w14:paraId="5D873A91" w14:textId="77777777" w:rsidR="00404EBA" w:rsidRPr="00114B70" w:rsidRDefault="00404EBA" w:rsidP="00621680">
            <w:pPr>
              <w:pStyle w:val="PL"/>
            </w:pPr>
            <w:bookmarkStart w:id="2199" w:name="_MCCTEMPBM_CRPT10440054___5"/>
            <w:r w:rsidRPr="00114B70">
              <w:t xml:space="preserve">          &lt;entry </w:t>
            </w:r>
            <w:r w:rsidR="005628AC" w:rsidRPr="0064795D">
              <w:rPr>
                <w:color w:val="000000"/>
                <w:szCs w:val="16"/>
                <w:lang w:val="en-US"/>
              </w:rPr>
              <w:t>entry-info="DedicatedGroup"</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199"/>
          <w:p w14:paraId="27DEB640" w14:textId="77777777" w:rsidR="00404EBA" w:rsidRPr="00114B70" w:rsidRDefault="00404EBA" w:rsidP="00621680">
            <w:pPr>
              <w:pStyle w:val="PL"/>
            </w:pPr>
            <w:r w:rsidRPr="00114B70">
              <w:t xml:space="preserve">            &lt;uri-entry&gt;sip:MCPTTGroupEmergency@example.com&lt;/uri-entry&gt;</w:t>
            </w:r>
          </w:p>
          <w:p w14:paraId="26028C78" w14:textId="77777777" w:rsidR="00404EBA" w:rsidRPr="00114B70" w:rsidRDefault="00404EBA" w:rsidP="00621680">
            <w:pPr>
              <w:pStyle w:val="PL"/>
            </w:pPr>
            <w:r w:rsidRPr="00114B70">
              <w:t xml:space="preserve">            &lt;display-name&gt;Emergency MCPTT Group&lt;/display-name&gt;</w:t>
            </w:r>
          </w:p>
          <w:p w14:paraId="4AD39B8E" w14:textId="77777777" w:rsidR="005628AC" w:rsidRDefault="005628AC" w:rsidP="005628AC">
            <w:pPr>
              <w:pStyle w:val="PL"/>
              <w:rPr>
                <w:color w:val="000000"/>
              </w:rPr>
            </w:pPr>
            <w:bookmarkStart w:id="2200" w:name="_MCCTEMPBM_CRPT10440055___5"/>
            <w:r>
              <w:rPr>
                <w:color w:val="000000"/>
              </w:rPr>
              <w:t xml:space="preserve">            &lt;anyExt/&gt;</w:t>
            </w:r>
          </w:p>
          <w:bookmarkEnd w:id="2200"/>
          <w:p w14:paraId="330366C3" w14:textId="77777777" w:rsidR="00404EBA" w:rsidRPr="00114B70" w:rsidRDefault="00404EBA" w:rsidP="00621680">
            <w:pPr>
              <w:pStyle w:val="PL"/>
            </w:pPr>
            <w:r w:rsidRPr="00114B70">
              <w:t xml:space="preserve">          &lt;/entry&gt;</w:t>
            </w:r>
          </w:p>
          <w:p w14:paraId="248A07F4" w14:textId="77777777" w:rsidR="00404EBA" w:rsidRPr="00114B70" w:rsidRDefault="00404EBA" w:rsidP="00621680">
            <w:pPr>
              <w:pStyle w:val="PL"/>
            </w:pPr>
            <w:r w:rsidRPr="00114B70">
              <w:t xml:space="preserve">        &lt;/MCPTTGroupInitiation&gt;</w:t>
            </w:r>
          </w:p>
          <w:p w14:paraId="5E5FEF8F" w14:textId="77777777" w:rsidR="005628AC" w:rsidRDefault="005628AC" w:rsidP="005628AC">
            <w:pPr>
              <w:pStyle w:val="PL"/>
              <w:rPr>
                <w:color w:val="000000"/>
              </w:rPr>
            </w:pPr>
            <w:bookmarkStart w:id="2201" w:name="_MCCTEMPBM_CRPT10440056___5"/>
            <w:r>
              <w:rPr>
                <w:color w:val="000000"/>
              </w:rPr>
              <w:t xml:space="preserve">        &lt;anyExt/&gt;</w:t>
            </w:r>
          </w:p>
          <w:bookmarkEnd w:id="2201"/>
          <w:p w14:paraId="21762B93" w14:textId="77777777" w:rsidR="00404EBA" w:rsidRPr="00114B70" w:rsidRDefault="00404EBA" w:rsidP="00621680">
            <w:pPr>
              <w:pStyle w:val="PL"/>
            </w:pPr>
            <w:r w:rsidRPr="00114B70">
              <w:t xml:space="preserve">      &lt;/ImminentPerilCall&gt;</w:t>
            </w:r>
          </w:p>
          <w:p w14:paraId="4D726C16" w14:textId="77777777" w:rsidR="00404EBA" w:rsidRPr="00114B70" w:rsidRDefault="00404EBA" w:rsidP="00621680">
            <w:pPr>
              <w:pStyle w:val="PL"/>
            </w:pPr>
            <w:r w:rsidRPr="00114B70">
              <w:t xml:space="preserve">      &lt;EmergencyAlert&gt;</w:t>
            </w:r>
          </w:p>
          <w:p w14:paraId="39A95EFC" w14:textId="77777777" w:rsidR="00404EBA" w:rsidRPr="00114B70" w:rsidRDefault="00404EBA" w:rsidP="00621680">
            <w:pPr>
              <w:pStyle w:val="PL"/>
            </w:pPr>
            <w:bookmarkStart w:id="2202" w:name="_MCCTEMPBM_CRPT10440057___5"/>
            <w:r w:rsidRPr="00114B70">
              <w:t xml:space="preserve">        &lt;entry </w:t>
            </w:r>
            <w:r w:rsidR="005628AC" w:rsidRPr="0064795D">
              <w:rPr>
                <w:color w:val="000000"/>
                <w:szCs w:val="16"/>
                <w:lang w:val="en-US"/>
              </w:rPr>
              <w:t>entry-info="UsePreConfigured"</w:t>
            </w:r>
            <w:r w:rsidR="005628AC" w:rsidRPr="001F43CE">
              <w:t xml:space="preserve"> </w:t>
            </w:r>
            <w:r w:rsidRPr="00114B70">
              <w:t>index=</w:t>
            </w:r>
            <w:r w:rsidR="005628AC" w:rsidRPr="0064795D">
              <w:rPr>
                <w:color w:val="000000"/>
              </w:rPr>
              <w:t>"</w:t>
            </w:r>
            <w:r w:rsidRPr="00114B70">
              <w:t>0</w:t>
            </w:r>
            <w:r w:rsidR="005628AC" w:rsidRPr="0064795D">
              <w:rPr>
                <w:color w:val="000000"/>
              </w:rPr>
              <w:t>"</w:t>
            </w:r>
            <w:r w:rsidRPr="00114B70">
              <w:t>&gt;</w:t>
            </w:r>
          </w:p>
          <w:bookmarkEnd w:id="2202"/>
          <w:p w14:paraId="31ADBEF7" w14:textId="77777777" w:rsidR="00404EBA" w:rsidRPr="00114B70" w:rsidRDefault="00404EBA" w:rsidP="00621680">
            <w:pPr>
              <w:pStyle w:val="PL"/>
            </w:pPr>
            <w:r w:rsidRPr="00114B70">
              <w:t xml:space="preserve">          &lt;uri-entry&gt;</w:t>
            </w:r>
            <w:hyperlink r:id="rId37" w:history="1">
              <w:r w:rsidRPr="00114B70">
                <w:t>sip:user1@example.com</w:t>
              </w:r>
            </w:hyperlink>
            <w:r w:rsidRPr="00114B70">
              <w:t>&lt;/uri-entry&gt;</w:t>
            </w:r>
          </w:p>
          <w:p w14:paraId="7183E644" w14:textId="77777777" w:rsidR="00404EBA" w:rsidRPr="00114B70" w:rsidRDefault="00404EBA" w:rsidP="00621680">
            <w:pPr>
              <w:pStyle w:val="PL"/>
            </w:pPr>
            <w:r w:rsidRPr="00114B70">
              <w:t xml:space="preserve">          &lt;display-name&gt;User 1&lt;/display-name&gt;</w:t>
            </w:r>
          </w:p>
          <w:p w14:paraId="6C25A50E" w14:textId="77777777" w:rsidR="005628AC" w:rsidRDefault="005628AC" w:rsidP="005628AC">
            <w:pPr>
              <w:pStyle w:val="PL"/>
              <w:rPr>
                <w:color w:val="000000"/>
              </w:rPr>
            </w:pPr>
            <w:bookmarkStart w:id="2203" w:name="_MCCTEMPBM_CRPT10440058___5"/>
            <w:r>
              <w:rPr>
                <w:color w:val="000000"/>
              </w:rPr>
              <w:t xml:space="preserve">          &lt;anyExt/&gt;</w:t>
            </w:r>
          </w:p>
          <w:bookmarkEnd w:id="2203"/>
          <w:p w14:paraId="7B39E8B8" w14:textId="77777777" w:rsidR="00404EBA" w:rsidRPr="00114B70" w:rsidRDefault="00404EBA" w:rsidP="00621680">
            <w:pPr>
              <w:pStyle w:val="PL"/>
            </w:pPr>
            <w:r w:rsidRPr="00114B70">
              <w:t xml:space="preserve">        &lt;/entry&gt;</w:t>
            </w:r>
          </w:p>
          <w:p w14:paraId="77A1C491" w14:textId="77777777" w:rsidR="005628AC" w:rsidRDefault="005628AC" w:rsidP="005628AC">
            <w:pPr>
              <w:pStyle w:val="PL"/>
              <w:rPr>
                <w:color w:val="000000"/>
              </w:rPr>
            </w:pPr>
            <w:bookmarkStart w:id="2204" w:name="_MCCTEMPBM_CRPT10440059___5"/>
            <w:r>
              <w:rPr>
                <w:color w:val="000000"/>
              </w:rPr>
              <w:t xml:space="preserve">        &lt;anyExt/&gt;</w:t>
            </w:r>
          </w:p>
          <w:bookmarkEnd w:id="2204"/>
          <w:p w14:paraId="13FED3E8" w14:textId="77777777" w:rsidR="00404EBA" w:rsidRPr="00114B70" w:rsidRDefault="00404EBA" w:rsidP="00621680">
            <w:pPr>
              <w:pStyle w:val="PL"/>
            </w:pPr>
            <w:r w:rsidRPr="00114B70">
              <w:t xml:space="preserve">      &lt;/EmergencyAlert&gt;</w:t>
            </w:r>
          </w:p>
          <w:p w14:paraId="32142E0B" w14:textId="77777777" w:rsidR="00404EBA" w:rsidRPr="00114B70" w:rsidRDefault="00404EBA" w:rsidP="00621680">
            <w:pPr>
              <w:pStyle w:val="PL"/>
            </w:pPr>
            <w:r w:rsidRPr="00114B70">
              <w:t xml:space="preserve">      &lt;Priority&gt;56&lt;/Priority&gt;</w:t>
            </w:r>
          </w:p>
          <w:p w14:paraId="4B372FC4" w14:textId="77777777" w:rsidR="005628AC" w:rsidRDefault="005628AC" w:rsidP="005628AC">
            <w:pPr>
              <w:pStyle w:val="PL"/>
              <w:rPr>
                <w:color w:val="000000"/>
              </w:rPr>
            </w:pPr>
            <w:bookmarkStart w:id="2205" w:name="_MCCTEMPBM_CRPT10440060___5"/>
            <w:r>
              <w:rPr>
                <w:color w:val="000000"/>
              </w:rPr>
              <w:t xml:space="preserve">      &lt;anyExt/&gt;</w:t>
            </w:r>
          </w:p>
          <w:bookmarkEnd w:id="2205"/>
          <w:p w14:paraId="1F304EE4" w14:textId="77777777" w:rsidR="00404EBA" w:rsidRPr="00114B70" w:rsidRDefault="00404EBA" w:rsidP="00621680">
            <w:pPr>
              <w:pStyle w:val="PL"/>
            </w:pPr>
            <w:r w:rsidRPr="00114B70">
              <w:t xml:space="preserve">    &lt;/MCPTT-group-call&gt;</w:t>
            </w:r>
          </w:p>
          <w:p w14:paraId="1B4F4EC2" w14:textId="77777777" w:rsidR="00404EBA" w:rsidRPr="00114B70" w:rsidRDefault="00404EBA" w:rsidP="00621680">
            <w:pPr>
              <w:pStyle w:val="PL"/>
            </w:pPr>
            <w:r w:rsidRPr="00114B70">
              <w:t xml:space="preserve">    &lt;ParticipantType&gt;First Responder&lt;/ParticipantType&gt;</w:t>
            </w:r>
          </w:p>
          <w:p w14:paraId="4C8D185B" w14:textId="77777777" w:rsidR="00404EBA" w:rsidRPr="00114B70" w:rsidRDefault="00404EBA" w:rsidP="00621680">
            <w:pPr>
              <w:pStyle w:val="PL"/>
            </w:pPr>
            <w:r w:rsidRPr="00114B70">
              <w:t xml:space="preserve">    &lt;MissionCriticalOrganization&gt;Gotham PD&lt;/MissionCriticalOrganization&gt;</w:t>
            </w:r>
          </w:p>
          <w:p w14:paraId="5BEC3785" w14:textId="77777777" w:rsidR="005628AC" w:rsidRDefault="005628AC" w:rsidP="005628AC">
            <w:pPr>
              <w:pStyle w:val="PL"/>
              <w:rPr>
                <w:color w:val="000000"/>
              </w:rPr>
            </w:pPr>
            <w:bookmarkStart w:id="2206" w:name="_MCCTEMPBM_CRPT10440061___5"/>
            <w:r>
              <w:rPr>
                <w:color w:val="000000"/>
              </w:rPr>
              <w:t xml:space="preserve">    &lt;anyExt/&gt;</w:t>
            </w:r>
          </w:p>
          <w:p w14:paraId="101AC8B4" w14:textId="77777777" w:rsidR="00404EBA" w:rsidRPr="00114B70" w:rsidRDefault="00404EBA" w:rsidP="00621680">
            <w:pPr>
              <w:pStyle w:val="PL"/>
            </w:pPr>
            <w:r w:rsidRPr="00114B70">
              <w:t xml:space="preserve">  &lt;/</w:t>
            </w:r>
            <w:r w:rsidR="005628AC" w:rsidRPr="0064795D">
              <w:rPr>
                <w:color w:val="000000"/>
              </w:rPr>
              <w:t>Common</w:t>
            </w:r>
            <w:r w:rsidRPr="00114B70">
              <w:t>&gt;</w:t>
            </w:r>
          </w:p>
          <w:p w14:paraId="6E925DA1" w14:textId="77777777" w:rsidR="00404EBA" w:rsidRPr="00114B70" w:rsidRDefault="00404EBA" w:rsidP="00621680">
            <w:pPr>
              <w:pStyle w:val="PL"/>
            </w:pPr>
            <w:r w:rsidRPr="00114B70">
              <w:t xml:space="preserve">  &lt;OnNetwork index=</w:t>
            </w:r>
            <w:r w:rsidR="005628AC" w:rsidRPr="0064795D">
              <w:rPr>
                <w:color w:val="000000"/>
              </w:rPr>
              <w:t>"</w:t>
            </w:r>
            <w:r w:rsidRPr="00114B70">
              <w:t>0</w:t>
            </w:r>
            <w:r w:rsidR="005628AC" w:rsidRPr="0064795D">
              <w:rPr>
                <w:color w:val="000000"/>
              </w:rPr>
              <w:t>"</w:t>
            </w:r>
            <w:r w:rsidRPr="00114B70">
              <w:t>&gt;</w:t>
            </w:r>
          </w:p>
          <w:p w14:paraId="001EEB32" w14:textId="77777777" w:rsidR="00404EBA" w:rsidRPr="00114B70" w:rsidRDefault="00404EBA" w:rsidP="00621680">
            <w:pPr>
              <w:pStyle w:val="PL"/>
            </w:pPr>
            <w:r w:rsidRPr="00114B70">
              <w:t xml:space="preserve">    &lt;MCPTTGroupInfo</w:t>
            </w:r>
            <w:r w:rsidR="005628AC" w:rsidRPr="0064795D">
              <w:rPr>
                <w:color w:val="000000"/>
              </w:rPr>
              <w:t xml:space="preserve"> </w:t>
            </w:r>
            <w:r w:rsidR="005628AC" w:rsidRPr="0064795D">
              <w:rPr>
                <w:color w:val="000000"/>
                <w:szCs w:val="16"/>
                <w:lang w:val="en-US"/>
              </w:rPr>
              <w:t>xml:lang="en-GB"</w:t>
            </w:r>
            <w:r w:rsidR="005628AC" w:rsidRPr="001F43CE">
              <w:t xml:space="preserve"> </w:t>
            </w:r>
            <w:r w:rsidR="005628AC" w:rsidRPr="0064795D">
              <w:rPr>
                <w:color w:val="000000"/>
              </w:rPr>
              <w:t>index="0"</w:t>
            </w:r>
            <w:r w:rsidRPr="00114B70">
              <w:t>&gt;</w:t>
            </w:r>
          </w:p>
          <w:p w14:paraId="3D317A76" w14:textId="77777777" w:rsidR="00404EBA" w:rsidRPr="00114B70" w:rsidRDefault="00404EBA" w:rsidP="00621680">
            <w:pPr>
              <w:pStyle w:val="PL"/>
            </w:pPr>
            <w:r w:rsidRPr="00114B70">
              <w:t xml:space="preserve">      &lt;entry index=</w:t>
            </w:r>
            <w:r w:rsidR="005628AC" w:rsidRPr="0064795D">
              <w:rPr>
                <w:color w:val="000000"/>
              </w:rPr>
              <w:t>"</w:t>
            </w:r>
            <w:r w:rsidRPr="00114B70">
              <w:t>0</w:t>
            </w:r>
            <w:r w:rsidR="005628AC" w:rsidRPr="0064795D">
              <w:rPr>
                <w:color w:val="000000"/>
              </w:rPr>
              <w:t>"</w:t>
            </w:r>
            <w:r w:rsidRPr="00114B70">
              <w:t>&gt;</w:t>
            </w:r>
          </w:p>
          <w:bookmarkEnd w:id="2206"/>
          <w:p w14:paraId="2E33DB89" w14:textId="77777777" w:rsidR="00404EBA" w:rsidRPr="00114B70" w:rsidRDefault="00404EBA" w:rsidP="00621680">
            <w:pPr>
              <w:pStyle w:val="PL"/>
            </w:pPr>
            <w:r w:rsidRPr="00114B70">
              <w:t xml:space="preserve">        &lt;uri-entry&gt;</w:t>
            </w:r>
            <w:hyperlink r:id="rId38" w:history="1">
              <w:r w:rsidRPr="00114B70">
                <w:t>sip:MCPTTGroup-A@example.com</w:t>
              </w:r>
            </w:hyperlink>
            <w:r w:rsidRPr="00114B70">
              <w:t>&lt;/uri-entry&gt;</w:t>
            </w:r>
          </w:p>
          <w:p w14:paraId="1679D064" w14:textId="77777777" w:rsidR="00404EBA" w:rsidRPr="00114B70" w:rsidRDefault="00404EBA" w:rsidP="00621680">
            <w:pPr>
              <w:pStyle w:val="PL"/>
            </w:pPr>
            <w:bookmarkStart w:id="2207" w:name="_MCCTEMPBM_CRPT10440062___5"/>
            <w:r w:rsidRPr="00114B70">
              <w:t xml:space="preserve">        &lt;display-name</w:t>
            </w:r>
            <w:r w:rsidR="005628AC" w:rsidRPr="0064795D">
              <w:rPr>
                <w:color w:val="000000"/>
                <w:szCs w:val="16"/>
                <w:lang w:val="en-US"/>
              </w:rPr>
              <w:t xml:space="preserve"> xml:lang="en-GB"</w:t>
            </w:r>
            <w:r w:rsidRPr="00114B70">
              <w:t>&gt;MCPTT Group A&lt;/display-name&gt;</w:t>
            </w:r>
          </w:p>
          <w:p w14:paraId="5A3C59F4" w14:textId="77777777" w:rsidR="005628AC" w:rsidRDefault="005628AC" w:rsidP="005628AC">
            <w:pPr>
              <w:pStyle w:val="PL"/>
              <w:rPr>
                <w:color w:val="000000"/>
              </w:rPr>
            </w:pPr>
            <w:r>
              <w:rPr>
                <w:color w:val="000000"/>
              </w:rPr>
              <w:t xml:space="preserve">        &lt;anyExt/&gt;</w:t>
            </w:r>
          </w:p>
          <w:bookmarkEnd w:id="2207"/>
          <w:p w14:paraId="5853C65F" w14:textId="77777777" w:rsidR="00404EBA" w:rsidRPr="00114B70" w:rsidRDefault="00404EBA" w:rsidP="00621680">
            <w:pPr>
              <w:pStyle w:val="PL"/>
            </w:pPr>
            <w:r w:rsidRPr="00114B70">
              <w:t xml:space="preserve">      &lt;/entry&gt;</w:t>
            </w:r>
          </w:p>
          <w:p w14:paraId="20EE1776" w14:textId="77777777" w:rsidR="00404EBA" w:rsidRPr="00114B70" w:rsidRDefault="00404EBA" w:rsidP="00621680">
            <w:pPr>
              <w:pStyle w:val="PL"/>
            </w:pPr>
            <w:bookmarkStart w:id="2208" w:name="_MCCTEMPBM_CRPT10440063___5"/>
            <w:r w:rsidRPr="00114B70">
              <w:t xml:space="preserve">      &lt;entry index=</w:t>
            </w:r>
            <w:r w:rsidR="005628AC" w:rsidRPr="0064795D">
              <w:rPr>
                <w:color w:val="000000"/>
              </w:rPr>
              <w:t>"</w:t>
            </w:r>
            <w:r w:rsidRPr="00114B70">
              <w:t>1</w:t>
            </w:r>
            <w:r w:rsidR="005628AC" w:rsidRPr="0064795D">
              <w:rPr>
                <w:color w:val="000000"/>
              </w:rPr>
              <w:t>"</w:t>
            </w:r>
            <w:r w:rsidRPr="00114B70">
              <w:t>&gt;</w:t>
            </w:r>
          </w:p>
          <w:bookmarkEnd w:id="2208"/>
          <w:p w14:paraId="6906C163" w14:textId="77777777" w:rsidR="00404EBA" w:rsidRPr="00114B70" w:rsidRDefault="00404EBA" w:rsidP="00621680">
            <w:pPr>
              <w:pStyle w:val="PL"/>
            </w:pPr>
            <w:r w:rsidRPr="00114B70">
              <w:t xml:space="preserve">        &lt;uri-entry&gt;</w:t>
            </w:r>
            <w:hyperlink r:id="rId39" w:history="1">
              <w:r w:rsidRPr="00114B70">
                <w:t>sip:MCPTTGroup-B@example.com</w:t>
              </w:r>
            </w:hyperlink>
            <w:r w:rsidRPr="00114B70">
              <w:t>&lt;/uri-entry&gt;</w:t>
            </w:r>
          </w:p>
          <w:p w14:paraId="4335E3A8" w14:textId="77777777" w:rsidR="00404EBA" w:rsidRPr="00114B70" w:rsidRDefault="00404EBA" w:rsidP="00621680">
            <w:pPr>
              <w:pStyle w:val="PL"/>
            </w:pPr>
            <w:bookmarkStart w:id="2209" w:name="_MCCTEMPBM_CRPT1044006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B&lt;/display-name&gt;</w:t>
            </w:r>
          </w:p>
          <w:p w14:paraId="056B8511" w14:textId="77777777" w:rsidR="005628AC" w:rsidRDefault="005628AC" w:rsidP="005628AC">
            <w:pPr>
              <w:pStyle w:val="PL"/>
              <w:rPr>
                <w:color w:val="000000"/>
              </w:rPr>
            </w:pPr>
            <w:r>
              <w:rPr>
                <w:color w:val="000000"/>
              </w:rPr>
              <w:t xml:space="preserve">        &lt;anyExt/&gt;</w:t>
            </w:r>
          </w:p>
          <w:bookmarkEnd w:id="2209"/>
          <w:p w14:paraId="08DC9946" w14:textId="77777777" w:rsidR="00404EBA" w:rsidRPr="00114B70" w:rsidRDefault="00404EBA" w:rsidP="00621680">
            <w:pPr>
              <w:pStyle w:val="PL"/>
            </w:pPr>
            <w:r w:rsidRPr="00114B70">
              <w:t xml:space="preserve">      &lt;/entry&gt;</w:t>
            </w:r>
          </w:p>
          <w:p w14:paraId="11F0B978" w14:textId="77777777" w:rsidR="00404EBA" w:rsidRPr="00114B70" w:rsidRDefault="00404EBA" w:rsidP="00621680">
            <w:pPr>
              <w:pStyle w:val="PL"/>
            </w:pPr>
            <w:bookmarkStart w:id="2210" w:name="_MCCTEMPBM_CRPT10440065___5"/>
            <w:r w:rsidRPr="00114B70">
              <w:t xml:space="preserve">      &lt;entry index=</w:t>
            </w:r>
            <w:r w:rsidR="005628AC" w:rsidRPr="0064795D">
              <w:rPr>
                <w:color w:val="000000"/>
              </w:rPr>
              <w:t>"</w:t>
            </w:r>
            <w:r w:rsidRPr="00114B70">
              <w:t>2</w:t>
            </w:r>
            <w:r w:rsidR="005628AC" w:rsidRPr="0064795D">
              <w:rPr>
                <w:color w:val="000000"/>
              </w:rPr>
              <w:t>"</w:t>
            </w:r>
            <w:r w:rsidRPr="00114B70">
              <w:t>&gt;</w:t>
            </w:r>
          </w:p>
          <w:bookmarkEnd w:id="2210"/>
          <w:p w14:paraId="5B07FC6B" w14:textId="77777777" w:rsidR="00404EBA" w:rsidRPr="00114B70" w:rsidRDefault="00404EBA" w:rsidP="00621680">
            <w:pPr>
              <w:pStyle w:val="PL"/>
            </w:pPr>
            <w:r w:rsidRPr="00114B70">
              <w:t xml:space="preserve">        &lt;uri-entry&gt;</w:t>
            </w:r>
            <w:hyperlink r:id="rId40" w:history="1">
              <w:r w:rsidRPr="00114B70">
                <w:t>sip:MCPTTGroup-C@example.com</w:t>
              </w:r>
            </w:hyperlink>
            <w:r w:rsidRPr="00114B70">
              <w:t>&lt;/uri-entry&gt;</w:t>
            </w:r>
          </w:p>
          <w:p w14:paraId="5C6B8E2E" w14:textId="77777777" w:rsidR="00404EBA" w:rsidRPr="00114B70" w:rsidRDefault="00404EBA" w:rsidP="00621680">
            <w:pPr>
              <w:pStyle w:val="PL"/>
            </w:pPr>
            <w:bookmarkStart w:id="2211" w:name="_MCCTEMPBM_CRPT10440066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C&lt;/display-name&gt;</w:t>
            </w:r>
          </w:p>
          <w:p w14:paraId="253A5779" w14:textId="77777777" w:rsidR="005628AC" w:rsidRDefault="005628AC" w:rsidP="005628AC">
            <w:pPr>
              <w:pStyle w:val="PL"/>
              <w:rPr>
                <w:color w:val="000000"/>
              </w:rPr>
            </w:pPr>
            <w:r>
              <w:rPr>
                <w:color w:val="000000"/>
              </w:rPr>
              <w:t xml:space="preserve">        &lt;anyExt/&gt;</w:t>
            </w:r>
          </w:p>
          <w:bookmarkEnd w:id="2211"/>
          <w:p w14:paraId="4A3A91DA" w14:textId="77777777" w:rsidR="00404EBA" w:rsidRPr="00114B70" w:rsidRDefault="00404EBA" w:rsidP="00621680">
            <w:pPr>
              <w:pStyle w:val="PL"/>
            </w:pPr>
            <w:r w:rsidRPr="00114B70">
              <w:t xml:space="preserve">      &lt;/entry&gt;</w:t>
            </w:r>
          </w:p>
          <w:p w14:paraId="43FA2A51" w14:textId="77777777" w:rsidR="00404EBA" w:rsidRPr="00114B70" w:rsidRDefault="00404EBA" w:rsidP="00621680">
            <w:pPr>
              <w:pStyle w:val="PL"/>
            </w:pPr>
            <w:bookmarkStart w:id="2212" w:name="_MCCTEMPBM_CRPT10440067___5"/>
            <w:r w:rsidRPr="00114B70">
              <w:t xml:space="preserve">      &lt;entry index=</w:t>
            </w:r>
            <w:r w:rsidR="005628AC" w:rsidRPr="0064795D">
              <w:rPr>
                <w:color w:val="000000"/>
              </w:rPr>
              <w:t>"</w:t>
            </w:r>
            <w:r w:rsidRPr="00114B70">
              <w:t>3</w:t>
            </w:r>
            <w:r w:rsidR="005628AC" w:rsidRPr="0064795D">
              <w:rPr>
                <w:color w:val="000000"/>
              </w:rPr>
              <w:t>"</w:t>
            </w:r>
            <w:r w:rsidRPr="00114B70">
              <w:t>&gt;</w:t>
            </w:r>
          </w:p>
          <w:bookmarkEnd w:id="2212"/>
          <w:p w14:paraId="6F364242" w14:textId="77777777" w:rsidR="00404EBA" w:rsidRPr="00114B70" w:rsidRDefault="00404EBA" w:rsidP="00621680">
            <w:pPr>
              <w:pStyle w:val="PL"/>
            </w:pPr>
            <w:r w:rsidRPr="00114B70">
              <w:t xml:space="preserve">        &lt;uri-entry&gt;</w:t>
            </w:r>
            <w:r w:rsidR="005628AC" w:rsidRPr="005628AC">
              <w:t>sip:MCPTTGroup-D@example.com</w:t>
            </w:r>
            <w:r w:rsidRPr="00114B70">
              <w:t>&lt;/uri-entry&gt;</w:t>
            </w:r>
          </w:p>
          <w:p w14:paraId="0F98E035" w14:textId="77777777" w:rsidR="00404EBA" w:rsidRPr="00114B70" w:rsidRDefault="00404EBA" w:rsidP="00621680">
            <w:pPr>
              <w:pStyle w:val="PL"/>
            </w:pPr>
            <w:bookmarkStart w:id="2213" w:name="_MCCTEMPBM_CRPT10440068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&gt;MCPTT Group </w:t>
            </w:r>
            <w:r w:rsidR="005628AC" w:rsidRPr="0064795D">
              <w:rPr>
                <w:color w:val="000000"/>
              </w:rPr>
              <w:t>D</w:t>
            </w:r>
            <w:r w:rsidRPr="00114B70">
              <w:t>&lt;/display-name&gt;</w:t>
            </w:r>
          </w:p>
          <w:p w14:paraId="76DDF90A" w14:textId="77777777" w:rsidR="005628AC" w:rsidRDefault="005628AC" w:rsidP="005628AC">
            <w:pPr>
              <w:pStyle w:val="PL"/>
              <w:rPr>
                <w:color w:val="000000"/>
              </w:rPr>
            </w:pPr>
            <w:r>
              <w:rPr>
                <w:color w:val="000000"/>
              </w:rPr>
              <w:t xml:space="preserve">        &lt;anyExt/&gt;</w:t>
            </w:r>
          </w:p>
          <w:bookmarkEnd w:id="2213"/>
          <w:p w14:paraId="3CA7DFC8" w14:textId="77777777" w:rsidR="00404EBA" w:rsidRPr="00114B70" w:rsidRDefault="00404EBA" w:rsidP="00621680">
            <w:pPr>
              <w:pStyle w:val="PL"/>
            </w:pPr>
            <w:r w:rsidRPr="00114B70">
              <w:t xml:space="preserve">      &lt;/entry&gt;</w:t>
            </w:r>
          </w:p>
          <w:p w14:paraId="0F40CBE8" w14:textId="77777777" w:rsidR="005628AC" w:rsidRDefault="005628AC" w:rsidP="005628AC">
            <w:pPr>
              <w:pStyle w:val="PL"/>
              <w:rPr>
                <w:color w:val="000000"/>
              </w:rPr>
            </w:pPr>
            <w:bookmarkStart w:id="2214" w:name="_MCCTEMPBM_CRPT10440069___5"/>
            <w:r>
              <w:rPr>
                <w:color w:val="000000"/>
              </w:rPr>
              <w:t xml:space="preserve">      &lt;anyExt/&gt;</w:t>
            </w:r>
          </w:p>
          <w:bookmarkEnd w:id="2214"/>
          <w:p w14:paraId="43DB4B5D" w14:textId="77777777" w:rsidR="00404EBA" w:rsidRPr="00114B70" w:rsidRDefault="00404EBA" w:rsidP="00621680">
            <w:pPr>
              <w:pStyle w:val="PL"/>
            </w:pPr>
            <w:r w:rsidRPr="00114B70">
              <w:t xml:space="preserve">    &lt;/MCPTTGroupInfo&gt;</w:t>
            </w:r>
          </w:p>
          <w:p w14:paraId="4EE6FE95" w14:textId="77777777" w:rsidR="00404EBA" w:rsidRPr="00114B70" w:rsidRDefault="00404EBA" w:rsidP="00621680">
            <w:pPr>
              <w:pStyle w:val="PL"/>
            </w:pPr>
            <w:bookmarkStart w:id="2215" w:name="_MCCTEMPBM_CRPT10440070___5"/>
            <w:r w:rsidRPr="00114B70">
              <w:t xml:space="preserve">    &lt;MaxAffiliationsN2&gt;</w:t>
            </w:r>
            <w:r w:rsidR="005628AC">
              <w:rPr>
                <w:color w:val="000000"/>
              </w:rPr>
              <w:t>3</w:t>
            </w:r>
            <w:r w:rsidRPr="00114B70">
              <w:t>&lt;/MaxAffiliationsN2&gt;</w:t>
            </w:r>
          </w:p>
          <w:p w14:paraId="0EC18521" w14:textId="77777777" w:rsidR="00404EBA" w:rsidRPr="005628AC" w:rsidRDefault="00404EBA" w:rsidP="00621680">
            <w:pPr>
              <w:pStyle w:val="PL"/>
              <w:rPr>
                <w:lang w:val="fr-FR"/>
              </w:rPr>
            </w:pPr>
            <w:r w:rsidRPr="00180950">
              <w:t xml:space="preserve">    </w:t>
            </w:r>
            <w:r w:rsidRPr="005628AC">
              <w:rPr>
                <w:lang w:val="fr-FR"/>
              </w:rPr>
              <w:t>&lt;ImplicitAffiliations</w:t>
            </w:r>
            <w:r w:rsidR="005628AC" w:rsidRPr="005628AC">
              <w:rPr>
                <w:lang w:val="fr-FR"/>
              </w:rPr>
              <w:t xml:space="preserve"> </w:t>
            </w:r>
            <w:r w:rsidR="005628AC" w:rsidRPr="000C7C22">
              <w:rPr>
                <w:color w:val="000000"/>
                <w:szCs w:val="16"/>
                <w:lang w:val="fr-FR"/>
              </w:rPr>
              <w:t>xml:lang="en-GB"</w:t>
            </w:r>
            <w:r w:rsidR="005628AC" w:rsidRPr="00180950">
              <w:rPr>
                <w:lang w:val="fr-FR"/>
              </w:rPr>
              <w:t xml:space="preserve"> </w:t>
            </w:r>
            <w:r w:rsidR="005628AC" w:rsidRPr="000C7C22">
              <w:rPr>
                <w:color w:val="000000"/>
                <w:lang w:val="fr-FR"/>
              </w:rPr>
              <w:t>index="0"</w:t>
            </w:r>
            <w:r w:rsidRPr="005628AC">
              <w:rPr>
                <w:lang w:val="fr-FR"/>
              </w:rPr>
              <w:t>&gt;</w:t>
            </w:r>
          </w:p>
          <w:bookmarkEnd w:id="2215"/>
          <w:p w14:paraId="311D0527" w14:textId="77777777" w:rsidR="00404EBA" w:rsidRPr="00114B70" w:rsidRDefault="00404EBA" w:rsidP="00621680">
            <w:pPr>
              <w:pStyle w:val="PL"/>
            </w:pPr>
            <w:r w:rsidRPr="005628AC">
              <w:rPr>
                <w:lang w:val="fr-FR"/>
              </w:rPr>
              <w:t xml:space="preserve">      </w:t>
            </w:r>
            <w:r w:rsidRPr="00114B70">
              <w:t>&lt;entry index=</w:t>
            </w:r>
            <w:r w:rsidR="005628AC">
              <w:t>"</w:t>
            </w:r>
            <w:r w:rsidRPr="00114B70">
              <w:t>0</w:t>
            </w:r>
            <w:r w:rsidR="005628AC">
              <w:t>"</w:t>
            </w:r>
            <w:r w:rsidRPr="00114B70">
              <w:t>&gt;</w:t>
            </w:r>
          </w:p>
          <w:p w14:paraId="415B6B8E" w14:textId="77777777" w:rsidR="00404EBA" w:rsidRPr="00114B70" w:rsidRDefault="00404EBA" w:rsidP="00621680">
            <w:pPr>
              <w:pStyle w:val="PL"/>
            </w:pPr>
            <w:r w:rsidRPr="00114B70">
              <w:t xml:space="preserve">        &lt;uri-entry&gt;</w:t>
            </w:r>
            <w:hyperlink r:id="rId41" w:history="1">
              <w:r w:rsidRPr="00114B70">
                <w:t>sip:MCPTTGroup-A@example.com</w:t>
              </w:r>
            </w:hyperlink>
            <w:r w:rsidRPr="00114B70">
              <w:t>&lt;/uri-entry&gt;</w:t>
            </w:r>
          </w:p>
          <w:p w14:paraId="6B39FDE0" w14:textId="77777777" w:rsidR="00404EBA" w:rsidRPr="00114B70" w:rsidRDefault="00404EBA" w:rsidP="00621680">
            <w:pPr>
              <w:pStyle w:val="PL"/>
            </w:pPr>
            <w:bookmarkStart w:id="2216" w:name="_MCCTEMPBM_CRPT10440071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2ACD6BAB" w14:textId="77777777" w:rsidR="005628AC" w:rsidRDefault="005628AC" w:rsidP="005628AC">
            <w:pPr>
              <w:pStyle w:val="PL"/>
              <w:rPr>
                <w:color w:val="000000"/>
              </w:rPr>
            </w:pPr>
            <w:r>
              <w:rPr>
                <w:color w:val="000000"/>
              </w:rPr>
              <w:t xml:space="preserve">        &lt;anyExt/&gt;</w:t>
            </w:r>
          </w:p>
          <w:bookmarkEnd w:id="2216"/>
          <w:p w14:paraId="25A84B2D" w14:textId="77777777" w:rsidR="00404EBA" w:rsidRPr="00114B70" w:rsidRDefault="00404EBA" w:rsidP="00621680">
            <w:pPr>
              <w:pStyle w:val="PL"/>
            </w:pPr>
            <w:r w:rsidRPr="00114B70">
              <w:t xml:space="preserve">      &lt;/entry&gt;</w:t>
            </w:r>
          </w:p>
          <w:p w14:paraId="4458BED6" w14:textId="77777777" w:rsidR="005628AC" w:rsidRPr="0064795D" w:rsidRDefault="005628AC" w:rsidP="005628AC">
            <w:pPr>
              <w:pStyle w:val="PL"/>
              <w:rPr>
                <w:color w:val="000000"/>
              </w:rPr>
            </w:pPr>
            <w:bookmarkStart w:id="2217" w:name="_MCCTEMPBM_CRPT10440072___5"/>
            <w:r w:rsidRPr="0064795D">
              <w:rPr>
                <w:color w:val="000000"/>
              </w:rPr>
              <w:t xml:space="preserve">      &lt;entry index="1"&gt;</w:t>
            </w:r>
          </w:p>
          <w:p w14:paraId="1B9DE825" w14:textId="77777777" w:rsidR="005628AC" w:rsidRPr="0064795D" w:rsidRDefault="005628AC" w:rsidP="005628AC">
            <w:pPr>
              <w:pStyle w:val="PL"/>
              <w:rPr>
                <w:color w:val="000000"/>
              </w:rPr>
            </w:pPr>
            <w:r w:rsidRPr="0064795D">
              <w:rPr>
                <w:color w:val="000000"/>
              </w:rPr>
              <w:t xml:space="preserve">        &lt;uri-entry&gt;sip:MCPTTGroup-B@example.com&lt;/uri-entry&gt;</w:t>
            </w:r>
          </w:p>
          <w:p w14:paraId="13DF8319" w14:textId="77777777" w:rsidR="005628AC" w:rsidRPr="0064795D" w:rsidRDefault="005628AC" w:rsidP="005628AC">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00B51DA5" w14:textId="77777777" w:rsidR="005628AC" w:rsidRDefault="005628AC" w:rsidP="005628AC">
            <w:pPr>
              <w:pStyle w:val="PL"/>
              <w:rPr>
                <w:color w:val="000000"/>
              </w:rPr>
            </w:pPr>
            <w:r>
              <w:rPr>
                <w:color w:val="000000"/>
              </w:rPr>
              <w:t xml:space="preserve">        &lt;anyExt/&gt;</w:t>
            </w:r>
          </w:p>
          <w:p w14:paraId="3F3EE1F6" w14:textId="77777777" w:rsidR="005628AC" w:rsidRPr="0064795D" w:rsidRDefault="005628AC" w:rsidP="005628AC">
            <w:pPr>
              <w:pStyle w:val="PL"/>
              <w:rPr>
                <w:color w:val="000000"/>
              </w:rPr>
            </w:pPr>
            <w:r w:rsidRPr="0064795D">
              <w:rPr>
                <w:color w:val="000000"/>
              </w:rPr>
              <w:t xml:space="preserve">      &lt;/entry&gt;</w:t>
            </w:r>
          </w:p>
          <w:p w14:paraId="6A6F7BD9" w14:textId="77777777" w:rsidR="005628AC" w:rsidRDefault="005628AC" w:rsidP="005628AC">
            <w:pPr>
              <w:pStyle w:val="PL"/>
              <w:rPr>
                <w:color w:val="000000"/>
              </w:rPr>
            </w:pPr>
            <w:r>
              <w:rPr>
                <w:color w:val="000000"/>
              </w:rPr>
              <w:t xml:space="preserve">      &lt;anyExt/&gt;</w:t>
            </w:r>
          </w:p>
          <w:p w14:paraId="51EF2533" w14:textId="77777777" w:rsidR="00404EBA" w:rsidRPr="00114B70" w:rsidRDefault="00404EBA" w:rsidP="00621680">
            <w:pPr>
              <w:pStyle w:val="PL"/>
            </w:pPr>
            <w:r w:rsidRPr="00114B70">
              <w:t xml:space="preserve">    &lt;/ImplicitAffiliation</w:t>
            </w:r>
            <w:r w:rsidR="005628AC" w:rsidRPr="0064795D">
              <w:rPr>
                <w:color w:val="000000"/>
              </w:rPr>
              <w:t>s</w:t>
            </w:r>
            <w:r w:rsidRPr="00114B70">
              <w:t>&gt;</w:t>
            </w:r>
          </w:p>
          <w:p w14:paraId="5E72E88C" w14:textId="77777777" w:rsidR="00404EBA" w:rsidRPr="00114B70" w:rsidRDefault="00404EBA" w:rsidP="00621680">
            <w:pPr>
              <w:pStyle w:val="PL"/>
            </w:pPr>
            <w:r w:rsidRPr="00114B70">
              <w:t xml:space="preserve">    &lt;Max</w:t>
            </w:r>
            <w:r w:rsidR="005628AC" w:rsidRPr="0064795D">
              <w:rPr>
                <w:color w:val="000000"/>
              </w:rPr>
              <w:t>Simultaneous</w:t>
            </w:r>
            <w:r w:rsidRPr="00114B70">
              <w:t>Transmissions</w:t>
            </w:r>
            <w:r w:rsidR="005628AC" w:rsidRPr="0064795D">
              <w:rPr>
                <w:color w:val="000000"/>
              </w:rPr>
              <w:t>N7</w:t>
            </w:r>
            <w:r w:rsidRPr="00114B70">
              <w:t>&gt;1&lt;/Max</w:t>
            </w:r>
            <w:r w:rsidR="005628AC" w:rsidRPr="0064795D">
              <w:rPr>
                <w:color w:val="000000"/>
              </w:rPr>
              <w:t>Simultaneous</w:t>
            </w:r>
            <w:r w:rsidRPr="00114B70">
              <w:t>Transmissions</w:t>
            </w:r>
            <w:r w:rsidR="005628AC" w:rsidRPr="0064795D">
              <w:rPr>
                <w:color w:val="000000"/>
              </w:rPr>
              <w:t>N7</w:t>
            </w:r>
            <w:r w:rsidRPr="00114B70">
              <w:t>&gt;</w:t>
            </w:r>
          </w:p>
          <w:bookmarkEnd w:id="2217"/>
          <w:p w14:paraId="79502696" w14:textId="77777777" w:rsidR="00404EBA" w:rsidRPr="00114B70" w:rsidRDefault="00404EBA" w:rsidP="00621680">
            <w:pPr>
              <w:pStyle w:val="PL"/>
            </w:pPr>
            <w:r w:rsidRPr="00114B70">
              <w:t xml:space="preserve">    &lt;PrivateEmergencyAlert&gt;</w:t>
            </w:r>
          </w:p>
          <w:p w14:paraId="12E53FA2" w14:textId="77777777" w:rsidR="00404EBA" w:rsidRPr="00114B70" w:rsidRDefault="00404EBA" w:rsidP="00621680">
            <w:pPr>
              <w:pStyle w:val="PL"/>
            </w:pPr>
            <w:bookmarkStart w:id="2218" w:name="_MCCTEMPBM_CRPT10440073___5"/>
            <w:r w:rsidRPr="00114B70">
              <w:t xml:space="preserve">      &lt;entry </w:t>
            </w:r>
            <w:r w:rsidR="005628AC" w:rsidRPr="0064795D">
              <w:rPr>
                <w:color w:val="000000"/>
                <w:szCs w:val="16"/>
                <w:lang w:val="en-US"/>
              </w:rPr>
              <w:t xml:space="preserve">entry-info="UsePreConfigured" </w:t>
            </w:r>
            <w:r w:rsidRPr="00114B70">
              <w:t>index=</w:t>
            </w:r>
            <w:r w:rsidR="005628AC" w:rsidRPr="0064795D">
              <w:rPr>
                <w:color w:val="000000"/>
              </w:rPr>
              <w:t>"</w:t>
            </w:r>
            <w:r w:rsidRPr="00114B70">
              <w:t>0</w:t>
            </w:r>
            <w:r w:rsidR="005628AC" w:rsidRPr="0064795D">
              <w:rPr>
                <w:color w:val="000000"/>
              </w:rPr>
              <w:t>"</w:t>
            </w:r>
            <w:r w:rsidRPr="00114B70">
              <w:t>&gt;</w:t>
            </w:r>
          </w:p>
          <w:bookmarkEnd w:id="2218"/>
          <w:p w14:paraId="7FC6D621" w14:textId="77777777" w:rsidR="00404EBA" w:rsidRPr="00114B70" w:rsidRDefault="00404EBA" w:rsidP="00621680">
            <w:pPr>
              <w:pStyle w:val="PL"/>
            </w:pPr>
            <w:r w:rsidRPr="00114B70">
              <w:t xml:space="preserve">        &lt;uri-entry&gt;</w:t>
            </w:r>
            <w:hyperlink r:id="rId42" w:history="1">
              <w:r w:rsidRPr="00114B70">
                <w:t>sip:</w:t>
              </w:r>
              <w:r w:rsidR="005628AC" w:rsidRPr="005628AC">
                <w:t>user1</w:t>
              </w:r>
              <w:r w:rsidRPr="00114B70">
                <w:t>@example.com</w:t>
              </w:r>
            </w:hyperlink>
            <w:r w:rsidRPr="00114B70">
              <w:t>&lt;/uri-entry&gt;</w:t>
            </w:r>
          </w:p>
          <w:p w14:paraId="0A11BD9B" w14:textId="77777777" w:rsidR="00404EBA" w:rsidRPr="00114B70" w:rsidRDefault="00404EBA" w:rsidP="00621680">
            <w:pPr>
              <w:pStyle w:val="PL"/>
            </w:pPr>
            <w:bookmarkStart w:id="2219" w:name="_MCCTEMPBM_CRPT10440074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 xml:space="preserve">&gt;User </w:t>
            </w:r>
            <w:r w:rsidR="005628AC" w:rsidRPr="0064795D">
              <w:rPr>
                <w:color w:val="000000"/>
              </w:rPr>
              <w:t>1</w:t>
            </w:r>
            <w:r w:rsidRPr="00114B70">
              <w:t>&lt;/display-name&gt;</w:t>
            </w:r>
          </w:p>
          <w:p w14:paraId="65A3A279" w14:textId="77777777" w:rsidR="005628AC" w:rsidRDefault="005628AC" w:rsidP="005628AC">
            <w:pPr>
              <w:pStyle w:val="PL"/>
              <w:rPr>
                <w:color w:val="000000"/>
              </w:rPr>
            </w:pPr>
            <w:r>
              <w:rPr>
                <w:color w:val="000000"/>
              </w:rPr>
              <w:t xml:space="preserve">        &lt;anyExt/&gt;</w:t>
            </w:r>
          </w:p>
          <w:bookmarkEnd w:id="2219"/>
          <w:p w14:paraId="519CDA84" w14:textId="77777777" w:rsidR="00404EBA" w:rsidRPr="00114B70" w:rsidRDefault="00404EBA" w:rsidP="00621680">
            <w:pPr>
              <w:pStyle w:val="PL"/>
            </w:pPr>
            <w:r w:rsidRPr="00114B70">
              <w:t xml:space="preserve">      &lt;/entry&gt;</w:t>
            </w:r>
          </w:p>
          <w:p w14:paraId="0977DCA3" w14:textId="77777777" w:rsidR="00404EBA" w:rsidRPr="00114B70" w:rsidRDefault="00404EBA" w:rsidP="00621680">
            <w:pPr>
              <w:pStyle w:val="PL"/>
            </w:pPr>
            <w:r w:rsidRPr="00114B70">
              <w:t xml:space="preserve">    &lt;/PrivateEmergencyAlert&gt;</w:t>
            </w:r>
          </w:p>
          <w:p w14:paraId="56581528" w14:textId="77777777" w:rsidR="00404EBA" w:rsidRPr="00114B70" w:rsidRDefault="00404EBA" w:rsidP="00621680">
            <w:pPr>
              <w:pStyle w:val="PL"/>
            </w:pPr>
            <w:r w:rsidRPr="00114B70">
              <w:t xml:space="preserve">    &lt;anyExt&gt;</w:t>
            </w:r>
          </w:p>
          <w:p w14:paraId="0C30855D" w14:textId="77777777" w:rsidR="00404EBA" w:rsidRPr="00114B70" w:rsidRDefault="00404EBA" w:rsidP="00621680">
            <w:pPr>
              <w:pStyle w:val="PL"/>
            </w:pPr>
            <w:r w:rsidRPr="00114B70">
              <w:t xml:space="preserve">      &lt;RemoteGroupSelectionURIList&gt;</w:t>
            </w:r>
          </w:p>
          <w:p w14:paraId="3C78EE7E" w14:textId="77777777" w:rsidR="00404EBA" w:rsidRPr="00114B70" w:rsidRDefault="00404EBA" w:rsidP="00621680">
            <w:pPr>
              <w:pStyle w:val="PL"/>
            </w:pPr>
            <w:bookmarkStart w:id="2220" w:name="_MCCTEMPBM_CRPT10440075___5"/>
            <w:r w:rsidRPr="00114B70">
              <w:t xml:space="preserve">        &lt;entry index=</w:t>
            </w:r>
            <w:r w:rsidR="005628AC" w:rsidRPr="0064795D">
              <w:rPr>
                <w:color w:val="000000"/>
              </w:rPr>
              <w:t>"</w:t>
            </w:r>
            <w:r w:rsidRPr="00114B70">
              <w:t>0</w:t>
            </w:r>
            <w:r w:rsidR="005628AC" w:rsidRPr="0064795D">
              <w:rPr>
                <w:color w:val="000000"/>
              </w:rPr>
              <w:t>"</w:t>
            </w:r>
            <w:r w:rsidRPr="00114B70">
              <w:t>&gt;</w:t>
            </w:r>
          </w:p>
          <w:p w14:paraId="066229F9" w14:textId="77777777" w:rsidR="00404EBA" w:rsidRPr="00114B70" w:rsidRDefault="00404EBA" w:rsidP="00621680">
            <w:pPr>
              <w:pStyle w:val="PL"/>
            </w:pPr>
            <w:r w:rsidRPr="00114B70">
              <w:t xml:space="preserve">          &lt;uri-entry&gt;sip:</w:t>
            </w:r>
            <w:r w:rsidR="005628AC" w:rsidRPr="0064795D">
              <w:rPr>
                <w:color w:val="000000"/>
              </w:rPr>
              <w:t>user3</w:t>
            </w:r>
            <w:r w:rsidRPr="00114B70">
              <w:t>@example.com&lt;/uri-entry&gt;</w:t>
            </w:r>
          </w:p>
          <w:p w14:paraId="7EF0F2E5" w14:textId="77777777" w:rsidR="00404EBA" w:rsidRPr="00114B70" w:rsidRDefault="00404EBA" w:rsidP="00621680">
            <w:pPr>
              <w:pStyle w:val="PL"/>
            </w:pPr>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w:t>
            </w:r>
            <w:r w:rsidR="005628AC" w:rsidRPr="0064795D">
              <w:rPr>
                <w:color w:val="000000"/>
              </w:rPr>
              <w:t>User 3</w:t>
            </w:r>
            <w:r w:rsidRPr="00114B70">
              <w:t>&lt;/display-name&gt;</w:t>
            </w:r>
          </w:p>
          <w:p w14:paraId="7CA3394B" w14:textId="77777777" w:rsidR="005628AC" w:rsidRDefault="005628AC" w:rsidP="00A449CF">
            <w:pPr>
              <w:pStyle w:val="PL"/>
              <w:ind w:left="384" w:hanging="384"/>
              <w:rPr>
                <w:color w:val="000000"/>
              </w:rPr>
            </w:pPr>
            <w:bookmarkStart w:id="2221" w:name="_PERM_MCCTEMPBM_CRPT10440076___2"/>
            <w:bookmarkEnd w:id="2220"/>
            <w:r>
              <w:rPr>
                <w:color w:val="000000"/>
              </w:rPr>
              <w:t xml:space="preserve">          &lt;anyExt/&gt;</w:t>
            </w:r>
          </w:p>
          <w:bookmarkEnd w:id="2221"/>
          <w:p w14:paraId="1CD9E710" w14:textId="77777777" w:rsidR="00404EBA" w:rsidRPr="00114B70" w:rsidRDefault="00404EBA" w:rsidP="00621680">
            <w:pPr>
              <w:pStyle w:val="PL"/>
            </w:pPr>
            <w:r w:rsidRPr="00114B70">
              <w:t xml:space="preserve">        &lt;/entry&gt;</w:t>
            </w:r>
          </w:p>
          <w:p w14:paraId="6E820B2E" w14:textId="77777777" w:rsidR="005628AC" w:rsidRDefault="005628AC" w:rsidP="005628AC">
            <w:pPr>
              <w:pStyle w:val="PL"/>
              <w:rPr>
                <w:color w:val="000000"/>
              </w:rPr>
            </w:pPr>
            <w:bookmarkStart w:id="2222" w:name="_MCCTEMPBM_CRPT10440077___5"/>
            <w:r>
              <w:rPr>
                <w:color w:val="000000"/>
              </w:rPr>
              <w:t xml:space="preserve">        &lt;anyExt/&gt;</w:t>
            </w:r>
          </w:p>
          <w:bookmarkEnd w:id="2222"/>
          <w:p w14:paraId="0DF3D0A9" w14:textId="77777777" w:rsidR="00404EBA" w:rsidRPr="00114B70" w:rsidRDefault="00404EBA" w:rsidP="00621680">
            <w:pPr>
              <w:pStyle w:val="PL"/>
            </w:pPr>
            <w:r w:rsidRPr="00114B70">
              <w:t xml:space="preserve">      &lt;/RemoteGroupSelectionURIList&gt;</w:t>
            </w:r>
          </w:p>
          <w:p w14:paraId="5D989B11" w14:textId="77777777" w:rsidR="00404EBA" w:rsidRPr="00114B70" w:rsidRDefault="00404EBA" w:rsidP="00621680">
            <w:pPr>
              <w:pStyle w:val="PL"/>
            </w:pPr>
            <w:r w:rsidRPr="00114B70">
              <w:t xml:space="preserve">      &lt;GroupServerInfo&gt;</w:t>
            </w:r>
          </w:p>
          <w:p w14:paraId="4281B371" w14:textId="77777777" w:rsidR="00404EBA" w:rsidRPr="00114B70" w:rsidRDefault="00404EBA" w:rsidP="00621680">
            <w:pPr>
              <w:pStyle w:val="PL"/>
            </w:pPr>
            <w:bookmarkStart w:id="2223" w:name="_MCCTEMPBM_CRPT10440078___5"/>
            <w:r w:rsidRPr="00114B70">
              <w:t xml:space="preserve">        &lt;GMS-Serv-Id</w:t>
            </w:r>
            <w:r w:rsidR="005628AC" w:rsidRPr="0064795D">
              <w:rPr>
                <w:color w:val="000000"/>
              </w:rPr>
              <w:t xml:space="preserve"> index="0"</w:t>
            </w:r>
            <w:r w:rsidRPr="00114B70">
              <w:t>&gt;</w:t>
            </w:r>
          </w:p>
          <w:bookmarkEnd w:id="2223"/>
          <w:p w14:paraId="04CDCED8"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6684F14F" w14:textId="77777777" w:rsidR="00404EBA" w:rsidRPr="00114B70" w:rsidRDefault="00404EBA" w:rsidP="00621680">
            <w:pPr>
              <w:pStyle w:val="PL"/>
            </w:pPr>
            <w:r w:rsidRPr="00114B70">
              <w:t xml:space="preserve">            &lt;uri-entry&gt;https://GMS.example.com&lt;/uri-entry&gt;</w:t>
            </w:r>
          </w:p>
          <w:p w14:paraId="152A506C" w14:textId="77777777" w:rsidR="005628AC" w:rsidRDefault="005628AC" w:rsidP="005628AC">
            <w:pPr>
              <w:pStyle w:val="PL"/>
              <w:rPr>
                <w:color w:val="000000"/>
              </w:rPr>
            </w:pPr>
            <w:bookmarkStart w:id="2224" w:name="_MCCTEMPBM_CRPT10440079___5"/>
            <w:r>
              <w:rPr>
                <w:color w:val="000000"/>
              </w:rPr>
              <w:t xml:space="preserve">            &lt;anyExt/&gt;</w:t>
            </w:r>
          </w:p>
          <w:bookmarkEnd w:id="2224"/>
          <w:p w14:paraId="135C0838" w14:textId="77777777" w:rsidR="00404EBA" w:rsidRPr="00114B70" w:rsidRDefault="00404EBA" w:rsidP="00621680">
            <w:pPr>
              <w:pStyle w:val="PL"/>
            </w:pPr>
            <w:r w:rsidRPr="00114B70">
              <w:t xml:space="preserve">          &lt;/entry&gt;</w:t>
            </w:r>
          </w:p>
          <w:p w14:paraId="4CB3FCAC" w14:textId="77777777" w:rsidR="005628AC" w:rsidRDefault="005628AC" w:rsidP="005628AC">
            <w:pPr>
              <w:pStyle w:val="PL"/>
              <w:rPr>
                <w:color w:val="000000"/>
              </w:rPr>
            </w:pPr>
            <w:bookmarkStart w:id="2225" w:name="_MCCTEMPBM_CRPT10440080___5"/>
            <w:r>
              <w:rPr>
                <w:color w:val="000000"/>
              </w:rPr>
              <w:t xml:space="preserve">          &lt;anyExt/&gt;</w:t>
            </w:r>
          </w:p>
          <w:bookmarkEnd w:id="2225"/>
          <w:p w14:paraId="2FF13265" w14:textId="77777777" w:rsidR="00404EBA" w:rsidRPr="00114B70" w:rsidRDefault="00404EBA" w:rsidP="00621680">
            <w:pPr>
              <w:pStyle w:val="PL"/>
            </w:pPr>
            <w:r w:rsidRPr="00114B70">
              <w:t xml:space="preserve">        &lt;/GMS-Serv-Id&gt;</w:t>
            </w:r>
          </w:p>
          <w:p w14:paraId="53271359" w14:textId="77777777" w:rsidR="00404EBA" w:rsidRPr="00114B70" w:rsidRDefault="00404EBA" w:rsidP="00621680">
            <w:pPr>
              <w:pStyle w:val="PL"/>
            </w:pPr>
            <w:bookmarkStart w:id="2226" w:name="_MCCTEMPBM_CRPT10440081___5"/>
            <w:r w:rsidRPr="00114B70">
              <w:t xml:space="preserve">        &lt;IDMS-token-endpoint</w:t>
            </w:r>
            <w:r w:rsidR="005628AC" w:rsidRPr="0064795D">
              <w:rPr>
                <w:color w:val="000000"/>
              </w:rPr>
              <w:t xml:space="preserve"> index="0"</w:t>
            </w:r>
            <w:r w:rsidRPr="00114B70">
              <w:t>&gt;</w:t>
            </w:r>
          </w:p>
          <w:bookmarkEnd w:id="2226"/>
          <w:p w14:paraId="1D1E2230" w14:textId="77777777" w:rsidR="00404EBA" w:rsidRPr="00114B70" w:rsidRDefault="00404EBA" w:rsidP="00621680">
            <w:pPr>
              <w:pStyle w:val="PL"/>
            </w:pPr>
            <w:r w:rsidRPr="00114B70">
              <w:t xml:space="preserve">          &lt;entry index=0&gt;</w:t>
            </w:r>
          </w:p>
          <w:p w14:paraId="281251A6" w14:textId="77777777" w:rsidR="00404EBA" w:rsidRPr="00114B70" w:rsidRDefault="00404EBA" w:rsidP="00621680">
            <w:pPr>
              <w:pStyle w:val="PL"/>
            </w:pPr>
            <w:r w:rsidRPr="00114B70">
              <w:t xml:space="preserve">            &lt;uri-entry&gt;https://IDMS.example.com&lt;/uri-entry&gt;</w:t>
            </w:r>
          </w:p>
          <w:p w14:paraId="61D30859" w14:textId="77777777" w:rsidR="005628AC" w:rsidRDefault="005628AC" w:rsidP="005628AC">
            <w:pPr>
              <w:pStyle w:val="PL"/>
              <w:rPr>
                <w:color w:val="000000"/>
              </w:rPr>
            </w:pPr>
            <w:bookmarkStart w:id="2227" w:name="_MCCTEMPBM_CRPT10440082___5"/>
            <w:r>
              <w:rPr>
                <w:color w:val="000000"/>
              </w:rPr>
              <w:t xml:space="preserve">            &lt;anyExt/&gt;</w:t>
            </w:r>
          </w:p>
          <w:bookmarkEnd w:id="2227"/>
          <w:p w14:paraId="77F41D43" w14:textId="77777777" w:rsidR="00404EBA" w:rsidRPr="00114B70" w:rsidRDefault="00404EBA" w:rsidP="00621680">
            <w:pPr>
              <w:pStyle w:val="PL"/>
            </w:pPr>
            <w:r w:rsidRPr="00114B70">
              <w:t xml:space="preserve">          &lt;/entry&gt;</w:t>
            </w:r>
          </w:p>
          <w:p w14:paraId="6B1398DC" w14:textId="77777777" w:rsidR="005628AC" w:rsidRDefault="005628AC" w:rsidP="005628AC">
            <w:pPr>
              <w:pStyle w:val="PL"/>
              <w:rPr>
                <w:color w:val="000000"/>
              </w:rPr>
            </w:pPr>
            <w:bookmarkStart w:id="2228" w:name="_MCCTEMPBM_CRPT10440083___5"/>
            <w:r>
              <w:rPr>
                <w:color w:val="000000"/>
              </w:rPr>
              <w:t xml:space="preserve">          &lt;anyExt/&gt;</w:t>
            </w:r>
          </w:p>
          <w:bookmarkEnd w:id="2228"/>
          <w:p w14:paraId="69DC2422" w14:textId="77777777" w:rsidR="00404EBA" w:rsidRPr="00114B70" w:rsidRDefault="00404EBA" w:rsidP="00621680">
            <w:pPr>
              <w:pStyle w:val="PL"/>
            </w:pPr>
            <w:r w:rsidRPr="00114B70">
              <w:t xml:space="preserve">        &lt;/IDMS-token-endpoint&gt;</w:t>
            </w:r>
          </w:p>
          <w:p w14:paraId="3D632210" w14:textId="77777777" w:rsidR="00404EBA" w:rsidRPr="00114B70" w:rsidRDefault="00404EBA" w:rsidP="00621680">
            <w:pPr>
              <w:pStyle w:val="PL"/>
            </w:pPr>
            <w:bookmarkStart w:id="2229" w:name="_MCCTEMPBM_CRPT10440084___5"/>
            <w:r w:rsidRPr="00114B70">
              <w:t xml:space="preserve">        &lt;KMS-URI</w:t>
            </w:r>
            <w:r w:rsidR="005628AC" w:rsidRPr="0064795D">
              <w:rPr>
                <w:color w:val="000000"/>
              </w:rPr>
              <w:t xml:space="preserve"> index="0"</w:t>
            </w:r>
            <w:r w:rsidRPr="00114B70">
              <w:t>&gt;</w:t>
            </w:r>
          </w:p>
          <w:bookmarkEnd w:id="2229"/>
          <w:p w14:paraId="1F1EA75E" w14:textId="77777777" w:rsidR="00404EBA" w:rsidRPr="00114B70" w:rsidRDefault="00404EBA" w:rsidP="00621680">
            <w:pPr>
              <w:pStyle w:val="PL"/>
            </w:pPr>
            <w:r w:rsidRPr="00114B70">
              <w:t xml:space="preserve">          &lt;entry index=</w:t>
            </w:r>
            <w:r w:rsidR="005628AC">
              <w:t>"</w:t>
            </w:r>
            <w:r w:rsidRPr="00114B70">
              <w:t>0</w:t>
            </w:r>
            <w:r w:rsidR="005628AC">
              <w:t>"</w:t>
            </w:r>
            <w:r w:rsidRPr="00114B70">
              <w:t>&gt;</w:t>
            </w:r>
          </w:p>
          <w:p w14:paraId="760775AC" w14:textId="77777777" w:rsidR="00404EBA" w:rsidRPr="00114B70" w:rsidRDefault="00404EBA" w:rsidP="00621680">
            <w:pPr>
              <w:pStyle w:val="PL"/>
            </w:pPr>
            <w:r w:rsidRPr="00114B70">
              <w:t xml:space="preserve">            &lt;uri-entry&gt;https://KMS.example.com&lt;/uri-entry&gt;</w:t>
            </w:r>
          </w:p>
          <w:p w14:paraId="173A2DFD" w14:textId="77777777" w:rsidR="005628AC" w:rsidRDefault="005628AC" w:rsidP="005628AC">
            <w:pPr>
              <w:pStyle w:val="PL"/>
              <w:rPr>
                <w:color w:val="000000"/>
              </w:rPr>
            </w:pPr>
            <w:bookmarkStart w:id="2230" w:name="_MCCTEMPBM_CRPT10440085___5"/>
            <w:r>
              <w:rPr>
                <w:color w:val="000000"/>
              </w:rPr>
              <w:t xml:space="preserve">            &lt;anyExt/&gt;</w:t>
            </w:r>
          </w:p>
          <w:bookmarkEnd w:id="2230"/>
          <w:p w14:paraId="2E0308F8" w14:textId="77777777" w:rsidR="00404EBA" w:rsidRPr="00114B70" w:rsidRDefault="00404EBA" w:rsidP="00621680">
            <w:pPr>
              <w:pStyle w:val="PL"/>
            </w:pPr>
            <w:r w:rsidRPr="00114B70">
              <w:t xml:space="preserve">          &lt;/entry&gt;</w:t>
            </w:r>
          </w:p>
          <w:p w14:paraId="457BE590" w14:textId="77777777" w:rsidR="005628AC" w:rsidRDefault="005628AC" w:rsidP="005628AC">
            <w:pPr>
              <w:pStyle w:val="PL"/>
              <w:rPr>
                <w:color w:val="000000"/>
              </w:rPr>
            </w:pPr>
            <w:bookmarkStart w:id="2231" w:name="_MCCTEMPBM_CRPT10440086___5"/>
            <w:r>
              <w:rPr>
                <w:color w:val="000000"/>
              </w:rPr>
              <w:t xml:space="preserve">          &lt;anyExt/&gt;</w:t>
            </w:r>
          </w:p>
          <w:bookmarkEnd w:id="2231"/>
          <w:p w14:paraId="3D22AC7D" w14:textId="77777777" w:rsidR="00404EBA" w:rsidRPr="00114B70" w:rsidRDefault="00404EBA" w:rsidP="00621680">
            <w:pPr>
              <w:pStyle w:val="PL"/>
            </w:pPr>
            <w:r w:rsidRPr="00114B70">
              <w:t xml:space="preserve">        &lt;/KMS-URI&gt;</w:t>
            </w:r>
          </w:p>
          <w:p w14:paraId="764015D1" w14:textId="77777777" w:rsidR="005628AC" w:rsidRDefault="005628AC" w:rsidP="005628AC">
            <w:pPr>
              <w:pStyle w:val="PL"/>
              <w:rPr>
                <w:color w:val="000000"/>
              </w:rPr>
            </w:pPr>
            <w:bookmarkStart w:id="2232" w:name="_MCCTEMPBM_CRPT10440087___5"/>
            <w:r>
              <w:rPr>
                <w:color w:val="000000"/>
              </w:rPr>
              <w:t xml:space="preserve">        &lt;anyExt/&gt;</w:t>
            </w:r>
          </w:p>
          <w:bookmarkEnd w:id="2232"/>
          <w:p w14:paraId="1391EE09" w14:textId="77777777" w:rsidR="00404EBA" w:rsidRPr="00114B70" w:rsidRDefault="00404EBA" w:rsidP="00621680">
            <w:pPr>
              <w:pStyle w:val="PL"/>
            </w:pPr>
            <w:r w:rsidRPr="00114B70">
              <w:t xml:space="preserve">      &lt;/GroupServerInfo&gt;</w:t>
            </w:r>
          </w:p>
          <w:p w14:paraId="60659387" w14:textId="77777777" w:rsidR="00404EBA" w:rsidRPr="00114B70" w:rsidRDefault="00404EBA" w:rsidP="00621680">
            <w:pPr>
              <w:pStyle w:val="PL"/>
            </w:pPr>
            <w:r w:rsidRPr="00114B70">
              <w:t xml:space="preserve">    &lt;/anyExt&gt;</w:t>
            </w:r>
          </w:p>
          <w:p w14:paraId="33D98E17" w14:textId="77777777" w:rsidR="00404EBA" w:rsidRPr="00114B70" w:rsidRDefault="00404EBA" w:rsidP="00621680">
            <w:pPr>
              <w:pStyle w:val="PL"/>
            </w:pPr>
            <w:r w:rsidRPr="00114B70">
              <w:t xml:space="preserve">  &lt;/OnNetwork&gt;</w:t>
            </w:r>
          </w:p>
          <w:p w14:paraId="3C2CDF59" w14:textId="77777777" w:rsidR="00404EBA" w:rsidRPr="00114B70" w:rsidRDefault="00404EBA" w:rsidP="00621680">
            <w:pPr>
              <w:pStyle w:val="PL"/>
            </w:pPr>
            <w:r w:rsidRPr="00114B70">
              <w:t xml:space="preserve">  &lt;OffNetwork index=</w:t>
            </w:r>
            <w:r w:rsidR="005628AC">
              <w:t>"</w:t>
            </w:r>
            <w:r w:rsidRPr="00114B70">
              <w:t>0</w:t>
            </w:r>
            <w:r w:rsidR="005628AC">
              <w:t>"</w:t>
            </w:r>
            <w:r w:rsidRPr="00114B70">
              <w:t>&gt;</w:t>
            </w:r>
          </w:p>
          <w:p w14:paraId="20812EC1" w14:textId="77777777" w:rsidR="00404EBA" w:rsidRPr="00114B70" w:rsidRDefault="00404EBA" w:rsidP="00621680">
            <w:pPr>
              <w:pStyle w:val="PL"/>
            </w:pPr>
            <w:bookmarkStart w:id="2233" w:name="_MCCTEMPBM_CRPT10440088___5"/>
            <w:r w:rsidRPr="00114B70">
              <w:t xml:space="preserve">    &lt;MCPTTGroupInfo</w:t>
            </w:r>
            <w:r w:rsidR="005628AC" w:rsidRPr="0064795D">
              <w:rPr>
                <w:color w:val="000000"/>
              </w:rPr>
              <w:t xml:space="preserve"> </w:t>
            </w:r>
            <w:r w:rsidR="005628AC" w:rsidRPr="0064795D">
              <w:rPr>
                <w:color w:val="000000"/>
                <w:szCs w:val="16"/>
                <w:lang w:val="en-US"/>
              </w:rPr>
              <w:t>index</w:t>
            </w:r>
            <w:r w:rsidR="005628AC" w:rsidRPr="0064795D">
              <w:rPr>
                <w:color w:val="000000"/>
              </w:rPr>
              <w:t>="0"</w:t>
            </w:r>
            <w:r w:rsidRPr="00114B70">
              <w:t>&gt;</w:t>
            </w:r>
          </w:p>
          <w:p w14:paraId="16EB584A" w14:textId="77777777" w:rsidR="00404EBA" w:rsidRPr="00114B70" w:rsidRDefault="00404EBA" w:rsidP="00621680">
            <w:pPr>
              <w:pStyle w:val="PL"/>
            </w:pPr>
            <w:r w:rsidRPr="00114B70">
              <w:t xml:space="preserve">      &lt;entry </w:t>
            </w:r>
            <w:r w:rsidR="005628AC" w:rsidRPr="0064795D">
              <w:rPr>
                <w:color w:val="000000"/>
              </w:rPr>
              <w:t xml:space="preserve">entry-info="DedicatedGroup" </w:t>
            </w:r>
            <w:r w:rsidRPr="00114B70">
              <w:t>index=</w:t>
            </w:r>
            <w:r w:rsidR="005628AC" w:rsidRPr="0064795D">
              <w:rPr>
                <w:color w:val="000000"/>
              </w:rPr>
              <w:t>"</w:t>
            </w:r>
            <w:r w:rsidRPr="00114B70">
              <w:t>0</w:t>
            </w:r>
            <w:r w:rsidR="005628AC" w:rsidRPr="0064795D">
              <w:rPr>
                <w:color w:val="000000"/>
              </w:rPr>
              <w:t>"</w:t>
            </w:r>
            <w:r w:rsidRPr="00114B70">
              <w:t>&gt;</w:t>
            </w:r>
          </w:p>
          <w:bookmarkEnd w:id="2233"/>
          <w:p w14:paraId="5DA6CEDF" w14:textId="77777777" w:rsidR="00404EBA" w:rsidRPr="00114B70" w:rsidRDefault="00404EBA" w:rsidP="00621680">
            <w:pPr>
              <w:pStyle w:val="PL"/>
            </w:pPr>
            <w:r w:rsidRPr="00114B70">
              <w:t xml:space="preserve">        &lt;uri-entry&gt;</w:t>
            </w:r>
            <w:hyperlink r:id="rId43" w:history="1">
              <w:r w:rsidRPr="00114B70">
                <w:t>sip:MCPTTGroup-A@example.com</w:t>
              </w:r>
            </w:hyperlink>
            <w:r w:rsidRPr="00114B70">
              <w:t>&lt;/uri-entry&gt;</w:t>
            </w:r>
          </w:p>
          <w:p w14:paraId="635B1F7F" w14:textId="77777777" w:rsidR="00404EBA" w:rsidRPr="00114B70" w:rsidRDefault="00404EBA" w:rsidP="00621680">
            <w:pPr>
              <w:pStyle w:val="PL"/>
            </w:pPr>
            <w:bookmarkStart w:id="2234" w:name="_MCCTEMPBM_CRPT10440089___5"/>
            <w:r w:rsidRPr="00114B70">
              <w:t xml:space="preserve">        &lt;display-name</w:t>
            </w:r>
            <w:r w:rsidR="005628AC" w:rsidRPr="0064795D">
              <w:rPr>
                <w:color w:val="000000"/>
              </w:rPr>
              <w:t xml:space="preserve"> </w:t>
            </w:r>
            <w:r w:rsidR="005628AC" w:rsidRPr="0064795D">
              <w:rPr>
                <w:color w:val="000000"/>
                <w:szCs w:val="16"/>
                <w:lang w:val="en-US"/>
              </w:rPr>
              <w:t>xml:lang="en-GB"</w:t>
            </w:r>
            <w:r w:rsidRPr="00114B70">
              <w:t>&gt;MCPTT Group A&lt;/display-name&gt;</w:t>
            </w:r>
          </w:p>
          <w:p w14:paraId="39D426DA" w14:textId="77777777" w:rsidR="00D8686C" w:rsidRDefault="00D8686C" w:rsidP="00D8686C">
            <w:pPr>
              <w:pStyle w:val="PL"/>
              <w:rPr>
                <w:color w:val="000000"/>
              </w:rPr>
            </w:pPr>
            <w:r>
              <w:rPr>
                <w:color w:val="000000"/>
              </w:rPr>
              <w:t xml:space="preserve">        &lt;anyExt/&gt;</w:t>
            </w:r>
          </w:p>
          <w:bookmarkEnd w:id="2234"/>
          <w:p w14:paraId="1AE33943" w14:textId="77777777" w:rsidR="00404EBA" w:rsidRPr="00114B70" w:rsidRDefault="00404EBA" w:rsidP="00621680">
            <w:pPr>
              <w:pStyle w:val="PL"/>
            </w:pPr>
            <w:r w:rsidRPr="00114B70">
              <w:t xml:space="preserve">      &lt;/entry&gt;</w:t>
            </w:r>
          </w:p>
          <w:p w14:paraId="1A187E6F" w14:textId="77777777" w:rsidR="00404EBA" w:rsidRPr="00114B70" w:rsidRDefault="00404EBA" w:rsidP="00621680">
            <w:pPr>
              <w:pStyle w:val="PL"/>
            </w:pPr>
            <w:bookmarkStart w:id="2235" w:name="_MCCTEMPBM_CRPT10440090___5"/>
            <w:r w:rsidRPr="00114B70">
              <w:t xml:space="preserve">      &lt;entry </w:t>
            </w:r>
            <w:r w:rsidR="00D8686C" w:rsidRPr="0064795D">
              <w:rPr>
                <w:color w:val="000000"/>
              </w:rPr>
              <w:t xml:space="preserve">entry-info="DedicatedGroup" </w:t>
            </w:r>
            <w:r w:rsidRPr="00114B70">
              <w:t>index=</w:t>
            </w:r>
            <w:r w:rsidR="00D8686C" w:rsidRPr="0064795D">
              <w:rPr>
                <w:color w:val="000000"/>
              </w:rPr>
              <w:t>"</w:t>
            </w:r>
            <w:r w:rsidRPr="00114B70">
              <w:t>1</w:t>
            </w:r>
            <w:r w:rsidR="00D8686C" w:rsidRPr="0064795D">
              <w:rPr>
                <w:color w:val="000000"/>
              </w:rPr>
              <w:t>"</w:t>
            </w:r>
            <w:r w:rsidRPr="00114B70">
              <w:t>&gt;</w:t>
            </w:r>
          </w:p>
          <w:bookmarkEnd w:id="2235"/>
          <w:p w14:paraId="38B7198E" w14:textId="77777777" w:rsidR="00404EBA" w:rsidRPr="00114B70" w:rsidRDefault="00404EBA" w:rsidP="00621680">
            <w:pPr>
              <w:pStyle w:val="PL"/>
            </w:pPr>
            <w:r w:rsidRPr="00114B70">
              <w:t xml:space="preserve">        &lt;uri-entry&gt;</w:t>
            </w:r>
            <w:hyperlink r:id="rId44" w:history="1">
              <w:r w:rsidRPr="00114B70">
                <w:t>sip:MCPTTGroup-B@example.com</w:t>
              </w:r>
            </w:hyperlink>
            <w:r w:rsidRPr="00114B70">
              <w:t>&lt;/uri-entry&gt;</w:t>
            </w:r>
          </w:p>
          <w:p w14:paraId="635C1D06" w14:textId="77777777" w:rsidR="00404EBA" w:rsidRPr="00114B70" w:rsidRDefault="00404EBA" w:rsidP="00621680">
            <w:pPr>
              <w:pStyle w:val="PL"/>
            </w:pPr>
            <w:bookmarkStart w:id="2236" w:name="_MCCTEMPBM_CRPT10440091___5"/>
            <w:r w:rsidRPr="00114B70">
              <w:t xml:space="preserve">        &lt;display-name</w:t>
            </w:r>
            <w:r w:rsidR="00D8686C" w:rsidRPr="0064795D">
              <w:rPr>
                <w:color w:val="000000"/>
              </w:rPr>
              <w:t xml:space="preserve"> </w:t>
            </w:r>
            <w:r w:rsidR="00D8686C" w:rsidRPr="0064795D">
              <w:rPr>
                <w:color w:val="000000"/>
                <w:szCs w:val="16"/>
                <w:lang w:val="en-US"/>
              </w:rPr>
              <w:t>xml:lang="en-GB"</w:t>
            </w:r>
            <w:r w:rsidRPr="00114B70">
              <w:t>&gt;MCPTT Group B&lt;/display-name&gt;</w:t>
            </w:r>
          </w:p>
          <w:p w14:paraId="5FD2511C" w14:textId="77777777" w:rsidR="00D8686C" w:rsidRDefault="00D8686C" w:rsidP="00D8686C">
            <w:pPr>
              <w:pStyle w:val="PL"/>
              <w:rPr>
                <w:color w:val="000000"/>
              </w:rPr>
            </w:pPr>
            <w:r>
              <w:rPr>
                <w:color w:val="000000"/>
              </w:rPr>
              <w:t xml:space="preserve">        &lt;anyExt/&gt;</w:t>
            </w:r>
          </w:p>
          <w:bookmarkEnd w:id="2236"/>
          <w:p w14:paraId="227E8886" w14:textId="77777777" w:rsidR="00404EBA" w:rsidRPr="00114B70" w:rsidRDefault="00404EBA" w:rsidP="00621680">
            <w:pPr>
              <w:pStyle w:val="PL"/>
            </w:pPr>
            <w:r w:rsidRPr="00114B70">
              <w:t xml:space="preserve">      &lt;/entry&gt;</w:t>
            </w:r>
          </w:p>
          <w:p w14:paraId="6B483EFD" w14:textId="77777777" w:rsidR="00404EBA" w:rsidRPr="00114B70" w:rsidRDefault="00404EBA" w:rsidP="00621680">
            <w:pPr>
              <w:pStyle w:val="PL"/>
            </w:pPr>
            <w:r w:rsidRPr="00114B70">
              <w:t xml:space="preserve">    &lt;/MCPTTGroupInfo&gt;</w:t>
            </w:r>
          </w:p>
          <w:p w14:paraId="4DA56699" w14:textId="77777777" w:rsidR="00D8686C" w:rsidRDefault="00D8686C" w:rsidP="00D8686C">
            <w:pPr>
              <w:pStyle w:val="PL"/>
              <w:rPr>
                <w:color w:val="000000"/>
              </w:rPr>
            </w:pPr>
            <w:r>
              <w:rPr>
                <w:color w:val="000000"/>
              </w:rPr>
              <w:t xml:space="preserve">    </w:t>
            </w:r>
            <w:r w:rsidRPr="00847E44">
              <w:t>&lt;User-Info-ID&gt;</w:t>
            </w:r>
            <w:r>
              <w:t>5ff37ab2c103</w:t>
            </w:r>
            <w:r w:rsidRPr="00847E44">
              <w:t>&lt;</w:t>
            </w:r>
            <w:r>
              <w:t>/</w:t>
            </w:r>
            <w:r w:rsidRPr="00847E44">
              <w:t>User-Info-ID&gt;</w:t>
            </w:r>
          </w:p>
          <w:p w14:paraId="5D5DCAA1" w14:textId="77777777" w:rsidR="00404EBA" w:rsidRPr="00114B70" w:rsidRDefault="00404EBA" w:rsidP="00621680">
            <w:pPr>
              <w:pStyle w:val="PL"/>
            </w:pPr>
            <w:r w:rsidRPr="00114B70">
              <w:t xml:space="preserve">    &lt;anyExt&gt;</w:t>
            </w:r>
          </w:p>
          <w:p w14:paraId="72337487" w14:textId="77777777" w:rsidR="00404EBA" w:rsidRPr="00114B70" w:rsidRDefault="00404EBA" w:rsidP="00621680">
            <w:pPr>
              <w:pStyle w:val="PL"/>
            </w:pPr>
            <w:bookmarkStart w:id="2237" w:name="_MCCTEMPBM_CRPT10440092___5"/>
            <w:r w:rsidRPr="00114B70">
              <w:t xml:space="preserve">      &lt;</w:t>
            </w:r>
            <w:r w:rsidR="00D8686C" w:rsidRPr="0064795D">
              <w:rPr>
                <w:color w:val="000000"/>
              </w:rPr>
              <w:t>OffNetwork</w:t>
            </w:r>
            <w:r w:rsidRPr="00114B70">
              <w:t>GroupServerInfo&gt;</w:t>
            </w:r>
          </w:p>
          <w:p w14:paraId="3B0A4A6A" w14:textId="77777777" w:rsidR="00404EBA" w:rsidRPr="00114B70" w:rsidRDefault="00404EBA" w:rsidP="00621680">
            <w:pPr>
              <w:pStyle w:val="PL"/>
            </w:pPr>
            <w:r w:rsidRPr="00114B70">
              <w:t xml:space="preserve">        &lt;GMS-Serv-Id</w:t>
            </w:r>
            <w:r w:rsidR="00D8686C" w:rsidRPr="0064795D">
              <w:rPr>
                <w:color w:val="000000"/>
              </w:rPr>
              <w:t xml:space="preserve"> index="0"</w:t>
            </w:r>
            <w:r w:rsidRPr="00114B70">
              <w:t>&gt;</w:t>
            </w:r>
          </w:p>
          <w:p w14:paraId="14D5A997"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37"/>
          <w:p w14:paraId="63D7BA9A" w14:textId="77777777" w:rsidR="00404EBA" w:rsidRPr="00114B70" w:rsidRDefault="00404EBA" w:rsidP="00621680">
            <w:pPr>
              <w:pStyle w:val="PL"/>
            </w:pPr>
            <w:r w:rsidRPr="00114B70">
              <w:t xml:space="preserve">            &lt;uri-entry&gt;https://GMS.example.com&lt;/uri-entry&gt;</w:t>
            </w:r>
          </w:p>
          <w:p w14:paraId="661EA15A" w14:textId="77777777" w:rsidR="00D8686C" w:rsidRDefault="00D8686C" w:rsidP="00D8686C">
            <w:pPr>
              <w:pStyle w:val="PL"/>
              <w:rPr>
                <w:color w:val="000000"/>
              </w:rPr>
            </w:pPr>
            <w:bookmarkStart w:id="2238" w:name="_MCCTEMPBM_CRPT10440093___5"/>
            <w:r>
              <w:rPr>
                <w:color w:val="000000"/>
              </w:rPr>
              <w:t xml:space="preserve">            &lt;anyExt/&gt;</w:t>
            </w:r>
          </w:p>
          <w:bookmarkEnd w:id="2238"/>
          <w:p w14:paraId="4020D9C1" w14:textId="77777777" w:rsidR="00404EBA" w:rsidRPr="00114B70" w:rsidRDefault="00404EBA" w:rsidP="00621680">
            <w:pPr>
              <w:pStyle w:val="PL"/>
            </w:pPr>
            <w:r w:rsidRPr="00114B70">
              <w:t xml:space="preserve">          &lt;/entry&gt;</w:t>
            </w:r>
          </w:p>
          <w:p w14:paraId="474E95B5" w14:textId="77777777" w:rsidR="00D8686C" w:rsidRDefault="00D8686C" w:rsidP="00D8686C">
            <w:pPr>
              <w:pStyle w:val="PL"/>
              <w:rPr>
                <w:color w:val="000000"/>
              </w:rPr>
            </w:pPr>
            <w:bookmarkStart w:id="2239" w:name="_MCCTEMPBM_CRPT10440094___5"/>
            <w:r>
              <w:rPr>
                <w:color w:val="000000"/>
              </w:rPr>
              <w:t xml:space="preserve">         </w:t>
            </w:r>
            <w:r w:rsidRPr="001C55D4">
              <w:rPr>
                <w:color w:val="000000"/>
              </w:rPr>
              <w:t xml:space="preserve"> &lt;anyExt/&gt;</w:t>
            </w:r>
          </w:p>
          <w:bookmarkEnd w:id="2239"/>
          <w:p w14:paraId="2CD21D5E" w14:textId="77777777" w:rsidR="00404EBA" w:rsidRPr="00114B70" w:rsidRDefault="00404EBA" w:rsidP="00621680">
            <w:pPr>
              <w:pStyle w:val="PL"/>
            </w:pPr>
            <w:r w:rsidRPr="00114B70">
              <w:t xml:space="preserve">        &lt;/GMS-Serv-Id&gt;</w:t>
            </w:r>
          </w:p>
          <w:p w14:paraId="13BD661C" w14:textId="77777777" w:rsidR="00404EBA" w:rsidRPr="00114B70" w:rsidRDefault="00404EBA" w:rsidP="00621680">
            <w:pPr>
              <w:pStyle w:val="PL"/>
            </w:pPr>
            <w:bookmarkStart w:id="2240" w:name="_MCCTEMPBM_CRPT10440095___5"/>
            <w:r w:rsidRPr="00114B70">
              <w:t xml:space="preserve">        &lt;IDMS-token-endpoint</w:t>
            </w:r>
            <w:r w:rsidR="00D8686C" w:rsidRPr="0064795D">
              <w:rPr>
                <w:color w:val="000000"/>
              </w:rPr>
              <w:t xml:space="preserve"> index="0"</w:t>
            </w:r>
            <w:r w:rsidRPr="00114B70">
              <w:t>&gt;</w:t>
            </w:r>
          </w:p>
          <w:p w14:paraId="6402F42C" w14:textId="77777777" w:rsidR="00404EBA" w:rsidRPr="00114B70" w:rsidRDefault="00404EBA" w:rsidP="00621680">
            <w:pPr>
              <w:pStyle w:val="PL"/>
            </w:pPr>
            <w:r w:rsidRPr="00114B70">
              <w:t xml:space="preserve">          &lt;entry index=</w:t>
            </w:r>
            <w:r w:rsidR="00D8686C" w:rsidRPr="0064795D">
              <w:rPr>
                <w:color w:val="000000"/>
              </w:rPr>
              <w:t>"</w:t>
            </w:r>
            <w:r w:rsidRPr="00114B70">
              <w:t>0</w:t>
            </w:r>
            <w:r w:rsidR="00D8686C" w:rsidRPr="0064795D">
              <w:rPr>
                <w:color w:val="000000"/>
              </w:rPr>
              <w:t>"</w:t>
            </w:r>
            <w:r w:rsidRPr="00114B70">
              <w:t>&gt;</w:t>
            </w:r>
          </w:p>
          <w:bookmarkEnd w:id="2240"/>
          <w:p w14:paraId="605E1812" w14:textId="77777777" w:rsidR="00404EBA" w:rsidRPr="00114B70" w:rsidRDefault="00404EBA" w:rsidP="00621680">
            <w:pPr>
              <w:pStyle w:val="PL"/>
            </w:pPr>
            <w:r w:rsidRPr="00114B70">
              <w:t xml:space="preserve">            &lt;uri-entry&gt;https://IDMS.example.com&lt;/uri-entry&gt;</w:t>
            </w:r>
          </w:p>
          <w:p w14:paraId="14CE4D73" w14:textId="77777777" w:rsidR="00D8686C" w:rsidRDefault="00D8686C" w:rsidP="00D8686C">
            <w:pPr>
              <w:pStyle w:val="PL"/>
              <w:rPr>
                <w:color w:val="000000"/>
              </w:rPr>
            </w:pPr>
            <w:bookmarkStart w:id="2241" w:name="_MCCTEMPBM_CRPT10440096___5"/>
            <w:r>
              <w:rPr>
                <w:color w:val="000000"/>
              </w:rPr>
              <w:t xml:space="preserve">            &lt;anyExt/&gt;</w:t>
            </w:r>
          </w:p>
          <w:bookmarkEnd w:id="2241"/>
          <w:p w14:paraId="497DDF43" w14:textId="77777777" w:rsidR="00404EBA" w:rsidRPr="00114B70" w:rsidRDefault="00404EBA" w:rsidP="00621680">
            <w:pPr>
              <w:pStyle w:val="PL"/>
            </w:pPr>
            <w:r w:rsidRPr="00114B70">
              <w:t xml:space="preserve">          &lt;/entry&gt;</w:t>
            </w:r>
          </w:p>
          <w:p w14:paraId="7CEAE6CD" w14:textId="77777777" w:rsidR="00D8686C" w:rsidRDefault="00D8686C" w:rsidP="00D8686C">
            <w:pPr>
              <w:pStyle w:val="PL"/>
              <w:rPr>
                <w:color w:val="000000"/>
              </w:rPr>
            </w:pPr>
            <w:bookmarkStart w:id="2242" w:name="_MCCTEMPBM_CRPT10440097___5"/>
            <w:r>
              <w:rPr>
                <w:color w:val="000000"/>
              </w:rPr>
              <w:t xml:space="preserve">         </w:t>
            </w:r>
            <w:r w:rsidRPr="001C55D4">
              <w:rPr>
                <w:color w:val="000000"/>
              </w:rPr>
              <w:t xml:space="preserve"> &lt;anyExt/&gt;</w:t>
            </w:r>
          </w:p>
          <w:bookmarkEnd w:id="2242"/>
          <w:p w14:paraId="5AA54207" w14:textId="77777777" w:rsidR="00404EBA" w:rsidRPr="00114B70" w:rsidRDefault="00404EBA" w:rsidP="00621680">
            <w:pPr>
              <w:pStyle w:val="PL"/>
            </w:pPr>
            <w:r w:rsidRPr="00114B70">
              <w:t xml:space="preserve">        &lt;/IDMS-token-endpoint&gt;</w:t>
            </w:r>
          </w:p>
          <w:p w14:paraId="10E2F49E" w14:textId="77777777" w:rsidR="00404EBA" w:rsidRPr="00114B70" w:rsidRDefault="00404EBA" w:rsidP="00621680">
            <w:pPr>
              <w:pStyle w:val="PL"/>
            </w:pPr>
            <w:bookmarkStart w:id="2243" w:name="_MCCTEMPBM_CRPT10440098___5"/>
            <w:r w:rsidRPr="00114B70">
              <w:t xml:space="preserve">        &lt;KMS-URI</w:t>
            </w:r>
            <w:r w:rsidR="00D8686C" w:rsidRPr="0064795D">
              <w:rPr>
                <w:color w:val="000000"/>
              </w:rPr>
              <w:t xml:space="preserve"> index="0"</w:t>
            </w:r>
            <w:r w:rsidRPr="00114B70">
              <w:t>&gt;</w:t>
            </w:r>
          </w:p>
          <w:bookmarkEnd w:id="2243"/>
          <w:p w14:paraId="6DCEFE5A" w14:textId="77777777" w:rsidR="00404EBA" w:rsidRPr="00114B70" w:rsidRDefault="00404EBA" w:rsidP="00621680">
            <w:pPr>
              <w:pStyle w:val="PL"/>
            </w:pPr>
            <w:r w:rsidRPr="00114B70">
              <w:t xml:space="preserve">          &lt;entry index=</w:t>
            </w:r>
            <w:r w:rsidR="00D8686C">
              <w:t>"</w:t>
            </w:r>
            <w:r w:rsidRPr="00114B70">
              <w:t>0</w:t>
            </w:r>
            <w:r w:rsidR="00D8686C">
              <w:t>"</w:t>
            </w:r>
            <w:r w:rsidRPr="00114B70">
              <w:t>&gt;</w:t>
            </w:r>
          </w:p>
          <w:p w14:paraId="3900C24D" w14:textId="77777777" w:rsidR="00404EBA" w:rsidRPr="00114B70" w:rsidRDefault="00404EBA" w:rsidP="00621680">
            <w:pPr>
              <w:pStyle w:val="PL"/>
            </w:pPr>
            <w:r w:rsidRPr="00114B70">
              <w:t xml:space="preserve">            &lt;uri-entry&gt;https://KMS.example.com&lt;/uri-entry&gt;</w:t>
            </w:r>
          </w:p>
          <w:p w14:paraId="6D2AC455" w14:textId="77777777" w:rsidR="00D8686C" w:rsidRDefault="00D8686C" w:rsidP="00D8686C">
            <w:pPr>
              <w:pStyle w:val="PL"/>
              <w:rPr>
                <w:color w:val="000000"/>
              </w:rPr>
            </w:pPr>
            <w:bookmarkStart w:id="2244" w:name="_MCCTEMPBM_CRPT10440099___5"/>
            <w:r>
              <w:rPr>
                <w:color w:val="000000"/>
              </w:rPr>
              <w:t xml:space="preserve">            &lt;anyExt/&gt;</w:t>
            </w:r>
          </w:p>
          <w:bookmarkEnd w:id="2244"/>
          <w:p w14:paraId="1CBAF235" w14:textId="77777777" w:rsidR="00404EBA" w:rsidRPr="00114B70" w:rsidRDefault="00404EBA" w:rsidP="00621680">
            <w:pPr>
              <w:pStyle w:val="PL"/>
            </w:pPr>
            <w:r w:rsidRPr="00114B70">
              <w:t xml:space="preserve">          &lt;/entry&gt;</w:t>
            </w:r>
          </w:p>
          <w:p w14:paraId="4AEAA283" w14:textId="77777777" w:rsidR="00D8686C" w:rsidRDefault="00D8686C" w:rsidP="00D8686C">
            <w:pPr>
              <w:pStyle w:val="PL"/>
              <w:rPr>
                <w:color w:val="000000"/>
              </w:rPr>
            </w:pPr>
            <w:bookmarkStart w:id="2245" w:name="_MCCTEMPBM_CRPT10440100___5"/>
            <w:r>
              <w:rPr>
                <w:color w:val="000000"/>
              </w:rPr>
              <w:t xml:space="preserve">         </w:t>
            </w:r>
            <w:r w:rsidRPr="001C55D4">
              <w:rPr>
                <w:color w:val="000000"/>
              </w:rPr>
              <w:t xml:space="preserve"> &lt;anyExt/&gt;</w:t>
            </w:r>
          </w:p>
          <w:bookmarkEnd w:id="2245"/>
          <w:p w14:paraId="26694B77" w14:textId="77777777" w:rsidR="00404EBA" w:rsidRPr="00114B70" w:rsidRDefault="00404EBA" w:rsidP="00621680">
            <w:pPr>
              <w:pStyle w:val="PL"/>
            </w:pPr>
            <w:r w:rsidRPr="00114B70">
              <w:t xml:space="preserve">        &lt;/KMS-URI&gt;</w:t>
            </w:r>
          </w:p>
          <w:p w14:paraId="3080DFD6" w14:textId="77777777" w:rsidR="00D8686C" w:rsidRDefault="00D8686C" w:rsidP="00D8686C">
            <w:pPr>
              <w:pStyle w:val="PL"/>
              <w:rPr>
                <w:color w:val="000000"/>
              </w:rPr>
            </w:pPr>
            <w:bookmarkStart w:id="2246" w:name="_MCCTEMPBM_CRPT10440101___5"/>
            <w:r>
              <w:rPr>
                <w:color w:val="000000"/>
              </w:rPr>
              <w:t xml:space="preserve">        &lt;anyExt/&gt;</w:t>
            </w:r>
          </w:p>
          <w:p w14:paraId="5B17D2C8" w14:textId="77777777" w:rsidR="00404EBA" w:rsidRPr="00114B70" w:rsidRDefault="00404EBA" w:rsidP="00621680">
            <w:pPr>
              <w:pStyle w:val="PL"/>
            </w:pPr>
            <w:r w:rsidRPr="00114B70">
              <w:t xml:space="preserve">      &lt;/</w:t>
            </w:r>
            <w:r w:rsidR="00D8686C" w:rsidRPr="0064795D">
              <w:rPr>
                <w:color w:val="000000"/>
              </w:rPr>
              <w:t>OffNetwork</w:t>
            </w:r>
            <w:r w:rsidRPr="00114B70">
              <w:t>GroupServerInfo&gt;</w:t>
            </w:r>
          </w:p>
          <w:bookmarkEnd w:id="2246"/>
          <w:p w14:paraId="3BFE2BC8" w14:textId="77777777" w:rsidR="00404EBA" w:rsidRPr="00114B70" w:rsidRDefault="00404EBA" w:rsidP="00621680">
            <w:pPr>
              <w:pStyle w:val="PL"/>
            </w:pPr>
            <w:r w:rsidRPr="00114B70">
              <w:t xml:space="preserve">    &lt;/anyExt&gt;</w:t>
            </w:r>
          </w:p>
          <w:p w14:paraId="20E26B6E" w14:textId="77777777" w:rsidR="00404EBA" w:rsidRPr="00114B70" w:rsidRDefault="00404EBA" w:rsidP="00621680">
            <w:pPr>
              <w:pStyle w:val="PL"/>
            </w:pPr>
            <w:r w:rsidRPr="00114B70">
              <w:t xml:space="preserve">  &lt;/OffNetwork&gt;</w:t>
            </w:r>
          </w:p>
          <w:p w14:paraId="29401149" w14:textId="77777777" w:rsidR="00404EBA" w:rsidRPr="00114B70" w:rsidRDefault="00404EBA" w:rsidP="00621680">
            <w:pPr>
              <w:pStyle w:val="PL"/>
            </w:pPr>
            <w:bookmarkStart w:id="2247" w:name="_MCCTEMPBM_CRPT10440102___5"/>
            <w:r w:rsidRPr="00114B70">
              <w:t xml:space="preserve">  &lt;</w:t>
            </w:r>
            <w:r w:rsidR="00D8686C">
              <w:rPr>
                <w:color w:val="000000"/>
              </w:rPr>
              <w:t>cp:</w:t>
            </w:r>
            <w:r w:rsidRPr="00114B70">
              <w:t>ruleset&gt;</w:t>
            </w:r>
          </w:p>
          <w:p w14:paraId="19E3EB73" w14:textId="77777777" w:rsidR="00404EBA" w:rsidRPr="00114B70" w:rsidRDefault="00404EBA" w:rsidP="00621680">
            <w:pPr>
              <w:pStyle w:val="PL"/>
            </w:pPr>
            <w:r w:rsidRPr="00114B70">
              <w:t xml:space="preserve">    &lt;</w:t>
            </w:r>
            <w:r w:rsidR="00D8686C">
              <w:rPr>
                <w:color w:val="000000"/>
              </w:rPr>
              <w:t>cp:</w:t>
            </w:r>
            <w:r w:rsidRPr="00114B70">
              <w:t>rule id="f3g44r0"&gt;</w:t>
            </w:r>
          </w:p>
          <w:p w14:paraId="57CC4AA8" w14:textId="77777777" w:rsidR="00404EBA" w:rsidRPr="00114B70" w:rsidRDefault="00404EBA" w:rsidP="00621680">
            <w:pPr>
              <w:pStyle w:val="PL"/>
            </w:pPr>
            <w:r w:rsidRPr="00114B70">
              <w:t xml:space="preserve">      &lt;</w:t>
            </w:r>
            <w:r w:rsidR="00D8686C">
              <w:rPr>
                <w:color w:val="000000"/>
              </w:rPr>
              <w:t>cp:</w:t>
            </w:r>
            <w:r w:rsidRPr="00114B70">
              <w:t>conditions&gt;</w:t>
            </w:r>
          </w:p>
          <w:bookmarkEnd w:id="2247"/>
          <w:p w14:paraId="5358EB7E" w14:textId="77777777" w:rsidR="00404EBA" w:rsidRPr="00114B70" w:rsidRDefault="00404EBA" w:rsidP="00621680">
            <w:pPr>
              <w:pStyle w:val="PL"/>
            </w:pPr>
            <w:r w:rsidRPr="00114B70">
              <w:t xml:space="preserve">        &lt;identity&gt;</w:t>
            </w:r>
          </w:p>
          <w:p w14:paraId="154F2029" w14:textId="77777777" w:rsidR="00404EBA" w:rsidRPr="00114B70" w:rsidRDefault="00404EBA" w:rsidP="00621680">
            <w:pPr>
              <w:pStyle w:val="PL"/>
            </w:pPr>
            <w:bookmarkStart w:id="2248" w:name="_MCCTEMPBM_CRPT10440103___5"/>
            <w:r w:rsidRPr="00114B70">
              <w:t xml:space="preserve">          &lt;one id=</w:t>
            </w:r>
            <w:r w:rsidR="00D8686C" w:rsidRPr="0064795D">
              <w:rPr>
                <w:color w:val="000000"/>
              </w:rPr>
              <w:t>"</w:t>
            </w:r>
            <w:r w:rsidRPr="00114B70">
              <w:t>sip:</w:t>
            </w:r>
            <w:r w:rsidR="00D8686C" w:rsidRPr="0064795D">
              <w:rPr>
                <w:color w:val="000000"/>
              </w:rPr>
              <w:t>user2</w:t>
            </w:r>
            <w:r w:rsidRPr="00114B70">
              <w:t>@example.com</w:t>
            </w:r>
            <w:r w:rsidR="00D8686C" w:rsidRPr="0064795D">
              <w:rPr>
                <w:color w:val="000000"/>
              </w:rPr>
              <w:t>"/</w:t>
            </w:r>
            <w:r w:rsidRPr="00114B70">
              <w:t>&gt;</w:t>
            </w:r>
          </w:p>
          <w:bookmarkEnd w:id="2248"/>
          <w:p w14:paraId="17918124" w14:textId="77777777" w:rsidR="00404EBA" w:rsidRPr="00114B70" w:rsidRDefault="00404EBA" w:rsidP="00621680">
            <w:pPr>
              <w:pStyle w:val="PL"/>
            </w:pPr>
            <w:r w:rsidRPr="00114B70">
              <w:t xml:space="preserve">        &lt;/identity&gt;</w:t>
            </w:r>
          </w:p>
          <w:p w14:paraId="4413F70D" w14:textId="77777777" w:rsidR="00404EBA" w:rsidRPr="00114B70" w:rsidRDefault="00404EBA" w:rsidP="00621680">
            <w:pPr>
              <w:pStyle w:val="PL"/>
            </w:pPr>
            <w:bookmarkStart w:id="2249" w:name="_MCCTEMPBM_CRPT10440104___5"/>
            <w:r w:rsidRPr="00114B70">
              <w:t xml:space="preserve">      &lt;/</w:t>
            </w:r>
            <w:r w:rsidR="00D8686C">
              <w:rPr>
                <w:color w:val="000000"/>
              </w:rPr>
              <w:t>cp:</w:t>
            </w:r>
            <w:r w:rsidRPr="00114B70">
              <w:t>conditions&gt;</w:t>
            </w:r>
          </w:p>
          <w:p w14:paraId="4CF997AC" w14:textId="77777777" w:rsidR="00404EBA" w:rsidRPr="00114B70" w:rsidRDefault="00404EBA" w:rsidP="00621680">
            <w:pPr>
              <w:pStyle w:val="PL"/>
            </w:pPr>
            <w:r w:rsidRPr="00114B70">
              <w:t xml:space="preserve">      &lt;</w:t>
            </w:r>
            <w:r w:rsidR="00D8686C">
              <w:rPr>
                <w:color w:val="000000"/>
              </w:rPr>
              <w:t>cp:</w:t>
            </w:r>
            <w:r w:rsidRPr="00114B70">
              <w:t>actions&gt;</w:t>
            </w:r>
          </w:p>
          <w:bookmarkEnd w:id="2249"/>
          <w:p w14:paraId="1E3C752F" w14:textId="77777777" w:rsidR="00404EBA" w:rsidRPr="00114B70" w:rsidRDefault="00404EBA" w:rsidP="00621680">
            <w:pPr>
              <w:pStyle w:val="PL"/>
            </w:pPr>
            <w:r w:rsidRPr="00114B70">
              <w:t xml:space="preserve">        &lt;allow-presence-status&gt;false&lt;/allow-presence-status&gt;</w:t>
            </w:r>
          </w:p>
          <w:p w14:paraId="10683B6F" w14:textId="77777777" w:rsidR="00404EBA" w:rsidRPr="00114B70" w:rsidRDefault="00404EBA" w:rsidP="00621680">
            <w:pPr>
              <w:pStyle w:val="PL"/>
            </w:pPr>
            <w:r w:rsidRPr="00114B70">
              <w:t xml:space="preserve">        &lt;allow-request-presence&gt;false&lt;/allow-request-presence&gt;</w:t>
            </w:r>
          </w:p>
          <w:p w14:paraId="09BCBD03" w14:textId="77777777" w:rsidR="00404EBA" w:rsidRPr="00114B70" w:rsidRDefault="00404EBA" w:rsidP="00621680">
            <w:pPr>
              <w:pStyle w:val="PL"/>
            </w:pPr>
            <w:r w:rsidRPr="00114B70">
              <w:t xml:space="preserve">        &lt;allow-query-availability-for-private-calls&gt;false&lt;/allow-query-availability-for-private-calls&gt;</w:t>
            </w:r>
          </w:p>
          <w:p w14:paraId="28ABCB99" w14:textId="77777777" w:rsidR="00404EBA" w:rsidRPr="00114B70" w:rsidRDefault="00404EBA" w:rsidP="00621680">
            <w:pPr>
              <w:pStyle w:val="PL"/>
            </w:pPr>
            <w:r w:rsidRPr="00114B70">
              <w:t xml:space="preserve">        &lt;allow-enable-disable-user&gt;false&lt;/allow-enable-disable-user&gt;</w:t>
            </w:r>
          </w:p>
          <w:p w14:paraId="61AE6633" w14:textId="77777777" w:rsidR="00404EBA" w:rsidRPr="00114B70" w:rsidRDefault="00404EBA" w:rsidP="00621680">
            <w:pPr>
              <w:pStyle w:val="PL"/>
            </w:pPr>
            <w:r w:rsidRPr="00114B70">
              <w:t xml:space="preserve">        &lt;allow-enable-disable-UE&gt;false&lt;/allow-enable-disable-UE&gt;</w:t>
            </w:r>
          </w:p>
          <w:p w14:paraId="7A93A683" w14:textId="77777777" w:rsidR="00404EBA" w:rsidRPr="00114B70" w:rsidRDefault="00404EBA" w:rsidP="00621680">
            <w:pPr>
              <w:pStyle w:val="PL"/>
            </w:pPr>
            <w:r w:rsidRPr="00114B70">
              <w:t xml:space="preserve">        &lt;allow-create-delete-user-alias&gt;false&lt;/allow-create-delete-user-alias&gt;</w:t>
            </w:r>
          </w:p>
          <w:p w14:paraId="0D67F6B0" w14:textId="77777777" w:rsidR="00404EBA" w:rsidRPr="00114B70" w:rsidRDefault="00404EBA" w:rsidP="00621680">
            <w:pPr>
              <w:pStyle w:val="PL"/>
            </w:pPr>
            <w:r w:rsidRPr="00114B70">
              <w:t xml:space="preserve">        &lt;allow-private-call&gt;true&lt;/allow-private-call&gt;</w:t>
            </w:r>
          </w:p>
          <w:p w14:paraId="686F8498" w14:textId="77777777" w:rsidR="00404EBA" w:rsidRPr="00114B70" w:rsidRDefault="00404EBA" w:rsidP="00621680">
            <w:pPr>
              <w:pStyle w:val="PL"/>
            </w:pPr>
            <w:r w:rsidRPr="00114B70">
              <w:t xml:space="preserve">        &lt;allow-manual-commencement&gt;true&lt;/allow-manual-commencement&gt;</w:t>
            </w:r>
          </w:p>
          <w:p w14:paraId="193EA013" w14:textId="77777777" w:rsidR="00404EBA" w:rsidRPr="00114B70" w:rsidRDefault="00404EBA" w:rsidP="00621680">
            <w:pPr>
              <w:pStyle w:val="PL"/>
            </w:pPr>
            <w:r w:rsidRPr="00114B70">
              <w:t xml:space="preserve">        &lt;allow-automatic-commencement&gt;true&lt;/allow-automatic-commencement&gt;</w:t>
            </w:r>
          </w:p>
          <w:p w14:paraId="128FBF1D" w14:textId="77777777" w:rsidR="00404EBA" w:rsidRPr="00114B70" w:rsidRDefault="00404EBA" w:rsidP="00621680">
            <w:pPr>
              <w:pStyle w:val="PL"/>
            </w:pPr>
            <w:r w:rsidRPr="00114B70">
              <w:t xml:space="preserve">        &lt;allow-force-auto-answer&gt;false&lt;/allow-force-auto-answer&gt;</w:t>
            </w:r>
          </w:p>
          <w:p w14:paraId="2FA37694" w14:textId="77777777" w:rsidR="00404EBA" w:rsidRPr="00114B70" w:rsidRDefault="00404EBA" w:rsidP="00621680">
            <w:pPr>
              <w:pStyle w:val="PL"/>
            </w:pPr>
            <w:r w:rsidRPr="00114B70">
              <w:t xml:space="preserve">        &lt;allow-failure-restriction&gt;false&lt;/allow-failure-restriction&gt;</w:t>
            </w:r>
          </w:p>
          <w:p w14:paraId="2D08EAB4" w14:textId="77777777" w:rsidR="00404EBA" w:rsidRPr="00114B70" w:rsidRDefault="00404EBA" w:rsidP="00621680">
            <w:pPr>
              <w:pStyle w:val="PL"/>
            </w:pPr>
            <w:r w:rsidRPr="00114B70">
              <w:t xml:space="preserve">        &lt;allow-emergency-group-call&gt;true&lt;/allow-emergency-group-call&gt;</w:t>
            </w:r>
          </w:p>
          <w:p w14:paraId="4A20B430" w14:textId="77777777" w:rsidR="00404EBA" w:rsidRPr="00114B70" w:rsidRDefault="00404EBA" w:rsidP="00621680">
            <w:pPr>
              <w:pStyle w:val="PL"/>
            </w:pPr>
            <w:r w:rsidRPr="00114B70">
              <w:t xml:space="preserve">        &lt;allow-emergency-private-call&gt;true&lt;/allow-emergency-private-call&gt;</w:t>
            </w:r>
          </w:p>
          <w:p w14:paraId="63AD6323" w14:textId="77777777" w:rsidR="00404EBA" w:rsidRPr="00114B70" w:rsidRDefault="00404EBA" w:rsidP="00621680">
            <w:pPr>
              <w:pStyle w:val="PL"/>
            </w:pPr>
            <w:r w:rsidRPr="00114B70">
              <w:t xml:space="preserve">        &lt;allow-cancel-group-emergency&gt;true&lt;/allow-cancel-group-emergency&gt;</w:t>
            </w:r>
          </w:p>
          <w:p w14:paraId="0DC11D6B" w14:textId="77777777" w:rsidR="00404EBA" w:rsidRPr="00114B70" w:rsidRDefault="00404EBA" w:rsidP="00621680">
            <w:pPr>
              <w:pStyle w:val="PL"/>
            </w:pPr>
            <w:r w:rsidRPr="00114B70">
              <w:t xml:space="preserve">        &lt;allow-cancel-private-emergency-call&gt;true&lt;/allow-cancel-private-emergency-call&gt;</w:t>
            </w:r>
          </w:p>
          <w:p w14:paraId="44925455" w14:textId="77777777" w:rsidR="00404EBA" w:rsidRPr="00114B70" w:rsidRDefault="00404EBA" w:rsidP="00621680">
            <w:pPr>
              <w:pStyle w:val="PL"/>
            </w:pPr>
            <w:r w:rsidRPr="00114B70">
              <w:t xml:space="preserve">        &lt;allow-imminent-peril-call&gt;true&lt;/allow-imminent-peril-call&gt;</w:t>
            </w:r>
          </w:p>
          <w:p w14:paraId="3CBA1F24" w14:textId="77777777" w:rsidR="00404EBA" w:rsidRPr="00114B70" w:rsidRDefault="00404EBA" w:rsidP="00621680">
            <w:pPr>
              <w:pStyle w:val="PL"/>
            </w:pPr>
            <w:r w:rsidRPr="00114B70">
              <w:t xml:space="preserve">        &lt;allow-cancel-imminent-peril&gt;true&lt;/allow-cancel-imminent-peril&gt;</w:t>
            </w:r>
          </w:p>
          <w:p w14:paraId="4B496EE3" w14:textId="77777777" w:rsidR="00404EBA" w:rsidRPr="00114B70" w:rsidRDefault="00404EBA" w:rsidP="00621680">
            <w:pPr>
              <w:pStyle w:val="PL"/>
            </w:pPr>
            <w:r w:rsidRPr="00114B70">
              <w:t xml:space="preserve">        &lt;allow-activate-emergency-alert&gt;true&lt;/allow-activate-emergency-alert&gt;</w:t>
            </w:r>
          </w:p>
          <w:p w14:paraId="5B2FC6E4" w14:textId="77777777" w:rsidR="00404EBA" w:rsidRPr="00114B70" w:rsidRDefault="00404EBA" w:rsidP="00621680">
            <w:pPr>
              <w:pStyle w:val="PL"/>
            </w:pPr>
            <w:r w:rsidRPr="00114B70">
              <w:t xml:space="preserve">        &lt;allow-cancel-emergency-alert&gt;true&lt;/allow-cancel-emergency-alert&gt;</w:t>
            </w:r>
          </w:p>
          <w:p w14:paraId="52EDFD28" w14:textId="77777777" w:rsidR="00404EBA" w:rsidRPr="00114B70" w:rsidRDefault="00404EBA" w:rsidP="00621680">
            <w:pPr>
              <w:pStyle w:val="PL"/>
            </w:pPr>
            <w:r w:rsidRPr="00114B70">
              <w:t xml:space="preserve">        &lt;allow-offnetwork&gt;true&lt;/allow-offnetwork&gt;</w:t>
            </w:r>
          </w:p>
          <w:p w14:paraId="0F15C9B1" w14:textId="77777777" w:rsidR="00404EBA" w:rsidRPr="00114B70" w:rsidRDefault="00404EBA" w:rsidP="00621680">
            <w:pPr>
              <w:pStyle w:val="PL"/>
            </w:pPr>
            <w:r w:rsidRPr="00114B70">
              <w:t xml:space="preserve">        &lt;allow-imminent-peril-change&gt;true&lt;/allow-imminent-peril-change&gt;</w:t>
            </w:r>
          </w:p>
          <w:p w14:paraId="51E73CD4" w14:textId="77777777" w:rsidR="00404EBA" w:rsidRPr="00114B70" w:rsidRDefault="00404EBA" w:rsidP="00621680">
            <w:pPr>
              <w:pStyle w:val="PL"/>
            </w:pPr>
            <w:r w:rsidRPr="00114B70">
              <w:t xml:space="preserve">        &lt;allow-private-call-media-protection&gt;true&lt;/allow-private-call-media-protection&gt;</w:t>
            </w:r>
          </w:p>
          <w:p w14:paraId="2F156D54" w14:textId="77777777" w:rsidR="00404EBA" w:rsidRPr="00114B70" w:rsidRDefault="00404EBA" w:rsidP="00621680">
            <w:pPr>
              <w:pStyle w:val="PL"/>
            </w:pPr>
            <w:r w:rsidRPr="00114B70">
              <w:t xml:space="preserve">        &lt;allow-private-call-floor-control-protection&gt;true&lt;/allow-private-call-floor-control-protection&gt;</w:t>
            </w:r>
          </w:p>
          <w:p w14:paraId="641000F6" w14:textId="77777777" w:rsidR="00404EBA" w:rsidRPr="00114B70" w:rsidRDefault="00404EBA" w:rsidP="00621680">
            <w:pPr>
              <w:pStyle w:val="PL"/>
            </w:pPr>
            <w:r w:rsidRPr="00114B70">
              <w:t xml:space="preserve">        &lt;allow-request-affiliated-groups&gt;true&lt;/allow-request-affiliated-groups&gt;</w:t>
            </w:r>
          </w:p>
          <w:p w14:paraId="5501C837" w14:textId="77777777" w:rsidR="00404EBA" w:rsidRPr="00114B70" w:rsidRDefault="00404EBA" w:rsidP="00621680">
            <w:pPr>
              <w:pStyle w:val="PL"/>
            </w:pPr>
            <w:r w:rsidRPr="00114B70">
              <w:t xml:space="preserve">        &lt;allow-request-to-affiliate-other-users&gt;false&lt;/allow-request-to-affiliate-other-users&gt;</w:t>
            </w:r>
          </w:p>
          <w:p w14:paraId="406AC092" w14:textId="77777777" w:rsidR="00404EBA" w:rsidRPr="00114B70" w:rsidRDefault="00404EBA" w:rsidP="00621680">
            <w:pPr>
              <w:pStyle w:val="PL"/>
            </w:pPr>
            <w:r w:rsidRPr="00114B70">
              <w:t xml:space="preserve">        &lt;allow-recommend-to-affiliate-other-users&gt;false&lt;/allow-recommend-to-affiliate-other-users&gt;</w:t>
            </w:r>
          </w:p>
          <w:p w14:paraId="5A6A6BAB" w14:textId="77777777" w:rsidR="00404EBA" w:rsidRPr="00114B70" w:rsidRDefault="00404EBA" w:rsidP="00621680">
            <w:pPr>
              <w:pStyle w:val="PL"/>
            </w:pPr>
            <w:r w:rsidRPr="00114B70">
              <w:t xml:space="preserve">        &lt;allow-private-call-to-any-user&gt;false&lt;/allow-private-call-to-any-user&gt;</w:t>
            </w:r>
          </w:p>
          <w:p w14:paraId="3FB155AA" w14:textId="77777777" w:rsidR="00404EBA" w:rsidRPr="00114B70" w:rsidRDefault="00404EBA" w:rsidP="00621680">
            <w:pPr>
              <w:pStyle w:val="PL"/>
            </w:pPr>
            <w:r w:rsidRPr="00114B70">
              <w:t xml:space="preserve">        &lt;allow-regroup&gt;true&lt;/allow-regroup&gt;</w:t>
            </w:r>
          </w:p>
          <w:p w14:paraId="11302CBC" w14:textId="77777777" w:rsidR="00404EBA" w:rsidRPr="00114B70" w:rsidRDefault="00404EBA" w:rsidP="00621680">
            <w:pPr>
              <w:pStyle w:val="PL"/>
            </w:pPr>
            <w:r w:rsidRPr="00114B70">
              <w:t xml:space="preserve">        &lt;allow-private-call-participation&gt;true&lt;/allow-private-call-participation&gt;</w:t>
            </w:r>
          </w:p>
          <w:p w14:paraId="0030D0D6" w14:textId="77777777" w:rsidR="00404EBA" w:rsidRPr="00114B70" w:rsidRDefault="00404EBA" w:rsidP="00621680">
            <w:pPr>
              <w:pStyle w:val="PL"/>
            </w:pPr>
            <w:r w:rsidRPr="00114B70">
              <w:t xml:space="preserve">        &lt;allow-override-of-transmission&gt;false&lt;/allow-override-of-transmission&gt;</w:t>
            </w:r>
          </w:p>
          <w:p w14:paraId="6BC85F7B" w14:textId="77777777" w:rsidR="00404EBA" w:rsidRPr="00114B70" w:rsidRDefault="00404EBA" w:rsidP="00621680">
            <w:pPr>
              <w:pStyle w:val="PL"/>
            </w:pPr>
            <w:r w:rsidRPr="00114B70">
              <w:t xml:space="preserve">        &lt;allow-listen-both-overriding-and-overridden&gt;false&lt;/allow-listen-both-overriding-and-overridden&gt;</w:t>
            </w:r>
          </w:p>
          <w:p w14:paraId="0103E54E" w14:textId="77777777" w:rsidR="00404EBA" w:rsidRPr="00114B70" w:rsidRDefault="00404EBA" w:rsidP="0062168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0D808754" w14:textId="77777777" w:rsidR="00404EBA" w:rsidRPr="00114B70" w:rsidRDefault="00404EBA" w:rsidP="00621680">
            <w:pPr>
              <w:pStyle w:val="PL"/>
            </w:pPr>
            <w:r w:rsidRPr="00114B70">
              <w:t xml:space="preserve">        &lt;allow-off-network-group-call-change-to-emergency&gt;true&lt;/allow-off-network-group-call-change-to-emergency&gt;</w:t>
            </w:r>
          </w:p>
          <w:p w14:paraId="16D45884" w14:textId="77777777" w:rsidR="00404EBA" w:rsidRPr="00114B70" w:rsidRDefault="00404EBA" w:rsidP="00621680">
            <w:pPr>
              <w:pStyle w:val="PL"/>
            </w:pPr>
            <w:r w:rsidRPr="00114B70">
              <w:t xml:space="preserve">        &lt;allow-revoke-transmit&gt;false&lt;/allow-revoke-transmit&gt;</w:t>
            </w:r>
          </w:p>
          <w:p w14:paraId="6B548B5E" w14:textId="77777777" w:rsidR="00404EBA" w:rsidRPr="00114B70" w:rsidRDefault="00404EBA" w:rsidP="00621680">
            <w:pPr>
              <w:pStyle w:val="PL"/>
            </w:pPr>
            <w:r w:rsidRPr="00114B70">
              <w:t xml:space="preserve">        &lt;allow-create-group-broadcast-group&gt;false&lt;/allow-create-group-broadcast-group&gt;</w:t>
            </w:r>
          </w:p>
          <w:p w14:paraId="25737B51" w14:textId="77777777" w:rsidR="00404EBA" w:rsidRPr="00114B70" w:rsidRDefault="00404EBA" w:rsidP="00621680">
            <w:pPr>
              <w:pStyle w:val="PL"/>
            </w:pPr>
            <w:r w:rsidRPr="00114B70">
              <w:t xml:space="preserve">        &lt;allow-create-user-broadcast-group&gt;false&lt;/allow-create-user-broadcast-group&gt;</w:t>
            </w:r>
          </w:p>
          <w:p w14:paraId="5A4E8C58" w14:textId="77777777" w:rsidR="00D8686C" w:rsidRPr="007D1578" w:rsidRDefault="00D8686C" w:rsidP="00D8686C">
            <w:pPr>
              <w:pStyle w:val="PL"/>
              <w:rPr>
                <w:color w:val="000000"/>
              </w:rPr>
            </w:pPr>
            <w:bookmarkStart w:id="2250" w:name="_MCCTEMPBM_CRPT10440105___5"/>
            <w:r w:rsidRPr="007D1578">
              <w:rPr>
                <w:color w:val="000000"/>
              </w:rPr>
              <w:t xml:space="preserve">        </w:t>
            </w:r>
            <w:r w:rsidRPr="007D1578">
              <w:rPr>
                <w:color w:val="000000"/>
                <w:lang w:eastAsia="ko-KR"/>
              </w:rPr>
              <w:t>&lt;anyExt&gt;</w:t>
            </w:r>
          </w:p>
          <w:p w14:paraId="126AF579" w14:textId="77777777" w:rsidR="00D8686C" w:rsidRPr="007D1578" w:rsidRDefault="00D8686C" w:rsidP="00D8686C">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2C57CCD8" w14:textId="77777777" w:rsidR="00D8686C" w:rsidRPr="007D1578" w:rsidRDefault="00D8686C" w:rsidP="00D8686C">
            <w:pPr>
              <w:pStyle w:val="PL"/>
              <w:rPr>
                <w:color w:val="000000"/>
                <w:lang w:eastAsia="ko-KR"/>
              </w:rPr>
            </w:pPr>
            <w:r w:rsidRPr="007D1578">
              <w:rPr>
                <w:color w:val="000000"/>
                <w:lang w:eastAsia="ko-KR"/>
              </w:rPr>
              <w:t xml:space="preserve">          &lt;allow-cancel-private-call-call-back&gt;false&lt;/allow-cancel-private-call-call-back&gt;</w:t>
            </w:r>
          </w:p>
          <w:p w14:paraId="3F5A428D"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04B7EB06" w14:textId="77777777" w:rsidR="00D8686C" w:rsidRPr="007D1578" w:rsidRDefault="00D8686C" w:rsidP="00D8686C">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1EC009D1" w14:textId="77777777" w:rsidR="00D8686C" w:rsidRPr="007D1578" w:rsidRDefault="00D8686C" w:rsidP="00D8686C">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48455916" w14:textId="77777777" w:rsidR="00D8686C" w:rsidRPr="0064795D" w:rsidRDefault="00D8686C" w:rsidP="00D8686C">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277789BE" w14:textId="77777777" w:rsidR="00D8686C" w:rsidRPr="0064795D" w:rsidRDefault="00D8686C" w:rsidP="00D8686C">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2FEC1551" w14:textId="77777777" w:rsidR="00D8686C" w:rsidRPr="00B86839" w:rsidRDefault="00D8686C" w:rsidP="00D8686C">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0EFA8F5B"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actions&gt;</w:t>
            </w:r>
          </w:p>
          <w:p w14:paraId="3D5A621C"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transformations/&gt;</w:t>
            </w:r>
          </w:p>
          <w:p w14:paraId="4F72B406" w14:textId="77777777" w:rsidR="00D8686C" w:rsidRPr="00DD6EBA" w:rsidRDefault="00D8686C" w:rsidP="00D8686C">
            <w:pPr>
              <w:pStyle w:val="PL"/>
              <w:rPr>
                <w:color w:val="000000"/>
              </w:rPr>
            </w:pPr>
            <w:r w:rsidRPr="00DD6EBA">
              <w:rPr>
                <w:color w:val="000000"/>
              </w:rPr>
              <w:t xml:space="preserve">    &lt;/</w:t>
            </w:r>
            <w:r>
              <w:rPr>
                <w:color w:val="000000"/>
              </w:rPr>
              <w:t>cp:</w:t>
            </w:r>
            <w:r w:rsidRPr="00DD6EBA">
              <w:rPr>
                <w:color w:val="000000"/>
              </w:rPr>
              <w:t>rule&gt;</w:t>
            </w:r>
          </w:p>
          <w:bookmarkEnd w:id="2250"/>
          <w:p w14:paraId="7E711A93" w14:textId="77777777" w:rsidR="00404EBA" w:rsidRPr="00114B70" w:rsidRDefault="00404EBA" w:rsidP="00621680">
            <w:pPr>
              <w:pStyle w:val="PL"/>
            </w:pPr>
            <w:r w:rsidRPr="00114B70">
              <w:t xml:space="preserve">  &lt;/</w:t>
            </w:r>
            <w:r w:rsidR="00D8686C">
              <w:t>cp:</w:t>
            </w:r>
            <w:r w:rsidRPr="00114B70">
              <w:t>ruleset&gt;</w:t>
            </w:r>
          </w:p>
          <w:p w14:paraId="541575C8" w14:textId="77777777" w:rsidR="00D8686C" w:rsidRDefault="00D8686C" w:rsidP="00D8686C">
            <w:pPr>
              <w:pStyle w:val="PL"/>
              <w:rPr>
                <w:color w:val="000000"/>
              </w:rPr>
            </w:pPr>
            <w:bookmarkStart w:id="2251" w:name="_MCCTEMPBM_CRPT10440106___5"/>
            <w:r>
              <w:rPr>
                <w:color w:val="000000"/>
              </w:rPr>
              <w:t xml:space="preserve">  </w:t>
            </w:r>
            <w:r w:rsidRPr="004F5497">
              <w:rPr>
                <w:color w:val="000000"/>
              </w:rPr>
              <w:t>&lt;anyExt/&gt;</w:t>
            </w:r>
          </w:p>
          <w:bookmarkEnd w:id="2251"/>
          <w:p w14:paraId="56546793" w14:textId="77777777" w:rsidR="00404EBA" w:rsidRPr="00114B70" w:rsidRDefault="00404EBA" w:rsidP="00621680">
            <w:pPr>
              <w:pStyle w:val="PL"/>
            </w:pPr>
            <w:r w:rsidRPr="00114B7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5"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252" w:name="_Toc20212500"/>
      <w:bookmarkStart w:id="2253" w:name="_Toc27731855"/>
      <w:bookmarkStart w:id="2254" w:name="_Toc36127633"/>
      <w:bookmarkStart w:id="2255" w:name="_Toc45214739"/>
      <w:bookmarkStart w:id="2256" w:name="_Toc51937878"/>
      <w:bookmarkStart w:id="2257" w:name="_Toc51938187"/>
      <w:bookmarkStart w:id="2258" w:name="_Toc106710315"/>
      <w:r>
        <w:t>A.2.2</w:t>
      </w:r>
      <w:r>
        <w:tab/>
        <w:t>CMC subscribing to and obtaining MCPTT configuration documents</w:t>
      </w:r>
      <w:bookmarkEnd w:id="2252"/>
      <w:bookmarkEnd w:id="2253"/>
      <w:bookmarkEnd w:id="2254"/>
      <w:bookmarkEnd w:id="2255"/>
      <w:bookmarkEnd w:id="2256"/>
      <w:bookmarkEnd w:id="2257"/>
      <w:bookmarkEnd w:id="2258"/>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6"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80pt;height:347.5pt" o:ole="">
            <v:imagedata r:id="rId47" o:title=""/>
          </v:shape>
          <o:OLEObject Type="Embed" ProgID="Visio.Drawing.11" ShapeID="_x0000_i1029" DrawAspect="Content" ObjectID="_1724876187" r:id="rId48"/>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6161E3" w:rsidRDefault="00404EBA" w:rsidP="00404EBA">
      <w:pPr>
        <w:pStyle w:val="B1"/>
        <w:keepNext/>
        <w:keepLines/>
        <w:ind w:left="709" w:hanging="425"/>
      </w:pPr>
      <w:bookmarkStart w:id="2259" w:name="_PERM_MCCTEMPBM_CRPT10440107___2"/>
      <w:r w:rsidRPr="006161E3">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bookmarkEnd w:id="2259"/>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60" w:name="_PERM_MCCTEMPBM_CRPT10440108___2"/>
      <w:r w:rsidRPr="0009096B">
        <w:rPr>
          <w:lang w:val="es-ES_tradnl"/>
        </w:rPr>
        <w:t>SUBSCRIBE sip:</w:t>
      </w:r>
      <w:r>
        <w:rPr>
          <w:lang w:val="es-ES_tradnl"/>
        </w:rPr>
        <w:t>cms1.example</w:t>
      </w:r>
      <w:r w:rsidRPr="0009096B">
        <w:rPr>
          <w:lang w:val="es-ES_tradnl"/>
        </w:rPr>
        <w:t>.net SIP/2.0</w:t>
      </w:r>
    </w:p>
    <w:p w14:paraId="063ED22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330FFE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07B57F2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58DB0BA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665BBAE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w:t>
      </w:r>
      <w:r w:rsidR="00AE3427" w:rsidRPr="006161E3">
        <w:t>user</w:t>
      </w:r>
      <w:r w:rsidR="00AE3427">
        <w:t>2</w:t>
      </w:r>
      <w:r w:rsidRPr="006161E3">
        <w:t>_public1@home1.net&gt;</w:t>
      </w:r>
    </w:p>
    <w:p w14:paraId="681DD53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5B8A23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rsidR="00AE3427" w:rsidRPr="006161E3">
        <w:t>user</w:t>
      </w:r>
      <w:r w:rsidR="00AE3427">
        <w:t>2</w:t>
      </w:r>
      <w:r w:rsidRPr="006161E3">
        <w:t>_public1@home1.net&gt;;tag=31415</w:t>
      </w:r>
    </w:p>
    <w:p w14:paraId="5D8C7AD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71515E3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999966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42C405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60AD2FA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6F0A292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73D9B74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0259E1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4D389E23"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101779B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6FA41EAA"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w:t>
      </w:r>
      <w:r w:rsidR="00AE3427" w:rsidRPr="00F2211A">
        <w:rPr>
          <w:szCs w:val="16"/>
        </w:rPr>
        <w:t>user</w:t>
      </w:r>
      <w:r w:rsidR="00AE3427">
        <w:rPr>
          <w:szCs w:val="16"/>
        </w:rPr>
        <w:t>2</w:t>
      </w:r>
      <w:r w:rsidRPr="00F2211A">
        <w:rPr>
          <w:szCs w:val="16"/>
        </w:rPr>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F2211A">
          <w:rPr>
            <w:szCs w:val="16"/>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063955C6"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609C43B3"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65DE21C3"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15C219B9"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61868D" w14:textId="77777777" w:rsidR="00404EBA" w:rsidRPr="00F2211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0273BFD8" w14:textId="77777777" w:rsidR="00404EBA" w:rsidRPr="000947CD"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2D93752C" w14:textId="77777777" w:rsidR="00404EBA" w:rsidRPr="000947CD"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61" w:name="_MCCTEMPBM_CRPT10440109___2"/>
      <w:bookmarkEnd w:id="2260"/>
    </w:p>
    <w:p w14:paraId="0D02D934" w14:textId="77777777" w:rsidR="00404EBA" w:rsidRPr="00B34690"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41535D8F"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2262" w:name="MCCQCTEMPBM_00000647"/>
      <w:r w:rsidRPr="00F2211A">
        <w:rPr>
          <w:rFonts w:cs="Courier New"/>
          <w:szCs w:val="16"/>
          <w:lang w:val="en-US"/>
        </w:rPr>
        <w:t>urn:3gpp:ns:mcpttInfo:1.0</w:t>
      </w:r>
      <w:bookmarkEnd w:id="2262"/>
      <w:r w:rsidRPr="00F2211A">
        <w:rPr>
          <w:rFonts w:eastAsia="SimSun"/>
          <w:szCs w:val="16"/>
          <w:lang w:val="en-US" w:eastAsia="zh-CN"/>
        </w:rPr>
        <w:t>"&gt;</w:t>
      </w:r>
    </w:p>
    <w:p w14:paraId="3638FD3C" w14:textId="77777777" w:rsidR="00404EBA" w:rsidRPr="00F2211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3" w:name="MCCQCTEMPBM_00000648"/>
      <w:r w:rsidRPr="00F2211A">
        <w:rPr>
          <w:rFonts w:cs="Courier New"/>
          <w:szCs w:val="16"/>
          <w:lang w:val="en-US"/>
        </w:rPr>
        <w:t>mcptt-Params&gt;</w:t>
      </w:r>
      <w:bookmarkEnd w:id="2263"/>
    </w:p>
    <w:p w14:paraId="4357A8CF" w14:textId="77777777" w:rsidR="00404EBA" w:rsidRPr="008A1419"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264" w:name="MCCQCTEMPBM_00000649"/>
      <w:r w:rsidRPr="00F2211A">
        <w:rPr>
          <w:rFonts w:cs="Courier New"/>
          <w:szCs w:val="16"/>
          <w:lang w:val="en-US"/>
        </w:rPr>
        <w:t xml:space="preserve">mcptt-access-token&gt; </w:t>
      </w:r>
      <w:bookmarkEnd w:id="2264"/>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265" w:name="MCCQCTEMPBM_00000650"/>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2265"/>
      <w:r w:rsidRPr="008A1419">
        <w:rPr>
          <w:rFonts w:eastAsia="SimSun"/>
          <w:szCs w:val="16"/>
          <w:lang w:val="en-US" w:eastAsia="zh-CN"/>
        </w:rPr>
        <w:t>&gt;</w:t>
      </w:r>
    </w:p>
    <w:p w14:paraId="14F3E804" w14:textId="77777777" w:rsidR="00404EBA" w:rsidRPr="00061C8A"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266" w:name="MCCQCTEMPBM_00000651"/>
      <w:r w:rsidRPr="00061C8A">
        <w:rPr>
          <w:rFonts w:cs="Courier New"/>
          <w:szCs w:val="16"/>
          <w:lang w:val="en-US"/>
        </w:rPr>
        <w:t>mcptt-Params</w:t>
      </w:r>
      <w:bookmarkEnd w:id="2266"/>
      <w:r w:rsidRPr="00061C8A">
        <w:rPr>
          <w:rFonts w:eastAsia="SimSun"/>
          <w:szCs w:val="16"/>
          <w:lang w:val="en-US" w:eastAsia="zh-CN"/>
        </w:rPr>
        <w:t>&gt;</w:t>
      </w:r>
    </w:p>
    <w:p w14:paraId="6C189A9F" w14:textId="77777777" w:rsidR="00404EBA" w:rsidRPr="00200A18"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06F0B64F" w14:textId="77777777" w:rsidR="00404EBA" w:rsidRPr="00E641B2"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67" w:name="_MCCTEMPBM_CRPT10440110___2"/>
      <w:bookmarkEnd w:id="2261"/>
    </w:p>
    <w:p w14:paraId="5B8EA194" w14:textId="77777777" w:rsidR="00404EBA" w:rsidRPr="00CA43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9D9A367"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D5E6AD3" w14:textId="77777777" w:rsidR="00404EBA" w:rsidRPr="000D356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2A351AA3" w14:textId="77777777" w:rsidR="00404EBA" w:rsidRPr="00DA5191"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4BADF7" w14:textId="77777777" w:rsidR="00404EBA" w:rsidRPr="00C4529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bookmarkStart w:id="2268" w:name="_MCCTEMPBM_CRPT10440111___2"/>
      <w:bookmarkEnd w:id="2267"/>
      <w:r w:rsidRPr="00C45294">
        <w:rPr>
          <w:rFonts w:eastAsia="SimSun"/>
          <w:szCs w:val="16"/>
          <w:lang w:val="en-US" w:eastAsia="zh-CN"/>
        </w:rPr>
        <w:t>&lt;?xml version="1.0" encoding="UTF-8"?&gt;</w:t>
      </w:r>
    </w:p>
    <w:p w14:paraId="3C5DB2E6" w14:textId="77777777" w:rsidR="00404EBA" w:rsidRPr="0073467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71A4F70C"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sidR="00E83130">
        <w:rPr>
          <w:rFonts w:eastAsia="SimSun"/>
          <w:szCs w:val="16"/>
          <w:lang w:val="en-US" w:eastAsia="zh-CN"/>
        </w:rPr>
        <w:t>/users/</w:t>
      </w:r>
      <w:r w:rsidR="00E83130" w:rsidRPr="00E83130">
        <w:rPr>
          <w:szCs w:val="16"/>
        </w:rPr>
        <w:t>user1@example.com/</w:t>
      </w:r>
      <w:r w:rsidR="00E83130" w:rsidRPr="00655EDA">
        <w:rPr>
          <w:rFonts w:eastAsia="SimSun"/>
          <w:szCs w:val="16"/>
          <w:lang w:val="en-US" w:eastAsia="zh-CN"/>
        </w:rPr>
        <w:t>"</w:t>
      </w:r>
      <w:r w:rsidR="00E83130" w:rsidRPr="00345ED4">
        <w:rPr>
          <w:rFonts w:eastAsia="SimSun"/>
          <w:szCs w:val="16"/>
          <w:lang w:val="en-US" w:eastAsia="zh-CN"/>
        </w:rPr>
        <w:t>/&gt;</w:t>
      </w:r>
    </w:p>
    <w:p w14:paraId="60A66ADD"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00E83130" w:rsidRPr="00345ED4">
        <w:rPr>
          <w:rFonts w:eastAsia="SimSun"/>
          <w:szCs w:val="16"/>
          <w:lang w:val="en-US" w:eastAsia="zh-CN"/>
        </w:rPr>
        <w:t>/</w:t>
      </w:r>
      <w:r w:rsidR="00E83130">
        <w:rPr>
          <w:rFonts w:eastAsia="SimSun"/>
          <w:szCs w:val="16"/>
          <w:lang w:val="en-US" w:eastAsia="zh-CN"/>
        </w:rPr>
        <w:t>users/</w:t>
      </w:r>
      <w:r w:rsidR="00E83130" w:rsidRPr="00E83130">
        <w:rPr>
          <w:szCs w:val="16"/>
        </w:rPr>
        <w:t>user1@example.com/"</w:t>
      </w:r>
      <w:r w:rsidR="00E83130">
        <w:rPr>
          <w:rFonts w:eastAsia="SimSun"/>
          <w:szCs w:val="16"/>
          <w:lang w:val="en-US" w:eastAsia="zh-CN"/>
        </w:rPr>
        <w:t>/</w:t>
      </w:r>
      <w:r w:rsidR="00E83130" w:rsidRPr="00345ED4">
        <w:rPr>
          <w:rFonts w:eastAsia="SimSun"/>
          <w:szCs w:val="16"/>
          <w:lang w:val="en-US" w:eastAsia="zh-CN"/>
        </w:rPr>
        <w:t>&gt;</w:t>
      </w:r>
    </w:p>
    <w:p w14:paraId="6B5E8284" w14:textId="77777777" w:rsidR="00404EBA" w:rsidRPr="00345ED4"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00E83130" w:rsidRPr="00345ED4">
        <w:rPr>
          <w:rFonts w:eastAsia="SimSun"/>
          <w:szCs w:val="16"/>
          <w:lang w:val="en-US" w:eastAsia="zh-CN"/>
        </w:rPr>
        <w:t>/</w:t>
      </w:r>
      <w:r w:rsidR="00E83130">
        <w:rPr>
          <w:rFonts w:eastAsia="SimSun"/>
          <w:szCs w:val="16"/>
          <w:lang w:val="en-US" w:eastAsia="zh-CN"/>
        </w:rPr>
        <w:t>global/"/</w:t>
      </w:r>
      <w:r w:rsidR="00E83130" w:rsidRPr="00345ED4">
        <w:rPr>
          <w:rFonts w:eastAsia="SimSun"/>
          <w:szCs w:val="16"/>
          <w:lang w:val="en-US" w:eastAsia="zh-CN"/>
        </w:rPr>
        <w:t>&gt;</w:t>
      </w:r>
    </w:p>
    <w:p w14:paraId="23C1E0D0" w14:textId="77777777" w:rsidR="00404EBA" w:rsidRPr="0090398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5FDA63E7" w14:textId="77777777" w:rsidR="00404EBA" w:rsidRPr="00D07945"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83774A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bookmarkStart w:id="2269" w:name="_MCCTEMPBM_CRPT10440112___2"/>
      <w:bookmarkEnd w:id="2268"/>
    </w:p>
    <w:bookmarkEnd w:id="2269"/>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6161E3" w:rsidRDefault="00404EBA" w:rsidP="00404EBA">
      <w:pPr>
        <w:pStyle w:val="B1"/>
        <w:keepNext/>
        <w:keepLines/>
        <w:ind w:left="709" w:hanging="425"/>
      </w:pPr>
      <w:bookmarkStart w:id="2270" w:name="_MCCTEMPBM_CRPT10440113___2"/>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bookmarkEnd w:id="2270"/>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271" w:name="_MCCTEMPBM_CRPT10440114___2"/>
      <w:r w:rsidRPr="0009096B">
        <w:rPr>
          <w:lang w:val="es-ES_tradnl"/>
        </w:rPr>
        <w:t>SUBSCRIBE sip:</w:t>
      </w:r>
      <w:r>
        <w:rPr>
          <w:lang w:val="es-ES_tradnl"/>
        </w:rPr>
        <w:t>cms1.example</w:t>
      </w:r>
      <w:r w:rsidRPr="0009096B">
        <w:rPr>
          <w:lang w:val="es-ES_tradnl"/>
        </w:rPr>
        <w:t>.net SIP/2.0</w:t>
      </w:r>
    </w:p>
    <w:p w14:paraId="58DE4E41"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636CF9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66AD17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97E395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w:t>
      </w:r>
      <w:r w:rsidR="00AE3427" w:rsidRPr="006161E3">
        <w:t>user</w:t>
      </w:r>
      <w:r w:rsidR="00AE3427">
        <w:t>2</w:t>
      </w:r>
      <w:r w:rsidRPr="006161E3">
        <w:t>_public1@home1.net&gt;, &lt;tel:+1-212-555-1111&gt;</w:t>
      </w:r>
    </w:p>
    <w:p w14:paraId="1A6AEF8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2" w:name="MCCQCTEMPBM_0000065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72"/>
      <w:r w:rsidRPr="006161E3">
        <w:t xml:space="preserve"> orig-ioi=home</w:t>
      </w:r>
      <w:r w:rsidRPr="006161E3">
        <w:rPr>
          <w:lang w:eastAsia="ja-JP"/>
        </w:rPr>
        <w:t>1</w:t>
      </w:r>
      <w:r w:rsidRPr="006161E3">
        <w:t>.net</w:t>
      </w:r>
    </w:p>
    <w:p w14:paraId="137348D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73" w:name="MCCQCTEMPBM_00000653"/>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73"/>
    </w:p>
    <w:p w14:paraId="48BD0D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17B5517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220234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49A67FD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1382BED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9E0C5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5F01E53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6C294C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1D208B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01A5CC7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50A2E07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1389A47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2769AB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B19DD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6A5F0FA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BE9A356"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2D2BF043" w14:textId="77777777" w:rsidR="00404EBA" w:rsidRPr="004D0212" w:rsidRDefault="00404EBA" w:rsidP="00404EBA">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bookmarkStart w:id="2274" w:name="_MCCTEMPBM_CRPT10440115___2"/>
      <w:bookmarkEnd w:id="2271"/>
      <w:r>
        <w:rPr>
          <w:rFonts w:eastAsia="SimSun"/>
          <w:lang w:val="en-US" w:eastAsia="zh-CN"/>
        </w:rPr>
        <w:t>(…)</w:t>
      </w:r>
    </w:p>
    <w:p w14:paraId="09AD01E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5" w:name="_MCCTEMPBM_CRPT10440116___2"/>
      <w:bookmarkEnd w:id="2274"/>
    </w:p>
    <w:bookmarkEnd w:id="2275"/>
    <w:p w14:paraId="4D2E99F0" w14:textId="77777777" w:rsidR="00404EBA" w:rsidRPr="00F558A4" w:rsidRDefault="00404EBA" w:rsidP="00F558A4">
      <w:pPr>
        <w:pStyle w:val="B1"/>
      </w:pPr>
    </w:p>
    <w:p w14:paraId="0FD46DAC" w14:textId="77777777" w:rsidR="00404EBA" w:rsidRPr="006161E3" w:rsidRDefault="00404EBA" w:rsidP="00404EBA">
      <w:pPr>
        <w:pStyle w:val="B1"/>
        <w:ind w:left="709" w:hanging="425"/>
        <w:rPr>
          <w:b/>
        </w:rPr>
      </w:pPr>
      <w:bookmarkStart w:id="2276" w:name="_MCCTEMPBM_CRPT10440117___2"/>
      <w:r>
        <w:t>3</w:t>
      </w:r>
      <w:r w:rsidRPr="006161E3">
        <w:t>.</w:t>
      </w:r>
      <w:r w:rsidRPr="006161E3">
        <w:tab/>
      </w:r>
      <w:r w:rsidRPr="006161E3">
        <w:rPr>
          <w:b/>
        </w:rPr>
        <w:t>Authorization</w:t>
      </w:r>
    </w:p>
    <w:bookmarkEnd w:id="2276"/>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6161E3" w:rsidRDefault="00404EBA" w:rsidP="00404EBA">
      <w:pPr>
        <w:pStyle w:val="B1"/>
        <w:ind w:left="709" w:hanging="425"/>
        <w:rPr>
          <w:b/>
        </w:rPr>
      </w:pPr>
      <w:bookmarkStart w:id="2277" w:name="_MCCTEMPBM_CRPT10440118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bookmarkEnd w:id="2277"/>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78" w:name="_MCCTEMPBM_CRPT10440119___2"/>
      <w:r w:rsidRPr="006161E3">
        <w:t>SIP/2.0 200 OK</w:t>
      </w:r>
    </w:p>
    <w:p w14:paraId="3C979B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1F2A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79" w:name="MCCQCTEMPBM_00000654"/>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2279"/>
      <w:r w:rsidRPr="006161E3">
        <w:t xml:space="preserve"> orig-ioi=home</w:t>
      </w:r>
      <w:r w:rsidRPr="006161E3">
        <w:rPr>
          <w:lang w:eastAsia="ja-JP"/>
        </w:rPr>
        <w:t>1</w:t>
      </w:r>
      <w:r w:rsidRPr="006161E3">
        <w:t>.net</w:t>
      </w:r>
      <w:r w:rsidRPr="006161E3">
        <w:rPr>
          <w:lang w:eastAsia="ja-JP"/>
        </w:rPr>
        <w:t>; term-ioi=home1.net</w:t>
      </w:r>
    </w:p>
    <w:p w14:paraId="33CF30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E838F8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82665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440119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4B274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32FAF4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7633B3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64E458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78"/>
    <w:p w14:paraId="27312D76" w14:textId="77777777" w:rsidR="00404EBA" w:rsidRPr="006161E3" w:rsidRDefault="00404EBA" w:rsidP="00404EBA"/>
    <w:p w14:paraId="24A9DD4A" w14:textId="77777777" w:rsidR="00404EBA" w:rsidRPr="006161E3" w:rsidRDefault="00404EBA" w:rsidP="00404EBA">
      <w:pPr>
        <w:pStyle w:val="B1"/>
        <w:ind w:left="709" w:hanging="425"/>
        <w:rPr>
          <w:b/>
        </w:rPr>
      </w:pPr>
      <w:bookmarkStart w:id="2280" w:name="_MCCTEMPBM_CRPT10440120___2"/>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bookmarkEnd w:id="2280"/>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076C902D" w14:textId="77777777" w:rsidR="00404EBA" w:rsidRPr="006161E3" w:rsidRDefault="00404EBA" w:rsidP="00404EBA">
      <w:pPr>
        <w:pStyle w:val="B2"/>
        <w:keepNext/>
        <w:keepLines/>
        <w:ind w:left="0" w:firstLine="0"/>
      </w:pPr>
      <w:bookmarkStart w:id="2281" w:name="_MCCTEMPBM_CRPT10440121___2"/>
    </w:p>
    <w:p w14:paraId="6AE3C3B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2" w:name="_MCCTEMPBM_CRPT10440122___2"/>
      <w:bookmarkEnd w:id="2281"/>
      <w:r w:rsidRPr="006161E3">
        <w:t>SIP/2.0 200 OK</w:t>
      </w:r>
    </w:p>
    <w:p w14:paraId="3ED76A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690DD9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536C91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71CE3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A40323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BD3011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8DD56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E56C31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01874F6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82"/>
    <w:p w14:paraId="3EFDFA89" w14:textId="77777777" w:rsidR="00404EBA" w:rsidRDefault="00404EBA" w:rsidP="00404EBA"/>
    <w:p w14:paraId="308124A0" w14:textId="77777777" w:rsidR="00404EBA" w:rsidRPr="006161E3" w:rsidRDefault="00404EBA" w:rsidP="00404EBA">
      <w:pPr>
        <w:pStyle w:val="B1"/>
        <w:ind w:left="709" w:hanging="425"/>
        <w:rPr>
          <w:b/>
        </w:rPr>
      </w:pPr>
      <w:bookmarkStart w:id="2283" w:name="_MCCTEMPBM_CRPT10440123___2"/>
      <w:r>
        <w:t>6</w:t>
      </w:r>
      <w:r w:rsidRPr="006161E3">
        <w:t>.</w:t>
      </w:r>
      <w:r w:rsidRPr="006161E3">
        <w:tab/>
      </w:r>
      <w:r>
        <w:rPr>
          <w:b/>
        </w:rPr>
        <w:t>Obtaining and generating the configuration management document</w:t>
      </w:r>
    </w:p>
    <w:bookmarkEnd w:id="2283"/>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Default="00404EBA" w:rsidP="00404EBA">
      <w:pPr>
        <w:pStyle w:val="B1"/>
        <w:ind w:left="709" w:hanging="425"/>
      </w:pPr>
      <w:bookmarkStart w:id="2284" w:name="_MCCTEMPBM_CRPT10440124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bookmarkEnd w:id="2284"/>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5" w:name="_MCCTEMPBM_CRPT10440125___2"/>
      <w:r w:rsidRPr="00114B70">
        <w:t xml:space="preserve">NOTIFY </w:t>
      </w:r>
      <w:hyperlink r:id="rId49" w:history="1">
        <w:r w:rsidRPr="00114B70">
          <w:t>sip:</w:t>
        </w:r>
        <w:r w:rsidR="00AE3427" w:rsidRPr="00AE3427">
          <w:t>user2</w:t>
        </w:r>
        <w:r w:rsidRPr="00114B70">
          <w:t>_public1@home1.net;gr=urn:uuid:f81d4fae-7dec-11d0-a765-00a0c91e6bf6</w:t>
        </w:r>
      </w:hyperlink>
      <w:r w:rsidRPr="00114B70">
        <w:t xml:space="preserve"> SIP/2.0</w:t>
      </w:r>
    </w:p>
    <w:p w14:paraId="1F53B04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689E4C3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1BDEAB3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86" w:name="MCCQCTEMPBM_00000655"/>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86"/>
      <w:r w:rsidRPr="006161E3">
        <w:t xml:space="preserve"> orig-ioi=home</w:t>
      </w:r>
      <w:r w:rsidRPr="006161E3">
        <w:rPr>
          <w:lang w:eastAsia="ja-JP"/>
        </w:rPr>
        <w:t>1</w:t>
      </w:r>
      <w:r w:rsidRPr="006161E3">
        <w:t>.net</w:t>
      </w:r>
    </w:p>
    <w:p w14:paraId="485ABFD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287" w:name="MCCQCTEMPBM_00000656"/>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2287"/>
    </w:p>
    <w:p w14:paraId="5C7E355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70D0C7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47DDBB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w:t>
      </w:r>
      <w:r w:rsidR="00AE3427" w:rsidRPr="006161E3">
        <w:t>user</w:t>
      </w:r>
      <w:r w:rsidR="00AE3427">
        <w:t>2</w:t>
      </w:r>
      <w:r w:rsidRPr="006161E3">
        <w:t>_public1@home1.net&gt;;tag=31415</w:t>
      </w:r>
    </w:p>
    <w:p w14:paraId="3B62982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74E5F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FA80D7A"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5D19D0B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269F78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764A6643"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1F41FF38"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1E8C9F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1A9881D7"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67B9D3AB"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5EFA3AA9"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0A942AE"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386FEC85"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0" w:history="1">
        <w:r w:rsidRPr="00114B70">
          <w:t>https://MissionCriticalOrg/MCO-12345/</w:t>
        </w:r>
      </w:hyperlink>
      <w:r w:rsidRPr="00114B70">
        <w:t>&gt;</w:t>
      </w:r>
    </w:p>
    <w:p w14:paraId="38D185F4"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90CC119"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w:t>
      </w:r>
      <w:r w:rsidRPr="00E673F3">
        <w:rPr>
          <w:lang w:val="fr-FR"/>
        </w:rPr>
        <w:t>new-etag="g8tyah7"</w:t>
      </w:r>
    </w:p>
    <w:p w14:paraId="5958C5A8" w14:textId="77777777" w:rsidR="00404EBA" w:rsidRPr="00E673F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previous-etag="g8tyah7"&gt;</w:t>
      </w:r>
    </w:p>
    <w:p w14:paraId="3DA3954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E673F3">
        <w:rPr>
          <w:lang w:val="fr-FR"/>
        </w:rPr>
        <w:t xml:space="preserve">    </w:t>
      </w:r>
      <w:r w:rsidRPr="00404EBA">
        <w:rPr>
          <w:lang w:val="fr-FR"/>
        </w:rPr>
        <w:t>&lt;/document&gt;</w:t>
      </w:r>
    </w:p>
    <w:p w14:paraId="47A17C36"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/user-profile</w:t>
      </w:r>
      <w:r w:rsidR="00BE6830">
        <w:rPr>
          <w:lang w:val="fr-FR"/>
        </w:rPr>
        <w:t>-0</w:t>
      </w:r>
      <w:r w:rsidRPr="00404EBA">
        <w:rPr>
          <w:lang w:val="fr-FR"/>
        </w:rPr>
        <w:t>.xml"</w:t>
      </w:r>
    </w:p>
    <w:p w14:paraId="1926F3CB"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066373DD"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306092D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03EE2CBB"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6336C79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4794CF6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32E504BF"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6F3EFED"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288" w:name="MCCQCTEMPBM_00000657"/>
    </w:p>
    <w:bookmarkEnd w:id="2288"/>
    <w:p w14:paraId="2748171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285"/>
    <w:p w14:paraId="13AA857B" w14:textId="77777777" w:rsidR="00404EBA" w:rsidRPr="006161E3" w:rsidRDefault="00404EBA" w:rsidP="00404EBA">
      <w:pPr>
        <w:pStyle w:val="B1"/>
      </w:pPr>
    </w:p>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6161E3" w:rsidRDefault="00404EBA" w:rsidP="00404EBA">
      <w:pPr>
        <w:pStyle w:val="B1"/>
        <w:keepNext/>
        <w:keepLines/>
        <w:ind w:left="709" w:hanging="425"/>
        <w:rPr>
          <w:b/>
        </w:rPr>
      </w:pPr>
      <w:bookmarkStart w:id="2289" w:name="_MCCTEMPBM_CRPT10440126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bookmarkEnd w:id="2289"/>
    <w:p w14:paraId="65329454"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0" w:name="_MCCTEMPBM_CRPT10440127___2"/>
      <w:r w:rsidRPr="006161E3">
        <w:t>NOTIFY sip:[5555::aaa:bbb:ccc:d</w:t>
      </w:r>
      <w:r>
        <w:t>dd]:1357</w:t>
      </w:r>
      <w:r w:rsidRPr="006161E3">
        <w:t xml:space="preserve"> SIP/2.0</w:t>
      </w:r>
    </w:p>
    <w:p w14:paraId="19D636A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9FA5B2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248909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3846A4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9102FC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4D05FA2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95B671D"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428FAA6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C89671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5E45D61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8333B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20841C7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074577F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0F18446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3104FF0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290"/>
    <w:p w14:paraId="27B99B8C" w14:textId="77777777" w:rsidR="00404EBA" w:rsidRPr="006161E3" w:rsidRDefault="00404EBA" w:rsidP="00404EBA"/>
    <w:p w14:paraId="16910D13" w14:textId="77777777" w:rsidR="00404EBA" w:rsidRPr="006161E3" w:rsidRDefault="00404EBA" w:rsidP="00404EBA">
      <w:pPr>
        <w:pStyle w:val="B1"/>
        <w:ind w:left="709" w:hanging="425"/>
        <w:rPr>
          <w:b/>
        </w:rPr>
      </w:pPr>
      <w:bookmarkStart w:id="2291" w:name="_MCCTEMPBM_CRPT10440128___2"/>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bookmarkEnd w:id="2291"/>
    <w:p w14:paraId="55AF42C1"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2" w:name="_MCCTEMPBM_CRPT10440129___2"/>
      <w:r w:rsidRPr="006161E3">
        <w:t>SIP/2.0 200 OK</w:t>
      </w:r>
    </w:p>
    <w:p w14:paraId="385167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25F887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4A85461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5DE594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E15290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3CD4D39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BC5B85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292"/>
    <w:p w14:paraId="7B3DF12A" w14:textId="77777777" w:rsidR="00404EBA" w:rsidRPr="006161E3" w:rsidRDefault="00404EBA" w:rsidP="00404EBA"/>
    <w:p w14:paraId="1259D95D" w14:textId="77777777" w:rsidR="00404EBA" w:rsidRPr="006161E3" w:rsidRDefault="00404EBA" w:rsidP="00404EBA">
      <w:pPr>
        <w:pStyle w:val="B1"/>
        <w:ind w:left="709" w:hanging="425"/>
        <w:rPr>
          <w:b/>
          <w:bCs/>
        </w:rPr>
      </w:pPr>
      <w:bookmarkStart w:id="2293" w:name="_MCCTEMPBM_CRPT10440130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bookmarkEnd w:id="2293"/>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294" w:name="_MCCTEMPBM_CRPT10440131___2"/>
      <w:r w:rsidRPr="006161E3">
        <w:t>SIP/2.0 200 OK</w:t>
      </w:r>
    </w:p>
    <w:p w14:paraId="6E5BE9A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571FFC7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01265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295" w:name="MCCQCTEMPBM_00000658"/>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2295"/>
      <w:r w:rsidRPr="006161E3">
        <w:t xml:space="preserve"> orig-ioi=home</w:t>
      </w:r>
      <w:r w:rsidRPr="006161E3">
        <w:rPr>
          <w:lang w:eastAsia="ja-JP"/>
        </w:rPr>
        <w:t>1</w:t>
      </w:r>
      <w:r w:rsidRPr="006161E3">
        <w:t>.net</w:t>
      </w:r>
      <w:r w:rsidRPr="006161E3">
        <w:rPr>
          <w:lang w:eastAsia="ja-JP"/>
        </w:rPr>
        <w:t>; term-ioi=home1.net</w:t>
      </w:r>
    </w:p>
    <w:p w14:paraId="35EF143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FE6530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320BED7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EA1B15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C1E336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294"/>
    <w:p w14:paraId="5DA69822" w14:textId="77777777" w:rsidR="00404EBA" w:rsidRPr="006161E3" w:rsidRDefault="00404EBA" w:rsidP="00404EBA"/>
    <w:p w14:paraId="5B2746A9" w14:textId="77777777" w:rsidR="00404EBA" w:rsidRPr="00BD347D" w:rsidRDefault="00404EBA" w:rsidP="00404EBA">
      <w:pPr>
        <w:pStyle w:val="B1"/>
        <w:ind w:left="709" w:hanging="425"/>
        <w:rPr>
          <w:b/>
        </w:rPr>
      </w:pPr>
      <w:bookmarkStart w:id="2296" w:name="_MCCTEMPBM_CRPT10440132___2"/>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bookmarkEnd w:id="2296"/>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bookmarkStart w:id="2297" w:name="_MCCTEMPBM_CRPT10440133___2"/>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1AA727EC" w14:textId="77777777" w:rsidR="00404EBA" w:rsidRPr="007D4DD5" w:rsidRDefault="00404EBA" w:rsidP="00404EBA">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19B350D1"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0F3031BA" w14:textId="77777777" w:rsidR="00404EBA" w:rsidRPr="004F68BB" w:rsidRDefault="00404EBA" w:rsidP="00404EBA">
      <w:pPr>
        <w:pStyle w:val="PL"/>
        <w:pBdr>
          <w:top w:val="single" w:sz="4" w:space="1" w:color="auto"/>
          <w:left w:val="single" w:sz="4" w:space="4" w:color="auto"/>
          <w:bottom w:val="single" w:sz="4" w:space="1" w:color="auto"/>
          <w:right w:val="single" w:sz="4" w:space="4" w:color="auto"/>
        </w:pBdr>
        <w:ind w:left="567"/>
      </w:pPr>
      <w:r w:rsidRPr="004F68BB">
        <w:t>Content-Length: 0</w:t>
      </w:r>
    </w:p>
    <w:bookmarkEnd w:id="2297"/>
    <w:p w14:paraId="46F07134" w14:textId="77777777" w:rsidR="00404EBA" w:rsidRPr="00B206BF" w:rsidRDefault="00404EBA" w:rsidP="00404EBA"/>
    <w:p w14:paraId="1133C06B" w14:textId="77777777" w:rsidR="00404EBA" w:rsidRPr="008059A8" w:rsidRDefault="00404EBA" w:rsidP="00404EBA">
      <w:pPr>
        <w:pStyle w:val="B1"/>
        <w:ind w:left="709" w:hanging="425"/>
        <w:rPr>
          <w:b/>
        </w:rPr>
      </w:pPr>
      <w:bookmarkStart w:id="2298" w:name="_MCCTEMPBM_CRPT10440134___2"/>
      <w:r w:rsidRPr="008059A8">
        <w:t>12.</w:t>
      </w:r>
      <w:r w:rsidRPr="008059A8">
        <w:tab/>
      </w:r>
      <w:r w:rsidRPr="008059A8">
        <w:rPr>
          <w:b/>
        </w:rPr>
        <w:t>HTTP 200 (OK) response (CMC in MCPTT UE to CMS) - see example in table A.2.2-12</w:t>
      </w:r>
    </w:p>
    <w:bookmarkEnd w:id="2298"/>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299" w:name="_MCCTEMPBM_CRPT10440135___2"/>
      <w:r w:rsidRPr="00102109">
        <w:t>HTTP/1.1 200 OK</w:t>
      </w:r>
    </w:p>
    <w:p w14:paraId="280F89B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77220CC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705171C7"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7F86DBBF"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ABDFC00"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&lt;mcptt-UE-configuration xmlns="urn:3gpp:</w:t>
      </w:r>
      <w:r w:rsidR="00AE3427" w:rsidRPr="00F56239">
        <w:t>mcptt</w:t>
      </w:r>
      <w:r w:rsidRPr="00D438E9">
        <w:t>:mcpttUEConfig:1.0"</w:t>
      </w:r>
      <w:r w:rsidR="00AE3427" w:rsidRPr="00F56239">
        <w:t xml:space="preserve"> xmlns:xsi="http://www.w3.org/2001/XMLSchema-instance" </w:t>
      </w:r>
      <w:r w:rsidR="00AE3427" w:rsidRPr="0004764E">
        <w:t>xsi:schemaLocation="urn:3gpp:mcptt:u</w:t>
      </w:r>
      <w:r w:rsidR="00AE3427">
        <w:t>e-config:</w:t>
      </w:r>
      <w:r w:rsidR="00AE3427" w:rsidRPr="0004764E">
        <w:t xml:space="preserve">1.0 </w:t>
      </w:r>
      <w:r w:rsidR="00AE3427">
        <w:t>ue-config</w:t>
      </w:r>
      <w:r w:rsidR="00AE3427" w:rsidRPr="0004764E">
        <w:t>.xsd"</w:t>
      </w:r>
      <w:r w:rsidR="00AE3427" w:rsidRPr="00F56239">
        <w:rPr>
          <w:color w:val="000000"/>
        </w:rPr>
        <w:t>XUI-URI="</w:t>
      </w:r>
      <w:hyperlink r:id="rId51" w:history="1">
        <w:r w:rsidR="00AE3427" w:rsidRPr="00F56239">
          <w:rPr>
            <w:color w:val="000000"/>
          </w:rPr>
          <w:t>sip:User2@example.com</w:t>
        </w:r>
      </w:hyperlink>
      <w:r w:rsidR="00AE3427" w:rsidRPr="00F56239">
        <w:rPr>
          <w:color w:val="000000"/>
        </w:rPr>
        <w:t xml:space="preserve">" </w:t>
      </w:r>
      <w:r w:rsidRPr="00D438E9">
        <w:t>domain=</w:t>
      </w:r>
      <w:r w:rsidR="00AE3427" w:rsidRPr="00F56239">
        <w:t>"</w:t>
      </w:r>
      <w:r w:rsidRPr="00D438E9">
        <w:t>example.com</w:t>
      </w:r>
      <w:r w:rsidR="00AE3427" w:rsidRPr="00F56239">
        <w:t>"</w:t>
      </w:r>
      <w:r w:rsidRPr="00D438E9">
        <w:t>&gt;</w:t>
      </w:r>
    </w:p>
    <w:p w14:paraId="3EE867E5" w14:textId="77777777" w:rsidR="00AE3427" w:rsidRPr="00F56239" w:rsidRDefault="00404EBA" w:rsidP="00AE3427">
      <w:pPr>
        <w:pStyle w:val="PL"/>
        <w:pBdr>
          <w:top w:val="single" w:sz="4" w:space="1" w:color="auto"/>
          <w:left w:val="single" w:sz="4" w:space="4" w:color="auto"/>
          <w:bottom w:val="single" w:sz="4" w:space="1" w:color="auto"/>
          <w:right w:val="single" w:sz="4" w:space="4" w:color="auto"/>
        </w:pBdr>
        <w:ind w:left="568"/>
      </w:pPr>
      <w:r w:rsidRPr="00D438E9">
        <w:t xml:space="preserve">  </w:t>
      </w:r>
      <w:r w:rsidR="00AE3427" w:rsidRPr="00F56239">
        <w:t>&lt;name xml:lang="en-GB"&gt;Default Duty Shift Profile of Officer 12345&lt;/name&gt;</w:t>
      </w:r>
    </w:p>
    <w:p w14:paraId="74E6A1B7" w14:textId="77777777" w:rsidR="00404EBA" w:rsidRPr="00D438E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438E9">
        <w:t xml:space="preserve">  &lt;</w:t>
      </w:r>
      <w:r w:rsidR="00404EBA" w:rsidRPr="00D438E9">
        <w:rPr>
          <w:lang w:val="en-US"/>
        </w:rPr>
        <w:t>common</w:t>
      </w:r>
      <w:r>
        <w:rPr>
          <w:lang w:val="en-US"/>
        </w:rPr>
        <w:t xml:space="preserve"> index="0"</w:t>
      </w:r>
      <w:r w:rsidR="00404EBA" w:rsidRPr="00D438E9">
        <w:t>&gt;</w:t>
      </w:r>
    </w:p>
    <w:p w14:paraId="4ED6EE67" w14:textId="77777777" w:rsidR="00404EBA" w:rsidRPr="00D438E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rsidR="00AE3427">
        <w:t>&gt;</w:t>
      </w:r>
    </w:p>
    <w:p w14:paraId="2684C840"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4F030921" w14:textId="77777777" w:rsidR="00AE3427" w:rsidRPr="00D438E9" w:rsidRDefault="00AE3427" w:rsidP="00AE3427">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4282149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135C20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504CF5DC" w14:textId="77777777" w:rsidR="00AE3427" w:rsidRPr="00180950" w:rsidRDefault="00404EBA" w:rsidP="00AE3427">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3380D9E1"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71336839"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00AE3427">
        <w:rPr>
          <w:lang w:val="en-US"/>
        </w:rPr>
        <w:t xml:space="preserve"> </w:t>
      </w:r>
      <w:r w:rsidR="00AE3427" w:rsidRPr="00B665E3">
        <w:rPr>
          <w:lang w:val="en-US"/>
        </w:rPr>
        <w:t>index="0"</w:t>
      </w:r>
      <w:r w:rsidRPr="00382E49">
        <w:t>&gt;</w:t>
      </w:r>
    </w:p>
    <w:p w14:paraId="5C324A97"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06474A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78DCC0F3"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7E31BA5"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6EA85C0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2" w:history="1">
        <w:r w:rsidRPr="00114B70">
          <w:t>sip:MCPTTGroup-A@example.com</w:t>
        </w:r>
      </w:hyperlink>
      <w:r w:rsidRPr="00114B70">
        <w:t>&lt;/MCPTT-Group-ID&gt;</w:t>
      </w:r>
    </w:p>
    <w:p w14:paraId="4BDFAFF8"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5F6E89B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2EA737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5FFFB4C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3" w:history="1">
        <w:r w:rsidRPr="00114B70">
          <w:t>sip:MCPTTGroup-B@example.com</w:t>
        </w:r>
      </w:hyperlink>
      <w:r w:rsidRPr="00114B70">
        <w:t>&lt;/MCPTT-Group-ID&gt;</w:t>
      </w:r>
    </w:p>
    <w:p w14:paraId="6FC6C294"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37239FE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6CB934CE"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182BBA46"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sip:MCPTTGroup-C@example.com</w:t>
        </w:r>
      </w:hyperlink>
      <w:r w:rsidRPr="00114B70">
        <w:t>&lt;/MCPTT-Group-ID&gt;</w:t>
      </w:r>
    </w:p>
    <w:p w14:paraId="6095D79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6F7C6C42"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35206DB"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4CDDC22B"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sip:MCPTTGroup-C@example.com</w:t>
        </w:r>
      </w:hyperlink>
      <w:r w:rsidRPr="00114B70">
        <w:t>&lt;/MCPTT-Group-ID&gt;</w:t>
      </w:r>
    </w:p>
    <w:p w14:paraId="726ED7D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215A51DB"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w:t>
      </w:r>
      <w:r w:rsidR="00AE3427">
        <w:t xml:space="preserve">  </w:t>
      </w:r>
      <w:r w:rsidRPr="00382E49">
        <w:t>&lt;/</w:t>
      </w:r>
      <w:r w:rsidRPr="00382E49">
        <w:rPr>
          <w:lang w:val="en-US"/>
        </w:rPr>
        <w:t>MCPTT-Group-Priority</w:t>
      </w:r>
      <w:r w:rsidRPr="00382E49">
        <w:t>&gt;</w:t>
      </w:r>
    </w:p>
    <w:p w14:paraId="21030BD0" w14:textId="77777777" w:rsidR="00AE3427" w:rsidRPr="00382E49"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0CE8E875"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&lt;/MCPTT-</w:t>
      </w:r>
      <w:r w:rsidR="00AE3427">
        <w:t>G</w:t>
      </w:r>
      <w:r w:rsidR="00AE3427" w:rsidRPr="00382E49">
        <w:t>roup</w:t>
      </w:r>
      <w:r w:rsidRPr="00382E49">
        <w:t>-</w:t>
      </w:r>
      <w:r w:rsidR="00AE3427">
        <w:t>C</w:t>
      </w:r>
      <w:r w:rsidR="00AE3427" w:rsidRPr="00382E49">
        <w:t>all</w:t>
      </w:r>
      <w:r w:rsidRPr="00382E49">
        <w:t>&gt;</w:t>
      </w:r>
    </w:p>
    <w:p w14:paraId="5E2A85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49C388" w14:textId="77777777" w:rsidR="00404EBA" w:rsidRPr="00382E49"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lang w:val="en-US"/>
        </w:rPr>
        <w:t>common</w:t>
      </w:r>
      <w:r w:rsidR="00404EBA" w:rsidRPr="00382E49">
        <w:t>&gt;</w:t>
      </w:r>
    </w:p>
    <w:p w14:paraId="48DEEDFB"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&lt;on-network</w:t>
      </w:r>
      <w:r>
        <w:t xml:space="preserve"> </w:t>
      </w:r>
      <w:r w:rsidRPr="00B665E3">
        <w:t>index="0"</w:t>
      </w:r>
      <w:r w:rsidR="00404EBA" w:rsidRPr="00382E49">
        <w:t>&gt;</w:t>
      </w:r>
    </w:p>
    <w:p w14:paraId="2B5C8B27"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82E49">
        <w:t xml:space="preserve">    &lt;</w:t>
      </w:r>
      <w:r w:rsidR="00404EBA" w:rsidRPr="00382E49">
        <w:rPr>
          <w:rFonts w:hint="eastAsia"/>
        </w:rPr>
        <w:t>IPv6</w:t>
      </w:r>
      <w:r w:rsidR="00404EBA" w:rsidRPr="00382E49">
        <w:t>Preferred&gt;true&lt;/</w:t>
      </w:r>
      <w:r w:rsidR="00404EBA" w:rsidRPr="00382E49">
        <w:rPr>
          <w:rFonts w:hint="eastAsia"/>
        </w:rPr>
        <w:t>IPv6</w:t>
      </w:r>
      <w:r w:rsidR="00404EBA" w:rsidRPr="00382E49">
        <w:t>Preferred&gt;</w:t>
      </w:r>
    </w:p>
    <w:p w14:paraId="18533043"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rsidR="00AE3427">
        <w:t>&lt;</w:t>
      </w:r>
      <w:r w:rsidRPr="00382E49">
        <w:t>/</w:t>
      </w:r>
      <w:r w:rsidRPr="00382E49">
        <w:rPr>
          <w:lang w:val="en-US"/>
        </w:rPr>
        <w:t>Relay-Service&gt;</w:t>
      </w:r>
    </w:p>
    <w:p w14:paraId="4A6F2CB1"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00AE3427" w:rsidRPr="00F56239">
        <w:t xml:space="preserve"> </w:t>
      </w:r>
      <w:r w:rsidR="00AE3427" w:rsidRPr="00F56239">
        <w:rPr>
          <w:lang w:val="en-US"/>
        </w:rPr>
        <w:t>index="0"</w:t>
      </w:r>
      <w:r w:rsidRPr="00382E49">
        <w:t>&gt;</w:t>
      </w:r>
    </w:p>
    <w:p w14:paraId="26125E8A"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29C19E9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03EEB5A5" w14:textId="77777777" w:rsidR="00AE3427" w:rsidRPr="0004764E" w:rsidRDefault="00AE3427" w:rsidP="00AE3427">
      <w:pPr>
        <w:pStyle w:val="PL"/>
        <w:pBdr>
          <w:top w:val="single" w:sz="4" w:space="1" w:color="auto"/>
          <w:left w:val="single" w:sz="4" w:space="4" w:color="auto"/>
          <w:bottom w:val="single" w:sz="4" w:space="1" w:color="auto"/>
          <w:right w:val="single" w:sz="4" w:space="4" w:color="auto"/>
        </w:pBdr>
        <w:ind w:left="568"/>
      </w:pPr>
      <w:r w:rsidRPr="0004764E">
        <w:t xml:space="preserve">      &lt;anyExt</w:t>
      </w:r>
      <w:r w:rsidR="00BE6830">
        <w:t>/</w:t>
      </w:r>
      <w:r w:rsidRPr="0004764E">
        <w:t>&gt;</w:t>
      </w:r>
    </w:p>
    <w:p w14:paraId="77BB2ECA"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62FEEFE5"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9460F69"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sip:MCPTTGroup-A@example.com</w:t>
        </w:r>
      </w:hyperlink>
      <w:r w:rsidRPr="00114B70">
        <w:t>&lt;/MCPTT-Group-ID&gt;</w:t>
      </w:r>
    </w:p>
    <w:p w14:paraId="3FCA2C93"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4A1CDFCA" w14:textId="77777777" w:rsidR="00AE3427" w:rsidRPr="008E37E2" w:rsidRDefault="00AE3427" w:rsidP="00AE3427">
      <w:pPr>
        <w:pStyle w:val="PL"/>
        <w:pBdr>
          <w:top w:val="single" w:sz="4" w:space="1" w:color="auto"/>
          <w:left w:val="single" w:sz="4" w:space="4" w:color="auto"/>
          <w:bottom w:val="single" w:sz="4" w:space="1" w:color="auto"/>
          <w:right w:val="single" w:sz="4" w:space="4" w:color="auto"/>
        </w:pBdr>
        <w:ind w:left="568"/>
      </w:pPr>
      <w:r w:rsidRPr="008E37E2">
        <w:t xml:space="preserve">      &lt;anyExt</w:t>
      </w:r>
      <w:r w:rsidR="00BE6830">
        <w:t>/</w:t>
      </w:r>
      <w:r w:rsidRPr="008E37E2">
        <w:t>&gt;</w:t>
      </w:r>
    </w:p>
    <w:p w14:paraId="50C220CC"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427118D6" w14:textId="77777777" w:rsidR="00AE3427" w:rsidRPr="00F56239"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07D2A4B5" w14:textId="77777777" w:rsidR="00404EBA" w:rsidRPr="00114B70" w:rsidRDefault="00404EBA" w:rsidP="00404EBA">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sip:MCPTTGroup-B@example.com</w:t>
        </w:r>
      </w:hyperlink>
      <w:r w:rsidRPr="00114B70">
        <w:t>&lt;/MCPTT-Group-ID&gt;</w:t>
      </w:r>
    </w:p>
    <w:p w14:paraId="37057ADD"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68473238" w14:textId="77777777" w:rsidR="00AE3427" w:rsidRPr="00475D53" w:rsidRDefault="00AE3427" w:rsidP="00AE3427">
      <w:pPr>
        <w:pStyle w:val="PL"/>
        <w:pBdr>
          <w:top w:val="single" w:sz="4" w:space="1" w:color="auto"/>
          <w:left w:val="single" w:sz="4" w:space="4" w:color="auto"/>
          <w:bottom w:val="single" w:sz="4" w:space="1" w:color="auto"/>
          <w:right w:val="single" w:sz="4" w:space="4" w:color="auto"/>
        </w:pBdr>
        <w:ind w:left="568"/>
      </w:pPr>
      <w:r w:rsidRPr="00475D53">
        <w:t xml:space="preserve">      &lt;anyExt</w:t>
      </w:r>
      <w:r w:rsidR="00BE6830">
        <w:t>/</w:t>
      </w:r>
      <w:r w:rsidRPr="00475D53">
        <w:t>&gt;</w:t>
      </w:r>
    </w:p>
    <w:p w14:paraId="0E5E888E" w14:textId="77777777" w:rsidR="00404EBA" w:rsidRPr="00382E4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00404EBA" w:rsidRPr="00382E49">
        <w:rPr>
          <w:lang w:val="en-US"/>
        </w:rPr>
        <w:t>&lt;/Relayed-MCPTT-Group&gt;</w:t>
      </w:r>
    </w:p>
    <w:p w14:paraId="5BA96CE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F56239">
        <w:t xml:space="preserve">    &lt;anyExt</w:t>
      </w:r>
      <w:r w:rsidR="00BE6830">
        <w:t>/</w:t>
      </w:r>
      <w:r w:rsidRPr="00F56239">
        <w:t>&gt;</w:t>
      </w:r>
    </w:p>
    <w:p w14:paraId="0DC2BD8C" w14:textId="77777777" w:rsidR="00404EBA" w:rsidRPr="00382E49" w:rsidRDefault="00404EBA" w:rsidP="00404EBA">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02EE541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DB57B"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82E49">
        <w:t>&lt;/mcptt-UE-configuration&gt;</w:t>
      </w:r>
    </w:p>
    <w:bookmarkEnd w:id="2299"/>
    <w:p w14:paraId="6AC7D419" w14:textId="77777777" w:rsidR="00404EBA" w:rsidRPr="00B206BF" w:rsidRDefault="00404EBA" w:rsidP="00404EBA"/>
    <w:p w14:paraId="0F20BE8F" w14:textId="77777777" w:rsidR="00404EBA" w:rsidRPr="00BD347D" w:rsidRDefault="00404EBA" w:rsidP="00404EBA">
      <w:pPr>
        <w:pStyle w:val="B1"/>
        <w:ind w:left="709" w:hanging="425"/>
        <w:rPr>
          <w:b/>
        </w:rPr>
      </w:pPr>
      <w:bookmarkStart w:id="2300" w:name="_MCCTEMPBM_CRPT10440136___2"/>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bookmarkEnd w:id="2300"/>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bookmarkStart w:id="2301" w:name="_MCCTEMPBM_CRPT10440137___2"/>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 xml:space="preserve"> /user-profile</w:t>
      </w:r>
      <w:r w:rsidR="00BE6830">
        <w:t>-0</w:t>
      </w:r>
      <w:r w:rsidRPr="003C7F94">
        <w:t>.xml HTTP/1.1</w:t>
      </w:r>
    </w:p>
    <w:p w14:paraId="21390376"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3467A1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B8wo_xggiGwv6IDR1b3TgAAsdjkRxSK4ctIKPaOJSRmM7MKMcKhIug3BEkSC9-aXBTSIv5fAGN-ShDbPvHycBpjzKWXBvMIR5PaCg-9fwjELXZXdRwz8C6JbRM8aqzhdt4CVhQ3-Arip-S9CKd0tu-qhHfF2rvJDRlg8ZBiihdPH8mJs-qpTFep_1-kON3mL0_g54xVmlMwN0XQA</w:t>
      </w:r>
    </w:p>
    <w:p w14:paraId="61C6B558" w14:textId="77777777" w:rsidR="00404EBA" w:rsidRPr="003C7F94" w:rsidRDefault="00404EBA" w:rsidP="00404EBA">
      <w:pPr>
        <w:pStyle w:val="PL"/>
        <w:pBdr>
          <w:top w:val="single" w:sz="4" w:space="1" w:color="auto"/>
          <w:left w:val="single" w:sz="4" w:space="4" w:color="auto"/>
          <w:bottom w:val="single" w:sz="4" w:space="1" w:color="auto"/>
          <w:right w:val="single" w:sz="4" w:space="4" w:color="auto"/>
        </w:pBdr>
        <w:ind w:left="567"/>
      </w:pPr>
      <w:r w:rsidRPr="003C7F94">
        <w:t>Content-Length: 0</w:t>
      </w:r>
    </w:p>
    <w:bookmarkEnd w:id="2301"/>
    <w:p w14:paraId="1F27EDE0" w14:textId="77777777" w:rsidR="00404EBA" w:rsidRPr="003C7F94" w:rsidRDefault="00404EBA" w:rsidP="00404EBA"/>
    <w:p w14:paraId="59DD7C58" w14:textId="77777777" w:rsidR="00404EBA" w:rsidRPr="003C7F94" w:rsidRDefault="00404EBA" w:rsidP="00404EBA">
      <w:pPr>
        <w:pStyle w:val="B1"/>
        <w:ind w:left="709" w:hanging="425"/>
        <w:rPr>
          <w:b/>
        </w:rPr>
      </w:pPr>
      <w:bookmarkStart w:id="2302" w:name="_MCCTEMPBM_CRPT10440138___2"/>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bookmarkEnd w:id="2302"/>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bookmarkStart w:id="2303" w:name="_MCCTEMPBM_CRPT10440139___2"/>
      <w:r w:rsidRPr="00D622CF">
        <w:t>HTTP/1.1 200 OK</w:t>
      </w:r>
    </w:p>
    <w:p w14:paraId="30C70A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Etag: "7hahsd"</w:t>
      </w:r>
    </w:p>
    <w:p w14:paraId="5EFB2E9E"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65383B4A"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D622CF">
        <w:t>Content-Length: (…)</w:t>
      </w:r>
    </w:p>
    <w:p w14:paraId="39476232"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&lt;?xml version="1.0" encoding="UTF-8"?&gt;</w:t>
      </w:r>
    </w:p>
    <w:p w14:paraId="3FA4F08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04CC72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325E97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71DEF5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&lt;Pre-selected-indication</w:t>
      </w:r>
      <w:r w:rsidR="00BE6830">
        <w:t>/</w:t>
      </w:r>
      <w:r>
        <w:t>&gt;</w:t>
      </w:r>
    </w:p>
    <w:p w14:paraId="117881F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 index="0"&gt;</w:t>
      </w:r>
    </w:p>
    <w:p w14:paraId="571F117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&lt;UserAlias&gt;</w:t>
      </w:r>
    </w:p>
    <w:p w14:paraId="5DEEAE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28B0A4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BAA5BAA"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E673F3">
        <w:rPr>
          <w:lang w:val="sv-SE"/>
        </w:rPr>
        <w:t>&lt;/UserAlias&gt;</w:t>
      </w:r>
    </w:p>
    <w:p w14:paraId="718B41ED"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&lt;MCPTTUserID&gt;</w:t>
      </w:r>
    </w:p>
    <w:p w14:paraId="066D11A5" w14:textId="77777777" w:rsidR="00AE3427" w:rsidRPr="00E673F3" w:rsidRDefault="00AE3427" w:rsidP="00AE3427">
      <w:pPr>
        <w:pStyle w:val="PL"/>
        <w:pBdr>
          <w:top w:val="single" w:sz="4" w:space="1" w:color="auto"/>
          <w:left w:val="single" w:sz="4" w:space="4" w:color="auto"/>
          <w:bottom w:val="single" w:sz="4" w:space="1" w:color="auto"/>
          <w:right w:val="single" w:sz="4" w:space="4" w:color="auto"/>
        </w:pBdr>
        <w:ind w:left="568"/>
        <w:rPr>
          <w:lang w:val="sv-SE"/>
        </w:rPr>
      </w:pPr>
      <w:r w:rsidRPr="00E673F3">
        <w:rPr>
          <w:lang w:val="sv-SE"/>
        </w:rPr>
        <w:t xml:space="preserve">      &lt;uri-entry&gt;sip:user2@example.com&lt;/uri-entry&gt;</w:t>
      </w:r>
    </w:p>
    <w:p w14:paraId="214A93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E673F3">
        <w:rPr>
          <w:lang w:val="sv-SE"/>
        </w:rPr>
        <w:t xml:space="preserve">      </w:t>
      </w:r>
      <w:r>
        <w:t>&lt;display-name xml:lang="en-GB"&gt;User 2&lt;/display-name&gt;</w:t>
      </w:r>
    </w:p>
    <w:p w14:paraId="4515D7E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209638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&lt;/MCPTTUserID&gt;</w:t>
      </w:r>
    </w:p>
    <w:p w14:paraId="6D3B4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15F364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35667E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380AD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418D5D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17D07B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26D07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017DC1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3E633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7E83F2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6F8AB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CC8B4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AAF312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1DFCAE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01CCE8A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2D06AB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3E1F3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E41CD4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7D6C70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4413DE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956E89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25B0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EEAB80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5DA27D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3DB257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7DCFC2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669E3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4751C5D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272075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2350E3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713FB5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41BC4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563D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F7B96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3526E4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5C5CAA2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9F85B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7D2AD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68469C8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77EFACC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0C5126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6360FD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AF4596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2B171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2F1E13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FE703A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4C843C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80CB1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9F0FD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5D388B7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5D4BD1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40C1BF6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D7A1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626A5D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8E0D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5A4680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F38B9C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E3CC9B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&lt;/PrivateCall&gt;</w:t>
      </w:r>
    </w:p>
    <w:p w14:paraId="5D13159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030573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198DA6A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6A3F22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132797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0DB8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3063D48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00DC574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00CB5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2AD1AD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65EBC7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153E7D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2AF31E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BDC0E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541BDCB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BEFDB3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BB961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EFEED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A9703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B43A35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CDEDA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1C5F6E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41B24C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05FE6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2A12EE4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334C705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7D8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8E3BB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38EDF2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1B1449F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74665E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63C741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283E27D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738A3C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49F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64BD8C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&lt;/Common&gt;</w:t>
      </w:r>
    </w:p>
    <w:p w14:paraId="66C836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29F07D9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0A0DD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029232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5536A61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C8DFA0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DBC965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6E02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014D7D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14C3A4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08EA75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B5F8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3F07501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index="2"&gt;</w:t>
      </w:r>
    </w:p>
    <w:p w14:paraId="1697405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438D25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18ED00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731587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B1CE7C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index="3"&gt;</w:t>
      </w:r>
    </w:p>
    <w:p w14:paraId="3EF40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28B600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27F072C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70A5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5291703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08B8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74D67E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63C9F573" w14:textId="77777777" w:rsidR="00AE3427" w:rsidRPr="00AE3427" w:rsidRDefault="00AE3427" w:rsidP="00AE3427">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55DA2B4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2DBBD9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A8F1E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7F9B94A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EA289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C830F8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index="1"&gt;</w:t>
      </w:r>
    </w:p>
    <w:p w14:paraId="1AF7A8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9FBA30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5AA5E3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EC7A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220C43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E155D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54C06FE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759149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1C944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015E1B7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124F74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0D2D74E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3EBB4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471BEE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3AB4EDC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4A12F5A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5466B75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393B2B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543BB58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11AED0F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7A9413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1DAD0E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300170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05815F3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4F2F50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653F41B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C8481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0C819E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3A784C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2C9E98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5B3CBE1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45519C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0FCA9B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6AB1887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37CCFDE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E350A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3E6F8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EE17AD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B31B6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D2FB81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AB6B51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1E4EA9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AD1DA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6FBEE8B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9F305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4B19A46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1C5BB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9BF5EA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DA0151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&lt;/OnNetwork&gt;</w:t>
      </w:r>
    </w:p>
    <w:p w14:paraId="51554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4FB446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51F3385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C4CE4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6B2A328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CE0B8C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41CDD5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42643D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1AA7A4F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C6FFC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5F46291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1A27AB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14BB7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00D4E35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022363F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2BFCEC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336BB26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45A7839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466F8D6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4090BFA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C142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BF8512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004DECF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&lt;/GMS-Serv-Id&gt;</w:t>
      </w:r>
    </w:p>
    <w:p w14:paraId="488837D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2CD3F05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59B8977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1997AA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A69CEB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782CB21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5B964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14622EC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A8FE6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 index="0"&gt;</w:t>
      </w:r>
    </w:p>
    <w:p w14:paraId="0F3490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6E8B271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6B67B86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&lt;/entry&gt;</w:t>
      </w:r>
    </w:p>
    <w:p w14:paraId="05195A6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8ADC9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&lt;/KMS-URI&gt;</w:t>
      </w:r>
    </w:p>
    <w:p w14:paraId="7E2979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183061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131E8E8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164F4CA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&lt;/OffNetwork&gt;</w:t>
      </w:r>
    </w:p>
    <w:p w14:paraId="7B3C7A8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5A369C4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7C1587C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610714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67B86362"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27C9A5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&lt;/identity&gt;</w:t>
      </w:r>
    </w:p>
    <w:p w14:paraId="7DE020B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&lt;/cp:conditions&gt;</w:t>
      </w:r>
    </w:p>
    <w:p w14:paraId="1A53927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13271A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5E24119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8C4384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0AB0EFB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0E9F29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6A0D396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186083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4995563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0119B2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51EA8A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2DD3E12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34727F9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2795DA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3AFBFD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703FB84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78E55B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0A7BFF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5208113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1A89B6B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3033396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382D599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3ED1D7E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1354BD05"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34E4253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2F744B8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1B825BC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7306A93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6195B1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46D4547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5AB8CDB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EB7DA2F"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6E3A49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4D33689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4840FC3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0018B8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4F5C7DE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2A574F21"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7283734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37EAB09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4185F2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4AA81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D7496F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6CCFCFA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B5F132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096EFAB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1950A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&lt;/cp:actions&gt;</w:t>
      </w:r>
    </w:p>
    <w:p w14:paraId="4DCD6AB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5C84BAF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&lt;/cp:rule&gt;</w:t>
      </w:r>
    </w:p>
    <w:p w14:paraId="6B046C2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&lt;/cp:ruleset&gt;</w:t>
      </w:r>
    </w:p>
    <w:p w14:paraId="23B68570"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C29EF08"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&lt;/mcptt-user-profile&gt;</w:t>
      </w:r>
    </w:p>
    <w:bookmarkEnd w:id="2303"/>
    <w:p w14:paraId="5FC3DB79" w14:textId="77777777" w:rsidR="00404EBA" w:rsidRPr="00B206BF" w:rsidRDefault="00404EBA" w:rsidP="00404EBA"/>
    <w:p w14:paraId="77C79B6D" w14:textId="77777777" w:rsidR="00404EBA" w:rsidRPr="00BD347D" w:rsidRDefault="00404EBA" w:rsidP="00404EBA">
      <w:pPr>
        <w:pStyle w:val="B1"/>
        <w:ind w:left="709" w:hanging="425"/>
        <w:rPr>
          <w:b/>
        </w:rPr>
      </w:pPr>
      <w:bookmarkStart w:id="2304" w:name="_MCCTEMPBM_CRPT10440140___2"/>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bookmarkEnd w:id="2304"/>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05" w:name="_MCCTEMPBM_CRPT10440141___2"/>
      <w:r w:rsidRPr="00D622CF">
        <w:t>GET https://MissionCriticalOrg/MCO-12345/</w:t>
      </w:r>
      <w:r w:rsidRPr="000259DE">
        <w:rPr>
          <w:szCs w:val="16"/>
        </w:rPr>
        <w:t>org.3gpp.mcptt.service-config</w:t>
      </w:r>
      <w:r>
        <w:rPr>
          <w:szCs w:val="16"/>
        </w:rPr>
        <w:t>/global/</w:t>
      </w:r>
      <w:r w:rsidRPr="00D622CF">
        <w:t>service-config.xml HTTP/1.1</w:t>
      </w:r>
    </w:p>
    <w:p w14:paraId="520F7729"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65B4918" w14:textId="77777777" w:rsidR="00404EBA" w:rsidRPr="00E67FA8" w:rsidRDefault="00404EBA" w:rsidP="00404EBA">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70FF874" w14:textId="77777777" w:rsidR="00404EBA" w:rsidRPr="00CB426E" w:rsidRDefault="00404EBA" w:rsidP="00404EBA">
      <w:pPr>
        <w:pStyle w:val="PL"/>
        <w:pBdr>
          <w:top w:val="single" w:sz="4" w:space="1" w:color="auto"/>
          <w:left w:val="single" w:sz="4" w:space="4" w:color="auto"/>
          <w:bottom w:val="single" w:sz="4" w:space="1" w:color="auto"/>
          <w:right w:val="single" w:sz="4" w:space="4" w:color="auto"/>
        </w:pBdr>
        <w:ind w:left="567"/>
      </w:pPr>
      <w:r w:rsidRPr="00CB426E">
        <w:t>Content-Length: 0</w:t>
      </w:r>
    </w:p>
    <w:bookmarkEnd w:id="2305"/>
    <w:p w14:paraId="6ABB7911" w14:textId="77777777" w:rsidR="00404EBA" w:rsidRPr="00B206BF" w:rsidRDefault="00404EBA" w:rsidP="00404EBA"/>
    <w:p w14:paraId="352075D7" w14:textId="77777777" w:rsidR="00404EBA" w:rsidRPr="003C7F94" w:rsidRDefault="00404EBA" w:rsidP="00404EBA">
      <w:pPr>
        <w:pStyle w:val="B1"/>
        <w:ind w:left="709" w:hanging="425"/>
        <w:rPr>
          <w:b/>
        </w:rPr>
      </w:pPr>
      <w:bookmarkStart w:id="2306" w:name="_MCCTEMPBM_CRPT10440142___2"/>
      <w:r w:rsidRPr="003C7F94">
        <w:t>16.</w:t>
      </w:r>
      <w:r w:rsidRPr="003C7F94">
        <w:tab/>
      </w:r>
      <w:r w:rsidRPr="003C7F94">
        <w:rPr>
          <w:b/>
        </w:rPr>
        <w:t xml:space="preserve">HTTP 200 (OK) </w:t>
      </w:r>
      <w:r w:rsidRPr="00E67FA8">
        <w:rPr>
          <w:b/>
        </w:rPr>
        <w:t>response (</w:t>
      </w:r>
      <w:r w:rsidRPr="003C7F94">
        <w:rPr>
          <w:b/>
        </w:rPr>
        <w:t>CMS to CMC in MCPTT UE) - see example in table A.2.2-16</w:t>
      </w:r>
    </w:p>
    <w:bookmarkEnd w:id="2306"/>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t>Table A.</w:t>
      </w:r>
      <w:r w:rsidRPr="003C7F94">
        <w:t>2.2-16: HTTP 200 (OK) response (CMS to CMC in MCPTT UE)</w:t>
      </w:r>
    </w:p>
    <w:p w14:paraId="77EE4B44"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07" w:name="_MCCTEMPBM_CRPT10440143___2"/>
      <w:r w:rsidRPr="00102109">
        <w:t>HTTP/1.1 200 OK</w:t>
      </w:r>
    </w:p>
    <w:p w14:paraId="0BCA6711"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6EE0B849"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3E0AC2CE"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3DE01D19"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Default="00404EBA" w:rsidP="00AE3427">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1121EF33"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w:t>
      </w:r>
      <w:r w:rsidR="00AE3427">
        <w:rPr>
          <w:lang w:val="en-US"/>
        </w:rPr>
        <w:t>-</w:t>
      </w:r>
      <w:r>
        <w:rPr>
          <w:lang w:val="en-US"/>
        </w:rPr>
        <w:t>configuration</w:t>
      </w:r>
      <w:r w:rsidR="00AE3427" w:rsidRPr="00971171">
        <w:rPr>
          <w:lang w:val="en-US"/>
        </w:rPr>
        <w:t>-info</w:t>
      </w:r>
      <w:r w:rsidRPr="003C23DB">
        <w:t xml:space="preserve"> xmlns="</w:t>
      </w:r>
      <w:r w:rsidRPr="00D438E9">
        <w:t>urn:3gpp:ns:mcptt</w:t>
      </w:r>
      <w:r w:rsidR="00AE3427">
        <w:t>Service</w:t>
      </w:r>
      <w:r w:rsidRPr="00D438E9">
        <w:t>Config:1.0</w:t>
      </w:r>
      <w:r w:rsidRPr="003C23DB">
        <w:t xml:space="preserve">" </w:t>
      </w:r>
      <w:r w:rsidR="00AE3427" w:rsidRPr="00971171">
        <w:t>xmlns:xsi="http://www.w3.org/2001/XMLSchema-instance" xsi:schemaLocation="Servconf.xsd"</w:t>
      </w:r>
      <w:r w:rsidRPr="003C23DB">
        <w:t>&gt;</w:t>
      </w:r>
    </w:p>
    <w:p w14:paraId="47EEFEAA"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36ACA61C"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86D5EA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&lt;min-length-alias&gt;5&lt;/min-length-alias&gt;</w:t>
      </w:r>
    </w:p>
    <w:p w14:paraId="36D52EBF"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&lt;broadcast-group&gt;</w:t>
      </w:r>
    </w:p>
    <w:p w14:paraId="2B6F1574"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&lt;num-levels-group-hierarchy&gt;6&lt;/num-levels-group-hierarchy&gt;</w:t>
      </w:r>
    </w:p>
    <w:p w14:paraId="5F96C23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&lt;num-levels-user-hierarchy&gt;6&lt;/num-levels-user-hierarchy&gt;</w:t>
      </w:r>
    </w:p>
    <w:p w14:paraId="35A6290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280B1FB"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&lt;/broadcast-group&gt;</w:t>
      </w:r>
    </w:p>
    <w:p w14:paraId="5E38CC1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43FB5DE2"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w:t>
      </w:r>
      <w:r w:rsidR="00404EBA">
        <w:rPr>
          <w:lang w:val="en-US"/>
        </w:rPr>
        <w:t>&lt;/common&gt;</w:t>
      </w:r>
    </w:p>
    <w:p w14:paraId="1D4D8FC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&lt;off-network&gt;</w:t>
      </w:r>
    </w:p>
    <w:p w14:paraId="4391959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w:t>
      </w:r>
      <w:r w:rsidR="00404EBA">
        <w:t>&gt;</w:t>
      </w:r>
    </w:p>
    <w:p w14:paraId="43259D7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private-cancel-timeout&gt;PT13S&lt;/private-cancel-timeout&gt;</w:t>
      </w:r>
    </w:p>
    <w:p w14:paraId="15161075"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group-time-limit&gt;PT1300S&lt;/group-time-limit&gt;</w:t>
      </w:r>
    </w:p>
    <w:p w14:paraId="0A821D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3CB30F98"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emergency-call&gt;</w:t>
      </w:r>
    </w:p>
    <w:p w14:paraId="3C6A0E5D"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private-call</w:t>
      </w:r>
      <w:r w:rsidR="00404EBA">
        <w:t>&gt;</w:t>
      </w:r>
    </w:p>
    <w:p w14:paraId="4BB5DEF3"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hang-time&gt;PT13S&lt;/hang-time&gt;</w:t>
      </w:r>
    </w:p>
    <w:p w14:paraId="1B36EFF7"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max-duration-with-floor-control&gt;PT1300S&lt;/max-duration-with-floor-control&gt;</w:t>
      </w:r>
    </w:p>
    <w:p w14:paraId="25A0887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max-duration-without-floor-control&gt;PT1300S&lt;/max-duration-without-floor-control&gt;</w:t>
      </w:r>
    </w:p>
    <w:p w14:paraId="1AA0C7E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w:t>
      </w:r>
      <w:r w:rsidR="00BE6830">
        <w:t>/</w:t>
      </w:r>
      <w:r>
        <w:t>&gt;</w:t>
      </w:r>
    </w:p>
    <w:p w14:paraId="2521AE01" w14:textId="77777777" w:rsidR="00404EBA"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private-call&gt;</w:t>
      </w:r>
    </w:p>
    <w:p w14:paraId="181D21F9"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&lt;num-levels</w:t>
      </w:r>
      <w:r w:rsidR="00404EBA" w:rsidRPr="00564C1C">
        <w:rPr>
          <w:lang w:val="en-US"/>
        </w:rPr>
        <w:t>-</w:t>
      </w:r>
      <w:r>
        <w:rPr>
          <w:lang w:val="en-US"/>
        </w:rPr>
        <w:t>priority-</w:t>
      </w:r>
      <w:r w:rsidR="00404EBA">
        <w:rPr>
          <w:lang w:val="en-US"/>
        </w:rPr>
        <w:t>hierarchy&gt;6&lt;/num-levels</w:t>
      </w:r>
      <w:r w:rsidR="00404EBA" w:rsidRPr="00564C1C">
        <w:rPr>
          <w:lang w:val="en-US"/>
        </w:rPr>
        <w:t>-</w:t>
      </w:r>
      <w:r w:rsidRPr="000C7C22">
        <w:rPr>
          <w:lang w:val="en-US"/>
        </w:rPr>
        <w:t>priority</w:t>
      </w:r>
      <w:r w:rsidRPr="00F56239">
        <w:rPr>
          <w:lang w:val="en-US"/>
        </w:rPr>
        <w:t>-</w:t>
      </w:r>
      <w:r w:rsidR="00404EBA">
        <w:rPr>
          <w:lang w:val="en-US"/>
        </w:rPr>
        <w:t>hierarchy&gt;</w:t>
      </w:r>
    </w:p>
    <w:p w14:paraId="30AD1D7B"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transmit-time</w:t>
      </w:r>
      <w:r w:rsidR="00404EBA">
        <w:t>&gt;</w:t>
      </w:r>
    </w:p>
    <w:p w14:paraId="7C50D138"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time-limit&gt;PT13S&lt;/time-limit&gt;</w:t>
      </w:r>
    </w:p>
    <w:p w14:paraId="437753DE"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w:t>
      </w:r>
      <w:r w:rsidR="00404EBA">
        <w:rPr>
          <w:lang w:val="en-US"/>
        </w:rPr>
        <w:t>time-warning&gt;PT1300S&lt;/time-warning&gt;</w:t>
      </w:r>
    </w:p>
    <w:p w14:paraId="53D955AC"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transmit-time&gt;</w:t>
      </w:r>
    </w:p>
    <w:p w14:paraId="53B8822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t xml:space="preserve">    &lt;</w:t>
      </w:r>
      <w:r w:rsidR="00404EBA">
        <w:rPr>
          <w:lang w:val="en-US"/>
        </w:rPr>
        <w:t>hang-time-warning&gt;PT8S&lt;/hang-time-warning&gt;</w:t>
      </w:r>
    </w:p>
    <w:p w14:paraId="6865BD66" w14:textId="77777777" w:rsidR="00404EBA"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&lt;default-prose-per-packet-priority&gt;</w:t>
      </w:r>
    </w:p>
    <w:p w14:paraId="221FEAD7"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Pr>
          <w:lang w:val="en-US"/>
        </w:rPr>
        <w:t xml:space="preserve">      </w:t>
      </w:r>
      <w:r w:rsidR="00404EBA" w:rsidRPr="00D724C9">
        <w:rPr>
          <w:lang w:val="en-US"/>
        </w:rPr>
        <w:t>&lt;</w:t>
      </w:r>
      <w:r w:rsidR="00404EBA" w:rsidRPr="00D724C9">
        <w:t>mcptt-private-call-signalling&gt;4&lt;/mcptt-private-call-signalling&gt;</w:t>
      </w:r>
    </w:p>
    <w:p w14:paraId="3D810C74"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&lt;mcptt-private-call-media&gt;3&lt;/mcptt-private-call-media&gt;</w:t>
      </w:r>
    </w:p>
    <w:p w14:paraId="1AC78985" w14:textId="77777777" w:rsidR="00404EBA" w:rsidRPr="00EE008E"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D724C9">
        <w:t xml:space="preserve">      &lt;mcptt-emergency-private-call-signalling&gt;7&lt;</w:t>
      </w:r>
      <w:r w:rsidR="00404EBA" w:rsidRPr="001B6AD7">
        <w:t>/</w:t>
      </w:r>
      <w:r w:rsidR="00404EBA" w:rsidRPr="005E4B63">
        <w:t>mcptt-emergency-private-call-signalling&gt;</w:t>
      </w:r>
    </w:p>
    <w:p w14:paraId="73F382D0"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EE008E">
        <w:t xml:space="preserve">      &lt;mcptt-emergency-private-call-media&gt;6&lt;/mcptt-emergency-private-call-media&gt;</w:t>
      </w:r>
    </w:p>
    <w:p w14:paraId="5FEE5B0C"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&lt;/default-prose-per-packet-priority&gt;</w:t>
      </w:r>
    </w:p>
    <w:p w14:paraId="5627D45E" w14:textId="77777777" w:rsidR="00404EBA" w:rsidRPr="00D724C9" w:rsidRDefault="00AE3427"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D724C9">
        <w:rPr>
          <w:lang w:val="en-US"/>
        </w:rPr>
        <w:t xml:space="preserve">    &lt;allow-log-metadata&gt;true&lt;/allow-log-metadata&gt;</w:t>
      </w:r>
    </w:p>
    <w:p w14:paraId="510B016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2E418B6F" w14:textId="77777777" w:rsidR="00404EBA" w:rsidRPr="003C23DB" w:rsidRDefault="00AE3427"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rsidRPr="005E4B63">
        <w:t>ff-network&gt;</w:t>
      </w:r>
    </w:p>
    <w:p w14:paraId="238EF1F3"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DE4BBD6"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&lt;anyExt/&gt;</w:t>
      </w:r>
    </w:p>
    <w:p w14:paraId="0B06E24D"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AE3427">
        <w:rPr>
          <w:lang w:val="en-US"/>
        </w:rPr>
        <w:t>service-</w:t>
      </w:r>
      <w:r>
        <w:rPr>
          <w:lang w:val="en-US"/>
        </w:rPr>
        <w:t>configuration</w:t>
      </w:r>
      <w:r w:rsidR="00AE3427">
        <w:rPr>
          <w:lang w:val="en-US"/>
        </w:rPr>
        <w:t>-info</w:t>
      </w:r>
      <w:r w:rsidRPr="003C23DB">
        <w:t>&gt;</w:t>
      </w:r>
    </w:p>
    <w:bookmarkEnd w:id="2307"/>
    <w:p w14:paraId="22246A7B" w14:textId="77777777" w:rsidR="00404EBA" w:rsidRPr="00B206BF" w:rsidRDefault="00404EBA" w:rsidP="00404EBA"/>
    <w:p w14:paraId="6A15C799" w14:textId="77777777" w:rsidR="00404EBA" w:rsidRDefault="00404EBA" w:rsidP="00DE7187">
      <w:pPr>
        <w:pStyle w:val="Heading2"/>
      </w:pPr>
      <w:bookmarkStart w:id="2308" w:name="_Toc20212501"/>
      <w:bookmarkStart w:id="2309" w:name="_Toc27731856"/>
      <w:bookmarkStart w:id="2310" w:name="_Toc36127634"/>
      <w:bookmarkStart w:id="2311" w:name="_Toc45214740"/>
      <w:bookmarkStart w:id="2312" w:name="_Toc51937879"/>
      <w:bookmarkStart w:id="2313" w:name="_Toc51938188"/>
      <w:bookmarkStart w:id="2314" w:name="_Toc106710316"/>
      <w:r>
        <w:t>A.2.3</w:t>
      </w:r>
      <w:r>
        <w:tab/>
        <w:t>MCPTT server subscribing to and obtaining MCPTT service configuration document</w:t>
      </w:r>
      <w:bookmarkEnd w:id="2308"/>
      <w:bookmarkEnd w:id="2309"/>
      <w:bookmarkEnd w:id="2310"/>
      <w:bookmarkEnd w:id="2311"/>
      <w:bookmarkEnd w:id="2312"/>
      <w:bookmarkEnd w:id="2313"/>
      <w:bookmarkEnd w:id="2314"/>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80pt;height:347.5pt" o:ole="">
            <v:imagedata r:id="rId58" o:title=""/>
          </v:shape>
          <o:OLEObject Type="Embed" ProgID="Visio.Drawing.11" ShapeID="_x0000_i1030" DrawAspect="Content" ObjectID="_1724876188" r:id="rId59"/>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6161E3" w:rsidRDefault="00404EBA" w:rsidP="00404EBA">
      <w:pPr>
        <w:pStyle w:val="B1"/>
        <w:keepNext/>
        <w:keepLines/>
        <w:ind w:left="709" w:hanging="425"/>
      </w:pPr>
      <w:bookmarkStart w:id="2315" w:name="_MCCTEMPBM_CRPT10440144___2"/>
      <w:r w:rsidRPr="006161E3">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bookmarkEnd w:id="2315"/>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bookmarkStart w:id="2316" w:name="_MCCTEMPBM_CRPT10440145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FD4F28C" w14:textId="77777777" w:rsidR="00404EBA" w:rsidRPr="0009096B"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1769B2C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CFC9F4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1276A9C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6D5CFCD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235D40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B73669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2533BF2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4D39A8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37FB0125"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3367BA7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D6A2348"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BD83AC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1153B1E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0" w:history="1">
        <w:r w:rsidRPr="00114B70">
          <w:t>sip:McpttServer1.home1.net;gr</w:t>
        </w:r>
      </w:hyperlink>
      <w:r w:rsidRPr="00114B70">
        <w:t>&gt;;</w:t>
      </w:r>
      <w:r w:rsidRPr="00114B70">
        <w:rPr>
          <w:rFonts w:eastAsia="SimSun"/>
        </w:rPr>
        <w:t>+g.3gpp.icsi-ref=</w:t>
      </w:r>
      <w:r w:rsidRPr="00114B70">
        <w:t>"urn:urn-7:3gpp-service.ims.icsi.mcptt"</w:t>
      </w:r>
    </w:p>
    <w:p w14:paraId="52DD651A" w14:textId="77777777" w:rsidR="00404EBA" w:rsidRPr="007B05B8"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bookmarkEnd w:id="2316"/>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558029BA" w14:textId="77777777" w:rsidR="00404EBA" w:rsidRPr="00491CD3" w:rsidRDefault="00404EBA" w:rsidP="00404EBA">
      <w:r w:rsidRPr="003C23DB">
        <w:t>.</w:t>
      </w:r>
    </w:p>
    <w:p w14:paraId="30CDB6C3" w14:textId="77777777" w:rsidR="00404EBA" w:rsidRPr="005871AD" w:rsidRDefault="00404EBA" w:rsidP="00404EBA">
      <w:pPr>
        <w:pStyle w:val="B1"/>
        <w:keepNext/>
        <w:keepLines/>
        <w:ind w:left="709" w:hanging="425"/>
      </w:pPr>
      <w:bookmarkStart w:id="2317" w:name="_MCCTEMPBM_CRPT10440146___2"/>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bookmarkEnd w:id="2317"/>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bookmarkStart w:id="2318" w:name="_MCCTEMPBM_CRPT10440147___2"/>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76C04C57" w14:textId="77777777" w:rsidR="00404EBA" w:rsidRPr="0009096B"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4A3DA8C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3A81C2C6"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19FAE7"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42BB22A5"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202CECA9"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767FC544"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1EBFB28C"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3B316D9E"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7247082F"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A11DF59"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AB21E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6E59D39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071687F2"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066A04CB"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2C4683DD" w14:textId="77777777" w:rsidR="00404EBA" w:rsidRPr="006161E3"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283D7DE4" w14:textId="77777777" w:rsidR="00404EBA" w:rsidRDefault="00404EBA" w:rsidP="00404EBA">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bookmarkEnd w:id="2318"/>
    <w:p w14:paraId="5A136E0A" w14:textId="77777777" w:rsidR="00404EBA" w:rsidRPr="00F558A4" w:rsidRDefault="00404EBA" w:rsidP="00F558A4">
      <w:pPr>
        <w:pStyle w:val="B1"/>
      </w:pPr>
    </w:p>
    <w:p w14:paraId="36716A26" w14:textId="77777777" w:rsidR="00404EBA" w:rsidRPr="006161E3" w:rsidRDefault="00404EBA" w:rsidP="00404EBA">
      <w:pPr>
        <w:pStyle w:val="B1"/>
        <w:ind w:left="709" w:hanging="425"/>
        <w:rPr>
          <w:b/>
        </w:rPr>
      </w:pPr>
      <w:bookmarkStart w:id="2319" w:name="_MCCTEMPBM_CRPT10440148___2"/>
      <w:r>
        <w:t>3</w:t>
      </w:r>
      <w:r w:rsidRPr="006161E3">
        <w:t>.</w:t>
      </w:r>
      <w:r w:rsidRPr="006161E3">
        <w:tab/>
      </w:r>
      <w:r w:rsidRPr="006161E3">
        <w:rPr>
          <w:b/>
        </w:rPr>
        <w:t>Authorization</w:t>
      </w:r>
    </w:p>
    <w:bookmarkEnd w:id="2319"/>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6161E3" w:rsidRDefault="00404EBA" w:rsidP="00404EBA">
      <w:pPr>
        <w:pStyle w:val="B1"/>
        <w:ind w:left="709" w:hanging="425"/>
        <w:rPr>
          <w:b/>
        </w:rPr>
      </w:pPr>
      <w:bookmarkStart w:id="2320" w:name="_MCCTEMPBM_CRPT10440149___2"/>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bookmarkEnd w:id="2320"/>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1" w:name="_MCCTEMPBM_CRPT10440150___2"/>
      <w:r w:rsidRPr="006161E3">
        <w:t>SIP/2.0 200 OK</w:t>
      </w:r>
    </w:p>
    <w:p w14:paraId="480E81F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6F9C678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5E3D54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1CC84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4E0F8F8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6020C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7B8B1F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6390B7E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41EB40C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21"/>
    <w:p w14:paraId="7921E14B" w14:textId="77777777" w:rsidR="00404EBA" w:rsidRPr="006161E3" w:rsidRDefault="00404EBA" w:rsidP="00404EBA"/>
    <w:p w14:paraId="23CCFEDF" w14:textId="77777777" w:rsidR="00404EBA" w:rsidRPr="006161E3" w:rsidRDefault="00404EBA" w:rsidP="00404EBA">
      <w:pPr>
        <w:pStyle w:val="B1"/>
        <w:ind w:left="709" w:hanging="425"/>
        <w:rPr>
          <w:b/>
        </w:rPr>
      </w:pPr>
      <w:bookmarkStart w:id="2322" w:name="_MCCTEMPBM_CRPT10440151___2"/>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bookmarkEnd w:id="2322"/>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1CC44798" w14:textId="77777777" w:rsidR="00404EBA" w:rsidRPr="006161E3" w:rsidRDefault="00404EBA" w:rsidP="00404EBA">
      <w:pPr>
        <w:pStyle w:val="B2"/>
        <w:keepNext/>
        <w:keepLines/>
        <w:ind w:left="0" w:firstLine="0"/>
      </w:pPr>
      <w:bookmarkStart w:id="2323" w:name="_MCCTEMPBM_CRPT10440152___2"/>
    </w:p>
    <w:p w14:paraId="30FB4EC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4" w:name="_MCCTEMPBM_CRPT10440153___2"/>
      <w:bookmarkEnd w:id="2323"/>
      <w:r w:rsidRPr="006161E3">
        <w:t>SIP/2.0 200 OK</w:t>
      </w:r>
    </w:p>
    <w:p w14:paraId="34095F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66A8BC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7250909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7C89EA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67BD27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5746495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3E778EB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BAA66E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33AB21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24"/>
    <w:p w14:paraId="1DCFE897" w14:textId="77777777" w:rsidR="00404EBA" w:rsidRDefault="00404EBA" w:rsidP="00404EBA"/>
    <w:p w14:paraId="4C1AAB77" w14:textId="77777777" w:rsidR="00404EBA" w:rsidRPr="006161E3" w:rsidRDefault="00404EBA" w:rsidP="00404EBA">
      <w:pPr>
        <w:pStyle w:val="B1"/>
        <w:ind w:left="709" w:hanging="425"/>
        <w:rPr>
          <w:b/>
        </w:rPr>
      </w:pPr>
      <w:bookmarkStart w:id="2325" w:name="_MCCTEMPBM_CRPT10440154___2"/>
      <w:r>
        <w:t>6</w:t>
      </w:r>
      <w:r w:rsidRPr="006161E3">
        <w:t>.</w:t>
      </w:r>
      <w:r w:rsidRPr="006161E3">
        <w:tab/>
      </w:r>
      <w:r>
        <w:rPr>
          <w:b/>
        </w:rPr>
        <w:t>Obtaining the MCPTT service configuration document</w:t>
      </w:r>
    </w:p>
    <w:bookmarkEnd w:id="2325"/>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Default="00404EBA" w:rsidP="00404EBA">
      <w:pPr>
        <w:pStyle w:val="B1"/>
        <w:ind w:left="709" w:hanging="425"/>
      </w:pPr>
      <w:bookmarkStart w:id="2326" w:name="_MCCTEMPBM_CRPT10440155___2"/>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bookmarkEnd w:id="2326"/>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7" w:name="_MCCTEMPBM_CRPT10440156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BF9FBBF"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503BADD8"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1C89210C"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1" w:history="1">
        <w:r w:rsidRPr="00114B70">
          <w:t>sip:scscf1.home1.net;lr</w:t>
        </w:r>
      </w:hyperlink>
    </w:p>
    <w:p w14:paraId="53C57A36" w14:textId="77777777" w:rsidR="00404EBA" w:rsidRPr="00114B7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59EE53F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271714B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B82E4A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278BE17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3C56896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5EE1D3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884D0A8"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3A456C16" w14:textId="77777777" w:rsidR="00404EBA" w:rsidRPr="00102109"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14506488"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B2D7565" w14:textId="77777777" w:rsidR="00404EBA" w:rsidRPr="00903420"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49FD822D" w14:textId="77777777" w:rsidR="00404EBA" w:rsidRPr="000259D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D77D423" w14:textId="77777777" w:rsidR="00404EBA" w:rsidRPr="00345ED4"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191209C0" w14:textId="77777777" w:rsidR="00404EBA" w:rsidRP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640CC5B7" w14:textId="77777777" w:rsidR="00404EBA" w:rsidRPr="00D07945"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5909FBCF"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6F0E177A" w14:textId="77777777" w:rsidR="00404EBA" w:rsidRPr="00657D4E"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0AA79703"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bookmarkEnd w:id="2327"/>
    <w:p w14:paraId="5A5912F3" w14:textId="77777777" w:rsidR="00404EBA" w:rsidRPr="006161E3" w:rsidRDefault="00404EBA" w:rsidP="00404EBA">
      <w:pPr>
        <w:pStyle w:val="B1"/>
      </w:pPr>
    </w:p>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6161E3" w:rsidRDefault="00404EBA" w:rsidP="00404EBA">
      <w:pPr>
        <w:pStyle w:val="B1"/>
        <w:keepNext/>
        <w:keepLines/>
        <w:ind w:left="709" w:hanging="425"/>
        <w:rPr>
          <w:b/>
        </w:rPr>
      </w:pPr>
      <w:bookmarkStart w:id="2328" w:name="_MCCTEMPBM_CRPT10440157___2"/>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bookmarkEnd w:id="2328"/>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29" w:name="_MCCTEMPBM_CRPT10440158___2"/>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36ED233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26D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07F059B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2AAE7EC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3423BB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FA71EB"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8F0F6F4"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1F3EAA1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420EDC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4F3BD4D7"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45610BA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3709E84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1221C6D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p w14:paraId="34D6CD8C" w14:textId="77777777" w:rsidR="00404EBA"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2F9855B8"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p>
    <w:bookmarkEnd w:id="2329"/>
    <w:p w14:paraId="021D2FDE" w14:textId="77777777" w:rsidR="00404EBA" w:rsidRPr="006161E3" w:rsidRDefault="00404EBA" w:rsidP="00404EBA"/>
    <w:p w14:paraId="34C1F7B8" w14:textId="77777777" w:rsidR="00404EBA" w:rsidRPr="006161E3" w:rsidRDefault="00404EBA" w:rsidP="00404EBA">
      <w:pPr>
        <w:pStyle w:val="B1"/>
        <w:ind w:left="709" w:hanging="425"/>
        <w:rPr>
          <w:b/>
        </w:rPr>
      </w:pPr>
      <w:bookmarkStart w:id="2330" w:name="_MCCTEMPBM_CRPT10440159___2"/>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bookmarkEnd w:id="2330"/>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1" w:name="_MCCTEMPBM_CRPT10440160___2"/>
      <w:r w:rsidRPr="006161E3">
        <w:t>SIP/2.0 200 OK</w:t>
      </w:r>
    </w:p>
    <w:p w14:paraId="42F05BB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19FA3F1D"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3053FCA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110403A"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77CB555"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6454390"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bookmarkEnd w:id="2331"/>
    <w:p w14:paraId="3A3DC24E" w14:textId="77777777" w:rsidR="00404EBA" w:rsidRPr="006161E3" w:rsidRDefault="00404EBA" w:rsidP="00404EBA"/>
    <w:p w14:paraId="6E53FFC0" w14:textId="77777777" w:rsidR="00404EBA" w:rsidRPr="006161E3" w:rsidRDefault="00404EBA" w:rsidP="00404EBA">
      <w:pPr>
        <w:pStyle w:val="B1"/>
        <w:ind w:left="709" w:hanging="425"/>
        <w:rPr>
          <w:b/>
          <w:bCs/>
        </w:rPr>
      </w:pPr>
      <w:bookmarkStart w:id="2332" w:name="_MCCTEMPBM_CRPT10440161___2"/>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bookmarkEnd w:id="2332"/>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bookmarkStart w:id="2333" w:name="_MCCTEMPBM_CRPT10440162___2"/>
      <w:r w:rsidRPr="006161E3">
        <w:t>SIP/2.0 200 OK</w:t>
      </w:r>
    </w:p>
    <w:p w14:paraId="3BEE998E"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4B85C376"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5A86EC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09AE3A6F"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C047702"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52567AE4" w14:textId="77777777" w:rsidR="00404EBA" w:rsidRPr="006161E3" w:rsidRDefault="00404EBA" w:rsidP="00404EBA">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bookmarkEnd w:id="2333"/>
    <w:p w14:paraId="5AB55DB6" w14:textId="77777777" w:rsidR="00404EBA" w:rsidRPr="006161E3" w:rsidRDefault="00404EBA" w:rsidP="00404EBA"/>
    <w:p w14:paraId="7AD8E3A2" w14:textId="77777777" w:rsidR="00404EBA" w:rsidRPr="00BD347D" w:rsidRDefault="00404EBA" w:rsidP="00404EBA">
      <w:pPr>
        <w:pStyle w:val="B1"/>
        <w:ind w:left="709" w:hanging="425"/>
        <w:rPr>
          <w:b/>
        </w:rPr>
      </w:pPr>
      <w:bookmarkStart w:id="2334" w:name="_MCCTEMPBM_CRPT10440163___2"/>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bookmarkEnd w:id="2334"/>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bookmarkStart w:id="2335" w:name="_MCCTEMPBM_CRPT10440164___2"/>
      <w:r w:rsidRPr="00D622CF">
        <w:t>GET http</w:t>
      </w:r>
      <w:r w:rsidRPr="003C23DB">
        <w:t>s</w:t>
      </w:r>
      <w:r w:rsidRPr="00D622CF">
        <w:t>://MissionCriticalOrg/MCO-12345/service-coinfig.xml HTTP/1.1</w:t>
      </w:r>
    </w:p>
    <w:p w14:paraId="59F2A05B" w14:textId="77777777" w:rsidR="00404EBA" w:rsidRPr="00D622CF" w:rsidRDefault="00404EBA" w:rsidP="00404EBA">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4BFE976D"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1041EAC" w14:textId="77777777" w:rsidR="00404EBA" w:rsidRPr="003C23DB" w:rsidRDefault="00404EBA" w:rsidP="00404EBA">
      <w:pPr>
        <w:pStyle w:val="PL"/>
        <w:pBdr>
          <w:top w:val="single" w:sz="4" w:space="1" w:color="auto"/>
          <w:left w:val="single" w:sz="4" w:space="4" w:color="auto"/>
          <w:bottom w:val="single" w:sz="4" w:space="1" w:color="auto"/>
          <w:right w:val="single" w:sz="4" w:space="4" w:color="auto"/>
        </w:pBdr>
        <w:ind w:left="567"/>
      </w:pPr>
      <w:r w:rsidRPr="003C23DB">
        <w:t>Content-Length: 0</w:t>
      </w:r>
    </w:p>
    <w:bookmarkEnd w:id="2335"/>
    <w:p w14:paraId="16195972" w14:textId="77777777" w:rsidR="00404EBA" w:rsidRPr="00B206BF" w:rsidRDefault="00404EBA" w:rsidP="00404EBA"/>
    <w:p w14:paraId="65891D4A" w14:textId="77777777" w:rsidR="00404EBA" w:rsidRPr="00BD347D" w:rsidRDefault="00404EBA" w:rsidP="00404EBA">
      <w:pPr>
        <w:pStyle w:val="B1"/>
        <w:ind w:left="709" w:hanging="425"/>
        <w:rPr>
          <w:b/>
        </w:rPr>
      </w:pPr>
      <w:bookmarkStart w:id="2336" w:name="_MCCTEMPBM_CRPT10440165___2"/>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bookmarkEnd w:id="2336"/>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bookmarkStart w:id="2337" w:name="_MCCTEMPBM_CRPT10440166___2"/>
      <w:r w:rsidRPr="00102109">
        <w:t>HTTP/1.1 200 OK</w:t>
      </w:r>
    </w:p>
    <w:p w14:paraId="0CE49912"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38D0F4DF" w14:textId="77777777" w:rsidR="00404EBA" w:rsidRPr="00102109"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34EE4BB" w14:textId="77777777" w:rsidR="00404EBA" w:rsidRDefault="00404EBA" w:rsidP="00404EBA">
      <w:pPr>
        <w:pStyle w:val="PL"/>
        <w:pBdr>
          <w:top w:val="single" w:sz="4" w:space="1" w:color="auto"/>
          <w:left w:val="single" w:sz="4" w:space="4" w:color="auto"/>
          <w:bottom w:val="single" w:sz="4" w:space="1" w:color="auto"/>
          <w:right w:val="single" w:sz="4" w:space="4" w:color="auto"/>
        </w:pBdr>
        <w:ind w:left="568"/>
      </w:pPr>
      <w:r w:rsidRPr="00102109">
        <w:t>Content-Length: (…)</w:t>
      </w:r>
    </w:p>
    <w:p w14:paraId="44A9ABFB" w14:textId="77777777" w:rsidR="00AE3427" w:rsidRPr="00B206BF" w:rsidRDefault="00AE3427" w:rsidP="00AE3427">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AEADCB5" w14:textId="77777777" w:rsidR="00404EBA" w:rsidRPr="00B206BF" w:rsidRDefault="00404EBA" w:rsidP="00404EBA">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3C23DB" w:rsidRDefault="00AE3427" w:rsidP="00AE3427">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309D3E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1B859D0B"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FE6668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4F7C6A4"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608C88F9"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0A6F9AF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7699B047"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010C81D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57DECEAE"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pPr>
      <w:r>
        <w:t xml:space="preserve">      &lt;anyExt /&gt;</w:t>
      </w:r>
    </w:p>
    <w:p w14:paraId="19ABC96C" w14:textId="77777777" w:rsidR="00AE3427" w:rsidRDefault="00AE3427" w:rsidP="00AE3427">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6E5AFBD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&lt;on-network&gt;</w:t>
      </w:r>
    </w:p>
    <w:p w14:paraId="337D4000"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8D0B1E">
        <w:t>&lt;</w:t>
      </w:r>
      <w:r w:rsidR="00404EBA" w:rsidRPr="008D0B1E">
        <w:rPr>
          <w:lang w:val="en-US"/>
        </w:rPr>
        <w:t>emergency-call</w:t>
      </w:r>
      <w:r w:rsidR="00404EBA" w:rsidRPr="008D0B1E">
        <w:t>&gt;</w:t>
      </w:r>
    </w:p>
    <w:p w14:paraId="670D1D6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D0B1E">
        <w:t xml:space="preserve">      &lt;</w:t>
      </w:r>
      <w:r w:rsidR="00404EBA" w:rsidRPr="008D0B1E">
        <w:rPr>
          <w:lang w:val="en-US"/>
        </w:rPr>
        <w:t>private-cancel-timeout&gt;</w:t>
      </w:r>
      <w:r w:rsidR="00404EBA" w:rsidRPr="0029116B">
        <w:rPr>
          <w:lang w:val="en-US"/>
        </w:rPr>
        <w:t>PT13S&lt;/private-cancel-timeout&gt;</w:t>
      </w:r>
    </w:p>
    <w:p w14:paraId="7D2F189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group-time-limit&gt;</w:t>
      </w:r>
      <w:r w:rsidR="00404EBA" w:rsidRPr="002A2E41">
        <w:rPr>
          <w:lang w:val="en-US"/>
        </w:rPr>
        <w:t>PT1300S&lt;/group-time-limit&gt;</w:t>
      </w:r>
    </w:p>
    <w:p w14:paraId="12CE6C7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422BE9C"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emergency-call&gt;</w:t>
      </w:r>
    </w:p>
    <w:p w14:paraId="13F729D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private-call</w:t>
      </w:r>
      <w:r w:rsidR="00404EBA" w:rsidRPr="002A2E41">
        <w:t>&gt;</w:t>
      </w:r>
    </w:p>
    <w:p w14:paraId="0C0BBA73"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hang-time</w:t>
      </w:r>
      <w:r w:rsidR="00404EBA" w:rsidRPr="00622AA0">
        <w:rPr>
          <w:lang w:val="en-US"/>
        </w:rPr>
        <w:t>&gt;PT13S&lt;/hang-time&gt;</w:t>
      </w:r>
    </w:p>
    <w:p w14:paraId="38FC95DC" w14:textId="77777777" w:rsidR="00404EBA" w:rsidRPr="00573E48"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8E3B30">
        <w:t xml:space="preserve">      &lt;</w:t>
      </w:r>
      <w:r w:rsidR="00404EBA" w:rsidRPr="008E3B30">
        <w:rPr>
          <w:lang w:val="en-US"/>
        </w:rPr>
        <w:t>max-duration-with-floor-control&gt;PT1300S&lt;/max-duration-with-floor-control</w:t>
      </w:r>
      <w:r w:rsidR="00404EBA" w:rsidRPr="00573E48">
        <w:rPr>
          <w:lang w:val="en-US"/>
        </w:rPr>
        <w:t>&gt;</w:t>
      </w:r>
    </w:p>
    <w:p w14:paraId="4D0DE8B8" w14:textId="77777777" w:rsidR="00404EBA" w:rsidRPr="003C23D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3C23DB">
        <w:t xml:space="preserve">      &lt;</w:t>
      </w:r>
      <w:r w:rsidR="00404EBA" w:rsidRPr="003C23DB">
        <w:rPr>
          <w:lang w:val="en-US"/>
        </w:rPr>
        <w:t>max-duration-with</w:t>
      </w:r>
      <w:r w:rsidR="00404EBA">
        <w:rPr>
          <w:lang w:val="en-US"/>
        </w:rPr>
        <w:t>out</w:t>
      </w:r>
      <w:r w:rsidR="00404EBA" w:rsidRPr="003C23DB">
        <w:rPr>
          <w:lang w:val="en-US"/>
        </w:rPr>
        <w:t>-floor-control&gt;PT1300S&lt;/max-duration-with</w:t>
      </w:r>
      <w:r w:rsidR="00404EBA">
        <w:rPr>
          <w:lang w:val="en-US"/>
        </w:rPr>
        <w:t>out</w:t>
      </w:r>
      <w:r w:rsidR="00404EBA" w:rsidRPr="003C23DB">
        <w:rPr>
          <w:lang w:val="en-US"/>
        </w:rPr>
        <w:t>-floor-control&gt;</w:t>
      </w:r>
    </w:p>
    <w:p w14:paraId="29A5C5D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7A3B1A1" w14:textId="77777777" w:rsidR="00404EBA" w:rsidRPr="008D0B1E"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D0B1E">
        <w:t xml:space="preserve">    &lt;/</w:t>
      </w:r>
      <w:r w:rsidR="00404EBA" w:rsidRPr="008D0B1E">
        <w:rPr>
          <w:lang w:val="en-US"/>
        </w:rPr>
        <w:t>private-call&gt;</w:t>
      </w:r>
    </w:p>
    <w:p w14:paraId="3DE2563D" w14:textId="77777777" w:rsidR="00404EBA" w:rsidRPr="008D0B1E"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8D0B1E">
        <w:rPr>
          <w:lang w:val="en-US"/>
        </w:rPr>
        <w:t xml:space="preserve">    &lt;num-levels-</w:t>
      </w:r>
      <w:r>
        <w:t>priority-</w:t>
      </w:r>
      <w:r w:rsidR="00404EBA" w:rsidRPr="008D0B1E">
        <w:rPr>
          <w:lang w:val="en-US"/>
        </w:rPr>
        <w:t>hierarchy&gt;6&lt;/num-levels-</w:t>
      </w:r>
      <w:r>
        <w:t>priority-</w:t>
      </w:r>
      <w:r w:rsidR="00404EBA" w:rsidRPr="008D0B1E">
        <w:rPr>
          <w:lang w:val="en-US"/>
        </w:rPr>
        <w:t>hierarchy&gt;</w:t>
      </w:r>
    </w:p>
    <w:p w14:paraId="2F133974"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transmit-time</w:t>
      </w:r>
      <w:r w:rsidR="00404EBA" w:rsidRPr="002A2E41">
        <w:t>&gt;</w:t>
      </w:r>
    </w:p>
    <w:p w14:paraId="0F8FE212"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time-limit&gt;PT13S&lt;/time-limit&gt;</w:t>
      </w:r>
    </w:p>
    <w:p w14:paraId="1DE09898" w14:textId="77777777" w:rsidR="00404EBA" w:rsidRPr="008E3B30"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A2E41">
        <w:t xml:space="preserve">      &lt;</w:t>
      </w:r>
      <w:r w:rsidR="00404EBA" w:rsidRPr="002A2E41">
        <w:rPr>
          <w:lang w:val="en-US"/>
        </w:rPr>
        <w:t>time-warning</w:t>
      </w:r>
      <w:r w:rsidR="00404EBA" w:rsidRPr="00622AA0">
        <w:rPr>
          <w:lang w:val="en-US"/>
        </w:rPr>
        <w:t>&gt;PT1300S&lt;/time-warning&gt;</w:t>
      </w:r>
    </w:p>
    <w:p w14:paraId="4C4AC0B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ACFB026" w14:textId="77777777" w:rsidR="00404EBA" w:rsidRPr="008E3B30"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transmit-time&gt;</w:t>
      </w:r>
    </w:p>
    <w:p w14:paraId="3CA59E30" w14:textId="77777777" w:rsidR="00404EBA" w:rsidRPr="00FD13A2"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8E3B30">
        <w:t xml:space="preserve">    &lt;</w:t>
      </w:r>
      <w:r w:rsidR="00404EBA" w:rsidRPr="008E3B30">
        <w:rPr>
          <w:lang w:val="en-US"/>
        </w:rPr>
        <w:t>hang-time-warning</w:t>
      </w:r>
      <w:r w:rsidR="00404EBA" w:rsidRPr="00573E48">
        <w:rPr>
          <w:lang w:val="en-US"/>
        </w:rPr>
        <w:t>&gt;PT8</w:t>
      </w:r>
      <w:r w:rsidR="00404EBA" w:rsidRPr="00FD13A2">
        <w:rPr>
          <w:lang w:val="en-US"/>
        </w:rPr>
        <w:t>S&lt;/hang-time-warning&gt;</w:t>
      </w:r>
    </w:p>
    <w:p w14:paraId="38B25EFF"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D13A2">
        <w:rPr>
          <w:lang w:val="en-US"/>
        </w:rPr>
        <w:t xml:space="preserve">    &lt;</w:t>
      </w:r>
      <w:r w:rsidR="00404EBA" w:rsidRPr="0029116B">
        <w:rPr>
          <w:lang w:val="en-US"/>
        </w:rPr>
        <w:t>floor-control-queue&gt;</w:t>
      </w:r>
    </w:p>
    <w:p w14:paraId="2DF32206"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29116B">
        <w:rPr>
          <w:lang w:val="en-US"/>
        </w:rPr>
        <w:t xml:space="preserve">      &lt;</w:t>
      </w:r>
      <w:r w:rsidR="00404EBA" w:rsidRPr="0029116B">
        <w:t>depth&gt;4&lt;/depth&gt;</w:t>
      </w:r>
    </w:p>
    <w:p w14:paraId="636CFB4C" w14:textId="77777777" w:rsidR="00404EBA" w:rsidRPr="0029116B"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29116B">
        <w:t xml:space="preserve">      &lt;</w:t>
      </w:r>
      <w:r w:rsidR="00404EBA" w:rsidRPr="0029116B">
        <w:rPr>
          <w:lang w:val="en-US"/>
        </w:rPr>
        <w:t>max-user-request-time</w:t>
      </w:r>
      <w:r w:rsidR="00404EBA" w:rsidRPr="0029116B">
        <w:t>&gt;</w:t>
      </w:r>
      <w:r w:rsidR="00404EBA" w:rsidRPr="0029116B">
        <w:rPr>
          <w:lang w:val="en-US"/>
        </w:rPr>
        <w:t>PT30S</w:t>
      </w:r>
      <w:r w:rsidR="00404EBA" w:rsidRPr="0029116B">
        <w:t>&lt;</w:t>
      </w:r>
      <w:r>
        <w:t>/</w:t>
      </w:r>
      <w:r w:rsidR="00404EBA" w:rsidRPr="0029116B">
        <w:rPr>
          <w:lang w:val="en-US"/>
        </w:rPr>
        <w:t>max-user-request-time</w:t>
      </w:r>
      <w:r w:rsidR="00404EBA" w:rsidRPr="0029116B">
        <w:t>&gt;</w:t>
      </w:r>
    </w:p>
    <w:p w14:paraId="66F17883"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8A914A0" w14:textId="77777777" w:rsidR="00404EBA" w:rsidRPr="0029116B"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9116B">
        <w:rPr>
          <w:lang w:val="en-US"/>
        </w:rPr>
        <w:t xml:space="preserve">    &lt;/floor-control-queue&gt;</w:t>
      </w:r>
    </w:p>
    <w:p w14:paraId="69893290"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4F65A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w:t>
      </w:r>
      <w:r w:rsidR="00404EBA" w:rsidRPr="000E18CD">
        <w:rPr>
          <w:lang w:val="en-US"/>
        </w:rPr>
        <w:t>&lt;T1-end-of-rtp-media&gt;</w:t>
      </w:r>
      <w:r w:rsidR="00404EBA" w:rsidRPr="008E3B30">
        <w:rPr>
          <w:lang w:val="en-US"/>
        </w:rPr>
        <w:t>PT</w:t>
      </w:r>
      <w:r w:rsidR="00404EBA" w:rsidRPr="000E18CD">
        <w:rPr>
          <w:lang w:val="en-US"/>
        </w:rPr>
        <w:t>4S&lt;/T1-end-of-rtp-media&gt;</w:t>
      </w:r>
    </w:p>
    <w:p w14:paraId="09178F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&lt;T3-stop-talki</w:t>
      </w:r>
      <w:r w:rsidR="00404EBA" w:rsidRPr="00F12CB8">
        <w:rPr>
          <w:lang w:val="en-US"/>
        </w:rPr>
        <w:t>ng-grace&gt;</w:t>
      </w:r>
      <w:r w:rsidR="00404EBA" w:rsidRPr="008E3B30">
        <w:rPr>
          <w:lang w:val="en-US"/>
        </w:rPr>
        <w:t>PT</w:t>
      </w:r>
      <w:r w:rsidR="00404EBA" w:rsidRPr="000E18CD">
        <w:rPr>
          <w:lang w:val="en-US"/>
        </w:rPr>
        <w:t>3S&lt;/T3-stop-talking-grace&gt;</w:t>
      </w:r>
    </w:p>
    <w:p w14:paraId="67FBE368" w14:textId="77777777" w:rsidR="00404EBA" w:rsidRPr="00F12CB8"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F12CB8">
        <w:rPr>
          <w:lang w:val="en-US"/>
        </w:rPr>
        <w:t xml:space="preserve">      &lt;T7-floor-idle&gt;</w:t>
      </w:r>
      <w:r w:rsidR="00404EBA" w:rsidRPr="008E3B30">
        <w:rPr>
          <w:lang w:val="en-US"/>
        </w:rPr>
        <w:t>PT</w:t>
      </w:r>
      <w:r w:rsidR="00404EBA">
        <w:rPr>
          <w:lang w:val="en-US"/>
        </w:rPr>
        <w:t>4S</w:t>
      </w:r>
      <w:r w:rsidR="00404EBA" w:rsidRPr="000E18CD">
        <w:rPr>
          <w:lang w:val="en-US"/>
        </w:rPr>
        <w:t>&lt;/T7-floor-idle&gt;</w:t>
      </w:r>
    </w:p>
    <w:p w14:paraId="454FE858"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0E18CD">
        <w:rPr>
          <w:lang w:val="en-US"/>
        </w:rPr>
        <w:t xml:space="preserve">      &lt;T8-floor-revoke&gt;</w:t>
      </w:r>
      <w:r w:rsidR="00404EBA" w:rsidRPr="008E3B30">
        <w:rPr>
          <w:lang w:val="en-US"/>
        </w:rPr>
        <w:t>PT</w:t>
      </w:r>
      <w:r w:rsidR="00404EBA" w:rsidRPr="000E18CD">
        <w:rPr>
          <w:lang w:val="en-US"/>
        </w:rPr>
        <w:t>1S&lt;/T8-floor-revoke&gt;</w:t>
      </w:r>
    </w:p>
    <w:p w14:paraId="25915076"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00404EBA" w:rsidRPr="00F12CB8">
        <w:rPr>
          <w:lang w:val="en-US"/>
        </w:rPr>
        <w:t xml:space="preserve">      </w:t>
      </w:r>
      <w:r w:rsidR="00404EBA" w:rsidRPr="000E18CD">
        <w:t>&lt;T11-end-of-RTP-dual&gt;</w:t>
      </w:r>
      <w:r w:rsidR="00404EBA" w:rsidRPr="008E3B30">
        <w:rPr>
          <w:lang w:val="en-US"/>
        </w:rPr>
        <w:t>PT</w:t>
      </w:r>
      <w:r w:rsidR="00404EBA" w:rsidRPr="000E18CD">
        <w:t>4S&lt;/T11-end-of-RTP-dual&gt;</w:t>
      </w:r>
    </w:p>
    <w:p w14:paraId="52C886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&lt;T12-stop-talking-dual&gt;</w:t>
      </w:r>
      <w:r w:rsidR="00404EBA">
        <w:t>PT</w:t>
      </w:r>
      <w:r w:rsidR="00404EBA" w:rsidRPr="000E18CD">
        <w:t>30S&lt;/T12-stop-talking-dual&gt;</w:t>
      </w:r>
    </w:p>
    <w:p w14:paraId="71D1295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00404EBA" w:rsidRPr="00180950">
        <w:t xml:space="preserve">      </w:t>
      </w:r>
      <w:r w:rsidR="00404EBA" w:rsidRPr="000E18CD">
        <w:rPr>
          <w:lang w:val="fr-FR"/>
        </w:rPr>
        <w:t>&lt;T15-conversation&gt;</w:t>
      </w:r>
      <w:r w:rsidR="00404EBA">
        <w:rPr>
          <w:lang w:val="fr-FR"/>
        </w:rPr>
        <w:t>PT</w:t>
      </w:r>
      <w:r w:rsidR="00404EBA" w:rsidRPr="000E18CD">
        <w:rPr>
          <w:lang w:val="fr-FR"/>
        </w:rPr>
        <w:t>30S&lt;</w:t>
      </w:r>
      <w:r>
        <w:rPr>
          <w:lang w:val="fr-FR"/>
        </w:rPr>
        <w:t>/</w:t>
      </w:r>
      <w:r w:rsidR="00404EBA" w:rsidRPr="000E18CD">
        <w:rPr>
          <w:lang w:val="fr-FR"/>
        </w:rPr>
        <w:t>T15-conversation&gt;</w:t>
      </w:r>
    </w:p>
    <w:p w14:paraId="002CE8F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00404EBA" w:rsidRPr="00180950">
        <w:rPr>
          <w:lang w:val="fr-FR"/>
        </w:rPr>
        <w:t xml:space="preserve">      </w:t>
      </w:r>
      <w:r w:rsidR="00404EBA" w:rsidRPr="000E18CD">
        <w:t>&lt;T16-map-group-to-bearer&gt;</w:t>
      </w:r>
      <w:r w:rsidR="00404EBA">
        <w:t>PT</w:t>
      </w:r>
      <w:r w:rsidR="00404EBA" w:rsidRPr="000E18CD">
        <w:t>0.5S&lt;/T16-map-group-to-bearer&gt;</w:t>
      </w:r>
    </w:p>
    <w:p w14:paraId="55F33D3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&lt;T17-unmap-group-to-bearer&gt;</w:t>
      </w:r>
      <w:r w:rsidR="00404EBA">
        <w:t>PT</w:t>
      </w:r>
      <w:r w:rsidR="00404EBA" w:rsidRPr="000E18CD">
        <w:t>0.2S&lt;/T17-unmap-group-to-bearer&gt;</w:t>
      </w:r>
    </w:p>
    <w:p w14:paraId="6F7FC111"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&lt;T20-floor-granted&gt;</w:t>
      </w:r>
      <w:r w:rsidR="00404EBA">
        <w:t>PT</w:t>
      </w:r>
      <w:r w:rsidR="00404EBA" w:rsidRPr="000E18CD">
        <w:t>1S&lt;/T20-floor-granted&gt;</w:t>
      </w:r>
    </w:p>
    <w:p w14:paraId="131E94D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&lt;T55-connect&gt;</w:t>
      </w:r>
      <w:r w:rsidR="00404EBA">
        <w:t>PT</w:t>
      </w:r>
      <w:r w:rsidR="00404EBA" w:rsidRPr="000E18CD">
        <w:t>2S&lt;/T55-connect&gt;</w:t>
      </w:r>
    </w:p>
    <w:p w14:paraId="1741236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&lt;T56-disconnect&gt;</w:t>
      </w:r>
      <w:r w:rsidR="00404EBA">
        <w:t>PT</w:t>
      </w:r>
      <w:r w:rsidR="00404EBA" w:rsidRPr="000E18CD">
        <w:t>2S&lt;/T56-disconnect&gt;</w:t>
      </w:r>
    </w:p>
    <w:p w14:paraId="38F8B0D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&lt;C7-floor-idle&gt;10&lt;/C7-floor-idle&gt;</w:t>
      </w:r>
    </w:p>
    <w:p w14:paraId="37A5E4D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&lt;C17-unmap-group-to-bearer&gt;3&lt;/C17-unmap-group-to-bearer&gt;</w:t>
      </w:r>
    </w:p>
    <w:p w14:paraId="72486AF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&lt;C20-floor-granted&gt;3&lt;/C20-floor-granted&gt;</w:t>
      </w:r>
    </w:p>
    <w:p w14:paraId="5F3D3ACF"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&lt;C55-connect&gt;3&lt;/C55-connect&gt;</w:t>
      </w:r>
    </w:p>
    <w:p w14:paraId="4B05FB61" w14:textId="77777777" w:rsidR="00404EBA" w:rsidRPr="002A2E41"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00404EBA" w:rsidRPr="000E18CD">
        <w:t xml:space="preserve">      &lt;C56-disconnect&gt;3&lt;/C56-disconnect&gt;</w:t>
      </w:r>
    </w:p>
    <w:p w14:paraId="3F898C7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ADE44A4"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sidRPr="002A2E41">
        <w:rPr>
          <w:lang w:val="en-US"/>
        </w:rPr>
        <w:t xml:space="preserve">    &lt;/fc-timers-counters&gt;</w:t>
      </w:r>
    </w:p>
    <w:p w14:paraId="5BFBFCC7"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6D1D36C8"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&lt;confidentiality-protection&gt;true&lt;/confidentiality-protection&gt;</w:t>
      </w:r>
    </w:p>
    <w:p w14:paraId="14CB845B"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&lt;integrity-protection&gt;true&lt;/integrity-protection&gt;</w:t>
      </w:r>
    </w:p>
    <w:p w14:paraId="5EA1478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C42409D" w14:textId="77777777" w:rsidR="00404EBA" w:rsidRPr="002A2E41"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00404EBA">
        <w:rPr>
          <w:lang w:val="en-US"/>
        </w:rPr>
        <w:t xml:space="preserve">    &lt;/signalling-protection&gt;</w:t>
      </w:r>
    </w:p>
    <w:p w14:paraId="44B5ABD0"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088D303E"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2B8080A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7BD4877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235DE9A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64D9643D"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&lt;emergency-resource-priority&gt;</w:t>
      </w:r>
    </w:p>
    <w:p w14:paraId="02E75753"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w:t>
      </w:r>
      <w:r w:rsidR="00404EBA" w:rsidRPr="000E18CD">
        <w:t>&lt;resource-priority-namespace&gt;"mcpttq.12"&lt;/resource-priority-namespace&gt;</w:t>
      </w:r>
    </w:p>
    <w:p w14:paraId="000DB27E"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&lt;resource-priority-priority&gt;"mcpttq.12"&lt;/resource-priority-priority&gt;</w:t>
      </w:r>
    </w:p>
    <w:p w14:paraId="28854D1D"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1CEC2AFF"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&lt;/emergency-resource-priority&gt;</w:t>
      </w:r>
    </w:p>
    <w:p w14:paraId="2B3A3CDC"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743D994D"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&lt;resource-priority-namespace&gt;"mcpttq.10"&lt;/resource-priority-namespace&gt;</w:t>
      </w:r>
    </w:p>
    <w:p w14:paraId="7A2F0B34"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&lt;resource-priority-priority&gt;"mcpttq.10"&lt;/resource-priority-priority&gt;</w:t>
      </w:r>
    </w:p>
    <w:p w14:paraId="79CDC59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6225439" w14:textId="77777777" w:rsidR="00404EBA" w:rsidRPr="000E18CD"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&lt;/imminent-peril-resource-priority&gt;</w:t>
      </w:r>
    </w:p>
    <w:p w14:paraId="4E060039"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&lt;normal-resource-priority&gt;</w:t>
      </w:r>
    </w:p>
    <w:p w14:paraId="57436BAA" w14:textId="77777777" w:rsidR="00404EBA" w:rsidRPr="000E18CD"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&lt;resource-priority-namespace&gt;"mcpttq.7"&lt;/resource-priority-namespace&gt;</w:t>
      </w:r>
    </w:p>
    <w:p w14:paraId="5086343F" w14:textId="77777777" w:rsidR="00404EBA" w:rsidRDefault="0032260A" w:rsidP="00404EBA">
      <w:pPr>
        <w:pStyle w:val="PL"/>
        <w:pBdr>
          <w:top w:val="single" w:sz="4" w:space="1" w:color="auto"/>
          <w:left w:val="single" w:sz="4" w:space="4" w:color="auto"/>
          <w:bottom w:val="single" w:sz="4" w:space="1" w:color="auto"/>
          <w:right w:val="single" w:sz="4" w:space="4" w:color="auto"/>
        </w:pBdr>
        <w:ind w:left="568"/>
      </w:pPr>
      <w:r>
        <w:t xml:space="preserve">  </w:t>
      </w:r>
      <w:r w:rsidR="00404EBA" w:rsidRPr="000E18CD">
        <w:t xml:space="preserve">      &lt;resource-priority-priority&gt;"mcpttq.7"&lt;/resource-priority-priority&gt;</w:t>
      </w:r>
    </w:p>
    <w:p w14:paraId="478F2669"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9C15599" w14:textId="77777777" w:rsidR="00404EBA"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t xml:space="preserve">    &lt;/normal-resource-priority&gt;</w:t>
      </w:r>
    </w:p>
    <w:p w14:paraId="68FDA50C"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65B1AEB9" w14:textId="77777777" w:rsidR="00404EBA" w:rsidRPr="003C23DB" w:rsidRDefault="0032260A" w:rsidP="0032260A">
      <w:pPr>
        <w:pStyle w:val="PL"/>
        <w:pBdr>
          <w:top w:val="single" w:sz="4" w:space="1" w:color="auto"/>
          <w:left w:val="single" w:sz="4" w:space="4" w:color="auto"/>
          <w:bottom w:val="single" w:sz="4" w:space="1" w:color="auto"/>
          <w:right w:val="single" w:sz="4" w:space="4" w:color="auto"/>
        </w:pBdr>
        <w:ind w:left="568"/>
      </w:pPr>
      <w:r>
        <w:t xml:space="preserve">  </w:t>
      </w:r>
      <w:r w:rsidR="00404EBA" w:rsidRPr="001B6AD7">
        <w:t xml:space="preserve">  &lt;/o</w:t>
      </w:r>
      <w:r w:rsidR="00404EBA">
        <w:t>n</w:t>
      </w:r>
      <w:r w:rsidR="00404EBA" w:rsidRPr="005E4B63">
        <w:t>-network&gt;</w:t>
      </w:r>
    </w:p>
    <w:p w14:paraId="6C88E897"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5B4FCC95"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1F686758" w14:textId="77777777" w:rsidR="0032260A" w:rsidRDefault="0032260A" w:rsidP="0032260A">
      <w:pPr>
        <w:pStyle w:val="PL"/>
        <w:pBdr>
          <w:top w:val="single" w:sz="4" w:space="1" w:color="auto"/>
          <w:left w:val="single" w:sz="4" w:space="4" w:color="auto"/>
          <w:bottom w:val="single" w:sz="4" w:space="1" w:color="auto"/>
          <w:right w:val="single" w:sz="4" w:space="4" w:color="auto"/>
        </w:pBdr>
        <w:ind w:left="568"/>
      </w:pPr>
      <w:r>
        <w:t xml:space="preserve">  &lt;anyExt /&gt;</w:t>
      </w:r>
    </w:p>
    <w:p w14:paraId="03514E13" w14:textId="77777777" w:rsidR="00404EBA" w:rsidRPr="006161E3" w:rsidRDefault="00404EBA" w:rsidP="00404EBA">
      <w:pPr>
        <w:pStyle w:val="PL"/>
        <w:pBdr>
          <w:top w:val="single" w:sz="4" w:space="1" w:color="auto"/>
          <w:left w:val="single" w:sz="4" w:space="4" w:color="auto"/>
          <w:bottom w:val="single" w:sz="4" w:space="1" w:color="auto"/>
          <w:right w:val="single" w:sz="4" w:space="4" w:color="auto"/>
        </w:pBdr>
        <w:ind w:left="568"/>
      </w:pPr>
      <w:r w:rsidRPr="003C23DB">
        <w:t>&lt;/</w:t>
      </w:r>
      <w:r w:rsidR="0032260A">
        <w:rPr>
          <w:lang w:val="en-US"/>
        </w:rPr>
        <w:t>service-</w:t>
      </w:r>
      <w:r>
        <w:rPr>
          <w:lang w:val="en-US"/>
        </w:rPr>
        <w:t>configuration</w:t>
      </w:r>
      <w:r w:rsidR="0032260A">
        <w:rPr>
          <w:lang w:val="en-US"/>
        </w:rPr>
        <w:t>-info</w:t>
      </w:r>
      <w:r w:rsidRPr="003C23DB">
        <w:t>&gt;</w:t>
      </w:r>
    </w:p>
    <w:bookmarkEnd w:id="2337"/>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338" w:name="_Toc20212502"/>
      <w:bookmarkStart w:id="2339" w:name="_Toc27731857"/>
      <w:bookmarkStart w:id="2340" w:name="_Toc36127635"/>
      <w:bookmarkStart w:id="2341" w:name="_Toc45214741"/>
      <w:bookmarkStart w:id="2342" w:name="_Toc51937880"/>
      <w:bookmarkStart w:id="2343" w:name="_Toc51938189"/>
      <w:bookmarkStart w:id="2344" w:name="_Toc106710317"/>
      <w:r w:rsidR="00C55673">
        <w:rPr>
          <w:lang w:eastAsia="zh-CN"/>
        </w:rPr>
        <w:t>Annex B (informative):</w:t>
      </w:r>
      <w:r w:rsidR="00C55673">
        <w:rPr>
          <w:lang w:eastAsia="zh-CN"/>
        </w:rPr>
        <w:br/>
      </w:r>
      <w:r w:rsidR="00C55673" w:rsidRPr="0073469F">
        <w:t>IANA registration template</w:t>
      </w:r>
      <w:r w:rsidR="00C55673">
        <w:t>s</w:t>
      </w:r>
      <w:bookmarkEnd w:id="2338"/>
      <w:bookmarkEnd w:id="2339"/>
      <w:bookmarkEnd w:id="2340"/>
      <w:bookmarkEnd w:id="2341"/>
      <w:bookmarkEnd w:id="2342"/>
      <w:bookmarkEnd w:id="2343"/>
      <w:bookmarkEnd w:id="2344"/>
    </w:p>
    <w:p w14:paraId="5B8559D1" w14:textId="77777777" w:rsidR="00C55673" w:rsidRPr="0073469F" w:rsidRDefault="00C55673" w:rsidP="00DE7187">
      <w:pPr>
        <w:pStyle w:val="Heading1"/>
      </w:pPr>
      <w:bookmarkStart w:id="2345" w:name="_Toc20212503"/>
      <w:bookmarkStart w:id="2346" w:name="_Toc27731858"/>
      <w:bookmarkStart w:id="2347" w:name="_Toc36127636"/>
      <w:bookmarkStart w:id="2348" w:name="_Toc45214742"/>
      <w:bookmarkStart w:id="2349" w:name="_Toc51937881"/>
      <w:bookmarkStart w:id="2350" w:name="_Toc51938190"/>
      <w:bookmarkStart w:id="2351" w:name="_Toc106710318"/>
      <w:r>
        <w:rPr>
          <w:lang w:eastAsia="zh-CN"/>
        </w:rPr>
        <w:t>B.1</w:t>
      </w:r>
      <w:r w:rsidRPr="0073469F">
        <w:tab/>
        <w:t>IANA registration template</w:t>
      </w:r>
      <w:r>
        <w:t>s for MIME types</w:t>
      </w:r>
      <w:bookmarkEnd w:id="2345"/>
      <w:bookmarkEnd w:id="2346"/>
      <w:bookmarkEnd w:id="2347"/>
      <w:bookmarkEnd w:id="2348"/>
      <w:bookmarkEnd w:id="2349"/>
      <w:bookmarkEnd w:id="2350"/>
      <w:bookmarkEnd w:id="2351"/>
    </w:p>
    <w:p w14:paraId="25D37B39" w14:textId="77777777" w:rsidR="00C55673" w:rsidRPr="0073469F" w:rsidRDefault="00C55673" w:rsidP="00DE7187">
      <w:pPr>
        <w:pStyle w:val="Heading2"/>
      </w:pPr>
      <w:bookmarkStart w:id="2352" w:name="_Toc20212504"/>
      <w:bookmarkStart w:id="2353" w:name="_Toc27731859"/>
      <w:bookmarkStart w:id="2354" w:name="_Toc36127637"/>
      <w:bookmarkStart w:id="2355" w:name="_Toc45214743"/>
      <w:bookmarkStart w:id="2356" w:name="_Toc51937882"/>
      <w:bookmarkStart w:id="2357" w:name="_Toc51938191"/>
      <w:bookmarkStart w:id="2358" w:name="_Toc106710319"/>
      <w:r>
        <w:rPr>
          <w:lang w:eastAsia="zh-CN"/>
        </w:rPr>
        <w:t>B.1.1</w:t>
      </w:r>
      <w:r w:rsidRPr="0073469F">
        <w:tab/>
      </w:r>
      <w:r w:rsidRPr="004555A9">
        <w:t>application/vn</w:t>
      </w:r>
      <w:r>
        <w:t xml:space="preserve">d.3gpp.mcptt-ue-init-config+xml </w:t>
      </w:r>
      <w:r w:rsidRPr="0073469F">
        <w:t>IANA registration template</w:t>
      </w:r>
      <w:bookmarkEnd w:id="2352"/>
      <w:bookmarkEnd w:id="2353"/>
      <w:bookmarkEnd w:id="2354"/>
      <w:bookmarkEnd w:id="2355"/>
      <w:bookmarkEnd w:id="2356"/>
      <w:bookmarkEnd w:id="2357"/>
      <w:bookmarkEnd w:id="2358"/>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359" w:name="_Toc20212505"/>
      <w:bookmarkStart w:id="2360" w:name="_Toc27731860"/>
      <w:bookmarkStart w:id="2361" w:name="_Toc36127638"/>
      <w:bookmarkStart w:id="2362" w:name="_Toc45214744"/>
      <w:bookmarkStart w:id="2363" w:name="_Toc51937883"/>
      <w:bookmarkStart w:id="2364" w:name="_Toc51938192"/>
      <w:bookmarkStart w:id="2365" w:name="_Toc106710320"/>
      <w:r>
        <w:rPr>
          <w:lang w:eastAsia="zh-CN"/>
        </w:rPr>
        <w:t>B.1.2</w:t>
      </w:r>
      <w:r w:rsidRPr="0073469F">
        <w:tab/>
      </w:r>
      <w:r w:rsidRPr="004555A9">
        <w:t>application/vnd.3gpp.mcptt-ue-config+xml</w:t>
      </w:r>
      <w:r>
        <w:t xml:space="preserve"> </w:t>
      </w:r>
      <w:r w:rsidRPr="0073469F">
        <w:t>IANA registration template</w:t>
      </w:r>
      <w:bookmarkEnd w:id="2359"/>
      <w:bookmarkEnd w:id="2360"/>
      <w:bookmarkEnd w:id="2361"/>
      <w:bookmarkEnd w:id="2362"/>
      <w:bookmarkEnd w:id="2363"/>
      <w:bookmarkEnd w:id="2364"/>
      <w:bookmarkEnd w:id="2365"/>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366" w:name="_Toc20212506"/>
      <w:bookmarkStart w:id="2367" w:name="_Toc27731861"/>
      <w:bookmarkStart w:id="2368" w:name="_Toc36127639"/>
      <w:bookmarkStart w:id="2369" w:name="_Toc45214745"/>
      <w:bookmarkStart w:id="2370" w:name="_Toc51937884"/>
      <w:bookmarkStart w:id="2371" w:name="_Toc51938193"/>
      <w:bookmarkStart w:id="2372" w:name="_Toc106710321"/>
      <w:r>
        <w:rPr>
          <w:lang w:eastAsia="zh-CN"/>
        </w:rPr>
        <w:t>B.1.3</w:t>
      </w:r>
      <w:r w:rsidRPr="0073469F">
        <w:tab/>
      </w:r>
      <w:r w:rsidRPr="004555A9">
        <w:t>application/vnd.3gpp.mcptt</w:t>
      </w:r>
      <w:r>
        <w:t>-</w:t>
      </w:r>
      <w:r w:rsidRPr="004555A9">
        <w:t>user-profile+xml</w:t>
      </w:r>
      <w:r>
        <w:t xml:space="preserve"> </w:t>
      </w:r>
      <w:r w:rsidRPr="0073469F">
        <w:t>IANA registration template</w:t>
      </w:r>
      <w:bookmarkEnd w:id="2366"/>
      <w:bookmarkEnd w:id="2367"/>
      <w:bookmarkEnd w:id="2368"/>
      <w:bookmarkEnd w:id="2369"/>
      <w:bookmarkEnd w:id="2370"/>
      <w:bookmarkEnd w:id="2371"/>
      <w:bookmarkEnd w:id="2372"/>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373" w:name="_Toc20212507"/>
      <w:bookmarkStart w:id="2374" w:name="_Toc27731862"/>
      <w:bookmarkStart w:id="2375" w:name="_Toc36127640"/>
      <w:bookmarkStart w:id="2376" w:name="_Toc45214746"/>
      <w:bookmarkStart w:id="2377" w:name="_Toc51937885"/>
      <w:bookmarkStart w:id="2378" w:name="_Toc51938194"/>
      <w:bookmarkStart w:id="2379" w:name="_Toc106710322"/>
      <w:r>
        <w:rPr>
          <w:lang w:eastAsia="zh-CN"/>
        </w:rPr>
        <w:t>B.1.4</w:t>
      </w:r>
      <w:r w:rsidRPr="0073469F">
        <w:tab/>
      </w:r>
      <w:r w:rsidRPr="004555A9">
        <w:t>application/vnd.3gpp.mcptt-service-config+xml</w:t>
      </w:r>
      <w:r>
        <w:t xml:space="preserve"> </w:t>
      </w:r>
      <w:r w:rsidRPr="0073469F">
        <w:t>IANA registration template</w:t>
      </w:r>
      <w:bookmarkEnd w:id="2373"/>
      <w:bookmarkEnd w:id="2374"/>
      <w:bookmarkEnd w:id="2375"/>
      <w:bookmarkEnd w:id="2376"/>
      <w:bookmarkEnd w:id="2377"/>
      <w:bookmarkEnd w:id="2378"/>
      <w:bookmarkEnd w:id="2379"/>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380" w:name="_Toc20212508"/>
      <w:bookmarkStart w:id="2381" w:name="_Toc27731863"/>
      <w:bookmarkStart w:id="2382" w:name="_Toc36127641"/>
      <w:bookmarkStart w:id="2383" w:name="_Toc45214747"/>
      <w:bookmarkStart w:id="2384" w:name="_Toc51937886"/>
      <w:bookmarkStart w:id="2385" w:name="_Toc51938195"/>
      <w:bookmarkStart w:id="2386" w:name="_Toc106710323"/>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380"/>
      <w:bookmarkEnd w:id="2381"/>
      <w:bookmarkEnd w:id="2382"/>
      <w:bookmarkEnd w:id="2383"/>
      <w:bookmarkEnd w:id="2384"/>
      <w:bookmarkEnd w:id="2385"/>
      <w:bookmarkEnd w:id="2386"/>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387" w:name="_Toc20212509"/>
      <w:bookmarkStart w:id="2388" w:name="_Toc27731864"/>
      <w:bookmarkStart w:id="2389" w:name="_Toc36127642"/>
      <w:bookmarkStart w:id="2390" w:name="_Toc45214748"/>
      <w:bookmarkStart w:id="2391" w:name="_Toc51937887"/>
      <w:bookmarkStart w:id="2392" w:name="_Toc51938196"/>
      <w:bookmarkStart w:id="2393" w:name="_Toc106710324"/>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387"/>
      <w:bookmarkEnd w:id="2388"/>
      <w:bookmarkEnd w:id="2389"/>
      <w:bookmarkEnd w:id="2390"/>
      <w:bookmarkEnd w:id="2391"/>
      <w:bookmarkEnd w:id="2392"/>
      <w:bookmarkEnd w:id="2393"/>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394" w:name="_Toc20212510"/>
      <w:bookmarkStart w:id="2395" w:name="_Toc27731865"/>
      <w:bookmarkStart w:id="2396" w:name="_Toc36127643"/>
      <w:bookmarkStart w:id="2397" w:name="_Toc45214749"/>
      <w:bookmarkStart w:id="2398" w:name="_Toc51937888"/>
      <w:bookmarkStart w:id="2399" w:name="_Toc51938197"/>
      <w:bookmarkStart w:id="2400" w:name="_Toc106710325"/>
      <w:r>
        <w:rPr>
          <w:lang w:eastAsia="zh-CN"/>
        </w:rPr>
        <w:t>B.1.7</w:t>
      </w:r>
      <w:r w:rsidRPr="0073469F">
        <w:tab/>
      </w:r>
      <w:r w:rsidRPr="004555A9">
        <w:t>application/vnd.3gpp.mc</w:t>
      </w:r>
      <w:r>
        <w:t>video-</w:t>
      </w:r>
      <w:r w:rsidRPr="004555A9">
        <w:t>ue-config+xml</w:t>
      </w:r>
      <w:r>
        <w:t xml:space="preserve"> </w:t>
      </w:r>
      <w:r w:rsidRPr="0073469F">
        <w:t>IANA registration template</w:t>
      </w:r>
      <w:bookmarkEnd w:id="2394"/>
      <w:bookmarkEnd w:id="2395"/>
      <w:bookmarkEnd w:id="2396"/>
      <w:bookmarkEnd w:id="2397"/>
      <w:bookmarkEnd w:id="2398"/>
      <w:bookmarkEnd w:id="2399"/>
      <w:bookmarkEnd w:id="2400"/>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401" w:name="_Toc20212511"/>
      <w:bookmarkStart w:id="2402" w:name="_Toc27731866"/>
      <w:bookmarkStart w:id="2403" w:name="_Toc36127644"/>
      <w:bookmarkStart w:id="2404" w:name="_Toc45214750"/>
      <w:bookmarkStart w:id="2405" w:name="_Toc51937889"/>
      <w:bookmarkStart w:id="2406" w:name="_Toc51938198"/>
      <w:bookmarkStart w:id="2407" w:name="_Toc106710326"/>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401"/>
      <w:bookmarkEnd w:id="2402"/>
      <w:bookmarkEnd w:id="2403"/>
      <w:bookmarkEnd w:id="2404"/>
      <w:bookmarkEnd w:id="2405"/>
      <w:bookmarkEnd w:id="2406"/>
      <w:bookmarkEnd w:id="2407"/>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408" w:name="_Toc20212512"/>
      <w:bookmarkStart w:id="2409" w:name="_Toc27731867"/>
      <w:bookmarkStart w:id="2410" w:name="_Toc36127645"/>
      <w:bookmarkStart w:id="2411" w:name="_Toc45214751"/>
      <w:bookmarkStart w:id="2412" w:name="_Toc51937890"/>
      <w:bookmarkStart w:id="2413" w:name="_Toc51938199"/>
      <w:bookmarkStart w:id="2414" w:name="_Toc106710327"/>
      <w:r>
        <w:rPr>
          <w:lang w:eastAsia="zh-CN"/>
        </w:rPr>
        <w:t>B.1.9</w:t>
      </w:r>
      <w:r w:rsidRPr="0073469F">
        <w:tab/>
      </w:r>
      <w:r w:rsidRPr="004555A9">
        <w:t>application/vnd.3gpp.mc</w:t>
      </w:r>
      <w:r>
        <w:t>data-</w:t>
      </w:r>
      <w:r w:rsidRPr="004555A9">
        <w:t>ue-config+xml</w:t>
      </w:r>
      <w:r>
        <w:t xml:space="preserve"> </w:t>
      </w:r>
      <w:r w:rsidRPr="0073469F">
        <w:t>IANA registration template</w:t>
      </w:r>
      <w:bookmarkEnd w:id="2408"/>
      <w:bookmarkEnd w:id="2409"/>
      <w:bookmarkEnd w:id="2410"/>
      <w:bookmarkEnd w:id="2411"/>
      <w:bookmarkEnd w:id="2412"/>
      <w:bookmarkEnd w:id="2413"/>
      <w:bookmarkEnd w:id="2414"/>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415" w:name="_Toc20212513"/>
      <w:bookmarkStart w:id="2416" w:name="_Toc27731868"/>
      <w:bookmarkStart w:id="2417" w:name="_Toc36127646"/>
      <w:bookmarkStart w:id="2418" w:name="_Toc45214752"/>
      <w:bookmarkStart w:id="2419" w:name="_Toc51937891"/>
      <w:bookmarkStart w:id="2420" w:name="_Toc51938200"/>
      <w:bookmarkStart w:id="2421" w:name="_Toc106710328"/>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415"/>
      <w:bookmarkEnd w:id="2416"/>
      <w:bookmarkEnd w:id="2417"/>
      <w:bookmarkEnd w:id="2418"/>
      <w:bookmarkEnd w:id="2419"/>
      <w:bookmarkEnd w:id="2420"/>
      <w:bookmarkEnd w:id="2421"/>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422" w:name="_Toc20212514"/>
      <w:bookmarkStart w:id="2423" w:name="_Toc27731869"/>
      <w:bookmarkStart w:id="2424" w:name="_Toc36127647"/>
      <w:bookmarkStart w:id="2425" w:name="_Toc45214753"/>
      <w:bookmarkStart w:id="2426" w:name="_Toc51937892"/>
      <w:bookmarkStart w:id="2427" w:name="_Toc51938201"/>
      <w:bookmarkStart w:id="2428" w:name="_Toc106710329"/>
      <w:r w:rsidR="00530785" w:rsidRPr="00986001">
        <w:t xml:space="preserve">Annex </w:t>
      </w:r>
      <w:r w:rsidR="00C55673">
        <w:t>C</w:t>
      </w:r>
      <w:r w:rsidR="00530785" w:rsidRPr="00986001">
        <w:t xml:space="preserve"> (informative):</w:t>
      </w:r>
      <w:r w:rsidR="00530785" w:rsidRPr="00986001">
        <w:br/>
        <w:t>Change history</w:t>
      </w:r>
      <w:bookmarkEnd w:id="2422"/>
      <w:bookmarkEnd w:id="2423"/>
      <w:bookmarkEnd w:id="2424"/>
      <w:bookmarkEnd w:id="2425"/>
      <w:bookmarkEnd w:id="2426"/>
      <w:bookmarkEnd w:id="2427"/>
      <w:bookmarkEnd w:id="2428"/>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8221B8" w:rsidRDefault="00B714ED" w:rsidP="008221B8">
            <w:pPr>
              <w:pStyle w:val="TAL"/>
              <w:rPr>
                <w:sz w:val="16"/>
                <w:szCs w:val="16"/>
                <w:lang w:eastAsia="en-US"/>
              </w:rPr>
            </w:pPr>
            <w:r>
              <w:t>Correct MCVideo</w:t>
            </w:r>
            <w:r>
              <w:fldChar w:fldCharType="begin"/>
            </w:r>
            <w:r>
              <w:instrText xml:space="preserve"> DOCPROPERTY  CrTitle  \* MERGEFORMAT </w:instrText>
            </w:r>
            <w:r>
              <w:fldChar w:fldCharType="end"/>
            </w:r>
            <w: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Default="000F3CAA" w:rsidP="008221B8">
            <w:pPr>
              <w:pStyle w:val="TAL"/>
            </w:pPr>
            <w: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Default="00FA7DF0" w:rsidP="008221B8">
            <w:pPr>
              <w:pStyle w:val="TAL"/>
            </w:pPr>
            <w: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c>
          <w:tcPr>
            <w:tcW w:w="800" w:type="dxa"/>
            <w:shd w:val="solid" w:color="FFFFFF" w:fill="auto"/>
          </w:tcPr>
          <w:p w14:paraId="3A59E8A9" w14:textId="032AA26E" w:rsidR="00354345" w:rsidRDefault="00354345" w:rsidP="008221B8">
            <w:pPr>
              <w:pStyle w:val="TAC"/>
              <w:rPr>
                <w:sz w:val="16"/>
                <w:szCs w:val="16"/>
                <w:lang w:eastAsia="en-US"/>
              </w:rPr>
            </w:pPr>
            <w:r>
              <w:rPr>
                <w:sz w:val="16"/>
                <w:szCs w:val="16"/>
                <w:lang w:eastAsia="en-US"/>
              </w:rPr>
              <w:t>2022-06</w:t>
            </w:r>
          </w:p>
        </w:tc>
        <w:tc>
          <w:tcPr>
            <w:tcW w:w="800" w:type="dxa"/>
            <w:shd w:val="solid" w:color="FFFFFF" w:fill="auto"/>
          </w:tcPr>
          <w:p w14:paraId="263F74DC" w14:textId="4EC7CB7A" w:rsidR="00354345" w:rsidRDefault="00354345" w:rsidP="008221B8">
            <w:pPr>
              <w:pStyle w:val="TAC"/>
              <w:rPr>
                <w:sz w:val="16"/>
                <w:szCs w:val="16"/>
                <w:lang w:eastAsia="en-US"/>
              </w:rPr>
            </w:pPr>
            <w:r>
              <w:rPr>
                <w:sz w:val="16"/>
                <w:szCs w:val="16"/>
                <w:lang w:eastAsia="en-US"/>
              </w:rPr>
              <w:t>CT-96</w:t>
            </w:r>
          </w:p>
        </w:tc>
        <w:tc>
          <w:tcPr>
            <w:tcW w:w="1094" w:type="dxa"/>
            <w:shd w:val="solid" w:color="FFFFFF" w:fill="auto"/>
          </w:tcPr>
          <w:p w14:paraId="6B72F11D" w14:textId="40C9D027" w:rsidR="00354345" w:rsidRDefault="00354345" w:rsidP="008221B8">
            <w:pPr>
              <w:pStyle w:val="TAC"/>
              <w:rPr>
                <w:sz w:val="16"/>
                <w:szCs w:val="16"/>
                <w:lang w:eastAsia="en-US"/>
              </w:rPr>
            </w:pPr>
            <w:r w:rsidRPr="00354345">
              <w:rPr>
                <w:sz w:val="16"/>
                <w:szCs w:val="16"/>
                <w:lang w:eastAsia="en-US"/>
              </w:rPr>
              <w:t>CP-221193</w:t>
            </w:r>
          </w:p>
        </w:tc>
        <w:tc>
          <w:tcPr>
            <w:tcW w:w="500" w:type="dxa"/>
            <w:shd w:val="solid" w:color="FFFFFF" w:fill="auto"/>
          </w:tcPr>
          <w:p w14:paraId="3398D388" w14:textId="28128672" w:rsidR="00354345" w:rsidRDefault="00354345" w:rsidP="008221B8">
            <w:pPr>
              <w:pStyle w:val="TAL"/>
              <w:rPr>
                <w:sz w:val="16"/>
                <w:szCs w:val="16"/>
                <w:lang w:eastAsia="en-US"/>
              </w:rPr>
            </w:pPr>
            <w:r>
              <w:rPr>
                <w:sz w:val="16"/>
                <w:szCs w:val="16"/>
                <w:lang w:eastAsia="en-US"/>
              </w:rPr>
              <w:t>0228</w:t>
            </w:r>
          </w:p>
        </w:tc>
        <w:tc>
          <w:tcPr>
            <w:tcW w:w="425" w:type="dxa"/>
            <w:shd w:val="solid" w:color="FFFFFF" w:fill="auto"/>
          </w:tcPr>
          <w:p w14:paraId="08F7D4C3" w14:textId="0096BE92" w:rsidR="00354345" w:rsidRDefault="00354345" w:rsidP="008221B8">
            <w:pPr>
              <w:pStyle w:val="TAR"/>
              <w:rPr>
                <w:sz w:val="16"/>
                <w:szCs w:val="16"/>
                <w:lang w:eastAsia="en-US"/>
              </w:rPr>
            </w:pPr>
            <w:r>
              <w:rPr>
                <w:sz w:val="16"/>
                <w:szCs w:val="16"/>
                <w:lang w:eastAsia="en-US"/>
              </w:rPr>
              <w:t>1</w:t>
            </w:r>
          </w:p>
        </w:tc>
        <w:tc>
          <w:tcPr>
            <w:tcW w:w="425" w:type="dxa"/>
            <w:shd w:val="solid" w:color="FFFFFF" w:fill="auto"/>
          </w:tcPr>
          <w:p w14:paraId="26A9F3D7" w14:textId="1A0D59DB" w:rsidR="00354345" w:rsidRDefault="00354345" w:rsidP="008221B8">
            <w:pPr>
              <w:pStyle w:val="TAC"/>
              <w:rPr>
                <w:sz w:val="16"/>
                <w:szCs w:val="16"/>
                <w:lang w:eastAsia="en-US"/>
              </w:rPr>
            </w:pPr>
            <w:r>
              <w:rPr>
                <w:sz w:val="16"/>
                <w:szCs w:val="16"/>
                <w:lang w:eastAsia="en-US"/>
              </w:rPr>
              <w:t>A</w:t>
            </w:r>
          </w:p>
        </w:tc>
        <w:tc>
          <w:tcPr>
            <w:tcW w:w="4962" w:type="dxa"/>
            <w:shd w:val="solid" w:color="FFFFFF" w:fill="auto"/>
          </w:tcPr>
          <w:p w14:paraId="60FC3F05" w14:textId="731F2605" w:rsidR="00354345" w:rsidRDefault="00354345" w:rsidP="008221B8">
            <w:pPr>
              <w:pStyle w:val="TAL"/>
            </w:pPr>
            <w:r>
              <w:t>Reference corrections related to Group Info corrections</w:t>
            </w:r>
          </w:p>
        </w:tc>
        <w:tc>
          <w:tcPr>
            <w:tcW w:w="708" w:type="dxa"/>
            <w:shd w:val="solid" w:color="FFFFFF" w:fill="auto"/>
          </w:tcPr>
          <w:p w14:paraId="480A7A55" w14:textId="41F2334C" w:rsidR="00354345" w:rsidRDefault="00354345" w:rsidP="008221B8">
            <w:pPr>
              <w:pStyle w:val="TAC"/>
              <w:rPr>
                <w:sz w:val="16"/>
                <w:szCs w:val="16"/>
                <w:lang w:eastAsia="en-US"/>
              </w:rPr>
            </w:pPr>
            <w:r>
              <w:rPr>
                <w:sz w:val="16"/>
                <w:szCs w:val="16"/>
                <w:lang w:eastAsia="en-US"/>
              </w:rPr>
              <w:t>16.12.0</w:t>
            </w:r>
          </w:p>
        </w:tc>
      </w:tr>
      <w:tr w:rsidR="008B428C" w:rsidRPr="004E2844" w14:paraId="57EA24E7" w14:textId="77777777" w:rsidTr="0038500E">
        <w:tc>
          <w:tcPr>
            <w:tcW w:w="800" w:type="dxa"/>
            <w:shd w:val="solid" w:color="FFFFFF" w:fill="auto"/>
          </w:tcPr>
          <w:p w14:paraId="0A05468B" w14:textId="35B3EFCD" w:rsidR="008B428C" w:rsidRDefault="008B428C" w:rsidP="008221B8">
            <w:pPr>
              <w:pStyle w:val="TAC"/>
              <w:rPr>
                <w:sz w:val="16"/>
                <w:szCs w:val="16"/>
                <w:lang w:eastAsia="en-US"/>
              </w:rPr>
            </w:pPr>
            <w:r>
              <w:rPr>
                <w:sz w:val="16"/>
                <w:szCs w:val="16"/>
                <w:lang w:eastAsia="en-US"/>
              </w:rPr>
              <w:t>2022-0</w:t>
            </w:r>
            <w:r w:rsidR="00083F19">
              <w:rPr>
                <w:sz w:val="16"/>
                <w:szCs w:val="16"/>
                <w:lang w:eastAsia="en-US"/>
              </w:rPr>
              <w:t>9</w:t>
            </w:r>
          </w:p>
        </w:tc>
        <w:tc>
          <w:tcPr>
            <w:tcW w:w="800" w:type="dxa"/>
            <w:shd w:val="solid" w:color="FFFFFF" w:fill="auto"/>
          </w:tcPr>
          <w:p w14:paraId="076FEA36" w14:textId="0CC69FA9" w:rsidR="008B428C" w:rsidRDefault="008B428C" w:rsidP="008221B8">
            <w:pPr>
              <w:pStyle w:val="TAC"/>
              <w:rPr>
                <w:sz w:val="16"/>
                <w:szCs w:val="16"/>
                <w:lang w:eastAsia="en-US"/>
              </w:rPr>
            </w:pPr>
            <w:r>
              <w:rPr>
                <w:sz w:val="16"/>
                <w:szCs w:val="16"/>
                <w:lang w:eastAsia="en-US"/>
              </w:rPr>
              <w:t>CT-9</w:t>
            </w:r>
            <w:r w:rsidR="00083F19">
              <w:rPr>
                <w:sz w:val="16"/>
                <w:szCs w:val="16"/>
                <w:lang w:eastAsia="en-US"/>
              </w:rPr>
              <w:t>7e</w:t>
            </w:r>
          </w:p>
        </w:tc>
        <w:tc>
          <w:tcPr>
            <w:tcW w:w="1094" w:type="dxa"/>
            <w:shd w:val="solid" w:color="FFFFFF" w:fill="auto"/>
          </w:tcPr>
          <w:p w14:paraId="6B78D76E" w14:textId="69970526" w:rsidR="008B428C" w:rsidRPr="00354345" w:rsidRDefault="008B428C" w:rsidP="008221B8">
            <w:pPr>
              <w:pStyle w:val="TAC"/>
              <w:rPr>
                <w:sz w:val="16"/>
                <w:szCs w:val="16"/>
                <w:lang w:eastAsia="en-US"/>
              </w:rPr>
            </w:pPr>
            <w:r w:rsidRPr="008B428C">
              <w:rPr>
                <w:sz w:val="16"/>
                <w:szCs w:val="16"/>
                <w:lang w:eastAsia="en-US"/>
              </w:rPr>
              <w:t>CP-222134</w:t>
            </w:r>
          </w:p>
        </w:tc>
        <w:tc>
          <w:tcPr>
            <w:tcW w:w="500" w:type="dxa"/>
            <w:shd w:val="solid" w:color="FFFFFF" w:fill="auto"/>
          </w:tcPr>
          <w:p w14:paraId="15ED918C" w14:textId="1BFA0574" w:rsidR="008B428C" w:rsidRDefault="008B428C" w:rsidP="008221B8">
            <w:pPr>
              <w:pStyle w:val="TAL"/>
              <w:rPr>
                <w:sz w:val="16"/>
                <w:szCs w:val="16"/>
                <w:lang w:eastAsia="en-US"/>
              </w:rPr>
            </w:pPr>
            <w:r>
              <w:rPr>
                <w:sz w:val="16"/>
                <w:szCs w:val="16"/>
                <w:lang w:eastAsia="en-US"/>
              </w:rPr>
              <w:t>0234</w:t>
            </w:r>
          </w:p>
        </w:tc>
        <w:tc>
          <w:tcPr>
            <w:tcW w:w="425" w:type="dxa"/>
            <w:shd w:val="solid" w:color="FFFFFF" w:fill="auto"/>
          </w:tcPr>
          <w:p w14:paraId="55F561A1" w14:textId="38C9980C" w:rsidR="008B428C" w:rsidRDefault="008B428C" w:rsidP="008221B8">
            <w:pPr>
              <w:pStyle w:val="TAR"/>
              <w:rPr>
                <w:sz w:val="16"/>
                <w:szCs w:val="16"/>
                <w:lang w:eastAsia="en-US"/>
              </w:rPr>
            </w:pPr>
            <w:r>
              <w:rPr>
                <w:sz w:val="16"/>
                <w:szCs w:val="16"/>
                <w:lang w:eastAsia="en-US"/>
              </w:rPr>
              <w:t>4</w:t>
            </w:r>
          </w:p>
        </w:tc>
        <w:tc>
          <w:tcPr>
            <w:tcW w:w="425" w:type="dxa"/>
            <w:shd w:val="solid" w:color="FFFFFF" w:fill="auto"/>
          </w:tcPr>
          <w:p w14:paraId="41AF390D" w14:textId="6F3A9FD1" w:rsidR="008B428C" w:rsidRDefault="008B428C" w:rsidP="008221B8">
            <w:pPr>
              <w:pStyle w:val="TAC"/>
              <w:rPr>
                <w:sz w:val="16"/>
                <w:szCs w:val="16"/>
                <w:lang w:eastAsia="en-US"/>
              </w:rPr>
            </w:pPr>
            <w:r>
              <w:rPr>
                <w:sz w:val="16"/>
                <w:szCs w:val="16"/>
                <w:lang w:eastAsia="en-US"/>
              </w:rPr>
              <w:t>A</w:t>
            </w:r>
          </w:p>
        </w:tc>
        <w:tc>
          <w:tcPr>
            <w:tcW w:w="4962" w:type="dxa"/>
            <w:shd w:val="solid" w:color="FFFFFF" w:fill="auto"/>
          </w:tcPr>
          <w:p w14:paraId="7A2C8036" w14:textId="4BBBA4FE" w:rsidR="008B428C" w:rsidRDefault="008B428C" w:rsidP="008221B8">
            <w:pPr>
              <w:pStyle w:val="TAL"/>
            </w:pPr>
            <w:r>
              <w:t>Add resource priority elements to MCVideo</w:t>
            </w:r>
          </w:p>
        </w:tc>
        <w:tc>
          <w:tcPr>
            <w:tcW w:w="708" w:type="dxa"/>
            <w:shd w:val="solid" w:color="FFFFFF" w:fill="auto"/>
          </w:tcPr>
          <w:p w14:paraId="183F8551" w14:textId="7C150315" w:rsidR="008B428C" w:rsidRDefault="008B428C" w:rsidP="008221B8">
            <w:pPr>
              <w:pStyle w:val="TAC"/>
              <w:rPr>
                <w:sz w:val="16"/>
                <w:szCs w:val="16"/>
                <w:lang w:eastAsia="en-US"/>
              </w:rPr>
            </w:pPr>
            <w:r>
              <w:rPr>
                <w:sz w:val="16"/>
                <w:szCs w:val="16"/>
                <w:lang w:eastAsia="en-US"/>
              </w:rPr>
              <w:t>16.13.0</w:t>
            </w:r>
          </w:p>
        </w:tc>
      </w:tr>
    </w:tbl>
    <w:p w14:paraId="6A6F99D4" w14:textId="77777777" w:rsidR="0038500E" w:rsidRPr="004E2844" w:rsidRDefault="0038500E" w:rsidP="00131C35"/>
    <w:sectPr w:rsidR="0038500E" w:rsidRPr="004E2844" w:rsidSect="00273A27">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F8967" w14:textId="77777777" w:rsidR="002E68C3" w:rsidRDefault="002E68C3">
      <w:r>
        <w:separator/>
      </w:r>
    </w:p>
  </w:endnote>
  <w:endnote w:type="continuationSeparator" w:id="0">
    <w:p w14:paraId="153B333A" w14:textId="77777777" w:rsidR="002E68C3" w:rsidRDefault="002E68C3">
      <w:r>
        <w:continuationSeparator/>
      </w:r>
    </w:p>
  </w:endnote>
  <w:endnote w:type="continuationNotice" w:id="1">
    <w:p w14:paraId="0B1234D9" w14:textId="77777777" w:rsidR="002E68C3" w:rsidRDefault="002E6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1673" w14:textId="77777777" w:rsidR="00515338" w:rsidRDefault="005153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676A" w14:textId="77777777" w:rsidR="002E68C3" w:rsidRDefault="002E68C3">
      <w:r>
        <w:separator/>
      </w:r>
    </w:p>
  </w:footnote>
  <w:footnote w:type="continuationSeparator" w:id="0">
    <w:p w14:paraId="3E845A4E" w14:textId="77777777" w:rsidR="002E68C3" w:rsidRDefault="002E68C3">
      <w:r>
        <w:continuationSeparator/>
      </w:r>
    </w:p>
  </w:footnote>
  <w:footnote w:type="continuationNotice" w:id="1">
    <w:p w14:paraId="06CB5F12" w14:textId="77777777" w:rsidR="002E68C3" w:rsidRDefault="002E6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08A46" w14:textId="5AE6E7F3" w:rsidR="00515338" w:rsidRDefault="005153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3F19">
      <w:rPr>
        <w:rFonts w:ascii="Arial" w:hAnsi="Arial" w:cs="Arial"/>
        <w:b/>
        <w:noProof/>
        <w:sz w:val="18"/>
        <w:szCs w:val="18"/>
      </w:rPr>
      <w:t>3GPP TS 24.484 V16.13.0 (2022-09)</w:t>
    </w:r>
    <w:r>
      <w:rPr>
        <w:rFonts w:ascii="Arial" w:hAnsi="Arial" w:cs="Arial"/>
        <w:b/>
        <w:sz w:val="18"/>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201E0B2D" w14:textId="7F0D4ABC" w:rsidR="00515338" w:rsidRDefault="005153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3F19">
      <w:rPr>
        <w:rFonts w:ascii="Arial" w:hAnsi="Arial" w:cs="Arial"/>
        <w:b/>
        <w:noProof/>
        <w:sz w:val="18"/>
        <w:szCs w:val="18"/>
      </w:rPr>
      <w:t>Release 16</w:t>
    </w:r>
    <w:r>
      <w:rPr>
        <w:rFonts w:ascii="Arial" w:hAnsi="Arial" w:cs="Arial"/>
        <w:b/>
        <w:sz w:val="18"/>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73319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232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046019">
    <w:abstractNumId w:val="12"/>
  </w:num>
  <w:num w:numId="4" w16cid:durableId="1253707667">
    <w:abstractNumId w:val="9"/>
  </w:num>
  <w:num w:numId="5" w16cid:durableId="1809546029">
    <w:abstractNumId w:val="7"/>
  </w:num>
  <w:num w:numId="6" w16cid:durableId="769354288">
    <w:abstractNumId w:val="6"/>
  </w:num>
  <w:num w:numId="7" w16cid:durableId="1346322995">
    <w:abstractNumId w:val="5"/>
  </w:num>
  <w:num w:numId="8" w16cid:durableId="1392072931">
    <w:abstractNumId w:val="4"/>
  </w:num>
  <w:num w:numId="9" w16cid:durableId="1191993394">
    <w:abstractNumId w:val="8"/>
  </w:num>
  <w:num w:numId="10" w16cid:durableId="415328575">
    <w:abstractNumId w:val="3"/>
  </w:num>
  <w:num w:numId="11" w16cid:durableId="869218995">
    <w:abstractNumId w:val="2"/>
  </w:num>
  <w:num w:numId="12" w16cid:durableId="802114550">
    <w:abstractNumId w:val="1"/>
  </w:num>
  <w:num w:numId="13" w16cid:durableId="1436485565">
    <w:abstractNumId w:val="0"/>
  </w:num>
  <w:num w:numId="14" w16cid:durableId="176237119">
    <w:abstractNumId w:val="24"/>
  </w:num>
  <w:num w:numId="15" w16cid:durableId="375542136">
    <w:abstractNumId w:val="23"/>
  </w:num>
  <w:num w:numId="16" w16cid:durableId="202406485">
    <w:abstractNumId w:val="15"/>
  </w:num>
  <w:num w:numId="17" w16cid:durableId="1241058066">
    <w:abstractNumId w:val="20"/>
  </w:num>
  <w:num w:numId="18" w16cid:durableId="1473138576">
    <w:abstractNumId w:val="29"/>
  </w:num>
  <w:num w:numId="19" w16cid:durableId="654922012">
    <w:abstractNumId w:val="26"/>
  </w:num>
  <w:num w:numId="20" w16cid:durableId="1304502498">
    <w:abstractNumId w:val="31"/>
  </w:num>
  <w:num w:numId="21" w16cid:durableId="1537499242">
    <w:abstractNumId w:val="13"/>
  </w:num>
  <w:num w:numId="22" w16cid:durableId="217128980">
    <w:abstractNumId w:val="34"/>
  </w:num>
  <w:num w:numId="23" w16cid:durableId="2027755893">
    <w:abstractNumId w:val="30"/>
  </w:num>
  <w:num w:numId="24" w16cid:durableId="638993808">
    <w:abstractNumId w:val="33"/>
  </w:num>
  <w:num w:numId="25" w16cid:durableId="1347251665">
    <w:abstractNumId w:val="14"/>
  </w:num>
  <w:num w:numId="26" w16cid:durableId="676149865">
    <w:abstractNumId w:val="22"/>
  </w:num>
  <w:num w:numId="27" w16cid:durableId="1092629878">
    <w:abstractNumId w:val="27"/>
  </w:num>
  <w:num w:numId="28" w16cid:durableId="1231618371">
    <w:abstractNumId w:val="21"/>
  </w:num>
  <w:num w:numId="29" w16cid:durableId="33746850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470515428">
    <w:abstractNumId w:val="11"/>
  </w:num>
  <w:num w:numId="31" w16cid:durableId="1161585252">
    <w:abstractNumId w:val="19"/>
  </w:num>
  <w:num w:numId="32" w16cid:durableId="965937328">
    <w:abstractNumId w:val="17"/>
  </w:num>
  <w:num w:numId="33" w16cid:durableId="673342148">
    <w:abstractNumId w:val="25"/>
  </w:num>
  <w:num w:numId="34" w16cid:durableId="10092566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921821">
    <w:abstractNumId w:val="16"/>
  </w:num>
  <w:num w:numId="36" w16cid:durableId="746075656">
    <w:abstractNumId w:val="28"/>
  </w:num>
  <w:num w:numId="37" w16cid:durableId="13596963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3F19"/>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F01C2"/>
    <w:rsid w:val="000F3CAA"/>
    <w:rsid w:val="000F413F"/>
    <w:rsid w:val="000F57EB"/>
    <w:rsid w:val="000F6344"/>
    <w:rsid w:val="0010269E"/>
    <w:rsid w:val="001040E8"/>
    <w:rsid w:val="00105F3E"/>
    <w:rsid w:val="00106FA6"/>
    <w:rsid w:val="001072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958"/>
    <w:rsid w:val="00131C35"/>
    <w:rsid w:val="00136ADB"/>
    <w:rsid w:val="00136B23"/>
    <w:rsid w:val="00151B4D"/>
    <w:rsid w:val="0015437B"/>
    <w:rsid w:val="00163DC2"/>
    <w:rsid w:val="001725CB"/>
    <w:rsid w:val="001742A4"/>
    <w:rsid w:val="00176040"/>
    <w:rsid w:val="00176F87"/>
    <w:rsid w:val="00180950"/>
    <w:rsid w:val="0018096C"/>
    <w:rsid w:val="00181554"/>
    <w:rsid w:val="001821FC"/>
    <w:rsid w:val="001823CE"/>
    <w:rsid w:val="001837B3"/>
    <w:rsid w:val="001875B2"/>
    <w:rsid w:val="001A0506"/>
    <w:rsid w:val="001A3004"/>
    <w:rsid w:val="001A5724"/>
    <w:rsid w:val="001A7F0D"/>
    <w:rsid w:val="001B13DA"/>
    <w:rsid w:val="001B1EC6"/>
    <w:rsid w:val="001B2ACA"/>
    <w:rsid w:val="001B2DC6"/>
    <w:rsid w:val="001B6CCB"/>
    <w:rsid w:val="001B7DF9"/>
    <w:rsid w:val="001C195E"/>
    <w:rsid w:val="001C2045"/>
    <w:rsid w:val="001C2D65"/>
    <w:rsid w:val="001C4DE5"/>
    <w:rsid w:val="001C5D46"/>
    <w:rsid w:val="001C6D7F"/>
    <w:rsid w:val="001C7730"/>
    <w:rsid w:val="001D446B"/>
    <w:rsid w:val="001D5580"/>
    <w:rsid w:val="001D5EA6"/>
    <w:rsid w:val="001E2E41"/>
    <w:rsid w:val="001F168B"/>
    <w:rsid w:val="001F43CE"/>
    <w:rsid w:val="001F4601"/>
    <w:rsid w:val="00200EFA"/>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B316A"/>
    <w:rsid w:val="002B4F0A"/>
    <w:rsid w:val="002B734A"/>
    <w:rsid w:val="002C310B"/>
    <w:rsid w:val="002C4F81"/>
    <w:rsid w:val="002D38E5"/>
    <w:rsid w:val="002D6251"/>
    <w:rsid w:val="002D77AE"/>
    <w:rsid w:val="002E1C30"/>
    <w:rsid w:val="002E3304"/>
    <w:rsid w:val="002E68C3"/>
    <w:rsid w:val="002F11FF"/>
    <w:rsid w:val="002F16F1"/>
    <w:rsid w:val="002F2828"/>
    <w:rsid w:val="002F487B"/>
    <w:rsid w:val="002F55BD"/>
    <w:rsid w:val="002F5FEA"/>
    <w:rsid w:val="00306B63"/>
    <w:rsid w:val="00312DC1"/>
    <w:rsid w:val="00315561"/>
    <w:rsid w:val="003157B5"/>
    <w:rsid w:val="0031729E"/>
    <w:rsid w:val="003172DC"/>
    <w:rsid w:val="0032260A"/>
    <w:rsid w:val="00324ED9"/>
    <w:rsid w:val="00325D0A"/>
    <w:rsid w:val="00327A21"/>
    <w:rsid w:val="00334AA6"/>
    <w:rsid w:val="00345EA5"/>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282"/>
    <w:rsid w:val="003B753A"/>
    <w:rsid w:val="003B7783"/>
    <w:rsid w:val="003C23FD"/>
    <w:rsid w:val="003C2B27"/>
    <w:rsid w:val="003C49D1"/>
    <w:rsid w:val="003C6865"/>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20120"/>
    <w:rsid w:val="00430B32"/>
    <w:rsid w:val="00435C39"/>
    <w:rsid w:val="00436178"/>
    <w:rsid w:val="00436B6E"/>
    <w:rsid w:val="00444361"/>
    <w:rsid w:val="00450D8F"/>
    <w:rsid w:val="00452332"/>
    <w:rsid w:val="004536E6"/>
    <w:rsid w:val="00455938"/>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0F4"/>
    <w:rsid w:val="0052096B"/>
    <w:rsid w:val="0052304D"/>
    <w:rsid w:val="00530785"/>
    <w:rsid w:val="00543E6C"/>
    <w:rsid w:val="00550990"/>
    <w:rsid w:val="005535E6"/>
    <w:rsid w:val="0055631D"/>
    <w:rsid w:val="005566D8"/>
    <w:rsid w:val="0055738A"/>
    <w:rsid w:val="005628AC"/>
    <w:rsid w:val="00563D00"/>
    <w:rsid w:val="00564582"/>
    <w:rsid w:val="00565087"/>
    <w:rsid w:val="00565793"/>
    <w:rsid w:val="0057105B"/>
    <w:rsid w:val="005721F2"/>
    <w:rsid w:val="0057233F"/>
    <w:rsid w:val="005823B8"/>
    <w:rsid w:val="00583C17"/>
    <w:rsid w:val="00584428"/>
    <w:rsid w:val="00586FAB"/>
    <w:rsid w:val="00591EA5"/>
    <w:rsid w:val="005927F0"/>
    <w:rsid w:val="005952D2"/>
    <w:rsid w:val="00597D0D"/>
    <w:rsid w:val="005A672E"/>
    <w:rsid w:val="005A67BC"/>
    <w:rsid w:val="005A7EDA"/>
    <w:rsid w:val="005B09A4"/>
    <w:rsid w:val="005B4A60"/>
    <w:rsid w:val="005C6288"/>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7B8E"/>
    <w:rsid w:val="00643888"/>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483E"/>
    <w:rsid w:val="006A4BFD"/>
    <w:rsid w:val="006A63F0"/>
    <w:rsid w:val="006B00D7"/>
    <w:rsid w:val="006B0C34"/>
    <w:rsid w:val="006B414A"/>
    <w:rsid w:val="006B67C9"/>
    <w:rsid w:val="006C424D"/>
    <w:rsid w:val="006C6B5D"/>
    <w:rsid w:val="006D4088"/>
    <w:rsid w:val="006D4977"/>
    <w:rsid w:val="006D4E19"/>
    <w:rsid w:val="006D6C96"/>
    <w:rsid w:val="006D708F"/>
    <w:rsid w:val="006E3D5D"/>
    <w:rsid w:val="006E46FD"/>
    <w:rsid w:val="006E5198"/>
    <w:rsid w:val="006E7AA3"/>
    <w:rsid w:val="006F1576"/>
    <w:rsid w:val="006F4F7A"/>
    <w:rsid w:val="006F54D2"/>
    <w:rsid w:val="006F616D"/>
    <w:rsid w:val="0070096B"/>
    <w:rsid w:val="00704DB0"/>
    <w:rsid w:val="00711760"/>
    <w:rsid w:val="007127C6"/>
    <w:rsid w:val="007137C2"/>
    <w:rsid w:val="00725CAA"/>
    <w:rsid w:val="00725FB4"/>
    <w:rsid w:val="00727D1C"/>
    <w:rsid w:val="00733141"/>
    <w:rsid w:val="00734A5B"/>
    <w:rsid w:val="00735E0B"/>
    <w:rsid w:val="00740156"/>
    <w:rsid w:val="00743F76"/>
    <w:rsid w:val="00744E76"/>
    <w:rsid w:val="007460A9"/>
    <w:rsid w:val="0075056B"/>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B002D"/>
    <w:rsid w:val="008B0E85"/>
    <w:rsid w:val="008B428C"/>
    <w:rsid w:val="008B6DB5"/>
    <w:rsid w:val="008C203F"/>
    <w:rsid w:val="008C2285"/>
    <w:rsid w:val="008C3000"/>
    <w:rsid w:val="008C44CA"/>
    <w:rsid w:val="008D1B46"/>
    <w:rsid w:val="008D2923"/>
    <w:rsid w:val="008D4746"/>
    <w:rsid w:val="008D4E9C"/>
    <w:rsid w:val="008E09CD"/>
    <w:rsid w:val="008E1811"/>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42EC2"/>
    <w:rsid w:val="0094648D"/>
    <w:rsid w:val="00947E85"/>
    <w:rsid w:val="00957796"/>
    <w:rsid w:val="00962E8F"/>
    <w:rsid w:val="00962EDF"/>
    <w:rsid w:val="00963CD9"/>
    <w:rsid w:val="00964F35"/>
    <w:rsid w:val="0096547C"/>
    <w:rsid w:val="009700BA"/>
    <w:rsid w:val="009729A2"/>
    <w:rsid w:val="00974E44"/>
    <w:rsid w:val="00982E03"/>
    <w:rsid w:val="00986001"/>
    <w:rsid w:val="009913CB"/>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30507"/>
    <w:rsid w:val="00A32AE7"/>
    <w:rsid w:val="00A403CF"/>
    <w:rsid w:val="00A415D1"/>
    <w:rsid w:val="00A42441"/>
    <w:rsid w:val="00A43926"/>
    <w:rsid w:val="00A43D17"/>
    <w:rsid w:val="00A449CF"/>
    <w:rsid w:val="00A50CC0"/>
    <w:rsid w:val="00A51312"/>
    <w:rsid w:val="00A52BA2"/>
    <w:rsid w:val="00A53724"/>
    <w:rsid w:val="00A55C1D"/>
    <w:rsid w:val="00A56D22"/>
    <w:rsid w:val="00A60719"/>
    <w:rsid w:val="00A65589"/>
    <w:rsid w:val="00A678DE"/>
    <w:rsid w:val="00A71AA2"/>
    <w:rsid w:val="00A822FD"/>
    <w:rsid w:val="00A82346"/>
    <w:rsid w:val="00A84819"/>
    <w:rsid w:val="00A867A9"/>
    <w:rsid w:val="00A873C6"/>
    <w:rsid w:val="00A94CAF"/>
    <w:rsid w:val="00AA68E6"/>
    <w:rsid w:val="00AB506E"/>
    <w:rsid w:val="00AB5AAA"/>
    <w:rsid w:val="00AB6914"/>
    <w:rsid w:val="00AC5B76"/>
    <w:rsid w:val="00AD094F"/>
    <w:rsid w:val="00AD21A0"/>
    <w:rsid w:val="00AD590F"/>
    <w:rsid w:val="00AE3427"/>
    <w:rsid w:val="00AE3D7E"/>
    <w:rsid w:val="00AE6308"/>
    <w:rsid w:val="00AF4F68"/>
    <w:rsid w:val="00AF6233"/>
    <w:rsid w:val="00AF7F50"/>
    <w:rsid w:val="00B00F69"/>
    <w:rsid w:val="00B102E8"/>
    <w:rsid w:val="00B13079"/>
    <w:rsid w:val="00B15449"/>
    <w:rsid w:val="00B206BF"/>
    <w:rsid w:val="00B21801"/>
    <w:rsid w:val="00B25F5A"/>
    <w:rsid w:val="00B2688D"/>
    <w:rsid w:val="00B26DD5"/>
    <w:rsid w:val="00B274E6"/>
    <w:rsid w:val="00B35541"/>
    <w:rsid w:val="00B406C3"/>
    <w:rsid w:val="00B4096B"/>
    <w:rsid w:val="00B41D44"/>
    <w:rsid w:val="00B424CD"/>
    <w:rsid w:val="00B45972"/>
    <w:rsid w:val="00B47F60"/>
    <w:rsid w:val="00B501FE"/>
    <w:rsid w:val="00B5325D"/>
    <w:rsid w:val="00B548F8"/>
    <w:rsid w:val="00B61DA0"/>
    <w:rsid w:val="00B62BFD"/>
    <w:rsid w:val="00B66593"/>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41D0"/>
    <w:rsid w:val="00BB501A"/>
    <w:rsid w:val="00BB7972"/>
    <w:rsid w:val="00BC0C93"/>
    <w:rsid w:val="00BC0F7D"/>
    <w:rsid w:val="00BC116F"/>
    <w:rsid w:val="00BC221F"/>
    <w:rsid w:val="00BC2BA7"/>
    <w:rsid w:val="00BC3234"/>
    <w:rsid w:val="00BD44A1"/>
    <w:rsid w:val="00BD52FC"/>
    <w:rsid w:val="00BE0D4E"/>
    <w:rsid w:val="00BE25A0"/>
    <w:rsid w:val="00BE27EE"/>
    <w:rsid w:val="00BE5464"/>
    <w:rsid w:val="00BE6830"/>
    <w:rsid w:val="00BF2752"/>
    <w:rsid w:val="00BF3371"/>
    <w:rsid w:val="00BF3395"/>
    <w:rsid w:val="00BF3896"/>
    <w:rsid w:val="00BF4AB4"/>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744D"/>
    <w:rsid w:val="00C7459A"/>
    <w:rsid w:val="00C75019"/>
    <w:rsid w:val="00C81ABB"/>
    <w:rsid w:val="00C86E90"/>
    <w:rsid w:val="00C92440"/>
    <w:rsid w:val="00C9363F"/>
    <w:rsid w:val="00C938DA"/>
    <w:rsid w:val="00C94013"/>
    <w:rsid w:val="00C96463"/>
    <w:rsid w:val="00CA3D0C"/>
    <w:rsid w:val="00CA442D"/>
    <w:rsid w:val="00CA5CD2"/>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41C1"/>
    <w:rsid w:val="00D254DD"/>
    <w:rsid w:val="00D30F8E"/>
    <w:rsid w:val="00D32876"/>
    <w:rsid w:val="00D329F7"/>
    <w:rsid w:val="00D438DC"/>
    <w:rsid w:val="00D43AB6"/>
    <w:rsid w:val="00D45A5A"/>
    <w:rsid w:val="00D478F7"/>
    <w:rsid w:val="00D50B28"/>
    <w:rsid w:val="00D73215"/>
    <w:rsid w:val="00D738D6"/>
    <w:rsid w:val="00D755EB"/>
    <w:rsid w:val="00D818E1"/>
    <w:rsid w:val="00D84152"/>
    <w:rsid w:val="00D845C8"/>
    <w:rsid w:val="00D85E5F"/>
    <w:rsid w:val="00D8686C"/>
    <w:rsid w:val="00D86886"/>
    <w:rsid w:val="00D871D7"/>
    <w:rsid w:val="00D87E00"/>
    <w:rsid w:val="00D901A2"/>
    <w:rsid w:val="00D9134D"/>
    <w:rsid w:val="00D92A3F"/>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33A71"/>
    <w:rsid w:val="00E36F80"/>
    <w:rsid w:val="00E37E4B"/>
    <w:rsid w:val="00E401A0"/>
    <w:rsid w:val="00E4478C"/>
    <w:rsid w:val="00E47C0F"/>
    <w:rsid w:val="00E512BA"/>
    <w:rsid w:val="00E613DE"/>
    <w:rsid w:val="00E619C5"/>
    <w:rsid w:val="00E63D75"/>
    <w:rsid w:val="00E6611B"/>
    <w:rsid w:val="00E66321"/>
    <w:rsid w:val="00E673F3"/>
    <w:rsid w:val="00E67D43"/>
    <w:rsid w:val="00E71BE3"/>
    <w:rsid w:val="00E71F44"/>
    <w:rsid w:val="00E75AAB"/>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738D"/>
    <w:rsid w:val="00EF73D3"/>
    <w:rsid w:val="00F025A2"/>
    <w:rsid w:val="00F043B7"/>
    <w:rsid w:val="00F112D1"/>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4878"/>
    <w:rsid w:val="00F64B97"/>
    <w:rsid w:val="00F64CB7"/>
    <w:rsid w:val="00F653B8"/>
    <w:rsid w:val="00F70B77"/>
    <w:rsid w:val="00F740E1"/>
    <w:rsid w:val="00F74435"/>
    <w:rsid w:val="00F759F1"/>
    <w:rsid w:val="00F7763E"/>
    <w:rsid w:val="00F82EB7"/>
    <w:rsid w:val="00F86315"/>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87"/>
    <w:pPr>
      <w:overflowPunct w:val="0"/>
      <w:autoSpaceDE w:val="0"/>
      <w:autoSpaceDN w:val="0"/>
      <w:adjustRightInd w:val="0"/>
      <w:spacing w:after="180"/>
      <w:textAlignment w:val="baseline"/>
    </w:pPr>
  </w:style>
  <w:style w:type="paragraph" w:styleId="Heading1">
    <w:name w:val="heading 1"/>
    <w:next w:val="Normal"/>
    <w:link w:val="Heading1Char"/>
    <w:qFormat/>
    <w:rsid w:val="00DE7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E7187"/>
    <w:pPr>
      <w:pBdr>
        <w:top w:val="none" w:sz="0" w:space="0" w:color="auto"/>
      </w:pBdr>
      <w:spacing w:before="180"/>
      <w:outlineLvl w:val="1"/>
    </w:pPr>
    <w:rPr>
      <w:sz w:val="32"/>
    </w:rPr>
  </w:style>
  <w:style w:type="paragraph" w:styleId="Heading3">
    <w:name w:val="heading 3"/>
    <w:basedOn w:val="Heading2"/>
    <w:next w:val="Normal"/>
    <w:link w:val="Heading3Char"/>
    <w:qFormat/>
    <w:rsid w:val="00DE7187"/>
    <w:pPr>
      <w:spacing w:before="120"/>
      <w:outlineLvl w:val="2"/>
    </w:pPr>
    <w:rPr>
      <w:sz w:val="28"/>
    </w:rPr>
  </w:style>
  <w:style w:type="paragraph" w:styleId="Heading4">
    <w:name w:val="heading 4"/>
    <w:basedOn w:val="Heading3"/>
    <w:next w:val="Normal"/>
    <w:link w:val="Heading4Char"/>
    <w:qFormat/>
    <w:rsid w:val="00DE7187"/>
    <w:pPr>
      <w:ind w:left="1418" w:hanging="1418"/>
      <w:outlineLvl w:val="3"/>
    </w:pPr>
    <w:rPr>
      <w:sz w:val="24"/>
    </w:rPr>
  </w:style>
  <w:style w:type="paragraph" w:styleId="Heading5">
    <w:name w:val="heading 5"/>
    <w:basedOn w:val="Heading4"/>
    <w:next w:val="Normal"/>
    <w:link w:val="Heading5Char"/>
    <w:qFormat/>
    <w:rsid w:val="00DE7187"/>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DE7187"/>
    <w:pPr>
      <w:ind w:left="0" w:firstLine="0"/>
      <w:outlineLvl w:val="7"/>
    </w:pPr>
  </w:style>
  <w:style w:type="paragraph" w:styleId="Heading9">
    <w:name w:val="heading 9"/>
    <w:basedOn w:val="Heading8"/>
    <w:next w:val="Normal"/>
    <w:qFormat/>
    <w:rsid w:val="00DE7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DE7187"/>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DE7187"/>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E7187"/>
    <w:pPr>
      <w:ind w:left="200" w:hanging="200"/>
    </w:pPr>
  </w:style>
  <w:style w:type="character" w:customStyle="1" w:styleId="ZGSM">
    <w:name w:val="ZGSM"/>
    <w:rsid w:val="00DE7187"/>
  </w:style>
  <w:style w:type="paragraph" w:styleId="List">
    <w:name w:val="List"/>
    <w:basedOn w:val="Normal"/>
    <w:rsid w:val="00DE7187"/>
    <w:pPr>
      <w:ind w:left="360" w:hanging="360"/>
      <w:contextualSpacing/>
    </w:pPr>
  </w:style>
  <w:style w:type="paragraph" w:styleId="List2">
    <w:name w:val="List 2"/>
    <w:basedOn w:val="Normal"/>
    <w:rsid w:val="00DE7187"/>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DE7187"/>
    <w:rPr>
      <w:rFonts w:ascii="Courier New" w:hAnsi="Courier New" w:cs="Courier New"/>
      <w:noProof/>
      <w:lang w:eastAsia="en-US"/>
    </w:rPr>
  </w:style>
  <w:style w:type="paragraph" w:customStyle="1" w:styleId="TT">
    <w:name w:val="TT"/>
    <w:basedOn w:val="Heading1"/>
    <w:next w:val="Normal"/>
    <w:rsid w:val="00DE7187"/>
    <w:pPr>
      <w:outlineLvl w:val="9"/>
    </w:pPr>
  </w:style>
  <w:style w:type="character" w:customStyle="1" w:styleId="NoteHeadingChar1">
    <w:name w:val="Note Heading Char1"/>
    <w:rsid w:val="00DE7187"/>
    <w:rPr>
      <w:noProof/>
      <w:lang w:eastAsia="en-US"/>
    </w:rPr>
  </w:style>
  <w:style w:type="paragraph" w:customStyle="1" w:styleId="NO">
    <w:name w:val="NO"/>
    <w:basedOn w:val="Normal"/>
    <w:link w:val="NOChar2"/>
    <w:rsid w:val="00DE7187"/>
    <w:pPr>
      <w:keepLines/>
      <w:ind w:left="1135" w:hanging="851"/>
    </w:pPr>
  </w:style>
  <w:style w:type="character" w:customStyle="1" w:styleId="NOChar2">
    <w:name w:val="NO Char2"/>
    <w:link w:val="NO"/>
    <w:locked/>
    <w:rsid w:val="00704DB0"/>
  </w:style>
  <w:style w:type="paragraph" w:customStyle="1" w:styleId="PL">
    <w:name w:val="PL"/>
    <w:link w:val="PLChar"/>
    <w:rsid w:val="00DE7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DE7187"/>
    <w:pPr>
      <w:jc w:val="right"/>
    </w:pPr>
  </w:style>
  <w:style w:type="paragraph" w:customStyle="1" w:styleId="TAL">
    <w:name w:val="TAL"/>
    <w:basedOn w:val="Normal"/>
    <w:link w:val="TALChar"/>
    <w:rsid w:val="00DE7187"/>
    <w:pPr>
      <w:keepNext/>
      <w:keepLines/>
      <w:spacing w:after="0"/>
    </w:pPr>
    <w:rPr>
      <w:rFonts w:ascii="Arial" w:hAnsi="Arial"/>
      <w:sz w:val="18"/>
    </w:rPr>
  </w:style>
  <w:style w:type="character" w:customStyle="1" w:styleId="TitleChar1">
    <w:name w:val="Title Char1"/>
    <w:rsid w:val="00DE7187"/>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DE7187"/>
    <w:pPr>
      <w:jc w:val="center"/>
    </w:pPr>
  </w:style>
  <w:style w:type="character" w:customStyle="1" w:styleId="MacroTextChar1">
    <w:name w:val="Macro Text Char1"/>
    <w:rsid w:val="00DE7187"/>
    <w:rPr>
      <w:rFonts w:ascii="Courier New" w:hAnsi="Courier New" w:cs="Courier New"/>
      <w:noProof/>
      <w:lang w:eastAsia="en-US"/>
    </w:rPr>
  </w:style>
  <w:style w:type="paragraph" w:customStyle="1" w:styleId="EX">
    <w:name w:val="EX"/>
    <w:basedOn w:val="Normal"/>
    <w:link w:val="EXCar"/>
    <w:rsid w:val="00DE7187"/>
    <w:pPr>
      <w:keepLines/>
      <w:ind w:left="1702" w:hanging="1418"/>
    </w:pPr>
  </w:style>
  <w:style w:type="character" w:customStyle="1" w:styleId="EXCar">
    <w:name w:val="EX Car"/>
    <w:link w:val="EX"/>
    <w:locked/>
    <w:rsid w:val="00A60719"/>
  </w:style>
  <w:style w:type="paragraph" w:customStyle="1" w:styleId="FP">
    <w:name w:val="FP"/>
    <w:basedOn w:val="Normal"/>
    <w:rsid w:val="00DE7187"/>
    <w:pPr>
      <w:spacing w:after="0"/>
    </w:pPr>
  </w:style>
  <w:style w:type="character" w:customStyle="1" w:styleId="PlainTextChar1">
    <w:name w:val="Plain Text Char1"/>
    <w:rsid w:val="00DE7187"/>
    <w:rPr>
      <w:rFonts w:ascii="Courier New" w:hAnsi="Courier New" w:cs="Courier New"/>
      <w:noProof/>
      <w:lang w:eastAsia="en-US"/>
    </w:rPr>
  </w:style>
  <w:style w:type="paragraph" w:customStyle="1" w:styleId="EW">
    <w:name w:val="EW"/>
    <w:basedOn w:val="EX"/>
    <w:rsid w:val="00DE7187"/>
    <w:pPr>
      <w:spacing w:after="0"/>
    </w:pPr>
  </w:style>
  <w:style w:type="paragraph" w:customStyle="1" w:styleId="B1">
    <w:name w:val="B1"/>
    <w:basedOn w:val="List"/>
    <w:link w:val="B1Char"/>
    <w:rsid w:val="00DE7187"/>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DE7187"/>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DE7187"/>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DE7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7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71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7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DE7187"/>
    <w:pPr>
      <w:ind w:left="1080" w:hanging="360"/>
      <w:contextualSpacing/>
    </w:pPr>
  </w:style>
  <w:style w:type="paragraph" w:styleId="List4">
    <w:name w:val="List 4"/>
    <w:basedOn w:val="Normal"/>
    <w:rsid w:val="00DE7187"/>
    <w:pPr>
      <w:ind w:left="1440" w:hanging="360"/>
      <w:contextualSpacing/>
    </w:pPr>
  </w:style>
  <w:style w:type="paragraph" w:customStyle="1" w:styleId="TF">
    <w:name w:val="TF"/>
    <w:basedOn w:val="TH"/>
    <w:link w:val="TFChar"/>
    <w:rsid w:val="00DE7187"/>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DE7187"/>
    <w:pPr>
      <w:ind w:left="1800" w:hanging="360"/>
      <w:contextualSpacing/>
    </w:pPr>
  </w:style>
  <w:style w:type="paragraph" w:customStyle="1" w:styleId="B2">
    <w:name w:val="B2"/>
    <w:basedOn w:val="List2"/>
    <w:link w:val="B2Char"/>
    <w:rsid w:val="00DE7187"/>
    <w:pPr>
      <w:ind w:left="851" w:hanging="284"/>
      <w:contextualSpacing w:val="0"/>
    </w:pPr>
  </w:style>
  <w:style w:type="paragraph" w:customStyle="1" w:styleId="B3">
    <w:name w:val="B3"/>
    <w:basedOn w:val="List3"/>
    <w:link w:val="B3Char"/>
    <w:rsid w:val="00DE7187"/>
    <w:pPr>
      <w:ind w:left="1135" w:hanging="284"/>
      <w:contextualSpacing w:val="0"/>
    </w:pPr>
  </w:style>
  <w:style w:type="paragraph" w:customStyle="1" w:styleId="B4">
    <w:name w:val="B4"/>
    <w:basedOn w:val="List4"/>
    <w:rsid w:val="00DE7187"/>
    <w:pPr>
      <w:ind w:left="1418" w:hanging="284"/>
      <w:contextualSpacing w:val="0"/>
    </w:pPr>
  </w:style>
  <w:style w:type="paragraph" w:customStyle="1" w:styleId="B5">
    <w:name w:val="B5"/>
    <w:basedOn w:val="List5"/>
    <w:rsid w:val="00DE7187"/>
    <w:pPr>
      <w:ind w:left="1702" w:hanging="284"/>
      <w:contextualSpacing w:val="0"/>
    </w:pPr>
  </w:style>
  <w:style w:type="paragraph" w:customStyle="1" w:styleId="EQ">
    <w:name w:val="EQ"/>
    <w:basedOn w:val="Normal"/>
    <w:next w:val="Normal"/>
    <w:rsid w:val="00DE7187"/>
    <w:pPr>
      <w:keepLines/>
      <w:tabs>
        <w:tab w:val="center" w:pos="4536"/>
        <w:tab w:val="right" w:pos="9072"/>
      </w:tabs>
    </w:pPr>
  </w:style>
  <w:style w:type="paragraph" w:customStyle="1" w:styleId="ZV">
    <w:name w:val="ZV"/>
    <w:basedOn w:val="ZU"/>
    <w:rsid w:val="00DE7187"/>
    <w:pPr>
      <w:framePr w:wrap="notBeside" w:y="16161"/>
    </w:pPr>
  </w:style>
  <w:style w:type="character" w:customStyle="1" w:styleId="BodyTextChar">
    <w:name w:val="Body Text Char"/>
    <w:rsid w:val="00DE7187"/>
    <w:rPr>
      <w:noProof/>
      <w:lang w:eastAsia="en-US"/>
    </w:rPr>
  </w:style>
  <w:style w:type="character" w:customStyle="1" w:styleId="HeaderChar1">
    <w:name w:val="Header Char1"/>
    <w:rsid w:val="00DE7187"/>
    <w:rPr>
      <w:noProof/>
      <w:lang w:eastAsia="en-US"/>
    </w:rPr>
  </w:style>
  <w:style w:type="character" w:customStyle="1" w:styleId="BodyText2Char">
    <w:name w:val="Body Text 2 Char"/>
    <w:rsid w:val="00DE7187"/>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DE7187"/>
    <w:rPr>
      <w:noProof/>
      <w:sz w:val="16"/>
      <w:szCs w:val="16"/>
      <w:lang w:eastAsia="en-US"/>
    </w:rPr>
  </w:style>
  <w:style w:type="character" w:customStyle="1" w:styleId="BodyTextChar1">
    <w:name w:val="Body Text Char1"/>
    <w:link w:val="BodyText"/>
    <w:rsid w:val="00DE7187"/>
  </w:style>
  <w:style w:type="character" w:customStyle="1" w:styleId="B2Char">
    <w:name w:val="B2 Char"/>
    <w:link w:val="B2"/>
    <w:rsid w:val="00725FB4"/>
  </w:style>
  <w:style w:type="paragraph" w:customStyle="1" w:styleId="LD">
    <w:name w:val="LD"/>
    <w:rsid w:val="00DE7187"/>
    <w:pPr>
      <w:keepNext/>
      <w:keepLines/>
      <w:overflowPunct w:val="0"/>
      <w:autoSpaceDE w:val="0"/>
      <w:autoSpaceDN w:val="0"/>
      <w:adjustRightInd w:val="0"/>
      <w:spacing w:line="180" w:lineRule="exact"/>
      <w:textAlignment w:val="baseline"/>
    </w:pPr>
    <w:rPr>
      <w:rFonts w:ascii="Courier New" w:hAnsi="Courier New"/>
    </w:rPr>
  </w:style>
  <w:style w:type="character" w:customStyle="1" w:styleId="MessageHeaderChar1">
    <w:name w:val="Message Header Char1"/>
    <w:rsid w:val="00DE7187"/>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DE7187"/>
    <w:rPr>
      <w:i/>
      <w:iCs/>
      <w:noProof/>
      <w:color w:val="404040"/>
      <w:lang w:eastAsia="en-US"/>
    </w:rPr>
  </w:style>
  <w:style w:type="character" w:customStyle="1" w:styleId="SalutationChar1">
    <w:name w:val="Salutation Char1"/>
    <w:rsid w:val="00DE7187"/>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DE7187"/>
    <w:rPr>
      <w:noProof/>
      <w:lang w:eastAsia="en-US"/>
    </w:rPr>
  </w:style>
  <w:style w:type="character" w:customStyle="1" w:styleId="SubtitleChar1">
    <w:name w:val="Subtitle Char1"/>
    <w:rsid w:val="00DE7187"/>
    <w:rPr>
      <w:rFonts w:ascii="Calibri Light" w:eastAsia="Times New Roman" w:hAnsi="Calibri Light" w:cs="Times New Roman"/>
      <w:noProof/>
      <w:sz w:val="24"/>
      <w:szCs w:val="24"/>
      <w:lang w:eastAsia="en-US"/>
    </w:rPr>
  </w:style>
  <w:style w:type="paragraph" w:customStyle="1" w:styleId="NF">
    <w:name w:val="NF"/>
    <w:basedOn w:val="NO"/>
    <w:rsid w:val="00DE7187"/>
    <w:pPr>
      <w:keepNext/>
      <w:spacing w:after="0"/>
    </w:pPr>
    <w:rPr>
      <w:rFonts w:ascii="Arial" w:hAnsi="Arial"/>
      <w:sz w:val="18"/>
    </w:rPr>
  </w:style>
  <w:style w:type="paragraph" w:customStyle="1" w:styleId="NW">
    <w:name w:val="NW"/>
    <w:basedOn w:val="NO"/>
    <w:rsid w:val="00DE7187"/>
    <w:pPr>
      <w:spacing w:after="0"/>
    </w:pPr>
  </w:style>
  <w:style w:type="character" w:customStyle="1" w:styleId="IntenseQuoteChar1">
    <w:name w:val="Intense Quote Char1"/>
    <w:uiPriority w:val="30"/>
    <w:rsid w:val="00DE7187"/>
    <w:rPr>
      <w:i/>
      <w:iCs/>
      <w:noProof/>
      <w:color w:val="4472C4"/>
      <w:lang w:eastAsia="en-US"/>
    </w:rPr>
  </w:style>
  <w:style w:type="paragraph" w:customStyle="1" w:styleId="TAH">
    <w:name w:val="TAH"/>
    <w:basedOn w:val="TAC"/>
    <w:rsid w:val="00DE7187"/>
    <w:rPr>
      <w:b/>
    </w:rPr>
  </w:style>
  <w:style w:type="character" w:customStyle="1" w:styleId="HTMLAddressChar1">
    <w:name w:val="HTML Address Char1"/>
    <w:rsid w:val="00DE7187"/>
    <w:rPr>
      <w:i/>
      <w:iCs/>
      <w:noProof/>
      <w:lang w:eastAsia="en-US"/>
    </w:rPr>
  </w:style>
  <w:style w:type="paragraph" w:customStyle="1" w:styleId="TAN">
    <w:name w:val="TAN"/>
    <w:basedOn w:val="TAL"/>
    <w:rsid w:val="00DE7187"/>
    <w:pPr>
      <w:ind w:left="851" w:hanging="851"/>
    </w:pPr>
  </w:style>
  <w:style w:type="character" w:customStyle="1" w:styleId="FooterChar1">
    <w:name w:val="Footer Char1"/>
    <w:rsid w:val="00DE7187"/>
    <w:rPr>
      <w:noProof/>
      <w:lang w:eastAsia="en-US"/>
    </w:rPr>
  </w:style>
  <w:style w:type="character" w:customStyle="1" w:styleId="BodyTextFirstIndentChar">
    <w:name w:val="Body Text First Indent Char"/>
    <w:rsid w:val="00DE7187"/>
    <w:rPr>
      <w:noProof/>
      <w:lang w:eastAsia="en-US"/>
    </w:rPr>
  </w:style>
  <w:style w:type="character" w:customStyle="1" w:styleId="BodyTextIndentChar">
    <w:name w:val="Body Text Indent Char"/>
    <w:rsid w:val="00DE7187"/>
    <w:rPr>
      <w:noProof/>
      <w:lang w:eastAsia="en-US"/>
    </w:rPr>
  </w:style>
  <w:style w:type="character" w:customStyle="1" w:styleId="BodyTextIndent2Char">
    <w:name w:val="Body Text Indent 2 Char"/>
    <w:rsid w:val="00DE7187"/>
    <w:rPr>
      <w:noProof/>
      <w:lang w:eastAsia="en-US"/>
    </w:rPr>
  </w:style>
  <w:style w:type="character" w:customStyle="1" w:styleId="BodyTextFirstIndent2Char">
    <w:name w:val="Body Text First Indent 2 Char"/>
    <w:rsid w:val="00DE7187"/>
    <w:rPr>
      <w:noProof/>
      <w:lang w:eastAsia="en-US"/>
    </w:rPr>
  </w:style>
  <w:style w:type="character" w:customStyle="1" w:styleId="BodyTextIndent3Char">
    <w:name w:val="Body Text Indent 3 Char"/>
    <w:rsid w:val="00DE7187"/>
    <w:rPr>
      <w:noProof/>
      <w:sz w:val="16"/>
      <w:szCs w:val="16"/>
      <w:lang w:eastAsia="en-US"/>
    </w:rPr>
  </w:style>
  <w:style w:type="character" w:customStyle="1" w:styleId="ClosingChar">
    <w:name w:val="Closing Char"/>
    <w:rsid w:val="00DE7187"/>
    <w:rPr>
      <w:noProof/>
      <w:lang w:eastAsia="en-US"/>
    </w:rPr>
  </w:style>
  <w:style w:type="character" w:customStyle="1" w:styleId="DateChar">
    <w:name w:val="Date Char"/>
    <w:rsid w:val="00DE7187"/>
    <w:rPr>
      <w:noProof/>
      <w:lang w:eastAsia="en-US"/>
    </w:rPr>
  </w:style>
  <w:style w:type="character" w:customStyle="1" w:styleId="E-mailSignatureChar">
    <w:name w:val="E-mail Signature Char"/>
    <w:rsid w:val="00DE7187"/>
    <w:rPr>
      <w:noProof/>
      <w:lang w:eastAsia="en-US"/>
    </w:rPr>
  </w:style>
  <w:style w:type="character" w:customStyle="1" w:styleId="EndnoteTextChar1">
    <w:name w:val="Endnote Text Char1"/>
    <w:rsid w:val="00DE7187"/>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DE7187"/>
    <w:rPr>
      <w:noProof/>
      <w:lang w:eastAsia="en-US"/>
    </w:rPr>
  </w:style>
  <w:style w:type="paragraph" w:styleId="TOC9">
    <w:name w:val="toc 9"/>
    <w:basedOn w:val="Normal"/>
    <w:next w:val="Normal"/>
    <w:uiPriority w:val="39"/>
    <w:unhideWhenUsed/>
    <w:rsid w:val="00DE7187"/>
    <w:pPr>
      <w:overflowPunct/>
      <w:autoSpaceDE/>
      <w:autoSpaceDN/>
      <w:adjustRightInd/>
      <w:spacing w:after="100" w:line="259" w:lineRule="auto"/>
      <w:ind w:left="1760"/>
      <w:textAlignment w:val="auto"/>
    </w:pPr>
    <w:rPr>
      <w:rFonts w:ascii="Calibri" w:hAnsi="Calibri"/>
      <w:sz w:val="22"/>
      <w:szCs w:val="22"/>
    </w:rPr>
  </w:style>
  <w:style w:type="character" w:customStyle="1" w:styleId="CommentSubjectChar">
    <w:name w:val="Comment Subject Char"/>
    <w:rsid w:val="00123146"/>
    <w:rPr>
      <w:b/>
      <w:bCs/>
      <w:lang w:eastAsia="en-US"/>
    </w:rPr>
  </w:style>
  <w:style w:type="character" w:customStyle="1" w:styleId="DocumentMapChar">
    <w:name w:val="Document Map Char"/>
    <w:rsid w:val="00123146"/>
    <w:rPr>
      <w:rFonts w:ascii="Tahoma" w:hAnsi="Tahoma" w:cs="Tahoma"/>
      <w:shd w:val="clear" w:color="auto" w:fill="000080"/>
      <w:lang w:eastAsia="en-US"/>
    </w:rPr>
  </w:style>
  <w:style w:type="character" w:customStyle="1" w:styleId="TACChar">
    <w:name w:val="TAC Char"/>
    <w:link w:val="TAC"/>
    <w:rsid w:val="00B714ED"/>
    <w:rPr>
      <w:rFonts w:ascii="Arial" w:hAnsi="Arial"/>
      <w:sz w:val="18"/>
    </w:rPr>
  </w:style>
  <w:style w:type="character" w:customStyle="1" w:styleId="TAHChar">
    <w:name w:val="TAH Char"/>
    <w:locked/>
    <w:rsid w:val="00B714ED"/>
    <w:rPr>
      <w:rFonts w:ascii="Arial" w:hAnsi="Arial"/>
      <w:b/>
      <w:sz w:val="18"/>
    </w:rPr>
  </w:style>
  <w:style w:type="paragraph" w:styleId="BalloonText">
    <w:name w:val="Balloon Text"/>
    <w:basedOn w:val="Normal"/>
    <w:link w:val="BalloonTextChar1"/>
    <w:rsid w:val="00F208BD"/>
    <w:pPr>
      <w:spacing w:after="0"/>
    </w:pPr>
    <w:rPr>
      <w:rFonts w:ascii="Segoe UI" w:hAnsi="Segoe UI" w:cs="Segoe UI"/>
      <w:sz w:val="18"/>
      <w:szCs w:val="18"/>
    </w:rPr>
  </w:style>
  <w:style w:type="character" w:customStyle="1" w:styleId="BalloonTextChar1">
    <w:name w:val="Balloon Text Char1"/>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1"/>
    <w:rsid w:val="00F208BD"/>
    <w:pPr>
      <w:spacing w:after="120" w:line="480" w:lineRule="auto"/>
    </w:pPr>
  </w:style>
  <w:style w:type="character" w:customStyle="1" w:styleId="BodyText2Char1">
    <w:name w:val="Body Text 2 Char1"/>
    <w:basedOn w:val="DefaultParagraphFont"/>
    <w:link w:val="BodyText2"/>
    <w:rsid w:val="00F208BD"/>
  </w:style>
  <w:style w:type="paragraph" w:styleId="BodyText3">
    <w:name w:val="Body Text 3"/>
    <w:basedOn w:val="Normal"/>
    <w:link w:val="BodyText3Char1"/>
    <w:rsid w:val="00F208BD"/>
    <w:pPr>
      <w:spacing w:after="120"/>
    </w:pPr>
    <w:rPr>
      <w:sz w:val="16"/>
      <w:szCs w:val="16"/>
    </w:rPr>
  </w:style>
  <w:style w:type="character" w:customStyle="1" w:styleId="BodyText3Char1">
    <w:name w:val="Body Text 3 Char1"/>
    <w:link w:val="BodyText3"/>
    <w:rsid w:val="00F208BD"/>
    <w:rPr>
      <w:sz w:val="16"/>
      <w:szCs w:val="16"/>
    </w:rPr>
  </w:style>
  <w:style w:type="paragraph" w:styleId="BodyTextFirstIndent">
    <w:name w:val="Body Text First Indent"/>
    <w:basedOn w:val="BodyText"/>
    <w:link w:val="BodyTextFirstIndentChar1"/>
    <w:rsid w:val="00F208BD"/>
    <w:pPr>
      <w:ind w:firstLine="210"/>
    </w:pPr>
  </w:style>
  <w:style w:type="character" w:customStyle="1" w:styleId="BodyTextFirstIndentChar1">
    <w:name w:val="Body Text First Indent Char1"/>
    <w:basedOn w:val="BodyTextChar1"/>
    <w:link w:val="BodyTextFirstIndent"/>
    <w:rsid w:val="00F208BD"/>
  </w:style>
  <w:style w:type="paragraph" w:styleId="BodyTextIndent">
    <w:name w:val="Body Text Indent"/>
    <w:basedOn w:val="Normal"/>
    <w:link w:val="BodyTextIndentChar1"/>
    <w:rsid w:val="00F208BD"/>
    <w:pPr>
      <w:spacing w:after="120"/>
      <w:ind w:left="360"/>
    </w:pPr>
  </w:style>
  <w:style w:type="character" w:customStyle="1" w:styleId="BodyTextIndentChar1">
    <w:name w:val="Body Text Indent Char1"/>
    <w:basedOn w:val="DefaultParagraphFont"/>
    <w:link w:val="BodyTextIndent"/>
    <w:rsid w:val="00F208BD"/>
  </w:style>
  <w:style w:type="paragraph" w:styleId="BodyTextFirstIndent2">
    <w:name w:val="Body Text First Indent 2"/>
    <w:basedOn w:val="BodyTextIndent"/>
    <w:link w:val="BodyTextFirstIndent2Char1"/>
    <w:rsid w:val="00F208BD"/>
    <w:pPr>
      <w:ind w:firstLine="210"/>
    </w:pPr>
  </w:style>
  <w:style w:type="character" w:customStyle="1" w:styleId="BodyTextFirstIndent2Char1">
    <w:name w:val="Body Text First Indent 2 Char1"/>
    <w:basedOn w:val="BodyTextIndentChar1"/>
    <w:link w:val="BodyTextFirstIndent2"/>
    <w:rsid w:val="00F208BD"/>
  </w:style>
  <w:style w:type="paragraph" w:styleId="BodyTextIndent2">
    <w:name w:val="Body Text Indent 2"/>
    <w:basedOn w:val="Normal"/>
    <w:link w:val="BodyTextIndent2Char1"/>
    <w:rsid w:val="00F208BD"/>
    <w:pPr>
      <w:spacing w:after="120" w:line="480" w:lineRule="auto"/>
      <w:ind w:left="360"/>
    </w:pPr>
  </w:style>
  <w:style w:type="character" w:customStyle="1" w:styleId="BodyTextIndent2Char1">
    <w:name w:val="Body Text Indent 2 Char1"/>
    <w:basedOn w:val="DefaultParagraphFont"/>
    <w:link w:val="BodyTextIndent2"/>
    <w:rsid w:val="00F208BD"/>
  </w:style>
  <w:style w:type="paragraph" w:styleId="BodyTextIndent3">
    <w:name w:val="Body Text Indent 3"/>
    <w:basedOn w:val="Normal"/>
    <w:link w:val="BodyTextIndent3Char1"/>
    <w:rsid w:val="00F208BD"/>
    <w:pPr>
      <w:spacing w:after="120"/>
      <w:ind w:left="360"/>
    </w:pPr>
    <w:rPr>
      <w:sz w:val="16"/>
      <w:szCs w:val="16"/>
    </w:rPr>
  </w:style>
  <w:style w:type="character" w:customStyle="1" w:styleId="BodyTextIndent3Char1">
    <w:name w:val="Body Text Indent 3 Char1"/>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paragraph" w:styleId="EndnoteText">
    <w:name w:val="endnote text"/>
    <w:basedOn w:val="Normal"/>
    <w:link w:val="EndnoteTextChar"/>
    <w:rsid w:val="00F208BD"/>
  </w:style>
  <w:style w:type="character" w:customStyle="1" w:styleId="EndnoteTextChar">
    <w:name w:val="Endnote Text Char"/>
    <w:basedOn w:val="DefaultParagraphFont"/>
    <w:link w:val="EndnoteText"/>
    <w:rsid w:val="00F208BD"/>
  </w:style>
  <w:style w:type="paragraph" w:styleId="EnvelopeAddress">
    <w:name w:val="envelope address"/>
    <w:basedOn w:val="Normal"/>
    <w:rsid w:val="00F208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208BD"/>
    <w:rPr>
      <w:rFonts w:ascii="Calibri Light" w:hAnsi="Calibri Light"/>
    </w:rPr>
  </w:style>
  <w:style w:type="paragraph" w:styleId="Footer">
    <w:name w:val="footer"/>
    <w:basedOn w:val="Normal"/>
    <w:link w:val="FooterChar"/>
    <w:rsid w:val="00F208BD"/>
    <w:pPr>
      <w:tabs>
        <w:tab w:val="center" w:pos="4513"/>
        <w:tab w:val="right" w:pos="9026"/>
      </w:tabs>
    </w:pPr>
  </w:style>
  <w:style w:type="character" w:customStyle="1" w:styleId="FooterChar">
    <w:name w:val="Footer Char"/>
    <w:basedOn w:val="DefaultParagraphFont"/>
    <w:link w:val="Footer"/>
    <w:rsid w:val="00F208BD"/>
  </w:style>
  <w:style w:type="paragraph" w:styleId="FootnoteText">
    <w:name w:val="footnote text"/>
    <w:basedOn w:val="Normal"/>
    <w:link w:val="FootnoteTextChar"/>
    <w:rsid w:val="00F208BD"/>
  </w:style>
  <w:style w:type="character" w:customStyle="1" w:styleId="FootnoteTextChar">
    <w:name w:val="Footnote Text Char"/>
    <w:basedOn w:val="DefaultParagraphFont"/>
    <w:link w:val="FootnoteText"/>
    <w:rsid w:val="00F208BD"/>
  </w:style>
  <w:style w:type="paragraph" w:styleId="Header">
    <w:name w:val="header"/>
    <w:basedOn w:val="Normal"/>
    <w:link w:val="HeaderChar"/>
    <w:rsid w:val="00F208BD"/>
    <w:pPr>
      <w:tabs>
        <w:tab w:val="center" w:pos="4513"/>
        <w:tab w:val="right" w:pos="9026"/>
      </w:tabs>
    </w:pPr>
  </w:style>
  <w:style w:type="character" w:customStyle="1" w:styleId="HeaderChar">
    <w:name w:val="Header Char"/>
    <w:basedOn w:val="DefaultParagraphFont"/>
    <w:link w:val="Header"/>
    <w:rsid w:val="00F208BD"/>
  </w:style>
  <w:style w:type="paragraph" w:styleId="HTMLAddress">
    <w:name w:val="HTML Address"/>
    <w:basedOn w:val="Normal"/>
    <w:link w:val="HTMLAddressChar"/>
    <w:rsid w:val="00F208BD"/>
    <w:rPr>
      <w:i/>
      <w:iCs/>
    </w:rPr>
  </w:style>
  <w:style w:type="character" w:customStyle="1" w:styleId="HTMLAddressChar">
    <w:name w:val="HTML Address Char"/>
    <w:link w:val="HTMLAddress"/>
    <w:rsid w:val="00F208BD"/>
    <w:rPr>
      <w:i/>
      <w:iCs/>
    </w:rPr>
  </w:style>
  <w:style w:type="paragraph" w:styleId="HTMLPreformatted">
    <w:name w:val="HTML Preformatted"/>
    <w:basedOn w:val="Normal"/>
    <w:link w:val="HTMLPreformattedChar"/>
    <w:uiPriority w:val="99"/>
    <w:rsid w:val="00F208BD"/>
    <w:rPr>
      <w:rFonts w:ascii="Courier New" w:hAnsi="Courier New" w:cs="Courier New"/>
    </w:rPr>
  </w:style>
  <w:style w:type="character" w:customStyle="1" w:styleId="HTMLPreformattedChar">
    <w:name w:val="HTML Preformatted Char"/>
    <w:link w:val="HTMLPreformatted"/>
    <w:uiPriority w:val="99"/>
    <w:rsid w:val="00F208BD"/>
    <w:rPr>
      <w:rFonts w:ascii="Courier New" w:hAnsi="Courier New" w:cs="Courier New"/>
    </w:rPr>
  </w:style>
  <w:style w:type="paragraph" w:styleId="Index2">
    <w:name w:val="index 2"/>
    <w:basedOn w:val="Normal"/>
    <w:next w:val="Normal"/>
    <w:rsid w:val="00F208BD"/>
    <w:pPr>
      <w:ind w:left="400" w:hanging="200"/>
    </w:pPr>
  </w:style>
  <w:style w:type="paragraph" w:styleId="Index3">
    <w:name w:val="index 3"/>
    <w:basedOn w:val="Normal"/>
    <w:next w:val="Normal"/>
    <w:rsid w:val="00F208BD"/>
    <w:pPr>
      <w:ind w:left="600" w:hanging="200"/>
    </w:pPr>
  </w:style>
  <w:style w:type="paragraph" w:styleId="Index4">
    <w:name w:val="index 4"/>
    <w:basedOn w:val="Normal"/>
    <w:next w:val="Normal"/>
    <w:rsid w:val="00F208BD"/>
    <w:pPr>
      <w:ind w:left="800" w:hanging="200"/>
    </w:pPr>
  </w:style>
  <w:style w:type="paragraph" w:styleId="Index5">
    <w:name w:val="index 5"/>
    <w:basedOn w:val="Normal"/>
    <w:next w:val="Normal"/>
    <w:rsid w:val="00F208BD"/>
    <w:pPr>
      <w:ind w:left="1000" w:hanging="200"/>
    </w:pPr>
  </w:style>
  <w:style w:type="paragraph" w:styleId="Index6">
    <w:name w:val="index 6"/>
    <w:basedOn w:val="Normal"/>
    <w:next w:val="Normal"/>
    <w:rsid w:val="00F208BD"/>
    <w:pPr>
      <w:ind w:left="1200" w:hanging="200"/>
    </w:pPr>
  </w:style>
  <w:style w:type="paragraph" w:styleId="Index7">
    <w:name w:val="index 7"/>
    <w:basedOn w:val="Normal"/>
    <w:next w:val="Normal"/>
    <w:rsid w:val="00F208BD"/>
    <w:pPr>
      <w:ind w:left="1400" w:hanging="200"/>
    </w:pPr>
  </w:style>
  <w:style w:type="paragraph" w:styleId="Index8">
    <w:name w:val="index 8"/>
    <w:basedOn w:val="Normal"/>
    <w:next w:val="Normal"/>
    <w:rsid w:val="00F208BD"/>
    <w:pPr>
      <w:ind w:left="1600" w:hanging="200"/>
    </w:pPr>
  </w:style>
  <w:style w:type="paragraph" w:styleId="Index9">
    <w:name w:val="index 9"/>
    <w:basedOn w:val="Normal"/>
    <w:next w:val="Normal"/>
    <w:rsid w:val="00F208BD"/>
    <w:pPr>
      <w:ind w:left="1800" w:hanging="200"/>
    </w:pPr>
  </w:style>
  <w:style w:type="paragraph" w:styleId="IndexHeading">
    <w:name w:val="index heading"/>
    <w:basedOn w:val="Normal"/>
    <w:next w:val="Index1"/>
    <w:rsid w:val="00F208BD"/>
    <w:rPr>
      <w:rFonts w:ascii="Calibri Light" w:hAnsi="Calibri Light"/>
      <w:b/>
      <w:bCs/>
    </w:rPr>
  </w:style>
  <w:style w:type="paragraph" w:styleId="IntenseQuote">
    <w:name w:val="Intense Quote"/>
    <w:basedOn w:val="Normal"/>
    <w:next w:val="Normal"/>
    <w:link w:val="IntenseQuoteChar"/>
    <w:uiPriority w:val="30"/>
    <w:qFormat/>
    <w:rsid w:val="00F208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208BD"/>
    <w:rPr>
      <w:i/>
      <w:iCs/>
      <w:color w:val="4472C4"/>
    </w:rPr>
  </w:style>
  <w:style w:type="paragraph" w:styleId="ListBullet">
    <w:name w:val="List Bullet"/>
    <w:basedOn w:val="Normal"/>
    <w:rsid w:val="00F208BD"/>
    <w:pPr>
      <w:numPr>
        <w:numId w:val="4"/>
      </w:numPr>
      <w:contextualSpacing/>
    </w:pPr>
  </w:style>
  <w:style w:type="paragraph" w:styleId="ListBullet2">
    <w:name w:val="List Bullet 2"/>
    <w:basedOn w:val="Normal"/>
    <w:rsid w:val="00F208BD"/>
    <w:pPr>
      <w:numPr>
        <w:numId w:val="5"/>
      </w:numPr>
      <w:contextualSpacing/>
    </w:pPr>
  </w:style>
  <w:style w:type="paragraph" w:styleId="ListBullet3">
    <w:name w:val="List Bullet 3"/>
    <w:basedOn w:val="Normal"/>
    <w:rsid w:val="00F208BD"/>
    <w:pPr>
      <w:numPr>
        <w:numId w:val="6"/>
      </w:numPr>
      <w:contextualSpacing/>
    </w:pPr>
  </w:style>
  <w:style w:type="paragraph" w:styleId="ListBullet4">
    <w:name w:val="List Bullet 4"/>
    <w:basedOn w:val="Normal"/>
    <w:rsid w:val="00F208BD"/>
    <w:pPr>
      <w:numPr>
        <w:numId w:val="7"/>
      </w:numPr>
      <w:contextualSpacing/>
    </w:pPr>
  </w:style>
  <w:style w:type="paragraph" w:styleId="ListBullet5">
    <w:name w:val="List Bullet 5"/>
    <w:basedOn w:val="Normal"/>
    <w:rsid w:val="00F208BD"/>
    <w:pPr>
      <w:numPr>
        <w:numId w:val="8"/>
      </w:numPr>
      <w:contextualSpacing/>
    </w:pPr>
  </w:style>
  <w:style w:type="paragraph" w:styleId="ListContinue">
    <w:name w:val="List Continue"/>
    <w:basedOn w:val="Normal"/>
    <w:rsid w:val="00F208BD"/>
    <w:pPr>
      <w:spacing w:after="120"/>
      <w:ind w:left="360"/>
      <w:contextualSpacing/>
    </w:pPr>
  </w:style>
  <w:style w:type="paragraph" w:styleId="ListContinue2">
    <w:name w:val="List Continue 2"/>
    <w:basedOn w:val="Normal"/>
    <w:rsid w:val="00F208BD"/>
    <w:pPr>
      <w:spacing w:after="120"/>
      <w:ind w:left="720"/>
      <w:contextualSpacing/>
    </w:pPr>
  </w:style>
  <w:style w:type="paragraph" w:styleId="ListContinue3">
    <w:name w:val="List Continue 3"/>
    <w:basedOn w:val="Normal"/>
    <w:rsid w:val="00F208BD"/>
    <w:pPr>
      <w:spacing w:after="120"/>
      <w:ind w:left="1080"/>
      <w:contextualSpacing/>
    </w:pPr>
  </w:style>
  <w:style w:type="paragraph" w:styleId="ListContinue4">
    <w:name w:val="List Continue 4"/>
    <w:basedOn w:val="Normal"/>
    <w:rsid w:val="00F208BD"/>
    <w:pPr>
      <w:spacing w:after="120"/>
      <w:ind w:left="1440"/>
      <w:contextualSpacing/>
    </w:pPr>
  </w:style>
  <w:style w:type="paragraph" w:styleId="ListContinue5">
    <w:name w:val="List Continue 5"/>
    <w:basedOn w:val="Normal"/>
    <w:rsid w:val="00F208BD"/>
    <w:pPr>
      <w:spacing w:after="120"/>
      <w:ind w:left="1800"/>
      <w:contextualSpacing/>
    </w:pPr>
  </w:style>
  <w:style w:type="paragraph" w:styleId="ListNumber">
    <w:name w:val="List Number"/>
    <w:basedOn w:val="Normal"/>
    <w:rsid w:val="00F208BD"/>
    <w:pPr>
      <w:numPr>
        <w:numId w:val="9"/>
      </w:numPr>
      <w:contextualSpacing/>
    </w:pPr>
  </w:style>
  <w:style w:type="paragraph" w:styleId="ListNumber2">
    <w:name w:val="List Number 2"/>
    <w:basedOn w:val="Normal"/>
    <w:rsid w:val="00F208BD"/>
    <w:pPr>
      <w:numPr>
        <w:numId w:val="10"/>
      </w:numPr>
      <w:contextualSpacing/>
    </w:pPr>
  </w:style>
  <w:style w:type="paragraph" w:styleId="ListNumber3">
    <w:name w:val="List Number 3"/>
    <w:basedOn w:val="Normal"/>
    <w:rsid w:val="00F208BD"/>
    <w:pPr>
      <w:numPr>
        <w:numId w:val="11"/>
      </w:numPr>
      <w:contextualSpacing/>
    </w:pPr>
  </w:style>
  <w:style w:type="paragraph" w:styleId="ListNumber4">
    <w:name w:val="List Number 4"/>
    <w:basedOn w:val="Normal"/>
    <w:rsid w:val="00F208BD"/>
    <w:pPr>
      <w:numPr>
        <w:numId w:val="12"/>
      </w:numPr>
      <w:contextualSpacing/>
    </w:pPr>
  </w:style>
  <w:style w:type="paragraph" w:styleId="ListNumber5">
    <w:name w:val="List Number 5"/>
    <w:basedOn w:val="Normal"/>
    <w:rsid w:val="00F208BD"/>
    <w:pPr>
      <w:numPr>
        <w:numId w:val="13"/>
      </w:numPr>
      <w:contextualSpacing/>
    </w:pPr>
  </w:style>
  <w:style w:type="paragraph" w:styleId="ListParagraph">
    <w:name w:val="List Paragraph"/>
    <w:basedOn w:val="Normal"/>
    <w:uiPriority w:val="34"/>
    <w:qFormat/>
    <w:rsid w:val="00F208BD"/>
    <w:pPr>
      <w:ind w:left="720"/>
    </w:pPr>
  </w:style>
  <w:style w:type="paragraph" w:styleId="MacroText">
    <w:name w:val="macro"/>
    <w:link w:val="MacroTextChar"/>
    <w:rsid w:val="00F208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208BD"/>
    <w:rPr>
      <w:rFonts w:ascii="Courier New" w:hAnsi="Courier New" w:cs="Courier New"/>
    </w:rPr>
  </w:style>
  <w:style w:type="paragraph" w:styleId="MessageHeader">
    <w:name w:val="Message Header"/>
    <w:basedOn w:val="Normal"/>
    <w:link w:val="MessageHeaderChar"/>
    <w:rsid w:val="00F208BD"/>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208BD"/>
    <w:rPr>
      <w:rFonts w:ascii="Calibri Light" w:hAnsi="Calibri Light"/>
      <w:sz w:val="24"/>
      <w:szCs w:val="24"/>
      <w:shd w:val="pct20" w:color="auto" w:fill="auto"/>
    </w:rPr>
  </w:style>
  <w:style w:type="paragraph" w:styleId="NoSpacing">
    <w:name w:val="No Spacing"/>
    <w:uiPriority w:val="1"/>
    <w:qFormat/>
    <w:rsid w:val="00F208BD"/>
    <w:pPr>
      <w:overflowPunct w:val="0"/>
      <w:autoSpaceDE w:val="0"/>
      <w:autoSpaceDN w:val="0"/>
      <w:adjustRightInd w:val="0"/>
      <w:textAlignment w:val="baseline"/>
    </w:pPr>
  </w:style>
  <w:style w:type="paragraph" w:styleId="NormalWeb">
    <w:name w:val="Normal (Web)"/>
    <w:basedOn w:val="Normal"/>
    <w:rsid w:val="00F208BD"/>
    <w:rPr>
      <w:sz w:val="24"/>
      <w:szCs w:val="24"/>
    </w:rPr>
  </w:style>
  <w:style w:type="paragraph" w:styleId="NormalIndent">
    <w:name w:val="Normal Indent"/>
    <w:basedOn w:val="Normal"/>
    <w:rsid w:val="00F208BD"/>
    <w:pPr>
      <w:ind w:left="720"/>
    </w:pPr>
  </w:style>
  <w:style w:type="paragraph" w:styleId="NoteHeading">
    <w:name w:val="Note Heading"/>
    <w:basedOn w:val="Normal"/>
    <w:next w:val="Normal"/>
    <w:link w:val="NoteHeadingChar"/>
    <w:rsid w:val="00F208BD"/>
  </w:style>
  <w:style w:type="character" w:customStyle="1" w:styleId="NoteHeadingChar">
    <w:name w:val="Note Heading Char"/>
    <w:basedOn w:val="DefaultParagraphFont"/>
    <w:link w:val="NoteHeading"/>
    <w:rsid w:val="00F208BD"/>
  </w:style>
  <w:style w:type="paragraph" w:styleId="PlainText">
    <w:name w:val="Plain Text"/>
    <w:basedOn w:val="Normal"/>
    <w:link w:val="PlainTextChar"/>
    <w:rsid w:val="00F208BD"/>
    <w:rPr>
      <w:rFonts w:ascii="Courier New" w:hAnsi="Courier New" w:cs="Courier New"/>
    </w:rPr>
  </w:style>
  <w:style w:type="character" w:customStyle="1" w:styleId="PlainTextChar">
    <w:name w:val="Plain Text Char"/>
    <w:link w:val="PlainText"/>
    <w:rsid w:val="00F208BD"/>
    <w:rPr>
      <w:rFonts w:ascii="Courier New" w:hAnsi="Courier New" w:cs="Courier New"/>
    </w:rPr>
  </w:style>
  <w:style w:type="paragraph" w:styleId="Quote">
    <w:name w:val="Quote"/>
    <w:basedOn w:val="Normal"/>
    <w:next w:val="Normal"/>
    <w:link w:val="QuoteChar"/>
    <w:uiPriority w:val="29"/>
    <w:qFormat/>
    <w:rsid w:val="00F208BD"/>
    <w:pPr>
      <w:spacing w:before="200" w:after="160"/>
      <w:ind w:left="864" w:right="864"/>
      <w:jc w:val="center"/>
    </w:pPr>
    <w:rPr>
      <w:i/>
      <w:iCs/>
      <w:color w:val="404040"/>
    </w:rPr>
  </w:style>
  <w:style w:type="character" w:customStyle="1" w:styleId="QuoteChar">
    <w:name w:val="Quote Char"/>
    <w:link w:val="Quote"/>
    <w:uiPriority w:val="29"/>
    <w:rsid w:val="00F208BD"/>
    <w:rPr>
      <w:i/>
      <w:iCs/>
      <w:color w:val="404040"/>
    </w:rPr>
  </w:style>
  <w:style w:type="paragraph" w:styleId="Salutation">
    <w:name w:val="Salutation"/>
    <w:basedOn w:val="Normal"/>
    <w:next w:val="Normal"/>
    <w:link w:val="SalutationChar"/>
    <w:rsid w:val="00F208BD"/>
  </w:style>
  <w:style w:type="character" w:customStyle="1" w:styleId="SalutationChar">
    <w:name w:val="Salutation Char"/>
    <w:basedOn w:val="DefaultParagraphFont"/>
    <w:link w:val="Salutation"/>
    <w:rsid w:val="00F208BD"/>
  </w:style>
  <w:style w:type="paragraph" w:styleId="Signature">
    <w:name w:val="Signature"/>
    <w:basedOn w:val="Normal"/>
    <w:link w:val="SignatureChar"/>
    <w:rsid w:val="00F208BD"/>
    <w:pPr>
      <w:ind w:left="4320"/>
    </w:pPr>
  </w:style>
  <w:style w:type="character" w:customStyle="1" w:styleId="SignatureChar">
    <w:name w:val="Signature Char"/>
    <w:basedOn w:val="DefaultParagraphFont"/>
    <w:link w:val="Signature"/>
    <w:rsid w:val="00F208BD"/>
  </w:style>
  <w:style w:type="paragraph" w:styleId="Subtitle">
    <w:name w:val="Subtitle"/>
    <w:basedOn w:val="Normal"/>
    <w:next w:val="Normal"/>
    <w:link w:val="SubtitleChar"/>
    <w:qFormat/>
    <w:rsid w:val="00F208BD"/>
    <w:pPr>
      <w:spacing w:after="60"/>
      <w:jc w:val="center"/>
      <w:outlineLvl w:val="1"/>
    </w:pPr>
    <w:rPr>
      <w:rFonts w:ascii="Calibri Light" w:hAnsi="Calibri Light"/>
      <w:sz w:val="24"/>
      <w:szCs w:val="24"/>
    </w:rPr>
  </w:style>
  <w:style w:type="character" w:customStyle="1" w:styleId="SubtitleChar">
    <w:name w:val="Subtitle Char"/>
    <w:link w:val="Subtitle"/>
    <w:rsid w:val="00F208BD"/>
    <w:rPr>
      <w:rFonts w:ascii="Calibri Light" w:hAnsi="Calibri Light"/>
      <w:sz w:val="24"/>
      <w:szCs w:val="24"/>
    </w:rPr>
  </w:style>
  <w:style w:type="paragraph" w:styleId="TableofAuthorities">
    <w:name w:val="table of authorities"/>
    <w:basedOn w:val="Normal"/>
    <w:next w:val="Normal"/>
    <w:rsid w:val="00F208BD"/>
    <w:pPr>
      <w:ind w:left="200" w:hanging="200"/>
    </w:pPr>
  </w:style>
  <w:style w:type="paragraph" w:styleId="TableofFigures">
    <w:name w:val="table of figures"/>
    <w:basedOn w:val="Normal"/>
    <w:next w:val="Normal"/>
    <w:rsid w:val="00F208BD"/>
  </w:style>
  <w:style w:type="paragraph" w:styleId="Title">
    <w:name w:val="Title"/>
    <w:basedOn w:val="Normal"/>
    <w:next w:val="Normal"/>
    <w:link w:val="TitleChar"/>
    <w:qFormat/>
    <w:rsid w:val="00F208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208BD"/>
    <w:rPr>
      <w:rFonts w:ascii="Calibri Light" w:hAnsi="Calibri Light"/>
      <w:b/>
      <w:bCs/>
      <w:kern w:val="28"/>
      <w:sz w:val="32"/>
      <w:szCs w:val="32"/>
    </w:rPr>
  </w:style>
  <w:style w:type="paragraph" w:styleId="TOAHeading">
    <w:name w:val="toa heading"/>
    <w:basedOn w:val="Normal"/>
    <w:next w:val="Normal"/>
    <w:rsid w:val="00F208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208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mailto:user2@example.com" TargetMode="External"/><Relationship Id="rId26" Type="http://schemas.openxmlformats.org/officeDocument/2006/relationships/hyperlink" Target="mailto:MCPTTGroup-B@example.com" TargetMode="External"/><Relationship Id="rId39" Type="http://schemas.openxmlformats.org/officeDocument/2006/relationships/hyperlink" Target="sip:MCPTTGroup-B@example.com" TargetMode="External"/><Relationship Id="rId21" Type="http://schemas.openxmlformats.org/officeDocument/2006/relationships/hyperlink" Target="mailto:user3@example.com" TargetMode="External"/><Relationship Id="rId34" Type="http://schemas.openxmlformats.org/officeDocument/2006/relationships/hyperlink" Target="sip:User2@example.com" TargetMode="External"/><Relationship Id="rId42" Type="http://schemas.openxmlformats.org/officeDocument/2006/relationships/hyperlink" Target="sip:user2@example.com" TargetMode="External"/><Relationship Id="rId47" Type="http://schemas.openxmlformats.org/officeDocument/2006/relationships/image" Target="media/image5.emf"/><Relationship Id="rId50" Type="http://schemas.openxmlformats.org/officeDocument/2006/relationships/hyperlink" Target="https://MissionCriticalOrg/MCO-12345/" TargetMode="External"/><Relationship Id="rId55" Type="http://schemas.openxmlformats.org/officeDocument/2006/relationships/hyperlink" Target="sip:MCPTTGroup-C@example.com"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sip:user2@example.com" TargetMode="External"/><Relationship Id="rId20" Type="http://schemas.openxmlformats.org/officeDocument/2006/relationships/hyperlink" Target="mailto:user1@example.com" TargetMode="External"/><Relationship Id="rId29" Type="http://schemas.openxmlformats.org/officeDocument/2006/relationships/hyperlink" Target="mailto:MCPTTGroup-A@example.com" TargetMode="External"/><Relationship Id="rId41" Type="http://schemas.openxmlformats.org/officeDocument/2006/relationships/hyperlink" Target="sip:MCPTTGroup-A@example.com" TargetMode="External"/><Relationship Id="rId54" Type="http://schemas.openxmlformats.org/officeDocument/2006/relationships/hyperlink" Target="sip:MCPTTGroup-C@example.co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CPTTGroupEmergency@example.com" TargetMode="External"/><Relationship Id="rId32" Type="http://schemas.openxmlformats.org/officeDocument/2006/relationships/image" Target="media/image4.emf"/><Relationship Id="rId37" Type="http://schemas.openxmlformats.org/officeDocument/2006/relationships/hyperlink" Target="sip:user1@example.com" TargetMode="External"/><Relationship Id="rId40" Type="http://schemas.openxmlformats.org/officeDocument/2006/relationships/hyperlink" Target="sip:MCPTTGroup-C@example.com" TargetMode="External"/><Relationship Id="rId45" Type="http://schemas.openxmlformats.org/officeDocument/2006/relationships/hyperlink" Target="sip:User2@example.com" TargetMode="External"/><Relationship Id="rId53" Type="http://schemas.openxmlformats.org/officeDocument/2006/relationships/hyperlink" Target="sip:MCPTTGroup-B@example.com" TargetMode="External"/><Relationship Id="rId58"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yperlink" Target="mailto:user2@example.com" TargetMode="External"/><Relationship Id="rId23" Type="http://schemas.openxmlformats.org/officeDocument/2006/relationships/hyperlink" Target="mailto:MCPTTGroupEmergency@example.com" TargetMode="External"/><Relationship Id="rId28" Type="http://schemas.openxmlformats.org/officeDocument/2006/relationships/hyperlink" Target="mailto:MCPTTGroup-D@example.com" TargetMode="External"/><Relationship Id="rId36" Type="http://schemas.openxmlformats.org/officeDocument/2006/relationships/hyperlink" Target="sip:user4@example.com" TargetMode="External"/><Relationship Id="rId49" Type="http://schemas.openxmlformats.org/officeDocument/2006/relationships/hyperlink" Target="sip:user1_public1@home1.net;gr=urn:uuid:f81d4fae-7dec-11d0-a765-00a0c91e6bf6" TargetMode="External"/><Relationship Id="rId57" Type="http://schemas.openxmlformats.org/officeDocument/2006/relationships/hyperlink" Target="sip:MCPTTGroup-B@example.com" TargetMode="External"/><Relationship Id="rId61" Type="http://schemas.openxmlformats.org/officeDocument/2006/relationships/hyperlink" Target="sip:scscf1.home1.net;lr" TargetMode="External"/><Relationship Id="rId10" Type="http://schemas.openxmlformats.org/officeDocument/2006/relationships/endnotes" Target="endnotes.xml"/><Relationship Id="rId19" Type="http://schemas.openxmlformats.org/officeDocument/2006/relationships/hyperlink" Target="mailto:user2@example.com" TargetMode="External"/><Relationship Id="rId31" Type="http://schemas.openxmlformats.org/officeDocument/2006/relationships/hyperlink" Target="mailto:MCPTTGroup-B@example.com" TargetMode="External"/><Relationship Id="rId44" Type="http://schemas.openxmlformats.org/officeDocument/2006/relationships/hyperlink" Target="sip:MCPTTGroup-B@example.com" TargetMode="External"/><Relationship Id="rId52" Type="http://schemas.openxmlformats.org/officeDocument/2006/relationships/hyperlink" Target="sip:MCPTTGroup-A@example.com" TargetMode="External"/><Relationship Id="rId60" Type="http://schemas.openxmlformats.org/officeDocument/2006/relationships/hyperlink" Target="sip:McpttServer1.home1.net;gr"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yperlink" Target="mailto:user4@example.com" TargetMode="External"/><Relationship Id="rId27" Type="http://schemas.openxmlformats.org/officeDocument/2006/relationships/hyperlink" Target="mailto:MCPTTGroup-C@example.com" TargetMode="External"/><Relationship Id="rId30" Type="http://schemas.openxmlformats.org/officeDocument/2006/relationships/hyperlink" Target="mailto:MCPTTGroup-A@example.com" TargetMode="External"/><Relationship Id="rId35" Type="http://schemas.openxmlformats.org/officeDocument/2006/relationships/hyperlink" Target="sip:user3@example.com" TargetMode="External"/><Relationship Id="rId43" Type="http://schemas.openxmlformats.org/officeDocument/2006/relationships/hyperlink" Target="sip:MCPTTGroup-A@example.com" TargetMode="External"/><Relationship Id="rId48" Type="http://schemas.openxmlformats.org/officeDocument/2006/relationships/oleObject" Target="embeddings/Microsoft_Visio_2003-2010_Drawing2.vsd"/><Relationship Id="rId56" Type="http://schemas.openxmlformats.org/officeDocument/2006/relationships/hyperlink" Target="sip:MCPTTGroup-A@example.com"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sip:User1@examp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user1@example.com" TargetMode="External"/><Relationship Id="rId25" Type="http://schemas.openxmlformats.org/officeDocument/2006/relationships/hyperlink" Target="mailto:MCPTTGroup-A@example.com" TargetMode="External"/><Relationship Id="rId33" Type="http://schemas.openxmlformats.org/officeDocument/2006/relationships/oleObject" Target="embeddings/Microsoft_Visio_2003-2010_Drawing1.vsd"/><Relationship Id="rId38" Type="http://schemas.openxmlformats.org/officeDocument/2006/relationships/hyperlink" Target="sip:MCPTTGroup-A@example.com" TargetMode="External"/><Relationship Id="rId46" Type="http://schemas.openxmlformats.org/officeDocument/2006/relationships/hyperlink" Target="mailto:user2@example.com" TargetMode="External"/><Relationship Id="rId59"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2.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CBFB1-EE03-4226-A79D-3A80E0B3442F}">
  <ds:schemaRefs>
    <ds:schemaRef ds:uri="http://schemas.microsoft.com/sharepoint/v3/contenttype/forms"/>
  </ds:schemaRefs>
</ds:datastoreItem>
</file>

<file path=customXml/itemProps4.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223</Pages>
  <Words>102211</Words>
  <Characters>582604</Characters>
  <Application>Microsoft Office Word</Application>
  <DocSecurity>0</DocSecurity>
  <Lines>4855</Lines>
  <Paragraphs>1366</Paragraphs>
  <ScaleCrop>false</ScaleCrop>
  <HeadingPairs>
    <vt:vector size="4" baseType="variant">
      <vt:variant>
        <vt:lpstr>Title</vt:lpstr>
      </vt:variant>
      <vt:variant>
        <vt:i4>1</vt:i4>
      </vt:variant>
      <vt:variant>
        <vt:lpstr>Headings</vt:lpstr>
      </vt:variant>
      <vt:variant>
        <vt:i4>52</vt:i4>
      </vt:variant>
    </vt:vector>
  </HeadingPairs>
  <TitlesOfParts>
    <vt:vector size="53" baseType="lpstr">
      <vt:lpstr>3GPP TS 24.484</vt:lpstr>
      <vt:lpstr>Foreword</vt:lpstr>
      <vt:lpstr>1	Scope</vt:lpstr>
      <vt:lpstr>2	References</vt:lpstr>
      <vt:lpstr>3	Definitions and abbreviations</vt:lpstr>
      <vt:lpstr>    3.1	Definitions</vt:lpstr>
      <vt:lpstr>    3.2	Abbreviations</vt:lpstr>
      <vt:lpstr>4	General</vt:lpstr>
      <vt:lpstr>    4.1	MCS service administrator configuration</vt:lpstr>
      <vt:lpstr>        4.1.1	Common configuration</vt:lpstr>
      <vt:lpstr>        4.1.2	MCPTT configuration</vt:lpstr>
      <vt:lpstr>        4.1.3	MCVideo configuration</vt:lpstr>
      <vt:lpstr>        4.1.4	MCData configuration</vt:lpstr>
      <vt:lpstr>    4.2	MCS UE configuration</vt:lpstr>
      <vt:lpstr>        4.2.1	General</vt:lpstr>
      <vt:lpstr>        4.2.2	Online configuration</vt:lpstr>
      <vt:lpstr>        4.2.3	Offline configuration</vt:lpstr>
      <vt:lpstr>    4.3	MCS server</vt:lpstr>
      <vt:lpstr>        4.3.1	General</vt:lpstr>
      <vt:lpstr>        4.3.2	MCPTT Server</vt:lpstr>
      <vt:lpstr>        4.3.3	MCVideo Server</vt:lpstr>
      <vt:lpstr>        4.3.4	MCData Server</vt:lpstr>
      <vt:lpstr>    4.4	Configuration management server</vt:lpstr>
      <vt:lpstr>5	Functional entities</vt:lpstr>
      <vt:lpstr>    5.1	Configuration management client (CMC)</vt:lpstr>
      <vt:lpstr>    5.2	Configuration management server (CMS)</vt:lpstr>
      <vt:lpstr>    5.3	MCS server</vt:lpstr>
      <vt:lpstr>6	Procedures</vt:lpstr>
      <vt:lpstr>    6.1	Introduction</vt:lpstr>
      <vt:lpstr>    6.2	Common procedures</vt:lpstr>
      <vt:lpstr>        6.2.1	General</vt:lpstr>
      <vt:lpstr>        6.2.2	Client procedures</vt:lpstr>
      <vt:lpstr>        6.2.3	MCS server procedures</vt:lpstr>
      <vt:lpstr>        6.2.4	Configuration management server procedures</vt:lpstr>
      <vt:lpstr>    6.3	Configuration management procedures</vt:lpstr>
      <vt:lpstr>        6.3.1	General</vt:lpstr>
      <vt:lpstr>        6.3.2	Configuration management document creation procedure</vt:lpstr>
      <vt:lpstr>        6.3.3	Configuration management document retrieval procedure</vt:lpstr>
      <vt:lpstr>        6.3.4	Configuration management document update procedure</vt:lpstr>
      <vt:lpstr>        6.3.5	Configuration management document deletion procedure</vt:lpstr>
      <vt:lpstr>        6.3.6	Configuration management document element creation or replacement procedur</vt:lpstr>
      <vt:lpstr>        6.3.7	Configuration management document element deletion procedure</vt:lpstr>
      <vt:lpstr>        6.3.8	Configuration management document element fetching procedure</vt:lpstr>
      <vt:lpstr>        6.3.9	Configuration management document attribute creation or replacement proced</vt:lpstr>
      <vt:lpstr>        6.3.10	Configuration management document attribute deletion procedure</vt:lpstr>
      <vt:lpstr>        6.3.11	Configuration management document attribute fetching procedure</vt:lpstr>
      <vt:lpstr>        6.3.12	Configuration management document namespace binding fetching procedure</vt:lpstr>
      <vt:lpstr>        6.3.13	Configuration management subscription and notification procedure</vt:lpstr>
      <vt:lpstr>7	Common configuration management documents</vt:lpstr>
      <vt:lpstr>    7.1	Introduction</vt:lpstr>
      <vt:lpstr>    7.2	MCS UE initial configuration document</vt:lpstr>
      <vt:lpstr>        7.2.1	General</vt:lpstr>
      <vt:lpstr>        7.2.2	Coding</vt:lpstr>
    </vt:vector>
  </TitlesOfParts>
  <Manager/>
  <Company/>
  <LinksUpToDate>false</LinksUpToDate>
  <CharactersWithSpaces>683449</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MCPTT</cp:keywords>
  <dc:description/>
  <cp:lastModifiedBy>24.484_CR0234R4_(Rel-16)_MCImp-MCVIDEO-CT</cp:lastModifiedBy>
  <cp:revision>2</cp:revision>
  <dcterms:created xsi:type="dcterms:W3CDTF">2022-09-16T21:30:00Z</dcterms:created>
  <dcterms:modified xsi:type="dcterms:W3CDTF">2022-09-16T21:30:00Z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%Rel-16%0143%24.484 %Rel-16%0144%24.484 %Rel-16%0152%24.484 %Rel-16%0153%24.484 %Rel-16%0154%24.484 %Rel-16%0165%24.484 %Rel-16%0166%24.484 %Rel-16%0167%24.484 %Rel-16%0180%24.484 %Rel-16%0191%24.484%Rel-16%0215%24.484%Rel-16%0228%24.484%Rel-16%0234%</vt:lpwstr>
  </property>
</Properties>
</file>