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F9D0C" w14:textId="4610E796" w:rsidR="00400514" w:rsidRDefault="00400514" w:rsidP="004005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AC2872">
        <w:rPr>
          <w:b/>
          <w:noProof/>
          <w:sz w:val="24"/>
        </w:rPr>
        <w:t>273</w:t>
      </w:r>
    </w:p>
    <w:p w14:paraId="26E8DEDB" w14:textId="77777777" w:rsidR="00400514" w:rsidRDefault="00400514" w:rsidP="004005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bookmarkEnd w:id="0"/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AA9EF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4A1054">
        <w:t xml:space="preserve"> </w:t>
      </w:r>
      <w:r w:rsidR="00BC2823">
        <w:t xml:space="preserve">Phase </w:t>
      </w:r>
      <w:r w:rsidR="003B27DB">
        <w:t>3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53A21704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B27DB">
        <w:rPr>
          <w:lang w:val="en-IN"/>
        </w:rPr>
        <w:t>SEAL_P</w:t>
      </w:r>
      <w:r w:rsidR="004A1054">
        <w:rPr>
          <w:lang w:val="en-IN"/>
        </w:rPr>
        <w:t>h</w:t>
      </w:r>
      <w:r w:rsidR="003B27DB">
        <w:rPr>
          <w:lang w:val="en-IN"/>
        </w:rPr>
        <w:t>3</w:t>
      </w:r>
    </w:p>
    <w:p w14:paraId="0D12AE1F" w14:textId="504D2313" w:rsidR="00B078D6" w:rsidRDefault="00B078D6" w:rsidP="007F102E">
      <w:pPr>
        <w:pStyle w:val="Guidance"/>
      </w:pPr>
    </w:p>
    <w:p w14:paraId="679E2B2D" w14:textId="2FDD6D4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00514" w:rsidRPr="00400514">
        <w:t>980048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1E4AF742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2E6A8631" w:rsidR="00F2590A" w:rsidRPr="006C2E80" w:rsidRDefault="00B81A58" w:rsidP="00B027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400514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78409DC3" w:rsidR="006C2E80" w:rsidRPr="00251D80" w:rsidRDefault="002F4C2C" w:rsidP="007F102E">
            <w:pPr>
              <w:pStyle w:val="TAL"/>
            </w:pPr>
            <w:r>
              <w:t>24.</w:t>
            </w:r>
            <w:r w:rsidR="00C44C77">
              <w:t>542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400514" w:rsidRDefault="004A4647" w:rsidP="004A4647">
            <w:pPr>
              <w:spacing w:after="0"/>
              <w:rPr>
                <w:lang w:val="fr-FR" w:eastAsia="zh-CN"/>
              </w:rPr>
            </w:pPr>
            <w:r w:rsidRPr="00400514">
              <w:rPr>
                <w:lang w:val="fr-FR"/>
              </w:rPr>
              <w:t>Rapporteur</w:t>
            </w:r>
            <w:r w:rsidRPr="00400514">
              <w:rPr>
                <w:lang w:val="fr-FR" w:eastAsia="zh-CN"/>
              </w:rPr>
              <w:t>:</w:t>
            </w:r>
          </w:p>
          <w:p w14:paraId="3A57C4F2" w14:textId="0F895D9D" w:rsidR="004A4647" w:rsidRPr="00400514" w:rsidRDefault="004A4647" w:rsidP="004A4647">
            <w:pPr>
              <w:spacing w:after="0"/>
              <w:rPr>
                <w:lang w:val="fr-FR"/>
              </w:rPr>
            </w:pPr>
            <w:r w:rsidRPr="00400514">
              <w:rPr>
                <w:lang w:val="fr-FR"/>
              </w:rPr>
              <w:t>Vijay Sangameshwara (</w:t>
            </w:r>
            <w:r w:rsidR="003C4A13" w:rsidRPr="00400514">
              <w:rPr>
                <w:lang w:val="fr-FR"/>
              </w:rPr>
              <w:t>Samsung Electronics),</w:t>
            </w:r>
          </w:p>
          <w:p w14:paraId="6A97006D" w14:textId="6E915367" w:rsidR="00B03F78" w:rsidRPr="00400514" w:rsidRDefault="00000000" w:rsidP="007F102E">
            <w:pPr>
              <w:pStyle w:val="TAL"/>
              <w:rPr>
                <w:lang w:val="fr-FR"/>
              </w:rPr>
            </w:pPr>
            <w:hyperlink r:id="rId11" w:history="1">
              <w:r w:rsidR="00B03F78" w:rsidRPr="00400514">
                <w:rPr>
                  <w:rStyle w:val="Hyperlink"/>
                  <w:lang w:val="fr-FR"/>
                </w:rPr>
                <w:t>s.vijay@samsung.com</w:t>
              </w:r>
            </w:hyperlink>
          </w:p>
          <w:p w14:paraId="21EB1BD1" w14:textId="7EA066DC" w:rsidR="00B03F78" w:rsidRPr="00400514" w:rsidRDefault="00B03F78" w:rsidP="007F102E">
            <w:pPr>
              <w:pStyle w:val="TAL"/>
              <w:rPr>
                <w:lang w:val="fr-FR"/>
              </w:rPr>
            </w:pPr>
          </w:p>
        </w:tc>
      </w:tr>
    </w:tbl>
    <w:p w14:paraId="3D972A4A" w14:textId="240C6CBE" w:rsidR="006C2E80" w:rsidRPr="00400514" w:rsidRDefault="006C2E80" w:rsidP="007F102E">
      <w:pPr>
        <w:pStyle w:val="FP"/>
        <w:rPr>
          <w:lang w:val="fr-FR"/>
        </w:rPr>
      </w:pPr>
    </w:p>
    <w:p w14:paraId="0BB47CCF" w14:textId="77777777" w:rsidR="00B91ECF" w:rsidRPr="00400514" w:rsidRDefault="00B91ECF" w:rsidP="007F102E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B76BB0" w:rsidR="0048267C" w:rsidRDefault="00B0297F" w:rsidP="007F102E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2DC8B2" w:rsidR="0048267C" w:rsidRDefault="00ED4D5F" w:rsidP="007F102E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940FC6D" w:rsidR="0048267C" w:rsidRDefault="00CE4603" w:rsidP="007F102E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389C72B" w:rsidR="00025316" w:rsidRDefault="00CE4603" w:rsidP="007F102E">
            <w:pPr>
              <w:pStyle w:val="TAL"/>
            </w:pPr>
            <w:r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80765" w14:textId="77777777" w:rsidR="005A4907" w:rsidRDefault="005A4907" w:rsidP="007F102E">
      <w:r>
        <w:separator/>
      </w:r>
    </w:p>
  </w:endnote>
  <w:endnote w:type="continuationSeparator" w:id="0">
    <w:p w14:paraId="60C7DEAB" w14:textId="77777777" w:rsidR="005A4907" w:rsidRDefault="005A4907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C1A66" w14:textId="77777777" w:rsidR="005A4907" w:rsidRDefault="005A4907" w:rsidP="007F102E">
      <w:r>
        <w:separator/>
      </w:r>
    </w:p>
  </w:footnote>
  <w:footnote w:type="continuationSeparator" w:id="0">
    <w:p w14:paraId="72F36CAA" w14:textId="77777777" w:rsidR="005A4907" w:rsidRDefault="005A4907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888171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770041">
    <w:abstractNumId w:val="12"/>
  </w:num>
  <w:num w:numId="3" w16cid:durableId="1660772492">
    <w:abstractNumId w:val="10"/>
  </w:num>
  <w:num w:numId="4" w16cid:durableId="1798836556">
    <w:abstractNumId w:val="6"/>
  </w:num>
  <w:num w:numId="5" w16cid:durableId="1300573406">
    <w:abstractNumId w:val="15"/>
  </w:num>
  <w:num w:numId="6" w16cid:durableId="971129632">
    <w:abstractNumId w:val="14"/>
  </w:num>
  <w:num w:numId="7" w16cid:durableId="574626114">
    <w:abstractNumId w:val="4"/>
  </w:num>
  <w:num w:numId="8" w16cid:durableId="2130932451">
    <w:abstractNumId w:val="2"/>
  </w:num>
  <w:num w:numId="9" w16cid:durableId="1554778976">
    <w:abstractNumId w:val="1"/>
  </w:num>
  <w:num w:numId="10" w16cid:durableId="569004739">
    <w:abstractNumId w:val="0"/>
  </w:num>
  <w:num w:numId="11" w16cid:durableId="546256856">
    <w:abstractNumId w:val="13"/>
  </w:num>
  <w:num w:numId="12" w16cid:durableId="653146397">
    <w:abstractNumId w:val="9"/>
  </w:num>
  <w:num w:numId="13" w16cid:durableId="267087174">
    <w:abstractNumId w:val="5"/>
  </w:num>
  <w:num w:numId="14" w16cid:durableId="978996882">
    <w:abstractNumId w:val="8"/>
  </w:num>
  <w:num w:numId="15" w16cid:durableId="2071998853">
    <w:abstractNumId w:val="7"/>
  </w:num>
  <w:num w:numId="16" w16cid:durableId="6406964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2222"/>
    <w:rsid w:val="00120541"/>
    <w:rsid w:val="001211F3"/>
    <w:rsid w:val="00127B5D"/>
    <w:rsid w:val="00133B51"/>
    <w:rsid w:val="00166B5C"/>
    <w:rsid w:val="00171925"/>
    <w:rsid w:val="00173998"/>
    <w:rsid w:val="00174617"/>
    <w:rsid w:val="001759A7"/>
    <w:rsid w:val="001862DE"/>
    <w:rsid w:val="00186B3D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1097"/>
    <w:rsid w:val="00251D80"/>
    <w:rsid w:val="00254FB5"/>
    <w:rsid w:val="00256373"/>
    <w:rsid w:val="002640E5"/>
    <w:rsid w:val="0026436F"/>
    <w:rsid w:val="0026606E"/>
    <w:rsid w:val="002713C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810F7"/>
    <w:rsid w:val="0038516D"/>
    <w:rsid w:val="003869D7"/>
    <w:rsid w:val="00386AA8"/>
    <w:rsid w:val="003A08AA"/>
    <w:rsid w:val="003A1EB0"/>
    <w:rsid w:val="003B27DB"/>
    <w:rsid w:val="003C0361"/>
    <w:rsid w:val="003C0F14"/>
    <w:rsid w:val="003C2DA6"/>
    <w:rsid w:val="003C4A13"/>
    <w:rsid w:val="003C6DA6"/>
    <w:rsid w:val="003D2781"/>
    <w:rsid w:val="003D62A9"/>
    <w:rsid w:val="003D7E29"/>
    <w:rsid w:val="003E2377"/>
    <w:rsid w:val="003F04C7"/>
    <w:rsid w:val="003F268E"/>
    <w:rsid w:val="003F638A"/>
    <w:rsid w:val="003F7142"/>
    <w:rsid w:val="003F73D4"/>
    <w:rsid w:val="003F7B3D"/>
    <w:rsid w:val="00400514"/>
    <w:rsid w:val="00411698"/>
    <w:rsid w:val="004128E4"/>
    <w:rsid w:val="004129A3"/>
    <w:rsid w:val="00414164"/>
    <w:rsid w:val="0041789B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1054"/>
    <w:rsid w:val="004A40BE"/>
    <w:rsid w:val="004A4647"/>
    <w:rsid w:val="004A5DFF"/>
    <w:rsid w:val="004A6A60"/>
    <w:rsid w:val="004B2DFF"/>
    <w:rsid w:val="004C2BB4"/>
    <w:rsid w:val="004C3F8F"/>
    <w:rsid w:val="004C634D"/>
    <w:rsid w:val="004C7D4E"/>
    <w:rsid w:val="004D24B9"/>
    <w:rsid w:val="004E2CE2"/>
    <w:rsid w:val="004E2FBA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053F6"/>
    <w:rsid w:val="00536F2F"/>
    <w:rsid w:val="00541476"/>
    <w:rsid w:val="0054287C"/>
    <w:rsid w:val="0054381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EE"/>
    <w:rsid w:val="00586951"/>
    <w:rsid w:val="00590087"/>
    <w:rsid w:val="005A032D"/>
    <w:rsid w:val="005A3D4D"/>
    <w:rsid w:val="005A43E9"/>
    <w:rsid w:val="005A4907"/>
    <w:rsid w:val="005A7577"/>
    <w:rsid w:val="005B1F50"/>
    <w:rsid w:val="005B34F0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5E87"/>
    <w:rsid w:val="006F1A44"/>
    <w:rsid w:val="006F3AC0"/>
    <w:rsid w:val="00706A1A"/>
    <w:rsid w:val="00707673"/>
    <w:rsid w:val="00715A11"/>
    <w:rsid w:val="007162BE"/>
    <w:rsid w:val="00721122"/>
    <w:rsid w:val="00722267"/>
    <w:rsid w:val="00726E9D"/>
    <w:rsid w:val="007361E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5B3E"/>
    <w:rsid w:val="008336F1"/>
    <w:rsid w:val="00834A60"/>
    <w:rsid w:val="00835DAD"/>
    <w:rsid w:val="00837BCD"/>
    <w:rsid w:val="00850175"/>
    <w:rsid w:val="0085530D"/>
    <w:rsid w:val="008564C3"/>
    <w:rsid w:val="00863E89"/>
    <w:rsid w:val="00872B3B"/>
    <w:rsid w:val="0088222A"/>
    <w:rsid w:val="008835FC"/>
    <w:rsid w:val="008838CB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31C"/>
    <w:rsid w:val="00A15763"/>
    <w:rsid w:val="00A226C6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2872"/>
    <w:rsid w:val="00AC66B2"/>
    <w:rsid w:val="00AC6AE6"/>
    <w:rsid w:val="00AD0751"/>
    <w:rsid w:val="00AD77C4"/>
    <w:rsid w:val="00AE25BF"/>
    <w:rsid w:val="00AE337D"/>
    <w:rsid w:val="00AE4D82"/>
    <w:rsid w:val="00AE592B"/>
    <w:rsid w:val="00AF0C13"/>
    <w:rsid w:val="00AF35C8"/>
    <w:rsid w:val="00B0278B"/>
    <w:rsid w:val="00B0297F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4285"/>
    <w:rsid w:val="00BF7C9D"/>
    <w:rsid w:val="00C01E8C"/>
    <w:rsid w:val="00C02DF6"/>
    <w:rsid w:val="00C03E01"/>
    <w:rsid w:val="00C05B55"/>
    <w:rsid w:val="00C066DE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4C77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C72A4"/>
    <w:rsid w:val="00CD3153"/>
    <w:rsid w:val="00CD6F80"/>
    <w:rsid w:val="00CE4603"/>
    <w:rsid w:val="00CE50D6"/>
    <w:rsid w:val="00CF2EA4"/>
    <w:rsid w:val="00CF6810"/>
    <w:rsid w:val="00D06117"/>
    <w:rsid w:val="00D1643B"/>
    <w:rsid w:val="00D21FAC"/>
    <w:rsid w:val="00D30172"/>
    <w:rsid w:val="00D31CC8"/>
    <w:rsid w:val="00D32678"/>
    <w:rsid w:val="00D40CC7"/>
    <w:rsid w:val="00D41647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418DE"/>
    <w:rsid w:val="00E52C57"/>
    <w:rsid w:val="00E57E7D"/>
    <w:rsid w:val="00E62E65"/>
    <w:rsid w:val="00E63D3B"/>
    <w:rsid w:val="00E84CD8"/>
    <w:rsid w:val="00E90B85"/>
    <w:rsid w:val="00E91679"/>
    <w:rsid w:val="00E92452"/>
    <w:rsid w:val="00E94CC1"/>
    <w:rsid w:val="00E96431"/>
    <w:rsid w:val="00EC3039"/>
    <w:rsid w:val="00EC5235"/>
    <w:rsid w:val="00EC6377"/>
    <w:rsid w:val="00EC6B13"/>
    <w:rsid w:val="00ED4D5F"/>
    <w:rsid w:val="00ED6B03"/>
    <w:rsid w:val="00ED7A5B"/>
    <w:rsid w:val="00EE4FD9"/>
    <w:rsid w:val="00F07C92"/>
    <w:rsid w:val="00F138AB"/>
    <w:rsid w:val="00F14B43"/>
    <w:rsid w:val="00F203C7"/>
    <w:rsid w:val="00F215E2"/>
    <w:rsid w:val="00F21E3F"/>
    <w:rsid w:val="00F22B70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B4A13-98C3-4405-939A-2BBF4256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31.124_CR0659_(Rel-16)_UEConTest_R16</cp:lastModifiedBy>
  <cp:revision>4</cp:revision>
  <cp:lastPrinted>2000-02-29T11:31:00Z</cp:lastPrinted>
  <dcterms:created xsi:type="dcterms:W3CDTF">2022-12-13T13:11:00Z</dcterms:created>
  <dcterms:modified xsi:type="dcterms:W3CDTF">2022-12-13T13:11:00Z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