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3CB9" w:rsidRDefault="00113CB9" w:rsidP="00113C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CP-200069</w:t>
      </w:r>
    </w:p>
    <w:p w:rsidR="00113CB9" w:rsidRDefault="00113CB9" w:rsidP="00113C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113CB9" w:rsidRPr="007B5456" w:rsidRDefault="00113CB9" w:rsidP="00113CB9">
      <w:pPr>
        <w:spacing w:after="120"/>
        <w:ind w:left="1985" w:hanging="1985"/>
        <w:rPr>
          <w:rFonts w:ascii="Arial" w:hAnsi="Arial" w:cs="Arial"/>
          <w:bCs/>
        </w:rPr>
      </w:pPr>
    </w:p>
    <w:p w:rsidR="00113CB9" w:rsidRDefault="00113CB9" w:rsidP="00113C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3GPP TSG CT WG4</w:t>
      </w:r>
    </w:p>
    <w:p w:rsidR="00113CB9" w:rsidRDefault="00113CB9" w:rsidP="00113C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A365A">
        <w:rPr>
          <w:rFonts w:ascii="Arial" w:hAnsi="Arial" w:cs="Arial"/>
          <w:b/>
          <w:bCs/>
        </w:rPr>
        <w:t>Rel-1</w:t>
      </w:r>
      <w:r>
        <w:rPr>
          <w:rFonts w:ascii="Arial" w:hAnsi="Arial" w:cs="Arial"/>
          <w:b/>
          <w:bCs/>
        </w:rPr>
        <w:t>6</w:t>
      </w:r>
      <w:r w:rsidRPr="008A365A">
        <w:rPr>
          <w:rFonts w:ascii="Arial" w:hAnsi="Arial" w:cs="Arial"/>
          <w:b/>
          <w:bCs/>
        </w:rPr>
        <w:t xml:space="preserve"> Work Item Exception for </w:t>
      </w:r>
      <w:r>
        <w:rPr>
          <w:rFonts w:ascii="Arial" w:eastAsia="Batang" w:hAnsi="Arial" w:cs="Arial"/>
          <w:b/>
          <w:noProof/>
          <w:lang w:eastAsia="zh-CN"/>
        </w:rPr>
        <w:t>eNS</w:t>
      </w:r>
    </w:p>
    <w:p w:rsidR="00113CB9" w:rsidRDefault="00113CB9" w:rsidP="00113CB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16.1</w:t>
      </w:r>
    </w:p>
    <w:p w:rsidR="00595B52" w:rsidRPr="00684CA1" w:rsidRDefault="00113CB9" w:rsidP="00113CB9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  <w:bookmarkStart w:id="0" w:name="_GoBack"/>
      <w:bookmarkEnd w:id="0"/>
    </w:p>
    <w:p w:rsidR="00272B98" w:rsidRPr="00684CA1" w:rsidRDefault="00272B98" w:rsidP="00272B98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>3GPP™ Work Item Exception</w:t>
      </w:r>
    </w:p>
    <w:p w:rsidR="00272B98" w:rsidRPr="000A4E67" w:rsidRDefault="00272B98" w:rsidP="00272B98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 xml:space="preserve">Title : </w:t>
      </w:r>
      <w:r w:rsidRPr="000A4E6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72B98">
        <w:rPr>
          <w:sz w:val="24"/>
          <w:szCs w:val="24"/>
          <w:lang w:eastAsia="zh-CN"/>
        </w:rPr>
        <w:t>CT aspects on enhanc</w:t>
      </w:r>
      <w:r w:rsidR="00551F53">
        <w:rPr>
          <w:sz w:val="24"/>
          <w:szCs w:val="24"/>
          <w:lang w:eastAsia="zh-CN"/>
        </w:rPr>
        <w:t>ement of network slicing (eNS</w:t>
      </w:r>
      <w:r w:rsidRPr="00272B98">
        <w:rPr>
          <w:sz w:val="24"/>
          <w:szCs w:val="24"/>
          <w:lang w:eastAsia="zh-CN"/>
        </w:rPr>
        <w:t>)</w:t>
      </w:r>
    </w:p>
    <w:p w:rsidR="00272B98" w:rsidRPr="000A4E67" w:rsidRDefault="00272B98" w:rsidP="00272B98">
      <w:pPr>
        <w:pStyle w:val="Heading2"/>
        <w:tabs>
          <w:tab w:val="left" w:pos="2268"/>
        </w:tabs>
        <w:rPr>
          <w:rFonts w:hint="eastAsia"/>
          <w:sz w:val="24"/>
          <w:szCs w:val="24"/>
          <w:lang w:eastAsia="zh-CN"/>
        </w:rPr>
      </w:pPr>
      <w:r w:rsidRPr="000A4E67">
        <w:rPr>
          <w:sz w:val="24"/>
          <w:szCs w:val="24"/>
        </w:rPr>
        <w:t xml:space="preserve">Acronym  : </w:t>
      </w:r>
      <w:r w:rsidRPr="000A4E67">
        <w:rPr>
          <w:sz w:val="24"/>
          <w:szCs w:val="24"/>
        </w:rPr>
        <w:tab/>
      </w:r>
      <w:r w:rsidR="00F942FE">
        <w:rPr>
          <w:rFonts w:hint="eastAsia"/>
          <w:sz w:val="24"/>
          <w:szCs w:val="24"/>
          <w:lang w:eastAsia="zh-CN"/>
        </w:rPr>
        <w:t>eNS</w:t>
      </w:r>
    </w:p>
    <w:p w:rsidR="00272B98" w:rsidRPr="000A4E67" w:rsidRDefault="00272B98" w:rsidP="00272B98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Pr="000A4E67">
        <w:rPr>
          <w:sz w:val="24"/>
          <w:szCs w:val="24"/>
        </w:rPr>
        <w:t xml:space="preserve">dentifier </w:t>
      </w:r>
      <w:r>
        <w:rPr>
          <w:sz w:val="24"/>
          <w:szCs w:val="24"/>
        </w:rPr>
        <w:t>:</w:t>
      </w:r>
      <w:r w:rsidRPr="000A4E67">
        <w:rPr>
          <w:sz w:val="24"/>
          <w:szCs w:val="24"/>
        </w:rPr>
        <w:tab/>
      </w:r>
      <w:r w:rsidR="00F02E78">
        <w:rPr>
          <w:sz w:val="24"/>
          <w:szCs w:val="24"/>
        </w:rPr>
        <w:t>830011</w:t>
      </w:r>
    </w:p>
    <w:p w:rsidR="00272B98" w:rsidRPr="00684CA1" w:rsidRDefault="00272B98" w:rsidP="00272B98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F942FE">
        <w:rPr>
          <w:rFonts w:hint="eastAsia"/>
          <w:b/>
          <w:sz w:val="32"/>
          <w:szCs w:val="32"/>
          <w:lang w:eastAsia="zh-CN"/>
        </w:rPr>
        <w:t>16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272B98" w:rsidRPr="00684CA1" w:rsidTr="00C03E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272B98" w:rsidRPr="00684CA1" w:rsidRDefault="00272B98" w:rsidP="00C03EB9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72B98" w:rsidRPr="00684CA1" w:rsidRDefault="00272B98" w:rsidP="00C03EB9">
            <w:pPr>
              <w:spacing w:after="0"/>
              <w:rPr>
                <w:b/>
                <w:lang w:eastAsia="zh-CN"/>
              </w:rPr>
            </w:pPr>
          </w:p>
        </w:tc>
      </w:tr>
      <w:tr w:rsidR="00272B98" w:rsidRPr="00684CA1" w:rsidTr="00C03E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272B98" w:rsidRPr="00684CA1" w:rsidRDefault="00272B98" w:rsidP="00C03EB9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:rsidR="00272B98" w:rsidRPr="00DA709D" w:rsidRDefault="00272B98" w:rsidP="00C03EB9"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:rsidR="00272B98" w:rsidRPr="00DA709D" w:rsidRDefault="00BE4E24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:rsidR="00272B98" w:rsidRPr="00DA709D" w:rsidRDefault="00272B98" w:rsidP="00C03EB9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272B98" w:rsidRPr="00684CA1" w:rsidTr="00C03E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272B98" w:rsidRPr="00684CA1" w:rsidRDefault="00272B98" w:rsidP="00C03EB9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72B98" w:rsidRPr="00684CA1" w:rsidRDefault="00AE79B9" w:rsidP="00C03EB9">
            <w:pPr>
              <w:spacing w:after="0"/>
            </w:pPr>
            <w:r w:rsidRPr="00334848">
              <w:rPr>
                <w:rFonts w:cs="Arial"/>
                <w:noProof/>
              </w:rPr>
              <w:t>June 20</w:t>
            </w:r>
            <w:r>
              <w:rPr>
                <w:rFonts w:cs="Arial" w:hint="eastAsia"/>
                <w:noProof/>
                <w:lang w:eastAsia="zh-CN"/>
              </w:rPr>
              <w:t>20</w:t>
            </w:r>
            <w:r w:rsidRPr="00334848">
              <w:rPr>
                <w:rFonts w:cs="Arial"/>
                <w:noProof/>
              </w:rPr>
              <w:t xml:space="preserve"> (CT#</w:t>
            </w:r>
            <w:r>
              <w:rPr>
                <w:rFonts w:hint="eastAsia"/>
                <w:szCs w:val="16"/>
                <w:lang w:eastAsia="zh-CN"/>
              </w:rPr>
              <w:t>88</w:t>
            </w:r>
            <w:r w:rsidRPr="00334848">
              <w:rPr>
                <w:szCs w:val="16"/>
              </w:rPr>
              <w:t>)</w:t>
            </w:r>
          </w:p>
        </w:tc>
      </w:tr>
      <w:tr w:rsidR="00272B98" w:rsidRPr="00684CA1" w:rsidTr="00C03E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272B98" w:rsidRPr="00684CA1" w:rsidRDefault="00272B98" w:rsidP="00C03EB9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72B98" w:rsidRPr="00684CA1" w:rsidRDefault="00AE79B9" w:rsidP="00C03EB9">
            <w:pPr>
              <w:pStyle w:val="Index1"/>
            </w:pPr>
            <w:r>
              <w:t>Enhancement of network slicing</w:t>
            </w:r>
          </w:p>
        </w:tc>
      </w:tr>
      <w:tr w:rsidR="00272B98" w:rsidRPr="00684CA1" w:rsidTr="00C03E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272B98" w:rsidRPr="00684CA1" w:rsidRDefault="00272B98" w:rsidP="00C03EB9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72B98" w:rsidRPr="00AE79B9" w:rsidRDefault="00AE79B9" w:rsidP="006B0ED2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TS29.5</w:t>
            </w:r>
            <w:r w:rsidR="006B0ED2">
              <w:rPr>
                <w:lang w:val="en-US" w:eastAsia="zh-CN"/>
              </w:rPr>
              <w:t>09</w:t>
            </w:r>
          </w:p>
        </w:tc>
      </w:tr>
      <w:tr w:rsidR="00272B98" w:rsidRPr="00684CA1" w:rsidTr="00C03E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272B98" w:rsidRPr="00684CA1" w:rsidRDefault="00272B98" w:rsidP="00C03EB9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72B98" w:rsidRDefault="00CC7C1B" w:rsidP="00CC7C1B">
            <w:pPr>
              <w:pStyle w:val="Index1"/>
              <w:numPr>
                <w:ilvl w:val="0"/>
                <w:numId w:val="6"/>
              </w:numPr>
              <w:ind w:left="360"/>
              <w:rPr>
                <w:bCs/>
              </w:rPr>
            </w:pPr>
            <w:r>
              <w:rPr>
                <w:bCs/>
                <w:lang w:eastAsia="zh-CN"/>
              </w:rPr>
              <w:t>Investigate whether to extend existing AUSF service or d</w:t>
            </w:r>
            <w:r w:rsidR="00AE79B9">
              <w:rPr>
                <w:bCs/>
                <w:lang w:eastAsia="zh-CN"/>
              </w:rPr>
              <w:t xml:space="preserve">efine new </w:t>
            </w:r>
            <w:r>
              <w:rPr>
                <w:bCs/>
                <w:lang w:eastAsia="zh-CN"/>
              </w:rPr>
              <w:t xml:space="preserve">AUSF </w:t>
            </w:r>
            <w:r w:rsidR="00AE79B9">
              <w:rPr>
                <w:bCs/>
                <w:lang w:eastAsia="zh-CN"/>
              </w:rPr>
              <w:t>service for slice authentication</w:t>
            </w:r>
            <w:r w:rsidR="00AE79B9" w:rsidRPr="001F1742">
              <w:rPr>
                <w:bCs/>
                <w:lang w:eastAsia="zh-CN"/>
              </w:rPr>
              <w:t>;</w:t>
            </w:r>
          </w:p>
          <w:p w:rsidR="002256AE" w:rsidRPr="00C424E6" w:rsidRDefault="00CC7C1B" w:rsidP="002256AE">
            <w:pPr>
              <w:pStyle w:val="Index1"/>
              <w:numPr>
                <w:ilvl w:val="0"/>
                <w:numId w:val="6"/>
              </w:numPr>
              <w:ind w:left="360"/>
              <w:rPr>
                <w:bCs/>
              </w:rPr>
            </w:pPr>
            <w:r>
              <w:rPr>
                <w:bCs/>
                <w:lang w:eastAsia="zh-CN"/>
              </w:rPr>
              <w:t>Update TS29.</w:t>
            </w:r>
            <w:r w:rsidR="006B0ED2">
              <w:rPr>
                <w:bCs/>
                <w:lang w:eastAsia="zh-CN"/>
              </w:rPr>
              <w:t>509</w:t>
            </w:r>
            <w:r w:rsidR="00F26513">
              <w:rPr>
                <w:bCs/>
                <w:lang w:eastAsia="zh-CN"/>
              </w:rPr>
              <w:t xml:space="preserve"> </w:t>
            </w:r>
            <w:r w:rsidR="002256AE">
              <w:rPr>
                <w:bCs/>
                <w:lang w:eastAsia="zh-CN"/>
              </w:rPr>
              <w:t>and possibly TS29</w:t>
            </w:r>
            <w:r w:rsidR="00AA0C54">
              <w:rPr>
                <w:bCs/>
                <w:lang w:eastAsia="zh-CN"/>
              </w:rPr>
              <w:t>.</w:t>
            </w:r>
            <w:r w:rsidR="002256AE">
              <w:rPr>
                <w:bCs/>
                <w:lang w:eastAsia="zh-CN"/>
              </w:rPr>
              <w:t xml:space="preserve">524 </w:t>
            </w:r>
            <w:r w:rsidR="00F26513">
              <w:rPr>
                <w:bCs/>
                <w:lang w:eastAsia="zh-CN"/>
              </w:rPr>
              <w:t>according to the decision</w:t>
            </w:r>
            <w:r w:rsidR="002256AE">
              <w:rPr>
                <w:bCs/>
                <w:lang w:eastAsia="zh-CN"/>
              </w:rPr>
              <w:t>.</w:t>
            </w:r>
          </w:p>
        </w:tc>
      </w:tr>
      <w:tr w:rsidR="00272B98" w:rsidRPr="00684CA1" w:rsidTr="00C03E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272B98" w:rsidRPr="00684CA1" w:rsidRDefault="00272B98" w:rsidP="005F0B9F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5F0B9F">
              <w:rPr>
                <w:rFonts w:hint="eastAsia"/>
                <w:b/>
                <w:lang w:eastAsia="zh-CN"/>
              </w:rPr>
              <w:t>16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272B98" w:rsidRPr="00684CA1" w:rsidRDefault="00C424E6" w:rsidP="00C03EB9">
            <w:pPr>
              <w:spacing w:after="0"/>
            </w:pPr>
            <w:r>
              <w:t>No support by AUSF for slice authentication.</w:t>
            </w:r>
          </w:p>
        </w:tc>
      </w:tr>
    </w:tbl>
    <w:p w:rsidR="00272B98" w:rsidRPr="00684CA1" w:rsidRDefault="00272B98" w:rsidP="00272B98">
      <w:pPr>
        <w:tabs>
          <w:tab w:val="left" w:pos="2127"/>
          <w:tab w:val="left" w:pos="5387"/>
        </w:tabs>
        <w:rPr>
          <w:b/>
        </w:rPr>
      </w:pPr>
    </w:p>
    <w:p w:rsidR="00272B98" w:rsidRPr="00684CA1" w:rsidRDefault="00272B98" w:rsidP="00272B98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272B98" w:rsidRDefault="00835968" w:rsidP="00272B98">
      <w:pPr>
        <w:rPr>
          <w:bCs/>
        </w:rPr>
      </w:pPr>
      <w:r w:rsidRPr="0034776F">
        <w:t xml:space="preserve">CT4 needs to complete the tasks listed above. </w:t>
      </w:r>
      <w:r w:rsidRPr="0034776F">
        <w:rPr>
          <w:bCs/>
        </w:rPr>
        <w:t>Pending work is</w:t>
      </w:r>
      <w:r>
        <w:rPr>
          <w:bCs/>
        </w:rPr>
        <w:t xml:space="preserve"> planned to be finished in CT#</w:t>
      </w:r>
      <w:r>
        <w:rPr>
          <w:rFonts w:hint="eastAsia"/>
          <w:bCs/>
          <w:lang w:eastAsia="zh-CN"/>
        </w:rPr>
        <w:t>8</w:t>
      </w:r>
      <w:r>
        <w:rPr>
          <w:bCs/>
          <w:lang w:eastAsia="zh-CN"/>
        </w:rPr>
        <w:t>8</w:t>
      </w:r>
      <w:r w:rsidRPr="0034776F">
        <w:rPr>
          <w:bCs/>
        </w:rPr>
        <w:t>.</w:t>
      </w:r>
    </w:p>
    <w:p w:rsidR="00835968" w:rsidRPr="00684CA1" w:rsidRDefault="00835968" w:rsidP="00272B98">
      <w:pPr>
        <w:rPr>
          <w:lang w:eastAsia="zh-CN"/>
        </w:rPr>
      </w:pPr>
    </w:p>
    <w:p w:rsidR="00272B98" w:rsidRDefault="00272B98" w:rsidP="00272B98">
      <w:pPr>
        <w:pBdr>
          <w:top w:val="single" w:sz="4" w:space="1" w:color="auto"/>
        </w:pBdr>
        <w:tabs>
          <w:tab w:val="left" w:pos="3119"/>
        </w:tabs>
        <w:rPr>
          <w:rFonts w:hint="eastAsia"/>
          <w:b/>
          <w:lang w:eastAsia="zh-CN"/>
        </w:rPr>
      </w:pPr>
      <w:r w:rsidRPr="00684CA1">
        <w:rPr>
          <w:b/>
        </w:rPr>
        <w:t>Contentious Issues:</w:t>
      </w:r>
    </w:p>
    <w:p w:rsidR="002E4A1A" w:rsidRPr="002E4A1A" w:rsidRDefault="002E4A1A" w:rsidP="00272B98">
      <w:pPr>
        <w:pBdr>
          <w:top w:val="single" w:sz="4" w:space="1" w:color="auto"/>
        </w:pBdr>
        <w:tabs>
          <w:tab w:val="left" w:pos="3119"/>
        </w:tabs>
        <w:rPr>
          <w:rFonts w:hint="eastAsia"/>
          <w:lang w:eastAsia="zh-CN"/>
        </w:rPr>
      </w:pPr>
      <w:r w:rsidRPr="002E4A1A">
        <w:rPr>
          <w:rFonts w:hint="eastAsia"/>
          <w:lang w:eastAsia="zh-CN"/>
        </w:rPr>
        <w:t>None.</w:t>
      </w:r>
    </w:p>
    <w:sectPr w:rsidR="002E4A1A" w:rsidRPr="002E4A1A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7C48" w:rsidRDefault="00F17C48">
      <w:r>
        <w:separator/>
      </w:r>
    </w:p>
  </w:endnote>
  <w:endnote w:type="continuationSeparator" w:id="0">
    <w:p w:rsidR="00F17C48" w:rsidRDefault="00F1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7C48" w:rsidRDefault="00F17C48">
      <w:r>
        <w:separator/>
      </w:r>
    </w:p>
  </w:footnote>
  <w:footnote w:type="continuationSeparator" w:id="0">
    <w:p w:rsidR="00F17C48" w:rsidRDefault="00F17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8374D7"/>
    <w:multiLevelType w:val="hybridMultilevel"/>
    <w:tmpl w:val="32788B76"/>
    <w:lvl w:ilvl="0" w:tplc="5EF6999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7A82"/>
    <w:rsid w:val="000303B3"/>
    <w:rsid w:val="00033CE1"/>
    <w:rsid w:val="00052BF8"/>
    <w:rsid w:val="00057116"/>
    <w:rsid w:val="00074015"/>
    <w:rsid w:val="000978B4"/>
    <w:rsid w:val="000A4E67"/>
    <w:rsid w:val="000B0A2F"/>
    <w:rsid w:val="000B3F82"/>
    <w:rsid w:val="000B61FD"/>
    <w:rsid w:val="000C3727"/>
    <w:rsid w:val="000C4AB1"/>
    <w:rsid w:val="000C5765"/>
    <w:rsid w:val="000E0144"/>
    <w:rsid w:val="000E55AD"/>
    <w:rsid w:val="001000A1"/>
    <w:rsid w:val="00103197"/>
    <w:rsid w:val="001074F1"/>
    <w:rsid w:val="00113CB9"/>
    <w:rsid w:val="0012513C"/>
    <w:rsid w:val="00134F5E"/>
    <w:rsid w:val="001357D9"/>
    <w:rsid w:val="00187B47"/>
    <w:rsid w:val="001A2119"/>
    <w:rsid w:val="001C5C86"/>
    <w:rsid w:val="002000C2"/>
    <w:rsid w:val="002018D8"/>
    <w:rsid w:val="00223AB7"/>
    <w:rsid w:val="002256AE"/>
    <w:rsid w:val="0023059E"/>
    <w:rsid w:val="00242400"/>
    <w:rsid w:val="0025646D"/>
    <w:rsid w:val="0025687C"/>
    <w:rsid w:val="00262C08"/>
    <w:rsid w:val="002676EC"/>
    <w:rsid w:val="00272B98"/>
    <w:rsid w:val="00282F67"/>
    <w:rsid w:val="00283B04"/>
    <w:rsid w:val="002A10EF"/>
    <w:rsid w:val="002B0F67"/>
    <w:rsid w:val="002E4A1A"/>
    <w:rsid w:val="002E7A9E"/>
    <w:rsid w:val="00313729"/>
    <w:rsid w:val="00315D18"/>
    <w:rsid w:val="003205AD"/>
    <w:rsid w:val="003225E2"/>
    <w:rsid w:val="00322B83"/>
    <w:rsid w:val="00331E5E"/>
    <w:rsid w:val="00334848"/>
    <w:rsid w:val="00335FB2"/>
    <w:rsid w:val="00344158"/>
    <w:rsid w:val="00363594"/>
    <w:rsid w:val="00366A4D"/>
    <w:rsid w:val="00386783"/>
    <w:rsid w:val="00387016"/>
    <w:rsid w:val="003A0035"/>
    <w:rsid w:val="003A0AB4"/>
    <w:rsid w:val="003A1EB0"/>
    <w:rsid w:val="003B3B51"/>
    <w:rsid w:val="003B70C9"/>
    <w:rsid w:val="003C6DA6"/>
    <w:rsid w:val="003D0A57"/>
    <w:rsid w:val="003F268E"/>
    <w:rsid w:val="003F54E5"/>
    <w:rsid w:val="0040216D"/>
    <w:rsid w:val="00421F1F"/>
    <w:rsid w:val="0043176E"/>
    <w:rsid w:val="0043745F"/>
    <w:rsid w:val="0044029F"/>
    <w:rsid w:val="004464B0"/>
    <w:rsid w:val="004651BB"/>
    <w:rsid w:val="0048267C"/>
    <w:rsid w:val="00487356"/>
    <w:rsid w:val="004876B9"/>
    <w:rsid w:val="00493552"/>
    <w:rsid w:val="00493A79"/>
    <w:rsid w:val="004A6A60"/>
    <w:rsid w:val="004C23A2"/>
    <w:rsid w:val="00513E02"/>
    <w:rsid w:val="005333C5"/>
    <w:rsid w:val="005340C8"/>
    <w:rsid w:val="005471A4"/>
    <w:rsid w:val="00551F53"/>
    <w:rsid w:val="005573BB"/>
    <w:rsid w:val="00557B2E"/>
    <w:rsid w:val="00561267"/>
    <w:rsid w:val="00563C95"/>
    <w:rsid w:val="005878A0"/>
    <w:rsid w:val="00590087"/>
    <w:rsid w:val="00591A84"/>
    <w:rsid w:val="00592971"/>
    <w:rsid w:val="00595B52"/>
    <w:rsid w:val="005C1802"/>
    <w:rsid w:val="005C4E87"/>
    <w:rsid w:val="005C4F58"/>
    <w:rsid w:val="005D3FEC"/>
    <w:rsid w:val="005D44BE"/>
    <w:rsid w:val="005D53F6"/>
    <w:rsid w:val="005F0B9F"/>
    <w:rsid w:val="00611EC4"/>
    <w:rsid w:val="00620B3F"/>
    <w:rsid w:val="006418C6"/>
    <w:rsid w:val="00643123"/>
    <w:rsid w:val="00651797"/>
    <w:rsid w:val="00663FF2"/>
    <w:rsid w:val="00671BBB"/>
    <w:rsid w:val="00681842"/>
    <w:rsid w:val="00682237"/>
    <w:rsid w:val="00684CA1"/>
    <w:rsid w:val="00691E2F"/>
    <w:rsid w:val="006B0ED2"/>
    <w:rsid w:val="006E6480"/>
    <w:rsid w:val="006F76AC"/>
    <w:rsid w:val="00742597"/>
    <w:rsid w:val="0075141A"/>
    <w:rsid w:val="0075252A"/>
    <w:rsid w:val="00756E24"/>
    <w:rsid w:val="0075751F"/>
    <w:rsid w:val="00764B84"/>
    <w:rsid w:val="0077150C"/>
    <w:rsid w:val="0078034D"/>
    <w:rsid w:val="00790BCC"/>
    <w:rsid w:val="00797288"/>
    <w:rsid w:val="007974F5"/>
    <w:rsid w:val="007B0F49"/>
    <w:rsid w:val="007B6960"/>
    <w:rsid w:val="007C7E14"/>
    <w:rsid w:val="007E1FAA"/>
    <w:rsid w:val="007E654A"/>
    <w:rsid w:val="007F37ED"/>
    <w:rsid w:val="007F6219"/>
    <w:rsid w:val="007F7421"/>
    <w:rsid w:val="00806107"/>
    <w:rsid w:val="0080662A"/>
    <w:rsid w:val="00833504"/>
    <w:rsid w:val="00835968"/>
    <w:rsid w:val="0088222A"/>
    <w:rsid w:val="008935E2"/>
    <w:rsid w:val="008A365A"/>
    <w:rsid w:val="008A76FD"/>
    <w:rsid w:val="008C537F"/>
    <w:rsid w:val="008D3129"/>
    <w:rsid w:val="008D658B"/>
    <w:rsid w:val="00900B9B"/>
    <w:rsid w:val="0090477F"/>
    <w:rsid w:val="00907E97"/>
    <w:rsid w:val="009437A2"/>
    <w:rsid w:val="009757D3"/>
    <w:rsid w:val="00985B73"/>
    <w:rsid w:val="009973F3"/>
    <w:rsid w:val="009A3BC4"/>
    <w:rsid w:val="009B6085"/>
    <w:rsid w:val="009D1D30"/>
    <w:rsid w:val="009F3277"/>
    <w:rsid w:val="00A10539"/>
    <w:rsid w:val="00A20EDB"/>
    <w:rsid w:val="00A23A95"/>
    <w:rsid w:val="00A3082C"/>
    <w:rsid w:val="00A36378"/>
    <w:rsid w:val="00A46B6C"/>
    <w:rsid w:val="00A5627F"/>
    <w:rsid w:val="00A650F7"/>
    <w:rsid w:val="00A70E1E"/>
    <w:rsid w:val="00AA0C54"/>
    <w:rsid w:val="00AA5D4C"/>
    <w:rsid w:val="00AB2C67"/>
    <w:rsid w:val="00AD78D2"/>
    <w:rsid w:val="00AE79B9"/>
    <w:rsid w:val="00B03C01"/>
    <w:rsid w:val="00B066D2"/>
    <w:rsid w:val="00B078D6"/>
    <w:rsid w:val="00B07F93"/>
    <w:rsid w:val="00B26D5E"/>
    <w:rsid w:val="00B27091"/>
    <w:rsid w:val="00B3015C"/>
    <w:rsid w:val="00B3036D"/>
    <w:rsid w:val="00B32E11"/>
    <w:rsid w:val="00B47DAF"/>
    <w:rsid w:val="00B52C05"/>
    <w:rsid w:val="00B97C75"/>
    <w:rsid w:val="00BA4095"/>
    <w:rsid w:val="00BC4B6F"/>
    <w:rsid w:val="00BC642A"/>
    <w:rsid w:val="00BE4E24"/>
    <w:rsid w:val="00C03EB9"/>
    <w:rsid w:val="00C06AB8"/>
    <w:rsid w:val="00C0704E"/>
    <w:rsid w:val="00C16D7E"/>
    <w:rsid w:val="00C37293"/>
    <w:rsid w:val="00C424E6"/>
    <w:rsid w:val="00C43D1E"/>
    <w:rsid w:val="00C51162"/>
    <w:rsid w:val="00C57A3D"/>
    <w:rsid w:val="00C57C50"/>
    <w:rsid w:val="00C715CA"/>
    <w:rsid w:val="00C762AC"/>
    <w:rsid w:val="00C83490"/>
    <w:rsid w:val="00C94020"/>
    <w:rsid w:val="00CC1BC8"/>
    <w:rsid w:val="00CC7C1B"/>
    <w:rsid w:val="00CD1707"/>
    <w:rsid w:val="00CE1F4D"/>
    <w:rsid w:val="00CF31A6"/>
    <w:rsid w:val="00D1461E"/>
    <w:rsid w:val="00D17C16"/>
    <w:rsid w:val="00D23708"/>
    <w:rsid w:val="00D469ED"/>
    <w:rsid w:val="00D641DE"/>
    <w:rsid w:val="00D67766"/>
    <w:rsid w:val="00D77416"/>
    <w:rsid w:val="00D928CA"/>
    <w:rsid w:val="00DA709D"/>
    <w:rsid w:val="00DA74F3"/>
    <w:rsid w:val="00DC2AF8"/>
    <w:rsid w:val="00DD2D61"/>
    <w:rsid w:val="00E033E0"/>
    <w:rsid w:val="00E040CC"/>
    <w:rsid w:val="00E13CB2"/>
    <w:rsid w:val="00E43CB9"/>
    <w:rsid w:val="00E4724F"/>
    <w:rsid w:val="00E57718"/>
    <w:rsid w:val="00E668BB"/>
    <w:rsid w:val="00E708CB"/>
    <w:rsid w:val="00E72B61"/>
    <w:rsid w:val="00E90642"/>
    <w:rsid w:val="00E90B85"/>
    <w:rsid w:val="00EC6EB5"/>
    <w:rsid w:val="00ED7EB6"/>
    <w:rsid w:val="00EF4AC0"/>
    <w:rsid w:val="00F02E78"/>
    <w:rsid w:val="00F12369"/>
    <w:rsid w:val="00F13DE8"/>
    <w:rsid w:val="00F17C48"/>
    <w:rsid w:val="00F221BA"/>
    <w:rsid w:val="00F26513"/>
    <w:rsid w:val="00F40B2F"/>
    <w:rsid w:val="00F4338D"/>
    <w:rsid w:val="00F440D3"/>
    <w:rsid w:val="00F5578B"/>
    <w:rsid w:val="00F86526"/>
    <w:rsid w:val="00F921F1"/>
    <w:rsid w:val="00F942FE"/>
    <w:rsid w:val="00F979F4"/>
    <w:rsid w:val="00FC0804"/>
    <w:rsid w:val="00FC3B6D"/>
    <w:rsid w:val="00FD3A4E"/>
    <w:rsid w:val="00FE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13EF82-251D-4B0C-8EA7-B0C64B73F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3C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13C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13C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3C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3C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3C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3CB9"/>
    <w:pPr>
      <w:outlineLvl w:val="5"/>
    </w:pPr>
  </w:style>
  <w:style w:type="paragraph" w:styleId="Heading7">
    <w:name w:val="heading 7"/>
    <w:basedOn w:val="H6"/>
    <w:next w:val="Normal"/>
    <w:qFormat/>
    <w:rsid w:val="00113CB9"/>
    <w:pPr>
      <w:outlineLvl w:val="6"/>
    </w:pPr>
  </w:style>
  <w:style w:type="paragraph" w:styleId="Heading8">
    <w:name w:val="heading 8"/>
    <w:basedOn w:val="Heading1"/>
    <w:next w:val="Normal"/>
    <w:qFormat/>
    <w:rsid w:val="00113CB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3CB9"/>
    <w:pPr>
      <w:outlineLvl w:val="8"/>
    </w:pPr>
  </w:style>
  <w:style w:type="character" w:default="1" w:styleId="DefaultParagraphFont">
    <w:name w:val="Default Paragraph Font"/>
    <w:semiHidden/>
    <w:rsid w:val="00113CB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3CB9"/>
  </w:style>
  <w:style w:type="paragraph" w:customStyle="1" w:styleId="TAL">
    <w:name w:val="TAL"/>
    <w:basedOn w:val="Normal"/>
    <w:rsid w:val="00113CB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3C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13CB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3CB9"/>
    <w:pPr>
      <w:spacing w:before="180"/>
      <w:ind w:left="2693" w:hanging="2693"/>
    </w:pPr>
    <w:rPr>
      <w:b/>
    </w:rPr>
  </w:style>
  <w:style w:type="paragraph" w:styleId="TOC1">
    <w:name w:val="toc 1"/>
    <w:semiHidden/>
    <w:rsid w:val="00113C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13C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13CB9"/>
    <w:pPr>
      <w:ind w:left="1701" w:hanging="1701"/>
    </w:pPr>
  </w:style>
  <w:style w:type="paragraph" w:styleId="TOC4">
    <w:name w:val="toc 4"/>
    <w:basedOn w:val="TOC3"/>
    <w:semiHidden/>
    <w:rsid w:val="00113CB9"/>
    <w:pPr>
      <w:ind w:left="1418" w:hanging="1418"/>
    </w:pPr>
  </w:style>
  <w:style w:type="paragraph" w:styleId="TOC3">
    <w:name w:val="toc 3"/>
    <w:basedOn w:val="TOC2"/>
    <w:semiHidden/>
    <w:rsid w:val="00113CB9"/>
    <w:pPr>
      <w:ind w:left="1134" w:hanging="1134"/>
    </w:pPr>
  </w:style>
  <w:style w:type="paragraph" w:styleId="TOC2">
    <w:name w:val="toc 2"/>
    <w:basedOn w:val="TOC1"/>
    <w:semiHidden/>
    <w:rsid w:val="00113C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3CB9"/>
    <w:pPr>
      <w:ind w:left="284"/>
    </w:pPr>
  </w:style>
  <w:style w:type="paragraph" w:styleId="Index1">
    <w:name w:val="index 1"/>
    <w:basedOn w:val="Normal"/>
    <w:semiHidden/>
    <w:rsid w:val="00113CB9"/>
    <w:pPr>
      <w:keepLines/>
      <w:spacing w:after="0"/>
    </w:pPr>
  </w:style>
  <w:style w:type="paragraph" w:customStyle="1" w:styleId="ZH">
    <w:name w:val="ZH"/>
    <w:rsid w:val="00113C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13CB9"/>
    <w:pPr>
      <w:outlineLvl w:val="9"/>
    </w:pPr>
  </w:style>
  <w:style w:type="paragraph" w:styleId="ListNumber2">
    <w:name w:val="List Number 2"/>
    <w:basedOn w:val="ListNumber"/>
    <w:rsid w:val="00113CB9"/>
    <w:pPr>
      <w:ind w:left="851"/>
    </w:pPr>
  </w:style>
  <w:style w:type="character" w:styleId="FootnoteReference">
    <w:name w:val="footnote reference"/>
    <w:semiHidden/>
    <w:rsid w:val="00113CB9"/>
    <w:rPr>
      <w:b/>
      <w:position w:val="6"/>
      <w:sz w:val="16"/>
    </w:rPr>
  </w:style>
  <w:style w:type="paragraph" w:styleId="FootnoteText">
    <w:name w:val="footnote text"/>
    <w:basedOn w:val="Normal"/>
    <w:semiHidden/>
    <w:rsid w:val="00113CB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13CB9"/>
    <w:pPr>
      <w:jc w:val="center"/>
    </w:pPr>
  </w:style>
  <w:style w:type="paragraph" w:customStyle="1" w:styleId="TF">
    <w:name w:val="TF"/>
    <w:basedOn w:val="TH"/>
    <w:rsid w:val="00113CB9"/>
    <w:pPr>
      <w:keepNext w:val="0"/>
      <w:spacing w:before="0" w:after="240"/>
    </w:pPr>
  </w:style>
  <w:style w:type="paragraph" w:customStyle="1" w:styleId="NO">
    <w:name w:val="NO"/>
    <w:basedOn w:val="Normal"/>
    <w:rsid w:val="00113CB9"/>
    <w:pPr>
      <w:keepLines/>
      <w:ind w:left="1135" w:hanging="851"/>
    </w:pPr>
  </w:style>
  <w:style w:type="paragraph" w:styleId="TOC9">
    <w:name w:val="toc 9"/>
    <w:basedOn w:val="TOC8"/>
    <w:semiHidden/>
    <w:rsid w:val="00113CB9"/>
    <w:pPr>
      <w:ind w:left="1418" w:hanging="1418"/>
    </w:pPr>
  </w:style>
  <w:style w:type="paragraph" w:customStyle="1" w:styleId="EX">
    <w:name w:val="EX"/>
    <w:basedOn w:val="Normal"/>
    <w:rsid w:val="00113CB9"/>
    <w:pPr>
      <w:keepLines/>
      <w:ind w:left="1702" w:hanging="1418"/>
    </w:pPr>
  </w:style>
  <w:style w:type="paragraph" w:customStyle="1" w:styleId="FP">
    <w:name w:val="FP"/>
    <w:basedOn w:val="Normal"/>
    <w:rsid w:val="00113CB9"/>
    <w:pPr>
      <w:spacing w:after="0"/>
    </w:pPr>
  </w:style>
  <w:style w:type="paragraph" w:customStyle="1" w:styleId="LD">
    <w:name w:val="LD"/>
    <w:rsid w:val="00113C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13CB9"/>
    <w:pPr>
      <w:spacing w:after="0"/>
    </w:pPr>
  </w:style>
  <w:style w:type="paragraph" w:customStyle="1" w:styleId="EW">
    <w:name w:val="EW"/>
    <w:basedOn w:val="EX"/>
    <w:rsid w:val="00113CB9"/>
    <w:pPr>
      <w:spacing w:after="0"/>
    </w:pPr>
  </w:style>
  <w:style w:type="paragraph" w:styleId="TOC6">
    <w:name w:val="toc 6"/>
    <w:basedOn w:val="TOC5"/>
    <w:next w:val="Normal"/>
    <w:semiHidden/>
    <w:rsid w:val="00113CB9"/>
    <w:pPr>
      <w:ind w:left="1985" w:hanging="1985"/>
    </w:pPr>
  </w:style>
  <w:style w:type="paragraph" w:styleId="TOC7">
    <w:name w:val="toc 7"/>
    <w:basedOn w:val="TOC6"/>
    <w:next w:val="Normal"/>
    <w:semiHidden/>
    <w:rsid w:val="00113CB9"/>
    <w:pPr>
      <w:ind w:left="2268" w:hanging="2268"/>
    </w:pPr>
  </w:style>
  <w:style w:type="paragraph" w:styleId="ListBullet2">
    <w:name w:val="List Bullet 2"/>
    <w:basedOn w:val="ListBullet"/>
    <w:rsid w:val="00113CB9"/>
    <w:pPr>
      <w:ind w:left="851"/>
    </w:pPr>
  </w:style>
  <w:style w:type="paragraph" w:styleId="ListBullet3">
    <w:name w:val="List Bullet 3"/>
    <w:basedOn w:val="ListBullet2"/>
    <w:rsid w:val="00113CB9"/>
    <w:pPr>
      <w:ind w:left="1135"/>
    </w:pPr>
  </w:style>
  <w:style w:type="paragraph" w:styleId="ListNumber">
    <w:name w:val="List Number"/>
    <w:basedOn w:val="List"/>
    <w:rsid w:val="00113CB9"/>
  </w:style>
  <w:style w:type="paragraph" w:customStyle="1" w:styleId="EQ">
    <w:name w:val="EQ"/>
    <w:basedOn w:val="Normal"/>
    <w:next w:val="Normal"/>
    <w:rsid w:val="00113C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3C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3C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3C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13CB9"/>
    <w:pPr>
      <w:jc w:val="right"/>
    </w:pPr>
  </w:style>
  <w:style w:type="paragraph" w:customStyle="1" w:styleId="H6">
    <w:name w:val="H6"/>
    <w:basedOn w:val="Heading5"/>
    <w:next w:val="Normal"/>
    <w:rsid w:val="00113C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3CB9"/>
    <w:pPr>
      <w:ind w:left="851" w:hanging="851"/>
    </w:pPr>
  </w:style>
  <w:style w:type="paragraph" w:customStyle="1" w:styleId="ZA">
    <w:name w:val="ZA"/>
    <w:rsid w:val="00113C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13C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13C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13C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13CB9"/>
    <w:pPr>
      <w:framePr w:wrap="notBeside" w:y="16161"/>
    </w:pPr>
  </w:style>
  <w:style w:type="character" w:customStyle="1" w:styleId="ZGSM">
    <w:name w:val="ZGSM"/>
    <w:rsid w:val="00113CB9"/>
  </w:style>
  <w:style w:type="paragraph" w:styleId="List2">
    <w:name w:val="List 2"/>
    <w:basedOn w:val="List"/>
    <w:rsid w:val="00113CB9"/>
    <w:pPr>
      <w:ind w:left="851"/>
    </w:pPr>
  </w:style>
  <w:style w:type="paragraph" w:customStyle="1" w:styleId="ZG">
    <w:name w:val="ZG"/>
    <w:rsid w:val="00113C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113CB9"/>
    <w:pPr>
      <w:ind w:left="1135"/>
    </w:pPr>
  </w:style>
  <w:style w:type="paragraph" w:styleId="List4">
    <w:name w:val="List 4"/>
    <w:basedOn w:val="List3"/>
    <w:rsid w:val="00113CB9"/>
    <w:pPr>
      <w:ind w:left="1418"/>
    </w:pPr>
  </w:style>
  <w:style w:type="paragraph" w:styleId="List5">
    <w:name w:val="List 5"/>
    <w:basedOn w:val="List4"/>
    <w:rsid w:val="00113CB9"/>
    <w:pPr>
      <w:ind w:left="1702"/>
    </w:pPr>
  </w:style>
  <w:style w:type="paragraph" w:customStyle="1" w:styleId="EditorsNote">
    <w:name w:val="Editor's Note"/>
    <w:basedOn w:val="NO"/>
    <w:rsid w:val="00113CB9"/>
    <w:rPr>
      <w:color w:val="FF0000"/>
    </w:rPr>
  </w:style>
  <w:style w:type="paragraph" w:styleId="List">
    <w:name w:val="List"/>
    <w:basedOn w:val="Normal"/>
    <w:rsid w:val="00113CB9"/>
    <w:pPr>
      <w:ind w:left="568" w:hanging="284"/>
    </w:pPr>
  </w:style>
  <w:style w:type="paragraph" w:styleId="ListBullet">
    <w:name w:val="List Bullet"/>
    <w:basedOn w:val="List"/>
    <w:rsid w:val="00113CB9"/>
  </w:style>
  <w:style w:type="paragraph" w:styleId="ListBullet4">
    <w:name w:val="List Bullet 4"/>
    <w:basedOn w:val="ListBullet3"/>
    <w:rsid w:val="00113CB9"/>
    <w:pPr>
      <w:ind w:left="1418"/>
    </w:pPr>
  </w:style>
  <w:style w:type="paragraph" w:styleId="ListBullet5">
    <w:name w:val="List Bullet 5"/>
    <w:basedOn w:val="ListBullet4"/>
    <w:rsid w:val="00113CB9"/>
    <w:pPr>
      <w:ind w:left="1702"/>
    </w:pPr>
  </w:style>
  <w:style w:type="paragraph" w:customStyle="1" w:styleId="B1">
    <w:name w:val="B1"/>
    <w:basedOn w:val="List"/>
    <w:rsid w:val="00113CB9"/>
  </w:style>
  <w:style w:type="paragraph" w:customStyle="1" w:styleId="B2">
    <w:name w:val="B2"/>
    <w:basedOn w:val="List2"/>
    <w:rsid w:val="00113CB9"/>
  </w:style>
  <w:style w:type="paragraph" w:customStyle="1" w:styleId="B3">
    <w:name w:val="B3"/>
    <w:basedOn w:val="List3"/>
    <w:rsid w:val="00113CB9"/>
  </w:style>
  <w:style w:type="paragraph" w:customStyle="1" w:styleId="B4">
    <w:name w:val="B4"/>
    <w:basedOn w:val="List4"/>
    <w:rsid w:val="00113CB9"/>
  </w:style>
  <w:style w:type="paragraph" w:customStyle="1" w:styleId="B5">
    <w:name w:val="B5"/>
    <w:basedOn w:val="List5"/>
    <w:rsid w:val="00113CB9"/>
  </w:style>
  <w:style w:type="paragraph" w:styleId="Footer">
    <w:name w:val="footer"/>
    <w:basedOn w:val="Header"/>
    <w:rsid w:val="00113CB9"/>
    <w:pPr>
      <w:jc w:val="center"/>
    </w:pPr>
    <w:rPr>
      <w:i/>
    </w:rPr>
  </w:style>
  <w:style w:type="paragraph" w:customStyle="1" w:styleId="ZTD">
    <w:name w:val="ZTD"/>
    <w:basedOn w:val="ZB"/>
    <w:rsid w:val="00113CB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691E2F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691E2F"/>
    <w:rPr>
      <w:rFonts w:ascii="SimSun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Kimmo Kymalainen</cp:lastModifiedBy>
  <cp:revision>2</cp:revision>
  <cp:lastPrinted>2009-10-12T14:10:00Z</cp:lastPrinted>
  <dcterms:created xsi:type="dcterms:W3CDTF">2020-03-10T07:41:00Z</dcterms:created>
  <dcterms:modified xsi:type="dcterms:W3CDTF">2020-03-10T07:41:00Z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