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D8519D">
        <w:rPr>
          <w:b/>
          <w:noProof/>
          <w:sz w:val="24"/>
        </w:rPr>
        <w:t>6</w:t>
      </w:r>
      <w:r w:rsidR="00F47568">
        <w:rPr>
          <w:b/>
          <w:noProof/>
          <w:sz w:val="24"/>
        </w:rPr>
        <w:t>596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157B" w:rsidP="006024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02478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8519D" w:rsidP="009F157B">
            <w:pPr>
              <w:pStyle w:val="CRCoverPage"/>
              <w:spacing w:after="0"/>
              <w:rPr>
                <w:noProof/>
              </w:rPr>
            </w:pPr>
            <w:r w:rsidRPr="00D8519D">
              <w:rPr>
                <w:b/>
                <w:noProof/>
                <w:sz w:val="28"/>
              </w:rPr>
              <w:t>0679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7568" w:rsidP="009F15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756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2478" w:rsidP="00D851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519D">
              <w:rPr>
                <w:b/>
                <w:noProof/>
                <w:sz w:val="28"/>
              </w:rPr>
              <w:t>6.2</w:t>
            </w:r>
            <w:r w:rsidR="009F157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15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740D" w:rsidP="006024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602478">
              <w:t>to +CGDCONT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157B" w:rsidP="009F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MediaTek Inc.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0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7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40E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43B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7312" w:rsidP="006E7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parameter </w:t>
            </w:r>
            <w:r w:rsidR="005310D4">
              <w:rPr>
                <w:noProof/>
              </w:rPr>
              <w:t>(i.e.,</w:t>
            </w:r>
            <w:r w:rsidR="005310D4">
              <w:t xml:space="preserve"> </w:t>
            </w:r>
            <w:r w:rsidR="005310D4" w:rsidRPr="005310D4">
              <w:rPr>
                <w:noProof/>
              </w:rPr>
              <w:t>range of supported &lt;old-cid&gt;s)</w:t>
            </w:r>
            <w:r w:rsidR="005310D4">
              <w:rPr>
                <w:noProof/>
              </w:rPr>
              <w:t xml:space="preserve"> </w:t>
            </w:r>
            <w:r>
              <w:rPr>
                <w:noProof/>
              </w:rPr>
              <w:t>missing in the +CGDCONT test command.</w:t>
            </w:r>
          </w:p>
          <w:p w:rsidR="006E7312" w:rsidRDefault="006E7312" w:rsidP="006E7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E7312" w:rsidP="006E7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parameter</w:t>
            </w:r>
            <w:r w:rsidR="005310D4">
              <w:rPr>
                <w:noProof/>
              </w:rPr>
              <w:t xml:space="preserve">, </w:t>
            </w:r>
            <w:r w:rsidR="005310D4" w:rsidRPr="005310D4">
              <w:rPr>
                <w:noProof/>
              </w:rPr>
              <w:t>range of suppor</w:t>
            </w:r>
            <w:r w:rsidR="005310D4">
              <w:rPr>
                <w:noProof/>
              </w:rPr>
              <w:t>ted &lt;old-cid&gt;s,</w:t>
            </w:r>
            <w:r>
              <w:rPr>
                <w:noProof/>
              </w:rPr>
              <w:t xml:space="preserve"> for +CGDCONT test command is added.</w:t>
            </w:r>
          </w:p>
          <w:p w:rsidR="006E7312" w:rsidRDefault="006E7312" w:rsidP="006E7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43DA" w:rsidRDefault="00944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parameter in the +CGDCONT test command causes implementation confusion.</w:t>
            </w:r>
          </w:p>
          <w:p w:rsidR="001E41F3" w:rsidRDefault="00944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7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3F7D" w:rsidRDefault="00A93F7D" w:rsidP="00A93F7D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DF59F1" w:rsidRPr="00032F05" w:rsidRDefault="00DF59F1" w:rsidP="00DF59F1">
      <w:pPr>
        <w:pStyle w:val="Heading3"/>
      </w:pPr>
      <w:bookmarkStart w:id="3" w:name="_Toc20207641"/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3"/>
    </w:p>
    <w:p w:rsidR="00DF59F1" w:rsidRPr="00032F05" w:rsidRDefault="00DF59F1" w:rsidP="00DF59F1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DF59F1" w:rsidRPr="00032F05" w:rsidTr="007475D1">
        <w:trPr>
          <w:cantSplit/>
          <w:jc w:val="center"/>
        </w:trPr>
        <w:tc>
          <w:tcPr>
            <w:tcW w:w="4820" w:type="dxa"/>
          </w:tcPr>
          <w:p w:rsidR="00DF59F1" w:rsidRPr="00032F05" w:rsidRDefault="00DF59F1" w:rsidP="007475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:rsidR="00DF59F1" w:rsidRPr="00032F05" w:rsidRDefault="00DF59F1" w:rsidP="007475D1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DF59F1" w:rsidRPr="00032F05" w:rsidTr="007475D1">
        <w:trPr>
          <w:cantSplit/>
          <w:jc w:val="center"/>
        </w:trPr>
        <w:tc>
          <w:tcPr>
            <w:tcW w:w="4820" w:type="dxa"/>
          </w:tcPr>
          <w:p w:rsidR="00DF59F1" w:rsidRPr="00032F05" w:rsidRDefault="00DF59F1" w:rsidP="007475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&gt;[,&lt;Always-on_req&gt;[,&lt;old-cid&gt;]]]]]]]]]]]]]]]]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:rsidR="00DF59F1" w:rsidRPr="00032F05" w:rsidRDefault="00DF59F1" w:rsidP="007475D1">
            <w:pPr>
              <w:spacing w:after="20"/>
              <w:rPr>
                <w:rFonts w:ascii="Courier New" w:hAnsi="Courier New"/>
              </w:rPr>
            </w:pPr>
          </w:p>
        </w:tc>
      </w:tr>
      <w:tr w:rsidR="00DF59F1" w:rsidRPr="00032F05" w:rsidTr="007475D1">
        <w:trPr>
          <w:cantSplit/>
          <w:jc w:val="center"/>
        </w:trPr>
        <w:tc>
          <w:tcPr>
            <w:tcW w:w="4820" w:type="dxa"/>
          </w:tcPr>
          <w:p w:rsidR="00DF59F1" w:rsidRPr="00032F05" w:rsidRDefault="00DF59F1" w:rsidP="007475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:rsidR="00DF59F1" w:rsidRPr="00032F05" w:rsidRDefault="00DF59F1" w:rsidP="007475D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:rsidR="00DF59F1" w:rsidRPr="00032F05" w:rsidRDefault="00DF59F1" w:rsidP="007475D1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:rsidR="00DF59F1" w:rsidRPr="00032F05" w:rsidRDefault="00DF59F1" w:rsidP="007475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DF59F1" w:rsidRPr="00032F05" w:rsidTr="007475D1">
        <w:trPr>
          <w:cantSplit/>
          <w:jc w:val="center"/>
        </w:trPr>
        <w:tc>
          <w:tcPr>
            <w:tcW w:w="4820" w:type="dxa"/>
          </w:tcPr>
          <w:p w:rsidR="00DF59F1" w:rsidRPr="00032F05" w:rsidRDefault="00DF59F1" w:rsidP="007475D1">
            <w:pPr>
              <w:spacing w:after="20"/>
              <w:rPr>
                <w:rFonts w:ascii="Courier New" w:hAnsi="Courier New"/>
              </w:rPr>
            </w:pPr>
            <w:bookmarkStart w:id="4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:rsidR="00DF59F1" w:rsidRPr="00032F05" w:rsidRDefault="00DF59F1" w:rsidP="007475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ins w:id="5" w:author="JJ HuangFu (皇甫建君)" w:date="2019-09-30T13:59:00Z">
              <w:r w:rsidR="00871B38">
                <w:rPr>
                  <w:rFonts w:ascii="Courier New" w:hAnsi="Courier New" w:cs="Courier New"/>
                  <w:lang w:eastAsia="ja-JP"/>
                </w:rPr>
                <w:t>,</w:t>
              </w:r>
              <w:r w:rsidR="00871B38" w:rsidRPr="00F861DB">
                <w:rPr>
                  <w:rFonts w:ascii="Courier New" w:hAnsi="Courier New" w:cs="Courier New"/>
                </w:rPr>
                <w:t>(</w:t>
              </w:r>
              <w:r w:rsidR="00871B38" w:rsidRPr="00032F05">
                <w:t xml:space="preserve">range of supported </w:t>
              </w:r>
              <w:r w:rsidR="00871B38" w:rsidRPr="00032F05">
                <w:rPr>
                  <w:rFonts w:ascii="Courier New" w:hAnsi="Courier New"/>
                </w:rPr>
                <w:t>&lt;</w:t>
              </w:r>
              <w:r w:rsidR="00871B38">
                <w:rPr>
                  <w:rFonts w:ascii="Courier New" w:hAnsi="Courier New"/>
                </w:rPr>
                <w:t>old-</w:t>
              </w:r>
              <w:r w:rsidR="00871B38" w:rsidRPr="00032F05">
                <w:rPr>
                  <w:rFonts w:ascii="Courier New" w:hAnsi="Courier New"/>
                </w:rPr>
                <w:t>cid&gt;</w:t>
              </w:r>
              <w:r w:rsidR="00871B38" w:rsidRPr="00032F05">
                <w:t>s</w:t>
              </w:r>
              <w:r w:rsidR="00871B38" w:rsidRPr="00032F05">
                <w:rPr>
                  <w:rFonts w:ascii="Courier New" w:hAnsi="Courier New"/>
                </w:rPr>
                <w:t>)</w:t>
              </w:r>
            </w:ins>
          </w:p>
          <w:p w:rsidR="00DF59F1" w:rsidRDefault="00DF59F1" w:rsidP="007475D1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  <w:p w:rsidR="00DF59F1" w:rsidRPr="00032F05" w:rsidRDefault="00DF59F1" w:rsidP="007475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bookmarkEnd w:id="4"/>
    </w:tbl>
    <w:p w:rsidR="00DF59F1" w:rsidRPr="00032F05" w:rsidRDefault="00DF59F1" w:rsidP="00DF59F1"/>
    <w:p w:rsidR="00DF59F1" w:rsidRPr="00032F05" w:rsidRDefault="00DF59F1" w:rsidP="00DF59F1">
      <w:r w:rsidRPr="00032F05">
        <w:rPr>
          <w:b/>
        </w:rPr>
        <w:t>Description</w:t>
      </w:r>
    </w:p>
    <w:p w:rsidR="00DF59F1" w:rsidRDefault="00DF59F1" w:rsidP="00DF59F1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&lt;cid&gt;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:rsidR="00DF59F1" w:rsidRDefault="00DF59F1" w:rsidP="00DF59F1">
      <w:r>
        <w:t>For EPS the PDN connection and its associated EPS default bearer is identified herewith.</w:t>
      </w:r>
    </w:p>
    <w:p w:rsidR="00DF59F1" w:rsidRPr="00032F05" w:rsidRDefault="00DF59F1" w:rsidP="00DF59F1">
      <w:r>
        <w:t>For 5GS the PDU session and its associated QoS flow of the default QoS rule is identified herewith.</w:t>
      </w:r>
    </w:p>
    <w:p w:rsidR="00DF59F1" w:rsidRDefault="00DF59F1" w:rsidP="00DF59F1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&lt;cid&gt;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&lt;cid&gt;</w:t>
      </w:r>
      <w:r w:rsidRPr="00032F05">
        <w:t xml:space="preserve"> to become undefined.</w:t>
      </w:r>
    </w:p>
    <w:p w:rsidR="00DF59F1" w:rsidRPr="00032F05" w:rsidRDefault="00DF59F1" w:rsidP="00DF59F1">
      <w:r>
        <w:t xml:space="preserve">If the initial PDP context is supported, the context with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startup, see subclause 10.1.0. As all other contexts, the parameters for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:rsidR="00DF59F1" w:rsidRPr="00032F05" w:rsidRDefault="00DF59F1" w:rsidP="00DF59F1">
      <w:r w:rsidRPr="00032F05">
        <w:t>The read command returns the current settings for each defined context.</w:t>
      </w:r>
    </w:p>
    <w:p w:rsidR="00DF59F1" w:rsidRPr="00032F05" w:rsidRDefault="00DF59F1" w:rsidP="00DF59F1">
      <w:r w:rsidRPr="00032F05">
        <w:lastRenderedPageBreak/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&lt;PDP_type&gt;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&lt;PDP_type&gt;</w:t>
      </w:r>
      <w:r w:rsidRPr="00032F05">
        <w:t xml:space="preserve"> are returned on a separate line.</w:t>
      </w:r>
    </w:p>
    <w:p w:rsidR="00DF59F1" w:rsidRPr="00032F05" w:rsidRDefault="00DF59F1" w:rsidP="00DF59F1">
      <w:r w:rsidRPr="00032F05">
        <w:rPr>
          <w:b/>
        </w:rPr>
        <w:t>Defined values</w:t>
      </w:r>
    </w:p>
    <w:p w:rsidR="00DF59F1" w:rsidRDefault="00DF59F1" w:rsidP="00DF59F1">
      <w:pPr>
        <w:pStyle w:val="B1"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subclause 10.1.0), minimum value = 0</w:t>
      </w:r>
      <w:r w:rsidRPr="00032F05">
        <w:t>) is returned by the test form of the command.</w:t>
      </w:r>
    </w:p>
    <w:p w:rsidR="00DF59F1" w:rsidRPr="00032F05" w:rsidRDefault="00DF59F1" w:rsidP="00DF59F1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&lt;cid&gt;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&lt;cid&gt;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:rsidR="00DF59F1" w:rsidRPr="00032F05" w:rsidRDefault="00DF59F1" w:rsidP="00DF59F1">
      <w:pPr>
        <w:pStyle w:val="B1"/>
      </w:pPr>
      <w:r w:rsidRPr="00032F05">
        <w:rPr>
          <w:rFonts w:ascii="Courier New" w:hAnsi="Courier New"/>
        </w:rPr>
        <w:t>&lt;PDP_type&gt;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:rsidR="00DF59F1" w:rsidRPr="005F2F52" w:rsidRDefault="00DF59F1" w:rsidP="00DF59F1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:rsidR="00DF59F1" w:rsidRPr="00CD0184" w:rsidRDefault="00DF59F1" w:rsidP="00DF59F1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:rsidR="00DF59F1" w:rsidRPr="00CD0184" w:rsidRDefault="00DF59F1" w:rsidP="00DF59F1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:rsidR="00DF59F1" w:rsidRPr="00032F05" w:rsidRDefault="00DF59F1" w:rsidP="00DF59F1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&lt;PDP_type&gt;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:rsidR="00DF59F1" w:rsidRPr="00032F05" w:rsidRDefault="00DF59F1" w:rsidP="00DF59F1">
      <w:pPr>
        <w:pStyle w:val="B2"/>
        <w:ind w:left="1701" w:hanging="1134"/>
      </w:pPr>
      <w:r w:rsidRPr="00032F05">
        <w:t>OSPIH</w:t>
      </w:r>
      <w:r w:rsidRPr="00032F05">
        <w:tab/>
        <w:t>Internet Hosted Octect Stream Protocol (Obsolete)</w:t>
      </w:r>
    </w:p>
    <w:p w:rsidR="00DF59F1" w:rsidRDefault="00DF59F1" w:rsidP="00DF59F1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:rsidR="00DF59F1" w:rsidRDefault="00DF59F1" w:rsidP="00DF59F1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:rsidR="00DF59F1" w:rsidRDefault="00DF59F1" w:rsidP="00DF59F1">
      <w:pPr>
        <w:pStyle w:val="B2"/>
        <w:ind w:left="1701" w:hanging="1134"/>
      </w:pPr>
      <w:r>
        <w:t>Ethernet</w:t>
      </w:r>
      <w:r>
        <w:tab/>
        <w:t>Ethernet protocol (IEEE  802.3)</w:t>
      </w:r>
    </w:p>
    <w:p w:rsidR="00DF59F1" w:rsidRDefault="00DF59F1" w:rsidP="00DF59F1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:rsidR="00DF59F1" w:rsidRPr="00032F05" w:rsidRDefault="00DF59F1" w:rsidP="00DF59F1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 </w:t>
      </w:r>
      <w:r>
        <w:t xml:space="preserve">and Non-IP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:rsidR="00DF59F1" w:rsidRPr="00032F05" w:rsidRDefault="00DF59F1" w:rsidP="00DF59F1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:rsidR="00DF59F1" w:rsidRPr="00032F05" w:rsidRDefault="00DF59F1" w:rsidP="00DF59F1">
      <w:pPr>
        <w:pStyle w:val="B1"/>
        <w:ind w:firstLine="0"/>
      </w:pPr>
      <w:r w:rsidRPr="00032F05">
        <w:t>If the value is null or omitted, then the subscription value will be requested.</w:t>
      </w:r>
    </w:p>
    <w:p w:rsidR="00DF59F1" w:rsidRPr="00032F05" w:rsidRDefault="00DF59F1" w:rsidP="00DF59F1">
      <w:pPr>
        <w:pStyle w:val="B1"/>
      </w:pPr>
      <w:r w:rsidRPr="00032F05">
        <w:rPr>
          <w:rFonts w:ascii="Courier New" w:hAnsi="Courier New"/>
        </w:rPr>
        <w:t>&lt;</w:t>
      </w:r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:rsidR="00DF59F1" w:rsidRDefault="00DF59F1" w:rsidP="00DF59F1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:rsidR="00DF59F1" w:rsidRPr="00D073DA" w:rsidRDefault="00DF59F1" w:rsidP="00DF59F1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:rsidR="00DF59F1" w:rsidRDefault="00DF59F1" w:rsidP="00DF59F1">
      <w:pPr>
        <w:pStyle w:val="B1"/>
      </w:pPr>
      <w:r w:rsidRPr="00032F05">
        <w:rPr>
          <w:rFonts w:ascii="Courier New" w:hAnsi="Courier New"/>
        </w:rPr>
        <w:t>&lt;d_comp&gt;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:rsidR="00DF59F1" w:rsidRDefault="00DF59F1" w:rsidP="00DF59F1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:rsidR="00DF59F1" w:rsidRDefault="00DF59F1" w:rsidP="00DF59F1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:rsidR="00DF59F1" w:rsidRDefault="00DF59F1" w:rsidP="00DF59F1">
      <w:pPr>
        <w:pStyle w:val="B2"/>
      </w:pPr>
      <w:r w:rsidRPr="00032F05">
        <w:t>2</w:t>
      </w:r>
      <w:r>
        <w:tab/>
      </w:r>
      <w:r w:rsidRPr="00032F05">
        <w:t>V.42bis</w:t>
      </w:r>
    </w:p>
    <w:p w:rsidR="00DF59F1" w:rsidRDefault="00DF59F1" w:rsidP="00DF59F1">
      <w:pPr>
        <w:pStyle w:val="B2"/>
      </w:pPr>
      <w:r w:rsidRPr="00032F05">
        <w:t>3</w:t>
      </w:r>
      <w:r>
        <w:tab/>
      </w:r>
      <w:r w:rsidRPr="00032F05">
        <w:t>V.44</w:t>
      </w:r>
    </w:p>
    <w:p w:rsidR="00DF59F1" w:rsidRDefault="00DF59F1" w:rsidP="00DF59F1">
      <w:pPr>
        <w:pStyle w:val="B1"/>
      </w:pPr>
      <w:r w:rsidRPr="00032F05">
        <w:rPr>
          <w:rFonts w:ascii="Courier New" w:hAnsi="Courier New"/>
        </w:rPr>
        <w:t>&lt;h_comp&gt;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:rsidR="00DF59F1" w:rsidRDefault="00DF59F1" w:rsidP="00DF59F1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:rsidR="00DF59F1" w:rsidRDefault="00DF59F1" w:rsidP="00DF59F1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:rsidR="00DF59F1" w:rsidRDefault="00DF59F1" w:rsidP="00DF59F1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:rsidR="00DF59F1" w:rsidRDefault="00DF59F1" w:rsidP="00DF59F1">
      <w:pPr>
        <w:pStyle w:val="B2"/>
      </w:pPr>
      <w:r w:rsidRPr="00032F05">
        <w:lastRenderedPageBreak/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:rsidR="00DF59F1" w:rsidRDefault="00DF59F1" w:rsidP="00DF59F1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:rsidR="00DF59F1" w:rsidRDefault="00DF59F1" w:rsidP="00DF59F1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:rsidR="00DF59F1" w:rsidRDefault="00DF59F1" w:rsidP="00DF59F1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:rsidR="00DF59F1" w:rsidRDefault="00DF59F1" w:rsidP="00DF59F1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:rsidR="00DF59F1" w:rsidRPr="00C03851" w:rsidRDefault="00DF59F1" w:rsidP="00DF59F1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request_type</w:t>
      </w:r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(subclause</w:t>
      </w:r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(subclause</w:t>
      </w:r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(subclause</w:t>
      </w:r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>(see subclause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&lt;cid&gt;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(subclause </w:t>
      </w:r>
      <w:r w:rsidRPr="00C03851">
        <w:t>4.2.4.2.2 and subclause 4.2.5.1.4</w:t>
      </w:r>
      <w:r w:rsidRPr="00A12695">
        <w:t xml:space="preserve">) and 3GPP TS 24.301 [83] </w:t>
      </w:r>
      <w:r w:rsidRPr="009B1C9F">
        <w:t>(subclause </w:t>
      </w:r>
      <w:r w:rsidRPr="00C03851">
        <w:t>5.2.2.3.3 and subclause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:rsidR="00DF59F1" w:rsidRDefault="00DF59F1" w:rsidP="00DF59F1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>] subclause </w:t>
      </w:r>
      <w:r>
        <w:t>4.3.12.9</w:t>
      </w:r>
      <w:r w:rsidRPr="00A12695">
        <w:t>.</w:t>
      </w:r>
    </w:p>
    <w:p w:rsidR="00DF59F1" w:rsidRDefault="00DF59F1" w:rsidP="00DF59F1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:rsidR="00DF59F1" w:rsidRDefault="00DF59F1" w:rsidP="00DF59F1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:rsidR="00DF59F1" w:rsidRPr="00D75D29" w:rsidRDefault="00DF59F1" w:rsidP="00DF59F1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:rsidR="00DF59F1" w:rsidRDefault="00DF59F1" w:rsidP="00DF59F1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:rsidR="00DF59F1" w:rsidRDefault="00DF59F1" w:rsidP="00DF59F1">
      <w:pPr>
        <w:pStyle w:val="B2"/>
        <w:rPr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:rsidR="00DF59F1" w:rsidRDefault="00DF59F1" w:rsidP="00DF59F1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:rsidR="00DF59F1" w:rsidRDefault="00DF59F1" w:rsidP="00DF59F1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P-CSCF_discovery</w:t>
      </w:r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:rsidR="00DF59F1" w:rsidRDefault="00DF59F1" w:rsidP="00DF59F1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:rsidR="00DF59F1" w:rsidRDefault="00DF59F1" w:rsidP="00DF59F1">
      <w:pPr>
        <w:pStyle w:val="B2"/>
      </w:pPr>
      <w:r>
        <w:t>1</w:t>
      </w:r>
      <w:r>
        <w:tab/>
        <w:t>Preference of P-CSCF address discovery through NAS signalling</w:t>
      </w:r>
    </w:p>
    <w:p w:rsidR="00DF59F1" w:rsidRPr="00032F05" w:rsidRDefault="00DF59F1" w:rsidP="00DF59F1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:rsidR="00DF59F1" w:rsidRDefault="00DF59F1" w:rsidP="00DF59F1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IM_CN_Signalling_Flag_Ind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:rsidR="00DF59F1" w:rsidRDefault="00DF59F1" w:rsidP="00DF59F1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:rsidR="00DF59F1" w:rsidRPr="00475B74" w:rsidRDefault="00DF59F1" w:rsidP="00DF59F1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:rsidR="00DF59F1" w:rsidRDefault="00DF59F1" w:rsidP="00DF59F1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:rsidR="00DF59F1" w:rsidRDefault="00DF59F1" w:rsidP="00DF59F1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:rsidR="00DF59F1" w:rsidRPr="00475B74" w:rsidRDefault="00DF59F1" w:rsidP="00DF59F1">
      <w:pPr>
        <w:pStyle w:val="B2"/>
        <w:rPr>
          <w:lang w:eastAsia="ja-JP"/>
        </w:rPr>
      </w:pPr>
      <w:r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:rsidR="00DF59F1" w:rsidRDefault="00DF59F1" w:rsidP="00DF59F1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:rsidR="00DF59F1" w:rsidRDefault="00DF59F1" w:rsidP="00DF59F1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>] subclause </w:t>
      </w:r>
      <w:r>
        <w:t>6.5.1.2)</w:t>
      </w:r>
      <w:r w:rsidRPr="00A12695">
        <w:t>.</w:t>
      </w:r>
    </w:p>
    <w:p w:rsidR="00DF59F1" w:rsidRDefault="00DF59F1" w:rsidP="00DF59F1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rPr>
          <w:lang w:val="en-US"/>
        </w:rPr>
        <w:t>S</w:t>
      </w:r>
      <w:r w:rsidRPr="00CA218D">
        <w:t>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not requested</w:t>
      </w:r>
    </w:p>
    <w:p w:rsidR="00DF59F1" w:rsidRDefault="00DF59F1" w:rsidP="00DF59F1">
      <w:pPr>
        <w:pStyle w:val="B2"/>
      </w:pPr>
      <w:r w:rsidRPr="00093317">
        <w:lastRenderedPageBreak/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requested</w:t>
      </w:r>
    </w:p>
    <w:p w:rsidR="00DF59F1" w:rsidRDefault="00DF59F1" w:rsidP="00DF59F1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:rsidR="00DF59F1" w:rsidRDefault="00DF59F1" w:rsidP="00DF59F1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:rsidR="00DF59F1" w:rsidRPr="008D2096" w:rsidRDefault="00DF59F1" w:rsidP="00DF59F1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:rsidR="00DF59F1" w:rsidRDefault="00DF59F1" w:rsidP="00DF59F1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:rsidR="00DF59F1" w:rsidRDefault="00DF59F1" w:rsidP="00DF59F1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:rsidR="00DF59F1" w:rsidRDefault="00DF59F1" w:rsidP="00DF59F1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:rsidR="00DF59F1" w:rsidRDefault="00DF59F1" w:rsidP="00DF59F1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r>
        <w:rPr>
          <w:rFonts w:ascii="Courier New" w:hAnsi="Courier New" w:cs="Courier New"/>
          <w:lang w:val="en-US"/>
        </w:rPr>
        <w:t>IP_MTU_discovery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:rsidR="00DF59F1" w:rsidRDefault="00DF59F1" w:rsidP="00DF59F1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:rsidR="00DF59F1" w:rsidRDefault="00DF59F1" w:rsidP="00DF59F1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:rsidR="00DF59F1" w:rsidRDefault="00DF59F1" w:rsidP="00DF59F1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:rsidR="00DF59F1" w:rsidRDefault="00DF59F1" w:rsidP="00DF59F1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:rsidR="00DF59F1" w:rsidRDefault="00DF59F1" w:rsidP="00DF59F1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:rsidR="00DF59F1" w:rsidRDefault="00DF59F1" w:rsidP="00DF59F1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SSC_mode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:rsidR="00DF59F1" w:rsidRDefault="00DF59F1" w:rsidP="00DF59F1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:rsidR="00DF59F1" w:rsidRDefault="00DF59F1" w:rsidP="00DF59F1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:rsidR="00DF59F1" w:rsidRPr="00781B95" w:rsidRDefault="00DF59F1" w:rsidP="00DF59F1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:rsidR="00DF59F1" w:rsidRDefault="00DF59F1" w:rsidP="00DF59F1">
      <w:pPr>
        <w:pStyle w:val="B1"/>
      </w:pPr>
      <w:bookmarkStart w:id="6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6"/>
      <w:r w:rsidRPr="00032F05">
        <w:t xml:space="preserve">string </w:t>
      </w:r>
      <w:r>
        <w:t>type in hexadecimal character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:rsidR="00DF59F1" w:rsidRDefault="00DF59F1" w:rsidP="00DF59F1">
      <w:pPr>
        <w:pStyle w:val="B1"/>
      </w:pPr>
      <w:r w:rsidRPr="00093317">
        <w:tab/>
      </w:r>
      <w:bookmarkStart w:id="7" w:name="_Hlk532642776"/>
      <w:r>
        <w:t>sst</w:t>
      </w:r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  <w:t>sst;mapped_sst</w:t>
      </w:r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  <w:t>sst.sd;mapped_sst</w:t>
      </w:r>
      <w:r>
        <w:tab/>
      </w:r>
      <w:r>
        <w:tab/>
      </w:r>
      <w:r>
        <w:tab/>
        <w:t>SST, SD and mapped configured SST are present</w:t>
      </w:r>
      <w:r>
        <w:br/>
        <w:t>sst.sd;mapped_sst.mapped_sd</w:t>
      </w:r>
      <w:r>
        <w:tab/>
        <w:t>SST, SD, mapped configured SST and mapped configured SD are present</w:t>
      </w:r>
    </w:p>
    <w:bookmarkEnd w:id="7"/>
    <w:p w:rsidR="00DF59F1" w:rsidRDefault="00DF59F1" w:rsidP="00DF59F1">
      <w:pPr>
        <w:pStyle w:val="B1"/>
      </w:pPr>
      <w:r>
        <w:rPr>
          <w:rFonts w:ascii="Courier New" w:hAnsi="Courier New"/>
          <w:lang w:eastAsia="ja-JP"/>
        </w:rPr>
        <w:t>&lt;Pref_access_type&gt;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:rsidR="00DF59F1" w:rsidRDefault="00DF59F1" w:rsidP="00DF59F1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:rsidR="00DF59F1" w:rsidRDefault="00DF59F1" w:rsidP="00DF59F1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:rsidR="00DF59F1" w:rsidRDefault="00DF59F1" w:rsidP="00DF59F1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RQoS_ind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reflective QoS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:rsidR="00DF59F1" w:rsidRDefault="00DF59F1" w:rsidP="00DF59F1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reflective QoS is not supported for the PDU session</w:t>
      </w:r>
    </w:p>
    <w:p w:rsidR="00DF59F1" w:rsidRDefault="00DF59F1" w:rsidP="00DF59F1">
      <w:pPr>
        <w:pStyle w:val="B2"/>
      </w:pPr>
      <w:r w:rsidRPr="0020430D">
        <w:t>1</w:t>
      </w:r>
      <w:r w:rsidRPr="00093317">
        <w:tab/>
      </w:r>
      <w:r>
        <w:t>indicates that reflective QoS is supported for the PDU session</w:t>
      </w:r>
    </w:p>
    <w:p w:rsidR="00DF59F1" w:rsidRDefault="00DF59F1" w:rsidP="00DF59F1">
      <w:pPr>
        <w:pStyle w:val="B1"/>
      </w:pPr>
      <w:r w:rsidRPr="00760397">
        <w:rPr>
          <w:rFonts w:ascii="Courier New" w:hAnsi="Courier New" w:cs="Courier New"/>
        </w:rPr>
        <w:lastRenderedPageBreak/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:rsidR="00DF59F1" w:rsidRDefault="00DF59F1" w:rsidP="00DF59F1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:rsidR="00DF59F1" w:rsidRDefault="00DF59F1" w:rsidP="00DF59F1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:rsidR="00DF59F1" w:rsidRDefault="00DF59F1" w:rsidP="00DF59F1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Always-on_req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:rsidR="00DF59F1" w:rsidRDefault="00DF59F1" w:rsidP="00DF59F1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:rsidR="00DF59F1" w:rsidRPr="007C3546" w:rsidRDefault="00DF59F1" w:rsidP="00DF59F1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:rsidR="00DF59F1" w:rsidRPr="007C3546" w:rsidRDefault="00DF59F1" w:rsidP="00DF59F1">
      <w:pPr>
        <w:pStyle w:val="B1"/>
        <w:rPr>
          <w:lang w:eastAsia="ko-KR"/>
        </w:rPr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old-</w:t>
      </w:r>
      <w:r w:rsidRPr="00032F05">
        <w:rPr>
          <w:rFonts w:ascii="Courier New" w:hAnsi="Courier New"/>
        </w:rPr>
        <w:t>cid&gt;</w:t>
      </w:r>
      <w:r w:rsidRPr="00032F05">
        <w:t xml:space="preserve">: </w:t>
      </w:r>
      <w:r>
        <w:t>integer type; indicates</w:t>
      </w:r>
      <w:r w:rsidRPr="00032F05">
        <w:t xml:space="preserve"> </w:t>
      </w:r>
      <w:r>
        <w:t xml:space="preserve">the context identifier of the QoS flow of the default QoS rule of the SSC mode 2 or SSC mode 3 PDU session where the network requests relocation of the PDU session anchor. </w:t>
      </w:r>
    </w:p>
    <w:p w:rsidR="00DF59F1" w:rsidRPr="00032F05" w:rsidRDefault="00DF59F1" w:rsidP="00DF59F1">
      <w:r w:rsidRPr="00032F05">
        <w:rPr>
          <w:b/>
        </w:rPr>
        <w:t>Implementation</w:t>
      </w:r>
    </w:p>
    <w:p w:rsidR="00DF59F1" w:rsidRPr="00032F05" w:rsidRDefault="00DF59F1" w:rsidP="00DF59F1">
      <w:r w:rsidRPr="00032F05">
        <w:t>Mandatory unless only a single subscribed context is supported.</w:t>
      </w:r>
    </w:p>
    <w:p w:rsidR="0034341E" w:rsidRDefault="0034341E" w:rsidP="00A93F7D">
      <w:pPr>
        <w:jc w:val="center"/>
        <w:rPr>
          <w:noProof/>
        </w:rPr>
      </w:pPr>
    </w:p>
    <w:sectPr w:rsidR="003434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445" w:rsidRDefault="00347445">
      <w:r>
        <w:separator/>
      </w:r>
    </w:p>
  </w:endnote>
  <w:endnote w:type="continuationSeparator" w:id="0">
    <w:p w:rsidR="00347445" w:rsidRDefault="00347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445" w:rsidRDefault="00347445">
      <w:r>
        <w:separator/>
      </w:r>
    </w:p>
  </w:footnote>
  <w:footnote w:type="continuationSeparator" w:id="0">
    <w:p w:rsidR="00347445" w:rsidRDefault="00347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A3618FA"/>
    <w:multiLevelType w:val="hybridMultilevel"/>
    <w:tmpl w:val="231C658C"/>
    <w:lvl w:ilvl="0" w:tplc="E8BCF0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5F215089"/>
    <w:multiLevelType w:val="hybridMultilevel"/>
    <w:tmpl w:val="5A7CDAB8"/>
    <w:lvl w:ilvl="0" w:tplc="678CD7F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8"/>
  </w:num>
  <w:num w:numId="6">
    <w:abstractNumId w:val="11"/>
  </w:num>
  <w:num w:numId="7">
    <w:abstractNumId w:val="4"/>
  </w:num>
  <w:num w:numId="8">
    <w:abstractNumId w:val="33"/>
  </w:num>
  <w:num w:numId="9">
    <w:abstractNumId w:val="13"/>
  </w:num>
  <w:num w:numId="10">
    <w:abstractNumId w:val="26"/>
  </w:num>
  <w:num w:numId="11">
    <w:abstractNumId w:val="9"/>
  </w:num>
  <w:num w:numId="12">
    <w:abstractNumId w:val="27"/>
  </w:num>
  <w:num w:numId="13">
    <w:abstractNumId w:val="10"/>
  </w:num>
  <w:num w:numId="14">
    <w:abstractNumId w:val="16"/>
  </w:num>
  <w:num w:numId="15">
    <w:abstractNumId w:val="24"/>
  </w:num>
  <w:num w:numId="16">
    <w:abstractNumId w:val="12"/>
  </w:num>
  <w:num w:numId="17">
    <w:abstractNumId w:val="21"/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20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2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19"/>
  </w:num>
  <w:num w:numId="27">
    <w:abstractNumId w:val="7"/>
  </w:num>
  <w:num w:numId="28">
    <w:abstractNumId w:val="15"/>
  </w:num>
  <w:num w:numId="29">
    <w:abstractNumId w:val="14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3"/>
  </w:num>
  <w:num w:numId="32">
    <w:abstractNumId w:val="31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6"/>
  </w:num>
  <w:num w:numId="37">
    <w:abstractNumId w:val="8"/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8"/>
  </w:num>
  <w:num w:numId="41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 HuangFu (皇甫建君)">
    <w15:presenceInfo w15:providerId="AD" w15:userId="S-1-5-21-1711831044-1024940897-1435325219-59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A0E"/>
    <w:rsid w:val="00145D43"/>
    <w:rsid w:val="00177F49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2E16B7"/>
    <w:rsid w:val="00305409"/>
    <w:rsid w:val="003168C9"/>
    <w:rsid w:val="0034341E"/>
    <w:rsid w:val="00347445"/>
    <w:rsid w:val="003609EF"/>
    <w:rsid w:val="0036231A"/>
    <w:rsid w:val="003736FF"/>
    <w:rsid w:val="00374DD4"/>
    <w:rsid w:val="003E1A36"/>
    <w:rsid w:val="00410371"/>
    <w:rsid w:val="004242F1"/>
    <w:rsid w:val="00484475"/>
    <w:rsid w:val="004B75B7"/>
    <w:rsid w:val="004E1669"/>
    <w:rsid w:val="00503EB4"/>
    <w:rsid w:val="0051580D"/>
    <w:rsid w:val="005310D4"/>
    <w:rsid w:val="00547111"/>
    <w:rsid w:val="00570453"/>
    <w:rsid w:val="00592D74"/>
    <w:rsid w:val="005B740D"/>
    <w:rsid w:val="005E2C44"/>
    <w:rsid w:val="00602478"/>
    <w:rsid w:val="00621188"/>
    <w:rsid w:val="006257ED"/>
    <w:rsid w:val="00640E26"/>
    <w:rsid w:val="00695808"/>
    <w:rsid w:val="006B46FB"/>
    <w:rsid w:val="006E21FB"/>
    <w:rsid w:val="006E7312"/>
    <w:rsid w:val="00792342"/>
    <w:rsid w:val="007977A8"/>
    <w:rsid w:val="007B512A"/>
    <w:rsid w:val="007C2097"/>
    <w:rsid w:val="007D6A07"/>
    <w:rsid w:val="007F3F84"/>
    <w:rsid w:val="007F7259"/>
    <w:rsid w:val="008040A8"/>
    <w:rsid w:val="008279FA"/>
    <w:rsid w:val="008626E7"/>
    <w:rsid w:val="00870EE7"/>
    <w:rsid w:val="00871B38"/>
    <w:rsid w:val="008863B9"/>
    <w:rsid w:val="008A45A6"/>
    <w:rsid w:val="008D6EA3"/>
    <w:rsid w:val="008F686C"/>
    <w:rsid w:val="009148DE"/>
    <w:rsid w:val="00927EA6"/>
    <w:rsid w:val="00941E30"/>
    <w:rsid w:val="009443DA"/>
    <w:rsid w:val="009743B1"/>
    <w:rsid w:val="009777D9"/>
    <w:rsid w:val="00982BA0"/>
    <w:rsid w:val="00991B88"/>
    <w:rsid w:val="009A5753"/>
    <w:rsid w:val="009A579D"/>
    <w:rsid w:val="009E3297"/>
    <w:rsid w:val="009F157B"/>
    <w:rsid w:val="009F734F"/>
    <w:rsid w:val="00A14D3D"/>
    <w:rsid w:val="00A246B6"/>
    <w:rsid w:val="00A47E70"/>
    <w:rsid w:val="00A50CF0"/>
    <w:rsid w:val="00A542A2"/>
    <w:rsid w:val="00A7671C"/>
    <w:rsid w:val="00A93F7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C0A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519D"/>
    <w:rsid w:val="00DB4777"/>
    <w:rsid w:val="00DE34CF"/>
    <w:rsid w:val="00DF59F1"/>
    <w:rsid w:val="00E13F3D"/>
    <w:rsid w:val="00E34898"/>
    <w:rsid w:val="00E61C8C"/>
    <w:rsid w:val="00E8079D"/>
    <w:rsid w:val="00EB09B7"/>
    <w:rsid w:val="00EE7D7C"/>
    <w:rsid w:val="00F25D98"/>
    <w:rsid w:val="00F300FB"/>
    <w:rsid w:val="00F47568"/>
    <w:rsid w:val="00FB6386"/>
    <w:rsid w:val="00FE4C1E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1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A14D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14D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14D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D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D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14D3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A14D3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A14D3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A14D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14D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14D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14D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14D3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14D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14D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D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14D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14D3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14D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14D3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14D3D"/>
    <w:rPr>
      <w:rFonts w:eastAsia="SimSun"/>
      <w:lang w:eastAsia="x-none"/>
    </w:rPr>
  </w:style>
  <w:style w:type="paragraph" w:customStyle="1" w:styleId="Guidance">
    <w:name w:val="Guidance"/>
    <w:basedOn w:val="Normal"/>
    <w:rsid w:val="00A14D3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A14D3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A14D3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14D3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14D3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14D3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14D3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14D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14D3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14D3D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A14D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14D3D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A14D3D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A14D3D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A14D3D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A14D3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4D3D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14D3D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14D3D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4D3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14D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A14D3D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A14D3D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14D3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14D3D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A14D3D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A14D3D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5E63C-ACE8-4A20-B9AD-BF0D8B6E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7</Pages>
  <Words>2247</Words>
  <Characters>12812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 (皇甫建君)</cp:lastModifiedBy>
  <cp:revision>32</cp:revision>
  <cp:lastPrinted>1899-12-31T23:00:00Z</cp:lastPrinted>
  <dcterms:created xsi:type="dcterms:W3CDTF">2018-11-05T09:14:00Z</dcterms:created>
  <dcterms:modified xsi:type="dcterms:W3CDTF">2019-10-08T13:28:00Z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