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D13D1" w14:textId="77777777"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725D7D">
        <w:rPr>
          <w:b/>
          <w:noProof/>
          <w:sz w:val="24"/>
        </w:rPr>
        <w:t>GPP TSG CT Meeting #79</w:t>
      </w:r>
      <w:r w:rsidR="00725D7D">
        <w:rPr>
          <w:b/>
          <w:noProof/>
          <w:sz w:val="24"/>
        </w:rPr>
        <w:tab/>
        <w:t>CP-180033</w:t>
      </w:r>
    </w:p>
    <w:p w14:paraId="2C6E3B14" w14:textId="77777777" w:rsidR="000F7ECB" w:rsidRP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BDD3560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25D7D" w:rsidRPr="00725D7D">
        <w:rPr>
          <w:rFonts w:ascii="Arial" w:hAnsi="Arial" w:cs="Arial"/>
          <w:b/>
        </w:rPr>
        <w:t>TS 29.518 v1.0.0 on 5G System; Access and Mobility Management Services; Stage 3</w:t>
      </w:r>
      <w:r w:rsidR="00222D66" w:rsidRPr="00E71781">
        <w:rPr>
          <w:rFonts w:ascii="Arial" w:hAnsi="Arial" w:cs="Arial"/>
          <w:b/>
        </w:rPr>
        <w:br/>
      </w:r>
    </w:p>
    <w:p w14:paraId="105565D1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72FB068" w14:textId="77777777"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E71781">
        <w:rPr>
          <w:rFonts w:ascii="Arial" w:hAnsi="Arial" w:cs="Arial"/>
          <w:b/>
        </w:rPr>
        <w:t>Information</w:t>
      </w:r>
    </w:p>
    <w:p w14:paraId="3B8F6970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7CCB77F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3A8336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6C85C44" w14:textId="77777777" w:rsidR="00725D7D" w:rsidRPr="00725D7D" w:rsidRDefault="00725D7D" w:rsidP="00725D7D">
      <w:pPr>
        <w:rPr>
          <w:sz w:val="24"/>
          <w:szCs w:val="24"/>
          <w:lang w:eastAsia="zh-CN"/>
        </w:rPr>
      </w:pPr>
      <w:r w:rsidRPr="00725D7D">
        <w:rPr>
          <w:sz w:val="24"/>
          <w:szCs w:val="24"/>
          <w:lang w:eastAsia="zh-CN"/>
        </w:rPr>
        <w:t xml:space="preserve">The present document specifies the stage 3 protocol and data model for the </w:t>
      </w:r>
      <w:proofErr w:type="spellStart"/>
      <w:r w:rsidRPr="00725D7D">
        <w:rPr>
          <w:sz w:val="24"/>
          <w:szCs w:val="24"/>
          <w:lang w:eastAsia="zh-CN"/>
        </w:rPr>
        <w:t>Namf</w:t>
      </w:r>
      <w:proofErr w:type="spellEnd"/>
      <w:r w:rsidRPr="00725D7D">
        <w:rPr>
          <w:sz w:val="24"/>
          <w:szCs w:val="24"/>
          <w:lang w:eastAsia="zh-CN"/>
        </w:rPr>
        <w:t xml:space="preserve"> Service Based Interface. It provides stage 3 protocol definitions and message flows, and specifies the API for each service offered by the AMF.</w:t>
      </w:r>
    </w:p>
    <w:p w14:paraId="7F888DD7" w14:textId="77777777" w:rsidR="00725D7D" w:rsidRPr="00725D7D" w:rsidRDefault="00725D7D" w:rsidP="00725D7D">
      <w:pPr>
        <w:rPr>
          <w:sz w:val="24"/>
          <w:szCs w:val="24"/>
          <w:lang w:eastAsia="zh-CN"/>
        </w:rPr>
      </w:pPr>
      <w:r w:rsidRPr="00725D7D">
        <w:rPr>
          <w:sz w:val="24"/>
          <w:szCs w:val="24"/>
          <w:lang w:eastAsia="zh-CN"/>
        </w:rPr>
        <w:t>The 5G System stage 2 architecture and procedures are specified in 3GPP TS 2</w:t>
      </w:r>
      <w:r>
        <w:rPr>
          <w:sz w:val="24"/>
          <w:szCs w:val="24"/>
          <w:lang w:eastAsia="zh-CN"/>
        </w:rPr>
        <w:t>3.501 and 3GPP TS 23.502</w:t>
      </w:r>
      <w:r w:rsidRPr="00725D7D">
        <w:rPr>
          <w:sz w:val="24"/>
          <w:szCs w:val="24"/>
          <w:lang w:eastAsia="zh-CN"/>
        </w:rPr>
        <w:t>.</w:t>
      </w:r>
    </w:p>
    <w:p w14:paraId="34B67C19" w14:textId="77777777" w:rsidR="0045428D" w:rsidRPr="00725D7D" w:rsidRDefault="00725D7D" w:rsidP="00725D7D">
      <w:pPr>
        <w:tabs>
          <w:tab w:val="left" w:pos="3119"/>
        </w:tabs>
        <w:rPr>
          <w:color w:val="0000FF"/>
          <w:sz w:val="24"/>
          <w:szCs w:val="24"/>
        </w:rPr>
      </w:pPr>
      <w:r w:rsidRPr="00725D7D">
        <w:rPr>
          <w:sz w:val="24"/>
          <w:szCs w:val="24"/>
          <w:lang w:eastAsia="zh-CN"/>
        </w:rPr>
        <w:t>The Technical Realization of the Service Based Architecture and the Principles and Guidelines for Services Definition are s</w:t>
      </w:r>
      <w:r>
        <w:rPr>
          <w:sz w:val="24"/>
          <w:szCs w:val="24"/>
          <w:lang w:eastAsia="zh-CN"/>
        </w:rPr>
        <w:t>pecified in 3GPP TS 29.500 and 3GPP TS 29.501</w:t>
      </w:r>
      <w:r w:rsidRPr="00725D7D">
        <w:rPr>
          <w:sz w:val="24"/>
          <w:szCs w:val="24"/>
          <w:lang w:eastAsia="zh-CN"/>
        </w:rPr>
        <w:t>.</w:t>
      </w:r>
    </w:p>
    <w:p w14:paraId="57C3A2D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14:paraId="074A4708" w14:textId="4578CA86" w:rsidR="0045428D" w:rsidRPr="00E71781" w:rsidRDefault="00E71781" w:rsidP="00E71781">
      <w:pPr>
        <w:rPr>
          <w:bCs/>
          <w:sz w:val="24"/>
          <w:szCs w:val="24"/>
          <w:lang w:eastAsia="zh-CN"/>
        </w:rPr>
      </w:pPr>
      <w:r w:rsidRPr="00E71781">
        <w:rPr>
          <w:bCs/>
          <w:sz w:val="24"/>
          <w:szCs w:val="24"/>
          <w:lang w:eastAsia="zh-CN"/>
        </w:rPr>
        <w:t>This is first presenta</w:t>
      </w:r>
      <w:r w:rsidR="003B00EE">
        <w:rPr>
          <w:bCs/>
          <w:sz w:val="24"/>
          <w:szCs w:val="24"/>
          <w:lang w:eastAsia="zh-CN"/>
        </w:rPr>
        <w:t>t</w:t>
      </w:r>
      <w:r w:rsidRPr="00E71781">
        <w:rPr>
          <w:bCs/>
          <w:sz w:val="24"/>
          <w:szCs w:val="24"/>
          <w:lang w:eastAsia="zh-CN"/>
        </w:rPr>
        <w:t>ion</w:t>
      </w:r>
      <w:r>
        <w:rPr>
          <w:bCs/>
          <w:sz w:val="24"/>
          <w:szCs w:val="24"/>
          <w:lang w:eastAsia="zh-CN"/>
        </w:rPr>
        <w:t>.</w:t>
      </w:r>
    </w:p>
    <w:p w14:paraId="4793B1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6F299A0" w14:textId="77777777" w:rsidR="00B72FFF" w:rsidRDefault="00B72FFF" w:rsidP="00B72FFF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following issues </w:t>
      </w:r>
      <w:proofErr w:type="gramStart"/>
      <w:r>
        <w:rPr>
          <w:sz w:val="24"/>
        </w:rPr>
        <w:t>have to</w:t>
      </w:r>
      <w:proofErr w:type="gramEnd"/>
      <w:r>
        <w:rPr>
          <w:sz w:val="24"/>
        </w:rPr>
        <w:t xml:space="preserve"> be completed by CT#80 (June 2018):</w:t>
      </w:r>
    </w:p>
    <w:p w14:paraId="33FC861D" w14:textId="0599B320" w:rsidR="00B72FFF" w:rsidRDefault="00B72FFF" w:rsidP="00B72FFF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specify the </w:t>
      </w:r>
      <w:proofErr w:type="spellStart"/>
      <w:r>
        <w:rPr>
          <w:sz w:val="24"/>
        </w:rPr>
        <w:t>OpenAPI</w:t>
      </w:r>
      <w:proofErr w:type="spellEnd"/>
      <w:r>
        <w:rPr>
          <w:sz w:val="24"/>
        </w:rPr>
        <w:t xml:space="preserve"> document in normative Annex;</w:t>
      </w:r>
    </w:p>
    <w:p w14:paraId="5B87EB9C" w14:textId="4EAC4D6F" w:rsidR="000D6457" w:rsidRDefault="000D6457" w:rsidP="0002325C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>n</w:t>
      </w:r>
      <w:bookmarkStart w:id="0" w:name="_GoBack"/>
      <w:bookmarkEnd w:id="0"/>
      <w:r w:rsidRPr="000D6457">
        <w:rPr>
          <w:sz w:val="24"/>
        </w:rPr>
        <w:t>ew NonUeN2Message Transfer/Subscribe/Notify service operations to be specified for PWS (and non-UE specific LCS scenario), defined at the last CT1 meeting</w:t>
      </w:r>
    </w:p>
    <w:p w14:paraId="2DA0572E" w14:textId="53400EE3" w:rsidR="0002325C" w:rsidRPr="0002325C" w:rsidRDefault="0002325C" w:rsidP="0002325C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>resolve semantics mismatching between stage 2 and stage 3 for some service operations</w:t>
      </w:r>
    </w:p>
    <w:p w14:paraId="34C93947" w14:textId="1DC36784" w:rsidR="00B72FFF" w:rsidRDefault="00B72FFF" w:rsidP="00B72FFF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>finalize the list of parameters (including conditions of presence and data types definitions) for all service operations;</w:t>
      </w:r>
    </w:p>
    <w:p w14:paraId="746E63A1" w14:textId="3A77C097" w:rsidR="00B72FFF" w:rsidRDefault="00B72FFF" w:rsidP="00B72FFF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>specify the error cases, status codes, problem details, etc.;</w:t>
      </w:r>
    </w:p>
    <w:p w14:paraId="1F243C6C" w14:textId="3FB95791" w:rsidR="00EF7443" w:rsidRDefault="00EF7443" w:rsidP="00B72FFF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>feature negotiation support to be added;</w:t>
      </w:r>
    </w:p>
    <w:p w14:paraId="3E3594EE" w14:textId="6C924049" w:rsidR="00B72FFF" w:rsidRDefault="00B72FFF" w:rsidP="00B72FFF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overload control support to be added, when the solution to use in the 5GC is agreed; </w:t>
      </w:r>
    </w:p>
    <w:p w14:paraId="41B91DB1" w14:textId="2D70AA11" w:rsidR="00EF7443" w:rsidRDefault="00EF7443" w:rsidP="00B72FFF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>check and align with latest stage 2 requirements where necessary</w:t>
      </w:r>
    </w:p>
    <w:p w14:paraId="563914D5" w14:textId="77777777" w:rsidR="00884265" w:rsidRDefault="00884265" w:rsidP="00884265">
      <w:pPr>
        <w:pStyle w:val="ListParagraph"/>
        <w:tabs>
          <w:tab w:val="left" w:pos="3119"/>
        </w:tabs>
        <w:rPr>
          <w:sz w:val="24"/>
        </w:rPr>
      </w:pPr>
    </w:p>
    <w:p w14:paraId="7851590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6411F9D" w14:textId="77777777" w:rsidR="0083078F" w:rsidRDefault="0083078F" w:rsidP="0083078F">
      <w:pPr>
        <w:tabs>
          <w:tab w:val="left" w:pos="3119"/>
        </w:tabs>
        <w:rPr>
          <w:sz w:val="24"/>
        </w:rPr>
      </w:pPr>
      <w:r>
        <w:rPr>
          <w:sz w:val="24"/>
        </w:rPr>
        <w:t>None identified.</w:t>
      </w:r>
    </w:p>
    <w:p w14:paraId="7C44DF1D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9305EA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4FAC4E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049FED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1C199DA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2325C"/>
    <w:rsid w:val="000A4505"/>
    <w:rsid w:val="000D6457"/>
    <w:rsid w:val="000F7ECB"/>
    <w:rsid w:val="001559D0"/>
    <w:rsid w:val="001C0DA7"/>
    <w:rsid w:val="00201520"/>
    <w:rsid w:val="00222D66"/>
    <w:rsid w:val="002B09A1"/>
    <w:rsid w:val="003B00EE"/>
    <w:rsid w:val="003D20D2"/>
    <w:rsid w:val="0045428D"/>
    <w:rsid w:val="005A48BE"/>
    <w:rsid w:val="00725D7D"/>
    <w:rsid w:val="0083078F"/>
    <w:rsid w:val="00884265"/>
    <w:rsid w:val="009965CC"/>
    <w:rsid w:val="00AB28AC"/>
    <w:rsid w:val="00B72FFF"/>
    <w:rsid w:val="00CC358C"/>
    <w:rsid w:val="00D93586"/>
    <w:rsid w:val="00DC278D"/>
    <w:rsid w:val="00DD297E"/>
    <w:rsid w:val="00E71781"/>
    <w:rsid w:val="00E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17DF46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72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Yunjie Lu - Ericsson (Rapporteur)</cp:lastModifiedBy>
  <cp:revision>9</cp:revision>
  <dcterms:created xsi:type="dcterms:W3CDTF">2018-03-06T01:14:00Z</dcterms:created>
  <dcterms:modified xsi:type="dcterms:W3CDTF">2018-03-07T09:41:00Z</dcterms:modified>
</cp:coreProperties>
</file>