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8E2" w:rsidRPr="00235394" w:rsidRDefault="002E38E2" w:rsidP="002E38E2">
      <w:pPr>
        <w:pStyle w:val="TT"/>
      </w:pPr>
      <w:r w:rsidRPr="00235394">
        <w:t>Contents</w:t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_Toc404654502 \h </w:instrText>
      </w:r>
      <w:r>
        <w:fldChar w:fldCharType="separate"/>
      </w:r>
      <w:r>
        <w:t>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_Toc404654503 \h </w:instrText>
      </w:r>
      <w:r>
        <w:fldChar w:fldCharType="separate"/>
      </w:r>
      <w:r>
        <w:t>17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_Toc404654504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_Toc404654505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_Toc404654506 \h </w:instrText>
      </w:r>
      <w:r>
        <w:fldChar w:fldCharType="separate"/>
      </w:r>
      <w:r>
        <w:t>32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_Toc404654507 \h </w:instrText>
      </w:r>
      <w:r>
        <w:fldChar w:fldCharType="separate"/>
      </w:r>
      <w:r>
        <w:t>33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_Toc404654508 \h </w:instrText>
      </w:r>
      <w:r>
        <w:fldChar w:fldCharType="separate"/>
      </w:r>
      <w:r>
        <w:t>34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_Toc404654509 \h </w:instrText>
      </w:r>
      <w:r>
        <w:fldChar w:fldCharType="separate"/>
      </w:r>
      <w:r>
        <w:t>35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_Toc404654510 \h </w:instrText>
      </w:r>
      <w:r>
        <w:fldChar w:fldCharType="separate"/>
      </w:r>
      <w:r>
        <w:t>36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_Toc404654511 \h </w:instrText>
      </w:r>
      <w:r>
        <w:fldChar w:fldCharType="separate"/>
      </w:r>
      <w:r>
        <w:t>3</w:t>
      </w:r>
      <w:r>
        <w:t>7</w:t>
      </w:r>
      <w:r>
        <w:fldChar w:fldCharType="end"/>
      </w:r>
    </w:p>
    <w:p w:rsidR="00C972A4" w:rsidRDefault="00C972A4" w:rsidP="00C972A4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_Toc404654512 \h </w:instrText>
      </w:r>
      <w:r>
        <w:fldChar w:fldCharType="separate"/>
      </w:r>
      <w:r>
        <w:t>38</w:t>
      </w:r>
      <w:r>
        <w:fldChar w:fldCharType="end"/>
      </w:r>
    </w:p>
    <w:p w:rsidR="002E38E2" w:rsidRPr="00235394" w:rsidRDefault="00C972A4" w:rsidP="00C972A4">
      <w:pPr>
        <w:pStyle w:val="TOC2"/>
      </w:pPr>
      <w:r>
        <w:rPr>
          <w:sz w:val="22"/>
        </w:rPr>
        <w:fldChar w:fldCharType="end"/>
      </w:r>
    </w:p>
    <w:p w:rsidR="00AA526A" w:rsidRDefault="002E38E2" w:rsidP="002E38E2">
      <w:pPr>
        <w:pStyle w:val="Heading2"/>
      </w:pPr>
      <w:r w:rsidRPr="00235394">
        <w:br w:type="page"/>
      </w:r>
      <w:r w:rsidR="00AA526A">
        <w:lastRenderedPageBreak/>
        <w:br w:type="page"/>
      </w:r>
      <w:bookmarkStart w:id="0" w:name="_Toc404654502"/>
      <w:r w:rsidR="00AA526A">
        <w:lastRenderedPageBreak/>
        <w:t>Annex A: List of contribution documents</w:t>
      </w:r>
      <w:bookmarkEnd w:id="0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9"/>
        <w:gridCol w:w="2744"/>
        <w:gridCol w:w="2487"/>
        <w:gridCol w:w="1231"/>
        <w:gridCol w:w="1019"/>
        <w:gridCol w:w="1049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Replaced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Agenda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Detailed agenda &amp; time plan: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at document deadline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Proposed allocation of documents to agenda items: status on eve of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previous meeting report for approval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Stage 3 specification of "H.248 WebRTC gateway"  Status of standardization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Alternate IP connectivity support by H.248 profiles: signalling examples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Profiling codec configuraitons via SDP in H.248 profiles: specification approach?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profiles: update of T.38 reference?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 and Nq' Open Issues Discussion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Discussion on the procedures for Nq-AP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Handling of P-CSCF Restoration when UE is temporarily out of coverage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Discovery Filter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C4-141839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Encoding of leading digital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lastRenderedPageBreak/>
              <w:t>C4-142234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General description of 29.405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Telecom,Huawei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C4-141990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C4-141746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Progress of the eMediasec work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Restoration upon S1 Reset and GTP Error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in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Ericsson, Nokia Networks, Vodafone, Verizon, Orange,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2016 CT WG meeting 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 Introduction into 3G Ultimate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C4-142034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Comments to C4-142227 Encoding of leading digit in NAI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Skeleton for the Technical report on Diameter Load control mechanisms  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Draft version of 29.345v12.1.0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OUT on the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[not addressed]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Alcatel-Lucent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General Description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Cisco, China Telecom,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IMSI and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Procedure Description Introduction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Nq-AP transport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 29.405 v0.2.0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Warning Status Report in LTE Core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Skeleton for Rel-13 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current meeting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Pseudo-CR on TS 29.405 APN Information Retrieval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Aspects of the Workplan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List of output documents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1" w:name="_Toc404654503"/>
      <w:r>
        <w:t>Annex B: List of change requests</w:t>
      </w:r>
      <w:bookmarkEnd w:id="1"/>
    </w:p>
    <w:p w:rsidR="00AA526A" w:rsidRDefault="00AA526A" w:rsidP="00AA526A">
      <w:pPr>
        <w:pStyle w:val="TH"/>
      </w:pPr>
    </w:p>
    <w:tbl>
      <w:tblPr>
        <w:tblStyle w:val="TableGrid"/>
        <w:tblW w:w="10711" w:type="dxa"/>
        <w:tblLook w:val="04A0" w:firstRow="1" w:lastRow="0" w:firstColumn="1" w:lastColumn="0" w:noHBand="0" w:noVBand="1"/>
      </w:tblPr>
      <w:tblGrid>
        <w:gridCol w:w="1097"/>
        <w:gridCol w:w="1717"/>
        <w:gridCol w:w="1277"/>
        <w:gridCol w:w="767"/>
        <w:gridCol w:w="617"/>
        <w:gridCol w:w="547"/>
        <w:gridCol w:w="547"/>
        <w:gridCol w:w="507"/>
        <w:gridCol w:w="2578"/>
        <w:gridCol w:w="105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EPC ProSe User 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Addressing and Identifications for Bootstrapping MBMS Service Announcement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Incorporated, China Mobile Com. Corporation,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Prose Application ID Name description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Definition of the IMSI URN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 Error Indication after SeNB restart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based restart procedures for HRPD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parameter storage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Huawei,NEC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CN-assisted parameters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Huawei, NEC,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Correction on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I-WLAN maintenance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 Assistance Information storage at MME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MTCe-SDDTE-CT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Intel 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Radio Access Capability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23.205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Data Channel support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Consent refreshness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WebRTC Data Channel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H.248 requirements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Iq requirements for OPUS codec in WebRTC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ICE-TCP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requirements for EVS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Client-initiated TLS session renegotiation not supported on the Iq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ISR implications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P-CSCF restoration in the scope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as non-working only when it is not reachable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UE registration to IMS regardless P-CSCF in use is received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23.380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 Info Change Reporting Action IE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Terminology cleanup for Location Change Reporting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29.060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Query for Warning Message Delivery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WSR_EPS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Type for PWS Restart Indication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REP_WMD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 of IMS-AKA based on HTTP Digest AKAv2 for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Gemalto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Supported Features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Allocation for PC4a Protocol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correction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Diagnostic-Info AVP for MBMS restoration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eMBMS_Rest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Command code and error code for 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Subscription Corresponding to Specific RAT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The Stored HSS Identity for HSS Restoration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S6a/S6d-Indicator in NOR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setting of Supported-Features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Leading Digit of User-Name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Nokia Networks, Alcatel-Lucent, Orange, Verizon Wireless, Vodafone, Cisco, HP, TeliaSonera,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Incorrect implementation of CR on EAP-Payload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Restricted RAT Types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Back-off timer refers to Tw1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Cisco,  Orange, Vodafone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Target Cell Identification in E-UTRAN to GERAN PS Handover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Deleting stale context in PGW upon receipt of a Create Session Request at SGW for an existing PDN connection context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Cisco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Additional cause code mapping for non-availability of Services due to LTE-Roaming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Vodafone, Deutsche Telekom, Telecom Italia, Teliasonera, Orange, NTT DoCoMo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Overload/Load Control Information IE on S2a/S2b/S4/S11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GOCMe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S1 SGW F-TEID in E-UTRAN Initiated E-RAB modification procedure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Value definition of GUTI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Message piggybacking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GTP-C overload control from TWAN/ePDG to PGW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MBMS Alternative IP Multicast Distribution Address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Inclusion of PCO in Delete Session/Bearer Request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eSaMOG_St3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the 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1549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Pr="002F04D3" w:rsidRDefault="00AA526A" w:rsidP="00AA526A">
            <w:pPr>
              <w:pStyle w:val="TAL"/>
              <w:rPr>
                <w:lang w:val="fr-FR"/>
              </w:rPr>
            </w:pPr>
            <w:r w:rsidRPr="002F04D3">
              <w:rPr>
                <w:lang w:val="fr-FR"/>
              </w:rPr>
              <w:t>LTE_SC_enh_dualC-CT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Provisioning of P-CSCF address via APCO for S2b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Cisco Systems,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ePCSCF_WLAN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Missing description on Access Technology Type option for TWAN access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0317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T-ADS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0509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M-bit clarification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Retrieval of TWAN-Id over Sh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Networks, 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NETLOC_TWAN_CT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DOIC reference updates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29.329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0224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0194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CLUE info handling in MRF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IMS_TELEP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E2e media security procedures for TCP based media (MSRP, BFCP) using TLS and KMS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Iq support for OPUS codec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for ICE TCP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End-to-access-edge security for DTLS over TCP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Adding support for EVS codec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EVS_codec-CT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C4-142467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Support of Consent Freshness in 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IMS_WebRTC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Absent Subscriber detection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SC-Address in SRR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to Introduction of Authorized Discovery Range Class indication for an announcing 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Telekom, 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MSISDN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Reset-ID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TEI12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 Initial Location Information Retrieval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 of AVP naming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Diameter Overload Control over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C4-142220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Codes Assignment for PC4a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C4-142351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Clarification on ProSe Application Code and Discovery Filter IE Formats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Qualcomm Incorporation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Multiple ProSe Application Mask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merged into C4-142233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Deletion of the unused AVP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C4-142482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Updates of the values for Application ID, Command codes, AVP codes and Experimental-Result codes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29.345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0010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ProSe-CT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C4-142326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TR clean-up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P-CSCF_RES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Reference update: draft-schwarz-mmusic-sdp-for-gw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29.828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eMEDIASEC-CT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on Identification of Impacted Data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C4-142287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C4-142247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Recommendations for S6a regarding MAP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An Alternative Solution for S6a/S6d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Conclusion for D/Gr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C4-142217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Comparison and Conclusion for S6a/S6d Interface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Generic shared data update notification instead of just Reset procedure reuse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Ericsson, Alcatel-Lucent, Alcatel-Lucent Shanghai Bell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29.854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0008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Rel-12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FS_SHARED_SubData_UPD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agreed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2" w:name="_Toc404654504"/>
      <w:r>
        <w:t>Annex C: Lists of liaisons</w:t>
      </w:r>
      <w:bookmarkEnd w:id="2"/>
    </w:p>
    <w:p w:rsidR="00AA526A" w:rsidRDefault="00AA526A" w:rsidP="00AA526A">
      <w:pPr>
        <w:pStyle w:val="Heading3"/>
      </w:pPr>
      <w:bookmarkStart w:id="3" w:name="_Toc404654505"/>
      <w:r>
        <w:t>C1: Incoming liaison statements</w:t>
      </w:r>
      <w:bookmarkEnd w:id="3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897"/>
        <w:gridCol w:w="4601"/>
        <w:gridCol w:w="1026"/>
        <w:gridCol w:w="1057"/>
        <w:gridCol w:w="94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in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Reply LS on P-CSCF discovery when UE accesses IMS via WLAN connected to EPC using S2b or S2a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Removal of I-WLAN-specific AVPs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3GPP CT4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location reporting in emergency 1xSRVCC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from SA5 to SA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to Reply LS on Charging aspects for Network Sharing (MOCN GWCN)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replied 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C4-142313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introducing the EVS codec in MTSI</w:t>
            </w:r>
            <w:r>
              <w:br/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C4-142403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on New AVPs in TS 29.212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</w:p>
        </w:tc>
      </w:tr>
    </w:tbl>
    <w:p w:rsidR="00AA526A" w:rsidRDefault="00AA526A" w:rsidP="00AA526A"/>
    <w:p w:rsidR="00AA526A" w:rsidRDefault="00AA526A" w:rsidP="00AA526A">
      <w:pPr>
        <w:pStyle w:val="Heading3"/>
      </w:pPr>
    </w:p>
    <w:p w:rsidR="00AA526A" w:rsidRDefault="00AA526A" w:rsidP="00AA526A">
      <w:pPr>
        <w:pStyle w:val="Heading3"/>
      </w:pPr>
      <w:bookmarkStart w:id="4" w:name="_Toc404654506"/>
      <w:r>
        <w:t>C2: Outgoing liaison statements</w:t>
      </w:r>
      <w:bookmarkEnd w:id="4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3253"/>
        <w:gridCol w:w="1389"/>
        <w:gridCol w:w="2901"/>
        <w:gridCol w:w="98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reply to i/c 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C4-142331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Roaming subscribtion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C4-142346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Study on Diameter load control mechanisms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 TSG CT3, 3GPP TSG SA5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need for DIAMETER supported-features negotiation clarifications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IREG Packet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to CT4 "Addressing and Identifications for Bootstrapping MBMS Service Announcement"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WG4, 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C4-142298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C4-142438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Status of IMS WebRTC CT4 work in Rel-12 and Rel-13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CT1, TSG SA2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CT, TSG SA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SA WG1, TSG SA WG2, TSG SA WG3, TSG SA WG5, TSG CT WG1, TSG CT WG3, TSG CT6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C4-142277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C4-142475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LS ou on CLUE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TSG CT1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-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5" w:name="_Toc404654507"/>
      <w:r>
        <w:t>Annex D: List of agreed/approved new and revised Work Items</w:t>
      </w:r>
      <w:bookmarkEnd w:id="5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3785"/>
        <w:gridCol w:w="3494"/>
        <w:gridCol w:w="124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new/revised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 xml:space="preserve">Diameter Load control mechanisms  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Alcatel-Lucent, Alcatel-Lucent Shanghai Bell, AT&amp;T, Verizon, Oracle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Study WI on EPC Signalling Improvements for Network Efficiency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Verizon, Alcatel-Lucent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C4-142458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Updated WID on CT Impacts of Codec for Enhanced Voice Services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revised WID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C4-142443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New WID on Shared Data Update for Multiple Subscribers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WID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6" w:name="_Toc404654508"/>
      <w:r>
        <w:t>Annex E: List of draft Technical Specifications and Reports</w:t>
      </w:r>
      <w:bookmarkEnd w:id="6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 title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7" w:name="_Toc404654509"/>
      <w:r>
        <w:t>Annex F: List of action items</w:t>
      </w:r>
      <w:bookmarkEnd w:id="7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5"/>
        <w:gridCol w:w="1100"/>
        <w:gridCol w:w="3814"/>
        <w:gridCol w:w="1287"/>
        <w:gridCol w:w="806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Due by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For implementation of the CR in the specification: the same AVP code needs to be assigned in TS 29.230 and TS 29.061.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Check if IANA allocation is needed.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2014-12-19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8" w:name="_Toc404654510"/>
      <w:r>
        <w:t>Annex G: List of decisions</w:t>
      </w:r>
      <w:bookmarkEnd w:id="8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999"/>
        <w:gridCol w:w="1100"/>
        <w:gridCol w:w="5903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Details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CT4#67 support to use a solution 1. Huawei need some time for offline checking.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7.2.5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agrees with the conclusion that:</w:t>
            </w:r>
          </w:p>
          <w:p w:rsidR="00AA526A" w:rsidRDefault="00AA526A" w:rsidP="00AA526A">
            <w:pPr>
              <w:pStyle w:val="TAL"/>
            </w:pPr>
            <w:r>
              <w:t>Rel-12 could provide a basic WebRTC gateway support for audio and video but without H.248 control of WebRTC data channels, e.g. Single and Multiple data channel support.</w:t>
            </w:r>
          </w:p>
          <w:p w:rsidR="00AA526A" w:rsidRDefault="00AA526A" w:rsidP="00AA526A">
            <w:pPr>
              <w:pStyle w:val="TAL"/>
            </w:pPr>
            <w:r>
              <w:t>Rel-13 should be used for adding missing pieces for H.248 over the next 9 months when the work from other standardisation bodies becomes clearer.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6.2.1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decided to have the PULL approach as a working assumption at the moment.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67/4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7.1.12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C4-142188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use solution 1.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67/5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that the Orange proposal is best to be able to get a solution into Rel-12 as there are no H.248 extensions. We will leave open the possibility for a more optimal solution via ITU to be done in Rel-13.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67/6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7.1.19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C4-142157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CT4 agreed to go ahead with the table approach for the codec parameter definiton for SDP.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R"/>
            </w:pPr>
            <w:r>
              <w:t>67/7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7.3.7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C4-142173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SA5 has removed them from their specifications so they should be removed and marked as reserved as suggested in the CR.</w:t>
            </w:r>
          </w:p>
          <w:p w:rsidR="00AA526A" w:rsidRDefault="00AA526A" w:rsidP="00AA526A">
            <w:pPr>
              <w:pStyle w:val="TAL"/>
            </w:pPr>
            <w:r>
              <w:t>These AVPs are still there but not used anymore from Rel-12 onwards.</w:t>
            </w:r>
          </w:p>
        </w:tc>
      </w:tr>
    </w:tbl>
    <w:p w:rsidR="00AA526A" w:rsidRDefault="00AA526A" w:rsidP="00AA526A"/>
    <w:p w:rsidR="00AA526A" w:rsidRDefault="00AA526A" w:rsidP="00AA526A">
      <w:pPr>
        <w:pStyle w:val="Heading2"/>
      </w:pPr>
      <w:r>
        <w:br w:type="page"/>
      </w:r>
      <w:bookmarkStart w:id="9" w:name="_Toc404654511"/>
      <w:r>
        <w:t>Annex H: List of participants</w:t>
      </w:r>
      <w:bookmarkEnd w:id="9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1367"/>
        <w:gridCol w:w="1197"/>
        <w:gridCol w:w="906"/>
        <w:gridCol w:w="1287"/>
        <w:gridCol w:w="1447"/>
        <w:gridCol w:w="75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Status (OP)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Phone, fixed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Phone, mobile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E-mail</w:t>
            </w:r>
          </w:p>
        </w:tc>
      </w:tr>
    </w:tbl>
    <w:p w:rsidR="00AA526A" w:rsidRDefault="00AA526A" w:rsidP="00AA526A"/>
    <w:p w:rsidR="00C972A4" w:rsidRDefault="00C972A4" w:rsidP="00AA526A">
      <w:r>
        <w:t>Not yet available,</w:t>
      </w:r>
      <w:bookmarkStart w:id="10" w:name="_GoBack"/>
      <w:bookmarkEnd w:id="10"/>
    </w:p>
    <w:p w:rsidR="00AA526A" w:rsidRDefault="00AA526A" w:rsidP="00AA526A">
      <w:pPr>
        <w:pStyle w:val="Heading2"/>
      </w:pPr>
      <w:r>
        <w:br w:type="page"/>
      </w:r>
      <w:bookmarkStart w:id="11" w:name="_Toc404654512"/>
      <w:r>
        <w:t>Annex H: List of future meetings</w:t>
      </w:r>
      <w:bookmarkEnd w:id="11"/>
    </w:p>
    <w:p w:rsidR="00AA526A" w:rsidRDefault="00AA526A" w:rsidP="00AA526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7"/>
        <w:gridCol w:w="1868"/>
        <w:gridCol w:w="1868"/>
        <w:gridCol w:w="1077"/>
        <w:gridCol w:w="906"/>
        <w:gridCol w:w="1087"/>
      </w:tblGrid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H"/>
            </w:pPr>
            <w:r>
              <w:t>Reference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02/02/2015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06/02/2015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Sorrento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3GPPCT4#68-BIS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13/04/2015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17/04/2015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Bratislave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SK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C4-68b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3GPPCT4#69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25/05/2015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29/05/2015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China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C4-69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17/08/2015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21/08/2015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Vancouver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CA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3GPPCT4#70-BIS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12/10/2015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16/10/2015 17:30:00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Belgrade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RS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C4-70b</w:t>
            </w:r>
          </w:p>
        </w:tc>
      </w:tr>
      <w:tr w:rsidR="00AA526A" w:rsidTr="00AA526A"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3GPPCT4#71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16/11/2015 09:00:00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20/11/2015 17:30:00</w:t>
            </w:r>
          </w:p>
        </w:tc>
        <w:tc>
          <w:tcPr>
            <w:tcW w:w="0" w:type="auto"/>
          </w:tcPr>
          <w:p w:rsidR="00AA526A" w:rsidRDefault="002F04D3" w:rsidP="00AA526A">
            <w:pPr>
              <w:pStyle w:val="TAL"/>
            </w:pPr>
            <w:r>
              <w:t>Anaheim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A526A" w:rsidRDefault="00AA526A" w:rsidP="00AA526A">
            <w:pPr>
              <w:pStyle w:val="TAL"/>
            </w:pPr>
            <w:r>
              <w:t>C4-71</w:t>
            </w:r>
          </w:p>
        </w:tc>
      </w:tr>
    </w:tbl>
    <w:p w:rsidR="00AA526A" w:rsidRDefault="00AA526A" w:rsidP="00AA526A"/>
    <w:p w:rsidR="00AA526A" w:rsidRDefault="00AA526A" w:rsidP="00AA526A">
      <w:pPr>
        <w:pStyle w:val="FP"/>
      </w:pPr>
    </w:p>
    <w:p w:rsidR="00AA526A" w:rsidRDefault="00AA526A" w:rsidP="00AA526A">
      <w:pPr>
        <w:pStyle w:val="FP"/>
      </w:pPr>
      <w:r>
        <w:t>Annexes to report prepared by: KK/MCC</w:t>
      </w:r>
    </w:p>
    <w:p w:rsidR="00AA526A" w:rsidRDefault="00AA526A" w:rsidP="00AA526A">
      <w:pPr>
        <w:pStyle w:val="FP"/>
      </w:pPr>
    </w:p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p w:rsidR="00AA526A" w:rsidRDefault="00AA526A" w:rsidP="00AA526A"/>
    <w:sectPr w:rsidR="00AA526A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D3" w:rsidRDefault="002F04D3">
      <w:pPr>
        <w:spacing w:after="0"/>
      </w:pPr>
      <w:r>
        <w:separator/>
      </w:r>
    </w:p>
  </w:endnote>
  <w:endnote w:type="continuationSeparator" w:id="0">
    <w:p w:rsidR="002F04D3" w:rsidRDefault="002F0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D3" w:rsidRDefault="002F04D3">
      <w:pPr>
        <w:spacing w:after="0"/>
      </w:pPr>
      <w:r>
        <w:separator/>
      </w:r>
    </w:p>
  </w:footnote>
  <w:footnote w:type="continuationSeparator" w:id="0">
    <w:p w:rsidR="002F04D3" w:rsidRDefault="002F04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4D3" w:rsidRDefault="002F04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26A"/>
    <w:rsid w:val="002E38E2"/>
    <w:rsid w:val="002F04D3"/>
    <w:rsid w:val="00AA526A"/>
    <w:rsid w:val="00C9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B9B16-7A29-4264-BBE3-9C56F2328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A5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38</Pages>
  <Words>8918</Words>
  <Characters>54627</Characters>
  <Application>Microsoft Office Word</Application>
  <DocSecurity>0</DocSecurity>
  <Lines>455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1601-01-01T00:00:00Z</cp:lastPrinted>
  <dcterms:created xsi:type="dcterms:W3CDTF">2014-11-25T03:52:00Z</dcterms:created>
  <dcterms:modified xsi:type="dcterms:W3CDTF">2014-11-25T03:54:00Z</dcterms:modified>
</cp:coreProperties>
</file>