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0B3C8C62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</w:t>
      </w:r>
      <w:r w:rsidR="000C7764">
        <w:rPr>
          <w:b/>
          <w:noProof/>
          <w:sz w:val="24"/>
        </w:rPr>
        <w:t>11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C7764">
        <w:rPr>
          <w:b/>
          <w:noProof/>
          <w:sz w:val="24"/>
        </w:rPr>
        <w:t>P</w:t>
      </w:r>
      <w:r>
        <w:rPr>
          <w:b/>
          <w:noProof/>
          <w:sz w:val="24"/>
        </w:rPr>
        <w:t>-260abc</w:t>
      </w:r>
    </w:p>
    <w:p w14:paraId="21B4B40D" w14:textId="1B13B65E" w:rsidR="0043295B" w:rsidRDefault="000C7764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Fukuaoka</w:t>
      </w:r>
      <w:r w:rsidR="0043295B"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43295B" w:rsidRPr="00B86652">
        <w:rPr>
          <w:b/>
          <w:noProof/>
          <w:sz w:val="24"/>
        </w:rPr>
        <w:t xml:space="preserve">; </w:t>
      </w:r>
      <w:r w:rsidR="0043295B">
        <w:rPr>
          <w:b/>
          <w:noProof/>
          <w:sz w:val="24"/>
        </w:rPr>
        <w:t>09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0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3261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12D4F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&lt;Source_if_WG&gt;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C13F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DC8C22" w14:textId="77777777" w:rsidR="00076445" w:rsidRPr="004A3213" w:rsidRDefault="00076445" w:rsidP="00076445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2A993538" w14:textId="77777777" w:rsidR="00076445" w:rsidRPr="004A3213" w:rsidRDefault="00076445" w:rsidP="00076445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including the text of the whole of the affected clause. Insert </w:t>
      </w:r>
      <w:proofErr w:type="spellStart"/>
      <w:r>
        <w:rPr>
          <w:rFonts w:eastAsia="DengXian"/>
        </w:rPr>
        <w:t>sepearator</w:t>
      </w:r>
      <w:proofErr w:type="spellEnd"/>
      <w:r>
        <w:rPr>
          <w:rFonts w:eastAsia="DengXian"/>
        </w:rPr>
        <w:t xml:space="preserve"> if there are more than one additional changes&gt;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A80AA" w14:textId="77777777" w:rsidR="00A52CDF" w:rsidRDefault="00A52CDF">
      <w:r>
        <w:separator/>
      </w:r>
    </w:p>
  </w:endnote>
  <w:endnote w:type="continuationSeparator" w:id="0">
    <w:p w14:paraId="26A7D55F" w14:textId="77777777" w:rsidR="00A52CDF" w:rsidRDefault="00A52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E7862" w14:textId="77777777" w:rsidR="00A52CDF" w:rsidRDefault="00A52CDF">
      <w:r>
        <w:separator/>
      </w:r>
    </w:p>
  </w:footnote>
  <w:footnote w:type="continuationSeparator" w:id="0">
    <w:p w14:paraId="46F90430" w14:textId="77777777" w:rsidR="00A52CDF" w:rsidRDefault="00A52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C7764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1436F"/>
    <w:rsid w:val="00730E52"/>
    <w:rsid w:val="0077127B"/>
    <w:rsid w:val="00792342"/>
    <w:rsid w:val="007977A8"/>
    <w:rsid w:val="007A1B6E"/>
    <w:rsid w:val="007B512A"/>
    <w:rsid w:val="007C2097"/>
    <w:rsid w:val="007D6A07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2FD9"/>
    <w:rsid w:val="009F734F"/>
    <w:rsid w:val="00A01260"/>
    <w:rsid w:val="00A246B6"/>
    <w:rsid w:val="00A25940"/>
    <w:rsid w:val="00A47E70"/>
    <w:rsid w:val="00A5033B"/>
    <w:rsid w:val="00A50CF0"/>
    <w:rsid w:val="00A52CDF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BE14B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35DB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23003-j40.</cp:lastModifiedBy>
  <cp:revision>20</cp:revision>
  <cp:lastPrinted>1899-12-31T23:00:00Z</cp:lastPrinted>
  <dcterms:created xsi:type="dcterms:W3CDTF">2020-02-03T08:32:00Z</dcterms:created>
  <dcterms:modified xsi:type="dcterms:W3CDTF">2026-02-15T14:37:00Z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