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A85E8" w14:textId="2B53C06E" w:rsidR="00773733" w:rsidRDefault="00773733" w:rsidP="007737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6901"/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CP-26008</w:t>
      </w:r>
      <w:r>
        <w:rPr>
          <w:b/>
          <w:noProof/>
          <w:sz w:val="24"/>
        </w:rPr>
        <w:t>9</w:t>
      </w:r>
    </w:p>
    <w:p w14:paraId="476FC32D" w14:textId="77777777" w:rsidR="00773733" w:rsidRPr="0040705D" w:rsidRDefault="00773733" w:rsidP="00773733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Fukuoka, Japan</w:t>
      </w:r>
      <w:r w:rsidRPr="008C3C49">
        <w:rPr>
          <w:sz w:val="24"/>
        </w:rPr>
        <w:t xml:space="preserve">; </w:t>
      </w:r>
      <w:r>
        <w:rPr>
          <w:sz w:val="24"/>
        </w:rPr>
        <w:t>09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10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Mar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259F65C9" w14:textId="77777777" w:rsidR="00773733" w:rsidRPr="006E5DD5" w:rsidRDefault="00773733" w:rsidP="0077373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10964D" w14:textId="77777777" w:rsidR="00773733" w:rsidRPr="006C2E80" w:rsidRDefault="00773733" w:rsidP="0077373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Theme="minorEastAsia" w:hAnsiTheme="minorEastAsia"/>
          <w:b/>
          <w:sz w:val="24"/>
          <w:szCs w:val="24"/>
          <w:lang w:val="en-US" w:eastAsia="zh-CN"/>
        </w:rPr>
        <w:t>CT WG3</w:t>
      </w:r>
    </w:p>
    <w:bookmarkEnd w:id="0"/>
    <w:p w14:paraId="49D92DA3" w14:textId="374C13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5576ED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40A4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6F40306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73733">
        <w:rPr>
          <w:lang w:eastAsia="ja-JP"/>
        </w:rPr>
        <w:t>1110019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1A95978C" w14:textId="01FCF209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1A9B4CF0" w14:textId="2020FBD2" w:rsidR="00B42461" w:rsidRDefault="00AB3472" w:rsidP="00CE3EC4">
      <w:pPr>
        <w:pStyle w:val="B2"/>
      </w:pPr>
      <w:r>
        <w:t>2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r w:rsidR="00070282">
        <w:t>EIF</w:t>
      </w:r>
      <w:r w:rsidR="008C5484">
        <w:t>;</w:t>
      </w:r>
    </w:p>
    <w:p w14:paraId="4E646268" w14:textId="0ADCC8EE" w:rsidR="006C1A5F" w:rsidRDefault="006C1A5F" w:rsidP="00B42461">
      <w:pPr>
        <w:pStyle w:val="B3"/>
      </w:pPr>
      <w:r>
        <w:lastRenderedPageBreak/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r w:rsidR="00111AA9">
        <w:t>requests ,</w:t>
      </w:r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>, Alternative QoS Profiles are provided to the NG-RAN additionally indicating to the NG-RAN (e.g. with an indication per Alternative QoS profile or per QoS profile or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7E8143B4" w:rsidR="00C63A50" w:rsidRDefault="00C63A50" w:rsidP="00C63A50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576ED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52884EBD" w:rsidR="005576ED" w:rsidRPr="005576ED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5576ED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5576ED" w:rsidRPr="00DF2949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34A5CC47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2CEBB6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5576ED" w:rsidRPr="006C2E80" w:rsidRDefault="005576ED" w:rsidP="005576ED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3AEB2E9B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0402D0AD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PCF for exposure of the required energy related information for QoS and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1CE33A9F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B54772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71FA809C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5576ED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49FC5855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4A97A89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lastRenderedPageBreak/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3C057EF7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5576ED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10B208C1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9394CCA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7B065E52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updates on NF profile and 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3D83E1A0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773733" w:rsidRDefault="00A24819" w:rsidP="001E489F">
      <w:pPr>
        <w:pStyle w:val="Guidance"/>
        <w:rPr>
          <w:i w:val="0"/>
          <w:iCs/>
          <w:lang w:val="fi-FI"/>
        </w:rPr>
      </w:pPr>
      <w:r w:rsidRPr="00773733">
        <w:rPr>
          <w:i w:val="0"/>
          <w:iCs/>
          <w:lang w:val="fi-FI"/>
        </w:rPr>
        <w:t>Atarius, Roozbeh.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r>
              <w:t>HiSilicon</w:t>
            </w:r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76152697" w:rsidR="009B48B3" w:rsidRDefault="009B48B3" w:rsidP="005875D6">
            <w:pPr>
              <w:pStyle w:val="TAL"/>
            </w:pPr>
            <w:r>
              <w:t>Interdigital</w:t>
            </w:r>
          </w:p>
        </w:tc>
      </w:tr>
      <w:tr w:rsidR="00E42691" w14:paraId="616C31C3" w14:textId="77777777" w:rsidTr="005875D6">
        <w:trPr>
          <w:cantSplit/>
          <w:jc w:val="center"/>
        </w:trPr>
        <w:tc>
          <w:tcPr>
            <w:tcW w:w="5029" w:type="dxa"/>
          </w:tcPr>
          <w:p w14:paraId="10EFFA90" w14:textId="318ACF60" w:rsidR="00E42691" w:rsidRDefault="00E42691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256BE" w14:textId="77777777" w:rsidR="001A16B4" w:rsidRDefault="001A16B4">
      <w:r>
        <w:separator/>
      </w:r>
    </w:p>
  </w:endnote>
  <w:endnote w:type="continuationSeparator" w:id="0">
    <w:p w14:paraId="1A8E07FA" w14:textId="77777777" w:rsidR="001A16B4" w:rsidRDefault="001A1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A511D" w14:textId="77777777" w:rsidR="001A16B4" w:rsidRDefault="001A16B4">
      <w:r>
        <w:separator/>
      </w:r>
    </w:p>
  </w:footnote>
  <w:footnote w:type="continuationSeparator" w:id="0">
    <w:p w14:paraId="3A0375E2" w14:textId="77777777" w:rsidR="001A16B4" w:rsidRDefault="001A1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77107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12821"/>
    <w:rsid w:val="0002191A"/>
    <w:rsid w:val="00025071"/>
    <w:rsid w:val="0003016C"/>
    <w:rsid w:val="00030CD4"/>
    <w:rsid w:val="000344A1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D78"/>
    <w:rsid w:val="000E0429"/>
    <w:rsid w:val="000E0437"/>
    <w:rsid w:val="000E2225"/>
    <w:rsid w:val="000F6923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16B4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5383"/>
    <w:rsid w:val="001E6729"/>
    <w:rsid w:val="001F05B6"/>
    <w:rsid w:val="001F2617"/>
    <w:rsid w:val="001F7653"/>
    <w:rsid w:val="0020123F"/>
    <w:rsid w:val="002070CB"/>
    <w:rsid w:val="00221438"/>
    <w:rsid w:val="002267A4"/>
    <w:rsid w:val="00226830"/>
    <w:rsid w:val="002336A6"/>
    <w:rsid w:val="002336BF"/>
    <w:rsid w:val="00234A68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6429"/>
    <w:rsid w:val="0026253E"/>
    <w:rsid w:val="002626E2"/>
    <w:rsid w:val="00266B43"/>
    <w:rsid w:val="00272D61"/>
    <w:rsid w:val="00285169"/>
    <w:rsid w:val="0029035F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708C"/>
    <w:rsid w:val="0036464F"/>
    <w:rsid w:val="00370D1A"/>
    <w:rsid w:val="003715B7"/>
    <w:rsid w:val="00373931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096D"/>
    <w:rsid w:val="004D2FA0"/>
    <w:rsid w:val="004E1010"/>
    <w:rsid w:val="004E3657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A80"/>
    <w:rsid w:val="00535A39"/>
    <w:rsid w:val="00544D8F"/>
    <w:rsid w:val="0054539F"/>
    <w:rsid w:val="0055108D"/>
    <w:rsid w:val="00553A74"/>
    <w:rsid w:val="00553BDE"/>
    <w:rsid w:val="00556F13"/>
    <w:rsid w:val="005576ED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3606"/>
    <w:rsid w:val="00693D70"/>
    <w:rsid w:val="006975AE"/>
    <w:rsid w:val="006A01F8"/>
    <w:rsid w:val="006A0E66"/>
    <w:rsid w:val="006A32D1"/>
    <w:rsid w:val="006A3CF5"/>
    <w:rsid w:val="006A4ED6"/>
    <w:rsid w:val="006B4BC6"/>
    <w:rsid w:val="006B68F2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3733"/>
    <w:rsid w:val="00774517"/>
    <w:rsid w:val="007814A8"/>
    <w:rsid w:val="00781A62"/>
    <w:rsid w:val="00781F2F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C5484"/>
    <w:rsid w:val="008D3DA6"/>
    <w:rsid w:val="008D5DA3"/>
    <w:rsid w:val="008E70F7"/>
    <w:rsid w:val="008F1D3B"/>
    <w:rsid w:val="008F271F"/>
    <w:rsid w:val="008F7444"/>
    <w:rsid w:val="008F7A15"/>
    <w:rsid w:val="00912020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48B3"/>
    <w:rsid w:val="009B6FF2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7F80"/>
    <w:rsid w:val="00A4224F"/>
    <w:rsid w:val="00A46B3F"/>
    <w:rsid w:val="00A46F30"/>
    <w:rsid w:val="00A543D2"/>
    <w:rsid w:val="00A61169"/>
    <w:rsid w:val="00A63024"/>
    <w:rsid w:val="00A65602"/>
    <w:rsid w:val="00A82FCC"/>
    <w:rsid w:val="00A83CEC"/>
    <w:rsid w:val="00A8479D"/>
    <w:rsid w:val="00A861ED"/>
    <w:rsid w:val="00A906A4"/>
    <w:rsid w:val="00A93416"/>
    <w:rsid w:val="00A97953"/>
    <w:rsid w:val="00AA574E"/>
    <w:rsid w:val="00AB3472"/>
    <w:rsid w:val="00AD26CD"/>
    <w:rsid w:val="00AD324E"/>
    <w:rsid w:val="00AD5B51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EBE"/>
    <w:rsid w:val="00BF4326"/>
    <w:rsid w:val="00C011E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920CF"/>
    <w:rsid w:val="00C9399F"/>
    <w:rsid w:val="00CA2B4F"/>
    <w:rsid w:val="00CA5DB0"/>
    <w:rsid w:val="00CB1F0D"/>
    <w:rsid w:val="00CB2BC1"/>
    <w:rsid w:val="00CB3439"/>
    <w:rsid w:val="00CC084E"/>
    <w:rsid w:val="00CC58ED"/>
    <w:rsid w:val="00CD6D38"/>
    <w:rsid w:val="00CE3EC4"/>
    <w:rsid w:val="00D0135E"/>
    <w:rsid w:val="00D12269"/>
    <w:rsid w:val="00D145EC"/>
    <w:rsid w:val="00D14DB2"/>
    <w:rsid w:val="00D26842"/>
    <w:rsid w:val="00D355FB"/>
    <w:rsid w:val="00D36846"/>
    <w:rsid w:val="00D43C0B"/>
    <w:rsid w:val="00D44A74"/>
    <w:rsid w:val="00D46AC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310AD"/>
    <w:rsid w:val="00E33C8D"/>
    <w:rsid w:val="00E33CF1"/>
    <w:rsid w:val="00E34AA9"/>
    <w:rsid w:val="00E363A9"/>
    <w:rsid w:val="00E413E0"/>
    <w:rsid w:val="00E42691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3953"/>
    <w:rsid w:val="00EA662E"/>
    <w:rsid w:val="00EA7A28"/>
    <w:rsid w:val="00EB0DA0"/>
    <w:rsid w:val="00EB5D2F"/>
    <w:rsid w:val="00EC00EC"/>
    <w:rsid w:val="00EC10EC"/>
    <w:rsid w:val="00EC127E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7D88"/>
    <w:rsid w:val="00FA2AE5"/>
    <w:rsid w:val="00FA5FA5"/>
    <w:rsid w:val="00FA6721"/>
    <w:rsid w:val="00FA7365"/>
    <w:rsid w:val="00FA79A7"/>
    <w:rsid w:val="00FC643D"/>
    <w:rsid w:val="00FD1DAF"/>
    <w:rsid w:val="00FD7EDC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  <w:style w:type="character" w:customStyle="1" w:styleId="CRCoverPageZchn">
    <w:name w:val="CR Cover Page Zchn"/>
    <w:link w:val="CRCoverPage"/>
    <w:qFormat/>
    <w:locked/>
    <w:rsid w:val="0077373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9338F-3542-489F-998B-72B7056E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23003-j40.</cp:lastModifiedBy>
  <cp:revision>2</cp:revision>
  <cp:lastPrinted>2001-04-23T09:30:00Z</cp:lastPrinted>
  <dcterms:created xsi:type="dcterms:W3CDTF">2026-02-15T18:55:00Z</dcterms:created>
  <dcterms:modified xsi:type="dcterms:W3CDTF">2026-02-15T18:55:00Z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985b2365-db3f-467d-a144-4a7734136bb8</vt:lpwstr>
  </property>
</Properties>
</file>