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4CA14" w14:textId="1609EE88" w:rsidR="00D30D62" w:rsidRDefault="00D30D62" w:rsidP="00D30D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CP-26008</w:t>
      </w:r>
      <w:r>
        <w:rPr>
          <w:b/>
          <w:noProof/>
          <w:sz w:val="24"/>
        </w:rPr>
        <w:t>5</w:t>
      </w:r>
    </w:p>
    <w:p w14:paraId="0A3933EA" w14:textId="77777777" w:rsidR="00D30D62" w:rsidRPr="0040705D" w:rsidRDefault="00D30D62" w:rsidP="00D30D62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Fukuoka, Japan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10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Mar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4F8958E5" w14:textId="77777777" w:rsidR="00D30D62" w:rsidRPr="006E5DD5" w:rsidRDefault="00D30D62" w:rsidP="00D30D6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242E91" w14:textId="77777777" w:rsidR="00D30D62" w:rsidRPr="006C2E80" w:rsidRDefault="00D30D62" w:rsidP="00D30D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/>
          <w:b/>
          <w:sz w:val="24"/>
          <w:szCs w:val="24"/>
          <w:lang w:val="en-US" w:eastAsia="zh-CN"/>
        </w:rPr>
        <w:t>CT WG3</w:t>
      </w:r>
    </w:p>
    <w:p w14:paraId="0CD069BE" w14:textId="2954E96E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36D32E5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3C3D86E3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F147D9">
        <w:rPr>
          <w:lang w:val="en-US" w:eastAsia="ja-JP"/>
        </w:rPr>
        <w:t>1110016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lastRenderedPageBreak/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3D0F7BDC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application signalling or application data transmission </w:t>
      </w:r>
      <w:r w:rsidR="007E62CE">
        <w:rPr>
          <w:rFonts w:hint="eastAsia"/>
          <w:lang w:eastAsia="zh-CN"/>
        </w:rPr>
        <w:t>for</w:t>
      </w:r>
      <w:r w:rsidR="007E62CE">
        <w:rPr>
          <w:lang w:eastAsia="zh-CN"/>
        </w:rPr>
        <w:t xml:space="preserve"> different applications with different data transmission QoS requirements.</w:t>
      </w:r>
    </w:p>
    <w:p w14:paraId="7A84362F" w14:textId="6E036199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7F199F">
        <w:t xml:space="preserve">enhancements to </w:t>
      </w:r>
      <w:r w:rsidR="007F199F" w:rsidRPr="0068211D">
        <w:t xml:space="preserve">the </w:t>
      </w:r>
      <w:r w:rsidR="004F3FBD">
        <w:t>NRM</w:t>
      </w:r>
      <w:r w:rsidR="007F199F">
        <w:t xml:space="preserve">-UU interface to support </w:t>
      </w:r>
      <w:r w:rsidR="004F0A94">
        <w:t xml:space="preserve">the </w:t>
      </w:r>
      <w:r w:rsidR="00E711E7">
        <w:t xml:space="preserve">power saving </w:t>
      </w:r>
      <w:r w:rsidR="004F0A94">
        <w:t>configuration</w:t>
      </w:r>
      <w:r w:rsidR="007F199F">
        <w:t xml:space="preserve">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7D6227DF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</w:t>
      </w:r>
      <w:r w:rsidR="009C3670">
        <w:t>enhancements</w:t>
      </w:r>
      <w:r w:rsidR="00686606">
        <w:t xml:space="preserve"> to</w:t>
      </w:r>
      <w:r w:rsidRPr="0068211D">
        <w:t xml:space="preserve">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39A095EA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r>
        <w:t xml:space="preserve">Potential enhancements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</w:t>
      </w:r>
      <w:r w:rsidR="00F02594">
        <w:t>support</w:t>
      </w:r>
      <w:r w:rsidR="00A175E8">
        <w:t xml:space="preserve"> application signalling </w:t>
      </w:r>
      <w:r w:rsidR="00775546">
        <w:t xml:space="preserve">or application data </w:t>
      </w:r>
      <w:r w:rsidR="00A175E8">
        <w:t>transmission</w:t>
      </w:r>
      <w:r w:rsidR="00775546">
        <w:t xml:space="preserve"> </w:t>
      </w:r>
      <w:r w:rsidR="00775546">
        <w:rPr>
          <w:rFonts w:hint="eastAsia"/>
          <w:lang w:eastAsia="zh-CN"/>
        </w:rPr>
        <w:t>for</w:t>
      </w:r>
      <w:r w:rsidR="00775546">
        <w:rPr>
          <w:lang w:eastAsia="zh-CN"/>
        </w:rPr>
        <w:t xml:space="preserve"> different applications with different data transmission QoS requirements</w:t>
      </w:r>
      <w:r w:rsidR="00A175E8">
        <w:rPr>
          <w:lang w:eastAsia="zh-CN"/>
        </w:rPr>
        <w:t>.</w:t>
      </w:r>
    </w:p>
    <w:p w14:paraId="08CE827D" w14:textId="141DDE41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8658C7">
        <w:t xml:space="preserve">enhancements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686606">
        <w:t>to support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for VAL UEs</w:t>
      </w:r>
      <w:r w:rsidR="001E692F">
        <w:t>.</w:t>
      </w:r>
    </w:p>
    <w:p w14:paraId="7C3B2DFE" w14:textId="7651F575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r w:rsidR="00A175E8">
        <w:t>Potential e</w:t>
      </w:r>
      <w:r w:rsidR="0071585E">
        <w:t xml:space="preserve">nhancements to the terminology used in the SEAL specifications to </w:t>
      </w:r>
      <w:r w:rsidR="006F5142" w:rsidRPr="006F5142">
        <w:t>removes unnecessary restriction on the consumers of SEAL services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02CBFE14" w:rsidR="008C1C81" w:rsidRPr="00013F2F" w:rsidRDefault="008C1C81" w:rsidP="00184200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SEALDD-UU interface to support</w:t>
            </w:r>
            <w:r w:rsidR="0018420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184200" w:rsidRPr="00184200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3B5FDD73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NRM-UU interface to support the power saving configuration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77777777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096" w14:textId="714A9310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4A74DCA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7777777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7777777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7C127288" w:rsidR="0026327A" w:rsidRPr="001A7C84" w:rsidRDefault="0026327A" w:rsidP="00CC33F4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284A979" w:rsidR="0026327A" w:rsidRPr="0026327A" w:rsidRDefault="0026327A" w:rsidP="00CC33F4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56665C00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</w:t>
            </w:r>
            <w:r w:rsidR="00C75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75546" w:rsidRPr="00775546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  <w:p w14:paraId="4DFF629D" w14:textId="7ACC621D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6D9E8DC1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</w:t>
            </w:r>
            <w:r w:rsidR="00C757CE">
              <w:rPr>
                <w:rFonts w:ascii="Arial" w:hAnsi="Arial" w:cs="Arial"/>
                <w:sz w:val="18"/>
                <w:szCs w:val="18"/>
              </w:rPr>
              <w:t>enhancements to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NRM Server to support optimized network service QoS control considering per-application requirements.</w:t>
            </w:r>
          </w:p>
          <w:p w14:paraId="141A5CB4" w14:textId="7AD9D725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APIs exposed by the NRM Server </w:t>
            </w:r>
            <w:r w:rsidR="00C757CE">
              <w:rPr>
                <w:rFonts w:ascii="Arial" w:hAnsi="Arial" w:cs="Arial"/>
                <w:sz w:val="18"/>
                <w:szCs w:val="18"/>
              </w:rPr>
              <w:t>to support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power saving configuration for VAL UEs.</w:t>
            </w:r>
          </w:p>
          <w:p w14:paraId="52632860" w14:textId="63FDF19D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r w:rsidR="00C757CE">
              <w:rPr>
                <w:rFonts w:ascii="Arial" w:hAnsi="Arial" w:cs="Arial"/>
                <w:sz w:val="18"/>
                <w:szCs w:val="18"/>
              </w:rPr>
              <w:t>Potential e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terminology used in the SEAL specifications to </w:t>
            </w:r>
            <w:r w:rsidR="006F5142" w:rsidRPr="006F5142">
              <w:rPr>
                <w:rFonts w:ascii="Arial" w:hAnsi="Arial" w:cs="Arial"/>
                <w:sz w:val="18"/>
                <w:szCs w:val="18"/>
              </w:rPr>
              <w:t>removes unnecessary restriction on the consumers of SEAL services</w:t>
            </w:r>
            <w:r w:rsidRPr="0026327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Default="001A7C84" w:rsidP="001A7C84">
      <w:pPr>
        <w:ind w:right="-99"/>
      </w:pPr>
      <w:r>
        <w:t xml:space="preserve">Abdessamad El Moatamid,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7B1B94" w:rsidR="001A7C84" w:rsidRDefault="00FD4A9A" w:rsidP="001A7C84">
            <w:pPr>
              <w:pStyle w:val="TAL"/>
            </w:pPr>
            <w:r>
              <w:t>CATT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76F840" w:rsidR="001A7C84" w:rsidRDefault="005A3E43" w:rsidP="001A7C84">
            <w:pPr>
              <w:pStyle w:val="TAL"/>
            </w:pPr>
            <w:r>
              <w:t>Lenovo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96E78" w14:textId="77777777" w:rsidR="002F4C52" w:rsidRDefault="002F4C52">
      <w:r>
        <w:separator/>
      </w:r>
    </w:p>
  </w:endnote>
  <w:endnote w:type="continuationSeparator" w:id="0">
    <w:p w14:paraId="72174080" w14:textId="77777777" w:rsidR="002F4C52" w:rsidRDefault="002F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89B9" w14:textId="77777777" w:rsidR="002F4C52" w:rsidRDefault="002F4C52">
      <w:r>
        <w:separator/>
      </w:r>
    </w:p>
  </w:footnote>
  <w:footnote w:type="continuationSeparator" w:id="0">
    <w:p w14:paraId="6D396C7A" w14:textId="77777777" w:rsidR="002F4C52" w:rsidRDefault="002F4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243194">
    <w:abstractNumId w:val="6"/>
  </w:num>
  <w:num w:numId="2" w16cid:durableId="1956982921">
    <w:abstractNumId w:val="3"/>
  </w:num>
  <w:num w:numId="3" w16cid:durableId="376121619">
    <w:abstractNumId w:val="2"/>
  </w:num>
  <w:num w:numId="4" w16cid:durableId="15661847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6581841">
    <w:abstractNumId w:val="0"/>
  </w:num>
  <w:num w:numId="6" w16cid:durableId="35085277">
    <w:abstractNumId w:val="1"/>
  </w:num>
  <w:num w:numId="7" w16cid:durableId="175464909">
    <w:abstractNumId w:val="4"/>
  </w:num>
  <w:num w:numId="8" w16cid:durableId="1115834863">
    <w:abstractNumId w:val="5"/>
  </w:num>
  <w:num w:numId="9" w16cid:durableId="281569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00C"/>
    <w:rsid w:val="00086AE1"/>
    <w:rsid w:val="00091BFB"/>
    <w:rsid w:val="00094F23"/>
    <w:rsid w:val="000967F4"/>
    <w:rsid w:val="000A4FD7"/>
    <w:rsid w:val="000A6432"/>
    <w:rsid w:val="000B5EA6"/>
    <w:rsid w:val="000D6D78"/>
    <w:rsid w:val="000E0429"/>
    <w:rsid w:val="000E0437"/>
    <w:rsid w:val="000E2225"/>
    <w:rsid w:val="000F08E0"/>
    <w:rsid w:val="000F6E51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4C5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1122"/>
    <w:rsid w:val="004518DB"/>
    <w:rsid w:val="004535F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F0A94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86606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96879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B002F"/>
    <w:rsid w:val="008C1C81"/>
    <w:rsid w:val="008C63C7"/>
    <w:rsid w:val="008D3DA6"/>
    <w:rsid w:val="008D5DA3"/>
    <w:rsid w:val="008D60D2"/>
    <w:rsid w:val="008E70F7"/>
    <w:rsid w:val="008F1D3B"/>
    <w:rsid w:val="008F4140"/>
    <w:rsid w:val="008F7444"/>
    <w:rsid w:val="008F7A15"/>
    <w:rsid w:val="0091321C"/>
    <w:rsid w:val="00913788"/>
    <w:rsid w:val="0091399A"/>
    <w:rsid w:val="00922D75"/>
    <w:rsid w:val="00926791"/>
    <w:rsid w:val="0092708F"/>
    <w:rsid w:val="009277A7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454A"/>
    <w:rsid w:val="00AA574E"/>
    <w:rsid w:val="00AB2EF4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86EF7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4721"/>
    <w:rsid w:val="00C757CE"/>
    <w:rsid w:val="00C75C56"/>
    <w:rsid w:val="00C76753"/>
    <w:rsid w:val="00C8586A"/>
    <w:rsid w:val="00CA2B4F"/>
    <w:rsid w:val="00CA5DB0"/>
    <w:rsid w:val="00CA71FD"/>
    <w:rsid w:val="00CB3439"/>
    <w:rsid w:val="00CC084E"/>
    <w:rsid w:val="00CC33F4"/>
    <w:rsid w:val="00CC58ED"/>
    <w:rsid w:val="00D0135E"/>
    <w:rsid w:val="00D145EC"/>
    <w:rsid w:val="00D26842"/>
    <w:rsid w:val="00D2758E"/>
    <w:rsid w:val="00D30D62"/>
    <w:rsid w:val="00D355FB"/>
    <w:rsid w:val="00D43C0B"/>
    <w:rsid w:val="00D44A74"/>
    <w:rsid w:val="00D46AC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47D9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3</cp:revision>
  <cp:lastPrinted>2001-04-23T09:30:00Z</cp:lastPrinted>
  <dcterms:created xsi:type="dcterms:W3CDTF">2026-02-15T15:07:00Z</dcterms:created>
  <dcterms:modified xsi:type="dcterms:W3CDTF">2026-02-15T18:41:00Z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26915afc-d93c-4c89-8426-cc519447c0d3</vt:lpwstr>
  </property>
</Properties>
</file>