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E992C00"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36772A">
              <w:rPr>
                <w:rFonts w:eastAsiaTheme="minorEastAsia" w:hint="eastAsia"/>
                <w:lang w:eastAsia="zh-CN"/>
              </w:rPr>
              <w:t>1</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36772A">
              <w:rPr>
                <w:sz w:val="32"/>
              </w:rPr>
              <w:t>0</w:t>
            </w:r>
            <w:r w:rsidR="0036772A">
              <w:rPr>
                <w:rFonts w:eastAsiaTheme="minorEastAsia" w:hint="eastAsia"/>
                <w:sz w:val="32"/>
                <w:lang w:eastAsia="zh-CN"/>
              </w:rPr>
              <w:t>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pt" o:ole="">
                  <v:imagedata r:id="rId9" o:title=""/>
                </v:shape>
                <o:OLEObject Type="Embed" ProgID="Word.Picture.8" ShapeID="_x0000_i1025" DrawAspect="Content" ObjectID="_182109506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82109506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lastRenderedPageBreak/>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lastRenderedPageBreak/>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lastRenderedPageBreak/>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EA3AB6">
        <w:rPr>
          <w:rFonts w:eastAsiaTheme="minorEastAsia"/>
          <w:lang w:eastAsia="zh-CN"/>
        </w:rPr>
        <w:t>Void</w:t>
      </w:r>
      <w:r>
        <w:tab/>
      </w:r>
      <w:r>
        <w:fldChar w:fldCharType="begin" w:fldLock="1"/>
      </w:r>
      <w:r>
        <w:instrText xml:space="preserve"> PAGEREF _Toc210482902 \h </w:instrText>
      </w:r>
      <w:r>
        <w:fldChar w:fldCharType="separate"/>
      </w:r>
      <w:r>
        <w:t>230</w:t>
      </w:r>
      <w:r>
        <w:fldChar w:fldCharType="end"/>
      </w:r>
    </w:p>
    <w:p w14:paraId="0FA86B9A" w14:textId="6213AB25"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_Toc210482903 \h </w:instrText>
      </w:r>
      <w:r>
        <w:fldChar w:fldCharType="separate"/>
      </w:r>
      <w: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1048216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10482169"/>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1048217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1048217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1048217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1048217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pt;height:21.6pt" o:ole="">
            <v:imagedata r:id="rId13" o:title=""/>
          </v:shape>
          <o:OLEObject Type="Embed" ProgID="Equation.3" ShapeID="_x0000_i1027" DrawAspect="Content" ObjectID="_182109506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1048217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1048217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1048217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1048217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1048217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1048218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13" w:name="OLE_LINK85"/>
            <w:bookmarkStart w:id="914" w:name="OLE_LINK86"/>
            <w:r w:rsidRPr="00931575">
              <w:t>±0.4</w:t>
            </w:r>
            <w:bookmarkEnd w:id="913"/>
            <w:bookmarkEnd w:id="914"/>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347DF74E" w14:textId="77777777" w:rsidR="00865170" w:rsidRDefault="00865170" w:rsidP="00865170">
            <w:pPr>
              <w:keepNext/>
              <w:keepLines/>
              <w:spacing w:after="0"/>
              <w:rPr>
                <w:rFonts w:ascii="Arial" w:hAnsi="Arial" w:cs="Arial"/>
                <w:sz w:val="18"/>
              </w:rPr>
            </w:pPr>
            <w:r w:rsidRPr="0028547D">
              <w:rPr>
                <w:rFonts w:ascii="Arial" w:hAnsi="Arial"/>
                <w:sz w:val="18"/>
                <w:lang w:val="sv-FI"/>
              </w:rPr>
              <w:t>±</w:t>
            </w:r>
            <w:r>
              <w:rPr>
                <w:rFonts w:ascii="Arial" w:hAnsi="Arial"/>
                <w:sz w:val="18"/>
                <w:lang w:val="sv-FI"/>
              </w:rPr>
              <w:t xml:space="preserve">30 kHz, BWChannel 3 </w:t>
            </w:r>
            <w:r>
              <w:rPr>
                <w:rFonts w:ascii="Arial" w:hAnsi="Arial" w:hint="eastAsia"/>
                <w:sz w:val="18"/>
                <w:lang w:val="sv-FI" w:eastAsia="zh-CN"/>
              </w:rPr>
              <w:t>MHz</w:t>
            </w:r>
          </w:p>
          <w:p w14:paraId="5F854613" w14:textId="77777777" w:rsidR="00865170" w:rsidRPr="0028547D" w:rsidRDefault="00865170" w:rsidP="00865170">
            <w:pPr>
              <w:keepNext/>
              <w:keepLines/>
              <w:spacing w:after="0"/>
              <w:rPr>
                <w:rFonts w:ascii="Arial" w:hAnsi="Arial"/>
                <w:sz w:val="18"/>
                <w:lang w:val="sv-FI" w:eastAsia="ja-JP"/>
              </w:rPr>
            </w:pPr>
            <w:r w:rsidRPr="0028547D">
              <w:rPr>
                <w:rFonts w:ascii="Arial" w:hAnsi="Arial" w:cs="Arial"/>
                <w:sz w:val="18"/>
              </w:rPr>
              <w:t>±100</w:t>
            </w:r>
            <w:r w:rsidRPr="0028547D">
              <w:rPr>
                <w:rFonts w:ascii="Arial" w:hAnsi="Arial"/>
                <w:sz w:val="18"/>
                <w:lang w:val="sv-FI" w:eastAsia="ja-JP"/>
              </w:rPr>
              <w:t xml:space="preserve"> kHz, BWChannel 5 MHz, 10 MHz</w:t>
            </w:r>
          </w:p>
          <w:p w14:paraId="3B0B8099" w14:textId="4067E436" w:rsidR="00422659" w:rsidRPr="000619DD" w:rsidRDefault="00865170" w:rsidP="00865170">
            <w:pPr>
              <w:pStyle w:val="TAL"/>
              <w:rPr>
                <w:lang w:val="sv-FI"/>
              </w:rPr>
            </w:pPr>
            <w:r w:rsidRPr="0028547D">
              <w:rPr>
                <w:rFonts w:cs="Arial"/>
              </w:rPr>
              <w:t>±300</w:t>
            </w:r>
            <w:r w:rsidRPr="0028547D">
              <w:rPr>
                <w:lang w:val="sv-FI" w:eastAsia="ja-JP"/>
              </w:rPr>
              <w:t xml:space="preserve"> kHz, BWChannel 15 MHz, 20 MHz</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3A0362"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5" w:name="_Toc21099808"/>
      <w:bookmarkStart w:id="916" w:name="_Toc29809606"/>
      <w:bookmarkStart w:id="917" w:name="_Toc36644981"/>
      <w:bookmarkStart w:id="918" w:name="_Toc37272035"/>
      <w:bookmarkStart w:id="919" w:name="_Toc45884281"/>
      <w:bookmarkStart w:id="920" w:name="_Toc53182304"/>
      <w:bookmarkStart w:id="921" w:name="_Toc58860045"/>
      <w:bookmarkStart w:id="922" w:name="_Toc58862549"/>
      <w:bookmarkStart w:id="923" w:name="_Toc61182542"/>
      <w:bookmarkStart w:id="924" w:name="_Toc66727855"/>
      <w:bookmarkStart w:id="925" w:name="_Toc74961658"/>
      <w:bookmarkStart w:id="926" w:name="_Toc75242569"/>
      <w:bookmarkStart w:id="927" w:name="_Toc76544915"/>
      <w:bookmarkStart w:id="928" w:name="_Toc82595015"/>
      <w:bookmarkStart w:id="929" w:name="_Toc89955046"/>
      <w:bookmarkStart w:id="930" w:name="_Toc98773469"/>
      <w:bookmarkStart w:id="931" w:name="_Toc106201228"/>
      <w:bookmarkStart w:id="932" w:name="_Toc120607338"/>
      <w:bookmarkStart w:id="933" w:name="_Toc120607695"/>
      <w:bookmarkStart w:id="934" w:name="_Toc120608058"/>
      <w:bookmarkStart w:id="935" w:name="_Toc120608423"/>
      <w:bookmarkStart w:id="936" w:name="_Toc120608803"/>
      <w:bookmarkStart w:id="937" w:name="_Toc120609183"/>
      <w:bookmarkStart w:id="938" w:name="_Toc120609574"/>
      <w:bookmarkStart w:id="939" w:name="_Toc120609965"/>
      <w:bookmarkStart w:id="940" w:name="_Toc120610717"/>
      <w:bookmarkStart w:id="941" w:name="_Toc120611119"/>
      <w:bookmarkStart w:id="942" w:name="_Toc120611528"/>
      <w:bookmarkStart w:id="943" w:name="_Toc120611946"/>
      <w:bookmarkStart w:id="944" w:name="_Toc120612366"/>
      <w:bookmarkStart w:id="945" w:name="_Toc120612793"/>
      <w:bookmarkStart w:id="946" w:name="_Toc120613222"/>
      <w:bookmarkStart w:id="947" w:name="_Toc120613652"/>
      <w:bookmarkStart w:id="948" w:name="_Toc120614082"/>
      <w:bookmarkStart w:id="949" w:name="_Toc120614525"/>
      <w:bookmarkStart w:id="950" w:name="_Toc120614984"/>
      <w:bookmarkStart w:id="951" w:name="_Toc120622161"/>
      <w:bookmarkStart w:id="952" w:name="_Toc120622667"/>
      <w:bookmarkStart w:id="953" w:name="_Toc120623286"/>
      <w:bookmarkStart w:id="954" w:name="_Toc120623811"/>
      <w:bookmarkStart w:id="955" w:name="_Toc120624348"/>
      <w:bookmarkStart w:id="956" w:name="_Toc120624885"/>
      <w:bookmarkStart w:id="957" w:name="_Toc120625422"/>
      <w:bookmarkStart w:id="958" w:name="_Toc120625959"/>
      <w:bookmarkStart w:id="959" w:name="_Toc120626506"/>
      <w:bookmarkStart w:id="960" w:name="_Toc120627062"/>
      <w:bookmarkStart w:id="961" w:name="_Toc120627627"/>
      <w:bookmarkStart w:id="962" w:name="_Toc120628203"/>
      <w:bookmarkStart w:id="963" w:name="_Toc120628788"/>
      <w:bookmarkStart w:id="964" w:name="_Toc120629376"/>
      <w:bookmarkStart w:id="965" w:name="_Toc120630877"/>
      <w:bookmarkStart w:id="966" w:name="_Toc120631528"/>
      <w:bookmarkStart w:id="967" w:name="_Toc120632178"/>
      <w:bookmarkStart w:id="968" w:name="_Toc120632828"/>
      <w:bookmarkStart w:id="969" w:name="_Toc120633478"/>
      <w:bookmarkStart w:id="970" w:name="_Toc120634129"/>
      <w:bookmarkStart w:id="971" w:name="_Toc120634780"/>
      <w:bookmarkStart w:id="972" w:name="_Toc121753904"/>
      <w:bookmarkStart w:id="973" w:name="_Toc121754574"/>
      <w:bookmarkStart w:id="974" w:name="_Toc129108526"/>
      <w:bookmarkStart w:id="975" w:name="_Toc129109187"/>
      <w:bookmarkStart w:id="976" w:name="_Toc129109849"/>
      <w:bookmarkStart w:id="977" w:name="_Toc130388969"/>
      <w:bookmarkStart w:id="978" w:name="_Toc130390042"/>
      <w:bookmarkStart w:id="979" w:name="_Toc130390730"/>
      <w:bookmarkStart w:id="980" w:name="_Toc131624494"/>
      <w:bookmarkStart w:id="981" w:name="_Toc137475927"/>
      <w:bookmarkStart w:id="982" w:name="_Toc138872582"/>
      <w:bookmarkStart w:id="983" w:name="_Toc138874168"/>
      <w:bookmarkStart w:id="984" w:name="_Toc145524766"/>
      <w:bookmarkStart w:id="985" w:name="_Toc153559891"/>
      <w:bookmarkStart w:id="986" w:name="_Toc161647191"/>
      <w:bookmarkStart w:id="987" w:name="_Toc169532771"/>
      <w:bookmarkStart w:id="988" w:name="_Toc171519372"/>
      <w:bookmarkStart w:id="989" w:name="_Toc176539101"/>
      <w:bookmarkStart w:id="990" w:name="_Toc192246390"/>
      <w:bookmarkStart w:id="991" w:name="_Toc210482181"/>
      <w:r w:rsidRPr="000619DD">
        <w:rPr>
          <w:rFonts w:eastAsia="DengXian"/>
        </w:rPr>
        <w:lastRenderedPageBreak/>
        <w:t>4.1.2.3</w:t>
      </w:r>
      <w:r w:rsidRPr="000619DD">
        <w:rPr>
          <w:rFonts w:eastAsia="DengXian"/>
        </w:rPr>
        <w:tab/>
        <w:t>Measurement of receiver</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10482182"/>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1048218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1048218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1048218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1048218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1048218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1048218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1048219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6pt;height:207pt" o:ole="">
            <v:imagedata r:id="rId17" o:title=""/>
          </v:shape>
          <o:OLEObject Type="Embed" ProgID="Word.Picture.8" ShapeID="_x0000_i1028" DrawAspect="Content" ObjectID="_182109506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1048219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6pt;height:207pt" o:ole="">
            <v:imagedata r:id="rId19" o:title=""/>
          </v:shape>
          <o:OLEObject Type="Embed" ProgID="Word.Picture.8" ShapeID="_x0000_i1029" DrawAspect="Content" ObjectID="_182109507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1048219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1048219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1048219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10482195"/>
      <w:r>
        <w:rPr>
          <w:rFonts w:hint="eastAsia"/>
          <w:lang w:eastAsia="zh-CN"/>
        </w:rPr>
        <w:lastRenderedPageBreak/>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10482196"/>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1048219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1048219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208" w:name="_Ref516750404"/>
      <w:r w:rsidRPr="008C3753">
        <w:t>Table</w:t>
      </w:r>
      <w:bookmarkEnd w:id="220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865170" w:rsidRPr="0028547D" w14:paraId="1904FA93" w14:textId="77777777" w:rsidTr="00697643">
        <w:trPr>
          <w:cantSplit/>
          <w:jc w:val="center"/>
        </w:trPr>
        <w:tc>
          <w:tcPr>
            <w:tcW w:w="3950" w:type="dxa"/>
            <w:gridSpan w:val="2"/>
            <w:shd w:val="clear" w:color="auto" w:fill="auto"/>
          </w:tcPr>
          <w:p w14:paraId="2440FEED" w14:textId="77777777" w:rsidR="00865170" w:rsidRPr="0028547D" w:rsidRDefault="00865170" w:rsidP="00865170">
            <w:pPr>
              <w:pStyle w:val="TAH"/>
              <w:rPr>
                <w:lang w:val="en-US" w:eastAsia="zh-CN"/>
              </w:rPr>
            </w:pPr>
            <w:r w:rsidRPr="0028547D">
              <w:rPr>
                <w:lang w:val="en-US"/>
              </w:rPr>
              <w:t>Operating Band characteristics</w:t>
            </w:r>
          </w:p>
        </w:tc>
        <w:tc>
          <w:tcPr>
            <w:tcW w:w="3936" w:type="dxa"/>
            <w:shd w:val="clear" w:color="auto" w:fill="auto"/>
          </w:tcPr>
          <w:p w14:paraId="6C8081EB" w14:textId="77777777" w:rsidR="00865170" w:rsidRPr="0028547D" w:rsidRDefault="00865170" w:rsidP="00865170">
            <w:pPr>
              <w:pStyle w:val="TAH"/>
              <w:rPr>
                <w:lang w:val="en-US"/>
              </w:rPr>
            </w:pPr>
            <w:r w:rsidRPr="0028547D">
              <w:t>F</w:t>
            </w:r>
            <w:r w:rsidRPr="0028547D">
              <w:rPr>
                <w:vertAlign w:val="subscript"/>
              </w:rPr>
              <w:t>DL_high</w:t>
            </w:r>
            <w:r w:rsidRPr="0028547D">
              <w:t xml:space="preserve"> – F</w:t>
            </w:r>
            <w:r w:rsidRPr="0028547D">
              <w:rPr>
                <w:vertAlign w:val="subscript"/>
              </w:rPr>
              <w:t>DL_low</w:t>
            </w:r>
            <w:r w:rsidRPr="0028547D">
              <w:rPr>
                <w:lang w:val="en-US"/>
              </w:rPr>
              <w:t xml:space="preserve"> &lt;100 MHz</w:t>
            </w:r>
          </w:p>
        </w:tc>
      </w:tr>
      <w:tr w:rsidR="00865170" w:rsidRPr="0028547D" w14:paraId="40A3127C" w14:textId="77777777" w:rsidTr="00697643">
        <w:trPr>
          <w:cantSplit/>
          <w:jc w:val="center"/>
        </w:trPr>
        <w:tc>
          <w:tcPr>
            <w:tcW w:w="1975" w:type="dxa"/>
            <w:tcBorders>
              <w:bottom w:val="nil"/>
            </w:tcBorders>
            <w:shd w:val="clear" w:color="auto" w:fill="auto"/>
          </w:tcPr>
          <w:p w14:paraId="6F0DA9F3" w14:textId="77777777" w:rsidR="00865170" w:rsidRPr="0028547D" w:rsidRDefault="00865170" w:rsidP="00865170">
            <w:pPr>
              <w:pStyle w:val="TAC"/>
              <w:rPr>
                <w:lang w:val="en-US"/>
              </w:rPr>
            </w:pPr>
            <w:r w:rsidRPr="0028547D">
              <w:rPr>
                <w:lang w:val="en-US"/>
              </w:rPr>
              <w:t xml:space="preserve">TC signal </w:t>
            </w:r>
          </w:p>
        </w:tc>
        <w:tc>
          <w:tcPr>
            <w:tcW w:w="1975" w:type="dxa"/>
            <w:shd w:val="clear" w:color="auto" w:fill="auto"/>
          </w:tcPr>
          <w:p w14:paraId="7A3DB33A" w14:textId="77777777" w:rsidR="00865170" w:rsidRPr="0028547D" w:rsidRDefault="00865170" w:rsidP="00865170">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2C11C443" w14:textId="77777777" w:rsidR="00865170" w:rsidRPr="0028547D" w:rsidRDefault="00865170" w:rsidP="00865170">
            <w:pPr>
              <w:pStyle w:val="TAC"/>
            </w:pPr>
            <w:r w:rsidRPr="0028547D">
              <w:rPr>
                <w:lang w:val="en-US"/>
              </w:rPr>
              <w:t>5 MHz (Note 1</w:t>
            </w:r>
            <w:r>
              <w:rPr>
                <w:lang w:val="en-US"/>
              </w:rPr>
              <w:t>, 2</w:t>
            </w:r>
            <w:r w:rsidRPr="00EF3733">
              <w:rPr>
                <w:rFonts w:eastAsia="SimSun"/>
                <w:lang w:val="en-US"/>
              </w:rPr>
              <w:t xml:space="preserve"> </w:t>
            </w:r>
            <w:r w:rsidRPr="00EF3733">
              <w:rPr>
                <w:lang w:val="en-US"/>
              </w:rPr>
              <w:t>and 3</w:t>
            </w:r>
            <w:r w:rsidRPr="0028547D">
              <w:rPr>
                <w:lang w:val="en-US"/>
              </w:rPr>
              <w:t>)</w:t>
            </w:r>
          </w:p>
        </w:tc>
      </w:tr>
      <w:tr w:rsidR="00865170" w:rsidRPr="0028547D" w14:paraId="79359E35" w14:textId="77777777" w:rsidTr="00697643">
        <w:trPr>
          <w:cantSplit/>
          <w:jc w:val="center"/>
        </w:trPr>
        <w:tc>
          <w:tcPr>
            <w:tcW w:w="1975" w:type="dxa"/>
            <w:tcBorders>
              <w:top w:val="nil"/>
            </w:tcBorders>
            <w:shd w:val="clear" w:color="auto" w:fill="auto"/>
          </w:tcPr>
          <w:p w14:paraId="4B08F836" w14:textId="77777777" w:rsidR="00865170" w:rsidRPr="0028547D" w:rsidRDefault="00865170" w:rsidP="00865170">
            <w:pPr>
              <w:pStyle w:val="TAC"/>
              <w:rPr>
                <w:lang w:val="en-US"/>
              </w:rPr>
            </w:pPr>
            <w:r w:rsidRPr="0028547D">
              <w:rPr>
                <w:lang w:val="en-US"/>
              </w:rPr>
              <w:t>characteristics</w:t>
            </w:r>
          </w:p>
        </w:tc>
        <w:tc>
          <w:tcPr>
            <w:tcW w:w="1975" w:type="dxa"/>
            <w:shd w:val="clear" w:color="auto" w:fill="auto"/>
          </w:tcPr>
          <w:p w14:paraId="32270F4D" w14:textId="77777777" w:rsidR="00865170" w:rsidRPr="0028547D" w:rsidRDefault="00865170" w:rsidP="00865170">
            <w:pPr>
              <w:pStyle w:val="TAC"/>
              <w:rPr>
                <w:lang w:val="en-US" w:eastAsia="zh-CN"/>
              </w:rPr>
            </w:pPr>
            <w:r w:rsidRPr="0028547D">
              <w:rPr>
                <w:lang w:val="en-US"/>
              </w:rPr>
              <w:t>Subcarrier spacing</w:t>
            </w:r>
          </w:p>
        </w:tc>
        <w:tc>
          <w:tcPr>
            <w:tcW w:w="3936" w:type="dxa"/>
            <w:shd w:val="clear" w:color="auto" w:fill="auto"/>
          </w:tcPr>
          <w:p w14:paraId="1F82D517" w14:textId="77777777" w:rsidR="00865170" w:rsidRPr="0028547D" w:rsidRDefault="00865170" w:rsidP="00865170">
            <w:pPr>
              <w:pStyle w:val="TAC"/>
              <w:rPr>
                <w:lang w:val="en-US"/>
              </w:rPr>
            </w:pPr>
            <w:r w:rsidRPr="0028547D">
              <w:rPr>
                <w:lang w:val="en-US"/>
              </w:rPr>
              <w:t>Smallest supported subcarrier spacing</w:t>
            </w:r>
          </w:p>
        </w:tc>
      </w:tr>
      <w:tr w:rsidR="00865170" w:rsidRPr="0028547D" w14:paraId="4BFA6480" w14:textId="77777777" w:rsidTr="00697643">
        <w:trPr>
          <w:cantSplit/>
          <w:jc w:val="center"/>
        </w:trPr>
        <w:tc>
          <w:tcPr>
            <w:tcW w:w="7886" w:type="dxa"/>
            <w:gridSpan w:val="3"/>
            <w:shd w:val="clear" w:color="auto" w:fill="auto"/>
          </w:tcPr>
          <w:p w14:paraId="190342B4" w14:textId="77777777" w:rsidR="00865170" w:rsidRPr="0028547D" w:rsidRDefault="00865170" w:rsidP="00865170">
            <w:pPr>
              <w:pStyle w:val="TAN"/>
            </w:pPr>
            <w:r w:rsidRPr="0028547D">
              <w:rPr>
                <w:lang w:val="en-US"/>
              </w:rPr>
              <w:t>NOTE 1:</w:t>
            </w:r>
            <w:r w:rsidRPr="0028547D">
              <w:rPr>
                <w:lang w:val="en-US"/>
              </w:rPr>
              <w:tab/>
              <w:t>If this channel bandwidth is not supported, the narrowest supported channel bandwidth shall be used.</w:t>
            </w:r>
          </w:p>
          <w:p w14:paraId="2D22B926" w14:textId="77777777" w:rsidR="00865170" w:rsidRDefault="00865170" w:rsidP="00865170">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2825C4C4" w14:textId="77777777" w:rsidR="00865170" w:rsidRPr="0028547D" w:rsidRDefault="00865170" w:rsidP="00865170">
            <w:pPr>
              <w:pStyle w:val="TAN"/>
              <w:rPr>
                <w:lang w:val="en-US"/>
              </w:rPr>
            </w:pPr>
            <w:r w:rsidRPr="00EF3733">
              <w:rPr>
                <w:lang w:val="en-US"/>
              </w:rPr>
              <w:t>NOTE 3:</w:t>
            </w:r>
            <w:r w:rsidRPr="00A42B5A">
              <w:rPr>
                <w:lang w:val="en-US"/>
              </w:rPr>
              <w:t xml:space="preserve"> </w:t>
            </w:r>
            <w:r w:rsidRPr="00A42B5A">
              <w:rPr>
                <w:lang w:val="en-US"/>
              </w:rPr>
              <w:tab/>
            </w:r>
            <w:r w:rsidRPr="00EF3733">
              <w:rPr>
                <w:lang w:val="en-US"/>
              </w:rPr>
              <w:t>It should use 3MHz channel bandwidth, if supported.</w:t>
            </w:r>
          </w:p>
        </w:tc>
      </w:tr>
    </w:tbl>
    <w:p w14:paraId="5FEE5F69" w14:textId="77777777" w:rsidR="00865170" w:rsidRPr="0028547D" w:rsidRDefault="00865170" w:rsidP="00865170">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1048219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1048220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1048220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10482202"/>
      <w:r>
        <w:rPr>
          <w:rFonts w:hint="eastAsia"/>
          <w:lang w:eastAsia="zh-CN"/>
        </w:rPr>
        <w:lastRenderedPageBreak/>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1048220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1048220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10482206"/>
      <w:r>
        <w:rPr>
          <w:rFonts w:hint="eastAsia"/>
          <w:lang w:eastAsia="zh-CN"/>
        </w:rPr>
        <w:lastRenderedPageBreak/>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1048220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1048220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1048220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10482210"/>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1048221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1048221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1048221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1048221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1048221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10482217"/>
      <w:r w:rsidRPr="008C3753">
        <w:lastRenderedPageBreak/>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1048221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1048222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8pt;height:16.2pt" o:ole="">
            <v:imagedata r:id="rId24" o:title=""/>
          </v:shape>
          <o:OLEObject Type="Embed" ProgID="Equation.3" ShapeID="_x0000_i1030" DrawAspect="Content" ObjectID="_1821095071" r:id="rId25"/>
        </w:object>
      </w:r>
      <w:r w:rsidRPr="008C3753">
        <w:t xml:space="preserve"> </w:t>
      </w:r>
      <w:r w:rsidRPr="008C3753">
        <w:rPr>
          <w:position w:val="-14"/>
        </w:rPr>
        <w:object w:dxaOrig="1290" w:dyaOrig="375" w14:anchorId="2A06E7AB">
          <v:shape id="_x0000_i1031" type="#_x0000_t75" style="width:67.8pt;height:21.6pt" o:ole="">
            <v:imagedata r:id="rId26" o:title=""/>
          </v:shape>
          <o:OLEObject Type="Embed" ProgID="Equation.3" ShapeID="_x0000_i1031" DrawAspect="Content" ObjectID="_1821095072" r:id="rId27"/>
        </w:object>
      </w:r>
      <w:r w:rsidRPr="008C3753">
        <w:t xml:space="preserve"> Complex-valued modulation symbols </w:t>
      </w:r>
      <w:r w:rsidRPr="008C3753">
        <w:rPr>
          <w:position w:val="-14"/>
        </w:rPr>
        <w:object w:dxaOrig="2175" w:dyaOrig="375" w14:anchorId="65F24C28">
          <v:shape id="_x0000_i1032" type="#_x0000_t75" style="width:107.4pt;height:21.6pt" o:ole="">
            <v:imagedata r:id="rId28" o:title=""/>
          </v:shape>
          <o:OLEObject Type="Embed" ProgID="Equation.3" ShapeID="_x0000_i1032" DrawAspect="Content" ObjectID="_182109507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6pt" o:ole="">
            <v:imagedata r:id="rId30" o:title=""/>
          </v:shape>
          <o:OLEObject Type="Embed" ProgID="Equation.3" ShapeID="_x0000_i1033" DrawAspect="Content" ObjectID="_1821095074" r:id="rId31"/>
        </w:object>
      </w:r>
      <w:r w:rsidRPr="008C3753">
        <w:t xml:space="preserve">, </w:t>
      </w:r>
      <w:r w:rsidRPr="008C3753">
        <w:rPr>
          <w:position w:val="-14"/>
        </w:rPr>
        <w:object w:dxaOrig="1560" w:dyaOrig="375" w14:anchorId="622E8636">
          <v:shape id="_x0000_i1034" type="#_x0000_t75" style="width:78pt;height:21.6pt" o:ole="">
            <v:imagedata r:id="rId32" o:title=""/>
          </v:shape>
          <o:OLEObject Type="Embed" ProgID="Equation.3" ShapeID="_x0000_i1034" DrawAspect="Content" ObjectID="_182109507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1048222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1048222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8pt;height:16.2pt" o:ole="">
            <v:imagedata r:id="rId24" o:title=""/>
          </v:shape>
          <o:OLEObject Type="Embed" ProgID="Equation.3" ShapeID="_x0000_i1035" DrawAspect="Content" ObjectID="_1821095076" r:id="rId34"/>
        </w:object>
      </w:r>
      <w:r w:rsidRPr="008C3753">
        <w:t xml:space="preserve"> </w:t>
      </w:r>
      <w:r w:rsidRPr="008C3753">
        <w:rPr>
          <w:position w:val="-14"/>
        </w:rPr>
        <w:object w:dxaOrig="1290" w:dyaOrig="375" w14:anchorId="6FC283BC">
          <v:shape id="_x0000_i1036" type="#_x0000_t75" style="width:67.8pt;height:24pt" o:ole="">
            <v:imagedata r:id="rId26" o:title=""/>
          </v:shape>
          <o:OLEObject Type="Embed" ProgID="Equation.3" ShapeID="_x0000_i1036" DrawAspect="Content" ObjectID="_1821095077" r:id="rId35"/>
        </w:object>
      </w:r>
      <w:r w:rsidRPr="008C3753">
        <w:t xml:space="preserve"> Complex-valued modulation symbols </w:t>
      </w:r>
      <w:r w:rsidRPr="008C3753">
        <w:rPr>
          <w:position w:val="-14"/>
        </w:rPr>
        <w:object w:dxaOrig="2175" w:dyaOrig="375" w14:anchorId="1444C407">
          <v:shape id="_x0000_i1037" type="#_x0000_t75" style="width:107.4pt;height:24pt" o:ole="">
            <v:imagedata r:id="rId28" o:title=""/>
          </v:shape>
          <o:OLEObject Type="Embed" ProgID="Equation.3" ShapeID="_x0000_i1037" DrawAspect="Content" ObjectID="_1821095078"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6pt" o:ole="">
            <v:imagedata r:id="rId30" o:title=""/>
          </v:shape>
          <o:OLEObject Type="Embed" ProgID="Equation.3" ShapeID="_x0000_i1038" DrawAspect="Content" ObjectID="_1821095079" r:id="rId37"/>
        </w:object>
      </w:r>
      <w:r w:rsidRPr="008C3753">
        <w:t xml:space="preserve">, </w:t>
      </w:r>
      <w:r w:rsidRPr="008C3753">
        <w:rPr>
          <w:position w:val="-14"/>
        </w:rPr>
        <w:object w:dxaOrig="1560" w:dyaOrig="375" w14:anchorId="649A3159">
          <v:shape id="_x0000_i1039" type="#_x0000_t75" style="width:78pt;height:24pt" o:ole="">
            <v:imagedata r:id="rId32" o:title=""/>
          </v:shape>
          <o:OLEObject Type="Embed" ProgID="Equation.3" ShapeID="_x0000_i1039" DrawAspect="Content" ObjectID="_1821095080"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1048222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1048222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1048223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10482232"/>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1048223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10482234"/>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1048223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1048223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1048223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1048224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1048224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1048224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10482243"/>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10482244"/>
      <w:r w:rsidRPr="00624431">
        <w:rPr>
          <w:rFonts w:eastAsia="DengXian"/>
        </w:rPr>
        <w:lastRenderedPageBreak/>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1048224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1048224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1048224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1048224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1048224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10482250"/>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10482251"/>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1048225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1048225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1048225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1048225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1048225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1048225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1048225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10482259"/>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1048226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1048226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1048226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1048226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10482264"/>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10482265"/>
      <w:r>
        <w:rPr>
          <w:rFonts w:hint="eastAsia"/>
          <w:lang w:eastAsia="zh-CN"/>
        </w:rPr>
        <w:lastRenderedPageBreak/>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1048226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1048226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1048226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1048226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1048227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1048227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1048227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10482273"/>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1048227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1048227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1048227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10482277"/>
      <w:r w:rsidRPr="0007373B">
        <w:rPr>
          <w:lang w:eastAsia="sv-SE"/>
        </w:rPr>
        <w:lastRenderedPageBreak/>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1048227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1048227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1048228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1048228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10482282"/>
      <w:r>
        <w:rPr>
          <w:rFonts w:hint="eastAsia"/>
          <w:lang w:eastAsia="zh-CN"/>
        </w:rPr>
        <w:lastRenderedPageBreak/>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1048228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1048228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1048228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1048228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1048228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10482288"/>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1048228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1048229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1048229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1048229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1048229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1048229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1048229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1048229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1048229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1048229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10482299"/>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1048230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1048230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lastRenderedPageBreak/>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1048230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1048230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1048230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10482305"/>
      <w:r w:rsidRPr="00DF6584">
        <w:rPr>
          <w:lang w:eastAsia="sv-SE"/>
        </w:rPr>
        <w:lastRenderedPageBreak/>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1048230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1048230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1048230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1048230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1048231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1048231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1048231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1048231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1048231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1048231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1048231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10482317"/>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1048231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1048231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lastRenderedPageBreak/>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1048232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10482322"/>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1048232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1048232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1048232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1048232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1048232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1048232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1048232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10482330"/>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1048233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1048233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1048233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1048233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1048233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1048233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1048233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10482338"/>
      <w:r>
        <w:rPr>
          <w:rFonts w:hint="eastAsia"/>
          <w:lang w:eastAsia="zh-CN"/>
        </w:rPr>
        <w:lastRenderedPageBreak/>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1048233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1048234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1048234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1048234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10482343"/>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1048234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1048234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1048234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1048234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1048234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1048234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1048235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10482351"/>
      <w:r w:rsidRPr="007B1E48">
        <w:lastRenderedPageBreak/>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1048235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1048235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1048235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1048235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10482356"/>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1048235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1048235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1048235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1048236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1048236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1048236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1048236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1048236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1048236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10482366"/>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1048236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1048236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10482369"/>
      <w:r w:rsidRPr="00B70751">
        <w:lastRenderedPageBreak/>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1048237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1048237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1048237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1048237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1048237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1048237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1048237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1048237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1048237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1048237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10482380"/>
      <w:r w:rsidRPr="00321AF3">
        <w:lastRenderedPageBreak/>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1048238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1048238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10482384"/>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1048238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1048238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577" w:name="_Toc176539299"/>
      <w:bookmarkStart w:id="14578" w:name="_Toc192246597"/>
      <w:bookmarkStart w:id="14579" w:name="_Toc210482388"/>
      <w:r>
        <w:rPr>
          <w:rFonts w:hint="eastAsia"/>
          <w:lang w:eastAsia="zh-CN"/>
        </w:rPr>
        <w:t>8.1.2.5.2</w:t>
      </w:r>
      <w:r>
        <w:rPr>
          <w:lang w:eastAsia="zh-CN"/>
        </w:rPr>
        <w:tab/>
      </w:r>
      <w:r>
        <w:rPr>
          <w:rFonts w:hint="eastAsia"/>
          <w:lang w:eastAsia="zh-CN"/>
        </w:rPr>
        <w:t>Applicability of requirements for different receiver antenna connectors</w:t>
      </w:r>
      <w:bookmarkEnd w:id="14577"/>
      <w:bookmarkEnd w:id="14578"/>
      <w:bookmarkEnd w:id="1457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580" w:name="_Toc120544855"/>
      <w:bookmarkStart w:id="14581" w:name="_Toc120545210"/>
      <w:bookmarkStart w:id="14582" w:name="_Toc120545826"/>
      <w:bookmarkStart w:id="14583" w:name="_Toc120606730"/>
      <w:bookmarkStart w:id="14584" w:name="_Toc120607084"/>
      <w:bookmarkStart w:id="14585" w:name="_Toc120607441"/>
      <w:bookmarkStart w:id="14586" w:name="_Toc120607804"/>
      <w:bookmarkStart w:id="14587" w:name="_Toc120608169"/>
      <w:bookmarkStart w:id="14588" w:name="_Toc120608549"/>
      <w:bookmarkStart w:id="14589" w:name="_Toc120608929"/>
      <w:bookmarkStart w:id="14590" w:name="_Toc120609320"/>
      <w:bookmarkStart w:id="14591" w:name="_Toc120609711"/>
      <w:bookmarkStart w:id="14592" w:name="_Toc120610112"/>
      <w:bookmarkStart w:id="14593" w:name="_Toc120610865"/>
      <w:bookmarkStart w:id="14594" w:name="_Toc120611274"/>
      <w:bookmarkStart w:id="14595" w:name="_Toc120611692"/>
      <w:bookmarkStart w:id="14596" w:name="_Toc120612112"/>
      <w:bookmarkStart w:id="14597" w:name="_Toc120612539"/>
      <w:bookmarkStart w:id="14598" w:name="_Toc120612968"/>
      <w:bookmarkStart w:id="14599" w:name="_Toc120613397"/>
      <w:bookmarkStart w:id="14600" w:name="_Toc120613827"/>
      <w:bookmarkStart w:id="14601" w:name="_Toc120614257"/>
      <w:bookmarkStart w:id="14602" w:name="_Toc120614700"/>
      <w:bookmarkStart w:id="14603" w:name="_Toc120615159"/>
      <w:bookmarkStart w:id="14604" w:name="_Toc120622336"/>
      <w:bookmarkStart w:id="14605" w:name="_Toc120622842"/>
      <w:bookmarkStart w:id="14606" w:name="_Toc120623461"/>
      <w:bookmarkStart w:id="14607" w:name="_Toc120623986"/>
      <w:bookmarkStart w:id="14608" w:name="_Toc120624523"/>
      <w:bookmarkStart w:id="14609" w:name="_Toc120625060"/>
      <w:bookmarkStart w:id="14610" w:name="_Toc120625597"/>
      <w:bookmarkStart w:id="14611" w:name="_Toc120626134"/>
      <w:bookmarkStart w:id="14612" w:name="_Toc120626681"/>
      <w:bookmarkStart w:id="14613" w:name="_Toc120627237"/>
      <w:bookmarkStart w:id="14614" w:name="_Toc120627802"/>
      <w:bookmarkStart w:id="14615" w:name="_Toc120628378"/>
      <w:bookmarkStart w:id="14616" w:name="_Toc120628963"/>
      <w:bookmarkStart w:id="14617" w:name="_Toc120629551"/>
      <w:bookmarkStart w:id="14618" w:name="_Toc120631052"/>
      <w:bookmarkStart w:id="14619" w:name="_Toc120631703"/>
      <w:bookmarkStart w:id="14620" w:name="_Toc120632353"/>
      <w:bookmarkStart w:id="14621" w:name="_Toc120633003"/>
      <w:bookmarkStart w:id="14622" w:name="_Toc120633653"/>
      <w:bookmarkStart w:id="14623" w:name="_Toc120634304"/>
      <w:bookmarkStart w:id="14624" w:name="_Toc120634955"/>
      <w:bookmarkStart w:id="14625" w:name="_Toc121754079"/>
      <w:bookmarkStart w:id="14626" w:name="_Toc121754749"/>
      <w:bookmarkStart w:id="14627" w:name="_Toc129108698"/>
      <w:bookmarkStart w:id="14628" w:name="_Toc129109363"/>
      <w:bookmarkStart w:id="14629" w:name="_Toc129110036"/>
      <w:bookmarkStart w:id="14630" w:name="_Toc130389156"/>
      <w:bookmarkStart w:id="14631" w:name="_Toc130390229"/>
      <w:bookmarkStart w:id="14632" w:name="_Toc130390917"/>
      <w:bookmarkStart w:id="14633" w:name="_Toc131624681"/>
      <w:bookmarkStart w:id="14634" w:name="_Toc137476114"/>
      <w:bookmarkStart w:id="14635" w:name="_Toc138872769"/>
      <w:bookmarkStart w:id="14636" w:name="_Toc138874355"/>
      <w:bookmarkStart w:id="14637" w:name="_Toc145524954"/>
      <w:bookmarkStart w:id="14638" w:name="_Toc153560079"/>
      <w:bookmarkStart w:id="14639" w:name="_Toc161647379"/>
      <w:bookmarkStart w:id="14640" w:name="_Toc169532966"/>
      <w:bookmarkStart w:id="14641" w:name="_Toc171519567"/>
      <w:bookmarkStart w:id="14642" w:name="_Toc176539300"/>
      <w:bookmarkStart w:id="14643" w:name="_Toc192246598"/>
      <w:bookmarkStart w:id="14644" w:name="_Toc210482389"/>
      <w:r>
        <w:rPr>
          <w:rFonts w:hint="eastAsia"/>
          <w:lang w:eastAsia="zh-CN"/>
        </w:rPr>
        <w:lastRenderedPageBreak/>
        <w:t>8.2</w:t>
      </w:r>
      <w:r>
        <w:rPr>
          <w:rFonts w:hint="eastAsia"/>
          <w:lang w:eastAsia="zh-CN"/>
        </w:rPr>
        <w:tab/>
        <w:t>Performance requirements for PUSCH</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6ECAEF54" w14:textId="77777777" w:rsidR="003F6B98" w:rsidRPr="008C3753" w:rsidRDefault="003F6B98" w:rsidP="003F6B98">
      <w:pPr>
        <w:pStyle w:val="Heading3"/>
        <w:rPr>
          <w:lang w:eastAsia="zh-CN"/>
        </w:rPr>
      </w:pPr>
      <w:bookmarkStart w:id="14645" w:name="_Toc120544856"/>
      <w:bookmarkStart w:id="14646" w:name="_Toc120545211"/>
      <w:bookmarkStart w:id="14647" w:name="_Toc120545827"/>
      <w:bookmarkStart w:id="14648" w:name="_Toc120606731"/>
      <w:bookmarkStart w:id="14649" w:name="_Toc120607085"/>
      <w:bookmarkStart w:id="14650" w:name="_Toc120607442"/>
      <w:bookmarkStart w:id="14651" w:name="_Toc120607805"/>
      <w:bookmarkStart w:id="14652" w:name="_Toc120608170"/>
      <w:bookmarkStart w:id="14653" w:name="_Toc120608550"/>
      <w:bookmarkStart w:id="14654" w:name="_Toc120608930"/>
      <w:bookmarkStart w:id="14655" w:name="_Toc120609321"/>
      <w:bookmarkStart w:id="14656" w:name="_Toc120609712"/>
      <w:bookmarkStart w:id="14657" w:name="_Toc120610113"/>
      <w:bookmarkStart w:id="14658" w:name="_Toc120610866"/>
      <w:bookmarkStart w:id="14659" w:name="_Toc120611275"/>
      <w:bookmarkStart w:id="14660" w:name="_Toc120611693"/>
      <w:bookmarkStart w:id="14661" w:name="_Toc120612113"/>
      <w:bookmarkStart w:id="14662" w:name="_Toc120612540"/>
      <w:bookmarkStart w:id="14663" w:name="_Toc120612969"/>
      <w:bookmarkStart w:id="14664" w:name="_Toc120613398"/>
      <w:bookmarkStart w:id="14665" w:name="_Toc120613828"/>
      <w:bookmarkStart w:id="14666" w:name="_Toc120614258"/>
      <w:bookmarkStart w:id="14667" w:name="_Toc120614701"/>
      <w:bookmarkStart w:id="14668" w:name="_Toc120615160"/>
      <w:bookmarkStart w:id="14669" w:name="_Toc120622337"/>
      <w:bookmarkStart w:id="14670" w:name="_Toc120622843"/>
      <w:bookmarkStart w:id="14671" w:name="_Toc120623462"/>
      <w:bookmarkStart w:id="14672" w:name="_Toc120623987"/>
      <w:bookmarkStart w:id="14673" w:name="_Toc120624524"/>
      <w:bookmarkStart w:id="14674" w:name="_Toc120625061"/>
      <w:bookmarkStart w:id="14675" w:name="_Toc120625598"/>
      <w:bookmarkStart w:id="14676" w:name="_Toc120626135"/>
      <w:bookmarkStart w:id="14677" w:name="_Toc120626682"/>
      <w:bookmarkStart w:id="14678" w:name="_Toc120627238"/>
      <w:bookmarkStart w:id="14679" w:name="_Toc120627803"/>
      <w:bookmarkStart w:id="14680" w:name="_Toc120628379"/>
      <w:bookmarkStart w:id="14681" w:name="_Toc120628964"/>
      <w:bookmarkStart w:id="14682" w:name="_Toc120629552"/>
      <w:bookmarkStart w:id="14683" w:name="_Toc120631053"/>
      <w:bookmarkStart w:id="14684" w:name="_Toc120631704"/>
      <w:bookmarkStart w:id="14685" w:name="_Toc120632354"/>
      <w:bookmarkStart w:id="14686" w:name="_Toc120633004"/>
      <w:bookmarkStart w:id="14687" w:name="_Toc120633654"/>
      <w:bookmarkStart w:id="14688" w:name="_Toc120634305"/>
      <w:bookmarkStart w:id="14689" w:name="_Toc120634956"/>
      <w:bookmarkStart w:id="14690" w:name="_Toc121754080"/>
      <w:bookmarkStart w:id="14691" w:name="_Toc121754750"/>
      <w:bookmarkStart w:id="14692" w:name="_Toc129108699"/>
      <w:bookmarkStart w:id="14693" w:name="_Toc129109364"/>
      <w:bookmarkStart w:id="14694" w:name="_Toc129110037"/>
      <w:bookmarkStart w:id="14695" w:name="_Toc130389157"/>
      <w:bookmarkStart w:id="14696" w:name="_Toc130390230"/>
      <w:bookmarkStart w:id="14697" w:name="_Toc130390918"/>
      <w:bookmarkStart w:id="14698" w:name="_Toc131624682"/>
      <w:bookmarkStart w:id="14699" w:name="_Toc137476115"/>
      <w:bookmarkStart w:id="14700" w:name="_Toc138872770"/>
      <w:bookmarkStart w:id="14701" w:name="_Toc138874356"/>
      <w:bookmarkStart w:id="14702" w:name="_Toc145524955"/>
      <w:bookmarkStart w:id="14703" w:name="_Toc153560080"/>
      <w:bookmarkStart w:id="14704" w:name="_Toc161647380"/>
      <w:bookmarkStart w:id="14705" w:name="_Toc169532967"/>
      <w:bookmarkStart w:id="14706" w:name="_Toc171519568"/>
      <w:bookmarkStart w:id="14707" w:name="_Toc176539301"/>
      <w:bookmarkStart w:id="14708" w:name="_Toc192246599"/>
      <w:bookmarkStart w:id="14709" w:name="_Toc210482390"/>
      <w:r w:rsidRPr="008C3753">
        <w:t>8.2.1</w:t>
      </w:r>
      <w:r w:rsidRPr="008C3753">
        <w:tab/>
        <w:t xml:space="preserve">Performance requirements for PUSCH </w:t>
      </w:r>
      <w:r w:rsidRPr="008C3753">
        <w:rPr>
          <w:lang w:eastAsia="zh-CN"/>
        </w:rPr>
        <w:t>with transform precoding disabled</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7A4C587B" w14:textId="77777777" w:rsidR="003F6B98" w:rsidRPr="008C3753" w:rsidRDefault="003F6B98" w:rsidP="003F6B98">
      <w:pPr>
        <w:pStyle w:val="Heading4"/>
      </w:pPr>
      <w:bookmarkStart w:id="14710" w:name="_Toc120544857"/>
      <w:bookmarkStart w:id="14711" w:name="_Toc120545212"/>
      <w:bookmarkStart w:id="14712" w:name="_Toc120545828"/>
      <w:bookmarkStart w:id="14713" w:name="_Toc120606732"/>
      <w:bookmarkStart w:id="14714" w:name="_Toc120607086"/>
      <w:bookmarkStart w:id="14715" w:name="_Toc120607443"/>
      <w:bookmarkStart w:id="14716" w:name="_Toc120607806"/>
      <w:bookmarkStart w:id="14717" w:name="_Toc120608171"/>
      <w:bookmarkStart w:id="14718" w:name="_Toc120608551"/>
      <w:bookmarkStart w:id="14719" w:name="_Toc120608931"/>
      <w:bookmarkStart w:id="14720" w:name="_Toc120609322"/>
      <w:bookmarkStart w:id="14721" w:name="_Toc120609713"/>
      <w:bookmarkStart w:id="14722" w:name="_Toc120610114"/>
      <w:bookmarkStart w:id="14723" w:name="_Toc120610867"/>
      <w:bookmarkStart w:id="14724" w:name="_Toc120611276"/>
      <w:bookmarkStart w:id="14725" w:name="_Toc120611694"/>
      <w:bookmarkStart w:id="14726" w:name="_Toc120612114"/>
      <w:bookmarkStart w:id="14727" w:name="_Toc120612541"/>
      <w:bookmarkStart w:id="14728" w:name="_Toc120612970"/>
      <w:bookmarkStart w:id="14729" w:name="_Toc120613399"/>
      <w:bookmarkStart w:id="14730" w:name="_Toc120613829"/>
      <w:bookmarkStart w:id="14731" w:name="_Toc120614259"/>
      <w:bookmarkStart w:id="14732" w:name="_Toc120614702"/>
      <w:bookmarkStart w:id="14733" w:name="_Toc120615161"/>
      <w:bookmarkStart w:id="14734" w:name="_Toc120622338"/>
      <w:bookmarkStart w:id="14735" w:name="_Toc120622844"/>
      <w:bookmarkStart w:id="14736" w:name="_Toc120623463"/>
      <w:bookmarkStart w:id="14737" w:name="_Toc120623988"/>
      <w:bookmarkStart w:id="14738" w:name="_Toc120624525"/>
      <w:bookmarkStart w:id="14739" w:name="_Toc120625062"/>
      <w:bookmarkStart w:id="14740" w:name="_Toc120625599"/>
      <w:bookmarkStart w:id="14741" w:name="_Toc120626136"/>
      <w:bookmarkStart w:id="14742" w:name="_Toc120626683"/>
      <w:bookmarkStart w:id="14743" w:name="_Toc120627239"/>
      <w:bookmarkStart w:id="14744" w:name="_Toc120627804"/>
      <w:bookmarkStart w:id="14745" w:name="_Toc120628380"/>
      <w:bookmarkStart w:id="14746" w:name="_Toc120628965"/>
      <w:bookmarkStart w:id="14747" w:name="_Toc120629553"/>
      <w:bookmarkStart w:id="14748" w:name="_Toc120631054"/>
      <w:bookmarkStart w:id="14749" w:name="_Toc120631705"/>
      <w:bookmarkStart w:id="14750" w:name="_Toc120632355"/>
      <w:bookmarkStart w:id="14751" w:name="_Toc120633005"/>
      <w:bookmarkStart w:id="14752" w:name="_Toc120633655"/>
      <w:bookmarkStart w:id="14753" w:name="_Toc120634306"/>
      <w:bookmarkStart w:id="14754" w:name="_Toc120634957"/>
      <w:bookmarkStart w:id="14755" w:name="_Toc121754081"/>
      <w:bookmarkStart w:id="14756" w:name="_Toc121754751"/>
      <w:bookmarkStart w:id="14757" w:name="_Toc129108700"/>
      <w:bookmarkStart w:id="14758" w:name="_Toc129109365"/>
      <w:bookmarkStart w:id="14759" w:name="_Toc129110038"/>
      <w:bookmarkStart w:id="14760" w:name="_Toc130389158"/>
      <w:bookmarkStart w:id="14761" w:name="_Toc130390231"/>
      <w:bookmarkStart w:id="14762" w:name="_Toc130390919"/>
      <w:bookmarkStart w:id="14763" w:name="_Toc131624683"/>
      <w:bookmarkStart w:id="14764" w:name="_Toc137476116"/>
      <w:bookmarkStart w:id="14765" w:name="_Toc138872771"/>
      <w:bookmarkStart w:id="14766" w:name="_Toc138874357"/>
      <w:bookmarkStart w:id="14767" w:name="_Toc145524956"/>
      <w:bookmarkStart w:id="14768" w:name="_Toc153560081"/>
      <w:bookmarkStart w:id="14769" w:name="_Toc161647381"/>
      <w:bookmarkStart w:id="14770" w:name="_Toc169532968"/>
      <w:bookmarkStart w:id="14771" w:name="_Toc171519569"/>
      <w:bookmarkStart w:id="14772" w:name="_Toc176539302"/>
      <w:bookmarkStart w:id="14773" w:name="_Toc192246600"/>
      <w:bookmarkStart w:id="14774" w:name="_Toc210482391"/>
      <w:r w:rsidRPr="008C3753">
        <w:t>8.2.1.1</w:t>
      </w:r>
      <w:r w:rsidRPr="008C3753">
        <w:tab/>
        <w:t>Definition and applicability</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5" w:name="_Toc120544858"/>
      <w:bookmarkStart w:id="14776" w:name="_Toc120545213"/>
      <w:bookmarkStart w:id="14777" w:name="_Toc120545829"/>
      <w:bookmarkStart w:id="14778" w:name="_Toc120606733"/>
      <w:bookmarkStart w:id="14779" w:name="_Toc120607087"/>
      <w:bookmarkStart w:id="14780" w:name="_Toc120607444"/>
      <w:bookmarkStart w:id="14781" w:name="_Toc120607807"/>
      <w:bookmarkStart w:id="14782" w:name="_Toc120608172"/>
      <w:bookmarkStart w:id="14783" w:name="_Toc120608552"/>
      <w:bookmarkStart w:id="14784" w:name="_Toc120608932"/>
      <w:bookmarkStart w:id="14785" w:name="_Toc120609323"/>
      <w:bookmarkStart w:id="14786" w:name="_Toc120609714"/>
      <w:bookmarkStart w:id="14787" w:name="_Toc120610115"/>
      <w:bookmarkStart w:id="14788" w:name="_Toc120610868"/>
      <w:bookmarkStart w:id="14789" w:name="_Toc120611277"/>
      <w:bookmarkStart w:id="14790" w:name="_Toc120611695"/>
      <w:bookmarkStart w:id="14791" w:name="_Toc120612115"/>
      <w:bookmarkStart w:id="14792" w:name="_Toc120612542"/>
      <w:bookmarkStart w:id="14793" w:name="_Toc120612971"/>
      <w:bookmarkStart w:id="14794" w:name="_Toc120613400"/>
      <w:bookmarkStart w:id="14795" w:name="_Toc120613830"/>
      <w:bookmarkStart w:id="14796" w:name="_Toc120614260"/>
      <w:bookmarkStart w:id="14797" w:name="_Toc120614703"/>
      <w:bookmarkStart w:id="14798" w:name="_Toc120615162"/>
      <w:bookmarkStart w:id="14799" w:name="_Toc120622339"/>
      <w:bookmarkStart w:id="14800" w:name="_Toc120622845"/>
      <w:bookmarkStart w:id="14801" w:name="_Toc120623464"/>
      <w:bookmarkStart w:id="14802" w:name="_Toc120623989"/>
      <w:bookmarkStart w:id="14803" w:name="_Toc120624526"/>
      <w:bookmarkStart w:id="14804" w:name="_Toc120625063"/>
      <w:bookmarkStart w:id="14805" w:name="_Toc120625600"/>
      <w:bookmarkStart w:id="14806" w:name="_Toc120626137"/>
      <w:bookmarkStart w:id="14807" w:name="_Toc120626684"/>
      <w:bookmarkStart w:id="14808" w:name="_Toc120627240"/>
      <w:bookmarkStart w:id="14809" w:name="_Toc120627805"/>
      <w:bookmarkStart w:id="14810" w:name="_Toc120628381"/>
      <w:bookmarkStart w:id="14811" w:name="_Toc120628966"/>
      <w:bookmarkStart w:id="14812" w:name="_Toc120629554"/>
      <w:bookmarkStart w:id="14813" w:name="_Toc120631055"/>
      <w:bookmarkStart w:id="14814" w:name="_Toc120631706"/>
      <w:bookmarkStart w:id="14815" w:name="_Toc120632356"/>
      <w:bookmarkStart w:id="14816" w:name="_Toc120633006"/>
      <w:bookmarkStart w:id="14817" w:name="_Toc120633656"/>
      <w:bookmarkStart w:id="14818" w:name="_Toc120634307"/>
      <w:bookmarkStart w:id="14819" w:name="_Toc120634958"/>
      <w:bookmarkStart w:id="14820" w:name="_Toc121754082"/>
      <w:bookmarkStart w:id="14821" w:name="_Toc121754752"/>
      <w:bookmarkStart w:id="14822" w:name="_Toc129108701"/>
      <w:bookmarkStart w:id="14823" w:name="_Toc129109366"/>
      <w:bookmarkStart w:id="14824" w:name="_Toc129110039"/>
      <w:bookmarkStart w:id="14825" w:name="_Toc130389159"/>
      <w:bookmarkStart w:id="14826" w:name="_Toc130390232"/>
      <w:bookmarkStart w:id="14827" w:name="_Toc130390920"/>
      <w:bookmarkStart w:id="14828" w:name="_Toc131624684"/>
      <w:bookmarkStart w:id="14829" w:name="_Toc137476117"/>
      <w:bookmarkStart w:id="14830" w:name="_Toc138872772"/>
      <w:bookmarkStart w:id="14831" w:name="_Toc138874358"/>
      <w:bookmarkStart w:id="14832" w:name="_Toc145524957"/>
      <w:bookmarkStart w:id="14833" w:name="_Toc153560082"/>
      <w:bookmarkStart w:id="14834" w:name="_Toc161647382"/>
      <w:bookmarkStart w:id="14835" w:name="_Toc169532969"/>
      <w:bookmarkStart w:id="14836" w:name="_Toc171519570"/>
      <w:bookmarkStart w:id="14837" w:name="_Toc176539303"/>
      <w:bookmarkStart w:id="14838" w:name="_Toc192246601"/>
      <w:bookmarkStart w:id="14839" w:name="_Toc210482392"/>
      <w:r w:rsidRPr="008C3753">
        <w:t>8.2.1.2</w:t>
      </w:r>
      <w:r w:rsidRPr="008C3753">
        <w:tab/>
        <w:t>Minimum Requirement</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40" w:name="_Toc120544859"/>
      <w:bookmarkStart w:id="14841" w:name="_Toc120545214"/>
      <w:bookmarkStart w:id="14842" w:name="_Toc120545830"/>
      <w:bookmarkStart w:id="14843" w:name="_Toc120606734"/>
      <w:bookmarkStart w:id="14844" w:name="_Toc120607088"/>
      <w:bookmarkStart w:id="14845" w:name="_Toc120607445"/>
      <w:bookmarkStart w:id="14846" w:name="_Toc120607808"/>
      <w:bookmarkStart w:id="14847" w:name="_Toc120608173"/>
      <w:bookmarkStart w:id="14848" w:name="_Toc120608553"/>
      <w:bookmarkStart w:id="14849" w:name="_Toc120608933"/>
      <w:bookmarkStart w:id="14850" w:name="_Toc120609324"/>
      <w:bookmarkStart w:id="14851" w:name="_Toc120609715"/>
      <w:bookmarkStart w:id="14852" w:name="_Toc120610116"/>
      <w:bookmarkStart w:id="14853" w:name="_Toc120610869"/>
      <w:bookmarkStart w:id="14854" w:name="_Toc120611278"/>
      <w:bookmarkStart w:id="14855" w:name="_Toc120611696"/>
      <w:bookmarkStart w:id="14856" w:name="_Toc120612116"/>
      <w:bookmarkStart w:id="14857" w:name="_Toc120612543"/>
      <w:bookmarkStart w:id="14858" w:name="_Toc120612972"/>
      <w:bookmarkStart w:id="14859" w:name="_Toc120613401"/>
      <w:bookmarkStart w:id="14860" w:name="_Toc120613831"/>
      <w:bookmarkStart w:id="14861" w:name="_Toc120614261"/>
      <w:bookmarkStart w:id="14862" w:name="_Toc120614704"/>
      <w:bookmarkStart w:id="14863" w:name="_Toc120615163"/>
      <w:bookmarkStart w:id="14864" w:name="_Toc120622340"/>
      <w:bookmarkStart w:id="14865" w:name="_Toc120622846"/>
      <w:bookmarkStart w:id="14866" w:name="_Toc120623465"/>
      <w:bookmarkStart w:id="14867" w:name="_Toc120623990"/>
      <w:bookmarkStart w:id="14868" w:name="_Toc120624527"/>
      <w:bookmarkStart w:id="14869" w:name="_Toc120625064"/>
      <w:bookmarkStart w:id="14870" w:name="_Toc120625601"/>
      <w:bookmarkStart w:id="14871" w:name="_Toc120626138"/>
      <w:bookmarkStart w:id="14872" w:name="_Toc120626685"/>
      <w:bookmarkStart w:id="14873" w:name="_Toc120627241"/>
      <w:bookmarkStart w:id="14874" w:name="_Toc120627806"/>
      <w:bookmarkStart w:id="14875" w:name="_Toc120628382"/>
      <w:bookmarkStart w:id="14876" w:name="_Toc120628967"/>
      <w:bookmarkStart w:id="14877" w:name="_Toc120629555"/>
      <w:bookmarkStart w:id="14878" w:name="_Toc120631056"/>
      <w:bookmarkStart w:id="14879" w:name="_Toc120631707"/>
      <w:bookmarkStart w:id="14880" w:name="_Toc120632357"/>
      <w:bookmarkStart w:id="14881" w:name="_Toc120633007"/>
      <w:bookmarkStart w:id="14882" w:name="_Toc120633657"/>
      <w:bookmarkStart w:id="14883" w:name="_Toc120634308"/>
      <w:bookmarkStart w:id="14884" w:name="_Toc120634959"/>
      <w:bookmarkStart w:id="14885" w:name="_Toc121754083"/>
      <w:bookmarkStart w:id="14886" w:name="_Toc121754753"/>
      <w:bookmarkStart w:id="14887" w:name="_Toc129108702"/>
      <w:bookmarkStart w:id="14888" w:name="_Toc129109367"/>
      <w:bookmarkStart w:id="14889" w:name="_Toc129110040"/>
      <w:bookmarkStart w:id="14890" w:name="_Toc130389160"/>
      <w:bookmarkStart w:id="14891" w:name="_Toc130390233"/>
      <w:bookmarkStart w:id="14892" w:name="_Toc130390921"/>
      <w:bookmarkStart w:id="14893" w:name="_Toc131624685"/>
      <w:bookmarkStart w:id="14894" w:name="_Toc137476118"/>
      <w:bookmarkStart w:id="14895" w:name="_Toc138872773"/>
      <w:bookmarkStart w:id="14896" w:name="_Toc138874359"/>
      <w:bookmarkStart w:id="14897" w:name="_Toc145524958"/>
      <w:bookmarkStart w:id="14898" w:name="_Toc153560083"/>
      <w:bookmarkStart w:id="14899" w:name="_Toc161647383"/>
      <w:bookmarkStart w:id="14900" w:name="_Toc169532970"/>
      <w:bookmarkStart w:id="14901" w:name="_Toc171519571"/>
      <w:bookmarkStart w:id="14902" w:name="_Toc176539304"/>
      <w:bookmarkStart w:id="14903" w:name="_Toc192246602"/>
      <w:bookmarkStart w:id="14904" w:name="_Toc210482393"/>
      <w:r w:rsidRPr="008C3753">
        <w:t>8.2.1.3</w:t>
      </w:r>
      <w:r w:rsidRPr="008C3753">
        <w:tab/>
        <w:t>Test Purpose</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5" w:name="_Toc120544860"/>
      <w:bookmarkStart w:id="14906" w:name="_Toc120545215"/>
      <w:bookmarkStart w:id="14907" w:name="_Toc120545831"/>
      <w:bookmarkStart w:id="14908" w:name="_Toc120606735"/>
      <w:bookmarkStart w:id="14909" w:name="_Toc120607089"/>
      <w:bookmarkStart w:id="14910" w:name="_Toc120607446"/>
      <w:bookmarkStart w:id="14911" w:name="_Toc120607809"/>
      <w:bookmarkStart w:id="14912" w:name="_Toc120608174"/>
      <w:bookmarkStart w:id="14913" w:name="_Toc120608554"/>
      <w:bookmarkStart w:id="14914" w:name="_Toc120608934"/>
      <w:bookmarkStart w:id="14915" w:name="_Toc120609325"/>
      <w:bookmarkStart w:id="14916" w:name="_Toc120609716"/>
      <w:bookmarkStart w:id="14917" w:name="_Toc120610117"/>
      <w:bookmarkStart w:id="14918" w:name="_Toc120610870"/>
      <w:bookmarkStart w:id="14919" w:name="_Toc120611279"/>
      <w:bookmarkStart w:id="14920" w:name="_Toc120611697"/>
      <w:bookmarkStart w:id="14921" w:name="_Toc120612117"/>
      <w:bookmarkStart w:id="14922" w:name="_Toc120612544"/>
      <w:bookmarkStart w:id="14923" w:name="_Toc120612973"/>
      <w:bookmarkStart w:id="14924" w:name="_Toc120613402"/>
      <w:bookmarkStart w:id="14925" w:name="_Toc120613832"/>
      <w:bookmarkStart w:id="14926" w:name="_Toc120614262"/>
      <w:bookmarkStart w:id="14927" w:name="_Toc120614705"/>
      <w:bookmarkStart w:id="14928" w:name="_Toc120615164"/>
      <w:bookmarkStart w:id="14929" w:name="_Toc120622341"/>
      <w:bookmarkStart w:id="14930" w:name="_Toc120622847"/>
      <w:bookmarkStart w:id="14931" w:name="_Toc120623466"/>
      <w:bookmarkStart w:id="14932" w:name="_Toc120623991"/>
      <w:bookmarkStart w:id="14933" w:name="_Toc120624528"/>
      <w:bookmarkStart w:id="14934" w:name="_Toc120625065"/>
      <w:bookmarkStart w:id="14935" w:name="_Toc120625602"/>
      <w:bookmarkStart w:id="14936" w:name="_Toc120626139"/>
      <w:bookmarkStart w:id="14937" w:name="_Toc120626686"/>
      <w:bookmarkStart w:id="14938" w:name="_Toc120627242"/>
      <w:bookmarkStart w:id="14939" w:name="_Toc120627807"/>
      <w:bookmarkStart w:id="14940" w:name="_Toc120628383"/>
      <w:bookmarkStart w:id="14941" w:name="_Toc120628968"/>
      <w:bookmarkStart w:id="14942" w:name="_Toc120629556"/>
      <w:bookmarkStart w:id="14943" w:name="_Toc120631057"/>
      <w:bookmarkStart w:id="14944" w:name="_Toc120631708"/>
      <w:bookmarkStart w:id="14945" w:name="_Toc120632358"/>
      <w:bookmarkStart w:id="14946" w:name="_Toc120633008"/>
      <w:bookmarkStart w:id="14947" w:name="_Toc120633658"/>
      <w:bookmarkStart w:id="14948" w:name="_Toc120634309"/>
      <w:bookmarkStart w:id="14949" w:name="_Toc120634960"/>
      <w:bookmarkStart w:id="14950" w:name="_Toc121754084"/>
      <w:bookmarkStart w:id="14951" w:name="_Toc121754754"/>
      <w:bookmarkStart w:id="14952" w:name="_Toc129108703"/>
      <w:bookmarkStart w:id="14953" w:name="_Toc129109368"/>
      <w:bookmarkStart w:id="14954" w:name="_Toc129110041"/>
      <w:bookmarkStart w:id="14955" w:name="_Toc130389161"/>
      <w:bookmarkStart w:id="14956" w:name="_Toc130390234"/>
      <w:bookmarkStart w:id="14957" w:name="_Toc130390922"/>
      <w:bookmarkStart w:id="14958" w:name="_Toc131624686"/>
      <w:bookmarkStart w:id="14959" w:name="_Toc137476119"/>
      <w:bookmarkStart w:id="14960" w:name="_Toc138872774"/>
      <w:bookmarkStart w:id="14961" w:name="_Toc138874360"/>
      <w:bookmarkStart w:id="14962" w:name="_Toc145524959"/>
      <w:bookmarkStart w:id="14963" w:name="_Toc153560084"/>
      <w:bookmarkStart w:id="14964" w:name="_Toc161647384"/>
      <w:bookmarkStart w:id="14965" w:name="_Toc169532971"/>
      <w:bookmarkStart w:id="14966" w:name="_Toc171519572"/>
      <w:bookmarkStart w:id="14967" w:name="_Toc176539305"/>
      <w:bookmarkStart w:id="14968" w:name="_Toc192246603"/>
      <w:bookmarkStart w:id="14969" w:name="_Toc210482394"/>
      <w:r w:rsidRPr="008C3753">
        <w:t>8.2.1.4</w:t>
      </w:r>
      <w:r w:rsidRPr="008C3753">
        <w:tab/>
        <w:t>Method of test</w:t>
      </w:r>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3CF278B8" w14:textId="77777777" w:rsidR="003F6B98" w:rsidRPr="008C3753" w:rsidRDefault="003F6B98" w:rsidP="003F6B98">
      <w:pPr>
        <w:pStyle w:val="Heading5"/>
      </w:pPr>
      <w:bookmarkStart w:id="14970" w:name="_Toc120544861"/>
      <w:bookmarkStart w:id="14971" w:name="_Toc120545216"/>
      <w:bookmarkStart w:id="14972" w:name="_Toc120545832"/>
      <w:bookmarkStart w:id="14973" w:name="_Toc120606736"/>
      <w:bookmarkStart w:id="14974" w:name="_Toc120607090"/>
      <w:bookmarkStart w:id="14975" w:name="_Toc120607447"/>
      <w:bookmarkStart w:id="14976" w:name="_Toc120607810"/>
      <w:bookmarkStart w:id="14977" w:name="_Toc120608175"/>
      <w:bookmarkStart w:id="14978" w:name="_Toc120608555"/>
      <w:bookmarkStart w:id="14979" w:name="_Toc120608935"/>
      <w:bookmarkStart w:id="14980" w:name="_Toc120609326"/>
      <w:bookmarkStart w:id="14981" w:name="_Toc120609717"/>
      <w:bookmarkStart w:id="14982" w:name="_Toc120610118"/>
      <w:bookmarkStart w:id="14983" w:name="_Toc120610871"/>
      <w:bookmarkStart w:id="14984" w:name="_Toc120611280"/>
      <w:bookmarkStart w:id="14985" w:name="_Toc120611698"/>
      <w:bookmarkStart w:id="14986" w:name="_Toc120612118"/>
      <w:bookmarkStart w:id="14987" w:name="_Toc120612545"/>
      <w:bookmarkStart w:id="14988" w:name="_Toc120612974"/>
      <w:bookmarkStart w:id="14989" w:name="_Toc120613403"/>
      <w:bookmarkStart w:id="14990" w:name="_Toc120613833"/>
      <w:bookmarkStart w:id="14991" w:name="_Toc120614263"/>
      <w:bookmarkStart w:id="14992" w:name="_Toc120614706"/>
      <w:bookmarkStart w:id="14993" w:name="_Toc120615165"/>
      <w:bookmarkStart w:id="14994" w:name="_Toc120622342"/>
      <w:bookmarkStart w:id="14995" w:name="_Toc120622848"/>
      <w:bookmarkStart w:id="14996" w:name="_Toc120623467"/>
      <w:bookmarkStart w:id="14997" w:name="_Toc120623992"/>
      <w:bookmarkStart w:id="14998" w:name="_Toc120624529"/>
      <w:bookmarkStart w:id="14999" w:name="_Toc120625066"/>
      <w:bookmarkStart w:id="15000" w:name="_Toc120625603"/>
      <w:bookmarkStart w:id="15001" w:name="_Toc120626140"/>
      <w:bookmarkStart w:id="15002" w:name="_Toc120626687"/>
      <w:bookmarkStart w:id="15003" w:name="_Toc120627243"/>
      <w:bookmarkStart w:id="15004" w:name="_Toc120627808"/>
      <w:bookmarkStart w:id="15005" w:name="_Toc120628384"/>
      <w:bookmarkStart w:id="15006" w:name="_Toc120628969"/>
      <w:bookmarkStart w:id="15007" w:name="_Toc120629557"/>
      <w:bookmarkStart w:id="15008" w:name="_Toc120631058"/>
      <w:bookmarkStart w:id="15009" w:name="_Toc120631709"/>
      <w:bookmarkStart w:id="15010" w:name="_Toc120632359"/>
      <w:bookmarkStart w:id="15011" w:name="_Toc120633009"/>
      <w:bookmarkStart w:id="15012" w:name="_Toc120633659"/>
      <w:bookmarkStart w:id="15013" w:name="_Toc120634310"/>
      <w:bookmarkStart w:id="15014" w:name="_Toc120634961"/>
      <w:bookmarkStart w:id="15015" w:name="_Toc121754085"/>
      <w:bookmarkStart w:id="15016" w:name="_Toc121754755"/>
      <w:bookmarkStart w:id="15017" w:name="_Toc129108704"/>
      <w:bookmarkStart w:id="15018" w:name="_Toc129109369"/>
      <w:bookmarkStart w:id="15019" w:name="_Toc129110042"/>
      <w:bookmarkStart w:id="15020" w:name="_Toc130389162"/>
      <w:bookmarkStart w:id="15021" w:name="_Toc130390235"/>
      <w:bookmarkStart w:id="15022" w:name="_Toc130390923"/>
      <w:bookmarkStart w:id="15023" w:name="_Toc131624687"/>
      <w:bookmarkStart w:id="15024" w:name="_Toc137476120"/>
      <w:bookmarkStart w:id="15025" w:name="_Toc138872775"/>
      <w:bookmarkStart w:id="15026" w:name="_Toc138874361"/>
      <w:bookmarkStart w:id="15027" w:name="_Toc145524960"/>
      <w:bookmarkStart w:id="15028" w:name="_Toc153560085"/>
      <w:bookmarkStart w:id="15029" w:name="_Toc161647385"/>
      <w:bookmarkStart w:id="15030" w:name="_Toc169532972"/>
      <w:bookmarkStart w:id="15031" w:name="_Toc171519573"/>
      <w:bookmarkStart w:id="15032" w:name="_Toc176539306"/>
      <w:bookmarkStart w:id="15033" w:name="_Toc192246604"/>
      <w:bookmarkStart w:id="15034" w:name="_Toc210482395"/>
      <w:r w:rsidRPr="008C3753">
        <w:t>8.2.1.4.1</w:t>
      </w:r>
      <w:r w:rsidRPr="008C3753">
        <w:tab/>
        <w:t>Initial Conditions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5" w:name="_Toc120544862"/>
      <w:bookmarkStart w:id="15036" w:name="_Toc120545217"/>
      <w:bookmarkStart w:id="15037" w:name="_Toc120545833"/>
      <w:bookmarkStart w:id="15038" w:name="_Toc120606737"/>
      <w:bookmarkStart w:id="15039" w:name="_Toc120607091"/>
      <w:bookmarkStart w:id="15040" w:name="_Toc120607448"/>
      <w:bookmarkStart w:id="15041" w:name="_Toc120607811"/>
      <w:bookmarkStart w:id="15042" w:name="_Toc120608176"/>
      <w:bookmarkStart w:id="15043" w:name="_Toc120608556"/>
      <w:bookmarkStart w:id="15044" w:name="_Toc120608936"/>
      <w:bookmarkStart w:id="15045" w:name="_Toc120609327"/>
      <w:bookmarkStart w:id="15046" w:name="_Toc120609718"/>
      <w:bookmarkStart w:id="15047" w:name="_Toc120610119"/>
      <w:bookmarkStart w:id="15048" w:name="_Toc120610872"/>
      <w:bookmarkStart w:id="15049" w:name="_Toc120611281"/>
      <w:bookmarkStart w:id="15050" w:name="_Toc120611699"/>
      <w:bookmarkStart w:id="15051" w:name="_Toc120612119"/>
      <w:bookmarkStart w:id="15052" w:name="_Toc120612546"/>
      <w:bookmarkStart w:id="15053" w:name="_Toc120612975"/>
      <w:bookmarkStart w:id="15054" w:name="_Toc120613404"/>
      <w:bookmarkStart w:id="15055" w:name="_Toc120613834"/>
      <w:bookmarkStart w:id="15056" w:name="_Toc120614264"/>
      <w:bookmarkStart w:id="15057" w:name="_Toc120614707"/>
      <w:bookmarkStart w:id="15058" w:name="_Toc120615166"/>
      <w:bookmarkStart w:id="15059" w:name="_Toc120622343"/>
      <w:bookmarkStart w:id="15060" w:name="_Toc120622849"/>
      <w:bookmarkStart w:id="15061" w:name="_Toc120623468"/>
      <w:bookmarkStart w:id="15062" w:name="_Toc120623993"/>
      <w:bookmarkStart w:id="15063" w:name="_Toc120624530"/>
      <w:bookmarkStart w:id="15064" w:name="_Toc120625067"/>
      <w:bookmarkStart w:id="15065" w:name="_Toc120625604"/>
      <w:bookmarkStart w:id="15066" w:name="_Toc120626141"/>
      <w:bookmarkStart w:id="15067" w:name="_Toc120626688"/>
      <w:bookmarkStart w:id="15068" w:name="_Toc120627244"/>
      <w:bookmarkStart w:id="15069" w:name="_Toc120627809"/>
      <w:bookmarkStart w:id="15070" w:name="_Toc120628385"/>
      <w:bookmarkStart w:id="15071" w:name="_Toc120628970"/>
      <w:bookmarkStart w:id="15072" w:name="_Toc120629558"/>
      <w:bookmarkStart w:id="15073" w:name="_Toc120631059"/>
      <w:bookmarkStart w:id="15074" w:name="_Toc120631710"/>
      <w:bookmarkStart w:id="15075" w:name="_Toc120632360"/>
      <w:bookmarkStart w:id="15076" w:name="_Toc120633010"/>
      <w:bookmarkStart w:id="15077" w:name="_Toc120633660"/>
      <w:bookmarkStart w:id="15078" w:name="_Toc120634311"/>
      <w:bookmarkStart w:id="15079" w:name="_Toc120634962"/>
      <w:bookmarkStart w:id="15080" w:name="_Toc121754086"/>
      <w:bookmarkStart w:id="15081" w:name="_Toc121754756"/>
      <w:bookmarkStart w:id="15082" w:name="_Toc129108705"/>
      <w:bookmarkStart w:id="15083" w:name="_Toc129109370"/>
      <w:bookmarkStart w:id="15084" w:name="_Toc129110043"/>
      <w:bookmarkStart w:id="15085" w:name="_Toc130389163"/>
      <w:bookmarkStart w:id="15086" w:name="_Toc130390236"/>
      <w:bookmarkStart w:id="15087" w:name="_Toc130390924"/>
      <w:bookmarkStart w:id="15088" w:name="_Toc131624688"/>
      <w:bookmarkStart w:id="15089" w:name="_Toc137476121"/>
      <w:bookmarkStart w:id="15090" w:name="_Toc138872776"/>
      <w:bookmarkStart w:id="15091" w:name="_Toc138874362"/>
      <w:bookmarkStart w:id="15092" w:name="_Toc145524961"/>
      <w:bookmarkStart w:id="15093" w:name="_Toc153560086"/>
      <w:bookmarkStart w:id="15094" w:name="_Toc161647386"/>
      <w:bookmarkStart w:id="15095" w:name="_Toc169532973"/>
      <w:bookmarkStart w:id="15096" w:name="_Toc171519574"/>
      <w:bookmarkStart w:id="15097" w:name="_Toc176539307"/>
      <w:bookmarkStart w:id="15098" w:name="_Toc192246605"/>
      <w:bookmarkStart w:id="15099" w:name="_Toc210482396"/>
      <w:r w:rsidRPr="008C3753">
        <w:t>8.2.1.4.2</w:t>
      </w:r>
      <w:r w:rsidRPr="008C3753">
        <w:tab/>
        <w:t>Procedure</w:t>
      </w:r>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100" w:name="_Toc120544863"/>
      <w:bookmarkStart w:id="15101" w:name="_Toc120545218"/>
      <w:bookmarkStart w:id="15102" w:name="_Toc120545834"/>
      <w:bookmarkStart w:id="15103" w:name="_Toc120606738"/>
      <w:bookmarkStart w:id="15104" w:name="_Toc120607092"/>
      <w:bookmarkStart w:id="15105" w:name="_Toc120607449"/>
      <w:bookmarkStart w:id="15106" w:name="_Toc120607812"/>
      <w:bookmarkStart w:id="15107" w:name="_Toc120608177"/>
      <w:bookmarkStart w:id="15108" w:name="_Toc120608557"/>
      <w:bookmarkStart w:id="15109" w:name="_Toc120608937"/>
      <w:bookmarkStart w:id="15110" w:name="_Toc120609328"/>
      <w:bookmarkStart w:id="15111" w:name="_Toc120609719"/>
      <w:bookmarkStart w:id="15112" w:name="_Toc120610120"/>
      <w:bookmarkStart w:id="15113" w:name="_Toc120610873"/>
      <w:bookmarkStart w:id="15114" w:name="_Toc120611282"/>
      <w:bookmarkStart w:id="15115" w:name="_Toc120611700"/>
      <w:bookmarkStart w:id="15116" w:name="_Toc120612120"/>
      <w:bookmarkStart w:id="15117" w:name="_Toc120612547"/>
      <w:bookmarkStart w:id="15118" w:name="_Toc120612976"/>
      <w:bookmarkStart w:id="15119" w:name="_Toc120613405"/>
      <w:bookmarkStart w:id="15120" w:name="_Toc120613835"/>
      <w:bookmarkStart w:id="15121" w:name="_Toc120614265"/>
      <w:bookmarkStart w:id="15122" w:name="_Toc120614708"/>
      <w:bookmarkStart w:id="15123" w:name="_Toc120615167"/>
      <w:bookmarkStart w:id="15124" w:name="_Toc120622344"/>
      <w:bookmarkStart w:id="15125" w:name="_Toc120622850"/>
      <w:bookmarkStart w:id="15126" w:name="_Toc120623469"/>
      <w:bookmarkStart w:id="15127" w:name="_Toc120623994"/>
      <w:bookmarkStart w:id="15128" w:name="_Toc120624531"/>
      <w:bookmarkStart w:id="15129" w:name="_Toc120625068"/>
      <w:bookmarkStart w:id="15130" w:name="_Toc120625605"/>
      <w:bookmarkStart w:id="15131" w:name="_Toc120626142"/>
      <w:bookmarkStart w:id="15132" w:name="_Toc120626689"/>
      <w:bookmarkStart w:id="15133" w:name="_Toc120627245"/>
      <w:bookmarkStart w:id="15134" w:name="_Toc120627810"/>
      <w:bookmarkStart w:id="15135" w:name="_Toc120628386"/>
      <w:bookmarkStart w:id="15136" w:name="_Toc120628971"/>
      <w:bookmarkStart w:id="15137" w:name="_Toc120629559"/>
      <w:bookmarkStart w:id="15138" w:name="_Toc120631060"/>
      <w:bookmarkStart w:id="15139" w:name="_Toc120631711"/>
      <w:bookmarkStart w:id="15140" w:name="_Toc120632361"/>
      <w:bookmarkStart w:id="15141" w:name="_Toc120633011"/>
      <w:bookmarkStart w:id="15142" w:name="_Toc120633661"/>
      <w:bookmarkStart w:id="15143" w:name="_Toc120634312"/>
      <w:bookmarkStart w:id="15144" w:name="_Toc120634963"/>
      <w:bookmarkStart w:id="15145" w:name="_Toc121754087"/>
      <w:bookmarkStart w:id="15146" w:name="_Toc121754757"/>
      <w:bookmarkStart w:id="15147" w:name="_Toc129108706"/>
      <w:bookmarkStart w:id="15148" w:name="_Toc129109371"/>
      <w:bookmarkStart w:id="15149" w:name="_Toc129110044"/>
      <w:bookmarkStart w:id="15150" w:name="_Toc130389164"/>
      <w:bookmarkStart w:id="15151" w:name="_Toc130390237"/>
      <w:bookmarkStart w:id="15152" w:name="_Toc130390925"/>
      <w:bookmarkStart w:id="15153" w:name="_Toc131624689"/>
      <w:bookmarkStart w:id="15154" w:name="_Toc137476122"/>
      <w:bookmarkStart w:id="15155" w:name="_Toc138872777"/>
      <w:bookmarkStart w:id="15156" w:name="_Toc138874363"/>
      <w:bookmarkStart w:id="15157" w:name="_Toc145524962"/>
      <w:bookmarkStart w:id="15158" w:name="_Toc153560087"/>
      <w:bookmarkStart w:id="15159" w:name="_Toc161647387"/>
      <w:bookmarkStart w:id="15160" w:name="_Toc169532974"/>
      <w:bookmarkStart w:id="15161" w:name="_Toc171519575"/>
      <w:bookmarkStart w:id="15162" w:name="_Toc176539308"/>
      <w:bookmarkStart w:id="15163" w:name="_Toc192246606"/>
      <w:bookmarkStart w:id="15164" w:name="_Toc210482397"/>
      <w:r w:rsidRPr="008C3753">
        <w:t>8.2.1.5</w:t>
      </w:r>
      <w:r w:rsidRPr="008C3753">
        <w:tab/>
        <w:t>Test Requirement</w:t>
      </w:r>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5" w:name="_Toc120544864"/>
      <w:bookmarkStart w:id="15166" w:name="_Toc120545219"/>
      <w:bookmarkStart w:id="15167" w:name="_Toc120545835"/>
      <w:bookmarkStart w:id="15168" w:name="_Toc120606739"/>
      <w:bookmarkStart w:id="15169" w:name="_Toc120607093"/>
      <w:bookmarkStart w:id="15170" w:name="_Toc120607450"/>
      <w:bookmarkStart w:id="15171" w:name="_Toc120607813"/>
      <w:bookmarkStart w:id="15172" w:name="_Toc120608178"/>
      <w:bookmarkStart w:id="15173" w:name="_Toc120608558"/>
      <w:bookmarkStart w:id="15174" w:name="_Toc120608938"/>
      <w:bookmarkStart w:id="15175" w:name="_Toc120609329"/>
      <w:bookmarkStart w:id="15176" w:name="_Toc120609720"/>
      <w:bookmarkStart w:id="15177" w:name="_Toc120610121"/>
      <w:bookmarkStart w:id="15178" w:name="_Toc120610874"/>
      <w:bookmarkStart w:id="15179" w:name="_Toc120611283"/>
      <w:bookmarkStart w:id="15180" w:name="_Toc120611701"/>
      <w:bookmarkStart w:id="15181" w:name="_Toc120612121"/>
      <w:bookmarkStart w:id="15182" w:name="_Toc120612548"/>
      <w:bookmarkStart w:id="15183" w:name="_Toc120612977"/>
      <w:bookmarkStart w:id="15184" w:name="_Toc120613406"/>
      <w:bookmarkStart w:id="15185" w:name="_Toc120613836"/>
      <w:bookmarkStart w:id="15186" w:name="_Toc120614266"/>
      <w:bookmarkStart w:id="15187" w:name="_Toc120614709"/>
      <w:bookmarkStart w:id="15188" w:name="_Toc120615168"/>
      <w:bookmarkStart w:id="15189" w:name="_Toc120622345"/>
      <w:bookmarkStart w:id="15190" w:name="_Toc120622851"/>
      <w:bookmarkStart w:id="15191" w:name="_Toc120623470"/>
      <w:bookmarkStart w:id="15192" w:name="_Toc120623995"/>
      <w:bookmarkStart w:id="15193" w:name="_Toc120624532"/>
      <w:bookmarkStart w:id="15194" w:name="_Toc120625069"/>
      <w:bookmarkStart w:id="15195" w:name="_Toc120625606"/>
      <w:bookmarkStart w:id="15196" w:name="_Toc120626143"/>
      <w:bookmarkStart w:id="15197" w:name="_Toc120626690"/>
      <w:bookmarkStart w:id="15198" w:name="_Toc120627246"/>
      <w:bookmarkStart w:id="15199" w:name="_Toc120627811"/>
      <w:bookmarkStart w:id="15200" w:name="_Toc120628387"/>
      <w:bookmarkStart w:id="15201" w:name="_Toc120628972"/>
      <w:bookmarkStart w:id="15202" w:name="_Toc120629560"/>
      <w:bookmarkStart w:id="15203" w:name="_Toc120631061"/>
      <w:bookmarkStart w:id="15204" w:name="_Toc120631712"/>
      <w:bookmarkStart w:id="15205" w:name="_Toc120632362"/>
      <w:bookmarkStart w:id="15206" w:name="_Toc120633012"/>
      <w:bookmarkStart w:id="15207" w:name="_Toc120633662"/>
      <w:bookmarkStart w:id="15208" w:name="_Toc120634313"/>
      <w:bookmarkStart w:id="15209" w:name="_Toc120634964"/>
      <w:bookmarkStart w:id="15210" w:name="_Toc121754088"/>
      <w:bookmarkStart w:id="15211" w:name="_Toc121754758"/>
      <w:bookmarkStart w:id="15212" w:name="_Toc129108707"/>
      <w:bookmarkStart w:id="15213" w:name="_Toc129109372"/>
      <w:bookmarkStart w:id="15214" w:name="_Toc129110045"/>
      <w:bookmarkStart w:id="15215" w:name="_Toc130389165"/>
      <w:bookmarkStart w:id="15216" w:name="_Toc130390238"/>
      <w:bookmarkStart w:id="15217" w:name="_Toc130390926"/>
      <w:bookmarkStart w:id="15218" w:name="_Toc131624690"/>
      <w:bookmarkStart w:id="15219" w:name="_Toc137476123"/>
      <w:bookmarkStart w:id="15220" w:name="_Toc138872778"/>
      <w:bookmarkStart w:id="15221" w:name="_Toc138874364"/>
      <w:bookmarkStart w:id="15222" w:name="_Toc145524963"/>
      <w:bookmarkStart w:id="15223" w:name="_Toc153560088"/>
      <w:bookmarkStart w:id="15224" w:name="_Toc161647388"/>
      <w:bookmarkStart w:id="15225" w:name="_Toc169532975"/>
      <w:bookmarkStart w:id="15226" w:name="_Toc171519576"/>
      <w:bookmarkStart w:id="15227" w:name="_Toc176539309"/>
      <w:bookmarkStart w:id="15228" w:name="_Toc192246607"/>
      <w:bookmarkStart w:id="15229"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0215DABD" w14:textId="77777777" w:rsidR="003F6B98" w:rsidRPr="008C3753" w:rsidRDefault="003F6B98" w:rsidP="003F6B98">
      <w:pPr>
        <w:pStyle w:val="Heading4"/>
      </w:pPr>
      <w:bookmarkStart w:id="15230" w:name="_Toc120544865"/>
      <w:bookmarkStart w:id="15231" w:name="_Toc120545220"/>
      <w:bookmarkStart w:id="15232" w:name="_Toc120545836"/>
      <w:bookmarkStart w:id="15233" w:name="_Toc120606740"/>
      <w:bookmarkStart w:id="15234" w:name="_Toc120607094"/>
      <w:bookmarkStart w:id="15235" w:name="_Toc120607451"/>
      <w:bookmarkStart w:id="15236" w:name="_Toc120607814"/>
      <w:bookmarkStart w:id="15237" w:name="_Toc120608179"/>
      <w:bookmarkStart w:id="15238" w:name="_Toc120608559"/>
      <w:bookmarkStart w:id="15239" w:name="_Toc120608939"/>
      <w:bookmarkStart w:id="15240" w:name="_Toc120609330"/>
      <w:bookmarkStart w:id="15241" w:name="_Toc120609721"/>
      <w:bookmarkStart w:id="15242" w:name="_Toc120610122"/>
      <w:bookmarkStart w:id="15243" w:name="_Toc120610875"/>
      <w:bookmarkStart w:id="15244" w:name="_Toc120611284"/>
      <w:bookmarkStart w:id="15245" w:name="_Toc120611702"/>
      <w:bookmarkStart w:id="15246" w:name="_Toc120612122"/>
      <w:bookmarkStart w:id="15247" w:name="_Toc120612549"/>
      <w:bookmarkStart w:id="15248" w:name="_Toc120612978"/>
      <w:bookmarkStart w:id="15249" w:name="_Toc120613407"/>
      <w:bookmarkStart w:id="15250" w:name="_Toc120613837"/>
      <w:bookmarkStart w:id="15251" w:name="_Toc120614267"/>
      <w:bookmarkStart w:id="15252" w:name="_Toc120614710"/>
      <w:bookmarkStart w:id="15253" w:name="_Toc120615169"/>
      <w:bookmarkStart w:id="15254" w:name="_Toc120622346"/>
      <w:bookmarkStart w:id="15255" w:name="_Toc120622852"/>
      <w:bookmarkStart w:id="15256" w:name="_Toc120623471"/>
      <w:bookmarkStart w:id="15257" w:name="_Toc120623996"/>
      <w:bookmarkStart w:id="15258" w:name="_Toc120624533"/>
      <w:bookmarkStart w:id="15259" w:name="_Toc120625070"/>
      <w:bookmarkStart w:id="15260" w:name="_Toc120625607"/>
      <w:bookmarkStart w:id="15261" w:name="_Toc120626144"/>
      <w:bookmarkStart w:id="15262" w:name="_Toc120626691"/>
      <w:bookmarkStart w:id="15263" w:name="_Toc120627247"/>
      <w:bookmarkStart w:id="15264" w:name="_Toc120627812"/>
      <w:bookmarkStart w:id="15265" w:name="_Toc120628388"/>
      <w:bookmarkStart w:id="15266" w:name="_Toc120628973"/>
      <w:bookmarkStart w:id="15267" w:name="_Toc120629561"/>
      <w:bookmarkStart w:id="15268" w:name="_Toc120631062"/>
      <w:bookmarkStart w:id="15269" w:name="_Toc120631713"/>
      <w:bookmarkStart w:id="15270" w:name="_Toc120632363"/>
      <w:bookmarkStart w:id="15271" w:name="_Toc120633013"/>
      <w:bookmarkStart w:id="15272" w:name="_Toc120633663"/>
      <w:bookmarkStart w:id="15273" w:name="_Toc120634314"/>
      <w:bookmarkStart w:id="15274" w:name="_Toc120634965"/>
      <w:bookmarkStart w:id="15275" w:name="_Toc121754089"/>
      <w:bookmarkStart w:id="15276" w:name="_Toc121754759"/>
      <w:bookmarkStart w:id="15277" w:name="_Toc129108708"/>
      <w:bookmarkStart w:id="15278" w:name="_Toc129109373"/>
      <w:bookmarkStart w:id="15279" w:name="_Toc129110046"/>
      <w:bookmarkStart w:id="15280" w:name="_Toc130389166"/>
      <w:bookmarkStart w:id="15281" w:name="_Toc130390239"/>
      <w:bookmarkStart w:id="15282" w:name="_Toc130390927"/>
      <w:bookmarkStart w:id="15283" w:name="_Toc131624691"/>
      <w:bookmarkStart w:id="15284" w:name="_Toc137476124"/>
      <w:bookmarkStart w:id="15285" w:name="_Toc138872779"/>
      <w:bookmarkStart w:id="15286" w:name="_Toc138874365"/>
      <w:bookmarkStart w:id="15287" w:name="_Toc145524964"/>
      <w:bookmarkStart w:id="15288" w:name="_Toc153560089"/>
      <w:bookmarkStart w:id="15289" w:name="_Toc161647389"/>
      <w:bookmarkStart w:id="15290" w:name="_Toc169532976"/>
      <w:bookmarkStart w:id="15291" w:name="_Toc171519577"/>
      <w:bookmarkStart w:id="15292" w:name="_Toc176539310"/>
      <w:bookmarkStart w:id="15293" w:name="_Toc192246608"/>
      <w:bookmarkStart w:id="15294" w:name="_Toc210482399"/>
      <w:r w:rsidRPr="008C3753">
        <w:t>8.2.</w:t>
      </w:r>
      <w:r w:rsidRPr="008C3753">
        <w:rPr>
          <w:lang w:eastAsia="zh-CN"/>
        </w:rPr>
        <w:t>2</w:t>
      </w:r>
      <w:r w:rsidRPr="008C3753">
        <w:t>.1</w:t>
      </w:r>
      <w:r w:rsidRPr="008C3753">
        <w:tab/>
        <w:t>Definition and applicability</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5" w:name="_Toc120544866"/>
      <w:bookmarkStart w:id="15296" w:name="_Toc120545221"/>
      <w:bookmarkStart w:id="15297" w:name="_Toc120545837"/>
      <w:bookmarkStart w:id="15298" w:name="_Toc120606741"/>
      <w:bookmarkStart w:id="15299" w:name="_Toc120607095"/>
      <w:bookmarkStart w:id="15300" w:name="_Toc120607452"/>
      <w:bookmarkStart w:id="15301" w:name="_Toc120607815"/>
      <w:bookmarkStart w:id="15302" w:name="_Toc120608180"/>
      <w:bookmarkStart w:id="15303" w:name="_Toc120608560"/>
      <w:bookmarkStart w:id="15304" w:name="_Toc120608940"/>
      <w:bookmarkStart w:id="15305" w:name="_Toc120609331"/>
      <w:bookmarkStart w:id="15306" w:name="_Toc120609722"/>
      <w:bookmarkStart w:id="15307" w:name="_Toc120610123"/>
      <w:bookmarkStart w:id="15308" w:name="_Toc120610876"/>
      <w:bookmarkStart w:id="15309" w:name="_Toc120611285"/>
      <w:bookmarkStart w:id="15310" w:name="_Toc120611703"/>
      <w:bookmarkStart w:id="15311" w:name="_Toc120612123"/>
      <w:bookmarkStart w:id="15312" w:name="_Toc120612550"/>
      <w:bookmarkStart w:id="15313" w:name="_Toc120612979"/>
      <w:bookmarkStart w:id="15314" w:name="_Toc120613408"/>
      <w:bookmarkStart w:id="15315" w:name="_Toc120613838"/>
      <w:bookmarkStart w:id="15316" w:name="_Toc120614268"/>
      <w:bookmarkStart w:id="15317" w:name="_Toc120614711"/>
      <w:bookmarkStart w:id="15318" w:name="_Toc120615170"/>
      <w:bookmarkStart w:id="15319" w:name="_Toc120622347"/>
      <w:bookmarkStart w:id="15320" w:name="_Toc120622853"/>
      <w:bookmarkStart w:id="15321" w:name="_Toc120623472"/>
      <w:bookmarkStart w:id="15322" w:name="_Toc120623997"/>
      <w:bookmarkStart w:id="15323" w:name="_Toc120624534"/>
      <w:bookmarkStart w:id="15324" w:name="_Toc120625071"/>
      <w:bookmarkStart w:id="15325" w:name="_Toc120625608"/>
      <w:bookmarkStart w:id="15326" w:name="_Toc120626145"/>
      <w:bookmarkStart w:id="15327" w:name="_Toc120626692"/>
      <w:bookmarkStart w:id="15328" w:name="_Toc120627248"/>
      <w:bookmarkStart w:id="15329" w:name="_Toc120627813"/>
      <w:bookmarkStart w:id="15330" w:name="_Toc120628389"/>
      <w:bookmarkStart w:id="15331" w:name="_Toc120628974"/>
      <w:bookmarkStart w:id="15332" w:name="_Toc120629562"/>
      <w:bookmarkStart w:id="15333" w:name="_Toc120631063"/>
      <w:bookmarkStart w:id="15334" w:name="_Toc120631714"/>
      <w:bookmarkStart w:id="15335" w:name="_Toc120632364"/>
      <w:bookmarkStart w:id="15336" w:name="_Toc120633014"/>
      <w:bookmarkStart w:id="15337" w:name="_Toc120633664"/>
      <w:bookmarkStart w:id="15338" w:name="_Toc120634315"/>
      <w:bookmarkStart w:id="15339" w:name="_Toc120634966"/>
      <w:bookmarkStart w:id="15340" w:name="_Toc121754090"/>
      <w:bookmarkStart w:id="15341" w:name="_Toc121754760"/>
      <w:bookmarkStart w:id="15342" w:name="_Toc129108709"/>
      <w:bookmarkStart w:id="15343" w:name="_Toc129109374"/>
      <w:bookmarkStart w:id="15344" w:name="_Toc129110047"/>
      <w:bookmarkStart w:id="15345" w:name="_Toc130389167"/>
      <w:bookmarkStart w:id="15346" w:name="_Toc130390240"/>
      <w:bookmarkStart w:id="15347" w:name="_Toc130390928"/>
      <w:bookmarkStart w:id="15348" w:name="_Toc131624692"/>
      <w:bookmarkStart w:id="15349" w:name="_Toc137476125"/>
      <w:bookmarkStart w:id="15350" w:name="_Toc138872780"/>
      <w:bookmarkStart w:id="15351" w:name="_Toc138874366"/>
      <w:bookmarkStart w:id="15352" w:name="_Toc145524965"/>
      <w:bookmarkStart w:id="15353" w:name="_Toc153560090"/>
      <w:bookmarkStart w:id="15354" w:name="_Toc161647390"/>
      <w:bookmarkStart w:id="15355" w:name="_Toc169532977"/>
      <w:bookmarkStart w:id="15356" w:name="_Toc171519578"/>
      <w:bookmarkStart w:id="15357" w:name="_Toc176539311"/>
      <w:bookmarkStart w:id="15358" w:name="_Toc192246609"/>
      <w:bookmarkStart w:id="15359" w:name="_Toc210482400"/>
      <w:r w:rsidRPr="008C3753">
        <w:t>8.2.</w:t>
      </w:r>
      <w:r w:rsidRPr="008C3753">
        <w:rPr>
          <w:lang w:eastAsia="zh-CN"/>
        </w:rPr>
        <w:t>2</w:t>
      </w:r>
      <w:r w:rsidRPr="008C3753">
        <w:t>.2</w:t>
      </w:r>
      <w:r w:rsidRPr="008C3753">
        <w:tab/>
        <w:t>Minimum Requirement</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60" w:name="_Toc120544867"/>
      <w:bookmarkStart w:id="15361" w:name="_Toc120545222"/>
      <w:bookmarkStart w:id="15362" w:name="_Toc120545838"/>
      <w:bookmarkStart w:id="15363" w:name="_Toc120606742"/>
      <w:bookmarkStart w:id="15364" w:name="_Toc120607096"/>
      <w:bookmarkStart w:id="15365" w:name="_Toc120607453"/>
      <w:bookmarkStart w:id="15366" w:name="_Toc120607816"/>
      <w:bookmarkStart w:id="15367" w:name="_Toc120608181"/>
      <w:bookmarkStart w:id="15368" w:name="_Toc120608561"/>
      <w:bookmarkStart w:id="15369" w:name="_Toc120608941"/>
      <w:bookmarkStart w:id="15370" w:name="_Toc120609332"/>
      <w:bookmarkStart w:id="15371" w:name="_Toc120609723"/>
      <w:bookmarkStart w:id="15372" w:name="_Toc120610124"/>
      <w:bookmarkStart w:id="15373" w:name="_Toc120610877"/>
      <w:bookmarkStart w:id="15374" w:name="_Toc120611286"/>
      <w:bookmarkStart w:id="15375" w:name="_Toc120611704"/>
      <w:bookmarkStart w:id="15376" w:name="_Toc120612124"/>
      <w:bookmarkStart w:id="15377" w:name="_Toc120612551"/>
      <w:bookmarkStart w:id="15378" w:name="_Toc120612980"/>
      <w:bookmarkStart w:id="15379" w:name="_Toc120613409"/>
      <w:bookmarkStart w:id="15380" w:name="_Toc120613839"/>
      <w:bookmarkStart w:id="15381" w:name="_Toc120614269"/>
      <w:bookmarkStart w:id="15382" w:name="_Toc120614712"/>
      <w:bookmarkStart w:id="15383" w:name="_Toc120615171"/>
      <w:bookmarkStart w:id="15384" w:name="_Toc120622348"/>
      <w:bookmarkStart w:id="15385" w:name="_Toc120622854"/>
      <w:bookmarkStart w:id="15386" w:name="_Toc120623473"/>
      <w:bookmarkStart w:id="15387" w:name="_Toc120623998"/>
      <w:bookmarkStart w:id="15388" w:name="_Toc120624535"/>
      <w:bookmarkStart w:id="15389" w:name="_Toc120625072"/>
      <w:bookmarkStart w:id="15390" w:name="_Toc120625609"/>
      <w:bookmarkStart w:id="15391" w:name="_Toc120626146"/>
      <w:bookmarkStart w:id="15392" w:name="_Toc120626693"/>
      <w:bookmarkStart w:id="15393" w:name="_Toc120627249"/>
      <w:bookmarkStart w:id="15394" w:name="_Toc120627814"/>
      <w:bookmarkStart w:id="15395" w:name="_Toc120628390"/>
      <w:bookmarkStart w:id="15396" w:name="_Toc120628975"/>
      <w:bookmarkStart w:id="15397" w:name="_Toc120629563"/>
      <w:bookmarkStart w:id="15398" w:name="_Toc120631064"/>
      <w:bookmarkStart w:id="15399" w:name="_Toc120631715"/>
      <w:bookmarkStart w:id="15400" w:name="_Toc120632365"/>
      <w:bookmarkStart w:id="15401" w:name="_Toc120633015"/>
      <w:bookmarkStart w:id="15402" w:name="_Toc120633665"/>
      <w:bookmarkStart w:id="15403" w:name="_Toc120634316"/>
      <w:bookmarkStart w:id="15404" w:name="_Toc120634967"/>
      <w:bookmarkStart w:id="15405" w:name="_Toc121754091"/>
      <w:bookmarkStart w:id="15406" w:name="_Toc121754761"/>
      <w:bookmarkStart w:id="15407" w:name="_Toc129108710"/>
      <w:bookmarkStart w:id="15408" w:name="_Toc129109375"/>
      <w:bookmarkStart w:id="15409" w:name="_Toc129110048"/>
      <w:bookmarkStart w:id="15410" w:name="_Toc130389168"/>
      <w:bookmarkStart w:id="15411" w:name="_Toc130390241"/>
      <w:bookmarkStart w:id="15412" w:name="_Toc130390929"/>
      <w:bookmarkStart w:id="15413" w:name="_Toc131624693"/>
      <w:bookmarkStart w:id="15414" w:name="_Toc137476126"/>
      <w:bookmarkStart w:id="15415" w:name="_Toc138872781"/>
      <w:bookmarkStart w:id="15416" w:name="_Toc138874367"/>
      <w:bookmarkStart w:id="15417" w:name="_Toc145524966"/>
      <w:bookmarkStart w:id="15418" w:name="_Toc153560091"/>
      <w:bookmarkStart w:id="15419" w:name="_Toc161647391"/>
      <w:bookmarkStart w:id="15420" w:name="_Toc169532978"/>
      <w:bookmarkStart w:id="15421" w:name="_Toc171519579"/>
      <w:bookmarkStart w:id="15422" w:name="_Toc176539312"/>
      <w:bookmarkStart w:id="15423" w:name="_Toc192246610"/>
      <w:bookmarkStart w:id="15424" w:name="_Toc210482401"/>
      <w:r w:rsidRPr="008C3753">
        <w:t>8.2.2.3</w:t>
      </w:r>
      <w:r w:rsidRPr="008C3753">
        <w:tab/>
        <w:t>Test Purpose</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5" w:name="_Toc120544868"/>
      <w:bookmarkStart w:id="15426" w:name="_Toc120545223"/>
      <w:bookmarkStart w:id="15427" w:name="_Toc120545839"/>
      <w:bookmarkStart w:id="15428" w:name="_Toc120606743"/>
      <w:bookmarkStart w:id="15429" w:name="_Toc120607097"/>
      <w:bookmarkStart w:id="15430" w:name="_Toc120607454"/>
      <w:bookmarkStart w:id="15431" w:name="_Toc120607817"/>
      <w:bookmarkStart w:id="15432" w:name="_Toc120608182"/>
      <w:bookmarkStart w:id="15433" w:name="_Toc120608562"/>
      <w:bookmarkStart w:id="15434" w:name="_Toc120608942"/>
      <w:bookmarkStart w:id="15435" w:name="_Toc120609333"/>
      <w:bookmarkStart w:id="15436" w:name="_Toc120609724"/>
      <w:bookmarkStart w:id="15437" w:name="_Toc120610125"/>
      <w:bookmarkStart w:id="15438" w:name="_Toc120610878"/>
      <w:bookmarkStart w:id="15439" w:name="_Toc120611287"/>
      <w:bookmarkStart w:id="15440" w:name="_Toc120611705"/>
      <w:bookmarkStart w:id="15441" w:name="_Toc120612125"/>
      <w:bookmarkStart w:id="15442" w:name="_Toc120612552"/>
      <w:bookmarkStart w:id="15443" w:name="_Toc120612981"/>
      <w:bookmarkStart w:id="15444" w:name="_Toc120613410"/>
      <w:bookmarkStart w:id="15445" w:name="_Toc120613840"/>
      <w:bookmarkStart w:id="15446" w:name="_Toc120614270"/>
      <w:bookmarkStart w:id="15447" w:name="_Toc120614713"/>
      <w:bookmarkStart w:id="15448" w:name="_Toc120615172"/>
      <w:bookmarkStart w:id="15449" w:name="_Toc120622349"/>
      <w:bookmarkStart w:id="15450" w:name="_Toc120622855"/>
      <w:bookmarkStart w:id="15451" w:name="_Toc120623474"/>
      <w:bookmarkStart w:id="15452" w:name="_Toc120623999"/>
      <w:bookmarkStart w:id="15453" w:name="_Toc120624536"/>
      <w:bookmarkStart w:id="15454" w:name="_Toc120625073"/>
      <w:bookmarkStart w:id="15455" w:name="_Toc120625610"/>
      <w:bookmarkStart w:id="15456" w:name="_Toc120626147"/>
      <w:bookmarkStart w:id="15457" w:name="_Toc120626694"/>
      <w:bookmarkStart w:id="15458" w:name="_Toc120627250"/>
      <w:bookmarkStart w:id="15459" w:name="_Toc120627815"/>
      <w:bookmarkStart w:id="15460" w:name="_Toc120628391"/>
      <w:bookmarkStart w:id="15461" w:name="_Toc120628976"/>
      <w:bookmarkStart w:id="15462" w:name="_Toc120629564"/>
      <w:bookmarkStart w:id="15463" w:name="_Toc120631065"/>
      <w:bookmarkStart w:id="15464" w:name="_Toc120631716"/>
      <w:bookmarkStart w:id="15465" w:name="_Toc120632366"/>
      <w:bookmarkStart w:id="15466" w:name="_Toc120633016"/>
      <w:bookmarkStart w:id="15467" w:name="_Toc120633666"/>
      <w:bookmarkStart w:id="15468" w:name="_Toc120634317"/>
      <w:bookmarkStart w:id="15469" w:name="_Toc120634968"/>
      <w:bookmarkStart w:id="15470" w:name="_Toc121754092"/>
      <w:bookmarkStart w:id="15471" w:name="_Toc121754762"/>
      <w:bookmarkStart w:id="15472" w:name="_Toc129108711"/>
      <w:bookmarkStart w:id="15473" w:name="_Toc129109376"/>
      <w:bookmarkStart w:id="15474" w:name="_Toc129110049"/>
      <w:bookmarkStart w:id="15475" w:name="_Toc130389169"/>
      <w:bookmarkStart w:id="15476" w:name="_Toc130390242"/>
      <w:bookmarkStart w:id="15477" w:name="_Toc130390930"/>
      <w:bookmarkStart w:id="15478" w:name="_Toc131624694"/>
      <w:bookmarkStart w:id="15479" w:name="_Toc137476127"/>
      <w:bookmarkStart w:id="15480" w:name="_Toc138872782"/>
      <w:bookmarkStart w:id="15481" w:name="_Toc138874368"/>
      <w:bookmarkStart w:id="15482" w:name="_Toc145524967"/>
      <w:bookmarkStart w:id="15483" w:name="_Toc153560092"/>
      <w:bookmarkStart w:id="15484" w:name="_Toc161647392"/>
      <w:bookmarkStart w:id="15485" w:name="_Toc169532979"/>
      <w:bookmarkStart w:id="15486" w:name="_Toc171519580"/>
      <w:bookmarkStart w:id="15487" w:name="_Toc176539313"/>
      <w:bookmarkStart w:id="15488" w:name="_Toc192246611"/>
      <w:bookmarkStart w:id="15489" w:name="_Toc210482402"/>
      <w:r w:rsidRPr="008C3753">
        <w:t>8.2.2.4</w:t>
      </w:r>
      <w:r w:rsidRPr="008C3753">
        <w:tab/>
        <w:t>Method of test</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620547AC" w14:textId="77777777" w:rsidR="003F6B98" w:rsidRPr="008C3753" w:rsidRDefault="003F6B98" w:rsidP="003F6B98">
      <w:pPr>
        <w:pStyle w:val="Heading5"/>
      </w:pPr>
      <w:bookmarkStart w:id="15490" w:name="_Toc120544869"/>
      <w:bookmarkStart w:id="15491" w:name="_Toc120545224"/>
      <w:bookmarkStart w:id="15492" w:name="_Toc120545840"/>
      <w:bookmarkStart w:id="15493" w:name="_Toc120606744"/>
      <w:bookmarkStart w:id="15494" w:name="_Toc120607098"/>
      <w:bookmarkStart w:id="15495" w:name="_Toc120607455"/>
      <w:bookmarkStart w:id="15496" w:name="_Toc120607818"/>
      <w:bookmarkStart w:id="15497" w:name="_Toc120608183"/>
      <w:bookmarkStart w:id="15498" w:name="_Toc120608563"/>
      <w:bookmarkStart w:id="15499" w:name="_Toc120608943"/>
      <w:bookmarkStart w:id="15500" w:name="_Toc120609334"/>
      <w:bookmarkStart w:id="15501" w:name="_Toc120609725"/>
      <w:bookmarkStart w:id="15502" w:name="_Toc120610126"/>
      <w:bookmarkStart w:id="15503" w:name="_Toc120610879"/>
      <w:bookmarkStart w:id="15504" w:name="_Toc120611288"/>
      <w:bookmarkStart w:id="15505" w:name="_Toc120611706"/>
      <w:bookmarkStart w:id="15506" w:name="_Toc120612126"/>
      <w:bookmarkStart w:id="15507" w:name="_Toc120612553"/>
      <w:bookmarkStart w:id="15508" w:name="_Toc120612982"/>
      <w:bookmarkStart w:id="15509" w:name="_Toc120613411"/>
      <w:bookmarkStart w:id="15510" w:name="_Toc120613841"/>
      <w:bookmarkStart w:id="15511" w:name="_Toc120614271"/>
      <w:bookmarkStart w:id="15512" w:name="_Toc120614714"/>
      <w:bookmarkStart w:id="15513" w:name="_Toc120615173"/>
      <w:bookmarkStart w:id="15514" w:name="_Toc120622350"/>
      <w:bookmarkStart w:id="15515" w:name="_Toc120622856"/>
      <w:bookmarkStart w:id="15516" w:name="_Toc120623475"/>
      <w:bookmarkStart w:id="15517" w:name="_Toc120624000"/>
      <w:bookmarkStart w:id="15518" w:name="_Toc120624537"/>
      <w:bookmarkStart w:id="15519" w:name="_Toc120625074"/>
      <w:bookmarkStart w:id="15520" w:name="_Toc120625611"/>
      <w:bookmarkStart w:id="15521" w:name="_Toc120626148"/>
      <w:bookmarkStart w:id="15522" w:name="_Toc120626695"/>
      <w:bookmarkStart w:id="15523" w:name="_Toc120627251"/>
      <w:bookmarkStart w:id="15524" w:name="_Toc120627816"/>
      <w:bookmarkStart w:id="15525" w:name="_Toc120628392"/>
      <w:bookmarkStart w:id="15526" w:name="_Toc120628977"/>
      <w:bookmarkStart w:id="15527" w:name="_Toc120629565"/>
      <w:bookmarkStart w:id="15528" w:name="_Toc120631066"/>
      <w:bookmarkStart w:id="15529" w:name="_Toc120631717"/>
      <w:bookmarkStart w:id="15530" w:name="_Toc120632367"/>
      <w:bookmarkStart w:id="15531" w:name="_Toc120633017"/>
      <w:bookmarkStart w:id="15532" w:name="_Toc120633667"/>
      <w:bookmarkStart w:id="15533" w:name="_Toc120634318"/>
      <w:bookmarkStart w:id="15534" w:name="_Toc120634969"/>
      <w:bookmarkStart w:id="15535" w:name="_Toc121754093"/>
      <w:bookmarkStart w:id="15536" w:name="_Toc121754763"/>
      <w:bookmarkStart w:id="15537" w:name="_Toc129108712"/>
      <w:bookmarkStart w:id="15538" w:name="_Toc129109377"/>
      <w:bookmarkStart w:id="15539" w:name="_Toc129110050"/>
      <w:bookmarkStart w:id="15540" w:name="_Toc130389170"/>
      <w:bookmarkStart w:id="15541" w:name="_Toc130390243"/>
      <w:bookmarkStart w:id="15542" w:name="_Toc130390931"/>
      <w:bookmarkStart w:id="15543" w:name="_Toc131624695"/>
      <w:bookmarkStart w:id="15544" w:name="_Toc137476128"/>
      <w:bookmarkStart w:id="15545" w:name="_Toc138872783"/>
      <w:bookmarkStart w:id="15546" w:name="_Toc138874369"/>
      <w:bookmarkStart w:id="15547" w:name="_Toc145524968"/>
      <w:bookmarkStart w:id="15548" w:name="_Toc153560093"/>
      <w:bookmarkStart w:id="15549" w:name="_Toc161647393"/>
      <w:bookmarkStart w:id="15550" w:name="_Toc169532980"/>
      <w:bookmarkStart w:id="15551" w:name="_Toc171519581"/>
      <w:bookmarkStart w:id="15552" w:name="_Toc176539314"/>
      <w:bookmarkStart w:id="15553" w:name="_Toc192246612"/>
      <w:bookmarkStart w:id="15554" w:name="_Toc210482403"/>
      <w:r w:rsidRPr="008C3753">
        <w:t>8.2.2.4.1</w:t>
      </w:r>
      <w:r w:rsidRPr="008C3753">
        <w:tab/>
        <w:t>Initial Conditions</w:t>
      </w:r>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5" w:name="_Toc120544870"/>
      <w:bookmarkStart w:id="15556" w:name="_Toc120545225"/>
      <w:bookmarkStart w:id="15557" w:name="_Toc120545841"/>
      <w:bookmarkStart w:id="15558" w:name="_Toc120606745"/>
      <w:bookmarkStart w:id="15559" w:name="_Toc120607099"/>
      <w:bookmarkStart w:id="15560" w:name="_Toc120607456"/>
      <w:bookmarkStart w:id="15561" w:name="_Toc120607819"/>
      <w:bookmarkStart w:id="15562" w:name="_Toc120608184"/>
      <w:bookmarkStart w:id="15563" w:name="_Toc120608564"/>
      <w:bookmarkStart w:id="15564" w:name="_Toc120608944"/>
      <w:bookmarkStart w:id="15565" w:name="_Toc120609335"/>
      <w:bookmarkStart w:id="15566" w:name="_Toc120609726"/>
      <w:bookmarkStart w:id="15567" w:name="_Toc120610127"/>
      <w:bookmarkStart w:id="15568" w:name="_Toc120610880"/>
      <w:bookmarkStart w:id="15569" w:name="_Toc120611289"/>
      <w:bookmarkStart w:id="15570" w:name="_Toc120611707"/>
      <w:bookmarkStart w:id="15571" w:name="_Toc120612127"/>
      <w:bookmarkStart w:id="15572" w:name="_Toc120612554"/>
      <w:bookmarkStart w:id="15573" w:name="_Toc120612983"/>
      <w:bookmarkStart w:id="15574" w:name="_Toc120613412"/>
      <w:bookmarkStart w:id="15575" w:name="_Toc120613842"/>
      <w:bookmarkStart w:id="15576" w:name="_Toc120614272"/>
      <w:bookmarkStart w:id="15577" w:name="_Toc120614715"/>
      <w:bookmarkStart w:id="15578" w:name="_Toc120615174"/>
      <w:bookmarkStart w:id="15579" w:name="_Toc120622351"/>
      <w:bookmarkStart w:id="15580" w:name="_Toc120622857"/>
      <w:bookmarkStart w:id="15581" w:name="_Toc120623476"/>
      <w:bookmarkStart w:id="15582" w:name="_Toc120624001"/>
      <w:bookmarkStart w:id="15583" w:name="_Toc120624538"/>
      <w:bookmarkStart w:id="15584" w:name="_Toc120625075"/>
      <w:bookmarkStart w:id="15585" w:name="_Toc120625612"/>
      <w:bookmarkStart w:id="15586" w:name="_Toc120626149"/>
      <w:bookmarkStart w:id="15587" w:name="_Toc120626696"/>
      <w:bookmarkStart w:id="15588" w:name="_Toc120627252"/>
      <w:bookmarkStart w:id="15589" w:name="_Toc120627817"/>
      <w:bookmarkStart w:id="15590" w:name="_Toc120628393"/>
      <w:bookmarkStart w:id="15591" w:name="_Toc120628978"/>
      <w:bookmarkStart w:id="15592" w:name="_Toc120629566"/>
      <w:bookmarkStart w:id="15593" w:name="_Toc120631067"/>
      <w:bookmarkStart w:id="15594" w:name="_Toc120631718"/>
      <w:bookmarkStart w:id="15595" w:name="_Toc120632368"/>
      <w:bookmarkStart w:id="15596" w:name="_Toc120633018"/>
      <w:bookmarkStart w:id="15597" w:name="_Toc120633668"/>
      <w:bookmarkStart w:id="15598" w:name="_Toc120634319"/>
      <w:bookmarkStart w:id="15599" w:name="_Toc120634970"/>
      <w:bookmarkStart w:id="15600" w:name="_Toc121754094"/>
      <w:bookmarkStart w:id="15601" w:name="_Toc121754764"/>
      <w:bookmarkStart w:id="15602" w:name="_Toc129108713"/>
      <w:bookmarkStart w:id="15603" w:name="_Toc129109378"/>
      <w:bookmarkStart w:id="15604" w:name="_Toc129110051"/>
      <w:bookmarkStart w:id="15605" w:name="_Toc130389171"/>
      <w:bookmarkStart w:id="15606" w:name="_Toc130390244"/>
      <w:bookmarkStart w:id="15607" w:name="_Toc130390932"/>
      <w:bookmarkStart w:id="15608" w:name="_Toc131624696"/>
      <w:bookmarkStart w:id="15609" w:name="_Toc137476129"/>
      <w:bookmarkStart w:id="15610" w:name="_Toc138872784"/>
      <w:bookmarkStart w:id="15611" w:name="_Toc138874370"/>
      <w:bookmarkStart w:id="15612" w:name="_Toc145524969"/>
      <w:bookmarkStart w:id="15613" w:name="_Toc153560094"/>
      <w:bookmarkStart w:id="15614" w:name="_Toc161647394"/>
      <w:bookmarkStart w:id="15615" w:name="_Toc169532981"/>
      <w:bookmarkStart w:id="15616" w:name="_Toc171519582"/>
      <w:bookmarkStart w:id="15617" w:name="_Toc176539315"/>
      <w:bookmarkStart w:id="15618" w:name="_Toc192246613"/>
      <w:bookmarkStart w:id="15619" w:name="_Toc210482404"/>
      <w:r w:rsidRPr="008C3753">
        <w:lastRenderedPageBreak/>
        <w:t>8.2.2.4.2</w:t>
      </w:r>
      <w:r w:rsidRPr="008C3753">
        <w:tab/>
        <w:t>Procedure</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20" w:name="_Toc120544871"/>
      <w:bookmarkStart w:id="15621" w:name="_Toc120545226"/>
      <w:bookmarkStart w:id="15622" w:name="_Toc120545842"/>
      <w:bookmarkStart w:id="15623" w:name="_Toc120606746"/>
      <w:bookmarkStart w:id="15624" w:name="_Toc120607100"/>
      <w:bookmarkStart w:id="15625" w:name="_Toc120607457"/>
      <w:bookmarkStart w:id="15626" w:name="_Toc120607820"/>
      <w:bookmarkStart w:id="15627" w:name="_Toc120608185"/>
      <w:bookmarkStart w:id="15628" w:name="_Toc120608565"/>
      <w:bookmarkStart w:id="15629" w:name="_Toc120608945"/>
      <w:bookmarkStart w:id="15630" w:name="_Toc120609336"/>
      <w:bookmarkStart w:id="15631" w:name="_Toc120609727"/>
      <w:bookmarkStart w:id="15632" w:name="_Toc120610128"/>
      <w:bookmarkStart w:id="15633" w:name="_Toc120610881"/>
      <w:bookmarkStart w:id="15634" w:name="_Toc120611290"/>
      <w:bookmarkStart w:id="15635" w:name="_Toc120611708"/>
      <w:bookmarkStart w:id="15636" w:name="_Toc120612128"/>
      <w:bookmarkStart w:id="15637" w:name="_Toc120612555"/>
      <w:bookmarkStart w:id="15638" w:name="_Toc120612984"/>
      <w:bookmarkStart w:id="15639" w:name="_Toc120613413"/>
      <w:bookmarkStart w:id="15640" w:name="_Toc120613843"/>
      <w:bookmarkStart w:id="15641" w:name="_Toc120614273"/>
      <w:bookmarkStart w:id="15642" w:name="_Toc120614716"/>
      <w:bookmarkStart w:id="15643" w:name="_Toc120615175"/>
      <w:bookmarkStart w:id="15644" w:name="_Toc120622352"/>
      <w:bookmarkStart w:id="15645" w:name="_Toc120622858"/>
      <w:bookmarkStart w:id="15646" w:name="_Toc120623477"/>
      <w:bookmarkStart w:id="15647" w:name="_Toc120624002"/>
      <w:bookmarkStart w:id="15648" w:name="_Toc120624539"/>
      <w:bookmarkStart w:id="15649" w:name="_Toc120625076"/>
      <w:bookmarkStart w:id="15650" w:name="_Toc120625613"/>
      <w:bookmarkStart w:id="15651" w:name="_Toc120626150"/>
      <w:bookmarkStart w:id="15652" w:name="_Toc120626697"/>
      <w:bookmarkStart w:id="15653" w:name="_Toc120627253"/>
      <w:bookmarkStart w:id="15654" w:name="_Toc120627818"/>
      <w:bookmarkStart w:id="15655" w:name="_Toc120628394"/>
      <w:bookmarkStart w:id="15656" w:name="_Toc120628979"/>
      <w:bookmarkStart w:id="15657" w:name="_Toc120629567"/>
      <w:bookmarkStart w:id="15658" w:name="_Toc120631068"/>
      <w:bookmarkStart w:id="15659" w:name="_Toc120631719"/>
      <w:bookmarkStart w:id="15660" w:name="_Toc120632369"/>
      <w:bookmarkStart w:id="15661" w:name="_Toc120633019"/>
      <w:bookmarkStart w:id="15662" w:name="_Toc120633669"/>
      <w:bookmarkStart w:id="15663" w:name="_Toc120634320"/>
      <w:bookmarkStart w:id="15664" w:name="_Toc120634971"/>
      <w:bookmarkStart w:id="15665" w:name="_Toc121754095"/>
      <w:bookmarkStart w:id="15666" w:name="_Toc121754765"/>
      <w:bookmarkStart w:id="15667" w:name="_Toc129108714"/>
      <w:bookmarkStart w:id="15668" w:name="_Toc129109379"/>
      <w:bookmarkStart w:id="15669" w:name="_Toc129110052"/>
      <w:bookmarkStart w:id="15670" w:name="_Toc130389172"/>
      <w:bookmarkStart w:id="15671" w:name="_Toc130390245"/>
      <w:bookmarkStart w:id="15672" w:name="_Toc130390933"/>
      <w:bookmarkStart w:id="15673" w:name="_Toc131624697"/>
      <w:bookmarkStart w:id="15674" w:name="_Toc137476130"/>
      <w:bookmarkStart w:id="15675" w:name="_Toc138872785"/>
      <w:bookmarkStart w:id="15676" w:name="_Toc138874371"/>
      <w:bookmarkStart w:id="15677" w:name="_Toc145524970"/>
      <w:bookmarkStart w:id="15678" w:name="_Toc153560095"/>
      <w:bookmarkStart w:id="15679" w:name="_Toc161647395"/>
      <w:bookmarkStart w:id="15680" w:name="_Toc169532982"/>
      <w:bookmarkStart w:id="15681" w:name="_Toc171519583"/>
      <w:bookmarkStart w:id="15682" w:name="_Toc176539316"/>
      <w:bookmarkStart w:id="15683" w:name="_Toc192246614"/>
      <w:bookmarkStart w:id="15684" w:name="_Toc210482405"/>
      <w:r w:rsidRPr="008C3753">
        <w:t>8.2.2.5</w:t>
      </w:r>
      <w:r w:rsidRPr="008C3753">
        <w:tab/>
        <w:t>Test Requirement</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5" w:name="_Toc120544872"/>
      <w:bookmarkStart w:id="15686" w:name="_Toc120545227"/>
      <w:bookmarkStart w:id="15687" w:name="_Toc120545843"/>
      <w:bookmarkStart w:id="15688" w:name="_Toc120606747"/>
      <w:bookmarkStart w:id="15689" w:name="_Toc120607101"/>
      <w:bookmarkStart w:id="15690" w:name="_Toc120607458"/>
      <w:bookmarkStart w:id="15691" w:name="_Toc120607821"/>
      <w:bookmarkStart w:id="15692" w:name="_Toc120608186"/>
      <w:bookmarkStart w:id="15693" w:name="_Toc120608566"/>
      <w:bookmarkStart w:id="15694" w:name="_Toc120608946"/>
      <w:bookmarkStart w:id="15695" w:name="_Toc120609337"/>
      <w:bookmarkStart w:id="15696" w:name="_Toc120609728"/>
      <w:bookmarkStart w:id="15697" w:name="_Toc120610129"/>
      <w:bookmarkStart w:id="15698" w:name="_Toc120610882"/>
      <w:bookmarkStart w:id="15699" w:name="_Toc120611291"/>
      <w:bookmarkStart w:id="15700" w:name="_Toc120611709"/>
      <w:bookmarkStart w:id="15701" w:name="_Toc120612129"/>
      <w:bookmarkStart w:id="15702" w:name="_Toc120612556"/>
      <w:bookmarkStart w:id="15703" w:name="_Toc120612985"/>
      <w:bookmarkStart w:id="15704" w:name="_Toc120613414"/>
      <w:bookmarkStart w:id="15705" w:name="_Toc120613844"/>
      <w:bookmarkStart w:id="15706" w:name="_Toc120614274"/>
      <w:bookmarkStart w:id="15707" w:name="_Toc120614717"/>
      <w:bookmarkStart w:id="15708" w:name="_Toc120615176"/>
      <w:bookmarkStart w:id="15709" w:name="_Toc120622353"/>
      <w:bookmarkStart w:id="15710" w:name="_Toc120622859"/>
      <w:bookmarkStart w:id="15711" w:name="_Toc120623478"/>
      <w:bookmarkStart w:id="15712" w:name="_Toc120624003"/>
      <w:bookmarkStart w:id="15713" w:name="_Toc120624540"/>
      <w:bookmarkStart w:id="15714" w:name="_Toc120625077"/>
      <w:bookmarkStart w:id="15715" w:name="_Toc120625614"/>
      <w:bookmarkStart w:id="15716" w:name="_Toc120626151"/>
      <w:bookmarkStart w:id="15717" w:name="_Toc120626698"/>
      <w:bookmarkStart w:id="15718" w:name="_Toc120627254"/>
      <w:bookmarkStart w:id="15719" w:name="_Toc120627819"/>
      <w:bookmarkStart w:id="15720" w:name="_Toc120628395"/>
      <w:bookmarkStart w:id="15721" w:name="_Toc120628980"/>
      <w:bookmarkStart w:id="15722" w:name="_Toc120629568"/>
      <w:bookmarkStart w:id="15723" w:name="_Toc120631069"/>
      <w:bookmarkStart w:id="15724" w:name="_Toc120631720"/>
      <w:bookmarkStart w:id="15725" w:name="_Toc120632370"/>
      <w:bookmarkStart w:id="15726" w:name="_Toc120633020"/>
      <w:bookmarkStart w:id="15727" w:name="_Toc120633670"/>
      <w:bookmarkStart w:id="15728" w:name="_Toc120634321"/>
      <w:bookmarkStart w:id="15729" w:name="_Toc120634972"/>
      <w:bookmarkStart w:id="15730" w:name="_Toc121754096"/>
      <w:bookmarkStart w:id="15731" w:name="_Toc121754766"/>
      <w:bookmarkStart w:id="15732" w:name="_Toc129108715"/>
      <w:bookmarkStart w:id="15733" w:name="_Toc129109380"/>
      <w:bookmarkStart w:id="15734" w:name="_Toc129110053"/>
      <w:bookmarkStart w:id="15735" w:name="_Toc130389173"/>
      <w:bookmarkStart w:id="15736" w:name="_Toc130390246"/>
      <w:bookmarkStart w:id="15737" w:name="_Toc130390934"/>
      <w:bookmarkStart w:id="15738" w:name="_Toc131624698"/>
      <w:bookmarkStart w:id="15739" w:name="_Toc137476131"/>
      <w:bookmarkStart w:id="15740" w:name="_Toc138872786"/>
      <w:bookmarkStart w:id="15741" w:name="_Toc138874372"/>
      <w:bookmarkStart w:id="15742" w:name="_Toc145524971"/>
      <w:bookmarkStart w:id="15743" w:name="_Toc153560096"/>
      <w:bookmarkStart w:id="15744" w:name="_Toc161647396"/>
      <w:bookmarkStart w:id="15745" w:name="_Toc169532983"/>
      <w:bookmarkStart w:id="15746" w:name="_Toc171519584"/>
      <w:bookmarkStart w:id="15747" w:name="_Toc176539317"/>
      <w:bookmarkStart w:id="15748" w:name="_Toc192246615"/>
      <w:bookmarkStart w:id="15749" w:name="_Toc210482406"/>
      <w:r w:rsidRPr="008C3753">
        <w:rPr>
          <w:lang w:eastAsia="zh-CN"/>
        </w:rPr>
        <w:lastRenderedPageBreak/>
        <w:t>8.2.</w:t>
      </w:r>
      <w:r>
        <w:rPr>
          <w:lang w:eastAsia="zh-CN"/>
        </w:rPr>
        <w:t>3</w:t>
      </w:r>
      <w:r w:rsidRPr="008C3753">
        <w:rPr>
          <w:lang w:eastAsia="zh-CN"/>
        </w:rPr>
        <w:tab/>
        <w:t>Performance requirements for UL timing adjustment</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52BD1095" w14:textId="77777777" w:rsidR="003F6B98" w:rsidRPr="008C3753" w:rsidRDefault="003F6B98" w:rsidP="003F6B98">
      <w:pPr>
        <w:pStyle w:val="Heading4"/>
        <w:rPr>
          <w:lang w:eastAsia="zh-CN"/>
        </w:rPr>
      </w:pPr>
      <w:bookmarkStart w:id="15750" w:name="_Toc120544873"/>
      <w:bookmarkStart w:id="15751" w:name="_Toc120545228"/>
      <w:bookmarkStart w:id="15752" w:name="_Toc120545844"/>
      <w:bookmarkStart w:id="15753" w:name="_Toc120606748"/>
      <w:bookmarkStart w:id="15754" w:name="_Toc120607102"/>
      <w:bookmarkStart w:id="15755" w:name="_Toc120607459"/>
      <w:bookmarkStart w:id="15756" w:name="_Toc120607822"/>
      <w:bookmarkStart w:id="15757" w:name="_Toc120608187"/>
      <w:bookmarkStart w:id="15758" w:name="_Toc120608567"/>
      <w:bookmarkStart w:id="15759" w:name="_Toc120608947"/>
      <w:bookmarkStart w:id="15760" w:name="_Toc120609338"/>
      <w:bookmarkStart w:id="15761" w:name="_Toc120609729"/>
      <w:bookmarkStart w:id="15762" w:name="_Toc120610130"/>
      <w:bookmarkStart w:id="15763" w:name="_Toc120610883"/>
      <w:bookmarkStart w:id="15764" w:name="_Toc120611292"/>
      <w:bookmarkStart w:id="15765" w:name="_Toc120611710"/>
      <w:bookmarkStart w:id="15766" w:name="_Toc120612130"/>
      <w:bookmarkStart w:id="15767" w:name="_Toc120612557"/>
      <w:bookmarkStart w:id="15768" w:name="_Toc120612986"/>
      <w:bookmarkStart w:id="15769" w:name="_Toc120613415"/>
      <w:bookmarkStart w:id="15770" w:name="_Toc120613845"/>
      <w:bookmarkStart w:id="15771" w:name="_Toc120614275"/>
      <w:bookmarkStart w:id="15772" w:name="_Toc120614718"/>
      <w:bookmarkStart w:id="15773" w:name="_Toc120615177"/>
      <w:bookmarkStart w:id="15774" w:name="_Toc120622354"/>
      <w:bookmarkStart w:id="15775" w:name="_Toc120622860"/>
      <w:bookmarkStart w:id="15776" w:name="_Toc120623479"/>
      <w:bookmarkStart w:id="15777" w:name="_Toc120624004"/>
      <w:bookmarkStart w:id="15778" w:name="_Toc120624541"/>
      <w:bookmarkStart w:id="15779" w:name="_Toc120625078"/>
      <w:bookmarkStart w:id="15780" w:name="_Toc120625615"/>
      <w:bookmarkStart w:id="15781" w:name="_Toc120626152"/>
      <w:bookmarkStart w:id="15782" w:name="_Toc120626699"/>
      <w:bookmarkStart w:id="15783" w:name="_Toc120627255"/>
      <w:bookmarkStart w:id="15784" w:name="_Toc120627820"/>
      <w:bookmarkStart w:id="15785" w:name="_Toc120628396"/>
      <w:bookmarkStart w:id="15786" w:name="_Toc120628981"/>
      <w:bookmarkStart w:id="15787" w:name="_Toc120629569"/>
      <w:bookmarkStart w:id="15788" w:name="_Toc120631070"/>
      <w:bookmarkStart w:id="15789" w:name="_Toc120631721"/>
      <w:bookmarkStart w:id="15790" w:name="_Toc120632371"/>
      <w:bookmarkStart w:id="15791" w:name="_Toc120633021"/>
      <w:bookmarkStart w:id="15792" w:name="_Toc120633671"/>
      <w:bookmarkStart w:id="15793" w:name="_Toc120634322"/>
      <w:bookmarkStart w:id="15794" w:name="_Toc120634973"/>
      <w:bookmarkStart w:id="15795" w:name="_Toc121754097"/>
      <w:bookmarkStart w:id="15796" w:name="_Toc121754767"/>
      <w:bookmarkStart w:id="15797" w:name="_Toc129108716"/>
      <w:bookmarkStart w:id="15798" w:name="_Toc129109381"/>
      <w:bookmarkStart w:id="15799" w:name="_Toc129110054"/>
      <w:bookmarkStart w:id="15800" w:name="_Toc130389174"/>
      <w:bookmarkStart w:id="15801" w:name="_Toc130390247"/>
      <w:bookmarkStart w:id="15802" w:name="_Toc130390935"/>
      <w:bookmarkStart w:id="15803" w:name="_Toc131624699"/>
      <w:bookmarkStart w:id="15804" w:name="_Toc137476132"/>
      <w:bookmarkStart w:id="15805" w:name="_Toc138872787"/>
      <w:bookmarkStart w:id="15806" w:name="_Toc138874373"/>
      <w:bookmarkStart w:id="15807" w:name="_Toc145524972"/>
      <w:bookmarkStart w:id="15808" w:name="_Toc153560097"/>
      <w:bookmarkStart w:id="15809" w:name="_Toc161647397"/>
      <w:bookmarkStart w:id="15810" w:name="_Toc169532984"/>
      <w:bookmarkStart w:id="15811" w:name="_Toc171519585"/>
      <w:bookmarkStart w:id="15812" w:name="_Toc176539318"/>
      <w:bookmarkStart w:id="15813" w:name="_Toc192246616"/>
      <w:bookmarkStart w:id="15814"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5" w:name="_Toc120544874"/>
      <w:bookmarkStart w:id="15816" w:name="_Toc120545229"/>
      <w:bookmarkStart w:id="15817" w:name="_Toc120545845"/>
      <w:bookmarkStart w:id="15818" w:name="_Toc120606749"/>
      <w:bookmarkStart w:id="15819" w:name="_Toc120607103"/>
      <w:bookmarkStart w:id="15820" w:name="_Toc120607460"/>
      <w:bookmarkStart w:id="15821" w:name="_Toc120607823"/>
      <w:bookmarkStart w:id="15822" w:name="_Toc120608188"/>
      <w:bookmarkStart w:id="15823" w:name="_Toc120608568"/>
      <w:bookmarkStart w:id="15824" w:name="_Toc120608948"/>
      <w:bookmarkStart w:id="15825" w:name="_Toc120609339"/>
      <w:bookmarkStart w:id="15826" w:name="_Toc120609730"/>
      <w:bookmarkStart w:id="15827" w:name="_Toc120610131"/>
      <w:bookmarkStart w:id="15828" w:name="_Toc120610884"/>
      <w:bookmarkStart w:id="15829" w:name="_Toc120611293"/>
      <w:bookmarkStart w:id="15830" w:name="_Toc120611711"/>
      <w:bookmarkStart w:id="15831" w:name="_Toc120612131"/>
      <w:bookmarkStart w:id="15832" w:name="_Toc120612558"/>
      <w:bookmarkStart w:id="15833" w:name="_Toc120612987"/>
      <w:bookmarkStart w:id="15834" w:name="_Toc120613416"/>
      <w:bookmarkStart w:id="15835" w:name="_Toc120613846"/>
      <w:bookmarkStart w:id="15836" w:name="_Toc120614276"/>
      <w:bookmarkStart w:id="15837" w:name="_Toc120614719"/>
      <w:bookmarkStart w:id="15838" w:name="_Toc120615178"/>
      <w:bookmarkStart w:id="15839" w:name="_Toc120622355"/>
      <w:bookmarkStart w:id="15840" w:name="_Toc120622861"/>
      <w:bookmarkStart w:id="15841" w:name="_Toc120623480"/>
      <w:bookmarkStart w:id="15842" w:name="_Toc120624005"/>
      <w:bookmarkStart w:id="15843" w:name="_Toc120624542"/>
      <w:bookmarkStart w:id="15844" w:name="_Toc120625079"/>
      <w:bookmarkStart w:id="15845" w:name="_Toc120625616"/>
      <w:bookmarkStart w:id="15846" w:name="_Toc120626153"/>
      <w:bookmarkStart w:id="15847" w:name="_Toc120626700"/>
      <w:bookmarkStart w:id="15848" w:name="_Toc120627256"/>
      <w:bookmarkStart w:id="15849" w:name="_Toc120627821"/>
      <w:bookmarkStart w:id="15850" w:name="_Toc120628397"/>
      <w:bookmarkStart w:id="15851" w:name="_Toc120628982"/>
      <w:bookmarkStart w:id="15852" w:name="_Toc120629570"/>
      <w:bookmarkStart w:id="15853" w:name="_Toc120631071"/>
      <w:bookmarkStart w:id="15854" w:name="_Toc120631722"/>
      <w:bookmarkStart w:id="15855" w:name="_Toc120632372"/>
      <w:bookmarkStart w:id="15856" w:name="_Toc120633022"/>
      <w:bookmarkStart w:id="15857" w:name="_Toc120633672"/>
      <w:bookmarkStart w:id="15858" w:name="_Toc120634323"/>
      <w:bookmarkStart w:id="15859" w:name="_Toc120634974"/>
      <w:bookmarkStart w:id="15860" w:name="_Toc121754098"/>
      <w:bookmarkStart w:id="15861" w:name="_Toc121754768"/>
      <w:bookmarkStart w:id="15862" w:name="_Toc129108717"/>
      <w:bookmarkStart w:id="15863" w:name="_Toc129109382"/>
      <w:bookmarkStart w:id="15864" w:name="_Toc129110055"/>
      <w:bookmarkStart w:id="15865" w:name="_Toc130389175"/>
      <w:bookmarkStart w:id="15866" w:name="_Toc130390248"/>
      <w:bookmarkStart w:id="15867" w:name="_Toc130390936"/>
      <w:bookmarkStart w:id="15868" w:name="_Toc131624700"/>
      <w:bookmarkStart w:id="15869" w:name="_Toc137476133"/>
      <w:bookmarkStart w:id="15870" w:name="_Toc138872788"/>
      <w:bookmarkStart w:id="15871" w:name="_Toc138874374"/>
      <w:bookmarkStart w:id="15872" w:name="_Toc145524973"/>
      <w:bookmarkStart w:id="15873" w:name="_Toc153560098"/>
      <w:bookmarkStart w:id="15874" w:name="_Toc161647398"/>
      <w:bookmarkStart w:id="15875" w:name="_Toc169532985"/>
      <w:bookmarkStart w:id="15876" w:name="_Toc171519586"/>
      <w:bookmarkStart w:id="15877" w:name="_Toc176539319"/>
      <w:bookmarkStart w:id="15878" w:name="_Toc192246617"/>
      <w:bookmarkStart w:id="15879"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80" w:name="_Toc120544875"/>
      <w:bookmarkStart w:id="15881" w:name="_Toc120545230"/>
      <w:bookmarkStart w:id="15882" w:name="_Toc120545846"/>
      <w:bookmarkStart w:id="15883" w:name="_Toc120606750"/>
      <w:bookmarkStart w:id="15884" w:name="_Toc120607104"/>
      <w:bookmarkStart w:id="15885" w:name="_Toc120607461"/>
      <w:bookmarkStart w:id="15886" w:name="_Toc120607824"/>
      <w:bookmarkStart w:id="15887" w:name="_Toc120608189"/>
      <w:bookmarkStart w:id="15888" w:name="_Toc120608569"/>
      <w:bookmarkStart w:id="15889" w:name="_Toc120608949"/>
      <w:bookmarkStart w:id="15890" w:name="_Toc120609340"/>
      <w:bookmarkStart w:id="15891" w:name="_Toc120609731"/>
      <w:bookmarkStart w:id="15892" w:name="_Toc120610132"/>
      <w:bookmarkStart w:id="15893" w:name="_Toc120610885"/>
      <w:bookmarkStart w:id="15894" w:name="_Toc120611294"/>
      <w:bookmarkStart w:id="15895" w:name="_Toc120611712"/>
      <w:bookmarkStart w:id="15896" w:name="_Toc120612132"/>
      <w:bookmarkStart w:id="15897" w:name="_Toc120612559"/>
      <w:bookmarkStart w:id="15898" w:name="_Toc120612988"/>
      <w:bookmarkStart w:id="15899" w:name="_Toc120613417"/>
      <w:bookmarkStart w:id="15900" w:name="_Toc120613847"/>
      <w:bookmarkStart w:id="15901" w:name="_Toc120614277"/>
      <w:bookmarkStart w:id="15902" w:name="_Toc120614720"/>
      <w:bookmarkStart w:id="15903" w:name="_Toc120615179"/>
      <w:bookmarkStart w:id="15904" w:name="_Toc120622356"/>
      <w:bookmarkStart w:id="15905" w:name="_Toc120622862"/>
      <w:bookmarkStart w:id="15906" w:name="_Toc120623481"/>
      <w:bookmarkStart w:id="15907" w:name="_Toc120624006"/>
      <w:bookmarkStart w:id="15908" w:name="_Toc120624543"/>
      <w:bookmarkStart w:id="15909" w:name="_Toc120625080"/>
      <w:bookmarkStart w:id="15910" w:name="_Toc120625617"/>
      <w:bookmarkStart w:id="15911" w:name="_Toc120626154"/>
      <w:bookmarkStart w:id="15912" w:name="_Toc120626701"/>
      <w:bookmarkStart w:id="15913" w:name="_Toc120627257"/>
      <w:bookmarkStart w:id="15914" w:name="_Toc120627822"/>
      <w:bookmarkStart w:id="15915" w:name="_Toc120628398"/>
      <w:bookmarkStart w:id="15916" w:name="_Toc120628983"/>
      <w:bookmarkStart w:id="15917" w:name="_Toc120629571"/>
      <w:bookmarkStart w:id="15918" w:name="_Toc120631072"/>
      <w:bookmarkStart w:id="15919" w:name="_Toc120631723"/>
      <w:bookmarkStart w:id="15920" w:name="_Toc120632373"/>
      <w:bookmarkStart w:id="15921" w:name="_Toc120633023"/>
      <w:bookmarkStart w:id="15922" w:name="_Toc120633673"/>
      <w:bookmarkStart w:id="15923" w:name="_Toc120634324"/>
      <w:bookmarkStart w:id="15924" w:name="_Toc120634975"/>
      <w:bookmarkStart w:id="15925" w:name="_Toc121754099"/>
      <w:bookmarkStart w:id="15926" w:name="_Toc121754769"/>
      <w:bookmarkStart w:id="15927" w:name="_Toc129108718"/>
      <w:bookmarkStart w:id="15928" w:name="_Toc129109383"/>
      <w:bookmarkStart w:id="15929" w:name="_Toc129110056"/>
      <w:bookmarkStart w:id="15930" w:name="_Toc130389176"/>
      <w:bookmarkStart w:id="15931" w:name="_Toc130390249"/>
      <w:bookmarkStart w:id="15932" w:name="_Toc130390937"/>
      <w:bookmarkStart w:id="15933" w:name="_Toc131624701"/>
      <w:bookmarkStart w:id="15934" w:name="_Toc137476134"/>
      <w:bookmarkStart w:id="15935" w:name="_Toc138872789"/>
      <w:bookmarkStart w:id="15936" w:name="_Toc138874375"/>
      <w:bookmarkStart w:id="15937" w:name="_Toc145524974"/>
      <w:bookmarkStart w:id="15938" w:name="_Toc153560099"/>
      <w:bookmarkStart w:id="15939" w:name="_Toc161647399"/>
      <w:bookmarkStart w:id="15940" w:name="_Toc169532986"/>
      <w:bookmarkStart w:id="15941" w:name="_Toc171519587"/>
      <w:bookmarkStart w:id="15942" w:name="_Toc176539320"/>
      <w:bookmarkStart w:id="15943" w:name="_Toc192246618"/>
      <w:bookmarkStart w:id="15944" w:name="_Toc210482409"/>
      <w:r w:rsidRPr="008C3753">
        <w:rPr>
          <w:lang w:eastAsia="zh-CN"/>
        </w:rPr>
        <w:t>8.2.</w:t>
      </w:r>
      <w:r>
        <w:rPr>
          <w:lang w:eastAsia="zh-CN"/>
        </w:rPr>
        <w:t>3</w:t>
      </w:r>
      <w:r w:rsidRPr="008C3753">
        <w:rPr>
          <w:lang w:eastAsia="zh-CN"/>
        </w:rPr>
        <w:t>.3</w:t>
      </w:r>
      <w:r w:rsidRPr="008C3753">
        <w:rPr>
          <w:lang w:eastAsia="zh-CN"/>
        </w:rPr>
        <w:tab/>
        <w:t>Test Purpose</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5" w:name="_Toc120544876"/>
      <w:bookmarkStart w:id="15946" w:name="_Toc120545231"/>
      <w:bookmarkStart w:id="15947" w:name="_Toc120545847"/>
      <w:bookmarkStart w:id="15948" w:name="_Toc120606751"/>
      <w:bookmarkStart w:id="15949" w:name="_Toc120607105"/>
      <w:bookmarkStart w:id="15950" w:name="_Toc120607462"/>
      <w:bookmarkStart w:id="15951" w:name="_Toc120607825"/>
      <w:bookmarkStart w:id="15952" w:name="_Toc120608190"/>
      <w:bookmarkStart w:id="15953" w:name="_Toc120608570"/>
      <w:bookmarkStart w:id="15954" w:name="_Toc120608950"/>
      <w:bookmarkStart w:id="15955" w:name="_Toc120609341"/>
      <w:bookmarkStart w:id="15956" w:name="_Toc120609732"/>
      <w:bookmarkStart w:id="15957" w:name="_Toc120610133"/>
      <w:bookmarkStart w:id="15958" w:name="_Toc120610886"/>
      <w:bookmarkStart w:id="15959" w:name="_Toc120611295"/>
      <w:bookmarkStart w:id="15960" w:name="_Toc120611713"/>
      <w:bookmarkStart w:id="15961" w:name="_Toc120612133"/>
      <w:bookmarkStart w:id="15962" w:name="_Toc120612560"/>
      <w:bookmarkStart w:id="15963" w:name="_Toc120612989"/>
      <w:bookmarkStart w:id="15964" w:name="_Toc120613418"/>
      <w:bookmarkStart w:id="15965" w:name="_Toc120613848"/>
      <w:bookmarkStart w:id="15966" w:name="_Toc120614278"/>
      <w:bookmarkStart w:id="15967" w:name="_Toc120614721"/>
      <w:bookmarkStart w:id="15968" w:name="_Toc120615180"/>
      <w:bookmarkStart w:id="15969" w:name="_Toc120622357"/>
      <w:bookmarkStart w:id="15970" w:name="_Toc120622863"/>
      <w:bookmarkStart w:id="15971" w:name="_Toc120623482"/>
      <w:bookmarkStart w:id="15972" w:name="_Toc120624007"/>
      <w:bookmarkStart w:id="15973" w:name="_Toc120624544"/>
      <w:bookmarkStart w:id="15974" w:name="_Toc120625081"/>
      <w:bookmarkStart w:id="15975" w:name="_Toc120625618"/>
      <w:bookmarkStart w:id="15976" w:name="_Toc120626155"/>
      <w:bookmarkStart w:id="15977" w:name="_Toc120626702"/>
      <w:bookmarkStart w:id="15978" w:name="_Toc120627258"/>
      <w:bookmarkStart w:id="15979" w:name="_Toc120627823"/>
      <w:bookmarkStart w:id="15980" w:name="_Toc120628399"/>
      <w:bookmarkStart w:id="15981" w:name="_Toc120628984"/>
      <w:bookmarkStart w:id="15982" w:name="_Toc120629572"/>
      <w:bookmarkStart w:id="15983" w:name="_Toc120631073"/>
      <w:bookmarkStart w:id="15984" w:name="_Toc120631724"/>
      <w:bookmarkStart w:id="15985" w:name="_Toc120632374"/>
      <w:bookmarkStart w:id="15986" w:name="_Toc120633024"/>
      <w:bookmarkStart w:id="15987" w:name="_Toc120633674"/>
      <w:bookmarkStart w:id="15988" w:name="_Toc120634325"/>
      <w:bookmarkStart w:id="15989" w:name="_Toc120634976"/>
      <w:bookmarkStart w:id="15990" w:name="_Toc121754100"/>
      <w:bookmarkStart w:id="15991" w:name="_Toc121754770"/>
      <w:bookmarkStart w:id="15992" w:name="_Toc129108719"/>
      <w:bookmarkStart w:id="15993" w:name="_Toc129109384"/>
      <w:bookmarkStart w:id="15994" w:name="_Toc129110057"/>
      <w:bookmarkStart w:id="15995" w:name="_Toc130389177"/>
      <w:bookmarkStart w:id="15996" w:name="_Toc130390250"/>
      <w:bookmarkStart w:id="15997" w:name="_Toc130390938"/>
      <w:bookmarkStart w:id="15998" w:name="_Toc131624702"/>
      <w:bookmarkStart w:id="15999" w:name="_Toc137476135"/>
      <w:bookmarkStart w:id="16000" w:name="_Toc138872790"/>
      <w:bookmarkStart w:id="16001" w:name="_Toc138874376"/>
      <w:bookmarkStart w:id="16002" w:name="_Toc145524975"/>
      <w:bookmarkStart w:id="16003" w:name="_Toc153560100"/>
      <w:bookmarkStart w:id="16004" w:name="_Toc161647400"/>
      <w:bookmarkStart w:id="16005" w:name="_Toc169532987"/>
      <w:bookmarkStart w:id="16006" w:name="_Toc171519588"/>
      <w:bookmarkStart w:id="16007" w:name="_Toc176539321"/>
      <w:bookmarkStart w:id="16008" w:name="_Toc192246619"/>
      <w:bookmarkStart w:id="16009" w:name="_Toc210482410"/>
      <w:r w:rsidRPr="008C3753">
        <w:rPr>
          <w:lang w:eastAsia="zh-CN"/>
        </w:rPr>
        <w:t>8.2.</w:t>
      </w:r>
      <w:r>
        <w:rPr>
          <w:lang w:eastAsia="zh-CN"/>
        </w:rPr>
        <w:t>3</w:t>
      </w:r>
      <w:r w:rsidRPr="008C3753">
        <w:rPr>
          <w:lang w:eastAsia="zh-CN"/>
        </w:rPr>
        <w:t>.4</w:t>
      </w:r>
      <w:r w:rsidRPr="008C3753">
        <w:rPr>
          <w:lang w:eastAsia="zh-CN"/>
        </w:rPr>
        <w:tab/>
        <w:t>Method of test</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4AC0790A" w14:textId="77777777" w:rsidR="003F6B98" w:rsidRPr="008C3753" w:rsidRDefault="003F6B98" w:rsidP="003F6B98">
      <w:pPr>
        <w:pStyle w:val="Heading5"/>
        <w:rPr>
          <w:lang w:eastAsia="zh-CN"/>
        </w:rPr>
      </w:pPr>
      <w:bookmarkStart w:id="16010" w:name="_Toc120544877"/>
      <w:bookmarkStart w:id="16011" w:name="_Toc120545232"/>
      <w:bookmarkStart w:id="16012" w:name="_Toc120545848"/>
      <w:bookmarkStart w:id="16013" w:name="_Toc120606752"/>
      <w:bookmarkStart w:id="16014" w:name="_Toc120607106"/>
      <w:bookmarkStart w:id="16015" w:name="_Toc120607463"/>
      <w:bookmarkStart w:id="16016" w:name="_Toc120607826"/>
      <w:bookmarkStart w:id="16017" w:name="_Toc120608191"/>
      <w:bookmarkStart w:id="16018" w:name="_Toc120608571"/>
      <w:bookmarkStart w:id="16019" w:name="_Toc120608951"/>
      <w:bookmarkStart w:id="16020" w:name="_Toc120609342"/>
      <w:bookmarkStart w:id="16021" w:name="_Toc120609733"/>
      <w:bookmarkStart w:id="16022" w:name="_Toc120610134"/>
      <w:bookmarkStart w:id="16023" w:name="_Toc120610887"/>
      <w:bookmarkStart w:id="16024" w:name="_Toc120611296"/>
      <w:bookmarkStart w:id="16025" w:name="_Toc120611714"/>
      <w:bookmarkStart w:id="16026" w:name="_Toc120612134"/>
      <w:bookmarkStart w:id="16027" w:name="_Toc120612561"/>
      <w:bookmarkStart w:id="16028" w:name="_Toc120612990"/>
      <w:bookmarkStart w:id="16029" w:name="_Toc120613419"/>
      <w:bookmarkStart w:id="16030" w:name="_Toc120613849"/>
      <w:bookmarkStart w:id="16031" w:name="_Toc120614279"/>
      <w:bookmarkStart w:id="16032" w:name="_Toc120614722"/>
      <w:bookmarkStart w:id="16033" w:name="_Toc120615181"/>
      <w:bookmarkStart w:id="16034" w:name="_Toc120622358"/>
      <w:bookmarkStart w:id="16035" w:name="_Toc120622864"/>
      <w:bookmarkStart w:id="16036" w:name="_Toc120623483"/>
      <w:bookmarkStart w:id="16037" w:name="_Toc120624008"/>
      <w:bookmarkStart w:id="16038" w:name="_Toc120624545"/>
      <w:bookmarkStart w:id="16039" w:name="_Toc120625082"/>
      <w:bookmarkStart w:id="16040" w:name="_Toc120625619"/>
      <w:bookmarkStart w:id="16041" w:name="_Toc120626156"/>
      <w:bookmarkStart w:id="16042" w:name="_Toc120626703"/>
      <w:bookmarkStart w:id="16043" w:name="_Toc120627259"/>
      <w:bookmarkStart w:id="16044" w:name="_Toc120627824"/>
      <w:bookmarkStart w:id="16045" w:name="_Toc120628400"/>
      <w:bookmarkStart w:id="16046" w:name="_Toc120628985"/>
      <w:bookmarkStart w:id="16047" w:name="_Toc120629573"/>
      <w:bookmarkStart w:id="16048" w:name="_Toc120631074"/>
      <w:bookmarkStart w:id="16049" w:name="_Toc120631725"/>
      <w:bookmarkStart w:id="16050" w:name="_Toc120632375"/>
      <w:bookmarkStart w:id="16051" w:name="_Toc120633025"/>
      <w:bookmarkStart w:id="16052" w:name="_Toc120633675"/>
      <w:bookmarkStart w:id="16053" w:name="_Toc120634326"/>
      <w:bookmarkStart w:id="16054" w:name="_Toc120634977"/>
      <w:bookmarkStart w:id="16055" w:name="_Toc121754101"/>
      <w:bookmarkStart w:id="16056" w:name="_Toc121754771"/>
      <w:bookmarkStart w:id="16057" w:name="_Toc129108720"/>
      <w:bookmarkStart w:id="16058" w:name="_Toc129109385"/>
      <w:bookmarkStart w:id="16059" w:name="_Toc129110058"/>
      <w:bookmarkStart w:id="16060" w:name="_Toc130389178"/>
      <w:bookmarkStart w:id="16061" w:name="_Toc130390251"/>
      <w:bookmarkStart w:id="16062" w:name="_Toc130390939"/>
      <w:bookmarkStart w:id="16063" w:name="_Toc131624703"/>
      <w:bookmarkStart w:id="16064" w:name="_Toc137476136"/>
      <w:bookmarkStart w:id="16065" w:name="_Toc138872791"/>
      <w:bookmarkStart w:id="16066" w:name="_Toc138874377"/>
      <w:bookmarkStart w:id="16067" w:name="_Toc145524976"/>
      <w:bookmarkStart w:id="16068" w:name="_Toc153560101"/>
      <w:bookmarkStart w:id="16069" w:name="_Toc161647401"/>
      <w:bookmarkStart w:id="16070" w:name="_Toc169532988"/>
      <w:bookmarkStart w:id="16071" w:name="_Toc171519589"/>
      <w:bookmarkStart w:id="16072" w:name="_Toc176539322"/>
      <w:bookmarkStart w:id="16073" w:name="_Toc192246620"/>
      <w:bookmarkStart w:id="16074"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5" w:name="_Toc120544878"/>
      <w:bookmarkStart w:id="16076" w:name="_Toc120545233"/>
      <w:bookmarkStart w:id="16077" w:name="_Toc120545849"/>
      <w:bookmarkStart w:id="16078" w:name="_Toc120606753"/>
      <w:bookmarkStart w:id="16079" w:name="_Toc120607107"/>
      <w:bookmarkStart w:id="16080" w:name="_Toc120607464"/>
      <w:bookmarkStart w:id="16081" w:name="_Toc120607827"/>
      <w:bookmarkStart w:id="16082" w:name="_Toc120608192"/>
      <w:bookmarkStart w:id="16083" w:name="_Toc120608572"/>
      <w:bookmarkStart w:id="16084" w:name="_Toc120608952"/>
      <w:bookmarkStart w:id="16085" w:name="_Toc120609343"/>
      <w:bookmarkStart w:id="16086" w:name="_Toc120609734"/>
      <w:bookmarkStart w:id="16087" w:name="_Toc120610135"/>
      <w:bookmarkStart w:id="16088" w:name="_Toc120610888"/>
      <w:bookmarkStart w:id="16089" w:name="_Toc120611297"/>
      <w:bookmarkStart w:id="16090" w:name="_Toc120611715"/>
      <w:bookmarkStart w:id="16091" w:name="_Toc120612135"/>
      <w:bookmarkStart w:id="16092" w:name="_Toc120612562"/>
      <w:bookmarkStart w:id="16093" w:name="_Toc120612991"/>
      <w:bookmarkStart w:id="16094" w:name="_Toc120613420"/>
      <w:bookmarkStart w:id="16095" w:name="_Toc120613850"/>
      <w:bookmarkStart w:id="16096" w:name="_Toc120614280"/>
      <w:bookmarkStart w:id="16097" w:name="_Toc120614723"/>
      <w:bookmarkStart w:id="16098" w:name="_Toc120615182"/>
      <w:bookmarkStart w:id="16099" w:name="_Toc120622359"/>
      <w:bookmarkStart w:id="16100" w:name="_Toc120622865"/>
      <w:bookmarkStart w:id="16101" w:name="_Toc120623484"/>
      <w:bookmarkStart w:id="16102" w:name="_Toc120624009"/>
      <w:bookmarkStart w:id="16103" w:name="_Toc120624546"/>
      <w:bookmarkStart w:id="16104" w:name="_Toc120625083"/>
      <w:bookmarkStart w:id="16105" w:name="_Toc120625620"/>
      <w:bookmarkStart w:id="16106" w:name="_Toc120626157"/>
      <w:bookmarkStart w:id="16107" w:name="_Toc120626704"/>
      <w:bookmarkStart w:id="16108" w:name="_Toc120627260"/>
      <w:bookmarkStart w:id="16109" w:name="_Toc120627825"/>
      <w:bookmarkStart w:id="16110" w:name="_Toc120628401"/>
      <w:bookmarkStart w:id="16111" w:name="_Toc120628986"/>
      <w:bookmarkStart w:id="16112" w:name="_Toc120629574"/>
      <w:bookmarkStart w:id="16113" w:name="_Toc120631075"/>
      <w:bookmarkStart w:id="16114" w:name="_Toc120631726"/>
      <w:bookmarkStart w:id="16115" w:name="_Toc120632376"/>
      <w:bookmarkStart w:id="16116" w:name="_Toc120633026"/>
      <w:bookmarkStart w:id="16117" w:name="_Toc120633676"/>
      <w:bookmarkStart w:id="16118" w:name="_Toc120634327"/>
      <w:bookmarkStart w:id="16119" w:name="_Toc120634978"/>
      <w:bookmarkStart w:id="16120" w:name="_Toc121754102"/>
      <w:bookmarkStart w:id="16121" w:name="_Toc121754772"/>
      <w:bookmarkStart w:id="16122" w:name="_Toc129108721"/>
      <w:bookmarkStart w:id="16123" w:name="_Toc129109386"/>
      <w:bookmarkStart w:id="16124" w:name="_Toc129110059"/>
      <w:bookmarkStart w:id="16125" w:name="_Toc130389179"/>
      <w:bookmarkStart w:id="16126" w:name="_Toc130390252"/>
      <w:bookmarkStart w:id="16127" w:name="_Toc130390940"/>
      <w:bookmarkStart w:id="16128" w:name="_Toc131624704"/>
      <w:bookmarkStart w:id="16129" w:name="_Toc137476137"/>
      <w:bookmarkStart w:id="16130" w:name="_Toc138872792"/>
      <w:bookmarkStart w:id="16131" w:name="_Toc138874378"/>
      <w:bookmarkStart w:id="16132" w:name="_Toc145524977"/>
      <w:bookmarkStart w:id="16133" w:name="_Toc153560102"/>
      <w:bookmarkStart w:id="16134" w:name="_Toc161647402"/>
      <w:bookmarkStart w:id="16135" w:name="_Toc169532989"/>
      <w:bookmarkStart w:id="16136" w:name="_Toc171519590"/>
      <w:bookmarkStart w:id="16137" w:name="_Toc176539323"/>
      <w:bookmarkStart w:id="16138" w:name="_Toc192246621"/>
      <w:bookmarkStart w:id="16139" w:name="_Toc210482412"/>
      <w:r w:rsidRPr="008C3753">
        <w:rPr>
          <w:lang w:eastAsia="zh-CN"/>
        </w:rPr>
        <w:t>8.2.</w:t>
      </w:r>
      <w:r>
        <w:rPr>
          <w:lang w:eastAsia="zh-CN"/>
        </w:rPr>
        <w:t>3</w:t>
      </w:r>
      <w:r w:rsidRPr="008C3753">
        <w:rPr>
          <w:lang w:eastAsia="zh-CN"/>
        </w:rPr>
        <w:t>.4.2</w:t>
      </w:r>
      <w:r w:rsidRPr="008C3753">
        <w:rPr>
          <w:lang w:eastAsia="zh-CN"/>
        </w:rPr>
        <w:tab/>
        <w:t>Procedure</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40" w:name="_Toc120613421"/>
      <w:bookmarkStart w:id="16141" w:name="_Toc120613851"/>
      <w:bookmarkStart w:id="16142" w:name="_Toc120614281"/>
      <w:bookmarkStart w:id="16143" w:name="_Toc120614724"/>
      <w:bookmarkStart w:id="16144" w:name="_Toc120615183"/>
      <w:bookmarkStart w:id="16145" w:name="_Toc120622360"/>
      <w:bookmarkStart w:id="16146" w:name="_Toc120622866"/>
      <w:bookmarkStart w:id="16147" w:name="_Toc120623485"/>
      <w:bookmarkStart w:id="16148" w:name="_Toc120624010"/>
      <w:bookmarkStart w:id="16149" w:name="_Toc120624547"/>
      <w:bookmarkStart w:id="16150" w:name="_Toc120625084"/>
      <w:bookmarkStart w:id="16151" w:name="_Toc120625621"/>
      <w:bookmarkStart w:id="16152" w:name="_Toc120626158"/>
      <w:bookmarkStart w:id="16153" w:name="_Toc120626705"/>
      <w:bookmarkStart w:id="16154" w:name="_Toc120627261"/>
      <w:bookmarkStart w:id="16155" w:name="_Toc120627826"/>
      <w:bookmarkStart w:id="16156" w:name="_Toc120628402"/>
      <w:bookmarkStart w:id="16157" w:name="_Toc120628987"/>
      <w:bookmarkStart w:id="16158" w:name="_Toc120629575"/>
      <w:bookmarkStart w:id="16159" w:name="_Toc120631076"/>
      <w:bookmarkStart w:id="16160" w:name="_Toc120631727"/>
      <w:bookmarkStart w:id="16161" w:name="_Toc120632377"/>
      <w:bookmarkStart w:id="16162" w:name="_Toc120633027"/>
      <w:bookmarkStart w:id="16163" w:name="_Toc120633677"/>
      <w:bookmarkStart w:id="16164" w:name="_Toc120634328"/>
      <w:bookmarkStart w:id="16165" w:name="_Toc120634979"/>
      <w:bookmarkStart w:id="16166" w:name="_Toc121754103"/>
      <w:bookmarkStart w:id="16167" w:name="_Toc121754773"/>
      <w:bookmarkStart w:id="16168" w:name="_Toc129108722"/>
      <w:bookmarkStart w:id="16169" w:name="_Toc129109387"/>
      <w:bookmarkStart w:id="16170" w:name="_Toc129110060"/>
      <w:bookmarkStart w:id="16171" w:name="_Toc130389180"/>
      <w:bookmarkStart w:id="16172" w:name="_Toc130390253"/>
      <w:bookmarkStart w:id="16173" w:name="_Toc130390941"/>
      <w:bookmarkStart w:id="16174" w:name="_Toc131624705"/>
      <w:bookmarkStart w:id="16175" w:name="_Toc137476138"/>
      <w:bookmarkStart w:id="16176" w:name="_Toc138872793"/>
      <w:bookmarkStart w:id="16177" w:name="_Toc138874379"/>
      <w:bookmarkStart w:id="16178" w:name="_Toc145524978"/>
      <w:bookmarkStart w:id="16179" w:name="_Toc153560103"/>
      <w:bookmarkStart w:id="16180" w:name="_Toc161647403"/>
      <w:bookmarkStart w:id="16181" w:name="_Toc169532990"/>
      <w:bookmarkStart w:id="16182" w:name="_Toc171519591"/>
      <w:bookmarkStart w:id="16183" w:name="_Toc176539324"/>
      <w:bookmarkStart w:id="16184" w:name="_Toc192246622"/>
      <w:bookmarkStart w:id="16185" w:name="_Toc210482413"/>
      <w:r w:rsidRPr="008C3753">
        <w:t>8.2.</w:t>
      </w:r>
      <w:r>
        <w:t>3</w:t>
      </w:r>
      <w:r w:rsidRPr="008C3753">
        <w:t>.</w:t>
      </w:r>
      <w:r>
        <w:t>5</w:t>
      </w:r>
      <w:r w:rsidRPr="008C3753">
        <w:tab/>
        <w:t>Test Requirement for Normal Mode</w:t>
      </w:r>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6" w:name="_Toc120544879"/>
      <w:bookmarkStart w:id="16187" w:name="_Toc120545234"/>
      <w:bookmarkStart w:id="16188" w:name="_Toc120545850"/>
      <w:bookmarkStart w:id="16189" w:name="_Toc120606754"/>
      <w:bookmarkStart w:id="16190" w:name="_Toc120607108"/>
      <w:bookmarkStart w:id="16191" w:name="_Toc120607465"/>
      <w:bookmarkStart w:id="16192" w:name="_Toc120607828"/>
      <w:bookmarkStart w:id="16193" w:name="_Toc120608193"/>
      <w:bookmarkStart w:id="16194" w:name="_Toc120608573"/>
      <w:bookmarkStart w:id="16195" w:name="_Toc120608953"/>
      <w:bookmarkStart w:id="16196" w:name="_Toc120609344"/>
      <w:bookmarkStart w:id="16197" w:name="_Toc120609735"/>
      <w:bookmarkStart w:id="16198" w:name="_Toc120610136"/>
      <w:bookmarkStart w:id="16199" w:name="_Toc120610889"/>
      <w:bookmarkStart w:id="16200" w:name="_Toc120611298"/>
      <w:bookmarkStart w:id="16201" w:name="_Toc120611716"/>
      <w:bookmarkStart w:id="16202" w:name="_Toc120612136"/>
      <w:bookmarkStart w:id="16203" w:name="_Toc120612563"/>
      <w:bookmarkStart w:id="16204" w:name="_Toc120612992"/>
      <w:bookmarkStart w:id="16205" w:name="_Toc120613422"/>
      <w:bookmarkStart w:id="16206" w:name="_Toc120613852"/>
      <w:bookmarkStart w:id="16207" w:name="_Toc120614282"/>
      <w:bookmarkStart w:id="16208" w:name="_Toc120614725"/>
      <w:bookmarkStart w:id="16209" w:name="_Toc120615184"/>
      <w:bookmarkStart w:id="16210" w:name="_Toc120622361"/>
      <w:bookmarkStart w:id="16211" w:name="_Toc120622867"/>
      <w:bookmarkStart w:id="16212" w:name="_Toc120623486"/>
      <w:bookmarkStart w:id="16213" w:name="_Toc120624011"/>
      <w:bookmarkStart w:id="16214" w:name="_Toc120624548"/>
      <w:bookmarkStart w:id="16215" w:name="_Toc120625085"/>
      <w:bookmarkStart w:id="16216" w:name="_Toc120625622"/>
      <w:bookmarkStart w:id="16217" w:name="_Toc120626159"/>
      <w:bookmarkStart w:id="16218" w:name="_Toc120626706"/>
      <w:bookmarkStart w:id="16219" w:name="_Toc120627262"/>
      <w:bookmarkStart w:id="16220" w:name="_Toc120627827"/>
      <w:bookmarkStart w:id="16221" w:name="_Toc120628403"/>
      <w:bookmarkStart w:id="16222" w:name="_Toc120628988"/>
      <w:bookmarkStart w:id="16223" w:name="_Toc120629576"/>
      <w:bookmarkStart w:id="16224" w:name="_Toc120631077"/>
      <w:bookmarkStart w:id="16225" w:name="_Toc120631728"/>
      <w:bookmarkStart w:id="16226" w:name="_Toc120632378"/>
      <w:bookmarkStart w:id="16227" w:name="_Toc120633028"/>
      <w:bookmarkStart w:id="16228" w:name="_Toc120633678"/>
      <w:bookmarkStart w:id="16229" w:name="_Toc120634329"/>
      <w:bookmarkStart w:id="16230" w:name="_Toc120634980"/>
      <w:bookmarkStart w:id="16231" w:name="_Toc121754104"/>
      <w:bookmarkStart w:id="16232" w:name="_Toc121754774"/>
      <w:bookmarkStart w:id="16233" w:name="_Toc129108723"/>
      <w:bookmarkStart w:id="16234" w:name="_Toc129109388"/>
      <w:bookmarkStart w:id="16235" w:name="_Toc129110061"/>
      <w:bookmarkStart w:id="16236" w:name="_Toc130389181"/>
      <w:bookmarkStart w:id="16237" w:name="_Toc130390254"/>
      <w:bookmarkStart w:id="16238" w:name="_Toc130390942"/>
      <w:bookmarkStart w:id="16239" w:name="_Toc131624706"/>
      <w:bookmarkStart w:id="16240" w:name="_Toc137476139"/>
      <w:bookmarkStart w:id="16241" w:name="_Toc138872794"/>
      <w:bookmarkStart w:id="16242" w:name="_Toc138874380"/>
      <w:bookmarkStart w:id="16243" w:name="_Toc145524979"/>
      <w:bookmarkStart w:id="16244" w:name="_Toc153560104"/>
      <w:bookmarkStart w:id="16245" w:name="_Toc161647404"/>
      <w:bookmarkStart w:id="16246" w:name="_Toc169532991"/>
      <w:bookmarkStart w:id="16247" w:name="_Toc171519592"/>
      <w:bookmarkStart w:id="16248" w:name="_Toc176539325"/>
      <w:bookmarkStart w:id="16249" w:name="_Toc192246623"/>
      <w:bookmarkStart w:id="16250" w:name="_Toc210482414"/>
      <w:r w:rsidRPr="008C3753">
        <w:t>8.2.</w:t>
      </w:r>
      <w:r>
        <w:t>4</w:t>
      </w:r>
      <w:r w:rsidRPr="008C3753">
        <w:tab/>
        <w:t>Performance requirements for PUSCH repetition Type A</w:t>
      </w:r>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p>
    <w:p w14:paraId="1F688DA4" w14:textId="77777777" w:rsidR="003F6B98" w:rsidRPr="008C3753" w:rsidRDefault="003F6B98" w:rsidP="003F6B98">
      <w:pPr>
        <w:pStyle w:val="Heading4"/>
      </w:pPr>
      <w:bookmarkStart w:id="16251" w:name="_Toc120544880"/>
      <w:bookmarkStart w:id="16252" w:name="_Toc120545235"/>
      <w:bookmarkStart w:id="16253" w:name="_Toc120545851"/>
      <w:bookmarkStart w:id="16254" w:name="_Toc120606755"/>
      <w:bookmarkStart w:id="16255" w:name="_Toc120607109"/>
      <w:bookmarkStart w:id="16256" w:name="_Toc120607466"/>
      <w:bookmarkStart w:id="16257" w:name="_Toc120607829"/>
      <w:bookmarkStart w:id="16258" w:name="_Toc120608194"/>
      <w:bookmarkStart w:id="16259" w:name="_Toc120608574"/>
      <w:bookmarkStart w:id="16260" w:name="_Toc120608954"/>
      <w:bookmarkStart w:id="16261" w:name="_Toc120609345"/>
      <w:bookmarkStart w:id="16262" w:name="_Toc120609736"/>
      <w:bookmarkStart w:id="16263" w:name="_Toc120610137"/>
      <w:bookmarkStart w:id="16264" w:name="_Toc120610890"/>
      <w:bookmarkStart w:id="16265" w:name="_Toc120611299"/>
      <w:bookmarkStart w:id="16266" w:name="_Toc120611717"/>
      <w:bookmarkStart w:id="16267" w:name="_Toc120612137"/>
      <w:bookmarkStart w:id="16268" w:name="_Toc120612564"/>
      <w:bookmarkStart w:id="16269" w:name="_Toc120612993"/>
      <w:bookmarkStart w:id="16270" w:name="_Toc120613423"/>
      <w:bookmarkStart w:id="16271" w:name="_Toc120613853"/>
      <w:bookmarkStart w:id="16272" w:name="_Toc120614283"/>
      <w:bookmarkStart w:id="16273" w:name="_Toc120614726"/>
      <w:bookmarkStart w:id="16274" w:name="_Toc120615185"/>
      <w:bookmarkStart w:id="16275" w:name="_Toc120622362"/>
      <w:bookmarkStart w:id="16276" w:name="_Toc120622868"/>
      <w:bookmarkStart w:id="16277" w:name="_Toc120623487"/>
      <w:bookmarkStart w:id="16278" w:name="_Toc120624012"/>
      <w:bookmarkStart w:id="16279" w:name="_Toc120624549"/>
      <w:bookmarkStart w:id="16280" w:name="_Toc120625086"/>
      <w:bookmarkStart w:id="16281" w:name="_Toc120625623"/>
      <w:bookmarkStart w:id="16282" w:name="_Toc120626160"/>
      <w:bookmarkStart w:id="16283" w:name="_Toc120626707"/>
      <w:bookmarkStart w:id="16284" w:name="_Toc120627263"/>
      <w:bookmarkStart w:id="16285" w:name="_Toc120627828"/>
      <w:bookmarkStart w:id="16286" w:name="_Toc120628404"/>
      <w:bookmarkStart w:id="16287" w:name="_Toc120628989"/>
      <w:bookmarkStart w:id="16288" w:name="_Toc120629577"/>
      <w:bookmarkStart w:id="16289" w:name="_Toc120631078"/>
      <w:bookmarkStart w:id="16290" w:name="_Toc120631729"/>
      <w:bookmarkStart w:id="16291" w:name="_Toc120632379"/>
      <w:bookmarkStart w:id="16292" w:name="_Toc120633029"/>
      <w:bookmarkStart w:id="16293" w:name="_Toc120633679"/>
      <w:bookmarkStart w:id="16294" w:name="_Toc120634330"/>
      <w:bookmarkStart w:id="16295" w:name="_Toc120634981"/>
      <w:bookmarkStart w:id="16296" w:name="_Toc121754105"/>
      <w:bookmarkStart w:id="16297" w:name="_Toc121754775"/>
      <w:bookmarkStart w:id="16298" w:name="_Toc129108724"/>
      <w:bookmarkStart w:id="16299" w:name="_Toc129109389"/>
      <w:bookmarkStart w:id="16300" w:name="_Toc129110062"/>
      <w:bookmarkStart w:id="16301" w:name="_Toc130389182"/>
      <w:bookmarkStart w:id="16302" w:name="_Toc130390255"/>
      <w:bookmarkStart w:id="16303" w:name="_Toc130390943"/>
      <w:bookmarkStart w:id="16304" w:name="_Toc131624707"/>
      <w:bookmarkStart w:id="16305" w:name="_Toc137476140"/>
      <w:bookmarkStart w:id="16306" w:name="_Toc138872795"/>
      <w:bookmarkStart w:id="16307" w:name="_Toc138874381"/>
      <w:bookmarkStart w:id="16308" w:name="_Toc145524980"/>
      <w:bookmarkStart w:id="16309" w:name="_Toc153560105"/>
      <w:bookmarkStart w:id="16310" w:name="_Toc161647405"/>
      <w:bookmarkStart w:id="16311" w:name="_Toc169532992"/>
      <w:bookmarkStart w:id="16312" w:name="_Toc171519593"/>
      <w:bookmarkStart w:id="16313" w:name="_Toc176539326"/>
      <w:bookmarkStart w:id="16314" w:name="_Toc192246624"/>
      <w:bookmarkStart w:id="16315" w:name="_Toc210482415"/>
      <w:r w:rsidRPr="008C3753">
        <w:t>8.2.</w:t>
      </w:r>
      <w:r>
        <w:t>4</w:t>
      </w:r>
      <w:r w:rsidRPr="008C3753">
        <w:t>.1</w:t>
      </w:r>
      <w:r w:rsidRPr="008C3753">
        <w:tab/>
        <w:t>Definition and applicability</w:t>
      </w:r>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6" w:name="_Toc120544881"/>
      <w:bookmarkStart w:id="16317" w:name="_Toc120545236"/>
      <w:bookmarkStart w:id="16318" w:name="_Toc120545852"/>
      <w:bookmarkStart w:id="16319" w:name="_Toc120606756"/>
      <w:bookmarkStart w:id="16320" w:name="_Toc120607110"/>
      <w:bookmarkStart w:id="16321" w:name="_Toc120607467"/>
      <w:bookmarkStart w:id="16322" w:name="_Toc120607830"/>
      <w:bookmarkStart w:id="16323" w:name="_Toc120608195"/>
      <w:bookmarkStart w:id="16324" w:name="_Toc120608575"/>
      <w:bookmarkStart w:id="16325" w:name="_Toc120608955"/>
      <w:bookmarkStart w:id="16326" w:name="_Toc120609346"/>
      <w:bookmarkStart w:id="16327" w:name="_Toc120609737"/>
      <w:bookmarkStart w:id="16328" w:name="_Toc120610138"/>
      <w:bookmarkStart w:id="16329" w:name="_Toc120610891"/>
      <w:bookmarkStart w:id="16330" w:name="_Toc120611300"/>
      <w:bookmarkStart w:id="16331" w:name="_Toc120611718"/>
      <w:bookmarkStart w:id="16332" w:name="_Toc120612138"/>
      <w:bookmarkStart w:id="16333" w:name="_Toc120612565"/>
      <w:bookmarkStart w:id="16334" w:name="_Toc120612994"/>
      <w:bookmarkStart w:id="16335" w:name="_Toc120613424"/>
      <w:bookmarkStart w:id="16336" w:name="_Toc120613854"/>
      <w:bookmarkStart w:id="16337" w:name="_Toc120614284"/>
      <w:bookmarkStart w:id="16338" w:name="_Toc120614727"/>
      <w:bookmarkStart w:id="16339" w:name="_Toc120615186"/>
      <w:bookmarkStart w:id="16340" w:name="_Toc120622363"/>
      <w:bookmarkStart w:id="16341" w:name="_Toc120622869"/>
      <w:bookmarkStart w:id="16342" w:name="_Toc120623488"/>
      <w:bookmarkStart w:id="16343" w:name="_Toc120624013"/>
      <w:bookmarkStart w:id="16344" w:name="_Toc120624550"/>
      <w:bookmarkStart w:id="16345" w:name="_Toc120625087"/>
      <w:bookmarkStart w:id="16346" w:name="_Toc120625624"/>
      <w:bookmarkStart w:id="16347" w:name="_Toc120626161"/>
      <w:bookmarkStart w:id="16348" w:name="_Toc120626708"/>
      <w:bookmarkStart w:id="16349" w:name="_Toc120627264"/>
      <w:bookmarkStart w:id="16350" w:name="_Toc120627829"/>
      <w:bookmarkStart w:id="16351" w:name="_Toc120628405"/>
      <w:bookmarkStart w:id="16352" w:name="_Toc120628990"/>
      <w:bookmarkStart w:id="16353" w:name="_Toc120629578"/>
      <w:bookmarkStart w:id="16354" w:name="_Toc120631079"/>
      <w:bookmarkStart w:id="16355" w:name="_Toc120631730"/>
      <w:bookmarkStart w:id="16356" w:name="_Toc120632380"/>
      <w:bookmarkStart w:id="16357" w:name="_Toc120633030"/>
      <w:bookmarkStart w:id="16358" w:name="_Toc120633680"/>
      <w:bookmarkStart w:id="16359" w:name="_Toc120634331"/>
      <w:bookmarkStart w:id="16360" w:name="_Toc120634982"/>
      <w:bookmarkStart w:id="16361" w:name="_Toc121754106"/>
      <w:bookmarkStart w:id="16362" w:name="_Toc121754776"/>
      <w:bookmarkStart w:id="16363" w:name="_Toc129108725"/>
      <w:bookmarkStart w:id="16364" w:name="_Toc129109390"/>
      <w:bookmarkStart w:id="16365" w:name="_Toc129110063"/>
      <w:bookmarkStart w:id="16366" w:name="_Toc130389183"/>
      <w:bookmarkStart w:id="16367" w:name="_Toc130390256"/>
      <w:bookmarkStart w:id="16368" w:name="_Toc130390944"/>
      <w:bookmarkStart w:id="16369" w:name="_Toc131624708"/>
      <w:bookmarkStart w:id="16370" w:name="_Toc137476141"/>
      <w:bookmarkStart w:id="16371" w:name="_Toc138872796"/>
      <w:bookmarkStart w:id="16372" w:name="_Toc138874382"/>
      <w:bookmarkStart w:id="16373" w:name="_Toc145524981"/>
      <w:bookmarkStart w:id="16374" w:name="_Toc153560106"/>
      <w:bookmarkStart w:id="16375" w:name="_Toc161647406"/>
      <w:bookmarkStart w:id="16376" w:name="_Toc169532993"/>
      <w:bookmarkStart w:id="16377" w:name="_Toc171519594"/>
      <w:bookmarkStart w:id="16378" w:name="_Toc176539327"/>
      <w:bookmarkStart w:id="16379" w:name="_Toc192246625"/>
      <w:bookmarkStart w:id="16380" w:name="_Toc210482416"/>
      <w:r w:rsidRPr="008C3753">
        <w:t>8.2.</w:t>
      </w:r>
      <w:r>
        <w:t>4</w:t>
      </w:r>
      <w:r w:rsidRPr="008C3753">
        <w:t>.2</w:t>
      </w:r>
      <w:r w:rsidRPr="008C3753">
        <w:tab/>
        <w:t>Minimum Requirement</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1" w:name="_Toc120544882"/>
      <w:bookmarkStart w:id="16382" w:name="_Toc120545237"/>
      <w:bookmarkStart w:id="16383" w:name="_Toc120545853"/>
      <w:bookmarkStart w:id="16384" w:name="_Toc120606757"/>
      <w:bookmarkStart w:id="16385" w:name="_Toc120607111"/>
      <w:bookmarkStart w:id="16386" w:name="_Toc120607468"/>
      <w:bookmarkStart w:id="16387" w:name="_Toc120607831"/>
      <w:bookmarkStart w:id="16388" w:name="_Toc120608196"/>
      <w:bookmarkStart w:id="16389" w:name="_Toc120608576"/>
      <w:bookmarkStart w:id="16390" w:name="_Toc120608956"/>
      <w:bookmarkStart w:id="16391" w:name="_Toc120609347"/>
      <w:bookmarkStart w:id="16392" w:name="_Toc120609738"/>
      <w:bookmarkStart w:id="16393" w:name="_Toc120610139"/>
      <w:bookmarkStart w:id="16394" w:name="_Toc120610892"/>
      <w:bookmarkStart w:id="16395" w:name="_Toc120611301"/>
      <w:bookmarkStart w:id="16396" w:name="_Toc120611719"/>
      <w:bookmarkStart w:id="16397" w:name="_Toc120612139"/>
      <w:bookmarkStart w:id="16398" w:name="_Toc120612566"/>
      <w:bookmarkStart w:id="16399" w:name="_Toc120612995"/>
      <w:bookmarkStart w:id="16400" w:name="_Toc120613425"/>
      <w:bookmarkStart w:id="16401" w:name="_Toc120613855"/>
      <w:bookmarkStart w:id="16402" w:name="_Toc120614285"/>
      <w:bookmarkStart w:id="16403" w:name="_Toc120614728"/>
      <w:bookmarkStart w:id="16404" w:name="_Toc120615187"/>
      <w:bookmarkStart w:id="16405" w:name="_Toc120622364"/>
      <w:bookmarkStart w:id="16406" w:name="_Toc120622870"/>
      <w:bookmarkStart w:id="16407" w:name="_Toc120623489"/>
      <w:bookmarkStart w:id="16408" w:name="_Toc120624014"/>
      <w:bookmarkStart w:id="16409" w:name="_Toc120624551"/>
      <w:bookmarkStart w:id="16410" w:name="_Toc120625088"/>
      <w:bookmarkStart w:id="16411" w:name="_Toc120625625"/>
      <w:bookmarkStart w:id="16412" w:name="_Toc120626162"/>
      <w:bookmarkStart w:id="16413" w:name="_Toc120626709"/>
      <w:bookmarkStart w:id="16414" w:name="_Toc120627265"/>
      <w:bookmarkStart w:id="16415" w:name="_Toc120627830"/>
      <w:bookmarkStart w:id="16416" w:name="_Toc120628406"/>
      <w:bookmarkStart w:id="16417" w:name="_Toc120628991"/>
      <w:bookmarkStart w:id="16418" w:name="_Toc120629579"/>
      <w:bookmarkStart w:id="16419" w:name="_Toc120631080"/>
      <w:bookmarkStart w:id="16420" w:name="_Toc120631731"/>
      <w:bookmarkStart w:id="16421" w:name="_Toc120632381"/>
      <w:bookmarkStart w:id="16422" w:name="_Toc120633031"/>
      <w:bookmarkStart w:id="16423" w:name="_Toc120633681"/>
      <w:bookmarkStart w:id="16424" w:name="_Toc120634332"/>
      <w:bookmarkStart w:id="16425" w:name="_Toc120634983"/>
      <w:bookmarkStart w:id="16426" w:name="_Toc121754107"/>
      <w:bookmarkStart w:id="16427" w:name="_Toc121754777"/>
      <w:bookmarkStart w:id="16428" w:name="_Toc129108726"/>
      <w:bookmarkStart w:id="16429" w:name="_Toc129109391"/>
      <w:bookmarkStart w:id="16430" w:name="_Toc129110064"/>
      <w:bookmarkStart w:id="16431" w:name="_Toc130389184"/>
      <w:bookmarkStart w:id="16432" w:name="_Toc130390257"/>
      <w:bookmarkStart w:id="16433" w:name="_Toc130390945"/>
      <w:bookmarkStart w:id="16434" w:name="_Toc131624709"/>
      <w:bookmarkStart w:id="16435" w:name="_Toc137476142"/>
      <w:bookmarkStart w:id="16436" w:name="_Toc138872797"/>
      <w:bookmarkStart w:id="16437" w:name="_Toc138874383"/>
      <w:bookmarkStart w:id="16438" w:name="_Toc145524982"/>
      <w:bookmarkStart w:id="16439" w:name="_Toc153560107"/>
      <w:bookmarkStart w:id="16440" w:name="_Toc161647407"/>
      <w:bookmarkStart w:id="16441" w:name="_Toc169532994"/>
      <w:bookmarkStart w:id="16442" w:name="_Toc171519595"/>
      <w:bookmarkStart w:id="16443" w:name="_Toc176539328"/>
      <w:bookmarkStart w:id="16444" w:name="_Toc192246626"/>
      <w:bookmarkStart w:id="16445" w:name="_Toc210482417"/>
      <w:r w:rsidRPr="008C3753">
        <w:t>8.2.</w:t>
      </w:r>
      <w:r>
        <w:t>4</w:t>
      </w:r>
      <w:r w:rsidRPr="008C3753">
        <w:t>.3</w:t>
      </w:r>
      <w:r w:rsidRPr="008C3753">
        <w:tab/>
        <w:t>Test Purpose</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6" w:name="_Toc120544883"/>
      <w:bookmarkStart w:id="16447" w:name="_Toc120545238"/>
      <w:bookmarkStart w:id="16448" w:name="_Toc120545854"/>
      <w:bookmarkStart w:id="16449" w:name="_Toc120606758"/>
      <w:bookmarkStart w:id="16450" w:name="_Toc120607112"/>
      <w:bookmarkStart w:id="16451" w:name="_Toc120607469"/>
      <w:bookmarkStart w:id="16452" w:name="_Toc120607832"/>
      <w:bookmarkStart w:id="16453" w:name="_Toc120608197"/>
      <w:bookmarkStart w:id="16454" w:name="_Toc120608577"/>
      <w:bookmarkStart w:id="16455" w:name="_Toc120608957"/>
      <w:bookmarkStart w:id="16456" w:name="_Toc120609348"/>
      <w:bookmarkStart w:id="16457" w:name="_Toc120609739"/>
      <w:bookmarkStart w:id="16458" w:name="_Toc120610140"/>
      <w:bookmarkStart w:id="16459" w:name="_Toc120610893"/>
      <w:bookmarkStart w:id="16460" w:name="_Toc120611302"/>
      <w:bookmarkStart w:id="16461" w:name="_Toc120611720"/>
      <w:bookmarkStart w:id="16462" w:name="_Toc120612140"/>
      <w:bookmarkStart w:id="16463" w:name="_Toc120612567"/>
      <w:bookmarkStart w:id="16464" w:name="_Toc120612996"/>
      <w:bookmarkStart w:id="16465" w:name="_Toc120613426"/>
      <w:bookmarkStart w:id="16466" w:name="_Toc120613856"/>
      <w:bookmarkStart w:id="16467" w:name="_Toc120614286"/>
      <w:bookmarkStart w:id="16468" w:name="_Toc120614729"/>
      <w:bookmarkStart w:id="16469" w:name="_Toc120615188"/>
      <w:bookmarkStart w:id="16470" w:name="_Toc120622365"/>
      <w:bookmarkStart w:id="16471" w:name="_Toc120622871"/>
      <w:bookmarkStart w:id="16472" w:name="_Toc120623490"/>
      <w:bookmarkStart w:id="16473" w:name="_Toc120624015"/>
      <w:bookmarkStart w:id="16474" w:name="_Toc120624552"/>
      <w:bookmarkStart w:id="16475" w:name="_Toc120625089"/>
      <w:bookmarkStart w:id="16476" w:name="_Toc120625626"/>
      <w:bookmarkStart w:id="16477" w:name="_Toc120626163"/>
      <w:bookmarkStart w:id="16478" w:name="_Toc120626710"/>
      <w:bookmarkStart w:id="16479" w:name="_Toc120627266"/>
      <w:bookmarkStart w:id="16480" w:name="_Toc120627831"/>
      <w:bookmarkStart w:id="16481" w:name="_Toc120628407"/>
      <w:bookmarkStart w:id="16482" w:name="_Toc120628992"/>
      <w:bookmarkStart w:id="16483" w:name="_Toc120629580"/>
      <w:bookmarkStart w:id="16484" w:name="_Toc120631081"/>
      <w:bookmarkStart w:id="16485" w:name="_Toc120631732"/>
      <w:bookmarkStart w:id="16486" w:name="_Toc120632382"/>
      <w:bookmarkStart w:id="16487" w:name="_Toc120633032"/>
      <w:bookmarkStart w:id="16488" w:name="_Toc120633682"/>
      <w:bookmarkStart w:id="16489" w:name="_Toc120634333"/>
      <w:bookmarkStart w:id="16490" w:name="_Toc120634984"/>
      <w:bookmarkStart w:id="16491" w:name="_Toc121754108"/>
      <w:bookmarkStart w:id="16492" w:name="_Toc121754778"/>
      <w:bookmarkStart w:id="16493" w:name="_Toc129108727"/>
      <w:bookmarkStart w:id="16494" w:name="_Toc129109392"/>
      <w:bookmarkStart w:id="16495" w:name="_Toc129110065"/>
      <w:bookmarkStart w:id="16496" w:name="_Toc130389185"/>
      <w:bookmarkStart w:id="16497" w:name="_Toc130390258"/>
      <w:bookmarkStart w:id="16498" w:name="_Toc130390946"/>
      <w:bookmarkStart w:id="16499" w:name="_Toc131624710"/>
      <w:bookmarkStart w:id="16500" w:name="_Toc137476143"/>
      <w:bookmarkStart w:id="16501" w:name="_Toc138872798"/>
      <w:bookmarkStart w:id="16502" w:name="_Toc138874384"/>
      <w:bookmarkStart w:id="16503" w:name="_Toc145524983"/>
      <w:bookmarkStart w:id="16504" w:name="_Toc153560108"/>
      <w:bookmarkStart w:id="16505" w:name="_Toc161647408"/>
      <w:bookmarkStart w:id="16506" w:name="_Toc169532995"/>
      <w:bookmarkStart w:id="16507" w:name="_Toc171519596"/>
      <w:bookmarkStart w:id="16508" w:name="_Toc176539329"/>
      <w:bookmarkStart w:id="16509" w:name="_Toc192246627"/>
      <w:bookmarkStart w:id="16510" w:name="_Toc210482418"/>
      <w:r w:rsidRPr="008C3753">
        <w:t>8.2.</w:t>
      </w:r>
      <w:r>
        <w:t>4</w:t>
      </w:r>
      <w:r w:rsidRPr="008C3753">
        <w:t>.4</w:t>
      </w:r>
      <w:r w:rsidRPr="008C3753">
        <w:tab/>
        <w:t>Method of test</w:t>
      </w:r>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21FBC7FF" w14:textId="77777777" w:rsidR="003F6B98" w:rsidRPr="008C3753" w:rsidRDefault="003F6B98" w:rsidP="003267B6">
      <w:pPr>
        <w:pStyle w:val="Heading5"/>
        <w:rPr>
          <w:lang w:eastAsia="zh-CN"/>
        </w:rPr>
      </w:pPr>
      <w:bookmarkStart w:id="16511" w:name="_Toc120544884"/>
      <w:bookmarkStart w:id="16512" w:name="_Toc120545239"/>
      <w:bookmarkStart w:id="16513" w:name="_Toc120545855"/>
      <w:bookmarkStart w:id="16514" w:name="_Toc120606759"/>
      <w:bookmarkStart w:id="16515" w:name="_Toc120607113"/>
      <w:bookmarkStart w:id="16516" w:name="_Toc120607470"/>
      <w:bookmarkStart w:id="16517" w:name="_Toc120607833"/>
      <w:bookmarkStart w:id="16518" w:name="_Toc120608198"/>
      <w:bookmarkStart w:id="16519" w:name="_Toc120608578"/>
      <w:bookmarkStart w:id="16520" w:name="_Toc120608958"/>
      <w:bookmarkStart w:id="16521" w:name="_Toc120609349"/>
      <w:bookmarkStart w:id="16522" w:name="_Toc120609740"/>
      <w:bookmarkStart w:id="16523" w:name="_Toc120610141"/>
      <w:bookmarkStart w:id="16524" w:name="_Toc120610894"/>
      <w:bookmarkStart w:id="16525" w:name="_Toc120611303"/>
      <w:bookmarkStart w:id="16526" w:name="_Toc120611721"/>
      <w:bookmarkStart w:id="16527" w:name="_Toc120612141"/>
      <w:bookmarkStart w:id="16528" w:name="_Toc120612568"/>
      <w:bookmarkStart w:id="16529" w:name="_Toc120612997"/>
      <w:bookmarkStart w:id="16530" w:name="_Toc120613427"/>
      <w:bookmarkStart w:id="16531" w:name="_Toc120613857"/>
      <w:bookmarkStart w:id="16532" w:name="_Toc120614287"/>
      <w:bookmarkStart w:id="16533" w:name="_Toc120614730"/>
      <w:bookmarkStart w:id="16534" w:name="_Toc120615189"/>
      <w:bookmarkStart w:id="16535" w:name="_Toc120622366"/>
      <w:bookmarkStart w:id="16536" w:name="_Toc120622872"/>
      <w:bookmarkStart w:id="16537" w:name="_Toc120623491"/>
      <w:bookmarkStart w:id="16538" w:name="_Toc120624016"/>
      <w:bookmarkStart w:id="16539" w:name="_Toc120624553"/>
      <w:bookmarkStart w:id="16540" w:name="_Toc120625090"/>
      <w:bookmarkStart w:id="16541" w:name="_Toc120625627"/>
      <w:bookmarkStart w:id="16542" w:name="_Toc120626164"/>
      <w:bookmarkStart w:id="16543" w:name="_Toc120626711"/>
      <w:bookmarkStart w:id="16544" w:name="_Toc120627267"/>
      <w:bookmarkStart w:id="16545" w:name="_Toc120627832"/>
      <w:bookmarkStart w:id="16546" w:name="_Toc120628408"/>
      <w:bookmarkStart w:id="16547" w:name="_Toc120628993"/>
      <w:bookmarkStart w:id="16548" w:name="_Toc120629581"/>
      <w:bookmarkStart w:id="16549" w:name="_Toc120631082"/>
      <w:bookmarkStart w:id="16550" w:name="_Toc120631733"/>
      <w:bookmarkStart w:id="16551" w:name="_Toc120632383"/>
      <w:bookmarkStart w:id="16552" w:name="_Toc120633033"/>
      <w:bookmarkStart w:id="16553" w:name="_Toc120633683"/>
      <w:bookmarkStart w:id="16554" w:name="_Toc120634334"/>
      <w:bookmarkStart w:id="16555" w:name="_Toc120634985"/>
      <w:bookmarkStart w:id="16556" w:name="_Toc121754109"/>
      <w:bookmarkStart w:id="16557" w:name="_Toc121754779"/>
      <w:bookmarkStart w:id="16558" w:name="_Toc129108728"/>
      <w:bookmarkStart w:id="16559" w:name="_Toc129109393"/>
      <w:bookmarkStart w:id="16560" w:name="_Toc129110066"/>
      <w:bookmarkStart w:id="16561" w:name="_Toc130389186"/>
      <w:bookmarkStart w:id="16562" w:name="_Toc130390259"/>
      <w:bookmarkStart w:id="16563" w:name="_Toc130390947"/>
      <w:bookmarkStart w:id="16564" w:name="_Toc131624711"/>
      <w:bookmarkStart w:id="16565" w:name="_Toc137476144"/>
      <w:bookmarkStart w:id="16566" w:name="_Toc138872799"/>
      <w:bookmarkStart w:id="16567" w:name="_Toc138874385"/>
      <w:bookmarkStart w:id="16568" w:name="_Toc145524984"/>
      <w:bookmarkStart w:id="16569" w:name="_Toc153560109"/>
      <w:bookmarkStart w:id="16570" w:name="_Toc161647409"/>
      <w:bookmarkStart w:id="16571" w:name="_Toc169532996"/>
      <w:bookmarkStart w:id="16572" w:name="_Toc171519597"/>
      <w:bookmarkStart w:id="16573" w:name="_Toc176539330"/>
      <w:bookmarkStart w:id="16574" w:name="_Toc192246628"/>
      <w:bookmarkStart w:id="16575"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6" w:name="_Toc120544885"/>
      <w:bookmarkStart w:id="16577" w:name="_Toc120545240"/>
      <w:bookmarkStart w:id="16578" w:name="_Toc120545856"/>
      <w:bookmarkStart w:id="16579" w:name="_Toc120606760"/>
      <w:bookmarkStart w:id="16580" w:name="_Toc120607114"/>
      <w:bookmarkStart w:id="16581" w:name="_Toc120607471"/>
      <w:bookmarkStart w:id="16582" w:name="_Toc120607834"/>
      <w:bookmarkStart w:id="16583" w:name="_Toc120608199"/>
      <w:bookmarkStart w:id="16584" w:name="_Toc120608579"/>
      <w:bookmarkStart w:id="16585" w:name="_Toc120608959"/>
      <w:bookmarkStart w:id="16586" w:name="_Toc120609350"/>
      <w:bookmarkStart w:id="16587" w:name="_Toc120609741"/>
      <w:bookmarkStart w:id="16588" w:name="_Toc120610142"/>
      <w:bookmarkStart w:id="16589" w:name="_Toc120610895"/>
      <w:bookmarkStart w:id="16590" w:name="_Toc120611304"/>
      <w:bookmarkStart w:id="16591" w:name="_Toc120611722"/>
      <w:bookmarkStart w:id="16592" w:name="_Toc120612142"/>
      <w:bookmarkStart w:id="16593" w:name="_Toc120612569"/>
      <w:bookmarkStart w:id="16594" w:name="_Toc120612998"/>
      <w:bookmarkStart w:id="16595" w:name="_Toc120613428"/>
      <w:bookmarkStart w:id="16596" w:name="_Toc120613858"/>
      <w:bookmarkStart w:id="16597" w:name="_Toc120614288"/>
      <w:bookmarkStart w:id="16598" w:name="_Toc120614731"/>
      <w:bookmarkStart w:id="16599" w:name="_Toc120615190"/>
      <w:bookmarkStart w:id="16600" w:name="_Toc120622367"/>
      <w:bookmarkStart w:id="16601" w:name="_Toc120622873"/>
      <w:bookmarkStart w:id="16602" w:name="_Toc120623492"/>
      <w:bookmarkStart w:id="16603" w:name="_Toc120624017"/>
      <w:bookmarkStart w:id="16604" w:name="_Toc120624554"/>
      <w:bookmarkStart w:id="16605" w:name="_Toc120625091"/>
      <w:bookmarkStart w:id="16606" w:name="_Toc120625628"/>
      <w:bookmarkStart w:id="16607" w:name="_Toc120626165"/>
      <w:bookmarkStart w:id="16608" w:name="_Toc120626712"/>
      <w:bookmarkStart w:id="16609" w:name="_Toc120627268"/>
      <w:bookmarkStart w:id="16610" w:name="_Toc120627833"/>
      <w:bookmarkStart w:id="16611" w:name="_Toc120628409"/>
      <w:bookmarkStart w:id="16612" w:name="_Toc120628994"/>
      <w:bookmarkStart w:id="16613" w:name="_Toc120629582"/>
      <w:bookmarkStart w:id="16614" w:name="_Toc120631083"/>
      <w:bookmarkStart w:id="16615" w:name="_Toc120631734"/>
      <w:bookmarkStart w:id="16616" w:name="_Toc120632384"/>
      <w:bookmarkStart w:id="16617" w:name="_Toc120633034"/>
      <w:bookmarkStart w:id="16618" w:name="_Toc120633684"/>
      <w:bookmarkStart w:id="16619" w:name="_Toc120634335"/>
      <w:bookmarkStart w:id="16620" w:name="_Toc120634986"/>
      <w:bookmarkStart w:id="16621" w:name="_Toc121754110"/>
      <w:bookmarkStart w:id="16622" w:name="_Toc121754780"/>
      <w:bookmarkStart w:id="16623" w:name="_Toc129108729"/>
      <w:bookmarkStart w:id="16624" w:name="_Toc129109394"/>
      <w:bookmarkStart w:id="16625" w:name="_Toc129110067"/>
      <w:bookmarkStart w:id="16626" w:name="_Toc130389187"/>
      <w:bookmarkStart w:id="16627" w:name="_Toc130390260"/>
      <w:bookmarkStart w:id="16628" w:name="_Toc130390948"/>
      <w:bookmarkStart w:id="16629" w:name="_Toc131624712"/>
      <w:bookmarkStart w:id="16630" w:name="_Toc137476145"/>
      <w:bookmarkStart w:id="16631" w:name="_Toc138872800"/>
      <w:bookmarkStart w:id="16632" w:name="_Toc138874386"/>
      <w:bookmarkStart w:id="16633" w:name="_Toc145524985"/>
      <w:bookmarkStart w:id="16634" w:name="_Toc153560110"/>
      <w:bookmarkStart w:id="16635" w:name="_Toc161647410"/>
      <w:bookmarkStart w:id="16636" w:name="_Toc169532997"/>
      <w:bookmarkStart w:id="16637" w:name="_Toc171519598"/>
      <w:bookmarkStart w:id="16638" w:name="_Toc176539331"/>
      <w:bookmarkStart w:id="16639" w:name="_Toc192246629"/>
      <w:bookmarkStart w:id="16640" w:name="_Toc210482420"/>
      <w:r w:rsidRPr="008C3753">
        <w:rPr>
          <w:lang w:eastAsia="zh-CN"/>
        </w:rPr>
        <w:lastRenderedPageBreak/>
        <w:t>8.2.</w:t>
      </w:r>
      <w:r>
        <w:rPr>
          <w:lang w:eastAsia="zh-CN"/>
        </w:rPr>
        <w:t>4</w:t>
      </w:r>
      <w:r w:rsidRPr="008C3753">
        <w:rPr>
          <w:lang w:eastAsia="zh-CN"/>
        </w:rPr>
        <w:t>.4.2</w:t>
      </w:r>
      <w:r w:rsidRPr="008C3753">
        <w:rPr>
          <w:lang w:eastAsia="zh-CN"/>
        </w:rPr>
        <w:tab/>
        <w:t>Procedure</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1" w:name="_Toc120544886"/>
      <w:bookmarkStart w:id="16642" w:name="_Toc120545241"/>
      <w:bookmarkStart w:id="16643" w:name="_Toc120545857"/>
      <w:bookmarkStart w:id="16644" w:name="_Toc120606761"/>
      <w:bookmarkStart w:id="16645" w:name="_Toc120607115"/>
      <w:bookmarkStart w:id="16646" w:name="_Toc120607472"/>
      <w:bookmarkStart w:id="16647" w:name="_Toc120607835"/>
      <w:bookmarkStart w:id="16648" w:name="_Toc120608200"/>
      <w:bookmarkStart w:id="16649" w:name="_Toc120608580"/>
      <w:bookmarkStart w:id="16650" w:name="_Toc120608960"/>
      <w:bookmarkStart w:id="16651" w:name="_Toc120609351"/>
      <w:bookmarkStart w:id="16652" w:name="_Toc120609742"/>
      <w:bookmarkStart w:id="16653" w:name="_Toc120610143"/>
      <w:bookmarkStart w:id="16654" w:name="_Toc120610896"/>
      <w:bookmarkStart w:id="16655" w:name="_Toc120611305"/>
      <w:bookmarkStart w:id="16656" w:name="_Toc120611723"/>
      <w:bookmarkStart w:id="16657" w:name="_Toc120612143"/>
      <w:bookmarkStart w:id="16658" w:name="_Toc120612570"/>
      <w:bookmarkStart w:id="16659" w:name="_Toc120612999"/>
      <w:bookmarkStart w:id="16660" w:name="_Toc120613429"/>
      <w:bookmarkStart w:id="16661" w:name="_Toc120613859"/>
      <w:bookmarkStart w:id="16662" w:name="_Toc120614289"/>
      <w:bookmarkStart w:id="16663" w:name="_Toc120614732"/>
      <w:bookmarkStart w:id="16664" w:name="_Toc120615191"/>
      <w:bookmarkStart w:id="16665" w:name="_Toc120622368"/>
      <w:bookmarkStart w:id="16666" w:name="_Toc120622874"/>
      <w:bookmarkStart w:id="16667" w:name="_Toc120623493"/>
      <w:bookmarkStart w:id="16668" w:name="_Toc120624018"/>
      <w:bookmarkStart w:id="16669" w:name="_Toc120624555"/>
      <w:bookmarkStart w:id="16670" w:name="_Toc120625092"/>
      <w:bookmarkStart w:id="16671" w:name="_Toc120625629"/>
      <w:bookmarkStart w:id="16672" w:name="_Toc120626166"/>
      <w:bookmarkStart w:id="16673" w:name="_Toc120626713"/>
      <w:bookmarkStart w:id="16674" w:name="_Toc120627269"/>
      <w:bookmarkStart w:id="16675" w:name="_Toc120627834"/>
      <w:bookmarkStart w:id="16676" w:name="_Toc120628410"/>
      <w:bookmarkStart w:id="16677" w:name="_Toc120628995"/>
      <w:bookmarkStart w:id="16678" w:name="_Toc120629583"/>
      <w:bookmarkStart w:id="16679" w:name="_Toc120631084"/>
      <w:bookmarkStart w:id="16680" w:name="_Toc120631735"/>
      <w:bookmarkStart w:id="16681" w:name="_Toc120632385"/>
      <w:bookmarkStart w:id="16682" w:name="_Toc120633035"/>
      <w:bookmarkStart w:id="16683" w:name="_Toc120633685"/>
      <w:bookmarkStart w:id="16684" w:name="_Toc120634336"/>
      <w:bookmarkStart w:id="16685" w:name="_Toc120634987"/>
      <w:bookmarkStart w:id="16686" w:name="_Toc121754111"/>
      <w:bookmarkStart w:id="16687" w:name="_Toc121754781"/>
      <w:bookmarkStart w:id="16688" w:name="_Toc129108730"/>
      <w:bookmarkStart w:id="16689" w:name="_Toc129109395"/>
      <w:bookmarkStart w:id="16690" w:name="_Toc129110068"/>
      <w:bookmarkStart w:id="16691" w:name="_Toc130389188"/>
      <w:bookmarkStart w:id="16692" w:name="_Toc130390261"/>
      <w:bookmarkStart w:id="16693" w:name="_Toc130390949"/>
      <w:bookmarkStart w:id="16694" w:name="_Toc131624713"/>
      <w:bookmarkStart w:id="16695" w:name="_Toc137476146"/>
      <w:bookmarkStart w:id="16696" w:name="_Toc138872801"/>
      <w:bookmarkStart w:id="16697" w:name="_Toc138874387"/>
      <w:bookmarkStart w:id="16698" w:name="_Toc145524986"/>
      <w:bookmarkStart w:id="16699" w:name="_Toc153560111"/>
      <w:bookmarkStart w:id="16700" w:name="_Toc161647411"/>
      <w:bookmarkStart w:id="16701" w:name="_Toc169532998"/>
      <w:bookmarkStart w:id="16702" w:name="_Toc171519599"/>
      <w:bookmarkStart w:id="16703" w:name="_Toc176539332"/>
      <w:bookmarkStart w:id="16704" w:name="_Toc192246630"/>
      <w:bookmarkStart w:id="16705" w:name="_Toc210482421"/>
      <w:r w:rsidRPr="008C3753">
        <w:t>8.2.</w:t>
      </w:r>
      <w:r>
        <w:t>4</w:t>
      </w:r>
      <w:r w:rsidRPr="008C3753">
        <w:t>.5</w:t>
      </w:r>
      <w:r w:rsidRPr="008C3753">
        <w:tab/>
        <w:t>Test Requirement</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6" w:name="_Toc122013358"/>
      <w:bookmarkStart w:id="16707" w:name="_Toc124155446"/>
      <w:bookmarkStart w:id="16708" w:name="_Toc131536017"/>
      <w:bookmarkStart w:id="16709" w:name="_Toc137399308"/>
      <w:bookmarkStart w:id="16710" w:name="_Toc156576008"/>
      <w:bookmarkStart w:id="16711" w:name="_Toc169532999"/>
      <w:bookmarkStart w:id="16712" w:name="_Toc171519600"/>
      <w:bookmarkStart w:id="16713" w:name="_Toc176539333"/>
      <w:bookmarkStart w:id="16714" w:name="_Toc192246631"/>
      <w:bookmarkStart w:id="16715" w:name="_Toc210482422"/>
      <w:r>
        <w:t>8.2.5</w:t>
      </w:r>
      <w:r w:rsidRPr="008C3753">
        <w:tab/>
      </w:r>
      <w:r w:rsidRPr="00D04E44">
        <w:t>Performance requirements for PUSCH with DMRS bundling</w:t>
      </w:r>
      <w:bookmarkEnd w:id="16706"/>
      <w:bookmarkEnd w:id="16707"/>
      <w:bookmarkEnd w:id="16708"/>
      <w:bookmarkEnd w:id="16709"/>
      <w:bookmarkEnd w:id="16710"/>
      <w:bookmarkEnd w:id="16711"/>
      <w:bookmarkEnd w:id="16712"/>
      <w:bookmarkEnd w:id="16713"/>
      <w:bookmarkEnd w:id="16714"/>
      <w:bookmarkEnd w:id="16715"/>
    </w:p>
    <w:p w14:paraId="5EC3CFB3" w14:textId="77777777" w:rsidR="007A29B0" w:rsidRPr="008C3753" w:rsidRDefault="007A29B0" w:rsidP="007A29B0">
      <w:pPr>
        <w:pStyle w:val="Heading4"/>
      </w:pPr>
      <w:bookmarkStart w:id="16716" w:name="_Toc122013359"/>
      <w:bookmarkStart w:id="16717" w:name="_Toc124155447"/>
      <w:bookmarkStart w:id="16718" w:name="_Toc131536018"/>
      <w:bookmarkStart w:id="16719" w:name="_Toc137399309"/>
      <w:bookmarkStart w:id="16720" w:name="_Toc156576009"/>
      <w:bookmarkStart w:id="16721" w:name="_Toc169533000"/>
      <w:bookmarkStart w:id="16722" w:name="_Toc171519601"/>
      <w:bookmarkStart w:id="16723" w:name="_Toc176539334"/>
      <w:bookmarkStart w:id="16724" w:name="_Toc192246632"/>
      <w:bookmarkStart w:id="16725" w:name="_Toc210482423"/>
      <w:r>
        <w:t>8.2.5</w:t>
      </w:r>
      <w:r w:rsidRPr="008C3753">
        <w:t>.1</w:t>
      </w:r>
      <w:r w:rsidRPr="008C3753">
        <w:tab/>
        <w:t>Definition and applicability</w:t>
      </w:r>
      <w:bookmarkEnd w:id="16716"/>
      <w:bookmarkEnd w:id="16717"/>
      <w:bookmarkEnd w:id="16718"/>
      <w:bookmarkEnd w:id="16719"/>
      <w:bookmarkEnd w:id="16720"/>
      <w:bookmarkEnd w:id="16721"/>
      <w:bookmarkEnd w:id="16722"/>
      <w:bookmarkEnd w:id="16723"/>
      <w:bookmarkEnd w:id="16724"/>
      <w:bookmarkEnd w:id="16725"/>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6" w:name="_Toc122013360"/>
      <w:bookmarkStart w:id="16727" w:name="_Toc124155448"/>
      <w:bookmarkStart w:id="16728" w:name="_Toc131536019"/>
      <w:bookmarkStart w:id="16729" w:name="_Toc137399310"/>
      <w:bookmarkStart w:id="16730" w:name="_Toc156576010"/>
      <w:bookmarkStart w:id="16731" w:name="_Toc169533001"/>
      <w:bookmarkStart w:id="16732" w:name="_Toc171519602"/>
      <w:bookmarkStart w:id="16733" w:name="_Toc176539335"/>
      <w:bookmarkStart w:id="16734" w:name="_Toc192246633"/>
      <w:bookmarkStart w:id="16735" w:name="_Toc210482424"/>
      <w:r>
        <w:t>8.2.5</w:t>
      </w:r>
      <w:r w:rsidRPr="008C3753">
        <w:t>.2</w:t>
      </w:r>
      <w:r w:rsidRPr="008C3753">
        <w:tab/>
        <w:t>Minimum Requirement</w:t>
      </w:r>
      <w:bookmarkEnd w:id="16726"/>
      <w:bookmarkEnd w:id="16727"/>
      <w:bookmarkEnd w:id="16728"/>
      <w:bookmarkEnd w:id="16729"/>
      <w:bookmarkEnd w:id="16730"/>
      <w:bookmarkEnd w:id="16731"/>
      <w:bookmarkEnd w:id="16732"/>
      <w:bookmarkEnd w:id="16733"/>
      <w:bookmarkEnd w:id="16734"/>
      <w:bookmarkEnd w:id="16735"/>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6" w:name="_Toc122013361"/>
      <w:bookmarkStart w:id="16737" w:name="_Toc124155449"/>
      <w:bookmarkStart w:id="16738" w:name="_Toc131536020"/>
      <w:bookmarkStart w:id="16739" w:name="_Toc137399311"/>
      <w:bookmarkStart w:id="16740" w:name="_Toc156576011"/>
      <w:bookmarkStart w:id="16741" w:name="_Toc169533002"/>
      <w:bookmarkStart w:id="16742" w:name="_Toc171519603"/>
      <w:bookmarkStart w:id="16743" w:name="_Toc176539336"/>
      <w:bookmarkStart w:id="16744" w:name="_Toc192246634"/>
      <w:bookmarkStart w:id="16745" w:name="_Toc210482425"/>
      <w:r>
        <w:lastRenderedPageBreak/>
        <w:t>8.2.5</w:t>
      </w:r>
      <w:r w:rsidRPr="008C3753">
        <w:t>.3</w:t>
      </w:r>
      <w:r w:rsidRPr="008C3753">
        <w:tab/>
        <w:t>Test Purpose</w:t>
      </w:r>
      <w:bookmarkEnd w:id="16736"/>
      <w:bookmarkEnd w:id="16737"/>
      <w:bookmarkEnd w:id="16738"/>
      <w:bookmarkEnd w:id="16739"/>
      <w:bookmarkEnd w:id="16740"/>
      <w:bookmarkEnd w:id="16741"/>
      <w:bookmarkEnd w:id="16742"/>
      <w:bookmarkEnd w:id="16743"/>
      <w:bookmarkEnd w:id="16744"/>
      <w:bookmarkEnd w:id="16745"/>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6" w:name="_Toc122013362"/>
      <w:bookmarkStart w:id="16747" w:name="_Toc124155450"/>
      <w:bookmarkStart w:id="16748" w:name="_Toc131536021"/>
      <w:bookmarkStart w:id="16749" w:name="_Toc137399312"/>
      <w:bookmarkStart w:id="16750" w:name="_Toc156576012"/>
      <w:bookmarkStart w:id="16751" w:name="_Toc169533003"/>
      <w:bookmarkStart w:id="16752" w:name="_Toc171519604"/>
      <w:bookmarkStart w:id="16753" w:name="_Toc176539337"/>
      <w:bookmarkStart w:id="16754" w:name="_Toc192246635"/>
      <w:bookmarkStart w:id="16755" w:name="_Toc210482426"/>
      <w:r>
        <w:t>8.2.5</w:t>
      </w:r>
      <w:r w:rsidRPr="008C3753">
        <w:t>.4</w:t>
      </w:r>
      <w:r w:rsidRPr="008C3753">
        <w:tab/>
        <w:t>Method of test</w:t>
      </w:r>
      <w:bookmarkEnd w:id="16746"/>
      <w:bookmarkEnd w:id="16747"/>
      <w:bookmarkEnd w:id="16748"/>
      <w:bookmarkEnd w:id="16749"/>
      <w:bookmarkEnd w:id="16750"/>
      <w:bookmarkEnd w:id="16751"/>
      <w:bookmarkEnd w:id="16752"/>
      <w:bookmarkEnd w:id="16753"/>
      <w:bookmarkEnd w:id="16754"/>
      <w:bookmarkEnd w:id="16755"/>
    </w:p>
    <w:p w14:paraId="0FE49F17" w14:textId="77777777" w:rsidR="007A29B0" w:rsidRPr="008C3753" w:rsidRDefault="007A29B0" w:rsidP="007A29B0">
      <w:pPr>
        <w:pStyle w:val="Heading5"/>
      </w:pPr>
      <w:bookmarkStart w:id="16756" w:name="_Toc122013363"/>
      <w:bookmarkStart w:id="16757" w:name="_Toc124155451"/>
      <w:bookmarkStart w:id="16758" w:name="_Toc131536022"/>
      <w:bookmarkStart w:id="16759" w:name="_Toc137399313"/>
      <w:bookmarkStart w:id="16760" w:name="_Toc156576013"/>
      <w:bookmarkStart w:id="16761" w:name="_Toc169533004"/>
      <w:bookmarkStart w:id="16762" w:name="_Toc171519605"/>
      <w:bookmarkStart w:id="16763" w:name="_Toc176539338"/>
      <w:bookmarkStart w:id="16764" w:name="_Toc192246636"/>
      <w:bookmarkStart w:id="16765" w:name="_Toc210482427"/>
      <w:r>
        <w:t>8.2.5</w:t>
      </w:r>
      <w:r w:rsidRPr="008C3753">
        <w:t>.4.1</w:t>
      </w:r>
      <w:r w:rsidRPr="008C3753">
        <w:tab/>
        <w:t>Initial Conditions</w:t>
      </w:r>
      <w:bookmarkEnd w:id="16756"/>
      <w:bookmarkEnd w:id="16757"/>
      <w:bookmarkEnd w:id="16758"/>
      <w:bookmarkEnd w:id="16759"/>
      <w:bookmarkEnd w:id="16760"/>
      <w:bookmarkEnd w:id="16761"/>
      <w:bookmarkEnd w:id="16762"/>
      <w:bookmarkEnd w:id="16763"/>
      <w:bookmarkEnd w:id="16764"/>
      <w:bookmarkEnd w:id="16765"/>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6" w:name="_Toc122013364"/>
      <w:bookmarkStart w:id="16767" w:name="_Toc124155452"/>
      <w:bookmarkStart w:id="16768" w:name="_Toc131536023"/>
      <w:bookmarkStart w:id="16769" w:name="_Toc137399314"/>
      <w:bookmarkStart w:id="16770" w:name="_Toc156576014"/>
      <w:bookmarkStart w:id="16771" w:name="_Toc169533005"/>
      <w:bookmarkStart w:id="16772" w:name="_Toc171519606"/>
      <w:bookmarkStart w:id="16773" w:name="_Toc176539339"/>
      <w:bookmarkStart w:id="16774" w:name="_Toc192246637"/>
      <w:bookmarkStart w:id="16775" w:name="_Toc210482428"/>
      <w:r>
        <w:t>8.2.5</w:t>
      </w:r>
      <w:r w:rsidRPr="008C3753">
        <w:t>.4.2</w:t>
      </w:r>
      <w:r w:rsidRPr="008C3753">
        <w:tab/>
        <w:t>Procedure</w:t>
      </w:r>
      <w:bookmarkEnd w:id="16766"/>
      <w:bookmarkEnd w:id="16767"/>
      <w:bookmarkEnd w:id="16768"/>
      <w:bookmarkEnd w:id="16769"/>
      <w:bookmarkEnd w:id="16770"/>
      <w:bookmarkEnd w:id="16771"/>
      <w:bookmarkEnd w:id="16772"/>
      <w:bookmarkEnd w:id="16773"/>
      <w:bookmarkEnd w:id="16774"/>
      <w:bookmarkEnd w:id="1677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6" w:name="_Toc122013365"/>
      <w:bookmarkStart w:id="16777" w:name="_Toc124155453"/>
      <w:bookmarkStart w:id="16778" w:name="_Toc131536024"/>
      <w:bookmarkStart w:id="16779" w:name="_Toc137399315"/>
      <w:bookmarkStart w:id="16780" w:name="_Toc156576015"/>
      <w:bookmarkStart w:id="16781" w:name="_Toc169533006"/>
      <w:bookmarkStart w:id="16782" w:name="_Toc171519607"/>
      <w:bookmarkStart w:id="16783" w:name="_Toc176539340"/>
      <w:bookmarkStart w:id="16784" w:name="_Toc192246638"/>
      <w:bookmarkStart w:id="16785" w:name="_Toc210482429"/>
      <w:r>
        <w:t>8.2.5</w:t>
      </w:r>
      <w:r w:rsidRPr="008C3753">
        <w:t>.5</w:t>
      </w:r>
      <w:r w:rsidRPr="008C3753">
        <w:tab/>
        <w:t>Test Requirement</w:t>
      </w:r>
      <w:bookmarkEnd w:id="16776"/>
      <w:bookmarkEnd w:id="16777"/>
      <w:bookmarkEnd w:id="16778"/>
      <w:bookmarkEnd w:id="16779"/>
      <w:bookmarkEnd w:id="16780"/>
      <w:bookmarkEnd w:id="16781"/>
      <w:bookmarkEnd w:id="16782"/>
      <w:bookmarkEnd w:id="16783"/>
      <w:bookmarkEnd w:id="16784"/>
      <w:bookmarkEnd w:id="16785"/>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786" w:name="_Toc120544887"/>
      <w:bookmarkStart w:id="16787" w:name="_Toc120545242"/>
      <w:bookmarkStart w:id="16788" w:name="_Toc120545858"/>
      <w:bookmarkStart w:id="16789" w:name="_Toc120606762"/>
      <w:bookmarkStart w:id="16790" w:name="_Toc120607116"/>
      <w:bookmarkStart w:id="16791" w:name="_Toc120607473"/>
      <w:bookmarkStart w:id="16792" w:name="_Toc120607836"/>
      <w:bookmarkStart w:id="16793" w:name="_Toc120608201"/>
      <w:bookmarkStart w:id="16794" w:name="_Toc120608581"/>
      <w:bookmarkStart w:id="16795" w:name="_Toc120608961"/>
      <w:bookmarkStart w:id="16796" w:name="_Toc120609352"/>
      <w:bookmarkStart w:id="16797" w:name="_Toc120609743"/>
      <w:bookmarkStart w:id="16798" w:name="_Toc120610144"/>
      <w:bookmarkStart w:id="16799" w:name="_Toc120610897"/>
      <w:bookmarkStart w:id="16800" w:name="_Toc120611306"/>
      <w:bookmarkStart w:id="16801" w:name="_Toc120611724"/>
      <w:bookmarkStart w:id="16802" w:name="_Toc120612144"/>
      <w:bookmarkStart w:id="16803" w:name="_Toc120612571"/>
      <w:bookmarkStart w:id="16804" w:name="_Toc120613000"/>
      <w:bookmarkStart w:id="16805" w:name="_Toc120613430"/>
      <w:bookmarkStart w:id="16806" w:name="_Toc120613860"/>
      <w:bookmarkStart w:id="16807" w:name="_Toc120614290"/>
      <w:bookmarkStart w:id="16808" w:name="_Toc120614733"/>
      <w:bookmarkStart w:id="16809" w:name="_Toc120615192"/>
      <w:bookmarkStart w:id="16810" w:name="_Toc120622369"/>
      <w:bookmarkStart w:id="16811" w:name="_Toc120622875"/>
      <w:bookmarkStart w:id="16812" w:name="_Toc120623494"/>
      <w:bookmarkStart w:id="16813" w:name="_Toc120624019"/>
      <w:bookmarkStart w:id="16814" w:name="_Toc120624556"/>
      <w:bookmarkStart w:id="16815" w:name="_Toc120625093"/>
      <w:bookmarkStart w:id="16816" w:name="_Toc120625630"/>
      <w:bookmarkStart w:id="16817" w:name="_Toc120626167"/>
      <w:bookmarkStart w:id="16818" w:name="_Toc120626714"/>
      <w:bookmarkStart w:id="16819" w:name="_Toc120627270"/>
      <w:bookmarkStart w:id="16820" w:name="_Toc120627835"/>
      <w:bookmarkStart w:id="16821" w:name="_Toc120628411"/>
      <w:bookmarkStart w:id="16822" w:name="_Toc120628996"/>
      <w:bookmarkStart w:id="16823" w:name="_Toc120629584"/>
      <w:bookmarkStart w:id="16824" w:name="_Toc120631085"/>
      <w:bookmarkStart w:id="16825" w:name="_Toc120631736"/>
      <w:bookmarkStart w:id="16826" w:name="_Toc120632386"/>
      <w:bookmarkStart w:id="16827" w:name="_Toc120633036"/>
      <w:bookmarkStart w:id="16828" w:name="_Toc120633686"/>
      <w:bookmarkStart w:id="16829" w:name="_Toc120634337"/>
      <w:bookmarkStart w:id="16830" w:name="_Toc120634988"/>
      <w:bookmarkStart w:id="16831" w:name="_Toc121754112"/>
      <w:bookmarkStart w:id="16832" w:name="_Toc121754782"/>
      <w:bookmarkStart w:id="16833" w:name="_Toc129108731"/>
      <w:bookmarkStart w:id="16834" w:name="_Toc129109396"/>
      <w:bookmarkStart w:id="16835" w:name="_Toc129110069"/>
      <w:bookmarkStart w:id="16836" w:name="_Toc130389189"/>
      <w:bookmarkStart w:id="16837" w:name="_Toc130390262"/>
      <w:bookmarkStart w:id="16838" w:name="_Toc130390950"/>
      <w:bookmarkStart w:id="16839" w:name="_Toc131624714"/>
      <w:bookmarkStart w:id="16840" w:name="_Toc137476147"/>
      <w:bookmarkStart w:id="16841" w:name="_Toc138872802"/>
      <w:bookmarkStart w:id="16842" w:name="_Toc138874388"/>
      <w:bookmarkStart w:id="16843" w:name="_Toc145524987"/>
      <w:bookmarkStart w:id="16844" w:name="_Toc153560112"/>
      <w:bookmarkStart w:id="16845" w:name="_Toc161647412"/>
      <w:bookmarkStart w:id="16846" w:name="_Toc169533007"/>
      <w:bookmarkStart w:id="16847" w:name="_Toc171519608"/>
      <w:bookmarkStart w:id="16848" w:name="_Toc176539341"/>
      <w:bookmarkStart w:id="16849" w:name="_Toc192246639"/>
      <w:bookmarkStart w:id="16850" w:name="_Toc210482430"/>
      <w:r>
        <w:rPr>
          <w:rFonts w:hint="eastAsia"/>
          <w:lang w:eastAsia="zh-CN"/>
        </w:rPr>
        <w:t>8.3</w:t>
      </w:r>
      <w:r>
        <w:rPr>
          <w:rFonts w:hint="eastAsia"/>
          <w:lang w:eastAsia="zh-CN"/>
        </w:rPr>
        <w:tab/>
        <w:t>Performance requirements for PUCCH</w:t>
      </w:r>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1C0736AC" w14:textId="77777777" w:rsidR="0083160C" w:rsidRPr="0046670A" w:rsidRDefault="0083160C" w:rsidP="003267B6">
      <w:pPr>
        <w:pStyle w:val="Heading3"/>
        <w:rPr>
          <w:lang w:eastAsia="zh-CN"/>
        </w:rPr>
      </w:pPr>
      <w:bookmarkStart w:id="16851" w:name="_Toc21100133"/>
      <w:bookmarkStart w:id="16852" w:name="_Toc29809931"/>
      <w:bookmarkStart w:id="16853" w:name="_Toc36645324"/>
      <w:bookmarkStart w:id="16854" w:name="_Toc37272378"/>
      <w:bookmarkStart w:id="16855" w:name="_Toc45884624"/>
      <w:bookmarkStart w:id="16856" w:name="_Toc53182656"/>
      <w:bookmarkStart w:id="16857" w:name="_Toc58860440"/>
      <w:bookmarkStart w:id="16858" w:name="_Toc58862944"/>
      <w:bookmarkStart w:id="16859" w:name="_Toc61182929"/>
      <w:bookmarkStart w:id="16860" w:name="_Toc66728244"/>
      <w:bookmarkStart w:id="16861" w:name="_Toc74962079"/>
      <w:bookmarkStart w:id="16862" w:name="_Toc75242989"/>
      <w:bookmarkStart w:id="16863" w:name="_Toc76545335"/>
      <w:bookmarkStart w:id="16864" w:name="_Toc82595438"/>
      <w:bookmarkStart w:id="16865" w:name="_Toc89955469"/>
      <w:bookmarkStart w:id="16866" w:name="_Toc98773896"/>
      <w:bookmarkStart w:id="16867" w:name="_Toc106201657"/>
      <w:bookmarkStart w:id="16868" w:name="_Toc115191511"/>
      <w:bookmarkStart w:id="16869" w:name="_Toc120614291"/>
      <w:bookmarkStart w:id="16870" w:name="_Toc120614734"/>
      <w:bookmarkStart w:id="16871" w:name="_Toc120615193"/>
      <w:bookmarkStart w:id="16872" w:name="_Toc120622370"/>
      <w:bookmarkStart w:id="16873" w:name="_Toc120622876"/>
      <w:bookmarkStart w:id="16874" w:name="_Toc120623495"/>
      <w:bookmarkStart w:id="16875" w:name="_Toc120624020"/>
      <w:bookmarkStart w:id="16876" w:name="_Toc120624557"/>
      <w:bookmarkStart w:id="16877" w:name="_Toc120625094"/>
      <w:bookmarkStart w:id="16878" w:name="_Toc120625631"/>
      <w:bookmarkStart w:id="16879" w:name="_Toc120626168"/>
      <w:bookmarkStart w:id="16880" w:name="_Toc120626715"/>
      <w:bookmarkStart w:id="16881" w:name="_Toc120627271"/>
      <w:bookmarkStart w:id="16882" w:name="_Toc120627836"/>
      <w:bookmarkStart w:id="16883" w:name="_Toc120628412"/>
      <w:bookmarkStart w:id="16884" w:name="_Toc120628997"/>
      <w:bookmarkStart w:id="16885" w:name="_Toc120629585"/>
      <w:bookmarkStart w:id="16886" w:name="_Toc120631086"/>
      <w:bookmarkStart w:id="16887" w:name="_Toc120631737"/>
      <w:bookmarkStart w:id="16888" w:name="_Toc120632387"/>
      <w:bookmarkStart w:id="16889" w:name="_Toc120633037"/>
      <w:bookmarkStart w:id="16890" w:name="_Toc120633687"/>
      <w:bookmarkStart w:id="16891" w:name="_Toc120634338"/>
      <w:bookmarkStart w:id="16892" w:name="_Toc120634989"/>
      <w:bookmarkStart w:id="16893" w:name="_Toc121754113"/>
      <w:bookmarkStart w:id="16894" w:name="_Toc121754783"/>
      <w:bookmarkStart w:id="16895" w:name="_Toc129108732"/>
      <w:bookmarkStart w:id="16896" w:name="_Toc129109397"/>
      <w:bookmarkStart w:id="16897" w:name="_Toc129110070"/>
      <w:bookmarkStart w:id="16898" w:name="_Toc130389190"/>
      <w:bookmarkStart w:id="16899" w:name="_Toc130390263"/>
      <w:bookmarkStart w:id="16900" w:name="_Toc130390951"/>
      <w:bookmarkStart w:id="16901" w:name="_Toc131624715"/>
      <w:bookmarkStart w:id="16902" w:name="_Toc137476148"/>
      <w:bookmarkStart w:id="16903" w:name="_Toc138872803"/>
      <w:bookmarkStart w:id="16904" w:name="_Toc138874389"/>
      <w:bookmarkStart w:id="16905" w:name="_Toc145524988"/>
      <w:bookmarkStart w:id="16906" w:name="_Toc153560113"/>
      <w:bookmarkStart w:id="16907" w:name="_Toc161647413"/>
      <w:bookmarkStart w:id="16908" w:name="_Toc169533008"/>
      <w:bookmarkStart w:id="16909" w:name="_Toc171519609"/>
      <w:bookmarkStart w:id="16910" w:name="_Toc176539342"/>
      <w:bookmarkStart w:id="16911" w:name="_Toc192246640"/>
      <w:bookmarkStart w:id="16912" w:name="_Toc210482431"/>
      <w:r w:rsidRPr="0046670A">
        <w:t>8.3.1</w:t>
      </w:r>
      <w:r w:rsidRPr="0046670A">
        <w:tab/>
        <w:t xml:space="preserve">Performance requirements for PUCCH format </w:t>
      </w:r>
      <w:r w:rsidRPr="0046670A">
        <w:rPr>
          <w:lang w:eastAsia="zh-CN"/>
        </w:rPr>
        <w:t>0</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5BC93209" w14:textId="77777777" w:rsidR="0083160C" w:rsidRPr="00377501" w:rsidRDefault="0083160C" w:rsidP="003267B6">
      <w:pPr>
        <w:pStyle w:val="Heading4"/>
      </w:pPr>
      <w:bookmarkStart w:id="16913" w:name="_Toc21100134"/>
      <w:bookmarkStart w:id="16914" w:name="_Toc29809932"/>
      <w:bookmarkStart w:id="16915" w:name="_Toc36645325"/>
      <w:bookmarkStart w:id="16916" w:name="_Toc37272379"/>
      <w:bookmarkStart w:id="16917" w:name="_Toc45884625"/>
      <w:bookmarkStart w:id="16918" w:name="_Toc53182657"/>
      <w:bookmarkStart w:id="16919" w:name="_Toc58860441"/>
      <w:bookmarkStart w:id="16920" w:name="_Toc58862945"/>
      <w:bookmarkStart w:id="16921" w:name="_Toc61182930"/>
      <w:bookmarkStart w:id="16922" w:name="_Toc66728245"/>
      <w:bookmarkStart w:id="16923" w:name="_Toc74962080"/>
      <w:bookmarkStart w:id="16924" w:name="_Toc75242990"/>
      <w:bookmarkStart w:id="16925" w:name="_Toc76545336"/>
      <w:bookmarkStart w:id="16926" w:name="_Toc82595439"/>
      <w:bookmarkStart w:id="16927" w:name="_Toc89955470"/>
      <w:bookmarkStart w:id="16928" w:name="_Toc98773897"/>
      <w:bookmarkStart w:id="16929" w:name="_Toc106201658"/>
      <w:bookmarkStart w:id="16930" w:name="_Toc115191512"/>
      <w:bookmarkStart w:id="16931" w:name="_Toc120614292"/>
      <w:bookmarkStart w:id="16932" w:name="_Toc120614735"/>
      <w:bookmarkStart w:id="16933" w:name="_Toc120615194"/>
      <w:bookmarkStart w:id="16934" w:name="_Toc120622371"/>
      <w:bookmarkStart w:id="16935" w:name="_Toc120622877"/>
      <w:bookmarkStart w:id="16936" w:name="_Toc120623496"/>
      <w:bookmarkStart w:id="16937" w:name="_Toc120624021"/>
      <w:bookmarkStart w:id="16938" w:name="_Toc120624558"/>
      <w:bookmarkStart w:id="16939" w:name="_Toc120625095"/>
      <w:bookmarkStart w:id="16940" w:name="_Toc120625632"/>
      <w:bookmarkStart w:id="16941" w:name="_Toc120626169"/>
      <w:bookmarkStart w:id="16942" w:name="_Toc120626716"/>
      <w:bookmarkStart w:id="16943" w:name="_Toc120627272"/>
      <w:bookmarkStart w:id="16944" w:name="_Toc120627837"/>
      <w:bookmarkStart w:id="16945" w:name="_Toc120628413"/>
      <w:bookmarkStart w:id="16946" w:name="_Toc120628998"/>
      <w:bookmarkStart w:id="16947" w:name="_Toc120629586"/>
      <w:bookmarkStart w:id="16948" w:name="_Toc120631087"/>
      <w:bookmarkStart w:id="16949" w:name="_Toc120631738"/>
      <w:bookmarkStart w:id="16950" w:name="_Toc120632388"/>
      <w:bookmarkStart w:id="16951" w:name="_Toc120633038"/>
      <w:bookmarkStart w:id="16952" w:name="_Toc120633688"/>
      <w:bookmarkStart w:id="16953" w:name="_Toc120634339"/>
      <w:bookmarkStart w:id="16954" w:name="_Toc120634990"/>
      <w:bookmarkStart w:id="16955" w:name="_Toc121754114"/>
      <w:bookmarkStart w:id="16956" w:name="_Toc121754784"/>
      <w:bookmarkStart w:id="16957" w:name="_Toc129108733"/>
      <w:bookmarkStart w:id="16958" w:name="_Toc129109398"/>
      <w:bookmarkStart w:id="16959" w:name="_Toc129110071"/>
      <w:bookmarkStart w:id="16960" w:name="_Toc130389191"/>
      <w:bookmarkStart w:id="16961" w:name="_Toc130390264"/>
      <w:bookmarkStart w:id="16962" w:name="_Toc130390952"/>
      <w:bookmarkStart w:id="16963" w:name="_Toc131624716"/>
      <w:bookmarkStart w:id="16964" w:name="_Toc137476149"/>
      <w:bookmarkStart w:id="16965" w:name="_Toc138872804"/>
      <w:bookmarkStart w:id="16966" w:name="_Toc138874390"/>
      <w:bookmarkStart w:id="16967" w:name="_Toc145524989"/>
      <w:bookmarkStart w:id="16968" w:name="_Toc153560114"/>
      <w:bookmarkStart w:id="16969" w:name="_Toc161647414"/>
      <w:bookmarkStart w:id="16970" w:name="_Toc169533009"/>
      <w:bookmarkStart w:id="16971" w:name="_Toc171519610"/>
      <w:bookmarkStart w:id="16972" w:name="_Toc176539343"/>
      <w:bookmarkStart w:id="16973" w:name="_Toc192246641"/>
      <w:bookmarkStart w:id="16974" w:name="_Toc210482432"/>
      <w:r w:rsidRPr="00377501">
        <w:t>8.3.1.1</w:t>
      </w:r>
      <w:r w:rsidRPr="00377501">
        <w:tab/>
        <w:t>Definition and applicability</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5" w:name="_Toc21100135"/>
      <w:bookmarkStart w:id="16976" w:name="_Toc29809933"/>
      <w:bookmarkStart w:id="16977" w:name="_Toc36645326"/>
      <w:bookmarkStart w:id="16978" w:name="_Toc37272380"/>
      <w:bookmarkStart w:id="16979" w:name="_Toc45884626"/>
      <w:bookmarkStart w:id="16980" w:name="_Toc53182658"/>
      <w:bookmarkStart w:id="16981" w:name="_Toc58860442"/>
      <w:bookmarkStart w:id="16982" w:name="_Toc58862946"/>
      <w:bookmarkStart w:id="16983" w:name="_Toc61182931"/>
      <w:bookmarkStart w:id="16984" w:name="_Toc66728246"/>
      <w:bookmarkStart w:id="16985" w:name="_Toc74962081"/>
      <w:bookmarkStart w:id="16986" w:name="_Toc75242991"/>
      <w:bookmarkStart w:id="16987" w:name="_Toc76545337"/>
      <w:bookmarkStart w:id="16988" w:name="_Toc82595440"/>
      <w:bookmarkStart w:id="16989" w:name="_Toc89955471"/>
      <w:bookmarkStart w:id="16990" w:name="_Toc98773898"/>
      <w:bookmarkStart w:id="16991" w:name="_Toc106201659"/>
      <w:bookmarkStart w:id="16992" w:name="_Toc115191513"/>
      <w:bookmarkStart w:id="16993" w:name="_Toc120614293"/>
      <w:bookmarkStart w:id="16994" w:name="_Toc120614736"/>
      <w:bookmarkStart w:id="16995" w:name="_Toc120615195"/>
      <w:bookmarkStart w:id="16996" w:name="_Toc120622372"/>
      <w:bookmarkStart w:id="16997" w:name="_Toc120622878"/>
      <w:bookmarkStart w:id="16998" w:name="_Toc120623497"/>
      <w:bookmarkStart w:id="16999" w:name="_Toc120624022"/>
      <w:bookmarkStart w:id="17000" w:name="_Toc120624559"/>
      <w:bookmarkStart w:id="17001" w:name="_Toc120625096"/>
      <w:bookmarkStart w:id="17002" w:name="_Toc120625633"/>
      <w:bookmarkStart w:id="17003" w:name="_Toc120626170"/>
      <w:bookmarkStart w:id="17004" w:name="_Toc120626717"/>
      <w:bookmarkStart w:id="17005" w:name="_Toc120627273"/>
      <w:bookmarkStart w:id="17006" w:name="_Toc120627838"/>
      <w:bookmarkStart w:id="17007" w:name="_Toc120628414"/>
      <w:bookmarkStart w:id="17008" w:name="_Toc120628999"/>
      <w:bookmarkStart w:id="17009" w:name="_Toc120629587"/>
      <w:bookmarkStart w:id="17010" w:name="_Toc120631088"/>
      <w:bookmarkStart w:id="17011" w:name="_Toc120631739"/>
      <w:bookmarkStart w:id="17012" w:name="_Toc120632389"/>
      <w:bookmarkStart w:id="17013" w:name="_Toc120633039"/>
      <w:bookmarkStart w:id="17014" w:name="_Toc120633689"/>
      <w:bookmarkStart w:id="17015" w:name="_Toc120634340"/>
      <w:bookmarkStart w:id="17016" w:name="_Toc120634991"/>
      <w:bookmarkStart w:id="17017" w:name="_Toc121754115"/>
      <w:bookmarkStart w:id="17018" w:name="_Toc121754785"/>
      <w:bookmarkStart w:id="17019" w:name="_Toc129108734"/>
      <w:bookmarkStart w:id="17020" w:name="_Toc129109399"/>
      <w:bookmarkStart w:id="17021" w:name="_Toc129110072"/>
      <w:bookmarkStart w:id="17022" w:name="_Toc130389192"/>
      <w:bookmarkStart w:id="17023" w:name="_Toc130390265"/>
      <w:bookmarkStart w:id="17024" w:name="_Toc130390953"/>
      <w:bookmarkStart w:id="17025" w:name="_Toc131624717"/>
      <w:bookmarkStart w:id="17026" w:name="_Toc137476150"/>
      <w:bookmarkStart w:id="17027" w:name="_Toc138872805"/>
      <w:bookmarkStart w:id="17028" w:name="_Toc138874391"/>
      <w:bookmarkStart w:id="17029" w:name="_Toc145524990"/>
      <w:bookmarkStart w:id="17030" w:name="_Toc153560115"/>
      <w:bookmarkStart w:id="17031" w:name="_Toc161647415"/>
      <w:bookmarkStart w:id="17032" w:name="_Toc169533010"/>
      <w:bookmarkStart w:id="17033" w:name="_Toc171519611"/>
      <w:bookmarkStart w:id="17034" w:name="_Toc176539344"/>
      <w:bookmarkStart w:id="17035" w:name="_Toc192246642"/>
      <w:bookmarkStart w:id="17036" w:name="_Toc210482433"/>
      <w:r w:rsidRPr="00672881">
        <w:lastRenderedPageBreak/>
        <w:t>8.3.1.2</w:t>
      </w:r>
      <w:r w:rsidRPr="00672881">
        <w:tab/>
        <w:t>Minimum Requirement</w:t>
      </w:r>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37" w:name="_Toc21100136"/>
      <w:bookmarkStart w:id="17038" w:name="_Toc29809934"/>
      <w:bookmarkStart w:id="17039" w:name="_Toc36645327"/>
      <w:bookmarkStart w:id="17040" w:name="_Toc37272381"/>
      <w:bookmarkStart w:id="17041" w:name="_Toc45884627"/>
      <w:bookmarkStart w:id="17042" w:name="_Toc53182659"/>
      <w:bookmarkStart w:id="17043" w:name="_Toc58860443"/>
      <w:bookmarkStart w:id="17044" w:name="_Toc58862947"/>
      <w:bookmarkStart w:id="17045" w:name="_Toc61182932"/>
      <w:bookmarkStart w:id="17046" w:name="_Toc66728247"/>
      <w:bookmarkStart w:id="17047" w:name="_Toc74962082"/>
      <w:bookmarkStart w:id="17048" w:name="_Toc75242992"/>
      <w:bookmarkStart w:id="17049" w:name="_Toc76545338"/>
      <w:bookmarkStart w:id="17050" w:name="_Toc82595441"/>
      <w:bookmarkStart w:id="17051" w:name="_Toc89955472"/>
      <w:bookmarkStart w:id="17052" w:name="_Toc106201660"/>
      <w:bookmarkStart w:id="17053" w:name="_Toc115191514"/>
      <w:bookmarkStart w:id="17054" w:name="_Toc120614294"/>
      <w:bookmarkStart w:id="17055" w:name="_Toc120614737"/>
      <w:bookmarkStart w:id="17056" w:name="_Toc120615196"/>
      <w:bookmarkStart w:id="17057" w:name="_Toc120622373"/>
      <w:bookmarkStart w:id="17058" w:name="_Toc120622879"/>
      <w:bookmarkStart w:id="17059" w:name="_Toc120623498"/>
      <w:bookmarkStart w:id="17060" w:name="_Toc120624023"/>
      <w:bookmarkStart w:id="17061" w:name="_Toc120624560"/>
      <w:bookmarkStart w:id="17062" w:name="_Toc120625097"/>
      <w:bookmarkStart w:id="17063" w:name="_Toc120625634"/>
      <w:bookmarkStart w:id="17064" w:name="_Toc120626171"/>
      <w:bookmarkStart w:id="17065" w:name="_Toc120626718"/>
      <w:bookmarkStart w:id="17066" w:name="_Toc120627274"/>
      <w:bookmarkStart w:id="17067" w:name="_Toc120627839"/>
      <w:bookmarkStart w:id="17068" w:name="_Toc120628415"/>
      <w:bookmarkStart w:id="17069" w:name="_Toc120629000"/>
      <w:bookmarkStart w:id="17070" w:name="_Toc120629588"/>
      <w:bookmarkStart w:id="17071" w:name="_Toc120631089"/>
      <w:bookmarkStart w:id="17072" w:name="_Toc120631740"/>
      <w:bookmarkStart w:id="17073" w:name="_Toc120632390"/>
      <w:bookmarkStart w:id="17074" w:name="_Toc120633040"/>
      <w:bookmarkStart w:id="17075" w:name="_Toc120633690"/>
      <w:bookmarkStart w:id="17076" w:name="_Toc120634341"/>
      <w:bookmarkStart w:id="17077" w:name="_Toc120634992"/>
      <w:bookmarkStart w:id="17078" w:name="_Toc121754116"/>
      <w:bookmarkStart w:id="17079" w:name="_Toc121754786"/>
      <w:bookmarkStart w:id="17080" w:name="_Toc129108735"/>
      <w:bookmarkStart w:id="17081" w:name="_Toc129109400"/>
      <w:bookmarkStart w:id="17082" w:name="_Toc129110073"/>
      <w:bookmarkStart w:id="17083" w:name="_Toc130389193"/>
      <w:bookmarkStart w:id="17084" w:name="_Toc130390266"/>
      <w:bookmarkStart w:id="17085" w:name="_Toc130390954"/>
      <w:bookmarkStart w:id="17086" w:name="_Toc131624718"/>
      <w:bookmarkStart w:id="17087" w:name="_Toc137476151"/>
      <w:bookmarkStart w:id="17088" w:name="_Toc138872806"/>
      <w:bookmarkStart w:id="17089" w:name="_Toc138874392"/>
      <w:bookmarkStart w:id="17090" w:name="_Toc145524991"/>
      <w:bookmarkStart w:id="17091" w:name="_Toc153560116"/>
      <w:bookmarkStart w:id="17092" w:name="_Toc161647416"/>
      <w:bookmarkStart w:id="17093" w:name="_Toc169533011"/>
      <w:bookmarkStart w:id="17094" w:name="_Toc171519612"/>
      <w:bookmarkStart w:id="17095" w:name="_Toc176539345"/>
      <w:bookmarkStart w:id="17096" w:name="_Toc192246643"/>
      <w:bookmarkStart w:id="17097" w:name="_Toc210482434"/>
      <w:r w:rsidRPr="00672881">
        <w:t>8.3.1.3</w:t>
      </w:r>
      <w:r w:rsidRPr="00672881">
        <w:tab/>
        <w:t>Test purpose</w:t>
      </w:r>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098" w:name="_Toc21100137"/>
      <w:bookmarkStart w:id="17099" w:name="_Toc29809935"/>
      <w:bookmarkStart w:id="17100" w:name="_Toc36645328"/>
      <w:bookmarkStart w:id="17101" w:name="_Toc37272382"/>
      <w:bookmarkStart w:id="17102" w:name="_Toc45884628"/>
      <w:bookmarkStart w:id="17103" w:name="_Toc53182660"/>
      <w:bookmarkStart w:id="17104" w:name="_Toc58860444"/>
      <w:bookmarkStart w:id="17105" w:name="_Toc58862948"/>
      <w:bookmarkStart w:id="17106" w:name="_Toc61182933"/>
      <w:bookmarkStart w:id="17107" w:name="_Toc66728248"/>
      <w:bookmarkStart w:id="17108" w:name="_Toc74962083"/>
      <w:bookmarkStart w:id="17109" w:name="_Toc75242993"/>
      <w:bookmarkStart w:id="17110" w:name="_Toc76545339"/>
      <w:bookmarkStart w:id="17111" w:name="_Toc82595442"/>
      <w:bookmarkStart w:id="17112" w:name="_Toc89955473"/>
      <w:bookmarkStart w:id="17113" w:name="_Toc98773900"/>
      <w:bookmarkStart w:id="17114" w:name="_Toc106201661"/>
      <w:bookmarkStart w:id="17115" w:name="_Toc115191515"/>
      <w:bookmarkStart w:id="17116" w:name="_Toc120614295"/>
      <w:bookmarkStart w:id="17117" w:name="_Toc120614738"/>
      <w:bookmarkStart w:id="17118" w:name="_Toc120615197"/>
      <w:bookmarkStart w:id="17119" w:name="_Toc120622374"/>
      <w:bookmarkStart w:id="17120" w:name="_Toc120622880"/>
      <w:bookmarkStart w:id="17121" w:name="_Toc120623499"/>
      <w:bookmarkStart w:id="17122" w:name="_Toc120624024"/>
      <w:bookmarkStart w:id="17123" w:name="_Toc120624561"/>
      <w:bookmarkStart w:id="17124" w:name="_Toc120625098"/>
      <w:bookmarkStart w:id="17125" w:name="_Toc120625635"/>
      <w:bookmarkStart w:id="17126" w:name="_Toc120626172"/>
      <w:bookmarkStart w:id="17127" w:name="_Toc120626719"/>
      <w:bookmarkStart w:id="17128" w:name="_Toc120627275"/>
      <w:bookmarkStart w:id="17129" w:name="_Toc120627840"/>
      <w:bookmarkStart w:id="17130" w:name="_Toc120628416"/>
      <w:bookmarkStart w:id="17131" w:name="_Toc120629001"/>
      <w:bookmarkStart w:id="17132" w:name="_Toc120629589"/>
      <w:bookmarkStart w:id="17133" w:name="_Toc120631090"/>
      <w:bookmarkStart w:id="17134" w:name="_Toc120631741"/>
      <w:bookmarkStart w:id="17135" w:name="_Toc120632391"/>
      <w:bookmarkStart w:id="17136" w:name="_Toc120633041"/>
      <w:bookmarkStart w:id="17137" w:name="_Toc120633691"/>
      <w:bookmarkStart w:id="17138" w:name="_Toc120634342"/>
      <w:bookmarkStart w:id="17139" w:name="_Toc120634993"/>
      <w:bookmarkStart w:id="17140" w:name="_Toc121754117"/>
      <w:bookmarkStart w:id="17141" w:name="_Toc121754787"/>
      <w:bookmarkStart w:id="17142" w:name="_Toc129108736"/>
      <w:bookmarkStart w:id="17143" w:name="_Toc129109401"/>
      <w:bookmarkStart w:id="17144" w:name="_Toc129110074"/>
      <w:bookmarkStart w:id="17145" w:name="_Toc130389194"/>
      <w:bookmarkStart w:id="17146" w:name="_Toc130390267"/>
      <w:bookmarkStart w:id="17147" w:name="_Toc130390955"/>
      <w:bookmarkStart w:id="17148" w:name="_Toc131624719"/>
      <w:bookmarkStart w:id="17149" w:name="_Toc137476152"/>
      <w:bookmarkStart w:id="17150" w:name="_Toc138872807"/>
      <w:bookmarkStart w:id="17151" w:name="_Toc138874393"/>
      <w:bookmarkStart w:id="17152" w:name="_Toc145524992"/>
      <w:bookmarkStart w:id="17153" w:name="_Toc153560117"/>
      <w:bookmarkStart w:id="17154" w:name="_Toc161647417"/>
      <w:bookmarkStart w:id="17155" w:name="_Toc169533012"/>
      <w:bookmarkStart w:id="17156" w:name="_Toc171519613"/>
      <w:bookmarkStart w:id="17157" w:name="_Toc176539346"/>
      <w:bookmarkStart w:id="17158" w:name="_Toc192246644"/>
      <w:bookmarkStart w:id="17159" w:name="_Toc210482435"/>
      <w:r w:rsidRPr="00672881">
        <w:t>8.3.1.4</w:t>
      </w:r>
      <w:r w:rsidRPr="00672881">
        <w:tab/>
        <w:t>Method of test</w:t>
      </w:r>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p>
    <w:p w14:paraId="04257679" w14:textId="77777777" w:rsidR="0083160C" w:rsidRPr="00E9699B" w:rsidRDefault="0083160C" w:rsidP="003267B6">
      <w:pPr>
        <w:pStyle w:val="Heading5"/>
      </w:pPr>
      <w:bookmarkStart w:id="17160" w:name="_Toc21100138"/>
      <w:bookmarkStart w:id="17161" w:name="_Toc29809936"/>
      <w:bookmarkStart w:id="17162" w:name="_Toc36645329"/>
      <w:bookmarkStart w:id="17163" w:name="_Toc37272383"/>
      <w:bookmarkStart w:id="17164" w:name="_Toc45884629"/>
      <w:bookmarkStart w:id="17165" w:name="_Toc53182661"/>
      <w:bookmarkStart w:id="17166" w:name="_Toc58860445"/>
      <w:bookmarkStart w:id="17167" w:name="_Toc58862949"/>
      <w:bookmarkStart w:id="17168" w:name="_Toc61182934"/>
      <w:bookmarkStart w:id="17169" w:name="_Toc66728249"/>
      <w:bookmarkStart w:id="17170" w:name="_Toc74962084"/>
      <w:bookmarkStart w:id="17171" w:name="_Toc75242994"/>
      <w:bookmarkStart w:id="17172" w:name="_Toc76545340"/>
      <w:bookmarkStart w:id="17173" w:name="_Toc82595443"/>
      <w:bookmarkStart w:id="17174" w:name="_Toc89955474"/>
      <w:bookmarkStart w:id="17175" w:name="_Toc98773901"/>
      <w:bookmarkStart w:id="17176" w:name="_Toc106201662"/>
      <w:bookmarkStart w:id="17177" w:name="_Toc115191516"/>
      <w:bookmarkStart w:id="17178" w:name="_Toc120614296"/>
      <w:bookmarkStart w:id="17179" w:name="_Toc120614739"/>
      <w:bookmarkStart w:id="17180" w:name="_Toc120615198"/>
      <w:bookmarkStart w:id="17181" w:name="_Toc120622375"/>
      <w:bookmarkStart w:id="17182" w:name="_Toc120622881"/>
      <w:bookmarkStart w:id="17183" w:name="_Toc120623500"/>
      <w:bookmarkStart w:id="17184" w:name="_Toc120624025"/>
      <w:bookmarkStart w:id="17185" w:name="_Toc120624562"/>
      <w:bookmarkStart w:id="17186" w:name="_Toc120625099"/>
      <w:bookmarkStart w:id="17187" w:name="_Toc120625636"/>
      <w:bookmarkStart w:id="17188" w:name="_Toc120626173"/>
      <w:bookmarkStart w:id="17189" w:name="_Toc120626720"/>
      <w:bookmarkStart w:id="17190" w:name="_Toc120627276"/>
      <w:bookmarkStart w:id="17191" w:name="_Toc120627841"/>
      <w:bookmarkStart w:id="17192" w:name="_Toc120628417"/>
      <w:bookmarkStart w:id="17193" w:name="_Toc120629002"/>
      <w:bookmarkStart w:id="17194" w:name="_Toc120629590"/>
      <w:bookmarkStart w:id="17195" w:name="_Toc120631091"/>
      <w:bookmarkStart w:id="17196" w:name="_Toc120631742"/>
      <w:bookmarkStart w:id="17197" w:name="_Toc120632392"/>
      <w:bookmarkStart w:id="17198" w:name="_Toc120633042"/>
      <w:bookmarkStart w:id="17199" w:name="_Toc120633692"/>
      <w:bookmarkStart w:id="17200" w:name="_Toc120634343"/>
      <w:bookmarkStart w:id="17201" w:name="_Toc120634994"/>
      <w:bookmarkStart w:id="17202" w:name="_Toc121754118"/>
      <w:bookmarkStart w:id="17203" w:name="_Toc121754788"/>
      <w:bookmarkStart w:id="17204" w:name="_Toc129108737"/>
      <w:bookmarkStart w:id="17205" w:name="_Toc129109402"/>
      <w:bookmarkStart w:id="17206" w:name="_Toc129110075"/>
      <w:bookmarkStart w:id="17207" w:name="_Toc130389195"/>
      <w:bookmarkStart w:id="17208" w:name="_Toc130390268"/>
      <w:bookmarkStart w:id="17209" w:name="_Toc130390956"/>
      <w:bookmarkStart w:id="17210" w:name="_Toc131624720"/>
      <w:bookmarkStart w:id="17211" w:name="_Toc137476153"/>
      <w:bookmarkStart w:id="17212" w:name="_Toc138872808"/>
      <w:bookmarkStart w:id="17213" w:name="_Toc138874394"/>
      <w:bookmarkStart w:id="17214" w:name="_Toc145524993"/>
      <w:bookmarkStart w:id="17215" w:name="_Toc153560118"/>
      <w:bookmarkStart w:id="17216" w:name="_Toc161647418"/>
      <w:bookmarkStart w:id="17217" w:name="_Toc169533013"/>
      <w:bookmarkStart w:id="17218" w:name="_Toc171519614"/>
      <w:bookmarkStart w:id="17219" w:name="_Toc176539347"/>
      <w:bookmarkStart w:id="17220" w:name="_Toc192246645"/>
      <w:bookmarkStart w:id="17221" w:name="_Toc210482436"/>
      <w:r w:rsidRPr="00E9699B">
        <w:t>8.3.1.4.1</w:t>
      </w:r>
      <w:r w:rsidRPr="00E9699B">
        <w:tab/>
        <w:t>Initial conditions</w:t>
      </w:r>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2" w:name="_Toc21100139"/>
      <w:r w:rsidRPr="00F555DA">
        <w:t>RF channels to be tested for single carrier: M, see clause 4.9.1.</w:t>
      </w:r>
    </w:p>
    <w:p w14:paraId="2F209D5C" w14:textId="77777777" w:rsidR="0083160C" w:rsidRPr="00672881" w:rsidRDefault="0083160C" w:rsidP="003267B6">
      <w:pPr>
        <w:pStyle w:val="Heading5"/>
      </w:pPr>
      <w:bookmarkStart w:id="17223" w:name="_Toc29809937"/>
      <w:bookmarkStart w:id="17224" w:name="_Toc36645330"/>
      <w:bookmarkStart w:id="17225" w:name="_Toc37272384"/>
      <w:bookmarkStart w:id="17226" w:name="_Toc45884630"/>
      <w:bookmarkStart w:id="17227" w:name="_Toc53182662"/>
      <w:bookmarkStart w:id="17228" w:name="_Toc58860446"/>
      <w:bookmarkStart w:id="17229" w:name="_Toc58862950"/>
      <w:bookmarkStart w:id="17230" w:name="_Toc61182935"/>
      <w:bookmarkStart w:id="17231" w:name="_Toc66728250"/>
      <w:bookmarkStart w:id="17232" w:name="_Toc74962085"/>
      <w:bookmarkStart w:id="17233" w:name="_Toc75242995"/>
      <w:bookmarkStart w:id="17234" w:name="_Toc76545341"/>
      <w:bookmarkStart w:id="17235" w:name="_Toc82595444"/>
      <w:bookmarkStart w:id="17236" w:name="_Toc89955475"/>
      <w:bookmarkStart w:id="17237" w:name="_Toc98773902"/>
      <w:bookmarkStart w:id="17238" w:name="_Toc106201663"/>
      <w:bookmarkStart w:id="17239" w:name="_Toc115191517"/>
      <w:bookmarkStart w:id="17240" w:name="_Toc120614297"/>
      <w:bookmarkStart w:id="17241" w:name="_Toc120614740"/>
      <w:bookmarkStart w:id="17242" w:name="_Toc120615199"/>
      <w:bookmarkStart w:id="17243" w:name="_Toc120622376"/>
      <w:bookmarkStart w:id="17244" w:name="_Toc120622882"/>
      <w:bookmarkStart w:id="17245" w:name="_Toc120623501"/>
      <w:bookmarkStart w:id="17246" w:name="_Toc120624026"/>
      <w:bookmarkStart w:id="17247" w:name="_Toc120624563"/>
      <w:bookmarkStart w:id="17248" w:name="_Toc120625100"/>
      <w:bookmarkStart w:id="17249" w:name="_Toc120625637"/>
      <w:bookmarkStart w:id="17250" w:name="_Toc120626174"/>
      <w:bookmarkStart w:id="17251" w:name="_Toc120626721"/>
      <w:bookmarkStart w:id="17252" w:name="_Toc120627277"/>
      <w:bookmarkStart w:id="17253" w:name="_Toc120627842"/>
      <w:bookmarkStart w:id="17254" w:name="_Toc120628418"/>
      <w:bookmarkStart w:id="17255" w:name="_Toc120629003"/>
      <w:bookmarkStart w:id="17256" w:name="_Toc120629591"/>
      <w:bookmarkStart w:id="17257" w:name="_Toc120631092"/>
      <w:bookmarkStart w:id="17258" w:name="_Toc120631743"/>
      <w:bookmarkStart w:id="17259" w:name="_Toc120632393"/>
      <w:bookmarkStart w:id="17260" w:name="_Toc120633043"/>
      <w:bookmarkStart w:id="17261" w:name="_Toc120633693"/>
      <w:bookmarkStart w:id="17262" w:name="_Toc120634344"/>
      <w:bookmarkStart w:id="17263" w:name="_Toc120634995"/>
      <w:bookmarkStart w:id="17264" w:name="_Toc121754119"/>
      <w:bookmarkStart w:id="17265" w:name="_Toc121754789"/>
      <w:bookmarkStart w:id="17266" w:name="_Toc129108738"/>
      <w:bookmarkStart w:id="17267" w:name="_Toc129109403"/>
      <w:bookmarkStart w:id="17268" w:name="_Toc129110076"/>
      <w:bookmarkStart w:id="17269" w:name="_Toc130389196"/>
      <w:bookmarkStart w:id="17270" w:name="_Toc130390269"/>
      <w:bookmarkStart w:id="17271" w:name="_Toc130390957"/>
      <w:bookmarkStart w:id="17272" w:name="_Toc131624721"/>
      <w:bookmarkStart w:id="17273" w:name="_Toc137476154"/>
      <w:bookmarkStart w:id="17274" w:name="_Toc138872809"/>
      <w:bookmarkStart w:id="17275" w:name="_Toc138874395"/>
      <w:bookmarkStart w:id="17276" w:name="_Toc145524994"/>
      <w:bookmarkStart w:id="17277" w:name="_Toc153560119"/>
      <w:bookmarkStart w:id="17278" w:name="_Toc161647419"/>
      <w:bookmarkStart w:id="17279" w:name="_Toc169533014"/>
      <w:bookmarkStart w:id="17280" w:name="_Toc171519615"/>
      <w:bookmarkStart w:id="17281" w:name="_Toc176539348"/>
      <w:bookmarkStart w:id="17282" w:name="_Toc192246646"/>
      <w:bookmarkStart w:id="17283" w:name="_Toc210482437"/>
      <w:r w:rsidRPr="00672881">
        <w:t>8.3.1.4.2</w:t>
      </w:r>
      <w:r w:rsidRPr="00672881">
        <w:tab/>
        <w:t>Procedure</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6pt" o:ole="" fillcolor="window">
            <v:imagedata r:id="rId40" o:title=""/>
          </v:shape>
          <o:OLEObject Type="Embed" ProgID="Word.Picture.8" ShapeID="_x0000_i1040" DrawAspect="Content" ObjectID="_1821095081"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4" w:name="_Toc21100140"/>
      <w:bookmarkStart w:id="17285" w:name="_Toc29809938"/>
      <w:bookmarkStart w:id="17286" w:name="_Toc36645331"/>
      <w:bookmarkStart w:id="17287" w:name="_Toc37272385"/>
      <w:bookmarkStart w:id="17288" w:name="_Toc45884631"/>
      <w:bookmarkStart w:id="17289" w:name="_Toc53182663"/>
      <w:bookmarkStart w:id="17290" w:name="_Toc58860447"/>
      <w:bookmarkStart w:id="17291" w:name="_Toc58862951"/>
      <w:bookmarkStart w:id="17292" w:name="_Toc61182936"/>
      <w:bookmarkStart w:id="17293" w:name="_Toc66728251"/>
      <w:bookmarkStart w:id="17294" w:name="_Toc74962086"/>
      <w:bookmarkStart w:id="17295" w:name="_Toc75242996"/>
      <w:bookmarkStart w:id="17296" w:name="_Toc76545342"/>
      <w:bookmarkStart w:id="17297" w:name="_Toc82595445"/>
      <w:bookmarkStart w:id="17298" w:name="_Toc89955476"/>
      <w:bookmarkStart w:id="17299" w:name="_Toc98773903"/>
      <w:bookmarkStart w:id="17300" w:name="_Toc106201664"/>
      <w:bookmarkStart w:id="17301" w:name="_Toc115191518"/>
      <w:bookmarkStart w:id="17302" w:name="_Toc120614298"/>
      <w:bookmarkStart w:id="17303" w:name="_Toc120614741"/>
      <w:bookmarkStart w:id="17304" w:name="_Toc120615200"/>
      <w:bookmarkStart w:id="17305" w:name="_Toc120622377"/>
      <w:bookmarkStart w:id="17306" w:name="_Toc120622883"/>
      <w:bookmarkStart w:id="17307" w:name="_Toc120623502"/>
      <w:bookmarkStart w:id="17308" w:name="_Toc120624027"/>
      <w:bookmarkStart w:id="17309" w:name="_Toc120624564"/>
      <w:bookmarkStart w:id="17310" w:name="_Toc120625101"/>
      <w:bookmarkStart w:id="17311" w:name="_Toc120625638"/>
      <w:bookmarkStart w:id="17312" w:name="_Toc120626175"/>
      <w:bookmarkStart w:id="17313" w:name="_Toc120626722"/>
      <w:bookmarkStart w:id="17314" w:name="_Toc120627278"/>
      <w:bookmarkStart w:id="17315" w:name="_Toc120627843"/>
      <w:bookmarkStart w:id="17316" w:name="_Toc120628419"/>
      <w:bookmarkStart w:id="17317" w:name="_Toc120629004"/>
      <w:bookmarkStart w:id="17318" w:name="_Toc120629592"/>
      <w:bookmarkStart w:id="17319" w:name="_Toc120631093"/>
      <w:bookmarkStart w:id="17320" w:name="_Toc120631744"/>
      <w:bookmarkStart w:id="17321" w:name="_Toc120632394"/>
      <w:bookmarkStart w:id="17322" w:name="_Toc120633044"/>
      <w:bookmarkStart w:id="17323" w:name="_Toc120633694"/>
      <w:bookmarkStart w:id="17324" w:name="_Toc120634345"/>
      <w:bookmarkStart w:id="17325" w:name="_Toc120634996"/>
      <w:bookmarkStart w:id="17326" w:name="_Toc121754120"/>
      <w:bookmarkStart w:id="17327" w:name="_Toc121754790"/>
      <w:bookmarkStart w:id="17328" w:name="_Toc129108739"/>
      <w:bookmarkStart w:id="17329" w:name="_Toc129109404"/>
      <w:bookmarkStart w:id="17330" w:name="_Toc129110077"/>
      <w:bookmarkStart w:id="17331" w:name="_Toc130389197"/>
      <w:bookmarkStart w:id="17332" w:name="_Toc130390270"/>
      <w:bookmarkStart w:id="17333" w:name="_Toc130390958"/>
      <w:bookmarkStart w:id="17334" w:name="_Toc131624722"/>
      <w:bookmarkStart w:id="17335" w:name="_Toc137476155"/>
      <w:bookmarkStart w:id="17336" w:name="_Toc138872810"/>
      <w:bookmarkStart w:id="17337" w:name="_Toc138874396"/>
      <w:bookmarkStart w:id="17338" w:name="_Toc145524995"/>
      <w:bookmarkStart w:id="17339" w:name="_Toc153560120"/>
      <w:bookmarkStart w:id="17340" w:name="_Toc161647420"/>
      <w:bookmarkStart w:id="17341" w:name="_Toc169533015"/>
      <w:bookmarkStart w:id="17342" w:name="_Toc171519616"/>
      <w:bookmarkStart w:id="17343" w:name="_Toc176539349"/>
      <w:bookmarkStart w:id="17344" w:name="_Toc192246647"/>
      <w:bookmarkStart w:id="17345" w:name="_Toc210482438"/>
      <w:r w:rsidRPr="00672881">
        <w:t>8.3.1.5</w:t>
      </w:r>
      <w:r w:rsidRPr="00672881">
        <w:tab/>
        <w:t>Test Requirement</w:t>
      </w:r>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46" w:name="_Toc21100141"/>
      <w:bookmarkStart w:id="17347" w:name="_Toc29809939"/>
      <w:bookmarkStart w:id="17348" w:name="_Toc36645332"/>
      <w:bookmarkStart w:id="17349" w:name="_Toc37272386"/>
      <w:bookmarkStart w:id="17350" w:name="_Toc45884632"/>
      <w:bookmarkStart w:id="17351" w:name="_Toc53182664"/>
      <w:bookmarkStart w:id="17352" w:name="_Toc58860448"/>
      <w:bookmarkStart w:id="17353" w:name="_Toc58862952"/>
      <w:bookmarkStart w:id="17354" w:name="_Toc61182937"/>
      <w:bookmarkStart w:id="17355" w:name="_Toc66728252"/>
      <w:bookmarkStart w:id="17356" w:name="_Toc74962087"/>
      <w:bookmarkStart w:id="17357" w:name="_Toc75242997"/>
      <w:bookmarkStart w:id="17358" w:name="_Toc76545343"/>
      <w:bookmarkStart w:id="17359" w:name="_Toc82595446"/>
      <w:bookmarkStart w:id="17360" w:name="_Toc89955477"/>
      <w:bookmarkStart w:id="17361" w:name="_Toc98773904"/>
      <w:bookmarkStart w:id="17362" w:name="_Toc106201665"/>
      <w:bookmarkStart w:id="17363" w:name="_Toc115191519"/>
      <w:bookmarkStart w:id="17364" w:name="_Toc120614299"/>
      <w:bookmarkStart w:id="17365" w:name="_Toc120614742"/>
      <w:bookmarkStart w:id="17366" w:name="_Toc120615201"/>
      <w:bookmarkStart w:id="17367" w:name="_Toc120622378"/>
      <w:bookmarkStart w:id="17368" w:name="_Toc120622884"/>
      <w:bookmarkStart w:id="17369" w:name="_Toc120623503"/>
      <w:bookmarkStart w:id="17370" w:name="_Toc120624028"/>
      <w:bookmarkStart w:id="17371" w:name="_Toc120624565"/>
      <w:bookmarkStart w:id="17372" w:name="_Toc120625102"/>
      <w:bookmarkStart w:id="17373" w:name="_Toc120625639"/>
      <w:bookmarkStart w:id="17374" w:name="_Toc120626176"/>
      <w:bookmarkStart w:id="17375" w:name="_Toc120626723"/>
      <w:bookmarkStart w:id="17376" w:name="_Toc120627279"/>
      <w:bookmarkStart w:id="17377" w:name="_Toc120627844"/>
      <w:bookmarkStart w:id="17378" w:name="_Toc120628420"/>
      <w:bookmarkStart w:id="17379" w:name="_Toc120629005"/>
      <w:bookmarkStart w:id="17380" w:name="_Toc120629593"/>
      <w:bookmarkStart w:id="17381" w:name="_Toc120631094"/>
      <w:bookmarkStart w:id="17382" w:name="_Toc120631745"/>
      <w:bookmarkStart w:id="17383" w:name="_Toc120632395"/>
      <w:bookmarkStart w:id="17384" w:name="_Toc120633045"/>
      <w:bookmarkStart w:id="17385" w:name="_Toc120633695"/>
      <w:bookmarkStart w:id="17386" w:name="_Toc120634346"/>
      <w:bookmarkStart w:id="17387" w:name="_Toc120634997"/>
      <w:bookmarkStart w:id="17388" w:name="_Toc121754121"/>
      <w:bookmarkStart w:id="17389" w:name="_Toc121754791"/>
      <w:bookmarkStart w:id="17390" w:name="_Toc129108740"/>
      <w:bookmarkStart w:id="17391" w:name="_Toc129109405"/>
      <w:bookmarkStart w:id="17392" w:name="_Toc129110078"/>
      <w:bookmarkStart w:id="17393" w:name="_Toc130389198"/>
      <w:bookmarkStart w:id="17394" w:name="_Toc130390271"/>
      <w:bookmarkStart w:id="17395" w:name="_Toc130390959"/>
      <w:bookmarkStart w:id="17396" w:name="_Toc131624723"/>
      <w:bookmarkStart w:id="17397" w:name="_Toc137476156"/>
      <w:bookmarkStart w:id="17398" w:name="_Toc138872811"/>
      <w:bookmarkStart w:id="17399" w:name="_Toc138874397"/>
      <w:bookmarkStart w:id="17400" w:name="_Toc145524996"/>
      <w:bookmarkStart w:id="17401" w:name="_Toc153560121"/>
      <w:bookmarkStart w:id="17402" w:name="_Toc161647421"/>
      <w:bookmarkStart w:id="17403" w:name="_Toc169533016"/>
      <w:bookmarkStart w:id="17404" w:name="_Toc171519617"/>
      <w:bookmarkStart w:id="17405" w:name="_Toc176539350"/>
      <w:bookmarkStart w:id="17406" w:name="_Toc192246648"/>
      <w:bookmarkStart w:id="17407" w:name="_Toc210482439"/>
      <w:r w:rsidRPr="00672881">
        <w:t>8.3.2</w:t>
      </w:r>
      <w:r w:rsidRPr="00672881">
        <w:tab/>
        <w:t>Performance requirements for PUCCH format 1</w:t>
      </w:r>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p>
    <w:p w14:paraId="2844C8AF" w14:textId="77777777" w:rsidR="0083160C" w:rsidRPr="00672881" w:rsidRDefault="0083160C" w:rsidP="003267B6">
      <w:pPr>
        <w:pStyle w:val="Heading4"/>
      </w:pPr>
      <w:bookmarkStart w:id="17408" w:name="_Toc21100142"/>
      <w:bookmarkStart w:id="17409" w:name="_Toc29809940"/>
      <w:bookmarkStart w:id="17410" w:name="_Toc36645333"/>
      <w:bookmarkStart w:id="17411" w:name="_Toc37272387"/>
      <w:bookmarkStart w:id="17412" w:name="_Toc45884633"/>
      <w:bookmarkStart w:id="17413" w:name="_Toc53182665"/>
      <w:bookmarkStart w:id="17414" w:name="_Toc58860449"/>
      <w:bookmarkStart w:id="17415" w:name="_Toc58862953"/>
      <w:bookmarkStart w:id="17416" w:name="_Toc61182938"/>
      <w:bookmarkStart w:id="17417" w:name="_Toc66728253"/>
      <w:bookmarkStart w:id="17418" w:name="_Toc74962088"/>
      <w:bookmarkStart w:id="17419" w:name="_Toc75242998"/>
      <w:bookmarkStart w:id="17420" w:name="_Toc76545344"/>
      <w:bookmarkStart w:id="17421" w:name="_Toc82595447"/>
      <w:bookmarkStart w:id="17422" w:name="_Toc89955478"/>
      <w:bookmarkStart w:id="17423" w:name="_Toc98773905"/>
      <w:bookmarkStart w:id="17424" w:name="_Toc106201666"/>
      <w:bookmarkStart w:id="17425" w:name="_Toc115191520"/>
      <w:bookmarkStart w:id="17426" w:name="_Toc120614743"/>
      <w:bookmarkStart w:id="17427" w:name="_Toc120615202"/>
      <w:bookmarkStart w:id="17428" w:name="_Toc120622379"/>
      <w:bookmarkStart w:id="17429" w:name="_Toc120622885"/>
      <w:bookmarkStart w:id="17430" w:name="_Toc120623504"/>
      <w:bookmarkStart w:id="17431" w:name="_Toc120624029"/>
      <w:bookmarkStart w:id="17432" w:name="_Toc120624566"/>
      <w:bookmarkStart w:id="17433" w:name="_Toc120625103"/>
      <w:bookmarkStart w:id="17434" w:name="_Toc120625640"/>
      <w:bookmarkStart w:id="17435" w:name="_Toc120626177"/>
      <w:bookmarkStart w:id="17436" w:name="_Toc120626724"/>
      <w:bookmarkStart w:id="17437" w:name="_Toc120627280"/>
      <w:bookmarkStart w:id="17438" w:name="_Toc120627845"/>
      <w:bookmarkStart w:id="17439" w:name="_Toc120628421"/>
      <w:bookmarkStart w:id="17440" w:name="_Toc120629006"/>
      <w:bookmarkStart w:id="17441" w:name="_Toc120629594"/>
      <w:bookmarkStart w:id="17442" w:name="_Toc120631095"/>
      <w:bookmarkStart w:id="17443" w:name="_Toc120631746"/>
      <w:bookmarkStart w:id="17444" w:name="_Toc120632396"/>
      <w:bookmarkStart w:id="17445" w:name="_Toc120633046"/>
      <w:bookmarkStart w:id="17446" w:name="_Toc120633696"/>
      <w:bookmarkStart w:id="17447" w:name="_Toc120634347"/>
      <w:bookmarkStart w:id="17448" w:name="_Toc120634998"/>
      <w:bookmarkStart w:id="17449" w:name="_Toc121754122"/>
      <w:bookmarkStart w:id="17450" w:name="_Toc121754792"/>
      <w:bookmarkStart w:id="17451" w:name="_Toc129108741"/>
      <w:bookmarkStart w:id="17452" w:name="_Toc129109406"/>
      <w:bookmarkStart w:id="17453" w:name="_Toc129110079"/>
      <w:bookmarkStart w:id="17454" w:name="_Toc130389199"/>
      <w:bookmarkStart w:id="17455" w:name="_Toc130390272"/>
      <w:bookmarkStart w:id="17456" w:name="_Toc130390960"/>
      <w:bookmarkStart w:id="17457" w:name="_Toc131624724"/>
      <w:bookmarkStart w:id="17458" w:name="_Toc137476157"/>
      <w:bookmarkStart w:id="17459" w:name="_Toc138872812"/>
      <w:bookmarkStart w:id="17460" w:name="_Toc138874398"/>
      <w:bookmarkStart w:id="17461" w:name="_Toc145524997"/>
      <w:bookmarkStart w:id="17462" w:name="_Toc153560122"/>
      <w:bookmarkStart w:id="17463" w:name="_Toc161647422"/>
      <w:bookmarkStart w:id="17464" w:name="_Toc169533017"/>
      <w:bookmarkStart w:id="17465" w:name="_Toc171519618"/>
      <w:bookmarkStart w:id="17466" w:name="_Toc176539351"/>
      <w:bookmarkStart w:id="17467" w:name="_Toc192246649"/>
      <w:bookmarkStart w:id="17468" w:name="_Toc210482440"/>
      <w:r w:rsidRPr="00672881">
        <w:t>8.3.2.1</w:t>
      </w:r>
      <w:r w:rsidRPr="00672881">
        <w:tab/>
        <w:t>NACK to ACK detection</w:t>
      </w:r>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p>
    <w:p w14:paraId="71D3ACE0" w14:textId="77777777" w:rsidR="0083160C" w:rsidRPr="00377189" w:rsidRDefault="0083160C" w:rsidP="003267B6">
      <w:pPr>
        <w:pStyle w:val="Heading5"/>
      </w:pPr>
      <w:bookmarkStart w:id="17469" w:name="_Toc21100143"/>
      <w:bookmarkStart w:id="17470" w:name="_Toc29809941"/>
      <w:bookmarkStart w:id="17471" w:name="_Toc36645334"/>
      <w:bookmarkStart w:id="17472" w:name="_Toc37272388"/>
      <w:bookmarkStart w:id="17473" w:name="_Toc45884634"/>
      <w:bookmarkStart w:id="17474" w:name="_Toc53182666"/>
      <w:bookmarkStart w:id="17475" w:name="_Toc58860450"/>
      <w:bookmarkStart w:id="17476" w:name="_Toc58862954"/>
      <w:bookmarkStart w:id="17477" w:name="_Toc61182939"/>
      <w:bookmarkStart w:id="17478" w:name="_Toc66728254"/>
      <w:bookmarkStart w:id="17479" w:name="_Toc74962089"/>
      <w:bookmarkStart w:id="17480" w:name="_Toc75242999"/>
      <w:bookmarkStart w:id="17481" w:name="_Toc76545345"/>
      <w:bookmarkStart w:id="17482" w:name="_Toc82595448"/>
      <w:bookmarkStart w:id="17483" w:name="_Toc89955479"/>
      <w:bookmarkStart w:id="17484" w:name="_Toc98773906"/>
      <w:bookmarkStart w:id="17485" w:name="_Toc106201667"/>
      <w:bookmarkStart w:id="17486" w:name="_Toc115191521"/>
      <w:bookmarkStart w:id="17487" w:name="_Toc120614744"/>
      <w:bookmarkStart w:id="17488" w:name="_Toc120615203"/>
      <w:bookmarkStart w:id="17489" w:name="_Toc120622380"/>
      <w:bookmarkStart w:id="17490" w:name="_Toc120622886"/>
      <w:bookmarkStart w:id="17491" w:name="_Toc120623505"/>
      <w:bookmarkStart w:id="17492" w:name="_Toc120624030"/>
      <w:bookmarkStart w:id="17493" w:name="_Toc120624567"/>
      <w:bookmarkStart w:id="17494" w:name="_Toc120625104"/>
      <w:bookmarkStart w:id="17495" w:name="_Toc120625641"/>
      <w:bookmarkStart w:id="17496" w:name="_Toc120626178"/>
      <w:bookmarkStart w:id="17497" w:name="_Toc120626725"/>
      <w:bookmarkStart w:id="17498" w:name="_Toc120627281"/>
      <w:bookmarkStart w:id="17499" w:name="_Toc120627846"/>
      <w:bookmarkStart w:id="17500" w:name="_Toc120628422"/>
      <w:bookmarkStart w:id="17501" w:name="_Toc120629007"/>
      <w:bookmarkStart w:id="17502" w:name="_Toc120629595"/>
      <w:bookmarkStart w:id="17503" w:name="_Toc120631096"/>
      <w:bookmarkStart w:id="17504" w:name="_Toc120631747"/>
      <w:bookmarkStart w:id="17505" w:name="_Toc120632397"/>
      <w:bookmarkStart w:id="17506" w:name="_Toc120633047"/>
      <w:bookmarkStart w:id="17507" w:name="_Toc120633697"/>
      <w:bookmarkStart w:id="17508" w:name="_Toc120634348"/>
      <w:bookmarkStart w:id="17509" w:name="_Toc120634999"/>
      <w:bookmarkStart w:id="17510" w:name="_Toc121754123"/>
      <w:bookmarkStart w:id="17511" w:name="_Toc121754793"/>
      <w:bookmarkStart w:id="17512" w:name="_Toc129108742"/>
      <w:bookmarkStart w:id="17513" w:name="_Toc129109407"/>
      <w:bookmarkStart w:id="17514" w:name="_Toc129110080"/>
      <w:bookmarkStart w:id="17515" w:name="_Toc130389200"/>
      <w:bookmarkStart w:id="17516" w:name="_Toc130390273"/>
      <w:bookmarkStart w:id="17517" w:name="_Toc130390961"/>
      <w:bookmarkStart w:id="17518" w:name="_Toc131624725"/>
      <w:bookmarkStart w:id="17519" w:name="_Toc137476158"/>
      <w:bookmarkStart w:id="17520" w:name="_Toc138872813"/>
      <w:bookmarkStart w:id="17521" w:name="_Toc138874399"/>
      <w:bookmarkStart w:id="17522" w:name="_Toc145524998"/>
      <w:bookmarkStart w:id="17523" w:name="_Toc153560123"/>
      <w:bookmarkStart w:id="17524" w:name="_Toc161647423"/>
      <w:bookmarkStart w:id="17525" w:name="_Toc169533018"/>
      <w:bookmarkStart w:id="17526" w:name="_Toc171519619"/>
      <w:bookmarkStart w:id="17527" w:name="_Toc176539352"/>
      <w:bookmarkStart w:id="17528" w:name="_Toc192246650"/>
      <w:bookmarkStart w:id="17529" w:name="_Toc210482441"/>
      <w:r w:rsidRPr="00377189">
        <w:t>8.3.</w:t>
      </w:r>
      <w:r w:rsidRPr="00377189">
        <w:rPr>
          <w:lang w:eastAsia="zh-CN"/>
        </w:rPr>
        <w:t>2</w:t>
      </w:r>
      <w:r w:rsidRPr="00377189">
        <w:t>.1.1</w:t>
      </w:r>
      <w:r w:rsidRPr="00377189">
        <w:tab/>
        <w:t>Definition and applicability</w:t>
      </w:r>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0" w:name="_Toc21100144"/>
      <w:bookmarkStart w:id="17531" w:name="_Toc29809942"/>
      <w:bookmarkStart w:id="17532" w:name="_Toc36645335"/>
      <w:bookmarkStart w:id="17533" w:name="_Toc37272389"/>
      <w:bookmarkStart w:id="17534" w:name="_Toc45884635"/>
      <w:bookmarkStart w:id="17535" w:name="_Toc53182667"/>
      <w:bookmarkStart w:id="17536" w:name="_Toc58860451"/>
      <w:bookmarkStart w:id="17537" w:name="_Toc58862955"/>
      <w:bookmarkStart w:id="17538" w:name="_Toc61182940"/>
      <w:bookmarkStart w:id="17539" w:name="_Toc66728255"/>
      <w:bookmarkStart w:id="17540" w:name="_Toc74962090"/>
      <w:bookmarkStart w:id="17541" w:name="_Toc75243000"/>
      <w:bookmarkStart w:id="17542" w:name="_Toc76545346"/>
      <w:bookmarkStart w:id="17543" w:name="_Toc82595449"/>
      <w:bookmarkStart w:id="17544" w:name="_Toc89955480"/>
      <w:bookmarkStart w:id="17545" w:name="_Toc98773907"/>
      <w:bookmarkStart w:id="17546" w:name="_Toc106201668"/>
      <w:bookmarkStart w:id="17547" w:name="_Toc115191522"/>
      <w:bookmarkStart w:id="17548" w:name="_Toc120614745"/>
      <w:bookmarkStart w:id="17549" w:name="_Toc120615204"/>
      <w:bookmarkStart w:id="17550" w:name="_Toc120622381"/>
      <w:bookmarkStart w:id="17551" w:name="_Toc120622887"/>
      <w:bookmarkStart w:id="17552" w:name="_Toc120623506"/>
      <w:bookmarkStart w:id="17553" w:name="_Toc120624031"/>
      <w:bookmarkStart w:id="17554" w:name="_Toc120624568"/>
      <w:bookmarkStart w:id="17555" w:name="_Toc120625105"/>
      <w:bookmarkStart w:id="17556" w:name="_Toc120625642"/>
      <w:bookmarkStart w:id="17557" w:name="_Toc120626179"/>
      <w:bookmarkStart w:id="17558" w:name="_Toc120626726"/>
      <w:bookmarkStart w:id="17559" w:name="_Toc120627282"/>
      <w:bookmarkStart w:id="17560" w:name="_Toc120627847"/>
      <w:bookmarkStart w:id="17561" w:name="_Toc120628423"/>
      <w:bookmarkStart w:id="17562" w:name="_Toc120629008"/>
      <w:bookmarkStart w:id="17563" w:name="_Toc120629596"/>
      <w:bookmarkStart w:id="17564" w:name="_Toc120631097"/>
      <w:bookmarkStart w:id="17565" w:name="_Toc120631748"/>
      <w:bookmarkStart w:id="17566" w:name="_Toc120632398"/>
      <w:bookmarkStart w:id="17567" w:name="_Toc120633048"/>
      <w:bookmarkStart w:id="17568" w:name="_Toc120633698"/>
      <w:bookmarkStart w:id="17569" w:name="_Toc120634349"/>
      <w:bookmarkStart w:id="17570" w:name="_Toc120635000"/>
      <w:bookmarkStart w:id="17571" w:name="_Toc121754124"/>
      <w:bookmarkStart w:id="17572" w:name="_Toc121754794"/>
      <w:bookmarkStart w:id="17573" w:name="_Toc129108743"/>
      <w:bookmarkStart w:id="17574" w:name="_Toc129109408"/>
      <w:bookmarkStart w:id="17575" w:name="_Toc129110081"/>
      <w:bookmarkStart w:id="17576" w:name="_Toc130389201"/>
      <w:bookmarkStart w:id="17577" w:name="_Toc130390274"/>
      <w:bookmarkStart w:id="17578" w:name="_Toc130390962"/>
      <w:bookmarkStart w:id="17579" w:name="_Toc131624726"/>
      <w:bookmarkStart w:id="17580" w:name="_Toc137476159"/>
      <w:bookmarkStart w:id="17581" w:name="_Toc138872814"/>
      <w:bookmarkStart w:id="17582" w:name="_Toc138874400"/>
      <w:bookmarkStart w:id="17583" w:name="_Toc145524999"/>
      <w:bookmarkStart w:id="17584" w:name="_Toc153560124"/>
      <w:bookmarkStart w:id="17585" w:name="_Toc161647424"/>
      <w:bookmarkStart w:id="17586" w:name="_Toc169533019"/>
      <w:bookmarkStart w:id="17587" w:name="_Toc171519620"/>
      <w:bookmarkStart w:id="17588" w:name="_Toc176539353"/>
      <w:bookmarkStart w:id="17589" w:name="_Toc192246651"/>
      <w:bookmarkStart w:id="17590" w:name="_Toc210482442"/>
      <w:r w:rsidRPr="00672881">
        <w:t>8.3.2.1.2</w:t>
      </w:r>
      <w:r w:rsidRPr="00672881">
        <w:tab/>
        <w:t>Minimum Requirement</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1" w:name="_Toc21100145"/>
      <w:bookmarkStart w:id="17592" w:name="_Toc29809943"/>
      <w:bookmarkStart w:id="17593" w:name="_Toc36645336"/>
      <w:bookmarkStart w:id="17594" w:name="_Toc37272390"/>
      <w:bookmarkStart w:id="17595" w:name="_Toc45884636"/>
      <w:bookmarkStart w:id="17596" w:name="_Toc53182668"/>
      <w:bookmarkStart w:id="17597" w:name="_Toc58860452"/>
      <w:bookmarkStart w:id="17598" w:name="_Toc58862956"/>
      <w:bookmarkStart w:id="17599" w:name="_Toc61182941"/>
      <w:bookmarkStart w:id="17600" w:name="_Toc66728256"/>
      <w:bookmarkStart w:id="17601" w:name="_Toc74962091"/>
      <w:bookmarkStart w:id="17602" w:name="_Toc75243001"/>
      <w:bookmarkStart w:id="17603" w:name="_Toc76545347"/>
      <w:bookmarkStart w:id="17604" w:name="_Toc82595450"/>
      <w:bookmarkStart w:id="17605" w:name="_Toc89955481"/>
      <w:bookmarkStart w:id="17606" w:name="_Toc98773908"/>
      <w:bookmarkStart w:id="17607" w:name="_Toc106201669"/>
      <w:bookmarkStart w:id="17608" w:name="_Toc115191523"/>
      <w:bookmarkStart w:id="17609" w:name="_Toc120614746"/>
      <w:bookmarkStart w:id="17610" w:name="_Toc120615205"/>
      <w:bookmarkStart w:id="17611" w:name="_Toc120622382"/>
      <w:bookmarkStart w:id="17612" w:name="_Toc120622888"/>
      <w:bookmarkStart w:id="17613" w:name="_Toc120623507"/>
      <w:bookmarkStart w:id="17614" w:name="_Toc120624032"/>
      <w:bookmarkStart w:id="17615" w:name="_Toc120624569"/>
      <w:bookmarkStart w:id="17616" w:name="_Toc120625106"/>
      <w:bookmarkStart w:id="17617" w:name="_Toc120625643"/>
      <w:bookmarkStart w:id="17618" w:name="_Toc120626180"/>
      <w:bookmarkStart w:id="17619" w:name="_Toc120626727"/>
      <w:bookmarkStart w:id="17620" w:name="_Toc120627283"/>
      <w:bookmarkStart w:id="17621" w:name="_Toc120627848"/>
      <w:bookmarkStart w:id="17622" w:name="_Toc120628424"/>
      <w:bookmarkStart w:id="17623" w:name="_Toc120629009"/>
      <w:bookmarkStart w:id="17624" w:name="_Toc120629597"/>
      <w:bookmarkStart w:id="17625" w:name="_Toc120631098"/>
      <w:bookmarkStart w:id="17626" w:name="_Toc120631749"/>
      <w:bookmarkStart w:id="17627" w:name="_Toc120632399"/>
      <w:bookmarkStart w:id="17628" w:name="_Toc120633049"/>
      <w:bookmarkStart w:id="17629" w:name="_Toc120633699"/>
      <w:bookmarkStart w:id="17630" w:name="_Toc120634350"/>
      <w:bookmarkStart w:id="17631" w:name="_Toc120635001"/>
      <w:bookmarkStart w:id="17632" w:name="_Toc121754125"/>
      <w:bookmarkStart w:id="17633" w:name="_Toc121754795"/>
      <w:bookmarkStart w:id="17634" w:name="_Toc129108744"/>
      <w:bookmarkStart w:id="17635" w:name="_Toc129109409"/>
      <w:bookmarkStart w:id="17636" w:name="_Toc129110082"/>
      <w:bookmarkStart w:id="17637" w:name="_Toc130389202"/>
      <w:bookmarkStart w:id="17638" w:name="_Toc130390275"/>
      <w:bookmarkStart w:id="17639" w:name="_Toc130390963"/>
      <w:bookmarkStart w:id="17640" w:name="_Toc131624727"/>
      <w:bookmarkStart w:id="17641" w:name="_Toc137476160"/>
      <w:bookmarkStart w:id="17642" w:name="_Toc138872815"/>
      <w:bookmarkStart w:id="17643" w:name="_Toc138874401"/>
      <w:bookmarkStart w:id="17644" w:name="_Toc145525000"/>
      <w:bookmarkStart w:id="17645" w:name="_Toc153560125"/>
      <w:bookmarkStart w:id="17646" w:name="_Toc161647425"/>
      <w:bookmarkStart w:id="17647" w:name="_Toc169533020"/>
      <w:bookmarkStart w:id="17648" w:name="_Toc171519621"/>
      <w:bookmarkStart w:id="17649" w:name="_Toc176539354"/>
      <w:bookmarkStart w:id="17650" w:name="_Toc192246652"/>
      <w:bookmarkStart w:id="17651" w:name="_Toc210482443"/>
      <w:r w:rsidRPr="00672881">
        <w:lastRenderedPageBreak/>
        <w:t>8.3.2.1.3</w:t>
      </w:r>
      <w:r w:rsidRPr="00672881">
        <w:tab/>
        <w:t>Test purpose</w:t>
      </w:r>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2" w:name="_Toc21100146"/>
      <w:bookmarkStart w:id="17653" w:name="_Toc29809944"/>
      <w:bookmarkStart w:id="17654" w:name="_Toc36645337"/>
      <w:bookmarkStart w:id="17655" w:name="_Toc37272391"/>
      <w:bookmarkStart w:id="17656" w:name="_Toc45884637"/>
      <w:bookmarkStart w:id="17657" w:name="_Toc53182669"/>
      <w:bookmarkStart w:id="17658" w:name="_Toc58860453"/>
      <w:bookmarkStart w:id="17659" w:name="_Toc58862957"/>
      <w:bookmarkStart w:id="17660" w:name="_Toc61182942"/>
      <w:bookmarkStart w:id="17661" w:name="_Toc66728257"/>
      <w:bookmarkStart w:id="17662" w:name="_Toc74962092"/>
      <w:bookmarkStart w:id="17663" w:name="_Toc75243002"/>
      <w:bookmarkStart w:id="17664" w:name="_Toc76545348"/>
      <w:bookmarkStart w:id="17665" w:name="_Toc82595451"/>
      <w:bookmarkStart w:id="17666" w:name="_Toc89955482"/>
      <w:bookmarkStart w:id="17667" w:name="_Toc98773909"/>
      <w:bookmarkStart w:id="17668" w:name="_Toc106201670"/>
      <w:bookmarkStart w:id="17669" w:name="_Toc115191524"/>
      <w:bookmarkStart w:id="17670" w:name="_Toc120614747"/>
      <w:bookmarkStart w:id="17671" w:name="_Toc120615206"/>
      <w:bookmarkStart w:id="17672" w:name="_Toc120622383"/>
      <w:bookmarkStart w:id="17673" w:name="_Toc120622889"/>
      <w:bookmarkStart w:id="17674" w:name="_Toc120623508"/>
      <w:bookmarkStart w:id="17675" w:name="_Toc120624033"/>
      <w:bookmarkStart w:id="17676" w:name="_Toc120624570"/>
      <w:bookmarkStart w:id="17677" w:name="_Toc120625107"/>
      <w:bookmarkStart w:id="17678" w:name="_Toc120625644"/>
      <w:bookmarkStart w:id="17679" w:name="_Toc120626181"/>
      <w:bookmarkStart w:id="17680" w:name="_Toc120626728"/>
      <w:bookmarkStart w:id="17681" w:name="_Toc120627284"/>
      <w:bookmarkStart w:id="17682" w:name="_Toc120627849"/>
      <w:bookmarkStart w:id="17683" w:name="_Toc120628425"/>
      <w:bookmarkStart w:id="17684" w:name="_Toc120629010"/>
      <w:bookmarkStart w:id="17685" w:name="_Toc120629598"/>
      <w:bookmarkStart w:id="17686" w:name="_Toc120631099"/>
      <w:bookmarkStart w:id="17687" w:name="_Toc120631750"/>
      <w:bookmarkStart w:id="17688" w:name="_Toc120632400"/>
      <w:bookmarkStart w:id="17689" w:name="_Toc120633050"/>
      <w:bookmarkStart w:id="17690" w:name="_Toc120633700"/>
      <w:bookmarkStart w:id="17691" w:name="_Toc120634351"/>
      <w:bookmarkStart w:id="17692" w:name="_Toc120635002"/>
      <w:bookmarkStart w:id="17693" w:name="_Toc121754126"/>
      <w:bookmarkStart w:id="17694" w:name="_Toc121754796"/>
      <w:bookmarkStart w:id="17695" w:name="_Toc129108745"/>
      <w:bookmarkStart w:id="17696" w:name="_Toc129109410"/>
      <w:bookmarkStart w:id="17697" w:name="_Toc129110083"/>
      <w:bookmarkStart w:id="17698" w:name="_Toc130389203"/>
      <w:bookmarkStart w:id="17699" w:name="_Toc130390276"/>
      <w:bookmarkStart w:id="17700" w:name="_Toc130390964"/>
      <w:bookmarkStart w:id="17701" w:name="_Toc131624728"/>
      <w:bookmarkStart w:id="17702" w:name="_Toc137476161"/>
      <w:bookmarkStart w:id="17703" w:name="_Toc138872816"/>
      <w:bookmarkStart w:id="17704" w:name="_Toc138874402"/>
      <w:bookmarkStart w:id="17705" w:name="_Toc145525001"/>
      <w:bookmarkStart w:id="17706" w:name="_Toc153560126"/>
      <w:bookmarkStart w:id="17707" w:name="_Toc161647426"/>
      <w:bookmarkStart w:id="17708" w:name="_Toc169533021"/>
      <w:bookmarkStart w:id="17709" w:name="_Toc171519622"/>
      <w:bookmarkStart w:id="17710" w:name="_Toc176539355"/>
      <w:bookmarkStart w:id="17711" w:name="_Toc192246653"/>
      <w:bookmarkStart w:id="17712" w:name="_Toc210482444"/>
      <w:r w:rsidRPr="00672881">
        <w:t>8.3.2.1.4</w:t>
      </w:r>
      <w:r w:rsidRPr="00672881">
        <w:tab/>
        <w:t>Method of test</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p>
    <w:p w14:paraId="1A130820" w14:textId="77777777" w:rsidR="0083160C" w:rsidRPr="00672881" w:rsidRDefault="0083160C" w:rsidP="003267B6">
      <w:pPr>
        <w:pStyle w:val="Heading6"/>
      </w:pPr>
      <w:bookmarkStart w:id="17713" w:name="_Toc21100147"/>
      <w:bookmarkStart w:id="17714" w:name="_Toc29809945"/>
      <w:bookmarkStart w:id="17715" w:name="_Toc36645338"/>
      <w:bookmarkStart w:id="17716" w:name="_Toc37272392"/>
      <w:bookmarkStart w:id="17717" w:name="_Toc45884638"/>
      <w:bookmarkStart w:id="17718" w:name="_Toc53182670"/>
      <w:bookmarkStart w:id="17719" w:name="_Toc58860454"/>
      <w:bookmarkStart w:id="17720" w:name="_Toc58862958"/>
      <w:bookmarkStart w:id="17721" w:name="_Toc61182943"/>
      <w:bookmarkStart w:id="17722" w:name="_Toc66728258"/>
      <w:bookmarkStart w:id="17723" w:name="_Toc74962093"/>
      <w:bookmarkStart w:id="17724" w:name="_Toc75243003"/>
      <w:bookmarkStart w:id="17725" w:name="_Toc76545349"/>
      <w:bookmarkStart w:id="17726" w:name="_Toc82595452"/>
      <w:bookmarkStart w:id="17727" w:name="_Toc89955483"/>
      <w:bookmarkStart w:id="17728" w:name="_Toc98773910"/>
      <w:bookmarkStart w:id="17729" w:name="_Toc106201671"/>
      <w:bookmarkStart w:id="17730" w:name="_Toc115191525"/>
      <w:bookmarkStart w:id="17731" w:name="_Toc120614748"/>
      <w:bookmarkStart w:id="17732" w:name="_Toc120615207"/>
      <w:bookmarkStart w:id="17733" w:name="_Toc120622384"/>
      <w:bookmarkStart w:id="17734" w:name="_Toc120622890"/>
      <w:bookmarkStart w:id="17735" w:name="_Toc120623509"/>
      <w:bookmarkStart w:id="17736" w:name="_Toc120624034"/>
      <w:bookmarkStart w:id="17737" w:name="_Toc120624571"/>
      <w:bookmarkStart w:id="17738" w:name="_Toc120625108"/>
      <w:bookmarkStart w:id="17739" w:name="_Toc120625645"/>
      <w:bookmarkStart w:id="17740" w:name="_Toc120626182"/>
      <w:bookmarkStart w:id="17741" w:name="_Toc120626729"/>
      <w:bookmarkStart w:id="17742" w:name="_Toc120627285"/>
      <w:bookmarkStart w:id="17743" w:name="_Toc120627850"/>
      <w:bookmarkStart w:id="17744" w:name="_Toc120628426"/>
      <w:bookmarkStart w:id="17745" w:name="_Toc120629011"/>
      <w:bookmarkStart w:id="17746" w:name="_Toc120629599"/>
      <w:bookmarkStart w:id="17747" w:name="_Toc120631100"/>
      <w:bookmarkStart w:id="17748" w:name="_Toc120631751"/>
      <w:bookmarkStart w:id="17749" w:name="_Toc120632401"/>
      <w:bookmarkStart w:id="17750" w:name="_Toc120633051"/>
      <w:bookmarkStart w:id="17751" w:name="_Toc120633701"/>
      <w:bookmarkStart w:id="17752" w:name="_Toc120634352"/>
      <w:bookmarkStart w:id="17753" w:name="_Toc120635003"/>
      <w:bookmarkStart w:id="17754" w:name="_Toc121754127"/>
      <w:bookmarkStart w:id="17755" w:name="_Toc121754797"/>
      <w:bookmarkStart w:id="17756" w:name="_Toc129108746"/>
      <w:bookmarkStart w:id="17757" w:name="_Toc129109411"/>
      <w:bookmarkStart w:id="17758" w:name="_Toc129110084"/>
      <w:bookmarkStart w:id="17759" w:name="_Toc130389204"/>
      <w:bookmarkStart w:id="17760" w:name="_Toc130390277"/>
      <w:bookmarkStart w:id="17761" w:name="_Toc130390965"/>
      <w:bookmarkStart w:id="17762" w:name="_Toc131624729"/>
      <w:bookmarkStart w:id="17763" w:name="_Toc137476162"/>
      <w:bookmarkStart w:id="17764" w:name="_Toc138872817"/>
      <w:bookmarkStart w:id="17765" w:name="_Toc138874403"/>
      <w:bookmarkStart w:id="17766" w:name="_Toc145525002"/>
      <w:bookmarkStart w:id="17767" w:name="_Toc153560127"/>
      <w:bookmarkStart w:id="17768" w:name="_Toc161647427"/>
      <w:bookmarkStart w:id="17769" w:name="_Toc169533022"/>
      <w:bookmarkStart w:id="17770" w:name="_Toc171519623"/>
      <w:bookmarkStart w:id="17771" w:name="_Toc176539356"/>
      <w:bookmarkStart w:id="17772" w:name="_Toc192246654"/>
      <w:bookmarkStart w:id="17773" w:name="_Toc210482445"/>
      <w:r w:rsidRPr="00672881">
        <w:t>8.3.2.1.4.1</w:t>
      </w:r>
      <w:r w:rsidRPr="00672881">
        <w:tab/>
        <w:t>Initial Conditions</w:t>
      </w:r>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4" w:name="_Toc21100148"/>
      <w:r w:rsidRPr="00F555DA">
        <w:t>RF channels to be tested for single carrier: M, see clause 4.9.1.</w:t>
      </w:r>
    </w:p>
    <w:p w14:paraId="565F98B1" w14:textId="77777777" w:rsidR="0083160C" w:rsidRPr="00672881" w:rsidRDefault="0083160C" w:rsidP="003267B6">
      <w:pPr>
        <w:pStyle w:val="Heading6"/>
      </w:pPr>
      <w:bookmarkStart w:id="17775" w:name="_Toc29809946"/>
      <w:bookmarkStart w:id="17776" w:name="_Toc36645339"/>
      <w:bookmarkStart w:id="17777" w:name="_Toc37272393"/>
      <w:bookmarkStart w:id="17778" w:name="_Toc45884639"/>
      <w:bookmarkStart w:id="17779" w:name="_Toc53182671"/>
      <w:bookmarkStart w:id="17780" w:name="_Toc58860455"/>
      <w:bookmarkStart w:id="17781" w:name="_Toc58862959"/>
      <w:bookmarkStart w:id="17782" w:name="_Toc61182944"/>
      <w:bookmarkStart w:id="17783" w:name="_Toc66728259"/>
      <w:bookmarkStart w:id="17784" w:name="_Toc74962094"/>
      <w:bookmarkStart w:id="17785" w:name="_Toc75243004"/>
      <w:bookmarkStart w:id="17786" w:name="_Toc76545350"/>
      <w:bookmarkStart w:id="17787" w:name="_Toc82595453"/>
      <w:bookmarkStart w:id="17788" w:name="_Toc89955484"/>
      <w:bookmarkStart w:id="17789" w:name="_Toc98773911"/>
      <w:bookmarkStart w:id="17790" w:name="_Toc106201672"/>
      <w:bookmarkStart w:id="17791" w:name="_Toc115191526"/>
      <w:bookmarkStart w:id="17792" w:name="_Toc120614749"/>
      <w:bookmarkStart w:id="17793" w:name="_Toc120615208"/>
      <w:bookmarkStart w:id="17794" w:name="_Toc120622385"/>
      <w:bookmarkStart w:id="17795" w:name="_Toc120622891"/>
      <w:bookmarkStart w:id="17796" w:name="_Toc120623510"/>
      <w:bookmarkStart w:id="17797" w:name="_Toc120624035"/>
      <w:bookmarkStart w:id="17798" w:name="_Toc120624572"/>
      <w:bookmarkStart w:id="17799" w:name="_Toc120625109"/>
      <w:bookmarkStart w:id="17800" w:name="_Toc120625646"/>
      <w:bookmarkStart w:id="17801" w:name="_Toc120626183"/>
      <w:bookmarkStart w:id="17802" w:name="_Toc120626730"/>
      <w:bookmarkStart w:id="17803" w:name="_Toc120627286"/>
      <w:bookmarkStart w:id="17804" w:name="_Toc120627851"/>
      <w:bookmarkStart w:id="17805" w:name="_Toc120628427"/>
      <w:bookmarkStart w:id="17806" w:name="_Toc120629012"/>
      <w:bookmarkStart w:id="17807" w:name="_Toc120629600"/>
      <w:bookmarkStart w:id="17808" w:name="_Toc120631101"/>
      <w:bookmarkStart w:id="17809" w:name="_Toc120631752"/>
      <w:bookmarkStart w:id="17810" w:name="_Toc120632402"/>
      <w:bookmarkStart w:id="17811" w:name="_Toc120633052"/>
      <w:bookmarkStart w:id="17812" w:name="_Toc120633702"/>
      <w:bookmarkStart w:id="17813" w:name="_Toc120634353"/>
      <w:bookmarkStart w:id="17814" w:name="_Toc120635004"/>
      <w:bookmarkStart w:id="17815" w:name="_Toc121754128"/>
      <w:bookmarkStart w:id="17816" w:name="_Toc121754798"/>
      <w:bookmarkStart w:id="17817" w:name="_Toc129108747"/>
      <w:bookmarkStart w:id="17818" w:name="_Toc129109412"/>
      <w:bookmarkStart w:id="17819" w:name="_Toc129110085"/>
      <w:bookmarkStart w:id="17820" w:name="_Toc130389205"/>
      <w:bookmarkStart w:id="17821" w:name="_Toc130390278"/>
      <w:bookmarkStart w:id="17822" w:name="_Toc130390966"/>
      <w:bookmarkStart w:id="17823" w:name="_Toc131624730"/>
      <w:bookmarkStart w:id="17824" w:name="_Toc137476163"/>
      <w:bookmarkStart w:id="17825" w:name="_Toc138872818"/>
      <w:bookmarkStart w:id="17826" w:name="_Toc138874404"/>
      <w:bookmarkStart w:id="17827" w:name="_Toc145525003"/>
      <w:bookmarkStart w:id="17828" w:name="_Toc153560128"/>
      <w:bookmarkStart w:id="17829" w:name="_Toc161647428"/>
      <w:bookmarkStart w:id="17830" w:name="_Toc169533023"/>
      <w:bookmarkStart w:id="17831" w:name="_Toc171519624"/>
      <w:bookmarkStart w:id="17832" w:name="_Toc176539357"/>
      <w:bookmarkStart w:id="17833" w:name="_Toc192246655"/>
      <w:bookmarkStart w:id="17834" w:name="_Toc210482446"/>
      <w:r w:rsidRPr="00672881">
        <w:t>8.3.2.1.4.2</w:t>
      </w:r>
      <w:r w:rsidRPr="00672881">
        <w:tab/>
        <w:t>Procedure</w:t>
      </w:r>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5"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36" w:name="_Toc29809947"/>
      <w:bookmarkStart w:id="17837" w:name="_Toc36645340"/>
      <w:bookmarkStart w:id="17838" w:name="_Toc37272394"/>
      <w:bookmarkStart w:id="17839" w:name="_Toc45884640"/>
      <w:bookmarkStart w:id="17840" w:name="_Toc53182672"/>
      <w:bookmarkStart w:id="17841" w:name="_Toc58860456"/>
      <w:bookmarkStart w:id="17842" w:name="_Toc58862960"/>
      <w:bookmarkStart w:id="17843" w:name="_Toc61182945"/>
      <w:bookmarkStart w:id="17844" w:name="_Toc66728260"/>
      <w:bookmarkStart w:id="17845" w:name="_Toc74962095"/>
      <w:bookmarkStart w:id="17846" w:name="_Toc75243005"/>
      <w:bookmarkStart w:id="17847" w:name="_Toc76545351"/>
      <w:bookmarkStart w:id="17848" w:name="_Toc82595454"/>
      <w:bookmarkStart w:id="17849" w:name="_Toc89955485"/>
      <w:bookmarkStart w:id="17850" w:name="_Toc98773912"/>
      <w:bookmarkStart w:id="17851" w:name="_Toc106201673"/>
      <w:bookmarkStart w:id="17852" w:name="_Toc115191527"/>
      <w:bookmarkStart w:id="17853" w:name="_Toc120614750"/>
      <w:bookmarkStart w:id="17854" w:name="_Toc120615209"/>
      <w:bookmarkStart w:id="17855" w:name="_Toc120622386"/>
      <w:bookmarkStart w:id="17856" w:name="_Toc120622892"/>
      <w:bookmarkStart w:id="17857" w:name="_Toc120623511"/>
      <w:bookmarkStart w:id="17858" w:name="_Toc120624036"/>
      <w:bookmarkStart w:id="17859" w:name="_Toc120624573"/>
      <w:bookmarkStart w:id="17860" w:name="_Toc120625110"/>
      <w:bookmarkStart w:id="17861" w:name="_Toc120625647"/>
      <w:bookmarkStart w:id="17862" w:name="_Toc120626184"/>
      <w:bookmarkStart w:id="17863" w:name="_Toc120626731"/>
      <w:bookmarkStart w:id="17864" w:name="_Toc120627287"/>
      <w:bookmarkStart w:id="17865" w:name="_Toc120627852"/>
      <w:bookmarkStart w:id="17866" w:name="_Toc120628428"/>
      <w:bookmarkStart w:id="17867" w:name="_Toc120629013"/>
      <w:bookmarkStart w:id="17868" w:name="_Toc120629601"/>
      <w:bookmarkStart w:id="17869" w:name="_Toc120631102"/>
      <w:bookmarkStart w:id="17870" w:name="_Toc120631753"/>
      <w:bookmarkStart w:id="17871" w:name="_Toc120632403"/>
      <w:bookmarkStart w:id="17872" w:name="_Toc120633053"/>
      <w:bookmarkStart w:id="17873" w:name="_Toc120633703"/>
      <w:bookmarkStart w:id="17874" w:name="_Toc120634354"/>
      <w:bookmarkStart w:id="17875" w:name="_Toc120635005"/>
      <w:bookmarkStart w:id="17876" w:name="_Toc121754129"/>
      <w:bookmarkStart w:id="17877" w:name="_Toc121754799"/>
      <w:bookmarkStart w:id="17878" w:name="_Toc129108748"/>
      <w:bookmarkStart w:id="17879" w:name="_Toc129109413"/>
      <w:bookmarkStart w:id="17880" w:name="_Toc129110086"/>
      <w:bookmarkStart w:id="17881" w:name="_Toc130389206"/>
      <w:bookmarkStart w:id="17882" w:name="_Toc130390279"/>
      <w:bookmarkStart w:id="17883" w:name="_Toc130390967"/>
      <w:bookmarkStart w:id="17884" w:name="_Toc131624731"/>
      <w:bookmarkStart w:id="17885" w:name="_Toc137476164"/>
      <w:bookmarkStart w:id="17886" w:name="_Toc138872819"/>
      <w:bookmarkStart w:id="17887" w:name="_Toc138874405"/>
      <w:bookmarkStart w:id="17888" w:name="_Toc145525004"/>
      <w:bookmarkStart w:id="17889" w:name="_Toc153560129"/>
      <w:bookmarkStart w:id="17890" w:name="_Toc161647429"/>
      <w:bookmarkStart w:id="17891" w:name="_Toc169533024"/>
      <w:bookmarkStart w:id="17892" w:name="_Toc171519625"/>
      <w:bookmarkStart w:id="17893" w:name="_Toc176539358"/>
      <w:bookmarkStart w:id="17894" w:name="_Toc192246656"/>
      <w:bookmarkStart w:id="17895" w:name="_Toc210482447"/>
      <w:r w:rsidRPr="00672881">
        <w:lastRenderedPageBreak/>
        <w:t>8.3.2.1.5</w:t>
      </w:r>
      <w:r w:rsidRPr="00672881">
        <w:tab/>
        <w:t>Test Requirement</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896" w:name="_Toc21100150"/>
      <w:bookmarkStart w:id="17897" w:name="_Toc29809948"/>
      <w:bookmarkStart w:id="17898" w:name="_Toc36645341"/>
      <w:bookmarkStart w:id="17899" w:name="_Toc37272395"/>
      <w:bookmarkStart w:id="17900" w:name="_Toc45884641"/>
      <w:bookmarkStart w:id="17901" w:name="_Toc53182673"/>
      <w:bookmarkStart w:id="17902" w:name="_Toc58860457"/>
      <w:bookmarkStart w:id="17903" w:name="_Toc58862961"/>
      <w:bookmarkStart w:id="17904" w:name="_Toc61182946"/>
      <w:bookmarkStart w:id="17905" w:name="_Toc66728261"/>
      <w:bookmarkStart w:id="17906" w:name="_Toc74962096"/>
      <w:bookmarkStart w:id="17907" w:name="_Toc75243006"/>
      <w:bookmarkStart w:id="17908" w:name="_Toc76545352"/>
      <w:bookmarkStart w:id="17909" w:name="_Toc82595455"/>
      <w:bookmarkStart w:id="17910" w:name="_Toc89955486"/>
      <w:bookmarkStart w:id="17911" w:name="_Toc98773913"/>
      <w:bookmarkStart w:id="17912" w:name="_Toc106201674"/>
      <w:bookmarkStart w:id="17913" w:name="_Toc115191528"/>
      <w:bookmarkStart w:id="17914" w:name="_Toc120614751"/>
      <w:bookmarkStart w:id="17915" w:name="_Toc120615210"/>
      <w:bookmarkStart w:id="17916" w:name="_Toc120622387"/>
      <w:bookmarkStart w:id="17917" w:name="_Toc120622893"/>
      <w:bookmarkStart w:id="17918" w:name="_Toc120623512"/>
      <w:bookmarkStart w:id="17919" w:name="_Toc120624037"/>
      <w:bookmarkStart w:id="17920" w:name="_Toc120624574"/>
      <w:bookmarkStart w:id="17921" w:name="_Toc120625111"/>
      <w:bookmarkStart w:id="17922" w:name="_Toc120625648"/>
      <w:bookmarkStart w:id="17923" w:name="_Toc120626185"/>
      <w:bookmarkStart w:id="17924" w:name="_Toc120626732"/>
      <w:bookmarkStart w:id="17925" w:name="_Toc120627288"/>
      <w:bookmarkStart w:id="17926" w:name="_Toc120627853"/>
      <w:bookmarkStart w:id="17927" w:name="_Toc120628429"/>
      <w:bookmarkStart w:id="17928" w:name="_Toc120629014"/>
      <w:bookmarkStart w:id="17929" w:name="_Toc120629602"/>
      <w:bookmarkStart w:id="17930" w:name="_Toc120631103"/>
      <w:bookmarkStart w:id="17931" w:name="_Toc120631754"/>
      <w:bookmarkStart w:id="17932" w:name="_Toc120632404"/>
      <w:bookmarkStart w:id="17933" w:name="_Toc120633054"/>
      <w:bookmarkStart w:id="17934" w:name="_Toc120633704"/>
      <w:bookmarkStart w:id="17935" w:name="_Toc120634355"/>
      <w:bookmarkStart w:id="17936" w:name="_Toc120635006"/>
      <w:bookmarkStart w:id="17937" w:name="_Toc121754130"/>
      <w:bookmarkStart w:id="17938" w:name="_Toc121754800"/>
      <w:bookmarkStart w:id="17939" w:name="_Toc129108749"/>
      <w:bookmarkStart w:id="17940" w:name="_Toc129109414"/>
      <w:bookmarkStart w:id="17941" w:name="_Toc129110087"/>
      <w:bookmarkStart w:id="17942" w:name="_Toc130389207"/>
      <w:bookmarkStart w:id="17943" w:name="_Toc130390280"/>
      <w:bookmarkStart w:id="17944" w:name="_Toc130390968"/>
      <w:bookmarkStart w:id="17945" w:name="_Toc131624732"/>
      <w:bookmarkStart w:id="17946" w:name="_Toc137476165"/>
      <w:bookmarkStart w:id="17947" w:name="_Toc138872820"/>
      <w:bookmarkStart w:id="17948" w:name="_Toc138874406"/>
      <w:bookmarkStart w:id="17949" w:name="_Toc145525005"/>
      <w:bookmarkStart w:id="17950" w:name="_Toc153560130"/>
      <w:bookmarkStart w:id="17951" w:name="_Toc161647430"/>
      <w:bookmarkStart w:id="17952" w:name="_Toc169533025"/>
      <w:bookmarkStart w:id="17953" w:name="_Toc171519626"/>
      <w:bookmarkStart w:id="17954" w:name="_Toc176539359"/>
      <w:bookmarkStart w:id="17955" w:name="_Toc192246657"/>
      <w:bookmarkStart w:id="17956" w:name="_Toc210482448"/>
      <w:r w:rsidRPr="00672881">
        <w:t>8.3.2.2</w:t>
      </w:r>
      <w:r w:rsidRPr="00672881">
        <w:tab/>
        <w:t>ACK missed detection</w:t>
      </w:r>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p>
    <w:p w14:paraId="5A9E5F2D" w14:textId="77777777" w:rsidR="0083160C" w:rsidRPr="00672881" w:rsidRDefault="0083160C" w:rsidP="003267B6">
      <w:pPr>
        <w:pStyle w:val="Heading5"/>
      </w:pPr>
      <w:bookmarkStart w:id="17957" w:name="_Toc21100151"/>
      <w:bookmarkStart w:id="17958" w:name="_Toc29809949"/>
      <w:bookmarkStart w:id="17959" w:name="_Toc36645342"/>
      <w:bookmarkStart w:id="17960" w:name="_Toc37272396"/>
      <w:bookmarkStart w:id="17961" w:name="_Toc45884642"/>
      <w:bookmarkStart w:id="17962" w:name="_Toc53182674"/>
      <w:bookmarkStart w:id="17963" w:name="_Toc58860458"/>
      <w:bookmarkStart w:id="17964" w:name="_Toc58862962"/>
      <w:bookmarkStart w:id="17965" w:name="_Toc61182947"/>
      <w:bookmarkStart w:id="17966" w:name="_Toc66728262"/>
      <w:bookmarkStart w:id="17967" w:name="_Toc74962097"/>
      <w:bookmarkStart w:id="17968" w:name="_Toc75243007"/>
      <w:bookmarkStart w:id="17969" w:name="_Toc76545353"/>
      <w:bookmarkStart w:id="17970" w:name="_Toc82595456"/>
      <w:bookmarkStart w:id="17971" w:name="_Toc89955487"/>
      <w:bookmarkStart w:id="17972" w:name="_Toc98773914"/>
      <w:bookmarkStart w:id="17973" w:name="_Toc106201675"/>
      <w:bookmarkStart w:id="17974" w:name="_Toc115191529"/>
      <w:bookmarkStart w:id="17975" w:name="_Toc120614752"/>
      <w:bookmarkStart w:id="17976" w:name="_Toc120615211"/>
      <w:bookmarkStart w:id="17977" w:name="_Toc120622388"/>
      <w:bookmarkStart w:id="17978" w:name="_Toc120622894"/>
      <w:bookmarkStart w:id="17979" w:name="_Toc120623513"/>
      <w:bookmarkStart w:id="17980" w:name="_Toc120624038"/>
      <w:bookmarkStart w:id="17981" w:name="_Toc120624575"/>
      <w:bookmarkStart w:id="17982" w:name="_Toc120625112"/>
      <w:bookmarkStart w:id="17983" w:name="_Toc120625649"/>
      <w:bookmarkStart w:id="17984" w:name="_Toc120626186"/>
      <w:bookmarkStart w:id="17985" w:name="_Toc120626733"/>
      <w:bookmarkStart w:id="17986" w:name="_Toc120627289"/>
      <w:bookmarkStart w:id="17987" w:name="_Toc120627854"/>
      <w:bookmarkStart w:id="17988" w:name="_Toc120628430"/>
      <w:bookmarkStart w:id="17989" w:name="_Toc120629015"/>
      <w:bookmarkStart w:id="17990" w:name="_Toc120629603"/>
      <w:bookmarkStart w:id="17991" w:name="_Toc120631104"/>
      <w:bookmarkStart w:id="17992" w:name="_Toc120631755"/>
      <w:bookmarkStart w:id="17993" w:name="_Toc120632405"/>
      <w:bookmarkStart w:id="17994" w:name="_Toc120633055"/>
      <w:bookmarkStart w:id="17995" w:name="_Toc120633705"/>
      <w:bookmarkStart w:id="17996" w:name="_Toc120634356"/>
      <w:bookmarkStart w:id="17997" w:name="_Toc120635007"/>
      <w:bookmarkStart w:id="17998" w:name="_Toc121754131"/>
      <w:bookmarkStart w:id="17999" w:name="_Toc121754801"/>
      <w:bookmarkStart w:id="18000" w:name="_Toc129108750"/>
      <w:bookmarkStart w:id="18001" w:name="_Toc129109415"/>
      <w:bookmarkStart w:id="18002" w:name="_Toc129110088"/>
      <w:bookmarkStart w:id="18003" w:name="_Toc130389208"/>
      <w:bookmarkStart w:id="18004" w:name="_Toc130390281"/>
      <w:bookmarkStart w:id="18005" w:name="_Toc130390969"/>
      <w:bookmarkStart w:id="18006" w:name="_Toc131624733"/>
      <w:bookmarkStart w:id="18007" w:name="_Toc137476166"/>
      <w:bookmarkStart w:id="18008" w:name="_Toc138872821"/>
      <w:bookmarkStart w:id="18009" w:name="_Toc138874407"/>
      <w:bookmarkStart w:id="18010" w:name="_Toc145525006"/>
      <w:bookmarkStart w:id="18011" w:name="_Toc153560131"/>
      <w:bookmarkStart w:id="18012" w:name="_Toc161647431"/>
      <w:bookmarkStart w:id="18013" w:name="_Toc169533026"/>
      <w:bookmarkStart w:id="18014" w:name="_Toc171519627"/>
      <w:bookmarkStart w:id="18015" w:name="_Toc176539360"/>
      <w:bookmarkStart w:id="18016" w:name="_Toc192246658"/>
      <w:bookmarkStart w:id="18017" w:name="_Toc210482449"/>
      <w:r w:rsidRPr="00672881">
        <w:t>8.3.2.2.1</w:t>
      </w:r>
      <w:r w:rsidRPr="00672881">
        <w:tab/>
        <w:t>Definition and applicability</w:t>
      </w:r>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18" w:name="_Toc21100152"/>
      <w:bookmarkStart w:id="18019" w:name="_Toc29809950"/>
      <w:bookmarkStart w:id="18020" w:name="_Toc36645343"/>
      <w:bookmarkStart w:id="18021" w:name="_Toc37272397"/>
      <w:bookmarkStart w:id="18022" w:name="_Toc45884643"/>
      <w:bookmarkStart w:id="18023" w:name="_Toc53182675"/>
      <w:bookmarkStart w:id="18024" w:name="_Toc58860459"/>
      <w:bookmarkStart w:id="18025" w:name="_Toc58862963"/>
      <w:bookmarkStart w:id="18026" w:name="_Toc61182948"/>
      <w:bookmarkStart w:id="18027" w:name="_Toc66728263"/>
      <w:bookmarkStart w:id="18028" w:name="_Toc74962098"/>
      <w:bookmarkStart w:id="18029" w:name="_Toc75243008"/>
      <w:bookmarkStart w:id="18030" w:name="_Toc76545354"/>
      <w:bookmarkStart w:id="18031" w:name="_Toc82595457"/>
      <w:bookmarkStart w:id="18032" w:name="_Toc89955488"/>
      <w:bookmarkStart w:id="18033" w:name="_Toc98773915"/>
      <w:bookmarkStart w:id="18034" w:name="_Toc106201676"/>
      <w:bookmarkStart w:id="18035" w:name="_Toc115191530"/>
      <w:bookmarkStart w:id="18036" w:name="_Toc120614753"/>
      <w:bookmarkStart w:id="18037" w:name="_Toc120615212"/>
      <w:bookmarkStart w:id="18038" w:name="_Toc120622389"/>
      <w:bookmarkStart w:id="18039" w:name="_Toc120622895"/>
      <w:bookmarkStart w:id="18040" w:name="_Toc120623514"/>
      <w:bookmarkStart w:id="18041" w:name="_Toc120624039"/>
      <w:bookmarkStart w:id="18042" w:name="_Toc120624576"/>
      <w:bookmarkStart w:id="18043" w:name="_Toc120625113"/>
      <w:bookmarkStart w:id="18044" w:name="_Toc120625650"/>
      <w:bookmarkStart w:id="18045" w:name="_Toc120626187"/>
      <w:bookmarkStart w:id="18046" w:name="_Toc120626734"/>
      <w:bookmarkStart w:id="18047" w:name="_Toc120627290"/>
      <w:bookmarkStart w:id="18048" w:name="_Toc120627855"/>
      <w:bookmarkStart w:id="18049" w:name="_Toc120628431"/>
      <w:bookmarkStart w:id="18050" w:name="_Toc120629016"/>
      <w:bookmarkStart w:id="18051" w:name="_Toc120629604"/>
      <w:bookmarkStart w:id="18052" w:name="_Toc120631105"/>
      <w:bookmarkStart w:id="18053" w:name="_Toc120631756"/>
      <w:bookmarkStart w:id="18054" w:name="_Toc120632406"/>
      <w:bookmarkStart w:id="18055" w:name="_Toc120633056"/>
      <w:bookmarkStart w:id="18056" w:name="_Toc120633706"/>
      <w:bookmarkStart w:id="18057" w:name="_Toc120634357"/>
      <w:bookmarkStart w:id="18058" w:name="_Toc120635008"/>
      <w:bookmarkStart w:id="18059" w:name="_Toc121754132"/>
      <w:bookmarkStart w:id="18060" w:name="_Toc121754802"/>
      <w:bookmarkStart w:id="18061" w:name="_Toc129108751"/>
      <w:bookmarkStart w:id="18062" w:name="_Toc129109416"/>
      <w:bookmarkStart w:id="18063" w:name="_Toc129110089"/>
      <w:bookmarkStart w:id="18064" w:name="_Toc130389209"/>
      <w:bookmarkStart w:id="18065" w:name="_Toc130390282"/>
      <w:bookmarkStart w:id="18066" w:name="_Toc130390970"/>
      <w:bookmarkStart w:id="18067" w:name="_Toc131624734"/>
      <w:bookmarkStart w:id="18068" w:name="_Toc137476167"/>
      <w:bookmarkStart w:id="18069" w:name="_Toc138872822"/>
      <w:bookmarkStart w:id="18070" w:name="_Toc138874408"/>
      <w:bookmarkStart w:id="18071" w:name="_Toc145525007"/>
      <w:bookmarkStart w:id="18072" w:name="_Toc153560132"/>
      <w:bookmarkStart w:id="18073" w:name="_Toc161647432"/>
      <w:bookmarkStart w:id="18074" w:name="_Toc169533027"/>
      <w:bookmarkStart w:id="18075" w:name="_Toc171519628"/>
      <w:bookmarkStart w:id="18076" w:name="_Toc176539361"/>
      <w:bookmarkStart w:id="18077" w:name="_Toc192246659"/>
      <w:bookmarkStart w:id="18078" w:name="_Toc210482450"/>
      <w:r w:rsidRPr="00672881">
        <w:t>8.3.2.2.2</w:t>
      </w:r>
      <w:r w:rsidRPr="00672881">
        <w:tab/>
        <w:t>Minimum Requirement</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79" w:name="_Toc21100153"/>
      <w:bookmarkStart w:id="18080" w:name="_Toc29809951"/>
      <w:bookmarkStart w:id="18081" w:name="_Toc36645344"/>
      <w:bookmarkStart w:id="18082" w:name="_Toc37272398"/>
      <w:bookmarkStart w:id="18083" w:name="_Toc45884644"/>
      <w:bookmarkStart w:id="18084" w:name="_Toc53182676"/>
      <w:bookmarkStart w:id="18085" w:name="_Toc58860460"/>
      <w:bookmarkStart w:id="18086" w:name="_Toc58862964"/>
      <w:bookmarkStart w:id="18087" w:name="_Toc61182949"/>
      <w:bookmarkStart w:id="18088" w:name="_Toc66728264"/>
      <w:bookmarkStart w:id="18089" w:name="_Toc74962099"/>
      <w:bookmarkStart w:id="18090" w:name="_Toc75243009"/>
      <w:bookmarkStart w:id="18091" w:name="_Toc76545355"/>
      <w:bookmarkStart w:id="18092" w:name="_Toc82595458"/>
      <w:bookmarkStart w:id="18093" w:name="_Toc89955489"/>
      <w:bookmarkStart w:id="18094" w:name="_Toc98773916"/>
      <w:bookmarkStart w:id="18095" w:name="_Toc106201677"/>
      <w:bookmarkStart w:id="18096" w:name="_Toc115191531"/>
      <w:bookmarkStart w:id="18097" w:name="_Toc120614754"/>
      <w:bookmarkStart w:id="18098" w:name="_Toc120615213"/>
      <w:bookmarkStart w:id="18099" w:name="_Toc120622390"/>
      <w:bookmarkStart w:id="18100" w:name="_Toc120622896"/>
      <w:bookmarkStart w:id="18101" w:name="_Toc120623515"/>
      <w:bookmarkStart w:id="18102" w:name="_Toc120624040"/>
      <w:bookmarkStart w:id="18103" w:name="_Toc120624577"/>
      <w:bookmarkStart w:id="18104" w:name="_Toc120625114"/>
      <w:bookmarkStart w:id="18105" w:name="_Toc120625651"/>
      <w:bookmarkStart w:id="18106" w:name="_Toc120626188"/>
      <w:bookmarkStart w:id="18107" w:name="_Toc120626735"/>
      <w:bookmarkStart w:id="18108" w:name="_Toc120627291"/>
      <w:bookmarkStart w:id="18109" w:name="_Toc120627856"/>
      <w:bookmarkStart w:id="18110" w:name="_Toc120628432"/>
      <w:bookmarkStart w:id="18111" w:name="_Toc120629017"/>
      <w:bookmarkStart w:id="18112" w:name="_Toc120629605"/>
      <w:bookmarkStart w:id="18113" w:name="_Toc120631106"/>
      <w:bookmarkStart w:id="18114" w:name="_Toc120631757"/>
      <w:bookmarkStart w:id="18115" w:name="_Toc120632407"/>
      <w:bookmarkStart w:id="18116" w:name="_Toc120633057"/>
      <w:bookmarkStart w:id="18117" w:name="_Toc120633707"/>
      <w:bookmarkStart w:id="18118" w:name="_Toc120634358"/>
      <w:bookmarkStart w:id="18119" w:name="_Toc120635009"/>
      <w:bookmarkStart w:id="18120" w:name="_Toc121754133"/>
      <w:bookmarkStart w:id="18121" w:name="_Toc121754803"/>
      <w:bookmarkStart w:id="18122" w:name="_Toc129108752"/>
      <w:bookmarkStart w:id="18123" w:name="_Toc129109417"/>
      <w:bookmarkStart w:id="18124" w:name="_Toc129110090"/>
      <w:bookmarkStart w:id="18125" w:name="_Toc130389210"/>
      <w:bookmarkStart w:id="18126" w:name="_Toc130390283"/>
      <w:bookmarkStart w:id="18127" w:name="_Toc130390971"/>
      <w:bookmarkStart w:id="18128" w:name="_Toc131624735"/>
      <w:bookmarkStart w:id="18129" w:name="_Toc137476168"/>
      <w:bookmarkStart w:id="18130" w:name="_Toc138872823"/>
      <w:bookmarkStart w:id="18131" w:name="_Toc138874409"/>
      <w:bookmarkStart w:id="18132" w:name="_Toc145525008"/>
      <w:bookmarkStart w:id="18133" w:name="_Toc153560133"/>
      <w:bookmarkStart w:id="18134" w:name="_Toc161647433"/>
      <w:bookmarkStart w:id="18135" w:name="_Toc169533028"/>
      <w:bookmarkStart w:id="18136" w:name="_Toc171519629"/>
      <w:bookmarkStart w:id="18137" w:name="_Toc176539362"/>
      <w:bookmarkStart w:id="18138" w:name="_Toc192246660"/>
      <w:bookmarkStart w:id="18139" w:name="_Toc210482451"/>
      <w:r w:rsidRPr="00672881">
        <w:t>8.3.2.2.3</w:t>
      </w:r>
      <w:r w:rsidRPr="00672881">
        <w:tab/>
        <w:t>Test purpose</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0" w:name="_Toc21100154"/>
      <w:bookmarkStart w:id="18141" w:name="_Toc29809952"/>
      <w:bookmarkStart w:id="18142" w:name="_Toc36645345"/>
      <w:bookmarkStart w:id="18143" w:name="_Toc37272399"/>
      <w:bookmarkStart w:id="18144" w:name="_Toc45884645"/>
      <w:bookmarkStart w:id="18145" w:name="_Toc53182677"/>
      <w:bookmarkStart w:id="18146" w:name="_Toc58860461"/>
      <w:bookmarkStart w:id="18147" w:name="_Toc58862965"/>
      <w:bookmarkStart w:id="18148" w:name="_Toc61182950"/>
      <w:bookmarkStart w:id="18149" w:name="_Toc66728265"/>
      <w:bookmarkStart w:id="18150" w:name="_Toc74962100"/>
      <w:bookmarkStart w:id="18151" w:name="_Toc75243010"/>
      <w:bookmarkStart w:id="18152" w:name="_Toc76545356"/>
      <w:bookmarkStart w:id="18153" w:name="_Toc82595459"/>
      <w:bookmarkStart w:id="18154" w:name="_Toc89955490"/>
      <w:bookmarkStart w:id="18155" w:name="_Toc98773917"/>
      <w:bookmarkStart w:id="18156" w:name="_Toc106201678"/>
      <w:bookmarkStart w:id="18157" w:name="_Toc115191532"/>
      <w:bookmarkStart w:id="18158" w:name="_Toc120614755"/>
      <w:bookmarkStart w:id="18159" w:name="_Toc120615214"/>
      <w:bookmarkStart w:id="18160" w:name="_Toc120622391"/>
      <w:bookmarkStart w:id="18161" w:name="_Toc120622897"/>
      <w:bookmarkStart w:id="18162" w:name="_Toc120623516"/>
      <w:bookmarkStart w:id="18163" w:name="_Toc120624041"/>
      <w:bookmarkStart w:id="18164" w:name="_Toc120624578"/>
      <w:bookmarkStart w:id="18165" w:name="_Toc120625115"/>
      <w:bookmarkStart w:id="18166" w:name="_Toc120625652"/>
      <w:bookmarkStart w:id="18167" w:name="_Toc120626189"/>
      <w:bookmarkStart w:id="18168" w:name="_Toc120626736"/>
      <w:bookmarkStart w:id="18169" w:name="_Toc120627292"/>
      <w:bookmarkStart w:id="18170" w:name="_Toc120627857"/>
      <w:bookmarkStart w:id="18171" w:name="_Toc120628433"/>
      <w:bookmarkStart w:id="18172" w:name="_Toc120629018"/>
      <w:bookmarkStart w:id="18173" w:name="_Toc120629606"/>
      <w:bookmarkStart w:id="18174" w:name="_Toc120631107"/>
      <w:bookmarkStart w:id="18175" w:name="_Toc120631758"/>
      <w:bookmarkStart w:id="18176" w:name="_Toc120632408"/>
      <w:bookmarkStart w:id="18177" w:name="_Toc120633058"/>
      <w:bookmarkStart w:id="18178" w:name="_Toc120633708"/>
      <w:bookmarkStart w:id="18179" w:name="_Toc120634359"/>
      <w:bookmarkStart w:id="18180" w:name="_Toc120635010"/>
      <w:bookmarkStart w:id="18181" w:name="_Toc121754134"/>
      <w:bookmarkStart w:id="18182" w:name="_Toc121754804"/>
      <w:bookmarkStart w:id="18183" w:name="_Toc129108753"/>
      <w:bookmarkStart w:id="18184" w:name="_Toc129109418"/>
      <w:bookmarkStart w:id="18185" w:name="_Toc129110091"/>
      <w:bookmarkStart w:id="18186" w:name="_Toc130389211"/>
      <w:bookmarkStart w:id="18187" w:name="_Toc130390284"/>
      <w:bookmarkStart w:id="18188" w:name="_Toc130390972"/>
      <w:bookmarkStart w:id="18189" w:name="_Toc131624736"/>
      <w:bookmarkStart w:id="18190" w:name="_Toc137476169"/>
      <w:bookmarkStart w:id="18191" w:name="_Toc138872824"/>
      <w:bookmarkStart w:id="18192" w:name="_Toc138874410"/>
      <w:bookmarkStart w:id="18193" w:name="_Toc145525009"/>
      <w:bookmarkStart w:id="18194" w:name="_Toc153560134"/>
      <w:bookmarkStart w:id="18195" w:name="_Toc161647434"/>
      <w:bookmarkStart w:id="18196" w:name="_Toc169533029"/>
      <w:bookmarkStart w:id="18197" w:name="_Toc171519630"/>
      <w:bookmarkStart w:id="18198" w:name="_Toc176539363"/>
      <w:bookmarkStart w:id="18199" w:name="_Toc192246661"/>
      <w:bookmarkStart w:id="18200" w:name="_Toc210482452"/>
      <w:r w:rsidRPr="00672881">
        <w:t>8.3.2.2.4</w:t>
      </w:r>
      <w:r w:rsidRPr="00672881">
        <w:tab/>
        <w:t>Method of test</w:t>
      </w:r>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p>
    <w:p w14:paraId="117190BB" w14:textId="77777777" w:rsidR="0083160C" w:rsidRPr="00672881" w:rsidRDefault="0083160C" w:rsidP="003267B6">
      <w:pPr>
        <w:pStyle w:val="Heading6"/>
      </w:pPr>
      <w:bookmarkStart w:id="18201" w:name="_Toc21100155"/>
      <w:bookmarkStart w:id="18202" w:name="_Toc29809953"/>
      <w:bookmarkStart w:id="18203" w:name="_Toc36645346"/>
      <w:bookmarkStart w:id="18204" w:name="_Toc37272400"/>
      <w:bookmarkStart w:id="18205" w:name="_Toc45884646"/>
      <w:bookmarkStart w:id="18206" w:name="_Toc53182678"/>
      <w:bookmarkStart w:id="18207" w:name="_Toc58860462"/>
      <w:bookmarkStart w:id="18208" w:name="_Toc58862966"/>
      <w:bookmarkStart w:id="18209" w:name="_Toc61182951"/>
      <w:bookmarkStart w:id="18210" w:name="_Toc66728266"/>
      <w:bookmarkStart w:id="18211" w:name="_Toc74962101"/>
      <w:bookmarkStart w:id="18212" w:name="_Toc75243011"/>
      <w:bookmarkStart w:id="18213" w:name="_Toc76545357"/>
      <w:bookmarkStart w:id="18214" w:name="_Toc82595460"/>
      <w:bookmarkStart w:id="18215" w:name="_Toc89955491"/>
      <w:bookmarkStart w:id="18216" w:name="_Toc98773918"/>
      <w:bookmarkStart w:id="18217" w:name="_Toc106201679"/>
      <w:bookmarkStart w:id="18218" w:name="_Toc115191533"/>
      <w:bookmarkStart w:id="18219" w:name="_Toc120614756"/>
      <w:bookmarkStart w:id="18220" w:name="_Toc120615215"/>
      <w:bookmarkStart w:id="18221" w:name="_Toc120622392"/>
      <w:bookmarkStart w:id="18222" w:name="_Toc120622898"/>
      <w:bookmarkStart w:id="18223" w:name="_Toc120623517"/>
      <w:bookmarkStart w:id="18224" w:name="_Toc120624042"/>
      <w:bookmarkStart w:id="18225" w:name="_Toc120624579"/>
      <w:bookmarkStart w:id="18226" w:name="_Toc120625116"/>
      <w:bookmarkStart w:id="18227" w:name="_Toc120625653"/>
      <w:bookmarkStart w:id="18228" w:name="_Toc120626190"/>
      <w:bookmarkStart w:id="18229" w:name="_Toc120626737"/>
      <w:bookmarkStart w:id="18230" w:name="_Toc120627293"/>
      <w:bookmarkStart w:id="18231" w:name="_Toc120627858"/>
      <w:bookmarkStart w:id="18232" w:name="_Toc120628434"/>
      <w:bookmarkStart w:id="18233" w:name="_Toc120629019"/>
      <w:bookmarkStart w:id="18234" w:name="_Toc120629607"/>
      <w:bookmarkStart w:id="18235" w:name="_Toc120631108"/>
      <w:bookmarkStart w:id="18236" w:name="_Toc120631759"/>
      <w:bookmarkStart w:id="18237" w:name="_Toc120632409"/>
      <w:bookmarkStart w:id="18238" w:name="_Toc120633059"/>
      <w:bookmarkStart w:id="18239" w:name="_Toc120633709"/>
      <w:bookmarkStart w:id="18240" w:name="_Toc120634360"/>
      <w:bookmarkStart w:id="18241" w:name="_Toc120635011"/>
      <w:bookmarkStart w:id="18242" w:name="_Toc121754135"/>
      <w:bookmarkStart w:id="18243" w:name="_Toc121754805"/>
      <w:bookmarkStart w:id="18244" w:name="_Toc129108754"/>
      <w:bookmarkStart w:id="18245" w:name="_Toc129109419"/>
      <w:bookmarkStart w:id="18246" w:name="_Toc129110092"/>
      <w:bookmarkStart w:id="18247" w:name="_Toc130389212"/>
      <w:bookmarkStart w:id="18248" w:name="_Toc130390285"/>
      <w:bookmarkStart w:id="18249" w:name="_Toc130390973"/>
      <w:bookmarkStart w:id="18250" w:name="_Toc131624737"/>
      <w:bookmarkStart w:id="18251" w:name="_Toc137476170"/>
      <w:bookmarkStart w:id="18252" w:name="_Toc138872825"/>
      <w:bookmarkStart w:id="18253" w:name="_Toc138874411"/>
      <w:bookmarkStart w:id="18254" w:name="_Toc145525010"/>
      <w:bookmarkStart w:id="18255" w:name="_Toc153560135"/>
      <w:bookmarkStart w:id="18256" w:name="_Toc161647435"/>
      <w:bookmarkStart w:id="18257" w:name="_Toc169533030"/>
      <w:bookmarkStart w:id="18258" w:name="_Toc171519631"/>
      <w:bookmarkStart w:id="18259" w:name="_Toc176539364"/>
      <w:bookmarkStart w:id="18260" w:name="_Toc192246662"/>
      <w:bookmarkStart w:id="18261" w:name="_Toc210482453"/>
      <w:r w:rsidRPr="00672881">
        <w:t>8.3.2.2.4.1</w:t>
      </w:r>
      <w:r w:rsidRPr="00672881">
        <w:tab/>
        <w:t>Initial Conditions</w:t>
      </w:r>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2" w:name="_Toc21100156"/>
      <w:r w:rsidRPr="00F555DA">
        <w:t>RF channels to be tested for single carrier: M, see clause 4.9.1.</w:t>
      </w:r>
    </w:p>
    <w:p w14:paraId="797DF557" w14:textId="77777777" w:rsidR="0083160C" w:rsidRPr="00672881" w:rsidRDefault="0083160C" w:rsidP="003267B6">
      <w:pPr>
        <w:pStyle w:val="Heading6"/>
      </w:pPr>
      <w:bookmarkStart w:id="18263" w:name="_Toc29809954"/>
      <w:bookmarkStart w:id="18264" w:name="_Toc36645347"/>
      <w:bookmarkStart w:id="18265" w:name="_Toc37272401"/>
      <w:bookmarkStart w:id="18266" w:name="_Toc45884647"/>
      <w:bookmarkStart w:id="18267" w:name="_Toc53182679"/>
      <w:bookmarkStart w:id="18268" w:name="_Toc58860463"/>
      <w:bookmarkStart w:id="18269" w:name="_Toc58862967"/>
      <w:bookmarkStart w:id="18270" w:name="_Toc61182952"/>
      <w:bookmarkStart w:id="18271" w:name="_Toc66728267"/>
      <w:bookmarkStart w:id="18272" w:name="_Toc74962102"/>
      <w:bookmarkStart w:id="18273" w:name="_Toc75243012"/>
      <w:bookmarkStart w:id="18274" w:name="_Toc76545358"/>
      <w:bookmarkStart w:id="18275" w:name="_Toc82595461"/>
      <w:bookmarkStart w:id="18276" w:name="_Toc89955492"/>
      <w:bookmarkStart w:id="18277" w:name="_Toc98773919"/>
      <w:bookmarkStart w:id="18278" w:name="_Toc106201680"/>
      <w:bookmarkStart w:id="18279" w:name="_Toc115191534"/>
      <w:bookmarkStart w:id="18280" w:name="_Toc120614757"/>
      <w:bookmarkStart w:id="18281" w:name="_Toc120615216"/>
      <w:bookmarkStart w:id="18282" w:name="_Toc120622393"/>
      <w:bookmarkStart w:id="18283" w:name="_Toc120622899"/>
      <w:bookmarkStart w:id="18284" w:name="_Toc120623518"/>
      <w:bookmarkStart w:id="18285" w:name="_Toc120624043"/>
      <w:bookmarkStart w:id="18286" w:name="_Toc120624580"/>
      <w:bookmarkStart w:id="18287" w:name="_Toc120625117"/>
      <w:bookmarkStart w:id="18288" w:name="_Toc120625654"/>
      <w:bookmarkStart w:id="18289" w:name="_Toc120626191"/>
      <w:bookmarkStart w:id="18290" w:name="_Toc120626738"/>
      <w:bookmarkStart w:id="18291" w:name="_Toc120627294"/>
      <w:bookmarkStart w:id="18292" w:name="_Toc120627859"/>
      <w:bookmarkStart w:id="18293" w:name="_Toc120628435"/>
      <w:bookmarkStart w:id="18294" w:name="_Toc120629020"/>
      <w:bookmarkStart w:id="18295" w:name="_Toc120629608"/>
      <w:bookmarkStart w:id="18296" w:name="_Toc120631109"/>
      <w:bookmarkStart w:id="18297" w:name="_Toc120631760"/>
      <w:bookmarkStart w:id="18298" w:name="_Toc120632410"/>
      <w:bookmarkStart w:id="18299" w:name="_Toc120633060"/>
      <w:bookmarkStart w:id="18300" w:name="_Toc120633710"/>
      <w:bookmarkStart w:id="18301" w:name="_Toc120634361"/>
      <w:bookmarkStart w:id="18302" w:name="_Toc120635012"/>
      <w:bookmarkStart w:id="18303" w:name="_Toc121754136"/>
      <w:bookmarkStart w:id="18304" w:name="_Toc121754806"/>
      <w:bookmarkStart w:id="18305" w:name="_Toc129108755"/>
      <w:bookmarkStart w:id="18306" w:name="_Toc129109420"/>
      <w:bookmarkStart w:id="18307" w:name="_Toc129110093"/>
      <w:bookmarkStart w:id="18308" w:name="_Toc130389213"/>
      <w:bookmarkStart w:id="18309" w:name="_Toc130390286"/>
      <w:bookmarkStart w:id="18310" w:name="_Toc130390974"/>
      <w:bookmarkStart w:id="18311" w:name="_Toc131624738"/>
      <w:bookmarkStart w:id="18312" w:name="_Toc137476171"/>
      <w:bookmarkStart w:id="18313" w:name="_Toc138872826"/>
      <w:bookmarkStart w:id="18314" w:name="_Toc138874412"/>
      <w:bookmarkStart w:id="18315" w:name="_Toc145525011"/>
      <w:bookmarkStart w:id="18316" w:name="_Toc153560136"/>
      <w:bookmarkStart w:id="18317" w:name="_Toc161647436"/>
      <w:bookmarkStart w:id="18318" w:name="_Toc169533031"/>
      <w:bookmarkStart w:id="18319" w:name="_Toc171519632"/>
      <w:bookmarkStart w:id="18320" w:name="_Toc176539365"/>
      <w:bookmarkStart w:id="18321" w:name="_Toc192246663"/>
      <w:bookmarkStart w:id="18322" w:name="_Toc210482454"/>
      <w:r w:rsidRPr="00672881">
        <w:lastRenderedPageBreak/>
        <w:t>8.3.2.2.4.2</w:t>
      </w:r>
      <w:r w:rsidRPr="00672881">
        <w:tab/>
        <w:t>Procedure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3" w:name="_Toc21100157"/>
      <w:bookmarkStart w:id="18324" w:name="_Toc29809955"/>
      <w:bookmarkStart w:id="18325" w:name="_Toc36645348"/>
      <w:bookmarkStart w:id="18326" w:name="_Toc37272402"/>
      <w:bookmarkStart w:id="18327" w:name="_Toc45884648"/>
      <w:bookmarkStart w:id="18328" w:name="_Toc53182680"/>
      <w:bookmarkStart w:id="18329" w:name="_Toc58860464"/>
      <w:bookmarkStart w:id="18330" w:name="_Toc58862968"/>
      <w:bookmarkStart w:id="18331" w:name="_Toc61182953"/>
      <w:bookmarkStart w:id="18332" w:name="_Toc66728268"/>
      <w:bookmarkStart w:id="18333" w:name="_Toc74962103"/>
      <w:bookmarkStart w:id="18334" w:name="_Toc75243013"/>
      <w:bookmarkStart w:id="18335" w:name="_Toc76545359"/>
      <w:bookmarkStart w:id="18336" w:name="_Toc82595462"/>
      <w:bookmarkStart w:id="18337" w:name="_Toc89955493"/>
      <w:bookmarkStart w:id="18338" w:name="_Toc98773920"/>
      <w:bookmarkStart w:id="18339" w:name="_Toc106201681"/>
      <w:bookmarkStart w:id="18340" w:name="_Toc115191535"/>
      <w:bookmarkStart w:id="18341" w:name="_Toc120614758"/>
      <w:bookmarkStart w:id="18342" w:name="_Toc120615217"/>
      <w:bookmarkStart w:id="18343" w:name="_Toc120622394"/>
      <w:bookmarkStart w:id="18344" w:name="_Toc120622900"/>
      <w:bookmarkStart w:id="18345" w:name="_Toc120623519"/>
      <w:bookmarkStart w:id="18346" w:name="_Toc120624044"/>
      <w:bookmarkStart w:id="18347" w:name="_Toc120624581"/>
      <w:bookmarkStart w:id="18348" w:name="_Toc120625118"/>
      <w:bookmarkStart w:id="18349" w:name="_Toc120625655"/>
      <w:bookmarkStart w:id="18350" w:name="_Toc120626192"/>
      <w:bookmarkStart w:id="18351" w:name="_Toc120626739"/>
      <w:bookmarkStart w:id="18352" w:name="_Toc120627295"/>
      <w:bookmarkStart w:id="18353" w:name="_Toc120627860"/>
      <w:bookmarkStart w:id="18354" w:name="_Toc120628436"/>
      <w:bookmarkStart w:id="18355" w:name="_Toc120629021"/>
      <w:bookmarkStart w:id="18356" w:name="_Toc120629609"/>
      <w:bookmarkStart w:id="18357" w:name="_Toc120631110"/>
      <w:bookmarkStart w:id="18358" w:name="_Toc120631761"/>
      <w:bookmarkStart w:id="18359" w:name="_Toc120632411"/>
      <w:bookmarkStart w:id="18360" w:name="_Toc120633061"/>
      <w:bookmarkStart w:id="18361" w:name="_Toc120633711"/>
      <w:bookmarkStart w:id="18362" w:name="_Toc120634362"/>
      <w:bookmarkStart w:id="18363" w:name="_Toc120635013"/>
      <w:bookmarkStart w:id="18364" w:name="_Toc121754137"/>
      <w:bookmarkStart w:id="18365" w:name="_Toc121754807"/>
      <w:bookmarkStart w:id="18366" w:name="_Toc129108756"/>
      <w:bookmarkStart w:id="18367" w:name="_Toc129109421"/>
      <w:bookmarkStart w:id="18368" w:name="_Toc129110094"/>
      <w:bookmarkStart w:id="18369" w:name="_Toc130389214"/>
      <w:bookmarkStart w:id="18370" w:name="_Toc130390287"/>
      <w:bookmarkStart w:id="18371" w:name="_Toc130390975"/>
      <w:bookmarkStart w:id="18372" w:name="_Toc131624739"/>
      <w:bookmarkStart w:id="18373" w:name="_Toc137476172"/>
      <w:bookmarkStart w:id="18374" w:name="_Toc138872827"/>
      <w:bookmarkStart w:id="18375" w:name="_Toc138874413"/>
      <w:bookmarkStart w:id="18376" w:name="_Toc145525012"/>
      <w:bookmarkStart w:id="18377" w:name="_Toc153560137"/>
      <w:bookmarkStart w:id="18378" w:name="_Toc161647437"/>
      <w:bookmarkStart w:id="18379" w:name="_Toc169533032"/>
      <w:bookmarkStart w:id="18380" w:name="_Toc171519633"/>
      <w:bookmarkStart w:id="18381" w:name="_Toc176539366"/>
      <w:bookmarkStart w:id="18382" w:name="_Toc192246664"/>
      <w:bookmarkStart w:id="18383" w:name="_Toc210482455"/>
      <w:r w:rsidRPr="00672881">
        <w:t>8.3.2.2.5</w:t>
      </w:r>
      <w:r w:rsidRPr="00672881">
        <w:tab/>
        <w:t>Test Requirement</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4" w:name="_Toc21100158"/>
      <w:bookmarkStart w:id="18385" w:name="_Toc29809956"/>
      <w:bookmarkStart w:id="18386" w:name="_Toc36645349"/>
      <w:bookmarkStart w:id="18387" w:name="_Toc37272403"/>
      <w:bookmarkStart w:id="18388" w:name="_Toc45884649"/>
      <w:bookmarkStart w:id="18389" w:name="_Toc53182681"/>
      <w:bookmarkStart w:id="18390" w:name="_Toc58860465"/>
      <w:bookmarkStart w:id="18391" w:name="_Toc58862969"/>
      <w:bookmarkStart w:id="18392" w:name="_Toc61182954"/>
      <w:bookmarkStart w:id="18393" w:name="_Toc66728269"/>
      <w:bookmarkStart w:id="18394" w:name="_Toc74962104"/>
      <w:bookmarkStart w:id="18395" w:name="_Toc75243014"/>
      <w:bookmarkStart w:id="18396" w:name="_Toc76545360"/>
      <w:bookmarkStart w:id="18397" w:name="_Toc82595463"/>
      <w:bookmarkStart w:id="18398" w:name="_Toc89955494"/>
      <w:bookmarkStart w:id="18399" w:name="_Toc98773921"/>
      <w:bookmarkStart w:id="18400" w:name="_Toc106201682"/>
      <w:bookmarkStart w:id="18401" w:name="_Toc115191536"/>
      <w:bookmarkStart w:id="18402" w:name="_Toc120614300"/>
      <w:bookmarkStart w:id="18403" w:name="_Toc120614759"/>
      <w:bookmarkStart w:id="18404" w:name="_Toc120615218"/>
      <w:bookmarkStart w:id="18405" w:name="_Toc120622395"/>
      <w:bookmarkStart w:id="18406" w:name="_Toc120622901"/>
      <w:bookmarkStart w:id="18407" w:name="_Toc120623520"/>
      <w:bookmarkStart w:id="18408" w:name="_Toc120624045"/>
      <w:bookmarkStart w:id="18409" w:name="_Toc120624582"/>
      <w:bookmarkStart w:id="18410" w:name="_Toc120625119"/>
      <w:bookmarkStart w:id="18411" w:name="_Toc120625656"/>
      <w:bookmarkStart w:id="18412" w:name="_Toc120626193"/>
      <w:bookmarkStart w:id="18413" w:name="_Toc120626740"/>
      <w:bookmarkStart w:id="18414" w:name="_Toc120627296"/>
      <w:bookmarkStart w:id="18415" w:name="_Toc120627861"/>
      <w:bookmarkStart w:id="18416" w:name="_Toc120628437"/>
      <w:bookmarkStart w:id="18417" w:name="_Toc120629022"/>
      <w:bookmarkStart w:id="18418" w:name="_Toc120629610"/>
      <w:bookmarkStart w:id="18419" w:name="_Toc120631111"/>
      <w:bookmarkStart w:id="18420" w:name="_Toc120631762"/>
      <w:bookmarkStart w:id="18421" w:name="_Toc120632412"/>
      <w:bookmarkStart w:id="18422" w:name="_Toc120633062"/>
      <w:bookmarkStart w:id="18423" w:name="_Toc120633712"/>
      <w:bookmarkStart w:id="18424" w:name="_Toc120634363"/>
      <w:bookmarkStart w:id="18425" w:name="_Toc120635014"/>
      <w:bookmarkStart w:id="18426" w:name="_Toc121754138"/>
      <w:bookmarkStart w:id="18427" w:name="_Toc121754808"/>
      <w:bookmarkStart w:id="18428" w:name="_Toc129108757"/>
      <w:bookmarkStart w:id="18429" w:name="_Toc129109422"/>
      <w:bookmarkStart w:id="18430" w:name="_Toc129110095"/>
      <w:bookmarkStart w:id="18431" w:name="_Toc130389215"/>
      <w:bookmarkStart w:id="18432" w:name="_Toc130390288"/>
      <w:bookmarkStart w:id="18433" w:name="_Toc130390976"/>
      <w:bookmarkStart w:id="18434" w:name="_Toc131624740"/>
      <w:bookmarkStart w:id="18435" w:name="_Toc137476173"/>
      <w:bookmarkStart w:id="18436" w:name="_Toc138872828"/>
      <w:bookmarkStart w:id="18437" w:name="_Toc138874414"/>
      <w:bookmarkStart w:id="18438" w:name="_Toc145525013"/>
      <w:bookmarkStart w:id="18439" w:name="_Toc153560138"/>
      <w:bookmarkStart w:id="18440" w:name="_Toc161647438"/>
      <w:bookmarkStart w:id="18441" w:name="_Toc169533033"/>
      <w:bookmarkStart w:id="18442" w:name="_Toc171519634"/>
      <w:bookmarkStart w:id="18443" w:name="_Toc176539367"/>
      <w:bookmarkStart w:id="18444" w:name="_Toc192246665"/>
      <w:bookmarkStart w:id="18445" w:name="_Toc210482456"/>
      <w:r w:rsidRPr="00672881">
        <w:t>8.3.3</w:t>
      </w:r>
      <w:r w:rsidRPr="00672881">
        <w:tab/>
        <w:t>Performance requirements for PUCCH format 2</w:t>
      </w:r>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p>
    <w:p w14:paraId="35670B7C" w14:textId="77777777" w:rsidR="0083160C" w:rsidRPr="000151D3" w:rsidRDefault="0083160C" w:rsidP="003267B6">
      <w:pPr>
        <w:pStyle w:val="Heading4"/>
        <w:rPr>
          <w:rFonts w:eastAsia="SimSun"/>
        </w:rPr>
      </w:pPr>
      <w:bookmarkStart w:id="18446" w:name="_Toc21100159"/>
      <w:bookmarkStart w:id="18447" w:name="_Toc29809957"/>
      <w:bookmarkStart w:id="18448" w:name="_Toc36645350"/>
      <w:bookmarkStart w:id="18449" w:name="_Toc37272404"/>
      <w:bookmarkStart w:id="18450" w:name="_Toc45884650"/>
      <w:bookmarkStart w:id="18451" w:name="_Toc53182682"/>
      <w:bookmarkStart w:id="18452" w:name="_Toc58860466"/>
      <w:bookmarkStart w:id="18453" w:name="_Toc58862970"/>
      <w:bookmarkStart w:id="18454" w:name="_Toc61182955"/>
      <w:bookmarkStart w:id="18455" w:name="_Toc66728270"/>
      <w:bookmarkStart w:id="18456" w:name="_Toc74962105"/>
      <w:bookmarkStart w:id="18457" w:name="_Toc75243015"/>
      <w:bookmarkStart w:id="18458" w:name="_Toc76545361"/>
      <w:bookmarkStart w:id="18459" w:name="_Toc82595464"/>
      <w:bookmarkStart w:id="18460" w:name="_Toc89955495"/>
      <w:bookmarkStart w:id="18461" w:name="_Toc98773922"/>
      <w:bookmarkStart w:id="18462" w:name="_Toc106201683"/>
      <w:bookmarkStart w:id="18463" w:name="_Toc115191537"/>
      <w:bookmarkStart w:id="18464" w:name="_Toc120615219"/>
      <w:bookmarkStart w:id="18465" w:name="_Toc120622396"/>
      <w:bookmarkStart w:id="18466" w:name="_Toc120622902"/>
      <w:bookmarkStart w:id="18467" w:name="_Toc120623521"/>
      <w:bookmarkStart w:id="18468" w:name="_Toc120624046"/>
      <w:bookmarkStart w:id="18469" w:name="_Toc120624583"/>
      <w:bookmarkStart w:id="18470" w:name="_Toc120625120"/>
      <w:bookmarkStart w:id="18471" w:name="_Toc120625657"/>
      <w:bookmarkStart w:id="18472" w:name="_Toc120626194"/>
      <w:bookmarkStart w:id="18473" w:name="_Toc120626741"/>
      <w:bookmarkStart w:id="18474" w:name="_Toc120627297"/>
      <w:bookmarkStart w:id="18475" w:name="_Toc120627862"/>
      <w:bookmarkStart w:id="18476" w:name="_Toc120628438"/>
      <w:bookmarkStart w:id="18477" w:name="_Toc120629023"/>
      <w:bookmarkStart w:id="18478" w:name="_Toc120629611"/>
      <w:bookmarkStart w:id="18479" w:name="_Toc120631112"/>
      <w:bookmarkStart w:id="18480" w:name="_Toc120631763"/>
      <w:bookmarkStart w:id="18481" w:name="_Toc120632413"/>
      <w:bookmarkStart w:id="18482" w:name="_Toc120633063"/>
      <w:bookmarkStart w:id="18483" w:name="_Toc120633713"/>
      <w:bookmarkStart w:id="18484" w:name="_Toc120634364"/>
      <w:bookmarkStart w:id="18485" w:name="_Toc120635015"/>
      <w:bookmarkStart w:id="18486" w:name="_Toc121754139"/>
      <w:bookmarkStart w:id="18487" w:name="_Toc121754809"/>
      <w:bookmarkStart w:id="18488" w:name="_Toc129108758"/>
      <w:bookmarkStart w:id="18489" w:name="_Toc129109423"/>
      <w:bookmarkStart w:id="18490" w:name="_Toc129110096"/>
      <w:bookmarkStart w:id="18491" w:name="_Toc130389216"/>
      <w:bookmarkStart w:id="18492" w:name="_Toc130390289"/>
      <w:bookmarkStart w:id="18493" w:name="_Toc130390977"/>
      <w:bookmarkStart w:id="18494" w:name="_Toc131624741"/>
      <w:bookmarkStart w:id="18495" w:name="_Toc137476174"/>
      <w:bookmarkStart w:id="18496" w:name="_Toc138872829"/>
      <w:bookmarkStart w:id="18497" w:name="_Toc138874415"/>
      <w:bookmarkStart w:id="18498" w:name="_Toc145525014"/>
      <w:bookmarkStart w:id="18499" w:name="_Toc153560139"/>
      <w:bookmarkStart w:id="18500" w:name="_Toc161647439"/>
      <w:bookmarkStart w:id="18501" w:name="_Toc169533034"/>
      <w:bookmarkStart w:id="18502" w:name="_Toc171519635"/>
      <w:bookmarkStart w:id="18503" w:name="_Toc176539368"/>
      <w:bookmarkStart w:id="18504" w:name="_Toc192246666"/>
      <w:bookmarkStart w:id="18505" w:name="_Toc210482457"/>
      <w:r w:rsidRPr="000151D3">
        <w:rPr>
          <w:rFonts w:eastAsia="SimSun"/>
        </w:rPr>
        <w:t>8.3.3.1</w:t>
      </w:r>
      <w:r w:rsidRPr="000151D3">
        <w:rPr>
          <w:rFonts w:eastAsia="SimSun"/>
        </w:rPr>
        <w:tab/>
        <w:t>ACK missed detection</w:t>
      </w:r>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305516" w14:textId="77777777" w:rsidR="0083160C" w:rsidRPr="00672881" w:rsidRDefault="0083160C" w:rsidP="003267B6">
      <w:pPr>
        <w:pStyle w:val="Heading5"/>
      </w:pPr>
      <w:bookmarkStart w:id="18506" w:name="_Toc21100160"/>
      <w:bookmarkStart w:id="18507" w:name="_Toc29809958"/>
      <w:bookmarkStart w:id="18508" w:name="_Toc36645351"/>
      <w:bookmarkStart w:id="18509" w:name="_Toc37272405"/>
      <w:bookmarkStart w:id="18510" w:name="_Toc45884651"/>
      <w:bookmarkStart w:id="18511" w:name="_Toc53182683"/>
      <w:bookmarkStart w:id="18512" w:name="_Toc58860467"/>
      <w:bookmarkStart w:id="18513" w:name="_Toc58862971"/>
      <w:bookmarkStart w:id="18514" w:name="_Toc61182956"/>
      <w:bookmarkStart w:id="18515" w:name="_Toc66728271"/>
      <w:bookmarkStart w:id="18516" w:name="_Toc74962106"/>
      <w:bookmarkStart w:id="18517" w:name="_Toc75243016"/>
      <w:bookmarkStart w:id="18518" w:name="_Toc76545362"/>
      <w:bookmarkStart w:id="18519" w:name="_Toc82595465"/>
      <w:bookmarkStart w:id="18520" w:name="_Toc89955496"/>
      <w:bookmarkStart w:id="18521" w:name="_Toc98773923"/>
      <w:bookmarkStart w:id="18522" w:name="_Toc106201684"/>
      <w:bookmarkStart w:id="18523" w:name="_Toc115191538"/>
      <w:bookmarkStart w:id="18524" w:name="_Toc120615220"/>
      <w:bookmarkStart w:id="18525" w:name="_Toc120622397"/>
      <w:bookmarkStart w:id="18526" w:name="_Toc120622903"/>
      <w:bookmarkStart w:id="18527" w:name="_Toc120623522"/>
      <w:bookmarkStart w:id="18528" w:name="_Toc120624047"/>
      <w:bookmarkStart w:id="18529" w:name="_Toc120624584"/>
      <w:bookmarkStart w:id="18530" w:name="_Toc120625121"/>
      <w:bookmarkStart w:id="18531" w:name="_Toc120625658"/>
      <w:bookmarkStart w:id="18532" w:name="_Toc120626195"/>
      <w:bookmarkStart w:id="18533" w:name="_Toc120626742"/>
      <w:bookmarkStart w:id="18534" w:name="_Toc120627298"/>
      <w:bookmarkStart w:id="18535" w:name="_Toc120627863"/>
      <w:bookmarkStart w:id="18536" w:name="_Toc120628439"/>
      <w:bookmarkStart w:id="18537" w:name="_Toc120629024"/>
      <w:bookmarkStart w:id="18538" w:name="_Toc120629612"/>
      <w:bookmarkStart w:id="18539" w:name="_Toc120631113"/>
      <w:bookmarkStart w:id="18540" w:name="_Toc120631764"/>
      <w:bookmarkStart w:id="18541" w:name="_Toc120632414"/>
      <w:bookmarkStart w:id="18542" w:name="_Toc120633064"/>
      <w:bookmarkStart w:id="18543" w:name="_Toc120633714"/>
      <w:bookmarkStart w:id="18544" w:name="_Toc120634365"/>
      <w:bookmarkStart w:id="18545" w:name="_Toc120635016"/>
      <w:bookmarkStart w:id="18546" w:name="_Toc121754140"/>
      <w:bookmarkStart w:id="18547" w:name="_Toc121754810"/>
      <w:bookmarkStart w:id="18548" w:name="_Toc129108759"/>
      <w:bookmarkStart w:id="18549" w:name="_Toc129109424"/>
      <w:bookmarkStart w:id="18550" w:name="_Toc129110097"/>
      <w:bookmarkStart w:id="18551" w:name="_Toc130389217"/>
      <w:bookmarkStart w:id="18552" w:name="_Toc130390290"/>
      <w:bookmarkStart w:id="18553" w:name="_Toc130390978"/>
      <w:bookmarkStart w:id="18554" w:name="_Toc131624742"/>
      <w:bookmarkStart w:id="18555" w:name="_Toc137476175"/>
      <w:bookmarkStart w:id="18556" w:name="_Toc138872830"/>
      <w:bookmarkStart w:id="18557" w:name="_Toc138874416"/>
      <w:bookmarkStart w:id="18558" w:name="_Toc145525015"/>
      <w:bookmarkStart w:id="18559" w:name="_Toc153560140"/>
      <w:bookmarkStart w:id="18560" w:name="_Toc161647440"/>
      <w:bookmarkStart w:id="18561" w:name="_Toc169533035"/>
      <w:bookmarkStart w:id="18562" w:name="_Toc171519636"/>
      <w:bookmarkStart w:id="18563" w:name="_Toc176539369"/>
      <w:bookmarkStart w:id="18564" w:name="_Toc192246667"/>
      <w:bookmarkStart w:id="18565" w:name="_Toc210482458"/>
      <w:r w:rsidRPr="00672881">
        <w:t>8.3.3.1.1</w:t>
      </w:r>
      <w:r w:rsidRPr="00672881">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66" w:name="_Toc21100161"/>
      <w:bookmarkStart w:id="18567" w:name="_Toc29809959"/>
      <w:bookmarkStart w:id="18568" w:name="_Toc36645352"/>
      <w:bookmarkStart w:id="18569" w:name="_Toc37272406"/>
      <w:bookmarkStart w:id="18570" w:name="_Toc45884652"/>
      <w:bookmarkStart w:id="18571" w:name="_Toc53182684"/>
      <w:bookmarkStart w:id="18572" w:name="_Toc58860468"/>
      <w:bookmarkStart w:id="18573" w:name="_Toc58862972"/>
      <w:bookmarkStart w:id="18574" w:name="_Toc61182957"/>
      <w:bookmarkStart w:id="18575" w:name="_Toc66728272"/>
      <w:bookmarkStart w:id="18576" w:name="_Toc74962107"/>
      <w:bookmarkStart w:id="18577" w:name="_Toc75243017"/>
      <w:bookmarkStart w:id="18578" w:name="_Toc76545363"/>
      <w:bookmarkStart w:id="18579" w:name="_Toc82595466"/>
      <w:bookmarkStart w:id="18580" w:name="_Toc89955497"/>
      <w:bookmarkStart w:id="18581" w:name="_Toc98773924"/>
      <w:bookmarkStart w:id="18582" w:name="_Toc106201685"/>
      <w:bookmarkStart w:id="18583" w:name="_Toc115191539"/>
      <w:bookmarkStart w:id="18584" w:name="_Toc120615221"/>
      <w:bookmarkStart w:id="18585" w:name="_Toc120622398"/>
      <w:bookmarkStart w:id="18586" w:name="_Toc120622904"/>
      <w:bookmarkStart w:id="18587" w:name="_Toc120623523"/>
      <w:bookmarkStart w:id="18588" w:name="_Toc120624048"/>
      <w:bookmarkStart w:id="18589" w:name="_Toc120624585"/>
      <w:bookmarkStart w:id="18590" w:name="_Toc120625122"/>
      <w:bookmarkStart w:id="18591" w:name="_Toc120625659"/>
      <w:bookmarkStart w:id="18592" w:name="_Toc120626196"/>
      <w:bookmarkStart w:id="18593" w:name="_Toc120626743"/>
      <w:bookmarkStart w:id="18594" w:name="_Toc120627299"/>
      <w:bookmarkStart w:id="18595" w:name="_Toc120627864"/>
      <w:bookmarkStart w:id="18596" w:name="_Toc120628440"/>
      <w:bookmarkStart w:id="18597" w:name="_Toc120629025"/>
      <w:bookmarkStart w:id="18598" w:name="_Toc120629613"/>
      <w:bookmarkStart w:id="18599" w:name="_Toc120631114"/>
      <w:bookmarkStart w:id="18600" w:name="_Toc120631765"/>
      <w:bookmarkStart w:id="18601" w:name="_Toc120632415"/>
      <w:bookmarkStart w:id="18602" w:name="_Toc120633065"/>
      <w:bookmarkStart w:id="18603" w:name="_Toc120633715"/>
      <w:bookmarkStart w:id="18604" w:name="_Toc120634366"/>
      <w:bookmarkStart w:id="18605" w:name="_Toc120635017"/>
      <w:bookmarkStart w:id="18606" w:name="_Toc121754141"/>
      <w:bookmarkStart w:id="18607" w:name="_Toc121754811"/>
      <w:bookmarkStart w:id="18608" w:name="_Toc129108760"/>
      <w:bookmarkStart w:id="18609" w:name="_Toc129109425"/>
      <w:bookmarkStart w:id="18610" w:name="_Toc129110098"/>
      <w:bookmarkStart w:id="18611" w:name="_Toc130389218"/>
      <w:bookmarkStart w:id="18612" w:name="_Toc130390291"/>
      <w:bookmarkStart w:id="18613" w:name="_Toc130390979"/>
      <w:bookmarkStart w:id="18614" w:name="_Toc131624743"/>
      <w:bookmarkStart w:id="18615" w:name="_Toc137476176"/>
      <w:bookmarkStart w:id="18616" w:name="_Toc138872831"/>
      <w:bookmarkStart w:id="18617" w:name="_Toc138874417"/>
      <w:bookmarkStart w:id="18618" w:name="_Toc145525016"/>
      <w:bookmarkStart w:id="18619" w:name="_Toc153560141"/>
      <w:bookmarkStart w:id="18620" w:name="_Toc161647441"/>
      <w:bookmarkStart w:id="18621" w:name="_Toc169533036"/>
      <w:bookmarkStart w:id="18622" w:name="_Toc171519637"/>
      <w:bookmarkStart w:id="18623" w:name="_Toc176539370"/>
      <w:bookmarkStart w:id="18624" w:name="_Toc192246668"/>
      <w:bookmarkStart w:id="18625" w:name="_Toc210482459"/>
      <w:r w:rsidRPr="00672881">
        <w:t>8.3.3.1.2</w:t>
      </w:r>
      <w:r w:rsidRPr="00672881">
        <w:tab/>
        <w:t>Minimum requirements</w:t>
      </w:r>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26" w:name="_Toc21100162"/>
      <w:bookmarkStart w:id="18627" w:name="_Toc29809960"/>
      <w:bookmarkStart w:id="18628" w:name="_Toc36645353"/>
      <w:bookmarkStart w:id="18629" w:name="_Toc37272407"/>
      <w:bookmarkStart w:id="18630" w:name="_Toc45884653"/>
      <w:bookmarkStart w:id="18631" w:name="_Toc53182685"/>
      <w:bookmarkStart w:id="18632" w:name="_Toc58860469"/>
      <w:bookmarkStart w:id="18633" w:name="_Toc58862973"/>
      <w:bookmarkStart w:id="18634" w:name="_Toc61182958"/>
      <w:bookmarkStart w:id="18635" w:name="_Toc66728273"/>
      <w:bookmarkStart w:id="18636" w:name="_Toc74962108"/>
      <w:bookmarkStart w:id="18637" w:name="_Toc75243018"/>
      <w:bookmarkStart w:id="18638" w:name="_Toc76545364"/>
      <w:bookmarkStart w:id="18639" w:name="_Toc82595467"/>
      <w:bookmarkStart w:id="18640" w:name="_Toc89955498"/>
      <w:bookmarkStart w:id="18641" w:name="_Toc98773925"/>
      <w:bookmarkStart w:id="18642" w:name="_Toc106201686"/>
      <w:bookmarkStart w:id="18643" w:name="_Toc115191540"/>
      <w:bookmarkStart w:id="18644" w:name="_Toc120615222"/>
      <w:bookmarkStart w:id="18645" w:name="_Toc120622399"/>
      <w:bookmarkStart w:id="18646" w:name="_Toc120622905"/>
      <w:bookmarkStart w:id="18647" w:name="_Toc120623524"/>
      <w:bookmarkStart w:id="18648" w:name="_Toc120624049"/>
      <w:bookmarkStart w:id="18649" w:name="_Toc120624586"/>
      <w:bookmarkStart w:id="18650" w:name="_Toc120625123"/>
      <w:bookmarkStart w:id="18651" w:name="_Toc120625660"/>
      <w:bookmarkStart w:id="18652" w:name="_Toc120626197"/>
      <w:bookmarkStart w:id="18653" w:name="_Toc120626744"/>
      <w:bookmarkStart w:id="18654" w:name="_Toc120627300"/>
      <w:bookmarkStart w:id="18655" w:name="_Toc120627865"/>
      <w:bookmarkStart w:id="18656" w:name="_Toc120628441"/>
      <w:bookmarkStart w:id="18657" w:name="_Toc120629026"/>
      <w:bookmarkStart w:id="18658" w:name="_Toc120629614"/>
      <w:bookmarkStart w:id="18659" w:name="_Toc120631115"/>
      <w:bookmarkStart w:id="18660" w:name="_Toc120631766"/>
      <w:bookmarkStart w:id="18661" w:name="_Toc120632416"/>
      <w:bookmarkStart w:id="18662" w:name="_Toc120633066"/>
      <w:bookmarkStart w:id="18663" w:name="_Toc120633716"/>
      <w:bookmarkStart w:id="18664" w:name="_Toc120634367"/>
      <w:bookmarkStart w:id="18665" w:name="_Toc120635018"/>
      <w:bookmarkStart w:id="18666" w:name="_Toc121754142"/>
      <w:bookmarkStart w:id="18667" w:name="_Toc121754812"/>
      <w:bookmarkStart w:id="18668" w:name="_Toc129108761"/>
      <w:bookmarkStart w:id="18669" w:name="_Toc129109426"/>
      <w:bookmarkStart w:id="18670" w:name="_Toc129110099"/>
      <w:bookmarkStart w:id="18671" w:name="_Toc130389219"/>
      <w:bookmarkStart w:id="18672" w:name="_Toc130390292"/>
      <w:bookmarkStart w:id="18673" w:name="_Toc130390980"/>
      <w:bookmarkStart w:id="18674" w:name="_Toc131624744"/>
      <w:bookmarkStart w:id="18675" w:name="_Toc137476177"/>
      <w:bookmarkStart w:id="18676" w:name="_Toc138872832"/>
      <w:bookmarkStart w:id="18677" w:name="_Toc138874418"/>
      <w:bookmarkStart w:id="18678" w:name="_Toc145525017"/>
      <w:bookmarkStart w:id="18679" w:name="_Toc153560142"/>
      <w:bookmarkStart w:id="18680" w:name="_Toc161647442"/>
      <w:bookmarkStart w:id="18681" w:name="_Toc169533037"/>
      <w:bookmarkStart w:id="18682" w:name="_Toc171519638"/>
      <w:bookmarkStart w:id="18683" w:name="_Toc176539371"/>
      <w:bookmarkStart w:id="18684" w:name="_Toc192246669"/>
      <w:bookmarkStart w:id="18685" w:name="_Toc210482460"/>
      <w:r w:rsidRPr="00672881">
        <w:t>8.3.3.1.3</w:t>
      </w:r>
      <w:r w:rsidRPr="00672881">
        <w:tab/>
        <w:t>Test purpose</w:t>
      </w:r>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86" w:name="_Toc21100163"/>
      <w:bookmarkStart w:id="18687" w:name="_Toc29809961"/>
      <w:bookmarkStart w:id="18688" w:name="_Toc36645354"/>
      <w:bookmarkStart w:id="18689" w:name="_Toc37272408"/>
      <w:bookmarkStart w:id="18690" w:name="_Toc45884654"/>
      <w:bookmarkStart w:id="18691" w:name="_Toc53182686"/>
      <w:bookmarkStart w:id="18692" w:name="_Toc58860470"/>
      <w:bookmarkStart w:id="18693" w:name="_Toc58862974"/>
      <w:bookmarkStart w:id="18694" w:name="_Toc61182959"/>
      <w:bookmarkStart w:id="18695" w:name="_Toc66728274"/>
      <w:bookmarkStart w:id="18696" w:name="_Toc74962109"/>
      <w:bookmarkStart w:id="18697" w:name="_Toc75243019"/>
      <w:bookmarkStart w:id="18698" w:name="_Toc76545365"/>
      <w:bookmarkStart w:id="18699" w:name="_Toc82595468"/>
      <w:bookmarkStart w:id="18700" w:name="_Toc89955499"/>
      <w:bookmarkStart w:id="18701" w:name="_Toc98773926"/>
      <w:bookmarkStart w:id="18702" w:name="_Toc106201687"/>
      <w:bookmarkStart w:id="18703" w:name="_Toc115191541"/>
      <w:bookmarkStart w:id="18704" w:name="_Toc120615223"/>
      <w:bookmarkStart w:id="18705" w:name="_Toc120622400"/>
      <w:bookmarkStart w:id="18706" w:name="_Toc120622906"/>
      <w:bookmarkStart w:id="18707" w:name="_Toc120623525"/>
      <w:bookmarkStart w:id="18708" w:name="_Toc120624050"/>
      <w:bookmarkStart w:id="18709" w:name="_Toc120624587"/>
      <w:bookmarkStart w:id="18710" w:name="_Toc120625124"/>
      <w:bookmarkStart w:id="18711" w:name="_Toc120625661"/>
      <w:bookmarkStart w:id="18712" w:name="_Toc120626198"/>
      <w:bookmarkStart w:id="18713" w:name="_Toc120626745"/>
      <w:bookmarkStart w:id="18714" w:name="_Toc120627301"/>
      <w:bookmarkStart w:id="18715" w:name="_Toc120627866"/>
      <w:bookmarkStart w:id="18716" w:name="_Toc120628442"/>
      <w:bookmarkStart w:id="18717" w:name="_Toc120629027"/>
      <w:bookmarkStart w:id="18718" w:name="_Toc120629615"/>
      <w:bookmarkStart w:id="18719" w:name="_Toc120631116"/>
      <w:bookmarkStart w:id="18720" w:name="_Toc120631767"/>
      <w:bookmarkStart w:id="18721" w:name="_Toc120632417"/>
      <w:bookmarkStart w:id="18722" w:name="_Toc120633067"/>
      <w:bookmarkStart w:id="18723" w:name="_Toc120633717"/>
      <w:bookmarkStart w:id="18724" w:name="_Toc120634368"/>
      <w:bookmarkStart w:id="18725" w:name="_Toc120635019"/>
      <w:bookmarkStart w:id="18726" w:name="_Toc121754143"/>
      <w:bookmarkStart w:id="18727" w:name="_Toc121754813"/>
      <w:bookmarkStart w:id="18728" w:name="_Toc129108762"/>
      <w:bookmarkStart w:id="18729" w:name="_Toc129109427"/>
      <w:bookmarkStart w:id="18730" w:name="_Toc129110100"/>
      <w:bookmarkStart w:id="18731" w:name="_Toc130389220"/>
      <w:bookmarkStart w:id="18732" w:name="_Toc130390293"/>
      <w:bookmarkStart w:id="18733" w:name="_Toc130390981"/>
      <w:bookmarkStart w:id="18734" w:name="_Toc131624745"/>
      <w:bookmarkStart w:id="18735" w:name="_Toc137476178"/>
      <w:bookmarkStart w:id="18736" w:name="_Toc138872833"/>
      <w:bookmarkStart w:id="18737" w:name="_Toc138874419"/>
      <w:bookmarkStart w:id="18738" w:name="_Toc145525018"/>
      <w:bookmarkStart w:id="18739" w:name="_Toc153560143"/>
      <w:bookmarkStart w:id="18740" w:name="_Toc161647443"/>
      <w:bookmarkStart w:id="18741" w:name="_Toc169533038"/>
      <w:bookmarkStart w:id="18742" w:name="_Toc171519639"/>
      <w:bookmarkStart w:id="18743" w:name="_Toc176539372"/>
      <w:bookmarkStart w:id="18744" w:name="_Toc192246670"/>
      <w:bookmarkStart w:id="18745" w:name="_Toc210482461"/>
      <w:r w:rsidRPr="00672881">
        <w:t>8.3.3.1.4</w:t>
      </w:r>
      <w:r w:rsidRPr="00672881">
        <w:tab/>
        <w:t>Method of test</w:t>
      </w:r>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p>
    <w:p w14:paraId="5232C0E9" w14:textId="77777777" w:rsidR="0083160C" w:rsidRPr="00672881" w:rsidRDefault="0083160C" w:rsidP="003267B6">
      <w:pPr>
        <w:pStyle w:val="Heading6"/>
      </w:pPr>
      <w:bookmarkStart w:id="18746" w:name="_Toc21100164"/>
      <w:bookmarkStart w:id="18747" w:name="_Toc29809962"/>
      <w:bookmarkStart w:id="18748" w:name="_Toc36645355"/>
      <w:bookmarkStart w:id="18749" w:name="_Toc37272409"/>
      <w:bookmarkStart w:id="18750" w:name="_Toc45884655"/>
      <w:bookmarkStart w:id="18751" w:name="_Toc53182687"/>
      <w:bookmarkStart w:id="18752" w:name="_Toc58860471"/>
      <w:bookmarkStart w:id="18753" w:name="_Toc58862975"/>
      <w:bookmarkStart w:id="18754" w:name="_Toc61182960"/>
      <w:bookmarkStart w:id="18755" w:name="_Toc66728275"/>
      <w:bookmarkStart w:id="18756" w:name="_Toc74962110"/>
      <w:bookmarkStart w:id="18757" w:name="_Toc75243020"/>
      <w:bookmarkStart w:id="18758" w:name="_Toc76545366"/>
      <w:bookmarkStart w:id="18759" w:name="_Toc82595469"/>
      <w:bookmarkStart w:id="18760" w:name="_Toc89955500"/>
      <w:bookmarkStart w:id="18761" w:name="_Toc98773927"/>
      <w:bookmarkStart w:id="18762" w:name="_Toc106201688"/>
      <w:bookmarkStart w:id="18763" w:name="_Toc115191542"/>
      <w:bookmarkStart w:id="18764" w:name="_Toc120615224"/>
      <w:bookmarkStart w:id="18765" w:name="_Toc120622401"/>
      <w:bookmarkStart w:id="18766" w:name="_Toc120622907"/>
      <w:bookmarkStart w:id="18767" w:name="_Toc120623526"/>
      <w:bookmarkStart w:id="18768" w:name="_Toc120624051"/>
      <w:bookmarkStart w:id="18769" w:name="_Toc120624588"/>
      <w:bookmarkStart w:id="18770" w:name="_Toc120625125"/>
      <w:bookmarkStart w:id="18771" w:name="_Toc120625662"/>
      <w:bookmarkStart w:id="18772" w:name="_Toc120626199"/>
      <w:bookmarkStart w:id="18773" w:name="_Toc120626746"/>
      <w:bookmarkStart w:id="18774" w:name="_Toc120627302"/>
      <w:bookmarkStart w:id="18775" w:name="_Toc120627867"/>
      <w:bookmarkStart w:id="18776" w:name="_Toc120628443"/>
      <w:bookmarkStart w:id="18777" w:name="_Toc120629028"/>
      <w:bookmarkStart w:id="18778" w:name="_Toc120629616"/>
      <w:bookmarkStart w:id="18779" w:name="_Toc120631117"/>
      <w:bookmarkStart w:id="18780" w:name="_Toc120631768"/>
      <w:bookmarkStart w:id="18781" w:name="_Toc120632418"/>
      <w:bookmarkStart w:id="18782" w:name="_Toc120633068"/>
      <w:bookmarkStart w:id="18783" w:name="_Toc120633718"/>
      <w:bookmarkStart w:id="18784" w:name="_Toc120634369"/>
      <w:bookmarkStart w:id="18785" w:name="_Toc120635020"/>
      <w:bookmarkStart w:id="18786" w:name="_Toc121754144"/>
      <w:bookmarkStart w:id="18787" w:name="_Toc121754814"/>
      <w:bookmarkStart w:id="18788" w:name="_Toc129108763"/>
      <w:bookmarkStart w:id="18789" w:name="_Toc129109428"/>
      <w:bookmarkStart w:id="18790" w:name="_Toc129110101"/>
      <w:bookmarkStart w:id="18791" w:name="_Toc130389221"/>
      <w:bookmarkStart w:id="18792" w:name="_Toc130390294"/>
      <w:bookmarkStart w:id="18793" w:name="_Toc130390982"/>
      <w:bookmarkStart w:id="18794" w:name="_Toc131624746"/>
      <w:bookmarkStart w:id="18795" w:name="_Toc137476179"/>
      <w:bookmarkStart w:id="18796" w:name="_Toc138872834"/>
      <w:bookmarkStart w:id="18797" w:name="_Toc138874420"/>
      <w:bookmarkStart w:id="18798" w:name="_Toc145525019"/>
      <w:bookmarkStart w:id="18799" w:name="_Toc153560144"/>
      <w:bookmarkStart w:id="18800" w:name="_Toc161647444"/>
      <w:bookmarkStart w:id="18801" w:name="_Toc169533039"/>
      <w:bookmarkStart w:id="18802" w:name="_Toc171519640"/>
      <w:bookmarkStart w:id="18803" w:name="_Toc176539373"/>
      <w:bookmarkStart w:id="18804" w:name="_Toc192246671"/>
      <w:bookmarkStart w:id="18805" w:name="_Toc210482462"/>
      <w:r w:rsidRPr="00672881">
        <w:t>8.3.3.1.4.1</w:t>
      </w:r>
      <w:r w:rsidRPr="00672881">
        <w:tab/>
        <w:t>Initial Condition</w:t>
      </w:r>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p>
    <w:p w14:paraId="001F7A26" w14:textId="76F75E01" w:rsidR="0083160C" w:rsidRPr="00672881" w:rsidRDefault="0083160C" w:rsidP="0083160C">
      <w:pPr>
        <w:rPr>
          <w:lang w:eastAsia="ko-KR"/>
        </w:rPr>
      </w:pPr>
      <w:bookmarkStart w:id="1880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07" w:name="_Toc29809963"/>
      <w:bookmarkStart w:id="18808" w:name="_Toc36645356"/>
      <w:bookmarkStart w:id="18809" w:name="_Toc37272410"/>
      <w:bookmarkStart w:id="18810" w:name="_Toc45884656"/>
      <w:bookmarkStart w:id="18811" w:name="_Toc53182688"/>
      <w:bookmarkStart w:id="18812" w:name="_Toc58860472"/>
      <w:bookmarkStart w:id="18813" w:name="_Toc58862976"/>
      <w:bookmarkStart w:id="18814" w:name="_Toc61182961"/>
      <w:bookmarkStart w:id="18815" w:name="_Toc66728276"/>
      <w:bookmarkStart w:id="18816" w:name="_Toc74962111"/>
      <w:bookmarkStart w:id="18817" w:name="_Toc75243021"/>
      <w:bookmarkStart w:id="18818" w:name="_Toc76545367"/>
      <w:bookmarkStart w:id="18819" w:name="_Toc82595470"/>
      <w:bookmarkStart w:id="18820" w:name="_Toc89955501"/>
      <w:bookmarkStart w:id="18821" w:name="_Toc98773928"/>
      <w:bookmarkStart w:id="18822" w:name="_Toc106201689"/>
      <w:bookmarkStart w:id="18823" w:name="_Toc115191543"/>
      <w:bookmarkStart w:id="18824" w:name="_Toc120615225"/>
      <w:bookmarkStart w:id="18825" w:name="_Toc120622402"/>
      <w:bookmarkStart w:id="18826" w:name="_Toc120622908"/>
      <w:bookmarkStart w:id="18827" w:name="_Toc120623527"/>
      <w:bookmarkStart w:id="18828" w:name="_Toc120624052"/>
      <w:bookmarkStart w:id="18829" w:name="_Toc120624589"/>
      <w:bookmarkStart w:id="18830" w:name="_Toc120625126"/>
      <w:bookmarkStart w:id="18831" w:name="_Toc120625663"/>
      <w:bookmarkStart w:id="18832" w:name="_Toc120626200"/>
      <w:bookmarkStart w:id="18833" w:name="_Toc120626747"/>
      <w:bookmarkStart w:id="18834" w:name="_Toc120627303"/>
      <w:bookmarkStart w:id="18835" w:name="_Toc120627868"/>
      <w:bookmarkStart w:id="18836" w:name="_Toc120628444"/>
      <w:bookmarkStart w:id="18837" w:name="_Toc120629029"/>
      <w:bookmarkStart w:id="18838" w:name="_Toc120629617"/>
      <w:bookmarkStart w:id="18839" w:name="_Toc120631118"/>
      <w:bookmarkStart w:id="18840" w:name="_Toc120631769"/>
      <w:bookmarkStart w:id="18841" w:name="_Toc120632419"/>
      <w:bookmarkStart w:id="18842" w:name="_Toc120633069"/>
      <w:bookmarkStart w:id="18843" w:name="_Toc120633719"/>
      <w:bookmarkStart w:id="18844" w:name="_Toc120634370"/>
      <w:bookmarkStart w:id="18845" w:name="_Toc120635021"/>
      <w:bookmarkStart w:id="18846" w:name="_Toc121754145"/>
      <w:bookmarkStart w:id="18847" w:name="_Toc121754815"/>
      <w:bookmarkStart w:id="18848" w:name="_Toc129108764"/>
      <w:bookmarkStart w:id="18849" w:name="_Toc129109429"/>
      <w:bookmarkStart w:id="18850" w:name="_Toc129110102"/>
      <w:bookmarkStart w:id="18851" w:name="_Toc130389222"/>
      <w:bookmarkStart w:id="18852" w:name="_Toc130390295"/>
      <w:bookmarkStart w:id="18853" w:name="_Toc130390983"/>
      <w:bookmarkStart w:id="18854" w:name="_Toc131624747"/>
      <w:bookmarkStart w:id="18855" w:name="_Toc137476180"/>
      <w:bookmarkStart w:id="18856" w:name="_Toc138872835"/>
      <w:bookmarkStart w:id="18857" w:name="_Toc138874421"/>
      <w:bookmarkStart w:id="18858" w:name="_Toc145525020"/>
      <w:bookmarkStart w:id="18859" w:name="_Toc153560145"/>
      <w:bookmarkStart w:id="18860" w:name="_Toc161647445"/>
      <w:bookmarkStart w:id="18861" w:name="_Toc169533040"/>
      <w:bookmarkStart w:id="18862" w:name="_Toc171519641"/>
      <w:bookmarkStart w:id="18863" w:name="_Toc176539374"/>
      <w:bookmarkStart w:id="18864" w:name="_Toc192246672"/>
      <w:bookmarkStart w:id="18865" w:name="_Toc210482463"/>
      <w:r w:rsidRPr="00672881">
        <w:t>8.3.3.1.4.2</w:t>
      </w:r>
      <w:r w:rsidRPr="00672881">
        <w:tab/>
        <w:t>Procedure</w:t>
      </w:r>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6pt" o:ole="" fillcolor="window">
            <v:imagedata r:id="rId40" o:title=""/>
          </v:shape>
          <o:OLEObject Type="Embed" ProgID="Word.Picture.8" ShapeID="_x0000_i1041" DrawAspect="Content" ObjectID="_1821095082"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66" w:name="_Toc21100166"/>
      <w:bookmarkStart w:id="18867" w:name="_Toc29809964"/>
      <w:bookmarkStart w:id="18868" w:name="_Toc36645357"/>
      <w:bookmarkStart w:id="18869" w:name="_Toc37272411"/>
      <w:bookmarkStart w:id="18870" w:name="_Toc45884657"/>
      <w:bookmarkStart w:id="18871" w:name="_Toc53182689"/>
      <w:bookmarkStart w:id="18872" w:name="_Toc58860473"/>
      <w:bookmarkStart w:id="18873" w:name="_Toc58862977"/>
      <w:bookmarkStart w:id="18874" w:name="_Toc61182962"/>
      <w:bookmarkStart w:id="18875" w:name="_Toc66728277"/>
      <w:bookmarkStart w:id="18876" w:name="_Toc74962112"/>
      <w:bookmarkStart w:id="18877" w:name="_Toc75243022"/>
      <w:bookmarkStart w:id="18878" w:name="_Toc76545368"/>
      <w:bookmarkStart w:id="18879" w:name="_Toc82595471"/>
      <w:bookmarkStart w:id="18880" w:name="_Toc89955502"/>
      <w:bookmarkStart w:id="18881" w:name="_Toc98773929"/>
      <w:bookmarkStart w:id="18882" w:name="_Toc106201690"/>
      <w:bookmarkStart w:id="18883" w:name="_Toc115191544"/>
      <w:bookmarkStart w:id="18884" w:name="_Toc120615226"/>
      <w:bookmarkStart w:id="18885" w:name="_Toc120622403"/>
      <w:bookmarkStart w:id="18886" w:name="_Toc120622909"/>
      <w:bookmarkStart w:id="18887" w:name="_Toc120623528"/>
      <w:bookmarkStart w:id="18888" w:name="_Toc120624053"/>
      <w:bookmarkStart w:id="18889" w:name="_Toc120624590"/>
      <w:bookmarkStart w:id="18890" w:name="_Toc120625127"/>
      <w:bookmarkStart w:id="18891" w:name="_Toc120625664"/>
      <w:bookmarkStart w:id="18892" w:name="_Toc120626201"/>
      <w:bookmarkStart w:id="18893" w:name="_Toc120626748"/>
      <w:bookmarkStart w:id="18894" w:name="_Toc120627304"/>
      <w:bookmarkStart w:id="18895" w:name="_Toc120627869"/>
      <w:bookmarkStart w:id="18896" w:name="_Toc120628445"/>
      <w:bookmarkStart w:id="18897" w:name="_Toc120629030"/>
      <w:bookmarkStart w:id="18898" w:name="_Toc120629618"/>
      <w:bookmarkStart w:id="18899" w:name="_Toc120631119"/>
      <w:bookmarkStart w:id="18900" w:name="_Toc120631770"/>
      <w:bookmarkStart w:id="18901" w:name="_Toc120632420"/>
      <w:bookmarkStart w:id="18902" w:name="_Toc120633070"/>
      <w:bookmarkStart w:id="18903" w:name="_Toc120633720"/>
      <w:bookmarkStart w:id="18904" w:name="_Toc120634371"/>
      <w:bookmarkStart w:id="18905" w:name="_Toc120635022"/>
      <w:bookmarkStart w:id="18906" w:name="_Toc121754146"/>
      <w:bookmarkStart w:id="18907" w:name="_Toc121754816"/>
      <w:bookmarkStart w:id="18908" w:name="_Toc129108765"/>
      <w:bookmarkStart w:id="18909" w:name="_Toc129109430"/>
      <w:bookmarkStart w:id="18910" w:name="_Toc129110103"/>
      <w:bookmarkStart w:id="18911" w:name="_Toc130389223"/>
      <w:bookmarkStart w:id="18912" w:name="_Toc130390296"/>
      <w:bookmarkStart w:id="18913" w:name="_Toc130390984"/>
      <w:bookmarkStart w:id="18914" w:name="_Toc131624748"/>
      <w:bookmarkStart w:id="18915" w:name="_Toc137476181"/>
      <w:bookmarkStart w:id="18916" w:name="_Toc138872836"/>
      <w:bookmarkStart w:id="18917" w:name="_Toc138874422"/>
      <w:bookmarkStart w:id="18918" w:name="_Toc145525021"/>
      <w:bookmarkStart w:id="18919" w:name="_Toc153560146"/>
      <w:bookmarkStart w:id="18920" w:name="_Toc161647446"/>
      <w:bookmarkStart w:id="18921" w:name="_Toc169533041"/>
      <w:bookmarkStart w:id="18922" w:name="_Toc171519642"/>
      <w:bookmarkStart w:id="18923" w:name="_Toc176539375"/>
      <w:bookmarkStart w:id="18924" w:name="_Toc192246673"/>
      <w:bookmarkStart w:id="18925" w:name="_Toc210482464"/>
      <w:r w:rsidRPr="00672881">
        <w:t>8.3.3.1.5</w:t>
      </w:r>
      <w:r w:rsidRPr="00672881">
        <w:tab/>
        <w:t>Test requirements</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26" w:name="_Toc21100167"/>
      <w:bookmarkStart w:id="18927" w:name="_Toc29809965"/>
      <w:bookmarkStart w:id="18928" w:name="_Toc36645358"/>
      <w:bookmarkStart w:id="18929" w:name="_Toc37272412"/>
      <w:bookmarkStart w:id="18930" w:name="_Toc45884658"/>
      <w:bookmarkStart w:id="18931" w:name="_Toc53182690"/>
      <w:bookmarkStart w:id="18932" w:name="_Toc58860474"/>
      <w:bookmarkStart w:id="18933" w:name="_Toc58862978"/>
      <w:bookmarkStart w:id="18934" w:name="_Toc61182963"/>
      <w:bookmarkStart w:id="18935" w:name="_Toc66728278"/>
      <w:bookmarkStart w:id="18936" w:name="_Toc74962113"/>
      <w:bookmarkStart w:id="18937" w:name="_Toc75243023"/>
      <w:bookmarkStart w:id="18938" w:name="_Toc76545369"/>
      <w:bookmarkStart w:id="18939" w:name="_Toc82595472"/>
      <w:bookmarkStart w:id="18940" w:name="_Toc89955503"/>
      <w:bookmarkStart w:id="18941" w:name="_Toc98773930"/>
      <w:bookmarkStart w:id="18942" w:name="_Toc106201691"/>
      <w:bookmarkStart w:id="18943" w:name="_Toc115191545"/>
      <w:bookmarkStart w:id="18944" w:name="_Toc120615227"/>
      <w:bookmarkStart w:id="18945" w:name="_Toc120622404"/>
      <w:bookmarkStart w:id="18946" w:name="_Toc120622910"/>
      <w:bookmarkStart w:id="18947" w:name="_Toc120623529"/>
      <w:bookmarkStart w:id="18948" w:name="_Toc120624054"/>
      <w:bookmarkStart w:id="18949" w:name="_Toc120624591"/>
      <w:bookmarkStart w:id="18950" w:name="_Toc120625128"/>
      <w:bookmarkStart w:id="18951" w:name="_Toc120625665"/>
      <w:bookmarkStart w:id="18952" w:name="_Toc120626202"/>
      <w:bookmarkStart w:id="18953" w:name="_Toc120626749"/>
      <w:bookmarkStart w:id="18954" w:name="_Toc120627305"/>
      <w:bookmarkStart w:id="18955" w:name="_Toc120627870"/>
      <w:bookmarkStart w:id="18956" w:name="_Toc120628446"/>
      <w:bookmarkStart w:id="18957" w:name="_Toc120629031"/>
      <w:bookmarkStart w:id="18958" w:name="_Toc120629619"/>
      <w:bookmarkStart w:id="18959" w:name="_Toc120631120"/>
      <w:bookmarkStart w:id="18960" w:name="_Toc120631771"/>
      <w:bookmarkStart w:id="18961" w:name="_Toc120632421"/>
      <w:bookmarkStart w:id="18962" w:name="_Toc120633071"/>
      <w:bookmarkStart w:id="18963" w:name="_Toc120633721"/>
      <w:bookmarkStart w:id="18964" w:name="_Toc120634372"/>
      <w:bookmarkStart w:id="18965" w:name="_Toc120635023"/>
      <w:bookmarkStart w:id="18966" w:name="_Toc121754147"/>
      <w:bookmarkStart w:id="18967" w:name="_Toc121754817"/>
      <w:bookmarkStart w:id="18968" w:name="_Toc129108766"/>
      <w:bookmarkStart w:id="18969" w:name="_Toc129109431"/>
      <w:bookmarkStart w:id="18970" w:name="_Toc129110104"/>
      <w:bookmarkStart w:id="18971" w:name="_Toc130389224"/>
      <w:bookmarkStart w:id="18972" w:name="_Toc130390297"/>
      <w:bookmarkStart w:id="18973" w:name="_Toc130390985"/>
      <w:bookmarkStart w:id="18974" w:name="_Toc131624749"/>
      <w:bookmarkStart w:id="18975" w:name="_Toc137476182"/>
      <w:bookmarkStart w:id="18976" w:name="_Toc138872837"/>
      <w:bookmarkStart w:id="18977" w:name="_Toc138874423"/>
      <w:bookmarkStart w:id="18978" w:name="_Toc145525022"/>
      <w:bookmarkStart w:id="18979" w:name="_Toc153560147"/>
      <w:bookmarkStart w:id="18980" w:name="_Toc161647447"/>
      <w:bookmarkStart w:id="18981" w:name="_Toc169533042"/>
      <w:bookmarkStart w:id="18982" w:name="_Toc171519643"/>
      <w:bookmarkStart w:id="18983" w:name="_Toc176539376"/>
      <w:bookmarkStart w:id="18984" w:name="_Toc192246674"/>
      <w:bookmarkStart w:id="18985" w:name="_Toc210482465"/>
      <w:r w:rsidRPr="00672881">
        <w:rPr>
          <w:rFonts w:eastAsia="SimSun"/>
        </w:rPr>
        <w:t>8.3.3.2</w:t>
      </w:r>
      <w:r w:rsidRPr="00672881">
        <w:rPr>
          <w:rFonts w:eastAsia="SimSun"/>
        </w:rPr>
        <w:tab/>
        <w:t>UCI BLER performance requirements</w:t>
      </w:r>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p>
    <w:p w14:paraId="490E2424" w14:textId="77777777" w:rsidR="0083160C" w:rsidRPr="00672881" w:rsidRDefault="0083160C" w:rsidP="003267B6">
      <w:pPr>
        <w:pStyle w:val="Heading5"/>
      </w:pPr>
      <w:bookmarkStart w:id="18986" w:name="_Toc21100168"/>
      <w:bookmarkStart w:id="18987" w:name="_Toc29809966"/>
      <w:bookmarkStart w:id="18988" w:name="_Toc36645359"/>
      <w:bookmarkStart w:id="18989" w:name="_Toc37272413"/>
      <w:bookmarkStart w:id="18990" w:name="_Toc45884659"/>
      <w:bookmarkStart w:id="18991" w:name="_Toc53182691"/>
      <w:bookmarkStart w:id="18992" w:name="_Toc58860475"/>
      <w:bookmarkStart w:id="18993" w:name="_Toc58862979"/>
      <w:bookmarkStart w:id="18994" w:name="_Toc61182964"/>
      <w:bookmarkStart w:id="18995" w:name="_Toc66728279"/>
      <w:bookmarkStart w:id="18996" w:name="_Toc74962114"/>
      <w:bookmarkStart w:id="18997" w:name="_Toc75243024"/>
      <w:bookmarkStart w:id="18998" w:name="_Toc76545370"/>
      <w:bookmarkStart w:id="18999" w:name="_Toc82595473"/>
      <w:bookmarkStart w:id="19000" w:name="_Toc89955504"/>
      <w:bookmarkStart w:id="19001" w:name="_Toc98773931"/>
      <w:bookmarkStart w:id="19002" w:name="_Toc106201692"/>
      <w:bookmarkStart w:id="19003" w:name="_Toc115191546"/>
      <w:bookmarkStart w:id="19004" w:name="_Toc120615228"/>
      <w:bookmarkStart w:id="19005" w:name="_Toc120622405"/>
      <w:bookmarkStart w:id="19006" w:name="_Toc120622911"/>
      <w:bookmarkStart w:id="19007" w:name="_Toc120623530"/>
      <w:bookmarkStart w:id="19008" w:name="_Toc120624055"/>
      <w:bookmarkStart w:id="19009" w:name="_Toc120624592"/>
      <w:bookmarkStart w:id="19010" w:name="_Toc120625129"/>
      <w:bookmarkStart w:id="19011" w:name="_Toc120625666"/>
      <w:bookmarkStart w:id="19012" w:name="_Toc120626203"/>
      <w:bookmarkStart w:id="19013" w:name="_Toc120626750"/>
      <w:bookmarkStart w:id="19014" w:name="_Toc120627306"/>
      <w:bookmarkStart w:id="19015" w:name="_Toc120627871"/>
      <w:bookmarkStart w:id="19016" w:name="_Toc120628447"/>
      <w:bookmarkStart w:id="19017" w:name="_Toc120629032"/>
      <w:bookmarkStart w:id="19018" w:name="_Toc120629620"/>
      <w:bookmarkStart w:id="19019" w:name="_Toc120631121"/>
      <w:bookmarkStart w:id="19020" w:name="_Toc120631772"/>
      <w:bookmarkStart w:id="19021" w:name="_Toc120632422"/>
      <w:bookmarkStart w:id="19022" w:name="_Toc120633072"/>
      <w:bookmarkStart w:id="19023" w:name="_Toc120633722"/>
      <w:bookmarkStart w:id="19024" w:name="_Toc120634373"/>
      <w:bookmarkStart w:id="19025" w:name="_Toc120635024"/>
      <w:bookmarkStart w:id="19026" w:name="_Toc121754148"/>
      <w:bookmarkStart w:id="19027" w:name="_Toc121754818"/>
      <w:bookmarkStart w:id="19028" w:name="_Toc129108767"/>
      <w:bookmarkStart w:id="19029" w:name="_Toc129109432"/>
      <w:bookmarkStart w:id="19030" w:name="_Toc129110105"/>
      <w:bookmarkStart w:id="19031" w:name="_Toc130389225"/>
      <w:bookmarkStart w:id="19032" w:name="_Toc130390298"/>
      <w:bookmarkStart w:id="19033" w:name="_Toc130390986"/>
      <w:bookmarkStart w:id="19034" w:name="_Toc131624750"/>
      <w:bookmarkStart w:id="19035" w:name="_Toc137476183"/>
      <w:bookmarkStart w:id="19036" w:name="_Toc138872838"/>
      <w:bookmarkStart w:id="19037" w:name="_Toc138874424"/>
      <w:bookmarkStart w:id="19038" w:name="_Toc145525023"/>
      <w:bookmarkStart w:id="19039" w:name="_Toc153560148"/>
      <w:bookmarkStart w:id="19040" w:name="_Toc161647448"/>
      <w:bookmarkStart w:id="19041" w:name="_Toc169533043"/>
      <w:bookmarkStart w:id="19042" w:name="_Toc171519644"/>
      <w:bookmarkStart w:id="19043" w:name="_Toc176539377"/>
      <w:bookmarkStart w:id="19044" w:name="_Toc192246675"/>
      <w:bookmarkStart w:id="19045" w:name="_Toc210482466"/>
      <w:r w:rsidRPr="00672881">
        <w:t>8.3.3.2.1</w:t>
      </w:r>
      <w:r w:rsidRPr="00672881">
        <w:tab/>
        <w:t>Definition and applicability</w:t>
      </w:r>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46" w:name="_Toc21100169"/>
      <w:bookmarkStart w:id="19047" w:name="_Toc29809967"/>
      <w:bookmarkStart w:id="19048" w:name="_Toc36645360"/>
      <w:bookmarkStart w:id="19049" w:name="_Toc37272414"/>
      <w:bookmarkStart w:id="19050" w:name="_Toc45884660"/>
      <w:bookmarkStart w:id="19051" w:name="_Toc53182692"/>
      <w:bookmarkStart w:id="19052" w:name="_Toc58860476"/>
      <w:bookmarkStart w:id="19053" w:name="_Toc58862980"/>
      <w:bookmarkStart w:id="19054" w:name="_Toc61182965"/>
      <w:bookmarkStart w:id="19055" w:name="_Toc66728280"/>
      <w:bookmarkStart w:id="19056" w:name="_Toc74962115"/>
      <w:bookmarkStart w:id="19057" w:name="_Toc75243025"/>
      <w:bookmarkStart w:id="19058" w:name="_Toc76545371"/>
      <w:bookmarkStart w:id="19059" w:name="_Toc82595474"/>
      <w:bookmarkStart w:id="19060" w:name="_Toc89955505"/>
      <w:bookmarkStart w:id="19061" w:name="_Toc98773932"/>
      <w:bookmarkStart w:id="19062" w:name="_Toc106201693"/>
      <w:bookmarkStart w:id="19063" w:name="_Toc115191547"/>
      <w:bookmarkStart w:id="19064" w:name="_Toc120615229"/>
      <w:bookmarkStart w:id="19065" w:name="_Toc120622406"/>
      <w:bookmarkStart w:id="19066" w:name="_Toc120622912"/>
      <w:bookmarkStart w:id="19067" w:name="_Toc120623531"/>
      <w:bookmarkStart w:id="19068" w:name="_Toc120624056"/>
      <w:bookmarkStart w:id="19069" w:name="_Toc120624593"/>
      <w:bookmarkStart w:id="19070" w:name="_Toc120625130"/>
      <w:bookmarkStart w:id="19071" w:name="_Toc120625667"/>
      <w:bookmarkStart w:id="19072" w:name="_Toc120626204"/>
      <w:bookmarkStart w:id="19073" w:name="_Toc120626751"/>
      <w:bookmarkStart w:id="19074" w:name="_Toc120627307"/>
      <w:bookmarkStart w:id="19075" w:name="_Toc120627872"/>
      <w:bookmarkStart w:id="19076" w:name="_Toc120628448"/>
      <w:bookmarkStart w:id="19077" w:name="_Toc120629033"/>
      <w:bookmarkStart w:id="19078" w:name="_Toc120629621"/>
      <w:bookmarkStart w:id="19079" w:name="_Toc120631122"/>
      <w:bookmarkStart w:id="19080" w:name="_Toc120631773"/>
      <w:bookmarkStart w:id="19081" w:name="_Toc120632423"/>
      <w:bookmarkStart w:id="19082" w:name="_Toc120633073"/>
      <w:bookmarkStart w:id="19083" w:name="_Toc120633723"/>
      <w:bookmarkStart w:id="19084" w:name="_Toc120634374"/>
      <w:bookmarkStart w:id="19085" w:name="_Toc120635025"/>
      <w:bookmarkStart w:id="19086" w:name="_Toc121754149"/>
      <w:bookmarkStart w:id="19087" w:name="_Toc121754819"/>
      <w:bookmarkStart w:id="19088" w:name="_Toc129108768"/>
      <w:bookmarkStart w:id="19089" w:name="_Toc129109433"/>
      <w:bookmarkStart w:id="19090" w:name="_Toc129110106"/>
      <w:bookmarkStart w:id="19091" w:name="_Toc130389226"/>
      <w:bookmarkStart w:id="19092" w:name="_Toc130390299"/>
      <w:bookmarkStart w:id="19093" w:name="_Toc130390987"/>
      <w:bookmarkStart w:id="19094" w:name="_Toc131624751"/>
      <w:bookmarkStart w:id="19095" w:name="_Toc137476184"/>
      <w:bookmarkStart w:id="19096" w:name="_Toc138872839"/>
      <w:bookmarkStart w:id="19097" w:name="_Toc138874425"/>
      <w:bookmarkStart w:id="19098" w:name="_Toc145525024"/>
      <w:bookmarkStart w:id="19099" w:name="_Toc153560149"/>
      <w:bookmarkStart w:id="19100" w:name="_Toc161647449"/>
      <w:bookmarkStart w:id="19101" w:name="_Toc169533044"/>
      <w:bookmarkStart w:id="19102" w:name="_Toc171519645"/>
      <w:bookmarkStart w:id="19103" w:name="_Toc176539378"/>
      <w:bookmarkStart w:id="19104" w:name="_Toc192246676"/>
      <w:bookmarkStart w:id="19105" w:name="_Toc210482467"/>
      <w:r w:rsidRPr="00672881">
        <w:t>8.3.3.2.2</w:t>
      </w:r>
      <w:r w:rsidRPr="00672881">
        <w:tab/>
        <w:t>Minimum Requirement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06" w:name="_Toc21100170"/>
      <w:bookmarkStart w:id="19107" w:name="_Toc29809968"/>
      <w:bookmarkStart w:id="19108" w:name="_Toc36645361"/>
      <w:bookmarkStart w:id="19109" w:name="_Toc37272415"/>
      <w:bookmarkStart w:id="19110" w:name="_Toc45884661"/>
      <w:bookmarkStart w:id="19111" w:name="_Toc53182693"/>
      <w:bookmarkStart w:id="19112" w:name="_Toc58860477"/>
      <w:bookmarkStart w:id="19113" w:name="_Toc58862981"/>
      <w:bookmarkStart w:id="19114" w:name="_Toc61182966"/>
      <w:bookmarkStart w:id="19115" w:name="_Toc66728281"/>
      <w:bookmarkStart w:id="19116" w:name="_Toc74962116"/>
      <w:bookmarkStart w:id="19117" w:name="_Toc75243026"/>
      <w:bookmarkStart w:id="19118" w:name="_Toc76545372"/>
      <w:bookmarkStart w:id="19119" w:name="_Toc82595475"/>
      <w:bookmarkStart w:id="19120" w:name="_Toc89955506"/>
      <w:bookmarkStart w:id="19121" w:name="_Toc98773933"/>
      <w:bookmarkStart w:id="19122" w:name="_Toc106201694"/>
      <w:bookmarkStart w:id="19123" w:name="_Toc115191548"/>
      <w:bookmarkStart w:id="19124" w:name="_Toc120615230"/>
      <w:bookmarkStart w:id="19125" w:name="_Toc120622407"/>
      <w:bookmarkStart w:id="19126" w:name="_Toc120622913"/>
      <w:bookmarkStart w:id="19127" w:name="_Toc120623532"/>
      <w:bookmarkStart w:id="19128" w:name="_Toc120624057"/>
      <w:bookmarkStart w:id="19129" w:name="_Toc120624594"/>
      <w:bookmarkStart w:id="19130" w:name="_Toc120625131"/>
      <w:bookmarkStart w:id="19131" w:name="_Toc120625668"/>
      <w:bookmarkStart w:id="19132" w:name="_Toc120626205"/>
      <w:bookmarkStart w:id="19133" w:name="_Toc120626752"/>
      <w:bookmarkStart w:id="19134" w:name="_Toc120627308"/>
      <w:bookmarkStart w:id="19135" w:name="_Toc120627873"/>
      <w:bookmarkStart w:id="19136" w:name="_Toc120628449"/>
      <w:bookmarkStart w:id="19137" w:name="_Toc120629034"/>
      <w:bookmarkStart w:id="19138" w:name="_Toc120629622"/>
      <w:bookmarkStart w:id="19139" w:name="_Toc120631123"/>
      <w:bookmarkStart w:id="19140" w:name="_Toc120631774"/>
      <w:bookmarkStart w:id="19141" w:name="_Toc120632424"/>
      <w:bookmarkStart w:id="19142" w:name="_Toc120633074"/>
      <w:bookmarkStart w:id="19143" w:name="_Toc120633724"/>
      <w:bookmarkStart w:id="19144" w:name="_Toc120634375"/>
      <w:bookmarkStart w:id="19145" w:name="_Toc120635026"/>
      <w:bookmarkStart w:id="19146" w:name="_Toc121754150"/>
      <w:bookmarkStart w:id="19147" w:name="_Toc121754820"/>
      <w:bookmarkStart w:id="19148" w:name="_Toc129108769"/>
      <w:bookmarkStart w:id="19149" w:name="_Toc129109434"/>
      <w:bookmarkStart w:id="19150" w:name="_Toc129110107"/>
      <w:bookmarkStart w:id="19151" w:name="_Toc130389227"/>
      <w:bookmarkStart w:id="19152" w:name="_Toc130390300"/>
      <w:bookmarkStart w:id="19153" w:name="_Toc130390988"/>
      <w:bookmarkStart w:id="19154" w:name="_Toc131624752"/>
      <w:bookmarkStart w:id="19155" w:name="_Toc137476185"/>
      <w:bookmarkStart w:id="19156" w:name="_Toc138872840"/>
      <w:bookmarkStart w:id="19157" w:name="_Toc138874426"/>
      <w:bookmarkStart w:id="19158" w:name="_Toc145525025"/>
      <w:bookmarkStart w:id="19159" w:name="_Toc153560150"/>
      <w:bookmarkStart w:id="19160" w:name="_Toc161647450"/>
      <w:bookmarkStart w:id="19161" w:name="_Toc169533045"/>
      <w:bookmarkStart w:id="19162" w:name="_Toc171519646"/>
      <w:bookmarkStart w:id="19163" w:name="_Toc176539379"/>
      <w:bookmarkStart w:id="19164" w:name="_Toc192246677"/>
      <w:bookmarkStart w:id="19165" w:name="_Toc210482468"/>
      <w:r w:rsidRPr="00672881">
        <w:t>8.3.3.2.3</w:t>
      </w:r>
      <w:r w:rsidRPr="00672881">
        <w:tab/>
        <w:t>Test purpose</w:t>
      </w:r>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66" w:name="_Toc21100171"/>
      <w:bookmarkStart w:id="19167" w:name="_Toc29809969"/>
      <w:bookmarkStart w:id="19168" w:name="_Toc36645362"/>
      <w:bookmarkStart w:id="19169" w:name="_Toc37272416"/>
      <w:bookmarkStart w:id="19170" w:name="_Toc45884662"/>
      <w:bookmarkStart w:id="19171" w:name="_Toc53182694"/>
      <w:bookmarkStart w:id="19172" w:name="_Toc58860478"/>
      <w:bookmarkStart w:id="19173" w:name="_Toc58862982"/>
      <w:bookmarkStart w:id="19174" w:name="_Toc61182967"/>
      <w:bookmarkStart w:id="19175" w:name="_Toc66728282"/>
      <w:bookmarkStart w:id="19176" w:name="_Toc74962117"/>
      <w:bookmarkStart w:id="19177" w:name="_Toc75243027"/>
      <w:bookmarkStart w:id="19178" w:name="_Toc76545373"/>
      <w:bookmarkStart w:id="19179" w:name="_Toc82595476"/>
      <w:bookmarkStart w:id="19180" w:name="_Toc89955507"/>
      <w:bookmarkStart w:id="19181" w:name="_Toc98773934"/>
      <w:bookmarkStart w:id="19182" w:name="_Toc106201695"/>
      <w:bookmarkStart w:id="19183" w:name="_Toc115191549"/>
      <w:bookmarkStart w:id="19184" w:name="_Toc120615231"/>
      <w:bookmarkStart w:id="19185" w:name="_Toc120622408"/>
      <w:bookmarkStart w:id="19186" w:name="_Toc120622914"/>
      <w:bookmarkStart w:id="19187" w:name="_Toc120623533"/>
      <w:bookmarkStart w:id="19188" w:name="_Toc120624058"/>
      <w:bookmarkStart w:id="19189" w:name="_Toc120624595"/>
      <w:bookmarkStart w:id="19190" w:name="_Toc120625132"/>
      <w:bookmarkStart w:id="19191" w:name="_Toc120625669"/>
      <w:bookmarkStart w:id="19192" w:name="_Toc120626206"/>
      <w:bookmarkStart w:id="19193" w:name="_Toc120626753"/>
      <w:bookmarkStart w:id="19194" w:name="_Toc120627309"/>
      <w:bookmarkStart w:id="19195" w:name="_Toc120627874"/>
      <w:bookmarkStart w:id="19196" w:name="_Toc120628450"/>
      <w:bookmarkStart w:id="19197" w:name="_Toc120629035"/>
      <w:bookmarkStart w:id="19198" w:name="_Toc120629623"/>
      <w:bookmarkStart w:id="19199" w:name="_Toc120631124"/>
      <w:bookmarkStart w:id="19200" w:name="_Toc120631775"/>
      <w:bookmarkStart w:id="19201" w:name="_Toc120632425"/>
      <w:bookmarkStart w:id="19202" w:name="_Toc120633075"/>
      <w:bookmarkStart w:id="19203" w:name="_Toc120633725"/>
      <w:bookmarkStart w:id="19204" w:name="_Toc120634376"/>
      <w:bookmarkStart w:id="19205" w:name="_Toc120635027"/>
      <w:bookmarkStart w:id="19206" w:name="_Toc121754151"/>
      <w:bookmarkStart w:id="19207" w:name="_Toc121754821"/>
      <w:bookmarkStart w:id="19208" w:name="_Toc129108770"/>
      <w:bookmarkStart w:id="19209" w:name="_Toc129109435"/>
      <w:bookmarkStart w:id="19210" w:name="_Toc129110108"/>
      <w:bookmarkStart w:id="19211" w:name="_Toc130389228"/>
      <w:bookmarkStart w:id="19212" w:name="_Toc130390301"/>
      <w:bookmarkStart w:id="19213" w:name="_Toc130390989"/>
      <w:bookmarkStart w:id="19214" w:name="_Toc131624753"/>
      <w:bookmarkStart w:id="19215" w:name="_Toc137476186"/>
      <w:bookmarkStart w:id="19216" w:name="_Toc138872841"/>
      <w:bookmarkStart w:id="19217" w:name="_Toc138874427"/>
      <w:bookmarkStart w:id="19218" w:name="_Toc145525026"/>
      <w:bookmarkStart w:id="19219" w:name="_Toc153560151"/>
      <w:bookmarkStart w:id="19220" w:name="_Toc161647451"/>
      <w:bookmarkStart w:id="19221" w:name="_Toc169533046"/>
      <w:bookmarkStart w:id="19222" w:name="_Toc171519647"/>
      <w:bookmarkStart w:id="19223" w:name="_Toc176539380"/>
      <w:bookmarkStart w:id="19224" w:name="_Toc192246678"/>
      <w:bookmarkStart w:id="19225" w:name="_Toc210482469"/>
      <w:r w:rsidRPr="00672881">
        <w:t>8.3.3.2.4</w:t>
      </w:r>
      <w:r w:rsidRPr="00672881">
        <w:tab/>
        <w:t>Method of test</w:t>
      </w:r>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p>
    <w:p w14:paraId="31A4E086" w14:textId="77777777" w:rsidR="0083160C" w:rsidRPr="00672881" w:rsidRDefault="0083160C" w:rsidP="003267B6">
      <w:pPr>
        <w:pStyle w:val="Heading6"/>
      </w:pPr>
      <w:bookmarkStart w:id="19226" w:name="_Toc21100172"/>
      <w:bookmarkStart w:id="19227" w:name="_Toc29809970"/>
      <w:bookmarkStart w:id="19228" w:name="_Toc36645363"/>
      <w:bookmarkStart w:id="19229" w:name="_Toc37272417"/>
      <w:bookmarkStart w:id="19230" w:name="_Toc45884663"/>
      <w:bookmarkStart w:id="19231" w:name="_Toc53182695"/>
      <w:bookmarkStart w:id="19232" w:name="_Toc58860479"/>
      <w:bookmarkStart w:id="19233" w:name="_Toc58862983"/>
      <w:bookmarkStart w:id="19234" w:name="_Toc61182968"/>
      <w:bookmarkStart w:id="19235" w:name="_Toc66728283"/>
      <w:bookmarkStart w:id="19236" w:name="_Toc74962118"/>
      <w:bookmarkStart w:id="19237" w:name="_Toc75243028"/>
      <w:bookmarkStart w:id="19238" w:name="_Toc76545374"/>
      <w:bookmarkStart w:id="19239" w:name="_Toc82595477"/>
      <w:bookmarkStart w:id="19240" w:name="_Toc89955508"/>
      <w:bookmarkStart w:id="19241" w:name="_Toc98773935"/>
      <w:bookmarkStart w:id="19242" w:name="_Toc106201696"/>
      <w:bookmarkStart w:id="19243" w:name="_Toc115191550"/>
      <w:bookmarkStart w:id="19244" w:name="_Toc120615232"/>
      <w:bookmarkStart w:id="19245" w:name="_Toc120622409"/>
      <w:bookmarkStart w:id="19246" w:name="_Toc120622915"/>
      <w:bookmarkStart w:id="19247" w:name="_Toc120623534"/>
      <w:bookmarkStart w:id="19248" w:name="_Toc120624059"/>
      <w:bookmarkStart w:id="19249" w:name="_Toc120624596"/>
      <w:bookmarkStart w:id="19250" w:name="_Toc120625133"/>
      <w:bookmarkStart w:id="19251" w:name="_Toc120625670"/>
      <w:bookmarkStart w:id="19252" w:name="_Toc120626207"/>
      <w:bookmarkStart w:id="19253" w:name="_Toc120626754"/>
      <w:bookmarkStart w:id="19254" w:name="_Toc120627310"/>
      <w:bookmarkStart w:id="19255" w:name="_Toc120627875"/>
      <w:bookmarkStart w:id="19256" w:name="_Toc120628451"/>
      <w:bookmarkStart w:id="19257" w:name="_Toc120629036"/>
      <w:bookmarkStart w:id="19258" w:name="_Toc120629624"/>
      <w:bookmarkStart w:id="19259" w:name="_Toc120631125"/>
      <w:bookmarkStart w:id="19260" w:name="_Toc120631776"/>
      <w:bookmarkStart w:id="19261" w:name="_Toc120632426"/>
      <w:bookmarkStart w:id="19262" w:name="_Toc120633076"/>
      <w:bookmarkStart w:id="19263" w:name="_Toc120633726"/>
      <w:bookmarkStart w:id="19264" w:name="_Toc120634377"/>
      <w:bookmarkStart w:id="19265" w:name="_Toc120635028"/>
      <w:bookmarkStart w:id="19266" w:name="_Toc121754152"/>
      <w:bookmarkStart w:id="19267" w:name="_Toc121754822"/>
      <w:bookmarkStart w:id="19268" w:name="_Toc129108771"/>
      <w:bookmarkStart w:id="19269" w:name="_Toc129109436"/>
      <w:bookmarkStart w:id="19270" w:name="_Toc129110109"/>
      <w:bookmarkStart w:id="19271" w:name="_Toc130389229"/>
      <w:bookmarkStart w:id="19272" w:name="_Toc130390302"/>
      <w:bookmarkStart w:id="19273" w:name="_Toc130390990"/>
      <w:bookmarkStart w:id="19274" w:name="_Toc131624754"/>
      <w:bookmarkStart w:id="19275" w:name="_Toc137476187"/>
      <w:bookmarkStart w:id="19276" w:name="_Toc138872842"/>
      <w:bookmarkStart w:id="19277" w:name="_Toc138874428"/>
      <w:bookmarkStart w:id="19278" w:name="_Toc145525027"/>
      <w:bookmarkStart w:id="19279" w:name="_Toc153560152"/>
      <w:bookmarkStart w:id="19280" w:name="_Toc161647452"/>
      <w:bookmarkStart w:id="19281" w:name="_Toc169533047"/>
      <w:bookmarkStart w:id="19282" w:name="_Toc171519648"/>
      <w:bookmarkStart w:id="19283" w:name="_Toc176539381"/>
      <w:bookmarkStart w:id="19284" w:name="_Toc192246679"/>
      <w:bookmarkStart w:id="19285" w:name="_Toc210482470"/>
      <w:r w:rsidRPr="00672881">
        <w:t>8.3.3.2.4.1</w:t>
      </w:r>
      <w:r w:rsidRPr="00672881">
        <w:tab/>
        <w:t>Initial Condition</w:t>
      </w:r>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8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87" w:name="_Toc29809971"/>
      <w:bookmarkStart w:id="19288" w:name="_Toc36645364"/>
      <w:bookmarkStart w:id="19289" w:name="_Toc37272418"/>
      <w:bookmarkStart w:id="19290" w:name="_Toc45884664"/>
      <w:bookmarkStart w:id="19291" w:name="_Toc53182696"/>
      <w:bookmarkStart w:id="19292" w:name="_Toc58860480"/>
      <w:bookmarkStart w:id="19293" w:name="_Toc58862984"/>
      <w:bookmarkStart w:id="19294" w:name="_Toc61182969"/>
      <w:bookmarkStart w:id="19295" w:name="_Toc66728284"/>
      <w:bookmarkStart w:id="19296" w:name="_Toc74962119"/>
      <w:bookmarkStart w:id="19297" w:name="_Toc75243029"/>
      <w:bookmarkStart w:id="19298" w:name="_Toc76545375"/>
      <w:bookmarkStart w:id="19299" w:name="_Toc82595478"/>
      <w:bookmarkStart w:id="19300" w:name="_Toc89955509"/>
      <w:bookmarkStart w:id="19301" w:name="_Toc98773936"/>
      <w:bookmarkStart w:id="19302" w:name="_Toc106201697"/>
      <w:bookmarkStart w:id="19303" w:name="_Toc115191551"/>
      <w:bookmarkStart w:id="19304" w:name="_Toc120615233"/>
      <w:bookmarkStart w:id="19305" w:name="_Toc120622410"/>
      <w:bookmarkStart w:id="19306" w:name="_Toc120622916"/>
      <w:bookmarkStart w:id="19307" w:name="_Toc120623535"/>
      <w:bookmarkStart w:id="19308" w:name="_Toc120624060"/>
      <w:bookmarkStart w:id="19309" w:name="_Toc120624597"/>
      <w:bookmarkStart w:id="19310" w:name="_Toc120625134"/>
      <w:bookmarkStart w:id="19311" w:name="_Toc120625671"/>
      <w:bookmarkStart w:id="19312" w:name="_Toc120626208"/>
      <w:bookmarkStart w:id="19313" w:name="_Toc120626755"/>
      <w:bookmarkStart w:id="19314" w:name="_Toc120627311"/>
      <w:bookmarkStart w:id="19315" w:name="_Toc120627876"/>
      <w:bookmarkStart w:id="19316" w:name="_Toc120628452"/>
      <w:bookmarkStart w:id="19317" w:name="_Toc120629037"/>
      <w:bookmarkStart w:id="19318" w:name="_Toc120629625"/>
      <w:bookmarkStart w:id="19319" w:name="_Toc120631126"/>
      <w:bookmarkStart w:id="19320" w:name="_Toc120631777"/>
      <w:bookmarkStart w:id="19321" w:name="_Toc120632427"/>
      <w:bookmarkStart w:id="19322" w:name="_Toc120633077"/>
      <w:bookmarkStart w:id="19323" w:name="_Toc120633727"/>
      <w:bookmarkStart w:id="19324" w:name="_Toc120634378"/>
      <w:bookmarkStart w:id="19325" w:name="_Toc120635029"/>
      <w:bookmarkStart w:id="19326" w:name="_Toc121754153"/>
      <w:bookmarkStart w:id="19327" w:name="_Toc121754823"/>
      <w:bookmarkStart w:id="19328" w:name="_Toc129108772"/>
      <w:bookmarkStart w:id="19329" w:name="_Toc129109437"/>
      <w:bookmarkStart w:id="19330" w:name="_Toc129110110"/>
      <w:bookmarkStart w:id="19331" w:name="_Toc130389230"/>
      <w:bookmarkStart w:id="19332" w:name="_Toc130390303"/>
      <w:bookmarkStart w:id="19333" w:name="_Toc130390991"/>
      <w:bookmarkStart w:id="19334" w:name="_Toc131624755"/>
      <w:bookmarkStart w:id="19335" w:name="_Toc137476188"/>
      <w:bookmarkStart w:id="19336" w:name="_Toc138872843"/>
      <w:bookmarkStart w:id="19337" w:name="_Toc138874429"/>
      <w:bookmarkStart w:id="19338" w:name="_Toc145525028"/>
      <w:bookmarkStart w:id="19339" w:name="_Toc153560153"/>
      <w:bookmarkStart w:id="19340" w:name="_Toc161647453"/>
      <w:bookmarkStart w:id="19341" w:name="_Toc169533048"/>
      <w:bookmarkStart w:id="19342" w:name="_Toc171519649"/>
      <w:bookmarkStart w:id="19343" w:name="_Toc176539382"/>
      <w:bookmarkStart w:id="19344" w:name="_Toc192246680"/>
      <w:bookmarkStart w:id="19345" w:name="_Toc210482471"/>
      <w:r w:rsidRPr="00672881">
        <w:t>8.3.3.2.4.2</w:t>
      </w:r>
      <w:r w:rsidRPr="00672881">
        <w:tab/>
        <w:t>Procedure</w:t>
      </w:r>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6pt" o:ole="" fillcolor="window">
            <v:imagedata r:id="rId43" o:title=""/>
          </v:shape>
          <o:OLEObject Type="Embed" ProgID="Word.Picture.8" ShapeID="_x0000_i1042" DrawAspect="Content" ObjectID="_1821095083"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46" w:name="_Toc21100174"/>
      <w:bookmarkStart w:id="19347" w:name="_Toc29809972"/>
      <w:bookmarkStart w:id="19348" w:name="_Toc36645365"/>
      <w:bookmarkStart w:id="19349" w:name="_Toc37272419"/>
      <w:bookmarkStart w:id="19350" w:name="_Toc45884665"/>
      <w:bookmarkStart w:id="19351" w:name="_Toc53182697"/>
      <w:bookmarkStart w:id="19352" w:name="_Toc58860481"/>
      <w:bookmarkStart w:id="19353" w:name="_Toc58862985"/>
      <w:bookmarkStart w:id="19354" w:name="_Toc61182970"/>
      <w:bookmarkStart w:id="19355" w:name="_Toc66728285"/>
      <w:bookmarkStart w:id="19356" w:name="_Toc74962120"/>
      <w:bookmarkStart w:id="19357" w:name="_Toc75243030"/>
      <w:bookmarkStart w:id="19358" w:name="_Toc76545376"/>
      <w:bookmarkStart w:id="19359" w:name="_Toc82595479"/>
      <w:bookmarkStart w:id="19360" w:name="_Toc89955510"/>
      <w:bookmarkStart w:id="19361" w:name="_Toc98773937"/>
      <w:bookmarkStart w:id="19362" w:name="_Toc106201698"/>
      <w:bookmarkStart w:id="19363" w:name="_Toc115191552"/>
      <w:bookmarkStart w:id="19364" w:name="_Toc120615234"/>
      <w:bookmarkStart w:id="19365" w:name="_Toc120622411"/>
      <w:bookmarkStart w:id="19366" w:name="_Toc120622917"/>
      <w:bookmarkStart w:id="19367" w:name="_Toc120623536"/>
      <w:bookmarkStart w:id="19368" w:name="_Toc120624061"/>
      <w:bookmarkStart w:id="19369" w:name="_Toc120624598"/>
      <w:bookmarkStart w:id="19370" w:name="_Toc120625135"/>
      <w:bookmarkStart w:id="19371" w:name="_Toc120625672"/>
      <w:bookmarkStart w:id="19372" w:name="_Toc120626209"/>
      <w:bookmarkStart w:id="19373" w:name="_Toc120626756"/>
      <w:bookmarkStart w:id="19374" w:name="_Toc120627312"/>
      <w:bookmarkStart w:id="19375" w:name="_Toc120627877"/>
      <w:bookmarkStart w:id="19376" w:name="_Toc120628453"/>
      <w:bookmarkStart w:id="19377" w:name="_Toc120629038"/>
      <w:bookmarkStart w:id="19378" w:name="_Toc120629626"/>
      <w:bookmarkStart w:id="19379" w:name="_Toc120631127"/>
      <w:bookmarkStart w:id="19380" w:name="_Toc120631778"/>
      <w:bookmarkStart w:id="19381" w:name="_Toc120632428"/>
      <w:bookmarkStart w:id="19382" w:name="_Toc120633078"/>
      <w:bookmarkStart w:id="19383" w:name="_Toc120633728"/>
      <w:bookmarkStart w:id="19384" w:name="_Toc120634379"/>
      <w:bookmarkStart w:id="19385" w:name="_Toc120635030"/>
      <w:bookmarkStart w:id="19386" w:name="_Toc121754154"/>
      <w:bookmarkStart w:id="19387" w:name="_Toc121754824"/>
      <w:bookmarkStart w:id="19388" w:name="_Toc129108773"/>
      <w:bookmarkStart w:id="19389" w:name="_Toc129109438"/>
      <w:bookmarkStart w:id="19390" w:name="_Toc129110111"/>
      <w:bookmarkStart w:id="19391" w:name="_Toc130389231"/>
      <w:bookmarkStart w:id="19392" w:name="_Toc130390304"/>
      <w:bookmarkStart w:id="19393" w:name="_Toc130390992"/>
      <w:bookmarkStart w:id="19394" w:name="_Toc131624756"/>
      <w:bookmarkStart w:id="19395" w:name="_Toc137476189"/>
      <w:bookmarkStart w:id="19396" w:name="_Toc138872844"/>
      <w:bookmarkStart w:id="19397" w:name="_Toc138874430"/>
      <w:bookmarkStart w:id="19398" w:name="_Toc145525029"/>
      <w:bookmarkStart w:id="19399" w:name="_Toc153560154"/>
      <w:bookmarkStart w:id="19400" w:name="_Toc161647454"/>
      <w:bookmarkStart w:id="19401" w:name="_Toc169533049"/>
      <w:bookmarkStart w:id="19402" w:name="_Toc171519650"/>
      <w:bookmarkStart w:id="19403" w:name="_Toc176539383"/>
      <w:bookmarkStart w:id="19404" w:name="_Toc192246681"/>
      <w:bookmarkStart w:id="19405" w:name="_Toc210482472"/>
      <w:r w:rsidRPr="00672881">
        <w:t>8.3.3.2.5</w:t>
      </w:r>
      <w:r w:rsidRPr="00672881">
        <w:tab/>
        <w:t>Test requirements</w:t>
      </w:r>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406" w:name="_Toc21100175"/>
      <w:bookmarkStart w:id="19407" w:name="_Toc29809973"/>
      <w:bookmarkStart w:id="19408" w:name="_Toc36645366"/>
      <w:bookmarkStart w:id="19409" w:name="_Toc37272420"/>
      <w:bookmarkStart w:id="19410" w:name="_Toc45884666"/>
      <w:bookmarkStart w:id="19411" w:name="_Toc53182698"/>
      <w:bookmarkStart w:id="19412" w:name="_Toc58860482"/>
      <w:bookmarkStart w:id="19413" w:name="_Toc58862986"/>
      <w:bookmarkStart w:id="19414" w:name="_Toc61182971"/>
      <w:bookmarkStart w:id="19415" w:name="_Toc66728286"/>
      <w:bookmarkStart w:id="19416" w:name="_Toc74962121"/>
      <w:bookmarkStart w:id="19417" w:name="_Toc75243031"/>
      <w:bookmarkStart w:id="19418" w:name="_Toc76545377"/>
      <w:bookmarkStart w:id="19419" w:name="_Toc82595480"/>
      <w:bookmarkStart w:id="19420" w:name="_Toc89955511"/>
      <w:bookmarkStart w:id="19421" w:name="_Toc98773938"/>
      <w:bookmarkStart w:id="19422" w:name="_Toc106201699"/>
      <w:bookmarkStart w:id="19423" w:name="_Toc115191553"/>
      <w:bookmarkStart w:id="19424" w:name="_Toc120614301"/>
      <w:bookmarkStart w:id="19425" w:name="_Toc120614760"/>
      <w:bookmarkStart w:id="19426" w:name="_Toc120615235"/>
      <w:bookmarkStart w:id="19427" w:name="_Toc120622412"/>
      <w:bookmarkStart w:id="19428" w:name="_Toc120622918"/>
      <w:bookmarkStart w:id="19429" w:name="_Toc120623537"/>
      <w:bookmarkStart w:id="19430" w:name="_Toc120624062"/>
      <w:bookmarkStart w:id="19431" w:name="_Toc120624599"/>
      <w:bookmarkStart w:id="19432" w:name="_Toc120625136"/>
      <w:bookmarkStart w:id="19433" w:name="_Toc120625673"/>
      <w:bookmarkStart w:id="19434" w:name="_Toc120626210"/>
      <w:bookmarkStart w:id="19435" w:name="_Toc120626757"/>
      <w:bookmarkStart w:id="19436" w:name="_Toc120627313"/>
      <w:bookmarkStart w:id="19437" w:name="_Toc120627878"/>
      <w:bookmarkStart w:id="19438" w:name="_Toc120628454"/>
      <w:bookmarkStart w:id="19439" w:name="_Toc120629039"/>
      <w:bookmarkStart w:id="19440" w:name="_Toc120629627"/>
      <w:bookmarkStart w:id="19441" w:name="_Toc120631128"/>
      <w:bookmarkStart w:id="19442" w:name="_Toc120631779"/>
      <w:bookmarkStart w:id="19443" w:name="_Toc120632429"/>
      <w:bookmarkStart w:id="19444" w:name="_Toc120633079"/>
      <w:bookmarkStart w:id="19445" w:name="_Toc120633729"/>
      <w:bookmarkStart w:id="19446" w:name="_Toc120634380"/>
      <w:bookmarkStart w:id="19447" w:name="_Toc120635031"/>
      <w:bookmarkStart w:id="19448" w:name="_Toc121754155"/>
      <w:bookmarkStart w:id="19449" w:name="_Toc121754825"/>
      <w:bookmarkStart w:id="19450" w:name="_Toc129108774"/>
      <w:bookmarkStart w:id="19451" w:name="_Toc129109439"/>
      <w:bookmarkStart w:id="19452" w:name="_Toc129110112"/>
      <w:bookmarkStart w:id="19453" w:name="_Toc130389232"/>
      <w:bookmarkStart w:id="19454" w:name="_Toc130390305"/>
      <w:bookmarkStart w:id="19455" w:name="_Toc130390993"/>
      <w:bookmarkStart w:id="19456" w:name="_Toc131624757"/>
      <w:bookmarkStart w:id="19457" w:name="_Toc137476190"/>
      <w:bookmarkStart w:id="19458" w:name="_Toc138872845"/>
      <w:bookmarkStart w:id="19459" w:name="_Toc138874431"/>
      <w:bookmarkStart w:id="19460" w:name="_Toc145525030"/>
      <w:bookmarkStart w:id="19461" w:name="_Toc153560155"/>
      <w:bookmarkStart w:id="19462" w:name="_Toc161647455"/>
      <w:bookmarkStart w:id="19463" w:name="_Toc169533050"/>
      <w:bookmarkStart w:id="19464" w:name="_Toc171519651"/>
      <w:bookmarkStart w:id="19465" w:name="_Toc176539384"/>
      <w:bookmarkStart w:id="19466" w:name="_Toc192246682"/>
      <w:bookmarkStart w:id="19467" w:name="_Toc210482473"/>
      <w:r w:rsidRPr="00672881">
        <w:t>8.3.4</w:t>
      </w:r>
      <w:r w:rsidRPr="00672881">
        <w:tab/>
        <w:t>Performance requirements for PUCCH format 3</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p>
    <w:p w14:paraId="71F7B520" w14:textId="77777777" w:rsidR="0083160C" w:rsidRPr="008A2DA7" w:rsidRDefault="0083160C" w:rsidP="003267B6">
      <w:pPr>
        <w:pStyle w:val="Heading4"/>
      </w:pPr>
      <w:bookmarkStart w:id="19468" w:name="_Toc21100176"/>
      <w:bookmarkStart w:id="19469" w:name="_Toc29809974"/>
      <w:bookmarkStart w:id="19470" w:name="_Toc36645367"/>
      <w:bookmarkStart w:id="19471" w:name="_Toc37272421"/>
      <w:bookmarkStart w:id="19472" w:name="_Toc45884667"/>
      <w:bookmarkStart w:id="19473" w:name="_Toc53182699"/>
      <w:bookmarkStart w:id="19474" w:name="_Toc58860483"/>
      <w:bookmarkStart w:id="19475" w:name="_Toc58862987"/>
      <w:bookmarkStart w:id="19476" w:name="_Toc61182972"/>
      <w:bookmarkStart w:id="19477" w:name="_Toc66728287"/>
      <w:bookmarkStart w:id="19478" w:name="_Toc74962122"/>
      <w:bookmarkStart w:id="19479" w:name="_Toc75243032"/>
      <w:bookmarkStart w:id="19480" w:name="_Toc76545378"/>
      <w:bookmarkStart w:id="19481" w:name="_Toc82595481"/>
      <w:bookmarkStart w:id="19482" w:name="_Toc89955512"/>
      <w:bookmarkStart w:id="19483" w:name="_Toc98773939"/>
      <w:bookmarkStart w:id="19484" w:name="_Toc106201700"/>
      <w:bookmarkStart w:id="19485" w:name="_Toc115191554"/>
      <w:bookmarkStart w:id="19486" w:name="_Toc120622413"/>
      <w:bookmarkStart w:id="19487" w:name="_Toc120622919"/>
      <w:bookmarkStart w:id="19488" w:name="_Toc120623538"/>
      <w:bookmarkStart w:id="19489" w:name="_Toc120624063"/>
      <w:bookmarkStart w:id="19490" w:name="_Toc120624600"/>
      <w:bookmarkStart w:id="19491" w:name="_Toc120625137"/>
      <w:bookmarkStart w:id="19492" w:name="_Toc120625674"/>
      <w:bookmarkStart w:id="19493" w:name="_Toc120626211"/>
      <w:bookmarkStart w:id="19494" w:name="_Toc120626758"/>
      <w:bookmarkStart w:id="19495" w:name="_Toc120627314"/>
      <w:bookmarkStart w:id="19496" w:name="_Toc120627879"/>
      <w:bookmarkStart w:id="19497" w:name="_Toc120628455"/>
      <w:bookmarkStart w:id="19498" w:name="_Toc120629040"/>
      <w:bookmarkStart w:id="19499" w:name="_Toc120629628"/>
      <w:bookmarkStart w:id="19500" w:name="_Toc120631129"/>
      <w:bookmarkStart w:id="19501" w:name="_Toc120631780"/>
      <w:bookmarkStart w:id="19502" w:name="_Toc120632430"/>
      <w:bookmarkStart w:id="19503" w:name="_Toc120633080"/>
      <w:bookmarkStart w:id="19504" w:name="_Toc120633730"/>
      <w:bookmarkStart w:id="19505" w:name="_Toc120634381"/>
      <w:bookmarkStart w:id="19506" w:name="_Toc120635032"/>
      <w:bookmarkStart w:id="19507" w:name="_Toc121754156"/>
      <w:bookmarkStart w:id="19508" w:name="_Toc121754826"/>
      <w:bookmarkStart w:id="19509" w:name="_Toc129108775"/>
      <w:bookmarkStart w:id="19510" w:name="_Toc129109440"/>
      <w:bookmarkStart w:id="19511" w:name="_Toc129110113"/>
      <w:bookmarkStart w:id="19512" w:name="_Toc130389233"/>
      <w:bookmarkStart w:id="19513" w:name="_Toc130390306"/>
      <w:bookmarkStart w:id="19514" w:name="_Toc130390994"/>
      <w:bookmarkStart w:id="19515" w:name="_Toc131624758"/>
      <w:bookmarkStart w:id="19516" w:name="_Toc137476191"/>
      <w:bookmarkStart w:id="19517" w:name="_Toc138872846"/>
      <w:bookmarkStart w:id="19518" w:name="_Toc138874432"/>
      <w:bookmarkStart w:id="19519" w:name="_Toc145525031"/>
      <w:bookmarkStart w:id="19520" w:name="_Toc153560156"/>
      <w:bookmarkStart w:id="19521" w:name="_Toc161647456"/>
      <w:bookmarkStart w:id="19522" w:name="_Toc169533051"/>
      <w:bookmarkStart w:id="19523" w:name="_Toc171519652"/>
      <w:bookmarkStart w:id="19524" w:name="_Toc176539385"/>
      <w:bookmarkStart w:id="19525" w:name="_Toc192246683"/>
      <w:bookmarkStart w:id="19526" w:name="_Toc210482474"/>
      <w:r w:rsidRPr="008A2DA7">
        <w:t>8.3.4.1</w:t>
      </w:r>
      <w:r w:rsidRPr="008A2DA7">
        <w:tab/>
        <w:t>Definition and applicability</w:t>
      </w:r>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27" w:name="_Toc21100177"/>
      <w:bookmarkStart w:id="19528" w:name="_Toc29809975"/>
      <w:bookmarkStart w:id="19529" w:name="_Toc36645368"/>
      <w:bookmarkStart w:id="19530" w:name="_Toc37272422"/>
      <w:bookmarkStart w:id="19531" w:name="_Toc45884668"/>
      <w:bookmarkStart w:id="19532" w:name="_Toc53182700"/>
      <w:bookmarkStart w:id="19533" w:name="_Toc58860484"/>
      <w:bookmarkStart w:id="19534" w:name="_Toc58862988"/>
      <w:bookmarkStart w:id="19535" w:name="_Toc61182973"/>
      <w:bookmarkStart w:id="19536" w:name="_Toc66728288"/>
      <w:bookmarkStart w:id="19537" w:name="_Toc74962123"/>
      <w:bookmarkStart w:id="19538" w:name="_Toc75243033"/>
      <w:bookmarkStart w:id="19539" w:name="_Toc76545379"/>
      <w:bookmarkStart w:id="19540" w:name="_Toc82595482"/>
      <w:bookmarkStart w:id="19541" w:name="_Toc89955513"/>
      <w:bookmarkStart w:id="19542" w:name="_Toc98773940"/>
      <w:bookmarkStart w:id="19543" w:name="_Toc106201701"/>
      <w:bookmarkStart w:id="19544" w:name="_Toc115191555"/>
      <w:bookmarkStart w:id="19545" w:name="_Toc120622414"/>
      <w:bookmarkStart w:id="19546" w:name="_Toc120622920"/>
      <w:bookmarkStart w:id="19547" w:name="_Toc120623539"/>
      <w:bookmarkStart w:id="19548" w:name="_Toc120624064"/>
      <w:bookmarkStart w:id="19549" w:name="_Toc120624601"/>
      <w:bookmarkStart w:id="19550" w:name="_Toc120625138"/>
      <w:bookmarkStart w:id="19551" w:name="_Toc120625675"/>
      <w:bookmarkStart w:id="19552" w:name="_Toc120626212"/>
      <w:bookmarkStart w:id="19553" w:name="_Toc120626759"/>
      <w:bookmarkStart w:id="19554" w:name="_Toc120627315"/>
      <w:bookmarkStart w:id="19555" w:name="_Toc120627880"/>
      <w:bookmarkStart w:id="19556" w:name="_Toc120628456"/>
      <w:bookmarkStart w:id="19557" w:name="_Toc120629041"/>
      <w:bookmarkStart w:id="19558" w:name="_Toc120629629"/>
      <w:bookmarkStart w:id="19559" w:name="_Toc120631130"/>
      <w:bookmarkStart w:id="19560" w:name="_Toc120631781"/>
      <w:bookmarkStart w:id="19561" w:name="_Toc120632431"/>
      <w:bookmarkStart w:id="19562" w:name="_Toc120633081"/>
      <w:bookmarkStart w:id="19563" w:name="_Toc120633731"/>
      <w:bookmarkStart w:id="19564" w:name="_Toc120634382"/>
      <w:bookmarkStart w:id="19565" w:name="_Toc120635033"/>
      <w:bookmarkStart w:id="19566" w:name="_Toc121754157"/>
      <w:bookmarkStart w:id="19567" w:name="_Toc121754827"/>
      <w:bookmarkStart w:id="19568" w:name="_Toc129108776"/>
      <w:bookmarkStart w:id="19569" w:name="_Toc129109441"/>
      <w:bookmarkStart w:id="19570" w:name="_Toc129110114"/>
      <w:bookmarkStart w:id="19571" w:name="_Toc130389234"/>
      <w:bookmarkStart w:id="19572" w:name="_Toc130390307"/>
      <w:bookmarkStart w:id="19573" w:name="_Toc130390995"/>
      <w:bookmarkStart w:id="19574" w:name="_Toc131624759"/>
      <w:bookmarkStart w:id="19575" w:name="_Toc137476192"/>
      <w:bookmarkStart w:id="19576" w:name="_Toc138872847"/>
      <w:bookmarkStart w:id="19577" w:name="_Toc138874433"/>
      <w:bookmarkStart w:id="19578" w:name="_Toc145525032"/>
      <w:bookmarkStart w:id="19579" w:name="_Toc153560157"/>
      <w:bookmarkStart w:id="19580" w:name="_Toc161647457"/>
      <w:bookmarkStart w:id="19581" w:name="_Toc169533052"/>
      <w:bookmarkStart w:id="19582" w:name="_Toc171519653"/>
      <w:bookmarkStart w:id="19583" w:name="_Toc176539386"/>
      <w:bookmarkStart w:id="19584" w:name="_Toc192246684"/>
      <w:bookmarkStart w:id="19585" w:name="_Toc210482475"/>
      <w:r w:rsidRPr="00672881">
        <w:t>8.3.4.2</w:t>
      </w:r>
      <w:r w:rsidRPr="00672881">
        <w:tab/>
        <w:t>Minimum requirement</w:t>
      </w:r>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86" w:name="_Toc21100178"/>
      <w:bookmarkStart w:id="19587" w:name="_Toc29809976"/>
      <w:bookmarkStart w:id="19588" w:name="_Toc36645369"/>
      <w:bookmarkStart w:id="19589" w:name="_Toc37272423"/>
      <w:bookmarkStart w:id="19590" w:name="_Toc45884669"/>
      <w:bookmarkStart w:id="19591" w:name="_Toc53182701"/>
      <w:bookmarkStart w:id="19592" w:name="_Toc58860485"/>
      <w:bookmarkStart w:id="19593" w:name="_Toc58862989"/>
      <w:bookmarkStart w:id="19594" w:name="_Toc61182974"/>
      <w:bookmarkStart w:id="19595" w:name="_Toc66728289"/>
      <w:bookmarkStart w:id="19596" w:name="_Toc74962124"/>
      <w:bookmarkStart w:id="19597" w:name="_Toc75243034"/>
      <w:bookmarkStart w:id="19598" w:name="_Toc76545380"/>
      <w:bookmarkStart w:id="19599" w:name="_Toc82595483"/>
      <w:bookmarkStart w:id="19600" w:name="_Toc89955514"/>
      <w:bookmarkStart w:id="19601" w:name="_Toc98773941"/>
      <w:bookmarkStart w:id="19602" w:name="_Toc106201702"/>
      <w:bookmarkStart w:id="19603" w:name="_Toc115191556"/>
      <w:bookmarkStart w:id="19604" w:name="_Toc120622415"/>
      <w:bookmarkStart w:id="19605" w:name="_Toc120622921"/>
      <w:bookmarkStart w:id="19606" w:name="_Toc120623540"/>
      <w:bookmarkStart w:id="19607" w:name="_Toc120624065"/>
      <w:bookmarkStart w:id="19608" w:name="_Toc120624602"/>
      <w:bookmarkStart w:id="19609" w:name="_Toc120625139"/>
      <w:bookmarkStart w:id="19610" w:name="_Toc120625676"/>
      <w:bookmarkStart w:id="19611" w:name="_Toc120626213"/>
      <w:bookmarkStart w:id="19612" w:name="_Toc120626760"/>
      <w:bookmarkStart w:id="19613" w:name="_Toc120627316"/>
      <w:bookmarkStart w:id="19614" w:name="_Toc120627881"/>
      <w:bookmarkStart w:id="19615" w:name="_Toc120628457"/>
      <w:bookmarkStart w:id="19616" w:name="_Toc120629042"/>
      <w:bookmarkStart w:id="19617" w:name="_Toc120629630"/>
      <w:bookmarkStart w:id="19618" w:name="_Toc120631131"/>
      <w:bookmarkStart w:id="19619" w:name="_Toc120631782"/>
      <w:bookmarkStart w:id="19620" w:name="_Toc120632432"/>
      <w:bookmarkStart w:id="19621" w:name="_Toc120633082"/>
      <w:bookmarkStart w:id="19622" w:name="_Toc120633732"/>
      <w:bookmarkStart w:id="19623" w:name="_Toc120634383"/>
      <w:bookmarkStart w:id="19624" w:name="_Toc120635034"/>
      <w:bookmarkStart w:id="19625" w:name="_Toc121754158"/>
      <w:bookmarkStart w:id="19626" w:name="_Toc121754828"/>
      <w:bookmarkStart w:id="19627" w:name="_Toc129108777"/>
      <w:bookmarkStart w:id="19628" w:name="_Toc129109442"/>
      <w:bookmarkStart w:id="19629" w:name="_Toc129110115"/>
      <w:bookmarkStart w:id="19630" w:name="_Toc130389235"/>
      <w:bookmarkStart w:id="19631" w:name="_Toc130390308"/>
      <w:bookmarkStart w:id="19632" w:name="_Toc130390996"/>
      <w:bookmarkStart w:id="19633" w:name="_Toc131624760"/>
      <w:bookmarkStart w:id="19634" w:name="_Toc137476193"/>
      <w:bookmarkStart w:id="19635" w:name="_Toc138872848"/>
      <w:bookmarkStart w:id="19636" w:name="_Toc138874434"/>
      <w:bookmarkStart w:id="19637" w:name="_Toc145525033"/>
      <w:bookmarkStart w:id="19638" w:name="_Toc153560158"/>
      <w:bookmarkStart w:id="19639" w:name="_Toc161647458"/>
      <w:bookmarkStart w:id="19640" w:name="_Toc169533053"/>
      <w:bookmarkStart w:id="19641" w:name="_Toc171519654"/>
      <w:bookmarkStart w:id="19642" w:name="_Toc176539387"/>
      <w:bookmarkStart w:id="19643" w:name="_Toc192246685"/>
      <w:bookmarkStart w:id="19644" w:name="_Toc210482476"/>
      <w:r w:rsidRPr="00672881">
        <w:t>8.3.4.3</w:t>
      </w:r>
      <w:r w:rsidRPr="00672881">
        <w:tab/>
        <w:t>Test purpose</w:t>
      </w:r>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5" w:name="_Toc21100179"/>
      <w:bookmarkStart w:id="19646" w:name="_Toc29809977"/>
      <w:bookmarkStart w:id="19647" w:name="_Toc36645370"/>
      <w:bookmarkStart w:id="19648" w:name="_Toc37272424"/>
      <w:bookmarkStart w:id="19649" w:name="_Toc45884670"/>
      <w:bookmarkStart w:id="19650" w:name="_Toc53182702"/>
      <w:bookmarkStart w:id="19651" w:name="_Toc58860486"/>
      <w:bookmarkStart w:id="19652" w:name="_Toc58862990"/>
      <w:bookmarkStart w:id="19653" w:name="_Toc61182975"/>
      <w:bookmarkStart w:id="19654" w:name="_Toc66728290"/>
      <w:bookmarkStart w:id="19655" w:name="_Toc74962125"/>
      <w:bookmarkStart w:id="19656" w:name="_Toc75243035"/>
      <w:bookmarkStart w:id="19657" w:name="_Toc76545381"/>
      <w:bookmarkStart w:id="19658" w:name="_Toc82595484"/>
      <w:bookmarkStart w:id="19659" w:name="_Toc89955515"/>
      <w:bookmarkStart w:id="19660" w:name="_Toc98773942"/>
      <w:bookmarkStart w:id="19661" w:name="_Toc106201703"/>
      <w:bookmarkStart w:id="19662" w:name="_Toc115191557"/>
      <w:bookmarkStart w:id="19663" w:name="_Toc120622416"/>
      <w:bookmarkStart w:id="19664" w:name="_Toc120622922"/>
      <w:bookmarkStart w:id="19665" w:name="_Toc120623541"/>
      <w:bookmarkStart w:id="19666" w:name="_Toc120624066"/>
      <w:bookmarkStart w:id="19667" w:name="_Toc120624603"/>
      <w:bookmarkStart w:id="19668" w:name="_Toc120625140"/>
      <w:bookmarkStart w:id="19669" w:name="_Toc120625677"/>
      <w:bookmarkStart w:id="19670" w:name="_Toc120626214"/>
      <w:bookmarkStart w:id="19671" w:name="_Toc120626761"/>
      <w:bookmarkStart w:id="19672" w:name="_Toc120627317"/>
      <w:bookmarkStart w:id="19673" w:name="_Toc120627882"/>
      <w:bookmarkStart w:id="19674" w:name="_Toc120628458"/>
      <w:bookmarkStart w:id="19675" w:name="_Toc120629043"/>
      <w:bookmarkStart w:id="19676" w:name="_Toc120629631"/>
      <w:bookmarkStart w:id="19677" w:name="_Toc120631132"/>
      <w:bookmarkStart w:id="19678" w:name="_Toc120631783"/>
      <w:bookmarkStart w:id="19679" w:name="_Toc120632433"/>
      <w:bookmarkStart w:id="19680" w:name="_Toc120633083"/>
      <w:bookmarkStart w:id="19681" w:name="_Toc120633733"/>
      <w:bookmarkStart w:id="19682" w:name="_Toc120634384"/>
      <w:bookmarkStart w:id="19683" w:name="_Toc120635035"/>
      <w:bookmarkStart w:id="19684" w:name="_Toc121754159"/>
      <w:bookmarkStart w:id="19685" w:name="_Toc121754829"/>
      <w:bookmarkStart w:id="19686" w:name="_Toc129108778"/>
      <w:bookmarkStart w:id="19687" w:name="_Toc129109443"/>
      <w:bookmarkStart w:id="19688" w:name="_Toc129110116"/>
      <w:bookmarkStart w:id="19689" w:name="_Toc130389236"/>
      <w:bookmarkStart w:id="19690" w:name="_Toc130390309"/>
      <w:bookmarkStart w:id="19691" w:name="_Toc130390997"/>
      <w:bookmarkStart w:id="19692" w:name="_Toc131624761"/>
      <w:bookmarkStart w:id="19693" w:name="_Toc137476194"/>
      <w:bookmarkStart w:id="19694" w:name="_Toc138872849"/>
      <w:bookmarkStart w:id="19695" w:name="_Toc138874435"/>
      <w:bookmarkStart w:id="19696" w:name="_Toc145525034"/>
      <w:bookmarkStart w:id="19697" w:name="_Toc153560159"/>
      <w:bookmarkStart w:id="19698" w:name="_Toc161647459"/>
      <w:bookmarkStart w:id="19699" w:name="_Toc169533054"/>
      <w:bookmarkStart w:id="19700" w:name="_Toc171519655"/>
      <w:bookmarkStart w:id="19701" w:name="_Toc176539388"/>
      <w:bookmarkStart w:id="19702" w:name="_Toc192246686"/>
      <w:bookmarkStart w:id="19703" w:name="_Toc210482477"/>
      <w:r w:rsidRPr="00672881">
        <w:t>8.3.4.4</w:t>
      </w:r>
      <w:r w:rsidRPr="00672881">
        <w:tab/>
        <w:t>Method of test</w:t>
      </w:r>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p>
    <w:p w14:paraId="1015B967" w14:textId="77777777" w:rsidR="0083160C" w:rsidRPr="00672881" w:rsidRDefault="0083160C" w:rsidP="003267B6">
      <w:pPr>
        <w:pStyle w:val="Heading5"/>
      </w:pPr>
      <w:bookmarkStart w:id="19704" w:name="_Toc21100180"/>
      <w:bookmarkStart w:id="19705" w:name="_Toc29809978"/>
      <w:bookmarkStart w:id="19706" w:name="_Toc36645371"/>
      <w:bookmarkStart w:id="19707" w:name="_Toc37272425"/>
      <w:bookmarkStart w:id="19708" w:name="_Toc45884671"/>
      <w:bookmarkStart w:id="19709" w:name="_Toc53182703"/>
      <w:bookmarkStart w:id="19710" w:name="_Toc58860487"/>
      <w:bookmarkStart w:id="19711" w:name="_Toc58862991"/>
      <w:bookmarkStart w:id="19712" w:name="_Toc61182976"/>
      <w:bookmarkStart w:id="19713" w:name="_Toc66728291"/>
      <w:bookmarkStart w:id="19714" w:name="_Toc74962126"/>
      <w:bookmarkStart w:id="19715" w:name="_Toc75243036"/>
      <w:bookmarkStart w:id="19716" w:name="_Toc76545382"/>
      <w:bookmarkStart w:id="19717" w:name="_Toc82595485"/>
      <w:bookmarkStart w:id="19718" w:name="_Toc89955516"/>
      <w:bookmarkStart w:id="19719" w:name="_Toc98773943"/>
      <w:bookmarkStart w:id="19720" w:name="_Toc106201704"/>
      <w:bookmarkStart w:id="19721" w:name="_Toc115191558"/>
      <w:bookmarkStart w:id="19722" w:name="_Toc120622417"/>
      <w:bookmarkStart w:id="19723" w:name="_Toc120622923"/>
      <w:bookmarkStart w:id="19724" w:name="_Toc120623542"/>
      <w:bookmarkStart w:id="19725" w:name="_Toc120624067"/>
      <w:bookmarkStart w:id="19726" w:name="_Toc120624604"/>
      <w:bookmarkStart w:id="19727" w:name="_Toc120625141"/>
      <w:bookmarkStart w:id="19728" w:name="_Toc120625678"/>
      <w:bookmarkStart w:id="19729" w:name="_Toc120626215"/>
      <w:bookmarkStart w:id="19730" w:name="_Toc120626762"/>
      <w:bookmarkStart w:id="19731" w:name="_Toc120627318"/>
      <w:bookmarkStart w:id="19732" w:name="_Toc120627883"/>
      <w:bookmarkStart w:id="19733" w:name="_Toc120628459"/>
      <w:bookmarkStart w:id="19734" w:name="_Toc120629044"/>
      <w:bookmarkStart w:id="19735" w:name="_Toc120629632"/>
      <w:bookmarkStart w:id="19736" w:name="_Toc120631133"/>
      <w:bookmarkStart w:id="19737" w:name="_Toc120631784"/>
      <w:bookmarkStart w:id="19738" w:name="_Toc120632434"/>
      <w:bookmarkStart w:id="19739" w:name="_Toc120633084"/>
      <w:bookmarkStart w:id="19740" w:name="_Toc120633734"/>
      <w:bookmarkStart w:id="19741" w:name="_Toc120634385"/>
      <w:bookmarkStart w:id="19742" w:name="_Toc120635036"/>
      <w:bookmarkStart w:id="19743" w:name="_Toc121754160"/>
      <w:bookmarkStart w:id="19744" w:name="_Toc121754830"/>
      <w:bookmarkStart w:id="19745" w:name="_Toc129108779"/>
      <w:bookmarkStart w:id="19746" w:name="_Toc129109444"/>
      <w:bookmarkStart w:id="19747" w:name="_Toc129110117"/>
      <w:bookmarkStart w:id="19748" w:name="_Toc130389237"/>
      <w:bookmarkStart w:id="19749" w:name="_Toc130390310"/>
      <w:bookmarkStart w:id="19750" w:name="_Toc130390998"/>
      <w:bookmarkStart w:id="19751" w:name="_Toc131624762"/>
      <w:bookmarkStart w:id="19752" w:name="_Toc137476195"/>
      <w:bookmarkStart w:id="19753" w:name="_Toc138872850"/>
      <w:bookmarkStart w:id="19754" w:name="_Toc138874436"/>
      <w:bookmarkStart w:id="19755" w:name="_Toc145525035"/>
      <w:bookmarkStart w:id="19756" w:name="_Toc153560160"/>
      <w:bookmarkStart w:id="19757" w:name="_Toc161647460"/>
      <w:bookmarkStart w:id="19758" w:name="_Toc169533055"/>
      <w:bookmarkStart w:id="19759" w:name="_Toc171519656"/>
      <w:bookmarkStart w:id="19760" w:name="_Toc176539389"/>
      <w:bookmarkStart w:id="19761" w:name="_Toc192246687"/>
      <w:bookmarkStart w:id="19762" w:name="_Toc210482478"/>
      <w:r w:rsidRPr="00672881">
        <w:t>8.3.4.4.1</w:t>
      </w:r>
      <w:r w:rsidRPr="00672881">
        <w:tab/>
        <w:t>Initial conditions</w:t>
      </w:r>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3" w:name="_Toc21100181"/>
      <w:r w:rsidRPr="00E01471">
        <w:t>RF channels to be tested for single carrier: M, see clause 4.9.1.</w:t>
      </w:r>
    </w:p>
    <w:p w14:paraId="104FAE91" w14:textId="77777777" w:rsidR="0083160C" w:rsidRPr="00672881" w:rsidRDefault="0083160C" w:rsidP="003267B6">
      <w:pPr>
        <w:pStyle w:val="Heading5"/>
      </w:pPr>
      <w:bookmarkStart w:id="19764" w:name="_Toc29809979"/>
      <w:bookmarkStart w:id="19765" w:name="_Toc36645372"/>
      <w:bookmarkStart w:id="19766" w:name="_Toc37272426"/>
      <w:bookmarkStart w:id="19767" w:name="_Toc45884672"/>
      <w:bookmarkStart w:id="19768" w:name="_Toc53182704"/>
      <w:bookmarkStart w:id="19769" w:name="_Toc58860488"/>
      <w:bookmarkStart w:id="19770" w:name="_Toc58862992"/>
      <w:bookmarkStart w:id="19771" w:name="_Toc61182977"/>
      <w:bookmarkStart w:id="19772" w:name="_Toc66728292"/>
      <w:bookmarkStart w:id="19773" w:name="_Toc74962127"/>
      <w:bookmarkStart w:id="19774" w:name="_Toc75243037"/>
      <w:bookmarkStart w:id="19775" w:name="_Toc76545383"/>
      <w:bookmarkStart w:id="19776" w:name="_Toc82595486"/>
      <w:bookmarkStart w:id="19777" w:name="_Toc89955517"/>
      <w:bookmarkStart w:id="19778" w:name="_Toc98773944"/>
      <w:bookmarkStart w:id="19779" w:name="_Toc106201705"/>
      <w:bookmarkStart w:id="19780" w:name="_Toc115191559"/>
      <w:bookmarkStart w:id="19781" w:name="_Toc120622418"/>
      <w:bookmarkStart w:id="19782" w:name="_Toc120622924"/>
      <w:bookmarkStart w:id="19783" w:name="_Toc120623543"/>
      <w:bookmarkStart w:id="19784" w:name="_Toc120624068"/>
      <w:bookmarkStart w:id="19785" w:name="_Toc120624605"/>
      <w:bookmarkStart w:id="19786" w:name="_Toc120625142"/>
      <w:bookmarkStart w:id="19787" w:name="_Toc120625679"/>
      <w:bookmarkStart w:id="19788" w:name="_Toc120626216"/>
      <w:bookmarkStart w:id="19789" w:name="_Toc120626763"/>
      <w:bookmarkStart w:id="19790" w:name="_Toc120627319"/>
      <w:bookmarkStart w:id="19791" w:name="_Toc120627884"/>
      <w:bookmarkStart w:id="19792" w:name="_Toc120628460"/>
      <w:bookmarkStart w:id="19793" w:name="_Toc120629045"/>
      <w:bookmarkStart w:id="19794" w:name="_Toc120629633"/>
      <w:bookmarkStart w:id="19795" w:name="_Toc120631134"/>
      <w:bookmarkStart w:id="19796" w:name="_Toc120631785"/>
      <w:bookmarkStart w:id="19797" w:name="_Toc120632435"/>
      <w:bookmarkStart w:id="19798" w:name="_Toc120633085"/>
      <w:bookmarkStart w:id="19799" w:name="_Toc120633735"/>
      <w:bookmarkStart w:id="19800" w:name="_Toc120634386"/>
      <w:bookmarkStart w:id="19801" w:name="_Toc120635037"/>
      <w:bookmarkStart w:id="19802" w:name="_Toc121754161"/>
      <w:bookmarkStart w:id="19803" w:name="_Toc121754831"/>
      <w:bookmarkStart w:id="19804" w:name="_Toc129108780"/>
      <w:bookmarkStart w:id="19805" w:name="_Toc129109445"/>
      <w:bookmarkStart w:id="19806" w:name="_Toc129110118"/>
      <w:bookmarkStart w:id="19807" w:name="_Toc130389238"/>
      <w:bookmarkStart w:id="19808" w:name="_Toc130390311"/>
      <w:bookmarkStart w:id="19809" w:name="_Toc130390999"/>
      <w:bookmarkStart w:id="19810" w:name="_Toc131624763"/>
      <w:bookmarkStart w:id="19811" w:name="_Toc137476196"/>
      <w:bookmarkStart w:id="19812" w:name="_Toc138872851"/>
      <w:bookmarkStart w:id="19813" w:name="_Toc138874437"/>
      <w:bookmarkStart w:id="19814" w:name="_Toc145525036"/>
      <w:bookmarkStart w:id="19815" w:name="_Toc153560161"/>
      <w:bookmarkStart w:id="19816" w:name="_Toc161647461"/>
      <w:bookmarkStart w:id="19817" w:name="_Toc169533056"/>
      <w:bookmarkStart w:id="19818" w:name="_Toc171519657"/>
      <w:bookmarkStart w:id="19819" w:name="_Toc176539390"/>
      <w:bookmarkStart w:id="19820" w:name="_Toc192246688"/>
      <w:bookmarkStart w:id="19821" w:name="_Toc210482479"/>
      <w:r w:rsidRPr="00672881">
        <w:t>8.3.4.4.2</w:t>
      </w:r>
      <w:r w:rsidRPr="00672881">
        <w:tab/>
        <w:t>Procedure</w:t>
      </w:r>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6pt" o:ole="" fillcolor="window">
            <v:imagedata r:id="rId43" o:title=""/>
          </v:shape>
          <o:OLEObject Type="Embed" ProgID="Word.Picture.8" ShapeID="_x0000_i1043" DrawAspect="Content" ObjectID="_1821095084"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2" w:name="_Toc21100182"/>
      <w:bookmarkStart w:id="19823" w:name="_Toc29809980"/>
      <w:bookmarkStart w:id="19824" w:name="_Toc36645373"/>
      <w:bookmarkStart w:id="19825" w:name="_Toc37272427"/>
      <w:bookmarkStart w:id="19826" w:name="_Toc45884673"/>
      <w:bookmarkStart w:id="19827" w:name="_Toc53182705"/>
      <w:bookmarkStart w:id="19828" w:name="_Toc58860489"/>
      <w:bookmarkStart w:id="19829" w:name="_Toc58862993"/>
      <w:bookmarkStart w:id="19830" w:name="_Toc61182978"/>
      <w:bookmarkStart w:id="19831" w:name="_Toc66728293"/>
      <w:bookmarkStart w:id="19832" w:name="_Toc74962128"/>
      <w:bookmarkStart w:id="19833" w:name="_Toc75243038"/>
      <w:bookmarkStart w:id="19834" w:name="_Toc76545384"/>
      <w:bookmarkStart w:id="19835" w:name="_Toc82595487"/>
      <w:bookmarkStart w:id="19836" w:name="_Toc89955518"/>
      <w:bookmarkStart w:id="19837" w:name="_Toc98773945"/>
      <w:bookmarkStart w:id="19838" w:name="_Toc106201706"/>
      <w:bookmarkStart w:id="19839" w:name="_Toc115191560"/>
      <w:bookmarkStart w:id="19840" w:name="_Toc120622419"/>
      <w:bookmarkStart w:id="19841" w:name="_Toc120622925"/>
      <w:bookmarkStart w:id="19842" w:name="_Toc120623544"/>
      <w:bookmarkStart w:id="19843" w:name="_Toc120624069"/>
      <w:bookmarkStart w:id="19844" w:name="_Toc120624606"/>
      <w:bookmarkStart w:id="19845" w:name="_Toc120625143"/>
      <w:bookmarkStart w:id="19846" w:name="_Toc120625680"/>
      <w:bookmarkStart w:id="19847" w:name="_Toc120626217"/>
      <w:bookmarkStart w:id="19848" w:name="_Toc120626764"/>
      <w:bookmarkStart w:id="19849" w:name="_Toc120627320"/>
      <w:bookmarkStart w:id="19850" w:name="_Toc120627885"/>
      <w:bookmarkStart w:id="19851" w:name="_Toc120628461"/>
      <w:bookmarkStart w:id="19852" w:name="_Toc120629046"/>
      <w:bookmarkStart w:id="19853" w:name="_Toc120629634"/>
      <w:bookmarkStart w:id="19854" w:name="_Toc120631135"/>
      <w:bookmarkStart w:id="19855" w:name="_Toc120631786"/>
      <w:bookmarkStart w:id="19856" w:name="_Toc120632436"/>
      <w:bookmarkStart w:id="19857" w:name="_Toc120633086"/>
      <w:bookmarkStart w:id="19858" w:name="_Toc120633736"/>
      <w:bookmarkStart w:id="19859" w:name="_Toc120634387"/>
      <w:bookmarkStart w:id="19860" w:name="_Toc120635038"/>
      <w:bookmarkStart w:id="19861" w:name="_Toc121754162"/>
      <w:bookmarkStart w:id="19862" w:name="_Toc121754832"/>
      <w:bookmarkStart w:id="19863" w:name="_Toc129108781"/>
      <w:bookmarkStart w:id="19864" w:name="_Toc129109446"/>
      <w:bookmarkStart w:id="19865" w:name="_Toc129110119"/>
      <w:bookmarkStart w:id="19866" w:name="_Toc130389239"/>
      <w:bookmarkStart w:id="19867" w:name="_Toc130390312"/>
      <w:bookmarkStart w:id="19868" w:name="_Toc130391000"/>
      <w:bookmarkStart w:id="19869" w:name="_Toc131624764"/>
      <w:bookmarkStart w:id="19870" w:name="_Toc137476197"/>
      <w:bookmarkStart w:id="19871" w:name="_Toc138872852"/>
      <w:bookmarkStart w:id="19872" w:name="_Toc138874438"/>
      <w:bookmarkStart w:id="19873" w:name="_Toc145525037"/>
      <w:bookmarkStart w:id="19874" w:name="_Toc153560162"/>
      <w:bookmarkStart w:id="19875" w:name="_Toc161647462"/>
      <w:bookmarkStart w:id="19876" w:name="_Toc169533057"/>
      <w:bookmarkStart w:id="19877" w:name="_Toc171519658"/>
      <w:bookmarkStart w:id="19878" w:name="_Toc176539391"/>
      <w:bookmarkStart w:id="19879" w:name="_Toc192246689"/>
      <w:bookmarkStart w:id="19880" w:name="_Toc210482480"/>
      <w:r w:rsidRPr="00672881">
        <w:t>8.3.4.5</w:t>
      </w:r>
      <w:r w:rsidRPr="00672881">
        <w:tab/>
        <w:t>Test requirement</w:t>
      </w:r>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1" w:name="_Toc21100183"/>
      <w:bookmarkStart w:id="19882" w:name="_Toc29809981"/>
      <w:bookmarkStart w:id="19883" w:name="_Toc36645374"/>
      <w:bookmarkStart w:id="19884" w:name="_Toc37272428"/>
      <w:bookmarkStart w:id="19885" w:name="_Toc45884674"/>
      <w:bookmarkStart w:id="19886" w:name="_Toc53182706"/>
      <w:bookmarkStart w:id="19887" w:name="_Toc58860490"/>
      <w:bookmarkStart w:id="19888" w:name="_Toc58862994"/>
      <w:bookmarkStart w:id="19889" w:name="_Toc61182979"/>
      <w:bookmarkStart w:id="19890" w:name="_Toc66728294"/>
      <w:bookmarkStart w:id="19891" w:name="_Toc74962129"/>
      <w:bookmarkStart w:id="19892" w:name="_Toc75243039"/>
      <w:bookmarkStart w:id="19893" w:name="_Toc76545385"/>
      <w:bookmarkStart w:id="19894" w:name="_Toc82595488"/>
      <w:bookmarkStart w:id="19895" w:name="_Toc89955519"/>
      <w:bookmarkStart w:id="19896" w:name="_Toc98773946"/>
      <w:bookmarkStart w:id="19897" w:name="_Toc106201707"/>
      <w:bookmarkStart w:id="19898" w:name="_Toc115191561"/>
      <w:bookmarkStart w:id="19899" w:name="_Toc120614302"/>
      <w:bookmarkStart w:id="19900" w:name="_Toc120614761"/>
      <w:bookmarkStart w:id="19901" w:name="_Toc120615236"/>
      <w:bookmarkStart w:id="19902" w:name="_Toc120622420"/>
      <w:bookmarkStart w:id="19903" w:name="_Toc120622926"/>
      <w:bookmarkStart w:id="19904" w:name="_Toc120623545"/>
      <w:bookmarkStart w:id="19905" w:name="_Toc120624070"/>
      <w:bookmarkStart w:id="19906" w:name="_Toc120624607"/>
      <w:bookmarkStart w:id="19907" w:name="_Toc120625144"/>
      <w:bookmarkStart w:id="19908" w:name="_Toc120625681"/>
      <w:bookmarkStart w:id="19909" w:name="_Toc120626218"/>
      <w:bookmarkStart w:id="19910" w:name="_Toc120626765"/>
      <w:bookmarkStart w:id="19911" w:name="_Toc120627321"/>
      <w:bookmarkStart w:id="19912" w:name="_Toc120627886"/>
      <w:bookmarkStart w:id="19913" w:name="_Toc120628462"/>
      <w:bookmarkStart w:id="19914" w:name="_Toc120629047"/>
      <w:bookmarkStart w:id="19915" w:name="_Toc120629635"/>
      <w:bookmarkStart w:id="19916" w:name="_Toc120631136"/>
      <w:bookmarkStart w:id="19917" w:name="_Toc120631787"/>
      <w:bookmarkStart w:id="19918" w:name="_Toc120632437"/>
      <w:bookmarkStart w:id="19919" w:name="_Toc120633087"/>
      <w:bookmarkStart w:id="19920" w:name="_Toc120633737"/>
      <w:bookmarkStart w:id="19921" w:name="_Toc120634388"/>
      <w:bookmarkStart w:id="19922" w:name="_Toc120635039"/>
      <w:bookmarkStart w:id="19923" w:name="_Toc121754163"/>
      <w:bookmarkStart w:id="19924" w:name="_Toc121754833"/>
      <w:bookmarkStart w:id="19925" w:name="_Toc129108782"/>
      <w:bookmarkStart w:id="19926" w:name="_Toc129109447"/>
      <w:bookmarkStart w:id="19927" w:name="_Toc129110120"/>
      <w:bookmarkStart w:id="19928" w:name="_Toc130389240"/>
      <w:bookmarkStart w:id="19929" w:name="_Toc130390313"/>
      <w:bookmarkStart w:id="19930" w:name="_Toc130391001"/>
      <w:bookmarkStart w:id="19931" w:name="_Toc131624765"/>
      <w:bookmarkStart w:id="19932" w:name="_Toc137476198"/>
      <w:bookmarkStart w:id="19933" w:name="_Toc138872853"/>
      <w:bookmarkStart w:id="19934" w:name="_Toc138874439"/>
      <w:bookmarkStart w:id="19935" w:name="_Toc145525038"/>
      <w:bookmarkStart w:id="19936" w:name="_Toc153560163"/>
      <w:bookmarkStart w:id="19937" w:name="_Toc161647463"/>
      <w:bookmarkStart w:id="19938" w:name="_Toc169533058"/>
      <w:bookmarkStart w:id="19939" w:name="_Toc171519659"/>
      <w:bookmarkStart w:id="19940" w:name="_Toc176539392"/>
      <w:bookmarkStart w:id="19941" w:name="_Toc192246690"/>
      <w:bookmarkStart w:id="19942" w:name="_Toc210482481"/>
      <w:r w:rsidRPr="00672881">
        <w:t>8.3.5</w:t>
      </w:r>
      <w:r w:rsidRPr="00672881">
        <w:tab/>
        <w:t>Performance requirements for PUCCH format 4</w:t>
      </w:r>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p>
    <w:p w14:paraId="073518FB" w14:textId="77777777" w:rsidR="0083160C" w:rsidRPr="00672881" w:rsidRDefault="0083160C" w:rsidP="003267B6">
      <w:pPr>
        <w:pStyle w:val="Heading4"/>
      </w:pPr>
      <w:bookmarkStart w:id="19943" w:name="_Toc21100184"/>
      <w:bookmarkStart w:id="19944" w:name="_Toc29809982"/>
      <w:bookmarkStart w:id="19945" w:name="_Toc36645375"/>
      <w:bookmarkStart w:id="19946" w:name="_Toc37272429"/>
      <w:bookmarkStart w:id="19947" w:name="_Toc45884675"/>
      <w:bookmarkStart w:id="19948" w:name="_Toc53182707"/>
      <w:bookmarkStart w:id="19949" w:name="_Toc58860491"/>
      <w:bookmarkStart w:id="19950" w:name="_Toc58862995"/>
      <w:bookmarkStart w:id="19951" w:name="_Toc61182980"/>
      <w:bookmarkStart w:id="19952" w:name="_Toc66728295"/>
      <w:bookmarkStart w:id="19953" w:name="_Toc74962130"/>
      <w:bookmarkStart w:id="19954" w:name="_Toc75243040"/>
      <w:bookmarkStart w:id="19955" w:name="_Toc76545386"/>
      <w:bookmarkStart w:id="19956" w:name="_Toc82595489"/>
      <w:bookmarkStart w:id="19957" w:name="_Toc89955520"/>
      <w:bookmarkStart w:id="19958" w:name="_Toc98773947"/>
      <w:bookmarkStart w:id="19959" w:name="_Toc106201708"/>
      <w:bookmarkStart w:id="19960" w:name="_Toc115191562"/>
      <w:bookmarkStart w:id="19961" w:name="_Toc120622421"/>
      <w:bookmarkStart w:id="19962" w:name="_Toc120622927"/>
      <w:bookmarkStart w:id="19963" w:name="_Toc120623546"/>
      <w:bookmarkStart w:id="19964" w:name="_Toc120624071"/>
      <w:bookmarkStart w:id="19965" w:name="_Toc120624608"/>
      <w:bookmarkStart w:id="19966" w:name="_Toc120625145"/>
      <w:bookmarkStart w:id="19967" w:name="_Toc120625682"/>
      <w:bookmarkStart w:id="19968" w:name="_Toc120626219"/>
      <w:bookmarkStart w:id="19969" w:name="_Toc120626766"/>
      <w:bookmarkStart w:id="19970" w:name="_Toc120627322"/>
      <w:bookmarkStart w:id="19971" w:name="_Toc120627887"/>
      <w:bookmarkStart w:id="19972" w:name="_Toc120628463"/>
      <w:bookmarkStart w:id="19973" w:name="_Toc120629048"/>
      <w:bookmarkStart w:id="19974" w:name="_Toc120629636"/>
      <w:bookmarkStart w:id="19975" w:name="_Toc120631137"/>
      <w:bookmarkStart w:id="19976" w:name="_Toc120631788"/>
      <w:bookmarkStart w:id="19977" w:name="_Toc120632438"/>
      <w:bookmarkStart w:id="19978" w:name="_Toc120633088"/>
      <w:bookmarkStart w:id="19979" w:name="_Toc120633738"/>
      <w:bookmarkStart w:id="19980" w:name="_Toc120634389"/>
      <w:bookmarkStart w:id="19981" w:name="_Toc120635040"/>
      <w:bookmarkStart w:id="19982" w:name="_Toc121754164"/>
      <w:bookmarkStart w:id="19983" w:name="_Toc121754834"/>
      <w:bookmarkStart w:id="19984" w:name="_Toc129108783"/>
      <w:bookmarkStart w:id="19985" w:name="_Toc129109448"/>
      <w:bookmarkStart w:id="19986" w:name="_Toc129110121"/>
      <w:bookmarkStart w:id="19987" w:name="_Toc130389241"/>
      <w:bookmarkStart w:id="19988" w:name="_Toc130390314"/>
      <w:bookmarkStart w:id="19989" w:name="_Toc130391002"/>
      <w:bookmarkStart w:id="19990" w:name="_Toc131624766"/>
      <w:bookmarkStart w:id="19991" w:name="_Toc137476199"/>
      <w:bookmarkStart w:id="19992" w:name="_Toc138872854"/>
      <w:bookmarkStart w:id="19993" w:name="_Toc138874440"/>
      <w:bookmarkStart w:id="19994" w:name="_Toc145525039"/>
      <w:bookmarkStart w:id="19995" w:name="_Toc153560164"/>
      <w:bookmarkStart w:id="19996" w:name="_Toc161647464"/>
      <w:bookmarkStart w:id="19997" w:name="_Toc169533059"/>
      <w:bookmarkStart w:id="19998" w:name="_Toc171519660"/>
      <w:bookmarkStart w:id="19999" w:name="_Toc176539393"/>
      <w:bookmarkStart w:id="20000" w:name="_Toc192246691"/>
      <w:bookmarkStart w:id="20001" w:name="_Toc210482482"/>
      <w:r w:rsidRPr="00672881">
        <w:t>8.3.5.1</w:t>
      </w:r>
      <w:r w:rsidRPr="00672881">
        <w:tab/>
        <w:t>Definition and applicability</w:t>
      </w:r>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2" w:name="_Toc21100185"/>
      <w:bookmarkStart w:id="20003" w:name="_Toc29809983"/>
      <w:bookmarkStart w:id="20004" w:name="_Toc36645376"/>
      <w:bookmarkStart w:id="20005" w:name="_Toc37272430"/>
      <w:bookmarkStart w:id="20006" w:name="_Toc45884676"/>
      <w:bookmarkStart w:id="20007" w:name="_Toc53182708"/>
      <w:bookmarkStart w:id="20008" w:name="_Toc58860492"/>
      <w:bookmarkStart w:id="20009" w:name="_Toc58862996"/>
      <w:bookmarkStart w:id="20010" w:name="_Toc61182981"/>
      <w:bookmarkStart w:id="20011" w:name="_Toc66728296"/>
      <w:bookmarkStart w:id="20012" w:name="_Toc74962131"/>
      <w:bookmarkStart w:id="20013" w:name="_Toc75243041"/>
      <w:bookmarkStart w:id="20014" w:name="_Toc76545387"/>
      <w:bookmarkStart w:id="20015" w:name="_Toc82595490"/>
      <w:bookmarkStart w:id="20016" w:name="_Toc89955521"/>
      <w:bookmarkStart w:id="20017" w:name="_Toc98773948"/>
      <w:bookmarkStart w:id="20018" w:name="_Toc106201709"/>
      <w:bookmarkStart w:id="20019" w:name="_Toc115191563"/>
      <w:bookmarkStart w:id="20020" w:name="_Toc120622422"/>
      <w:bookmarkStart w:id="20021" w:name="_Toc120622928"/>
      <w:bookmarkStart w:id="20022" w:name="_Toc120623547"/>
      <w:bookmarkStart w:id="20023" w:name="_Toc120624072"/>
      <w:bookmarkStart w:id="20024" w:name="_Toc120624609"/>
      <w:bookmarkStart w:id="20025" w:name="_Toc120625146"/>
      <w:bookmarkStart w:id="20026" w:name="_Toc120625683"/>
      <w:bookmarkStart w:id="20027" w:name="_Toc120626220"/>
      <w:bookmarkStart w:id="20028" w:name="_Toc120626767"/>
      <w:bookmarkStart w:id="20029" w:name="_Toc120627323"/>
      <w:bookmarkStart w:id="20030" w:name="_Toc120627888"/>
      <w:bookmarkStart w:id="20031" w:name="_Toc120628464"/>
      <w:bookmarkStart w:id="20032" w:name="_Toc120629049"/>
      <w:bookmarkStart w:id="20033" w:name="_Toc120629637"/>
      <w:bookmarkStart w:id="20034" w:name="_Toc120631138"/>
      <w:bookmarkStart w:id="20035" w:name="_Toc120631789"/>
      <w:bookmarkStart w:id="20036" w:name="_Toc120632439"/>
      <w:bookmarkStart w:id="20037" w:name="_Toc120633089"/>
      <w:bookmarkStart w:id="20038" w:name="_Toc120633739"/>
      <w:bookmarkStart w:id="20039" w:name="_Toc120634390"/>
      <w:bookmarkStart w:id="20040" w:name="_Toc120635041"/>
      <w:bookmarkStart w:id="20041" w:name="_Toc121754165"/>
      <w:bookmarkStart w:id="20042" w:name="_Toc121754835"/>
      <w:bookmarkStart w:id="20043" w:name="_Toc129108784"/>
      <w:bookmarkStart w:id="20044" w:name="_Toc129109449"/>
      <w:bookmarkStart w:id="20045" w:name="_Toc129110122"/>
      <w:bookmarkStart w:id="20046" w:name="_Toc130389242"/>
      <w:bookmarkStart w:id="20047" w:name="_Toc130390315"/>
      <w:bookmarkStart w:id="20048" w:name="_Toc130391003"/>
      <w:bookmarkStart w:id="20049" w:name="_Toc131624767"/>
      <w:bookmarkStart w:id="20050" w:name="_Toc137476200"/>
      <w:bookmarkStart w:id="20051" w:name="_Toc138872855"/>
      <w:bookmarkStart w:id="20052" w:name="_Toc138874441"/>
      <w:bookmarkStart w:id="20053" w:name="_Toc145525040"/>
      <w:bookmarkStart w:id="20054" w:name="_Toc153560165"/>
      <w:bookmarkStart w:id="20055" w:name="_Toc161647465"/>
      <w:bookmarkStart w:id="20056" w:name="_Toc169533060"/>
      <w:bookmarkStart w:id="20057" w:name="_Toc171519661"/>
      <w:bookmarkStart w:id="20058" w:name="_Toc176539394"/>
      <w:bookmarkStart w:id="20059" w:name="_Toc192246692"/>
      <w:bookmarkStart w:id="20060" w:name="_Toc210482483"/>
      <w:r w:rsidRPr="00672881">
        <w:t>8.3.5.2</w:t>
      </w:r>
      <w:r w:rsidRPr="00672881">
        <w:tab/>
        <w:t>Minimum requirement</w:t>
      </w:r>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1" w:name="_Toc21100186"/>
      <w:bookmarkStart w:id="20062" w:name="_Toc29809984"/>
      <w:bookmarkStart w:id="20063" w:name="_Toc36645377"/>
      <w:bookmarkStart w:id="20064" w:name="_Toc37272431"/>
      <w:bookmarkStart w:id="20065" w:name="_Toc45884677"/>
      <w:bookmarkStart w:id="20066" w:name="_Toc53182709"/>
      <w:bookmarkStart w:id="20067" w:name="_Toc58860493"/>
      <w:bookmarkStart w:id="20068" w:name="_Toc58862997"/>
      <w:bookmarkStart w:id="20069" w:name="_Toc61182982"/>
      <w:bookmarkStart w:id="20070" w:name="_Toc66728297"/>
      <w:bookmarkStart w:id="20071" w:name="_Toc74962132"/>
      <w:bookmarkStart w:id="20072" w:name="_Toc75243042"/>
      <w:bookmarkStart w:id="20073" w:name="_Toc76545388"/>
      <w:bookmarkStart w:id="20074" w:name="_Toc82595491"/>
      <w:bookmarkStart w:id="20075" w:name="_Toc89955522"/>
      <w:bookmarkStart w:id="20076" w:name="_Toc98773949"/>
      <w:bookmarkStart w:id="20077" w:name="_Toc106201710"/>
      <w:bookmarkStart w:id="20078" w:name="_Toc115191564"/>
      <w:bookmarkStart w:id="20079" w:name="_Toc120622423"/>
      <w:bookmarkStart w:id="20080" w:name="_Toc120622929"/>
      <w:bookmarkStart w:id="20081" w:name="_Toc120623548"/>
      <w:bookmarkStart w:id="20082" w:name="_Toc120624073"/>
      <w:bookmarkStart w:id="20083" w:name="_Toc120624610"/>
      <w:bookmarkStart w:id="20084" w:name="_Toc120625147"/>
      <w:bookmarkStart w:id="20085" w:name="_Toc120625684"/>
      <w:bookmarkStart w:id="20086" w:name="_Toc120626221"/>
      <w:bookmarkStart w:id="20087" w:name="_Toc120626768"/>
      <w:bookmarkStart w:id="20088" w:name="_Toc120627324"/>
      <w:bookmarkStart w:id="20089" w:name="_Toc120627889"/>
      <w:bookmarkStart w:id="20090" w:name="_Toc120628465"/>
      <w:bookmarkStart w:id="20091" w:name="_Toc120629050"/>
      <w:bookmarkStart w:id="20092" w:name="_Toc120629638"/>
      <w:bookmarkStart w:id="20093" w:name="_Toc120631139"/>
      <w:bookmarkStart w:id="20094" w:name="_Toc120631790"/>
      <w:bookmarkStart w:id="20095" w:name="_Toc120632440"/>
      <w:bookmarkStart w:id="20096" w:name="_Toc120633090"/>
      <w:bookmarkStart w:id="20097" w:name="_Toc120633740"/>
      <w:bookmarkStart w:id="20098" w:name="_Toc120634391"/>
      <w:bookmarkStart w:id="20099" w:name="_Toc120635042"/>
      <w:bookmarkStart w:id="20100" w:name="_Toc121754166"/>
      <w:bookmarkStart w:id="20101" w:name="_Toc121754836"/>
      <w:bookmarkStart w:id="20102" w:name="_Toc129108785"/>
      <w:bookmarkStart w:id="20103" w:name="_Toc129109450"/>
      <w:bookmarkStart w:id="20104" w:name="_Toc129110123"/>
      <w:bookmarkStart w:id="20105" w:name="_Toc130389243"/>
      <w:bookmarkStart w:id="20106" w:name="_Toc130390316"/>
      <w:bookmarkStart w:id="20107" w:name="_Toc130391004"/>
      <w:bookmarkStart w:id="20108" w:name="_Toc131624768"/>
      <w:bookmarkStart w:id="20109" w:name="_Toc137476201"/>
      <w:bookmarkStart w:id="20110" w:name="_Toc138872856"/>
      <w:bookmarkStart w:id="20111" w:name="_Toc138874442"/>
      <w:bookmarkStart w:id="20112" w:name="_Toc145525041"/>
      <w:bookmarkStart w:id="20113" w:name="_Toc153560166"/>
      <w:bookmarkStart w:id="20114" w:name="_Toc161647466"/>
      <w:bookmarkStart w:id="20115" w:name="_Toc169533061"/>
      <w:bookmarkStart w:id="20116" w:name="_Toc171519662"/>
      <w:bookmarkStart w:id="20117" w:name="_Toc176539395"/>
      <w:bookmarkStart w:id="20118" w:name="_Toc192246693"/>
      <w:bookmarkStart w:id="20119" w:name="_Toc210482484"/>
      <w:r w:rsidRPr="00672881">
        <w:t>8.3.5.3</w:t>
      </w:r>
      <w:r w:rsidRPr="00672881">
        <w:tab/>
        <w:t>Test purpose</w:t>
      </w:r>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0" w:name="_Toc21100187"/>
      <w:bookmarkStart w:id="20121" w:name="_Toc29809985"/>
      <w:bookmarkStart w:id="20122" w:name="_Toc36645378"/>
      <w:bookmarkStart w:id="20123" w:name="_Toc37272432"/>
      <w:bookmarkStart w:id="20124" w:name="_Toc45884678"/>
      <w:bookmarkStart w:id="20125" w:name="_Toc53182710"/>
      <w:bookmarkStart w:id="20126" w:name="_Toc58860494"/>
      <w:bookmarkStart w:id="20127" w:name="_Toc58862998"/>
      <w:bookmarkStart w:id="20128" w:name="_Toc61182983"/>
      <w:bookmarkStart w:id="20129" w:name="_Toc66728298"/>
      <w:bookmarkStart w:id="20130" w:name="_Toc74962133"/>
      <w:bookmarkStart w:id="20131" w:name="_Toc75243043"/>
      <w:bookmarkStart w:id="20132" w:name="_Toc76545389"/>
      <w:bookmarkStart w:id="20133" w:name="_Toc82595492"/>
      <w:bookmarkStart w:id="20134" w:name="_Toc89955523"/>
      <w:bookmarkStart w:id="20135" w:name="_Toc98773950"/>
      <w:bookmarkStart w:id="20136" w:name="_Toc106201711"/>
      <w:bookmarkStart w:id="20137" w:name="_Toc115191565"/>
      <w:bookmarkStart w:id="20138" w:name="_Toc120622424"/>
      <w:bookmarkStart w:id="20139" w:name="_Toc120622930"/>
      <w:bookmarkStart w:id="20140" w:name="_Toc120623549"/>
      <w:bookmarkStart w:id="20141" w:name="_Toc120624074"/>
      <w:bookmarkStart w:id="20142" w:name="_Toc120624611"/>
      <w:bookmarkStart w:id="20143" w:name="_Toc120625148"/>
      <w:bookmarkStart w:id="20144" w:name="_Toc120625685"/>
      <w:bookmarkStart w:id="20145" w:name="_Toc120626222"/>
      <w:bookmarkStart w:id="20146" w:name="_Toc120626769"/>
      <w:bookmarkStart w:id="20147" w:name="_Toc120627325"/>
      <w:bookmarkStart w:id="20148" w:name="_Toc120627890"/>
      <w:bookmarkStart w:id="20149" w:name="_Toc120628466"/>
      <w:bookmarkStart w:id="20150" w:name="_Toc120629051"/>
      <w:bookmarkStart w:id="20151" w:name="_Toc120629639"/>
      <w:bookmarkStart w:id="20152" w:name="_Toc120631140"/>
      <w:bookmarkStart w:id="20153" w:name="_Toc120631791"/>
      <w:bookmarkStart w:id="20154" w:name="_Toc120632441"/>
      <w:bookmarkStart w:id="20155" w:name="_Toc120633091"/>
      <w:bookmarkStart w:id="20156" w:name="_Toc120633741"/>
      <w:bookmarkStart w:id="20157" w:name="_Toc120634392"/>
      <w:bookmarkStart w:id="20158" w:name="_Toc120635043"/>
      <w:bookmarkStart w:id="20159" w:name="_Toc121754167"/>
      <w:bookmarkStart w:id="20160" w:name="_Toc121754837"/>
      <w:bookmarkStart w:id="20161" w:name="_Toc129108786"/>
      <w:bookmarkStart w:id="20162" w:name="_Toc129109451"/>
      <w:bookmarkStart w:id="20163" w:name="_Toc129110124"/>
      <w:bookmarkStart w:id="20164" w:name="_Toc130389244"/>
      <w:bookmarkStart w:id="20165" w:name="_Toc130390317"/>
      <w:bookmarkStart w:id="20166" w:name="_Toc130391005"/>
      <w:bookmarkStart w:id="20167" w:name="_Toc131624769"/>
      <w:bookmarkStart w:id="20168" w:name="_Toc137476202"/>
      <w:bookmarkStart w:id="20169" w:name="_Toc138872857"/>
      <w:bookmarkStart w:id="20170" w:name="_Toc138874443"/>
      <w:bookmarkStart w:id="20171" w:name="_Toc145525042"/>
      <w:bookmarkStart w:id="20172" w:name="_Toc153560167"/>
      <w:bookmarkStart w:id="20173" w:name="_Toc161647467"/>
      <w:bookmarkStart w:id="20174" w:name="_Toc169533062"/>
      <w:bookmarkStart w:id="20175" w:name="_Toc171519663"/>
      <w:bookmarkStart w:id="20176" w:name="_Toc176539396"/>
      <w:bookmarkStart w:id="20177" w:name="_Toc192246694"/>
      <w:bookmarkStart w:id="20178" w:name="_Toc210482485"/>
      <w:r w:rsidRPr="00672881">
        <w:lastRenderedPageBreak/>
        <w:t>8.3.5.4</w:t>
      </w:r>
      <w:r w:rsidRPr="00672881">
        <w:tab/>
        <w:t>Method of test</w:t>
      </w:r>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4AB73C66" w14:textId="77777777" w:rsidR="0083160C" w:rsidRPr="00672881" w:rsidRDefault="0083160C" w:rsidP="003267B6">
      <w:pPr>
        <w:pStyle w:val="Heading5"/>
      </w:pPr>
      <w:bookmarkStart w:id="20179" w:name="_Toc21100188"/>
      <w:bookmarkStart w:id="20180" w:name="_Toc29809986"/>
      <w:bookmarkStart w:id="20181" w:name="_Toc36645379"/>
      <w:bookmarkStart w:id="20182" w:name="_Toc37272433"/>
      <w:bookmarkStart w:id="20183" w:name="_Toc45884679"/>
      <w:bookmarkStart w:id="20184" w:name="_Toc53182711"/>
      <w:bookmarkStart w:id="20185" w:name="_Toc58860495"/>
      <w:bookmarkStart w:id="20186" w:name="_Toc58862999"/>
      <w:bookmarkStart w:id="20187" w:name="_Toc61182984"/>
      <w:bookmarkStart w:id="20188" w:name="_Toc66728299"/>
      <w:bookmarkStart w:id="20189" w:name="_Toc74962134"/>
      <w:bookmarkStart w:id="20190" w:name="_Toc75243044"/>
      <w:bookmarkStart w:id="20191" w:name="_Toc76545390"/>
      <w:bookmarkStart w:id="20192" w:name="_Toc82595493"/>
      <w:bookmarkStart w:id="20193" w:name="_Toc89955524"/>
      <w:bookmarkStart w:id="20194" w:name="_Toc98773951"/>
      <w:bookmarkStart w:id="20195" w:name="_Toc106201712"/>
      <w:bookmarkStart w:id="20196" w:name="_Toc115191566"/>
      <w:bookmarkStart w:id="20197" w:name="_Toc120622425"/>
      <w:bookmarkStart w:id="20198" w:name="_Toc120622931"/>
      <w:bookmarkStart w:id="20199" w:name="_Toc120623550"/>
      <w:bookmarkStart w:id="20200" w:name="_Toc120624075"/>
      <w:bookmarkStart w:id="20201" w:name="_Toc120624612"/>
      <w:bookmarkStart w:id="20202" w:name="_Toc120625149"/>
      <w:bookmarkStart w:id="20203" w:name="_Toc120625686"/>
      <w:bookmarkStart w:id="20204" w:name="_Toc120626223"/>
      <w:bookmarkStart w:id="20205" w:name="_Toc120626770"/>
      <w:bookmarkStart w:id="20206" w:name="_Toc120627326"/>
      <w:bookmarkStart w:id="20207" w:name="_Toc120627891"/>
      <w:bookmarkStart w:id="20208" w:name="_Toc120628467"/>
      <w:bookmarkStart w:id="20209" w:name="_Toc120629052"/>
      <w:bookmarkStart w:id="20210" w:name="_Toc120629640"/>
      <w:bookmarkStart w:id="20211" w:name="_Toc120631141"/>
      <w:bookmarkStart w:id="20212" w:name="_Toc120631792"/>
      <w:bookmarkStart w:id="20213" w:name="_Toc120632442"/>
      <w:bookmarkStart w:id="20214" w:name="_Toc120633092"/>
      <w:bookmarkStart w:id="20215" w:name="_Toc120633742"/>
      <w:bookmarkStart w:id="20216" w:name="_Toc120634393"/>
      <w:bookmarkStart w:id="20217" w:name="_Toc120635044"/>
      <w:bookmarkStart w:id="20218" w:name="_Toc121754168"/>
      <w:bookmarkStart w:id="20219" w:name="_Toc121754838"/>
      <w:bookmarkStart w:id="20220" w:name="_Toc129108787"/>
      <w:bookmarkStart w:id="20221" w:name="_Toc129109452"/>
      <w:bookmarkStart w:id="20222" w:name="_Toc129110125"/>
      <w:bookmarkStart w:id="20223" w:name="_Toc130389245"/>
      <w:bookmarkStart w:id="20224" w:name="_Toc130390318"/>
      <w:bookmarkStart w:id="20225" w:name="_Toc130391006"/>
      <w:bookmarkStart w:id="20226" w:name="_Toc131624770"/>
      <w:bookmarkStart w:id="20227" w:name="_Toc137476203"/>
      <w:bookmarkStart w:id="20228" w:name="_Toc138872858"/>
      <w:bookmarkStart w:id="20229" w:name="_Toc138874444"/>
      <w:bookmarkStart w:id="20230" w:name="_Toc145525043"/>
      <w:bookmarkStart w:id="20231" w:name="_Toc153560168"/>
      <w:bookmarkStart w:id="20232" w:name="_Toc161647468"/>
      <w:bookmarkStart w:id="20233" w:name="_Toc169533063"/>
      <w:bookmarkStart w:id="20234" w:name="_Toc171519664"/>
      <w:bookmarkStart w:id="20235" w:name="_Toc176539397"/>
      <w:bookmarkStart w:id="20236" w:name="_Toc192246695"/>
      <w:bookmarkStart w:id="20237" w:name="_Toc210482486"/>
      <w:r w:rsidRPr="00672881">
        <w:t>8.3.5.4.1</w:t>
      </w:r>
      <w:r w:rsidRPr="00672881">
        <w:tab/>
        <w:t>Initial conditions</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38" w:name="_Toc21100189"/>
      <w:r w:rsidRPr="00ED342D">
        <w:t>RF channels to be tested for single carrier: M, see clause 4.9.1.</w:t>
      </w:r>
    </w:p>
    <w:p w14:paraId="4FDC5882" w14:textId="77777777" w:rsidR="0083160C" w:rsidRPr="00672881" w:rsidRDefault="0083160C" w:rsidP="003267B6">
      <w:pPr>
        <w:pStyle w:val="Heading5"/>
      </w:pPr>
      <w:bookmarkStart w:id="20239" w:name="_Toc29809987"/>
      <w:bookmarkStart w:id="20240" w:name="_Toc36645380"/>
      <w:bookmarkStart w:id="20241" w:name="_Toc37272434"/>
      <w:bookmarkStart w:id="20242" w:name="_Toc45884680"/>
      <w:bookmarkStart w:id="20243" w:name="_Toc53182712"/>
      <w:bookmarkStart w:id="20244" w:name="_Toc58860496"/>
      <w:bookmarkStart w:id="20245" w:name="_Toc58863000"/>
      <w:bookmarkStart w:id="20246" w:name="_Toc61182985"/>
      <w:bookmarkStart w:id="20247" w:name="_Toc66728300"/>
      <w:bookmarkStart w:id="20248" w:name="_Toc74962135"/>
      <w:bookmarkStart w:id="20249" w:name="_Toc75243045"/>
      <w:bookmarkStart w:id="20250" w:name="_Toc76545391"/>
      <w:bookmarkStart w:id="20251" w:name="_Toc82595494"/>
      <w:bookmarkStart w:id="20252" w:name="_Toc89955525"/>
      <w:bookmarkStart w:id="20253" w:name="_Toc98773952"/>
      <w:bookmarkStart w:id="20254" w:name="_Toc106201713"/>
      <w:bookmarkStart w:id="20255" w:name="_Toc115191567"/>
      <w:bookmarkStart w:id="20256" w:name="_Toc120622426"/>
      <w:bookmarkStart w:id="20257" w:name="_Toc120622932"/>
      <w:bookmarkStart w:id="20258" w:name="_Toc120623551"/>
      <w:bookmarkStart w:id="20259" w:name="_Toc120624076"/>
      <w:bookmarkStart w:id="20260" w:name="_Toc120624613"/>
      <w:bookmarkStart w:id="20261" w:name="_Toc120625150"/>
      <w:bookmarkStart w:id="20262" w:name="_Toc120625687"/>
      <w:bookmarkStart w:id="20263" w:name="_Toc120626224"/>
      <w:bookmarkStart w:id="20264" w:name="_Toc120626771"/>
      <w:bookmarkStart w:id="20265" w:name="_Toc120627327"/>
      <w:bookmarkStart w:id="20266" w:name="_Toc120627892"/>
      <w:bookmarkStart w:id="20267" w:name="_Toc120628468"/>
      <w:bookmarkStart w:id="20268" w:name="_Toc120629053"/>
      <w:bookmarkStart w:id="20269" w:name="_Toc120629641"/>
      <w:bookmarkStart w:id="20270" w:name="_Toc120631142"/>
      <w:bookmarkStart w:id="20271" w:name="_Toc120631793"/>
      <w:bookmarkStart w:id="20272" w:name="_Toc120632443"/>
      <w:bookmarkStart w:id="20273" w:name="_Toc120633093"/>
      <w:bookmarkStart w:id="20274" w:name="_Toc120633743"/>
      <w:bookmarkStart w:id="20275" w:name="_Toc120634394"/>
      <w:bookmarkStart w:id="20276" w:name="_Toc120635045"/>
      <w:bookmarkStart w:id="20277" w:name="_Toc121754169"/>
      <w:bookmarkStart w:id="20278" w:name="_Toc121754839"/>
      <w:bookmarkStart w:id="20279" w:name="_Toc129108788"/>
      <w:bookmarkStart w:id="20280" w:name="_Toc129109453"/>
      <w:bookmarkStart w:id="20281" w:name="_Toc129110126"/>
      <w:bookmarkStart w:id="20282" w:name="_Toc130389246"/>
      <w:bookmarkStart w:id="20283" w:name="_Toc130390319"/>
      <w:bookmarkStart w:id="20284" w:name="_Toc130391007"/>
      <w:bookmarkStart w:id="20285" w:name="_Toc131624771"/>
      <w:bookmarkStart w:id="20286" w:name="_Toc137476204"/>
      <w:bookmarkStart w:id="20287" w:name="_Toc138872859"/>
      <w:bookmarkStart w:id="20288" w:name="_Toc138874445"/>
      <w:bookmarkStart w:id="20289" w:name="_Toc145525044"/>
      <w:bookmarkStart w:id="20290" w:name="_Toc153560169"/>
      <w:bookmarkStart w:id="20291" w:name="_Toc161647469"/>
      <w:bookmarkStart w:id="20292" w:name="_Toc169533064"/>
      <w:bookmarkStart w:id="20293" w:name="_Toc171519665"/>
      <w:bookmarkStart w:id="20294" w:name="_Toc176539398"/>
      <w:bookmarkStart w:id="20295" w:name="_Toc192246696"/>
      <w:bookmarkStart w:id="20296" w:name="_Toc210482487"/>
      <w:r w:rsidRPr="00672881">
        <w:t>8.3.5.4.2</w:t>
      </w:r>
      <w:r w:rsidRPr="00672881">
        <w:tab/>
        <w:t>Procedure</w:t>
      </w:r>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297" w:name="_MON_1600797537"/>
    <w:bookmarkEnd w:id="20297"/>
    <w:p w14:paraId="394C64FC" w14:textId="77777777" w:rsidR="0083160C" w:rsidRPr="00672881" w:rsidRDefault="0083160C" w:rsidP="002E10E7">
      <w:pPr>
        <w:pStyle w:val="TH"/>
      </w:pPr>
      <w:r w:rsidRPr="00672881">
        <w:object w:dxaOrig="8641" w:dyaOrig="541" w14:anchorId="29F0F582">
          <v:shape id="_x0000_i1044" type="#_x0000_t75" style="width:6in;height:30.6pt" o:ole="" fillcolor="window">
            <v:imagedata r:id="rId46" o:title=""/>
          </v:shape>
          <o:OLEObject Type="Embed" ProgID="Word.Picture.8" ShapeID="_x0000_i1044" DrawAspect="Content" ObjectID="_1821095085"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298" w:name="_Toc21100190"/>
      <w:bookmarkStart w:id="20299" w:name="_Toc29809988"/>
      <w:bookmarkStart w:id="20300" w:name="_Toc36645381"/>
      <w:bookmarkStart w:id="20301" w:name="_Toc37272435"/>
      <w:bookmarkStart w:id="20302" w:name="_Toc45884681"/>
      <w:bookmarkStart w:id="20303" w:name="_Toc53182713"/>
      <w:bookmarkStart w:id="20304" w:name="_Toc58860497"/>
      <w:bookmarkStart w:id="20305" w:name="_Toc58863001"/>
      <w:bookmarkStart w:id="20306" w:name="_Toc61182986"/>
      <w:bookmarkStart w:id="20307" w:name="_Toc66728301"/>
      <w:bookmarkStart w:id="20308" w:name="_Toc74962136"/>
      <w:bookmarkStart w:id="20309" w:name="_Toc75243046"/>
      <w:bookmarkStart w:id="20310" w:name="_Toc76545392"/>
      <w:bookmarkStart w:id="20311" w:name="_Toc82595495"/>
      <w:bookmarkStart w:id="20312" w:name="_Toc89955526"/>
      <w:bookmarkStart w:id="20313" w:name="_Toc98773953"/>
      <w:bookmarkStart w:id="20314" w:name="_Toc106201714"/>
      <w:bookmarkStart w:id="20315" w:name="_Toc115191568"/>
      <w:bookmarkStart w:id="20316" w:name="_Toc120622427"/>
      <w:bookmarkStart w:id="20317" w:name="_Toc120622933"/>
      <w:bookmarkStart w:id="20318" w:name="_Toc120623552"/>
      <w:bookmarkStart w:id="20319" w:name="_Toc120624077"/>
      <w:bookmarkStart w:id="20320" w:name="_Toc120624614"/>
      <w:bookmarkStart w:id="20321" w:name="_Toc120625151"/>
      <w:bookmarkStart w:id="20322" w:name="_Toc120625688"/>
      <w:bookmarkStart w:id="20323" w:name="_Toc120626225"/>
      <w:bookmarkStart w:id="20324" w:name="_Toc120626772"/>
      <w:bookmarkStart w:id="20325" w:name="_Toc120627328"/>
      <w:bookmarkStart w:id="20326" w:name="_Toc120627893"/>
      <w:bookmarkStart w:id="20327" w:name="_Toc120628469"/>
      <w:bookmarkStart w:id="20328" w:name="_Toc120629054"/>
      <w:bookmarkStart w:id="20329" w:name="_Toc120629642"/>
      <w:bookmarkStart w:id="20330" w:name="_Toc120631143"/>
      <w:bookmarkStart w:id="20331" w:name="_Toc120631794"/>
      <w:bookmarkStart w:id="20332" w:name="_Toc120632444"/>
      <w:bookmarkStart w:id="20333" w:name="_Toc120633094"/>
      <w:bookmarkStart w:id="20334" w:name="_Toc120633744"/>
      <w:bookmarkStart w:id="20335" w:name="_Toc120634395"/>
      <w:bookmarkStart w:id="20336" w:name="_Toc120635046"/>
      <w:bookmarkStart w:id="20337" w:name="_Toc121754170"/>
      <w:bookmarkStart w:id="20338" w:name="_Toc121754840"/>
      <w:bookmarkStart w:id="20339" w:name="_Toc129108789"/>
      <w:bookmarkStart w:id="20340" w:name="_Toc129109454"/>
      <w:bookmarkStart w:id="20341" w:name="_Toc129110127"/>
      <w:bookmarkStart w:id="20342" w:name="_Toc130389247"/>
      <w:bookmarkStart w:id="20343" w:name="_Toc130390320"/>
      <w:bookmarkStart w:id="20344" w:name="_Toc130391008"/>
      <w:bookmarkStart w:id="20345" w:name="_Toc131624772"/>
      <w:bookmarkStart w:id="20346" w:name="_Toc137476205"/>
      <w:bookmarkStart w:id="20347" w:name="_Toc138872860"/>
      <w:bookmarkStart w:id="20348" w:name="_Toc138874446"/>
      <w:bookmarkStart w:id="20349" w:name="_Toc145525045"/>
      <w:bookmarkStart w:id="20350" w:name="_Toc153560170"/>
      <w:bookmarkStart w:id="20351" w:name="_Toc161647470"/>
      <w:bookmarkStart w:id="20352" w:name="_Toc169533065"/>
      <w:bookmarkStart w:id="20353" w:name="_Toc171519666"/>
      <w:bookmarkStart w:id="20354" w:name="_Toc176539399"/>
      <w:bookmarkStart w:id="20355" w:name="_Toc192246697"/>
      <w:bookmarkStart w:id="20356" w:name="_Toc210482488"/>
      <w:r w:rsidRPr="00672881">
        <w:lastRenderedPageBreak/>
        <w:t>8.3.5.5</w:t>
      </w:r>
      <w:r w:rsidRPr="00672881">
        <w:tab/>
        <w:t>Test requirement</w:t>
      </w:r>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57" w:name="_Toc21100191"/>
      <w:bookmarkStart w:id="20358" w:name="_Toc29809989"/>
      <w:bookmarkStart w:id="20359" w:name="_Toc36645382"/>
      <w:bookmarkStart w:id="20360" w:name="_Toc37272436"/>
      <w:bookmarkStart w:id="20361" w:name="_Toc45884682"/>
      <w:bookmarkStart w:id="20362" w:name="_Toc53182714"/>
      <w:bookmarkStart w:id="20363" w:name="_Toc58860498"/>
      <w:bookmarkStart w:id="20364" w:name="_Toc58863002"/>
      <w:bookmarkStart w:id="20365" w:name="_Toc61182987"/>
      <w:bookmarkStart w:id="20366" w:name="_Toc66728302"/>
      <w:bookmarkStart w:id="20367" w:name="_Toc74962137"/>
      <w:bookmarkStart w:id="20368" w:name="_Toc75243047"/>
      <w:bookmarkStart w:id="20369" w:name="_Toc76545393"/>
      <w:bookmarkStart w:id="20370" w:name="_Toc82595496"/>
      <w:bookmarkStart w:id="20371" w:name="_Toc89955527"/>
      <w:bookmarkStart w:id="20372" w:name="_Toc98773954"/>
      <w:bookmarkStart w:id="20373" w:name="_Toc106201715"/>
      <w:bookmarkStart w:id="20374" w:name="_Toc115191569"/>
      <w:bookmarkStart w:id="20375" w:name="_Toc120614303"/>
      <w:bookmarkStart w:id="20376" w:name="_Toc120614762"/>
      <w:bookmarkStart w:id="20377" w:name="_Toc120615237"/>
      <w:bookmarkStart w:id="20378" w:name="_Toc120622428"/>
      <w:bookmarkStart w:id="20379" w:name="_Toc120622934"/>
      <w:bookmarkStart w:id="20380" w:name="_Toc120623553"/>
      <w:bookmarkStart w:id="20381" w:name="_Toc120624078"/>
      <w:bookmarkStart w:id="20382" w:name="_Toc120624615"/>
      <w:bookmarkStart w:id="20383" w:name="_Toc120625152"/>
      <w:bookmarkStart w:id="20384" w:name="_Toc120625689"/>
      <w:bookmarkStart w:id="20385" w:name="_Toc120626226"/>
      <w:bookmarkStart w:id="20386" w:name="_Toc120626773"/>
      <w:bookmarkStart w:id="20387" w:name="_Toc120627329"/>
      <w:bookmarkStart w:id="20388" w:name="_Toc120627894"/>
      <w:bookmarkStart w:id="20389" w:name="_Toc120628470"/>
      <w:bookmarkStart w:id="20390" w:name="_Toc120629055"/>
      <w:bookmarkStart w:id="20391" w:name="_Toc120629643"/>
      <w:bookmarkStart w:id="20392" w:name="_Toc120631144"/>
      <w:bookmarkStart w:id="20393" w:name="_Toc120631795"/>
      <w:bookmarkStart w:id="20394" w:name="_Toc120632445"/>
      <w:bookmarkStart w:id="20395" w:name="_Toc120633095"/>
      <w:bookmarkStart w:id="20396" w:name="_Toc120633745"/>
      <w:bookmarkStart w:id="20397" w:name="_Toc120634396"/>
      <w:bookmarkStart w:id="20398" w:name="_Toc120635047"/>
      <w:bookmarkStart w:id="20399" w:name="_Toc121754171"/>
      <w:bookmarkStart w:id="20400" w:name="_Toc121754841"/>
      <w:bookmarkStart w:id="20401" w:name="_Toc129108790"/>
      <w:bookmarkStart w:id="20402" w:name="_Toc129109455"/>
      <w:bookmarkStart w:id="20403" w:name="_Toc129110128"/>
      <w:bookmarkStart w:id="20404" w:name="_Toc130389248"/>
      <w:bookmarkStart w:id="20405" w:name="_Toc130390321"/>
      <w:bookmarkStart w:id="20406" w:name="_Toc130391009"/>
      <w:bookmarkStart w:id="20407" w:name="_Toc131624773"/>
      <w:bookmarkStart w:id="20408" w:name="_Toc137476206"/>
      <w:bookmarkStart w:id="20409" w:name="_Toc138872861"/>
      <w:bookmarkStart w:id="20410" w:name="_Toc138874447"/>
      <w:bookmarkStart w:id="20411" w:name="_Toc145525046"/>
      <w:bookmarkStart w:id="20412" w:name="_Toc153560171"/>
      <w:bookmarkStart w:id="20413" w:name="_Toc161647471"/>
      <w:bookmarkStart w:id="20414" w:name="_Toc169533066"/>
      <w:bookmarkStart w:id="20415" w:name="_Toc171519667"/>
      <w:bookmarkStart w:id="20416" w:name="_Toc176539400"/>
      <w:bookmarkStart w:id="20417" w:name="_Toc192246698"/>
      <w:bookmarkStart w:id="20418" w:name="_Toc210482489"/>
      <w:r w:rsidRPr="00672881">
        <w:t>8.3.6</w:t>
      </w:r>
      <w:r w:rsidRPr="00672881">
        <w:tab/>
        <w:t>Performance requirements for multi-slot PUCCH</w:t>
      </w:r>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p>
    <w:p w14:paraId="0ABDA22E" w14:textId="77777777" w:rsidR="0083160C" w:rsidRPr="00672881" w:rsidRDefault="0083160C" w:rsidP="003267B6">
      <w:pPr>
        <w:pStyle w:val="Heading4"/>
      </w:pPr>
      <w:bookmarkStart w:id="20419" w:name="_Toc21100192"/>
      <w:bookmarkStart w:id="20420" w:name="_Toc29809990"/>
      <w:bookmarkStart w:id="20421" w:name="_Toc36645383"/>
      <w:bookmarkStart w:id="20422" w:name="_Toc37272437"/>
      <w:bookmarkStart w:id="20423" w:name="_Toc45884683"/>
      <w:bookmarkStart w:id="20424" w:name="_Toc53182715"/>
      <w:bookmarkStart w:id="20425" w:name="_Toc58860499"/>
      <w:bookmarkStart w:id="20426" w:name="_Toc58863003"/>
      <w:bookmarkStart w:id="20427" w:name="_Toc61182988"/>
      <w:bookmarkStart w:id="20428" w:name="_Toc66728303"/>
      <w:bookmarkStart w:id="20429" w:name="_Toc74962138"/>
      <w:bookmarkStart w:id="20430" w:name="_Toc75243048"/>
      <w:bookmarkStart w:id="20431" w:name="_Toc76545394"/>
      <w:bookmarkStart w:id="20432" w:name="_Toc82595497"/>
      <w:bookmarkStart w:id="20433" w:name="_Toc89955528"/>
      <w:bookmarkStart w:id="20434" w:name="_Toc98773955"/>
      <w:bookmarkStart w:id="20435" w:name="_Toc106201716"/>
      <w:bookmarkStart w:id="20436" w:name="_Toc115191570"/>
      <w:bookmarkStart w:id="20437" w:name="_Toc120622429"/>
      <w:bookmarkStart w:id="20438" w:name="_Toc120622935"/>
      <w:bookmarkStart w:id="20439" w:name="_Toc120623554"/>
      <w:bookmarkStart w:id="20440" w:name="_Toc120624079"/>
      <w:bookmarkStart w:id="20441" w:name="_Toc120624616"/>
      <w:bookmarkStart w:id="20442" w:name="_Toc120625153"/>
      <w:bookmarkStart w:id="20443" w:name="_Toc120625690"/>
      <w:bookmarkStart w:id="20444" w:name="_Toc120626227"/>
      <w:bookmarkStart w:id="20445" w:name="_Toc120626774"/>
      <w:bookmarkStart w:id="20446" w:name="_Toc120627330"/>
      <w:bookmarkStart w:id="20447" w:name="_Toc120627895"/>
      <w:bookmarkStart w:id="20448" w:name="_Toc120628471"/>
      <w:bookmarkStart w:id="20449" w:name="_Toc120629056"/>
      <w:bookmarkStart w:id="20450" w:name="_Toc120629644"/>
      <w:bookmarkStart w:id="20451" w:name="_Toc120631145"/>
      <w:bookmarkStart w:id="20452" w:name="_Toc120631796"/>
      <w:bookmarkStart w:id="20453" w:name="_Toc120632446"/>
      <w:bookmarkStart w:id="20454" w:name="_Toc120633096"/>
      <w:bookmarkStart w:id="20455" w:name="_Toc120633746"/>
      <w:bookmarkStart w:id="20456" w:name="_Toc120634397"/>
      <w:bookmarkStart w:id="20457" w:name="_Toc120635048"/>
      <w:bookmarkStart w:id="20458" w:name="_Toc121754172"/>
      <w:bookmarkStart w:id="20459" w:name="_Toc121754842"/>
      <w:bookmarkStart w:id="20460" w:name="_Toc129108791"/>
      <w:bookmarkStart w:id="20461" w:name="_Toc129109456"/>
      <w:bookmarkStart w:id="20462" w:name="_Toc129110129"/>
      <w:bookmarkStart w:id="20463" w:name="_Toc130389249"/>
      <w:bookmarkStart w:id="20464" w:name="_Toc130390322"/>
      <w:bookmarkStart w:id="20465" w:name="_Toc130391010"/>
      <w:bookmarkStart w:id="20466" w:name="_Toc131624774"/>
      <w:bookmarkStart w:id="20467" w:name="_Toc137476207"/>
      <w:bookmarkStart w:id="20468" w:name="_Toc138872862"/>
      <w:bookmarkStart w:id="20469" w:name="_Toc138874448"/>
      <w:bookmarkStart w:id="20470" w:name="_Toc145525047"/>
      <w:bookmarkStart w:id="20471" w:name="_Toc153560172"/>
      <w:bookmarkStart w:id="20472" w:name="_Toc161647472"/>
      <w:bookmarkStart w:id="20473" w:name="_Toc169533067"/>
      <w:bookmarkStart w:id="20474" w:name="_Toc171519668"/>
      <w:bookmarkStart w:id="20475" w:name="_Toc176539401"/>
      <w:bookmarkStart w:id="20476" w:name="_Toc192246699"/>
      <w:bookmarkStart w:id="20477" w:name="_Toc210482490"/>
      <w:r w:rsidRPr="00672881">
        <w:t>8.3.6.1</w:t>
      </w:r>
      <w:r w:rsidRPr="00672881">
        <w:tab/>
        <w:t>Performance requirements for multi-slot PUCCH format 1</w:t>
      </w:r>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28037629" w14:textId="77777777" w:rsidR="0083160C" w:rsidRPr="00672881" w:rsidRDefault="0083160C" w:rsidP="003267B6">
      <w:pPr>
        <w:pStyle w:val="Heading5"/>
      </w:pPr>
      <w:bookmarkStart w:id="20478" w:name="_Toc21100193"/>
      <w:bookmarkStart w:id="20479" w:name="_Toc29809991"/>
      <w:bookmarkStart w:id="20480" w:name="_Toc36645384"/>
      <w:bookmarkStart w:id="20481" w:name="_Toc37272438"/>
      <w:bookmarkStart w:id="20482" w:name="_Toc45884684"/>
      <w:bookmarkStart w:id="20483" w:name="_Toc53182716"/>
      <w:bookmarkStart w:id="20484" w:name="_Toc58860500"/>
      <w:bookmarkStart w:id="20485" w:name="_Toc58863004"/>
      <w:bookmarkStart w:id="20486" w:name="_Toc61182989"/>
      <w:bookmarkStart w:id="20487" w:name="_Toc66728304"/>
      <w:bookmarkStart w:id="20488" w:name="_Toc74962139"/>
      <w:bookmarkStart w:id="20489" w:name="_Toc75243049"/>
      <w:bookmarkStart w:id="20490" w:name="_Toc76545395"/>
      <w:bookmarkStart w:id="20491" w:name="_Toc82595498"/>
      <w:bookmarkStart w:id="20492" w:name="_Toc89955529"/>
      <w:bookmarkStart w:id="20493" w:name="_Toc98773956"/>
      <w:bookmarkStart w:id="20494" w:name="_Toc106201717"/>
      <w:bookmarkStart w:id="20495" w:name="_Toc115191571"/>
      <w:bookmarkStart w:id="20496" w:name="_Toc120622430"/>
      <w:bookmarkStart w:id="20497" w:name="_Toc120622936"/>
      <w:bookmarkStart w:id="20498" w:name="_Toc120623555"/>
      <w:bookmarkStart w:id="20499" w:name="_Toc120624080"/>
      <w:bookmarkStart w:id="20500" w:name="_Toc120624617"/>
      <w:bookmarkStart w:id="20501" w:name="_Toc120625154"/>
      <w:bookmarkStart w:id="20502" w:name="_Toc120625691"/>
      <w:bookmarkStart w:id="20503" w:name="_Toc120626228"/>
      <w:bookmarkStart w:id="20504" w:name="_Toc120626775"/>
      <w:bookmarkStart w:id="20505" w:name="_Toc120627331"/>
      <w:bookmarkStart w:id="20506" w:name="_Toc120627896"/>
      <w:bookmarkStart w:id="20507" w:name="_Toc120628472"/>
      <w:bookmarkStart w:id="20508" w:name="_Toc120629057"/>
      <w:bookmarkStart w:id="20509" w:name="_Toc120629645"/>
      <w:bookmarkStart w:id="20510" w:name="_Toc120631146"/>
      <w:bookmarkStart w:id="20511" w:name="_Toc120631797"/>
      <w:bookmarkStart w:id="20512" w:name="_Toc120632447"/>
      <w:bookmarkStart w:id="20513" w:name="_Toc120633097"/>
      <w:bookmarkStart w:id="20514" w:name="_Toc120633747"/>
      <w:bookmarkStart w:id="20515" w:name="_Toc120634398"/>
      <w:bookmarkStart w:id="20516" w:name="_Toc120635049"/>
      <w:bookmarkStart w:id="20517" w:name="_Toc121754173"/>
      <w:bookmarkStart w:id="20518" w:name="_Toc121754843"/>
      <w:bookmarkStart w:id="20519" w:name="_Toc129108792"/>
      <w:bookmarkStart w:id="20520" w:name="_Toc129109457"/>
      <w:bookmarkStart w:id="20521" w:name="_Toc129110130"/>
      <w:bookmarkStart w:id="20522" w:name="_Toc130389250"/>
      <w:bookmarkStart w:id="20523" w:name="_Toc130390323"/>
      <w:bookmarkStart w:id="20524" w:name="_Toc130391011"/>
      <w:bookmarkStart w:id="20525" w:name="_Toc131624775"/>
      <w:bookmarkStart w:id="20526" w:name="_Toc137476208"/>
      <w:bookmarkStart w:id="20527" w:name="_Toc138872863"/>
      <w:bookmarkStart w:id="20528" w:name="_Toc138874449"/>
      <w:bookmarkStart w:id="20529" w:name="_Toc145525048"/>
      <w:bookmarkStart w:id="20530" w:name="_Toc153560173"/>
      <w:bookmarkStart w:id="20531" w:name="_Toc161647473"/>
      <w:bookmarkStart w:id="20532" w:name="_Toc169533068"/>
      <w:bookmarkStart w:id="20533" w:name="_Toc171519669"/>
      <w:bookmarkStart w:id="20534" w:name="_Toc176539402"/>
      <w:bookmarkStart w:id="20535" w:name="_Toc192246700"/>
      <w:bookmarkStart w:id="20536" w:name="_Toc210482491"/>
      <w:r w:rsidRPr="00672881">
        <w:t>8.3.6.1.1</w:t>
      </w:r>
      <w:r w:rsidRPr="00672881">
        <w:tab/>
        <w:t>NACK to ACK detection</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p>
    <w:p w14:paraId="27D8C642" w14:textId="77777777" w:rsidR="0083160C" w:rsidRPr="00672881" w:rsidRDefault="0083160C" w:rsidP="003267B6">
      <w:pPr>
        <w:pStyle w:val="Heading6"/>
      </w:pPr>
      <w:bookmarkStart w:id="20537" w:name="_Toc21100194"/>
      <w:bookmarkStart w:id="20538" w:name="_Toc29809992"/>
      <w:bookmarkStart w:id="20539" w:name="_Toc36645385"/>
      <w:bookmarkStart w:id="20540" w:name="_Toc37272439"/>
      <w:bookmarkStart w:id="20541" w:name="_Toc45884685"/>
      <w:bookmarkStart w:id="20542" w:name="_Toc53182717"/>
      <w:bookmarkStart w:id="20543" w:name="_Toc58860501"/>
      <w:bookmarkStart w:id="20544" w:name="_Toc58863005"/>
      <w:bookmarkStart w:id="20545" w:name="_Toc61182990"/>
      <w:bookmarkStart w:id="20546" w:name="_Toc66728305"/>
      <w:bookmarkStart w:id="20547" w:name="_Toc74962140"/>
      <w:bookmarkStart w:id="20548" w:name="_Toc75243050"/>
      <w:bookmarkStart w:id="20549" w:name="_Toc76545396"/>
      <w:bookmarkStart w:id="20550" w:name="_Toc82595499"/>
      <w:bookmarkStart w:id="20551" w:name="_Toc89955530"/>
      <w:bookmarkStart w:id="20552" w:name="_Toc98773957"/>
      <w:bookmarkStart w:id="20553" w:name="_Toc106201718"/>
      <w:bookmarkStart w:id="20554" w:name="_Toc115191572"/>
      <w:bookmarkStart w:id="20555" w:name="_Toc120622431"/>
      <w:bookmarkStart w:id="20556" w:name="_Toc120622937"/>
      <w:bookmarkStart w:id="20557" w:name="_Toc120623556"/>
      <w:bookmarkStart w:id="20558" w:name="_Toc120624081"/>
      <w:bookmarkStart w:id="20559" w:name="_Toc120624618"/>
      <w:bookmarkStart w:id="20560" w:name="_Toc120625155"/>
      <w:bookmarkStart w:id="20561" w:name="_Toc120625692"/>
      <w:bookmarkStart w:id="20562" w:name="_Toc120626229"/>
      <w:bookmarkStart w:id="20563" w:name="_Toc120626776"/>
      <w:bookmarkStart w:id="20564" w:name="_Toc120627332"/>
      <w:bookmarkStart w:id="20565" w:name="_Toc120627897"/>
      <w:bookmarkStart w:id="20566" w:name="_Toc120628473"/>
      <w:bookmarkStart w:id="20567" w:name="_Toc120629058"/>
      <w:bookmarkStart w:id="20568" w:name="_Toc120629646"/>
      <w:bookmarkStart w:id="20569" w:name="_Toc120631147"/>
      <w:bookmarkStart w:id="20570" w:name="_Toc120631798"/>
      <w:bookmarkStart w:id="20571" w:name="_Toc120632448"/>
      <w:bookmarkStart w:id="20572" w:name="_Toc120633098"/>
      <w:bookmarkStart w:id="20573" w:name="_Toc120633748"/>
      <w:bookmarkStart w:id="20574" w:name="_Toc120634399"/>
      <w:bookmarkStart w:id="20575" w:name="_Toc120635050"/>
      <w:bookmarkStart w:id="20576" w:name="_Toc121754174"/>
      <w:bookmarkStart w:id="20577" w:name="_Toc121754844"/>
      <w:bookmarkStart w:id="20578" w:name="_Toc129108793"/>
      <w:bookmarkStart w:id="20579" w:name="_Toc129109458"/>
      <w:bookmarkStart w:id="20580" w:name="_Toc129110131"/>
      <w:bookmarkStart w:id="20581" w:name="_Toc130389251"/>
      <w:bookmarkStart w:id="20582" w:name="_Toc130390324"/>
      <w:bookmarkStart w:id="20583" w:name="_Toc130391012"/>
      <w:bookmarkStart w:id="20584" w:name="_Toc131624776"/>
      <w:bookmarkStart w:id="20585" w:name="_Toc137476209"/>
      <w:bookmarkStart w:id="20586" w:name="_Toc138872864"/>
      <w:bookmarkStart w:id="20587" w:name="_Toc138874450"/>
      <w:bookmarkStart w:id="20588" w:name="_Toc145525049"/>
      <w:bookmarkStart w:id="20589" w:name="_Toc153560174"/>
      <w:bookmarkStart w:id="20590" w:name="_Toc161647474"/>
      <w:bookmarkStart w:id="20591" w:name="_Toc169533069"/>
      <w:bookmarkStart w:id="20592" w:name="_Toc171519670"/>
      <w:bookmarkStart w:id="20593" w:name="_Toc176539403"/>
      <w:bookmarkStart w:id="20594" w:name="_Toc192246701"/>
      <w:bookmarkStart w:id="20595" w:name="_Toc210482492"/>
      <w:r w:rsidRPr="00672881">
        <w:t>8.3.6.1.1.1</w:t>
      </w:r>
      <w:r w:rsidRPr="00672881">
        <w:tab/>
        <w:t>Definition and applicability</w:t>
      </w:r>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59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597" w:name="_Toc29809993"/>
      <w:bookmarkStart w:id="20598" w:name="_Toc36645386"/>
      <w:bookmarkStart w:id="20599" w:name="_Toc37272440"/>
      <w:bookmarkStart w:id="20600" w:name="_Toc45884686"/>
      <w:bookmarkStart w:id="20601" w:name="_Toc53182718"/>
      <w:bookmarkStart w:id="20602" w:name="_Toc58860502"/>
      <w:bookmarkStart w:id="20603" w:name="_Toc58863006"/>
      <w:bookmarkStart w:id="20604" w:name="_Toc61182991"/>
      <w:bookmarkStart w:id="20605" w:name="_Toc66728306"/>
      <w:bookmarkStart w:id="20606" w:name="_Toc74962141"/>
      <w:bookmarkStart w:id="20607" w:name="_Toc75243051"/>
      <w:bookmarkStart w:id="20608" w:name="_Toc76545397"/>
      <w:bookmarkStart w:id="20609" w:name="_Toc82595500"/>
      <w:bookmarkStart w:id="20610" w:name="_Toc89955531"/>
      <w:bookmarkStart w:id="20611" w:name="_Toc98773958"/>
      <w:bookmarkStart w:id="20612" w:name="_Toc106201719"/>
      <w:bookmarkStart w:id="20613" w:name="_Toc115191573"/>
      <w:bookmarkStart w:id="20614" w:name="_Toc120622432"/>
      <w:bookmarkStart w:id="20615" w:name="_Toc120622938"/>
      <w:bookmarkStart w:id="20616" w:name="_Toc120623557"/>
      <w:bookmarkStart w:id="20617" w:name="_Toc120624082"/>
      <w:bookmarkStart w:id="20618" w:name="_Toc120624619"/>
      <w:bookmarkStart w:id="20619" w:name="_Toc120625156"/>
      <w:bookmarkStart w:id="20620" w:name="_Toc120625693"/>
      <w:bookmarkStart w:id="20621" w:name="_Toc120626230"/>
      <w:bookmarkStart w:id="20622" w:name="_Toc120626777"/>
      <w:bookmarkStart w:id="20623" w:name="_Toc120627333"/>
      <w:bookmarkStart w:id="20624" w:name="_Toc120627898"/>
      <w:bookmarkStart w:id="20625" w:name="_Toc120628474"/>
      <w:bookmarkStart w:id="20626" w:name="_Toc120629059"/>
      <w:bookmarkStart w:id="20627" w:name="_Toc120629647"/>
      <w:bookmarkStart w:id="20628" w:name="_Toc120631148"/>
      <w:bookmarkStart w:id="20629" w:name="_Toc120631799"/>
      <w:bookmarkStart w:id="20630" w:name="_Toc120632449"/>
      <w:bookmarkStart w:id="20631" w:name="_Toc120633099"/>
      <w:bookmarkStart w:id="20632" w:name="_Toc120633749"/>
      <w:bookmarkStart w:id="20633" w:name="_Toc120634400"/>
      <w:bookmarkStart w:id="20634" w:name="_Toc120635051"/>
      <w:bookmarkStart w:id="20635" w:name="_Toc121754175"/>
      <w:bookmarkStart w:id="20636" w:name="_Toc121754845"/>
      <w:bookmarkStart w:id="20637" w:name="_Toc129108794"/>
      <w:bookmarkStart w:id="20638" w:name="_Toc129109459"/>
      <w:bookmarkStart w:id="20639" w:name="_Toc129110132"/>
      <w:bookmarkStart w:id="20640" w:name="_Toc130389252"/>
      <w:bookmarkStart w:id="20641" w:name="_Toc130390325"/>
      <w:bookmarkStart w:id="20642" w:name="_Toc130391013"/>
      <w:bookmarkStart w:id="20643" w:name="_Toc131624777"/>
      <w:bookmarkStart w:id="20644" w:name="_Toc137476210"/>
      <w:bookmarkStart w:id="20645" w:name="_Toc138872865"/>
      <w:bookmarkStart w:id="20646" w:name="_Toc138874451"/>
      <w:bookmarkStart w:id="20647" w:name="_Toc145525050"/>
      <w:bookmarkStart w:id="20648" w:name="_Toc153560175"/>
      <w:bookmarkStart w:id="20649" w:name="_Toc161647475"/>
      <w:bookmarkStart w:id="20650" w:name="_Toc169533070"/>
      <w:bookmarkStart w:id="20651" w:name="_Toc171519671"/>
      <w:bookmarkStart w:id="20652" w:name="_Toc176539404"/>
      <w:bookmarkStart w:id="20653" w:name="_Toc192246702"/>
      <w:bookmarkStart w:id="20654" w:name="_Toc210482493"/>
      <w:r w:rsidRPr="00672881">
        <w:t>8.3.6.1.1.2</w:t>
      </w:r>
      <w:r w:rsidRPr="00672881">
        <w:tab/>
        <w:t>Minimum Requirement</w:t>
      </w:r>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5" w:name="_Toc21100196"/>
      <w:bookmarkStart w:id="20656" w:name="_Toc29809994"/>
      <w:bookmarkStart w:id="20657" w:name="_Toc36645387"/>
      <w:bookmarkStart w:id="20658" w:name="_Toc37272441"/>
      <w:bookmarkStart w:id="20659" w:name="_Toc45884687"/>
      <w:bookmarkStart w:id="20660" w:name="_Toc53182719"/>
      <w:bookmarkStart w:id="20661" w:name="_Toc58860503"/>
      <w:bookmarkStart w:id="20662" w:name="_Toc58863007"/>
      <w:bookmarkStart w:id="20663" w:name="_Toc61182992"/>
      <w:bookmarkStart w:id="20664" w:name="_Toc66728307"/>
      <w:bookmarkStart w:id="20665" w:name="_Toc74962142"/>
      <w:bookmarkStart w:id="20666" w:name="_Toc75243052"/>
      <w:bookmarkStart w:id="20667" w:name="_Toc76545398"/>
      <w:bookmarkStart w:id="20668" w:name="_Toc82595501"/>
      <w:bookmarkStart w:id="20669" w:name="_Toc89955532"/>
      <w:bookmarkStart w:id="20670" w:name="_Toc98773959"/>
      <w:bookmarkStart w:id="20671" w:name="_Toc106201720"/>
      <w:bookmarkStart w:id="20672" w:name="_Toc115191574"/>
      <w:bookmarkStart w:id="20673" w:name="_Toc120622433"/>
      <w:bookmarkStart w:id="20674" w:name="_Toc120622939"/>
      <w:bookmarkStart w:id="20675" w:name="_Toc120623558"/>
      <w:bookmarkStart w:id="20676" w:name="_Toc120624083"/>
      <w:bookmarkStart w:id="20677" w:name="_Toc120624620"/>
      <w:bookmarkStart w:id="20678" w:name="_Toc120625157"/>
      <w:bookmarkStart w:id="20679" w:name="_Toc120625694"/>
      <w:bookmarkStart w:id="20680" w:name="_Toc120626231"/>
      <w:bookmarkStart w:id="20681" w:name="_Toc120626778"/>
      <w:bookmarkStart w:id="20682" w:name="_Toc120627334"/>
      <w:bookmarkStart w:id="20683" w:name="_Toc120627899"/>
      <w:bookmarkStart w:id="20684" w:name="_Toc120628475"/>
      <w:bookmarkStart w:id="20685" w:name="_Toc120629060"/>
      <w:bookmarkStart w:id="20686" w:name="_Toc120629648"/>
      <w:bookmarkStart w:id="20687" w:name="_Toc120631149"/>
      <w:bookmarkStart w:id="20688" w:name="_Toc120631800"/>
      <w:bookmarkStart w:id="20689" w:name="_Toc120632450"/>
      <w:bookmarkStart w:id="20690" w:name="_Toc120633100"/>
      <w:bookmarkStart w:id="20691" w:name="_Toc120633750"/>
      <w:bookmarkStart w:id="20692" w:name="_Toc120634401"/>
      <w:bookmarkStart w:id="20693" w:name="_Toc120635052"/>
      <w:bookmarkStart w:id="20694" w:name="_Toc121754176"/>
      <w:bookmarkStart w:id="20695" w:name="_Toc121754846"/>
      <w:bookmarkStart w:id="20696" w:name="_Toc129108795"/>
      <w:bookmarkStart w:id="20697" w:name="_Toc129109460"/>
      <w:bookmarkStart w:id="20698" w:name="_Toc129110133"/>
      <w:bookmarkStart w:id="20699" w:name="_Toc130389253"/>
      <w:bookmarkStart w:id="20700" w:name="_Toc130390326"/>
      <w:bookmarkStart w:id="20701" w:name="_Toc130391014"/>
      <w:bookmarkStart w:id="20702" w:name="_Toc131624778"/>
      <w:bookmarkStart w:id="20703" w:name="_Toc137476211"/>
      <w:bookmarkStart w:id="20704" w:name="_Toc138872866"/>
      <w:bookmarkStart w:id="20705" w:name="_Toc138874452"/>
      <w:bookmarkStart w:id="20706" w:name="_Toc145525051"/>
      <w:bookmarkStart w:id="20707" w:name="_Toc153560176"/>
      <w:bookmarkStart w:id="20708" w:name="_Toc161647476"/>
      <w:bookmarkStart w:id="20709" w:name="_Toc169533071"/>
      <w:bookmarkStart w:id="20710" w:name="_Toc171519672"/>
      <w:bookmarkStart w:id="20711" w:name="_Toc176539405"/>
      <w:bookmarkStart w:id="20712" w:name="_Toc192246703"/>
      <w:bookmarkStart w:id="20713" w:name="_Toc210482494"/>
      <w:r w:rsidRPr="00672881">
        <w:t>8.3.6.1.1.3</w:t>
      </w:r>
      <w:r w:rsidRPr="00672881">
        <w:tab/>
        <w:t>Test purpose</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4" w:name="_Toc21100197"/>
      <w:bookmarkStart w:id="20715" w:name="_Toc29809995"/>
      <w:bookmarkStart w:id="20716" w:name="_Toc36645388"/>
      <w:bookmarkStart w:id="20717" w:name="_Toc37272442"/>
      <w:bookmarkStart w:id="20718" w:name="_Toc45884688"/>
      <w:bookmarkStart w:id="20719" w:name="_Toc53182720"/>
      <w:bookmarkStart w:id="20720" w:name="_Toc58860504"/>
      <w:bookmarkStart w:id="20721" w:name="_Toc58863008"/>
      <w:bookmarkStart w:id="20722" w:name="_Toc61182993"/>
      <w:bookmarkStart w:id="20723" w:name="_Toc66728308"/>
      <w:bookmarkStart w:id="20724" w:name="_Toc74962143"/>
      <w:bookmarkStart w:id="20725" w:name="_Toc75243053"/>
      <w:bookmarkStart w:id="20726" w:name="_Toc82595502"/>
      <w:bookmarkStart w:id="20727" w:name="_Toc89955533"/>
      <w:bookmarkStart w:id="20728" w:name="_Toc98773960"/>
      <w:bookmarkStart w:id="20729" w:name="_Toc106201721"/>
      <w:bookmarkStart w:id="20730" w:name="_Toc115191575"/>
      <w:bookmarkStart w:id="20731" w:name="_Toc120622434"/>
      <w:bookmarkStart w:id="20732" w:name="_Toc120622940"/>
      <w:bookmarkStart w:id="20733" w:name="_Toc120623559"/>
      <w:bookmarkStart w:id="20734" w:name="_Toc120624084"/>
      <w:bookmarkStart w:id="20735" w:name="_Toc120624621"/>
      <w:bookmarkStart w:id="20736" w:name="_Toc120625158"/>
      <w:bookmarkStart w:id="20737" w:name="_Toc120625695"/>
      <w:bookmarkStart w:id="20738" w:name="_Toc120626232"/>
      <w:bookmarkStart w:id="20739" w:name="_Toc120626779"/>
      <w:bookmarkStart w:id="20740" w:name="_Toc120627335"/>
      <w:bookmarkStart w:id="20741" w:name="_Toc120627900"/>
      <w:bookmarkStart w:id="20742" w:name="_Toc120628476"/>
      <w:bookmarkStart w:id="20743" w:name="_Toc120629061"/>
      <w:bookmarkStart w:id="20744" w:name="_Toc120629649"/>
      <w:bookmarkStart w:id="20745" w:name="_Toc120631150"/>
      <w:bookmarkStart w:id="20746" w:name="_Toc120631801"/>
      <w:bookmarkStart w:id="20747" w:name="_Toc120632451"/>
      <w:bookmarkStart w:id="20748" w:name="_Toc120633101"/>
      <w:bookmarkStart w:id="20749" w:name="_Toc120633751"/>
      <w:bookmarkStart w:id="20750" w:name="_Toc120634402"/>
      <w:bookmarkStart w:id="20751" w:name="_Toc120635053"/>
      <w:bookmarkStart w:id="20752" w:name="_Toc121754177"/>
      <w:bookmarkStart w:id="20753" w:name="_Toc121754847"/>
      <w:bookmarkStart w:id="20754" w:name="_Toc129108796"/>
      <w:bookmarkStart w:id="20755" w:name="_Toc129109461"/>
      <w:bookmarkStart w:id="20756" w:name="_Toc129110134"/>
      <w:bookmarkStart w:id="20757" w:name="_Toc130389254"/>
      <w:bookmarkStart w:id="20758" w:name="_Toc130390327"/>
      <w:bookmarkStart w:id="20759" w:name="_Toc130391015"/>
      <w:bookmarkStart w:id="20760" w:name="_Toc131624779"/>
      <w:bookmarkStart w:id="20761" w:name="_Toc137476212"/>
      <w:bookmarkStart w:id="20762" w:name="_Toc138872867"/>
      <w:bookmarkStart w:id="20763" w:name="_Toc138874453"/>
      <w:bookmarkStart w:id="20764" w:name="_Toc145525052"/>
      <w:bookmarkStart w:id="20765" w:name="_Toc153560177"/>
      <w:bookmarkStart w:id="20766" w:name="_Toc161647477"/>
      <w:bookmarkStart w:id="20767" w:name="_Toc169533072"/>
      <w:bookmarkStart w:id="20768" w:name="_Toc171519673"/>
      <w:bookmarkStart w:id="20769" w:name="_Toc176539406"/>
      <w:bookmarkStart w:id="20770" w:name="_Toc192246704"/>
      <w:bookmarkStart w:id="20771" w:name="_Toc210482495"/>
      <w:r w:rsidRPr="00672881">
        <w:lastRenderedPageBreak/>
        <w:t>8.3.6.1.1.4</w:t>
      </w:r>
      <w:r w:rsidRPr="00672881">
        <w:tab/>
        <w:t>Method of test</w:t>
      </w:r>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59F63D15" w14:textId="77777777" w:rsidR="0083160C" w:rsidRPr="00672881" w:rsidRDefault="0083160C" w:rsidP="003267B6">
      <w:pPr>
        <w:pStyle w:val="Heading7"/>
      </w:pPr>
      <w:bookmarkStart w:id="20772" w:name="_Toc21100198"/>
      <w:bookmarkStart w:id="20773" w:name="_Toc29809996"/>
      <w:bookmarkStart w:id="20774" w:name="_Toc36645389"/>
      <w:bookmarkStart w:id="20775" w:name="_Toc37272443"/>
      <w:bookmarkStart w:id="20776" w:name="_Toc45884689"/>
      <w:bookmarkStart w:id="20777" w:name="_Toc53182721"/>
      <w:bookmarkStart w:id="20778" w:name="_Toc58860505"/>
      <w:bookmarkStart w:id="20779" w:name="_Toc58863009"/>
      <w:bookmarkStart w:id="20780" w:name="_Toc61182994"/>
      <w:bookmarkStart w:id="20781" w:name="_Toc66728309"/>
      <w:bookmarkStart w:id="20782" w:name="_Toc74962144"/>
      <w:bookmarkStart w:id="20783" w:name="_Toc75243054"/>
      <w:bookmarkStart w:id="20784" w:name="_Toc82595503"/>
      <w:bookmarkStart w:id="20785" w:name="_Toc89955534"/>
      <w:bookmarkStart w:id="20786" w:name="_Toc98773961"/>
      <w:bookmarkStart w:id="20787" w:name="_Toc106201722"/>
      <w:bookmarkStart w:id="20788" w:name="_Toc115191576"/>
      <w:bookmarkStart w:id="20789" w:name="_Toc120622435"/>
      <w:bookmarkStart w:id="20790" w:name="_Toc120622941"/>
      <w:bookmarkStart w:id="20791" w:name="_Toc120623560"/>
      <w:bookmarkStart w:id="20792" w:name="_Toc120624085"/>
      <w:bookmarkStart w:id="20793" w:name="_Toc120624622"/>
      <w:bookmarkStart w:id="20794" w:name="_Toc120625159"/>
      <w:bookmarkStart w:id="20795" w:name="_Toc120625696"/>
      <w:bookmarkStart w:id="20796" w:name="_Toc120626233"/>
      <w:bookmarkStart w:id="20797" w:name="_Toc120626780"/>
      <w:bookmarkStart w:id="20798" w:name="_Toc120627336"/>
      <w:bookmarkStart w:id="20799" w:name="_Toc120627901"/>
      <w:bookmarkStart w:id="20800" w:name="_Toc120628477"/>
      <w:bookmarkStart w:id="20801" w:name="_Toc120629062"/>
      <w:bookmarkStart w:id="20802" w:name="_Toc120629650"/>
      <w:bookmarkStart w:id="20803" w:name="_Toc120631151"/>
      <w:bookmarkStart w:id="20804" w:name="_Toc120631802"/>
      <w:bookmarkStart w:id="20805" w:name="_Toc120632452"/>
      <w:bookmarkStart w:id="20806" w:name="_Toc120633102"/>
      <w:bookmarkStart w:id="20807" w:name="_Toc120633752"/>
      <w:bookmarkStart w:id="20808" w:name="_Toc120634403"/>
      <w:bookmarkStart w:id="20809" w:name="_Toc120635054"/>
      <w:bookmarkStart w:id="20810" w:name="_Toc121754178"/>
      <w:bookmarkStart w:id="20811" w:name="_Toc121754848"/>
      <w:bookmarkStart w:id="20812" w:name="_Toc129108797"/>
      <w:bookmarkStart w:id="20813" w:name="_Toc129109462"/>
      <w:bookmarkStart w:id="20814" w:name="_Toc129110135"/>
      <w:bookmarkStart w:id="20815" w:name="_Toc130389255"/>
      <w:bookmarkStart w:id="20816" w:name="_Toc130390328"/>
      <w:bookmarkStart w:id="20817" w:name="_Toc130391016"/>
      <w:bookmarkStart w:id="20818" w:name="_Toc131624780"/>
      <w:bookmarkStart w:id="20819" w:name="_Toc137476213"/>
      <w:bookmarkStart w:id="20820" w:name="_Toc138872868"/>
      <w:bookmarkStart w:id="20821" w:name="_Toc138874454"/>
      <w:bookmarkStart w:id="20822" w:name="_Toc145525053"/>
      <w:bookmarkStart w:id="20823" w:name="_Toc153560178"/>
      <w:bookmarkStart w:id="20824" w:name="_Toc161647478"/>
      <w:bookmarkStart w:id="20825" w:name="_Toc169533073"/>
      <w:bookmarkStart w:id="20826" w:name="_Toc171519674"/>
      <w:bookmarkStart w:id="20827" w:name="_Toc176539407"/>
      <w:bookmarkStart w:id="20828" w:name="_Toc192246705"/>
      <w:bookmarkStart w:id="20829" w:name="_Toc210482496"/>
      <w:r w:rsidRPr="00672881">
        <w:t>8.3.6.1.1.4.1</w:t>
      </w:r>
      <w:r w:rsidRPr="00672881">
        <w:tab/>
        <w:t>Initial conditions</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0" w:name="_Toc21100199"/>
      <w:r w:rsidRPr="00BF2D6D">
        <w:t>RF channels to be tested for single carrier: M, see clause 4.9.1.</w:t>
      </w:r>
    </w:p>
    <w:p w14:paraId="51923EBC" w14:textId="77777777" w:rsidR="0083160C" w:rsidRPr="00672881" w:rsidRDefault="0083160C" w:rsidP="003267B6">
      <w:pPr>
        <w:pStyle w:val="Heading7"/>
      </w:pPr>
      <w:bookmarkStart w:id="20831" w:name="_Toc29809997"/>
      <w:bookmarkStart w:id="20832" w:name="_Toc36645390"/>
      <w:bookmarkStart w:id="20833" w:name="_Toc37272444"/>
      <w:bookmarkStart w:id="20834" w:name="_Toc45884690"/>
      <w:bookmarkStart w:id="20835" w:name="_Toc53182722"/>
      <w:bookmarkStart w:id="20836" w:name="_Toc58860506"/>
      <w:bookmarkStart w:id="20837" w:name="_Toc58863010"/>
      <w:bookmarkStart w:id="20838" w:name="_Toc61182995"/>
      <w:bookmarkStart w:id="20839" w:name="_Toc66728310"/>
      <w:bookmarkStart w:id="20840" w:name="_Toc74962145"/>
      <w:bookmarkStart w:id="20841" w:name="_Toc75243055"/>
      <w:bookmarkStart w:id="20842" w:name="_Toc82595504"/>
      <w:bookmarkStart w:id="20843" w:name="_Toc89955535"/>
      <w:bookmarkStart w:id="20844" w:name="_Toc98773962"/>
      <w:bookmarkStart w:id="20845" w:name="_Toc106201723"/>
      <w:bookmarkStart w:id="20846" w:name="_Toc115191577"/>
      <w:bookmarkStart w:id="20847" w:name="_Toc120622436"/>
      <w:bookmarkStart w:id="20848" w:name="_Toc120622942"/>
      <w:bookmarkStart w:id="20849" w:name="_Toc120623561"/>
      <w:bookmarkStart w:id="20850" w:name="_Toc120624086"/>
      <w:bookmarkStart w:id="20851" w:name="_Toc120624623"/>
      <w:bookmarkStart w:id="20852" w:name="_Toc120625160"/>
      <w:bookmarkStart w:id="20853" w:name="_Toc120625697"/>
      <w:bookmarkStart w:id="20854" w:name="_Toc120626234"/>
      <w:bookmarkStart w:id="20855" w:name="_Toc120626781"/>
      <w:bookmarkStart w:id="20856" w:name="_Toc120627337"/>
      <w:bookmarkStart w:id="20857" w:name="_Toc120627902"/>
      <w:bookmarkStart w:id="20858" w:name="_Toc120628478"/>
      <w:bookmarkStart w:id="20859" w:name="_Toc120629063"/>
      <w:bookmarkStart w:id="20860" w:name="_Toc120629651"/>
      <w:bookmarkStart w:id="20861" w:name="_Toc120631152"/>
      <w:bookmarkStart w:id="20862" w:name="_Toc120631803"/>
      <w:bookmarkStart w:id="20863" w:name="_Toc120632453"/>
      <w:bookmarkStart w:id="20864" w:name="_Toc120633103"/>
      <w:bookmarkStart w:id="20865" w:name="_Toc120633753"/>
      <w:bookmarkStart w:id="20866" w:name="_Toc120634404"/>
      <w:bookmarkStart w:id="20867" w:name="_Toc120635055"/>
      <w:bookmarkStart w:id="20868" w:name="_Toc121754179"/>
      <w:bookmarkStart w:id="20869" w:name="_Toc121754849"/>
      <w:bookmarkStart w:id="20870" w:name="_Toc129108798"/>
      <w:bookmarkStart w:id="20871" w:name="_Toc129109463"/>
      <w:bookmarkStart w:id="20872" w:name="_Toc129110136"/>
      <w:bookmarkStart w:id="20873" w:name="_Toc130389256"/>
      <w:bookmarkStart w:id="20874" w:name="_Toc130390329"/>
      <w:bookmarkStart w:id="20875" w:name="_Toc130391017"/>
      <w:bookmarkStart w:id="20876" w:name="_Toc131624781"/>
      <w:bookmarkStart w:id="20877" w:name="_Toc137476214"/>
      <w:bookmarkStart w:id="20878" w:name="_Toc138872869"/>
      <w:bookmarkStart w:id="20879" w:name="_Toc138874455"/>
      <w:bookmarkStart w:id="20880" w:name="_Toc145525054"/>
      <w:bookmarkStart w:id="20881" w:name="_Toc153560179"/>
      <w:bookmarkStart w:id="20882" w:name="_Toc161647479"/>
      <w:bookmarkStart w:id="20883" w:name="_Toc169533074"/>
      <w:bookmarkStart w:id="20884" w:name="_Toc171519675"/>
      <w:bookmarkStart w:id="20885" w:name="_Toc176539408"/>
      <w:bookmarkStart w:id="20886" w:name="_Toc192246706"/>
      <w:bookmarkStart w:id="20887" w:name="_Toc210482497"/>
      <w:r w:rsidRPr="00672881">
        <w:t>8.3.6.1.1.4.2</w:t>
      </w:r>
      <w:r w:rsidRPr="00672881">
        <w:tab/>
        <w:t>Procedure</w:t>
      </w:r>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88"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89" w:name="_Toc29809998"/>
      <w:bookmarkStart w:id="20890" w:name="_Toc36645391"/>
      <w:bookmarkStart w:id="20891" w:name="_Toc37272445"/>
      <w:bookmarkStart w:id="20892" w:name="_Toc45884691"/>
      <w:bookmarkStart w:id="20893" w:name="_Toc53182723"/>
      <w:bookmarkStart w:id="20894" w:name="_Toc58860507"/>
      <w:bookmarkStart w:id="20895" w:name="_Toc58863011"/>
      <w:bookmarkStart w:id="20896" w:name="_Toc61182996"/>
      <w:bookmarkStart w:id="20897" w:name="_Toc66728311"/>
      <w:bookmarkStart w:id="20898" w:name="_Toc74962146"/>
      <w:bookmarkStart w:id="20899" w:name="_Toc75243056"/>
      <w:bookmarkStart w:id="20900" w:name="_Toc82595505"/>
      <w:bookmarkStart w:id="20901" w:name="_Toc89955536"/>
      <w:bookmarkStart w:id="20902" w:name="_Toc98773963"/>
      <w:bookmarkStart w:id="20903" w:name="_Toc106201724"/>
      <w:bookmarkStart w:id="20904" w:name="_Toc115191578"/>
      <w:bookmarkStart w:id="20905" w:name="_Toc120622437"/>
      <w:bookmarkStart w:id="20906" w:name="_Toc120622943"/>
      <w:bookmarkStart w:id="20907" w:name="_Toc120623562"/>
      <w:bookmarkStart w:id="20908" w:name="_Toc120624087"/>
      <w:bookmarkStart w:id="20909" w:name="_Toc120624624"/>
      <w:bookmarkStart w:id="20910" w:name="_Toc120625161"/>
      <w:bookmarkStart w:id="20911" w:name="_Toc120625698"/>
      <w:bookmarkStart w:id="20912" w:name="_Toc120626235"/>
      <w:bookmarkStart w:id="20913" w:name="_Toc120626782"/>
      <w:bookmarkStart w:id="20914" w:name="_Toc120627338"/>
      <w:bookmarkStart w:id="20915" w:name="_Toc120627903"/>
      <w:bookmarkStart w:id="20916" w:name="_Toc120628479"/>
      <w:bookmarkStart w:id="20917" w:name="_Toc120629064"/>
      <w:bookmarkStart w:id="20918" w:name="_Toc120629652"/>
      <w:bookmarkStart w:id="20919" w:name="_Toc120631153"/>
      <w:bookmarkStart w:id="20920" w:name="_Toc120631804"/>
      <w:bookmarkStart w:id="20921" w:name="_Toc120632454"/>
      <w:bookmarkStart w:id="20922" w:name="_Toc120633104"/>
      <w:bookmarkStart w:id="20923" w:name="_Toc120633754"/>
      <w:bookmarkStart w:id="20924" w:name="_Toc120634405"/>
      <w:bookmarkStart w:id="20925" w:name="_Toc120635056"/>
      <w:bookmarkStart w:id="20926" w:name="_Toc121754180"/>
      <w:bookmarkStart w:id="20927" w:name="_Toc121754850"/>
      <w:bookmarkStart w:id="20928" w:name="_Toc129108799"/>
      <w:bookmarkStart w:id="20929" w:name="_Toc129109464"/>
      <w:bookmarkStart w:id="20930" w:name="_Toc129110137"/>
      <w:bookmarkStart w:id="20931" w:name="_Toc130389257"/>
      <w:bookmarkStart w:id="20932" w:name="_Toc130390330"/>
      <w:bookmarkStart w:id="20933" w:name="_Toc130391018"/>
      <w:bookmarkStart w:id="20934" w:name="_Toc131624782"/>
      <w:bookmarkStart w:id="20935" w:name="_Toc137476215"/>
      <w:bookmarkStart w:id="20936" w:name="_Toc138872870"/>
      <w:bookmarkStart w:id="20937" w:name="_Toc138874456"/>
      <w:bookmarkStart w:id="20938" w:name="_Toc145525055"/>
      <w:bookmarkStart w:id="20939" w:name="_Toc153560180"/>
      <w:bookmarkStart w:id="20940" w:name="_Toc161647480"/>
      <w:bookmarkStart w:id="20941" w:name="_Toc169533075"/>
      <w:bookmarkStart w:id="20942" w:name="_Toc171519676"/>
      <w:bookmarkStart w:id="20943" w:name="_Toc176539409"/>
      <w:bookmarkStart w:id="20944" w:name="_Toc192246707"/>
      <w:bookmarkStart w:id="20945" w:name="_Toc210482498"/>
      <w:r w:rsidRPr="00672881">
        <w:t>8.3.6.1.1.5</w:t>
      </w:r>
      <w:r w:rsidRPr="00672881">
        <w:tab/>
        <w:t>Test Requirement</w:t>
      </w:r>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46" w:name="_Toc21100201"/>
      <w:bookmarkStart w:id="20947" w:name="_Toc29809999"/>
      <w:bookmarkStart w:id="20948" w:name="_Toc36645392"/>
      <w:bookmarkStart w:id="20949" w:name="_Toc37272446"/>
      <w:bookmarkStart w:id="20950" w:name="_Toc45884692"/>
      <w:bookmarkStart w:id="20951" w:name="_Toc53182724"/>
      <w:bookmarkStart w:id="20952" w:name="_Toc58860508"/>
      <w:bookmarkStart w:id="20953" w:name="_Toc58863012"/>
      <w:bookmarkStart w:id="20954" w:name="_Toc61182997"/>
      <w:bookmarkStart w:id="20955" w:name="_Toc66728312"/>
      <w:bookmarkStart w:id="20956" w:name="_Toc74962147"/>
      <w:bookmarkStart w:id="20957" w:name="_Toc75243057"/>
      <w:bookmarkStart w:id="20958" w:name="_Toc82595506"/>
      <w:bookmarkStart w:id="20959" w:name="_Toc89955537"/>
      <w:bookmarkStart w:id="20960" w:name="_Toc98773964"/>
      <w:bookmarkStart w:id="20961" w:name="_Toc106201725"/>
      <w:bookmarkStart w:id="20962" w:name="_Toc115191579"/>
      <w:bookmarkStart w:id="20963" w:name="_Toc120622438"/>
      <w:bookmarkStart w:id="20964" w:name="_Toc120622944"/>
      <w:bookmarkStart w:id="20965" w:name="_Toc120623563"/>
      <w:bookmarkStart w:id="20966" w:name="_Toc120624088"/>
      <w:bookmarkStart w:id="20967" w:name="_Toc120624625"/>
      <w:bookmarkStart w:id="20968" w:name="_Toc120625162"/>
      <w:bookmarkStart w:id="20969" w:name="_Toc120625699"/>
      <w:bookmarkStart w:id="20970" w:name="_Toc120626236"/>
      <w:bookmarkStart w:id="20971" w:name="_Toc120626783"/>
      <w:bookmarkStart w:id="20972" w:name="_Toc120627339"/>
      <w:bookmarkStart w:id="20973" w:name="_Toc120627904"/>
      <w:bookmarkStart w:id="20974" w:name="_Toc120628480"/>
      <w:bookmarkStart w:id="20975" w:name="_Toc120629065"/>
      <w:bookmarkStart w:id="20976" w:name="_Toc120629653"/>
      <w:bookmarkStart w:id="20977" w:name="_Toc120631154"/>
      <w:bookmarkStart w:id="20978" w:name="_Toc120631805"/>
      <w:bookmarkStart w:id="20979" w:name="_Toc120632455"/>
      <w:bookmarkStart w:id="20980" w:name="_Toc120633105"/>
      <w:bookmarkStart w:id="20981" w:name="_Toc120633755"/>
      <w:bookmarkStart w:id="20982" w:name="_Toc120634406"/>
      <w:bookmarkStart w:id="20983" w:name="_Toc120635057"/>
      <w:bookmarkStart w:id="20984" w:name="_Toc121754181"/>
      <w:bookmarkStart w:id="20985" w:name="_Toc121754851"/>
      <w:bookmarkStart w:id="20986" w:name="_Toc129108800"/>
      <w:bookmarkStart w:id="20987" w:name="_Toc129109465"/>
      <w:bookmarkStart w:id="20988" w:name="_Toc129110138"/>
      <w:bookmarkStart w:id="20989" w:name="_Toc130389258"/>
      <w:bookmarkStart w:id="20990" w:name="_Toc130390331"/>
      <w:bookmarkStart w:id="20991" w:name="_Toc130391019"/>
      <w:bookmarkStart w:id="20992" w:name="_Toc131624783"/>
      <w:bookmarkStart w:id="20993" w:name="_Toc137476216"/>
      <w:bookmarkStart w:id="20994" w:name="_Toc138872871"/>
      <w:bookmarkStart w:id="20995" w:name="_Toc138874457"/>
      <w:bookmarkStart w:id="20996" w:name="_Toc145525056"/>
      <w:bookmarkStart w:id="20997" w:name="_Toc153560181"/>
      <w:bookmarkStart w:id="20998" w:name="_Toc161647481"/>
      <w:bookmarkStart w:id="20999" w:name="_Toc169533076"/>
      <w:bookmarkStart w:id="21000" w:name="_Toc171519677"/>
      <w:bookmarkStart w:id="21001" w:name="_Toc176539410"/>
      <w:bookmarkStart w:id="21002" w:name="_Toc192246708"/>
      <w:bookmarkStart w:id="21003" w:name="_Toc210482499"/>
      <w:r w:rsidRPr="00672881">
        <w:t>8.3.6.1.2</w:t>
      </w:r>
      <w:r w:rsidRPr="00672881">
        <w:tab/>
        <w:t>ACK missed detection</w:t>
      </w:r>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079EAA76" w14:textId="77777777" w:rsidR="0083160C" w:rsidRPr="00672881" w:rsidRDefault="0083160C" w:rsidP="003267B6">
      <w:pPr>
        <w:pStyle w:val="Heading6"/>
      </w:pPr>
      <w:bookmarkStart w:id="21004" w:name="_Toc21100202"/>
      <w:bookmarkStart w:id="21005" w:name="_Toc29810000"/>
      <w:bookmarkStart w:id="21006" w:name="_Toc36645393"/>
      <w:bookmarkStart w:id="21007" w:name="_Toc37272447"/>
      <w:bookmarkStart w:id="21008" w:name="_Toc45884693"/>
      <w:bookmarkStart w:id="21009" w:name="_Toc53182725"/>
      <w:bookmarkStart w:id="21010" w:name="_Toc58860509"/>
      <w:bookmarkStart w:id="21011" w:name="_Toc58863013"/>
      <w:bookmarkStart w:id="21012" w:name="_Toc61182998"/>
      <w:bookmarkStart w:id="21013" w:name="_Toc66728313"/>
      <w:bookmarkStart w:id="21014" w:name="_Toc74962148"/>
      <w:bookmarkStart w:id="21015" w:name="_Toc75243058"/>
      <w:bookmarkStart w:id="21016" w:name="_Toc82595507"/>
      <w:bookmarkStart w:id="21017" w:name="_Toc89955538"/>
      <w:bookmarkStart w:id="21018" w:name="_Toc98773965"/>
      <w:bookmarkStart w:id="21019" w:name="_Toc106201726"/>
      <w:bookmarkStart w:id="21020" w:name="_Toc115191580"/>
      <w:bookmarkStart w:id="21021" w:name="_Toc120622439"/>
      <w:bookmarkStart w:id="21022" w:name="_Toc120622945"/>
      <w:bookmarkStart w:id="21023" w:name="_Toc120623564"/>
      <w:bookmarkStart w:id="21024" w:name="_Toc120624089"/>
      <w:bookmarkStart w:id="21025" w:name="_Toc120624626"/>
      <w:bookmarkStart w:id="21026" w:name="_Toc120625163"/>
      <w:bookmarkStart w:id="21027" w:name="_Toc120625700"/>
      <w:bookmarkStart w:id="21028" w:name="_Toc120626237"/>
      <w:bookmarkStart w:id="21029" w:name="_Toc120626784"/>
      <w:bookmarkStart w:id="21030" w:name="_Toc120627340"/>
      <w:bookmarkStart w:id="21031" w:name="_Toc120627905"/>
      <w:bookmarkStart w:id="21032" w:name="_Toc120628481"/>
      <w:bookmarkStart w:id="21033" w:name="_Toc120629066"/>
      <w:bookmarkStart w:id="21034" w:name="_Toc120629654"/>
      <w:bookmarkStart w:id="21035" w:name="_Toc120631155"/>
      <w:bookmarkStart w:id="21036" w:name="_Toc120631806"/>
      <w:bookmarkStart w:id="21037" w:name="_Toc120632456"/>
      <w:bookmarkStart w:id="21038" w:name="_Toc120633106"/>
      <w:bookmarkStart w:id="21039" w:name="_Toc120633756"/>
      <w:bookmarkStart w:id="21040" w:name="_Toc120634407"/>
      <w:bookmarkStart w:id="21041" w:name="_Toc120635058"/>
      <w:bookmarkStart w:id="21042" w:name="_Toc121754182"/>
      <w:bookmarkStart w:id="21043" w:name="_Toc121754852"/>
      <w:bookmarkStart w:id="21044" w:name="_Toc129108801"/>
      <w:bookmarkStart w:id="21045" w:name="_Toc129109466"/>
      <w:bookmarkStart w:id="21046" w:name="_Toc129110139"/>
      <w:bookmarkStart w:id="21047" w:name="_Toc130389259"/>
      <w:bookmarkStart w:id="21048" w:name="_Toc130390332"/>
      <w:bookmarkStart w:id="21049" w:name="_Toc130391020"/>
      <w:bookmarkStart w:id="21050" w:name="_Toc131624784"/>
      <w:bookmarkStart w:id="21051" w:name="_Toc137476217"/>
      <w:bookmarkStart w:id="21052" w:name="_Toc138872872"/>
      <w:bookmarkStart w:id="21053" w:name="_Toc138874458"/>
      <w:bookmarkStart w:id="21054" w:name="_Toc145525057"/>
      <w:bookmarkStart w:id="21055" w:name="_Toc153560182"/>
      <w:bookmarkStart w:id="21056" w:name="_Toc161647482"/>
      <w:bookmarkStart w:id="21057" w:name="_Toc169533077"/>
      <w:bookmarkStart w:id="21058" w:name="_Toc171519678"/>
      <w:bookmarkStart w:id="21059" w:name="_Toc176539411"/>
      <w:bookmarkStart w:id="21060" w:name="_Toc192246709"/>
      <w:bookmarkStart w:id="21061" w:name="_Toc210482500"/>
      <w:r w:rsidRPr="00672881">
        <w:t>8.3.6.1.2.1</w:t>
      </w:r>
      <w:r w:rsidRPr="00672881">
        <w:tab/>
        <w:t>Definition and applicability</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2" w:name="_Toc21100203"/>
      <w:bookmarkStart w:id="21063" w:name="_Toc29810001"/>
      <w:bookmarkStart w:id="21064" w:name="_Toc36645394"/>
      <w:bookmarkStart w:id="21065" w:name="_Toc37272448"/>
      <w:bookmarkStart w:id="21066" w:name="_Toc45884694"/>
      <w:bookmarkStart w:id="21067" w:name="_Toc53182726"/>
      <w:bookmarkStart w:id="21068" w:name="_Toc58860510"/>
      <w:bookmarkStart w:id="21069" w:name="_Toc58863014"/>
      <w:bookmarkStart w:id="21070" w:name="_Toc61182999"/>
      <w:bookmarkStart w:id="21071" w:name="_Toc66728314"/>
      <w:bookmarkStart w:id="21072" w:name="_Toc74962149"/>
      <w:bookmarkStart w:id="21073" w:name="_Toc75243059"/>
      <w:bookmarkStart w:id="21074" w:name="_Toc82595508"/>
      <w:bookmarkStart w:id="21075" w:name="_Toc89955539"/>
      <w:bookmarkStart w:id="21076" w:name="_Toc98773966"/>
      <w:bookmarkStart w:id="21077" w:name="_Toc106201727"/>
      <w:bookmarkStart w:id="21078" w:name="_Toc115191581"/>
      <w:bookmarkStart w:id="21079" w:name="_Toc120622440"/>
      <w:bookmarkStart w:id="21080" w:name="_Toc120622946"/>
      <w:bookmarkStart w:id="21081" w:name="_Toc120623565"/>
      <w:bookmarkStart w:id="21082" w:name="_Toc120624090"/>
      <w:bookmarkStart w:id="21083" w:name="_Toc120624627"/>
      <w:bookmarkStart w:id="21084" w:name="_Toc120625164"/>
      <w:bookmarkStart w:id="21085" w:name="_Toc120625701"/>
      <w:bookmarkStart w:id="21086" w:name="_Toc120626238"/>
      <w:bookmarkStart w:id="21087" w:name="_Toc120626785"/>
      <w:bookmarkStart w:id="21088" w:name="_Toc120627341"/>
      <w:bookmarkStart w:id="21089" w:name="_Toc120627906"/>
      <w:bookmarkStart w:id="21090" w:name="_Toc120628482"/>
      <w:bookmarkStart w:id="21091" w:name="_Toc120629067"/>
      <w:bookmarkStart w:id="21092" w:name="_Toc120629655"/>
      <w:bookmarkStart w:id="21093" w:name="_Toc120631156"/>
      <w:bookmarkStart w:id="21094" w:name="_Toc120631807"/>
      <w:bookmarkStart w:id="21095" w:name="_Toc120632457"/>
      <w:bookmarkStart w:id="21096" w:name="_Toc120633107"/>
      <w:bookmarkStart w:id="21097" w:name="_Toc120633757"/>
      <w:bookmarkStart w:id="21098" w:name="_Toc120634408"/>
      <w:bookmarkStart w:id="21099" w:name="_Toc120635059"/>
      <w:bookmarkStart w:id="21100" w:name="_Toc121754183"/>
      <w:bookmarkStart w:id="21101" w:name="_Toc121754853"/>
      <w:bookmarkStart w:id="21102" w:name="_Toc129108802"/>
      <w:bookmarkStart w:id="21103" w:name="_Toc129109467"/>
      <w:bookmarkStart w:id="21104" w:name="_Toc129110140"/>
      <w:bookmarkStart w:id="21105" w:name="_Toc130389260"/>
      <w:bookmarkStart w:id="21106" w:name="_Toc130390333"/>
      <w:bookmarkStart w:id="21107" w:name="_Toc130391021"/>
      <w:bookmarkStart w:id="21108" w:name="_Toc131624785"/>
      <w:bookmarkStart w:id="21109" w:name="_Toc137476218"/>
      <w:bookmarkStart w:id="21110" w:name="_Toc138872873"/>
      <w:bookmarkStart w:id="21111" w:name="_Toc138874459"/>
      <w:bookmarkStart w:id="21112" w:name="_Toc145525058"/>
      <w:bookmarkStart w:id="21113" w:name="_Toc153560183"/>
      <w:bookmarkStart w:id="21114" w:name="_Toc161647483"/>
      <w:bookmarkStart w:id="21115" w:name="_Toc169533078"/>
      <w:bookmarkStart w:id="21116" w:name="_Toc171519679"/>
      <w:bookmarkStart w:id="21117" w:name="_Toc176539412"/>
      <w:bookmarkStart w:id="21118" w:name="_Toc192246710"/>
      <w:bookmarkStart w:id="21119" w:name="_Toc210482501"/>
      <w:r w:rsidRPr="00672881">
        <w:t>8.3.6.1.2.2</w:t>
      </w:r>
      <w:r w:rsidRPr="00672881">
        <w:tab/>
        <w:t>Minimum Requirement</w:t>
      </w:r>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0" w:name="_Toc21100204"/>
      <w:bookmarkStart w:id="21121" w:name="_Toc29810002"/>
      <w:bookmarkStart w:id="21122" w:name="_Toc36645395"/>
      <w:bookmarkStart w:id="21123" w:name="_Toc37272449"/>
      <w:bookmarkStart w:id="21124" w:name="_Toc45884695"/>
      <w:bookmarkStart w:id="21125" w:name="_Toc53182727"/>
      <w:bookmarkStart w:id="21126" w:name="_Toc58860511"/>
      <w:bookmarkStart w:id="21127" w:name="_Toc58863015"/>
      <w:bookmarkStart w:id="21128" w:name="_Toc61183000"/>
      <w:bookmarkStart w:id="21129" w:name="_Toc66728315"/>
      <w:bookmarkStart w:id="21130" w:name="_Toc74962150"/>
      <w:bookmarkStart w:id="21131" w:name="_Toc75243060"/>
      <w:bookmarkStart w:id="21132" w:name="_Toc82595509"/>
      <w:bookmarkStart w:id="21133" w:name="_Toc89955540"/>
      <w:bookmarkStart w:id="21134" w:name="_Toc98773967"/>
      <w:bookmarkStart w:id="21135" w:name="_Toc106201728"/>
      <w:bookmarkStart w:id="21136" w:name="_Toc115191582"/>
      <w:bookmarkStart w:id="21137" w:name="_Toc120622441"/>
      <w:bookmarkStart w:id="21138" w:name="_Toc120622947"/>
      <w:bookmarkStart w:id="21139" w:name="_Toc120623566"/>
      <w:bookmarkStart w:id="21140" w:name="_Toc120624091"/>
      <w:bookmarkStart w:id="21141" w:name="_Toc120624628"/>
      <w:bookmarkStart w:id="21142" w:name="_Toc120625165"/>
      <w:bookmarkStart w:id="21143" w:name="_Toc120625702"/>
      <w:bookmarkStart w:id="21144" w:name="_Toc120626239"/>
      <w:bookmarkStart w:id="21145" w:name="_Toc120626786"/>
      <w:bookmarkStart w:id="21146" w:name="_Toc120627342"/>
      <w:bookmarkStart w:id="21147" w:name="_Toc120627907"/>
      <w:bookmarkStart w:id="21148" w:name="_Toc120628483"/>
      <w:bookmarkStart w:id="21149" w:name="_Toc120629068"/>
      <w:bookmarkStart w:id="21150" w:name="_Toc120629656"/>
      <w:bookmarkStart w:id="21151" w:name="_Toc120631157"/>
      <w:bookmarkStart w:id="21152" w:name="_Toc120631808"/>
      <w:bookmarkStart w:id="21153" w:name="_Toc120632458"/>
      <w:bookmarkStart w:id="21154" w:name="_Toc120633108"/>
      <w:bookmarkStart w:id="21155" w:name="_Toc120633758"/>
      <w:bookmarkStart w:id="21156" w:name="_Toc120634409"/>
      <w:bookmarkStart w:id="21157" w:name="_Toc120635060"/>
      <w:bookmarkStart w:id="21158" w:name="_Toc121754184"/>
      <w:bookmarkStart w:id="21159" w:name="_Toc121754854"/>
      <w:bookmarkStart w:id="21160" w:name="_Toc129108803"/>
      <w:bookmarkStart w:id="21161" w:name="_Toc129109468"/>
      <w:bookmarkStart w:id="21162" w:name="_Toc129110141"/>
      <w:bookmarkStart w:id="21163" w:name="_Toc130389261"/>
      <w:bookmarkStart w:id="21164" w:name="_Toc130390334"/>
      <w:bookmarkStart w:id="21165" w:name="_Toc130391022"/>
      <w:bookmarkStart w:id="21166" w:name="_Toc131624786"/>
      <w:bookmarkStart w:id="21167" w:name="_Toc137476219"/>
      <w:bookmarkStart w:id="21168" w:name="_Toc138872874"/>
      <w:bookmarkStart w:id="21169" w:name="_Toc138874460"/>
      <w:bookmarkStart w:id="21170" w:name="_Toc145525059"/>
      <w:bookmarkStart w:id="21171" w:name="_Toc153560184"/>
      <w:bookmarkStart w:id="21172" w:name="_Toc161647484"/>
      <w:bookmarkStart w:id="21173" w:name="_Toc169533079"/>
      <w:bookmarkStart w:id="21174" w:name="_Toc171519680"/>
      <w:bookmarkStart w:id="21175" w:name="_Toc176539413"/>
      <w:bookmarkStart w:id="21176" w:name="_Toc192246711"/>
      <w:bookmarkStart w:id="21177" w:name="_Toc210482502"/>
      <w:r w:rsidRPr="00672881">
        <w:t>8.3.6.1.2.3</w:t>
      </w:r>
      <w:r w:rsidRPr="00672881">
        <w:tab/>
        <w:t>Test purpose</w:t>
      </w:r>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78" w:name="_Toc21100205"/>
      <w:bookmarkStart w:id="21179" w:name="_Toc29810003"/>
      <w:bookmarkStart w:id="21180" w:name="_Toc36645396"/>
      <w:bookmarkStart w:id="21181" w:name="_Toc37272450"/>
      <w:bookmarkStart w:id="21182" w:name="_Toc45884696"/>
      <w:bookmarkStart w:id="21183" w:name="_Toc53182728"/>
      <w:bookmarkStart w:id="21184" w:name="_Toc58860512"/>
      <w:bookmarkStart w:id="21185" w:name="_Toc58863016"/>
      <w:bookmarkStart w:id="21186" w:name="_Toc61183001"/>
      <w:bookmarkStart w:id="21187" w:name="_Toc66728316"/>
      <w:bookmarkStart w:id="21188" w:name="_Toc74962151"/>
      <w:bookmarkStart w:id="21189" w:name="_Toc75243061"/>
      <w:bookmarkStart w:id="21190" w:name="_Toc82595510"/>
      <w:bookmarkStart w:id="21191" w:name="_Toc89955541"/>
      <w:bookmarkStart w:id="21192" w:name="_Toc98773968"/>
      <w:bookmarkStart w:id="21193" w:name="_Toc106201729"/>
      <w:bookmarkStart w:id="21194" w:name="_Toc115191583"/>
      <w:bookmarkStart w:id="21195" w:name="_Toc120622442"/>
      <w:bookmarkStart w:id="21196" w:name="_Toc120622948"/>
      <w:bookmarkStart w:id="21197" w:name="_Toc120623567"/>
      <w:bookmarkStart w:id="21198" w:name="_Toc120624092"/>
      <w:bookmarkStart w:id="21199" w:name="_Toc120624629"/>
      <w:bookmarkStart w:id="21200" w:name="_Toc120625166"/>
      <w:bookmarkStart w:id="21201" w:name="_Toc120625703"/>
      <w:bookmarkStart w:id="21202" w:name="_Toc120626240"/>
      <w:bookmarkStart w:id="21203" w:name="_Toc120626787"/>
      <w:bookmarkStart w:id="21204" w:name="_Toc120627343"/>
      <w:bookmarkStart w:id="21205" w:name="_Toc120627908"/>
      <w:bookmarkStart w:id="21206" w:name="_Toc120628484"/>
      <w:bookmarkStart w:id="21207" w:name="_Toc120629069"/>
      <w:bookmarkStart w:id="21208" w:name="_Toc120629657"/>
      <w:bookmarkStart w:id="21209" w:name="_Toc120631158"/>
      <w:bookmarkStart w:id="21210" w:name="_Toc120631809"/>
      <w:bookmarkStart w:id="21211" w:name="_Toc120632459"/>
      <w:bookmarkStart w:id="21212" w:name="_Toc120633109"/>
      <w:bookmarkStart w:id="21213" w:name="_Toc120633759"/>
      <w:bookmarkStart w:id="21214" w:name="_Toc120634410"/>
      <w:bookmarkStart w:id="21215" w:name="_Toc120635061"/>
      <w:bookmarkStart w:id="21216" w:name="_Toc121754185"/>
      <w:bookmarkStart w:id="21217" w:name="_Toc121754855"/>
      <w:bookmarkStart w:id="21218" w:name="_Toc129108804"/>
      <w:bookmarkStart w:id="21219" w:name="_Toc129109469"/>
      <w:bookmarkStart w:id="21220" w:name="_Toc129110142"/>
      <w:bookmarkStart w:id="21221" w:name="_Toc130389262"/>
      <w:bookmarkStart w:id="21222" w:name="_Toc130390335"/>
      <w:bookmarkStart w:id="21223" w:name="_Toc130391023"/>
      <w:bookmarkStart w:id="21224" w:name="_Toc131624787"/>
      <w:bookmarkStart w:id="21225" w:name="_Toc137476220"/>
      <w:bookmarkStart w:id="21226" w:name="_Toc138872875"/>
      <w:bookmarkStart w:id="21227" w:name="_Toc138874461"/>
      <w:bookmarkStart w:id="21228" w:name="_Toc145525060"/>
      <w:bookmarkStart w:id="21229" w:name="_Toc153560185"/>
      <w:bookmarkStart w:id="21230" w:name="_Toc161647485"/>
      <w:bookmarkStart w:id="21231" w:name="_Toc169533080"/>
      <w:bookmarkStart w:id="21232" w:name="_Toc171519681"/>
      <w:bookmarkStart w:id="21233" w:name="_Toc176539414"/>
      <w:bookmarkStart w:id="21234" w:name="_Toc192246712"/>
      <w:bookmarkStart w:id="21235" w:name="_Toc210482503"/>
      <w:r w:rsidRPr="00672881">
        <w:t>8.3.6.1.2.4</w:t>
      </w:r>
      <w:r w:rsidRPr="00672881">
        <w:tab/>
        <w:t>Method of test</w:t>
      </w:r>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p>
    <w:p w14:paraId="38647CDD" w14:textId="77777777" w:rsidR="0083160C" w:rsidRPr="00672881" w:rsidRDefault="0083160C" w:rsidP="003267B6">
      <w:pPr>
        <w:pStyle w:val="Heading7"/>
      </w:pPr>
      <w:bookmarkStart w:id="21236" w:name="_Toc21100206"/>
      <w:bookmarkStart w:id="21237" w:name="_Toc29810004"/>
      <w:bookmarkStart w:id="21238" w:name="_Toc36645397"/>
      <w:bookmarkStart w:id="21239" w:name="_Toc37272451"/>
      <w:bookmarkStart w:id="21240" w:name="_Toc45884697"/>
      <w:bookmarkStart w:id="21241" w:name="_Toc53182729"/>
      <w:bookmarkStart w:id="21242" w:name="_Toc58860513"/>
      <w:bookmarkStart w:id="21243" w:name="_Toc58863017"/>
      <w:bookmarkStart w:id="21244" w:name="_Toc61183002"/>
      <w:bookmarkStart w:id="21245" w:name="_Toc66728317"/>
      <w:bookmarkStart w:id="21246" w:name="_Toc74962152"/>
      <w:bookmarkStart w:id="21247" w:name="_Toc75243062"/>
      <w:bookmarkStart w:id="21248" w:name="_Toc82595511"/>
      <w:bookmarkStart w:id="21249" w:name="_Toc89955542"/>
      <w:bookmarkStart w:id="21250" w:name="_Toc98773969"/>
      <w:bookmarkStart w:id="21251" w:name="_Toc106201730"/>
      <w:bookmarkStart w:id="21252" w:name="_Toc115191584"/>
      <w:bookmarkStart w:id="21253" w:name="_Toc120622443"/>
      <w:bookmarkStart w:id="21254" w:name="_Toc120622949"/>
      <w:bookmarkStart w:id="21255" w:name="_Toc120623568"/>
      <w:bookmarkStart w:id="21256" w:name="_Toc120624093"/>
      <w:bookmarkStart w:id="21257" w:name="_Toc120624630"/>
      <w:bookmarkStart w:id="21258" w:name="_Toc120625167"/>
      <w:bookmarkStart w:id="21259" w:name="_Toc120625704"/>
      <w:bookmarkStart w:id="21260" w:name="_Toc120626241"/>
      <w:bookmarkStart w:id="21261" w:name="_Toc120626788"/>
      <w:bookmarkStart w:id="21262" w:name="_Toc120627344"/>
      <w:bookmarkStart w:id="21263" w:name="_Toc120627909"/>
      <w:bookmarkStart w:id="21264" w:name="_Toc120628485"/>
      <w:bookmarkStart w:id="21265" w:name="_Toc120629070"/>
      <w:bookmarkStart w:id="21266" w:name="_Toc120629658"/>
      <w:bookmarkStart w:id="21267" w:name="_Toc120631159"/>
      <w:bookmarkStart w:id="21268" w:name="_Toc120631810"/>
      <w:bookmarkStart w:id="21269" w:name="_Toc120632460"/>
      <w:bookmarkStart w:id="21270" w:name="_Toc120633110"/>
      <w:bookmarkStart w:id="21271" w:name="_Toc120633760"/>
      <w:bookmarkStart w:id="21272" w:name="_Toc120634411"/>
      <w:bookmarkStart w:id="21273" w:name="_Toc120635062"/>
      <w:bookmarkStart w:id="21274" w:name="_Toc121754186"/>
      <w:bookmarkStart w:id="21275" w:name="_Toc121754856"/>
      <w:bookmarkStart w:id="21276" w:name="_Toc129108805"/>
      <w:bookmarkStart w:id="21277" w:name="_Toc129109470"/>
      <w:bookmarkStart w:id="21278" w:name="_Toc129110143"/>
      <w:bookmarkStart w:id="21279" w:name="_Toc130389263"/>
      <w:bookmarkStart w:id="21280" w:name="_Toc130390336"/>
      <w:bookmarkStart w:id="21281" w:name="_Toc130391024"/>
      <w:bookmarkStart w:id="21282" w:name="_Toc131624788"/>
      <w:bookmarkStart w:id="21283" w:name="_Toc137476221"/>
      <w:bookmarkStart w:id="21284" w:name="_Toc138872876"/>
      <w:bookmarkStart w:id="21285" w:name="_Toc138874462"/>
      <w:bookmarkStart w:id="21286" w:name="_Toc145525061"/>
      <w:bookmarkStart w:id="21287" w:name="_Toc153560186"/>
      <w:bookmarkStart w:id="21288" w:name="_Toc161647486"/>
      <w:bookmarkStart w:id="21289" w:name="_Toc169533081"/>
      <w:bookmarkStart w:id="21290" w:name="_Toc171519682"/>
      <w:bookmarkStart w:id="21291" w:name="_Toc176539415"/>
      <w:bookmarkStart w:id="21292" w:name="_Toc192246713"/>
      <w:bookmarkStart w:id="21293" w:name="_Toc210482504"/>
      <w:r w:rsidRPr="00672881">
        <w:t>8.3.6.1.2.4.1</w:t>
      </w:r>
      <w:r w:rsidRPr="00672881">
        <w:tab/>
        <w:t>Initial conditions</w:t>
      </w:r>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0216F06C" w14:textId="2FFBA0CB" w:rsidR="0083160C" w:rsidRPr="008779F7" w:rsidRDefault="0083160C" w:rsidP="0083160C">
      <w:pPr>
        <w:rPr>
          <w:lang w:eastAsia="zh-CN"/>
        </w:rPr>
      </w:pPr>
      <w:bookmarkStart w:id="2129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5" w:name="_Toc29810005"/>
      <w:bookmarkStart w:id="21296" w:name="_Toc36645398"/>
      <w:bookmarkStart w:id="21297" w:name="_Toc37272452"/>
      <w:bookmarkStart w:id="21298" w:name="_Toc45884698"/>
      <w:bookmarkStart w:id="21299" w:name="_Toc53182730"/>
      <w:bookmarkStart w:id="21300" w:name="_Toc58860514"/>
      <w:bookmarkStart w:id="21301" w:name="_Toc58863018"/>
      <w:bookmarkStart w:id="21302" w:name="_Toc61183003"/>
      <w:bookmarkStart w:id="21303" w:name="_Toc66728318"/>
      <w:bookmarkStart w:id="21304" w:name="_Toc74962153"/>
      <w:bookmarkStart w:id="21305" w:name="_Toc75243063"/>
      <w:bookmarkStart w:id="21306" w:name="_Toc82595512"/>
      <w:bookmarkStart w:id="21307" w:name="_Toc89955543"/>
      <w:bookmarkStart w:id="21308" w:name="_Toc98773970"/>
      <w:bookmarkStart w:id="21309" w:name="_Toc106201731"/>
      <w:bookmarkStart w:id="21310" w:name="_Toc115191585"/>
      <w:bookmarkStart w:id="21311" w:name="_Toc120622444"/>
      <w:bookmarkStart w:id="21312" w:name="_Toc120622950"/>
      <w:bookmarkStart w:id="21313" w:name="_Toc120623569"/>
      <w:bookmarkStart w:id="21314" w:name="_Toc120624094"/>
      <w:bookmarkStart w:id="21315" w:name="_Toc120624631"/>
      <w:bookmarkStart w:id="21316" w:name="_Toc120625168"/>
      <w:bookmarkStart w:id="21317" w:name="_Toc120625705"/>
      <w:bookmarkStart w:id="21318" w:name="_Toc120626242"/>
      <w:bookmarkStart w:id="21319" w:name="_Toc120626789"/>
      <w:bookmarkStart w:id="21320" w:name="_Toc120627345"/>
      <w:bookmarkStart w:id="21321" w:name="_Toc120627910"/>
      <w:bookmarkStart w:id="21322" w:name="_Toc120628486"/>
      <w:bookmarkStart w:id="21323" w:name="_Toc120629071"/>
      <w:bookmarkStart w:id="21324" w:name="_Toc120629659"/>
      <w:bookmarkStart w:id="21325" w:name="_Toc120631160"/>
      <w:bookmarkStart w:id="21326" w:name="_Toc120631811"/>
      <w:bookmarkStart w:id="21327" w:name="_Toc120632461"/>
      <w:bookmarkStart w:id="21328" w:name="_Toc120633111"/>
      <w:bookmarkStart w:id="21329" w:name="_Toc120633761"/>
      <w:bookmarkStart w:id="21330" w:name="_Toc120634412"/>
      <w:bookmarkStart w:id="21331" w:name="_Toc120635063"/>
      <w:bookmarkStart w:id="21332" w:name="_Toc121754187"/>
      <w:bookmarkStart w:id="21333" w:name="_Toc121754857"/>
      <w:bookmarkStart w:id="21334" w:name="_Toc129108806"/>
      <w:bookmarkStart w:id="21335" w:name="_Toc129109471"/>
      <w:bookmarkStart w:id="21336" w:name="_Toc129110144"/>
      <w:bookmarkStart w:id="21337" w:name="_Toc130389264"/>
      <w:bookmarkStart w:id="21338" w:name="_Toc130390337"/>
      <w:bookmarkStart w:id="21339" w:name="_Toc130391025"/>
      <w:bookmarkStart w:id="21340" w:name="_Toc131624789"/>
      <w:bookmarkStart w:id="21341" w:name="_Toc137476222"/>
      <w:bookmarkStart w:id="21342" w:name="_Toc138872877"/>
      <w:bookmarkStart w:id="21343" w:name="_Toc138874463"/>
      <w:bookmarkStart w:id="21344" w:name="_Toc145525062"/>
      <w:bookmarkStart w:id="21345" w:name="_Toc153560187"/>
      <w:bookmarkStart w:id="21346" w:name="_Toc161647487"/>
      <w:bookmarkStart w:id="21347" w:name="_Toc169533082"/>
      <w:bookmarkStart w:id="21348" w:name="_Toc171519683"/>
      <w:bookmarkStart w:id="21349" w:name="_Toc176539416"/>
      <w:bookmarkStart w:id="21350" w:name="_Toc192246714"/>
      <w:bookmarkStart w:id="21351" w:name="_Toc210482505"/>
      <w:r w:rsidRPr="00672881">
        <w:t>8.3.6.1.2.4.2</w:t>
      </w:r>
      <w:r w:rsidRPr="00672881">
        <w:tab/>
        <w:t>Procedure</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2" w:name="_Toc21100208"/>
      <w:bookmarkStart w:id="21353" w:name="_Toc29810006"/>
      <w:bookmarkStart w:id="21354" w:name="_Toc36645399"/>
      <w:bookmarkStart w:id="21355" w:name="_Toc37272453"/>
      <w:bookmarkStart w:id="21356" w:name="_Toc45884699"/>
      <w:bookmarkStart w:id="21357" w:name="_Toc53182731"/>
      <w:bookmarkStart w:id="21358" w:name="_Toc58860515"/>
      <w:bookmarkStart w:id="21359" w:name="_Toc58863019"/>
      <w:bookmarkStart w:id="21360" w:name="_Toc61183004"/>
      <w:bookmarkStart w:id="21361" w:name="_Toc66728319"/>
      <w:bookmarkStart w:id="21362" w:name="_Toc74962154"/>
      <w:bookmarkStart w:id="21363" w:name="_Toc75243064"/>
      <w:bookmarkStart w:id="21364" w:name="_Toc82595513"/>
      <w:bookmarkStart w:id="21365" w:name="_Toc89955544"/>
      <w:bookmarkStart w:id="21366" w:name="_Toc98773971"/>
      <w:bookmarkStart w:id="21367" w:name="_Toc106201732"/>
      <w:bookmarkStart w:id="21368" w:name="_Toc115191586"/>
      <w:bookmarkStart w:id="21369" w:name="_Toc120622445"/>
      <w:bookmarkStart w:id="21370" w:name="_Toc120622951"/>
      <w:bookmarkStart w:id="21371" w:name="_Toc120623570"/>
      <w:bookmarkStart w:id="21372" w:name="_Toc120624095"/>
      <w:bookmarkStart w:id="21373" w:name="_Toc120624632"/>
      <w:bookmarkStart w:id="21374" w:name="_Toc120625169"/>
      <w:bookmarkStart w:id="21375" w:name="_Toc120625706"/>
      <w:bookmarkStart w:id="21376" w:name="_Toc120626243"/>
      <w:bookmarkStart w:id="21377" w:name="_Toc120626790"/>
      <w:bookmarkStart w:id="21378" w:name="_Toc120627346"/>
      <w:bookmarkStart w:id="21379" w:name="_Toc120627911"/>
      <w:bookmarkStart w:id="21380" w:name="_Toc120628487"/>
      <w:bookmarkStart w:id="21381" w:name="_Toc120629072"/>
      <w:bookmarkStart w:id="21382" w:name="_Toc120629660"/>
      <w:bookmarkStart w:id="21383" w:name="_Toc120631161"/>
      <w:bookmarkStart w:id="21384" w:name="_Toc120631812"/>
      <w:bookmarkStart w:id="21385" w:name="_Toc120632462"/>
      <w:bookmarkStart w:id="21386" w:name="_Toc120633112"/>
      <w:bookmarkStart w:id="21387" w:name="_Toc120633762"/>
      <w:bookmarkStart w:id="21388" w:name="_Toc120634413"/>
      <w:bookmarkStart w:id="21389" w:name="_Toc120635064"/>
      <w:bookmarkStart w:id="21390" w:name="_Toc121754188"/>
      <w:bookmarkStart w:id="21391" w:name="_Toc121754858"/>
      <w:bookmarkStart w:id="21392" w:name="_Toc129108807"/>
      <w:bookmarkStart w:id="21393" w:name="_Toc129109472"/>
      <w:bookmarkStart w:id="21394" w:name="_Toc129110145"/>
      <w:bookmarkStart w:id="21395" w:name="_Toc130389265"/>
      <w:bookmarkStart w:id="21396" w:name="_Toc130390338"/>
      <w:bookmarkStart w:id="21397" w:name="_Toc130391026"/>
      <w:bookmarkStart w:id="21398" w:name="_Toc131624790"/>
      <w:bookmarkStart w:id="21399" w:name="_Toc137476223"/>
      <w:bookmarkStart w:id="21400" w:name="_Toc138872878"/>
      <w:bookmarkStart w:id="21401" w:name="_Toc138874464"/>
      <w:bookmarkStart w:id="21402" w:name="_Toc145525063"/>
      <w:bookmarkStart w:id="21403" w:name="_Toc153560188"/>
      <w:bookmarkStart w:id="21404" w:name="_Toc161647488"/>
      <w:bookmarkStart w:id="21405" w:name="_Toc169533083"/>
      <w:bookmarkStart w:id="21406" w:name="_Toc171519684"/>
      <w:bookmarkStart w:id="21407" w:name="_Toc176539417"/>
      <w:bookmarkStart w:id="21408" w:name="_Toc192246715"/>
      <w:bookmarkStart w:id="21409" w:name="_Toc210482506"/>
      <w:r w:rsidRPr="00672881">
        <w:t>8.3.6.1.2.5</w:t>
      </w:r>
      <w:r w:rsidRPr="00672881">
        <w:tab/>
        <w:t>Test Requirement</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0" w:name="_Toc120544888"/>
      <w:bookmarkStart w:id="21411" w:name="_Toc120545243"/>
      <w:bookmarkStart w:id="21412" w:name="_Toc120545859"/>
      <w:bookmarkStart w:id="21413" w:name="_Toc120606763"/>
      <w:bookmarkStart w:id="21414" w:name="_Toc120607117"/>
      <w:bookmarkStart w:id="21415" w:name="_Toc120607474"/>
      <w:bookmarkStart w:id="21416" w:name="_Toc120607837"/>
      <w:bookmarkStart w:id="21417" w:name="_Toc120608202"/>
      <w:bookmarkStart w:id="21418" w:name="_Toc120608582"/>
      <w:bookmarkStart w:id="21419" w:name="_Toc120608962"/>
      <w:bookmarkStart w:id="21420" w:name="_Toc120609353"/>
      <w:bookmarkStart w:id="21421" w:name="_Toc120609744"/>
      <w:bookmarkStart w:id="21422" w:name="_Toc120610145"/>
      <w:bookmarkStart w:id="21423" w:name="_Toc120610898"/>
      <w:bookmarkStart w:id="21424" w:name="_Toc120611307"/>
      <w:bookmarkStart w:id="21425" w:name="_Toc120611725"/>
      <w:bookmarkStart w:id="21426" w:name="_Toc120612145"/>
      <w:bookmarkStart w:id="21427" w:name="_Toc120612572"/>
      <w:bookmarkStart w:id="21428" w:name="_Toc120613001"/>
      <w:bookmarkStart w:id="21429" w:name="_Toc120613431"/>
      <w:bookmarkStart w:id="21430" w:name="_Toc120613861"/>
      <w:bookmarkStart w:id="21431" w:name="_Toc120614304"/>
      <w:bookmarkStart w:id="21432" w:name="_Toc120614763"/>
      <w:bookmarkStart w:id="21433" w:name="_Toc120615238"/>
      <w:bookmarkStart w:id="21434" w:name="_Toc120622446"/>
      <w:bookmarkStart w:id="21435" w:name="_Toc120622952"/>
      <w:bookmarkStart w:id="21436" w:name="_Toc120623571"/>
      <w:bookmarkStart w:id="21437" w:name="_Toc120624096"/>
      <w:bookmarkStart w:id="21438" w:name="_Toc120624633"/>
      <w:bookmarkStart w:id="21439" w:name="_Toc120625170"/>
      <w:bookmarkStart w:id="21440" w:name="_Toc120625707"/>
      <w:bookmarkStart w:id="21441" w:name="_Toc120626244"/>
      <w:bookmarkStart w:id="21442" w:name="_Toc120626791"/>
      <w:bookmarkStart w:id="21443" w:name="_Toc120627347"/>
      <w:bookmarkStart w:id="21444" w:name="_Toc120627912"/>
      <w:bookmarkStart w:id="21445" w:name="_Toc120628488"/>
      <w:bookmarkStart w:id="21446" w:name="_Toc120629073"/>
      <w:bookmarkStart w:id="21447" w:name="_Toc120629661"/>
      <w:bookmarkStart w:id="21448" w:name="_Toc120631162"/>
      <w:bookmarkStart w:id="21449" w:name="_Toc120631813"/>
      <w:bookmarkStart w:id="21450" w:name="_Toc120632463"/>
      <w:bookmarkStart w:id="21451" w:name="_Toc120633113"/>
      <w:bookmarkStart w:id="21452" w:name="_Toc120633763"/>
      <w:bookmarkStart w:id="21453" w:name="_Toc120634414"/>
      <w:bookmarkStart w:id="21454" w:name="_Toc120635065"/>
      <w:bookmarkStart w:id="21455" w:name="_Toc121754189"/>
      <w:bookmarkStart w:id="21456" w:name="_Toc121754859"/>
      <w:bookmarkStart w:id="21457" w:name="_Toc129108808"/>
      <w:bookmarkStart w:id="21458" w:name="_Toc129109473"/>
      <w:bookmarkStart w:id="21459" w:name="_Toc129110146"/>
      <w:bookmarkStart w:id="21460" w:name="_Toc130389266"/>
      <w:bookmarkStart w:id="21461" w:name="_Toc130390339"/>
      <w:bookmarkStart w:id="21462" w:name="_Toc130391027"/>
      <w:bookmarkStart w:id="21463" w:name="_Toc131624791"/>
      <w:bookmarkStart w:id="21464" w:name="_Toc137476224"/>
      <w:bookmarkStart w:id="21465" w:name="_Toc138872879"/>
      <w:bookmarkStart w:id="21466" w:name="_Toc138874465"/>
      <w:bookmarkStart w:id="21467" w:name="_Toc145525064"/>
      <w:bookmarkStart w:id="21468" w:name="_Toc153560189"/>
      <w:bookmarkStart w:id="21469" w:name="_Toc161647489"/>
      <w:bookmarkStart w:id="21470" w:name="_Toc169533084"/>
      <w:bookmarkStart w:id="21471" w:name="_Toc171519685"/>
      <w:bookmarkStart w:id="21472" w:name="_Toc176539418"/>
      <w:bookmarkStart w:id="21473" w:name="_Toc192246716"/>
      <w:bookmarkStart w:id="21474" w:name="_Toc210482507"/>
      <w:r>
        <w:rPr>
          <w:rFonts w:hint="eastAsia"/>
          <w:lang w:eastAsia="zh-CN"/>
        </w:rPr>
        <w:t>8.4</w:t>
      </w:r>
      <w:r>
        <w:rPr>
          <w:rFonts w:hint="eastAsia"/>
          <w:lang w:eastAsia="zh-CN"/>
        </w:rPr>
        <w:tab/>
        <w:t>Performance requirements for PRACH</w:t>
      </w:r>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62F60E88" w14:textId="77777777" w:rsidR="005663EE" w:rsidRPr="008C3753" w:rsidRDefault="005663EE" w:rsidP="005663EE">
      <w:pPr>
        <w:pStyle w:val="Heading3"/>
      </w:pPr>
      <w:bookmarkStart w:id="21475" w:name="_Toc21100210"/>
      <w:bookmarkStart w:id="21476" w:name="_Toc29810008"/>
      <w:bookmarkStart w:id="21477" w:name="_Toc36645401"/>
      <w:bookmarkStart w:id="21478" w:name="_Toc37272455"/>
      <w:bookmarkStart w:id="21479" w:name="_Toc45884701"/>
      <w:bookmarkStart w:id="21480" w:name="_Toc53182733"/>
      <w:bookmarkStart w:id="21481" w:name="_Toc58860517"/>
      <w:bookmarkStart w:id="21482" w:name="_Toc58863021"/>
      <w:bookmarkStart w:id="21483" w:name="_Toc61183006"/>
      <w:bookmarkStart w:id="21484" w:name="_Toc66728321"/>
      <w:bookmarkStart w:id="21485" w:name="_Toc74962197"/>
      <w:bookmarkStart w:id="21486" w:name="_Toc75243107"/>
      <w:bookmarkStart w:id="21487" w:name="_Toc76545453"/>
      <w:bookmarkStart w:id="21488" w:name="_Toc82595556"/>
      <w:bookmarkStart w:id="21489" w:name="_Toc89955587"/>
      <w:bookmarkStart w:id="21490" w:name="_Toc98774014"/>
      <w:bookmarkStart w:id="21491" w:name="_Toc106201775"/>
      <w:bookmarkStart w:id="21492" w:name="_Toc120544889"/>
      <w:bookmarkStart w:id="21493" w:name="_Toc120545244"/>
      <w:bookmarkStart w:id="21494" w:name="_Toc120545860"/>
      <w:bookmarkStart w:id="21495" w:name="_Toc120606764"/>
      <w:bookmarkStart w:id="21496" w:name="_Toc120607118"/>
      <w:bookmarkStart w:id="21497" w:name="_Toc120607475"/>
      <w:bookmarkStart w:id="21498" w:name="_Toc120607838"/>
      <w:bookmarkStart w:id="21499" w:name="_Toc120608203"/>
      <w:bookmarkStart w:id="21500" w:name="_Toc120608583"/>
      <w:bookmarkStart w:id="21501" w:name="_Toc120608963"/>
      <w:bookmarkStart w:id="21502" w:name="_Toc120609354"/>
      <w:bookmarkStart w:id="21503" w:name="_Toc120609745"/>
      <w:bookmarkStart w:id="21504" w:name="_Toc120610146"/>
      <w:bookmarkStart w:id="21505" w:name="_Toc120610899"/>
      <w:bookmarkStart w:id="21506" w:name="_Toc120611308"/>
      <w:bookmarkStart w:id="21507" w:name="_Toc120611726"/>
      <w:bookmarkStart w:id="21508" w:name="_Toc120612146"/>
      <w:bookmarkStart w:id="21509" w:name="_Toc120612573"/>
      <w:bookmarkStart w:id="21510" w:name="_Toc120613002"/>
      <w:bookmarkStart w:id="21511" w:name="_Toc120613432"/>
      <w:bookmarkStart w:id="21512" w:name="_Toc120613862"/>
      <w:bookmarkStart w:id="21513" w:name="_Toc120614305"/>
      <w:bookmarkStart w:id="21514" w:name="_Toc120614764"/>
      <w:bookmarkStart w:id="21515" w:name="_Toc120615239"/>
      <w:bookmarkStart w:id="21516" w:name="_Toc120622447"/>
      <w:bookmarkStart w:id="21517" w:name="_Toc120622953"/>
      <w:bookmarkStart w:id="21518" w:name="_Toc120623572"/>
      <w:bookmarkStart w:id="21519" w:name="_Toc120624097"/>
      <w:bookmarkStart w:id="21520" w:name="_Toc120624634"/>
      <w:bookmarkStart w:id="21521" w:name="_Toc120625171"/>
      <w:bookmarkStart w:id="21522" w:name="_Toc120625708"/>
      <w:bookmarkStart w:id="21523" w:name="_Toc120626245"/>
      <w:bookmarkStart w:id="21524" w:name="_Toc120626792"/>
      <w:bookmarkStart w:id="21525" w:name="_Toc120627348"/>
      <w:bookmarkStart w:id="21526" w:name="_Toc120627913"/>
      <w:bookmarkStart w:id="21527" w:name="_Toc120628489"/>
      <w:bookmarkStart w:id="21528" w:name="_Toc120629074"/>
      <w:bookmarkStart w:id="21529" w:name="_Toc120629662"/>
      <w:bookmarkStart w:id="21530" w:name="_Toc120631163"/>
      <w:bookmarkStart w:id="21531" w:name="_Toc120631814"/>
      <w:bookmarkStart w:id="21532" w:name="_Toc120632464"/>
      <w:bookmarkStart w:id="21533" w:name="_Toc120633114"/>
      <w:bookmarkStart w:id="21534" w:name="_Toc120633764"/>
      <w:bookmarkStart w:id="21535" w:name="_Toc120634415"/>
      <w:bookmarkStart w:id="21536" w:name="_Toc120635066"/>
      <w:bookmarkStart w:id="21537" w:name="_Toc121754190"/>
      <w:bookmarkStart w:id="21538" w:name="_Toc121754860"/>
      <w:bookmarkStart w:id="21539" w:name="_Toc129108809"/>
      <w:bookmarkStart w:id="21540" w:name="_Toc129109474"/>
      <w:bookmarkStart w:id="21541" w:name="_Toc129110147"/>
      <w:bookmarkStart w:id="21542" w:name="_Toc130389267"/>
      <w:bookmarkStart w:id="21543" w:name="_Toc130390340"/>
      <w:bookmarkStart w:id="21544" w:name="_Toc130391028"/>
      <w:bookmarkStart w:id="21545" w:name="_Toc131624792"/>
      <w:bookmarkStart w:id="21546" w:name="_Toc137476225"/>
      <w:bookmarkStart w:id="21547" w:name="_Toc138872880"/>
      <w:bookmarkStart w:id="21548" w:name="_Toc138874466"/>
      <w:bookmarkStart w:id="21549" w:name="_Toc145525065"/>
      <w:bookmarkStart w:id="21550" w:name="_Toc153560190"/>
      <w:bookmarkStart w:id="21551" w:name="_Toc161647490"/>
      <w:bookmarkStart w:id="21552" w:name="_Toc169533085"/>
      <w:bookmarkStart w:id="21553" w:name="_Toc171519686"/>
      <w:bookmarkStart w:id="21554" w:name="_Toc176539419"/>
      <w:bookmarkStart w:id="21555" w:name="_Toc192246717"/>
      <w:bookmarkStart w:id="21556" w:name="_Toc210482508"/>
      <w:r w:rsidRPr="008C3753">
        <w:t>8.4.1</w:t>
      </w:r>
      <w:r w:rsidRPr="008C3753">
        <w:tab/>
        <w:t>PRACH false alarm probability and missed detection</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p>
    <w:p w14:paraId="14985C0A" w14:textId="77777777" w:rsidR="005663EE" w:rsidRPr="008C3753" w:rsidRDefault="005663EE" w:rsidP="005663EE">
      <w:pPr>
        <w:pStyle w:val="Heading4"/>
      </w:pPr>
      <w:bookmarkStart w:id="21557" w:name="_Toc21100211"/>
      <w:bookmarkStart w:id="21558" w:name="_Toc29810009"/>
      <w:bookmarkStart w:id="21559" w:name="_Toc36645402"/>
      <w:bookmarkStart w:id="21560" w:name="_Toc37272456"/>
      <w:bookmarkStart w:id="21561" w:name="_Toc45884702"/>
      <w:bookmarkStart w:id="21562" w:name="_Toc53182734"/>
      <w:bookmarkStart w:id="21563" w:name="_Toc58860518"/>
      <w:bookmarkStart w:id="21564" w:name="_Toc58863022"/>
      <w:bookmarkStart w:id="21565" w:name="_Toc61183007"/>
      <w:bookmarkStart w:id="21566" w:name="_Toc66728322"/>
      <w:bookmarkStart w:id="21567" w:name="_Toc74962198"/>
      <w:bookmarkStart w:id="21568" w:name="_Toc75243108"/>
      <w:bookmarkStart w:id="21569" w:name="_Toc76545454"/>
      <w:bookmarkStart w:id="21570" w:name="_Toc82595557"/>
      <w:bookmarkStart w:id="21571" w:name="_Toc89955588"/>
      <w:bookmarkStart w:id="21572" w:name="_Toc98774015"/>
      <w:bookmarkStart w:id="21573" w:name="_Toc106201776"/>
      <w:bookmarkStart w:id="21574" w:name="_Toc120544890"/>
      <w:bookmarkStart w:id="21575" w:name="_Toc120545245"/>
      <w:bookmarkStart w:id="21576" w:name="_Toc120545861"/>
      <w:bookmarkStart w:id="21577" w:name="_Toc120606765"/>
      <w:bookmarkStart w:id="21578" w:name="_Toc120607119"/>
      <w:bookmarkStart w:id="21579" w:name="_Toc120607476"/>
      <w:bookmarkStart w:id="21580" w:name="_Toc120607839"/>
      <w:bookmarkStart w:id="21581" w:name="_Toc120608204"/>
      <w:bookmarkStart w:id="21582" w:name="_Toc120608584"/>
      <w:bookmarkStart w:id="21583" w:name="_Toc120608964"/>
      <w:bookmarkStart w:id="21584" w:name="_Toc120609355"/>
      <w:bookmarkStart w:id="21585" w:name="_Toc120609746"/>
      <w:bookmarkStart w:id="21586" w:name="_Toc120610147"/>
      <w:bookmarkStart w:id="21587" w:name="_Toc120610900"/>
      <w:bookmarkStart w:id="21588" w:name="_Toc120611309"/>
      <w:bookmarkStart w:id="21589" w:name="_Toc120611727"/>
      <w:bookmarkStart w:id="21590" w:name="_Toc120612147"/>
      <w:bookmarkStart w:id="21591" w:name="_Toc120612574"/>
      <w:bookmarkStart w:id="21592" w:name="_Toc120613003"/>
      <w:bookmarkStart w:id="21593" w:name="_Toc120613433"/>
      <w:bookmarkStart w:id="21594" w:name="_Toc120613863"/>
      <w:bookmarkStart w:id="21595" w:name="_Toc120614306"/>
      <w:bookmarkStart w:id="21596" w:name="_Toc120614765"/>
      <w:bookmarkStart w:id="21597" w:name="_Toc120615240"/>
      <w:bookmarkStart w:id="21598" w:name="_Toc120622448"/>
      <w:bookmarkStart w:id="21599" w:name="_Toc120622954"/>
      <w:bookmarkStart w:id="21600" w:name="_Toc120623573"/>
      <w:bookmarkStart w:id="21601" w:name="_Toc120624098"/>
      <w:bookmarkStart w:id="21602" w:name="_Toc120624635"/>
      <w:bookmarkStart w:id="21603" w:name="_Toc120625172"/>
      <w:bookmarkStart w:id="21604" w:name="_Toc120625709"/>
      <w:bookmarkStart w:id="21605" w:name="_Toc120626246"/>
      <w:bookmarkStart w:id="21606" w:name="_Toc120626793"/>
      <w:bookmarkStart w:id="21607" w:name="_Toc120627349"/>
      <w:bookmarkStart w:id="21608" w:name="_Toc120627914"/>
      <w:bookmarkStart w:id="21609" w:name="_Toc120628490"/>
      <w:bookmarkStart w:id="21610" w:name="_Toc120629075"/>
      <w:bookmarkStart w:id="21611" w:name="_Toc120629663"/>
      <w:bookmarkStart w:id="21612" w:name="_Toc120631164"/>
      <w:bookmarkStart w:id="21613" w:name="_Toc120631815"/>
      <w:bookmarkStart w:id="21614" w:name="_Toc120632465"/>
      <w:bookmarkStart w:id="21615" w:name="_Toc120633115"/>
      <w:bookmarkStart w:id="21616" w:name="_Toc120633765"/>
      <w:bookmarkStart w:id="21617" w:name="_Toc120634416"/>
      <w:bookmarkStart w:id="21618" w:name="_Toc120635067"/>
      <w:bookmarkStart w:id="21619" w:name="_Toc121754191"/>
      <w:bookmarkStart w:id="21620" w:name="_Toc121754861"/>
      <w:bookmarkStart w:id="21621" w:name="_Toc129108810"/>
      <w:bookmarkStart w:id="21622" w:name="_Toc129109475"/>
      <w:bookmarkStart w:id="21623" w:name="_Toc129110148"/>
      <w:bookmarkStart w:id="21624" w:name="_Toc130389268"/>
      <w:bookmarkStart w:id="21625" w:name="_Toc130390341"/>
      <w:bookmarkStart w:id="21626" w:name="_Toc130391029"/>
      <w:bookmarkStart w:id="21627" w:name="_Toc131624793"/>
      <w:bookmarkStart w:id="21628" w:name="_Toc137476226"/>
      <w:bookmarkStart w:id="21629" w:name="_Toc138872881"/>
      <w:bookmarkStart w:id="21630" w:name="_Toc138874467"/>
      <w:bookmarkStart w:id="21631" w:name="_Toc145525066"/>
      <w:bookmarkStart w:id="21632" w:name="_Toc153560191"/>
      <w:bookmarkStart w:id="21633" w:name="_Toc161647491"/>
      <w:bookmarkStart w:id="21634" w:name="_Toc169533086"/>
      <w:bookmarkStart w:id="21635" w:name="_Toc171519687"/>
      <w:bookmarkStart w:id="21636" w:name="_Toc176539420"/>
      <w:bookmarkStart w:id="21637" w:name="_Toc192246718"/>
      <w:bookmarkStart w:id="21638" w:name="_Toc210482509"/>
      <w:r w:rsidRPr="008C3753">
        <w:t>8.4.1.1</w:t>
      </w:r>
      <w:r w:rsidRPr="008C3753">
        <w:tab/>
        <w:t>Definition and applicability</w:t>
      </w:r>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39" w:name="_Toc21100213"/>
      <w:bookmarkStart w:id="21640" w:name="_Toc29810011"/>
      <w:bookmarkStart w:id="21641" w:name="_Toc36645404"/>
      <w:bookmarkStart w:id="21642" w:name="_Toc37272458"/>
      <w:bookmarkStart w:id="21643" w:name="_Toc45884704"/>
      <w:bookmarkStart w:id="21644" w:name="_Toc53182736"/>
      <w:bookmarkStart w:id="21645" w:name="_Toc58860520"/>
      <w:bookmarkStart w:id="21646" w:name="_Toc58863024"/>
      <w:bookmarkStart w:id="21647" w:name="_Toc61183009"/>
      <w:bookmarkStart w:id="21648"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49" w:name="_Toc21100212"/>
      <w:bookmarkStart w:id="21650"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1" w:name="_Toc36645403"/>
      <w:bookmarkStart w:id="21652" w:name="_Toc37272457"/>
      <w:bookmarkStart w:id="21653" w:name="_Toc45884703"/>
      <w:bookmarkStart w:id="21654" w:name="_Toc53182735"/>
      <w:bookmarkStart w:id="21655" w:name="_Toc58860519"/>
      <w:bookmarkStart w:id="21656" w:name="_Toc66782629"/>
      <w:bookmarkStart w:id="21657" w:name="_Toc74962199"/>
      <w:bookmarkStart w:id="21658" w:name="_Toc75243109"/>
      <w:bookmarkStart w:id="21659" w:name="_Toc76545455"/>
      <w:bookmarkStart w:id="21660" w:name="_Toc82595558"/>
      <w:bookmarkStart w:id="21661" w:name="_Toc89955589"/>
      <w:bookmarkStart w:id="21662" w:name="_Toc98774016"/>
      <w:bookmarkStart w:id="21663" w:name="_Toc106201777"/>
      <w:bookmarkStart w:id="21664" w:name="_Toc120544891"/>
      <w:bookmarkStart w:id="21665" w:name="_Toc120545246"/>
      <w:bookmarkStart w:id="21666" w:name="_Toc120545862"/>
      <w:bookmarkStart w:id="21667" w:name="_Toc120606766"/>
      <w:bookmarkStart w:id="21668" w:name="_Toc120607120"/>
      <w:bookmarkStart w:id="21669" w:name="_Toc120607477"/>
      <w:bookmarkStart w:id="21670" w:name="_Toc120607840"/>
      <w:bookmarkStart w:id="21671" w:name="_Toc120608205"/>
      <w:bookmarkStart w:id="21672" w:name="_Toc120608585"/>
      <w:bookmarkStart w:id="21673" w:name="_Toc120608965"/>
      <w:bookmarkStart w:id="21674" w:name="_Toc120609356"/>
      <w:bookmarkStart w:id="21675" w:name="_Toc120609747"/>
      <w:bookmarkStart w:id="21676" w:name="_Toc120610148"/>
      <w:bookmarkStart w:id="21677" w:name="_Toc120610901"/>
      <w:bookmarkStart w:id="21678" w:name="_Toc120611310"/>
      <w:bookmarkStart w:id="21679" w:name="_Toc120611728"/>
      <w:bookmarkStart w:id="21680" w:name="_Toc120612148"/>
      <w:bookmarkStart w:id="21681" w:name="_Toc120612575"/>
      <w:bookmarkStart w:id="21682" w:name="_Toc120613004"/>
      <w:bookmarkStart w:id="21683" w:name="_Toc120613434"/>
      <w:bookmarkStart w:id="21684" w:name="_Toc120613864"/>
      <w:bookmarkStart w:id="21685" w:name="_Toc120614307"/>
      <w:bookmarkStart w:id="21686" w:name="_Toc120614766"/>
      <w:bookmarkStart w:id="21687" w:name="_Toc120615241"/>
      <w:bookmarkStart w:id="21688" w:name="_Toc120622449"/>
      <w:bookmarkStart w:id="21689" w:name="_Toc120622955"/>
      <w:bookmarkStart w:id="21690" w:name="_Toc120623574"/>
      <w:bookmarkStart w:id="21691" w:name="_Toc120624099"/>
      <w:bookmarkStart w:id="21692" w:name="_Toc120624636"/>
      <w:bookmarkStart w:id="21693" w:name="_Toc120625173"/>
      <w:bookmarkStart w:id="21694" w:name="_Toc120625710"/>
      <w:bookmarkStart w:id="21695" w:name="_Toc120626247"/>
      <w:bookmarkStart w:id="21696" w:name="_Toc120626794"/>
      <w:bookmarkStart w:id="21697" w:name="_Toc120627350"/>
      <w:bookmarkStart w:id="21698" w:name="_Toc120627915"/>
      <w:bookmarkStart w:id="21699" w:name="_Toc120628491"/>
      <w:bookmarkStart w:id="21700" w:name="_Toc120629076"/>
      <w:bookmarkStart w:id="21701" w:name="_Toc120629664"/>
      <w:bookmarkStart w:id="21702" w:name="_Toc120631165"/>
      <w:bookmarkStart w:id="21703" w:name="_Toc120631816"/>
      <w:bookmarkStart w:id="21704" w:name="_Toc120632466"/>
      <w:bookmarkStart w:id="21705" w:name="_Toc120633116"/>
      <w:bookmarkStart w:id="21706" w:name="_Toc120633766"/>
      <w:bookmarkStart w:id="21707" w:name="_Toc120634417"/>
      <w:bookmarkStart w:id="21708" w:name="_Toc120635068"/>
      <w:bookmarkStart w:id="21709" w:name="_Toc121754192"/>
      <w:bookmarkStart w:id="21710" w:name="_Toc121754862"/>
      <w:bookmarkStart w:id="21711" w:name="_Toc129108811"/>
      <w:bookmarkStart w:id="21712" w:name="_Toc129109476"/>
      <w:bookmarkStart w:id="21713" w:name="_Toc129110149"/>
      <w:bookmarkStart w:id="21714" w:name="_Toc130389269"/>
      <w:bookmarkStart w:id="21715" w:name="_Toc130390342"/>
      <w:bookmarkStart w:id="21716" w:name="_Toc130391030"/>
      <w:bookmarkStart w:id="21717" w:name="_Toc131624794"/>
      <w:bookmarkStart w:id="21718" w:name="_Toc137476227"/>
      <w:bookmarkStart w:id="21719" w:name="_Toc138872882"/>
      <w:bookmarkStart w:id="21720" w:name="_Toc138874468"/>
      <w:bookmarkStart w:id="21721" w:name="_Toc145525067"/>
      <w:bookmarkStart w:id="21722" w:name="_Toc153560192"/>
      <w:bookmarkStart w:id="21723" w:name="_Toc161647492"/>
      <w:bookmarkStart w:id="21724" w:name="_Toc169533087"/>
      <w:bookmarkStart w:id="21725" w:name="_Toc171519688"/>
      <w:bookmarkStart w:id="21726" w:name="_Toc176539421"/>
      <w:bookmarkStart w:id="21727" w:name="_Toc192246719"/>
      <w:bookmarkStart w:id="21728" w:name="_Toc210482510"/>
      <w:r w:rsidRPr="008C3753">
        <w:t>8.4.1.2</w:t>
      </w:r>
      <w:r w:rsidRPr="008C3753">
        <w:tab/>
        <w:t>Minimum requirement</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29" w:name="_Toc74962200"/>
      <w:bookmarkStart w:id="21730" w:name="_Toc75243110"/>
      <w:bookmarkStart w:id="21731" w:name="_Toc76545456"/>
      <w:bookmarkStart w:id="21732" w:name="_Toc82595559"/>
      <w:bookmarkStart w:id="21733" w:name="_Toc89955590"/>
      <w:bookmarkStart w:id="21734" w:name="_Toc98774017"/>
      <w:bookmarkStart w:id="21735" w:name="_Toc106201778"/>
      <w:bookmarkStart w:id="21736" w:name="_Toc120544892"/>
      <w:bookmarkStart w:id="21737" w:name="_Toc120545247"/>
      <w:bookmarkStart w:id="21738" w:name="_Toc120545863"/>
      <w:bookmarkStart w:id="21739" w:name="_Toc120606767"/>
      <w:bookmarkStart w:id="21740" w:name="_Toc120607121"/>
      <w:bookmarkStart w:id="21741" w:name="_Toc120607478"/>
      <w:bookmarkStart w:id="21742" w:name="_Toc120607841"/>
      <w:bookmarkStart w:id="21743" w:name="_Toc120608206"/>
      <w:bookmarkStart w:id="21744" w:name="_Toc120608586"/>
      <w:bookmarkStart w:id="21745" w:name="_Toc120608966"/>
      <w:bookmarkStart w:id="21746" w:name="_Toc120609357"/>
      <w:bookmarkStart w:id="21747" w:name="_Toc120609748"/>
      <w:bookmarkStart w:id="21748" w:name="_Toc120610149"/>
      <w:bookmarkStart w:id="21749" w:name="_Toc120610902"/>
      <w:bookmarkStart w:id="21750" w:name="_Toc120611311"/>
      <w:bookmarkStart w:id="21751" w:name="_Toc120611729"/>
      <w:bookmarkStart w:id="21752" w:name="_Toc120612149"/>
      <w:bookmarkStart w:id="21753" w:name="_Toc120612576"/>
      <w:bookmarkStart w:id="21754" w:name="_Toc120613005"/>
      <w:bookmarkStart w:id="21755" w:name="_Toc120613435"/>
      <w:bookmarkStart w:id="21756" w:name="_Toc120613865"/>
      <w:bookmarkStart w:id="21757" w:name="_Toc120614308"/>
      <w:bookmarkStart w:id="21758" w:name="_Toc120614767"/>
      <w:bookmarkStart w:id="21759" w:name="_Toc120615242"/>
      <w:bookmarkStart w:id="21760" w:name="_Toc120622450"/>
      <w:bookmarkStart w:id="21761" w:name="_Toc120622956"/>
      <w:bookmarkStart w:id="21762" w:name="_Toc120623575"/>
      <w:bookmarkStart w:id="21763" w:name="_Toc120624100"/>
      <w:bookmarkStart w:id="21764" w:name="_Toc120624637"/>
      <w:bookmarkStart w:id="21765" w:name="_Toc120625174"/>
      <w:bookmarkStart w:id="21766" w:name="_Toc120625711"/>
      <w:bookmarkStart w:id="21767" w:name="_Toc120626248"/>
      <w:bookmarkStart w:id="21768" w:name="_Toc120626795"/>
      <w:bookmarkStart w:id="21769" w:name="_Toc120627351"/>
      <w:bookmarkStart w:id="21770" w:name="_Toc120627916"/>
      <w:bookmarkStart w:id="21771" w:name="_Toc120628492"/>
      <w:bookmarkStart w:id="21772" w:name="_Toc120629077"/>
      <w:bookmarkStart w:id="21773" w:name="_Toc120629665"/>
      <w:bookmarkStart w:id="21774" w:name="_Toc120631166"/>
      <w:bookmarkStart w:id="21775" w:name="_Toc120631817"/>
      <w:bookmarkStart w:id="21776" w:name="_Toc120632467"/>
      <w:bookmarkStart w:id="21777" w:name="_Toc120633117"/>
      <w:bookmarkStart w:id="21778" w:name="_Toc120633767"/>
      <w:bookmarkStart w:id="21779" w:name="_Toc120634418"/>
      <w:bookmarkStart w:id="21780" w:name="_Toc120635069"/>
      <w:bookmarkStart w:id="21781" w:name="_Toc121754193"/>
      <w:bookmarkStart w:id="21782" w:name="_Toc121754863"/>
      <w:bookmarkStart w:id="21783" w:name="_Toc129108812"/>
      <w:bookmarkStart w:id="21784" w:name="_Toc129109477"/>
      <w:bookmarkStart w:id="21785" w:name="_Toc129110150"/>
      <w:bookmarkStart w:id="21786" w:name="_Toc130389270"/>
      <w:bookmarkStart w:id="21787" w:name="_Toc130390343"/>
      <w:bookmarkStart w:id="21788" w:name="_Toc130391031"/>
      <w:bookmarkStart w:id="21789" w:name="_Toc131624795"/>
      <w:bookmarkStart w:id="21790" w:name="_Toc137476228"/>
      <w:bookmarkStart w:id="21791" w:name="_Toc138872883"/>
      <w:bookmarkStart w:id="21792" w:name="_Toc138874469"/>
      <w:bookmarkStart w:id="21793" w:name="_Toc145525068"/>
      <w:bookmarkStart w:id="21794" w:name="_Toc153560193"/>
      <w:bookmarkStart w:id="21795" w:name="_Toc161647493"/>
      <w:bookmarkStart w:id="21796" w:name="_Toc169533088"/>
      <w:bookmarkStart w:id="21797" w:name="_Toc171519689"/>
      <w:bookmarkStart w:id="21798" w:name="_Toc176539422"/>
      <w:bookmarkStart w:id="21799" w:name="_Toc192246720"/>
      <w:bookmarkStart w:id="21800" w:name="_Toc210482511"/>
      <w:r w:rsidRPr="008C3753">
        <w:t>8.4.1.3</w:t>
      </w:r>
      <w:r w:rsidRPr="008C3753">
        <w:tab/>
        <w:t>Test purpose</w:t>
      </w:r>
      <w:bookmarkEnd w:id="21639"/>
      <w:bookmarkEnd w:id="21640"/>
      <w:bookmarkEnd w:id="21641"/>
      <w:bookmarkEnd w:id="21642"/>
      <w:bookmarkEnd w:id="21643"/>
      <w:bookmarkEnd w:id="21644"/>
      <w:bookmarkEnd w:id="21645"/>
      <w:bookmarkEnd w:id="21646"/>
      <w:bookmarkEnd w:id="21647"/>
      <w:bookmarkEnd w:id="2164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1" w:name="_Toc21100214"/>
      <w:bookmarkStart w:id="21802" w:name="_Toc29810012"/>
      <w:bookmarkStart w:id="21803" w:name="_Toc36645405"/>
      <w:bookmarkStart w:id="21804" w:name="_Toc37272459"/>
      <w:bookmarkStart w:id="21805" w:name="_Toc45884705"/>
      <w:bookmarkStart w:id="21806" w:name="_Toc53182737"/>
      <w:bookmarkStart w:id="21807" w:name="_Toc58860521"/>
      <w:bookmarkStart w:id="21808" w:name="_Toc58863025"/>
      <w:bookmarkStart w:id="21809" w:name="_Toc61183010"/>
      <w:bookmarkStart w:id="21810" w:name="_Toc66728325"/>
      <w:bookmarkStart w:id="21811" w:name="_Toc74962201"/>
      <w:bookmarkStart w:id="21812" w:name="_Toc75243111"/>
      <w:bookmarkStart w:id="21813" w:name="_Toc76545457"/>
      <w:bookmarkStart w:id="21814" w:name="_Toc82595560"/>
      <w:bookmarkStart w:id="21815" w:name="_Toc89955591"/>
      <w:bookmarkStart w:id="21816" w:name="_Toc98774018"/>
      <w:bookmarkStart w:id="21817" w:name="_Toc106201779"/>
      <w:bookmarkStart w:id="21818" w:name="_Toc120544893"/>
      <w:bookmarkStart w:id="21819" w:name="_Toc120545248"/>
      <w:bookmarkStart w:id="21820" w:name="_Toc120545864"/>
      <w:bookmarkStart w:id="21821" w:name="_Toc120606768"/>
      <w:bookmarkStart w:id="21822" w:name="_Toc120607122"/>
      <w:bookmarkStart w:id="21823" w:name="_Toc120607479"/>
      <w:bookmarkStart w:id="21824" w:name="_Toc120607842"/>
      <w:bookmarkStart w:id="21825" w:name="_Toc120608207"/>
      <w:bookmarkStart w:id="21826" w:name="_Toc120608587"/>
      <w:bookmarkStart w:id="21827" w:name="_Toc120608967"/>
      <w:bookmarkStart w:id="21828" w:name="_Toc120609358"/>
      <w:bookmarkStart w:id="21829" w:name="_Toc120609749"/>
      <w:bookmarkStart w:id="21830" w:name="_Toc120610150"/>
      <w:bookmarkStart w:id="21831" w:name="_Toc120610903"/>
      <w:bookmarkStart w:id="21832" w:name="_Toc120611312"/>
      <w:bookmarkStart w:id="21833" w:name="_Toc120611730"/>
      <w:bookmarkStart w:id="21834" w:name="_Toc120612150"/>
      <w:bookmarkStart w:id="21835" w:name="_Toc120612577"/>
      <w:bookmarkStart w:id="21836" w:name="_Toc120613006"/>
      <w:bookmarkStart w:id="21837" w:name="_Toc120613436"/>
      <w:bookmarkStart w:id="21838" w:name="_Toc120613866"/>
      <w:bookmarkStart w:id="21839" w:name="_Toc120614309"/>
      <w:bookmarkStart w:id="21840" w:name="_Toc120614768"/>
      <w:bookmarkStart w:id="21841" w:name="_Toc120615243"/>
      <w:bookmarkStart w:id="21842" w:name="_Toc120622451"/>
      <w:bookmarkStart w:id="21843" w:name="_Toc120622957"/>
      <w:bookmarkStart w:id="21844" w:name="_Toc120623576"/>
      <w:bookmarkStart w:id="21845" w:name="_Toc120624101"/>
      <w:bookmarkStart w:id="21846" w:name="_Toc120624638"/>
      <w:bookmarkStart w:id="21847" w:name="_Toc120625175"/>
      <w:bookmarkStart w:id="21848" w:name="_Toc120625712"/>
      <w:bookmarkStart w:id="21849" w:name="_Toc120626249"/>
      <w:bookmarkStart w:id="21850" w:name="_Toc120626796"/>
      <w:bookmarkStart w:id="21851" w:name="_Toc120627352"/>
      <w:bookmarkStart w:id="21852" w:name="_Toc120627917"/>
      <w:bookmarkStart w:id="21853" w:name="_Toc120628493"/>
      <w:bookmarkStart w:id="21854" w:name="_Toc120629078"/>
      <w:bookmarkStart w:id="21855" w:name="_Toc120629666"/>
      <w:bookmarkStart w:id="21856" w:name="_Toc120631167"/>
      <w:bookmarkStart w:id="21857" w:name="_Toc120631818"/>
      <w:bookmarkStart w:id="21858" w:name="_Toc120632468"/>
      <w:bookmarkStart w:id="21859" w:name="_Toc120633118"/>
      <w:bookmarkStart w:id="21860" w:name="_Toc120633768"/>
      <w:bookmarkStart w:id="21861" w:name="_Toc120634419"/>
      <w:bookmarkStart w:id="21862" w:name="_Toc120635070"/>
      <w:bookmarkStart w:id="21863" w:name="_Toc121754194"/>
      <w:bookmarkStart w:id="21864" w:name="_Toc121754864"/>
      <w:bookmarkStart w:id="21865" w:name="_Toc129108813"/>
      <w:bookmarkStart w:id="21866" w:name="_Toc129109478"/>
      <w:bookmarkStart w:id="21867" w:name="_Toc129110151"/>
      <w:bookmarkStart w:id="21868" w:name="_Toc130389271"/>
      <w:bookmarkStart w:id="21869" w:name="_Toc130390344"/>
      <w:bookmarkStart w:id="21870" w:name="_Toc130391032"/>
      <w:bookmarkStart w:id="21871" w:name="_Toc131624796"/>
      <w:bookmarkStart w:id="21872" w:name="_Toc137476229"/>
      <w:bookmarkStart w:id="21873" w:name="_Toc138872884"/>
      <w:bookmarkStart w:id="21874" w:name="_Toc138874470"/>
      <w:bookmarkStart w:id="21875" w:name="_Toc145525069"/>
      <w:bookmarkStart w:id="21876" w:name="_Toc153560194"/>
      <w:bookmarkStart w:id="21877" w:name="_Toc161647494"/>
      <w:bookmarkStart w:id="21878" w:name="_Toc169533089"/>
      <w:bookmarkStart w:id="21879" w:name="_Toc171519690"/>
      <w:bookmarkStart w:id="21880" w:name="_Toc176539423"/>
      <w:bookmarkStart w:id="21881" w:name="_Toc192246721"/>
      <w:bookmarkStart w:id="21882" w:name="_Toc210482512"/>
      <w:r w:rsidRPr="008C3753">
        <w:t>8.4.1.4</w:t>
      </w:r>
      <w:r w:rsidRPr="008C3753">
        <w:tab/>
        <w:t>Method of test</w:t>
      </w:r>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p>
    <w:p w14:paraId="6AB1442B" w14:textId="77777777" w:rsidR="005663EE" w:rsidRPr="008C3753" w:rsidRDefault="005663EE" w:rsidP="005663EE">
      <w:pPr>
        <w:pStyle w:val="Heading5"/>
      </w:pPr>
      <w:bookmarkStart w:id="21883" w:name="_Toc21100215"/>
      <w:bookmarkStart w:id="21884" w:name="_Toc29810013"/>
      <w:bookmarkStart w:id="21885" w:name="_Toc36645406"/>
      <w:bookmarkStart w:id="21886" w:name="_Toc37272460"/>
      <w:bookmarkStart w:id="21887" w:name="_Toc45884706"/>
      <w:bookmarkStart w:id="21888" w:name="_Toc53182738"/>
      <w:bookmarkStart w:id="21889" w:name="_Toc58860522"/>
      <w:bookmarkStart w:id="21890" w:name="_Toc58863026"/>
      <w:bookmarkStart w:id="21891" w:name="_Toc61183011"/>
      <w:bookmarkStart w:id="21892" w:name="_Toc66728326"/>
      <w:bookmarkStart w:id="21893" w:name="_Toc74962202"/>
      <w:bookmarkStart w:id="21894" w:name="_Toc75243112"/>
      <w:bookmarkStart w:id="21895" w:name="_Toc76545458"/>
      <w:bookmarkStart w:id="21896" w:name="_Toc82595561"/>
      <w:bookmarkStart w:id="21897" w:name="_Toc89955592"/>
      <w:bookmarkStart w:id="21898" w:name="_Toc98774019"/>
      <w:bookmarkStart w:id="21899" w:name="_Toc106201780"/>
      <w:bookmarkStart w:id="21900" w:name="_Toc120544894"/>
      <w:bookmarkStart w:id="21901" w:name="_Toc120545249"/>
      <w:bookmarkStart w:id="21902" w:name="_Toc120545865"/>
      <w:bookmarkStart w:id="21903" w:name="_Toc120606769"/>
      <w:bookmarkStart w:id="21904" w:name="_Toc120607123"/>
      <w:bookmarkStart w:id="21905" w:name="_Toc120607480"/>
      <w:bookmarkStart w:id="21906" w:name="_Toc120607843"/>
      <w:bookmarkStart w:id="21907" w:name="_Toc120608208"/>
      <w:bookmarkStart w:id="21908" w:name="_Toc120608588"/>
      <w:bookmarkStart w:id="21909" w:name="_Toc120608968"/>
      <w:bookmarkStart w:id="21910" w:name="_Toc120609359"/>
      <w:bookmarkStart w:id="21911" w:name="_Toc120609750"/>
      <w:bookmarkStart w:id="21912" w:name="_Toc120610151"/>
      <w:bookmarkStart w:id="21913" w:name="_Toc120610904"/>
      <w:bookmarkStart w:id="21914" w:name="_Toc120611313"/>
      <w:bookmarkStart w:id="21915" w:name="_Toc120611731"/>
      <w:bookmarkStart w:id="21916" w:name="_Toc120612151"/>
      <w:bookmarkStart w:id="21917" w:name="_Toc120612578"/>
      <w:bookmarkStart w:id="21918" w:name="_Toc120613007"/>
      <w:bookmarkStart w:id="21919" w:name="_Toc120613437"/>
      <w:bookmarkStart w:id="21920" w:name="_Toc120613867"/>
      <w:bookmarkStart w:id="21921" w:name="_Toc120614310"/>
      <w:bookmarkStart w:id="21922" w:name="_Toc120614769"/>
      <w:bookmarkStart w:id="21923" w:name="_Toc120615244"/>
      <w:bookmarkStart w:id="21924" w:name="_Toc120622452"/>
      <w:bookmarkStart w:id="21925" w:name="_Toc120622958"/>
      <w:bookmarkStart w:id="21926" w:name="_Toc120623577"/>
      <w:bookmarkStart w:id="21927" w:name="_Toc120624102"/>
      <w:bookmarkStart w:id="21928" w:name="_Toc120624639"/>
      <w:bookmarkStart w:id="21929" w:name="_Toc120625176"/>
      <w:bookmarkStart w:id="21930" w:name="_Toc120625713"/>
      <w:bookmarkStart w:id="21931" w:name="_Toc120626250"/>
      <w:bookmarkStart w:id="21932" w:name="_Toc120626797"/>
      <w:bookmarkStart w:id="21933" w:name="_Toc120627353"/>
      <w:bookmarkStart w:id="21934" w:name="_Toc120627918"/>
      <w:bookmarkStart w:id="21935" w:name="_Toc120628494"/>
      <w:bookmarkStart w:id="21936" w:name="_Toc120629079"/>
      <w:bookmarkStart w:id="21937" w:name="_Toc120629667"/>
      <w:bookmarkStart w:id="21938" w:name="_Toc120631168"/>
      <w:bookmarkStart w:id="21939" w:name="_Toc120631819"/>
      <w:bookmarkStart w:id="21940" w:name="_Toc120632469"/>
      <w:bookmarkStart w:id="21941" w:name="_Toc120633119"/>
      <w:bookmarkStart w:id="21942" w:name="_Toc120633769"/>
      <w:bookmarkStart w:id="21943" w:name="_Toc120634420"/>
      <w:bookmarkStart w:id="21944" w:name="_Toc120635071"/>
      <w:bookmarkStart w:id="21945" w:name="_Toc121754195"/>
      <w:bookmarkStart w:id="21946" w:name="_Toc121754865"/>
      <w:bookmarkStart w:id="21947" w:name="_Toc129108814"/>
      <w:bookmarkStart w:id="21948" w:name="_Toc129109479"/>
      <w:bookmarkStart w:id="21949" w:name="_Toc129110152"/>
      <w:bookmarkStart w:id="21950" w:name="_Toc130389272"/>
      <w:bookmarkStart w:id="21951" w:name="_Toc130390345"/>
      <w:bookmarkStart w:id="21952" w:name="_Toc130391033"/>
      <w:bookmarkStart w:id="21953" w:name="_Toc131624797"/>
      <w:bookmarkStart w:id="21954" w:name="_Toc137476230"/>
      <w:bookmarkStart w:id="21955" w:name="_Toc138872885"/>
      <w:bookmarkStart w:id="21956" w:name="_Toc138874471"/>
      <w:bookmarkStart w:id="21957" w:name="_Toc145525070"/>
      <w:bookmarkStart w:id="21958" w:name="_Toc153560195"/>
      <w:bookmarkStart w:id="21959" w:name="_Toc161647495"/>
      <w:bookmarkStart w:id="21960" w:name="_Toc169533090"/>
      <w:bookmarkStart w:id="21961" w:name="_Toc171519691"/>
      <w:bookmarkStart w:id="21962" w:name="_Toc176539424"/>
      <w:bookmarkStart w:id="21963" w:name="_Toc192246722"/>
      <w:bookmarkStart w:id="21964" w:name="_Toc210482513"/>
      <w:r w:rsidRPr="008C3753">
        <w:t>8.4.1.4.1</w:t>
      </w:r>
      <w:r w:rsidRPr="008C3753">
        <w:tab/>
        <w:t>Initial conditions</w:t>
      </w:r>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66" w:name="_Toc29810014"/>
      <w:bookmarkStart w:id="21967" w:name="_Toc36645407"/>
      <w:bookmarkStart w:id="21968" w:name="_Toc37272461"/>
      <w:bookmarkStart w:id="21969" w:name="_Toc45884707"/>
      <w:bookmarkStart w:id="21970" w:name="_Toc53182739"/>
      <w:bookmarkStart w:id="21971" w:name="_Toc58860523"/>
      <w:bookmarkStart w:id="21972" w:name="_Toc58863027"/>
      <w:bookmarkStart w:id="21973" w:name="_Toc61183012"/>
      <w:bookmarkStart w:id="21974" w:name="_Toc66728327"/>
      <w:bookmarkStart w:id="21975" w:name="_Toc74962203"/>
      <w:bookmarkStart w:id="21976" w:name="_Toc75243113"/>
      <w:bookmarkStart w:id="21977" w:name="_Toc76545459"/>
      <w:bookmarkStart w:id="21978" w:name="_Toc82595562"/>
      <w:bookmarkStart w:id="21979" w:name="_Toc89955593"/>
      <w:bookmarkStart w:id="21980" w:name="_Toc98774020"/>
      <w:bookmarkStart w:id="21981" w:name="_Toc106201781"/>
      <w:bookmarkStart w:id="21982" w:name="_Toc120544895"/>
      <w:bookmarkStart w:id="21983" w:name="_Toc120545250"/>
      <w:bookmarkStart w:id="21984" w:name="_Toc120545866"/>
      <w:bookmarkStart w:id="21985" w:name="_Toc120606770"/>
      <w:bookmarkStart w:id="21986" w:name="_Toc120607124"/>
      <w:bookmarkStart w:id="21987" w:name="_Toc120607481"/>
      <w:bookmarkStart w:id="21988" w:name="_Toc120607844"/>
      <w:bookmarkStart w:id="21989" w:name="_Toc120608209"/>
      <w:bookmarkStart w:id="21990" w:name="_Toc120608589"/>
      <w:bookmarkStart w:id="21991" w:name="_Toc120608969"/>
      <w:bookmarkStart w:id="21992" w:name="_Toc120609360"/>
      <w:bookmarkStart w:id="21993" w:name="_Toc120609751"/>
      <w:bookmarkStart w:id="21994" w:name="_Toc120610152"/>
      <w:bookmarkStart w:id="21995" w:name="_Toc120610905"/>
      <w:bookmarkStart w:id="21996" w:name="_Toc120611314"/>
      <w:bookmarkStart w:id="21997" w:name="_Toc120611732"/>
      <w:bookmarkStart w:id="21998" w:name="_Toc120612152"/>
      <w:bookmarkStart w:id="21999" w:name="_Toc120612579"/>
      <w:bookmarkStart w:id="22000" w:name="_Toc120613008"/>
      <w:bookmarkStart w:id="22001" w:name="_Toc120613438"/>
      <w:bookmarkStart w:id="22002" w:name="_Toc120613868"/>
      <w:bookmarkStart w:id="22003" w:name="_Toc120614311"/>
      <w:bookmarkStart w:id="22004" w:name="_Toc120614770"/>
      <w:bookmarkStart w:id="22005" w:name="_Toc120615245"/>
      <w:bookmarkStart w:id="22006" w:name="_Toc120622453"/>
      <w:bookmarkStart w:id="22007" w:name="_Toc120622959"/>
      <w:bookmarkStart w:id="22008" w:name="_Toc120623578"/>
      <w:bookmarkStart w:id="22009" w:name="_Toc120624103"/>
      <w:bookmarkStart w:id="22010" w:name="_Toc120624640"/>
      <w:bookmarkStart w:id="22011" w:name="_Toc120625177"/>
      <w:bookmarkStart w:id="22012" w:name="_Toc120625714"/>
      <w:bookmarkStart w:id="22013" w:name="_Toc120626251"/>
      <w:bookmarkStart w:id="22014" w:name="_Toc120626798"/>
      <w:bookmarkStart w:id="22015" w:name="_Toc120627354"/>
      <w:bookmarkStart w:id="22016" w:name="_Toc120627919"/>
      <w:bookmarkStart w:id="22017" w:name="_Toc120628495"/>
      <w:bookmarkStart w:id="22018" w:name="_Toc120629080"/>
      <w:bookmarkStart w:id="22019" w:name="_Toc120629668"/>
      <w:bookmarkStart w:id="22020" w:name="_Toc120631169"/>
      <w:bookmarkStart w:id="22021" w:name="_Toc120631820"/>
      <w:bookmarkStart w:id="22022" w:name="_Toc120632470"/>
      <w:bookmarkStart w:id="22023" w:name="_Toc120633120"/>
      <w:bookmarkStart w:id="22024" w:name="_Toc120633770"/>
      <w:bookmarkStart w:id="22025" w:name="_Toc120634421"/>
      <w:bookmarkStart w:id="22026" w:name="_Toc120635072"/>
      <w:bookmarkStart w:id="22027" w:name="_Toc121754196"/>
      <w:bookmarkStart w:id="22028" w:name="_Toc121754866"/>
      <w:bookmarkStart w:id="22029" w:name="_Toc129108815"/>
      <w:bookmarkStart w:id="22030" w:name="_Toc129109480"/>
      <w:bookmarkStart w:id="22031" w:name="_Toc129110153"/>
      <w:bookmarkStart w:id="22032" w:name="_Toc130389273"/>
      <w:bookmarkStart w:id="22033" w:name="_Toc130390346"/>
      <w:bookmarkStart w:id="22034" w:name="_Toc130391034"/>
      <w:bookmarkStart w:id="22035" w:name="_Toc131624798"/>
      <w:bookmarkStart w:id="22036" w:name="_Toc137476231"/>
      <w:bookmarkStart w:id="22037" w:name="_Toc138872886"/>
      <w:bookmarkStart w:id="22038" w:name="_Toc138874472"/>
      <w:bookmarkStart w:id="22039" w:name="_Toc145525071"/>
      <w:bookmarkStart w:id="22040" w:name="_Toc153560196"/>
      <w:bookmarkStart w:id="22041" w:name="_Toc161647496"/>
      <w:bookmarkStart w:id="22042" w:name="_Toc169533091"/>
      <w:bookmarkStart w:id="22043" w:name="_Toc171519692"/>
      <w:bookmarkStart w:id="22044" w:name="_Toc176539425"/>
      <w:bookmarkStart w:id="22045" w:name="_Toc192246723"/>
      <w:bookmarkStart w:id="22046" w:name="_Toc210482514"/>
      <w:r w:rsidRPr="008C3753">
        <w:lastRenderedPageBreak/>
        <w:t>8.4.1.4.2</w:t>
      </w:r>
      <w:r w:rsidRPr="008C3753">
        <w:tab/>
        <w:t>Procedure</w:t>
      </w:r>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47" w:name="_MON_1599395227"/>
      <w:bookmarkEnd w:id="2204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48" w:name="_MON_1266106786"/>
    <w:bookmarkEnd w:id="22048"/>
    <w:p w14:paraId="0F32B30D" w14:textId="77777777" w:rsidR="005663EE" w:rsidRPr="008C3753" w:rsidRDefault="005663EE" w:rsidP="005663EE">
      <w:pPr>
        <w:pStyle w:val="TH"/>
      </w:pPr>
      <w:r w:rsidRPr="008C3753">
        <w:object w:dxaOrig="8641" w:dyaOrig="541" w14:anchorId="67A1A550">
          <v:shape id="_x0000_i1045" type="#_x0000_t75" style="width:6in;height:30.6pt" o:ole="" fillcolor="window">
            <v:imagedata r:id="rId48" o:title=""/>
          </v:shape>
          <o:OLEObject Type="Embed" ProgID="Word.Picture.8" ShapeID="_x0000_i1045" DrawAspect="Content" ObjectID="_1821095086"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2pt" o:ole="">
            <v:imagedata r:id="rId50" o:title=""/>
          </v:shape>
          <o:OLEObject Type="Embed" ProgID="Visio.Drawing.11" ShapeID="_x0000_i1046" DrawAspect="Content" ObjectID="_1821095087"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6pt;height:128.4pt" o:ole="">
            <v:imagedata r:id="rId52" o:title=""/>
          </v:shape>
          <o:OLEObject Type="Embed" ProgID="Visio.Drawing.11" ShapeID="_x0000_i1047" DrawAspect="Content" ObjectID="_1821095088"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49" w:name="_Toc21100217"/>
      <w:bookmarkStart w:id="22050" w:name="_Toc29810015"/>
      <w:bookmarkStart w:id="22051" w:name="_Toc36645408"/>
      <w:bookmarkStart w:id="22052" w:name="_Toc37272462"/>
      <w:bookmarkStart w:id="22053" w:name="_Toc45884708"/>
      <w:bookmarkStart w:id="22054" w:name="_Toc53182740"/>
      <w:bookmarkStart w:id="22055" w:name="_Toc58860524"/>
      <w:bookmarkStart w:id="22056" w:name="_Toc58863028"/>
      <w:bookmarkStart w:id="22057" w:name="_Toc61183013"/>
      <w:bookmarkStart w:id="22058" w:name="_Toc66728328"/>
      <w:bookmarkStart w:id="22059" w:name="_Toc74962204"/>
      <w:bookmarkStart w:id="22060" w:name="_Toc75243114"/>
      <w:bookmarkStart w:id="22061" w:name="_Toc76545460"/>
      <w:bookmarkStart w:id="22062" w:name="_Toc82595563"/>
      <w:bookmarkStart w:id="22063" w:name="_Toc89955594"/>
      <w:bookmarkStart w:id="22064" w:name="_Toc98774021"/>
      <w:bookmarkStart w:id="22065" w:name="_Toc106201782"/>
      <w:bookmarkStart w:id="22066" w:name="_Toc120544896"/>
      <w:bookmarkStart w:id="22067" w:name="_Toc120545251"/>
      <w:bookmarkStart w:id="22068" w:name="_Toc120545867"/>
      <w:bookmarkStart w:id="22069" w:name="_Toc120606771"/>
      <w:bookmarkStart w:id="22070" w:name="_Toc120607125"/>
      <w:bookmarkStart w:id="22071" w:name="_Toc120607482"/>
      <w:bookmarkStart w:id="22072" w:name="_Toc120607845"/>
      <w:bookmarkStart w:id="22073" w:name="_Toc120608210"/>
      <w:bookmarkStart w:id="22074" w:name="_Toc120608590"/>
      <w:bookmarkStart w:id="22075" w:name="_Toc120608970"/>
      <w:bookmarkStart w:id="22076" w:name="_Toc120609361"/>
      <w:bookmarkStart w:id="22077" w:name="_Toc120609752"/>
      <w:bookmarkStart w:id="22078" w:name="_Toc120610153"/>
      <w:bookmarkStart w:id="22079" w:name="_Toc120610906"/>
      <w:bookmarkStart w:id="22080" w:name="_Toc120611315"/>
      <w:bookmarkStart w:id="22081" w:name="_Toc120611733"/>
      <w:bookmarkStart w:id="22082" w:name="_Toc120612153"/>
      <w:bookmarkStart w:id="22083" w:name="_Toc120612580"/>
      <w:bookmarkStart w:id="22084" w:name="_Toc120613009"/>
      <w:bookmarkStart w:id="22085" w:name="_Toc120613439"/>
      <w:bookmarkStart w:id="22086" w:name="_Toc120613869"/>
      <w:bookmarkStart w:id="22087" w:name="_Toc120614312"/>
      <w:bookmarkStart w:id="22088" w:name="_Toc120614771"/>
      <w:bookmarkStart w:id="22089" w:name="_Toc120615246"/>
      <w:bookmarkStart w:id="22090" w:name="_Toc120622454"/>
      <w:bookmarkStart w:id="22091" w:name="_Toc120622960"/>
      <w:bookmarkStart w:id="22092" w:name="_Toc120623579"/>
      <w:bookmarkStart w:id="22093" w:name="_Toc120624104"/>
      <w:bookmarkStart w:id="22094" w:name="_Toc120624641"/>
      <w:bookmarkStart w:id="22095" w:name="_Toc120625178"/>
      <w:bookmarkStart w:id="22096" w:name="_Toc120625715"/>
      <w:bookmarkStart w:id="22097" w:name="_Toc120626252"/>
      <w:bookmarkStart w:id="22098" w:name="_Toc120626799"/>
      <w:bookmarkStart w:id="22099" w:name="_Toc120627355"/>
      <w:bookmarkStart w:id="22100" w:name="_Toc120627920"/>
      <w:bookmarkStart w:id="22101" w:name="_Toc120628496"/>
      <w:bookmarkStart w:id="22102" w:name="_Toc120629081"/>
      <w:bookmarkStart w:id="22103" w:name="_Toc120629669"/>
      <w:bookmarkStart w:id="22104" w:name="_Toc120631170"/>
      <w:bookmarkStart w:id="22105" w:name="_Toc120631821"/>
      <w:bookmarkStart w:id="22106" w:name="_Toc120632471"/>
      <w:bookmarkStart w:id="22107" w:name="_Toc120633121"/>
      <w:bookmarkStart w:id="22108" w:name="_Toc120633771"/>
      <w:bookmarkStart w:id="22109" w:name="_Toc120634422"/>
      <w:bookmarkStart w:id="22110" w:name="_Toc120635073"/>
      <w:bookmarkStart w:id="22111" w:name="_Toc121754197"/>
      <w:bookmarkStart w:id="22112" w:name="_Toc121754867"/>
      <w:bookmarkStart w:id="22113" w:name="_Toc129108816"/>
      <w:bookmarkStart w:id="22114" w:name="_Toc129109481"/>
      <w:bookmarkStart w:id="22115" w:name="_Toc129110154"/>
      <w:bookmarkStart w:id="22116" w:name="_Toc130389274"/>
      <w:bookmarkStart w:id="22117" w:name="_Toc130390347"/>
      <w:bookmarkStart w:id="22118" w:name="_Toc130391035"/>
      <w:bookmarkStart w:id="22119" w:name="_Toc131624799"/>
      <w:bookmarkStart w:id="22120" w:name="_Toc137476232"/>
      <w:bookmarkStart w:id="22121" w:name="_Toc138872887"/>
      <w:bookmarkStart w:id="22122" w:name="_Toc138874473"/>
      <w:bookmarkStart w:id="22123" w:name="_Toc145525072"/>
      <w:bookmarkStart w:id="22124" w:name="_Toc153560197"/>
      <w:bookmarkStart w:id="22125" w:name="_Toc161647497"/>
      <w:bookmarkStart w:id="22126" w:name="_Toc169533092"/>
      <w:bookmarkStart w:id="22127" w:name="_Toc171519693"/>
      <w:bookmarkStart w:id="22128" w:name="_Toc176539426"/>
      <w:bookmarkStart w:id="22129" w:name="_Toc192246724"/>
      <w:bookmarkStart w:id="22130" w:name="_Toc210482515"/>
      <w:r w:rsidRPr="008C3753">
        <w:t>8.4.1.5</w:t>
      </w:r>
      <w:r w:rsidRPr="008C3753">
        <w:tab/>
        <w:t>Test requirement</w:t>
      </w:r>
      <w:bookmarkEnd w:id="22049"/>
      <w:bookmarkEnd w:id="22050"/>
      <w:bookmarkEnd w:id="22051"/>
      <w:bookmarkEnd w:id="22052"/>
      <w:r w:rsidRPr="008C3753">
        <w:t xml:space="preserve"> for Normal Mode</w:t>
      </w:r>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1" w:name="_Toc120544897"/>
      <w:bookmarkStart w:id="22132" w:name="_Toc120545252"/>
      <w:bookmarkStart w:id="22133" w:name="_Toc120545868"/>
      <w:bookmarkStart w:id="22134" w:name="_Toc120606772"/>
      <w:bookmarkStart w:id="22135" w:name="_Toc120607126"/>
      <w:bookmarkStart w:id="22136" w:name="_Toc120607483"/>
      <w:bookmarkStart w:id="22137" w:name="_Toc120607846"/>
      <w:bookmarkStart w:id="22138" w:name="_Toc120608211"/>
      <w:bookmarkStart w:id="22139" w:name="_Toc120608591"/>
      <w:bookmarkStart w:id="22140" w:name="_Toc120608971"/>
      <w:bookmarkStart w:id="22141" w:name="_Toc120609362"/>
      <w:bookmarkStart w:id="22142" w:name="_Toc120609753"/>
      <w:bookmarkStart w:id="22143" w:name="_Toc120610154"/>
      <w:bookmarkStart w:id="22144" w:name="_Toc120610907"/>
      <w:bookmarkStart w:id="22145" w:name="_Toc120611316"/>
      <w:bookmarkStart w:id="22146" w:name="_Toc120611734"/>
      <w:bookmarkStart w:id="22147" w:name="_Toc120612154"/>
      <w:bookmarkStart w:id="22148" w:name="_Toc120612581"/>
      <w:bookmarkStart w:id="22149" w:name="_Toc120613010"/>
      <w:bookmarkStart w:id="22150" w:name="_Toc120613440"/>
      <w:bookmarkStart w:id="22151" w:name="_Toc120613870"/>
      <w:bookmarkStart w:id="22152" w:name="_Toc120614313"/>
      <w:bookmarkStart w:id="22153" w:name="_Toc120614772"/>
      <w:bookmarkStart w:id="22154" w:name="_Toc120615247"/>
      <w:bookmarkStart w:id="22155" w:name="_Toc120622455"/>
      <w:bookmarkStart w:id="22156" w:name="_Toc120622961"/>
      <w:bookmarkStart w:id="22157" w:name="_Toc120623580"/>
      <w:bookmarkStart w:id="22158" w:name="_Toc120624105"/>
      <w:bookmarkStart w:id="22159" w:name="_Toc120624642"/>
      <w:bookmarkStart w:id="22160" w:name="_Toc120625179"/>
      <w:bookmarkStart w:id="22161" w:name="_Toc120625716"/>
      <w:bookmarkStart w:id="22162" w:name="_Toc120626253"/>
      <w:bookmarkStart w:id="22163" w:name="_Toc120626800"/>
      <w:bookmarkStart w:id="22164" w:name="_Toc120627356"/>
      <w:bookmarkStart w:id="22165" w:name="_Toc120627921"/>
      <w:bookmarkStart w:id="22166" w:name="_Toc120628497"/>
      <w:bookmarkStart w:id="22167" w:name="_Toc120629082"/>
      <w:bookmarkStart w:id="22168" w:name="_Toc120629670"/>
      <w:bookmarkStart w:id="22169" w:name="_Toc120631171"/>
      <w:bookmarkStart w:id="22170" w:name="_Toc120631822"/>
      <w:bookmarkStart w:id="22171" w:name="_Toc120632472"/>
      <w:bookmarkStart w:id="22172" w:name="_Toc120633122"/>
      <w:bookmarkStart w:id="22173" w:name="_Toc120633772"/>
      <w:bookmarkStart w:id="22174" w:name="_Toc120634423"/>
      <w:bookmarkStart w:id="22175" w:name="_Toc120635074"/>
      <w:bookmarkStart w:id="22176" w:name="_Toc121754198"/>
      <w:bookmarkStart w:id="22177" w:name="_Toc121754868"/>
      <w:bookmarkStart w:id="22178" w:name="_Toc129108817"/>
      <w:bookmarkStart w:id="22179" w:name="_Toc129109482"/>
      <w:bookmarkStart w:id="22180" w:name="_Toc129110155"/>
      <w:bookmarkStart w:id="22181" w:name="_Toc130389275"/>
      <w:bookmarkStart w:id="22182" w:name="_Toc130390348"/>
      <w:bookmarkStart w:id="22183" w:name="_Toc130391036"/>
      <w:bookmarkStart w:id="22184" w:name="_Toc131624800"/>
      <w:bookmarkStart w:id="22185" w:name="_Toc137476233"/>
      <w:bookmarkStart w:id="22186" w:name="_Toc138872888"/>
      <w:bookmarkStart w:id="22187" w:name="_Toc138874474"/>
      <w:bookmarkStart w:id="22188" w:name="_Toc145525073"/>
      <w:bookmarkStart w:id="22189" w:name="_Toc153560198"/>
      <w:bookmarkStart w:id="22190" w:name="_Toc161647498"/>
      <w:bookmarkStart w:id="22191" w:name="_Toc169533093"/>
      <w:bookmarkStart w:id="22192" w:name="_Toc171519694"/>
      <w:bookmarkStart w:id="22193" w:name="_Toc176539427"/>
      <w:bookmarkStart w:id="22194" w:name="_Toc192246725"/>
      <w:bookmarkStart w:id="22195" w:name="_Toc210482516"/>
      <w:r>
        <w:rPr>
          <w:rFonts w:hint="eastAsia"/>
          <w:lang w:eastAsia="zh-CN"/>
        </w:rPr>
        <w:lastRenderedPageBreak/>
        <w:t>9</w:t>
      </w:r>
      <w:r>
        <w:rPr>
          <w:rFonts w:hint="eastAsia"/>
          <w:lang w:eastAsia="zh-CN"/>
        </w:rPr>
        <w:tab/>
        <w:t>Radiated transmitter characteristics</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p>
    <w:p w14:paraId="71106E3B" w14:textId="7C8F8432" w:rsidR="00812390" w:rsidRDefault="00812390" w:rsidP="00812390">
      <w:pPr>
        <w:pStyle w:val="Heading2"/>
        <w:rPr>
          <w:lang w:eastAsia="zh-CN"/>
        </w:rPr>
      </w:pPr>
      <w:bookmarkStart w:id="22196" w:name="_Toc120544898"/>
      <w:bookmarkStart w:id="22197" w:name="_Toc120545253"/>
      <w:bookmarkStart w:id="22198" w:name="_Toc120545869"/>
      <w:bookmarkStart w:id="22199" w:name="_Toc120606773"/>
      <w:bookmarkStart w:id="22200" w:name="_Toc120607127"/>
      <w:bookmarkStart w:id="22201" w:name="_Toc120607484"/>
      <w:bookmarkStart w:id="22202" w:name="_Toc120607847"/>
      <w:bookmarkStart w:id="22203" w:name="_Toc120608212"/>
      <w:bookmarkStart w:id="22204" w:name="_Toc120608592"/>
      <w:bookmarkStart w:id="22205" w:name="_Toc120608972"/>
      <w:bookmarkStart w:id="22206" w:name="_Toc120609363"/>
      <w:bookmarkStart w:id="22207" w:name="_Toc120609754"/>
      <w:bookmarkStart w:id="22208" w:name="_Toc120610155"/>
      <w:bookmarkStart w:id="22209" w:name="_Toc120610908"/>
      <w:bookmarkStart w:id="22210" w:name="_Toc120611317"/>
      <w:bookmarkStart w:id="22211" w:name="_Toc120611735"/>
      <w:bookmarkStart w:id="22212" w:name="_Toc120612155"/>
      <w:bookmarkStart w:id="22213" w:name="_Toc120612582"/>
      <w:bookmarkStart w:id="22214" w:name="_Toc120613011"/>
      <w:bookmarkStart w:id="22215" w:name="_Toc120613441"/>
      <w:bookmarkStart w:id="22216" w:name="_Toc120613871"/>
      <w:bookmarkStart w:id="22217" w:name="_Toc120614314"/>
      <w:bookmarkStart w:id="22218" w:name="_Toc120614773"/>
      <w:bookmarkStart w:id="22219" w:name="_Toc120615248"/>
      <w:bookmarkStart w:id="22220" w:name="_Toc120622456"/>
      <w:bookmarkStart w:id="22221" w:name="_Toc120622962"/>
      <w:bookmarkStart w:id="22222" w:name="_Toc120623581"/>
      <w:bookmarkStart w:id="22223" w:name="_Toc120624106"/>
      <w:bookmarkStart w:id="22224" w:name="_Toc120624643"/>
      <w:bookmarkStart w:id="22225" w:name="_Toc120625180"/>
      <w:bookmarkStart w:id="22226" w:name="_Toc120625717"/>
      <w:bookmarkStart w:id="22227" w:name="_Toc120626254"/>
      <w:bookmarkStart w:id="22228" w:name="_Toc120626801"/>
      <w:bookmarkStart w:id="22229" w:name="_Toc120627357"/>
      <w:bookmarkStart w:id="22230" w:name="_Toc120627922"/>
      <w:bookmarkStart w:id="22231" w:name="_Toc120628498"/>
      <w:bookmarkStart w:id="22232" w:name="_Toc120629083"/>
      <w:bookmarkStart w:id="22233" w:name="_Toc120629671"/>
      <w:bookmarkStart w:id="22234" w:name="_Toc120631172"/>
      <w:bookmarkStart w:id="22235" w:name="_Toc120631823"/>
      <w:bookmarkStart w:id="22236" w:name="_Toc120632473"/>
      <w:bookmarkStart w:id="22237" w:name="_Toc120633123"/>
      <w:bookmarkStart w:id="22238" w:name="_Toc120633773"/>
      <w:bookmarkStart w:id="22239" w:name="_Toc120634424"/>
      <w:bookmarkStart w:id="22240" w:name="_Toc120635075"/>
      <w:bookmarkStart w:id="22241" w:name="_Toc121754199"/>
      <w:bookmarkStart w:id="22242" w:name="_Toc121754869"/>
      <w:bookmarkStart w:id="22243" w:name="_Toc129108818"/>
      <w:bookmarkStart w:id="22244" w:name="_Toc129109483"/>
      <w:bookmarkStart w:id="22245" w:name="_Toc129110156"/>
      <w:bookmarkStart w:id="22246" w:name="_Toc130389276"/>
      <w:bookmarkStart w:id="22247" w:name="_Toc130390349"/>
      <w:bookmarkStart w:id="22248" w:name="_Toc130391037"/>
      <w:bookmarkStart w:id="22249" w:name="_Toc131624801"/>
      <w:bookmarkStart w:id="22250" w:name="_Toc137476234"/>
      <w:bookmarkStart w:id="22251" w:name="_Toc138872889"/>
      <w:bookmarkStart w:id="22252" w:name="_Toc138874475"/>
      <w:bookmarkStart w:id="22253" w:name="_Toc145525074"/>
      <w:bookmarkStart w:id="22254" w:name="_Toc153560199"/>
      <w:bookmarkStart w:id="22255" w:name="_Toc161647499"/>
      <w:bookmarkStart w:id="22256" w:name="_Toc169533094"/>
      <w:bookmarkStart w:id="22257" w:name="_Toc171519695"/>
      <w:bookmarkStart w:id="22258" w:name="_Toc176539428"/>
      <w:bookmarkStart w:id="22259" w:name="_Toc192246726"/>
      <w:bookmarkStart w:id="22260" w:name="_Toc210482517"/>
      <w:r>
        <w:rPr>
          <w:rFonts w:hint="eastAsia"/>
          <w:lang w:eastAsia="zh-CN"/>
        </w:rPr>
        <w:t>9.1</w:t>
      </w:r>
      <w:r>
        <w:rPr>
          <w:rFonts w:hint="eastAsia"/>
          <w:lang w:eastAsia="zh-CN"/>
        </w:rPr>
        <w:tab/>
        <w:t>General</w:t>
      </w:r>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1" w:name="_Toc120544899"/>
      <w:bookmarkStart w:id="22262" w:name="_Toc120545254"/>
      <w:bookmarkStart w:id="22263" w:name="_Toc120545870"/>
      <w:bookmarkStart w:id="22264" w:name="_Toc120606774"/>
      <w:bookmarkStart w:id="22265" w:name="_Toc120607128"/>
      <w:bookmarkStart w:id="22266" w:name="_Toc120607485"/>
      <w:bookmarkStart w:id="22267" w:name="_Toc120607848"/>
      <w:bookmarkStart w:id="22268" w:name="_Toc120608213"/>
      <w:bookmarkStart w:id="22269" w:name="_Toc120608593"/>
      <w:bookmarkStart w:id="22270" w:name="_Toc120608973"/>
      <w:bookmarkStart w:id="22271" w:name="_Toc120609364"/>
      <w:bookmarkStart w:id="22272" w:name="_Toc120609755"/>
      <w:bookmarkStart w:id="22273" w:name="_Toc120610156"/>
      <w:bookmarkStart w:id="22274" w:name="_Toc120610909"/>
      <w:bookmarkStart w:id="22275" w:name="_Toc120611318"/>
      <w:bookmarkStart w:id="22276" w:name="_Toc120611736"/>
      <w:bookmarkStart w:id="22277" w:name="_Toc120612156"/>
      <w:bookmarkStart w:id="22278" w:name="_Toc120612583"/>
      <w:bookmarkStart w:id="22279" w:name="_Toc120613012"/>
      <w:bookmarkStart w:id="22280" w:name="_Toc120613442"/>
      <w:bookmarkStart w:id="22281" w:name="_Toc120613872"/>
      <w:bookmarkStart w:id="22282" w:name="_Toc120614315"/>
      <w:bookmarkStart w:id="22283" w:name="_Toc120614774"/>
      <w:bookmarkStart w:id="22284" w:name="_Toc120615249"/>
      <w:bookmarkStart w:id="22285" w:name="_Toc120622457"/>
      <w:bookmarkStart w:id="22286" w:name="_Toc120622963"/>
      <w:bookmarkStart w:id="22287" w:name="_Toc120623582"/>
      <w:bookmarkStart w:id="22288" w:name="_Toc120624107"/>
      <w:bookmarkStart w:id="22289" w:name="_Toc120624644"/>
      <w:bookmarkStart w:id="22290" w:name="_Toc120625181"/>
      <w:bookmarkStart w:id="22291" w:name="_Toc120625718"/>
      <w:bookmarkStart w:id="22292" w:name="_Toc120626255"/>
      <w:bookmarkStart w:id="22293" w:name="_Toc120626802"/>
      <w:bookmarkStart w:id="22294" w:name="_Toc120627358"/>
      <w:bookmarkStart w:id="22295" w:name="_Toc120627923"/>
      <w:bookmarkStart w:id="22296" w:name="_Toc120628499"/>
      <w:bookmarkStart w:id="22297" w:name="_Toc120629084"/>
      <w:bookmarkStart w:id="22298" w:name="_Toc120629672"/>
      <w:bookmarkStart w:id="22299" w:name="_Toc120631173"/>
      <w:bookmarkStart w:id="22300" w:name="_Toc120631824"/>
      <w:bookmarkStart w:id="22301" w:name="_Toc120632474"/>
      <w:bookmarkStart w:id="22302" w:name="_Toc120633124"/>
      <w:bookmarkStart w:id="22303" w:name="_Toc120633774"/>
      <w:bookmarkStart w:id="22304" w:name="_Toc120634425"/>
      <w:bookmarkStart w:id="22305" w:name="_Toc120635076"/>
      <w:bookmarkStart w:id="22306" w:name="_Toc121754200"/>
      <w:bookmarkStart w:id="22307" w:name="_Toc121754870"/>
      <w:bookmarkStart w:id="22308" w:name="_Toc129108819"/>
      <w:bookmarkStart w:id="22309" w:name="_Toc129109484"/>
      <w:bookmarkStart w:id="22310" w:name="_Toc129110157"/>
      <w:bookmarkStart w:id="22311" w:name="_Toc130389277"/>
      <w:bookmarkStart w:id="22312" w:name="_Toc130390350"/>
      <w:bookmarkStart w:id="22313" w:name="_Toc130391038"/>
      <w:bookmarkStart w:id="22314" w:name="_Toc131624802"/>
      <w:bookmarkStart w:id="22315" w:name="_Toc137476235"/>
      <w:bookmarkStart w:id="22316" w:name="_Toc138872890"/>
      <w:bookmarkStart w:id="22317" w:name="_Toc138874476"/>
      <w:bookmarkStart w:id="22318" w:name="_Toc145525075"/>
      <w:bookmarkStart w:id="22319" w:name="_Toc153560200"/>
      <w:bookmarkStart w:id="22320" w:name="_Toc161647500"/>
      <w:bookmarkStart w:id="22321" w:name="_Toc169533095"/>
      <w:bookmarkStart w:id="22322" w:name="_Toc171519696"/>
      <w:bookmarkStart w:id="22323" w:name="_Toc176539429"/>
      <w:bookmarkStart w:id="22324" w:name="_Toc192246727"/>
      <w:bookmarkStart w:id="22325" w:name="_Toc210482518"/>
      <w:r>
        <w:rPr>
          <w:rFonts w:hint="eastAsia"/>
          <w:lang w:eastAsia="zh-CN"/>
        </w:rPr>
        <w:t>9.2</w:t>
      </w:r>
      <w:r>
        <w:rPr>
          <w:rFonts w:hint="eastAsia"/>
          <w:lang w:eastAsia="zh-CN"/>
        </w:rPr>
        <w:tab/>
        <w:t>Radiated transmit power</w:t>
      </w:r>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p>
    <w:p w14:paraId="75DA97B3" w14:textId="77777777" w:rsidR="008F62D2" w:rsidRPr="00383F3C" w:rsidRDefault="008F62D2" w:rsidP="008F62D2">
      <w:pPr>
        <w:pStyle w:val="Heading3"/>
        <w:tabs>
          <w:tab w:val="left" w:pos="8080"/>
        </w:tabs>
        <w:rPr>
          <w:rFonts w:cs="Arial"/>
          <w:b/>
          <w:lang w:eastAsia="sv-SE"/>
        </w:rPr>
      </w:pPr>
      <w:bookmarkStart w:id="22326" w:name="_Toc120544900"/>
      <w:bookmarkStart w:id="22327" w:name="_Toc120545255"/>
      <w:bookmarkStart w:id="22328" w:name="_Toc120545871"/>
      <w:bookmarkStart w:id="22329" w:name="_Toc120606775"/>
      <w:bookmarkStart w:id="22330" w:name="_Toc120607129"/>
      <w:bookmarkStart w:id="22331" w:name="_Toc120607486"/>
      <w:bookmarkStart w:id="22332" w:name="_Toc120607849"/>
      <w:bookmarkStart w:id="22333" w:name="_Toc120608214"/>
      <w:bookmarkStart w:id="22334" w:name="_Toc120608594"/>
      <w:bookmarkStart w:id="22335" w:name="_Toc120608974"/>
      <w:bookmarkStart w:id="22336" w:name="_Toc120609365"/>
      <w:bookmarkStart w:id="22337" w:name="_Toc120609756"/>
      <w:bookmarkStart w:id="22338" w:name="_Toc120610157"/>
      <w:bookmarkStart w:id="22339" w:name="_Toc120610910"/>
      <w:bookmarkStart w:id="22340" w:name="_Toc120611319"/>
      <w:bookmarkStart w:id="22341" w:name="_Toc120611737"/>
      <w:bookmarkStart w:id="22342" w:name="_Toc120612157"/>
      <w:bookmarkStart w:id="22343" w:name="_Toc120612584"/>
      <w:bookmarkStart w:id="22344" w:name="_Toc120613013"/>
      <w:bookmarkStart w:id="22345" w:name="_Toc120613443"/>
      <w:bookmarkStart w:id="22346" w:name="_Toc120613873"/>
      <w:bookmarkStart w:id="22347" w:name="_Toc120614316"/>
      <w:bookmarkStart w:id="22348" w:name="_Toc120614775"/>
      <w:bookmarkStart w:id="22349" w:name="_Toc120615250"/>
      <w:bookmarkStart w:id="22350" w:name="_Toc120622458"/>
      <w:bookmarkStart w:id="22351" w:name="_Toc120622964"/>
      <w:bookmarkStart w:id="22352" w:name="_Toc120623583"/>
      <w:bookmarkStart w:id="22353" w:name="_Toc120624108"/>
      <w:bookmarkStart w:id="22354" w:name="_Toc120624645"/>
      <w:bookmarkStart w:id="22355" w:name="_Toc120625182"/>
      <w:bookmarkStart w:id="22356" w:name="_Toc120625719"/>
      <w:bookmarkStart w:id="22357" w:name="_Toc120626256"/>
      <w:bookmarkStart w:id="22358" w:name="_Toc120626803"/>
      <w:bookmarkStart w:id="22359" w:name="_Toc120627359"/>
      <w:bookmarkStart w:id="22360" w:name="_Toc120627924"/>
      <w:bookmarkStart w:id="22361" w:name="_Toc120628500"/>
      <w:bookmarkStart w:id="22362" w:name="_Toc120629085"/>
      <w:bookmarkStart w:id="22363" w:name="_Toc120629673"/>
      <w:bookmarkStart w:id="22364" w:name="_Toc120631174"/>
      <w:bookmarkStart w:id="22365" w:name="_Toc120631825"/>
      <w:bookmarkStart w:id="22366" w:name="_Toc120632475"/>
      <w:bookmarkStart w:id="22367" w:name="_Toc120633125"/>
      <w:bookmarkStart w:id="22368" w:name="_Toc120633775"/>
      <w:bookmarkStart w:id="22369" w:name="_Toc120634426"/>
      <w:bookmarkStart w:id="22370" w:name="_Toc120635077"/>
      <w:bookmarkStart w:id="22371" w:name="_Toc121754201"/>
      <w:bookmarkStart w:id="22372" w:name="_Toc121754871"/>
      <w:bookmarkStart w:id="22373" w:name="_Toc129108820"/>
      <w:bookmarkStart w:id="22374" w:name="_Toc129109485"/>
      <w:bookmarkStart w:id="22375" w:name="_Toc129110158"/>
      <w:bookmarkStart w:id="22376" w:name="_Toc130389278"/>
      <w:bookmarkStart w:id="22377" w:name="_Toc130390351"/>
      <w:bookmarkStart w:id="22378" w:name="_Toc130391039"/>
      <w:bookmarkStart w:id="22379" w:name="_Toc131624803"/>
      <w:bookmarkStart w:id="22380" w:name="_Toc137476236"/>
      <w:bookmarkStart w:id="22381" w:name="_Toc138872891"/>
      <w:bookmarkStart w:id="22382" w:name="_Toc138874477"/>
      <w:bookmarkStart w:id="22383" w:name="_Toc145525076"/>
      <w:bookmarkStart w:id="22384" w:name="_Toc153560201"/>
      <w:bookmarkStart w:id="22385" w:name="_Toc161647501"/>
      <w:bookmarkStart w:id="22386" w:name="_Toc169533096"/>
      <w:bookmarkStart w:id="22387" w:name="_Toc171519697"/>
      <w:bookmarkStart w:id="22388" w:name="_Toc176539430"/>
      <w:bookmarkStart w:id="22389" w:name="_Toc192246728"/>
      <w:bookmarkStart w:id="22390" w:name="_Toc210482519"/>
      <w:r>
        <w:rPr>
          <w:rFonts w:cs="Arial"/>
          <w:lang w:eastAsia="sv-SE"/>
        </w:rPr>
        <w:t>9.2.1</w:t>
      </w:r>
      <w:r>
        <w:rPr>
          <w:rFonts w:cs="Arial"/>
          <w:lang w:eastAsia="sv-SE"/>
        </w:rPr>
        <w:tab/>
      </w:r>
      <w:r w:rsidRPr="00383F3C">
        <w:rPr>
          <w:rFonts w:cs="Arial"/>
          <w:lang w:eastAsia="sv-SE"/>
        </w:rPr>
        <w:t>Definition and applicability</w:t>
      </w:r>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1" w:name="_Toc120544901"/>
      <w:bookmarkStart w:id="22392" w:name="_Toc120545256"/>
      <w:bookmarkStart w:id="22393" w:name="_Toc120545872"/>
      <w:bookmarkStart w:id="22394" w:name="_Toc120606776"/>
      <w:bookmarkStart w:id="22395" w:name="_Toc120607130"/>
      <w:bookmarkStart w:id="22396" w:name="_Toc120607487"/>
      <w:bookmarkStart w:id="22397" w:name="_Toc120607850"/>
      <w:bookmarkStart w:id="22398" w:name="_Toc120608215"/>
      <w:bookmarkStart w:id="22399" w:name="_Toc120608595"/>
      <w:bookmarkStart w:id="22400" w:name="_Toc120608975"/>
      <w:bookmarkStart w:id="22401" w:name="_Toc120609366"/>
      <w:bookmarkStart w:id="22402" w:name="_Toc120609757"/>
      <w:bookmarkStart w:id="22403" w:name="_Toc120610158"/>
      <w:bookmarkStart w:id="22404" w:name="_Toc120610911"/>
      <w:bookmarkStart w:id="22405" w:name="_Toc120611320"/>
      <w:bookmarkStart w:id="22406" w:name="_Toc120611738"/>
      <w:bookmarkStart w:id="22407" w:name="_Toc120612158"/>
      <w:bookmarkStart w:id="22408" w:name="_Toc120612585"/>
      <w:bookmarkStart w:id="22409" w:name="_Toc120613014"/>
      <w:bookmarkStart w:id="22410" w:name="_Toc120613444"/>
      <w:bookmarkStart w:id="22411" w:name="_Toc120613874"/>
      <w:bookmarkStart w:id="22412" w:name="_Toc120614317"/>
      <w:bookmarkStart w:id="22413" w:name="_Toc120614776"/>
      <w:bookmarkStart w:id="22414" w:name="_Toc120615251"/>
      <w:bookmarkStart w:id="22415" w:name="_Toc120622459"/>
      <w:bookmarkStart w:id="22416" w:name="_Toc120622965"/>
      <w:bookmarkStart w:id="22417" w:name="_Toc120623584"/>
      <w:bookmarkStart w:id="22418" w:name="_Toc120624109"/>
      <w:bookmarkStart w:id="22419" w:name="_Toc120624646"/>
      <w:bookmarkStart w:id="22420" w:name="_Toc120625183"/>
      <w:bookmarkStart w:id="22421" w:name="_Toc120625720"/>
      <w:bookmarkStart w:id="22422" w:name="_Toc120626257"/>
      <w:bookmarkStart w:id="22423" w:name="_Toc120626804"/>
      <w:bookmarkStart w:id="22424" w:name="_Toc120627360"/>
      <w:bookmarkStart w:id="22425" w:name="_Toc120627925"/>
      <w:bookmarkStart w:id="22426" w:name="_Toc120628501"/>
      <w:bookmarkStart w:id="22427" w:name="_Toc120629086"/>
      <w:bookmarkStart w:id="22428" w:name="_Toc120629674"/>
      <w:bookmarkStart w:id="22429" w:name="_Toc120631175"/>
      <w:bookmarkStart w:id="22430" w:name="_Toc120631826"/>
      <w:bookmarkStart w:id="22431" w:name="_Toc120632476"/>
      <w:bookmarkStart w:id="22432" w:name="_Toc120633126"/>
      <w:bookmarkStart w:id="22433" w:name="_Toc120633776"/>
      <w:bookmarkStart w:id="22434" w:name="_Toc120634427"/>
      <w:bookmarkStart w:id="22435" w:name="_Toc120635078"/>
      <w:bookmarkStart w:id="22436" w:name="_Toc121754202"/>
      <w:bookmarkStart w:id="22437" w:name="_Toc121754872"/>
      <w:bookmarkStart w:id="22438" w:name="_Toc129108821"/>
      <w:bookmarkStart w:id="22439" w:name="_Toc129109486"/>
      <w:bookmarkStart w:id="22440" w:name="_Toc129110159"/>
      <w:bookmarkStart w:id="22441" w:name="_Toc130389279"/>
      <w:bookmarkStart w:id="22442" w:name="_Toc130390352"/>
      <w:bookmarkStart w:id="22443" w:name="_Toc130391040"/>
      <w:bookmarkStart w:id="22444" w:name="_Toc131624804"/>
      <w:bookmarkStart w:id="22445" w:name="_Toc137476237"/>
      <w:bookmarkStart w:id="22446" w:name="_Toc138872892"/>
      <w:bookmarkStart w:id="22447" w:name="_Toc138874478"/>
      <w:bookmarkStart w:id="22448" w:name="_Toc145525077"/>
      <w:bookmarkStart w:id="22449" w:name="_Toc153560202"/>
      <w:bookmarkStart w:id="22450" w:name="_Toc161647502"/>
      <w:bookmarkStart w:id="22451" w:name="_Toc169533097"/>
      <w:bookmarkStart w:id="22452" w:name="_Toc171519698"/>
      <w:bookmarkStart w:id="22453" w:name="_Toc176539431"/>
      <w:bookmarkStart w:id="22454" w:name="_Toc192246729"/>
      <w:bookmarkStart w:id="22455" w:name="_Toc210482520"/>
      <w:r w:rsidRPr="00383F3C">
        <w:rPr>
          <w:rFonts w:cs="Arial"/>
          <w:lang w:eastAsia="sv-SE"/>
        </w:rPr>
        <w:t>9.2.2</w:t>
      </w:r>
      <w:r>
        <w:rPr>
          <w:rFonts w:cs="Arial"/>
          <w:lang w:eastAsia="sv-SE"/>
        </w:rPr>
        <w:tab/>
      </w:r>
      <w:r w:rsidRPr="00383F3C">
        <w:rPr>
          <w:rFonts w:cs="Arial"/>
          <w:lang w:eastAsia="sv-SE"/>
        </w:rPr>
        <w:t>Minimum requirement</w:t>
      </w:r>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56" w:name="_Toc120544902"/>
      <w:bookmarkStart w:id="22457" w:name="_Toc120545257"/>
      <w:bookmarkStart w:id="22458" w:name="_Toc120545873"/>
      <w:bookmarkStart w:id="22459" w:name="_Toc120606777"/>
      <w:bookmarkStart w:id="22460" w:name="_Toc120607131"/>
      <w:bookmarkStart w:id="22461" w:name="_Toc120607488"/>
      <w:bookmarkStart w:id="22462" w:name="_Toc120607851"/>
      <w:bookmarkStart w:id="22463" w:name="_Toc120608216"/>
      <w:bookmarkStart w:id="22464" w:name="_Toc120608596"/>
      <w:bookmarkStart w:id="22465" w:name="_Toc120608976"/>
      <w:bookmarkStart w:id="22466" w:name="_Toc120609367"/>
      <w:bookmarkStart w:id="22467" w:name="_Toc120609758"/>
      <w:bookmarkStart w:id="22468" w:name="_Toc120610159"/>
      <w:bookmarkStart w:id="22469" w:name="_Toc120610912"/>
      <w:bookmarkStart w:id="22470" w:name="_Toc120611321"/>
      <w:bookmarkStart w:id="22471" w:name="_Toc120611739"/>
      <w:bookmarkStart w:id="22472" w:name="_Toc120612159"/>
      <w:bookmarkStart w:id="22473" w:name="_Toc120612586"/>
      <w:bookmarkStart w:id="22474" w:name="_Toc120613015"/>
      <w:bookmarkStart w:id="22475" w:name="_Toc120613445"/>
      <w:bookmarkStart w:id="22476" w:name="_Toc120613875"/>
      <w:bookmarkStart w:id="22477" w:name="_Toc120614318"/>
      <w:bookmarkStart w:id="22478" w:name="_Toc120614777"/>
      <w:bookmarkStart w:id="22479" w:name="_Toc120615252"/>
      <w:bookmarkStart w:id="22480" w:name="_Toc120622460"/>
      <w:bookmarkStart w:id="22481" w:name="_Toc120622966"/>
      <w:bookmarkStart w:id="22482" w:name="_Toc120623585"/>
      <w:bookmarkStart w:id="22483" w:name="_Toc120624110"/>
      <w:bookmarkStart w:id="22484" w:name="_Toc120624647"/>
      <w:bookmarkStart w:id="22485" w:name="_Toc120625184"/>
      <w:bookmarkStart w:id="22486" w:name="_Toc120625721"/>
      <w:bookmarkStart w:id="22487" w:name="_Toc120626258"/>
      <w:bookmarkStart w:id="22488" w:name="_Toc120626805"/>
      <w:bookmarkStart w:id="22489" w:name="_Toc120627361"/>
      <w:bookmarkStart w:id="22490" w:name="_Toc120627926"/>
      <w:bookmarkStart w:id="22491" w:name="_Toc120628502"/>
      <w:bookmarkStart w:id="22492" w:name="_Toc120629087"/>
      <w:bookmarkStart w:id="22493" w:name="_Toc120629675"/>
      <w:bookmarkStart w:id="22494" w:name="_Toc120631176"/>
      <w:bookmarkStart w:id="22495" w:name="_Toc120631827"/>
      <w:bookmarkStart w:id="22496" w:name="_Toc120632477"/>
      <w:bookmarkStart w:id="22497" w:name="_Toc120633127"/>
      <w:bookmarkStart w:id="22498" w:name="_Toc120633777"/>
      <w:bookmarkStart w:id="22499" w:name="_Toc120634428"/>
      <w:bookmarkStart w:id="22500" w:name="_Toc120635079"/>
      <w:bookmarkStart w:id="22501" w:name="_Toc121754203"/>
      <w:bookmarkStart w:id="22502" w:name="_Toc121754873"/>
      <w:bookmarkStart w:id="22503" w:name="_Toc129108822"/>
      <w:bookmarkStart w:id="22504" w:name="_Toc129109487"/>
      <w:bookmarkStart w:id="22505" w:name="_Toc129110160"/>
      <w:bookmarkStart w:id="22506" w:name="_Toc130389280"/>
      <w:bookmarkStart w:id="22507" w:name="_Toc130390353"/>
      <w:bookmarkStart w:id="22508" w:name="_Toc130391041"/>
      <w:bookmarkStart w:id="22509" w:name="_Toc131624805"/>
      <w:bookmarkStart w:id="22510" w:name="_Toc137476238"/>
      <w:bookmarkStart w:id="22511" w:name="_Toc138872893"/>
      <w:bookmarkStart w:id="22512" w:name="_Toc138874479"/>
      <w:bookmarkStart w:id="22513" w:name="_Toc145525078"/>
      <w:bookmarkStart w:id="22514" w:name="_Toc153560203"/>
      <w:bookmarkStart w:id="22515" w:name="_Toc161647503"/>
      <w:bookmarkStart w:id="22516" w:name="_Toc169533098"/>
      <w:bookmarkStart w:id="22517" w:name="_Toc171519699"/>
      <w:bookmarkStart w:id="22518" w:name="_Toc176539432"/>
      <w:bookmarkStart w:id="22519" w:name="_Toc192246730"/>
      <w:bookmarkStart w:id="22520" w:name="_Toc210482521"/>
      <w:r w:rsidRPr="00383F3C">
        <w:rPr>
          <w:rFonts w:cs="Arial"/>
          <w:lang w:eastAsia="sv-SE"/>
        </w:rPr>
        <w:t>9.2.3</w:t>
      </w:r>
      <w:r w:rsidRPr="004C1873">
        <w:rPr>
          <w:rFonts w:cs="Arial"/>
          <w:lang w:eastAsia="sv-SE"/>
        </w:rPr>
        <w:tab/>
      </w:r>
      <w:r w:rsidRPr="00383F3C">
        <w:rPr>
          <w:rFonts w:cs="Arial"/>
          <w:lang w:eastAsia="sv-SE"/>
        </w:rPr>
        <w:t>Test purpose</w:t>
      </w:r>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1" w:name="_Toc120544903"/>
      <w:bookmarkStart w:id="22522" w:name="_Toc120545258"/>
      <w:bookmarkStart w:id="22523" w:name="_Toc120545874"/>
      <w:bookmarkStart w:id="22524" w:name="_Toc120606778"/>
      <w:bookmarkStart w:id="22525" w:name="_Toc120607132"/>
      <w:bookmarkStart w:id="22526" w:name="_Toc120607489"/>
      <w:bookmarkStart w:id="22527" w:name="_Toc120607852"/>
      <w:bookmarkStart w:id="22528" w:name="_Toc120608217"/>
      <w:bookmarkStart w:id="22529" w:name="_Toc120608597"/>
      <w:bookmarkStart w:id="22530" w:name="_Toc120608977"/>
      <w:bookmarkStart w:id="22531" w:name="_Toc120609368"/>
      <w:bookmarkStart w:id="22532" w:name="_Toc120609759"/>
      <w:bookmarkStart w:id="22533" w:name="_Toc120610160"/>
      <w:bookmarkStart w:id="22534" w:name="_Toc120610913"/>
      <w:bookmarkStart w:id="22535" w:name="_Toc120611322"/>
      <w:bookmarkStart w:id="22536" w:name="_Toc120611740"/>
      <w:bookmarkStart w:id="22537" w:name="_Toc120612160"/>
      <w:bookmarkStart w:id="22538" w:name="_Toc120612587"/>
      <w:bookmarkStart w:id="22539" w:name="_Toc120613016"/>
      <w:bookmarkStart w:id="22540" w:name="_Toc120613446"/>
      <w:bookmarkStart w:id="22541" w:name="_Toc120613876"/>
      <w:bookmarkStart w:id="22542" w:name="_Toc120614319"/>
      <w:bookmarkStart w:id="22543" w:name="_Toc120614778"/>
      <w:bookmarkStart w:id="22544" w:name="_Toc120615253"/>
      <w:bookmarkStart w:id="22545" w:name="_Toc120622461"/>
      <w:bookmarkStart w:id="22546" w:name="_Toc120622967"/>
      <w:bookmarkStart w:id="22547" w:name="_Toc120623586"/>
      <w:bookmarkStart w:id="22548" w:name="_Toc120624111"/>
      <w:bookmarkStart w:id="22549" w:name="_Toc120624648"/>
      <w:bookmarkStart w:id="22550" w:name="_Toc120625185"/>
      <w:bookmarkStart w:id="22551" w:name="_Toc120625722"/>
      <w:bookmarkStart w:id="22552" w:name="_Toc120626259"/>
      <w:bookmarkStart w:id="22553" w:name="_Toc120626806"/>
      <w:bookmarkStart w:id="22554" w:name="_Toc120627362"/>
      <w:bookmarkStart w:id="22555" w:name="_Toc120627927"/>
      <w:bookmarkStart w:id="22556" w:name="_Toc120628503"/>
      <w:bookmarkStart w:id="22557" w:name="_Toc120629088"/>
      <w:bookmarkStart w:id="22558" w:name="_Toc120629676"/>
      <w:bookmarkStart w:id="22559" w:name="_Toc120631177"/>
      <w:bookmarkStart w:id="22560" w:name="_Toc120631828"/>
      <w:bookmarkStart w:id="22561" w:name="_Toc120632478"/>
      <w:bookmarkStart w:id="22562" w:name="_Toc120633128"/>
      <w:bookmarkStart w:id="22563" w:name="_Toc120633778"/>
      <w:bookmarkStart w:id="22564" w:name="_Toc120634429"/>
      <w:bookmarkStart w:id="22565" w:name="_Toc120635080"/>
      <w:bookmarkStart w:id="22566" w:name="_Toc121754204"/>
      <w:bookmarkStart w:id="22567" w:name="_Toc121754874"/>
      <w:bookmarkStart w:id="22568" w:name="_Toc129108823"/>
      <w:bookmarkStart w:id="22569" w:name="_Toc129109488"/>
      <w:bookmarkStart w:id="22570" w:name="_Toc129110161"/>
      <w:bookmarkStart w:id="22571" w:name="_Toc130389281"/>
      <w:bookmarkStart w:id="22572" w:name="_Toc130390354"/>
      <w:bookmarkStart w:id="22573" w:name="_Toc130391042"/>
      <w:bookmarkStart w:id="22574" w:name="_Toc131624806"/>
      <w:bookmarkStart w:id="22575" w:name="_Toc137476239"/>
      <w:bookmarkStart w:id="22576" w:name="_Toc138872894"/>
      <w:bookmarkStart w:id="22577" w:name="_Toc138874480"/>
      <w:bookmarkStart w:id="22578" w:name="_Toc145525079"/>
      <w:bookmarkStart w:id="22579" w:name="_Toc153560204"/>
      <w:bookmarkStart w:id="22580" w:name="_Toc161647504"/>
      <w:bookmarkStart w:id="22581" w:name="_Toc169533099"/>
      <w:bookmarkStart w:id="22582" w:name="_Toc171519700"/>
      <w:bookmarkStart w:id="22583" w:name="_Toc176539433"/>
      <w:bookmarkStart w:id="22584" w:name="_Toc192246731"/>
      <w:bookmarkStart w:id="22585"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p>
    <w:p w14:paraId="1AA078F3" w14:textId="77777777" w:rsidR="008F62D2" w:rsidRPr="00383F3C" w:rsidRDefault="008F62D2" w:rsidP="008F62D2">
      <w:pPr>
        <w:pStyle w:val="Heading4"/>
        <w:tabs>
          <w:tab w:val="left" w:pos="8080"/>
        </w:tabs>
        <w:rPr>
          <w:rFonts w:cs="Arial"/>
          <w:b/>
          <w:lang w:eastAsia="sv-SE"/>
        </w:rPr>
      </w:pPr>
      <w:bookmarkStart w:id="22586" w:name="_Toc120544904"/>
      <w:bookmarkStart w:id="22587" w:name="_Toc120545259"/>
      <w:bookmarkStart w:id="22588" w:name="_Toc120545875"/>
      <w:bookmarkStart w:id="22589" w:name="_Toc120606779"/>
      <w:bookmarkStart w:id="22590" w:name="_Toc120607133"/>
      <w:bookmarkStart w:id="22591" w:name="_Toc120607490"/>
      <w:bookmarkStart w:id="22592" w:name="_Toc120607853"/>
      <w:bookmarkStart w:id="22593" w:name="_Toc120608218"/>
      <w:bookmarkStart w:id="22594" w:name="_Toc120608598"/>
      <w:bookmarkStart w:id="22595" w:name="_Toc120608978"/>
      <w:bookmarkStart w:id="22596" w:name="_Toc120609369"/>
      <w:bookmarkStart w:id="22597" w:name="_Toc120609760"/>
      <w:bookmarkStart w:id="22598" w:name="_Toc120610161"/>
      <w:bookmarkStart w:id="22599" w:name="_Toc120610914"/>
      <w:bookmarkStart w:id="22600" w:name="_Toc120611323"/>
      <w:bookmarkStart w:id="22601" w:name="_Toc120611741"/>
      <w:bookmarkStart w:id="22602" w:name="_Toc120612161"/>
      <w:bookmarkStart w:id="22603" w:name="_Toc120612588"/>
      <w:bookmarkStart w:id="22604" w:name="_Toc120613017"/>
      <w:bookmarkStart w:id="22605" w:name="_Toc120613447"/>
      <w:bookmarkStart w:id="22606" w:name="_Toc120613877"/>
      <w:bookmarkStart w:id="22607" w:name="_Toc120614320"/>
      <w:bookmarkStart w:id="22608" w:name="_Toc120614779"/>
      <w:bookmarkStart w:id="22609" w:name="_Toc120615254"/>
      <w:bookmarkStart w:id="22610" w:name="_Toc120622462"/>
      <w:bookmarkStart w:id="22611" w:name="_Toc120622968"/>
      <w:bookmarkStart w:id="22612" w:name="_Toc120623587"/>
      <w:bookmarkStart w:id="22613" w:name="_Toc120624112"/>
      <w:bookmarkStart w:id="22614" w:name="_Toc120624649"/>
      <w:bookmarkStart w:id="22615" w:name="_Toc120625186"/>
      <w:bookmarkStart w:id="22616" w:name="_Toc120625723"/>
      <w:bookmarkStart w:id="22617" w:name="_Toc120626260"/>
      <w:bookmarkStart w:id="22618" w:name="_Toc120626807"/>
      <w:bookmarkStart w:id="22619" w:name="_Toc120627363"/>
      <w:bookmarkStart w:id="22620" w:name="_Toc120627928"/>
      <w:bookmarkStart w:id="22621" w:name="_Toc120628504"/>
      <w:bookmarkStart w:id="22622" w:name="_Toc120629089"/>
      <w:bookmarkStart w:id="22623" w:name="_Toc120629677"/>
      <w:bookmarkStart w:id="22624" w:name="_Toc120631178"/>
      <w:bookmarkStart w:id="22625" w:name="_Toc120631829"/>
      <w:bookmarkStart w:id="22626" w:name="_Toc120632479"/>
      <w:bookmarkStart w:id="22627" w:name="_Toc120633129"/>
      <w:bookmarkStart w:id="22628" w:name="_Toc120633779"/>
      <w:bookmarkStart w:id="22629" w:name="_Toc120634430"/>
      <w:bookmarkStart w:id="22630" w:name="_Toc120635081"/>
      <w:bookmarkStart w:id="22631" w:name="_Toc121754205"/>
      <w:bookmarkStart w:id="22632" w:name="_Toc121754875"/>
      <w:bookmarkStart w:id="22633" w:name="_Toc129108824"/>
      <w:bookmarkStart w:id="22634" w:name="_Toc129109489"/>
      <w:bookmarkStart w:id="22635" w:name="_Toc129110162"/>
      <w:bookmarkStart w:id="22636" w:name="_Toc130389282"/>
      <w:bookmarkStart w:id="22637" w:name="_Toc130390355"/>
      <w:bookmarkStart w:id="22638" w:name="_Toc130391043"/>
      <w:bookmarkStart w:id="22639" w:name="_Toc131624807"/>
      <w:bookmarkStart w:id="22640" w:name="_Toc137476240"/>
      <w:bookmarkStart w:id="22641" w:name="_Toc138872895"/>
      <w:bookmarkStart w:id="22642" w:name="_Toc138874481"/>
      <w:bookmarkStart w:id="22643" w:name="_Toc145525080"/>
      <w:bookmarkStart w:id="22644" w:name="_Toc153560205"/>
      <w:bookmarkStart w:id="22645" w:name="_Toc161647505"/>
      <w:bookmarkStart w:id="22646" w:name="_Toc169533100"/>
      <w:bookmarkStart w:id="22647" w:name="_Toc171519701"/>
      <w:bookmarkStart w:id="22648" w:name="_Toc176539434"/>
      <w:bookmarkStart w:id="22649" w:name="_Toc192246732"/>
      <w:bookmarkStart w:id="22650"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1" w:name="_Toc120544905"/>
      <w:bookmarkStart w:id="22652" w:name="_Toc120545260"/>
      <w:bookmarkStart w:id="22653" w:name="_Toc120545876"/>
      <w:bookmarkStart w:id="22654" w:name="_Toc120606780"/>
      <w:bookmarkStart w:id="22655" w:name="_Toc120607134"/>
      <w:bookmarkStart w:id="22656" w:name="_Toc120607491"/>
      <w:bookmarkStart w:id="22657" w:name="_Toc120607854"/>
      <w:bookmarkStart w:id="22658" w:name="_Toc120608219"/>
      <w:bookmarkStart w:id="22659" w:name="_Toc120608599"/>
      <w:bookmarkStart w:id="22660" w:name="_Toc120608979"/>
      <w:bookmarkStart w:id="22661" w:name="_Toc120609370"/>
      <w:bookmarkStart w:id="22662" w:name="_Toc120609761"/>
      <w:bookmarkStart w:id="22663" w:name="_Toc120610162"/>
      <w:bookmarkStart w:id="22664" w:name="_Toc120610915"/>
      <w:bookmarkStart w:id="22665" w:name="_Toc120611324"/>
      <w:bookmarkStart w:id="22666" w:name="_Toc120611742"/>
      <w:bookmarkStart w:id="22667" w:name="_Toc120612162"/>
      <w:bookmarkStart w:id="22668" w:name="_Toc120612589"/>
      <w:bookmarkStart w:id="22669" w:name="_Toc120613018"/>
      <w:bookmarkStart w:id="22670" w:name="_Toc120613448"/>
      <w:bookmarkStart w:id="22671" w:name="_Toc120613878"/>
      <w:bookmarkStart w:id="22672" w:name="_Toc120614321"/>
      <w:bookmarkStart w:id="22673" w:name="_Toc120614780"/>
      <w:bookmarkStart w:id="22674" w:name="_Toc120615255"/>
      <w:bookmarkStart w:id="22675" w:name="_Toc120622463"/>
      <w:bookmarkStart w:id="22676" w:name="_Toc120622969"/>
      <w:bookmarkStart w:id="22677" w:name="_Toc120623588"/>
      <w:bookmarkStart w:id="22678" w:name="_Toc120624113"/>
      <w:bookmarkStart w:id="22679" w:name="_Toc120624650"/>
      <w:bookmarkStart w:id="22680" w:name="_Toc120625187"/>
      <w:bookmarkStart w:id="22681" w:name="_Toc120625724"/>
      <w:bookmarkStart w:id="22682" w:name="_Toc120626261"/>
      <w:bookmarkStart w:id="22683" w:name="_Toc120626808"/>
      <w:bookmarkStart w:id="22684" w:name="_Toc120627364"/>
      <w:bookmarkStart w:id="22685" w:name="_Toc120627929"/>
      <w:bookmarkStart w:id="22686" w:name="_Toc120628505"/>
      <w:bookmarkStart w:id="22687" w:name="_Toc120629090"/>
      <w:bookmarkStart w:id="22688" w:name="_Toc120629678"/>
      <w:bookmarkStart w:id="22689" w:name="_Toc120631179"/>
      <w:bookmarkStart w:id="22690" w:name="_Toc120631830"/>
      <w:bookmarkStart w:id="22691" w:name="_Toc120632480"/>
      <w:bookmarkStart w:id="22692" w:name="_Toc120633130"/>
      <w:bookmarkStart w:id="22693" w:name="_Toc120633780"/>
      <w:bookmarkStart w:id="22694" w:name="_Toc120634431"/>
      <w:bookmarkStart w:id="22695" w:name="_Toc120635082"/>
      <w:bookmarkStart w:id="22696" w:name="_Toc121754206"/>
      <w:bookmarkStart w:id="22697" w:name="_Toc121754876"/>
      <w:bookmarkStart w:id="22698" w:name="_Toc129108825"/>
      <w:bookmarkStart w:id="22699" w:name="_Toc129109490"/>
      <w:bookmarkStart w:id="22700" w:name="_Toc129110163"/>
      <w:bookmarkStart w:id="22701" w:name="_Toc130389283"/>
      <w:bookmarkStart w:id="22702" w:name="_Toc130390356"/>
      <w:bookmarkStart w:id="22703" w:name="_Toc130391044"/>
      <w:bookmarkStart w:id="22704" w:name="_Toc131624808"/>
      <w:bookmarkStart w:id="22705" w:name="_Toc137476241"/>
      <w:bookmarkStart w:id="22706" w:name="_Toc138872896"/>
      <w:bookmarkStart w:id="22707" w:name="_Toc138874482"/>
      <w:bookmarkStart w:id="22708" w:name="_Toc145525081"/>
      <w:bookmarkStart w:id="22709" w:name="_Toc153560206"/>
      <w:bookmarkStart w:id="22710" w:name="_Toc161647506"/>
      <w:bookmarkStart w:id="22711" w:name="_Toc169533101"/>
      <w:bookmarkStart w:id="22712" w:name="_Toc171519702"/>
      <w:bookmarkStart w:id="22713" w:name="_Toc176539435"/>
      <w:bookmarkStart w:id="22714" w:name="_Toc192246733"/>
      <w:bookmarkStart w:id="22715" w:name="_Toc210482524"/>
      <w:r w:rsidRPr="00383F3C">
        <w:rPr>
          <w:rFonts w:cs="Arial"/>
          <w:lang w:eastAsia="sv-SE"/>
        </w:rPr>
        <w:t>9.2.4.2</w:t>
      </w:r>
      <w:r w:rsidRPr="004C1873">
        <w:rPr>
          <w:rFonts w:cs="Arial"/>
          <w:lang w:eastAsia="sv-SE"/>
        </w:rPr>
        <w:tab/>
      </w:r>
      <w:r w:rsidRPr="00383F3C">
        <w:rPr>
          <w:rFonts w:cs="Arial"/>
          <w:lang w:eastAsia="sv-SE"/>
        </w:rPr>
        <w:t>Procedure</w:t>
      </w:r>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16" w:name="_Toc120544906"/>
      <w:bookmarkStart w:id="22717" w:name="_Toc120545261"/>
      <w:bookmarkStart w:id="22718" w:name="_Toc120545877"/>
      <w:bookmarkStart w:id="22719" w:name="_Toc120606781"/>
      <w:bookmarkStart w:id="22720" w:name="_Toc120607135"/>
      <w:bookmarkStart w:id="22721" w:name="_Toc120607492"/>
      <w:bookmarkStart w:id="22722" w:name="_Toc120607855"/>
      <w:bookmarkStart w:id="22723" w:name="_Toc120608220"/>
      <w:bookmarkStart w:id="22724" w:name="_Toc120608600"/>
      <w:bookmarkStart w:id="22725" w:name="_Toc120608980"/>
      <w:bookmarkStart w:id="22726" w:name="_Toc120609371"/>
      <w:bookmarkStart w:id="22727" w:name="_Toc120609762"/>
      <w:bookmarkStart w:id="22728" w:name="_Toc120610163"/>
      <w:bookmarkStart w:id="22729" w:name="_Toc120610916"/>
      <w:bookmarkStart w:id="22730" w:name="_Toc120611325"/>
      <w:bookmarkStart w:id="22731" w:name="_Toc120611743"/>
      <w:bookmarkStart w:id="22732" w:name="_Toc120612163"/>
      <w:bookmarkStart w:id="22733" w:name="_Toc120612590"/>
      <w:bookmarkStart w:id="22734" w:name="_Toc120613019"/>
      <w:bookmarkStart w:id="22735" w:name="_Toc120613449"/>
      <w:bookmarkStart w:id="22736" w:name="_Toc120613879"/>
      <w:bookmarkStart w:id="22737" w:name="_Toc120614322"/>
      <w:bookmarkStart w:id="22738" w:name="_Toc120614781"/>
      <w:bookmarkStart w:id="22739" w:name="_Toc120615256"/>
      <w:bookmarkStart w:id="22740" w:name="_Toc120622464"/>
      <w:bookmarkStart w:id="22741" w:name="_Toc120622970"/>
      <w:bookmarkStart w:id="22742" w:name="_Toc120623589"/>
      <w:bookmarkStart w:id="22743" w:name="_Toc120624114"/>
      <w:bookmarkStart w:id="22744" w:name="_Toc120624651"/>
      <w:bookmarkStart w:id="22745" w:name="_Toc120625188"/>
      <w:bookmarkStart w:id="22746" w:name="_Toc120625725"/>
      <w:bookmarkStart w:id="22747" w:name="_Toc120626262"/>
      <w:bookmarkStart w:id="22748" w:name="_Toc120626809"/>
      <w:bookmarkStart w:id="22749" w:name="_Toc120627365"/>
      <w:bookmarkStart w:id="22750" w:name="_Toc120627930"/>
      <w:bookmarkStart w:id="22751" w:name="_Toc120628506"/>
      <w:bookmarkStart w:id="22752" w:name="_Toc120629091"/>
      <w:bookmarkStart w:id="22753" w:name="_Toc120629679"/>
      <w:bookmarkStart w:id="22754" w:name="_Toc120631180"/>
      <w:bookmarkStart w:id="22755" w:name="_Toc120631831"/>
      <w:bookmarkStart w:id="22756" w:name="_Toc120632481"/>
      <w:bookmarkStart w:id="22757" w:name="_Toc120633131"/>
      <w:bookmarkStart w:id="22758" w:name="_Toc120633781"/>
      <w:bookmarkStart w:id="22759" w:name="_Toc120634432"/>
      <w:bookmarkStart w:id="22760" w:name="_Toc120635083"/>
      <w:bookmarkStart w:id="22761" w:name="_Toc121754207"/>
      <w:bookmarkStart w:id="22762" w:name="_Toc121754877"/>
      <w:bookmarkStart w:id="22763" w:name="_Toc129108826"/>
      <w:bookmarkStart w:id="22764" w:name="_Toc129109491"/>
      <w:bookmarkStart w:id="22765" w:name="_Toc129110164"/>
      <w:bookmarkStart w:id="22766" w:name="_Toc130389284"/>
      <w:bookmarkStart w:id="22767" w:name="_Toc130390357"/>
      <w:bookmarkStart w:id="22768" w:name="_Toc130391045"/>
      <w:bookmarkStart w:id="22769" w:name="_Toc131624809"/>
      <w:bookmarkStart w:id="22770" w:name="_Toc137476242"/>
      <w:bookmarkStart w:id="22771" w:name="_Toc138872897"/>
      <w:bookmarkStart w:id="22772" w:name="_Toc138874483"/>
      <w:bookmarkStart w:id="22773" w:name="_Toc145525082"/>
      <w:bookmarkStart w:id="22774" w:name="_Toc153560207"/>
      <w:bookmarkStart w:id="22775" w:name="_Toc161647507"/>
      <w:bookmarkStart w:id="22776" w:name="_Toc169533102"/>
      <w:bookmarkStart w:id="22777" w:name="_Toc171519703"/>
      <w:bookmarkStart w:id="22778" w:name="_Toc176539436"/>
      <w:bookmarkStart w:id="22779" w:name="_Toc192246734"/>
      <w:bookmarkStart w:id="22780"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1" w:name="_Toc120544907"/>
      <w:bookmarkStart w:id="22782" w:name="_Toc120545262"/>
      <w:bookmarkStart w:id="22783" w:name="_Toc120545878"/>
      <w:bookmarkStart w:id="22784" w:name="_Toc120606782"/>
      <w:bookmarkStart w:id="22785" w:name="_Toc120607136"/>
      <w:bookmarkStart w:id="22786" w:name="_Toc120607493"/>
      <w:bookmarkStart w:id="22787" w:name="_Toc120607856"/>
      <w:bookmarkStart w:id="22788" w:name="_Toc120608221"/>
      <w:bookmarkStart w:id="22789" w:name="_Toc120608601"/>
      <w:bookmarkStart w:id="22790" w:name="_Toc120608981"/>
      <w:bookmarkStart w:id="22791" w:name="_Toc120609372"/>
      <w:bookmarkStart w:id="22792" w:name="_Toc120609763"/>
      <w:bookmarkStart w:id="22793" w:name="_Toc120610164"/>
      <w:bookmarkStart w:id="22794" w:name="_Toc120610917"/>
      <w:bookmarkStart w:id="22795" w:name="_Toc120611326"/>
      <w:bookmarkStart w:id="22796" w:name="_Toc120611744"/>
      <w:bookmarkStart w:id="22797" w:name="_Toc120612164"/>
      <w:bookmarkStart w:id="22798" w:name="_Toc120612591"/>
      <w:bookmarkStart w:id="22799" w:name="_Toc120613020"/>
      <w:bookmarkStart w:id="22800" w:name="_Toc120613450"/>
      <w:bookmarkStart w:id="22801" w:name="_Toc120613880"/>
      <w:bookmarkStart w:id="22802" w:name="_Toc120614323"/>
      <w:bookmarkStart w:id="22803" w:name="_Toc120614782"/>
      <w:bookmarkStart w:id="22804" w:name="_Toc120615257"/>
      <w:bookmarkStart w:id="22805" w:name="_Toc120622465"/>
      <w:bookmarkStart w:id="22806" w:name="_Toc120622971"/>
      <w:bookmarkStart w:id="22807" w:name="_Toc120623590"/>
      <w:bookmarkStart w:id="22808" w:name="_Toc120624115"/>
      <w:bookmarkStart w:id="22809" w:name="_Toc120624652"/>
      <w:bookmarkStart w:id="22810" w:name="_Toc120625189"/>
      <w:bookmarkStart w:id="22811" w:name="_Toc120625726"/>
      <w:bookmarkStart w:id="22812" w:name="_Toc120626263"/>
      <w:bookmarkStart w:id="22813" w:name="_Toc120626810"/>
      <w:bookmarkStart w:id="22814" w:name="_Toc120627366"/>
      <w:bookmarkStart w:id="22815" w:name="_Toc120627931"/>
      <w:bookmarkStart w:id="22816" w:name="_Toc120628507"/>
      <w:bookmarkStart w:id="22817" w:name="_Toc120629092"/>
      <w:bookmarkStart w:id="22818" w:name="_Toc120629680"/>
      <w:bookmarkStart w:id="22819" w:name="_Toc120631181"/>
      <w:bookmarkStart w:id="22820" w:name="_Toc120631832"/>
      <w:bookmarkStart w:id="22821" w:name="_Toc120632482"/>
      <w:bookmarkStart w:id="22822" w:name="_Toc120633132"/>
      <w:bookmarkStart w:id="22823" w:name="_Toc120633782"/>
      <w:bookmarkStart w:id="22824" w:name="_Toc120634433"/>
      <w:bookmarkStart w:id="22825" w:name="_Toc120635084"/>
      <w:bookmarkStart w:id="22826" w:name="_Toc121754208"/>
      <w:bookmarkStart w:id="22827" w:name="_Toc121754878"/>
      <w:bookmarkStart w:id="22828" w:name="_Toc129108827"/>
      <w:bookmarkStart w:id="22829" w:name="_Toc129109492"/>
      <w:bookmarkStart w:id="22830" w:name="_Toc129110165"/>
      <w:bookmarkStart w:id="22831" w:name="_Toc130389285"/>
      <w:bookmarkStart w:id="22832" w:name="_Toc130390358"/>
      <w:bookmarkStart w:id="22833" w:name="_Toc130391046"/>
      <w:bookmarkStart w:id="22834" w:name="_Toc131624810"/>
      <w:bookmarkStart w:id="22835" w:name="_Toc137476243"/>
      <w:bookmarkStart w:id="22836" w:name="_Toc138872898"/>
      <w:bookmarkStart w:id="22837" w:name="_Toc138874484"/>
      <w:bookmarkStart w:id="22838" w:name="_Toc145525083"/>
      <w:bookmarkStart w:id="22839" w:name="_Toc153560208"/>
      <w:bookmarkStart w:id="22840" w:name="_Toc161647508"/>
      <w:bookmarkStart w:id="22841" w:name="_Toc169533103"/>
      <w:bookmarkStart w:id="22842" w:name="_Toc171519704"/>
      <w:bookmarkStart w:id="22843" w:name="_Toc176539437"/>
      <w:bookmarkStart w:id="22844" w:name="_Toc192246735"/>
      <w:bookmarkStart w:id="22845"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p>
    <w:p w14:paraId="3EBE1501" w14:textId="77777777" w:rsidR="006E75E8" w:rsidRPr="00383F3C" w:rsidRDefault="006E75E8" w:rsidP="006E75E8">
      <w:pPr>
        <w:pStyle w:val="Heading3"/>
        <w:tabs>
          <w:tab w:val="left" w:pos="8080"/>
        </w:tabs>
        <w:rPr>
          <w:rFonts w:cs="Arial"/>
          <w:b/>
          <w:lang w:eastAsia="sv-SE"/>
        </w:rPr>
      </w:pPr>
      <w:bookmarkStart w:id="22846" w:name="_Toc120544908"/>
      <w:bookmarkStart w:id="22847" w:name="_Toc120545263"/>
      <w:bookmarkStart w:id="22848" w:name="_Toc120545879"/>
      <w:bookmarkStart w:id="22849" w:name="_Toc120606783"/>
      <w:bookmarkStart w:id="22850" w:name="_Toc120607137"/>
      <w:bookmarkStart w:id="22851" w:name="_Toc120607494"/>
      <w:bookmarkStart w:id="22852" w:name="_Toc120607857"/>
      <w:bookmarkStart w:id="22853" w:name="_Toc120608222"/>
      <w:bookmarkStart w:id="22854" w:name="_Toc120608602"/>
      <w:bookmarkStart w:id="22855" w:name="_Toc120608982"/>
      <w:bookmarkStart w:id="22856" w:name="_Toc120609373"/>
      <w:bookmarkStart w:id="22857" w:name="_Toc120609764"/>
      <w:bookmarkStart w:id="22858" w:name="_Toc120610165"/>
      <w:bookmarkStart w:id="22859" w:name="_Toc120610918"/>
      <w:bookmarkStart w:id="22860" w:name="_Toc120611327"/>
      <w:bookmarkStart w:id="22861" w:name="_Toc120611745"/>
      <w:bookmarkStart w:id="22862" w:name="_Toc120612165"/>
      <w:bookmarkStart w:id="22863" w:name="_Toc120612592"/>
      <w:bookmarkStart w:id="22864" w:name="_Toc120613021"/>
      <w:bookmarkStart w:id="22865" w:name="_Toc120613451"/>
      <w:bookmarkStart w:id="22866" w:name="_Toc120613881"/>
      <w:bookmarkStart w:id="22867" w:name="_Toc120614324"/>
      <w:bookmarkStart w:id="22868" w:name="_Toc120614783"/>
      <w:bookmarkStart w:id="22869" w:name="_Toc120615258"/>
      <w:bookmarkStart w:id="22870" w:name="_Toc120622466"/>
      <w:bookmarkStart w:id="22871" w:name="_Toc120622972"/>
      <w:bookmarkStart w:id="22872" w:name="_Toc120623591"/>
      <w:bookmarkStart w:id="22873" w:name="_Toc120624116"/>
      <w:bookmarkStart w:id="22874" w:name="_Toc120624653"/>
      <w:bookmarkStart w:id="22875" w:name="_Toc120625190"/>
      <w:bookmarkStart w:id="22876" w:name="_Toc120625727"/>
      <w:bookmarkStart w:id="22877" w:name="_Toc120626264"/>
      <w:bookmarkStart w:id="22878" w:name="_Toc120626811"/>
      <w:bookmarkStart w:id="22879" w:name="_Toc120627367"/>
      <w:bookmarkStart w:id="22880" w:name="_Toc120627932"/>
      <w:bookmarkStart w:id="22881" w:name="_Toc120628508"/>
      <w:bookmarkStart w:id="22882" w:name="_Toc120629093"/>
      <w:bookmarkStart w:id="22883" w:name="_Toc120629681"/>
      <w:bookmarkStart w:id="22884" w:name="_Toc120631182"/>
      <w:bookmarkStart w:id="22885" w:name="_Toc120631833"/>
      <w:bookmarkStart w:id="22886" w:name="_Toc120632483"/>
      <w:bookmarkStart w:id="22887" w:name="_Toc120633133"/>
      <w:bookmarkStart w:id="22888" w:name="_Toc120633783"/>
      <w:bookmarkStart w:id="22889" w:name="_Toc120634434"/>
      <w:bookmarkStart w:id="22890" w:name="_Toc120635085"/>
      <w:bookmarkStart w:id="22891" w:name="_Toc121754209"/>
      <w:bookmarkStart w:id="22892" w:name="_Toc121754879"/>
      <w:bookmarkStart w:id="22893" w:name="_Toc129108828"/>
      <w:bookmarkStart w:id="22894" w:name="_Toc129109493"/>
      <w:bookmarkStart w:id="22895" w:name="_Toc129110166"/>
      <w:bookmarkStart w:id="22896" w:name="_Toc130389286"/>
      <w:bookmarkStart w:id="22897" w:name="_Toc130390359"/>
      <w:bookmarkStart w:id="22898" w:name="_Toc130391047"/>
      <w:bookmarkStart w:id="22899" w:name="_Toc131624811"/>
      <w:bookmarkStart w:id="22900" w:name="_Toc137476244"/>
      <w:bookmarkStart w:id="22901" w:name="_Toc138872899"/>
      <w:bookmarkStart w:id="22902" w:name="_Toc138874485"/>
      <w:bookmarkStart w:id="22903" w:name="_Toc145525084"/>
      <w:bookmarkStart w:id="22904" w:name="_Toc153560209"/>
      <w:bookmarkStart w:id="22905" w:name="_Toc161647509"/>
      <w:bookmarkStart w:id="22906" w:name="_Toc169533104"/>
      <w:bookmarkStart w:id="22907" w:name="_Toc171519705"/>
      <w:bookmarkStart w:id="22908" w:name="_Toc176539438"/>
      <w:bookmarkStart w:id="22909" w:name="_Toc192246736"/>
      <w:bookmarkStart w:id="22910"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1" w:name="_Toc120544909"/>
      <w:bookmarkStart w:id="22912" w:name="_Toc120545264"/>
      <w:bookmarkStart w:id="22913" w:name="_Toc120545880"/>
      <w:bookmarkStart w:id="22914" w:name="_Toc120606784"/>
      <w:bookmarkStart w:id="22915" w:name="_Toc120607138"/>
      <w:bookmarkStart w:id="22916" w:name="_Toc120607495"/>
      <w:bookmarkStart w:id="22917" w:name="_Toc120607858"/>
      <w:bookmarkStart w:id="22918" w:name="_Toc120608223"/>
      <w:bookmarkStart w:id="22919" w:name="_Toc120608603"/>
      <w:bookmarkStart w:id="22920" w:name="_Toc120608983"/>
      <w:bookmarkStart w:id="22921" w:name="_Toc120609374"/>
      <w:bookmarkStart w:id="22922" w:name="_Toc120609765"/>
      <w:bookmarkStart w:id="22923" w:name="_Toc120610166"/>
      <w:bookmarkStart w:id="22924" w:name="_Toc120610919"/>
      <w:bookmarkStart w:id="22925" w:name="_Toc120611328"/>
      <w:bookmarkStart w:id="22926" w:name="_Toc120611746"/>
      <w:bookmarkStart w:id="22927" w:name="_Toc120612166"/>
      <w:bookmarkStart w:id="22928" w:name="_Toc120612593"/>
      <w:bookmarkStart w:id="22929" w:name="_Toc120613022"/>
      <w:bookmarkStart w:id="22930" w:name="_Toc120613452"/>
      <w:bookmarkStart w:id="22931" w:name="_Toc120613882"/>
      <w:bookmarkStart w:id="22932" w:name="_Toc120614325"/>
      <w:bookmarkStart w:id="22933" w:name="_Toc120614784"/>
      <w:bookmarkStart w:id="22934" w:name="_Toc120615259"/>
      <w:bookmarkStart w:id="22935" w:name="_Toc120622467"/>
      <w:bookmarkStart w:id="22936" w:name="_Toc120622973"/>
      <w:bookmarkStart w:id="22937" w:name="_Toc120623592"/>
      <w:bookmarkStart w:id="22938" w:name="_Toc120624117"/>
      <w:bookmarkStart w:id="22939" w:name="_Toc120624654"/>
      <w:bookmarkStart w:id="22940" w:name="_Toc120625191"/>
      <w:bookmarkStart w:id="22941" w:name="_Toc120625728"/>
      <w:bookmarkStart w:id="22942" w:name="_Toc120626265"/>
      <w:bookmarkStart w:id="22943" w:name="_Toc120626812"/>
      <w:bookmarkStart w:id="22944" w:name="_Toc120627368"/>
      <w:bookmarkStart w:id="22945" w:name="_Toc120627933"/>
      <w:bookmarkStart w:id="22946" w:name="_Toc120628509"/>
      <w:bookmarkStart w:id="22947" w:name="_Toc120629094"/>
      <w:bookmarkStart w:id="22948" w:name="_Toc120629682"/>
      <w:bookmarkStart w:id="22949" w:name="_Toc120631183"/>
      <w:bookmarkStart w:id="22950" w:name="_Toc120631834"/>
      <w:bookmarkStart w:id="22951" w:name="_Toc120632484"/>
      <w:bookmarkStart w:id="22952" w:name="_Toc120633134"/>
      <w:bookmarkStart w:id="22953" w:name="_Toc120633784"/>
      <w:bookmarkStart w:id="22954" w:name="_Toc120634435"/>
      <w:bookmarkStart w:id="22955" w:name="_Toc120635086"/>
      <w:bookmarkStart w:id="22956" w:name="_Toc121754210"/>
      <w:bookmarkStart w:id="22957" w:name="_Toc121754880"/>
      <w:bookmarkStart w:id="22958" w:name="_Toc129108829"/>
      <w:bookmarkStart w:id="22959" w:name="_Toc129109494"/>
      <w:bookmarkStart w:id="22960" w:name="_Toc129110167"/>
      <w:bookmarkStart w:id="22961" w:name="_Toc130389287"/>
      <w:bookmarkStart w:id="22962" w:name="_Toc130390360"/>
      <w:bookmarkStart w:id="22963" w:name="_Toc130391048"/>
      <w:bookmarkStart w:id="22964" w:name="_Toc131624812"/>
      <w:bookmarkStart w:id="22965" w:name="_Toc137476245"/>
      <w:bookmarkStart w:id="22966" w:name="_Toc138872900"/>
      <w:bookmarkStart w:id="22967" w:name="_Toc138874486"/>
      <w:bookmarkStart w:id="22968" w:name="_Toc145525085"/>
      <w:bookmarkStart w:id="22969" w:name="_Toc153560210"/>
      <w:bookmarkStart w:id="22970" w:name="_Toc161647510"/>
      <w:bookmarkStart w:id="22971" w:name="_Toc169533105"/>
      <w:bookmarkStart w:id="22972" w:name="_Toc171519706"/>
      <w:bookmarkStart w:id="22973" w:name="_Toc176539439"/>
      <w:bookmarkStart w:id="22974" w:name="_Toc192246737"/>
      <w:bookmarkStart w:id="22975"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76" w:name="_Toc120544910"/>
      <w:bookmarkStart w:id="22977" w:name="_Toc120545265"/>
      <w:bookmarkStart w:id="22978" w:name="_Toc120545881"/>
      <w:bookmarkStart w:id="22979" w:name="_Toc120606785"/>
      <w:bookmarkStart w:id="22980" w:name="_Toc120607139"/>
      <w:bookmarkStart w:id="22981" w:name="_Toc120607496"/>
      <w:bookmarkStart w:id="22982" w:name="_Toc120607859"/>
      <w:bookmarkStart w:id="22983" w:name="_Toc120608224"/>
      <w:bookmarkStart w:id="22984" w:name="_Toc120608604"/>
      <w:bookmarkStart w:id="22985" w:name="_Toc120608984"/>
      <w:bookmarkStart w:id="22986" w:name="_Toc120609375"/>
      <w:bookmarkStart w:id="22987" w:name="_Toc120609766"/>
      <w:bookmarkStart w:id="22988" w:name="_Toc120610167"/>
      <w:bookmarkStart w:id="22989" w:name="_Toc120610920"/>
      <w:bookmarkStart w:id="22990" w:name="_Toc120611329"/>
      <w:bookmarkStart w:id="22991" w:name="_Toc120611747"/>
      <w:bookmarkStart w:id="22992" w:name="_Toc120612167"/>
      <w:bookmarkStart w:id="22993" w:name="_Toc120612594"/>
      <w:bookmarkStart w:id="22994" w:name="_Toc120613023"/>
      <w:bookmarkStart w:id="22995" w:name="_Toc120613453"/>
      <w:bookmarkStart w:id="22996" w:name="_Toc120613883"/>
      <w:bookmarkStart w:id="22997" w:name="_Toc120614326"/>
      <w:bookmarkStart w:id="22998" w:name="_Toc120614785"/>
      <w:bookmarkStart w:id="22999" w:name="_Toc120615260"/>
      <w:bookmarkStart w:id="23000" w:name="_Toc120622468"/>
      <w:bookmarkStart w:id="23001" w:name="_Toc120622974"/>
      <w:bookmarkStart w:id="23002" w:name="_Toc120623593"/>
      <w:bookmarkStart w:id="23003" w:name="_Toc120624118"/>
      <w:bookmarkStart w:id="23004" w:name="_Toc120624655"/>
      <w:bookmarkStart w:id="23005" w:name="_Toc120625192"/>
      <w:bookmarkStart w:id="23006" w:name="_Toc120625729"/>
      <w:bookmarkStart w:id="23007" w:name="_Toc120626266"/>
      <w:bookmarkStart w:id="23008" w:name="_Toc120626813"/>
      <w:bookmarkStart w:id="23009" w:name="_Toc120627369"/>
      <w:bookmarkStart w:id="23010" w:name="_Toc120627934"/>
      <w:bookmarkStart w:id="23011" w:name="_Toc120628510"/>
      <w:bookmarkStart w:id="23012" w:name="_Toc120629095"/>
      <w:bookmarkStart w:id="23013" w:name="_Toc120629683"/>
      <w:bookmarkStart w:id="23014" w:name="_Toc120631184"/>
      <w:bookmarkStart w:id="23015" w:name="_Toc120631835"/>
      <w:bookmarkStart w:id="23016" w:name="_Toc120632485"/>
      <w:bookmarkStart w:id="23017" w:name="_Toc120633135"/>
      <w:bookmarkStart w:id="23018" w:name="_Toc120633785"/>
      <w:bookmarkStart w:id="23019" w:name="_Toc120634436"/>
      <w:bookmarkStart w:id="23020" w:name="_Toc120635087"/>
      <w:bookmarkStart w:id="23021" w:name="_Toc121754211"/>
      <w:bookmarkStart w:id="23022" w:name="_Toc121754881"/>
      <w:bookmarkStart w:id="23023" w:name="_Toc129108830"/>
      <w:bookmarkStart w:id="23024" w:name="_Toc129109495"/>
      <w:bookmarkStart w:id="23025" w:name="_Toc129110168"/>
      <w:bookmarkStart w:id="23026" w:name="_Toc130389288"/>
      <w:bookmarkStart w:id="23027" w:name="_Toc130390361"/>
      <w:bookmarkStart w:id="23028" w:name="_Toc130391049"/>
      <w:bookmarkStart w:id="23029" w:name="_Toc131624813"/>
      <w:bookmarkStart w:id="23030" w:name="_Toc137476246"/>
      <w:bookmarkStart w:id="23031" w:name="_Toc138872901"/>
      <w:bookmarkStart w:id="23032" w:name="_Toc138874487"/>
      <w:bookmarkStart w:id="23033" w:name="_Toc145525086"/>
      <w:bookmarkStart w:id="23034" w:name="_Toc153560211"/>
      <w:bookmarkStart w:id="23035" w:name="_Toc161647511"/>
      <w:bookmarkStart w:id="23036" w:name="_Toc169533106"/>
      <w:bookmarkStart w:id="23037" w:name="_Toc171519707"/>
      <w:bookmarkStart w:id="23038" w:name="_Toc176539440"/>
      <w:bookmarkStart w:id="23039" w:name="_Toc192246738"/>
      <w:bookmarkStart w:id="23040" w:name="_Toc210482529"/>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1" w:name="_Toc120544911"/>
      <w:bookmarkStart w:id="23042" w:name="_Toc120545266"/>
      <w:bookmarkStart w:id="23043" w:name="_Toc120545882"/>
      <w:bookmarkStart w:id="23044" w:name="_Toc120606786"/>
      <w:bookmarkStart w:id="23045" w:name="_Toc120607140"/>
      <w:bookmarkStart w:id="23046" w:name="_Toc120607497"/>
      <w:bookmarkStart w:id="23047" w:name="_Toc120607860"/>
      <w:bookmarkStart w:id="23048" w:name="_Toc120608225"/>
      <w:bookmarkStart w:id="23049" w:name="_Toc120608605"/>
      <w:bookmarkStart w:id="23050" w:name="_Toc120608985"/>
      <w:bookmarkStart w:id="23051" w:name="_Toc120609376"/>
      <w:bookmarkStart w:id="23052" w:name="_Toc120609767"/>
      <w:bookmarkStart w:id="23053" w:name="_Toc120610168"/>
      <w:bookmarkStart w:id="23054" w:name="_Toc120610921"/>
      <w:bookmarkStart w:id="23055" w:name="_Toc120611330"/>
      <w:bookmarkStart w:id="23056" w:name="_Toc120611748"/>
      <w:bookmarkStart w:id="23057" w:name="_Toc120612168"/>
      <w:bookmarkStart w:id="23058" w:name="_Toc120612595"/>
      <w:bookmarkStart w:id="23059" w:name="_Toc120613024"/>
      <w:bookmarkStart w:id="23060" w:name="_Toc120613454"/>
      <w:bookmarkStart w:id="23061" w:name="_Toc120613884"/>
      <w:bookmarkStart w:id="23062" w:name="_Toc120614327"/>
      <w:bookmarkStart w:id="23063" w:name="_Toc120614786"/>
      <w:bookmarkStart w:id="23064" w:name="_Toc120615261"/>
      <w:bookmarkStart w:id="23065" w:name="_Toc120622469"/>
      <w:bookmarkStart w:id="23066" w:name="_Toc120622975"/>
      <w:bookmarkStart w:id="23067" w:name="_Toc120623594"/>
      <w:bookmarkStart w:id="23068" w:name="_Toc120624119"/>
      <w:bookmarkStart w:id="23069" w:name="_Toc120624656"/>
      <w:bookmarkStart w:id="23070" w:name="_Toc120625193"/>
      <w:bookmarkStart w:id="23071" w:name="_Toc120625730"/>
      <w:bookmarkStart w:id="23072" w:name="_Toc120626267"/>
      <w:bookmarkStart w:id="23073" w:name="_Toc120626814"/>
      <w:bookmarkStart w:id="23074" w:name="_Toc120627370"/>
      <w:bookmarkStart w:id="23075" w:name="_Toc120627935"/>
      <w:bookmarkStart w:id="23076" w:name="_Toc120628511"/>
      <w:bookmarkStart w:id="23077" w:name="_Toc120629096"/>
      <w:bookmarkStart w:id="23078" w:name="_Toc120629684"/>
      <w:bookmarkStart w:id="23079" w:name="_Toc120631185"/>
      <w:bookmarkStart w:id="23080" w:name="_Toc120631836"/>
      <w:bookmarkStart w:id="23081" w:name="_Toc120632486"/>
      <w:bookmarkStart w:id="23082" w:name="_Toc120633136"/>
      <w:bookmarkStart w:id="23083" w:name="_Toc120633786"/>
      <w:bookmarkStart w:id="23084" w:name="_Toc120634437"/>
      <w:bookmarkStart w:id="23085" w:name="_Toc120635088"/>
      <w:bookmarkStart w:id="23086" w:name="_Toc121754212"/>
      <w:bookmarkStart w:id="23087" w:name="_Toc121754882"/>
      <w:bookmarkStart w:id="23088" w:name="_Toc129108831"/>
      <w:bookmarkStart w:id="23089" w:name="_Toc129109496"/>
      <w:bookmarkStart w:id="23090" w:name="_Toc129110169"/>
      <w:bookmarkStart w:id="23091" w:name="_Toc130389289"/>
      <w:bookmarkStart w:id="23092" w:name="_Toc130390362"/>
      <w:bookmarkStart w:id="23093" w:name="_Toc130391050"/>
      <w:bookmarkStart w:id="23094" w:name="_Toc131624814"/>
      <w:bookmarkStart w:id="23095" w:name="_Toc137476247"/>
      <w:bookmarkStart w:id="23096" w:name="_Toc138872902"/>
      <w:bookmarkStart w:id="23097" w:name="_Toc138874488"/>
      <w:bookmarkStart w:id="23098" w:name="_Toc145525087"/>
      <w:bookmarkStart w:id="23099" w:name="_Toc153560212"/>
      <w:bookmarkStart w:id="23100" w:name="_Toc161647512"/>
      <w:bookmarkStart w:id="23101" w:name="_Toc169533107"/>
      <w:bookmarkStart w:id="23102" w:name="_Toc171519708"/>
      <w:bookmarkStart w:id="23103" w:name="_Toc176539441"/>
      <w:bookmarkStart w:id="23104" w:name="_Toc192246739"/>
      <w:bookmarkStart w:id="23105"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p>
    <w:p w14:paraId="12360F98" w14:textId="14E36613" w:rsidR="006E75E8" w:rsidRPr="00383F3C" w:rsidRDefault="00E973DF" w:rsidP="006E75E8">
      <w:pPr>
        <w:pStyle w:val="Heading4"/>
        <w:tabs>
          <w:tab w:val="left" w:pos="8080"/>
        </w:tabs>
        <w:rPr>
          <w:rFonts w:cs="Arial"/>
          <w:b/>
          <w:lang w:eastAsia="sv-SE"/>
        </w:rPr>
      </w:pPr>
      <w:bookmarkStart w:id="23106" w:name="_Toc120544912"/>
      <w:bookmarkStart w:id="23107" w:name="_Toc120545267"/>
      <w:bookmarkStart w:id="23108" w:name="_Toc120545883"/>
      <w:bookmarkStart w:id="23109" w:name="_Toc120606787"/>
      <w:bookmarkStart w:id="23110" w:name="_Toc120607141"/>
      <w:bookmarkStart w:id="23111" w:name="_Toc120607498"/>
      <w:bookmarkStart w:id="23112" w:name="_Toc120607861"/>
      <w:bookmarkStart w:id="23113" w:name="_Toc120608226"/>
      <w:bookmarkStart w:id="23114" w:name="_Toc120608606"/>
      <w:bookmarkStart w:id="23115" w:name="_Toc120608986"/>
      <w:bookmarkStart w:id="23116" w:name="_Toc120609377"/>
      <w:bookmarkStart w:id="23117" w:name="_Toc120609768"/>
      <w:bookmarkStart w:id="23118" w:name="_Toc120610169"/>
      <w:bookmarkStart w:id="23119" w:name="_Toc120610922"/>
      <w:bookmarkStart w:id="23120" w:name="_Toc120611331"/>
      <w:bookmarkStart w:id="23121" w:name="_Toc120611749"/>
      <w:bookmarkStart w:id="23122" w:name="_Toc120612169"/>
      <w:bookmarkStart w:id="23123" w:name="_Toc120612596"/>
      <w:bookmarkStart w:id="23124" w:name="_Toc120613025"/>
      <w:bookmarkStart w:id="23125" w:name="_Toc120613455"/>
      <w:bookmarkStart w:id="23126" w:name="_Toc120613885"/>
      <w:bookmarkStart w:id="23127" w:name="_Toc120614328"/>
      <w:bookmarkStart w:id="23128" w:name="_Toc120614787"/>
      <w:bookmarkStart w:id="23129" w:name="_Toc120615262"/>
      <w:bookmarkStart w:id="23130" w:name="_Toc120622470"/>
      <w:bookmarkStart w:id="23131" w:name="_Toc120622976"/>
      <w:bookmarkStart w:id="23132" w:name="_Toc120623595"/>
      <w:bookmarkStart w:id="23133" w:name="_Toc120624120"/>
      <w:bookmarkStart w:id="23134" w:name="_Toc120624657"/>
      <w:bookmarkStart w:id="23135" w:name="_Toc120625194"/>
      <w:bookmarkStart w:id="23136" w:name="_Toc120625731"/>
      <w:bookmarkStart w:id="23137" w:name="_Toc120626268"/>
      <w:bookmarkStart w:id="23138" w:name="_Toc120626815"/>
      <w:bookmarkStart w:id="23139" w:name="_Toc120627371"/>
      <w:bookmarkStart w:id="23140" w:name="_Toc120627936"/>
      <w:bookmarkStart w:id="23141" w:name="_Toc120628512"/>
      <w:bookmarkStart w:id="23142" w:name="_Toc120629097"/>
      <w:bookmarkStart w:id="23143" w:name="_Toc120629685"/>
      <w:bookmarkStart w:id="23144" w:name="_Toc120631186"/>
      <w:bookmarkStart w:id="23145" w:name="_Toc120631837"/>
      <w:bookmarkStart w:id="23146" w:name="_Toc120632487"/>
      <w:bookmarkStart w:id="23147" w:name="_Toc120633137"/>
      <w:bookmarkStart w:id="23148" w:name="_Toc120633787"/>
      <w:bookmarkStart w:id="23149" w:name="_Toc120634438"/>
      <w:bookmarkStart w:id="23150" w:name="_Toc120635089"/>
      <w:bookmarkStart w:id="23151" w:name="_Toc121754213"/>
      <w:bookmarkStart w:id="23152" w:name="_Toc121754883"/>
      <w:bookmarkStart w:id="23153" w:name="_Toc129108832"/>
      <w:bookmarkStart w:id="23154" w:name="_Toc129109497"/>
      <w:bookmarkStart w:id="23155" w:name="_Toc129110170"/>
      <w:bookmarkStart w:id="23156" w:name="_Toc130389290"/>
      <w:bookmarkStart w:id="23157" w:name="_Toc130390363"/>
      <w:bookmarkStart w:id="23158" w:name="_Toc130391051"/>
      <w:bookmarkStart w:id="23159" w:name="_Toc131624815"/>
      <w:bookmarkStart w:id="23160" w:name="_Toc137476248"/>
      <w:bookmarkStart w:id="23161" w:name="_Toc138872903"/>
      <w:bookmarkStart w:id="23162" w:name="_Toc138874489"/>
      <w:bookmarkStart w:id="23163" w:name="_Toc145525088"/>
      <w:bookmarkStart w:id="23164" w:name="_Toc153560213"/>
      <w:bookmarkStart w:id="23165" w:name="_Toc161647513"/>
      <w:bookmarkStart w:id="23166" w:name="_Toc169533108"/>
      <w:bookmarkStart w:id="23167" w:name="_Toc171519709"/>
      <w:bookmarkStart w:id="23168" w:name="_Toc176539442"/>
      <w:bookmarkStart w:id="23169" w:name="_Toc192246740"/>
      <w:bookmarkStart w:id="23170"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1" w:name="_Toc120544913"/>
      <w:bookmarkStart w:id="23172" w:name="_Toc120545268"/>
      <w:bookmarkStart w:id="23173" w:name="_Toc120545884"/>
      <w:bookmarkStart w:id="23174" w:name="_Toc120606788"/>
      <w:bookmarkStart w:id="23175" w:name="_Toc120607142"/>
      <w:bookmarkStart w:id="23176" w:name="_Toc120607499"/>
      <w:bookmarkStart w:id="23177" w:name="_Toc120607862"/>
      <w:bookmarkStart w:id="23178" w:name="_Toc120608227"/>
      <w:bookmarkStart w:id="23179" w:name="_Toc120608607"/>
      <w:bookmarkStart w:id="23180" w:name="_Toc120608987"/>
      <w:bookmarkStart w:id="23181" w:name="_Toc120609378"/>
      <w:bookmarkStart w:id="23182" w:name="_Toc120609769"/>
      <w:bookmarkStart w:id="23183" w:name="_Toc120610170"/>
      <w:bookmarkStart w:id="23184" w:name="_Toc120610923"/>
      <w:bookmarkStart w:id="23185" w:name="_Toc120611332"/>
      <w:bookmarkStart w:id="23186" w:name="_Toc120611750"/>
      <w:bookmarkStart w:id="23187" w:name="_Toc120612170"/>
      <w:bookmarkStart w:id="23188" w:name="_Toc120612597"/>
      <w:bookmarkStart w:id="23189" w:name="_Toc120613026"/>
      <w:bookmarkStart w:id="23190" w:name="_Toc120613456"/>
      <w:bookmarkStart w:id="23191" w:name="_Toc120613886"/>
      <w:bookmarkStart w:id="23192" w:name="_Toc120614329"/>
      <w:bookmarkStart w:id="23193" w:name="_Toc120614788"/>
      <w:bookmarkStart w:id="23194" w:name="_Toc120615263"/>
      <w:bookmarkStart w:id="23195" w:name="_Toc120622471"/>
      <w:bookmarkStart w:id="23196" w:name="_Toc120622977"/>
      <w:bookmarkStart w:id="23197" w:name="_Toc120623596"/>
      <w:bookmarkStart w:id="23198" w:name="_Toc120624121"/>
      <w:bookmarkStart w:id="23199" w:name="_Toc120624658"/>
      <w:bookmarkStart w:id="23200" w:name="_Toc120625195"/>
      <w:bookmarkStart w:id="23201" w:name="_Toc120625732"/>
      <w:bookmarkStart w:id="23202" w:name="_Toc120626269"/>
      <w:bookmarkStart w:id="23203" w:name="_Toc120626816"/>
      <w:bookmarkStart w:id="23204" w:name="_Toc120627372"/>
      <w:bookmarkStart w:id="23205" w:name="_Toc120627937"/>
      <w:bookmarkStart w:id="23206" w:name="_Toc120628513"/>
      <w:bookmarkStart w:id="23207" w:name="_Toc120629098"/>
      <w:bookmarkStart w:id="23208" w:name="_Toc120629686"/>
      <w:bookmarkStart w:id="23209" w:name="_Toc120631187"/>
      <w:bookmarkStart w:id="23210" w:name="_Toc120631838"/>
      <w:bookmarkStart w:id="23211" w:name="_Toc120632488"/>
      <w:bookmarkStart w:id="23212" w:name="_Toc120633138"/>
      <w:bookmarkStart w:id="23213" w:name="_Toc120633788"/>
      <w:bookmarkStart w:id="23214" w:name="_Toc120634439"/>
      <w:bookmarkStart w:id="23215" w:name="_Toc120635090"/>
      <w:bookmarkStart w:id="23216" w:name="_Toc121754214"/>
      <w:bookmarkStart w:id="23217" w:name="_Toc121754884"/>
      <w:bookmarkStart w:id="23218" w:name="_Toc129108833"/>
      <w:bookmarkStart w:id="23219" w:name="_Toc129109498"/>
      <w:bookmarkStart w:id="23220" w:name="_Toc129110171"/>
      <w:bookmarkStart w:id="23221" w:name="_Toc130389291"/>
      <w:bookmarkStart w:id="23222" w:name="_Toc130390364"/>
      <w:bookmarkStart w:id="23223" w:name="_Toc130391052"/>
      <w:bookmarkStart w:id="23224" w:name="_Toc131624816"/>
      <w:bookmarkStart w:id="23225" w:name="_Toc137476249"/>
      <w:bookmarkStart w:id="23226" w:name="_Toc138872904"/>
      <w:bookmarkStart w:id="23227" w:name="_Toc138874490"/>
      <w:bookmarkStart w:id="23228" w:name="_Toc145525089"/>
      <w:bookmarkStart w:id="23229" w:name="_Toc153560214"/>
      <w:bookmarkStart w:id="23230" w:name="_Toc161647514"/>
      <w:bookmarkStart w:id="23231" w:name="_Toc169533109"/>
      <w:bookmarkStart w:id="23232" w:name="_Toc171519710"/>
      <w:bookmarkStart w:id="23233" w:name="_Toc176539443"/>
      <w:bookmarkStart w:id="23234" w:name="_Toc192246741"/>
      <w:bookmarkStart w:id="23235"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36" w:name="_Toc120544914"/>
      <w:bookmarkStart w:id="23237" w:name="_Toc120545269"/>
      <w:bookmarkStart w:id="23238" w:name="_Toc120545885"/>
      <w:bookmarkStart w:id="23239" w:name="_Toc120606789"/>
      <w:bookmarkStart w:id="23240" w:name="_Toc120607143"/>
      <w:bookmarkStart w:id="23241" w:name="_Toc120607500"/>
      <w:bookmarkStart w:id="23242" w:name="_Toc120607863"/>
      <w:bookmarkStart w:id="23243" w:name="_Toc120608228"/>
      <w:bookmarkStart w:id="23244" w:name="_Toc120608608"/>
      <w:bookmarkStart w:id="23245" w:name="_Toc120608988"/>
      <w:bookmarkStart w:id="23246" w:name="_Toc120609379"/>
      <w:bookmarkStart w:id="23247" w:name="_Toc120609770"/>
      <w:bookmarkStart w:id="23248" w:name="_Toc120610171"/>
      <w:bookmarkStart w:id="23249" w:name="_Toc120610924"/>
      <w:bookmarkStart w:id="23250" w:name="_Toc120611333"/>
      <w:bookmarkStart w:id="23251" w:name="_Toc120611751"/>
      <w:bookmarkStart w:id="23252" w:name="_Toc120612171"/>
      <w:bookmarkStart w:id="23253" w:name="_Toc120612598"/>
      <w:bookmarkStart w:id="23254" w:name="_Toc120613027"/>
      <w:bookmarkStart w:id="23255" w:name="_Toc120613457"/>
      <w:bookmarkStart w:id="23256" w:name="_Toc120613887"/>
      <w:bookmarkStart w:id="23257" w:name="_Toc120614330"/>
      <w:bookmarkStart w:id="23258" w:name="_Toc120614789"/>
      <w:bookmarkStart w:id="23259" w:name="_Toc120615264"/>
      <w:bookmarkStart w:id="23260" w:name="_Toc120622472"/>
      <w:bookmarkStart w:id="23261" w:name="_Toc120622978"/>
      <w:bookmarkStart w:id="23262" w:name="_Toc120623597"/>
      <w:bookmarkStart w:id="23263" w:name="_Toc120624122"/>
      <w:bookmarkStart w:id="23264" w:name="_Toc120624659"/>
      <w:bookmarkStart w:id="23265" w:name="_Toc120625196"/>
      <w:bookmarkStart w:id="23266" w:name="_Toc120625733"/>
      <w:bookmarkStart w:id="23267" w:name="_Toc120626270"/>
      <w:bookmarkStart w:id="23268" w:name="_Toc120626817"/>
      <w:bookmarkStart w:id="23269" w:name="_Toc120627373"/>
      <w:bookmarkStart w:id="23270" w:name="_Toc120627938"/>
      <w:bookmarkStart w:id="23271" w:name="_Toc120628514"/>
      <w:bookmarkStart w:id="23272" w:name="_Toc120629099"/>
      <w:bookmarkStart w:id="23273" w:name="_Toc120629687"/>
      <w:bookmarkStart w:id="23274" w:name="_Toc120631188"/>
      <w:bookmarkStart w:id="23275" w:name="_Toc120631839"/>
      <w:bookmarkStart w:id="23276" w:name="_Toc120632489"/>
      <w:bookmarkStart w:id="23277" w:name="_Toc120633139"/>
      <w:bookmarkStart w:id="23278" w:name="_Toc120633789"/>
      <w:bookmarkStart w:id="23279" w:name="_Toc120634440"/>
      <w:bookmarkStart w:id="23280" w:name="_Toc120635091"/>
      <w:bookmarkStart w:id="23281" w:name="_Toc121754215"/>
      <w:bookmarkStart w:id="23282" w:name="_Toc121754885"/>
      <w:bookmarkStart w:id="23283" w:name="_Toc129108834"/>
      <w:bookmarkStart w:id="23284" w:name="_Toc129109499"/>
      <w:bookmarkStart w:id="23285" w:name="_Toc129110172"/>
      <w:bookmarkStart w:id="23286" w:name="_Toc130389292"/>
      <w:bookmarkStart w:id="23287" w:name="_Toc130390365"/>
      <w:bookmarkStart w:id="23288" w:name="_Toc130391053"/>
      <w:bookmarkStart w:id="23289" w:name="_Toc131624817"/>
      <w:bookmarkStart w:id="23290" w:name="_Toc137476250"/>
      <w:bookmarkStart w:id="23291" w:name="_Toc138872905"/>
      <w:bookmarkStart w:id="23292" w:name="_Toc138874491"/>
      <w:bookmarkStart w:id="23293" w:name="_Toc145525090"/>
      <w:bookmarkStart w:id="23294" w:name="_Toc153560215"/>
      <w:bookmarkStart w:id="23295" w:name="_Toc161647515"/>
      <w:bookmarkStart w:id="23296" w:name="_Toc169533110"/>
      <w:bookmarkStart w:id="23297" w:name="_Toc171519711"/>
      <w:bookmarkStart w:id="23298" w:name="_Toc176539444"/>
      <w:bookmarkStart w:id="23299" w:name="_Toc192246742"/>
      <w:bookmarkStart w:id="23300"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p>
    <w:p w14:paraId="7B4CD5E3" w14:textId="186F6204" w:rsidR="00497AB2" w:rsidRDefault="00497AB2" w:rsidP="00497AB2">
      <w:pPr>
        <w:pStyle w:val="Heading4"/>
      </w:pPr>
      <w:bookmarkStart w:id="23301" w:name="_Toc13081940"/>
      <w:bookmarkStart w:id="23302" w:name="_Toc29810497"/>
      <w:bookmarkStart w:id="23303" w:name="_Toc36635849"/>
      <w:bookmarkStart w:id="23304" w:name="_Toc37272795"/>
      <w:bookmarkStart w:id="23305" w:name="_Toc45885872"/>
      <w:bookmarkStart w:id="23306" w:name="_Toc53182981"/>
      <w:bookmarkStart w:id="23307" w:name="_Toc58915648"/>
      <w:bookmarkStart w:id="23308" w:name="_Toc58917829"/>
      <w:bookmarkStart w:id="23309" w:name="_Toc66693698"/>
      <w:bookmarkStart w:id="23310" w:name="_Toc74915650"/>
      <w:bookmarkStart w:id="23311" w:name="_Toc76114275"/>
      <w:bookmarkStart w:id="23312" w:name="_Toc76544161"/>
      <w:bookmarkStart w:id="23313" w:name="_Toc82536283"/>
      <w:bookmarkStart w:id="23314" w:name="_Toc89952576"/>
      <w:bookmarkStart w:id="23315" w:name="_Toc98766392"/>
      <w:bookmarkStart w:id="23316" w:name="_Toc99702755"/>
      <w:bookmarkStart w:id="23317" w:name="_Toc106206541"/>
      <w:bookmarkStart w:id="23318" w:name="_Toc115080543"/>
      <w:bookmarkStart w:id="23319" w:name="_Toc121999423"/>
      <w:bookmarkStart w:id="23320" w:name="_Toc124154322"/>
      <w:bookmarkStart w:id="23321" w:name="_Toc137396246"/>
      <w:bookmarkStart w:id="23322" w:name="_Toc156577686"/>
      <w:bookmarkStart w:id="23323" w:name="_Toc169533111"/>
      <w:bookmarkStart w:id="23324" w:name="_Toc171519712"/>
      <w:bookmarkStart w:id="23325" w:name="_Toc176539445"/>
      <w:bookmarkStart w:id="23326" w:name="_Toc192246743"/>
      <w:bookmarkStart w:id="23327" w:name="_Toc210482534"/>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3328" w:name="_Toc169533112"/>
      <w:bookmarkStart w:id="23329" w:name="_Toc171519713"/>
      <w:bookmarkStart w:id="23330" w:name="_Toc176539446"/>
      <w:bookmarkStart w:id="23331" w:name="_Toc192246744"/>
      <w:bookmarkStart w:id="23332" w:name="_Toc210482535"/>
      <w:r>
        <w:rPr>
          <w:lang w:eastAsia="sv-SE"/>
        </w:rPr>
        <w:lastRenderedPageBreak/>
        <w:t>9.3.5.2</w:t>
      </w:r>
      <w:r w:rsidRPr="00CD28B1">
        <w:rPr>
          <w:lang w:eastAsia="sv-SE"/>
        </w:rPr>
        <w:tab/>
      </w:r>
      <w:r>
        <w:rPr>
          <w:lang w:eastAsia="sv-SE"/>
        </w:rPr>
        <w:t>SAN type 2</w:t>
      </w:r>
      <w:r w:rsidRPr="00CD28B1">
        <w:rPr>
          <w:lang w:eastAsia="sv-SE"/>
        </w:rPr>
        <w:t>-O</w:t>
      </w:r>
      <w:bookmarkEnd w:id="23328"/>
      <w:bookmarkEnd w:id="23329"/>
      <w:bookmarkEnd w:id="23330"/>
      <w:bookmarkEnd w:id="23331"/>
      <w:bookmarkEnd w:id="23332"/>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3333" w:name="_Toc120544915"/>
      <w:bookmarkStart w:id="23334" w:name="_Toc120545270"/>
      <w:bookmarkStart w:id="23335" w:name="_Toc120545886"/>
      <w:bookmarkStart w:id="23336" w:name="_Toc120606790"/>
      <w:bookmarkStart w:id="23337" w:name="_Toc120607144"/>
      <w:bookmarkStart w:id="23338" w:name="_Toc120607501"/>
      <w:bookmarkStart w:id="23339" w:name="_Toc120607864"/>
      <w:bookmarkStart w:id="23340" w:name="_Toc120608229"/>
      <w:bookmarkStart w:id="23341" w:name="_Toc120608609"/>
      <w:bookmarkStart w:id="23342" w:name="_Toc120608989"/>
      <w:bookmarkStart w:id="23343" w:name="_Toc120609380"/>
      <w:bookmarkStart w:id="23344" w:name="_Toc120609771"/>
      <w:bookmarkStart w:id="23345" w:name="_Toc120610172"/>
      <w:bookmarkStart w:id="23346" w:name="_Toc120610925"/>
      <w:bookmarkStart w:id="23347" w:name="_Toc120611334"/>
      <w:bookmarkStart w:id="23348" w:name="_Toc120611752"/>
      <w:bookmarkStart w:id="23349" w:name="_Toc120612172"/>
      <w:bookmarkStart w:id="23350" w:name="_Toc120612599"/>
      <w:bookmarkStart w:id="23351" w:name="_Toc120613028"/>
      <w:bookmarkStart w:id="23352" w:name="_Toc120613458"/>
      <w:bookmarkStart w:id="23353" w:name="_Toc120613888"/>
      <w:bookmarkStart w:id="23354" w:name="_Toc120614331"/>
      <w:bookmarkStart w:id="23355" w:name="_Toc120614790"/>
      <w:bookmarkStart w:id="23356" w:name="_Toc120615265"/>
      <w:bookmarkStart w:id="23357" w:name="_Toc120622473"/>
      <w:bookmarkStart w:id="23358" w:name="_Toc120622979"/>
      <w:bookmarkStart w:id="23359" w:name="_Toc120623598"/>
      <w:bookmarkStart w:id="23360" w:name="_Toc120624123"/>
      <w:bookmarkStart w:id="23361" w:name="_Toc120624660"/>
      <w:bookmarkStart w:id="23362" w:name="_Toc120625197"/>
      <w:bookmarkStart w:id="23363" w:name="_Toc120625734"/>
      <w:bookmarkStart w:id="23364" w:name="_Toc120626271"/>
      <w:bookmarkStart w:id="23365" w:name="_Toc120626818"/>
      <w:bookmarkStart w:id="23366" w:name="_Toc120627374"/>
      <w:bookmarkStart w:id="23367" w:name="_Toc120627939"/>
      <w:bookmarkStart w:id="23368" w:name="_Toc120628515"/>
      <w:bookmarkStart w:id="23369" w:name="_Toc120629100"/>
      <w:bookmarkStart w:id="23370" w:name="_Toc120629688"/>
      <w:bookmarkStart w:id="23371" w:name="_Toc120631189"/>
      <w:bookmarkStart w:id="23372" w:name="_Toc120631840"/>
      <w:bookmarkStart w:id="23373" w:name="_Toc120632490"/>
      <w:bookmarkStart w:id="23374" w:name="_Toc120633140"/>
      <w:bookmarkStart w:id="23375" w:name="_Toc120633790"/>
      <w:bookmarkStart w:id="23376" w:name="_Toc120634441"/>
      <w:bookmarkStart w:id="23377" w:name="_Toc120635092"/>
      <w:bookmarkStart w:id="23378" w:name="_Toc121754216"/>
      <w:bookmarkStart w:id="23379" w:name="_Toc121754886"/>
      <w:bookmarkStart w:id="23380" w:name="_Toc129108835"/>
      <w:bookmarkStart w:id="23381" w:name="_Toc129109500"/>
      <w:bookmarkStart w:id="23382" w:name="_Toc129110173"/>
      <w:bookmarkStart w:id="23383" w:name="_Toc130389293"/>
      <w:bookmarkStart w:id="23384" w:name="_Toc130390366"/>
      <w:bookmarkStart w:id="23385" w:name="_Toc130391054"/>
      <w:bookmarkStart w:id="23386" w:name="_Toc131624818"/>
      <w:bookmarkStart w:id="23387" w:name="_Toc137476251"/>
      <w:bookmarkStart w:id="23388" w:name="_Toc138872906"/>
      <w:bookmarkStart w:id="23389" w:name="_Toc138874492"/>
      <w:bookmarkStart w:id="23390" w:name="_Toc145525091"/>
      <w:bookmarkStart w:id="23391" w:name="_Toc153560216"/>
      <w:bookmarkStart w:id="23392" w:name="_Toc161647516"/>
      <w:bookmarkStart w:id="23393" w:name="_Toc169533113"/>
      <w:bookmarkStart w:id="23394" w:name="_Toc171519714"/>
      <w:bookmarkStart w:id="23395" w:name="_Toc176539447"/>
      <w:bookmarkStart w:id="23396" w:name="_Toc192246745"/>
      <w:bookmarkStart w:id="23397" w:name="_Toc210482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p>
    <w:p w14:paraId="2F61DDD7" w14:textId="77777777" w:rsidR="005B1ACA" w:rsidRDefault="005B1ACA" w:rsidP="005B1ACA">
      <w:pPr>
        <w:pStyle w:val="Heading3"/>
      </w:pPr>
      <w:bookmarkStart w:id="23398" w:name="_Toc82536286"/>
      <w:bookmarkStart w:id="23399" w:name="_Toc58917832"/>
      <w:bookmarkStart w:id="23400" w:name="_Toc37272798"/>
      <w:bookmarkStart w:id="23401" w:name="_Toc21102651"/>
      <w:bookmarkStart w:id="23402" w:name="_Toc29810500"/>
      <w:bookmarkStart w:id="23403" w:name="_Toc89952579"/>
      <w:bookmarkStart w:id="23404" w:name="_Toc53182984"/>
      <w:bookmarkStart w:id="23405" w:name="_Toc74915653"/>
      <w:bookmarkStart w:id="23406" w:name="_Toc99702758"/>
      <w:bookmarkStart w:id="23407" w:name="_Toc106206544"/>
      <w:bookmarkStart w:id="23408" w:name="_Toc98766395"/>
      <w:bookmarkStart w:id="23409" w:name="_Toc36635852"/>
      <w:bookmarkStart w:id="23410" w:name="_Toc45885875"/>
      <w:bookmarkStart w:id="23411" w:name="_Toc58915651"/>
      <w:bookmarkStart w:id="23412" w:name="_Toc66693701"/>
      <w:bookmarkStart w:id="23413" w:name="_Toc76114278"/>
      <w:bookmarkStart w:id="23414" w:name="_Toc76544164"/>
      <w:bookmarkStart w:id="23415" w:name="_Toc120544916"/>
      <w:bookmarkStart w:id="23416" w:name="_Toc120545271"/>
      <w:bookmarkStart w:id="23417" w:name="_Toc120545887"/>
      <w:bookmarkStart w:id="23418" w:name="_Toc120606791"/>
      <w:bookmarkStart w:id="23419" w:name="_Toc120607145"/>
      <w:bookmarkStart w:id="23420" w:name="_Toc120607502"/>
      <w:bookmarkStart w:id="23421" w:name="_Toc120607865"/>
      <w:bookmarkStart w:id="23422" w:name="_Toc120608230"/>
      <w:bookmarkStart w:id="23423" w:name="_Toc120608610"/>
      <w:bookmarkStart w:id="23424" w:name="_Toc120608990"/>
      <w:bookmarkStart w:id="23425" w:name="_Toc120609381"/>
      <w:bookmarkStart w:id="23426" w:name="_Toc120609772"/>
      <w:bookmarkStart w:id="23427" w:name="_Toc120610173"/>
      <w:bookmarkStart w:id="23428" w:name="_Toc120610926"/>
      <w:bookmarkStart w:id="23429" w:name="_Toc120611335"/>
      <w:bookmarkStart w:id="23430" w:name="_Toc120611753"/>
      <w:bookmarkStart w:id="23431" w:name="_Toc120612173"/>
      <w:bookmarkStart w:id="23432" w:name="_Toc120612600"/>
      <w:bookmarkStart w:id="23433" w:name="_Toc120613029"/>
      <w:bookmarkStart w:id="23434" w:name="_Toc120613459"/>
      <w:bookmarkStart w:id="23435" w:name="_Toc120613889"/>
      <w:bookmarkStart w:id="23436" w:name="_Toc120614332"/>
      <w:bookmarkStart w:id="23437" w:name="_Toc120614791"/>
      <w:bookmarkStart w:id="23438" w:name="_Toc120615266"/>
      <w:bookmarkStart w:id="23439" w:name="_Toc120622474"/>
      <w:bookmarkStart w:id="23440" w:name="_Toc120622980"/>
      <w:bookmarkStart w:id="23441" w:name="_Toc120623599"/>
      <w:bookmarkStart w:id="23442" w:name="_Toc120624124"/>
      <w:bookmarkStart w:id="23443" w:name="_Toc120624661"/>
      <w:bookmarkStart w:id="23444" w:name="_Toc120625198"/>
      <w:bookmarkStart w:id="23445" w:name="_Toc120625735"/>
      <w:bookmarkStart w:id="23446" w:name="_Toc120626272"/>
      <w:bookmarkStart w:id="23447" w:name="_Toc120626819"/>
      <w:bookmarkStart w:id="23448" w:name="_Toc120627375"/>
      <w:bookmarkStart w:id="23449" w:name="_Toc120627940"/>
      <w:bookmarkStart w:id="23450" w:name="_Toc120628516"/>
      <w:bookmarkStart w:id="23451" w:name="_Toc120629101"/>
      <w:bookmarkStart w:id="23452" w:name="_Toc120629689"/>
      <w:bookmarkStart w:id="23453" w:name="_Toc120631190"/>
      <w:bookmarkStart w:id="23454" w:name="_Toc120631841"/>
      <w:bookmarkStart w:id="23455" w:name="_Toc120632491"/>
      <w:bookmarkStart w:id="23456" w:name="_Toc120633141"/>
      <w:bookmarkStart w:id="23457" w:name="_Toc120633791"/>
      <w:bookmarkStart w:id="23458" w:name="_Toc120634442"/>
      <w:bookmarkStart w:id="23459" w:name="_Toc120635093"/>
      <w:bookmarkStart w:id="23460" w:name="_Toc121754217"/>
      <w:bookmarkStart w:id="23461" w:name="_Toc121754887"/>
      <w:bookmarkStart w:id="23462" w:name="_Toc129108836"/>
      <w:bookmarkStart w:id="23463" w:name="_Toc129109501"/>
      <w:bookmarkStart w:id="23464" w:name="_Toc129110174"/>
      <w:bookmarkStart w:id="23465" w:name="_Toc130389294"/>
      <w:bookmarkStart w:id="23466" w:name="_Toc130390367"/>
      <w:bookmarkStart w:id="23467" w:name="_Toc130391055"/>
      <w:bookmarkStart w:id="23468" w:name="_Toc131624819"/>
      <w:bookmarkStart w:id="23469" w:name="_Toc137476252"/>
      <w:bookmarkStart w:id="23470" w:name="_Toc138872907"/>
      <w:bookmarkStart w:id="23471" w:name="_Toc138874493"/>
      <w:bookmarkStart w:id="23472" w:name="_Toc145525092"/>
      <w:bookmarkStart w:id="23473" w:name="_Toc153560217"/>
      <w:bookmarkStart w:id="23474" w:name="_Toc161647517"/>
      <w:bookmarkStart w:id="23475" w:name="_Toc169533114"/>
      <w:bookmarkStart w:id="23476" w:name="_Toc171519715"/>
      <w:bookmarkStart w:id="23477" w:name="_Toc176539448"/>
      <w:bookmarkStart w:id="23478" w:name="_Toc192246746"/>
      <w:bookmarkStart w:id="23479" w:name="_Toc210482537"/>
      <w:r>
        <w:rPr>
          <w:rFonts w:hint="eastAsia"/>
          <w:lang w:val="en-US" w:eastAsia="zh-CN"/>
        </w:rPr>
        <w:t>9</w:t>
      </w:r>
      <w:r>
        <w:t>.4.1</w:t>
      </w:r>
      <w:r>
        <w:tab/>
        <w:t>General</w:t>
      </w:r>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0" w:name="_Toc76114279"/>
      <w:bookmarkStart w:id="23481" w:name="_Toc45885876"/>
      <w:bookmarkStart w:id="23482" w:name="_Toc21102652"/>
      <w:bookmarkStart w:id="23483" w:name="_Toc82536287"/>
      <w:bookmarkStart w:id="23484" w:name="_Toc99702759"/>
      <w:bookmarkStart w:id="23485" w:name="_Toc74915654"/>
      <w:bookmarkStart w:id="23486" w:name="_Toc98766396"/>
      <w:bookmarkStart w:id="23487" w:name="_Toc53182985"/>
      <w:bookmarkStart w:id="23488" w:name="_Toc58915652"/>
      <w:bookmarkStart w:id="23489" w:name="_Toc29810501"/>
      <w:bookmarkStart w:id="23490" w:name="_Toc89952580"/>
      <w:bookmarkStart w:id="23491" w:name="_Toc58917833"/>
      <w:bookmarkStart w:id="23492" w:name="_Toc106206545"/>
      <w:bookmarkStart w:id="23493" w:name="_Toc66693702"/>
      <w:bookmarkStart w:id="23494" w:name="_Toc36635853"/>
      <w:bookmarkStart w:id="23495" w:name="_Toc76544165"/>
      <w:bookmarkStart w:id="23496" w:name="_Toc37272799"/>
      <w:bookmarkStart w:id="23497" w:name="_Toc120544917"/>
      <w:bookmarkStart w:id="23498" w:name="_Toc120545272"/>
      <w:bookmarkStart w:id="23499" w:name="_Toc120545888"/>
      <w:bookmarkStart w:id="23500" w:name="_Toc120606792"/>
      <w:bookmarkStart w:id="23501" w:name="_Toc120607146"/>
      <w:bookmarkStart w:id="23502" w:name="_Toc120607503"/>
      <w:bookmarkStart w:id="23503" w:name="_Toc120607866"/>
      <w:bookmarkStart w:id="23504" w:name="_Toc120608231"/>
      <w:bookmarkStart w:id="23505" w:name="_Toc120608611"/>
      <w:bookmarkStart w:id="23506" w:name="_Toc120608991"/>
      <w:bookmarkStart w:id="23507" w:name="_Toc120609382"/>
      <w:bookmarkStart w:id="23508" w:name="_Toc120609773"/>
      <w:bookmarkStart w:id="23509" w:name="_Toc120610174"/>
      <w:bookmarkStart w:id="23510" w:name="_Toc120610927"/>
      <w:bookmarkStart w:id="23511" w:name="_Toc120611336"/>
      <w:bookmarkStart w:id="23512" w:name="_Toc120611754"/>
      <w:bookmarkStart w:id="23513" w:name="_Toc120612174"/>
      <w:bookmarkStart w:id="23514" w:name="_Toc120612601"/>
      <w:bookmarkStart w:id="23515" w:name="_Toc120613030"/>
      <w:bookmarkStart w:id="23516" w:name="_Toc120613460"/>
      <w:bookmarkStart w:id="23517" w:name="_Toc120613890"/>
      <w:bookmarkStart w:id="23518" w:name="_Toc120614333"/>
      <w:bookmarkStart w:id="23519" w:name="_Toc120614792"/>
      <w:bookmarkStart w:id="23520" w:name="_Toc120615267"/>
      <w:bookmarkStart w:id="23521" w:name="_Toc120622475"/>
      <w:bookmarkStart w:id="23522" w:name="_Toc120622981"/>
      <w:bookmarkStart w:id="23523" w:name="_Toc120623600"/>
      <w:bookmarkStart w:id="23524" w:name="_Toc120624125"/>
      <w:bookmarkStart w:id="23525" w:name="_Toc120624662"/>
      <w:bookmarkStart w:id="23526" w:name="_Toc120625199"/>
      <w:bookmarkStart w:id="23527" w:name="_Toc120625736"/>
      <w:bookmarkStart w:id="23528" w:name="_Toc120626273"/>
      <w:bookmarkStart w:id="23529" w:name="_Toc120626820"/>
      <w:bookmarkStart w:id="23530" w:name="_Toc120627376"/>
      <w:bookmarkStart w:id="23531" w:name="_Toc120627941"/>
      <w:bookmarkStart w:id="23532" w:name="_Toc120628517"/>
      <w:bookmarkStart w:id="23533" w:name="_Toc120629102"/>
      <w:bookmarkStart w:id="23534" w:name="_Toc120629690"/>
      <w:bookmarkStart w:id="23535" w:name="_Toc120631191"/>
      <w:bookmarkStart w:id="23536" w:name="_Toc120631842"/>
      <w:bookmarkStart w:id="23537" w:name="_Toc120632492"/>
      <w:bookmarkStart w:id="23538" w:name="_Toc120633142"/>
      <w:bookmarkStart w:id="23539" w:name="_Toc120633792"/>
      <w:bookmarkStart w:id="23540" w:name="_Toc120634443"/>
      <w:bookmarkStart w:id="23541" w:name="_Toc120635094"/>
      <w:bookmarkStart w:id="23542" w:name="_Toc121754218"/>
      <w:bookmarkStart w:id="23543" w:name="_Toc121754888"/>
      <w:bookmarkStart w:id="23544" w:name="_Toc129108837"/>
      <w:bookmarkStart w:id="23545" w:name="_Toc129109502"/>
      <w:bookmarkStart w:id="23546" w:name="_Toc129110175"/>
      <w:bookmarkStart w:id="23547" w:name="_Toc130389295"/>
      <w:bookmarkStart w:id="23548" w:name="_Toc130390368"/>
      <w:bookmarkStart w:id="23549" w:name="_Toc130391056"/>
      <w:bookmarkStart w:id="23550" w:name="_Toc131624820"/>
      <w:bookmarkStart w:id="23551" w:name="_Toc137476253"/>
      <w:bookmarkStart w:id="23552" w:name="_Toc138872908"/>
      <w:bookmarkStart w:id="23553" w:name="_Toc138874494"/>
      <w:bookmarkStart w:id="23554" w:name="_Toc145525093"/>
      <w:bookmarkStart w:id="23555" w:name="_Toc153560218"/>
      <w:bookmarkStart w:id="23556" w:name="_Toc161647518"/>
      <w:bookmarkStart w:id="23557" w:name="_Toc169533115"/>
      <w:bookmarkStart w:id="23558" w:name="_Toc171519716"/>
      <w:bookmarkStart w:id="23559" w:name="_Toc176539449"/>
      <w:bookmarkStart w:id="23560" w:name="_Toc192246747"/>
      <w:bookmarkStart w:id="23561" w:name="_Toc210482538"/>
      <w:r>
        <w:rPr>
          <w:rFonts w:hint="eastAsia"/>
          <w:lang w:val="en-US" w:eastAsia="zh-CN"/>
        </w:rPr>
        <w:t>9</w:t>
      </w:r>
      <w:r>
        <w:t>.4.2</w:t>
      </w:r>
      <w:r>
        <w:tab/>
        <w:t>OTA RE power control dynamic range</w:t>
      </w:r>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p>
    <w:p w14:paraId="714AE352" w14:textId="77777777" w:rsidR="005B1ACA" w:rsidRDefault="005B1ACA" w:rsidP="005B1ACA">
      <w:pPr>
        <w:pStyle w:val="Heading4"/>
        <w:rPr>
          <w:lang w:eastAsia="sv-SE"/>
        </w:rPr>
      </w:pPr>
      <w:bookmarkStart w:id="23562" w:name="_Toc74915655"/>
      <w:bookmarkStart w:id="23563" w:name="_Toc21102653"/>
      <w:bookmarkStart w:id="23564" w:name="_Toc76114280"/>
      <w:bookmarkStart w:id="23565" w:name="_Toc45885877"/>
      <w:bookmarkStart w:id="23566" w:name="_Toc99702760"/>
      <w:bookmarkStart w:id="23567" w:name="_Toc53182986"/>
      <w:bookmarkStart w:id="23568" w:name="_Toc29810502"/>
      <w:bookmarkStart w:id="23569" w:name="_Toc106206546"/>
      <w:bookmarkStart w:id="23570" w:name="_Toc37272800"/>
      <w:bookmarkStart w:id="23571" w:name="_Toc58915653"/>
      <w:bookmarkStart w:id="23572" w:name="_Toc98766397"/>
      <w:bookmarkStart w:id="23573" w:name="_Toc66693703"/>
      <w:bookmarkStart w:id="23574" w:name="_Toc82536288"/>
      <w:bookmarkStart w:id="23575" w:name="_Toc89952581"/>
      <w:bookmarkStart w:id="23576" w:name="_Toc58917834"/>
      <w:bookmarkStart w:id="23577" w:name="_Toc76544166"/>
      <w:bookmarkStart w:id="23578" w:name="_Toc36635854"/>
      <w:bookmarkStart w:id="23579" w:name="_Toc120544918"/>
      <w:bookmarkStart w:id="23580" w:name="_Toc120545273"/>
      <w:bookmarkStart w:id="23581" w:name="_Toc120545889"/>
      <w:bookmarkStart w:id="23582" w:name="_Toc120606793"/>
      <w:bookmarkStart w:id="23583" w:name="_Toc120607147"/>
      <w:bookmarkStart w:id="23584" w:name="_Toc120607504"/>
      <w:bookmarkStart w:id="23585" w:name="_Toc120607867"/>
      <w:bookmarkStart w:id="23586" w:name="_Toc120608232"/>
      <w:bookmarkStart w:id="23587" w:name="_Toc120608612"/>
      <w:bookmarkStart w:id="23588" w:name="_Toc120608992"/>
      <w:bookmarkStart w:id="23589" w:name="_Toc120609383"/>
      <w:bookmarkStart w:id="23590" w:name="_Toc120609774"/>
      <w:bookmarkStart w:id="23591" w:name="_Toc120610175"/>
      <w:bookmarkStart w:id="23592" w:name="_Toc120610928"/>
      <w:bookmarkStart w:id="23593" w:name="_Toc120611337"/>
      <w:bookmarkStart w:id="23594" w:name="_Toc120611755"/>
      <w:bookmarkStart w:id="23595" w:name="_Toc120612175"/>
      <w:bookmarkStart w:id="23596" w:name="_Toc120612602"/>
      <w:bookmarkStart w:id="23597" w:name="_Toc120613031"/>
      <w:bookmarkStart w:id="23598" w:name="_Toc120613461"/>
      <w:bookmarkStart w:id="23599" w:name="_Toc120613891"/>
      <w:bookmarkStart w:id="23600" w:name="_Toc120614334"/>
      <w:bookmarkStart w:id="23601" w:name="_Toc120614793"/>
      <w:bookmarkStart w:id="23602" w:name="_Toc120615268"/>
      <w:bookmarkStart w:id="23603" w:name="_Toc120622476"/>
      <w:bookmarkStart w:id="23604" w:name="_Toc120622982"/>
      <w:bookmarkStart w:id="23605" w:name="_Toc120623601"/>
      <w:bookmarkStart w:id="23606" w:name="_Toc120624126"/>
      <w:bookmarkStart w:id="23607" w:name="_Toc120624663"/>
      <w:bookmarkStart w:id="23608" w:name="_Toc120625200"/>
      <w:bookmarkStart w:id="23609" w:name="_Toc120625737"/>
      <w:bookmarkStart w:id="23610" w:name="_Toc120626274"/>
      <w:bookmarkStart w:id="23611" w:name="_Toc120626821"/>
      <w:bookmarkStart w:id="23612" w:name="_Toc120627377"/>
      <w:bookmarkStart w:id="23613" w:name="_Toc120627942"/>
      <w:bookmarkStart w:id="23614" w:name="_Toc120628518"/>
      <w:bookmarkStart w:id="23615" w:name="_Toc120629103"/>
      <w:bookmarkStart w:id="23616" w:name="_Toc120629691"/>
      <w:bookmarkStart w:id="23617" w:name="_Toc120631192"/>
      <w:bookmarkStart w:id="23618" w:name="_Toc120631843"/>
      <w:bookmarkStart w:id="23619" w:name="_Toc120632493"/>
      <w:bookmarkStart w:id="23620" w:name="_Toc120633143"/>
      <w:bookmarkStart w:id="23621" w:name="_Toc120633793"/>
      <w:bookmarkStart w:id="23622" w:name="_Toc120634444"/>
      <w:bookmarkStart w:id="23623" w:name="_Toc120635095"/>
      <w:bookmarkStart w:id="23624" w:name="_Toc121754219"/>
      <w:bookmarkStart w:id="23625" w:name="_Toc121754889"/>
      <w:bookmarkStart w:id="23626" w:name="_Toc129108838"/>
      <w:bookmarkStart w:id="23627" w:name="_Toc129109503"/>
      <w:bookmarkStart w:id="23628" w:name="_Toc129110176"/>
      <w:bookmarkStart w:id="23629" w:name="_Toc130389296"/>
      <w:bookmarkStart w:id="23630" w:name="_Toc130390369"/>
      <w:bookmarkStart w:id="23631" w:name="_Toc130391057"/>
      <w:bookmarkStart w:id="23632" w:name="_Toc131624821"/>
      <w:bookmarkStart w:id="23633" w:name="_Toc137476254"/>
      <w:bookmarkStart w:id="23634" w:name="_Toc138872909"/>
      <w:bookmarkStart w:id="23635" w:name="_Toc138874495"/>
      <w:bookmarkStart w:id="23636" w:name="_Toc145525094"/>
      <w:bookmarkStart w:id="23637" w:name="_Toc153560219"/>
      <w:bookmarkStart w:id="23638" w:name="_Toc161647519"/>
      <w:bookmarkStart w:id="23639" w:name="_Toc169533116"/>
      <w:bookmarkStart w:id="23640" w:name="_Toc171519717"/>
      <w:bookmarkStart w:id="23641" w:name="_Toc176539450"/>
      <w:bookmarkStart w:id="23642" w:name="_Toc192246748"/>
      <w:bookmarkStart w:id="23643" w:name="_Toc210482539"/>
      <w:r>
        <w:rPr>
          <w:rFonts w:hint="eastAsia"/>
          <w:lang w:val="en-US" w:eastAsia="zh-CN"/>
        </w:rPr>
        <w:t>9</w:t>
      </w:r>
      <w:r>
        <w:rPr>
          <w:lang w:eastAsia="sv-SE"/>
        </w:rPr>
        <w:t>.4.2.1</w:t>
      </w:r>
      <w:r>
        <w:rPr>
          <w:lang w:eastAsia="sv-SE"/>
        </w:rPr>
        <w:tab/>
        <w:t>Definition and applicability</w:t>
      </w:r>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4" w:name="_Toc36635855"/>
      <w:bookmarkStart w:id="23645" w:name="_Toc37272801"/>
      <w:bookmarkStart w:id="23646" w:name="_Toc106206547"/>
      <w:bookmarkStart w:id="23647" w:name="_Toc66693704"/>
      <w:bookmarkStart w:id="23648" w:name="_Toc99702761"/>
      <w:bookmarkStart w:id="23649" w:name="_Toc76114281"/>
      <w:bookmarkStart w:id="23650" w:name="_Toc98766398"/>
      <w:bookmarkStart w:id="23651" w:name="_Toc89952582"/>
      <w:bookmarkStart w:id="23652" w:name="_Toc74915656"/>
      <w:bookmarkStart w:id="23653" w:name="_Toc82536289"/>
      <w:bookmarkStart w:id="23654" w:name="_Toc29810503"/>
      <w:bookmarkStart w:id="23655" w:name="_Toc58915654"/>
      <w:bookmarkStart w:id="23656" w:name="_Toc45885878"/>
      <w:bookmarkStart w:id="23657" w:name="_Toc58917835"/>
      <w:bookmarkStart w:id="23658" w:name="_Toc76544167"/>
      <w:bookmarkStart w:id="23659" w:name="_Toc21102654"/>
      <w:bookmarkStart w:id="23660" w:name="_Toc53182987"/>
      <w:bookmarkStart w:id="23661" w:name="_Toc120544919"/>
      <w:bookmarkStart w:id="23662" w:name="_Toc120545274"/>
      <w:bookmarkStart w:id="23663" w:name="_Toc120545890"/>
      <w:bookmarkStart w:id="23664" w:name="_Toc120606794"/>
      <w:bookmarkStart w:id="23665" w:name="_Toc120607148"/>
      <w:bookmarkStart w:id="23666" w:name="_Toc120607505"/>
      <w:bookmarkStart w:id="23667" w:name="_Toc120607868"/>
      <w:bookmarkStart w:id="23668" w:name="_Toc120608233"/>
      <w:bookmarkStart w:id="23669" w:name="_Toc120608613"/>
      <w:bookmarkStart w:id="23670" w:name="_Toc120608993"/>
      <w:bookmarkStart w:id="23671" w:name="_Toc120609384"/>
      <w:bookmarkStart w:id="23672" w:name="_Toc120609775"/>
      <w:bookmarkStart w:id="23673" w:name="_Toc120610176"/>
      <w:bookmarkStart w:id="23674" w:name="_Toc120610929"/>
      <w:bookmarkStart w:id="23675" w:name="_Toc120611338"/>
      <w:bookmarkStart w:id="23676" w:name="_Toc120611756"/>
      <w:bookmarkStart w:id="23677" w:name="_Toc120612176"/>
      <w:bookmarkStart w:id="23678" w:name="_Toc120612603"/>
      <w:bookmarkStart w:id="23679" w:name="_Toc120613032"/>
      <w:bookmarkStart w:id="23680" w:name="_Toc120613462"/>
      <w:bookmarkStart w:id="23681" w:name="_Toc120613892"/>
      <w:bookmarkStart w:id="23682" w:name="_Toc120614335"/>
      <w:bookmarkStart w:id="23683" w:name="_Toc120614794"/>
      <w:bookmarkStart w:id="23684" w:name="_Toc120615269"/>
      <w:bookmarkStart w:id="23685" w:name="_Toc120622477"/>
      <w:bookmarkStart w:id="23686" w:name="_Toc120622983"/>
      <w:bookmarkStart w:id="23687" w:name="_Toc120623602"/>
      <w:bookmarkStart w:id="23688" w:name="_Toc120624127"/>
      <w:bookmarkStart w:id="23689" w:name="_Toc120624664"/>
      <w:bookmarkStart w:id="23690" w:name="_Toc120625201"/>
      <w:bookmarkStart w:id="23691" w:name="_Toc120625738"/>
      <w:bookmarkStart w:id="23692" w:name="_Toc120626275"/>
      <w:bookmarkStart w:id="23693" w:name="_Toc120626822"/>
      <w:bookmarkStart w:id="23694" w:name="_Toc120627378"/>
      <w:bookmarkStart w:id="23695" w:name="_Toc120627943"/>
      <w:bookmarkStart w:id="23696" w:name="_Toc120628519"/>
      <w:bookmarkStart w:id="23697" w:name="_Toc120629104"/>
      <w:bookmarkStart w:id="23698" w:name="_Toc120629692"/>
      <w:bookmarkStart w:id="23699" w:name="_Toc120631193"/>
      <w:bookmarkStart w:id="23700" w:name="_Toc120631844"/>
      <w:bookmarkStart w:id="23701" w:name="_Toc120632494"/>
      <w:bookmarkStart w:id="23702" w:name="_Toc120633144"/>
      <w:bookmarkStart w:id="23703" w:name="_Toc120633794"/>
      <w:bookmarkStart w:id="23704" w:name="_Toc120634445"/>
      <w:bookmarkStart w:id="23705" w:name="_Toc120635096"/>
      <w:bookmarkStart w:id="23706" w:name="_Toc121754220"/>
      <w:bookmarkStart w:id="23707" w:name="_Toc121754890"/>
      <w:bookmarkStart w:id="23708" w:name="_Toc129108839"/>
      <w:bookmarkStart w:id="23709" w:name="_Toc129109504"/>
      <w:bookmarkStart w:id="23710" w:name="_Toc129110177"/>
      <w:bookmarkStart w:id="23711" w:name="_Toc130389297"/>
      <w:bookmarkStart w:id="23712" w:name="_Toc130390370"/>
      <w:bookmarkStart w:id="23713" w:name="_Toc130391058"/>
      <w:bookmarkStart w:id="23714" w:name="_Toc131624822"/>
      <w:bookmarkStart w:id="23715" w:name="_Toc137476255"/>
      <w:bookmarkStart w:id="23716" w:name="_Toc138872910"/>
      <w:bookmarkStart w:id="23717" w:name="_Toc138874496"/>
      <w:bookmarkStart w:id="23718" w:name="_Toc145525095"/>
      <w:bookmarkStart w:id="23719" w:name="_Toc153560220"/>
      <w:bookmarkStart w:id="23720" w:name="_Toc161647520"/>
      <w:bookmarkStart w:id="23721" w:name="_Toc169533117"/>
      <w:bookmarkStart w:id="23722" w:name="_Toc171519718"/>
      <w:bookmarkStart w:id="23723" w:name="_Toc176539451"/>
      <w:bookmarkStart w:id="23724" w:name="_Toc192246749"/>
      <w:bookmarkStart w:id="23725" w:name="_Toc210482540"/>
      <w:r>
        <w:rPr>
          <w:rFonts w:hint="eastAsia"/>
          <w:lang w:val="en-US" w:eastAsia="zh-CN"/>
        </w:rPr>
        <w:t>9</w:t>
      </w:r>
      <w:r>
        <w:rPr>
          <w:lang w:eastAsia="sv-SE"/>
        </w:rPr>
        <w:t>.4.2.2</w:t>
      </w:r>
      <w:r>
        <w:rPr>
          <w:lang w:eastAsia="sv-SE"/>
        </w:rPr>
        <w:tab/>
        <w:t>Minimum requirement</w:t>
      </w:r>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26" w:name="_Toc76114282"/>
      <w:bookmarkStart w:id="23727" w:name="_Toc74915657"/>
      <w:bookmarkStart w:id="23728" w:name="_Toc66693705"/>
      <w:bookmarkStart w:id="23729" w:name="_Toc106206548"/>
      <w:bookmarkStart w:id="23730" w:name="_Toc76544168"/>
      <w:bookmarkStart w:id="23731" w:name="_Toc36635856"/>
      <w:bookmarkStart w:id="23732" w:name="_Toc98766399"/>
      <w:bookmarkStart w:id="23733" w:name="_Toc99702762"/>
      <w:bookmarkStart w:id="23734" w:name="_Toc29810504"/>
      <w:bookmarkStart w:id="23735" w:name="_Toc58915655"/>
      <w:bookmarkStart w:id="23736" w:name="_Toc21102655"/>
      <w:bookmarkStart w:id="23737" w:name="_Toc37272802"/>
      <w:bookmarkStart w:id="23738" w:name="_Toc82536290"/>
      <w:bookmarkStart w:id="23739" w:name="_Toc53182988"/>
      <w:bookmarkStart w:id="23740" w:name="_Toc58917836"/>
      <w:bookmarkStart w:id="23741" w:name="_Toc89952583"/>
      <w:bookmarkStart w:id="23742" w:name="_Toc45885879"/>
      <w:bookmarkStart w:id="23743" w:name="_Toc120544920"/>
      <w:bookmarkStart w:id="23744" w:name="_Toc120545275"/>
      <w:bookmarkStart w:id="23745" w:name="_Toc120545891"/>
      <w:bookmarkStart w:id="23746" w:name="_Toc120606795"/>
      <w:bookmarkStart w:id="23747" w:name="_Toc120607149"/>
      <w:bookmarkStart w:id="23748" w:name="_Toc120607506"/>
      <w:bookmarkStart w:id="23749" w:name="_Toc120607869"/>
      <w:bookmarkStart w:id="23750" w:name="_Toc120608234"/>
      <w:bookmarkStart w:id="23751" w:name="_Toc120608614"/>
      <w:bookmarkStart w:id="23752" w:name="_Toc120608994"/>
      <w:bookmarkStart w:id="23753" w:name="_Toc120609385"/>
      <w:bookmarkStart w:id="23754" w:name="_Toc120609776"/>
      <w:bookmarkStart w:id="23755" w:name="_Toc120610177"/>
      <w:bookmarkStart w:id="23756" w:name="_Toc120610930"/>
      <w:bookmarkStart w:id="23757" w:name="_Toc120611339"/>
      <w:bookmarkStart w:id="23758" w:name="_Toc120611757"/>
      <w:bookmarkStart w:id="23759" w:name="_Toc120612177"/>
      <w:bookmarkStart w:id="23760" w:name="_Toc120612604"/>
      <w:bookmarkStart w:id="23761" w:name="_Toc120613033"/>
      <w:bookmarkStart w:id="23762" w:name="_Toc120613463"/>
      <w:bookmarkStart w:id="23763" w:name="_Toc120613893"/>
      <w:bookmarkStart w:id="23764" w:name="_Toc120614336"/>
      <w:bookmarkStart w:id="23765" w:name="_Toc120614795"/>
      <w:bookmarkStart w:id="23766" w:name="_Toc120615270"/>
      <w:bookmarkStart w:id="23767" w:name="_Toc120622478"/>
      <w:bookmarkStart w:id="23768" w:name="_Toc120622984"/>
      <w:bookmarkStart w:id="23769" w:name="_Toc120623603"/>
      <w:bookmarkStart w:id="23770" w:name="_Toc120624128"/>
      <w:bookmarkStart w:id="23771" w:name="_Toc120624665"/>
      <w:bookmarkStart w:id="23772" w:name="_Toc120625202"/>
      <w:bookmarkStart w:id="23773" w:name="_Toc120625739"/>
      <w:bookmarkStart w:id="23774" w:name="_Toc120626276"/>
      <w:bookmarkStart w:id="23775" w:name="_Toc120626823"/>
      <w:bookmarkStart w:id="23776" w:name="_Toc120627379"/>
      <w:bookmarkStart w:id="23777" w:name="_Toc120627944"/>
      <w:bookmarkStart w:id="23778" w:name="_Toc120628520"/>
      <w:bookmarkStart w:id="23779" w:name="_Toc120629105"/>
      <w:bookmarkStart w:id="23780" w:name="_Toc120629693"/>
      <w:bookmarkStart w:id="23781" w:name="_Toc120631194"/>
      <w:bookmarkStart w:id="23782" w:name="_Toc120631845"/>
      <w:bookmarkStart w:id="23783" w:name="_Toc120632495"/>
      <w:bookmarkStart w:id="23784" w:name="_Toc120633145"/>
      <w:bookmarkStart w:id="23785" w:name="_Toc120633795"/>
      <w:bookmarkStart w:id="23786" w:name="_Toc120634446"/>
      <w:bookmarkStart w:id="23787" w:name="_Toc120635097"/>
      <w:bookmarkStart w:id="23788" w:name="_Toc121754221"/>
      <w:bookmarkStart w:id="23789" w:name="_Toc121754891"/>
      <w:bookmarkStart w:id="23790" w:name="_Toc129108840"/>
      <w:bookmarkStart w:id="23791" w:name="_Toc129109505"/>
      <w:bookmarkStart w:id="23792" w:name="_Toc129110178"/>
      <w:bookmarkStart w:id="23793" w:name="_Toc130389298"/>
      <w:bookmarkStart w:id="23794" w:name="_Toc130390371"/>
      <w:bookmarkStart w:id="23795" w:name="_Toc130391059"/>
      <w:bookmarkStart w:id="23796" w:name="_Toc131624823"/>
      <w:bookmarkStart w:id="23797" w:name="_Toc137476256"/>
      <w:bookmarkStart w:id="23798" w:name="_Toc138872911"/>
      <w:bookmarkStart w:id="23799" w:name="_Toc138874497"/>
      <w:bookmarkStart w:id="23800" w:name="_Toc145525096"/>
      <w:bookmarkStart w:id="23801" w:name="_Toc153560221"/>
      <w:bookmarkStart w:id="23802" w:name="_Toc161647521"/>
      <w:bookmarkStart w:id="23803" w:name="_Toc169533118"/>
      <w:bookmarkStart w:id="23804" w:name="_Toc171519719"/>
      <w:bookmarkStart w:id="23805" w:name="_Toc176539452"/>
      <w:bookmarkStart w:id="23806" w:name="_Toc192246750"/>
      <w:bookmarkStart w:id="23807"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08" w:name="_Toc99702763"/>
      <w:bookmarkStart w:id="23809" w:name="_Toc58915656"/>
      <w:bookmarkStart w:id="23810" w:name="_Toc74915658"/>
      <w:bookmarkStart w:id="23811" w:name="_Toc89952584"/>
      <w:bookmarkStart w:id="23812" w:name="_Toc53182989"/>
      <w:bookmarkStart w:id="23813" w:name="_Toc37272803"/>
      <w:bookmarkStart w:id="23814" w:name="_Toc66693706"/>
      <w:bookmarkStart w:id="23815" w:name="_Toc106206549"/>
      <w:bookmarkStart w:id="23816" w:name="_Toc76114283"/>
      <w:bookmarkStart w:id="23817" w:name="_Toc98766400"/>
      <w:bookmarkStart w:id="23818" w:name="_Toc29810505"/>
      <w:bookmarkStart w:id="23819" w:name="_Toc36635857"/>
      <w:bookmarkStart w:id="23820" w:name="_Toc58917837"/>
      <w:bookmarkStart w:id="23821" w:name="_Toc82536291"/>
      <w:bookmarkStart w:id="23822" w:name="_Toc45885880"/>
      <w:bookmarkStart w:id="23823" w:name="_Toc21102656"/>
      <w:bookmarkStart w:id="23824" w:name="_Toc76544169"/>
      <w:bookmarkStart w:id="23825" w:name="_Toc120544921"/>
      <w:bookmarkStart w:id="23826" w:name="_Toc120545276"/>
      <w:bookmarkStart w:id="23827" w:name="_Toc120545892"/>
      <w:bookmarkStart w:id="23828" w:name="_Toc120606796"/>
      <w:bookmarkStart w:id="23829" w:name="_Toc120607150"/>
      <w:bookmarkStart w:id="23830" w:name="_Toc120607507"/>
      <w:bookmarkStart w:id="23831" w:name="_Toc120607870"/>
      <w:bookmarkStart w:id="23832" w:name="_Toc120608235"/>
      <w:bookmarkStart w:id="23833" w:name="_Toc120608615"/>
      <w:bookmarkStart w:id="23834" w:name="_Toc120608995"/>
      <w:bookmarkStart w:id="23835" w:name="_Toc120609386"/>
      <w:bookmarkStart w:id="23836" w:name="_Toc120609777"/>
      <w:bookmarkStart w:id="23837" w:name="_Toc120610178"/>
      <w:bookmarkStart w:id="23838" w:name="_Toc120610931"/>
      <w:bookmarkStart w:id="23839" w:name="_Toc120611340"/>
      <w:bookmarkStart w:id="23840" w:name="_Toc120611758"/>
      <w:bookmarkStart w:id="23841" w:name="_Toc120612178"/>
      <w:bookmarkStart w:id="23842" w:name="_Toc120612605"/>
      <w:bookmarkStart w:id="23843" w:name="_Toc120613034"/>
      <w:bookmarkStart w:id="23844" w:name="_Toc120613464"/>
      <w:bookmarkStart w:id="23845" w:name="_Toc120613894"/>
      <w:bookmarkStart w:id="23846" w:name="_Toc120614337"/>
      <w:bookmarkStart w:id="23847" w:name="_Toc120614796"/>
      <w:bookmarkStart w:id="23848" w:name="_Toc120615271"/>
      <w:bookmarkStart w:id="23849" w:name="_Toc120622479"/>
      <w:bookmarkStart w:id="23850" w:name="_Toc120622985"/>
      <w:bookmarkStart w:id="23851" w:name="_Toc120623604"/>
      <w:bookmarkStart w:id="23852" w:name="_Toc120624129"/>
      <w:bookmarkStart w:id="23853" w:name="_Toc120624666"/>
      <w:bookmarkStart w:id="23854" w:name="_Toc120625203"/>
      <w:bookmarkStart w:id="23855" w:name="_Toc120625740"/>
      <w:bookmarkStart w:id="23856" w:name="_Toc120626277"/>
      <w:bookmarkStart w:id="23857" w:name="_Toc120626824"/>
      <w:bookmarkStart w:id="23858" w:name="_Toc120627380"/>
      <w:bookmarkStart w:id="23859" w:name="_Toc120627945"/>
      <w:bookmarkStart w:id="23860" w:name="_Toc120628521"/>
      <w:bookmarkStart w:id="23861" w:name="_Toc120629106"/>
      <w:bookmarkStart w:id="23862" w:name="_Toc120629694"/>
      <w:bookmarkStart w:id="23863" w:name="_Toc120631195"/>
      <w:bookmarkStart w:id="23864" w:name="_Toc120631846"/>
      <w:bookmarkStart w:id="23865" w:name="_Toc120632496"/>
      <w:bookmarkStart w:id="23866" w:name="_Toc120633146"/>
      <w:bookmarkStart w:id="23867" w:name="_Toc120633796"/>
      <w:bookmarkStart w:id="23868" w:name="_Toc120634447"/>
      <w:bookmarkStart w:id="23869" w:name="_Toc120635098"/>
      <w:bookmarkStart w:id="23870" w:name="_Toc121754222"/>
      <w:bookmarkStart w:id="23871" w:name="_Toc121754892"/>
      <w:bookmarkStart w:id="23872" w:name="_Toc129108841"/>
      <w:bookmarkStart w:id="23873" w:name="_Toc129109506"/>
      <w:bookmarkStart w:id="23874" w:name="_Toc129110179"/>
      <w:bookmarkStart w:id="23875" w:name="_Toc130389299"/>
      <w:bookmarkStart w:id="23876" w:name="_Toc130390372"/>
      <w:bookmarkStart w:id="23877" w:name="_Toc130391060"/>
      <w:bookmarkStart w:id="23878" w:name="_Toc131624824"/>
      <w:bookmarkStart w:id="23879" w:name="_Toc137476257"/>
      <w:bookmarkStart w:id="23880" w:name="_Toc138872912"/>
      <w:bookmarkStart w:id="23881" w:name="_Toc138874498"/>
      <w:bookmarkStart w:id="23882" w:name="_Toc145525097"/>
      <w:bookmarkStart w:id="23883" w:name="_Toc153560222"/>
      <w:bookmarkStart w:id="23884" w:name="_Toc161647522"/>
      <w:bookmarkStart w:id="23885" w:name="_Toc169533119"/>
      <w:bookmarkStart w:id="23886" w:name="_Toc171519720"/>
      <w:bookmarkStart w:id="23887" w:name="_Toc176539453"/>
      <w:bookmarkStart w:id="23888" w:name="_Toc192246751"/>
      <w:bookmarkStart w:id="23889" w:name="_Toc210482542"/>
      <w:r>
        <w:rPr>
          <w:rFonts w:hint="eastAsia"/>
          <w:lang w:val="en-US" w:eastAsia="zh-CN"/>
        </w:rPr>
        <w:t>9</w:t>
      </w:r>
      <w:r>
        <w:t>.4.3</w:t>
      </w:r>
      <w:r>
        <w:tab/>
        <w:t>OTA total power dynamic range</w:t>
      </w:r>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p>
    <w:p w14:paraId="10DA05F5" w14:textId="77777777" w:rsidR="005B1ACA" w:rsidRDefault="005B1ACA" w:rsidP="005B1ACA">
      <w:pPr>
        <w:pStyle w:val="Heading4"/>
        <w:rPr>
          <w:lang w:eastAsia="sv-SE"/>
        </w:rPr>
      </w:pPr>
      <w:bookmarkStart w:id="23890" w:name="_Toc58915657"/>
      <w:bookmarkStart w:id="23891" w:name="_Toc76114284"/>
      <w:bookmarkStart w:id="23892" w:name="_Toc29810506"/>
      <w:bookmarkStart w:id="23893" w:name="_Toc99702764"/>
      <w:bookmarkStart w:id="23894" w:name="_Toc58917838"/>
      <w:bookmarkStart w:id="23895" w:name="_Toc21102657"/>
      <w:bookmarkStart w:id="23896" w:name="_Toc37272804"/>
      <w:bookmarkStart w:id="23897" w:name="_Toc36635858"/>
      <w:bookmarkStart w:id="23898" w:name="_Toc45885881"/>
      <w:bookmarkStart w:id="23899" w:name="_Toc53182990"/>
      <w:bookmarkStart w:id="23900" w:name="_Toc106206550"/>
      <w:bookmarkStart w:id="23901" w:name="_Toc66693707"/>
      <w:bookmarkStart w:id="23902" w:name="_Toc76544170"/>
      <w:bookmarkStart w:id="23903" w:name="_Toc74915659"/>
      <w:bookmarkStart w:id="23904" w:name="_Toc98766401"/>
      <w:bookmarkStart w:id="23905" w:name="_Toc89952585"/>
      <w:bookmarkStart w:id="23906" w:name="_Toc82536292"/>
      <w:bookmarkStart w:id="23907" w:name="_Toc120544922"/>
      <w:bookmarkStart w:id="23908" w:name="_Toc120545277"/>
      <w:bookmarkStart w:id="23909" w:name="_Toc120545893"/>
      <w:bookmarkStart w:id="23910" w:name="_Toc120606797"/>
      <w:bookmarkStart w:id="23911" w:name="_Toc120607151"/>
      <w:bookmarkStart w:id="23912" w:name="_Toc120607508"/>
      <w:bookmarkStart w:id="23913" w:name="_Toc120607871"/>
      <w:bookmarkStart w:id="23914" w:name="_Toc120608236"/>
      <w:bookmarkStart w:id="23915" w:name="_Toc120608616"/>
      <w:bookmarkStart w:id="23916" w:name="_Toc120608996"/>
      <w:bookmarkStart w:id="23917" w:name="_Toc120609387"/>
      <w:bookmarkStart w:id="23918" w:name="_Toc120609778"/>
      <w:bookmarkStart w:id="23919" w:name="_Toc120610179"/>
      <w:bookmarkStart w:id="23920" w:name="_Toc120610932"/>
      <w:bookmarkStart w:id="23921" w:name="_Toc120611341"/>
      <w:bookmarkStart w:id="23922" w:name="_Toc120611759"/>
      <w:bookmarkStart w:id="23923" w:name="_Toc120612179"/>
      <w:bookmarkStart w:id="23924" w:name="_Toc120612606"/>
      <w:bookmarkStart w:id="23925" w:name="_Toc120613035"/>
      <w:bookmarkStart w:id="23926" w:name="_Toc120613465"/>
      <w:bookmarkStart w:id="23927" w:name="_Toc120613895"/>
      <w:bookmarkStart w:id="23928" w:name="_Toc120614338"/>
      <w:bookmarkStart w:id="23929" w:name="_Toc120614797"/>
      <w:bookmarkStart w:id="23930" w:name="_Toc120615272"/>
      <w:bookmarkStart w:id="23931" w:name="_Toc120622480"/>
      <w:bookmarkStart w:id="23932" w:name="_Toc120622986"/>
      <w:bookmarkStart w:id="23933" w:name="_Toc120623605"/>
      <w:bookmarkStart w:id="23934" w:name="_Toc120624130"/>
      <w:bookmarkStart w:id="23935" w:name="_Toc120624667"/>
      <w:bookmarkStart w:id="23936" w:name="_Toc120625204"/>
      <w:bookmarkStart w:id="23937" w:name="_Toc120625741"/>
      <w:bookmarkStart w:id="23938" w:name="_Toc120626278"/>
      <w:bookmarkStart w:id="23939" w:name="_Toc120626825"/>
      <w:bookmarkStart w:id="23940" w:name="_Toc120627381"/>
      <w:bookmarkStart w:id="23941" w:name="_Toc120627946"/>
      <w:bookmarkStart w:id="23942" w:name="_Toc120628522"/>
      <w:bookmarkStart w:id="23943" w:name="_Toc120629107"/>
      <w:bookmarkStart w:id="23944" w:name="_Toc120629695"/>
      <w:bookmarkStart w:id="23945" w:name="_Toc120631196"/>
      <w:bookmarkStart w:id="23946" w:name="_Toc120631847"/>
      <w:bookmarkStart w:id="23947" w:name="_Toc120632497"/>
      <w:bookmarkStart w:id="23948" w:name="_Toc120633147"/>
      <w:bookmarkStart w:id="23949" w:name="_Toc120633797"/>
      <w:bookmarkStart w:id="23950" w:name="_Toc120634448"/>
      <w:bookmarkStart w:id="23951" w:name="_Toc120635099"/>
      <w:bookmarkStart w:id="23952" w:name="_Toc121754223"/>
      <w:bookmarkStart w:id="23953" w:name="_Toc121754893"/>
      <w:bookmarkStart w:id="23954" w:name="_Toc129108842"/>
      <w:bookmarkStart w:id="23955" w:name="_Toc129109507"/>
      <w:bookmarkStart w:id="23956" w:name="_Toc129110180"/>
      <w:bookmarkStart w:id="23957" w:name="_Toc130389300"/>
      <w:bookmarkStart w:id="23958" w:name="_Toc130390373"/>
      <w:bookmarkStart w:id="23959" w:name="_Toc130391061"/>
      <w:bookmarkStart w:id="23960" w:name="_Toc131624825"/>
      <w:bookmarkStart w:id="23961" w:name="_Toc137476258"/>
      <w:bookmarkStart w:id="23962" w:name="_Toc138872913"/>
      <w:bookmarkStart w:id="23963" w:name="_Toc138874499"/>
      <w:bookmarkStart w:id="23964" w:name="_Toc145525098"/>
      <w:bookmarkStart w:id="23965" w:name="_Toc153560223"/>
      <w:bookmarkStart w:id="23966" w:name="_Toc161647523"/>
      <w:bookmarkStart w:id="23967" w:name="_Toc169533120"/>
      <w:bookmarkStart w:id="23968" w:name="_Toc171519721"/>
      <w:bookmarkStart w:id="23969" w:name="_Toc176539454"/>
      <w:bookmarkStart w:id="23970" w:name="_Toc192246752"/>
      <w:bookmarkStart w:id="23971" w:name="_Toc210482543"/>
      <w:r>
        <w:rPr>
          <w:rFonts w:hint="eastAsia"/>
          <w:lang w:val="en-US" w:eastAsia="zh-CN"/>
        </w:rPr>
        <w:t>9</w:t>
      </w:r>
      <w:r>
        <w:rPr>
          <w:lang w:eastAsia="sv-SE"/>
        </w:rPr>
        <w:t>.4.3.1</w:t>
      </w:r>
      <w:r>
        <w:rPr>
          <w:lang w:eastAsia="sv-SE"/>
        </w:rPr>
        <w:tab/>
        <w:t>Definition and applicability</w:t>
      </w:r>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2" w:name="_Toc29810507"/>
      <w:bookmarkStart w:id="23973"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4" w:name="_Toc36635859"/>
      <w:bookmarkStart w:id="23975" w:name="_Toc53182991"/>
      <w:bookmarkStart w:id="23976" w:name="_Toc66693708"/>
      <w:bookmarkStart w:id="23977" w:name="_Toc89952586"/>
      <w:bookmarkStart w:id="23978" w:name="_Toc76544171"/>
      <w:bookmarkStart w:id="23979" w:name="_Toc45885882"/>
      <w:bookmarkStart w:id="23980" w:name="_Toc58917839"/>
      <w:bookmarkStart w:id="23981" w:name="_Toc99702765"/>
      <w:bookmarkStart w:id="23982" w:name="_Toc37272805"/>
      <w:bookmarkStart w:id="23983" w:name="_Toc58915658"/>
      <w:bookmarkStart w:id="23984" w:name="_Toc82536293"/>
      <w:bookmarkStart w:id="23985" w:name="_Toc98766402"/>
      <w:bookmarkStart w:id="23986" w:name="_Toc106206551"/>
      <w:bookmarkStart w:id="23987" w:name="_Toc74915660"/>
      <w:bookmarkStart w:id="23988" w:name="_Toc76114285"/>
      <w:bookmarkStart w:id="23989" w:name="_Toc120544923"/>
      <w:bookmarkStart w:id="23990" w:name="_Toc120545278"/>
      <w:bookmarkStart w:id="23991" w:name="_Toc120545894"/>
      <w:bookmarkStart w:id="23992" w:name="_Toc120606798"/>
      <w:bookmarkStart w:id="23993" w:name="_Toc120607152"/>
      <w:bookmarkStart w:id="23994" w:name="_Toc120607509"/>
      <w:bookmarkStart w:id="23995" w:name="_Toc120607872"/>
      <w:bookmarkStart w:id="23996" w:name="_Toc120608237"/>
      <w:bookmarkStart w:id="23997" w:name="_Toc120608617"/>
      <w:bookmarkStart w:id="23998" w:name="_Toc120608997"/>
      <w:bookmarkStart w:id="23999" w:name="_Toc120609388"/>
      <w:bookmarkStart w:id="24000" w:name="_Toc120609779"/>
      <w:bookmarkStart w:id="24001" w:name="_Toc120610180"/>
      <w:bookmarkStart w:id="24002" w:name="_Toc120610933"/>
      <w:bookmarkStart w:id="24003" w:name="_Toc120611342"/>
      <w:bookmarkStart w:id="24004" w:name="_Toc120611760"/>
      <w:bookmarkStart w:id="24005" w:name="_Toc120612180"/>
      <w:bookmarkStart w:id="24006" w:name="_Toc120612607"/>
      <w:bookmarkStart w:id="24007" w:name="_Toc120613036"/>
      <w:bookmarkStart w:id="24008" w:name="_Toc120613466"/>
      <w:bookmarkStart w:id="24009" w:name="_Toc120613896"/>
      <w:bookmarkStart w:id="24010" w:name="_Toc120614339"/>
      <w:bookmarkStart w:id="24011" w:name="_Toc120614798"/>
      <w:bookmarkStart w:id="24012" w:name="_Toc120615273"/>
      <w:bookmarkStart w:id="24013" w:name="_Toc120622481"/>
      <w:bookmarkStart w:id="24014" w:name="_Toc120622987"/>
      <w:bookmarkStart w:id="24015" w:name="_Toc120623606"/>
      <w:bookmarkStart w:id="24016" w:name="_Toc120624131"/>
      <w:bookmarkStart w:id="24017" w:name="_Toc120624668"/>
      <w:bookmarkStart w:id="24018" w:name="_Toc120625205"/>
      <w:bookmarkStart w:id="24019" w:name="_Toc120625742"/>
      <w:bookmarkStart w:id="24020" w:name="_Toc120626279"/>
      <w:bookmarkStart w:id="24021" w:name="_Toc120626826"/>
      <w:bookmarkStart w:id="24022" w:name="_Toc120627382"/>
      <w:bookmarkStart w:id="24023" w:name="_Toc120627947"/>
      <w:bookmarkStart w:id="24024" w:name="_Toc120628523"/>
      <w:bookmarkStart w:id="24025" w:name="_Toc120629108"/>
      <w:bookmarkStart w:id="24026" w:name="_Toc120629696"/>
      <w:bookmarkStart w:id="24027" w:name="_Toc120631197"/>
      <w:bookmarkStart w:id="24028" w:name="_Toc120631848"/>
      <w:bookmarkStart w:id="24029" w:name="_Toc120632498"/>
      <w:bookmarkStart w:id="24030" w:name="_Toc120633148"/>
      <w:bookmarkStart w:id="24031" w:name="_Toc120633798"/>
      <w:bookmarkStart w:id="24032" w:name="_Toc120634449"/>
      <w:bookmarkStart w:id="24033" w:name="_Toc120635100"/>
      <w:bookmarkStart w:id="24034" w:name="_Toc121754224"/>
      <w:bookmarkStart w:id="24035" w:name="_Toc121754894"/>
      <w:bookmarkStart w:id="24036" w:name="_Toc129108843"/>
      <w:bookmarkStart w:id="24037" w:name="_Toc129109508"/>
      <w:bookmarkStart w:id="24038" w:name="_Toc129110181"/>
      <w:bookmarkStart w:id="24039" w:name="_Toc130389301"/>
      <w:bookmarkStart w:id="24040" w:name="_Toc130390374"/>
      <w:bookmarkStart w:id="24041" w:name="_Toc130391062"/>
      <w:bookmarkStart w:id="24042" w:name="_Toc131624826"/>
      <w:bookmarkStart w:id="24043" w:name="_Toc137476259"/>
      <w:bookmarkStart w:id="24044" w:name="_Toc138872914"/>
      <w:bookmarkStart w:id="24045" w:name="_Toc138874500"/>
      <w:bookmarkStart w:id="24046" w:name="_Toc145525099"/>
      <w:bookmarkStart w:id="24047" w:name="_Toc153560224"/>
      <w:bookmarkStart w:id="24048" w:name="_Toc161647524"/>
      <w:bookmarkStart w:id="24049" w:name="_Toc169533121"/>
      <w:bookmarkStart w:id="24050" w:name="_Toc171519722"/>
      <w:bookmarkStart w:id="24051" w:name="_Toc176539455"/>
      <w:bookmarkStart w:id="24052" w:name="_Toc192246753"/>
      <w:bookmarkStart w:id="24053" w:name="_Toc210482544"/>
      <w:r>
        <w:rPr>
          <w:rFonts w:hint="eastAsia"/>
          <w:lang w:val="en-US" w:eastAsia="zh-CN"/>
        </w:rPr>
        <w:t>9</w:t>
      </w:r>
      <w:r>
        <w:rPr>
          <w:lang w:eastAsia="sv-SE"/>
        </w:rPr>
        <w:t>.4.3.2</w:t>
      </w:r>
      <w:r>
        <w:rPr>
          <w:lang w:eastAsia="sv-SE"/>
        </w:rPr>
        <w:tab/>
        <w:t>Minimum requirement</w:t>
      </w:r>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4" w:name="_Toc66693709"/>
      <w:bookmarkStart w:id="24055" w:name="_Toc76114286"/>
      <w:bookmarkStart w:id="24056" w:name="_Toc98766403"/>
      <w:bookmarkStart w:id="24057" w:name="_Toc58915659"/>
      <w:bookmarkStart w:id="24058" w:name="_Toc76544172"/>
      <w:bookmarkStart w:id="24059" w:name="_Toc99702766"/>
      <w:bookmarkStart w:id="24060" w:name="_Toc21102659"/>
      <w:bookmarkStart w:id="24061" w:name="_Toc53182992"/>
      <w:bookmarkStart w:id="24062" w:name="_Toc29810508"/>
      <w:bookmarkStart w:id="24063" w:name="_Toc37272806"/>
      <w:bookmarkStart w:id="24064" w:name="_Toc106206552"/>
      <w:bookmarkStart w:id="24065" w:name="_Toc45885883"/>
      <w:bookmarkStart w:id="24066" w:name="_Toc36635860"/>
      <w:bookmarkStart w:id="24067" w:name="_Toc58917840"/>
      <w:bookmarkStart w:id="24068" w:name="_Toc89952587"/>
      <w:bookmarkStart w:id="24069" w:name="_Toc82536294"/>
      <w:bookmarkStart w:id="24070" w:name="_Toc74915661"/>
      <w:bookmarkStart w:id="24071" w:name="_Toc120544924"/>
      <w:bookmarkStart w:id="24072" w:name="_Toc120545279"/>
      <w:bookmarkStart w:id="24073" w:name="_Toc120545895"/>
      <w:bookmarkStart w:id="24074" w:name="_Toc120606799"/>
      <w:bookmarkStart w:id="24075" w:name="_Toc120607153"/>
      <w:bookmarkStart w:id="24076" w:name="_Toc120607510"/>
      <w:bookmarkStart w:id="24077" w:name="_Toc120607873"/>
      <w:bookmarkStart w:id="24078" w:name="_Toc120608238"/>
      <w:bookmarkStart w:id="24079" w:name="_Toc120608618"/>
      <w:bookmarkStart w:id="24080" w:name="_Toc120608998"/>
      <w:bookmarkStart w:id="24081" w:name="_Toc120609389"/>
      <w:bookmarkStart w:id="24082" w:name="_Toc120609780"/>
      <w:bookmarkStart w:id="24083" w:name="_Toc120610181"/>
      <w:bookmarkStart w:id="24084" w:name="_Toc120610934"/>
      <w:bookmarkStart w:id="24085" w:name="_Toc120611343"/>
      <w:bookmarkStart w:id="24086" w:name="_Toc120611761"/>
      <w:bookmarkStart w:id="24087" w:name="_Toc120612181"/>
      <w:bookmarkStart w:id="24088" w:name="_Toc120612608"/>
      <w:bookmarkStart w:id="24089" w:name="_Toc120613037"/>
      <w:bookmarkStart w:id="24090" w:name="_Toc120613467"/>
      <w:bookmarkStart w:id="24091" w:name="_Toc120613897"/>
      <w:bookmarkStart w:id="24092" w:name="_Toc120614340"/>
      <w:bookmarkStart w:id="24093" w:name="_Toc120614799"/>
      <w:bookmarkStart w:id="24094" w:name="_Toc120615274"/>
      <w:bookmarkStart w:id="24095" w:name="_Toc120622482"/>
      <w:bookmarkStart w:id="24096" w:name="_Toc120622988"/>
      <w:bookmarkStart w:id="24097" w:name="_Toc120623607"/>
      <w:bookmarkStart w:id="24098" w:name="_Toc120624132"/>
      <w:bookmarkStart w:id="24099" w:name="_Toc120624669"/>
      <w:bookmarkStart w:id="24100" w:name="_Toc120625206"/>
      <w:bookmarkStart w:id="24101" w:name="_Toc120625743"/>
      <w:bookmarkStart w:id="24102" w:name="_Toc120626280"/>
      <w:bookmarkStart w:id="24103" w:name="_Toc120626827"/>
      <w:bookmarkStart w:id="24104" w:name="_Toc120627383"/>
      <w:bookmarkStart w:id="24105" w:name="_Toc120627948"/>
      <w:bookmarkStart w:id="24106" w:name="_Toc120628524"/>
      <w:bookmarkStart w:id="24107" w:name="_Toc120629109"/>
      <w:bookmarkStart w:id="24108" w:name="_Toc120629697"/>
      <w:bookmarkStart w:id="24109" w:name="_Toc120631198"/>
      <w:bookmarkStart w:id="24110" w:name="_Toc120631849"/>
      <w:bookmarkStart w:id="24111" w:name="_Toc120632499"/>
      <w:bookmarkStart w:id="24112" w:name="_Toc120633149"/>
      <w:bookmarkStart w:id="24113" w:name="_Toc120633799"/>
      <w:bookmarkStart w:id="24114" w:name="_Toc120634450"/>
      <w:bookmarkStart w:id="24115" w:name="_Toc120635101"/>
      <w:bookmarkStart w:id="24116" w:name="_Toc121754225"/>
      <w:bookmarkStart w:id="24117" w:name="_Toc121754895"/>
      <w:bookmarkStart w:id="24118" w:name="_Toc129108844"/>
      <w:bookmarkStart w:id="24119" w:name="_Toc129109509"/>
      <w:bookmarkStart w:id="24120" w:name="_Toc129110182"/>
      <w:bookmarkStart w:id="24121" w:name="_Toc130389302"/>
      <w:bookmarkStart w:id="24122" w:name="_Toc130390375"/>
      <w:bookmarkStart w:id="24123" w:name="_Toc130391063"/>
      <w:bookmarkStart w:id="24124" w:name="_Toc131624827"/>
      <w:bookmarkStart w:id="24125" w:name="_Toc137476260"/>
      <w:bookmarkStart w:id="24126" w:name="_Toc138872915"/>
      <w:bookmarkStart w:id="24127" w:name="_Toc138874501"/>
      <w:bookmarkStart w:id="24128" w:name="_Toc145525100"/>
      <w:bookmarkStart w:id="24129" w:name="_Toc153560225"/>
      <w:bookmarkStart w:id="24130" w:name="_Toc161647525"/>
      <w:bookmarkStart w:id="24131" w:name="_Toc169533122"/>
      <w:bookmarkStart w:id="24132" w:name="_Toc171519723"/>
      <w:bookmarkStart w:id="24133" w:name="_Toc176539456"/>
      <w:bookmarkStart w:id="24134" w:name="_Toc192246754"/>
      <w:bookmarkStart w:id="24135" w:name="_Toc210482545"/>
      <w:r>
        <w:rPr>
          <w:rFonts w:hint="eastAsia"/>
          <w:lang w:val="en-US" w:eastAsia="zh-CN"/>
        </w:rPr>
        <w:lastRenderedPageBreak/>
        <w:t>9</w:t>
      </w:r>
      <w:r>
        <w:rPr>
          <w:lang w:eastAsia="sv-SE"/>
        </w:rPr>
        <w:t>.4.3.3</w:t>
      </w:r>
      <w:r>
        <w:rPr>
          <w:lang w:eastAsia="sv-SE"/>
        </w:rPr>
        <w:tab/>
        <w:t>Test purpose</w:t>
      </w:r>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36" w:name="_Toc82536295"/>
      <w:bookmarkStart w:id="24137" w:name="_Toc99702767"/>
      <w:bookmarkStart w:id="24138" w:name="_Toc66693710"/>
      <w:bookmarkStart w:id="24139" w:name="_Toc58915660"/>
      <w:bookmarkStart w:id="24140" w:name="_Toc29810509"/>
      <w:bookmarkStart w:id="24141" w:name="_Toc89952588"/>
      <w:bookmarkStart w:id="24142" w:name="_Toc21102660"/>
      <w:bookmarkStart w:id="24143" w:name="_Toc74915662"/>
      <w:bookmarkStart w:id="24144" w:name="_Toc76544173"/>
      <w:bookmarkStart w:id="24145" w:name="_Toc106206553"/>
      <w:bookmarkStart w:id="24146" w:name="_Toc36635861"/>
      <w:bookmarkStart w:id="24147" w:name="_Toc58917841"/>
      <w:bookmarkStart w:id="24148" w:name="_Toc98766404"/>
      <w:bookmarkStart w:id="24149" w:name="_Toc37272807"/>
      <w:bookmarkStart w:id="24150" w:name="_Toc53182993"/>
      <w:bookmarkStart w:id="24151" w:name="_Toc76114287"/>
      <w:bookmarkStart w:id="24152" w:name="_Toc45885884"/>
      <w:bookmarkStart w:id="24153" w:name="_Toc120544925"/>
      <w:bookmarkStart w:id="24154" w:name="_Toc120545280"/>
      <w:bookmarkStart w:id="24155" w:name="_Toc120545896"/>
      <w:bookmarkStart w:id="24156" w:name="_Toc120606800"/>
      <w:bookmarkStart w:id="24157" w:name="_Toc120607154"/>
      <w:bookmarkStart w:id="24158" w:name="_Toc120607511"/>
      <w:bookmarkStart w:id="24159" w:name="_Toc120607874"/>
      <w:bookmarkStart w:id="24160" w:name="_Toc120608239"/>
      <w:bookmarkStart w:id="24161" w:name="_Toc120608619"/>
      <w:bookmarkStart w:id="24162" w:name="_Toc120608999"/>
      <w:bookmarkStart w:id="24163" w:name="_Toc120609390"/>
      <w:bookmarkStart w:id="24164" w:name="_Toc120609781"/>
      <w:bookmarkStart w:id="24165" w:name="_Toc120610182"/>
      <w:bookmarkStart w:id="24166" w:name="_Toc120610935"/>
      <w:bookmarkStart w:id="24167" w:name="_Toc120611344"/>
      <w:bookmarkStart w:id="24168" w:name="_Toc120611762"/>
      <w:bookmarkStart w:id="24169" w:name="_Toc120612182"/>
      <w:bookmarkStart w:id="24170" w:name="_Toc120612609"/>
      <w:bookmarkStart w:id="24171" w:name="_Toc120613038"/>
      <w:bookmarkStart w:id="24172" w:name="_Toc120613468"/>
      <w:bookmarkStart w:id="24173" w:name="_Toc120613898"/>
      <w:bookmarkStart w:id="24174" w:name="_Toc120614341"/>
      <w:bookmarkStart w:id="24175" w:name="_Toc120614800"/>
      <w:bookmarkStart w:id="24176" w:name="_Toc120615275"/>
      <w:bookmarkStart w:id="24177" w:name="_Toc120622483"/>
      <w:bookmarkStart w:id="24178" w:name="_Toc120622989"/>
      <w:bookmarkStart w:id="24179" w:name="_Toc120623608"/>
      <w:bookmarkStart w:id="24180" w:name="_Toc120624133"/>
      <w:bookmarkStart w:id="24181" w:name="_Toc120624670"/>
      <w:bookmarkStart w:id="24182" w:name="_Toc120625207"/>
      <w:bookmarkStart w:id="24183" w:name="_Toc120625744"/>
      <w:bookmarkStart w:id="24184" w:name="_Toc120626281"/>
      <w:bookmarkStart w:id="24185" w:name="_Toc120626828"/>
      <w:bookmarkStart w:id="24186" w:name="_Toc120627384"/>
      <w:bookmarkStart w:id="24187" w:name="_Toc120627949"/>
      <w:bookmarkStart w:id="24188" w:name="_Toc120628525"/>
      <w:bookmarkStart w:id="24189" w:name="_Toc120629110"/>
      <w:bookmarkStart w:id="24190" w:name="_Toc120629698"/>
      <w:bookmarkStart w:id="24191" w:name="_Toc120631199"/>
      <w:bookmarkStart w:id="24192" w:name="_Toc120631850"/>
      <w:bookmarkStart w:id="24193" w:name="_Toc120632500"/>
      <w:bookmarkStart w:id="24194" w:name="_Toc120633150"/>
      <w:bookmarkStart w:id="24195" w:name="_Toc120633800"/>
      <w:bookmarkStart w:id="24196" w:name="_Toc120634451"/>
      <w:bookmarkStart w:id="24197" w:name="_Toc120635102"/>
      <w:bookmarkStart w:id="24198" w:name="_Toc121754226"/>
      <w:bookmarkStart w:id="24199" w:name="_Toc121754896"/>
      <w:bookmarkStart w:id="24200" w:name="_Toc129108845"/>
      <w:bookmarkStart w:id="24201" w:name="_Toc129109510"/>
      <w:bookmarkStart w:id="24202" w:name="_Toc129110183"/>
      <w:bookmarkStart w:id="24203" w:name="_Toc130389303"/>
      <w:bookmarkStart w:id="24204" w:name="_Toc130390376"/>
      <w:bookmarkStart w:id="24205" w:name="_Toc130391064"/>
      <w:bookmarkStart w:id="24206" w:name="_Toc131624828"/>
      <w:bookmarkStart w:id="24207" w:name="_Toc137476261"/>
      <w:bookmarkStart w:id="24208" w:name="_Toc138872916"/>
      <w:bookmarkStart w:id="24209" w:name="_Toc138874502"/>
      <w:bookmarkStart w:id="24210" w:name="_Toc145525101"/>
      <w:bookmarkStart w:id="24211" w:name="_Toc153560226"/>
      <w:bookmarkStart w:id="24212" w:name="_Toc161647526"/>
      <w:bookmarkStart w:id="24213" w:name="_Toc169533123"/>
      <w:bookmarkStart w:id="24214" w:name="_Toc171519724"/>
      <w:bookmarkStart w:id="24215" w:name="_Toc176539457"/>
      <w:bookmarkStart w:id="24216" w:name="_Toc192246755"/>
      <w:bookmarkStart w:id="24217"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p>
    <w:p w14:paraId="75A2DB32" w14:textId="77777777" w:rsidR="005B1ACA" w:rsidRDefault="005B1ACA" w:rsidP="005B1ACA">
      <w:pPr>
        <w:pStyle w:val="Heading5"/>
        <w:rPr>
          <w:lang w:eastAsia="sv-SE"/>
        </w:rPr>
      </w:pPr>
      <w:bookmarkStart w:id="24218" w:name="_Toc98766405"/>
      <w:bookmarkStart w:id="24219" w:name="_Toc53182994"/>
      <w:bookmarkStart w:id="24220" w:name="_Toc76114288"/>
      <w:bookmarkStart w:id="24221" w:name="_Toc106206554"/>
      <w:bookmarkStart w:id="24222" w:name="_Toc29810510"/>
      <w:bookmarkStart w:id="24223" w:name="_Toc66693711"/>
      <w:bookmarkStart w:id="24224" w:name="_Toc45885885"/>
      <w:bookmarkStart w:id="24225" w:name="_Toc82536296"/>
      <w:bookmarkStart w:id="24226" w:name="_Toc21102661"/>
      <w:bookmarkStart w:id="24227" w:name="_Toc99702768"/>
      <w:bookmarkStart w:id="24228" w:name="_Toc58915661"/>
      <w:bookmarkStart w:id="24229" w:name="_Toc89952589"/>
      <w:bookmarkStart w:id="24230" w:name="_Toc76544174"/>
      <w:bookmarkStart w:id="24231" w:name="_Toc36635862"/>
      <w:bookmarkStart w:id="24232" w:name="_Toc58917842"/>
      <w:bookmarkStart w:id="24233" w:name="_Toc37272808"/>
      <w:bookmarkStart w:id="24234" w:name="_Toc74915663"/>
      <w:bookmarkStart w:id="24235" w:name="_Toc120544926"/>
      <w:bookmarkStart w:id="24236" w:name="_Toc120545281"/>
      <w:bookmarkStart w:id="24237" w:name="_Toc120545897"/>
      <w:bookmarkStart w:id="24238" w:name="_Toc120606801"/>
      <w:bookmarkStart w:id="24239" w:name="_Toc120607155"/>
      <w:bookmarkStart w:id="24240" w:name="_Toc120607512"/>
      <w:bookmarkStart w:id="24241" w:name="_Toc120607875"/>
      <w:bookmarkStart w:id="24242" w:name="_Toc120608240"/>
      <w:bookmarkStart w:id="24243" w:name="_Toc120608620"/>
      <w:bookmarkStart w:id="24244" w:name="_Toc120609000"/>
      <w:bookmarkStart w:id="24245" w:name="_Toc120609391"/>
      <w:bookmarkStart w:id="24246" w:name="_Toc120609782"/>
      <w:bookmarkStart w:id="24247" w:name="_Toc120610183"/>
      <w:bookmarkStart w:id="24248" w:name="_Toc120610936"/>
      <w:bookmarkStart w:id="24249" w:name="_Toc120611345"/>
      <w:bookmarkStart w:id="24250" w:name="_Toc120611763"/>
      <w:bookmarkStart w:id="24251" w:name="_Toc120612183"/>
      <w:bookmarkStart w:id="24252" w:name="_Toc120612610"/>
      <w:bookmarkStart w:id="24253" w:name="_Toc120613039"/>
      <w:bookmarkStart w:id="24254" w:name="_Toc120613469"/>
      <w:bookmarkStart w:id="24255" w:name="_Toc120613899"/>
      <w:bookmarkStart w:id="24256" w:name="_Toc120614342"/>
      <w:bookmarkStart w:id="24257" w:name="_Toc120614801"/>
      <w:bookmarkStart w:id="24258" w:name="_Toc120615276"/>
      <w:bookmarkStart w:id="24259" w:name="_Toc120622484"/>
      <w:bookmarkStart w:id="24260" w:name="_Toc120622990"/>
      <w:bookmarkStart w:id="24261" w:name="_Toc120623609"/>
      <w:bookmarkStart w:id="24262" w:name="_Toc120624134"/>
      <w:bookmarkStart w:id="24263" w:name="_Toc120624671"/>
      <w:bookmarkStart w:id="24264" w:name="_Toc120625208"/>
      <w:bookmarkStart w:id="24265" w:name="_Toc120625745"/>
      <w:bookmarkStart w:id="24266" w:name="_Toc120626282"/>
      <w:bookmarkStart w:id="24267" w:name="_Toc120626829"/>
      <w:bookmarkStart w:id="24268" w:name="_Toc120627385"/>
      <w:bookmarkStart w:id="24269" w:name="_Toc120627950"/>
      <w:bookmarkStart w:id="24270" w:name="_Toc120628526"/>
      <w:bookmarkStart w:id="24271" w:name="_Toc120629111"/>
      <w:bookmarkStart w:id="24272" w:name="_Toc120629699"/>
      <w:bookmarkStart w:id="24273" w:name="_Toc120631200"/>
      <w:bookmarkStart w:id="24274" w:name="_Toc120631851"/>
      <w:bookmarkStart w:id="24275" w:name="_Toc120632501"/>
      <w:bookmarkStart w:id="24276" w:name="_Toc120633151"/>
      <w:bookmarkStart w:id="24277" w:name="_Toc120633801"/>
      <w:bookmarkStart w:id="24278" w:name="_Toc120634452"/>
      <w:bookmarkStart w:id="24279" w:name="_Toc120635103"/>
      <w:bookmarkStart w:id="24280" w:name="_Toc121754227"/>
      <w:bookmarkStart w:id="24281" w:name="_Toc121754897"/>
      <w:bookmarkStart w:id="24282" w:name="_Toc129108846"/>
      <w:bookmarkStart w:id="24283" w:name="_Toc129109511"/>
      <w:bookmarkStart w:id="24284" w:name="_Toc129110184"/>
      <w:bookmarkStart w:id="24285" w:name="_Toc130389304"/>
      <w:bookmarkStart w:id="24286" w:name="_Toc130390377"/>
      <w:bookmarkStart w:id="24287" w:name="_Toc130391065"/>
      <w:bookmarkStart w:id="24288" w:name="_Toc131624829"/>
      <w:bookmarkStart w:id="24289" w:name="_Toc137476262"/>
      <w:bookmarkStart w:id="24290" w:name="_Toc138872917"/>
      <w:bookmarkStart w:id="24291" w:name="_Toc138874503"/>
      <w:bookmarkStart w:id="24292" w:name="_Toc145525102"/>
      <w:bookmarkStart w:id="24293" w:name="_Toc153560227"/>
      <w:bookmarkStart w:id="24294" w:name="_Toc161647527"/>
      <w:bookmarkStart w:id="24295" w:name="_Toc169533124"/>
      <w:bookmarkStart w:id="24296" w:name="_Toc171519725"/>
      <w:bookmarkStart w:id="24297" w:name="_Toc176539458"/>
      <w:bookmarkStart w:id="24298" w:name="_Toc192246756"/>
      <w:bookmarkStart w:id="24299" w:name="_Toc210482547"/>
      <w:r>
        <w:rPr>
          <w:rFonts w:hint="eastAsia"/>
          <w:lang w:val="en-US" w:eastAsia="zh-CN"/>
        </w:rPr>
        <w:t>9</w:t>
      </w:r>
      <w:r>
        <w:rPr>
          <w:lang w:eastAsia="sv-SE"/>
        </w:rPr>
        <w:t>.4.3.4.1</w:t>
      </w:r>
      <w:r>
        <w:rPr>
          <w:lang w:eastAsia="sv-SE"/>
        </w:rPr>
        <w:tab/>
        <w:t>Initial conditions</w:t>
      </w:r>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0" w:name="_Toc53182995"/>
      <w:bookmarkStart w:id="24301" w:name="_Toc82536297"/>
      <w:bookmarkStart w:id="24302" w:name="_Toc45885886"/>
      <w:bookmarkStart w:id="24303" w:name="_Toc99702769"/>
      <w:bookmarkStart w:id="24304" w:name="_Toc21102662"/>
      <w:bookmarkStart w:id="24305" w:name="_Toc36635863"/>
      <w:bookmarkStart w:id="24306" w:name="_Toc98766406"/>
      <w:bookmarkStart w:id="24307" w:name="_Toc37272809"/>
      <w:bookmarkStart w:id="24308" w:name="_Toc58917843"/>
      <w:bookmarkStart w:id="24309" w:name="_Toc66693712"/>
      <w:bookmarkStart w:id="24310" w:name="_Toc29810511"/>
      <w:bookmarkStart w:id="24311" w:name="_Toc76544175"/>
      <w:bookmarkStart w:id="24312" w:name="_Toc106206555"/>
      <w:bookmarkStart w:id="24313" w:name="_Toc74915664"/>
      <w:bookmarkStart w:id="24314" w:name="_Toc58915662"/>
      <w:bookmarkStart w:id="24315" w:name="_Toc76114289"/>
      <w:bookmarkStart w:id="24316" w:name="_Toc89952590"/>
      <w:bookmarkStart w:id="24317" w:name="_Toc120544927"/>
      <w:bookmarkStart w:id="24318" w:name="_Toc120545282"/>
      <w:bookmarkStart w:id="24319" w:name="_Toc120545898"/>
      <w:bookmarkStart w:id="24320" w:name="_Toc120606802"/>
      <w:bookmarkStart w:id="24321" w:name="_Toc120607156"/>
      <w:bookmarkStart w:id="24322" w:name="_Toc120607513"/>
      <w:bookmarkStart w:id="24323" w:name="_Toc120607876"/>
      <w:bookmarkStart w:id="24324" w:name="_Toc120608241"/>
      <w:bookmarkStart w:id="24325" w:name="_Toc120608621"/>
      <w:bookmarkStart w:id="24326" w:name="_Toc120609001"/>
      <w:bookmarkStart w:id="24327" w:name="_Toc120609392"/>
      <w:bookmarkStart w:id="24328" w:name="_Toc120609783"/>
      <w:bookmarkStart w:id="24329" w:name="_Toc120610184"/>
      <w:bookmarkStart w:id="24330" w:name="_Toc120610937"/>
      <w:bookmarkStart w:id="24331" w:name="_Toc120611346"/>
      <w:bookmarkStart w:id="24332" w:name="_Toc120611764"/>
      <w:bookmarkStart w:id="24333" w:name="_Toc120612184"/>
      <w:bookmarkStart w:id="24334" w:name="_Toc120612611"/>
      <w:bookmarkStart w:id="24335" w:name="_Toc120613040"/>
      <w:bookmarkStart w:id="24336" w:name="_Toc120613470"/>
      <w:bookmarkStart w:id="24337" w:name="_Toc120613900"/>
      <w:bookmarkStart w:id="24338" w:name="_Toc120614343"/>
      <w:bookmarkStart w:id="24339" w:name="_Toc120614802"/>
      <w:bookmarkStart w:id="24340" w:name="_Toc120615277"/>
      <w:bookmarkStart w:id="24341" w:name="_Toc120622485"/>
      <w:bookmarkStart w:id="24342" w:name="_Toc120622991"/>
      <w:bookmarkStart w:id="24343" w:name="_Toc120623610"/>
      <w:bookmarkStart w:id="24344" w:name="_Toc120624135"/>
      <w:bookmarkStart w:id="24345" w:name="_Toc120624672"/>
      <w:bookmarkStart w:id="24346" w:name="_Toc120625209"/>
      <w:bookmarkStart w:id="24347" w:name="_Toc120625746"/>
      <w:bookmarkStart w:id="24348" w:name="_Toc120626283"/>
      <w:bookmarkStart w:id="24349" w:name="_Toc120626830"/>
      <w:bookmarkStart w:id="24350" w:name="_Toc120627386"/>
      <w:bookmarkStart w:id="24351" w:name="_Toc120627951"/>
      <w:bookmarkStart w:id="24352" w:name="_Toc120628527"/>
      <w:bookmarkStart w:id="24353" w:name="_Toc120629112"/>
      <w:bookmarkStart w:id="24354" w:name="_Toc120629700"/>
      <w:bookmarkStart w:id="24355" w:name="_Toc120631201"/>
      <w:bookmarkStart w:id="24356" w:name="_Toc120631852"/>
      <w:bookmarkStart w:id="24357" w:name="_Toc120632502"/>
      <w:bookmarkStart w:id="24358" w:name="_Toc120633152"/>
      <w:bookmarkStart w:id="24359" w:name="_Toc120633802"/>
      <w:bookmarkStart w:id="24360" w:name="_Toc120634453"/>
      <w:bookmarkStart w:id="24361" w:name="_Toc120635104"/>
      <w:bookmarkStart w:id="24362" w:name="_Toc121754228"/>
      <w:bookmarkStart w:id="24363" w:name="_Toc121754898"/>
      <w:bookmarkStart w:id="24364" w:name="_Toc129108847"/>
      <w:bookmarkStart w:id="24365" w:name="_Toc129109512"/>
      <w:bookmarkStart w:id="24366" w:name="_Toc129110185"/>
      <w:bookmarkStart w:id="24367" w:name="_Toc130389305"/>
      <w:bookmarkStart w:id="24368" w:name="_Toc130390378"/>
      <w:bookmarkStart w:id="24369" w:name="_Toc130391066"/>
      <w:bookmarkStart w:id="24370" w:name="_Toc131624830"/>
      <w:bookmarkStart w:id="24371" w:name="_Toc137476263"/>
      <w:bookmarkStart w:id="24372" w:name="_Toc138872918"/>
      <w:bookmarkStart w:id="24373" w:name="_Toc138874504"/>
      <w:bookmarkStart w:id="24374" w:name="_Toc145525103"/>
      <w:bookmarkStart w:id="24375" w:name="_Toc153560228"/>
      <w:bookmarkStart w:id="24376" w:name="_Toc161647528"/>
      <w:bookmarkStart w:id="24377" w:name="_Toc169533125"/>
      <w:bookmarkStart w:id="24378" w:name="_Toc171519726"/>
      <w:bookmarkStart w:id="24379" w:name="_Toc176539459"/>
      <w:bookmarkStart w:id="24380" w:name="_Toc192246757"/>
      <w:bookmarkStart w:id="24381" w:name="_Toc210482548"/>
      <w:r>
        <w:rPr>
          <w:rFonts w:hint="eastAsia"/>
          <w:lang w:val="en-US" w:eastAsia="zh-CN"/>
        </w:rPr>
        <w:t>9</w:t>
      </w:r>
      <w:r>
        <w:rPr>
          <w:lang w:eastAsia="sv-SE"/>
        </w:rPr>
        <w:t>.4.3.4.2</w:t>
      </w:r>
      <w:r>
        <w:rPr>
          <w:lang w:eastAsia="sv-SE"/>
        </w:rPr>
        <w:tab/>
        <w:t>Procedure</w:t>
      </w:r>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p>
    <w:p w14:paraId="20105159" w14:textId="77777777" w:rsidR="005B1ACA" w:rsidRDefault="005B1ACA" w:rsidP="005B1ACA">
      <w:pPr>
        <w:pStyle w:val="B1"/>
      </w:pPr>
      <w:bookmarkStart w:id="24382" w:name="_Toc89952591"/>
      <w:bookmarkStart w:id="24383" w:name="_Toc106206556"/>
      <w:bookmarkStart w:id="24384" w:name="_Toc29810512"/>
      <w:bookmarkStart w:id="24385" w:name="_Toc66693713"/>
      <w:bookmarkStart w:id="24386" w:name="_Toc21102663"/>
      <w:bookmarkStart w:id="24387" w:name="_Toc76114290"/>
      <w:bookmarkStart w:id="24388" w:name="_Toc45885887"/>
      <w:bookmarkStart w:id="24389" w:name="_Toc36635864"/>
      <w:bookmarkStart w:id="24390" w:name="_Toc58915663"/>
      <w:bookmarkStart w:id="24391" w:name="_Toc99702770"/>
      <w:bookmarkStart w:id="24392" w:name="_Toc76544176"/>
      <w:bookmarkStart w:id="24393" w:name="_Toc74915665"/>
      <w:bookmarkStart w:id="24394" w:name="_Toc58917844"/>
      <w:bookmarkStart w:id="24395" w:name="_Toc98766407"/>
      <w:bookmarkStart w:id="24396" w:name="_Toc82536298"/>
      <w:bookmarkStart w:id="24397" w:name="_Toc37272810"/>
      <w:bookmarkStart w:id="2439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399" w:name="_Toc120544928"/>
      <w:bookmarkStart w:id="24400" w:name="_Toc120545283"/>
      <w:bookmarkStart w:id="24401" w:name="_Toc120545899"/>
      <w:bookmarkStart w:id="24402" w:name="_Toc120606803"/>
      <w:bookmarkStart w:id="24403" w:name="_Toc120607157"/>
      <w:bookmarkStart w:id="24404" w:name="_Toc120607514"/>
      <w:bookmarkStart w:id="24405" w:name="_Toc120607877"/>
      <w:bookmarkStart w:id="24406" w:name="_Toc120608242"/>
      <w:bookmarkStart w:id="24407" w:name="_Toc120608622"/>
      <w:bookmarkStart w:id="24408" w:name="_Toc120609002"/>
      <w:bookmarkStart w:id="24409" w:name="_Toc120609393"/>
      <w:bookmarkStart w:id="24410" w:name="_Toc120609784"/>
      <w:bookmarkStart w:id="24411" w:name="_Toc120610185"/>
      <w:bookmarkStart w:id="24412" w:name="_Toc120610938"/>
      <w:bookmarkStart w:id="24413" w:name="_Toc120611347"/>
      <w:bookmarkStart w:id="24414" w:name="_Toc120611765"/>
      <w:bookmarkStart w:id="24415" w:name="_Toc120612185"/>
      <w:bookmarkStart w:id="24416" w:name="_Toc120612612"/>
      <w:bookmarkStart w:id="24417" w:name="_Toc120613041"/>
      <w:bookmarkStart w:id="24418" w:name="_Toc120613471"/>
      <w:bookmarkStart w:id="24419" w:name="_Toc120613901"/>
      <w:bookmarkStart w:id="24420" w:name="_Toc120614344"/>
      <w:bookmarkStart w:id="24421" w:name="_Toc120614803"/>
      <w:bookmarkStart w:id="24422" w:name="_Toc120615278"/>
      <w:bookmarkStart w:id="24423" w:name="_Toc120622486"/>
      <w:bookmarkStart w:id="24424" w:name="_Toc120622992"/>
      <w:bookmarkStart w:id="24425" w:name="_Toc120623611"/>
      <w:bookmarkStart w:id="24426" w:name="_Toc120624136"/>
      <w:bookmarkStart w:id="24427" w:name="_Toc120624673"/>
      <w:bookmarkStart w:id="24428" w:name="_Toc120625210"/>
      <w:bookmarkStart w:id="24429" w:name="_Toc120625747"/>
      <w:bookmarkStart w:id="24430" w:name="_Toc120626284"/>
      <w:bookmarkStart w:id="24431" w:name="_Toc120626831"/>
      <w:bookmarkStart w:id="24432" w:name="_Toc120627387"/>
      <w:bookmarkStart w:id="24433" w:name="_Toc120627952"/>
      <w:bookmarkStart w:id="24434" w:name="_Toc120628528"/>
      <w:bookmarkStart w:id="24435" w:name="_Toc120629113"/>
      <w:bookmarkStart w:id="24436" w:name="_Toc120629701"/>
      <w:bookmarkStart w:id="24437" w:name="_Toc120631202"/>
      <w:bookmarkStart w:id="24438" w:name="_Toc120631853"/>
      <w:bookmarkStart w:id="24439" w:name="_Toc120632503"/>
      <w:bookmarkStart w:id="24440" w:name="_Toc120633153"/>
      <w:bookmarkStart w:id="24441" w:name="_Toc120633803"/>
      <w:bookmarkStart w:id="24442" w:name="_Toc120634454"/>
      <w:bookmarkStart w:id="24443" w:name="_Toc120635105"/>
      <w:bookmarkStart w:id="24444" w:name="_Toc121754229"/>
      <w:bookmarkStart w:id="24445" w:name="_Toc121754899"/>
      <w:bookmarkStart w:id="24446" w:name="_Toc129108848"/>
      <w:bookmarkStart w:id="24447" w:name="_Toc129109513"/>
      <w:bookmarkStart w:id="24448" w:name="_Toc129110186"/>
      <w:bookmarkStart w:id="24449" w:name="_Toc130389306"/>
      <w:bookmarkStart w:id="24450" w:name="_Toc130390379"/>
      <w:bookmarkStart w:id="24451" w:name="_Toc130391067"/>
      <w:bookmarkStart w:id="24452" w:name="_Toc131624831"/>
      <w:bookmarkStart w:id="24453" w:name="_Toc137476264"/>
      <w:bookmarkStart w:id="24454" w:name="_Toc138872919"/>
      <w:bookmarkStart w:id="24455" w:name="_Toc138874505"/>
      <w:bookmarkStart w:id="24456" w:name="_Toc145525104"/>
      <w:bookmarkStart w:id="24457" w:name="_Toc153560229"/>
      <w:bookmarkStart w:id="24458" w:name="_Toc161647529"/>
      <w:bookmarkStart w:id="24459" w:name="_Toc169533126"/>
      <w:bookmarkStart w:id="24460" w:name="_Toc171519727"/>
      <w:bookmarkStart w:id="24461" w:name="_Toc176539460"/>
      <w:bookmarkStart w:id="24462" w:name="_Toc192246758"/>
      <w:bookmarkStart w:id="24463"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4DC54B94" w14:textId="77777777" w:rsidR="005B1ACA" w:rsidRDefault="005B1ACA" w:rsidP="005B1ACA">
      <w:pPr>
        <w:pStyle w:val="Heading5"/>
        <w:rPr>
          <w:lang w:eastAsia="sv-SE"/>
        </w:rPr>
      </w:pPr>
      <w:bookmarkStart w:id="24464" w:name="_Toc106206557"/>
      <w:bookmarkStart w:id="24465" w:name="_Toc53182997"/>
      <w:bookmarkStart w:id="24466" w:name="_Toc58915664"/>
      <w:bookmarkStart w:id="24467" w:name="_Toc45885888"/>
      <w:bookmarkStart w:id="24468" w:name="_Toc66693714"/>
      <w:bookmarkStart w:id="24469" w:name="_Toc76114291"/>
      <w:bookmarkStart w:id="24470" w:name="_Toc89952592"/>
      <w:bookmarkStart w:id="24471" w:name="_Toc21102664"/>
      <w:bookmarkStart w:id="24472" w:name="_Toc37272811"/>
      <w:bookmarkStart w:id="24473" w:name="_Toc29810513"/>
      <w:bookmarkStart w:id="24474" w:name="_Toc82536299"/>
      <w:bookmarkStart w:id="24475" w:name="_Toc98766408"/>
      <w:bookmarkStart w:id="24476" w:name="_Toc76544177"/>
      <w:bookmarkStart w:id="24477" w:name="_Toc36635865"/>
      <w:bookmarkStart w:id="24478" w:name="_Toc99702771"/>
      <w:bookmarkStart w:id="24479" w:name="_Toc58917845"/>
      <w:bookmarkStart w:id="24480" w:name="_Toc74915666"/>
      <w:bookmarkStart w:id="24481" w:name="_Toc120544929"/>
      <w:bookmarkStart w:id="24482" w:name="_Toc120545284"/>
      <w:bookmarkStart w:id="24483" w:name="_Toc120545900"/>
      <w:bookmarkStart w:id="24484" w:name="_Toc120606804"/>
      <w:bookmarkStart w:id="24485" w:name="_Toc120607158"/>
      <w:bookmarkStart w:id="24486" w:name="_Toc120607515"/>
      <w:bookmarkStart w:id="24487" w:name="_Toc120607878"/>
      <w:bookmarkStart w:id="24488" w:name="_Toc120608243"/>
      <w:bookmarkStart w:id="24489" w:name="_Toc120608623"/>
      <w:bookmarkStart w:id="24490" w:name="_Toc120609003"/>
      <w:bookmarkStart w:id="24491" w:name="_Toc120609394"/>
      <w:bookmarkStart w:id="24492" w:name="_Toc120609785"/>
      <w:bookmarkStart w:id="24493" w:name="_Toc120610186"/>
      <w:bookmarkStart w:id="24494" w:name="_Toc120610939"/>
      <w:bookmarkStart w:id="24495" w:name="_Toc120611348"/>
      <w:bookmarkStart w:id="24496" w:name="_Toc120611766"/>
      <w:bookmarkStart w:id="24497" w:name="_Toc120612186"/>
      <w:bookmarkStart w:id="24498" w:name="_Toc120612613"/>
      <w:bookmarkStart w:id="24499" w:name="_Toc120613042"/>
      <w:bookmarkStart w:id="24500" w:name="_Toc120613472"/>
      <w:bookmarkStart w:id="24501" w:name="_Toc120613902"/>
      <w:bookmarkStart w:id="24502" w:name="_Toc120614345"/>
      <w:bookmarkStart w:id="24503" w:name="_Toc120614804"/>
      <w:bookmarkStart w:id="24504" w:name="_Toc120615279"/>
      <w:bookmarkStart w:id="24505" w:name="_Toc120622487"/>
      <w:bookmarkStart w:id="24506" w:name="_Toc120622993"/>
      <w:bookmarkStart w:id="24507" w:name="_Toc120623612"/>
      <w:bookmarkStart w:id="24508" w:name="_Toc120624137"/>
      <w:bookmarkStart w:id="24509" w:name="_Toc120624674"/>
      <w:bookmarkStart w:id="24510" w:name="_Toc120625211"/>
      <w:bookmarkStart w:id="24511" w:name="_Toc120625748"/>
      <w:bookmarkStart w:id="24512" w:name="_Toc120626285"/>
      <w:bookmarkStart w:id="24513" w:name="_Toc120626832"/>
      <w:bookmarkStart w:id="24514" w:name="_Toc120627388"/>
      <w:bookmarkStart w:id="24515" w:name="_Toc120627953"/>
      <w:bookmarkStart w:id="24516" w:name="_Toc120628529"/>
      <w:bookmarkStart w:id="24517" w:name="_Toc120629114"/>
      <w:bookmarkStart w:id="24518" w:name="_Toc120629702"/>
      <w:bookmarkStart w:id="24519" w:name="_Toc120631203"/>
      <w:bookmarkStart w:id="24520" w:name="_Toc120631854"/>
      <w:bookmarkStart w:id="24521" w:name="_Toc120632504"/>
      <w:bookmarkStart w:id="24522" w:name="_Toc120633154"/>
      <w:bookmarkStart w:id="24523" w:name="_Toc120633804"/>
      <w:bookmarkStart w:id="24524" w:name="_Toc120634455"/>
      <w:bookmarkStart w:id="24525" w:name="_Toc120635106"/>
      <w:bookmarkStart w:id="24526" w:name="_Toc121754230"/>
      <w:bookmarkStart w:id="24527" w:name="_Toc121754900"/>
      <w:bookmarkStart w:id="24528" w:name="_Toc129108849"/>
      <w:bookmarkStart w:id="24529" w:name="_Toc129109514"/>
      <w:bookmarkStart w:id="24530" w:name="_Toc129110187"/>
      <w:bookmarkStart w:id="24531" w:name="_Toc130389307"/>
      <w:bookmarkStart w:id="24532" w:name="_Toc130390380"/>
      <w:bookmarkStart w:id="24533" w:name="_Toc130391068"/>
      <w:bookmarkStart w:id="24534" w:name="_Toc131624832"/>
      <w:bookmarkStart w:id="24535" w:name="_Toc137476265"/>
      <w:bookmarkStart w:id="24536" w:name="_Toc138872920"/>
      <w:bookmarkStart w:id="24537" w:name="_Toc138874506"/>
      <w:bookmarkStart w:id="24538" w:name="_Toc145525105"/>
      <w:bookmarkStart w:id="24539" w:name="_Toc153560230"/>
      <w:bookmarkStart w:id="24540" w:name="_Toc161647530"/>
      <w:bookmarkStart w:id="24541" w:name="_Toc169533127"/>
      <w:bookmarkStart w:id="24542" w:name="_Toc171519728"/>
      <w:bookmarkStart w:id="24543" w:name="_Toc176539461"/>
      <w:bookmarkStart w:id="24544" w:name="_Toc192246759"/>
      <w:bookmarkStart w:id="24545" w:name="_Toc210482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546" w:name="_Toc169533128"/>
      <w:bookmarkStart w:id="24547" w:name="_Toc171519729"/>
      <w:bookmarkStart w:id="24548" w:name="_Toc176539462"/>
      <w:bookmarkStart w:id="24549" w:name="_Toc192246760"/>
      <w:bookmarkStart w:id="24550" w:name="_Toc210482551"/>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546"/>
      <w:bookmarkEnd w:id="24547"/>
      <w:bookmarkEnd w:id="24548"/>
      <w:bookmarkEnd w:id="24549"/>
      <w:bookmarkEnd w:id="24550"/>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1" w:name="_Toc192246761"/>
      <w:bookmarkStart w:id="24552" w:name="_Toc210482552"/>
      <w:r>
        <w:t>9.4.4</w:t>
      </w:r>
      <w:r w:rsidRPr="008C3753">
        <w:tab/>
      </w:r>
      <w:r>
        <w:t xml:space="preserve">OTA </w:t>
      </w:r>
      <w:r w:rsidRPr="008C3753">
        <w:t>NB-IoT RB power dynamic range</w:t>
      </w:r>
      <w:r>
        <w:t xml:space="preserve"> for in-band operation</w:t>
      </w:r>
      <w:bookmarkEnd w:id="24551"/>
      <w:bookmarkEnd w:id="24552"/>
    </w:p>
    <w:p w14:paraId="27B79547" w14:textId="77777777" w:rsidR="00CA1BCB" w:rsidRPr="008C3753" w:rsidRDefault="00CA1BCB" w:rsidP="00CA1BCB">
      <w:pPr>
        <w:pStyle w:val="Heading4"/>
      </w:pPr>
      <w:bookmarkStart w:id="24553" w:name="_Toc192246762"/>
      <w:bookmarkStart w:id="24554" w:name="_Toc210482553"/>
      <w:r>
        <w:t>9.4</w:t>
      </w:r>
      <w:r w:rsidRPr="008C3753">
        <w:t>.4.1</w:t>
      </w:r>
      <w:r w:rsidRPr="008C3753">
        <w:tab/>
        <w:t>Definition and applicability</w:t>
      </w:r>
      <w:bookmarkEnd w:id="24553"/>
      <w:bookmarkEnd w:id="24554"/>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5" w:name="_Toc192246763"/>
      <w:bookmarkStart w:id="24556" w:name="_Toc210482554"/>
      <w:r>
        <w:lastRenderedPageBreak/>
        <w:t>9.4</w:t>
      </w:r>
      <w:r w:rsidRPr="008C3753">
        <w:t>.4.2</w:t>
      </w:r>
      <w:r w:rsidRPr="008C3753">
        <w:tab/>
        <w:t>Minimum requirement</w:t>
      </w:r>
      <w:bookmarkEnd w:id="24555"/>
      <w:bookmarkEnd w:id="24556"/>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57" w:name="_Toc192246764"/>
      <w:bookmarkStart w:id="24558" w:name="_Toc210482555"/>
      <w:r>
        <w:t>9.4</w:t>
      </w:r>
      <w:r w:rsidRPr="008C3753">
        <w:t>.4.3</w:t>
      </w:r>
      <w:r w:rsidRPr="008C3753">
        <w:tab/>
        <w:t>Test purpose</w:t>
      </w:r>
      <w:bookmarkEnd w:id="24557"/>
      <w:bookmarkEnd w:id="24558"/>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59" w:name="_Toc192246765"/>
      <w:bookmarkStart w:id="24560" w:name="_Toc210482556"/>
      <w:r>
        <w:t>9.4</w:t>
      </w:r>
      <w:r w:rsidRPr="008C3753">
        <w:t>.4.4</w:t>
      </w:r>
      <w:r w:rsidRPr="008C3753">
        <w:tab/>
        <w:t>Method of test</w:t>
      </w:r>
      <w:bookmarkEnd w:id="24559"/>
      <w:bookmarkEnd w:id="24560"/>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1" w:name="_Toc192246766"/>
      <w:bookmarkStart w:id="24562" w:name="_Toc210482557"/>
      <w:r>
        <w:t>9.4</w:t>
      </w:r>
      <w:r w:rsidRPr="008C3753">
        <w:t>.4.5</w:t>
      </w:r>
      <w:r w:rsidRPr="008C3753">
        <w:tab/>
        <w:t>Test requirements</w:t>
      </w:r>
      <w:bookmarkEnd w:id="24561"/>
      <w:bookmarkEnd w:id="24562"/>
    </w:p>
    <w:p w14:paraId="0D521574" w14:textId="5F49362A" w:rsidR="00CA1BCB" w:rsidRPr="00B73BD4" w:rsidRDefault="00CA1BCB" w:rsidP="00CA1BCB">
      <w:pPr>
        <w:pStyle w:val="Heading5"/>
      </w:pPr>
      <w:bookmarkStart w:id="24563" w:name="_Toc192246767"/>
      <w:bookmarkStart w:id="24564" w:name="_Toc210482558"/>
      <w:r>
        <w:t>9.4</w:t>
      </w:r>
      <w:r w:rsidRPr="008C3753">
        <w:t>.4.5</w:t>
      </w:r>
      <w:r>
        <w:t>.1</w:t>
      </w:r>
      <w:r w:rsidRPr="008C3753">
        <w:tab/>
      </w:r>
      <w:r w:rsidRPr="00B73BD4">
        <w:t>SAN type 1-O</w:t>
      </w:r>
      <w:bookmarkEnd w:id="24563"/>
      <w:bookmarkEnd w:id="2456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5" w:name="_Toc120544930"/>
      <w:bookmarkStart w:id="24566" w:name="_Toc120545285"/>
      <w:bookmarkStart w:id="24567" w:name="_Toc120545901"/>
      <w:bookmarkStart w:id="24568" w:name="_Toc120606805"/>
      <w:bookmarkStart w:id="24569" w:name="_Toc120607159"/>
      <w:bookmarkStart w:id="24570" w:name="_Toc120607516"/>
      <w:bookmarkStart w:id="24571" w:name="_Toc120607879"/>
      <w:bookmarkStart w:id="24572" w:name="_Toc120608244"/>
      <w:bookmarkStart w:id="24573" w:name="_Toc120608624"/>
      <w:bookmarkStart w:id="24574" w:name="_Toc120609004"/>
      <w:bookmarkStart w:id="24575" w:name="_Toc120609395"/>
      <w:bookmarkStart w:id="24576" w:name="_Toc120609786"/>
      <w:bookmarkStart w:id="24577" w:name="_Toc120610187"/>
      <w:bookmarkStart w:id="24578" w:name="_Toc120610940"/>
      <w:bookmarkStart w:id="24579" w:name="_Toc120611349"/>
      <w:bookmarkStart w:id="24580" w:name="_Toc120611767"/>
      <w:bookmarkStart w:id="24581" w:name="_Toc120612187"/>
      <w:bookmarkStart w:id="24582" w:name="_Toc120612614"/>
      <w:bookmarkStart w:id="24583" w:name="_Toc120613043"/>
      <w:bookmarkStart w:id="24584" w:name="_Toc120613473"/>
      <w:bookmarkStart w:id="24585" w:name="_Toc120613903"/>
      <w:bookmarkStart w:id="24586" w:name="_Toc120614346"/>
      <w:bookmarkStart w:id="24587" w:name="_Toc120614805"/>
      <w:bookmarkStart w:id="24588" w:name="_Toc120615280"/>
      <w:bookmarkStart w:id="24589" w:name="_Toc120622488"/>
      <w:bookmarkStart w:id="24590" w:name="_Toc120622994"/>
      <w:bookmarkStart w:id="24591" w:name="_Toc120623613"/>
      <w:bookmarkStart w:id="24592" w:name="_Toc120624138"/>
      <w:bookmarkStart w:id="24593" w:name="_Toc120624675"/>
      <w:bookmarkStart w:id="24594" w:name="_Toc120625212"/>
      <w:bookmarkStart w:id="24595" w:name="_Toc120625749"/>
      <w:bookmarkStart w:id="24596" w:name="_Toc120626286"/>
      <w:bookmarkStart w:id="24597" w:name="_Toc120626833"/>
      <w:bookmarkStart w:id="24598" w:name="_Toc120627389"/>
      <w:bookmarkStart w:id="24599" w:name="_Toc120627954"/>
      <w:bookmarkStart w:id="24600" w:name="_Toc120628530"/>
      <w:bookmarkStart w:id="24601" w:name="_Toc120629115"/>
      <w:bookmarkStart w:id="24602" w:name="_Toc120629703"/>
      <w:bookmarkStart w:id="24603" w:name="_Toc120631204"/>
      <w:bookmarkStart w:id="24604" w:name="_Toc120631855"/>
      <w:bookmarkStart w:id="24605" w:name="_Toc120632505"/>
      <w:bookmarkStart w:id="24606" w:name="_Toc120633155"/>
      <w:bookmarkStart w:id="24607" w:name="_Toc120633805"/>
      <w:bookmarkStart w:id="24608" w:name="_Toc120634456"/>
      <w:bookmarkStart w:id="24609" w:name="_Toc120635107"/>
      <w:bookmarkStart w:id="24610" w:name="_Toc121754231"/>
      <w:bookmarkStart w:id="24611" w:name="_Toc121754901"/>
      <w:bookmarkStart w:id="24612" w:name="_Toc129108850"/>
      <w:bookmarkStart w:id="24613" w:name="_Toc129109515"/>
      <w:bookmarkStart w:id="24614" w:name="_Toc129110188"/>
      <w:bookmarkStart w:id="24615" w:name="_Toc130389308"/>
      <w:bookmarkStart w:id="24616" w:name="_Toc130390381"/>
      <w:bookmarkStart w:id="24617" w:name="_Toc130391069"/>
      <w:bookmarkStart w:id="24618" w:name="_Toc131624833"/>
      <w:bookmarkStart w:id="24619" w:name="_Toc137476266"/>
      <w:bookmarkStart w:id="24620" w:name="_Toc138872921"/>
      <w:bookmarkStart w:id="24621" w:name="_Toc138874507"/>
      <w:bookmarkStart w:id="24622" w:name="_Toc145525106"/>
      <w:bookmarkStart w:id="24623" w:name="_Toc153560231"/>
      <w:bookmarkStart w:id="24624" w:name="_Toc161647531"/>
      <w:bookmarkStart w:id="24625" w:name="_Toc169533129"/>
      <w:bookmarkStart w:id="24626" w:name="_Toc171519730"/>
      <w:bookmarkStart w:id="24627" w:name="_Toc176539463"/>
      <w:bookmarkStart w:id="24628" w:name="_Toc192246768"/>
      <w:bookmarkStart w:id="24629" w:name="_Toc210482559"/>
      <w:r>
        <w:rPr>
          <w:rFonts w:hint="eastAsia"/>
          <w:lang w:eastAsia="zh-CN"/>
        </w:rPr>
        <w:t>9.5</w:t>
      </w:r>
      <w:r>
        <w:rPr>
          <w:rFonts w:hint="eastAsia"/>
          <w:lang w:eastAsia="zh-CN"/>
        </w:rPr>
        <w:tab/>
        <w:t>OTA transmit ON/OFF power</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0" w:name="_Toc120544931"/>
      <w:bookmarkStart w:id="24631" w:name="_Toc120545286"/>
      <w:bookmarkStart w:id="24632" w:name="_Toc120545902"/>
      <w:bookmarkStart w:id="24633" w:name="_Toc120606806"/>
      <w:bookmarkStart w:id="24634" w:name="_Toc120607160"/>
      <w:bookmarkStart w:id="24635" w:name="_Toc120607517"/>
      <w:bookmarkStart w:id="24636" w:name="_Toc120607880"/>
      <w:bookmarkStart w:id="24637" w:name="_Toc120608245"/>
      <w:bookmarkStart w:id="24638" w:name="_Toc120608625"/>
      <w:bookmarkStart w:id="24639" w:name="_Toc120609005"/>
      <w:bookmarkStart w:id="24640" w:name="_Toc120609396"/>
      <w:bookmarkStart w:id="24641" w:name="_Toc120609787"/>
      <w:bookmarkStart w:id="24642" w:name="_Toc120610188"/>
      <w:bookmarkStart w:id="24643" w:name="_Toc120610941"/>
      <w:bookmarkStart w:id="24644" w:name="_Toc120611350"/>
      <w:bookmarkStart w:id="24645" w:name="_Toc120611768"/>
      <w:bookmarkStart w:id="24646" w:name="_Toc120612188"/>
      <w:bookmarkStart w:id="24647" w:name="_Toc120612615"/>
      <w:bookmarkStart w:id="24648" w:name="_Toc120613044"/>
      <w:bookmarkStart w:id="24649" w:name="_Toc120613474"/>
      <w:bookmarkStart w:id="24650" w:name="_Toc120613904"/>
      <w:bookmarkStart w:id="24651" w:name="_Toc120614347"/>
      <w:bookmarkStart w:id="24652" w:name="_Toc120614806"/>
      <w:bookmarkStart w:id="24653" w:name="_Toc120615281"/>
      <w:bookmarkStart w:id="24654" w:name="_Toc120622489"/>
      <w:bookmarkStart w:id="24655" w:name="_Toc120622995"/>
      <w:bookmarkStart w:id="24656" w:name="_Toc120623614"/>
      <w:bookmarkStart w:id="24657" w:name="_Toc120624139"/>
      <w:bookmarkStart w:id="24658" w:name="_Toc120624676"/>
      <w:bookmarkStart w:id="24659" w:name="_Toc120625213"/>
      <w:bookmarkStart w:id="24660" w:name="_Toc120625750"/>
      <w:bookmarkStart w:id="24661" w:name="_Toc120626287"/>
      <w:bookmarkStart w:id="24662" w:name="_Toc120626834"/>
      <w:bookmarkStart w:id="24663" w:name="_Toc120627390"/>
      <w:bookmarkStart w:id="24664" w:name="_Toc120627955"/>
      <w:bookmarkStart w:id="24665" w:name="_Toc120628531"/>
      <w:bookmarkStart w:id="24666" w:name="_Toc120629116"/>
      <w:bookmarkStart w:id="24667" w:name="_Toc120629704"/>
      <w:bookmarkStart w:id="24668" w:name="_Toc120631205"/>
      <w:bookmarkStart w:id="24669" w:name="_Toc120631856"/>
      <w:bookmarkStart w:id="24670" w:name="_Toc120632506"/>
      <w:bookmarkStart w:id="24671" w:name="_Toc120633156"/>
      <w:bookmarkStart w:id="24672" w:name="_Toc120633806"/>
      <w:bookmarkStart w:id="24673" w:name="_Toc120634457"/>
      <w:bookmarkStart w:id="24674" w:name="_Toc120635108"/>
      <w:bookmarkStart w:id="24675" w:name="_Toc121754232"/>
      <w:bookmarkStart w:id="24676" w:name="_Toc121754902"/>
      <w:bookmarkStart w:id="24677" w:name="_Toc129108851"/>
      <w:bookmarkStart w:id="24678" w:name="_Toc129109516"/>
      <w:bookmarkStart w:id="24679" w:name="_Toc129110189"/>
      <w:bookmarkStart w:id="24680" w:name="_Toc130389309"/>
      <w:bookmarkStart w:id="24681" w:name="_Toc130390382"/>
      <w:bookmarkStart w:id="24682" w:name="_Toc130391070"/>
      <w:bookmarkStart w:id="24683" w:name="_Toc131624834"/>
      <w:bookmarkStart w:id="24684" w:name="_Toc137476267"/>
      <w:bookmarkStart w:id="24685" w:name="_Toc138872922"/>
      <w:bookmarkStart w:id="24686" w:name="_Toc138874508"/>
      <w:bookmarkStart w:id="24687" w:name="_Toc145525107"/>
      <w:bookmarkStart w:id="24688" w:name="_Toc153560232"/>
      <w:bookmarkStart w:id="24689" w:name="_Toc161647532"/>
      <w:bookmarkStart w:id="24690" w:name="_Toc169533130"/>
      <w:bookmarkStart w:id="24691" w:name="_Toc171519731"/>
      <w:bookmarkStart w:id="24692" w:name="_Toc176539464"/>
      <w:bookmarkStart w:id="24693" w:name="_Toc192246769"/>
      <w:bookmarkStart w:id="24694" w:name="_Toc210482560"/>
      <w:r>
        <w:rPr>
          <w:rFonts w:hint="eastAsia"/>
          <w:lang w:eastAsia="zh-CN"/>
        </w:rPr>
        <w:t>9.6</w:t>
      </w:r>
      <w:r>
        <w:rPr>
          <w:rFonts w:hint="eastAsia"/>
          <w:lang w:eastAsia="zh-CN"/>
        </w:rPr>
        <w:tab/>
        <w:t>OTA transmitted signal quality</w:t>
      </w:r>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67E5C4A4" w14:textId="77777777" w:rsidR="009873B8" w:rsidRPr="00BC1489" w:rsidRDefault="009873B8" w:rsidP="003267B6">
      <w:pPr>
        <w:pStyle w:val="Heading3"/>
      </w:pPr>
      <w:bookmarkStart w:id="24695" w:name="_Toc21102687"/>
      <w:bookmarkStart w:id="24696" w:name="_Toc29810536"/>
      <w:bookmarkStart w:id="24697" w:name="_Toc36635888"/>
      <w:bookmarkStart w:id="24698" w:name="_Toc37272834"/>
      <w:bookmarkStart w:id="24699" w:name="_Toc45885911"/>
      <w:bookmarkStart w:id="24700" w:name="_Toc53183017"/>
      <w:bookmarkStart w:id="24701" w:name="_Toc58915684"/>
      <w:bookmarkStart w:id="24702" w:name="_Toc58917865"/>
      <w:bookmarkStart w:id="24703" w:name="_Toc66693734"/>
      <w:bookmarkStart w:id="24704" w:name="_Toc74915686"/>
      <w:bookmarkStart w:id="24705" w:name="_Toc76114311"/>
      <w:bookmarkStart w:id="24706" w:name="_Toc76544197"/>
      <w:bookmarkStart w:id="24707" w:name="_Toc82536319"/>
      <w:bookmarkStart w:id="24708" w:name="_Toc89952612"/>
      <w:bookmarkStart w:id="24709" w:name="_Toc98766428"/>
      <w:bookmarkStart w:id="24710" w:name="_Toc99702791"/>
      <w:bookmarkStart w:id="24711" w:name="_Toc106206577"/>
      <w:bookmarkStart w:id="24712" w:name="_Toc115080579"/>
      <w:bookmarkStart w:id="24713" w:name="_Toc120623615"/>
      <w:bookmarkStart w:id="24714" w:name="_Toc120624140"/>
      <w:bookmarkStart w:id="24715" w:name="_Toc120624677"/>
      <w:bookmarkStart w:id="24716" w:name="_Toc120625214"/>
      <w:bookmarkStart w:id="24717" w:name="_Toc120625751"/>
      <w:bookmarkStart w:id="24718" w:name="_Toc120626288"/>
      <w:bookmarkStart w:id="24719" w:name="_Toc120626835"/>
      <w:bookmarkStart w:id="24720" w:name="_Toc120627391"/>
      <w:bookmarkStart w:id="24721" w:name="_Toc120627956"/>
      <w:bookmarkStart w:id="24722" w:name="_Toc120628532"/>
      <w:bookmarkStart w:id="24723" w:name="_Toc120629117"/>
      <w:bookmarkStart w:id="24724" w:name="_Toc120629705"/>
      <w:bookmarkStart w:id="24725" w:name="_Toc120631206"/>
      <w:bookmarkStart w:id="24726" w:name="_Toc120631857"/>
      <w:bookmarkStart w:id="24727" w:name="_Toc120632507"/>
      <w:bookmarkStart w:id="24728" w:name="_Toc120633157"/>
      <w:bookmarkStart w:id="24729" w:name="_Toc120633807"/>
      <w:bookmarkStart w:id="24730" w:name="_Toc120634458"/>
      <w:bookmarkStart w:id="24731" w:name="_Toc120635109"/>
      <w:bookmarkStart w:id="24732" w:name="_Toc121754233"/>
      <w:bookmarkStart w:id="24733" w:name="_Toc121754903"/>
      <w:bookmarkStart w:id="24734" w:name="_Toc129108852"/>
      <w:bookmarkStart w:id="24735" w:name="_Toc129109517"/>
      <w:bookmarkStart w:id="24736" w:name="_Toc129110190"/>
      <w:bookmarkStart w:id="24737" w:name="_Toc130389310"/>
      <w:bookmarkStart w:id="24738" w:name="_Toc130390383"/>
      <w:bookmarkStart w:id="24739" w:name="_Toc130391071"/>
      <w:bookmarkStart w:id="24740" w:name="_Toc131624835"/>
      <w:bookmarkStart w:id="24741" w:name="_Toc137476268"/>
      <w:bookmarkStart w:id="24742" w:name="_Toc138872923"/>
      <w:bookmarkStart w:id="24743" w:name="_Toc138874509"/>
      <w:bookmarkStart w:id="24744" w:name="_Toc145525108"/>
      <w:bookmarkStart w:id="24745" w:name="_Toc153560233"/>
      <w:bookmarkStart w:id="24746" w:name="_Toc161647533"/>
      <w:bookmarkStart w:id="24747" w:name="_Toc169533131"/>
      <w:bookmarkStart w:id="24748" w:name="_Toc171519732"/>
      <w:bookmarkStart w:id="24749" w:name="_Toc176539465"/>
      <w:bookmarkStart w:id="24750" w:name="_Toc192246770"/>
      <w:bookmarkStart w:id="24751" w:name="_Toc210482561"/>
      <w:r w:rsidRPr="00BC1489">
        <w:t>9.6.1</w:t>
      </w:r>
      <w:r w:rsidRPr="00BC1489">
        <w:tab/>
        <w:t>General</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2" w:name="_Toc21102688"/>
      <w:bookmarkStart w:id="24753" w:name="_Toc29810537"/>
      <w:bookmarkStart w:id="24754" w:name="_Toc36635889"/>
      <w:bookmarkStart w:id="24755" w:name="_Toc37272835"/>
      <w:bookmarkStart w:id="24756" w:name="_Toc45885912"/>
      <w:bookmarkStart w:id="24757" w:name="_Toc53183018"/>
      <w:bookmarkStart w:id="24758" w:name="_Toc58915685"/>
      <w:bookmarkStart w:id="24759" w:name="_Toc58917866"/>
      <w:bookmarkStart w:id="24760" w:name="_Toc66693735"/>
      <w:bookmarkStart w:id="24761" w:name="_Toc74915687"/>
      <w:bookmarkStart w:id="24762" w:name="_Toc76114312"/>
      <w:bookmarkStart w:id="24763" w:name="_Toc76544198"/>
      <w:bookmarkStart w:id="24764" w:name="_Toc82536320"/>
      <w:bookmarkStart w:id="24765" w:name="_Toc89952613"/>
      <w:bookmarkStart w:id="24766" w:name="_Toc98766429"/>
      <w:bookmarkStart w:id="24767" w:name="_Toc99702792"/>
      <w:bookmarkStart w:id="24768" w:name="_Toc106206578"/>
      <w:bookmarkStart w:id="24769" w:name="_Toc115080580"/>
      <w:bookmarkStart w:id="24770" w:name="_Toc120623616"/>
      <w:bookmarkStart w:id="24771" w:name="_Toc120624141"/>
      <w:bookmarkStart w:id="24772" w:name="_Toc120624678"/>
      <w:bookmarkStart w:id="24773" w:name="_Toc120625215"/>
      <w:bookmarkStart w:id="24774" w:name="_Toc120625752"/>
      <w:bookmarkStart w:id="24775" w:name="_Toc120626289"/>
      <w:bookmarkStart w:id="24776" w:name="_Toc120626836"/>
      <w:bookmarkStart w:id="24777" w:name="_Toc120627392"/>
      <w:bookmarkStart w:id="24778" w:name="_Toc120627957"/>
      <w:bookmarkStart w:id="24779" w:name="_Toc120628533"/>
      <w:bookmarkStart w:id="24780" w:name="_Toc120629118"/>
      <w:bookmarkStart w:id="24781" w:name="_Toc120629706"/>
      <w:bookmarkStart w:id="24782" w:name="_Toc120631207"/>
      <w:bookmarkStart w:id="24783" w:name="_Toc120631858"/>
      <w:bookmarkStart w:id="24784" w:name="_Toc120632508"/>
      <w:bookmarkStart w:id="24785" w:name="_Toc120633158"/>
      <w:bookmarkStart w:id="24786" w:name="_Toc120633808"/>
      <w:bookmarkStart w:id="24787" w:name="_Toc120634459"/>
      <w:bookmarkStart w:id="24788" w:name="_Toc120635110"/>
      <w:bookmarkStart w:id="24789" w:name="_Toc121754234"/>
      <w:bookmarkStart w:id="24790" w:name="_Toc121754904"/>
      <w:bookmarkStart w:id="24791" w:name="_Toc129108853"/>
      <w:bookmarkStart w:id="24792" w:name="_Toc129109518"/>
      <w:bookmarkStart w:id="24793" w:name="_Toc129110191"/>
      <w:bookmarkStart w:id="24794" w:name="_Toc130389311"/>
      <w:bookmarkStart w:id="24795" w:name="_Toc130390384"/>
      <w:bookmarkStart w:id="24796" w:name="_Toc130391072"/>
      <w:bookmarkStart w:id="24797" w:name="_Toc131624836"/>
      <w:bookmarkStart w:id="24798" w:name="_Toc137476269"/>
      <w:bookmarkStart w:id="24799" w:name="_Toc138872924"/>
      <w:bookmarkStart w:id="24800" w:name="_Toc138874510"/>
      <w:bookmarkStart w:id="24801" w:name="_Toc145525109"/>
      <w:bookmarkStart w:id="24802" w:name="_Toc153560234"/>
      <w:bookmarkStart w:id="24803" w:name="_Toc161647534"/>
      <w:bookmarkStart w:id="24804" w:name="_Toc169533132"/>
      <w:bookmarkStart w:id="24805" w:name="_Toc171519733"/>
      <w:bookmarkStart w:id="24806" w:name="_Toc176539466"/>
      <w:bookmarkStart w:id="24807" w:name="_Toc192246771"/>
      <w:bookmarkStart w:id="24808" w:name="_Toc210482562"/>
      <w:r>
        <w:t>9</w:t>
      </w:r>
      <w:r w:rsidRPr="00CA42D5">
        <w:t>.6.2</w:t>
      </w:r>
      <w:r w:rsidRPr="00CA42D5">
        <w:tab/>
        <w:t>OTA frequency error</w:t>
      </w:r>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p>
    <w:p w14:paraId="3130DEF6" w14:textId="77777777" w:rsidR="009873B8" w:rsidRPr="00BC1489" w:rsidRDefault="009873B8" w:rsidP="003267B6">
      <w:pPr>
        <w:pStyle w:val="Heading4"/>
        <w:tabs>
          <w:tab w:val="left" w:pos="8080"/>
        </w:tabs>
      </w:pPr>
      <w:bookmarkStart w:id="24809" w:name="_Toc21102689"/>
      <w:bookmarkStart w:id="24810" w:name="_Toc29810538"/>
      <w:bookmarkStart w:id="24811" w:name="_Toc36635890"/>
      <w:bookmarkStart w:id="24812" w:name="_Toc37272836"/>
      <w:bookmarkStart w:id="24813" w:name="_Toc45885913"/>
      <w:bookmarkStart w:id="24814" w:name="_Toc53183019"/>
      <w:bookmarkStart w:id="24815" w:name="_Toc58915686"/>
      <w:bookmarkStart w:id="24816" w:name="_Toc58917867"/>
      <w:bookmarkStart w:id="24817" w:name="_Toc66693736"/>
      <w:bookmarkStart w:id="24818" w:name="_Toc74915688"/>
      <w:bookmarkStart w:id="24819" w:name="_Toc76114313"/>
      <w:bookmarkStart w:id="24820" w:name="_Toc76544199"/>
      <w:bookmarkStart w:id="24821" w:name="_Toc82536321"/>
      <w:bookmarkStart w:id="24822" w:name="_Toc89952614"/>
      <w:bookmarkStart w:id="24823" w:name="_Toc98766430"/>
      <w:bookmarkStart w:id="24824" w:name="_Toc99702793"/>
      <w:bookmarkStart w:id="24825" w:name="_Toc106206579"/>
      <w:bookmarkStart w:id="24826" w:name="_Toc115080581"/>
      <w:bookmarkStart w:id="24827" w:name="_Toc120623617"/>
      <w:bookmarkStart w:id="24828" w:name="_Toc120624142"/>
      <w:bookmarkStart w:id="24829" w:name="_Toc120624679"/>
      <w:bookmarkStart w:id="24830" w:name="_Toc120625216"/>
      <w:bookmarkStart w:id="24831" w:name="_Toc120625753"/>
      <w:bookmarkStart w:id="24832" w:name="_Toc120626290"/>
      <w:bookmarkStart w:id="24833" w:name="_Toc120626837"/>
      <w:bookmarkStart w:id="24834" w:name="_Toc120627393"/>
      <w:bookmarkStart w:id="24835" w:name="_Toc120627958"/>
      <w:bookmarkStart w:id="24836" w:name="_Toc120628534"/>
      <w:bookmarkStart w:id="24837" w:name="_Toc120629119"/>
      <w:bookmarkStart w:id="24838" w:name="_Toc120629707"/>
      <w:bookmarkStart w:id="24839" w:name="_Toc120631208"/>
      <w:bookmarkStart w:id="24840" w:name="_Toc120631859"/>
      <w:bookmarkStart w:id="24841" w:name="_Toc120632509"/>
      <w:bookmarkStart w:id="24842" w:name="_Toc120633159"/>
      <w:bookmarkStart w:id="24843" w:name="_Toc120633809"/>
      <w:bookmarkStart w:id="24844" w:name="_Toc120634460"/>
      <w:bookmarkStart w:id="24845" w:name="_Toc120635111"/>
      <w:bookmarkStart w:id="24846" w:name="_Toc121754235"/>
      <w:bookmarkStart w:id="24847" w:name="_Toc121754905"/>
      <w:bookmarkStart w:id="24848" w:name="_Toc129108854"/>
      <w:bookmarkStart w:id="24849" w:name="_Toc129109519"/>
      <w:bookmarkStart w:id="24850" w:name="_Toc129110192"/>
      <w:bookmarkStart w:id="24851" w:name="_Toc130389312"/>
      <w:bookmarkStart w:id="24852" w:name="_Toc130390385"/>
      <w:bookmarkStart w:id="24853" w:name="_Toc130391073"/>
      <w:bookmarkStart w:id="24854" w:name="_Toc131624837"/>
      <w:bookmarkStart w:id="24855" w:name="_Toc137476270"/>
      <w:bookmarkStart w:id="24856" w:name="_Toc138872925"/>
      <w:bookmarkStart w:id="24857" w:name="_Toc138874511"/>
      <w:bookmarkStart w:id="24858" w:name="_Toc145525110"/>
      <w:bookmarkStart w:id="24859" w:name="_Toc153560235"/>
      <w:bookmarkStart w:id="24860" w:name="_Toc161647535"/>
      <w:bookmarkStart w:id="24861" w:name="_Toc169533133"/>
      <w:bookmarkStart w:id="24862" w:name="_Toc171519734"/>
      <w:bookmarkStart w:id="24863" w:name="_Toc176539467"/>
      <w:bookmarkStart w:id="24864" w:name="_Toc192246772"/>
      <w:bookmarkStart w:id="24865" w:name="_Toc210482563"/>
      <w:r w:rsidRPr="00BC1489">
        <w:t>9.6.2.1</w:t>
      </w:r>
      <w:r w:rsidRPr="00BC1489">
        <w:tab/>
        <w:t>Definition and applicability</w:t>
      </w:r>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66" w:name="_Toc21102690"/>
      <w:bookmarkStart w:id="24867" w:name="_Toc29810539"/>
      <w:bookmarkStart w:id="24868" w:name="_Toc36635891"/>
      <w:bookmarkStart w:id="24869" w:name="_Toc37272837"/>
      <w:bookmarkStart w:id="24870" w:name="_Toc45885914"/>
      <w:bookmarkStart w:id="24871" w:name="_Toc53183020"/>
      <w:bookmarkStart w:id="24872" w:name="_Toc58915687"/>
      <w:bookmarkStart w:id="24873" w:name="_Toc58917868"/>
      <w:bookmarkStart w:id="24874" w:name="_Toc66693737"/>
      <w:bookmarkStart w:id="24875" w:name="_Toc74915689"/>
      <w:bookmarkStart w:id="24876" w:name="_Toc76114314"/>
      <w:bookmarkStart w:id="24877" w:name="_Toc76544200"/>
      <w:bookmarkStart w:id="24878" w:name="_Toc82536322"/>
      <w:bookmarkStart w:id="24879" w:name="_Toc89952615"/>
      <w:bookmarkStart w:id="24880" w:name="_Toc98766431"/>
      <w:bookmarkStart w:id="24881" w:name="_Toc99702794"/>
      <w:bookmarkStart w:id="24882" w:name="_Toc106206580"/>
      <w:bookmarkStart w:id="24883" w:name="_Toc115080582"/>
      <w:bookmarkStart w:id="24884" w:name="_Toc120623618"/>
      <w:bookmarkStart w:id="24885" w:name="_Toc120624143"/>
      <w:bookmarkStart w:id="24886" w:name="_Toc120624680"/>
      <w:bookmarkStart w:id="24887" w:name="_Toc120625217"/>
      <w:bookmarkStart w:id="24888" w:name="_Toc120625754"/>
      <w:bookmarkStart w:id="24889" w:name="_Toc120626291"/>
      <w:bookmarkStart w:id="24890" w:name="_Toc120626838"/>
      <w:bookmarkStart w:id="24891" w:name="_Toc120627394"/>
      <w:bookmarkStart w:id="24892" w:name="_Toc120627959"/>
      <w:bookmarkStart w:id="24893" w:name="_Toc120628535"/>
      <w:bookmarkStart w:id="24894" w:name="_Toc120629120"/>
      <w:bookmarkStart w:id="24895" w:name="_Toc120629708"/>
      <w:bookmarkStart w:id="24896" w:name="_Toc120631209"/>
      <w:bookmarkStart w:id="24897" w:name="_Toc120631860"/>
      <w:bookmarkStart w:id="24898" w:name="_Toc120632510"/>
      <w:bookmarkStart w:id="24899" w:name="_Toc120633160"/>
      <w:bookmarkStart w:id="24900" w:name="_Toc120633810"/>
      <w:bookmarkStart w:id="24901" w:name="_Toc120634461"/>
      <w:bookmarkStart w:id="24902" w:name="_Toc120635112"/>
      <w:bookmarkStart w:id="24903" w:name="_Toc121754236"/>
      <w:bookmarkStart w:id="24904" w:name="_Toc121754906"/>
      <w:bookmarkStart w:id="24905" w:name="_Toc129108855"/>
      <w:bookmarkStart w:id="24906" w:name="_Toc129109520"/>
      <w:bookmarkStart w:id="24907" w:name="_Toc129110193"/>
      <w:bookmarkStart w:id="24908" w:name="_Toc130389313"/>
      <w:bookmarkStart w:id="24909" w:name="_Toc130390386"/>
      <w:bookmarkStart w:id="24910" w:name="_Toc130391074"/>
      <w:bookmarkStart w:id="24911" w:name="_Toc131624838"/>
      <w:bookmarkStart w:id="24912" w:name="_Toc137476271"/>
      <w:bookmarkStart w:id="24913" w:name="_Toc138872926"/>
      <w:bookmarkStart w:id="24914" w:name="_Toc138874512"/>
      <w:bookmarkStart w:id="24915" w:name="_Toc145525111"/>
      <w:bookmarkStart w:id="24916" w:name="_Toc153560236"/>
      <w:bookmarkStart w:id="24917" w:name="_Toc161647536"/>
      <w:bookmarkStart w:id="24918" w:name="_Toc169533134"/>
      <w:bookmarkStart w:id="24919" w:name="_Toc171519735"/>
      <w:bookmarkStart w:id="24920" w:name="_Toc176539468"/>
      <w:bookmarkStart w:id="24921" w:name="_Toc192246773"/>
      <w:bookmarkStart w:id="24922" w:name="_Toc210482564"/>
      <w:r>
        <w:t>9</w:t>
      </w:r>
      <w:r w:rsidRPr="00CA42D5">
        <w:t>.6.2.2</w:t>
      </w:r>
      <w:r w:rsidRPr="00CA42D5">
        <w:tab/>
        <w:t>Minimum Requirement</w:t>
      </w:r>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3" w:name="_Toc21102691"/>
      <w:bookmarkStart w:id="24924" w:name="_Toc29810540"/>
      <w:bookmarkStart w:id="24925" w:name="_Toc36635892"/>
      <w:bookmarkStart w:id="24926" w:name="_Toc37272838"/>
      <w:bookmarkStart w:id="24927" w:name="_Toc45885915"/>
      <w:bookmarkStart w:id="24928" w:name="_Toc53183021"/>
      <w:bookmarkStart w:id="24929" w:name="_Toc58915688"/>
      <w:bookmarkStart w:id="24930" w:name="_Toc58917869"/>
      <w:bookmarkStart w:id="24931" w:name="_Toc66693738"/>
      <w:bookmarkStart w:id="24932" w:name="_Toc74915690"/>
      <w:bookmarkStart w:id="24933" w:name="_Toc76114315"/>
      <w:bookmarkStart w:id="24934" w:name="_Toc76544201"/>
      <w:bookmarkStart w:id="24935" w:name="_Toc82536323"/>
      <w:bookmarkStart w:id="24936" w:name="_Toc89952616"/>
      <w:bookmarkStart w:id="24937" w:name="_Toc98766432"/>
      <w:bookmarkStart w:id="24938" w:name="_Toc99702795"/>
      <w:bookmarkStart w:id="24939" w:name="_Toc106206581"/>
      <w:bookmarkStart w:id="24940" w:name="_Toc115080583"/>
      <w:bookmarkStart w:id="24941" w:name="_Toc120623619"/>
      <w:bookmarkStart w:id="24942" w:name="_Toc120624144"/>
      <w:bookmarkStart w:id="24943" w:name="_Toc120624681"/>
      <w:bookmarkStart w:id="24944" w:name="_Toc120625218"/>
      <w:bookmarkStart w:id="24945" w:name="_Toc120625755"/>
      <w:bookmarkStart w:id="24946" w:name="_Toc120626292"/>
      <w:bookmarkStart w:id="24947" w:name="_Toc120626839"/>
      <w:bookmarkStart w:id="24948" w:name="_Toc120627395"/>
      <w:bookmarkStart w:id="24949" w:name="_Toc120627960"/>
      <w:bookmarkStart w:id="24950" w:name="_Toc120628536"/>
      <w:bookmarkStart w:id="24951" w:name="_Toc120629121"/>
      <w:bookmarkStart w:id="24952" w:name="_Toc120629709"/>
      <w:bookmarkStart w:id="24953" w:name="_Toc120631210"/>
      <w:bookmarkStart w:id="24954" w:name="_Toc120631861"/>
      <w:bookmarkStart w:id="24955" w:name="_Toc120632511"/>
      <w:bookmarkStart w:id="24956" w:name="_Toc120633161"/>
      <w:bookmarkStart w:id="24957" w:name="_Toc120633811"/>
      <w:bookmarkStart w:id="24958" w:name="_Toc120634462"/>
      <w:bookmarkStart w:id="24959" w:name="_Toc120635113"/>
      <w:bookmarkStart w:id="24960" w:name="_Toc121754237"/>
      <w:bookmarkStart w:id="24961" w:name="_Toc121754907"/>
      <w:bookmarkStart w:id="24962" w:name="_Toc129108856"/>
      <w:bookmarkStart w:id="24963" w:name="_Toc129109521"/>
      <w:bookmarkStart w:id="24964" w:name="_Toc129110194"/>
      <w:bookmarkStart w:id="24965" w:name="_Toc130389314"/>
      <w:bookmarkStart w:id="24966" w:name="_Toc130390387"/>
      <w:bookmarkStart w:id="24967" w:name="_Toc130391075"/>
      <w:bookmarkStart w:id="24968" w:name="_Toc131624839"/>
      <w:bookmarkStart w:id="24969" w:name="_Toc137476272"/>
      <w:bookmarkStart w:id="24970" w:name="_Toc138872927"/>
      <w:bookmarkStart w:id="24971" w:name="_Toc138874513"/>
      <w:bookmarkStart w:id="24972" w:name="_Toc145525112"/>
      <w:bookmarkStart w:id="24973" w:name="_Toc153560237"/>
      <w:bookmarkStart w:id="24974" w:name="_Toc161647537"/>
      <w:bookmarkStart w:id="24975" w:name="_Toc169533135"/>
      <w:bookmarkStart w:id="24976" w:name="_Toc171519736"/>
      <w:bookmarkStart w:id="24977" w:name="_Toc176539469"/>
      <w:bookmarkStart w:id="24978" w:name="_Toc192246774"/>
      <w:bookmarkStart w:id="24979" w:name="_Toc210482565"/>
      <w:r>
        <w:t>9</w:t>
      </w:r>
      <w:r w:rsidRPr="00CA42D5">
        <w:t>.6.2.3</w:t>
      </w:r>
      <w:r w:rsidRPr="00CA42D5">
        <w:tab/>
        <w:t>Test purpose</w:t>
      </w:r>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0" w:name="_Toc21102692"/>
      <w:bookmarkStart w:id="24981" w:name="_Toc29810541"/>
      <w:bookmarkStart w:id="24982" w:name="_Toc36635893"/>
      <w:bookmarkStart w:id="24983" w:name="_Toc37272839"/>
      <w:bookmarkStart w:id="24984" w:name="_Toc45885916"/>
      <w:bookmarkStart w:id="24985" w:name="_Toc53183022"/>
      <w:bookmarkStart w:id="24986" w:name="_Toc58915689"/>
      <w:bookmarkStart w:id="24987" w:name="_Toc58917870"/>
      <w:bookmarkStart w:id="24988" w:name="_Toc66693739"/>
      <w:bookmarkStart w:id="24989" w:name="_Toc74915691"/>
      <w:bookmarkStart w:id="24990" w:name="_Toc76114316"/>
      <w:bookmarkStart w:id="24991" w:name="_Toc76544202"/>
      <w:bookmarkStart w:id="24992" w:name="_Toc82536324"/>
      <w:bookmarkStart w:id="24993" w:name="_Toc89952617"/>
      <w:bookmarkStart w:id="24994" w:name="_Toc98766433"/>
      <w:bookmarkStart w:id="24995" w:name="_Toc99702796"/>
      <w:bookmarkStart w:id="24996" w:name="_Toc106206582"/>
      <w:bookmarkStart w:id="24997" w:name="_Toc115080584"/>
      <w:bookmarkStart w:id="24998" w:name="_Toc120623620"/>
      <w:bookmarkStart w:id="24999" w:name="_Toc120624145"/>
      <w:bookmarkStart w:id="25000" w:name="_Toc120624682"/>
      <w:bookmarkStart w:id="25001" w:name="_Toc120625219"/>
      <w:bookmarkStart w:id="25002" w:name="_Toc120625756"/>
      <w:bookmarkStart w:id="25003" w:name="_Toc120626293"/>
      <w:bookmarkStart w:id="25004" w:name="_Toc120626840"/>
      <w:bookmarkStart w:id="25005" w:name="_Toc120627396"/>
      <w:bookmarkStart w:id="25006" w:name="_Toc120627961"/>
      <w:bookmarkStart w:id="25007" w:name="_Toc120628537"/>
      <w:bookmarkStart w:id="25008" w:name="_Toc120629122"/>
      <w:bookmarkStart w:id="25009" w:name="_Toc120629710"/>
      <w:bookmarkStart w:id="25010" w:name="_Toc120631211"/>
      <w:bookmarkStart w:id="25011" w:name="_Toc120631862"/>
      <w:bookmarkStart w:id="25012" w:name="_Toc120632512"/>
      <w:bookmarkStart w:id="25013" w:name="_Toc120633162"/>
      <w:bookmarkStart w:id="25014" w:name="_Toc120633812"/>
      <w:bookmarkStart w:id="25015" w:name="_Toc120634463"/>
      <w:bookmarkStart w:id="25016" w:name="_Toc120635114"/>
      <w:bookmarkStart w:id="25017" w:name="_Toc121754238"/>
      <w:bookmarkStart w:id="25018" w:name="_Toc121754908"/>
      <w:bookmarkStart w:id="25019" w:name="_Toc129108857"/>
      <w:bookmarkStart w:id="25020" w:name="_Toc129109522"/>
      <w:bookmarkStart w:id="25021" w:name="_Toc129110195"/>
      <w:bookmarkStart w:id="25022" w:name="_Toc130389315"/>
      <w:bookmarkStart w:id="25023" w:name="_Toc130390388"/>
      <w:bookmarkStart w:id="25024" w:name="_Toc130391076"/>
      <w:bookmarkStart w:id="25025" w:name="_Toc131624840"/>
      <w:bookmarkStart w:id="25026" w:name="_Toc137476273"/>
      <w:bookmarkStart w:id="25027" w:name="_Toc138872928"/>
      <w:bookmarkStart w:id="25028" w:name="_Toc138874514"/>
      <w:bookmarkStart w:id="25029" w:name="_Toc145525113"/>
      <w:bookmarkStart w:id="25030" w:name="_Toc153560238"/>
      <w:bookmarkStart w:id="25031" w:name="_Toc161647538"/>
      <w:bookmarkStart w:id="25032" w:name="_Toc169533136"/>
      <w:bookmarkStart w:id="25033" w:name="_Toc171519737"/>
      <w:bookmarkStart w:id="25034" w:name="_Toc176539470"/>
      <w:bookmarkStart w:id="25035" w:name="_Toc192246775"/>
      <w:bookmarkStart w:id="25036" w:name="_Toc210482566"/>
      <w:r>
        <w:t>9</w:t>
      </w:r>
      <w:r w:rsidRPr="00CA42D5">
        <w:t>.6.2.4</w:t>
      </w:r>
      <w:r w:rsidRPr="00CA42D5">
        <w:tab/>
        <w:t>Method of test</w:t>
      </w:r>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37" w:name="_Toc21102693"/>
      <w:bookmarkStart w:id="25038" w:name="_Toc29810542"/>
      <w:bookmarkStart w:id="25039" w:name="_Toc36635894"/>
      <w:bookmarkStart w:id="25040" w:name="_Toc37272840"/>
      <w:bookmarkStart w:id="25041" w:name="_Toc45885917"/>
      <w:bookmarkStart w:id="25042" w:name="_Toc53183023"/>
      <w:bookmarkStart w:id="25043" w:name="_Toc58915690"/>
      <w:bookmarkStart w:id="25044" w:name="_Toc58917871"/>
      <w:bookmarkStart w:id="25045" w:name="_Toc66693740"/>
      <w:bookmarkStart w:id="25046" w:name="_Toc74915692"/>
      <w:bookmarkStart w:id="25047" w:name="_Toc76114317"/>
      <w:bookmarkStart w:id="25048" w:name="_Toc76544203"/>
      <w:bookmarkStart w:id="25049" w:name="_Toc82536325"/>
      <w:bookmarkStart w:id="25050" w:name="_Toc89952618"/>
      <w:bookmarkStart w:id="25051" w:name="_Toc98766434"/>
      <w:bookmarkStart w:id="25052" w:name="_Toc99702797"/>
      <w:bookmarkStart w:id="25053" w:name="_Toc106206583"/>
      <w:bookmarkStart w:id="25054" w:name="_Toc115080585"/>
      <w:bookmarkStart w:id="25055" w:name="_Toc120623621"/>
      <w:bookmarkStart w:id="25056" w:name="_Toc120624146"/>
      <w:bookmarkStart w:id="25057" w:name="_Toc120624683"/>
      <w:bookmarkStart w:id="25058" w:name="_Toc120625220"/>
      <w:bookmarkStart w:id="25059" w:name="_Toc120625757"/>
      <w:bookmarkStart w:id="25060" w:name="_Toc120626294"/>
      <w:bookmarkStart w:id="25061" w:name="_Toc120626841"/>
      <w:bookmarkStart w:id="25062" w:name="_Toc120627397"/>
      <w:bookmarkStart w:id="25063" w:name="_Toc120627962"/>
      <w:bookmarkStart w:id="25064" w:name="_Toc120628538"/>
      <w:bookmarkStart w:id="25065" w:name="_Toc120629123"/>
      <w:bookmarkStart w:id="25066" w:name="_Toc120629711"/>
      <w:bookmarkStart w:id="25067" w:name="_Toc120631212"/>
      <w:bookmarkStart w:id="25068" w:name="_Toc120631863"/>
      <w:bookmarkStart w:id="25069" w:name="_Toc120632513"/>
      <w:bookmarkStart w:id="25070" w:name="_Toc120633163"/>
      <w:bookmarkStart w:id="25071" w:name="_Toc120633813"/>
      <w:bookmarkStart w:id="25072" w:name="_Toc120634464"/>
      <w:bookmarkStart w:id="25073" w:name="_Toc120635115"/>
      <w:bookmarkStart w:id="25074" w:name="_Toc121754239"/>
      <w:bookmarkStart w:id="25075" w:name="_Toc121754909"/>
      <w:bookmarkStart w:id="25076" w:name="_Toc129108858"/>
      <w:bookmarkStart w:id="25077" w:name="_Toc129109523"/>
      <w:bookmarkStart w:id="25078" w:name="_Toc129110196"/>
      <w:bookmarkStart w:id="25079" w:name="_Toc130389316"/>
      <w:bookmarkStart w:id="25080" w:name="_Toc130390389"/>
      <w:bookmarkStart w:id="25081" w:name="_Toc130391077"/>
      <w:bookmarkStart w:id="25082" w:name="_Toc131624841"/>
      <w:bookmarkStart w:id="25083" w:name="_Toc137476274"/>
      <w:bookmarkStart w:id="25084" w:name="_Toc138872929"/>
      <w:bookmarkStart w:id="25085" w:name="_Toc138874515"/>
      <w:bookmarkStart w:id="25086" w:name="_Toc145525114"/>
      <w:bookmarkStart w:id="25087" w:name="_Toc153560239"/>
      <w:bookmarkStart w:id="25088" w:name="_Toc161647539"/>
      <w:bookmarkStart w:id="25089" w:name="_Toc169533137"/>
      <w:bookmarkStart w:id="25090" w:name="_Toc171519738"/>
      <w:bookmarkStart w:id="25091" w:name="_Toc176539471"/>
      <w:bookmarkStart w:id="25092" w:name="_Toc192246776"/>
      <w:bookmarkStart w:id="25093" w:name="_Toc210482567"/>
      <w:r>
        <w:t>9</w:t>
      </w:r>
      <w:r w:rsidRPr="00CA42D5">
        <w:t>.6.2.4.1</w:t>
      </w:r>
      <w:r w:rsidRPr="00CA42D5">
        <w:tab/>
        <w:t>Initial conditions</w:t>
      </w:r>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4" w:name="_Toc21102694"/>
      <w:bookmarkStart w:id="25095" w:name="_Toc29810543"/>
      <w:bookmarkStart w:id="25096" w:name="_Toc36635895"/>
      <w:bookmarkStart w:id="25097" w:name="_Toc37272841"/>
      <w:bookmarkStart w:id="25098" w:name="_Toc45885918"/>
      <w:bookmarkStart w:id="25099" w:name="_Toc53183024"/>
      <w:bookmarkStart w:id="25100" w:name="_Toc58915691"/>
      <w:bookmarkStart w:id="25101" w:name="_Toc58917872"/>
      <w:bookmarkStart w:id="25102" w:name="_Toc66693741"/>
      <w:bookmarkStart w:id="25103" w:name="_Toc74915693"/>
      <w:bookmarkStart w:id="25104" w:name="_Toc76114318"/>
      <w:bookmarkStart w:id="25105" w:name="_Toc76544204"/>
      <w:bookmarkStart w:id="25106" w:name="_Toc82536326"/>
      <w:bookmarkStart w:id="25107" w:name="_Toc89952619"/>
      <w:bookmarkStart w:id="25108" w:name="_Toc98766435"/>
      <w:bookmarkStart w:id="25109" w:name="_Toc99702798"/>
      <w:bookmarkStart w:id="25110" w:name="_Toc106206584"/>
      <w:bookmarkStart w:id="25111" w:name="_Toc115080586"/>
      <w:bookmarkStart w:id="25112" w:name="_Toc120623622"/>
      <w:bookmarkStart w:id="25113" w:name="_Toc120624147"/>
      <w:bookmarkStart w:id="25114" w:name="_Toc120624684"/>
      <w:bookmarkStart w:id="25115" w:name="_Toc120625221"/>
      <w:bookmarkStart w:id="25116" w:name="_Toc120625758"/>
      <w:bookmarkStart w:id="25117" w:name="_Toc120626295"/>
      <w:bookmarkStart w:id="25118" w:name="_Toc120626842"/>
      <w:bookmarkStart w:id="25119" w:name="_Toc120627398"/>
      <w:bookmarkStart w:id="25120" w:name="_Toc120627963"/>
      <w:bookmarkStart w:id="25121" w:name="_Toc120628539"/>
      <w:bookmarkStart w:id="25122" w:name="_Toc120629124"/>
      <w:bookmarkStart w:id="25123" w:name="_Toc120629712"/>
      <w:bookmarkStart w:id="25124" w:name="_Toc120631213"/>
      <w:bookmarkStart w:id="25125" w:name="_Toc120631864"/>
      <w:bookmarkStart w:id="25126" w:name="_Toc120632514"/>
      <w:bookmarkStart w:id="25127" w:name="_Toc120633164"/>
      <w:bookmarkStart w:id="25128" w:name="_Toc120633814"/>
      <w:bookmarkStart w:id="25129" w:name="_Toc120634465"/>
      <w:bookmarkStart w:id="25130" w:name="_Toc120635116"/>
      <w:bookmarkStart w:id="25131" w:name="_Toc121754240"/>
      <w:bookmarkStart w:id="25132" w:name="_Toc121754910"/>
      <w:bookmarkStart w:id="25133" w:name="_Toc129108859"/>
      <w:bookmarkStart w:id="25134" w:name="_Toc129109524"/>
      <w:bookmarkStart w:id="25135" w:name="_Toc129110197"/>
      <w:bookmarkStart w:id="25136" w:name="_Toc130389317"/>
      <w:bookmarkStart w:id="25137" w:name="_Toc130390390"/>
      <w:bookmarkStart w:id="25138" w:name="_Toc130391078"/>
      <w:bookmarkStart w:id="25139" w:name="_Toc131624842"/>
      <w:bookmarkStart w:id="25140" w:name="_Toc137476275"/>
      <w:bookmarkStart w:id="25141" w:name="_Toc138872930"/>
      <w:bookmarkStart w:id="25142" w:name="_Toc138874516"/>
      <w:bookmarkStart w:id="25143" w:name="_Toc145525115"/>
      <w:bookmarkStart w:id="25144" w:name="_Toc153560240"/>
      <w:bookmarkStart w:id="25145" w:name="_Toc161647540"/>
      <w:bookmarkStart w:id="25146" w:name="_Toc169533138"/>
      <w:bookmarkStart w:id="25147" w:name="_Toc171519739"/>
      <w:bookmarkStart w:id="25148" w:name="_Toc176539472"/>
      <w:bookmarkStart w:id="25149" w:name="_Toc192246777"/>
      <w:bookmarkStart w:id="25150" w:name="_Toc210482568"/>
      <w:r>
        <w:t>9</w:t>
      </w:r>
      <w:r w:rsidRPr="00CA42D5">
        <w:t>.6.2.5</w:t>
      </w:r>
      <w:r w:rsidRPr="00CA42D5">
        <w:tab/>
        <w:t>Test Requirements</w:t>
      </w:r>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1" w:name="_Toc21102695"/>
      <w:bookmarkStart w:id="25152" w:name="_Toc29810544"/>
      <w:bookmarkStart w:id="25153" w:name="_Toc36635896"/>
      <w:bookmarkStart w:id="25154" w:name="_Toc37272842"/>
      <w:bookmarkStart w:id="25155" w:name="_Toc45885919"/>
      <w:bookmarkStart w:id="25156" w:name="_Toc53183025"/>
      <w:bookmarkStart w:id="25157" w:name="_Toc58915692"/>
      <w:bookmarkStart w:id="25158" w:name="_Toc58917873"/>
      <w:bookmarkStart w:id="25159" w:name="_Toc66693742"/>
      <w:bookmarkStart w:id="25160" w:name="_Toc74915694"/>
      <w:bookmarkStart w:id="25161" w:name="_Toc76114319"/>
      <w:bookmarkStart w:id="25162" w:name="_Toc76544205"/>
      <w:bookmarkStart w:id="25163" w:name="_Toc82536327"/>
      <w:bookmarkStart w:id="25164" w:name="_Toc89952620"/>
      <w:bookmarkStart w:id="25165" w:name="_Toc98766436"/>
      <w:bookmarkStart w:id="25166" w:name="_Toc99702799"/>
      <w:bookmarkStart w:id="25167" w:name="_Toc106206585"/>
      <w:bookmarkStart w:id="25168" w:name="_Toc115080587"/>
      <w:bookmarkStart w:id="25169" w:name="_Toc120623623"/>
      <w:bookmarkStart w:id="25170" w:name="_Toc120624148"/>
      <w:bookmarkStart w:id="25171" w:name="_Toc120624685"/>
      <w:bookmarkStart w:id="25172" w:name="_Toc120625222"/>
      <w:bookmarkStart w:id="25173" w:name="_Toc120625759"/>
      <w:bookmarkStart w:id="25174" w:name="_Toc120626296"/>
      <w:bookmarkStart w:id="25175" w:name="_Toc120626843"/>
      <w:bookmarkStart w:id="25176" w:name="_Toc120627399"/>
      <w:bookmarkStart w:id="25177" w:name="_Toc120627964"/>
      <w:bookmarkStart w:id="25178" w:name="_Toc120628540"/>
      <w:bookmarkStart w:id="25179" w:name="_Toc120629125"/>
      <w:bookmarkStart w:id="25180" w:name="_Toc120629713"/>
      <w:bookmarkStart w:id="25181" w:name="_Toc120631214"/>
      <w:bookmarkStart w:id="25182" w:name="_Toc120631865"/>
      <w:bookmarkStart w:id="25183" w:name="_Toc120632515"/>
      <w:bookmarkStart w:id="25184" w:name="_Toc120633165"/>
      <w:bookmarkStart w:id="25185" w:name="_Toc120633815"/>
      <w:bookmarkStart w:id="25186" w:name="_Toc120634466"/>
      <w:bookmarkStart w:id="25187" w:name="_Toc120635117"/>
      <w:bookmarkStart w:id="25188" w:name="_Toc121754241"/>
      <w:bookmarkStart w:id="25189" w:name="_Toc121754911"/>
      <w:bookmarkStart w:id="25190" w:name="_Toc129108860"/>
      <w:bookmarkStart w:id="25191" w:name="_Toc129109525"/>
      <w:bookmarkStart w:id="25192" w:name="_Toc129110198"/>
      <w:bookmarkStart w:id="25193" w:name="_Toc130389318"/>
      <w:bookmarkStart w:id="25194" w:name="_Toc130390391"/>
      <w:bookmarkStart w:id="25195" w:name="_Toc130391079"/>
      <w:bookmarkStart w:id="25196" w:name="_Toc131624843"/>
      <w:bookmarkStart w:id="25197" w:name="_Toc137476276"/>
      <w:bookmarkStart w:id="25198" w:name="_Toc138872931"/>
      <w:bookmarkStart w:id="25199" w:name="_Toc138874517"/>
      <w:bookmarkStart w:id="25200" w:name="_Toc145525116"/>
      <w:bookmarkStart w:id="25201" w:name="_Toc153560241"/>
      <w:bookmarkStart w:id="25202" w:name="_Toc161647541"/>
      <w:bookmarkStart w:id="25203" w:name="_Toc169533139"/>
      <w:bookmarkStart w:id="25204" w:name="_Toc171519740"/>
      <w:bookmarkStart w:id="25205" w:name="_Toc176539473"/>
      <w:bookmarkStart w:id="25206" w:name="_Toc192246778"/>
      <w:bookmarkStart w:id="25207" w:name="_Toc210482569"/>
      <w:r>
        <w:t>9</w:t>
      </w:r>
      <w:r w:rsidRPr="00CA42D5">
        <w:t>.6.3</w:t>
      </w:r>
      <w:r w:rsidRPr="00CA42D5">
        <w:tab/>
        <w:t>OTA modulation quality</w:t>
      </w:r>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364D9126" w14:textId="77777777" w:rsidR="009873B8" w:rsidRPr="00CA42D5" w:rsidRDefault="009873B8" w:rsidP="003267B6">
      <w:pPr>
        <w:pStyle w:val="Heading4"/>
        <w:tabs>
          <w:tab w:val="left" w:pos="8080"/>
        </w:tabs>
      </w:pPr>
      <w:bookmarkStart w:id="25208" w:name="_Toc21102696"/>
      <w:bookmarkStart w:id="25209" w:name="_Toc29810545"/>
      <w:bookmarkStart w:id="25210" w:name="_Toc36635897"/>
      <w:bookmarkStart w:id="25211" w:name="_Toc37272843"/>
      <w:bookmarkStart w:id="25212" w:name="_Toc45885920"/>
      <w:bookmarkStart w:id="25213" w:name="_Toc53183026"/>
      <w:bookmarkStart w:id="25214" w:name="_Toc58915693"/>
      <w:bookmarkStart w:id="25215" w:name="_Toc58917874"/>
      <w:bookmarkStart w:id="25216" w:name="_Toc66693743"/>
      <w:bookmarkStart w:id="25217" w:name="_Toc74915695"/>
      <w:bookmarkStart w:id="25218" w:name="_Toc76114320"/>
      <w:bookmarkStart w:id="25219" w:name="_Toc76544206"/>
      <w:bookmarkStart w:id="25220" w:name="_Toc82536328"/>
      <w:bookmarkStart w:id="25221" w:name="_Toc89952621"/>
      <w:bookmarkStart w:id="25222" w:name="_Toc98766437"/>
      <w:bookmarkStart w:id="25223" w:name="_Toc99702800"/>
      <w:bookmarkStart w:id="25224" w:name="_Toc106206586"/>
      <w:bookmarkStart w:id="25225" w:name="_Toc115080588"/>
      <w:bookmarkStart w:id="25226" w:name="_Toc120623624"/>
      <w:bookmarkStart w:id="25227" w:name="_Toc120624149"/>
      <w:bookmarkStart w:id="25228" w:name="_Toc120624686"/>
      <w:bookmarkStart w:id="25229" w:name="_Toc120625223"/>
      <w:bookmarkStart w:id="25230" w:name="_Toc120625760"/>
      <w:bookmarkStart w:id="25231" w:name="_Toc120626297"/>
      <w:bookmarkStart w:id="25232" w:name="_Toc120626844"/>
      <w:bookmarkStart w:id="25233" w:name="_Toc120627400"/>
      <w:bookmarkStart w:id="25234" w:name="_Toc120627965"/>
      <w:bookmarkStart w:id="25235" w:name="_Toc120628541"/>
      <w:bookmarkStart w:id="25236" w:name="_Toc120629126"/>
      <w:bookmarkStart w:id="25237" w:name="_Toc120629714"/>
      <w:bookmarkStart w:id="25238" w:name="_Toc120631215"/>
      <w:bookmarkStart w:id="25239" w:name="_Toc120631866"/>
      <w:bookmarkStart w:id="25240" w:name="_Toc120632516"/>
      <w:bookmarkStart w:id="25241" w:name="_Toc120633166"/>
      <w:bookmarkStart w:id="25242" w:name="_Toc120633816"/>
      <w:bookmarkStart w:id="25243" w:name="_Toc120634467"/>
      <w:bookmarkStart w:id="25244" w:name="_Toc120635118"/>
      <w:bookmarkStart w:id="25245" w:name="_Toc121754242"/>
      <w:bookmarkStart w:id="25246" w:name="_Toc121754912"/>
      <w:bookmarkStart w:id="25247" w:name="_Toc129108861"/>
      <w:bookmarkStart w:id="25248" w:name="_Toc129109526"/>
      <w:bookmarkStart w:id="25249" w:name="_Toc129110199"/>
      <w:bookmarkStart w:id="25250" w:name="_Toc130389319"/>
      <w:bookmarkStart w:id="25251" w:name="_Toc130390392"/>
      <w:bookmarkStart w:id="25252" w:name="_Toc130391080"/>
      <w:bookmarkStart w:id="25253" w:name="_Toc131624844"/>
      <w:bookmarkStart w:id="25254" w:name="_Toc137476277"/>
      <w:bookmarkStart w:id="25255" w:name="_Toc138872932"/>
      <w:bookmarkStart w:id="25256" w:name="_Toc138874518"/>
      <w:bookmarkStart w:id="25257" w:name="_Toc145525117"/>
      <w:bookmarkStart w:id="25258" w:name="_Toc153560242"/>
      <w:bookmarkStart w:id="25259" w:name="_Toc161647542"/>
      <w:bookmarkStart w:id="25260" w:name="_Toc169533140"/>
      <w:bookmarkStart w:id="25261" w:name="_Toc171519741"/>
      <w:bookmarkStart w:id="25262" w:name="_Toc176539474"/>
      <w:bookmarkStart w:id="25263" w:name="_Toc192246779"/>
      <w:bookmarkStart w:id="25264" w:name="_Toc210482570"/>
      <w:r>
        <w:t>9</w:t>
      </w:r>
      <w:r w:rsidRPr="00CA42D5">
        <w:t>.6.3.1</w:t>
      </w:r>
      <w:r w:rsidRPr="00CA42D5">
        <w:tab/>
        <w:t>Definition and applicability</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5" w:name="_Toc21102697"/>
      <w:bookmarkStart w:id="25266" w:name="_Toc29810546"/>
      <w:bookmarkStart w:id="25267" w:name="_Toc36635898"/>
      <w:bookmarkStart w:id="25268" w:name="_Toc37272844"/>
      <w:bookmarkStart w:id="25269" w:name="_Toc45885921"/>
      <w:bookmarkStart w:id="25270" w:name="_Toc53183027"/>
      <w:bookmarkStart w:id="25271" w:name="_Toc58915694"/>
      <w:bookmarkStart w:id="25272" w:name="_Toc58917875"/>
      <w:bookmarkStart w:id="25273" w:name="_Toc66693744"/>
      <w:bookmarkStart w:id="25274" w:name="_Toc74915696"/>
      <w:bookmarkStart w:id="25275" w:name="_Toc76114321"/>
      <w:bookmarkStart w:id="25276" w:name="_Toc76544207"/>
      <w:bookmarkStart w:id="25277" w:name="_Toc82536329"/>
      <w:bookmarkStart w:id="25278" w:name="_Toc89952622"/>
      <w:bookmarkStart w:id="25279" w:name="_Toc98766438"/>
      <w:bookmarkStart w:id="25280" w:name="_Toc99702801"/>
      <w:bookmarkStart w:id="25281" w:name="_Toc106206587"/>
      <w:bookmarkStart w:id="25282" w:name="_Toc115080589"/>
      <w:bookmarkStart w:id="25283" w:name="_Toc120623625"/>
      <w:bookmarkStart w:id="25284" w:name="_Toc120624150"/>
      <w:bookmarkStart w:id="25285" w:name="_Toc120624687"/>
      <w:bookmarkStart w:id="25286" w:name="_Toc120625224"/>
      <w:bookmarkStart w:id="25287" w:name="_Toc120625761"/>
      <w:bookmarkStart w:id="25288" w:name="_Toc120626298"/>
      <w:bookmarkStart w:id="25289" w:name="_Toc120626845"/>
      <w:bookmarkStart w:id="25290" w:name="_Toc120627401"/>
      <w:bookmarkStart w:id="25291" w:name="_Toc120627966"/>
      <w:bookmarkStart w:id="25292" w:name="_Toc120628542"/>
      <w:bookmarkStart w:id="25293" w:name="_Toc120629127"/>
      <w:bookmarkStart w:id="25294" w:name="_Toc120629715"/>
      <w:bookmarkStart w:id="25295" w:name="_Toc120631216"/>
      <w:bookmarkStart w:id="25296" w:name="_Toc120631867"/>
      <w:bookmarkStart w:id="25297" w:name="_Toc120632517"/>
      <w:bookmarkStart w:id="25298" w:name="_Toc120633167"/>
      <w:bookmarkStart w:id="25299" w:name="_Toc120633817"/>
      <w:bookmarkStart w:id="25300" w:name="_Toc120634468"/>
      <w:bookmarkStart w:id="25301" w:name="_Toc120635119"/>
      <w:bookmarkStart w:id="25302" w:name="_Toc121754243"/>
      <w:bookmarkStart w:id="25303" w:name="_Toc121754913"/>
      <w:bookmarkStart w:id="25304" w:name="_Toc129108862"/>
      <w:bookmarkStart w:id="25305" w:name="_Toc129109527"/>
      <w:bookmarkStart w:id="25306" w:name="_Toc129110200"/>
      <w:bookmarkStart w:id="25307" w:name="_Toc130389320"/>
      <w:bookmarkStart w:id="25308" w:name="_Toc130390393"/>
      <w:bookmarkStart w:id="25309" w:name="_Toc130391081"/>
      <w:bookmarkStart w:id="25310" w:name="_Toc131624845"/>
      <w:bookmarkStart w:id="25311" w:name="_Toc137476278"/>
      <w:bookmarkStart w:id="25312" w:name="_Toc138872933"/>
      <w:bookmarkStart w:id="25313" w:name="_Toc138874519"/>
      <w:bookmarkStart w:id="25314" w:name="_Toc145525118"/>
      <w:bookmarkStart w:id="25315" w:name="_Toc153560243"/>
      <w:bookmarkStart w:id="25316" w:name="_Toc161647543"/>
      <w:bookmarkStart w:id="25317" w:name="_Toc169533141"/>
      <w:bookmarkStart w:id="25318" w:name="_Toc171519742"/>
      <w:bookmarkStart w:id="25319" w:name="_Toc176539475"/>
      <w:bookmarkStart w:id="25320" w:name="_Toc192246780"/>
      <w:bookmarkStart w:id="25321" w:name="_Toc210482571"/>
      <w:r>
        <w:t>9</w:t>
      </w:r>
      <w:r w:rsidRPr="00CA42D5">
        <w:t>.6.3.2</w:t>
      </w:r>
      <w:r w:rsidRPr="00CA42D5">
        <w:tab/>
        <w:t>Minimum Requirement</w:t>
      </w:r>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2" w:name="_Toc21102698"/>
      <w:bookmarkStart w:id="25323" w:name="_Toc29810547"/>
      <w:bookmarkStart w:id="25324" w:name="_Toc36635899"/>
      <w:bookmarkStart w:id="25325" w:name="_Toc37272845"/>
      <w:bookmarkStart w:id="25326" w:name="_Toc45885922"/>
      <w:bookmarkStart w:id="25327" w:name="_Toc53183028"/>
      <w:bookmarkStart w:id="25328" w:name="_Toc58915695"/>
      <w:bookmarkStart w:id="25329" w:name="_Toc58917876"/>
      <w:bookmarkStart w:id="25330" w:name="_Toc66693745"/>
      <w:bookmarkStart w:id="25331" w:name="_Toc74915697"/>
      <w:bookmarkStart w:id="25332" w:name="_Toc76114322"/>
      <w:bookmarkStart w:id="25333" w:name="_Toc76544208"/>
      <w:bookmarkStart w:id="25334" w:name="_Toc82536330"/>
      <w:bookmarkStart w:id="25335" w:name="_Toc89952623"/>
      <w:bookmarkStart w:id="25336" w:name="_Toc98766439"/>
      <w:bookmarkStart w:id="25337" w:name="_Toc99702802"/>
      <w:bookmarkStart w:id="25338" w:name="_Toc106206588"/>
      <w:bookmarkStart w:id="25339" w:name="_Toc115080590"/>
      <w:bookmarkStart w:id="25340" w:name="_Toc120623626"/>
      <w:bookmarkStart w:id="25341" w:name="_Toc120624151"/>
      <w:bookmarkStart w:id="25342" w:name="_Toc120624688"/>
      <w:bookmarkStart w:id="25343" w:name="_Toc120625225"/>
      <w:bookmarkStart w:id="25344" w:name="_Toc120625762"/>
      <w:bookmarkStart w:id="25345" w:name="_Toc120626299"/>
      <w:bookmarkStart w:id="25346" w:name="_Toc120626846"/>
      <w:bookmarkStart w:id="25347" w:name="_Toc120627402"/>
      <w:bookmarkStart w:id="25348" w:name="_Toc120627967"/>
      <w:bookmarkStart w:id="25349" w:name="_Toc120628543"/>
      <w:bookmarkStart w:id="25350" w:name="_Toc120629128"/>
      <w:bookmarkStart w:id="25351" w:name="_Toc120629716"/>
      <w:bookmarkStart w:id="25352" w:name="_Toc120631217"/>
      <w:bookmarkStart w:id="25353" w:name="_Toc120631868"/>
      <w:bookmarkStart w:id="25354" w:name="_Toc120632518"/>
      <w:bookmarkStart w:id="25355" w:name="_Toc120633168"/>
      <w:bookmarkStart w:id="25356" w:name="_Toc120633818"/>
      <w:bookmarkStart w:id="25357" w:name="_Toc120634469"/>
      <w:bookmarkStart w:id="25358" w:name="_Toc120635120"/>
      <w:bookmarkStart w:id="25359" w:name="_Toc121754244"/>
      <w:bookmarkStart w:id="25360" w:name="_Toc121754914"/>
      <w:bookmarkStart w:id="25361" w:name="_Toc129108863"/>
      <w:bookmarkStart w:id="25362" w:name="_Toc129109528"/>
      <w:bookmarkStart w:id="25363" w:name="_Toc129110201"/>
      <w:bookmarkStart w:id="25364" w:name="_Toc130389321"/>
      <w:bookmarkStart w:id="25365" w:name="_Toc130390394"/>
      <w:bookmarkStart w:id="25366" w:name="_Toc130391082"/>
      <w:bookmarkStart w:id="25367" w:name="_Toc131624846"/>
      <w:bookmarkStart w:id="25368" w:name="_Toc137476279"/>
      <w:bookmarkStart w:id="25369" w:name="_Toc138872934"/>
      <w:bookmarkStart w:id="25370" w:name="_Toc138874520"/>
      <w:bookmarkStart w:id="25371" w:name="_Toc145525119"/>
      <w:bookmarkStart w:id="25372" w:name="_Toc153560244"/>
      <w:bookmarkStart w:id="25373" w:name="_Toc161647544"/>
      <w:bookmarkStart w:id="25374" w:name="_Toc169533142"/>
      <w:bookmarkStart w:id="25375" w:name="_Toc171519743"/>
      <w:bookmarkStart w:id="25376" w:name="_Toc176539476"/>
      <w:bookmarkStart w:id="25377" w:name="_Toc192246781"/>
      <w:bookmarkStart w:id="25378" w:name="_Toc210482572"/>
      <w:r>
        <w:t>9</w:t>
      </w:r>
      <w:r w:rsidRPr="00CA42D5">
        <w:t>.6.3.3</w:t>
      </w:r>
      <w:r w:rsidRPr="00CA42D5">
        <w:tab/>
        <w:t>Test purpose</w:t>
      </w:r>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79" w:name="_Toc21102699"/>
      <w:bookmarkStart w:id="25380" w:name="_Toc29810548"/>
      <w:bookmarkStart w:id="25381" w:name="_Toc36635900"/>
      <w:bookmarkStart w:id="25382" w:name="_Toc37272846"/>
      <w:bookmarkStart w:id="25383" w:name="_Toc45885923"/>
      <w:bookmarkStart w:id="25384" w:name="_Toc53183029"/>
      <w:bookmarkStart w:id="25385" w:name="_Toc58915696"/>
      <w:bookmarkStart w:id="25386" w:name="_Toc58917877"/>
      <w:bookmarkStart w:id="25387" w:name="_Toc66693746"/>
      <w:bookmarkStart w:id="25388" w:name="_Toc74915698"/>
      <w:bookmarkStart w:id="25389" w:name="_Toc76114323"/>
      <w:bookmarkStart w:id="25390" w:name="_Toc76544209"/>
      <w:bookmarkStart w:id="25391" w:name="_Toc82536331"/>
      <w:bookmarkStart w:id="25392" w:name="_Toc89952624"/>
      <w:bookmarkStart w:id="25393" w:name="_Toc98766440"/>
      <w:bookmarkStart w:id="25394" w:name="_Toc99702803"/>
      <w:bookmarkStart w:id="25395" w:name="_Toc106206589"/>
      <w:bookmarkStart w:id="25396" w:name="_Toc115080591"/>
      <w:bookmarkStart w:id="25397" w:name="_Toc120623627"/>
      <w:bookmarkStart w:id="25398" w:name="_Toc120624152"/>
      <w:bookmarkStart w:id="25399" w:name="_Toc120624689"/>
      <w:bookmarkStart w:id="25400" w:name="_Toc120625226"/>
      <w:bookmarkStart w:id="25401" w:name="_Toc120625763"/>
      <w:bookmarkStart w:id="25402" w:name="_Toc120626300"/>
      <w:bookmarkStart w:id="25403" w:name="_Toc120626847"/>
      <w:bookmarkStart w:id="25404" w:name="_Toc120627403"/>
      <w:bookmarkStart w:id="25405" w:name="_Toc120627968"/>
      <w:bookmarkStart w:id="25406" w:name="_Toc120628544"/>
      <w:bookmarkStart w:id="25407" w:name="_Toc120629129"/>
      <w:bookmarkStart w:id="25408" w:name="_Toc120629717"/>
      <w:bookmarkStart w:id="25409" w:name="_Toc120631218"/>
      <w:bookmarkStart w:id="25410" w:name="_Toc120631869"/>
      <w:bookmarkStart w:id="25411" w:name="_Toc120632519"/>
      <w:bookmarkStart w:id="25412" w:name="_Toc120633169"/>
      <w:bookmarkStart w:id="25413" w:name="_Toc120633819"/>
      <w:bookmarkStart w:id="25414" w:name="_Toc120634470"/>
      <w:bookmarkStart w:id="25415" w:name="_Toc120635121"/>
      <w:bookmarkStart w:id="25416" w:name="_Toc121754245"/>
      <w:bookmarkStart w:id="25417" w:name="_Toc121754915"/>
      <w:bookmarkStart w:id="25418" w:name="_Toc129108864"/>
      <w:bookmarkStart w:id="25419" w:name="_Toc129109529"/>
      <w:bookmarkStart w:id="25420" w:name="_Toc129110202"/>
      <w:bookmarkStart w:id="25421" w:name="_Toc130389322"/>
      <w:bookmarkStart w:id="25422" w:name="_Toc130390395"/>
      <w:bookmarkStart w:id="25423" w:name="_Toc130391083"/>
      <w:bookmarkStart w:id="25424" w:name="_Toc131624847"/>
      <w:bookmarkStart w:id="25425" w:name="_Toc137476280"/>
      <w:bookmarkStart w:id="25426" w:name="_Toc138872935"/>
      <w:bookmarkStart w:id="25427" w:name="_Toc138874521"/>
      <w:bookmarkStart w:id="25428" w:name="_Toc145525120"/>
      <w:bookmarkStart w:id="25429" w:name="_Toc153560245"/>
      <w:bookmarkStart w:id="25430" w:name="_Toc161647545"/>
      <w:bookmarkStart w:id="25431" w:name="_Toc169533143"/>
      <w:bookmarkStart w:id="25432" w:name="_Toc171519744"/>
      <w:bookmarkStart w:id="25433" w:name="_Toc176539477"/>
      <w:bookmarkStart w:id="25434" w:name="_Toc192246782"/>
      <w:bookmarkStart w:id="25435" w:name="_Toc210482573"/>
      <w:r>
        <w:t>9</w:t>
      </w:r>
      <w:r w:rsidRPr="00CA42D5">
        <w:t>.6.3.4</w:t>
      </w:r>
      <w:r w:rsidRPr="00CA42D5">
        <w:tab/>
        <w:t>Method of test</w:t>
      </w:r>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p>
    <w:p w14:paraId="3995968C" w14:textId="77777777" w:rsidR="009873B8" w:rsidRPr="00CA42D5" w:rsidRDefault="009873B8" w:rsidP="003267B6">
      <w:pPr>
        <w:pStyle w:val="Heading5"/>
      </w:pPr>
      <w:bookmarkStart w:id="25436" w:name="_Toc21102700"/>
      <w:bookmarkStart w:id="25437" w:name="_Toc29810549"/>
      <w:bookmarkStart w:id="25438" w:name="_Toc36635901"/>
      <w:bookmarkStart w:id="25439" w:name="_Toc37272847"/>
      <w:bookmarkStart w:id="25440" w:name="_Toc45885924"/>
      <w:bookmarkStart w:id="25441" w:name="_Toc53183030"/>
      <w:bookmarkStart w:id="25442" w:name="_Toc58915697"/>
      <w:bookmarkStart w:id="25443" w:name="_Toc58917878"/>
      <w:bookmarkStart w:id="25444" w:name="_Toc66693747"/>
      <w:bookmarkStart w:id="25445" w:name="_Toc74915699"/>
      <w:bookmarkStart w:id="25446" w:name="_Toc76114324"/>
      <w:bookmarkStart w:id="25447" w:name="_Toc76544210"/>
      <w:bookmarkStart w:id="25448" w:name="_Toc82536332"/>
      <w:bookmarkStart w:id="25449" w:name="_Toc89952625"/>
      <w:bookmarkStart w:id="25450" w:name="_Toc98766441"/>
      <w:bookmarkStart w:id="25451" w:name="_Toc99702804"/>
      <w:bookmarkStart w:id="25452" w:name="_Toc106206590"/>
      <w:bookmarkStart w:id="25453" w:name="_Toc115080592"/>
      <w:bookmarkStart w:id="25454" w:name="_Toc120623628"/>
      <w:bookmarkStart w:id="25455" w:name="_Toc120624153"/>
      <w:bookmarkStart w:id="25456" w:name="_Toc120624690"/>
      <w:bookmarkStart w:id="25457" w:name="_Toc120625227"/>
      <w:bookmarkStart w:id="25458" w:name="_Toc120625764"/>
      <w:bookmarkStart w:id="25459" w:name="_Toc120626301"/>
      <w:bookmarkStart w:id="25460" w:name="_Toc120626848"/>
      <w:bookmarkStart w:id="25461" w:name="_Toc120627404"/>
      <w:bookmarkStart w:id="25462" w:name="_Toc120627969"/>
      <w:bookmarkStart w:id="25463" w:name="_Toc120628545"/>
      <w:bookmarkStart w:id="25464" w:name="_Toc120629130"/>
      <w:bookmarkStart w:id="25465" w:name="_Toc120629718"/>
      <w:bookmarkStart w:id="25466" w:name="_Toc120631219"/>
      <w:bookmarkStart w:id="25467" w:name="_Toc120631870"/>
      <w:bookmarkStart w:id="25468" w:name="_Toc120632520"/>
      <w:bookmarkStart w:id="25469" w:name="_Toc120633170"/>
      <w:bookmarkStart w:id="25470" w:name="_Toc120633820"/>
      <w:bookmarkStart w:id="25471" w:name="_Toc120634471"/>
      <w:bookmarkStart w:id="25472" w:name="_Toc120635122"/>
      <w:bookmarkStart w:id="25473" w:name="_Toc121754246"/>
      <w:bookmarkStart w:id="25474" w:name="_Toc121754916"/>
      <w:bookmarkStart w:id="25475" w:name="_Toc129108865"/>
      <w:bookmarkStart w:id="25476" w:name="_Toc129109530"/>
      <w:bookmarkStart w:id="25477" w:name="_Toc129110203"/>
      <w:bookmarkStart w:id="25478" w:name="_Toc130389323"/>
      <w:bookmarkStart w:id="25479" w:name="_Toc130390396"/>
      <w:bookmarkStart w:id="25480" w:name="_Toc130391084"/>
      <w:bookmarkStart w:id="25481" w:name="_Toc131624848"/>
      <w:bookmarkStart w:id="25482" w:name="_Toc137476281"/>
      <w:bookmarkStart w:id="25483" w:name="_Toc138872936"/>
      <w:bookmarkStart w:id="25484" w:name="_Toc138874522"/>
      <w:bookmarkStart w:id="25485" w:name="_Toc145525121"/>
      <w:bookmarkStart w:id="25486" w:name="_Toc153560246"/>
      <w:bookmarkStart w:id="25487" w:name="_Toc161647546"/>
      <w:bookmarkStart w:id="25488" w:name="_Toc169533144"/>
      <w:bookmarkStart w:id="25489" w:name="_Toc171519745"/>
      <w:bookmarkStart w:id="25490" w:name="_Toc176539478"/>
      <w:bookmarkStart w:id="25491" w:name="_Toc192246783"/>
      <w:bookmarkStart w:id="25492" w:name="_Toc210482574"/>
      <w:r>
        <w:t>9</w:t>
      </w:r>
      <w:r w:rsidRPr="00CA42D5">
        <w:t>.6.3.4.1</w:t>
      </w:r>
      <w:r w:rsidRPr="00CA42D5">
        <w:tab/>
        <w:t>Initial conditions</w:t>
      </w:r>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3" w:name="_Toc21102701"/>
      <w:bookmarkStart w:id="25494" w:name="_Toc29810550"/>
      <w:bookmarkStart w:id="25495" w:name="_Toc36635902"/>
      <w:bookmarkStart w:id="25496" w:name="_Toc37272848"/>
      <w:bookmarkStart w:id="25497" w:name="_Toc45885925"/>
      <w:bookmarkStart w:id="25498" w:name="_Toc53183031"/>
      <w:bookmarkStart w:id="25499" w:name="_Toc58915698"/>
      <w:bookmarkStart w:id="25500" w:name="_Toc58917879"/>
      <w:bookmarkStart w:id="25501" w:name="_Toc66693748"/>
      <w:bookmarkStart w:id="25502" w:name="_Toc74915700"/>
      <w:bookmarkStart w:id="25503" w:name="_Toc76114325"/>
      <w:bookmarkStart w:id="25504" w:name="_Toc76544211"/>
      <w:bookmarkStart w:id="25505" w:name="_Toc82536333"/>
      <w:bookmarkStart w:id="25506" w:name="_Toc89952626"/>
      <w:bookmarkStart w:id="25507" w:name="_Toc98766442"/>
      <w:bookmarkStart w:id="25508" w:name="_Toc99702805"/>
      <w:bookmarkStart w:id="25509" w:name="_Toc106206591"/>
      <w:bookmarkStart w:id="25510" w:name="_Toc115080593"/>
      <w:bookmarkStart w:id="25511" w:name="_Toc120623629"/>
      <w:bookmarkStart w:id="25512" w:name="_Toc120624154"/>
      <w:bookmarkStart w:id="25513" w:name="_Toc120624691"/>
      <w:bookmarkStart w:id="25514" w:name="_Toc120625228"/>
      <w:bookmarkStart w:id="25515" w:name="_Toc120625765"/>
      <w:bookmarkStart w:id="25516" w:name="_Toc120626302"/>
      <w:bookmarkStart w:id="25517" w:name="_Toc120626849"/>
      <w:bookmarkStart w:id="25518" w:name="_Toc120627405"/>
      <w:bookmarkStart w:id="25519" w:name="_Toc120627970"/>
      <w:bookmarkStart w:id="25520" w:name="_Toc120628546"/>
      <w:bookmarkStart w:id="25521" w:name="_Toc120629131"/>
      <w:bookmarkStart w:id="25522" w:name="_Toc120629719"/>
      <w:bookmarkStart w:id="25523" w:name="_Toc120631220"/>
      <w:bookmarkStart w:id="25524" w:name="_Toc120631871"/>
      <w:bookmarkStart w:id="25525" w:name="_Toc120632521"/>
      <w:bookmarkStart w:id="25526" w:name="_Toc120633171"/>
      <w:bookmarkStart w:id="25527" w:name="_Toc120633821"/>
      <w:bookmarkStart w:id="25528" w:name="_Toc120634472"/>
      <w:bookmarkStart w:id="25529" w:name="_Toc120635123"/>
      <w:bookmarkStart w:id="25530" w:name="_Toc121754247"/>
      <w:bookmarkStart w:id="25531" w:name="_Toc121754917"/>
      <w:bookmarkStart w:id="25532" w:name="_Toc129108866"/>
      <w:bookmarkStart w:id="25533" w:name="_Toc129109531"/>
      <w:bookmarkStart w:id="25534" w:name="_Toc129110204"/>
      <w:bookmarkStart w:id="25535" w:name="_Toc130389324"/>
      <w:bookmarkStart w:id="25536" w:name="_Toc130390397"/>
      <w:bookmarkStart w:id="25537" w:name="_Toc130391085"/>
      <w:bookmarkStart w:id="25538" w:name="_Toc131624849"/>
      <w:bookmarkStart w:id="25539" w:name="_Toc137476282"/>
      <w:bookmarkStart w:id="25540" w:name="_Toc138872937"/>
      <w:bookmarkStart w:id="25541" w:name="_Toc138874523"/>
      <w:bookmarkStart w:id="25542" w:name="_Toc145525122"/>
      <w:bookmarkStart w:id="25543" w:name="_Toc153560247"/>
      <w:bookmarkStart w:id="25544" w:name="_Toc161647547"/>
      <w:bookmarkStart w:id="25545" w:name="_Toc169533145"/>
      <w:bookmarkStart w:id="25546" w:name="_Toc171519746"/>
      <w:bookmarkStart w:id="25547" w:name="_Toc176539479"/>
      <w:bookmarkStart w:id="25548" w:name="_Toc192246784"/>
      <w:bookmarkStart w:id="25549" w:name="_Toc210482575"/>
      <w:r>
        <w:t>9</w:t>
      </w:r>
      <w:r w:rsidRPr="00CA42D5">
        <w:t>.6.3.4.2</w:t>
      </w:r>
      <w:r w:rsidRPr="00CA42D5">
        <w:tab/>
        <w:t>Procedure</w:t>
      </w:r>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0" w:name="_Toc21102702"/>
      <w:bookmarkStart w:id="25551" w:name="_Toc29810551"/>
      <w:bookmarkStart w:id="25552" w:name="_Toc36635903"/>
      <w:bookmarkStart w:id="25553" w:name="_Toc37272849"/>
      <w:bookmarkStart w:id="25554" w:name="_Toc45885926"/>
      <w:bookmarkStart w:id="25555" w:name="_Toc53183032"/>
      <w:bookmarkStart w:id="25556" w:name="_Toc58915699"/>
      <w:bookmarkStart w:id="25557" w:name="_Toc58917880"/>
      <w:bookmarkStart w:id="25558" w:name="_Toc66693749"/>
      <w:bookmarkStart w:id="25559" w:name="_Toc74915701"/>
      <w:bookmarkStart w:id="25560" w:name="_Toc76114326"/>
      <w:bookmarkStart w:id="25561" w:name="_Toc76544212"/>
      <w:bookmarkStart w:id="25562" w:name="_Toc82536334"/>
      <w:bookmarkStart w:id="25563" w:name="_Toc89952627"/>
      <w:bookmarkStart w:id="25564" w:name="_Toc98766443"/>
      <w:bookmarkStart w:id="25565" w:name="_Toc99702806"/>
      <w:bookmarkStart w:id="25566" w:name="_Toc106206592"/>
      <w:bookmarkStart w:id="25567" w:name="_Toc115080594"/>
      <w:bookmarkStart w:id="25568" w:name="_Toc120623630"/>
      <w:bookmarkStart w:id="25569" w:name="_Toc120624155"/>
      <w:bookmarkStart w:id="25570" w:name="_Toc120624692"/>
      <w:bookmarkStart w:id="25571" w:name="_Toc120625229"/>
      <w:bookmarkStart w:id="25572" w:name="_Toc120625766"/>
      <w:bookmarkStart w:id="25573" w:name="_Toc120626303"/>
      <w:bookmarkStart w:id="25574" w:name="_Toc120626850"/>
      <w:bookmarkStart w:id="25575" w:name="_Toc120627406"/>
      <w:bookmarkStart w:id="25576" w:name="_Toc120627971"/>
      <w:bookmarkStart w:id="25577" w:name="_Toc120628547"/>
      <w:bookmarkStart w:id="25578" w:name="_Toc120629132"/>
      <w:bookmarkStart w:id="25579" w:name="_Toc120629720"/>
      <w:bookmarkStart w:id="25580" w:name="_Toc120631221"/>
      <w:bookmarkStart w:id="25581" w:name="_Toc120631872"/>
      <w:bookmarkStart w:id="25582" w:name="_Toc120632522"/>
      <w:bookmarkStart w:id="25583" w:name="_Toc120633172"/>
      <w:bookmarkStart w:id="25584" w:name="_Toc120633822"/>
      <w:bookmarkStart w:id="25585" w:name="_Toc120634473"/>
      <w:bookmarkStart w:id="25586" w:name="_Toc120635124"/>
      <w:bookmarkStart w:id="25587" w:name="_Toc121754248"/>
      <w:bookmarkStart w:id="25588" w:name="_Toc121754918"/>
      <w:bookmarkStart w:id="25589" w:name="_Toc129108867"/>
      <w:bookmarkStart w:id="25590" w:name="_Toc129109532"/>
      <w:bookmarkStart w:id="25591" w:name="_Toc129110205"/>
      <w:bookmarkStart w:id="25592" w:name="_Toc130389325"/>
      <w:bookmarkStart w:id="25593" w:name="_Toc130390398"/>
      <w:bookmarkStart w:id="25594" w:name="_Toc130391086"/>
      <w:bookmarkStart w:id="25595" w:name="_Toc131624850"/>
      <w:bookmarkStart w:id="25596" w:name="_Toc137476283"/>
      <w:bookmarkStart w:id="25597" w:name="_Toc138872938"/>
      <w:bookmarkStart w:id="25598" w:name="_Toc138874524"/>
      <w:bookmarkStart w:id="25599" w:name="_Toc145525123"/>
      <w:bookmarkStart w:id="25600" w:name="_Toc153560248"/>
      <w:bookmarkStart w:id="25601" w:name="_Toc161647548"/>
      <w:bookmarkStart w:id="25602" w:name="_Toc169533146"/>
      <w:bookmarkStart w:id="25603" w:name="_Toc171519747"/>
      <w:bookmarkStart w:id="25604" w:name="_Toc176539480"/>
      <w:bookmarkStart w:id="25605" w:name="_Toc192246785"/>
      <w:bookmarkStart w:id="25606" w:name="_Toc210482576"/>
      <w:r>
        <w:t>9</w:t>
      </w:r>
      <w:r w:rsidRPr="00CA42D5">
        <w:t>.6.3.5</w:t>
      </w:r>
      <w:r w:rsidRPr="00CA42D5">
        <w:tab/>
        <w:t>Test requirements</w:t>
      </w:r>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p>
    <w:p w14:paraId="09D03932" w14:textId="77777777" w:rsidR="009873B8" w:rsidRPr="00CA42D5" w:rsidRDefault="009873B8" w:rsidP="003267B6">
      <w:pPr>
        <w:pStyle w:val="Heading5"/>
      </w:pPr>
      <w:bookmarkStart w:id="25607" w:name="_Toc21102703"/>
      <w:bookmarkStart w:id="25608" w:name="_Toc29810552"/>
      <w:bookmarkStart w:id="25609" w:name="_Toc36635904"/>
      <w:bookmarkStart w:id="25610" w:name="_Toc37272850"/>
      <w:bookmarkStart w:id="25611" w:name="_Toc45885927"/>
      <w:bookmarkStart w:id="25612" w:name="_Toc53183033"/>
      <w:bookmarkStart w:id="25613" w:name="_Toc58915700"/>
      <w:bookmarkStart w:id="25614" w:name="_Toc58917881"/>
      <w:bookmarkStart w:id="25615" w:name="_Toc66693750"/>
      <w:bookmarkStart w:id="25616" w:name="_Toc74915702"/>
      <w:bookmarkStart w:id="25617" w:name="_Toc76114327"/>
      <w:bookmarkStart w:id="25618" w:name="_Toc76544213"/>
      <w:bookmarkStart w:id="25619" w:name="_Toc82536335"/>
      <w:bookmarkStart w:id="25620" w:name="_Toc89952628"/>
      <w:bookmarkStart w:id="25621" w:name="_Toc98766444"/>
      <w:bookmarkStart w:id="25622" w:name="_Toc99702807"/>
      <w:bookmarkStart w:id="25623" w:name="_Toc106206593"/>
      <w:bookmarkStart w:id="25624" w:name="_Toc115080595"/>
      <w:bookmarkStart w:id="25625" w:name="_Toc120623631"/>
      <w:bookmarkStart w:id="25626" w:name="_Toc120624156"/>
      <w:bookmarkStart w:id="25627" w:name="_Toc120624693"/>
      <w:bookmarkStart w:id="25628" w:name="_Toc120625230"/>
      <w:bookmarkStart w:id="25629" w:name="_Toc120625767"/>
      <w:bookmarkStart w:id="25630" w:name="_Toc120626304"/>
      <w:bookmarkStart w:id="25631" w:name="_Toc120626851"/>
      <w:bookmarkStart w:id="25632" w:name="_Toc120627407"/>
      <w:bookmarkStart w:id="25633" w:name="_Toc120627972"/>
      <w:bookmarkStart w:id="25634" w:name="_Toc120628548"/>
      <w:bookmarkStart w:id="25635" w:name="_Toc120629133"/>
      <w:bookmarkStart w:id="25636" w:name="_Toc120629721"/>
      <w:bookmarkStart w:id="25637" w:name="_Toc120631222"/>
      <w:bookmarkStart w:id="25638" w:name="_Toc120631873"/>
      <w:bookmarkStart w:id="25639" w:name="_Toc120632523"/>
      <w:bookmarkStart w:id="25640" w:name="_Toc120633173"/>
      <w:bookmarkStart w:id="25641" w:name="_Toc120633823"/>
      <w:bookmarkStart w:id="25642" w:name="_Toc120634474"/>
      <w:bookmarkStart w:id="25643" w:name="_Toc120635125"/>
      <w:bookmarkStart w:id="25644" w:name="_Toc121754249"/>
      <w:bookmarkStart w:id="25645" w:name="_Toc121754919"/>
      <w:bookmarkStart w:id="25646" w:name="_Toc129108868"/>
      <w:bookmarkStart w:id="25647" w:name="_Toc129109533"/>
      <w:bookmarkStart w:id="25648" w:name="_Toc129110206"/>
      <w:bookmarkStart w:id="25649" w:name="_Toc130389326"/>
      <w:bookmarkStart w:id="25650" w:name="_Toc130390399"/>
      <w:bookmarkStart w:id="25651" w:name="_Toc130391087"/>
      <w:bookmarkStart w:id="25652" w:name="_Toc131624851"/>
      <w:bookmarkStart w:id="25653" w:name="_Toc137476284"/>
      <w:bookmarkStart w:id="25654" w:name="_Toc138872939"/>
      <w:bookmarkStart w:id="25655" w:name="_Toc138874525"/>
      <w:bookmarkStart w:id="25656" w:name="_Toc145525124"/>
      <w:bookmarkStart w:id="25657" w:name="_Toc153560249"/>
      <w:bookmarkStart w:id="25658" w:name="_Toc161647549"/>
      <w:bookmarkStart w:id="25659" w:name="_Toc169533147"/>
      <w:bookmarkStart w:id="25660" w:name="_Toc171519748"/>
      <w:bookmarkStart w:id="25661" w:name="_Toc176539481"/>
      <w:bookmarkStart w:id="25662" w:name="_Toc192246786"/>
      <w:bookmarkStart w:id="25663"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5C58CB" w:rsidRPr="0007373B" w14:paraId="490BF586" w14:textId="77777777" w:rsidTr="002D6030">
        <w:trPr>
          <w:cantSplit/>
          <w:jc w:val="center"/>
        </w:trPr>
        <w:tc>
          <w:tcPr>
            <w:tcW w:w="1650" w:type="dxa"/>
            <w:vAlign w:val="center"/>
          </w:tcPr>
          <w:p w14:paraId="40DB141E" w14:textId="4F8F1D5B"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3</w:t>
            </w:r>
          </w:p>
        </w:tc>
        <w:tc>
          <w:tcPr>
            <w:tcW w:w="1170" w:type="dxa"/>
            <w:vAlign w:val="center"/>
          </w:tcPr>
          <w:p w14:paraId="2F9F8822" w14:textId="40660F30"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256</w:t>
            </w:r>
          </w:p>
        </w:tc>
        <w:tc>
          <w:tcPr>
            <w:tcW w:w="2053" w:type="dxa"/>
            <w:vAlign w:val="center"/>
          </w:tcPr>
          <w:p w14:paraId="163653E6" w14:textId="26618A31" w:rsidR="005C58CB" w:rsidRPr="0007373B" w:rsidRDefault="005C58CB" w:rsidP="005C58CB">
            <w:pPr>
              <w:keepNext/>
              <w:keepLines/>
              <w:spacing w:after="0"/>
              <w:jc w:val="center"/>
              <w:rPr>
                <w:rFonts w:ascii="Arial" w:hAnsi="Arial" w:cs="Calibri"/>
                <w:sz w:val="18"/>
                <w:szCs w:val="18"/>
              </w:rPr>
            </w:pPr>
            <w:r w:rsidRPr="00CF610F">
              <w:rPr>
                <w:rFonts w:ascii="Arial" w:eastAsia="SimSun" w:hAnsi="Arial" w:cs="Calibri" w:hint="eastAsia"/>
                <w:sz w:val="18"/>
                <w:szCs w:val="18"/>
                <w:lang w:val="en-US" w:eastAsia="zh-CN"/>
              </w:rPr>
              <w:t>18</w:t>
            </w:r>
          </w:p>
        </w:tc>
        <w:tc>
          <w:tcPr>
            <w:tcW w:w="1436" w:type="dxa"/>
            <w:vAlign w:val="center"/>
          </w:tcPr>
          <w:p w14:paraId="3D3D6656" w14:textId="06FF46E8"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8</w:t>
            </w:r>
          </w:p>
        </w:tc>
        <w:tc>
          <w:tcPr>
            <w:tcW w:w="2264" w:type="dxa"/>
            <w:vAlign w:val="center"/>
          </w:tcPr>
          <w:p w14:paraId="778BCB87" w14:textId="0A4FE23D"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44.4</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lastRenderedPageBreak/>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4" w:name="_Toc21102704"/>
      <w:bookmarkStart w:id="25665" w:name="_Toc29810553"/>
      <w:bookmarkStart w:id="25666" w:name="_Toc36635905"/>
      <w:bookmarkStart w:id="25667" w:name="_Toc37272851"/>
      <w:bookmarkStart w:id="25668" w:name="_Toc45885928"/>
      <w:bookmarkStart w:id="25669" w:name="_Toc53183034"/>
      <w:bookmarkStart w:id="25670" w:name="_Toc58915701"/>
      <w:bookmarkStart w:id="25671" w:name="_Toc58917882"/>
      <w:bookmarkStart w:id="25672" w:name="_Toc66693751"/>
      <w:bookmarkStart w:id="25673" w:name="_Toc74915703"/>
      <w:bookmarkStart w:id="25674" w:name="_Toc76114328"/>
      <w:bookmarkStart w:id="25675" w:name="_Toc76544214"/>
      <w:bookmarkStart w:id="25676" w:name="_Toc82536336"/>
      <w:bookmarkStart w:id="25677" w:name="_Toc89952629"/>
      <w:bookmarkStart w:id="25678" w:name="_Toc98766445"/>
      <w:bookmarkStart w:id="25679" w:name="_Toc99702808"/>
      <w:bookmarkStart w:id="25680" w:name="_Toc106206594"/>
      <w:bookmarkStart w:id="25681" w:name="_Toc115080596"/>
      <w:bookmarkStart w:id="25682" w:name="_Toc121999476"/>
      <w:bookmarkStart w:id="25683" w:name="_Toc124154375"/>
      <w:bookmarkStart w:id="25684" w:name="_Toc137396299"/>
      <w:bookmarkStart w:id="25685" w:name="_Toc156577739"/>
      <w:bookmarkStart w:id="25686" w:name="_Toc169533148"/>
      <w:bookmarkStart w:id="25687" w:name="_Toc171519749"/>
      <w:bookmarkStart w:id="25688" w:name="_Toc176539482"/>
      <w:bookmarkStart w:id="25689" w:name="_Toc192246787"/>
      <w:bookmarkStart w:id="25690"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1" w:name="_Toc120544932"/>
      <w:bookmarkStart w:id="25692" w:name="_Toc120545287"/>
      <w:bookmarkStart w:id="25693" w:name="_Toc120545903"/>
      <w:bookmarkStart w:id="25694" w:name="_Toc120606807"/>
      <w:bookmarkStart w:id="25695" w:name="_Toc120607161"/>
      <w:bookmarkStart w:id="25696" w:name="_Toc120607518"/>
      <w:bookmarkStart w:id="25697" w:name="_Toc120607881"/>
      <w:bookmarkStart w:id="25698" w:name="_Toc120608246"/>
      <w:bookmarkStart w:id="25699" w:name="_Toc120608626"/>
      <w:bookmarkStart w:id="25700" w:name="_Toc120609006"/>
      <w:bookmarkStart w:id="25701" w:name="_Toc120609397"/>
      <w:bookmarkStart w:id="25702" w:name="_Toc120609788"/>
      <w:bookmarkStart w:id="25703" w:name="_Toc120610189"/>
      <w:bookmarkStart w:id="25704" w:name="_Toc120610942"/>
      <w:bookmarkStart w:id="25705" w:name="_Toc120611351"/>
      <w:bookmarkStart w:id="25706" w:name="_Toc120611769"/>
      <w:bookmarkStart w:id="25707" w:name="_Toc120612189"/>
      <w:bookmarkStart w:id="25708" w:name="_Toc120612616"/>
      <w:bookmarkStart w:id="25709" w:name="_Toc120613045"/>
      <w:bookmarkStart w:id="25710" w:name="_Toc120613475"/>
      <w:bookmarkStart w:id="25711" w:name="_Toc120613905"/>
      <w:bookmarkStart w:id="25712" w:name="_Toc120614348"/>
      <w:bookmarkStart w:id="25713" w:name="_Toc120614807"/>
      <w:bookmarkStart w:id="25714" w:name="_Toc120615282"/>
      <w:bookmarkStart w:id="25715" w:name="_Toc120622490"/>
      <w:bookmarkStart w:id="25716" w:name="_Toc120622996"/>
      <w:bookmarkStart w:id="25717" w:name="_Toc120623632"/>
      <w:bookmarkStart w:id="25718" w:name="_Toc120624157"/>
      <w:bookmarkStart w:id="25719" w:name="_Toc120624694"/>
      <w:bookmarkStart w:id="25720" w:name="_Toc120625231"/>
      <w:bookmarkStart w:id="25721" w:name="_Toc120625768"/>
      <w:bookmarkStart w:id="25722" w:name="_Toc120626305"/>
      <w:bookmarkStart w:id="25723" w:name="_Toc120626852"/>
      <w:bookmarkStart w:id="25724" w:name="_Toc120627408"/>
      <w:bookmarkStart w:id="25725" w:name="_Toc120627973"/>
      <w:bookmarkStart w:id="25726" w:name="_Toc120628549"/>
      <w:bookmarkStart w:id="25727" w:name="_Toc120629134"/>
      <w:bookmarkStart w:id="25728" w:name="_Toc120629722"/>
      <w:bookmarkStart w:id="25729" w:name="_Toc120631223"/>
      <w:bookmarkStart w:id="25730" w:name="_Toc120631874"/>
      <w:bookmarkStart w:id="25731" w:name="_Toc120632524"/>
      <w:bookmarkStart w:id="25732" w:name="_Toc120633174"/>
      <w:bookmarkStart w:id="25733" w:name="_Toc120633824"/>
      <w:bookmarkStart w:id="25734" w:name="_Toc120634475"/>
      <w:bookmarkStart w:id="25735" w:name="_Toc120635126"/>
      <w:bookmarkStart w:id="25736" w:name="_Toc121754250"/>
      <w:bookmarkStart w:id="25737" w:name="_Toc121754920"/>
      <w:bookmarkStart w:id="25738" w:name="_Toc129108869"/>
      <w:bookmarkStart w:id="25739" w:name="_Toc129109534"/>
      <w:bookmarkStart w:id="25740" w:name="_Toc129110207"/>
      <w:bookmarkStart w:id="25741" w:name="_Toc130389327"/>
      <w:bookmarkStart w:id="25742" w:name="_Toc130390400"/>
      <w:bookmarkStart w:id="25743" w:name="_Toc130391088"/>
      <w:bookmarkStart w:id="25744" w:name="_Toc131624852"/>
      <w:bookmarkStart w:id="25745" w:name="_Toc137476285"/>
      <w:bookmarkStart w:id="25746" w:name="_Toc138872940"/>
      <w:bookmarkStart w:id="25747" w:name="_Toc138874526"/>
      <w:bookmarkStart w:id="25748" w:name="_Toc145525125"/>
      <w:bookmarkStart w:id="25749" w:name="_Toc153560250"/>
      <w:bookmarkStart w:id="25750" w:name="_Toc161647550"/>
      <w:bookmarkStart w:id="25751" w:name="_Toc169533149"/>
      <w:bookmarkStart w:id="25752" w:name="_Toc171519750"/>
      <w:bookmarkStart w:id="25753" w:name="_Toc176539483"/>
      <w:bookmarkStart w:id="25754" w:name="_Toc192246788"/>
      <w:bookmarkStart w:id="25755" w:name="_Toc210482579"/>
      <w:r>
        <w:rPr>
          <w:rFonts w:hint="eastAsia"/>
          <w:lang w:eastAsia="zh-CN"/>
        </w:rPr>
        <w:t>9.7</w:t>
      </w:r>
      <w:r>
        <w:rPr>
          <w:rFonts w:hint="eastAsia"/>
          <w:lang w:eastAsia="zh-CN"/>
        </w:rPr>
        <w:tab/>
        <w:t>OTA unwanted emissions</w:t>
      </w:r>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p>
    <w:p w14:paraId="2AB25D4A" w14:textId="77777777" w:rsidR="001564AB" w:rsidRDefault="001564AB" w:rsidP="001564AB">
      <w:pPr>
        <w:pStyle w:val="Heading3"/>
      </w:pPr>
      <w:bookmarkStart w:id="25756" w:name="_Toc21102716"/>
      <w:bookmarkStart w:id="25757" w:name="_Toc29810565"/>
      <w:bookmarkStart w:id="25758" w:name="_Toc36635917"/>
      <w:bookmarkStart w:id="25759" w:name="_Toc37272863"/>
      <w:bookmarkStart w:id="25760" w:name="_Toc45885940"/>
      <w:bookmarkStart w:id="25761" w:name="_Toc53183046"/>
      <w:bookmarkStart w:id="25762" w:name="_Toc58915713"/>
      <w:bookmarkStart w:id="25763" w:name="_Toc58917894"/>
      <w:bookmarkStart w:id="25764" w:name="_Toc66693763"/>
      <w:bookmarkStart w:id="25765" w:name="_Toc74915715"/>
      <w:bookmarkStart w:id="25766" w:name="_Toc76114340"/>
      <w:bookmarkStart w:id="25767" w:name="_Toc76544226"/>
      <w:bookmarkStart w:id="25768" w:name="_Toc82536348"/>
      <w:bookmarkStart w:id="25769" w:name="_Toc89952641"/>
      <w:bookmarkStart w:id="25770" w:name="_Toc98766457"/>
      <w:bookmarkStart w:id="25771" w:name="_Toc99702820"/>
      <w:bookmarkStart w:id="25772" w:name="_Toc106206606"/>
      <w:bookmarkStart w:id="25773" w:name="_Toc115080608"/>
      <w:bookmarkStart w:id="25774" w:name="_Toc120544933"/>
      <w:bookmarkStart w:id="25775" w:name="_Toc120545288"/>
      <w:bookmarkStart w:id="25776" w:name="_Toc120545904"/>
      <w:bookmarkStart w:id="25777" w:name="_Toc120606808"/>
      <w:bookmarkStart w:id="25778" w:name="_Toc120607162"/>
      <w:bookmarkStart w:id="25779" w:name="_Toc120607519"/>
      <w:bookmarkStart w:id="25780" w:name="_Toc120607882"/>
      <w:bookmarkStart w:id="25781" w:name="_Toc120608247"/>
      <w:bookmarkStart w:id="25782" w:name="_Toc120608627"/>
      <w:bookmarkStart w:id="25783" w:name="_Toc120609007"/>
      <w:bookmarkStart w:id="25784" w:name="_Toc120609398"/>
      <w:bookmarkStart w:id="25785" w:name="_Toc120609789"/>
      <w:bookmarkStart w:id="25786" w:name="_Toc120610190"/>
      <w:bookmarkStart w:id="25787" w:name="_Toc120610943"/>
      <w:bookmarkStart w:id="25788" w:name="_Toc120611352"/>
      <w:bookmarkStart w:id="25789" w:name="_Toc120611770"/>
      <w:bookmarkStart w:id="25790" w:name="_Toc120612190"/>
      <w:bookmarkStart w:id="25791" w:name="_Toc120612617"/>
      <w:bookmarkStart w:id="25792" w:name="_Toc120613046"/>
      <w:bookmarkStart w:id="25793" w:name="_Toc120613476"/>
      <w:bookmarkStart w:id="25794" w:name="_Toc120613906"/>
      <w:bookmarkStart w:id="25795" w:name="_Toc120614349"/>
      <w:bookmarkStart w:id="25796" w:name="_Toc120614808"/>
      <w:bookmarkStart w:id="25797" w:name="_Toc120615283"/>
      <w:bookmarkStart w:id="25798" w:name="_Toc120622491"/>
      <w:bookmarkStart w:id="25799" w:name="_Toc120622997"/>
      <w:bookmarkStart w:id="25800" w:name="_Toc120623633"/>
      <w:bookmarkStart w:id="25801" w:name="_Toc120624158"/>
      <w:bookmarkStart w:id="25802" w:name="_Toc120624695"/>
      <w:bookmarkStart w:id="25803" w:name="_Toc120625232"/>
      <w:bookmarkStart w:id="25804" w:name="_Toc120625769"/>
      <w:bookmarkStart w:id="25805" w:name="_Toc120626306"/>
      <w:bookmarkStart w:id="25806" w:name="_Toc120626853"/>
      <w:bookmarkStart w:id="25807" w:name="_Toc120627409"/>
      <w:bookmarkStart w:id="25808" w:name="_Toc120627974"/>
      <w:bookmarkStart w:id="25809" w:name="_Toc120628550"/>
      <w:bookmarkStart w:id="25810" w:name="_Toc120629135"/>
      <w:bookmarkStart w:id="25811" w:name="_Toc120629723"/>
      <w:bookmarkStart w:id="25812" w:name="_Toc120631224"/>
      <w:bookmarkStart w:id="25813" w:name="_Toc120631875"/>
      <w:bookmarkStart w:id="25814" w:name="_Toc120632525"/>
      <w:bookmarkStart w:id="25815" w:name="_Toc120633175"/>
      <w:bookmarkStart w:id="25816" w:name="_Toc120633825"/>
      <w:bookmarkStart w:id="25817" w:name="_Toc120634476"/>
      <w:bookmarkStart w:id="25818" w:name="_Toc120635127"/>
      <w:bookmarkStart w:id="25819" w:name="_Toc121754251"/>
      <w:bookmarkStart w:id="25820" w:name="_Toc121754921"/>
      <w:bookmarkStart w:id="25821" w:name="_Toc129108870"/>
      <w:bookmarkStart w:id="25822" w:name="_Toc129109535"/>
      <w:bookmarkStart w:id="25823" w:name="_Toc129110208"/>
      <w:bookmarkStart w:id="25824" w:name="_Toc130389328"/>
      <w:bookmarkStart w:id="25825" w:name="_Toc130390401"/>
      <w:bookmarkStart w:id="25826" w:name="_Toc130391089"/>
      <w:bookmarkStart w:id="25827" w:name="_Toc131624853"/>
      <w:bookmarkStart w:id="25828" w:name="_Toc137476286"/>
      <w:bookmarkStart w:id="25829" w:name="_Toc138872941"/>
      <w:bookmarkStart w:id="25830" w:name="_Toc138874527"/>
      <w:bookmarkStart w:id="25831" w:name="_Toc145525126"/>
      <w:bookmarkStart w:id="25832" w:name="_Toc153560251"/>
      <w:bookmarkStart w:id="25833" w:name="_Toc161647551"/>
      <w:bookmarkStart w:id="25834" w:name="_Toc169533150"/>
      <w:bookmarkStart w:id="25835" w:name="_Toc171519751"/>
      <w:bookmarkStart w:id="25836" w:name="_Toc176539484"/>
      <w:bookmarkStart w:id="25837" w:name="_Toc192246789"/>
      <w:bookmarkStart w:id="25838" w:name="_Toc210482580"/>
      <w:r>
        <w:t>9</w:t>
      </w:r>
      <w:r w:rsidRPr="00931575">
        <w:t>.7.1</w:t>
      </w:r>
      <w:r w:rsidRPr="00931575">
        <w:tab/>
        <w:t>Genera</w:t>
      </w:r>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r>
        <w:t>l</w:t>
      </w:r>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p>
    <w:p w14:paraId="17B19A08" w14:textId="6FD840E4" w:rsidR="001564AB" w:rsidRPr="00E24207" w:rsidRDefault="001564AB" w:rsidP="001564AB">
      <w:pPr>
        <w:rPr>
          <w:color w:val="000000" w:themeColor="text1"/>
        </w:rPr>
      </w:pPr>
      <w:bookmarkStart w:id="2583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3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0" w:name="_Toc21102717"/>
      <w:bookmarkStart w:id="25841" w:name="_Toc29810566"/>
      <w:bookmarkStart w:id="25842" w:name="_Toc36635918"/>
      <w:bookmarkStart w:id="25843" w:name="_Toc37272864"/>
      <w:bookmarkStart w:id="25844" w:name="_Toc45885941"/>
      <w:bookmarkStart w:id="25845" w:name="_Toc53183047"/>
      <w:bookmarkStart w:id="25846" w:name="_Toc58915714"/>
      <w:bookmarkStart w:id="25847" w:name="_Toc58917895"/>
      <w:bookmarkStart w:id="25848" w:name="_Toc66693764"/>
      <w:bookmarkStart w:id="25849" w:name="_Toc74915716"/>
      <w:bookmarkStart w:id="25850" w:name="_Toc76114341"/>
      <w:bookmarkStart w:id="25851" w:name="_Toc76544227"/>
      <w:bookmarkStart w:id="25852" w:name="_Toc82536349"/>
      <w:bookmarkStart w:id="25853" w:name="_Toc89952642"/>
      <w:bookmarkStart w:id="25854" w:name="_Toc98766458"/>
      <w:bookmarkStart w:id="25855" w:name="_Toc99702821"/>
      <w:bookmarkStart w:id="25856" w:name="_Toc106206607"/>
      <w:bookmarkStart w:id="25857" w:name="_Toc115080609"/>
      <w:bookmarkStart w:id="25858" w:name="_Toc120544934"/>
      <w:bookmarkStart w:id="25859" w:name="_Toc120545289"/>
      <w:bookmarkStart w:id="25860" w:name="_Toc120545905"/>
      <w:bookmarkStart w:id="25861" w:name="_Toc120606809"/>
      <w:bookmarkStart w:id="25862" w:name="_Toc120607163"/>
      <w:bookmarkStart w:id="25863" w:name="_Toc120607520"/>
      <w:bookmarkStart w:id="25864" w:name="_Toc120607883"/>
      <w:bookmarkStart w:id="25865" w:name="_Toc120608248"/>
      <w:bookmarkStart w:id="25866" w:name="_Toc120608628"/>
      <w:bookmarkStart w:id="25867" w:name="_Toc120609008"/>
      <w:bookmarkStart w:id="25868" w:name="_Toc120609399"/>
      <w:bookmarkStart w:id="25869" w:name="_Toc120609790"/>
      <w:bookmarkStart w:id="25870" w:name="_Toc120610191"/>
      <w:bookmarkStart w:id="25871" w:name="_Toc120610944"/>
      <w:bookmarkStart w:id="25872" w:name="_Toc120611353"/>
      <w:bookmarkStart w:id="25873" w:name="_Toc120611771"/>
      <w:bookmarkStart w:id="25874" w:name="_Toc120612191"/>
      <w:bookmarkStart w:id="25875" w:name="_Toc120612618"/>
      <w:bookmarkStart w:id="25876" w:name="_Toc120613047"/>
      <w:bookmarkStart w:id="25877" w:name="_Toc120613477"/>
      <w:bookmarkStart w:id="25878" w:name="_Toc120613907"/>
      <w:bookmarkStart w:id="25879" w:name="_Toc120614350"/>
      <w:bookmarkStart w:id="25880" w:name="_Toc120614809"/>
      <w:bookmarkStart w:id="25881" w:name="_Toc120615284"/>
      <w:bookmarkStart w:id="25882" w:name="_Toc120622492"/>
      <w:bookmarkStart w:id="25883" w:name="_Toc120622998"/>
      <w:bookmarkStart w:id="25884" w:name="_Toc120623634"/>
      <w:bookmarkStart w:id="25885" w:name="_Toc120624159"/>
      <w:bookmarkStart w:id="25886" w:name="_Toc120624696"/>
      <w:bookmarkStart w:id="25887" w:name="_Toc120625233"/>
      <w:bookmarkStart w:id="25888" w:name="_Toc120625770"/>
      <w:bookmarkStart w:id="25889" w:name="_Toc120626307"/>
      <w:bookmarkStart w:id="25890" w:name="_Toc120626854"/>
      <w:bookmarkStart w:id="25891" w:name="_Toc120627410"/>
      <w:bookmarkStart w:id="25892" w:name="_Toc120627975"/>
      <w:bookmarkStart w:id="25893" w:name="_Toc120628551"/>
      <w:bookmarkStart w:id="25894" w:name="_Toc120629136"/>
      <w:bookmarkStart w:id="25895" w:name="_Toc120629724"/>
      <w:bookmarkStart w:id="25896" w:name="_Toc120631225"/>
      <w:bookmarkStart w:id="25897" w:name="_Toc120631876"/>
      <w:bookmarkStart w:id="25898" w:name="_Toc120632526"/>
      <w:bookmarkStart w:id="25899" w:name="_Toc120633176"/>
      <w:bookmarkStart w:id="25900" w:name="_Toc120633826"/>
      <w:bookmarkStart w:id="25901" w:name="_Toc120634477"/>
      <w:bookmarkStart w:id="25902" w:name="_Toc120635128"/>
      <w:bookmarkStart w:id="25903" w:name="_Toc121754252"/>
      <w:bookmarkStart w:id="25904" w:name="_Toc121754922"/>
      <w:bookmarkStart w:id="25905" w:name="_Toc129108871"/>
      <w:bookmarkStart w:id="25906" w:name="_Toc129109536"/>
      <w:bookmarkStart w:id="25907" w:name="_Toc129110209"/>
      <w:bookmarkStart w:id="25908" w:name="_Toc130389329"/>
      <w:bookmarkStart w:id="25909" w:name="_Toc130390402"/>
      <w:bookmarkStart w:id="25910" w:name="_Toc130391090"/>
      <w:bookmarkStart w:id="25911" w:name="_Toc131624854"/>
      <w:bookmarkStart w:id="25912" w:name="_Toc137476287"/>
      <w:bookmarkStart w:id="25913" w:name="_Toc138872942"/>
      <w:bookmarkStart w:id="25914" w:name="_Toc138874528"/>
      <w:bookmarkStart w:id="25915" w:name="_Toc145525127"/>
      <w:bookmarkStart w:id="25916" w:name="_Toc153560252"/>
      <w:bookmarkStart w:id="25917" w:name="_Toc161647552"/>
      <w:bookmarkStart w:id="25918" w:name="_Toc169533151"/>
      <w:bookmarkStart w:id="25919" w:name="_Toc171519752"/>
      <w:bookmarkStart w:id="25920" w:name="_Toc176539485"/>
      <w:bookmarkStart w:id="25921" w:name="_Toc192246790"/>
      <w:bookmarkStart w:id="25922" w:name="_Toc210482581"/>
      <w:r w:rsidRPr="00E24207">
        <w:rPr>
          <w:color w:val="000000" w:themeColor="text1"/>
        </w:rPr>
        <w:t>9.7.2</w:t>
      </w:r>
      <w:r w:rsidRPr="00E24207">
        <w:rPr>
          <w:color w:val="000000" w:themeColor="text1"/>
        </w:rPr>
        <w:tab/>
        <w:t>OTA occupied bandwidth</w:t>
      </w:r>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p>
    <w:p w14:paraId="67D796F5" w14:textId="77777777" w:rsidR="001564AB" w:rsidRPr="00DA5920" w:rsidRDefault="001564AB" w:rsidP="003267B6">
      <w:pPr>
        <w:pStyle w:val="Heading4"/>
        <w:tabs>
          <w:tab w:val="left" w:pos="8080"/>
        </w:tabs>
        <w:rPr>
          <w:color w:val="000000" w:themeColor="text1"/>
        </w:rPr>
      </w:pPr>
      <w:bookmarkStart w:id="25923" w:name="_Toc90422835"/>
      <w:bookmarkStart w:id="25924" w:name="_Toc82621988"/>
      <w:bookmarkStart w:id="25925" w:name="_Toc74663447"/>
      <w:bookmarkStart w:id="25926" w:name="_Toc67916826"/>
      <w:bookmarkStart w:id="25927" w:name="_Toc61179530"/>
      <w:bookmarkStart w:id="25928" w:name="_Toc61179060"/>
      <w:bookmarkStart w:id="25929" w:name="_Toc53178822"/>
      <w:bookmarkStart w:id="25930" w:name="_Toc53178371"/>
      <w:bookmarkStart w:id="25931" w:name="_Toc45893651"/>
      <w:bookmarkStart w:id="25932" w:name="_Toc44712338"/>
      <w:bookmarkStart w:id="25933" w:name="_Toc37267735"/>
      <w:bookmarkStart w:id="25934" w:name="_Toc37260347"/>
      <w:bookmarkStart w:id="25935" w:name="_Toc36817425"/>
      <w:bookmarkStart w:id="25936" w:name="_Toc29811873"/>
      <w:bookmarkStart w:id="25937" w:name="_Toc21127664"/>
      <w:bookmarkStart w:id="25938" w:name="_Toc104311078"/>
      <w:bookmarkStart w:id="25939" w:name="_Toc106126779"/>
      <w:bookmarkStart w:id="25940" w:name="_Toc106177092"/>
      <w:bookmarkStart w:id="25941" w:name="_Toc114242260"/>
      <w:bookmarkStart w:id="25942" w:name="_Toc120624160"/>
      <w:bookmarkStart w:id="25943" w:name="_Toc120624697"/>
      <w:bookmarkStart w:id="25944" w:name="_Toc120625234"/>
      <w:bookmarkStart w:id="25945" w:name="_Toc120625771"/>
      <w:bookmarkStart w:id="25946" w:name="_Toc120626308"/>
      <w:bookmarkStart w:id="25947" w:name="_Toc120626855"/>
      <w:bookmarkStart w:id="25948" w:name="_Toc120627411"/>
      <w:bookmarkStart w:id="25949" w:name="_Toc120627976"/>
      <w:bookmarkStart w:id="25950" w:name="_Toc120628552"/>
      <w:bookmarkStart w:id="25951" w:name="_Toc120629137"/>
      <w:bookmarkStart w:id="25952" w:name="_Toc120629725"/>
      <w:bookmarkStart w:id="25953" w:name="_Toc120631226"/>
      <w:bookmarkStart w:id="25954" w:name="_Toc120631877"/>
      <w:bookmarkStart w:id="25955" w:name="_Toc120632527"/>
      <w:bookmarkStart w:id="25956" w:name="_Toc120633177"/>
      <w:bookmarkStart w:id="25957" w:name="_Toc120633827"/>
      <w:bookmarkStart w:id="25958" w:name="_Toc120634478"/>
      <w:bookmarkStart w:id="25959" w:name="_Toc120635129"/>
      <w:bookmarkStart w:id="25960" w:name="_Toc121754253"/>
      <w:bookmarkStart w:id="25961" w:name="_Toc121754923"/>
      <w:bookmarkStart w:id="25962" w:name="_Toc129108872"/>
      <w:bookmarkStart w:id="25963" w:name="_Toc129109537"/>
      <w:bookmarkStart w:id="25964" w:name="_Toc129110210"/>
      <w:bookmarkStart w:id="25965" w:name="_Toc130389330"/>
      <w:bookmarkStart w:id="25966" w:name="_Toc130390403"/>
      <w:bookmarkStart w:id="25967" w:name="_Toc130391091"/>
      <w:bookmarkStart w:id="25968" w:name="_Toc131624855"/>
      <w:bookmarkStart w:id="25969" w:name="_Toc137476288"/>
      <w:bookmarkStart w:id="25970" w:name="_Toc138872943"/>
      <w:bookmarkStart w:id="25971" w:name="_Toc138874529"/>
      <w:bookmarkStart w:id="25972" w:name="_Toc145525128"/>
      <w:bookmarkStart w:id="25973" w:name="_Toc153560253"/>
      <w:bookmarkStart w:id="25974" w:name="_Toc161647553"/>
      <w:bookmarkStart w:id="25975" w:name="_Toc169533152"/>
      <w:bookmarkStart w:id="25976" w:name="_Toc171519753"/>
      <w:bookmarkStart w:id="25977" w:name="_Toc176539486"/>
      <w:bookmarkStart w:id="25978" w:name="_Toc192246791"/>
      <w:bookmarkStart w:id="25979" w:name="_Toc210482582"/>
      <w:r w:rsidRPr="00407C8C">
        <w:t>9.7.2.1</w:t>
      </w:r>
      <w:r w:rsidRPr="00407C8C">
        <w:tab/>
        <w:t>General</w:t>
      </w:r>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0" w:name="_Toc21102719"/>
      <w:bookmarkStart w:id="25981" w:name="_Toc29810568"/>
      <w:bookmarkStart w:id="25982" w:name="_Toc36635920"/>
      <w:bookmarkStart w:id="25983" w:name="_Toc37272866"/>
      <w:bookmarkStart w:id="25984" w:name="_Toc45885943"/>
      <w:bookmarkStart w:id="25985" w:name="_Toc53183049"/>
      <w:bookmarkStart w:id="25986" w:name="_Toc58915716"/>
      <w:bookmarkStart w:id="25987" w:name="_Toc58917897"/>
      <w:bookmarkStart w:id="25988" w:name="_Toc66693766"/>
      <w:bookmarkStart w:id="25989" w:name="_Toc74915718"/>
      <w:bookmarkStart w:id="25990" w:name="_Toc76114343"/>
      <w:bookmarkStart w:id="25991" w:name="_Toc76544229"/>
      <w:bookmarkStart w:id="25992" w:name="_Toc82536351"/>
      <w:bookmarkStart w:id="25993" w:name="_Toc89952644"/>
      <w:bookmarkStart w:id="25994" w:name="_Toc98766460"/>
      <w:bookmarkStart w:id="25995" w:name="_Toc99702823"/>
      <w:bookmarkStart w:id="25996" w:name="_Toc106206609"/>
      <w:bookmarkStart w:id="25997" w:name="_Toc115080611"/>
      <w:bookmarkStart w:id="25998" w:name="_Toc120624161"/>
      <w:bookmarkStart w:id="25999" w:name="_Toc120624698"/>
      <w:bookmarkStart w:id="26000" w:name="_Toc120625235"/>
      <w:bookmarkStart w:id="26001" w:name="_Toc120625772"/>
      <w:bookmarkStart w:id="26002" w:name="_Toc120626309"/>
      <w:bookmarkStart w:id="26003" w:name="_Toc120626856"/>
      <w:bookmarkStart w:id="26004" w:name="_Toc120627412"/>
      <w:bookmarkStart w:id="26005" w:name="_Toc120627977"/>
      <w:bookmarkStart w:id="26006" w:name="_Toc120628553"/>
      <w:bookmarkStart w:id="26007" w:name="_Toc120629138"/>
      <w:bookmarkStart w:id="26008" w:name="_Toc120629726"/>
      <w:bookmarkStart w:id="26009" w:name="_Toc120631227"/>
      <w:bookmarkStart w:id="26010" w:name="_Toc120631878"/>
      <w:bookmarkStart w:id="26011" w:name="_Toc120632528"/>
      <w:bookmarkStart w:id="26012" w:name="_Toc120633178"/>
      <w:bookmarkStart w:id="26013" w:name="_Toc120633828"/>
      <w:bookmarkStart w:id="26014" w:name="_Toc120634479"/>
      <w:bookmarkStart w:id="26015" w:name="_Toc120635130"/>
      <w:bookmarkStart w:id="26016" w:name="_Toc121754254"/>
      <w:bookmarkStart w:id="26017" w:name="_Toc121754924"/>
      <w:bookmarkStart w:id="26018" w:name="_Toc129108873"/>
      <w:bookmarkStart w:id="26019" w:name="_Toc129109538"/>
      <w:bookmarkStart w:id="26020" w:name="_Toc129110211"/>
      <w:bookmarkStart w:id="26021" w:name="_Toc130389331"/>
      <w:bookmarkStart w:id="26022" w:name="_Toc130390404"/>
      <w:bookmarkStart w:id="26023" w:name="_Toc130391092"/>
      <w:bookmarkStart w:id="26024" w:name="_Toc131624856"/>
      <w:bookmarkStart w:id="26025" w:name="_Toc137476289"/>
      <w:bookmarkStart w:id="26026" w:name="_Toc138872944"/>
      <w:bookmarkStart w:id="26027" w:name="_Toc138874530"/>
      <w:bookmarkStart w:id="26028" w:name="_Toc145525129"/>
      <w:bookmarkStart w:id="26029" w:name="_Toc153560254"/>
      <w:bookmarkStart w:id="26030" w:name="_Toc161647554"/>
      <w:bookmarkStart w:id="26031" w:name="_Toc169533153"/>
      <w:bookmarkStart w:id="26032" w:name="_Toc171519754"/>
      <w:bookmarkStart w:id="26033" w:name="_Toc176539487"/>
      <w:bookmarkStart w:id="26034" w:name="_Toc192246792"/>
      <w:bookmarkStart w:id="26035" w:name="_Toc210482583"/>
      <w:r w:rsidRPr="00407C8C">
        <w:t>9.7.2.2</w:t>
      </w:r>
      <w:r w:rsidRPr="00407C8C">
        <w:tab/>
        <w:t>Minimum requirement</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36" w:name="_Toc21102720"/>
      <w:bookmarkStart w:id="26037" w:name="_Toc29810569"/>
      <w:bookmarkStart w:id="26038" w:name="_Toc36635921"/>
      <w:bookmarkStart w:id="26039" w:name="_Toc37272867"/>
      <w:bookmarkStart w:id="26040" w:name="_Toc45885944"/>
      <w:bookmarkStart w:id="26041" w:name="_Toc53183050"/>
      <w:bookmarkStart w:id="26042" w:name="_Toc58915717"/>
      <w:bookmarkStart w:id="26043" w:name="_Toc58917898"/>
      <w:bookmarkStart w:id="26044" w:name="_Toc66693767"/>
      <w:bookmarkStart w:id="26045" w:name="_Toc74915719"/>
      <w:bookmarkStart w:id="26046" w:name="_Toc76114344"/>
      <w:bookmarkStart w:id="26047" w:name="_Toc76544230"/>
      <w:bookmarkStart w:id="26048" w:name="_Toc82536352"/>
      <w:bookmarkStart w:id="26049" w:name="_Toc89952645"/>
      <w:bookmarkStart w:id="26050" w:name="_Toc98766461"/>
      <w:bookmarkStart w:id="26051" w:name="_Toc99702824"/>
      <w:bookmarkStart w:id="26052" w:name="_Toc106206610"/>
      <w:bookmarkStart w:id="26053" w:name="_Toc115080612"/>
      <w:bookmarkStart w:id="26054" w:name="_Toc120624162"/>
      <w:bookmarkStart w:id="26055" w:name="_Toc120624699"/>
      <w:bookmarkStart w:id="26056" w:name="_Toc120625236"/>
      <w:bookmarkStart w:id="26057" w:name="_Toc120625773"/>
      <w:bookmarkStart w:id="26058" w:name="_Toc120626310"/>
      <w:bookmarkStart w:id="26059" w:name="_Toc120626857"/>
      <w:bookmarkStart w:id="26060" w:name="_Toc120627413"/>
      <w:bookmarkStart w:id="26061" w:name="_Toc120627978"/>
      <w:bookmarkStart w:id="26062" w:name="_Toc120628554"/>
      <w:bookmarkStart w:id="26063" w:name="_Toc120629139"/>
      <w:bookmarkStart w:id="26064" w:name="_Toc120629727"/>
      <w:bookmarkStart w:id="26065" w:name="_Toc120631228"/>
      <w:bookmarkStart w:id="26066" w:name="_Toc120631879"/>
      <w:bookmarkStart w:id="26067" w:name="_Toc120632529"/>
      <w:bookmarkStart w:id="26068" w:name="_Toc120633179"/>
      <w:bookmarkStart w:id="26069" w:name="_Toc120633829"/>
      <w:bookmarkStart w:id="26070" w:name="_Toc120634480"/>
      <w:bookmarkStart w:id="26071" w:name="_Toc120635131"/>
      <w:bookmarkStart w:id="26072" w:name="_Toc121754255"/>
      <w:bookmarkStart w:id="26073" w:name="_Toc121754925"/>
      <w:bookmarkStart w:id="26074" w:name="_Toc129108874"/>
      <w:bookmarkStart w:id="26075" w:name="_Toc129109539"/>
      <w:bookmarkStart w:id="26076" w:name="_Toc129110212"/>
      <w:bookmarkStart w:id="26077" w:name="_Toc130389332"/>
      <w:bookmarkStart w:id="26078" w:name="_Toc130390405"/>
      <w:bookmarkStart w:id="26079" w:name="_Toc130391093"/>
      <w:bookmarkStart w:id="26080" w:name="_Toc131624857"/>
      <w:bookmarkStart w:id="26081" w:name="_Toc137476290"/>
      <w:bookmarkStart w:id="26082" w:name="_Toc138872945"/>
      <w:bookmarkStart w:id="26083" w:name="_Toc138874531"/>
      <w:bookmarkStart w:id="26084" w:name="_Toc145525130"/>
      <w:bookmarkStart w:id="26085" w:name="_Toc153560255"/>
      <w:bookmarkStart w:id="26086" w:name="_Toc161647555"/>
      <w:bookmarkStart w:id="26087" w:name="_Toc169533154"/>
      <w:bookmarkStart w:id="26088" w:name="_Toc171519755"/>
      <w:bookmarkStart w:id="26089" w:name="_Toc176539488"/>
      <w:bookmarkStart w:id="26090" w:name="_Toc192246793"/>
      <w:bookmarkStart w:id="26091" w:name="_Toc210482584"/>
      <w:r w:rsidRPr="00407C8C">
        <w:t>9.7.2.3</w:t>
      </w:r>
      <w:r w:rsidRPr="00407C8C">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2" w:name="_Toc21102721"/>
      <w:bookmarkStart w:id="26093" w:name="_Toc29810570"/>
      <w:bookmarkStart w:id="26094" w:name="_Toc36635922"/>
      <w:bookmarkStart w:id="26095" w:name="_Toc37272868"/>
      <w:bookmarkStart w:id="26096" w:name="_Toc45885945"/>
      <w:bookmarkStart w:id="26097" w:name="_Toc53183051"/>
      <w:bookmarkStart w:id="26098" w:name="_Toc58915718"/>
      <w:bookmarkStart w:id="26099" w:name="_Toc58917899"/>
      <w:bookmarkStart w:id="26100" w:name="_Toc66693768"/>
      <w:bookmarkStart w:id="26101" w:name="_Toc74915720"/>
      <w:bookmarkStart w:id="26102" w:name="_Toc76114345"/>
      <w:bookmarkStart w:id="26103" w:name="_Toc76544231"/>
      <w:bookmarkStart w:id="26104" w:name="_Toc82536353"/>
      <w:bookmarkStart w:id="26105" w:name="_Toc89952646"/>
      <w:bookmarkStart w:id="26106" w:name="_Toc98766462"/>
      <w:bookmarkStart w:id="26107" w:name="_Toc99702825"/>
      <w:bookmarkStart w:id="26108" w:name="_Toc106206611"/>
      <w:bookmarkStart w:id="26109" w:name="_Toc115080613"/>
      <w:bookmarkStart w:id="26110" w:name="_Toc120624163"/>
      <w:bookmarkStart w:id="26111" w:name="_Toc120624700"/>
      <w:bookmarkStart w:id="26112" w:name="_Toc120625237"/>
      <w:bookmarkStart w:id="26113" w:name="_Toc120625774"/>
      <w:bookmarkStart w:id="26114" w:name="_Toc120626311"/>
      <w:bookmarkStart w:id="26115" w:name="_Toc120626858"/>
      <w:bookmarkStart w:id="26116" w:name="_Toc120627414"/>
      <w:bookmarkStart w:id="26117" w:name="_Toc120627979"/>
      <w:bookmarkStart w:id="26118" w:name="_Toc120628555"/>
      <w:bookmarkStart w:id="26119" w:name="_Toc120629140"/>
      <w:bookmarkStart w:id="26120" w:name="_Toc120629728"/>
      <w:bookmarkStart w:id="26121" w:name="_Toc120631229"/>
      <w:bookmarkStart w:id="26122" w:name="_Toc120631880"/>
      <w:bookmarkStart w:id="26123" w:name="_Toc120632530"/>
      <w:bookmarkStart w:id="26124" w:name="_Toc120633180"/>
      <w:bookmarkStart w:id="26125" w:name="_Toc120633830"/>
      <w:bookmarkStart w:id="26126" w:name="_Toc120634481"/>
      <w:bookmarkStart w:id="26127" w:name="_Toc120635132"/>
      <w:bookmarkStart w:id="26128" w:name="_Toc121754256"/>
      <w:bookmarkStart w:id="26129" w:name="_Toc121754926"/>
      <w:bookmarkStart w:id="26130" w:name="_Toc129108875"/>
      <w:bookmarkStart w:id="26131" w:name="_Toc129109540"/>
      <w:bookmarkStart w:id="26132" w:name="_Toc129110213"/>
      <w:bookmarkStart w:id="26133" w:name="_Toc130389333"/>
      <w:bookmarkStart w:id="26134" w:name="_Toc130390406"/>
      <w:bookmarkStart w:id="26135" w:name="_Toc130391094"/>
      <w:bookmarkStart w:id="26136" w:name="_Toc131624858"/>
      <w:bookmarkStart w:id="26137" w:name="_Toc137476291"/>
      <w:bookmarkStart w:id="26138" w:name="_Toc138872946"/>
      <w:bookmarkStart w:id="26139" w:name="_Toc138874532"/>
      <w:bookmarkStart w:id="26140" w:name="_Toc145525131"/>
      <w:bookmarkStart w:id="26141" w:name="_Toc153560256"/>
      <w:bookmarkStart w:id="26142" w:name="_Toc161647556"/>
      <w:bookmarkStart w:id="26143" w:name="_Toc169533155"/>
      <w:bookmarkStart w:id="26144" w:name="_Toc171519756"/>
      <w:bookmarkStart w:id="26145" w:name="_Toc176539489"/>
      <w:bookmarkStart w:id="26146" w:name="_Toc192246794"/>
      <w:bookmarkStart w:id="26147" w:name="_Toc210482585"/>
      <w:r w:rsidRPr="00407C8C">
        <w:lastRenderedPageBreak/>
        <w:t>9.7.2.4</w:t>
      </w:r>
      <w:r w:rsidRPr="00407C8C">
        <w:tab/>
        <w:t>Method of test</w:t>
      </w:r>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p>
    <w:p w14:paraId="6B119AC7" w14:textId="77777777" w:rsidR="001564AB" w:rsidRPr="003267B6" w:rsidRDefault="001564AB" w:rsidP="003267B6">
      <w:pPr>
        <w:pStyle w:val="Heading5"/>
      </w:pPr>
      <w:bookmarkStart w:id="26148" w:name="_Toc21102722"/>
      <w:bookmarkStart w:id="26149" w:name="_Toc29810571"/>
      <w:bookmarkStart w:id="26150" w:name="_Toc36635923"/>
      <w:bookmarkStart w:id="26151" w:name="_Toc37272869"/>
      <w:bookmarkStart w:id="26152" w:name="_Toc45885946"/>
      <w:bookmarkStart w:id="26153" w:name="_Toc53183052"/>
      <w:bookmarkStart w:id="26154" w:name="_Toc58915719"/>
      <w:bookmarkStart w:id="26155" w:name="_Toc58917900"/>
      <w:bookmarkStart w:id="26156" w:name="_Toc66693769"/>
      <w:bookmarkStart w:id="26157" w:name="_Toc74915721"/>
      <w:bookmarkStart w:id="26158" w:name="_Toc76114346"/>
      <w:bookmarkStart w:id="26159" w:name="_Toc76544232"/>
      <w:bookmarkStart w:id="26160" w:name="_Toc82536354"/>
      <w:bookmarkStart w:id="26161" w:name="_Toc89952647"/>
      <w:bookmarkStart w:id="26162" w:name="_Toc98766463"/>
      <w:bookmarkStart w:id="26163" w:name="_Toc99702826"/>
      <w:bookmarkStart w:id="26164" w:name="_Toc106206612"/>
      <w:bookmarkStart w:id="26165" w:name="_Toc115080614"/>
      <w:bookmarkStart w:id="26166" w:name="_Toc120623635"/>
      <w:bookmarkStart w:id="26167" w:name="_Toc120624164"/>
      <w:bookmarkStart w:id="26168" w:name="_Toc120624701"/>
      <w:bookmarkStart w:id="26169" w:name="_Toc120625238"/>
      <w:bookmarkStart w:id="26170" w:name="_Toc120625775"/>
      <w:bookmarkStart w:id="26171" w:name="_Toc120626312"/>
      <w:bookmarkStart w:id="26172" w:name="_Toc120626859"/>
      <w:bookmarkStart w:id="26173" w:name="_Toc120627415"/>
      <w:bookmarkStart w:id="26174" w:name="_Toc120627980"/>
      <w:bookmarkStart w:id="26175" w:name="_Toc120628556"/>
      <w:bookmarkStart w:id="26176" w:name="_Toc120629141"/>
      <w:bookmarkStart w:id="26177" w:name="_Toc120629729"/>
      <w:bookmarkStart w:id="26178" w:name="_Toc120631230"/>
      <w:bookmarkStart w:id="26179" w:name="_Toc120631881"/>
      <w:bookmarkStart w:id="26180" w:name="_Toc120632531"/>
      <w:bookmarkStart w:id="26181" w:name="_Toc120633181"/>
      <w:bookmarkStart w:id="26182" w:name="_Toc120633831"/>
      <w:bookmarkStart w:id="26183" w:name="_Toc120634482"/>
      <w:bookmarkStart w:id="26184" w:name="_Toc120635133"/>
      <w:bookmarkStart w:id="26185" w:name="_Toc121754257"/>
      <w:bookmarkStart w:id="26186" w:name="_Toc121754927"/>
      <w:bookmarkStart w:id="26187" w:name="_Toc129108876"/>
      <w:bookmarkStart w:id="26188" w:name="_Toc129109541"/>
      <w:bookmarkStart w:id="26189" w:name="_Toc129110214"/>
      <w:bookmarkStart w:id="26190" w:name="_Toc130389334"/>
      <w:bookmarkStart w:id="26191" w:name="_Toc130390407"/>
      <w:bookmarkStart w:id="26192" w:name="_Toc130391095"/>
      <w:bookmarkStart w:id="26193" w:name="_Toc131624859"/>
      <w:bookmarkStart w:id="26194" w:name="_Toc137476292"/>
      <w:bookmarkStart w:id="26195" w:name="_Toc138872947"/>
      <w:bookmarkStart w:id="26196" w:name="_Toc138874533"/>
      <w:bookmarkStart w:id="26197" w:name="_Toc145525132"/>
      <w:bookmarkStart w:id="26198" w:name="_Toc153560257"/>
      <w:bookmarkStart w:id="26199" w:name="_Toc161647557"/>
      <w:bookmarkStart w:id="26200" w:name="_Toc169533156"/>
      <w:bookmarkStart w:id="26201" w:name="_Toc171519757"/>
      <w:bookmarkStart w:id="26202" w:name="_Toc176539490"/>
      <w:bookmarkStart w:id="26203" w:name="_Toc192246795"/>
      <w:bookmarkStart w:id="26204" w:name="_Toc210482586"/>
      <w:r w:rsidRPr="003267B6">
        <w:t>9.7.2.4.1</w:t>
      </w:r>
      <w:r w:rsidRPr="003267B6">
        <w:tab/>
        <w:t>Initial conditions</w:t>
      </w:r>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5" w:name="_Toc21102723"/>
      <w:bookmarkStart w:id="26206" w:name="_Toc29810572"/>
      <w:bookmarkStart w:id="26207" w:name="_Toc36635924"/>
      <w:bookmarkStart w:id="26208" w:name="_Toc37272870"/>
      <w:bookmarkStart w:id="26209" w:name="_Toc45885947"/>
      <w:bookmarkStart w:id="26210" w:name="_Toc53183053"/>
      <w:bookmarkStart w:id="26211" w:name="_Toc58915720"/>
      <w:bookmarkStart w:id="26212" w:name="_Toc58917901"/>
      <w:bookmarkStart w:id="26213" w:name="_Toc66693770"/>
      <w:bookmarkStart w:id="26214" w:name="_Toc74915722"/>
      <w:bookmarkStart w:id="26215" w:name="_Toc76114347"/>
      <w:bookmarkStart w:id="26216" w:name="_Toc76544233"/>
      <w:bookmarkStart w:id="26217" w:name="_Toc82536355"/>
      <w:bookmarkStart w:id="26218" w:name="_Toc89952648"/>
      <w:bookmarkStart w:id="26219" w:name="_Toc98766464"/>
      <w:bookmarkStart w:id="26220" w:name="_Toc99702827"/>
      <w:bookmarkStart w:id="26221" w:name="_Toc106206613"/>
      <w:bookmarkStart w:id="26222" w:name="_Toc115080615"/>
      <w:bookmarkStart w:id="26223" w:name="_Toc120623636"/>
      <w:bookmarkStart w:id="26224" w:name="_Toc120624165"/>
      <w:bookmarkStart w:id="26225" w:name="_Toc120624702"/>
      <w:bookmarkStart w:id="26226" w:name="_Toc120625239"/>
      <w:bookmarkStart w:id="26227" w:name="_Toc120625776"/>
      <w:bookmarkStart w:id="26228" w:name="_Toc120626313"/>
      <w:bookmarkStart w:id="26229" w:name="_Toc120626860"/>
      <w:bookmarkStart w:id="26230" w:name="_Toc120627416"/>
      <w:bookmarkStart w:id="26231" w:name="_Toc120627981"/>
      <w:bookmarkStart w:id="26232" w:name="_Toc120628557"/>
      <w:bookmarkStart w:id="26233" w:name="_Toc120629142"/>
      <w:bookmarkStart w:id="26234" w:name="_Toc120629730"/>
      <w:bookmarkStart w:id="26235" w:name="_Toc120631231"/>
      <w:bookmarkStart w:id="26236" w:name="_Toc120631882"/>
      <w:bookmarkStart w:id="26237" w:name="_Toc120632532"/>
      <w:bookmarkStart w:id="26238" w:name="_Toc120633182"/>
      <w:bookmarkStart w:id="26239" w:name="_Toc120633832"/>
      <w:bookmarkStart w:id="26240" w:name="_Toc120634483"/>
      <w:bookmarkStart w:id="26241" w:name="_Toc120635134"/>
      <w:bookmarkStart w:id="26242" w:name="_Toc121754258"/>
      <w:bookmarkStart w:id="26243" w:name="_Toc121754928"/>
      <w:bookmarkStart w:id="26244" w:name="_Toc129108877"/>
      <w:bookmarkStart w:id="26245" w:name="_Toc129109542"/>
      <w:bookmarkStart w:id="26246" w:name="_Toc129110215"/>
      <w:bookmarkStart w:id="26247" w:name="_Toc130389335"/>
      <w:bookmarkStart w:id="26248" w:name="_Toc130390408"/>
      <w:bookmarkStart w:id="26249" w:name="_Toc130391096"/>
      <w:bookmarkStart w:id="26250" w:name="_Toc131624860"/>
      <w:bookmarkStart w:id="26251" w:name="_Toc137476293"/>
      <w:bookmarkStart w:id="26252" w:name="_Toc138872948"/>
      <w:bookmarkStart w:id="26253" w:name="_Toc138874534"/>
      <w:bookmarkStart w:id="26254" w:name="_Toc145525133"/>
      <w:bookmarkStart w:id="26255" w:name="_Toc153560258"/>
      <w:bookmarkStart w:id="26256" w:name="_Toc161647558"/>
      <w:bookmarkStart w:id="26257" w:name="_Toc169533157"/>
      <w:bookmarkStart w:id="26258" w:name="_Toc171519758"/>
      <w:bookmarkStart w:id="26259" w:name="_Toc176539491"/>
      <w:bookmarkStart w:id="26260" w:name="_Toc192246796"/>
      <w:bookmarkStart w:id="26261" w:name="_Toc210482587"/>
      <w:r w:rsidRPr="003267B6">
        <w:t>9.7.2.4.2</w:t>
      </w:r>
      <w:r w:rsidRPr="003267B6">
        <w:tab/>
        <w:t>Procedure</w:t>
      </w:r>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529"/>
        <w:gridCol w:w="528"/>
        <w:gridCol w:w="528"/>
        <w:gridCol w:w="3205"/>
        <w:gridCol w:w="528"/>
      </w:tblGrid>
      <w:tr w:rsidR="008F063E" w:rsidRPr="00E24207" w14:paraId="580ECDDE" w14:textId="77777777" w:rsidTr="003554AD">
        <w:trPr>
          <w:cantSplit/>
          <w:jc w:val="center"/>
        </w:trPr>
        <w:tc>
          <w:tcPr>
            <w:tcW w:w="0" w:type="auto"/>
            <w:vMerge w:val="restart"/>
            <w:shd w:val="clear" w:color="auto" w:fill="auto"/>
          </w:tcPr>
          <w:p w14:paraId="7137BB2F" w14:textId="77777777" w:rsidR="008F063E" w:rsidRPr="00E24207" w:rsidRDefault="008F063E" w:rsidP="00484BD9">
            <w:pPr>
              <w:pStyle w:val="TAH"/>
              <w:rPr>
                <w:color w:val="000000" w:themeColor="text1"/>
              </w:rPr>
            </w:pPr>
            <w:r w:rsidRPr="00E24207">
              <w:rPr>
                <w:color w:val="000000" w:themeColor="text1"/>
              </w:rPr>
              <w:t>Bandwidth</w:t>
            </w:r>
          </w:p>
        </w:tc>
        <w:tc>
          <w:tcPr>
            <w:tcW w:w="5318" w:type="dxa"/>
            <w:gridSpan w:val="5"/>
          </w:tcPr>
          <w:p w14:paraId="0214F749" w14:textId="05DA3790" w:rsidR="008F063E" w:rsidRPr="00E24207" w:rsidRDefault="008F063E" w:rsidP="00484BD9">
            <w:pPr>
              <w:pStyle w:val="TAH"/>
              <w:rPr>
                <w:color w:val="000000" w:themeColor="text1"/>
              </w:rPr>
            </w:pPr>
            <w:r w:rsidRPr="00E24207">
              <w:rPr>
                <w:color w:val="000000" w:themeColor="text1"/>
              </w:rPr>
              <w:t>SAN channel bandwidth</w:t>
            </w:r>
          </w:p>
          <w:p w14:paraId="795F4CB6" w14:textId="77777777" w:rsidR="008F063E" w:rsidRPr="00E24207" w:rsidRDefault="008F063E"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8F063E" w:rsidRPr="00E24207" w14:paraId="12DED176" w14:textId="77777777" w:rsidTr="008F063E">
        <w:trPr>
          <w:cantSplit/>
          <w:jc w:val="center"/>
        </w:trPr>
        <w:tc>
          <w:tcPr>
            <w:tcW w:w="0" w:type="auto"/>
            <w:vMerge/>
            <w:shd w:val="clear" w:color="auto" w:fill="auto"/>
          </w:tcPr>
          <w:p w14:paraId="4AFC8FB2" w14:textId="77777777" w:rsidR="008F063E" w:rsidRPr="00E24207" w:rsidRDefault="008F063E" w:rsidP="008F063E">
            <w:pPr>
              <w:pStyle w:val="TAH"/>
              <w:rPr>
                <w:color w:val="000000" w:themeColor="text1"/>
              </w:rPr>
            </w:pPr>
          </w:p>
        </w:tc>
        <w:tc>
          <w:tcPr>
            <w:tcW w:w="0" w:type="auto"/>
          </w:tcPr>
          <w:p w14:paraId="7DEB7045" w14:textId="08AF7D39" w:rsidR="008F063E" w:rsidRPr="00E24207" w:rsidRDefault="008F063E" w:rsidP="008F063E">
            <w:pPr>
              <w:pStyle w:val="TAH"/>
              <w:rPr>
                <w:color w:val="000000" w:themeColor="text1"/>
              </w:rPr>
            </w:pPr>
            <w:r w:rsidRPr="00CF610F">
              <w:rPr>
                <w:rFonts w:eastAsia="SimSun" w:hint="eastAsia"/>
                <w:color w:val="000000" w:themeColor="text1"/>
                <w:lang w:val="en-US" w:eastAsia="zh-CN"/>
              </w:rPr>
              <w:t>3</w:t>
            </w:r>
          </w:p>
        </w:tc>
        <w:tc>
          <w:tcPr>
            <w:tcW w:w="0" w:type="auto"/>
          </w:tcPr>
          <w:p w14:paraId="56217588" w14:textId="081A8EF8" w:rsidR="008F063E" w:rsidRPr="00E24207" w:rsidRDefault="008F063E" w:rsidP="008F063E">
            <w:pPr>
              <w:pStyle w:val="TAH"/>
              <w:rPr>
                <w:color w:val="000000" w:themeColor="text1"/>
              </w:rPr>
            </w:pPr>
            <w:r w:rsidRPr="00E24207">
              <w:rPr>
                <w:color w:val="000000" w:themeColor="text1"/>
              </w:rPr>
              <w:t>5</w:t>
            </w:r>
          </w:p>
        </w:tc>
        <w:tc>
          <w:tcPr>
            <w:tcW w:w="0" w:type="auto"/>
          </w:tcPr>
          <w:p w14:paraId="5CA6C263" w14:textId="77777777" w:rsidR="008F063E" w:rsidRPr="00E24207" w:rsidRDefault="008F063E" w:rsidP="008F063E">
            <w:pPr>
              <w:pStyle w:val="TAH"/>
              <w:rPr>
                <w:color w:val="000000" w:themeColor="text1"/>
              </w:rPr>
            </w:pPr>
            <w:r w:rsidRPr="00E24207">
              <w:rPr>
                <w:color w:val="000000" w:themeColor="text1"/>
              </w:rPr>
              <w:t xml:space="preserve">10 </w:t>
            </w:r>
          </w:p>
        </w:tc>
        <w:tc>
          <w:tcPr>
            <w:tcW w:w="3136" w:type="dxa"/>
          </w:tcPr>
          <w:p w14:paraId="047C43F5" w14:textId="77777777" w:rsidR="008F063E" w:rsidRPr="00E24207" w:rsidRDefault="008F063E" w:rsidP="008F063E">
            <w:pPr>
              <w:pStyle w:val="TAH"/>
              <w:rPr>
                <w:color w:val="000000" w:themeColor="text1"/>
              </w:rPr>
            </w:pPr>
            <w:r w:rsidRPr="00E24207">
              <w:rPr>
                <w:color w:val="000000" w:themeColor="text1"/>
              </w:rPr>
              <w:t>15</w:t>
            </w:r>
          </w:p>
        </w:tc>
        <w:tc>
          <w:tcPr>
            <w:tcW w:w="0" w:type="auto"/>
          </w:tcPr>
          <w:p w14:paraId="2E47C860" w14:textId="77777777" w:rsidR="008F063E" w:rsidRPr="00E24207" w:rsidRDefault="008F063E" w:rsidP="008F063E">
            <w:pPr>
              <w:pStyle w:val="TAH"/>
              <w:rPr>
                <w:color w:val="000000" w:themeColor="text1"/>
              </w:rPr>
            </w:pPr>
            <w:r w:rsidRPr="00E24207">
              <w:rPr>
                <w:color w:val="000000" w:themeColor="text1"/>
              </w:rPr>
              <w:t>20</w:t>
            </w:r>
          </w:p>
        </w:tc>
      </w:tr>
      <w:tr w:rsidR="008F063E" w:rsidRPr="00E24207" w14:paraId="34AA266C" w14:textId="77777777" w:rsidTr="008F063E">
        <w:trPr>
          <w:cantSplit/>
          <w:jc w:val="center"/>
        </w:trPr>
        <w:tc>
          <w:tcPr>
            <w:tcW w:w="0" w:type="auto"/>
          </w:tcPr>
          <w:p w14:paraId="09165365" w14:textId="77777777" w:rsidR="008F063E" w:rsidRPr="00E24207" w:rsidRDefault="008F063E" w:rsidP="008F063E">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4D353670" w14:textId="4F639E31" w:rsidR="008F063E" w:rsidRPr="00E24207" w:rsidRDefault="008F063E" w:rsidP="008F063E">
            <w:pPr>
              <w:pStyle w:val="TAC"/>
              <w:rPr>
                <w:color w:val="000000" w:themeColor="text1"/>
              </w:rPr>
            </w:pPr>
            <w:r>
              <w:rPr>
                <w:rFonts w:eastAsia="SimSun"/>
                <w:color w:val="000000" w:themeColor="text1"/>
                <w:lang w:val="en-US" w:eastAsia="zh-CN"/>
              </w:rPr>
              <w:t>6</w:t>
            </w:r>
          </w:p>
        </w:tc>
        <w:tc>
          <w:tcPr>
            <w:tcW w:w="0" w:type="auto"/>
          </w:tcPr>
          <w:p w14:paraId="3889EDA8" w14:textId="464E8445" w:rsidR="008F063E" w:rsidRPr="00E24207" w:rsidRDefault="008F063E" w:rsidP="008F063E">
            <w:pPr>
              <w:pStyle w:val="TAC"/>
              <w:rPr>
                <w:color w:val="000000" w:themeColor="text1"/>
              </w:rPr>
            </w:pPr>
            <w:r w:rsidRPr="00E24207">
              <w:rPr>
                <w:color w:val="000000" w:themeColor="text1"/>
              </w:rPr>
              <w:t>10</w:t>
            </w:r>
          </w:p>
        </w:tc>
        <w:tc>
          <w:tcPr>
            <w:tcW w:w="0" w:type="auto"/>
          </w:tcPr>
          <w:p w14:paraId="1E6F2711" w14:textId="77777777" w:rsidR="008F063E" w:rsidRPr="00E24207" w:rsidRDefault="008F063E" w:rsidP="008F063E">
            <w:pPr>
              <w:pStyle w:val="TAC"/>
              <w:rPr>
                <w:color w:val="000000" w:themeColor="text1"/>
              </w:rPr>
            </w:pPr>
            <w:r w:rsidRPr="00E24207">
              <w:rPr>
                <w:color w:val="000000" w:themeColor="text1"/>
              </w:rPr>
              <w:t>20</w:t>
            </w:r>
          </w:p>
        </w:tc>
        <w:tc>
          <w:tcPr>
            <w:tcW w:w="3136" w:type="dxa"/>
          </w:tcPr>
          <w:p w14:paraId="293A7345" w14:textId="77777777" w:rsidR="008F063E" w:rsidRPr="00E24207" w:rsidRDefault="008F063E" w:rsidP="008F063E">
            <w:pPr>
              <w:pStyle w:val="TAC"/>
              <w:rPr>
                <w:color w:val="000000" w:themeColor="text1"/>
              </w:rPr>
            </w:pPr>
            <w:r w:rsidRPr="00E24207">
              <w:rPr>
                <w:color w:val="000000" w:themeColor="text1"/>
              </w:rPr>
              <w:t>30</w:t>
            </w:r>
          </w:p>
        </w:tc>
        <w:tc>
          <w:tcPr>
            <w:tcW w:w="0" w:type="auto"/>
          </w:tcPr>
          <w:p w14:paraId="4264EB78" w14:textId="77777777" w:rsidR="008F063E" w:rsidRPr="00E24207" w:rsidRDefault="008F063E" w:rsidP="008F063E">
            <w:pPr>
              <w:pStyle w:val="TAC"/>
              <w:rPr>
                <w:color w:val="000000" w:themeColor="text1"/>
                <w:position w:val="-14"/>
                <w:sz w:val="16"/>
              </w:rPr>
            </w:pPr>
            <w:r w:rsidRPr="00E24207">
              <w:rPr>
                <w:color w:val="000000" w:themeColor="text1"/>
              </w:rPr>
              <w:t>40</w:t>
            </w:r>
          </w:p>
        </w:tc>
      </w:tr>
      <w:tr w:rsidR="008F063E" w:rsidRPr="00E24207" w14:paraId="648EFA46" w14:textId="77777777" w:rsidTr="008F063E">
        <w:trPr>
          <w:cantSplit/>
          <w:jc w:val="center"/>
        </w:trPr>
        <w:tc>
          <w:tcPr>
            <w:tcW w:w="0" w:type="auto"/>
          </w:tcPr>
          <w:p w14:paraId="7E90D02D" w14:textId="77777777" w:rsidR="008F063E" w:rsidRPr="00E24207" w:rsidRDefault="008F063E" w:rsidP="008F063E">
            <w:pPr>
              <w:pStyle w:val="TAC"/>
              <w:rPr>
                <w:color w:val="000000" w:themeColor="text1"/>
                <w:lang w:eastAsia="zh-CN"/>
              </w:rPr>
            </w:pPr>
            <w:r w:rsidRPr="00E24207">
              <w:rPr>
                <w:color w:val="000000" w:themeColor="text1"/>
              </w:rPr>
              <w:t>Minimum number of measurement points</w:t>
            </w:r>
          </w:p>
        </w:tc>
        <w:tc>
          <w:tcPr>
            <w:tcW w:w="0" w:type="auto"/>
          </w:tcPr>
          <w:p w14:paraId="6A95A472" w14:textId="3BB89744" w:rsidR="008F063E" w:rsidRPr="00E24207" w:rsidRDefault="008F063E" w:rsidP="008F063E">
            <w:pPr>
              <w:pStyle w:val="TAC"/>
              <w:rPr>
                <w:color w:val="000000" w:themeColor="text1"/>
              </w:rPr>
            </w:pPr>
            <w:r w:rsidRPr="00CF610F">
              <w:rPr>
                <w:rFonts w:eastAsia="SimSun" w:hint="eastAsia"/>
                <w:lang w:val="en-US" w:eastAsia="zh-CN"/>
              </w:rPr>
              <w:t>4</w:t>
            </w:r>
            <w:r w:rsidRPr="00CF610F">
              <w:rPr>
                <w:rFonts w:eastAsia="SimSun" w:hint="eastAsia"/>
                <w:color w:val="000000" w:themeColor="text1"/>
                <w:lang w:val="en-US" w:eastAsia="zh-CN"/>
              </w:rPr>
              <w:t>00</w:t>
            </w:r>
          </w:p>
        </w:tc>
        <w:tc>
          <w:tcPr>
            <w:tcW w:w="0" w:type="auto"/>
          </w:tcPr>
          <w:p w14:paraId="148F517A" w14:textId="2C058395" w:rsidR="008F063E" w:rsidRPr="00E24207" w:rsidRDefault="008F063E" w:rsidP="008F063E">
            <w:pPr>
              <w:pStyle w:val="TAC"/>
              <w:rPr>
                <w:color w:val="000000" w:themeColor="text1"/>
              </w:rPr>
            </w:pPr>
            <w:r w:rsidRPr="00E24207">
              <w:rPr>
                <w:color w:val="000000" w:themeColor="text1"/>
              </w:rPr>
              <w:t>400</w:t>
            </w:r>
          </w:p>
        </w:tc>
        <w:tc>
          <w:tcPr>
            <w:tcW w:w="0" w:type="auto"/>
          </w:tcPr>
          <w:p w14:paraId="593563D9" w14:textId="77777777" w:rsidR="008F063E" w:rsidRPr="00E24207" w:rsidRDefault="008F063E" w:rsidP="008F063E">
            <w:pPr>
              <w:pStyle w:val="TAC"/>
              <w:rPr>
                <w:color w:val="000000" w:themeColor="text1"/>
              </w:rPr>
            </w:pPr>
            <w:r w:rsidRPr="00E24207">
              <w:rPr>
                <w:color w:val="000000" w:themeColor="text1"/>
              </w:rPr>
              <w:t>400</w:t>
            </w:r>
          </w:p>
        </w:tc>
        <w:tc>
          <w:tcPr>
            <w:tcW w:w="3136" w:type="dxa"/>
          </w:tcPr>
          <w:p w14:paraId="70447450" w14:textId="77777777" w:rsidR="008F063E" w:rsidRPr="00E24207" w:rsidRDefault="008F063E" w:rsidP="008F063E">
            <w:pPr>
              <w:pStyle w:val="TAC"/>
              <w:rPr>
                <w:color w:val="000000" w:themeColor="text1"/>
              </w:rPr>
            </w:pPr>
            <w:r w:rsidRPr="00E24207">
              <w:rPr>
                <w:color w:val="000000" w:themeColor="text1"/>
              </w:rPr>
              <w:t>400</w:t>
            </w:r>
          </w:p>
        </w:tc>
        <w:tc>
          <w:tcPr>
            <w:tcW w:w="0" w:type="auto"/>
          </w:tcPr>
          <w:p w14:paraId="0D2F2444" w14:textId="77777777" w:rsidR="008F063E" w:rsidRPr="00E24207" w:rsidRDefault="008F063E" w:rsidP="008F063E">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4pt;height:20.4pt" o:ole="">
                  <v:imagedata r:id="rId54" o:title=""/>
                </v:shape>
                <o:OLEObject Type="Embed" ProgID="Equation.3" ShapeID="_x0000_i1048" DrawAspect="Content" ObjectID="_1821095089"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pt" o:ole="">
                  <v:imagedata r:id="rId56" o:title=""/>
                </v:shape>
                <o:OLEObject Type="Embed" ProgID="Equation.3" ShapeID="_x0000_i1049" DrawAspect="Content" ObjectID="_1821095090"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lastRenderedPageBreak/>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2" w:name="_Toc21102724"/>
      <w:bookmarkStart w:id="26263" w:name="_Toc29810573"/>
      <w:bookmarkStart w:id="26264" w:name="_Toc36635925"/>
      <w:bookmarkStart w:id="26265" w:name="_Toc37272871"/>
      <w:bookmarkStart w:id="26266" w:name="_Toc45885948"/>
      <w:bookmarkStart w:id="26267" w:name="_Toc53183054"/>
      <w:bookmarkStart w:id="26268" w:name="_Toc58915721"/>
      <w:bookmarkStart w:id="26269" w:name="_Toc58917902"/>
      <w:bookmarkStart w:id="26270" w:name="_Toc66693771"/>
      <w:bookmarkStart w:id="26271" w:name="_Toc74915723"/>
      <w:bookmarkStart w:id="26272" w:name="_Toc76114348"/>
      <w:bookmarkStart w:id="26273" w:name="_Toc76544234"/>
      <w:bookmarkStart w:id="26274" w:name="_Toc82536356"/>
      <w:bookmarkStart w:id="26275" w:name="_Toc89952649"/>
      <w:bookmarkStart w:id="26276" w:name="_Toc98766465"/>
      <w:bookmarkStart w:id="26277" w:name="_Toc99702828"/>
      <w:bookmarkStart w:id="26278" w:name="_Toc106206614"/>
      <w:bookmarkStart w:id="26279" w:name="_Toc115080616"/>
      <w:bookmarkStart w:id="26280" w:name="_Toc120624166"/>
      <w:bookmarkStart w:id="26281" w:name="_Toc120624703"/>
      <w:bookmarkStart w:id="26282" w:name="_Toc120625240"/>
      <w:bookmarkStart w:id="26283" w:name="_Toc120625777"/>
      <w:bookmarkStart w:id="26284" w:name="_Toc120626314"/>
      <w:bookmarkStart w:id="26285" w:name="_Toc120626861"/>
      <w:bookmarkStart w:id="26286" w:name="_Toc120627417"/>
      <w:bookmarkStart w:id="26287" w:name="_Toc120627982"/>
      <w:bookmarkStart w:id="26288" w:name="_Toc120628558"/>
      <w:bookmarkStart w:id="26289" w:name="_Toc120629143"/>
      <w:bookmarkStart w:id="26290" w:name="_Toc120629731"/>
      <w:bookmarkStart w:id="26291" w:name="_Toc120631232"/>
      <w:bookmarkStart w:id="26292" w:name="_Toc120631883"/>
      <w:bookmarkStart w:id="26293" w:name="_Toc120632533"/>
      <w:bookmarkStart w:id="26294" w:name="_Toc120633183"/>
      <w:bookmarkStart w:id="26295" w:name="_Toc120633833"/>
      <w:bookmarkStart w:id="26296" w:name="_Toc120634484"/>
      <w:bookmarkStart w:id="26297" w:name="_Toc120635135"/>
      <w:bookmarkStart w:id="26298" w:name="_Toc121754259"/>
      <w:bookmarkStart w:id="26299" w:name="_Toc121754929"/>
      <w:bookmarkStart w:id="26300" w:name="_Toc129108878"/>
      <w:bookmarkStart w:id="26301" w:name="_Toc129109543"/>
      <w:bookmarkStart w:id="26302" w:name="_Toc129110216"/>
      <w:bookmarkStart w:id="26303" w:name="_Toc130389336"/>
      <w:bookmarkStart w:id="26304" w:name="_Toc130390409"/>
      <w:bookmarkStart w:id="26305" w:name="_Toc130391097"/>
      <w:bookmarkStart w:id="26306" w:name="_Toc131624861"/>
      <w:bookmarkStart w:id="26307" w:name="_Toc137476294"/>
      <w:bookmarkStart w:id="26308" w:name="_Toc138872949"/>
      <w:bookmarkStart w:id="26309" w:name="_Toc138874535"/>
      <w:bookmarkStart w:id="26310" w:name="_Toc145525134"/>
      <w:bookmarkStart w:id="26311" w:name="_Toc153560259"/>
      <w:bookmarkStart w:id="26312" w:name="_Toc161647559"/>
      <w:bookmarkStart w:id="26313" w:name="_Toc169533158"/>
      <w:bookmarkStart w:id="26314" w:name="_Toc171519759"/>
      <w:bookmarkStart w:id="26315" w:name="_Toc176539492"/>
      <w:bookmarkStart w:id="26316" w:name="_Toc192246797"/>
      <w:bookmarkStart w:id="26317" w:name="_Toc210482588"/>
      <w:r w:rsidRPr="00407C8C">
        <w:t>9.7.2.5</w:t>
      </w:r>
      <w:r w:rsidRPr="00407C8C">
        <w:tab/>
        <w:t>Test requirement</w:t>
      </w:r>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18" w:name="_Toc21102727"/>
      <w:bookmarkStart w:id="26319" w:name="_Toc29810576"/>
      <w:bookmarkStart w:id="26320" w:name="_Toc36635928"/>
      <w:bookmarkStart w:id="26321" w:name="_Toc37272874"/>
      <w:bookmarkStart w:id="26322" w:name="_Toc45885951"/>
      <w:bookmarkStart w:id="26323" w:name="_Toc53183057"/>
      <w:bookmarkStart w:id="26324" w:name="_Toc58915724"/>
      <w:bookmarkStart w:id="26325" w:name="_Toc58917905"/>
      <w:bookmarkStart w:id="26326" w:name="_Toc66693774"/>
      <w:bookmarkStart w:id="26327" w:name="_Toc74915726"/>
      <w:bookmarkStart w:id="26328" w:name="_Toc76114351"/>
      <w:bookmarkStart w:id="26329" w:name="_Toc76544237"/>
      <w:bookmarkStart w:id="26330" w:name="_Toc82536359"/>
      <w:bookmarkStart w:id="26331" w:name="_Toc89952652"/>
      <w:bookmarkStart w:id="26332" w:name="_Toc98766468"/>
      <w:bookmarkStart w:id="26333" w:name="_Toc99702831"/>
      <w:bookmarkStart w:id="26334" w:name="_Toc106206617"/>
      <w:bookmarkStart w:id="26335" w:name="_Toc115080619"/>
      <w:bookmarkStart w:id="26336" w:name="_Toc120544935"/>
      <w:bookmarkStart w:id="26337" w:name="_Toc120545290"/>
      <w:bookmarkStart w:id="26338" w:name="_Toc120545906"/>
      <w:bookmarkStart w:id="26339" w:name="_Toc120606810"/>
      <w:bookmarkStart w:id="26340" w:name="_Toc120607164"/>
      <w:bookmarkStart w:id="26341" w:name="_Toc120607521"/>
      <w:bookmarkStart w:id="26342" w:name="_Toc120607884"/>
      <w:bookmarkStart w:id="26343" w:name="_Toc120608249"/>
      <w:bookmarkStart w:id="26344" w:name="_Toc120608629"/>
      <w:bookmarkStart w:id="26345" w:name="_Toc120609009"/>
      <w:bookmarkStart w:id="26346" w:name="_Toc120609400"/>
      <w:bookmarkStart w:id="26347" w:name="_Toc120609791"/>
      <w:bookmarkStart w:id="26348" w:name="_Toc120610192"/>
      <w:bookmarkStart w:id="26349" w:name="_Toc120610945"/>
      <w:bookmarkStart w:id="26350" w:name="_Toc120611354"/>
      <w:bookmarkStart w:id="26351" w:name="_Toc120611772"/>
      <w:bookmarkStart w:id="26352" w:name="_Toc120612192"/>
      <w:bookmarkStart w:id="26353" w:name="_Toc120612619"/>
      <w:bookmarkStart w:id="26354" w:name="_Toc120613048"/>
      <w:bookmarkStart w:id="26355" w:name="_Toc120613478"/>
      <w:bookmarkStart w:id="26356" w:name="_Toc120613908"/>
      <w:bookmarkStart w:id="26357" w:name="_Toc120614351"/>
      <w:bookmarkStart w:id="26358" w:name="_Toc120614810"/>
      <w:bookmarkStart w:id="26359" w:name="_Toc120615285"/>
      <w:bookmarkStart w:id="26360" w:name="_Toc120622493"/>
      <w:bookmarkStart w:id="26361" w:name="_Toc120622999"/>
      <w:bookmarkStart w:id="26362" w:name="_Toc120623637"/>
      <w:bookmarkStart w:id="26363" w:name="_Toc120624167"/>
      <w:bookmarkStart w:id="26364" w:name="_Toc120624704"/>
      <w:bookmarkStart w:id="26365" w:name="_Toc120625241"/>
      <w:bookmarkStart w:id="26366" w:name="_Toc120625778"/>
      <w:bookmarkStart w:id="26367" w:name="_Toc120626315"/>
      <w:bookmarkStart w:id="26368" w:name="_Toc120626862"/>
      <w:bookmarkStart w:id="26369" w:name="_Toc120627418"/>
      <w:bookmarkStart w:id="26370" w:name="_Toc120627983"/>
      <w:bookmarkStart w:id="26371" w:name="_Toc120628559"/>
      <w:bookmarkStart w:id="26372" w:name="_Toc120629144"/>
      <w:bookmarkStart w:id="26373" w:name="_Toc120629732"/>
      <w:bookmarkStart w:id="26374" w:name="_Toc120631233"/>
      <w:bookmarkStart w:id="26375" w:name="_Toc120631884"/>
      <w:bookmarkStart w:id="26376" w:name="_Toc120632534"/>
      <w:bookmarkStart w:id="26377" w:name="_Toc120633184"/>
      <w:bookmarkStart w:id="26378" w:name="_Toc120633834"/>
      <w:bookmarkStart w:id="26379" w:name="_Toc120634485"/>
      <w:bookmarkStart w:id="26380" w:name="_Toc120635136"/>
      <w:bookmarkStart w:id="26381" w:name="_Toc121754260"/>
      <w:bookmarkStart w:id="26382" w:name="_Toc121754930"/>
      <w:bookmarkStart w:id="26383" w:name="_Toc129108879"/>
      <w:bookmarkStart w:id="26384" w:name="_Toc129109544"/>
      <w:bookmarkStart w:id="26385" w:name="_Toc129110217"/>
      <w:bookmarkStart w:id="26386" w:name="_Toc130389337"/>
      <w:bookmarkStart w:id="26387" w:name="_Toc130390410"/>
      <w:bookmarkStart w:id="26388" w:name="_Toc130391098"/>
      <w:bookmarkStart w:id="26389" w:name="_Toc131624862"/>
      <w:bookmarkStart w:id="26390" w:name="_Toc137476295"/>
      <w:bookmarkStart w:id="26391" w:name="_Toc138872950"/>
      <w:bookmarkStart w:id="26392" w:name="_Toc138874536"/>
      <w:bookmarkStart w:id="26393" w:name="_Toc145525135"/>
      <w:bookmarkStart w:id="26394" w:name="_Toc153560260"/>
      <w:bookmarkStart w:id="26395" w:name="_Toc161647560"/>
      <w:bookmarkStart w:id="26396" w:name="_Toc169533159"/>
      <w:bookmarkStart w:id="26397" w:name="_Toc171519760"/>
      <w:bookmarkStart w:id="26398" w:name="_Toc176539493"/>
      <w:bookmarkStart w:id="26399" w:name="_Toc192246798"/>
      <w:bookmarkStart w:id="26400" w:name="_Toc210482589"/>
      <w:r w:rsidRPr="00C81E9D">
        <w:t>9.7.3</w:t>
      </w:r>
      <w:r w:rsidRPr="00C81E9D">
        <w:tab/>
        <w:t xml:space="preserve">OTA Adjacent </w:t>
      </w:r>
      <w:r w:rsidRPr="00C73C30">
        <w:rPr>
          <w:color w:val="000000" w:themeColor="text1"/>
        </w:rPr>
        <w:t>Channel Leakage Power Ratio (ACLR)</w:t>
      </w:r>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54090262" w14:textId="77777777" w:rsidR="0029149C" w:rsidRPr="00C642D7" w:rsidRDefault="0029149C" w:rsidP="003267B6">
      <w:pPr>
        <w:pStyle w:val="Heading4"/>
        <w:tabs>
          <w:tab w:val="left" w:pos="8080"/>
        </w:tabs>
      </w:pPr>
      <w:bookmarkStart w:id="26401" w:name="_Toc21102728"/>
      <w:bookmarkStart w:id="26402" w:name="_Toc29810577"/>
      <w:bookmarkStart w:id="26403" w:name="_Toc36635929"/>
      <w:bookmarkStart w:id="26404" w:name="_Toc37272875"/>
      <w:bookmarkStart w:id="26405" w:name="_Toc45885952"/>
      <w:bookmarkStart w:id="26406" w:name="_Toc53183058"/>
      <w:bookmarkStart w:id="26407" w:name="_Toc58915725"/>
      <w:bookmarkStart w:id="26408" w:name="_Toc58917906"/>
      <w:bookmarkStart w:id="26409" w:name="_Toc66693775"/>
      <w:bookmarkStart w:id="26410" w:name="_Toc74915727"/>
      <w:bookmarkStart w:id="26411" w:name="_Toc76114352"/>
      <w:bookmarkStart w:id="26412" w:name="_Toc76544238"/>
      <w:bookmarkStart w:id="26413" w:name="_Toc82536360"/>
      <w:bookmarkStart w:id="26414" w:name="_Toc89952653"/>
      <w:bookmarkStart w:id="26415" w:name="_Toc98766469"/>
      <w:bookmarkStart w:id="26416" w:name="_Toc99702832"/>
      <w:bookmarkStart w:id="26417" w:name="_Toc106206618"/>
      <w:bookmarkStart w:id="26418" w:name="_Toc115080620"/>
      <w:bookmarkStart w:id="26419" w:name="_Toc120624168"/>
      <w:bookmarkStart w:id="26420" w:name="_Toc120624705"/>
      <w:bookmarkStart w:id="26421" w:name="_Toc120625242"/>
      <w:bookmarkStart w:id="26422" w:name="_Toc120625779"/>
      <w:bookmarkStart w:id="26423" w:name="_Toc120626316"/>
      <w:bookmarkStart w:id="26424" w:name="_Toc120626863"/>
      <w:bookmarkStart w:id="26425" w:name="_Toc120627419"/>
      <w:bookmarkStart w:id="26426" w:name="_Toc120627984"/>
      <w:bookmarkStart w:id="26427" w:name="_Toc120628560"/>
      <w:bookmarkStart w:id="26428" w:name="_Toc120629145"/>
      <w:bookmarkStart w:id="26429" w:name="_Toc120629733"/>
      <w:bookmarkStart w:id="26430" w:name="_Toc120631234"/>
      <w:bookmarkStart w:id="26431" w:name="_Toc120631885"/>
      <w:bookmarkStart w:id="26432" w:name="_Toc120632535"/>
      <w:bookmarkStart w:id="26433" w:name="_Toc120633185"/>
      <w:bookmarkStart w:id="26434" w:name="_Toc120633835"/>
      <w:bookmarkStart w:id="26435" w:name="_Toc120634486"/>
      <w:bookmarkStart w:id="26436" w:name="_Toc120635137"/>
      <w:bookmarkStart w:id="26437" w:name="_Toc121754261"/>
      <w:bookmarkStart w:id="26438" w:name="_Toc121754931"/>
      <w:bookmarkStart w:id="26439" w:name="_Toc129108880"/>
      <w:bookmarkStart w:id="26440" w:name="_Toc129109545"/>
      <w:bookmarkStart w:id="26441" w:name="_Toc129110218"/>
      <w:bookmarkStart w:id="26442" w:name="_Toc130389338"/>
      <w:bookmarkStart w:id="26443" w:name="_Toc130390411"/>
      <w:bookmarkStart w:id="26444" w:name="_Toc130391099"/>
      <w:bookmarkStart w:id="26445" w:name="_Toc131624863"/>
      <w:bookmarkStart w:id="26446" w:name="_Toc137476296"/>
      <w:bookmarkStart w:id="26447" w:name="_Toc138872951"/>
      <w:bookmarkStart w:id="26448" w:name="_Toc138874537"/>
      <w:bookmarkStart w:id="26449" w:name="_Toc145525136"/>
      <w:bookmarkStart w:id="26450" w:name="_Toc153560261"/>
      <w:bookmarkStart w:id="26451" w:name="_Toc161647561"/>
      <w:bookmarkStart w:id="26452" w:name="_Toc169533160"/>
      <w:bookmarkStart w:id="26453" w:name="_Toc171519761"/>
      <w:bookmarkStart w:id="26454" w:name="_Toc176539494"/>
      <w:bookmarkStart w:id="26455" w:name="_Toc192246799"/>
      <w:bookmarkStart w:id="26456" w:name="_Toc210482590"/>
      <w:r w:rsidRPr="00C642D7">
        <w:t>9.7.3.1</w:t>
      </w:r>
      <w:r w:rsidRPr="00C642D7">
        <w:tab/>
        <w:t>Definition and applicability</w:t>
      </w:r>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57" w:name="_Toc21102729"/>
      <w:bookmarkStart w:id="26458" w:name="_Toc29810578"/>
      <w:bookmarkStart w:id="26459" w:name="_Toc36635930"/>
      <w:bookmarkStart w:id="26460" w:name="_Toc37272876"/>
      <w:bookmarkStart w:id="26461" w:name="_Toc45885953"/>
      <w:bookmarkStart w:id="26462" w:name="_Toc53183059"/>
      <w:bookmarkStart w:id="26463" w:name="_Toc58915726"/>
      <w:bookmarkStart w:id="26464" w:name="_Toc58917907"/>
      <w:bookmarkStart w:id="26465" w:name="_Toc66693776"/>
      <w:bookmarkStart w:id="26466" w:name="_Toc74915728"/>
      <w:bookmarkStart w:id="26467" w:name="_Toc76114353"/>
      <w:bookmarkStart w:id="26468" w:name="_Toc76544239"/>
      <w:bookmarkStart w:id="26469" w:name="_Toc82536361"/>
      <w:bookmarkStart w:id="26470" w:name="_Toc89952654"/>
      <w:bookmarkStart w:id="26471" w:name="_Toc98766470"/>
      <w:bookmarkStart w:id="26472" w:name="_Toc99702833"/>
      <w:bookmarkStart w:id="26473" w:name="_Toc106206619"/>
      <w:bookmarkStart w:id="26474" w:name="_Toc115080621"/>
      <w:bookmarkStart w:id="26475" w:name="_Toc120624169"/>
      <w:bookmarkStart w:id="26476" w:name="_Toc120624706"/>
      <w:bookmarkStart w:id="26477" w:name="_Toc120625243"/>
      <w:bookmarkStart w:id="26478" w:name="_Toc120625780"/>
      <w:bookmarkStart w:id="26479" w:name="_Toc120626317"/>
      <w:bookmarkStart w:id="26480" w:name="_Toc120626864"/>
      <w:bookmarkStart w:id="26481" w:name="_Toc120627420"/>
      <w:bookmarkStart w:id="26482" w:name="_Toc120627985"/>
      <w:bookmarkStart w:id="26483" w:name="_Toc120628561"/>
      <w:bookmarkStart w:id="26484" w:name="_Toc120629146"/>
      <w:bookmarkStart w:id="26485" w:name="_Toc120629734"/>
      <w:bookmarkStart w:id="26486" w:name="_Toc120631235"/>
      <w:bookmarkStart w:id="26487" w:name="_Toc120631886"/>
      <w:bookmarkStart w:id="26488" w:name="_Toc120632536"/>
      <w:bookmarkStart w:id="26489" w:name="_Toc120633186"/>
      <w:bookmarkStart w:id="26490" w:name="_Toc120633836"/>
      <w:bookmarkStart w:id="26491" w:name="_Toc120634487"/>
      <w:bookmarkStart w:id="26492" w:name="_Toc120635138"/>
      <w:bookmarkStart w:id="26493" w:name="_Toc121754262"/>
      <w:bookmarkStart w:id="26494" w:name="_Toc121754932"/>
      <w:bookmarkStart w:id="26495" w:name="_Toc129108881"/>
      <w:bookmarkStart w:id="26496" w:name="_Toc129109546"/>
      <w:bookmarkStart w:id="26497" w:name="_Toc129110219"/>
      <w:bookmarkStart w:id="26498" w:name="_Toc130389339"/>
      <w:bookmarkStart w:id="26499" w:name="_Toc130390412"/>
      <w:bookmarkStart w:id="26500" w:name="_Toc130391100"/>
      <w:bookmarkStart w:id="26501" w:name="_Toc131624864"/>
      <w:bookmarkStart w:id="26502" w:name="_Toc137476297"/>
      <w:bookmarkStart w:id="26503" w:name="_Toc138872952"/>
      <w:bookmarkStart w:id="26504" w:name="_Toc138874538"/>
      <w:bookmarkStart w:id="26505" w:name="_Toc145525137"/>
      <w:bookmarkStart w:id="26506" w:name="_Toc153560262"/>
      <w:bookmarkStart w:id="26507" w:name="_Toc161647562"/>
      <w:bookmarkStart w:id="26508" w:name="_Toc169533161"/>
      <w:bookmarkStart w:id="26509" w:name="_Toc171519762"/>
      <w:bookmarkStart w:id="26510" w:name="_Toc176539495"/>
      <w:bookmarkStart w:id="26511" w:name="_Toc192246800"/>
      <w:bookmarkStart w:id="26512" w:name="_Toc210482591"/>
      <w:r w:rsidRPr="00C642D7">
        <w:t>9.7.3.2</w:t>
      </w:r>
      <w:r w:rsidRPr="00C642D7">
        <w:tab/>
        <w:t>Minimum requirement</w:t>
      </w:r>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3" w:name="_Toc21102730"/>
      <w:bookmarkStart w:id="26514" w:name="_Toc29810579"/>
      <w:bookmarkStart w:id="26515" w:name="_Toc36635931"/>
      <w:bookmarkStart w:id="26516" w:name="_Toc37272877"/>
      <w:bookmarkStart w:id="26517" w:name="_Toc45885954"/>
      <w:bookmarkStart w:id="26518" w:name="_Toc53183060"/>
      <w:bookmarkStart w:id="26519" w:name="_Toc58915727"/>
      <w:bookmarkStart w:id="26520" w:name="_Toc58917908"/>
      <w:bookmarkStart w:id="26521" w:name="_Toc66693777"/>
      <w:bookmarkStart w:id="26522" w:name="_Toc74915729"/>
      <w:bookmarkStart w:id="26523" w:name="_Toc76114354"/>
      <w:bookmarkStart w:id="26524" w:name="_Toc76544240"/>
      <w:bookmarkStart w:id="26525" w:name="_Toc82536362"/>
      <w:bookmarkStart w:id="26526" w:name="_Toc89952655"/>
      <w:bookmarkStart w:id="26527" w:name="_Toc98766471"/>
      <w:bookmarkStart w:id="26528" w:name="_Toc99702834"/>
      <w:bookmarkStart w:id="26529" w:name="_Toc106206620"/>
      <w:bookmarkStart w:id="26530" w:name="_Toc115080622"/>
      <w:bookmarkStart w:id="26531" w:name="_Toc120624170"/>
      <w:bookmarkStart w:id="26532" w:name="_Toc120624707"/>
      <w:bookmarkStart w:id="26533" w:name="_Toc120625244"/>
      <w:bookmarkStart w:id="26534" w:name="_Toc120625781"/>
      <w:bookmarkStart w:id="26535" w:name="_Toc120626318"/>
      <w:bookmarkStart w:id="26536" w:name="_Toc120626865"/>
      <w:bookmarkStart w:id="26537" w:name="_Toc120627421"/>
      <w:bookmarkStart w:id="26538" w:name="_Toc120627986"/>
      <w:bookmarkStart w:id="26539" w:name="_Toc120628562"/>
      <w:bookmarkStart w:id="26540" w:name="_Toc120629147"/>
      <w:bookmarkStart w:id="26541" w:name="_Toc120629735"/>
      <w:bookmarkStart w:id="26542" w:name="_Toc120631236"/>
      <w:bookmarkStart w:id="26543" w:name="_Toc120631887"/>
      <w:bookmarkStart w:id="26544" w:name="_Toc120632537"/>
      <w:bookmarkStart w:id="26545" w:name="_Toc120633187"/>
      <w:bookmarkStart w:id="26546" w:name="_Toc120633837"/>
      <w:bookmarkStart w:id="26547" w:name="_Toc120634488"/>
      <w:bookmarkStart w:id="26548" w:name="_Toc120635139"/>
      <w:bookmarkStart w:id="26549" w:name="_Toc121754263"/>
      <w:bookmarkStart w:id="26550" w:name="_Toc121754933"/>
      <w:bookmarkStart w:id="26551" w:name="_Toc129108882"/>
      <w:bookmarkStart w:id="26552" w:name="_Toc129109547"/>
      <w:bookmarkStart w:id="26553" w:name="_Toc129110220"/>
      <w:bookmarkStart w:id="26554" w:name="_Toc130389340"/>
      <w:bookmarkStart w:id="26555" w:name="_Toc130390413"/>
      <w:bookmarkStart w:id="26556" w:name="_Toc130391101"/>
      <w:bookmarkStart w:id="26557" w:name="_Toc131624865"/>
      <w:bookmarkStart w:id="26558" w:name="_Toc137476298"/>
      <w:bookmarkStart w:id="26559" w:name="_Toc138872953"/>
      <w:bookmarkStart w:id="26560" w:name="_Toc138874539"/>
      <w:bookmarkStart w:id="26561" w:name="_Toc145525138"/>
      <w:bookmarkStart w:id="26562" w:name="_Toc153560263"/>
      <w:bookmarkStart w:id="26563" w:name="_Toc161647563"/>
      <w:bookmarkStart w:id="26564" w:name="_Toc169533162"/>
      <w:bookmarkStart w:id="26565" w:name="_Toc171519763"/>
      <w:bookmarkStart w:id="26566" w:name="_Toc176539496"/>
      <w:bookmarkStart w:id="26567" w:name="_Toc192246801"/>
      <w:bookmarkStart w:id="26568" w:name="_Toc210482592"/>
      <w:r w:rsidRPr="00C642D7">
        <w:t>9.7.3.3</w:t>
      </w:r>
      <w:r w:rsidRPr="00C642D7">
        <w:tab/>
        <w:t>Test purpose</w:t>
      </w:r>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69" w:name="_Toc21102731"/>
      <w:bookmarkStart w:id="26570" w:name="_Toc29810580"/>
      <w:bookmarkStart w:id="26571" w:name="_Toc36635932"/>
      <w:bookmarkStart w:id="26572" w:name="_Toc37272878"/>
      <w:bookmarkStart w:id="26573" w:name="_Toc45885955"/>
      <w:bookmarkStart w:id="26574" w:name="_Toc53183061"/>
      <w:bookmarkStart w:id="26575" w:name="_Toc58915728"/>
      <w:bookmarkStart w:id="26576" w:name="_Toc58917909"/>
      <w:bookmarkStart w:id="26577" w:name="_Toc66693778"/>
      <w:bookmarkStart w:id="26578" w:name="_Toc74915730"/>
      <w:bookmarkStart w:id="26579" w:name="_Toc76114355"/>
      <w:bookmarkStart w:id="26580" w:name="_Toc76544241"/>
      <w:bookmarkStart w:id="26581" w:name="_Toc82536363"/>
      <w:bookmarkStart w:id="26582" w:name="_Toc89952656"/>
      <w:bookmarkStart w:id="26583" w:name="_Toc98766472"/>
      <w:bookmarkStart w:id="26584" w:name="_Toc99702835"/>
      <w:bookmarkStart w:id="26585" w:name="_Toc106206621"/>
      <w:bookmarkStart w:id="26586" w:name="_Toc115080623"/>
      <w:bookmarkStart w:id="26587" w:name="_Toc120624171"/>
      <w:bookmarkStart w:id="26588" w:name="_Toc120624708"/>
      <w:bookmarkStart w:id="26589" w:name="_Toc120625245"/>
      <w:bookmarkStart w:id="26590" w:name="_Toc120625782"/>
      <w:bookmarkStart w:id="26591" w:name="_Toc120626319"/>
      <w:bookmarkStart w:id="26592" w:name="_Toc120626866"/>
      <w:bookmarkStart w:id="26593" w:name="_Toc120627422"/>
      <w:bookmarkStart w:id="26594" w:name="_Toc120627987"/>
      <w:bookmarkStart w:id="26595" w:name="_Toc120628563"/>
      <w:bookmarkStart w:id="26596" w:name="_Toc120629148"/>
      <w:bookmarkStart w:id="26597" w:name="_Toc120629736"/>
      <w:bookmarkStart w:id="26598" w:name="_Toc120631237"/>
      <w:bookmarkStart w:id="26599" w:name="_Toc120631888"/>
      <w:bookmarkStart w:id="26600" w:name="_Toc120632538"/>
      <w:bookmarkStart w:id="26601" w:name="_Toc120633188"/>
      <w:bookmarkStart w:id="26602" w:name="_Toc120633838"/>
      <w:bookmarkStart w:id="26603" w:name="_Toc120634489"/>
      <w:bookmarkStart w:id="26604" w:name="_Toc120635140"/>
      <w:bookmarkStart w:id="26605" w:name="_Toc121754264"/>
      <w:bookmarkStart w:id="26606" w:name="_Toc121754934"/>
      <w:bookmarkStart w:id="26607" w:name="_Toc129108883"/>
      <w:bookmarkStart w:id="26608" w:name="_Toc129109548"/>
      <w:bookmarkStart w:id="26609" w:name="_Toc129110221"/>
      <w:bookmarkStart w:id="26610" w:name="_Toc130389341"/>
      <w:bookmarkStart w:id="26611" w:name="_Toc130390414"/>
      <w:bookmarkStart w:id="26612" w:name="_Toc130391102"/>
      <w:bookmarkStart w:id="26613" w:name="_Toc131624866"/>
      <w:bookmarkStart w:id="26614" w:name="_Toc137476299"/>
      <w:bookmarkStart w:id="26615" w:name="_Toc138872954"/>
      <w:bookmarkStart w:id="26616" w:name="_Toc138874540"/>
      <w:bookmarkStart w:id="26617" w:name="_Toc145525139"/>
      <w:bookmarkStart w:id="26618" w:name="_Toc153560264"/>
      <w:bookmarkStart w:id="26619" w:name="_Toc161647564"/>
      <w:bookmarkStart w:id="26620" w:name="_Toc169533163"/>
      <w:bookmarkStart w:id="26621" w:name="_Toc171519764"/>
      <w:bookmarkStart w:id="26622" w:name="_Toc176539497"/>
      <w:bookmarkStart w:id="26623" w:name="_Toc192246802"/>
      <w:bookmarkStart w:id="26624" w:name="_Toc210482593"/>
      <w:r w:rsidRPr="00C642D7">
        <w:t>9.7.3.4</w:t>
      </w:r>
      <w:r w:rsidRPr="00C642D7">
        <w:tab/>
        <w:t>Method of test</w:t>
      </w:r>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4AD18F3B" w14:textId="77777777" w:rsidR="0029149C" w:rsidRPr="003267B6" w:rsidRDefault="0029149C" w:rsidP="003267B6">
      <w:pPr>
        <w:pStyle w:val="Heading5"/>
      </w:pPr>
      <w:bookmarkStart w:id="26625" w:name="_Toc21102732"/>
      <w:bookmarkStart w:id="26626" w:name="_Toc29810581"/>
      <w:bookmarkStart w:id="26627" w:name="_Toc36635933"/>
      <w:bookmarkStart w:id="26628" w:name="_Toc37272879"/>
      <w:bookmarkStart w:id="26629" w:name="_Toc45885956"/>
      <w:bookmarkStart w:id="26630" w:name="_Toc53183062"/>
      <w:bookmarkStart w:id="26631" w:name="_Toc58915729"/>
      <w:bookmarkStart w:id="26632" w:name="_Toc58917910"/>
      <w:bookmarkStart w:id="26633" w:name="_Toc66693779"/>
      <w:bookmarkStart w:id="26634" w:name="_Toc74915731"/>
      <w:bookmarkStart w:id="26635" w:name="_Toc76114356"/>
      <w:bookmarkStart w:id="26636" w:name="_Toc76544242"/>
      <w:bookmarkStart w:id="26637" w:name="_Toc82536364"/>
      <w:bookmarkStart w:id="26638" w:name="_Toc89952657"/>
      <w:bookmarkStart w:id="26639" w:name="_Toc98766473"/>
      <w:bookmarkStart w:id="26640" w:name="_Toc99702836"/>
      <w:bookmarkStart w:id="26641" w:name="_Toc106206622"/>
      <w:bookmarkStart w:id="26642" w:name="_Toc115080624"/>
      <w:bookmarkStart w:id="26643" w:name="_Toc120624172"/>
      <w:bookmarkStart w:id="26644" w:name="_Toc120624709"/>
      <w:bookmarkStart w:id="26645" w:name="_Toc120625246"/>
      <w:bookmarkStart w:id="26646" w:name="_Toc120625783"/>
      <w:bookmarkStart w:id="26647" w:name="_Toc120626320"/>
      <w:bookmarkStart w:id="26648" w:name="_Toc120626867"/>
      <w:bookmarkStart w:id="26649" w:name="_Toc120627423"/>
      <w:bookmarkStart w:id="26650" w:name="_Toc120627988"/>
      <w:bookmarkStart w:id="26651" w:name="_Toc120628564"/>
      <w:bookmarkStart w:id="26652" w:name="_Toc120629149"/>
      <w:bookmarkStart w:id="26653" w:name="_Toc120629737"/>
      <w:bookmarkStart w:id="26654" w:name="_Toc120631238"/>
      <w:bookmarkStart w:id="26655" w:name="_Toc120631889"/>
      <w:bookmarkStart w:id="26656" w:name="_Toc120632539"/>
      <w:bookmarkStart w:id="26657" w:name="_Toc120633189"/>
      <w:bookmarkStart w:id="26658" w:name="_Toc120633839"/>
      <w:bookmarkStart w:id="26659" w:name="_Toc120634490"/>
      <w:bookmarkStart w:id="26660" w:name="_Toc120635141"/>
      <w:bookmarkStart w:id="26661" w:name="_Toc121754265"/>
      <w:bookmarkStart w:id="26662" w:name="_Toc121754935"/>
      <w:bookmarkStart w:id="26663" w:name="_Toc129108884"/>
      <w:bookmarkStart w:id="26664" w:name="_Toc129109549"/>
      <w:bookmarkStart w:id="26665" w:name="_Toc129110222"/>
      <w:bookmarkStart w:id="26666" w:name="_Toc130389342"/>
      <w:bookmarkStart w:id="26667" w:name="_Toc130390415"/>
      <w:bookmarkStart w:id="26668" w:name="_Toc130391103"/>
      <w:bookmarkStart w:id="26669" w:name="_Toc131624867"/>
      <w:bookmarkStart w:id="26670" w:name="_Toc137476300"/>
      <w:bookmarkStart w:id="26671" w:name="_Toc138872955"/>
      <w:bookmarkStart w:id="26672" w:name="_Toc138874541"/>
      <w:bookmarkStart w:id="26673" w:name="_Toc145525140"/>
      <w:bookmarkStart w:id="26674" w:name="_Toc153560265"/>
      <w:bookmarkStart w:id="26675" w:name="_Toc161647565"/>
      <w:bookmarkStart w:id="26676" w:name="_Toc169533164"/>
      <w:bookmarkStart w:id="26677" w:name="_Toc171519765"/>
      <w:bookmarkStart w:id="26678" w:name="_Toc176539498"/>
      <w:bookmarkStart w:id="26679" w:name="_Toc192246803"/>
      <w:bookmarkStart w:id="26680" w:name="_Toc210482594"/>
      <w:r w:rsidRPr="003267B6">
        <w:t>9.7.3.4.1</w:t>
      </w:r>
      <w:r w:rsidRPr="003267B6">
        <w:tab/>
        <w:t>Initial conditions</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1" w:name="_Toc21102733"/>
      <w:bookmarkStart w:id="26682" w:name="_Toc29810582"/>
      <w:bookmarkStart w:id="26683" w:name="_Toc36635934"/>
      <w:bookmarkStart w:id="26684" w:name="_Toc37272880"/>
      <w:bookmarkStart w:id="26685" w:name="_Toc45885957"/>
      <w:bookmarkStart w:id="26686" w:name="_Toc53183063"/>
      <w:bookmarkStart w:id="26687" w:name="_Toc58915730"/>
      <w:bookmarkStart w:id="26688" w:name="_Toc58917911"/>
      <w:bookmarkStart w:id="26689" w:name="_Toc66693780"/>
      <w:bookmarkStart w:id="26690" w:name="_Toc74915732"/>
      <w:bookmarkStart w:id="26691" w:name="_Toc76114357"/>
      <w:bookmarkStart w:id="26692" w:name="_Toc76544243"/>
      <w:bookmarkStart w:id="26693" w:name="_Toc82536365"/>
      <w:bookmarkStart w:id="26694" w:name="_Toc89952658"/>
      <w:bookmarkStart w:id="26695" w:name="_Toc98766474"/>
      <w:bookmarkStart w:id="26696" w:name="_Toc99702837"/>
      <w:bookmarkStart w:id="26697" w:name="_Toc106206623"/>
      <w:bookmarkStart w:id="26698" w:name="_Toc115080625"/>
      <w:bookmarkStart w:id="26699" w:name="_Toc120624173"/>
      <w:bookmarkStart w:id="26700" w:name="_Toc120624710"/>
      <w:bookmarkStart w:id="26701" w:name="_Toc120625247"/>
      <w:bookmarkStart w:id="26702" w:name="_Toc120625784"/>
      <w:bookmarkStart w:id="26703" w:name="_Toc120626321"/>
      <w:bookmarkStart w:id="26704" w:name="_Toc120626868"/>
      <w:bookmarkStart w:id="26705" w:name="_Toc120627424"/>
      <w:bookmarkStart w:id="26706" w:name="_Toc120627989"/>
      <w:bookmarkStart w:id="26707" w:name="_Toc120628565"/>
      <w:bookmarkStart w:id="26708" w:name="_Toc120629150"/>
      <w:bookmarkStart w:id="26709" w:name="_Toc120629738"/>
      <w:bookmarkStart w:id="26710" w:name="_Toc120631239"/>
      <w:bookmarkStart w:id="26711" w:name="_Toc120631890"/>
      <w:bookmarkStart w:id="26712" w:name="_Toc120632540"/>
      <w:bookmarkStart w:id="26713" w:name="_Toc120633190"/>
      <w:bookmarkStart w:id="26714" w:name="_Toc120633840"/>
      <w:bookmarkStart w:id="26715" w:name="_Toc120634491"/>
      <w:bookmarkStart w:id="26716" w:name="_Toc120635142"/>
      <w:bookmarkStart w:id="26717" w:name="_Toc121754266"/>
      <w:bookmarkStart w:id="26718" w:name="_Toc121754936"/>
      <w:bookmarkStart w:id="26719" w:name="_Toc129108885"/>
      <w:bookmarkStart w:id="26720" w:name="_Toc129109550"/>
      <w:bookmarkStart w:id="26721" w:name="_Toc129110223"/>
      <w:bookmarkStart w:id="26722" w:name="_Toc130389343"/>
      <w:bookmarkStart w:id="26723" w:name="_Toc130390416"/>
      <w:bookmarkStart w:id="26724" w:name="_Toc130391104"/>
      <w:bookmarkStart w:id="26725" w:name="_Toc131624868"/>
      <w:bookmarkStart w:id="26726" w:name="_Toc137476301"/>
      <w:bookmarkStart w:id="26727" w:name="_Toc138872956"/>
      <w:bookmarkStart w:id="26728" w:name="_Toc138874542"/>
      <w:bookmarkStart w:id="26729" w:name="_Toc145525141"/>
      <w:bookmarkStart w:id="26730" w:name="_Toc153560266"/>
      <w:bookmarkStart w:id="26731" w:name="_Toc161647566"/>
      <w:bookmarkStart w:id="26732" w:name="_Toc169533165"/>
      <w:bookmarkStart w:id="26733" w:name="_Toc171519766"/>
      <w:bookmarkStart w:id="26734" w:name="_Toc176539499"/>
      <w:bookmarkStart w:id="26735" w:name="_Toc192246804"/>
      <w:bookmarkStart w:id="26736" w:name="_Toc210482595"/>
      <w:r w:rsidRPr="003267B6">
        <w:lastRenderedPageBreak/>
        <w:t>9.7.3.4.2</w:t>
      </w:r>
      <w:r w:rsidRPr="003267B6">
        <w:tab/>
        <w:t>Procedure</w:t>
      </w:r>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p>
    <w:p w14:paraId="7C4B6943" w14:textId="23E46F93" w:rsidR="0029149C" w:rsidRPr="00C73C30" w:rsidRDefault="0029149C" w:rsidP="0029149C">
      <w:pPr>
        <w:rPr>
          <w:color w:val="000000" w:themeColor="text1"/>
          <w:lang w:eastAsia="zh-CN"/>
        </w:rPr>
      </w:pPr>
      <w:bookmarkStart w:id="26737"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3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38" w:name="_Toc21102734"/>
      <w:bookmarkStart w:id="26739" w:name="_Toc29810583"/>
      <w:bookmarkStart w:id="26740" w:name="_Toc36635935"/>
      <w:bookmarkStart w:id="26741" w:name="_Toc37272881"/>
      <w:bookmarkStart w:id="26742" w:name="_Toc45885958"/>
      <w:bookmarkStart w:id="26743" w:name="_Toc53183064"/>
      <w:bookmarkStart w:id="26744" w:name="_Toc58915731"/>
      <w:bookmarkStart w:id="26745" w:name="_Toc58917912"/>
      <w:bookmarkStart w:id="26746" w:name="_Toc66693781"/>
      <w:bookmarkStart w:id="26747" w:name="_Toc74915733"/>
      <w:bookmarkStart w:id="26748" w:name="_Toc76114358"/>
      <w:bookmarkStart w:id="26749" w:name="_Toc76544244"/>
      <w:bookmarkStart w:id="26750" w:name="_Toc82536366"/>
      <w:bookmarkStart w:id="26751" w:name="_Toc89952659"/>
      <w:bookmarkStart w:id="26752" w:name="_Toc98766475"/>
      <w:bookmarkStart w:id="26753" w:name="_Toc99702838"/>
      <w:bookmarkStart w:id="26754" w:name="_Toc106206624"/>
      <w:bookmarkStart w:id="26755" w:name="_Toc115080626"/>
      <w:bookmarkStart w:id="26756" w:name="_Toc120624174"/>
      <w:bookmarkStart w:id="26757" w:name="_Toc120624711"/>
      <w:bookmarkStart w:id="26758" w:name="_Toc120625248"/>
      <w:bookmarkStart w:id="26759" w:name="_Toc120625785"/>
      <w:bookmarkStart w:id="26760" w:name="_Toc120626322"/>
      <w:bookmarkStart w:id="26761" w:name="_Toc120626869"/>
      <w:bookmarkStart w:id="26762" w:name="_Toc120627425"/>
      <w:bookmarkStart w:id="26763" w:name="_Toc120627990"/>
      <w:bookmarkStart w:id="26764" w:name="_Toc120628566"/>
      <w:bookmarkStart w:id="26765" w:name="_Toc120629151"/>
      <w:bookmarkStart w:id="26766" w:name="_Toc120629739"/>
      <w:bookmarkStart w:id="26767" w:name="_Toc120631240"/>
      <w:bookmarkStart w:id="26768" w:name="_Toc120631891"/>
      <w:bookmarkStart w:id="26769" w:name="_Toc120632541"/>
      <w:bookmarkStart w:id="26770" w:name="_Toc120633191"/>
      <w:bookmarkStart w:id="26771" w:name="_Toc120633841"/>
      <w:bookmarkStart w:id="26772" w:name="_Toc120634492"/>
      <w:bookmarkStart w:id="26773" w:name="_Toc120635143"/>
      <w:bookmarkStart w:id="26774" w:name="_Toc121754267"/>
      <w:bookmarkStart w:id="26775" w:name="_Toc121754937"/>
      <w:bookmarkStart w:id="26776" w:name="_Toc129108886"/>
      <w:bookmarkStart w:id="26777" w:name="_Toc129109551"/>
      <w:bookmarkStart w:id="26778" w:name="_Toc129110224"/>
      <w:bookmarkStart w:id="26779" w:name="_Toc130389344"/>
      <w:bookmarkStart w:id="26780" w:name="_Toc130390417"/>
      <w:bookmarkStart w:id="26781" w:name="_Toc130391105"/>
      <w:bookmarkStart w:id="26782" w:name="_Toc131624869"/>
      <w:bookmarkStart w:id="26783" w:name="_Toc137476302"/>
      <w:bookmarkStart w:id="26784" w:name="_Toc138872957"/>
      <w:bookmarkStart w:id="26785" w:name="_Toc138874543"/>
      <w:bookmarkStart w:id="26786" w:name="_Toc145525142"/>
      <w:bookmarkStart w:id="26787" w:name="_Toc153560267"/>
      <w:bookmarkStart w:id="26788" w:name="_Toc161647567"/>
      <w:bookmarkStart w:id="26789" w:name="_Toc169533166"/>
      <w:bookmarkStart w:id="26790" w:name="_Toc171519767"/>
      <w:bookmarkStart w:id="26791" w:name="_Toc176539500"/>
      <w:bookmarkStart w:id="26792" w:name="_Toc192246805"/>
      <w:bookmarkStart w:id="26793" w:name="_Toc210482596"/>
      <w:r w:rsidRPr="00C642D7">
        <w:t>9.7.3.5</w:t>
      </w:r>
      <w:r w:rsidRPr="00C642D7">
        <w:tab/>
        <w:t>Test requirements</w:t>
      </w:r>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p>
    <w:p w14:paraId="0AF1F137" w14:textId="7EBF77DC" w:rsidR="007E206D" w:rsidRPr="007E206D" w:rsidRDefault="007E206D" w:rsidP="00E14DB0">
      <w:pPr>
        <w:pStyle w:val="Heading5"/>
      </w:pPr>
      <w:bookmarkStart w:id="26794" w:name="_Toc21102735"/>
      <w:bookmarkStart w:id="26795" w:name="_Toc29810584"/>
      <w:bookmarkStart w:id="26796" w:name="_Toc36635936"/>
      <w:bookmarkStart w:id="26797" w:name="_Toc37272882"/>
      <w:bookmarkStart w:id="26798" w:name="_Toc45885959"/>
      <w:bookmarkStart w:id="26799" w:name="_Toc53183065"/>
      <w:bookmarkStart w:id="26800" w:name="_Toc58915732"/>
      <w:bookmarkStart w:id="26801" w:name="_Toc58917913"/>
      <w:bookmarkStart w:id="26802" w:name="_Toc66693782"/>
      <w:bookmarkStart w:id="26803" w:name="_Toc74915734"/>
      <w:bookmarkStart w:id="26804" w:name="_Toc76114359"/>
      <w:bookmarkStart w:id="26805" w:name="_Toc76544245"/>
      <w:bookmarkStart w:id="26806" w:name="_Toc82536367"/>
      <w:bookmarkStart w:id="26807" w:name="_Toc89952660"/>
      <w:bookmarkStart w:id="26808" w:name="_Toc98766476"/>
      <w:bookmarkStart w:id="26809" w:name="_Toc99702839"/>
      <w:bookmarkStart w:id="26810" w:name="_Toc106206625"/>
      <w:bookmarkStart w:id="26811" w:name="_Toc115080627"/>
      <w:bookmarkStart w:id="26812" w:name="_Toc121999507"/>
      <w:bookmarkStart w:id="26813" w:name="_Toc124154406"/>
      <w:bookmarkStart w:id="26814" w:name="_Toc137396330"/>
      <w:bookmarkStart w:id="26815" w:name="_Toc156577770"/>
      <w:bookmarkStart w:id="26816" w:name="_Toc171519768"/>
      <w:bookmarkStart w:id="26817" w:name="_Toc176539501"/>
      <w:bookmarkStart w:id="26818" w:name="_Toc192246806"/>
      <w:bookmarkStart w:id="26819" w:name="_Toc210482597"/>
      <w:r>
        <w:t>9</w:t>
      </w:r>
      <w:r w:rsidRPr="00D92615">
        <w:t>.7.3.5.1</w:t>
      </w:r>
      <w:r w:rsidRPr="00D92615">
        <w:tab/>
        <w:t>S</w:t>
      </w:r>
      <w:r>
        <w:t>AN</w:t>
      </w:r>
      <w:r w:rsidRPr="00D92615">
        <w:t xml:space="preserve"> type 1-O</w:t>
      </w:r>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lastRenderedPageBreak/>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0" w:name="_Toc171519769"/>
      <w:bookmarkStart w:id="26821" w:name="_Toc176539502"/>
      <w:bookmarkStart w:id="26822" w:name="_Toc192246807"/>
      <w:bookmarkStart w:id="26823" w:name="_Toc210482598"/>
      <w:r>
        <w:t>9.7.3.5.2</w:t>
      </w:r>
      <w:r w:rsidRPr="00D92615">
        <w:tab/>
        <w:t>S</w:t>
      </w:r>
      <w:r>
        <w:t>AN type 2</w:t>
      </w:r>
      <w:r w:rsidRPr="00D92615">
        <w:t>-O</w:t>
      </w:r>
      <w:bookmarkEnd w:id="26820"/>
      <w:bookmarkEnd w:id="26821"/>
      <w:bookmarkEnd w:id="26822"/>
      <w:bookmarkEnd w:id="2682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lastRenderedPageBreak/>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4" w:name="_Toc21102737"/>
      <w:bookmarkStart w:id="26825" w:name="_Toc29810586"/>
      <w:bookmarkStart w:id="26826" w:name="_Toc36635938"/>
      <w:bookmarkStart w:id="26827" w:name="_Toc37272884"/>
      <w:bookmarkStart w:id="26828" w:name="_Toc45885961"/>
      <w:bookmarkStart w:id="26829" w:name="_Toc53183067"/>
      <w:bookmarkStart w:id="26830" w:name="_Toc58915734"/>
      <w:bookmarkStart w:id="26831" w:name="_Toc58917915"/>
      <w:bookmarkStart w:id="26832" w:name="_Toc66693784"/>
      <w:bookmarkStart w:id="26833" w:name="_Toc74915736"/>
      <w:bookmarkStart w:id="26834" w:name="_Toc76114361"/>
      <w:bookmarkStart w:id="26835" w:name="_Toc76544247"/>
      <w:bookmarkStart w:id="26836" w:name="_Toc82536369"/>
      <w:bookmarkStart w:id="26837" w:name="_Toc89952662"/>
      <w:bookmarkStart w:id="26838" w:name="_Toc98766478"/>
      <w:bookmarkStart w:id="26839" w:name="_Toc99702841"/>
      <w:bookmarkStart w:id="26840" w:name="_Toc106206627"/>
      <w:bookmarkStart w:id="26841" w:name="_Toc115080629"/>
      <w:bookmarkStart w:id="26842" w:name="_Toc120544936"/>
      <w:bookmarkStart w:id="26843" w:name="_Toc120545291"/>
      <w:bookmarkStart w:id="26844" w:name="_Toc120545907"/>
      <w:bookmarkStart w:id="26845" w:name="_Toc120606811"/>
      <w:bookmarkStart w:id="26846" w:name="_Toc120607165"/>
      <w:bookmarkStart w:id="26847" w:name="_Toc120607522"/>
      <w:bookmarkStart w:id="26848" w:name="_Toc120607885"/>
      <w:bookmarkStart w:id="26849" w:name="_Toc120608250"/>
      <w:bookmarkStart w:id="26850" w:name="_Toc120608630"/>
      <w:bookmarkStart w:id="26851" w:name="_Toc120609010"/>
      <w:bookmarkStart w:id="26852" w:name="_Toc120609401"/>
      <w:bookmarkStart w:id="26853" w:name="_Toc120609792"/>
      <w:bookmarkStart w:id="26854" w:name="_Toc120610193"/>
      <w:bookmarkStart w:id="26855" w:name="_Toc120610946"/>
      <w:bookmarkStart w:id="26856" w:name="_Toc120611355"/>
      <w:bookmarkStart w:id="26857" w:name="_Toc120611773"/>
      <w:bookmarkStart w:id="26858" w:name="_Toc120612193"/>
      <w:bookmarkStart w:id="26859" w:name="_Toc120612620"/>
      <w:bookmarkStart w:id="26860" w:name="_Toc120613049"/>
      <w:bookmarkStart w:id="26861" w:name="_Toc120613479"/>
      <w:bookmarkStart w:id="26862" w:name="_Toc120613909"/>
      <w:bookmarkStart w:id="26863" w:name="_Toc120614352"/>
      <w:bookmarkStart w:id="26864" w:name="_Toc120614811"/>
      <w:bookmarkStart w:id="26865" w:name="_Toc120615286"/>
      <w:bookmarkStart w:id="26866" w:name="_Toc120622494"/>
      <w:bookmarkStart w:id="26867" w:name="_Toc120623000"/>
      <w:bookmarkStart w:id="26868" w:name="_Toc120623638"/>
      <w:bookmarkStart w:id="26869" w:name="_Toc120624175"/>
      <w:bookmarkStart w:id="26870" w:name="_Toc120624712"/>
      <w:bookmarkStart w:id="26871" w:name="_Toc120625249"/>
      <w:bookmarkStart w:id="26872" w:name="_Toc120625786"/>
      <w:bookmarkStart w:id="26873" w:name="_Toc120626323"/>
      <w:bookmarkStart w:id="26874" w:name="_Toc120626870"/>
      <w:bookmarkStart w:id="26875" w:name="_Toc120627426"/>
      <w:bookmarkStart w:id="26876" w:name="_Toc120627991"/>
      <w:bookmarkStart w:id="26877" w:name="_Toc120628567"/>
      <w:bookmarkStart w:id="26878" w:name="_Toc120629152"/>
      <w:bookmarkStart w:id="26879" w:name="_Toc120629740"/>
      <w:bookmarkStart w:id="26880" w:name="_Toc120631241"/>
      <w:bookmarkStart w:id="26881" w:name="_Toc120631892"/>
      <w:bookmarkStart w:id="26882" w:name="_Toc120632542"/>
      <w:bookmarkStart w:id="26883" w:name="_Toc120633192"/>
      <w:bookmarkStart w:id="26884" w:name="_Toc120633842"/>
      <w:bookmarkStart w:id="26885" w:name="_Toc120634493"/>
      <w:bookmarkStart w:id="26886" w:name="_Toc120635144"/>
      <w:bookmarkStart w:id="26887" w:name="_Toc121754268"/>
      <w:bookmarkStart w:id="26888" w:name="_Toc121754938"/>
      <w:bookmarkStart w:id="26889" w:name="_Toc129108887"/>
      <w:bookmarkStart w:id="26890" w:name="_Toc129109552"/>
      <w:bookmarkStart w:id="26891" w:name="_Toc129110225"/>
      <w:bookmarkStart w:id="26892" w:name="_Toc130389345"/>
      <w:bookmarkStart w:id="26893" w:name="_Toc130390418"/>
      <w:bookmarkStart w:id="26894" w:name="_Toc130391106"/>
      <w:bookmarkStart w:id="26895" w:name="_Toc131624870"/>
      <w:bookmarkStart w:id="26896" w:name="_Toc137476303"/>
      <w:bookmarkStart w:id="26897" w:name="_Toc138872958"/>
      <w:bookmarkStart w:id="26898" w:name="_Toc138874544"/>
      <w:bookmarkStart w:id="26899" w:name="_Toc145525143"/>
      <w:bookmarkStart w:id="26900" w:name="_Toc153560268"/>
      <w:bookmarkStart w:id="26901" w:name="_Toc161647568"/>
      <w:bookmarkStart w:id="26902" w:name="_Toc169533167"/>
      <w:bookmarkStart w:id="26903" w:name="_Toc171519770"/>
      <w:bookmarkStart w:id="26904" w:name="_Toc176539503"/>
      <w:bookmarkStart w:id="26905" w:name="_Toc192246808"/>
      <w:bookmarkStart w:id="26906"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p>
    <w:p w14:paraId="09092C20" w14:textId="77777777" w:rsidR="005F79B8" w:rsidRPr="00C51560" w:rsidRDefault="005F79B8" w:rsidP="00C51560">
      <w:pPr>
        <w:pStyle w:val="Heading4"/>
        <w:rPr>
          <w:i/>
          <w:iCs/>
          <w:lang w:eastAsia="zh-CN"/>
        </w:rPr>
      </w:pPr>
      <w:bookmarkStart w:id="26907" w:name="_Toc21102738"/>
      <w:bookmarkStart w:id="26908" w:name="_Toc29810587"/>
      <w:bookmarkStart w:id="26909" w:name="_Toc36635939"/>
      <w:bookmarkStart w:id="26910" w:name="_Toc37272885"/>
      <w:bookmarkStart w:id="26911" w:name="_Toc45885962"/>
      <w:bookmarkStart w:id="26912" w:name="_Toc53183068"/>
      <w:bookmarkStart w:id="26913" w:name="_Toc58915735"/>
      <w:bookmarkStart w:id="26914" w:name="_Toc58917916"/>
      <w:bookmarkStart w:id="26915" w:name="_Toc66693785"/>
      <w:bookmarkStart w:id="26916" w:name="_Toc74915737"/>
      <w:bookmarkStart w:id="26917" w:name="_Toc76114362"/>
      <w:bookmarkStart w:id="26918" w:name="_Toc76544248"/>
      <w:bookmarkStart w:id="26919" w:name="_Toc82536370"/>
      <w:bookmarkStart w:id="26920" w:name="_Toc89952663"/>
      <w:bookmarkStart w:id="26921" w:name="_Toc98766479"/>
      <w:bookmarkStart w:id="26922" w:name="_Toc99702842"/>
      <w:bookmarkStart w:id="26923" w:name="_Toc106206628"/>
      <w:bookmarkStart w:id="26924" w:name="_Toc115080630"/>
      <w:bookmarkStart w:id="26925" w:name="_Toc120544937"/>
      <w:bookmarkStart w:id="26926" w:name="_Toc120545292"/>
      <w:bookmarkStart w:id="26927" w:name="_Toc120545908"/>
      <w:bookmarkStart w:id="26928" w:name="_Toc120606812"/>
      <w:bookmarkStart w:id="26929" w:name="_Toc120607166"/>
      <w:bookmarkStart w:id="26930" w:name="_Toc120607523"/>
      <w:bookmarkStart w:id="26931" w:name="_Toc120607886"/>
      <w:bookmarkStart w:id="26932" w:name="_Toc120608251"/>
      <w:bookmarkStart w:id="26933" w:name="_Toc120608631"/>
      <w:bookmarkStart w:id="26934" w:name="_Toc120609011"/>
      <w:bookmarkStart w:id="26935" w:name="_Toc120609402"/>
      <w:bookmarkStart w:id="26936" w:name="_Toc120609793"/>
      <w:bookmarkStart w:id="26937" w:name="_Toc120610194"/>
      <w:bookmarkStart w:id="26938" w:name="_Toc120610947"/>
      <w:bookmarkStart w:id="26939" w:name="_Toc120611356"/>
      <w:bookmarkStart w:id="26940" w:name="_Toc120611774"/>
      <w:bookmarkStart w:id="26941" w:name="_Toc120612194"/>
      <w:bookmarkStart w:id="26942" w:name="_Toc120612621"/>
      <w:bookmarkStart w:id="26943" w:name="_Toc120613050"/>
      <w:bookmarkStart w:id="26944" w:name="_Toc120613480"/>
      <w:bookmarkStart w:id="26945" w:name="_Toc120613910"/>
      <w:bookmarkStart w:id="26946" w:name="_Toc120614353"/>
      <w:bookmarkStart w:id="26947" w:name="_Toc120614812"/>
      <w:bookmarkStart w:id="26948" w:name="_Toc120615287"/>
      <w:bookmarkStart w:id="26949" w:name="_Toc120622495"/>
      <w:bookmarkStart w:id="26950" w:name="_Toc120623001"/>
      <w:bookmarkStart w:id="26951" w:name="_Toc120623639"/>
      <w:bookmarkStart w:id="26952" w:name="_Toc120624176"/>
      <w:bookmarkStart w:id="26953" w:name="_Toc120624713"/>
      <w:bookmarkStart w:id="26954" w:name="_Toc120625250"/>
      <w:bookmarkStart w:id="26955" w:name="_Toc120625787"/>
      <w:bookmarkStart w:id="26956" w:name="_Toc120626324"/>
      <w:bookmarkStart w:id="26957" w:name="_Toc120626871"/>
      <w:bookmarkStart w:id="26958" w:name="_Toc120627427"/>
      <w:bookmarkStart w:id="26959" w:name="_Toc120627992"/>
      <w:bookmarkStart w:id="26960" w:name="_Toc120628568"/>
      <w:bookmarkStart w:id="26961" w:name="_Toc120629153"/>
      <w:bookmarkStart w:id="26962" w:name="_Toc120629741"/>
      <w:bookmarkStart w:id="26963" w:name="_Toc120631242"/>
      <w:bookmarkStart w:id="26964" w:name="_Toc120631893"/>
      <w:bookmarkStart w:id="26965" w:name="_Toc120632543"/>
      <w:bookmarkStart w:id="26966" w:name="_Toc120633193"/>
      <w:bookmarkStart w:id="26967" w:name="_Toc120633843"/>
      <w:bookmarkStart w:id="26968" w:name="_Toc120634494"/>
      <w:bookmarkStart w:id="26969" w:name="_Toc120635145"/>
      <w:bookmarkStart w:id="26970" w:name="_Toc121754269"/>
      <w:bookmarkStart w:id="26971" w:name="_Toc121754939"/>
      <w:bookmarkStart w:id="26972" w:name="_Toc129108888"/>
      <w:bookmarkStart w:id="26973" w:name="_Toc129109553"/>
      <w:bookmarkStart w:id="26974" w:name="_Toc129110226"/>
      <w:bookmarkStart w:id="26975" w:name="_Toc130389346"/>
      <w:bookmarkStart w:id="26976" w:name="_Toc130390419"/>
      <w:bookmarkStart w:id="26977" w:name="_Toc130391107"/>
      <w:bookmarkStart w:id="26978" w:name="_Toc131624871"/>
      <w:bookmarkStart w:id="26979" w:name="_Toc137476304"/>
      <w:bookmarkStart w:id="26980" w:name="_Toc138872959"/>
      <w:bookmarkStart w:id="26981" w:name="_Toc138874545"/>
      <w:bookmarkStart w:id="26982" w:name="_Toc145525144"/>
      <w:bookmarkStart w:id="26983" w:name="_Toc153560269"/>
      <w:bookmarkStart w:id="26984" w:name="_Toc161647569"/>
      <w:bookmarkStart w:id="26985" w:name="_Toc169533168"/>
      <w:bookmarkStart w:id="26986" w:name="_Toc171519771"/>
      <w:bookmarkStart w:id="26987" w:name="_Toc176539504"/>
      <w:bookmarkStart w:id="26988" w:name="_Toc192246809"/>
      <w:bookmarkStart w:id="26989" w:name="_Toc210482600"/>
      <w:r w:rsidRPr="00701B37">
        <w:t>9.7.4.1</w:t>
      </w:r>
      <w:r w:rsidRPr="00701B37">
        <w:tab/>
        <w:t>Definition and applicability</w:t>
      </w:r>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0" w:name="_Toc21102739"/>
      <w:bookmarkStart w:id="26991" w:name="_Toc29810588"/>
      <w:bookmarkStart w:id="26992" w:name="_Toc36635940"/>
      <w:bookmarkStart w:id="26993" w:name="_Toc37272886"/>
      <w:bookmarkStart w:id="26994" w:name="_Toc45885963"/>
      <w:bookmarkStart w:id="26995" w:name="_Toc53183069"/>
      <w:bookmarkStart w:id="26996" w:name="_Toc58915736"/>
      <w:bookmarkStart w:id="26997" w:name="_Toc58917917"/>
      <w:bookmarkStart w:id="26998" w:name="_Toc66693786"/>
      <w:bookmarkStart w:id="26999" w:name="_Toc74915738"/>
      <w:bookmarkStart w:id="27000" w:name="_Toc76114363"/>
      <w:bookmarkStart w:id="27001" w:name="_Toc76544249"/>
      <w:bookmarkStart w:id="27002" w:name="_Toc82536371"/>
      <w:bookmarkStart w:id="27003" w:name="_Toc89952664"/>
      <w:bookmarkStart w:id="27004" w:name="_Toc98766480"/>
      <w:bookmarkStart w:id="27005" w:name="_Toc99702843"/>
      <w:bookmarkStart w:id="27006" w:name="_Toc106206629"/>
      <w:bookmarkStart w:id="27007" w:name="_Toc115080631"/>
      <w:bookmarkStart w:id="27008" w:name="_Toc120544938"/>
      <w:bookmarkStart w:id="27009" w:name="_Toc120545293"/>
      <w:bookmarkStart w:id="27010" w:name="_Toc120545909"/>
      <w:bookmarkStart w:id="27011" w:name="_Toc120606813"/>
      <w:bookmarkStart w:id="27012" w:name="_Toc120607167"/>
      <w:bookmarkStart w:id="27013" w:name="_Toc120607524"/>
      <w:bookmarkStart w:id="27014" w:name="_Toc120607887"/>
      <w:bookmarkStart w:id="27015" w:name="_Toc120608252"/>
      <w:bookmarkStart w:id="27016" w:name="_Toc120608632"/>
      <w:bookmarkStart w:id="27017" w:name="_Toc120609012"/>
      <w:bookmarkStart w:id="27018" w:name="_Toc120609403"/>
      <w:bookmarkStart w:id="27019" w:name="_Toc120609794"/>
      <w:bookmarkStart w:id="27020" w:name="_Toc120610195"/>
      <w:bookmarkStart w:id="27021" w:name="_Toc120610948"/>
      <w:bookmarkStart w:id="27022" w:name="_Toc120611357"/>
      <w:bookmarkStart w:id="27023" w:name="_Toc120611775"/>
      <w:bookmarkStart w:id="27024" w:name="_Toc120612195"/>
      <w:bookmarkStart w:id="27025" w:name="_Toc120612622"/>
      <w:bookmarkStart w:id="27026" w:name="_Toc120613051"/>
      <w:bookmarkStart w:id="27027" w:name="_Toc120613481"/>
      <w:bookmarkStart w:id="27028" w:name="_Toc120613911"/>
      <w:bookmarkStart w:id="27029" w:name="_Toc120614354"/>
      <w:bookmarkStart w:id="27030" w:name="_Toc120614813"/>
      <w:bookmarkStart w:id="27031" w:name="_Toc120615288"/>
      <w:bookmarkStart w:id="27032" w:name="_Toc120622496"/>
      <w:bookmarkStart w:id="27033" w:name="_Toc120623002"/>
      <w:bookmarkStart w:id="27034" w:name="_Toc120623640"/>
      <w:bookmarkStart w:id="27035" w:name="_Toc120624177"/>
      <w:bookmarkStart w:id="27036" w:name="_Toc120624714"/>
      <w:bookmarkStart w:id="27037" w:name="_Toc120625251"/>
      <w:bookmarkStart w:id="27038" w:name="_Toc120625788"/>
      <w:bookmarkStart w:id="27039" w:name="_Toc120626325"/>
      <w:bookmarkStart w:id="27040" w:name="_Toc120626872"/>
      <w:bookmarkStart w:id="27041" w:name="_Toc120627428"/>
      <w:bookmarkStart w:id="27042" w:name="_Toc120627993"/>
      <w:bookmarkStart w:id="27043" w:name="_Toc120628569"/>
      <w:bookmarkStart w:id="27044" w:name="_Toc120629154"/>
      <w:bookmarkStart w:id="27045" w:name="_Toc120629742"/>
      <w:bookmarkStart w:id="27046" w:name="_Toc120631243"/>
      <w:bookmarkStart w:id="27047" w:name="_Toc120631894"/>
      <w:bookmarkStart w:id="27048" w:name="_Toc120632544"/>
      <w:bookmarkStart w:id="27049" w:name="_Toc120633194"/>
      <w:bookmarkStart w:id="27050" w:name="_Toc120633844"/>
      <w:bookmarkStart w:id="27051" w:name="_Toc120634495"/>
      <w:bookmarkStart w:id="27052" w:name="_Toc120635146"/>
      <w:bookmarkStart w:id="27053" w:name="_Toc121754270"/>
      <w:bookmarkStart w:id="27054" w:name="_Toc121754940"/>
      <w:bookmarkStart w:id="27055" w:name="_Toc129108889"/>
      <w:bookmarkStart w:id="27056" w:name="_Toc129109554"/>
      <w:bookmarkStart w:id="27057" w:name="_Toc129110227"/>
      <w:bookmarkStart w:id="27058" w:name="_Toc130389347"/>
      <w:bookmarkStart w:id="27059" w:name="_Toc130390420"/>
      <w:bookmarkStart w:id="27060" w:name="_Toc130391108"/>
      <w:bookmarkStart w:id="27061" w:name="_Toc131624872"/>
      <w:bookmarkStart w:id="27062" w:name="_Toc137476305"/>
      <w:bookmarkStart w:id="27063" w:name="_Toc138872960"/>
      <w:bookmarkStart w:id="27064" w:name="_Toc138874546"/>
      <w:bookmarkStart w:id="27065" w:name="_Toc145525145"/>
      <w:bookmarkStart w:id="27066" w:name="_Toc153560270"/>
      <w:bookmarkStart w:id="27067" w:name="_Toc161647570"/>
      <w:bookmarkStart w:id="27068" w:name="_Toc169533169"/>
      <w:bookmarkStart w:id="27069" w:name="_Toc171519772"/>
      <w:bookmarkStart w:id="27070" w:name="_Toc176539505"/>
      <w:bookmarkStart w:id="27071" w:name="_Toc192246810"/>
      <w:bookmarkStart w:id="27072" w:name="_Toc210482601"/>
      <w:r w:rsidRPr="00701B37">
        <w:rPr>
          <w:lang w:eastAsia="zh-CN"/>
        </w:rPr>
        <w:t>9.7.4.2</w:t>
      </w:r>
      <w:r w:rsidRPr="00701B37">
        <w:rPr>
          <w:lang w:eastAsia="zh-CN"/>
        </w:rPr>
        <w:tab/>
        <w:t>Minimum requirement</w:t>
      </w:r>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3" w:name="_Toc21102740"/>
      <w:bookmarkStart w:id="27074" w:name="_Toc29810589"/>
      <w:bookmarkStart w:id="27075" w:name="_Toc36635941"/>
      <w:bookmarkStart w:id="27076" w:name="_Toc37272887"/>
      <w:bookmarkStart w:id="27077" w:name="_Toc45885964"/>
      <w:bookmarkStart w:id="27078" w:name="_Toc53183070"/>
      <w:bookmarkStart w:id="27079" w:name="_Toc58915737"/>
      <w:bookmarkStart w:id="27080" w:name="_Toc58917918"/>
      <w:bookmarkStart w:id="27081" w:name="_Toc66693787"/>
      <w:bookmarkStart w:id="27082" w:name="_Toc74915739"/>
      <w:bookmarkStart w:id="27083" w:name="_Toc76114364"/>
      <w:bookmarkStart w:id="27084" w:name="_Toc76544250"/>
      <w:bookmarkStart w:id="27085" w:name="_Toc82536372"/>
      <w:bookmarkStart w:id="27086" w:name="_Toc89952665"/>
      <w:bookmarkStart w:id="27087" w:name="_Toc98766481"/>
      <w:bookmarkStart w:id="27088" w:name="_Toc99702844"/>
      <w:bookmarkStart w:id="27089" w:name="_Toc106206630"/>
      <w:bookmarkStart w:id="27090" w:name="_Toc115080632"/>
      <w:bookmarkStart w:id="27091" w:name="_Toc120544939"/>
      <w:bookmarkStart w:id="27092" w:name="_Toc120545294"/>
      <w:bookmarkStart w:id="27093" w:name="_Toc120545910"/>
      <w:bookmarkStart w:id="27094" w:name="_Toc120606814"/>
      <w:bookmarkStart w:id="27095" w:name="_Toc120607168"/>
      <w:bookmarkStart w:id="27096" w:name="_Toc120607525"/>
      <w:bookmarkStart w:id="27097" w:name="_Toc120607888"/>
      <w:bookmarkStart w:id="27098" w:name="_Toc120608253"/>
      <w:bookmarkStart w:id="27099" w:name="_Toc120608633"/>
      <w:bookmarkStart w:id="27100" w:name="_Toc120609013"/>
      <w:bookmarkStart w:id="27101" w:name="_Toc120609404"/>
      <w:bookmarkStart w:id="27102" w:name="_Toc120609795"/>
      <w:bookmarkStart w:id="27103" w:name="_Toc120610196"/>
      <w:bookmarkStart w:id="27104" w:name="_Toc120610949"/>
      <w:bookmarkStart w:id="27105" w:name="_Toc120611358"/>
      <w:bookmarkStart w:id="27106" w:name="_Toc120611776"/>
      <w:bookmarkStart w:id="27107" w:name="_Toc120612196"/>
      <w:bookmarkStart w:id="27108" w:name="_Toc120612623"/>
      <w:bookmarkStart w:id="27109" w:name="_Toc120613052"/>
      <w:bookmarkStart w:id="27110" w:name="_Toc120613482"/>
      <w:bookmarkStart w:id="27111" w:name="_Toc120613912"/>
      <w:bookmarkStart w:id="27112" w:name="_Toc120614355"/>
      <w:bookmarkStart w:id="27113" w:name="_Toc120614814"/>
      <w:bookmarkStart w:id="27114" w:name="_Toc120615289"/>
      <w:bookmarkStart w:id="27115" w:name="_Toc120622497"/>
      <w:bookmarkStart w:id="27116" w:name="_Toc120623003"/>
      <w:bookmarkStart w:id="27117" w:name="_Toc120623641"/>
      <w:bookmarkStart w:id="27118" w:name="_Toc120624178"/>
      <w:bookmarkStart w:id="27119" w:name="_Toc120624715"/>
      <w:bookmarkStart w:id="27120" w:name="_Toc120625252"/>
      <w:bookmarkStart w:id="27121" w:name="_Toc120625789"/>
      <w:bookmarkStart w:id="27122" w:name="_Toc120626326"/>
      <w:bookmarkStart w:id="27123" w:name="_Toc120626873"/>
      <w:bookmarkStart w:id="27124" w:name="_Toc120627429"/>
      <w:bookmarkStart w:id="27125" w:name="_Toc120627994"/>
      <w:bookmarkStart w:id="27126" w:name="_Toc120628570"/>
      <w:bookmarkStart w:id="27127" w:name="_Toc120629155"/>
      <w:bookmarkStart w:id="27128" w:name="_Toc120629743"/>
      <w:bookmarkStart w:id="27129" w:name="_Toc120631244"/>
      <w:bookmarkStart w:id="27130" w:name="_Toc120631895"/>
      <w:bookmarkStart w:id="27131" w:name="_Toc120632545"/>
      <w:bookmarkStart w:id="27132" w:name="_Toc120633195"/>
      <w:bookmarkStart w:id="27133" w:name="_Toc120633845"/>
      <w:bookmarkStart w:id="27134" w:name="_Toc120634496"/>
      <w:bookmarkStart w:id="27135" w:name="_Toc120635147"/>
      <w:bookmarkStart w:id="27136" w:name="_Toc121754271"/>
      <w:bookmarkStart w:id="27137" w:name="_Toc121754941"/>
      <w:bookmarkStart w:id="27138" w:name="_Toc129108890"/>
      <w:bookmarkStart w:id="27139" w:name="_Toc129109555"/>
      <w:bookmarkStart w:id="27140" w:name="_Toc129110228"/>
      <w:bookmarkStart w:id="27141" w:name="_Toc130389348"/>
      <w:bookmarkStart w:id="27142" w:name="_Toc130390421"/>
      <w:bookmarkStart w:id="27143" w:name="_Toc130391109"/>
      <w:bookmarkStart w:id="27144" w:name="_Toc131624873"/>
      <w:bookmarkStart w:id="27145" w:name="_Toc137476306"/>
      <w:bookmarkStart w:id="27146" w:name="_Toc138872961"/>
      <w:bookmarkStart w:id="27147" w:name="_Toc138874547"/>
      <w:bookmarkStart w:id="27148" w:name="_Toc145525146"/>
      <w:bookmarkStart w:id="27149" w:name="_Toc153560271"/>
      <w:bookmarkStart w:id="27150" w:name="_Toc161647571"/>
      <w:bookmarkStart w:id="27151" w:name="_Toc169533170"/>
      <w:bookmarkStart w:id="27152" w:name="_Toc171519773"/>
      <w:bookmarkStart w:id="27153" w:name="_Toc176539506"/>
      <w:bookmarkStart w:id="27154" w:name="_Toc192246811"/>
      <w:bookmarkStart w:id="27155" w:name="_Toc210482602"/>
      <w:r w:rsidRPr="00701B37">
        <w:rPr>
          <w:lang w:eastAsia="zh-CN"/>
        </w:rPr>
        <w:t>9.7.4.3</w:t>
      </w:r>
      <w:r w:rsidRPr="00701B37">
        <w:rPr>
          <w:lang w:eastAsia="zh-CN"/>
        </w:rPr>
        <w:tab/>
        <w:t>Test purpose</w:t>
      </w:r>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56" w:name="_Toc21102741"/>
      <w:bookmarkStart w:id="27157" w:name="_Toc29810590"/>
      <w:bookmarkStart w:id="27158" w:name="_Toc36635942"/>
      <w:bookmarkStart w:id="27159" w:name="_Toc37272888"/>
      <w:bookmarkStart w:id="27160" w:name="_Toc45885965"/>
      <w:bookmarkStart w:id="27161" w:name="_Toc53183071"/>
      <w:bookmarkStart w:id="27162" w:name="_Toc58915738"/>
      <w:bookmarkStart w:id="27163" w:name="_Toc58917919"/>
      <w:bookmarkStart w:id="27164" w:name="_Toc66693788"/>
      <w:bookmarkStart w:id="27165" w:name="_Toc74915740"/>
      <w:bookmarkStart w:id="27166" w:name="_Toc76114365"/>
      <w:bookmarkStart w:id="27167" w:name="_Toc76544251"/>
      <w:bookmarkStart w:id="27168" w:name="_Toc82536373"/>
      <w:bookmarkStart w:id="27169" w:name="_Toc89952666"/>
      <w:bookmarkStart w:id="27170" w:name="_Toc98766482"/>
      <w:bookmarkStart w:id="27171" w:name="_Toc99702845"/>
      <w:bookmarkStart w:id="27172" w:name="_Toc106206631"/>
      <w:bookmarkStart w:id="27173" w:name="_Toc115080633"/>
      <w:bookmarkStart w:id="27174" w:name="_Toc120544940"/>
      <w:bookmarkStart w:id="27175" w:name="_Toc120545295"/>
      <w:bookmarkStart w:id="27176" w:name="_Toc120545911"/>
      <w:bookmarkStart w:id="27177" w:name="_Toc120606815"/>
      <w:bookmarkStart w:id="27178" w:name="_Toc120607169"/>
      <w:bookmarkStart w:id="27179" w:name="_Toc120607526"/>
      <w:bookmarkStart w:id="27180" w:name="_Toc120607889"/>
      <w:bookmarkStart w:id="27181" w:name="_Toc120608254"/>
      <w:bookmarkStart w:id="27182" w:name="_Toc120608634"/>
      <w:bookmarkStart w:id="27183" w:name="_Toc120609014"/>
      <w:bookmarkStart w:id="27184" w:name="_Toc120609405"/>
      <w:bookmarkStart w:id="27185" w:name="_Toc120609796"/>
      <w:bookmarkStart w:id="27186" w:name="_Toc120610197"/>
      <w:bookmarkStart w:id="27187" w:name="_Toc120610950"/>
      <w:bookmarkStart w:id="27188" w:name="_Toc120611359"/>
      <w:bookmarkStart w:id="27189" w:name="_Toc120611777"/>
      <w:bookmarkStart w:id="27190" w:name="_Toc120612197"/>
      <w:bookmarkStart w:id="27191" w:name="_Toc120612624"/>
      <w:bookmarkStart w:id="27192" w:name="_Toc120613053"/>
      <w:bookmarkStart w:id="27193" w:name="_Toc120613483"/>
      <w:bookmarkStart w:id="27194" w:name="_Toc120613913"/>
      <w:bookmarkStart w:id="27195" w:name="_Toc120614356"/>
      <w:bookmarkStart w:id="27196" w:name="_Toc120614815"/>
      <w:bookmarkStart w:id="27197" w:name="_Toc120615290"/>
      <w:bookmarkStart w:id="27198" w:name="_Toc120622498"/>
      <w:bookmarkStart w:id="27199" w:name="_Toc120623004"/>
      <w:bookmarkStart w:id="27200" w:name="_Toc120623642"/>
      <w:bookmarkStart w:id="27201" w:name="_Toc120624179"/>
      <w:bookmarkStart w:id="27202" w:name="_Toc120624716"/>
      <w:bookmarkStart w:id="27203" w:name="_Toc120625253"/>
      <w:bookmarkStart w:id="27204" w:name="_Toc120625790"/>
      <w:bookmarkStart w:id="27205" w:name="_Toc120626327"/>
      <w:bookmarkStart w:id="27206" w:name="_Toc120626874"/>
      <w:bookmarkStart w:id="27207" w:name="_Toc120627430"/>
      <w:bookmarkStart w:id="27208" w:name="_Toc120627995"/>
      <w:bookmarkStart w:id="27209" w:name="_Toc120628571"/>
      <w:bookmarkStart w:id="27210" w:name="_Toc120629156"/>
      <w:bookmarkStart w:id="27211" w:name="_Toc120629744"/>
      <w:bookmarkStart w:id="27212" w:name="_Toc120631245"/>
      <w:bookmarkStart w:id="27213" w:name="_Toc120631896"/>
      <w:bookmarkStart w:id="27214" w:name="_Toc120632546"/>
      <w:bookmarkStart w:id="27215" w:name="_Toc120633196"/>
      <w:bookmarkStart w:id="27216" w:name="_Toc120633846"/>
      <w:bookmarkStart w:id="27217" w:name="_Toc120634497"/>
      <w:bookmarkStart w:id="27218" w:name="_Toc120635148"/>
      <w:bookmarkStart w:id="27219" w:name="_Toc121754272"/>
      <w:bookmarkStart w:id="27220" w:name="_Toc121754942"/>
      <w:bookmarkStart w:id="27221" w:name="_Toc129108891"/>
      <w:bookmarkStart w:id="27222" w:name="_Toc129109556"/>
      <w:bookmarkStart w:id="27223" w:name="_Toc129110229"/>
      <w:bookmarkStart w:id="27224" w:name="_Toc130389349"/>
      <w:bookmarkStart w:id="27225" w:name="_Toc130390422"/>
      <w:bookmarkStart w:id="27226" w:name="_Toc130391110"/>
      <w:bookmarkStart w:id="27227" w:name="_Toc131624874"/>
      <w:bookmarkStart w:id="27228" w:name="_Toc137476307"/>
      <w:bookmarkStart w:id="27229" w:name="_Toc138872962"/>
      <w:bookmarkStart w:id="27230" w:name="_Toc138874548"/>
      <w:bookmarkStart w:id="27231" w:name="_Toc145525147"/>
      <w:bookmarkStart w:id="27232" w:name="_Toc153560272"/>
      <w:bookmarkStart w:id="27233" w:name="_Toc161647572"/>
      <w:bookmarkStart w:id="27234" w:name="_Toc169533171"/>
      <w:bookmarkStart w:id="27235" w:name="_Toc171519774"/>
      <w:bookmarkStart w:id="27236" w:name="_Toc176539507"/>
      <w:bookmarkStart w:id="27237" w:name="_Toc192246812"/>
      <w:bookmarkStart w:id="27238" w:name="_Toc210482603"/>
      <w:r w:rsidRPr="00701B37">
        <w:rPr>
          <w:lang w:eastAsia="zh-CN"/>
        </w:rPr>
        <w:t>9.7.4.4</w:t>
      </w:r>
      <w:r w:rsidRPr="00701B37">
        <w:rPr>
          <w:lang w:eastAsia="zh-CN"/>
        </w:rPr>
        <w:tab/>
        <w:t>Method of test</w:t>
      </w:r>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B487DB2" w14:textId="77777777" w:rsidR="005F79B8" w:rsidRPr="00C51560" w:rsidRDefault="005F79B8" w:rsidP="003267B6">
      <w:pPr>
        <w:pStyle w:val="Heading5"/>
        <w:rPr>
          <w:i/>
          <w:iCs/>
          <w:lang w:eastAsia="zh-CN"/>
        </w:rPr>
      </w:pPr>
      <w:bookmarkStart w:id="27239" w:name="_Toc21102742"/>
      <w:bookmarkStart w:id="27240" w:name="_Toc29810591"/>
      <w:bookmarkStart w:id="27241" w:name="_Toc36635943"/>
      <w:bookmarkStart w:id="27242" w:name="_Toc37272889"/>
      <w:bookmarkStart w:id="27243" w:name="_Toc45885966"/>
      <w:bookmarkStart w:id="27244" w:name="_Toc53183072"/>
      <w:bookmarkStart w:id="27245" w:name="_Toc58915739"/>
      <w:bookmarkStart w:id="27246" w:name="_Toc58917920"/>
      <w:bookmarkStart w:id="27247" w:name="_Toc66693789"/>
      <w:bookmarkStart w:id="27248" w:name="_Toc74915741"/>
      <w:bookmarkStart w:id="27249" w:name="_Toc76114366"/>
      <w:bookmarkStart w:id="27250" w:name="_Toc76544252"/>
      <w:bookmarkStart w:id="27251" w:name="_Toc82536374"/>
      <w:bookmarkStart w:id="27252" w:name="_Toc89952667"/>
      <w:bookmarkStart w:id="27253" w:name="_Toc98766483"/>
      <w:bookmarkStart w:id="27254" w:name="_Toc99702846"/>
      <w:bookmarkStart w:id="27255" w:name="_Toc106206632"/>
      <w:bookmarkStart w:id="27256" w:name="_Toc115080634"/>
      <w:bookmarkStart w:id="27257" w:name="_Toc120544941"/>
      <w:bookmarkStart w:id="27258" w:name="_Toc120545296"/>
      <w:bookmarkStart w:id="27259" w:name="_Toc120545912"/>
      <w:bookmarkStart w:id="27260" w:name="_Toc120606816"/>
      <w:bookmarkStart w:id="27261" w:name="_Toc120607170"/>
      <w:bookmarkStart w:id="27262" w:name="_Toc120607527"/>
      <w:bookmarkStart w:id="27263" w:name="_Toc120607890"/>
      <w:bookmarkStart w:id="27264" w:name="_Toc120608255"/>
      <w:bookmarkStart w:id="27265" w:name="_Toc120608635"/>
      <w:bookmarkStart w:id="27266" w:name="_Toc120609015"/>
      <w:bookmarkStart w:id="27267" w:name="_Toc120609406"/>
      <w:bookmarkStart w:id="27268" w:name="_Toc120609797"/>
      <w:bookmarkStart w:id="27269" w:name="_Toc120610198"/>
      <w:bookmarkStart w:id="27270" w:name="_Toc120610951"/>
      <w:bookmarkStart w:id="27271" w:name="_Toc120611360"/>
      <w:bookmarkStart w:id="27272" w:name="_Toc120611778"/>
      <w:bookmarkStart w:id="27273" w:name="_Toc120612198"/>
      <w:bookmarkStart w:id="27274" w:name="_Toc120612625"/>
      <w:bookmarkStart w:id="27275" w:name="_Toc120613054"/>
      <w:bookmarkStart w:id="27276" w:name="_Toc120613484"/>
      <w:bookmarkStart w:id="27277" w:name="_Toc120613914"/>
      <w:bookmarkStart w:id="27278" w:name="_Toc120614357"/>
      <w:bookmarkStart w:id="27279" w:name="_Toc120614816"/>
      <w:bookmarkStart w:id="27280" w:name="_Toc120615291"/>
      <w:bookmarkStart w:id="27281" w:name="_Toc120622499"/>
      <w:bookmarkStart w:id="27282" w:name="_Toc120623005"/>
      <w:bookmarkStart w:id="27283" w:name="_Toc120623643"/>
      <w:bookmarkStart w:id="27284" w:name="_Toc120624180"/>
      <w:bookmarkStart w:id="27285" w:name="_Toc120624717"/>
      <w:bookmarkStart w:id="27286" w:name="_Toc120625254"/>
      <w:bookmarkStart w:id="27287" w:name="_Toc120625791"/>
      <w:bookmarkStart w:id="27288" w:name="_Toc120626328"/>
      <w:bookmarkStart w:id="27289" w:name="_Toc120626875"/>
      <w:bookmarkStart w:id="27290" w:name="_Toc120627431"/>
      <w:bookmarkStart w:id="27291" w:name="_Toc120627996"/>
      <w:bookmarkStart w:id="27292" w:name="_Toc120628572"/>
      <w:bookmarkStart w:id="27293" w:name="_Toc120629157"/>
      <w:bookmarkStart w:id="27294" w:name="_Toc120629745"/>
      <w:bookmarkStart w:id="27295" w:name="_Toc120631246"/>
      <w:bookmarkStart w:id="27296" w:name="_Toc120631897"/>
      <w:bookmarkStart w:id="27297" w:name="_Toc120632547"/>
      <w:bookmarkStart w:id="27298" w:name="_Toc120633197"/>
      <w:bookmarkStart w:id="27299" w:name="_Toc120633847"/>
      <w:bookmarkStart w:id="27300" w:name="_Toc120634498"/>
      <w:bookmarkStart w:id="27301" w:name="_Toc120635149"/>
      <w:bookmarkStart w:id="27302" w:name="_Toc121754273"/>
      <w:bookmarkStart w:id="27303" w:name="_Toc121754943"/>
      <w:bookmarkStart w:id="27304" w:name="_Toc129108892"/>
      <w:bookmarkStart w:id="27305" w:name="_Toc129109557"/>
      <w:bookmarkStart w:id="27306" w:name="_Toc129110230"/>
      <w:bookmarkStart w:id="27307" w:name="_Toc130389350"/>
      <w:bookmarkStart w:id="27308" w:name="_Toc130390423"/>
      <w:bookmarkStart w:id="27309" w:name="_Toc130391111"/>
      <w:bookmarkStart w:id="27310" w:name="_Toc131624875"/>
      <w:bookmarkStart w:id="27311" w:name="_Toc137476308"/>
      <w:bookmarkStart w:id="27312" w:name="_Toc138872963"/>
      <w:bookmarkStart w:id="27313" w:name="_Toc138874549"/>
      <w:bookmarkStart w:id="27314" w:name="_Toc145525148"/>
      <w:bookmarkStart w:id="27315" w:name="_Toc153560273"/>
      <w:bookmarkStart w:id="27316" w:name="_Toc161647573"/>
      <w:bookmarkStart w:id="27317" w:name="_Toc169533172"/>
      <w:bookmarkStart w:id="27318" w:name="_Toc171519775"/>
      <w:bookmarkStart w:id="27319" w:name="_Toc176539508"/>
      <w:bookmarkStart w:id="27320" w:name="_Toc192246813"/>
      <w:bookmarkStart w:id="27321" w:name="_Toc210482604"/>
      <w:r w:rsidRPr="00C51560">
        <w:rPr>
          <w:lang w:eastAsia="zh-CN"/>
        </w:rPr>
        <w:t>9.7.4.4.1</w:t>
      </w:r>
      <w:r w:rsidRPr="00C51560">
        <w:rPr>
          <w:lang w:eastAsia="zh-CN"/>
        </w:rPr>
        <w:tab/>
        <w:t>Initial conditions</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2" w:name="_Toc21102743"/>
      <w:bookmarkStart w:id="27323" w:name="_Toc29810592"/>
      <w:bookmarkStart w:id="27324" w:name="_Toc36635944"/>
      <w:bookmarkStart w:id="27325" w:name="_Toc37272890"/>
      <w:bookmarkStart w:id="27326" w:name="_Toc45885967"/>
      <w:bookmarkStart w:id="27327" w:name="_Toc53183073"/>
      <w:bookmarkStart w:id="27328" w:name="_Toc58915740"/>
      <w:bookmarkStart w:id="27329" w:name="_Toc58917921"/>
      <w:bookmarkStart w:id="27330" w:name="_Toc66693790"/>
      <w:bookmarkStart w:id="27331" w:name="_Toc74915742"/>
      <w:bookmarkStart w:id="27332" w:name="_Toc76114367"/>
      <w:bookmarkStart w:id="27333" w:name="_Toc76544253"/>
      <w:bookmarkStart w:id="27334" w:name="_Toc82536375"/>
      <w:bookmarkStart w:id="27335" w:name="_Toc89952668"/>
      <w:bookmarkStart w:id="27336" w:name="_Toc98766484"/>
      <w:bookmarkStart w:id="27337" w:name="_Toc99702847"/>
      <w:bookmarkStart w:id="27338" w:name="_Toc106206633"/>
      <w:bookmarkStart w:id="27339" w:name="_Toc115080635"/>
      <w:bookmarkStart w:id="27340" w:name="_Toc120544942"/>
      <w:bookmarkStart w:id="27341" w:name="_Toc120545297"/>
      <w:bookmarkStart w:id="27342" w:name="_Toc120545913"/>
      <w:bookmarkStart w:id="27343" w:name="_Toc120606817"/>
      <w:bookmarkStart w:id="27344" w:name="_Toc120607171"/>
      <w:bookmarkStart w:id="27345" w:name="_Toc120607528"/>
      <w:bookmarkStart w:id="27346" w:name="_Toc120607891"/>
      <w:bookmarkStart w:id="27347" w:name="_Toc120608256"/>
      <w:bookmarkStart w:id="27348" w:name="_Toc120608636"/>
      <w:bookmarkStart w:id="27349" w:name="_Toc120609016"/>
      <w:bookmarkStart w:id="27350" w:name="_Toc120609407"/>
      <w:bookmarkStart w:id="27351" w:name="_Toc120609798"/>
      <w:bookmarkStart w:id="27352" w:name="_Toc120610199"/>
      <w:bookmarkStart w:id="27353" w:name="_Toc120610952"/>
      <w:bookmarkStart w:id="27354" w:name="_Toc120611361"/>
      <w:bookmarkStart w:id="27355" w:name="_Toc120611779"/>
      <w:bookmarkStart w:id="27356" w:name="_Toc120612199"/>
      <w:bookmarkStart w:id="27357" w:name="_Toc120612626"/>
      <w:bookmarkStart w:id="27358" w:name="_Toc120613055"/>
      <w:bookmarkStart w:id="27359" w:name="_Toc120613485"/>
      <w:bookmarkStart w:id="27360" w:name="_Toc120613915"/>
      <w:bookmarkStart w:id="27361" w:name="_Toc120614358"/>
      <w:bookmarkStart w:id="27362" w:name="_Toc120614817"/>
      <w:bookmarkStart w:id="27363" w:name="_Toc120615292"/>
      <w:bookmarkStart w:id="27364" w:name="_Toc120622500"/>
      <w:bookmarkStart w:id="27365" w:name="_Toc120623006"/>
      <w:bookmarkStart w:id="27366" w:name="_Toc120623644"/>
      <w:bookmarkStart w:id="27367" w:name="_Toc120624181"/>
      <w:bookmarkStart w:id="27368" w:name="_Toc120624718"/>
      <w:bookmarkStart w:id="27369" w:name="_Toc120625255"/>
      <w:bookmarkStart w:id="27370" w:name="_Toc120625792"/>
      <w:bookmarkStart w:id="27371" w:name="_Toc120626329"/>
      <w:bookmarkStart w:id="27372" w:name="_Toc120626876"/>
      <w:bookmarkStart w:id="27373" w:name="_Toc120627432"/>
      <w:bookmarkStart w:id="27374" w:name="_Toc120627997"/>
      <w:bookmarkStart w:id="27375" w:name="_Toc120628573"/>
      <w:bookmarkStart w:id="27376" w:name="_Toc120629158"/>
      <w:bookmarkStart w:id="27377" w:name="_Toc120629746"/>
      <w:bookmarkStart w:id="27378" w:name="_Toc120631247"/>
      <w:bookmarkStart w:id="27379" w:name="_Toc120631898"/>
      <w:bookmarkStart w:id="27380" w:name="_Toc120632548"/>
      <w:bookmarkStart w:id="27381" w:name="_Toc120633198"/>
      <w:bookmarkStart w:id="27382" w:name="_Toc120633848"/>
      <w:bookmarkStart w:id="27383" w:name="_Toc120634499"/>
      <w:bookmarkStart w:id="27384" w:name="_Toc120635150"/>
      <w:bookmarkStart w:id="27385" w:name="_Toc121754274"/>
      <w:bookmarkStart w:id="27386" w:name="_Toc121754944"/>
      <w:bookmarkStart w:id="27387" w:name="_Toc129108893"/>
      <w:bookmarkStart w:id="27388" w:name="_Toc129109558"/>
      <w:bookmarkStart w:id="27389" w:name="_Toc129110231"/>
      <w:bookmarkStart w:id="27390" w:name="_Toc130389351"/>
      <w:bookmarkStart w:id="27391" w:name="_Toc130390424"/>
      <w:bookmarkStart w:id="27392" w:name="_Toc130391112"/>
      <w:bookmarkStart w:id="27393" w:name="_Toc131624876"/>
      <w:bookmarkStart w:id="27394" w:name="_Toc137476309"/>
      <w:bookmarkStart w:id="27395" w:name="_Toc138872964"/>
      <w:bookmarkStart w:id="27396" w:name="_Toc138874550"/>
      <w:bookmarkStart w:id="27397" w:name="_Toc145525149"/>
      <w:bookmarkStart w:id="27398" w:name="_Toc153560274"/>
      <w:bookmarkStart w:id="27399" w:name="_Toc161647574"/>
      <w:bookmarkStart w:id="27400" w:name="_Toc169533173"/>
      <w:bookmarkStart w:id="27401" w:name="_Toc171519776"/>
      <w:bookmarkStart w:id="27402" w:name="_Toc176539509"/>
      <w:bookmarkStart w:id="27403" w:name="_Toc192246814"/>
      <w:bookmarkStart w:id="27404" w:name="_Toc210482605"/>
      <w:r w:rsidRPr="00C51560">
        <w:rPr>
          <w:lang w:eastAsia="zh-CN"/>
        </w:rPr>
        <w:t>9.7.4.4.2</w:t>
      </w:r>
      <w:r w:rsidRPr="00C51560">
        <w:rPr>
          <w:lang w:eastAsia="zh-CN"/>
        </w:rPr>
        <w:tab/>
        <w:t>Procedure</w:t>
      </w:r>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lastRenderedPageBreak/>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5" w:name="_Toc21102744"/>
      <w:bookmarkStart w:id="27406" w:name="_Toc29810593"/>
      <w:bookmarkStart w:id="27407" w:name="_Toc36635945"/>
      <w:bookmarkStart w:id="27408" w:name="_Toc37272891"/>
      <w:bookmarkStart w:id="27409" w:name="_Toc45885968"/>
      <w:bookmarkStart w:id="27410" w:name="_Toc53183074"/>
      <w:bookmarkStart w:id="27411" w:name="_Toc58915741"/>
      <w:bookmarkStart w:id="27412" w:name="_Toc58917922"/>
      <w:bookmarkStart w:id="27413" w:name="_Toc66693791"/>
      <w:bookmarkStart w:id="27414" w:name="_Toc74915743"/>
      <w:bookmarkStart w:id="27415" w:name="_Toc76114368"/>
      <w:bookmarkStart w:id="27416" w:name="_Toc76544254"/>
      <w:bookmarkStart w:id="27417" w:name="_Toc82536376"/>
      <w:bookmarkStart w:id="27418" w:name="_Toc89952669"/>
      <w:bookmarkStart w:id="27419" w:name="_Toc98766485"/>
      <w:bookmarkStart w:id="27420" w:name="_Toc99702848"/>
      <w:bookmarkStart w:id="27421" w:name="_Toc106206634"/>
      <w:bookmarkStart w:id="27422" w:name="_Toc115080636"/>
      <w:bookmarkStart w:id="27423" w:name="_Toc120544943"/>
      <w:bookmarkStart w:id="27424" w:name="_Toc120545298"/>
      <w:bookmarkStart w:id="27425" w:name="_Toc120545914"/>
      <w:bookmarkStart w:id="27426" w:name="_Toc120606818"/>
      <w:bookmarkStart w:id="27427" w:name="_Toc120607172"/>
      <w:bookmarkStart w:id="27428" w:name="_Toc120607529"/>
      <w:bookmarkStart w:id="27429" w:name="_Toc120607892"/>
      <w:bookmarkStart w:id="27430" w:name="_Toc120608257"/>
      <w:bookmarkStart w:id="27431" w:name="_Toc120608637"/>
      <w:bookmarkStart w:id="27432" w:name="_Toc120609017"/>
      <w:bookmarkStart w:id="27433" w:name="_Toc120609408"/>
      <w:bookmarkStart w:id="27434" w:name="_Toc120609799"/>
      <w:bookmarkStart w:id="27435" w:name="_Toc120610200"/>
      <w:bookmarkStart w:id="27436" w:name="_Toc120610953"/>
      <w:bookmarkStart w:id="27437" w:name="_Toc120611362"/>
      <w:bookmarkStart w:id="27438" w:name="_Toc120611780"/>
      <w:bookmarkStart w:id="27439" w:name="_Toc120612200"/>
      <w:bookmarkStart w:id="27440" w:name="_Toc120612627"/>
      <w:bookmarkStart w:id="27441" w:name="_Toc120613056"/>
      <w:bookmarkStart w:id="27442" w:name="_Toc120613486"/>
      <w:bookmarkStart w:id="27443" w:name="_Toc120613916"/>
      <w:bookmarkStart w:id="27444" w:name="_Toc120614359"/>
      <w:bookmarkStart w:id="27445" w:name="_Toc120614818"/>
      <w:bookmarkStart w:id="27446" w:name="_Toc120615293"/>
      <w:bookmarkStart w:id="27447" w:name="_Toc120622501"/>
      <w:bookmarkStart w:id="27448" w:name="_Toc120623007"/>
      <w:bookmarkStart w:id="27449" w:name="_Toc120623645"/>
      <w:bookmarkStart w:id="27450" w:name="_Toc120624182"/>
      <w:bookmarkStart w:id="27451" w:name="_Toc120624719"/>
      <w:bookmarkStart w:id="27452" w:name="_Toc120625256"/>
      <w:bookmarkStart w:id="27453" w:name="_Toc120625793"/>
      <w:bookmarkStart w:id="27454" w:name="_Toc120626330"/>
      <w:bookmarkStart w:id="27455" w:name="_Toc120626877"/>
      <w:bookmarkStart w:id="27456" w:name="_Toc120627433"/>
      <w:bookmarkStart w:id="27457" w:name="_Toc120627998"/>
      <w:bookmarkStart w:id="27458" w:name="_Toc120628574"/>
      <w:bookmarkStart w:id="27459" w:name="_Toc120629159"/>
      <w:bookmarkStart w:id="27460" w:name="_Toc120629747"/>
      <w:bookmarkStart w:id="27461" w:name="_Toc120631248"/>
      <w:bookmarkStart w:id="27462" w:name="_Toc120631899"/>
      <w:bookmarkStart w:id="27463" w:name="_Toc120632549"/>
      <w:bookmarkStart w:id="27464" w:name="_Toc120633199"/>
      <w:bookmarkStart w:id="27465" w:name="_Toc120633849"/>
      <w:bookmarkStart w:id="27466" w:name="_Toc120634500"/>
      <w:bookmarkStart w:id="27467" w:name="_Toc120635151"/>
      <w:bookmarkStart w:id="27468" w:name="_Toc121754275"/>
      <w:bookmarkStart w:id="27469" w:name="_Toc121754945"/>
      <w:bookmarkStart w:id="27470" w:name="_Toc129108894"/>
      <w:bookmarkStart w:id="27471" w:name="_Toc129109559"/>
      <w:bookmarkStart w:id="27472" w:name="_Toc129110232"/>
      <w:bookmarkStart w:id="27473" w:name="_Toc130389352"/>
      <w:bookmarkStart w:id="27474" w:name="_Toc130390425"/>
      <w:bookmarkStart w:id="27475" w:name="_Toc130391113"/>
      <w:bookmarkStart w:id="27476" w:name="_Toc131624877"/>
      <w:bookmarkStart w:id="27477" w:name="_Toc137476310"/>
      <w:bookmarkStart w:id="27478" w:name="_Toc138872965"/>
      <w:bookmarkStart w:id="27479" w:name="_Toc138874551"/>
      <w:bookmarkStart w:id="27480" w:name="_Toc145525150"/>
      <w:bookmarkStart w:id="27481" w:name="_Toc153560275"/>
      <w:bookmarkStart w:id="27482" w:name="_Toc161647575"/>
      <w:bookmarkStart w:id="27483" w:name="_Toc169533174"/>
      <w:bookmarkStart w:id="27484" w:name="_Toc171519777"/>
      <w:bookmarkStart w:id="27485" w:name="_Toc176539510"/>
      <w:bookmarkStart w:id="27486" w:name="_Toc192246815"/>
      <w:bookmarkStart w:id="27487" w:name="_Toc210482606"/>
      <w:r w:rsidRPr="00701B37">
        <w:rPr>
          <w:lang w:eastAsia="zh-CN"/>
        </w:rPr>
        <w:t>9.7.4.5</w:t>
      </w:r>
      <w:r w:rsidRPr="00701B37">
        <w:rPr>
          <w:lang w:eastAsia="zh-CN"/>
        </w:rPr>
        <w:tab/>
        <w:t>Test requirements</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88" w:name="_Toc21102758"/>
      <w:bookmarkStart w:id="27489" w:name="_Toc29810607"/>
      <w:bookmarkStart w:id="27490" w:name="_Toc36635959"/>
      <w:bookmarkStart w:id="27491" w:name="_Toc37272905"/>
      <w:bookmarkStart w:id="27492" w:name="_Toc45885984"/>
      <w:bookmarkStart w:id="27493" w:name="_Toc53183077"/>
      <w:bookmarkStart w:id="27494" w:name="_Toc58915744"/>
      <w:bookmarkStart w:id="27495" w:name="_Toc58917925"/>
      <w:bookmarkStart w:id="27496" w:name="_Toc66693794"/>
      <w:bookmarkStart w:id="27497" w:name="_Toc74915746"/>
      <w:bookmarkStart w:id="27498" w:name="_Toc76114371"/>
      <w:bookmarkStart w:id="27499" w:name="_Toc76544257"/>
      <w:bookmarkStart w:id="27500" w:name="_Toc82536379"/>
      <w:bookmarkStart w:id="27501" w:name="_Toc89952672"/>
      <w:bookmarkStart w:id="27502" w:name="_Toc98766488"/>
      <w:bookmarkStart w:id="27503" w:name="_Toc99702851"/>
      <w:bookmarkStart w:id="27504" w:name="_Toc106206637"/>
      <w:bookmarkStart w:id="27505" w:name="_Toc115080639"/>
      <w:bookmarkStart w:id="27506" w:name="_Toc120544944"/>
      <w:bookmarkStart w:id="27507" w:name="_Toc120545299"/>
      <w:bookmarkStart w:id="27508" w:name="_Toc120545915"/>
      <w:bookmarkStart w:id="27509" w:name="_Toc120606819"/>
      <w:bookmarkStart w:id="27510" w:name="_Toc120607173"/>
      <w:bookmarkStart w:id="27511" w:name="_Toc120607530"/>
      <w:bookmarkStart w:id="27512" w:name="_Toc120607893"/>
      <w:bookmarkStart w:id="27513" w:name="_Toc120608258"/>
      <w:bookmarkStart w:id="27514" w:name="_Toc120608638"/>
      <w:bookmarkStart w:id="27515" w:name="_Toc120609018"/>
      <w:bookmarkStart w:id="27516" w:name="_Toc120609409"/>
      <w:bookmarkStart w:id="27517" w:name="_Toc120609800"/>
      <w:bookmarkStart w:id="27518" w:name="_Toc120610201"/>
      <w:bookmarkStart w:id="27519" w:name="_Toc120610954"/>
      <w:bookmarkStart w:id="27520" w:name="_Toc120611363"/>
      <w:bookmarkStart w:id="27521" w:name="_Toc120611781"/>
      <w:bookmarkStart w:id="27522" w:name="_Toc120612201"/>
      <w:bookmarkStart w:id="27523" w:name="_Toc120612628"/>
      <w:bookmarkStart w:id="27524" w:name="_Toc120613057"/>
      <w:bookmarkStart w:id="27525" w:name="_Toc120613487"/>
      <w:bookmarkStart w:id="27526" w:name="_Toc120613917"/>
      <w:bookmarkStart w:id="27527" w:name="_Toc120614360"/>
      <w:bookmarkStart w:id="27528" w:name="_Toc120614819"/>
      <w:bookmarkStart w:id="27529" w:name="_Toc120615294"/>
      <w:bookmarkStart w:id="27530" w:name="_Toc120622502"/>
      <w:bookmarkStart w:id="27531" w:name="_Toc120623008"/>
      <w:bookmarkStart w:id="27532" w:name="_Toc120623646"/>
      <w:bookmarkStart w:id="27533" w:name="_Toc120624183"/>
      <w:bookmarkStart w:id="27534" w:name="_Toc120624720"/>
      <w:bookmarkStart w:id="27535" w:name="_Toc120625257"/>
      <w:bookmarkStart w:id="27536" w:name="_Toc120625794"/>
      <w:bookmarkStart w:id="27537" w:name="_Toc120626331"/>
      <w:bookmarkStart w:id="27538" w:name="_Toc120626878"/>
      <w:bookmarkStart w:id="27539" w:name="_Toc120627434"/>
      <w:bookmarkStart w:id="27540" w:name="_Toc120627999"/>
      <w:bookmarkStart w:id="27541" w:name="_Toc120628575"/>
      <w:bookmarkStart w:id="27542" w:name="_Toc120629160"/>
      <w:bookmarkStart w:id="27543" w:name="_Toc120629748"/>
      <w:bookmarkStart w:id="27544" w:name="_Toc120631249"/>
      <w:bookmarkStart w:id="27545" w:name="_Toc120631900"/>
      <w:bookmarkStart w:id="27546" w:name="_Toc120632550"/>
      <w:bookmarkStart w:id="27547" w:name="_Toc120633200"/>
      <w:bookmarkStart w:id="27548" w:name="_Toc120633850"/>
      <w:bookmarkStart w:id="27549" w:name="_Toc120634501"/>
      <w:bookmarkStart w:id="27550" w:name="_Toc120635152"/>
      <w:bookmarkStart w:id="27551" w:name="_Toc121754276"/>
      <w:bookmarkStart w:id="27552" w:name="_Toc121754946"/>
      <w:bookmarkStart w:id="27553" w:name="_Toc129108895"/>
      <w:bookmarkStart w:id="27554" w:name="_Toc129109560"/>
      <w:bookmarkStart w:id="27555" w:name="_Toc129110233"/>
      <w:bookmarkStart w:id="27556" w:name="_Toc130389353"/>
      <w:bookmarkStart w:id="27557" w:name="_Toc130390426"/>
      <w:bookmarkStart w:id="27558" w:name="_Toc130391114"/>
      <w:bookmarkStart w:id="27559" w:name="_Toc131624878"/>
      <w:bookmarkStart w:id="27560" w:name="_Toc137476311"/>
      <w:bookmarkStart w:id="27561" w:name="_Toc138872966"/>
      <w:bookmarkStart w:id="27562" w:name="_Toc138874552"/>
      <w:bookmarkStart w:id="27563" w:name="_Toc145525151"/>
      <w:bookmarkStart w:id="27564" w:name="_Toc153560276"/>
      <w:bookmarkStart w:id="27565" w:name="_Toc161647576"/>
      <w:bookmarkStart w:id="27566" w:name="_Toc169533175"/>
      <w:bookmarkStart w:id="27567" w:name="_Toc171519778"/>
      <w:bookmarkStart w:id="27568" w:name="_Toc176539511"/>
      <w:bookmarkStart w:id="27569" w:name="_Toc192246816"/>
      <w:bookmarkStart w:id="27570" w:name="_Toc210482607"/>
      <w:r w:rsidRPr="00A539B3">
        <w:rPr>
          <w:color w:val="000000" w:themeColor="text1"/>
        </w:rPr>
        <w:t>9.7.5</w:t>
      </w:r>
      <w:r w:rsidRPr="00A539B3">
        <w:rPr>
          <w:color w:val="000000" w:themeColor="text1"/>
        </w:rPr>
        <w:tab/>
        <w:t>OTA transmitter spurious emissions</w:t>
      </w:r>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p>
    <w:p w14:paraId="17FF8937" w14:textId="2E6EE261" w:rsidR="00DF5E1B" w:rsidRPr="00470051" w:rsidRDefault="00DF5E1B" w:rsidP="003267B6">
      <w:pPr>
        <w:pStyle w:val="Heading4"/>
        <w:tabs>
          <w:tab w:val="left" w:pos="8080"/>
        </w:tabs>
      </w:pPr>
      <w:bookmarkStart w:id="27571" w:name="_Toc21102759"/>
      <w:bookmarkStart w:id="27572" w:name="_Toc29810608"/>
      <w:bookmarkStart w:id="27573" w:name="_Toc36635960"/>
      <w:bookmarkStart w:id="27574" w:name="_Toc37272906"/>
      <w:bookmarkStart w:id="27575" w:name="_Toc45885985"/>
      <w:bookmarkStart w:id="27576" w:name="_Toc53183078"/>
      <w:bookmarkStart w:id="27577" w:name="_Toc58915745"/>
      <w:bookmarkStart w:id="27578" w:name="_Toc58917926"/>
      <w:bookmarkStart w:id="27579" w:name="_Toc66693795"/>
      <w:bookmarkStart w:id="27580" w:name="_Toc74915747"/>
      <w:bookmarkStart w:id="27581" w:name="_Toc76114372"/>
      <w:bookmarkStart w:id="27582" w:name="_Toc76544258"/>
      <w:bookmarkStart w:id="27583" w:name="_Toc82536380"/>
      <w:bookmarkStart w:id="27584" w:name="_Toc89952673"/>
      <w:bookmarkStart w:id="27585" w:name="_Toc98766489"/>
      <w:bookmarkStart w:id="27586" w:name="_Toc99702852"/>
      <w:bookmarkStart w:id="27587" w:name="_Toc106206638"/>
      <w:bookmarkStart w:id="27588" w:name="_Toc115080640"/>
      <w:bookmarkStart w:id="27589" w:name="_Toc120626332"/>
      <w:bookmarkStart w:id="27590" w:name="_Toc120626879"/>
      <w:bookmarkStart w:id="27591" w:name="_Toc120627435"/>
      <w:bookmarkStart w:id="27592" w:name="_Toc120628000"/>
      <w:bookmarkStart w:id="27593" w:name="_Toc120628576"/>
      <w:bookmarkStart w:id="27594" w:name="_Toc120629161"/>
      <w:bookmarkStart w:id="27595" w:name="_Toc120629749"/>
      <w:bookmarkStart w:id="27596" w:name="_Toc120631250"/>
      <w:bookmarkStart w:id="27597" w:name="_Toc120631901"/>
      <w:bookmarkStart w:id="27598" w:name="_Toc120632551"/>
      <w:bookmarkStart w:id="27599" w:name="_Toc120633201"/>
      <w:bookmarkStart w:id="27600" w:name="_Toc120633851"/>
      <w:bookmarkStart w:id="27601" w:name="_Toc120634502"/>
      <w:bookmarkStart w:id="27602" w:name="_Toc120635153"/>
      <w:bookmarkStart w:id="27603" w:name="_Toc121754277"/>
      <w:bookmarkStart w:id="27604" w:name="_Toc121754947"/>
      <w:bookmarkStart w:id="27605" w:name="_Toc129108896"/>
      <w:bookmarkStart w:id="27606" w:name="_Toc129109561"/>
      <w:bookmarkStart w:id="27607" w:name="_Toc129110234"/>
      <w:bookmarkStart w:id="27608" w:name="_Toc130389354"/>
      <w:bookmarkStart w:id="27609" w:name="_Toc130390427"/>
      <w:bookmarkStart w:id="27610" w:name="_Toc130391115"/>
      <w:bookmarkStart w:id="27611" w:name="_Toc131624879"/>
      <w:bookmarkStart w:id="27612" w:name="_Toc137476312"/>
      <w:bookmarkStart w:id="27613" w:name="_Toc138872967"/>
      <w:bookmarkStart w:id="27614" w:name="_Toc138874553"/>
      <w:bookmarkStart w:id="27615" w:name="_Toc145525152"/>
      <w:bookmarkStart w:id="27616" w:name="_Toc153560277"/>
      <w:bookmarkStart w:id="27617" w:name="_Toc161647577"/>
      <w:bookmarkStart w:id="27618" w:name="_Toc169533176"/>
      <w:bookmarkStart w:id="27619" w:name="_Toc171519779"/>
      <w:bookmarkStart w:id="27620" w:name="_Toc176539512"/>
      <w:bookmarkStart w:id="27621" w:name="_Toc192246817"/>
      <w:bookmarkStart w:id="27622" w:name="_Hlk76115578"/>
      <w:bookmarkStart w:id="27623" w:name="_Toc210482608"/>
      <w:r>
        <w:t>9</w:t>
      </w:r>
      <w:r w:rsidRPr="00470051">
        <w:t>.7.5.1</w:t>
      </w:r>
      <w:r w:rsidRPr="00470051">
        <w:tab/>
        <w:t>General</w:t>
      </w:r>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3"/>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2"/>
    <w:p w14:paraId="617B3413" w14:textId="003B53A3" w:rsidR="00E80BDD" w:rsidRPr="00DE1B1C" w:rsidRDefault="00E80BDD" w:rsidP="00C61166">
      <w:pPr>
        <w:pStyle w:val="NO"/>
      </w:pPr>
      <w:r>
        <w:lastRenderedPageBreak/>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4" w:name="_Toc21102760"/>
      <w:bookmarkStart w:id="27625" w:name="_Toc29810609"/>
      <w:bookmarkStart w:id="27626" w:name="_Toc36635961"/>
      <w:bookmarkStart w:id="27627" w:name="_Toc37272907"/>
      <w:bookmarkStart w:id="27628" w:name="_Toc45885986"/>
      <w:bookmarkStart w:id="27629" w:name="_Toc53183079"/>
      <w:bookmarkStart w:id="27630" w:name="_Toc58915746"/>
      <w:bookmarkStart w:id="27631" w:name="_Toc58917927"/>
      <w:bookmarkStart w:id="27632" w:name="_Toc66693796"/>
      <w:bookmarkStart w:id="27633" w:name="_Toc74915748"/>
      <w:bookmarkStart w:id="27634" w:name="_Toc76114373"/>
      <w:bookmarkStart w:id="27635" w:name="_Toc76544259"/>
      <w:bookmarkStart w:id="27636" w:name="_Toc82536381"/>
      <w:bookmarkStart w:id="27637" w:name="_Toc89952674"/>
      <w:bookmarkStart w:id="27638" w:name="_Toc98766490"/>
      <w:bookmarkStart w:id="27639" w:name="_Toc99702853"/>
      <w:bookmarkStart w:id="27640" w:name="_Toc106206639"/>
      <w:bookmarkStart w:id="27641" w:name="_Toc115080641"/>
      <w:bookmarkStart w:id="27642" w:name="_Toc120626333"/>
      <w:bookmarkStart w:id="27643" w:name="_Toc120626880"/>
      <w:bookmarkStart w:id="27644" w:name="_Toc120627436"/>
      <w:bookmarkStart w:id="27645" w:name="_Toc120628001"/>
      <w:bookmarkStart w:id="27646" w:name="_Toc120628577"/>
      <w:bookmarkStart w:id="27647" w:name="_Toc120629162"/>
      <w:bookmarkStart w:id="27648" w:name="_Toc120629750"/>
      <w:bookmarkStart w:id="27649" w:name="_Toc120631251"/>
      <w:bookmarkStart w:id="27650" w:name="_Toc120631902"/>
      <w:bookmarkStart w:id="27651" w:name="_Toc120632552"/>
      <w:bookmarkStart w:id="27652" w:name="_Toc120633202"/>
      <w:bookmarkStart w:id="27653" w:name="_Toc120633852"/>
      <w:bookmarkStart w:id="27654" w:name="_Toc120634503"/>
      <w:bookmarkStart w:id="27655" w:name="_Toc120635154"/>
      <w:bookmarkStart w:id="27656" w:name="_Toc121754278"/>
      <w:bookmarkStart w:id="27657" w:name="_Toc121754948"/>
      <w:bookmarkStart w:id="27658" w:name="_Toc129108897"/>
      <w:bookmarkStart w:id="27659" w:name="_Toc129109562"/>
      <w:bookmarkStart w:id="27660" w:name="_Toc129110235"/>
      <w:bookmarkStart w:id="27661" w:name="_Toc130389355"/>
      <w:bookmarkStart w:id="27662" w:name="_Toc130390428"/>
      <w:bookmarkStart w:id="27663" w:name="_Toc130391116"/>
      <w:bookmarkStart w:id="27664" w:name="_Toc131624880"/>
      <w:bookmarkStart w:id="27665" w:name="_Toc137476313"/>
      <w:bookmarkStart w:id="27666" w:name="_Toc138872968"/>
      <w:bookmarkStart w:id="27667" w:name="_Toc138874554"/>
      <w:bookmarkStart w:id="27668" w:name="_Toc145525153"/>
      <w:bookmarkStart w:id="27669" w:name="_Toc153560278"/>
      <w:bookmarkStart w:id="27670" w:name="_Toc161647578"/>
      <w:bookmarkStart w:id="27671" w:name="_Toc169533177"/>
      <w:bookmarkStart w:id="27672" w:name="_Toc171519780"/>
      <w:bookmarkStart w:id="27673" w:name="_Toc176539513"/>
      <w:bookmarkStart w:id="27674" w:name="_Toc192246818"/>
      <w:bookmarkStart w:id="27675" w:name="_Toc210482609"/>
      <w:r>
        <w:t>9</w:t>
      </w:r>
      <w:r w:rsidRPr="00470051">
        <w:t>.7.5.2</w:t>
      </w:r>
      <w:r w:rsidRPr="00470051">
        <w:tab/>
        <w:t>General OTA transmitter spurious emissions requirements</w:t>
      </w:r>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p>
    <w:p w14:paraId="64EC7EA9" w14:textId="77777777" w:rsidR="00DF5E1B" w:rsidRPr="00470051" w:rsidRDefault="00DF5E1B" w:rsidP="003267B6">
      <w:pPr>
        <w:pStyle w:val="Heading5"/>
      </w:pPr>
      <w:bookmarkStart w:id="27676" w:name="_Toc21102761"/>
      <w:bookmarkStart w:id="27677" w:name="_Toc29810610"/>
      <w:bookmarkStart w:id="27678" w:name="_Toc36635962"/>
      <w:bookmarkStart w:id="27679" w:name="_Toc37272908"/>
      <w:bookmarkStart w:id="27680" w:name="_Toc45885987"/>
      <w:bookmarkStart w:id="27681" w:name="_Toc53183080"/>
      <w:bookmarkStart w:id="27682" w:name="_Toc58915747"/>
      <w:bookmarkStart w:id="27683" w:name="_Toc58917928"/>
      <w:bookmarkStart w:id="27684" w:name="_Toc66693797"/>
      <w:bookmarkStart w:id="27685" w:name="_Toc74915749"/>
      <w:bookmarkStart w:id="27686" w:name="_Toc76114374"/>
      <w:bookmarkStart w:id="27687" w:name="_Toc76544260"/>
      <w:bookmarkStart w:id="27688" w:name="_Toc82536382"/>
      <w:bookmarkStart w:id="27689" w:name="_Toc89952675"/>
      <w:bookmarkStart w:id="27690" w:name="_Toc98766491"/>
      <w:bookmarkStart w:id="27691" w:name="_Toc99702854"/>
      <w:bookmarkStart w:id="27692" w:name="_Toc106206640"/>
      <w:bookmarkStart w:id="27693" w:name="_Toc115080642"/>
      <w:bookmarkStart w:id="27694" w:name="_Toc120626334"/>
      <w:bookmarkStart w:id="27695" w:name="_Toc120626881"/>
      <w:bookmarkStart w:id="27696" w:name="_Toc120627437"/>
      <w:bookmarkStart w:id="27697" w:name="_Toc120628002"/>
      <w:bookmarkStart w:id="27698" w:name="_Toc120628578"/>
      <w:bookmarkStart w:id="27699" w:name="_Toc120629163"/>
      <w:bookmarkStart w:id="27700" w:name="_Toc120629751"/>
      <w:bookmarkStart w:id="27701" w:name="_Toc120631252"/>
      <w:bookmarkStart w:id="27702" w:name="_Toc120631903"/>
      <w:bookmarkStart w:id="27703" w:name="_Toc120632553"/>
      <w:bookmarkStart w:id="27704" w:name="_Toc120633203"/>
      <w:bookmarkStart w:id="27705" w:name="_Toc120633853"/>
      <w:bookmarkStart w:id="27706" w:name="_Toc120634504"/>
      <w:bookmarkStart w:id="27707" w:name="_Toc120635155"/>
      <w:bookmarkStart w:id="27708" w:name="_Toc121754279"/>
      <w:bookmarkStart w:id="27709" w:name="_Toc121754949"/>
      <w:bookmarkStart w:id="27710" w:name="_Toc129108898"/>
      <w:bookmarkStart w:id="27711" w:name="_Toc129109563"/>
      <w:bookmarkStart w:id="27712" w:name="_Toc129110236"/>
      <w:bookmarkStart w:id="27713" w:name="_Toc130389356"/>
      <w:bookmarkStart w:id="27714" w:name="_Toc130390429"/>
      <w:bookmarkStart w:id="27715" w:name="_Toc130391117"/>
      <w:bookmarkStart w:id="27716" w:name="_Toc131624881"/>
      <w:bookmarkStart w:id="27717" w:name="_Toc137476314"/>
      <w:bookmarkStart w:id="27718" w:name="_Toc138872969"/>
      <w:bookmarkStart w:id="27719" w:name="_Toc138874555"/>
      <w:bookmarkStart w:id="27720" w:name="_Toc145525154"/>
      <w:bookmarkStart w:id="27721" w:name="_Toc153560279"/>
      <w:bookmarkStart w:id="27722" w:name="_Toc161647579"/>
      <w:bookmarkStart w:id="27723" w:name="_Toc169533178"/>
      <w:bookmarkStart w:id="27724" w:name="_Toc171519781"/>
      <w:bookmarkStart w:id="27725" w:name="_Toc176539514"/>
      <w:bookmarkStart w:id="27726" w:name="_Toc192246819"/>
      <w:bookmarkStart w:id="27727" w:name="_Toc210482610"/>
      <w:r>
        <w:t>9</w:t>
      </w:r>
      <w:r w:rsidRPr="00470051">
        <w:t>.7.5.2.1</w:t>
      </w:r>
      <w:r w:rsidRPr="00470051">
        <w:tab/>
        <w:t>Definition and applicability</w:t>
      </w:r>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28" w:name="_Toc21102762"/>
      <w:bookmarkStart w:id="27729" w:name="_Toc29810611"/>
      <w:bookmarkStart w:id="27730" w:name="_Toc36635963"/>
      <w:bookmarkStart w:id="27731" w:name="_Toc37272909"/>
      <w:bookmarkStart w:id="27732" w:name="_Toc45885988"/>
      <w:bookmarkStart w:id="27733" w:name="_Toc53183081"/>
      <w:bookmarkStart w:id="27734" w:name="_Toc58915748"/>
      <w:bookmarkStart w:id="27735" w:name="_Toc58917929"/>
      <w:bookmarkStart w:id="27736" w:name="_Toc66693798"/>
      <w:bookmarkStart w:id="27737" w:name="_Toc74915750"/>
      <w:bookmarkStart w:id="27738" w:name="_Toc76114375"/>
      <w:bookmarkStart w:id="27739" w:name="_Toc76544261"/>
      <w:bookmarkStart w:id="27740" w:name="_Toc82536383"/>
      <w:bookmarkStart w:id="27741" w:name="_Toc89952676"/>
      <w:bookmarkStart w:id="27742" w:name="_Toc98766492"/>
      <w:bookmarkStart w:id="27743" w:name="_Toc99702855"/>
      <w:bookmarkStart w:id="27744" w:name="_Toc106206641"/>
      <w:bookmarkStart w:id="27745" w:name="_Toc115080643"/>
      <w:bookmarkStart w:id="27746" w:name="_Toc120626335"/>
      <w:bookmarkStart w:id="27747" w:name="_Toc120626882"/>
      <w:bookmarkStart w:id="27748" w:name="_Toc120627438"/>
      <w:bookmarkStart w:id="27749" w:name="_Toc120628003"/>
      <w:bookmarkStart w:id="27750" w:name="_Toc120628579"/>
      <w:bookmarkStart w:id="27751" w:name="_Toc120629164"/>
      <w:bookmarkStart w:id="27752" w:name="_Toc120629752"/>
      <w:bookmarkStart w:id="27753" w:name="_Toc120631253"/>
      <w:bookmarkStart w:id="27754" w:name="_Toc120631904"/>
      <w:bookmarkStart w:id="27755" w:name="_Toc120632554"/>
      <w:bookmarkStart w:id="27756" w:name="_Toc120633204"/>
      <w:bookmarkStart w:id="27757" w:name="_Toc120633854"/>
      <w:bookmarkStart w:id="27758" w:name="_Toc120634505"/>
      <w:bookmarkStart w:id="27759" w:name="_Toc120635156"/>
      <w:bookmarkStart w:id="27760" w:name="_Toc121754280"/>
      <w:bookmarkStart w:id="27761" w:name="_Toc121754950"/>
      <w:bookmarkStart w:id="27762" w:name="_Toc129108899"/>
      <w:bookmarkStart w:id="27763" w:name="_Toc129109564"/>
      <w:bookmarkStart w:id="27764" w:name="_Toc129110237"/>
      <w:bookmarkStart w:id="27765" w:name="_Toc130389357"/>
      <w:bookmarkStart w:id="27766" w:name="_Toc130390430"/>
      <w:bookmarkStart w:id="27767" w:name="_Toc130391118"/>
      <w:bookmarkStart w:id="27768" w:name="_Toc131624882"/>
      <w:bookmarkStart w:id="27769" w:name="_Toc137476315"/>
      <w:bookmarkStart w:id="27770" w:name="_Toc138872970"/>
      <w:bookmarkStart w:id="27771" w:name="_Toc138874556"/>
      <w:bookmarkStart w:id="27772" w:name="_Toc145525155"/>
      <w:bookmarkStart w:id="27773" w:name="_Toc153560280"/>
      <w:bookmarkStart w:id="27774" w:name="_Toc161647580"/>
      <w:bookmarkStart w:id="27775" w:name="_Toc169533179"/>
      <w:bookmarkStart w:id="27776" w:name="_Toc171519782"/>
      <w:bookmarkStart w:id="27777" w:name="_Toc176539515"/>
      <w:bookmarkStart w:id="27778" w:name="_Toc192246820"/>
      <w:bookmarkStart w:id="27779" w:name="_Toc210482611"/>
      <w:r>
        <w:t>9</w:t>
      </w:r>
      <w:r w:rsidRPr="00470051">
        <w:t>.7.5.2.2</w:t>
      </w:r>
      <w:r w:rsidRPr="00470051">
        <w:tab/>
        <w:t>Minimum requirement</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0" w:name="_Toc21102763"/>
      <w:bookmarkStart w:id="27781" w:name="_Toc29810612"/>
      <w:bookmarkStart w:id="27782" w:name="_Toc36635964"/>
      <w:bookmarkStart w:id="27783" w:name="_Toc37272910"/>
      <w:bookmarkStart w:id="27784" w:name="_Toc45885989"/>
      <w:bookmarkStart w:id="27785" w:name="_Toc53183082"/>
      <w:bookmarkStart w:id="27786" w:name="_Toc58915749"/>
      <w:bookmarkStart w:id="27787" w:name="_Toc58917930"/>
      <w:bookmarkStart w:id="27788" w:name="_Toc66693799"/>
      <w:bookmarkStart w:id="27789" w:name="_Toc74915751"/>
      <w:bookmarkStart w:id="27790" w:name="_Toc76114376"/>
      <w:bookmarkStart w:id="27791" w:name="_Toc76544262"/>
      <w:bookmarkStart w:id="27792" w:name="_Toc82536384"/>
      <w:bookmarkStart w:id="27793" w:name="_Toc89952677"/>
      <w:bookmarkStart w:id="27794" w:name="_Toc98766493"/>
      <w:bookmarkStart w:id="27795" w:name="_Toc99702856"/>
      <w:bookmarkStart w:id="27796" w:name="_Toc106206642"/>
      <w:bookmarkStart w:id="27797" w:name="_Toc115080644"/>
      <w:bookmarkStart w:id="27798" w:name="_Toc120626336"/>
      <w:bookmarkStart w:id="27799" w:name="_Toc120626883"/>
      <w:bookmarkStart w:id="27800" w:name="_Toc120627439"/>
      <w:bookmarkStart w:id="27801" w:name="_Toc120628004"/>
      <w:bookmarkStart w:id="27802" w:name="_Toc120628580"/>
      <w:bookmarkStart w:id="27803" w:name="_Toc120629165"/>
      <w:bookmarkStart w:id="27804" w:name="_Toc120629753"/>
      <w:bookmarkStart w:id="27805" w:name="_Toc120631254"/>
      <w:bookmarkStart w:id="27806" w:name="_Toc120631905"/>
      <w:bookmarkStart w:id="27807" w:name="_Toc120632555"/>
      <w:bookmarkStart w:id="27808" w:name="_Toc120633205"/>
      <w:bookmarkStart w:id="27809" w:name="_Toc120633855"/>
      <w:bookmarkStart w:id="27810" w:name="_Toc120634506"/>
      <w:bookmarkStart w:id="27811" w:name="_Toc120635157"/>
      <w:bookmarkStart w:id="27812" w:name="_Toc121754281"/>
      <w:bookmarkStart w:id="27813" w:name="_Toc121754951"/>
      <w:bookmarkStart w:id="27814" w:name="_Toc129108900"/>
      <w:bookmarkStart w:id="27815" w:name="_Toc129109565"/>
      <w:bookmarkStart w:id="27816" w:name="_Toc129110238"/>
      <w:bookmarkStart w:id="27817" w:name="_Toc130389358"/>
      <w:bookmarkStart w:id="27818" w:name="_Toc130390431"/>
      <w:bookmarkStart w:id="27819" w:name="_Toc130391119"/>
      <w:bookmarkStart w:id="27820" w:name="_Toc131624883"/>
      <w:bookmarkStart w:id="27821" w:name="_Toc137476316"/>
      <w:bookmarkStart w:id="27822" w:name="_Toc138872971"/>
      <w:bookmarkStart w:id="27823" w:name="_Toc138874557"/>
      <w:bookmarkStart w:id="27824" w:name="_Toc145525156"/>
      <w:bookmarkStart w:id="27825" w:name="_Toc153560281"/>
      <w:bookmarkStart w:id="27826" w:name="_Toc161647581"/>
      <w:bookmarkStart w:id="27827" w:name="_Toc169533180"/>
      <w:bookmarkStart w:id="27828" w:name="_Toc171519783"/>
      <w:bookmarkStart w:id="27829" w:name="_Toc176539516"/>
      <w:bookmarkStart w:id="27830" w:name="_Toc192246821"/>
      <w:bookmarkStart w:id="27831" w:name="_Toc210482612"/>
      <w:r>
        <w:t>9</w:t>
      </w:r>
      <w:r w:rsidRPr="00470051">
        <w:t>.7.5.2.3</w:t>
      </w:r>
      <w:r w:rsidRPr="00470051">
        <w:tab/>
        <w:t>Test purpose</w:t>
      </w:r>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2" w:name="_Toc21102764"/>
      <w:bookmarkStart w:id="27833" w:name="_Toc29810613"/>
      <w:bookmarkStart w:id="27834" w:name="_Toc36635965"/>
      <w:bookmarkStart w:id="27835" w:name="_Toc37272911"/>
      <w:bookmarkStart w:id="27836" w:name="_Toc45885990"/>
      <w:bookmarkStart w:id="27837" w:name="_Toc53183083"/>
      <w:bookmarkStart w:id="27838" w:name="_Toc58915750"/>
      <w:bookmarkStart w:id="27839" w:name="_Toc58917931"/>
      <w:bookmarkStart w:id="27840" w:name="_Toc66693800"/>
      <w:bookmarkStart w:id="27841" w:name="_Toc74915752"/>
      <w:bookmarkStart w:id="27842" w:name="_Toc76114377"/>
      <w:bookmarkStart w:id="27843" w:name="_Toc76544263"/>
      <w:bookmarkStart w:id="27844" w:name="_Toc82536385"/>
      <w:bookmarkStart w:id="27845" w:name="_Toc89952678"/>
      <w:bookmarkStart w:id="27846" w:name="_Toc98766494"/>
      <w:bookmarkStart w:id="27847" w:name="_Toc99702857"/>
      <w:bookmarkStart w:id="27848" w:name="_Toc106206643"/>
      <w:bookmarkStart w:id="27849" w:name="_Toc115080645"/>
      <w:bookmarkStart w:id="27850" w:name="_Toc120626337"/>
      <w:bookmarkStart w:id="27851" w:name="_Toc120626884"/>
      <w:bookmarkStart w:id="27852" w:name="_Toc120627440"/>
      <w:bookmarkStart w:id="27853" w:name="_Toc120628005"/>
      <w:bookmarkStart w:id="27854" w:name="_Toc120628581"/>
      <w:bookmarkStart w:id="27855" w:name="_Toc120629166"/>
      <w:bookmarkStart w:id="27856" w:name="_Toc120629754"/>
      <w:bookmarkStart w:id="27857" w:name="_Toc120631255"/>
      <w:bookmarkStart w:id="27858" w:name="_Toc120631906"/>
      <w:bookmarkStart w:id="27859" w:name="_Toc120632556"/>
      <w:bookmarkStart w:id="27860" w:name="_Toc120633206"/>
      <w:bookmarkStart w:id="27861" w:name="_Toc120633856"/>
      <w:bookmarkStart w:id="27862" w:name="_Toc120634507"/>
      <w:bookmarkStart w:id="27863" w:name="_Toc120635158"/>
      <w:bookmarkStart w:id="27864" w:name="_Toc121754282"/>
      <w:bookmarkStart w:id="27865" w:name="_Toc121754952"/>
      <w:bookmarkStart w:id="27866" w:name="_Toc129108901"/>
      <w:bookmarkStart w:id="27867" w:name="_Toc129109566"/>
      <w:bookmarkStart w:id="27868" w:name="_Toc129110239"/>
      <w:bookmarkStart w:id="27869" w:name="_Toc130389359"/>
      <w:bookmarkStart w:id="27870" w:name="_Toc130390432"/>
      <w:bookmarkStart w:id="27871" w:name="_Toc130391120"/>
      <w:bookmarkStart w:id="27872" w:name="_Toc131624884"/>
      <w:bookmarkStart w:id="27873" w:name="_Toc137476317"/>
      <w:bookmarkStart w:id="27874" w:name="_Toc138872972"/>
      <w:bookmarkStart w:id="27875" w:name="_Toc138874558"/>
      <w:bookmarkStart w:id="27876" w:name="_Toc145525157"/>
      <w:bookmarkStart w:id="27877" w:name="_Toc153560282"/>
      <w:bookmarkStart w:id="27878" w:name="_Toc161647582"/>
      <w:bookmarkStart w:id="27879" w:name="_Toc169533181"/>
      <w:bookmarkStart w:id="27880" w:name="_Toc171519784"/>
      <w:bookmarkStart w:id="27881" w:name="_Toc176539517"/>
      <w:bookmarkStart w:id="27882" w:name="_Toc192246822"/>
      <w:bookmarkStart w:id="27883" w:name="_Toc210482613"/>
      <w:r>
        <w:t>9</w:t>
      </w:r>
      <w:r w:rsidRPr="00470051">
        <w:t>.7.5.2.4</w:t>
      </w:r>
      <w:r w:rsidRPr="00470051">
        <w:tab/>
        <w:t>Method of test</w:t>
      </w:r>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p>
    <w:p w14:paraId="40359F4C" w14:textId="77777777" w:rsidR="00DF5E1B" w:rsidRPr="00470051" w:rsidRDefault="00DF5E1B" w:rsidP="003267B6">
      <w:pPr>
        <w:pStyle w:val="Heading6"/>
      </w:pPr>
      <w:bookmarkStart w:id="27884" w:name="_Toc21102765"/>
      <w:bookmarkStart w:id="27885" w:name="_Toc29810614"/>
      <w:bookmarkStart w:id="27886" w:name="_Toc36635966"/>
      <w:bookmarkStart w:id="27887" w:name="_Toc37272912"/>
      <w:bookmarkStart w:id="27888" w:name="_Toc45885991"/>
      <w:bookmarkStart w:id="27889" w:name="_Toc120626338"/>
      <w:bookmarkStart w:id="27890" w:name="_Toc120626885"/>
      <w:bookmarkStart w:id="27891" w:name="_Toc120627441"/>
      <w:bookmarkStart w:id="27892" w:name="_Toc120628006"/>
      <w:bookmarkStart w:id="27893" w:name="_Toc120628582"/>
      <w:bookmarkStart w:id="27894" w:name="_Toc120629167"/>
      <w:bookmarkStart w:id="27895" w:name="_Toc120629755"/>
      <w:bookmarkStart w:id="27896" w:name="_Toc120631256"/>
      <w:bookmarkStart w:id="27897" w:name="_Toc120631907"/>
      <w:bookmarkStart w:id="27898" w:name="_Toc120632557"/>
      <w:bookmarkStart w:id="27899" w:name="_Toc120633207"/>
      <w:bookmarkStart w:id="27900" w:name="_Toc120633857"/>
      <w:bookmarkStart w:id="27901" w:name="_Toc120634508"/>
      <w:bookmarkStart w:id="27902" w:name="_Toc120635159"/>
      <w:bookmarkStart w:id="27903" w:name="_Toc121754283"/>
      <w:bookmarkStart w:id="27904" w:name="_Toc121754953"/>
      <w:bookmarkStart w:id="27905" w:name="_Toc129108902"/>
      <w:bookmarkStart w:id="27906" w:name="_Toc129109567"/>
      <w:bookmarkStart w:id="27907" w:name="_Toc129110240"/>
      <w:bookmarkStart w:id="27908" w:name="_Toc130389360"/>
      <w:bookmarkStart w:id="27909" w:name="_Toc130390433"/>
      <w:bookmarkStart w:id="27910" w:name="_Toc130391121"/>
      <w:bookmarkStart w:id="27911" w:name="_Toc131624885"/>
      <w:bookmarkStart w:id="27912" w:name="_Toc137476318"/>
      <w:bookmarkStart w:id="27913" w:name="_Toc138872973"/>
      <w:bookmarkStart w:id="27914" w:name="_Toc138874559"/>
      <w:bookmarkStart w:id="27915" w:name="_Toc145525158"/>
      <w:bookmarkStart w:id="27916" w:name="_Toc153560283"/>
      <w:bookmarkStart w:id="27917" w:name="_Toc161647583"/>
      <w:bookmarkStart w:id="27918" w:name="_Toc169533182"/>
      <w:bookmarkStart w:id="27919" w:name="_Toc171519785"/>
      <w:bookmarkStart w:id="27920" w:name="_Toc176539518"/>
      <w:bookmarkStart w:id="27921" w:name="_Toc192246823"/>
      <w:bookmarkStart w:id="27922" w:name="_Toc210482614"/>
      <w:r>
        <w:t>9</w:t>
      </w:r>
      <w:r w:rsidRPr="00470051">
        <w:t>.7.5.2.4.1</w:t>
      </w:r>
      <w:r w:rsidRPr="00470051">
        <w:tab/>
        <w:t>Initial conditions</w:t>
      </w:r>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lastRenderedPageBreak/>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3" w:name="_Toc21102766"/>
      <w:bookmarkStart w:id="27924" w:name="_Toc29810615"/>
      <w:bookmarkStart w:id="27925" w:name="_Toc36635967"/>
      <w:bookmarkStart w:id="27926" w:name="_Toc37272913"/>
      <w:bookmarkStart w:id="27927" w:name="_Toc45885992"/>
      <w:bookmarkStart w:id="27928" w:name="_Toc120626339"/>
      <w:bookmarkStart w:id="27929" w:name="_Toc120626886"/>
      <w:bookmarkStart w:id="27930" w:name="_Toc120627442"/>
      <w:bookmarkStart w:id="27931" w:name="_Toc120628007"/>
      <w:bookmarkStart w:id="27932" w:name="_Toc120628583"/>
      <w:bookmarkStart w:id="27933" w:name="_Toc120629168"/>
      <w:bookmarkStart w:id="27934" w:name="_Toc120629756"/>
      <w:bookmarkStart w:id="27935" w:name="_Toc120631257"/>
      <w:bookmarkStart w:id="27936" w:name="_Toc120631908"/>
      <w:bookmarkStart w:id="27937" w:name="_Toc120632558"/>
      <w:bookmarkStart w:id="27938" w:name="_Toc120633208"/>
      <w:bookmarkStart w:id="27939" w:name="_Toc120633858"/>
      <w:bookmarkStart w:id="27940" w:name="_Toc120634509"/>
      <w:bookmarkStart w:id="27941" w:name="_Toc120635160"/>
      <w:bookmarkStart w:id="27942" w:name="_Toc121754284"/>
      <w:bookmarkStart w:id="27943" w:name="_Toc121754954"/>
      <w:bookmarkStart w:id="27944" w:name="_Toc129108903"/>
      <w:bookmarkStart w:id="27945" w:name="_Toc129109568"/>
      <w:bookmarkStart w:id="27946" w:name="_Toc129110241"/>
      <w:bookmarkStart w:id="27947" w:name="_Toc130389361"/>
      <w:bookmarkStart w:id="27948" w:name="_Toc130390434"/>
      <w:bookmarkStart w:id="27949" w:name="_Toc130391122"/>
      <w:bookmarkStart w:id="27950" w:name="_Toc131624886"/>
      <w:bookmarkStart w:id="27951" w:name="_Toc137476319"/>
      <w:bookmarkStart w:id="27952" w:name="_Toc138872974"/>
      <w:bookmarkStart w:id="27953" w:name="_Toc138874560"/>
      <w:bookmarkStart w:id="27954" w:name="_Toc145525159"/>
      <w:bookmarkStart w:id="27955" w:name="_Toc153560284"/>
      <w:bookmarkStart w:id="27956" w:name="_Toc161647584"/>
      <w:bookmarkStart w:id="27957" w:name="_Toc169533183"/>
      <w:bookmarkStart w:id="27958" w:name="_Toc171519786"/>
      <w:bookmarkStart w:id="27959" w:name="_Toc176539519"/>
      <w:bookmarkStart w:id="27960" w:name="_Toc192246824"/>
      <w:bookmarkStart w:id="27961" w:name="_Toc210482615"/>
      <w:r>
        <w:t>9</w:t>
      </w:r>
      <w:r w:rsidRPr="00470051">
        <w:t>.7.5.2.4.2</w:t>
      </w:r>
      <w:r w:rsidRPr="00470051">
        <w:tab/>
        <w:t>Procedure</w:t>
      </w:r>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2" w:name="_Toc21102767"/>
      <w:bookmarkStart w:id="27963" w:name="_Toc29810616"/>
      <w:bookmarkStart w:id="27964" w:name="_Toc36635968"/>
      <w:bookmarkStart w:id="27965" w:name="_Toc37272914"/>
      <w:bookmarkStart w:id="27966" w:name="_Toc45885993"/>
      <w:bookmarkStart w:id="27967" w:name="_Toc53183084"/>
      <w:bookmarkStart w:id="27968" w:name="_Toc58915751"/>
      <w:bookmarkStart w:id="27969" w:name="_Toc58917932"/>
      <w:bookmarkStart w:id="27970" w:name="_Toc66693801"/>
      <w:bookmarkStart w:id="27971" w:name="_Toc74915753"/>
      <w:bookmarkStart w:id="27972" w:name="_Toc76114378"/>
      <w:bookmarkStart w:id="27973" w:name="_Toc76544264"/>
      <w:bookmarkStart w:id="27974" w:name="_Toc82536386"/>
      <w:bookmarkStart w:id="27975" w:name="_Toc89952679"/>
      <w:bookmarkStart w:id="27976" w:name="_Toc98766495"/>
      <w:bookmarkStart w:id="27977" w:name="_Toc99702858"/>
      <w:bookmarkStart w:id="27978" w:name="_Toc106206644"/>
      <w:bookmarkStart w:id="27979" w:name="_Toc115080646"/>
      <w:bookmarkStart w:id="27980" w:name="_Toc120626340"/>
      <w:bookmarkStart w:id="27981" w:name="_Toc120626887"/>
      <w:bookmarkStart w:id="27982" w:name="_Toc120627443"/>
      <w:bookmarkStart w:id="27983" w:name="_Toc120628008"/>
      <w:bookmarkStart w:id="27984" w:name="_Toc120628584"/>
      <w:bookmarkStart w:id="27985" w:name="_Toc120629169"/>
      <w:bookmarkStart w:id="27986" w:name="_Toc120629757"/>
      <w:bookmarkStart w:id="27987" w:name="_Toc120631258"/>
      <w:bookmarkStart w:id="27988" w:name="_Toc120631909"/>
      <w:bookmarkStart w:id="27989" w:name="_Toc120632559"/>
      <w:bookmarkStart w:id="27990" w:name="_Toc120633209"/>
      <w:bookmarkStart w:id="27991" w:name="_Toc120633859"/>
      <w:bookmarkStart w:id="27992" w:name="_Toc120634510"/>
      <w:bookmarkStart w:id="27993" w:name="_Toc120635161"/>
      <w:bookmarkStart w:id="27994" w:name="_Toc121754285"/>
      <w:bookmarkStart w:id="27995" w:name="_Toc121754955"/>
      <w:bookmarkStart w:id="27996" w:name="_Toc129108904"/>
      <w:bookmarkStart w:id="27997" w:name="_Toc129109569"/>
      <w:bookmarkStart w:id="27998" w:name="_Toc129110242"/>
      <w:bookmarkStart w:id="27999" w:name="_Toc130389362"/>
      <w:bookmarkStart w:id="28000" w:name="_Toc130390435"/>
      <w:bookmarkStart w:id="28001" w:name="_Toc130391123"/>
      <w:bookmarkStart w:id="28002" w:name="_Toc131624887"/>
      <w:bookmarkStart w:id="28003" w:name="_Toc137476320"/>
      <w:bookmarkStart w:id="28004" w:name="_Toc138872975"/>
      <w:bookmarkStart w:id="28005" w:name="_Toc138874561"/>
      <w:bookmarkStart w:id="28006" w:name="_Toc145525160"/>
      <w:bookmarkStart w:id="28007" w:name="_Toc153560285"/>
      <w:bookmarkStart w:id="28008" w:name="_Toc161647585"/>
      <w:bookmarkStart w:id="28009" w:name="_Toc169533184"/>
      <w:bookmarkStart w:id="28010" w:name="_Toc171519787"/>
      <w:bookmarkStart w:id="28011" w:name="_Toc176539520"/>
      <w:bookmarkStart w:id="28012" w:name="_Toc192246825"/>
      <w:bookmarkStart w:id="28013" w:name="_Toc210482616"/>
      <w:r>
        <w:lastRenderedPageBreak/>
        <w:t>9</w:t>
      </w:r>
      <w:r w:rsidRPr="00470051">
        <w:t>.7.5.2.5</w:t>
      </w:r>
      <w:r w:rsidRPr="00470051">
        <w:tab/>
        <w:t>Test requirement</w:t>
      </w:r>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p>
    <w:p w14:paraId="41DBF8F9" w14:textId="77777777" w:rsidR="00DF5E1B" w:rsidRPr="00470051" w:rsidRDefault="00DF5E1B" w:rsidP="003267B6">
      <w:pPr>
        <w:pStyle w:val="Heading6"/>
      </w:pPr>
      <w:bookmarkStart w:id="28014" w:name="_Toc21102768"/>
      <w:bookmarkStart w:id="28015" w:name="_Toc29810617"/>
      <w:bookmarkStart w:id="28016" w:name="_Toc36635969"/>
      <w:bookmarkStart w:id="28017" w:name="_Toc37272915"/>
      <w:bookmarkStart w:id="28018" w:name="_Toc45885994"/>
      <w:bookmarkStart w:id="28019" w:name="_Toc120626341"/>
      <w:bookmarkStart w:id="28020" w:name="_Toc120626888"/>
      <w:bookmarkStart w:id="28021" w:name="_Toc120627444"/>
      <w:bookmarkStart w:id="28022" w:name="_Toc120628009"/>
      <w:bookmarkStart w:id="28023" w:name="_Toc120628585"/>
      <w:bookmarkStart w:id="28024" w:name="_Toc120629170"/>
      <w:bookmarkStart w:id="28025" w:name="_Toc120629758"/>
      <w:bookmarkStart w:id="28026" w:name="_Toc120631259"/>
      <w:bookmarkStart w:id="28027" w:name="_Toc120631910"/>
      <w:bookmarkStart w:id="28028" w:name="_Toc120632560"/>
      <w:bookmarkStart w:id="28029" w:name="_Toc120633210"/>
      <w:bookmarkStart w:id="28030" w:name="_Toc120633860"/>
      <w:bookmarkStart w:id="28031" w:name="_Toc120634511"/>
      <w:bookmarkStart w:id="28032" w:name="_Toc120635162"/>
      <w:bookmarkStart w:id="28033" w:name="_Toc121754286"/>
      <w:bookmarkStart w:id="28034" w:name="_Toc121754956"/>
      <w:bookmarkStart w:id="28035" w:name="_Toc129108905"/>
      <w:bookmarkStart w:id="28036" w:name="_Toc129109570"/>
      <w:bookmarkStart w:id="28037" w:name="_Toc129110243"/>
      <w:bookmarkStart w:id="28038" w:name="_Toc130389363"/>
      <w:bookmarkStart w:id="28039" w:name="_Toc130390436"/>
      <w:bookmarkStart w:id="28040" w:name="_Toc130391124"/>
      <w:bookmarkStart w:id="28041" w:name="_Toc131624888"/>
      <w:bookmarkStart w:id="28042" w:name="_Toc137476321"/>
      <w:bookmarkStart w:id="28043" w:name="_Toc138872976"/>
      <w:bookmarkStart w:id="28044" w:name="_Toc138874562"/>
      <w:bookmarkStart w:id="28045" w:name="_Toc145525161"/>
      <w:bookmarkStart w:id="28046" w:name="_Toc153560286"/>
      <w:bookmarkStart w:id="28047" w:name="_Toc161647586"/>
      <w:bookmarkStart w:id="28048" w:name="_Toc169533185"/>
      <w:bookmarkStart w:id="28049" w:name="_Toc171519788"/>
      <w:bookmarkStart w:id="28050" w:name="_Toc176539521"/>
      <w:bookmarkStart w:id="28051" w:name="_Toc192246826"/>
      <w:bookmarkStart w:id="28052" w:name="_Toc210482617"/>
      <w:r>
        <w:t>9</w:t>
      </w:r>
      <w:r w:rsidRPr="00470051">
        <w:t>.7.5.2.5.1</w:t>
      </w:r>
      <w:r w:rsidRPr="00470051">
        <w:tab/>
        <w:t xml:space="preserve">Test requirement for </w:t>
      </w:r>
      <w:r w:rsidRPr="003267B6">
        <w:t>SAN type 1-O</w:t>
      </w:r>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8053" w:name="_Toc169533186"/>
      <w:bookmarkStart w:id="28054" w:name="_Toc171519789"/>
      <w:bookmarkStart w:id="28055" w:name="_Toc176539522"/>
      <w:bookmarkStart w:id="28056" w:name="_Toc192246827"/>
      <w:bookmarkStart w:id="28057" w:name="_Toc210482618"/>
      <w:r>
        <w:t>9</w:t>
      </w:r>
      <w:r w:rsidRPr="00470051">
        <w:t>.7.5.2.5.</w:t>
      </w:r>
      <w:r>
        <w:t>2</w:t>
      </w:r>
      <w:r w:rsidRPr="00470051">
        <w:tab/>
        <w:t xml:space="preserve">Test requirement for </w:t>
      </w:r>
      <w:r w:rsidRPr="00C40D0C">
        <w:rPr>
          <w:i/>
          <w:iCs/>
        </w:rPr>
        <w:t>SAN type 2-O</w:t>
      </w:r>
      <w:bookmarkEnd w:id="28053"/>
      <w:bookmarkEnd w:id="28054"/>
      <w:bookmarkEnd w:id="28055"/>
      <w:bookmarkEnd w:id="28056"/>
      <w:bookmarkEnd w:id="2805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8058" w:name="_Toc120544945"/>
      <w:bookmarkStart w:id="28059" w:name="_Toc120545300"/>
      <w:bookmarkStart w:id="28060" w:name="_Toc120545916"/>
      <w:bookmarkStart w:id="28061" w:name="_Toc120606820"/>
      <w:bookmarkStart w:id="28062" w:name="_Toc120607174"/>
      <w:bookmarkStart w:id="28063" w:name="_Toc120607531"/>
      <w:bookmarkStart w:id="28064" w:name="_Toc120607894"/>
      <w:bookmarkStart w:id="28065" w:name="_Toc120608259"/>
      <w:bookmarkStart w:id="28066" w:name="_Toc120608639"/>
      <w:bookmarkStart w:id="28067" w:name="_Toc120609019"/>
      <w:bookmarkStart w:id="28068" w:name="_Toc120609410"/>
      <w:bookmarkStart w:id="28069" w:name="_Toc120609801"/>
      <w:bookmarkStart w:id="28070" w:name="_Toc120610202"/>
      <w:bookmarkStart w:id="28071" w:name="_Toc120610955"/>
      <w:bookmarkStart w:id="28072" w:name="_Toc120611364"/>
      <w:bookmarkStart w:id="28073" w:name="_Toc120611782"/>
      <w:bookmarkStart w:id="28074" w:name="_Toc120612202"/>
      <w:bookmarkStart w:id="28075" w:name="_Toc120612629"/>
      <w:bookmarkStart w:id="28076" w:name="_Toc120613058"/>
      <w:bookmarkStart w:id="28077" w:name="_Toc120613488"/>
      <w:bookmarkStart w:id="28078" w:name="_Toc120613918"/>
      <w:bookmarkStart w:id="28079" w:name="_Toc120614361"/>
      <w:bookmarkStart w:id="28080" w:name="_Toc120614820"/>
      <w:bookmarkStart w:id="28081" w:name="_Toc120615295"/>
      <w:bookmarkStart w:id="28082" w:name="_Toc120622503"/>
      <w:bookmarkStart w:id="28083" w:name="_Toc120623009"/>
      <w:bookmarkStart w:id="28084" w:name="_Toc120623647"/>
      <w:bookmarkStart w:id="28085" w:name="_Toc120624184"/>
      <w:bookmarkStart w:id="28086" w:name="_Toc120624721"/>
      <w:bookmarkStart w:id="28087" w:name="_Toc120625258"/>
      <w:bookmarkStart w:id="28088" w:name="_Toc120625795"/>
      <w:bookmarkStart w:id="28089" w:name="_Toc120626342"/>
      <w:bookmarkStart w:id="28090" w:name="_Toc120626889"/>
      <w:bookmarkStart w:id="28091" w:name="_Toc120627445"/>
      <w:bookmarkStart w:id="28092" w:name="_Toc120628010"/>
      <w:bookmarkStart w:id="28093" w:name="_Toc120628586"/>
      <w:bookmarkStart w:id="28094" w:name="_Toc120629171"/>
      <w:bookmarkStart w:id="28095" w:name="_Toc120629759"/>
      <w:bookmarkStart w:id="28096" w:name="_Toc120631260"/>
      <w:bookmarkStart w:id="28097" w:name="_Toc120631911"/>
      <w:bookmarkStart w:id="28098" w:name="_Toc120632561"/>
      <w:bookmarkStart w:id="28099" w:name="_Toc120633211"/>
      <w:bookmarkStart w:id="28100" w:name="_Toc120633861"/>
      <w:bookmarkStart w:id="28101" w:name="_Toc120634512"/>
      <w:bookmarkStart w:id="28102" w:name="_Toc120635163"/>
      <w:bookmarkStart w:id="28103" w:name="_Toc121754287"/>
      <w:bookmarkStart w:id="28104" w:name="_Toc121754957"/>
      <w:bookmarkStart w:id="28105" w:name="_Toc129108906"/>
      <w:bookmarkStart w:id="28106" w:name="_Toc129109571"/>
      <w:bookmarkStart w:id="28107" w:name="_Toc129110244"/>
      <w:bookmarkStart w:id="28108" w:name="_Toc130389364"/>
      <w:bookmarkStart w:id="28109" w:name="_Toc130390437"/>
      <w:bookmarkStart w:id="28110" w:name="_Toc130391125"/>
      <w:bookmarkStart w:id="28111" w:name="_Toc131624889"/>
      <w:bookmarkStart w:id="28112" w:name="_Toc137476322"/>
      <w:bookmarkStart w:id="28113" w:name="_Toc138872977"/>
      <w:bookmarkStart w:id="28114" w:name="_Toc138874563"/>
      <w:bookmarkStart w:id="28115" w:name="_Toc145525162"/>
      <w:bookmarkStart w:id="28116" w:name="_Toc153560287"/>
      <w:bookmarkStart w:id="28117" w:name="_Toc161647587"/>
      <w:bookmarkStart w:id="28118" w:name="_Toc169533187"/>
      <w:bookmarkStart w:id="28119" w:name="_Toc171519790"/>
      <w:bookmarkStart w:id="28120" w:name="_Toc176539523"/>
      <w:bookmarkStart w:id="28121" w:name="_Toc192246828"/>
      <w:bookmarkStart w:id="28122" w:name="_Toc210482619"/>
      <w:r>
        <w:rPr>
          <w:rFonts w:hint="eastAsia"/>
          <w:lang w:eastAsia="zh-CN"/>
        </w:rPr>
        <w:t>9.8</w:t>
      </w:r>
      <w:r>
        <w:rPr>
          <w:rFonts w:hint="eastAsia"/>
          <w:lang w:eastAsia="zh-CN"/>
        </w:rPr>
        <w:tab/>
        <w:t>OTA transmitter intermodulation</w:t>
      </w:r>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3" w:name="_Toc120544946"/>
      <w:bookmarkStart w:id="28124" w:name="_Toc120545301"/>
      <w:bookmarkStart w:id="28125" w:name="_Toc120545917"/>
      <w:bookmarkStart w:id="28126" w:name="_Toc120606821"/>
      <w:bookmarkStart w:id="28127" w:name="_Toc120607175"/>
      <w:bookmarkStart w:id="28128" w:name="_Toc120607532"/>
      <w:bookmarkStart w:id="28129" w:name="_Toc120607895"/>
      <w:bookmarkStart w:id="28130" w:name="_Toc120608260"/>
      <w:bookmarkStart w:id="28131" w:name="_Toc120608640"/>
      <w:bookmarkStart w:id="28132" w:name="_Toc120609020"/>
      <w:bookmarkStart w:id="28133" w:name="_Toc120609411"/>
      <w:bookmarkStart w:id="28134" w:name="_Toc120609802"/>
      <w:bookmarkStart w:id="28135" w:name="_Toc120610203"/>
      <w:bookmarkStart w:id="28136" w:name="_Toc120610956"/>
      <w:bookmarkStart w:id="28137" w:name="_Toc120611365"/>
      <w:bookmarkStart w:id="28138" w:name="_Toc120611783"/>
      <w:bookmarkStart w:id="28139" w:name="_Toc120612203"/>
      <w:bookmarkStart w:id="28140" w:name="_Toc120612630"/>
      <w:bookmarkStart w:id="28141" w:name="_Toc120613059"/>
      <w:bookmarkStart w:id="28142" w:name="_Toc120613489"/>
      <w:bookmarkStart w:id="28143" w:name="_Toc120613919"/>
      <w:bookmarkStart w:id="28144" w:name="_Toc120614362"/>
      <w:bookmarkStart w:id="28145" w:name="_Toc120614821"/>
      <w:bookmarkStart w:id="28146" w:name="_Toc120615296"/>
      <w:bookmarkStart w:id="28147" w:name="_Toc120622504"/>
      <w:bookmarkStart w:id="28148" w:name="_Toc120623010"/>
      <w:bookmarkStart w:id="28149" w:name="_Toc120623648"/>
      <w:bookmarkStart w:id="28150" w:name="_Toc120624185"/>
      <w:bookmarkStart w:id="28151" w:name="_Toc120624722"/>
      <w:bookmarkStart w:id="28152" w:name="_Toc120625259"/>
      <w:bookmarkStart w:id="28153" w:name="_Toc120625796"/>
      <w:bookmarkStart w:id="28154" w:name="_Toc120626343"/>
      <w:bookmarkStart w:id="28155" w:name="_Toc120626890"/>
      <w:bookmarkStart w:id="28156" w:name="_Toc120627446"/>
      <w:bookmarkStart w:id="28157" w:name="_Toc120628011"/>
      <w:bookmarkStart w:id="28158" w:name="_Toc120628587"/>
      <w:bookmarkStart w:id="28159" w:name="_Toc120629172"/>
      <w:bookmarkStart w:id="28160" w:name="_Toc120629760"/>
      <w:bookmarkStart w:id="28161" w:name="_Toc120631261"/>
      <w:bookmarkStart w:id="28162" w:name="_Toc120631912"/>
      <w:bookmarkStart w:id="28163" w:name="_Toc120632562"/>
      <w:bookmarkStart w:id="28164" w:name="_Toc120633212"/>
      <w:bookmarkStart w:id="28165" w:name="_Toc120633862"/>
      <w:bookmarkStart w:id="28166" w:name="_Toc120634513"/>
      <w:bookmarkStart w:id="28167" w:name="_Toc120635164"/>
      <w:bookmarkStart w:id="28168" w:name="_Toc121754288"/>
      <w:bookmarkStart w:id="28169" w:name="_Toc121754958"/>
      <w:bookmarkStart w:id="28170" w:name="_Toc129108907"/>
      <w:bookmarkStart w:id="28171" w:name="_Toc129109572"/>
      <w:bookmarkStart w:id="28172" w:name="_Toc129110245"/>
      <w:bookmarkStart w:id="28173" w:name="_Toc130389365"/>
      <w:bookmarkStart w:id="28174" w:name="_Toc130390438"/>
      <w:bookmarkStart w:id="28175" w:name="_Toc130391126"/>
      <w:bookmarkStart w:id="28176" w:name="_Toc131624890"/>
      <w:bookmarkStart w:id="28177" w:name="_Toc137476323"/>
      <w:bookmarkStart w:id="28178" w:name="_Toc138872978"/>
      <w:bookmarkStart w:id="28179" w:name="_Toc138874564"/>
      <w:bookmarkStart w:id="28180" w:name="_Toc145525163"/>
      <w:bookmarkStart w:id="28181" w:name="_Toc153560288"/>
      <w:bookmarkStart w:id="28182" w:name="_Toc161647588"/>
      <w:bookmarkStart w:id="28183" w:name="_Toc169533188"/>
      <w:bookmarkStart w:id="28184" w:name="_Toc171519791"/>
      <w:bookmarkStart w:id="28185" w:name="_Toc176539524"/>
      <w:bookmarkStart w:id="28186" w:name="_Toc192246829"/>
      <w:bookmarkStart w:id="28187" w:name="_Toc210482620"/>
      <w:r>
        <w:rPr>
          <w:rFonts w:hint="eastAsia"/>
          <w:lang w:eastAsia="zh-CN"/>
        </w:rPr>
        <w:t>10</w:t>
      </w:r>
      <w:r>
        <w:rPr>
          <w:rFonts w:hint="eastAsia"/>
          <w:lang w:eastAsia="zh-CN"/>
        </w:rPr>
        <w:tab/>
        <w:t>Radiated receiver characteristic</w:t>
      </w:r>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p>
    <w:p w14:paraId="718CF9CF" w14:textId="4578C82A" w:rsidR="00812390" w:rsidRDefault="003E0EA6" w:rsidP="003E0EA6">
      <w:pPr>
        <w:pStyle w:val="Heading2"/>
        <w:rPr>
          <w:lang w:eastAsia="zh-CN"/>
        </w:rPr>
      </w:pPr>
      <w:bookmarkStart w:id="28188" w:name="_Toc120544947"/>
      <w:bookmarkStart w:id="28189" w:name="_Toc120545302"/>
      <w:bookmarkStart w:id="28190" w:name="_Toc120545918"/>
      <w:bookmarkStart w:id="28191" w:name="_Toc120606822"/>
      <w:bookmarkStart w:id="28192" w:name="_Toc120607176"/>
      <w:bookmarkStart w:id="28193" w:name="_Toc120607533"/>
      <w:bookmarkStart w:id="28194" w:name="_Toc120607896"/>
      <w:bookmarkStart w:id="28195" w:name="_Toc120608261"/>
      <w:bookmarkStart w:id="28196" w:name="_Toc120608641"/>
      <w:bookmarkStart w:id="28197" w:name="_Toc120609021"/>
      <w:bookmarkStart w:id="28198" w:name="_Toc120609412"/>
      <w:bookmarkStart w:id="28199" w:name="_Toc120609803"/>
      <w:bookmarkStart w:id="28200" w:name="_Toc120610204"/>
      <w:bookmarkStart w:id="28201" w:name="_Toc120610957"/>
      <w:bookmarkStart w:id="28202" w:name="_Toc120611366"/>
      <w:bookmarkStart w:id="28203" w:name="_Toc120611784"/>
      <w:bookmarkStart w:id="28204" w:name="_Toc120612204"/>
      <w:bookmarkStart w:id="28205" w:name="_Toc120612631"/>
      <w:bookmarkStart w:id="28206" w:name="_Toc120613060"/>
      <w:bookmarkStart w:id="28207" w:name="_Toc120613490"/>
      <w:bookmarkStart w:id="28208" w:name="_Toc120613920"/>
      <w:bookmarkStart w:id="28209" w:name="_Toc120614363"/>
      <w:bookmarkStart w:id="28210" w:name="_Toc120614822"/>
      <w:bookmarkStart w:id="28211" w:name="_Toc120615297"/>
      <w:bookmarkStart w:id="28212" w:name="_Toc120622505"/>
      <w:bookmarkStart w:id="28213" w:name="_Toc120623011"/>
      <w:bookmarkStart w:id="28214" w:name="_Toc120623649"/>
      <w:bookmarkStart w:id="28215" w:name="_Toc120624186"/>
      <w:bookmarkStart w:id="28216" w:name="_Toc120624723"/>
      <w:bookmarkStart w:id="28217" w:name="_Toc120625260"/>
      <w:bookmarkStart w:id="28218" w:name="_Toc120625797"/>
      <w:bookmarkStart w:id="28219" w:name="_Toc120626344"/>
      <w:bookmarkStart w:id="28220" w:name="_Toc120626891"/>
      <w:bookmarkStart w:id="28221" w:name="_Toc120627447"/>
      <w:bookmarkStart w:id="28222" w:name="_Toc120628012"/>
      <w:bookmarkStart w:id="28223" w:name="_Toc120628588"/>
      <w:bookmarkStart w:id="28224" w:name="_Toc120629173"/>
      <w:bookmarkStart w:id="28225" w:name="_Toc120629761"/>
      <w:bookmarkStart w:id="28226" w:name="_Toc120631262"/>
      <w:bookmarkStart w:id="28227" w:name="_Toc120631913"/>
      <w:bookmarkStart w:id="28228" w:name="_Toc120632563"/>
      <w:bookmarkStart w:id="28229" w:name="_Toc120633213"/>
      <w:bookmarkStart w:id="28230" w:name="_Toc120633863"/>
      <w:bookmarkStart w:id="28231" w:name="_Toc120634514"/>
      <w:bookmarkStart w:id="28232" w:name="_Toc120635165"/>
      <w:bookmarkStart w:id="28233" w:name="_Toc121754289"/>
      <w:bookmarkStart w:id="28234" w:name="_Toc121754959"/>
      <w:bookmarkStart w:id="28235" w:name="_Toc129108908"/>
      <w:bookmarkStart w:id="28236" w:name="_Toc129109573"/>
      <w:bookmarkStart w:id="28237" w:name="_Toc129110246"/>
      <w:bookmarkStart w:id="28238" w:name="_Toc130389366"/>
      <w:bookmarkStart w:id="28239" w:name="_Toc130390439"/>
      <w:bookmarkStart w:id="28240" w:name="_Toc130391127"/>
      <w:bookmarkStart w:id="28241" w:name="_Toc131624891"/>
      <w:bookmarkStart w:id="28242" w:name="_Toc137476324"/>
      <w:bookmarkStart w:id="28243" w:name="_Toc138872979"/>
      <w:bookmarkStart w:id="28244" w:name="_Toc138874565"/>
      <w:bookmarkStart w:id="28245" w:name="_Toc145525164"/>
      <w:bookmarkStart w:id="28246" w:name="_Toc153560289"/>
      <w:bookmarkStart w:id="28247" w:name="_Toc161647589"/>
      <w:bookmarkStart w:id="28248" w:name="_Toc169533189"/>
      <w:bookmarkStart w:id="28249" w:name="_Toc171519792"/>
      <w:bookmarkStart w:id="28250" w:name="_Toc176539525"/>
      <w:bookmarkStart w:id="28251" w:name="_Toc192246830"/>
      <w:bookmarkStart w:id="28252" w:name="_Toc210482621"/>
      <w:r>
        <w:rPr>
          <w:rFonts w:hint="eastAsia"/>
          <w:lang w:eastAsia="zh-CN"/>
        </w:rPr>
        <w:t>10.1</w:t>
      </w:r>
      <w:r>
        <w:rPr>
          <w:rFonts w:hint="eastAsia"/>
          <w:lang w:eastAsia="zh-CN"/>
        </w:rPr>
        <w:tab/>
        <w:t>General</w:t>
      </w:r>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3" w:name="_Toc120544948"/>
      <w:bookmarkStart w:id="28254" w:name="_Toc120545303"/>
      <w:bookmarkStart w:id="28255" w:name="_Toc120545919"/>
      <w:bookmarkStart w:id="28256" w:name="_Toc120606823"/>
      <w:bookmarkStart w:id="28257" w:name="_Toc120607177"/>
      <w:bookmarkStart w:id="28258" w:name="_Toc120607534"/>
      <w:bookmarkStart w:id="28259" w:name="_Toc120607897"/>
      <w:bookmarkStart w:id="28260" w:name="_Toc120608262"/>
      <w:bookmarkStart w:id="28261" w:name="_Toc120608642"/>
      <w:bookmarkStart w:id="28262" w:name="_Toc120609022"/>
      <w:bookmarkStart w:id="28263" w:name="_Toc120609413"/>
      <w:bookmarkStart w:id="28264" w:name="_Toc120609804"/>
      <w:bookmarkStart w:id="28265" w:name="_Toc120610205"/>
      <w:bookmarkStart w:id="28266" w:name="_Toc120610958"/>
      <w:bookmarkStart w:id="28267" w:name="_Toc120611367"/>
      <w:bookmarkStart w:id="28268" w:name="_Toc120611785"/>
      <w:bookmarkStart w:id="28269" w:name="_Toc120612205"/>
      <w:bookmarkStart w:id="28270" w:name="_Toc120612632"/>
      <w:bookmarkStart w:id="28271" w:name="_Toc120613061"/>
      <w:bookmarkStart w:id="28272" w:name="_Toc120613491"/>
      <w:bookmarkStart w:id="28273" w:name="_Toc120613921"/>
      <w:bookmarkStart w:id="28274" w:name="_Toc120614364"/>
      <w:bookmarkStart w:id="28275" w:name="_Toc120614823"/>
      <w:bookmarkStart w:id="28276" w:name="_Toc120615298"/>
      <w:bookmarkStart w:id="28277" w:name="_Toc120622506"/>
      <w:bookmarkStart w:id="28278" w:name="_Toc120623012"/>
      <w:bookmarkStart w:id="28279" w:name="_Toc120623650"/>
      <w:bookmarkStart w:id="28280" w:name="_Toc120624187"/>
      <w:bookmarkStart w:id="28281" w:name="_Toc120624724"/>
      <w:bookmarkStart w:id="28282" w:name="_Toc120625261"/>
      <w:bookmarkStart w:id="28283" w:name="_Toc120625798"/>
      <w:bookmarkStart w:id="28284" w:name="_Toc120626345"/>
      <w:bookmarkStart w:id="28285" w:name="_Toc120626892"/>
      <w:bookmarkStart w:id="28286" w:name="_Toc120627448"/>
      <w:bookmarkStart w:id="28287" w:name="_Toc120628013"/>
      <w:bookmarkStart w:id="28288" w:name="_Toc120628589"/>
      <w:bookmarkStart w:id="28289" w:name="_Toc120629174"/>
      <w:bookmarkStart w:id="28290" w:name="_Toc120629762"/>
      <w:bookmarkStart w:id="28291" w:name="_Toc120631263"/>
      <w:bookmarkStart w:id="28292" w:name="_Toc120631914"/>
      <w:bookmarkStart w:id="28293" w:name="_Toc120632564"/>
      <w:bookmarkStart w:id="28294" w:name="_Toc120633214"/>
      <w:bookmarkStart w:id="28295" w:name="_Toc120633864"/>
      <w:bookmarkStart w:id="28296" w:name="_Toc120634515"/>
      <w:bookmarkStart w:id="28297" w:name="_Toc120635166"/>
      <w:bookmarkStart w:id="28298" w:name="_Toc121754290"/>
      <w:bookmarkStart w:id="28299" w:name="_Toc121754960"/>
      <w:bookmarkStart w:id="28300" w:name="_Toc129108909"/>
      <w:bookmarkStart w:id="28301" w:name="_Toc129109574"/>
      <w:bookmarkStart w:id="28302" w:name="_Toc129110247"/>
      <w:bookmarkStart w:id="28303" w:name="_Toc130389367"/>
      <w:bookmarkStart w:id="28304" w:name="_Toc130390440"/>
      <w:bookmarkStart w:id="28305" w:name="_Toc130391128"/>
      <w:bookmarkStart w:id="28306" w:name="_Toc131624892"/>
      <w:bookmarkStart w:id="28307" w:name="_Toc137476325"/>
      <w:bookmarkStart w:id="28308" w:name="_Toc138872980"/>
      <w:bookmarkStart w:id="28309" w:name="_Toc138874566"/>
      <w:bookmarkStart w:id="28310" w:name="_Toc145525165"/>
      <w:bookmarkStart w:id="28311" w:name="_Toc153560290"/>
      <w:bookmarkStart w:id="28312" w:name="_Toc161647590"/>
      <w:bookmarkStart w:id="28313" w:name="_Toc169533190"/>
      <w:bookmarkStart w:id="28314" w:name="_Toc171519793"/>
      <w:bookmarkStart w:id="28315" w:name="_Toc176539526"/>
      <w:bookmarkStart w:id="28316" w:name="_Toc192246831"/>
      <w:bookmarkStart w:id="28317" w:name="_Toc210482622"/>
      <w:r>
        <w:rPr>
          <w:rFonts w:hint="eastAsia"/>
          <w:lang w:eastAsia="zh-CN"/>
        </w:rPr>
        <w:t>10.2</w:t>
      </w:r>
      <w:r>
        <w:rPr>
          <w:rFonts w:hint="eastAsia"/>
          <w:lang w:eastAsia="zh-CN"/>
        </w:rPr>
        <w:tab/>
        <w:t>OTA sensitivity</w:t>
      </w:r>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p>
    <w:p w14:paraId="575D4796" w14:textId="77777777" w:rsidR="00287B98" w:rsidRPr="00206303" w:rsidRDefault="00287B98" w:rsidP="003267B6">
      <w:pPr>
        <w:pStyle w:val="Heading3"/>
        <w:rPr>
          <w:rFonts w:eastAsia="DengXian"/>
        </w:rPr>
      </w:pPr>
      <w:bookmarkStart w:id="28318" w:name="_Toc21102812"/>
      <w:bookmarkStart w:id="28319" w:name="_Toc29810661"/>
      <w:bookmarkStart w:id="28320" w:name="_Toc36636013"/>
      <w:bookmarkStart w:id="28321" w:name="_Toc37272959"/>
      <w:bookmarkStart w:id="28322" w:name="_Toc45886039"/>
      <w:bookmarkStart w:id="28323" w:name="_Toc53183115"/>
      <w:bookmarkStart w:id="28324" w:name="_Toc58915782"/>
      <w:bookmarkStart w:id="28325" w:name="_Toc58917963"/>
      <w:bookmarkStart w:id="28326" w:name="_Toc66693832"/>
      <w:bookmarkStart w:id="28327" w:name="_Toc74915784"/>
      <w:bookmarkStart w:id="28328" w:name="_Toc76114409"/>
      <w:bookmarkStart w:id="28329" w:name="_Toc76544295"/>
      <w:bookmarkStart w:id="28330" w:name="_Toc82536417"/>
      <w:bookmarkStart w:id="28331" w:name="_Toc89952710"/>
      <w:bookmarkStart w:id="28332" w:name="_Toc98766526"/>
      <w:bookmarkStart w:id="28333" w:name="_Toc99702889"/>
      <w:bookmarkStart w:id="28334" w:name="_Toc106206675"/>
      <w:bookmarkStart w:id="28335" w:name="_Toc120626893"/>
      <w:bookmarkStart w:id="28336" w:name="_Toc120627449"/>
      <w:bookmarkStart w:id="28337" w:name="_Toc120628014"/>
      <w:bookmarkStart w:id="28338" w:name="_Toc120628590"/>
      <w:bookmarkStart w:id="28339" w:name="_Toc120629175"/>
      <w:bookmarkStart w:id="28340" w:name="_Toc120629763"/>
      <w:bookmarkStart w:id="28341" w:name="_Toc120631264"/>
      <w:bookmarkStart w:id="28342" w:name="_Toc120631915"/>
      <w:bookmarkStart w:id="28343" w:name="_Toc120632565"/>
      <w:bookmarkStart w:id="28344" w:name="_Toc120633215"/>
      <w:bookmarkStart w:id="28345" w:name="_Toc120633865"/>
      <w:bookmarkStart w:id="28346" w:name="_Toc120634516"/>
      <w:bookmarkStart w:id="28347" w:name="_Toc120635167"/>
      <w:bookmarkStart w:id="28348" w:name="_Toc121754291"/>
      <w:bookmarkStart w:id="28349" w:name="_Toc121754961"/>
      <w:bookmarkStart w:id="28350" w:name="_Toc129108910"/>
      <w:bookmarkStart w:id="28351" w:name="_Toc129109575"/>
      <w:bookmarkStart w:id="28352" w:name="_Toc129110248"/>
      <w:bookmarkStart w:id="28353" w:name="_Toc130389368"/>
      <w:bookmarkStart w:id="28354" w:name="_Toc130390441"/>
      <w:bookmarkStart w:id="28355" w:name="_Toc130391129"/>
      <w:bookmarkStart w:id="28356" w:name="_Toc131624893"/>
      <w:bookmarkStart w:id="28357" w:name="_Toc137476326"/>
      <w:bookmarkStart w:id="28358" w:name="_Toc138872981"/>
      <w:bookmarkStart w:id="28359" w:name="_Toc138874567"/>
      <w:bookmarkStart w:id="28360" w:name="_Toc145525166"/>
      <w:bookmarkStart w:id="28361" w:name="_Toc153560291"/>
      <w:bookmarkStart w:id="28362" w:name="_Toc161647591"/>
      <w:bookmarkStart w:id="28363" w:name="_Toc169533191"/>
      <w:bookmarkStart w:id="28364" w:name="_Toc171519794"/>
      <w:bookmarkStart w:id="28365" w:name="_Toc176539527"/>
      <w:bookmarkStart w:id="28366" w:name="_Toc192246832"/>
      <w:bookmarkStart w:id="28367"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p>
    <w:p w14:paraId="309020AE" w14:textId="77777777" w:rsidR="00287B98" w:rsidRPr="00287B98" w:rsidRDefault="00287B98" w:rsidP="00287B98">
      <w:pPr>
        <w:rPr>
          <w:rFonts w:eastAsia="DengXian"/>
          <w:lang w:val="en-US"/>
        </w:rPr>
      </w:pPr>
      <w:bookmarkStart w:id="28368" w:name="_Toc21102813"/>
      <w:bookmarkStart w:id="28369" w:name="_Toc29810662"/>
      <w:bookmarkStart w:id="28370" w:name="_Toc36636014"/>
      <w:bookmarkStart w:id="28371" w:name="_Toc37272960"/>
      <w:bookmarkStart w:id="28372" w:name="_Toc45886040"/>
      <w:bookmarkStart w:id="28373" w:name="_Toc53183116"/>
      <w:bookmarkStart w:id="28374" w:name="_Toc58915783"/>
      <w:bookmarkStart w:id="28375" w:name="_Toc58917964"/>
      <w:bookmarkStart w:id="28376" w:name="_Toc66693833"/>
      <w:bookmarkStart w:id="28377" w:name="_Toc74915785"/>
      <w:bookmarkStart w:id="28378" w:name="_Toc76114410"/>
      <w:bookmarkStart w:id="28379" w:name="_Toc76544296"/>
      <w:bookmarkStart w:id="28380" w:name="_Toc82536418"/>
      <w:bookmarkStart w:id="28381" w:name="_Toc89952711"/>
      <w:bookmarkStart w:id="28382" w:name="_Toc98766527"/>
      <w:bookmarkStart w:id="28383" w:name="_Toc99702890"/>
      <w:bookmarkStart w:id="28384" w:name="_Toc106206676"/>
      <w:r w:rsidRPr="00287B98">
        <w:rPr>
          <w:rFonts w:eastAsia="DengXian"/>
          <w:lang w:val="en-US"/>
        </w:rPr>
        <w:t xml:space="preserve">The OTA sensitivity requirement is </w:t>
      </w:r>
      <w:bookmarkStart w:id="28385" w:name="_Hlk500328880"/>
      <w:r w:rsidRPr="00287B98">
        <w:rPr>
          <w:rFonts w:eastAsia="DengXian"/>
          <w:lang w:val="en-US"/>
        </w:rPr>
        <w:t xml:space="preserve">a </w:t>
      </w:r>
      <w:r w:rsidRPr="00287B98">
        <w:rPr>
          <w:rFonts w:eastAsia="DengXian"/>
          <w:i/>
          <w:lang w:val="en-US"/>
        </w:rPr>
        <w:t>directional requirement</w:t>
      </w:r>
      <w:bookmarkEnd w:id="28385"/>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lastRenderedPageBreak/>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86" w:name="_Toc120626894"/>
      <w:bookmarkStart w:id="28387" w:name="_Toc120627450"/>
      <w:bookmarkStart w:id="28388" w:name="_Toc120628015"/>
      <w:bookmarkStart w:id="28389" w:name="_Toc120628591"/>
      <w:bookmarkStart w:id="28390" w:name="_Toc120629176"/>
      <w:bookmarkStart w:id="28391" w:name="_Toc120629764"/>
      <w:bookmarkStart w:id="28392" w:name="_Toc120631265"/>
      <w:bookmarkStart w:id="28393" w:name="_Toc120631916"/>
      <w:bookmarkStart w:id="28394" w:name="_Toc120632566"/>
      <w:bookmarkStart w:id="28395" w:name="_Toc120633216"/>
      <w:bookmarkStart w:id="28396" w:name="_Toc120633866"/>
      <w:bookmarkStart w:id="28397" w:name="_Toc120634517"/>
      <w:bookmarkStart w:id="28398" w:name="_Toc120635168"/>
      <w:bookmarkStart w:id="28399" w:name="_Toc121754292"/>
      <w:bookmarkStart w:id="28400" w:name="_Toc121754962"/>
      <w:bookmarkStart w:id="28401" w:name="_Toc129108911"/>
      <w:bookmarkStart w:id="28402" w:name="_Toc129109576"/>
      <w:bookmarkStart w:id="28403" w:name="_Toc129110249"/>
      <w:bookmarkStart w:id="28404" w:name="_Toc130389369"/>
      <w:bookmarkStart w:id="28405" w:name="_Toc130390442"/>
      <w:bookmarkStart w:id="28406" w:name="_Toc130391130"/>
      <w:bookmarkStart w:id="28407" w:name="_Toc131624894"/>
      <w:bookmarkStart w:id="28408" w:name="_Toc137476327"/>
      <w:bookmarkStart w:id="28409" w:name="_Toc138872982"/>
      <w:bookmarkStart w:id="28410" w:name="_Toc138874568"/>
      <w:bookmarkStart w:id="28411" w:name="_Toc145525167"/>
      <w:bookmarkStart w:id="28412" w:name="_Toc153560292"/>
      <w:bookmarkStart w:id="28413" w:name="_Toc161647592"/>
      <w:bookmarkStart w:id="28414" w:name="_Toc169533192"/>
      <w:bookmarkStart w:id="28415" w:name="_Toc171519795"/>
      <w:bookmarkStart w:id="28416" w:name="_Toc176539528"/>
      <w:bookmarkStart w:id="28417" w:name="_Toc192246833"/>
      <w:bookmarkStart w:id="28418"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19" w:name="_Toc21102814"/>
      <w:bookmarkStart w:id="28420" w:name="_Toc29810663"/>
      <w:bookmarkStart w:id="28421" w:name="_Toc36636015"/>
      <w:bookmarkStart w:id="28422" w:name="_Toc37272961"/>
      <w:bookmarkStart w:id="28423" w:name="_Toc45886041"/>
      <w:bookmarkStart w:id="28424" w:name="_Toc53183117"/>
      <w:bookmarkStart w:id="28425" w:name="_Toc58915784"/>
      <w:bookmarkStart w:id="28426" w:name="_Toc58917965"/>
      <w:bookmarkStart w:id="28427" w:name="_Toc66693834"/>
      <w:bookmarkStart w:id="28428" w:name="_Toc74915786"/>
      <w:bookmarkStart w:id="28429" w:name="_Toc76114411"/>
      <w:bookmarkStart w:id="28430" w:name="_Toc76544297"/>
      <w:bookmarkStart w:id="28431" w:name="_Toc82536419"/>
      <w:bookmarkStart w:id="28432" w:name="_Toc89952712"/>
      <w:bookmarkStart w:id="28433" w:name="_Toc98766528"/>
      <w:bookmarkStart w:id="28434" w:name="_Toc99702891"/>
      <w:bookmarkStart w:id="28435" w:name="_Toc106206677"/>
      <w:bookmarkStart w:id="28436" w:name="_Toc120626895"/>
      <w:bookmarkStart w:id="28437" w:name="_Toc120627451"/>
      <w:bookmarkStart w:id="28438" w:name="_Toc120628016"/>
      <w:bookmarkStart w:id="28439" w:name="_Toc120628592"/>
      <w:bookmarkStart w:id="28440" w:name="_Toc120629177"/>
      <w:bookmarkStart w:id="28441" w:name="_Toc120629765"/>
      <w:bookmarkStart w:id="28442" w:name="_Toc120631266"/>
      <w:bookmarkStart w:id="28443" w:name="_Toc120631917"/>
      <w:bookmarkStart w:id="28444" w:name="_Toc120632567"/>
      <w:bookmarkStart w:id="28445" w:name="_Toc120633217"/>
      <w:bookmarkStart w:id="28446" w:name="_Toc120633867"/>
      <w:bookmarkStart w:id="28447" w:name="_Toc120634518"/>
      <w:bookmarkStart w:id="28448" w:name="_Toc120635169"/>
      <w:bookmarkStart w:id="28449" w:name="_Toc121754293"/>
      <w:bookmarkStart w:id="28450" w:name="_Toc121754963"/>
      <w:bookmarkStart w:id="28451" w:name="_Toc129108912"/>
      <w:bookmarkStart w:id="28452" w:name="_Toc129109577"/>
      <w:bookmarkStart w:id="28453" w:name="_Toc129110250"/>
      <w:bookmarkStart w:id="28454" w:name="_Toc130389370"/>
      <w:bookmarkStart w:id="28455" w:name="_Toc130390443"/>
      <w:bookmarkStart w:id="28456" w:name="_Toc130391131"/>
      <w:bookmarkStart w:id="28457" w:name="_Toc131624895"/>
      <w:bookmarkStart w:id="28458" w:name="_Toc137476328"/>
      <w:bookmarkStart w:id="28459" w:name="_Toc138872983"/>
      <w:bookmarkStart w:id="28460" w:name="_Toc138874569"/>
      <w:bookmarkStart w:id="28461" w:name="_Toc145525168"/>
      <w:bookmarkStart w:id="28462" w:name="_Toc153560293"/>
      <w:bookmarkStart w:id="28463" w:name="_Toc161647593"/>
      <w:bookmarkStart w:id="28464" w:name="_Toc169533193"/>
      <w:bookmarkStart w:id="28465" w:name="_Toc171519796"/>
      <w:bookmarkStart w:id="28466" w:name="_Toc176539529"/>
      <w:bookmarkStart w:id="28467" w:name="_Toc192246834"/>
      <w:bookmarkStart w:id="28468"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69" w:name="_Toc21102815"/>
      <w:bookmarkStart w:id="28470" w:name="_Toc29810664"/>
      <w:bookmarkStart w:id="28471" w:name="_Toc36636016"/>
      <w:bookmarkStart w:id="28472" w:name="_Toc37272962"/>
      <w:bookmarkStart w:id="28473" w:name="_Toc45886042"/>
      <w:bookmarkStart w:id="28474" w:name="_Toc53183118"/>
      <w:bookmarkStart w:id="28475" w:name="_Toc58915785"/>
      <w:bookmarkStart w:id="28476" w:name="_Toc58917966"/>
      <w:bookmarkStart w:id="28477" w:name="_Toc66693835"/>
      <w:bookmarkStart w:id="28478" w:name="_Toc74915787"/>
      <w:bookmarkStart w:id="28479" w:name="_Toc76114412"/>
      <w:bookmarkStart w:id="28480" w:name="_Toc76544298"/>
      <w:bookmarkStart w:id="28481" w:name="_Toc82536420"/>
      <w:bookmarkStart w:id="28482" w:name="_Toc89952713"/>
      <w:bookmarkStart w:id="28483" w:name="_Toc98766529"/>
      <w:bookmarkStart w:id="28484" w:name="_Toc99702892"/>
      <w:bookmarkStart w:id="28485" w:name="_Toc106206678"/>
      <w:bookmarkStart w:id="28486" w:name="_Toc120626896"/>
      <w:bookmarkStart w:id="28487" w:name="_Toc120627452"/>
      <w:bookmarkStart w:id="28488" w:name="_Toc120628017"/>
      <w:bookmarkStart w:id="28489" w:name="_Toc120628593"/>
      <w:bookmarkStart w:id="28490" w:name="_Toc120629178"/>
      <w:bookmarkStart w:id="28491" w:name="_Toc120629766"/>
      <w:bookmarkStart w:id="28492" w:name="_Toc120631267"/>
      <w:bookmarkStart w:id="28493" w:name="_Toc120631918"/>
      <w:bookmarkStart w:id="28494" w:name="_Toc120632568"/>
      <w:bookmarkStart w:id="28495" w:name="_Toc120633218"/>
      <w:bookmarkStart w:id="28496" w:name="_Toc120633868"/>
      <w:bookmarkStart w:id="28497" w:name="_Toc120634519"/>
      <w:bookmarkStart w:id="28498" w:name="_Toc120635170"/>
      <w:bookmarkStart w:id="28499" w:name="_Toc121754294"/>
      <w:bookmarkStart w:id="28500" w:name="_Toc121754964"/>
      <w:bookmarkStart w:id="28501" w:name="_Toc129108913"/>
      <w:bookmarkStart w:id="28502" w:name="_Toc129109578"/>
      <w:bookmarkStart w:id="28503" w:name="_Toc129110251"/>
      <w:bookmarkStart w:id="28504" w:name="_Toc130389371"/>
      <w:bookmarkStart w:id="28505" w:name="_Toc130390444"/>
      <w:bookmarkStart w:id="28506" w:name="_Toc130391132"/>
      <w:bookmarkStart w:id="28507" w:name="_Toc131624896"/>
      <w:bookmarkStart w:id="28508" w:name="_Toc137476329"/>
      <w:bookmarkStart w:id="28509" w:name="_Toc138872984"/>
      <w:bookmarkStart w:id="28510" w:name="_Toc138874570"/>
      <w:bookmarkStart w:id="28511" w:name="_Toc145525169"/>
      <w:bookmarkStart w:id="28512" w:name="_Toc153560294"/>
      <w:bookmarkStart w:id="28513" w:name="_Toc161647594"/>
      <w:bookmarkStart w:id="28514" w:name="_Toc169533194"/>
      <w:bookmarkStart w:id="28515" w:name="_Toc171519797"/>
      <w:bookmarkStart w:id="28516" w:name="_Toc176539530"/>
      <w:bookmarkStart w:id="28517" w:name="_Toc192246835"/>
      <w:bookmarkStart w:id="28518"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p>
    <w:p w14:paraId="233F95A2" w14:textId="77777777" w:rsidR="00287B98" w:rsidRPr="00206303" w:rsidRDefault="00287B98" w:rsidP="003267B6">
      <w:pPr>
        <w:pStyle w:val="Heading4"/>
        <w:rPr>
          <w:rFonts w:eastAsia="DengXian"/>
        </w:rPr>
      </w:pPr>
      <w:bookmarkStart w:id="28519" w:name="_Toc21102816"/>
      <w:bookmarkStart w:id="28520" w:name="_Toc29810665"/>
      <w:bookmarkStart w:id="28521" w:name="_Toc36636017"/>
      <w:bookmarkStart w:id="28522" w:name="_Toc37272963"/>
      <w:bookmarkStart w:id="28523" w:name="_Toc45886043"/>
      <w:bookmarkStart w:id="28524" w:name="_Toc53183119"/>
      <w:bookmarkStart w:id="28525" w:name="_Toc58915786"/>
      <w:bookmarkStart w:id="28526" w:name="_Toc58917967"/>
      <w:bookmarkStart w:id="28527" w:name="_Toc66693836"/>
      <w:bookmarkStart w:id="28528" w:name="_Toc74915788"/>
      <w:bookmarkStart w:id="28529" w:name="_Toc76114413"/>
      <w:bookmarkStart w:id="28530" w:name="_Toc76544299"/>
      <w:bookmarkStart w:id="28531" w:name="_Toc82536421"/>
      <w:bookmarkStart w:id="28532" w:name="_Toc89952714"/>
      <w:bookmarkStart w:id="28533" w:name="_Toc98766530"/>
      <w:bookmarkStart w:id="28534" w:name="_Toc99702893"/>
      <w:bookmarkStart w:id="28535" w:name="_Toc106206679"/>
      <w:bookmarkStart w:id="28536" w:name="_Toc120626897"/>
      <w:bookmarkStart w:id="28537" w:name="_Toc120627453"/>
      <w:bookmarkStart w:id="28538" w:name="_Toc120628018"/>
      <w:bookmarkStart w:id="28539" w:name="_Toc120628594"/>
      <w:bookmarkStart w:id="28540" w:name="_Toc120629179"/>
      <w:bookmarkStart w:id="28541" w:name="_Toc120629767"/>
      <w:bookmarkStart w:id="28542" w:name="_Toc120631268"/>
      <w:bookmarkStart w:id="28543" w:name="_Toc120631919"/>
      <w:bookmarkStart w:id="28544" w:name="_Toc120632569"/>
      <w:bookmarkStart w:id="28545" w:name="_Toc120633219"/>
      <w:bookmarkStart w:id="28546" w:name="_Toc120633869"/>
      <w:bookmarkStart w:id="28547" w:name="_Toc120634520"/>
      <w:bookmarkStart w:id="28548" w:name="_Toc120635171"/>
      <w:bookmarkStart w:id="28549" w:name="_Toc121754295"/>
      <w:bookmarkStart w:id="28550" w:name="_Toc121754965"/>
      <w:bookmarkStart w:id="28551" w:name="_Toc129108914"/>
      <w:bookmarkStart w:id="28552" w:name="_Toc129109579"/>
      <w:bookmarkStart w:id="28553" w:name="_Toc129110252"/>
      <w:bookmarkStart w:id="28554" w:name="_Toc130389372"/>
      <w:bookmarkStart w:id="28555" w:name="_Toc130390445"/>
      <w:bookmarkStart w:id="28556" w:name="_Toc130391133"/>
      <w:bookmarkStart w:id="28557" w:name="_Toc131624897"/>
      <w:bookmarkStart w:id="28558" w:name="_Toc137476330"/>
      <w:bookmarkStart w:id="28559" w:name="_Toc138872985"/>
      <w:bookmarkStart w:id="28560" w:name="_Toc138874571"/>
      <w:bookmarkStart w:id="28561" w:name="_Toc145525170"/>
      <w:bookmarkStart w:id="28562" w:name="_Toc153560295"/>
      <w:bookmarkStart w:id="28563" w:name="_Toc161647595"/>
      <w:bookmarkStart w:id="28564" w:name="_Toc169533195"/>
      <w:bookmarkStart w:id="28565" w:name="_Toc171519798"/>
      <w:bookmarkStart w:id="28566" w:name="_Toc176539531"/>
      <w:bookmarkStart w:id="28567" w:name="_Toc192246836"/>
      <w:bookmarkStart w:id="28568"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69" w:name="_Toc21102817"/>
      <w:bookmarkStart w:id="28570" w:name="_Toc29810666"/>
      <w:bookmarkStart w:id="28571" w:name="_Toc36636018"/>
      <w:bookmarkStart w:id="28572" w:name="_Toc37272964"/>
      <w:bookmarkStart w:id="28573" w:name="_Toc45886044"/>
      <w:bookmarkStart w:id="28574" w:name="_Toc53183120"/>
      <w:bookmarkStart w:id="28575" w:name="_Toc58915787"/>
      <w:bookmarkStart w:id="28576" w:name="_Toc58917968"/>
      <w:bookmarkStart w:id="28577" w:name="_Toc66693837"/>
      <w:bookmarkStart w:id="28578" w:name="_Toc74915789"/>
      <w:bookmarkStart w:id="28579" w:name="_Toc76114414"/>
      <w:bookmarkStart w:id="28580" w:name="_Toc76544300"/>
      <w:bookmarkStart w:id="28581" w:name="_Toc82536422"/>
      <w:bookmarkStart w:id="28582" w:name="_Toc89952715"/>
      <w:bookmarkStart w:id="28583" w:name="_Toc98766531"/>
      <w:bookmarkStart w:id="28584" w:name="_Toc99702894"/>
      <w:bookmarkStart w:id="28585" w:name="_Toc106206680"/>
      <w:bookmarkStart w:id="28586" w:name="_Toc120626898"/>
      <w:bookmarkStart w:id="28587" w:name="_Toc120627454"/>
      <w:bookmarkStart w:id="28588" w:name="_Toc120628019"/>
      <w:bookmarkStart w:id="28589" w:name="_Toc120628595"/>
      <w:bookmarkStart w:id="28590" w:name="_Toc120629180"/>
      <w:bookmarkStart w:id="28591" w:name="_Toc120629768"/>
      <w:bookmarkStart w:id="28592" w:name="_Toc120631269"/>
      <w:bookmarkStart w:id="28593" w:name="_Toc120631920"/>
      <w:bookmarkStart w:id="28594" w:name="_Toc120632570"/>
      <w:bookmarkStart w:id="28595" w:name="_Toc120633220"/>
      <w:bookmarkStart w:id="28596" w:name="_Toc120633870"/>
      <w:bookmarkStart w:id="28597" w:name="_Toc120634521"/>
      <w:bookmarkStart w:id="28598" w:name="_Toc120635172"/>
      <w:bookmarkStart w:id="28599" w:name="_Toc121754296"/>
      <w:bookmarkStart w:id="28600" w:name="_Toc121754966"/>
      <w:bookmarkStart w:id="28601" w:name="_Toc129108915"/>
      <w:bookmarkStart w:id="28602" w:name="_Toc129109580"/>
      <w:bookmarkStart w:id="28603" w:name="_Toc129110253"/>
      <w:bookmarkStart w:id="28604" w:name="_Toc130389373"/>
      <w:bookmarkStart w:id="28605" w:name="_Toc130390446"/>
      <w:bookmarkStart w:id="28606" w:name="_Toc130391134"/>
      <w:bookmarkStart w:id="28607" w:name="_Toc131624898"/>
      <w:bookmarkStart w:id="28608" w:name="_Toc137476331"/>
      <w:bookmarkStart w:id="28609" w:name="_Toc138872986"/>
      <w:bookmarkStart w:id="28610" w:name="_Toc138874572"/>
      <w:bookmarkStart w:id="28611" w:name="_Toc145525171"/>
      <w:bookmarkStart w:id="28612" w:name="_Toc153560296"/>
      <w:bookmarkStart w:id="28613" w:name="_Toc161647596"/>
      <w:bookmarkStart w:id="28614" w:name="_Toc169533196"/>
      <w:bookmarkStart w:id="28615" w:name="_Toc171519799"/>
      <w:bookmarkStart w:id="28616" w:name="_Toc176539532"/>
      <w:bookmarkStart w:id="28617" w:name="_Toc192246837"/>
      <w:bookmarkStart w:id="28618"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lastRenderedPageBreak/>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19" w:name="_Toc21102818"/>
      <w:bookmarkStart w:id="28620" w:name="_Toc29810667"/>
      <w:bookmarkStart w:id="28621" w:name="_Toc36636019"/>
      <w:bookmarkStart w:id="28622" w:name="_Toc37272965"/>
      <w:bookmarkStart w:id="28623" w:name="_Toc45886045"/>
      <w:bookmarkStart w:id="28624" w:name="_Toc53183121"/>
      <w:bookmarkStart w:id="28625" w:name="_Toc58915788"/>
      <w:bookmarkStart w:id="28626" w:name="_Toc58917969"/>
      <w:bookmarkStart w:id="28627" w:name="_Toc66693838"/>
      <w:bookmarkStart w:id="28628" w:name="_Toc74915790"/>
      <w:bookmarkStart w:id="28629" w:name="_Toc76114415"/>
      <w:bookmarkStart w:id="28630" w:name="_Toc76544301"/>
      <w:bookmarkStart w:id="28631" w:name="_Toc82536423"/>
      <w:bookmarkStart w:id="28632" w:name="_Toc89952716"/>
      <w:bookmarkStart w:id="28633" w:name="_Toc98766532"/>
      <w:bookmarkStart w:id="28634" w:name="_Toc99702895"/>
      <w:bookmarkStart w:id="28635" w:name="_Toc106206681"/>
      <w:bookmarkStart w:id="28636" w:name="_Toc120626899"/>
      <w:bookmarkStart w:id="28637" w:name="_Toc120627455"/>
      <w:bookmarkStart w:id="28638" w:name="_Toc120628020"/>
      <w:bookmarkStart w:id="28639" w:name="_Toc120628596"/>
      <w:bookmarkStart w:id="28640" w:name="_Toc120629181"/>
      <w:bookmarkStart w:id="28641" w:name="_Toc120629769"/>
      <w:bookmarkStart w:id="28642" w:name="_Toc120631270"/>
      <w:bookmarkStart w:id="28643" w:name="_Toc120631921"/>
      <w:bookmarkStart w:id="28644" w:name="_Toc120632571"/>
      <w:bookmarkStart w:id="28645" w:name="_Toc120633221"/>
      <w:bookmarkStart w:id="28646" w:name="_Toc120633871"/>
      <w:bookmarkStart w:id="28647" w:name="_Toc120634522"/>
      <w:bookmarkStart w:id="28648" w:name="_Toc120635173"/>
      <w:bookmarkStart w:id="28649" w:name="_Toc121754297"/>
      <w:bookmarkStart w:id="28650" w:name="_Toc121754967"/>
      <w:bookmarkStart w:id="28651" w:name="_Toc129108916"/>
      <w:bookmarkStart w:id="28652" w:name="_Toc129109581"/>
      <w:bookmarkStart w:id="28653" w:name="_Toc129110254"/>
      <w:bookmarkStart w:id="28654" w:name="_Toc130389374"/>
      <w:bookmarkStart w:id="28655" w:name="_Toc130390447"/>
      <w:bookmarkStart w:id="28656" w:name="_Toc130391135"/>
      <w:bookmarkStart w:id="28657" w:name="_Toc131624899"/>
      <w:bookmarkStart w:id="28658" w:name="_Toc137476332"/>
      <w:bookmarkStart w:id="28659" w:name="_Toc138872987"/>
      <w:bookmarkStart w:id="28660" w:name="_Toc138874573"/>
      <w:bookmarkStart w:id="28661" w:name="_Toc145525172"/>
      <w:bookmarkStart w:id="28662" w:name="_Toc153560297"/>
      <w:bookmarkStart w:id="28663" w:name="_Toc161647597"/>
      <w:bookmarkStart w:id="28664" w:name="_Toc169533197"/>
      <w:bookmarkStart w:id="28665" w:name="_Toc171519800"/>
      <w:bookmarkStart w:id="28666" w:name="_Toc176539533"/>
      <w:bookmarkStart w:id="28667" w:name="_Toc192246838"/>
      <w:bookmarkStart w:id="28668"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p>
    <w:p w14:paraId="00263228" w14:textId="209B4BD5" w:rsidR="00287B98" w:rsidRPr="00287B98" w:rsidRDefault="00287B98" w:rsidP="003267B6">
      <w:pPr>
        <w:pStyle w:val="Heading4"/>
        <w:rPr>
          <w:rFonts w:eastAsia="DengXian"/>
          <w:lang w:eastAsia="zh-CN"/>
        </w:rPr>
      </w:pPr>
      <w:bookmarkStart w:id="28669" w:name="_Toc21102819"/>
      <w:bookmarkStart w:id="28670" w:name="_Toc29810668"/>
      <w:bookmarkStart w:id="28671" w:name="_Toc36636020"/>
      <w:bookmarkStart w:id="28672" w:name="_Toc37272966"/>
      <w:bookmarkStart w:id="28673" w:name="_Toc45886046"/>
      <w:bookmarkStart w:id="28674" w:name="_Toc53183122"/>
      <w:bookmarkStart w:id="28675" w:name="_Toc58915789"/>
      <w:bookmarkStart w:id="28676" w:name="_Toc58917970"/>
      <w:bookmarkStart w:id="28677" w:name="_Toc66693839"/>
      <w:bookmarkStart w:id="28678" w:name="_Toc74915791"/>
      <w:bookmarkStart w:id="28679" w:name="_Toc76114416"/>
      <w:bookmarkStart w:id="28680" w:name="_Toc76544302"/>
      <w:bookmarkStart w:id="28681" w:name="_Toc82536424"/>
      <w:bookmarkStart w:id="28682" w:name="_Toc89952717"/>
      <w:bookmarkStart w:id="28683" w:name="_Toc98766533"/>
      <w:bookmarkStart w:id="28684" w:name="_Toc99702896"/>
      <w:bookmarkStart w:id="28685" w:name="_Toc106206682"/>
      <w:bookmarkStart w:id="28686" w:name="_Toc120626900"/>
      <w:bookmarkStart w:id="28687" w:name="_Toc120627456"/>
      <w:bookmarkStart w:id="28688" w:name="_Toc120628021"/>
      <w:bookmarkStart w:id="28689" w:name="_Toc120628597"/>
      <w:bookmarkStart w:id="28690" w:name="_Toc120629182"/>
      <w:bookmarkStart w:id="28691" w:name="_Toc120629770"/>
      <w:bookmarkStart w:id="28692" w:name="_Toc120631271"/>
      <w:bookmarkStart w:id="28693" w:name="_Toc120631922"/>
      <w:bookmarkStart w:id="28694" w:name="_Toc120632572"/>
      <w:bookmarkStart w:id="28695" w:name="_Toc120633222"/>
      <w:bookmarkStart w:id="28696" w:name="_Toc120633872"/>
      <w:bookmarkStart w:id="28697" w:name="_Toc120634523"/>
      <w:bookmarkStart w:id="28698" w:name="_Toc120635174"/>
      <w:bookmarkStart w:id="28699" w:name="_Toc121754298"/>
      <w:bookmarkStart w:id="28700" w:name="_Toc121754968"/>
      <w:bookmarkStart w:id="28701" w:name="_Toc129108917"/>
      <w:bookmarkStart w:id="28702" w:name="_Toc129109582"/>
      <w:bookmarkStart w:id="28703" w:name="_Toc129110255"/>
      <w:bookmarkStart w:id="28704" w:name="_Toc130389375"/>
      <w:bookmarkStart w:id="28705" w:name="_Toc130390448"/>
      <w:bookmarkStart w:id="28706" w:name="_Toc130391136"/>
      <w:bookmarkStart w:id="28707" w:name="_Toc131624900"/>
      <w:bookmarkStart w:id="28708" w:name="_Toc137476333"/>
      <w:bookmarkStart w:id="28709" w:name="_Toc138872988"/>
      <w:bookmarkStart w:id="28710" w:name="_Toc138874574"/>
      <w:bookmarkStart w:id="28711" w:name="_Toc145525173"/>
      <w:bookmarkStart w:id="28712" w:name="_Toc153560298"/>
      <w:bookmarkStart w:id="28713" w:name="_Toc161647598"/>
      <w:bookmarkStart w:id="28714" w:name="_Toc169533198"/>
      <w:bookmarkStart w:id="28715" w:name="_Toc171519801"/>
      <w:bookmarkStart w:id="28716" w:name="_Toc176539534"/>
      <w:bookmarkStart w:id="28717" w:name="_Toc192246839"/>
      <w:bookmarkStart w:id="28718"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719" w:name="_Toc21102820"/>
      <w:bookmarkStart w:id="28720" w:name="_Toc29810669"/>
      <w:bookmarkStart w:id="28721" w:name="_Toc36636021"/>
      <w:bookmarkStart w:id="28722" w:name="_Toc37272967"/>
      <w:bookmarkStart w:id="28723" w:name="_Toc45886047"/>
      <w:bookmarkStart w:id="28724" w:name="_Toc53183123"/>
      <w:bookmarkStart w:id="28725" w:name="_Toc58915790"/>
      <w:bookmarkStart w:id="28726" w:name="_Toc58917971"/>
      <w:bookmarkStart w:id="28727" w:name="_Toc66693840"/>
      <w:bookmarkStart w:id="28728" w:name="_Toc74915792"/>
      <w:bookmarkStart w:id="28729" w:name="_Toc76114417"/>
      <w:bookmarkStart w:id="28730" w:name="_Toc76544303"/>
      <w:bookmarkStart w:id="28731" w:name="_Toc82536425"/>
      <w:bookmarkStart w:id="28732" w:name="_Toc89952718"/>
      <w:bookmarkStart w:id="28733" w:name="_Toc98766534"/>
      <w:bookmarkStart w:id="28734" w:name="_Toc99702897"/>
      <w:bookmarkStart w:id="28735" w:name="_Toc106206683"/>
      <w:bookmarkStart w:id="28736" w:name="_Toc120626901"/>
      <w:bookmarkStart w:id="28737" w:name="_Toc120627457"/>
      <w:bookmarkStart w:id="28738" w:name="_Toc120628022"/>
      <w:bookmarkStart w:id="28739" w:name="_Toc120628598"/>
      <w:bookmarkStart w:id="28740" w:name="_Toc120629183"/>
      <w:bookmarkStart w:id="28741" w:name="_Toc120629771"/>
      <w:bookmarkStart w:id="28742" w:name="_Toc120631272"/>
      <w:bookmarkStart w:id="28743" w:name="_Toc120631923"/>
      <w:bookmarkStart w:id="28744" w:name="_Toc120632573"/>
      <w:bookmarkStart w:id="28745" w:name="_Toc120633223"/>
      <w:bookmarkStart w:id="28746" w:name="_Toc120633873"/>
      <w:bookmarkStart w:id="28747" w:name="_Toc120634524"/>
      <w:bookmarkStart w:id="28748" w:name="_Toc120635175"/>
      <w:bookmarkStart w:id="28749" w:name="_Toc121754299"/>
      <w:bookmarkStart w:id="28750" w:name="_Toc121754969"/>
      <w:bookmarkStart w:id="28751" w:name="_Toc129108918"/>
      <w:bookmarkStart w:id="28752" w:name="_Toc129109583"/>
      <w:bookmarkStart w:id="28753" w:name="_Toc129110256"/>
      <w:bookmarkStart w:id="28754" w:name="_Toc130389376"/>
      <w:bookmarkStart w:id="28755" w:name="_Toc130390449"/>
      <w:bookmarkStart w:id="28756" w:name="_Toc130391137"/>
      <w:bookmarkStart w:id="28757" w:name="_Toc131624901"/>
      <w:bookmarkStart w:id="28758" w:name="_Toc137476334"/>
      <w:bookmarkStart w:id="28759" w:name="_Toc138872989"/>
      <w:bookmarkStart w:id="28760" w:name="_Toc138874575"/>
      <w:bookmarkStart w:id="28761" w:name="_Toc145525174"/>
      <w:bookmarkStart w:id="28762" w:name="_Toc153560299"/>
      <w:bookmarkStart w:id="28763" w:name="_Toc161647599"/>
      <w:bookmarkStart w:id="28764" w:name="_Toc169533199"/>
      <w:bookmarkStart w:id="28765" w:name="_Toc171519802"/>
      <w:bookmarkStart w:id="28766" w:name="_Toc176539535"/>
      <w:bookmarkStart w:id="28767" w:name="_Toc192246840"/>
      <w:bookmarkStart w:id="28768" w:name="_Toc21048263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69" w:name="_Toc120544949"/>
            <w:bookmarkStart w:id="28770" w:name="_Toc120545304"/>
            <w:bookmarkStart w:id="28771" w:name="_Toc120545920"/>
            <w:bookmarkStart w:id="28772" w:name="_Toc120606824"/>
            <w:bookmarkStart w:id="28773" w:name="_Toc120607178"/>
            <w:bookmarkStart w:id="28774" w:name="_Toc120607535"/>
            <w:bookmarkStart w:id="28775" w:name="_Toc120607898"/>
            <w:bookmarkStart w:id="28776" w:name="_Toc120608263"/>
            <w:bookmarkStart w:id="28777" w:name="_Toc120608643"/>
            <w:bookmarkStart w:id="28778" w:name="_Toc120609023"/>
            <w:bookmarkStart w:id="28779" w:name="_Toc120609414"/>
            <w:bookmarkStart w:id="28780" w:name="_Toc120609805"/>
            <w:bookmarkStart w:id="28781" w:name="_Toc120610206"/>
            <w:bookmarkStart w:id="28782" w:name="_Toc120610959"/>
            <w:bookmarkStart w:id="28783" w:name="_Toc120611368"/>
            <w:bookmarkStart w:id="28784" w:name="_Toc120611786"/>
            <w:bookmarkStart w:id="28785" w:name="_Toc120612206"/>
            <w:bookmarkStart w:id="28786" w:name="_Toc120612633"/>
            <w:bookmarkStart w:id="28787" w:name="_Toc120613062"/>
            <w:bookmarkStart w:id="28788" w:name="_Toc120613492"/>
            <w:bookmarkStart w:id="28789" w:name="_Toc120613922"/>
            <w:bookmarkStart w:id="28790" w:name="_Toc120614365"/>
            <w:bookmarkStart w:id="28791" w:name="_Toc120614824"/>
            <w:bookmarkStart w:id="28792" w:name="_Toc120615299"/>
            <w:bookmarkStart w:id="28793" w:name="_Toc120622507"/>
            <w:bookmarkStart w:id="28794" w:name="_Toc120623013"/>
            <w:bookmarkStart w:id="28795" w:name="_Toc120623651"/>
            <w:bookmarkStart w:id="28796" w:name="_Toc120624188"/>
            <w:bookmarkStart w:id="28797" w:name="_Toc120624725"/>
            <w:bookmarkStart w:id="28798" w:name="_Toc120625262"/>
            <w:bookmarkStart w:id="28799" w:name="_Toc120625799"/>
            <w:bookmarkStart w:id="28800" w:name="_Toc120626346"/>
            <w:bookmarkStart w:id="28801" w:name="_Toc120626902"/>
            <w:bookmarkStart w:id="28802" w:name="_Toc120627458"/>
            <w:bookmarkStart w:id="28803" w:name="_Toc120628023"/>
            <w:bookmarkStart w:id="28804" w:name="_Toc120628599"/>
            <w:bookmarkStart w:id="28805" w:name="_Toc120629184"/>
            <w:bookmarkStart w:id="28806" w:name="_Toc120629772"/>
            <w:bookmarkStart w:id="28807" w:name="_Toc120631273"/>
            <w:bookmarkStart w:id="28808" w:name="_Toc120631924"/>
            <w:bookmarkStart w:id="28809" w:name="_Toc120632574"/>
            <w:bookmarkStart w:id="28810" w:name="_Toc120633224"/>
            <w:bookmarkStart w:id="28811" w:name="_Toc120633874"/>
            <w:bookmarkStart w:id="28812" w:name="_Toc120634525"/>
            <w:bookmarkStart w:id="28813" w:name="_Toc120635176"/>
            <w:bookmarkStart w:id="28814" w:name="_Toc121754300"/>
            <w:bookmarkStart w:id="28815" w:name="_Toc121754970"/>
            <w:bookmarkStart w:id="28816" w:name="_Toc129108919"/>
            <w:bookmarkStart w:id="28817" w:name="_Toc129109584"/>
            <w:bookmarkStart w:id="28818" w:name="_Toc129110257"/>
            <w:bookmarkStart w:id="28819" w:name="_Toc130389377"/>
            <w:bookmarkStart w:id="28820" w:name="_Toc130390450"/>
            <w:bookmarkStart w:id="28821" w:name="_Toc130391138"/>
            <w:bookmarkStart w:id="28822" w:name="_Toc131624902"/>
            <w:bookmarkStart w:id="28823" w:name="_Toc137476335"/>
            <w:bookmarkStart w:id="28824" w:name="_Toc138872990"/>
            <w:bookmarkStart w:id="28825" w:name="_Toc138874576"/>
            <w:bookmarkStart w:id="28826" w:name="_Toc145525175"/>
            <w:bookmarkStart w:id="28827" w:name="_Toc153560300"/>
            <w:bookmarkStart w:id="28828" w:name="_Toc161647600"/>
            <w:bookmarkStart w:id="28829" w:name="_Toc169533200"/>
            <w:bookmarkStart w:id="28830" w:name="_Toc171519803"/>
            <w:bookmarkStart w:id="28831"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2" w:name="_Toc192246841"/>
      <w:bookmarkStart w:id="28833" w:name="_Toc210482632"/>
      <w:r>
        <w:rPr>
          <w:rFonts w:hint="eastAsia"/>
          <w:lang w:eastAsia="zh-CN"/>
        </w:rPr>
        <w:lastRenderedPageBreak/>
        <w:t>10.3</w:t>
      </w:r>
      <w:r>
        <w:rPr>
          <w:rFonts w:hint="eastAsia"/>
          <w:lang w:eastAsia="zh-CN"/>
        </w:rPr>
        <w:tab/>
        <w:t>OTA reference sensitivity level</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p>
    <w:p w14:paraId="7D5BAC06" w14:textId="77777777" w:rsidR="009B313A" w:rsidRPr="00931575" w:rsidRDefault="009B313A" w:rsidP="009B313A">
      <w:pPr>
        <w:pStyle w:val="Heading3"/>
      </w:pPr>
      <w:bookmarkStart w:id="28834" w:name="_Toc21102823"/>
      <w:bookmarkStart w:id="28835" w:name="_Toc29810672"/>
      <w:bookmarkStart w:id="28836" w:name="_Toc36636024"/>
      <w:bookmarkStart w:id="28837" w:name="_Toc37272970"/>
      <w:bookmarkStart w:id="28838" w:name="_Toc45886050"/>
      <w:bookmarkStart w:id="28839" w:name="_Toc53183126"/>
      <w:bookmarkStart w:id="28840" w:name="_Toc58915793"/>
      <w:bookmarkStart w:id="28841" w:name="_Toc58917974"/>
      <w:bookmarkStart w:id="28842" w:name="_Toc66693843"/>
      <w:bookmarkStart w:id="28843" w:name="_Toc74915795"/>
      <w:bookmarkStart w:id="28844" w:name="_Toc76114420"/>
      <w:bookmarkStart w:id="28845" w:name="_Toc76544306"/>
      <w:bookmarkStart w:id="28846" w:name="_Toc82536428"/>
      <w:bookmarkStart w:id="28847" w:name="_Toc89952721"/>
      <w:bookmarkStart w:id="28848" w:name="_Toc98766537"/>
      <w:bookmarkStart w:id="28849" w:name="_Toc99702900"/>
      <w:bookmarkStart w:id="28850" w:name="_Toc120544950"/>
      <w:bookmarkStart w:id="28851" w:name="_Toc120545305"/>
      <w:bookmarkStart w:id="28852" w:name="_Toc120545921"/>
      <w:bookmarkStart w:id="28853" w:name="_Toc120606825"/>
      <w:bookmarkStart w:id="28854" w:name="_Toc120607179"/>
      <w:bookmarkStart w:id="28855" w:name="_Toc120607536"/>
      <w:bookmarkStart w:id="28856" w:name="_Toc120607899"/>
      <w:bookmarkStart w:id="28857" w:name="_Toc120608264"/>
      <w:bookmarkStart w:id="28858" w:name="_Toc120608644"/>
      <w:bookmarkStart w:id="28859" w:name="_Toc120609024"/>
      <w:bookmarkStart w:id="28860" w:name="_Toc120609415"/>
      <w:bookmarkStart w:id="28861" w:name="_Toc120609806"/>
      <w:bookmarkStart w:id="28862" w:name="_Toc120610207"/>
      <w:bookmarkStart w:id="28863" w:name="_Toc120610960"/>
      <w:bookmarkStart w:id="28864" w:name="_Toc120611369"/>
      <w:bookmarkStart w:id="28865" w:name="_Toc120611787"/>
      <w:bookmarkStart w:id="28866" w:name="_Toc120612207"/>
      <w:bookmarkStart w:id="28867" w:name="_Toc120612634"/>
      <w:bookmarkStart w:id="28868" w:name="_Toc120613063"/>
      <w:bookmarkStart w:id="28869" w:name="_Toc120613493"/>
      <w:bookmarkStart w:id="28870" w:name="_Toc120613923"/>
      <w:bookmarkStart w:id="28871" w:name="_Toc120614366"/>
      <w:bookmarkStart w:id="28872" w:name="_Toc120614825"/>
      <w:bookmarkStart w:id="28873" w:name="_Toc120615300"/>
      <w:bookmarkStart w:id="28874" w:name="_Toc120622508"/>
      <w:bookmarkStart w:id="28875" w:name="_Toc120623014"/>
      <w:bookmarkStart w:id="28876" w:name="_Toc120623652"/>
      <w:bookmarkStart w:id="28877" w:name="_Toc120624189"/>
      <w:bookmarkStart w:id="28878" w:name="_Toc120624726"/>
      <w:bookmarkStart w:id="28879" w:name="_Toc120625263"/>
      <w:bookmarkStart w:id="28880" w:name="_Toc120625800"/>
      <w:bookmarkStart w:id="28881" w:name="_Toc120626347"/>
      <w:bookmarkStart w:id="28882" w:name="_Toc120626903"/>
      <w:bookmarkStart w:id="28883" w:name="_Toc120627459"/>
      <w:bookmarkStart w:id="28884" w:name="_Toc120628024"/>
      <w:bookmarkStart w:id="28885" w:name="_Toc120628600"/>
      <w:bookmarkStart w:id="28886" w:name="_Toc120629185"/>
      <w:bookmarkStart w:id="28887" w:name="_Toc120629773"/>
      <w:bookmarkStart w:id="28888" w:name="_Toc120631274"/>
      <w:bookmarkStart w:id="28889" w:name="_Toc120631925"/>
      <w:bookmarkStart w:id="28890" w:name="_Toc120632575"/>
      <w:bookmarkStart w:id="28891" w:name="_Toc120633225"/>
      <w:bookmarkStart w:id="28892" w:name="_Toc120633875"/>
      <w:bookmarkStart w:id="28893" w:name="_Toc120634526"/>
      <w:bookmarkStart w:id="28894" w:name="_Toc120635177"/>
      <w:bookmarkStart w:id="28895" w:name="_Toc121754301"/>
      <w:bookmarkStart w:id="28896" w:name="_Toc121754971"/>
      <w:bookmarkStart w:id="28897" w:name="_Toc129108920"/>
      <w:bookmarkStart w:id="28898" w:name="_Toc129109585"/>
      <w:bookmarkStart w:id="28899" w:name="_Toc129110258"/>
      <w:bookmarkStart w:id="28900" w:name="_Toc130389378"/>
      <w:bookmarkStart w:id="28901" w:name="_Toc130390451"/>
      <w:bookmarkStart w:id="28902" w:name="_Toc130391139"/>
      <w:bookmarkStart w:id="28903" w:name="_Toc131624903"/>
      <w:bookmarkStart w:id="28904" w:name="_Toc137476336"/>
      <w:bookmarkStart w:id="28905" w:name="_Toc138872991"/>
      <w:bookmarkStart w:id="28906" w:name="_Toc138874577"/>
      <w:bookmarkStart w:id="28907" w:name="_Toc145525176"/>
      <w:bookmarkStart w:id="28908" w:name="_Toc153560301"/>
      <w:bookmarkStart w:id="28909" w:name="_Toc161647601"/>
      <w:bookmarkStart w:id="28910" w:name="_Toc169533201"/>
      <w:bookmarkStart w:id="28911" w:name="_Toc171519804"/>
      <w:bookmarkStart w:id="28912" w:name="_Toc176539537"/>
      <w:bookmarkStart w:id="28913" w:name="_Toc192246842"/>
      <w:bookmarkStart w:id="28914" w:name="_Toc210482633"/>
      <w:r>
        <w:t>10.</w:t>
      </w:r>
      <w:r w:rsidRPr="00931575">
        <w:t>3.1</w:t>
      </w:r>
      <w:r w:rsidRPr="00931575">
        <w:tab/>
        <w:t>Definition and applicability</w:t>
      </w:r>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5" w:name="_Toc21102824"/>
      <w:bookmarkStart w:id="28916" w:name="_Toc29810673"/>
      <w:bookmarkStart w:id="28917" w:name="_Toc36636025"/>
      <w:bookmarkStart w:id="28918" w:name="_Toc37272971"/>
      <w:bookmarkStart w:id="28919" w:name="_Toc45886051"/>
      <w:bookmarkStart w:id="28920" w:name="_Toc53183127"/>
      <w:bookmarkStart w:id="28921" w:name="_Toc58915794"/>
      <w:bookmarkStart w:id="28922" w:name="_Toc58917975"/>
      <w:bookmarkStart w:id="28923" w:name="_Toc66693844"/>
      <w:bookmarkStart w:id="28924" w:name="_Toc74915796"/>
      <w:bookmarkStart w:id="28925" w:name="_Toc76114421"/>
      <w:bookmarkStart w:id="28926" w:name="_Toc76544307"/>
      <w:bookmarkStart w:id="28927" w:name="_Toc82536429"/>
      <w:bookmarkStart w:id="28928" w:name="_Toc89952722"/>
      <w:bookmarkStart w:id="28929" w:name="_Toc98766538"/>
      <w:bookmarkStart w:id="28930" w:name="_Toc99702901"/>
      <w:bookmarkStart w:id="28931" w:name="_Toc120544951"/>
      <w:bookmarkStart w:id="28932" w:name="_Toc120545306"/>
      <w:bookmarkStart w:id="28933" w:name="_Toc120545922"/>
      <w:bookmarkStart w:id="28934" w:name="_Toc120606826"/>
      <w:bookmarkStart w:id="28935" w:name="_Toc120607180"/>
      <w:bookmarkStart w:id="28936" w:name="_Toc120607537"/>
      <w:bookmarkStart w:id="28937" w:name="_Toc120607900"/>
      <w:bookmarkStart w:id="28938" w:name="_Toc120608265"/>
      <w:bookmarkStart w:id="28939" w:name="_Toc120608645"/>
      <w:bookmarkStart w:id="28940" w:name="_Toc120609025"/>
      <w:bookmarkStart w:id="28941" w:name="_Toc120609416"/>
      <w:bookmarkStart w:id="28942" w:name="_Toc120609807"/>
      <w:bookmarkStart w:id="28943" w:name="_Toc120610208"/>
      <w:bookmarkStart w:id="28944" w:name="_Toc120610961"/>
      <w:bookmarkStart w:id="28945" w:name="_Toc120611370"/>
      <w:bookmarkStart w:id="28946" w:name="_Toc120611788"/>
      <w:bookmarkStart w:id="28947" w:name="_Toc120612208"/>
      <w:bookmarkStart w:id="28948" w:name="_Toc120612635"/>
      <w:bookmarkStart w:id="28949" w:name="_Toc120613064"/>
      <w:bookmarkStart w:id="28950" w:name="_Toc120613494"/>
      <w:bookmarkStart w:id="28951" w:name="_Toc120613924"/>
      <w:bookmarkStart w:id="28952" w:name="_Toc120614367"/>
      <w:bookmarkStart w:id="28953" w:name="_Toc120614826"/>
      <w:bookmarkStart w:id="28954" w:name="_Toc120615301"/>
      <w:bookmarkStart w:id="28955" w:name="_Toc120622509"/>
      <w:bookmarkStart w:id="28956" w:name="_Toc120623015"/>
      <w:bookmarkStart w:id="28957" w:name="_Toc120623653"/>
      <w:bookmarkStart w:id="28958" w:name="_Toc120624190"/>
      <w:bookmarkStart w:id="28959" w:name="_Toc120624727"/>
      <w:bookmarkStart w:id="28960" w:name="_Toc120625264"/>
      <w:bookmarkStart w:id="28961" w:name="_Toc120625801"/>
      <w:bookmarkStart w:id="28962" w:name="_Toc120626348"/>
      <w:bookmarkStart w:id="28963" w:name="_Toc120626904"/>
      <w:bookmarkStart w:id="28964" w:name="_Toc120627460"/>
      <w:bookmarkStart w:id="28965" w:name="_Toc120628025"/>
      <w:bookmarkStart w:id="28966" w:name="_Toc120628601"/>
      <w:bookmarkStart w:id="28967" w:name="_Toc120629186"/>
      <w:bookmarkStart w:id="28968" w:name="_Toc120629774"/>
      <w:bookmarkStart w:id="28969" w:name="_Toc120631275"/>
      <w:bookmarkStart w:id="28970" w:name="_Toc120631926"/>
      <w:bookmarkStart w:id="28971" w:name="_Toc120632576"/>
      <w:bookmarkStart w:id="28972" w:name="_Toc120633226"/>
      <w:bookmarkStart w:id="28973" w:name="_Toc120633876"/>
      <w:bookmarkStart w:id="28974" w:name="_Toc120634527"/>
      <w:bookmarkStart w:id="28975" w:name="_Toc120635178"/>
      <w:bookmarkStart w:id="28976" w:name="_Toc121754302"/>
      <w:bookmarkStart w:id="28977" w:name="_Toc121754972"/>
      <w:bookmarkStart w:id="28978" w:name="_Toc129108921"/>
      <w:bookmarkStart w:id="28979" w:name="_Toc129109586"/>
      <w:bookmarkStart w:id="28980" w:name="_Toc129110259"/>
      <w:bookmarkStart w:id="28981" w:name="_Toc130389379"/>
      <w:bookmarkStart w:id="28982" w:name="_Toc130390452"/>
      <w:bookmarkStart w:id="28983" w:name="_Toc130391140"/>
      <w:bookmarkStart w:id="28984" w:name="_Toc131624904"/>
      <w:bookmarkStart w:id="28985" w:name="_Toc137476337"/>
      <w:bookmarkStart w:id="28986" w:name="_Toc138872992"/>
      <w:bookmarkStart w:id="28987" w:name="_Toc138874578"/>
      <w:bookmarkStart w:id="28988" w:name="_Toc145525177"/>
      <w:bookmarkStart w:id="28989" w:name="_Toc153560302"/>
      <w:bookmarkStart w:id="28990" w:name="_Toc161647602"/>
      <w:bookmarkStart w:id="28991" w:name="_Toc169533202"/>
      <w:bookmarkStart w:id="28992" w:name="_Toc171519805"/>
      <w:bookmarkStart w:id="28993" w:name="_Toc176539538"/>
      <w:bookmarkStart w:id="28994" w:name="_Toc192246843"/>
      <w:bookmarkStart w:id="28995" w:name="_Toc210482634"/>
      <w:r>
        <w:t>10.</w:t>
      </w:r>
      <w:r w:rsidRPr="00931575">
        <w:t>3.2</w:t>
      </w:r>
      <w:r w:rsidRPr="00931575">
        <w:tab/>
        <w:t>Minimum requirement</w:t>
      </w:r>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996" w:name="_Toc21102825"/>
      <w:bookmarkStart w:id="28997" w:name="_Toc29810674"/>
      <w:bookmarkStart w:id="28998" w:name="_Toc36636026"/>
      <w:bookmarkStart w:id="28999" w:name="_Toc37272972"/>
      <w:bookmarkStart w:id="29000" w:name="_Toc45886052"/>
      <w:bookmarkStart w:id="29001" w:name="_Toc53183128"/>
      <w:bookmarkStart w:id="29002" w:name="_Toc58915795"/>
      <w:bookmarkStart w:id="29003" w:name="_Toc58917976"/>
      <w:bookmarkStart w:id="29004" w:name="_Toc66693845"/>
      <w:bookmarkStart w:id="29005" w:name="_Toc74915797"/>
      <w:bookmarkStart w:id="29006" w:name="_Toc76114422"/>
      <w:bookmarkStart w:id="29007" w:name="_Toc76544308"/>
      <w:bookmarkStart w:id="29008" w:name="_Toc82536430"/>
      <w:bookmarkStart w:id="29009" w:name="_Toc89952723"/>
      <w:bookmarkStart w:id="29010" w:name="_Toc98766539"/>
      <w:bookmarkStart w:id="29011" w:name="_Toc99702902"/>
      <w:bookmarkStart w:id="29012" w:name="_Toc120544952"/>
      <w:bookmarkStart w:id="29013" w:name="_Toc120545307"/>
      <w:bookmarkStart w:id="29014" w:name="_Toc120545923"/>
      <w:bookmarkStart w:id="29015" w:name="_Toc120606827"/>
      <w:bookmarkStart w:id="29016" w:name="_Toc120607181"/>
      <w:bookmarkStart w:id="29017" w:name="_Toc120607538"/>
      <w:bookmarkStart w:id="29018" w:name="_Toc120607901"/>
      <w:bookmarkStart w:id="29019" w:name="_Toc120608266"/>
      <w:bookmarkStart w:id="29020" w:name="_Toc120608646"/>
      <w:bookmarkStart w:id="29021" w:name="_Toc120609026"/>
      <w:bookmarkStart w:id="29022" w:name="_Toc120609417"/>
      <w:bookmarkStart w:id="29023" w:name="_Toc120609808"/>
      <w:bookmarkStart w:id="29024" w:name="_Toc120610209"/>
      <w:bookmarkStart w:id="29025" w:name="_Toc120610962"/>
      <w:bookmarkStart w:id="29026" w:name="_Toc120611371"/>
      <w:bookmarkStart w:id="29027" w:name="_Toc120611789"/>
      <w:bookmarkStart w:id="29028" w:name="_Toc120612209"/>
      <w:bookmarkStart w:id="29029" w:name="_Toc120612636"/>
      <w:bookmarkStart w:id="29030" w:name="_Toc120613065"/>
      <w:bookmarkStart w:id="29031" w:name="_Toc120613495"/>
      <w:bookmarkStart w:id="29032" w:name="_Toc120613925"/>
      <w:bookmarkStart w:id="29033" w:name="_Toc120614368"/>
      <w:bookmarkStart w:id="29034" w:name="_Toc120614827"/>
      <w:bookmarkStart w:id="29035" w:name="_Toc120615302"/>
      <w:bookmarkStart w:id="29036" w:name="_Toc120622510"/>
      <w:bookmarkStart w:id="29037" w:name="_Toc120623016"/>
      <w:bookmarkStart w:id="29038" w:name="_Toc120623654"/>
      <w:bookmarkStart w:id="29039" w:name="_Toc120624191"/>
      <w:bookmarkStart w:id="29040" w:name="_Toc120624728"/>
      <w:bookmarkStart w:id="29041" w:name="_Toc120625265"/>
      <w:bookmarkStart w:id="29042" w:name="_Toc120625802"/>
      <w:bookmarkStart w:id="29043" w:name="_Toc120626349"/>
      <w:bookmarkStart w:id="29044" w:name="_Toc120626905"/>
      <w:bookmarkStart w:id="29045" w:name="_Toc120627461"/>
      <w:bookmarkStart w:id="29046" w:name="_Toc120628026"/>
      <w:bookmarkStart w:id="29047" w:name="_Toc120628602"/>
      <w:bookmarkStart w:id="29048" w:name="_Toc120629187"/>
      <w:bookmarkStart w:id="29049" w:name="_Toc120629775"/>
      <w:bookmarkStart w:id="29050" w:name="_Toc120631276"/>
      <w:bookmarkStart w:id="29051" w:name="_Toc120631927"/>
      <w:bookmarkStart w:id="29052" w:name="_Toc120632577"/>
      <w:bookmarkStart w:id="29053" w:name="_Toc120633227"/>
      <w:bookmarkStart w:id="29054" w:name="_Toc120633877"/>
      <w:bookmarkStart w:id="29055" w:name="_Toc120634528"/>
      <w:bookmarkStart w:id="29056" w:name="_Toc120635179"/>
      <w:bookmarkStart w:id="29057" w:name="_Toc121754303"/>
      <w:bookmarkStart w:id="29058" w:name="_Toc121754973"/>
      <w:bookmarkStart w:id="29059" w:name="_Toc129108922"/>
      <w:bookmarkStart w:id="29060" w:name="_Toc129109587"/>
      <w:bookmarkStart w:id="29061" w:name="_Toc129110260"/>
      <w:bookmarkStart w:id="29062" w:name="_Toc130389380"/>
      <w:bookmarkStart w:id="29063" w:name="_Toc130390453"/>
      <w:bookmarkStart w:id="29064" w:name="_Toc130391141"/>
      <w:bookmarkStart w:id="29065" w:name="_Toc131624905"/>
      <w:bookmarkStart w:id="29066" w:name="_Toc137476338"/>
      <w:bookmarkStart w:id="29067" w:name="_Toc138872993"/>
      <w:bookmarkStart w:id="29068" w:name="_Toc138874579"/>
      <w:bookmarkStart w:id="29069" w:name="_Toc145525178"/>
      <w:bookmarkStart w:id="29070" w:name="_Toc153560303"/>
      <w:bookmarkStart w:id="29071" w:name="_Toc161647603"/>
      <w:bookmarkStart w:id="29072" w:name="_Toc169533203"/>
      <w:bookmarkStart w:id="29073" w:name="_Toc171519806"/>
      <w:bookmarkStart w:id="29074" w:name="_Toc176539539"/>
      <w:bookmarkStart w:id="29075" w:name="_Toc192246844"/>
      <w:bookmarkStart w:id="29076" w:name="_Toc210482635"/>
      <w:r>
        <w:t>10.</w:t>
      </w:r>
      <w:r w:rsidRPr="00931575">
        <w:t>3.3</w:t>
      </w:r>
      <w:r w:rsidRPr="00931575">
        <w:tab/>
        <w:t>Test Purpose</w:t>
      </w:r>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77" w:name="_Toc21102826"/>
      <w:bookmarkStart w:id="29078" w:name="_Toc29810675"/>
      <w:bookmarkStart w:id="29079" w:name="_Toc36636027"/>
      <w:bookmarkStart w:id="29080" w:name="_Toc37272973"/>
      <w:bookmarkStart w:id="29081" w:name="_Toc45886053"/>
      <w:bookmarkStart w:id="29082" w:name="_Toc53183129"/>
      <w:bookmarkStart w:id="29083" w:name="_Toc58915796"/>
      <w:bookmarkStart w:id="29084" w:name="_Toc58917977"/>
      <w:bookmarkStart w:id="29085" w:name="_Toc66693846"/>
      <w:bookmarkStart w:id="29086" w:name="_Toc74915798"/>
      <w:bookmarkStart w:id="29087" w:name="_Toc76114423"/>
      <w:bookmarkStart w:id="29088" w:name="_Toc76544309"/>
      <w:bookmarkStart w:id="29089" w:name="_Toc82536431"/>
      <w:bookmarkStart w:id="29090" w:name="_Toc89952724"/>
      <w:bookmarkStart w:id="29091" w:name="_Toc98766540"/>
      <w:bookmarkStart w:id="29092" w:name="_Toc99702903"/>
      <w:bookmarkStart w:id="29093" w:name="_Toc120544953"/>
      <w:bookmarkStart w:id="29094" w:name="_Toc120545308"/>
      <w:bookmarkStart w:id="29095" w:name="_Toc120545924"/>
      <w:bookmarkStart w:id="29096" w:name="_Toc120606828"/>
      <w:bookmarkStart w:id="29097" w:name="_Toc120607182"/>
      <w:bookmarkStart w:id="29098" w:name="_Toc120607539"/>
      <w:bookmarkStart w:id="29099" w:name="_Toc120607902"/>
      <w:bookmarkStart w:id="29100" w:name="_Toc120608267"/>
      <w:bookmarkStart w:id="29101" w:name="_Toc120608647"/>
      <w:bookmarkStart w:id="29102" w:name="_Toc120609027"/>
      <w:bookmarkStart w:id="29103" w:name="_Toc120609418"/>
      <w:bookmarkStart w:id="29104" w:name="_Toc120609809"/>
      <w:bookmarkStart w:id="29105" w:name="_Toc120610210"/>
      <w:bookmarkStart w:id="29106" w:name="_Toc120610963"/>
      <w:bookmarkStart w:id="29107" w:name="_Toc120611372"/>
      <w:bookmarkStart w:id="29108" w:name="_Toc120611790"/>
      <w:bookmarkStart w:id="29109" w:name="_Toc120612210"/>
      <w:bookmarkStart w:id="29110" w:name="_Toc120612637"/>
      <w:bookmarkStart w:id="29111" w:name="_Toc120613066"/>
      <w:bookmarkStart w:id="29112" w:name="_Toc120613496"/>
      <w:bookmarkStart w:id="29113" w:name="_Toc120613926"/>
      <w:bookmarkStart w:id="29114" w:name="_Toc120614369"/>
      <w:bookmarkStart w:id="29115" w:name="_Toc120614828"/>
      <w:bookmarkStart w:id="29116" w:name="_Toc120615303"/>
      <w:bookmarkStart w:id="29117" w:name="_Toc120622511"/>
      <w:bookmarkStart w:id="29118" w:name="_Toc120623017"/>
      <w:bookmarkStart w:id="29119" w:name="_Toc120623655"/>
      <w:bookmarkStart w:id="29120" w:name="_Toc120624192"/>
      <w:bookmarkStart w:id="29121" w:name="_Toc120624729"/>
      <w:bookmarkStart w:id="29122" w:name="_Toc120625266"/>
      <w:bookmarkStart w:id="29123" w:name="_Toc120625803"/>
      <w:bookmarkStart w:id="29124" w:name="_Toc120626350"/>
      <w:bookmarkStart w:id="29125" w:name="_Toc120626906"/>
      <w:bookmarkStart w:id="29126" w:name="_Toc120627462"/>
      <w:bookmarkStart w:id="29127" w:name="_Toc120628027"/>
      <w:bookmarkStart w:id="29128" w:name="_Toc120628603"/>
      <w:bookmarkStart w:id="29129" w:name="_Toc120629188"/>
      <w:bookmarkStart w:id="29130" w:name="_Toc120629776"/>
      <w:bookmarkStart w:id="29131" w:name="_Toc120631277"/>
      <w:bookmarkStart w:id="29132" w:name="_Toc120631928"/>
      <w:bookmarkStart w:id="29133" w:name="_Toc120632578"/>
      <w:bookmarkStart w:id="29134" w:name="_Toc120633228"/>
      <w:bookmarkStart w:id="29135" w:name="_Toc120633878"/>
      <w:bookmarkStart w:id="29136" w:name="_Toc120634529"/>
      <w:bookmarkStart w:id="29137" w:name="_Toc120635180"/>
      <w:bookmarkStart w:id="29138" w:name="_Toc121754304"/>
      <w:bookmarkStart w:id="29139" w:name="_Toc121754974"/>
      <w:bookmarkStart w:id="29140" w:name="_Toc129108923"/>
      <w:bookmarkStart w:id="29141" w:name="_Toc129109588"/>
      <w:bookmarkStart w:id="29142" w:name="_Toc129110261"/>
      <w:bookmarkStart w:id="29143" w:name="_Toc130389381"/>
      <w:bookmarkStart w:id="29144" w:name="_Toc130390454"/>
      <w:bookmarkStart w:id="29145" w:name="_Toc130391142"/>
      <w:bookmarkStart w:id="29146" w:name="_Toc131624906"/>
      <w:bookmarkStart w:id="29147" w:name="_Toc137476339"/>
      <w:bookmarkStart w:id="29148" w:name="_Toc138872994"/>
      <w:bookmarkStart w:id="29149" w:name="_Toc138874580"/>
      <w:bookmarkStart w:id="29150" w:name="_Toc145525179"/>
      <w:bookmarkStart w:id="29151" w:name="_Toc153560304"/>
      <w:bookmarkStart w:id="29152" w:name="_Toc161647604"/>
      <w:bookmarkStart w:id="29153" w:name="_Toc169533204"/>
      <w:bookmarkStart w:id="29154" w:name="_Toc171519807"/>
      <w:bookmarkStart w:id="29155" w:name="_Toc176539540"/>
      <w:bookmarkStart w:id="29156" w:name="_Toc192246845"/>
      <w:bookmarkStart w:id="29157" w:name="_Toc210482636"/>
      <w:r>
        <w:t>10.</w:t>
      </w:r>
      <w:r w:rsidRPr="00931575">
        <w:t>3.4</w:t>
      </w:r>
      <w:r w:rsidRPr="00931575">
        <w:tab/>
        <w:t>Method of test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3D7936F4" w14:textId="77777777" w:rsidR="009B313A" w:rsidRPr="00931575" w:rsidRDefault="009B313A" w:rsidP="009B313A">
      <w:pPr>
        <w:pStyle w:val="Heading4"/>
      </w:pPr>
      <w:bookmarkStart w:id="29158" w:name="_Toc21102827"/>
      <w:bookmarkStart w:id="29159" w:name="_Toc29810676"/>
      <w:bookmarkStart w:id="29160" w:name="_Toc36636028"/>
      <w:bookmarkStart w:id="29161" w:name="_Toc37272974"/>
      <w:bookmarkStart w:id="29162" w:name="_Toc45886054"/>
      <w:bookmarkStart w:id="29163" w:name="_Toc53183130"/>
      <w:bookmarkStart w:id="29164" w:name="_Toc58915797"/>
      <w:bookmarkStart w:id="29165" w:name="_Toc58917978"/>
      <w:bookmarkStart w:id="29166" w:name="_Toc66693847"/>
      <w:bookmarkStart w:id="29167" w:name="_Toc74915799"/>
      <w:bookmarkStart w:id="29168" w:name="_Toc76114424"/>
      <w:bookmarkStart w:id="29169" w:name="_Toc76544310"/>
      <w:bookmarkStart w:id="29170" w:name="_Toc82536432"/>
      <w:bookmarkStart w:id="29171" w:name="_Toc89952725"/>
      <w:bookmarkStart w:id="29172" w:name="_Toc98766541"/>
      <w:bookmarkStart w:id="29173" w:name="_Toc99702904"/>
      <w:bookmarkStart w:id="29174" w:name="_Toc120544954"/>
      <w:bookmarkStart w:id="29175" w:name="_Toc120545309"/>
      <w:bookmarkStart w:id="29176" w:name="_Toc120545925"/>
      <w:bookmarkStart w:id="29177" w:name="_Toc120606829"/>
      <w:bookmarkStart w:id="29178" w:name="_Toc120607183"/>
      <w:bookmarkStart w:id="29179" w:name="_Toc120607540"/>
      <w:bookmarkStart w:id="29180" w:name="_Toc120607903"/>
      <w:bookmarkStart w:id="29181" w:name="_Toc120608268"/>
      <w:bookmarkStart w:id="29182" w:name="_Toc120608648"/>
      <w:bookmarkStart w:id="29183" w:name="_Toc120609028"/>
      <w:bookmarkStart w:id="29184" w:name="_Toc120609419"/>
      <w:bookmarkStart w:id="29185" w:name="_Toc120609810"/>
      <w:bookmarkStart w:id="29186" w:name="_Toc120610211"/>
      <w:bookmarkStart w:id="29187" w:name="_Toc120610964"/>
      <w:bookmarkStart w:id="29188" w:name="_Toc120611373"/>
      <w:bookmarkStart w:id="29189" w:name="_Toc120611791"/>
      <w:bookmarkStart w:id="29190" w:name="_Toc120612211"/>
      <w:bookmarkStart w:id="29191" w:name="_Toc120612638"/>
      <w:bookmarkStart w:id="29192" w:name="_Toc120613067"/>
      <w:bookmarkStart w:id="29193" w:name="_Toc120613497"/>
      <w:bookmarkStart w:id="29194" w:name="_Toc120613927"/>
      <w:bookmarkStart w:id="29195" w:name="_Toc120614370"/>
      <w:bookmarkStart w:id="29196" w:name="_Toc120614829"/>
      <w:bookmarkStart w:id="29197" w:name="_Toc120615304"/>
      <w:bookmarkStart w:id="29198" w:name="_Toc120622512"/>
      <w:bookmarkStart w:id="29199" w:name="_Toc120623018"/>
      <w:bookmarkStart w:id="29200" w:name="_Toc120623656"/>
      <w:bookmarkStart w:id="29201" w:name="_Toc120624193"/>
      <w:bookmarkStart w:id="29202" w:name="_Toc120624730"/>
      <w:bookmarkStart w:id="29203" w:name="_Toc120625267"/>
      <w:bookmarkStart w:id="29204" w:name="_Toc120625804"/>
      <w:bookmarkStart w:id="29205" w:name="_Toc120626351"/>
      <w:bookmarkStart w:id="29206" w:name="_Toc120626907"/>
      <w:bookmarkStart w:id="29207" w:name="_Toc120627463"/>
      <w:bookmarkStart w:id="29208" w:name="_Toc120628028"/>
      <w:bookmarkStart w:id="29209" w:name="_Toc120628604"/>
      <w:bookmarkStart w:id="29210" w:name="_Toc120629189"/>
      <w:bookmarkStart w:id="29211" w:name="_Toc120629777"/>
      <w:bookmarkStart w:id="29212" w:name="_Toc120631278"/>
      <w:bookmarkStart w:id="29213" w:name="_Toc120631929"/>
      <w:bookmarkStart w:id="29214" w:name="_Toc120632579"/>
      <w:bookmarkStart w:id="29215" w:name="_Toc120633229"/>
      <w:bookmarkStart w:id="29216" w:name="_Toc120633879"/>
      <w:bookmarkStart w:id="29217" w:name="_Toc120634530"/>
      <w:bookmarkStart w:id="29218" w:name="_Toc120635181"/>
      <w:bookmarkStart w:id="29219" w:name="_Toc121754305"/>
      <w:bookmarkStart w:id="29220" w:name="_Toc121754975"/>
      <w:bookmarkStart w:id="29221" w:name="_Toc129108924"/>
      <w:bookmarkStart w:id="29222" w:name="_Toc129109589"/>
      <w:bookmarkStart w:id="29223" w:name="_Toc129110262"/>
      <w:bookmarkStart w:id="29224" w:name="_Toc130389382"/>
      <w:bookmarkStart w:id="29225" w:name="_Toc130390455"/>
      <w:bookmarkStart w:id="29226" w:name="_Toc130391143"/>
      <w:bookmarkStart w:id="29227" w:name="_Toc131624907"/>
      <w:bookmarkStart w:id="29228" w:name="_Toc137476340"/>
      <w:bookmarkStart w:id="29229" w:name="_Toc138872995"/>
      <w:bookmarkStart w:id="29230" w:name="_Toc138874581"/>
      <w:bookmarkStart w:id="29231" w:name="_Toc145525180"/>
      <w:bookmarkStart w:id="29232" w:name="_Toc153560305"/>
      <w:bookmarkStart w:id="29233" w:name="_Toc161647605"/>
      <w:bookmarkStart w:id="29234" w:name="_Toc169533205"/>
      <w:bookmarkStart w:id="29235" w:name="_Toc171519808"/>
      <w:bookmarkStart w:id="29236" w:name="_Toc176539541"/>
      <w:bookmarkStart w:id="29237" w:name="_Toc192246846"/>
      <w:bookmarkStart w:id="29238" w:name="_Toc210482637"/>
      <w:r>
        <w:t>10.</w:t>
      </w:r>
      <w:r w:rsidRPr="00931575">
        <w:t>3.4.1</w:t>
      </w:r>
      <w:r w:rsidRPr="00931575">
        <w:tab/>
        <w:t>Initial conditions</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39" w:name="_Toc21102828"/>
      <w:bookmarkStart w:id="29240" w:name="_Toc29810677"/>
      <w:bookmarkStart w:id="29241" w:name="_Toc36636029"/>
      <w:bookmarkStart w:id="29242" w:name="_Toc37272975"/>
      <w:bookmarkStart w:id="29243" w:name="_Toc45886055"/>
      <w:bookmarkStart w:id="29244" w:name="_Toc53183131"/>
      <w:bookmarkStart w:id="29245" w:name="_Toc58915798"/>
      <w:bookmarkStart w:id="29246" w:name="_Toc58917979"/>
      <w:bookmarkStart w:id="29247" w:name="_Toc66693848"/>
      <w:bookmarkStart w:id="29248" w:name="_Toc74915800"/>
      <w:bookmarkStart w:id="29249" w:name="_Toc76114425"/>
      <w:bookmarkStart w:id="29250" w:name="_Toc76544311"/>
      <w:bookmarkStart w:id="29251" w:name="_Toc82536433"/>
      <w:bookmarkStart w:id="29252" w:name="_Toc89952726"/>
      <w:bookmarkStart w:id="29253" w:name="_Toc98766542"/>
      <w:bookmarkStart w:id="29254" w:name="_Toc99702905"/>
      <w:bookmarkStart w:id="29255" w:name="_Toc120544955"/>
      <w:bookmarkStart w:id="29256" w:name="_Toc120545310"/>
      <w:bookmarkStart w:id="29257" w:name="_Toc120545926"/>
      <w:bookmarkStart w:id="29258" w:name="_Toc120606830"/>
      <w:bookmarkStart w:id="29259" w:name="_Toc120607184"/>
      <w:bookmarkStart w:id="29260" w:name="_Toc120607541"/>
      <w:bookmarkStart w:id="29261" w:name="_Toc120607904"/>
      <w:bookmarkStart w:id="29262" w:name="_Toc120608269"/>
      <w:bookmarkStart w:id="29263" w:name="_Toc120608649"/>
      <w:bookmarkStart w:id="29264" w:name="_Toc120609029"/>
      <w:bookmarkStart w:id="29265" w:name="_Toc120609420"/>
      <w:bookmarkStart w:id="29266" w:name="_Toc120609811"/>
      <w:bookmarkStart w:id="29267" w:name="_Toc120610212"/>
      <w:bookmarkStart w:id="29268" w:name="_Toc120610965"/>
      <w:bookmarkStart w:id="29269" w:name="_Toc120611374"/>
      <w:bookmarkStart w:id="29270" w:name="_Toc120611792"/>
      <w:bookmarkStart w:id="29271" w:name="_Toc120612212"/>
      <w:bookmarkStart w:id="29272" w:name="_Toc120612639"/>
      <w:bookmarkStart w:id="29273" w:name="_Toc120613068"/>
      <w:bookmarkStart w:id="29274" w:name="_Toc120613498"/>
      <w:bookmarkStart w:id="29275" w:name="_Toc120613928"/>
      <w:bookmarkStart w:id="29276" w:name="_Toc120614371"/>
      <w:bookmarkStart w:id="29277" w:name="_Toc120614830"/>
      <w:bookmarkStart w:id="29278" w:name="_Toc120615305"/>
      <w:bookmarkStart w:id="29279" w:name="_Toc120622513"/>
      <w:bookmarkStart w:id="29280" w:name="_Toc120623019"/>
      <w:bookmarkStart w:id="29281" w:name="_Toc120623657"/>
      <w:bookmarkStart w:id="29282" w:name="_Toc120624194"/>
      <w:bookmarkStart w:id="29283" w:name="_Toc120624731"/>
      <w:bookmarkStart w:id="29284" w:name="_Toc120625268"/>
      <w:bookmarkStart w:id="29285" w:name="_Toc120625805"/>
      <w:bookmarkStart w:id="29286" w:name="_Toc120626352"/>
      <w:bookmarkStart w:id="29287" w:name="_Toc120626908"/>
      <w:bookmarkStart w:id="29288" w:name="_Toc120627464"/>
      <w:bookmarkStart w:id="29289" w:name="_Toc120628029"/>
      <w:bookmarkStart w:id="29290" w:name="_Toc120628605"/>
      <w:bookmarkStart w:id="29291" w:name="_Toc120629190"/>
      <w:bookmarkStart w:id="29292" w:name="_Toc120629778"/>
      <w:bookmarkStart w:id="29293" w:name="_Toc120631279"/>
      <w:bookmarkStart w:id="29294" w:name="_Toc120631930"/>
      <w:bookmarkStart w:id="29295" w:name="_Toc120632580"/>
      <w:bookmarkStart w:id="29296" w:name="_Toc120633230"/>
      <w:bookmarkStart w:id="29297" w:name="_Toc120633880"/>
      <w:bookmarkStart w:id="29298" w:name="_Toc120634531"/>
      <w:bookmarkStart w:id="29299" w:name="_Toc120635182"/>
      <w:bookmarkStart w:id="29300" w:name="_Toc121754306"/>
      <w:bookmarkStart w:id="29301" w:name="_Toc121754976"/>
      <w:bookmarkStart w:id="29302" w:name="_Toc129108925"/>
      <w:bookmarkStart w:id="29303" w:name="_Toc129109590"/>
      <w:bookmarkStart w:id="29304" w:name="_Toc129110263"/>
      <w:bookmarkStart w:id="29305" w:name="_Toc130389383"/>
      <w:bookmarkStart w:id="29306" w:name="_Toc130390456"/>
      <w:bookmarkStart w:id="29307" w:name="_Toc130391144"/>
      <w:bookmarkStart w:id="29308" w:name="_Toc131624908"/>
      <w:bookmarkStart w:id="29309" w:name="_Toc137476341"/>
      <w:bookmarkStart w:id="29310" w:name="_Toc138872996"/>
      <w:bookmarkStart w:id="29311" w:name="_Toc138874582"/>
      <w:bookmarkStart w:id="29312" w:name="_Toc145525181"/>
      <w:bookmarkStart w:id="29313" w:name="_Toc153560306"/>
      <w:bookmarkStart w:id="29314" w:name="_Toc161647606"/>
      <w:bookmarkStart w:id="29315" w:name="_Toc169533206"/>
      <w:bookmarkStart w:id="29316" w:name="_Toc171519809"/>
      <w:bookmarkStart w:id="29317" w:name="_Toc176539542"/>
      <w:bookmarkStart w:id="29318" w:name="_Toc192246847"/>
      <w:bookmarkStart w:id="29319" w:name="_Toc210482638"/>
      <w:r>
        <w:t>10.</w:t>
      </w:r>
      <w:r w:rsidRPr="00931575">
        <w:t>3.4.2</w:t>
      </w:r>
      <w:r w:rsidRPr="00931575">
        <w:tab/>
        <w:t>Procedure</w:t>
      </w:r>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lastRenderedPageBreak/>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0" w:name="_Toc21102829"/>
      <w:bookmarkStart w:id="29321" w:name="_Toc29810678"/>
      <w:bookmarkStart w:id="29322" w:name="_Toc36636030"/>
      <w:bookmarkStart w:id="29323" w:name="_Toc37272976"/>
      <w:bookmarkStart w:id="29324" w:name="_Toc45886056"/>
      <w:bookmarkStart w:id="29325" w:name="_Toc53183132"/>
      <w:bookmarkStart w:id="29326" w:name="_Toc58915799"/>
      <w:bookmarkStart w:id="29327" w:name="_Toc58917980"/>
      <w:bookmarkStart w:id="29328" w:name="_Toc66693849"/>
      <w:bookmarkStart w:id="29329" w:name="_Toc74915801"/>
      <w:bookmarkStart w:id="29330" w:name="_Toc76114426"/>
      <w:bookmarkStart w:id="29331" w:name="_Toc76544312"/>
      <w:bookmarkStart w:id="29332" w:name="_Toc82536434"/>
      <w:bookmarkStart w:id="29333" w:name="_Toc89952727"/>
      <w:bookmarkStart w:id="29334" w:name="_Toc98766543"/>
      <w:bookmarkStart w:id="29335" w:name="_Toc99702906"/>
      <w:bookmarkStart w:id="29336" w:name="_Toc120544956"/>
      <w:bookmarkStart w:id="29337" w:name="_Toc120545311"/>
      <w:bookmarkStart w:id="29338" w:name="_Toc120545927"/>
      <w:bookmarkStart w:id="29339" w:name="_Toc120606831"/>
      <w:bookmarkStart w:id="29340" w:name="_Toc120607185"/>
      <w:bookmarkStart w:id="29341" w:name="_Toc120607542"/>
      <w:bookmarkStart w:id="29342" w:name="_Toc120607905"/>
      <w:bookmarkStart w:id="29343" w:name="_Toc120608270"/>
      <w:bookmarkStart w:id="29344" w:name="_Toc120608650"/>
      <w:bookmarkStart w:id="29345" w:name="_Toc120609030"/>
      <w:bookmarkStart w:id="29346" w:name="_Toc120609421"/>
      <w:bookmarkStart w:id="29347" w:name="_Toc120609812"/>
      <w:bookmarkStart w:id="29348" w:name="_Toc120610213"/>
      <w:bookmarkStart w:id="29349" w:name="_Toc120610966"/>
      <w:bookmarkStart w:id="29350" w:name="_Toc120611375"/>
      <w:bookmarkStart w:id="29351" w:name="_Toc120611793"/>
      <w:bookmarkStart w:id="29352" w:name="_Toc120612213"/>
      <w:bookmarkStart w:id="29353" w:name="_Toc120612640"/>
      <w:bookmarkStart w:id="29354" w:name="_Toc120613069"/>
      <w:bookmarkStart w:id="29355" w:name="_Toc120613499"/>
      <w:bookmarkStart w:id="29356" w:name="_Toc120613929"/>
      <w:bookmarkStart w:id="29357" w:name="_Toc120614372"/>
      <w:bookmarkStart w:id="29358" w:name="_Toc120614831"/>
      <w:bookmarkStart w:id="29359" w:name="_Toc120615306"/>
      <w:bookmarkStart w:id="29360" w:name="_Toc120622514"/>
      <w:bookmarkStart w:id="29361" w:name="_Toc120623020"/>
      <w:bookmarkStart w:id="29362" w:name="_Toc120623658"/>
      <w:bookmarkStart w:id="29363" w:name="_Toc120624195"/>
      <w:bookmarkStart w:id="29364" w:name="_Toc120624732"/>
      <w:bookmarkStart w:id="29365" w:name="_Toc120625269"/>
      <w:bookmarkStart w:id="29366" w:name="_Toc120625806"/>
      <w:bookmarkStart w:id="29367" w:name="_Toc120626353"/>
      <w:bookmarkStart w:id="29368" w:name="_Toc120626909"/>
      <w:bookmarkStart w:id="29369" w:name="_Toc120627465"/>
      <w:bookmarkStart w:id="29370" w:name="_Toc120628030"/>
      <w:bookmarkStart w:id="29371" w:name="_Toc120628606"/>
      <w:bookmarkStart w:id="29372" w:name="_Toc120629191"/>
      <w:bookmarkStart w:id="29373" w:name="_Toc120629779"/>
      <w:bookmarkStart w:id="29374" w:name="_Toc120631280"/>
      <w:bookmarkStart w:id="29375" w:name="_Toc120631931"/>
      <w:bookmarkStart w:id="29376" w:name="_Toc120632581"/>
      <w:bookmarkStart w:id="29377" w:name="_Toc120633231"/>
      <w:bookmarkStart w:id="29378" w:name="_Toc120633881"/>
      <w:bookmarkStart w:id="29379" w:name="_Toc120634532"/>
      <w:bookmarkStart w:id="29380" w:name="_Toc120635183"/>
      <w:bookmarkStart w:id="29381" w:name="_Toc121754307"/>
      <w:bookmarkStart w:id="29382" w:name="_Toc121754977"/>
      <w:bookmarkStart w:id="29383" w:name="_Toc129108926"/>
      <w:bookmarkStart w:id="29384" w:name="_Toc129109591"/>
      <w:bookmarkStart w:id="29385" w:name="_Toc129110264"/>
      <w:bookmarkStart w:id="29386" w:name="_Toc130389384"/>
      <w:bookmarkStart w:id="29387" w:name="_Toc130390457"/>
      <w:bookmarkStart w:id="29388" w:name="_Toc130391145"/>
      <w:bookmarkStart w:id="29389" w:name="_Toc131624909"/>
      <w:bookmarkStart w:id="29390" w:name="_Toc137476342"/>
      <w:bookmarkStart w:id="29391" w:name="_Toc138872997"/>
      <w:bookmarkStart w:id="29392" w:name="_Toc138874583"/>
      <w:bookmarkStart w:id="29393" w:name="_Toc145525182"/>
      <w:bookmarkStart w:id="29394" w:name="_Toc153560307"/>
      <w:bookmarkStart w:id="29395" w:name="_Toc161647607"/>
      <w:bookmarkStart w:id="29396" w:name="_Toc169533207"/>
      <w:bookmarkStart w:id="29397" w:name="_Toc171519810"/>
      <w:bookmarkStart w:id="29398" w:name="_Toc176539543"/>
      <w:bookmarkStart w:id="29399" w:name="_Toc192246848"/>
      <w:bookmarkStart w:id="29400" w:name="_Toc210482639"/>
      <w:r>
        <w:t>10.</w:t>
      </w:r>
      <w:r w:rsidRPr="00931575">
        <w:t>3.5</w:t>
      </w:r>
      <w:r w:rsidRPr="00931575">
        <w:tab/>
        <w:t>Test requirements</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p>
    <w:p w14:paraId="5E876C47" w14:textId="77777777" w:rsidR="009B313A" w:rsidRPr="00931575" w:rsidRDefault="009B313A" w:rsidP="009B313A">
      <w:pPr>
        <w:pStyle w:val="Heading4"/>
      </w:pPr>
      <w:bookmarkStart w:id="29401" w:name="_Toc21102830"/>
      <w:bookmarkStart w:id="29402" w:name="_Toc29810679"/>
      <w:bookmarkStart w:id="29403" w:name="_Toc36636031"/>
      <w:bookmarkStart w:id="29404" w:name="_Toc37272977"/>
      <w:bookmarkStart w:id="29405" w:name="_Toc45886057"/>
      <w:bookmarkStart w:id="29406" w:name="_Toc53183133"/>
      <w:bookmarkStart w:id="29407" w:name="_Toc58915800"/>
      <w:bookmarkStart w:id="29408" w:name="_Toc58917981"/>
      <w:bookmarkStart w:id="29409" w:name="_Toc66693850"/>
      <w:bookmarkStart w:id="29410" w:name="_Toc74915802"/>
      <w:bookmarkStart w:id="29411" w:name="_Toc76114427"/>
      <w:bookmarkStart w:id="29412" w:name="_Toc76544313"/>
      <w:bookmarkStart w:id="29413" w:name="_Toc82536435"/>
      <w:bookmarkStart w:id="29414" w:name="_Toc89952728"/>
      <w:bookmarkStart w:id="29415" w:name="_Toc98766544"/>
      <w:bookmarkStart w:id="29416" w:name="_Toc99702907"/>
      <w:bookmarkStart w:id="29417" w:name="_Toc120544957"/>
      <w:bookmarkStart w:id="29418" w:name="_Toc120545312"/>
      <w:bookmarkStart w:id="29419" w:name="_Toc120545928"/>
      <w:bookmarkStart w:id="29420" w:name="_Toc120606832"/>
      <w:bookmarkStart w:id="29421" w:name="_Toc120607186"/>
      <w:bookmarkStart w:id="29422" w:name="_Toc120607543"/>
      <w:bookmarkStart w:id="29423" w:name="_Toc120607906"/>
      <w:bookmarkStart w:id="29424" w:name="_Toc120608271"/>
      <w:bookmarkStart w:id="29425" w:name="_Toc120608651"/>
      <w:bookmarkStart w:id="29426" w:name="_Toc120609031"/>
      <w:bookmarkStart w:id="29427" w:name="_Toc120609422"/>
      <w:bookmarkStart w:id="29428" w:name="_Toc120609813"/>
      <w:bookmarkStart w:id="29429" w:name="_Toc120610214"/>
      <w:bookmarkStart w:id="29430" w:name="_Toc120610967"/>
      <w:bookmarkStart w:id="29431" w:name="_Toc120611376"/>
      <w:bookmarkStart w:id="29432" w:name="_Toc120611794"/>
      <w:bookmarkStart w:id="29433" w:name="_Toc120612214"/>
      <w:bookmarkStart w:id="29434" w:name="_Toc120612641"/>
      <w:bookmarkStart w:id="29435" w:name="_Toc120613070"/>
      <w:bookmarkStart w:id="29436" w:name="_Toc120613500"/>
      <w:bookmarkStart w:id="29437" w:name="_Toc120613930"/>
      <w:bookmarkStart w:id="29438" w:name="_Toc120614373"/>
      <w:bookmarkStart w:id="29439" w:name="_Toc120614832"/>
      <w:bookmarkStart w:id="29440" w:name="_Toc120615307"/>
      <w:bookmarkStart w:id="29441" w:name="_Toc120622515"/>
      <w:bookmarkStart w:id="29442" w:name="_Toc120623021"/>
      <w:bookmarkStart w:id="29443" w:name="_Toc120623659"/>
      <w:bookmarkStart w:id="29444" w:name="_Toc120624196"/>
      <w:bookmarkStart w:id="29445" w:name="_Toc120624733"/>
      <w:bookmarkStart w:id="29446" w:name="_Toc120625270"/>
      <w:bookmarkStart w:id="29447" w:name="_Toc120625807"/>
      <w:bookmarkStart w:id="29448" w:name="_Toc120626354"/>
      <w:bookmarkStart w:id="29449" w:name="_Toc120626910"/>
      <w:bookmarkStart w:id="29450" w:name="_Toc120627466"/>
      <w:bookmarkStart w:id="29451" w:name="_Toc120628031"/>
      <w:bookmarkStart w:id="29452" w:name="_Toc120628607"/>
      <w:bookmarkStart w:id="29453" w:name="_Toc120629192"/>
      <w:bookmarkStart w:id="29454" w:name="_Toc120629780"/>
      <w:bookmarkStart w:id="29455" w:name="_Toc120631281"/>
      <w:bookmarkStart w:id="29456" w:name="_Toc120631932"/>
      <w:bookmarkStart w:id="29457" w:name="_Toc120632582"/>
      <w:bookmarkStart w:id="29458" w:name="_Toc120633232"/>
      <w:bookmarkStart w:id="29459" w:name="_Toc120633882"/>
      <w:bookmarkStart w:id="29460" w:name="_Toc120634533"/>
      <w:bookmarkStart w:id="29461" w:name="_Toc120635184"/>
      <w:bookmarkStart w:id="29462" w:name="_Toc121754308"/>
      <w:bookmarkStart w:id="29463" w:name="_Toc121754978"/>
      <w:bookmarkStart w:id="29464" w:name="_Toc129108927"/>
      <w:bookmarkStart w:id="29465" w:name="_Toc129109592"/>
      <w:bookmarkStart w:id="29466" w:name="_Toc129110265"/>
      <w:bookmarkStart w:id="29467" w:name="_Toc130389385"/>
      <w:bookmarkStart w:id="29468" w:name="_Toc130390458"/>
      <w:bookmarkStart w:id="29469" w:name="_Toc130391146"/>
      <w:bookmarkStart w:id="29470" w:name="_Toc131624910"/>
      <w:bookmarkStart w:id="29471" w:name="_Toc137476343"/>
      <w:bookmarkStart w:id="29472" w:name="_Toc138872998"/>
      <w:bookmarkStart w:id="29473" w:name="_Toc138874584"/>
      <w:bookmarkStart w:id="29474" w:name="_Toc145525183"/>
      <w:bookmarkStart w:id="29475" w:name="_Toc153560308"/>
      <w:bookmarkStart w:id="29476" w:name="_Toc161647608"/>
      <w:bookmarkStart w:id="29477" w:name="_Toc169533208"/>
      <w:bookmarkStart w:id="29478" w:name="_Toc171519811"/>
      <w:bookmarkStart w:id="29479" w:name="_Toc176539544"/>
      <w:bookmarkStart w:id="29480" w:name="_Toc192246849"/>
      <w:bookmarkStart w:id="29481" w:name="_Toc210482640"/>
      <w:r>
        <w:t>10.</w:t>
      </w:r>
      <w:r w:rsidRPr="00931575">
        <w:t>3.5.1</w:t>
      </w:r>
      <w:r w:rsidRPr="00931575">
        <w:tab/>
        <w:t>General</w:t>
      </w:r>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482" w:name="_Toc21102831"/>
      <w:bookmarkStart w:id="29483" w:name="_Toc29810680"/>
      <w:bookmarkStart w:id="29484" w:name="_Toc36636032"/>
      <w:bookmarkStart w:id="29485" w:name="_Toc37272978"/>
      <w:bookmarkStart w:id="29486" w:name="_Toc45886058"/>
      <w:bookmarkStart w:id="29487" w:name="_Toc53183134"/>
      <w:bookmarkStart w:id="29488" w:name="_Toc58915801"/>
      <w:bookmarkStart w:id="29489" w:name="_Toc58917982"/>
      <w:bookmarkStart w:id="29490" w:name="_Toc66693851"/>
      <w:bookmarkStart w:id="29491" w:name="_Toc74915803"/>
      <w:bookmarkStart w:id="29492" w:name="_Toc76114428"/>
      <w:bookmarkStart w:id="29493" w:name="_Toc76544314"/>
      <w:bookmarkStart w:id="29494" w:name="_Toc82536436"/>
      <w:bookmarkStart w:id="29495" w:name="_Toc89952729"/>
      <w:bookmarkStart w:id="29496" w:name="_Toc98766545"/>
      <w:bookmarkStart w:id="29497" w:name="_Toc99702908"/>
      <w:bookmarkStart w:id="29498" w:name="_Toc120544958"/>
      <w:bookmarkStart w:id="29499" w:name="_Toc120545313"/>
      <w:bookmarkStart w:id="29500" w:name="_Toc120545929"/>
      <w:bookmarkStart w:id="29501" w:name="_Toc120606833"/>
      <w:bookmarkStart w:id="29502" w:name="_Toc120607187"/>
      <w:bookmarkStart w:id="29503" w:name="_Toc120607544"/>
      <w:bookmarkStart w:id="29504" w:name="_Toc120607907"/>
      <w:bookmarkStart w:id="29505" w:name="_Toc120608272"/>
      <w:bookmarkStart w:id="29506" w:name="_Toc120608652"/>
      <w:bookmarkStart w:id="29507" w:name="_Toc120609032"/>
      <w:bookmarkStart w:id="29508" w:name="_Toc120609423"/>
      <w:bookmarkStart w:id="29509" w:name="_Toc120609814"/>
      <w:bookmarkStart w:id="29510" w:name="_Toc120610215"/>
      <w:bookmarkStart w:id="29511" w:name="_Toc120610968"/>
      <w:bookmarkStart w:id="29512" w:name="_Toc120611377"/>
      <w:bookmarkStart w:id="29513" w:name="_Toc120611795"/>
      <w:bookmarkStart w:id="29514" w:name="_Toc120612215"/>
      <w:bookmarkStart w:id="29515" w:name="_Toc120612642"/>
      <w:bookmarkStart w:id="29516" w:name="_Toc120613071"/>
      <w:bookmarkStart w:id="29517" w:name="_Toc120613501"/>
      <w:bookmarkStart w:id="29518" w:name="_Toc120613931"/>
      <w:bookmarkStart w:id="29519" w:name="_Toc120614374"/>
      <w:bookmarkStart w:id="29520" w:name="_Toc120614833"/>
      <w:bookmarkStart w:id="29521" w:name="_Toc120615308"/>
      <w:bookmarkStart w:id="29522" w:name="_Toc120622516"/>
      <w:bookmarkStart w:id="29523" w:name="_Toc120623022"/>
      <w:bookmarkStart w:id="29524" w:name="_Toc120623660"/>
      <w:bookmarkStart w:id="29525" w:name="_Toc120624197"/>
      <w:bookmarkStart w:id="29526" w:name="_Toc120624734"/>
      <w:bookmarkStart w:id="29527" w:name="_Toc120625271"/>
      <w:bookmarkStart w:id="29528" w:name="_Toc120625808"/>
      <w:bookmarkStart w:id="29529" w:name="_Toc120626355"/>
      <w:bookmarkStart w:id="29530" w:name="_Toc120626911"/>
      <w:bookmarkStart w:id="29531" w:name="_Toc120627467"/>
      <w:bookmarkStart w:id="29532" w:name="_Toc120628032"/>
      <w:bookmarkStart w:id="29533" w:name="_Toc120628608"/>
      <w:bookmarkStart w:id="29534" w:name="_Toc120629193"/>
      <w:bookmarkStart w:id="29535" w:name="_Toc120629781"/>
      <w:bookmarkStart w:id="29536" w:name="_Toc120631282"/>
      <w:bookmarkStart w:id="29537" w:name="_Toc120631933"/>
      <w:bookmarkStart w:id="29538" w:name="_Toc120632583"/>
      <w:bookmarkStart w:id="29539" w:name="_Toc120633233"/>
      <w:bookmarkStart w:id="29540" w:name="_Toc120633883"/>
      <w:bookmarkStart w:id="29541" w:name="_Toc120634534"/>
      <w:bookmarkStart w:id="29542" w:name="_Toc120635185"/>
      <w:bookmarkStart w:id="29543" w:name="_Toc121754309"/>
      <w:bookmarkStart w:id="29544" w:name="_Toc121754979"/>
      <w:bookmarkStart w:id="29545" w:name="_Toc129108928"/>
      <w:bookmarkStart w:id="29546" w:name="_Toc129109593"/>
      <w:bookmarkStart w:id="29547" w:name="_Toc129110266"/>
      <w:bookmarkStart w:id="29548" w:name="_Toc130389386"/>
      <w:bookmarkStart w:id="29549" w:name="_Toc130390459"/>
      <w:bookmarkStart w:id="29550" w:name="_Toc130391147"/>
      <w:bookmarkStart w:id="29551" w:name="_Toc131624911"/>
      <w:bookmarkStart w:id="29552" w:name="_Toc137476344"/>
      <w:bookmarkStart w:id="29553" w:name="_Toc138872999"/>
      <w:bookmarkStart w:id="29554" w:name="_Toc138874585"/>
      <w:bookmarkStart w:id="29555" w:name="_Toc145525184"/>
      <w:bookmarkStart w:id="29556" w:name="_Toc153560309"/>
      <w:bookmarkStart w:id="29557" w:name="_Toc161647609"/>
      <w:bookmarkStart w:id="29558" w:name="_Toc169533209"/>
      <w:bookmarkStart w:id="29559" w:name="_Toc171519812"/>
      <w:bookmarkStart w:id="29560" w:name="_Toc176539545"/>
      <w:bookmarkStart w:id="29561" w:name="_Toc192246850"/>
      <w:bookmarkStart w:id="29562" w:name="_Toc210482641"/>
      <w:r>
        <w:t>10.</w:t>
      </w:r>
      <w:r w:rsidRPr="00931575">
        <w:t>3.5.2</w:t>
      </w:r>
      <w:r w:rsidRPr="00931575">
        <w:tab/>
        <w:t xml:space="preserve">Test requirements for </w:t>
      </w:r>
      <w:r>
        <w:rPr>
          <w:i/>
        </w:rPr>
        <w:t>SAN</w:t>
      </w:r>
      <w:r w:rsidRPr="00931575">
        <w:rPr>
          <w:i/>
        </w:rPr>
        <w:t xml:space="preserve"> type 1-O</w:t>
      </w:r>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lastRenderedPageBreak/>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3" w:name="_Toc169533210"/>
            <w:bookmarkStart w:id="29564" w:name="_Toc171519813"/>
            <w:bookmarkStart w:id="29565"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566" w:name="_Toc192246851"/>
      <w:bookmarkStart w:id="29567"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3"/>
      <w:bookmarkEnd w:id="29564"/>
      <w:bookmarkEnd w:id="29565"/>
      <w:bookmarkEnd w:id="29566"/>
      <w:bookmarkEnd w:id="29567"/>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lastRenderedPageBreak/>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68" w:name="_Toc120544959"/>
      <w:bookmarkStart w:id="29569" w:name="_Toc120545314"/>
      <w:bookmarkStart w:id="29570" w:name="_Toc120545930"/>
      <w:bookmarkStart w:id="29571" w:name="_Toc120606834"/>
      <w:bookmarkStart w:id="29572" w:name="_Toc120607188"/>
      <w:bookmarkStart w:id="29573" w:name="_Toc120607545"/>
      <w:bookmarkStart w:id="29574" w:name="_Toc120607908"/>
      <w:bookmarkStart w:id="29575" w:name="_Toc120608273"/>
      <w:bookmarkStart w:id="29576" w:name="_Toc120608653"/>
      <w:bookmarkStart w:id="29577" w:name="_Toc120609033"/>
      <w:bookmarkStart w:id="29578" w:name="_Toc120609424"/>
      <w:bookmarkStart w:id="29579" w:name="_Toc120609815"/>
      <w:bookmarkStart w:id="29580" w:name="_Toc120610216"/>
      <w:bookmarkStart w:id="29581" w:name="_Toc120610969"/>
      <w:bookmarkStart w:id="29582" w:name="_Toc120611378"/>
      <w:bookmarkStart w:id="29583" w:name="_Toc120611796"/>
      <w:bookmarkStart w:id="29584" w:name="_Toc120612216"/>
      <w:bookmarkStart w:id="29585" w:name="_Toc120612643"/>
      <w:bookmarkStart w:id="29586" w:name="_Toc120613072"/>
      <w:bookmarkStart w:id="29587" w:name="_Toc120613502"/>
      <w:bookmarkStart w:id="29588" w:name="_Toc120613932"/>
      <w:bookmarkStart w:id="29589" w:name="_Toc120614375"/>
      <w:bookmarkStart w:id="29590" w:name="_Toc120614834"/>
      <w:bookmarkStart w:id="29591" w:name="_Toc120615309"/>
      <w:bookmarkStart w:id="29592" w:name="_Toc120622517"/>
      <w:bookmarkStart w:id="29593" w:name="_Toc120623023"/>
      <w:bookmarkStart w:id="29594" w:name="_Toc120623661"/>
      <w:bookmarkStart w:id="29595" w:name="_Toc120624198"/>
      <w:bookmarkStart w:id="29596" w:name="_Toc120624735"/>
      <w:bookmarkStart w:id="29597" w:name="_Toc120625272"/>
      <w:bookmarkStart w:id="29598" w:name="_Toc120625809"/>
      <w:bookmarkStart w:id="29599" w:name="_Toc120626356"/>
      <w:bookmarkStart w:id="29600" w:name="_Toc120626912"/>
      <w:bookmarkStart w:id="29601" w:name="_Toc120627468"/>
      <w:bookmarkStart w:id="29602" w:name="_Toc120628033"/>
      <w:bookmarkStart w:id="29603" w:name="_Toc120628609"/>
      <w:bookmarkStart w:id="29604" w:name="_Toc120629194"/>
      <w:bookmarkStart w:id="29605" w:name="_Toc120629782"/>
      <w:bookmarkStart w:id="29606" w:name="_Toc120631283"/>
      <w:bookmarkStart w:id="29607" w:name="_Toc120631934"/>
      <w:bookmarkStart w:id="29608" w:name="_Toc120632584"/>
      <w:bookmarkStart w:id="29609" w:name="_Toc120633234"/>
      <w:bookmarkStart w:id="29610" w:name="_Toc120633884"/>
      <w:bookmarkStart w:id="29611" w:name="_Toc120634535"/>
      <w:bookmarkStart w:id="29612" w:name="_Toc120635186"/>
      <w:bookmarkStart w:id="29613" w:name="_Toc121754310"/>
      <w:bookmarkStart w:id="29614" w:name="_Toc121754980"/>
      <w:bookmarkStart w:id="29615" w:name="_Toc129108929"/>
      <w:bookmarkStart w:id="29616" w:name="_Toc129109594"/>
      <w:bookmarkStart w:id="29617" w:name="_Toc129110267"/>
      <w:bookmarkStart w:id="29618" w:name="_Toc130389387"/>
      <w:bookmarkStart w:id="29619" w:name="_Toc130390460"/>
      <w:bookmarkStart w:id="29620" w:name="_Toc130391148"/>
      <w:bookmarkStart w:id="29621" w:name="_Toc131624912"/>
      <w:bookmarkStart w:id="29622" w:name="_Toc137476345"/>
      <w:bookmarkStart w:id="29623" w:name="_Toc138873000"/>
      <w:bookmarkStart w:id="29624" w:name="_Toc138874586"/>
      <w:bookmarkStart w:id="29625" w:name="_Toc145525185"/>
      <w:bookmarkStart w:id="29626" w:name="_Toc153560310"/>
      <w:bookmarkStart w:id="29627" w:name="_Toc161647610"/>
      <w:bookmarkStart w:id="29628" w:name="_Toc169533211"/>
      <w:bookmarkStart w:id="29629" w:name="_Toc171519814"/>
      <w:bookmarkStart w:id="29630" w:name="_Toc176539547"/>
      <w:bookmarkStart w:id="29631" w:name="_Toc192246852"/>
      <w:bookmarkStart w:id="29632" w:name="_Toc210482643"/>
      <w:r>
        <w:rPr>
          <w:rFonts w:hint="eastAsia"/>
          <w:lang w:eastAsia="zh-CN"/>
        </w:rPr>
        <w:t>10.4</w:t>
      </w:r>
      <w:r>
        <w:rPr>
          <w:rFonts w:hint="eastAsia"/>
          <w:lang w:eastAsia="zh-CN"/>
        </w:rPr>
        <w:tab/>
        <w:t>OTA dynamic range</w:t>
      </w:r>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p>
    <w:p w14:paraId="1D364DD2" w14:textId="77777777" w:rsidR="002B67CA" w:rsidRPr="00D25498" w:rsidRDefault="002B67CA" w:rsidP="003267B6">
      <w:pPr>
        <w:pStyle w:val="Heading3"/>
        <w:rPr>
          <w:rFonts w:eastAsia="DengXian"/>
          <w:lang w:eastAsia="sv-SE"/>
        </w:rPr>
      </w:pPr>
      <w:bookmarkStart w:id="29633" w:name="_Toc36636035"/>
      <w:bookmarkStart w:id="29634" w:name="_Toc76544317"/>
      <w:bookmarkStart w:id="29635" w:name="_Toc29810683"/>
      <w:bookmarkStart w:id="29636" w:name="_Toc58917985"/>
      <w:bookmarkStart w:id="29637" w:name="_Toc37272981"/>
      <w:bookmarkStart w:id="29638" w:name="_Toc76114431"/>
      <w:bookmarkStart w:id="29639" w:name="_Toc106206697"/>
      <w:bookmarkStart w:id="29640" w:name="_Toc99702911"/>
      <w:bookmarkStart w:id="29641" w:name="_Toc82536439"/>
      <w:bookmarkStart w:id="29642" w:name="_Toc89952732"/>
      <w:bookmarkStart w:id="29643" w:name="_Toc66693854"/>
      <w:bookmarkStart w:id="29644" w:name="_Toc21102834"/>
      <w:bookmarkStart w:id="29645" w:name="_Toc74915806"/>
      <w:bookmarkStart w:id="29646" w:name="_Toc58915804"/>
      <w:bookmarkStart w:id="29647" w:name="_Toc53183137"/>
      <w:bookmarkStart w:id="29648" w:name="_Toc98766548"/>
      <w:bookmarkStart w:id="29649" w:name="_Toc45886061"/>
      <w:bookmarkStart w:id="29650" w:name="_Toc120627469"/>
      <w:bookmarkStart w:id="29651" w:name="_Toc120628034"/>
      <w:bookmarkStart w:id="29652" w:name="_Toc120628610"/>
      <w:bookmarkStart w:id="29653" w:name="_Toc120629195"/>
      <w:bookmarkStart w:id="29654" w:name="_Toc120629783"/>
      <w:bookmarkStart w:id="29655" w:name="_Toc120631284"/>
      <w:bookmarkStart w:id="29656" w:name="_Toc120631935"/>
      <w:bookmarkStart w:id="29657" w:name="_Toc120632585"/>
      <w:bookmarkStart w:id="29658" w:name="_Toc120633235"/>
      <w:bookmarkStart w:id="29659" w:name="_Toc120633885"/>
      <w:bookmarkStart w:id="29660" w:name="_Toc120634536"/>
      <w:bookmarkStart w:id="29661" w:name="_Toc120635187"/>
      <w:bookmarkStart w:id="29662" w:name="_Toc121754311"/>
      <w:bookmarkStart w:id="29663" w:name="_Toc121754981"/>
      <w:bookmarkStart w:id="29664" w:name="_Toc129108930"/>
      <w:bookmarkStart w:id="29665" w:name="_Toc129109595"/>
      <w:bookmarkStart w:id="29666" w:name="_Toc129110268"/>
      <w:bookmarkStart w:id="29667" w:name="_Toc130389388"/>
      <w:bookmarkStart w:id="29668" w:name="_Toc130390461"/>
      <w:bookmarkStart w:id="29669" w:name="_Toc130391149"/>
      <w:bookmarkStart w:id="29670" w:name="_Toc131624913"/>
      <w:bookmarkStart w:id="29671" w:name="_Toc137476346"/>
      <w:bookmarkStart w:id="29672" w:name="_Toc138873001"/>
      <w:bookmarkStart w:id="29673" w:name="_Toc138874587"/>
      <w:bookmarkStart w:id="29674" w:name="_Toc145525186"/>
      <w:bookmarkStart w:id="29675" w:name="_Toc153560311"/>
      <w:bookmarkStart w:id="29676" w:name="_Toc161647611"/>
      <w:bookmarkStart w:id="29677" w:name="_Toc169533212"/>
      <w:bookmarkStart w:id="29678" w:name="_Toc171519815"/>
      <w:bookmarkStart w:id="29679" w:name="_Toc176539548"/>
      <w:bookmarkStart w:id="29680" w:name="_Toc192246853"/>
      <w:bookmarkStart w:id="29681"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2" w:name="_Toc74915807"/>
      <w:bookmarkStart w:id="29683" w:name="_Toc21102835"/>
      <w:bookmarkStart w:id="29684" w:name="_Toc37272982"/>
      <w:bookmarkStart w:id="29685" w:name="_Toc98766549"/>
      <w:bookmarkStart w:id="29686" w:name="_Toc29810684"/>
      <w:bookmarkStart w:id="29687" w:name="_Toc58915805"/>
      <w:bookmarkStart w:id="29688" w:name="_Toc58917986"/>
      <w:bookmarkStart w:id="29689" w:name="_Toc89952733"/>
      <w:bookmarkStart w:id="29690" w:name="_Toc36636036"/>
      <w:bookmarkStart w:id="29691" w:name="_Toc53183138"/>
      <w:bookmarkStart w:id="29692" w:name="_Toc82536440"/>
      <w:bookmarkStart w:id="29693" w:name="_Toc76114432"/>
      <w:bookmarkStart w:id="29694" w:name="_Toc99702912"/>
      <w:bookmarkStart w:id="29695" w:name="_Toc106206698"/>
      <w:bookmarkStart w:id="29696" w:name="_Toc45886062"/>
      <w:bookmarkStart w:id="29697" w:name="_Toc76544318"/>
      <w:bookmarkStart w:id="29698" w:name="_Toc66693855"/>
      <w:bookmarkStart w:id="29699" w:name="_Toc120627470"/>
      <w:bookmarkStart w:id="29700" w:name="_Toc120628035"/>
      <w:bookmarkStart w:id="29701" w:name="_Toc120628611"/>
      <w:bookmarkStart w:id="29702" w:name="_Toc120629196"/>
      <w:bookmarkStart w:id="29703" w:name="_Toc120629784"/>
      <w:bookmarkStart w:id="29704" w:name="_Toc120631285"/>
      <w:bookmarkStart w:id="29705" w:name="_Toc120631936"/>
      <w:bookmarkStart w:id="29706" w:name="_Toc120632586"/>
      <w:bookmarkStart w:id="29707" w:name="_Toc120633236"/>
      <w:bookmarkStart w:id="29708" w:name="_Toc120633886"/>
      <w:bookmarkStart w:id="29709" w:name="_Toc120634537"/>
      <w:bookmarkStart w:id="29710" w:name="_Toc120635188"/>
      <w:bookmarkStart w:id="29711" w:name="_Toc121754312"/>
      <w:bookmarkStart w:id="29712" w:name="_Toc121754982"/>
      <w:bookmarkStart w:id="29713" w:name="_Toc129108931"/>
      <w:bookmarkStart w:id="29714" w:name="_Toc129109596"/>
      <w:bookmarkStart w:id="29715" w:name="_Toc129110269"/>
      <w:bookmarkStart w:id="29716" w:name="_Toc130389389"/>
      <w:bookmarkStart w:id="29717" w:name="_Toc130390462"/>
      <w:bookmarkStart w:id="29718" w:name="_Toc130391150"/>
      <w:bookmarkStart w:id="29719" w:name="_Toc131624914"/>
      <w:bookmarkStart w:id="29720" w:name="_Toc137476347"/>
      <w:bookmarkStart w:id="29721" w:name="_Toc138873002"/>
      <w:bookmarkStart w:id="29722" w:name="_Toc138874588"/>
      <w:bookmarkStart w:id="29723" w:name="_Toc145525187"/>
      <w:bookmarkStart w:id="29724" w:name="_Toc153560312"/>
      <w:bookmarkStart w:id="29725" w:name="_Toc161647612"/>
      <w:bookmarkStart w:id="29726" w:name="_Toc169533213"/>
      <w:bookmarkStart w:id="29727" w:name="_Toc171519816"/>
      <w:bookmarkStart w:id="29728" w:name="_Toc176539549"/>
      <w:bookmarkStart w:id="29729" w:name="_Toc192246854"/>
      <w:bookmarkStart w:id="29730"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731" w:name="_Toc29810685"/>
      <w:bookmarkStart w:id="29732" w:name="_Toc58917987"/>
      <w:bookmarkStart w:id="29733" w:name="_Toc53183139"/>
      <w:bookmarkStart w:id="29734" w:name="_Toc82536441"/>
      <w:bookmarkStart w:id="29735" w:name="_Toc76544319"/>
      <w:bookmarkStart w:id="29736" w:name="_Toc45886063"/>
      <w:bookmarkStart w:id="29737" w:name="_Toc106206699"/>
      <w:bookmarkStart w:id="29738" w:name="_Toc37272983"/>
      <w:bookmarkStart w:id="29739" w:name="_Toc89952734"/>
      <w:bookmarkStart w:id="29740" w:name="_Toc66693856"/>
      <w:bookmarkStart w:id="29741" w:name="_Toc58915806"/>
      <w:bookmarkStart w:id="29742" w:name="_Toc76114433"/>
      <w:bookmarkStart w:id="29743" w:name="_Toc74915808"/>
      <w:bookmarkStart w:id="29744" w:name="_Toc21102836"/>
      <w:bookmarkStart w:id="29745" w:name="_Toc98766550"/>
      <w:bookmarkStart w:id="29746" w:name="_Toc36636037"/>
      <w:bookmarkStart w:id="29747" w:name="_Toc99702913"/>
      <w:bookmarkStart w:id="29748" w:name="_Toc120627471"/>
      <w:bookmarkStart w:id="29749" w:name="_Toc120628036"/>
      <w:bookmarkStart w:id="29750" w:name="_Toc120628612"/>
      <w:bookmarkStart w:id="29751" w:name="_Toc120629197"/>
      <w:bookmarkStart w:id="29752" w:name="_Toc120629785"/>
      <w:bookmarkStart w:id="29753" w:name="_Toc120631286"/>
      <w:bookmarkStart w:id="29754" w:name="_Toc120631937"/>
      <w:bookmarkStart w:id="29755" w:name="_Toc120632587"/>
      <w:bookmarkStart w:id="29756" w:name="_Toc120633237"/>
      <w:bookmarkStart w:id="29757" w:name="_Toc120633887"/>
      <w:bookmarkStart w:id="29758" w:name="_Toc120634538"/>
      <w:bookmarkStart w:id="29759" w:name="_Toc120635189"/>
      <w:bookmarkStart w:id="29760" w:name="_Toc121754313"/>
      <w:bookmarkStart w:id="29761" w:name="_Toc121754983"/>
      <w:bookmarkStart w:id="29762" w:name="_Toc129108932"/>
      <w:bookmarkStart w:id="29763" w:name="_Toc129109597"/>
      <w:bookmarkStart w:id="29764" w:name="_Toc129110270"/>
      <w:bookmarkStart w:id="29765" w:name="_Toc130389390"/>
      <w:bookmarkStart w:id="29766" w:name="_Toc130390463"/>
      <w:bookmarkStart w:id="29767" w:name="_Toc130391151"/>
      <w:bookmarkStart w:id="29768" w:name="_Toc131624915"/>
      <w:bookmarkStart w:id="29769" w:name="_Toc137476348"/>
      <w:bookmarkStart w:id="29770" w:name="_Toc138873003"/>
      <w:bookmarkStart w:id="29771" w:name="_Toc138874589"/>
      <w:bookmarkStart w:id="29772" w:name="_Toc145525188"/>
      <w:bookmarkStart w:id="29773" w:name="_Toc153560313"/>
      <w:bookmarkStart w:id="29774" w:name="_Toc161647613"/>
      <w:bookmarkStart w:id="29775" w:name="_Toc169533214"/>
      <w:bookmarkStart w:id="29776" w:name="_Toc171519817"/>
      <w:bookmarkStart w:id="29777" w:name="_Toc176539550"/>
      <w:bookmarkStart w:id="29778" w:name="_Toc192246855"/>
      <w:bookmarkStart w:id="29779" w:name="_Toc210482646"/>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0" w:name="_Toc66693857"/>
      <w:bookmarkStart w:id="29781" w:name="_Toc37272984"/>
      <w:bookmarkStart w:id="29782" w:name="_Toc58915807"/>
      <w:bookmarkStart w:id="29783" w:name="_Toc45886064"/>
      <w:bookmarkStart w:id="29784" w:name="_Toc29810686"/>
      <w:bookmarkStart w:id="29785" w:name="_Toc89952735"/>
      <w:bookmarkStart w:id="29786" w:name="_Toc98766551"/>
      <w:bookmarkStart w:id="29787" w:name="_Toc36636038"/>
      <w:bookmarkStart w:id="29788" w:name="_Toc74915809"/>
      <w:bookmarkStart w:id="29789" w:name="_Toc53183140"/>
      <w:bookmarkStart w:id="29790" w:name="_Toc82536442"/>
      <w:bookmarkStart w:id="29791" w:name="_Toc99702914"/>
      <w:bookmarkStart w:id="29792" w:name="_Toc58917988"/>
      <w:bookmarkStart w:id="29793" w:name="_Toc106206700"/>
      <w:bookmarkStart w:id="29794" w:name="_Toc21102837"/>
      <w:bookmarkStart w:id="29795" w:name="_Toc76114434"/>
      <w:bookmarkStart w:id="29796" w:name="_Toc76544320"/>
      <w:bookmarkStart w:id="29797" w:name="_Toc120627472"/>
      <w:bookmarkStart w:id="29798" w:name="_Toc120628037"/>
      <w:bookmarkStart w:id="29799" w:name="_Toc120628613"/>
      <w:bookmarkStart w:id="29800" w:name="_Toc120629198"/>
      <w:bookmarkStart w:id="29801" w:name="_Toc120629786"/>
      <w:bookmarkStart w:id="29802" w:name="_Toc120631287"/>
      <w:bookmarkStart w:id="29803" w:name="_Toc120631938"/>
      <w:bookmarkStart w:id="29804" w:name="_Toc120632588"/>
      <w:bookmarkStart w:id="29805" w:name="_Toc120633238"/>
      <w:bookmarkStart w:id="29806" w:name="_Toc120633888"/>
      <w:bookmarkStart w:id="29807" w:name="_Toc120634539"/>
      <w:bookmarkStart w:id="29808" w:name="_Toc120635190"/>
      <w:bookmarkStart w:id="29809" w:name="_Toc121754314"/>
      <w:bookmarkStart w:id="29810" w:name="_Toc121754984"/>
      <w:bookmarkStart w:id="29811" w:name="_Toc129108933"/>
      <w:bookmarkStart w:id="29812" w:name="_Toc129109598"/>
      <w:bookmarkStart w:id="29813" w:name="_Toc129110271"/>
      <w:bookmarkStart w:id="29814" w:name="_Toc130389391"/>
      <w:bookmarkStart w:id="29815" w:name="_Toc130390464"/>
      <w:bookmarkStart w:id="29816" w:name="_Toc130391152"/>
      <w:bookmarkStart w:id="29817" w:name="_Toc131624916"/>
      <w:bookmarkStart w:id="29818" w:name="_Toc137476349"/>
      <w:bookmarkStart w:id="29819" w:name="_Toc138873004"/>
      <w:bookmarkStart w:id="29820" w:name="_Toc138874590"/>
      <w:bookmarkStart w:id="29821" w:name="_Toc145525189"/>
      <w:bookmarkStart w:id="29822" w:name="_Toc153560314"/>
      <w:bookmarkStart w:id="29823" w:name="_Toc161647614"/>
      <w:bookmarkStart w:id="29824" w:name="_Toc169533215"/>
      <w:bookmarkStart w:id="29825" w:name="_Toc171519818"/>
      <w:bookmarkStart w:id="29826" w:name="_Toc176539551"/>
      <w:bookmarkStart w:id="29827" w:name="_Toc192246856"/>
      <w:bookmarkStart w:id="29828"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p>
    <w:p w14:paraId="4200CF7D" w14:textId="77777777" w:rsidR="002B67CA" w:rsidRPr="00D25498" w:rsidRDefault="002B67CA" w:rsidP="003267B6">
      <w:pPr>
        <w:pStyle w:val="Heading4"/>
        <w:rPr>
          <w:rFonts w:eastAsia="DengXian"/>
          <w:lang w:eastAsia="sv-SE"/>
        </w:rPr>
      </w:pPr>
      <w:bookmarkStart w:id="29829" w:name="_Toc29810687"/>
      <w:bookmarkStart w:id="29830" w:name="_Toc45886065"/>
      <w:bookmarkStart w:id="29831" w:name="_Toc37272985"/>
      <w:bookmarkStart w:id="29832" w:name="_Toc99702915"/>
      <w:bookmarkStart w:id="29833" w:name="_Toc74915810"/>
      <w:bookmarkStart w:id="29834" w:name="_Toc106206701"/>
      <w:bookmarkStart w:id="29835" w:name="_Toc53183141"/>
      <w:bookmarkStart w:id="29836" w:name="_Toc76544321"/>
      <w:bookmarkStart w:id="29837" w:name="_Toc58915808"/>
      <w:bookmarkStart w:id="29838" w:name="_Toc82536443"/>
      <w:bookmarkStart w:id="29839" w:name="_Toc58917989"/>
      <w:bookmarkStart w:id="29840" w:name="_Toc36636039"/>
      <w:bookmarkStart w:id="29841" w:name="_Toc98766552"/>
      <w:bookmarkStart w:id="29842" w:name="_Toc89952736"/>
      <w:bookmarkStart w:id="29843" w:name="_Toc21102838"/>
      <w:bookmarkStart w:id="29844" w:name="_Toc66693858"/>
      <w:bookmarkStart w:id="29845" w:name="_Toc76114435"/>
      <w:bookmarkStart w:id="29846" w:name="_Toc120627473"/>
      <w:bookmarkStart w:id="29847" w:name="_Toc120628038"/>
      <w:bookmarkStart w:id="29848" w:name="_Toc120628614"/>
      <w:bookmarkStart w:id="29849" w:name="_Toc120629199"/>
      <w:bookmarkStart w:id="29850" w:name="_Toc120629787"/>
      <w:bookmarkStart w:id="29851" w:name="_Toc120631288"/>
      <w:bookmarkStart w:id="29852" w:name="_Toc120631939"/>
      <w:bookmarkStart w:id="29853" w:name="_Toc120632589"/>
      <w:bookmarkStart w:id="29854" w:name="_Toc120633239"/>
      <w:bookmarkStart w:id="29855" w:name="_Toc120633889"/>
      <w:bookmarkStart w:id="29856" w:name="_Toc120634540"/>
      <w:bookmarkStart w:id="29857" w:name="_Toc120635191"/>
      <w:bookmarkStart w:id="29858" w:name="_Toc121754315"/>
      <w:bookmarkStart w:id="29859" w:name="_Toc121754985"/>
      <w:bookmarkStart w:id="29860" w:name="_Toc129108934"/>
      <w:bookmarkStart w:id="29861" w:name="_Toc129109599"/>
      <w:bookmarkStart w:id="29862" w:name="_Toc129110272"/>
      <w:bookmarkStart w:id="29863" w:name="_Toc130389392"/>
      <w:bookmarkStart w:id="29864" w:name="_Toc130390465"/>
      <w:bookmarkStart w:id="29865" w:name="_Toc130391153"/>
      <w:bookmarkStart w:id="29866" w:name="_Toc131624917"/>
      <w:bookmarkStart w:id="29867" w:name="_Toc137476350"/>
      <w:bookmarkStart w:id="29868" w:name="_Toc138873005"/>
      <w:bookmarkStart w:id="29869" w:name="_Toc138874591"/>
      <w:bookmarkStart w:id="29870" w:name="_Toc145525190"/>
      <w:bookmarkStart w:id="29871" w:name="_Toc153560315"/>
      <w:bookmarkStart w:id="29872" w:name="_Toc161647615"/>
      <w:bookmarkStart w:id="29873" w:name="_Toc169533216"/>
      <w:bookmarkStart w:id="29874" w:name="_Toc171519819"/>
      <w:bookmarkStart w:id="29875" w:name="_Toc176539552"/>
      <w:bookmarkStart w:id="29876" w:name="_Toc192246857"/>
      <w:bookmarkStart w:id="29877"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78" w:name="_Toc76544322"/>
      <w:bookmarkStart w:id="29879" w:name="_Toc66693859"/>
      <w:bookmarkStart w:id="29880" w:name="_Toc98766553"/>
      <w:bookmarkStart w:id="29881" w:name="_Toc21102839"/>
      <w:bookmarkStart w:id="29882" w:name="_Toc53183142"/>
      <w:bookmarkStart w:id="29883" w:name="_Toc74915811"/>
      <w:bookmarkStart w:id="29884" w:name="_Toc37272986"/>
      <w:bookmarkStart w:id="29885" w:name="_Toc58917990"/>
      <w:bookmarkStart w:id="29886" w:name="_Toc106206702"/>
      <w:bookmarkStart w:id="29887" w:name="_Toc99702916"/>
      <w:bookmarkStart w:id="29888" w:name="_Toc82536444"/>
      <w:bookmarkStart w:id="29889" w:name="_Toc29810688"/>
      <w:bookmarkStart w:id="29890" w:name="_Toc36636040"/>
      <w:bookmarkStart w:id="29891" w:name="_Toc45886066"/>
      <w:bookmarkStart w:id="29892" w:name="_Toc89952737"/>
      <w:bookmarkStart w:id="29893" w:name="_Toc76114436"/>
      <w:bookmarkStart w:id="29894" w:name="_Toc58915809"/>
      <w:bookmarkStart w:id="29895" w:name="_Toc120627474"/>
      <w:bookmarkStart w:id="29896" w:name="_Toc120628039"/>
      <w:bookmarkStart w:id="29897" w:name="_Toc120628615"/>
      <w:bookmarkStart w:id="29898" w:name="_Toc120629200"/>
      <w:bookmarkStart w:id="29899" w:name="_Toc120629788"/>
      <w:bookmarkStart w:id="29900" w:name="_Toc120631289"/>
      <w:bookmarkStart w:id="29901" w:name="_Toc120631940"/>
      <w:bookmarkStart w:id="29902" w:name="_Toc120632590"/>
      <w:bookmarkStart w:id="29903" w:name="_Toc120633240"/>
      <w:bookmarkStart w:id="29904" w:name="_Toc120633890"/>
      <w:bookmarkStart w:id="29905" w:name="_Toc120634541"/>
      <w:bookmarkStart w:id="29906" w:name="_Toc120635192"/>
      <w:bookmarkStart w:id="29907" w:name="_Toc121754316"/>
      <w:bookmarkStart w:id="29908" w:name="_Toc121754986"/>
      <w:bookmarkStart w:id="29909" w:name="_Toc129108935"/>
      <w:bookmarkStart w:id="29910" w:name="_Toc129109600"/>
      <w:bookmarkStart w:id="29911" w:name="_Toc129110273"/>
      <w:bookmarkStart w:id="29912" w:name="_Toc130389393"/>
      <w:bookmarkStart w:id="29913" w:name="_Toc130390466"/>
      <w:bookmarkStart w:id="29914" w:name="_Toc130391154"/>
      <w:bookmarkStart w:id="29915" w:name="_Toc131624918"/>
      <w:bookmarkStart w:id="29916" w:name="_Toc137476351"/>
      <w:bookmarkStart w:id="29917" w:name="_Toc138873006"/>
      <w:bookmarkStart w:id="29918" w:name="_Toc138874592"/>
      <w:bookmarkStart w:id="29919" w:name="_Toc145525191"/>
      <w:bookmarkStart w:id="29920" w:name="_Toc153560316"/>
      <w:bookmarkStart w:id="29921" w:name="_Toc161647616"/>
      <w:bookmarkStart w:id="29922" w:name="_Toc169533217"/>
      <w:bookmarkStart w:id="29923" w:name="_Toc171519820"/>
      <w:bookmarkStart w:id="29924" w:name="_Toc176539553"/>
      <w:bookmarkStart w:id="29925" w:name="_Toc192246858"/>
      <w:bookmarkStart w:id="29926"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lastRenderedPageBreak/>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27" w:name="_Toc76114437"/>
      <w:bookmarkStart w:id="29928" w:name="_Toc66693860"/>
      <w:bookmarkStart w:id="29929" w:name="_Toc58917991"/>
      <w:bookmarkStart w:id="29930" w:name="_Toc37272987"/>
      <w:bookmarkStart w:id="29931" w:name="_Toc98766554"/>
      <w:bookmarkStart w:id="29932" w:name="_Toc106206703"/>
      <w:bookmarkStart w:id="29933" w:name="_Toc74915812"/>
      <w:bookmarkStart w:id="29934" w:name="_Toc99702917"/>
      <w:bookmarkStart w:id="29935" w:name="_Toc89952738"/>
      <w:bookmarkStart w:id="29936" w:name="_Toc53183143"/>
      <w:bookmarkStart w:id="29937" w:name="_Toc45886067"/>
      <w:bookmarkStart w:id="29938" w:name="_Toc58915810"/>
      <w:bookmarkStart w:id="29939" w:name="_Toc76544323"/>
      <w:bookmarkStart w:id="29940" w:name="_Toc21102840"/>
      <w:bookmarkStart w:id="29941" w:name="_Toc36636041"/>
      <w:bookmarkStart w:id="29942" w:name="_Toc82536445"/>
      <w:bookmarkStart w:id="29943" w:name="_Toc29810689"/>
      <w:bookmarkStart w:id="29944" w:name="_Toc120627475"/>
      <w:bookmarkStart w:id="29945" w:name="_Toc120628040"/>
      <w:bookmarkStart w:id="29946" w:name="_Toc120628616"/>
      <w:bookmarkStart w:id="29947" w:name="_Toc120629201"/>
      <w:bookmarkStart w:id="29948" w:name="_Toc120629789"/>
      <w:bookmarkStart w:id="29949" w:name="_Toc120631290"/>
      <w:bookmarkStart w:id="29950" w:name="_Toc120631941"/>
      <w:bookmarkStart w:id="29951" w:name="_Toc120632591"/>
      <w:bookmarkStart w:id="29952" w:name="_Toc120633241"/>
      <w:bookmarkStart w:id="29953" w:name="_Toc120633891"/>
      <w:bookmarkStart w:id="29954" w:name="_Toc120634542"/>
      <w:bookmarkStart w:id="29955" w:name="_Toc120635193"/>
      <w:bookmarkStart w:id="29956" w:name="_Toc121754317"/>
      <w:bookmarkStart w:id="29957" w:name="_Toc121754987"/>
      <w:bookmarkStart w:id="29958" w:name="_Toc129108936"/>
      <w:bookmarkStart w:id="29959" w:name="_Toc129109601"/>
      <w:bookmarkStart w:id="29960" w:name="_Toc129110274"/>
      <w:bookmarkStart w:id="29961" w:name="_Toc130389394"/>
      <w:bookmarkStart w:id="29962" w:name="_Toc130390467"/>
      <w:bookmarkStart w:id="29963" w:name="_Toc130391155"/>
      <w:bookmarkStart w:id="29964" w:name="_Toc131624919"/>
      <w:bookmarkStart w:id="29965" w:name="_Toc137476352"/>
      <w:bookmarkStart w:id="29966" w:name="_Toc138873007"/>
      <w:bookmarkStart w:id="29967" w:name="_Toc138874593"/>
      <w:bookmarkStart w:id="29968" w:name="_Toc145525192"/>
      <w:bookmarkStart w:id="29969" w:name="_Toc153560317"/>
      <w:bookmarkStart w:id="29970" w:name="_Toc161647617"/>
      <w:bookmarkStart w:id="29971" w:name="_Toc169533218"/>
      <w:bookmarkStart w:id="29972" w:name="_Toc171519821"/>
      <w:bookmarkStart w:id="29973" w:name="_Toc176539554"/>
      <w:bookmarkStart w:id="29974" w:name="_Toc192246859"/>
      <w:bookmarkStart w:id="29975"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6FFDA000" w14:textId="77777777" w:rsidR="002B67CA" w:rsidRPr="00D25498" w:rsidRDefault="002B67CA" w:rsidP="003267B6">
      <w:pPr>
        <w:pStyle w:val="Heading4"/>
        <w:rPr>
          <w:rFonts w:eastAsia="DengXian"/>
          <w:lang w:val="en-US" w:eastAsia="zh-CN"/>
        </w:rPr>
      </w:pPr>
      <w:bookmarkStart w:id="29976" w:name="_Toc66693861"/>
      <w:bookmarkStart w:id="29977" w:name="_Toc76114438"/>
      <w:bookmarkStart w:id="29978" w:name="_Toc99702918"/>
      <w:bookmarkStart w:id="29979" w:name="_Toc45886068"/>
      <w:bookmarkStart w:id="29980" w:name="_Toc21102841"/>
      <w:bookmarkStart w:id="29981" w:name="_Toc37272988"/>
      <w:bookmarkStart w:id="29982" w:name="_Toc106206704"/>
      <w:bookmarkStart w:id="29983" w:name="_Toc82536446"/>
      <w:bookmarkStart w:id="29984" w:name="_Toc76544324"/>
      <w:bookmarkStart w:id="29985" w:name="_Toc58917992"/>
      <w:bookmarkStart w:id="29986" w:name="_Toc98766555"/>
      <w:bookmarkStart w:id="29987" w:name="_Toc58915811"/>
      <w:bookmarkStart w:id="29988" w:name="_Toc36636042"/>
      <w:bookmarkStart w:id="29989" w:name="_Toc89952739"/>
      <w:bookmarkStart w:id="29990" w:name="_Toc29810690"/>
      <w:bookmarkStart w:id="29991" w:name="_Toc74915813"/>
      <w:bookmarkStart w:id="29992" w:name="_Toc53183144"/>
      <w:bookmarkStart w:id="29993" w:name="_Toc120627476"/>
      <w:bookmarkStart w:id="29994" w:name="_Toc120628041"/>
      <w:bookmarkStart w:id="29995" w:name="_Toc120628617"/>
      <w:bookmarkStart w:id="29996" w:name="_Toc120629202"/>
      <w:bookmarkStart w:id="29997" w:name="_Toc120629790"/>
      <w:bookmarkStart w:id="29998" w:name="_Toc120631291"/>
      <w:bookmarkStart w:id="29999" w:name="_Toc120631942"/>
      <w:bookmarkStart w:id="30000" w:name="_Toc120632592"/>
      <w:bookmarkStart w:id="30001" w:name="_Toc120633242"/>
      <w:bookmarkStart w:id="30002" w:name="_Toc120633892"/>
      <w:bookmarkStart w:id="30003" w:name="_Toc120634543"/>
      <w:bookmarkStart w:id="30004" w:name="_Toc120635194"/>
      <w:bookmarkStart w:id="30005" w:name="_Toc121754318"/>
      <w:bookmarkStart w:id="30006" w:name="_Toc121754988"/>
      <w:bookmarkStart w:id="30007" w:name="_Toc129108937"/>
      <w:bookmarkStart w:id="30008" w:name="_Toc129109602"/>
      <w:bookmarkStart w:id="30009" w:name="_Toc129110275"/>
      <w:bookmarkStart w:id="30010" w:name="_Toc130389395"/>
      <w:bookmarkStart w:id="30011" w:name="_Toc130390468"/>
      <w:bookmarkStart w:id="30012" w:name="_Toc130391156"/>
      <w:bookmarkStart w:id="30013" w:name="_Toc131624920"/>
      <w:bookmarkStart w:id="30014" w:name="_Toc137476353"/>
      <w:bookmarkStart w:id="30015" w:name="_Toc138873008"/>
      <w:bookmarkStart w:id="30016" w:name="_Toc138874594"/>
      <w:bookmarkStart w:id="30017" w:name="_Toc145525193"/>
      <w:bookmarkStart w:id="30018" w:name="_Toc153560318"/>
      <w:bookmarkStart w:id="30019" w:name="_Toc161647618"/>
      <w:bookmarkStart w:id="30020" w:name="_Toc169533219"/>
      <w:bookmarkStart w:id="30021" w:name="_Toc171519822"/>
      <w:bookmarkStart w:id="30022" w:name="_Toc176539555"/>
      <w:bookmarkStart w:id="30023" w:name="_Toc192246860"/>
      <w:bookmarkStart w:id="30024"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5" w:name="_Toc74915814"/>
      <w:bookmarkStart w:id="30026" w:name="_Toc66693862"/>
      <w:bookmarkStart w:id="30027" w:name="_Toc76114439"/>
      <w:bookmarkStart w:id="30028" w:name="_Toc36636043"/>
      <w:bookmarkStart w:id="30029" w:name="_Toc98766556"/>
      <w:bookmarkStart w:id="30030" w:name="_Toc45886069"/>
      <w:bookmarkStart w:id="30031" w:name="_Toc21102842"/>
      <w:bookmarkStart w:id="30032" w:name="_Toc58917993"/>
      <w:bookmarkStart w:id="30033" w:name="_Toc106206705"/>
      <w:bookmarkStart w:id="30034" w:name="_Toc82536447"/>
      <w:bookmarkStart w:id="30035" w:name="_Toc29810691"/>
      <w:bookmarkStart w:id="30036" w:name="_Toc58915812"/>
      <w:bookmarkStart w:id="30037" w:name="_Toc99702919"/>
      <w:bookmarkStart w:id="30038" w:name="_Toc89952740"/>
      <w:bookmarkStart w:id="30039" w:name="_Toc53183145"/>
      <w:bookmarkStart w:id="30040" w:name="_Toc76544325"/>
      <w:bookmarkStart w:id="30041" w:name="_Toc37272989"/>
      <w:bookmarkStart w:id="30042" w:name="_Toc120627477"/>
      <w:bookmarkStart w:id="30043" w:name="_Toc120628042"/>
      <w:bookmarkStart w:id="30044" w:name="_Toc120628618"/>
      <w:bookmarkStart w:id="30045" w:name="_Toc120629203"/>
      <w:bookmarkStart w:id="30046" w:name="_Toc120629791"/>
      <w:bookmarkStart w:id="30047" w:name="_Toc120631292"/>
      <w:bookmarkStart w:id="30048" w:name="_Toc120631943"/>
      <w:bookmarkStart w:id="30049" w:name="_Toc120632593"/>
      <w:bookmarkStart w:id="30050" w:name="_Toc120633243"/>
      <w:bookmarkStart w:id="30051" w:name="_Toc120633893"/>
      <w:bookmarkStart w:id="30052" w:name="_Toc120634544"/>
      <w:bookmarkStart w:id="30053" w:name="_Toc120635195"/>
      <w:bookmarkStart w:id="30054" w:name="_Toc121754319"/>
      <w:bookmarkStart w:id="30055" w:name="_Toc121754989"/>
      <w:bookmarkStart w:id="30056" w:name="_Toc129108938"/>
      <w:bookmarkStart w:id="30057" w:name="_Toc129109603"/>
      <w:bookmarkStart w:id="30058" w:name="_Toc129110276"/>
      <w:bookmarkStart w:id="30059" w:name="_Toc130389396"/>
      <w:bookmarkStart w:id="30060" w:name="_Toc130390469"/>
      <w:bookmarkStart w:id="30061" w:name="_Toc130391157"/>
      <w:bookmarkStart w:id="30062" w:name="_Toc131624921"/>
      <w:bookmarkStart w:id="30063" w:name="_Toc137476354"/>
      <w:bookmarkStart w:id="30064" w:name="_Toc138873009"/>
      <w:bookmarkStart w:id="30065" w:name="_Toc138874595"/>
      <w:bookmarkStart w:id="30066" w:name="_Toc145525194"/>
      <w:bookmarkStart w:id="30067" w:name="_Toc153560319"/>
      <w:bookmarkStart w:id="30068" w:name="_Toc161647619"/>
      <w:bookmarkStart w:id="30069" w:name="_Toc169533220"/>
      <w:bookmarkStart w:id="30070" w:name="_Toc171519823"/>
      <w:bookmarkStart w:id="30071" w:name="_Toc176539556"/>
      <w:bookmarkStart w:id="30072" w:name="_Toc192246861"/>
      <w:bookmarkStart w:id="30073"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4" w:name="_Toc120544960"/>
      <w:bookmarkStart w:id="30075" w:name="_Toc120545315"/>
      <w:bookmarkStart w:id="30076" w:name="_Toc120545931"/>
      <w:bookmarkStart w:id="30077" w:name="_Toc120606835"/>
      <w:bookmarkStart w:id="30078" w:name="_Toc120607189"/>
      <w:bookmarkStart w:id="30079" w:name="_Toc120607546"/>
      <w:bookmarkStart w:id="30080" w:name="_Toc120607909"/>
      <w:bookmarkStart w:id="30081" w:name="_Toc120608274"/>
      <w:bookmarkStart w:id="30082" w:name="_Toc120608654"/>
      <w:bookmarkStart w:id="30083" w:name="_Toc120609034"/>
      <w:bookmarkStart w:id="30084" w:name="_Toc120609425"/>
      <w:bookmarkStart w:id="30085" w:name="_Toc120609816"/>
      <w:bookmarkStart w:id="30086" w:name="_Toc120610217"/>
      <w:bookmarkStart w:id="30087" w:name="_Toc120610970"/>
      <w:bookmarkStart w:id="30088" w:name="_Toc120611379"/>
      <w:bookmarkStart w:id="30089" w:name="_Toc120611797"/>
      <w:bookmarkStart w:id="30090" w:name="_Toc120612217"/>
      <w:bookmarkStart w:id="30091" w:name="_Toc120612644"/>
      <w:bookmarkStart w:id="30092" w:name="_Toc120613073"/>
      <w:bookmarkStart w:id="30093" w:name="_Toc120613503"/>
      <w:bookmarkStart w:id="30094" w:name="_Toc120613933"/>
      <w:bookmarkStart w:id="30095" w:name="_Toc120614376"/>
      <w:bookmarkStart w:id="30096" w:name="_Toc120614835"/>
      <w:bookmarkStart w:id="30097" w:name="_Toc120615310"/>
      <w:bookmarkStart w:id="30098" w:name="_Toc120622518"/>
      <w:bookmarkStart w:id="30099" w:name="_Toc120623024"/>
      <w:bookmarkStart w:id="30100" w:name="_Toc120623662"/>
      <w:bookmarkStart w:id="30101" w:name="_Toc120624199"/>
      <w:bookmarkStart w:id="30102" w:name="_Toc120624736"/>
      <w:bookmarkStart w:id="30103" w:name="_Toc120625273"/>
      <w:bookmarkStart w:id="30104" w:name="_Toc120625810"/>
      <w:bookmarkStart w:id="30105" w:name="_Toc120626357"/>
      <w:bookmarkStart w:id="30106" w:name="_Toc120626913"/>
      <w:bookmarkStart w:id="30107" w:name="_Toc120627478"/>
      <w:bookmarkStart w:id="30108" w:name="_Toc120628043"/>
      <w:bookmarkStart w:id="30109" w:name="_Toc120628619"/>
      <w:bookmarkStart w:id="30110" w:name="_Toc120629204"/>
      <w:bookmarkStart w:id="30111" w:name="_Toc120629792"/>
      <w:bookmarkStart w:id="30112" w:name="_Toc120631293"/>
      <w:bookmarkStart w:id="30113" w:name="_Toc120631944"/>
      <w:bookmarkStart w:id="30114" w:name="_Toc120632594"/>
      <w:bookmarkStart w:id="30115" w:name="_Toc120633244"/>
      <w:bookmarkStart w:id="30116" w:name="_Toc120633894"/>
      <w:bookmarkStart w:id="30117" w:name="_Toc120634545"/>
      <w:bookmarkStart w:id="30118" w:name="_Toc120635196"/>
      <w:bookmarkStart w:id="30119" w:name="_Toc121754320"/>
      <w:bookmarkStart w:id="30120" w:name="_Toc121754990"/>
      <w:bookmarkStart w:id="30121" w:name="_Toc129108939"/>
      <w:bookmarkStart w:id="30122" w:name="_Toc129109604"/>
      <w:bookmarkStart w:id="30123" w:name="_Toc129110277"/>
      <w:bookmarkStart w:id="30124" w:name="_Toc130389397"/>
      <w:bookmarkStart w:id="30125" w:name="_Toc130390470"/>
      <w:bookmarkStart w:id="30126" w:name="_Toc130391158"/>
      <w:bookmarkStart w:id="30127" w:name="_Toc131624922"/>
      <w:bookmarkStart w:id="30128" w:name="_Toc137476355"/>
      <w:bookmarkStart w:id="30129" w:name="_Toc138873010"/>
      <w:bookmarkStart w:id="30130" w:name="_Toc138874596"/>
      <w:bookmarkStart w:id="30131" w:name="_Toc145525195"/>
      <w:bookmarkStart w:id="30132" w:name="_Toc153560320"/>
      <w:bookmarkStart w:id="30133" w:name="_Toc161647620"/>
      <w:bookmarkStart w:id="30134" w:name="_Toc169533221"/>
      <w:bookmarkStart w:id="30135" w:name="_Toc171519824"/>
      <w:bookmarkStart w:id="30136" w:name="_Toc176539557"/>
      <w:bookmarkStart w:id="30137" w:name="_Toc192246862"/>
      <w:bookmarkStart w:id="30138" w:name="_Toc210482653"/>
      <w:r>
        <w:rPr>
          <w:rFonts w:hint="eastAsia"/>
          <w:lang w:eastAsia="zh-CN"/>
        </w:rPr>
        <w:lastRenderedPageBreak/>
        <w:t>10.5</w:t>
      </w:r>
      <w:r>
        <w:rPr>
          <w:rFonts w:hint="eastAsia"/>
          <w:lang w:eastAsia="zh-CN"/>
        </w:rPr>
        <w:tab/>
        <w:t>OTA in-band selectivity and blocking</w:t>
      </w:r>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p>
    <w:p w14:paraId="7B5D5C0E" w14:textId="77777777" w:rsidR="0020607C" w:rsidRPr="00712C3A" w:rsidRDefault="0020607C" w:rsidP="003267B6">
      <w:pPr>
        <w:pStyle w:val="Heading3"/>
      </w:pPr>
      <w:bookmarkStart w:id="30139" w:name="_Toc21102844"/>
      <w:bookmarkStart w:id="30140" w:name="_Toc29810693"/>
      <w:bookmarkStart w:id="30141" w:name="_Toc36636045"/>
      <w:bookmarkStart w:id="30142" w:name="_Toc37272991"/>
      <w:bookmarkStart w:id="30143" w:name="_Toc45886071"/>
      <w:bookmarkStart w:id="30144" w:name="_Toc53183147"/>
      <w:bookmarkStart w:id="30145" w:name="_Toc58915814"/>
      <w:bookmarkStart w:id="30146" w:name="_Toc58917995"/>
      <w:bookmarkStart w:id="30147" w:name="_Toc66693864"/>
      <w:bookmarkStart w:id="30148" w:name="_Toc74915816"/>
      <w:bookmarkStart w:id="30149" w:name="_Toc76114441"/>
      <w:bookmarkStart w:id="30150" w:name="_Toc76544327"/>
      <w:bookmarkStart w:id="30151" w:name="_Toc82536449"/>
      <w:bookmarkStart w:id="30152" w:name="_Toc89952742"/>
      <w:bookmarkStart w:id="30153" w:name="_Toc98766558"/>
      <w:bookmarkStart w:id="30154" w:name="_Toc99702921"/>
      <w:bookmarkStart w:id="30155" w:name="_Toc106206707"/>
      <w:bookmarkStart w:id="30156" w:name="_Toc120628044"/>
      <w:bookmarkStart w:id="30157" w:name="_Toc120628620"/>
      <w:bookmarkStart w:id="30158" w:name="_Toc120629205"/>
      <w:bookmarkStart w:id="30159" w:name="_Toc120629793"/>
      <w:bookmarkStart w:id="30160" w:name="_Toc120631294"/>
      <w:bookmarkStart w:id="30161" w:name="_Toc120631945"/>
      <w:bookmarkStart w:id="30162" w:name="_Toc120632595"/>
      <w:bookmarkStart w:id="30163" w:name="_Toc120633245"/>
      <w:bookmarkStart w:id="30164" w:name="_Toc120633895"/>
      <w:bookmarkStart w:id="30165" w:name="_Toc120634546"/>
      <w:bookmarkStart w:id="30166" w:name="_Toc120635197"/>
      <w:bookmarkStart w:id="30167" w:name="_Toc121754321"/>
      <w:bookmarkStart w:id="30168" w:name="_Toc121754991"/>
      <w:bookmarkStart w:id="30169" w:name="_Toc129108940"/>
      <w:bookmarkStart w:id="30170" w:name="_Toc129109605"/>
      <w:bookmarkStart w:id="30171" w:name="_Toc129110278"/>
      <w:bookmarkStart w:id="30172" w:name="_Toc130389398"/>
      <w:bookmarkStart w:id="30173" w:name="_Toc130390471"/>
      <w:bookmarkStart w:id="30174" w:name="_Toc130391159"/>
      <w:bookmarkStart w:id="30175" w:name="_Toc131624923"/>
      <w:bookmarkStart w:id="30176" w:name="_Toc137476356"/>
      <w:bookmarkStart w:id="30177" w:name="_Toc138873011"/>
      <w:bookmarkStart w:id="30178" w:name="_Toc138874597"/>
      <w:bookmarkStart w:id="30179" w:name="_Toc145525196"/>
      <w:bookmarkStart w:id="30180" w:name="_Toc153560321"/>
      <w:bookmarkStart w:id="30181" w:name="_Toc161647621"/>
      <w:bookmarkStart w:id="30182" w:name="_Toc169533222"/>
      <w:bookmarkStart w:id="30183" w:name="_Toc171519825"/>
      <w:bookmarkStart w:id="30184" w:name="_Toc176539558"/>
      <w:bookmarkStart w:id="30185" w:name="_Toc192246863"/>
      <w:bookmarkStart w:id="30186" w:name="_Toc210482654"/>
      <w:r>
        <w:t>10</w:t>
      </w:r>
      <w:r w:rsidRPr="00712C3A">
        <w:t>.5.1</w:t>
      </w:r>
      <w:r w:rsidRPr="00712C3A">
        <w:tab/>
      </w:r>
      <w:r w:rsidRPr="0029295E">
        <w:rPr>
          <w:rFonts w:eastAsia="SimSun"/>
          <w:lang w:eastAsia="ja-JP"/>
        </w:rPr>
        <w:t xml:space="preserve">OTA </w:t>
      </w:r>
      <w:r w:rsidRPr="00712C3A">
        <w:t>adjacent channel selectivity</w:t>
      </w:r>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p>
    <w:p w14:paraId="47A18A15" w14:textId="77777777" w:rsidR="0020607C" w:rsidRPr="003D7562" w:rsidRDefault="0020607C" w:rsidP="003267B6">
      <w:pPr>
        <w:pStyle w:val="Heading4"/>
        <w:rPr>
          <w:lang w:eastAsia="sv-SE"/>
        </w:rPr>
      </w:pPr>
      <w:bookmarkStart w:id="30187" w:name="_Toc21102845"/>
      <w:bookmarkStart w:id="30188" w:name="_Toc29810694"/>
      <w:bookmarkStart w:id="30189" w:name="_Toc36636046"/>
      <w:bookmarkStart w:id="30190" w:name="_Toc37272992"/>
      <w:bookmarkStart w:id="30191" w:name="_Toc45886072"/>
      <w:bookmarkStart w:id="30192" w:name="_Toc53183148"/>
      <w:bookmarkStart w:id="30193" w:name="_Toc58915815"/>
      <w:bookmarkStart w:id="30194" w:name="_Toc58917996"/>
      <w:bookmarkStart w:id="30195" w:name="_Toc66693865"/>
      <w:bookmarkStart w:id="30196" w:name="_Toc74915817"/>
      <w:bookmarkStart w:id="30197" w:name="_Toc76114442"/>
      <w:bookmarkStart w:id="30198" w:name="_Toc76544328"/>
      <w:bookmarkStart w:id="30199" w:name="_Toc82536450"/>
      <w:bookmarkStart w:id="30200" w:name="_Toc89952743"/>
      <w:bookmarkStart w:id="30201" w:name="_Toc98766559"/>
      <w:bookmarkStart w:id="30202" w:name="_Toc99702922"/>
      <w:bookmarkStart w:id="30203" w:name="_Toc106206708"/>
      <w:bookmarkStart w:id="30204" w:name="_Toc120628045"/>
      <w:bookmarkStart w:id="30205" w:name="_Toc120628621"/>
      <w:bookmarkStart w:id="30206" w:name="_Toc120629206"/>
      <w:bookmarkStart w:id="30207" w:name="_Toc120629794"/>
      <w:bookmarkStart w:id="30208" w:name="_Toc120631295"/>
      <w:bookmarkStart w:id="30209" w:name="_Toc120631946"/>
      <w:bookmarkStart w:id="30210" w:name="_Toc120632596"/>
      <w:bookmarkStart w:id="30211" w:name="_Toc120633246"/>
      <w:bookmarkStart w:id="30212" w:name="_Toc120633896"/>
      <w:bookmarkStart w:id="30213" w:name="_Toc120634547"/>
      <w:bookmarkStart w:id="30214" w:name="_Toc120635198"/>
      <w:bookmarkStart w:id="30215" w:name="_Toc121754322"/>
      <w:bookmarkStart w:id="30216" w:name="_Toc121754992"/>
      <w:bookmarkStart w:id="30217" w:name="_Toc129108941"/>
      <w:bookmarkStart w:id="30218" w:name="_Toc129109606"/>
      <w:bookmarkStart w:id="30219" w:name="_Toc129110279"/>
      <w:bookmarkStart w:id="30220" w:name="_Toc130389399"/>
      <w:bookmarkStart w:id="30221" w:name="_Toc130390472"/>
      <w:bookmarkStart w:id="30222" w:name="_Toc130391160"/>
      <w:bookmarkStart w:id="30223" w:name="_Toc131624924"/>
      <w:bookmarkStart w:id="30224" w:name="_Toc137476357"/>
      <w:bookmarkStart w:id="30225" w:name="_Toc138873012"/>
      <w:bookmarkStart w:id="30226" w:name="_Toc138874598"/>
      <w:bookmarkStart w:id="30227" w:name="_Toc145525197"/>
      <w:bookmarkStart w:id="30228" w:name="_Toc153560322"/>
      <w:bookmarkStart w:id="30229" w:name="_Toc161647622"/>
      <w:bookmarkStart w:id="30230" w:name="_Toc169533223"/>
      <w:bookmarkStart w:id="30231" w:name="_Toc171519826"/>
      <w:bookmarkStart w:id="30232" w:name="_Toc176539559"/>
      <w:bookmarkStart w:id="30233" w:name="_Toc192246864"/>
      <w:bookmarkStart w:id="30234" w:name="_Toc210482655"/>
      <w:r w:rsidRPr="003D7562">
        <w:rPr>
          <w:lang w:eastAsia="sv-SE"/>
        </w:rPr>
        <w:t>10.5.1.1</w:t>
      </w:r>
      <w:r w:rsidRPr="003D7562">
        <w:rPr>
          <w:lang w:eastAsia="sv-SE"/>
        </w:rPr>
        <w:tab/>
        <w:t>Definition and applicability</w:t>
      </w:r>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5" w:name="_Toc21102846"/>
      <w:bookmarkStart w:id="30236" w:name="_Toc29810695"/>
      <w:bookmarkStart w:id="30237" w:name="_Toc36636047"/>
      <w:bookmarkStart w:id="30238" w:name="_Toc37272993"/>
      <w:bookmarkStart w:id="30239" w:name="_Toc45886073"/>
      <w:bookmarkStart w:id="30240" w:name="_Toc53183149"/>
      <w:bookmarkStart w:id="30241" w:name="_Toc58915816"/>
      <w:bookmarkStart w:id="30242" w:name="_Toc58917997"/>
      <w:bookmarkStart w:id="30243" w:name="_Toc66693866"/>
      <w:bookmarkStart w:id="30244" w:name="_Toc74915818"/>
      <w:bookmarkStart w:id="30245" w:name="_Toc76114443"/>
      <w:bookmarkStart w:id="30246" w:name="_Toc76544329"/>
      <w:bookmarkStart w:id="30247" w:name="_Toc82536451"/>
      <w:bookmarkStart w:id="30248" w:name="_Toc89952744"/>
      <w:bookmarkStart w:id="30249" w:name="_Toc98766560"/>
      <w:bookmarkStart w:id="30250" w:name="_Toc99702923"/>
      <w:bookmarkStart w:id="30251" w:name="_Toc106206709"/>
      <w:bookmarkStart w:id="30252" w:name="_Toc120628046"/>
      <w:bookmarkStart w:id="30253" w:name="_Toc120628622"/>
      <w:bookmarkStart w:id="30254" w:name="_Toc120629207"/>
      <w:bookmarkStart w:id="30255" w:name="_Toc120629795"/>
      <w:bookmarkStart w:id="30256" w:name="_Toc120631296"/>
      <w:bookmarkStart w:id="30257" w:name="_Toc120631947"/>
      <w:bookmarkStart w:id="30258" w:name="_Toc120632597"/>
      <w:bookmarkStart w:id="30259" w:name="_Toc120633247"/>
      <w:bookmarkStart w:id="30260" w:name="_Toc120633897"/>
      <w:bookmarkStart w:id="30261" w:name="_Toc120634548"/>
      <w:bookmarkStart w:id="30262" w:name="_Toc120635199"/>
      <w:bookmarkStart w:id="30263" w:name="_Toc121754323"/>
      <w:bookmarkStart w:id="30264" w:name="_Toc121754993"/>
      <w:bookmarkStart w:id="30265" w:name="_Toc129108942"/>
      <w:bookmarkStart w:id="30266" w:name="_Toc129109607"/>
      <w:bookmarkStart w:id="30267" w:name="_Toc129110280"/>
      <w:bookmarkStart w:id="30268" w:name="_Toc130389400"/>
      <w:bookmarkStart w:id="30269" w:name="_Toc130390473"/>
      <w:bookmarkStart w:id="30270" w:name="_Toc130391161"/>
      <w:bookmarkStart w:id="30271" w:name="_Toc131624925"/>
      <w:bookmarkStart w:id="30272" w:name="_Toc137476358"/>
      <w:bookmarkStart w:id="30273" w:name="_Toc138873013"/>
      <w:bookmarkStart w:id="30274" w:name="_Toc138874599"/>
      <w:bookmarkStart w:id="30275" w:name="_Toc145525198"/>
      <w:bookmarkStart w:id="30276" w:name="_Toc153560323"/>
      <w:bookmarkStart w:id="30277" w:name="_Toc161647623"/>
      <w:bookmarkStart w:id="30278" w:name="_Toc169533224"/>
      <w:bookmarkStart w:id="30279" w:name="_Toc171519827"/>
      <w:bookmarkStart w:id="30280" w:name="_Toc176539560"/>
      <w:bookmarkStart w:id="30281" w:name="_Toc192246865"/>
      <w:bookmarkStart w:id="30282" w:name="_Toc210482656"/>
      <w:r>
        <w:rPr>
          <w:lang w:eastAsia="sv-SE"/>
        </w:rPr>
        <w:t>10</w:t>
      </w:r>
      <w:r w:rsidRPr="00712C3A">
        <w:rPr>
          <w:lang w:eastAsia="sv-SE"/>
        </w:rPr>
        <w:t>.5.1.2</w:t>
      </w:r>
      <w:r w:rsidRPr="00712C3A">
        <w:rPr>
          <w:lang w:eastAsia="sv-SE"/>
        </w:rPr>
        <w:tab/>
        <w:t>Minimum requirement</w:t>
      </w:r>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3" w:name="_Toc21102847"/>
      <w:bookmarkStart w:id="30284" w:name="_Toc29810696"/>
      <w:bookmarkStart w:id="30285" w:name="_Toc36636048"/>
      <w:bookmarkStart w:id="30286" w:name="_Toc37272994"/>
      <w:bookmarkStart w:id="30287" w:name="_Toc45886074"/>
      <w:bookmarkStart w:id="30288" w:name="_Toc53183150"/>
      <w:bookmarkStart w:id="30289" w:name="_Toc58915817"/>
      <w:bookmarkStart w:id="30290" w:name="_Toc58917998"/>
      <w:bookmarkStart w:id="30291" w:name="_Toc66693867"/>
      <w:bookmarkStart w:id="30292" w:name="_Toc74915819"/>
      <w:bookmarkStart w:id="30293" w:name="_Toc76114444"/>
      <w:bookmarkStart w:id="30294" w:name="_Toc76544330"/>
      <w:bookmarkStart w:id="30295" w:name="_Toc82536452"/>
      <w:bookmarkStart w:id="30296" w:name="_Toc89952745"/>
      <w:bookmarkStart w:id="30297" w:name="_Toc98766561"/>
      <w:bookmarkStart w:id="30298" w:name="_Toc99702924"/>
      <w:bookmarkStart w:id="30299" w:name="_Toc106206710"/>
      <w:bookmarkStart w:id="30300" w:name="_Toc120628047"/>
      <w:bookmarkStart w:id="30301" w:name="_Toc120628623"/>
      <w:bookmarkStart w:id="30302" w:name="_Toc120629208"/>
      <w:bookmarkStart w:id="30303" w:name="_Toc120629796"/>
      <w:bookmarkStart w:id="30304" w:name="_Toc120631297"/>
      <w:bookmarkStart w:id="30305" w:name="_Toc120631948"/>
      <w:bookmarkStart w:id="30306" w:name="_Toc120632598"/>
      <w:bookmarkStart w:id="30307" w:name="_Toc120633248"/>
      <w:bookmarkStart w:id="30308" w:name="_Toc120633898"/>
      <w:bookmarkStart w:id="30309" w:name="_Toc120634549"/>
      <w:bookmarkStart w:id="30310" w:name="_Toc120635200"/>
      <w:bookmarkStart w:id="30311" w:name="_Toc121754324"/>
      <w:bookmarkStart w:id="30312" w:name="_Toc121754994"/>
      <w:bookmarkStart w:id="30313" w:name="_Toc129108943"/>
      <w:bookmarkStart w:id="30314" w:name="_Toc129109608"/>
      <w:bookmarkStart w:id="30315" w:name="_Toc129110281"/>
      <w:bookmarkStart w:id="30316" w:name="_Toc130389401"/>
      <w:bookmarkStart w:id="30317" w:name="_Toc130390474"/>
      <w:bookmarkStart w:id="30318" w:name="_Toc130391162"/>
      <w:bookmarkStart w:id="30319" w:name="_Toc131624926"/>
      <w:bookmarkStart w:id="30320" w:name="_Toc137476359"/>
      <w:bookmarkStart w:id="30321" w:name="_Toc138873014"/>
      <w:bookmarkStart w:id="30322" w:name="_Toc138874600"/>
      <w:bookmarkStart w:id="30323" w:name="_Toc145525199"/>
      <w:bookmarkStart w:id="30324" w:name="_Toc153560324"/>
      <w:bookmarkStart w:id="30325" w:name="_Toc161647624"/>
      <w:bookmarkStart w:id="30326" w:name="_Toc169533225"/>
      <w:bookmarkStart w:id="30327" w:name="_Toc171519828"/>
      <w:bookmarkStart w:id="30328" w:name="_Toc176539561"/>
      <w:bookmarkStart w:id="30329" w:name="_Toc192246866"/>
      <w:bookmarkStart w:id="30330" w:name="_Toc210482657"/>
      <w:r>
        <w:rPr>
          <w:lang w:eastAsia="sv-SE"/>
        </w:rPr>
        <w:t>10</w:t>
      </w:r>
      <w:r w:rsidRPr="00712C3A">
        <w:rPr>
          <w:lang w:eastAsia="sv-SE"/>
        </w:rPr>
        <w:t>.5.1.3</w:t>
      </w:r>
      <w:r w:rsidRPr="00712C3A">
        <w:rPr>
          <w:lang w:eastAsia="sv-SE"/>
        </w:rPr>
        <w:tab/>
        <w:t>Test purpose</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1" w:name="_Toc21102848"/>
      <w:bookmarkStart w:id="30332" w:name="_Toc29810697"/>
      <w:bookmarkStart w:id="30333" w:name="_Toc36636049"/>
      <w:bookmarkStart w:id="30334" w:name="_Toc37272995"/>
      <w:bookmarkStart w:id="30335" w:name="_Toc45886075"/>
      <w:bookmarkStart w:id="30336" w:name="_Toc53183151"/>
      <w:bookmarkStart w:id="30337" w:name="_Toc58915818"/>
      <w:bookmarkStart w:id="30338" w:name="_Toc58917999"/>
      <w:bookmarkStart w:id="30339" w:name="_Toc66693868"/>
      <w:bookmarkStart w:id="30340" w:name="_Toc74915820"/>
      <w:bookmarkStart w:id="30341" w:name="_Toc76114445"/>
      <w:bookmarkStart w:id="30342" w:name="_Toc76544331"/>
      <w:bookmarkStart w:id="30343" w:name="_Toc82536453"/>
      <w:bookmarkStart w:id="30344" w:name="_Toc89952746"/>
      <w:bookmarkStart w:id="30345" w:name="_Toc98766562"/>
      <w:bookmarkStart w:id="30346" w:name="_Toc99702925"/>
      <w:bookmarkStart w:id="30347" w:name="_Toc106206711"/>
      <w:bookmarkStart w:id="30348" w:name="_Toc120628048"/>
      <w:bookmarkStart w:id="30349" w:name="_Toc120628624"/>
      <w:bookmarkStart w:id="30350" w:name="_Toc120629209"/>
      <w:bookmarkStart w:id="30351" w:name="_Toc120629797"/>
      <w:bookmarkStart w:id="30352" w:name="_Toc120631298"/>
      <w:bookmarkStart w:id="30353" w:name="_Toc120631949"/>
      <w:bookmarkStart w:id="30354" w:name="_Toc120632599"/>
      <w:bookmarkStart w:id="30355" w:name="_Toc120633249"/>
      <w:bookmarkStart w:id="30356" w:name="_Toc120633899"/>
      <w:bookmarkStart w:id="30357" w:name="_Toc120634550"/>
      <w:bookmarkStart w:id="30358" w:name="_Toc120635201"/>
      <w:bookmarkStart w:id="30359" w:name="_Toc121754325"/>
      <w:bookmarkStart w:id="30360" w:name="_Toc121754995"/>
      <w:bookmarkStart w:id="30361" w:name="_Toc129108944"/>
      <w:bookmarkStart w:id="30362" w:name="_Toc129109609"/>
      <w:bookmarkStart w:id="30363" w:name="_Toc129110282"/>
      <w:bookmarkStart w:id="30364" w:name="_Toc130389402"/>
      <w:bookmarkStart w:id="30365" w:name="_Toc130390475"/>
      <w:bookmarkStart w:id="30366" w:name="_Toc130391163"/>
      <w:bookmarkStart w:id="30367" w:name="_Toc131624927"/>
      <w:bookmarkStart w:id="30368" w:name="_Toc137476360"/>
      <w:bookmarkStart w:id="30369" w:name="_Toc138873015"/>
      <w:bookmarkStart w:id="30370" w:name="_Toc138874601"/>
      <w:bookmarkStart w:id="30371" w:name="_Toc145525200"/>
      <w:bookmarkStart w:id="30372" w:name="_Toc153560325"/>
      <w:bookmarkStart w:id="30373" w:name="_Toc161647625"/>
      <w:bookmarkStart w:id="30374" w:name="_Toc169533226"/>
      <w:bookmarkStart w:id="30375" w:name="_Toc171519829"/>
      <w:bookmarkStart w:id="30376" w:name="_Toc176539562"/>
      <w:bookmarkStart w:id="30377" w:name="_Toc192246867"/>
      <w:bookmarkStart w:id="30378" w:name="_Toc210482658"/>
      <w:r>
        <w:rPr>
          <w:lang w:eastAsia="sv-SE"/>
        </w:rPr>
        <w:t>10</w:t>
      </w:r>
      <w:r w:rsidRPr="00712C3A">
        <w:rPr>
          <w:lang w:eastAsia="sv-SE"/>
        </w:rPr>
        <w:t>.5.1.4</w:t>
      </w:r>
      <w:r w:rsidRPr="00712C3A">
        <w:rPr>
          <w:lang w:eastAsia="sv-SE"/>
        </w:rPr>
        <w:tab/>
        <w:t>Method of test</w:t>
      </w:r>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p>
    <w:p w14:paraId="53C42C89" w14:textId="77777777" w:rsidR="0020607C" w:rsidRPr="00712C3A" w:rsidRDefault="0020607C" w:rsidP="003267B6">
      <w:pPr>
        <w:pStyle w:val="Heading5"/>
      </w:pPr>
      <w:bookmarkStart w:id="30379" w:name="_Toc21102849"/>
      <w:bookmarkStart w:id="30380" w:name="_Toc29810698"/>
      <w:bookmarkStart w:id="30381" w:name="_Toc36636050"/>
      <w:bookmarkStart w:id="30382" w:name="_Toc37272996"/>
      <w:bookmarkStart w:id="30383" w:name="_Toc45886076"/>
      <w:bookmarkStart w:id="30384" w:name="_Toc53183152"/>
      <w:bookmarkStart w:id="30385" w:name="_Toc58915819"/>
      <w:bookmarkStart w:id="30386" w:name="_Toc58918000"/>
      <w:bookmarkStart w:id="30387" w:name="_Toc66693869"/>
      <w:bookmarkStart w:id="30388" w:name="_Toc74915821"/>
      <w:bookmarkStart w:id="30389" w:name="_Toc76114446"/>
      <w:bookmarkStart w:id="30390" w:name="_Toc76544332"/>
      <w:bookmarkStart w:id="30391" w:name="_Toc82536454"/>
      <w:bookmarkStart w:id="30392" w:name="_Toc89952747"/>
      <w:bookmarkStart w:id="30393" w:name="_Toc98766563"/>
      <w:bookmarkStart w:id="30394" w:name="_Toc99702926"/>
      <w:bookmarkStart w:id="30395" w:name="_Toc106206712"/>
      <w:bookmarkStart w:id="30396" w:name="_Toc120628049"/>
      <w:bookmarkStart w:id="30397" w:name="_Toc120628625"/>
      <w:bookmarkStart w:id="30398" w:name="_Toc120629210"/>
      <w:bookmarkStart w:id="30399" w:name="_Toc120629798"/>
      <w:bookmarkStart w:id="30400" w:name="_Toc120631299"/>
      <w:bookmarkStart w:id="30401" w:name="_Toc120631950"/>
      <w:bookmarkStart w:id="30402" w:name="_Toc120632600"/>
      <w:bookmarkStart w:id="30403" w:name="_Toc120633250"/>
      <w:bookmarkStart w:id="30404" w:name="_Toc120633900"/>
      <w:bookmarkStart w:id="30405" w:name="_Toc120634551"/>
      <w:bookmarkStart w:id="30406" w:name="_Toc120635202"/>
      <w:bookmarkStart w:id="30407" w:name="_Toc121754326"/>
      <w:bookmarkStart w:id="30408" w:name="_Toc121754996"/>
      <w:bookmarkStart w:id="30409" w:name="_Toc129108945"/>
      <w:bookmarkStart w:id="30410" w:name="_Toc129109610"/>
      <w:bookmarkStart w:id="30411" w:name="_Toc129110283"/>
      <w:bookmarkStart w:id="30412" w:name="_Toc130389403"/>
      <w:bookmarkStart w:id="30413" w:name="_Toc130390476"/>
      <w:bookmarkStart w:id="30414" w:name="_Toc130391164"/>
      <w:bookmarkStart w:id="30415" w:name="_Toc131624928"/>
      <w:bookmarkStart w:id="30416" w:name="_Toc137476361"/>
      <w:bookmarkStart w:id="30417" w:name="_Toc138873016"/>
      <w:bookmarkStart w:id="30418" w:name="_Toc138874602"/>
      <w:bookmarkStart w:id="30419" w:name="_Toc145525201"/>
      <w:bookmarkStart w:id="30420" w:name="_Toc153560326"/>
      <w:bookmarkStart w:id="30421" w:name="_Toc161647626"/>
      <w:bookmarkStart w:id="30422" w:name="_Toc169533227"/>
      <w:bookmarkStart w:id="30423" w:name="_Toc171519830"/>
      <w:bookmarkStart w:id="30424" w:name="_Toc176539563"/>
      <w:bookmarkStart w:id="30425" w:name="_Toc192246868"/>
      <w:bookmarkStart w:id="30426" w:name="_Toc210482659"/>
      <w:r>
        <w:t>10</w:t>
      </w:r>
      <w:r w:rsidRPr="00712C3A">
        <w:t>.5.1.4.1</w:t>
      </w:r>
      <w:r w:rsidRPr="00712C3A">
        <w:tab/>
        <w:t>Initial conditions</w:t>
      </w:r>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27" w:name="_Toc21102850"/>
      <w:bookmarkStart w:id="30428" w:name="_Toc29810699"/>
      <w:bookmarkStart w:id="30429" w:name="_Toc36636051"/>
      <w:bookmarkStart w:id="30430" w:name="_Toc37272997"/>
      <w:bookmarkStart w:id="30431" w:name="_Toc45886077"/>
      <w:bookmarkStart w:id="30432" w:name="_Toc53183153"/>
      <w:bookmarkStart w:id="30433" w:name="_Toc58915820"/>
      <w:bookmarkStart w:id="30434" w:name="_Toc58918001"/>
      <w:bookmarkStart w:id="30435" w:name="_Toc66693870"/>
      <w:bookmarkStart w:id="30436" w:name="_Toc74915822"/>
      <w:bookmarkStart w:id="30437" w:name="_Toc76114447"/>
      <w:bookmarkStart w:id="30438" w:name="_Toc76544333"/>
      <w:bookmarkStart w:id="30439" w:name="_Toc82536455"/>
      <w:bookmarkStart w:id="30440" w:name="_Toc89952748"/>
      <w:bookmarkStart w:id="30441" w:name="_Toc98766564"/>
      <w:bookmarkStart w:id="30442" w:name="_Toc99702927"/>
      <w:bookmarkStart w:id="30443" w:name="_Toc106206713"/>
      <w:bookmarkStart w:id="30444" w:name="_Toc120628050"/>
      <w:bookmarkStart w:id="30445" w:name="_Toc120628626"/>
      <w:bookmarkStart w:id="30446" w:name="_Toc120629211"/>
      <w:bookmarkStart w:id="30447" w:name="_Toc120629799"/>
      <w:bookmarkStart w:id="30448" w:name="_Toc120631300"/>
      <w:bookmarkStart w:id="30449" w:name="_Toc120631951"/>
      <w:bookmarkStart w:id="30450" w:name="_Toc120632601"/>
      <w:bookmarkStart w:id="30451" w:name="_Toc120633251"/>
      <w:bookmarkStart w:id="30452" w:name="_Toc120633901"/>
      <w:bookmarkStart w:id="30453" w:name="_Toc120634552"/>
      <w:bookmarkStart w:id="30454" w:name="_Toc120635203"/>
      <w:bookmarkStart w:id="30455" w:name="_Toc121754327"/>
      <w:bookmarkStart w:id="30456" w:name="_Toc121754997"/>
      <w:bookmarkStart w:id="30457" w:name="_Toc129108946"/>
      <w:bookmarkStart w:id="30458" w:name="_Toc129109611"/>
      <w:bookmarkStart w:id="30459" w:name="_Toc129110284"/>
      <w:bookmarkStart w:id="30460" w:name="_Toc130389404"/>
      <w:bookmarkStart w:id="30461" w:name="_Toc130390477"/>
      <w:bookmarkStart w:id="30462" w:name="_Toc130391165"/>
      <w:bookmarkStart w:id="30463" w:name="_Toc131624929"/>
      <w:bookmarkStart w:id="30464" w:name="_Toc137476362"/>
      <w:bookmarkStart w:id="30465" w:name="_Toc138873017"/>
      <w:bookmarkStart w:id="30466" w:name="_Toc138874603"/>
      <w:bookmarkStart w:id="30467" w:name="_Toc145525202"/>
      <w:bookmarkStart w:id="30468" w:name="_Toc153560327"/>
      <w:bookmarkStart w:id="30469" w:name="_Toc161647627"/>
      <w:bookmarkStart w:id="30470" w:name="_Toc169533228"/>
      <w:bookmarkStart w:id="30471" w:name="_Toc171519831"/>
      <w:bookmarkStart w:id="30472" w:name="_Toc176539564"/>
      <w:bookmarkStart w:id="30473" w:name="_Toc192246869"/>
      <w:bookmarkStart w:id="30474" w:name="_Toc210482660"/>
      <w:r>
        <w:t>10</w:t>
      </w:r>
      <w:r w:rsidRPr="00712C3A">
        <w:t>.5.1.4.2</w:t>
      </w:r>
      <w:r w:rsidRPr="00712C3A">
        <w:tab/>
        <w:t>Procedure</w:t>
      </w:r>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5" w:name="_Toc21102851"/>
      <w:bookmarkStart w:id="30476" w:name="_Toc29810700"/>
      <w:bookmarkStart w:id="30477" w:name="_Toc36636052"/>
      <w:bookmarkStart w:id="30478" w:name="_Toc37272998"/>
      <w:bookmarkStart w:id="30479" w:name="_Toc45886078"/>
      <w:bookmarkStart w:id="30480" w:name="_Toc53183154"/>
      <w:bookmarkStart w:id="30481" w:name="_Toc58915821"/>
      <w:bookmarkStart w:id="30482" w:name="_Toc58918002"/>
      <w:bookmarkStart w:id="30483" w:name="_Toc66693871"/>
      <w:bookmarkStart w:id="30484" w:name="_Toc74915823"/>
      <w:bookmarkStart w:id="30485" w:name="_Toc76114448"/>
      <w:bookmarkStart w:id="30486" w:name="_Toc76544334"/>
      <w:bookmarkStart w:id="30487" w:name="_Toc82536456"/>
      <w:bookmarkStart w:id="30488" w:name="_Toc89952749"/>
      <w:bookmarkStart w:id="30489" w:name="_Toc98766565"/>
      <w:bookmarkStart w:id="30490" w:name="_Toc99702928"/>
      <w:bookmarkStart w:id="30491" w:name="_Toc106206714"/>
      <w:bookmarkStart w:id="30492" w:name="_Toc120628051"/>
      <w:bookmarkStart w:id="30493" w:name="_Toc120628627"/>
      <w:bookmarkStart w:id="30494" w:name="_Toc120629212"/>
      <w:bookmarkStart w:id="30495" w:name="_Toc120629800"/>
      <w:bookmarkStart w:id="30496" w:name="_Toc120631301"/>
      <w:bookmarkStart w:id="30497" w:name="_Toc120631952"/>
      <w:bookmarkStart w:id="30498" w:name="_Toc120632602"/>
      <w:bookmarkStart w:id="30499" w:name="_Toc120633252"/>
      <w:bookmarkStart w:id="30500" w:name="_Toc120633902"/>
      <w:bookmarkStart w:id="30501" w:name="_Toc120634553"/>
      <w:bookmarkStart w:id="30502" w:name="_Toc120635204"/>
      <w:bookmarkStart w:id="30503" w:name="_Toc121754328"/>
      <w:bookmarkStart w:id="30504" w:name="_Toc121754998"/>
      <w:bookmarkStart w:id="30505" w:name="_Toc129108947"/>
      <w:bookmarkStart w:id="30506" w:name="_Toc129109612"/>
      <w:bookmarkStart w:id="30507" w:name="_Toc129110285"/>
      <w:bookmarkStart w:id="30508" w:name="_Toc130389405"/>
      <w:bookmarkStart w:id="30509" w:name="_Toc130390478"/>
      <w:bookmarkStart w:id="30510" w:name="_Toc130391166"/>
      <w:bookmarkStart w:id="30511" w:name="_Toc131624930"/>
      <w:bookmarkStart w:id="30512" w:name="_Toc137476363"/>
      <w:bookmarkStart w:id="30513" w:name="_Toc138873018"/>
      <w:bookmarkStart w:id="30514" w:name="_Toc138874604"/>
      <w:bookmarkStart w:id="30515" w:name="_Toc145525203"/>
      <w:bookmarkStart w:id="30516" w:name="_Toc153560328"/>
      <w:bookmarkStart w:id="30517" w:name="_Toc161647628"/>
      <w:bookmarkStart w:id="30518" w:name="_Toc169533229"/>
      <w:bookmarkStart w:id="30519" w:name="_Toc171519832"/>
      <w:bookmarkStart w:id="30520" w:name="_Toc176539565"/>
      <w:bookmarkStart w:id="30521" w:name="_Toc192246870"/>
      <w:bookmarkStart w:id="30522" w:name="_Toc210482661"/>
      <w:r>
        <w:rPr>
          <w:lang w:eastAsia="sv-SE"/>
        </w:rPr>
        <w:t>10</w:t>
      </w:r>
      <w:r w:rsidRPr="00712C3A">
        <w:rPr>
          <w:lang w:eastAsia="sv-SE"/>
        </w:rPr>
        <w:t>.5.1.5</w:t>
      </w:r>
      <w:r w:rsidRPr="00712C3A">
        <w:rPr>
          <w:lang w:eastAsia="sv-SE"/>
        </w:rPr>
        <w:tab/>
      </w:r>
      <w:bookmarkStart w:id="30523" w:name="_Hlk513649853"/>
      <w:r w:rsidRPr="00712C3A">
        <w:rPr>
          <w:lang w:eastAsia="sv-SE"/>
        </w:rPr>
        <w:t xml:space="preserve">Test </w:t>
      </w:r>
      <w:bookmarkEnd w:id="30523"/>
      <w:r w:rsidRPr="00712C3A">
        <w:rPr>
          <w:lang w:eastAsia="sv-SE"/>
        </w:rPr>
        <w:t>requirement</w:t>
      </w:r>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p>
    <w:p w14:paraId="71D54375" w14:textId="77777777" w:rsidR="0020607C" w:rsidRPr="00712C3A" w:rsidRDefault="0020607C" w:rsidP="003267B6">
      <w:pPr>
        <w:pStyle w:val="Heading5"/>
      </w:pPr>
      <w:bookmarkStart w:id="30524" w:name="_Toc21102852"/>
      <w:bookmarkStart w:id="30525" w:name="_Toc29810701"/>
      <w:bookmarkStart w:id="30526" w:name="_Toc36636053"/>
      <w:bookmarkStart w:id="30527" w:name="_Toc37272999"/>
      <w:bookmarkStart w:id="30528" w:name="_Toc45886079"/>
      <w:bookmarkStart w:id="30529" w:name="_Toc53183155"/>
      <w:bookmarkStart w:id="30530" w:name="_Toc58915822"/>
      <w:bookmarkStart w:id="30531" w:name="_Toc58918003"/>
      <w:bookmarkStart w:id="30532" w:name="_Toc66693872"/>
      <w:bookmarkStart w:id="30533" w:name="_Toc74915824"/>
      <w:bookmarkStart w:id="30534" w:name="_Toc76114449"/>
      <w:bookmarkStart w:id="30535" w:name="_Toc76544335"/>
      <w:bookmarkStart w:id="30536" w:name="_Toc82536457"/>
      <w:bookmarkStart w:id="30537" w:name="_Toc89952750"/>
      <w:bookmarkStart w:id="30538" w:name="_Toc98766566"/>
      <w:bookmarkStart w:id="30539" w:name="_Toc99702929"/>
      <w:bookmarkStart w:id="30540" w:name="_Toc106206715"/>
      <w:bookmarkStart w:id="30541" w:name="_Toc120628052"/>
      <w:bookmarkStart w:id="30542" w:name="_Toc120628628"/>
      <w:bookmarkStart w:id="30543" w:name="_Toc120629213"/>
      <w:bookmarkStart w:id="30544" w:name="_Toc120629801"/>
      <w:bookmarkStart w:id="30545" w:name="_Toc120631302"/>
      <w:bookmarkStart w:id="30546" w:name="_Toc120631953"/>
      <w:bookmarkStart w:id="30547" w:name="_Toc120632603"/>
      <w:bookmarkStart w:id="30548" w:name="_Toc120633253"/>
      <w:bookmarkStart w:id="30549" w:name="_Toc120633903"/>
      <w:bookmarkStart w:id="30550" w:name="_Toc120634554"/>
      <w:bookmarkStart w:id="30551" w:name="_Toc120635205"/>
      <w:bookmarkStart w:id="30552" w:name="_Toc121754329"/>
      <w:bookmarkStart w:id="30553" w:name="_Toc121754999"/>
      <w:bookmarkStart w:id="30554" w:name="_Toc129108948"/>
      <w:bookmarkStart w:id="30555" w:name="_Toc129109613"/>
      <w:bookmarkStart w:id="30556" w:name="_Toc129110286"/>
      <w:bookmarkStart w:id="30557" w:name="_Toc130389406"/>
      <w:bookmarkStart w:id="30558" w:name="_Toc130390479"/>
      <w:bookmarkStart w:id="30559" w:name="_Toc130391167"/>
      <w:bookmarkStart w:id="30560" w:name="_Toc131624931"/>
      <w:bookmarkStart w:id="30561" w:name="_Toc137476364"/>
      <w:bookmarkStart w:id="30562" w:name="_Toc138873019"/>
      <w:bookmarkStart w:id="30563" w:name="_Toc138874605"/>
      <w:bookmarkStart w:id="30564" w:name="_Toc145525204"/>
      <w:bookmarkStart w:id="30565" w:name="_Toc153560329"/>
      <w:bookmarkStart w:id="30566" w:name="_Toc161647629"/>
      <w:bookmarkStart w:id="30567" w:name="_Toc169533230"/>
      <w:bookmarkStart w:id="30568" w:name="_Toc171519833"/>
      <w:bookmarkStart w:id="30569" w:name="_Toc176539566"/>
      <w:bookmarkStart w:id="30570" w:name="_Toc192246871"/>
      <w:bookmarkStart w:id="30571" w:name="_Toc210482662"/>
      <w:r>
        <w:t>10</w:t>
      </w:r>
      <w:r w:rsidRPr="00712C3A">
        <w:t>.5.1.5.1</w:t>
      </w:r>
      <w:r w:rsidRPr="00712C3A">
        <w:tab/>
        <w:t>General</w:t>
      </w:r>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572" w:name="_Toc21102853"/>
      <w:bookmarkStart w:id="30573" w:name="_Toc29810702"/>
      <w:bookmarkStart w:id="30574" w:name="_Toc36636054"/>
      <w:bookmarkStart w:id="30575" w:name="_Toc37273000"/>
      <w:bookmarkStart w:id="30576" w:name="_Toc45886080"/>
      <w:bookmarkStart w:id="30577" w:name="_Toc53183156"/>
      <w:bookmarkStart w:id="30578" w:name="_Toc58915823"/>
      <w:bookmarkStart w:id="30579" w:name="_Toc58918004"/>
      <w:bookmarkStart w:id="30580" w:name="_Toc66693873"/>
      <w:bookmarkStart w:id="30581" w:name="_Toc74915825"/>
      <w:bookmarkStart w:id="30582" w:name="_Toc76114450"/>
      <w:bookmarkStart w:id="30583" w:name="_Toc76544336"/>
      <w:bookmarkStart w:id="30584" w:name="_Toc82536458"/>
      <w:bookmarkStart w:id="30585" w:name="_Toc89952751"/>
      <w:bookmarkStart w:id="30586" w:name="_Toc98766567"/>
      <w:bookmarkStart w:id="30587" w:name="_Toc99702930"/>
      <w:bookmarkStart w:id="30588" w:name="_Toc106206716"/>
      <w:bookmarkStart w:id="30589" w:name="_Toc120628053"/>
      <w:bookmarkStart w:id="30590" w:name="_Toc120628629"/>
      <w:bookmarkStart w:id="30591" w:name="_Toc120629214"/>
      <w:bookmarkStart w:id="30592" w:name="_Toc120629802"/>
      <w:bookmarkStart w:id="30593" w:name="_Toc120631303"/>
      <w:bookmarkStart w:id="30594" w:name="_Toc120631954"/>
      <w:bookmarkStart w:id="30595" w:name="_Toc120632604"/>
      <w:bookmarkStart w:id="30596" w:name="_Toc120633254"/>
      <w:bookmarkStart w:id="30597" w:name="_Toc120633904"/>
      <w:bookmarkStart w:id="30598" w:name="_Toc120634555"/>
      <w:bookmarkStart w:id="30599" w:name="_Toc120635206"/>
      <w:bookmarkStart w:id="30600" w:name="_Toc121754330"/>
      <w:bookmarkStart w:id="30601" w:name="_Toc121755000"/>
      <w:bookmarkStart w:id="30602" w:name="_Toc129108949"/>
      <w:bookmarkStart w:id="30603" w:name="_Toc129109614"/>
      <w:bookmarkStart w:id="30604" w:name="_Toc129110287"/>
      <w:bookmarkStart w:id="30605" w:name="_Toc130389407"/>
      <w:bookmarkStart w:id="30606" w:name="_Toc130390480"/>
      <w:bookmarkStart w:id="30607" w:name="_Toc130391168"/>
      <w:bookmarkStart w:id="30608" w:name="_Toc131624932"/>
      <w:bookmarkStart w:id="30609" w:name="_Toc137476365"/>
      <w:bookmarkStart w:id="30610" w:name="_Toc138873020"/>
      <w:bookmarkStart w:id="30611" w:name="_Toc138874606"/>
      <w:bookmarkStart w:id="30612" w:name="_Toc145525205"/>
      <w:bookmarkStart w:id="30613" w:name="_Toc153560330"/>
      <w:bookmarkStart w:id="30614" w:name="_Toc161647630"/>
      <w:bookmarkStart w:id="30615" w:name="_Toc169533231"/>
      <w:bookmarkStart w:id="30616" w:name="_Toc171519834"/>
      <w:bookmarkStart w:id="30617" w:name="_Toc176539567"/>
      <w:bookmarkStart w:id="30618" w:name="_Toc192246872"/>
      <w:bookmarkStart w:id="30619" w:name="_Toc210482663"/>
      <w:r>
        <w:t>10</w:t>
      </w:r>
      <w:r w:rsidRPr="00712C3A">
        <w:t>.5.1.5.2</w:t>
      </w:r>
      <w:r w:rsidRPr="00712C3A">
        <w:tab/>
        <w:t xml:space="preserve">Test requirements for </w:t>
      </w:r>
      <w:r w:rsidRPr="00F43EB3">
        <w:rPr>
          <w:i/>
          <w:lang w:eastAsia="sv-SE"/>
        </w:rPr>
        <w:t>SAN type 1-O</w:t>
      </w:r>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A954F6" w14:paraId="27BEC257"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tcPr>
          <w:p w14:paraId="483E0C3E" w14:textId="67C4A60C" w:rsidR="00A954F6" w:rsidRDefault="00A954F6" w:rsidP="00A954F6">
            <w:pPr>
              <w:pStyle w:val="TAC"/>
              <w:tabs>
                <w:tab w:val="left" w:pos="540"/>
                <w:tab w:val="left" w:pos="1260"/>
                <w:tab w:val="left" w:pos="1800"/>
              </w:tabs>
              <w:rPr>
                <w:lang w:eastAsia="zh-CN"/>
              </w:rPr>
            </w:pPr>
            <w:r w:rsidRPr="00360635">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0F688E74" w14:textId="7E22F997" w:rsidR="00A954F6" w:rsidRDefault="00A954F6" w:rsidP="00A954F6">
            <w:pPr>
              <w:pStyle w:val="TAC"/>
              <w:tabs>
                <w:tab w:val="left" w:pos="540"/>
                <w:tab w:val="left" w:pos="1260"/>
                <w:tab w:val="left" w:pos="1800"/>
              </w:tabs>
              <w:rPr>
                <w:rFonts w:cs="Arial"/>
              </w:rPr>
            </w:pPr>
            <w:r w:rsidRPr="00360635">
              <w:rPr>
                <w:rFonts w:eastAsia="SimSun" w:cs="Arial"/>
              </w:rPr>
              <w:t>EIS</w:t>
            </w:r>
            <w:r w:rsidRPr="00360635">
              <w:rPr>
                <w:rFonts w:eastAsia="SimSun" w:cs="Arial"/>
                <w:vertAlign w:val="subscript"/>
              </w:rPr>
              <w:t>minSENS</w:t>
            </w:r>
            <w:r w:rsidRPr="00360635">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6E46498B" w14:textId="77777777" w:rsidR="00A954F6" w:rsidRDefault="00A954F6"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392DA925" w14:textId="19804193" w:rsidR="00A954F6" w:rsidRDefault="00A954F6" w:rsidP="0013552C">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A954F6" w14:paraId="16AF6110"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A954F6" w:rsidRDefault="00A954F6"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A954F6" w:rsidRDefault="00A954F6"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hideMark/>
          </w:tcPr>
          <w:p w14:paraId="21500A7F" w14:textId="128A3C49" w:rsidR="00A954F6" w:rsidRDefault="00A954F6" w:rsidP="0013552C">
            <w:pPr>
              <w:pStyle w:val="TAC"/>
              <w:tabs>
                <w:tab w:val="left" w:pos="540"/>
                <w:tab w:val="left" w:pos="1260"/>
                <w:tab w:val="left" w:pos="1800"/>
              </w:tabs>
              <w:rPr>
                <w:b/>
                <w:lang w:eastAsia="zh-CN"/>
              </w:rPr>
            </w:pP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A954F6" w14:paraId="71D98227"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tcPr>
          <w:p w14:paraId="7DB04A9A" w14:textId="4212F7FF" w:rsidR="00A954F6" w:rsidRDefault="00A954F6" w:rsidP="00A954F6">
            <w:pPr>
              <w:pStyle w:val="TAC"/>
              <w:rPr>
                <w:lang w:eastAsia="zh-CN"/>
              </w:rPr>
            </w:pPr>
            <w:r w:rsidRPr="00360635">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6F2AF3BF" w14:textId="6CC0BF1C" w:rsidR="00A954F6" w:rsidRDefault="00A954F6" w:rsidP="00A954F6">
            <w:pPr>
              <w:pStyle w:val="TAC"/>
              <w:rPr>
                <w:rFonts w:cs="Arial"/>
              </w:rPr>
            </w:pPr>
            <w:r w:rsidRPr="00360635">
              <w:rPr>
                <w:rFonts w:eastAsia="SimSun" w:cs="Arial"/>
              </w:rPr>
              <w:t>±1.5075</w:t>
            </w:r>
          </w:p>
        </w:tc>
        <w:tc>
          <w:tcPr>
            <w:tcW w:w="2977" w:type="dxa"/>
            <w:tcBorders>
              <w:top w:val="single" w:sz="4" w:space="0" w:color="auto"/>
              <w:left w:val="single" w:sz="4" w:space="0" w:color="auto"/>
              <w:right w:val="single" w:sz="4" w:space="0" w:color="auto"/>
            </w:tcBorders>
          </w:tcPr>
          <w:p w14:paraId="39708E55" w14:textId="77777777" w:rsidR="00A954F6" w:rsidRPr="00360635" w:rsidRDefault="00A954F6" w:rsidP="00A954F6">
            <w:pPr>
              <w:keepNext/>
              <w:keepLines/>
              <w:spacing w:after="0"/>
              <w:jc w:val="center"/>
              <w:rPr>
                <w:rFonts w:ascii="Arial" w:eastAsia="SimSun" w:hAnsi="Arial"/>
                <w:sz w:val="18"/>
                <w:lang w:eastAsia="zh-CN"/>
              </w:rPr>
            </w:pPr>
            <w:r w:rsidRPr="00360635">
              <w:rPr>
                <w:rFonts w:ascii="Arial" w:eastAsia="SimSun" w:hAnsi="Arial"/>
                <w:sz w:val="18"/>
                <w:lang w:val="en-US"/>
              </w:rPr>
              <w:t>3 MHz CP-OFDM NR signal,</w:t>
            </w:r>
          </w:p>
          <w:p w14:paraId="5DD5E5B0" w14:textId="2E1121C8" w:rsidR="00A954F6" w:rsidRDefault="00A954F6" w:rsidP="00A954F6">
            <w:pPr>
              <w:pStyle w:val="TAC"/>
              <w:rPr>
                <w:lang w:val="en-US"/>
              </w:rPr>
            </w:pPr>
            <w:r w:rsidRPr="00360635">
              <w:rPr>
                <w:rFonts w:eastAsia="SimSun"/>
                <w:lang w:val="en-US"/>
              </w:rPr>
              <w:t>15 kHz SCS, 15 RBs</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620" w:name="_Toc169533232"/>
      <w:bookmarkStart w:id="30621" w:name="_Toc171519835"/>
      <w:bookmarkStart w:id="30622" w:name="_Toc176539568"/>
      <w:bookmarkStart w:id="30623" w:name="_Toc192246873"/>
      <w:bookmarkStart w:id="30624" w:name="_Toc210482664"/>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0"/>
      <w:bookmarkEnd w:id="30621"/>
      <w:bookmarkEnd w:id="30622"/>
      <w:bookmarkEnd w:id="30623"/>
      <w:bookmarkEnd w:id="30624"/>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5" w:name="_Toc21102855"/>
      <w:bookmarkStart w:id="30626" w:name="_Toc29810704"/>
      <w:bookmarkStart w:id="30627" w:name="_Toc36636056"/>
      <w:bookmarkStart w:id="30628" w:name="_Toc37273002"/>
      <w:bookmarkStart w:id="30629" w:name="_Toc45886082"/>
      <w:bookmarkStart w:id="30630" w:name="_Toc53183158"/>
      <w:bookmarkStart w:id="30631" w:name="_Toc58915825"/>
      <w:bookmarkStart w:id="30632" w:name="_Toc58918006"/>
      <w:bookmarkStart w:id="30633" w:name="_Toc66693875"/>
      <w:bookmarkStart w:id="30634" w:name="_Toc74915827"/>
      <w:bookmarkStart w:id="30635" w:name="_Toc76114452"/>
      <w:bookmarkStart w:id="30636" w:name="_Toc76544338"/>
      <w:bookmarkStart w:id="30637" w:name="_Toc82536460"/>
      <w:bookmarkStart w:id="30638" w:name="_Toc89952753"/>
      <w:bookmarkStart w:id="30639" w:name="_Toc98766569"/>
      <w:bookmarkStart w:id="30640" w:name="_Toc99702932"/>
      <w:bookmarkStart w:id="30641" w:name="_Toc106206718"/>
      <w:bookmarkStart w:id="30642" w:name="_Toc120628054"/>
      <w:bookmarkStart w:id="30643" w:name="_Toc120628630"/>
      <w:bookmarkStart w:id="30644" w:name="_Toc120629215"/>
      <w:bookmarkStart w:id="30645" w:name="_Toc120629803"/>
      <w:bookmarkStart w:id="30646" w:name="_Toc120631304"/>
      <w:bookmarkStart w:id="30647" w:name="_Toc120631955"/>
      <w:bookmarkStart w:id="30648" w:name="_Toc120632605"/>
      <w:bookmarkStart w:id="30649" w:name="_Toc120633255"/>
      <w:bookmarkStart w:id="30650" w:name="_Toc120633905"/>
      <w:bookmarkStart w:id="30651" w:name="_Toc120634556"/>
      <w:bookmarkStart w:id="30652" w:name="_Toc120635207"/>
      <w:bookmarkStart w:id="30653" w:name="_Toc121754331"/>
      <w:bookmarkStart w:id="30654" w:name="_Toc121755001"/>
      <w:bookmarkStart w:id="30655" w:name="_Toc129108950"/>
      <w:bookmarkStart w:id="30656" w:name="_Toc129109615"/>
      <w:bookmarkStart w:id="30657" w:name="_Toc129110288"/>
      <w:bookmarkStart w:id="30658" w:name="_Toc130389408"/>
      <w:bookmarkStart w:id="30659" w:name="_Toc130390481"/>
      <w:bookmarkStart w:id="30660" w:name="_Toc130391169"/>
      <w:bookmarkStart w:id="30661" w:name="_Toc131624933"/>
      <w:bookmarkStart w:id="30662" w:name="_Toc137476366"/>
      <w:bookmarkStart w:id="30663" w:name="_Toc138873021"/>
      <w:bookmarkStart w:id="30664" w:name="_Toc138874607"/>
      <w:bookmarkStart w:id="30665" w:name="_Toc145525206"/>
      <w:bookmarkStart w:id="30666" w:name="_Toc153560331"/>
      <w:bookmarkStart w:id="30667" w:name="_Toc161647631"/>
      <w:bookmarkStart w:id="30668" w:name="_Toc169533233"/>
      <w:bookmarkStart w:id="30669" w:name="_Toc171519836"/>
      <w:bookmarkStart w:id="30670" w:name="_Toc176539569"/>
      <w:bookmarkStart w:id="30671" w:name="_Toc192246874"/>
      <w:bookmarkStart w:id="30672" w:name="_Toc210482665"/>
      <w:r>
        <w:lastRenderedPageBreak/>
        <w:t>10</w:t>
      </w:r>
      <w:r w:rsidRPr="00712C3A">
        <w:t>.5.2</w:t>
      </w:r>
      <w:r w:rsidRPr="00712C3A">
        <w:tab/>
      </w:r>
      <w:r w:rsidRPr="0029295E">
        <w:rPr>
          <w:rFonts w:eastAsia="SimSun"/>
          <w:lang w:eastAsia="ja-JP"/>
        </w:rPr>
        <w:t xml:space="preserve">OTA </w:t>
      </w:r>
      <w:r w:rsidRPr="00712C3A">
        <w:t>in-band blocking</w:t>
      </w:r>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3" w:name="_Toc120544961"/>
      <w:bookmarkStart w:id="30674" w:name="_Toc120545316"/>
      <w:bookmarkStart w:id="30675" w:name="_Toc120545932"/>
      <w:bookmarkStart w:id="30676" w:name="_Toc120606836"/>
      <w:bookmarkStart w:id="30677" w:name="_Toc120607190"/>
      <w:bookmarkStart w:id="30678" w:name="_Toc120607547"/>
      <w:bookmarkStart w:id="30679" w:name="_Toc120607910"/>
      <w:bookmarkStart w:id="30680" w:name="_Toc120608275"/>
      <w:bookmarkStart w:id="30681" w:name="_Toc120608655"/>
      <w:bookmarkStart w:id="30682" w:name="_Toc120609035"/>
      <w:bookmarkStart w:id="30683" w:name="_Toc120609426"/>
      <w:bookmarkStart w:id="30684" w:name="_Toc120609817"/>
      <w:bookmarkStart w:id="30685" w:name="_Toc120610218"/>
      <w:bookmarkStart w:id="30686" w:name="_Toc120610971"/>
      <w:bookmarkStart w:id="30687" w:name="_Toc120611380"/>
      <w:bookmarkStart w:id="30688" w:name="_Toc120611798"/>
      <w:bookmarkStart w:id="30689" w:name="_Toc120612218"/>
      <w:bookmarkStart w:id="30690" w:name="_Toc120612645"/>
      <w:bookmarkStart w:id="30691" w:name="_Toc120613074"/>
      <w:bookmarkStart w:id="30692" w:name="_Toc120613504"/>
      <w:bookmarkStart w:id="30693" w:name="_Toc120613934"/>
      <w:bookmarkStart w:id="30694" w:name="_Toc120614377"/>
      <w:bookmarkStart w:id="30695" w:name="_Toc120614836"/>
      <w:bookmarkStart w:id="30696" w:name="_Toc120615311"/>
      <w:bookmarkStart w:id="30697" w:name="_Toc120622519"/>
      <w:bookmarkStart w:id="30698" w:name="_Toc120623025"/>
      <w:bookmarkStart w:id="30699" w:name="_Toc120623663"/>
      <w:bookmarkStart w:id="30700" w:name="_Toc120624200"/>
      <w:bookmarkStart w:id="30701" w:name="_Toc120624737"/>
      <w:bookmarkStart w:id="30702" w:name="_Toc120625274"/>
      <w:bookmarkStart w:id="30703" w:name="_Toc120625811"/>
      <w:bookmarkStart w:id="30704" w:name="_Toc120626358"/>
      <w:bookmarkStart w:id="30705" w:name="_Toc120626914"/>
      <w:bookmarkStart w:id="30706" w:name="_Toc120627479"/>
      <w:bookmarkStart w:id="30707" w:name="_Toc120628055"/>
      <w:bookmarkStart w:id="30708" w:name="_Toc120628631"/>
      <w:bookmarkStart w:id="30709" w:name="_Toc120629216"/>
      <w:bookmarkStart w:id="30710" w:name="_Toc120629804"/>
      <w:bookmarkStart w:id="30711" w:name="_Toc120631305"/>
      <w:bookmarkStart w:id="30712" w:name="_Toc120631956"/>
      <w:bookmarkStart w:id="30713" w:name="_Toc120632606"/>
      <w:bookmarkStart w:id="30714" w:name="_Toc120633256"/>
      <w:bookmarkStart w:id="30715" w:name="_Toc120633906"/>
      <w:bookmarkStart w:id="30716" w:name="_Toc120634557"/>
      <w:bookmarkStart w:id="30717" w:name="_Toc120635208"/>
      <w:bookmarkStart w:id="30718" w:name="_Toc121754332"/>
      <w:bookmarkStart w:id="30719" w:name="_Toc121755002"/>
      <w:bookmarkStart w:id="30720" w:name="_Toc129108951"/>
      <w:bookmarkStart w:id="30721" w:name="_Toc129109616"/>
      <w:bookmarkStart w:id="30722" w:name="_Toc129110289"/>
      <w:bookmarkStart w:id="30723" w:name="_Toc130389409"/>
      <w:bookmarkStart w:id="30724" w:name="_Toc130390482"/>
      <w:bookmarkStart w:id="30725" w:name="_Toc130391170"/>
      <w:bookmarkStart w:id="30726" w:name="_Toc131624934"/>
      <w:bookmarkStart w:id="30727" w:name="_Toc137476367"/>
      <w:bookmarkStart w:id="30728" w:name="_Toc138873022"/>
      <w:bookmarkStart w:id="30729" w:name="_Toc138874608"/>
      <w:bookmarkStart w:id="30730" w:name="_Toc145525207"/>
      <w:bookmarkStart w:id="30731" w:name="_Toc153560332"/>
      <w:bookmarkStart w:id="30732" w:name="_Toc161647632"/>
      <w:bookmarkStart w:id="30733" w:name="_Toc169533234"/>
      <w:bookmarkStart w:id="30734" w:name="_Toc171519837"/>
      <w:bookmarkStart w:id="30735" w:name="_Toc176539570"/>
      <w:bookmarkStart w:id="30736" w:name="_Toc192246875"/>
      <w:bookmarkStart w:id="30737" w:name="_Toc210482666"/>
      <w:r>
        <w:rPr>
          <w:rFonts w:hint="eastAsia"/>
          <w:lang w:eastAsia="zh-CN"/>
        </w:rPr>
        <w:t>10.6</w:t>
      </w:r>
      <w:r>
        <w:rPr>
          <w:rFonts w:hint="eastAsia"/>
          <w:lang w:eastAsia="zh-CN"/>
        </w:rPr>
        <w:tab/>
        <w:t>OTA out-of-band blocking</w:t>
      </w:r>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p>
    <w:p w14:paraId="23127DC2" w14:textId="77777777" w:rsidR="00FA0AAA" w:rsidRPr="0035655D" w:rsidRDefault="00FA0AAA" w:rsidP="00FA0AAA">
      <w:pPr>
        <w:pStyle w:val="Heading3"/>
        <w:rPr>
          <w:color w:val="000000" w:themeColor="text1"/>
        </w:rPr>
      </w:pPr>
      <w:bookmarkStart w:id="30738" w:name="_Toc21102867"/>
      <w:bookmarkStart w:id="30739" w:name="_Toc29810716"/>
      <w:bookmarkStart w:id="30740" w:name="_Toc36636068"/>
      <w:bookmarkStart w:id="30741" w:name="_Toc37273014"/>
      <w:bookmarkStart w:id="30742" w:name="_Toc45886094"/>
      <w:bookmarkStart w:id="30743" w:name="_Toc53183170"/>
      <w:bookmarkStart w:id="30744" w:name="_Toc58915837"/>
      <w:bookmarkStart w:id="30745" w:name="_Toc58918018"/>
      <w:bookmarkStart w:id="30746" w:name="_Toc66693887"/>
      <w:bookmarkStart w:id="30747" w:name="_Toc74915839"/>
      <w:bookmarkStart w:id="30748" w:name="_Toc76114464"/>
      <w:bookmarkStart w:id="30749" w:name="_Toc76544350"/>
      <w:bookmarkStart w:id="30750" w:name="_Toc82536472"/>
      <w:bookmarkStart w:id="30751" w:name="_Toc89952765"/>
      <w:bookmarkStart w:id="30752" w:name="_Toc98766581"/>
      <w:bookmarkStart w:id="30753" w:name="_Toc99702944"/>
      <w:bookmarkStart w:id="30754" w:name="_Toc106206730"/>
      <w:bookmarkStart w:id="30755" w:name="_Toc115080732"/>
      <w:bookmarkStart w:id="30756" w:name="_Toc120544962"/>
      <w:bookmarkStart w:id="30757" w:name="_Toc120545317"/>
      <w:bookmarkStart w:id="30758" w:name="_Toc120545933"/>
      <w:bookmarkStart w:id="30759" w:name="_Toc120606837"/>
      <w:bookmarkStart w:id="30760" w:name="_Toc120607191"/>
      <w:bookmarkStart w:id="30761" w:name="_Toc120607548"/>
      <w:bookmarkStart w:id="30762" w:name="_Toc120607911"/>
      <w:bookmarkStart w:id="30763" w:name="_Toc120608276"/>
      <w:bookmarkStart w:id="30764" w:name="_Toc120608656"/>
      <w:bookmarkStart w:id="30765" w:name="_Toc120609036"/>
      <w:bookmarkStart w:id="30766" w:name="_Toc120609427"/>
      <w:bookmarkStart w:id="30767" w:name="_Toc120609818"/>
      <w:bookmarkStart w:id="30768" w:name="_Toc120610219"/>
      <w:bookmarkStart w:id="30769" w:name="_Toc120610972"/>
      <w:bookmarkStart w:id="30770" w:name="_Toc120611381"/>
      <w:bookmarkStart w:id="30771" w:name="_Toc120611799"/>
      <w:bookmarkStart w:id="30772" w:name="_Toc120612219"/>
      <w:bookmarkStart w:id="30773" w:name="_Toc120612646"/>
      <w:bookmarkStart w:id="30774" w:name="_Toc120613075"/>
      <w:bookmarkStart w:id="30775" w:name="_Toc120613505"/>
      <w:bookmarkStart w:id="30776" w:name="_Toc120613935"/>
      <w:bookmarkStart w:id="30777" w:name="_Toc120614378"/>
      <w:bookmarkStart w:id="30778" w:name="_Toc120614837"/>
      <w:bookmarkStart w:id="30779" w:name="_Toc120615312"/>
      <w:bookmarkStart w:id="30780" w:name="_Toc120622520"/>
      <w:bookmarkStart w:id="30781" w:name="_Toc120623026"/>
      <w:bookmarkStart w:id="30782" w:name="_Toc120623664"/>
      <w:bookmarkStart w:id="30783" w:name="_Toc120624201"/>
      <w:bookmarkStart w:id="30784" w:name="_Toc120624738"/>
      <w:bookmarkStart w:id="30785" w:name="_Toc120625275"/>
      <w:bookmarkStart w:id="30786" w:name="_Toc120625812"/>
      <w:bookmarkStart w:id="30787" w:name="_Toc120626359"/>
      <w:bookmarkStart w:id="30788" w:name="_Toc120626915"/>
      <w:bookmarkStart w:id="30789" w:name="_Toc120627480"/>
      <w:bookmarkStart w:id="30790" w:name="_Toc120628056"/>
      <w:bookmarkStart w:id="30791" w:name="_Toc120628632"/>
      <w:bookmarkStart w:id="30792" w:name="_Toc120629217"/>
      <w:bookmarkStart w:id="30793" w:name="_Toc120629805"/>
      <w:bookmarkStart w:id="30794" w:name="_Toc120631306"/>
      <w:bookmarkStart w:id="30795" w:name="_Toc120631957"/>
      <w:bookmarkStart w:id="30796" w:name="_Toc120632607"/>
      <w:bookmarkStart w:id="30797" w:name="_Toc120633257"/>
      <w:bookmarkStart w:id="30798" w:name="_Toc120633907"/>
      <w:bookmarkStart w:id="30799" w:name="_Toc120634558"/>
      <w:bookmarkStart w:id="30800" w:name="_Toc120635209"/>
      <w:bookmarkStart w:id="30801" w:name="_Toc121754333"/>
      <w:bookmarkStart w:id="30802" w:name="_Toc121755003"/>
      <w:bookmarkStart w:id="30803" w:name="_Toc129108952"/>
      <w:bookmarkStart w:id="30804" w:name="_Toc129109617"/>
      <w:bookmarkStart w:id="30805" w:name="_Toc129110290"/>
      <w:bookmarkStart w:id="30806" w:name="_Toc130389410"/>
      <w:bookmarkStart w:id="30807" w:name="_Toc130390483"/>
      <w:bookmarkStart w:id="30808" w:name="_Toc130391171"/>
      <w:bookmarkStart w:id="30809" w:name="_Toc131624935"/>
      <w:bookmarkStart w:id="30810" w:name="_Toc137476368"/>
      <w:bookmarkStart w:id="30811" w:name="_Toc138873023"/>
      <w:bookmarkStart w:id="30812" w:name="_Toc138874609"/>
      <w:bookmarkStart w:id="30813" w:name="_Toc145525208"/>
      <w:bookmarkStart w:id="30814" w:name="_Toc153560333"/>
      <w:bookmarkStart w:id="30815" w:name="_Toc161647633"/>
      <w:bookmarkStart w:id="30816" w:name="_Toc169533235"/>
      <w:bookmarkStart w:id="30817" w:name="_Toc171519838"/>
      <w:bookmarkStart w:id="30818" w:name="_Toc176539571"/>
      <w:bookmarkStart w:id="30819" w:name="_Toc192246876"/>
      <w:bookmarkStart w:id="30820" w:name="_Toc210482667"/>
      <w:r w:rsidRPr="0035655D">
        <w:rPr>
          <w:color w:val="000000" w:themeColor="text1"/>
        </w:rPr>
        <w:t>10.6.1</w:t>
      </w:r>
      <w:r w:rsidRPr="0035655D">
        <w:rPr>
          <w:color w:val="000000" w:themeColor="text1"/>
        </w:rPr>
        <w:tab/>
        <w:t>Definition and applicability</w:t>
      </w:r>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1" w:name="_Toc21102868"/>
      <w:bookmarkStart w:id="30822" w:name="_Toc29810717"/>
      <w:bookmarkStart w:id="30823" w:name="_Toc36636069"/>
      <w:bookmarkStart w:id="30824" w:name="_Toc37273015"/>
      <w:bookmarkStart w:id="30825" w:name="_Toc45886095"/>
      <w:bookmarkStart w:id="30826" w:name="_Toc53183171"/>
      <w:bookmarkStart w:id="30827" w:name="_Toc58915838"/>
      <w:bookmarkStart w:id="30828" w:name="_Toc58918019"/>
      <w:bookmarkStart w:id="30829" w:name="_Toc66693888"/>
      <w:bookmarkStart w:id="30830" w:name="_Toc74915840"/>
      <w:bookmarkStart w:id="30831" w:name="_Toc76114465"/>
      <w:bookmarkStart w:id="30832" w:name="_Toc76544351"/>
      <w:bookmarkStart w:id="30833" w:name="_Toc82536473"/>
      <w:bookmarkStart w:id="30834" w:name="_Toc89952766"/>
      <w:bookmarkStart w:id="30835" w:name="_Toc98766582"/>
      <w:bookmarkStart w:id="30836" w:name="_Toc99702945"/>
      <w:bookmarkStart w:id="30837" w:name="_Toc106206731"/>
      <w:bookmarkStart w:id="30838" w:name="_Toc115080733"/>
      <w:bookmarkStart w:id="30839" w:name="_Toc120544963"/>
      <w:bookmarkStart w:id="30840" w:name="_Toc120545318"/>
      <w:bookmarkStart w:id="30841" w:name="_Toc120545934"/>
      <w:bookmarkStart w:id="30842" w:name="_Toc120606838"/>
      <w:bookmarkStart w:id="30843" w:name="_Toc120607192"/>
      <w:bookmarkStart w:id="30844" w:name="_Toc120607549"/>
      <w:bookmarkStart w:id="30845" w:name="_Toc120607912"/>
      <w:bookmarkStart w:id="30846" w:name="_Toc120608277"/>
      <w:bookmarkStart w:id="30847" w:name="_Toc120608657"/>
      <w:bookmarkStart w:id="30848" w:name="_Toc120609037"/>
      <w:bookmarkStart w:id="30849" w:name="_Toc120609428"/>
      <w:bookmarkStart w:id="30850" w:name="_Toc120609819"/>
      <w:bookmarkStart w:id="30851" w:name="_Toc120610220"/>
      <w:bookmarkStart w:id="30852" w:name="_Toc120610973"/>
      <w:bookmarkStart w:id="30853" w:name="_Toc120611382"/>
      <w:bookmarkStart w:id="30854" w:name="_Toc120611800"/>
      <w:bookmarkStart w:id="30855" w:name="_Toc120612220"/>
      <w:bookmarkStart w:id="30856" w:name="_Toc120612647"/>
      <w:bookmarkStart w:id="30857" w:name="_Toc120613076"/>
      <w:bookmarkStart w:id="30858" w:name="_Toc120613506"/>
      <w:bookmarkStart w:id="30859" w:name="_Toc120613936"/>
      <w:bookmarkStart w:id="30860" w:name="_Toc120614379"/>
      <w:bookmarkStart w:id="30861" w:name="_Toc120614838"/>
      <w:bookmarkStart w:id="30862" w:name="_Toc120615313"/>
      <w:bookmarkStart w:id="30863" w:name="_Toc120622521"/>
      <w:bookmarkStart w:id="30864" w:name="_Toc120623027"/>
      <w:bookmarkStart w:id="30865" w:name="_Toc120623665"/>
      <w:bookmarkStart w:id="30866" w:name="_Toc120624202"/>
      <w:bookmarkStart w:id="30867" w:name="_Toc120624739"/>
      <w:bookmarkStart w:id="30868" w:name="_Toc120625276"/>
      <w:bookmarkStart w:id="30869" w:name="_Toc120625813"/>
      <w:bookmarkStart w:id="30870" w:name="_Toc120626360"/>
      <w:bookmarkStart w:id="30871" w:name="_Toc120626916"/>
      <w:bookmarkStart w:id="30872" w:name="_Toc120627481"/>
      <w:bookmarkStart w:id="30873" w:name="_Toc120628057"/>
      <w:bookmarkStart w:id="30874" w:name="_Toc120628633"/>
      <w:bookmarkStart w:id="30875" w:name="_Toc120629218"/>
      <w:bookmarkStart w:id="30876" w:name="_Toc120629806"/>
      <w:bookmarkStart w:id="30877" w:name="_Toc120631307"/>
      <w:bookmarkStart w:id="30878" w:name="_Toc120631958"/>
      <w:bookmarkStart w:id="30879" w:name="_Toc120632608"/>
      <w:bookmarkStart w:id="30880" w:name="_Toc120633258"/>
      <w:bookmarkStart w:id="30881" w:name="_Toc120633908"/>
      <w:bookmarkStart w:id="30882" w:name="_Toc120634559"/>
      <w:bookmarkStart w:id="30883" w:name="_Toc120635210"/>
      <w:bookmarkStart w:id="30884" w:name="_Toc121754334"/>
      <w:bookmarkStart w:id="30885" w:name="_Toc121755004"/>
      <w:bookmarkStart w:id="30886" w:name="_Toc129108953"/>
      <w:bookmarkStart w:id="30887" w:name="_Toc129109618"/>
      <w:bookmarkStart w:id="30888" w:name="_Toc129110291"/>
      <w:bookmarkStart w:id="30889" w:name="_Toc130389411"/>
      <w:bookmarkStart w:id="30890" w:name="_Toc130390484"/>
      <w:bookmarkStart w:id="30891" w:name="_Toc130391172"/>
      <w:bookmarkStart w:id="30892" w:name="_Toc131624936"/>
      <w:bookmarkStart w:id="30893" w:name="_Toc137476369"/>
      <w:bookmarkStart w:id="30894" w:name="_Toc138873024"/>
      <w:bookmarkStart w:id="30895" w:name="_Toc138874610"/>
      <w:bookmarkStart w:id="30896" w:name="_Toc145525209"/>
      <w:bookmarkStart w:id="30897" w:name="_Toc153560334"/>
      <w:bookmarkStart w:id="30898" w:name="_Toc161647634"/>
      <w:bookmarkStart w:id="30899" w:name="_Toc169533236"/>
      <w:bookmarkStart w:id="30900" w:name="_Toc171519839"/>
      <w:bookmarkStart w:id="30901" w:name="_Toc176539572"/>
      <w:bookmarkStart w:id="30902" w:name="_Toc192246877"/>
      <w:bookmarkStart w:id="30903"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p>
    <w:p w14:paraId="3228EB0E" w14:textId="77777777" w:rsidR="003243A1" w:rsidRDefault="003243A1" w:rsidP="003243A1">
      <w:pPr>
        <w:rPr>
          <w:color w:val="000000" w:themeColor="text1"/>
        </w:rPr>
      </w:pPr>
      <w:bookmarkStart w:id="30904" w:name="_Toc21102869"/>
      <w:bookmarkStart w:id="30905" w:name="_Toc29810718"/>
      <w:bookmarkStart w:id="30906" w:name="_Toc36636070"/>
      <w:bookmarkStart w:id="30907" w:name="_Toc37273016"/>
      <w:bookmarkStart w:id="30908" w:name="_Toc45886096"/>
      <w:bookmarkStart w:id="30909" w:name="_Toc53183172"/>
      <w:bookmarkStart w:id="30910" w:name="_Toc58915839"/>
      <w:bookmarkStart w:id="30911" w:name="_Toc58918020"/>
      <w:bookmarkStart w:id="30912" w:name="_Toc66693889"/>
      <w:bookmarkStart w:id="30913" w:name="_Toc74915841"/>
      <w:bookmarkStart w:id="30914" w:name="_Toc76114466"/>
      <w:bookmarkStart w:id="30915" w:name="_Toc76544352"/>
      <w:bookmarkStart w:id="30916" w:name="_Toc82536474"/>
      <w:bookmarkStart w:id="30917" w:name="_Toc89952767"/>
      <w:bookmarkStart w:id="30918" w:name="_Toc98766583"/>
      <w:bookmarkStart w:id="30919" w:name="_Toc99702946"/>
      <w:bookmarkStart w:id="30920" w:name="_Toc106206732"/>
      <w:bookmarkStart w:id="30921" w:name="_Toc115080734"/>
      <w:bookmarkStart w:id="30922" w:name="_Toc120544964"/>
      <w:bookmarkStart w:id="30923" w:name="_Toc120545319"/>
      <w:bookmarkStart w:id="30924" w:name="_Toc120545935"/>
      <w:bookmarkStart w:id="30925" w:name="_Toc120606839"/>
      <w:bookmarkStart w:id="30926" w:name="_Toc120607193"/>
      <w:bookmarkStart w:id="30927" w:name="_Toc120607550"/>
      <w:bookmarkStart w:id="30928" w:name="_Toc120607913"/>
      <w:bookmarkStart w:id="30929" w:name="_Toc120608278"/>
      <w:bookmarkStart w:id="30930" w:name="_Toc120608658"/>
      <w:bookmarkStart w:id="30931" w:name="_Toc120609038"/>
      <w:bookmarkStart w:id="30932" w:name="_Toc120609429"/>
      <w:bookmarkStart w:id="30933" w:name="_Toc120609820"/>
      <w:bookmarkStart w:id="30934" w:name="_Toc120610221"/>
      <w:bookmarkStart w:id="30935" w:name="_Toc120610974"/>
      <w:bookmarkStart w:id="30936" w:name="_Toc120611383"/>
      <w:bookmarkStart w:id="30937" w:name="_Toc120611801"/>
      <w:bookmarkStart w:id="30938" w:name="_Toc120612221"/>
      <w:bookmarkStart w:id="30939" w:name="_Toc120612648"/>
      <w:bookmarkStart w:id="30940" w:name="_Toc120613077"/>
      <w:bookmarkStart w:id="30941" w:name="_Toc120613507"/>
      <w:bookmarkStart w:id="30942" w:name="_Toc120613937"/>
      <w:bookmarkStart w:id="30943" w:name="_Toc120614380"/>
      <w:bookmarkStart w:id="30944" w:name="_Toc120614839"/>
      <w:bookmarkStart w:id="30945" w:name="_Toc120615314"/>
      <w:bookmarkStart w:id="30946" w:name="_Toc120622522"/>
      <w:bookmarkStart w:id="30947" w:name="_Toc120623028"/>
      <w:bookmarkStart w:id="30948" w:name="_Toc120623666"/>
      <w:bookmarkStart w:id="30949" w:name="_Toc120624203"/>
      <w:bookmarkStart w:id="30950" w:name="_Toc120624740"/>
      <w:bookmarkStart w:id="30951" w:name="_Toc120625277"/>
      <w:bookmarkStart w:id="30952" w:name="_Toc120625814"/>
      <w:bookmarkStart w:id="30953" w:name="_Toc120626361"/>
      <w:bookmarkStart w:id="30954" w:name="_Toc120626917"/>
      <w:bookmarkStart w:id="30955" w:name="_Toc120627482"/>
      <w:bookmarkStart w:id="30956" w:name="_Toc120628058"/>
      <w:bookmarkStart w:id="30957" w:name="_Toc120628634"/>
      <w:bookmarkStart w:id="30958" w:name="_Toc120629219"/>
      <w:bookmarkStart w:id="30959" w:name="_Toc120629807"/>
      <w:bookmarkStart w:id="30960" w:name="_Toc120631308"/>
      <w:bookmarkStart w:id="30961" w:name="_Toc120631959"/>
      <w:bookmarkStart w:id="30962" w:name="_Toc120632609"/>
      <w:bookmarkStart w:id="30963" w:name="_Toc120633259"/>
      <w:bookmarkStart w:id="30964" w:name="_Toc120633909"/>
      <w:bookmarkStart w:id="30965" w:name="_Toc120634560"/>
      <w:bookmarkStart w:id="30966" w:name="_Toc120635211"/>
      <w:bookmarkStart w:id="30967" w:name="_Toc121754335"/>
      <w:bookmarkStart w:id="30968" w:name="_Toc121755005"/>
      <w:bookmarkStart w:id="30969" w:name="_Toc129108954"/>
      <w:bookmarkStart w:id="30970" w:name="_Toc129109619"/>
      <w:bookmarkStart w:id="30971" w:name="_Toc129110292"/>
      <w:bookmarkStart w:id="30972" w:name="_Toc130389412"/>
      <w:bookmarkStart w:id="30973" w:name="_Toc130390485"/>
      <w:bookmarkStart w:id="30974" w:name="_Toc130391173"/>
      <w:bookmarkStart w:id="30975" w:name="_Toc131624937"/>
      <w:bookmarkStart w:id="30976" w:name="_Toc137476370"/>
      <w:bookmarkStart w:id="30977" w:name="_Toc138873025"/>
      <w:bookmarkStart w:id="30978" w:name="_Toc138874611"/>
      <w:bookmarkStart w:id="30979" w:name="_Toc145525210"/>
      <w:bookmarkStart w:id="30980" w:name="_Toc153560335"/>
      <w:bookmarkStart w:id="309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2" w:name="_Toc169533237"/>
      <w:bookmarkStart w:id="30983" w:name="_Toc171519840"/>
      <w:bookmarkStart w:id="30984" w:name="_Toc176539573"/>
      <w:bookmarkStart w:id="30985" w:name="_Toc192246878"/>
      <w:bookmarkStart w:id="30986" w:name="_Toc210482669"/>
      <w:r w:rsidRPr="0035655D">
        <w:rPr>
          <w:color w:val="000000" w:themeColor="text1"/>
        </w:rPr>
        <w:t>10.6.3</w:t>
      </w:r>
      <w:r w:rsidRPr="0035655D">
        <w:rPr>
          <w:color w:val="000000" w:themeColor="text1"/>
        </w:rPr>
        <w:tab/>
        <w:t>Test purpose</w:t>
      </w:r>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87" w:name="_Toc21102870"/>
      <w:bookmarkStart w:id="30988" w:name="_Toc29810719"/>
      <w:bookmarkStart w:id="30989" w:name="_Toc36636071"/>
      <w:bookmarkStart w:id="30990" w:name="_Toc37273017"/>
      <w:bookmarkStart w:id="30991" w:name="_Toc45886097"/>
      <w:bookmarkStart w:id="30992" w:name="_Toc53183173"/>
      <w:bookmarkStart w:id="30993" w:name="_Toc58915840"/>
      <w:bookmarkStart w:id="30994" w:name="_Toc58918021"/>
      <w:bookmarkStart w:id="30995" w:name="_Toc66693890"/>
      <w:bookmarkStart w:id="30996" w:name="_Toc74915842"/>
      <w:bookmarkStart w:id="30997" w:name="_Toc76114467"/>
      <w:bookmarkStart w:id="30998" w:name="_Toc76544353"/>
      <w:bookmarkStart w:id="30999" w:name="_Toc82536475"/>
      <w:bookmarkStart w:id="31000" w:name="_Toc89952768"/>
      <w:bookmarkStart w:id="31001" w:name="_Toc98766584"/>
      <w:bookmarkStart w:id="31002" w:name="_Toc99702947"/>
      <w:bookmarkStart w:id="31003" w:name="_Toc106206733"/>
      <w:bookmarkStart w:id="31004" w:name="_Toc115080735"/>
      <w:bookmarkStart w:id="31005" w:name="_Toc120544965"/>
      <w:bookmarkStart w:id="31006" w:name="_Toc120545320"/>
      <w:bookmarkStart w:id="31007" w:name="_Toc120545936"/>
      <w:bookmarkStart w:id="31008" w:name="_Toc120606840"/>
      <w:bookmarkStart w:id="31009" w:name="_Toc120607194"/>
      <w:bookmarkStart w:id="31010" w:name="_Toc120607551"/>
      <w:bookmarkStart w:id="31011" w:name="_Toc120607914"/>
      <w:bookmarkStart w:id="31012" w:name="_Toc120608279"/>
      <w:bookmarkStart w:id="31013" w:name="_Toc120608659"/>
      <w:bookmarkStart w:id="31014" w:name="_Toc120609039"/>
      <w:bookmarkStart w:id="31015" w:name="_Toc120609430"/>
      <w:bookmarkStart w:id="31016" w:name="_Toc120609821"/>
      <w:bookmarkStart w:id="31017" w:name="_Toc120610222"/>
      <w:bookmarkStart w:id="31018" w:name="_Toc120610975"/>
      <w:bookmarkStart w:id="31019" w:name="_Toc120611384"/>
      <w:bookmarkStart w:id="31020" w:name="_Toc120611802"/>
      <w:bookmarkStart w:id="31021" w:name="_Toc120612222"/>
      <w:bookmarkStart w:id="31022" w:name="_Toc120612649"/>
      <w:bookmarkStart w:id="31023" w:name="_Toc120613078"/>
      <w:bookmarkStart w:id="31024" w:name="_Toc120613508"/>
      <w:bookmarkStart w:id="31025" w:name="_Toc120613938"/>
      <w:bookmarkStart w:id="31026" w:name="_Toc120614381"/>
      <w:bookmarkStart w:id="31027" w:name="_Toc120614840"/>
      <w:bookmarkStart w:id="31028" w:name="_Toc120615315"/>
      <w:bookmarkStart w:id="31029" w:name="_Toc120622523"/>
      <w:bookmarkStart w:id="31030" w:name="_Toc120623029"/>
      <w:bookmarkStart w:id="31031" w:name="_Toc120623667"/>
      <w:bookmarkStart w:id="31032" w:name="_Toc120624204"/>
      <w:bookmarkStart w:id="31033" w:name="_Toc120624741"/>
      <w:bookmarkStart w:id="31034" w:name="_Toc120625278"/>
      <w:bookmarkStart w:id="31035" w:name="_Toc120625815"/>
      <w:bookmarkStart w:id="31036" w:name="_Toc120626362"/>
      <w:bookmarkStart w:id="31037" w:name="_Toc120626918"/>
      <w:bookmarkStart w:id="31038" w:name="_Toc120627483"/>
      <w:bookmarkStart w:id="31039" w:name="_Toc120628059"/>
      <w:bookmarkStart w:id="31040" w:name="_Toc120628635"/>
      <w:bookmarkStart w:id="31041" w:name="_Toc120629220"/>
      <w:bookmarkStart w:id="31042" w:name="_Toc120629808"/>
      <w:bookmarkStart w:id="31043" w:name="_Toc120631309"/>
      <w:bookmarkStart w:id="31044" w:name="_Toc120631960"/>
      <w:bookmarkStart w:id="31045" w:name="_Toc120632610"/>
      <w:bookmarkStart w:id="31046" w:name="_Toc120633260"/>
      <w:bookmarkStart w:id="31047" w:name="_Toc120633910"/>
      <w:bookmarkStart w:id="31048" w:name="_Toc120634561"/>
      <w:bookmarkStart w:id="31049" w:name="_Toc120635212"/>
      <w:bookmarkStart w:id="31050" w:name="_Toc121754336"/>
      <w:bookmarkStart w:id="31051" w:name="_Toc121755006"/>
      <w:bookmarkStart w:id="31052" w:name="_Toc129108955"/>
      <w:bookmarkStart w:id="31053" w:name="_Toc129109620"/>
      <w:bookmarkStart w:id="31054" w:name="_Toc129110293"/>
      <w:bookmarkStart w:id="31055" w:name="_Toc130389413"/>
      <w:bookmarkStart w:id="31056" w:name="_Toc130390486"/>
      <w:bookmarkStart w:id="31057" w:name="_Toc130391174"/>
      <w:bookmarkStart w:id="31058" w:name="_Toc131624938"/>
      <w:bookmarkStart w:id="31059" w:name="_Toc137476371"/>
      <w:bookmarkStart w:id="31060" w:name="_Toc138873026"/>
      <w:bookmarkStart w:id="31061" w:name="_Toc138874612"/>
      <w:bookmarkStart w:id="31062" w:name="_Toc145525211"/>
      <w:bookmarkStart w:id="31063" w:name="_Toc153560336"/>
      <w:bookmarkStart w:id="31064" w:name="_Toc161647636"/>
      <w:bookmarkStart w:id="31065" w:name="_Toc169533238"/>
      <w:bookmarkStart w:id="31066" w:name="_Toc171519841"/>
      <w:bookmarkStart w:id="31067" w:name="_Toc176539574"/>
      <w:bookmarkStart w:id="31068" w:name="_Toc192246879"/>
      <w:bookmarkStart w:id="31069" w:name="_Toc210482670"/>
      <w:r w:rsidRPr="0035655D">
        <w:rPr>
          <w:color w:val="000000" w:themeColor="text1"/>
        </w:rPr>
        <w:t>10.6.4</w:t>
      </w:r>
      <w:r w:rsidRPr="0035655D">
        <w:rPr>
          <w:color w:val="000000" w:themeColor="text1"/>
        </w:rPr>
        <w:tab/>
        <w:t>Method of test</w:t>
      </w:r>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p>
    <w:p w14:paraId="290F0545" w14:textId="77777777" w:rsidR="00FA0AAA" w:rsidRPr="00E26D4A" w:rsidRDefault="00FA0AAA" w:rsidP="00FA0AAA">
      <w:pPr>
        <w:pStyle w:val="Heading4"/>
        <w:rPr>
          <w:i/>
          <w:iCs/>
          <w:lang w:eastAsia="sv-SE"/>
        </w:rPr>
      </w:pPr>
      <w:bookmarkStart w:id="31070" w:name="_Toc21102871"/>
      <w:bookmarkStart w:id="31071" w:name="_Toc29810720"/>
      <w:bookmarkStart w:id="31072" w:name="_Toc36636072"/>
      <w:bookmarkStart w:id="31073" w:name="_Toc37273018"/>
      <w:bookmarkStart w:id="31074" w:name="_Toc45886098"/>
      <w:bookmarkStart w:id="31075" w:name="_Toc53183174"/>
      <w:bookmarkStart w:id="31076" w:name="_Toc58915841"/>
      <w:bookmarkStart w:id="31077" w:name="_Toc58918022"/>
      <w:bookmarkStart w:id="31078" w:name="_Toc66693891"/>
      <w:bookmarkStart w:id="31079" w:name="_Toc74915843"/>
      <w:bookmarkStart w:id="31080" w:name="_Toc76114468"/>
      <w:bookmarkStart w:id="31081" w:name="_Toc76544354"/>
      <w:bookmarkStart w:id="31082" w:name="_Toc82536476"/>
      <w:bookmarkStart w:id="31083" w:name="_Toc89952769"/>
      <w:bookmarkStart w:id="31084" w:name="_Toc98766585"/>
      <w:bookmarkStart w:id="31085" w:name="_Toc99702948"/>
      <w:bookmarkStart w:id="31086" w:name="_Toc106206734"/>
      <w:bookmarkStart w:id="31087" w:name="_Toc115080736"/>
      <w:bookmarkStart w:id="31088" w:name="_Toc120544966"/>
      <w:bookmarkStart w:id="31089" w:name="_Toc120545321"/>
      <w:bookmarkStart w:id="31090" w:name="_Toc120545937"/>
      <w:bookmarkStart w:id="31091" w:name="_Toc120606841"/>
      <w:bookmarkStart w:id="31092" w:name="_Toc120607195"/>
      <w:bookmarkStart w:id="31093" w:name="_Toc120607552"/>
      <w:bookmarkStart w:id="31094" w:name="_Toc120607915"/>
      <w:bookmarkStart w:id="31095" w:name="_Toc120608280"/>
      <w:bookmarkStart w:id="31096" w:name="_Toc120608660"/>
      <w:bookmarkStart w:id="31097" w:name="_Toc120609040"/>
      <w:bookmarkStart w:id="31098" w:name="_Toc120609431"/>
      <w:bookmarkStart w:id="31099" w:name="_Toc120609822"/>
      <w:bookmarkStart w:id="31100" w:name="_Toc120610223"/>
      <w:bookmarkStart w:id="31101" w:name="_Toc120610976"/>
      <w:bookmarkStart w:id="31102" w:name="_Toc120611385"/>
      <w:bookmarkStart w:id="31103" w:name="_Toc120611803"/>
      <w:bookmarkStart w:id="31104" w:name="_Toc120612223"/>
      <w:bookmarkStart w:id="31105" w:name="_Toc120612650"/>
      <w:bookmarkStart w:id="31106" w:name="_Toc120613079"/>
      <w:bookmarkStart w:id="31107" w:name="_Toc120613509"/>
      <w:bookmarkStart w:id="31108" w:name="_Toc120613939"/>
      <w:bookmarkStart w:id="31109" w:name="_Toc120614382"/>
      <w:bookmarkStart w:id="31110" w:name="_Toc120614841"/>
      <w:bookmarkStart w:id="31111" w:name="_Toc120615316"/>
      <w:bookmarkStart w:id="31112" w:name="_Toc120622524"/>
      <w:bookmarkStart w:id="31113" w:name="_Toc120623030"/>
      <w:bookmarkStart w:id="31114" w:name="_Toc120623668"/>
      <w:bookmarkStart w:id="31115" w:name="_Toc120624205"/>
      <w:bookmarkStart w:id="31116" w:name="_Toc120624742"/>
      <w:bookmarkStart w:id="31117" w:name="_Toc120625279"/>
      <w:bookmarkStart w:id="31118" w:name="_Toc120625816"/>
      <w:bookmarkStart w:id="31119" w:name="_Toc120626363"/>
      <w:bookmarkStart w:id="31120" w:name="_Toc120626919"/>
      <w:bookmarkStart w:id="31121" w:name="_Toc120627484"/>
      <w:bookmarkStart w:id="31122" w:name="_Toc120628060"/>
      <w:bookmarkStart w:id="31123" w:name="_Toc120628636"/>
      <w:bookmarkStart w:id="31124" w:name="_Toc120629221"/>
      <w:bookmarkStart w:id="31125" w:name="_Toc120629809"/>
      <w:bookmarkStart w:id="31126" w:name="_Toc120631310"/>
      <w:bookmarkStart w:id="31127" w:name="_Toc120631961"/>
      <w:bookmarkStart w:id="31128" w:name="_Toc120632611"/>
      <w:bookmarkStart w:id="31129" w:name="_Toc120633261"/>
      <w:bookmarkStart w:id="31130" w:name="_Toc120633911"/>
      <w:bookmarkStart w:id="31131" w:name="_Toc120634562"/>
      <w:bookmarkStart w:id="31132" w:name="_Toc120635213"/>
      <w:bookmarkStart w:id="31133" w:name="_Toc121754337"/>
      <w:bookmarkStart w:id="31134" w:name="_Toc121755007"/>
      <w:bookmarkStart w:id="31135" w:name="_Toc129108956"/>
      <w:bookmarkStart w:id="31136" w:name="_Toc129109621"/>
      <w:bookmarkStart w:id="31137" w:name="_Toc129110294"/>
      <w:bookmarkStart w:id="31138" w:name="_Toc130389414"/>
      <w:bookmarkStart w:id="31139" w:name="_Toc130390487"/>
      <w:bookmarkStart w:id="31140" w:name="_Toc130391175"/>
      <w:bookmarkStart w:id="31141" w:name="_Toc131624939"/>
      <w:bookmarkStart w:id="31142" w:name="_Toc137476372"/>
      <w:bookmarkStart w:id="31143" w:name="_Toc138873027"/>
      <w:bookmarkStart w:id="31144" w:name="_Toc138874613"/>
      <w:bookmarkStart w:id="31145" w:name="_Toc145525212"/>
      <w:bookmarkStart w:id="31146" w:name="_Toc153560337"/>
      <w:bookmarkStart w:id="31147" w:name="_Toc161647637"/>
      <w:bookmarkStart w:id="31148" w:name="_Toc169533239"/>
      <w:bookmarkStart w:id="31149" w:name="_Toc171519842"/>
      <w:bookmarkStart w:id="31150" w:name="_Toc176539575"/>
      <w:bookmarkStart w:id="31151" w:name="_Toc192246880"/>
      <w:bookmarkStart w:id="31152" w:name="_Toc210482671"/>
      <w:r w:rsidRPr="00E26D4A">
        <w:rPr>
          <w:lang w:eastAsia="sv-SE"/>
        </w:rPr>
        <w:t>10.6.4.1</w:t>
      </w:r>
      <w:r w:rsidRPr="00E26D4A">
        <w:rPr>
          <w:lang w:eastAsia="sv-SE"/>
        </w:rPr>
        <w:tab/>
        <w:t>Initial conditions</w:t>
      </w:r>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3" w:name="_Toc21102872"/>
      <w:bookmarkStart w:id="31154" w:name="_Toc29810721"/>
      <w:bookmarkStart w:id="31155" w:name="_Toc36636073"/>
      <w:bookmarkStart w:id="31156" w:name="_Toc37273019"/>
      <w:bookmarkStart w:id="31157" w:name="_Toc45886099"/>
      <w:bookmarkStart w:id="31158" w:name="_Toc53183175"/>
      <w:bookmarkStart w:id="31159" w:name="_Toc58915842"/>
      <w:bookmarkStart w:id="31160" w:name="_Toc58918023"/>
      <w:bookmarkStart w:id="31161" w:name="_Toc66693892"/>
      <w:bookmarkStart w:id="31162" w:name="_Toc74915844"/>
      <w:bookmarkStart w:id="31163" w:name="_Toc76114469"/>
      <w:bookmarkStart w:id="31164" w:name="_Toc76544355"/>
      <w:bookmarkStart w:id="31165" w:name="_Toc82536477"/>
      <w:bookmarkStart w:id="31166" w:name="_Toc89952770"/>
      <w:bookmarkStart w:id="31167" w:name="_Toc98766586"/>
      <w:bookmarkStart w:id="31168" w:name="_Toc99702949"/>
      <w:bookmarkStart w:id="31169" w:name="_Toc106206735"/>
      <w:bookmarkStart w:id="31170" w:name="_Toc115080737"/>
      <w:bookmarkStart w:id="31171" w:name="_Toc120544967"/>
      <w:bookmarkStart w:id="31172" w:name="_Toc120545322"/>
      <w:bookmarkStart w:id="31173" w:name="_Toc120545938"/>
      <w:bookmarkStart w:id="31174" w:name="_Toc120606842"/>
      <w:bookmarkStart w:id="31175" w:name="_Toc120607196"/>
      <w:bookmarkStart w:id="31176" w:name="_Toc120607553"/>
      <w:bookmarkStart w:id="31177" w:name="_Toc120607916"/>
      <w:bookmarkStart w:id="31178" w:name="_Toc120608281"/>
      <w:bookmarkStart w:id="31179" w:name="_Toc120608661"/>
      <w:bookmarkStart w:id="31180" w:name="_Toc120609041"/>
      <w:bookmarkStart w:id="31181" w:name="_Toc120609432"/>
      <w:bookmarkStart w:id="31182" w:name="_Toc120609823"/>
      <w:bookmarkStart w:id="31183" w:name="_Toc120610224"/>
      <w:bookmarkStart w:id="31184" w:name="_Toc120610977"/>
      <w:bookmarkStart w:id="31185" w:name="_Toc120611386"/>
      <w:bookmarkStart w:id="31186" w:name="_Toc120611804"/>
      <w:bookmarkStart w:id="31187" w:name="_Toc120612224"/>
      <w:bookmarkStart w:id="31188" w:name="_Toc120612651"/>
      <w:bookmarkStart w:id="31189" w:name="_Toc120613080"/>
      <w:bookmarkStart w:id="31190" w:name="_Toc120613510"/>
      <w:bookmarkStart w:id="31191" w:name="_Toc120613940"/>
      <w:bookmarkStart w:id="31192" w:name="_Toc120614383"/>
      <w:bookmarkStart w:id="31193" w:name="_Toc120614842"/>
      <w:bookmarkStart w:id="31194" w:name="_Toc120615317"/>
      <w:bookmarkStart w:id="31195" w:name="_Toc120622525"/>
      <w:bookmarkStart w:id="31196" w:name="_Toc120623031"/>
      <w:bookmarkStart w:id="31197" w:name="_Toc120623669"/>
      <w:bookmarkStart w:id="31198" w:name="_Toc120624206"/>
      <w:bookmarkStart w:id="31199" w:name="_Toc120624743"/>
      <w:bookmarkStart w:id="31200" w:name="_Toc120625280"/>
      <w:bookmarkStart w:id="31201" w:name="_Toc120625817"/>
      <w:bookmarkStart w:id="31202" w:name="_Toc120626364"/>
      <w:bookmarkStart w:id="31203" w:name="_Toc120626920"/>
      <w:bookmarkStart w:id="31204" w:name="_Toc120627485"/>
      <w:bookmarkStart w:id="31205" w:name="_Toc120628061"/>
      <w:bookmarkStart w:id="31206" w:name="_Toc120628637"/>
      <w:bookmarkStart w:id="31207" w:name="_Toc120629222"/>
      <w:bookmarkStart w:id="31208" w:name="_Toc120629810"/>
      <w:bookmarkStart w:id="31209" w:name="_Toc120631311"/>
      <w:bookmarkStart w:id="31210" w:name="_Toc120631962"/>
      <w:bookmarkStart w:id="31211" w:name="_Toc120632612"/>
      <w:bookmarkStart w:id="31212" w:name="_Toc120633262"/>
      <w:bookmarkStart w:id="31213" w:name="_Toc120633912"/>
      <w:bookmarkStart w:id="31214" w:name="_Toc120634563"/>
      <w:bookmarkStart w:id="31215" w:name="_Toc120635214"/>
      <w:bookmarkStart w:id="31216" w:name="_Toc121754338"/>
      <w:bookmarkStart w:id="31217" w:name="_Toc121755008"/>
      <w:bookmarkStart w:id="31218" w:name="_Toc129108957"/>
      <w:bookmarkStart w:id="31219" w:name="_Toc129109622"/>
      <w:bookmarkStart w:id="31220" w:name="_Toc129110295"/>
      <w:bookmarkStart w:id="31221" w:name="_Toc130389415"/>
      <w:bookmarkStart w:id="31222" w:name="_Toc130390488"/>
      <w:bookmarkStart w:id="31223" w:name="_Toc130391176"/>
      <w:bookmarkStart w:id="31224" w:name="_Toc131624940"/>
      <w:bookmarkStart w:id="31225" w:name="_Toc137476373"/>
      <w:bookmarkStart w:id="31226" w:name="_Toc138873028"/>
      <w:bookmarkStart w:id="31227" w:name="_Toc138874614"/>
      <w:bookmarkStart w:id="31228" w:name="_Toc145525213"/>
      <w:bookmarkStart w:id="31229" w:name="_Toc153560338"/>
      <w:bookmarkStart w:id="31230" w:name="_Toc161647638"/>
      <w:bookmarkStart w:id="31231" w:name="_Toc169533240"/>
      <w:bookmarkStart w:id="31232" w:name="_Toc171519843"/>
      <w:bookmarkStart w:id="31233" w:name="_Toc176539576"/>
      <w:bookmarkStart w:id="31234" w:name="_Toc192246881"/>
      <w:bookmarkStart w:id="31235" w:name="_Toc210482672"/>
      <w:r w:rsidRPr="00E26D4A">
        <w:rPr>
          <w:lang w:eastAsia="sv-SE"/>
        </w:rPr>
        <w:t>10.6.4.2</w:t>
      </w:r>
      <w:r w:rsidRPr="00E26D4A">
        <w:rPr>
          <w:lang w:eastAsia="sv-SE"/>
        </w:rPr>
        <w:tab/>
        <w:t>Procedure</w:t>
      </w:r>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lastRenderedPageBreak/>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1236" w:name="_Toc21102876"/>
      <w:bookmarkStart w:id="31237" w:name="_Toc29810725"/>
      <w:bookmarkStart w:id="31238" w:name="_Toc36636077"/>
      <w:bookmarkStart w:id="31239" w:name="_Toc37273023"/>
      <w:bookmarkStart w:id="31240" w:name="_Toc45886103"/>
      <w:bookmarkStart w:id="31241" w:name="_Toc53183179"/>
      <w:bookmarkStart w:id="31242" w:name="_Toc58915846"/>
      <w:bookmarkStart w:id="31243" w:name="_Toc58918027"/>
      <w:bookmarkStart w:id="31244" w:name="_Toc66693896"/>
      <w:bookmarkStart w:id="31245" w:name="_Toc74915848"/>
      <w:bookmarkStart w:id="31246" w:name="_Toc76114473"/>
      <w:bookmarkStart w:id="31247" w:name="_Toc76544359"/>
      <w:bookmarkStart w:id="31248" w:name="_Toc82536481"/>
      <w:bookmarkStart w:id="31249" w:name="_Toc89952774"/>
      <w:bookmarkStart w:id="31250" w:name="_Toc98766590"/>
      <w:bookmarkStart w:id="31251" w:name="_Toc99702953"/>
      <w:bookmarkStart w:id="31252" w:name="_Toc106206739"/>
      <w:bookmarkStart w:id="31253" w:name="_Toc115080741"/>
      <w:bookmarkStart w:id="31254" w:name="_Toc120544968"/>
      <w:bookmarkStart w:id="31255" w:name="_Toc120545323"/>
      <w:bookmarkStart w:id="31256" w:name="_Toc120545939"/>
      <w:bookmarkStart w:id="31257" w:name="_Toc120606843"/>
      <w:bookmarkStart w:id="31258" w:name="_Toc120607197"/>
      <w:bookmarkStart w:id="31259" w:name="_Toc120607554"/>
      <w:bookmarkStart w:id="31260" w:name="_Toc120607917"/>
      <w:bookmarkStart w:id="31261" w:name="_Toc120608282"/>
      <w:bookmarkStart w:id="31262" w:name="_Toc120608662"/>
      <w:bookmarkStart w:id="31263" w:name="_Toc120609042"/>
      <w:bookmarkStart w:id="31264" w:name="_Toc120609433"/>
      <w:bookmarkStart w:id="31265" w:name="_Toc120609824"/>
      <w:bookmarkStart w:id="31266" w:name="_Toc120610225"/>
      <w:bookmarkStart w:id="31267" w:name="_Toc120610978"/>
      <w:bookmarkStart w:id="31268" w:name="_Toc120611387"/>
      <w:bookmarkStart w:id="31269" w:name="_Toc120611805"/>
      <w:bookmarkStart w:id="31270" w:name="_Toc120612225"/>
      <w:bookmarkStart w:id="31271" w:name="_Toc120612652"/>
      <w:bookmarkStart w:id="31272" w:name="_Toc120613081"/>
      <w:bookmarkStart w:id="31273" w:name="_Toc120613511"/>
      <w:bookmarkStart w:id="31274" w:name="_Toc120613941"/>
      <w:bookmarkStart w:id="31275" w:name="_Toc120614384"/>
      <w:bookmarkStart w:id="31276" w:name="_Toc120614843"/>
      <w:bookmarkStart w:id="31277" w:name="_Toc120615318"/>
      <w:bookmarkStart w:id="31278" w:name="_Toc120622526"/>
      <w:bookmarkStart w:id="31279" w:name="_Toc120623032"/>
      <w:bookmarkStart w:id="31280" w:name="_Toc120623670"/>
      <w:bookmarkStart w:id="31281" w:name="_Toc120624207"/>
      <w:bookmarkStart w:id="31282" w:name="_Toc120624744"/>
      <w:bookmarkStart w:id="31283" w:name="_Toc120625281"/>
      <w:bookmarkStart w:id="31284" w:name="_Toc120625818"/>
      <w:bookmarkStart w:id="31285" w:name="_Toc120626365"/>
      <w:bookmarkStart w:id="31286" w:name="_Toc120626921"/>
      <w:bookmarkStart w:id="31287" w:name="_Toc120627486"/>
      <w:bookmarkStart w:id="31288" w:name="_Toc120628062"/>
      <w:bookmarkStart w:id="31289" w:name="_Toc120628638"/>
      <w:bookmarkStart w:id="31290" w:name="_Toc120629223"/>
      <w:bookmarkStart w:id="31291" w:name="_Toc120629811"/>
      <w:bookmarkStart w:id="31292" w:name="_Toc120631312"/>
      <w:bookmarkStart w:id="31293" w:name="_Toc120631963"/>
      <w:bookmarkStart w:id="31294" w:name="_Toc120632613"/>
      <w:bookmarkStart w:id="31295" w:name="_Toc120633263"/>
      <w:bookmarkStart w:id="31296" w:name="_Toc120633913"/>
      <w:bookmarkStart w:id="31297" w:name="_Toc120634564"/>
      <w:bookmarkStart w:id="31298" w:name="_Toc120635215"/>
      <w:bookmarkStart w:id="31299" w:name="_Toc121754339"/>
      <w:bookmarkStart w:id="31300" w:name="_Toc121755009"/>
      <w:bookmarkStart w:id="31301" w:name="_Toc129108958"/>
      <w:bookmarkStart w:id="31302" w:name="_Toc129109623"/>
      <w:bookmarkStart w:id="31303" w:name="_Toc129110296"/>
      <w:bookmarkStart w:id="31304" w:name="_Toc130389416"/>
      <w:bookmarkStart w:id="31305" w:name="_Toc130390489"/>
      <w:bookmarkStart w:id="31306" w:name="_Toc130391177"/>
      <w:bookmarkStart w:id="31307" w:name="_Toc131624941"/>
      <w:bookmarkStart w:id="31308" w:name="_Toc137476374"/>
      <w:bookmarkStart w:id="31309" w:name="_Toc138873029"/>
      <w:bookmarkStart w:id="31310" w:name="_Toc138874615"/>
      <w:bookmarkStart w:id="31311" w:name="_Toc145525214"/>
      <w:bookmarkStart w:id="31312" w:name="_Toc153560339"/>
      <w:bookmarkStart w:id="31313" w:name="_Toc161647639"/>
      <w:bookmarkStart w:id="31314" w:name="_Toc169533241"/>
      <w:bookmarkStart w:id="31315" w:name="_Toc171519844"/>
      <w:bookmarkStart w:id="31316" w:name="_Toc176539577"/>
      <w:bookmarkStart w:id="31317" w:name="_Toc192246882"/>
      <w:bookmarkStart w:id="31318" w:name="_Toc21048267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1314"/>
      <w:bookmarkEnd w:id="31315"/>
      <w:bookmarkEnd w:id="31316"/>
      <w:bookmarkEnd w:id="31317"/>
      <w:bookmarkEnd w:id="313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4pt;height:30.6pt" o:ole="">
                  <v:imagedata r:id="rId58" o:title=""/>
                </v:shape>
                <o:OLEObject Type="Embed" ProgID="Equation.3" ShapeID="_x0000_i1050" DrawAspect="Content" ObjectID="_1821095091"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19" w:name="_Toc169533242"/>
      <w:bookmarkStart w:id="31320" w:name="_Toc171519845"/>
      <w:bookmarkStart w:id="31321" w:name="_Toc176539578"/>
      <w:bookmarkStart w:id="31322" w:name="_Toc192246883"/>
      <w:bookmarkStart w:id="31323" w:name="_Toc210482674"/>
      <w:r>
        <w:rPr>
          <w:color w:val="000000" w:themeColor="text1"/>
        </w:rPr>
        <w:lastRenderedPageBreak/>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19"/>
      <w:bookmarkEnd w:id="31320"/>
      <w:bookmarkEnd w:id="31321"/>
      <w:bookmarkEnd w:id="31322"/>
      <w:bookmarkEnd w:id="3132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4" w:name="_Toc120544969"/>
            <w:bookmarkStart w:id="31325" w:name="_Toc120545324"/>
            <w:bookmarkStart w:id="31326" w:name="_Toc120545940"/>
            <w:bookmarkStart w:id="31327" w:name="_Toc120606844"/>
            <w:bookmarkStart w:id="31328" w:name="_Toc120607198"/>
            <w:bookmarkStart w:id="31329" w:name="_Toc120607555"/>
            <w:bookmarkStart w:id="31330" w:name="_Toc120607918"/>
            <w:bookmarkStart w:id="31331" w:name="_Toc120608283"/>
            <w:bookmarkStart w:id="31332" w:name="_Toc120608663"/>
            <w:bookmarkStart w:id="31333" w:name="_Toc120609043"/>
            <w:bookmarkStart w:id="31334" w:name="_Toc120609434"/>
            <w:bookmarkStart w:id="31335" w:name="_Toc120609825"/>
            <w:bookmarkStart w:id="31336" w:name="_Toc120610226"/>
            <w:bookmarkStart w:id="31337" w:name="_Toc120610979"/>
            <w:bookmarkStart w:id="31338" w:name="_Toc120611388"/>
            <w:bookmarkStart w:id="31339" w:name="_Toc120611806"/>
            <w:bookmarkStart w:id="31340" w:name="_Toc120612226"/>
            <w:bookmarkStart w:id="31341" w:name="_Toc120612653"/>
            <w:bookmarkStart w:id="31342" w:name="_Toc120613082"/>
            <w:bookmarkStart w:id="31343" w:name="_Toc120613512"/>
            <w:bookmarkStart w:id="31344" w:name="_Toc120613942"/>
            <w:bookmarkStart w:id="31345" w:name="_Toc120614385"/>
            <w:bookmarkStart w:id="31346" w:name="_Toc120614844"/>
            <w:bookmarkStart w:id="31347" w:name="_Toc120615319"/>
            <w:bookmarkStart w:id="31348" w:name="_Toc120622527"/>
            <w:bookmarkStart w:id="31349" w:name="_Toc120623033"/>
            <w:bookmarkStart w:id="31350" w:name="_Toc120623671"/>
            <w:bookmarkStart w:id="31351" w:name="_Toc120624208"/>
            <w:bookmarkStart w:id="31352" w:name="_Toc120624745"/>
            <w:bookmarkStart w:id="31353" w:name="_Toc120625282"/>
            <w:bookmarkStart w:id="31354" w:name="_Toc120625819"/>
            <w:bookmarkStart w:id="31355" w:name="_Toc120626366"/>
            <w:bookmarkStart w:id="31356" w:name="_Toc120626922"/>
            <w:bookmarkStart w:id="31357" w:name="_Toc120627487"/>
            <w:bookmarkStart w:id="31358" w:name="_Toc120628063"/>
            <w:bookmarkStart w:id="31359" w:name="_Toc120628639"/>
            <w:bookmarkStart w:id="31360" w:name="_Toc120629224"/>
            <w:bookmarkStart w:id="31361" w:name="_Toc120629812"/>
            <w:bookmarkStart w:id="31362" w:name="_Toc120631313"/>
            <w:bookmarkStart w:id="31363" w:name="_Toc120631964"/>
            <w:bookmarkStart w:id="31364" w:name="_Toc120632614"/>
            <w:bookmarkStart w:id="31365" w:name="_Toc120633264"/>
            <w:bookmarkStart w:id="31366" w:name="_Toc120633914"/>
            <w:bookmarkStart w:id="31367" w:name="_Toc120634565"/>
            <w:bookmarkStart w:id="31368" w:name="_Toc120635216"/>
            <w:bookmarkStart w:id="31369" w:name="_Toc121754340"/>
            <w:bookmarkStart w:id="31370" w:name="_Toc121755010"/>
            <w:bookmarkStart w:id="31371" w:name="_Toc129108959"/>
            <w:bookmarkStart w:id="31372" w:name="_Toc129109624"/>
            <w:bookmarkStart w:id="31373" w:name="_Toc129110297"/>
            <w:bookmarkStart w:id="31374" w:name="_Toc130389417"/>
            <w:bookmarkStart w:id="31375" w:name="_Toc130390490"/>
            <w:bookmarkStart w:id="31376" w:name="_Toc130391178"/>
            <w:bookmarkStart w:id="31377" w:name="_Toc131624942"/>
            <w:bookmarkStart w:id="31378" w:name="_Toc137476375"/>
            <w:bookmarkStart w:id="31379" w:name="_Toc138873030"/>
            <w:bookmarkStart w:id="31380" w:name="_Toc138874616"/>
            <w:bookmarkStart w:id="31381" w:name="_Toc145525215"/>
            <w:bookmarkStart w:id="31382" w:name="_Toc153560340"/>
            <w:bookmarkStart w:id="31383" w:name="_Toc161647640"/>
            <w:bookmarkStart w:id="31384" w:name="_Toc169533243"/>
            <w:bookmarkStart w:id="31385" w:name="_Toc171519846"/>
            <w:bookmarkStart w:id="3138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1387" w:name="_Toc192246884"/>
      <w:bookmarkStart w:id="31388" w:name="_Toc210482675"/>
      <w:r>
        <w:rPr>
          <w:rFonts w:hint="eastAsia"/>
          <w:lang w:eastAsia="zh-CN"/>
        </w:rPr>
        <w:t>10.7</w:t>
      </w:r>
      <w:r>
        <w:rPr>
          <w:rFonts w:hint="eastAsia"/>
          <w:lang w:eastAsia="zh-CN"/>
        </w:rPr>
        <w:tab/>
        <w:t>OTA receiver spurious emissions</w:t>
      </w:r>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89" w:name="_Toc120544970"/>
      <w:bookmarkStart w:id="31390" w:name="_Toc120545325"/>
      <w:bookmarkStart w:id="31391" w:name="_Toc120545941"/>
      <w:bookmarkStart w:id="31392" w:name="_Toc120606845"/>
      <w:bookmarkStart w:id="31393" w:name="_Toc120607199"/>
      <w:bookmarkStart w:id="31394" w:name="_Toc120607556"/>
      <w:bookmarkStart w:id="31395" w:name="_Toc120607919"/>
      <w:bookmarkStart w:id="31396" w:name="_Toc120608284"/>
      <w:bookmarkStart w:id="31397" w:name="_Toc120608664"/>
      <w:bookmarkStart w:id="31398" w:name="_Toc120609044"/>
      <w:bookmarkStart w:id="31399" w:name="_Toc120609435"/>
      <w:bookmarkStart w:id="31400" w:name="_Toc120609826"/>
      <w:bookmarkStart w:id="31401" w:name="_Toc120610227"/>
      <w:bookmarkStart w:id="31402" w:name="_Toc120610980"/>
      <w:bookmarkStart w:id="31403" w:name="_Toc120611389"/>
      <w:bookmarkStart w:id="31404" w:name="_Toc120611807"/>
      <w:bookmarkStart w:id="31405" w:name="_Toc120612227"/>
      <w:bookmarkStart w:id="31406" w:name="_Toc120612654"/>
      <w:bookmarkStart w:id="31407" w:name="_Toc120613083"/>
      <w:bookmarkStart w:id="31408" w:name="_Toc120613513"/>
      <w:bookmarkStart w:id="31409" w:name="_Toc120613943"/>
      <w:bookmarkStart w:id="31410" w:name="_Toc120614386"/>
      <w:bookmarkStart w:id="31411" w:name="_Toc120614845"/>
      <w:bookmarkStart w:id="31412" w:name="_Toc120615320"/>
      <w:bookmarkStart w:id="31413" w:name="_Toc120622528"/>
      <w:bookmarkStart w:id="31414" w:name="_Toc120623034"/>
      <w:bookmarkStart w:id="31415" w:name="_Toc120623672"/>
      <w:bookmarkStart w:id="31416" w:name="_Toc120624209"/>
      <w:bookmarkStart w:id="31417" w:name="_Toc120624746"/>
      <w:bookmarkStart w:id="31418" w:name="_Toc120625283"/>
      <w:bookmarkStart w:id="31419" w:name="_Toc120625820"/>
      <w:bookmarkStart w:id="31420" w:name="_Toc120626367"/>
      <w:bookmarkStart w:id="31421" w:name="_Toc120626923"/>
      <w:bookmarkStart w:id="31422" w:name="_Toc120627488"/>
      <w:bookmarkStart w:id="31423" w:name="_Toc120628064"/>
      <w:bookmarkStart w:id="31424" w:name="_Toc120628640"/>
      <w:bookmarkStart w:id="31425" w:name="_Toc120629225"/>
      <w:bookmarkStart w:id="31426" w:name="_Toc120629813"/>
      <w:bookmarkStart w:id="31427" w:name="_Toc120631314"/>
      <w:bookmarkStart w:id="31428" w:name="_Toc120631965"/>
      <w:bookmarkStart w:id="31429" w:name="_Toc120632615"/>
      <w:bookmarkStart w:id="31430" w:name="_Toc120633265"/>
      <w:bookmarkStart w:id="31431" w:name="_Toc120633915"/>
      <w:bookmarkStart w:id="31432" w:name="_Toc120634566"/>
      <w:bookmarkStart w:id="31433" w:name="_Toc120635217"/>
      <w:bookmarkStart w:id="31434" w:name="_Toc121754341"/>
      <w:bookmarkStart w:id="31435" w:name="_Toc121755011"/>
      <w:bookmarkStart w:id="31436" w:name="_Toc129108960"/>
      <w:bookmarkStart w:id="31437" w:name="_Toc129109625"/>
      <w:bookmarkStart w:id="31438" w:name="_Toc129110298"/>
      <w:bookmarkStart w:id="31439" w:name="_Toc130389418"/>
      <w:bookmarkStart w:id="31440" w:name="_Toc130390491"/>
      <w:bookmarkStart w:id="31441" w:name="_Toc130391179"/>
      <w:bookmarkStart w:id="31442" w:name="_Toc131624943"/>
      <w:bookmarkStart w:id="31443" w:name="_Toc137476376"/>
      <w:bookmarkStart w:id="31444" w:name="_Toc138873031"/>
      <w:bookmarkStart w:id="31445" w:name="_Toc138874617"/>
      <w:bookmarkStart w:id="31446" w:name="_Toc145525216"/>
      <w:bookmarkStart w:id="31447" w:name="_Toc153560341"/>
      <w:bookmarkStart w:id="31448" w:name="_Toc161647641"/>
      <w:bookmarkStart w:id="31449" w:name="_Toc169533244"/>
      <w:bookmarkStart w:id="31450" w:name="_Toc171519847"/>
      <w:bookmarkStart w:id="31451" w:name="_Toc176539580"/>
      <w:bookmarkStart w:id="31452" w:name="_Toc192246885"/>
      <w:bookmarkStart w:id="31453" w:name="_Toc210482676"/>
      <w:r>
        <w:rPr>
          <w:rFonts w:hint="eastAsia"/>
          <w:lang w:eastAsia="zh-CN"/>
        </w:rPr>
        <w:t>10.8</w:t>
      </w:r>
      <w:r>
        <w:rPr>
          <w:rFonts w:hint="eastAsia"/>
          <w:lang w:eastAsia="zh-CN"/>
        </w:rPr>
        <w:tab/>
        <w:t>OTA receiver intermodulation</w:t>
      </w:r>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4" w:name="_Toc120628641"/>
      <w:bookmarkStart w:id="31455" w:name="_Toc120629226"/>
      <w:bookmarkStart w:id="31456" w:name="_Toc120629814"/>
      <w:bookmarkStart w:id="31457" w:name="_Toc120631315"/>
      <w:bookmarkStart w:id="31458" w:name="_Toc120631966"/>
      <w:bookmarkStart w:id="31459" w:name="_Toc120632616"/>
      <w:bookmarkStart w:id="31460" w:name="_Toc120633266"/>
      <w:bookmarkStart w:id="31461" w:name="_Toc120633916"/>
      <w:bookmarkStart w:id="31462" w:name="_Toc120634567"/>
      <w:bookmarkStart w:id="31463" w:name="_Toc120635218"/>
      <w:bookmarkStart w:id="31464" w:name="_Toc121754342"/>
      <w:bookmarkStart w:id="31465" w:name="_Toc121755012"/>
      <w:bookmarkStart w:id="31466" w:name="_Toc129108961"/>
      <w:bookmarkStart w:id="31467" w:name="_Toc129109626"/>
      <w:bookmarkStart w:id="31468" w:name="_Toc129110299"/>
      <w:bookmarkStart w:id="31469" w:name="_Toc130389419"/>
      <w:bookmarkStart w:id="31470" w:name="_Toc130390492"/>
      <w:bookmarkStart w:id="31471" w:name="_Toc130391180"/>
      <w:bookmarkStart w:id="31472" w:name="_Toc131624944"/>
      <w:bookmarkStart w:id="31473" w:name="_Toc137476377"/>
      <w:bookmarkStart w:id="31474" w:name="_Toc138873032"/>
      <w:bookmarkStart w:id="31475" w:name="_Toc138874618"/>
      <w:bookmarkStart w:id="31476" w:name="_Toc145525217"/>
      <w:bookmarkStart w:id="31477" w:name="_Toc153560342"/>
      <w:bookmarkStart w:id="31478" w:name="_Toc161647642"/>
      <w:bookmarkStart w:id="31479" w:name="_Toc169533245"/>
      <w:bookmarkStart w:id="31480" w:name="_Toc171519848"/>
      <w:bookmarkStart w:id="31481" w:name="_Toc176539581"/>
      <w:bookmarkStart w:id="31482" w:name="_Toc192246886"/>
      <w:bookmarkStart w:id="31483"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p>
    <w:p w14:paraId="330CE337" w14:textId="77777777" w:rsidR="00D81F6B" w:rsidRPr="007F3772" w:rsidRDefault="00D81F6B" w:rsidP="003267B6">
      <w:pPr>
        <w:pStyle w:val="Heading3"/>
        <w:rPr>
          <w:rFonts w:eastAsia="DengXian"/>
          <w:lang w:eastAsia="sv-SE"/>
        </w:rPr>
      </w:pPr>
      <w:bookmarkStart w:id="31484" w:name="_Toc82536508"/>
      <w:bookmarkStart w:id="31485" w:name="_Toc76544386"/>
      <w:bookmarkStart w:id="31486" w:name="_Toc66693923"/>
      <w:bookmarkStart w:id="31487" w:name="_Toc29810752"/>
      <w:bookmarkStart w:id="31488" w:name="_Toc37273050"/>
      <w:bookmarkStart w:id="31489" w:name="_Toc58915873"/>
      <w:bookmarkStart w:id="31490" w:name="_Toc74915875"/>
      <w:bookmarkStart w:id="31491" w:name="_Toc106206766"/>
      <w:bookmarkStart w:id="31492" w:name="_Toc99702980"/>
      <w:bookmarkStart w:id="31493" w:name="_Toc89952801"/>
      <w:bookmarkStart w:id="31494" w:name="_Toc76114500"/>
      <w:bookmarkStart w:id="31495" w:name="_Toc21102903"/>
      <w:bookmarkStart w:id="31496" w:name="_Toc45886130"/>
      <w:bookmarkStart w:id="31497" w:name="_Toc53183206"/>
      <w:bookmarkStart w:id="31498" w:name="_Toc58918054"/>
      <w:bookmarkStart w:id="31499" w:name="_Toc36636104"/>
      <w:bookmarkStart w:id="31500" w:name="_Toc98766617"/>
      <w:bookmarkStart w:id="31501" w:name="_Toc120628642"/>
      <w:bookmarkStart w:id="31502" w:name="_Toc120629227"/>
      <w:bookmarkStart w:id="31503" w:name="_Toc120629815"/>
      <w:bookmarkStart w:id="31504" w:name="_Toc120631316"/>
      <w:bookmarkStart w:id="31505" w:name="_Toc120631967"/>
      <w:bookmarkStart w:id="31506" w:name="_Toc120632617"/>
      <w:bookmarkStart w:id="31507" w:name="_Toc120633267"/>
      <w:bookmarkStart w:id="31508" w:name="_Toc120633917"/>
      <w:bookmarkStart w:id="31509" w:name="_Toc120634568"/>
      <w:bookmarkStart w:id="31510" w:name="_Toc120635219"/>
      <w:bookmarkStart w:id="31511" w:name="_Toc121754343"/>
      <w:bookmarkStart w:id="31512" w:name="_Toc121755013"/>
      <w:bookmarkStart w:id="31513" w:name="_Toc129108962"/>
      <w:bookmarkStart w:id="31514" w:name="_Toc129109627"/>
      <w:bookmarkStart w:id="31515" w:name="_Toc129110300"/>
      <w:bookmarkStart w:id="31516" w:name="_Toc130389420"/>
      <w:bookmarkStart w:id="31517" w:name="_Toc130390493"/>
      <w:bookmarkStart w:id="31518" w:name="_Toc130391181"/>
      <w:bookmarkStart w:id="31519" w:name="_Toc131624945"/>
      <w:bookmarkStart w:id="31520" w:name="_Toc137476378"/>
      <w:bookmarkStart w:id="31521" w:name="_Toc138873033"/>
      <w:bookmarkStart w:id="31522" w:name="_Toc138874619"/>
      <w:bookmarkStart w:id="31523" w:name="_Toc145525218"/>
      <w:bookmarkStart w:id="31524" w:name="_Toc153560343"/>
      <w:bookmarkStart w:id="31525" w:name="_Toc161647643"/>
      <w:bookmarkStart w:id="31526" w:name="_Toc169533246"/>
      <w:bookmarkStart w:id="31527" w:name="_Toc171519849"/>
      <w:bookmarkStart w:id="31528" w:name="_Toc176539582"/>
      <w:bookmarkStart w:id="31529" w:name="_Toc192246887"/>
      <w:bookmarkStart w:id="31530"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1" w:name="_Toc82536509"/>
      <w:bookmarkStart w:id="31532" w:name="_Toc106206767"/>
      <w:bookmarkStart w:id="31533" w:name="_Toc21102904"/>
      <w:bookmarkStart w:id="31534" w:name="_Toc74915876"/>
      <w:bookmarkStart w:id="31535" w:name="_Toc99702981"/>
      <w:bookmarkStart w:id="31536" w:name="_Toc58918055"/>
      <w:bookmarkStart w:id="31537" w:name="_Toc98766618"/>
      <w:bookmarkStart w:id="31538" w:name="_Toc45886131"/>
      <w:bookmarkStart w:id="31539" w:name="_Toc53183207"/>
      <w:bookmarkStart w:id="31540" w:name="_Toc89952802"/>
      <w:bookmarkStart w:id="31541" w:name="_Toc76114501"/>
      <w:bookmarkStart w:id="31542" w:name="_Toc76544387"/>
      <w:bookmarkStart w:id="31543" w:name="_Toc58915874"/>
      <w:bookmarkStart w:id="31544" w:name="_Toc36636105"/>
      <w:bookmarkStart w:id="31545" w:name="_Toc37273051"/>
      <w:bookmarkStart w:id="31546" w:name="_Toc29810753"/>
      <w:bookmarkStart w:id="31547" w:name="_Toc66693924"/>
      <w:bookmarkStart w:id="31548" w:name="_Toc120628643"/>
      <w:bookmarkStart w:id="31549" w:name="_Toc120629228"/>
      <w:bookmarkStart w:id="31550" w:name="_Toc120629816"/>
      <w:bookmarkStart w:id="31551" w:name="_Toc120631317"/>
      <w:bookmarkStart w:id="31552" w:name="_Toc120631968"/>
      <w:bookmarkStart w:id="31553" w:name="_Toc120632618"/>
      <w:bookmarkStart w:id="31554" w:name="_Toc120633268"/>
      <w:bookmarkStart w:id="31555" w:name="_Toc120633918"/>
      <w:bookmarkStart w:id="31556" w:name="_Toc120634569"/>
      <w:bookmarkStart w:id="31557" w:name="_Toc120635220"/>
      <w:bookmarkStart w:id="31558" w:name="_Toc121754344"/>
      <w:bookmarkStart w:id="31559" w:name="_Toc121755014"/>
      <w:bookmarkStart w:id="31560" w:name="_Toc129108963"/>
      <w:bookmarkStart w:id="31561" w:name="_Toc129109628"/>
      <w:bookmarkStart w:id="31562" w:name="_Toc129110301"/>
      <w:bookmarkStart w:id="31563" w:name="_Toc130389421"/>
      <w:bookmarkStart w:id="31564" w:name="_Toc130390494"/>
      <w:bookmarkStart w:id="31565" w:name="_Toc130391182"/>
      <w:bookmarkStart w:id="31566" w:name="_Toc131624946"/>
      <w:bookmarkStart w:id="31567" w:name="_Toc137476379"/>
      <w:bookmarkStart w:id="31568" w:name="_Toc138873034"/>
      <w:bookmarkStart w:id="31569" w:name="_Toc138874620"/>
      <w:bookmarkStart w:id="31570" w:name="_Toc145525219"/>
      <w:bookmarkStart w:id="31571" w:name="_Toc153560344"/>
      <w:bookmarkStart w:id="31572" w:name="_Toc161647644"/>
      <w:bookmarkStart w:id="31573" w:name="_Toc169533247"/>
      <w:bookmarkStart w:id="31574" w:name="_Toc171519850"/>
      <w:bookmarkStart w:id="31575" w:name="_Toc176539583"/>
      <w:bookmarkStart w:id="31576" w:name="_Toc192246888"/>
      <w:bookmarkStart w:id="31577"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78" w:name="_Toc76114502"/>
      <w:bookmarkStart w:id="31579" w:name="_Toc98766619"/>
      <w:bookmarkStart w:id="31580" w:name="_Toc36636106"/>
      <w:bookmarkStart w:id="31581" w:name="_Toc37273052"/>
      <w:bookmarkStart w:id="31582" w:name="_Toc45886132"/>
      <w:bookmarkStart w:id="31583" w:name="_Toc106206768"/>
      <w:bookmarkStart w:id="31584" w:name="_Toc99702982"/>
      <w:bookmarkStart w:id="31585" w:name="_Toc76544388"/>
      <w:bookmarkStart w:id="31586" w:name="_Toc58918056"/>
      <w:bookmarkStart w:id="31587" w:name="_Toc53183208"/>
      <w:bookmarkStart w:id="31588" w:name="_Toc89952803"/>
      <w:bookmarkStart w:id="31589" w:name="_Toc29810754"/>
      <w:bookmarkStart w:id="31590" w:name="_Toc21102905"/>
      <w:bookmarkStart w:id="31591" w:name="_Toc74915877"/>
      <w:bookmarkStart w:id="31592" w:name="_Toc58915875"/>
      <w:bookmarkStart w:id="31593" w:name="_Toc66693925"/>
      <w:bookmarkStart w:id="31594" w:name="_Toc82536510"/>
      <w:bookmarkStart w:id="31595" w:name="_Toc120628644"/>
      <w:bookmarkStart w:id="31596" w:name="_Toc120629229"/>
      <w:bookmarkStart w:id="31597" w:name="_Toc120629817"/>
      <w:bookmarkStart w:id="31598" w:name="_Toc120631318"/>
      <w:bookmarkStart w:id="31599" w:name="_Toc120631969"/>
      <w:bookmarkStart w:id="31600" w:name="_Toc120632619"/>
      <w:bookmarkStart w:id="31601" w:name="_Toc120633269"/>
      <w:bookmarkStart w:id="31602" w:name="_Toc120633919"/>
      <w:bookmarkStart w:id="31603" w:name="_Toc120634570"/>
      <w:bookmarkStart w:id="31604" w:name="_Toc120635221"/>
      <w:bookmarkStart w:id="31605" w:name="_Toc121754345"/>
      <w:bookmarkStart w:id="31606" w:name="_Toc121755015"/>
      <w:bookmarkStart w:id="31607" w:name="_Toc129108964"/>
      <w:bookmarkStart w:id="31608" w:name="_Toc129109629"/>
      <w:bookmarkStart w:id="31609" w:name="_Toc129110302"/>
      <w:bookmarkStart w:id="31610" w:name="_Toc130389422"/>
      <w:bookmarkStart w:id="31611" w:name="_Toc130390495"/>
      <w:bookmarkStart w:id="31612" w:name="_Toc130391183"/>
      <w:bookmarkStart w:id="31613" w:name="_Toc131624947"/>
      <w:bookmarkStart w:id="31614" w:name="_Toc137476380"/>
      <w:bookmarkStart w:id="31615" w:name="_Toc138873035"/>
      <w:bookmarkStart w:id="31616" w:name="_Toc138874621"/>
      <w:bookmarkStart w:id="31617" w:name="_Toc145525220"/>
      <w:bookmarkStart w:id="31618" w:name="_Toc153560345"/>
      <w:bookmarkStart w:id="31619" w:name="_Toc161647645"/>
      <w:bookmarkStart w:id="31620" w:name="_Toc169533248"/>
      <w:bookmarkStart w:id="31621" w:name="_Toc171519851"/>
      <w:bookmarkStart w:id="31622" w:name="_Toc176539584"/>
      <w:bookmarkStart w:id="31623" w:name="_Toc192246889"/>
      <w:bookmarkStart w:id="31624" w:name="_Toc210482680"/>
      <w:r w:rsidRPr="00D81F6B">
        <w:rPr>
          <w:rFonts w:eastAsia="DengXian" w:hint="eastAsia"/>
          <w:lang w:val="en-US" w:eastAsia="zh-CN"/>
        </w:rPr>
        <w:lastRenderedPageBreak/>
        <w:t>10</w:t>
      </w:r>
      <w:r w:rsidRPr="007F3772">
        <w:rPr>
          <w:rFonts w:eastAsia="DengXian"/>
          <w:lang w:eastAsia="sv-SE"/>
        </w:rPr>
        <w:t>.9.3</w:t>
      </w:r>
      <w:r w:rsidRPr="007F3772">
        <w:rPr>
          <w:rFonts w:eastAsia="DengXian"/>
          <w:lang w:eastAsia="sv-SE"/>
        </w:rPr>
        <w:tab/>
        <w:t>Test purpose</w:t>
      </w:r>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5" w:name="_Toc53183209"/>
      <w:bookmarkStart w:id="31626" w:name="_Toc106206769"/>
      <w:bookmarkStart w:id="31627" w:name="_Toc45886133"/>
      <w:bookmarkStart w:id="31628" w:name="_Toc89952804"/>
      <w:bookmarkStart w:id="31629" w:name="_Toc99702983"/>
      <w:bookmarkStart w:id="31630" w:name="_Toc37273053"/>
      <w:bookmarkStart w:id="31631" w:name="_Toc58918057"/>
      <w:bookmarkStart w:id="31632" w:name="_Toc98766620"/>
      <w:bookmarkStart w:id="31633" w:name="_Toc76114503"/>
      <w:bookmarkStart w:id="31634" w:name="_Toc29810755"/>
      <w:bookmarkStart w:id="31635" w:name="_Toc36636107"/>
      <w:bookmarkStart w:id="31636" w:name="_Toc58915876"/>
      <w:bookmarkStart w:id="31637" w:name="_Toc21102906"/>
      <w:bookmarkStart w:id="31638" w:name="_Toc74915878"/>
      <w:bookmarkStart w:id="31639" w:name="_Toc82536511"/>
      <w:bookmarkStart w:id="31640" w:name="_Toc76544389"/>
      <w:bookmarkStart w:id="31641" w:name="_Toc66693926"/>
      <w:bookmarkStart w:id="31642" w:name="_Toc120628645"/>
      <w:bookmarkStart w:id="31643" w:name="_Toc120629230"/>
      <w:bookmarkStart w:id="31644" w:name="_Toc120629818"/>
      <w:bookmarkStart w:id="31645" w:name="_Toc120631319"/>
      <w:bookmarkStart w:id="31646" w:name="_Toc120631970"/>
      <w:bookmarkStart w:id="31647" w:name="_Toc120632620"/>
      <w:bookmarkStart w:id="31648" w:name="_Toc120633270"/>
      <w:bookmarkStart w:id="31649" w:name="_Toc120633920"/>
      <w:bookmarkStart w:id="31650" w:name="_Toc120634571"/>
      <w:bookmarkStart w:id="31651" w:name="_Toc120635222"/>
      <w:bookmarkStart w:id="31652" w:name="_Toc121754346"/>
      <w:bookmarkStart w:id="31653" w:name="_Toc121755016"/>
      <w:bookmarkStart w:id="31654" w:name="_Toc129108965"/>
      <w:bookmarkStart w:id="31655" w:name="_Toc129109630"/>
      <w:bookmarkStart w:id="31656" w:name="_Toc129110303"/>
      <w:bookmarkStart w:id="31657" w:name="_Toc130389423"/>
      <w:bookmarkStart w:id="31658" w:name="_Toc130390496"/>
      <w:bookmarkStart w:id="31659" w:name="_Toc130391184"/>
      <w:bookmarkStart w:id="31660" w:name="_Toc131624948"/>
      <w:bookmarkStart w:id="31661" w:name="_Toc137476381"/>
      <w:bookmarkStart w:id="31662" w:name="_Toc138873036"/>
      <w:bookmarkStart w:id="31663" w:name="_Toc138874622"/>
      <w:bookmarkStart w:id="31664" w:name="_Toc145525221"/>
      <w:bookmarkStart w:id="31665" w:name="_Toc153560346"/>
      <w:bookmarkStart w:id="31666" w:name="_Toc161647646"/>
      <w:bookmarkStart w:id="31667" w:name="_Toc169533249"/>
      <w:bookmarkStart w:id="31668" w:name="_Toc171519852"/>
      <w:bookmarkStart w:id="31669" w:name="_Toc176539585"/>
      <w:bookmarkStart w:id="31670" w:name="_Toc192246890"/>
      <w:bookmarkStart w:id="31671"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p>
    <w:p w14:paraId="07DA213F" w14:textId="77777777" w:rsidR="00D81F6B" w:rsidRPr="007F3772" w:rsidRDefault="00D81F6B" w:rsidP="003267B6">
      <w:pPr>
        <w:pStyle w:val="Heading4"/>
        <w:rPr>
          <w:rFonts w:eastAsia="DengXian"/>
          <w:lang w:eastAsia="sv-SE"/>
        </w:rPr>
      </w:pPr>
      <w:bookmarkStart w:id="31672" w:name="_Toc45886134"/>
      <w:bookmarkStart w:id="31673" w:name="_Toc21102907"/>
      <w:bookmarkStart w:id="31674" w:name="_Toc106206770"/>
      <w:bookmarkStart w:id="31675" w:name="_Toc58915877"/>
      <w:bookmarkStart w:id="31676" w:name="_Toc74915879"/>
      <w:bookmarkStart w:id="31677" w:name="_Toc89952805"/>
      <w:bookmarkStart w:id="31678" w:name="_Toc76114504"/>
      <w:bookmarkStart w:id="31679" w:name="_Toc36636108"/>
      <w:bookmarkStart w:id="31680" w:name="_Toc58918058"/>
      <w:bookmarkStart w:id="31681" w:name="_Toc82536512"/>
      <w:bookmarkStart w:id="31682" w:name="_Toc98766621"/>
      <w:bookmarkStart w:id="31683" w:name="_Toc76544390"/>
      <w:bookmarkStart w:id="31684" w:name="_Toc66693927"/>
      <w:bookmarkStart w:id="31685" w:name="_Toc29810756"/>
      <w:bookmarkStart w:id="31686" w:name="_Toc53183210"/>
      <w:bookmarkStart w:id="31687" w:name="_Toc99702984"/>
      <w:bookmarkStart w:id="31688" w:name="_Toc37273054"/>
      <w:bookmarkStart w:id="31689" w:name="_Toc120628646"/>
      <w:bookmarkStart w:id="31690" w:name="_Toc120629231"/>
      <w:bookmarkStart w:id="31691" w:name="_Toc120629819"/>
      <w:bookmarkStart w:id="31692" w:name="_Toc120631320"/>
      <w:bookmarkStart w:id="31693" w:name="_Toc120631971"/>
      <w:bookmarkStart w:id="31694" w:name="_Toc120632621"/>
      <w:bookmarkStart w:id="31695" w:name="_Toc120633271"/>
      <w:bookmarkStart w:id="31696" w:name="_Toc120633921"/>
      <w:bookmarkStart w:id="31697" w:name="_Toc120634572"/>
      <w:bookmarkStart w:id="31698" w:name="_Toc120635223"/>
      <w:bookmarkStart w:id="31699" w:name="_Toc121754347"/>
      <w:bookmarkStart w:id="31700" w:name="_Toc121755017"/>
      <w:bookmarkStart w:id="31701" w:name="_Toc129108966"/>
      <w:bookmarkStart w:id="31702" w:name="_Toc129109631"/>
      <w:bookmarkStart w:id="31703" w:name="_Toc129110304"/>
      <w:bookmarkStart w:id="31704" w:name="_Toc130389424"/>
      <w:bookmarkStart w:id="31705" w:name="_Toc130390497"/>
      <w:bookmarkStart w:id="31706" w:name="_Toc130391185"/>
      <w:bookmarkStart w:id="31707" w:name="_Toc131624949"/>
      <w:bookmarkStart w:id="31708" w:name="_Toc137476382"/>
      <w:bookmarkStart w:id="31709" w:name="_Toc138873037"/>
      <w:bookmarkStart w:id="31710" w:name="_Toc138874623"/>
      <w:bookmarkStart w:id="31711" w:name="_Toc145525222"/>
      <w:bookmarkStart w:id="31712" w:name="_Toc153560347"/>
      <w:bookmarkStart w:id="31713" w:name="_Toc161647647"/>
      <w:bookmarkStart w:id="31714" w:name="_Toc169533250"/>
      <w:bookmarkStart w:id="31715" w:name="_Toc171519853"/>
      <w:bookmarkStart w:id="31716" w:name="_Toc176539586"/>
      <w:bookmarkStart w:id="31717" w:name="_Toc192246891"/>
      <w:bookmarkStart w:id="31718"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19" w:name="_Toc45886135"/>
      <w:bookmarkStart w:id="31720" w:name="_Toc29810757"/>
      <w:bookmarkStart w:id="31721" w:name="_Toc37273055"/>
      <w:bookmarkStart w:id="31722" w:name="_Toc36636109"/>
      <w:bookmarkStart w:id="31723" w:name="_Toc66693928"/>
      <w:bookmarkStart w:id="31724" w:name="_Toc106206771"/>
      <w:bookmarkStart w:id="31725" w:name="_Toc21102908"/>
      <w:bookmarkStart w:id="31726" w:name="_Toc89952806"/>
      <w:bookmarkStart w:id="31727" w:name="_Toc53183211"/>
      <w:bookmarkStart w:id="31728" w:name="_Toc98766622"/>
      <w:bookmarkStart w:id="31729" w:name="_Toc76544391"/>
      <w:bookmarkStart w:id="31730" w:name="_Toc74915880"/>
      <w:bookmarkStart w:id="31731" w:name="_Toc99702985"/>
      <w:bookmarkStart w:id="31732" w:name="_Toc82536513"/>
      <w:bookmarkStart w:id="31733" w:name="_Toc58918059"/>
      <w:bookmarkStart w:id="31734" w:name="_Toc58915878"/>
      <w:bookmarkStart w:id="31735" w:name="_Toc76114505"/>
      <w:bookmarkStart w:id="31736" w:name="_Toc120628647"/>
      <w:bookmarkStart w:id="31737" w:name="_Toc120629232"/>
      <w:bookmarkStart w:id="31738" w:name="_Toc120629820"/>
      <w:bookmarkStart w:id="31739" w:name="_Toc120631321"/>
      <w:bookmarkStart w:id="31740" w:name="_Toc120631972"/>
      <w:bookmarkStart w:id="31741" w:name="_Toc120632622"/>
      <w:bookmarkStart w:id="31742" w:name="_Toc120633272"/>
      <w:bookmarkStart w:id="31743" w:name="_Toc120633922"/>
      <w:bookmarkStart w:id="31744" w:name="_Toc120634573"/>
      <w:bookmarkStart w:id="31745" w:name="_Toc120635224"/>
      <w:bookmarkStart w:id="31746" w:name="_Toc121754348"/>
      <w:bookmarkStart w:id="31747" w:name="_Toc121755018"/>
      <w:bookmarkStart w:id="31748" w:name="_Toc129108967"/>
      <w:bookmarkStart w:id="31749" w:name="_Toc129109632"/>
      <w:bookmarkStart w:id="31750" w:name="_Toc129110305"/>
      <w:bookmarkStart w:id="31751" w:name="_Toc130389425"/>
      <w:bookmarkStart w:id="31752" w:name="_Toc130390498"/>
      <w:bookmarkStart w:id="31753" w:name="_Toc130391186"/>
      <w:bookmarkStart w:id="31754" w:name="_Toc131624950"/>
      <w:bookmarkStart w:id="31755" w:name="_Toc137476383"/>
      <w:bookmarkStart w:id="31756" w:name="_Toc138873038"/>
      <w:bookmarkStart w:id="31757" w:name="_Toc138874624"/>
      <w:bookmarkStart w:id="31758" w:name="_Toc145525223"/>
      <w:bookmarkStart w:id="31759" w:name="_Toc153560348"/>
      <w:bookmarkStart w:id="31760" w:name="_Toc161647648"/>
      <w:bookmarkStart w:id="31761" w:name="_Toc169533251"/>
      <w:bookmarkStart w:id="31762" w:name="_Toc171519854"/>
      <w:bookmarkStart w:id="31763" w:name="_Toc176539587"/>
      <w:bookmarkStart w:id="31764" w:name="_Toc192246892"/>
      <w:bookmarkStart w:id="31765"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lastRenderedPageBreak/>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66" w:name="_Toc29810758"/>
      <w:bookmarkStart w:id="31767" w:name="_Toc53183212"/>
      <w:bookmarkStart w:id="31768" w:name="_Toc45886136"/>
      <w:bookmarkStart w:id="31769" w:name="_Toc21102909"/>
      <w:bookmarkStart w:id="31770" w:name="_Toc76544392"/>
      <w:bookmarkStart w:id="31771" w:name="_Toc82536514"/>
      <w:bookmarkStart w:id="31772" w:name="_Toc37273056"/>
      <w:bookmarkStart w:id="31773" w:name="_Toc58915879"/>
      <w:bookmarkStart w:id="31774" w:name="_Toc99702986"/>
      <w:bookmarkStart w:id="31775" w:name="_Toc58918060"/>
      <w:bookmarkStart w:id="31776" w:name="_Toc74915881"/>
      <w:bookmarkStart w:id="31777" w:name="_Toc36636110"/>
      <w:bookmarkStart w:id="31778" w:name="_Toc66693929"/>
      <w:bookmarkStart w:id="31779" w:name="_Toc89952807"/>
      <w:bookmarkStart w:id="31780" w:name="_Toc76114506"/>
      <w:bookmarkStart w:id="31781" w:name="_Toc98766623"/>
      <w:bookmarkStart w:id="31782" w:name="_Toc106206772"/>
      <w:bookmarkStart w:id="31783" w:name="_Toc120628648"/>
      <w:bookmarkStart w:id="31784" w:name="_Toc120629233"/>
      <w:bookmarkStart w:id="31785" w:name="_Toc120629821"/>
      <w:bookmarkStart w:id="31786" w:name="_Toc120631322"/>
      <w:bookmarkStart w:id="31787" w:name="_Toc120631973"/>
      <w:bookmarkStart w:id="31788" w:name="_Toc120632623"/>
      <w:bookmarkStart w:id="31789" w:name="_Toc120633273"/>
      <w:bookmarkStart w:id="31790" w:name="_Toc120633923"/>
      <w:bookmarkStart w:id="31791" w:name="_Toc120634574"/>
      <w:bookmarkStart w:id="31792" w:name="_Toc120635225"/>
      <w:bookmarkStart w:id="31793" w:name="_Toc121754349"/>
      <w:bookmarkStart w:id="31794" w:name="_Toc121755019"/>
      <w:bookmarkStart w:id="31795" w:name="_Toc129108968"/>
      <w:bookmarkStart w:id="31796" w:name="_Toc129109633"/>
      <w:bookmarkStart w:id="31797" w:name="_Toc129110306"/>
      <w:bookmarkStart w:id="31798" w:name="_Toc130389426"/>
      <w:bookmarkStart w:id="31799" w:name="_Toc130390499"/>
      <w:bookmarkStart w:id="31800" w:name="_Toc130391187"/>
      <w:bookmarkStart w:id="31801" w:name="_Toc131624951"/>
      <w:bookmarkStart w:id="31802" w:name="_Toc137476384"/>
      <w:bookmarkStart w:id="31803" w:name="_Toc138873039"/>
      <w:bookmarkStart w:id="31804" w:name="_Toc138874625"/>
      <w:bookmarkStart w:id="31805" w:name="_Toc145525224"/>
      <w:bookmarkStart w:id="31806" w:name="_Toc153560349"/>
      <w:bookmarkStart w:id="31807" w:name="_Toc161647649"/>
      <w:bookmarkStart w:id="31808" w:name="_Toc169533252"/>
      <w:bookmarkStart w:id="31809" w:name="_Toc171519855"/>
      <w:bookmarkStart w:id="31810" w:name="_Toc176539588"/>
      <w:bookmarkStart w:id="31811" w:name="_Toc192246893"/>
      <w:bookmarkStart w:id="31812"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p>
    <w:p w14:paraId="13452953" w14:textId="77777777" w:rsidR="00D81F6B" w:rsidRPr="007F3772" w:rsidRDefault="00D81F6B" w:rsidP="003267B6">
      <w:pPr>
        <w:pStyle w:val="Heading4"/>
        <w:rPr>
          <w:rFonts w:eastAsia="DengXian"/>
          <w:lang w:eastAsia="sv-SE"/>
        </w:rPr>
      </w:pPr>
      <w:bookmarkStart w:id="31813" w:name="_Toc37273057"/>
      <w:bookmarkStart w:id="31814" w:name="_Toc29810759"/>
      <w:bookmarkStart w:id="31815" w:name="_Toc58918061"/>
      <w:bookmarkStart w:id="31816" w:name="_Toc45886137"/>
      <w:bookmarkStart w:id="31817" w:name="_Toc99702987"/>
      <w:bookmarkStart w:id="31818" w:name="_Toc98766624"/>
      <w:bookmarkStart w:id="31819" w:name="_Toc76114507"/>
      <w:bookmarkStart w:id="31820" w:name="_Toc21102910"/>
      <w:bookmarkStart w:id="31821" w:name="_Toc106206773"/>
      <w:bookmarkStart w:id="31822" w:name="_Toc36636111"/>
      <w:bookmarkStart w:id="31823" w:name="_Toc53183213"/>
      <w:bookmarkStart w:id="31824" w:name="_Toc74915882"/>
      <w:bookmarkStart w:id="31825" w:name="_Toc76544393"/>
      <w:bookmarkStart w:id="31826" w:name="_Toc82536515"/>
      <w:bookmarkStart w:id="31827" w:name="_Toc89952808"/>
      <w:bookmarkStart w:id="31828" w:name="_Toc66693930"/>
      <w:bookmarkStart w:id="31829" w:name="_Toc58915880"/>
      <w:bookmarkStart w:id="31830" w:name="_Toc120628649"/>
      <w:bookmarkStart w:id="31831" w:name="_Toc120629234"/>
      <w:bookmarkStart w:id="31832" w:name="_Toc120629822"/>
      <w:bookmarkStart w:id="31833" w:name="_Toc120631323"/>
      <w:bookmarkStart w:id="31834" w:name="_Toc120631974"/>
      <w:bookmarkStart w:id="31835" w:name="_Toc120632624"/>
      <w:bookmarkStart w:id="31836" w:name="_Toc120633274"/>
      <w:bookmarkStart w:id="31837" w:name="_Toc120633924"/>
      <w:bookmarkStart w:id="31838" w:name="_Toc120634575"/>
      <w:bookmarkStart w:id="31839" w:name="_Toc120635226"/>
      <w:bookmarkStart w:id="31840" w:name="_Toc121754350"/>
      <w:bookmarkStart w:id="31841" w:name="_Toc121755020"/>
      <w:bookmarkStart w:id="31842" w:name="_Toc129108969"/>
      <w:bookmarkStart w:id="31843" w:name="_Toc129109634"/>
      <w:bookmarkStart w:id="31844" w:name="_Toc129110307"/>
      <w:bookmarkStart w:id="31845" w:name="_Toc130389427"/>
      <w:bookmarkStart w:id="31846" w:name="_Toc130390500"/>
      <w:bookmarkStart w:id="31847" w:name="_Toc130391188"/>
      <w:bookmarkStart w:id="31848" w:name="_Toc131624952"/>
      <w:bookmarkStart w:id="31849" w:name="_Toc137476385"/>
      <w:bookmarkStart w:id="31850" w:name="_Toc138873040"/>
      <w:bookmarkStart w:id="31851" w:name="_Toc138874626"/>
      <w:bookmarkStart w:id="31852" w:name="_Toc145525225"/>
      <w:bookmarkStart w:id="31853" w:name="_Toc153560350"/>
      <w:bookmarkStart w:id="31854" w:name="_Toc161647650"/>
      <w:bookmarkStart w:id="31855" w:name="_Toc169533253"/>
      <w:bookmarkStart w:id="31856" w:name="_Toc171519856"/>
      <w:bookmarkStart w:id="31857" w:name="_Toc176539589"/>
      <w:bookmarkStart w:id="31858" w:name="_Toc192246894"/>
      <w:bookmarkStart w:id="31859" w:name="_Toc21048268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497B286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989757" w14:textId="73506294"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0AF2B754" w14:textId="6DE2C92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C6FD960" w14:textId="304C44C6" w:rsidR="00A954F6" w:rsidRDefault="00A954F6" w:rsidP="00A954F6">
            <w:pPr>
              <w:pStyle w:val="TAC"/>
              <w:rPr>
                <w:rFonts w:eastAsia="DengXian"/>
              </w:rPr>
            </w:pPr>
            <w:r w:rsidRPr="00360635">
              <w:rPr>
                <w:rFonts w:eastAsia="DengXian"/>
              </w:rPr>
              <w:t>G-FR1-A1-</w:t>
            </w:r>
            <w:r w:rsidRPr="00360635">
              <w:rPr>
                <w:rFonts w:eastAsia="DengXian" w:hint="eastAsia"/>
                <w:lang w:eastAsia="zh-CN"/>
              </w:rPr>
              <w:t>1</w:t>
            </w:r>
            <w:r w:rsidRPr="00360635">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9F2F2C6" w14:textId="78F724C9" w:rsidR="00A954F6" w:rsidRPr="00D81F6B" w:rsidRDefault="00A954F6" w:rsidP="00A954F6">
            <w:pPr>
              <w:pStyle w:val="TAC"/>
              <w:rPr>
                <w:rFonts w:eastAsia="DengXian"/>
                <w:lang w:val="en-US" w:eastAsia="zh-CN" w:bidi="ar"/>
              </w:rPr>
            </w:pPr>
            <w:r w:rsidRPr="00360635">
              <w:rPr>
                <w:rFonts w:eastAsia="DengXian" w:hint="eastAsia"/>
                <w:lang w:val="en-US" w:eastAsia="zh-CN" w:bidi="ar"/>
              </w:rPr>
              <w:t>-</w:t>
            </w:r>
            <w:r w:rsidRPr="00360635">
              <w:rPr>
                <w:rFonts w:eastAsia="DengXian" w:hint="eastAsia"/>
                <w:lang w:val="en-US" w:eastAsia="zh-CN"/>
              </w:rPr>
              <w:t>98</w:t>
            </w:r>
            <w:r w:rsidRPr="00360635">
              <w:rPr>
                <w:rFonts w:eastAsia="DengXian" w:hint="eastAsia"/>
                <w:lang w:val="en-US" w:eastAsia="zh-CN" w:bidi="ar"/>
              </w:rPr>
              <w:t>.</w:t>
            </w:r>
            <w:r w:rsidRPr="00360635">
              <w:rPr>
                <w:rFonts w:eastAsia="SimSun" w:cs="Arial"/>
              </w:rPr>
              <w:t>7</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584090" w14:textId="3C4B3073" w:rsidR="00A954F6" w:rsidRPr="00D81F6B" w:rsidRDefault="00A954F6" w:rsidP="00A954F6">
            <w:pPr>
              <w:pStyle w:val="TAC"/>
              <w:rPr>
                <w:rFonts w:eastAsia="DengXian"/>
                <w:lang w:val="en-US" w:eastAsia="zh-CN"/>
              </w:rPr>
            </w:pPr>
            <w:r w:rsidRPr="00360635">
              <w:rPr>
                <w:rFonts w:eastAsia="DengXian" w:hint="eastAsia"/>
                <w:lang w:val="en-US" w:eastAsia="zh-CN"/>
              </w:rPr>
              <w:t>-94.2</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2B8E8851"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7CB1BBB6" w14:textId="16104B6B"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0175B5D2"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99E6C23" w14:textId="1D5C859C"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5DA75779" w14:textId="017E665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7D3B836" w14:textId="69293268" w:rsidR="00A954F6" w:rsidRDefault="00A954F6" w:rsidP="00A954F6">
            <w:pPr>
              <w:pStyle w:val="TAC"/>
              <w:rPr>
                <w:rFonts w:eastAsia="DengXian"/>
              </w:rPr>
            </w:pPr>
            <w:r w:rsidRPr="00360635">
              <w:rPr>
                <w:rFonts w:eastAsia="DengXian"/>
              </w:rPr>
              <w:t>G-FR1-</w:t>
            </w:r>
            <w:r>
              <w:rPr>
                <w:rFonts w:eastAsia="DengXian"/>
              </w:rPr>
              <w:t xml:space="preserve"> NTN-</w:t>
            </w:r>
            <w:r w:rsidRPr="00360635">
              <w:rPr>
                <w:rFonts w:eastAsia="DengXian"/>
              </w:rPr>
              <w:t>A1-</w:t>
            </w:r>
            <w:r w:rsidRPr="00360635">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104EE81B" w14:textId="6C7FA3F6" w:rsidR="00A954F6" w:rsidRPr="00D81F6B" w:rsidRDefault="00A954F6" w:rsidP="00A954F6">
            <w:pPr>
              <w:pStyle w:val="TAC"/>
              <w:rPr>
                <w:rFonts w:eastAsia="DengXian"/>
                <w:lang w:val="en-US" w:eastAsia="zh-CN" w:bidi="ar"/>
              </w:rPr>
            </w:pPr>
            <w:r w:rsidRPr="00360635">
              <w:rPr>
                <w:rFonts w:eastAsia="DengXian" w:hint="eastAsia"/>
                <w:lang w:val="en-US" w:eastAsia="zh-CN" w:bidi="ar"/>
              </w:rPr>
              <w:t>-101.</w:t>
            </w:r>
            <w:r w:rsidRPr="00360635">
              <w:rPr>
                <w:rFonts w:eastAsia="DengXian" w:hint="eastAsia"/>
                <w:lang w:val="en-US" w:eastAsia="zh-CN"/>
              </w:rPr>
              <w:t>8</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E2B0A48" w14:textId="77C1F40C" w:rsidR="00A954F6" w:rsidRPr="00D81F6B" w:rsidRDefault="00A954F6" w:rsidP="00A954F6">
            <w:pPr>
              <w:pStyle w:val="TAC"/>
              <w:rPr>
                <w:rFonts w:eastAsia="DengXian"/>
                <w:lang w:val="en-US" w:eastAsia="zh-CN"/>
              </w:rPr>
            </w:pPr>
            <w:r w:rsidRPr="00360635">
              <w:rPr>
                <w:rFonts w:eastAsia="DengXian" w:hint="eastAsia"/>
                <w:lang w:val="en-US" w:eastAsia="zh-CN"/>
              </w:rPr>
              <w:t>-85.3</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C6EE9"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14364805" w14:textId="65F7D8E7"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860" w:name="_Toc169533254"/>
      <w:bookmarkStart w:id="31861" w:name="_Toc171519857"/>
      <w:bookmarkStart w:id="31862" w:name="_Toc176539590"/>
      <w:bookmarkStart w:id="31863" w:name="_Toc192246895"/>
      <w:bookmarkStart w:id="31864" w:name="_Toc210482686"/>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0"/>
      <w:bookmarkEnd w:id="31861"/>
      <w:bookmarkEnd w:id="31862"/>
      <w:bookmarkEnd w:id="31863"/>
      <w:bookmarkEnd w:id="31864"/>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5" w:name="_Toc120544971"/>
      <w:bookmarkStart w:id="31866" w:name="_Toc120545326"/>
      <w:bookmarkStart w:id="31867" w:name="_Toc120545942"/>
      <w:bookmarkStart w:id="31868" w:name="_Toc120606846"/>
      <w:bookmarkStart w:id="31869" w:name="_Toc120607200"/>
      <w:bookmarkStart w:id="31870" w:name="_Toc120607557"/>
      <w:bookmarkStart w:id="31871" w:name="_Toc120607920"/>
      <w:bookmarkStart w:id="31872" w:name="_Toc120608285"/>
      <w:bookmarkStart w:id="31873" w:name="_Toc120608665"/>
      <w:bookmarkStart w:id="31874" w:name="_Toc120609045"/>
      <w:bookmarkStart w:id="31875" w:name="_Toc120609436"/>
      <w:bookmarkStart w:id="31876" w:name="_Toc120609827"/>
      <w:bookmarkStart w:id="31877" w:name="_Toc120610228"/>
      <w:bookmarkStart w:id="31878" w:name="_Toc120610981"/>
      <w:bookmarkStart w:id="31879" w:name="_Toc120611390"/>
      <w:bookmarkStart w:id="31880" w:name="_Toc120611808"/>
      <w:bookmarkStart w:id="31881" w:name="_Toc120612228"/>
      <w:bookmarkStart w:id="31882" w:name="_Toc120612655"/>
      <w:bookmarkStart w:id="31883" w:name="_Toc120613084"/>
      <w:bookmarkStart w:id="31884" w:name="_Toc120613514"/>
      <w:bookmarkStart w:id="31885" w:name="_Toc120613944"/>
      <w:bookmarkStart w:id="31886" w:name="_Toc120614387"/>
      <w:bookmarkStart w:id="31887" w:name="_Toc120614846"/>
      <w:bookmarkStart w:id="31888" w:name="_Toc120615321"/>
      <w:bookmarkStart w:id="31889" w:name="_Toc120622529"/>
      <w:bookmarkStart w:id="31890" w:name="_Toc120623035"/>
      <w:bookmarkStart w:id="31891" w:name="_Toc120623673"/>
      <w:bookmarkStart w:id="31892" w:name="_Toc120624210"/>
      <w:bookmarkStart w:id="31893" w:name="_Toc120624747"/>
      <w:bookmarkStart w:id="31894" w:name="_Toc120625284"/>
      <w:bookmarkStart w:id="31895" w:name="_Toc120625821"/>
      <w:bookmarkStart w:id="31896" w:name="_Toc120626368"/>
      <w:bookmarkStart w:id="31897" w:name="_Toc120626924"/>
      <w:bookmarkStart w:id="31898" w:name="_Toc120627489"/>
      <w:bookmarkStart w:id="31899" w:name="_Toc120628065"/>
      <w:bookmarkStart w:id="31900" w:name="_Toc120628650"/>
      <w:bookmarkStart w:id="31901" w:name="_Toc120629235"/>
      <w:bookmarkStart w:id="31902" w:name="_Toc120629823"/>
      <w:bookmarkStart w:id="31903" w:name="_Toc120631324"/>
      <w:bookmarkStart w:id="31904" w:name="_Toc120631975"/>
      <w:bookmarkStart w:id="31905" w:name="_Toc120632625"/>
      <w:bookmarkStart w:id="31906" w:name="_Toc120633275"/>
      <w:bookmarkStart w:id="31907" w:name="_Toc120633925"/>
      <w:bookmarkStart w:id="31908" w:name="_Toc120634576"/>
      <w:bookmarkStart w:id="31909" w:name="_Toc120635227"/>
      <w:bookmarkStart w:id="31910" w:name="_Toc121754351"/>
      <w:bookmarkStart w:id="31911" w:name="_Toc121755021"/>
      <w:bookmarkStart w:id="31912" w:name="_Toc129108970"/>
      <w:bookmarkStart w:id="31913" w:name="_Toc129109635"/>
      <w:bookmarkStart w:id="31914" w:name="_Toc129110308"/>
      <w:bookmarkStart w:id="31915" w:name="_Toc130389428"/>
      <w:bookmarkStart w:id="31916" w:name="_Toc130390501"/>
      <w:bookmarkStart w:id="31917" w:name="_Toc130391189"/>
      <w:bookmarkStart w:id="31918" w:name="_Toc131624953"/>
      <w:bookmarkStart w:id="31919" w:name="_Toc137476386"/>
      <w:bookmarkStart w:id="31920" w:name="_Toc138873041"/>
      <w:bookmarkStart w:id="31921" w:name="_Toc138874627"/>
      <w:bookmarkStart w:id="31922" w:name="_Toc145525226"/>
      <w:bookmarkStart w:id="31923" w:name="_Toc153560351"/>
      <w:bookmarkStart w:id="31924" w:name="_Toc161647651"/>
      <w:bookmarkStart w:id="31925" w:name="_Toc169533255"/>
      <w:bookmarkStart w:id="31926" w:name="_Toc171519858"/>
      <w:bookmarkStart w:id="31927" w:name="_Toc176539591"/>
      <w:bookmarkStart w:id="31928" w:name="_Toc192246896"/>
      <w:bookmarkStart w:id="31929" w:name="_Toc210482687"/>
      <w:r>
        <w:rPr>
          <w:rFonts w:hint="eastAsia"/>
          <w:lang w:eastAsia="zh-CN"/>
        </w:rPr>
        <w:lastRenderedPageBreak/>
        <w:t>11</w:t>
      </w:r>
      <w:r>
        <w:rPr>
          <w:rFonts w:hint="eastAsia"/>
          <w:lang w:eastAsia="zh-CN"/>
        </w:rPr>
        <w:tab/>
        <w:t xml:space="preserve">Radiated performance </w:t>
      </w:r>
      <w:r>
        <w:rPr>
          <w:lang w:eastAsia="zh-CN"/>
        </w:rPr>
        <w:t>requirements</w:t>
      </w:r>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p>
    <w:p w14:paraId="12F2C577" w14:textId="554F7C03" w:rsidR="003E0EA6" w:rsidRPr="003E0EA6" w:rsidRDefault="003E0EA6" w:rsidP="003E0EA6">
      <w:pPr>
        <w:pStyle w:val="Heading2"/>
        <w:rPr>
          <w:lang w:eastAsia="zh-CN"/>
        </w:rPr>
      </w:pPr>
      <w:bookmarkStart w:id="31930" w:name="_Toc120544972"/>
      <w:bookmarkStart w:id="31931" w:name="_Toc120545327"/>
      <w:bookmarkStart w:id="31932" w:name="_Toc120545943"/>
      <w:bookmarkStart w:id="31933" w:name="_Toc120606847"/>
      <w:bookmarkStart w:id="31934" w:name="_Toc120607201"/>
      <w:bookmarkStart w:id="31935" w:name="_Toc120607558"/>
      <w:bookmarkStart w:id="31936" w:name="_Toc120607921"/>
      <w:bookmarkStart w:id="31937" w:name="_Toc120608286"/>
      <w:bookmarkStart w:id="31938" w:name="_Toc120608666"/>
      <w:bookmarkStart w:id="31939" w:name="_Toc120609046"/>
      <w:bookmarkStart w:id="31940" w:name="_Toc120609437"/>
      <w:bookmarkStart w:id="31941" w:name="_Toc120609828"/>
      <w:bookmarkStart w:id="31942" w:name="_Toc120610229"/>
      <w:bookmarkStart w:id="31943" w:name="_Toc120610982"/>
      <w:bookmarkStart w:id="31944" w:name="_Toc120611391"/>
      <w:bookmarkStart w:id="31945" w:name="_Toc120611809"/>
      <w:bookmarkStart w:id="31946" w:name="_Toc120612229"/>
      <w:bookmarkStart w:id="31947" w:name="_Toc120612656"/>
      <w:bookmarkStart w:id="31948" w:name="_Toc120613085"/>
      <w:bookmarkStart w:id="31949" w:name="_Toc120613515"/>
      <w:bookmarkStart w:id="31950" w:name="_Toc120613945"/>
      <w:bookmarkStart w:id="31951" w:name="_Toc120614388"/>
      <w:bookmarkStart w:id="31952" w:name="_Toc120614847"/>
      <w:bookmarkStart w:id="31953" w:name="_Toc120615322"/>
      <w:bookmarkStart w:id="31954" w:name="_Toc120622530"/>
      <w:bookmarkStart w:id="31955" w:name="_Toc120623036"/>
      <w:bookmarkStart w:id="31956" w:name="_Toc120623674"/>
      <w:bookmarkStart w:id="31957" w:name="_Toc120624211"/>
      <w:bookmarkStart w:id="31958" w:name="_Toc120624748"/>
      <w:bookmarkStart w:id="31959" w:name="_Toc120625285"/>
      <w:bookmarkStart w:id="31960" w:name="_Toc120625822"/>
      <w:bookmarkStart w:id="31961" w:name="_Toc120626369"/>
      <w:bookmarkStart w:id="31962" w:name="_Toc120626925"/>
      <w:bookmarkStart w:id="31963" w:name="_Toc120627490"/>
      <w:bookmarkStart w:id="31964" w:name="_Toc120628066"/>
      <w:bookmarkStart w:id="31965" w:name="_Toc120628651"/>
      <w:bookmarkStart w:id="31966" w:name="_Toc120629236"/>
      <w:bookmarkStart w:id="31967" w:name="_Toc120629824"/>
      <w:bookmarkStart w:id="31968" w:name="_Toc120631325"/>
      <w:bookmarkStart w:id="31969" w:name="_Toc120631976"/>
      <w:bookmarkStart w:id="31970" w:name="_Toc120632626"/>
      <w:bookmarkStart w:id="31971" w:name="_Toc120633276"/>
      <w:bookmarkStart w:id="31972" w:name="_Toc120633926"/>
      <w:bookmarkStart w:id="31973" w:name="_Toc120634577"/>
      <w:bookmarkStart w:id="31974" w:name="_Toc120635228"/>
      <w:bookmarkStart w:id="31975" w:name="_Toc121754352"/>
      <w:bookmarkStart w:id="31976" w:name="_Toc121755022"/>
      <w:bookmarkStart w:id="31977" w:name="_Toc129108971"/>
      <w:bookmarkStart w:id="31978" w:name="_Toc129109636"/>
      <w:bookmarkStart w:id="31979" w:name="_Toc129110309"/>
      <w:bookmarkStart w:id="31980" w:name="_Toc130389429"/>
      <w:bookmarkStart w:id="31981" w:name="_Toc130390502"/>
      <w:bookmarkStart w:id="31982" w:name="_Toc130391190"/>
      <w:bookmarkStart w:id="31983" w:name="_Toc131624954"/>
      <w:bookmarkStart w:id="31984" w:name="_Toc137476387"/>
      <w:bookmarkStart w:id="31985" w:name="_Toc138873042"/>
      <w:bookmarkStart w:id="31986" w:name="_Toc138874628"/>
      <w:bookmarkStart w:id="31987" w:name="_Toc145525227"/>
      <w:bookmarkStart w:id="31988" w:name="_Toc153560352"/>
      <w:bookmarkStart w:id="31989" w:name="_Toc161647652"/>
      <w:bookmarkStart w:id="31990" w:name="_Toc169533256"/>
      <w:bookmarkStart w:id="31991" w:name="_Toc171519859"/>
      <w:bookmarkStart w:id="31992" w:name="_Toc176539592"/>
      <w:bookmarkStart w:id="31993" w:name="_Toc192246897"/>
      <w:bookmarkStart w:id="31994" w:name="_Toc210482688"/>
      <w:r>
        <w:rPr>
          <w:rFonts w:hint="eastAsia"/>
          <w:lang w:eastAsia="zh-CN"/>
        </w:rPr>
        <w:t>11.1</w:t>
      </w:r>
      <w:r>
        <w:rPr>
          <w:rFonts w:hint="eastAsia"/>
          <w:lang w:eastAsia="zh-CN"/>
        </w:rPr>
        <w:tab/>
        <w:t>General</w:t>
      </w:r>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p>
    <w:p w14:paraId="44F66E41" w14:textId="77777777" w:rsidR="00BD52A2" w:rsidRPr="00303B64" w:rsidRDefault="00BD52A2" w:rsidP="003267B6">
      <w:pPr>
        <w:pStyle w:val="Heading3"/>
        <w:rPr>
          <w:lang w:eastAsia="ko-KR"/>
        </w:rPr>
      </w:pPr>
      <w:bookmarkStart w:id="31995" w:name="_Toc21102914"/>
      <w:bookmarkStart w:id="31996" w:name="_Toc29810763"/>
      <w:bookmarkStart w:id="31997" w:name="_Toc36636115"/>
      <w:bookmarkStart w:id="31998" w:name="_Toc37273061"/>
      <w:bookmarkStart w:id="31999" w:name="_Toc45886141"/>
      <w:bookmarkStart w:id="32000" w:name="_Toc53183217"/>
      <w:bookmarkStart w:id="32001" w:name="_Toc58915884"/>
      <w:bookmarkStart w:id="32002" w:name="_Toc58918065"/>
      <w:bookmarkStart w:id="32003" w:name="_Toc66693934"/>
      <w:bookmarkStart w:id="32004" w:name="_Toc74915886"/>
      <w:bookmarkStart w:id="32005" w:name="_Toc76114511"/>
      <w:bookmarkStart w:id="32006" w:name="_Toc76544397"/>
      <w:bookmarkStart w:id="32007" w:name="_Toc82536519"/>
      <w:bookmarkStart w:id="32008" w:name="_Toc89952812"/>
      <w:bookmarkStart w:id="32009" w:name="_Toc98766628"/>
      <w:bookmarkStart w:id="32010" w:name="_Toc99702991"/>
      <w:bookmarkStart w:id="32011" w:name="_Toc106206777"/>
      <w:bookmarkStart w:id="32012" w:name="_Toc115080779"/>
      <w:bookmarkStart w:id="32013" w:name="_Toc120629237"/>
      <w:bookmarkStart w:id="32014" w:name="_Toc120629825"/>
      <w:bookmarkStart w:id="32015" w:name="_Toc120631326"/>
      <w:bookmarkStart w:id="32016" w:name="_Toc120631977"/>
      <w:bookmarkStart w:id="32017" w:name="_Toc120632627"/>
      <w:bookmarkStart w:id="32018" w:name="_Toc120633277"/>
      <w:bookmarkStart w:id="32019" w:name="_Toc120633927"/>
      <w:bookmarkStart w:id="32020" w:name="_Toc120634578"/>
      <w:bookmarkStart w:id="32021" w:name="_Toc120635229"/>
      <w:bookmarkStart w:id="32022" w:name="_Toc121754353"/>
      <w:bookmarkStart w:id="32023" w:name="_Toc121755023"/>
      <w:bookmarkStart w:id="32024" w:name="_Toc129108972"/>
      <w:bookmarkStart w:id="32025" w:name="_Toc129109637"/>
      <w:bookmarkStart w:id="32026" w:name="_Toc129110310"/>
      <w:bookmarkStart w:id="32027" w:name="_Toc130389430"/>
      <w:bookmarkStart w:id="32028" w:name="_Toc130390503"/>
      <w:bookmarkStart w:id="32029" w:name="_Toc130391191"/>
      <w:bookmarkStart w:id="32030" w:name="_Toc131624955"/>
      <w:bookmarkStart w:id="32031" w:name="_Toc137476388"/>
      <w:bookmarkStart w:id="32032" w:name="_Toc138873043"/>
      <w:bookmarkStart w:id="32033" w:name="_Toc138874629"/>
      <w:bookmarkStart w:id="32034" w:name="_Toc145525228"/>
      <w:bookmarkStart w:id="32035" w:name="_Toc153560353"/>
      <w:bookmarkStart w:id="32036" w:name="_Toc161647653"/>
      <w:bookmarkStart w:id="32037" w:name="_Toc169533257"/>
      <w:bookmarkStart w:id="32038" w:name="_Toc171519860"/>
      <w:bookmarkStart w:id="32039" w:name="_Toc176539593"/>
      <w:bookmarkStart w:id="32040" w:name="_Toc192246898"/>
      <w:bookmarkStart w:id="32041"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2" w:name="_Toc21102915"/>
      <w:bookmarkStart w:id="32043" w:name="_Toc29810764"/>
      <w:bookmarkStart w:id="32044" w:name="_Toc36636116"/>
      <w:bookmarkStart w:id="32045" w:name="_Toc37273062"/>
      <w:bookmarkStart w:id="32046" w:name="_Toc45886142"/>
      <w:bookmarkStart w:id="32047" w:name="_Toc53183218"/>
      <w:bookmarkStart w:id="32048" w:name="_Toc58915885"/>
      <w:bookmarkStart w:id="32049" w:name="_Toc58918066"/>
      <w:bookmarkStart w:id="32050" w:name="_Toc66693935"/>
      <w:bookmarkStart w:id="32051" w:name="_Toc74915887"/>
      <w:bookmarkStart w:id="32052" w:name="_Toc76114512"/>
      <w:bookmarkStart w:id="32053" w:name="_Toc76544398"/>
      <w:bookmarkStart w:id="32054" w:name="_Toc82536520"/>
      <w:bookmarkStart w:id="32055" w:name="_Toc89952813"/>
      <w:bookmarkStart w:id="32056" w:name="_Toc98766629"/>
      <w:bookmarkStart w:id="32057" w:name="_Toc99702992"/>
      <w:bookmarkStart w:id="32058" w:name="_Toc106206778"/>
      <w:bookmarkStart w:id="32059" w:name="_Toc115080780"/>
      <w:bookmarkStart w:id="32060" w:name="_Toc120629238"/>
      <w:bookmarkStart w:id="32061" w:name="_Toc120629826"/>
      <w:bookmarkStart w:id="32062" w:name="_Toc120631327"/>
      <w:bookmarkStart w:id="32063" w:name="_Toc120631978"/>
      <w:bookmarkStart w:id="32064" w:name="_Toc120632628"/>
      <w:bookmarkStart w:id="32065" w:name="_Toc120633278"/>
      <w:bookmarkStart w:id="32066" w:name="_Toc120633928"/>
      <w:bookmarkStart w:id="32067" w:name="_Toc120634579"/>
      <w:bookmarkStart w:id="32068" w:name="_Toc120635230"/>
      <w:bookmarkStart w:id="32069" w:name="_Toc121754354"/>
      <w:bookmarkStart w:id="32070" w:name="_Toc121755024"/>
      <w:bookmarkStart w:id="32071" w:name="_Toc129108973"/>
      <w:bookmarkStart w:id="32072" w:name="_Toc129109638"/>
      <w:bookmarkStart w:id="32073" w:name="_Toc129110311"/>
      <w:bookmarkStart w:id="32074" w:name="_Toc130389431"/>
      <w:bookmarkStart w:id="32075" w:name="_Toc130390504"/>
      <w:bookmarkStart w:id="32076" w:name="_Toc130391192"/>
      <w:bookmarkStart w:id="32077" w:name="_Toc131624956"/>
      <w:bookmarkStart w:id="32078" w:name="_Toc137476389"/>
      <w:bookmarkStart w:id="32079" w:name="_Toc138873044"/>
      <w:bookmarkStart w:id="32080" w:name="_Toc138874630"/>
      <w:bookmarkStart w:id="32081" w:name="_Toc145525229"/>
      <w:bookmarkStart w:id="32082" w:name="_Toc153560354"/>
      <w:bookmarkStart w:id="32083" w:name="_Toc161647654"/>
      <w:bookmarkStart w:id="32084" w:name="_Toc169533258"/>
      <w:bookmarkStart w:id="32085" w:name="_Toc171519861"/>
      <w:bookmarkStart w:id="32086" w:name="_Toc176539594"/>
      <w:bookmarkStart w:id="32087" w:name="_Toc192246899"/>
      <w:bookmarkStart w:id="32088" w:name="_Toc210482690"/>
      <w:r w:rsidRPr="00303B64">
        <w:t>11.1.2</w:t>
      </w:r>
      <w:r w:rsidRPr="00303B64">
        <w:tab/>
        <w:t>OTA demodulation branches</w:t>
      </w:r>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89" w:name="_Toc21102916"/>
      <w:bookmarkStart w:id="32090" w:name="_Toc29810765"/>
      <w:bookmarkStart w:id="32091" w:name="_Toc36636117"/>
      <w:bookmarkStart w:id="32092" w:name="_Toc37273063"/>
      <w:bookmarkStart w:id="32093" w:name="_Toc45886143"/>
      <w:bookmarkStart w:id="32094" w:name="_Toc53183219"/>
      <w:bookmarkStart w:id="32095" w:name="_Toc58915886"/>
      <w:bookmarkStart w:id="32096" w:name="_Toc58918067"/>
      <w:bookmarkStart w:id="32097" w:name="_Toc66693936"/>
      <w:bookmarkStart w:id="32098" w:name="_Toc74915888"/>
      <w:bookmarkStart w:id="32099" w:name="_Toc76114513"/>
      <w:bookmarkStart w:id="32100" w:name="_Toc76544399"/>
      <w:bookmarkStart w:id="32101" w:name="_Toc82536521"/>
      <w:bookmarkStart w:id="32102" w:name="_Toc89952814"/>
      <w:bookmarkStart w:id="32103" w:name="_Toc98766630"/>
      <w:bookmarkStart w:id="32104" w:name="_Toc99702993"/>
      <w:bookmarkStart w:id="32105" w:name="_Toc106206779"/>
      <w:bookmarkStart w:id="32106" w:name="_Toc115080781"/>
      <w:bookmarkStart w:id="32107" w:name="_Toc120629239"/>
      <w:bookmarkStart w:id="32108" w:name="_Toc120629827"/>
      <w:bookmarkStart w:id="32109" w:name="_Toc120631328"/>
      <w:bookmarkStart w:id="32110" w:name="_Toc120631979"/>
      <w:bookmarkStart w:id="32111" w:name="_Toc120632629"/>
      <w:bookmarkStart w:id="32112" w:name="_Toc120633279"/>
      <w:bookmarkStart w:id="32113" w:name="_Toc120633929"/>
      <w:bookmarkStart w:id="32114" w:name="_Toc120634580"/>
      <w:bookmarkStart w:id="32115" w:name="_Toc120635231"/>
      <w:bookmarkStart w:id="32116" w:name="_Toc121754355"/>
      <w:bookmarkStart w:id="32117" w:name="_Toc121755025"/>
      <w:bookmarkStart w:id="32118" w:name="_Toc129108974"/>
      <w:bookmarkStart w:id="32119" w:name="_Toc129109639"/>
      <w:bookmarkStart w:id="32120" w:name="_Toc129110312"/>
      <w:bookmarkStart w:id="32121" w:name="_Toc130389432"/>
      <w:bookmarkStart w:id="32122" w:name="_Toc130390505"/>
      <w:bookmarkStart w:id="32123" w:name="_Toc130391193"/>
      <w:bookmarkStart w:id="32124" w:name="_Toc131624957"/>
      <w:bookmarkStart w:id="32125" w:name="_Toc137476390"/>
      <w:bookmarkStart w:id="32126" w:name="_Toc138873045"/>
      <w:bookmarkStart w:id="32127" w:name="_Toc138874631"/>
      <w:bookmarkStart w:id="32128" w:name="_Toc145525230"/>
      <w:bookmarkStart w:id="32129" w:name="_Toc153560355"/>
      <w:bookmarkStart w:id="32130" w:name="_Toc161647655"/>
      <w:bookmarkStart w:id="32131" w:name="_Toc169533259"/>
      <w:bookmarkStart w:id="32132" w:name="_Toc171519862"/>
      <w:bookmarkStart w:id="32133" w:name="_Toc176539595"/>
      <w:bookmarkStart w:id="32134" w:name="_Toc192246900"/>
      <w:bookmarkStart w:id="32135" w:name="_Toc210482691"/>
      <w:r>
        <w:lastRenderedPageBreak/>
        <w:t>11</w:t>
      </w:r>
      <w:r w:rsidRPr="00482E96">
        <w:t>.1.</w:t>
      </w:r>
      <w:r>
        <w:t>3</w:t>
      </w:r>
      <w:r w:rsidRPr="00482E96">
        <w:tab/>
        <w:t>Applicability rule</w:t>
      </w:r>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p>
    <w:p w14:paraId="0F0EDB31" w14:textId="77777777" w:rsidR="00035B70" w:rsidRPr="005B5643" w:rsidRDefault="00035B70" w:rsidP="005B5643">
      <w:pPr>
        <w:pStyle w:val="Heading4"/>
      </w:pPr>
      <w:bookmarkStart w:id="32136" w:name="_Toc21102917"/>
      <w:bookmarkStart w:id="32137" w:name="_Toc29810766"/>
      <w:bookmarkStart w:id="32138" w:name="_Toc36636118"/>
      <w:bookmarkStart w:id="32139" w:name="_Toc37273064"/>
      <w:bookmarkStart w:id="32140" w:name="_Toc45886144"/>
      <w:bookmarkStart w:id="32141" w:name="_Toc53183220"/>
      <w:bookmarkStart w:id="32142" w:name="_Toc58915887"/>
      <w:bookmarkStart w:id="32143" w:name="_Toc58918068"/>
      <w:bookmarkStart w:id="32144" w:name="_Toc66693937"/>
      <w:bookmarkStart w:id="32145" w:name="_Toc74915889"/>
      <w:bookmarkStart w:id="32146" w:name="_Toc76114514"/>
      <w:bookmarkStart w:id="32147" w:name="_Toc76544400"/>
      <w:bookmarkStart w:id="32148" w:name="_Toc82536522"/>
      <w:bookmarkStart w:id="32149" w:name="_Toc89952815"/>
      <w:bookmarkStart w:id="32150" w:name="_Toc98766631"/>
      <w:bookmarkStart w:id="32151" w:name="_Toc99702994"/>
      <w:bookmarkStart w:id="32152" w:name="_Toc106206780"/>
      <w:bookmarkStart w:id="32153" w:name="_Toc115080782"/>
      <w:bookmarkStart w:id="32154" w:name="_Toc121999662"/>
      <w:bookmarkStart w:id="32155" w:name="_Toc124154561"/>
      <w:bookmarkStart w:id="32156" w:name="_Toc129110313"/>
      <w:bookmarkStart w:id="32157" w:name="_Toc130389433"/>
      <w:bookmarkStart w:id="32158" w:name="_Toc130390506"/>
      <w:bookmarkStart w:id="32159" w:name="_Toc130391194"/>
      <w:bookmarkStart w:id="32160" w:name="_Toc131624958"/>
      <w:bookmarkStart w:id="32161" w:name="_Toc137476391"/>
      <w:bookmarkStart w:id="32162" w:name="_Toc138873046"/>
      <w:bookmarkStart w:id="32163" w:name="_Toc138874632"/>
      <w:bookmarkStart w:id="32164" w:name="_Toc145525231"/>
      <w:bookmarkStart w:id="32165" w:name="_Toc153560356"/>
      <w:bookmarkStart w:id="32166" w:name="_Toc161647656"/>
      <w:bookmarkStart w:id="32167" w:name="_Toc169533260"/>
      <w:bookmarkStart w:id="32168" w:name="_Toc171519863"/>
      <w:bookmarkStart w:id="32169" w:name="_Toc176539596"/>
      <w:bookmarkStart w:id="32170" w:name="_Toc192246901"/>
      <w:bookmarkStart w:id="32171" w:name="_Toc210482692"/>
      <w:r w:rsidRPr="005B5643">
        <w:t>11.</w:t>
      </w:r>
      <w:r w:rsidRPr="005B5643">
        <w:rPr>
          <w:rFonts w:hint="eastAsia"/>
        </w:rPr>
        <w:t>1</w:t>
      </w:r>
      <w:r w:rsidRPr="005B5643">
        <w:t>.3.1</w:t>
      </w:r>
      <w:r w:rsidRPr="005B5643">
        <w:tab/>
        <w:t>General</w:t>
      </w:r>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2" w:name="_Hlk126240402"/>
      <w:r w:rsidRPr="009A7ADC">
        <w:rPr>
          <w:rFonts w:eastAsia="DengXian"/>
        </w:rPr>
        <w:t>demodulation branche</w:t>
      </w:r>
      <w:bookmarkEnd w:id="32172"/>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3" w:name="_Toc21102918"/>
      <w:bookmarkStart w:id="32174" w:name="_Toc29810767"/>
      <w:bookmarkStart w:id="32175" w:name="_Toc36636119"/>
      <w:bookmarkStart w:id="32176" w:name="_Toc37273065"/>
      <w:bookmarkStart w:id="32177" w:name="_Toc45886145"/>
      <w:bookmarkStart w:id="32178" w:name="_Toc53183221"/>
      <w:bookmarkStart w:id="32179" w:name="_Toc58915888"/>
      <w:bookmarkStart w:id="32180" w:name="_Toc58918069"/>
      <w:bookmarkStart w:id="32181" w:name="_Toc66693938"/>
      <w:bookmarkStart w:id="32182" w:name="_Toc74915890"/>
      <w:bookmarkStart w:id="32183" w:name="_Toc76114515"/>
      <w:bookmarkStart w:id="32184" w:name="_Toc76544401"/>
      <w:bookmarkStart w:id="32185" w:name="_Toc82536523"/>
      <w:bookmarkStart w:id="32186" w:name="_Toc89952816"/>
      <w:bookmarkStart w:id="32187" w:name="_Toc98766632"/>
      <w:bookmarkStart w:id="32188" w:name="_Toc99702995"/>
      <w:bookmarkStart w:id="32189" w:name="_Toc106206781"/>
      <w:bookmarkStart w:id="32190" w:name="_Toc115080783"/>
      <w:bookmarkStart w:id="32191" w:name="_Toc121999663"/>
      <w:bookmarkStart w:id="32192" w:name="_Toc124154562"/>
      <w:bookmarkStart w:id="32193" w:name="_Toc129110314"/>
      <w:bookmarkStart w:id="32194" w:name="_Toc130389434"/>
      <w:bookmarkStart w:id="32195" w:name="_Toc130390507"/>
      <w:bookmarkStart w:id="32196" w:name="_Toc130391195"/>
      <w:bookmarkStart w:id="32197" w:name="_Toc131624959"/>
      <w:bookmarkStart w:id="32198" w:name="_Toc137476392"/>
      <w:bookmarkStart w:id="32199" w:name="_Toc138873047"/>
      <w:bookmarkStart w:id="32200" w:name="_Toc138874633"/>
      <w:bookmarkStart w:id="32201" w:name="_Toc145525232"/>
      <w:bookmarkStart w:id="32202" w:name="_Toc153560357"/>
      <w:bookmarkStart w:id="32203" w:name="_Toc161647657"/>
      <w:bookmarkStart w:id="32204" w:name="_Toc169533261"/>
      <w:bookmarkStart w:id="32205" w:name="_Toc171519864"/>
      <w:bookmarkStart w:id="32206" w:name="_Toc176539597"/>
      <w:bookmarkStart w:id="32207" w:name="_Toc192246902"/>
      <w:bookmarkStart w:id="32208"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p>
    <w:p w14:paraId="0DBA32F4" w14:textId="77777777" w:rsidR="00035B70" w:rsidRPr="00F853F6" w:rsidRDefault="00035B70" w:rsidP="00F853F6">
      <w:pPr>
        <w:pStyle w:val="Heading5"/>
      </w:pPr>
      <w:bookmarkStart w:id="32209" w:name="_Toc21102919"/>
      <w:bookmarkStart w:id="32210" w:name="_Toc29810768"/>
      <w:bookmarkStart w:id="32211" w:name="_Toc36636120"/>
      <w:bookmarkStart w:id="32212" w:name="_Toc37273066"/>
      <w:bookmarkStart w:id="32213" w:name="_Toc45886146"/>
      <w:bookmarkStart w:id="32214" w:name="_Toc53183222"/>
      <w:bookmarkStart w:id="32215" w:name="_Toc58915889"/>
      <w:bookmarkStart w:id="32216" w:name="_Toc58918070"/>
      <w:bookmarkStart w:id="32217" w:name="_Toc66693939"/>
      <w:bookmarkStart w:id="32218" w:name="_Toc74915891"/>
      <w:bookmarkStart w:id="32219" w:name="_Toc76114516"/>
      <w:bookmarkStart w:id="32220" w:name="_Toc76544402"/>
      <w:bookmarkStart w:id="32221" w:name="_Toc82536524"/>
      <w:bookmarkStart w:id="32222" w:name="_Toc89952817"/>
      <w:bookmarkStart w:id="32223" w:name="_Toc98766633"/>
      <w:bookmarkStart w:id="32224" w:name="_Toc99702996"/>
      <w:bookmarkStart w:id="32225" w:name="_Toc106206782"/>
      <w:bookmarkStart w:id="32226" w:name="_Toc115080784"/>
      <w:bookmarkStart w:id="32227" w:name="_Toc121999664"/>
      <w:bookmarkStart w:id="32228" w:name="_Toc124154563"/>
      <w:bookmarkStart w:id="32229" w:name="_Toc129110315"/>
      <w:bookmarkStart w:id="32230" w:name="_Toc130389435"/>
      <w:bookmarkStart w:id="32231" w:name="_Toc130390508"/>
      <w:bookmarkStart w:id="32232" w:name="_Toc130391196"/>
      <w:bookmarkStart w:id="32233" w:name="_Toc131624960"/>
      <w:bookmarkStart w:id="32234" w:name="_Toc137476393"/>
      <w:bookmarkStart w:id="32235" w:name="_Toc138873048"/>
      <w:bookmarkStart w:id="32236" w:name="_Toc138874634"/>
      <w:bookmarkStart w:id="32237" w:name="_Toc145525233"/>
      <w:bookmarkStart w:id="32238" w:name="_Toc153560358"/>
      <w:bookmarkStart w:id="32239" w:name="_Toc161647658"/>
      <w:bookmarkStart w:id="32240" w:name="_Toc169533262"/>
      <w:bookmarkStart w:id="32241" w:name="_Toc171519865"/>
      <w:bookmarkStart w:id="32242" w:name="_Toc176539598"/>
      <w:bookmarkStart w:id="32243" w:name="_Toc192246903"/>
      <w:bookmarkStart w:id="32244"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5" w:name="_Toc21102920"/>
      <w:bookmarkStart w:id="32246" w:name="_Toc29810769"/>
      <w:bookmarkStart w:id="32247" w:name="_Toc36636121"/>
      <w:bookmarkStart w:id="32248" w:name="_Toc37273067"/>
      <w:bookmarkStart w:id="32249" w:name="_Toc45886147"/>
      <w:bookmarkStart w:id="32250" w:name="_Toc53183223"/>
      <w:bookmarkStart w:id="32251" w:name="_Toc58915890"/>
      <w:bookmarkStart w:id="32252" w:name="_Toc58918071"/>
      <w:bookmarkStart w:id="32253" w:name="_Toc66693940"/>
      <w:bookmarkStart w:id="32254" w:name="_Toc74915892"/>
      <w:bookmarkStart w:id="32255" w:name="_Toc76114517"/>
      <w:bookmarkStart w:id="32256" w:name="_Toc76544403"/>
      <w:bookmarkStart w:id="32257" w:name="_Toc82536525"/>
      <w:bookmarkStart w:id="32258" w:name="_Toc89952818"/>
      <w:bookmarkStart w:id="32259" w:name="_Toc98766634"/>
      <w:bookmarkStart w:id="32260" w:name="_Toc99702997"/>
      <w:bookmarkStart w:id="32261" w:name="_Toc106206783"/>
      <w:bookmarkStart w:id="32262" w:name="_Toc115080785"/>
      <w:bookmarkStart w:id="32263" w:name="_Toc121999665"/>
      <w:bookmarkStart w:id="32264" w:name="_Toc124154564"/>
      <w:bookmarkStart w:id="32265" w:name="_Toc129110316"/>
      <w:bookmarkStart w:id="32266" w:name="_Toc130389436"/>
      <w:bookmarkStart w:id="32267" w:name="_Toc130390509"/>
      <w:bookmarkStart w:id="32268" w:name="_Toc130391197"/>
      <w:bookmarkStart w:id="32269" w:name="_Toc131624961"/>
      <w:bookmarkStart w:id="32270" w:name="_Toc137476394"/>
      <w:bookmarkStart w:id="32271" w:name="_Toc138873049"/>
      <w:bookmarkStart w:id="32272" w:name="_Toc138874635"/>
      <w:bookmarkStart w:id="32273" w:name="_Toc145525234"/>
      <w:bookmarkStart w:id="32274" w:name="_Toc153560359"/>
      <w:bookmarkStart w:id="32275" w:name="_Toc161647659"/>
      <w:bookmarkStart w:id="32276" w:name="_Toc169533263"/>
      <w:bookmarkStart w:id="32277" w:name="_Toc171519866"/>
      <w:bookmarkStart w:id="32278" w:name="_Toc176539599"/>
      <w:bookmarkStart w:id="32279" w:name="_Toc192246904"/>
      <w:bookmarkStart w:id="32280"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1" w:name="_Toc21102921"/>
      <w:bookmarkStart w:id="32282" w:name="_Toc29810770"/>
      <w:bookmarkStart w:id="32283" w:name="_Toc36636122"/>
      <w:bookmarkStart w:id="32284" w:name="_Toc37273068"/>
      <w:bookmarkStart w:id="32285" w:name="_Toc45886148"/>
      <w:bookmarkStart w:id="32286" w:name="_Toc53183224"/>
      <w:bookmarkStart w:id="32287" w:name="_Toc58915891"/>
      <w:bookmarkStart w:id="32288" w:name="_Toc58918072"/>
      <w:bookmarkStart w:id="32289" w:name="_Toc66693941"/>
      <w:bookmarkStart w:id="32290" w:name="_Toc74915893"/>
      <w:bookmarkStart w:id="32291" w:name="_Toc76114518"/>
      <w:bookmarkStart w:id="32292" w:name="_Toc76544404"/>
      <w:bookmarkStart w:id="32293" w:name="_Toc82536526"/>
      <w:bookmarkStart w:id="32294" w:name="_Toc89952819"/>
      <w:bookmarkStart w:id="32295" w:name="_Toc98766635"/>
      <w:bookmarkStart w:id="32296" w:name="_Toc99702998"/>
      <w:bookmarkStart w:id="32297" w:name="_Toc106206784"/>
      <w:bookmarkStart w:id="32298" w:name="_Toc115080786"/>
      <w:bookmarkStart w:id="32299" w:name="_Toc121999666"/>
      <w:bookmarkStart w:id="32300" w:name="_Toc124154565"/>
      <w:bookmarkStart w:id="32301" w:name="_Toc129110317"/>
      <w:bookmarkStart w:id="32302" w:name="_Toc130389437"/>
      <w:bookmarkStart w:id="32303" w:name="_Toc130390510"/>
      <w:bookmarkStart w:id="32304" w:name="_Toc130391198"/>
      <w:bookmarkStart w:id="32305" w:name="_Toc131624962"/>
      <w:bookmarkStart w:id="32306" w:name="_Toc137476395"/>
      <w:bookmarkStart w:id="32307" w:name="_Toc138873050"/>
      <w:bookmarkStart w:id="32308" w:name="_Toc138874636"/>
      <w:bookmarkStart w:id="32309" w:name="_Toc145525235"/>
      <w:bookmarkStart w:id="32310" w:name="_Toc153560360"/>
      <w:bookmarkStart w:id="32311" w:name="_Toc161647660"/>
      <w:bookmarkStart w:id="32312" w:name="_Toc169533264"/>
      <w:bookmarkStart w:id="32313" w:name="_Toc171519867"/>
      <w:bookmarkStart w:id="32314" w:name="_Toc176539600"/>
      <w:bookmarkStart w:id="32315" w:name="_Toc192246905"/>
      <w:bookmarkStart w:id="32316"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17" w:name="_Toc176539601"/>
      <w:bookmarkStart w:id="32318" w:name="_Toc192246906"/>
      <w:bookmarkStart w:id="32319" w:name="_Toc210482697"/>
      <w:r>
        <w:rPr>
          <w:rFonts w:hint="eastAsia"/>
          <w:lang w:eastAsia="zh-CN"/>
        </w:rPr>
        <w:t>11.1.3.2.4</w:t>
      </w:r>
      <w:r>
        <w:rPr>
          <w:lang w:eastAsia="zh-CN"/>
        </w:rPr>
        <w:tab/>
      </w:r>
      <w:r>
        <w:rPr>
          <w:rFonts w:hint="eastAsia"/>
          <w:lang w:eastAsia="zh-CN"/>
        </w:rPr>
        <w:t>Applicability of PUSCH repetition type A requirements</w:t>
      </w:r>
      <w:bookmarkEnd w:id="32317"/>
      <w:bookmarkEnd w:id="32318"/>
      <w:bookmarkEnd w:id="32319"/>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0" w:name="_Toc21102922"/>
      <w:bookmarkStart w:id="32321" w:name="_Toc29810771"/>
      <w:bookmarkStart w:id="32322" w:name="_Toc36636123"/>
      <w:bookmarkStart w:id="32323" w:name="_Toc37273069"/>
      <w:bookmarkStart w:id="32324" w:name="_Toc45886149"/>
      <w:bookmarkStart w:id="32325" w:name="_Toc53183227"/>
      <w:bookmarkStart w:id="32326" w:name="_Toc58915894"/>
      <w:bookmarkStart w:id="32327" w:name="_Toc58918075"/>
      <w:bookmarkStart w:id="32328" w:name="_Toc66693945"/>
      <w:bookmarkStart w:id="32329" w:name="_Toc74915897"/>
      <w:bookmarkStart w:id="32330" w:name="_Toc76114522"/>
      <w:bookmarkStart w:id="32331" w:name="_Toc76544408"/>
      <w:bookmarkStart w:id="32332" w:name="_Toc82536530"/>
      <w:bookmarkStart w:id="32333" w:name="_Toc89952823"/>
      <w:bookmarkStart w:id="32334" w:name="_Toc98766639"/>
      <w:bookmarkStart w:id="32335" w:name="_Toc99703002"/>
      <w:bookmarkStart w:id="32336" w:name="_Toc106206788"/>
      <w:bookmarkStart w:id="32337" w:name="_Toc115080790"/>
      <w:bookmarkStart w:id="32338" w:name="_Toc121999671"/>
      <w:bookmarkStart w:id="32339" w:name="_Toc124154570"/>
      <w:bookmarkStart w:id="32340" w:name="_Toc129110318"/>
      <w:bookmarkStart w:id="32341" w:name="_Toc130389438"/>
      <w:bookmarkStart w:id="32342" w:name="_Toc130390511"/>
      <w:bookmarkStart w:id="32343" w:name="_Toc130391199"/>
      <w:bookmarkStart w:id="32344" w:name="_Toc131624963"/>
      <w:bookmarkStart w:id="32345" w:name="_Toc137476396"/>
      <w:bookmarkStart w:id="32346" w:name="_Toc138873051"/>
      <w:bookmarkStart w:id="32347" w:name="_Toc138874637"/>
      <w:bookmarkStart w:id="32348" w:name="_Toc145525236"/>
      <w:bookmarkStart w:id="32349" w:name="_Toc153560361"/>
      <w:bookmarkStart w:id="32350" w:name="_Toc161647661"/>
      <w:bookmarkStart w:id="32351" w:name="_Toc169533265"/>
      <w:bookmarkStart w:id="32352" w:name="_Toc171519868"/>
      <w:bookmarkStart w:id="32353" w:name="_Toc176539602"/>
      <w:bookmarkStart w:id="32354" w:name="_Toc192246907"/>
      <w:bookmarkStart w:id="32355"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p>
    <w:p w14:paraId="50157255" w14:textId="77777777" w:rsidR="00035B70" w:rsidRPr="00F853F6" w:rsidRDefault="00035B70" w:rsidP="00F853F6">
      <w:pPr>
        <w:pStyle w:val="Heading5"/>
      </w:pPr>
      <w:bookmarkStart w:id="32356" w:name="_Toc21102923"/>
      <w:bookmarkStart w:id="32357" w:name="_Toc29810772"/>
      <w:bookmarkStart w:id="32358" w:name="_Toc36636124"/>
      <w:bookmarkStart w:id="32359" w:name="_Toc37273070"/>
      <w:bookmarkStart w:id="32360" w:name="_Toc45886150"/>
      <w:bookmarkStart w:id="32361" w:name="_Toc53183228"/>
      <w:bookmarkStart w:id="32362" w:name="_Toc58915895"/>
      <w:bookmarkStart w:id="32363" w:name="_Toc58918076"/>
      <w:bookmarkStart w:id="32364" w:name="_Toc66693946"/>
      <w:bookmarkStart w:id="32365" w:name="_Toc74915898"/>
      <w:bookmarkStart w:id="32366" w:name="_Toc76114523"/>
      <w:bookmarkStart w:id="32367" w:name="_Toc76544409"/>
      <w:bookmarkStart w:id="32368" w:name="_Toc82536531"/>
      <w:bookmarkStart w:id="32369" w:name="_Toc89952824"/>
      <w:bookmarkStart w:id="32370" w:name="_Toc98766640"/>
      <w:bookmarkStart w:id="32371" w:name="_Toc99703003"/>
      <w:bookmarkStart w:id="32372" w:name="_Toc106206789"/>
      <w:bookmarkStart w:id="32373" w:name="_Toc115080791"/>
      <w:bookmarkStart w:id="32374" w:name="_Toc121999672"/>
      <w:bookmarkStart w:id="32375" w:name="_Toc124154571"/>
      <w:bookmarkStart w:id="32376" w:name="_Toc129110319"/>
      <w:bookmarkStart w:id="32377" w:name="_Toc130389439"/>
      <w:bookmarkStart w:id="32378" w:name="_Toc130390512"/>
      <w:bookmarkStart w:id="32379" w:name="_Toc130391200"/>
      <w:bookmarkStart w:id="32380" w:name="_Toc131624964"/>
      <w:bookmarkStart w:id="32381" w:name="_Toc137476397"/>
      <w:bookmarkStart w:id="32382" w:name="_Toc138873052"/>
      <w:bookmarkStart w:id="32383" w:name="_Toc138874638"/>
      <w:bookmarkStart w:id="32384" w:name="_Toc145525237"/>
      <w:bookmarkStart w:id="32385" w:name="_Toc153560362"/>
      <w:bookmarkStart w:id="32386" w:name="_Toc161647662"/>
      <w:bookmarkStart w:id="32387" w:name="_Toc169533266"/>
      <w:bookmarkStart w:id="32388" w:name="_Toc171519869"/>
      <w:bookmarkStart w:id="32389" w:name="_Toc176539603"/>
      <w:bookmarkStart w:id="32390" w:name="_Toc192246908"/>
      <w:bookmarkStart w:id="32391"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2" w:name="_Toc21102924"/>
      <w:bookmarkStart w:id="32393" w:name="_Toc29810773"/>
      <w:bookmarkStart w:id="32394" w:name="_Toc36636125"/>
      <w:bookmarkStart w:id="32395" w:name="_Toc37273071"/>
      <w:bookmarkStart w:id="32396" w:name="_Toc45886151"/>
      <w:bookmarkStart w:id="32397" w:name="_Toc53183229"/>
      <w:bookmarkStart w:id="32398" w:name="_Toc58915896"/>
      <w:bookmarkStart w:id="32399" w:name="_Toc58918077"/>
      <w:bookmarkStart w:id="32400" w:name="_Toc66693947"/>
      <w:bookmarkStart w:id="32401" w:name="_Toc74915899"/>
      <w:bookmarkStart w:id="32402" w:name="_Toc76114524"/>
      <w:bookmarkStart w:id="32403" w:name="_Toc76544410"/>
      <w:bookmarkStart w:id="32404" w:name="_Toc82536532"/>
      <w:bookmarkStart w:id="32405" w:name="_Toc89952825"/>
      <w:bookmarkStart w:id="32406" w:name="_Toc98766641"/>
      <w:bookmarkStart w:id="32407" w:name="_Toc99703004"/>
      <w:bookmarkStart w:id="32408" w:name="_Toc106206790"/>
      <w:bookmarkStart w:id="32409" w:name="_Toc115080792"/>
      <w:bookmarkStart w:id="32410" w:name="_Toc121999673"/>
      <w:bookmarkStart w:id="32411" w:name="_Toc124154572"/>
      <w:bookmarkStart w:id="32412" w:name="_Toc129110320"/>
      <w:bookmarkStart w:id="32413" w:name="_Toc130389440"/>
      <w:bookmarkStart w:id="32414" w:name="_Toc130390513"/>
      <w:bookmarkStart w:id="32415" w:name="_Toc130391201"/>
      <w:bookmarkStart w:id="32416" w:name="_Toc131624965"/>
      <w:bookmarkStart w:id="32417" w:name="_Toc137476398"/>
      <w:bookmarkStart w:id="32418" w:name="_Toc138873053"/>
      <w:bookmarkStart w:id="32419" w:name="_Toc138874639"/>
      <w:bookmarkStart w:id="32420" w:name="_Toc145525238"/>
      <w:bookmarkStart w:id="32421" w:name="_Toc153560363"/>
      <w:bookmarkStart w:id="32422" w:name="_Toc161647663"/>
      <w:bookmarkStart w:id="32423" w:name="_Toc169533267"/>
      <w:bookmarkStart w:id="32424" w:name="_Toc171519870"/>
      <w:bookmarkStart w:id="32425" w:name="_Toc176539604"/>
      <w:bookmarkStart w:id="32426" w:name="_Toc192246909"/>
      <w:bookmarkStart w:id="32427"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28" w:name="_Toc21102925"/>
      <w:bookmarkStart w:id="32429" w:name="_Toc29810774"/>
      <w:bookmarkStart w:id="32430" w:name="_Toc36636126"/>
      <w:bookmarkStart w:id="32431" w:name="_Toc37273072"/>
      <w:bookmarkStart w:id="32432" w:name="_Toc45886152"/>
      <w:bookmarkStart w:id="32433" w:name="_Toc53183230"/>
      <w:bookmarkStart w:id="32434" w:name="_Toc58915897"/>
      <w:bookmarkStart w:id="32435" w:name="_Toc58918078"/>
      <w:bookmarkStart w:id="32436" w:name="_Toc66693948"/>
      <w:bookmarkStart w:id="32437" w:name="_Toc74915900"/>
      <w:bookmarkStart w:id="32438" w:name="_Toc76114525"/>
      <w:bookmarkStart w:id="32439" w:name="_Toc76544411"/>
      <w:bookmarkStart w:id="32440" w:name="_Toc82536533"/>
      <w:bookmarkStart w:id="32441" w:name="_Toc89952826"/>
      <w:bookmarkStart w:id="32442" w:name="_Toc98766642"/>
      <w:bookmarkStart w:id="32443" w:name="_Toc99703005"/>
      <w:bookmarkStart w:id="32444" w:name="_Toc106206791"/>
      <w:bookmarkStart w:id="32445" w:name="_Toc115080793"/>
      <w:bookmarkStart w:id="32446" w:name="_Toc121999674"/>
      <w:bookmarkStart w:id="32447" w:name="_Toc124154573"/>
      <w:bookmarkStart w:id="32448" w:name="_Toc129110321"/>
      <w:bookmarkStart w:id="32449" w:name="_Toc130389441"/>
      <w:bookmarkStart w:id="32450" w:name="_Toc130390514"/>
      <w:bookmarkStart w:id="32451" w:name="_Toc130391202"/>
      <w:bookmarkStart w:id="32452" w:name="_Toc131624966"/>
      <w:bookmarkStart w:id="32453" w:name="_Toc137476399"/>
      <w:bookmarkStart w:id="32454" w:name="_Toc138873054"/>
      <w:bookmarkStart w:id="32455" w:name="_Toc138874640"/>
      <w:bookmarkStart w:id="32456" w:name="_Toc145525239"/>
      <w:bookmarkStart w:id="32457" w:name="_Toc153560364"/>
      <w:bookmarkStart w:id="32458" w:name="_Toc161647664"/>
      <w:bookmarkStart w:id="32459" w:name="_Toc169533268"/>
      <w:bookmarkStart w:id="32460" w:name="_Toc171519871"/>
      <w:bookmarkStart w:id="32461" w:name="_Toc176539605"/>
      <w:bookmarkStart w:id="32462" w:name="_Toc192246910"/>
      <w:bookmarkStart w:id="32463"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4" w:name="_Toc21102926"/>
      <w:bookmarkStart w:id="32465" w:name="_Toc29810775"/>
      <w:bookmarkStart w:id="32466" w:name="_Toc36636127"/>
      <w:bookmarkStart w:id="32467" w:name="_Toc37273073"/>
      <w:bookmarkStart w:id="32468" w:name="_Toc45886153"/>
      <w:bookmarkStart w:id="32469" w:name="_Toc53183231"/>
      <w:bookmarkStart w:id="32470" w:name="_Toc58915898"/>
      <w:bookmarkStart w:id="32471" w:name="_Toc58918079"/>
      <w:bookmarkStart w:id="32472" w:name="_Toc66693949"/>
      <w:bookmarkStart w:id="32473" w:name="_Toc74915901"/>
      <w:bookmarkStart w:id="32474" w:name="_Toc76114526"/>
      <w:bookmarkStart w:id="32475" w:name="_Toc76544412"/>
      <w:bookmarkStart w:id="32476" w:name="_Toc82536534"/>
      <w:bookmarkStart w:id="32477" w:name="_Toc89952827"/>
      <w:bookmarkStart w:id="32478" w:name="_Toc98766643"/>
      <w:bookmarkStart w:id="32479" w:name="_Toc99703006"/>
      <w:bookmarkStart w:id="32480" w:name="_Toc106206792"/>
      <w:bookmarkStart w:id="32481" w:name="_Toc115080794"/>
      <w:bookmarkStart w:id="32482" w:name="_Toc121999675"/>
      <w:bookmarkStart w:id="32483" w:name="_Toc124154574"/>
      <w:bookmarkStart w:id="32484" w:name="_Toc129110322"/>
      <w:bookmarkStart w:id="32485" w:name="_Toc130389442"/>
      <w:bookmarkStart w:id="32486" w:name="_Toc130390515"/>
      <w:bookmarkStart w:id="32487" w:name="_Toc130391203"/>
      <w:bookmarkStart w:id="32488" w:name="_Toc131624967"/>
      <w:bookmarkStart w:id="32489" w:name="_Toc137476400"/>
      <w:bookmarkStart w:id="32490" w:name="_Toc138873055"/>
      <w:bookmarkStart w:id="32491" w:name="_Toc138874641"/>
      <w:bookmarkStart w:id="32492" w:name="_Toc145525240"/>
      <w:bookmarkStart w:id="32493" w:name="_Toc153560365"/>
      <w:bookmarkStart w:id="32494" w:name="_Toc161647665"/>
      <w:bookmarkStart w:id="32495" w:name="_Toc169533269"/>
      <w:bookmarkStart w:id="32496" w:name="_Toc171519872"/>
      <w:bookmarkStart w:id="32497" w:name="_Toc176539606"/>
      <w:bookmarkStart w:id="32498" w:name="_Toc192246911"/>
      <w:bookmarkStart w:id="32499" w:name="_Toc210482702"/>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0" w:name="_Toc21102927"/>
      <w:bookmarkStart w:id="32501" w:name="_Toc29810776"/>
      <w:bookmarkStart w:id="32502" w:name="_Toc36636128"/>
      <w:bookmarkStart w:id="32503" w:name="_Toc37273074"/>
      <w:bookmarkStart w:id="32504" w:name="_Toc45886154"/>
      <w:bookmarkStart w:id="32505" w:name="_Toc53183232"/>
      <w:bookmarkStart w:id="32506" w:name="_Toc58915899"/>
      <w:bookmarkStart w:id="32507" w:name="_Toc58918080"/>
      <w:bookmarkStart w:id="32508" w:name="_Toc66693950"/>
      <w:bookmarkStart w:id="32509" w:name="_Toc74915902"/>
      <w:bookmarkStart w:id="32510" w:name="_Toc76114527"/>
      <w:bookmarkStart w:id="32511" w:name="_Toc76544413"/>
      <w:bookmarkStart w:id="32512" w:name="_Toc82536535"/>
      <w:bookmarkStart w:id="32513" w:name="_Toc89952828"/>
      <w:bookmarkStart w:id="32514" w:name="_Toc98766644"/>
      <w:bookmarkStart w:id="32515" w:name="_Toc99703007"/>
      <w:bookmarkStart w:id="32516" w:name="_Toc106206793"/>
      <w:bookmarkStart w:id="32517" w:name="_Toc115080795"/>
      <w:bookmarkStart w:id="32518" w:name="_Toc121999676"/>
      <w:bookmarkStart w:id="32519" w:name="_Toc124154575"/>
      <w:bookmarkStart w:id="32520" w:name="_Toc129110323"/>
      <w:bookmarkStart w:id="32521" w:name="_Toc130389443"/>
      <w:bookmarkStart w:id="32522" w:name="_Toc130390516"/>
      <w:bookmarkStart w:id="32523" w:name="_Toc130391204"/>
      <w:bookmarkStart w:id="32524" w:name="_Toc131624968"/>
      <w:bookmarkStart w:id="32525" w:name="_Toc137476401"/>
      <w:bookmarkStart w:id="32526" w:name="_Toc138873056"/>
      <w:bookmarkStart w:id="32527" w:name="_Toc138874642"/>
      <w:bookmarkStart w:id="32528" w:name="_Toc145525241"/>
      <w:bookmarkStart w:id="32529" w:name="_Toc153560366"/>
      <w:bookmarkStart w:id="32530" w:name="_Toc161647666"/>
      <w:bookmarkStart w:id="32531" w:name="_Toc169533270"/>
      <w:bookmarkStart w:id="32532" w:name="_Toc171519873"/>
      <w:bookmarkStart w:id="32533" w:name="_Toc176539607"/>
      <w:bookmarkStart w:id="32534" w:name="_Toc192246912"/>
      <w:bookmarkStart w:id="32535"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36" w:name="_Toc21102928"/>
      <w:bookmarkStart w:id="32537" w:name="_Toc29810777"/>
      <w:bookmarkStart w:id="32538" w:name="_Toc36636129"/>
      <w:bookmarkStart w:id="32539" w:name="_Toc37273075"/>
      <w:bookmarkStart w:id="32540" w:name="_Toc45886155"/>
      <w:bookmarkStart w:id="32541" w:name="_Toc53183233"/>
      <w:bookmarkStart w:id="32542" w:name="_Toc58915900"/>
      <w:bookmarkStart w:id="32543" w:name="_Toc58918081"/>
      <w:bookmarkStart w:id="32544" w:name="_Toc66693951"/>
      <w:bookmarkStart w:id="32545" w:name="_Toc74915903"/>
      <w:bookmarkStart w:id="32546" w:name="_Toc76114528"/>
      <w:bookmarkStart w:id="32547" w:name="_Toc76544414"/>
      <w:bookmarkStart w:id="32548" w:name="_Toc82536536"/>
      <w:bookmarkStart w:id="32549" w:name="_Toc89952829"/>
      <w:bookmarkStart w:id="32550" w:name="_Toc98766645"/>
      <w:bookmarkStart w:id="32551" w:name="_Toc99703008"/>
      <w:bookmarkStart w:id="32552" w:name="_Toc106206794"/>
      <w:bookmarkStart w:id="32553" w:name="_Toc115080796"/>
      <w:bookmarkStart w:id="32554" w:name="_Toc121999678"/>
      <w:bookmarkStart w:id="32555" w:name="_Toc124154577"/>
      <w:bookmarkStart w:id="32556" w:name="_Toc129110324"/>
      <w:bookmarkStart w:id="32557" w:name="_Toc130389444"/>
      <w:bookmarkStart w:id="32558" w:name="_Toc130390517"/>
      <w:bookmarkStart w:id="32559" w:name="_Toc130391205"/>
      <w:bookmarkStart w:id="32560" w:name="_Toc131624969"/>
      <w:bookmarkStart w:id="32561" w:name="_Toc137476402"/>
      <w:bookmarkStart w:id="32562" w:name="_Toc138873057"/>
      <w:bookmarkStart w:id="32563" w:name="_Toc138874643"/>
      <w:bookmarkStart w:id="32564" w:name="_Toc145525242"/>
      <w:bookmarkStart w:id="32565" w:name="_Toc153560367"/>
      <w:bookmarkStart w:id="32566" w:name="_Toc161647667"/>
      <w:bookmarkStart w:id="32567" w:name="_Toc169533271"/>
      <w:bookmarkStart w:id="32568" w:name="_Toc171519874"/>
      <w:bookmarkStart w:id="32569" w:name="_Toc176539608"/>
      <w:bookmarkStart w:id="32570" w:name="_Toc192246913"/>
      <w:bookmarkStart w:id="32571"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p>
    <w:p w14:paraId="04A75445" w14:textId="77777777" w:rsidR="00035B70" w:rsidRPr="00F853F6" w:rsidRDefault="00035B70" w:rsidP="00F853F6">
      <w:pPr>
        <w:pStyle w:val="Heading5"/>
      </w:pPr>
      <w:bookmarkStart w:id="32572" w:name="_Toc21102929"/>
      <w:bookmarkStart w:id="32573" w:name="_Toc29810778"/>
      <w:bookmarkStart w:id="32574" w:name="_Toc36636130"/>
      <w:bookmarkStart w:id="32575" w:name="_Toc37273076"/>
      <w:bookmarkStart w:id="32576" w:name="_Toc45886156"/>
      <w:bookmarkStart w:id="32577" w:name="_Toc53183234"/>
      <w:bookmarkStart w:id="32578" w:name="_Toc58915901"/>
      <w:bookmarkStart w:id="32579" w:name="_Toc58918082"/>
      <w:bookmarkStart w:id="32580" w:name="_Toc66693952"/>
      <w:bookmarkStart w:id="32581" w:name="_Toc74915904"/>
      <w:bookmarkStart w:id="32582" w:name="_Toc76114529"/>
      <w:bookmarkStart w:id="32583" w:name="_Toc76544415"/>
      <w:bookmarkStart w:id="32584" w:name="_Toc82536537"/>
      <w:bookmarkStart w:id="32585" w:name="_Toc89952830"/>
      <w:bookmarkStart w:id="32586" w:name="_Toc98766646"/>
      <w:bookmarkStart w:id="32587" w:name="_Toc99703009"/>
      <w:bookmarkStart w:id="32588" w:name="_Toc106206795"/>
      <w:bookmarkStart w:id="32589" w:name="_Toc115080797"/>
      <w:bookmarkStart w:id="32590" w:name="_Toc121999679"/>
      <w:bookmarkStart w:id="32591" w:name="_Toc124154578"/>
      <w:bookmarkStart w:id="32592" w:name="_Toc129110325"/>
      <w:bookmarkStart w:id="32593" w:name="_Toc130389445"/>
      <w:bookmarkStart w:id="32594" w:name="_Toc130390518"/>
      <w:bookmarkStart w:id="32595" w:name="_Toc130391206"/>
      <w:bookmarkStart w:id="32596" w:name="_Toc131624970"/>
      <w:bookmarkStart w:id="32597" w:name="_Toc137476403"/>
      <w:bookmarkStart w:id="32598" w:name="_Toc138873058"/>
      <w:bookmarkStart w:id="32599" w:name="_Toc138874644"/>
      <w:bookmarkStart w:id="32600" w:name="_Toc145525243"/>
      <w:bookmarkStart w:id="32601" w:name="_Toc153560368"/>
      <w:bookmarkStart w:id="32602" w:name="_Toc161647668"/>
      <w:bookmarkStart w:id="32603" w:name="_Toc169533272"/>
      <w:bookmarkStart w:id="32604" w:name="_Toc171519875"/>
      <w:bookmarkStart w:id="32605" w:name="_Toc176539609"/>
      <w:bookmarkStart w:id="32606" w:name="_Toc192246914"/>
      <w:bookmarkStart w:id="32607"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08" w:name="_Toc21102930"/>
      <w:bookmarkStart w:id="32609" w:name="_Toc29810779"/>
      <w:bookmarkStart w:id="32610" w:name="_Toc36636131"/>
      <w:bookmarkStart w:id="32611" w:name="_Toc37273077"/>
      <w:bookmarkStart w:id="32612" w:name="_Toc45886157"/>
      <w:bookmarkStart w:id="32613" w:name="_Toc53183235"/>
      <w:bookmarkStart w:id="32614" w:name="_Toc58915902"/>
      <w:bookmarkStart w:id="32615" w:name="_Toc58918083"/>
      <w:bookmarkStart w:id="32616" w:name="_Toc66693953"/>
      <w:bookmarkStart w:id="32617" w:name="_Toc74915905"/>
      <w:bookmarkStart w:id="32618" w:name="_Toc76114530"/>
      <w:bookmarkStart w:id="32619" w:name="_Toc76544416"/>
      <w:bookmarkStart w:id="32620" w:name="_Toc82536538"/>
      <w:bookmarkStart w:id="32621" w:name="_Toc89952831"/>
      <w:bookmarkStart w:id="32622" w:name="_Toc98766647"/>
      <w:bookmarkStart w:id="32623" w:name="_Toc99703010"/>
      <w:bookmarkStart w:id="32624" w:name="_Toc106206796"/>
      <w:bookmarkStart w:id="32625" w:name="_Toc115080798"/>
      <w:bookmarkStart w:id="32626" w:name="_Toc121999680"/>
      <w:bookmarkStart w:id="32627" w:name="_Toc124154579"/>
      <w:bookmarkStart w:id="32628" w:name="_Toc129110326"/>
      <w:bookmarkStart w:id="32629" w:name="_Toc130389446"/>
      <w:bookmarkStart w:id="32630" w:name="_Toc130390519"/>
      <w:bookmarkStart w:id="32631" w:name="_Toc130391207"/>
      <w:bookmarkStart w:id="32632" w:name="_Toc131624971"/>
      <w:bookmarkStart w:id="32633" w:name="_Toc137476404"/>
      <w:bookmarkStart w:id="32634" w:name="_Toc138873059"/>
      <w:bookmarkStart w:id="32635" w:name="_Toc138874645"/>
      <w:bookmarkStart w:id="32636" w:name="_Toc145525244"/>
      <w:bookmarkStart w:id="32637" w:name="_Toc153560369"/>
      <w:bookmarkStart w:id="32638" w:name="_Toc161647669"/>
      <w:bookmarkStart w:id="32639" w:name="_Toc169533273"/>
      <w:bookmarkStart w:id="32640" w:name="_Toc171519876"/>
      <w:bookmarkStart w:id="32641" w:name="_Toc176539610"/>
      <w:bookmarkStart w:id="32642" w:name="_Toc192246915"/>
      <w:bookmarkStart w:id="32643"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4" w:name="_Toc21102931"/>
      <w:bookmarkStart w:id="32645" w:name="_Toc29810780"/>
      <w:bookmarkStart w:id="32646" w:name="_Toc36636132"/>
      <w:bookmarkStart w:id="32647" w:name="_Toc37273078"/>
      <w:bookmarkStart w:id="32648" w:name="_Toc45886158"/>
      <w:bookmarkStart w:id="32649" w:name="_Toc53183236"/>
      <w:bookmarkStart w:id="32650" w:name="_Toc58915903"/>
      <w:bookmarkStart w:id="32651" w:name="_Toc58918084"/>
      <w:bookmarkStart w:id="32652" w:name="_Toc66693954"/>
      <w:bookmarkStart w:id="32653" w:name="_Toc74915906"/>
      <w:bookmarkStart w:id="32654" w:name="_Toc76114531"/>
      <w:bookmarkStart w:id="32655" w:name="_Toc76544417"/>
      <w:bookmarkStart w:id="32656" w:name="_Toc82536539"/>
      <w:bookmarkStart w:id="32657" w:name="_Toc89952832"/>
      <w:bookmarkStart w:id="32658" w:name="_Toc98766648"/>
      <w:bookmarkStart w:id="32659" w:name="_Toc99703011"/>
      <w:bookmarkStart w:id="32660" w:name="_Toc106206797"/>
      <w:bookmarkStart w:id="32661" w:name="_Toc115080799"/>
      <w:bookmarkStart w:id="32662" w:name="_Toc121999681"/>
      <w:bookmarkStart w:id="32663" w:name="_Toc124154580"/>
      <w:bookmarkStart w:id="32664" w:name="_Toc129110327"/>
      <w:bookmarkStart w:id="32665" w:name="_Toc130389447"/>
      <w:bookmarkStart w:id="32666" w:name="_Toc130390520"/>
      <w:bookmarkStart w:id="32667" w:name="_Toc130391208"/>
      <w:bookmarkStart w:id="32668" w:name="_Toc131624972"/>
      <w:bookmarkStart w:id="32669" w:name="_Toc137476405"/>
      <w:bookmarkStart w:id="32670" w:name="_Toc138873060"/>
      <w:bookmarkStart w:id="32671" w:name="_Toc138874646"/>
      <w:bookmarkStart w:id="32672" w:name="_Toc145525245"/>
      <w:bookmarkStart w:id="32673" w:name="_Toc153560370"/>
      <w:bookmarkStart w:id="32674" w:name="_Toc161647670"/>
      <w:bookmarkStart w:id="32675" w:name="_Toc169533274"/>
      <w:bookmarkStart w:id="32676" w:name="_Toc171519877"/>
      <w:bookmarkStart w:id="32677" w:name="_Toc176539611"/>
      <w:bookmarkStart w:id="32678" w:name="_Toc192246916"/>
      <w:bookmarkStart w:id="32679"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p>
    <w:p w14:paraId="70088E8E" w14:textId="41A35A8C" w:rsidR="003E0EA6" w:rsidRDefault="00035B70" w:rsidP="00BD52A2">
      <w:pPr>
        <w:rPr>
          <w:rFonts w:eastAsia="DengXian"/>
          <w:lang w:eastAsia="zh-CN"/>
        </w:rPr>
      </w:pPr>
      <w:bookmarkStart w:id="32680" w:name="_Toc53183237"/>
      <w:bookmarkStart w:id="32681" w:name="_Toc58915904"/>
      <w:bookmarkStart w:id="32682"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0"/>
      <w:bookmarkEnd w:id="32681"/>
      <w:bookmarkEnd w:id="32682"/>
    </w:p>
    <w:p w14:paraId="5BBFC61A" w14:textId="77777777" w:rsidR="007A0114" w:rsidRDefault="007A0114" w:rsidP="007A0114">
      <w:pPr>
        <w:pStyle w:val="Heading4"/>
        <w:rPr>
          <w:lang w:eastAsia="zh-CN"/>
        </w:rPr>
      </w:pPr>
      <w:bookmarkStart w:id="32683" w:name="_Toc176539612"/>
      <w:bookmarkStart w:id="32684" w:name="_Toc192246917"/>
      <w:bookmarkStart w:id="32685"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3"/>
      <w:bookmarkEnd w:id="32684"/>
      <w:bookmarkEnd w:id="32685"/>
    </w:p>
    <w:p w14:paraId="671FBCCB" w14:textId="77777777" w:rsidR="007A0114" w:rsidRDefault="007A0114" w:rsidP="007A0114">
      <w:pPr>
        <w:pStyle w:val="Heading5"/>
        <w:rPr>
          <w:lang w:eastAsia="zh-CN"/>
        </w:rPr>
      </w:pPr>
      <w:bookmarkStart w:id="32686" w:name="_Toc176539613"/>
      <w:bookmarkStart w:id="32687" w:name="_Toc192246918"/>
      <w:bookmarkStart w:id="32688" w:name="_Toc210482709"/>
      <w:r>
        <w:rPr>
          <w:rFonts w:hint="eastAsia"/>
          <w:lang w:eastAsia="zh-CN"/>
        </w:rPr>
        <w:t>11.1.3.5.1</w:t>
      </w:r>
      <w:r>
        <w:rPr>
          <w:lang w:eastAsia="zh-CN"/>
        </w:rPr>
        <w:tab/>
      </w:r>
      <w:r>
        <w:rPr>
          <w:rFonts w:hint="eastAsia"/>
          <w:lang w:eastAsia="zh-CN"/>
        </w:rPr>
        <w:t>Applicability of requirements for different subcarrier spacings</w:t>
      </w:r>
      <w:bookmarkEnd w:id="32686"/>
      <w:bookmarkEnd w:id="32687"/>
      <w:bookmarkEnd w:id="32688"/>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89" w:name="_Toc176539614"/>
      <w:bookmarkStart w:id="32690" w:name="_Toc192246919"/>
      <w:bookmarkStart w:id="32691"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2689"/>
      <w:bookmarkEnd w:id="32690"/>
      <w:bookmarkEnd w:id="32691"/>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2" w:name="_Toc120544973"/>
      <w:bookmarkStart w:id="32693" w:name="_Toc120545328"/>
      <w:bookmarkStart w:id="32694" w:name="_Toc120545944"/>
      <w:bookmarkStart w:id="32695" w:name="_Toc120606848"/>
      <w:bookmarkStart w:id="32696" w:name="_Toc120607202"/>
      <w:bookmarkStart w:id="32697" w:name="_Toc120607559"/>
      <w:bookmarkStart w:id="32698" w:name="_Toc120607922"/>
      <w:bookmarkStart w:id="32699" w:name="_Toc120608287"/>
      <w:bookmarkStart w:id="32700" w:name="_Toc120608667"/>
      <w:bookmarkStart w:id="32701" w:name="_Toc120609047"/>
      <w:bookmarkStart w:id="32702" w:name="_Toc120609438"/>
      <w:bookmarkStart w:id="32703" w:name="_Toc120609829"/>
      <w:bookmarkStart w:id="32704" w:name="_Toc120610230"/>
      <w:bookmarkStart w:id="32705" w:name="_Toc120610983"/>
      <w:bookmarkStart w:id="32706" w:name="_Toc120611392"/>
      <w:bookmarkStart w:id="32707" w:name="_Toc120611810"/>
      <w:bookmarkStart w:id="32708" w:name="_Toc120612230"/>
      <w:bookmarkStart w:id="32709" w:name="_Toc120612657"/>
      <w:bookmarkStart w:id="32710" w:name="_Toc120613086"/>
      <w:bookmarkStart w:id="32711" w:name="_Toc120613516"/>
      <w:bookmarkStart w:id="32712" w:name="_Toc120613946"/>
      <w:bookmarkStart w:id="32713" w:name="_Toc120614389"/>
      <w:bookmarkStart w:id="32714" w:name="_Toc120614848"/>
      <w:bookmarkStart w:id="32715" w:name="_Toc120615323"/>
      <w:bookmarkStart w:id="32716" w:name="_Toc120622531"/>
      <w:bookmarkStart w:id="32717" w:name="_Toc120623037"/>
      <w:bookmarkStart w:id="32718" w:name="_Toc120623675"/>
      <w:bookmarkStart w:id="32719" w:name="_Toc120624212"/>
      <w:bookmarkStart w:id="32720" w:name="_Toc120624749"/>
      <w:bookmarkStart w:id="32721" w:name="_Toc120625286"/>
      <w:bookmarkStart w:id="32722" w:name="_Toc120625823"/>
      <w:bookmarkStart w:id="32723" w:name="_Toc120626370"/>
      <w:bookmarkStart w:id="32724" w:name="_Toc120626926"/>
      <w:bookmarkStart w:id="32725" w:name="_Toc120627491"/>
      <w:bookmarkStart w:id="32726" w:name="_Toc120628067"/>
      <w:bookmarkStart w:id="32727" w:name="_Toc120628652"/>
      <w:bookmarkStart w:id="32728" w:name="_Toc120629240"/>
      <w:bookmarkStart w:id="32729" w:name="_Toc120629828"/>
      <w:bookmarkStart w:id="32730" w:name="_Toc120631329"/>
      <w:bookmarkStart w:id="32731" w:name="_Toc120631980"/>
      <w:bookmarkStart w:id="32732" w:name="_Toc120632630"/>
      <w:bookmarkStart w:id="32733" w:name="_Toc120633280"/>
      <w:bookmarkStart w:id="32734" w:name="_Toc120633930"/>
      <w:bookmarkStart w:id="32735" w:name="_Toc120634581"/>
      <w:bookmarkStart w:id="32736" w:name="_Toc120635232"/>
      <w:bookmarkStart w:id="32737" w:name="_Toc121754356"/>
      <w:bookmarkStart w:id="32738" w:name="_Toc121755026"/>
      <w:bookmarkStart w:id="32739" w:name="_Toc129108975"/>
      <w:bookmarkStart w:id="32740" w:name="_Toc129109640"/>
      <w:bookmarkStart w:id="32741" w:name="_Toc129110328"/>
      <w:bookmarkStart w:id="32742" w:name="_Toc130389448"/>
      <w:bookmarkStart w:id="32743" w:name="_Toc130390521"/>
      <w:bookmarkStart w:id="32744" w:name="_Toc130391209"/>
      <w:bookmarkStart w:id="32745" w:name="_Toc131624973"/>
      <w:bookmarkStart w:id="32746" w:name="_Toc137476406"/>
      <w:bookmarkStart w:id="32747" w:name="_Toc138873061"/>
      <w:bookmarkStart w:id="32748" w:name="_Toc138874647"/>
      <w:bookmarkStart w:id="32749" w:name="_Toc145525246"/>
      <w:bookmarkStart w:id="32750" w:name="_Toc153560371"/>
      <w:bookmarkStart w:id="32751" w:name="_Toc161647671"/>
      <w:bookmarkStart w:id="32752" w:name="_Toc169533275"/>
      <w:bookmarkStart w:id="32753" w:name="_Toc171519878"/>
      <w:bookmarkStart w:id="32754" w:name="_Toc176539615"/>
      <w:bookmarkStart w:id="32755" w:name="_Toc192246920"/>
      <w:bookmarkStart w:id="32756" w:name="_Toc210482711"/>
      <w:r>
        <w:rPr>
          <w:rFonts w:hint="eastAsia"/>
          <w:lang w:eastAsia="zh-CN"/>
        </w:rPr>
        <w:lastRenderedPageBreak/>
        <w:t>11.2</w:t>
      </w:r>
      <w:r>
        <w:rPr>
          <w:rFonts w:hint="eastAsia"/>
          <w:lang w:eastAsia="zh-CN"/>
        </w:rPr>
        <w:tab/>
        <w:t>OTA performance requirements for PUSCH</w:t>
      </w:r>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p>
    <w:p w14:paraId="6A2672D9" w14:textId="77777777" w:rsidR="00EA67DD" w:rsidRPr="00466CF6" w:rsidRDefault="00EA67DD" w:rsidP="003267B6">
      <w:pPr>
        <w:pStyle w:val="Heading3"/>
        <w:rPr>
          <w:lang w:eastAsia="zh-CN"/>
        </w:rPr>
      </w:pPr>
      <w:bookmarkStart w:id="32757" w:name="_Toc21100108"/>
      <w:bookmarkStart w:id="32758" w:name="_Toc29809906"/>
      <w:bookmarkStart w:id="32759" w:name="_Toc36645291"/>
      <w:bookmarkStart w:id="32760" w:name="_Toc37272345"/>
      <w:bookmarkStart w:id="32761" w:name="_Toc45884591"/>
      <w:bookmarkStart w:id="32762" w:name="_Toc53182615"/>
      <w:bookmarkStart w:id="32763" w:name="_Toc58860359"/>
      <w:bookmarkStart w:id="32764" w:name="_Toc58862863"/>
      <w:bookmarkStart w:id="32765" w:name="_Toc61182856"/>
      <w:bookmarkStart w:id="32766" w:name="_Toc66728171"/>
      <w:bookmarkStart w:id="32767" w:name="_Toc74961990"/>
      <w:bookmarkStart w:id="32768" w:name="_Toc75242900"/>
      <w:bookmarkStart w:id="32769" w:name="_Toc76545246"/>
      <w:bookmarkStart w:id="32770" w:name="_Toc82595349"/>
      <w:bookmarkStart w:id="32771" w:name="_Toc89955380"/>
      <w:bookmarkStart w:id="32772" w:name="_Toc98773807"/>
      <w:bookmarkStart w:id="32773" w:name="_Toc106201568"/>
      <w:bookmarkStart w:id="32774" w:name="_Toc120629829"/>
      <w:bookmarkStart w:id="32775" w:name="_Toc120631330"/>
      <w:bookmarkStart w:id="32776" w:name="_Toc120631981"/>
      <w:bookmarkStart w:id="32777" w:name="_Toc120632631"/>
      <w:bookmarkStart w:id="32778" w:name="_Toc120633281"/>
      <w:bookmarkStart w:id="32779" w:name="_Toc120633931"/>
      <w:bookmarkStart w:id="32780" w:name="_Toc120634582"/>
      <w:bookmarkStart w:id="32781" w:name="_Toc120635233"/>
      <w:bookmarkStart w:id="32782" w:name="_Toc121754357"/>
      <w:bookmarkStart w:id="32783" w:name="_Toc121755027"/>
      <w:bookmarkStart w:id="32784" w:name="_Toc129108976"/>
      <w:bookmarkStart w:id="32785" w:name="_Toc129109641"/>
      <w:bookmarkStart w:id="32786" w:name="_Toc129110329"/>
      <w:bookmarkStart w:id="32787" w:name="_Toc130389449"/>
      <w:bookmarkStart w:id="32788" w:name="_Toc130390522"/>
      <w:bookmarkStart w:id="32789" w:name="_Toc130391210"/>
      <w:bookmarkStart w:id="32790" w:name="_Toc131624974"/>
      <w:bookmarkStart w:id="32791" w:name="_Toc137476407"/>
      <w:bookmarkStart w:id="32792" w:name="_Toc138873062"/>
      <w:bookmarkStart w:id="32793" w:name="_Toc138874648"/>
      <w:bookmarkStart w:id="32794" w:name="_Toc145525247"/>
      <w:bookmarkStart w:id="32795" w:name="_Toc153560372"/>
      <w:bookmarkStart w:id="32796" w:name="_Toc161647672"/>
      <w:bookmarkStart w:id="32797" w:name="_Toc169533276"/>
      <w:bookmarkStart w:id="32798" w:name="_Toc171519879"/>
      <w:bookmarkStart w:id="32799" w:name="_Toc176539616"/>
      <w:bookmarkStart w:id="32800" w:name="_Toc192246921"/>
      <w:bookmarkStart w:id="32801" w:name="_Toc210482712"/>
      <w:r w:rsidRPr="00466CF6">
        <w:t>11.2.1</w:t>
      </w:r>
      <w:r w:rsidRPr="00466CF6">
        <w:tab/>
        <w:t xml:space="preserve">Performance requirements for PUSCH </w:t>
      </w:r>
      <w:r w:rsidRPr="00466CF6">
        <w:rPr>
          <w:lang w:eastAsia="zh-CN"/>
        </w:rPr>
        <w:t>with transform precoding disabled</w:t>
      </w:r>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p>
    <w:p w14:paraId="6010EC56" w14:textId="77777777" w:rsidR="00EA67DD" w:rsidRPr="004A7560" w:rsidRDefault="00EA67DD" w:rsidP="003267B6">
      <w:pPr>
        <w:pStyle w:val="Heading4"/>
      </w:pPr>
      <w:bookmarkStart w:id="32802" w:name="_Toc21100109"/>
      <w:bookmarkStart w:id="32803" w:name="_Toc29809907"/>
      <w:bookmarkStart w:id="32804" w:name="_Toc36645292"/>
      <w:bookmarkStart w:id="32805" w:name="_Toc37272346"/>
      <w:bookmarkStart w:id="32806" w:name="_Toc45884592"/>
      <w:bookmarkStart w:id="32807" w:name="_Toc53182616"/>
      <w:bookmarkStart w:id="32808" w:name="_Toc58860360"/>
      <w:bookmarkStart w:id="32809" w:name="_Toc58862864"/>
      <w:bookmarkStart w:id="32810" w:name="_Toc61182857"/>
      <w:bookmarkStart w:id="32811" w:name="_Toc66728172"/>
      <w:bookmarkStart w:id="32812" w:name="_Toc74961991"/>
      <w:bookmarkStart w:id="32813" w:name="_Toc75242901"/>
      <w:bookmarkStart w:id="32814" w:name="_Toc76545247"/>
      <w:bookmarkStart w:id="32815" w:name="_Toc82595350"/>
      <w:bookmarkStart w:id="32816" w:name="_Toc89955381"/>
      <w:bookmarkStart w:id="32817" w:name="_Toc98773808"/>
      <w:bookmarkStart w:id="32818" w:name="_Toc106201569"/>
      <w:bookmarkStart w:id="32819" w:name="_Toc120629830"/>
      <w:bookmarkStart w:id="32820" w:name="_Toc120631331"/>
      <w:bookmarkStart w:id="32821" w:name="_Toc120631982"/>
      <w:bookmarkStart w:id="32822" w:name="_Toc120632632"/>
      <w:bookmarkStart w:id="32823" w:name="_Toc120633282"/>
      <w:bookmarkStart w:id="32824" w:name="_Toc120633932"/>
      <w:bookmarkStart w:id="32825" w:name="_Toc120634583"/>
      <w:bookmarkStart w:id="32826" w:name="_Toc120635234"/>
      <w:bookmarkStart w:id="32827" w:name="_Toc121754358"/>
      <w:bookmarkStart w:id="32828" w:name="_Toc121755028"/>
      <w:bookmarkStart w:id="32829" w:name="_Toc129108977"/>
      <w:bookmarkStart w:id="32830" w:name="_Toc129109642"/>
      <w:bookmarkStart w:id="32831" w:name="_Toc129110330"/>
      <w:bookmarkStart w:id="32832" w:name="_Toc130389450"/>
      <w:bookmarkStart w:id="32833" w:name="_Toc130390523"/>
      <w:bookmarkStart w:id="32834" w:name="_Toc130391211"/>
      <w:bookmarkStart w:id="32835" w:name="_Toc131624975"/>
      <w:bookmarkStart w:id="32836" w:name="_Toc137476408"/>
      <w:bookmarkStart w:id="32837" w:name="_Toc138873063"/>
      <w:bookmarkStart w:id="32838" w:name="_Toc138874649"/>
      <w:bookmarkStart w:id="32839" w:name="_Toc145525248"/>
      <w:bookmarkStart w:id="32840" w:name="_Toc153560373"/>
      <w:bookmarkStart w:id="32841" w:name="_Toc161647673"/>
      <w:bookmarkStart w:id="32842" w:name="_Toc169533277"/>
      <w:bookmarkStart w:id="32843" w:name="_Toc171519880"/>
      <w:bookmarkStart w:id="32844" w:name="_Toc176539617"/>
      <w:bookmarkStart w:id="32845" w:name="_Toc192246922"/>
      <w:bookmarkStart w:id="32846" w:name="_Toc210482713"/>
      <w:r w:rsidRPr="004A7560">
        <w:t>11.2.1.1</w:t>
      </w:r>
      <w:r w:rsidRPr="004A7560">
        <w:tab/>
        <w:t>Definition and applicability</w:t>
      </w:r>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47" w:name="_Toc21100110"/>
      <w:bookmarkStart w:id="32848" w:name="_Toc29809908"/>
      <w:bookmarkStart w:id="32849" w:name="_Toc36645293"/>
      <w:bookmarkStart w:id="32850" w:name="_Toc37272347"/>
      <w:bookmarkStart w:id="32851" w:name="_Toc45884593"/>
      <w:bookmarkStart w:id="32852" w:name="_Toc53182617"/>
      <w:bookmarkStart w:id="32853" w:name="_Toc58860361"/>
      <w:bookmarkStart w:id="32854" w:name="_Toc58862865"/>
      <w:bookmarkStart w:id="32855" w:name="_Toc61182858"/>
      <w:bookmarkStart w:id="32856" w:name="_Toc66728173"/>
      <w:bookmarkStart w:id="32857" w:name="_Toc74961992"/>
      <w:bookmarkStart w:id="32858" w:name="_Toc75242902"/>
      <w:bookmarkStart w:id="32859" w:name="_Toc76545248"/>
      <w:bookmarkStart w:id="32860" w:name="_Toc82595351"/>
      <w:bookmarkStart w:id="32861" w:name="_Toc89955382"/>
      <w:bookmarkStart w:id="32862" w:name="_Toc98773809"/>
      <w:bookmarkStart w:id="32863" w:name="_Toc106201570"/>
      <w:bookmarkStart w:id="32864" w:name="_Toc120629831"/>
      <w:bookmarkStart w:id="32865" w:name="_Toc120631332"/>
      <w:bookmarkStart w:id="32866" w:name="_Toc120631983"/>
      <w:bookmarkStart w:id="32867" w:name="_Toc120632633"/>
      <w:bookmarkStart w:id="32868" w:name="_Toc120633283"/>
      <w:bookmarkStart w:id="32869" w:name="_Toc120633933"/>
      <w:bookmarkStart w:id="32870" w:name="_Toc120634584"/>
      <w:bookmarkStart w:id="32871" w:name="_Toc120635235"/>
      <w:bookmarkStart w:id="32872" w:name="_Toc121754359"/>
      <w:bookmarkStart w:id="32873" w:name="_Toc121755029"/>
      <w:bookmarkStart w:id="32874" w:name="_Toc129108978"/>
      <w:bookmarkStart w:id="32875" w:name="_Toc129109643"/>
      <w:bookmarkStart w:id="32876" w:name="_Toc129110331"/>
      <w:bookmarkStart w:id="32877" w:name="_Toc130389451"/>
      <w:bookmarkStart w:id="32878" w:name="_Toc130390524"/>
      <w:bookmarkStart w:id="32879" w:name="_Toc130391212"/>
      <w:bookmarkStart w:id="32880" w:name="_Toc131624976"/>
      <w:bookmarkStart w:id="32881" w:name="_Toc137476409"/>
      <w:bookmarkStart w:id="32882" w:name="_Toc138873064"/>
      <w:bookmarkStart w:id="32883" w:name="_Toc138874650"/>
      <w:bookmarkStart w:id="32884" w:name="_Toc145525249"/>
      <w:bookmarkStart w:id="32885" w:name="_Toc153560374"/>
      <w:bookmarkStart w:id="32886" w:name="_Toc161647674"/>
      <w:bookmarkStart w:id="32887" w:name="_Toc169533278"/>
      <w:bookmarkStart w:id="32888" w:name="_Toc171519881"/>
      <w:bookmarkStart w:id="32889" w:name="_Toc176539618"/>
      <w:bookmarkStart w:id="32890" w:name="_Toc192246923"/>
      <w:bookmarkStart w:id="32891" w:name="_Toc210482714"/>
      <w:r>
        <w:t>11</w:t>
      </w:r>
      <w:r w:rsidRPr="004D0831">
        <w:t>.2.1.2</w:t>
      </w:r>
      <w:r w:rsidRPr="004D0831">
        <w:tab/>
        <w:t>Minimum Requirement</w:t>
      </w:r>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2" w:name="_Toc21100111"/>
      <w:bookmarkStart w:id="32893" w:name="_Toc29809909"/>
      <w:bookmarkStart w:id="32894" w:name="_Toc36645294"/>
      <w:bookmarkStart w:id="32895" w:name="_Toc37272348"/>
      <w:bookmarkStart w:id="32896" w:name="_Toc45884594"/>
      <w:bookmarkStart w:id="32897" w:name="_Toc53182618"/>
      <w:bookmarkStart w:id="32898" w:name="_Toc58860362"/>
      <w:bookmarkStart w:id="32899" w:name="_Toc58862866"/>
      <w:bookmarkStart w:id="32900" w:name="_Toc61182859"/>
      <w:bookmarkStart w:id="32901" w:name="_Toc66728174"/>
      <w:bookmarkStart w:id="32902" w:name="_Toc74961993"/>
      <w:bookmarkStart w:id="32903" w:name="_Toc75242903"/>
      <w:bookmarkStart w:id="32904" w:name="_Toc76545249"/>
      <w:bookmarkStart w:id="32905" w:name="_Toc82595352"/>
      <w:bookmarkStart w:id="32906" w:name="_Toc89955383"/>
      <w:bookmarkStart w:id="32907" w:name="_Toc98773810"/>
      <w:bookmarkStart w:id="32908" w:name="_Toc106201571"/>
      <w:bookmarkStart w:id="32909" w:name="_Toc120629832"/>
      <w:bookmarkStart w:id="32910" w:name="_Toc120631333"/>
      <w:bookmarkStart w:id="32911" w:name="_Toc120631984"/>
      <w:bookmarkStart w:id="32912" w:name="_Toc120632634"/>
      <w:bookmarkStart w:id="32913" w:name="_Toc120633284"/>
      <w:bookmarkStart w:id="32914" w:name="_Toc120633934"/>
      <w:bookmarkStart w:id="32915" w:name="_Toc120634585"/>
      <w:bookmarkStart w:id="32916" w:name="_Toc120635236"/>
      <w:bookmarkStart w:id="32917" w:name="_Toc121754360"/>
      <w:bookmarkStart w:id="32918" w:name="_Toc121755030"/>
      <w:bookmarkStart w:id="32919" w:name="_Toc129108979"/>
      <w:bookmarkStart w:id="32920" w:name="_Toc129109644"/>
      <w:bookmarkStart w:id="32921" w:name="_Toc129110332"/>
      <w:bookmarkStart w:id="32922" w:name="_Toc130389452"/>
      <w:bookmarkStart w:id="32923" w:name="_Toc130390525"/>
      <w:bookmarkStart w:id="32924" w:name="_Toc130391213"/>
      <w:bookmarkStart w:id="32925" w:name="_Toc131624977"/>
      <w:bookmarkStart w:id="32926" w:name="_Toc137476410"/>
      <w:bookmarkStart w:id="32927" w:name="_Toc138873065"/>
      <w:bookmarkStart w:id="32928" w:name="_Toc138874651"/>
      <w:bookmarkStart w:id="32929" w:name="_Toc145525250"/>
      <w:bookmarkStart w:id="32930" w:name="_Toc153560375"/>
      <w:bookmarkStart w:id="32931" w:name="_Toc161647675"/>
      <w:bookmarkStart w:id="32932" w:name="_Toc169533279"/>
      <w:bookmarkStart w:id="32933" w:name="_Toc171519882"/>
      <w:bookmarkStart w:id="32934" w:name="_Toc176539619"/>
      <w:bookmarkStart w:id="32935" w:name="_Toc192246924"/>
      <w:bookmarkStart w:id="32936" w:name="_Toc210482715"/>
      <w:r>
        <w:t>11</w:t>
      </w:r>
      <w:r w:rsidRPr="004D0831">
        <w:t>.2.1.3</w:t>
      </w:r>
      <w:r w:rsidRPr="004D0831">
        <w:tab/>
        <w:t>Test Purpose</w:t>
      </w:r>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37" w:name="_Toc21100112"/>
      <w:bookmarkStart w:id="32938" w:name="_Toc29809910"/>
      <w:bookmarkStart w:id="32939" w:name="_Toc36645295"/>
      <w:bookmarkStart w:id="32940" w:name="_Toc37272349"/>
      <w:bookmarkStart w:id="32941" w:name="_Toc45884595"/>
      <w:bookmarkStart w:id="32942" w:name="_Toc53182619"/>
      <w:bookmarkStart w:id="32943" w:name="_Toc58860363"/>
      <w:bookmarkStart w:id="32944" w:name="_Toc58862867"/>
      <w:bookmarkStart w:id="32945" w:name="_Toc61182860"/>
      <w:bookmarkStart w:id="32946" w:name="_Toc66728175"/>
      <w:bookmarkStart w:id="32947" w:name="_Toc74961994"/>
      <w:bookmarkStart w:id="32948" w:name="_Toc75242904"/>
      <w:bookmarkStart w:id="32949" w:name="_Toc76545250"/>
      <w:bookmarkStart w:id="32950" w:name="_Toc82595353"/>
      <w:bookmarkStart w:id="32951" w:name="_Toc89955384"/>
      <w:bookmarkStart w:id="32952" w:name="_Toc98773811"/>
      <w:bookmarkStart w:id="32953" w:name="_Toc106201572"/>
      <w:bookmarkStart w:id="32954" w:name="_Toc120629833"/>
      <w:bookmarkStart w:id="32955" w:name="_Toc120631334"/>
      <w:bookmarkStart w:id="32956" w:name="_Toc120631985"/>
      <w:bookmarkStart w:id="32957" w:name="_Toc120632635"/>
      <w:bookmarkStart w:id="32958" w:name="_Toc120633285"/>
      <w:bookmarkStart w:id="32959" w:name="_Toc120633935"/>
      <w:bookmarkStart w:id="32960" w:name="_Toc120634586"/>
      <w:bookmarkStart w:id="32961" w:name="_Toc120635237"/>
      <w:bookmarkStart w:id="32962" w:name="_Toc121754361"/>
      <w:bookmarkStart w:id="32963" w:name="_Toc121755031"/>
      <w:bookmarkStart w:id="32964" w:name="_Toc129108980"/>
      <w:bookmarkStart w:id="32965" w:name="_Toc129109645"/>
      <w:bookmarkStart w:id="32966" w:name="_Toc129110333"/>
      <w:bookmarkStart w:id="32967" w:name="_Toc130389453"/>
      <w:bookmarkStart w:id="32968" w:name="_Toc130390526"/>
      <w:bookmarkStart w:id="32969" w:name="_Toc130391214"/>
      <w:bookmarkStart w:id="32970" w:name="_Toc131624978"/>
      <w:bookmarkStart w:id="32971" w:name="_Toc137476411"/>
      <w:bookmarkStart w:id="32972" w:name="_Toc138873066"/>
      <w:bookmarkStart w:id="32973" w:name="_Toc138874652"/>
      <w:bookmarkStart w:id="32974" w:name="_Toc145525251"/>
      <w:bookmarkStart w:id="32975" w:name="_Toc153560376"/>
      <w:bookmarkStart w:id="32976" w:name="_Toc161647676"/>
      <w:bookmarkStart w:id="32977" w:name="_Toc169533280"/>
      <w:bookmarkStart w:id="32978" w:name="_Toc171519883"/>
      <w:bookmarkStart w:id="32979" w:name="_Toc176539620"/>
      <w:bookmarkStart w:id="32980" w:name="_Toc192246925"/>
      <w:bookmarkStart w:id="32981" w:name="_Toc210482716"/>
      <w:r>
        <w:t>11</w:t>
      </w:r>
      <w:r w:rsidRPr="004D0831">
        <w:t>.2.1.4</w:t>
      </w:r>
      <w:r w:rsidRPr="004D0831">
        <w:tab/>
        <w:t>Method of test</w:t>
      </w:r>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p>
    <w:p w14:paraId="69BDB090" w14:textId="77777777" w:rsidR="00EA67DD" w:rsidRPr="009F642A" w:rsidRDefault="00EA67DD" w:rsidP="003267B6">
      <w:pPr>
        <w:pStyle w:val="Heading5"/>
      </w:pPr>
      <w:bookmarkStart w:id="32982" w:name="_Toc21100113"/>
      <w:bookmarkStart w:id="32983" w:name="_Toc29809911"/>
      <w:bookmarkStart w:id="32984" w:name="_Toc36645296"/>
      <w:bookmarkStart w:id="32985" w:name="_Toc37272350"/>
      <w:bookmarkStart w:id="32986" w:name="_Toc45884596"/>
      <w:bookmarkStart w:id="32987" w:name="_Toc53182620"/>
      <w:bookmarkStart w:id="32988" w:name="_Toc58860364"/>
      <w:bookmarkStart w:id="32989" w:name="_Toc58862868"/>
      <w:bookmarkStart w:id="32990" w:name="_Toc61182861"/>
      <w:bookmarkStart w:id="32991" w:name="_Toc66728176"/>
      <w:bookmarkStart w:id="32992" w:name="_Toc74961995"/>
      <w:bookmarkStart w:id="32993" w:name="_Toc75242905"/>
      <w:bookmarkStart w:id="32994" w:name="_Toc76545251"/>
      <w:bookmarkStart w:id="32995" w:name="_Toc82595354"/>
      <w:bookmarkStart w:id="32996" w:name="_Toc89955385"/>
      <w:bookmarkStart w:id="32997" w:name="_Toc98773812"/>
      <w:bookmarkStart w:id="32998" w:name="_Toc106201573"/>
      <w:bookmarkStart w:id="32999" w:name="_Toc120629834"/>
      <w:bookmarkStart w:id="33000" w:name="_Toc120631335"/>
      <w:bookmarkStart w:id="33001" w:name="_Toc120631986"/>
      <w:bookmarkStart w:id="33002" w:name="_Toc120632636"/>
      <w:bookmarkStart w:id="33003" w:name="_Toc120633286"/>
      <w:bookmarkStart w:id="33004" w:name="_Toc120633936"/>
      <w:bookmarkStart w:id="33005" w:name="_Toc120634587"/>
      <w:bookmarkStart w:id="33006" w:name="_Toc120635238"/>
      <w:bookmarkStart w:id="33007" w:name="_Toc121754362"/>
      <w:bookmarkStart w:id="33008" w:name="_Toc121755032"/>
      <w:bookmarkStart w:id="33009" w:name="_Toc129108981"/>
      <w:bookmarkStart w:id="33010" w:name="_Toc129109646"/>
      <w:bookmarkStart w:id="33011" w:name="_Toc129110334"/>
      <w:bookmarkStart w:id="33012" w:name="_Toc130389454"/>
      <w:bookmarkStart w:id="33013" w:name="_Toc130390527"/>
      <w:bookmarkStart w:id="33014" w:name="_Toc130391215"/>
      <w:bookmarkStart w:id="33015" w:name="_Toc131624979"/>
      <w:bookmarkStart w:id="33016" w:name="_Toc137476412"/>
      <w:bookmarkStart w:id="33017" w:name="_Toc138873067"/>
      <w:bookmarkStart w:id="33018" w:name="_Toc138874653"/>
      <w:bookmarkStart w:id="33019" w:name="_Toc145525252"/>
      <w:bookmarkStart w:id="33020" w:name="_Toc153560377"/>
      <w:bookmarkStart w:id="33021" w:name="_Toc161647677"/>
      <w:bookmarkStart w:id="33022" w:name="_Toc169533281"/>
      <w:bookmarkStart w:id="33023" w:name="_Toc171519884"/>
      <w:bookmarkStart w:id="33024" w:name="_Toc176539621"/>
      <w:bookmarkStart w:id="33025" w:name="_Toc192246926"/>
      <w:bookmarkStart w:id="33026" w:name="_Toc210482717"/>
      <w:r w:rsidRPr="009F642A">
        <w:t>11.2.1.4.1</w:t>
      </w:r>
      <w:r w:rsidRPr="009F642A">
        <w:tab/>
        <w:t>Initial Conditions</w:t>
      </w:r>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p>
    <w:p w14:paraId="2D2B7A53" w14:textId="4FCCB3D4" w:rsidR="00EA67DD" w:rsidRPr="004D0831" w:rsidRDefault="00EA67DD" w:rsidP="00EA67DD">
      <w:bookmarkStart w:id="3302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28" w:name="_Toc29809912"/>
      <w:bookmarkStart w:id="33029" w:name="_Toc36645297"/>
      <w:bookmarkStart w:id="33030" w:name="_Toc37272351"/>
      <w:bookmarkStart w:id="33031" w:name="_Toc45884597"/>
      <w:bookmarkStart w:id="33032" w:name="_Toc53182621"/>
      <w:bookmarkStart w:id="33033" w:name="_Toc58860365"/>
      <w:bookmarkStart w:id="33034" w:name="_Toc58862869"/>
      <w:bookmarkStart w:id="33035" w:name="_Toc61182862"/>
      <w:bookmarkStart w:id="33036" w:name="_Toc66728177"/>
      <w:bookmarkStart w:id="33037" w:name="_Toc74961996"/>
      <w:bookmarkStart w:id="33038" w:name="_Toc75242906"/>
      <w:bookmarkStart w:id="33039" w:name="_Toc76545252"/>
      <w:bookmarkStart w:id="33040" w:name="_Toc82595355"/>
      <w:bookmarkStart w:id="33041" w:name="_Toc89955386"/>
      <w:bookmarkStart w:id="33042" w:name="_Toc98773813"/>
      <w:bookmarkStart w:id="33043" w:name="_Toc106201574"/>
      <w:bookmarkStart w:id="33044" w:name="_Toc120629835"/>
      <w:bookmarkStart w:id="33045" w:name="_Toc120631336"/>
      <w:bookmarkStart w:id="33046" w:name="_Toc120631987"/>
      <w:bookmarkStart w:id="33047" w:name="_Toc120632637"/>
      <w:bookmarkStart w:id="33048" w:name="_Toc120633287"/>
      <w:bookmarkStart w:id="33049" w:name="_Toc120633937"/>
      <w:bookmarkStart w:id="33050" w:name="_Toc120634588"/>
      <w:bookmarkStart w:id="33051" w:name="_Toc120635239"/>
      <w:bookmarkStart w:id="33052" w:name="_Toc121754363"/>
      <w:bookmarkStart w:id="33053" w:name="_Toc121755033"/>
      <w:bookmarkStart w:id="33054" w:name="_Toc129108982"/>
      <w:bookmarkStart w:id="33055" w:name="_Toc129109647"/>
      <w:bookmarkStart w:id="33056" w:name="_Toc129110335"/>
      <w:bookmarkStart w:id="33057" w:name="_Toc130389455"/>
      <w:bookmarkStart w:id="33058" w:name="_Toc130390528"/>
      <w:bookmarkStart w:id="33059" w:name="_Toc130391216"/>
      <w:bookmarkStart w:id="33060" w:name="_Toc131624980"/>
      <w:bookmarkStart w:id="33061" w:name="_Toc137476413"/>
      <w:bookmarkStart w:id="33062" w:name="_Toc138873068"/>
      <w:bookmarkStart w:id="33063" w:name="_Toc138874654"/>
      <w:bookmarkStart w:id="33064" w:name="_Toc145525253"/>
      <w:bookmarkStart w:id="33065" w:name="_Toc153560378"/>
      <w:bookmarkStart w:id="33066" w:name="_Toc161647678"/>
      <w:bookmarkStart w:id="33067" w:name="_Toc169533282"/>
      <w:bookmarkStart w:id="33068" w:name="_Toc171519885"/>
      <w:bookmarkStart w:id="33069" w:name="_Toc176539622"/>
      <w:bookmarkStart w:id="33070" w:name="_Toc192246927"/>
      <w:bookmarkStart w:id="33071" w:name="_Toc210482718"/>
      <w:r>
        <w:t>11</w:t>
      </w:r>
      <w:r w:rsidRPr="004D0831">
        <w:t>.2.1.4.2</w:t>
      </w:r>
      <w:r w:rsidRPr="004D0831">
        <w:tab/>
        <w:t>Procedure</w:t>
      </w:r>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2" w:name="_Toc21100115"/>
      <w:bookmarkStart w:id="33073" w:name="_Toc29809913"/>
      <w:bookmarkStart w:id="33074" w:name="_Toc36645298"/>
      <w:bookmarkStart w:id="33075" w:name="_Toc37272352"/>
      <w:bookmarkStart w:id="33076" w:name="_Toc45884598"/>
      <w:bookmarkStart w:id="33077" w:name="_Toc53182622"/>
      <w:bookmarkStart w:id="33078" w:name="_Toc58860366"/>
      <w:bookmarkStart w:id="33079" w:name="_Toc58862870"/>
      <w:bookmarkStart w:id="33080" w:name="_Toc61182863"/>
      <w:bookmarkStart w:id="33081" w:name="_Toc66728178"/>
      <w:bookmarkStart w:id="33082" w:name="_Toc74961997"/>
      <w:bookmarkStart w:id="33083" w:name="_Toc75242907"/>
      <w:bookmarkStart w:id="33084" w:name="_Toc76545253"/>
      <w:bookmarkStart w:id="33085" w:name="_Toc82595356"/>
      <w:bookmarkStart w:id="33086" w:name="_Toc89955387"/>
      <w:bookmarkStart w:id="33087" w:name="_Toc98773814"/>
      <w:bookmarkStart w:id="33088" w:name="_Toc106201575"/>
      <w:bookmarkStart w:id="33089" w:name="_Toc120629836"/>
      <w:bookmarkStart w:id="33090" w:name="_Toc120631337"/>
      <w:bookmarkStart w:id="33091" w:name="_Toc120631988"/>
      <w:bookmarkStart w:id="33092" w:name="_Toc120632638"/>
      <w:bookmarkStart w:id="33093" w:name="_Toc120633288"/>
      <w:bookmarkStart w:id="33094" w:name="_Toc120633938"/>
      <w:bookmarkStart w:id="33095" w:name="_Toc120634589"/>
      <w:bookmarkStart w:id="33096" w:name="_Toc120635240"/>
      <w:bookmarkStart w:id="33097" w:name="_Toc121754364"/>
      <w:bookmarkStart w:id="33098" w:name="_Toc121755034"/>
      <w:bookmarkStart w:id="33099" w:name="_Toc129108983"/>
      <w:bookmarkStart w:id="33100" w:name="_Toc129109648"/>
      <w:bookmarkStart w:id="33101" w:name="_Toc129110336"/>
      <w:bookmarkStart w:id="33102" w:name="_Toc130389456"/>
      <w:bookmarkStart w:id="33103" w:name="_Toc130390529"/>
      <w:bookmarkStart w:id="33104" w:name="_Toc130391217"/>
      <w:bookmarkStart w:id="33105" w:name="_Toc131624981"/>
      <w:bookmarkStart w:id="33106" w:name="_Toc137476414"/>
      <w:bookmarkStart w:id="33107" w:name="_Toc138873069"/>
      <w:bookmarkStart w:id="33108" w:name="_Toc138874655"/>
      <w:bookmarkStart w:id="33109" w:name="_Toc145525254"/>
      <w:bookmarkStart w:id="33110" w:name="_Toc153560379"/>
      <w:bookmarkStart w:id="33111" w:name="_Toc161647679"/>
      <w:bookmarkStart w:id="33112" w:name="_Toc169533283"/>
      <w:bookmarkStart w:id="33113" w:name="_Toc171519886"/>
      <w:bookmarkStart w:id="33114" w:name="_Toc176539623"/>
      <w:bookmarkStart w:id="33115" w:name="_Toc192246928"/>
      <w:bookmarkStart w:id="33116" w:name="_Toc210482719"/>
      <w:r>
        <w:lastRenderedPageBreak/>
        <w:t>11</w:t>
      </w:r>
      <w:r w:rsidRPr="004D0831">
        <w:t>.2.1.5</w:t>
      </w:r>
      <w:r w:rsidRPr="004D0831">
        <w:tab/>
        <w:t>Test Requirement</w:t>
      </w:r>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p>
    <w:p w14:paraId="7BC3463E" w14:textId="77777777" w:rsidR="00DD1E10" w:rsidRPr="00931575" w:rsidRDefault="00DD1E10" w:rsidP="00DD1E10">
      <w:pPr>
        <w:pStyle w:val="Heading5"/>
        <w:rPr>
          <w:rFonts w:cs="Arial"/>
          <w:i/>
          <w:iCs/>
          <w:szCs w:val="22"/>
          <w:lang w:eastAsia="zh-CN"/>
        </w:rPr>
      </w:pPr>
      <w:bookmarkStart w:id="33117" w:name="_Toc192246929"/>
      <w:bookmarkStart w:id="33118"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17"/>
      <w:bookmarkEnd w:id="33118"/>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19" w:name="_Toc192246930"/>
      <w:bookmarkStart w:id="33120"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19"/>
      <w:bookmarkEnd w:id="33120"/>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1" w:name="_Toc169533284"/>
      <w:bookmarkStart w:id="33122" w:name="_Toc171519887"/>
      <w:bookmarkStart w:id="33123" w:name="_Toc176539624"/>
      <w:bookmarkStart w:id="33124" w:name="_Toc192246931"/>
      <w:bookmarkStart w:id="33125" w:name="_Toc210482722"/>
      <w:r>
        <w:t>11</w:t>
      </w:r>
      <w:r w:rsidRPr="004D0831">
        <w:t>.2.1.</w:t>
      </w:r>
      <w:r>
        <w:t>6</w:t>
      </w:r>
      <w:r w:rsidRPr="004D0831">
        <w:tab/>
      </w:r>
      <w:bookmarkEnd w:id="33121"/>
      <w:bookmarkEnd w:id="33122"/>
      <w:bookmarkEnd w:id="33123"/>
      <w:r w:rsidR="00DD1E10">
        <w:t>Void</w:t>
      </w:r>
      <w:bookmarkEnd w:id="33124"/>
      <w:bookmarkEnd w:id="33125"/>
    </w:p>
    <w:p w14:paraId="76C809CE" w14:textId="77777777" w:rsidR="00DD1E10" w:rsidRPr="00DD1E10" w:rsidRDefault="00DD1E10" w:rsidP="00DD1E10"/>
    <w:p w14:paraId="52BC9421" w14:textId="77777777" w:rsidR="00EA67DD" w:rsidRPr="004D0831" w:rsidRDefault="00EA67DD" w:rsidP="003267B6">
      <w:pPr>
        <w:pStyle w:val="Heading3"/>
      </w:pPr>
      <w:bookmarkStart w:id="33126" w:name="_Toc21100116"/>
      <w:bookmarkStart w:id="33127" w:name="_Toc29809914"/>
      <w:bookmarkStart w:id="33128" w:name="_Toc36645299"/>
      <w:bookmarkStart w:id="33129" w:name="_Toc37272353"/>
      <w:bookmarkStart w:id="33130" w:name="_Toc45884599"/>
      <w:bookmarkStart w:id="33131" w:name="_Toc53182623"/>
      <w:bookmarkStart w:id="33132" w:name="_Toc58860367"/>
      <w:bookmarkStart w:id="33133" w:name="_Toc58862871"/>
      <w:bookmarkStart w:id="33134" w:name="_Toc61182864"/>
      <w:bookmarkStart w:id="33135" w:name="_Toc66728179"/>
      <w:bookmarkStart w:id="33136" w:name="_Toc74961998"/>
      <w:bookmarkStart w:id="33137" w:name="_Toc75242908"/>
      <w:bookmarkStart w:id="33138" w:name="_Toc76545254"/>
      <w:bookmarkStart w:id="33139" w:name="_Toc82595357"/>
      <w:bookmarkStart w:id="33140" w:name="_Toc89955388"/>
      <w:bookmarkStart w:id="33141" w:name="_Toc98773815"/>
      <w:bookmarkStart w:id="33142" w:name="_Toc106201576"/>
      <w:bookmarkStart w:id="33143" w:name="_Toc120629837"/>
      <w:bookmarkStart w:id="33144" w:name="_Toc120631338"/>
      <w:bookmarkStart w:id="33145" w:name="_Toc120631989"/>
      <w:bookmarkStart w:id="33146" w:name="_Toc120632639"/>
      <w:bookmarkStart w:id="33147" w:name="_Toc120633289"/>
      <w:bookmarkStart w:id="33148" w:name="_Toc120633939"/>
      <w:bookmarkStart w:id="33149" w:name="_Toc120634590"/>
      <w:bookmarkStart w:id="33150" w:name="_Toc120635241"/>
      <w:bookmarkStart w:id="33151" w:name="_Toc121754365"/>
      <w:bookmarkStart w:id="33152" w:name="_Toc121755035"/>
      <w:bookmarkStart w:id="33153" w:name="_Toc129108984"/>
      <w:bookmarkStart w:id="33154" w:name="_Toc129109649"/>
      <w:bookmarkStart w:id="33155" w:name="_Toc129110337"/>
      <w:bookmarkStart w:id="33156" w:name="_Toc130389457"/>
      <w:bookmarkStart w:id="33157" w:name="_Toc130390530"/>
      <w:bookmarkStart w:id="33158" w:name="_Toc130391218"/>
      <w:bookmarkStart w:id="33159" w:name="_Toc131624982"/>
      <w:bookmarkStart w:id="33160" w:name="_Toc137476415"/>
      <w:bookmarkStart w:id="33161" w:name="_Toc138873070"/>
      <w:bookmarkStart w:id="33162" w:name="_Toc138874656"/>
      <w:bookmarkStart w:id="33163" w:name="_Toc145525255"/>
      <w:bookmarkStart w:id="33164" w:name="_Toc153560380"/>
      <w:bookmarkStart w:id="33165" w:name="_Toc161647680"/>
      <w:bookmarkStart w:id="33166" w:name="_Toc169533285"/>
      <w:bookmarkStart w:id="33167" w:name="_Toc171519888"/>
      <w:bookmarkStart w:id="33168" w:name="_Toc176539625"/>
      <w:bookmarkStart w:id="33169" w:name="_Toc192246932"/>
      <w:bookmarkStart w:id="33170"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p>
    <w:p w14:paraId="278BA5A2" w14:textId="77777777" w:rsidR="00EA67DD" w:rsidRPr="004D0831" w:rsidRDefault="00EA67DD" w:rsidP="003267B6">
      <w:pPr>
        <w:pStyle w:val="Heading4"/>
      </w:pPr>
      <w:bookmarkStart w:id="33171" w:name="_Toc21100117"/>
      <w:bookmarkStart w:id="33172" w:name="_Toc29809915"/>
      <w:bookmarkStart w:id="33173" w:name="_Toc36645300"/>
      <w:bookmarkStart w:id="33174" w:name="_Toc37272354"/>
      <w:bookmarkStart w:id="33175" w:name="_Toc45884600"/>
      <w:bookmarkStart w:id="33176" w:name="_Toc53182624"/>
      <w:bookmarkStart w:id="33177" w:name="_Toc58860368"/>
      <w:bookmarkStart w:id="33178" w:name="_Toc58862872"/>
      <w:bookmarkStart w:id="33179" w:name="_Toc61182865"/>
      <w:bookmarkStart w:id="33180" w:name="_Toc66728180"/>
      <w:bookmarkStart w:id="33181" w:name="_Toc74961999"/>
      <w:bookmarkStart w:id="33182" w:name="_Toc75242909"/>
      <w:bookmarkStart w:id="33183" w:name="_Toc76545255"/>
      <w:bookmarkStart w:id="33184" w:name="_Toc82595358"/>
      <w:bookmarkStart w:id="33185" w:name="_Toc89955389"/>
      <w:bookmarkStart w:id="33186" w:name="_Toc98773816"/>
      <w:bookmarkStart w:id="33187" w:name="_Toc106201577"/>
      <w:bookmarkStart w:id="33188" w:name="_Toc120629838"/>
      <w:bookmarkStart w:id="33189" w:name="_Toc120631339"/>
      <w:bookmarkStart w:id="33190" w:name="_Toc120631990"/>
      <w:bookmarkStart w:id="33191" w:name="_Toc120632640"/>
      <w:bookmarkStart w:id="33192" w:name="_Toc120633290"/>
      <w:bookmarkStart w:id="33193" w:name="_Toc120633940"/>
      <w:bookmarkStart w:id="33194" w:name="_Toc120634591"/>
      <w:bookmarkStart w:id="33195" w:name="_Toc120635242"/>
      <w:bookmarkStart w:id="33196" w:name="_Toc121754366"/>
      <w:bookmarkStart w:id="33197" w:name="_Toc121755036"/>
      <w:bookmarkStart w:id="33198" w:name="_Toc129108985"/>
      <w:bookmarkStart w:id="33199" w:name="_Toc129109650"/>
      <w:bookmarkStart w:id="33200" w:name="_Toc129110338"/>
      <w:bookmarkStart w:id="33201" w:name="_Toc130389458"/>
      <w:bookmarkStart w:id="33202" w:name="_Toc130390531"/>
      <w:bookmarkStart w:id="33203" w:name="_Toc130391219"/>
      <w:bookmarkStart w:id="33204" w:name="_Toc131624983"/>
      <w:bookmarkStart w:id="33205" w:name="_Toc137476416"/>
      <w:bookmarkStart w:id="33206" w:name="_Toc138873071"/>
      <w:bookmarkStart w:id="33207" w:name="_Toc138874657"/>
      <w:bookmarkStart w:id="33208" w:name="_Toc145525256"/>
      <w:bookmarkStart w:id="33209" w:name="_Toc153560381"/>
      <w:bookmarkStart w:id="33210" w:name="_Toc161647681"/>
      <w:bookmarkStart w:id="33211" w:name="_Toc169533286"/>
      <w:bookmarkStart w:id="33212" w:name="_Toc171519889"/>
      <w:bookmarkStart w:id="33213" w:name="_Toc176539626"/>
      <w:bookmarkStart w:id="33214" w:name="_Toc192246933"/>
      <w:bookmarkStart w:id="33215" w:name="_Toc210482724"/>
      <w:r>
        <w:t>11.2</w:t>
      </w:r>
      <w:r w:rsidRPr="004D0831">
        <w:t>.2.1</w:t>
      </w:r>
      <w:r w:rsidRPr="004D0831">
        <w:tab/>
        <w:t>Definition and applicability</w:t>
      </w:r>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16" w:name="_Toc21100118"/>
      <w:bookmarkStart w:id="33217" w:name="_Toc29809916"/>
      <w:bookmarkStart w:id="33218" w:name="_Toc36645301"/>
      <w:bookmarkStart w:id="33219" w:name="_Toc37272355"/>
      <w:bookmarkStart w:id="33220" w:name="_Toc45884601"/>
      <w:bookmarkStart w:id="33221" w:name="_Toc53182625"/>
      <w:bookmarkStart w:id="33222" w:name="_Toc58860369"/>
      <w:bookmarkStart w:id="33223" w:name="_Toc58862873"/>
      <w:bookmarkStart w:id="33224" w:name="_Toc61182866"/>
      <w:bookmarkStart w:id="33225" w:name="_Toc66728181"/>
      <w:bookmarkStart w:id="33226" w:name="_Toc74962000"/>
      <w:bookmarkStart w:id="33227" w:name="_Toc75242910"/>
      <w:bookmarkStart w:id="33228" w:name="_Toc76545256"/>
      <w:bookmarkStart w:id="33229" w:name="_Toc82595359"/>
      <w:bookmarkStart w:id="33230" w:name="_Toc89955390"/>
      <w:bookmarkStart w:id="33231" w:name="_Toc98773817"/>
      <w:bookmarkStart w:id="33232" w:name="_Toc106201578"/>
      <w:bookmarkStart w:id="33233" w:name="_Toc120629839"/>
      <w:bookmarkStart w:id="33234" w:name="_Toc120631340"/>
      <w:bookmarkStart w:id="33235" w:name="_Toc120631991"/>
      <w:bookmarkStart w:id="33236" w:name="_Toc120632641"/>
      <w:bookmarkStart w:id="33237" w:name="_Toc120633291"/>
      <w:bookmarkStart w:id="33238" w:name="_Toc120633941"/>
      <w:bookmarkStart w:id="33239" w:name="_Toc120634592"/>
      <w:bookmarkStart w:id="33240" w:name="_Toc120635243"/>
      <w:bookmarkStart w:id="33241" w:name="_Toc121754367"/>
      <w:bookmarkStart w:id="33242" w:name="_Toc121755037"/>
      <w:bookmarkStart w:id="33243" w:name="_Toc129108986"/>
      <w:bookmarkStart w:id="33244" w:name="_Toc129109651"/>
      <w:bookmarkStart w:id="33245" w:name="_Toc129110339"/>
      <w:bookmarkStart w:id="33246" w:name="_Toc130389459"/>
      <w:bookmarkStart w:id="33247" w:name="_Toc130390532"/>
      <w:bookmarkStart w:id="33248" w:name="_Toc130391220"/>
      <w:bookmarkStart w:id="33249" w:name="_Toc131624984"/>
      <w:bookmarkStart w:id="33250" w:name="_Toc137476417"/>
      <w:bookmarkStart w:id="33251" w:name="_Toc138873072"/>
      <w:bookmarkStart w:id="33252" w:name="_Toc138874658"/>
      <w:bookmarkStart w:id="33253" w:name="_Toc145525257"/>
      <w:bookmarkStart w:id="33254" w:name="_Toc153560382"/>
      <w:bookmarkStart w:id="33255" w:name="_Toc161647682"/>
      <w:bookmarkStart w:id="33256" w:name="_Toc169533287"/>
      <w:bookmarkStart w:id="33257" w:name="_Toc171519890"/>
      <w:bookmarkStart w:id="33258" w:name="_Toc176539627"/>
      <w:bookmarkStart w:id="33259" w:name="_Toc192246934"/>
      <w:bookmarkStart w:id="33260" w:name="_Toc210482725"/>
      <w:r>
        <w:t>11.2</w:t>
      </w:r>
      <w:r w:rsidRPr="004D0831">
        <w:t>.2.2</w:t>
      </w:r>
      <w:r w:rsidRPr="004D0831">
        <w:tab/>
        <w:t>Minimum Requirement</w:t>
      </w:r>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1" w:name="_Toc21100119"/>
      <w:bookmarkStart w:id="33262" w:name="_Toc29809917"/>
      <w:bookmarkStart w:id="33263" w:name="_Toc36645302"/>
      <w:bookmarkStart w:id="33264" w:name="_Toc37272356"/>
      <w:bookmarkStart w:id="33265" w:name="_Toc45884602"/>
      <w:bookmarkStart w:id="33266" w:name="_Toc53182626"/>
      <w:bookmarkStart w:id="33267" w:name="_Toc58860370"/>
      <w:bookmarkStart w:id="33268" w:name="_Toc58862874"/>
      <w:bookmarkStart w:id="33269" w:name="_Toc61182867"/>
      <w:bookmarkStart w:id="33270" w:name="_Toc66728182"/>
      <w:bookmarkStart w:id="33271" w:name="_Toc74962001"/>
      <w:bookmarkStart w:id="33272" w:name="_Toc75242911"/>
      <w:bookmarkStart w:id="33273" w:name="_Toc76545257"/>
      <w:bookmarkStart w:id="33274" w:name="_Toc82595360"/>
      <w:bookmarkStart w:id="33275" w:name="_Toc89955391"/>
      <w:bookmarkStart w:id="33276" w:name="_Toc98773818"/>
      <w:bookmarkStart w:id="33277" w:name="_Toc106201579"/>
      <w:bookmarkStart w:id="33278" w:name="_Toc120629840"/>
      <w:bookmarkStart w:id="33279" w:name="_Toc120631341"/>
      <w:bookmarkStart w:id="33280" w:name="_Toc120631992"/>
      <w:bookmarkStart w:id="33281" w:name="_Toc120632642"/>
      <w:bookmarkStart w:id="33282" w:name="_Toc120633292"/>
      <w:bookmarkStart w:id="33283" w:name="_Toc120633942"/>
      <w:bookmarkStart w:id="33284" w:name="_Toc120634593"/>
      <w:bookmarkStart w:id="33285" w:name="_Toc120635244"/>
      <w:bookmarkStart w:id="33286" w:name="_Toc121754368"/>
      <w:bookmarkStart w:id="33287" w:name="_Toc121755038"/>
      <w:bookmarkStart w:id="33288" w:name="_Toc129108987"/>
      <w:bookmarkStart w:id="33289" w:name="_Toc129109652"/>
      <w:bookmarkStart w:id="33290" w:name="_Toc129110340"/>
      <w:bookmarkStart w:id="33291" w:name="_Toc130389460"/>
      <w:bookmarkStart w:id="33292" w:name="_Toc130390533"/>
      <w:bookmarkStart w:id="33293" w:name="_Toc130391221"/>
      <w:bookmarkStart w:id="33294" w:name="_Toc131624985"/>
      <w:bookmarkStart w:id="33295" w:name="_Toc137476418"/>
      <w:bookmarkStart w:id="33296" w:name="_Toc138873073"/>
      <w:bookmarkStart w:id="33297" w:name="_Toc138874659"/>
      <w:bookmarkStart w:id="33298" w:name="_Toc145525258"/>
      <w:bookmarkStart w:id="33299" w:name="_Toc153560383"/>
      <w:bookmarkStart w:id="33300" w:name="_Toc161647683"/>
      <w:bookmarkStart w:id="33301" w:name="_Toc169533288"/>
      <w:bookmarkStart w:id="33302" w:name="_Toc171519891"/>
      <w:bookmarkStart w:id="33303" w:name="_Toc176539628"/>
      <w:bookmarkStart w:id="33304" w:name="_Toc192246935"/>
      <w:bookmarkStart w:id="33305" w:name="_Toc210482726"/>
      <w:r>
        <w:t>11.2</w:t>
      </w:r>
      <w:r w:rsidRPr="004D0831">
        <w:t>.2.3</w:t>
      </w:r>
      <w:r w:rsidRPr="004D0831">
        <w:tab/>
        <w:t>Test Purpose</w:t>
      </w:r>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06" w:name="_Toc21100120"/>
      <w:bookmarkStart w:id="33307" w:name="_Toc29809918"/>
      <w:bookmarkStart w:id="33308" w:name="_Toc36645303"/>
      <w:bookmarkStart w:id="33309" w:name="_Toc37272357"/>
      <w:bookmarkStart w:id="33310" w:name="_Toc45884603"/>
      <w:bookmarkStart w:id="33311" w:name="_Toc53182627"/>
      <w:bookmarkStart w:id="33312" w:name="_Toc58860371"/>
      <w:bookmarkStart w:id="33313" w:name="_Toc58862875"/>
      <w:bookmarkStart w:id="33314" w:name="_Toc61182868"/>
      <w:bookmarkStart w:id="33315" w:name="_Toc66728183"/>
      <w:bookmarkStart w:id="33316" w:name="_Toc74962002"/>
      <w:bookmarkStart w:id="33317" w:name="_Toc75242912"/>
      <w:bookmarkStart w:id="33318" w:name="_Toc76545258"/>
      <w:bookmarkStart w:id="33319" w:name="_Toc82595361"/>
      <w:bookmarkStart w:id="33320" w:name="_Toc89955392"/>
      <w:bookmarkStart w:id="33321" w:name="_Toc98773819"/>
      <w:bookmarkStart w:id="33322" w:name="_Toc106201580"/>
      <w:bookmarkStart w:id="33323" w:name="_Toc120629841"/>
      <w:bookmarkStart w:id="33324" w:name="_Toc120631342"/>
      <w:bookmarkStart w:id="33325" w:name="_Toc120631993"/>
      <w:bookmarkStart w:id="33326" w:name="_Toc120632643"/>
      <w:bookmarkStart w:id="33327" w:name="_Toc120633293"/>
      <w:bookmarkStart w:id="33328" w:name="_Toc120633943"/>
      <w:bookmarkStart w:id="33329" w:name="_Toc120634594"/>
      <w:bookmarkStart w:id="33330" w:name="_Toc120635245"/>
      <w:bookmarkStart w:id="33331" w:name="_Toc121754369"/>
      <w:bookmarkStart w:id="33332" w:name="_Toc121755039"/>
      <w:bookmarkStart w:id="33333" w:name="_Toc129108988"/>
      <w:bookmarkStart w:id="33334" w:name="_Toc129109653"/>
      <w:bookmarkStart w:id="33335" w:name="_Toc129110341"/>
      <w:bookmarkStart w:id="33336" w:name="_Toc130389461"/>
      <w:bookmarkStart w:id="33337" w:name="_Toc130390534"/>
      <w:bookmarkStart w:id="33338" w:name="_Toc130391222"/>
      <w:bookmarkStart w:id="33339" w:name="_Toc131624986"/>
      <w:bookmarkStart w:id="33340" w:name="_Toc137476419"/>
      <w:bookmarkStart w:id="33341" w:name="_Toc138873074"/>
      <w:bookmarkStart w:id="33342" w:name="_Toc138874660"/>
      <w:bookmarkStart w:id="33343" w:name="_Toc145525259"/>
      <w:bookmarkStart w:id="33344" w:name="_Toc153560384"/>
      <w:bookmarkStart w:id="33345" w:name="_Toc161647684"/>
      <w:bookmarkStart w:id="33346" w:name="_Toc169533289"/>
      <w:bookmarkStart w:id="33347" w:name="_Toc171519892"/>
      <w:bookmarkStart w:id="33348" w:name="_Toc176539629"/>
      <w:bookmarkStart w:id="33349" w:name="_Toc192246936"/>
      <w:bookmarkStart w:id="33350" w:name="_Toc210482727"/>
      <w:r>
        <w:lastRenderedPageBreak/>
        <w:t>11.2</w:t>
      </w:r>
      <w:r w:rsidRPr="004D0831">
        <w:t>.2.4</w:t>
      </w:r>
      <w:r w:rsidRPr="004D0831">
        <w:tab/>
        <w:t>Method of test</w:t>
      </w:r>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p>
    <w:p w14:paraId="6C784FFE" w14:textId="77777777" w:rsidR="00EA67DD" w:rsidRPr="004D0831" w:rsidRDefault="00EA67DD" w:rsidP="003267B6">
      <w:pPr>
        <w:pStyle w:val="Heading5"/>
      </w:pPr>
      <w:bookmarkStart w:id="33351" w:name="_Toc21100121"/>
      <w:bookmarkStart w:id="33352" w:name="_Toc29809919"/>
      <w:bookmarkStart w:id="33353" w:name="_Toc36645304"/>
      <w:bookmarkStart w:id="33354" w:name="_Toc37272358"/>
      <w:bookmarkStart w:id="33355" w:name="_Toc45884604"/>
      <w:bookmarkStart w:id="33356" w:name="_Toc53182628"/>
      <w:bookmarkStart w:id="33357" w:name="_Toc58860372"/>
      <w:bookmarkStart w:id="33358" w:name="_Toc58862876"/>
      <w:bookmarkStart w:id="33359" w:name="_Toc61182869"/>
      <w:bookmarkStart w:id="33360" w:name="_Toc66728184"/>
      <w:bookmarkStart w:id="33361" w:name="_Toc74962003"/>
      <w:bookmarkStart w:id="33362" w:name="_Toc75242913"/>
      <w:bookmarkStart w:id="33363" w:name="_Toc76545259"/>
      <w:bookmarkStart w:id="33364" w:name="_Toc82595362"/>
      <w:bookmarkStart w:id="33365" w:name="_Toc89955393"/>
      <w:bookmarkStart w:id="33366" w:name="_Toc98773820"/>
      <w:bookmarkStart w:id="33367" w:name="_Toc106201581"/>
      <w:bookmarkStart w:id="33368" w:name="_Toc120629842"/>
      <w:bookmarkStart w:id="33369" w:name="_Toc120631343"/>
      <w:bookmarkStart w:id="33370" w:name="_Toc120631994"/>
      <w:bookmarkStart w:id="33371" w:name="_Toc120632644"/>
      <w:bookmarkStart w:id="33372" w:name="_Toc120633294"/>
      <w:bookmarkStart w:id="33373" w:name="_Toc120633944"/>
      <w:bookmarkStart w:id="33374" w:name="_Toc120634595"/>
      <w:bookmarkStart w:id="33375" w:name="_Toc120635246"/>
      <w:bookmarkStart w:id="33376" w:name="_Toc121754370"/>
      <w:bookmarkStart w:id="33377" w:name="_Toc121755040"/>
      <w:bookmarkStart w:id="33378" w:name="_Toc129108989"/>
      <w:bookmarkStart w:id="33379" w:name="_Toc129109654"/>
      <w:bookmarkStart w:id="33380" w:name="_Toc129110342"/>
      <w:bookmarkStart w:id="33381" w:name="_Toc130389462"/>
      <w:bookmarkStart w:id="33382" w:name="_Toc130390535"/>
      <w:bookmarkStart w:id="33383" w:name="_Toc130391223"/>
      <w:bookmarkStart w:id="33384" w:name="_Toc131624987"/>
      <w:bookmarkStart w:id="33385" w:name="_Toc137476420"/>
      <w:bookmarkStart w:id="33386" w:name="_Toc138873075"/>
      <w:bookmarkStart w:id="33387" w:name="_Toc138874661"/>
      <w:bookmarkStart w:id="33388" w:name="_Toc145525260"/>
      <w:bookmarkStart w:id="33389" w:name="_Toc153560385"/>
      <w:bookmarkStart w:id="33390" w:name="_Toc161647685"/>
      <w:bookmarkStart w:id="33391" w:name="_Toc169533290"/>
      <w:bookmarkStart w:id="33392" w:name="_Toc171519893"/>
      <w:bookmarkStart w:id="33393" w:name="_Toc176539630"/>
      <w:bookmarkStart w:id="33394" w:name="_Toc192246937"/>
      <w:bookmarkStart w:id="33395" w:name="_Toc210482728"/>
      <w:r>
        <w:t>11.2</w:t>
      </w:r>
      <w:r w:rsidRPr="004D0831">
        <w:t>.2.4.1</w:t>
      </w:r>
      <w:r w:rsidRPr="004D0831">
        <w:tab/>
        <w:t>Initial Conditions</w:t>
      </w:r>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396" w:name="_Toc13084620"/>
      <w:bookmarkStart w:id="33397" w:name="_Toc29809920"/>
      <w:bookmarkStart w:id="33398" w:name="_Toc36645305"/>
      <w:bookmarkStart w:id="33399" w:name="_Toc37272359"/>
      <w:bookmarkStart w:id="33400" w:name="_Toc45884605"/>
      <w:bookmarkStart w:id="33401" w:name="_Toc53182629"/>
      <w:bookmarkStart w:id="33402" w:name="_Toc58860373"/>
      <w:bookmarkStart w:id="33403" w:name="_Toc58862877"/>
      <w:bookmarkStart w:id="33404" w:name="_Toc61182870"/>
      <w:bookmarkStart w:id="33405" w:name="_Toc66728185"/>
      <w:bookmarkStart w:id="33406" w:name="_Toc74962004"/>
      <w:bookmarkStart w:id="33407" w:name="_Toc75242914"/>
      <w:bookmarkStart w:id="33408" w:name="_Toc76545260"/>
      <w:bookmarkStart w:id="33409" w:name="_Toc82595363"/>
      <w:bookmarkStart w:id="33410" w:name="_Toc89955394"/>
      <w:bookmarkStart w:id="33411" w:name="_Toc98773821"/>
      <w:bookmarkStart w:id="33412" w:name="_Toc106201582"/>
      <w:bookmarkStart w:id="33413" w:name="_Toc120629843"/>
      <w:bookmarkStart w:id="33414" w:name="_Toc120631344"/>
      <w:bookmarkStart w:id="33415" w:name="_Toc120631995"/>
      <w:bookmarkStart w:id="33416" w:name="_Toc120632645"/>
      <w:bookmarkStart w:id="33417" w:name="_Toc120633295"/>
      <w:bookmarkStart w:id="33418" w:name="_Toc120633945"/>
      <w:bookmarkStart w:id="33419" w:name="_Toc120634596"/>
      <w:bookmarkStart w:id="33420" w:name="_Toc120635247"/>
      <w:bookmarkStart w:id="33421" w:name="_Toc121754371"/>
      <w:bookmarkStart w:id="33422" w:name="_Toc121755041"/>
      <w:bookmarkStart w:id="33423" w:name="_Toc129108990"/>
      <w:bookmarkStart w:id="33424" w:name="_Toc129109655"/>
      <w:bookmarkStart w:id="33425" w:name="_Toc129110343"/>
      <w:bookmarkStart w:id="33426" w:name="_Toc130389463"/>
      <w:bookmarkStart w:id="33427" w:name="_Toc130390536"/>
      <w:bookmarkStart w:id="33428" w:name="_Toc130391224"/>
      <w:bookmarkStart w:id="33429" w:name="_Toc131624988"/>
      <w:bookmarkStart w:id="33430" w:name="_Toc137476421"/>
      <w:bookmarkStart w:id="33431" w:name="_Toc138873076"/>
      <w:bookmarkStart w:id="33432" w:name="_Toc138874662"/>
      <w:bookmarkStart w:id="33433" w:name="_Toc145525261"/>
      <w:bookmarkStart w:id="33434" w:name="_Toc153560386"/>
      <w:bookmarkStart w:id="33435" w:name="_Toc161647686"/>
      <w:bookmarkStart w:id="33436" w:name="_Toc169533291"/>
      <w:bookmarkStart w:id="33437" w:name="_Toc171519894"/>
      <w:bookmarkStart w:id="33438" w:name="_Toc176539631"/>
      <w:bookmarkStart w:id="33439" w:name="_Toc192246938"/>
      <w:bookmarkStart w:id="33440" w:name="_Toc210482729"/>
      <w:r>
        <w:t>11.2</w:t>
      </w:r>
      <w:r w:rsidRPr="004D0831">
        <w:t>.2.4.2</w:t>
      </w:r>
      <w:r w:rsidRPr="004D0831">
        <w:tab/>
        <w:t>Procedure</w:t>
      </w:r>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1" w:name="_Toc21100123"/>
      <w:bookmarkStart w:id="33442" w:name="_Toc29809921"/>
      <w:bookmarkStart w:id="33443" w:name="_Toc36645306"/>
      <w:bookmarkStart w:id="33444" w:name="_Toc37272360"/>
      <w:bookmarkStart w:id="33445" w:name="_Toc45884606"/>
      <w:bookmarkStart w:id="33446" w:name="_Toc53182630"/>
      <w:bookmarkStart w:id="33447" w:name="_Toc58860374"/>
      <w:bookmarkStart w:id="33448" w:name="_Toc58862878"/>
      <w:bookmarkStart w:id="33449" w:name="_Toc61182871"/>
      <w:bookmarkStart w:id="33450" w:name="_Toc66728186"/>
      <w:bookmarkStart w:id="33451" w:name="_Toc74962005"/>
      <w:bookmarkStart w:id="33452" w:name="_Toc75242915"/>
      <w:bookmarkStart w:id="33453" w:name="_Toc76545261"/>
      <w:bookmarkStart w:id="33454" w:name="_Toc82595364"/>
      <w:bookmarkStart w:id="33455" w:name="_Toc89955395"/>
      <w:bookmarkStart w:id="33456" w:name="_Toc98773822"/>
      <w:bookmarkStart w:id="33457" w:name="_Toc106201583"/>
      <w:bookmarkStart w:id="33458" w:name="_Toc120629844"/>
      <w:bookmarkStart w:id="33459" w:name="_Toc120631345"/>
      <w:bookmarkStart w:id="33460" w:name="_Toc120631996"/>
      <w:bookmarkStart w:id="33461" w:name="_Toc120632646"/>
      <w:bookmarkStart w:id="33462" w:name="_Toc120633296"/>
      <w:bookmarkStart w:id="33463" w:name="_Toc120633946"/>
      <w:bookmarkStart w:id="33464" w:name="_Toc120634597"/>
      <w:bookmarkStart w:id="33465" w:name="_Toc120635248"/>
      <w:bookmarkStart w:id="33466" w:name="_Toc121754372"/>
      <w:bookmarkStart w:id="33467" w:name="_Toc121755042"/>
      <w:bookmarkStart w:id="33468" w:name="_Toc129108991"/>
      <w:bookmarkStart w:id="33469" w:name="_Toc129109656"/>
      <w:bookmarkStart w:id="33470" w:name="_Toc129110344"/>
      <w:bookmarkStart w:id="33471" w:name="_Toc130389464"/>
      <w:bookmarkStart w:id="33472" w:name="_Toc130390537"/>
      <w:bookmarkStart w:id="33473" w:name="_Toc130391225"/>
      <w:bookmarkStart w:id="33474" w:name="_Toc131624989"/>
      <w:bookmarkStart w:id="33475" w:name="_Toc137476422"/>
      <w:bookmarkStart w:id="33476" w:name="_Toc138873077"/>
      <w:bookmarkStart w:id="33477" w:name="_Toc138874663"/>
      <w:bookmarkStart w:id="33478" w:name="_Toc145525262"/>
      <w:bookmarkStart w:id="33479" w:name="_Toc153560387"/>
      <w:bookmarkStart w:id="33480" w:name="_Toc161647687"/>
      <w:bookmarkStart w:id="33481" w:name="_Toc169533292"/>
      <w:bookmarkStart w:id="33482" w:name="_Toc171519895"/>
      <w:bookmarkStart w:id="33483" w:name="_Toc176539632"/>
      <w:bookmarkStart w:id="33484" w:name="_Toc192246939"/>
      <w:bookmarkStart w:id="33485" w:name="_Toc210482730"/>
      <w:r>
        <w:t>11.2</w:t>
      </w:r>
      <w:r w:rsidRPr="004D0831">
        <w:t>.2.5</w:t>
      </w:r>
      <w:r w:rsidRPr="004D0831">
        <w:tab/>
        <w:t>Test Requirement</w:t>
      </w:r>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p>
    <w:p w14:paraId="0EDD754D" w14:textId="77777777" w:rsidR="00DB6E78" w:rsidRPr="00931575" w:rsidRDefault="00DB6E78" w:rsidP="00DB6E78">
      <w:pPr>
        <w:pStyle w:val="Heading5"/>
        <w:rPr>
          <w:rFonts w:cs="Arial"/>
          <w:i/>
          <w:iCs/>
          <w:szCs w:val="22"/>
          <w:lang w:eastAsia="zh-CN"/>
        </w:rPr>
      </w:pPr>
      <w:bookmarkStart w:id="33486" w:name="_Toc192246940"/>
      <w:bookmarkStart w:id="33487"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86"/>
      <w:bookmarkEnd w:id="33487"/>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88" w:name="_Toc21100124"/>
      <w:bookmarkStart w:id="33489" w:name="_Toc29809922"/>
      <w:bookmarkStart w:id="33490" w:name="_Toc36645307"/>
      <w:bookmarkStart w:id="33491" w:name="_Toc37272361"/>
      <w:bookmarkStart w:id="33492" w:name="_Toc45884607"/>
      <w:bookmarkStart w:id="33493" w:name="_Toc53182631"/>
      <w:bookmarkStart w:id="33494" w:name="_Toc58860375"/>
      <w:bookmarkStart w:id="33495" w:name="_Toc58862879"/>
      <w:bookmarkStart w:id="33496" w:name="_Toc61182872"/>
      <w:bookmarkStart w:id="33497" w:name="_Toc66728187"/>
      <w:bookmarkStart w:id="33498" w:name="_Toc74962006"/>
      <w:bookmarkStart w:id="33499" w:name="_Toc75242916"/>
      <w:bookmarkStart w:id="33500" w:name="_Toc76545262"/>
      <w:bookmarkStart w:id="33501" w:name="_Toc82595365"/>
      <w:bookmarkStart w:id="33502" w:name="_Toc89955396"/>
      <w:bookmarkStart w:id="33503" w:name="_Toc98773823"/>
      <w:bookmarkStart w:id="3350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05" w:name="_Toc192246941"/>
      <w:bookmarkStart w:id="33506"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05"/>
      <w:bookmarkEnd w:id="33506"/>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07" w:name="_Toc169533293"/>
      <w:bookmarkStart w:id="33508" w:name="_Toc171519896"/>
      <w:bookmarkStart w:id="33509" w:name="_Toc176539633"/>
      <w:bookmarkStart w:id="33510" w:name="_Toc192246942"/>
      <w:bookmarkStart w:id="33511" w:name="_Toc210482733"/>
      <w:r>
        <w:t>11.2</w:t>
      </w:r>
      <w:r w:rsidRPr="004D0831">
        <w:t>.2.</w:t>
      </w:r>
      <w:r>
        <w:t>6</w:t>
      </w:r>
      <w:r w:rsidRPr="004D0831">
        <w:tab/>
      </w:r>
      <w:bookmarkEnd w:id="33507"/>
      <w:bookmarkEnd w:id="33508"/>
      <w:bookmarkEnd w:id="33509"/>
      <w:r w:rsidR="004E5A10">
        <w:t>Void</w:t>
      </w:r>
      <w:bookmarkEnd w:id="33510"/>
      <w:bookmarkEnd w:id="33511"/>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2" w:name="_Toc53182647"/>
      <w:bookmarkStart w:id="33513" w:name="_Toc58860391"/>
      <w:bookmarkStart w:id="33514" w:name="_Toc58862895"/>
      <w:bookmarkStart w:id="33515" w:name="_Toc61182888"/>
      <w:bookmarkStart w:id="33516" w:name="_Toc66728203"/>
      <w:bookmarkStart w:id="33517" w:name="_Toc74962022"/>
      <w:bookmarkStart w:id="33518" w:name="_Toc75242932"/>
      <w:bookmarkStart w:id="33519" w:name="_Toc76545278"/>
      <w:bookmarkStart w:id="33520" w:name="_Toc82595381"/>
      <w:bookmarkStart w:id="33521" w:name="_Toc89955412"/>
      <w:bookmarkStart w:id="33522" w:name="_Toc98773839"/>
      <w:bookmarkStart w:id="33523" w:name="_Toc106201600"/>
      <w:bookmarkStart w:id="33524" w:name="_Toc120629845"/>
      <w:bookmarkStart w:id="33525" w:name="_Toc120631346"/>
      <w:bookmarkStart w:id="33526" w:name="_Toc120631997"/>
      <w:bookmarkStart w:id="33527" w:name="_Toc120632647"/>
      <w:bookmarkStart w:id="33528" w:name="_Toc120633297"/>
      <w:bookmarkStart w:id="33529" w:name="_Toc120633947"/>
      <w:bookmarkStart w:id="33530" w:name="_Toc120634598"/>
      <w:bookmarkStart w:id="33531" w:name="_Toc120635249"/>
      <w:bookmarkStart w:id="33532" w:name="_Toc121754373"/>
      <w:bookmarkStart w:id="33533" w:name="_Toc121755043"/>
      <w:bookmarkStart w:id="33534" w:name="_Toc129108992"/>
      <w:bookmarkStart w:id="33535" w:name="_Toc129109657"/>
      <w:bookmarkStart w:id="33536" w:name="_Toc129110345"/>
      <w:bookmarkStart w:id="33537" w:name="_Toc130389465"/>
      <w:bookmarkStart w:id="33538" w:name="_Toc130390538"/>
      <w:bookmarkStart w:id="33539" w:name="_Toc130391226"/>
      <w:bookmarkStart w:id="33540" w:name="_Toc131624990"/>
      <w:bookmarkStart w:id="33541" w:name="_Toc137476423"/>
      <w:bookmarkStart w:id="33542" w:name="_Toc138873078"/>
      <w:bookmarkStart w:id="33543" w:name="_Toc138874664"/>
      <w:bookmarkStart w:id="33544" w:name="_Toc145525263"/>
      <w:bookmarkStart w:id="33545" w:name="_Toc153560388"/>
      <w:bookmarkStart w:id="33546" w:name="_Toc161647688"/>
      <w:bookmarkStart w:id="33547" w:name="_Toc169533294"/>
      <w:bookmarkStart w:id="33548" w:name="_Toc171519897"/>
      <w:bookmarkStart w:id="33549" w:name="_Toc176539634"/>
      <w:bookmarkStart w:id="33550" w:name="_Toc192246943"/>
      <w:bookmarkStart w:id="33551" w:name="_Toc210482734"/>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r>
        <w:t>11.2.3</w:t>
      </w:r>
      <w:r w:rsidRPr="004D0831">
        <w:tab/>
        <w:t>Performance requirements for UL timing adjustment</w:t>
      </w:r>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p>
    <w:p w14:paraId="55EF3164" w14:textId="77777777" w:rsidR="00EA67DD" w:rsidRPr="004D0831" w:rsidRDefault="00EA67DD" w:rsidP="003267B6">
      <w:pPr>
        <w:pStyle w:val="Heading4"/>
      </w:pPr>
      <w:bookmarkStart w:id="33552" w:name="_Toc53182648"/>
      <w:bookmarkStart w:id="33553" w:name="_Toc58860392"/>
      <w:bookmarkStart w:id="33554" w:name="_Toc58862896"/>
      <w:bookmarkStart w:id="33555" w:name="_Toc61182889"/>
      <w:bookmarkStart w:id="33556" w:name="_Toc66728204"/>
      <w:bookmarkStart w:id="33557" w:name="_Toc74962023"/>
      <w:bookmarkStart w:id="33558" w:name="_Toc75242933"/>
      <w:bookmarkStart w:id="33559" w:name="_Toc76545279"/>
      <w:bookmarkStart w:id="33560" w:name="_Toc82595382"/>
      <w:bookmarkStart w:id="33561" w:name="_Toc89955413"/>
      <w:bookmarkStart w:id="33562" w:name="_Toc98773840"/>
      <w:bookmarkStart w:id="33563" w:name="_Toc106201601"/>
      <w:bookmarkStart w:id="33564" w:name="_Toc120629846"/>
      <w:bookmarkStart w:id="33565" w:name="_Toc120631347"/>
      <w:bookmarkStart w:id="33566" w:name="_Toc120631998"/>
      <w:bookmarkStart w:id="33567" w:name="_Toc120632648"/>
      <w:bookmarkStart w:id="33568" w:name="_Toc120633298"/>
      <w:bookmarkStart w:id="33569" w:name="_Toc120633948"/>
      <w:bookmarkStart w:id="33570" w:name="_Toc120634599"/>
      <w:bookmarkStart w:id="33571" w:name="_Toc120635250"/>
      <w:bookmarkStart w:id="33572" w:name="_Toc121754374"/>
      <w:bookmarkStart w:id="33573" w:name="_Toc121755044"/>
      <w:bookmarkStart w:id="33574" w:name="_Toc129108993"/>
      <w:bookmarkStart w:id="33575" w:name="_Toc129109658"/>
      <w:bookmarkStart w:id="33576" w:name="_Toc129110346"/>
      <w:bookmarkStart w:id="33577" w:name="_Toc130389466"/>
      <w:bookmarkStart w:id="33578" w:name="_Toc130390539"/>
      <w:bookmarkStart w:id="33579" w:name="_Toc130391227"/>
      <w:bookmarkStart w:id="33580" w:name="_Toc131624991"/>
      <w:bookmarkStart w:id="33581" w:name="_Toc137476424"/>
      <w:bookmarkStart w:id="33582" w:name="_Toc138873079"/>
      <w:bookmarkStart w:id="33583" w:name="_Toc138874665"/>
      <w:bookmarkStart w:id="33584" w:name="_Toc145525264"/>
      <w:bookmarkStart w:id="33585" w:name="_Toc153560389"/>
      <w:bookmarkStart w:id="33586" w:name="_Toc161647689"/>
      <w:bookmarkStart w:id="33587" w:name="_Toc169533295"/>
      <w:bookmarkStart w:id="33588" w:name="_Toc171519898"/>
      <w:bookmarkStart w:id="33589" w:name="_Toc176539635"/>
      <w:bookmarkStart w:id="33590" w:name="_Toc192246944"/>
      <w:bookmarkStart w:id="33591" w:name="_Toc210482735"/>
      <w:r>
        <w:t>11.2.3</w:t>
      </w:r>
      <w:r w:rsidRPr="004D0831">
        <w:t>.1</w:t>
      </w:r>
      <w:r w:rsidRPr="004D0831">
        <w:tab/>
        <w:t>Definition and applicability</w:t>
      </w:r>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2" w:name="_Toc53182649"/>
      <w:bookmarkStart w:id="33593" w:name="_Toc58860393"/>
      <w:bookmarkStart w:id="33594" w:name="_Toc58862897"/>
      <w:bookmarkStart w:id="33595" w:name="_Toc61182890"/>
      <w:bookmarkStart w:id="33596" w:name="_Toc66728205"/>
      <w:bookmarkStart w:id="33597" w:name="_Toc74962024"/>
      <w:bookmarkStart w:id="33598" w:name="_Toc75242934"/>
      <w:bookmarkStart w:id="33599" w:name="_Toc76545280"/>
      <w:bookmarkStart w:id="33600" w:name="_Toc82595383"/>
      <w:bookmarkStart w:id="33601" w:name="_Toc89955414"/>
      <w:bookmarkStart w:id="33602" w:name="_Toc98773841"/>
      <w:bookmarkStart w:id="33603" w:name="_Toc106201602"/>
      <w:bookmarkStart w:id="33604" w:name="_Toc120629847"/>
      <w:bookmarkStart w:id="33605" w:name="_Toc120631348"/>
      <w:bookmarkStart w:id="33606" w:name="_Toc120631999"/>
      <w:bookmarkStart w:id="33607" w:name="_Toc120632649"/>
      <w:bookmarkStart w:id="33608" w:name="_Toc120633299"/>
      <w:bookmarkStart w:id="33609" w:name="_Toc120633949"/>
      <w:bookmarkStart w:id="33610" w:name="_Toc120634600"/>
      <w:bookmarkStart w:id="33611" w:name="_Toc120635251"/>
      <w:bookmarkStart w:id="33612" w:name="_Toc121754375"/>
      <w:bookmarkStart w:id="33613" w:name="_Toc121755045"/>
      <w:bookmarkStart w:id="33614" w:name="_Toc129108994"/>
      <w:bookmarkStart w:id="33615" w:name="_Toc129109659"/>
      <w:bookmarkStart w:id="33616" w:name="_Toc129110347"/>
      <w:bookmarkStart w:id="33617" w:name="_Toc130389467"/>
      <w:bookmarkStart w:id="33618" w:name="_Toc130390540"/>
      <w:bookmarkStart w:id="33619" w:name="_Toc130391228"/>
      <w:bookmarkStart w:id="33620" w:name="_Toc131624992"/>
      <w:bookmarkStart w:id="33621" w:name="_Toc137476425"/>
      <w:bookmarkStart w:id="33622" w:name="_Toc138873080"/>
      <w:bookmarkStart w:id="33623" w:name="_Toc138874666"/>
      <w:bookmarkStart w:id="33624" w:name="_Toc145525265"/>
      <w:bookmarkStart w:id="33625" w:name="_Toc153560390"/>
      <w:bookmarkStart w:id="33626" w:name="_Toc161647690"/>
      <w:bookmarkStart w:id="33627" w:name="_Toc169533296"/>
      <w:bookmarkStart w:id="33628" w:name="_Toc171519899"/>
      <w:bookmarkStart w:id="33629" w:name="_Toc176539636"/>
      <w:bookmarkStart w:id="33630" w:name="_Toc192246945"/>
      <w:bookmarkStart w:id="33631" w:name="_Toc210482736"/>
      <w:r>
        <w:t>11.2.3</w:t>
      </w:r>
      <w:r w:rsidRPr="004D0831">
        <w:t>.2</w:t>
      </w:r>
      <w:r w:rsidRPr="004D0831">
        <w:tab/>
        <w:t>Minimum Requirement</w:t>
      </w:r>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2" w:name="_Toc53182650"/>
      <w:bookmarkStart w:id="33633" w:name="_Toc58860394"/>
      <w:bookmarkStart w:id="33634" w:name="_Toc58862898"/>
      <w:bookmarkStart w:id="33635" w:name="_Toc61182891"/>
      <w:bookmarkStart w:id="33636" w:name="_Toc66728206"/>
      <w:bookmarkStart w:id="33637" w:name="_Toc74962025"/>
      <w:bookmarkStart w:id="33638" w:name="_Toc75242935"/>
      <w:bookmarkStart w:id="33639" w:name="_Toc76545281"/>
      <w:bookmarkStart w:id="33640" w:name="_Toc82595384"/>
      <w:bookmarkStart w:id="33641" w:name="_Toc89955415"/>
      <w:bookmarkStart w:id="33642" w:name="_Toc98773842"/>
      <w:bookmarkStart w:id="33643" w:name="_Toc106201603"/>
      <w:bookmarkStart w:id="33644" w:name="_Toc120629848"/>
      <w:bookmarkStart w:id="33645" w:name="_Toc120631349"/>
      <w:bookmarkStart w:id="33646" w:name="_Toc120632000"/>
      <w:bookmarkStart w:id="33647" w:name="_Toc120632650"/>
      <w:bookmarkStart w:id="33648" w:name="_Toc120633300"/>
      <w:bookmarkStart w:id="33649" w:name="_Toc120633950"/>
      <w:bookmarkStart w:id="33650" w:name="_Toc120634601"/>
      <w:bookmarkStart w:id="33651" w:name="_Toc120635252"/>
      <w:bookmarkStart w:id="33652" w:name="_Toc121754376"/>
      <w:bookmarkStart w:id="33653" w:name="_Toc121755046"/>
      <w:bookmarkStart w:id="33654" w:name="_Toc129108995"/>
      <w:bookmarkStart w:id="33655" w:name="_Toc129109660"/>
      <w:bookmarkStart w:id="33656" w:name="_Toc129110348"/>
      <w:bookmarkStart w:id="33657" w:name="_Toc130389468"/>
      <w:bookmarkStart w:id="33658" w:name="_Toc130390541"/>
      <w:bookmarkStart w:id="33659" w:name="_Toc130391229"/>
      <w:bookmarkStart w:id="33660" w:name="_Toc131624993"/>
      <w:bookmarkStart w:id="33661" w:name="_Toc137476426"/>
      <w:bookmarkStart w:id="33662" w:name="_Toc138873081"/>
      <w:bookmarkStart w:id="33663" w:name="_Toc138874667"/>
      <w:bookmarkStart w:id="33664" w:name="_Toc145525266"/>
      <w:bookmarkStart w:id="33665" w:name="_Toc153560391"/>
      <w:bookmarkStart w:id="33666" w:name="_Toc161647691"/>
      <w:bookmarkStart w:id="33667" w:name="_Toc169533297"/>
      <w:bookmarkStart w:id="33668" w:name="_Toc171519900"/>
      <w:bookmarkStart w:id="33669" w:name="_Toc176539637"/>
      <w:bookmarkStart w:id="33670" w:name="_Toc192246946"/>
      <w:bookmarkStart w:id="33671" w:name="_Toc210482737"/>
      <w:r>
        <w:t>11.2.3</w:t>
      </w:r>
      <w:r w:rsidRPr="004D0831">
        <w:t>.3</w:t>
      </w:r>
      <w:r w:rsidRPr="004D0831">
        <w:tab/>
        <w:t>Test Purpose</w:t>
      </w:r>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2" w:name="_Toc53182651"/>
      <w:bookmarkStart w:id="33673" w:name="_Toc58860395"/>
      <w:bookmarkStart w:id="33674" w:name="_Toc58862899"/>
      <w:bookmarkStart w:id="33675" w:name="_Toc61182892"/>
      <w:bookmarkStart w:id="33676" w:name="_Toc66728207"/>
      <w:bookmarkStart w:id="33677" w:name="_Toc74962026"/>
      <w:bookmarkStart w:id="33678" w:name="_Toc75242936"/>
      <w:bookmarkStart w:id="33679" w:name="_Toc76545282"/>
      <w:bookmarkStart w:id="33680" w:name="_Toc82595385"/>
      <w:bookmarkStart w:id="33681" w:name="_Toc89955416"/>
      <w:bookmarkStart w:id="33682" w:name="_Toc98773843"/>
      <w:bookmarkStart w:id="33683" w:name="_Toc106201604"/>
      <w:bookmarkStart w:id="33684" w:name="_Toc120629849"/>
      <w:bookmarkStart w:id="33685" w:name="_Toc120631350"/>
      <w:bookmarkStart w:id="33686" w:name="_Toc120632001"/>
      <w:bookmarkStart w:id="33687" w:name="_Toc120632651"/>
      <w:bookmarkStart w:id="33688" w:name="_Toc120633301"/>
      <w:bookmarkStart w:id="33689" w:name="_Toc120633951"/>
      <w:bookmarkStart w:id="33690" w:name="_Toc120634602"/>
      <w:bookmarkStart w:id="33691" w:name="_Toc120635253"/>
      <w:bookmarkStart w:id="33692" w:name="_Toc121754377"/>
      <w:bookmarkStart w:id="33693" w:name="_Toc121755047"/>
      <w:bookmarkStart w:id="33694" w:name="_Toc129108996"/>
      <w:bookmarkStart w:id="33695" w:name="_Toc129109661"/>
      <w:bookmarkStart w:id="33696" w:name="_Toc129110349"/>
      <w:bookmarkStart w:id="33697" w:name="_Toc130389469"/>
      <w:bookmarkStart w:id="33698" w:name="_Toc130390542"/>
      <w:bookmarkStart w:id="33699" w:name="_Toc130391230"/>
      <w:bookmarkStart w:id="33700" w:name="_Toc131624994"/>
      <w:bookmarkStart w:id="33701" w:name="_Toc137476427"/>
      <w:bookmarkStart w:id="33702" w:name="_Toc138873082"/>
      <w:bookmarkStart w:id="33703" w:name="_Toc138874668"/>
      <w:bookmarkStart w:id="33704" w:name="_Toc145525267"/>
      <w:bookmarkStart w:id="33705" w:name="_Toc153560392"/>
      <w:bookmarkStart w:id="33706" w:name="_Toc161647692"/>
      <w:bookmarkStart w:id="33707" w:name="_Toc169533298"/>
      <w:bookmarkStart w:id="33708" w:name="_Toc171519901"/>
      <w:bookmarkStart w:id="33709" w:name="_Toc176539638"/>
      <w:bookmarkStart w:id="33710" w:name="_Toc192246947"/>
      <w:bookmarkStart w:id="33711" w:name="_Toc210482738"/>
      <w:r>
        <w:t>11.2.3</w:t>
      </w:r>
      <w:r w:rsidRPr="004D0831">
        <w:t>.4</w:t>
      </w:r>
      <w:r w:rsidRPr="004D0831">
        <w:tab/>
        <w:t>Method of test</w:t>
      </w:r>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p>
    <w:p w14:paraId="0FBD0F7F" w14:textId="77777777" w:rsidR="00EA67DD" w:rsidRPr="004D0831" w:rsidRDefault="00EA67DD" w:rsidP="003267B6">
      <w:pPr>
        <w:pStyle w:val="Heading5"/>
      </w:pPr>
      <w:bookmarkStart w:id="33712" w:name="_Toc53182652"/>
      <w:bookmarkStart w:id="33713" w:name="_Toc58860396"/>
      <w:bookmarkStart w:id="33714" w:name="_Toc58862900"/>
      <w:bookmarkStart w:id="33715" w:name="_Toc61182893"/>
      <w:bookmarkStart w:id="33716" w:name="_Toc66728208"/>
      <w:bookmarkStart w:id="33717" w:name="_Toc74962027"/>
      <w:bookmarkStart w:id="33718" w:name="_Toc75242937"/>
      <w:bookmarkStart w:id="33719" w:name="_Toc76545283"/>
      <w:bookmarkStart w:id="33720" w:name="_Toc82595386"/>
      <w:bookmarkStart w:id="33721" w:name="_Toc89955417"/>
      <w:bookmarkStart w:id="33722" w:name="_Toc98773844"/>
      <w:bookmarkStart w:id="33723" w:name="_Toc106201605"/>
      <w:bookmarkStart w:id="33724" w:name="_Toc120629850"/>
      <w:bookmarkStart w:id="33725" w:name="_Toc120631351"/>
      <w:bookmarkStart w:id="33726" w:name="_Toc120632002"/>
      <w:bookmarkStart w:id="33727" w:name="_Toc120632652"/>
      <w:bookmarkStart w:id="33728" w:name="_Toc120633302"/>
      <w:bookmarkStart w:id="33729" w:name="_Toc120633952"/>
      <w:bookmarkStart w:id="33730" w:name="_Toc120634603"/>
      <w:bookmarkStart w:id="33731" w:name="_Toc120635254"/>
      <w:bookmarkStart w:id="33732" w:name="_Toc121754378"/>
      <w:bookmarkStart w:id="33733" w:name="_Toc121755048"/>
      <w:bookmarkStart w:id="33734" w:name="_Toc129108997"/>
      <w:bookmarkStart w:id="33735" w:name="_Toc129109662"/>
      <w:bookmarkStart w:id="33736" w:name="_Toc129110350"/>
      <w:bookmarkStart w:id="33737" w:name="_Toc130389470"/>
      <w:bookmarkStart w:id="33738" w:name="_Toc130390543"/>
      <w:bookmarkStart w:id="33739" w:name="_Toc130391231"/>
      <w:bookmarkStart w:id="33740" w:name="_Toc131624995"/>
      <w:bookmarkStart w:id="33741" w:name="_Toc137476428"/>
      <w:bookmarkStart w:id="33742" w:name="_Toc138873083"/>
      <w:bookmarkStart w:id="33743" w:name="_Toc138874669"/>
      <w:bookmarkStart w:id="33744" w:name="_Toc145525268"/>
      <w:bookmarkStart w:id="33745" w:name="_Toc153560393"/>
      <w:bookmarkStart w:id="33746" w:name="_Toc161647693"/>
      <w:bookmarkStart w:id="33747" w:name="_Toc169533299"/>
      <w:bookmarkStart w:id="33748" w:name="_Toc171519902"/>
      <w:bookmarkStart w:id="33749" w:name="_Toc176539639"/>
      <w:bookmarkStart w:id="33750" w:name="_Toc192246948"/>
      <w:bookmarkStart w:id="33751" w:name="_Toc210482739"/>
      <w:r>
        <w:t>11.2.3</w:t>
      </w:r>
      <w:r w:rsidRPr="004D0831">
        <w:t>.4.1</w:t>
      </w:r>
      <w:r w:rsidRPr="004D0831">
        <w:tab/>
        <w:t>Initial Conditions</w:t>
      </w:r>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2" w:name="_Toc53182653"/>
      <w:bookmarkStart w:id="33753" w:name="_Toc58860397"/>
      <w:bookmarkStart w:id="33754" w:name="_Toc58862901"/>
      <w:bookmarkStart w:id="33755" w:name="_Toc61182894"/>
      <w:bookmarkStart w:id="33756" w:name="_Toc66728209"/>
      <w:bookmarkStart w:id="33757" w:name="_Toc74962028"/>
      <w:bookmarkStart w:id="33758" w:name="_Toc75242938"/>
      <w:bookmarkStart w:id="33759" w:name="_Toc76545284"/>
      <w:bookmarkStart w:id="33760" w:name="_Toc82595387"/>
      <w:bookmarkStart w:id="33761" w:name="_Toc89955418"/>
      <w:bookmarkStart w:id="33762" w:name="_Toc98773845"/>
      <w:bookmarkStart w:id="33763" w:name="_Toc106201606"/>
      <w:bookmarkStart w:id="33764" w:name="_Toc120629851"/>
      <w:bookmarkStart w:id="33765" w:name="_Toc120631352"/>
      <w:bookmarkStart w:id="33766" w:name="_Toc120632003"/>
      <w:bookmarkStart w:id="33767" w:name="_Toc120632653"/>
      <w:bookmarkStart w:id="33768" w:name="_Toc120633303"/>
      <w:bookmarkStart w:id="33769" w:name="_Toc120633953"/>
      <w:bookmarkStart w:id="33770" w:name="_Toc120634604"/>
      <w:bookmarkStart w:id="33771" w:name="_Toc120635255"/>
      <w:bookmarkStart w:id="33772" w:name="_Toc121754379"/>
      <w:bookmarkStart w:id="33773" w:name="_Toc121755049"/>
      <w:bookmarkStart w:id="33774" w:name="_Toc129108998"/>
      <w:bookmarkStart w:id="33775" w:name="_Toc129109663"/>
      <w:bookmarkStart w:id="33776" w:name="_Toc129110351"/>
      <w:bookmarkStart w:id="33777" w:name="_Toc130389471"/>
      <w:bookmarkStart w:id="33778" w:name="_Toc130390544"/>
      <w:bookmarkStart w:id="33779" w:name="_Toc130391232"/>
      <w:bookmarkStart w:id="33780" w:name="_Toc131624996"/>
      <w:bookmarkStart w:id="33781" w:name="_Toc137476429"/>
      <w:bookmarkStart w:id="33782" w:name="_Toc138873084"/>
      <w:bookmarkStart w:id="33783" w:name="_Toc138874670"/>
      <w:bookmarkStart w:id="33784" w:name="_Toc145525269"/>
      <w:bookmarkStart w:id="33785" w:name="_Toc153560394"/>
      <w:bookmarkStart w:id="33786" w:name="_Toc161647694"/>
      <w:bookmarkStart w:id="33787" w:name="_Toc169533300"/>
      <w:bookmarkStart w:id="33788" w:name="_Toc171519903"/>
      <w:bookmarkStart w:id="33789" w:name="_Toc176539640"/>
      <w:bookmarkStart w:id="33790" w:name="_Toc192246949"/>
      <w:bookmarkStart w:id="33791" w:name="_Toc210482740"/>
      <w:r>
        <w:t>11.2.3</w:t>
      </w:r>
      <w:r w:rsidRPr="004D0831">
        <w:t>.4.2</w:t>
      </w:r>
      <w:r w:rsidRPr="004D0831">
        <w:tab/>
        <w:t>Procedure</w:t>
      </w:r>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2" w:name="_Toc53182654"/>
      <w:bookmarkStart w:id="33793" w:name="_Toc58860398"/>
      <w:bookmarkStart w:id="33794" w:name="_Toc58862902"/>
      <w:bookmarkStart w:id="33795" w:name="_Toc61182895"/>
      <w:bookmarkStart w:id="33796" w:name="_Toc66728210"/>
      <w:bookmarkStart w:id="33797" w:name="_Toc74962029"/>
      <w:bookmarkStart w:id="33798" w:name="_Toc75242939"/>
      <w:bookmarkStart w:id="33799" w:name="_Toc76545285"/>
      <w:bookmarkStart w:id="33800" w:name="_Toc82595388"/>
      <w:bookmarkStart w:id="33801" w:name="_Toc89955419"/>
      <w:bookmarkStart w:id="33802" w:name="_Toc98773846"/>
      <w:bookmarkStart w:id="33803" w:name="_Toc106201607"/>
      <w:bookmarkStart w:id="33804" w:name="_Toc120629852"/>
      <w:bookmarkStart w:id="33805" w:name="_Toc120631353"/>
      <w:bookmarkStart w:id="33806" w:name="_Toc120632004"/>
      <w:bookmarkStart w:id="33807" w:name="_Toc120632654"/>
      <w:bookmarkStart w:id="33808" w:name="_Toc120633304"/>
      <w:bookmarkStart w:id="33809" w:name="_Toc120633954"/>
      <w:bookmarkStart w:id="33810" w:name="_Toc120634605"/>
      <w:bookmarkStart w:id="33811" w:name="_Toc120635256"/>
      <w:bookmarkStart w:id="33812" w:name="_Toc121754380"/>
      <w:bookmarkStart w:id="33813" w:name="_Toc121755050"/>
      <w:bookmarkStart w:id="33814" w:name="_Toc129108999"/>
      <w:bookmarkStart w:id="33815" w:name="_Toc129109664"/>
      <w:bookmarkStart w:id="33816" w:name="_Toc129110352"/>
      <w:bookmarkStart w:id="33817" w:name="_Toc130389472"/>
      <w:bookmarkStart w:id="33818" w:name="_Toc130390545"/>
      <w:bookmarkStart w:id="33819" w:name="_Toc130391233"/>
      <w:bookmarkStart w:id="33820" w:name="_Toc131624997"/>
      <w:bookmarkStart w:id="33821" w:name="_Toc137476430"/>
      <w:bookmarkStart w:id="33822" w:name="_Toc138873085"/>
      <w:bookmarkStart w:id="33823" w:name="_Toc138874671"/>
      <w:bookmarkStart w:id="33824" w:name="_Toc145525270"/>
      <w:bookmarkStart w:id="33825" w:name="_Toc153560395"/>
      <w:bookmarkStart w:id="33826" w:name="_Toc161647695"/>
      <w:bookmarkStart w:id="33827" w:name="_Toc169533301"/>
      <w:bookmarkStart w:id="33828" w:name="_Toc171519904"/>
      <w:bookmarkStart w:id="33829" w:name="_Toc176539641"/>
      <w:bookmarkStart w:id="33830" w:name="_Toc192246950"/>
      <w:bookmarkStart w:id="33831" w:name="_Toc210482741"/>
      <w:r>
        <w:lastRenderedPageBreak/>
        <w:t>11.2.3</w:t>
      </w:r>
      <w:r w:rsidRPr="004D0831">
        <w:t>.5</w:t>
      </w:r>
      <w:r w:rsidRPr="004D0831">
        <w:tab/>
      </w:r>
      <w:bookmarkEnd w:id="33792"/>
      <w:r w:rsidRPr="004D0831">
        <w:t>Test Requirement</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p>
    <w:p w14:paraId="5D291E31" w14:textId="77777777" w:rsidR="008F400A" w:rsidRPr="00931575" w:rsidRDefault="008F400A" w:rsidP="008F400A">
      <w:pPr>
        <w:pStyle w:val="Heading5"/>
        <w:rPr>
          <w:rFonts w:cs="Arial"/>
          <w:i/>
          <w:iCs/>
          <w:szCs w:val="22"/>
          <w:lang w:eastAsia="zh-CN"/>
        </w:rPr>
      </w:pPr>
      <w:bookmarkStart w:id="33832" w:name="_Toc192246951"/>
      <w:bookmarkStart w:id="33833"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2"/>
      <w:bookmarkEnd w:id="33833"/>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34" w:name="_Toc21127565"/>
      <w:bookmarkStart w:id="33835" w:name="_Toc29811774"/>
      <w:bookmarkStart w:id="33836" w:name="_Toc36817326"/>
      <w:bookmarkStart w:id="33837" w:name="_Toc37260243"/>
      <w:bookmarkStart w:id="33838" w:name="_Toc37267631"/>
      <w:bookmarkStart w:id="33839" w:name="_Toc58860407"/>
      <w:bookmarkStart w:id="33840" w:name="_Toc58862911"/>
      <w:bookmarkStart w:id="33841" w:name="_Toc61182904"/>
      <w:bookmarkStart w:id="33842" w:name="_Toc66728219"/>
      <w:bookmarkStart w:id="33843" w:name="_Toc74962038"/>
      <w:bookmarkStart w:id="33844" w:name="_Toc75242948"/>
      <w:bookmarkStart w:id="33845" w:name="_Toc76545294"/>
      <w:bookmarkStart w:id="33846" w:name="_Toc82595397"/>
      <w:bookmarkStart w:id="33847" w:name="_Toc89955428"/>
      <w:bookmarkStart w:id="33848" w:name="_Toc98773855"/>
      <w:bookmarkStart w:id="33849" w:name="_Toc106201616"/>
      <w:bookmarkStart w:id="33850" w:name="_Toc120629853"/>
      <w:bookmarkStart w:id="33851" w:name="_Toc120631354"/>
      <w:bookmarkStart w:id="33852" w:name="_Toc120632005"/>
      <w:bookmarkStart w:id="33853" w:name="_Toc120632655"/>
      <w:bookmarkStart w:id="33854" w:name="_Toc120633305"/>
      <w:bookmarkStart w:id="33855" w:name="_Toc120633955"/>
      <w:bookmarkStart w:id="33856" w:name="_Toc120634606"/>
      <w:bookmarkStart w:id="33857" w:name="_Toc120635257"/>
      <w:bookmarkStart w:id="33858" w:name="_Toc121754381"/>
      <w:bookmarkStart w:id="33859" w:name="_Toc121755051"/>
      <w:bookmarkStart w:id="33860" w:name="_Toc129109000"/>
      <w:bookmarkStart w:id="33861" w:name="_Toc129109665"/>
      <w:bookmarkStart w:id="33862" w:name="_Toc129110353"/>
      <w:bookmarkStart w:id="33863" w:name="_Toc130389473"/>
      <w:bookmarkStart w:id="33864" w:name="_Toc130390546"/>
      <w:bookmarkStart w:id="33865" w:name="_Toc130391234"/>
      <w:bookmarkStart w:id="33866" w:name="_Toc131624998"/>
      <w:bookmarkStart w:id="33867" w:name="_Toc137476431"/>
      <w:bookmarkStart w:id="33868" w:name="_Toc138873086"/>
      <w:bookmarkStart w:id="33869" w:name="_Toc138874672"/>
      <w:bookmarkStart w:id="33870" w:name="_Toc145525271"/>
      <w:bookmarkStart w:id="33871" w:name="_Toc153560396"/>
      <w:bookmarkStart w:id="33872" w:name="_Toc161647696"/>
      <w:bookmarkStart w:id="33873" w:name="_Toc169533302"/>
      <w:bookmarkStart w:id="33874" w:name="_Toc171519905"/>
      <w:bookmarkStart w:id="33875" w:name="_Toc176539642"/>
      <w:bookmarkStart w:id="33876" w:name="_Toc192246952"/>
      <w:bookmarkStart w:id="33877" w:name="_Toc210482743"/>
      <w:r>
        <w:t>11.2.4</w:t>
      </w:r>
      <w:r w:rsidRPr="004D0831">
        <w:tab/>
        <w:t xml:space="preserve">Performance requirements for PUSCH </w:t>
      </w:r>
      <w:bookmarkEnd w:id="33834"/>
      <w:bookmarkEnd w:id="33835"/>
      <w:bookmarkEnd w:id="33836"/>
      <w:bookmarkEnd w:id="33837"/>
      <w:bookmarkEnd w:id="33838"/>
      <w:r w:rsidRPr="004D0831">
        <w:t>repetition Type A</w:t>
      </w:r>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p>
    <w:p w14:paraId="6102AB35" w14:textId="77777777" w:rsidR="00EA67DD" w:rsidRPr="004D0831" w:rsidRDefault="00EA67DD" w:rsidP="003267B6">
      <w:pPr>
        <w:pStyle w:val="Heading4"/>
      </w:pPr>
      <w:bookmarkStart w:id="33878" w:name="_Toc58860408"/>
      <w:bookmarkStart w:id="33879" w:name="_Toc58862912"/>
      <w:bookmarkStart w:id="33880" w:name="_Toc61182905"/>
      <w:bookmarkStart w:id="33881" w:name="_Toc66728220"/>
      <w:bookmarkStart w:id="33882" w:name="_Toc74962039"/>
      <w:bookmarkStart w:id="33883" w:name="_Toc75242949"/>
      <w:bookmarkStart w:id="33884" w:name="_Toc76545295"/>
      <w:bookmarkStart w:id="33885" w:name="_Toc82595398"/>
      <w:bookmarkStart w:id="33886" w:name="_Toc89955429"/>
      <w:bookmarkStart w:id="33887" w:name="_Toc98773856"/>
      <w:bookmarkStart w:id="33888" w:name="_Toc106201617"/>
      <w:bookmarkStart w:id="33889" w:name="_Toc120629854"/>
      <w:bookmarkStart w:id="33890" w:name="_Toc120631355"/>
      <w:bookmarkStart w:id="33891" w:name="_Toc120632006"/>
      <w:bookmarkStart w:id="33892" w:name="_Toc120632656"/>
      <w:bookmarkStart w:id="33893" w:name="_Toc120633306"/>
      <w:bookmarkStart w:id="33894" w:name="_Toc120633956"/>
      <w:bookmarkStart w:id="33895" w:name="_Toc120634607"/>
      <w:bookmarkStart w:id="33896" w:name="_Toc120635258"/>
      <w:bookmarkStart w:id="33897" w:name="_Toc121754382"/>
      <w:bookmarkStart w:id="33898" w:name="_Toc121755052"/>
      <w:bookmarkStart w:id="33899" w:name="_Toc129109001"/>
      <w:bookmarkStart w:id="33900" w:name="_Toc129109666"/>
      <w:bookmarkStart w:id="33901" w:name="_Toc129110354"/>
      <w:bookmarkStart w:id="33902" w:name="_Toc130389474"/>
      <w:bookmarkStart w:id="33903" w:name="_Toc130390547"/>
      <w:bookmarkStart w:id="33904" w:name="_Toc130391235"/>
      <w:bookmarkStart w:id="33905" w:name="_Toc131624999"/>
      <w:bookmarkStart w:id="33906" w:name="_Toc137476432"/>
      <w:bookmarkStart w:id="33907" w:name="_Toc138873087"/>
      <w:bookmarkStart w:id="33908" w:name="_Toc138874673"/>
      <w:bookmarkStart w:id="33909" w:name="_Toc145525272"/>
      <w:bookmarkStart w:id="33910" w:name="_Toc153560397"/>
      <w:bookmarkStart w:id="33911" w:name="_Toc161647697"/>
      <w:bookmarkStart w:id="33912" w:name="_Toc169533303"/>
      <w:bookmarkStart w:id="33913" w:name="_Toc171519906"/>
      <w:bookmarkStart w:id="33914" w:name="_Toc176539643"/>
      <w:bookmarkStart w:id="33915" w:name="_Toc192246953"/>
      <w:bookmarkStart w:id="33916" w:name="_Toc210482744"/>
      <w:r>
        <w:t>11.2.4</w:t>
      </w:r>
      <w:r w:rsidRPr="004D0831">
        <w:t>.1</w:t>
      </w:r>
      <w:r w:rsidRPr="004D0831">
        <w:tab/>
        <w:t>Definition and applicability</w:t>
      </w:r>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17" w:name="_Toc58860409"/>
      <w:bookmarkStart w:id="33918" w:name="_Toc58862913"/>
      <w:bookmarkStart w:id="33919" w:name="_Toc61182906"/>
      <w:bookmarkStart w:id="33920" w:name="_Toc66728221"/>
      <w:bookmarkStart w:id="33921" w:name="_Toc74962040"/>
      <w:bookmarkStart w:id="33922" w:name="_Toc75242950"/>
      <w:bookmarkStart w:id="33923" w:name="_Toc76545296"/>
      <w:bookmarkStart w:id="33924" w:name="_Toc82595399"/>
      <w:bookmarkStart w:id="33925" w:name="_Toc89955430"/>
      <w:bookmarkStart w:id="33926" w:name="_Toc98773857"/>
      <w:bookmarkStart w:id="33927" w:name="_Toc106201618"/>
      <w:bookmarkStart w:id="33928" w:name="_Toc120629855"/>
      <w:bookmarkStart w:id="33929" w:name="_Toc120631356"/>
      <w:bookmarkStart w:id="33930" w:name="_Toc120632007"/>
      <w:bookmarkStart w:id="33931" w:name="_Toc120632657"/>
      <w:bookmarkStart w:id="33932" w:name="_Toc120633307"/>
      <w:bookmarkStart w:id="33933" w:name="_Toc120633957"/>
      <w:bookmarkStart w:id="33934" w:name="_Toc120634608"/>
      <w:bookmarkStart w:id="33935" w:name="_Toc120635259"/>
      <w:bookmarkStart w:id="33936" w:name="_Toc121754383"/>
      <w:bookmarkStart w:id="33937" w:name="_Toc121755053"/>
      <w:bookmarkStart w:id="33938" w:name="_Toc129109002"/>
      <w:bookmarkStart w:id="33939" w:name="_Toc129109667"/>
      <w:bookmarkStart w:id="33940" w:name="_Toc129110355"/>
      <w:bookmarkStart w:id="33941" w:name="_Toc130389475"/>
      <w:bookmarkStart w:id="33942" w:name="_Toc130390548"/>
      <w:bookmarkStart w:id="33943" w:name="_Toc130391236"/>
      <w:bookmarkStart w:id="33944" w:name="_Toc131625000"/>
      <w:bookmarkStart w:id="33945" w:name="_Toc137476433"/>
      <w:bookmarkStart w:id="33946" w:name="_Toc138873088"/>
      <w:bookmarkStart w:id="33947" w:name="_Toc138874674"/>
      <w:bookmarkStart w:id="33948" w:name="_Toc145525273"/>
      <w:bookmarkStart w:id="33949" w:name="_Toc153560398"/>
      <w:bookmarkStart w:id="33950" w:name="_Toc161647698"/>
      <w:bookmarkStart w:id="33951" w:name="_Toc169533304"/>
      <w:bookmarkStart w:id="33952" w:name="_Toc171519907"/>
      <w:bookmarkStart w:id="33953" w:name="_Toc176539644"/>
      <w:bookmarkStart w:id="33954" w:name="_Toc192246954"/>
      <w:bookmarkStart w:id="33955" w:name="_Toc210482745"/>
      <w:r>
        <w:lastRenderedPageBreak/>
        <w:t>11.2.4</w:t>
      </w:r>
      <w:r w:rsidRPr="004D0831">
        <w:t>.2</w:t>
      </w:r>
      <w:r w:rsidRPr="004D0831">
        <w:tab/>
        <w:t>Minimum Requirement</w:t>
      </w:r>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56" w:name="_Toc58860410"/>
      <w:bookmarkStart w:id="33957" w:name="_Toc58862914"/>
      <w:bookmarkStart w:id="33958" w:name="_Toc61182907"/>
      <w:bookmarkStart w:id="33959" w:name="_Toc66728222"/>
      <w:bookmarkStart w:id="33960" w:name="_Toc74962041"/>
      <w:bookmarkStart w:id="33961" w:name="_Toc75242951"/>
      <w:bookmarkStart w:id="33962" w:name="_Toc76545297"/>
      <w:bookmarkStart w:id="33963" w:name="_Toc82595400"/>
      <w:bookmarkStart w:id="33964" w:name="_Toc89955431"/>
      <w:bookmarkStart w:id="33965" w:name="_Toc98773858"/>
      <w:bookmarkStart w:id="33966" w:name="_Toc106201619"/>
      <w:bookmarkStart w:id="33967" w:name="_Toc120629856"/>
      <w:bookmarkStart w:id="33968" w:name="_Toc120631357"/>
      <w:bookmarkStart w:id="33969" w:name="_Toc120632008"/>
      <w:bookmarkStart w:id="33970" w:name="_Toc120632658"/>
      <w:bookmarkStart w:id="33971" w:name="_Toc120633308"/>
      <w:bookmarkStart w:id="33972" w:name="_Toc120633958"/>
      <w:bookmarkStart w:id="33973" w:name="_Toc120634609"/>
      <w:bookmarkStart w:id="33974" w:name="_Toc120635260"/>
      <w:bookmarkStart w:id="33975" w:name="_Toc121754384"/>
      <w:bookmarkStart w:id="33976" w:name="_Toc121755054"/>
      <w:bookmarkStart w:id="33977" w:name="_Toc129109003"/>
      <w:bookmarkStart w:id="33978" w:name="_Toc129109668"/>
      <w:bookmarkStart w:id="33979" w:name="_Toc129110356"/>
      <w:bookmarkStart w:id="33980" w:name="_Toc130389476"/>
      <w:bookmarkStart w:id="33981" w:name="_Toc130390549"/>
      <w:bookmarkStart w:id="33982" w:name="_Toc130391237"/>
      <w:bookmarkStart w:id="33983" w:name="_Toc131625001"/>
      <w:bookmarkStart w:id="33984" w:name="_Toc137476434"/>
      <w:bookmarkStart w:id="33985" w:name="_Toc138873089"/>
      <w:bookmarkStart w:id="33986" w:name="_Toc138874675"/>
      <w:bookmarkStart w:id="33987" w:name="_Toc145525274"/>
      <w:bookmarkStart w:id="33988" w:name="_Toc153560399"/>
      <w:bookmarkStart w:id="33989" w:name="_Toc161647699"/>
      <w:bookmarkStart w:id="33990" w:name="_Toc169533305"/>
      <w:bookmarkStart w:id="33991" w:name="_Toc171519908"/>
      <w:bookmarkStart w:id="33992" w:name="_Toc176539645"/>
      <w:bookmarkStart w:id="33993" w:name="_Toc192246955"/>
      <w:bookmarkStart w:id="33994" w:name="_Toc210482746"/>
      <w:r>
        <w:t>11.2.4</w:t>
      </w:r>
      <w:r w:rsidRPr="004D0831">
        <w:t>.3</w:t>
      </w:r>
      <w:r w:rsidRPr="004D0831">
        <w:tab/>
        <w:t>Test Purpose</w:t>
      </w:r>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995" w:name="_Toc58860411"/>
      <w:bookmarkStart w:id="33996" w:name="_Toc58862915"/>
      <w:bookmarkStart w:id="33997" w:name="_Toc61182908"/>
      <w:bookmarkStart w:id="33998" w:name="_Toc66728223"/>
      <w:bookmarkStart w:id="33999" w:name="_Toc74962042"/>
      <w:bookmarkStart w:id="34000" w:name="_Toc75242952"/>
      <w:bookmarkStart w:id="34001" w:name="_Toc76545298"/>
      <w:bookmarkStart w:id="34002" w:name="_Toc82595401"/>
      <w:bookmarkStart w:id="34003" w:name="_Toc89955432"/>
      <w:bookmarkStart w:id="34004" w:name="_Toc98773859"/>
      <w:bookmarkStart w:id="34005" w:name="_Toc106201620"/>
      <w:bookmarkStart w:id="34006" w:name="_Toc120629857"/>
      <w:bookmarkStart w:id="34007" w:name="_Toc120631358"/>
      <w:bookmarkStart w:id="34008" w:name="_Toc120632009"/>
      <w:bookmarkStart w:id="34009" w:name="_Toc120632659"/>
      <w:bookmarkStart w:id="34010" w:name="_Toc120633309"/>
      <w:bookmarkStart w:id="34011" w:name="_Toc120633959"/>
      <w:bookmarkStart w:id="34012" w:name="_Toc120634610"/>
      <w:bookmarkStart w:id="34013" w:name="_Toc120635261"/>
      <w:bookmarkStart w:id="34014" w:name="_Toc121754385"/>
      <w:bookmarkStart w:id="34015" w:name="_Toc121755055"/>
      <w:bookmarkStart w:id="34016" w:name="_Toc129109004"/>
      <w:bookmarkStart w:id="34017" w:name="_Toc129109669"/>
      <w:bookmarkStart w:id="34018" w:name="_Toc129110357"/>
      <w:bookmarkStart w:id="34019" w:name="_Toc130389477"/>
      <w:bookmarkStart w:id="34020" w:name="_Toc130390550"/>
      <w:bookmarkStart w:id="34021" w:name="_Toc130391238"/>
      <w:bookmarkStart w:id="34022" w:name="_Toc131625002"/>
      <w:bookmarkStart w:id="34023" w:name="_Toc137476435"/>
      <w:bookmarkStart w:id="34024" w:name="_Toc138873090"/>
      <w:bookmarkStart w:id="34025" w:name="_Toc138874676"/>
      <w:bookmarkStart w:id="34026" w:name="_Toc145525275"/>
      <w:bookmarkStart w:id="34027" w:name="_Toc153560400"/>
      <w:bookmarkStart w:id="34028" w:name="_Toc161647700"/>
      <w:bookmarkStart w:id="34029" w:name="_Toc169533306"/>
      <w:bookmarkStart w:id="34030" w:name="_Toc171519909"/>
      <w:bookmarkStart w:id="34031" w:name="_Toc176539646"/>
      <w:bookmarkStart w:id="34032" w:name="_Toc192246956"/>
      <w:bookmarkStart w:id="34033" w:name="_Toc210482747"/>
      <w:r>
        <w:t>11.2.4</w:t>
      </w:r>
      <w:r w:rsidRPr="004D0831">
        <w:t>.4</w:t>
      </w:r>
      <w:r w:rsidRPr="004D0831">
        <w:tab/>
        <w:t>Method of test</w:t>
      </w:r>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p>
    <w:p w14:paraId="66E98376" w14:textId="77777777" w:rsidR="00EA67DD" w:rsidRPr="004D0831" w:rsidRDefault="00EA67DD" w:rsidP="003267B6">
      <w:pPr>
        <w:pStyle w:val="Heading5"/>
      </w:pPr>
      <w:bookmarkStart w:id="34034" w:name="_Toc58860412"/>
      <w:bookmarkStart w:id="34035" w:name="_Toc58862916"/>
      <w:bookmarkStart w:id="34036" w:name="_Toc61182909"/>
      <w:bookmarkStart w:id="34037" w:name="_Toc66728224"/>
      <w:bookmarkStart w:id="34038" w:name="_Toc74962043"/>
      <w:bookmarkStart w:id="34039" w:name="_Toc75242953"/>
      <w:bookmarkStart w:id="34040" w:name="_Toc76545299"/>
      <w:bookmarkStart w:id="34041" w:name="_Toc82595402"/>
      <w:bookmarkStart w:id="34042" w:name="_Toc89955433"/>
      <w:bookmarkStart w:id="34043" w:name="_Toc98773860"/>
      <w:bookmarkStart w:id="34044" w:name="_Toc106201621"/>
      <w:bookmarkStart w:id="34045" w:name="_Toc120629858"/>
      <w:bookmarkStart w:id="34046" w:name="_Toc120631359"/>
      <w:bookmarkStart w:id="34047" w:name="_Toc120632010"/>
      <w:bookmarkStart w:id="34048" w:name="_Toc120632660"/>
      <w:bookmarkStart w:id="34049" w:name="_Toc120633310"/>
      <w:bookmarkStart w:id="34050" w:name="_Toc120633960"/>
      <w:bookmarkStart w:id="34051" w:name="_Toc120634611"/>
      <w:bookmarkStart w:id="34052" w:name="_Toc120635262"/>
      <w:bookmarkStart w:id="34053" w:name="_Toc121754386"/>
      <w:bookmarkStart w:id="34054" w:name="_Toc121755056"/>
      <w:bookmarkStart w:id="34055" w:name="_Toc129109005"/>
      <w:bookmarkStart w:id="34056" w:name="_Toc129109670"/>
      <w:bookmarkStart w:id="34057" w:name="_Toc129110358"/>
      <w:bookmarkStart w:id="34058" w:name="_Toc130389478"/>
      <w:bookmarkStart w:id="34059" w:name="_Toc130390551"/>
      <w:bookmarkStart w:id="34060" w:name="_Toc130391239"/>
      <w:bookmarkStart w:id="34061" w:name="_Toc131625003"/>
      <w:bookmarkStart w:id="34062" w:name="_Toc137476436"/>
      <w:bookmarkStart w:id="34063" w:name="_Toc138873091"/>
      <w:bookmarkStart w:id="34064" w:name="_Toc138874677"/>
      <w:bookmarkStart w:id="34065" w:name="_Toc145525276"/>
      <w:bookmarkStart w:id="34066" w:name="_Toc153560401"/>
      <w:bookmarkStart w:id="34067" w:name="_Toc161647701"/>
      <w:bookmarkStart w:id="34068" w:name="_Toc169533307"/>
      <w:bookmarkStart w:id="34069" w:name="_Toc171519910"/>
      <w:bookmarkStart w:id="34070" w:name="_Toc176539647"/>
      <w:bookmarkStart w:id="34071" w:name="_Toc192246957"/>
      <w:bookmarkStart w:id="34072" w:name="_Toc210482748"/>
      <w:r>
        <w:t>11.2.4</w:t>
      </w:r>
      <w:r w:rsidRPr="004D0831">
        <w:t>.4.1</w:t>
      </w:r>
      <w:r w:rsidRPr="004D0831">
        <w:tab/>
        <w:t>Initial Conditions</w:t>
      </w:r>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3" w:name="_Toc58860413"/>
      <w:bookmarkStart w:id="34074" w:name="_Toc58862917"/>
      <w:bookmarkStart w:id="34075" w:name="_Toc61182910"/>
      <w:bookmarkStart w:id="34076" w:name="_Toc66728225"/>
      <w:bookmarkStart w:id="34077" w:name="_Toc74962044"/>
      <w:bookmarkStart w:id="34078" w:name="_Toc75242954"/>
      <w:bookmarkStart w:id="34079" w:name="_Toc76545300"/>
      <w:bookmarkStart w:id="34080" w:name="_Toc82595403"/>
      <w:bookmarkStart w:id="34081" w:name="_Toc89955434"/>
      <w:bookmarkStart w:id="34082" w:name="_Toc98773861"/>
      <w:bookmarkStart w:id="34083" w:name="_Toc106201622"/>
      <w:bookmarkStart w:id="34084" w:name="_Toc120629859"/>
      <w:bookmarkStart w:id="34085" w:name="_Toc120631360"/>
      <w:bookmarkStart w:id="34086" w:name="_Toc120632011"/>
      <w:bookmarkStart w:id="34087" w:name="_Toc120632661"/>
      <w:bookmarkStart w:id="34088" w:name="_Toc120633311"/>
      <w:bookmarkStart w:id="34089" w:name="_Toc120633961"/>
      <w:bookmarkStart w:id="34090" w:name="_Toc120634612"/>
      <w:bookmarkStart w:id="34091" w:name="_Toc120635263"/>
      <w:bookmarkStart w:id="34092" w:name="_Toc121754387"/>
      <w:bookmarkStart w:id="34093" w:name="_Toc121755057"/>
      <w:bookmarkStart w:id="34094" w:name="_Toc129109006"/>
      <w:bookmarkStart w:id="34095" w:name="_Toc129109671"/>
      <w:bookmarkStart w:id="34096" w:name="_Toc129110359"/>
      <w:bookmarkStart w:id="34097" w:name="_Toc130389479"/>
      <w:bookmarkStart w:id="34098" w:name="_Toc130390552"/>
      <w:bookmarkStart w:id="34099" w:name="_Toc130391240"/>
      <w:bookmarkStart w:id="34100" w:name="_Toc131625004"/>
      <w:bookmarkStart w:id="34101" w:name="_Toc137476437"/>
      <w:bookmarkStart w:id="34102" w:name="_Toc138873092"/>
      <w:bookmarkStart w:id="34103" w:name="_Toc138874678"/>
      <w:bookmarkStart w:id="34104" w:name="_Toc145525277"/>
      <w:bookmarkStart w:id="34105" w:name="_Toc153560402"/>
      <w:bookmarkStart w:id="34106" w:name="_Toc161647702"/>
      <w:bookmarkStart w:id="34107" w:name="_Toc169533308"/>
      <w:bookmarkStart w:id="34108" w:name="_Toc171519911"/>
      <w:bookmarkStart w:id="34109" w:name="_Toc176539648"/>
      <w:bookmarkStart w:id="34110" w:name="_Toc192246958"/>
      <w:bookmarkStart w:id="34111" w:name="_Toc210482749"/>
      <w:r>
        <w:t>11.2.4</w:t>
      </w:r>
      <w:r w:rsidRPr="004D0831">
        <w:t>.4.2</w:t>
      </w:r>
      <w:r w:rsidRPr="004D0831">
        <w:tab/>
        <w:t>Procedure</w:t>
      </w:r>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2" w:name="_Toc58860414"/>
      <w:bookmarkStart w:id="34113" w:name="_Toc58862918"/>
      <w:bookmarkStart w:id="34114" w:name="_Toc61182911"/>
      <w:bookmarkStart w:id="34115" w:name="_Toc66728226"/>
      <w:bookmarkStart w:id="34116" w:name="_Toc74962045"/>
      <w:bookmarkStart w:id="34117" w:name="_Toc75242955"/>
      <w:bookmarkStart w:id="34118" w:name="_Toc76545301"/>
      <w:bookmarkStart w:id="34119" w:name="_Toc82595404"/>
      <w:bookmarkStart w:id="34120" w:name="_Toc89955435"/>
      <w:bookmarkStart w:id="34121" w:name="_Toc98773862"/>
      <w:bookmarkStart w:id="34122" w:name="_Toc106201623"/>
      <w:bookmarkStart w:id="34123" w:name="_Toc120629860"/>
      <w:bookmarkStart w:id="34124" w:name="_Toc120631361"/>
      <w:bookmarkStart w:id="34125" w:name="_Toc120632012"/>
      <w:bookmarkStart w:id="34126" w:name="_Toc120632662"/>
      <w:bookmarkStart w:id="34127" w:name="_Toc120633312"/>
      <w:bookmarkStart w:id="34128" w:name="_Toc120633962"/>
      <w:bookmarkStart w:id="34129" w:name="_Toc120634613"/>
      <w:bookmarkStart w:id="34130" w:name="_Toc120635264"/>
      <w:bookmarkStart w:id="34131" w:name="_Toc121754388"/>
      <w:bookmarkStart w:id="34132" w:name="_Toc121755058"/>
      <w:bookmarkStart w:id="34133" w:name="_Toc129109007"/>
      <w:bookmarkStart w:id="34134" w:name="_Toc129109672"/>
      <w:bookmarkStart w:id="34135" w:name="_Toc129110360"/>
      <w:bookmarkStart w:id="34136" w:name="_Toc130389480"/>
      <w:bookmarkStart w:id="34137" w:name="_Toc130390553"/>
      <w:bookmarkStart w:id="34138" w:name="_Toc130391241"/>
      <w:bookmarkStart w:id="34139" w:name="_Toc131625005"/>
      <w:bookmarkStart w:id="34140" w:name="_Toc137476438"/>
      <w:bookmarkStart w:id="34141" w:name="_Toc138873093"/>
      <w:bookmarkStart w:id="34142" w:name="_Toc138874679"/>
      <w:bookmarkStart w:id="34143" w:name="_Toc145525278"/>
      <w:bookmarkStart w:id="34144" w:name="_Toc153560403"/>
      <w:bookmarkStart w:id="34145" w:name="_Toc161647703"/>
      <w:bookmarkStart w:id="34146" w:name="_Toc169533309"/>
      <w:bookmarkStart w:id="34147" w:name="_Toc171519912"/>
      <w:bookmarkStart w:id="34148" w:name="_Toc176539649"/>
      <w:bookmarkStart w:id="34149" w:name="_Toc192246959"/>
      <w:bookmarkStart w:id="34150" w:name="_Toc210482750"/>
      <w:r>
        <w:t>11.2.4</w:t>
      </w:r>
      <w:r w:rsidRPr="004D0831">
        <w:t>.5</w:t>
      </w:r>
      <w:r w:rsidRPr="004D0831">
        <w:tab/>
        <w:t>Test Requirement</w:t>
      </w:r>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p>
    <w:p w14:paraId="596AD067" w14:textId="77777777" w:rsidR="00462496" w:rsidRPr="00DB0C73" w:rsidRDefault="00462496" w:rsidP="00462496">
      <w:pPr>
        <w:pStyle w:val="Heading5"/>
        <w:rPr>
          <w:rFonts w:cs="Arial"/>
          <w:i/>
          <w:iCs/>
          <w:szCs w:val="22"/>
          <w:lang w:eastAsia="zh-CN"/>
        </w:rPr>
      </w:pPr>
      <w:bookmarkStart w:id="34151" w:name="_Toc192246960"/>
      <w:bookmarkStart w:id="34152"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1"/>
      <w:bookmarkEnd w:id="34152"/>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3" w:name="_Toc192246961"/>
      <w:bookmarkStart w:id="34154"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3"/>
      <w:bookmarkEnd w:id="34154"/>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55" w:name="_Toc169533310"/>
      <w:bookmarkStart w:id="34156" w:name="_Toc171519913"/>
      <w:bookmarkStart w:id="34157" w:name="_Toc176539650"/>
      <w:bookmarkStart w:id="34158" w:name="_Toc192246962"/>
      <w:bookmarkStart w:id="34159" w:name="_Toc210482753"/>
      <w:r>
        <w:t>11.2.4</w:t>
      </w:r>
      <w:r w:rsidRPr="004D0831">
        <w:t>.</w:t>
      </w:r>
      <w:r>
        <w:t>6</w:t>
      </w:r>
      <w:r w:rsidRPr="004D0831">
        <w:tab/>
      </w:r>
      <w:bookmarkEnd w:id="34155"/>
      <w:bookmarkEnd w:id="34156"/>
      <w:bookmarkEnd w:id="34157"/>
      <w:r w:rsidR="00462496">
        <w:t>Void</w:t>
      </w:r>
      <w:bookmarkEnd w:id="34158"/>
      <w:bookmarkEnd w:id="34159"/>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0" w:name="_Toc21102933"/>
      <w:bookmarkStart w:id="34161" w:name="_Toc29810782"/>
      <w:bookmarkStart w:id="34162" w:name="_Toc36636134"/>
      <w:bookmarkStart w:id="34163" w:name="_Toc37273080"/>
      <w:bookmarkStart w:id="34164" w:name="_Toc45886160"/>
      <w:bookmarkStart w:id="34165" w:name="_Toc53183239"/>
      <w:bookmarkStart w:id="34166" w:name="_Toc58915909"/>
      <w:bookmarkStart w:id="34167" w:name="_Toc58918090"/>
      <w:bookmarkStart w:id="34168" w:name="_Toc66693960"/>
      <w:bookmarkStart w:id="34169" w:name="_Toc74915927"/>
      <w:bookmarkStart w:id="34170" w:name="_Toc76114552"/>
      <w:bookmarkStart w:id="34171" w:name="_Toc76544438"/>
      <w:bookmarkStart w:id="34172" w:name="_Toc82536560"/>
      <w:bookmarkStart w:id="34173" w:name="_Toc89952853"/>
      <w:bookmarkStart w:id="34174" w:name="_Toc98766669"/>
      <w:bookmarkStart w:id="34175" w:name="_Toc99703032"/>
      <w:bookmarkStart w:id="34176" w:name="_Toc106206820"/>
      <w:bookmarkStart w:id="34177" w:name="_Toc115080822"/>
      <w:bookmarkStart w:id="34178" w:name="_Toc121999713"/>
      <w:bookmarkStart w:id="34179" w:name="_Toc124154612"/>
      <w:bookmarkStart w:id="34180" w:name="_Toc137396536"/>
      <w:bookmarkStart w:id="34181" w:name="_Toc156577978"/>
      <w:bookmarkStart w:id="34182" w:name="_Toc169533311"/>
      <w:bookmarkStart w:id="34183" w:name="_Toc171519914"/>
      <w:bookmarkStart w:id="34184" w:name="_Toc176539651"/>
      <w:bookmarkStart w:id="34185" w:name="_Toc192246963"/>
      <w:bookmarkStart w:id="34186" w:name="_Toc210482754"/>
      <w:r>
        <w:t>11.2.5</w:t>
      </w:r>
      <w:r w:rsidRPr="00931575">
        <w:tab/>
      </w:r>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r w:rsidR="00E17DAB" w:rsidRPr="00D04E44">
        <w:t>Performance requirements for PUSCH with DM</w:t>
      </w:r>
      <w:r w:rsidR="00E17DAB">
        <w:t>-</w:t>
      </w:r>
      <w:r w:rsidR="00E17DAB" w:rsidRPr="00D04E44">
        <w:t>RS bundling</w:t>
      </w:r>
      <w:bookmarkEnd w:id="34184"/>
      <w:bookmarkEnd w:id="34185"/>
      <w:bookmarkEnd w:id="34186"/>
    </w:p>
    <w:p w14:paraId="05437259" w14:textId="77777777" w:rsidR="00525AC1" w:rsidRPr="00931575" w:rsidRDefault="00525AC1" w:rsidP="00525AC1">
      <w:pPr>
        <w:pStyle w:val="Heading4"/>
      </w:pPr>
      <w:bookmarkStart w:id="34187" w:name="_Toc21102934"/>
      <w:bookmarkStart w:id="34188" w:name="_Toc29810783"/>
      <w:bookmarkStart w:id="34189" w:name="_Toc36636135"/>
      <w:bookmarkStart w:id="34190" w:name="_Toc37273081"/>
      <w:bookmarkStart w:id="34191" w:name="_Toc45886161"/>
      <w:bookmarkStart w:id="34192" w:name="_Toc53183240"/>
      <w:bookmarkStart w:id="34193" w:name="_Toc58915910"/>
      <w:bookmarkStart w:id="34194" w:name="_Toc58918091"/>
      <w:bookmarkStart w:id="34195" w:name="_Toc66693961"/>
      <w:bookmarkStart w:id="34196" w:name="_Toc74915928"/>
      <w:bookmarkStart w:id="34197" w:name="_Toc76114553"/>
      <w:bookmarkStart w:id="34198" w:name="_Toc76544439"/>
      <w:bookmarkStart w:id="34199" w:name="_Toc82536561"/>
      <w:bookmarkStart w:id="34200" w:name="_Toc89952854"/>
      <w:bookmarkStart w:id="34201" w:name="_Toc98766670"/>
      <w:bookmarkStart w:id="34202" w:name="_Toc99703033"/>
      <w:bookmarkStart w:id="34203" w:name="_Toc106206821"/>
      <w:bookmarkStart w:id="34204" w:name="_Toc115080823"/>
      <w:bookmarkStart w:id="34205" w:name="_Toc121999714"/>
      <w:bookmarkStart w:id="34206" w:name="_Toc124154613"/>
      <w:bookmarkStart w:id="34207" w:name="_Toc137396537"/>
      <w:bookmarkStart w:id="34208" w:name="_Toc156577979"/>
      <w:bookmarkStart w:id="34209" w:name="_Toc169533312"/>
      <w:bookmarkStart w:id="34210" w:name="_Toc171519915"/>
      <w:bookmarkStart w:id="34211" w:name="_Toc176539652"/>
      <w:bookmarkStart w:id="34212" w:name="_Toc192246964"/>
      <w:bookmarkStart w:id="34213" w:name="_Toc210482755"/>
      <w:r>
        <w:t>11.2.5</w:t>
      </w:r>
      <w:r w:rsidRPr="00931575">
        <w:t>.1</w:t>
      </w:r>
      <w:r w:rsidRPr="00931575">
        <w:tab/>
        <w:t>Definition and applicability</w:t>
      </w:r>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14" w:name="_Toc21102935"/>
      <w:bookmarkStart w:id="34215" w:name="_Toc29810784"/>
      <w:bookmarkStart w:id="34216" w:name="_Toc36636136"/>
      <w:bookmarkStart w:id="34217" w:name="_Toc37273082"/>
      <w:bookmarkStart w:id="34218" w:name="_Toc45886162"/>
      <w:bookmarkStart w:id="34219" w:name="_Toc53183241"/>
      <w:bookmarkStart w:id="34220" w:name="_Toc58915911"/>
      <w:bookmarkStart w:id="34221" w:name="_Toc58918092"/>
      <w:bookmarkStart w:id="34222" w:name="_Toc66693962"/>
      <w:bookmarkStart w:id="34223" w:name="_Toc74915929"/>
      <w:bookmarkStart w:id="34224" w:name="_Toc76114554"/>
      <w:bookmarkStart w:id="34225" w:name="_Toc76544440"/>
      <w:bookmarkStart w:id="34226" w:name="_Toc82536562"/>
      <w:bookmarkStart w:id="34227" w:name="_Toc89952855"/>
      <w:bookmarkStart w:id="34228" w:name="_Toc98766671"/>
      <w:bookmarkStart w:id="34229" w:name="_Toc99703034"/>
      <w:bookmarkStart w:id="34230" w:name="_Toc106206822"/>
      <w:bookmarkStart w:id="34231" w:name="_Toc115080824"/>
      <w:bookmarkStart w:id="34232" w:name="_Toc121999715"/>
      <w:bookmarkStart w:id="34233" w:name="_Toc124154614"/>
      <w:bookmarkStart w:id="34234" w:name="_Toc137396538"/>
      <w:bookmarkStart w:id="34235" w:name="_Toc156577980"/>
      <w:bookmarkStart w:id="34236" w:name="_Toc169533313"/>
      <w:bookmarkStart w:id="34237" w:name="_Toc171519916"/>
      <w:bookmarkStart w:id="34238" w:name="_Toc176539653"/>
      <w:bookmarkStart w:id="34239" w:name="_Toc192246965"/>
      <w:bookmarkStart w:id="34240" w:name="_Toc210482756"/>
      <w:r>
        <w:t>11.2.5</w:t>
      </w:r>
      <w:r w:rsidRPr="00931575">
        <w:t>.2</w:t>
      </w:r>
      <w:r w:rsidRPr="00931575">
        <w:tab/>
        <w:t>Minimum Requirement</w:t>
      </w:r>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1" w:name="_Toc21102936"/>
      <w:bookmarkStart w:id="34242" w:name="_Toc29810785"/>
      <w:bookmarkStart w:id="34243" w:name="_Toc36636137"/>
      <w:bookmarkStart w:id="34244" w:name="_Toc37273083"/>
      <w:bookmarkStart w:id="34245" w:name="_Toc45886163"/>
      <w:bookmarkStart w:id="34246" w:name="_Toc53183242"/>
      <w:bookmarkStart w:id="34247" w:name="_Toc58915912"/>
      <w:bookmarkStart w:id="34248" w:name="_Toc58918093"/>
      <w:bookmarkStart w:id="34249" w:name="_Toc66693963"/>
      <w:bookmarkStart w:id="34250" w:name="_Toc74915930"/>
      <w:bookmarkStart w:id="34251" w:name="_Toc76114555"/>
      <w:bookmarkStart w:id="34252" w:name="_Toc76544441"/>
      <w:bookmarkStart w:id="34253" w:name="_Toc82536563"/>
      <w:bookmarkStart w:id="34254" w:name="_Toc89952856"/>
      <w:bookmarkStart w:id="34255" w:name="_Toc98766672"/>
      <w:bookmarkStart w:id="34256" w:name="_Toc99703035"/>
      <w:bookmarkStart w:id="34257" w:name="_Toc106206823"/>
      <w:bookmarkStart w:id="34258" w:name="_Toc115080825"/>
      <w:bookmarkStart w:id="34259" w:name="_Toc121999716"/>
      <w:bookmarkStart w:id="34260" w:name="_Toc124154615"/>
      <w:bookmarkStart w:id="34261" w:name="_Toc137396539"/>
      <w:bookmarkStart w:id="34262" w:name="_Toc156577981"/>
      <w:bookmarkStart w:id="34263" w:name="_Toc169533314"/>
      <w:bookmarkStart w:id="34264" w:name="_Toc171519917"/>
      <w:bookmarkStart w:id="34265" w:name="_Toc176539654"/>
      <w:bookmarkStart w:id="34266" w:name="_Toc192246966"/>
      <w:bookmarkStart w:id="34267" w:name="_Toc210482757"/>
      <w:r>
        <w:t>11.2.5</w:t>
      </w:r>
      <w:r w:rsidRPr="00931575">
        <w:t>.3</w:t>
      </w:r>
      <w:r w:rsidRPr="00931575">
        <w:tab/>
        <w:t>Test purpose</w:t>
      </w:r>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p>
    <w:p w14:paraId="61B3C4A0" w14:textId="1FC2B415" w:rsidR="00525AC1" w:rsidRPr="008C3753" w:rsidRDefault="00E17DAB" w:rsidP="00525AC1">
      <w:bookmarkStart w:id="34268" w:name="_Toc21102937"/>
      <w:bookmarkStart w:id="34269" w:name="_Toc29810786"/>
      <w:bookmarkStart w:id="34270" w:name="_Toc36636138"/>
      <w:bookmarkStart w:id="34271" w:name="_Toc37273084"/>
      <w:bookmarkStart w:id="34272" w:name="_Toc45886164"/>
      <w:bookmarkStart w:id="34273" w:name="_Toc53183243"/>
      <w:bookmarkStart w:id="34274" w:name="_Toc58915913"/>
      <w:bookmarkStart w:id="34275" w:name="_Toc58918094"/>
      <w:bookmarkStart w:id="34276" w:name="_Toc66693964"/>
      <w:bookmarkStart w:id="34277" w:name="_Toc74915931"/>
      <w:bookmarkStart w:id="34278" w:name="_Toc76114556"/>
      <w:bookmarkStart w:id="34279" w:name="_Toc76544442"/>
      <w:bookmarkStart w:id="34280" w:name="_Toc82536564"/>
      <w:bookmarkStart w:id="34281" w:name="_Toc89952857"/>
      <w:bookmarkStart w:id="34282" w:name="_Toc98766673"/>
      <w:bookmarkStart w:id="34283" w:name="_Toc99703036"/>
      <w:bookmarkStart w:id="34284" w:name="_Toc106206824"/>
      <w:bookmarkStart w:id="34285" w:name="_Toc115080826"/>
      <w:bookmarkStart w:id="34286" w:name="_Toc121999717"/>
      <w:bookmarkStart w:id="34287" w:name="_Toc124154616"/>
      <w:bookmarkStart w:id="34288" w:name="_Toc137396540"/>
      <w:bookmarkStart w:id="34289"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0" w:name="_Toc169533315"/>
      <w:bookmarkStart w:id="34291" w:name="_Toc171519918"/>
      <w:bookmarkStart w:id="34292" w:name="_Toc176539655"/>
      <w:bookmarkStart w:id="34293" w:name="_Toc192246967"/>
      <w:bookmarkStart w:id="34294" w:name="_Toc210482758"/>
      <w:r>
        <w:t>11.2.5</w:t>
      </w:r>
      <w:r w:rsidRPr="00931575">
        <w:t>.4</w:t>
      </w:r>
      <w:r w:rsidRPr="00931575">
        <w:tab/>
        <w:t>Method of test</w:t>
      </w:r>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p>
    <w:p w14:paraId="1CD0D176" w14:textId="77777777" w:rsidR="00525AC1" w:rsidRPr="00931575" w:rsidRDefault="00525AC1" w:rsidP="00525AC1">
      <w:pPr>
        <w:pStyle w:val="Heading5"/>
      </w:pPr>
      <w:bookmarkStart w:id="34295" w:name="_Toc21102938"/>
      <w:bookmarkStart w:id="34296" w:name="_Toc29810787"/>
      <w:bookmarkStart w:id="34297" w:name="_Toc36636139"/>
      <w:bookmarkStart w:id="34298" w:name="_Toc37273085"/>
      <w:bookmarkStart w:id="34299" w:name="_Toc45886165"/>
      <w:bookmarkStart w:id="34300" w:name="_Toc53183244"/>
      <w:bookmarkStart w:id="34301" w:name="_Toc58915914"/>
      <w:bookmarkStart w:id="34302" w:name="_Toc58918095"/>
      <w:bookmarkStart w:id="34303" w:name="_Toc66693965"/>
      <w:bookmarkStart w:id="34304" w:name="_Toc74915932"/>
      <w:bookmarkStart w:id="34305" w:name="_Toc76114557"/>
      <w:bookmarkStart w:id="34306" w:name="_Toc76544443"/>
      <w:bookmarkStart w:id="34307" w:name="_Toc82536565"/>
      <w:bookmarkStart w:id="34308" w:name="_Toc89952858"/>
      <w:bookmarkStart w:id="34309" w:name="_Toc98766674"/>
      <w:bookmarkStart w:id="34310" w:name="_Toc99703037"/>
      <w:bookmarkStart w:id="34311" w:name="_Toc106206825"/>
      <w:bookmarkStart w:id="34312" w:name="_Toc115080827"/>
      <w:bookmarkStart w:id="34313" w:name="_Toc121999718"/>
      <w:bookmarkStart w:id="34314" w:name="_Toc124154617"/>
      <w:bookmarkStart w:id="34315" w:name="_Toc137396541"/>
      <w:bookmarkStart w:id="34316" w:name="_Toc156577983"/>
      <w:bookmarkStart w:id="34317" w:name="_Toc169533316"/>
      <w:bookmarkStart w:id="34318" w:name="_Toc171519919"/>
      <w:bookmarkStart w:id="34319" w:name="_Toc176539656"/>
      <w:bookmarkStart w:id="34320" w:name="_Toc192246968"/>
      <w:bookmarkStart w:id="34321" w:name="_Toc210482759"/>
      <w:r>
        <w:t>11.2.5</w:t>
      </w:r>
      <w:r w:rsidRPr="00931575">
        <w:t>.4.1</w:t>
      </w:r>
      <w:r w:rsidRPr="00931575">
        <w:tab/>
        <w:t>Initial conditions</w:t>
      </w:r>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2" w:name="_Toc21102939"/>
      <w:bookmarkStart w:id="34323"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24" w:name="_Toc29810788"/>
      <w:bookmarkStart w:id="34325" w:name="_Toc36636140"/>
      <w:bookmarkStart w:id="34326" w:name="_Toc37273086"/>
      <w:bookmarkStart w:id="34327" w:name="_Toc45886166"/>
      <w:bookmarkStart w:id="34328" w:name="_Toc53183245"/>
      <w:bookmarkStart w:id="34329" w:name="_Toc58915915"/>
      <w:bookmarkStart w:id="34330" w:name="_Toc58918096"/>
      <w:bookmarkStart w:id="34331" w:name="_Toc66693966"/>
      <w:bookmarkStart w:id="34332" w:name="_Toc74915933"/>
      <w:bookmarkStart w:id="34333" w:name="_Toc76114558"/>
      <w:bookmarkStart w:id="34334" w:name="_Toc76544444"/>
      <w:bookmarkStart w:id="34335" w:name="_Toc82536566"/>
      <w:bookmarkStart w:id="34336" w:name="_Toc89952859"/>
      <w:bookmarkStart w:id="34337" w:name="_Toc98766675"/>
      <w:bookmarkStart w:id="34338" w:name="_Toc99703038"/>
      <w:bookmarkStart w:id="34339" w:name="_Toc106206826"/>
      <w:bookmarkStart w:id="34340" w:name="_Toc115080828"/>
      <w:bookmarkStart w:id="34341" w:name="_Toc121999719"/>
      <w:bookmarkStart w:id="34342" w:name="_Toc124154618"/>
      <w:bookmarkStart w:id="34343" w:name="_Toc137396542"/>
      <w:bookmarkStart w:id="34344" w:name="_Toc156577984"/>
      <w:bookmarkStart w:id="34345" w:name="_Toc169533317"/>
      <w:bookmarkStart w:id="34346" w:name="_Toc171519920"/>
      <w:bookmarkStart w:id="34347" w:name="_Toc176539657"/>
      <w:bookmarkStart w:id="34348" w:name="_Toc192246969"/>
      <w:bookmarkStart w:id="34349" w:name="_Toc210482760"/>
      <w:r>
        <w:t>11.2.5</w:t>
      </w:r>
      <w:r w:rsidRPr="00931575">
        <w:t>.4.2</w:t>
      </w:r>
      <w:r w:rsidRPr="00931575">
        <w:tab/>
        <w:t>Procedure</w:t>
      </w:r>
      <w:bookmarkEnd w:id="34322"/>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3"/>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0" w:name="_Toc21102940"/>
      <w:bookmarkStart w:id="34351" w:name="_Toc29810789"/>
      <w:bookmarkStart w:id="34352" w:name="_Toc36636141"/>
      <w:bookmarkStart w:id="34353" w:name="_Toc37273087"/>
      <w:bookmarkStart w:id="34354" w:name="_Toc45886167"/>
      <w:bookmarkStart w:id="34355" w:name="_Toc53183246"/>
      <w:bookmarkStart w:id="34356" w:name="_Toc58915916"/>
      <w:bookmarkStart w:id="34357" w:name="_Toc58918097"/>
      <w:bookmarkStart w:id="34358" w:name="_Toc66693967"/>
      <w:bookmarkStart w:id="34359" w:name="_Toc74915934"/>
      <w:bookmarkStart w:id="34360" w:name="_Toc76114559"/>
      <w:bookmarkStart w:id="34361" w:name="_Toc76544445"/>
      <w:bookmarkStart w:id="34362" w:name="_Toc82536567"/>
      <w:bookmarkStart w:id="34363" w:name="_Toc89952860"/>
      <w:bookmarkStart w:id="34364" w:name="_Toc98766676"/>
      <w:bookmarkStart w:id="34365" w:name="_Toc99703039"/>
      <w:bookmarkStart w:id="34366" w:name="_Toc106206827"/>
      <w:bookmarkStart w:id="34367" w:name="_Toc115080829"/>
      <w:bookmarkStart w:id="34368" w:name="_Toc121999720"/>
      <w:bookmarkStart w:id="34369" w:name="_Toc124154619"/>
      <w:bookmarkStart w:id="34370" w:name="_Toc137396543"/>
      <w:bookmarkStart w:id="34371" w:name="_Toc156577985"/>
      <w:bookmarkStart w:id="34372" w:name="_Toc169533318"/>
      <w:bookmarkStart w:id="34373" w:name="_Toc171519921"/>
      <w:bookmarkStart w:id="34374" w:name="_Toc176539658"/>
      <w:bookmarkStart w:id="34375" w:name="_Toc192246970"/>
      <w:bookmarkStart w:id="34376" w:name="_Toc210482761"/>
      <w:r>
        <w:t>11.2.5</w:t>
      </w:r>
      <w:r w:rsidRPr="00931575">
        <w:t>.5</w:t>
      </w:r>
      <w:r w:rsidRPr="00931575">
        <w:tab/>
        <w:t>Test Requirement</w:t>
      </w:r>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p>
    <w:p w14:paraId="0685B058" w14:textId="77777777" w:rsidR="00525AC1" w:rsidRPr="00931575" w:rsidRDefault="00525AC1" w:rsidP="00525AC1">
      <w:pPr>
        <w:pStyle w:val="Heading5"/>
        <w:rPr>
          <w:rFonts w:cs="Arial"/>
          <w:i/>
          <w:iCs/>
          <w:szCs w:val="22"/>
          <w:lang w:eastAsia="zh-CN"/>
        </w:rPr>
      </w:pPr>
      <w:bookmarkStart w:id="34377" w:name="_Toc21102941"/>
      <w:bookmarkStart w:id="34378" w:name="_Toc29810790"/>
      <w:bookmarkStart w:id="34379" w:name="_Toc36636142"/>
      <w:bookmarkStart w:id="34380" w:name="_Toc37273088"/>
      <w:bookmarkStart w:id="34381" w:name="_Toc45886168"/>
      <w:bookmarkStart w:id="34382" w:name="_Toc53183247"/>
      <w:bookmarkStart w:id="34383" w:name="_Toc58915917"/>
      <w:bookmarkStart w:id="34384" w:name="_Toc58918098"/>
      <w:bookmarkStart w:id="34385" w:name="_Toc66693968"/>
      <w:bookmarkStart w:id="34386" w:name="_Toc74915935"/>
      <w:bookmarkStart w:id="34387" w:name="_Toc76114560"/>
      <w:bookmarkStart w:id="34388" w:name="_Toc76544446"/>
      <w:bookmarkStart w:id="34389" w:name="_Toc82536568"/>
      <w:bookmarkStart w:id="34390" w:name="_Toc89952861"/>
      <w:bookmarkStart w:id="34391" w:name="_Toc98766677"/>
      <w:bookmarkStart w:id="34392" w:name="_Toc99703040"/>
      <w:bookmarkStart w:id="34393" w:name="_Toc106206828"/>
      <w:bookmarkStart w:id="34394" w:name="_Toc115080830"/>
      <w:bookmarkStart w:id="34395" w:name="_Toc121999721"/>
      <w:bookmarkStart w:id="34396" w:name="_Toc124154620"/>
      <w:bookmarkStart w:id="34397" w:name="_Toc137396544"/>
      <w:bookmarkStart w:id="34398" w:name="_Toc156577986"/>
      <w:bookmarkStart w:id="34399" w:name="_Toc169533319"/>
      <w:bookmarkStart w:id="34400" w:name="_Toc171519922"/>
      <w:bookmarkStart w:id="34401" w:name="_Toc176539659"/>
      <w:bookmarkStart w:id="34402" w:name="_Toc192246971"/>
      <w:bookmarkStart w:id="34403"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4404" w:name="_Toc120544974"/>
      <w:bookmarkStart w:id="34405" w:name="_Toc120545329"/>
      <w:bookmarkStart w:id="34406" w:name="_Toc120545945"/>
      <w:bookmarkStart w:id="34407" w:name="_Toc120606849"/>
      <w:bookmarkStart w:id="34408" w:name="_Toc120607203"/>
      <w:bookmarkStart w:id="34409" w:name="_Toc120607560"/>
      <w:bookmarkStart w:id="34410" w:name="_Toc120607923"/>
      <w:bookmarkStart w:id="34411" w:name="_Toc120608288"/>
      <w:bookmarkStart w:id="34412" w:name="_Toc120608668"/>
      <w:bookmarkStart w:id="34413" w:name="_Toc120609048"/>
      <w:bookmarkStart w:id="34414" w:name="_Toc120609439"/>
      <w:bookmarkStart w:id="34415" w:name="_Toc120609830"/>
      <w:bookmarkStart w:id="34416" w:name="_Toc120610231"/>
      <w:bookmarkStart w:id="34417" w:name="_Toc120610984"/>
      <w:bookmarkStart w:id="34418" w:name="_Toc120611393"/>
      <w:bookmarkStart w:id="34419" w:name="_Toc120611811"/>
      <w:bookmarkStart w:id="34420" w:name="_Toc120612231"/>
      <w:bookmarkStart w:id="34421" w:name="_Toc120612658"/>
      <w:bookmarkStart w:id="34422" w:name="_Toc120613087"/>
      <w:bookmarkStart w:id="34423" w:name="_Toc120613517"/>
      <w:bookmarkStart w:id="34424" w:name="_Toc120613947"/>
      <w:bookmarkStart w:id="34425" w:name="_Toc120614390"/>
      <w:bookmarkStart w:id="34426" w:name="_Toc120614849"/>
      <w:bookmarkStart w:id="34427" w:name="_Toc120615324"/>
      <w:bookmarkStart w:id="34428" w:name="_Toc120622532"/>
      <w:bookmarkStart w:id="34429" w:name="_Toc120623038"/>
      <w:bookmarkStart w:id="34430" w:name="_Toc120623676"/>
      <w:bookmarkStart w:id="34431" w:name="_Toc120624213"/>
      <w:bookmarkStart w:id="34432" w:name="_Toc120624750"/>
      <w:bookmarkStart w:id="34433" w:name="_Toc120625287"/>
      <w:bookmarkStart w:id="34434" w:name="_Toc120625824"/>
      <w:bookmarkStart w:id="34435" w:name="_Toc120626371"/>
      <w:bookmarkStart w:id="34436" w:name="_Toc120626927"/>
      <w:bookmarkStart w:id="34437" w:name="_Toc120627492"/>
      <w:bookmarkStart w:id="34438" w:name="_Toc120628068"/>
      <w:bookmarkStart w:id="34439" w:name="_Toc120628653"/>
      <w:bookmarkStart w:id="34440" w:name="_Toc120629241"/>
      <w:bookmarkStart w:id="34441" w:name="_Toc120629861"/>
      <w:bookmarkStart w:id="34442" w:name="_Toc120631362"/>
      <w:bookmarkStart w:id="34443" w:name="_Toc120632013"/>
      <w:bookmarkStart w:id="34444" w:name="_Toc120632663"/>
      <w:bookmarkStart w:id="34445" w:name="_Toc120633313"/>
      <w:bookmarkStart w:id="34446" w:name="_Toc120633963"/>
      <w:bookmarkStart w:id="34447" w:name="_Toc120634614"/>
      <w:bookmarkStart w:id="34448" w:name="_Toc120635265"/>
      <w:bookmarkStart w:id="34449" w:name="_Toc121754389"/>
      <w:bookmarkStart w:id="34450" w:name="_Toc121755059"/>
      <w:bookmarkStart w:id="34451" w:name="_Toc129109008"/>
      <w:bookmarkStart w:id="34452" w:name="_Toc129109673"/>
      <w:bookmarkStart w:id="34453" w:name="_Toc129110361"/>
      <w:bookmarkStart w:id="34454" w:name="_Toc130389481"/>
      <w:bookmarkStart w:id="34455" w:name="_Toc130390554"/>
      <w:bookmarkStart w:id="34456" w:name="_Toc130391242"/>
      <w:bookmarkStart w:id="34457" w:name="_Toc131625006"/>
      <w:bookmarkStart w:id="34458" w:name="_Toc137476439"/>
      <w:bookmarkStart w:id="34459" w:name="_Toc138873094"/>
      <w:bookmarkStart w:id="34460" w:name="_Toc138874680"/>
      <w:bookmarkStart w:id="34461" w:name="_Toc145525279"/>
      <w:bookmarkStart w:id="34462" w:name="_Toc153560404"/>
      <w:bookmarkStart w:id="34463" w:name="_Toc161647704"/>
      <w:bookmarkStart w:id="34464" w:name="_Toc169533320"/>
      <w:bookmarkStart w:id="34465" w:name="_Toc171519923"/>
      <w:bookmarkStart w:id="34466" w:name="_Toc176539660"/>
      <w:bookmarkStart w:id="34467" w:name="_Toc192246972"/>
      <w:bookmarkStart w:id="34468" w:name="_Toc210482763"/>
      <w:r>
        <w:rPr>
          <w:rFonts w:hint="eastAsia"/>
          <w:lang w:eastAsia="zh-CN"/>
        </w:rPr>
        <w:t>11.3</w:t>
      </w:r>
      <w:r>
        <w:rPr>
          <w:rFonts w:hint="eastAsia"/>
          <w:lang w:eastAsia="zh-CN"/>
        </w:rPr>
        <w:tab/>
        <w:t>OTA performance requirements for PUCCH</w:t>
      </w:r>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p>
    <w:p w14:paraId="2F22CCBF" w14:textId="77777777" w:rsidR="0050079C" w:rsidRPr="00931575" w:rsidRDefault="0050079C" w:rsidP="0050079C">
      <w:pPr>
        <w:pStyle w:val="Heading3"/>
        <w:rPr>
          <w:lang w:eastAsia="zh-CN"/>
        </w:rPr>
      </w:pPr>
      <w:bookmarkStart w:id="34469" w:name="_Toc21102964"/>
      <w:bookmarkStart w:id="34470" w:name="_Toc29810813"/>
      <w:bookmarkStart w:id="34471" w:name="_Toc36636173"/>
      <w:bookmarkStart w:id="34472" w:name="_Toc37273119"/>
      <w:bookmarkStart w:id="34473" w:name="_Toc45886207"/>
      <w:bookmarkStart w:id="34474" w:name="_Toc53183286"/>
      <w:bookmarkStart w:id="34475" w:name="_Toc58915995"/>
      <w:bookmarkStart w:id="34476" w:name="_Toc58918176"/>
      <w:bookmarkStart w:id="34477" w:name="_Toc66694046"/>
      <w:bookmarkStart w:id="34478" w:name="_Toc74916031"/>
      <w:bookmarkStart w:id="34479" w:name="_Toc76114656"/>
      <w:bookmarkStart w:id="34480" w:name="_Toc76544542"/>
      <w:bookmarkStart w:id="34481" w:name="_Toc82536664"/>
      <w:bookmarkStart w:id="34482" w:name="_Toc89952957"/>
      <w:bookmarkStart w:id="34483" w:name="_Toc98766773"/>
      <w:bookmarkStart w:id="34484" w:name="_Toc99703136"/>
      <w:bookmarkStart w:id="34485" w:name="_Toc106206926"/>
      <w:bookmarkStart w:id="34486" w:name="_Toc120544975"/>
      <w:bookmarkStart w:id="34487" w:name="_Toc120545330"/>
      <w:bookmarkStart w:id="34488" w:name="_Toc120545946"/>
      <w:bookmarkStart w:id="34489" w:name="_Toc120606850"/>
      <w:bookmarkStart w:id="34490" w:name="_Toc120607204"/>
      <w:bookmarkStart w:id="34491" w:name="_Toc120607561"/>
      <w:bookmarkStart w:id="34492" w:name="_Toc120607924"/>
      <w:bookmarkStart w:id="34493" w:name="_Toc120608289"/>
      <w:bookmarkStart w:id="34494" w:name="_Toc120608669"/>
      <w:bookmarkStart w:id="34495" w:name="_Toc120609049"/>
      <w:bookmarkStart w:id="34496" w:name="_Toc120609440"/>
      <w:bookmarkStart w:id="34497" w:name="_Toc120609831"/>
      <w:bookmarkStart w:id="34498" w:name="_Toc120610232"/>
      <w:bookmarkStart w:id="34499" w:name="_Toc120610985"/>
      <w:bookmarkStart w:id="34500" w:name="_Toc120611394"/>
      <w:bookmarkStart w:id="34501" w:name="_Toc120611812"/>
      <w:bookmarkStart w:id="34502" w:name="_Toc120612232"/>
      <w:bookmarkStart w:id="34503" w:name="_Toc120612659"/>
      <w:bookmarkStart w:id="34504" w:name="_Toc120613088"/>
      <w:bookmarkStart w:id="34505" w:name="_Toc120613518"/>
      <w:bookmarkStart w:id="34506" w:name="_Toc120613948"/>
      <w:bookmarkStart w:id="34507" w:name="_Toc120614391"/>
      <w:bookmarkStart w:id="34508" w:name="_Toc120614850"/>
      <w:bookmarkStart w:id="34509" w:name="_Toc120615325"/>
      <w:bookmarkStart w:id="34510" w:name="_Toc120622533"/>
      <w:bookmarkStart w:id="34511" w:name="_Toc120623039"/>
      <w:bookmarkStart w:id="34512" w:name="_Toc120623677"/>
      <w:bookmarkStart w:id="34513" w:name="_Toc120624214"/>
      <w:bookmarkStart w:id="34514" w:name="_Toc120624751"/>
      <w:bookmarkStart w:id="34515" w:name="_Toc120625288"/>
      <w:bookmarkStart w:id="34516" w:name="_Toc120625825"/>
      <w:bookmarkStart w:id="34517" w:name="_Toc120626372"/>
      <w:bookmarkStart w:id="34518" w:name="_Toc120626928"/>
      <w:bookmarkStart w:id="34519" w:name="_Toc120627493"/>
      <w:bookmarkStart w:id="34520" w:name="_Toc120628069"/>
      <w:bookmarkStart w:id="34521" w:name="_Toc120628654"/>
      <w:bookmarkStart w:id="34522" w:name="_Toc120629242"/>
      <w:bookmarkStart w:id="34523" w:name="_Toc120629862"/>
      <w:bookmarkStart w:id="34524" w:name="_Toc120631363"/>
      <w:bookmarkStart w:id="34525" w:name="_Toc120632014"/>
      <w:bookmarkStart w:id="34526" w:name="_Toc120632664"/>
      <w:bookmarkStart w:id="34527" w:name="_Toc120633314"/>
      <w:bookmarkStart w:id="34528" w:name="_Toc120633964"/>
      <w:bookmarkStart w:id="34529" w:name="_Toc120634615"/>
      <w:bookmarkStart w:id="34530" w:name="_Toc120635266"/>
      <w:bookmarkStart w:id="34531" w:name="_Toc121754390"/>
      <w:bookmarkStart w:id="34532" w:name="_Toc121755060"/>
      <w:bookmarkStart w:id="34533" w:name="_Toc129109009"/>
      <w:bookmarkStart w:id="34534" w:name="_Toc129109674"/>
      <w:bookmarkStart w:id="34535" w:name="_Toc129110362"/>
      <w:bookmarkStart w:id="34536" w:name="_Toc130389482"/>
      <w:bookmarkStart w:id="34537" w:name="_Toc130390555"/>
      <w:bookmarkStart w:id="34538" w:name="_Toc130391243"/>
      <w:bookmarkStart w:id="34539" w:name="_Toc131625007"/>
      <w:bookmarkStart w:id="34540" w:name="_Toc137476440"/>
      <w:bookmarkStart w:id="34541" w:name="_Toc138873095"/>
      <w:bookmarkStart w:id="34542" w:name="_Toc138874681"/>
      <w:bookmarkStart w:id="34543" w:name="_Toc145525280"/>
      <w:bookmarkStart w:id="34544" w:name="_Toc153560405"/>
      <w:bookmarkStart w:id="34545" w:name="_Toc161647705"/>
      <w:bookmarkStart w:id="34546" w:name="_Toc169533321"/>
      <w:bookmarkStart w:id="34547" w:name="_Toc171519924"/>
      <w:bookmarkStart w:id="34548" w:name="_Toc176539661"/>
      <w:bookmarkStart w:id="34549" w:name="_Toc192246973"/>
      <w:bookmarkStart w:id="34550" w:name="_Toc210482764"/>
      <w:r>
        <w:t>11</w:t>
      </w:r>
      <w:r w:rsidRPr="00931575">
        <w:t>.3.1</w:t>
      </w:r>
      <w:r w:rsidRPr="00931575">
        <w:tab/>
        <w:t xml:space="preserve">Performance requirements for PUCCH format </w:t>
      </w:r>
      <w:r w:rsidRPr="00931575">
        <w:rPr>
          <w:rFonts w:hint="eastAsia"/>
          <w:lang w:eastAsia="zh-CN"/>
        </w:rPr>
        <w:t>0</w:t>
      </w:r>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p>
    <w:p w14:paraId="65158EC8" w14:textId="77777777" w:rsidR="0050079C" w:rsidRPr="00931575" w:rsidRDefault="0050079C" w:rsidP="0050079C">
      <w:pPr>
        <w:pStyle w:val="Heading4"/>
      </w:pPr>
      <w:bookmarkStart w:id="34551" w:name="_Toc21102965"/>
      <w:bookmarkStart w:id="34552" w:name="_Toc29810814"/>
      <w:bookmarkStart w:id="34553" w:name="_Toc36636174"/>
      <w:bookmarkStart w:id="34554" w:name="_Toc37273120"/>
      <w:bookmarkStart w:id="34555" w:name="_Toc45886208"/>
      <w:bookmarkStart w:id="34556" w:name="_Toc53183287"/>
      <w:bookmarkStart w:id="34557" w:name="_Toc58915996"/>
      <w:bookmarkStart w:id="34558" w:name="_Toc58918177"/>
      <w:bookmarkStart w:id="34559" w:name="_Toc66694047"/>
      <w:bookmarkStart w:id="34560" w:name="_Toc74916032"/>
      <w:bookmarkStart w:id="34561" w:name="_Toc76114657"/>
      <w:bookmarkStart w:id="34562" w:name="_Toc76544543"/>
      <w:bookmarkStart w:id="34563" w:name="_Toc82536665"/>
      <w:bookmarkStart w:id="34564" w:name="_Toc89952958"/>
      <w:bookmarkStart w:id="34565" w:name="_Toc98766774"/>
      <w:bookmarkStart w:id="34566" w:name="_Toc99703137"/>
      <w:bookmarkStart w:id="34567" w:name="_Toc106206927"/>
      <w:bookmarkStart w:id="34568" w:name="_Toc120544976"/>
      <w:bookmarkStart w:id="34569" w:name="_Toc120545331"/>
      <w:bookmarkStart w:id="34570" w:name="_Toc120545947"/>
      <w:bookmarkStart w:id="34571" w:name="_Toc120606851"/>
      <w:bookmarkStart w:id="34572" w:name="_Toc120607205"/>
      <w:bookmarkStart w:id="34573" w:name="_Toc120607562"/>
      <w:bookmarkStart w:id="34574" w:name="_Toc120607925"/>
      <w:bookmarkStart w:id="34575" w:name="_Toc120608290"/>
      <w:bookmarkStart w:id="34576" w:name="_Toc120608670"/>
      <w:bookmarkStart w:id="34577" w:name="_Toc120609050"/>
      <w:bookmarkStart w:id="34578" w:name="_Toc120609441"/>
      <w:bookmarkStart w:id="34579" w:name="_Toc120609832"/>
      <w:bookmarkStart w:id="34580" w:name="_Toc120610233"/>
      <w:bookmarkStart w:id="34581" w:name="_Toc120610986"/>
      <w:bookmarkStart w:id="34582" w:name="_Toc120611395"/>
      <w:bookmarkStart w:id="34583" w:name="_Toc120611813"/>
      <w:bookmarkStart w:id="34584" w:name="_Toc120612233"/>
      <w:bookmarkStart w:id="34585" w:name="_Toc120612660"/>
      <w:bookmarkStart w:id="34586" w:name="_Toc120613089"/>
      <w:bookmarkStart w:id="34587" w:name="_Toc120613519"/>
      <w:bookmarkStart w:id="34588" w:name="_Toc120613949"/>
      <w:bookmarkStart w:id="34589" w:name="_Toc120614392"/>
      <w:bookmarkStart w:id="34590" w:name="_Toc120614851"/>
      <w:bookmarkStart w:id="34591" w:name="_Toc120615326"/>
      <w:bookmarkStart w:id="34592" w:name="_Toc120622534"/>
      <w:bookmarkStart w:id="34593" w:name="_Toc120623040"/>
      <w:bookmarkStart w:id="34594" w:name="_Toc120623678"/>
      <w:bookmarkStart w:id="34595" w:name="_Toc120624215"/>
      <w:bookmarkStart w:id="34596" w:name="_Toc120624752"/>
      <w:bookmarkStart w:id="34597" w:name="_Toc120625289"/>
      <w:bookmarkStart w:id="34598" w:name="_Toc120625826"/>
      <w:bookmarkStart w:id="34599" w:name="_Toc120626373"/>
      <w:bookmarkStart w:id="34600" w:name="_Toc120626929"/>
      <w:bookmarkStart w:id="34601" w:name="_Toc120627494"/>
      <w:bookmarkStart w:id="34602" w:name="_Toc120628070"/>
      <w:bookmarkStart w:id="34603" w:name="_Toc120628655"/>
      <w:bookmarkStart w:id="34604" w:name="_Toc120629243"/>
      <w:bookmarkStart w:id="34605" w:name="_Toc120629863"/>
      <w:bookmarkStart w:id="34606" w:name="_Toc120631364"/>
      <w:bookmarkStart w:id="34607" w:name="_Toc120632015"/>
      <w:bookmarkStart w:id="34608" w:name="_Toc120632665"/>
      <w:bookmarkStart w:id="34609" w:name="_Toc120633315"/>
      <w:bookmarkStart w:id="34610" w:name="_Toc120633965"/>
      <w:bookmarkStart w:id="34611" w:name="_Toc120634616"/>
      <w:bookmarkStart w:id="34612" w:name="_Toc120635267"/>
      <w:bookmarkStart w:id="34613" w:name="_Toc121754391"/>
      <w:bookmarkStart w:id="34614" w:name="_Toc121755061"/>
      <w:bookmarkStart w:id="34615" w:name="_Toc129109010"/>
      <w:bookmarkStart w:id="34616" w:name="_Toc129109675"/>
      <w:bookmarkStart w:id="34617" w:name="_Toc129110363"/>
      <w:bookmarkStart w:id="34618" w:name="_Toc130389483"/>
      <w:bookmarkStart w:id="34619" w:name="_Toc130390556"/>
      <w:bookmarkStart w:id="34620" w:name="_Toc130391244"/>
      <w:bookmarkStart w:id="34621" w:name="_Toc131625008"/>
      <w:bookmarkStart w:id="34622" w:name="_Toc137476441"/>
      <w:bookmarkStart w:id="34623" w:name="_Toc138873096"/>
      <w:bookmarkStart w:id="34624" w:name="_Toc138874682"/>
      <w:bookmarkStart w:id="34625" w:name="_Toc145525281"/>
      <w:bookmarkStart w:id="34626" w:name="_Toc153560406"/>
      <w:bookmarkStart w:id="34627" w:name="_Toc161647706"/>
      <w:bookmarkStart w:id="34628" w:name="_Toc169533322"/>
      <w:bookmarkStart w:id="34629" w:name="_Toc171519925"/>
      <w:bookmarkStart w:id="34630" w:name="_Toc176539662"/>
      <w:bookmarkStart w:id="34631" w:name="_Toc192246974"/>
      <w:bookmarkStart w:id="34632" w:name="_Toc210482765"/>
      <w:r>
        <w:t>11</w:t>
      </w:r>
      <w:r w:rsidRPr="00931575">
        <w:t>.3.1.1</w:t>
      </w:r>
      <w:r w:rsidRPr="00931575">
        <w:tab/>
        <w:t>Definition and applicability</w:t>
      </w:r>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33" w:name="_Toc21102966"/>
      <w:bookmarkStart w:id="34634" w:name="_Toc29810815"/>
      <w:bookmarkStart w:id="34635" w:name="_Toc36636175"/>
      <w:bookmarkStart w:id="34636" w:name="_Toc37273121"/>
      <w:bookmarkStart w:id="34637" w:name="_Toc45886209"/>
      <w:bookmarkStart w:id="34638" w:name="_Toc53183288"/>
      <w:bookmarkStart w:id="34639" w:name="_Toc58915997"/>
      <w:bookmarkStart w:id="34640" w:name="_Toc58918178"/>
      <w:bookmarkStart w:id="34641" w:name="_Toc66694048"/>
      <w:bookmarkStart w:id="34642" w:name="_Toc74916033"/>
      <w:bookmarkStart w:id="34643" w:name="_Toc76114658"/>
      <w:bookmarkStart w:id="34644" w:name="_Toc76544544"/>
      <w:bookmarkStart w:id="34645" w:name="_Toc82536666"/>
      <w:bookmarkStart w:id="34646" w:name="_Toc89952959"/>
      <w:bookmarkStart w:id="34647" w:name="_Toc98766775"/>
      <w:bookmarkStart w:id="34648" w:name="_Toc99703138"/>
      <w:bookmarkStart w:id="34649" w:name="_Toc106206928"/>
      <w:bookmarkStart w:id="34650" w:name="_Toc120544977"/>
      <w:bookmarkStart w:id="34651" w:name="_Toc120545332"/>
      <w:bookmarkStart w:id="34652" w:name="_Toc120545948"/>
      <w:bookmarkStart w:id="34653" w:name="_Toc120606852"/>
      <w:bookmarkStart w:id="34654" w:name="_Toc120607206"/>
      <w:bookmarkStart w:id="34655" w:name="_Toc120607563"/>
      <w:bookmarkStart w:id="34656" w:name="_Toc120607926"/>
      <w:bookmarkStart w:id="34657" w:name="_Toc120608291"/>
      <w:bookmarkStart w:id="34658" w:name="_Toc120608671"/>
      <w:bookmarkStart w:id="34659" w:name="_Toc120609051"/>
      <w:bookmarkStart w:id="34660" w:name="_Toc120609442"/>
      <w:bookmarkStart w:id="34661" w:name="_Toc120609833"/>
      <w:bookmarkStart w:id="34662" w:name="_Toc120610234"/>
      <w:bookmarkStart w:id="34663" w:name="_Toc120610987"/>
      <w:bookmarkStart w:id="34664" w:name="_Toc120611396"/>
      <w:bookmarkStart w:id="34665" w:name="_Toc120611814"/>
      <w:bookmarkStart w:id="34666" w:name="_Toc120612234"/>
      <w:bookmarkStart w:id="34667" w:name="_Toc120612661"/>
      <w:bookmarkStart w:id="34668" w:name="_Toc120613090"/>
      <w:bookmarkStart w:id="34669" w:name="_Toc120613520"/>
      <w:bookmarkStart w:id="34670" w:name="_Toc120613950"/>
      <w:bookmarkStart w:id="34671" w:name="_Toc120614393"/>
      <w:bookmarkStart w:id="34672" w:name="_Toc120614852"/>
      <w:bookmarkStart w:id="34673" w:name="_Toc120615327"/>
      <w:bookmarkStart w:id="34674" w:name="_Toc120622535"/>
      <w:bookmarkStart w:id="34675" w:name="_Toc120623041"/>
      <w:bookmarkStart w:id="34676" w:name="_Toc120623679"/>
      <w:bookmarkStart w:id="34677" w:name="_Toc120624216"/>
      <w:bookmarkStart w:id="34678" w:name="_Toc120624753"/>
      <w:bookmarkStart w:id="34679" w:name="_Toc120625290"/>
      <w:bookmarkStart w:id="34680" w:name="_Toc120625827"/>
      <w:bookmarkStart w:id="34681" w:name="_Toc120626374"/>
      <w:bookmarkStart w:id="34682" w:name="_Toc120626930"/>
      <w:bookmarkStart w:id="34683" w:name="_Toc120627495"/>
      <w:bookmarkStart w:id="34684" w:name="_Toc120628071"/>
      <w:bookmarkStart w:id="34685" w:name="_Toc120628656"/>
      <w:bookmarkStart w:id="34686" w:name="_Toc120629244"/>
      <w:bookmarkStart w:id="34687" w:name="_Toc120629864"/>
      <w:bookmarkStart w:id="34688" w:name="_Toc120631365"/>
      <w:bookmarkStart w:id="34689" w:name="_Toc120632016"/>
      <w:bookmarkStart w:id="34690" w:name="_Toc120632666"/>
      <w:bookmarkStart w:id="34691" w:name="_Toc120633316"/>
      <w:bookmarkStart w:id="34692" w:name="_Toc120633966"/>
      <w:bookmarkStart w:id="34693" w:name="_Toc120634617"/>
      <w:bookmarkStart w:id="34694" w:name="_Toc120635268"/>
      <w:bookmarkStart w:id="34695" w:name="_Toc121754392"/>
      <w:bookmarkStart w:id="34696" w:name="_Toc121755062"/>
      <w:bookmarkStart w:id="34697" w:name="_Toc129109011"/>
      <w:bookmarkStart w:id="34698" w:name="_Toc129109676"/>
      <w:bookmarkStart w:id="34699" w:name="_Toc129110364"/>
      <w:bookmarkStart w:id="34700" w:name="_Toc130389484"/>
      <w:bookmarkStart w:id="34701" w:name="_Toc130390557"/>
      <w:bookmarkStart w:id="34702" w:name="_Toc130391245"/>
      <w:bookmarkStart w:id="34703" w:name="_Toc131625009"/>
      <w:bookmarkStart w:id="34704" w:name="_Toc137476442"/>
      <w:bookmarkStart w:id="34705" w:name="_Toc138873097"/>
      <w:bookmarkStart w:id="34706" w:name="_Toc138874683"/>
      <w:bookmarkStart w:id="34707" w:name="_Toc145525282"/>
      <w:bookmarkStart w:id="34708" w:name="_Toc153560407"/>
      <w:bookmarkStart w:id="34709" w:name="_Toc161647707"/>
      <w:bookmarkStart w:id="34710" w:name="_Toc169533323"/>
      <w:bookmarkStart w:id="34711" w:name="_Toc171519926"/>
      <w:bookmarkStart w:id="34712" w:name="_Toc176539663"/>
      <w:bookmarkStart w:id="34713" w:name="_Toc192246975"/>
      <w:bookmarkStart w:id="34714" w:name="_Toc210482766"/>
      <w:r>
        <w:t>11</w:t>
      </w:r>
      <w:r w:rsidRPr="00931575">
        <w:t>.3.1.2</w:t>
      </w:r>
      <w:r w:rsidRPr="00931575">
        <w:tab/>
        <w:t>Minimum Requirement</w:t>
      </w:r>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15" w:name="_Toc21102967"/>
      <w:bookmarkStart w:id="34716" w:name="_Toc29810816"/>
      <w:bookmarkStart w:id="34717" w:name="_Toc36636176"/>
      <w:bookmarkStart w:id="34718" w:name="_Toc37273122"/>
      <w:bookmarkStart w:id="34719" w:name="_Toc45886210"/>
      <w:bookmarkStart w:id="34720" w:name="_Toc53183289"/>
      <w:bookmarkStart w:id="34721" w:name="_Toc58915998"/>
      <w:bookmarkStart w:id="34722" w:name="_Toc58918179"/>
      <w:bookmarkStart w:id="34723" w:name="_Toc66694049"/>
      <w:bookmarkStart w:id="34724" w:name="_Toc74916034"/>
      <w:bookmarkStart w:id="34725" w:name="_Toc76114659"/>
      <w:bookmarkStart w:id="34726" w:name="_Toc76544545"/>
      <w:bookmarkStart w:id="34727" w:name="_Toc82536667"/>
      <w:bookmarkStart w:id="34728" w:name="_Toc89952960"/>
      <w:bookmarkStart w:id="34729" w:name="_Toc98766776"/>
      <w:bookmarkStart w:id="34730" w:name="_Toc99703139"/>
      <w:bookmarkStart w:id="34731" w:name="_Toc106206929"/>
      <w:bookmarkStart w:id="34732" w:name="_Toc120544978"/>
      <w:bookmarkStart w:id="34733" w:name="_Toc120545333"/>
      <w:bookmarkStart w:id="34734" w:name="_Toc120545949"/>
      <w:bookmarkStart w:id="34735" w:name="_Toc120606853"/>
      <w:bookmarkStart w:id="34736" w:name="_Toc120607207"/>
      <w:bookmarkStart w:id="34737" w:name="_Toc120607564"/>
      <w:bookmarkStart w:id="34738" w:name="_Toc120607927"/>
      <w:bookmarkStart w:id="34739" w:name="_Toc120608292"/>
      <w:bookmarkStart w:id="34740" w:name="_Toc120608672"/>
      <w:bookmarkStart w:id="34741" w:name="_Toc120609052"/>
      <w:bookmarkStart w:id="34742" w:name="_Toc120609443"/>
      <w:bookmarkStart w:id="34743" w:name="_Toc120609834"/>
      <w:bookmarkStart w:id="34744" w:name="_Toc120610235"/>
      <w:bookmarkStart w:id="34745" w:name="_Toc120610988"/>
      <w:bookmarkStart w:id="34746" w:name="_Toc120611397"/>
      <w:bookmarkStart w:id="34747" w:name="_Toc120611815"/>
      <w:bookmarkStart w:id="34748" w:name="_Toc120612235"/>
      <w:bookmarkStart w:id="34749" w:name="_Toc120612662"/>
      <w:bookmarkStart w:id="34750" w:name="_Toc120613091"/>
      <w:bookmarkStart w:id="34751" w:name="_Toc120613521"/>
      <w:bookmarkStart w:id="34752" w:name="_Toc120613951"/>
      <w:bookmarkStart w:id="34753" w:name="_Toc120614394"/>
      <w:bookmarkStart w:id="34754" w:name="_Toc120614853"/>
      <w:bookmarkStart w:id="34755" w:name="_Toc120615328"/>
      <w:bookmarkStart w:id="34756" w:name="_Toc120622536"/>
      <w:bookmarkStart w:id="34757" w:name="_Toc120623042"/>
      <w:bookmarkStart w:id="34758" w:name="_Toc120623680"/>
      <w:bookmarkStart w:id="34759" w:name="_Toc120624217"/>
      <w:bookmarkStart w:id="34760" w:name="_Toc120624754"/>
      <w:bookmarkStart w:id="34761" w:name="_Toc120625291"/>
      <w:bookmarkStart w:id="34762" w:name="_Toc120625828"/>
      <w:bookmarkStart w:id="34763" w:name="_Toc120626375"/>
      <w:bookmarkStart w:id="34764" w:name="_Toc120626931"/>
      <w:bookmarkStart w:id="34765" w:name="_Toc120627496"/>
      <w:bookmarkStart w:id="34766" w:name="_Toc120628072"/>
      <w:bookmarkStart w:id="34767" w:name="_Toc120628657"/>
      <w:bookmarkStart w:id="34768" w:name="_Toc120629245"/>
      <w:bookmarkStart w:id="34769" w:name="_Toc120629865"/>
      <w:bookmarkStart w:id="34770" w:name="_Toc120631366"/>
      <w:bookmarkStart w:id="34771" w:name="_Toc120632017"/>
      <w:bookmarkStart w:id="34772" w:name="_Toc120632667"/>
      <w:bookmarkStart w:id="34773" w:name="_Toc120633317"/>
      <w:bookmarkStart w:id="34774" w:name="_Toc120633967"/>
      <w:bookmarkStart w:id="34775" w:name="_Toc120634618"/>
      <w:bookmarkStart w:id="34776" w:name="_Toc120635269"/>
      <w:bookmarkStart w:id="34777" w:name="_Toc121754393"/>
      <w:bookmarkStart w:id="34778" w:name="_Toc121755063"/>
      <w:bookmarkStart w:id="34779" w:name="_Toc129109012"/>
      <w:bookmarkStart w:id="34780" w:name="_Toc129109677"/>
      <w:bookmarkStart w:id="34781" w:name="_Toc129110365"/>
      <w:bookmarkStart w:id="34782" w:name="_Toc130389485"/>
      <w:bookmarkStart w:id="34783" w:name="_Toc130390558"/>
      <w:bookmarkStart w:id="34784" w:name="_Toc130391246"/>
      <w:bookmarkStart w:id="34785" w:name="_Toc131625010"/>
      <w:bookmarkStart w:id="34786" w:name="_Toc137476443"/>
      <w:bookmarkStart w:id="34787" w:name="_Toc138873098"/>
      <w:bookmarkStart w:id="34788" w:name="_Toc138874684"/>
      <w:bookmarkStart w:id="34789" w:name="_Toc145525283"/>
      <w:bookmarkStart w:id="34790" w:name="_Toc153560408"/>
      <w:bookmarkStart w:id="34791" w:name="_Toc161647708"/>
      <w:bookmarkStart w:id="34792" w:name="_Toc169533324"/>
      <w:bookmarkStart w:id="34793" w:name="_Toc171519927"/>
      <w:bookmarkStart w:id="34794" w:name="_Toc176539664"/>
      <w:bookmarkStart w:id="34795" w:name="_Toc192246976"/>
      <w:bookmarkStart w:id="34796" w:name="_Toc210482767"/>
      <w:r>
        <w:t>11</w:t>
      </w:r>
      <w:r w:rsidRPr="00931575">
        <w:t>.3.1.3</w:t>
      </w:r>
      <w:r w:rsidRPr="00931575">
        <w:tab/>
        <w:t>Test purpose</w:t>
      </w:r>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797" w:name="_Toc21102968"/>
      <w:bookmarkStart w:id="34798" w:name="_Toc29810817"/>
      <w:bookmarkStart w:id="34799" w:name="_Toc36636177"/>
      <w:bookmarkStart w:id="34800" w:name="_Toc37273123"/>
      <w:bookmarkStart w:id="34801" w:name="_Toc45886211"/>
      <w:bookmarkStart w:id="34802" w:name="_Toc53183290"/>
      <w:bookmarkStart w:id="34803" w:name="_Toc58915999"/>
      <w:bookmarkStart w:id="34804" w:name="_Toc58918180"/>
      <w:bookmarkStart w:id="34805" w:name="_Toc66694050"/>
      <w:bookmarkStart w:id="34806" w:name="_Toc74916035"/>
      <w:bookmarkStart w:id="34807" w:name="_Toc76114660"/>
      <w:bookmarkStart w:id="34808" w:name="_Toc76544546"/>
      <w:bookmarkStart w:id="34809" w:name="_Toc82536668"/>
      <w:bookmarkStart w:id="34810" w:name="_Toc89952961"/>
      <w:bookmarkStart w:id="34811" w:name="_Toc98766777"/>
      <w:bookmarkStart w:id="34812" w:name="_Toc99703140"/>
      <w:bookmarkStart w:id="34813" w:name="_Toc106206930"/>
      <w:bookmarkStart w:id="34814" w:name="_Toc120544979"/>
      <w:bookmarkStart w:id="34815" w:name="_Toc120545334"/>
      <w:bookmarkStart w:id="34816" w:name="_Toc120545950"/>
      <w:bookmarkStart w:id="34817" w:name="_Toc120606854"/>
      <w:bookmarkStart w:id="34818" w:name="_Toc120607208"/>
      <w:bookmarkStart w:id="34819" w:name="_Toc120607565"/>
      <w:bookmarkStart w:id="34820" w:name="_Toc120607928"/>
      <w:bookmarkStart w:id="34821" w:name="_Toc120608293"/>
      <w:bookmarkStart w:id="34822" w:name="_Toc120608673"/>
      <w:bookmarkStart w:id="34823" w:name="_Toc120609053"/>
      <w:bookmarkStart w:id="34824" w:name="_Toc120609444"/>
      <w:bookmarkStart w:id="34825" w:name="_Toc120609835"/>
      <w:bookmarkStart w:id="34826" w:name="_Toc120610236"/>
      <w:bookmarkStart w:id="34827" w:name="_Toc120610989"/>
      <w:bookmarkStart w:id="34828" w:name="_Toc120611398"/>
      <w:bookmarkStart w:id="34829" w:name="_Toc120611816"/>
      <w:bookmarkStart w:id="34830" w:name="_Toc120612236"/>
      <w:bookmarkStart w:id="34831" w:name="_Toc120612663"/>
      <w:bookmarkStart w:id="34832" w:name="_Toc120613092"/>
      <w:bookmarkStart w:id="34833" w:name="_Toc120613522"/>
      <w:bookmarkStart w:id="34834" w:name="_Toc120613952"/>
      <w:bookmarkStart w:id="34835" w:name="_Toc120614395"/>
      <w:bookmarkStart w:id="34836" w:name="_Toc120614854"/>
      <w:bookmarkStart w:id="34837" w:name="_Toc120615329"/>
      <w:bookmarkStart w:id="34838" w:name="_Toc120622537"/>
      <w:bookmarkStart w:id="34839" w:name="_Toc120623043"/>
      <w:bookmarkStart w:id="34840" w:name="_Toc120623681"/>
      <w:bookmarkStart w:id="34841" w:name="_Toc120624218"/>
      <w:bookmarkStart w:id="34842" w:name="_Toc120624755"/>
      <w:bookmarkStart w:id="34843" w:name="_Toc120625292"/>
      <w:bookmarkStart w:id="34844" w:name="_Toc120625829"/>
      <w:bookmarkStart w:id="34845" w:name="_Toc120626376"/>
      <w:bookmarkStart w:id="34846" w:name="_Toc120626932"/>
      <w:bookmarkStart w:id="34847" w:name="_Toc120627497"/>
      <w:bookmarkStart w:id="34848" w:name="_Toc120628073"/>
      <w:bookmarkStart w:id="34849" w:name="_Toc120628658"/>
      <w:bookmarkStart w:id="34850" w:name="_Toc120629246"/>
      <w:bookmarkStart w:id="34851" w:name="_Toc120629866"/>
      <w:bookmarkStart w:id="34852" w:name="_Toc120631367"/>
      <w:bookmarkStart w:id="34853" w:name="_Toc120632018"/>
      <w:bookmarkStart w:id="34854" w:name="_Toc120632668"/>
      <w:bookmarkStart w:id="34855" w:name="_Toc120633318"/>
      <w:bookmarkStart w:id="34856" w:name="_Toc120633968"/>
      <w:bookmarkStart w:id="34857" w:name="_Toc120634619"/>
      <w:bookmarkStart w:id="34858" w:name="_Toc120635270"/>
      <w:bookmarkStart w:id="34859" w:name="_Toc121754394"/>
      <w:bookmarkStart w:id="34860" w:name="_Toc121755064"/>
      <w:bookmarkStart w:id="34861" w:name="_Toc129109013"/>
      <w:bookmarkStart w:id="34862" w:name="_Toc129109678"/>
      <w:bookmarkStart w:id="34863" w:name="_Toc129110366"/>
      <w:bookmarkStart w:id="34864" w:name="_Toc130389486"/>
      <w:bookmarkStart w:id="34865" w:name="_Toc130390559"/>
      <w:bookmarkStart w:id="34866" w:name="_Toc130391247"/>
      <w:bookmarkStart w:id="34867" w:name="_Toc131625011"/>
      <w:bookmarkStart w:id="34868" w:name="_Toc137476444"/>
      <w:bookmarkStart w:id="34869" w:name="_Toc138873099"/>
      <w:bookmarkStart w:id="34870" w:name="_Toc138874685"/>
      <w:bookmarkStart w:id="34871" w:name="_Toc145525284"/>
      <w:bookmarkStart w:id="34872" w:name="_Toc153560409"/>
      <w:bookmarkStart w:id="34873" w:name="_Toc161647709"/>
      <w:bookmarkStart w:id="34874" w:name="_Toc169533325"/>
      <w:bookmarkStart w:id="34875" w:name="_Toc171519928"/>
      <w:bookmarkStart w:id="34876" w:name="_Toc176539665"/>
      <w:bookmarkStart w:id="34877" w:name="_Toc192246977"/>
      <w:bookmarkStart w:id="34878" w:name="_Toc210482768"/>
      <w:r>
        <w:t>11</w:t>
      </w:r>
      <w:r w:rsidRPr="00931575">
        <w:t>.3.1.4</w:t>
      </w:r>
      <w:r w:rsidRPr="00931575">
        <w:tab/>
        <w:t>Method of test</w:t>
      </w:r>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p>
    <w:p w14:paraId="76878B35" w14:textId="77777777" w:rsidR="0050079C" w:rsidRPr="00931575" w:rsidRDefault="0050079C" w:rsidP="0050079C">
      <w:pPr>
        <w:pStyle w:val="Heading5"/>
      </w:pPr>
      <w:bookmarkStart w:id="34879" w:name="_Toc21102969"/>
      <w:bookmarkStart w:id="34880" w:name="_Toc29810818"/>
      <w:bookmarkStart w:id="34881" w:name="_Toc36636178"/>
      <w:bookmarkStart w:id="34882" w:name="_Toc37273124"/>
      <w:bookmarkStart w:id="34883" w:name="_Toc45886212"/>
      <w:bookmarkStart w:id="34884" w:name="_Toc53183291"/>
      <w:bookmarkStart w:id="34885" w:name="_Toc58916000"/>
      <w:bookmarkStart w:id="34886" w:name="_Toc58918181"/>
      <w:bookmarkStart w:id="34887" w:name="_Toc66694051"/>
      <w:bookmarkStart w:id="34888" w:name="_Toc74916036"/>
      <w:bookmarkStart w:id="34889" w:name="_Toc76114661"/>
      <w:bookmarkStart w:id="34890" w:name="_Toc76544547"/>
      <w:bookmarkStart w:id="34891" w:name="_Toc82536669"/>
      <w:bookmarkStart w:id="34892" w:name="_Toc89952962"/>
      <w:bookmarkStart w:id="34893" w:name="_Toc98766778"/>
      <w:bookmarkStart w:id="34894" w:name="_Toc99703141"/>
      <w:bookmarkStart w:id="34895" w:name="_Toc106206931"/>
      <w:bookmarkStart w:id="34896" w:name="_Toc120544980"/>
      <w:bookmarkStart w:id="34897" w:name="_Toc120545335"/>
      <w:bookmarkStart w:id="34898" w:name="_Toc120545951"/>
      <w:bookmarkStart w:id="34899" w:name="_Toc120606855"/>
      <w:bookmarkStart w:id="34900" w:name="_Toc120607209"/>
      <w:bookmarkStart w:id="34901" w:name="_Toc120607566"/>
      <w:bookmarkStart w:id="34902" w:name="_Toc120607929"/>
      <w:bookmarkStart w:id="34903" w:name="_Toc120608294"/>
      <w:bookmarkStart w:id="34904" w:name="_Toc120608674"/>
      <w:bookmarkStart w:id="34905" w:name="_Toc120609054"/>
      <w:bookmarkStart w:id="34906" w:name="_Toc120609445"/>
      <w:bookmarkStart w:id="34907" w:name="_Toc120609836"/>
      <w:bookmarkStart w:id="34908" w:name="_Toc120610237"/>
      <w:bookmarkStart w:id="34909" w:name="_Toc120610990"/>
      <w:bookmarkStart w:id="34910" w:name="_Toc120611399"/>
      <w:bookmarkStart w:id="34911" w:name="_Toc120611817"/>
      <w:bookmarkStart w:id="34912" w:name="_Toc120612237"/>
      <w:bookmarkStart w:id="34913" w:name="_Toc120612664"/>
      <w:bookmarkStart w:id="34914" w:name="_Toc120613093"/>
      <w:bookmarkStart w:id="34915" w:name="_Toc120613523"/>
      <w:bookmarkStart w:id="34916" w:name="_Toc120613953"/>
      <w:bookmarkStart w:id="34917" w:name="_Toc120614396"/>
      <w:bookmarkStart w:id="34918" w:name="_Toc120614855"/>
      <w:bookmarkStart w:id="34919" w:name="_Toc120615330"/>
      <w:bookmarkStart w:id="34920" w:name="_Toc120622538"/>
      <w:bookmarkStart w:id="34921" w:name="_Toc120623044"/>
      <w:bookmarkStart w:id="34922" w:name="_Toc120623682"/>
      <w:bookmarkStart w:id="34923" w:name="_Toc120624219"/>
      <w:bookmarkStart w:id="34924" w:name="_Toc120624756"/>
      <w:bookmarkStart w:id="34925" w:name="_Toc120625293"/>
      <w:bookmarkStart w:id="34926" w:name="_Toc120625830"/>
      <w:bookmarkStart w:id="34927" w:name="_Toc120626377"/>
      <w:bookmarkStart w:id="34928" w:name="_Toc120626933"/>
      <w:bookmarkStart w:id="34929" w:name="_Toc120627498"/>
      <w:bookmarkStart w:id="34930" w:name="_Toc120628074"/>
      <w:bookmarkStart w:id="34931" w:name="_Toc120628659"/>
      <w:bookmarkStart w:id="34932" w:name="_Toc120629247"/>
      <w:bookmarkStart w:id="34933" w:name="_Toc120629867"/>
      <w:bookmarkStart w:id="34934" w:name="_Toc120631368"/>
      <w:bookmarkStart w:id="34935" w:name="_Toc120632019"/>
      <w:bookmarkStart w:id="34936" w:name="_Toc120632669"/>
      <w:bookmarkStart w:id="34937" w:name="_Toc120633319"/>
      <w:bookmarkStart w:id="34938" w:name="_Toc120633969"/>
      <w:bookmarkStart w:id="34939" w:name="_Toc120634620"/>
      <w:bookmarkStart w:id="34940" w:name="_Toc120635271"/>
      <w:bookmarkStart w:id="34941" w:name="_Toc121754395"/>
      <w:bookmarkStart w:id="34942" w:name="_Toc121755065"/>
      <w:bookmarkStart w:id="34943" w:name="_Toc129109014"/>
      <w:bookmarkStart w:id="34944" w:name="_Toc129109679"/>
      <w:bookmarkStart w:id="34945" w:name="_Toc129110367"/>
      <w:bookmarkStart w:id="34946" w:name="_Toc130389487"/>
      <w:bookmarkStart w:id="34947" w:name="_Toc130390560"/>
      <w:bookmarkStart w:id="34948" w:name="_Toc130391248"/>
      <w:bookmarkStart w:id="34949" w:name="_Toc131625012"/>
      <w:bookmarkStart w:id="34950" w:name="_Toc137476445"/>
      <w:bookmarkStart w:id="34951" w:name="_Toc138873100"/>
      <w:bookmarkStart w:id="34952" w:name="_Toc138874686"/>
      <w:bookmarkStart w:id="34953" w:name="_Toc145525285"/>
      <w:bookmarkStart w:id="34954" w:name="_Toc153560410"/>
      <w:bookmarkStart w:id="34955" w:name="_Toc161647710"/>
      <w:bookmarkStart w:id="34956" w:name="_Toc169533326"/>
      <w:bookmarkStart w:id="34957" w:name="_Toc171519929"/>
      <w:bookmarkStart w:id="34958" w:name="_Toc176539666"/>
      <w:bookmarkStart w:id="34959" w:name="_Toc192246978"/>
      <w:bookmarkStart w:id="34960" w:name="_Toc210482769"/>
      <w:r>
        <w:t>11</w:t>
      </w:r>
      <w:r w:rsidRPr="00931575">
        <w:t>.3.1.4.1</w:t>
      </w:r>
      <w:r w:rsidRPr="00931575">
        <w:tab/>
        <w:t>Initial conditions</w:t>
      </w:r>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6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62" w:name="_Toc29810819"/>
      <w:bookmarkStart w:id="34963" w:name="_Toc36636179"/>
      <w:bookmarkStart w:id="34964" w:name="_Toc37273125"/>
      <w:bookmarkStart w:id="34965" w:name="_Toc45886213"/>
      <w:bookmarkStart w:id="34966" w:name="_Toc53183292"/>
      <w:bookmarkStart w:id="34967" w:name="_Toc58916001"/>
      <w:bookmarkStart w:id="34968" w:name="_Toc58918182"/>
      <w:bookmarkStart w:id="34969" w:name="_Toc66694052"/>
      <w:bookmarkStart w:id="34970" w:name="_Toc74916037"/>
      <w:bookmarkStart w:id="34971" w:name="_Toc76114662"/>
      <w:bookmarkStart w:id="34972" w:name="_Toc76544548"/>
      <w:bookmarkStart w:id="34973" w:name="_Toc82536670"/>
      <w:bookmarkStart w:id="34974" w:name="_Toc89952963"/>
      <w:bookmarkStart w:id="34975" w:name="_Toc98766779"/>
      <w:bookmarkStart w:id="34976" w:name="_Toc99703142"/>
      <w:bookmarkStart w:id="34977" w:name="_Toc106206932"/>
      <w:bookmarkStart w:id="34978" w:name="_Toc120544981"/>
      <w:bookmarkStart w:id="34979" w:name="_Toc120545336"/>
      <w:bookmarkStart w:id="34980" w:name="_Toc120545952"/>
      <w:bookmarkStart w:id="34981" w:name="_Toc120606856"/>
      <w:bookmarkStart w:id="34982" w:name="_Toc120607210"/>
      <w:bookmarkStart w:id="34983" w:name="_Toc120607567"/>
      <w:bookmarkStart w:id="34984" w:name="_Toc120607930"/>
      <w:bookmarkStart w:id="34985" w:name="_Toc120608295"/>
      <w:bookmarkStart w:id="34986" w:name="_Toc120608675"/>
      <w:bookmarkStart w:id="34987" w:name="_Toc120609055"/>
      <w:bookmarkStart w:id="34988" w:name="_Toc120609446"/>
      <w:bookmarkStart w:id="34989" w:name="_Toc120609837"/>
      <w:bookmarkStart w:id="34990" w:name="_Toc120610238"/>
      <w:bookmarkStart w:id="34991" w:name="_Toc120610991"/>
      <w:bookmarkStart w:id="34992" w:name="_Toc120611400"/>
      <w:bookmarkStart w:id="34993" w:name="_Toc120611818"/>
      <w:bookmarkStart w:id="34994" w:name="_Toc120612238"/>
      <w:bookmarkStart w:id="34995" w:name="_Toc120612665"/>
      <w:bookmarkStart w:id="34996" w:name="_Toc120613094"/>
      <w:bookmarkStart w:id="34997" w:name="_Toc120613524"/>
      <w:bookmarkStart w:id="34998" w:name="_Toc120613954"/>
      <w:bookmarkStart w:id="34999" w:name="_Toc120614397"/>
      <w:bookmarkStart w:id="35000" w:name="_Toc120614856"/>
      <w:bookmarkStart w:id="35001" w:name="_Toc120615331"/>
      <w:bookmarkStart w:id="35002" w:name="_Toc120622539"/>
      <w:bookmarkStart w:id="35003" w:name="_Toc120623045"/>
      <w:bookmarkStart w:id="35004" w:name="_Toc120623683"/>
      <w:bookmarkStart w:id="35005" w:name="_Toc120624220"/>
      <w:bookmarkStart w:id="35006" w:name="_Toc120624757"/>
      <w:bookmarkStart w:id="35007" w:name="_Toc120625294"/>
      <w:bookmarkStart w:id="35008" w:name="_Toc120625831"/>
      <w:bookmarkStart w:id="35009" w:name="_Toc120626378"/>
      <w:bookmarkStart w:id="35010" w:name="_Toc120626934"/>
      <w:bookmarkStart w:id="35011" w:name="_Toc120627499"/>
      <w:bookmarkStart w:id="35012" w:name="_Toc120628075"/>
      <w:bookmarkStart w:id="35013" w:name="_Toc120628660"/>
      <w:bookmarkStart w:id="35014" w:name="_Toc120629248"/>
      <w:bookmarkStart w:id="35015" w:name="_Toc120629868"/>
      <w:bookmarkStart w:id="35016" w:name="_Toc120631369"/>
      <w:bookmarkStart w:id="35017" w:name="_Toc120632020"/>
      <w:bookmarkStart w:id="35018" w:name="_Toc120632670"/>
      <w:bookmarkStart w:id="35019" w:name="_Toc120633320"/>
      <w:bookmarkStart w:id="35020" w:name="_Toc120633970"/>
      <w:bookmarkStart w:id="35021" w:name="_Toc120634621"/>
      <w:bookmarkStart w:id="35022" w:name="_Toc120635272"/>
      <w:bookmarkStart w:id="35023" w:name="_Toc121754396"/>
      <w:bookmarkStart w:id="35024" w:name="_Toc121755066"/>
      <w:bookmarkStart w:id="35025" w:name="_Toc129109015"/>
      <w:bookmarkStart w:id="35026" w:name="_Toc129109680"/>
      <w:bookmarkStart w:id="35027" w:name="_Toc129110368"/>
      <w:bookmarkStart w:id="35028" w:name="_Toc130389488"/>
      <w:bookmarkStart w:id="35029" w:name="_Toc130390561"/>
      <w:bookmarkStart w:id="35030" w:name="_Toc130391249"/>
      <w:bookmarkStart w:id="35031" w:name="_Toc131625013"/>
      <w:bookmarkStart w:id="35032" w:name="_Toc137476446"/>
      <w:bookmarkStart w:id="35033" w:name="_Toc138873101"/>
      <w:bookmarkStart w:id="35034" w:name="_Toc138874687"/>
      <w:bookmarkStart w:id="35035" w:name="_Toc145525286"/>
      <w:bookmarkStart w:id="35036" w:name="_Toc153560411"/>
      <w:bookmarkStart w:id="35037" w:name="_Toc161647711"/>
      <w:bookmarkStart w:id="35038" w:name="_Toc169533327"/>
      <w:bookmarkStart w:id="35039" w:name="_Toc171519930"/>
      <w:bookmarkStart w:id="35040" w:name="_Toc176539667"/>
      <w:bookmarkStart w:id="35041" w:name="_Toc192246979"/>
      <w:bookmarkStart w:id="35042" w:name="_Toc210482770"/>
      <w:r>
        <w:t>11</w:t>
      </w:r>
      <w:r w:rsidRPr="00931575">
        <w:t>.3.1.4.2</w:t>
      </w:r>
      <w:r w:rsidRPr="00931575">
        <w:tab/>
        <w:t>Procedure</w:t>
      </w:r>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5043"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43"/>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8pt" o:ole="" fillcolor="window">
            <v:imagedata r:id="rId40" o:title=""/>
          </v:shape>
          <o:OLEObject Type="Embed" ProgID="Word.Picture.8" ShapeID="_x0000_i1051" DrawAspect="Content" ObjectID="_1821095092"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44" w:name="_Toc21102971"/>
      <w:bookmarkStart w:id="35045" w:name="_Toc29810820"/>
      <w:bookmarkStart w:id="35046" w:name="_Toc36636180"/>
      <w:bookmarkStart w:id="35047" w:name="_Toc37273126"/>
      <w:bookmarkStart w:id="35048" w:name="_Toc45886214"/>
      <w:bookmarkStart w:id="35049" w:name="_Toc53183293"/>
      <w:bookmarkStart w:id="35050" w:name="_Toc58916002"/>
      <w:bookmarkStart w:id="35051" w:name="_Toc58918183"/>
      <w:bookmarkStart w:id="35052" w:name="_Toc66694053"/>
      <w:bookmarkStart w:id="35053" w:name="_Toc74916038"/>
      <w:bookmarkStart w:id="35054" w:name="_Toc76114663"/>
      <w:bookmarkStart w:id="35055" w:name="_Toc76544549"/>
      <w:bookmarkStart w:id="35056" w:name="_Toc82536671"/>
      <w:bookmarkStart w:id="35057" w:name="_Toc89952964"/>
      <w:bookmarkStart w:id="35058" w:name="_Toc98766780"/>
      <w:bookmarkStart w:id="35059" w:name="_Toc99703143"/>
      <w:bookmarkStart w:id="35060" w:name="_Toc106206933"/>
      <w:bookmarkStart w:id="35061" w:name="_Toc120544982"/>
      <w:bookmarkStart w:id="35062" w:name="_Toc120545337"/>
      <w:bookmarkStart w:id="35063" w:name="_Toc120545953"/>
      <w:bookmarkStart w:id="35064" w:name="_Toc120606857"/>
      <w:bookmarkStart w:id="35065" w:name="_Toc120607211"/>
      <w:bookmarkStart w:id="35066" w:name="_Toc120607568"/>
      <w:bookmarkStart w:id="35067" w:name="_Toc120607931"/>
      <w:bookmarkStart w:id="35068" w:name="_Toc120608296"/>
      <w:bookmarkStart w:id="35069" w:name="_Toc120608676"/>
      <w:bookmarkStart w:id="35070" w:name="_Toc120609056"/>
      <w:bookmarkStart w:id="35071" w:name="_Toc120609447"/>
      <w:bookmarkStart w:id="35072" w:name="_Toc120609838"/>
      <w:bookmarkStart w:id="35073" w:name="_Toc120610239"/>
      <w:bookmarkStart w:id="35074" w:name="_Toc120610992"/>
      <w:bookmarkStart w:id="35075" w:name="_Toc120611401"/>
      <w:bookmarkStart w:id="35076" w:name="_Toc120611819"/>
      <w:bookmarkStart w:id="35077" w:name="_Toc120612239"/>
      <w:bookmarkStart w:id="35078" w:name="_Toc120612666"/>
      <w:bookmarkStart w:id="35079" w:name="_Toc120613095"/>
      <w:bookmarkStart w:id="35080" w:name="_Toc120613525"/>
      <w:bookmarkStart w:id="35081" w:name="_Toc120613955"/>
      <w:bookmarkStart w:id="35082" w:name="_Toc120614398"/>
      <w:bookmarkStart w:id="35083" w:name="_Toc120614857"/>
      <w:bookmarkStart w:id="35084" w:name="_Toc120615332"/>
      <w:bookmarkStart w:id="35085" w:name="_Toc120622540"/>
      <w:bookmarkStart w:id="35086" w:name="_Toc120623046"/>
      <w:bookmarkStart w:id="35087" w:name="_Toc120623684"/>
      <w:bookmarkStart w:id="35088" w:name="_Toc120624221"/>
      <w:bookmarkStart w:id="35089" w:name="_Toc120624758"/>
      <w:bookmarkStart w:id="35090" w:name="_Toc120625295"/>
      <w:bookmarkStart w:id="35091" w:name="_Toc120625832"/>
      <w:bookmarkStart w:id="35092" w:name="_Toc120626379"/>
      <w:bookmarkStart w:id="35093" w:name="_Toc120626935"/>
      <w:bookmarkStart w:id="35094" w:name="_Toc120627500"/>
      <w:bookmarkStart w:id="35095" w:name="_Toc120628076"/>
      <w:bookmarkStart w:id="35096" w:name="_Toc120628661"/>
      <w:bookmarkStart w:id="35097" w:name="_Toc120629249"/>
      <w:bookmarkStart w:id="35098" w:name="_Toc120629869"/>
      <w:bookmarkStart w:id="35099" w:name="_Toc120631370"/>
      <w:bookmarkStart w:id="35100" w:name="_Toc120632021"/>
      <w:bookmarkStart w:id="35101" w:name="_Toc120632671"/>
      <w:bookmarkStart w:id="35102" w:name="_Toc120633321"/>
      <w:bookmarkStart w:id="35103" w:name="_Toc120633971"/>
      <w:bookmarkStart w:id="35104" w:name="_Toc120634622"/>
      <w:bookmarkStart w:id="35105" w:name="_Toc120635273"/>
      <w:bookmarkStart w:id="35106" w:name="_Toc121754397"/>
      <w:bookmarkStart w:id="35107" w:name="_Toc121755067"/>
      <w:bookmarkStart w:id="35108" w:name="_Toc129109016"/>
      <w:bookmarkStart w:id="35109" w:name="_Toc129109681"/>
      <w:bookmarkStart w:id="35110" w:name="_Toc129110369"/>
      <w:bookmarkStart w:id="35111" w:name="_Toc130389489"/>
      <w:bookmarkStart w:id="35112" w:name="_Toc130390562"/>
      <w:bookmarkStart w:id="35113" w:name="_Toc130391250"/>
      <w:bookmarkStart w:id="35114" w:name="_Toc131625014"/>
      <w:bookmarkStart w:id="35115" w:name="_Toc137476447"/>
      <w:bookmarkStart w:id="35116" w:name="_Toc138873102"/>
      <w:bookmarkStart w:id="35117" w:name="_Toc138874688"/>
      <w:bookmarkStart w:id="35118" w:name="_Toc145525287"/>
      <w:bookmarkStart w:id="35119" w:name="_Toc153560412"/>
      <w:bookmarkStart w:id="35120" w:name="_Toc161647712"/>
      <w:bookmarkStart w:id="35121" w:name="_Toc169533328"/>
      <w:bookmarkStart w:id="35122" w:name="_Toc171519931"/>
      <w:bookmarkStart w:id="35123" w:name="_Toc176539668"/>
      <w:bookmarkStart w:id="35124" w:name="_Toc192246980"/>
      <w:bookmarkStart w:id="35125" w:name="_Toc210482771"/>
      <w:r>
        <w:t>11</w:t>
      </w:r>
      <w:r w:rsidRPr="00931575">
        <w:t>.3.1.5</w:t>
      </w:r>
      <w:r w:rsidRPr="00931575">
        <w:tab/>
        <w:t>Test Requirement</w:t>
      </w:r>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p>
    <w:p w14:paraId="193153C7" w14:textId="77777777" w:rsidR="0050079C" w:rsidRPr="00931575" w:rsidRDefault="0050079C" w:rsidP="0050079C">
      <w:pPr>
        <w:pStyle w:val="Heading5"/>
        <w:rPr>
          <w:i/>
          <w:iCs/>
          <w:lang w:eastAsia="zh-CN"/>
        </w:rPr>
      </w:pPr>
      <w:bookmarkStart w:id="35126" w:name="_Toc21102972"/>
      <w:bookmarkStart w:id="35127" w:name="_Toc29810821"/>
      <w:bookmarkStart w:id="35128" w:name="_Toc36636181"/>
      <w:bookmarkStart w:id="35129" w:name="_Toc37273127"/>
      <w:bookmarkStart w:id="35130" w:name="_Toc45886215"/>
      <w:bookmarkStart w:id="35131" w:name="_Toc53183294"/>
      <w:bookmarkStart w:id="35132" w:name="_Toc58916003"/>
      <w:bookmarkStart w:id="35133" w:name="_Toc58918184"/>
      <w:bookmarkStart w:id="35134" w:name="_Toc66694054"/>
      <w:bookmarkStart w:id="35135" w:name="_Toc74916039"/>
      <w:bookmarkStart w:id="35136" w:name="_Toc76114664"/>
      <w:bookmarkStart w:id="35137" w:name="_Toc76544550"/>
      <w:bookmarkStart w:id="35138" w:name="_Toc82536672"/>
      <w:bookmarkStart w:id="35139" w:name="_Toc89952965"/>
      <w:bookmarkStart w:id="35140" w:name="_Toc98766781"/>
      <w:bookmarkStart w:id="35141" w:name="_Toc99703144"/>
      <w:bookmarkStart w:id="35142" w:name="_Toc106206934"/>
      <w:bookmarkStart w:id="35143" w:name="_Toc120544983"/>
      <w:bookmarkStart w:id="35144" w:name="_Toc120545338"/>
      <w:bookmarkStart w:id="35145" w:name="_Toc120545954"/>
      <w:bookmarkStart w:id="35146" w:name="_Toc120606858"/>
      <w:bookmarkStart w:id="35147" w:name="_Toc120607212"/>
      <w:bookmarkStart w:id="35148" w:name="_Toc120607569"/>
      <w:bookmarkStart w:id="35149" w:name="_Toc120607932"/>
      <w:bookmarkStart w:id="35150" w:name="_Toc120608297"/>
      <w:bookmarkStart w:id="35151" w:name="_Toc120608677"/>
      <w:bookmarkStart w:id="35152" w:name="_Toc120609057"/>
      <w:bookmarkStart w:id="35153" w:name="_Toc120609448"/>
      <w:bookmarkStart w:id="35154" w:name="_Toc120609839"/>
      <w:bookmarkStart w:id="35155" w:name="_Toc120610240"/>
      <w:bookmarkStart w:id="35156" w:name="_Toc120610993"/>
      <w:bookmarkStart w:id="35157" w:name="_Toc120611402"/>
      <w:bookmarkStart w:id="35158" w:name="_Toc120611820"/>
      <w:bookmarkStart w:id="35159" w:name="_Toc120612240"/>
      <w:bookmarkStart w:id="35160" w:name="_Toc120612667"/>
      <w:bookmarkStart w:id="35161" w:name="_Toc120613096"/>
      <w:bookmarkStart w:id="35162" w:name="_Toc120613526"/>
      <w:bookmarkStart w:id="35163" w:name="_Toc120613956"/>
      <w:bookmarkStart w:id="35164" w:name="_Toc120614399"/>
      <w:bookmarkStart w:id="35165" w:name="_Toc120614858"/>
      <w:bookmarkStart w:id="35166" w:name="_Toc120615333"/>
      <w:bookmarkStart w:id="35167" w:name="_Toc120622541"/>
      <w:bookmarkStart w:id="35168" w:name="_Toc120623047"/>
      <w:bookmarkStart w:id="35169" w:name="_Toc120623685"/>
      <w:bookmarkStart w:id="35170" w:name="_Toc120624222"/>
      <w:bookmarkStart w:id="35171" w:name="_Toc120624759"/>
      <w:bookmarkStart w:id="35172" w:name="_Toc120625296"/>
      <w:bookmarkStart w:id="35173" w:name="_Toc120625833"/>
      <w:bookmarkStart w:id="35174" w:name="_Toc120626380"/>
      <w:bookmarkStart w:id="35175" w:name="_Toc120626936"/>
      <w:bookmarkStart w:id="35176" w:name="_Toc120627501"/>
      <w:bookmarkStart w:id="35177" w:name="_Toc120628077"/>
      <w:bookmarkStart w:id="35178" w:name="_Toc120628662"/>
      <w:bookmarkStart w:id="35179" w:name="_Toc120629250"/>
      <w:bookmarkStart w:id="35180" w:name="_Toc120629870"/>
      <w:bookmarkStart w:id="35181" w:name="_Toc120631371"/>
      <w:bookmarkStart w:id="35182" w:name="_Toc120632022"/>
      <w:bookmarkStart w:id="35183" w:name="_Toc120632672"/>
      <w:bookmarkStart w:id="35184" w:name="_Toc120633322"/>
      <w:bookmarkStart w:id="35185" w:name="_Toc120633972"/>
      <w:bookmarkStart w:id="35186" w:name="_Toc120634623"/>
      <w:bookmarkStart w:id="35187" w:name="_Toc120635274"/>
      <w:bookmarkStart w:id="35188" w:name="_Toc121754398"/>
      <w:bookmarkStart w:id="35189" w:name="_Toc121755068"/>
      <w:bookmarkStart w:id="35190" w:name="_Toc129109017"/>
      <w:bookmarkStart w:id="35191" w:name="_Toc129109682"/>
      <w:bookmarkStart w:id="35192" w:name="_Toc129110370"/>
      <w:bookmarkStart w:id="35193" w:name="_Toc130389490"/>
      <w:bookmarkStart w:id="35194" w:name="_Toc130390563"/>
      <w:bookmarkStart w:id="35195" w:name="_Toc130391251"/>
      <w:bookmarkStart w:id="35196" w:name="_Toc131625015"/>
      <w:bookmarkStart w:id="35197" w:name="_Toc137476448"/>
      <w:bookmarkStart w:id="35198" w:name="_Toc138873103"/>
      <w:bookmarkStart w:id="35199" w:name="_Toc138874689"/>
      <w:bookmarkStart w:id="35200" w:name="_Toc145525288"/>
      <w:bookmarkStart w:id="35201" w:name="_Toc153560413"/>
      <w:bookmarkStart w:id="35202" w:name="_Toc161647713"/>
      <w:bookmarkStart w:id="35203" w:name="_Toc169533329"/>
      <w:bookmarkStart w:id="35204" w:name="_Toc171519932"/>
      <w:bookmarkStart w:id="35205" w:name="_Toc176539669"/>
      <w:bookmarkStart w:id="35206" w:name="_Toc192246981"/>
      <w:bookmarkStart w:id="35207"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08" w:name="_Toc169533330"/>
      <w:bookmarkStart w:id="35209" w:name="_Toc171519933"/>
      <w:bookmarkStart w:id="35210" w:name="_Toc176539670"/>
      <w:bookmarkStart w:id="35211" w:name="_Toc192246982"/>
      <w:bookmarkStart w:id="35212" w:name="_Toc21048277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08"/>
      <w:bookmarkEnd w:id="35209"/>
      <w:bookmarkEnd w:id="35210"/>
      <w:bookmarkEnd w:id="35211"/>
      <w:bookmarkEnd w:id="35212"/>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13" w:name="_Toc21102974"/>
      <w:bookmarkStart w:id="35214" w:name="_Toc29810823"/>
      <w:bookmarkStart w:id="35215" w:name="_Toc36636183"/>
      <w:bookmarkStart w:id="35216" w:name="_Toc37273129"/>
      <w:bookmarkStart w:id="35217" w:name="_Toc45886217"/>
      <w:bookmarkStart w:id="35218" w:name="_Toc53183296"/>
      <w:bookmarkStart w:id="35219" w:name="_Toc58916005"/>
      <w:bookmarkStart w:id="35220" w:name="_Toc58918186"/>
      <w:bookmarkStart w:id="35221" w:name="_Toc66694056"/>
      <w:bookmarkStart w:id="35222" w:name="_Toc74916041"/>
      <w:bookmarkStart w:id="35223" w:name="_Toc76114666"/>
      <w:bookmarkStart w:id="35224" w:name="_Toc76544552"/>
      <w:bookmarkStart w:id="35225" w:name="_Toc82536674"/>
      <w:bookmarkStart w:id="35226" w:name="_Toc89952967"/>
      <w:bookmarkStart w:id="35227" w:name="_Toc98766783"/>
      <w:bookmarkStart w:id="35228" w:name="_Toc99703146"/>
      <w:bookmarkStart w:id="35229" w:name="_Toc106206936"/>
      <w:bookmarkStart w:id="35230" w:name="_Toc120544984"/>
      <w:bookmarkStart w:id="35231" w:name="_Toc120545339"/>
      <w:bookmarkStart w:id="35232" w:name="_Toc120545955"/>
      <w:bookmarkStart w:id="35233" w:name="_Toc120606859"/>
      <w:bookmarkStart w:id="35234" w:name="_Toc120607213"/>
      <w:bookmarkStart w:id="35235" w:name="_Toc120607570"/>
      <w:bookmarkStart w:id="35236" w:name="_Toc120607933"/>
      <w:bookmarkStart w:id="35237" w:name="_Toc120608298"/>
      <w:bookmarkStart w:id="35238" w:name="_Toc120608678"/>
      <w:bookmarkStart w:id="35239" w:name="_Toc120609058"/>
      <w:bookmarkStart w:id="35240" w:name="_Toc120609449"/>
      <w:bookmarkStart w:id="35241" w:name="_Toc120609840"/>
      <w:bookmarkStart w:id="35242" w:name="_Toc120610241"/>
      <w:bookmarkStart w:id="35243" w:name="_Toc120610994"/>
      <w:bookmarkStart w:id="35244" w:name="_Toc120611403"/>
      <w:bookmarkStart w:id="35245" w:name="_Toc120611821"/>
      <w:bookmarkStart w:id="35246" w:name="_Toc120612241"/>
      <w:bookmarkStart w:id="35247" w:name="_Toc120612668"/>
      <w:bookmarkStart w:id="35248" w:name="_Toc120613097"/>
      <w:bookmarkStart w:id="35249" w:name="_Toc120613527"/>
      <w:bookmarkStart w:id="35250" w:name="_Toc120613957"/>
      <w:bookmarkStart w:id="35251" w:name="_Toc120614400"/>
      <w:bookmarkStart w:id="35252" w:name="_Toc120614859"/>
      <w:bookmarkStart w:id="35253" w:name="_Toc120615334"/>
      <w:bookmarkStart w:id="35254" w:name="_Toc120622542"/>
      <w:bookmarkStart w:id="35255" w:name="_Toc120623048"/>
      <w:bookmarkStart w:id="35256" w:name="_Toc120623686"/>
      <w:bookmarkStart w:id="35257" w:name="_Toc120624223"/>
      <w:bookmarkStart w:id="35258" w:name="_Toc120624760"/>
      <w:bookmarkStart w:id="35259" w:name="_Toc120625297"/>
      <w:bookmarkStart w:id="35260" w:name="_Toc120625834"/>
      <w:bookmarkStart w:id="35261" w:name="_Toc120626381"/>
      <w:bookmarkStart w:id="35262" w:name="_Toc120626937"/>
      <w:bookmarkStart w:id="35263" w:name="_Toc120627502"/>
      <w:bookmarkStart w:id="35264" w:name="_Toc120628078"/>
      <w:bookmarkStart w:id="35265" w:name="_Toc120628663"/>
      <w:bookmarkStart w:id="35266" w:name="_Toc120629251"/>
      <w:bookmarkStart w:id="35267" w:name="_Toc120629871"/>
      <w:bookmarkStart w:id="35268" w:name="_Toc120631372"/>
      <w:bookmarkStart w:id="35269" w:name="_Toc120632023"/>
      <w:bookmarkStart w:id="35270" w:name="_Toc120632673"/>
      <w:bookmarkStart w:id="35271" w:name="_Toc120633323"/>
      <w:bookmarkStart w:id="35272" w:name="_Toc120633973"/>
      <w:bookmarkStart w:id="35273" w:name="_Toc120634624"/>
      <w:bookmarkStart w:id="35274" w:name="_Toc120635275"/>
      <w:bookmarkStart w:id="35275" w:name="_Toc121754399"/>
      <w:bookmarkStart w:id="35276" w:name="_Toc121755069"/>
      <w:bookmarkStart w:id="35277" w:name="_Toc129109018"/>
      <w:bookmarkStart w:id="35278" w:name="_Toc129109683"/>
      <w:bookmarkStart w:id="35279" w:name="_Toc129110371"/>
      <w:bookmarkStart w:id="35280" w:name="_Toc130389491"/>
      <w:bookmarkStart w:id="35281" w:name="_Toc130390564"/>
      <w:bookmarkStart w:id="35282" w:name="_Toc130391252"/>
      <w:bookmarkStart w:id="35283" w:name="_Toc131625016"/>
      <w:bookmarkStart w:id="35284" w:name="_Toc137476449"/>
      <w:bookmarkStart w:id="35285" w:name="_Toc138873104"/>
      <w:bookmarkStart w:id="35286" w:name="_Toc138874690"/>
      <w:bookmarkStart w:id="35287" w:name="_Toc145525289"/>
      <w:bookmarkStart w:id="35288" w:name="_Toc153560414"/>
      <w:bookmarkStart w:id="35289" w:name="_Toc161647714"/>
      <w:bookmarkStart w:id="35290" w:name="_Toc169533331"/>
      <w:bookmarkStart w:id="35291" w:name="_Toc171519934"/>
      <w:bookmarkStart w:id="35292" w:name="_Toc176539671"/>
      <w:bookmarkStart w:id="35293" w:name="_Toc192246983"/>
      <w:bookmarkStart w:id="35294" w:name="_Toc210482774"/>
      <w:r>
        <w:rPr>
          <w:lang w:val="en-US"/>
        </w:rPr>
        <w:t>11</w:t>
      </w:r>
      <w:r w:rsidRPr="00931575">
        <w:rPr>
          <w:lang w:val="en-US"/>
        </w:rPr>
        <w:t>.3.2</w:t>
      </w:r>
      <w:r w:rsidRPr="00931575">
        <w:tab/>
      </w:r>
      <w:r w:rsidRPr="00931575">
        <w:rPr>
          <w:lang w:val="en-US"/>
        </w:rPr>
        <w:t>Performance requirements for PUCCH format 1</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p>
    <w:p w14:paraId="324666E0" w14:textId="77777777" w:rsidR="0050079C" w:rsidRPr="00931575" w:rsidRDefault="0050079C" w:rsidP="0050079C">
      <w:pPr>
        <w:pStyle w:val="Heading4"/>
        <w:rPr>
          <w:lang w:val="en-US"/>
        </w:rPr>
      </w:pPr>
      <w:bookmarkStart w:id="35295" w:name="_Toc21102975"/>
      <w:bookmarkStart w:id="35296" w:name="_Toc29810824"/>
      <w:bookmarkStart w:id="35297" w:name="_Toc36636184"/>
      <w:bookmarkStart w:id="35298" w:name="_Toc37273130"/>
      <w:bookmarkStart w:id="35299" w:name="_Toc45886218"/>
      <w:bookmarkStart w:id="35300" w:name="_Toc53183297"/>
      <w:bookmarkStart w:id="35301" w:name="_Toc58916006"/>
      <w:bookmarkStart w:id="35302" w:name="_Toc58918187"/>
      <w:bookmarkStart w:id="35303" w:name="_Toc66694057"/>
      <w:bookmarkStart w:id="35304" w:name="_Toc74916042"/>
      <w:bookmarkStart w:id="35305" w:name="_Toc76114667"/>
      <w:bookmarkStart w:id="35306" w:name="_Toc76544553"/>
      <w:bookmarkStart w:id="35307" w:name="_Toc82536675"/>
      <w:bookmarkStart w:id="35308" w:name="_Toc89952968"/>
      <w:bookmarkStart w:id="35309" w:name="_Toc98766784"/>
      <w:bookmarkStart w:id="35310" w:name="_Toc99703147"/>
      <w:bookmarkStart w:id="35311" w:name="_Toc106206937"/>
      <w:bookmarkStart w:id="35312" w:name="_Toc120544985"/>
      <w:bookmarkStart w:id="35313" w:name="_Toc120545340"/>
      <w:bookmarkStart w:id="35314" w:name="_Toc120545956"/>
      <w:bookmarkStart w:id="35315" w:name="_Toc120606860"/>
      <w:bookmarkStart w:id="35316" w:name="_Toc120607214"/>
      <w:bookmarkStart w:id="35317" w:name="_Toc120607571"/>
      <w:bookmarkStart w:id="35318" w:name="_Toc120607934"/>
      <w:bookmarkStart w:id="35319" w:name="_Toc120608299"/>
      <w:bookmarkStart w:id="35320" w:name="_Toc120608679"/>
      <w:bookmarkStart w:id="35321" w:name="_Toc120609059"/>
      <w:bookmarkStart w:id="35322" w:name="_Toc120609450"/>
      <w:bookmarkStart w:id="35323" w:name="_Toc120609841"/>
      <w:bookmarkStart w:id="35324" w:name="_Toc120610242"/>
      <w:bookmarkStart w:id="35325" w:name="_Toc120610995"/>
      <w:bookmarkStart w:id="35326" w:name="_Toc120611404"/>
      <w:bookmarkStart w:id="35327" w:name="_Toc120611822"/>
      <w:bookmarkStart w:id="35328" w:name="_Toc120612242"/>
      <w:bookmarkStart w:id="35329" w:name="_Toc120612669"/>
      <w:bookmarkStart w:id="35330" w:name="_Toc120613098"/>
      <w:bookmarkStart w:id="35331" w:name="_Toc120613528"/>
      <w:bookmarkStart w:id="35332" w:name="_Toc120613958"/>
      <w:bookmarkStart w:id="35333" w:name="_Toc120614401"/>
      <w:bookmarkStart w:id="35334" w:name="_Toc120614860"/>
      <w:bookmarkStart w:id="35335" w:name="_Toc120615335"/>
      <w:bookmarkStart w:id="35336" w:name="_Toc120622543"/>
      <w:bookmarkStart w:id="35337" w:name="_Toc120623049"/>
      <w:bookmarkStart w:id="35338" w:name="_Toc120623687"/>
      <w:bookmarkStart w:id="35339" w:name="_Toc120624224"/>
      <w:bookmarkStart w:id="35340" w:name="_Toc120624761"/>
      <w:bookmarkStart w:id="35341" w:name="_Toc120625298"/>
      <w:bookmarkStart w:id="35342" w:name="_Toc120625835"/>
      <w:bookmarkStart w:id="35343" w:name="_Toc120626382"/>
      <w:bookmarkStart w:id="35344" w:name="_Toc120626938"/>
      <w:bookmarkStart w:id="35345" w:name="_Toc120627503"/>
      <w:bookmarkStart w:id="35346" w:name="_Toc120628079"/>
      <w:bookmarkStart w:id="35347" w:name="_Toc120628664"/>
      <w:bookmarkStart w:id="35348" w:name="_Toc120629252"/>
      <w:bookmarkStart w:id="35349" w:name="_Toc120629872"/>
      <w:bookmarkStart w:id="35350" w:name="_Toc120631373"/>
      <w:bookmarkStart w:id="35351" w:name="_Toc120632024"/>
      <w:bookmarkStart w:id="35352" w:name="_Toc120632674"/>
      <w:bookmarkStart w:id="35353" w:name="_Toc120633324"/>
      <w:bookmarkStart w:id="35354" w:name="_Toc120633974"/>
      <w:bookmarkStart w:id="35355" w:name="_Toc120634625"/>
      <w:bookmarkStart w:id="35356" w:name="_Toc120635276"/>
      <w:bookmarkStart w:id="35357" w:name="_Toc121754400"/>
      <w:bookmarkStart w:id="35358" w:name="_Toc121755070"/>
      <w:bookmarkStart w:id="35359" w:name="_Toc129109019"/>
      <w:bookmarkStart w:id="35360" w:name="_Toc129109684"/>
      <w:bookmarkStart w:id="35361" w:name="_Toc129110372"/>
      <w:bookmarkStart w:id="35362" w:name="_Toc130389492"/>
      <w:bookmarkStart w:id="35363" w:name="_Toc130390565"/>
      <w:bookmarkStart w:id="35364" w:name="_Toc130391253"/>
      <w:bookmarkStart w:id="35365" w:name="_Toc131625017"/>
      <w:bookmarkStart w:id="35366" w:name="_Toc137476450"/>
      <w:bookmarkStart w:id="35367" w:name="_Toc138873105"/>
      <w:bookmarkStart w:id="35368" w:name="_Toc138874691"/>
      <w:bookmarkStart w:id="35369" w:name="_Toc145525290"/>
      <w:bookmarkStart w:id="35370" w:name="_Toc153560415"/>
      <w:bookmarkStart w:id="35371" w:name="_Toc161647715"/>
      <w:bookmarkStart w:id="35372" w:name="_Toc169533332"/>
      <w:bookmarkStart w:id="35373" w:name="_Toc171519935"/>
      <w:bookmarkStart w:id="35374" w:name="_Toc176539672"/>
      <w:bookmarkStart w:id="35375" w:name="_Toc192246984"/>
      <w:bookmarkStart w:id="35376" w:name="_Toc210482775"/>
      <w:r>
        <w:rPr>
          <w:lang w:val="en-US"/>
        </w:rPr>
        <w:t>11</w:t>
      </w:r>
      <w:r w:rsidRPr="00931575">
        <w:rPr>
          <w:lang w:val="en-US"/>
        </w:rPr>
        <w:t>.3.2.1</w:t>
      </w:r>
      <w:r w:rsidRPr="00931575">
        <w:rPr>
          <w:lang w:val="en-US"/>
        </w:rPr>
        <w:tab/>
        <w:t>NACK to ACK detection</w:t>
      </w:r>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p>
    <w:p w14:paraId="51E56C1A" w14:textId="77777777" w:rsidR="0050079C" w:rsidRPr="00931575" w:rsidRDefault="0050079C" w:rsidP="0050079C">
      <w:pPr>
        <w:pStyle w:val="Heading5"/>
        <w:rPr>
          <w:lang w:val="en-US"/>
        </w:rPr>
      </w:pPr>
      <w:bookmarkStart w:id="35377" w:name="_Toc21102976"/>
      <w:bookmarkStart w:id="35378" w:name="_Toc29810825"/>
      <w:bookmarkStart w:id="35379" w:name="_Toc36636185"/>
      <w:bookmarkStart w:id="35380" w:name="_Toc37273131"/>
      <w:bookmarkStart w:id="35381" w:name="_Toc45886219"/>
      <w:bookmarkStart w:id="35382" w:name="_Toc53183298"/>
      <w:bookmarkStart w:id="35383" w:name="_Toc58916007"/>
      <w:bookmarkStart w:id="35384" w:name="_Toc58918188"/>
      <w:bookmarkStart w:id="35385" w:name="_Toc66694058"/>
      <w:bookmarkStart w:id="35386" w:name="_Toc74916043"/>
      <w:bookmarkStart w:id="35387" w:name="_Toc76114668"/>
      <w:bookmarkStart w:id="35388" w:name="_Toc76544554"/>
      <w:bookmarkStart w:id="35389" w:name="_Toc82536676"/>
      <w:bookmarkStart w:id="35390" w:name="_Toc89952969"/>
      <w:bookmarkStart w:id="35391" w:name="_Toc98766785"/>
      <w:bookmarkStart w:id="35392" w:name="_Toc99703148"/>
      <w:bookmarkStart w:id="35393" w:name="_Toc106206938"/>
      <w:bookmarkStart w:id="35394" w:name="_Toc120544986"/>
      <w:bookmarkStart w:id="35395" w:name="_Toc120545341"/>
      <w:bookmarkStart w:id="35396" w:name="_Toc120545957"/>
      <w:bookmarkStart w:id="35397" w:name="_Toc120606861"/>
      <w:bookmarkStart w:id="35398" w:name="_Toc120607215"/>
      <w:bookmarkStart w:id="35399" w:name="_Toc120607572"/>
      <w:bookmarkStart w:id="35400" w:name="_Toc120607935"/>
      <w:bookmarkStart w:id="35401" w:name="_Toc120608300"/>
      <w:bookmarkStart w:id="35402" w:name="_Toc120608680"/>
      <w:bookmarkStart w:id="35403" w:name="_Toc120609060"/>
      <w:bookmarkStart w:id="35404" w:name="_Toc120609451"/>
      <w:bookmarkStart w:id="35405" w:name="_Toc120609842"/>
      <w:bookmarkStart w:id="35406" w:name="_Toc120610243"/>
      <w:bookmarkStart w:id="35407" w:name="_Toc120610996"/>
      <w:bookmarkStart w:id="35408" w:name="_Toc120611405"/>
      <w:bookmarkStart w:id="35409" w:name="_Toc120611823"/>
      <w:bookmarkStart w:id="35410" w:name="_Toc120612243"/>
      <w:bookmarkStart w:id="35411" w:name="_Toc120612670"/>
      <w:bookmarkStart w:id="35412" w:name="_Toc120613099"/>
      <w:bookmarkStart w:id="35413" w:name="_Toc120613529"/>
      <w:bookmarkStart w:id="35414" w:name="_Toc120613959"/>
      <w:bookmarkStart w:id="35415" w:name="_Toc120614402"/>
      <w:bookmarkStart w:id="35416" w:name="_Toc120614861"/>
      <w:bookmarkStart w:id="35417" w:name="_Toc120615336"/>
      <w:bookmarkStart w:id="35418" w:name="_Toc120622544"/>
      <w:bookmarkStart w:id="35419" w:name="_Toc120623050"/>
      <w:bookmarkStart w:id="35420" w:name="_Toc120623688"/>
      <w:bookmarkStart w:id="35421" w:name="_Toc120624225"/>
      <w:bookmarkStart w:id="35422" w:name="_Toc120624762"/>
      <w:bookmarkStart w:id="35423" w:name="_Toc120625299"/>
      <w:bookmarkStart w:id="35424" w:name="_Toc120625836"/>
      <w:bookmarkStart w:id="35425" w:name="_Toc120626383"/>
      <w:bookmarkStart w:id="35426" w:name="_Toc120626939"/>
      <w:bookmarkStart w:id="35427" w:name="_Toc120627504"/>
      <w:bookmarkStart w:id="35428" w:name="_Toc120628080"/>
      <w:bookmarkStart w:id="35429" w:name="_Toc120628665"/>
      <w:bookmarkStart w:id="35430" w:name="_Toc120629253"/>
      <w:bookmarkStart w:id="35431" w:name="_Toc120629873"/>
      <w:bookmarkStart w:id="35432" w:name="_Toc120631374"/>
      <w:bookmarkStart w:id="35433" w:name="_Toc120632025"/>
      <w:bookmarkStart w:id="35434" w:name="_Toc120632675"/>
      <w:bookmarkStart w:id="35435" w:name="_Toc120633325"/>
      <w:bookmarkStart w:id="35436" w:name="_Toc120633975"/>
      <w:bookmarkStart w:id="35437" w:name="_Toc120634626"/>
      <w:bookmarkStart w:id="35438" w:name="_Toc120635277"/>
      <w:bookmarkStart w:id="35439" w:name="_Toc121754401"/>
      <w:bookmarkStart w:id="35440" w:name="_Toc121755071"/>
      <w:bookmarkStart w:id="35441" w:name="_Toc129109020"/>
      <w:bookmarkStart w:id="35442" w:name="_Toc129109685"/>
      <w:bookmarkStart w:id="35443" w:name="_Toc129110373"/>
      <w:bookmarkStart w:id="35444" w:name="_Toc130389493"/>
      <w:bookmarkStart w:id="35445" w:name="_Toc130390566"/>
      <w:bookmarkStart w:id="35446" w:name="_Toc130391254"/>
      <w:bookmarkStart w:id="35447" w:name="_Toc131625018"/>
      <w:bookmarkStart w:id="35448" w:name="_Toc137476451"/>
      <w:bookmarkStart w:id="35449" w:name="_Toc138873106"/>
      <w:bookmarkStart w:id="35450" w:name="_Toc138874692"/>
      <w:bookmarkStart w:id="35451" w:name="_Toc145525291"/>
      <w:bookmarkStart w:id="35452" w:name="_Toc153560416"/>
      <w:bookmarkStart w:id="35453" w:name="_Toc161647716"/>
      <w:bookmarkStart w:id="35454" w:name="_Toc169533333"/>
      <w:bookmarkStart w:id="35455" w:name="_Toc171519936"/>
      <w:bookmarkStart w:id="35456" w:name="_Toc176539673"/>
      <w:bookmarkStart w:id="35457" w:name="_Toc192246985"/>
      <w:bookmarkStart w:id="35458" w:name="_Toc210482776"/>
      <w:r>
        <w:rPr>
          <w:lang w:val="en-US"/>
        </w:rPr>
        <w:t>11</w:t>
      </w:r>
      <w:r w:rsidRPr="00931575">
        <w:rPr>
          <w:lang w:val="en-US"/>
        </w:rPr>
        <w:t>.3.2.1.1</w:t>
      </w:r>
      <w:r w:rsidRPr="00931575">
        <w:rPr>
          <w:lang w:val="en-US"/>
        </w:rPr>
        <w:tab/>
        <w:t>Definition and applicability</w:t>
      </w:r>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59" w:name="_Toc21102977"/>
      <w:bookmarkStart w:id="35460" w:name="_Toc29810826"/>
      <w:bookmarkStart w:id="35461" w:name="_Toc36636186"/>
      <w:bookmarkStart w:id="35462" w:name="_Toc37273132"/>
      <w:bookmarkStart w:id="35463" w:name="_Toc45886220"/>
      <w:bookmarkStart w:id="35464" w:name="_Toc53183299"/>
      <w:bookmarkStart w:id="35465" w:name="_Toc58916008"/>
      <w:bookmarkStart w:id="35466" w:name="_Toc58918189"/>
      <w:bookmarkStart w:id="35467" w:name="_Toc66694059"/>
      <w:bookmarkStart w:id="35468" w:name="_Toc74916044"/>
      <w:bookmarkStart w:id="35469" w:name="_Toc76114669"/>
      <w:bookmarkStart w:id="35470" w:name="_Toc76544555"/>
      <w:bookmarkStart w:id="35471" w:name="_Toc82536677"/>
      <w:bookmarkStart w:id="35472" w:name="_Toc89952970"/>
      <w:bookmarkStart w:id="35473" w:name="_Toc98766786"/>
      <w:bookmarkStart w:id="35474" w:name="_Toc99703149"/>
      <w:bookmarkStart w:id="35475" w:name="_Toc106206939"/>
      <w:bookmarkStart w:id="35476" w:name="_Toc120544987"/>
      <w:bookmarkStart w:id="35477" w:name="_Toc120545342"/>
      <w:bookmarkStart w:id="35478" w:name="_Toc120545958"/>
      <w:bookmarkStart w:id="35479" w:name="_Toc120606862"/>
      <w:bookmarkStart w:id="35480" w:name="_Toc120607216"/>
      <w:bookmarkStart w:id="35481" w:name="_Toc120607573"/>
      <w:bookmarkStart w:id="35482" w:name="_Toc120607936"/>
      <w:bookmarkStart w:id="35483" w:name="_Toc120608301"/>
      <w:bookmarkStart w:id="35484" w:name="_Toc120608681"/>
      <w:bookmarkStart w:id="35485" w:name="_Toc120609061"/>
      <w:bookmarkStart w:id="35486" w:name="_Toc120609452"/>
      <w:bookmarkStart w:id="35487" w:name="_Toc120609843"/>
      <w:bookmarkStart w:id="35488" w:name="_Toc120610244"/>
      <w:bookmarkStart w:id="35489" w:name="_Toc120610997"/>
      <w:bookmarkStart w:id="35490" w:name="_Toc120611406"/>
      <w:bookmarkStart w:id="35491" w:name="_Toc120611824"/>
      <w:bookmarkStart w:id="35492" w:name="_Toc120612244"/>
      <w:bookmarkStart w:id="35493" w:name="_Toc120612671"/>
      <w:bookmarkStart w:id="35494" w:name="_Toc120613100"/>
      <w:bookmarkStart w:id="35495" w:name="_Toc120613530"/>
      <w:bookmarkStart w:id="35496" w:name="_Toc120613960"/>
      <w:bookmarkStart w:id="35497" w:name="_Toc120614403"/>
      <w:bookmarkStart w:id="35498" w:name="_Toc120614862"/>
      <w:bookmarkStart w:id="35499" w:name="_Toc120615337"/>
      <w:bookmarkStart w:id="35500" w:name="_Toc120622545"/>
      <w:bookmarkStart w:id="35501" w:name="_Toc120623051"/>
      <w:bookmarkStart w:id="35502" w:name="_Toc120623689"/>
      <w:bookmarkStart w:id="35503" w:name="_Toc120624226"/>
      <w:bookmarkStart w:id="35504" w:name="_Toc120624763"/>
      <w:bookmarkStart w:id="35505" w:name="_Toc120625300"/>
      <w:bookmarkStart w:id="35506" w:name="_Toc120625837"/>
      <w:bookmarkStart w:id="35507" w:name="_Toc120626384"/>
      <w:bookmarkStart w:id="35508" w:name="_Toc120626940"/>
      <w:bookmarkStart w:id="35509" w:name="_Toc120627505"/>
      <w:bookmarkStart w:id="35510" w:name="_Toc120628081"/>
      <w:bookmarkStart w:id="35511" w:name="_Toc120628666"/>
      <w:bookmarkStart w:id="35512" w:name="_Toc120629254"/>
      <w:bookmarkStart w:id="35513" w:name="_Toc120629874"/>
      <w:bookmarkStart w:id="35514" w:name="_Toc120631375"/>
      <w:bookmarkStart w:id="35515" w:name="_Toc120632026"/>
      <w:bookmarkStart w:id="35516" w:name="_Toc120632676"/>
      <w:bookmarkStart w:id="35517" w:name="_Toc120633326"/>
      <w:bookmarkStart w:id="35518" w:name="_Toc120633976"/>
      <w:bookmarkStart w:id="35519" w:name="_Toc120634627"/>
      <w:bookmarkStart w:id="35520" w:name="_Toc120635278"/>
      <w:bookmarkStart w:id="35521" w:name="_Toc121754402"/>
      <w:bookmarkStart w:id="35522" w:name="_Toc121755072"/>
      <w:bookmarkStart w:id="35523" w:name="_Toc129109021"/>
      <w:bookmarkStart w:id="35524" w:name="_Toc129109686"/>
      <w:bookmarkStart w:id="35525" w:name="_Toc129110374"/>
      <w:bookmarkStart w:id="35526" w:name="_Toc130389494"/>
      <w:bookmarkStart w:id="35527" w:name="_Toc130390567"/>
      <w:bookmarkStart w:id="35528" w:name="_Toc130391255"/>
      <w:bookmarkStart w:id="35529" w:name="_Toc131625019"/>
      <w:bookmarkStart w:id="35530" w:name="_Toc137476452"/>
      <w:bookmarkStart w:id="35531" w:name="_Toc138873107"/>
      <w:bookmarkStart w:id="35532" w:name="_Toc138874693"/>
      <w:bookmarkStart w:id="35533" w:name="_Toc145525292"/>
      <w:bookmarkStart w:id="35534" w:name="_Toc153560417"/>
      <w:bookmarkStart w:id="35535" w:name="_Toc161647717"/>
      <w:bookmarkStart w:id="35536" w:name="_Toc169533334"/>
      <w:bookmarkStart w:id="35537" w:name="_Toc171519937"/>
      <w:bookmarkStart w:id="35538" w:name="_Toc176539674"/>
      <w:bookmarkStart w:id="35539" w:name="_Toc192246986"/>
      <w:bookmarkStart w:id="35540" w:name="_Toc210482777"/>
      <w:r>
        <w:rPr>
          <w:lang w:val="en-US"/>
        </w:rPr>
        <w:t>11</w:t>
      </w:r>
      <w:r w:rsidRPr="00931575">
        <w:rPr>
          <w:lang w:val="en-US"/>
        </w:rPr>
        <w:t>.3.2.1.2</w:t>
      </w:r>
      <w:r w:rsidRPr="00931575">
        <w:rPr>
          <w:lang w:val="en-US"/>
        </w:rPr>
        <w:tab/>
        <w:t>Minimum Requirement</w:t>
      </w:r>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41" w:name="_Toc21102978"/>
      <w:bookmarkStart w:id="35542" w:name="_Toc29810827"/>
      <w:bookmarkStart w:id="35543" w:name="_Toc36636187"/>
      <w:bookmarkStart w:id="35544" w:name="_Toc37273133"/>
      <w:bookmarkStart w:id="35545" w:name="_Toc45886221"/>
      <w:bookmarkStart w:id="35546" w:name="_Toc53183300"/>
      <w:bookmarkStart w:id="35547" w:name="_Toc58916009"/>
      <w:bookmarkStart w:id="35548" w:name="_Toc58918190"/>
      <w:bookmarkStart w:id="35549" w:name="_Toc66694060"/>
      <w:bookmarkStart w:id="35550" w:name="_Toc74916045"/>
      <w:bookmarkStart w:id="35551" w:name="_Toc76114670"/>
      <w:bookmarkStart w:id="35552" w:name="_Toc76544556"/>
      <w:bookmarkStart w:id="35553" w:name="_Toc82536678"/>
      <w:bookmarkStart w:id="35554" w:name="_Toc89952971"/>
      <w:bookmarkStart w:id="35555" w:name="_Toc98766787"/>
      <w:bookmarkStart w:id="35556" w:name="_Toc99703150"/>
      <w:bookmarkStart w:id="35557" w:name="_Toc106206940"/>
      <w:bookmarkStart w:id="35558" w:name="_Toc120544988"/>
      <w:bookmarkStart w:id="35559" w:name="_Toc120545343"/>
      <w:bookmarkStart w:id="35560" w:name="_Toc120545959"/>
      <w:bookmarkStart w:id="35561" w:name="_Toc120606863"/>
      <w:bookmarkStart w:id="35562" w:name="_Toc120607217"/>
      <w:bookmarkStart w:id="35563" w:name="_Toc120607574"/>
      <w:bookmarkStart w:id="35564" w:name="_Toc120607937"/>
      <w:bookmarkStart w:id="35565" w:name="_Toc120608302"/>
      <w:bookmarkStart w:id="35566" w:name="_Toc120608682"/>
      <w:bookmarkStart w:id="35567" w:name="_Toc120609062"/>
      <w:bookmarkStart w:id="35568" w:name="_Toc120609453"/>
      <w:bookmarkStart w:id="35569" w:name="_Toc120609844"/>
      <w:bookmarkStart w:id="35570" w:name="_Toc120610245"/>
      <w:bookmarkStart w:id="35571" w:name="_Toc120610998"/>
      <w:bookmarkStart w:id="35572" w:name="_Toc120611407"/>
      <w:bookmarkStart w:id="35573" w:name="_Toc120611825"/>
      <w:bookmarkStart w:id="35574" w:name="_Toc120612245"/>
      <w:bookmarkStart w:id="35575" w:name="_Toc120612672"/>
      <w:bookmarkStart w:id="35576" w:name="_Toc120613101"/>
      <w:bookmarkStart w:id="35577" w:name="_Toc120613531"/>
      <w:bookmarkStart w:id="35578" w:name="_Toc120613961"/>
      <w:bookmarkStart w:id="35579" w:name="_Toc120614404"/>
      <w:bookmarkStart w:id="35580" w:name="_Toc120614863"/>
      <w:bookmarkStart w:id="35581" w:name="_Toc120615338"/>
      <w:bookmarkStart w:id="35582" w:name="_Toc120622546"/>
      <w:bookmarkStart w:id="35583" w:name="_Toc120623052"/>
      <w:bookmarkStart w:id="35584" w:name="_Toc120623690"/>
      <w:bookmarkStart w:id="35585" w:name="_Toc120624227"/>
      <w:bookmarkStart w:id="35586" w:name="_Toc120624764"/>
      <w:bookmarkStart w:id="35587" w:name="_Toc120625301"/>
      <w:bookmarkStart w:id="35588" w:name="_Toc120625838"/>
      <w:bookmarkStart w:id="35589" w:name="_Toc120626385"/>
      <w:bookmarkStart w:id="35590" w:name="_Toc120626941"/>
      <w:bookmarkStart w:id="35591" w:name="_Toc120627506"/>
      <w:bookmarkStart w:id="35592" w:name="_Toc120628082"/>
      <w:bookmarkStart w:id="35593" w:name="_Toc120628667"/>
      <w:bookmarkStart w:id="35594" w:name="_Toc120629255"/>
      <w:bookmarkStart w:id="35595" w:name="_Toc120629875"/>
      <w:bookmarkStart w:id="35596" w:name="_Toc120631376"/>
      <w:bookmarkStart w:id="35597" w:name="_Toc120632027"/>
      <w:bookmarkStart w:id="35598" w:name="_Toc120632677"/>
      <w:bookmarkStart w:id="35599" w:name="_Toc120633327"/>
      <w:bookmarkStart w:id="35600" w:name="_Toc120633977"/>
      <w:bookmarkStart w:id="35601" w:name="_Toc120634628"/>
      <w:bookmarkStart w:id="35602" w:name="_Toc120635279"/>
      <w:bookmarkStart w:id="35603" w:name="_Toc121754403"/>
      <w:bookmarkStart w:id="35604" w:name="_Toc121755073"/>
      <w:bookmarkStart w:id="35605" w:name="_Toc129109022"/>
      <w:bookmarkStart w:id="35606" w:name="_Toc129109687"/>
      <w:bookmarkStart w:id="35607" w:name="_Toc129110375"/>
      <w:bookmarkStart w:id="35608" w:name="_Toc130389495"/>
      <w:bookmarkStart w:id="35609" w:name="_Toc130390568"/>
      <w:bookmarkStart w:id="35610" w:name="_Toc130391256"/>
      <w:bookmarkStart w:id="35611" w:name="_Toc131625020"/>
      <w:bookmarkStart w:id="35612" w:name="_Toc137476453"/>
      <w:bookmarkStart w:id="35613" w:name="_Toc138873108"/>
      <w:bookmarkStart w:id="35614" w:name="_Toc138874694"/>
      <w:bookmarkStart w:id="35615" w:name="_Toc145525293"/>
      <w:bookmarkStart w:id="35616" w:name="_Toc153560418"/>
      <w:bookmarkStart w:id="35617" w:name="_Toc161647718"/>
      <w:bookmarkStart w:id="35618" w:name="_Toc169533335"/>
      <w:bookmarkStart w:id="35619" w:name="_Toc171519938"/>
      <w:bookmarkStart w:id="35620" w:name="_Toc176539675"/>
      <w:bookmarkStart w:id="35621" w:name="_Toc192246987"/>
      <w:bookmarkStart w:id="35622" w:name="_Toc210482778"/>
      <w:r>
        <w:rPr>
          <w:lang w:val="en-US"/>
        </w:rPr>
        <w:t>11</w:t>
      </w:r>
      <w:r w:rsidRPr="00931575">
        <w:rPr>
          <w:lang w:val="en-US"/>
        </w:rPr>
        <w:t>.3.2.1.3</w:t>
      </w:r>
      <w:r w:rsidRPr="00931575">
        <w:rPr>
          <w:lang w:val="en-US"/>
        </w:rPr>
        <w:tab/>
        <w:t>Test purpose</w:t>
      </w:r>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23" w:name="_Toc21102979"/>
      <w:bookmarkStart w:id="35624" w:name="_Toc29810828"/>
      <w:bookmarkStart w:id="35625" w:name="_Toc36636188"/>
      <w:bookmarkStart w:id="35626" w:name="_Toc37273134"/>
      <w:bookmarkStart w:id="35627" w:name="_Toc45886222"/>
      <w:bookmarkStart w:id="35628" w:name="_Toc53183301"/>
      <w:bookmarkStart w:id="35629" w:name="_Toc58916010"/>
      <w:bookmarkStart w:id="35630" w:name="_Toc58918191"/>
      <w:bookmarkStart w:id="35631" w:name="_Toc66694061"/>
      <w:bookmarkStart w:id="35632" w:name="_Toc74916046"/>
      <w:bookmarkStart w:id="35633" w:name="_Toc76114671"/>
      <w:bookmarkStart w:id="35634" w:name="_Toc76544557"/>
      <w:bookmarkStart w:id="35635" w:name="_Toc82536679"/>
      <w:bookmarkStart w:id="35636" w:name="_Toc89952972"/>
      <w:bookmarkStart w:id="35637" w:name="_Toc98766788"/>
      <w:bookmarkStart w:id="35638" w:name="_Toc99703151"/>
      <w:bookmarkStart w:id="35639" w:name="_Toc106206941"/>
      <w:bookmarkStart w:id="35640" w:name="_Toc120544989"/>
      <w:bookmarkStart w:id="35641" w:name="_Toc120545344"/>
      <w:bookmarkStart w:id="35642" w:name="_Toc120545960"/>
      <w:bookmarkStart w:id="35643" w:name="_Toc120606864"/>
      <w:bookmarkStart w:id="35644" w:name="_Toc120607218"/>
      <w:bookmarkStart w:id="35645" w:name="_Toc120607575"/>
      <w:bookmarkStart w:id="35646" w:name="_Toc120607938"/>
      <w:bookmarkStart w:id="35647" w:name="_Toc120608303"/>
      <w:bookmarkStart w:id="35648" w:name="_Toc120608683"/>
      <w:bookmarkStart w:id="35649" w:name="_Toc120609063"/>
      <w:bookmarkStart w:id="35650" w:name="_Toc120609454"/>
      <w:bookmarkStart w:id="35651" w:name="_Toc120609845"/>
      <w:bookmarkStart w:id="35652" w:name="_Toc120610246"/>
      <w:bookmarkStart w:id="35653" w:name="_Toc120610999"/>
      <w:bookmarkStart w:id="35654" w:name="_Toc120611408"/>
      <w:bookmarkStart w:id="35655" w:name="_Toc120611826"/>
      <w:bookmarkStart w:id="35656" w:name="_Toc120612246"/>
      <w:bookmarkStart w:id="35657" w:name="_Toc120612673"/>
      <w:bookmarkStart w:id="35658" w:name="_Toc120613102"/>
      <w:bookmarkStart w:id="35659" w:name="_Toc120613532"/>
      <w:bookmarkStart w:id="35660" w:name="_Toc120613962"/>
      <w:bookmarkStart w:id="35661" w:name="_Toc120614405"/>
      <w:bookmarkStart w:id="35662" w:name="_Toc120614864"/>
      <w:bookmarkStart w:id="35663" w:name="_Toc120615339"/>
      <w:bookmarkStart w:id="35664" w:name="_Toc120622547"/>
      <w:bookmarkStart w:id="35665" w:name="_Toc120623053"/>
      <w:bookmarkStart w:id="35666" w:name="_Toc120623691"/>
      <w:bookmarkStart w:id="35667" w:name="_Toc120624228"/>
      <w:bookmarkStart w:id="35668" w:name="_Toc120624765"/>
      <w:bookmarkStart w:id="35669" w:name="_Toc120625302"/>
      <w:bookmarkStart w:id="35670" w:name="_Toc120625839"/>
      <w:bookmarkStart w:id="35671" w:name="_Toc120626386"/>
      <w:bookmarkStart w:id="35672" w:name="_Toc120626942"/>
      <w:bookmarkStart w:id="35673" w:name="_Toc120627507"/>
      <w:bookmarkStart w:id="35674" w:name="_Toc120628083"/>
      <w:bookmarkStart w:id="35675" w:name="_Toc120628668"/>
      <w:bookmarkStart w:id="35676" w:name="_Toc120629256"/>
      <w:bookmarkStart w:id="35677" w:name="_Toc120629876"/>
      <w:bookmarkStart w:id="35678" w:name="_Toc120631377"/>
      <w:bookmarkStart w:id="35679" w:name="_Toc120632028"/>
      <w:bookmarkStart w:id="35680" w:name="_Toc120632678"/>
      <w:bookmarkStart w:id="35681" w:name="_Toc120633328"/>
      <w:bookmarkStart w:id="35682" w:name="_Toc120633978"/>
      <w:bookmarkStart w:id="35683" w:name="_Toc120634629"/>
      <w:bookmarkStart w:id="35684" w:name="_Toc120635280"/>
      <w:bookmarkStart w:id="35685" w:name="_Toc121754404"/>
      <w:bookmarkStart w:id="35686" w:name="_Toc121755074"/>
      <w:bookmarkStart w:id="35687" w:name="_Toc129109023"/>
      <w:bookmarkStart w:id="35688" w:name="_Toc129109688"/>
      <w:bookmarkStart w:id="35689" w:name="_Toc129110376"/>
      <w:bookmarkStart w:id="35690" w:name="_Toc130389496"/>
      <w:bookmarkStart w:id="35691" w:name="_Toc130390569"/>
      <w:bookmarkStart w:id="35692" w:name="_Toc130391257"/>
      <w:bookmarkStart w:id="35693" w:name="_Toc131625021"/>
      <w:bookmarkStart w:id="35694" w:name="_Toc137476454"/>
      <w:bookmarkStart w:id="35695" w:name="_Toc138873109"/>
      <w:bookmarkStart w:id="35696" w:name="_Toc138874695"/>
      <w:bookmarkStart w:id="35697" w:name="_Toc145525294"/>
      <w:bookmarkStart w:id="35698" w:name="_Toc153560419"/>
      <w:bookmarkStart w:id="35699" w:name="_Toc161647719"/>
      <w:bookmarkStart w:id="35700" w:name="_Toc169533336"/>
      <w:bookmarkStart w:id="35701" w:name="_Toc171519939"/>
      <w:bookmarkStart w:id="35702" w:name="_Toc176539676"/>
      <w:bookmarkStart w:id="35703" w:name="_Toc192246988"/>
      <w:bookmarkStart w:id="35704" w:name="_Toc210482779"/>
      <w:r>
        <w:rPr>
          <w:lang w:val="en-US"/>
        </w:rPr>
        <w:t>11</w:t>
      </w:r>
      <w:r w:rsidRPr="00931575">
        <w:rPr>
          <w:lang w:val="en-US"/>
        </w:rPr>
        <w:t>.3.2.1.4</w:t>
      </w:r>
      <w:r w:rsidRPr="00931575">
        <w:rPr>
          <w:lang w:val="en-US"/>
        </w:rPr>
        <w:tab/>
        <w:t>Method of test</w:t>
      </w:r>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p>
    <w:p w14:paraId="3CD8A6C7" w14:textId="77777777" w:rsidR="0050079C" w:rsidRPr="00724CEA" w:rsidRDefault="0050079C" w:rsidP="003267B6">
      <w:pPr>
        <w:pStyle w:val="Heading6"/>
        <w:rPr>
          <w:lang w:val="en-US"/>
        </w:rPr>
      </w:pPr>
      <w:bookmarkStart w:id="35705" w:name="_Toc21102980"/>
      <w:bookmarkStart w:id="35706" w:name="_Toc29810829"/>
      <w:bookmarkStart w:id="35707" w:name="_Toc36636189"/>
      <w:bookmarkStart w:id="35708" w:name="_Toc37273135"/>
      <w:bookmarkStart w:id="35709" w:name="_Toc45886223"/>
      <w:bookmarkStart w:id="35710" w:name="_Toc120631378"/>
      <w:bookmarkStart w:id="35711" w:name="_Toc120632029"/>
      <w:bookmarkStart w:id="35712" w:name="_Toc120632679"/>
      <w:bookmarkStart w:id="35713" w:name="_Toc120633329"/>
      <w:bookmarkStart w:id="35714" w:name="_Toc120633979"/>
      <w:bookmarkStart w:id="35715" w:name="_Toc120634630"/>
      <w:bookmarkStart w:id="35716" w:name="_Toc120635281"/>
      <w:bookmarkStart w:id="35717" w:name="_Toc121754405"/>
      <w:bookmarkStart w:id="35718" w:name="_Toc121755075"/>
      <w:bookmarkStart w:id="35719" w:name="_Toc129109024"/>
      <w:bookmarkStart w:id="35720" w:name="_Toc129109689"/>
      <w:bookmarkStart w:id="35721" w:name="_Toc129110377"/>
      <w:bookmarkStart w:id="35722" w:name="_Toc130389497"/>
      <w:bookmarkStart w:id="35723" w:name="_Toc130390570"/>
      <w:bookmarkStart w:id="35724" w:name="_Toc130391258"/>
      <w:bookmarkStart w:id="35725" w:name="_Toc131625022"/>
      <w:bookmarkStart w:id="35726" w:name="_Toc137476455"/>
      <w:bookmarkStart w:id="35727" w:name="_Toc138873110"/>
      <w:bookmarkStart w:id="35728" w:name="_Toc138874696"/>
      <w:bookmarkStart w:id="35729" w:name="_Toc145525295"/>
      <w:bookmarkStart w:id="35730" w:name="_Toc153560420"/>
      <w:bookmarkStart w:id="35731" w:name="_Toc161647720"/>
      <w:bookmarkStart w:id="35732" w:name="_Toc169533337"/>
      <w:bookmarkStart w:id="35733" w:name="_Toc171519940"/>
      <w:bookmarkStart w:id="35734" w:name="_Toc176539677"/>
      <w:bookmarkStart w:id="35735" w:name="_Toc192246989"/>
      <w:bookmarkStart w:id="35736" w:name="_Toc210482780"/>
      <w:r w:rsidRPr="00724CEA">
        <w:rPr>
          <w:lang w:val="en-US"/>
        </w:rPr>
        <w:t>11.3.2.1.4.1</w:t>
      </w:r>
      <w:r w:rsidRPr="00724CEA">
        <w:rPr>
          <w:lang w:val="en-US"/>
        </w:rPr>
        <w:tab/>
        <w:t>Initial Conditions</w:t>
      </w:r>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37" w:name="_Toc21102981"/>
      <w:bookmarkStart w:id="35738" w:name="_Toc29810830"/>
      <w:bookmarkStart w:id="35739" w:name="_Toc36636190"/>
      <w:bookmarkStart w:id="35740" w:name="_Toc37273136"/>
      <w:bookmarkStart w:id="35741" w:name="_Toc45886224"/>
      <w:bookmarkStart w:id="35742" w:name="_Toc120631379"/>
      <w:bookmarkStart w:id="35743" w:name="_Toc120632030"/>
      <w:bookmarkStart w:id="35744" w:name="_Toc120632680"/>
      <w:bookmarkStart w:id="35745" w:name="_Toc120633330"/>
      <w:bookmarkStart w:id="35746" w:name="_Toc120633980"/>
      <w:bookmarkStart w:id="35747" w:name="_Toc120634631"/>
      <w:bookmarkStart w:id="35748" w:name="_Toc120635282"/>
      <w:bookmarkStart w:id="35749" w:name="_Toc121754406"/>
      <w:bookmarkStart w:id="35750" w:name="_Toc121755076"/>
      <w:bookmarkStart w:id="35751" w:name="_Toc129109025"/>
      <w:bookmarkStart w:id="35752" w:name="_Toc129109690"/>
      <w:bookmarkStart w:id="35753" w:name="_Toc129110378"/>
      <w:bookmarkStart w:id="35754" w:name="_Toc130389498"/>
      <w:bookmarkStart w:id="35755" w:name="_Toc130390571"/>
      <w:bookmarkStart w:id="35756" w:name="_Toc130391259"/>
      <w:bookmarkStart w:id="35757" w:name="_Toc131625023"/>
      <w:bookmarkStart w:id="35758" w:name="_Toc137476456"/>
      <w:bookmarkStart w:id="35759" w:name="_Toc138873111"/>
      <w:bookmarkStart w:id="35760" w:name="_Toc138874697"/>
      <w:bookmarkStart w:id="35761" w:name="_Toc145525296"/>
      <w:bookmarkStart w:id="35762" w:name="_Toc153560421"/>
      <w:bookmarkStart w:id="35763" w:name="_Toc161647721"/>
      <w:bookmarkStart w:id="35764" w:name="_Toc169533338"/>
      <w:bookmarkStart w:id="35765" w:name="_Toc171519941"/>
      <w:bookmarkStart w:id="35766" w:name="_Toc176539678"/>
      <w:bookmarkStart w:id="35767" w:name="_Toc192246990"/>
      <w:bookmarkStart w:id="35768" w:name="_Toc210482781"/>
      <w:r>
        <w:rPr>
          <w:lang w:val="en-US"/>
        </w:rPr>
        <w:lastRenderedPageBreak/>
        <w:t>11</w:t>
      </w:r>
      <w:r w:rsidRPr="00931575">
        <w:rPr>
          <w:lang w:val="en-US"/>
        </w:rPr>
        <w:t>.3.2.1.4.2</w:t>
      </w:r>
      <w:r w:rsidRPr="00931575">
        <w:rPr>
          <w:lang w:val="en-US"/>
        </w:rPr>
        <w:tab/>
        <w:t>Procedure</w:t>
      </w:r>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69" w:name="_Toc21102982"/>
      <w:bookmarkStart w:id="35770" w:name="_Toc29810831"/>
      <w:bookmarkStart w:id="35771" w:name="_Toc36636191"/>
      <w:bookmarkStart w:id="35772" w:name="_Toc37273137"/>
      <w:bookmarkStart w:id="35773" w:name="_Toc45886225"/>
      <w:bookmarkStart w:id="35774" w:name="_Toc53183302"/>
      <w:bookmarkStart w:id="35775" w:name="_Toc58916011"/>
      <w:bookmarkStart w:id="35776" w:name="_Toc58918192"/>
      <w:bookmarkStart w:id="35777" w:name="_Toc66694062"/>
      <w:bookmarkStart w:id="35778" w:name="_Toc74916047"/>
      <w:bookmarkStart w:id="35779" w:name="_Toc76114672"/>
      <w:bookmarkStart w:id="35780" w:name="_Toc76544558"/>
      <w:bookmarkStart w:id="35781" w:name="_Toc82536680"/>
      <w:bookmarkStart w:id="35782" w:name="_Toc89952973"/>
      <w:bookmarkStart w:id="35783" w:name="_Toc98766789"/>
      <w:bookmarkStart w:id="35784" w:name="_Toc99703152"/>
      <w:bookmarkStart w:id="35785" w:name="_Toc106206942"/>
      <w:bookmarkStart w:id="35786" w:name="_Toc120544990"/>
      <w:bookmarkStart w:id="35787" w:name="_Toc120545345"/>
      <w:bookmarkStart w:id="35788" w:name="_Toc120545961"/>
      <w:bookmarkStart w:id="35789" w:name="_Toc120606865"/>
      <w:bookmarkStart w:id="35790" w:name="_Toc120607219"/>
      <w:bookmarkStart w:id="35791" w:name="_Toc120607576"/>
      <w:bookmarkStart w:id="35792" w:name="_Toc120607939"/>
      <w:bookmarkStart w:id="35793" w:name="_Toc120608304"/>
      <w:bookmarkStart w:id="35794" w:name="_Toc120608684"/>
      <w:bookmarkStart w:id="35795" w:name="_Toc120609064"/>
      <w:bookmarkStart w:id="35796" w:name="_Toc120609455"/>
      <w:bookmarkStart w:id="35797" w:name="_Toc120609846"/>
      <w:bookmarkStart w:id="35798" w:name="_Toc120610247"/>
      <w:bookmarkStart w:id="35799" w:name="_Toc120611000"/>
      <w:bookmarkStart w:id="35800" w:name="_Toc120611409"/>
      <w:bookmarkStart w:id="35801" w:name="_Toc120611827"/>
      <w:bookmarkStart w:id="35802" w:name="_Toc120612247"/>
      <w:bookmarkStart w:id="35803" w:name="_Toc120612674"/>
      <w:bookmarkStart w:id="35804" w:name="_Toc120613103"/>
      <w:bookmarkStart w:id="35805" w:name="_Toc120613533"/>
      <w:bookmarkStart w:id="35806" w:name="_Toc120613963"/>
      <w:bookmarkStart w:id="35807" w:name="_Toc120614406"/>
      <w:bookmarkStart w:id="35808" w:name="_Toc120614865"/>
      <w:bookmarkStart w:id="35809" w:name="_Toc120615340"/>
      <w:bookmarkStart w:id="35810" w:name="_Toc120622548"/>
      <w:bookmarkStart w:id="35811" w:name="_Toc120623054"/>
      <w:bookmarkStart w:id="35812" w:name="_Toc120623692"/>
      <w:bookmarkStart w:id="35813" w:name="_Toc120624229"/>
      <w:bookmarkStart w:id="35814" w:name="_Toc120624766"/>
      <w:bookmarkStart w:id="35815" w:name="_Toc120625303"/>
      <w:bookmarkStart w:id="35816" w:name="_Toc120625840"/>
      <w:bookmarkStart w:id="35817" w:name="_Toc120626387"/>
      <w:bookmarkStart w:id="35818" w:name="_Toc120626943"/>
      <w:bookmarkStart w:id="35819" w:name="_Toc120627508"/>
      <w:bookmarkStart w:id="35820" w:name="_Toc120628084"/>
      <w:bookmarkStart w:id="35821" w:name="_Toc120628669"/>
      <w:bookmarkStart w:id="35822" w:name="_Toc120629257"/>
      <w:bookmarkStart w:id="35823" w:name="_Toc120629877"/>
      <w:bookmarkStart w:id="35824" w:name="_Toc120631380"/>
      <w:bookmarkStart w:id="35825" w:name="_Toc120632031"/>
      <w:bookmarkStart w:id="35826" w:name="_Toc120632681"/>
      <w:bookmarkStart w:id="35827" w:name="_Toc120633331"/>
      <w:bookmarkStart w:id="35828" w:name="_Toc120633981"/>
      <w:bookmarkStart w:id="35829" w:name="_Toc120634632"/>
      <w:bookmarkStart w:id="35830" w:name="_Toc120635283"/>
      <w:bookmarkStart w:id="35831" w:name="_Toc121754407"/>
      <w:bookmarkStart w:id="35832" w:name="_Toc121755077"/>
      <w:bookmarkStart w:id="35833" w:name="_Toc129109026"/>
      <w:bookmarkStart w:id="35834" w:name="_Toc129109691"/>
      <w:bookmarkStart w:id="35835" w:name="_Toc129110379"/>
      <w:bookmarkStart w:id="35836" w:name="_Toc130389499"/>
      <w:bookmarkStart w:id="35837" w:name="_Toc130390572"/>
      <w:bookmarkStart w:id="35838" w:name="_Toc130391260"/>
      <w:bookmarkStart w:id="35839" w:name="_Toc131625024"/>
      <w:bookmarkStart w:id="35840" w:name="_Toc137476457"/>
      <w:bookmarkStart w:id="35841" w:name="_Toc138873112"/>
      <w:bookmarkStart w:id="35842" w:name="_Toc138874698"/>
      <w:bookmarkStart w:id="35843" w:name="_Toc145525297"/>
      <w:bookmarkStart w:id="35844" w:name="_Toc153560422"/>
      <w:bookmarkStart w:id="35845" w:name="_Toc161647722"/>
      <w:bookmarkStart w:id="35846" w:name="_Toc169533339"/>
      <w:bookmarkStart w:id="35847" w:name="_Toc171519942"/>
      <w:bookmarkStart w:id="35848" w:name="_Toc176539679"/>
      <w:bookmarkStart w:id="35849" w:name="_Toc192246991"/>
      <w:bookmarkStart w:id="35850" w:name="_Toc210482782"/>
      <w:r>
        <w:rPr>
          <w:lang w:val="en-US"/>
        </w:rPr>
        <w:t>11</w:t>
      </w:r>
      <w:r w:rsidRPr="00931575">
        <w:rPr>
          <w:lang w:val="en-US"/>
        </w:rPr>
        <w:t>.3.2.1.5</w:t>
      </w:r>
      <w:r w:rsidRPr="00931575">
        <w:rPr>
          <w:lang w:val="en-US"/>
        </w:rPr>
        <w:tab/>
        <w:t>Test Requirement</w:t>
      </w:r>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p>
    <w:p w14:paraId="1A26F2BE" w14:textId="77777777" w:rsidR="0050079C" w:rsidRPr="00931575" w:rsidRDefault="0050079C" w:rsidP="0050079C">
      <w:pPr>
        <w:pStyle w:val="H6"/>
        <w:rPr>
          <w:lang w:val="en-US"/>
        </w:rPr>
      </w:pPr>
      <w:bookmarkStart w:id="35851" w:name="_Toc21102983"/>
      <w:bookmarkStart w:id="35852" w:name="_Toc29810832"/>
      <w:bookmarkStart w:id="35853" w:name="_Toc36636192"/>
      <w:bookmarkStart w:id="35854" w:name="_Toc37273138"/>
      <w:bookmarkStart w:id="3585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51"/>
      <w:bookmarkEnd w:id="35852"/>
      <w:bookmarkEnd w:id="35853"/>
      <w:bookmarkEnd w:id="35854"/>
      <w:bookmarkEnd w:id="3585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56" w:name="_Toc21102985"/>
      <w:bookmarkStart w:id="35857" w:name="_Toc29810834"/>
      <w:bookmarkStart w:id="35858" w:name="_Toc36636194"/>
      <w:bookmarkStart w:id="35859" w:name="_Toc37273140"/>
      <w:bookmarkStart w:id="35860" w:name="_Toc45886228"/>
      <w:bookmarkStart w:id="35861" w:name="_Toc53183303"/>
      <w:bookmarkStart w:id="35862" w:name="_Toc58916012"/>
      <w:bookmarkStart w:id="35863" w:name="_Toc58918193"/>
      <w:bookmarkStart w:id="35864" w:name="_Toc66694063"/>
      <w:bookmarkStart w:id="35865" w:name="_Toc74916048"/>
      <w:bookmarkStart w:id="35866" w:name="_Toc76114673"/>
      <w:bookmarkStart w:id="35867" w:name="_Toc76544559"/>
      <w:bookmarkStart w:id="35868" w:name="_Toc82536681"/>
      <w:bookmarkStart w:id="35869" w:name="_Toc89952974"/>
      <w:bookmarkStart w:id="35870" w:name="_Toc98766790"/>
      <w:bookmarkStart w:id="35871" w:name="_Toc99703153"/>
      <w:bookmarkStart w:id="35872" w:name="_Toc106206943"/>
      <w:bookmarkStart w:id="35873" w:name="_Toc120544991"/>
      <w:bookmarkStart w:id="35874" w:name="_Toc120545346"/>
      <w:bookmarkStart w:id="35875" w:name="_Toc120545962"/>
      <w:bookmarkStart w:id="35876" w:name="_Toc120606866"/>
      <w:bookmarkStart w:id="35877" w:name="_Toc120607220"/>
      <w:bookmarkStart w:id="35878" w:name="_Toc120607577"/>
      <w:bookmarkStart w:id="35879" w:name="_Toc120607940"/>
      <w:bookmarkStart w:id="35880" w:name="_Toc120608305"/>
      <w:bookmarkStart w:id="35881" w:name="_Toc120608685"/>
      <w:bookmarkStart w:id="35882" w:name="_Toc120609065"/>
      <w:bookmarkStart w:id="35883" w:name="_Toc120609456"/>
      <w:bookmarkStart w:id="35884" w:name="_Toc120609847"/>
      <w:bookmarkStart w:id="35885" w:name="_Toc120610248"/>
      <w:bookmarkStart w:id="35886" w:name="_Toc120611001"/>
      <w:bookmarkStart w:id="35887" w:name="_Toc120611410"/>
      <w:bookmarkStart w:id="35888" w:name="_Toc120611828"/>
      <w:bookmarkStart w:id="35889" w:name="_Toc120612248"/>
      <w:bookmarkStart w:id="35890" w:name="_Toc120612675"/>
      <w:bookmarkStart w:id="35891" w:name="_Toc120613104"/>
      <w:bookmarkStart w:id="35892" w:name="_Toc120613534"/>
      <w:bookmarkStart w:id="35893" w:name="_Toc120613964"/>
      <w:bookmarkStart w:id="35894" w:name="_Toc120614407"/>
      <w:bookmarkStart w:id="35895" w:name="_Toc120614866"/>
      <w:bookmarkStart w:id="35896" w:name="_Toc120615341"/>
      <w:bookmarkStart w:id="35897" w:name="_Toc120622549"/>
      <w:bookmarkStart w:id="35898" w:name="_Toc120623055"/>
      <w:bookmarkStart w:id="35899" w:name="_Toc120623693"/>
      <w:bookmarkStart w:id="35900" w:name="_Toc120624230"/>
      <w:bookmarkStart w:id="35901" w:name="_Toc120624767"/>
      <w:bookmarkStart w:id="35902" w:name="_Toc120625304"/>
      <w:bookmarkStart w:id="35903" w:name="_Toc120625841"/>
      <w:bookmarkStart w:id="35904" w:name="_Toc120626388"/>
      <w:bookmarkStart w:id="35905" w:name="_Toc120626944"/>
      <w:bookmarkStart w:id="35906" w:name="_Toc120627509"/>
      <w:bookmarkStart w:id="35907" w:name="_Toc120628085"/>
      <w:bookmarkStart w:id="35908" w:name="_Toc120628670"/>
      <w:bookmarkStart w:id="35909" w:name="_Toc120629258"/>
      <w:bookmarkStart w:id="35910" w:name="_Toc120629878"/>
      <w:bookmarkStart w:id="35911" w:name="_Toc120631381"/>
      <w:bookmarkStart w:id="35912" w:name="_Toc120632032"/>
      <w:bookmarkStart w:id="35913" w:name="_Toc120632682"/>
      <w:bookmarkStart w:id="35914" w:name="_Toc120633332"/>
      <w:bookmarkStart w:id="35915" w:name="_Toc120633982"/>
      <w:bookmarkStart w:id="35916" w:name="_Toc120634633"/>
      <w:bookmarkStart w:id="35917" w:name="_Toc120635284"/>
      <w:bookmarkStart w:id="35918" w:name="_Toc121754408"/>
      <w:bookmarkStart w:id="35919" w:name="_Toc121755078"/>
      <w:bookmarkStart w:id="35920" w:name="_Toc129109027"/>
      <w:bookmarkStart w:id="35921" w:name="_Toc129109692"/>
      <w:bookmarkStart w:id="35922" w:name="_Toc129110380"/>
      <w:bookmarkStart w:id="35923" w:name="_Toc130389500"/>
      <w:bookmarkStart w:id="35924" w:name="_Toc130390573"/>
      <w:bookmarkStart w:id="35925" w:name="_Toc130391261"/>
      <w:bookmarkStart w:id="35926" w:name="_Toc131625025"/>
      <w:bookmarkStart w:id="35927" w:name="_Toc137476458"/>
      <w:bookmarkStart w:id="35928" w:name="_Toc138873113"/>
      <w:bookmarkStart w:id="35929" w:name="_Toc138874699"/>
      <w:bookmarkStart w:id="35930" w:name="_Toc145525298"/>
      <w:bookmarkStart w:id="35931" w:name="_Toc153560423"/>
      <w:bookmarkStart w:id="35932" w:name="_Toc161647723"/>
      <w:bookmarkStart w:id="35933" w:name="_Toc169533340"/>
      <w:bookmarkStart w:id="35934" w:name="_Toc171519943"/>
      <w:bookmarkStart w:id="35935" w:name="_Toc176539680"/>
      <w:bookmarkStart w:id="35936" w:name="_Toc192246992"/>
      <w:bookmarkStart w:id="35937" w:name="_Toc210482783"/>
      <w:r>
        <w:rPr>
          <w:lang w:val="en-US"/>
        </w:rPr>
        <w:t>11</w:t>
      </w:r>
      <w:r w:rsidRPr="00931575">
        <w:rPr>
          <w:lang w:val="en-US"/>
        </w:rPr>
        <w:t>.3.2.2</w:t>
      </w:r>
      <w:r w:rsidRPr="00931575">
        <w:rPr>
          <w:lang w:val="en-US"/>
        </w:rPr>
        <w:tab/>
        <w:t>ACK missed detection</w:t>
      </w:r>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p>
    <w:p w14:paraId="0723F829" w14:textId="77777777" w:rsidR="0050079C" w:rsidRPr="00931575" w:rsidRDefault="0050079C" w:rsidP="0050079C">
      <w:pPr>
        <w:pStyle w:val="Heading5"/>
        <w:rPr>
          <w:lang w:val="en-US"/>
        </w:rPr>
      </w:pPr>
      <w:bookmarkStart w:id="35938" w:name="_Toc21102986"/>
      <w:bookmarkStart w:id="35939" w:name="_Toc29810835"/>
      <w:bookmarkStart w:id="35940" w:name="_Toc36636195"/>
      <w:bookmarkStart w:id="35941" w:name="_Toc37273141"/>
      <w:bookmarkStart w:id="35942" w:name="_Toc45886229"/>
      <w:bookmarkStart w:id="35943" w:name="_Toc53183304"/>
      <w:bookmarkStart w:id="35944" w:name="_Toc58916013"/>
      <w:bookmarkStart w:id="35945" w:name="_Toc58918194"/>
      <w:bookmarkStart w:id="35946" w:name="_Toc66694064"/>
      <w:bookmarkStart w:id="35947" w:name="_Toc74916049"/>
      <w:bookmarkStart w:id="35948" w:name="_Toc76114674"/>
      <w:bookmarkStart w:id="35949" w:name="_Toc76544560"/>
      <w:bookmarkStart w:id="35950" w:name="_Toc82536682"/>
      <w:bookmarkStart w:id="35951" w:name="_Toc89952975"/>
      <w:bookmarkStart w:id="35952" w:name="_Toc98766791"/>
      <w:bookmarkStart w:id="35953" w:name="_Toc99703154"/>
      <w:bookmarkStart w:id="35954" w:name="_Toc106206944"/>
      <w:bookmarkStart w:id="35955" w:name="_Toc120544992"/>
      <w:bookmarkStart w:id="35956" w:name="_Toc120545347"/>
      <w:bookmarkStart w:id="35957" w:name="_Toc120545963"/>
      <w:bookmarkStart w:id="35958" w:name="_Toc120606867"/>
      <w:bookmarkStart w:id="35959" w:name="_Toc120607221"/>
      <w:bookmarkStart w:id="35960" w:name="_Toc120607578"/>
      <w:bookmarkStart w:id="35961" w:name="_Toc120607941"/>
      <w:bookmarkStart w:id="35962" w:name="_Toc120608306"/>
      <w:bookmarkStart w:id="35963" w:name="_Toc120608686"/>
      <w:bookmarkStart w:id="35964" w:name="_Toc120609066"/>
      <w:bookmarkStart w:id="35965" w:name="_Toc120609457"/>
      <w:bookmarkStart w:id="35966" w:name="_Toc120609848"/>
      <w:bookmarkStart w:id="35967" w:name="_Toc120610249"/>
      <w:bookmarkStart w:id="35968" w:name="_Toc120611002"/>
      <w:bookmarkStart w:id="35969" w:name="_Toc120611411"/>
      <w:bookmarkStart w:id="35970" w:name="_Toc120611829"/>
      <w:bookmarkStart w:id="35971" w:name="_Toc120612249"/>
      <w:bookmarkStart w:id="35972" w:name="_Toc120612676"/>
      <w:bookmarkStart w:id="35973" w:name="_Toc120613105"/>
      <w:bookmarkStart w:id="35974" w:name="_Toc120613535"/>
      <w:bookmarkStart w:id="35975" w:name="_Toc120613965"/>
      <w:bookmarkStart w:id="35976" w:name="_Toc120614408"/>
      <w:bookmarkStart w:id="35977" w:name="_Toc120614867"/>
      <w:bookmarkStart w:id="35978" w:name="_Toc120615342"/>
      <w:bookmarkStart w:id="35979" w:name="_Toc120622550"/>
      <w:bookmarkStart w:id="35980" w:name="_Toc120623056"/>
      <w:bookmarkStart w:id="35981" w:name="_Toc120623694"/>
      <w:bookmarkStart w:id="35982" w:name="_Toc120624231"/>
      <w:bookmarkStart w:id="35983" w:name="_Toc120624768"/>
      <w:bookmarkStart w:id="35984" w:name="_Toc120625305"/>
      <w:bookmarkStart w:id="35985" w:name="_Toc120625842"/>
      <w:bookmarkStart w:id="35986" w:name="_Toc120626389"/>
      <w:bookmarkStart w:id="35987" w:name="_Toc120626945"/>
      <w:bookmarkStart w:id="35988" w:name="_Toc120627510"/>
      <w:bookmarkStart w:id="35989" w:name="_Toc120628086"/>
      <w:bookmarkStart w:id="35990" w:name="_Toc120628671"/>
      <w:bookmarkStart w:id="35991" w:name="_Toc120629259"/>
      <w:bookmarkStart w:id="35992" w:name="_Toc120629879"/>
      <w:bookmarkStart w:id="35993" w:name="_Toc120631382"/>
      <w:bookmarkStart w:id="35994" w:name="_Toc120632033"/>
      <w:bookmarkStart w:id="35995" w:name="_Toc120632683"/>
      <w:bookmarkStart w:id="35996" w:name="_Toc120633333"/>
      <w:bookmarkStart w:id="35997" w:name="_Toc120633983"/>
      <w:bookmarkStart w:id="35998" w:name="_Toc120634634"/>
      <w:bookmarkStart w:id="35999" w:name="_Toc120635285"/>
      <w:bookmarkStart w:id="36000" w:name="_Toc121754409"/>
      <w:bookmarkStart w:id="36001" w:name="_Toc121755079"/>
      <w:bookmarkStart w:id="36002" w:name="_Toc129109028"/>
      <w:bookmarkStart w:id="36003" w:name="_Toc129109693"/>
      <w:bookmarkStart w:id="36004" w:name="_Toc129110381"/>
      <w:bookmarkStart w:id="36005" w:name="_Toc130389501"/>
      <w:bookmarkStart w:id="36006" w:name="_Toc130390574"/>
      <w:bookmarkStart w:id="36007" w:name="_Toc130391262"/>
      <w:bookmarkStart w:id="36008" w:name="_Toc131625026"/>
      <w:bookmarkStart w:id="36009" w:name="_Toc137476459"/>
      <w:bookmarkStart w:id="36010" w:name="_Toc138873114"/>
      <w:bookmarkStart w:id="36011" w:name="_Toc138874700"/>
      <w:bookmarkStart w:id="36012" w:name="_Toc145525299"/>
      <w:bookmarkStart w:id="36013" w:name="_Toc153560424"/>
      <w:bookmarkStart w:id="36014" w:name="_Toc161647724"/>
      <w:bookmarkStart w:id="36015" w:name="_Toc169533341"/>
      <w:bookmarkStart w:id="36016" w:name="_Toc171519944"/>
      <w:bookmarkStart w:id="36017" w:name="_Toc176539681"/>
      <w:bookmarkStart w:id="36018" w:name="_Toc192246993"/>
      <w:bookmarkStart w:id="36019" w:name="_Toc210482784"/>
      <w:r>
        <w:rPr>
          <w:lang w:val="en-US"/>
        </w:rPr>
        <w:t>11</w:t>
      </w:r>
      <w:r w:rsidRPr="00931575">
        <w:rPr>
          <w:lang w:val="en-US"/>
        </w:rPr>
        <w:t>.3.2.2.1</w:t>
      </w:r>
      <w:r w:rsidRPr="00931575">
        <w:rPr>
          <w:lang w:val="en-US"/>
        </w:rPr>
        <w:tab/>
        <w:t>Definition and applicability</w:t>
      </w:r>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20" w:name="_Toc21102987"/>
      <w:bookmarkStart w:id="36021" w:name="_Toc29810836"/>
      <w:bookmarkStart w:id="36022" w:name="_Toc36636196"/>
      <w:bookmarkStart w:id="36023" w:name="_Toc37273142"/>
      <w:bookmarkStart w:id="36024" w:name="_Toc45886230"/>
      <w:bookmarkStart w:id="36025" w:name="_Toc53183305"/>
      <w:bookmarkStart w:id="36026" w:name="_Toc58916014"/>
      <w:bookmarkStart w:id="36027" w:name="_Toc58918195"/>
      <w:bookmarkStart w:id="36028" w:name="_Toc66694065"/>
      <w:bookmarkStart w:id="36029" w:name="_Toc74916050"/>
      <w:bookmarkStart w:id="36030" w:name="_Toc76114675"/>
      <w:bookmarkStart w:id="36031" w:name="_Toc76544561"/>
      <w:bookmarkStart w:id="36032" w:name="_Toc82536683"/>
      <w:bookmarkStart w:id="36033" w:name="_Toc89952976"/>
      <w:bookmarkStart w:id="36034" w:name="_Toc98766792"/>
      <w:bookmarkStart w:id="36035" w:name="_Toc99703155"/>
      <w:bookmarkStart w:id="36036" w:name="_Toc106206945"/>
      <w:bookmarkStart w:id="36037" w:name="_Toc120544993"/>
      <w:bookmarkStart w:id="36038" w:name="_Toc120545348"/>
      <w:bookmarkStart w:id="36039" w:name="_Toc120545964"/>
      <w:bookmarkStart w:id="36040" w:name="_Toc120606868"/>
      <w:bookmarkStart w:id="36041" w:name="_Toc120607222"/>
      <w:bookmarkStart w:id="36042" w:name="_Toc120607579"/>
      <w:bookmarkStart w:id="36043" w:name="_Toc120607942"/>
      <w:bookmarkStart w:id="36044" w:name="_Toc120608307"/>
      <w:bookmarkStart w:id="36045" w:name="_Toc120608687"/>
      <w:bookmarkStart w:id="36046" w:name="_Toc120609067"/>
      <w:bookmarkStart w:id="36047" w:name="_Toc120609458"/>
      <w:bookmarkStart w:id="36048" w:name="_Toc120609849"/>
      <w:bookmarkStart w:id="36049" w:name="_Toc120610250"/>
      <w:bookmarkStart w:id="36050" w:name="_Toc120611003"/>
      <w:bookmarkStart w:id="36051" w:name="_Toc120611412"/>
      <w:bookmarkStart w:id="36052" w:name="_Toc120611830"/>
      <w:bookmarkStart w:id="36053" w:name="_Toc120612250"/>
      <w:bookmarkStart w:id="36054" w:name="_Toc120612677"/>
      <w:bookmarkStart w:id="36055" w:name="_Toc120613106"/>
      <w:bookmarkStart w:id="36056" w:name="_Toc120613536"/>
      <w:bookmarkStart w:id="36057" w:name="_Toc120613966"/>
      <w:bookmarkStart w:id="36058" w:name="_Toc120614409"/>
      <w:bookmarkStart w:id="36059" w:name="_Toc120614868"/>
      <w:bookmarkStart w:id="36060" w:name="_Toc120615343"/>
      <w:bookmarkStart w:id="36061" w:name="_Toc120622551"/>
      <w:bookmarkStart w:id="36062" w:name="_Toc120623057"/>
      <w:bookmarkStart w:id="36063" w:name="_Toc120623695"/>
      <w:bookmarkStart w:id="36064" w:name="_Toc120624232"/>
      <w:bookmarkStart w:id="36065" w:name="_Toc120624769"/>
      <w:bookmarkStart w:id="36066" w:name="_Toc120625306"/>
      <w:bookmarkStart w:id="36067" w:name="_Toc120625843"/>
      <w:bookmarkStart w:id="36068" w:name="_Toc120626390"/>
      <w:bookmarkStart w:id="36069" w:name="_Toc120626946"/>
      <w:bookmarkStart w:id="36070" w:name="_Toc120627511"/>
      <w:bookmarkStart w:id="36071" w:name="_Toc120628087"/>
      <w:bookmarkStart w:id="36072" w:name="_Toc120628672"/>
      <w:bookmarkStart w:id="36073" w:name="_Toc120629260"/>
      <w:bookmarkStart w:id="36074" w:name="_Toc120629880"/>
      <w:bookmarkStart w:id="36075" w:name="_Toc120631383"/>
      <w:bookmarkStart w:id="36076" w:name="_Toc120632034"/>
      <w:bookmarkStart w:id="36077" w:name="_Toc120632684"/>
      <w:bookmarkStart w:id="36078" w:name="_Toc120633334"/>
      <w:bookmarkStart w:id="36079" w:name="_Toc120633984"/>
      <w:bookmarkStart w:id="36080" w:name="_Toc120634635"/>
      <w:bookmarkStart w:id="36081" w:name="_Toc120635286"/>
      <w:bookmarkStart w:id="36082" w:name="_Toc121754410"/>
      <w:bookmarkStart w:id="36083" w:name="_Toc121755080"/>
      <w:bookmarkStart w:id="36084" w:name="_Toc129109029"/>
      <w:bookmarkStart w:id="36085" w:name="_Toc129109694"/>
      <w:bookmarkStart w:id="36086" w:name="_Toc129110382"/>
      <w:bookmarkStart w:id="36087" w:name="_Toc130389502"/>
      <w:bookmarkStart w:id="36088" w:name="_Toc130390575"/>
      <w:bookmarkStart w:id="36089" w:name="_Toc130391263"/>
      <w:bookmarkStart w:id="36090" w:name="_Toc131625027"/>
      <w:bookmarkStart w:id="36091" w:name="_Toc137476460"/>
      <w:bookmarkStart w:id="36092" w:name="_Toc138873115"/>
      <w:bookmarkStart w:id="36093" w:name="_Toc138874701"/>
      <w:bookmarkStart w:id="36094" w:name="_Toc145525300"/>
      <w:bookmarkStart w:id="36095" w:name="_Toc153560425"/>
      <w:bookmarkStart w:id="36096" w:name="_Toc161647725"/>
      <w:bookmarkStart w:id="36097" w:name="_Toc169533342"/>
      <w:bookmarkStart w:id="36098" w:name="_Toc171519945"/>
      <w:bookmarkStart w:id="36099" w:name="_Toc176539682"/>
      <w:bookmarkStart w:id="36100" w:name="_Toc192246994"/>
      <w:bookmarkStart w:id="36101" w:name="_Toc210482785"/>
      <w:r>
        <w:rPr>
          <w:lang w:val="en-US"/>
        </w:rPr>
        <w:lastRenderedPageBreak/>
        <w:t>11</w:t>
      </w:r>
      <w:r w:rsidRPr="00931575">
        <w:rPr>
          <w:lang w:val="en-US"/>
        </w:rPr>
        <w:t>.3.2.2.2</w:t>
      </w:r>
      <w:r w:rsidRPr="00931575">
        <w:rPr>
          <w:lang w:val="en-US"/>
        </w:rPr>
        <w:tab/>
        <w:t>Minimum Requirement</w:t>
      </w:r>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02" w:name="_Toc21102988"/>
      <w:bookmarkStart w:id="36103" w:name="_Toc29810837"/>
      <w:bookmarkStart w:id="36104" w:name="_Toc36636197"/>
      <w:bookmarkStart w:id="36105" w:name="_Toc37273143"/>
      <w:bookmarkStart w:id="36106" w:name="_Toc45886231"/>
      <w:bookmarkStart w:id="36107" w:name="_Toc53183306"/>
      <w:bookmarkStart w:id="36108" w:name="_Toc58916015"/>
      <w:bookmarkStart w:id="36109" w:name="_Toc58918196"/>
      <w:bookmarkStart w:id="36110" w:name="_Toc66694066"/>
      <w:bookmarkStart w:id="36111" w:name="_Toc74916051"/>
      <w:bookmarkStart w:id="36112" w:name="_Toc76114676"/>
      <w:bookmarkStart w:id="36113" w:name="_Toc76544562"/>
      <w:bookmarkStart w:id="36114" w:name="_Toc82536684"/>
      <w:bookmarkStart w:id="36115" w:name="_Toc89952977"/>
      <w:bookmarkStart w:id="36116" w:name="_Toc98766793"/>
      <w:bookmarkStart w:id="36117" w:name="_Toc99703156"/>
      <w:bookmarkStart w:id="36118" w:name="_Toc106206946"/>
      <w:bookmarkStart w:id="36119" w:name="_Toc120544994"/>
      <w:bookmarkStart w:id="36120" w:name="_Toc120545349"/>
      <w:bookmarkStart w:id="36121" w:name="_Toc120545965"/>
      <w:bookmarkStart w:id="36122" w:name="_Toc120606869"/>
      <w:bookmarkStart w:id="36123" w:name="_Toc120607223"/>
      <w:bookmarkStart w:id="36124" w:name="_Toc120607580"/>
      <w:bookmarkStart w:id="36125" w:name="_Toc120607943"/>
      <w:bookmarkStart w:id="36126" w:name="_Toc120608308"/>
      <w:bookmarkStart w:id="36127" w:name="_Toc120608688"/>
      <w:bookmarkStart w:id="36128" w:name="_Toc120609068"/>
      <w:bookmarkStart w:id="36129" w:name="_Toc120609459"/>
      <w:bookmarkStart w:id="36130" w:name="_Toc120609850"/>
      <w:bookmarkStart w:id="36131" w:name="_Toc120610251"/>
      <w:bookmarkStart w:id="36132" w:name="_Toc120611004"/>
      <w:bookmarkStart w:id="36133" w:name="_Toc120611413"/>
      <w:bookmarkStart w:id="36134" w:name="_Toc120611831"/>
      <w:bookmarkStart w:id="36135" w:name="_Toc120612251"/>
      <w:bookmarkStart w:id="36136" w:name="_Toc120612678"/>
      <w:bookmarkStart w:id="36137" w:name="_Toc120613107"/>
      <w:bookmarkStart w:id="36138" w:name="_Toc120613537"/>
      <w:bookmarkStart w:id="36139" w:name="_Toc120613967"/>
      <w:bookmarkStart w:id="36140" w:name="_Toc120614410"/>
      <w:bookmarkStart w:id="36141" w:name="_Toc120614869"/>
      <w:bookmarkStart w:id="36142" w:name="_Toc120615344"/>
      <w:bookmarkStart w:id="36143" w:name="_Toc120622552"/>
      <w:bookmarkStart w:id="36144" w:name="_Toc120623058"/>
      <w:bookmarkStart w:id="36145" w:name="_Toc120623696"/>
      <w:bookmarkStart w:id="36146" w:name="_Toc120624233"/>
      <w:bookmarkStart w:id="36147" w:name="_Toc120624770"/>
      <w:bookmarkStart w:id="36148" w:name="_Toc120625307"/>
      <w:bookmarkStart w:id="36149" w:name="_Toc120625844"/>
      <w:bookmarkStart w:id="36150" w:name="_Toc120626391"/>
      <w:bookmarkStart w:id="36151" w:name="_Toc120626947"/>
      <w:bookmarkStart w:id="36152" w:name="_Toc120627512"/>
      <w:bookmarkStart w:id="36153" w:name="_Toc120628088"/>
      <w:bookmarkStart w:id="36154" w:name="_Toc120628673"/>
      <w:bookmarkStart w:id="36155" w:name="_Toc120629261"/>
      <w:bookmarkStart w:id="36156" w:name="_Toc120629881"/>
      <w:bookmarkStart w:id="36157" w:name="_Toc120631384"/>
      <w:bookmarkStart w:id="36158" w:name="_Toc120632035"/>
      <w:bookmarkStart w:id="36159" w:name="_Toc120632685"/>
      <w:bookmarkStart w:id="36160" w:name="_Toc120633335"/>
      <w:bookmarkStart w:id="36161" w:name="_Toc120633985"/>
      <w:bookmarkStart w:id="36162" w:name="_Toc120634636"/>
      <w:bookmarkStart w:id="36163" w:name="_Toc120635287"/>
      <w:bookmarkStart w:id="36164" w:name="_Toc121754411"/>
      <w:bookmarkStart w:id="36165" w:name="_Toc121755081"/>
      <w:bookmarkStart w:id="36166" w:name="_Toc129109030"/>
      <w:bookmarkStart w:id="36167" w:name="_Toc129109695"/>
      <w:bookmarkStart w:id="36168" w:name="_Toc129110383"/>
      <w:bookmarkStart w:id="36169" w:name="_Toc130389503"/>
      <w:bookmarkStart w:id="36170" w:name="_Toc130390576"/>
      <w:bookmarkStart w:id="36171" w:name="_Toc130391264"/>
      <w:bookmarkStart w:id="36172" w:name="_Toc131625028"/>
      <w:bookmarkStart w:id="36173" w:name="_Toc137476461"/>
      <w:bookmarkStart w:id="36174" w:name="_Toc138873116"/>
      <w:bookmarkStart w:id="36175" w:name="_Toc138874702"/>
      <w:bookmarkStart w:id="36176" w:name="_Toc145525301"/>
      <w:bookmarkStart w:id="36177" w:name="_Toc153560426"/>
      <w:bookmarkStart w:id="36178" w:name="_Toc161647726"/>
      <w:bookmarkStart w:id="36179" w:name="_Toc169533343"/>
      <w:bookmarkStart w:id="36180" w:name="_Toc171519946"/>
      <w:bookmarkStart w:id="36181" w:name="_Toc176539683"/>
      <w:bookmarkStart w:id="36182" w:name="_Toc192246995"/>
      <w:bookmarkStart w:id="36183" w:name="_Toc210482786"/>
      <w:r>
        <w:rPr>
          <w:lang w:val="en-US"/>
        </w:rPr>
        <w:t>11.3.</w:t>
      </w:r>
      <w:r w:rsidRPr="00931575">
        <w:rPr>
          <w:lang w:val="en-US"/>
        </w:rPr>
        <w:t>2.2.3</w:t>
      </w:r>
      <w:r w:rsidRPr="00931575">
        <w:rPr>
          <w:lang w:val="en-US"/>
        </w:rPr>
        <w:tab/>
        <w:t>Test purpose</w:t>
      </w:r>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84" w:name="_Toc21102989"/>
      <w:bookmarkStart w:id="36185" w:name="_Toc29810838"/>
      <w:bookmarkStart w:id="36186" w:name="_Toc36636198"/>
      <w:bookmarkStart w:id="36187" w:name="_Toc37273144"/>
      <w:bookmarkStart w:id="36188" w:name="_Toc45886232"/>
      <w:bookmarkStart w:id="36189" w:name="_Toc53183307"/>
      <w:bookmarkStart w:id="36190" w:name="_Toc58916016"/>
      <w:bookmarkStart w:id="36191" w:name="_Toc58918197"/>
      <w:bookmarkStart w:id="36192" w:name="_Toc66694067"/>
      <w:bookmarkStart w:id="36193" w:name="_Toc74916052"/>
      <w:bookmarkStart w:id="36194" w:name="_Toc76114677"/>
      <w:bookmarkStart w:id="36195" w:name="_Toc76544563"/>
      <w:bookmarkStart w:id="36196" w:name="_Toc82536685"/>
      <w:bookmarkStart w:id="36197" w:name="_Toc89952978"/>
      <w:bookmarkStart w:id="36198" w:name="_Toc98766794"/>
      <w:bookmarkStart w:id="36199" w:name="_Toc99703157"/>
      <w:bookmarkStart w:id="36200" w:name="_Toc106206947"/>
      <w:bookmarkStart w:id="36201" w:name="_Toc120544995"/>
      <w:bookmarkStart w:id="36202" w:name="_Toc120545350"/>
      <w:bookmarkStart w:id="36203" w:name="_Toc120545966"/>
      <w:bookmarkStart w:id="36204" w:name="_Toc120606870"/>
      <w:bookmarkStart w:id="36205" w:name="_Toc120607224"/>
      <w:bookmarkStart w:id="36206" w:name="_Toc120607581"/>
      <w:bookmarkStart w:id="36207" w:name="_Toc120607944"/>
      <w:bookmarkStart w:id="36208" w:name="_Toc120608309"/>
      <w:bookmarkStart w:id="36209" w:name="_Toc120608689"/>
      <w:bookmarkStart w:id="36210" w:name="_Toc120609069"/>
      <w:bookmarkStart w:id="36211" w:name="_Toc120609460"/>
      <w:bookmarkStart w:id="36212" w:name="_Toc120609851"/>
      <w:bookmarkStart w:id="36213" w:name="_Toc120610252"/>
      <w:bookmarkStart w:id="36214" w:name="_Toc120611005"/>
      <w:bookmarkStart w:id="36215" w:name="_Toc120611414"/>
      <w:bookmarkStart w:id="36216" w:name="_Toc120611832"/>
      <w:bookmarkStart w:id="36217" w:name="_Toc120612252"/>
      <w:bookmarkStart w:id="36218" w:name="_Toc120612679"/>
      <w:bookmarkStart w:id="36219" w:name="_Toc120613108"/>
      <w:bookmarkStart w:id="36220" w:name="_Toc120613538"/>
      <w:bookmarkStart w:id="36221" w:name="_Toc120613968"/>
      <w:bookmarkStart w:id="36222" w:name="_Toc120614411"/>
      <w:bookmarkStart w:id="36223" w:name="_Toc120614870"/>
      <w:bookmarkStart w:id="36224" w:name="_Toc120615345"/>
      <w:bookmarkStart w:id="36225" w:name="_Toc120622553"/>
      <w:bookmarkStart w:id="36226" w:name="_Toc120623059"/>
      <w:bookmarkStart w:id="36227" w:name="_Toc120623697"/>
      <w:bookmarkStart w:id="36228" w:name="_Toc120624234"/>
      <w:bookmarkStart w:id="36229" w:name="_Toc120624771"/>
      <w:bookmarkStart w:id="36230" w:name="_Toc120625308"/>
      <w:bookmarkStart w:id="36231" w:name="_Toc120625845"/>
      <w:bookmarkStart w:id="36232" w:name="_Toc120626392"/>
      <w:bookmarkStart w:id="36233" w:name="_Toc120626948"/>
      <w:bookmarkStart w:id="36234" w:name="_Toc120627513"/>
      <w:bookmarkStart w:id="36235" w:name="_Toc120628089"/>
      <w:bookmarkStart w:id="36236" w:name="_Toc120628674"/>
      <w:bookmarkStart w:id="36237" w:name="_Toc120629262"/>
      <w:bookmarkStart w:id="36238" w:name="_Toc120629882"/>
      <w:bookmarkStart w:id="36239" w:name="_Toc120631385"/>
      <w:bookmarkStart w:id="36240" w:name="_Toc120632036"/>
      <w:bookmarkStart w:id="36241" w:name="_Toc120632686"/>
      <w:bookmarkStart w:id="36242" w:name="_Toc120633336"/>
      <w:bookmarkStart w:id="36243" w:name="_Toc120633986"/>
      <w:bookmarkStart w:id="36244" w:name="_Toc120634637"/>
      <w:bookmarkStart w:id="36245" w:name="_Toc120635288"/>
      <w:bookmarkStart w:id="36246" w:name="_Toc121754412"/>
      <w:bookmarkStart w:id="36247" w:name="_Toc121755082"/>
      <w:bookmarkStart w:id="36248" w:name="_Toc129109031"/>
      <w:bookmarkStart w:id="36249" w:name="_Toc129109696"/>
      <w:bookmarkStart w:id="36250" w:name="_Toc129110384"/>
      <w:bookmarkStart w:id="36251" w:name="_Toc130389504"/>
      <w:bookmarkStart w:id="36252" w:name="_Toc130390577"/>
      <w:bookmarkStart w:id="36253" w:name="_Toc130391265"/>
      <w:bookmarkStart w:id="36254" w:name="_Toc131625029"/>
      <w:bookmarkStart w:id="36255" w:name="_Toc137476462"/>
      <w:bookmarkStart w:id="36256" w:name="_Toc138873117"/>
      <w:bookmarkStart w:id="36257" w:name="_Toc138874703"/>
      <w:bookmarkStart w:id="36258" w:name="_Toc145525302"/>
      <w:bookmarkStart w:id="36259" w:name="_Toc153560427"/>
      <w:bookmarkStart w:id="36260" w:name="_Toc161647727"/>
      <w:bookmarkStart w:id="36261" w:name="_Toc169533344"/>
      <w:bookmarkStart w:id="36262" w:name="_Toc171519947"/>
      <w:bookmarkStart w:id="36263" w:name="_Toc176539684"/>
      <w:bookmarkStart w:id="36264" w:name="_Toc192246996"/>
      <w:bookmarkStart w:id="36265" w:name="_Toc210482787"/>
      <w:r>
        <w:rPr>
          <w:lang w:val="en-US"/>
        </w:rPr>
        <w:t>11.3.</w:t>
      </w:r>
      <w:r w:rsidRPr="00931575">
        <w:rPr>
          <w:lang w:val="en-US"/>
        </w:rPr>
        <w:t>2.2.4</w:t>
      </w:r>
      <w:r w:rsidRPr="00931575">
        <w:rPr>
          <w:lang w:val="en-US"/>
        </w:rPr>
        <w:tab/>
        <w:t>Method of test</w:t>
      </w:r>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p>
    <w:p w14:paraId="7770B4CA" w14:textId="77777777" w:rsidR="0050079C" w:rsidRPr="00931575" w:rsidRDefault="0050079C" w:rsidP="003267B6">
      <w:pPr>
        <w:pStyle w:val="Heading6"/>
        <w:rPr>
          <w:lang w:val="en-US"/>
        </w:rPr>
      </w:pPr>
      <w:bookmarkStart w:id="36266" w:name="_Toc21102990"/>
      <w:bookmarkStart w:id="36267" w:name="_Toc29810839"/>
      <w:bookmarkStart w:id="36268" w:name="_Toc36636199"/>
      <w:bookmarkStart w:id="36269" w:name="_Toc37273145"/>
      <w:bookmarkStart w:id="36270" w:name="_Toc45886233"/>
      <w:bookmarkStart w:id="36271" w:name="_Toc120631386"/>
      <w:bookmarkStart w:id="36272" w:name="_Toc120632037"/>
      <w:bookmarkStart w:id="36273" w:name="_Toc120632687"/>
      <w:bookmarkStart w:id="36274" w:name="_Toc120633337"/>
      <w:bookmarkStart w:id="36275" w:name="_Toc120633987"/>
      <w:bookmarkStart w:id="36276" w:name="_Toc120634638"/>
      <w:bookmarkStart w:id="36277" w:name="_Toc120635289"/>
      <w:bookmarkStart w:id="36278" w:name="_Toc121754413"/>
      <w:bookmarkStart w:id="36279" w:name="_Toc121755083"/>
      <w:bookmarkStart w:id="36280" w:name="_Toc129109032"/>
      <w:bookmarkStart w:id="36281" w:name="_Toc129109697"/>
      <w:bookmarkStart w:id="36282" w:name="_Toc129110385"/>
      <w:bookmarkStart w:id="36283" w:name="_Toc130389505"/>
      <w:bookmarkStart w:id="36284" w:name="_Toc130390578"/>
      <w:bookmarkStart w:id="36285" w:name="_Toc130391266"/>
      <w:bookmarkStart w:id="36286" w:name="_Toc131625030"/>
      <w:bookmarkStart w:id="36287" w:name="_Toc137476463"/>
      <w:bookmarkStart w:id="36288" w:name="_Toc138873118"/>
      <w:bookmarkStart w:id="36289" w:name="_Toc138874704"/>
      <w:bookmarkStart w:id="36290" w:name="_Toc145525303"/>
      <w:bookmarkStart w:id="36291" w:name="_Toc153560428"/>
      <w:bookmarkStart w:id="36292" w:name="_Toc161647728"/>
      <w:bookmarkStart w:id="36293" w:name="_Toc169533345"/>
      <w:bookmarkStart w:id="36294" w:name="_Toc171519948"/>
      <w:bookmarkStart w:id="36295" w:name="_Toc176539685"/>
      <w:bookmarkStart w:id="36296" w:name="_Toc192246997"/>
      <w:bookmarkStart w:id="36297" w:name="_Toc210482788"/>
      <w:r>
        <w:rPr>
          <w:lang w:val="en-US"/>
        </w:rPr>
        <w:t>11.3.</w:t>
      </w:r>
      <w:r w:rsidRPr="00931575">
        <w:rPr>
          <w:lang w:val="en-US"/>
        </w:rPr>
        <w:t>2.2.4.1</w:t>
      </w:r>
      <w:r w:rsidRPr="00931575">
        <w:rPr>
          <w:lang w:val="en-US"/>
        </w:rPr>
        <w:tab/>
        <w:t>Initial Conditions</w:t>
      </w:r>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298" w:name="_Toc21102991"/>
      <w:bookmarkStart w:id="36299" w:name="_Toc29810840"/>
      <w:bookmarkStart w:id="36300" w:name="_Toc36636200"/>
      <w:bookmarkStart w:id="36301" w:name="_Toc37273146"/>
      <w:bookmarkStart w:id="36302" w:name="_Toc45886234"/>
      <w:bookmarkStart w:id="36303" w:name="_Toc120631387"/>
      <w:bookmarkStart w:id="36304" w:name="_Toc120632038"/>
      <w:bookmarkStart w:id="36305" w:name="_Toc120632688"/>
      <w:bookmarkStart w:id="36306" w:name="_Toc120633338"/>
      <w:bookmarkStart w:id="36307" w:name="_Toc120633988"/>
      <w:bookmarkStart w:id="36308" w:name="_Toc120634639"/>
      <w:bookmarkStart w:id="36309" w:name="_Toc120635290"/>
      <w:bookmarkStart w:id="36310" w:name="_Toc121754414"/>
      <w:bookmarkStart w:id="36311" w:name="_Toc121755084"/>
      <w:bookmarkStart w:id="36312" w:name="_Toc129109033"/>
      <w:bookmarkStart w:id="36313" w:name="_Toc129109698"/>
      <w:bookmarkStart w:id="36314" w:name="_Toc129110386"/>
      <w:bookmarkStart w:id="36315" w:name="_Toc130389506"/>
      <w:bookmarkStart w:id="36316" w:name="_Toc130390579"/>
      <w:bookmarkStart w:id="36317" w:name="_Toc130391267"/>
      <w:bookmarkStart w:id="36318" w:name="_Toc131625031"/>
      <w:bookmarkStart w:id="36319" w:name="_Toc137476464"/>
      <w:bookmarkStart w:id="36320" w:name="_Toc138873119"/>
      <w:bookmarkStart w:id="36321" w:name="_Toc138874705"/>
      <w:bookmarkStart w:id="36322" w:name="_Toc145525304"/>
      <w:bookmarkStart w:id="36323" w:name="_Toc153560429"/>
      <w:bookmarkStart w:id="36324" w:name="_Toc161647729"/>
      <w:bookmarkStart w:id="36325" w:name="_Toc169533346"/>
      <w:bookmarkStart w:id="36326" w:name="_Toc171519949"/>
      <w:bookmarkStart w:id="36327" w:name="_Toc176539686"/>
      <w:bookmarkStart w:id="36328" w:name="_Toc192246998"/>
      <w:bookmarkStart w:id="36329" w:name="_Toc210482789"/>
      <w:r>
        <w:rPr>
          <w:lang w:val="en-US"/>
        </w:rPr>
        <w:t>11.3.</w:t>
      </w:r>
      <w:r w:rsidRPr="00931575">
        <w:rPr>
          <w:lang w:val="en-US"/>
        </w:rPr>
        <w:t>2.2.4.2</w:t>
      </w:r>
      <w:r w:rsidRPr="00931575">
        <w:rPr>
          <w:lang w:val="en-US"/>
        </w:rPr>
        <w:tab/>
        <w:t>Procedure</w:t>
      </w:r>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30" w:name="_Toc21102992"/>
      <w:bookmarkStart w:id="36331" w:name="_Toc29810841"/>
      <w:bookmarkStart w:id="36332" w:name="_Toc36636201"/>
      <w:bookmarkStart w:id="36333" w:name="_Toc37273147"/>
      <w:bookmarkStart w:id="36334" w:name="_Toc45886235"/>
      <w:bookmarkStart w:id="36335" w:name="_Toc53183308"/>
      <w:bookmarkStart w:id="36336" w:name="_Toc58916017"/>
      <w:bookmarkStart w:id="36337" w:name="_Toc58918198"/>
      <w:bookmarkStart w:id="36338" w:name="_Toc66694068"/>
      <w:bookmarkStart w:id="36339" w:name="_Toc74916053"/>
      <w:bookmarkStart w:id="36340" w:name="_Toc76114678"/>
      <w:bookmarkStart w:id="36341" w:name="_Toc76544564"/>
      <w:bookmarkStart w:id="36342" w:name="_Toc82536686"/>
      <w:bookmarkStart w:id="36343" w:name="_Toc89952979"/>
      <w:bookmarkStart w:id="36344" w:name="_Toc98766795"/>
      <w:bookmarkStart w:id="36345" w:name="_Toc99703158"/>
      <w:bookmarkStart w:id="36346" w:name="_Toc106206948"/>
      <w:bookmarkStart w:id="36347" w:name="_Toc120544996"/>
      <w:bookmarkStart w:id="36348" w:name="_Toc120545351"/>
      <w:bookmarkStart w:id="36349" w:name="_Toc120545967"/>
      <w:bookmarkStart w:id="36350" w:name="_Toc120606871"/>
      <w:bookmarkStart w:id="36351" w:name="_Toc120607225"/>
      <w:bookmarkStart w:id="36352" w:name="_Toc120607582"/>
      <w:bookmarkStart w:id="36353" w:name="_Toc120607945"/>
      <w:bookmarkStart w:id="36354" w:name="_Toc120608310"/>
      <w:bookmarkStart w:id="36355" w:name="_Toc120608690"/>
      <w:bookmarkStart w:id="36356" w:name="_Toc120609070"/>
      <w:bookmarkStart w:id="36357" w:name="_Toc120609461"/>
      <w:bookmarkStart w:id="36358" w:name="_Toc120609852"/>
      <w:bookmarkStart w:id="36359" w:name="_Toc120610253"/>
      <w:bookmarkStart w:id="36360" w:name="_Toc120611006"/>
      <w:bookmarkStart w:id="36361" w:name="_Toc120611415"/>
      <w:bookmarkStart w:id="36362" w:name="_Toc120611833"/>
      <w:bookmarkStart w:id="36363" w:name="_Toc120612253"/>
      <w:bookmarkStart w:id="36364" w:name="_Toc120612680"/>
      <w:bookmarkStart w:id="36365" w:name="_Toc120613109"/>
      <w:bookmarkStart w:id="36366" w:name="_Toc120613539"/>
      <w:bookmarkStart w:id="36367" w:name="_Toc120613969"/>
      <w:bookmarkStart w:id="36368" w:name="_Toc120614412"/>
      <w:bookmarkStart w:id="36369" w:name="_Toc120614871"/>
      <w:bookmarkStart w:id="36370" w:name="_Toc120615346"/>
      <w:bookmarkStart w:id="36371" w:name="_Toc120622554"/>
      <w:bookmarkStart w:id="36372" w:name="_Toc120623060"/>
      <w:bookmarkStart w:id="36373" w:name="_Toc120623698"/>
      <w:bookmarkStart w:id="36374" w:name="_Toc120624235"/>
      <w:bookmarkStart w:id="36375" w:name="_Toc120624772"/>
      <w:bookmarkStart w:id="36376" w:name="_Toc120625309"/>
      <w:bookmarkStart w:id="36377" w:name="_Toc120625846"/>
      <w:bookmarkStart w:id="36378" w:name="_Toc120626393"/>
      <w:bookmarkStart w:id="36379" w:name="_Toc120626949"/>
      <w:bookmarkStart w:id="36380" w:name="_Toc120627514"/>
      <w:bookmarkStart w:id="36381" w:name="_Toc120628090"/>
      <w:bookmarkStart w:id="36382" w:name="_Toc120628675"/>
      <w:bookmarkStart w:id="36383" w:name="_Toc120629263"/>
      <w:bookmarkStart w:id="36384" w:name="_Toc120629883"/>
      <w:bookmarkStart w:id="36385" w:name="_Toc120631388"/>
      <w:bookmarkStart w:id="36386" w:name="_Toc120632039"/>
      <w:bookmarkStart w:id="36387" w:name="_Toc120632689"/>
      <w:bookmarkStart w:id="36388" w:name="_Toc120633339"/>
      <w:bookmarkStart w:id="36389" w:name="_Toc120633989"/>
      <w:bookmarkStart w:id="36390" w:name="_Toc120634640"/>
      <w:bookmarkStart w:id="36391" w:name="_Toc120635291"/>
      <w:bookmarkStart w:id="36392" w:name="_Toc121754415"/>
      <w:bookmarkStart w:id="36393" w:name="_Toc121755085"/>
      <w:bookmarkStart w:id="36394" w:name="_Toc129109034"/>
      <w:bookmarkStart w:id="36395" w:name="_Toc129109699"/>
      <w:bookmarkStart w:id="36396" w:name="_Toc129110387"/>
      <w:bookmarkStart w:id="36397" w:name="_Toc130389507"/>
      <w:bookmarkStart w:id="36398" w:name="_Toc130390580"/>
      <w:bookmarkStart w:id="36399" w:name="_Toc130391268"/>
      <w:bookmarkStart w:id="36400" w:name="_Toc131625032"/>
      <w:bookmarkStart w:id="36401" w:name="_Toc137476465"/>
      <w:bookmarkStart w:id="36402" w:name="_Toc138873120"/>
      <w:bookmarkStart w:id="36403" w:name="_Toc138874706"/>
      <w:bookmarkStart w:id="36404" w:name="_Toc145525305"/>
      <w:bookmarkStart w:id="36405" w:name="_Toc153560430"/>
      <w:bookmarkStart w:id="36406" w:name="_Toc161647730"/>
      <w:bookmarkStart w:id="36407" w:name="_Toc169533347"/>
      <w:bookmarkStart w:id="36408" w:name="_Toc171519950"/>
      <w:bookmarkStart w:id="36409" w:name="_Toc176539687"/>
      <w:bookmarkStart w:id="36410" w:name="_Toc192246999"/>
      <w:bookmarkStart w:id="36411" w:name="_Toc210482790"/>
      <w:r>
        <w:rPr>
          <w:lang w:val="en-US"/>
        </w:rPr>
        <w:t>11.3.</w:t>
      </w:r>
      <w:r w:rsidRPr="00931575">
        <w:rPr>
          <w:lang w:val="en-US"/>
        </w:rPr>
        <w:t>2.2.5</w:t>
      </w:r>
      <w:r w:rsidRPr="00931575">
        <w:rPr>
          <w:lang w:val="en-US"/>
        </w:rPr>
        <w:tab/>
        <w:t>Test Requirement</w:t>
      </w:r>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p>
    <w:p w14:paraId="1DA9DBA1" w14:textId="77777777" w:rsidR="0050079C" w:rsidRPr="00931575" w:rsidRDefault="0050079C" w:rsidP="0050079C">
      <w:pPr>
        <w:pStyle w:val="H6"/>
        <w:rPr>
          <w:lang w:val="en-US"/>
        </w:rPr>
      </w:pPr>
      <w:bookmarkStart w:id="36412" w:name="_Toc21102993"/>
      <w:bookmarkStart w:id="36413" w:name="_Toc29810842"/>
      <w:bookmarkStart w:id="36414" w:name="_Toc36636202"/>
      <w:bookmarkStart w:id="36415" w:name="_Toc37273148"/>
      <w:bookmarkStart w:id="3641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12"/>
      <w:bookmarkEnd w:id="36413"/>
      <w:bookmarkEnd w:id="36414"/>
      <w:bookmarkEnd w:id="36415"/>
      <w:bookmarkEnd w:id="3641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17" w:name="_Toc21102995"/>
      <w:bookmarkStart w:id="36418" w:name="_Toc29810844"/>
      <w:bookmarkStart w:id="36419" w:name="_Toc36636204"/>
      <w:bookmarkStart w:id="36420" w:name="_Toc37273150"/>
      <w:bookmarkStart w:id="36421" w:name="_Toc45886238"/>
      <w:bookmarkStart w:id="36422" w:name="_Toc53183309"/>
      <w:bookmarkStart w:id="36423" w:name="_Toc58916018"/>
      <w:bookmarkStart w:id="36424" w:name="_Toc58918199"/>
      <w:bookmarkStart w:id="36425" w:name="_Toc66694069"/>
      <w:bookmarkStart w:id="36426" w:name="_Toc74916054"/>
      <w:bookmarkStart w:id="36427" w:name="_Toc76114679"/>
      <w:bookmarkStart w:id="36428" w:name="_Toc76544565"/>
      <w:bookmarkStart w:id="36429" w:name="_Toc82536687"/>
      <w:bookmarkStart w:id="36430" w:name="_Toc89952980"/>
      <w:bookmarkStart w:id="36431" w:name="_Toc98766796"/>
      <w:bookmarkStart w:id="36432" w:name="_Toc99703159"/>
      <w:bookmarkStart w:id="36433" w:name="_Toc106206949"/>
      <w:bookmarkStart w:id="36434" w:name="_Toc120544997"/>
      <w:bookmarkStart w:id="36435" w:name="_Toc120545352"/>
      <w:bookmarkStart w:id="36436" w:name="_Toc120545968"/>
      <w:bookmarkStart w:id="36437" w:name="_Toc120606872"/>
      <w:bookmarkStart w:id="36438" w:name="_Toc120607226"/>
      <w:bookmarkStart w:id="36439" w:name="_Toc120607583"/>
      <w:bookmarkStart w:id="36440" w:name="_Toc120607946"/>
      <w:bookmarkStart w:id="36441" w:name="_Toc120608311"/>
      <w:bookmarkStart w:id="36442" w:name="_Toc120608691"/>
      <w:bookmarkStart w:id="36443" w:name="_Toc120609071"/>
      <w:bookmarkStart w:id="36444" w:name="_Toc120609462"/>
      <w:bookmarkStart w:id="36445" w:name="_Toc120609853"/>
      <w:bookmarkStart w:id="36446" w:name="_Toc120610254"/>
      <w:bookmarkStart w:id="36447" w:name="_Toc120611007"/>
      <w:bookmarkStart w:id="36448" w:name="_Toc120611416"/>
      <w:bookmarkStart w:id="36449" w:name="_Toc120611834"/>
      <w:bookmarkStart w:id="36450" w:name="_Toc120612254"/>
      <w:bookmarkStart w:id="36451" w:name="_Toc120612681"/>
      <w:bookmarkStart w:id="36452" w:name="_Toc120613110"/>
      <w:bookmarkStart w:id="36453" w:name="_Toc120613540"/>
      <w:bookmarkStart w:id="36454" w:name="_Toc120613970"/>
      <w:bookmarkStart w:id="36455" w:name="_Toc120614413"/>
      <w:bookmarkStart w:id="36456" w:name="_Toc120614872"/>
      <w:bookmarkStart w:id="36457" w:name="_Toc120615347"/>
      <w:bookmarkStart w:id="36458" w:name="_Toc120622555"/>
      <w:bookmarkStart w:id="36459" w:name="_Toc120623061"/>
      <w:bookmarkStart w:id="36460" w:name="_Toc120623699"/>
      <w:bookmarkStart w:id="36461" w:name="_Toc120624236"/>
      <w:bookmarkStart w:id="36462" w:name="_Toc120624773"/>
      <w:bookmarkStart w:id="36463" w:name="_Toc120625310"/>
      <w:bookmarkStart w:id="36464" w:name="_Toc120625847"/>
      <w:bookmarkStart w:id="36465" w:name="_Toc120626394"/>
      <w:bookmarkStart w:id="36466" w:name="_Toc120626950"/>
      <w:bookmarkStart w:id="36467" w:name="_Toc120627515"/>
      <w:bookmarkStart w:id="36468" w:name="_Toc120628091"/>
      <w:bookmarkStart w:id="36469" w:name="_Toc120628676"/>
      <w:bookmarkStart w:id="36470" w:name="_Toc120629264"/>
      <w:bookmarkStart w:id="36471" w:name="_Toc120629884"/>
      <w:bookmarkStart w:id="36472" w:name="_Toc120631389"/>
      <w:bookmarkStart w:id="36473" w:name="_Toc120632040"/>
      <w:bookmarkStart w:id="36474" w:name="_Toc120632690"/>
      <w:bookmarkStart w:id="36475" w:name="_Toc120633340"/>
      <w:bookmarkStart w:id="36476" w:name="_Toc120633990"/>
      <w:bookmarkStart w:id="36477" w:name="_Toc120634641"/>
      <w:bookmarkStart w:id="36478" w:name="_Toc120635292"/>
      <w:bookmarkStart w:id="36479" w:name="_Toc121754416"/>
      <w:bookmarkStart w:id="36480" w:name="_Toc121755086"/>
      <w:bookmarkStart w:id="36481" w:name="_Toc129109035"/>
      <w:bookmarkStart w:id="36482" w:name="_Toc129109700"/>
      <w:bookmarkStart w:id="36483" w:name="_Toc129110388"/>
      <w:bookmarkStart w:id="36484" w:name="_Toc130389508"/>
      <w:bookmarkStart w:id="36485" w:name="_Toc130390581"/>
      <w:bookmarkStart w:id="36486" w:name="_Toc130391269"/>
      <w:bookmarkStart w:id="36487" w:name="_Toc131625033"/>
      <w:bookmarkStart w:id="36488" w:name="_Toc137476466"/>
      <w:bookmarkStart w:id="36489" w:name="_Toc138873121"/>
      <w:bookmarkStart w:id="36490" w:name="_Toc138874707"/>
      <w:bookmarkStart w:id="36491" w:name="_Toc145525306"/>
      <w:bookmarkStart w:id="36492" w:name="_Toc153560431"/>
      <w:bookmarkStart w:id="36493" w:name="_Toc161647731"/>
      <w:bookmarkStart w:id="36494" w:name="_Toc169533348"/>
      <w:bookmarkStart w:id="36495" w:name="_Toc171519951"/>
      <w:bookmarkStart w:id="36496" w:name="_Toc176539688"/>
      <w:bookmarkStart w:id="36497" w:name="_Toc192247000"/>
      <w:bookmarkStart w:id="36498" w:name="_Toc210482791"/>
      <w:r>
        <w:t>11.3.</w:t>
      </w:r>
      <w:r w:rsidRPr="00931575">
        <w:t>3</w:t>
      </w:r>
      <w:r w:rsidRPr="00931575">
        <w:tab/>
        <w:t>Performance requirements for PUCCH format 2</w:t>
      </w:r>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p>
    <w:p w14:paraId="5F22609C" w14:textId="77777777" w:rsidR="0050079C" w:rsidRPr="00931575" w:rsidRDefault="0050079C" w:rsidP="0050079C">
      <w:pPr>
        <w:pStyle w:val="Heading4"/>
      </w:pPr>
      <w:bookmarkStart w:id="36499" w:name="_Toc21102996"/>
      <w:bookmarkStart w:id="36500" w:name="_Toc29810845"/>
      <w:bookmarkStart w:id="36501" w:name="_Toc36636205"/>
      <w:bookmarkStart w:id="36502" w:name="_Toc37273151"/>
      <w:bookmarkStart w:id="36503" w:name="_Toc45886239"/>
      <w:bookmarkStart w:id="36504" w:name="_Toc53183310"/>
      <w:bookmarkStart w:id="36505" w:name="_Toc58916019"/>
      <w:bookmarkStart w:id="36506" w:name="_Toc58918200"/>
      <w:bookmarkStart w:id="36507" w:name="_Toc66694070"/>
      <w:bookmarkStart w:id="36508" w:name="_Toc74916055"/>
      <w:bookmarkStart w:id="36509" w:name="_Toc76114680"/>
      <w:bookmarkStart w:id="36510" w:name="_Toc76544566"/>
      <w:bookmarkStart w:id="36511" w:name="_Toc82536688"/>
      <w:bookmarkStart w:id="36512" w:name="_Toc89952981"/>
      <w:bookmarkStart w:id="36513" w:name="_Toc98766797"/>
      <w:bookmarkStart w:id="36514" w:name="_Toc99703160"/>
      <w:bookmarkStart w:id="36515" w:name="_Toc106206950"/>
      <w:bookmarkStart w:id="36516" w:name="_Toc120544998"/>
      <w:bookmarkStart w:id="36517" w:name="_Toc120545353"/>
      <w:bookmarkStart w:id="36518" w:name="_Toc120545969"/>
      <w:bookmarkStart w:id="36519" w:name="_Toc120606873"/>
      <w:bookmarkStart w:id="36520" w:name="_Toc120607227"/>
      <w:bookmarkStart w:id="36521" w:name="_Toc120607584"/>
      <w:bookmarkStart w:id="36522" w:name="_Toc120607947"/>
      <w:bookmarkStart w:id="36523" w:name="_Toc120608312"/>
      <w:bookmarkStart w:id="36524" w:name="_Toc120608692"/>
      <w:bookmarkStart w:id="36525" w:name="_Toc120609072"/>
      <w:bookmarkStart w:id="36526" w:name="_Toc120609463"/>
      <w:bookmarkStart w:id="36527" w:name="_Toc120609854"/>
      <w:bookmarkStart w:id="36528" w:name="_Toc120610255"/>
      <w:bookmarkStart w:id="36529" w:name="_Toc120611008"/>
      <w:bookmarkStart w:id="36530" w:name="_Toc120611417"/>
      <w:bookmarkStart w:id="36531" w:name="_Toc120611835"/>
      <w:bookmarkStart w:id="36532" w:name="_Toc120612255"/>
      <w:bookmarkStart w:id="36533" w:name="_Toc120612682"/>
      <w:bookmarkStart w:id="36534" w:name="_Toc120613111"/>
      <w:bookmarkStart w:id="36535" w:name="_Toc120613541"/>
      <w:bookmarkStart w:id="36536" w:name="_Toc120613971"/>
      <w:bookmarkStart w:id="36537" w:name="_Toc120614414"/>
      <w:bookmarkStart w:id="36538" w:name="_Toc120614873"/>
      <w:bookmarkStart w:id="36539" w:name="_Toc120615348"/>
      <w:bookmarkStart w:id="36540" w:name="_Toc120622556"/>
      <w:bookmarkStart w:id="36541" w:name="_Toc120623062"/>
      <w:bookmarkStart w:id="36542" w:name="_Toc120623700"/>
      <w:bookmarkStart w:id="36543" w:name="_Toc120624237"/>
      <w:bookmarkStart w:id="36544" w:name="_Toc120624774"/>
      <w:bookmarkStart w:id="36545" w:name="_Toc120625311"/>
      <w:bookmarkStart w:id="36546" w:name="_Toc120625848"/>
      <w:bookmarkStart w:id="36547" w:name="_Toc120626395"/>
      <w:bookmarkStart w:id="36548" w:name="_Toc120626951"/>
      <w:bookmarkStart w:id="36549" w:name="_Toc120627516"/>
      <w:bookmarkStart w:id="36550" w:name="_Toc120628092"/>
      <w:bookmarkStart w:id="36551" w:name="_Toc120628677"/>
      <w:bookmarkStart w:id="36552" w:name="_Toc120629265"/>
      <w:bookmarkStart w:id="36553" w:name="_Toc120629885"/>
      <w:bookmarkStart w:id="36554" w:name="_Toc120631390"/>
      <w:bookmarkStart w:id="36555" w:name="_Toc120632041"/>
      <w:bookmarkStart w:id="36556" w:name="_Toc120632691"/>
      <w:bookmarkStart w:id="36557" w:name="_Toc120633341"/>
      <w:bookmarkStart w:id="36558" w:name="_Toc120633991"/>
      <w:bookmarkStart w:id="36559" w:name="_Toc120634642"/>
      <w:bookmarkStart w:id="36560" w:name="_Toc120635293"/>
      <w:bookmarkStart w:id="36561" w:name="_Toc121754417"/>
      <w:bookmarkStart w:id="36562" w:name="_Toc121755087"/>
      <w:bookmarkStart w:id="36563" w:name="_Toc129109036"/>
      <w:bookmarkStart w:id="36564" w:name="_Toc129109701"/>
      <w:bookmarkStart w:id="36565" w:name="_Toc129110389"/>
      <w:bookmarkStart w:id="36566" w:name="_Toc130389509"/>
      <w:bookmarkStart w:id="36567" w:name="_Toc130390582"/>
      <w:bookmarkStart w:id="36568" w:name="_Toc130391270"/>
      <w:bookmarkStart w:id="36569" w:name="_Toc131625034"/>
      <w:bookmarkStart w:id="36570" w:name="_Toc137476467"/>
      <w:bookmarkStart w:id="36571" w:name="_Toc138873122"/>
      <w:bookmarkStart w:id="36572" w:name="_Toc138874708"/>
      <w:bookmarkStart w:id="36573" w:name="_Toc145525307"/>
      <w:bookmarkStart w:id="36574" w:name="_Toc153560432"/>
      <w:bookmarkStart w:id="36575" w:name="_Toc161647732"/>
      <w:bookmarkStart w:id="36576" w:name="_Toc169533349"/>
      <w:bookmarkStart w:id="36577" w:name="_Toc171519952"/>
      <w:bookmarkStart w:id="36578" w:name="_Toc176539689"/>
      <w:bookmarkStart w:id="36579" w:name="_Toc192247001"/>
      <w:bookmarkStart w:id="36580" w:name="_Toc210482792"/>
      <w:r>
        <w:t>11.3.</w:t>
      </w:r>
      <w:r w:rsidRPr="00931575">
        <w:t>3.1</w:t>
      </w:r>
      <w:r w:rsidRPr="00931575">
        <w:tab/>
        <w:t>ACK missed detection performance requirements</w:t>
      </w:r>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p>
    <w:p w14:paraId="44E13389" w14:textId="77777777" w:rsidR="0050079C" w:rsidRPr="00931575" w:rsidRDefault="0050079C" w:rsidP="0050079C">
      <w:pPr>
        <w:pStyle w:val="Heading5"/>
      </w:pPr>
      <w:bookmarkStart w:id="36581" w:name="_Toc21102997"/>
      <w:bookmarkStart w:id="36582" w:name="_Toc29810846"/>
      <w:bookmarkStart w:id="36583" w:name="_Toc36636206"/>
      <w:bookmarkStart w:id="36584" w:name="_Toc37273152"/>
      <w:bookmarkStart w:id="36585" w:name="_Toc45886240"/>
      <w:bookmarkStart w:id="36586" w:name="_Toc53183311"/>
      <w:bookmarkStart w:id="36587" w:name="_Toc58916020"/>
      <w:bookmarkStart w:id="36588" w:name="_Toc58918201"/>
      <w:bookmarkStart w:id="36589" w:name="_Toc66694071"/>
      <w:bookmarkStart w:id="36590" w:name="_Toc74916056"/>
      <w:bookmarkStart w:id="36591" w:name="_Toc76114681"/>
      <w:bookmarkStart w:id="36592" w:name="_Toc76544567"/>
      <w:bookmarkStart w:id="36593" w:name="_Toc82536689"/>
      <w:bookmarkStart w:id="36594" w:name="_Toc89952982"/>
      <w:bookmarkStart w:id="36595" w:name="_Toc98766798"/>
      <w:bookmarkStart w:id="36596" w:name="_Toc99703161"/>
      <w:bookmarkStart w:id="36597" w:name="_Toc106206951"/>
      <w:bookmarkStart w:id="36598" w:name="_Toc120544999"/>
      <w:bookmarkStart w:id="36599" w:name="_Toc120545354"/>
      <w:bookmarkStart w:id="36600" w:name="_Toc120545970"/>
      <w:bookmarkStart w:id="36601" w:name="_Toc120606874"/>
      <w:bookmarkStart w:id="36602" w:name="_Toc120607228"/>
      <w:bookmarkStart w:id="36603" w:name="_Toc120607585"/>
      <w:bookmarkStart w:id="36604" w:name="_Toc120607948"/>
      <w:bookmarkStart w:id="36605" w:name="_Toc120608313"/>
      <w:bookmarkStart w:id="36606" w:name="_Toc120608693"/>
      <w:bookmarkStart w:id="36607" w:name="_Toc120609073"/>
      <w:bookmarkStart w:id="36608" w:name="_Toc120609464"/>
      <w:bookmarkStart w:id="36609" w:name="_Toc120609855"/>
      <w:bookmarkStart w:id="36610" w:name="_Toc120610256"/>
      <w:bookmarkStart w:id="36611" w:name="_Toc120611009"/>
      <w:bookmarkStart w:id="36612" w:name="_Toc120611418"/>
      <w:bookmarkStart w:id="36613" w:name="_Toc120611836"/>
      <w:bookmarkStart w:id="36614" w:name="_Toc120612256"/>
      <w:bookmarkStart w:id="36615" w:name="_Toc120612683"/>
      <w:bookmarkStart w:id="36616" w:name="_Toc120613112"/>
      <w:bookmarkStart w:id="36617" w:name="_Toc120613542"/>
      <w:bookmarkStart w:id="36618" w:name="_Toc120613972"/>
      <w:bookmarkStart w:id="36619" w:name="_Toc120614415"/>
      <w:bookmarkStart w:id="36620" w:name="_Toc120614874"/>
      <w:bookmarkStart w:id="36621" w:name="_Toc120615349"/>
      <w:bookmarkStart w:id="36622" w:name="_Toc120622557"/>
      <w:bookmarkStart w:id="36623" w:name="_Toc120623063"/>
      <w:bookmarkStart w:id="36624" w:name="_Toc120623701"/>
      <w:bookmarkStart w:id="36625" w:name="_Toc120624238"/>
      <w:bookmarkStart w:id="36626" w:name="_Toc120624775"/>
      <w:bookmarkStart w:id="36627" w:name="_Toc120625312"/>
      <w:bookmarkStart w:id="36628" w:name="_Toc120625849"/>
      <w:bookmarkStart w:id="36629" w:name="_Toc120626396"/>
      <w:bookmarkStart w:id="36630" w:name="_Toc120626952"/>
      <w:bookmarkStart w:id="36631" w:name="_Toc120627517"/>
      <w:bookmarkStart w:id="36632" w:name="_Toc120628093"/>
      <w:bookmarkStart w:id="36633" w:name="_Toc120628678"/>
      <w:bookmarkStart w:id="36634" w:name="_Toc120629266"/>
      <w:bookmarkStart w:id="36635" w:name="_Toc120629886"/>
      <w:bookmarkStart w:id="36636" w:name="_Toc120631391"/>
      <w:bookmarkStart w:id="36637" w:name="_Toc120632042"/>
      <w:bookmarkStart w:id="36638" w:name="_Toc120632692"/>
      <w:bookmarkStart w:id="36639" w:name="_Toc120633342"/>
      <w:bookmarkStart w:id="36640" w:name="_Toc120633992"/>
      <w:bookmarkStart w:id="36641" w:name="_Toc120634643"/>
      <w:bookmarkStart w:id="36642" w:name="_Toc120635294"/>
      <w:bookmarkStart w:id="36643" w:name="_Toc121754418"/>
      <w:bookmarkStart w:id="36644" w:name="_Toc121755088"/>
      <w:bookmarkStart w:id="36645" w:name="_Toc129109037"/>
      <w:bookmarkStart w:id="36646" w:name="_Toc129109702"/>
      <w:bookmarkStart w:id="36647" w:name="_Toc129110390"/>
      <w:bookmarkStart w:id="36648" w:name="_Toc130389510"/>
      <w:bookmarkStart w:id="36649" w:name="_Toc130390583"/>
      <w:bookmarkStart w:id="36650" w:name="_Toc130391271"/>
      <w:bookmarkStart w:id="36651" w:name="_Toc131625035"/>
      <w:bookmarkStart w:id="36652" w:name="_Toc137476468"/>
      <w:bookmarkStart w:id="36653" w:name="_Toc138873123"/>
      <w:bookmarkStart w:id="36654" w:name="_Toc138874709"/>
      <w:bookmarkStart w:id="36655" w:name="_Toc145525308"/>
      <w:bookmarkStart w:id="36656" w:name="_Toc153560433"/>
      <w:bookmarkStart w:id="36657" w:name="_Toc161647733"/>
      <w:bookmarkStart w:id="36658" w:name="_Toc169533350"/>
      <w:bookmarkStart w:id="36659" w:name="_Toc171519953"/>
      <w:bookmarkStart w:id="36660" w:name="_Toc176539690"/>
      <w:bookmarkStart w:id="36661" w:name="_Toc192247002"/>
      <w:bookmarkStart w:id="36662" w:name="_Toc210482793"/>
      <w:r>
        <w:t>11.3.</w:t>
      </w:r>
      <w:r w:rsidRPr="00931575">
        <w:t>3.1.1</w:t>
      </w:r>
      <w:r w:rsidRPr="00931575">
        <w:tab/>
        <w:t>Definition and applicability</w:t>
      </w:r>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6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64" w:name="_Toc29810847"/>
      <w:bookmarkStart w:id="36665" w:name="_Toc36636207"/>
      <w:bookmarkStart w:id="36666" w:name="_Toc37273153"/>
      <w:bookmarkStart w:id="36667" w:name="_Toc45886241"/>
      <w:bookmarkStart w:id="36668" w:name="_Toc53183312"/>
      <w:bookmarkStart w:id="36669" w:name="_Toc58916021"/>
      <w:bookmarkStart w:id="36670" w:name="_Toc58918202"/>
      <w:bookmarkStart w:id="36671" w:name="_Toc66694072"/>
      <w:bookmarkStart w:id="36672" w:name="_Toc74916057"/>
      <w:bookmarkStart w:id="36673" w:name="_Toc76114682"/>
      <w:bookmarkStart w:id="36674" w:name="_Toc76544568"/>
      <w:bookmarkStart w:id="36675" w:name="_Toc82536690"/>
      <w:bookmarkStart w:id="36676" w:name="_Toc89952983"/>
      <w:bookmarkStart w:id="36677" w:name="_Toc98766799"/>
      <w:bookmarkStart w:id="36678" w:name="_Toc99703162"/>
      <w:bookmarkStart w:id="36679" w:name="_Toc106206952"/>
      <w:bookmarkStart w:id="36680" w:name="_Toc120545000"/>
      <w:bookmarkStart w:id="36681" w:name="_Toc120545355"/>
      <w:bookmarkStart w:id="36682" w:name="_Toc120545971"/>
      <w:bookmarkStart w:id="36683" w:name="_Toc120606875"/>
      <w:bookmarkStart w:id="36684" w:name="_Toc120607229"/>
      <w:bookmarkStart w:id="36685" w:name="_Toc120607586"/>
      <w:bookmarkStart w:id="36686" w:name="_Toc120607949"/>
      <w:bookmarkStart w:id="36687" w:name="_Toc120608314"/>
      <w:bookmarkStart w:id="36688" w:name="_Toc120608694"/>
      <w:bookmarkStart w:id="36689" w:name="_Toc120609074"/>
      <w:bookmarkStart w:id="36690" w:name="_Toc120609465"/>
      <w:bookmarkStart w:id="36691" w:name="_Toc120609856"/>
      <w:bookmarkStart w:id="36692" w:name="_Toc120610257"/>
      <w:bookmarkStart w:id="36693" w:name="_Toc120611010"/>
      <w:bookmarkStart w:id="36694" w:name="_Toc120611419"/>
      <w:bookmarkStart w:id="36695" w:name="_Toc120611837"/>
      <w:bookmarkStart w:id="36696" w:name="_Toc120612257"/>
      <w:bookmarkStart w:id="36697" w:name="_Toc120612684"/>
      <w:bookmarkStart w:id="36698" w:name="_Toc120613113"/>
      <w:bookmarkStart w:id="36699" w:name="_Toc120613543"/>
      <w:bookmarkStart w:id="36700" w:name="_Toc120613973"/>
      <w:bookmarkStart w:id="36701" w:name="_Toc120614416"/>
      <w:bookmarkStart w:id="36702" w:name="_Toc120614875"/>
      <w:bookmarkStart w:id="36703" w:name="_Toc120615350"/>
      <w:bookmarkStart w:id="36704" w:name="_Toc120622558"/>
      <w:bookmarkStart w:id="36705" w:name="_Toc120623064"/>
      <w:bookmarkStart w:id="36706" w:name="_Toc120623702"/>
      <w:bookmarkStart w:id="36707" w:name="_Toc120624239"/>
      <w:bookmarkStart w:id="36708" w:name="_Toc120624776"/>
      <w:bookmarkStart w:id="36709" w:name="_Toc120625313"/>
      <w:bookmarkStart w:id="36710" w:name="_Toc120625850"/>
      <w:bookmarkStart w:id="36711" w:name="_Toc120626397"/>
      <w:bookmarkStart w:id="36712" w:name="_Toc120626953"/>
      <w:bookmarkStart w:id="36713" w:name="_Toc120627518"/>
      <w:bookmarkStart w:id="36714" w:name="_Toc120628094"/>
      <w:bookmarkStart w:id="36715" w:name="_Toc120628679"/>
      <w:bookmarkStart w:id="36716" w:name="_Toc120629267"/>
      <w:bookmarkStart w:id="36717" w:name="_Toc120629887"/>
      <w:bookmarkStart w:id="36718" w:name="_Toc120631392"/>
      <w:bookmarkStart w:id="36719" w:name="_Toc120632043"/>
      <w:bookmarkStart w:id="36720" w:name="_Toc120632693"/>
      <w:bookmarkStart w:id="36721" w:name="_Toc120633343"/>
      <w:bookmarkStart w:id="36722" w:name="_Toc120633993"/>
      <w:bookmarkStart w:id="36723" w:name="_Toc120634644"/>
      <w:bookmarkStart w:id="36724" w:name="_Toc120635295"/>
      <w:bookmarkStart w:id="36725" w:name="_Toc121754419"/>
      <w:bookmarkStart w:id="36726" w:name="_Toc121755089"/>
      <w:bookmarkStart w:id="36727" w:name="_Toc129109038"/>
      <w:bookmarkStart w:id="36728" w:name="_Toc129109703"/>
      <w:bookmarkStart w:id="36729" w:name="_Toc129110391"/>
      <w:bookmarkStart w:id="36730" w:name="_Toc130389511"/>
      <w:bookmarkStart w:id="36731" w:name="_Toc130390584"/>
      <w:bookmarkStart w:id="36732" w:name="_Toc130391272"/>
      <w:bookmarkStart w:id="36733" w:name="_Toc131625036"/>
      <w:bookmarkStart w:id="36734" w:name="_Toc137476469"/>
      <w:bookmarkStart w:id="36735" w:name="_Toc138873124"/>
      <w:bookmarkStart w:id="36736" w:name="_Toc138874710"/>
      <w:bookmarkStart w:id="36737" w:name="_Toc145525309"/>
      <w:bookmarkStart w:id="36738" w:name="_Toc153560434"/>
      <w:bookmarkStart w:id="36739" w:name="_Toc161647734"/>
      <w:bookmarkStart w:id="36740" w:name="_Toc169533351"/>
      <w:bookmarkStart w:id="36741" w:name="_Toc171519954"/>
      <w:bookmarkStart w:id="36742" w:name="_Toc176539691"/>
      <w:bookmarkStart w:id="36743" w:name="_Toc192247003"/>
      <w:bookmarkStart w:id="36744" w:name="_Toc210482794"/>
      <w:r>
        <w:t>11.3.</w:t>
      </w:r>
      <w:r w:rsidRPr="00931575">
        <w:t>3.1.2</w:t>
      </w:r>
      <w:r w:rsidRPr="00931575">
        <w:tab/>
        <w:t>Minimum Requirement</w:t>
      </w:r>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45" w:name="_Toc21102999"/>
      <w:bookmarkStart w:id="36746" w:name="_Toc29810848"/>
      <w:bookmarkStart w:id="36747" w:name="_Toc36636208"/>
      <w:bookmarkStart w:id="36748" w:name="_Toc37273154"/>
      <w:bookmarkStart w:id="36749" w:name="_Toc45886242"/>
      <w:bookmarkStart w:id="36750" w:name="_Toc53183313"/>
      <w:bookmarkStart w:id="36751" w:name="_Toc58916022"/>
      <w:bookmarkStart w:id="36752" w:name="_Toc58918203"/>
      <w:bookmarkStart w:id="36753" w:name="_Toc66694073"/>
      <w:bookmarkStart w:id="36754" w:name="_Toc74916058"/>
      <w:bookmarkStart w:id="36755" w:name="_Toc76114683"/>
      <w:bookmarkStart w:id="36756" w:name="_Toc76544569"/>
      <w:bookmarkStart w:id="36757" w:name="_Toc82536691"/>
      <w:bookmarkStart w:id="36758" w:name="_Toc89952984"/>
      <w:bookmarkStart w:id="36759" w:name="_Toc98766800"/>
      <w:bookmarkStart w:id="36760" w:name="_Toc99703163"/>
      <w:bookmarkStart w:id="36761" w:name="_Toc106206953"/>
      <w:bookmarkStart w:id="36762" w:name="_Toc120545001"/>
      <w:bookmarkStart w:id="36763" w:name="_Toc120545356"/>
      <w:bookmarkStart w:id="36764" w:name="_Toc120545972"/>
      <w:bookmarkStart w:id="36765" w:name="_Toc120606876"/>
      <w:bookmarkStart w:id="36766" w:name="_Toc120607230"/>
      <w:bookmarkStart w:id="36767" w:name="_Toc120607587"/>
      <w:bookmarkStart w:id="36768" w:name="_Toc120607950"/>
      <w:bookmarkStart w:id="36769" w:name="_Toc120608315"/>
      <w:bookmarkStart w:id="36770" w:name="_Toc120608695"/>
      <w:bookmarkStart w:id="36771" w:name="_Toc120609075"/>
      <w:bookmarkStart w:id="36772" w:name="_Toc120609466"/>
      <w:bookmarkStart w:id="36773" w:name="_Toc120609857"/>
      <w:bookmarkStart w:id="36774" w:name="_Toc120610258"/>
      <w:bookmarkStart w:id="36775" w:name="_Toc120611011"/>
      <w:bookmarkStart w:id="36776" w:name="_Toc120611420"/>
      <w:bookmarkStart w:id="36777" w:name="_Toc120611838"/>
      <w:bookmarkStart w:id="36778" w:name="_Toc120612258"/>
      <w:bookmarkStart w:id="36779" w:name="_Toc120612685"/>
      <w:bookmarkStart w:id="36780" w:name="_Toc120613114"/>
      <w:bookmarkStart w:id="36781" w:name="_Toc120613544"/>
      <w:bookmarkStart w:id="36782" w:name="_Toc120613974"/>
      <w:bookmarkStart w:id="36783" w:name="_Toc120614417"/>
      <w:bookmarkStart w:id="36784" w:name="_Toc120614876"/>
      <w:bookmarkStart w:id="36785" w:name="_Toc120615351"/>
      <w:bookmarkStart w:id="36786" w:name="_Toc120622559"/>
      <w:bookmarkStart w:id="36787" w:name="_Toc120623065"/>
      <w:bookmarkStart w:id="36788" w:name="_Toc120623703"/>
      <w:bookmarkStart w:id="36789" w:name="_Toc120624240"/>
      <w:bookmarkStart w:id="36790" w:name="_Toc120624777"/>
      <w:bookmarkStart w:id="36791" w:name="_Toc120625314"/>
      <w:bookmarkStart w:id="36792" w:name="_Toc120625851"/>
      <w:bookmarkStart w:id="36793" w:name="_Toc120626398"/>
      <w:bookmarkStart w:id="36794" w:name="_Toc120626954"/>
      <w:bookmarkStart w:id="36795" w:name="_Toc120627519"/>
      <w:bookmarkStart w:id="36796" w:name="_Toc120628095"/>
      <w:bookmarkStart w:id="36797" w:name="_Toc120628680"/>
      <w:bookmarkStart w:id="36798" w:name="_Toc120629268"/>
      <w:bookmarkStart w:id="36799" w:name="_Toc120629888"/>
      <w:bookmarkStart w:id="36800" w:name="_Toc120631393"/>
      <w:bookmarkStart w:id="36801" w:name="_Toc120632044"/>
      <w:bookmarkStart w:id="36802" w:name="_Toc120632694"/>
      <w:bookmarkStart w:id="36803" w:name="_Toc120633344"/>
      <w:bookmarkStart w:id="36804" w:name="_Toc120633994"/>
      <w:bookmarkStart w:id="36805" w:name="_Toc120634645"/>
      <w:bookmarkStart w:id="36806" w:name="_Toc120635296"/>
      <w:bookmarkStart w:id="36807" w:name="_Toc121754420"/>
      <w:bookmarkStart w:id="36808" w:name="_Toc121755090"/>
      <w:bookmarkStart w:id="36809" w:name="_Toc129109039"/>
      <w:bookmarkStart w:id="36810" w:name="_Toc129109704"/>
      <w:bookmarkStart w:id="36811" w:name="_Toc129110392"/>
      <w:bookmarkStart w:id="36812" w:name="_Toc130389512"/>
      <w:bookmarkStart w:id="36813" w:name="_Toc130390585"/>
      <w:bookmarkStart w:id="36814" w:name="_Toc130391273"/>
      <w:bookmarkStart w:id="36815" w:name="_Toc131625037"/>
      <w:bookmarkStart w:id="36816" w:name="_Toc137476470"/>
      <w:bookmarkStart w:id="36817" w:name="_Toc138873125"/>
      <w:bookmarkStart w:id="36818" w:name="_Toc138874711"/>
      <w:bookmarkStart w:id="36819" w:name="_Toc145525310"/>
      <w:bookmarkStart w:id="36820" w:name="_Toc153560435"/>
      <w:bookmarkStart w:id="36821" w:name="_Toc161647735"/>
      <w:bookmarkStart w:id="36822" w:name="_Toc169533352"/>
      <w:bookmarkStart w:id="36823" w:name="_Toc171519955"/>
      <w:bookmarkStart w:id="36824" w:name="_Toc176539692"/>
      <w:bookmarkStart w:id="36825" w:name="_Toc192247004"/>
      <w:bookmarkStart w:id="36826" w:name="_Toc210482795"/>
      <w:r>
        <w:t>11.3.</w:t>
      </w:r>
      <w:r w:rsidRPr="00931575">
        <w:t>3.1.3</w:t>
      </w:r>
      <w:r w:rsidRPr="00931575">
        <w:tab/>
        <w:t>Test Purpose</w:t>
      </w:r>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27" w:name="_Toc21103000"/>
      <w:bookmarkStart w:id="36828" w:name="_Toc29810849"/>
      <w:bookmarkStart w:id="36829" w:name="_Toc36636209"/>
      <w:bookmarkStart w:id="36830" w:name="_Toc37273155"/>
      <w:bookmarkStart w:id="36831" w:name="_Toc45886243"/>
      <w:bookmarkStart w:id="36832" w:name="_Toc53183314"/>
      <w:bookmarkStart w:id="36833" w:name="_Toc58916023"/>
      <w:bookmarkStart w:id="36834" w:name="_Toc58918204"/>
      <w:bookmarkStart w:id="36835" w:name="_Toc66694074"/>
      <w:bookmarkStart w:id="36836" w:name="_Toc74916059"/>
      <w:bookmarkStart w:id="36837" w:name="_Toc76114684"/>
      <w:bookmarkStart w:id="36838" w:name="_Toc76544570"/>
      <w:bookmarkStart w:id="36839" w:name="_Toc82536692"/>
      <w:bookmarkStart w:id="36840" w:name="_Toc89952985"/>
      <w:bookmarkStart w:id="36841" w:name="_Toc98766801"/>
      <w:bookmarkStart w:id="36842" w:name="_Toc99703164"/>
      <w:bookmarkStart w:id="36843" w:name="_Toc106206954"/>
      <w:bookmarkStart w:id="36844" w:name="_Toc120545002"/>
      <w:bookmarkStart w:id="36845" w:name="_Toc120545357"/>
      <w:bookmarkStart w:id="36846" w:name="_Toc120545973"/>
      <w:bookmarkStart w:id="36847" w:name="_Toc120606877"/>
      <w:bookmarkStart w:id="36848" w:name="_Toc120607231"/>
      <w:bookmarkStart w:id="36849" w:name="_Toc120607588"/>
      <w:bookmarkStart w:id="36850" w:name="_Toc120607951"/>
      <w:bookmarkStart w:id="36851" w:name="_Toc120608316"/>
      <w:bookmarkStart w:id="36852" w:name="_Toc120608696"/>
      <w:bookmarkStart w:id="36853" w:name="_Toc120609076"/>
      <w:bookmarkStart w:id="36854" w:name="_Toc120609467"/>
      <w:bookmarkStart w:id="36855" w:name="_Toc120609858"/>
      <w:bookmarkStart w:id="36856" w:name="_Toc120610259"/>
      <w:bookmarkStart w:id="36857" w:name="_Toc120611012"/>
      <w:bookmarkStart w:id="36858" w:name="_Toc120611421"/>
      <w:bookmarkStart w:id="36859" w:name="_Toc120611839"/>
      <w:bookmarkStart w:id="36860" w:name="_Toc120612259"/>
      <w:bookmarkStart w:id="36861" w:name="_Toc120612686"/>
      <w:bookmarkStart w:id="36862" w:name="_Toc120613115"/>
      <w:bookmarkStart w:id="36863" w:name="_Toc120613545"/>
      <w:bookmarkStart w:id="36864" w:name="_Toc120613975"/>
      <w:bookmarkStart w:id="36865" w:name="_Toc120614418"/>
      <w:bookmarkStart w:id="36866" w:name="_Toc120614877"/>
      <w:bookmarkStart w:id="36867" w:name="_Toc120615352"/>
      <w:bookmarkStart w:id="36868" w:name="_Toc120622560"/>
      <w:bookmarkStart w:id="36869" w:name="_Toc120623066"/>
      <w:bookmarkStart w:id="36870" w:name="_Toc120623704"/>
      <w:bookmarkStart w:id="36871" w:name="_Toc120624241"/>
      <w:bookmarkStart w:id="36872" w:name="_Toc120624778"/>
      <w:bookmarkStart w:id="36873" w:name="_Toc120625315"/>
      <w:bookmarkStart w:id="36874" w:name="_Toc120625852"/>
      <w:bookmarkStart w:id="36875" w:name="_Toc120626399"/>
      <w:bookmarkStart w:id="36876" w:name="_Toc120626955"/>
      <w:bookmarkStart w:id="36877" w:name="_Toc120627520"/>
      <w:bookmarkStart w:id="36878" w:name="_Toc120628096"/>
      <w:bookmarkStart w:id="36879" w:name="_Toc120628681"/>
      <w:bookmarkStart w:id="36880" w:name="_Toc120629269"/>
      <w:bookmarkStart w:id="36881" w:name="_Toc120629889"/>
      <w:bookmarkStart w:id="36882" w:name="_Toc120631394"/>
      <w:bookmarkStart w:id="36883" w:name="_Toc120632045"/>
      <w:bookmarkStart w:id="36884" w:name="_Toc120632695"/>
      <w:bookmarkStart w:id="36885" w:name="_Toc120633345"/>
      <w:bookmarkStart w:id="36886" w:name="_Toc120633995"/>
      <w:bookmarkStart w:id="36887" w:name="_Toc120634646"/>
      <w:bookmarkStart w:id="36888" w:name="_Toc120635297"/>
      <w:bookmarkStart w:id="36889" w:name="_Toc121754421"/>
      <w:bookmarkStart w:id="36890" w:name="_Toc121755091"/>
      <w:bookmarkStart w:id="36891" w:name="_Toc129109040"/>
      <w:bookmarkStart w:id="36892" w:name="_Toc129109705"/>
      <w:bookmarkStart w:id="36893" w:name="_Toc129110393"/>
      <w:bookmarkStart w:id="36894" w:name="_Toc130389513"/>
      <w:bookmarkStart w:id="36895" w:name="_Toc130390586"/>
      <w:bookmarkStart w:id="36896" w:name="_Toc130391274"/>
      <w:bookmarkStart w:id="36897" w:name="_Toc131625038"/>
      <w:bookmarkStart w:id="36898" w:name="_Toc137476471"/>
      <w:bookmarkStart w:id="36899" w:name="_Toc138873126"/>
      <w:bookmarkStart w:id="36900" w:name="_Toc138874712"/>
      <w:bookmarkStart w:id="36901" w:name="_Toc145525311"/>
      <w:bookmarkStart w:id="36902" w:name="_Toc153560436"/>
      <w:bookmarkStart w:id="36903" w:name="_Toc161647736"/>
      <w:bookmarkStart w:id="36904" w:name="_Toc169533353"/>
      <w:bookmarkStart w:id="36905" w:name="_Toc171519956"/>
      <w:bookmarkStart w:id="36906" w:name="_Toc176539693"/>
      <w:bookmarkStart w:id="36907" w:name="_Toc192247005"/>
      <w:bookmarkStart w:id="36908" w:name="_Toc210482796"/>
      <w:r>
        <w:t>11.3.</w:t>
      </w:r>
      <w:r w:rsidRPr="00931575">
        <w:t>3.1.4</w:t>
      </w:r>
      <w:r w:rsidRPr="00931575">
        <w:tab/>
        <w:t>Method of test</w:t>
      </w:r>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p>
    <w:p w14:paraId="617CC953" w14:textId="77777777" w:rsidR="0050079C" w:rsidRPr="00335128" w:rsidRDefault="0050079C" w:rsidP="003267B6">
      <w:pPr>
        <w:pStyle w:val="Heading6"/>
      </w:pPr>
      <w:bookmarkStart w:id="36909" w:name="_Toc21103001"/>
      <w:bookmarkStart w:id="36910" w:name="_Toc29810850"/>
      <w:bookmarkStart w:id="36911" w:name="_Toc36636210"/>
      <w:bookmarkStart w:id="36912" w:name="_Toc37273156"/>
      <w:bookmarkStart w:id="36913" w:name="_Toc45886244"/>
      <w:bookmarkStart w:id="36914" w:name="_Toc120631395"/>
      <w:bookmarkStart w:id="36915" w:name="_Toc120632046"/>
      <w:bookmarkStart w:id="36916" w:name="_Toc120632696"/>
      <w:bookmarkStart w:id="36917" w:name="_Toc120633346"/>
      <w:bookmarkStart w:id="36918" w:name="_Toc120633996"/>
      <w:bookmarkStart w:id="36919" w:name="_Toc120634647"/>
      <w:bookmarkStart w:id="36920" w:name="_Toc120635298"/>
      <w:bookmarkStart w:id="36921" w:name="_Toc121754422"/>
      <w:bookmarkStart w:id="36922" w:name="_Toc121755092"/>
      <w:bookmarkStart w:id="36923" w:name="_Toc129109041"/>
      <w:bookmarkStart w:id="36924" w:name="_Toc129109706"/>
      <w:bookmarkStart w:id="36925" w:name="_Toc129110394"/>
      <w:bookmarkStart w:id="36926" w:name="_Toc130389514"/>
      <w:bookmarkStart w:id="36927" w:name="_Toc130390587"/>
      <w:bookmarkStart w:id="36928" w:name="_Toc130391275"/>
      <w:bookmarkStart w:id="36929" w:name="_Toc131625039"/>
      <w:bookmarkStart w:id="36930" w:name="_Toc137476472"/>
      <w:bookmarkStart w:id="36931" w:name="_Toc138873127"/>
      <w:bookmarkStart w:id="36932" w:name="_Toc138874713"/>
      <w:bookmarkStart w:id="36933" w:name="_Toc145525312"/>
      <w:bookmarkStart w:id="36934" w:name="_Toc153560437"/>
      <w:bookmarkStart w:id="36935" w:name="_Toc161647737"/>
      <w:bookmarkStart w:id="36936" w:name="_Toc169533354"/>
      <w:bookmarkStart w:id="36937" w:name="_Toc171519957"/>
      <w:bookmarkStart w:id="36938" w:name="_Toc176539694"/>
      <w:bookmarkStart w:id="36939" w:name="_Toc192247006"/>
      <w:bookmarkStart w:id="36940" w:name="_Toc210482797"/>
      <w:r w:rsidRPr="00335128">
        <w:t>11.3.3.1.4.1</w:t>
      </w:r>
      <w:r w:rsidRPr="00335128">
        <w:tab/>
        <w:t>Initial conditions</w:t>
      </w:r>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4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42" w:name="_Toc29810851"/>
      <w:bookmarkStart w:id="36943" w:name="_Toc36636211"/>
      <w:bookmarkStart w:id="36944" w:name="_Toc37273157"/>
      <w:bookmarkStart w:id="36945" w:name="_Toc45886245"/>
      <w:bookmarkStart w:id="36946" w:name="_Toc120631396"/>
      <w:bookmarkStart w:id="36947" w:name="_Toc120632047"/>
      <w:bookmarkStart w:id="36948" w:name="_Toc120632697"/>
      <w:bookmarkStart w:id="36949" w:name="_Toc120633347"/>
      <w:bookmarkStart w:id="36950" w:name="_Toc120633997"/>
      <w:bookmarkStart w:id="36951" w:name="_Toc120634648"/>
      <w:bookmarkStart w:id="36952" w:name="_Toc120635299"/>
      <w:bookmarkStart w:id="36953" w:name="_Toc121754423"/>
      <w:bookmarkStart w:id="36954" w:name="_Toc121755093"/>
      <w:bookmarkStart w:id="36955" w:name="_Toc129109042"/>
      <w:bookmarkStart w:id="36956" w:name="_Toc129109707"/>
      <w:bookmarkStart w:id="36957" w:name="_Toc129110395"/>
      <w:bookmarkStart w:id="36958" w:name="_Toc130389515"/>
      <w:bookmarkStart w:id="36959" w:name="_Toc130390588"/>
      <w:bookmarkStart w:id="36960" w:name="_Toc130391276"/>
      <w:bookmarkStart w:id="36961" w:name="_Toc131625040"/>
      <w:bookmarkStart w:id="36962" w:name="_Toc137476473"/>
      <w:bookmarkStart w:id="36963" w:name="_Toc138873128"/>
      <w:bookmarkStart w:id="36964" w:name="_Toc138874714"/>
      <w:bookmarkStart w:id="36965" w:name="_Toc145525313"/>
      <w:bookmarkStart w:id="36966" w:name="_Toc153560438"/>
      <w:bookmarkStart w:id="36967" w:name="_Toc161647738"/>
      <w:bookmarkStart w:id="36968" w:name="_Toc169533355"/>
      <w:bookmarkStart w:id="36969" w:name="_Toc171519958"/>
      <w:bookmarkStart w:id="36970" w:name="_Toc176539695"/>
      <w:bookmarkStart w:id="36971" w:name="_Toc192247007"/>
      <w:bookmarkStart w:id="36972" w:name="_Toc210482798"/>
      <w:r>
        <w:t>11.3.</w:t>
      </w:r>
      <w:r w:rsidRPr="00931575">
        <w:rPr>
          <w:rFonts w:hint="eastAsia"/>
        </w:rPr>
        <w:t>3</w:t>
      </w:r>
      <w:r w:rsidRPr="00931575">
        <w:t>.</w:t>
      </w:r>
      <w:r w:rsidRPr="00931575">
        <w:rPr>
          <w:rFonts w:hint="eastAsia"/>
        </w:rPr>
        <w:t>1</w:t>
      </w:r>
      <w:r w:rsidRPr="00931575">
        <w:t>.4.2</w:t>
      </w:r>
      <w:r w:rsidRPr="00931575">
        <w:tab/>
        <w:t>Procedure</w:t>
      </w:r>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p>
    <w:p w14:paraId="5F218DA1" w14:textId="77777777" w:rsidR="0050079C" w:rsidRPr="00931575" w:rsidRDefault="0050079C" w:rsidP="0050079C">
      <w:pPr>
        <w:pStyle w:val="B1"/>
        <w:rPr>
          <w:rFonts w:eastAsia="DengXian"/>
        </w:rPr>
      </w:pPr>
      <w:bookmarkStart w:id="36973" w:name="_MON_1283843391"/>
      <w:bookmarkEnd w:id="3697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74" w:name="_MON_1290324379"/>
    <w:bookmarkEnd w:id="36974"/>
    <w:p w14:paraId="251FC06C" w14:textId="77777777" w:rsidR="0050079C" w:rsidRPr="00931575" w:rsidRDefault="0050079C" w:rsidP="0050079C">
      <w:pPr>
        <w:pStyle w:val="TH"/>
      </w:pPr>
      <w:r w:rsidRPr="00931575">
        <w:object w:dxaOrig="8670" w:dyaOrig="570" w14:anchorId="4158E545">
          <v:shape id="_x0000_i1052" type="#_x0000_t75" style="width:6in;height:25.8pt" o:ole="" fillcolor="window">
            <v:imagedata r:id="rId40" o:title=""/>
          </v:shape>
          <o:OLEObject Type="Embed" ProgID="Word.Picture.8" ShapeID="_x0000_i1052" DrawAspect="Content" ObjectID="_1821095093"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75" w:name="_Toc21103003"/>
      <w:bookmarkStart w:id="36976" w:name="_Toc29810852"/>
      <w:bookmarkStart w:id="36977" w:name="_Toc36636212"/>
      <w:bookmarkStart w:id="36978" w:name="_Toc37273158"/>
      <w:bookmarkStart w:id="36979" w:name="_Toc45886246"/>
      <w:bookmarkStart w:id="36980" w:name="_Toc53183315"/>
      <w:bookmarkStart w:id="36981" w:name="_Toc58916024"/>
      <w:bookmarkStart w:id="36982" w:name="_Toc58918205"/>
      <w:bookmarkStart w:id="36983" w:name="_Toc66694075"/>
      <w:bookmarkStart w:id="36984" w:name="_Toc74916060"/>
      <w:bookmarkStart w:id="36985" w:name="_Toc76114685"/>
      <w:bookmarkStart w:id="36986" w:name="_Toc76544571"/>
      <w:bookmarkStart w:id="36987" w:name="_Toc82536693"/>
      <w:bookmarkStart w:id="36988" w:name="_Toc89952986"/>
      <w:bookmarkStart w:id="36989" w:name="_Toc98766802"/>
      <w:bookmarkStart w:id="36990" w:name="_Toc99703165"/>
      <w:bookmarkStart w:id="36991" w:name="_Toc106206955"/>
      <w:bookmarkStart w:id="36992" w:name="_Toc120545003"/>
      <w:bookmarkStart w:id="36993" w:name="_Toc120545358"/>
      <w:bookmarkStart w:id="36994" w:name="_Toc120545974"/>
      <w:bookmarkStart w:id="36995" w:name="_Toc120606878"/>
      <w:bookmarkStart w:id="36996" w:name="_Toc120607232"/>
      <w:bookmarkStart w:id="36997" w:name="_Toc120607589"/>
      <w:bookmarkStart w:id="36998" w:name="_Toc120607952"/>
      <w:bookmarkStart w:id="36999" w:name="_Toc120608317"/>
      <w:bookmarkStart w:id="37000" w:name="_Toc120608697"/>
      <w:bookmarkStart w:id="37001" w:name="_Toc120609077"/>
      <w:bookmarkStart w:id="37002" w:name="_Toc120609468"/>
      <w:bookmarkStart w:id="37003" w:name="_Toc120609859"/>
      <w:bookmarkStart w:id="37004" w:name="_Toc120610260"/>
      <w:bookmarkStart w:id="37005" w:name="_Toc120611013"/>
      <w:bookmarkStart w:id="37006" w:name="_Toc120611422"/>
      <w:bookmarkStart w:id="37007" w:name="_Toc120611840"/>
      <w:bookmarkStart w:id="37008" w:name="_Toc120612260"/>
      <w:bookmarkStart w:id="37009" w:name="_Toc120612687"/>
      <w:bookmarkStart w:id="37010" w:name="_Toc120613116"/>
      <w:bookmarkStart w:id="37011" w:name="_Toc120613546"/>
      <w:bookmarkStart w:id="37012" w:name="_Toc120613976"/>
      <w:bookmarkStart w:id="37013" w:name="_Toc120614419"/>
      <w:bookmarkStart w:id="37014" w:name="_Toc120614878"/>
      <w:bookmarkStart w:id="37015" w:name="_Toc120615353"/>
      <w:bookmarkStart w:id="37016" w:name="_Toc120622561"/>
      <w:bookmarkStart w:id="37017" w:name="_Toc120623067"/>
      <w:bookmarkStart w:id="37018" w:name="_Toc120623705"/>
      <w:bookmarkStart w:id="37019" w:name="_Toc120624242"/>
      <w:bookmarkStart w:id="37020" w:name="_Toc120624779"/>
      <w:bookmarkStart w:id="37021" w:name="_Toc120625316"/>
      <w:bookmarkStart w:id="37022" w:name="_Toc120625853"/>
      <w:bookmarkStart w:id="37023" w:name="_Toc120626400"/>
      <w:bookmarkStart w:id="37024" w:name="_Toc120626956"/>
      <w:bookmarkStart w:id="37025" w:name="_Toc120627521"/>
      <w:bookmarkStart w:id="37026" w:name="_Toc120628097"/>
      <w:bookmarkStart w:id="37027" w:name="_Toc120628682"/>
      <w:bookmarkStart w:id="37028" w:name="_Toc120629270"/>
      <w:bookmarkStart w:id="37029" w:name="_Toc120629890"/>
      <w:bookmarkStart w:id="37030" w:name="_Toc120631397"/>
      <w:bookmarkStart w:id="37031" w:name="_Toc120632048"/>
      <w:bookmarkStart w:id="37032" w:name="_Toc120632698"/>
      <w:bookmarkStart w:id="37033" w:name="_Toc120633348"/>
      <w:bookmarkStart w:id="37034" w:name="_Toc120633998"/>
      <w:bookmarkStart w:id="37035" w:name="_Toc120634649"/>
      <w:bookmarkStart w:id="37036" w:name="_Toc120635300"/>
      <w:bookmarkStart w:id="37037" w:name="_Toc121754424"/>
      <w:bookmarkStart w:id="37038" w:name="_Toc121755094"/>
      <w:bookmarkStart w:id="37039" w:name="_Toc129109043"/>
      <w:bookmarkStart w:id="37040" w:name="_Toc129109708"/>
      <w:bookmarkStart w:id="37041" w:name="_Toc129110396"/>
      <w:bookmarkStart w:id="37042" w:name="_Toc130389516"/>
      <w:bookmarkStart w:id="37043" w:name="_Toc130390589"/>
      <w:bookmarkStart w:id="37044" w:name="_Toc130391277"/>
      <w:bookmarkStart w:id="37045" w:name="_Toc131625041"/>
      <w:bookmarkStart w:id="37046" w:name="_Toc137476474"/>
      <w:bookmarkStart w:id="37047" w:name="_Toc138873129"/>
      <w:bookmarkStart w:id="37048" w:name="_Toc138874715"/>
      <w:bookmarkStart w:id="37049" w:name="_Toc145525314"/>
      <w:bookmarkStart w:id="37050" w:name="_Toc153560439"/>
      <w:bookmarkStart w:id="37051" w:name="_Toc161647739"/>
      <w:bookmarkStart w:id="37052" w:name="_Toc169533356"/>
      <w:bookmarkStart w:id="37053" w:name="_Toc171519959"/>
      <w:bookmarkStart w:id="37054" w:name="_Toc176539696"/>
      <w:bookmarkStart w:id="37055" w:name="_Toc192247008"/>
      <w:bookmarkStart w:id="37056" w:name="_Toc210482799"/>
      <w:r>
        <w:lastRenderedPageBreak/>
        <w:t>11.3.</w:t>
      </w:r>
      <w:r w:rsidRPr="00931575">
        <w:t>3.1.5</w:t>
      </w:r>
      <w:r w:rsidRPr="00931575">
        <w:tab/>
        <w:t>Test requirement</w:t>
      </w:r>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p>
    <w:p w14:paraId="73B28F3B" w14:textId="77777777" w:rsidR="0050079C" w:rsidRPr="00931575" w:rsidRDefault="0050079C" w:rsidP="0050079C">
      <w:pPr>
        <w:pStyle w:val="H6"/>
      </w:pPr>
      <w:bookmarkStart w:id="37057" w:name="_Toc21103004"/>
      <w:bookmarkStart w:id="37058" w:name="_Toc29810853"/>
      <w:bookmarkStart w:id="37059" w:name="_Toc36636213"/>
      <w:bookmarkStart w:id="37060" w:name="_Toc37273159"/>
      <w:bookmarkStart w:id="370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57"/>
      <w:bookmarkEnd w:id="37058"/>
      <w:bookmarkEnd w:id="37059"/>
      <w:bookmarkEnd w:id="37060"/>
      <w:bookmarkEnd w:id="3706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62" w:name="_Toc21103006"/>
      <w:bookmarkStart w:id="37063" w:name="_Toc29810855"/>
      <w:bookmarkStart w:id="37064" w:name="_Toc36636215"/>
      <w:bookmarkStart w:id="37065" w:name="_Toc37273161"/>
      <w:bookmarkStart w:id="37066" w:name="_Toc45886249"/>
      <w:bookmarkStart w:id="37067" w:name="_Toc53183316"/>
      <w:bookmarkStart w:id="37068" w:name="_Toc58916025"/>
      <w:bookmarkStart w:id="37069" w:name="_Toc58918206"/>
      <w:bookmarkStart w:id="37070" w:name="_Toc66694076"/>
      <w:bookmarkStart w:id="37071" w:name="_Toc74916061"/>
      <w:bookmarkStart w:id="37072" w:name="_Toc76114686"/>
      <w:bookmarkStart w:id="37073" w:name="_Toc76544572"/>
      <w:bookmarkStart w:id="37074" w:name="_Toc82536694"/>
      <w:bookmarkStart w:id="37075" w:name="_Toc89952987"/>
      <w:bookmarkStart w:id="37076" w:name="_Toc98766803"/>
      <w:bookmarkStart w:id="37077" w:name="_Toc99703166"/>
      <w:bookmarkStart w:id="37078" w:name="_Toc106206956"/>
      <w:bookmarkStart w:id="37079" w:name="_Toc120545004"/>
      <w:bookmarkStart w:id="37080" w:name="_Toc120545359"/>
      <w:bookmarkStart w:id="37081" w:name="_Toc120545975"/>
      <w:bookmarkStart w:id="37082" w:name="_Toc120606879"/>
      <w:bookmarkStart w:id="37083" w:name="_Toc120607233"/>
      <w:bookmarkStart w:id="37084" w:name="_Toc120607590"/>
      <w:bookmarkStart w:id="37085" w:name="_Toc120607953"/>
      <w:bookmarkStart w:id="37086" w:name="_Toc120608318"/>
      <w:bookmarkStart w:id="37087" w:name="_Toc120608698"/>
      <w:bookmarkStart w:id="37088" w:name="_Toc120609078"/>
      <w:bookmarkStart w:id="37089" w:name="_Toc120609469"/>
      <w:bookmarkStart w:id="37090" w:name="_Toc120609860"/>
      <w:bookmarkStart w:id="37091" w:name="_Toc120610261"/>
      <w:bookmarkStart w:id="37092" w:name="_Toc120611014"/>
      <w:bookmarkStart w:id="37093" w:name="_Toc120611423"/>
      <w:bookmarkStart w:id="37094" w:name="_Toc120611841"/>
      <w:bookmarkStart w:id="37095" w:name="_Toc120612261"/>
      <w:bookmarkStart w:id="37096" w:name="_Toc120612688"/>
      <w:bookmarkStart w:id="37097" w:name="_Toc120613117"/>
      <w:bookmarkStart w:id="37098" w:name="_Toc120613547"/>
      <w:bookmarkStart w:id="37099" w:name="_Toc120613977"/>
      <w:bookmarkStart w:id="37100" w:name="_Toc120614420"/>
      <w:bookmarkStart w:id="37101" w:name="_Toc120614879"/>
      <w:bookmarkStart w:id="37102" w:name="_Toc120615354"/>
      <w:bookmarkStart w:id="37103" w:name="_Toc120622562"/>
      <w:bookmarkStart w:id="37104" w:name="_Toc120623068"/>
      <w:bookmarkStart w:id="37105" w:name="_Toc120623706"/>
      <w:bookmarkStart w:id="37106" w:name="_Toc120624243"/>
      <w:bookmarkStart w:id="37107" w:name="_Toc120624780"/>
      <w:bookmarkStart w:id="37108" w:name="_Toc120625317"/>
      <w:bookmarkStart w:id="37109" w:name="_Toc120625854"/>
      <w:bookmarkStart w:id="37110" w:name="_Toc120626401"/>
      <w:bookmarkStart w:id="37111" w:name="_Toc120626957"/>
      <w:bookmarkStart w:id="37112" w:name="_Toc120627522"/>
      <w:bookmarkStart w:id="37113" w:name="_Toc120628098"/>
      <w:bookmarkStart w:id="37114" w:name="_Toc120628683"/>
      <w:bookmarkStart w:id="37115" w:name="_Toc120629271"/>
      <w:bookmarkStart w:id="37116" w:name="_Toc120629891"/>
      <w:bookmarkStart w:id="37117" w:name="_Toc120631398"/>
      <w:bookmarkStart w:id="37118" w:name="_Toc120632049"/>
      <w:bookmarkStart w:id="37119" w:name="_Toc120632699"/>
      <w:bookmarkStart w:id="37120" w:name="_Toc120633349"/>
      <w:bookmarkStart w:id="37121" w:name="_Toc120633999"/>
      <w:bookmarkStart w:id="37122" w:name="_Toc120634650"/>
      <w:bookmarkStart w:id="37123" w:name="_Toc120635301"/>
      <w:bookmarkStart w:id="37124" w:name="_Toc121754425"/>
      <w:bookmarkStart w:id="37125" w:name="_Toc121755095"/>
      <w:bookmarkStart w:id="37126" w:name="_Toc129109044"/>
      <w:bookmarkStart w:id="37127" w:name="_Toc129109709"/>
      <w:bookmarkStart w:id="37128" w:name="_Toc129110397"/>
      <w:bookmarkStart w:id="37129" w:name="_Toc130389517"/>
      <w:bookmarkStart w:id="37130" w:name="_Toc130390590"/>
      <w:bookmarkStart w:id="37131" w:name="_Toc130391278"/>
      <w:bookmarkStart w:id="37132" w:name="_Toc131625042"/>
      <w:bookmarkStart w:id="37133" w:name="_Toc137476475"/>
      <w:bookmarkStart w:id="37134" w:name="_Toc138873130"/>
      <w:bookmarkStart w:id="37135" w:name="_Toc138874716"/>
      <w:bookmarkStart w:id="37136" w:name="_Toc145525315"/>
      <w:bookmarkStart w:id="37137" w:name="_Toc153560440"/>
      <w:bookmarkStart w:id="37138" w:name="_Toc161647740"/>
      <w:bookmarkStart w:id="37139" w:name="_Toc169533357"/>
      <w:bookmarkStart w:id="37140" w:name="_Toc171519960"/>
      <w:bookmarkStart w:id="37141" w:name="_Toc176539697"/>
      <w:bookmarkStart w:id="37142" w:name="_Toc192247009"/>
      <w:bookmarkStart w:id="37143" w:name="_Toc210482800"/>
      <w:r>
        <w:t>11.3.</w:t>
      </w:r>
      <w:r w:rsidRPr="00931575">
        <w:t>3.2</w:t>
      </w:r>
      <w:r w:rsidRPr="00931575">
        <w:tab/>
        <w:t>UCI BLER performance requirements</w:t>
      </w:r>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p>
    <w:p w14:paraId="44A7145D" w14:textId="77777777" w:rsidR="0050079C" w:rsidRPr="00931575" w:rsidRDefault="0050079C" w:rsidP="0050079C">
      <w:pPr>
        <w:pStyle w:val="Heading5"/>
      </w:pPr>
      <w:bookmarkStart w:id="37144" w:name="_Toc21103007"/>
      <w:bookmarkStart w:id="37145" w:name="_Toc29810856"/>
      <w:bookmarkStart w:id="37146" w:name="_Toc36636216"/>
      <w:bookmarkStart w:id="37147" w:name="_Toc37273162"/>
      <w:bookmarkStart w:id="37148" w:name="_Toc45886250"/>
      <w:bookmarkStart w:id="37149" w:name="_Toc53183317"/>
      <w:bookmarkStart w:id="37150" w:name="_Toc58916026"/>
      <w:bookmarkStart w:id="37151" w:name="_Toc58918207"/>
      <w:bookmarkStart w:id="37152" w:name="_Toc66694077"/>
      <w:bookmarkStart w:id="37153" w:name="_Toc74916062"/>
      <w:bookmarkStart w:id="37154" w:name="_Toc76114687"/>
      <w:bookmarkStart w:id="37155" w:name="_Toc76544573"/>
      <w:bookmarkStart w:id="37156" w:name="_Toc82536695"/>
      <w:bookmarkStart w:id="37157" w:name="_Toc89952988"/>
      <w:bookmarkStart w:id="37158" w:name="_Toc98766804"/>
      <w:bookmarkStart w:id="37159" w:name="_Toc99703167"/>
      <w:bookmarkStart w:id="37160" w:name="_Toc106206957"/>
      <w:bookmarkStart w:id="37161" w:name="_Toc120545005"/>
      <w:bookmarkStart w:id="37162" w:name="_Toc120545360"/>
      <w:bookmarkStart w:id="37163" w:name="_Toc120545976"/>
      <w:bookmarkStart w:id="37164" w:name="_Toc120606880"/>
      <w:bookmarkStart w:id="37165" w:name="_Toc120607234"/>
      <w:bookmarkStart w:id="37166" w:name="_Toc120607591"/>
      <w:bookmarkStart w:id="37167" w:name="_Toc120607954"/>
      <w:bookmarkStart w:id="37168" w:name="_Toc120608319"/>
      <w:bookmarkStart w:id="37169" w:name="_Toc120608699"/>
      <w:bookmarkStart w:id="37170" w:name="_Toc120609079"/>
      <w:bookmarkStart w:id="37171" w:name="_Toc120609470"/>
      <w:bookmarkStart w:id="37172" w:name="_Toc120609861"/>
      <w:bookmarkStart w:id="37173" w:name="_Toc120610262"/>
      <w:bookmarkStart w:id="37174" w:name="_Toc120611015"/>
      <w:bookmarkStart w:id="37175" w:name="_Toc120611424"/>
      <w:bookmarkStart w:id="37176" w:name="_Toc120611842"/>
      <w:bookmarkStart w:id="37177" w:name="_Toc120612262"/>
      <w:bookmarkStart w:id="37178" w:name="_Toc120612689"/>
      <w:bookmarkStart w:id="37179" w:name="_Toc120613118"/>
      <w:bookmarkStart w:id="37180" w:name="_Toc120613548"/>
      <w:bookmarkStart w:id="37181" w:name="_Toc120613978"/>
      <w:bookmarkStart w:id="37182" w:name="_Toc120614421"/>
      <w:bookmarkStart w:id="37183" w:name="_Toc120614880"/>
      <w:bookmarkStart w:id="37184" w:name="_Toc120615355"/>
      <w:bookmarkStart w:id="37185" w:name="_Toc120622563"/>
      <w:bookmarkStart w:id="37186" w:name="_Toc120623069"/>
      <w:bookmarkStart w:id="37187" w:name="_Toc120623707"/>
      <w:bookmarkStart w:id="37188" w:name="_Toc120624244"/>
      <w:bookmarkStart w:id="37189" w:name="_Toc120624781"/>
      <w:bookmarkStart w:id="37190" w:name="_Toc120625318"/>
      <w:bookmarkStart w:id="37191" w:name="_Toc120625855"/>
      <w:bookmarkStart w:id="37192" w:name="_Toc120626402"/>
      <w:bookmarkStart w:id="37193" w:name="_Toc120626958"/>
      <w:bookmarkStart w:id="37194" w:name="_Toc120627523"/>
      <w:bookmarkStart w:id="37195" w:name="_Toc120628099"/>
      <w:bookmarkStart w:id="37196" w:name="_Toc120628684"/>
      <w:bookmarkStart w:id="37197" w:name="_Toc120629272"/>
      <w:bookmarkStart w:id="37198" w:name="_Toc120629892"/>
      <w:bookmarkStart w:id="37199" w:name="_Toc120631399"/>
      <w:bookmarkStart w:id="37200" w:name="_Toc120632050"/>
      <w:bookmarkStart w:id="37201" w:name="_Toc120632700"/>
      <w:bookmarkStart w:id="37202" w:name="_Toc120633350"/>
      <w:bookmarkStart w:id="37203" w:name="_Toc120634000"/>
      <w:bookmarkStart w:id="37204" w:name="_Toc120634651"/>
      <w:bookmarkStart w:id="37205" w:name="_Toc120635302"/>
      <w:bookmarkStart w:id="37206" w:name="_Toc121754426"/>
      <w:bookmarkStart w:id="37207" w:name="_Toc121755096"/>
      <w:bookmarkStart w:id="37208" w:name="_Toc129109045"/>
      <w:bookmarkStart w:id="37209" w:name="_Toc129109710"/>
      <w:bookmarkStart w:id="37210" w:name="_Toc129110398"/>
      <w:bookmarkStart w:id="37211" w:name="_Toc130389518"/>
      <w:bookmarkStart w:id="37212" w:name="_Toc130390591"/>
      <w:bookmarkStart w:id="37213" w:name="_Toc130391279"/>
      <w:bookmarkStart w:id="37214" w:name="_Toc131625043"/>
      <w:bookmarkStart w:id="37215" w:name="_Toc137476476"/>
      <w:bookmarkStart w:id="37216" w:name="_Toc138873131"/>
      <w:bookmarkStart w:id="37217" w:name="_Toc138874717"/>
      <w:bookmarkStart w:id="37218" w:name="_Toc145525316"/>
      <w:bookmarkStart w:id="37219" w:name="_Toc153560441"/>
      <w:bookmarkStart w:id="37220" w:name="_Toc161647741"/>
      <w:bookmarkStart w:id="37221" w:name="_Toc169533358"/>
      <w:bookmarkStart w:id="37222" w:name="_Toc171519961"/>
      <w:bookmarkStart w:id="37223" w:name="_Toc176539698"/>
      <w:bookmarkStart w:id="37224" w:name="_Toc192247010"/>
      <w:bookmarkStart w:id="37225" w:name="_Toc210482801"/>
      <w:r>
        <w:t>11.3.</w:t>
      </w:r>
      <w:r w:rsidRPr="00931575">
        <w:t>3.2.1</w:t>
      </w:r>
      <w:r w:rsidRPr="00931575">
        <w:tab/>
        <w:t>Definition and applicability</w:t>
      </w:r>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26" w:name="OLE_LINK14"/>
    </w:p>
    <w:p w14:paraId="15206C56" w14:textId="77777777" w:rsidR="0050079C" w:rsidRPr="00931575" w:rsidRDefault="0050079C" w:rsidP="0050079C">
      <w:pPr>
        <w:pStyle w:val="Heading5"/>
      </w:pPr>
      <w:bookmarkStart w:id="37227" w:name="_Toc21103008"/>
      <w:bookmarkStart w:id="37228" w:name="_Toc29810857"/>
      <w:bookmarkStart w:id="37229" w:name="_Toc36636217"/>
      <w:bookmarkStart w:id="37230" w:name="_Toc37273163"/>
      <w:bookmarkStart w:id="37231" w:name="_Toc45886251"/>
      <w:bookmarkStart w:id="37232" w:name="_Toc53183318"/>
      <w:bookmarkStart w:id="37233" w:name="_Toc58916027"/>
      <w:bookmarkStart w:id="37234" w:name="_Toc58918208"/>
      <w:bookmarkStart w:id="37235" w:name="_Toc66694078"/>
      <w:bookmarkStart w:id="37236" w:name="_Toc74916063"/>
      <w:bookmarkStart w:id="37237" w:name="_Toc76114688"/>
      <w:bookmarkStart w:id="37238" w:name="_Toc76544574"/>
      <w:bookmarkStart w:id="37239" w:name="_Toc82536696"/>
      <w:bookmarkStart w:id="37240" w:name="_Toc89952989"/>
      <w:bookmarkStart w:id="37241" w:name="_Toc98766805"/>
      <w:bookmarkStart w:id="37242" w:name="_Toc99703168"/>
      <w:bookmarkStart w:id="37243" w:name="_Toc106206958"/>
      <w:bookmarkStart w:id="37244" w:name="_Toc120545006"/>
      <w:bookmarkStart w:id="37245" w:name="_Toc120545361"/>
      <w:bookmarkStart w:id="37246" w:name="_Toc120545977"/>
      <w:bookmarkStart w:id="37247" w:name="_Toc120606881"/>
      <w:bookmarkStart w:id="37248" w:name="_Toc120607235"/>
      <w:bookmarkStart w:id="37249" w:name="_Toc120607592"/>
      <w:bookmarkStart w:id="37250" w:name="_Toc120607955"/>
      <w:bookmarkStart w:id="37251" w:name="_Toc120608320"/>
      <w:bookmarkStart w:id="37252" w:name="_Toc120608700"/>
      <w:bookmarkStart w:id="37253" w:name="_Toc120609080"/>
      <w:bookmarkStart w:id="37254" w:name="_Toc120609471"/>
      <w:bookmarkStart w:id="37255" w:name="_Toc120609862"/>
      <w:bookmarkStart w:id="37256" w:name="_Toc120610263"/>
      <w:bookmarkStart w:id="37257" w:name="_Toc120611016"/>
      <w:bookmarkStart w:id="37258" w:name="_Toc120611425"/>
      <w:bookmarkStart w:id="37259" w:name="_Toc120611843"/>
      <w:bookmarkStart w:id="37260" w:name="_Toc120612263"/>
      <w:bookmarkStart w:id="37261" w:name="_Toc120612690"/>
      <w:bookmarkStart w:id="37262" w:name="_Toc120613119"/>
      <w:bookmarkStart w:id="37263" w:name="_Toc120613549"/>
      <w:bookmarkStart w:id="37264" w:name="_Toc120613979"/>
      <w:bookmarkStart w:id="37265" w:name="_Toc120614422"/>
      <w:bookmarkStart w:id="37266" w:name="_Toc120614881"/>
      <w:bookmarkStart w:id="37267" w:name="_Toc120615356"/>
      <w:bookmarkStart w:id="37268" w:name="_Toc120622564"/>
      <w:bookmarkStart w:id="37269" w:name="_Toc120623070"/>
      <w:bookmarkStart w:id="37270" w:name="_Toc120623708"/>
      <w:bookmarkStart w:id="37271" w:name="_Toc120624245"/>
      <w:bookmarkStart w:id="37272" w:name="_Toc120624782"/>
      <w:bookmarkStart w:id="37273" w:name="_Toc120625319"/>
      <w:bookmarkStart w:id="37274" w:name="_Toc120625856"/>
      <w:bookmarkStart w:id="37275" w:name="_Toc120626403"/>
      <w:bookmarkStart w:id="37276" w:name="_Toc120626959"/>
      <w:bookmarkStart w:id="37277" w:name="_Toc120627524"/>
      <w:bookmarkStart w:id="37278" w:name="_Toc120628100"/>
      <w:bookmarkStart w:id="37279" w:name="_Toc120628685"/>
      <w:bookmarkStart w:id="37280" w:name="_Toc120629273"/>
      <w:bookmarkStart w:id="37281" w:name="_Toc120629893"/>
      <w:bookmarkStart w:id="37282" w:name="_Toc120631400"/>
      <w:bookmarkStart w:id="37283" w:name="_Toc120632051"/>
      <w:bookmarkStart w:id="37284" w:name="_Toc120632701"/>
      <w:bookmarkStart w:id="37285" w:name="_Toc120633351"/>
      <w:bookmarkStart w:id="37286" w:name="_Toc120634001"/>
      <w:bookmarkStart w:id="37287" w:name="_Toc120634652"/>
      <w:bookmarkStart w:id="37288" w:name="_Toc120635303"/>
      <w:bookmarkStart w:id="37289" w:name="_Toc121754427"/>
      <w:bookmarkStart w:id="37290" w:name="_Toc121755097"/>
      <w:bookmarkStart w:id="37291" w:name="_Toc129109046"/>
      <w:bookmarkStart w:id="37292" w:name="_Toc129109711"/>
      <w:bookmarkStart w:id="37293" w:name="_Toc129110399"/>
      <w:bookmarkStart w:id="37294" w:name="_Toc130389519"/>
      <w:bookmarkStart w:id="37295" w:name="_Toc130390592"/>
      <w:bookmarkStart w:id="37296" w:name="_Toc130391280"/>
      <w:bookmarkStart w:id="37297" w:name="_Toc131625044"/>
      <w:bookmarkStart w:id="37298" w:name="_Toc137476477"/>
      <w:bookmarkStart w:id="37299" w:name="_Toc138873132"/>
      <w:bookmarkStart w:id="37300" w:name="_Toc138874718"/>
      <w:bookmarkStart w:id="37301" w:name="_Toc145525317"/>
      <w:bookmarkStart w:id="37302" w:name="_Toc153560442"/>
      <w:bookmarkStart w:id="37303" w:name="_Toc161647742"/>
      <w:bookmarkStart w:id="37304" w:name="_Toc169533359"/>
      <w:bookmarkStart w:id="37305" w:name="_Toc171519962"/>
      <w:bookmarkStart w:id="37306" w:name="_Toc176539699"/>
      <w:bookmarkStart w:id="37307" w:name="_Toc192247011"/>
      <w:bookmarkStart w:id="37308" w:name="_Toc210482802"/>
      <w:bookmarkEnd w:id="37226"/>
      <w:r>
        <w:t>11.3.</w:t>
      </w:r>
      <w:r w:rsidRPr="00931575">
        <w:t>3.2.2</w:t>
      </w:r>
      <w:r w:rsidRPr="00931575">
        <w:tab/>
        <w:t>Minimum Requirement</w:t>
      </w:r>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09" w:name="_Toc21103009"/>
      <w:bookmarkStart w:id="37310" w:name="_Toc29810858"/>
      <w:bookmarkStart w:id="37311" w:name="_Toc36636218"/>
      <w:bookmarkStart w:id="37312" w:name="_Toc37273164"/>
      <w:bookmarkStart w:id="37313" w:name="_Toc45886252"/>
      <w:bookmarkStart w:id="37314" w:name="_Toc53183319"/>
      <w:bookmarkStart w:id="37315" w:name="_Toc58916028"/>
      <w:bookmarkStart w:id="37316" w:name="_Toc58918209"/>
      <w:bookmarkStart w:id="37317" w:name="_Toc66694079"/>
      <w:bookmarkStart w:id="37318" w:name="_Toc74916064"/>
      <w:bookmarkStart w:id="37319" w:name="_Toc76114689"/>
      <w:bookmarkStart w:id="37320" w:name="_Toc76544575"/>
      <w:bookmarkStart w:id="37321" w:name="_Toc82536697"/>
      <w:bookmarkStart w:id="37322" w:name="_Toc89952990"/>
      <w:bookmarkStart w:id="37323" w:name="_Toc98766806"/>
      <w:bookmarkStart w:id="37324" w:name="_Toc99703169"/>
      <w:bookmarkStart w:id="37325" w:name="_Toc106206959"/>
      <w:bookmarkStart w:id="37326" w:name="_Toc120545007"/>
      <w:bookmarkStart w:id="37327" w:name="_Toc120545362"/>
      <w:bookmarkStart w:id="37328" w:name="_Toc120545978"/>
      <w:bookmarkStart w:id="37329" w:name="_Toc120606882"/>
      <w:bookmarkStart w:id="37330" w:name="_Toc120607236"/>
      <w:bookmarkStart w:id="37331" w:name="_Toc120607593"/>
      <w:bookmarkStart w:id="37332" w:name="_Toc120607956"/>
      <w:bookmarkStart w:id="37333" w:name="_Toc120608321"/>
      <w:bookmarkStart w:id="37334" w:name="_Toc120608701"/>
      <w:bookmarkStart w:id="37335" w:name="_Toc120609081"/>
      <w:bookmarkStart w:id="37336" w:name="_Toc120609472"/>
      <w:bookmarkStart w:id="37337" w:name="_Toc120609863"/>
      <w:bookmarkStart w:id="37338" w:name="_Toc120610264"/>
      <w:bookmarkStart w:id="37339" w:name="_Toc120611017"/>
      <w:bookmarkStart w:id="37340" w:name="_Toc120611426"/>
      <w:bookmarkStart w:id="37341" w:name="_Toc120611844"/>
      <w:bookmarkStart w:id="37342" w:name="_Toc120612264"/>
      <w:bookmarkStart w:id="37343" w:name="_Toc120612691"/>
      <w:bookmarkStart w:id="37344" w:name="_Toc120613120"/>
      <w:bookmarkStart w:id="37345" w:name="_Toc120613550"/>
      <w:bookmarkStart w:id="37346" w:name="_Toc120613980"/>
      <w:bookmarkStart w:id="37347" w:name="_Toc120614423"/>
      <w:bookmarkStart w:id="37348" w:name="_Toc120614882"/>
      <w:bookmarkStart w:id="37349" w:name="_Toc120615357"/>
      <w:bookmarkStart w:id="37350" w:name="_Toc120622565"/>
      <w:bookmarkStart w:id="37351" w:name="_Toc120623071"/>
      <w:bookmarkStart w:id="37352" w:name="_Toc120623709"/>
      <w:bookmarkStart w:id="37353" w:name="_Toc120624246"/>
      <w:bookmarkStart w:id="37354" w:name="_Toc120624783"/>
      <w:bookmarkStart w:id="37355" w:name="_Toc120625320"/>
      <w:bookmarkStart w:id="37356" w:name="_Toc120625857"/>
      <w:bookmarkStart w:id="37357" w:name="_Toc120626404"/>
      <w:bookmarkStart w:id="37358" w:name="_Toc120626960"/>
      <w:bookmarkStart w:id="37359" w:name="_Toc120627525"/>
      <w:bookmarkStart w:id="37360" w:name="_Toc120628101"/>
      <w:bookmarkStart w:id="37361" w:name="_Toc120628686"/>
      <w:bookmarkStart w:id="37362" w:name="_Toc120629274"/>
      <w:bookmarkStart w:id="37363" w:name="_Toc120629894"/>
      <w:bookmarkStart w:id="37364" w:name="_Toc120631401"/>
      <w:bookmarkStart w:id="37365" w:name="_Toc120632052"/>
      <w:bookmarkStart w:id="37366" w:name="_Toc120632702"/>
      <w:bookmarkStart w:id="37367" w:name="_Toc120633352"/>
      <w:bookmarkStart w:id="37368" w:name="_Toc120634002"/>
      <w:bookmarkStart w:id="37369" w:name="_Toc120634653"/>
      <w:bookmarkStart w:id="37370" w:name="_Toc120635304"/>
      <w:bookmarkStart w:id="37371" w:name="_Toc121754428"/>
      <w:bookmarkStart w:id="37372" w:name="_Toc121755098"/>
      <w:bookmarkStart w:id="37373" w:name="_Toc129109047"/>
      <w:bookmarkStart w:id="37374" w:name="_Toc129109712"/>
      <w:bookmarkStart w:id="37375" w:name="_Toc129110400"/>
      <w:bookmarkStart w:id="37376" w:name="_Toc130389520"/>
      <w:bookmarkStart w:id="37377" w:name="_Toc130390593"/>
      <w:bookmarkStart w:id="37378" w:name="_Toc130391281"/>
      <w:bookmarkStart w:id="37379" w:name="_Toc131625045"/>
      <w:bookmarkStart w:id="37380" w:name="_Toc137476478"/>
      <w:bookmarkStart w:id="37381" w:name="_Toc138873133"/>
      <w:bookmarkStart w:id="37382" w:name="_Toc138874719"/>
      <w:bookmarkStart w:id="37383" w:name="_Toc145525318"/>
      <w:bookmarkStart w:id="37384" w:name="_Toc153560443"/>
      <w:bookmarkStart w:id="37385" w:name="_Toc161647743"/>
      <w:bookmarkStart w:id="37386" w:name="_Toc169533360"/>
      <w:bookmarkStart w:id="37387" w:name="_Toc171519963"/>
      <w:bookmarkStart w:id="37388" w:name="_Toc176539700"/>
      <w:bookmarkStart w:id="37389" w:name="_Toc192247012"/>
      <w:bookmarkStart w:id="37390" w:name="_Toc210482803"/>
      <w:r>
        <w:t>11.3.</w:t>
      </w:r>
      <w:r w:rsidRPr="00931575">
        <w:t>3.2.3</w:t>
      </w:r>
      <w:r w:rsidRPr="00931575">
        <w:tab/>
        <w:t>Test Purpose</w:t>
      </w:r>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391" w:name="_Toc21103010"/>
      <w:bookmarkStart w:id="37392" w:name="_Toc29810859"/>
      <w:bookmarkStart w:id="37393" w:name="_Toc36636219"/>
      <w:bookmarkStart w:id="37394" w:name="_Toc37273165"/>
      <w:bookmarkStart w:id="37395" w:name="_Toc45886253"/>
      <w:bookmarkStart w:id="37396" w:name="_Toc53183320"/>
      <w:bookmarkStart w:id="37397" w:name="_Toc58916029"/>
      <w:bookmarkStart w:id="37398" w:name="_Toc58918210"/>
      <w:bookmarkStart w:id="37399" w:name="_Toc66694080"/>
      <w:bookmarkStart w:id="37400" w:name="_Toc74916065"/>
      <w:bookmarkStart w:id="37401" w:name="_Toc76114690"/>
      <w:bookmarkStart w:id="37402" w:name="_Toc76544576"/>
      <w:bookmarkStart w:id="37403" w:name="_Toc82536698"/>
      <w:bookmarkStart w:id="37404" w:name="_Toc89952991"/>
      <w:bookmarkStart w:id="37405" w:name="_Toc98766807"/>
      <w:bookmarkStart w:id="37406" w:name="_Toc99703170"/>
      <w:bookmarkStart w:id="37407" w:name="_Toc106206960"/>
      <w:bookmarkStart w:id="37408" w:name="_Toc120545008"/>
      <w:bookmarkStart w:id="37409" w:name="_Toc120545363"/>
      <w:bookmarkStart w:id="37410" w:name="_Toc120545979"/>
      <w:bookmarkStart w:id="37411" w:name="_Toc120606883"/>
      <w:bookmarkStart w:id="37412" w:name="_Toc120607237"/>
      <w:bookmarkStart w:id="37413" w:name="_Toc120607594"/>
      <w:bookmarkStart w:id="37414" w:name="_Toc120607957"/>
      <w:bookmarkStart w:id="37415" w:name="_Toc120608322"/>
      <w:bookmarkStart w:id="37416" w:name="_Toc120608702"/>
      <w:bookmarkStart w:id="37417" w:name="_Toc120609082"/>
      <w:bookmarkStart w:id="37418" w:name="_Toc120609473"/>
      <w:bookmarkStart w:id="37419" w:name="_Toc120609864"/>
      <w:bookmarkStart w:id="37420" w:name="_Toc120610265"/>
      <w:bookmarkStart w:id="37421" w:name="_Toc120611018"/>
      <w:bookmarkStart w:id="37422" w:name="_Toc120611427"/>
      <w:bookmarkStart w:id="37423" w:name="_Toc120611845"/>
      <w:bookmarkStart w:id="37424" w:name="_Toc120612265"/>
      <w:bookmarkStart w:id="37425" w:name="_Toc120612692"/>
      <w:bookmarkStart w:id="37426" w:name="_Toc120613121"/>
      <w:bookmarkStart w:id="37427" w:name="_Toc120613551"/>
      <w:bookmarkStart w:id="37428" w:name="_Toc120613981"/>
      <w:bookmarkStart w:id="37429" w:name="_Toc120614424"/>
      <w:bookmarkStart w:id="37430" w:name="_Toc120614883"/>
      <w:bookmarkStart w:id="37431" w:name="_Toc120615358"/>
      <w:bookmarkStart w:id="37432" w:name="_Toc120622566"/>
      <w:bookmarkStart w:id="37433" w:name="_Toc120623072"/>
      <w:bookmarkStart w:id="37434" w:name="_Toc120623710"/>
      <w:bookmarkStart w:id="37435" w:name="_Toc120624247"/>
      <w:bookmarkStart w:id="37436" w:name="_Toc120624784"/>
      <w:bookmarkStart w:id="37437" w:name="_Toc120625321"/>
      <w:bookmarkStart w:id="37438" w:name="_Toc120625858"/>
      <w:bookmarkStart w:id="37439" w:name="_Toc120626405"/>
      <w:bookmarkStart w:id="37440" w:name="_Toc120626961"/>
      <w:bookmarkStart w:id="37441" w:name="_Toc120627526"/>
      <w:bookmarkStart w:id="37442" w:name="_Toc120628102"/>
      <w:bookmarkStart w:id="37443" w:name="_Toc120628687"/>
      <w:bookmarkStart w:id="37444" w:name="_Toc120629275"/>
      <w:bookmarkStart w:id="37445" w:name="_Toc120629895"/>
      <w:bookmarkStart w:id="37446" w:name="_Toc120631402"/>
      <w:bookmarkStart w:id="37447" w:name="_Toc120632053"/>
      <w:bookmarkStart w:id="37448" w:name="_Toc120632703"/>
      <w:bookmarkStart w:id="37449" w:name="_Toc120633353"/>
      <w:bookmarkStart w:id="37450" w:name="_Toc120634003"/>
      <w:bookmarkStart w:id="37451" w:name="_Toc120634654"/>
      <w:bookmarkStart w:id="37452" w:name="_Toc120635305"/>
      <w:bookmarkStart w:id="37453" w:name="_Toc121754429"/>
      <w:bookmarkStart w:id="37454" w:name="_Toc121755099"/>
      <w:bookmarkStart w:id="37455" w:name="_Toc129109048"/>
      <w:bookmarkStart w:id="37456" w:name="_Toc129109713"/>
      <w:bookmarkStart w:id="37457" w:name="_Toc129110401"/>
      <w:bookmarkStart w:id="37458" w:name="_Toc130389521"/>
      <w:bookmarkStart w:id="37459" w:name="_Toc130390594"/>
      <w:bookmarkStart w:id="37460" w:name="_Toc130391282"/>
      <w:bookmarkStart w:id="37461" w:name="_Toc131625046"/>
      <w:bookmarkStart w:id="37462" w:name="_Toc137476479"/>
      <w:bookmarkStart w:id="37463" w:name="_Toc138873134"/>
      <w:bookmarkStart w:id="37464" w:name="_Toc138874720"/>
      <w:bookmarkStart w:id="37465" w:name="_Toc145525319"/>
      <w:bookmarkStart w:id="37466" w:name="_Toc153560444"/>
      <w:bookmarkStart w:id="37467" w:name="_Toc161647744"/>
      <w:bookmarkStart w:id="37468" w:name="_Toc169533361"/>
      <w:bookmarkStart w:id="37469" w:name="_Toc171519964"/>
      <w:bookmarkStart w:id="37470" w:name="_Toc176539701"/>
      <w:bookmarkStart w:id="37471" w:name="_Toc192247013"/>
      <w:bookmarkStart w:id="37472" w:name="_Toc210482804"/>
      <w:r>
        <w:lastRenderedPageBreak/>
        <w:t>11.3.</w:t>
      </w:r>
      <w:r w:rsidRPr="00931575">
        <w:t>3.2.4</w:t>
      </w:r>
      <w:r w:rsidRPr="00931575">
        <w:tab/>
        <w:t>Method of test</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p>
    <w:p w14:paraId="11ECD193" w14:textId="77777777" w:rsidR="0050079C" w:rsidRPr="00931575" w:rsidRDefault="0050079C" w:rsidP="003267B6">
      <w:pPr>
        <w:pStyle w:val="Heading6"/>
      </w:pPr>
      <w:bookmarkStart w:id="37473" w:name="_Toc21103011"/>
      <w:bookmarkStart w:id="37474" w:name="_Toc29810860"/>
      <w:bookmarkStart w:id="37475" w:name="_Toc36636220"/>
      <w:bookmarkStart w:id="37476" w:name="_Toc37273166"/>
      <w:bookmarkStart w:id="37477" w:name="_Toc45886254"/>
      <w:bookmarkStart w:id="37478" w:name="_Toc120631403"/>
      <w:bookmarkStart w:id="37479" w:name="_Toc120632054"/>
      <w:bookmarkStart w:id="37480" w:name="_Toc120632704"/>
      <w:bookmarkStart w:id="37481" w:name="_Toc120633354"/>
      <w:bookmarkStart w:id="37482" w:name="_Toc120634004"/>
      <w:bookmarkStart w:id="37483" w:name="_Toc120634655"/>
      <w:bookmarkStart w:id="37484" w:name="_Toc120635306"/>
      <w:bookmarkStart w:id="37485" w:name="_Toc121754430"/>
      <w:bookmarkStart w:id="37486" w:name="_Toc121755100"/>
      <w:bookmarkStart w:id="37487" w:name="_Toc129109049"/>
      <w:bookmarkStart w:id="37488" w:name="_Toc129109714"/>
      <w:bookmarkStart w:id="37489" w:name="_Toc129110402"/>
      <w:bookmarkStart w:id="37490" w:name="_Toc130389522"/>
      <w:bookmarkStart w:id="37491" w:name="_Toc130390595"/>
      <w:bookmarkStart w:id="37492" w:name="_Toc130391283"/>
      <w:bookmarkStart w:id="37493" w:name="_Toc131625047"/>
      <w:bookmarkStart w:id="37494" w:name="_Toc137476480"/>
      <w:bookmarkStart w:id="37495" w:name="_Toc138873135"/>
      <w:bookmarkStart w:id="37496" w:name="_Toc138874721"/>
      <w:bookmarkStart w:id="37497" w:name="_Toc145525320"/>
      <w:bookmarkStart w:id="37498" w:name="_Toc153560445"/>
      <w:bookmarkStart w:id="37499" w:name="_Toc161647745"/>
      <w:bookmarkStart w:id="37500" w:name="_Toc169533362"/>
      <w:bookmarkStart w:id="37501" w:name="_Toc171519965"/>
      <w:bookmarkStart w:id="37502" w:name="_Toc176539702"/>
      <w:bookmarkStart w:id="37503" w:name="_Toc192247014"/>
      <w:bookmarkStart w:id="37504"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0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06" w:name="_Toc29810861"/>
      <w:bookmarkStart w:id="37507" w:name="_Toc36636221"/>
      <w:bookmarkStart w:id="37508" w:name="_Toc37273167"/>
      <w:bookmarkStart w:id="37509" w:name="_Toc45886255"/>
      <w:bookmarkStart w:id="37510" w:name="_Toc120631404"/>
      <w:bookmarkStart w:id="37511" w:name="_Toc120632055"/>
      <w:bookmarkStart w:id="37512" w:name="_Toc120632705"/>
      <w:bookmarkStart w:id="37513" w:name="_Toc120633355"/>
      <w:bookmarkStart w:id="37514" w:name="_Toc120634005"/>
      <w:bookmarkStart w:id="37515" w:name="_Toc120634656"/>
      <w:bookmarkStart w:id="37516" w:name="_Toc120635307"/>
      <w:bookmarkStart w:id="37517" w:name="_Toc121754431"/>
      <w:bookmarkStart w:id="37518" w:name="_Toc121755101"/>
      <w:bookmarkStart w:id="37519" w:name="_Toc129109050"/>
      <w:bookmarkStart w:id="37520" w:name="_Toc129109715"/>
      <w:bookmarkStart w:id="37521" w:name="_Toc129110403"/>
      <w:bookmarkStart w:id="37522" w:name="_Toc130389523"/>
      <w:bookmarkStart w:id="37523" w:name="_Toc130390596"/>
      <w:bookmarkStart w:id="37524" w:name="_Toc130391284"/>
      <w:bookmarkStart w:id="37525" w:name="_Toc131625048"/>
      <w:bookmarkStart w:id="37526" w:name="_Toc137476481"/>
      <w:bookmarkStart w:id="37527" w:name="_Toc138873136"/>
      <w:bookmarkStart w:id="37528" w:name="_Toc138874722"/>
      <w:bookmarkStart w:id="37529" w:name="_Toc145525321"/>
      <w:bookmarkStart w:id="37530" w:name="_Toc153560446"/>
      <w:bookmarkStart w:id="37531" w:name="_Toc161647746"/>
      <w:bookmarkStart w:id="37532" w:name="_Toc169533363"/>
      <w:bookmarkStart w:id="37533" w:name="_Toc171519966"/>
      <w:bookmarkStart w:id="37534" w:name="_Toc176539703"/>
      <w:bookmarkStart w:id="37535" w:name="_Toc192247015"/>
      <w:bookmarkStart w:id="37536" w:name="_Toc210482806"/>
      <w:r>
        <w:t>11.3.</w:t>
      </w:r>
      <w:r w:rsidRPr="00931575">
        <w:rPr>
          <w:rFonts w:hint="eastAsia"/>
        </w:rPr>
        <w:t>3</w:t>
      </w:r>
      <w:r w:rsidRPr="00931575">
        <w:t>.</w:t>
      </w:r>
      <w:r w:rsidRPr="00931575">
        <w:rPr>
          <w:rFonts w:hint="eastAsia"/>
        </w:rPr>
        <w:t>2</w:t>
      </w:r>
      <w:r w:rsidRPr="00931575">
        <w:t>.4.2</w:t>
      </w:r>
      <w:r w:rsidRPr="00931575">
        <w:tab/>
        <w:t>Procedure</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37" w:name="_MON_1281253042"/>
    <w:bookmarkEnd w:id="37537"/>
    <w:p w14:paraId="08D8C5D0" w14:textId="77777777" w:rsidR="0050079C" w:rsidRPr="00931575" w:rsidRDefault="0050079C" w:rsidP="0050079C">
      <w:pPr>
        <w:pStyle w:val="TH"/>
      </w:pPr>
      <w:r w:rsidRPr="00931575">
        <w:object w:dxaOrig="8641" w:dyaOrig="541" w14:anchorId="0A606581">
          <v:shape id="_x0000_i1053" type="#_x0000_t75" style="width:6in;height:25.8pt" o:ole="" fillcolor="window">
            <v:imagedata r:id="rId43" o:title=""/>
          </v:shape>
          <o:OLEObject Type="Embed" ProgID="Word.Picture.8" ShapeID="_x0000_i1053" DrawAspect="Content" ObjectID="_1821095094"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38" w:name="_Toc21103013"/>
      <w:bookmarkStart w:id="37539" w:name="_Toc29810862"/>
      <w:bookmarkStart w:id="37540" w:name="_Toc36636222"/>
      <w:bookmarkStart w:id="37541" w:name="_Toc37273168"/>
      <w:bookmarkStart w:id="37542" w:name="_Toc45886256"/>
      <w:bookmarkStart w:id="37543" w:name="_Toc53183321"/>
      <w:bookmarkStart w:id="37544" w:name="_Toc58916030"/>
      <w:bookmarkStart w:id="37545" w:name="_Toc58918211"/>
      <w:bookmarkStart w:id="37546" w:name="_Toc66694081"/>
      <w:bookmarkStart w:id="37547" w:name="_Toc74916066"/>
      <w:bookmarkStart w:id="37548" w:name="_Toc76114691"/>
      <w:bookmarkStart w:id="37549" w:name="_Toc76544577"/>
      <w:bookmarkStart w:id="37550" w:name="_Toc82536699"/>
      <w:bookmarkStart w:id="37551" w:name="_Toc89952992"/>
      <w:bookmarkStart w:id="37552" w:name="_Toc98766808"/>
      <w:bookmarkStart w:id="37553" w:name="_Toc99703171"/>
      <w:bookmarkStart w:id="37554" w:name="_Toc106206961"/>
      <w:bookmarkStart w:id="37555" w:name="_Toc120545009"/>
      <w:bookmarkStart w:id="37556" w:name="_Toc120545364"/>
      <w:bookmarkStart w:id="37557" w:name="_Toc120545980"/>
      <w:bookmarkStart w:id="37558" w:name="_Toc120606884"/>
      <w:bookmarkStart w:id="37559" w:name="_Toc120607238"/>
      <w:bookmarkStart w:id="37560" w:name="_Toc120607595"/>
      <w:bookmarkStart w:id="37561" w:name="_Toc120607958"/>
      <w:bookmarkStart w:id="37562" w:name="_Toc120608323"/>
      <w:bookmarkStart w:id="37563" w:name="_Toc120608703"/>
      <w:bookmarkStart w:id="37564" w:name="_Toc120609083"/>
      <w:bookmarkStart w:id="37565" w:name="_Toc120609474"/>
      <w:bookmarkStart w:id="37566" w:name="_Toc120609865"/>
      <w:bookmarkStart w:id="37567" w:name="_Toc120610266"/>
      <w:bookmarkStart w:id="37568" w:name="_Toc120611019"/>
      <w:bookmarkStart w:id="37569" w:name="_Toc120611428"/>
      <w:bookmarkStart w:id="37570" w:name="_Toc120611846"/>
      <w:bookmarkStart w:id="37571" w:name="_Toc120612266"/>
      <w:bookmarkStart w:id="37572" w:name="_Toc120612693"/>
      <w:bookmarkStart w:id="37573" w:name="_Toc120613122"/>
      <w:bookmarkStart w:id="37574" w:name="_Toc120613552"/>
      <w:bookmarkStart w:id="37575" w:name="_Toc120613982"/>
      <w:bookmarkStart w:id="37576" w:name="_Toc120614425"/>
      <w:bookmarkStart w:id="37577" w:name="_Toc120614884"/>
      <w:bookmarkStart w:id="37578" w:name="_Toc120615359"/>
      <w:bookmarkStart w:id="37579" w:name="_Toc120622567"/>
      <w:bookmarkStart w:id="37580" w:name="_Toc120623073"/>
      <w:bookmarkStart w:id="37581" w:name="_Toc120623711"/>
      <w:bookmarkStart w:id="37582" w:name="_Toc120624248"/>
      <w:bookmarkStart w:id="37583" w:name="_Toc120624785"/>
      <w:bookmarkStart w:id="37584" w:name="_Toc120625322"/>
      <w:bookmarkStart w:id="37585" w:name="_Toc120625859"/>
      <w:bookmarkStart w:id="37586" w:name="_Toc120626406"/>
      <w:bookmarkStart w:id="37587" w:name="_Toc120626962"/>
      <w:bookmarkStart w:id="37588" w:name="_Toc120627527"/>
      <w:bookmarkStart w:id="37589" w:name="_Toc120628103"/>
      <w:bookmarkStart w:id="37590" w:name="_Toc120628688"/>
      <w:bookmarkStart w:id="37591" w:name="_Toc120629276"/>
      <w:bookmarkStart w:id="37592" w:name="_Toc120629896"/>
      <w:bookmarkStart w:id="37593" w:name="_Toc120631405"/>
      <w:bookmarkStart w:id="37594" w:name="_Toc120632056"/>
      <w:bookmarkStart w:id="37595" w:name="_Toc120632706"/>
      <w:bookmarkStart w:id="37596" w:name="_Toc120633356"/>
      <w:bookmarkStart w:id="37597" w:name="_Toc120634006"/>
      <w:bookmarkStart w:id="37598" w:name="_Toc120634657"/>
      <w:bookmarkStart w:id="37599" w:name="_Toc120635308"/>
      <w:bookmarkStart w:id="37600" w:name="_Toc121754432"/>
      <w:bookmarkStart w:id="37601" w:name="_Toc121755102"/>
      <w:bookmarkStart w:id="37602" w:name="_Toc129109051"/>
      <w:bookmarkStart w:id="37603" w:name="_Toc129109716"/>
      <w:bookmarkStart w:id="37604" w:name="_Toc129110404"/>
      <w:bookmarkStart w:id="37605" w:name="_Toc130389524"/>
      <w:bookmarkStart w:id="37606" w:name="_Toc130390597"/>
      <w:bookmarkStart w:id="37607" w:name="_Toc130391285"/>
      <w:bookmarkStart w:id="37608" w:name="_Toc131625049"/>
      <w:bookmarkStart w:id="37609" w:name="_Toc137476482"/>
      <w:bookmarkStart w:id="37610" w:name="_Toc138873137"/>
      <w:bookmarkStart w:id="37611" w:name="_Toc138874723"/>
      <w:bookmarkStart w:id="37612" w:name="_Toc145525322"/>
      <w:bookmarkStart w:id="37613" w:name="_Toc153560447"/>
      <w:bookmarkStart w:id="37614" w:name="_Toc161647747"/>
      <w:bookmarkStart w:id="37615" w:name="_Toc169533364"/>
      <w:bookmarkStart w:id="37616" w:name="_Toc171519967"/>
      <w:bookmarkStart w:id="37617" w:name="_Toc176539704"/>
      <w:bookmarkStart w:id="37618" w:name="_Toc192247016"/>
      <w:bookmarkStart w:id="37619" w:name="_Toc210482807"/>
      <w:r>
        <w:t>11.3.</w:t>
      </w:r>
      <w:r w:rsidRPr="00931575">
        <w:t>3.2.5</w:t>
      </w:r>
      <w:r w:rsidRPr="00931575">
        <w:tab/>
        <w:t>Test requirement</w:t>
      </w:r>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p>
    <w:p w14:paraId="36484F80" w14:textId="77777777" w:rsidR="0050079C" w:rsidRPr="00931575" w:rsidRDefault="0050079C" w:rsidP="0050079C">
      <w:pPr>
        <w:pStyle w:val="H6"/>
      </w:pPr>
      <w:bookmarkStart w:id="37620" w:name="_Toc21103014"/>
      <w:bookmarkStart w:id="37621" w:name="_Toc29810863"/>
      <w:bookmarkStart w:id="37622" w:name="_Toc36636223"/>
      <w:bookmarkStart w:id="37623" w:name="_Toc37273169"/>
      <w:bookmarkStart w:id="37624" w:name="_Toc45886257"/>
      <w:r>
        <w:t>11.3.</w:t>
      </w:r>
      <w:r w:rsidRPr="00931575">
        <w:t>3.2.5.1</w:t>
      </w:r>
      <w:r w:rsidRPr="00931575">
        <w:tab/>
        <w:t xml:space="preserve">Requirements for </w:t>
      </w:r>
      <w:r>
        <w:t>SAN</w:t>
      </w:r>
      <w:r w:rsidRPr="00931575">
        <w:t xml:space="preserve"> type 1-O</w:t>
      </w:r>
      <w:bookmarkEnd w:id="37620"/>
      <w:bookmarkEnd w:id="37621"/>
      <w:bookmarkEnd w:id="37622"/>
      <w:bookmarkEnd w:id="37623"/>
      <w:bookmarkEnd w:id="3762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25" w:name="_Toc21103016"/>
      <w:bookmarkStart w:id="37626" w:name="_Toc29810865"/>
      <w:bookmarkStart w:id="37627" w:name="_Toc36636225"/>
      <w:bookmarkStart w:id="37628" w:name="_Toc37273171"/>
      <w:bookmarkStart w:id="37629" w:name="_Toc45886259"/>
      <w:bookmarkStart w:id="37630" w:name="_Toc53183322"/>
      <w:bookmarkStart w:id="37631" w:name="_Toc58916031"/>
      <w:bookmarkStart w:id="37632" w:name="_Toc58918212"/>
      <w:bookmarkStart w:id="37633" w:name="_Toc66694082"/>
      <w:bookmarkStart w:id="37634" w:name="_Toc74916067"/>
      <w:bookmarkStart w:id="37635" w:name="_Toc76114692"/>
      <w:bookmarkStart w:id="37636" w:name="_Toc76544578"/>
      <w:bookmarkStart w:id="37637" w:name="_Toc82536700"/>
      <w:bookmarkStart w:id="37638" w:name="_Toc89952993"/>
      <w:bookmarkStart w:id="37639" w:name="_Toc98766809"/>
      <w:bookmarkStart w:id="37640" w:name="_Toc99703172"/>
      <w:bookmarkStart w:id="37641" w:name="_Toc106206962"/>
      <w:bookmarkStart w:id="37642" w:name="_Toc120545010"/>
      <w:bookmarkStart w:id="37643" w:name="_Toc120545365"/>
      <w:bookmarkStart w:id="37644" w:name="_Toc120545981"/>
      <w:bookmarkStart w:id="37645" w:name="_Toc120606885"/>
      <w:bookmarkStart w:id="37646" w:name="_Toc120607239"/>
      <w:bookmarkStart w:id="37647" w:name="_Toc120607596"/>
      <w:bookmarkStart w:id="37648" w:name="_Toc120607959"/>
      <w:bookmarkStart w:id="37649" w:name="_Toc120608324"/>
      <w:bookmarkStart w:id="37650" w:name="_Toc120608704"/>
      <w:bookmarkStart w:id="37651" w:name="_Toc120609084"/>
      <w:bookmarkStart w:id="37652" w:name="_Toc120609475"/>
      <w:bookmarkStart w:id="37653" w:name="_Toc120609866"/>
      <w:bookmarkStart w:id="37654" w:name="_Toc120610267"/>
      <w:bookmarkStart w:id="37655" w:name="_Toc120611020"/>
      <w:bookmarkStart w:id="37656" w:name="_Toc120611429"/>
      <w:bookmarkStart w:id="37657" w:name="_Toc120611847"/>
      <w:bookmarkStart w:id="37658" w:name="_Toc120612267"/>
      <w:bookmarkStart w:id="37659" w:name="_Toc120612694"/>
      <w:bookmarkStart w:id="37660" w:name="_Toc120613123"/>
      <w:bookmarkStart w:id="37661" w:name="_Toc120613553"/>
      <w:bookmarkStart w:id="37662" w:name="_Toc120613983"/>
      <w:bookmarkStart w:id="37663" w:name="_Toc120614426"/>
      <w:bookmarkStart w:id="37664" w:name="_Toc120614885"/>
      <w:bookmarkStart w:id="37665" w:name="_Toc120615360"/>
      <w:bookmarkStart w:id="37666" w:name="_Toc120622568"/>
      <w:bookmarkStart w:id="37667" w:name="_Toc120623074"/>
      <w:bookmarkStart w:id="37668" w:name="_Toc120623712"/>
      <w:bookmarkStart w:id="37669" w:name="_Toc120624249"/>
      <w:bookmarkStart w:id="37670" w:name="_Toc120624786"/>
      <w:bookmarkStart w:id="37671" w:name="_Toc120625323"/>
      <w:bookmarkStart w:id="37672" w:name="_Toc120625860"/>
      <w:bookmarkStart w:id="37673" w:name="_Toc120626407"/>
      <w:bookmarkStart w:id="37674" w:name="_Toc120626963"/>
      <w:bookmarkStart w:id="37675" w:name="_Toc120627528"/>
      <w:bookmarkStart w:id="37676" w:name="_Toc120628104"/>
      <w:bookmarkStart w:id="37677" w:name="_Toc120628689"/>
      <w:bookmarkStart w:id="37678" w:name="_Toc120629277"/>
      <w:bookmarkStart w:id="37679" w:name="_Toc120629897"/>
      <w:bookmarkStart w:id="37680" w:name="_Toc120631406"/>
      <w:bookmarkStart w:id="37681" w:name="_Toc120632057"/>
      <w:bookmarkStart w:id="37682" w:name="_Toc120632707"/>
      <w:bookmarkStart w:id="37683" w:name="_Toc120633357"/>
      <w:bookmarkStart w:id="37684" w:name="_Toc120634007"/>
      <w:bookmarkStart w:id="37685" w:name="_Toc120634658"/>
      <w:bookmarkStart w:id="37686" w:name="_Toc120635309"/>
      <w:bookmarkStart w:id="37687" w:name="_Toc121754433"/>
      <w:bookmarkStart w:id="37688" w:name="_Toc121755103"/>
      <w:bookmarkStart w:id="37689" w:name="_Toc129109052"/>
      <w:bookmarkStart w:id="37690" w:name="_Toc129109717"/>
      <w:bookmarkStart w:id="37691" w:name="_Toc129110405"/>
      <w:bookmarkStart w:id="37692" w:name="_Toc130389525"/>
      <w:bookmarkStart w:id="37693" w:name="_Toc130390598"/>
      <w:bookmarkStart w:id="37694" w:name="_Toc130391286"/>
      <w:bookmarkStart w:id="37695" w:name="_Toc131625050"/>
      <w:bookmarkStart w:id="37696" w:name="_Toc137476483"/>
      <w:bookmarkStart w:id="37697" w:name="_Toc138873138"/>
      <w:bookmarkStart w:id="37698" w:name="_Toc138874724"/>
      <w:bookmarkStart w:id="37699" w:name="_Toc145525323"/>
      <w:bookmarkStart w:id="37700" w:name="_Toc153560448"/>
      <w:bookmarkStart w:id="37701" w:name="_Toc161647748"/>
      <w:bookmarkStart w:id="37702" w:name="_Toc169533365"/>
      <w:bookmarkStart w:id="37703" w:name="_Toc171519968"/>
      <w:bookmarkStart w:id="37704" w:name="_Toc176539705"/>
      <w:bookmarkStart w:id="37705" w:name="_Toc192247017"/>
      <w:bookmarkStart w:id="37706" w:name="_Toc210482808"/>
      <w:r>
        <w:t>11.3.</w:t>
      </w:r>
      <w:r w:rsidRPr="00931575">
        <w:t>4</w:t>
      </w:r>
      <w:r w:rsidRPr="00931575">
        <w:tab/>
        <w:t>Performance requirements for PUCCH format 3</w:t>
      </w:r>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p>
    <w:p w14:paraId="6B61FA76" w14:textId="77777777" w:rsidR="0050079C" w:rsidRPr="00931575" w:rsidRDefault="0050079C" w:rsidP="0050079C">
      <w:pPr>
        <w:pStyle w:val="Heading4"/>
      </w:pPr>
      <w:bookmarkStart w:id="37707" w:name="_Toc21103017"/>
      <w:bookmarkStart w:id="37708" w:name="_Toc29810866"/>
      <w:bookmarkStart w:id="37709" w:name="_Toc36636226"/>
      <w:bookmarkStart w:id="37710" w:name="_Toc37273172"/>
      <w:bookmarkStart w:id="37711" w:name="_Toc45886260"/>
      <w:bookmarkStart w:id="37712" w:name="_Toc53183323"/>
      <w:bookmarkStart w:id="37713" w:name="_Toc58916032"/>
      <w:bookmarkStart w:id="37714" w:name="_Toc58918213"/>
      <w:bookmarkStart w:id="37715" w:name="_Toc66694083"/>
      <w:bookmarkStart w:id="37716" w:name="_Toc74916068"/>
      <w:bookmarkStart w:id="37717" w:name="_Toc76114693"/>
      <w:bookmarkStart w:id="37718" w:name="_Toc76544579"/>
      <w:bookmarkStart w:id="37719" w:name="_Toc82536701"/>
      <w:bookmarkStart w:id="37720" w:name="_Toc89952994"/>
      <w:bookmarkStart w:id="37721" w:name="_Toc98766810"/>
      <w:bookmarkStart w:id="37722" w:name="_Toc99703173"/>
      <w:bookmarkStart w:id="37723" w:name="_Toc106206963"/>
      <w:bookmarkStart w:id="37724" w:name="_Toc120545011"/>
      <w:bookmarkStart w:id="37725" w:name="_Toc120545366"/>
      <w:bookmarkStart w:id="37726" w:name="_Toc120545982"/>
      <w:bookmarkStart w:id="37727" w:name="_Toc120606886"/>
      <w:bookmarkStart w:id="37728" w:name="_Toc120607240"/>
      <w:bookmarkStart w:id="37729" w:name="_Toc120607597"/>
      <w:bookmarkStart w:id="37730" w:name="_Toc120607960"/>
      <w:bookmarkStart w:id="37731" w:name="_Toc120608325"/>
      <w:bookmarkStart w:id="37732" w:name="_Toc120608705"/>
      <w:bookmarkStart w:id="37733" w:name="_Toc120609085"/>
      <w:bookmarkStart w:id="37734" w:name="_Toc120609476"/>
      <w:bookmarkStart w:id="37735" w:name="_Toc120609867"/>
      <w:bookmarkStart w:id="37736" w:name="_Toc120610268"/>
      <w:bookmarkStart w:id="37737" w:name="_Toc120611021"/>
      <w:bookmarkStart w:id="37738" w:name="_Toc120611430"/>
      <w:bookmarkStart w:id="37739" w:name="_Toc120611848"/>
      <w:bookmarkStart w:id="37740" w:name="_Toc120612268"/>
      <w:bookmarkStart w:id="37741" w:name="_Toc120612695"/>
      <w:bookmarkStart w:id="37742" w:name="_Toc120613124"/>
      <w:bookmarkStart w:id="37743" w:name="_Toc120613554"/>
      <w:bookmarkStart w:id="37744" w:name="_Toc120613984"/>
      <w:bookmarkStart w:id="37745" w:name="_Toc120614427"/>
      <w:bookmarkStart w:id="37746" w:name="_Toc120614886"/>
      <w:bookmarkStart w:id="37747" w:name="_Toc120615361"/>
      <w:bookmarkStart w:id="37748" w:name="_Toc120622569"/>
      <w:bookmarkStart w:id="37749" w:name="_Toc120623075"/>
      <w:bookmarkStart w:id="37750" w:name="_Toc120623713"/>
      <w:bookmarkStart w:id="37751" w:name="_Toc120624250"/>
      <w:bookmarkStart w:id="37752" w:name="_Toc120624787"/>
      <w:bookmarkStart w:id="37753" w:name="_Toc120625324"/>
      <w:bookmarkStart w:id="37754" w:name="_Toc120625861"/>
      <w:bookmarkStart w:id="37755" w:name="_Toc120626408"/>
      <w:bookmarkStart w:id="37756" w:name="_Toc120626964"/>
      <w:bookmarkStart w:id="37757" w:name="_Toc120627529"/>
      <w:bookmarkStart w:id="37758" w:name="_Toc120628105"/>
      <w:bookmarkStart w:id="37759" w:name="_Toc120628690"/>
      <w:bookmarkStart w:id="37760" w:name="_Toc120629278"/>
      <w:bookmarkStart w:id="37761" w:name="_Toc120629898"/>
      <w:bookmarkStart w:id="37762" w:name="_Toc120631407"/>
      <w:bookmarkStart w:id="37763" w:name="_Toc120632058"/>
      <w:bookmarkStart w:id="37764" w:name="_Toc120632708"/>
      <w:bookmarkStart w:id="37765" w:name="_Toc120633358"/>
      <w:bookmarkStart w:id="37766" w:name="_Toc120634008"/>
      <w:bookmarkStart w:id="37767" w:name="_Toc120634659"/>
      <w:bookmarkStart w:id="37768" w:name="_Toc120635310"/>
      <w:bookmarkStart w:id="37769" w:name="_Toc121754434"/>
      <w:bookmarkStart w:id="37770" w:name="_Toc121755104"/>
      <w:bookmarkStart w:id="37771" w:name="_Toc129109053"/>
      <w:bookmarkStart w:id="37772" w:name="_Toc129109718"/>
      <w:bookmarkStart w:id="37773" w:name="_Toc129110406"/>
      <w:bookmarkStart w:id="37774" w:name="_Toc130389526"/>
      <w:bookmarkStart w:id="37775" w:name="_Toc130390599"/>
      <w:bookmarkStart w:id="37776" w:name="_Toc130391287"/>
      <w:bookmarkStart w:id="37777" w:name="_Toc131625051"/>
      <w:bookmarkStart w:id="37778" w:name="_Toc137476484"/>
      <w:bookmarkStart w:id="37779" w:name="_Toc138873139"/>
      <w:bookmarkStart w:id="37780" w:name="_Toc138874725"/>
      <w:bookmarkStart w:id="37781" w:name="_Toc145525324"/>
      <w:bookmarkStart w:id="37782" w:name="_Toc153560449"/>
      <w:bookmarkStart w:id="37783" w:name="_Toc161647749"/>
      <w:bookmarkStart w:id="37784" w:name="_Toc169533366"/>
      <w:bookmarkStart w:id="37785" w:name="_Toc171519969"/>
      <w:bookmarkStart w:id="37786" w:name="_Toc176539706"/>
      <w:bookmarkStart w:id="37787" w:name="_Toc192247018"/>
      <w:bookmarkStart w:id="37788" w:name="_Toc210482809"/>
      <w:r>
        <w:t>11.3.</w:t>
      </w:r>
      <w:r w:rsidRPr="00931575">
        <w:t>4.1</w:t>
      </w:r>
      <w:r w:rsidRPr="00931575">
        <w:tab/>
        <w:t>Definition and applicability</w:t>
      </w:r>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789" w:name="_Toc21103018"/>
      <w:bookmarkStart w:id="37790" w:name="_Toc29810867"/>
      <w:bookmarkStart w:id="37791" w:name="_Toc36636227"/>
      <w:bookmarkStart w:id="37792" w:name="_Toc37273173"/>
      <w:bookmarkStart w:id="37793" w:name="_Toc45886261"/>
      <w:bookmarkStart w:id="37794" w:name="_Toc53183324"/>
      <w:bookmarkStart w:id="37795" w:name="_Toc58916033"/>
      <w:bookmarkStart w:id="37796" w:name="_Toc58918214"/>
      <w:bookmarkStart w:id="37797" w:name="_Toc66694084"/>
      <w:bookmarkStart w:id="37798" w:name="_Toc74916069"/>
      <w:bookmarkStart w:id="37799" w:name="_Toc76114694"/>
      <w:bookmarkStart w:id="37800" w:name="_Toc76544580"/>
      <w:bookmarkStart w:id="37801" w:name="_Toc82536702"/>
      <w:bookmarkStart w:id="37802" w:name="_Toc89952995"/>
      <w:bookmarkStart w:id="37803" w:name="_Toc98766811"/>
      <w:bookmarkStart w:id="37804" w:name="_Toc99703174"/>
      <w:bookmarkStart w:id="37805" w:name="_Toc106206964"/>
      <w:bookmarkStart w:id="37806" w:name="_Toc120545012"/>
      <w:bookmarkStart w:id="37807" w:name="_Toc120545367"/>
      <w:bookmarkStart w:id="37808" w:name="_Toc120545983"/>
      <w:bookmarkStart w:id="37809" w:name="_Toc120606887"/>
      <w:bookmarkStart w:id="37810" w:name="_Toc120607241"/>
      <w:bookmarkStart w:id="37811" w:name="_Toc120607598"/>
      <w:bookmarkStart w:id="37812" w:name="_Toc120607961"/>
      <w:bookmarkStart w:id="37813" w:name="_Toc120608326"/>
      <w:bookmarkStart w:id="37814" w:name="_Toc120608706"/>
      <w:bookmarkStart w:id="37815" w:name="_Toc120609086"/>
      <w:bookmarkStart w:id="37816" w:name="_Toc120609477"/>
      <w:bookmarkStart w:id="37817" w:name="_Toc120609868"/>
      <w:bookmarkStart w:id="37818" w:name="_Toc120610269"/>
      <w:bookmarkStart w:id="37819" w:name="_Toc120611022"/>
      <w:bookmarkStart w:id="37820" w:name="_Toc120611431"/>
      <w:bookmarkStart w:id="37821" w:name="_Toc120611849"/>
      <w:bookmarkStart w:id="37822" w:name="_Toc120612269"/>
      <w:bookmarkStart w:id="37823" w:name="_Toc120612696"/>
      <w:bookmarkStart w:id="37824" w:name="_Toc120613125"/>
      <w:bookmarkStart w:id="37825" w:name="_Toc120613555"/>
      <w:bookmarkStart w:id="37826" w:name="_Toc120613985"/>
      <w:bookmarkStart w:id="37827" w:name="_Toc120614428"/>
      <w:bookmarkStart w:id="37828" w:name="_Toc120614887"/>
      <w:bookmarkStart w:id="37829" w:name="_Toc120615362"/>
      <w:bookmarkStart w:id="37830" w:name="_Toc120622570"/>
      <w:bookmarkStart w:id="37831" w:name="_Toc120623076"/>
      <w:bookmarkStart w:id="37832" w:name="_Toc120623714"/>
      <w:bookmarkStart w:id="37833" w:name="_Toc120624251"/>
      <w:bookmarkStart w:id="37834" w:name="_Toc120624788"/>
      <w:bookmarkStart w:id="37835" w:name="_Toc120625325"/>
      <w:bookmarkStart w:id="37836" w:name="_Toc120625862"/>
      <w:bookmarkStart w:id="37837" w:name="_Toc120626409"/>
      <w:bookmarkStart w:id="37838" w:name="_Toc120626965"/>
      <w:bookmarkStart w:id="37839" w:name="_Toc120627530"/>
      <w:bookmarkStart w:id="37840" w:name="_Toc120628106"/>
      <w:bookmarkStart w:id="37841" w:name="_Toc120628691"/>
      <w:bookmarkStart w:id="37842" w:name="_Toc120629279"/>
      <w:bookmarkStart w:id="37843" w:name="_Toc120629899"/>
      <w:bookmarkStart w:id="37844" w:name="_Toc120631408"/>
      <w:bookmarkStart w:id="37845" w:name="_Toc120632059"/>
      <w:bookmarkStart w:id="37846" w:name="_Toc120632709"/>
      <w:bookmarkStart w:id="37847" w:name="_Toc120633359"/>
      <w:bookmarkStart w:id="37848" w:name="_Toc120634009"/>
      <w:bookmarkStart w:id="37849" w:name="_Toc120634660"/>
      <w:bookmarkStart w:id="37850" w:name="_Toc120635311"/>
      <w:bookmarkStart w:id="37851" w:name="_Toc121754435"/>
      <w:bookmarkStart w:id="37852" w:name="_Toc121755105"/>
      <w:bookmarkStart w:id="37853" w:name="_Toc129109054"/>
      <w:bookmarkStart w:id="37854" w:name="_Toc129109719"/>
      <w:bookmarkStart w:id="37855" w:name="_Toc129110407"/>
      <w:bookmarkStart w:id="37856" w:name="_Toc130389527"/>
      <w:bookmarkStart w:id="37857" w:name="_Toc130390600"/>
      <w:bookmarkStart w:id="37858" w:name="_Toc130391288"/>
      <w:bookmarkStart w:id="37859" w:name="_Toc131625052"/>
      <w:bookmarkStart w:id="37860" w:name="_Toc137476485"/>
      <w:bookmarkStart w:id="37861" w:name="_Toc138873140"/>
      <w:bookmarkStart w:id="37862" w:name="_Toc138874726"/>
      <w:bookmarkStart w:id="37863" w:name="_Toc145525325"/>
      <w:bookmarkStart w:id="37864" w:name="_Toc153560450"/>
      <w:bookmarkStart w:id="37865" w:name="_Toc161647750"/>
      <w:bookmarkStart w:id="37866" w:name="_Toc169533367"/>
      <w:bookmarkStart w:id="37867" w:name="_Toc171519970"/>
      <w:bookmarkStart w:id="37868" w:name="_Toc176539707"/>
      <w:bookmarkStart w:id="37869" w:name="_Toc192247019"/>
      <w:bookmarkStart w:id="37870" w:name="_Toc210482810"/>
      <w:r>
        <w:t>11.3.</w:t>
      </w:r>
      <w:r w:rsidRPr="00931575">
        <w:t>4.2</w:t>
      </w:r>
      <w:r w:rsidRPr="00931575">
        <w:tab/>
        <w:t>Minimum requirement</w:t>
      </w:r>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71" w:name="_Toc21103019"/>
      <w:bookmarkStart w:id="37872" w:name="_Toc29810868"/>
      <w:bookmarkStart w:id="37873" w:name="_Toc36636228"/>
      <w:bookmarkStart w:id="37874" w:name="_Toc37273174"/>
      <w:bookmarkStart w:id="37875" w:name="_Toc45886262"/>
      <w:bookmarkStart w:id="37876" w:name="_Toc53183325"/>
      <w:bookmarkStart w:id="37877" w:name="_Toc58916034"/>
      <w:bookmarkStart w:id="37878" w:name="_Toc58918215"/>
      <w:bookmarkStart w:id="37879" w:name="_Toc66694085"/>
      <w:bookmarkStart w:id="37880" w:name="_Toc74916070"/>
      <w:bookmarkStart w:id="37881" w:name="_Toc76114695"/>
      <w:bookmarkStart w:id="37882" w:name="_Toc76544581"/>
      <w:bookmarkStart w:id="37883" w:name="_Toc82536703"/>
      <w:bookmarkStart w:id="37884" w:name="_Toc89952996"/>
      <w:bookmarkStart w:id="37885" w:name="_Toc98766812"/>
      <w:bookmarkStart w:id="37886" w:name="_Toc99703175"/>
      <w:bookmarkStart w:id="37887" w:name="_Toc106206965"/>
      <w:bookmarkStart w:id="37888" w:name="_Toc120545013"/>
      <w:bookmarkStart w:id="37889" w:name="_Toc120545368"/>
      <w:bookmarkStart w:id="37890" w:name="_Toc120545984"/>
      <w:bookmarkStart w:id="37891" w:name="_Toc120606888"/>
      <w:bookmarkStart w:id="37892" w:name="_Toc120607242"/>
      <w:bookmarkStart w:id="37893" w:name="_Toc120607599"/>
      <w:bookmarkStart w:id="37894" w:name="_Toc120607962"/>
      <w:bookmarkStart w:id="37895" w:name="_Toc120608327"/>
      <w:bookmarkStart w:id="37896" w:name="_Toc120608707"/>
      <w:bookmarkStart w:id="37897" w:name="_Toc120609087"/>
      <w:bookmarkStart w:id="37898" w:name="_Toc120609478"/>
      <w:bookmarkStart w:id="37899" w:name="_Toc120609869"/>
      <w:bookmarkStart w:id="37900" w:name="_Toc120610270"/>
      <w:bookmarkStart w:id="37901" w:name="_Toc120611023"/>
      <w:bookmarkStart w:id="37902" w:name="_Toc120611432"/>
      <w:bookmarkStart w:id="37903" w:name="_Toc120611850"/>
      <w:bookmarkStart w:id="37904" w:name="_Toc120612270"/>
      <w:bookmarkStart w:id="37905" w:name="_Toc120612697"/>
      <w:bookmarkStart w:id="37906" w:name="_Toc120613126"/>
      <w:bookmarkStart w:id="37907" w:name="_Toc120613556"/>
      <w:bookmarkStart w:id="37908" w:name="_Toc120613986"/>
      <w:bookmarkStart w:id="37909" w:name="_Toc120614429"/>
      <w:bookmarkStart w:id="37910" w:name="_Toc120614888"/>
      <w:bookmarkStart w:id="37911" w:name="_Toc120615363"/>
      <w:bookmarkStart w:id="37912" w:name="_Toc120622571"/>
      <w:bookmarkStart w:id="37913" w:name="_Toc120623077"/>
      <w:bookmarkStart w:id="37914" w:name="_Toc120623715"/>
      <w:bookmarkStart w:id="37915" w:name="_Toc120624252"/>
      <w:bookmarkStart w:id="37916" w:name="_Toc120624789"/>
      <w:bookmarkStart w:id="37917" w:name="_Toc120625326"/>
      <w:bookmarkStart w:id="37918" w:name="_Toc120625863"/>
      <w:bookmarkStart w:id="37919" w:name="_Toc120626410"/>
      <w:bookmarkStart w:id="37920" w:name="_Toc120626966"/>
      <w:bookmarkStart w:id="37921" w:name="_Toc120627531"/>
      <w:bookmarkStart w:id="37922" w:name="_Toc120628107"/>
      <w:bookmarkStart w:id="37923" w:name="_Toc120628692"/>
      <w:bookmarkStart w:id="37924" w:name="_Toc120629280"/>
      <w:bookmarkStart w:id="37925" w:name="_Toc120629900"/>
      <w:bookmarkStart w:id="37926" w:name="_Toc120631409"/>
      <w:bookmarkStart w:id="37927" w:name="_Toc120632060"/>
      <w:bookmarkStart w:id="37928" w:name="_Toc120632710"/>
      <w:bookmarkStart w:id="37929" w:name="_Toc120633360"/>
      <w:bookmarkStart w:id="37930" w:name="_Toc120634010"/>
      <w:bookmarkStart w:id="37931" w:name="_Toc120634661"/>
      <w:bookmarkStart w:id="37932" w:name="_Toc120635312"/>
      <w:bookmarkStart w:id="37933" w:name="_Toc121754436"/>
      <w:bookmarkStart w:id="37934" w:name="_Toc121755106"/>
      <w:bookmarkStart w:id="37935" w:name="_Toc129109055"/>
      <w:bookmarkStart w:id="37936" w:name="_Toc129109720"/>
      <w:bookmarkStart w:id="37937" w:name="_Toc129110408"/>
      <w:bookmarkStart w:id="37938" w:name="_Toc130389528"/>
      <w:bookmarkStart w:id="37939" w:name="_Toc130390601"/>
      <w:bookmarkStart w:id="37940" w:name="_Toc130391289"/>
      <w:bookmarkStart w:id="37941" w:name="_Toc131625053"/>
      <w:bookmarkStart w:id="37942" w:name="_Toc137476486"/>
      <w:bookmarkStart w:id="37943" w:name="_Toc138873141"/>
      <w:bookmarkStart w:id="37944" w:name="_Toc138874727"/>
      <w:bookmarkStart w:id="37945" w:name="_Toc145525326"/>
      <w:bookmarkStart w:id="37946" w:name="_Toc153560451"/>
      <w:bookmarkStart w:id="37947" w:name="_Toc161647751"/>
      <w:bookmarkStart w:id="37948" w:name="_Toc169533368"/>
      <w:bookmarkStart w:id="37949" w:name="_Toc171519971"/>
      <w:bookmarkStart w:id="37950" w:name="_Toc176539708"/>
      <w:bookmarkStart w:id="37951" w:name="_Toc192247020"/>
      <w:bookmarkStart w:id="37952" w:name="_Toc210482811"/>
      <w:r>
        <w:t>11.3.</w:t>
      </w:r>
      <w:r w:rsidRPr="00931575">
        <w:t>4.3</w:t>
      </w:r>
      <w:r w:rsidRPr="00931575">
        <w:tab/>
        <w:t>Test purpose</w:t>
      </w:r>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53" w:name="_Toc21103020"/>
      <w:bookmarkStart w:id="37954" w:name="_Toc29810869"/>
      <w:bookmarkStart w:id="37955" w:name="_Toc36636229"/>
      <w:bookmarkStart w:id="37956" w:name="_Toc37273175"/>
      <w:bookmarkStart w:id="37957" w:name="_Toc45886263"/>
      <w:bookmarkStart w:id="37958" w:name="_Toc53183326"/>
      <w:bookmarkStart w:id="37959" w:name="_Toc58916035"/>
      <w:bookmarkStart w:id="37960" w:name="_Toc58918216"/>
      <w:bookmarkStart w:id="37961" w:name="_Toc66694086"/>
      <w:bookmarkStart w:id="37962" w:name="_Toc74916071"/>
      <w:bookmarkStart w:id="37963" w:name="_Toc76114696"/>
      <w:bookmarkStart w:id="37964" w:name="_Toc76544582"/>
      <w:bookmarkStart w:id="37965" w:name="_Toc82536704"/>
      <w:bookmarkStart w:id="37966" w:name="_Toc89952997"/>
      <w:bookmarkStart w:id="37967" w:name="_Toc98766813"/>
      <w:bookmarkStart w:id="37968" w:name="_Toc99703176"/>
      <w:bookmarkStart w:id="37969" w:name="_Toc106206966"/>
      <w:bookmarkStart w:id="37970" w:name="_Toc120545014"/>
      <w:bookmarkStart w:id="37971" w:name="_Toc120545369"/>
      <w:bookmarkStart w:id="37972" w:name="_Toc120545985"/>
      <w:bookmarkStart w:id="37973" w:name="_Toc120606889"/>
      <w:bookmarkStart w:id="37974" w:name="_Toc120607243"/>
      <w:bookmarkStart w:id="37975" w:name="_Toc120607600"/>
      <w:bookmarkStart w:id="37976" w:name="_Toc120607963"/>
      <w:bookmarkStart w:id="37977" w:name="_Toc120608328"/>
      <w:bookmarkStart w:id="37978" w:name="_Toc120608708"/>
      <w:bookmarkStart w:id="37979" w:name="_Toc120609088"/>
      <w:bookmarkStart w:id="37980" w:name="_Toc120609479"/>
      <w:bookmarkStart w:id="37981" w:name="_Toc120609870"/>
      <w:bookmarkStart w:id="37982" w:name="_Toc120610271"/>
      <w:bookmarkStart w:id="37983" w:name="_Toc120611024"/>
      <w:bookmarkStart w:id="37984" w:name="_Toc120611433"/>
      <w:bookmarkStart w:id="37985" w:name="_Toc120611851"/>
      <w:bookmarkStart w:id="37986" w:name="_Toc120612271"/>
      <w:bookmarkStart w:id="37987" w:name="_Toc120612698"/>
      <w:bookmarkStart w:id="37988" w:name="_Toc120613127"/>
      <w:bookmarkStart w:id="37989" w:name="_Toc120613557"/>
      <w:bookmarkStart w:id="37990" w:name="_Toc120613987"/>
      <w:bookmarkStart w:id="37991" w:name="_Toc120614430"/>
      <w:bookmarkStart w:id="37992" w:name="_Toc120614889"/>
      <w:bookmarkStart w:id="37993" w:name="_Toc120615364"/>
      <w:bookmarkStart w:id="37994" w:name="_Toc120622572"/>
      <w:bookmarkStart w:id="37995" w:name="_Toc120623078"/>
      <w:bookmarkStart w:id="37996" w:name="_Toc120623716"/>
      <w:bookmarkStart w:id="37997" w:name="_Toc120624253"/>
      <w:bookmarkStart w:id="37998" w:name="_Toc120624790"/>
      <w:bookmarkStart w:id="37999" w:name="_Toc120625327"/>
      <w:bookmarkStart w:id="38000" w:name="_Toc120625864"/>
      <w:bookmarkStart w:id="38001" w:name="_Toc120626411"/>
      <w:bookmarkStart w:id="38002" w:name="_Toc120626967"/>
      <w:bookmarkStart w:id="38003" w:name="_Toc120627532"/>
      <w:bookmarkStart w:id="38004" w:name="_Toc120628108"/>
      <w:bookmarkStart w:id="38005" w:name="_Toc120628693"/>
      <w:bookmarkStart w:id="38006" w:name="_Toc120629281"/>
      <w:bookmarkStart w:id="38007" w:name="_Toc120629901"/>
      <w:bookmarkStart w:id="38008" w:name="_Toc120631410"/>
      <w:bookmarkStart w:id="38009" w:name="_Toc120632061"/>
      <w:bookmarkStart w:id="38010" w:name="_Toc120632711"/>
      <w:bookmarkStart w:id="38011" w:name="_Toc120633361"/>
      <w:bookmarkStart w:id="38012" w:name="_Toc120634011"/>
      <w:bookmarkStart w:id="38013" w:name="_Toc120634662"/>
      <w:bookmarkStart w:id="38014" w:name="_Toc120635313"/>
      <w:bookmarkStart w:id="38015" w:name="_Toc121754437"/>
      <w:bookmarkStart w:id="38016" w:name="_Toc121755107"/>
      <w:bookmarkStart w:id="38017" w:name="_Toc129109056"/>
      <w:bookmarkStart w:id="38018" w:name="_Toc129109721"/>
      <w:bookmarkStart w:id="38019" w:name="_Toc129110409"/>
      <w:bookmarkStart w:id="38020" w:name="_Toc130389529"/>
      <w:bookmarkStart w:id="38021" w:name="_Toc130390602"/>
      <w:bookmarkStart w:id="38022" w:name="_Toc130391290"/>
      <w:bookmarkStart w:id="38023" w:name="_Toc131625054"/>
      <w:bookmarkStart w:id="38024" w:name="_Toc137476487"/>
      <w:bookmarkStart w:id="38025" w:name="_Toc138873142"/>
      <w:bookmarkStart w:id="38026" w:name="_Toc138874728"/>
      <w:bookmarkStart w:id="38027" w:name="_Toc145525327"/>
      <w:bookmarkStart w:id="38028" w:name="_Toc153560452"/>
      <w:bookmarkStart w:id="38029" w:name="_Toc161647752"/>
      <w:bookmarkStart w:id="38030" w:name="_Toc169533369"/>
      <w:bookmarkStart w:id="38031" w:name="_Toc171519972"/>
      <w:bookmarkStart w:id="38032" w:name="_Toc176539709"/>
      <w:bookmarkStart w:id="38033" w:name="_Toc192247021"/>
      <w:bookmarkStart w:id="38034" w:name="_Toc210482812"/>
      <w:r>
        <w:t>11.3.</w:t>
      </w:r>
      <w:r w:rsidRPr="00931575">
        <w:t>4.4</w:t>
      </w:r>
      <w:r w:rsidRPr="00931575">
        <w:tab/>
        <w:t>Method of test</w:t>
      </w:r>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p>
    <w:p w14:paraId="1A54A78A" w14:textId="77777777" w:rsidR="0050079C" w:rsidRPr="00931575" w:rsidRDefault="0050079C" w:rsidP="0050079C">
      <w:pPr>
        <w:pStyle w:val="Heading5"/>
      </w:pPr>
      <w:bookmarkStart w:id="38035" w:name="_Toc21103021"/>
      <w:bookmarkStart w:id="38036" w:name="_Toc29810870"/>
      <w:bookmarkStart w:id="38037" w:name="_Toc36636230"/>
      <w:bookmarkStart w:id="38038" w:name="_Toc37273176"/>
      <w:bookmarkStart w:id="38039" w:name="_Toc45886264"/>
      <w:bookmarkStart w:id="38040" w:name="_Toc53183327"/>
      <w:bookmarkStart w:id="38041" w:name="_Toc58916036"/>
      <w:bookmarkStart w:id="38042" w:name="_Toc58918217"/>
      <w:bookmarkStart w:id="38043" w:name="_Toc66694087"/>
      <w:bookmarkStart w:id="38044" w:name="_Toc74916072"/>
      <w:bookmarkStart w:id="38045" w:name="_Toc76114697"/>
      <w:bookmarkStart w:id="38046" w:name="_Toc76544583"/>
      <w:bookmarkStart w:id="38047" w:name="_Toc82536705"/>
      <w:bookmarkStart w:id="38048" w:name="_Toc89952998"/>
      <w:bookmarkStart w:id="38049" w:name="_Toc98766814"/>
      <w:bookmarkStart w:id="38050" w:name="_Toc99703177"/>
      <w:bookmarkStart w:id="38051" w:name="_Toc106206967"/>
      <w:bookmarkStart w:id="38052" w:name="_Toc120545015"/>
      <w:bookmarkStart w:id="38053" w:name="_Toc120545370"/>
      <w:bookmarkStart w:id="38054" w:name="_Toc120545986"/>
      <w:bookmarkStart w:id="38055" w:name="_Toc120606890"/>
      <w:bookmarkStart w:id="38056" w:name="_Toc120607244"/>
      <w:bookmarkStart w:id="38057" w:name="_Toc120607601"/>
      <w:bookmarkStart w:id="38058" w:name="_Toc120607964"/>
      <w:bookmarkStart w:id="38059" w:name="_Toc120608329"/>
      <w:bookmarkStart w:id="38060" w:name="_Toc120608709"/>
      <w:bookmarkStart w:id="38061" w:name="_Toc120609089"/>
      <w:bookmarkStart w:id="38062" w:name="_Toc120609480"/>
      <w:bookmarkStart w:id="38063" w:name="_Toc120609871"/>
      <w:bookmarkStart w:id="38064" w:name="_Toc120610272"/>
      <w:bookmarkStart w:id="38065" w:name="_Toc120611025"/>
      <w:bookmarkStart w:id="38066" w:name="_Toc120611434"/>
      <w:bookmarkStart w:id="38067" w:name="_Toc120611852"/>
      <w:bookmarkStart w:id="38068" w:name="_Toc120612272"/>
      <w:bookmarkStart w:id="38069" w:name="_Toc120612699"/>
      <w:bookmarkStart w:id="38070" w:name="_Toc120613128"/>
      <w:bookmarkStart w:id="38071" w:name="_Toc120613558"/>
      <w:bookmarkStart w:id="38072" w:name="_Toc120613988"/>
      <w:bookmarkStart w:id="38073" w:name="_Toc120614431"/>
      <w:bookmarkStart w:id="38074" w:name="_Toc120614890"/>
      <w:bookmarkStart w:id="38075" w:name="_Toc120615365"/>
      <w:bookmarkStart w:id="38076" w:name="_Toc120622573"/>
      <w:bookmarkStart w:id="38077" w:name="_Toc120623079"/>
      <w:bookmarkStart w:id="38078" w:name="_Toc120623717"/>
      <w:bookmarkStart w:id="38079" w:name="_Toc120624254"/>
      <w:bookmarkStart w:id="38080" w:name="_Toc120624791"/>
      <w:bookmarkStart w:id="38081" w:name="_Toc120625328"/>
      <w:bookmarkStart w:id="38082" w:name="_Toc120625865"/>
      <w:bookmarkStart w:id="38083" w:name="_Toc120626412"/>
      <w:bookmarkStart w:id="38084" w:name="_Toc120626968"/>
      <w:bookmarkStart w:id="38085" w:name="_Toc120627533"/>
      <w:bookmarkStart w:id="38086" w:name="_Toc120628109"/>
      <w:bookmarkStart w:id="38087" w:name="_Toc120628694"/>
      <w:bookmarkStart w:id="38088" w:name="_Toc120629282"/>
      <w:bookmarkStart w:id="38089" w:name="_Toc120629902"/>
      <w:bookmarkStart w:id="38090" w:name="_Toc120631411"/>
      <w:bookmarkStart w:id="38091" w:name="_Toc120632062"/>
      <w:bookmarkStart w:id="38092" w:name="_Toc120632712"/>
      <w:bookmarkStart w:id="38093" w:name="_Toc120633362"/>
      <w:bookmarkStart w:id="38094" w:name="_Toc120634012"/>
      <w:bookmarkStart w:id="38095" w:name="_Toc120634663"/>
      <w:bookmarkStart w:id="38096" w:name="_Toc120635314"/>
      <w:bookmarkStart w:id="38097" w:name="_Toc121754438"/>
      <w:bookmarkStart w:id="38098" w:name="_Toc121755108"/>
      <w:bookmarkStart w:id="38099" w:name="_Toc129109057"/>
      <w:bookmarkStart w:id="38100" w:name="_Toc129109722"/>
      <w:bookmarkStart w:id="38101" w:name="_Toc129110410"/>
      <w:bookmarkStart w:id="38102" w:name="_Toc130389530"/>
      <w:bookmarkStart w:id="38103" w:name="_Toc130390603"/>
      <w:bookmarkStart w:id="38104" w:name="_Toc130391291"/>
      <w:bookmarkStart w:id="38105" w:name="_Toc131625055"/>
      <w:bookmarkStart w:id="38106" w:name="_Toc137476488"/>
      <w:bookmarkStart w:id="38107" w:name="_Toc138873143"/>
      <w:bookmarkStart w:id="38108" w:name="_Toc138874729"/>
      <w:bookmarkStart w:id="38109" w:name="_Toc145525328"/>
      <w:bookmarkStart w:id="38110" w:name="_Toc153560453"/>
      <w:bookmarkStart w:id="38111" w:name="_Toc161647753"/>
      <w:bookmarkStart w:id="38112" w:name="_Toc169533370"/>
      <w:bookmarkStart w:id="38113" w:name="_Toc171519973"/>
      <w:bookmarkStart w:id="38114" w:name="_Toc176539710"/>
      <w:bookmarkStart w:id="38115" w:name="_Toc192247022"/>
      <w:bookmarkStart w:id="38116" w:name="_Toc210482813"/>
      <w:r>
        <w:t>11.3.</w:t>
      </w:r>
      <w:r w:rsidRPr="00931575">
        <w:t>4.4.1</w:t>
      </w:r>
      <w:r w:rsidRPr="00931575">
        <w:tab/>
        <w:t>Initial conditions</w:t>
      </w:r>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1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18" w:name="_Toc29810871"/>
      <w:bookmarkStart w:id="38119" w:name="_Toc36636231"/>
      <w:bookmarkStart w:id="38120" w:name="_Toc37273177"/>
      <w:bookmarkStart w:id="38121" w:name="_Toc45886265"/>
      <w:bookmarkStart w:id="38122" w:name="_Toc53183328"/>
      <w:bookmarkStart w:id="38123" w:name="_Toc58916037"/>
      <w:bookmarkStart w:id="38124" w:name="_Toc58918218"/>
      <w:bookmarkStart w:id="38125" w:name="_Toc66694088"/>
      <w:bookmarkStart w:id="38126" w:name="_Toc74916073"/>
      <w:bookmarkStart w:id="38127" w:name="_Toc76114698"/>
      <w:bookmarkStart w:id="38128" w:name="_Toc76544584"/>
      <w:bookmarkStart w:id="38129" w:name="_Toc82536706"/>
      <w:bookmarkStart w:id="38130" w:name="_Toc89952999"/>
      <w:bookmarkStart w:id="38131" w:name="_Toc98766815"/>
      <w:bookmarkStart w:id="38132" w:name="_Toc99703178"/>
      <w:bookmarkStart w:id="38133" w:name="_Toc106206968"/>
      <w:bookmarkStart w:id="38134" w:name="_Toc120545016"/>
      <w:bookmarkStart w:id="38135" w:name="_Toc120545371"/>
      <w:bookmarkStart w:id="38136" w:name="_Toc120545987"/>
      <w:bookmarkStart w:id="38137" w:name="_Toc120606891"/>
      <w:bookmarkStart w:id="38138" w:name="_Toc120607245"/>
      <w:bookmarkStart w:id="38139" w:name="_Toc120607602"/>
      <w:bookmarkStart w:id="38140" w:name="_Toc120607965"/>
      <w:bookmarkStart w:id="38141" w:name="_Toc120608330"/>
      <w:bookmarkStart w:id="38142" w:name="_Toc120608710"/>
      <w:bookmarkStart w:id="38143" w:name="_Toc120609090"/>
      <w:bookmarkStart w:id="38144" w:name="_Toc120609481"/>
      <w:bookmarkStart w:id="38145" w:name="_Toc120609872"/>
      <w:bookmarkStart w:id="38146" w:name="_Toc120610273"/>
      <w:bookmarkStart w:id="38147" w:name="_Toc120611026"/>
      <w:bookmarkStart w:id="38148" w:name="_Toc120611435"/>
      <w:bookmarkStart w:id="38149" w:name="_Toc120611853"/>
      <w:bookmarkStart w:id="38150" w:name="_Toc120612273"/>
      <w:bookmarkStart w:id="38151" w:name="_Toc120612700"/>
      <w:bookmarkStart w:id="38152" w:name="_Toc120613129"/>
      <w:bookmarkStart w:id="38153" w:name="_Toc120613559"/>
      <w:bookmarkStart w:id="38154" w:name="_Toc120613989"/>
      <w:bookmarkStart w:id="38155" w:name="_Toc120614432"/>
      <w:bookmarkStart w:id="38156" w:name="_Toc120614891"/>
      <w:bookmarkStart w:id="38157" w:name="_Toc120615366"/>
      <w:bookmarkStart w:id="38158" w:name="_Toc120622574"/>
      <w:bookmarkStart w:id="38159" w:name="_Toc120623080"/>
      <w:bookmarkStart w:id="38160" w:name="_Toc120623718"/>
      <w:bookmarkStart w:id="38161" w:name="_Toc120624255"/>
      <w:bookmarkStart w:id="38162" w:name="_Toc120624792"/>
      <w:bookmarkStart w:id="38163" w:name="_Toc120625329"/>
      <w:bookmarkStart w:id="38164" w:name="_Toc120625866"/>
      <w:bookmarkStart w:id="38165" w:name="_Toc120626413"/>
      <w:bookmarkStart w:id="38166" w:name="_Toc120626969"/>
      <w:bookmarkStart w:id="38167" w:name="_Toc120627534"/>
      <w:bookmarkStart w:id="38168" w:name="_Toc120628110"/>
      <w:bookmarkStart w:id="38169" w:name="_Toc120628695"/>
      <w:bookmarkStart w:id="38170" w:name="_Toc120629283"/>
      <w:bookmarkStart w:id="38171" w:name="_Toc120629903"/>
      <w:bookmarkStart w:id="38172" w:name="_Toc120631412"/>
      <w:bookmarkStart w:id="38173" w:name="_Toc120632063"/>
      <w:bookmarkStart w:id="38174" w:name="_Toc120632713"/>
      <w:bookmarkStart w:id="38175" w:name="_Toc120633363"/>
      <w:bookmarkStart w:id="38176" w:name="_Toc120634013"/>
      <w:bookmarkStart w:id="38177" w:name="_Toc120634664"/>
      <w:bookmarkStart w:id="38178" w:name="_Toc120635315"/>
      <w:bookmarkStart w:id="38179" w:name="_Toc121754439"/>
      <w:bookmarkStart w:id="38180" w:name="_Toc121755109"/>
      <w:bookmarkStart w:id="38181" w:name="_Toc129109058"/>
      <w:bookmarkStart w:id="38182" w:name="_Toc129109723"/>
      <w:bookmarkStart w:id="38183" w:name="_Toc129110411"/>
      <w:bookmarkStart w:id="38184" w:name="_Toc130389531"/>
      <w:bookmarkStart w:id="38185" w:name="_Toc130390604"/>
      <w:bookmarkStart w:id="38186" w:name="_Toc130391292"/>
      <w:bookmarkStart w:id="38187" w:name="_Toc131625056"/>
      <w:bookmarkStart w:id="38188" w:name="_Toc137476489"/>
      <w:bookmarkStart w:id="38189" w:name="_Toc138873144"/>
      <w:bookmarkStart w:id="38190" w:name="_Toc138874730"/>
      <w:bookmarkStart w:id="38191" w:name="_Toc145525329"/>
      <w:bookmarkStart w:id="38192" w:name="_Toc153560454"/>
      <w:bookmarkStart w:id="38193" w:name="_Toc161647754"/>
      <w:bookmarkStart w:id="38194" w:name="_Toc169533371"/>
      <w:bookmarkStart w:id="38195" w:name="_Toc171519974"/>
      <w:bookmarkStart w:id="38196" w:name="_Toc176539711"/>
      <w:bookmarkStart w:id="38197" w:name="_Toc192247023"/>
      <w:bookmarkStart w:id="38198" w:name="_Toc210482814"/>
      <w:r>
        <w:t>11.3.</w:t>
      </w:r>
      <w:r w:rsidRPr="00931575">
        <w:t>4.4.2</w:t>
      </w:r>
      <w:r w:rsidRPr="00931575">
        <w:tab/>
        <w:t>Procedure</w:t>
      </w:r>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8199" w:name="_Toc21103023"/>
      <w:bookmarkStart w:id="38200" w:name="_Toc29810872"/>
      <w:bookmarkStart w:id="38201" w:name="_Toc36636232"/>
      <w:bookmarkStart w:id="38202" w:name="_Toc37273178"/>
      <w:bookmarkStart w:id="38203" w:name="_Toc45886266"/>
      <w:bookmarkStart w:id="38204" w:name="_Toc53183329"/>
      <w:bookmarkStart w:id="38205" w:name="_Toc58916038"/>
      <w:bookmarkStart w:id="38206" w:name="_Toc58918219"/>
      <w:bookmarkStart w:id="38207" w:name="_Toc66694089"/>
      <w:bookmarkStart w:id="38208" w:name="_Toc74916074"/>
      <w:bookmarkStart w:id="38209" w:name="_Toc76114699"/>
      <w:bookmarkStart w:id="38210" w:name="_Toc76544585"/>
      <w:bookmarkStart w:id="38211" w:name="_Toc82536707"/>
      <w:bookmarkStart w:id="38212" w:name="_Toc89953000"/>
      <w:bookmarkStart w:id="38213" w:name="_Toc98766816"/>
      <w:bookmarkStart w:id="38214" w:name="_Toc99703179"/>
      <w:bookmarkStart w:id="38215" w:name="_Toc106206969"/>
      <w:bookmarkStart w:id="38216" w:name="_Toc120545017"/>
      <w:bookmarkStart w:id="38217" w:name="_Toc120545372"/>
      <w:bookmarkStart w:id="38218" w:name="_Toc120545988"/>
      <w:bookmarkStart w:id="38219" w:name="_Toc120606892"/>
      <w:bookmarkStart w:id="38220" w:name="_Toc120607246"/>
      <w:bookmarkStart w:id="38221" w:name="_Toc120607603"/>
      <w:bookmarkStart w:id="38222" w:name="_Toc120607966"/>
      <w:bookmarkStart w:id="38223" w:name="_Toc120608331"/>
      <w:bookmarkStart w:id="38224" w:name="_Toc120608711"/>
      <w:bookmarkStart w:id="38225" w:name="_Toc120609091"/>
      <w:bookmarkStart w:id="38226" w:name="_Toc120609482"/>
      <w:bookmarkStart w:id="38227" w:name="_Toc120609873"/>
      <w:bookmarkStart w:id="38228" w:name="_Toc120610274"/>
      <w:bookmarkStart w:id="38229" w:name="_Toc120611027"/>
      <w:bookmarkStart w:id="38230" w:name="_Toc120611436"/>
      <w:bookmarkStart w:id="38231" w:name="_Toc120611854"/>
      <w:bookmarkStart w:id="38232" w:name="_Toc120612274"/>
      <w:bookmarkStart w:id="38233" w:name="_Toc120612701"/>
      <w:bookmarkStart w:id="38234" w:name="_Toc120613130"/>
      <w:bookmarkStart w:id="38235" w:name="_Toc120613560"/>
      <w:bookmarkStart w:id="38236" w:name="_Toc120613990"/>
      <w:bookmarkStart w:id="38237" w:name="_Toc120614433"/>
      <w:bookmarkStart w:id="38238" w:name="_Toc120614892"/>
      <w:bookmarkStart w:id="38239" w:name="_Toc120615367"/>
      <w:bookmarkStart w:id="38240" w:name="_Toc120622575"/>
      <w:bookmarkStart w:id="38241" w:name="_Toc120623081"/>
      <w:bookmarkStart w:id="38242" w:name="_Toc120623719"/>
      <w:bookmarkStart w:id="38243" w:name="_Toc120624256"/>
      <w:bookmarkStart w:id="38244" w:name="_Toc120624793"/>
      <w:bookmarkStart w:id="38245" w:name="_Toc120625330"/>
      <w:bookmarkStart w:id="38246" w:name="_Toc120625867"/>
      <w:bookmarkStart w:id="38247" w:name="_Toc120626414"/>
      <w:bookmarkStart w:id="38248" w:name="_Toc120626970"/>
      <w:bookmarkStart w:id="38249" w:name="_Toc120627535"/>
      <w:bookmarkStart w:id="38250" w:name="_Toc120628111"/>
      <w:bookmarkStart w:id="38251" w:name="_Toc120628696"/>
      <w:bookmarkStart w:id="38252" w:name="_Toc120629284"/>
      <w:bookmarkStart w:id="38253" w:name="_Toc120629904"/>
      <w:bookmarkStart w:id="38254" w:name="_Toc120631413"/>
      <w:bookmarkStart w:id="38255" w:name="_Toc120632064"/>
      <w:bookmarkStart w:id="38256" w:name="_Toc120632714"/>
      <w:bookmarkStart w:id="38257" w:name="_Toc120633364"/>
      <w:bookmarkStart w:id="38258" w:name="_Toc120634014"/>
      <w:bookmarkStart w:id="38259" w:name="_Toc120634665"/>
      <w:bookmarkStart w:id="38260" w:name="_Toc120635316"/>
      <w:bookmarkStart w:id="38261" w:name="_Toc121754440"/>
      <w:bookmarkStart w:id="38262" w:name="_Toc121755110"/>
      <w:bookmarkStart w:id="38263" w:name="_Toc129109059"/>
      <w:bookmarkStart w:id="38264" w:name="_Toc129109724"/>
      <w:bookmarkStart w:id="38265" w:name="_Toc129110412"/>
      <w:bookmarkStart w:id="38266" w:name="_Toc130389532"/>
      <w:bookmarkStart w:id="38267" w:name="_Toc130390605"/>
      <w:bookmarkStart w:id="38268" w:name="_Toc130391293"/>
      <w:bookmarkStart w:id="38269" w:name="_Toc131625057"/>
      <w:bookmarkStart w:id="38270" w:name="_Toc137476490"/>
      <w:bookmarkStart w:id="38271" w:name="_Toc138873145"/>
      <w:bookmarkStart w:id="38272" w:name="_Toc138874731"/>
      <w:bookmarkStart w:id="38273" w:name="_Toc145525330"/>
      <w:bookmarkStart w:id="38274" w:name="_Toc153560455"/>
      <w:bookmarkStart w:id="38275"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76" w:name="_Toc169533372"/>
      <w:bookmarkStart w:id="38277" w:name="_Toc171519975"/>
      <w:bookmarkStart w:id="38278" w:name="_Toc176539712"/>
      <w:bookmarkStart w:id="38279" w:name="_Toc192247024"/>
      <w:bookmarkStart w:id="38280" w:name="_Toc210482815"/>
      <w:r>
        <w:t>11.3.</w:t>
      </w:r>
      <w:r w:rsidRPr="00931575">
        <w:t>4.5</w:t>
      </w:r>
      <w:r w:rsidRPr="00931575">
        <w:tab/>
        <w:t>Test requirement</w:t>
      </w:r>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p>
    <w:p w14:paraId="6E2B71ED" w14:textId="77777777" w:rsidR="0050079C" w:rsidRPr="00931575" w:rsidRDefault="0050079C" w:rsidP="0050079C">
      <w:pPr>
        <w:pStyle w:val="Heading5"/>
        <w:rPr>
          <w:rFonts w:cs="Arial"/>
          <w:i/>
          <w:iCs/>
          <w:szCs w:val="22"/>
          <w:lang w:eastAsia="zh-CN"/>
        </w:rPr>
      </w:pPr>
      <w:bookmarkStart w:id="38281" w:name="_Toc21103024"/>
      <w:bookmarkStart w:id="38282" w:name="_Toc29810873"/>
      <w:bookmarkStart w:id="38283" w:name="_Toc36636233"/>
      <w:bookmarkStart w:id="38284" w:name="_Toc37273179"/>
      <w:bookmarkStart w:id="38285" w:name="_Toc45886267"/>
      <w:bookmarkStart w:id="38286" w:name="_Toc53183330"/>
      <w:bookmarkStart w:id="38287" w:name="_Toc58916039"/>
      <w:bookmarkStart w:id="38288" w:name="_Toc58918220"/>
      <w:bookmarkStart w:id="38289" w:name="_Toc66694090"/>
      <w:bookmarkStart w:id="38290" w:name="_Toc74916075"/>
      <w:bookmarkStart w:id="38291" w:name="_Toc76114700"/>
      <w:bookmarkStart w:id="38292" w:name="_Toc76544586"/>
      <w:bookmarkStart w:id="38293" w:name="_Toc82536708"/>
      <w:bookmarkStart w:id="38294" w:name="_Toc89953001"/>
      <w:bookmarkStart w:id="38295" w:name="_Toc98766817"/>
      <w:bookmarkStart w:id="38296" w:name="_Toc99703180"/>
      <w:bookmarkStart w:id="38297" w:name="_Toc106206970"/>
      <w:bookmarkStart w:id="38298" w:name="_Toc120545018"/>
      <w:bookmarkStart w:id="38299" w:name="_Toc120545373"/>
      <w:bookmarkStart w:id="38300" w:name="_Toc120545989"/>
      <w:bookmarkStart w:id="38301" w:name="_Toc120606893"/>
      <w:bookmarkStart w:id="38302" w:name="_Toc120607247"/>
      <w:bookmarkStart w:id="38303" w:name="_Toc120607604"/>
      <w:bookmarkStart w:id="38304" w:name="_Toc120607967"/>
      <w:bookmarkStart w:id="38305" w:name="_Toc120608332"/>
      <w:bookmarkStart w:id="38306" w:name="_Toc120608712"/>
      <w:bookmarkStart w:id="38307" w:name="_Toc120609092"/>
      <w:bookmarkStart w:id="38308" w:name="_Toc120609483"/>
      <w:bookmarkStart w:id="38309" w:name="_Toc120609874"/>
      <w:bookmarkStart w:id="38310" w:name="_Toc120610275"/>
      <w:bookmarkStart w:id="38311" w:name="_Toc120611028"/>
      <w:bookmarkStart w:id="38312" w:name="_Toc120611437"/>
      <w:bookmarkStart w:id="38313" w:name="_Toc120611855"/>
      <w:bookmarkStart w:id="38314" w:name="_Toc120612275"/>
      <w:bookmarkStart w:id="38315" w:name="_Toc120612702"/>
      <w:bookmarkStart w:id="38316" w:name="_Toc120613131"/>
      <w:bookmarkStart w:id="38317" w:name="_Toc120613561"/>
      <w:bookmarkStart w:id="38318" w:name="_Toc120613991"/>
      <w:bookmarkStart w:id="38319" w:name="_Toc120614434"/>
      <w:bookmarkStart w:id="38320" w:name="_Toc120614893"/>
      <w:bookmarkStart w:id="38321" w:name="_Toc120615368"/>
      <w:bookmarkStart w:id="38322" w:name="_Toc120622576"/>
      <w:bookmarkStart w:id="38323" w:name="_Toc120623082"/>
      <w:bookmarkStart w:id="38324" w:name="_Toc120623720"/>
      <w:bookmarkStart w:id="38325" w:name="_Toc120624257"/>
      <w:bookmarkStart w:id="38326" w:name="_Toc120624794"/>
      <w:bookmarkStart w:id="38327" w:name="_Toc120625331"/>
      <w:bookmarkStart w:id="38328" w:name="_Toc120625868"/>
      <w:bookmarkStart w:id="38329" w:name="_Toc120626415"/>
      <w:bookmarkStart w:id="38330" w:name="_Toc120626971"/>
      <w:bookmarkStart w:id="38331" w:name="_Toc120627536"/>
      <w:bookmarkStart w:id="38332" w:name="_Toc120628112"/>
      <w:bookmarkStart w:id="38333" w:name="_Toc120628697"/>
      <w:bookmarkStart w:id="38334" w:name="_Toc120629285"/>
      <w:bookmarkStart w:id="38335" w:name="_Toc120629905"/>
      <w:bookmarkStart w:id="38336" w:name="_Toc120631414"/>
      <w:bookmarkStart w:id="38337" w:name="_Toc120632065"/>
      <w:bookmarkStart w:id="38338" w:name="_Toc120632715"/>
      <w:bookmarkStart w:id="38339" w:name="_Toc120633365"/>
      <w:bookmarkStart w:id="38340" w:name="_Toc120634015"/>
      <w:bookmarkStart w:id="38341" w:name="_Toc120634666"/>
      <w:bookmarkStart w:id="38342" w:name="_Toc120635317"/>
      <w:bookmarkStart w:id="38343" w:name="_Toc121754441"/>
      <w:bookmarkStart w:id="38344" w:name="_Toc121755111"/>
      <w:bookmarkStart w:id="38345" w:name="_Toc129109060"/>
      <w:bookmarkStart w:id="38346" w:name="_Toc129109725"/>
      <w:bookmarkStart w:id="38347" w:name="_Toc129110413"/>
      <w:bookmarkStart w:id="38348" w:name="_Toc130389533"/>
      <w:bookmarkStart w:id="38349" w:name="_Toc130390606"/>
      <w:bookmarkStart w:id="38350" w:name="_Toc130391294"/>
      <w:bookmarkStart w:id="38351" w:name="_Toc131625058"/>
      <w:bookmarkStart w:id="38352" w:name="_Toc137476491"/>
      <w:bookmarkStart w:id="38353" w:name="_Toc138873146"/>
      <w:bookmarkStart w:id="38354" w:name="_Toc138874732"/>
      <w:bookmarkStart w:id="38355" w:name="_Toc145525331"/>
      <w:bookmarkStart w:id="38356" w:name="_Toc153560456"/>
      <w:bookmarkStart w:id="38357" w:name="_Toc161647756"/>
      <w:bookmarkStart w:id="38358" w:name="_Toc169533373"/>
      <w:bookmarkStart w:id="38359" w:name="_Toc171519976"/>
      <w:bookmarkStart w:id="38360" w:name="_Toc176539713"/>
      <w:bookmarkStart w:id="38361" w:name="_Toc192247025"/>
      <w:bookmarkStart w:id="38362"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63" w:name="_Toc169533374"/>
      <w:bookmarkStart w:id="38364" w:name="_Toc171519977"/>
      <w:bookmarkStart w:id="38365" w:name="_Toc176539714"/>
      <w:bookmarkStart w:id="38366" w:name="_Toc192247026"/>
      <w:bookmarkStart w:id="38367"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63"/>
      <w:bookmarkEnd w:id="38364"/>
      <w:bookmarkEnd w:id="38365"/>
      <w:bookmarkEnd w:id="38366"/>
      <w:bookmarkEnd w:id="3836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68" w:name="_Toc21103026"/>
      <w:bookmarkStart w:id="38369" w:name="_Toc29810875"/>
      <w:bookmarkStart w:id="38370" w:name="_Toc36636235"/>
      <w:bookmarkStart w:id="38371" w:name="_Toc37273181"/>
      <w:bookmarkStart w:id="38372" w:name="_Toc45886269"/>
      <w:bookmarkStart w:id="38373" w:name="_Toc53183332"/>
      <w:bookmarkStart w:id="38374" w:name="_Toc58916041"/>
      <w:bookmarkStart w:id="38375" w:name="_Toc58918222"/>
      <w:bookmarkStart w:id="38376" w:name="_Toc66694092"/>
      <w:bookmarkStart w:id="38377" w:name="_Toc74916077"/>
      <w:bookmarkStart w:id="38378" w:name="_Toc76114702"/>
      <w:bookmarkStart w:id="38379" w:name="_Toc76544588"/>
      <w:bookmarkStart w:id="38380" w:name="_Toc82536710"/>
      <w:bookmarkStart w:id="38381" w:name="_Toc89953003"/>
      <w:bookmarkStart w:id="38382" w:name="_Toc98766819"/>
      <w:bookmarkStart w:id="38383" w:name="_Toc99703182"/>
      <w:bookmarkStart w:id="38384" w:name="_Toc106206972"/>
      <w:bookmarkStart w:id="38385" w:name="_Toc120545019"/>
      <w:bookmarkStart w:id="38386" w:name="_Toc120545374"/>
      <w:bookmarkStart w:id="38387" w:name="_Toc120545990"/>
      <w:bookmarkStart w:id="38388" w:name="_Toc120606894"/>
      <w:bookmarkStart w:id="38389" w:name="_Toc120607248"/>
      <w:bookmarkStart w:id="38390" w:name="_Toc120607605"/>
      <w:bookmarkStart w:id="38391" w:name="_Toc120607968"/>
      <w:bookmarkStart w:id="38392" w:name="_Toc120608333"/>
      <w:bookmarkStart w:id="38393" w:name="_Toc120608713"/>
      <w:bookmarkStart w:id="38394" w:name="_Toc120609093"/>
      <w:bookmarkStart w:id="38395" w:name="_Toc120609484"/>
      <w:bookmarkStart w:id="38396" w:name="_Toc120609875"/>
      <w:bookmarkStart w:id="38397" w:name="_Toc120610276"/>
      <w:bookmarkStart w:id="38398" w:name="_Toc120611029"/>
      <w:bookmarkStart w:id="38399" w:name="_Toc120611438"/>
      <w:bookmarkStart w:id="38400" w:name="_Toc120611856"/>
      <w:bookmarkStart w:id="38401" w:name="_Toc120612276"/>
      <w:bookmarkStart w:id="38402" w:name="_Toc120612703"/>
      <w:bookmarkStart w:id="38403" w:name="_Toc120613132"/>
      <w:bookmarkStart w:id="38404" w:name="_Toc120613562"/>
      <w:bookmarkStart w:id="38405" w:name="_Toc120613992"/>
      <w:bookmarkStart w:id="38406" w:name="_Toc120614435"/>
      <w:bookmarkStart w:id="38407" w:name="_Toc120614894"/>
      <w:bookmarkStart w:id="38408" w:name="_Toc120615369"/>
      <w:bookmarkStart w:id="38409" w:name="_Toc120622577"/>
      <w:bookmarkStart w:id="38410" w:name="_Toc120623083"/>
      <w:bookmarkStart w:id="38411" w:name="_Toc120623721"/>
      <w:bookmarkStart w:id="38412" w:name="_Toc120624258"/>
      <w:bookmarkStart w:id="38413" w:name="_Toc120624795"/>
      <w:bookmarkStart w:id="38414" w:name="_Toc120625332"/>
      <w:bookmarkStart w:id="38415" w:name="_Toc120625869"/>
      <w:bookmarkStart w:id="38416" w:name="_Toc120626416"/>
      <w:bookmarkStart w:id="38417" w:name="_Toc120626972"/>
      <w:bookmarkStart w:id="38418" w:name="_Toc120627537"/>
      <w:bookmarkStart w:id="38419" w:name="_Toc120628113"/>
      <w:bookmarkStart w:id="38420" w:name="_Toc120628698"/>
      <w:bookmarkStart w:id="38421" w:name="_Toc120629286"/>
      <w:bookmarkStart w:id="38422" w:name="_Toc120629906"/>
      <w:bookmarkStart w:id="38423" w:name="_Toc120631415"/>
      <w:bookmarkStart w:id="38424" w:name="_Toc120632066"/>
      <w:bookmarkStart w:id="38425" w:name="_Toc120632716"/>
      <w:bookmarkStart w:id="38426" w:name="_Toc120633366"/>
      <w:bookmarkStart w:id="38427" w:name="_Toc120634016"/>
      <w:bookmarkStart w:id="38428" w:name="_Toc120634667"/>
      <w:bookmarkStart w:id="38429" w:name="_Toc120635318"/>
      <w:bookmarkStart w:id="38430" w:name="_Toc121754442"/>
      <w:bookmarkStart w:id="38431" w:name="_Toc121755112"/>
      <w:bookmarkStart w:id="38432" w:name="_Toc129109061"/>
      <w:bookmarkStart w:id="38433" w:name="_Toc129109726"/>
      <w:bookmarkStart w:id="38434" w:name="_Toc129110414"/>
      <w:bookmarkStart w:id="38435" w:name="_Toc130389534"/>
      <w:bookmarkStart w:id="38436" w:name="_Toc130390607"/>
      <w:bookmarkStart w:id="38437" w:name="_Toc130391295"/>
      <w:bookmarkStart w:id="38438" w:name="_Toc131625059"/>
      <w:bookmarkStart w:id="38439" w:name="_Toc137476492"/>
      <w:bookmarkStart w:id="38440" w:name="_Toc138873147"/>
      <w:bookmarkStart w:id="38441" w:name="_Toc138874733"/>
      <w:bookmarkStart w:id="38442" w:name="_Toc145525332"/>
      <w:bookmarkStart w:id="38443" w:name="_Toc153560457"/>
      <w:bookmarkStart w:id="38444" w:name="_Toc161647757"/>
      <w:bookmarkStart w:id="38445" w:name="_Toc169533375"/>
      <w:bookmarkStart w:id="38446" w:name="_Toc171519978"/>
      <w:bookmarkStart w:id="38447" w:name="_Toc176539715"/>
      <w:bookmarkStart w:id="38448" w:name="_Toc192247027"/>
      <w:bookmarkStart w:id="38449" w:name="_Toc210482818"/>
      <w:r>
        <w:t>11.3.</w:t>
      </w:r>
      <w:r w:rsidRPr="00931575">
        <w:t>5</w:t>
      </w:r>
      <w:r w:rsidRPr="00931575">
        <w:tab/>
        <w:t>Performance requirements for PUCCH format 4</w:t>
      </w:r>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p>
    <w:p w14:paraId="087C2108" w14:textId="77777777" w:rsidR="0050079C" w:rsidRPr="00931575" w:rsidRDefault="0050079C" w:rsidP="0050079C">
      <w:pPr>
        <w:pStyle w:val="Heading4"/>
      </w:pPr>
      <w:bookmarkStart w:id="38450" w:name="_Toc21103027"/>
      <w:bookmarkStart w:id="38451" w:name="_Toc29810876"/>
      <w:bookmarkStart w:id="38452" w:name="_Toc36636236"/>
      <w:bookmarkStart w:id="38453" w:name="_Toc37273182"/>
      <w:bookmarkStart w:id="38454" w:name="_Toc45886270"/>
      <w:bookmarkStart w:id="38455" w:name="_Toc53183333"/>
      <w:bookmarkStart w:id="38456" w:name="_Toc58916042"/>
      <w:bookmarkStart w:id="38457" w:name="_Toc58918223"/>
      <w:bookmarkStart w:id="38458" w:name="_Toc66694093"/>
      <w:bookmarkStart w:id="38459" w:name="_Toc74916078"/>
      <w:bookmarkStart w:id="38460" w:name="_Toc76114703"/>
      <w:bookmarkStart w:id="38461" w:name="_Toc76544589"/>
      <w:bookmarkStart w:id="38462" w:name="_Toc82536711"/>
      <w:bookmarkStart w:id="38463" w:name="_Toc89953004"/>
      <w:bookmarkStart w:id="38464" w:name="_Toc98766820"/>
      <w:bookmarkStart w:id="38465" w:name="_Toc99703183"/>
      <w:bookmarkStart w:id="38466" w:name="_Toc106206973"/>
      <w:bookmarkStart w:id="38467" w:name="_Toc120545020"/>
      <w:bookmarkStart w:id="38468" w:name="_Toc120545375"/>
      <w:bookmarkStart w:id="38469" w:name="_Toc120545991"/>
      <w:bookmarkStart w:id="38470" w:name="_Toc120606895"/>
      <w:bookmarkStart w:id="38471" w:name="_Toc120607249"/>
      <w:bookmarkStart w:id="38472" w:name="_Toc120607606"/>
      <w:bookmarkStart w:id="38473" w:name="_Toc120607969"/>
      <w:bookmarkStart w:id="38474" w:name="_Toc120608334"/>
      <w:bookmarkStart w:id="38475" w:name="_Toc120608714"/>
      <w:bookmarkStart w:id="38476" w:name="_Toc120609094"/>
      <w:bookmarkStart w:id="38477" w:name="_Toc120609485"/>
      <w:bookmarkStart w:id="38478" w:name="_Toc120609876"/>
      <w:bookmarkStart w:id="38479" w:name="_Toc120610277"/>
      <w:bookmarkStart w:id="38480" w:name="_Toc120611030"/>
      <w:bookmarkStart w:id="38481" w:name="_Toc120611439"/>
      <w:bookmarkStart w:id="38482" w:name="_Toc120611857"/>
      <w:bookmarkStart w:id="38483" w:name="_Toc120612277"/>
      <w:bookmarkStart w:id="38484" w:name="_Toc120612704"/>
      <w:bookmarkStart w:id="38485" w:name="_Toc120613133"/>
      <w:bookmarkStart w:id="38486" w:name="_Toc120613563"/>
      <w:bookmarkStart w:id="38487" w:name="_Toc120613993"/>
      <w:bookmarkStart w:id="38488" w:name="_Toc120614436"/>
      <w:bookmarkStart w:id="38489" w:name="_Toc120614895"/>
      <w:bookmarkStart w:id="38490" w:name="_Toc120615370"/>
      <w:bookmarkStart w:id="38491" w:name="_Toc120622578"/>
      <w:bookmarkStart w:id="38492" w:name="_Toc120623084"/>
      <w:bookmarkStart w:id="38493" w:name="_Toc120623722"/>
      <w:bookmarkStart w:id="38494" w:name="_Toc120624259"/>
      <w:bookmarkStart w:id="38495" w:name="_Toc120624796"/>
      <w:bookmarkStart w:id="38496" w:name="_Toc120625333"/>
      <w:bookmarkStart w:id="38497" w:name="_Toc120625870"/>
      <w:bookmarkStart w:id="38498" w:name="_Toc120626417"/>
      <w:bookmarkStart w:id="38499" w:name="_Toc120626973"/>
      <w:bookmarkStart w:id="38500" w:name="_Toc120627538"/>
      <w:bookmarkStart w:id="38501" w:name="_Toc120628114"/>
      <w:bookmarkStart w:id="38502" w:name="_Toc120628699"/>
      <w:bookmarkStart w:id="38503" w:name="_Toc120629287"/>
      <w:bookmarkStart w:id="38504" w:name="_Toc120629907"/>
      <w:bookmarkStart w:id="38505" w:name="_Toc120631416"/>
      <w:bookmarkStart w:id="38506" w:name="_Toc120632067"/>
      <w:bookmarkStart w:id="38507" w:name="_Toc120632717"/>
      <w:bookmarkStart w:id="38508" w:name="_Toc120633367"/>
      <w:bookmarkStart w:id="38509" w:name="_Toc120634017"/>
      <w:bookmarkStart w:id="38510" w:name="_Toc120634668"/>
      <w:bookmarkStart w:id="38511" w:name="_Toc120635319"/>
      <w:bookmarkStart w:id="38512" w:name="_Toc121754443"/>
      <w:bookmarkStart w:id="38513" w:name="_Toc121755113"/>
      <w:bookmarkStart w:id="38514" w:name="_Toc129109062"/>
      <w:bookmarkStart w:id="38515" w:name="_Toc129109727"/>
      <w:bookmarkStart w:id="38516" w:name="_Toc129110415"/>
      <w:bookmarkStart w:id="38517" w:name="_Toc130389535"/>
      <w:bookmarkStart w:id="38518" w:name="_Toc130390608"/>
      <w:bookmarkStart w:id="38519" w:name="_Toc130391296"/>
      <w:bookmarkStart w:id="38520" w:name="_Toc131625060"/>
      <w:bookmarkStart w:id="38521" w:name="_Toc137476493"/>
      <w:bookmarkStart w:id="38522" w:name="_Toc138873148"/>
      <w:bookmarkStart w:id="38523" w:name="_Toc138874734"/>
      <w:bookmarkStart w:id="38524" w:name="_Toc145525333"/>
      <w:bookmarkStart w:id="38525" w:name="_Toc153560458"/>
      <w:bookmarkStart w:id="38526" w:name="_Toc161647758"/>
      <w:bookmarkStart w:id="38527" w:name="_Toc169533376"/>
      <w:bookmarkStart w:id="38528" w:name="_Toc171519979"/>
      <w:bookmarkStart w:id="38529" w:name="_Toc176539716"/>
      <w:bookmarkStart w:id="38530" w:name="_Toc192247028"/>
      <w:bookmarkStart w:id="38531" w:name="_Toc210482819"/>
      <w:r>
        <w:t>11.3.</w:t>
      </w:r>
      <w:r w:rsidRPr="00931575">
        <w:t>5.1</w:t>
      </w:r>
      <w:r w:rsidRPr="00931575">
        <w:tab/>
        <w:t>Definition and applicability</w:t>
      </w:r>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32" w:name="_Toc21103028"/>
      <w:bookmarkStart w:id="38533" w:name="_Toc29810877"/>
      <w:bookmarkStart w:id="38534" w:name="_Toc36636237"/>
      <w:bookmarkStart w:id="38535" w:name="_Toc37273183"/>
      <w:bookmarkStart w:id="38536" w:name="_Toc45886271"/>
      <w:bookmarkStart w:id="38537" w:name="_Toc53183334"/>
      <w:bookmarkStart w:id="38538" w:name="_Toc58916043"/>
      <w:bookmarkStart w:id="38539" w:name="_Toc58918224"/>
      <w:bookmarkStart w:id="38540" w:name="_Toc66694094"/>
      <w:bookmarkStart w:id="38541" w:name="_Toc74916079"/>
      <w:bookmarkStart w:id="38542" w:name="_Toc76114704"/>
      <w:bookmarkStart w:id="38543" w:name="_Toc76544590"/>
      <w:bookmarkStart w:id="38544" w:name="_Toc82536712"/>
      <w:bookmarkStart w:id="38545" w:name="_Toc89953005"/>
      <w:bookmarkStart w:id="38546" w:name="_Toc98766821"/>
      <w:bookmarkStart w:id="38547" w:name="_Toc99703184"/>
      <w:bookmarkStart w:id="38548" w:name="_Toc106206974"/>
      <w:bookmarkStart w:id="38549" w:name="_Toc120545021"/>
      <w:bookmarkStart w:id="38550" w:name="_Toc120545376"/>
      <w:bookmarkStart w:id="38551" w:name="_Toc120545992"/>
      <w:bookmarkStart w:id="38552" w:name="_Toc120606896"/>
      <w:bookmarkStart w:id="38553" w:name="_Toc120607250"/>
      <w:bookmarkStart w:id="38554" w:name="_Toc120607607"/>
      <w:bookmarkStart w:id="38555" w:name="_Toc120607970"/>
      <w:bookmarkStart w:id="38556" w:name="_Toc120608335"/>
      <w:bookmarkStart w:id="38557" w:name="_Toc120608715"/>
      <w:bookmarkStart w:id="38558" w:name="_Toc120609095"/>
      <w:bookmarkStart w:id="38559" w:name="_Toc120609486"/>
      <w:bookmarkStart w:id="38560" w:name="_Toc120609877"/>
      <w:bookmarkStart w:id="38561" w:name="_Toc120610278"/>
      <w:bookmarkStart w:id="38562" w:name="_Toc120611031"/>
      <w:bookmarkStart w:id="38563" w:name="_Toc120611440"/>
      <w:bookmarkStart w:id="38564" w:name="_Toc120611858"/>
      <w:bookmarkStart w:id="38565" w:name="_Toc120612278"/>
      <w:bookmarkStart w:id="38566" w:name="_Toc120612705"/>
      <w:bookmarkStart w:id="38567" w:name="_Toc120613134"/>
      <w:bookmarkStart w:id="38568" w:name="_Toc120613564"/>
      <w:bookmarkStart w:id="38569" w:name="_Toc120613994"/>
      <w:bookmarkStart w:id="38570" w:name="_Toc120614437"/>
      <w:bookmarkStart w:id="38571" w:name="_Toc120614896"/>
      <w:bookmarkStart w:id="38572" w:name="_Toc120615371"/>
      <w:bookmarkStart w:id="38573" w:name="_Toc120622579"/>
      <w:bookmarkStart w:id="38574" w:name="_Toc120623085"/>
      <w:bookmarkStart w:id="38575" w:name="_Toc120623723"/>
      <w:bookmarkStart w:id="38576" w:name="_Toc120624260"/>
      <w:bookmarkStart w:id="38577" w:name="_Toc120624797"/>
      <w:bookmarkStart w:id="38578" w:name="_Toc120625334"/>
      <w:bookmarkStart w:id="38579" w:name="_Toc120625871"/>
      <w:bookmarkStart w:id="38580" w:name="_Toc120626418"/>
      <w:bookmarkStart w:id="38581" w:name="_Toc120626974"/>
      <w:bookmarkStart w:id="38582" w:name="_Toc120627539"/>
      <w:bookmarkStart w:id="38583" w:name="_Toc120628115"/>
      <w:bookmarkStart w:id="38584" w:name="_Toc120628700"/>
      <w:bookmarkStart w:id="38585" w:name="_Toc120629288"/>
      <w:bookmarkStart w:id="38586" w:name="_Toc120629908"/>
      <w:bookmarkStart w:id="38587" w:name="_Toc120631417"/>
      <w:bookmarkStart w:id="38588" w:name="_Toc120632068"/>
      <w:bookmarkStart w:id="38589" w:name="_Toc120632718"/>
      <w:bookmarkStart w:id="38590" w:name="_Toc120633368"/>
      <w:bookmarkStart w:id="38591" w:name="_Toc120634018"/>
      <w:bookmarkStart w:id="38592" w:name="_Toc120634669"/>
      <w:bookmarkStart w:id="38593" w:name="_Toc120635320"/>
      <w:bookmarkStart w:id="38594" w:name="_Toc121754444"/>
      <w:bookmarkStart w:id="38595" w:name="_Toc121755114"/>
      <w:bookmarkStart w:id="38596" w:name="_Toc129109063"/>
      <w:bookmarkStart w:id="38597" w:name="_Toc129109728"/>
      <w:bookmarkStart w:id="38598" w:name="_Toc129110416"/>
      <w:bookmarkStart w:id="38599" w:name="_Toc130389536"/>
      <w:bookmarkStart w:id="38600" w:name="_Toc130390609"/>
      <w:bookmarkStart w:id="38601" w:name="_Toc130391297"/>
      <w:bookmarkStart w:id="38602" w:name="_Toc131625061"/>
      <w:bookmarkStart w:id="38603" w:name="_Toc137476494"/>
      <w:bookmarkStart w:id="38604" w:name="_Toc138873149"/>
      <w:bookmarkStart w:id="38605" w:name="_Toc138874735"/>
      <w:bookmarkStart w:id="38606" w:name="_Toc145525334"/>
      <w:bookmarkStart w:id="38607" w:name="_Toc153560459"/>
      <w:bookmarkStart w:id="38608" w:name="_Toc161647759"/>
      <w:bookmarkStart w:id="38609" w:name="_Toc169533377"/>
      <w:bookmarkStart w:id="38610" w:name="_Toc171519980"/>
      <w:bookmarkStart w:id="38611" w:name="_Toc176539717"/>
      <w:bookmarkStart w:id="38612" w:name="_Toc192247029"/>
      <w:bookmarkStart w:id="38613" w:name="_Toc210482820"/>
      <w:r>
        <w:t>11.3.</w:t>
      </w:r>
      <w:r w:rsidRPr="00931575">
        <w:t>5.2</w:t>
      </w:r>
      <w:r w:rsidRPr="00931575">
        <w:tab/>
        <w:t>Minimum requirement</w:t>
      </w:r>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14" w:name="_Toc21103029"/>
      <w:bookmarkStart w:id="38615" w:name="_Toc29810878"/>
      <w:bookmarkStart w:id="38616" w:name="_Toc36636238"/>
      <w:bookmarkStart w:id="38617" w:name="_Toc37273184"/>
      <w:bookmarkStart w:id="38618" w:name="_Toc45886272"/>
      <w:bookmarkStart w:id="38619" w:name="_Toc53183335"/>
      <w:bookmarkStart w:id="38620" w:name="_Toc58916044"/>
      <w:bookmarkStart w:id="38621" w:name="_Toc58918225"/>
      <w:bookmarkStart w:id="38622" w:name="_Toc66694095"/>
      <w:bookmarkStart w:id="38623" w:name="_Toc74916080"/>
      <w:bookmarkStart w:id="38624" w:name="_Toc76114705"/>
      <w:bookmarkStart w:id="38625" w:name="_Toc76544591"/>
      <w:bookmarkStart w:id="38626" w:name="_Toc82536713"/>
      <w:bookmarkStart w:id="38627" w:name="_Toc89953006"/>
      <w:bookmarkStart w:id="38628" w:name="_Toc98766822"/>
      <w:bookmarkStart w:id="38629" w:name="_Toc99703185"/>
      <w:bookmarkStart w:id="38630" w:name="_Toc106206975"/>
      <w:bookmarkStart w:id="38631" w:name="_Toc120545022"/>
      <w:bookmarkStart w:id="38632" w:name="_Toc120545377"/>
      <w:bookmarkStart w:id="38633" w:name="_Toc120545993"/>
      <w:bookmarkStart w:id="38634" w:name="_Toc120606897"/>
      <w:bookmarkStart w:id="38635" w:name="_Toc120607251"/>
      <w:bookmarkStart w:id="38636" w:name="_Toc120607608"/>
      <w:bookmarkStart w:id="38637" w:name="_Toc120607971"/>
      <w:bookmarkStart w:id="38638" w:name="_Toc120608336"/>
      <w:bookmarkStart w:id="38639" w:name="_Toc120608716"/>
      <w:bookmarkStart w:id="38640" w:name="_Toc120609096"/>
      <w:bookmarkStart w:id="38641" w:name="_Toc120609487"/>
      <w:bookmarkStart w:id="38642" w:name="_Toc120609878"/>
      <w:bookmarkStart w:id="38643" w:name="_Toc120610279"/>
      <w:bookmarkStart w:id="38644" w:name="_Toc120611032"/>
      <w:bookmarkStart w:id="38645" w:name="_Toc120611441"/>
      <w:bookmarkStart w:id="38646" w:name="_Toc120611859"/>
      <w:bookmarkStart w:id="38647" w:name="_Toc120612279"/>
      <w:bookmarkStart w:id="38648" w:name="_Toc120612706"/>
      <w:bookmarkStart w:id="38649" w:name="_Toc120613135"/>
      <w:bookmarkStart w:id="38650" w:name="_Toc120613565"/>
      <w:bookmarkStart w:id="38651" w:name="_Toc120613995"/>
      <w:bookmarkStart w:id="38652" w:name="_Toc120614438"/>
      <w:bookmarkStart w:id="38653" w:name="_Toc120614897"/>
      <w:bookmarkStart w:id="38654" w:name="_Toc120615372"/>
      <w:bookmarkStart w:id="38655" w:name="_Toc120622580"/>
      <w:bookmarkStart w:id="38656" w:name="_Toc120623086"/>
      <w:bookmarkStart w:id="38657" w:name="_Toc120623724"/>
      <w:bookmarkStart w:id="38658" w:name="_Toc120624261"/>
      <w:bookmarkStart w:id="38659" w:name="_Toc120624798"/>
      <w:bookmarkStart w:id="38660" w:name="_Toc120625335"/>
      <w:bookmarkStart w:id="38661" w:name="_Toc120625872"/>
      <w:bookmarkStart w:id="38662" w:name="_Toc120626419"/>
      <w:bookmarkStart w:id="38663" w:name="_Toc120626975"/>
      <w:bookmarkStart w:id="38664" w:name="_Toc120627540"/>
      <w:bookmarkStart w:id="38665" w:name="_Toc120628116"/>
      <w:bookmarkStart w:id="38666" w:name="_Toc120628701"/>
      <w:bookmarkStart w:id="38667" w:name="_Toc120629289"/>
      <w:bookmarkStart w:id="38668" w:name="_Toc120629909"/>
      <w:bookmarkStart w:id="38669" w:name="_Toc120631418"/>
      <w:bookmarkStart w:id="38670" w:name="_Toc120632069"/>
      <w:bookmarkStart w:id="38671" w:name="_Toc120632719"/>
      <w:bookmarkStart w:id="38672" w:name="_Toc120633369"/>
      <w:bookmarkStart w:id="38673" w:name="_Toc120634019"/>
      <w:bookmarkStart w:id="38674" w:name="_Toc120634670"/>
      <w:bookmarkStart w:id="38675" w:name="_Toc120635321"/>
      <w:bookmarkStart w:id="38676" w:name="_Toc121754445"/>
      <w:bookmarkStart w:id="38677" w:name="_Toc121755115"/>
      <w:bookmarkStart w:id="38678" w:name="_Toc129109064"/>
      <w:bookmarkStart w:id="38679" w:name="_Toc129109729"/>
      <w:bookmarkStart w:id="38680" w:name="_Toc129110417"/>
      <w:bookmarkStart w:id="38681" w:name="_Toc130389537"/>
      <w:bookmarkStart w:id="38682" w:name="_Toc130390610"/>
      <w:bookmarkStart w:id="38683" w:name="_Toc130391298"/>
      <w:bookmarkStart w:id="38684" w:name="_Toc131625062"/>
      <w:bookmarkStart w:id="38685" w:name="_Toc137476495"/>
      <w:bookmarkStart w:id="38686" w:name="_Toc138873150"/>
      <w:bookmarkStart w:id="38687" w:name="_Toc138874736"/>
      <w:bookmarkStart w:id="38688" w:name="_Toc145525335"/>
      <w:bookmarkStart w:id="38689" w:name="_Toc153560460"/>
      <w:bookmarkStart w:id="38690" w:name="_Toc161647760"/>
      <w:bookmarkStart w:id="38691" w:name="_Toc169533378"/>
      <w:bookmarkStart w:id="38692" w:name="_Toc171519981"/>
      <w:bookmarkStart w:id="38693" w:name="_Toc176539718"/>
      <w:bookmarkStart w:id="38694" w:name="_Toc192247030"/>
      <w:bookmarkStart w:id="38695" w:name="_Toc210482821"/>
      <w:r>
        <w:t>11.3.</w:t>
      </w:r>
      <w:r w:rsidRPr="00931575">
        <w:t>5.3</w:t>
      </w:r>
      <w:r w:rsidRPr="00931575">
        <w:tab/>
        <w:t>Test purpose</w:t>
      </w:r>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696" w:name="_Toc21103030"/>
      <w:bookmarkStart w:id="38697" w:name="_Toc29810879"/>
      <w:bookmarkStart w:id="38698" w:name="_Toc36636239"/>
      <w:bookmarkStart w:id="38699" w:name="_Toc37273185"/>
      <w:bookmarkStart w:id="38700" w:name="_Toc45886273"/>
      <w:bookmarkStart w:id="38701" w:name="_Toc53183336"/>
      <w:bookmarkStart w:id="38702" w:name="_Toc58916045"/>
      <w:bookmarkStart w:id="38703" w:name="_Toc58918226"/>
      <w:bookmarkStart w:id="38704" w:name="_Toc66694096"/>
      <w:bookmarkStart w:id="38705" w:name="_Toc74916081"/>
      <w:bookmarkStart w:id="38706" w:name="_Toc76114706"/>
      <w:bookmarkStart w:id="38707" w:name="_Toc76544592"/>
      <w:bookmarkStart w:id="38708" w:name="_Toc82536714"/>
      <w:bookmarkStart w:id="38709" w:name="_Toc89953007"/>
      <w:bookmarkStart w:id="38710" w:name="_Toc98766823"/>
      <w:bookmarkStart w:id="38711" w:name="_Toc99703186"/>
      <w:bookmarkStart w:id="38712" w:name="_Toc106206976"/>
      <w:bookmarkStart w:id="38713" w:name="_Toc120545023"/>
      <w:bookmarkStart w:id="38714" w:name="_Toc120545378"/>
      <w:bookmarkStart w:id="38715" w:name="_Toc120545994"/>
      <w:bookmarkStart w:id="38716" w:name="_Toc120606898"/>
      <w:bookmarkStart w:id="38717" w:name="_Toc120607252"/>
      <w:bookmarkStart w:id="38718" w:name="_Toc120607609"/>
      <w:bookmarkStart w:id="38719" w:name="_Toc120607972"/>
      <w:bookmarkStart w:id="38720" w:name="_Toc120608337"/>
      <w:bookmarkStart w:id="38721" w:name="_Toc120608717"/>
      <w:bookmarkStart w:id="38722" w:name="_Toc120609097"/>
      <w:bookmarkStart w:id="38723" w:name="_Toc120609488"/>
      <w:bookmarkStart w:id="38724" w:name="_Toc120609879"/>
      <w:bookmarkStart w:id="38725" w:name="_Toc120610280"/>
      <w:bookmarkStart w:id="38726" w:name="_Toc120611033"/>
      <w:bookmarkStart w:id="38727" w:name="_Toc120611442"/>
      <w:bookmarkStart w:id="38728" w:name="_Toc120611860"/>
      <w:bookmarkStart w:id="38729" w:name="_Toc120612280"/>
      <w:bookmarkStart w:id="38730" w:name="_Toc120612707"/>
      <w:bookmarkStart w:id="38731" w:name="_Toc120613136"/>
      <w:bookmarkStart w:id="38732" w:name="_Toc120613566"/>
      <w:bookmarkStart w:id="38733" w:name="_Toc120613996"/>
      <w:bookmarkStart w:id="38734" w:name="_Toc120614439"/>
      <w:bookmarkStart w:id="38735" w:name="_Toc120614898"/>
      <w:bookmarkStart w:id="38736" w:name="_Toc120615373"/>
      <w:bookmarkStart w:id="38737" w:name="_Toc120622581"/>
      <w:bookmarkStart w:id="38738" w:name="_Toc120623087"/>
      <w:bookmarkStart w:id="38739" w:name="_Toc120623725"/>
      <w:bookmarkStart w:id="38740" w:name="_Toc120624262"/>
      <w:bookmarkStart w:id="38741" w:name="_Toc120624799"/>
      <w:bookmarkStart w:id="38742" w:name="_Toc120625336"/>
      <w:bookmarkStart w:id="38743" w:name="_Toc120625873"/>
      <w:bookmarkStart w:id="38744" w:name="_Toc120626420"/>
      <w:bookmarkStart w:id="38745" w:name="_Toc120626976"/>
      <w:bookmarkStart w:id="38746" w:name="_Toc120627541"/>
      <w:bookmarkStart w:id="38747" w:name="_Toc120628117"/>
      <w:bookmarkStart w:id="38748" w:name="_Toc120628702"/>
      <w:bookmarkStart w:id="38749" w:name="_Toc120629290"/>
      <w:bookmarkStart w:id="38750" w:name="_Toc120629910"/>
      <w:bookmarkStart w:id="38751" w:name="_Toc120631419"/>
      <w:bookmarkStart w:id="38752" w:name="_Toc120632070"/>
      <w:bookmarkStart w:id="38753" w:name="_Toc120632720"/>
      <w:bookmarkStart w:id="38754" w:name="_Toc120633370"/>
      <w:bookmarkStart w:id="38755" w:name="_Toc120634020"/>
      <w:bookmarkStart w:id="38756" w:name="_Toc120634671"/>
      <w:bookmarkStart w:id="38757" w:name="_Toc120635322"/>
      <w:bookmarkStart w:id="38758" w:name="_Toc121754446"/>
      <w:bookmarkStart w:id="38759" w:name="_Toc121755116"/>
      <w:bookmarkStart w:id="38760" w:name="_Toc129109065"/>
      <w:bookmarkStart w:id="38761" w:name="_Toc129109730"/>
      <w:bookmarkStart w:id="38762" w:name="_Toc129110418"/>
      <w:bookmarkStart w:id="38763" w:name="_Toc130389538"/>
      <w:bookmarkStart w:id="38764" w:name="_Toc130390611"/>
      <w:bookmarkStart w:id="38765" w:name="_Toc130391299"/>
      <w:bookmarkStart w:id="38766" w:name="_Toc131625063"/>
      <w:bookmarkStart w:id="38767" w:name="_Toc137476496"/>
      <w:bookmarkStart w:id="38768" w:name="_Toc138873151"/>
      <w:bookmarkStart w:id="38769" w:name="_Toc138874737"/>
      <w:bookmarkStart w:id="38770" w:name="_Toc145525336"/>
      <w:bookmarkStart w:id="38771" w:name="_Toc153560461"/>
      <w:bookmarkStart w:id="38772" w:name="_Toc161647761"/>
      <w:bookmarkStart w:id="38773" w:name="_Toc169533379"/>
      <w:bookmarkStart w:id="38774" w:name="_Toc171519982"/>
      <w:bookmarkStart w:id="38775" w:name="_Toc176539719"/>
      <w:bookmarkStart w:id="38776" w:name="_Toc192247031"/>
      <w:bookmarkStart w:id="38777" w:name="_Toc210482822"/>
      <w:r>
        <w:t>11.3.</w:t>
      </w:r>
      <w:r w:rsidRPr="00931575">
        <w:t>5.4</w:t>
      </w:r>
      <w:r w:rsidRPr="00931575">
        <w:tab/>
        <w:t>Method of test</w:t>
      </w:r>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p>
    <w:p w14:paraId="79D909BB" w14:textId="77777777" w:rsidR="0050079C" w:rsidRPr="00931575" w:rsidRDefault="0050079C" w:rsidP="0050079C">
      <w:pPr>
        <w:pStyle w:val="Heading5"/>
      </w:pPr>
      <w:bookmarkStart w:id="38778" w:name="_Toc21103031"/>
      <w:bookmarkStart w:id="38779" w:name="_Toc29810880"/>
      <w:bookmarkStart w:id="38780" w:name="_Toc36636240"/>
      <w:bookmarkStart w:id="38781" w:name="_Toc37273186"/>
      <w:bookmarkStart w:id="38782" w:name="_Toc45886274"/>
      <w:bookmarkStart w:id="38783" w:name="_Toc53183337"/>
      <w:bookmarkStart w:id="38784" w:name="_Toc58916046"/>
      <w:bookmarkStart w:id="38785" w:name="_Toc58918227"/>
      <w:bookmarkStart w:id="38786" w:name="_Toc66694097"/>
      <w:bookmarkStart w:id="38787" w:name="_Toc74916082"/>
      <w:bookmarkStart w:id="38788" w:name="_Toc76114707"/>
      <w:bookmarkStart w:id="38789" w:name="_Toc76544593"/>
      <w:bookmarkStart w:id="38790" w:name="_Toc82536715"/>
      <w:bookmarkStart w:id="38791" w:name="_Toc89953008"/>
      <w:bookmarkStart w:id="38792" w:name="_Toc98766824"/>
      <w:bookmarkStart w:id="38793" w:name="_Toc99703187"/>
      <w:bookmarkStart w:id="38794" w:name="_Toc106206977"/>
      <w:bookmarkStart w:id="38795" w:name="_Toc120545024"/>
      <w:bookmarkStart w:id="38796" w:name="_Toc120545379"/>
      <w:bookmarkStart w:id="38797" w:name="_Toc120545995"/>
      <w:bookmarkStart w:id="38798" w:name="_Toc120606899"/>
      <w:bookmarkStart w:id="38799" w:name="_Toc120607253"/>
      <w:bookmarkStart w:id="38800" w:name="_Toc120607610"/>
      <w:bookmarkStart w:id="38801" w:name="_Toc120607973"/>
      <w:bookmarkStart w:id="38802" w:name="_Toc120608338"/>
      <w:bookmarkStart w:id="38803" w:name="_Toc120608718"/>
      <w:bookmarkStart w:id="38804" w:name="_Toc120609098"/>
      <w:bookmarkStart w:id="38805" w:name="_Toc120609489"/>
      <w:bookmarkStart w:id="38806" w:name="_Toc120609880"/>
      <w:bookmarkStart w:id="38807" w:name="_Toc120610281"/>
      <w:bookmarkStart w:id="38808" w:name="_Toc120611034"/>
      <w:bookmarkStart w:id="38809" w:name="_Toc120611443"/>
      <w:bookmarkStart w:id="38810" w:name="_Toc120611861"/>
      <w:bookmarkStart w:id="38811" w:name="_Toc120612281"/>
      <w:bookmarkStart w:id="38812" w:name="_Toc120612708"/>
      <w:bookmarkStart w:id="38813" w:name="_Toc120613137"/>
      <w:bookmarkStart w:id="38814" w:name="_Toc120613567"/>
      <w:bookmarkStart w:id="38815" w:name="_Toc120613997"/>
      <w:bookmarkStart w:id="38816" w:name="_Toc120614440"/>
      <w:bookmarkStart w:id="38817" w:name="_Toc120614899"/>
      <w:bookmarkStart w:id="38818" w:name="_Toc120615374"/>
      <w:bookmarkStart w:id="38819" w:name="_Toc120622582"/>
      <w:bookmarkStart w:id="38820" w:name="_Toc120623088"/>
      <w:bookmarkStart w:id="38821" w:name="_Toc120623726"/>
      <w:bookmarkStart w:id="38822" w:name="_Toc120624263"/>
      <w:bookmarkStart w:id="38823" w:name="_Toc120624800"/>
      <w:bookmarkStart w:id="38824" w:name="_Toc120625337"/>
      <w:bookmarkStart w:id="38825" w:name="_Toc120625874"/>
      <w:bookmarkStart w:id="38826" w:name="_Toc120626421"/>
      <w:bookmarkStart w:id="38827" w:name="_Toc120626977"/>
      <w:bookmarkStart w:id="38828" w:name="_Toc120627542"/>
      <w:bookmarkStart w:id="38829" w:name="_Toc120628118"/>
      <w:bookmarkStart w:id="38830" w:name="_Toc120628703"/>
      <w:bookmarkStart w:id="38831" w:name="_Toc120629291"/>
      <w:bookmarkStart w:id="38832" w:name="_Toc120629911"/>
      <w:bookmarkStart w:id="38833" w:name="_Toc120631420"/>
      <w:bookmarkStart w:id="38834" w:name="_Toc120632071"/>
      <w:bookmarkStart w:id="38835" w:name="_Toc120632721"/>
      <w:bookmarkStart w:id="38836" w:name="_Toc120633371"/>
      <w:bookmarkStart w:id="38837" w:name="_Toc120634021"/>
      <w:bookmarkStart w:id="38838" w:name="_Toc120634672"/>
      <w:bookmarkStart w:id="38839" w:name="_Toc120635323"/>
      <w:bookmarkStart w:id="38840" w:name="_Toc121754447"/>
      <w:bookmarkStart w:id="38841" w:name="_Toc121755117"/>
      <w:bookmarkStart w:id="38842" w:name="_Toc129109066"/>
      <w:bookmarkStart w:id="38843" w:name="_Toc129109731"/>
      <w:bookmarkStart w:id="38844" w:name="_Toc129110419"/>
      <w:bookmarkStart w:id="38845" w:name="_Toc130389539"/>
      <w:bookmarkStart w:id="38846" w:name="_Toc130390612"/>
      <w:bookmarkStart w:id="38847" w:name="_Toc130391300"/>
      <w:bookmarkStart w:id="38848" w:name="_Toc131625064"/>
      <w:bookmarkStart w:id="38849" w:name="_Toc137476497"/>
      <w:bookmarkStart w:id="38850" w:name="_Toc138873152"/>
      <w:bookmarkStart w:id="38851" w:name="_Toc138874738"/>
      <w:bookmarkStart w:id="38852" w:name="_Toc145525337"/>
      <w:bookmarkStart w:id="38853" w:name="_Toc153560462"/>
      <w:bookmarkStart w:id="38854" w:name="_Toc161647762"/>
      <w:bookmarkStart w:id="38855" w:name="_Toc169533380"/>
      <w:bookmarkStart w:id="38856" w:name="_Toc171519983"/>
      <w:bookmarkStart w:id="38857" w:name="_Toc176539720"/>
      <w:bookmarkStart w:id="38858" w:name="_Toc192247032"/>
      <w:bookmarkStart w:id="38859" w:name="_Toc210482823"/>
      <w:r>
        <w:t>11.3.</w:t>
      </w:r>
      <w:r w:rsidRPr="00931575">
        <w:t>5.4.1</w:t>
      </w:r>
      <w:r w:rsidRPr="00931575">
        <w:tab/>
        <w:t>Initial conditions</w:t>
      </w:r>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6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61" w:name="_Toc29810881"/>
      <w:bookmarkStart w:id="38862" w:name="_Toc36636241"/>
      <w:bookmarkStart w:id="38863" w:name="_Toc37273187"/>
      <w:bookmarkStart w:id="38864" w:name="_Toc45886275"/>
      <w:bookmarkStart w:id="38865" w:name="_Toc53183338"/>
      <w:bookmarkStart w:id="38866" w:name="_Toc58916047"/>
      <w:bookmarkStart w:id="38867" w:name="_Toc58918228"/>
      <w:bookmarkStart w:id="38868" w:name="_Toc66694098"/>
      <w:bookmarkStart w:id="38869" w:name="_Toc74916083"/>
      <w:bookmarkStart w:id="38870" w:name="_Toc76114708"/>
      <w:bookmarkStart w:id="38871" w:name="_Toc76544594"/>
      <w:bookmarkStart w:id="38872" w:name="_Toc82536716"/>
      <w:bookmarkStart w:id="38873" w:name="_Toc89953009"/>
      <w:bookmarkStart w:id="38874" w:name="_Toc98766825"/>
      <w:bookmarkStart w:id="38875" w:name="_Toc99703188"/>
      <w:bookmarkStart w:id="38876" w:name="_Toc106206978"/>
      <w:bookmarkStart w:id="38877" w:name="_Toc120545025"/>
      <w:bookmarkStart w:id="38878" w:name="_Toc120545380"/>
      <w:bookmarkStart w:id="38879" w:name="_Toc120545996"/>
      <w:bookmarkStart w:id="38880" w:name="_Toc120606900"/>
      <w:bookmarkStart w:id="38881" w:name="_Toc120607254"/>
      <w:bookmarkStart w:id="38882" w:name="_Toc120607611"/>
      <w:bookmarkStart w:id="38883" w:name="_Toc120607974"/>
      <w:bookmarkStart w:id="38884" w:name="_Toc120608339"/>
      <w:bookmarkStart w:id="38885" w:name="_Toc120608719"/>
      <w:bookmarkStart w:id="38886" w:name="_Toc120609099"/>
      <w:bookmarkStart w:id="38887" w:name="_Toc120609490"/>
      <w:bookmarkStart w:id="38888" w:name="_Toc120609881"/>
      <w:bookmarkStart w:id="38889" w:name="_Toc120610282"/>
      <w:bookmarkStart w:id="38890" w:name="_Toc120611035"/>
      <w:bookmarkStart w:id="38891" w:name="_Toc120611444"/>
      <w:bookmarkStart w:id="38892" w:name="_Toc120611862"/>
      <w:bookmarkStart w:id="38893" w:name="_Toc120612282"/>
      <w:bookmarkStart w:id="38894" w:name="_Toc120612709"/>
      <w:bookmarkStart w:id="38895" w:name="_Toc120613138"/>
      <w:bookmarkStart w:id="38896" w:name="_Toc120613568"/>
      <w:bookmarkStart w:id="38897" w:name="_Toc120613998"/>
      <w:bookmarkStart w:id="38898" w:name="_Toc120614441"/>
      <w:bookmarkStart w:id="38899" w:name="_Toc120614900"/>
      <w:bookmarkStart w:id="38900" w:name="_Toc120615375"/>
      <w:bookmarkStart w:id="38901" w:name="_Toc120622583"/>
      <w:bookmarkStart w:id="38902" w:name="_Toc120623089"/>
      <w:bookmarkStart w:id="38903" w:name="_Toc120623727"/>
      <w:bookmarkStart w:id="38904" w:name="_Toc120624264"/>
      <w:bookmarkStart w:id="38905" w:name="_Toc120624801"/>
      <w:bookmarkStart w:id="38906" w:name="_Toc120625338"/>
      <w:bookmarkStart w:id="38907" w:name="_Toc120625875"/>
      <w:bookmarkStart w:id="38908" w:name="_Toc120626422"/>
      <w:bookmarkStart w:id="38909" w:name="_Toc120626978"/>
      <w:bookmarkStart w:id="38910" w:name="_Toc120627543"/>
      <w:bookmarkStart w:id="38911" w:name="_Toc120628119"/>
      <w:bookmarkStart w:id="38912" w:name="_Toc120628704"/>
      <w:bookmarkStart w:id="38913" w:name="_Toc120629292"/>
      <w:bookmarkStart w:id="38914" w:name="_Toc120629912"/>
      <w:bookmarkStart w:id="38915" w:name="_Toc120631421"/>
      <w:bookmarkStart w:id="38916" w:name="_Toc120632072"/>
      <w:bookmarkStart w:id="38917" w:name="_Toc120632722"/>
      <w:bookmarkStart w:id="38918" w:name="_Toc120633372"/>
      <w:bookmarkStart w:id="38919" w:name="_Toc120634022"/>
      <w:bookmarkStart w:id="38920" w:name="_Toc120634673"/>
      <w:bookmarkStart w:id="38921" w:name="_Toc120635324"/>
      <w:bookmarkStart w:id="38922" w:name="_Toc121754448"/>
      <w:bookmarkStart w:id="38923" w:name="_Toc121755118"/>
      <w:bookmarkStart w:id="38924" w:name="_Toc129109067"/>
      <w:bookmarkStart w:id="38925" w:name="_Toc129109732"/>
      <w:bookmarkStart w:id="38926" w:name="_Toc129110420"/>
      <w:bookmarkStart w:id="38927" w:name="_Toc130389540"/>
      <w:bookmarkStart w:id="38928" w:name="_Toc130390613"/>
      <w:bookmarkStart w:id="38929" w:name="_Toc130391301"/>
      <w:bookmarkStart w:id="38930" w:name="_Toc131625065"/>
      <w:bookmarkStart w:id="38931" w:name="_Toc137476498"/>
      <w:bookmarkStart w:id="38932" w:name="_Toc138873153"/>
      <w:bookmarkStart w:id="38933" w:name="_Toc138874739"/>
      <w:bookmarkStart w:id="38934" w:name="_Toc145525338"/>
      <w:bookmarkStart w:id="38935" w:name="_Toc153560463"/>
      <w:bookmarkStart w:id="38936" w:name="_Toc161647763"/>
      <w:bookmarkStart w:id="38937" w:name="_Toc169533381"/>
      <w:bookmarkStart w:id="38938" w:name="_Toc171519984"/>
      <w:bookmarkStart w:id="38939" w:name="_Toc176539721"/>
      <w:bookmarkStart w:id="38940" w:name="_Toc192247033"/>
      <w:bookmarkStart w:id="38941" w:name="_Toc210482824"/>
      <w:r>
        <w:lastRenderedPageBreak/>
        <w:t>11.3.</w:t>
      </w:r>
      <w:r w:rsidRPr="00931575">
        <w:t>5.4.2</w:t>
      </w:r>
      <w:r w:rsidRPr="00931575">
        <w:tab/>
        <w:t>Procedure</w:t>
      </w:r>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42" w:name="_Toc21103033"/>
      <w:bookmarkStart w:id="38943" w:name="_Toc29810882"/>
      <w:bookmarkStart w:id="38944" w:name="_Toc36636242"/>
      <w:bookmarkStart w:id="38945" w:name="_Toc37273188"/>
      <w:bookmarkStart w:id="38946" w:name="_Toc45886276"/>
      <w:bookmarkStart w:id="38947" w:name="_Toc53183339"/>
      <w:bookmarkStart w:id="38948" w:name="_Toc58916048"/>
      <w:bookmarkStart w:id="38949" w:name="_Toc58918229"/>
      <w:bookmarkStart w:id="38950" w:name="_Toc66694099"/>
      <w:bookmarkStart w:id="38951" w:name="_Toc74916084"/>
      <w:bookmarkStart w:id="38952" w:name="_Toc76114709"/>
      <w:bookmarkStart w:id="38953" w:name="_Toc76544595"/>
      <w:bookmarkStart w:id="38954" w:name="_Toc82536717"/>
      <w:bookmarkStart w:id="38955" w:name="_Toc89953010"/>
      <w:bookmarkStart w:id="38956" w:name="_Toc98766826"/>
      <w:bookmarkStart w:id="38957" w:name="_Toc99703189"/>
      <w:bookmarkStart w:id="38958" w:name="_Toc106206979"/>
      <w:bookmarkStart w:id="38959" w:name="_Toc120545026"/>
      <w:bookmarkStart w:id="38960" w:name="_Toc120545381"/>
      <w:bookmarkStart w:id="38961" w:name="_Toc120545997"/>
      <w:bookmarkStart w:id="38962" w:name="_Toc120606901"/>
      <w:bookmarkStart w:id="38963" w:name="_Toc120607255"/>
      <w:bookmarkStart w:id="38964" w:name="_Toc120607612"/>
      <w:bookmarkStart w:id="38965" w:name="_Toc120607975"/>
      <w:bookmarkStart w:id="38966" w:name="_Toc120608340"/>
      <w:bookmarkStart w:id="38967" w:name="_Toc120608720"/>
      <w:bookmarkStart w:id="38968" w:name="_Toc120609100"/>
      <w:bookmarkStart w:id="38969" w:name="_Toc120609491"/>
      <w:bookmarkStart w:id="38970" w:name="_Toc120609882"/>
      <w:bookmarkStart w:id="38971" w:name="_Toc120610283"/>
      <w:bookmarkStart w:id="38972" w:name="_Toc120611036"/>
      <w:bookmarkStart w:id="38973" w:name="_Toc120611445"/>
      <w:bookmarkStart w:id="38974" w:name="_Toc120611863"/>
      <w:bookmarkStart w:id="38975" w:name="_Toc120612283"/>
      <w:bookmarkStart w:id="38976" w:name="_Toc120612710"/>
      <w:bookmarkStart w:id="38977" w:name="_Toc120613139"/>
      <w:bookmarkStart w:id="38978" w:name="_Toc120613569"/>
      <w:bookmarkStart w:id="38979" w:name="_Toc120613999"/>
      <w:bookmarkStart w:id="38980" w:name="_Toc120614442"/>
      <w:bookmarkStart w:id="38981" w:name="_Toc120614901"/>
      <w:bookmarkStart w:id="38982" w:name="_Toc120615376"/>
      <w:bookmarkStart w:id="38983" w:name="_Toc120622584"/>
      <w:bookmarkStart w:id="38984" w:name="_Toc120623090"/>
      <w:bookmarkStart w:id="38985" w:name="_Toc120623728"/>
      <w:bookmarkStart w:id="38986" w:name="_Toc120624265"/>
      <w:bookmarkStart w:id="38987" w:name="_Toc120624802"/>
      <w:bookmarkStart w:id="38988" w:name="_Toc120625339"/>
      <w:bookmarkStart w:id="38989" w:name="_Toc120625876"/>
      <w:bookmarkStart w:id="38990" w:name="_Toc120626423"/>
      <w:bookmarkStart w:id="38991" w:name="_Toc120626979"/>
      <w:bookmarkStart w:id="38992" w:name="_Toc120627544"/>
      <w:bookmarkStart w:id="38993" w:name="_Toc120628120"/>
      <w:bookmarkStart w:id="38994" w:name="_Toc120628705"/>
      <w:bookmarkStart w:id="38995" w:name="_Toc120629293"/>
      <w:bookmarkStart w:id="38996" w:name="_Toc120629913"/>
      <w:bookmarkStart w:id="38997" w:name="_Toc120631422"/>
      <w:bookmarkStart w:id="38998" w:name="_Toc120632073"/>
      <w:bookmarkStart w:id="38999" w:name="_Toc120632723"/>
      <w:bookmarkStart w:id="39000" w:name="_Toc120633373"/>
      <w:bookmarkStart w:id="39001" w:name="_Toc120634023"/>
      <w:bookmarkStart w:id="39002" w:name="_Toc120634674"/>
      <w:bookmarkStart w:id="39003" w:name="_Toc120635325"/>
      <w:bookmarkStart w:id="39004" w:name="_Toc121754449"/>
      <w:bookmarkStart w:id="39005" w:name="_Toc121755119"/>
      <w:bookmarkStart w:id="39006" w:name="_Toc129109068"/>
      <w:bookmarkStart w:id="39007" w:name="_Toc129109733"/>
      <w:bookmarkStart w:id="39008" w:name="_Toc129110421"/>
      <w:bookmarkStart w:id="39009" w:name="_Toc130389541"/>
      <w:bookmarkStart w:id="39010" w:name="_Toc130390614"/>
      <w:bookmarkStart w:id="39011" w:name="_Toc130391302"/>
      <w:bookmarkStart w:id="39012" w:name="_Toc131625066"/>
      <w:bookmarkStart w:id="39013" w:name="_Toc137476499"/>
      <w:bookmarkStart w:id="39014" w:name="_Toc138873154"/>
      <w:bookmarkStart w:id="39015" w:name="_Toc138874740"/>
      <w:bookmarkStart w:id="39016" w:name="_Toc145525339"/>
      <w:bookmarkStart w:id="39017" w:name="_Toc153560464"/>
      <w:bookmarkStart w:id="39018" w:name="_Toc161647764"/>
      <w:bookmarkStart w:id="39019" w:name="_Toc169533382"/>
      <w:bookmarkStart w:id="39020" w:name="_Toc171519985"/>
      <w:bookmarkStart w:id="39021" w:name="_Toc176539722"/>
      <w:bookmarkStart w:id="39022" w:name="_Toc192247034"/>
      <w:bookmarkStart w:id="39023" w:name="_Toc210482825"/>
      <w:r>
        <w:lastRenderedPageBreak/>
        <w:t>11.3.</w:t>
      </w:r>
      <w:r w:rsidRPr="00931575">
        <w:t>5.5</w:t>
      </w:r>
      <w:r w:rsidRPr="00931575">
        <w:tab/>
        <w:t>Test requirement</w:t>
      </w:r>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p>
    <w:p w14:paraId="06D6C4D9" w14:textId="77777777" w:rsidR="0050079C" w:rsidRPr="00931575" w:rsidRDefault="0050079C" w:rsidP="0050079C">
      <w:pPr>
        <w:pStyle w:val="Heading5"/>
        <w:rPr>
          <w:rFonts w:cs="Arial"/>
          <w:i/>
          <w:iCs/>
          <w:szCs w:val="22"/>
          <w:lang w:eastAsia="zh-CN"/>
        </w:rPr>
      </w:pPr>
      <w:bookmarkStart w:id="39024" w:name="_Toc21103034"/>
      <w:bookmarkStart w:id="39025" w:name="_Toc29810883"/>
      <w:bookmarkStart w:id="39026" w:name="_Toc36636243"/>
      <w:bookmarkStart w:id="39027" w:name="_Toc37273189"/>
      <w:bookmarkStart w:id="39028" w:name="_Toc45886277"/>
      <w:bookmarkStart w:id="39029" w:name="_Toc53183340"/>
      <w:bookmarkStart w:id="39030" w:name="_Toc58916049"/>
      <w:bookmarkStart w:id="39031" w:name="_Toc58918230"/>
      <w:bookmarkStart w:id="39032" w:name="_Toc66694100"/>
      <w:bookmarkStart w:id="39033" w:name="_Toc74916085"/>
      <w:bookmarkStart w:id="39034" w:name="_Toc76114710"/>
      <w:bookmarkStart w:id="39035" w:name="_Toc76544596"/>
      <w:bookmarkStart w:id="39036" w:name="_Toc82536718"/>
      <w:bookmarkStart w:id="39037" w:name="_Toc89953011"/>
      <w:bookmarkStart w:id="39038" w:name="_Toc98766827"/>
      <w:bookmarkStart w:id="39039" w:name="_Toc99703190"/>
      <w:bookmarkStart w:id="39040" w:name="_Toc106206980"/>
      <w:bookmarkStart w:id="39041" w:name="_Toc120545027"/>
      <w:bookmarkStart w:id="39042" w:name="_Toc120545382"/>
      <w:bookmarkStart w:id="39043" w:name="_Toc120545998"/>
      <w:bookmarkStart w:id="39044" w:name="_Toc120606902"/>
      <w:bookmarkStart w:id="39045" w:name="_Toc120607256"/>
      <w:bookmarkStart w:id="39046" w:name="_Toc120607613"/>
      <w:bookmarkStart w:id="39047" w:name="_Toc120607976"/>
      <w:bookmarkStart w:id="39048" w:name="_Toc120608341"/>
      <w:bookmarkStart w:id="39049" w:name="_Toc120608721"/>
      <w:bookmarkStart w:id="39050" w:name="_Toc120609101"/>
      <w:bookmarkStart w:id="39051" w:name="_Toc120609492"/>
      <w:bookmarkStart w:id="39052" w:name="_Toc120609883"/>
      <w:bookmarkStart w:id="39053" w:name="_Toc120610284"/>
      <w:bookmarkStart w:id="39054" w:name="_Toc120611037"/>
      <w:bookmarkStart w:id="39055" w:name="_Toc120611446"/>
      <w:bookmarkStart w:id="39056" w:name="_Toc120611864"/>
      <w:bookmarkStart w:id="39057" w:name="_Toc120612284"/>
      <w:bookmarkStart w:id="39058" w:name="_Toc120612711"/>
      <w:bookmarkStart w:id="39059" w:name="_Toc120613140"/>
      <w:bookmarkStart w:id="39060" w:name="_Toc120613570"/>
      <w:bookmarkStart w:id="39061" w:name="_Toc120614000"/>
      <w:bookmarkStart w:id="39062" w:name="_Toc120614443"/>
      <w:bookmarkStart w:id="39063" w:name="_Toc120614902"/>
      <w:bookmarkStart w:id="39064" w:name="_Toc120615377"/>
      <w:bookmarkStart w:id="39065" w:name="_Toc120622585"/>
      <w:bookmarkStart w:id="39066" w:name="_Toc120623091"/>
      <w:bookmarkStart w:id="39067" w:name="_Toc120623729"/>
      <w:bookmarkStart w:id="39068" w:name="_Toc120624266"/>
      <w:bookmarkStart w:id="39069" w:name="_Toc120624803"/>
      <w:bookmarkStart w:id="39070" w:name="_Toc120625340"/>
      <w:bookmarkStart w:id="39071" w:name="_Toc120625877"/>
      <w:bookmarkStart w:id="39072" w:name="_Toc120626424"/>
      <w:bookmarkStart w:id="39073" w:name="_Toc120626980"/>
      <w:bookmarkStart w:id="39074" w:name="_Toc120627545"/>
      <w:bookmarkStart w:id="39075" w:name="_Toc120628121"/>
      <w:bookmarkStart w:id="39076" w:name="_Toc120628706"/>
      <w:bookmarkStart w:id="39077" w:name="_Toc120629294"/>
      <w:bookmarkStart w:id="39078" w:name="_Toc120629914"/>
      <w:bookmarkStart w:id="39079" w:name="_Toc120631423"/>
      <w:bookmarkStart w:id="39080" w:name="_Toc120632074"/>
      <w:bookmarkStart w:id="39081" w:name="_Toc120632724"/>
      <w:bookmarkStart w:id="39082" w:name="_Toc120633374"/>
      <w:bookmarkStart w:id="39083" w:name="_Toc120634024"/>
      <w:bookmarkStart w:id="39084" w:name="_Toc120634675"/>
      <w:bookmarkStart w:id="39085" w:name="_Toc120635326"/>
      <w:bookmarkStart w:id="39086" w:name="_Toc121754450"/>
      <w:bookmarkStart w:id="39087" w:name="_Toc121755120"/>
      <w:bookmarkStart w:id="39088" w:name="_Toc129109069"/>
      <w:bookmarkStart w:id="39089" w:name="_Toc129109734"/>
      <w:bookmarkStart w:id="39090" w:name="_Toc129110422"/>
      <w:bookmarkStart w:id="39091" w:name="_Toc130389542"/>
      <w:bookmarkStart w:id="39092" w:name="_Toc130390615"/>
      <w:bookmarkStart w:id="39093" w:name="_Toc130391303"/>
      <w:bookmarkStart w:id="39094" w:name="_Toc131625067"/>
      <w:bookmarkStart w:id="39095" w:name="_Toc137476500"/>
      <w:bookmarkStart w:id="39096" w:name="_Toc138873155"/>
      <w:bookmarkStart w:id="39097" w:name="_Toc138874741"/>
      <w:bookmarkStart w:id="39098" w:name="_Toc145525340"/>
      <w:bookmarkStart w:id="39099" w:name="_Toc153560465"/>
      <w:bookmarkStart w:id="39100" w:name="_Toc161647765"/>
      <w:bookmarkStart w:id="39101" w:name="_Toc169533383"/>
      <w:bookmarkStart w:id="39102" w:name="_Toc171519986"/>
      <w:bookmarkStart w:id="39103" w:name="_Toc176539723"/>
      <w:bookmarkStart w:id="39104" w:name="_Toc192247035"/>
      <w:bookmarkStart w:id="39105"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06" w:name="_Toc169533384"/>
      <w:bookmarkStart w:id="39107" w:name="_Toc171519987"/>
      <w:bookmarkStart w:id="39108" w:name="_Toc176539724"/>
      <w:bookmarkStart w:id="39109" w:name="_Toc192247036"/>
      <w:bookmarkStart w:id="39110"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06"/>
      <w:bookmarkEnd w:id="39107"/>
      <w:bookmarkEnd w:id="39108"/>
      <w:bookmarkEnd w:id="39109"/>
      <w:bookmarkEnd w:id="3911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11" w:name="_Toc21103036"/>
      <w:bookmarkStart w:id="39112" w:name="_Toc29810885"/>
      <w:bookmarkStart w:id="39113" w:name="_Toc36636245"/>
      <w:bookmarkStart w:id="39114" w:name="_Toc37273191"/>
      <w:bookmarkStart w:id="39115" w:name="_Toc45886279"/>
      <w:bookmarkStart w:id="39116" w:name="_Toc53183342"/>
      <w:bookmarkStart w:id="39117" w:name="_Toc58916051"/>
      <w:bookmarkStart w:id="39118" w:name="_Toc58918232"/>
      <w:bookmarkStart w:id="39119" w:name="_Toc66694102"/>
      <w:bookmarkStart w:id="39120" w:name="_Toc74916087"/>
      <w:bookmarkStart w:id="39121" w:name="_Toc76114712"/>
      <w:bookmarkStart w:id="39122" w:name="_Toc76544598"/>
      <w:bookmarkStart w:id="39123" w:name="_Toc82536720"/>
      <w:bookmarkStart w:id="39124" w:name="_Toc89953013"/>
      <w:bookmarkStart w:id="39125" w:name="_Toc98766829"/>
      <w:bookmarkStart w:id="39126" w:name="_Toc99703192"/>
      <w:bookmarkStart w:id="39127" w:name="_Toc106206982"/>
      <w:bookmarkStart w:id="39128" w:name="_Toc115080984"/>
      <w:bookmarkStart w:id="39129" w:name="_Toc120545028"/>
      <w:bookmarkStart w:id="39130" w:name="_Toc120545383"/>
      <w:bookmarkStart w:id="39131" w:name="_Toc120545999"/>
      <w:bookmarkStart w:id="39132" w:name="_Toc120606903"/>
      <w:bookmarkStart w:id="39133" w:name="_Toc120607257"/>
      <w:bookmarkStart w:id="39134" w:name="_Toc120607614"/>
      <w:bookmarkStart w:id="39135" w:name="_Toc120607977"/>
      <w:bookmarkStart w:id="39136" w:name="_Toc120608342"/>
      <w:bookmarkStart w:id="39137" w:name="_Toc120608722"/>
      <w:bookmarkStart w:id="39138" w:name="_Toc120609102"/>
      <w:bookmarkStart w:id="39139" w:name="_Toc120609493"/>
      <w:bookmarkStart w:id="39140" w:name="_Toc120609884"/>
      <w:bookmarkStart w:id="39141" w:name="_Toc120610285"/>
      <w:bookmarkStart w:id="39142" w:name="_Toc120611038"/>
      <w:bookmarkStart w:id="39143" w:name="_Toc120611447"/>
      <w:bookmarkStart w:id="39144" w:name="_Toc120611865"/>
      <w:bookmarkStart w:id="39145" w:name="_Toc120612285"/>
      <w:bookmarkStart w:id="39146" w:name="_Toc120612712"/>
      <w:bookmarkStart w:id="39147" w:name="_Toc120613141"/>
      <w:bookmarkStart w:id="39148" w:name="_Toc120613571"/>
      <w:bookmarkStart w:id="39149" w:name="_Toc120614001"/>
      <w:bookmarkStart w:id="39150" w:name="_Toc120614444"/>
      <w:bookmarkStart w:id="39151" w:name="_Toc120614903"/>
      <w:bookmarkStart w:id="39152" w:name="_Toc120615378"/>
      <w:bookmarkStart w:id="39153" w:name="_Toc120622586"/>
      <w:bookmarkStart w:id="39154" w:name="_Toc120623092"/>
      <w:bookmarkStart w:id="39155" w:name="_Toc120623730"/>
      <w:bookmarkStart w:id="39156" w:name="_Toc120624267"/>
      <w:bookmarkStart w:id="39157" w:name="_Toc120624804"/>
      <w:bookmarkStart w:id="39158" w:name="_Toc120625341"/>
      <w:bookmarkStart w:id="39159" w:name="_Toc120625878"/>
      <w:bookmarkStart w:id="39160" w:name="_Toc120626425"/>
      <w:bookmarkStart w:id="39161" w:name="_Toc120626981"/>
      <w:bookmarkStart w:id="39162" w:name="_Toc120627546"/>
      <w:bookmarkStart w:id="39163" w:name="_Toc120628122"/>
      <w:bookmarkStart w:id="39164" w:name="_Toc120628707"/>
      <w:bookmarkStart w:id="39165" w:name="_Toc120629295"/>
      <w:bookmarkStart w:id="39166" w:name="_Toc120629915"/>
      <w:bookmarkStart w:id="39167" w:name="_Toc120631424"/>
      <w:bookmarkStart w:id="39168" w:name="_Toc120632075"/>
      <w:bookmarkStart w:id="39169" w:name="_Toc120632725"/>
      <w:bookmarkStart w:id="39170" w:name="_Toc120633375"/>
      <w:bookmarkStart w:id="39171" w:name="_Toc120634025"/>
      <w:bookmarkStart w:id="39172" w:name="_Toc120634676"/>
      <w:bookmarkStart w:id="39173" w:name="_Toc120635327"/>
      <w:bookmarkStart w:id="39174" w:name="_Toc121754451"/>
      <w:bookmarkStart w:id="39175" w:name="_Toc121755121"/>
      <w:bookmarkStart w:id="39176" w:name="_Toc129109070"/>
      <w:bookmarkStart w:id="39177" w:name="_Toc129109735"/>
      <w:bookmarkStart w:id="39178" w:name="_Toc129110423"/>
      <w:bookmarkStart w:id="39179" w:name="_Toc130389543"/>
      <w:bookmarkStart w:id="39180" w:name="_Toc130390616"/>
      <w:bookmarkStart w:id="39181" w:name="_Toc130391304"/>
      <w:bookmarkStart w:id="39182" w:name="_Toc131625068"/>
      <w:bookmarkStart w:id="39183" w:name="_Toc137476501"/>
      <w:bookmarkStart w:id="39184" w:name="_Toc138873156"/>
      <w:bookmarkStart w:id="39185" w:name="_Toc138874742"/>
      <w:bookmarkStart w:id="39186" w:name="_Toc145525341"/>
      <w:bookmarkStart w:id="39187" w:name="_Toc153560466"/>
      <w:bookmarkStart w:id="39188" w:name="_Toc161647766"/>
      <w:bookmarkStart w:id="39189" w:name="_Toc169533385"/>
      <w:bookmarkStart w:id="39190" w:name="_Toc171519988"/>
      <w:bookmarkStart w:id="39191" w:name="_Toc176539725"/>
      <w:bookmarkStart w:id="39192" w:name="_Toc192247037"/>
      <w:bookmarkStart w:id="39193" w:name="_Toc210482828"/>
      <w:r>
        <w:rPr>
          <w:lang w:val="en-US"/>
        </w:rPr>
        <w:t>11.3.6</w:t>
      </w:r>
      <w:r>
        <w:tab/>
      </w:r>
      <w:r>
        <w:rPr>
          <w:lang w:val="en-US"/>
        </w:rPr>
        <w:t>Performance requirements for multi-slot PUCCH format</w:t>
      </w:r>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p>
    <w:p w14:paraId="1D6B90CE" w14:textId="77777777" w:rsidR="008D72B2" w:rsidRDefault="008D72B2" w:rsidP="008D72B2">
      <w:pPr>
        <w:pStyle w:val="Heading4"/>
        <w:rPr>
          <w:lang w:val="en-US"/>
        </w:rPr>
      </w:pPr>
      <w:bookmarkStart w:id="39194" w:name="_Toc21103037"/>
      <w:bookmarkStart w:id="39195" w:name="_Toc29810886"/>
      <w:bookmarkStart w:id="39196" w:name="_Toc36636246"/>
      <w:bookmarkStart w:id="39197" w:name="_Toc37273192"/>
      <w:bookmarkStart w:id="39198" w:name="_Toc45886280"/>
      <w:bookmarkStart w:id="39199" w:name="_Toc53183343"/>
      <w:bookmarkStart w:id="39200" w:name="_Toc58916052"/>
      <w:bookmarkStart w:id="39201" w:name="_Toc58918233"/>
      <w:bookmarkStart w:id="39202" w:name="_Toc66694103"/>
      <w:bookmarkStart w:id="39203" w:name="_Toc74916088"/>
      <w:bookmarkStart w:id="39204" w:name="_Toc76114713"/>
      <w:bookmarkStart w:id="39205" w:name="_Toc76544599"/>
      <w:bookmarkStart w:id="39206" w:name="_Toc82536721"/>
      <w:bookmarkStart w:id="39207" w:name="_Toc89953014"/>
      <w:bookmarkStart w:id="39208" w:name="_Toc98766830"/>
      <w:bookmarkStart w:id="39209" w:name="_Toc99703193"/>
      <w:bookmarkStart w:id="39210" w:name="_Toc106206983"/>
      <w:bookmarkStart w:id="39211" w:name="_Toc115080985"/>
      <w:bookmarkStart w:id="39212" w:name="_Toc120545029"/>
      <w:bookmarkStart w:id="39213" w:name="_Toc120545384"/>
      <w:bookmarkStart w:id="39214" w:name="_Toc120546000"/>
      <w:bookmarkStart w:id="39215" w:name="_Toc120606904"/>
      <w:bookmarkStart w:id="39216" w:name="_Toc120607258"/>
      <w:bookmarkStart w:id="39217" w:name="_Toc120607615"/>
      <w:bookmarkStart w:id="39218" w:name="_Toc120607978"/>
      <w:bookmarkStart w:id="39219" w:name="_Toc120608343"/>
      <w:bookmarkStart w:id="39220" w:name="_Toc120608723"/>
      <w:bookmarkStart w:id="39221" w:name="_Toc120609103"/>
      <w:bookmarkStart w:id="39222" w:name="_Toc120609494"/>
      <w:bookmarkStart w:id="39223" w:name="_Toc120609885"/>
      <w:bookmarkStart w:id="39224" w:name="_Toc120610286"/>
      <w:bookmarkStart w:id="39225" w:name="_Toc120611039"/>
      <w:bookmarkStart w:id="39226" w:name="_Toc120611448"/>
      <w:bookmarkStart w:id="39227" w:name="_Toc120611866"/>
      <w:bookmarkStart w:id="39228" w:name="_Toc120612286"/>
      <w:bookmarkStart w:id="39229" w:name="_Toc120612713"/>
      <w:bookmarkStart w:id="39230" w:name="_Toc120613142"/>
      <w:bookmarkStart w:id="39231" w:name="_Toc120613572"/>
      <w:bookmarkStart w:id="39232" w:name="_Toc120614002"/>
      <w:bookmarkStart w:id="39233" w:name="_Toc120614445"/>
      <w:bookmarkStart w:id="39234" w:name="_Toc120614904"/>
      <w:bookmarkStart w:id="39235" w:name="_Toc120615379"/>
      <w:bookmarkStart w:id="39236" w:name="_Toc120622587"/>
      <w:bookmarkStart w:id="39237" w:name="_Toc120623093"/>
      <w:bookmarkStart w:id="39238" w:name="_Toc120623731"/>
      <w:bookmarkStart w:id="39239" w:name="_Toc120624268"/>
      <w:bookmarkStart w:id="39240" w:name="_Toc120624805"/>
      <w:bookmarkStart w:id="39241" w:name="_Toc120625342"/>
      <w:bookmarkStart w:id="39242" w:name="_Toc120625879"/>
      <w:bookmarkStart w:id="39243" w:name="_Toc120626426"/>
      <w:bookmarkStart w:id="39244" w:name="_Toc120626982"/>
      <w:bookmarkStart w:id="39245" w:name="_Toc120627547"/>
      <w:bookmarkStart w:id="39246" w:name="_Toc120628123"/>
      <w:bookmarkStart w:id="39247" w:name="_Toc120628708"/>
      <w:bookmarkStart w:id="39248" w:name="_Toc120629296"/>
      <w:bookmarkStart w:id="39249" w:name="_Toc120629916"/>
      <w:bookmarkStart w:id="39250" w:name="_Toc120631425"/>
      <w:bookmarkStart w:id="39251" w:name="_Toc120632076"/>
      <w:bookmarkStart w:id="39252" w:name="_Toc120632726"/>
      <w:bookmarkStart w:id="39253" w:name="_Toc120633376"/>
      <w:bookmarkStart w:id="39254" w:name="_Toc120634026"/>
      <w:bookmarkStart w:id="39255" w:name="_Toc120634677"/>
      <w:bookmarkStart w:id="39256" w:name="_Toc120635328"/>
      <w:bookmarkStart w:id="39257" w:name="_Toc121754452"/>
      <w:bookmarkStart w:id="39258" w:name="_Toc121755122"/>
      <w:bookmarkStart w:id="39259" w:name="_Toc129109071"/>
      <w:bookmarkStart w:id="39260" w:name="_Toc129109736"/>
      <w:bookmarkStart w:id="39261" w:name="_Toc129110424"/>
      <w:bookmarkStart w:id="39262" w:name="_Toc130389544"/>
      <w:bookmarkStart w:id="39263" w:name="_Toc130390617"/>
      <w:bookmarkStart w:id="39264" w:name="_Toc130391305"/>
      <w:bookmarkStart w:id="39265" w:name="_Toc131625069"/>
      <w:bookmarkStart w:id="39266" w:name="_Toc137476502"/>
      <w:bookmarkStart w:id="39267" w:name="_Toc138873157"/>
      <w:bookmarkStart w:id="39268" w:name="_Toc138874743"/>
      <w:bookmarkStart w:id="39269" w:name="_Toc145525342"/>
      <w:bookmarkStart w:id="39270" w:name="_Toc153560467"/>
      <w:bookmarkStart w:id="39271" w:name="_Toc161647767"/>
      <w:bookmarkStart w:id="39272" w:name="_Toc169533386"/>
      <w:bookmarkStart w:id="39273" w:name="_Toc171519989"/>
      <w:bookmarkStart w:id="39274" w:name="_Toc176539726"/>
      <w:bookmarkStart w:id="39275" w:name="_Toc192247038"/>
      <w:bookmarkStart w:id="39276" w:name="_Toc210482829"/>
      <w:r>
        <w:rPr>
          <w:lang w:val="en-US"/>
        </w:rPr>
        <w:t>11.3.6.1</w:t>
      </w:r>
      <w:r>
        <w:rPr>
          <w:lang w:val="en-US"/>
        </w:rPr>
        <w:tab/>
        <w:t>Performance requirements for multi-slot PUCCH format 1</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p>
    <w:p w14:paraId="429EE5AF" w14:textId="77777777" w:rsidR="008D72B2" w:rsidRDefault="008D72B2" w:rsidP="008D72B2">
      <w:pPr>
        <w:pStyle w:val="Heading5"/>
        <w:rPr>
          <w:lang w:val="en-US"/>
        </w:rPr>
      </w:pPr>
      <w:bookmarkStart w:id="39277" w:name="_Toc21103038"/>
      <w:bookmarkStart w:id="39278" w:name="_Toc29810887"/>
      <w:bookmarkStart w:id="39279" w:name="_Toc36636247"/>
      <w:bookmarkStart w:id="39280" w:name="_Toc37273193"/>
      <w:bookmarkStart w:id="39281" w:name="_Toc45886281"/>
      <w:bookmarkStart w:id="39282" w:name="_Toc53183344"/>
      <w:bookmarkStart w:id="39283" w:name="_Toc58916053"/>
      <w:bookmarkStart w:id="39284" w:name="_Toc58918234"/>
      <w:bookmarkStart w:id="39285" w:name="_Toc66694104"/>
      <w:bookmarkStart w:id="39286" w:name="_Toc74916089"/>
      <w:bookmarkStart w:id="39287" w:name="_Toc76114714"/>
      <w:bookmarkStart w:id="39288" w:name="_Toc76544600"/>
      <w:bookmarkStart w:id="39289" w:name="_Toc82536722"/>
      <w:bookmarkStart w:id="39290" w:name="_Toc89953015"/>
      <w:bookmarkStart w:id="39291" w:name="_Toc98766831"/>
      <w:bookmarkStart w:id="39292" w:name="_Toc99703194"/>
      <w:bookmarkStart w:id="39293" w:name="_Toc106206984"/>
      <w:bookmarkStart w:id="39294" w:name="_Toc115080986"/>
      <w:bookmarkStart w:id="39295" w:name="_Toc120545030"/>
      <w:bookmarkStart w:id="39296" w:name="_Toc120545385"/>
      <w:bookmarkStart w:id="39297" w:name="_Toc120546001"/>
      <w:bookmarkStart w:id="39298" w:name="_Toc120606905"/>
      <w:bookmarkStart w:id="39299" w:name="_Toc120607259"/>
      <w:bookmarkStart w:id="39300" w:name="_Toc120607616"/>
      <w:bookmarkStart w:id="39301" w:name="_Toc120607979"/>
      <w:bookmarkStart w:id="39302" w:name="_Toc120608344"/>
      <w:bookmarkStart w:id="39303" w:name="_Toc120608724"/>
      <w:bookmarkStart w:id="39304" w:name="_Toc120609104"/>
      <w:bookmarkStart w:id="39305" w:name="_Toc120609495"/>
      <w:bookmarkStart w:id="39306" w:name="_Toc120609886"/>
      <w:bookmarkStart w:id="39307" w:name="_Toc120610287"/>
      <w:bookmarkStart w:id="39308" w:name="_Toc120611040"/>
      <w:bookmarkStart w:id="39309" w:name="_Toc120611449"/>
      <w:bookmarkStart w:id="39310" w:name="_Toc120611867"/>
      <w:bookmarkStart w:id="39311" w:name="_Toc120612287"/>
      <w:bookmarkStart w:id="39312" w:name="_Toc120612714"/>
      <w:bookmarkStart w:id="39313" w:name="_Toc120613143"/>
      <w:bookmarkStart w:id="39314" w:name="_Toc120613573"/>
      <w:bookmarkStart w:id="39315" w:name="_Toc120614003"/>
      <w:bookmarkStart w:id="39316" w:name="_Toc120614446"/>
      <w:bookmarkStart w:id="39317" w:name="_Toc120614905"/>
      <w:bookmarkStart w:id="39318" w:name="_Toc120615380"/>
      <w:bookmarkStart w:id="39319" w:name="_Toc120622588"/>
      <w:bookmarkStart w:id="39320" w:name="_Toc120623094"/>
      <w:bookmarkStart w:id="39321" w:name="_Toc120623732"/>
      <w:bookmarkStart w:id="39322" w:name="_Toc120624269"/>
      <w:bookmarkStart w:id="39323" w:name="_Toc120624806"/>
      <w:bookmarkStart w:id="39324" w:name="_Toc120625343"/>
      <w:bookmarkStart w:id="39325" w:name="_Toc120625880"/>
      <w:bookmarkStart w:id="39326" w:name="_Toc120626427"/>
      <w:bookmarkStart w:id="39327" w:name="_Toc120626983"/>
      <w:bookmarkStart w:id="39328" w:name="_Toc120627548"/>
      <w:bookmarkStart w:id="39329" w:name="_Toc120628124"/>
      <w:bookmarkStart w:id="39330" w:name="_Toc120628709"/>
      <w:bookmarkStart w:id="39331" w:name="_Toc120629297"/>
      <w:bookmarkStart w:id="39332" w:name="_Toc120629917"/>
      <w:bookmarkStart w:id="39333" w:name="_Toc120631426"/>
      <w:bookmarkStart w:id="39334" w:name="_Toc120632077"/>
      <w:bookmarkStart w:id="39335" w:name="_Toc120632727"/>
      <w:bookmarkStart w:id="39336" w:name="_Toc120633377"/>
      <w:bookmarkStart w:id="39337" w:name="_Toc120634027"/>
      <w:bookmarkStart w:id="39338" w:name="_Toc120634678"/>
      <w:bookmarkStart w:id="39339" w:name="_Toc120635329"/>
      <w:bookmarkStart w:id="39340" w:name="_Toc121754453"/>
      <w:bookmarkStart w:id="39341" w:name="_Toc121755123"/>
      <w:bookmarkStart w:id="39342" w:name="_Toc129109072"/>
      <w:bookmarkStart w:id="39343" w:name="_Toc129109737"/>
      <w:bookmarkStart w:id="39344" w:name="_Toc129110425"/>
      <w:bookmarkStart w:id="39345" w:name="_Toc130389545"/>
      <w:bookmarkStart w:id="39346" w:name="_Toc130390618"/>
      <w:bookmarkStart w:id="39347" w:name="_Toc130391306"/>
      <w:bookmarkStart w:id="39348" w:name="_Toc131625070"/>
      <w:bookmarkStart w:id="39349" w:name="_Toc137476503"/>
      <w:bookmarkStart w:id="39350" w:name="_Toc138873158"/>
      <w:bookmarkStart w:id="39351" w:name="_Toc138874744"/>
      <w:bookmarkStart w:id="39352" w:name="_Toc145525343"/>
      <w:bookmarkStart w:id="39353" w:name="_Toc153560468"/>
      <w:bookmarkStart w:id="39354" w:name="_Toc161647768"/>
      <w:bookmarkStart w:id="39355" w:name="_Toc169533387"/>
      <w:bookmarkStart w:id="39356" w:name="_Toc171519990"/>
      <w:bookmarkStart w:id="39357" w:name="_Toc176539727"/>
      <w:bookmarkStart w:id="39358" w:name="_Toc192247039"/>
      <w:bookmarkStart w:id="39359" w:name="_Toc210482830"/>
      <w:r>
        <w:rPr>
          <w:lang w:val="en-US"/>
        </w:rPr>
        <w:t>11.3.6.1.1</w:t>
      </w:r>
      <w:r>
        <w:rPr>
          <w:lang w:val="en-US"/>
        </w:rPr>
        <w:tab/>
        <w:t>NACK to ACK detection</w:t>
      </w:r>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p>
    <w:p w14:paraId="64DE42EA" w14:textId="77777777" w:rsidR="008D72B2" w:rsidRPr="00736F0D" w:rsidRDefault="008D72B2" w:rsidP="003267B6">
      <w:pPr>
        <w:pStyle w:val="Heading6"/>
        <w:rPr>
          <w:lang w:eastAsia="zh-CN"/>
        </w:rPr>
      </w:pPr>
      <w:bookmarkStart w:id="39360" w:name="_Toc21103039"/>
      <w:bookmarkStart w:id="39361" w:name="_Toc29810888"/>
      <w:bookmarkStart w:id="39362" w:name="_Toc36636248"/>
      <w:bookmarkStart w:id="39363" w:name="_Toc37273194"/>
      <w:bookmarkStart w:id="39364" w:name="_Toc45886282"/>
      <w:bookmarkStart w:id="39365" w:name="_Toc120631427"/>
      <w:bookmarkStart w:id="39366" w:name="_Toc120632078"/>
      <w:bookmarkStart w:id="39367" w:name="_Toc120632728"/>
      <w:bookmarkStart w:id="39368" w:name="_Toc120633378"/>
      <w:bookmarkStart w:id="39369" w:name="_Toc120634028"/>
      <w:bookmarkStart w:id="39370" w:name="_Toc120634679"/>
      <w:bookmarkStart w:id="39371" w:name="_Toc120635330"/>
      <w:bookmarkStart w:id="39372" w:name="_Toc121754454"/>
      <w:bookmarkStart w:id="39373" w:name="_Toc121755124"/>
      <w:bookmarkStart w:id="39374" w:name="_Toc129109073"/>
      <w:bookmarkStart w:id="39375" w:name="_Toc129109738"/>
      <w:bookmarkStart w:id="39376" w:name="_Toc129110426"/>
      <w:bookmarkStart w:id="39377" w:name="_Toc130389546"/>
      <w:bookmarkStart w:id="39378" w:name="_Toc130390619"/>
      <w:bookmarkStart w:id="39379" w:name="_Toc130391307"/>
      <w:bookmarkStart w:id="39380" w:name="_Toc131625071"/>
      <w:bookmarkStart w:id="39381" w:name="_Toc137476504"/>
      <w:bookmarkStart w:id="39382" w:name="_Toc138873159"/>
      <w:bookmarkStart w:id="39383" w:name="_Toc138874745"/>
      <w:bookmarkStart w:id="39384" w:name="_Toc145525344"/>
      <w:bookmarkStart w:id="39385" w:name="_Toc153560469"/>
      <w:bookmarkStart w:id="39386" w:name="_Toc161647769"/>
      <w:bookmarkStart w:id="39387" w:name="_Toc169533388"/>
      <w:bookmarkStart w:id="39388" w:name="_Toc171519991"/>
      <w:bookmarkStart w:id="39389" w:name="_Toc176539728"/>
      <w:bookmarkStart w:id="39390" w:name="_Toc192247040"/>
      <w:bookmarkStart w:id="39391" w:name="_Toc210482831"/>
      <w:r w:rsidRPr="00736F0D">
        <w:rPr>
          <w:lang w:val="en-US"/>
        </w:rPr>
        <w:t>11.3.6.1.1.1</w:t>
      </w:r>
      <w:r w:rsidRPr="00736F0D">
        <w:rPr>
          <w:lang w:val="en-US"/>
        </w:rPr>
        <w:tab/>
        <w:t>Definition and applicability</w:t>
      </w:r>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93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393" w:name="_Toc29810889"/>
      <w:bookmarkStart w:id="39394" w:name="_Toc36636249"/>
      <w:bookmarkStart w:id="39395" w:name="_Toc37273195"/>
      <w:bookmarkStart w:id="39396" w:name="_Toc45886283"/>
      <w:bookmarkStart w:id="39397" w:name="_Toc120631428"/>
      <w:bookmarkStart w:id="39398" w:name="_Toc120632079"/>
      <w:bookmarkStart w:id="39399" w:name="_Toc120632729"/>
      <w:bookmarkStart w:id="39400" w:name="_Toc120633379"/>
      <w:bookmarkStart w:id="39401" w:name="_Toc120634029"/>
      <w:bookmarkStart w:id="39402" w:name="_Toc120634680"/>
      <w:bookmarkStart w:id="39403" w:name="_Toc120635331"/>
      <w:bookmarkStart w:id="39404" w:name="_Toc121754455"/>
      <w:bookmarkStart w:id="39405" w:name="_Toc121755125"/>
      <w:bookmarkStart w:id="39406" w:name="_Toc129109074"/>
      <w:bookmarkStart w:id="39407" w:name="_Toc129109739"/>
      <w:bookmarkStart w:id="39408" w:name="_Toc129110427"/>
      <w:bookmarkStart w:id="39409" w:name="_Toc130389547"/>
      <w:bookmarkStart w:id="39410" w:name="_Toc130390620"/>
      <w:bookmarkStart w:id="39411" w:name="_Toc130391308"/>
      <w:bookmarkStart w:id="39412" w:name="_Toc131625072"/>
      <w:bookmarkStart w:id="39413" w:name="_Toc137476505"/>
      <w:bookmarkStart w:id="39414" w:name="_Toc138873160"/>
      <w:bookmarkStart w:id="39415" w:name="_Toc138874746"/>
      <w:bookmarkStart w:id="39416" w:name="_Toc145525345"/>
      <w:bookmarkStart w:id="39417" w:name="_Toc153560470"/>
      <w:bookmarkStart w:id="39418" w:name="_Toc161647770"/>
      <w:bookmarkStart w:id="39419" w:name="_Toc169533389"/>
      <w:bookmarkStart w:id="39420" w:name="_Toc171519992"/>
      <w:bookmarkStart w:id="39421" w:name="_Toc176539729"/>
      <w:bookmarkStart w:id="39422" w:name="_Toc192247041"/>
      <w:bookmarkStart w:id="39423" w:name="_Toc210482832"/>
      <w:r w:rsidRPr="00736F0D">
        <w:rPr>
          <w:lang w:eastAsia="zh-CN"/>
        </w:rPr>
        <w:t>11.3.6.1.1.2</w:t>
      </w:r>
      <w:r w:rsidRPr="00736F0D">
        <w:rPr>
          <w:lang w:eastAsia="zh-CN"/>
        </w:rPr>
        <w:tab/>
        <w:t>Minimum Requirement</w:t>
      </w:r>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p>
    <w:p w14:paraId="0290D383" w14:textId="3C99A365" w:rsidR="008D72B2" w:rsidRDefault="008D72B2" w:rsidP="008D72B2">
      <w:pPr>
        <w:rPr>
          <w:lang w:eastAsia="zh-CN"/>
        </w:rPr>
      </w:pPr>
      <w:bookmarkStart w:id="3942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25" w:name="_Toc29810890"/>
      <w:bookmarkStart w:id="39426" w:name="_Toc36636250"/>
      <w:bookmarkStart w:id="39427" w:name="_Toc37273196"/>
      <w:bookmarkStart w:id="39428" w:name="_Toc45886284"/>
      <w:bookmarkStart w:id="39429" w:name="_Toc120631429"/>
      <w:bookmarkStart w:id="39430" w:name="_Toc120632080"/>
      <w:bookmarkStart w:id="39431" w:name="_Toc120632730"/>
      <w:bookmarkStart w:id="39432" w:name="_Toc120633380"/>
      <w:bookmarkStart w:id="39433" w:name="_Toc120634030"/>
      <w:bookmarkStart w:id="39434" w:name="_Toc120634681"/>
      <w:bookmarkStart w:id="39435" w:name="_Toc120635332"/>
      <w:bookmarkStart w:id="39436" w:name="_Toc121754456"/>
      <w:bookmarkStart w:id="39437" w:name="_Toc121755126"/>
      <w:bookmarkStart w:id="39438" w:name="_Toc129109075"/>
      <w:bookmarkStart w:id="39439" w:name="_Toc129109740"/>
      <w:bookmarkStart w:id="39440" w:name="_Toc129110428"/>
      <w:bookmarkStart w:id="39441" w:name="_Toc130389548"/>
      <w:bookmarkStart w:id="39442" w:name="_Toc130390621"/>
      <w:bookmarkStart w:id="39443" w:name="_Toc130391309"/>
      <w:bookmarkStart w:id="39444" w:name="_Toc131625073"/>
      <w:bookmarkStart w:id="39445" w:name="_Toc137476506"/>
      <w:bookmarkStart w:id="39446" w:name="_Toc138873161"/>
      <w:bookmarkStart w:id="39447" w:name="_Toc138874747"/>
      <w:bookmarkStart w:id="39448" w:name="_Toc145525346"/>
      <w:bookmarkStart w:id="39449" w:name="_Toc153560471"/>
      <w:bookmarkStart w:id="39450" w:name="_Toc161647771"/>
      <w:bookmarkStart w:id="39451" w:name="_Toc169533390"/>
      <w:bookmarkStart w:id="39452" w:name="_Toc171519993"/>
      <w:bookmarkStart w:id="39453" w:name="_Toc176539730"/>
      <w:bookmarkStart w:id="39454" w:name="_Toc192247042"/>
      <w:bookmarkStart w:id="39455" w:name="_Toc210482833"/>
      <w:r w:rsidRPr="00736F0D">
        <w:rPr>
          <w:lang w:val="en-US"/>
        </w:rPr>
        <w:t>11.3.6.1.1.3</w:t>
      </w:r>
      <w:r w:rsidRPr="00736F0D">
        <w:rPr>
          <w:lang w:val="en-US"/>
        </w:rPr>
        <w:tab/>
        <w:t>Test purpose</w:t>
      </w:r>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56" w:name="_Toc21103042"/>
      <w:bookmarkStart w:id="39457" w:name="_Toc29810891"/>
      <w:bookmarkStart w:id="39458" w:name="_Toc36636251"/>
      <w:bookmarkStart w:id="39459" w:name="_Toc37273197"/>
      <w:bookmarkStart w:id="39460" w:name="_Toc45886285"/>
      <w:bookmarkStart w:id="39461" w:name="_Toc120631430"/>
      <w:bookmarkStart w:id="39462" w:name="_Toc120632081"/>
      <w:bookmarkStart w:id="39463" w:name="_Toc120632731"/>
      <w:bookmarkStart w:id="39464" w:name="_Toc120633381"/>
      <w:bookmarkStart w:id="39465" w:name="_Toc120634031"/>
      <w:bookmarkStart w:id="39466" w:name="_Toc120634682"/>
      <w:bookmarkStart w:id="39467" w:name="_Toc120635333"/>
      <w:bookmarkStart w:id="39468" w:name="_Toc121754457"/>
      <w:bookmarkStart w:id="39469" w:name="_Toc121755127"/>
      <w:bookmarkStart w:id="39470" w:name="_Toc129109076"/>
      <w:bookmarkStart w:id="39471" w:name="_Toc129109741"/>
      <w:bookmarkStart w:id="39472" w:name="_Toc129110429"/>
      <w:bookmarkStart w:id="39473" w:name="_Toc130389549"/>
      <w:bookmarkStart w:id="39474" w:name="_Toc130390622"/>
      <w:bookmarkStart w:id="39475" w:name="_Toc130391310"/>
      <w:bookmarkStart w:id="39476" w:name="_Toc131625074"/>
      <w:bookmarkStart w:id="39477" w:name="_Toc137476507"/>
      <w:bookmarkStart w:id="39478" w:name="_Toc138873162"/>
      <w:bookmarkStart w:id="39479" w:name="_Toc138874748"/>
      <w:bookmarkStart w:id="39480" w:name="_Toc145525347"/>
      <w:bookmarkStart w:id="39481" w:name="_Toc153560472"/>
      <w:bookmarkStart w:id="39482" w:name="_Toc161647772"/>
      <w:bookmarkStart w:id="39483" w:name="_Toc169533391"/>
      <w:bookmarkStart w:id="39484" w:name="_Toc171519994"/>
      <w:bookmarkStart w:id="39485" w:name="_Toc176539731"/>
      <w:bookmarkStart w:id="39486" w:name="_Toc192247043"/>
      <w:bookmarkStart w:id="39487" w:name="_Toc210482834"/>
      <w:r>
        <w:rPr>
          <w:lang w:val="en-US"/>
        </w:rPr>
        <w:t>11.3.6.1.1.4</w:t>
      </w:r>
      <w:r>
        <w:rPr>
          <w:lang w:val="en-US"/>
        </w:rPr>
        <w:tab/>
        <w:t>Method of test</w:t>
      </w:r>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p>
    <w:p w14:paraId="0F1D2084" w14:textId="77777777" w:rsidR="008D72B2" w:rsidRPr="00F15CE0" w:rsidRDefault="008D72B2" w:rsidP="003267B6">
      <w:pPr>
        <w:pStyle w:val="Heading7"/>
        <w:rPr>
          <w:lang w:val="en-US" w:eastAsia="zh-CN"/>
        </w:rPr>
      </w:pPr>
      <w:bookmarkStart w:id="39488" w:name="_Toc21103043"/>
      <w:bookmarkStart w:id="39489" w:name="_Toc29810892"/>
      <w:bookmarkStart w:id="39490" w:name="_Toc36636252"/>
      <w:bookmarkStart w:id="39491" w:name="_Toc37273198"/>
      <w:bookmarkStart w:id="39492" w:name="_Toc45886286"/>
      <w:bookmarkStart w:id="39493" w:name="_Toc120631431"/>
      <w:bookmarkStart w:id="39494" w:name="_Toc120632082"/>
      <w:bookmarkStart w:id="39495" w:name="_Toc120632732"/>
      <w:bookmarkStart w:id="39496" w:name="_Toc120633382"/>
      <w:bookmarkStart w:id="39497" w:name="_Toc120634032"/>
      <w:bookmarkStart w:id="39498" w:name="_Toc120634683"/>
      <w:bookmarkStart w:id="39499" w:name="_Toc120635334"/>
      <w:bookmarkStart w:id="39500" w:name="_Toc121754458"/>
      <w:bookmarkStart w:id="39501" w:name="_Toc121755128"/>
      <w:bookmarkStart w:id="39502" w:name="_Toc129109077"/>
      <w:bookmarkStart w:id="39503" w:name="_Toc129109742"/>
      <w:bookmarkStart w:id="39504" w:name="_Toc129110430"/>
      <w:bookmarkStart w:id="39505" w:name="_Toc130389550"/>
      <w:bookmarkStart w:id="39506" w:name="_Toc130390623"/>
      <w:bookmarkStart w:id="39507" w:name="_Toc130391311"/>
      <w:bookmarkStart w:id="39508" w:name="_Toc131625075"/>
      <w:bookmarkStart w:id="39509" w:name="_Toc137476508"/>
      <w:bookmarkStart w:id="39510" w:name="_Toc138873163"/>
      <w:bookmarkStart w:id="39511" w:name="_Toc138874749"/>
      <w:bookmarkStart w:id="39512" w:name="_Toc145525348"/>
      <w:bookmarkStart w:id="39513" w:name="_Toc153560473"/>
      <w:bookmarkStart w:id="39514" w:name="_Toc161647773"/>
      <w:bookmarkStart w:id="39515" w:name="_Toc169533392"/>
      <w:bookmarkStart w:id="39516" w:name="_Toc171519995"/>
      <w:bookmarkStart w:id="39517" w:name="_Toc176539732"/>
      <w:bookmarkStart w:id="39518" w:name="_Toc192247044"/>
      <w:bookmarkStart w:id="39519" w:name="_Toc210482835"/>
      <w:r w:rsidRPr="00F15CE0">
        <w:rPr>
          <w:lang w:val="en-US"/>
        </w:rPr>
        <w:t>11.3.6.1.1</w:t>
      </w:r>
      <w:r w:rsidRPr="00F15CE0">
        <w:rPr>
          <w:lang w:val="en-US" w:eastAsia="zh-CN"/>
        </w:rPr>
        <w:t>.4.1</w:t>
      </w:r>
      <w:r w:rsidRPr="00F15CE0">
        <w:rPr>
          <w:lang w:val="en-US" w:eastAsia="zh-CN"/>
        </w:rPr>
        <w:tab/>
        <w:t>Initial conditions</w:t>
      </w:r>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20" w:name="_Toc21103044"/>
      <w:bookmarkStart w:id="39521" w:name="_Toc29810893"/>
      <w:bookmarkStart w:id="39522" w:name="_Toc36636253"/>
      <w:bookmarkStart w:id="39523" w:name="_Toc37273199"/>
      <w:bookmarkStart w:id="39524" w:name="_Toc45886287"/>
      <w:bookmarkStart w:id="39525" w:name="_Toc120631432"/>
      <w:bookmarkStart w:id="39526" w:name="_Toc120632083"/>
      <w:bookmarkStart w:id="39527" w:name="_Toc120632733"/>
      <w:bookmarkStart w:id="39528" w:name="_Toc120633383"/>
      <w:bookmarkStart w:id="39529" w:name="_Toc120634033"/>
      <w:bookmarkStart w:id="39530" w:name="_Toc120634684"/>
      <w:bookmarkStart w:id="39531" w:name="_Toc120635335"/>
      <w:bookmarkStart w:id="39532" w:name="_Toc121754459"/>
      <w:bookmarkStart w:id="39533" w:name="_Toc121755129"/>
      <w:bookmarkStart w:id="39534" w:name="_Toc129109078"/>
      <w:bookmarkStart w:id="39535" w:name="_Toc129109743"/>
      <w:bookmarkStart w:id="39536" w:name="_Toc129110431"/>
      <w:bookmarkStart w:id="39537" w:name="_Toc130389551"/>
      <w:bookmarkStart w:id="39538" w:name="_Toc130390624"/>
      <w:bookmarkStart w:id="39539" w:name="_Toc130391312"/>
      <w:bookmarkStart w:id="39540" w:name="_Toc131625076"/>
      <w:bookmarkStart w:id="39541" w:name="_Toc137476509"/>
      <w:bookmarkStart w:id="39542" w:name="_Toc138873164"/>
      <w:bookmarkStart w:id="39543" w:name="_Toc138874750"/>
      <w:bookmarkStart w:id="39544" w:name="_Toc145525349"/>
      <w:bookmarkStart w:id="39545" w:name="_Toc153560474"/>
      <w:bookmarkStart w:id="39546" w:name="_Toc161647774"/>
      <w:bookmarkStart w:id="39547" w:name="_Toc169533393"/>
      <w:bookmarkStart w:id="39548" w:name="_Toc171519996"/>
      <w:bookmarkStart w:id="39549" w:name="_Toc176539733"/>
      <w:bookmarkStart w:id="39550" w:name="_Toc192247045"/>
      <w:bookmarkStart w:id="39551" w:name="_Toc210482836"/>
      <w:r w:rsidRPr="00F15CE0">
        <w:rPr>
          <w:lang w:val="en-US"/>
        </w:rPr>
        <w:t>11.3.6.1.1</w:t>
      </w:r>
      <w:r w:rsidRPr="00F15CE0">
        <w:rPr>
          <w:lang w:val="en-US" w:eastAsia="zh-CN"/>
        </w:rPr>
        <w:t>.4.2</w:t>
      </w:r>
      <w:r w:rsidRPr="00F15CE0">
        <w:rPr>
          <w:lang w:val="en-US" w:eastAsia="zh-CN"/>
        </w:rPr>
        <w:tab/>
        <w:t>Procedure</w:t>
      </w:r>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52" w:name="_Toc21103045"/>
      <w:bookmarkStart w:id="39553" w:name="_Toc29810894"/>
      <w:bookmarkStart w:id="39554" w:name="_Toc36636254"/>
      <w:bookmarkStart w:id="39555" w:name="_Toc37273200"/>
      <w:bookmarkStart w:id="39556" w:name="_Toc45886288"/>
      <w:bookmarkStart w:id="39557" w:name="_Toc120631433"/>
      <w:bookmarkStart w:id="39558" w:name="_Toc120632084"/>
      <w:bookmarkStart w:id="39559" w:name="_Toc120632734"/>
      <w:bookmarkStart w:id="39560" w:name="_Toc120633384"/>
      <w:bookmarkStart w:id="39561" w:name="_Toc120634034"/>
      <w:bookmarkStart w:id="39562" w:name="_Toc120634685"/>
      <w:bookmarkStart w:id="39563" w:name="_Toc120635336"/>
      <w:bookmarkStart w:id="39564" w:name="_Toc121754460"/>
      <w:bookmarkStart w:id="39565" w:name="_Toc121755130"/>
      <w:bookmarkStart w:id="39566" w:name="_Toc129109079"/>
      <w:bookmarkStart w:id="39567" w:name="_Toc129109744"/>
      <w:bookmarkStart w:id="39568" w:name="_Toc129110432"/>
      <w:bookmarkStart w:id="39569" w:name="_Toc130389552"/>
      <w:bookmarkStart w:id="39570" w:name="_Toc130390625"/>
      <w:bookmarkStart w:id="39571" w:name="_Toc130391313"/>
      <w:bookmarkStart w:id="39572" w:name="_Toc131625077"/>
      <w:bookmarkStart w:id="39573" w:name="_Toc137476510"/>
      <w:bookmarkStart w:id="39574" w:name="_Toc138873165"/>
      <w:bookmarkStart w:id="39575" w:name="_Toc138874751"/>
      <w:bookmarkStart w:id="39576" w:name="_Toc145525350"/>
      <w:bookmarkStart w:id="39577" w:name="_Toc153560475"/>
      <w:bookmarkStart w:id="39578" w:name="_Toc161647775"/>
      <w:bookmarkStart w:id="39579" w:name="_Toc169533394"/>
      <w:bookmarkStart w:id="39580" w:name="_Toc171519997"/>
      <w:bookmarkStart w:id="39581" w:name="_Toc176539734"/>
      <w:bookmarkStart w:id="39582" w:name="_Toc192247046"/>
      <w:bookmarkStart w:id="39583" w:name="_Toc210482837"/>
      <w:r>
        <w:rPr>
          <w:lang w:val="en-US"/>
        </w:rPr>
        <w:t>11.3.6.1.1.5</w:t>
      </w:r>
      <w:r>
        <w:rPr>
          <w:lang w:val="en-US"/>
        </w:rPr>
        <w:tab/>
        <w:t>Test Requirement</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p>
    <w:p w14:paraId="770AADA3" w14:textId="4E88CE3D" w:rsidR="008D72B2" w:rsidRDefault="008D72B2" w:rsidP="008D72B2">
      <w:pPr>
        <w:pStyle w:val="H6"/>
        <w:rPr>
          <w:lang w:val="en-US"/>
        </w:rPr>
      </w:pPr>
      <w:bookmarkStart w:id="39584" w:name="_Toc21103046"/>
      <w:bookmarkStart w:id="39585" w:name="_Toc29810895"/>
      <w:bookmarkStart w:id="39586" w:name="_Toc36636255"/>
      <w:bookmarkStart w:id="39587" w:name="_Toc37273201"/>
      <w:bookmarkStart w:id="3958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84"/>
      <w:bookmarkEnd w:id="39585"/>
      <w:bookmarkEnd w:id="39586"/>
      <w:bookmarkEnd w:id="39587"/>
      <w:bookmarkEnd w:id="3958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589" w:name="_Toc21103048"/>
      <w:bookmarkStart w:id="39590" w:name="_Toc29810897"/>
      <w:bookmarkStart w:id="39591" w:name="_Toc36636257"/>
      <w:bookmarkStart w:id="39592" w:name="_Toc37273203"/>
      <w:bookmarkStart w:id="39593" w:name="_Toc45886291"/>
      <w:bookmarkStart w:id="39594" w:name="_Toc53183345"/>
      <w:bookmarkStart w:id="39595" w:name="_Toc58916054"/>
      <w:bookmarkStart w:id="39596" w:name="_Toc58918235"/>
      <w:bookmarkStart w:id="39597" w:name="_Toc66694105"/>
      <w:bookmarkStart w:id="39598" w:name="_Toc74916090"/>
      <w:bookmarkStart w:id="39599" w:name="_Toc76114715"/>
      <w:bookmarkStart w:id="39600" w:name="_Toc76544601"/>
      <w:bookmarkStart w:id="39601" w:name="_Toc82536723"/>
      <w:bookmarkStart w:id="39602" w:name="_Toc89953016"/>
      <w:bookmarkStart w:id="39603" w:name="_Toc98766832"/>
      <w:bookmarkStart w:id="39604" w:name="_Toc99703195"/>
      <w:bookmarkStart w:id="39605" w:name="_Toc106206985"/>
      <w:bookmarkStart w:id="39606" w:name="_Toc115080987"/>
      <w:bookmarkStart w:id="39607" w:name="_Toc120545031"/>
      <w:bookmarkStart w:id="39608" w:name="_Toc120545386"/>
      <w:bookmarkStart w:id="39609" w:name="_Toc120546002"/>
      <w:bookmarkStart w:id="39610" w:name="_Toc120606906"/>
      <w:bookmarkStart w:id="39611" w:name="_Toc120607260"/>
      <w:bookmarkStart w:id="39612" w:name="_Toc120607617"/>
      <w:bookmarkStart w:id="39613" w:name="_Toc120607980"/>
      <w:bookmarkStart w:id="39614" w:name="_Toc120608345"/>
      <w:bookmarkStart w:id="39615" w:name="_Toc120608725"/>
      <w:bookmarkStart w:id="39616" w:name="_Toc120609105"/>
      <w:bookmarkStart w:id="39617" w:name="_Toc120609496"/>
      <w:bookmarkStart w:id="39618" w:name="_Toc120609887"/>
      <w:bookmarkStart w:id="39619" w:name="_Toc120610288"/>
      <w:bookmarkStart w:id="39620" w:name="_Toc120611041"/>
      <w:bookmarkStart w:id="39621" w:name="_Toc120611450"/>
      <w:bookmarkStart w:id="39622" w:name="_Toc120611868"/>
      <w:bookmarkStart w:id="39623" w:name="_Toc120612288"/>
      <w:bookmarkStart w:id="39624" w:name="_Toc120612715"/>
      <w:bookmarkStart w:id="39625" w:name="_Toc120613144"/>
      <w:bookmarkStart w:id="39626" w:name="_Toc120613574"/>
      <w:bookmarkStart w:id="39627" w:name="_Toc120614004"/>
      <w:bookmarkStart w:id="39628" w:name="_Toc120614447"/>
      <w:bookmarkStart w:id="39629" w:name="_Toc120614906"/>
      <w:bookmarkStart w:id="39630" w:name="_Toc120615381"/>
      <w:bookmarkStart w:id="39631" w:name="_Toc120622589"/>
      <w:bookmarkStart w:id="39632" w:name="_Toc120623095"/>
      <w:bookmarkStart w:id="39633" w:name="_Toc120623733"/>
      <w:bookmarkStart w:id="39634" w:name="_Toc120624270"/>
      <w:bookmarkStart w:id="39635" w:name="_Toc120624807"/>
      <w:bookmarkStart w:id="39636" w:name="_Toc120625344"/>
      <w:bookmarkStart w:id="39637" w:name="_Toc120625881"/>
      <w:bookmarkStart w:id="39638" w:name="_Toc120626428"/>
      <w:bookmarkStart w:id="39639" w:name="_Toc120626984"/>
      <w:bookmarkStart w:id="39640" w:name="_Toc120627549"/>
      <w:bookmarkStart w:id="39641" w:name="_Toc120628125"/>
      <w:bookmarkStart w:id="39642" w:name="_Toc120628710"/>
      <w:bookmarkStart w:id="39643" w:name="_Toc120629298"/>
      <w:bookmarkStart w:id="39644" w:name="_Toc120629918"/>
      <w:bookmarkStart w:id="39645" w:name="_Toc120631434"/>
      <w:bookmarkStart w:id="39646" w:name="_Toc120632085"/>
      <w:bookmarkStart w:id="39647" w:name="_Toc120632735"/>
      <w:bookmarkStart w:id="39648" w:name="_Toc120633385"/>
      <w:bookmarkStart w:id="39649" w:name="_Toc120634035"/>
      <w:bookmarkStart w:id="39650" w:name="_Toc120634686"/>
      <w:bookmarkStart w:id="39651" w:name="_Toc120635337"/>
      <w:bookmarkStart w:id="39652" w:name="_Toc121754461"/>
      <w:bookmarkStart w:id="39653" w:name="_Toc121755131"/>
      <w:bookmarkStart w:id="39654" w:name="_Toc129109080"/>
      <w:bookmarkStart w:id="39655" w:name="_Toc129109745"/>
      <w:bookmarkStart w:id="39656" w:name="_Toc129110433"/>
      <w:bookmarkStart w:id="39657" w:name="_Toc130389553"/>
      <w:bookmarkStart w:id="39658" w:name="_Toc130390626"/>
      <w:bookmarkStart w:id="39659" w:name="_Toc130391314"/>
      <w:bookmarkStart w:id="39660" w:name="_Toc131625078"/>
      <w:bookmarkStart w:id="39661" w:name="_Toc137476511"/>
      <w:bookmarkStart w:id="39662" w:name="_Toc138873166"/>
      <w:bookmarkStart w:id="39663" w:name="_Toc138874752"/>
      <w:bookmarkStart w:id="39664" w:name="_Toc145525351"/>
      <w:bookmarkStart w:id="39665" w:name="_Toc153560476"/>
      <w:bookmarkStart w:id="39666" w:name="_Toc161647776"/>
      <w:bookmarkStart w:id="39667" w:name="_Toc169533395"/>
      <w:bookmarkStart w:id="39668" w:name="_Toc171519998"/>
      <w:bookmarkStart w:id="39669" w:name="_Toc176539735"/>
      <w:bookmarkStart w:id="39670" w:name="_Toc192247047"/>
      <w:bookmarkStart w:id="39671" w:name="_Toc210482838"/>
      <w:r>
        <w:rPr>
          <w:lang w:eastAsia="zh-CN"/>
        </w:rPr>
        <w:t>11.3.6.1.2</w:t>
      </w:r>
      <w:r>
        <w:rPr>
          <w:lang w:eastAsia="zh-CN"/>
        </w:rPr>
        <w:tab/>
        <w:t>ACK missed detection</w:t>
      </w:r>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p>
    <w:p w14:paraId="5AB9E6BA" w14:textId="77777777" w:rsidR="008D72B2" w:rsidRPr="00736F0D" w:rsidRDefault="008D72B2" w:rsidP="003267B6">
      <w:pPr>
        <w:pStyle w:val="Heading6"/>
        <w:rPr>
          <w:lang w:eastAsia="zh-CN"/>
        </w:rPr>
      </w:pPr>
      <w:bookmarkStart w:id="39672" w:name="_Toc21103049"/>
      <w:bookmarkStart w:id="39673" w:name="_Toc29810898"/>
      <w:bookmarkStart w:id="39674" w:name="_Toc36636258"/>
      <w:bookmarkStart w:id="39675" w:name="_Toc37273204"/>
      <w:bookmarkStart w:id="39676" w:name="_Toc45886292"/>
      <w:bookmarkStart w:id="39677" w:name="_Toc120631435"/>
      <w:bookmarkStart w:id="39678" w:name="_Toc120632086"/>
      <w:bookmarkStart w:id="39679" w:name="_Toc120632736"/>
      <w:bookmarkStart w:id="39680" w:name="_Toc120633386"/>
      <w:bookmarkStart w:id="39681" w:name="_Toc120634036"/>
      <w:bookmarkStart w:id="39682" w:name="_Toc120634687"/>
      <w:bookmarkStart w:id="39683" w:name="_Toc120635338"/>
      <w:bookmarkStart w:id="39684" w:name="_Toc121754462"/>
      <w:bookmarkStart w:id="39685" w:name="_Toc121755132"/>
      <w:bookmarkStart w:id="39686" w:name="_Toc129109081"/>
      <w:bookmarkStart w:id="39687" w:name="_Toc129109746"/>
      <w:bookmarkStart w:id="39688" w:name="_Toc129110434"/>
      <w:bookmarkStart w:id="39689" w:name="_Toc130389554"/>
      <w:bookmarkStart w:id="39690" w:name="_Toc130390627"/>
      <w:bookmarkStart w:id="39691" w:name="_Toc130391315"/>
      <w:bookmarkStart w:id="39692" w:name="_Toc131625079"/>
      <w:bookmarkStart w:id="39693" w:name="_Toc137476512"/>
      <w:bookmarkStart w:id="39694" w:name="_Toc138873167"/>
      <w:bookmarkStart w:id="39695" w:name="_Toc138874753"/>
      <w:bookmarkStart w:id="39696" w:name="_Toc145525352"/>
      <w:bookmarkStart w:id="39697" w:name="_Toc153560477"/>
      <w:bookmarkStart w:id="39698" w:name="_Toc161647777"/>
      <w:bookmarkStart w:id="39699" w:name="_Toc169533396"/>
      <w:bookmarkStart w:id="39700" w:name="_Toc171519999"/>
      <w:bookmarkStart w:id="39701" w:name="_Toc176539736"/>
      <w:bookmarkStart w:id="39702" w:name="_Toc192247048"/>
      <w:bookmarkStart w:id="39703" w:name="_Toc210482839"/>
      <w:r w:rsidRPr="00736F0D">
        <w:rPr>
          <w:lang w:eastAsia="zh-CN"/>
        </w:rPr>
        <w:t>11.3.6.1.2.1</w:t>
      </w:r>
      <w:r w:rsidRPr="00736F0D">
        <w:rPr>
          <w:lang w:eastAsia="zh-CN"/>
        </w:rPr>
        <w:tab/>
        <w:t>Definition and applicability</w:t>
      </w:r>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04" w:name="_Toc21103050"/>
      <w:bookmarkStart w:id="39705" w:name="_Toc29810899"/>
      <w:bookmarkStart w:id="39706" w:name="_Toc36636259"/>
      <w:bookmarkStart w:id="39707" w:name="_Toc37273205"/>
      <w:bookmarkStart w:id="39708" w:name="_Toc45886293"/>
      <w:bookmarkStart w:id="39709" w:name="_Toc120631436"/>
      <w:bookmarkStart w:id="39710" w:name="_Toc120632087"/>
      <w:bookmarkStart w:id="39711" w:name="_Toc120632737"/>
      <w:bookmarkStart w:id="39712" w:name="_Toc120633387"/>
      <w:bookmarkStart w:id="39713" w:name="_Toc120634037"/>
      <w:bookmarkStart w:id="39714" w:name="_Toc120634688"/>
      <w:bookmarkStart w:id="39715" w:name="_Toc120635339"/>
      <w:bookmarkStart w:id="39716" w:name="_Toc121754463"/>
      <w:bookmarkStart w:id="39717" w:name="_Toc121755133"/>
      <w:bookmarkStart w:id="39718" w:name="_Toc129109082"/>
      <w:bookmarkStart w:id="39719" w:name="_Toc129109747"/>
      <w:bookmarkStart w:id="39720" w:name="_Toc129110435"/>
      <w:bookmarkStart w:id="39721" w:name="_Toc130389555"/>
      <w:bookmarkStart w:id="39722" w:name="_Toc130390628"/>
      <w:bookmarkStart w:id="39723" w:name="_Toc130391316"/>
      <w:bookmarkStart w:id="39724" w:name="_Toc131625080"/>
      <w:bookmarkStart w:id="39725" w:name="_Toc137476513"/>
      <w:bookmarkStart w:id="39726" w:name="_Toc138873168"/>
      <w:bookmarkStart w:id="39727" w:name="_Toc138874754"/>
      <w:bookmarkStart w:id="39728" w:name="_Toc145525353"/>
      <w:bookmarkStart w:id="39729" w:name="_Toc153560478"/>
      <w:bookmarkStart w:id="39730" w:name="_Toc161647778"/>
      <w:bookmarkStart w:id="39731" w:name="_Toc169533397"/>
      <w:bookmarkStart w:id="39732" w:name="_Toc171520000"/>
      <w:bookmarkStart w:id="39733" w:name="_Toc176539737"/>
      <w:bookmarkStart w:id="39734" w:name="_Toc192247049"/>
      <w:bookmarkStart w:id="39735" w:name="_Toc210482840"/>
      <w:r>
        <w:rPr>
          <w:lang w:eastAsia="zh-CN"/>
        </w:rPr>
        <w:lastRenderedPageBreak/>
        <w:t>11.3.6.1.2.2</w:t>
      </w:r>
      <w:r>
        <w:rPr>
          <w:lang w:eastAsia="zh-CN"/>
        </w:rPr>
        <w:tab/>
        <w:t>Minimum Requirement</w:t>
      </w:r>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p>
    <w:p w14:paraId="05C680B1" w14:textId="4956961E" w:rsidR="008D72B2" w:rsidRDefault="008D72B2" w:rsidP="008D72B2">
      <w:pPr>
        <w:rPr>
          <w:lang w:eastAsia="zh-CN"/>
        </w:rPr>
      </w:pPr>
      <w:bookmarkStart w:id="3973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37" w:name="_Toc29810900"/>
      <w:bookmarkStart w:id="39738" w:name="_Toc36636260"/>
      <w:bookmarkStart w:id="39739" w:name="_Toc37273206"/>
      <w:bookmarkStart w:id="39740" w:name="_Toc45886294"/>
      <w:bookmarkStart w:id="39741" w:name="_Toc120631437"/>
      <w:bookmarkStart w:id="39742" w:name="_Toc120632088"/>
      <w:bookmarkStart w:id="39743" w:name="_Toc120632738"/>
      <w:bookmarkStart w:id="39744" w:name="_Toc120633388"/>
      <w:bookmarkStart w:id="39745" w:name="_Toc120634038"/>
      <w:bookmarkStart w:id="39746" w:name="_Toc120634689"/>
      <w:bookmarkStart w:id="39747" w:name="_Toc120635340"/>
      <w:bookmarkStart w:id="39748" w:name="_Toc121754464"/>
      <w:bookmarkStart w:id="39749" w:name="_Toc121755134"/>
      <w:bookmarkStart w:id="39750" w:name="_Toc129109083"/>
      <w:bookmarkStart w:id="39751" w:name="_Toc129109748"/>
      <w:bookmarkStart w:id="39752" w:name="_Toc129110436"/>
      <w:bookmarkStart w:id="39753" w:name="_Toc130389556"/>
      <w:bookmarkStart w:id="39754" w:name="_Toc130390629"/>
      <w:bookmarkStart w:id="39755" w:name="_Toc130391317"/>
      <w:bookmarkStart w:id="39756" w:name="_Toc131625081"/>
      <w:bookmarkStart w:id="39757" w:name="_Toc137476514"/>
      <w:bookmarkStart w:id="39758" w:name="_Toc138873169"/>
      <w:bookmarkStart w:id="39759" w:name="_Toc138874755"/>
      <w:bookmarkStart w:id="39760" w:name="_Toc145525354"/>
      <w:bookmarkStart w:id="39761" w:name="_Toc153560479"/>
      <w:bookmarkStart w:id="39762" w:name="_Toc161647779"/>
      <w:bookmarkStart w:id="39763" w:name="_Toc169533398"/>
      <w:bookmarkStart w:id="39764" w:name="_Toc171520001"/>
      <w:bookmarkStart w:id="39765" w:name="_Toc176539738"/>
      <w:bookmarkStart w:id="39766" w:name="_Toc192247050"/>
      <w:bookmarkStart w:id="39767" w:name="_Toc210482841"/>
      <w:r>
        <w:rPr>
          <w:lang w:eastAsia="zh-CN"/>
        </w:rPr>
        <w:t>11.3.6.1.2.3</w:t>
      </w:r>
      <w:r>
        <w:rPr>
          <w:lang w:eastAsia="zh-CN"/>
        </w:rPr>
        <w:tab/>
        <w:t>Test purpose</w:t>
      </w:r>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68" w:name="_Toc21103052"/>
      <w:bookmarkStart w:id="39769" w:name="_Toc29810901"/>
      <w:bookmarkStart w:id="39770" w:name="_Toc36636261"/>
      <w:bookmarkStart w:id="39771" w:name="_Toc37273207"/>
      <w:bookmarkStart w:id="39772" w:name="_Toc45886295"/>
      <w:bookmarkStart w:id="39773" w:name="_Toc120631438"/>
      <w:bookmarkStart w:id="39774" w:name="_Toc120632089"/>
      <w:bookmarkStart w:id="39775" w:name="_Toc120632739"/>
      <w:bookmarkStart w:id="39776" w:name="_Toc120633389"/>
      <w:bookmarkStart w:id="39777" w:name="_Toc120634039"/>
      <w:bookmarkStart w:id="39778" w:name="_Toc120634690"/>
      <w:bookmarkStart w:id="39779" w:name="_Toc120635341"/>
      <w:bookmarkStart w:id="39780" w:name="_Toc121754465"/>
      <w:bookmarkStart w:id="39781" w:name="_Toc121755135"/>
      <w:bookmarkStart w:id="39782" w:name="_Toc129109084"/>
      <w:bookmarkStart w:id="39783" w:name="_Toc129109749"/>
      <w:bookmarkStart w:id="39784" w:name="_Toc129110437"/>
      <w:bookmarkStart w:id="39785" w:name="_Toc130389557"/>
      <w:bookmarkStart w:id="39786" w:name="_Toc130390630"/>
      <w:bookmarkStart w:id="39787" w:name="_Toc130391318"/>
      <w:bookmarkStart w:id="39788" w:name="_Toc131625082"/>
      <w:bookmarkStart w:id="39789" w:name="_Toc137476515"/>
      <w:bookmarkStart w:id="39790" w:name="_Toc138873170"/>
      <w:bookmarkStart w:id="39791" w:name="_Toc138874756"/>
      <w:bookmarkStart w:id="39792" w:name="_Toc145525355"/>
      <w:bookmarkStart w:id="39793" w:name="_Toc153560480"/>
      <w:bookmarkStart w:id="39794" w:name="_Toc161647780"/>
      <w:bookmarkStart w:id="39795" w:name="_Toc169533399"/>
      <w:bookmarkStart w:id="39796" w:name="_Toc171520002"/>
      <w:bookmarkStart w:id="39797" w:name="_Toc176539739"/>
      <w:bookmarkStart w:id="39798" w:name="_Toc192247051"/>
      <w:bookmarkStart w:id="39799" w:name="_Toc210482842"/>
      <w:r>
        <w:rPr>
          <w:lang w:eastAsia="zh-CN"/>
        </w:rPr>
        <w:t>11.3.6.1.2.4</w:t>
      </w:r>
      <w:r>
        <w:rPr>
          <w:lang w:eastAsia="zh-CN"/>
        </w:rPr>
        <w:tab/>
        <w:t>Method of test</w:t>
      </w:r>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p>
    <w:p w14:paraId="6F05630C" w14:textId="77777777" w:rsidR="008D72B2" w:rsidRPr="00F15CE0" w:rsidRDefault="008D72B2" w:rsidP="003267B6">
      <w:pPr>
        <w:pStyle w:val="Heading7"/>
        <w:rPr>
          <w:lang w:val="en-US"/>
        </w:rPr>
      </w:pPr>
      <w:bookmarkStart w:id="39800" w:name="_Toc21103053"/>
      <w:bookmarkStart w:id="39801" w:name="_Toc29810902"/>
      <w:bookmarkStart w:id="39802" w:name="_Toc36636262"/>
      <w:bookmarkStart w:id="39803" w:name="_Toc37273208"/>
      <w:bookmarkStart w:id="39804" w:name="_Toc45886296"/>
      <w:bookmarkStart w:id="39805" w:name="_Toc120631439"/>
      <w:bookmarkStart w:id="39806" w:name="_Toc120632090"/>
      <w:bookmarkStart w:id="39807" w:name="_Toc120632740"/>
      <w:bookmarkStart w:id="39808" w:name="_Toc120633390"/>
      <w:bookmarkStart w:id="39809" w:name="_Toc120634040"/>
      <w:bookmarkStart w:id="39810" w:name="_Toc120634691"/>
      <w:bookmarkStart w:id="39811" w:name="_Toc120635342"/>
      <w:bookmarkStart w:id="39812" w:name="_Toc121754466"/>
      <w:bookmarkStart w:id="39813" w:name="_Toc121755136"/>
      <w:bookmarkStart w:id="39814" w:name="_Toc129109085"/>
      <w:bookmarkStart w:id="39815" w:name="_Toc129109750"/>
      <w:bookmarkStart w:id="39816" w:name="_Toc129110438"/>
      <w:bookmarkStart w:id="39817" w:name="_Toc130389558"/>
      <w:bookmarkStart w:id="39818" w:name="_Toc130390631"/>
      <w:bookmarkStart w:id="39819" w:name="_Toc130391319"/>
      <w:bookmarkStart w:id="39820" w:name="_Toc131625083"/>
      <w:bookmarkStart w:id="39821" w:name="_Toc137476516"/>
      <w:bookmarkStart w:id="39822" w:name="_Toc138873171"/>
      <w:bookmarkStart w:id="39823" w:name="_Toc138874757"/>
      <w:bookmarkStart w:id="39824" w:name="_Toc145525356"/>
      <w:bookmarkStart w:id="39825" w:name="_Toc153560481"/>
      <w:bookmarkStart w:id="39826" w:name="_Toc161647781"/>
      <w:bookmarkStart w:id="39827" w:name="_Toc169533400"/>
      <w:bookmarkStart w:id="39828" w:name="_Toc171520003"/>
      <w:bookmarkStart w:id="39829" w:name="_Toc176539740"/>
      <w:bookmarkStart w:id="39830" w:name="_Toc192247052"/>
      <w:bookmarkStart w:id="39831" w:name="_Toc210482843"/>
      <w:r w:rsidRPr="00F15CE0">
        <w:rPr>
          <w:lang w:eastAsia="zh-CN"/>
        </w:rPr>
        <w:t>11.3.6.1.2.4</w:t>
      </w:r>
      <w:r w:rsidRPr="00F15CE0">
        <w:rPr>
          <w:lang w:val="en-US"/>
        </w:rPr>
        <w:t>.1</w:t>
      </w:r>
      <w:r w:rsidRPr="00F15CE0">
        <w:rPr>
          <w:lang w:val="en-US"/>
        </w:rPr>
        <w:tab/>
        <w:t>Initial Conditions</w:t>
      </w:r>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32" w:name="_Toc21103054"/>
      <w:bookmarkStart w:id="39833" w:name="_Toc29810903"/>
      <w:bookmarkStart w:id="39834" w:name="_Toc36636263"/>
      <w:bookmarkStart w:id="39835" w:name="_Toc37273209"/>
      <w:bookmarkStart w:id="39836" w:name="_Toc45886297"/>
      <w:bookmarkStart w:id="39837" w:name="_Toc120631440"/>
      <w:bookmarkStart w:id="39838" w:name="_Toc120632091"/>
      <w:bookmarkStart w:id="39839" w:name="_Toc120632741"/>
      <w:bookmarkStart w:id="39840" w:name="_Toc120633391"/>
      <w:bookmarkStart w:id="39841" w:name="_Toc120634041"/>
      <w:bookmarkStart w:id="39842" w:name="_Toc120634692"/>
      <w:bookmarkStart w:id="39843" w:name="_Toc120635343"/>
      <w:bookmarkStart w:id="39844" w:name="_Toc121754467"/>
      <w:bookmarkStart w:id="39845" w:name="_Toc121755137"/>
      <w:bookmarkStart w:id="39846" w:name="_Toc129109086"/>
      <w:bookmarkStart w:id="39847" w:name="_Toc129109751"/>
      <w:bookmarkStart w:id="39848" w:name="_Toc129110439"/>
      <w:bookmarkStart w:id="39849" w:name="_Toc130389559"/>
      <w:bookmarkStart w:id="39850" w:name="_Toc130390632"/>
      <w:bookmarkStart w:id="39851" w:name="_Toc130391320"/>
      <w:bookmarkStart w:id="39852" w:name="_Toc131625084"/>
      <w:bookmarkStart w:id="39853" w:name="_Toc137476517"/>
      <w:bookmarkStart w:id="39854" w:name="_Toc138873172"/>
      <w:bookmarkStart w:id="39855" w:name="_Toc138874758"/>
      <w:bookmarkStart w:id="39856" w:name="_Toc145525357"/>
      <w:bookmarkStart w:id="39857" w:name="_Toc153560482"/>
      <w:bookmarkStart w:id="39858" w:name="_Toc161647782"/>
      <w:bookmarkStart w:id="39859" w:name="_Toc169533401"/>
      <w:bookmarkStart w:id="39860" w:name="_Toc171520004"/>
      <w:bookmarkStart w:id="39861" w:name="_Toc176539741"/>
      <w:bookmarkStart w:id="39862" w:name="_Toc192247053"/>
      <w:bookmarkStart w:id="39863" w:name="_Toc210482844"/>
      <w:r w:rsidRPr="00F15CE0">
        <w:rPr>
          <w:lang w:eastAsia="zh-CN"/>
        </w:rPr>
        <w:t>11.3.6.1.2.4</w:t>
      </w:r>
      <w:r w:rsidRPr="00F15CE0">
        <w:rPr>
          <w:lang w:val="en-US"/>
        </w:rPr>
        <w:t>.2</w:t>
      </w:r>
      <w:r w:rsidRPr="00F15CE0">
        <w:rPr>
          <w:lang w:val="en-US"/>
        </w:rPr>
        <w:tab/>
        <w:t>Procedure</w:t>
      </w:r>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8pt" o:ole="" fillcolor="window">
            <v:imagedata r:id="rId40" o:title=""/>
          </v:shape>
          <o:OLEObject Type="Embed" ProgID="Word.Picture.8" ShapeID="_x0000_i1054" DrawAspect="Content" ObjectID="_1821095095"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64" w:name="_Toc21103055"/>
      <w:bookmarkStart w:id="39865" w:name="_Toc29810904"/>
      <w:bookmarkStart w:id="39866" w:name="_Toc36636264"/>
      <w:bookmarkStart w:id="39867" w:name="_Toc37273210"/>
      <w:bookmarkStart w:id="39868" w:name="_Toc45886298"/>
      <w:bookmarkStart w:id="39869" w:name="_Toc120631441"/>
      <w:bookmarkStart w:id="39870" w:name="_Toc120632092"/>
      <w:bookmarkStart w:id="39871" w:name="_Toc120632742"/>
      <w:bookmarkStart w:id="39872" w:name="_Toc120633392"/>
      <w:bookmarkStart w:id="39873" w:name="_Toc120634042"/>
      <w:bookmarkStart w:id="39874" w:name="_Toc120634693"/>
      <w:bookmarkStart w:id="39875" w:name="_Toc120635344"/>
      <w:bookmarkStart w:id="39876" w:name="_Toc121754468"/>
      <w:bookmarkStart w:id="39877" w:name="_Toc121755138"/>
      <w:bookmarkStart w:id="39878" w:name="_Toc129109087"/>
      <w:bookmarkStart w:id="39879" w:name="_Toc129109752"/>
      <w:bookmarkStart w:id="39880" w:name="_Toc129110440"/>
      <w:bookmarkStart w:id="39881" w:name="_Toc130389560"/>
      <w:bookmarkStart w:id="39882" w:name="_Toc130390633"/>
      <w:bookmarkStart w:id="39883" w:name="_Toc130391321"/>
      <w:bookmarkStart w:id="39884" w:name="_Toc131625085"/>
      <w:bookmarkStart w:id="39885" w:name="_Toc137476518"/>
      <w:bookmarkStart w:id="39886" w:name="_Toc138873173"/>
      <w:bookmarkStart w:id="39887" w:name="_Toc138874759"/>
      <w:bookmarkStart w:id="39888" w:name="_Toc145525358"/>
      <w:bookmarkStart w:id="39889" w:name="_Toc153560483"/>
      <w:bookmarkStart w:id="39890" w:name="_Toc161647783"/>
      <w:bookmarkStart w:id="39891" w:name="_Toc169533402"/>
      <w:bookmarkStart w:id="39892" w:name="_Toc171520005"/>
      <w:bookmarkStart w:id="39893" w:name="_Toc176539742"/>
      <w:bookmarkStart w:id="39894" w:name="_Toc192247054"/>
      <w:bookmarkStart w:id="39895" w:name="_Toc210482845"/>
      <w:r w:rsidRPr="00130675">
        <w:rPr>
          <w:lang w:val="en-US"/>
        </w:rPr>
        <w:t>11.3.6.1.2.5</w:t>
      </w:r>
      <w:r w:rsidRPr="00130675">
        <w:rPr>
          <w:lang w:val="en-US"/>
        </w:rPr>
        <w:tab/>
        <w:t>Test Requirement</w:t>
      </w:r>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p>
    <w:p w14:paraId="0BB63310" w14:textId="05F563B1" w:rsidR="008D72B2" w:rsidRDefault="008D72B2" w:rsidP="008D72B2">
      <w:pPr>
        <w:pStyle w:val="H6"/>
        <w:rPr>
          <w:lang w:val="en-US"/>
        </w:rPr>
      </w:pPr>
      <w:bookmarkStart w:id="39896" w:name="_Toc21103056"/>
      <w:bookmarkStart w:id="39897" w:name="_Toc29810905"/>
      <w:bookmarkStart w:id="39898" w:name="_Toc36636265"/>
      <w:bookmarkStart w:id="39899" w:name="_Toc37273211"/>
      <w:bookmarkStart w:id="3990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896"/>
      <w:bookmarkEnd w:id="39897"/>
      <w:bookmarkEnd w:id="39898"/>
      <w:bookmarkEnd w:id="39899"/>
      <w:bookmarkEnd w:id="3990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01" w:name="_Toc120545032"/>
      <w:bookmarkStart w:id="39902" w:name="_Toc120545387"/>
      <w:bookmarkStart w:id="39903" w:name="_Toc120546003"/>
      <w:bookmarkStart w:id="39904" w:name="_Toc120606907"/>
      <w:bookmarkStart w:id="39905" w:name="_Toc120607261"/>
      <w:bookmarkStart w:id="39906" w:name="_Toc120607618"/>
      <w:bookmarkStart w:id="39907" w:name="_Toc120607981"/>
      <w:bookmarkStart w:id="39908" w:name="_Toc120608346"/>
      <w:bookmarkStart w:id="39909" w:name="_Toc120608726"/>
      <w:bookmarkStart w:id="39910" w:name="_Toc120609106"/>
      <w:bookmarkStart w:id="39911" w:name="_Toc120609497"/>
      <w:bookmarkStart w:id="39912" w:name="_Toc120609888"/>
      <w:bookmarkStart w:id="39913" w:name="_Toc120610289"/>
      <w:bookmarkStart w:id="39914" w:name="_Toc120611042"/>
      <w:bookmarkStart w:id="39915" w:name="_Toc120611451"/>
      <w:bookmarkStart w:id="39916" w:name="_Toc120611869"/>
      <w:bookmarkStart w:id="39917" w:name="_Toc120612289"/>
      <w:bookmarkStart w:id="39918" w:name="_Toc120612716"/>
      <w:bookmarkStart w:id="39919" w:name="_Toc120613145"/>
      <w:bookmarkStart w:id="39920" w:name="_Toc120613575"/>
      <w:bookmarkStart w:id="39921" w:name="_Toc120614005"/>
      <w:bookmarkStart w:id="39922" w:name="_Toc120614448"/>
      <w:bookmarkStart w:id="39923" w:name="_Toc120614907"/>
      <w:bookmarkStart w:id="39924" w:name="_Toc120615382"/>
      <w:bookmarkStart w:id="39925" w:name="_Toc120622590"/>
      <w:bookmarkStart w:id="39926" w:name="_Toc120623096"/>
      <w:bookmarkStart w:id="39927" w:name="_Toc120623734"/>
      <w:bookmarkStart w:id="39928" w:name="_Toc120624271"/>
      <w:bookmarkStart w:id="39929" w:name="_Toc120624808"/>
      <w:bookmarkStart w:id="39930" w:name="_Toc120625345"/>
      <w:bookmarkStart w:id="39931" w:name="_Toc120625882"/>
      <w:bookmarkStart w:id="39932" w:name="_Toc120626429"/>
      <w:bookmarkStart w:id="39933" w:name="_Toc120626985"/>
      <w:bookmarkStart w:id="39934" w:name="_Toc120627550"/>
      <w:bookmarkStart w:id="39935" w:name="_Toc120628126"/>
      <w:bookmarkStart w:id="39936" w:name="_Toc120628711"/>
      <w:bookmarkStart w:id="39937" w:name="_Toc120629299"/>
      <w:bookmarkStart w:id="39938" w:name="_Toc120629919"/>
      <w:bookmarkStart w:id="39939" w:name="_Toc120631442"/>
      <w:bookmarkStart w:id="39940" w:name="_Toc120632093"/>
      <w:bookmarkStart w:id="39941" w:name="_Toc120632743"/>
      <w:bookmarkStart w:id="39942" w:name="_Toc120633393"/>
      <w:bookmarkStart w:id="39943" w:name="_Toc120634043"/>
      <w:bookmarkStart w:id="39944" w:name="_Toc120634694"/>
      <w:bookmarkStart w:id="39945" w:name="_Toc120635345"/>
      <w:bookmarkStart w:id="39946" w:name="_Toc121754469"/>
      <w:bookmarkStart w:id="39947" w:name="_Toc121755139"/>
      <w:bookmarkStart w:id="39948" w:name="_Toc129109088"/>
      <w:bookmarkStart w:id="39949" w:name="_Toc129109753"/>
      <w:bookmarkStart w:id="39950" w:name="_Toc129110441"/>
      <w:bookmarkStart w:id="39951" w:name="_Toc130389561"/>
      <w:bookmarkStart w:id="39952" w:name="_Toc130390634"/>
      <w:bookmarkStart w:id="39953" w:name="_Toc130391322"/>
      <w:bookmarkStart w:id="39954" w:name="_Toc131625086"/>
      <w:bookmarkStart w:id="39955" w:name="_Toc137476519"/>
      <w:bookmarkStart w:id="39956" w:name="_Toc138873174"/>
      <w:bookmarkStart w:id="39957" w:name="_Toc138874760"/>
      <w:bookmarkStart w:id="39958" w:name="_Toc145525359"/>
      <w:bookmarkStart w:id="39959" w:name="_Toc153560484"/>
      <w:bookmarkStart w:id="39960" w:name="_Toc161647784"/>
      <w:bookmarkStart w:id="39961" w:name="_Toc169533403"/>
      <w:bookmarkStart w:id="39962" w:name="_Toc171520006"/>
      <w:bookmarkStart w:id="39963" w:name="_Toc176539743"/>
      <w:bookmarkStart w:id="39964" w:name="_Toc192247055"/>
      <w:bookmarkStart w:id="39965" w:name="_Toc210482846"/>
      <w:r>
        <w:rPr>
          <w:rFonts w:hint="eastAsia"/>
          <w:lang w:eastAsia="zh-CN"/>
        </w:rPr>
        <w:t>11.4</w:t>
      </w:r>
      <w:r>
        <w:rPr>
          <w:rFonts w:hint="eastAsia"/>
          <w:lang w:eastAsia="zh-CN"/>
        </w:rPr>
        <w:tab/>
        <w:t>OTA performance requirements for PRACH</w:t>
      </w:r>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p>
    <w:p w14:paraId="0AC7AAEA" w14:textId="77777777" w:rsidR="00330596" w:rsidRPr="00F15CE0" w:rsidRDefault="00330596" w:rsidP="003267B6">
      <w:pPr>
        <w:pStyle w:val="Heading3"/>
        <w:rPr>
          <w:rFonts w:eastAsia="DengXian"/>
        </w:rPr>
      </w:pPr>
      <w:bookmarkStart w:id="39966" w:name="_Toc21103059"/>
      <w:bookmarkStart w:id="39967" w:name="_Toc29810908"/>
      <w:bookmarkStart w:id="39968" w:name="_Toc36636268"/>
      <w:bookmarkStart w:id="39969" w:name="_Toc37273214"/>
      <w:bookmarkStart w:id="39970" w:name="_Toc45886302"/>
      <w:bookmarkStart w:id="39971" w:name="_Toc53183347"/>
      <w:bookmarkStart w:id="39972" w:name="_Toc58916056"/>
      <w:bookmarkStart w:id="39973" w:name="_Toc58918237"/>
      <w:bookmarkStart w:id="39974" w:name="_Toc66694107"/>
      <w:bookmarkStart w:id="39975" w:name="_Toc74916130"/>
      <w:bookmarkStart w:id="39976" w:name="_Toc76114755"/>
      <w:bookmarkStart w:id="39977" w:name="_Toc76544641"/>
      <w:bookmarkStart w:id="39978" w:name="_Toc82536763"/>
      <w:bookmarkStart w:id="39979" w:name="_Toc89953056"/>
      <w:bookmarkStart w:id="39980" w:name="_Toc98766872"/>
      <w:bookmarkStart w:id="39981" w:name="_Toc99703235"/>
      <w:bookmarkStart w:id="39982" w:name="_Toc106207025"/>
      <w:bookmarkStart w:id="39983" w:name="_Toc115081027"/>
      <w:bookmarkStart w:id="39984" w:name="_Toc120631443"/>
      <w:bookmarkStart w:id="39985" w:name="_Toc120632094"/>
      <w:bookmarkStart w:id="39986" w:name="_Toc120632744"/>
      <w:bookmarkStart w:id="39987" w:name="_Toc120633394"/>
      <w:bookmarkStart w:id="39988" w:name="_Toc120634044"/>
      <w:bookmarkStart w:id="39989" w:name="_Toc120634695"/>
      <w:bookmarkStart w:id="39990" w:name="_Toc120635346"/>
      <w:bookmarkStart w:id="39991" w:name="_Toc121754470"/>
      <w:bookmarkStart w:id="39992" w:name="_Toc121755140"/>
      <w:bookmarkStart w:id="39993" w:name="_Toc129109089"/>
      <w:bookmarkStart w:id="39994" w:name="_Toc129109754"/>
      <w:bookmarkStart w:id="39995" w:name="_Toc129110442"/>
      <w:bookmarkStart w:id="39996" w:name="_Toc130389562"/>
      <w:bookmarkStart w:id="39997" w:name="_Toc130390635"/>
      <w:bookmarkStart w:id="39998" w:name="_Toc130391323"/>
      <w:bookmarkStart w:id="39999" w:name="_Toc131625087"/>
      <w:bookmarkStart w:id="40000" w:name="_Toc137476520"/>
      <w:bookmarkStart w:id="40001" w:name="_Toc138873175"/>
      <w:bookmarkStart w:id="40002" w:name="_Toc138874761"/>
      <w:bookmarkStart w:id="40003" w:name="_Toc145525360"/>
      <w:bookmarkStart w:id="40004" w:name="_Toc153560485"/>
      <w:bookmarkStart w:id="40005" w:name="_Toc161647785"/>
      <w:bookmarkStart w:id="40006" w:name="_Toc169533404"/>
      <w:bookmarkStart w:id="40007" w:name="_Toc171520007"/>
      <w:bookmarkStart w:id="40008" w:name="_Toc176539744"/>
      <w:bookmarkStart w:id="40009" w:name="_Toc192247056"/>
      <w:bookmarkStart w:id="40010" w:name="_Toc210482847"/>
      <w:r w:rsidRPr="00F15CE0">
        <w:rPr>
          <w:rFonts w:eastAsia="DengXian"/>
        </w:rPr>
        <w:t>11.4.1</w:t>
      </w:r>
      <w:r w:rsidRPr="00F15CE0">
        <w:rPr>
          <w:rFonts w:eastAsia="DengXian"/>
        </w:rPr>
        <w:tab/>
        <w:t>PRACH false alarm probability and missed detection</w:t>
      </w:r>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p>
    <w:p w14:paraId="28F48BE1" w14:textId="77777777" w:rsidR="00330596" w:rsidRPr="00F51CF7" w:rsidRDefault="00330596" w:rsidP="003267B6">
      <w:pPr>
        <w:pStyle w:val="Heading4"/>
        <w:rPr>
          <w:rFonts w:eastAsia="DengXian"/>
          <w:lang w:eastAsia="zh-CN"/>
        </w:rPr>
      </w:pPr>
      <w:bookmarkStart w:id="40011" w:name="_Toc21103060"/>
      <w:bookmarkStart w:id="40012" w:name="_Toc29810909"/>
      <w:bookmarkStart w:id="40013" w:name="_Toc36636269"/>
      <w:bookmarkStart w:id="40014" w:name="_Toc37273215"/>
      <w:bookmarkStart w:id="40015" w:name="_Toc45886303"/>
      <w:bookmarkStart w:id="40016" w:name="_Toc53183348"/>
      <w:bookmarkStart w:id="40017" w:name="_Toc58916057"/>
      <w:bookmarkStart w:id="40018" w:name="_Toc58918238"/>
      <w:bookmarkStart w:id="40019" w:name="_Toc66694108"/>
      <w:bookmarkStart w:id="40020" w:name="_Toc74916131"/>
      <w:bookmarkStart w:id="40021" w:name="_Toc76114756"/>
      <w:bookmarkStart w:id="40022" w:name="_Toc76544642"/>
      <w:bookmarkStart w:id="40023" w:name="_Toc82536764"/>
      <w:bookmarkStart w:id="40024" w:name="_Toc89953057"/>
      <w:bookmarkStart w:id="40025" w:name="_Toc98766873"/>
      <w:bookmarkStart w:id="40026" w:name="_Toc99703236"/>
      <w:bookmarkStart w:id="40027" w:name="_Toc106207026"/>
      <w:bookmarkStart w:id="40028" w:name="_Toc115081028"/>
      <w:bookmarkStart w:id="40029" w:name="_Toc120631444"/>
      <w:bookmarkStart w:id="40030" w:name="_Toc120632095"/>
      <w:bookmarkStart w:id="40031" w:name="_Toc120632745"/>
      <w:bookmarkStart w:id="40032" w:name="_Toc120633395"/>
      <w:bookmarkStart w:id="40033" w:name="_Toc120634045"/>
      <w:bookmarkStart w:id="40034" w:name="_Toc120634696"/>
      <w:bookmarkStart w:id="40035" w:name="_Toc120635347"/>
      <w:bookmarkStart w:id="40036" w:name="_Toc121754471"/>
      <w:bookmarkStart w:id="40037" w:name="_Toc121755141"/>
      <w:bookmarkStart w:id="40038" w:name="_Toc129109090"/>
      <w:bookmarkStart w:id="40039" w:name="_Toc129109755"/>
      <w:bookmarkStart w:id="40040" w:name="_Toc129110443"/>
      <w:bookmarkStart w:id="40041" w:name="_Toc130389563"/>
      <w:bookmarkStart w:id="40042" w:name="_Toc130390636"/>
      <w:bookmarkStart w:id="40043" w:name="_Toc130391324"/>
      <w:bookmarkStart w:id="40044" w:name="_Toc131625088"/>
      <w:bookmarkStart w:id="40045" w:name="_Toc137476521"/>
      <w:bookmarkStart w:id="40046" w:name="_Toc138873176"/>
      <w:bookmarkStart w:id="40047" w:name="_Toc138874762"/>
      <w:bookmarkStart w:id="40048" w:name="_Toc145525361"/>
      <w:bookmarkStart w:id="40049" w:name="_Toc153560486"/>
      <w:bookmarkStart w:id="40050" w:name="_Toc161647786"/>
      <w:bookmarkStart w:id="40051" w:name="_Toc169533405"/>
      <w:bookmarkStart w:id="40052" w:name="_Toc171520008"/>
      <w:bookmarkStart w:id="40053" w:name="_Toc176539745"/>
      <w:bookmarkStart w:id="40054" w:name="_Toc192247057"/>
      <w:bookmarkStart w:id="40055" w:name="_Toc210482848"/>
      <w:r w:rsidRPr="00F51CF7">
        <w:rPr>
          <w:rFonts w:eastAsia="DengXian"/>
        </w:rPr>
        <w:t>11.4.1.1</w:t>
      </w:r>
      <w:r w:rsidRPr="00F51CF7">
        <w:rPr>
          <w:rFonts w:eastAsia="DengXian"/>
        </w:rPr>
        <w:tab/>
        <w:t>Definition and applicability</w:t>
      </w:r>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56" w:name="_Toc21103061"/>
      <w:bookmarkStart w:id="40057" w:name="_Toc29810910"/>
      <w:bookmarkStart w:id="4005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59" w:name="_Toc37273216"/>
      <w:bookmarkStart w:id="40060" w:name="_Toc45886304"/>
      <w:bookmarkStart w:id="40061" w:name="_Toc53183349"/>
      <w:bookmarkStart w:id="40062" w:name="_Toc58916058"/>
      <w:bookmarkStart w:id="40063" w:name="_Toc58918239"/>
      <w:bookmarkStart w:id="40064" w:name="_Toc66694109"/>
      <w:bookmarkStart w:id="40065" w:name="_Toc74916132"/>
      <w:bookmarkStart w:id="40066" w:name="_Toc76114757"/>
      <w:bookmarkStart w:id="40067" w:name="_Toc76544643"/>
      <w:bookmarkStart w:id="40068" w:name="_Toc82536765"/>
      <w:bookmarkStart w:id="40069" w:name="_Toc89953058"/>
      <w:bookmarkStart w:id="40070" w:name="_Toc98766874"/>
      <w:bookmarkStart w:id="4007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72" w:name="_Toc106207027"/>
      <w:bookmarkStart w:id="40073" w:name="_Toc115081029"/>
      <w:bookmarkStart w:id="40074" w:name="_Toc120631445"/>
      <w:bookmarkStart w:id="40075" w:name="_Toc120632096"/>
      <w:bookmarkStart w:id="40076" w:name="_Toc120632746"/>
      <w:bookmarkStart w:id="40077" w:name="_Toc120633396"/>
      <w:bookmarkStart w:id="40078" w:name="_Toc120634046"/>
      <w:bookmarkStart w:id="40079" w:name="_Toc120634697"/>
      <w:bookmarkStart w:id="40080" w:name="_Toc120635348"/>
      <w:bookmarkStart w:id="40081" w:name="_Toc121754472"/>
      <w:bookmarkStart w:id="40082" w:name="_Toc121755142"/>
      <w:bookmarkStart w:id="40083" w:name="_Toc129109091"/>
      <w:bookmarkStart w:id="40084" w:name="_Toc129109756"/>
      <w:bookmarkStart w:id="40085" w:name="_Toc129110444"/>
      <w:bookmarkStart w:id="40086" w:name="_Toc130389564"/>
      <w:bookmarkStart w:id="40087" w:name="_Toc130390637"/>
      <w:bookmarkStart w:id="40088" w:name="_Toc130391325"/>
      <w:bookmarkStart w:id="40089" w:name="_Toc131625089"/>
      <w:bookmarkStart w:id="40090" w:name="_Toc137476522"/>
      <w:bookmarkStart w:id="40091" w:name="_Toc138873177"/>
      <w:bookmarkStart w:id="40092" w:name="_Toc138874763"/>
      <w:bookmarkStart w:id="40093" w:name="_Toc145525362"/>
      <w:bookmarkStart w:id="40094" w:name="_Toc153560487"/>
      <w:bookmarkStart w:id="40095" w:name="_Toc161647787"/>
      <w:bookmarkStart w:id="40096" w:name="_Toc169533406"/>
      <w:bookmarkStart w:id="40097" w:name="_Toc171520009"/>
      <w:bookmarkStart w:id="40098" w:name="_Toc176539746"/>
      <w:bookmarkStart w:id="40099" w:name="_Toc192247058"/>
      <w:bookmarkStart w:id="40100"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01" w:name="_Toc21103062"/>
      <w:bookmarkStart w:id="40102" w:name="_Toc29810911"/>
      <w:bookmarkStart w:id="40103" w:name="_Toc36636271"/>
      <w:bookmarkStart w:id="40104" w:name="_Toc37273217"/>
      <w:bookmarkStart w:id="40105" w:name="_Toc45886305"/>
      <w:bookmarkStart w:id="40106" w:name="_Toc53183350"/>
      <w:bookmarkStart w:id="40107" w:name="_Toc58916059"/>
      <w:bookmarkStart w:id="40108" w:name="_Toc58918240"/>
      <w:bookmarkStart w:id="40109" w:name="_Toc66694110"/>
      <w:bookmarkStart w:id="40110" w:name="_Toc74916133"/>
      <w:bookmarkStart w:id="40111" w:name="_Toc76114758"/>
      <w:bookmarkStart w:id="40112" w:name="_Toc76544644"/>
      <w:bookmarkStart w:id="40113" w:name="_Toc82536766"/>
      <w:bookmarkStart w:id="40114" w:name="_Toc89953059"/>
      <w:bookmarkStart w:id="40115" w:name="_Toc98766875"/>
      <w:bookmarkStart w:id="40116" w:name="_Toc99703238"/>
      <w:bookmarkStart w:id="40117" w:name="_Toc106207028"/>
      <w:bookmarkStart w:id="40118" w:name="_Toc115081030"/>
      <w:bookmarkStart w:id="40119" w:name="_Toc120631446"/>
      <w:bookmarkStart w:id="40120" w:name="_Toc120632097"/>
      <w:bookmarkStart w:id="40121" w:name="_Toc120632747"/>
      <w:bookmarkStart w:id="40122" w:name="_Toc120633397"/>
      <w:bookmarkStart w:id="40123" w:name="_Toc120634047"/>
      <w:bookmarkStart w:id="40124" w:name="_Toc120634698"/>
      <w:bookmarkStart w:id="40125" w:name="_Toc120635349"/>
      <w:bookmarkStart w:id="40126" w:name="_Toc121754473"/>
      <w:bookmarkStart w:id="40127" w:name="_Toc121755143"/>
      <w:bookmarkStart w:id="40128" w:name="_Toc129109092"/>
      <w:bookmarkStart w:id="40129" w:name="_Toc129109757"/>
      <w:bookmarkStart w:id="40130" w:name="_Toc129110445"/>
      <w:bookmarkStart w:id="40131" w:name="_Toc130389565"/>
      <w:bookmarkStart w:id="40132" w:name="_Toc130390638"/>
      <w:bookmarkStart w:id="40133" w:name="_Toc130391326"/>
      <w:bookmarkStart w:id="40134" w:name="_Toc131625090"/>
      <w:bookmarkStart w:id="40135" w:name="_Toc137476523"/>
      <w:bookmarkStart w:id="40136" w:name="_Toc138873178"/>
      <w:bookmarkStart w:id="40137" w:name="_Toc138874764"/>
      <w:bookmarkStart w:id="40138" w:name="_Toc145525363"/>
      <w:bookmarkStart w:id="40139" w:name="_Toc153560488"/>
      <w:bookmarkStart w:id="40140" w:name="_Toc161647788"/>
      <w:bookmarkStart w:id="40141" w:name="_Toc169533407"/>
      <w:bookmarkStart w:id="40142" w:name="_Toc171520010"/>
      <w:bookmarkStart w:id="40143" w:name="_Toc176539747"/>
      <w:bookmarkStart w:id="40144" w:name="_Toc192247059"/>
      <w:bookmarkStart w:id="40145" w:name="_Toc210482850"/>
      <w:r>
        <w:rPr>
          <w:rFonts w:eastAsia="DengXian"/>
        </w:rPr>
        <w:t>11.4</w:t>
      </w:r>
      <w:r w:rsidRPr="009D2843">
        <w:rPr>
          <w:rFonts w:eastAsia="DengXian"/>
        </w:rPr>
        <w:t>.1.3</w:t>
      </w:r>
      <w:r w:rsidRPr="009D2843">
        <w:rPr>
          <w:rFonts w:eastAsia="DengXian"/>
        </w:rPr>
        <w:tab/>
        <w:t>Test purpose</w:t>
      </w:r>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46" w:name="_Toc21103063"/>
      <w:bookmarkStart w:id="40147" w:name="_Toc29810912"/>
      <w:bookmarkStart w:id="40148" w:name="_Toc36636272"/>
      <w:bookmarkStart w:id="40149" w:name="_Toc37273218"/>
      <w:bookmarkStart w:id="40150" w:name="_Toc45886306"/>
      <w:bookmarkStart w:id="40151" w:name="_Toc53183351"/>
      <w:bookmarkStart w:id="40152" w:name="_Toc58916060"/>
      <w:bookmarkStart w:id="40153" w:name="_Toc58918241"/>
      <w:bookmarkStart w:id="40154" w:name="_Toc66694111"/>
      <w:bookmarkStart w:id="40155" w:name="_Toc74916134"/>
      <w:bookmarkStart w:id="40156" w:name="_Toc76114759"/>
      <w:bookmarkStart w:id="40157" w:name="_Toc76544645"/>
      <w:bookmarkStart w:id="40158" w:name="_Toc82536767"/>
      <w:bookmarkStart w:id="40159" w:name="_Toc89953060"/>
      <w:bookmarkStart w:id="40160" w:name="_Toc98766876"/>
      <w:bookmarkStart w:id="40161" w:name="_Toc99703239"/>
      <w:bookmarkStart w:id="40162" w:name="_Toc106207029"/>
      <w:bookmarkStart w:id="40163" w:name="_Toc115081031"/>
      <w:bookmarkStart w:id="40164" w:name="_Toc120631447"/>
      <w:bookmarkStart w:id="40165" w:name="_Toc120632098"/>
      <w:bookmarkStart w:id="40166" w:name="_Toc120632748"/>
      <w:bookmarkStart w:id="40167" w:name="_Toc120633398"/>
      <w:bookmarkStart w:id="40168" w:name="_Toc120634048"/>
      <w:bookmarkStart w:id="40169" w:name="_Toc120634699"/>
      <w:bookmarkStart w:id="40170" w:name="_Toc120635350"/>
      <w:bookmarkStart w:id="40171" w:name="_Toc121754474"/>
      <w:bookmarkStart w:id="40172" w:name="_Toc121755144"/>
      <w:bookmarkStart w:id="40173" w:name="_Toc129109093"/>
      <w:bookmarkStart w:id="40174" w:name="_Toc129109758"/>
      <w:bookmarkStart w:id="40175" w:name="_Toc129110446"/>
      <w:bookmarkStart w:id="40176" w:name="_Toc130389566"/>
      <w:bookmarkStart w:id="40177" w:name="_Toc130390639"/>
      <w:bookmarkStart w:id="40178" w:name="_Toc130391327"/>
      <w:bookmarkStart w:id="40179" w:name="_Toc131625091"/>
      <w:bookmarkStart w:id="40180" w:name="_Toc137476524"/>
      <w:bookmarkStart w:id="40181" w:name="_Toc138873179"/>
      <w:bookmarkStart w:id="40182" w:name="_Toc138874765"/>
      <w:bookmarkStart w:id="40183" w:name="_Toc145525364"/>
      <w:bookmarkStart w:id="40184" w:name="_Toc153560489"/>
      <w:bookmarkStart w:id="40185" w:name="_Toc161647789"/>
      <w:bookmarkStart w:id="40186" w:name="_Toc169533408"/>
      <w:bookmarkStart w:id="40187" w:name="_Toc171520011"/>
      <w:bookmarkStart w:id="40188" w:name="_Toc176539748"/>
      <w:bookmarkStart w:id="40189" w:name="_Toc192247060"/>
      <w:bookmarkStart w:id="40190" w:name="_Toc210482851"/>
      <w:r>
        <w:rPr>
          <w:rFonts w:eastAsia="DengXian"/>
        </w:rPr>
        <w:t>11.4</w:t>
      </w:r>
      <w:r w:rsidRPr="009D2843">
        <w:rPr>
          <w:rFonts w:eastAsia="DengXian"/>
        </w:rPr>
        <w:t>.1.4</w:t>
      </w:r>
      <w:r w:rsidRPr="009D2843">
        <w:rPr>
          <w:rFonts w:eastAsia="DengXian"/>
        </w:rPr>
        <w:tab/>
        <w:t>Method of test</w:t>
      </w:r>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p>
    <w:p w14:paraId="47F94DF6" w14:textId="77777777" w:rsidR="00330596" w:rsidRPr="0058420B" w:rsidRDefault="00330596" w:rsidP="003267B6">
      <w:pPr>
        <w:pStyle w:val="Heading5"/>
        <w:rPr>
          <w:rFonts w:eastAsia="DengXian"/>
          <w:lang w:eastAsia="zh-CN"/>
        </w:rPr>
      </w:pPr>
      <w:bookmarkStart w:id="40191" w:name="_Toc21103064"/>
      <w:bookmarkStart w:id="40192" w:name="_Toc29810913"/>
      <w:bookmarkStart w:id="40193" w:name="_Toc36636273"/>
      <w:bookmarkStart w:id="40194" w:name="_Toc37273219"/>
      <w:bookmarkStart w:id="40195" w:name="_Toc45886307"/>
      <w:bookmarkStart w:id="40196" w:name="_Toc53183352"/>
      <w:bookmarkStart w:id="40197" w:name="_Toc58916061"/>
      <w:bookmarkStart w:id="40198" w:name="_Toc58918242"/>
      <w:bookmarkStart w:id="40199" w:name="_Toc66694112"/>
      <w:bookmarkStart w:id="40200" w:name="_Toc74916135"/>
      <w:bookmarkStart w:id="40201" w:name="_Toc76114760"/>
      <w:bookmarkStart w:id="40202" w:name="_Toc76544646"/>
      <w:bookmarkStart w:id="40203" w:name="_Toc82536768"/>
      <w:bookmarkStart w:id="40204" w:name="_Toc89953061"/>
      <w:bookmarkStart w:id="40205" w:name="_Toc98766877"/>
      <w:bookmarkStart w:id="40206" w:name="_Toc99703240"/>
      <w:bookmarkStart w:id="40207" w:name="_Toc106207030"/>
      <w:bookmarkStart w:id="40208" w:name="_Toc115081032"/>
      <w:bookmarkStart w:id="40209" w:name="_Toc120631448"/>
      <w:bookmarkStart w:id="40210" w:name="_Toc120632099"/>
      <w:bookmarkStart w:id="40211" w:name="_Toc120632749"/>
      <w:bookmarkStart w:id="40212" w:name="_Toc120633399"/>
      <w:bookmarkStart w:id="40213" w:name="_Toc120634049"/>
      <w:bookmarkStart w:id="40214" w:name="_Toc120634700"/>
      <w:bookmarkStart w:id="40215" w:name="_Toc120635351"/>
      <w:bookmarkStart w:id="40216" w:name="_Toc121754475"/>
      <w:bookmarkStart w:id="40217" w:name="_Toc121755145"/>
      <w:bookmarkStart w:id="40218" w:name="_Toc129109094"/>
      <w:bookmarkStart w:id="40219" w:name="_Toc129109759"/>
      <w:bookmarkStart w:id="40220" w:name="_Toc129110447"/>
      <w:bookmarkStart w:id="40221" w:name="_Toc130389567"/>
      <w:bookmarkStart w:id="40222" w:name="_Toc130390640"/>
      <w:bookmarkStart w:id="40223" w:name="_Toc130391328"/>
      <w:bookmarkStart w:id="40224" w:name="_Toc131625092"/>
      <w:bookmarkStart w:id="40225" w:name="_Toc137476525"/>
      <w:bookmarkStart w:id="40226" w:name="_Toc138873180"/>
      <w:bookmarkStart w:id="40227" w:name="_Toc138874766"/>
      <w:bookmarkStart w:id="40228" w:name="_Toc145525365"/>
      <w:bookmarkStart w:id="40229" w:name="_Toc153560490"/>
      <w:bookmarkStart w:id="40230" w:name="_Toc161647790"/>
      <w:bookmarkStart w:id="40231" w:name="_Toc169533409"/>
      <w:bookmarkStart w:id="40232" w:name="_Toc171520012"/>
      <w:bookmarkStart w:id="40233" w:name="_Toc176539749"/>
      <w:bookmarkStart w:id="40234" w:name="_Toc192247061"/>
      <w:bookmarkStart w:id="40235" w:name="_Toc210482852"/>
      <w:r w:rsidRPr="0058420B">
        <w:rPr>
          <w:rFonts w:eastAsia="DengXian"/>
        </w:rPr>
        <w:t>11.4.1.4.1</w:t>
      </w:r>
      <w:r w:rsidRPr="0058420B">
        <w:rPr>
          <w:rFonts w:eastAsia="DengXian"/>
        </w:rPr>
        <w:tab/>
        <w:t>Initial conditions</w:t>
      </w:r>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3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37" w:name="_Toc29810914"/>
      <w:bookmarkStart w:id="40238" w:name="_Toc36636274"/>
      <w:bookmarkStart w:id="40239" w:name="_Toc37273220"/>
      <w:bookmarkStart w:id="40240" w:name="_Toc45886308"/>
      <w:bookmarkStart w:id="40241" w:name="_Toc53183353"/>
      <w:bookmarkStart w:id="40242" w:name="_Toc58916062"/>
      <w:bookmarkStart w:id="40243" w:name="_Toc58918243"/>
      <w:bookmarkStart w:id="40244" w:name="_Toc66694113"/>
      <w:bookmarkStart w:id="40245" w:name="_Toc74916136"/>
      <w:bookmarkStart w:id="40246" w:name="_Toc76114761"/>
      <w:bookmarkStart w:id="40247" w:name="_Toc76544647"/>
      <w:bookmarkStart w:id="40248" w:name="_Toc82536769"/>
      <w:bookmarkStart w:id="40249" w:name="_Toc89953062"/>
      <w:bookmarkStart w:id="40250" w:name="_Toc98766878"/>
      <w:bookmarkStart w:id="40251" w:name="_Toc99703241"/>
      <w:bookmarkStart w:id="40252" w:name="_Toc106207031"/>
      <w:bookmarkStart w:id="40253" w:name="_Toc115081033"/>
      <w:bookmarkStart w:id="40254" w:name="_Toc120631449"/>
      <w:bookmarkStart w:id="40255" w:name="_Toc120632100"/>
      <w:bookmarkStart w:id="40256" w:name="_Toc120632750"/>
      <w:bookmarkStart w:id="40257" w:name="_Toc120633400"/>
      <w:bookmarkStart w:id="40258" w:name="_Toc120634050"/>
      <w:bookmarkStart w:id="40259" w:name="_Toc120634701"/>
      <w:bookmarkStart w:id="40260" w:name="_Toc120635352"/>
      <w:bookmarkStart w:id="40261" w:name="_Toc121754476"/>
      <w:bookmarkStart w:id="40262" w:name="_Toc121755146"/>
      <w:bookmarkStart w:id="40263" w:name="_Toc129109095"/>
      <w:bookmarkStart w:id="40264" w:name="_Toc129109760"/>
      <w:bookmarkStart w:id="40265" w:name="_Toc129110448"/>
      <w:bookmarkStart w:id="40266" w:name="_Toc130389568"/>
      <w:bookmarkStart w:id="40267" w:name="_Toc130390641"/>
      <w:bookmarkStart w:id="40268" w:name="_Toc130391329"/>
      <w:bookmarkStart w:id="40269" w:name="_Toc131625093"/>
      <w:bookmarkStart w:id="40270" w:name="_Toc137476526"/>
      <w:bookmarkStart w:id="40271" w:name="_Toc138873181"/>
      <w:bookmarkStart w:id="40272" w:name="_Toc138874767"/>
      <w:bookmarkStart w:id="40273" w:name="_Toc145525366"/>
      <w:bookmarkStart w:id="40274" w:name="_Toc153560491"/>
      <w:bookmarkStart w:id="40275" w:name="_Toc161647791"/>
      <w:bookmarkStart w:id="40276" w:name="_Toc169533410"/>
      <w:bookmarkStart w:id="40277" w:name="_Toc171520013"/>
      <w:bookmarkStart w:id="40278" w:name="_Toc176539750"/>
      <w:bookmarkStart w:id="40279" w:name="_Toc192247062"/>
      <w:bookmarkStart w:id="40280" w:name="_Toc210482853"/>
      <w:r>
        <w:rPr>
          <w:rFonts w:eastAsia="DengXian"/>
        </w:rPr>
        <w:t>11.4</w:t>
      </w:r>
      <w:r w:rsidRPr="009D2843">
        <w:rPr>
          <w:rFonts w:eastAsia="DengXian"/>
        </w:rPr>
        <w:t>.1.4.2</w:t>
      </w:r>
      <w:r w:rsidRPr="009D2843">
        <w:rPr>
          <w:rFonts w:eastAsia="DengXian"/>
        </w:rPr>
        <w:tab/>
        <w:t>Procedure</w:t>
      </w:r>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8pt" o:ole="" fillcolor="window">
            <v:imagedata r:id="rId48" o:title=""/>
          </v:shape>
          <o:OLEObject Type="Embed" ProgID="Word.Picture.8" ShapeID="_x0000_i1055" DrawAspect="Content" ObjectID="_1821095096"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pt" o:ole="">
            <v:imagedata r:id="rId50" o:title=""/>
          </v:shape>
          <o:OLEObject Type="Embed" ProgID="Visio.Drawing.11" ShapeID="_x0000_i1056" DrawAspect="Content" ObjectID="_1821095097"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pt" o:ole="">
            <v:imagedata r:id="rId52" o:title=""/>
          </v:shape>
          <o:OLEObject Type="Embed" ProgID="Visio.Drawing.11" ShapeID="_x0000_i1057" DrawAspect="Content" ObjectID="_1821095098"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81" w:name="_Toc21103066"/>
      <w:bookmarkStart w:id="40282" w:name="_Toc29810915"/>
      <w:bookmarkStart w:id="40283" w:name="_Toc36636275"/>
      <w:bookmarkStart w:id="40284" w:name="_Toc37273221"/>
      <w:bookmarkStart w:id="40285" w:name="_Toc45886309"/>
      <w:bookmarkStart w:id="40286" w:name="_Toc53183354"/>
      <w:bookmarkStart w:id="40287" w:name="_Toc58916063"/>
      <w:bookmarkStart w:id="40288" w:name="_Toc58918244"/>
      <w:bookmarkStart w:id="40289" w:name="_Toc66694114"/>
      <w:bookmarkStart w:id="40290" w:name="_Toc74916137"/>
      <w:bookmarkStart w:id="40291" w:name="_Toc76114762"/>
      <w:bookmarkStart w:id="40292" w:name="_Toc76544648"/>
      <w:bookmarkStart w:id="40293" w:name="_Toc82536770"/>
      <w:bookmarkStart w:id="40294" w:name="_Toc89953063"/>
      <w:bookmarkStart w:id="40295" w:name="_Toc98766879"/>
      <w:bookmarkStart w:id="40296" w:name="_Toc99703242"/>
      <w:bookmarkStart w:id="40297" w:name="_Toc106207032"/>
      <w:bookmarkStart w:id="40298" w:name="_Toc115081034"/>
      <w:bookmarkStart w:id="40299" w:name="_Toc120631450"/>
      <w:bookmarkStart w:id="40300" w:name="_Toc120632101"/>
      <w:bookmarkStart w:id="40301" w:name="_Toc120632751"/>
      <w:bookmarkStart w:id="40302" w:name="_Toc120633401"/>
      <w:bookmarkStart w:id="40303" w:name="_Toc120634051"/>
      <w:bookmarkStart w:id="40304" w:name="_Toc120634702"/>
      <w:bookmarkStart w:id="40305" w:name="_Toc120635353"/>
      <w:bookmarkStart w:id="40306" w:name="_Toc121754477"/>
      <w:bookmarkStart w:id="40307" w:name="_Toc121755147"/>
      <w:bookmarkStart w:id="40308" w:name="_Toc129109096"/>
      <w:bookmarkStart w:id="40309" w:name="_Toc129109761"/>
      <w:bookmarkStart w:id="40310" w:name="_Toc129110449"/>
      <w:bookmarkStart w:id="40311" w:name="_Toc130389569"/>
      <w:bookmarkStart w:id="40312" w:name="_Toc130390642"/>
      <w:bookmarkStart w:id="40313" w:name="_Toc130391330"/>
      <w:bookmarkStart w:id="40314" w:name="_Toc131625094"/>
      <w:bookmarkStart w:id="40315" w:name="_Toc137476527"/>
      <w:bookmarkStart w:id="40316" w:name="_Toc138873182"/>
      <w:bookmarkStart w:id="40317" w:name="_Toc138874768"/>
      <w:bookmarkStart w:id="40318" w:name="_Toc145525367"/>
      <w:bookmarkStart w:id="40319" w:name="_Toc153560492"/>
      <w:bookmarkStart w:id="40320" w:name="_Toc161647792"/>
      <w:bookmarkStart w:id="40321" w:name="_Toc169533411"/>
      <w:bookmarkStart w:id="40322" w:name="_Toc171520014"/>
      <w:bookmarkStart w:id="40323" w:name="_Toc176539751"/>
      <w:bookmarkStart w:id="40324" w:name="_Toc192247063"/>
      <w:bookmarkStart w:id="40325" w:name="_Toc210482854"/>
      <w:r>
        <w:rPr>
          <w:rFonts w:eastAsia="DengXian"/>
        </w:rPr>
        <w:t>11.4</w:t>
      </w:r>
      <w:r w:rsidRPr="009D2843">
        <w:rPr>
          <w:rFonts w:eastAsia="DengXian"/>
        </w:rPr>
        <w:t>.1.5</w:t>
      </w:r>
      <w:r w:rsidRPr="009D2843">
        <w:rPr>
          <w:rFonts w:eastAsia="DengXian"/>
        </w:rPr>
        <w:tab/>
        <w:t>Test requirement</w:t>
      </w:r>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p>
    <w:p w14:paraId="3A9F0FDE" w14:textId="7A4B63A9" w:rsidR="00B03505" w:rsidRPr="00B03505" w:rsidRDefault="00B03505" w:rsidP="00B03505">
      <w:pPr>
        <w:pStyle w:val="Heading5"/>
        <w:rPr>
          <w:rFonts w:eastAsia="DengXian"/>
        </w:rPr>
      </w:pPr>
      <w:bookmarkStart w:id="40326" w:name="_Toc21103067"/>
      <w:bookmarkStart w:id="40327" w:name="_Toc29810916"/>
      <w:bookmarkStart w:id="40328" w:name="_Toc36636276"/>
      <w:bookmarkStart w:id="40329" w:name="_Toc37273222"/>
      <w:bookmarkStart w:id="40330" w:name="_Toc45886310"/>
      <w:bookmarkStart w:id="40331" w:name="_Toc53183355"/>
      <w:bookmarkStart w:id="40332" w:name="_Toc58916064"/>
      <w:bookmarkStart w:id="40333" w:name="_Toc58918245"/>
      <w:bookmarkStart w:id="40334" w:name="_Toc66694115"/>
      <w:bookmarkStart w:id="40335" w:name="_Toc74916138"/>
      <w:bookmarkStart w:id="40336" w:name="_Toc76114763"/>
      <w:bookmarkStart w:id="40337" w:name="_Toc76544649"/>
      <w:bookmarkStart w:id="40338" w:name="_Toc82536771"/>
      <w:bookmarkStart w:id="40339" w:name="_Toc89953064"/>
      <w:bookmarkStart w:id="40340" w:name="_Toc98766880"/>
      <w:bookmarkStart w:id="40341" w:name="_Toc99703243"/>
      <w:bookmarkStart w:id="40342" w:name="_Toc106207033"/>
      <w:bookmarkStart w:id="40343" w:name="_Toc115081035"/>
      <w:bookmarkStart w:id="40344" w:name="_Toc121999986"/>
      <w:bookmarkStart w:id="40345" w:name="_Toc124154885"/>
      <w:bookmarkStart w:id="40346" w:name="_Toc137396809"/>
      <w:bookmarkStart w:id="40347" w:name="_Toc156578251"/>
      <w:bookmarkStart w:id="40348" w:name="_Toc169533412"/>
      <w:bookmarkStart w:id="40349" w:name="_Toc171520015"/>
      <w:bookmarkStart w:id="40350" w:name="_Toc176539752"/>
      <w:bookmarkStart w:id="40351" w:name="_Toc192247064"/>
      <w:bookmarkStart w:id="40352"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53" w:name="_Toc169533413"/>
      <w:bookmarkStart w:id="40354" w:name="_Toc171520016"/>
      <w:bookmarkStart w:id="40355" w:name="_Toc176539753"/>
      <w:bookmarkStart w:id="40356" w:name="_Toc192247065"/>
      <w:bookmarkStart w:id="40357"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53"/>
      <w:bookmarkEnd w:id="40354"/>
      <w:bookmarkEnd w:id="40355"/>
      <w:bookmarkEnd w:id="40356"/>
      <w:bookmarkEnd w:id="40357"/>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58" w:name="_Toc120545033"/>
      <w:bookmarkStart w:id="40359" w:name="_Toc120545388"/>
      <w:bookmarkStart w:id="40360" w:name="_Toc120546004"/>
      <w:bookmarkStart w:id="40361" w:name="_Toc120606908"/>
      <w:bookmarkStart w:id="40362" w:name="_Toc120607262"/>
      <w:bookmarkStart w:id="40363" w:name="_Toc120607619"/>
      <w:bookmarkStart w:id="40364" w:name="_Toc120607982"/>
      <w:bookmarkStart w:id="40365" w:name="_Toc120608347"/>
      <w:bookmarkStart w:id="40366" w:name="_Toc120608727"/>
      <w:bookmarkStart w:id="40367" w:name="_Toc120609107"/>
      <w:bookmarkStart w:id="40368" w:name="_Toc120609498"/>
      <w:bookmarkStart w:id="40369" w:name="_Toc120609889"/>
      <w:bookmarkStart w:id="40370" w:name="_Toc120610290"/>
      <w:bookmarkStart w:id="40371" w:name="_Toc120611043"/>
      <w:bookmarkStart w:id="40372" w:name="_Toc120611452"/>
      <w:bookmarkStart w:id="40373" w:name="_Toc120611870"/>
      <w:bookmarkStart w:id="40374" w:name="_Toc120612290"/>
      <w:bookmarkStart w:id="40375" w:name="_Toc120612717"/>
      <w:bookmarkStart w:id="40376" w:name="_Toc120613146"/>
      <w:bookmarkStart w:id="40377" w:name="_Toc120613576"/>
      <w:bookmarkStart w:id="40378" w:name="_Toc120614006"/>
      <w:bookmarkStart w:id="40379" w:name="_Toc120614449"/>
      <w:bookmarkStart w:id="40380" w:name="_Toc120614908"/>
      <w:bookmarkStart w:id="40381" w:name="_Toc120615383"/>
      <w:bookmarkStart w:id="40382" w:name="_Toc120622591"/>
      <w:bookmarkStart w:id="40383" w:name="_Toc120623097"/>
      <w:bookmarkStart w:id="40384" w:name="_Toc120623735"/>
      <w:bookmarkStart w:id="40385" w:name="_Toc120624272"/>
      <w:bookmarkStart w:id="40386" w:name="_Toc120624809"/>
      <w:bookmarkStart w:id="40387" w:name="_Toc120625346"/>
      <w:bookmarkStart w:id="40388" w:name="_Toc120625883"/>
      <w:bookmarkStart w:id="40389" w:name="_Toc120626430"/>
      <w:bookmarkStart w:id="40390" w:name="_Toc120626986"/>
      <w:bookmarkStart w:id="40391" w:name="_Toc120627551"/>
      <w:bookmarkStart w:id="40392" w:name="_Toc120628127"/>
      <w:bookmarkStart w:id="40393" w:name="_Toc120628712"/>
      <w:bookmarkStart w:id="40394" w:name="_Toc120629300"/>
      <w:bookmarkStart w:id="40395" w:name="_Toc120629920"/>
      <w:bookmarkStart w:id="40396" w:name="_Toc120631451"/>
      <w:bookmarkStart w:id="40397" w:name="_Toc120632102"/>
      <w:bookmarkStart w:id="40398" w:name="_Toc120632752"/>
      <w:bookmarkStart w:id="40399" w:name="_Toc120633402"/>
      <w:bookmarkStart w:id="40400" w:name="_Toc120634052"/>
      <w:bookmarkStart w:id="40401" w:name="_Toc120634703"/>
      <w:bookmarkStart w:id="40402" w:name="_Toc120635354"/>
      <w:bookmarkStart w:id="40403" w:name="_Toc121754478"/>
      <w:bookmarkStart w:id="40404" w:name="_Toc121755148"/>
      <w:bookmarkStart w:id="40405" w:name="_Toc129109097"/>
      <w:bookmarkStart w:id="40406" w:name="_Toc129109762"/>
      <w:bookmarkStart w:id="40407" w:name="_Toc129110450"/>
      <w:bookmarkStart w:id="40408" w:name="_Toc130389570"/>
      <w:bookmarkStart w:id="40409" w:name="_Toc130390643"/>
      <w:bookmarkStart w:id="40410" w:name="_Toc130391331"/>
      <w:bookmarkStart w:id="40411" w:name="_Toc131625095"/>
      <w:bookmarkStart w:id="40412" w:name="_Toc137476528"/>
      <w:bookmarkStart w:id="40413" w:name="_Toc138873183"/>
      <w:bookmarkStart w:id="40414" w:name="_Toc138874769"/>
      <w:bookmarkStart w:id="40415" w:name="_Toc145525368"/>
      <w:bookmarkStart w:id="40416" w:name="_Toc153560493"/>
      <w:bookmarkStart w:id="40417" w:name="_Toc161647793"/>
      <w:bookmarkStart w:id="40418" w:name="_Toc169533414"/>
      <w:bookmarkStart w:id="40419" w:name="_Toc171520017"/>
      <w:bookmarkStart w:id="40420" w:name="_Toc176539754"/>
      <w:bookmarkStart w:id="40421" w:name="_Toc192247066"/>
      <w:bookmarkStart w:id="40422" w:name="_Toc210482857"/>
      <w:r w:rsidRPr="004D3578">
        <w:t>Annex A (normative):</w:t>
      </w:r>
      <w:r w:rsidRPr="004D3578">
        <w:br/>
      </w:r>
      <w:r>
        <w:t>Reference</w:t>
      </w:r>
      <w:r>
        <w:rPr>
          <w:rFonts w:hint="eastAsia"/>
          <w:lang w:eastAsia="zh-CN"/>
        </w:rPr>
        <w:t xml:space="preserve"> measurement channel</w:t>
      </w:r>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p>
    <w:p w14:paraId="5860F63C" w14:textId="4BB4431D" w:rsidR="00307160" w:rsidRDefault="00307160" w:rsidP="00307160">
      <w:pPr>
        <w:pStyle w:val="Heading1"/>
        <w:rPr>
          <w:lang w:eastAsia="zh-CN"/>
        </w:rPr>
      </w:pPr>
      <w:bookmarkStart w:id="40423" w:name="_Toc120545034"/>
      <w:bookmarkStart w:id="40424" w:name="_Toc120545389"/>
      <w:bookmarkStart w:id="40425" w:name="_Toc120546005"/>
      <w:bookmarkStart w:id="40426" w:name="_Toc120606909"/>
      <w:bookmarkStart w:id="40427" w:name="_Toc120607263"/>
      <w:bookmarkStart w:id="40428" w:name="_Toc120607620"/>
      <w:bookmarkStart w:id="40429" w:name="_Toc120607983"/>
      <w:bookmarkStart w:id="40430" w:name="_Toc120608348"/>
      <w:bookmarkStart w:id="40431" w:name="_Toc120608728"/>
      <w:bookmarkStart w:id="40432" w:name="_Toc120609108"/>
      <w:bookmarkStart w:id="40433" w:name="_Toc120609499"/>
      <w:bookmarkStart w:id="40434" w:name="_Toc120609890"/>
      <w:bookmarkStart w:id="40435" w:name="_Toc120610291"/>
      <w:bookmarkStart w:id="40436" w:name="_Toc120611044"/>
      <w:bookmarkStart w:id="40437" w:name="_Toc120611453"/>
      <w:bookmarkStart w:id="40438" w:name="_Toc120611871"/>
      <w:bookmarkStart w:id="40439" w:name="_Toc120612291"/>
      <w:bookmarkStart w:id="40440" w:name="_Toc120612718"/>
      <w:bookmarkStart w:id="40441" w:name="_Toc120613147"/>
      <w:bookmarkStart w:id="40442" w:name="_Toc120613577"/>
      <w:bookmarkStart w:id="40443" w:name="_Toc120614007"/>
      <w:bookmarkStart w:id="40444" w:name="_Toc120614450"/>
      <w:bookmarkStart w:id="40445" w:name="_Toc120614909"/>
      <w:bookmarkStart w:id="40446" w:name="_Toc120615384"/>
      <w:bookmarkStart w:id="40447" w:name="_Toc120622592"/>
      <w:bookmarkStart w:id="40448" w:name="_Toc120623098"/>
      <w:bookmarkStart w:id="40449" w:name="_Toc120623736"/>
      <w:bookmarkStart w:id="40450" w:name="_Toc120624273"/>
      <w:bookmarkStart w:id="40451" w:name="_Toc120624810"/>
      <w:bookmarkStart w:id="40452" w:name="_Toc120625347"/>
      <w:bookmarkStart w:id="40453" w:name="_Toc120625884"/>
      <w:bookmarkStart w:id="40454" w:name="_Toc120626431"/>
      <w:bookmarkStart w:id="40455" w:name="_Toc120626987"/>
      <w:bookmarkStart w:id="40456" w:name="_Toc120627552"/>
      <w:bookmarkStart w:id="40457" w:name="_Toc120628128"/>
      <w:bookmarkStart w:id="40458" w:name="_Toc120628713"/>
      <w:bookmarkStart w:id="40459" w:name="_Toc120629301"/>
      <w:bookmarkStart w:id="40460" w:name="_Toc120629921"/>
      <w:bookmarkStart w:id="40461" w:name="_Toc120631452"/>
      <w:bookmarkStart w:id="40462" w:name="_Toc120632103"/>
      <w:bookmarkStart w:id="40463" w:name="_Toc120632753"/>
      <w:bookmarkStart w:id="40464" w:name="_Toc120633403"/>
      <w:bookmarkStart w:id="40465" w:name="_Toc120634053"/>
      <w:bookmarkStart w:id="40466" w:name="_Toc120634704"/>
      <w:bookmarkStart w:id="40467" w:name="_Toc120635355"/>
      <w:bookmarkStart w:id="40468" w:name="_Toc121754479"/>
      <w:bookmarkStart w:id="40469" w:name="_Toc121755149"/>
      <w:bookmarkStart w:id="40470" w:name="_Toc129109098"/>
      <w:bookmarkStart w:id="40471" w:name="_Toc129109763"/>
      <w:bookmarkStart w:id="40472" w:name="_Toc129110451"/>
      <w:bookmarkStart w:id="40473" w:name="_Toc130389571"/>
      <w:bookmarkStart w:id="40474" w:name="_Toc130390644"/>
      <w:bookmarkStart w:id="40475" w:name="_Toc130391332"/>
      <w:bookmarkStart w:id="40476" w:name="_Toc131625096"/>
      <w:bookmarkStart w:id="40477" w:name="_Toc137476529"/>
      <w:bookmarkStart w:id="40478" w:name="_Toc138873184"/>
      <w:bookmarkStart w:id="40479" w:name="_Toc138874770"/>
      <w:bookmarkStart w:id="40480" w:name="_Toc145525369"/>
      <w:bookmarkStart w:id="40481" w:name="_Toc153560494"/>
      <w:bookmarkStart w:id="40482" w:name="_Toc161647794"/>
      <w:bookmarkStart w:id="40483" w:name="_Toc169533415"/>
      <w:bookmarkStart w:id="40484" w:name="_Toc171520018"/>
      <w:bookmarkStart w:id="40485" w:name="_Toc176539755"/>
      <w:bookmarkStart w:id="40486" w:name="_Toc192247067"/>
      <w:bookmarkStart w:id="40487"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p>
    <w:p w14:paraId="52F9359D" w14:textId="76E1161E" w:rsidR="006638D6" w:rsidRPr="006638D6" w:rsidRDefault="003C1954" w:rsidP="006638D6">
      <w:pPr>
        <w:rPr>
          <w:rFonts w:eastAsia="DengXian"/>
        </w:rPr>
      </w:pPr>
      <w:bookmarkStart w:id="40488" w:name="OLE_LINK15"/>
      <w:bookmarkStart w:id="4048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488"/>
      <w:bookmarkEnd w:id="4048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490" w:name="OLE_LINK11"/>
            <w:bookmarkStart w:id="40491" w:name="OLE_LINK12"/>
            <w:bookmarkStart w:id="40492" w:name="OLE_LINK13"/>
            <w:r w:rsidRPr="006638D6">
              <w:t>Reference channel</w:t>
            </w:r>
          </w:p>
        </w:tc>
        <w:tc>
          <w:tcPr>
            <w:tcW w:w="717" w:type="dxa"/>
          </w:tcPr>
          <w:p w14:paraId="78E142DE" w14:textId="77777777" w:rsidR="00A954F6" w:rsidRPr="006638D6" w:rsidRDefault="00A954F6" w:rsidP="00A954F6">
            <w:pPr>
              <w:pStyle w:val="TAH"/>
            </w:pPr>
            <w:bookmarkStart w:id="40493" w:name="OLE_LINK32"/>
            <w:bookmarkStart w:id="40494" w:name="OLE_LINK33"/>
            <w:bookmarkStart w:id="40495" w:name="OLE_LINK34"/>
            <w:bookmarkStart w:id="40496" w:name="OLE_LINK40"/>
            <w:bookmarkStart w:id="40497" w:name="OLE_LINK41"/>
            <w:bookmarkStart w:id="40498" w:name="OLE_LINK42"/>
            <w:bookmarkStart w:id="40499" w:name="OLE_LINK43"/>
            <w:r w:rsidRPr="006638D6">
              <w:rPr>
                <w:lang w:eastAsia="zh-CN"/>
              </w:rPr>
              <w:t>G-FR1-</w:t>
            </w:r>
            <w:r>
              <w:rPr>
                <w:rFonts w:hint="eastAsia"/>
                <w:lang w:eastAsia="zh-CN"/>
              </w:rPr>
              <w:t>NTN-</w:t>
            </w:r>
            <w:r w:rsidRPr="006638D6">
              <w:rPr>
                <w:lang w:eastAsia="zh-CN"/>
              </w:rPr>
              <w:t>A1-1</w:t>
            </w:r>
            <w:bookmarkEnd w:id="40493"/>
            <w:bookmarkEnd w:id="40494"/>
            <w:bookmarkEnd w:id="40495"/>
            <w:bookmarkEnd w:id="40496"/>
            <w:bookmarkEnd w:id="40497"/>
            <w:bookmarkEnd w:id="40498"/>
            <w:bookmarkEnd w:id="40499"/>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00" w:name="OLE_LINK19"/>
            <w:r w:rsidRPr="006638D6">
              <w:rPr>
                <w:lang w:eastAsia="zh-CN"/>
              </w:rPr>
              <w:t>1</w:t>
            </w:r>
            <w:bookmarkEnd w:id="40500"/>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01"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490"/>
      <w:bookmarkEnd w:id="40491"/>
      <w:bookmarkEnd w:id="40492"/>
      <w:bookmarkEnd w:id="4050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02" w:name="_Toc97741580"/>
      <w:bookmarkStart w:id="40503" w:name="_Toc120545035"/>
      <w:bookmarkStart w:id="40504" w:name="_Toc120545390"/>
      <w:bookmarkStart w:id="40505" w:name="_Toc120546006"/>
      <w:bookmarkStart w:id="40506" w:name="_Toc120606910"/>
      <w:bookmarkStart w:id="40507" w:name="_Toc120607264"/>
      <w:bookmarkStart w:id="40508" w:name="_Toc120607621"/>
      <w:bookmarkStart w:id="40509" w:name="_Toc120607984"/>
      <w:bookmarkStart w:id="40510" w:name="_Toc120608349"/>
      <w:bookmarkStart w:id="40511" w:name="_Toc120608729"/>
      <w:bookmarkStart w:id="40512" w:name="_Toc120609109"/>
      <w:bookmarkStart w:id="40513" w:name="_Toc120609500"/>
      <w:bookmarkStart w:id="40514" w:name="_Toc120609891"/>
      <w:bookmarkStart w:id="40515" w:name="_Toc120610292"/>
      <w:bookmarkStart w:id="40516" w:name="_Toc120611045"/>
      <w:bookmarkStart w:id="40517" w:name="_Toc120611454"/>
      <w:bookmarkStart w:id="40518" w:name="_Toc120611872"/>
      <w:bookmarkStart w:id="40519" w:name="_Toc120612292"/>
      <w:bookmarkStart w:id="40520" w:name="_Toc120612719"/>
      <w:bookmarkStart w:id="40521" w:name="_Toc120613148"/>
      <w:bookmarkStart w:id="40522" w:name="_Toc120613578"/>
      <w:bookmarkStart w:id="40523" w:name="_Toc120614008"/>
      <w:bookmarkStart w:id="40524" w:name="_Toc120614451"/>
      <w:bookmarkStart w:id="40525" w:name="_Toc120614910"/>
      <w:bookmarkStart w:id="40526" w:name="_Toc120615385"/>
      <w:bookmarkStart w:id="40527" w:name="_Toc120622593"/>
      <w:bookmarkStart w:id="40528" w:name="_Toc120623099"/>
      <w:bookmarkStart w:id="40529" w:name="_Toc120623737"/>
      <w:bookmarkStart w:id="40530" w:name="_Toc120624274"/>
      <w:bookmarkStart w:id="40531" w:name="_Toc120624811"/>
      <w:bookmarkStart w:id="40532" w:name="_Toc120625348"/>
      <w:bookmarkStart w:id="40533" w:name="_Toc120625885"/>
      <w:bookmarkStart w:id="40534" w:name="_Toc120626432"/>
      <w:bookmarkStart w:id="40535" w:name="_Toc120626988"/>
      <w:bookmarkStart w:id="40536" w:name="_Toc120627553"/>
      <w:bookmarkStart w:id="40537" w:name="_Toc120628129"/>
      <w:bookmarkStart w:id="40538" w:name="_Toc120628714"/>
      <w:bookmarkStart w:id="40539" w:name="_Toc120629302"/>
      <w:bookmarkStart w:id="40540" w:name="_Toc120629922"/>
      <w:bookmarkStart w:id="40541" w:name="_Toc120631453"/>
      <w:bookmarkStart w:id="40542" w:name="_Toc120632104"/>
      <w:bookmarkStart w:id="40543" w:name="_Toc120632754"/>
      <w:bookmarkStart w:id="40544" w:name="_Toc120633404"/>
      <w:bookmarkStart w:id="40545" w:name="_Toc120634054"/>
      <w:bookmarkStart w:id="40546" w:name="_Toc120634705"/>
      <w:bookmarkStart w:id="40547" w:name="_Toc120635356"/>
      <w:bookmarkStart w:id="40548" w:name="_Toc121754480"/>
      <w:bookmarkStart w:id="40549" w:name="_Toc121755150"/>
      <w:bookmarkStart w:id="40550" w:name="_Toc129109099"/>
      <w:bookmarkStart w:id="40551" w:name="_Toc129109764"/>
      <w:bookmarkStart w:id="40552" w:name="_Toc129110452"/>
      <w:bookmarkStart w:id="40553" w:name="_Toc130389572"/>
      <w:bookmarkStart w:id="40554" w:name="_Toc130390645"/>
      <w:bookmarkStart w:id="40555" w:name="_Toc130391333"/>
      <w:bookmarkStart w:id="40556" w:name="_Toc131625097"/>
      <w:bookmarkStart w:id="40557" w:name="_Toc137476530"/>
      <w:bookmarkStart w:id="40558" w:name="_Toc138873185"/>
      <w:bookmarkStart w:id="40559" w:name="_Toc138874771"/>
      <w:bookmarkStart w:id="40560" w:name="_Toc145525370"/>
      <w:bookmarkStart w:id="40561" w:name="_Toc153560495"/>
      <w:bookmarkStart w:id="40562" w:name="_Toc161647795"/>
      <w:bookmarkStart w:id="40563" w:name="_Toc169533416"/>
      <w:bookmarkStart w:id="40564" w:name="_Toc171520019"/>
      <w:bookmarkStart w:id="40565" w:name="_Toc176539756"/>
      <w:bookmarkStart w:id="40566" w:name="_Toc192247068"/>
      <w:bookmarkStart w:id="40567" w:name="_Toc210482859"/>
      <w:r>
        <w:t>A.</w:t>
      </w:r>
      <w:r>
        <w:rPr>
          <w:rFonts w:hint="eastAsia"/>
          <w:lang w:eastAsia="zh-CN"/>
        </w:rPr>
        <w:t>2</w:t>
      </w:r>
      <w:r w:rsidRPr="001176AB">
        <w:tab/>
      </w:r>
      <w:r w:rsidRPr="003E33E3">
        <w:t xml:space="preserve">Fixed Reference Channels for </w:t>
      </w:r>
      <w:bookmarkEnd w:id="40502"/>
      <w:r>
        <w:rPr>
          <w:rFonts w:hint="eastAsia"/>
          <w:lang w:eastAsia="zh-CN"/>
        </w:rPr>
        <w:t xml:space="preserve">dynamic range </w:t>
      </w:r>
      <w:r w:rsidRPr="001176AB">
        <w:t>(16QAM, R=2/3)</w:t>
      </w:r>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68" w:name="OLE_LINK104"/>
            <w:bookmarkStart w:id="40569" w:name="OLE_LINK105"/>
            <w:r w:rsidRPr="006638D6">
              <w:rPr>
                <w:lang w:eastAsia="zh-CN"/>
              </w:rPr>
              <w:t xml:space="preserve">slot </w:t>
            </w:r>
            <w:bookmarkEnd w:id="40568"/>
            <w:bookmarkEnd w:id="40569"/>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70"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70"/>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71"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71"/>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72"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7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73" w:name="_Toc120545036"/>
      <w:bookmarkStart w:id="40574" w:name="_Toc120545391"/>
      <w:bookmarkStart w:id="40575" w:name="_Toc120546007"/>
      <w:bookmarkStart w:id="40576" w:name="_Toc120606911"/>
      <w:bookmarkStart w:id="40577" w:name="_Toc120607265"/>
      <w:bookmarkStart w:id="40578" w:name="_Toc120607622"/>
      <w:bookmarkStart w:id="40579" w:name="_Toc120607985"/>
      <w:bookmarkStart w:id="40580" w:name="_Toc120608350"/>
      <w:bookmarkStart w:id="40581" w:name="_Toc120608730"/>
      <w:bookmarkStart w:id="40582" w:name="_Toc120609110"/>
      <w:bookmarkStart w:id="40583" w:name="_Toc120609501"/>
      <w:bookmarkStart w:id="40584" w:name="_Toc120609892"/>
      <w:bookmarkStart w:id="40585" w:name="_Toc120610293"/>
      <w:bookmarkStart w:id="40586" w:name="_Toc120611046"/>
      <w:bookmarkStart w:id="40587" w:name="_Toc120611455"/>
      <w:bookmarkStart w:id="40588" w:name="_Toc120611873"/>
      <w:bookmarkStart w:id="40589" w:name="_Toc120612293"/>
      <w:bookmarkStart w:id="40590" w:name="_Toc120612720"/>
      <w:bookmarkStart w:id="40591" w:name="_Toc120613149"/>
      <w:bookmarkStart w:id="40592" w:name="_Toc120613579"/>
      <w:bookmarkStart w:id="40593" w:name="_Toc120614009"/>
      <w:bookmarkStart w:id="40594" w:name="_Toc120614452"/>
      <w:bookmarkStart w:id="40595" w:name="_Toc120614911"/>
      <w:bookmarkStart w:id="40596" w:name="_Toc120615386"/>
      <w:bookmarkStart w:id="40597" w:name="_Toc120622594"/>
      <w:bookmarkStart w:id="40598" w:name="_Toc120623100"/>
      <w:bookmarkStart w:id="40599" w:name="_Toc120623738"/>
      <w:bookmarkStart w:id="40600" w:name="_Toc120624275"/>
      <w:bookmarkStart w:id="40601" w:name="_Toc120624812"/>
      <w:bookmarkStart w:id="40602" w:name="_Toc120625349"/>
      <w:bookmarkStart w:id="40603" w:name="_Toc120625886"/>
      <w:bookmarkStart w:id="40604" w:name="_Toc120626433"/>
      <w:bookmarkStart w:id="40605" w:name="_Toc120626989"/>
      <w:bookmarkStart w:id="40606" w:name="_Toc120627554"/>
      <w:bookmarkStart w:id="40607" w:name="_Toc120628130"/>
      <w:bookmarkStart w:id="40608" w:name="_Toc120628715"/>
      <w:bookmarkStart w:id="40609" w:name="_Toc120629303"/>
      <w:bookmarkStart w:id="40610" w:name="_Toc120629923"/>
      <w:bookmarkStart w:id="40611" w:name="_Toc120631454"/>
      <w:bookmarkStart w:id="40612" w:name="_Toc120632105"/>
      <w:bookmarkStart w:id="40613" w:name="_Toc120632755"/>
      <w:bookmarkStart w:id="40614" w:name="_Toc120633405"/>
      <w:bookmarkStart w:id="40615" w:name="_Toc120634055"/>
      <w:bookmarkStart w:id="40616" w:name="_Toc120634706"/>
      <w:bookmarkStart w:id="40617" w:name="_Toc120635357"/>
      <w:bookmarkStart w:id="40618" w:name="_Toc121754481"/>
      <w:bookmarkStart w:id="40619" w:name="_Toc121755151"/>
      <w:bookmarkStart w:id="40620" w:name="_Toc129109100"/>
      <w:bookmarkStart w:id="40621" w:name="_Toc129109765"/>
      <w:bookmarkStart w:id="40622" w:name="_Toc129110453"/>
      <w:bookmarkStart w:id="40623" w:name="_Toc130389573"/>
      <w:bookmarkStart w:id="40624" w:name="_Toc130390646"/>
      <w:bookmarkStart w:id="40625" w:name="_Toc130391334"/>
      <w:bookmarkStart w:id="40626" w:name="_Toc131625098"/>
      <w:bookmarkStart w:id="40627" w:name="_Toc137476531"/>
      <w:bookmarkStart w:id="40628" w:name="_Toc138873186"/>
      <w:bookmarkStart w:id="40629" w:name="_Toc138874772"/>
      <w:bookmarkStart w:id="40630" w:name="_Toc145525371"/>
      <w:bookmarkStart w:id="40631" w:name="_Toc153560496"/>
      <w:bookmarkStart w:id="40632" w:name="_Toc161647796"/>
      <w:bookmarkStart w:id="40633" w:name="_Toc169533417"/>
      <w:bookmarkStart w:id="40634" w:name="_Toc171520020"/>
      <w:bookmarkStart w:id="40635" w:name="_Toc176539757"/>
      <w:bookmarkStart w:id="40636" w:name="_Toc192247069"/>
      <w:bookmarkStart w:id="40637"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38" w:name="_Toc58860530"/>
      <w:bookmarkStart w:id="40639" w:name="_Toc58863034"/>
      <w:bookmarkStart w:id="40640" w:name="_Toc61183019"/>
      <w:bookmarkStart w:id="40641" w:name="_Toc66728334"/>
      <w:bookmarkStart w:id="40642" w:name="_Toc74962211"/>
      <w:bookmarkStart w:id="40643" w:name="_Toc75243121"/>
      <w:bookmarkStart w:id="40644" w:name="_Toc76545467"/>
      <w:bookmarkStart w:id="40645" w:name="_Toc82595570"/>
      <w:bookmarkStart w:id="40646" w:name="_Toc89955601"/>
      <w:bookmarkStart w:id="40647" w:name="_Toc98774028"/>
      <w:bookmarkStart w:id="4064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38"/>
      <w:bookmarkEnd w:id="40639"/>
      <w:bookmarkEnd w:id="40640"/>
      <w:bookmarkEnd w:id="40641"/>
      <w:bookmarkEnd w:id="40642"/>
      <w:bookmarkEnd w:id="40643"/>
      <w:bookmarkEnd w:id="40644"/>
      <w:bookmarkEnd w:id="40645"/>
      <w:bookmarkEnd w:id="40646"/>
      <w:bookmarkEnd w:id="40647"/>
      <w:bookmarkEnd w:id="4064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49" w:name="_Toc120545037"/>
      <w:bookmarkStart w:id="40650" w:name="_Toc120545392"/>
      <w:bookmarkStart w:id="40651" w:name="_Toc120546008"/>
      <w:bookmarkStart w:id="40652" w:name="_Toc120606912"/>
      <w:bookmarkStart w:id="40653" w:name="_Toc120607266"/>
      <w:bookmarkStart w:id="40654" w:name="_Toc120607623"/>
      <w:bookmarkStart w:id="40655" w:name="_Toc120607986"/>
      <w:bookmarkStart w:id="40656" w:name="_Toc120608351"/>
      <w:bookmarkStart w:id="40657" w:name="_Toc120608731"/>
      <w:bookmarkStart w:id="40658" w:name="_Toc120609111"/>
      <w:bookmarkStart w:id="40659" w:name="_Toc120609502"/>
      <w:bookmarkStart w:id="40660" w:name="_Toc120609893"/>
      <w:bookmarkStart w:id="40661" w:name="_Toc120610294"/>
      <w:bookmarkStart w:id="40662" w:name="_Toc120611047"/>
      <w:bookmarkStart w:id="40663" w:name="_Toc120611456"/>
      <w:bookmarkStart w:id="40664" w:name="_Toc120611874"/>
      <w:bookmarkStart w:id="40665" w:name="_Toc120612294"/>
      <w:bookmarkStart w:id="40666" w:name="_Toc120612721"/>
      <w:bookmarkStart w:id="40667" w:name="_Toc120613150"/>
      <w:bookmarkStart w:id="40668" w:name="_Toc120613580"/>
      <w:bookmarkStart w:id="40669" w:name="_Toc120614010"/>
      <w:bookmarkStart w:id="40670" w:name="_Toc120614453"/>
      <w:bookmarkStart w:id="40671" w:name="_Toc120614912"/>
      <w:bookmarkStart w:id="40672" w:name="_Toc120615387"/>
      <w:bookmarkStart w:id="40673" w:name="_Toc120622595"/>
      <w:bookmarkStart w:id="40674" w:name="_Toc120623101"/>
      <w:bookmarkStart w:id="40675" w:name="_Toc120623739"/>
      <w:bookmarkStart w:id="40676" w:name="_Toc120624276"/>
      <w:bookmarkStart w:id="40677" w:name="_Toc120624813"/>
      <w:bookmarkStart w:id="40678" w:name="_Toc120625350"/>
      <w:bookmarkStart w:id="40679" w:name="_Toc120625887"/>
      <w:bookmarkStart w:id="40680" w:name="_Toc120626434"/>
      <w:bookmarkStart w:id="40681" w:name="_Toc120626990"/>
      <w:bookmarkStart w:id="40682" w:name="_Toc120627555"/>
      <w:bookmarkStart w:id="40683" w:name="_Toc120628131"/>
      <w:bookmarkStart w:id="40684" w:name="_Toc120628716"/>
      <w:bookmarkStart w:id="40685" w:name="_Toc120629304"/>
      <w:bookmarkStart w:id="40686" w:name="_Toc120629924"/>
      <w:bookmarkStart w:id="40687" w:name="_Toc120631455"/>
      <w:bookmarkStart w:id="40688" w:name="_Toc120632106"/>
      <w:bookmarkStart w:id="40689" w:name="_Toc120632756"/>
      <w:bookmarkStart w:id="40690" w:name="_Toc120633406"/>
      <w:bookmarkStart w:id="40691" w:name="_Toc120634056"/>
      <w:bookmarkStart w:id="40692" w:name="_Toc120634707"/>
      <w:bookmarkStart w:id="40693" w:name="_Toc120635358"/>
      <w:bookmarkStart w:id="40694" w:name="_Toc121754482"/>
      <w:bookmarkStart w:id="40695" w:name="_Toc121755152"/>
      <w:bookmarkStart w:id="40696" w:name="_Toc129109101"/>
      <w:bookmarkStart w:id="40697" w:name="_Toc129109766"/>
      <w:bookmarkStart w:id="40698" w:name="_Toc129110454"/>
      <w:bookmarkStart w:id="40699" w:name="_Toc130389574"/>
      <w:bookmarkStart w:id="40700" w:name="_Toc130390647"/>
      <w:bookmarkStart w:id="40701" w:name="_Toc130391335"/>
      <w:bookmarkStart w:id="40702" w:name="_Toc131625099"/>
      <w:bookmarkStart w:id="40703" w:name="_Toc137476532"/>
      <w:bookmarkStart w:id="40704" w:name="_Toc138873187"/>
      <w:bookmarkStart w:id="40705" w:name="_Toc138874773"/>
      <w:bookmarkStart w:id="40706" w:name="_Toc145525372"/>
      <w:bookmarkStart w:id="40707" w:name="_Toc153560497"/>
      <w:bookmarkStart w:id="40708" w:name="_Toc161647797"/>
      <w:bookmarkStart w:id="40709" w:name="_Toc169533418"/>
      <w:bookmarkStart w:id="40710" w:name="_Toc171520021"/>
      <w:bookmarkStart w:id="40711" w:name="_Toc176539758"/>
      <w:bookmarkStart w:id="40712" w:name="_Toc192247070"/>
      <w:bookmarkStart w:id="40713"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14" w:name="_Toc169533419"/>
      <w:bookmarkStart w:id="40715" w:name="_Toc171520022"/>
      <w:bookmarkStart w:id="40716" w:name="_Toc176539759"/>
      <w:bookmarkStart w:id="40717" w:name="_Toc192247071"/>
      <w:bookmarkStart w:id="40718"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14"/>
      <w:bookmarkEnd w:id="40715"/>
      <w:bookmarkEnd w:id="40716"/>
      <w:bookmarkEnd w:id="40717"/>
      <w:bookmarkEnd w:id="40718"/>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19" w:name="_Toc169533420"/>
      <w:bookmarkStart w:id="40720" w:name="_Toc171520023"/>
      <w:bookmarkStart w:id="40721" w:name="_Toc176539760"/>
      <w:bookmarkStart w:id="40722" w:name="_Toc192247072"/>
      <w:bookmarkStart w:id="40723"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19"/>
      <w:bookmarkEnd w:id="40720"/>
      <w:bookmarkEnd w:id="40721"/>
      <w:bookmarkEnd w:id="40722"/>
      <w:bookmarkEnd w:id="40723"/>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24" w:name="_Toc53182749"/>
      <w:bookmarkStart w:id="40725" w:name="_Toc58860536"/>
      <w:bookmarkStart w:id="40726" w:name="_Toc58863040"/>
      <w:bookmarkStart w:id="40727" w:name="_Toc61183025"/>
      <w:bookmarkStart w:id="40728" w:name="_Toc66728340"/>
      <w:bookmarkStart w:id="40729" w:name="_Toc74962217"/>
      <w:bookmarkStart w:id="40730" w:name="_Toc75243127"/>
      <w:bookmarkStart w:id="40731" w:name="_Toc76545473"/>
      <w:bookmarkStart w:id="40732" w:name="_Toc82595576"/>
      <w:bookmarkStart w:id="40733" w:name="_Toc89955607"/>
      <w:bookmarkStart w:id="40734" w:name="_Toc120545038"/>
      <w:bookmarkStart w:id="40735" w:name="_Toc120545393"/>
      <w:bookmarkStart w:id="40736" w:name="_Toc120546009"/>
      <w:bookmarkStart w:id="40737" w:name="_Toc120606913"/>
      <w:bookmarkStart w:id="40738" w:name="_Toc120607267"/>
      <w:bookmarkStart w:id="40739" w:name="_Toc120607624"/>
      <w:bookmarkStart w:id="40740" w:name="_Toc120607987"/>
      <w:bookmarkStart w:id="40741" w:name="_Toc120608352"/>
      <w:bookmarkStart w:id="40742" w:name="_Toc120608732"/>
      <w:bookmarkStart w:id="40743" w:name="_Toc120609112"/>
      <w:bookmarkStart w:id="40744" w:name="_Toc120609503"/>
      <w:bookmarkStart w:id="40745" w:name="_Toc120609894"/>
      <w:bookmarkStart w:id="40746" w:name="_Toc120610295"/>
      <w:bookmarkStart w:id="40747" w:name="_Toc120611048"/>
      <w:bookmarkStart w:id="40748" w:name="_Toc120611457"/>
      <w:bookmarkStart w:id="40749" w:name="_Toc120611875"/>
      <w:bookmarkStart w:id="40750" w:name="_Toc120612295"/>
      <w:bookmarkStart w:id="40751" w:name="_Toc120612722"/>
      <w:bookmarkStart w:id="40752" w:name="_Toc120613151"/>
      <w:bookmarkStart w:id="40753" w:name="_Toc120613581"/>
      <w:bookmarkStart w:id="40754" w:name="_Toc120614011"/>
      <w:bookmarkStart w:id="40755" w:name="_Toc120614454"/>
      <w:bookmarkStart w:id="40756" w:name="_Toc120614913"/>
      <w:bookmarkStart w:id="40757" w:name="_Toc120615388"/>
      <w:bookmarkStart w:id="40758" w:name="_Toc120622596"/>
      <w:bookmarkStart w:id="40759" w:name="_Toc120623102"/>
      <w:bookmarkStart w:id="40760" w:name="_Toc120623740"/>
      <w:bookmarkStart w:id="40761" w:name="_Toc120624277"/>
      <w:bookmarkStart w:id="40762" w:name="_Toc120624814"/>
      <w:bookmarkStart w:id="40763" w:name="_Toc120625351"/>
      <w:bookmarkStart w:id="40764" w:name="_Toc120625888"/>
      <w:bookmarkStart w:id="40765" w:name="_Toc120626435"/>
      <w:bookmarkStart w:id="40766" w:name="_Toc120626991"/>
      <w:bookmarkStart w:id="40767" w:name="_Toc120627556"/>
      <w:bookmarkStart w:id="40768" w:name="_Toc120628132"/>
      <w:bookmarkStart w:id="40769" w:name="_Toc120628717"/>
      <w:bookmarkStart w:id="40770" w:name="_Toc120629305"/>
      <w:bookmarkStart w:id="40771" w:name="_Toc120629925"/>
      <w:bookmarkStart w:id="40772" w:name="_Toc120631456"/>
      <w:bookmarkStart w:id="40773" w:name="_Toc120632107"/>
      <w:bookmarkStart w:id="40774" w:name="_Toc120632757"/>
      <w:bookmarkStart w:id="40775" w:name="_Toc120633407"/>
      <w:bookmarkStart w:id="40776" w:name="_Toc120634057"/>
      <w:bookmarkStart w:id="40777" w:name="_Toc120634708"/>
      <w:bookmarkStart w:id="40778" w:name="_Toc120635359"/>
      <w:bookmarkStart w:id="40779" w:name="_Toc121754483"/>
      <w:bookmarkStart w:id="40780" w:name="_Toc121755153"/>
      <w:bookmarkStart w:id="40781" w:name="_Toc129109102"/>
      <w:bookmarkStart w:id="40782" w:name="_Toc129109767"/>
      <w:bookmarkStart w:id="40783" w:name="_Toc129110455"/>
      <w:bookmarkStart w:id="40784" w:name="_Toc130389575"/>
      <w:bookmarkStart w:id="40785" w:name="_Toc130390648"/>
      <w:bookmarkStart w:id="40786" w:name="_Toc130391336"/>
      <w:bookmarkStart w:id="40787" w:name="_Toc131625100"/>
      <w:bookmarkStart w:id="40788" w:name="_Toc137476533"/>
      <w:bookmarkStart w:id="40789" w:name="_Toc138873188"/>
      <w:bookmarkStart w:id="40790" w:name="_Toc138874774"/>
      <w:bookmarkStart w:id="40791" w:name="_Toc145525373"/>
      <w:bookmarkStart w:id="40792" w:name="_Toc153560498"/>
      <w:bookmarkStart w:id="40793" w:name="_Toc161647798"/>
      <w:bookmarkStart w:id="40794" w:name="_Toc169533421"/>
      <w:bookmarkStart w:id="40795" w:name="_Toc171520024"/>
      <w:bookmarkStart w:id="40796" w:name="_Toc176539761"/>
      <w:bookmarkStart w:id="40797" w:name="_Toc192247073"/>
      <w:bookmarkStart w:id="40798" w:name="_Toc210482864"/>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799" w:name="_Toc120545039"/>
      <w:bookmarkStart w:id="40800" w:name="_Toc120545394"/>
      <w:bookmarkStart w:id="40801" w:name="_Toc120546010"/>
      <w:bookmarkStart w:id="40802" w:name="_Toc120606914"/>
      <w:bookmarkStart w:id="40803" w:name="_Toc120607268"/>
      <w:bookmarkStart w:id="40804" w:name="_Toc120607625"/>
      <w:bookmarkStart w:id="40805" w:name="_Toc120607988"/>
      <w:bookmarkStart w:id="40806" w:name="_Toc120608353"/>
      <w:bookmarkStart w:id="40807" w:name="_Toc120608733"/>
      <w:bookmarkStart w:id="40808" w:name="_Toc120609113"/>
      <w:bookmarkStart w:id="40809" w:name="_Toc120609504"/>
      <w:bookmarkStart w:id="40810" w:name="_Toc120609895"/>
      <w:bookmarkStart w:id="40811" w:name="_Toc120610296"/>
      <w:bookmarkStart w:id="40812" w:name="_Toc120611049"/>
      <w:bookmarkStart w:id="40813" w:name="_Toc120611458"/>
      <w:bookmarkStart w:id="40814" w:name="_Toc120611876"/>
      <w:bookmarkStart w:id="40815" w:name="_Toc120612296"/>
      <w:bookmarkStart w:id="40816" w:name="_Toc120612723"/>
      <w:bookmarkStart w:id="40817" w:name="_Toc120613152"/>
      <w:bookmarkStart w:id="40818" w:name="_Toc120613582"/>
      <w:bookmarkStart w:id="40819" w:name="_Toc120614012"/>
      <w:bookmarkStart w:id="40820" w:name="_Toc120614455"/>
      <w:bookmarkStart w:id="40821" w:name="_Toc120614914"/>
      <w:bookmarkStart w:id="40822" w:name="_Toc120615389"/>
      <w:bookmarkStart w:id="40823" w:name="_Toc120622597"/>
      <w:bookmarkStart w:id="40824" w:name="_Toc120623103"/>
      <w:bookmarkStart w:id="40825" w:name="_Toc120623741"/>
      <w:bookmarkStart w:id="40826" w:name="_Toc120624278"/>
      <w:bookmarkStart w:id="40827" w:name="_Toc120624815"/>
      <w:bookmarkStart w:id="40828" w:name="_Toc120625352"/>
      <w:bookmarkStart w:id="40829" w:name="_Toc120625889"/>
      <w:bookmarkStart w:id="40830" w:name="_Toc120626436"/>
      <w:bookmarkStart w:id="40831" w:name="_Toc120626992"/>
      <w:bookmarkStart w:id="40832" w:name="_Toc120627557"/>
      <w:bookmarkStart w:id="40833" w:name="_Toc120628133"/>
      <w:bookmarkStart w:id="40834" w:name="_Toc120628718"/>
      <w:bookmarkStart w:id="40835" w:name="_Toc120629306"/>
      <w:bookmarkStart w:id="40836" w:name="_Toc120629926"/>
      <w:bookmarkStart w:id="40837" w:name="_Toc120631457"/>
      <w:bookmarkStart w:id="40838" w:name="_Toc120632108"/>
      <w:bookmarkStart w:id="40839" w:name="_Toc120632758"/>
      <w:bookmarkStart w:id="40840" w:name="_Toc120633408"/>
      <w:bookmarkStart w:id="40841" w:name="_Toc120634058"/>
      <w:bookmarkStart w:id="40842" w:name="_Toc120634709"/>
      <w:bookmarkStart w:id="40843" w:name="_Toc120635360"/>
      <w:bookmarkStart w:id="40844" w:name="_Toc121754484"/>
      <w:bookmarkStart w:id="40845" w:name="_Toc121755154"/>
      <w:bookmarkStart w:id="40846" w:name="_Toc129109103"/>
      <w:bookmarkStart w:id="40847" w:name="_Toc129109768"/>
      <w:bookmarkStart w:id="40848" w:name="_Toc129110456"/>
      <w:bookmarkStart w:id="40849" w:name="_Toc130389576"/>
      <w:bookmarkStart w:id="40850" w:name="_Toc130390649"/>
      <w:bookmarkStart w:id="40851" w:name="_Toc130391337"/>
      <w:bookmarkStart w:id="40852" w:name="_Toc131625101"/>
      <w:bookmarkStart w:id="40853" w:name="_Toc137476534"/>
      <w:bookmarkStart w:id="40854" w:name="_Toc138873189"/>
      <w:bookmarkStart w:id="40855" w:name="_Toc138874775"/>
      <w:bookmarkStart w:id="40856" w:name="_Toc145525374"/>
      <w:bookmarkStart w:id="40857" w:name="_Toc153560499"/>
      <w:bookmarkStart w:id="40858" w:name="_Toc161647799"/>
      <w:bookmarkStart w:id="40859" w:name="_Toc169533422"/>
      <w:bookmarkStart w:id="40860" w:name="_Toc171520025"/>
      <w:bookmarkStart w:id="40861" w:name="_Toc176539762"/>
      <w:bookmarkStart w:id="40862" w:name="_Toc192247074"/>
      <w:bookmarkStart w:id="40863" w:name="_Toc210482865"/>
      <w:r>
        <w:rPr>
          <w:rFonts w:hint="eastAsia"/>
          <w:lang w:eastAsia="zh-CN"/>
        </w:rPr>
        <w:t>B.1</w:t>
      </w:r>
      <w:r>
        <w:rPr>
          <w:rFonts w:hint="eastAsia"/>
          <w:lang w:eastAsia="zh-CN"/>
        </w:rPr>
        <w:tab/>
        <w:t>General</w:t>
      </w:r>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64" w:name="_Toc120545040"/>
      <w:bookmarkStart w:id="40865" w:name="_Toc120545395"/>
      <w:bookmarkStart w:id="40866" w:name="_Toc120546011"/>
      <w:bookmarkStart w:id="40867" w:name="_Toc120606915"/>
      <w:bookmarkStart w:id="40868" w:name="_Toc120607269"/>
      <w:bookmarkStart w:id="40869" w:name="_Toc120607626"/>
      <w:bookmarkStart w:id="40870" w:name="_Toc120607989"/>
      <w:bookmarkStart w:id="40871" w:name="_Toc120608354"/>
      <w:bookmarkStart w:id="40872" w:name="_Toc120608734"/>
      <w:bookmarkStart w:id="40873" w:name="_Toc120609114"/>
      <w:bookmarkStart w:id="40874" w:name="_Toc120609505"/>
      <w:bookmarkStart w:id="40875" w:name="_Toc120609896"/>
      <w:bookmarkStart w:id="40876" w:name="_Toc120610297"/>
      <w:bookmarkStart w:id="40877" w:name="_Toc120611050"/>
      <w:bookmarkStart w:id="40878" w:name="_Toc120611459"/>
      <w:bookmarkStart w:id="40879" w:name="_Toc120611877"/>
      <w:bookmarkStart w:id="40880" w:name="_Toc120612297"/>
      <w:bookmarkStart w:id="40881" w:name="_Toc120612724"/>
      <w:bookmarkStart w:id="40882" w:name="_Toc120613153"/>
      <w:bookmarkStart w:id="40883" w:name="_Toc120613583"/>
      <w:bookmarkStart w:id="40884" w:name="_Toc120614013"/>
      <w:bookmarkStart w:id="40885" w:name="_Toc120614456"/>
      <w:bookmarkStart w:id="40886" w:name="_Toc120614915"/>
      <w:bookmarkStart w:id="40887" w:name="_Toc120615390"/>
      <w:bookmarkStart w:id="40888" w:name="_Toc120622598"/>
      <w:bookmarkStart w:id="40889" w:name="_Toc120623104"/>
      <w:bookmarkStart w:id="40890" w:name="_Toc120623742"/>
      <w:bookmarkStart w:id="40891" w:name="_Toc120624279"/>
      <w:bookmarkStart w:id="40892" w:name="_Toc120624816"/>
      <w:bookmarkStart w:id="40893" w:name="_Toc120625353"/>
      <w:bookmarkStart w:id="40894" w:name="_Toc120625890"/>
      <w:bookmarkStart w:id="40895" w:name="_Toc120626437"/>
      <w:bookmarkStart w:id="40896" w:name="_Toc120626993"/>
      <w:bookmarkStart w:id="40897" w:name="_Toc120627558"/>
      <w:bookmarkStart w:id="40898" w:name="_Toc120628134"/>
      <w:bookmarkStart w:id="40899" w:name="_Toc120628719"/>
      <w:bookmarkStart w:id="40900" w:name="_Toc120629307"/>
      <w:bookmarkStart w:id="40901" w:name="_Toc120629927"/>
      <w:bookmarkStart w:id="40902" w:name="_Toc120631458"/>
      <w:bookmarkStart w:id="40903" w:name="_Toc120632109"/>
      <w:bookmarkStart w:id="40904" w:name="_Toc120632759"/>
      <w:bookmarkStart w:id="40905" w:name="_Toc120633409"/>
      <w:bookmarkStart w:id="40906" w:name="_Toc120634059"/>
      <w:bookmarkStart w:id="40907" w:name="_Toc120634710"/>
      <w:bookmarkStart w:id="40908" w:name="_Toc120635361"/>
      <w:bookmarkStart w:id="40909" w:name="_Toc121754485"/>
      <w:bookmarkStart w:id="40910" w:name="_Toc121755155"/>
      <w:bookmarkStart w:id="40911" w:name="_Toc129109104"/>
      <w:bookmarkStart w:id="40912" w:name="_Toc129109769"/>
      <w:bookmarkStart w:id="40913" w:name="_Toc129110457"/>
      <w:bookmarkStart w:id="40914" w:name="_Toc130389577"/>
      <w:bookmarkStart w:id="40915" w:name="_Toc130390650"/>
      <w:bookmarkStart w:id="40916" w:name="_Toc130391338"/>
      <w:bookmarkStart w:id="40917" w:name="_Toc131625102"/>
      <w:bookmarkStart w:id="40918" w:name="_Toc137476535"/>
      <w:bookmarkStart w:id="40919" w:name="_Toc138873190"/>
      <w:bookmarkStart w:id="40920" w:name="_Toc138874776"/>
      <w:bookmarkStart w:id="40921" w:name="_Toc145525375"/>
      <w:bookmarkStart w:id="40922" w:name="_Toc153560500"/>
      <w:bookmarkStart w:id="40923" w:name="_Toc161647800"/>
      <w:bookmarkStart w:id="40924" w:name="_Toc169533423"/>
      <w:bookmarkStart w:id="40925" w:name="_Toc171520026"/>
      <w:bookmarkStart w:id="40926" w:name="_Toc176539763"/>
      <w:bookmarkStart w:id="40927" w:name="_Toc192247075"/>
      <w:bookmarkStart w:id="40928" w:name="_Toc210482866"/>
      <w:r>
        <w:rPr>
          <w:rFonts w:hint="eastAsia"/>
          <w:lang w:eastAsia="zh-CN"/>
        </w:rPr>
        <w:t>B.2</w:t>
      </w:r>
      <w:r>
        <w:rPr>
          <w:rFonts w:hint="eastAsia"/>
          <w:lang w:eastAsia="zh-CN"/>
        </w:rPr>
        <w:tab/>
        <w:t xml:space="preserve">Normal test </w:t>
      </w:r>
      <w:r>
        <w:rPr>
          <w:lang w:eastAsia="zh-CN"/>
        </w:rPr>
        <w:t>environment</w:t>
      </w:r>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p>
    <w:p w14:paraId="66BC0155" w14:textId="059F4EA3" w:rsidR="00C54D86" w:rsidRPr="00A75EFA" w:rsidRDefault="00C54D86" w:rsidP="003267B6">
      <w:pPr>
        <w:pStyle w:val="Heading2"/>
      </w:pPr>
      <w:bookmarkStart w:id="40929" w:name="_Toc120634711"/>
      <w:bookmarkStart w:id="40930" w:name="_Toc120635362"/>
      <w:bookmarkStart w:id="40931" w:name="_Toc121754486"/>
      <w:bookmarkStart w:id="40932" w:name="_Toc121755156"/>
      <w:bookmarkStart w:id="40933" w:name="_Toc129109105"/>
      <w:bookmarkStart w:id="40934" w:name="_Toc129109770"/>
      <w:bookmarkStart w:id="40935" w:name="_Toc129110458"/>
      <w:bookmarkStart w:id="40936" w:name="_Toc130389578"/>
      <w:bookmarkStart w:id="40937" w:name="_Toc130390651"/>
      <w:bookmarkStart w:id="40938" w:name="_Toc130391339"/>
      <w:bookmarkStart w:id="40939" w:name="_Toc131625103"/>
      <w:bookmarkStart w:id="40940" w:name="_Toc137476536"/>
      <w:bookmarkStart w:id="40941" w:name="_Toc138873191"/>
      <w:bookmarkStart w:id="40942" w:name="_Toc138874777"/>
      <w:bookmarkStart w:id="40943" w:name="_Toc145525376"/>
      <w:bookmarkStart w:id="40944" w:name="_Toc153560501"/>
      <w:bookmarkStart w:id="40945" w:name="_Toc161647801"/>
      <w:bookmarkStart w:id="40946" w:name="_Toc169533424"/>
      <w:bookmarkStart w:id="40947" w:name="_Toc171520027"/>
      <w:bookmarkStart w:id="40948" w:name="_Toc176539764"/>
      <w:bookmarkStart w:id="40949" w:name="_Toc192247076"/>
      <w:bookmarkStart w:id="40950" w:name="_Toc210482867"/>
      <w:r w:rsidRPr="00A75EFA">
        <w:t>B.2.1</w:t>
      </w:r>
      <w:r w:rsidR="00AF597C">
        <w:tab/>
      </w:r>
      <w:r w:rsidRPr="00A75EFA">
        <w:t>Normal test environment for SPRF</w:t>
      </w:r>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51" w:name="_Toc120635363"/>
      <w:bookmarkStart w:id="40952" w:name="_Toc121754487"/>
      <w:bookmarkStart w:id="40953" w:name="_Toc121755157"/>
      <w:bookmarkStart w:id="40954" w:name="_Toc129109106"/>
      <w:bookmarkStart w:id="40955" w:name="_Toc129109771"/>
      <w:bookmarkStart w:id="40956" w:name="_Toc129110459"/>
      <w:bookmarkStart w:id="40957" w:name="_Toc130389579"/>
      <w:bookmarkStart w:id="40958" w:name="_Toc130390652"/>
      <w:bookmarkStart w:id="40959" w:name="_Toc130391340"/>
      <w:bookmarkStart w:id="40960" w:name="_Toc131625104"/>
      <w:bookmarkStart w:id="40961" w:name="_Toc137476537"/>
      <w:bookmarkStart w:id="40962" w:name="_Toc138873192"/>
      <w:bookmarkStart w:id="40963" w:name="_Toc138874778"/>
      <w:bookmarkStart w:id="40964" w:name="_Toc145525377"/>
      <w:bookmarkStart w:id="40965" w:name="_Toc153560502"/>
      <w:bookmarkStart w:id="40966" w:name="_Toc161647802"/>
      <w:bookmarkStart w:id="40967" w:name="_Toc169533425"/>
      <w:bookmarkStart w:id="40968" w:name="_Toc171520028"/>
      <w:bookmarkStart w:id="40969" w:name="_Toc176539765"/>
      <w:bookmarkStart w:id="40970" w:name="_Toc192247077"/>
      <w:bookmarkStart w:id="40971" w:name="_Toc210482868"/>
      <w:r w:rsidRPr="00A35539">
        <w:t>B.2</w:t>
      </w:r>
      <w:r>
        <w:t>.2</w:t>
      </w:r>
      <w:r w:rsidR="00814BE9">
        <w:tab/>
      </w:r>
      <w:r w:rsidRPr="00A35539">
        <w:t>Normal test environment</w:t>
      </w:r>
      <w:r>
        <w:t xml:space="preserve"> for SAN terrestrial equipment</w:t>
      </w:r>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72" w:name="_Toc120545041"/>
      <w:bookmarkStart w:id="40973" w:name="_Toc120545396"/>
      <w:bookmarkStart w:id="40974" w:name="_Toc120546012"/>
      <w:bookmarkStart w:id="40975" w:name="_Toc120606916"/>
      <w:bookmarkStart w:id="40976" w:name="_Toc120607270"/>
      <w:bookmarkStart w:id="40977" w:name="_Toc120607627"/>
      <w:bookmarkStart w:id="40978" w:name="_Toc120607990"/>
      <w:bookmarkStart w:id="40979" w:name="_Toc120608355"/>
      <w:bookmarkStart w:id="40980" w:name="_Toc120608735"/>
      <w:bookmarkStart w:id="40981" w:name="_Toc120609115"/>
      <w:bookmarkStart w:id="40982" w:name="_Toc120609506"/>
      <w:bookmarkStart w:id="40983" w:name="_Toc120609897"/>
      <w:bookmarkStart w:id="40984" w:name="_Toc120610298"/>
      <w:bookmarkStart w:id="40985" w:name="_Toc120611051"/>
      <w:bookmarkStart w:id="40986" w:name="_Toc120611460"/>
      <w:bookmarkStart w:id="40987" w:name="_Toc120611878"/>
      <w:bookmarkStart w:id="40988" w:name="_Toc120612298"/>
      <w:bookmarkStart w:id="40989" w:name="_Toc120612725"/>
      <w:bookmarkStart w:id="40990" w:name="_Toc120613154"/>
      <w:bookmarkStart w:id="40991" w:name="_Toc120613584"/>
      <w:bookmarkStart w:id="40992" w:name="_Toc120614014"/>
      <w:bookmarkStart w:id="40993" w:name="_Toc120614457"/>
      <w:bookmarkStart w:id="40994" w:name="_Toc120614916"/>
      <w:bookmarkStart w:id="40995" w:name="_Toc120615391"/>
      <w:bookmarkStart w:id="40996" w:name="_Toc120622599"/>
      <w:bookmarkStart w:id="40997" w:name="_Toc120623105"/>
      <w:bookmarkStart w:id="40998" w:name="_Toc120623743"/>
      <w:bookmarkStart w:id="40999" w:name="_Toc120624280"/>
      <w:bookmarkStart w:id="41000" w:name="_Toc120624817"/>
      <w:bookmarkStart w:id="41001" w:name="_Toc120625354"/>
      <w:bookmarkStart w:id="41002" w:name="_Toc120625891"/>
      <w:bookmarkStart w:id="41003" w:name="_Toc120626438"/>
      <w:bookmarkStart w:id="41004" w:name="_Toc120626994"/>
      <w:bookmarkStart w:id="41005" w:name="_Toc120627559"/>
      <w:bookmarkStart w:id="41006" w:name="_Toc120628135"/>
      <w:bookmarkStart w:id="41007" w:name="_Toc120628720"/>
      <w:bookmarkStart w:id="41008" w:name="_Toc120629308"/>
      <w:bookmarkStart w:id="41009" w:name="_Toc120629928"/>
      <w:bookmarkStart w:id="41010" w:name="_Toc120631459"/>
      <w:bookmarkStart w:id="41011" w:name="_Toc120632110"/>
      <w:bookmarkStart w:id="41012" w:name="_Toc120632760"/>
      <w:bookmarkStart w:id="41013" w:name="_Toc120633410"/>
      <w:bookmarkStart w:id="41014" w:name="_Toc120634060"/>
      <w:bookmarkStart w:id="41015" w:name="_Toc120634712"/>
      <w:bookmarkStart w:id="41016" w:name="_Toc120635364"/>
      <w:bookmarkStart w:id="41017" w:name="_Toc121754488"/>
      <w:bookmarkStart w:id="41018" w:name="_Toc121755158"/>
      <w:bookmarkStart w:id="41019" w:name="_Toc129109107"/>
      <w:bookmarkStart w:id="41020" w:name="_Toc129109772"/>
      <w:bookmarkStart w:id="41021" w:name="_Toc129110460"/>
      <w:bookmarkStart w:id="41022" w:name="_Toc130389580"/>
      <w:bookmarkStart w:id="41023" w:name="_Toc130390653"/>
      <w:bookmarkStart w:id="41024" w:name="_Toc130391341"/>
      <w:bookmarkStart w:id="41025" w:name="_Toc131625105"/>
      <w:bookmarkStart w:id="41026" w:name="_Toc137476538"/>
      <w:bookmarkStart w:id="41027" w:name="_Toc138873193"/>
      <w:bookmarkStart w:id="41028" w:name="_Toc138874779"/>
      <w:bookmarkStart w:id="41029" w:name="_Toc145525378"/>
      <w:bookmarkStart w:id="41030" w:name="_Toc153560503"/>
      <w:bookmarkStart w:id="41031" w:name="_Toc161647803"/>
      <w:bookmarkStart w:id="41032" w:name="_Toc169533426"/>
      <w:bookmarkStart w:id="41033" w:name="_Toc171520029"/>
      <w:bookmarkStart w:id="41034" w:name="_Toc176539766"/>
      <w:bookmarkStart w:id="41035" w:name="_Toc192247078"/>
      <w:bookmarkStart w:id="41036" w:name="_Toc210482869"/>
      <w:r>
        <w:rPr>
          <w:rFonts w:hint="eastAsia"/>
          <w:lang w:eastAsia="zh-CN"/>
        </w:rPr>
        <w:t>B.3</w:t>
      </w:r>
      <w:r>
        <w:rPr>
          <w:rFonts w:hint="eastAsia"/>
          <w:lang w:eastAsia="zh-CN"/>
        </w:rPr>
        <w:tab/>
      </w:r>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r w:rsidR="006F66E8">
        <w:rPr>
          <w:lang w:eastAsia="zh-CN"/>
        </w:rPr>
        <w:t>Void</w:t>
      </w:r>
      <w:bookmarkEnd w:id="41032"/>
      <w:bookmarkEnd w:id="41033"/>
      <w:bookmarkEnd w:id="41034"/>
      <w:bookmarkEnd w:id="41035"/>
      <w:bookmarkEnd w:id="4103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37" w:name="_Toc120545042"/>
      <w:bookmarkStart w:id="41038" w:name="_Toc120545397"/>
      <w:bookmarkStart w:id="41039" w:name="_Toc120546013"/>
      <w:bookmarkStart w:id="41040" w:name="_Toc120606917"/>
      <w:bookmarkStart w:id="41041" w:name="_Toc120607271"/>
      <w:bookmarkStart w:id="41042" w:name="_Toc120607628"/>
      <w:bookmarkStart w:id="41043" w:name="_Toc120607991"/>
      <w:bookmarkStart w:id="41044" w:name="_Toc120608356"/>
      <w:bookmarkStart w:id="41045" w:name="_Toc120608736"/>
      <w:bookmarkStart w:id="41046" w:name="_Toc120609116"/>
      <w:bookmarkStart w:id="41047" w:name="_Toc120609507"/>
      <w:bookmarkStart w:id="41048" w:name="_Toc120609898"/>
      <w:bookmarkStart w:id="41049" w:name="_Toc120610299"/>
      <w:bookmarkStart w:id="41050" w:name="_Toc120611052"/>
      <w:bookmarkStart w:id="41051" w:name="_Toc120611461"/>
      <w:bookmarkStart w:id="41052" w:name="_Toc120611879"/>
      <w:bookmarkStart w:id="41053" w:name="_Toc120612299"/>
      <w:bookmarkStart w:id="41054" w:name="_Toc120612726"/>
      <w:bookmarkStart w:id="41055" w:name="_Toc120613155"/>
      <w:bookmarkStart w:id="41056" w:name="_Toc120613585"/>
      <w:bookmarkStart w:id="41057" w:name="_Toc120614015"/>
      <w:bookmarkStart w:id="41058" w:name="_Toc120614458"/>
      <w:bookmarkStart w:id="41059" w:name="_Toc120614917"/>
      <w:bookmarkStart w:id="41060" w:name="_Toc120615392"/>
      <w:bookmarkStart w:id="41061" w:name="_Toc120622600"/>
      <w:bookmarkStart w:id="41062" w:name="_Toc120623106"/>
      <w:bookmarkStart w:id="41063" w:name="_Toc120623744"/>
      <w:bookmarkStart w:id="41064" w:name="_Toc120624281"/>
      <w:bookmarkStart w:id="41065" w:name="_Toc120624818"/>
      <w:bookmarkStart w:id="41066" w:name="_Toc120625355"/>
      <w:bookmarkStart w:id="41067" w:name="_Toc120625892"/>
      <w:bookmarkStart w:id="41068" w:name="_Toc120626439"/>
      <w:bookmarkStart w:id="41069" w:name="_Toc120626995"/>
      <w:bookmarkStart w:id="41070" w:name="_Toc120627560"/>
      <w:bookmarkStart w:id="41071" w:name="_Toc120628136"/>
      <w:bookmarkStart w:id="41072" w:name="_Toc120628721"/>
      <w:bookmarkStart w:id="41073" w:name="_Toc120629309"/>
      <w:bookmarkStart w:id="41074" w:name="_Toc120629929"/>
      <w:bookmarkStart w:id="41075" w:name="_Toc120631460"/>
      <w:bookmarkStart w:id="41076" w:name="_Toc120632111"/>
      <w:bookmarkStart w:id="41077" w:name="_Toc120632761"/>
      <w:bookmarkStart w:id="41078" w:name="_Toc120633411"/>
      <w:bookmarkStart w:id="41079" w:name="_Toc120634061"/>
      <w:bookmarkStart w:id="41080" w:name="_Toc120634713"/>
      <w:bookmarkStart w:id="41081" w:name="_Toc120635369"/>
      <w:bookmarkStart w:id="41082" w:name="_Toc121754493"/>
      <w:bookmarkStart w:id="41083" w:name="_Toc121755163"/>
      <w:bookmarkStart w:id="41084" w:name="_Toc129109112"/>
      <w:bookmarkStart w:id="41085" w:name="_Toc129109777"/>
      <w:bookmarkStart w:id="41086" w:name="_Toc129110465"/>
      <w:bookmarkStart w:id="41087" w:name="_Toc130389585"/>
      <w:bookmarkStart w:id="41088" w:name="_Toc130390658"/>
      <w:bookmarkStart w:id="41089" w:name="_Toc130391346"/>
      <w:bookmarkStart w:id="41090" w:name="_Toc131625110"/>
      <w:bookmarkStart w:id="41091" w:name="_Toc137476543"/>
      <w:bookmarkStart w:id="41092" w:name="_Toc138873198"/>
      <w:bookmarkStart w:id="41093" w:name="_Toc138874784"/>
      <w:bookmarkStart w:id="41094" w:name="_Toc145525383"/>
      <w:bookmarkStart w:id="41095" w:name="_Toc153560508"/>
      <w:bookmarkStart w:id="41096" w:name="_Toc161647808"/>
      <w:bookmarkStart w:id="41097" w:name="_Toc169533427"/>
      <w:bookmarkStart w:id="41098" w:name="_Toc171520030"/>
      <w:bookmarkStart w:id="41099" w:name="_Toc176539767"/>
      <w:bookmarkStart w:id="41100" w:name="_Toc192247079"/>
      <w:bookmarkStart w:id="41101" w:name="_Toc210482870"/>
      <w:r>
        <w:rPr>
          <w:rFonts w:hint="eastAsia"/>
          <w:lang w:eastAsia="zh-CN"/>
        </w:rPr>
        <w:t>B.4</w:t>
      </w:r>
      <w:r>
        <w:rPr>
          <w:rFonts w:hint="eastAsia"/>
          <w:lang w:eastAsia="zh-CN"/>
        </w:rPr>
        <w:tab/>
        <w:t>Vibration</w:t>
      </w:r>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02" w:name="_Toc120545043"/>
      <w:bookmarkStart w:id="41103" w:name="_Toc120545398"/>
      <w:bookmarkStart w:id="41104" w:name="_Toc120546014"/>
      <w:bookmarkStart w:id="41105" w:name="_Toc120606918"/>
      <w:bookmarkStart w:id="41106" w:name="_Toc120607272"/>
      <w:bookmarkStart w:id="41107" w:name="_Toc120607629"/>
      <w:bookmarkStart w:id="41108" w:name="_Toc120607992"/>
      <w:bookmarkStart w:id="41109" w:name="_Toc120608357"/>
      <w:bookmarkStart w:id="41110" w:name="_Toc120608737"/>
      <w:bookmarkStart w:id="41111" w:name="_Toc120609117"/>
      <w:bookmarkStart w:id="41112" w:name="_Toc120609508"/>
      <w:bookmarkStart w:id="41113" w:name="_Toc120609899"/>
      <w:bookmarkStart w:id="41114" w:name="_Toc120610300"/>
      <w:bookmarkStart w:id="41115" w:name="_Toc120611053"/>
      <w:bookmarkStart w:id="41116" w:name="_Toc120611462"/>
      <w:bookmarkStart w:id="41117" w:name="_Toc120611880"/>
      <w:bookmarkStart w:id="41118" w:name="_Toc120612300"/>
      <w:bookmarkStart w:id="41119" w:name="_Toc120612727"/>
      <w:bookmarkStart w:id="41120" w:name="_Toc120613156"/>
      <w:bookmarkStart w:id="41121" w:name="_Toc120613586"/>
      <w:bookmarkStart w:id="41122" w:name="_Toc120614016"/>
      <w:bookmarkStart w:id="41123" w:name="_Toc120614459"/>
      <w:bookmarkStart w:id="41124" w:name="_Toc120614918"/>
      <w:bookmarkStart w:id="41125" w:name="_Toc120615393"/>
      <w:bookmarkStart w:id="41126" w:name="_Toc120622601"/>
      <w:bookmarkStart w:id="41127" w:name="_Toc120623107"/>
      <w:bookmarkStart w:id="41128" w:name="_Toc120623745"/>
      <w:bookmarkStart w:id="41129" w:name="_Toc120624282"/>
      <w:bookmarkStart w:id="41130" w:name="_Toc120624819"/>
      <w:bookmarkStart w:id="41131" w:name="_Toc120625356"/>
      <w:bookmarkStart w:id="41132" w:name="_Toc120625893"/>
      <w:bookmarkStart w:id="41133" w:name="_Toc120626440"/>
      <w:bookmarkStart w:id="41134" w:name="_Toc120626996"/>
      <w:bookmarkStart w:id="41135" w:name="_Toc120627561"/>
      <w:bookmarkStart w:id="41136" w:name="_Toc120628137"/>
      <w:bookmarkStart w:id="41137" w:name="_Toc120628722"/>
      <w:bookmarkStart w:id="41138" w:name="_Toc120629310"/>
      <w:bookmarkStart w:id="41139" w:name="_Toc120629930"/>
      <w:bookmarkStart w:id="41140" w:name="_Toc120631461"/>
      <w:bookmarkStart w:id="41141" w:name="_Toc120632112"/>
      <w:bookmarkStart w:id="41142" w:name="_Toc120632762"/>
      <w:bookmarkStart w:id="41143" w:name="_Toc120633412"/>
      <w:bookmarkStart w:id="41144" w:name="_Toc120634062"/>
      <w:bookmarkStart w:id="41145" w:name="_Toc120634714"/>
      <w:bookmarkStart w:id="41146" w:name="_Toc120635370"/>
      <w:bookmarkStart w:id="41147" w:name="_Toc121754494"/>
      <w:bookmarkStart w:id="41148" w:name="_Toc121755164"/>
      <w:bookmarkStart w:id="41149" w:name="_Toc129109113"/>
      <w:bookmarkStart w:id="41150" w:name="_Toc129109778"/>
      <w:bookmarkStart w:id="41151" w:name="_Toc129110466"/>
      <w:bookmarkStart w:id="41152" w:name="_Toc130389586"/>
      <w:bookmarkStart w:id="41153" w:name="_Toc130390659"/>
      <w:bookmarkStart w:id="41154" w:name="_Toc130391347"/>
      <w:bookmarkStart w:id="41155" w:name="_Toc131625111"/>
      <w:bookmarkStart w:id="41156" w:name="_Toc137476544"/>
      <w:bookmarkStart w:id="41157" w:name="_Toc138873199"/>
      <w:bookmarkStart w:id="41158" w:name="_Toc138874785"/>
      <w:bookmarkStart w:id="41159" w:name="_Toc145525384"/>
      <w:bookmarkStart w:id="41160" w:name="_Toc153560509"/>
      <w:bookmarkStart w:id="41161" w:name="_Toc161647809"/>
      <w:bookmarkStart w:id="41162" w:name="_Toc169533428"/>
      <w:bookmarkStart w:id="41163" w:name="_Toc171520031"/>
      <w:bookmarkStart w:id="41164" w:name="_Toc176539768"/>
      <w:bookmarkStart w:id="41165" w:name="_Toc192247080"/>
      <w:bookmarkStart w:id="41166"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67" w:name="_Toc21103087"/>
      <w:bookmarkStart w:id="41168" w:name="_Toc29810936"/>
      <w:bookmarkStart w:id="41169" w:name="_Toc36636297"/>
      <w:bookmarkStart w:id="41170" w:name="_Toc37273243"/>
      <w:bookmarkStart w:id="41171" w:name="_Toc45886333"/>
      <w:bookmarkStart w:id="41172" w:name="_Toc53183378"/>
      <w:bookmarkStart w:id="41173" w:name="_Toc58916090"/>
      <w:bookmarkStart w:id="41174" w:name="_Toc58918271"/>
      <w:bookmarkStart w:id="41175" w:name="_Toc66694141"/>
      <w:bookmarkStart w:id="41176" w:name="_Toc74916166"/>
      <w:bookmarkStart w:id="41177" w:name="_Toc76114791"/>
      <w:bookmarkStart w:id="41178" w:name="_Toc76544677"/>
      <w:bookmarkStart w:id="41179" w:name="_Toc82536799"/>
      <w:bookmarkStart w:id="41180" w:name="_Toc89953092"/>
      <w:bookmarkStart w:id="41181" w:name="_Toc120545045"/>
      <w:bookmarkStart w:id="41182" w:name="_Toc120545400"/>
      <w:bookmarkStart w:id="41183" w:name="_Toc120546016"/>
      <w:bookmarkStart w:id="41184" w:name="_Toc120606920"/>
      <w:bookmarkStart w:id="41185" w:name="_Toc120607274"/>
      <w:bookmarkStart w:id="41186" w:name="_Toc120607631"/>
      <w:bookmarkStart w:id="41187" w:name="_Toc120607994"/>
      <w:bookmarkStart w:id="41188" w:name="_Toc120608359"/>
      <w:bookmarkStart w:id="41189" w:name="_Toc120608739"/>
      <w:bookmarkStart w:id="41190" w:name="_Toc120609119"/>
      <w:bookmarkStart w:id="41191" w:name="_Toc120609510"/>
      <w:bookmarkStart w:id="41192" w:name="_Toc120609901"/>
      <w:bookmarkStart w:id="41193" w:name="_Toc120610302"/>
      <w:bookmarkStart w:id="41194" w:name="_Toc120611055"/>
      <w:bookmarkStart w:id="41195" w:name="_Toc120611464"/>
      <w:bookmarkStart w:id="41196" w:name="_Toc120611882"/>
      <w:bookmarkStart w:id="41197" w:name="_Toc120612302"/>
      <w:bookmarkStart w:id="41198" w:name="_Toc120612729"/>
      <w:bookmarkStart w:id="41199" w:name="_Toc120613158"/>
      <w:bookmarkStart w:id="41200" w:name="_Toc120613588"/>
      <w:bookmarkStart w:id="41201" w:name="_Toc120614018"/>
      <w:bookmarkStart w:id="41202" w:name="_Toc120614461"/>
      <w:bookmarkStart w:id="41203" w:name="_Toc120614920"/>
      <w:bookmarkStart w:id="41204" w:name="_Toc120615395"/>
      <w:bookmarkStart w:id="41205" w:name="_Toc120622603"/>
      <w:bookmarkStart w:id="41206" w:name="_Toc120623109"/>
      <w:bookmarkStart w:id="41207" w:name="_Toc120623747"/>
      <w:bookmarkStart w:id="41208" w:name="_Toc120624284"/>
      <w:bookmarkStart w:id="41209" w:name="_Toc120624821"/>
      <w:bookmarkStart w:id="41210" w:name="_Toc120625358"/>
      <w:bookmarkStart w:id="41211" w:name="_Toc120625895"/>
      <w:bookmarkStart w:id="41212" w:name="_Toc120626442"/>
      <w:bookmarkStart w:id="41213" w:name="_Toc120626998"/>
      <w:bookmarkStart w:id="41214" w:name="_Toc120627563"/>
      <w:bookmarkStart w:id="41215" w:name="_Toc120628139"/>
      <w:bookmarkStart w:id="41216" w:name="_Toc120628724"/>
      <w:bookmarkStart w:id="41217" w:name="_Toc120629312"/>
      <w:bookmarkStart w:id="41218" w:name="_Toc120629932"/>
      <w:bookmarkStart w:id="41219" w:name="_Toc120631463"/>
      <w:bookmarkStart w:id="41220" w:name="_Toc120632114"/>
      <w:bookmarkStart w:id="41221" w:name="_Toc120632764"/>
      <w:bookmarkStart w:id="41222" w:name="_Toc120633414"/>
      <w:bookmarkStart w:id="41223" w:name="_Toc120634064"/>
      <w:bookmarkStart w:id="41224" w:name="_Toc120634716"/>
      <w:bookmarkStart w:id="41225" w:name="_Toc120635372"/>
      <w:bookmarkStart w:id="41226" w:name="_Toc121754496"/>
      <w:bookmarkStart w:id="41227" w:name="_Toc121755166"/>
      <w:bookmarkStart w:id="41228" w:name="_Toc129109114"/>
      <w:bookmarkStart w:id="41229" w:name="_Toc129109779"/>
      <w:bookmarkStart w:id="41230" w:name="_Toc129110467"/>
      <w:bookmarkStart w:id="41231" w:name="_Toc130389587"/>
      <w:bookmarkStart w:id="41232" w:name="_Toc130390660"/>
      <w:bookmarkStart w:id="41233" w:name="_Toc130391348"/>
      <w:bookmarkStart w:id="41234" w:name="_Toc131625112"/>
      <w:bookmarkStart w:id="41235" w:name="_Toc137476545"/>
      <w:bookmarkStart w:id="41236" w:name="_Toc138873200"/>
      <w:bookmarkStart w:id="41237" w:name="_Toc138874786"/>
      <w:bookmarkStart w:id="41238" w:name="_Toc145525385"/>
      <w:bookmarkStart w:id="41239" w:name="_Toc153560510"/>
      <w:bookmarkStart w:id="41240" w:name="_Toc161647810"/>
      <w:bookmarkStart w:id="41241" w:name="_Toc169533429"/>
      <w:bookmarkStart w:id="41242" w:name="_Toc171520032"/>
      <w:bookmarkStart w:id="41243" w:name="_Toc176539769"/>
      <w:bookmarkStart w:id="41244" w:name="_Toc192247081"/>
      <w:bookmarkStart w:id="41245" w:name="_Toc210482872"/>
      <w:r w:rsidRPr="00931575">
        <w:t>Annex C (informative):</w:t>
      </w:r>
      <w:r w:rsidRPr="00931575">
        <w:br/>
        <w:t>Test tolerances and derivation of test requirements</w:t>
      </w:r>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46" w:name="_Toc120545046"/>
      <w:bookmarkStart w:id="41247" w:name="_Toc120545401"/>
      <w:bookmarkStart w:id="41248" w:name="_Toc120546017"/>
      <w:bookmarkStart w:id="41249" w:name="_Toc120606921"/>
      <w:bookmarkStart w:id="41250" w:name="_Toc120607275"/>
      <w:bookmarkStart w:id="41251" w:name="_Toc120607632"/>
      <w:bookmarkStart w:id="41252" w:name="_Toc120607995"/>
      <w:bookmarkStart w:id="41253" w:name="_Toc120608360"/>
      <w:bookmarkStart w:id="41254" w:name="_Toc120608740"/>
      <w:bookmarkStart w:id="41255" w:name="_Toc120609120"/>
      <w:bookmarkStart w:id="41256" w:name="_Toc120609511"/>
      <w:bookmarkStart w:id="41257" w:name="_Toc120609902"/>
      <w:bookmarkStart w:id="41258" w:name="_Toc120610303"/>
      <w:bookmarkStart w:id="41259" w:name="_Toc120611056"/>
      <w:bookmarkStart w:id="41260" w:name="_Toc120611465"/>
      <w:bookmarkStart w:id="41261" w:name="_Toc120611883"/>
      <w:bookmarkStart w:id="41262" w:name="_Toc120612303"/>
      <w:bookmarkStart w:id="41263" w:name="_Toc120612730"/>
      <w:bookmarkStart w:id="41264" w:name="_Toc120613159"/>
      <w:bookmarkStart w:id="41265" w:name="_Toc120613589"/>
      <w:bookmarkStart w:id="41266" w:name="_Toc120614019"/>
      <w:bookmarkStart w:id="41267" w:name="_Toc120614462"/>
      <w:bookmarkStart w:id="41268" w:name="_Toc120614921"/>
      <w:bookmarkStart w:id="41269" w:name="_Toc120615396"/>
      <w:bookmarkStart w:id="41270" w:name="_Toc120622604"/>
      <w:bookmarkStart w:id="41271" w:name="_Toc120623110"/>
      <w:bookmarkStart w:id="41272" w:name="_Toc120623748"/>
      <w:bookmarkStart w:id="41273" w:name="_Toc120624285"/>
      <w:bookmarkStart w:id="41274" w:name="_Toc120624822"/>
      <w:bookmarkStart w:id="41275" w:name="_Toc120625359"/>
      <w:bookmarkStart w:id="41276" w:name="_Toc120625896"/>
      <w:bookmarkStart w:id="41277" w:name="_Toc120626443"/>
      <w:bookmarkStart w:id="41278" w:name="_Toc120626999"/>
      <w:bookmarkStart w:id="41279" w:name="_Toc120627564"/>
      <w:bookmarkStart w:id="41280" w:name="_Toc120628140"/>
      <w:bookmarkStart w:id="41281" w:name="_Toc120628725"/>
      <w:bookmarkStart w:id="41282" w:name="_Toc120629313"/>
      <w:bookmarkStart w:id="41283" w:name="_Toc120629933"/>
      <w:bookmarkStart w:id="41284" w:name="_Toc120631464"/>
      <w:bookmarkStart w:id="41285" w:name="_Toc120632115"/>
      <w:bookmarkStart w:id="41286" w:name="_Toc120632765"/>
      <w:bookmarkStart w:id="41287" w:name="_Toc120633415"/>
      <w:bookmarkStart w:id="41288" w:name="_Toc120634065"/>
      <w:bookmarkStart w:id="41289" w:name="_Toc120634717"/>
      <w:bookmarkStart w:id="41290" w:name="_Toc120635373"/>
      <w:bookmarkStart w:id="41291" w:name="_Toc121754497"/>
      <w:bookmarkStart w:id="41292" w:name="_Toc121755167"/>
      <w:bookmarkStart w:id="41293" w:name="_Toc129109115"/>
      <w:bookmarkStart w:id="41294" w:name="_Toc129109780"/>
      <w:bookmarkStart w:id="41295" w:name="_Toc129110468"/>
      <w:bookmarkStart w:id="41296" w:name="_Toc130389588"/>
      <w:bookmarkStart w:id="41297" w:name="_Toc130390661"/>
      <w:bookmarkStart w:id="41298" w:name="_Toc130391349"/>
      <w:bookmarkStart w:id="41299" w:name="_Toc131625113"/>
      <w:bookmarkStart w:id="41300" w:name="_Toc137476546"/>
      <w:bookmarkStart w:id="41301" w:name="_Toc138873201"/>
      <w:bookmarkStart w:id="41302" w:name="_Toc138874787"/>
      <w:bookmarkStart w:id="41303" w:name="_Toc145525386"/>
      <w:bookmarkStart w:id="41304" w:name="_Toc153560511"/>
      <w:bookmarkStart w:id="41305" w:name="_Toc161647811"/>
      <w:bookmarkStart w:id="41306" w:name="_Toc169533430"/>
      <w:bookmarkStart w:id="41307" w:name="_Toc171520033"/>
      <w:bookmarkStart w:id="41308" w:name="_Toc176539770"/>
      <w:bookmarkStart w:id="41309" w:name="_Toc192247082"/>
      <w:bookmarkStart w:id="41310" w:name="_Toc210482873"/>
      <w:r>
        <w:rPr>
          <w:rFonts w:hint="eastAsia"/>
          <w:lang w:eastAsia="zh-CN"/>
        </w:rPr>
        <w:t>C.1</w:t>
      </w:r>
      <w:r>
        <w:rPr>
          <w:rFonts w:hint="eastAsia"/>
          <w:lang w:eastAsia="zh-CN"/>
        </w:rPr>
        <w:tab/>
        <w:t>Measurement of transmitter</w:t>
      </w:r>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11" w:name="_Toc120545047"/>
      <w:bookmarkStart w:id="41312" w:name="_Toc120545402"/>
      <w:bookmarkStart w:id="41313" w:name="_Toc120546018"/>
      <w:bookmarkStart w:id="41314" w:name="_Toc120606922"/>
      <w:bookmarkStart w:id="41315" w:name="_Toc120607276"/>
      <w:bookmarkStart w:id="41316" w:name="_Toc120607633"/>
      <w:bookmarkStart w:id="41317" w:name="_Toc120607996"/>
      <w:bookmarkStart w:id="41318" w:name="_Toc120608361"/>
      <w:bookmarkStart w:id="41319" w:name="_Toc120608741"/>
      <w:bookmarkStart w:id="41320" w:name="_Toc120609121"/>
      <w:bookmarkStart w:id="41321" w:name="_Toc120609512"/>
      <w:bookmarkStart w:id="41322" w:name="_Toc120609903"/>
      <w:bookmarkStart w:id="41323" w:name="_Toc120610304"/>
      <w:bookmarkStart w:id="41324" w:name="_Toc120611057"/>
      <w:bookmarkStart w:id="41325" w:name="_Toc120611466"/>
      <w:bookmarkStart w:id="41326" w:name="_Toc120611884"/>
      <w:bookmarkStart w:id="41327" w:name="_Toc120612304"/>
      <w:bookmarkStart w:id="41328" w:name="_Toc120612731"/>
      <w:bookmarkStart w:id="41329" w:name="_Toc120613160"/>
      <w:bookmarkStart w:id="41330" w:name="_Toc120613590"/>
      <w:bookmarkStart w:id="41331" w:name="_Toc120614020"/>
      <w:bookmarkStart w:id="41332" w:name="_Toc120614463"/>
      <w:bookmarkStart w:id="41333" w:name="_Toc120614922"/>
      <w:bookmarkStart w:id="41334" w:name="_Toc120615397"/>
      <w:bookmarkStart w:id="41335" w:name="_Toc120622605"/>
      <w:bookmarkStart w:id="41336" w:name="_Toc120623111"/>
      <w:bookmarkStart w:id="41337" w:name="_Toc120623749"/>
      <w:bookmarkStart w:id="41338" w:name="_Toc120624286"/>
      <w:bookmarkStart w:id="41339" w:name="_Toc120624823"/>
      <w:bookmarkStart w:id="41340" w:name="_Toc120625360"/>
      <w:bookmarkStart w:id="41341" w:name="_Toc120625897"/>
      <w:bookmarkStart w:id="41342" w:name="_Toc120626444"/>
      <w:bookmarkStart w:id="41343" w:name="_Toc120627000"/>
      <w:bookmarkStart w:id="41344" w:name="_Toc120627565"/>
      <w:bookmarkStart w:id="41345" w:name="_Toc120628141"/>
      <w:bookmarkStart w:id="41346" w:name="_Toc120628726"/>
      <w:bookmarkStart w:id="41347" w:name="_Toc120629314"/>
      <w:bookmarkStart w:id="41348" w:name="_Toc120629934"/>
      <w:bookmarkStart w:id="41349" w:name="_Toc120631465"/>
      <w:bookmarkStart w:id="41350" w:name="_Toc120632116"/>
      <w:bookmarkStart w:id="41351" w:name="_Toc120632766"/>
      <w:bookmarkStart w:id="41352" w:name="_Toc120633416"/>
      <w:bookmarkStart w:id="41353" w:name="_Toc120634066"/>
      <w:bookmarkStart w:id="41354" w:name="_Toc120634718"/>
      <w:bookmarkStart w:id="41355" w:name="_Toc120635374"/>
      <w:bookmarkStart w:id="41356" w:name="_Toc121754498"/>
      <w:bookmarkStart w:id="41357" w:name="_Toc121755168"/>
      <w:bookmarkStart w:id="41358" w:name="_Toc129109116"/>
      <w:bookmarkStart w:id="41359" w:name="_Toc129109781"/>
      <w:bookmarkStart w:id="41360" w:name="_Toc129110469"/>
      <w:bookmarkStart w:id="41361" w:name="_Toc130389589"/>
      <w:bookmarkStart w:id="41362" w:name="_Toc130390662"/>
      <w:bookmarkStart w:id="41363" w:name="_Toc130391350"/>
      <w:bookmarkStart w:id="41364" w:name="_Toc131625114"/>
      <w:bookmarkStart w:id="41365" w:name="_Toc137476547"/>
      <w:bookmarkStart w:id="41366" w:name="_Toc138873202"/>
      <w:bookmarkStart w:id="41367" w:name="_Toc138874788"/>
      <w:bookmarkStart w:id="41368" w:name="_Toc145525387"/>
      <w:bookmarkStart w:id="41369" w:name="_Toc153560512"/>
      <w:bookmarkStart w:id="41370" w:name="_Toc161647812"/>
      <w:bookmarkStart w:id="41371" w:name="_Toc169533431"/>
      <w:bookmarkStart w:id="41372" w:name="_Toc171520034"/>
      <w:bookmarkStart w:id="41373" w:name="_Toc176539771"/>
      <w:bookmarkStart w:id="41374" w:name="_Toc192247083"/>
      <w:bookmarkStart w:id="41375" w:name="_Toc210482874"/>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76" w:name="_Toc120545048"/>
      <w:bookmarkStart w:id="41377" w:name="_Toc120545403"/>
      <w:bookmarkStart w:id="41378" w:name="_Toc120546019"/>
      <w:bookmarkStart w:id="41379" w:name="_Toc120606923"/>
      <w:bookmarkStart w:id="41380" w:name="_Toc120607277"/>
      <w:bookmarkStart w:id="41381" w:name="_Toc120607634"/>
      <w:bookmarkStart w:id="41382" w:name="_Toc120607997"/>
      <w:bookmarkStart w:id="41383" w:name="_Toc120608362"/>
      <w:bookmarkStart w:id="41384" w:name="_Toc120608742"/>
      <w:bookmarkStart w:id="41385" w:name="_Toc120609122"/>
      <w:bookmarkStart w:id="41386" w:name="_Toc120609513"/>
      <w:bookmarkStart w:id="41387" w:name="_Toc120609904"/>
      <w:bookmarkStart w:id="41388" w:name="_Toc120610305"/>
      <w:bookmarkStart w:id="41389" w:name="_Toc120611058"/>
      <w:bookmarkStart w:id="41390" w:name="_Toc120611467"/>
      <w:bookmarkStart w:id="41391" w:name="_Toc120611885"/>
      <w:bookmarkStart w:id="41392" w:name="_Toc120612305"/>
      <w:bookmarkStart w:id="41393" w:name="_Toc120612732"/>
      <w:bookmarkStart w:id="41394" w:name="_Toc120613161"/>
      <w:bookmarkStart w:id="41395" w:name="_Toc120613591"/>
      <w:bookmarkStart w:id="41396" w:name="_Toc120614021"/>
      <w:bookmarkStart w:id="41397" w:name="_Toc120614464"/>
      <w:bookmarkStart w:id="41398" w:name="_Toc120614923"/>
      <w:bookmarkStart w:id="41399" w:name="_Toc120615398"/>
      <w:bookmarkStart w:id="41400" w:name="_Toc120622606"/>
      <w:bookmarkStart w:id="41401" w:name="_Toc120623112"/>
      <w:bookmarkStart w:id="41402" w:name="_Toc120623750"/>
      <w:bookmarkStart w:id="41403" w:name="_Toc120624287"/>
      <w:bookmarkStart w:id="41404" w:name="_Toc120624824"/>
      <w:bookmarkStart w:id="41405" w:name="_Toc120625361"/>
      <w:bookmarkStart w:id="41406" w:name="_Toc120625898"/>
      <w:bookmarkStart w:id="41407" w:name="_Toc120626445"/>
      <w:bookmarkStart w:id="41408" w:name="_Toc120627001"/>
      <w:bookmarkStart w:id="41409" w:name="_Toc120627566"/>
      <w:bookmarkStart w:id="41410" w:name="_Toc120628142"/>
      <w:bookmarkStart w:id="41411" w:name="_Toc120628727"/>
      <w:bookmarkStart w:id="41412" w:name="_Toc120629315"/>
      <w:bookmarkStart w:id="41413" w:name="_Toc120629935"/>
      <w:bookmarkStart w:id="41414" w:name="_Toc120631466"/>
      <w:bookmarkStart w:id="41415" w:name="_Toc120632117"/>
      <w:bookmarkStart w:id="41416" w:name="_Toc120632767"/>
      <w:bookmarkStart w:id="41417" w:name="_Toc120633417"/>
      <w:bookmarkStart w:id="41418" w:name="_Toc120634067"/>
      <w:bookmarkStart w:id="41419" w:name="_Toc120634719"/>
      <w:bookmarkStart w:id="41420" w:name="_Toc120635375"/>
      <w:bookmarkStart w:id="41421" w:name="_Toc121754499"/>
      <w:bookmarkStart w:id="41422" w:name="_Toc121755169"/>
      <w:bookmarkStart w:id="41423" w:name="_Toc129109117"/>
      <w:bookmarkStart w:id="41424" w:name="_Toc129109782"/>
      <w:bookmarkStart w:id="41425" w:name="_Toc129110470"/>
      <w:bookmarkStart w:id="41426" w:name="_Toc130389590"/>
      <w:bookmarkStart w:id="41427" w:name="_Toc130390663"/>
      <w:bookmarkStart w:id="41428" w:name="_Toc130391351"/>
      <w:bookmarkStart w:id="41429" w:name="_Toc131625115"/>
      <w:bookmarkStart w:id="41430" w:name="_Toc137476548"/>
      <w:bookmarkStart w:id="41431" w:name="_Toc138873203"/>
      <w:bookmarkStart w:id="41432" w:name="_Toc138874789"/>
      <w:bookmarkStart w:id="41433" w:name="_Toc145525388"/>
      <w:bookmarkStart w:id="41434" w:name="_Toc153560513"/>
      <w:bookmarkStart w:id="41435" w:name="_Toc161647813"/>
      <w:bookmarkStart w:id="41436" w:name="_Toc169533432"/>
      <w:bookmarkStart w:id="41437" w:name="_Toc171520035"/>
      <w:bookmarkStart w:id="41438" w:name="_Toc176539772"/>
      <w:bookmarkStart w:id="41439" w:name="_Toc192247084"/>
      <w:bookmarkStart w:id="41440" w:name="_Toc21048287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41" w:name="_Toc120545049"/>
      <w:bookmarkStart w:id="41442" w:name="_Toc120545404"/>
      <w:bookmarkStart w:id="41443" w:name="_Toc120546020"/>
      <w:bookmarkStart w:id="41444" w:name="_Toc120606924"/>
      <w:bookmarkStart w:id="41445" w:name="_Toc120607278"/>
      <w:bookmarkStart w:id="41446" w:name="_Toc120607635"/>
      <w:bookmarkStart w:id="41447" w:name="_Toc120607998"/>
      <w:bookmarkStart w:id="41448" w:name="_Toc120608363"/>
      <w:bookmarkStart w:id="41449" w:name="_Toc120608743"/>
      <w:bookmarkStart w:id="41450" w:name="_Toc120609123"/>
      <w:bookmarkStart w:id="41451" w:name="_Toc120609514"/>
      <w:bookmarkStart w:id="41452" w:name="_Toc120609905"/>
      <w:bookmarkStart w:id="41453" w:name="_Toc120610306"/>
      <w:bookmarkStart w:id="41454" w:name="_Toc120611059"/>
      <w:bookmarkStart w:id="41455" w:name="_Toc120611468"/>
      <w:bookmarkStart w:id="41456" w:name="_Toc120611886"/>
      <w:bookmarkStart w:id="41457" w:name="_Toc120612306"/>
      <w:bookmarkStart w:id="41458" w:name="_Toc120612733"/>
      <w:bookmarkStart w:id="41459" w:name="_Toc120613162"/>
      <w:bookmarkStart w:id="41460" w:name="_Toc120613592"/>
      <w:bookmarkStart w:id="41461" w:name="_Toc120614022"/>
      <w:bookmarkStart w:id="41462" w:name="_Toc120614465"/>
      <w:bookmarkStart w:id="41463" w:name="_Toc120614924"/>
      <w:bookmarkStart w:id="41464" w:name="_Toc120615399"/>
      <w:bookmarkStart w:id="41465" w:name="_Toc120622607"/>
      <w:bookmarkStart w:id="41466" w:name="_Toc120623113"/>
      <w:bookmarkStart w:id="41467" w:name="_Toc120623751"/>
      <w:bookmarkStart w:id="41468" w:name="_Toc120624288"/>
      <w:bookmarkStart w:id="41469" w:name="_Toc120624825"/>
      <w:bookmarkStart w:id="41470" w:name="_Toc120625362"/>
      <w:bookmarkStart w:id="41471" w:name="_Toc120625899"/>
      <w:bookmarkStart w:id="41472" w:name="_Toc120626446"/>
      <w:bookmarkStart w:id="41473" w:name="_Toc120627002"/>
      <w:bookmarkStart w:id="41474" w:name="_Toc120627567"/>
      <w:bookmarkStart w:id="41475" w:name="_Toc120628143"/>
      <w:bookmarkStart w:id="41476" w:name="_Toc120628728"/>
      <w:bookmarkStart w:id="41477" w:name="_Toc120629316"/>
      <w:bookmarkStart w:id="41478" w:name="_Toc120629936"/>
      <w:bookmarkStart w:id="41479" w:name="_Toc120631467"/>
      <w:bookmarkStart w:id="41480" w:name="_Toc120632118"/>
      <w:bookmarkStart w:id="41481" w:name="_Toc120632768"/>
      <w:bookmarkStart w:id="41482" w:name="_Toc120633418"/>
      <w:bookmarkStart w:id="41483" w:name="_Toc120634068"/>
      <w:bookmarkStart w:id="41484" w:name="_Toc120634720"/>
      <w:bookmarkStart w:id="41485" w:name="_Toc120635376"/>
      <w:bookmarkStart w:id="41486" w:name="_Toc121754500"/>
      <w:bookmarkStart w:id="41487" w:name="_Toc121755170"/>
      <w:bookmarkStart w:id="41488" w:name="_Toc129109118"/>
      <w:bookmarkStart w:id="41489" w:name="_Toc129109783"/>
      <w:bookmarkStart w:id="41490" w:name="_Toc129110471"/>
      <w:bookmarkStart w:id="41491" w:name="_Toc130389591"/>
      <w:bookmarkStart w:id="41492" w:name="_Toc130390664"/>
      <w:bookmarkStart w:id="41493" w:name="_Toc130391352"/>
      <w:bookmarkStart w:id="41494" w:name="_Toc131625116"/>
      <w:bookmarkStart w:id="41495" w:name="_Toc137476549"/>
      <w:bookmarkStart w:id="41496" w:name="_Toc138873204"/>
      <w:bookmarkStart w:id="41497" w:name="_Toc138874790"/>
      <w:bookmarkStart w:id="41498" w:name="_Toc145525389"/>
      <w:bookmarkStart w:id="41499" w:name="_Toc153560514"/>
      <w:bookmarkStart w:id="41500" w:name="_Toc161647814"/>
      <w:bookmarkStart w:id="41501" w:name="_Toc169533433"/>
      <w:bookmarkStart w:id="41502" w:name="_Toc171520036"/>
      <w:bookmarkStart w:id="41503" w:name="_Toc176539773"/>
      <w:bookmarkStart w:id="41504" w:name="_Toc192247085"/>
      <w:bookmarkStart w:id="41505" w:name="_Toc21103091"/>
      <w:bookmarkStart w:id="41506" w:name="_Toc29810940"/>
      <w:bookmarkStart w:id="41507" w:name="_Toc36636301"/>
      <w:bookmarkStart w:id="41508" w:name="_Toc37273247"/>
      <w:bookmarkStart w:id="41509" w:name="_Toc45886337"/>
      <w:bookmarkStart w:id="41510" w:name="_Toc53183382"/>
      <w:bookmarkStart w:id="41511" w:name="_Toc58916094"/>
      <w:bookmarkStart w:id="41512" w:name="_Toc58918275"/>
      <w:bookmarkStart w:id="41513" w:name="_Toc66694145"/>
      <w:bookmarkStart w:id="41514" w:name="_Toc74916170"/>
      <w:bookmarkStart w:id="41515" w:name="_Toc76114795"/>
      <w:bookmarkStart w:id="41516" w:name="_Toc76544681"/>
      <w:bookmarkStart w:id="41517" w:name="_Toc82536803"/>
      <w:bookmarkStart w:id="41518" w:name="_Toc89953096"/>
      <w:bookmarkStart w:id="41519" w:name="_Toc21048287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19"/>
    </w:p>
    <w:p w14:paraId="4324ADBA" w14:textId="77777777" w:rsidR="009F2DA0" w:rsidRPr="006E330B" w:rsidRDefault="009F2DA0" w:rsidP="009F2DA0"/>
    <w:p w14:paraId="6421A48E" w14:textId="7D706D92" w:rsidR="002F2924" w:rsidRPr="000B0119" w:rsidRDefault="002F2924" w:rsidP="003267B6">
      <w:pPr>
        <w:pStyle w:val="Heading1"/>
      </w:pPr>
      <w:bookmarkStart w:id="41520" w:name="_Toc21100250"/>
      <w:bookmarkStart w:id="41521" w:name="_Toc29810048"/>
      <w:bookmarkStart w:id="41522" w:name="_Toc36645441"/>
      <w:bookmarkStart w:id="41523" w:name="_Toc37272495"/>
      <w:bookmarkStart w:id="41524" w:name="_Toc45884742"/>
      <w:bookmarkStart w:id="41525" w:name="_Toc53182774"/>
      <w:bookmarkStart w:id="41526" w:name="_Toc58860561"/>
      <w:bookmarkStart w:id="41527" w:name="_Toc58863065"/>
      <w:bookmarkStart w:id="41528" w:name="_Toc61183050"/>
      <w:bookmarkStart w:id="41529" w:name="_Toc66728365"/>
      <w:bookmarkStart w:id="41530" w:name="_Toc74962242"/>
      <w:bookmarkStart w:id="41531" w:name="_Toc75243152"/>
      <w:bookmarkStart w:id="41532" w:name="_Toc76545498"/>
      <w:bookmarkStart w:id="41533" w:name="_Toc82595601"/>
      <w:bookmarkStart w:id="41534" w:name="_Toc89955632"/>
      <w:bookmarkStart w:id="41535" w:name="_Toc98774060"/>
      <w:bookmarkStart w:id="41536" w:name="_Toc106201821"/>
      <w:bookmarkStart w:id="41537" w:name="_Toc120545405"/>
      <w:bookmarkStart w:id="41538" w:name="_Toc120546021"/>
      <w:bookmarkStart w:id="41539" w:name="_Toc120606925"/>
      <w:bookmarkStart w:id="41540" w:name="_Toc120607279"/>
      <w:bookmarkStart w:id="41541" w:name="_Toc120607636"/>
      <w:bookmarkStart w:id="41542" w:name="_Toc120607999"/>
      <w:bookmarkStart w:id="41543" w:name="_Toc120608364"/>
      <w:bookmarkStart w:id="41544" w:name="_Toc120608744"/>
      <w:bookmarkStart w:id="41545" w:name="_Toc120609124"/>
      <w:bookmarkStart w:id="41546" w:name="_Toc120609515"/>
      <w:bookmarkStart w:id="41547" w:name="_Toc120609906"/>
      <w:bookmarkStart w:id="41548" w:name="_Toc120610307"/>
      <w:bookmarkStart w:id="41549" w:name="_Toc120611060"/>
      <w:bookmarkStart w:id="41550" w:name="_Toc120611469"/>
      <w:bookmarkStart w:id="41551" w:name="_Toc120611887"/>
      <w:bookmarkStart w:id="41552" w:name="_Toc120612307"/>
      <w:bookmarkStart w:id="41553" w:name="_Toc120612734"/>
      <w:bookmarkStart w:id="41554" w:name="_Toc120613163"/>
      <w:bookmarkStart w:id="41555" w:name="_Toc120613593"/>
      <w:bookmarkStart w:id="41556" w:name="_Toc120614023"/>
      <w:bookmarkStart w:id="41557" w:name="_Toc120614466"/>
      <w:bookmarkStart w:id="41558" w:name="_Toc120614925"/>
      <w:bookmarkStart w:id="41559" w:name="_Toc120615400"/>
      <w:bookmarkStart w:id="41560" w:name="_Toc120622608"/>
      <w:bookmarkStart w:id="41561" w:name="_Toc120623114"/>
      <w:bookmarkStart w:id="41562" w:name="_Toc120623752"/>
      <w:bookmarkStart w:id="41563" w:name="_Toc120624289"/>
      <w:bookmarkStart w:id="41564" w:name="_Toc120624826"/>
      <w:bookmarkStart w:id="41565" w:name="_Toc120625363"/>
      <w:bookmarkStart w:id="41566" w:name="_Toc120625900"/>
      <w:bookmarkStart w:id="41567" w:name="_Toc120626447"/>
      <w:bookmarkStart w:id="41568" w:name="_Toc120627003"/>
      <w:bookmarkStart w:id="41569" w:name="_Toc120627568"/>
      <w:bookmarkStart w:id="41570" w:name="_Toc120628144"/>
      <w:bookmarkStart w:id="41571" w:name="_Toc120628729"/>
      <w:bookmarkStart w:id="41572" w:name="_Toc120629317"/>
      <w:bookmarkStart w:id="41573" w:name="_Toc120629937"/>
      <w:bookmarkStart w:id="41574" w:name="_Toc120631468"/>
      <w:bookmarkStart w:id="41575" w:name="_Toc120632119"/>
      <w:bookmarkStart w:id="41576" w:name="_Toc120632769"/>
      <w:bookmarkStart w:id="41577" w:name="_Toc120633419"/>
      <w:bookmarkStart w:id="41578" w:name="_Toc120634069"/>
      <w:bookmarkStart w:id="41579" w:name="_Toc120634721"/>
      <w:bookmarkStart w:id="41580" w:name="_Toc120635377"/>
      <w:bookmarkStart w:id="41581" w:name="_Toc121754501"/>
      <w:bookmarkStart w:id="41582" w:name="_Toc121755171"/>
      <w:bookmarkStart w:id="41583" w:name="_Toc129109119"/>
      <w:bookmarkStart w:id="41584" w:name="_Toc129109784"/>
      <w:bookmarkStart w:id="41585" w:name="_Toc129110472"/>
      <w:bookmarkStart w:id="41586" w:name="_Toc130389592"/>
      <w:bookmarkStart w:id="41587" w:name="_Toc130390665"/>
      <w:bookmarkStart w:id="41588" w:name="_Toc130391353"/>
      <w:bookmarkStart w:id="41589" w:name="_Toc131625117"/>
      <w:bookmarkStart w:id="41590" w:name="_Toc137476550"/>
      <w:bookmarkStart w:id="41591" w:name="_Toc138873205"/>
      <w:bookmarkStart w:id="41592" w:name="_Toc138874791"/>
      <w:bookmarkStart w:id="41593" w:name="_Toc145525390"/>
      <w:bookmarkStart w:id="41594" w:name="_Toc153560515"/>
      <w:bookmarkStart w:id="41595" w:name="_Toc161647815"/>
      <w:bookmarkStart w:id="41596" w:name="_Toc169533434"/>
      <w:bookmarkStart w:id="41597" w:name="_Toc171520037"/>
      <w:bookmarkStart w:id="41598" w:name="_Toc176539774"/>
      <w:bookmarkStart w:id="41599" w:name="_Toc192247086"/>
      <w:bookmarkStart w:id="41600" w:name="_Toc210482877"/>
      <w:r w:rsidRPr="000B0119">
        <w:t>D.</w:t>
      </w:r>
      <w:r w:rsidR="00607846" w:rsidRPr="000B0119">
        <w:rPr>
          <w:rFonts w:hint="eastAsia"/>
          <w:lang w:eastAsia="zh-CN"/>
        </w:rPr>
        <w:t>1</w:t>
      </w:r>
      <w:r w:rsidRPr="000B0119">
        <w:tab/>
      </w:r>
      <w:r w:rsidRPr="003267B6">
        <w:t>SAN type 1-H transmitter</w:t>
      </w:r>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p>
    <w:p w14:paraId="79B2B9FE" w14:textId="4B71AC8D" w:rsidR="002F2924" w:rsidRPr="000B0119" w:rsidRDefault="002F2924" w:rsidP="003267B6">
      <w:pPr>
        <w:pStyle w:val="Heading2"/>
      </w:pPr>
      <w:bookmarkStart w:id="41601" w:name="_Toc21100251"/>
      <w:bookmarkStart w:id="41602" w:name="_Toc29810049"/>
      <w:bookmarkStart w:id="41603" w:name="_Toc36645442"/>
      <w:bookmarkStart w:id="41604" w:name="_Toc37272496"/>
      <w:bookmarkStart w:id="41605" w:name="_Toc45884743"/>
      <w:bookmarkStart w:id="41606" w:name="_Toc53182775"/>
      <w:bookmarkStart w:id="41607" w:name="_Toc58860562"/>
      <w:bookmarkStart w:id="41608" w:name="_Toc58863066"/>
      <w:bookmarkStart w:id="41609" w:name="_Toc61183051"/>
      <w:bookmarkStart w:id="41610" w:name="_Toc66728366"/>
      <w:bookmarkStart w:id="41611" w:name="_Toc74962243"/>
      <w:bookmarkStart w:id="41612" w:name="_Toc75243153"/>
      <w:bookmarkStart w:id="41613" w:name="_Toc76545499"/>
      <w:bookmarkStart w:id="41614" w:name="_Toc82595602"/>
      <w:bookmarkStart w:id="41615" w:name="_Toc89955633"/>
      <w:bookmarkStart w:id="41616" w:name="_Toc98774061"/>
      <w:bookmarkStart w:id="41617" w:name="_Toc106201822"/>
      <w:bookmarkStart w:id="41618" w:name="_Toc120546022"/>
      <w:bookmarkStart w:id="41619" w:name="_Toc120606926"/>
      <w:bookmarkStart w:id="41620" w:name="_Toc120607280"/>
      <w:bookmarkStart w:id="41621" w:name="_Toc120607637"/>
      <w:bookmarkStart w:id="41622" w:name="_Toc120608000"/>
      <w:bookmarkStart w:id="41623" w:name="_Toc120608365"/>
      <w:bookmarkStart w:id="41624" w:name="_Toc120608745"/>
      <w:bookmarkStart w:id="41625" w:name="_Toc120609125"/>
      <w:bookmarkStart w:id="41626" w:name="_Toc120609516"/>
      <w:bookmarkStart w:id="41627" w:name="_Toc120609907"/>
      <w:bookmarkStart w:id="41628" w:name="_Toc120610308"/>
      <w:bookmarkStart w:id="41629" w:name="_Toc120611061"/>
      <w:bookmarkStart w:id="41630" w:name="_Toc120611470"/>
      <w:bookmarkStart w:id="41631" w:name="_Toc120611888"/>
      <w:bookmarkStart w:id="41632" w:name="_Toc120612308"/>
      <w:bookmarkStart w:id="41633" w:name="_Toc120612735"/>
      <w:bookmarkStart w:id="41634" w:name="_Toc120613164"/>
      <w:bookmarkStart w:id="41635" w:name="_Toc120613594"/>
      <w:bookmarkStart w:id="41636" w:name="_Toc120614024"/>
      <w:bookmarkStart w:id="41637" w:name="_Toc120614467"/>
      <w:bookmarkStart w:id="41638" w:name="_Toc120614926"/>
      <w:bookmarkStart w:id="41639" w:name="_Toc120615401"/>
      <w:bookmarkStart w:id="41640" w:name="_Toc120622609"/>
      <w:bookmarkStart w:id="41641" w:name="_Toc120623115"/>
      <w:bookmarkStart w:id="41642" w:name="_Toc120623753"/>
      <w:bookmarkStart w:id="41643" w:name="_Toc120624290"/>
      <w:bookmarkStart w:id="41644" w:name="_Toc120624827"/>
      <w:bookmarkStart w:id="41645" w:name="_Toc120625364"/>
      <w:bookmarkStart w:id="41646" w:name="_Toc120625901"/>
      <w:bookmarkStart w:id="41647" w:name="_Toc120626448"/>
      <w:bookmarkStart w:id="41648" w:name="_Toc120627004"/>
      <w:bookmarkStart w:id="41649" w:name="_Toc120627569"/>
      <w:bookmarkStart w:id="41650" w:name="_Toc120628145"/>
      <w:bookmarkStart w:id="41651" w:name="_Toc120628730"/>
      <w:bookmarkStart w:id="41652" w:name="_Toc120629318"/>
      <w:bookmarkStart w:id="41653" w:name="_Toc120629938"/>
      <w:bookmarkStart w:id="41654" w:name="_Toc120631469"/>
      <w:bookmarkStart w:id="41655" w:name="_Toc120632120"/>
      <w:bookmarkStart w:id="41656" w:name="_Toc120632770"/>
      <w:bookmarkStart w:id="41657" w:name="_Toc120633420"/>
      <w:bookmarkStart w:id="41658" w:name="_Toc120634070"/>
      <w:bookmarkStart w:id="41659" w:name="_Toc120634722"/>
      <w:bookmarkStart w:id="41660" w:name="_Toc120635378"/>
      <w:bookmarkStart w:id="41661" w:name="_Toc121754502"/>
      <w:bookmarkStart w:id="41662" w:name="_Toc121755172"/>
      <w:bookmarkStart w:id="41663" w:name="_Toc129109120"/>
      <w:bookmarkStart w:id="41664" w:name="_Toc129109785"/>
      <w:bookmarkStart w:id="41665" w:name="_Toc129110473"/>
      <w:bookmarkStart w:id="41666" w:name="_Toc130389593"/>
      <w:bookmarkStart w:id="41667" w:name="_Toc130390666"/>
      <w:bookmarkStart w:id="41668" w:name="_Toc130391354"/>
      <w:bookmarkStart w:id="41669" w:name="_Toc131625118"/>
      <w:bookmarkStart w:id="41670" w:name="_Toc137476551"/>
      <w:bookmarkStart w:id="41671" w:name="_Toc138873206"/>
      <w:bookmarkStart w:id="41672" w:name="_Toc138874792"/>
      <w:bookmarkStart w:id="41673" w:name="_Toc145525391"/>
      <w:bookmarkStart w:id="41674" w:name="_Toc153560516"/>
      <w:bookmarkStart w:id="41675" w:name="_Toc161647816"/>
      <w:bookmarkStart w:id="41676" w:name="_Toc169533435"/>
      <w:bookmarkStart w:id="41677" w:name="_Toc171520038"/>
      <w:bookmarkStart w:id="41678" w:name="_Toc176539775"/>
      <w:bookmarkStart w:id="41679" w:name="_Toc192247087"/>
      <w:bookmarkStart w:id="41680"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81" w:name="_MON_1596456578"/>
    <w:bookmarkEnd w:id="41681"/>
    <w:p w14:paraId="4270EAF8" w14:textId="77777777" w:rsidR="002F2924" w:rsidRPr="008F3B01" w:rsidRDefault="002F2924" w:rsidP="006C71A4">
      <w:pPr>
        <w:pStyle w:val="TH"/>
      </w:pPr>
      <w:r w:rsidRPr="008F3B01">
        <w:object w:dxaOrig="9265" w:dyaOrig="4212" w14:anchorId="103EA1F9">
          <v:shape id="_x0000_i1058" type="#_x0000_t75" style="width:462.6pt;height:205.8pt" o:ole="">
            <v:imagedata r:id="rId67" o:title=""/>
          </v:shape>
          <o:OLEObject Type="Embed" ProgID="Word.Picture.8" ShapeID="_x0000_i1058" DrawAspect="Content" ObjectID="_1821095099"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82" w:name="_MON_1537739997"/>
    <w:bookmarkEnd w:id="41682"/>
    <w:p w14:paraId="05CA386A" w14:textId="77777777" w:rsidR="002F2924" w:rsidRPr="008F3B01" w:rsidRDefault="002F2924" w:rsidP="006C71A4">
      <w:pPr>
        <w:pStyle w:val="TH"/>
      </w:pPr>
      <w:r w:rsidRPr="008F3B01">
        <w:object w:dxaOrig="9265" w:dyaOrig="4212" w14:anchorId="4DD895EA">
          <v:shape id="_x0000_i1059" type="#_x0000_t75" style="width:462.6pt;height:205.8pt" o:ole="">
            <v:imagedata r:id="rId69" o:title=""/>
          </v:shape>
          <o:OLEObject Type="Embed" ProgID="Word.Picture.8" ShapeID="_x0000_i1059" DrawAspect="Content" ObjectID="_1821095100"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83" w:name="_Toc21100252"/>
      <w:bookmarkStart w:id="41684" w:name="_Toc29810050"/>
      <w:bookmarkStart w:id="41685" w:name="_Toc36645443"/>
      <w:bookmarkStart w:id="41686" w:name="_Toc37272497"/>
      <w:bookmarkStart w:id="41687" w:name="_Toc45884744"/>
      <w:bookmarkStart w:id="41688" w:name="_Toc53182776"/>
      <w:bookmarkStart w:id="41689" w:name="_Toc58860563"/>
      <w:bookmarkStart w:id="41690" w:name="_Toc58863067"/>
      <w:bookmarkStart w:id="41691" w:name="_Toc61183052"/>
      <w:bookmarkStart w:id="41692" w:name="_Toc66728367"/>
      <w:bookmarkStart w:id="41693" w:name="_Toc74962244"/>
      <w:bookmarkStart w:id="41694" w:name="_Toc75243154"/>
      <w:bookmarkStart w:id="41695" w:name="_Toc76545500"/>
      <w:bookmarkStart w:id="41696" w:name="_Toc82595603"/>
      <w:bookmarkStart w:id="41697" w:name="_Toc89955634"/>
      <w:bookmarkStart w:id="41698" w:name="_Toc98774062"/>
      <w:bookmarkStart w:id="41699" w:name="_Toc106201823"/>
      <w:bookmarkStart w:id="41700" w:name="_Toc120546023"/>
      <w:bookmarkStart w:id="41701" w:name="_Toc120606927"/>
      <w:bookmarkStart w:id="41702" w:name="_Toc120607281"/>
      <w:bookmarkStart w:id="41703" w:name="_Toc120607638"/>
      <w:bookmarkStart w:id="41704" w:name="_Toc120608001"/>
      <w:bookmarkStart w:id="41705" w:name="_Toc120608366"/>
      <w:bookmarkStart w:id="41706" w:name="_Toc120608746"/>
      <w:bookmarkStart w:id="41707" w:name="_Toc120609126"/>
      <w:bookmarkStart w:id="41708" w:name="_Toc120609517"/>
      <w:bookmarkStart w:id="41709" w:name="_Toc120609908"/>
      <w:bookmarkStart w:id="41710" w:name="_Toc120610309"/>
      <w:bookmarkStart w:id="41711" w:name="_Toc120611062"/>
      <w:bookmarkStart w:id="41712" w:name="_Toc120611471"/>
      <w:bookmarkStart w:id="41713" w:name="_Toc120611889"/>
      <w:bookmarkStart w:id="41714" w:name="_Toc120612309"/>
      <w:bookmarkStart w:id="41715" w:name="_Toc120612736"/>
      <w:bookmarkStart w:id="41716" w:name="_Toc120613165"/>
      <w:bookmarkStart w:id="41717" w:name="_Toc120613595"/>
      <w:bookmarkStart w:id="41718" w:name="_Toc120614025"/>
      <w:bookmarkStart w:id="41719" w:name="_Toc120614468"/>
      <w:bookmarkStart w:id="41720" w:name="_Toc120614927"/>
      <w:bookmarkStart w:id="41721" w:name="_Toc120615402"/>
      <w:bookmarkStart w:id="41722" w:name="_Toc120622610"/>
      <w:bookmarkStart w:id="41723" w:name="_Toc120623116"/>
      <w:bookmarkStart w:id="41724" w:name="_Toc120623754"/>
      <w:bookmarkStart w:id="41725" w:name="_Toc120624291"/>
      <w:bookmarkStart w:id="41726" w:name="_Toc120624828"/>
      <w:bookmarkStart w:id="41727" w:name="_Toc120625365"/>
      <w:bookmarkStart w:id="41728" w:name="_Toc120625902"/>
      <w:bookmarkStart w:id="41729" w:name="_Toc120626449"/>
      <w:bookmarkStart w:id="41730" w:name="_Toc120627005"/>
      <w:bookmarkStart w:id="41731" w:name="_Toc120627570"/>
      <w:bookmarkStart w:id="41732" w:name="_Toc120628146"/>
      <w:bookmarkStart w:id="41733" w:name="_Toc120628731"/>
      <w:bookmarkStart w:id="41734" w:name="_Toc120629319"/>
      <w:bookmarkStart w:id="41735" w:name="_Toc120629939"/>
      <w:bookmarkStart w:id="41736" w:name="_Toc120631470"/>
      <w:bookmarkStart w:id="41737" w:name="_Toc120632121"/>
      <w:bookmarkStart w:id="41738" w:name="_Toc120632771"/>
      <w:bookmarkStart w:id="41739" w:name="_Toc120633421"/>
      <w:bookmarkStart w:id="41740" w:name="_Toc120634071"/>
      <w:bookmarkStart w:id="41741" w:name="_Toc120634723"/>
      <w:bookmarkStart w:id="41742" w:name="_Toc120635379"/>
      <w:bookmarkStart w:id="41743" w:name="_Toc121754503"/>
      <w:bookmarkStart w:id="41744" w:name="_Toc121755173"/>
      <w:bookmarkStart w:id="41745" w:name="_Toc129109121"/>
      <w:bookmarkStart w:id="41746" w:name="_Toc129109786"/>
      <w:bookmarkStart w:id="41747" w:name="_Toc129110474"/>
      <w:bookmarkStart w:id="41748" w:name="_Toc130389594"/>
      <w:bookmarkStart w:id="41749" w:name="_Toc130390667"/>
      <w:bookmarkStart w:id="41750" w:name="_Toc130391355"/>
      <w:bookmarkStart w:id="41751" w:name="_Toc131625119"/>
      <w:bookmarkStart w:id="41752" w:name="_Toc137476552"/>
      <w:bookmarkStart w:id="41753" w:name="_Toc138873207"/>
      <w:bookmarkStart w:id="41754" w:name="_Toc138874793"/>
      <w:bookmarkStart w:id="41755" w:name="_Toc145525392"/>
      <w:bookmarkStart w:id="41756" w:name="_Toc153560517"/>
      <w:bookmarkStart w:id="41757" w:name="_Toc161647817"/>
      <w:bookmarkStart w:id="41758" w:name="_Toc169533436"/>
      <w:bookmarkStart w:id="41759" w:name="_Toc171520039"/>
      <w:bookmarkStart w:id="41760" w:name="_Toc176539776"/>
      <w:bookmarkStart w:id="41761" w:name="_Toc192247088"/>
      <w:bookmarkStart w:id="41762" w:name="_Toc210482879"/>
      <w:r w:rsidRPr="000B0119">
        <w:t>D.</w:t>
      </w:r>
      <w:r w:rsidR="00A358CC">
        <w:rPr>
          <w:rFonts w:hint="eastAsia"/>
        </w:rPr>
        <w:t>1</w:t>
      </w:r>
      <w:r w:rsidRPr="000B0119">
        <w:t>.2</w:t>
      </w:r>
      <w:r w:rsidRPr="000B0119">
        <w:tab/>
        <w:t>Transmitter intermodulation for SAN type 1-H</w:t>
      </w:r>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63" w:name="_Toc21100253"/>
      <w:bookmarkStart w:id="41764" w:name="_Toc29810051"/>
      <w:bookmarkStart w:id="41765" w:name="_Toc36645444"/>
      <w:bookmarkStart w:id="41766" w:name="_Toc37272498"/>
      <w:bookmarkStart w:id="41767" w:name="_Toc45884745"/>
      <w:bookmarkStart w:id="41768" w:name="_Toc53182777"/>
      <w:bookmarkStart w:id="41769" w:name="_Toc58860564"/>
      <w:bookmarkStart w:id="41770" w:name="_Toc58863068"/>
      <w:bookmarkStart w:id="41771" w:name="_Toc61183053"/>
      <w:bookmarkStart w:id="41772" w:name="_Toc66728368"/>
      <w:bookmarkStart w:id="41773" w:name="_Toc74962245"/>
      <w:bookmarkStart w:id="41774" w:name="_Toc75243155"/>
      <w:bookmarkStart w:id="41775" w:name="_Toc76545501"/>
      <w:bookmarkStart w:id="41776" w:name="_Toc82595604"/>
      <w:bookmarkStart w:id="41777" w:name="_Toc89955635"/>
      <w:bookmarkStart w:id="41778" w:name="_Toc98774063"/>
      <w:bookmarkStart w:id="41779" w:name="_Toc106201824"/>
      <w:bookmarkStart w:id="41780" w:name="_Toc120546024"/>
      <w:bookmarkStart w:id="41781" w:name="_Toc120606928"/>
      <w:bookmarkStart w:id="41782" w:name="_Toc120607282"/>
      <w:bookmarkStart w:id="41783" w:name="_Toc120607639"/>
      <w:bookmarkStart w:id="41784" w:name="_Toc120608002"/>
      <w:bookmarkStart w:id="41785" w:name="_Toc120608367"/>
      <w:bookmarkStart w:id="41786" w:name="_Toc120608747"/>
      <w:bookmarkStart w:id="41787" w:name="_Toc120609127"/>
      <w:bookmarkStart w:id="41788" w:name="_Toc120609518"/>
      <w:bookmarkStart w:id="41789" w:name="_Toc120609909"/>
      <w:bookmarkStart w:id="41790" w:name="_Toc120610310"/>
      <w:bookmarkStart w:id="41791" w:name="_Toc120611063"/>
      <w:bookmarkStart w:id="41792" w:name="_Toc120611472"/>
      <w:bookmarkStart w:id="41793" w:name="_Toc120611890"/>
      <w:bookmarkStart w:id="41794" w:name="_Toc120612310"/>
      <w:bookmarkStart w:id="41795" w:name="_Toc120612737"/>
      <w:bookmarkStart w:id="41796" w:name="_Toc120613166"/>
      <w:bookmarkStart w:id="41797" w:name="_Toc120613596"/>
      <w:bookmarkStart w:id="41798" w:name="_Toc120614026"/>
      <w:bookmarkStart w:id="41799" w:name="_Toc120614469"/>
      <w:bookmarkStart w:id="41800" w:name="_Toc120614928"/>
      <w:bookmarkStart w:id="41801" w:name="_Toc120615403"/>
      <w:bookmarkStart w:id="41802" w:name="_Toc120622611"/>
      <w:bookmarkStart w:id="41803" w:name="_Toc120623117"/>
      <w:bookmarkStart w:id="41804" w:name="_Toc120623755"/>
      <w:bookmarkStart w:id="41805" w:name="_Toc120624292"/>
      <w:bookmarkStart w:id="41806" w:name="_Toc120624829"/>
      <w:bookmarkStart w:id="41807" w:name="_Toc120625366"/>
      <w:bookmarkStart w:id="41808" w:name="_Toc120625903"/>
      <w:bookmarkStart w:id="41809" w:name="_Toc120626450"/>
      <w:bookmarkStart w:id="41810" w:name="_Toc120627006"/>
      <w:bookmarkStart w:id="41811" w:name="_Toc120627571"/>
      <w:bookmarkStart w:id="41812" w:name="_Toc120628147"/>
      <w:bookmarkStart w:id="41813" w:name="_Toc120628732"/>
      <w:bookmarkStart w:id="41814" w:name="_Toc120629320"/>
      <w:bookmarkStart w:id="41815" w:name="_Toc120629940"/>
      <w:bookmarkStart w:id="41816" w:name="_Toc120631471"/>
      <w:bookmarkStart w:id="41817" w:name="_Toc120632122"/>
      <w:bookmarkStart w:id="41818" w:name="_Toc120632772"/>
      <w:bookmarkStart w:id="41819" w:name="_Toc120633422"/>
      <w:bookmarkStart w:id="41820" w:name="_Toc120634072"/>
      <w:bookmarkStart w:id="41821" w:name="_Toc120634724"/>
      <w:bookmarkStart w:id="41822" w:name="_Toc120635380"/>
      <w:bookmarkStart w:id="41823" w:name="_Toc121754504"/>
      <w:bookmarkStart w:id="41824" w:name="_Toc121755174"/>
      <w:bookmarkStart w:id="41825" w:name="_Toc129109122"/>
      <w:bookmarkStart w:id="41826" w:name="_Toc129109787"/>
      <w:bookmarkStart w:id="41827" w:name="_Toc129110475"/>
      <w:bookmarkStart w:id="41828" w:name="_Toc130389595"/>
      <w:bookmarkStart w:id="41829" w:name="_Toc130390668"/>
      <w:bookmarkStart w:id="41830" w:name="_Toc130391356"/>
      <w:bookmarkStart w:id="41831" w:name="_Toc131625120"/>
      <w:bookmarkStart w:id="41832" w:name="_Toc137476553"/>
      <w:bookmarkStart w:id="41833" w:name="_Toc138873208"/>
      <w:bookmarkStart w:id="41834" w:name="_Toc138874794"/>
      <w:bookmarkStart w:id="41835" w:name="_Toc145525393"/>
      <w:bookmarkStart w:id="41836" w:name="_Toc153560518"/>
      <w:bookmarkStart w:id="41837" w:name="_Toc161647818"/>
      <w:bookmarkStart w:id="41838" w:name="_Toc169533437"/>
      <w:bookmarkStart w:id="41839" w:name="_Toc171520040"/>
      <w:bookmarkStart w:id="41840" w:name="_Toc176539777"/>
      <w:bookmarkStart w:id="41841" w:name="_Toc192247089"/>
      <w:bookmarkStart w:id="41842" w:name="_Toc210482880"/>
      <w:r w:rsidRPr="000B0119">
        <w:t>D.</w:t>
      </w:r>
      <w:r w:rsidR="00A358CC">
        <w:rPr>
          <w:rFonts w:hint="eastAsia"/>
        </w:rPr>
        <w:t>1</w:t>
      </w:r>
      <w:r w:rsidRPr="000B0119">
        <w:t>.3</w:t>
      </w:r>
      <w:r w:rsidRPr="000B0119">
        <w:tab/>
        <w:t>Transmitter spurious emissions for SAN type 1-H</w:t>
      </w:r>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43" w:name="_MON_1550912725"/>
    <w:bookmarkEnd w:id="41843"/>
    <w:p w14:paraId="63D1953D" w14:textId="77777777" w:rsidR="002F2924" w:rsidRPr="008F3B01" w:rsidRDefault="002F2924" w:rsidP="006C71A4">
      <w:pPr>
        <w:pStyle w:val="TH"/>
      </w:pPr>
      <w:r w:rsidRPr="008F3B01">
        <w:object w:dxaOrig="9265" w:dyaOrig="4212" w14:anchorId="08FBFE4A">
          <v:shape id="_x0000_i1060" type="#_x0000_t75" style="width:462.6pt;height:205.8pt" o:ole="">
            <v:imagedata r:id="rId71" o:title=""/>
          </v:shape>
          <o:OLEObject Type="Embed" ProgID="Word.Picture.8" ShapeID="_x0000_i1060" DrawAspect="Content" ObjectID="_1821095101"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44" w:name="_MON_1550912890"/>
    <w:bookmarkEnd w:id="41844"/>
    <w:p w14:paraId="7BABF067" w14:textId="77777777" w:rsidR="002F2924" w:rsidRPr="008F3B01" w:rsidRDefault="002F2924" w:rsidP="006C71A4">
      <w:pPr>
        <w:pStyle w:val="TH"/>
      </w:pPr>
      <w:r w:rsidRPr="008F3B01">
        <w:object w:dxaOrig="9265" w:dyaOrig="4212" w14:anchorId="46570CE9">
          <v:shape id="_x0000_i1061" type="#_x0000_t75" style="width:462.6pt;height:205.8pt" o:ole="">
            <v:imagedata r:id="rId73" o:title=""/>
          </v:shape>
          <o:OLEObject Type="Embed" ProgID="Word.Picture.8" ShapeID="_x0000_i1061" DrawAspect="Content" ObjectID="_1821095102"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45" w:name="_Toc21100254"/>
      <w:bookmarkStart w:id="41846" w:name="_Toc29810052"/>
      <w:bookmarkStart w:id="41847" w:name="_Toc36645445"/>
      <w:bookmarkStart w:id="41848" w:name="_Toc37272499"/>
      <w:bookmarkStart w:id="41849" w:name="_Toc45884746"/>
      <w:bookmarkStart w:id="41850" w:name="_Toc53182778"/>
      <w:bookmarkStart w:id="41851" w:name="_Toc58860565"/>
      <w:bookmarkStart w:id="41852" w:name="_Toc58863069"/>
      <w:bookmarkStart w:id="41853" w:name="_Toc61183054"/>
      <w:bookmarkStart w:id="41854" w:name="_Toc66728369"/>
      <w:bookmarkStart w:id="41855" w:name="_Toc74962246"/>
      <w:bookmarkStart w:id="41856" w:name="_Toc75243156"/>
      <w:bookmarkStart w:id="41857" w:name="_Toc76545502"/>
      <w:bookmarkStart w:id="41858" w:name="_Toc82595605"/>
      <w:bookmarkStart w:id="41859" w:name="_Toc89955636"/>
      <w:bookmarkStart w:id="41860" w:name="_Toc98774064"/>
      <w:bookmarkStart w:id="41861" w:name="_Toc106201825"/>
      <w:bookmarkStart w:id="41862" w:name="_Toc120546025"/>
      <w:bookmarkStart w:id="41863" w:name="_Toc120606929"/>
      <w:bookmarkStart w:id="41864" w:name="_Toc120607283"/>
      <w:bookmarkStart w:id="41865" w:name="_Toc120607640"/>
      <w:bookmarkStart w:id="41866" w:name="_Toc120608003"/>
      <w:bookmarkStart w:id="41867" w:name="_Toc120608368"/>
      <w:bookmarkStart w:id="41868" w:name="_Toc120608748"/>
      <w:bookmarkStart w:id="41869" w:name="_Toc120609128"/>
      <w:bookmarkStart w:id="41870" w:name="_Toc120609519"/>
      <w:bookmarkStart w:id="41871" w:name="_Toc120609910"/>
      <w:bookmarkStart w:id="41872" w:name="_Toc120610311"/>
      <w:bookmarkStart w:id="41873" w:name="_Toc120611064"/>
      <w:bookmarkStart w:id="41874" w:name="_Toc120611473"/>
      <w:bookmarkStart w:id="41875" w:name="_Toc120611891"/>
      <w:bookmarkStart w:id="41876" w:name="_Toc120612311"/>
      <w:bookmarkStart w:id="41877" w:name="_Toc120612738"/>
      <w:bookmarkStart w:id="41878" w:name="_Toc120613167"/>
      <w:bookmarkStart w:id="41879" w:name="_Toc120613597"/>
      <w:bookmarkStart w:id="41880" w:name="_Toc120614027"/>
      <w:bookmarkStart w:id="41881" w:name="_Toc120614470"/>
      <w:bookmarkStart w:id="41882" w:name="_Toc120614929"/>
      <w:bookmarkStart w:id="41883" w:name="_Toc120615404"/>
      <w:bookmarkStart w:id="41884" w:name="_Toc120622612"/>
      <w:bookmarkStart w:id="41885" w:name="_Toc120623118"/>
      <w:bookmarkStart w:id="41886" w:name="_Toc120623756"/>
      <w:bookmarkStart w:id="41887" w:name="_Toc120624293"/>
      <w:bookmarkStart w:id="41888" w:name="_Toc120624830"/>
      <w:bookmarkStart w:id="41889" w:name="_Toc120625367"/>
      <w:bookmarkStart w:id="41890" w:name="_Toc120625904"/>
      <w:bookmarkStart w:id="41891" w:name="_Toc120626451"/>
      <w:bookmarkStart w:id="41892" w:name="_Toc120627007"/>
      <w:bookmarkStart w:id="41893" w:name="_Toc120627572"/>
      <w:bookmarkStart w:id="41894" w:name="_Toc120628148"/>
      <w:bookmarkStart w:id="41895" w:name="_Toc120628733"/>
      <w:bookmarkStart w:id="41896" w:name="_Toc120629321"/>
      <w:bookmarkStart w:id="41897" w:name="_Toc120629941"/>
      <w:bookmarkStart w:id="41898" w:name="_Toc120631472"/>
      <w:bookmarkStart w:id="41899" w:name="_Toc120632123"/>
      <w:bookmarkStart w:id="41900" w:name="_Toc120632773"/>
      <w:bookmarkStart w:id="41901" w:name="_Toc120633423"/>
      <w:bookmarkStart w:id="41902" w:name="_Toc120634073"/>
      <w:bookmarkStart w:id="41903" w:name="_Toc120634725"/>
      <w:bookmarkStart w:id="41904" w:name="_Toc120635381"/>
      <w:bookmarkStart w:id="41905" w:name="_Toc121754505"/>
      <w:bookmarkStart w:id="41906" w:name="_Toc121755175"/>
      <w:bookmarkStart w:id="41907" w:name="_Toc129109123"/>
      <w:bookmarkStart w:id="41908" w:name="_Toc129109788"/>
      <w:bookmarkStart w:id="41909" w:name="_Toc129110476"/>
      <w:bookmarkStart w:id="41910" w:name="_Toc130389596"/>
      <w:bookmarkStart w:id="41911" w:name="_Toc130390669"/>
      <w:bookmarkStart w:id="41912" w:name="_Toc130391357"/>
      <w:bookmarkStart w:id="41913" w:name="_Toc131625121"/>
      <w:bookmarkStart w:id="41914" w:name="_Toc137476554"/>
      <w:bookmarkStart w:id="41915" w:name="_Toc138873209"/>
      <w:bookmarkStart w:id="41916" w:name="_Toc138874795"/>
      <w:bookmarkStart w:id="41917" w:name="_Toc145525394"/>
      <w:bookmarkStart w:id="41918" w:name="_Toc153560519"/>
      <w:bookmarkStart w:id="41919" w:name="_Toc161647819"/>
      <w:bookmarkStart w:id="41920" w:name="_Toc169533438"/>
      <w:bookmarkStart w:id="41921" w:name="_Toc171520041"/>
      <w:bookmarkStart w:id="41922" w:name="_Toc176539778"/>
      <w:bookmarkStart w:id="41923" w:name="_Toc192247090"/>
      <w:bookmarkStart w:id="41924"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25" w:name="_Toc21100255"/>
      <w:bookmarkStart w:id="41926" w:name="_Toc29810053"/>
      <w:bookmarkStart w:id="41927" w:name="_Toc36645446"/>
      <w:bookmarkStart w:id="41928" w:name="_Toc37272500"/>
      <w:bookmarkStart w:id="41929" w:name="_Toc45884747"/>
      <w:bookmarkStart w:id="41930" w:name="_Toc53182779"/>
      <w:bookmarkStart w:id="41931" w:name="_Toc58860566"/>
      <w:bookmarkStart w:id="41932" w:name="_Toc58863070"/>
      <w:bookmarkStart w:id="41933" w:name="_Toc61183055"/>
      <w:bookmarkStart w:id="41934" w:name="_Toc66728370"/>
      <w:bookmarkStart w:id="41935" w:name="_Toc74962247"/>
      <w:bookmarkStart w:id="41936" w:name="_Toc75243157"/>
      <w:bookmarkStart w:id="41937" w:name="_Toc76545503"/>
      <w:bookmarkStart w:id="41938" w:name="_Toc82595606"/>
      <w:bookmarkStart w:id="41939" w:name="_Toc89955637"/>
      <w:bookmarkStart w:id="41940" w:name="_Toc98774065"/>
      <w:bookmarkStart w:id="41941" w:name="_Toc106201826"/>
      <w:bookmarkStart w:id="41942" w:name="_Toc120545406"/>
      <w:bookmarkStart w:id="41943" w:name="_Toc120546026"/>
      <w:bookmarkStart w:id="41944" w:name="_Toc120606930"/>
      <w:bookmarkStart w:id="41945" w:name="_Toc120607284"/>
      <w:bookmarkStart w:id="41946" w:name="_Toc120607641"/>
      <w:bookmarkStart w:id="41947" w:name="_Toc120608004"/>
      <w:bookmarkStart w:id="41948" w:name="_Toc120608369"/>
      <w:bookmarkStart w:id="41949" w:name="_Toc120608749"/>
      <w:bookmarkStart w:id="41950" w:name="_Toc120609129"/>
      <w:bookmarkStart w:id="41951" w:name="_Toc120609520"/>
      <w:bookmarkStart w:id="41952" w:name="_Toc120609911"/>
      <w:bookmarkStart w:id="41953" w:name="_Toc120610312"/>
      <w:bookmarkStart w:id="41954" w:name="_Toc120611065"/>
      <w:bookmarkStart w:id="41955" w:name="_Toc120611474"/>
      <w:bookmarkStart w:id="41956" w:name="_Toc120611892"/>
      <w:bookmarkStart w:id="41957" w:name="_Toc120612312"/>
      <w:bookmarkStart w:id="41958" w:name="_Toc120612739"/>
      <w:bookmarkStart w:id="41959" w:name="_Toc120613168"/>
      <w:bookmarkStart w:id="41960" w:name="_Toc120613598"/>
      <w:bookmarkStart w:id="41961" w:name="_Toc120614028"/>
      <w:bookmarkStart w:id="41962" w:name="_Toc120614471"/>
      <w:bookmarkStart w:id="41963" w:name="_Toc120614930"/>
      <w:bookmarkStart w:id="41964" w:name="_Toc120615405"/>
      <w:bookmarkStart w:id="41965" w:name="_Toc120622613"/>
      <w:bookmarkStart w:id="41966" w:name="_Toc120623119"/>
      <w:bookmarkStart w:id="41967" w:name="_Toc120623757"/>
      <w:bookmarkStart w:id="41968" w:name="_Toc120624294"/>
      <w:bookmarkStart w:id="41969" w:name="_Toc120624831"/>
      <w:bookmarkStart w:id="41970" w:name="_Toc120625368"/>
      <w:bookmarkStart w:id="41971" w:name="_Toc120625905"/>
      <w:bookmarkStart w:id="41972" w:name="_Toc120626452"/>
      <w:bookmarkStart w:id="41973" w:name="_Toc120627008"/>
      <w:bookmarkStart w:id="41974" w:name="_Toc120627573"/>
      <w:bookmarkStart w:id="41975" w:name="_Toc120628149"/>
      <w:bookmarkStart w:id="41976" w:name="_Toc120628734"/>
      <w:bookmarkStart w:id="41977" w:name="_Toc120629322"/>
      <w:bookmarkStart w:id="41978" w:name="_Toc120629942"/>
      <w:bookmarkStart w:id="41979" w:name="_Toc120631473"/>
      <w:bookmarkStart w:id="41980" w:name="_Toc120632124"/>
      <w:bookmarkStart w:id="41981" w:name="_Toc120632774"/>
      <w:bookmarkStart w:id="41982" w:name="_Toc120633424"/>
      <w:bookmarkStart w:id="41983" w:name="_Toc120634074"/>
      <w:bookmarkStart w:id="41984" w:name="_Toc120634726"/>
      <w:bookmarkStart w:id="41985" w:name="_Toc120635382"/>
      <w:bookmarkStart w:id="41986" w:name="_Toc121754506"/>
      <w:bookmarkStart w:id="41987" w:name="_Toc121755176"/>
      <w:bookmarkStart w:id="41988" w:name="_Toc129109124"/>
      <w:bookmarkStart w:id="41989" w:name="_Toc129109789"/>
      <w:bookmarkStart w:id="41990" w:name="_Toc129110477"/>
      <w:bookmarkStart w:id="41991" w:name="_Toc130389597"/>
      <w:bookmarkStart w:id="41992" w:name="_Toc130390670"/>
      <w:bookmarkStart w:id="41993" w:name="_Toc130391358"/>
      <w:bookmarkStart w:id="41994" w:name="_Toc131625122"/>
      <w:bookmarkStart w:id="41995" w:name="_Toc137476555"/>
      <w:bookmarkStart w:id="41996" w:name="_Toc138873210"/>
      <w:bookmarkStart w:id="41997" w:name="_Toc138874796"/>
      <w:bookmarkStart w:id="41998" w:name="_Toc145525395"/>
      <w:bookmarkStart w:id="41999" w:name="_Toc153560520"/>
      <w:bookmarkStart w:id="42000" w:name="_Toc161647820"/>
      <w:bookmarkStart w:id="42001" w:name="_Toc169533439"/>
      <w:bookmarkStart w:id="42002" w:name="_Toc171520042"/>
      <w:bookmarkStart w:id="42003" w:name="_Toc176539779"/>
      <w:bookmarkStart w:id="42004" w:name="_Toc192247091"/>
      <w:bookmarkStart w:id="42005" w:name="_Toc210482882"/>
      <w:r w:rsidRPr="008461A4">
        <w:lastRenderedPageBreak/>
        <w:t>D.</w:t>
      </w:r>
      <w:r w:rsidR="00E7443F" w:rsidRPr="008461A4">
        <w:rPr>
          <w:rFonts w:hint="eastAsia"/>
          <w:lang w:eastAsia="zh-CN"/>
        </w:rPr>
        <w:t>2</w:t>
      </w:r>
      <w:r w:rsidRPr="008461A4">
        <w:tab/>
        <w:t>SAN type 1-H receiver</w:t>
      </w:r>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p>
    <w:p w14:paraId="41B31D25" w14:textId="08262F0B" w:rsidR="002F2924" w:rsidRPr="008F3B01" w:rsidRDefault="002F2924" w:rsidP="003267B6">
      <w:pPr>
        <w:pStyle w:val="Heading2"/>
      </w:pPr>
      <w:bookmarkStart w:id="42006" w:name="_Toc21100256"/>
      <w:bookmarkStart w:id="42007" w:name="_Toc29810054"/>
      <w:bookmarkStart w:id="42008" w:name="_Toc36645447"/>
      <w:bookmarkStart w:id="42009" w:name="_Toc37272501"/>
      <w:bookmarkStart w:id="42010" w:name="_Toc45884748"/>
      <w:bookmarkStart w:id="42011" w:name="_Toc53182780"/>
      <w:bookmarkStart w:id="42012" w:name="_Toc58860567"/>
      <w:bookmarkStart w:id="42013" w:name="_Toc58863071"/>
      <w:bookmarkStart w:id="42014" w:name="_Toc61183056"/>
      <w:bookmarkStart w:id="42015" w:name="_Toc66728371"/>
      <w:bookmarkStart w:id="42016" w:name="_Toc74962248"/>
      <w:bookmarkStart w:id="42017" w:name="_Toc75243158"/>
      <w:bookmarkStart w:id="42018" w:name="_Toc76545504"/>
      <w:bookmarkStart w:id="42019" w:name="_Toc82595607"/>
      <w:bookmarkStart w:id="42020" w:name="_Toc89955638"/>
      <w:bookmarkStart w:id="42021" w:name="_Toc98774066"/>
      <w:bookmarkStart w:id="42022" w:name="_Toc106201827"/>
      <w:bookmarkStart w:id="42023" w:name="_Toc120546027"/>
      <w:bookmarkStart w:id="42024" w:name="_Toc120606931"/>
      <w:bookmarkStart w:id="42025" w:name="_Toc120607285"/>
      <w:bookmarkStart w:id="42026" w:name="_Toc120607642"/>
      <w:bookmarkStart w:id="42027" w:name="_Toc120608005"/>
      <w:bookmarkStart w:id="42028" w:name="_Toc120608370"/>
      <w:bookmarkStart w:id="42029" w:name="_Toc120608750"/>
      <w:bookmarkStart w:id="42030" w:name="_Toc120609130"/>
      <w:bookmarkStart w:id="42031" w:name="_Toc120609521"/>
      <w:bookmarkStart w:id="42032" w:name="_Toc120609912"/>
      <w:bookmarkStart w:id="42033" w:name="_Toc120610313"/>
      <w:bookmarkStart w:id="42034" w:name="_Toc120611066"/>
      <w:bookmarkStart w:id="42035" w:name="_Toc120611475"/>
      <w:bookmarkStart w:id="42036" w:name="_Toc120611893"/>
      <w:bookmarkStart w:id="42037" w:name="_Toc120612313"/>
      <w:bookmarkStart w:id="42038" w:name="_Toc120612740"/>
      <w:bookmarkStart w:id="42039" w:name="_Toc120613169"/>
      <w:bookmarkStart w:id="42040" w:name="_Toc120613599"/>
      <w:bookmarkStart w:id="42041" w:name="_Toc120614029"/>
      <w:bookmarkStart w:id="42042" w:name="_Toc120614472"/>
      <w:bookmarkStart w:id="42043" w:name="_Toc120614931"/>
      <w:bookmarkStart w:id="42044" w:name="_Toc120615406"/>
      <w:bookmarkStart w:id="42045" w:name="_Toc120622614"/>
      <w:bookmarkStart w:id="42046" w:name="_Toc120623120"/>
      <w:bookmarkStart w:id="42047" w:name="_Toc120623758"/>
      <w:bookmarkStart w:id="42048" w:name="_Toc120624295"/>
      <w:bookmarkStart w:id="42049" w:name="_Toc120624832"/>
      <w:bookmarkStart w:id="42050" w:name="_Toc120625369"/>
      <w:bookmarkStart w:id="42051" w:name="_Toc120625906"/>
      <w:bookmarkStart w:id="42052" w:name="_Toc120626453"/>
      <w:bookmarkStart w:id="42053" w:name="_Toc120627009"/>
      <w:bookmarkStart w:id="42054" w:name="_Toc120627574"/>
      <w:bookmarkStart w:id="42055" w:name="_Toc120628150"/>
      <w:bookmarkStart w:id="42056" w:name="_Toc120628735"/>
      <w:bookmarkStart w:id="42057" w:name="_Toc120629323"/>
      <w:bookmarkStart w:id="42058" w:name="_Toc120629943"/>
      <w:bookmarkStart w:id="42059" w:name="_Toc120631474"/>
      <w:bookmarkStart w:id="42060" w:name="_Toc120632125"/>
      <w:bookmarkStart w:id="42061" w:name="_Toc120632775"/>
      <w:bookmarkStart w:id="42062" w:name="_Toc120633425"/>
      <w:bookmarkStart w:id="42063" w:name="_Toc120634075"/>
      <w:bookmarkStart w:id="42064" w:name="_Toc120634727"/>
      <w:bookmarkStart w:id="42065" w:name="_Toc120635383"/>
      <w:bookmarkStart w:id="42066" w:name="_Toc121754507"/>
      <w:bookmarkStart w:id="42067" w:name="_Toc121755177"/>
      <w:bookmarkStart w:id="42068" w:name="_Toc129109125"/>
      <w:bookmarkStart w:id="42069" w:name="_Toc129109790"/>
      <w:bookmarkStart w:id="42070" w:name="_Toc129110478"/>
      <w:bookmarkStart w:id="42071" w:name="_Toc130389598"/>
      <w:bookmarkStart w:id="42072" w:name="_Toc130390671"/>
      <w:bookmarkStart w:id="42073" w:name="_Toc130391359"/>
      <w:bookmarkStart w:id="42074" w:name="_Toc131625123"/>
      <w:bookmarkStart w:id="42075" w:name="_Toc137476556"/>
      <w:bookmarkStart w:id="42076" w:name="_Toc138873211"/>
      <w:bookmarkStart w:id="42077" w:name="_Toc138874797"/>
      <w:bookmarkStart w:id="42078" w:name="_Toc145525396"/>
      <w:bookmarkStart w:id="42079" w:name="_Toc153560521"/>
      <w:bookmarkStart w:id="42080" w:name="_Toc161647821"/>
      <w:bookmarkStart w:id="42081" w:name="_Toc169533440"/>
      <w:bookmarkStart w:id="42082" w:name="_Toc171520043"/>
      <w:bookmarkStart w:id="42083" w:name="_Toc176539780"/>
      <w:bookmarkStart w:id="42084" w:name="_Toc192247092"/>
      <w:bookmarkStart w:id="42085" w:name="_Toc210482883"/>
      <w:r w:rsidRPr="008461A4">
        <w:t>D.</w:t>
      </w:r>
      <w:r w:rsidR="00E7443F">
        <w:rPr>
          <w:rFonts w:hint="eastAsia"/>
        </w:rPr>
        <w:t>2</w:t>
      </w:r>
      <w:r w:rsidRPr="008461A4">
        <w:t>.1</w:t>
      </w:r>
      <w:r w:rsidRPr="008461A4">
        <w:tab/>
        <w:t>Reference sensitivity level for SAN type 1-H</w:t>
      </w:r>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p>
    <w:bookmarkStart w:id="42086" w:name="_MON_1537740134"/>
    <w:bookmarkEnd w:id="42086"/>
    <w:p w14:paraId="0F71E5D1" w14:textId="77777777" w:rsidR="002F2924" w:rsidRPr="008F3B01" w:rsidRDefault="002F2924" w:rsidP="006C71A4">
      <w:pPr>
        <w:pStyle w:val="TH"/>
      </w:pPr>
      <w:r w:rsidRPr="008F3B01">
        <w:object w:dxaOrig="9265" w:dyaOrig="4212" w14:anchorId="1497310C">
          <v:shape id="_x0000_i1062" type="#_x0000_t75" style="width:462.6pt;height:205.8pt" o:ole="">
            <v:imagedata r:id="rId75" o:title=""/>
          </v:shape>
          <o:OLEObject Type="Embed" ProgID="Word.Picture.8" ShapeID="_x0000_i1062" DrawAspect="Content" ObjectID="_1821095103"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087" w:name="_Toc21100257"/>
      <w:bookmarkStart w:id="42088" w:name="_Toc29810055"/>
      <w:bookmarkStart w:id="42089" w:name="_Toc36645448"/>
      <w:bookmarkStart w:id="42090" w:name="_Toc37272502"/>
      <w:bookmarkStart w:id="42091" w:name="_Toc45884749"/>
      <w:bookmarkStart w:id="42092" w:name="_Toc53182781"/>
      <w:bookmarkStart w:id="42093" w:name="_Toc58860568"/>
      <w:bookmarkStart w:id="42094" w:name="_Toc58863072"/>
      <w:bookmarkStart w:id="42095" w:name="_Toc61183057"/>
      <w:bookmarkStart w:id="42096" w:name="_Toc66728372"/>
      <w:bookmarkStart w:id="42097" w:name="_Toc74962249"/>
      <w:bookmarkStart w:id="42098" w:name="_Toc75243159"/>
      <w:bookmarkStart w:id="42099" w:name="_Toc76545505"/>
      <w:bookmarkStart w:id="42100" w:name="_Toc82595608"/>
      <w:bookmarkStart w:id="42101" w:name="_Toc89955639"/>
      <w:bookmarkStart w:id="42102" w:name="_Toc98774067"/>
      <w:bookmarkStart w:id="42103" w:name="_Toc106201828"/>
      <w:bookmarkStart w:id="42104" w:name="_Toc120546028"/>
      <w:bookmarkStart w:id="42105" w:name="_Toc120606932"/>
      <w:bookmarkStart w:id="42106" w:name="_Toc120607286"/>
      <w:bookmarkStart w:id="42107" w:name="_Toc120607643"/>
      <w:bookmarkStart w:id="42108" w:name="_Toc120608006"/>
      <w:bookmarkStart w:id="42109" w:name="_Toc120608371"/>
      <w:bookmarkStart w:id="42110" w:name="_Toc120608751"/>
      <w:bookmarkStart w:id="42111" w:name="_Toc120609131"/>
      <w:bookmarkStart w:id="42112" w:name="_Toc120609522"/>
      <w:bookmarkStart w:id="42113" w:name="_Toc120609913"/>
      <w:bookmarkStart w:id="42114" w:name="_Toc120610314"/>
      <w:bookmarkStart w:id="42115" w:name="_Toc120611067"/>
      <w:bookmarkStart w:id="42116" w:name="_Toc120611476"/>
      <w:bookmarkStart w:id="42117" w:name="_Toc120611894"/>
      <w:bookmarkStart w:id="42118" w:name="_Toc120612314"/>
      <w:bookmarkStart w:id="42119" w:name="_Toc120612741"/>
      <w:bookmarkStart w:id="42120" w:name="_Toc120613170"/>
      <w:bookmarkStart w:id="42121" w:name="_Toc120613600"/>
      <w:bookmarkStart w:id="42122" w:name="_Toc120614030"/>
      <w:bookmarkStart w:id="42123" w:name="_Toc120614473"/>
      <w:bookmarkStart w:id="42124" w:name="_Toc120614932"/>
      <w:bookmarkStart w:id="42125" w:name="_Toc120615407"/>
      <w:bookmarkStart w:id="42126" w:name="_Toc120622615"/>
      <w:bookmarkStart w:id="42127" w:name="_Toc120623121"/>
      <w:bookmarkStart w:id="42128" w:name="_Toc120623759"/>
      <w:bookmarkStart w:id="42129" w:name="_Toc120624296"/>
      <w:bookmarkStart w:id="42130" w:name="_Toc120624833"/>
      <w:bookmarkStart w:id="42131" w:name="_Toc120625370"/>
      <w:bookmarkStart w:id="42132" w:name="_Toc120625907"/>
      <w:bookmarkStart w:id="42133" w:name="_Toc120626454"/>
      <w:bookmarkStart w:id="42134" w:name="_Toc120627010"/>
      <w:bookmarkStart w:id="42135" w:name="_Toc120627575"/>
      <w:bookmarkStart w:id="42136" w:name="_Toc120628151"/>
      <w:bookmarkStart w:id="42137" w:name="_Toc120628736"/>
      <w:bookmarkStart w:id="42138" w:name="_Toc120629324"/>
      <w:bookmarkStart w:id="42139" w:name="_Toc120629944"/>
      <w:bookmarkStart w:id="42140" w:name="_Toc120631475"/>
      <w:bookmarkStart w:id="42141" w:name="_Toc120632126"/>
      <w:bookmarkStart w:id="42142" w:name="_Toc120632776"/>
      <w:bookmarkStart w:id="42143" w:name="_Toc120633426"/>
      <w:bookmarkStart w:id="42144" w:name="_Toc120634076"/>
      <w:bookmarkStart w:id="42145" w:name="_Toc120634728"/>
      <w:bookmarkStart w:id="42146" w:name="_Toc120635384"/>
      <w:bookmarkStart w:id="42147" w:name="_Toc121754508"/>
      <w:bookmarkStart w:id="42148" w:name="_Toc121755178"/>
      <w:bookmarkStart w:id="42149" w:name="_Toc129109126"/>
      <w:bookmarkStart w:id="42150" w:name="_Toc129109791"/>
      <w:bookmarkStart w:id="42151" w:name="_Toc129110479"/>
      <w:bookmarkStart w:id="42152" w:name="_Toc130389599"/>
      <w:bookmarkStart w:id="42153" w:name="_Toc130390672"/>
      <w:bookmarkStart w:id="42154" w:name="_Toc130391360"/>
      <w:bookmarkStart w:id="42155" w:name="_Toc131625124"/>
      <w:bookmarkStart w:id="42156" w:name="_Toc137476557"/>
      <w:bookmarkStart w:id="42157" w:name="_Toc138873212"/>
      <w:bookmarkStart w:id="42158" w:name="_Toc138874798"/>
      <w:bookmarkStart w:id="42159" w:name="_Toc145525397"/>
      <w:bookmarkStart w:id="42160" w:name="_Toc153560522"/>
      <w:bookmarkStart w:id="42161" w:name="_Toc161647822"/>
      <w:bookmarkStart w:id="42162" w:name="_Toc169533441"/>
      <w:bookmarkStart w:id="42163" w:name="_Toc171520044"/>
      <w:bookmarkStart w:id="42164" w:name="_Toc176539781"/>
      <w:bookmarkStart w:id="42165" w:name="_Toc192247093"/>
      <w:bookmarkStart w:id="42166" w:name="_Toc210482884"/>
      <w:r w:rsidRPr="008461A4">
        <w:t>D.</w:t>
      </w:r>
      <w:r w:rsidR="00E7443F">
        <w:rPr>
          <w:rFonts w:hint="eastAsia"/>
        </w:rPr>
        <w:t>2</w:t>
      </w:r>
      <w:r w:rsidRPr="008461A4">
        <w:t>.2</w:t>
      </w:r>
      <w:r w:rsidRPr="008461A4">
        <w:tab/>
        <w:t>Receiver dynamic range for SAN type 1-H</w:t>
      </w:r>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bookmarkStart w:id="42167" w:name="_MON_1537740143"/>
    <w:bookmarkEnd w:id="42167"/>
    <w:p w14:paraId="7637BC17" w14:textId="77777777" w:rsidR="002F2924" w:rsidRPr="008F3B01" w:rsidRDefault="002F2924" w:rsidP="006C71A4">
      <w:pPr>
        <w:pStyle w:val="TH"/>
      </w:pPr>
      <w:r w:rsidRPr="008F3B01">
        <w:object w:dxaOrig="9265" w:dyaOrig="4212" w14:anchorId="07414A24">
          <v:shape id="_x0000_i1063" type="#_x0000_t75" style="width:462.6pt;height:205.8pt" o:ole="">
            <v:imagedata r:id="rId77" o:title=""/>
          </v:shape>
          <o:OLEObject Type="Embed" ProgID="Word.Picture.8" ShapeID="_x0000_i1063" DrawAspect="Content" ObjectID="_1821095104"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68" w:name="_Toc21100258"/>
      <w:bookmarkStart w:id="42169" w:name="_Toc29810056"/>
      <w:bookmarkStart w:id="42170" w:name="_Toc36645449"/>
      <w:bookmarkStart w:id="42171" w:name="_Toc37272503"/>
      <w:bookmarkStart w:id="42172" w:name="_Toc45884750"/>
      <w:bookmarkStart w:id="42173" w:name="_Toc53182782"/>
      <w:bookmarkStart w:id="42174" w:name="_Toc58860569"/>
      <w:bookmarkStart w:id="42175" w:name="_Toc58863073"/>
      <w:bookmarkStart w:id="42176" w:name="_Toc61183058"/>
      <w:bookmarkStart w:id="42177" w:name="_Toc66728373"/>
      <w:bookmarkStart w:id="42178" w:name="_Toc74962250"/>
      <w:bookmarkStart w:id="42179" w:name="_Toc75243160"/>
      <w:bookmarkStart w:id="42180" w:name="_Toc76545506"/>
      <w:bookmarkStart w:id="42181" w:name="_Toc82595609"/>
      <w:bookmarkStart w:id="42182" w:name="_Toc89955640"/>
      <w:bookmarkStart w:id="42183" w:name="_Toc98774068"/>
      <w:bookmarkStart w:id="42184" w:name="_Toc106201829"/>
      <w:bookmarkStart w:id="42185" w:name="_Toc120546029"/>
      <w:bookmarkStart w:id="42186" w:name="_Toc120606933"/>
      <w:bookmarkStart w:id="42187" w:name="_Toc120607287"/>
      <w:bookmarkStart w:id="42188" w:name="_Toc120607644"/>
      <w:bookmarkStart w:id="42189" w:name="_Toc120608007"/>
      <w:bookmarkStart w:id="42190" w:name="_Toc120608372"/>
      <w:bookmarkStart w:id="42191" w:name="_Toc120608752"/>
      <w:bookmarkStart w:id="42192" w:name="_Toc120609132"/>
      <w:bookmarkStart w:id="42193" w:name="_Toc120609523"/>
      <w:bookmarkStart w:id="42194" w:name="_Toc120609914"/>
      <w:bookmarkStart w:id="42195" w:name="_Toc120610315"/>
      <w:bookmarkStart w:id="42196" w:name="_Toc120611068"/>
      <w:bookmarkStart w:id="42197" w:name="_Toc120611477"/>
      <w:bookmarkStart w:id="42198" w:name="_Toc120611895"/>
      <w:bookmarkStart w:id="42199" w:name="_Toc120612315"/>
      <w:bookmarkStart w:id="42200" w:name="_Toc120612742"/>
      <w:bookmarkStart w:id="42201" w:name="_Toc120613171"/>
      <w:bookmarkStart w:id="42202" w:name="_Toc120613601"/>
      <w:bookmarkStart w:id="42203" w:name="_Toc120614031"/>
      <w:bookmarkStart w:id="42204" w:name="_Toc120614474"/>
      <w:bookmarkStart w:id="42205" w:name="_Toc120614933"/>
      <w:bookmarkStart w:id="42206" w:name="_Toc120615408"/>
      <w:bookmarkStart w:id="42207" w:name="_Toc120622616"/>
      <w:bookmarkStart w:id="42208" w:name="_Toc120623122"/>
      <w:bookmarkStart w:id="42209" w:name="_Toc120623760"/>
      <w:bookmarkStart w:id="42210" w:name="_Toc120624297"/>
      <w:bookmarkStart w:id="42211" w:name="_Toc120624834"/>
      <w:bookmarkStart w:id="42212" w:name="_Toc120625371"/>
      <w:bookmarkStart w:id="42213" w:name="_Toc120625908"/>
      <w:bookmarkStart w:id="42214" w:name="_Toc120626455"/>
      <w:bookmarkStart w:id="42215" w:name="_Toc120627011"/>
      <w:bookmarkStart w:id="42216" w:name="_Toc120627576"/>
      <w:bookmarkStart w:id="42217" w:name="_Toc120628152"/>
      <w:bookmarkStart w:id="42218" w:name="_Toc120628737"/>
      <w:bookmarkStart w:id="42219" w:name="_Toc120629325"/>
      <w:bookmarkStart w:id="42220" w:name="_Toc120629945"/>
      <w:bookmarkStart w:id="42221" w:name="_Toc120631476"/>
      <w:bookmarkStart w:id="42222" w:name="_Toc120632127"/>
      <w:bookmarkStart w:id="42223" w:name="_Toc120632777"/>
      <w:bookmarkStart w:id="42224" w:name="_Toc120633427"/>
      <w:bookmarkStart w:id="42225" w:name="_Toc120634077"/>
      <w:bookmarkStart w:id="42226" w:name="_Toc120634729"/>
      <w:bookmarkStart w:id="42227" w:name="_Toc120635385"/>
      <w:bookmarkStart w:id="42228" w:name="_Toc121754509"/>
      <w:bookmarkStart w:id="42229" w:name="_Toc121755179"/>
      <w:bookmarkStart w:id="42230" w:name="_Toc129109127"/>
      <w:bookmarkStart w:id="42231" w:name="_Toc129109792"/>
      <w:bookmarkStart w:id="42232" w:name="_Toc129110480"/>
      <w:bookmarkStart w:id="42233" w:name="_Toc130389600"/>
      <w:bookmarkStart w:id="42234" w:name="_Toc130390673"/>
      <w:bookmarkStart w:id="42235" w:name="_Toc130391361"/>
      <w:bookmarkStart w:id="42236" w:name="_Toc131625125"/>
      <w:bookmarkStart w:id="42237" w:name="_Toc137476558"/>
      <w:bookmarkStart w:id="42238" w:name="_Toc138873213"/>
      <w:bookmarkStart w:id="42239" w:name="_Toc138874799"/>
      <w:bookmarkStart w:id="42240" w:name="_Toc145525398"/>
      <w:bookmarkStart w:id="42241" w:name="_Toc153560523"/>
      <w:bookmarkStart w:id="42242" w:name="_Toc161647823"/>
      <w:bookmarkStart w:id="42243" w:name="_Toc169533442"/>
      <w:bookmarkStart w:id="42244" w:name="_Toc171520045"/>
      <w:bookmarkStart w:id="42245" w:name="_Toc176539782"/>
      <w:bookmarkStart w:id="42246" w:name="_Toc192247094"/>
      <w:bookmarkStart w:id="42247" w:name="_Toc210482885"/>
      <w:r w:rsidRPr="008461A4">
        <w:lastRenderedPageBreak/>
        <w:t>D.</w:t>
      </w:r>
      <w:r w:rsidR="00E7443F">
        <w:rPr>
          <w:rFonts w:hint="eastAsia"/>
        </w:rPr>
        <w:t>2</w:t>
      </w:r>
      <w:r w:rsidRPr="008461A4">
        <w:t>.3</w:t>
      </w:r>
      <w:r w:rsidRPr="008461A4">
        <w:tab/>
        <w:t>Receiver adjacent channel selectivity and narrowband blocking for SAN type 1-H</w:t>
      </w:r>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p>
    <w:bookmarkStart w:id="42248" w:name="_MON_1537740159"/>
    <w:bookmarkEnd w:id="42248"/>
    <w:p w14:paraId="16CCFBD3" w14:textId="77777777" w:rsidR="002F2924" w:rsidRPr="008F3B01" w:rsidRDefault="002F2924" w:rsidP="006C71A4">
      <w:pPr>
        <w:pStyle w:val="TH"/>
      </w:pPr>
      <w:r w:rsidRPr="008F3B01">
        <w:object w:dxaOrig="9265" w:dyaOrig="4212" w14:anchorId="6EC60411">
          <v:shape id="_x0000_i1064" type="#_x0000_t75" style="width:462.6pt;height:205.8pt" o:ole="">
            <v:imagedata r:id="rId79" o:title=""/>
          </v:shape>
          <o:OLEObject Type="Embed" ProgID="Word.Picture.8" ShapeID="_x0000_i1064" DrawAspect="Content" ObjectID="_1821095105"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49" w:name="_Toc21100259"/>
      <w:bookmarkStart w:id="42250" w:name="_Toc29810057"/>
      <w:bookmarkStart w:id="42251" w:name="_Toc36645450"/>
      <w:bookmarkStart w:id="42252" w:name="_Toc37272504"/>
      <w:bookmarkStart w:id="42253" w:name="_Toc45884751"/>
      <w:bookmarkStart w:id="42254" w:name="_Toc53182783"/>
      <w:bookmarkStart w:id="42255" w:name="_Toc58860570"/>
      <w:bookmarkStart w:id="42256" w:name="_Toc58863074"/>
      <w:bookmarkStart w:id="42257" w:name="_Toc61183059"/>
      <w:bookmarkStart w:id="42258" w:name="_Toc66728374"/>
      <w:bookmarkStart w:id="42259" w:name="_Toc74962251"/>
      <w:bookmarkStart w:id="42260" w:name="_Toc75243161"/>
      <w:bookmarkStart w:id="42261" w:name="_Toc76545507"/>
      <w:bookmarkStart w:id="42262" w:name="_Toc82595610"/>
      <w:bookmarkStart w:id="42263" w:name="_Toc89955641"/>
      <w:bookmarkStart w:id="42264" w:name="_Toc98774069"/>
      <w:bookmarkStart w:id="42265" w:name="_Toc106201830"/>
      <w:bookmarkStart w:id="42266" w:name="_Toc120546030"/>
      <w:bookmarkStart w:id="42267" w:name="_Toc120606934"/>
      <w:bookmarkStart w:id="42268" w:name="_Toc120607288"/>
      <w:bookmarkStart w:id="42269" w:name="_Toc120607645"/>
      <w:bookmarkStart w:id="42270" w:name="_Toc120608008"/>
      <w:bookmarkStart w:id="42271" w:name="_Toc120608373"/>
      <w:bookmarkStart w:id="42272" w:name="_Toc120608753"/>
      <w:bookmarkStart w:id="42273" w:name="_Toc120609133"/>
      <w:bookmarkStart w:id="42274" w:name="_Toc120609524"/>
      <w:bookmarkStart w:id="42275" w:name="_Toc120609915"/>
      <w:bookmarkStart w:id="42276" w:name="_Toc120610316"/>
      <w:bookmarkStart w:id="42277" w:name="_Toc120611069"/>
      <w:bookmarkStart w:id="42278" w:name="_Toc120611478"/>
      <w:bookmarkStart w:id="42279" w:name="_Toc120611896"/>
      <w:bookmarkStart w:id="42280" w:name="_Toc120612316"/>
      <w:bookmarkStart w:id="42281" w:name="_Toc120612743"/>
      <w:bookmarkStart w:id="42282" w:name="_Toc120613172"/>
      <w:bookmarkStart w:id="42283" w:name="_Toc120613602"/>
      <w:bookmarkStart w:id="42284" w:name="_Toc120614032"/>
      <w:bookmarkStart w:id="42285" w:name="_Toc120614475"/>
      <w:bookmarkStart w:id="42286" w:name="_Toc120614934"/>
      <w:bookmarkStart w:id="42287" w:name="_Toc120615409"/>
      <w:bookmarkStart w:id="42288" w:name="_Toc120622617"/>
      <w:bookmarkStart w:id="42289" w:name="_Toc120623123"/>
      <w:bookmarkStart w:id="42290" w:name="_Toc120623761"/>
      <w:bookmarkStart w:id="42291" w:name="_Toc120624298"/>
      <w:bookmarkStart w:id="42292" w:name="_Toc120624835"/>
      <w:bookmarkStart w:id="42293" w:name="_Toc120625372"/>
      <w:bookmarkStart w:id="42294" w:name="_Toc120625909"/>
      <w:bookmarkStart w:id="42295" w:name="_Toc120626456"/>
      <w:bookmarkStart w:id="42296" w:name="_Toc120627012"/>
      <w:bookmarkStart w:id="42297" w:name="_Toc120627577"/>
      <w:bookmarkStart w:id="42298" w:name="_Toc120628153"/>
      <w:bookmarkStart w:id="42299" w:name="_Toc120628738"/>
      <w:bookmarkStart w:id="42300" w:name="_Toc120629326"/>
      <w:bookmarkStart w:id="42301" w:name="_Toc120629946"/>
      <w:bookmarkStart w:id="42302" w:name="_Toc120631477"/>
      <w:bookmarkStart w:id="42303" w:name="_Toc120632128"/>
      <w:bookmarkStart w:id="42304" w:name="_Toc120632778"/>
      <w:bookmarkStart w:id="42305" w:name="_Toc120633428"/>
      <w:bookmarkStart w:id="42306" w:name="_Toc120634078"/>
      <w:bookmarkStart w:id="42307" w:name="_Toc120634730"/>
      <w:bookmarkStart w:id="42308" w:name="_Toc120635386"/>
      <w:bookmarkStart w:id="42309" w:name="_Toc121754510"/>
      <w:bookmarkStart w:id="42310" w:name="_Toc121755180"/>
      <w:bookmarkStart w:id="42311" w:name="_Toc129109128"/>
      <w:bookmarkStart w:id="42312" w:name="_Toc129109793"/>
      <w:bookmarkStart w:id="42313" w:name="_Toc129110481"/>
      <w:bookmarkStart w:id="42314" w:name="_Toc130389601"/>
      <w:bookmarkStart w:id="42315" w:name="_Toc130390674"/>
      <w:bookmarkStart w:id="42316" w:name="_Toc130391362"/>
      <w:bookmarkStart w:id="42317" w:name="_Toc131625126"/>
      <w:bookmarkStart w:id="42318" w:name="_Toc137476559"/>
      <w:bookmarkStart w:id="42319" w:name="_Toc138873214"/>
      <w:bookmarkStart w:id="42320" w:name="_Toc138874800"/>
      <w:bookmarkStart w:id="42321" w:name="_Toc145525399"/>
      <w:bookmarkStart w:id="42322" w:name="_Toc153560524"/>
      <w:bookmarkStart w:id="42323" w:name="_Toc161647824"/>
      <w:bookmarkStart w:id="42324" w:name="_Toc169533443"/>
      <w:bookmarkStart w:id="42325" w:name="_Toc171520046"/>
      <w:bookmarkStart w:id="42326" w:name="_Toc176539783"/>
      <w:bookmarkStart w:id="42327" w:name="_Toc192247095"/>
      <w:bookmarkStart w:id="42328" w:name="_Toc210482886"/>
      <w:r w:rsidRPr="008461A4">
        <w:t>D.</w:t>
      </w:r>
      <w:r w:rsidR="0006466B">
        <w:rPr>
          <w:rFonts w:hint="eastAsia"/>
        </w:rPr>
        <w:t>2</w:t>
      </w:r>
      <w:r w:rsidRPr="008461A4">
        <w:t>.4</w:t>
      </w:r>
      <w:r w:rsidRPr="008461A4">
        <w:tab/>
        <w:t>Receiver spurious emissions</w:t>
      </w:r>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p>
    <w:p w14:paraId="054D2C1D" w14:textId="77777777" w:rsidR="002F2924" w:rsidRDefault="002F2924" w:rsidP="002F2924">
      <w:pPr>
        <w:rPr>
          <w:i/>
        </w:rPr>
      </w:pPr>
      <w:bookmarkStart w:id="42329" w:name="_Toc21100260"/>
      <w:bookmarkStart w:id="42330" w:name="_Toc29810058"/>
      <w:bookmarkStart w:id="42331" w:name="_Toc36645451"/>
      <w:bookmarkStart w:id="42332" w:name="_Toc37272505"/>
      <w:bookmarkStart w:id="42333" w:name="_Toc45884752"/>
      <w:bookmarkStart w:id="42334" w:name="_Toc53182784"/>
      <w:bookmarkStart w:id="42335" w:name="_Toc58860571"/>
      <w:bookmarkStart w:id="42336" w:name="_Toc58863075"/>
      <w:bookmarkStart w:id="42337" w:name="_Toc61183060"/>
      <w:bookmarkStart w:id="42338" w:name="_Toc66728375"/>
      <w:bookmarkStart w:id="42339" w:name="_Toc74962252"/>
      <w:bookmarkStart w:id="42340" w:name="_Toc75243162"/>
      <w:bookmarkStart w:id="42341" w:name="_Toc76545508"/>
      <w:bookmarkStart w:id="42342" w:name="_Toc82595611"/>
      <w:bookmarkStart w:id="42343" w:name="_Toc89955642"/>
      <w:bookmarkStart w:id="42344" w:name="_Toc98774070"/>
      <w:bookmarkStart w:id="4234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46" w:name="_Toc120546031"/>
      <w:bookmarkStart w:id="42347" w:name="_Toc120606935"/>
      <w:bookmarkStart w:id="42348" w:name="_Toc120607289"/>
      <w:bookmarkStart w:id="42349" w:name="_Toc120607646"/>
      <w:bookmarkStart w:id="42350" w:name="_Toc120608009"/>
      <w:bookmarkStart w:id="42351" w:name="_Toc120608374"/>
      <w:bookmarkStart w:id="42352" w:name="_Toc120608754"/>
      <w:bookmarkStart w:id="42353" w:name="_Toc120609134"/>
      <w:bookmarkStart w:id="42354" w:name="_Toc120609525"/>
      <w:bookmarkStart w:id="42355" w:name="_Toc120609916"/>
      <w:bookmarkStart w:id="42356" w:name="_Toc120610317"/>
      <w:bookmarkStart w:id="42357" w:name="_Toc120611070"/>
      <w:bookmarkStart w:id="42358" w:name="_Toc120611479"/>
      <w:bookmarkStart w:id="42359" w:name="_Toc120611897"/>
      <w:bookmarkStart w:id="42360" w:name="_Toc120612317"/>
      <w:bookmarkStart w:id="42361" w:name="_Toc120612744"/>
      <w:bookmarkStart w:id="42362" w:name="_Toc120613173"/>
      <w:bookmarkStart w:id="42363" w:name="_Toc120613603"/>
      <w:bookmarkStart w:id="42364" w:name="_Toc120614033"/>
      <w:bookmarkStart w:id="42365" w:name="_Toc120614476"/>
      <w:bookmarkStart w:id="42366" w:name="_Toc120614935"/>
      <w:bookmarkStart w:id="42367" w:name="_Toc120615410"/>
      <w:bookmarkStart w:id="42368" w:name="_Toc120622618"/>
      <w:bookmarkStart w:id="42369" w:name="_Toc120623124"/>
      <w:bookmarkStart w:id="42370" w:name="_Toc120623762"/>
      <w:bookmarkStart w:id="42371" w:name="_Toc120624299"/>
      <w:bookmarkStart w:id="42372" w:name="_Toc120624836"/>
      <w:bookmarkStart w:id="42373" w:name="_Toc120625373"/>
      <w:bookmarkStart w:id="42374" w:name="_Toc120625910"/>
      <w:bookmarkStart w:id="42375" w:name="_Toc120626457"/>
      <w:bookmarkStart w:id="42376" w:name="_Toc120627013"/>
      <w:bookmarkStart w:id="42377" w:name="_Toc120627578"/>
      <w:bookmarkStart w:id="42378" w:name="_Toc120628154"/>
      <w:bookmarkStart w:id="42379" w:name="_Toc120628739"/>
      <w:bookmarkStart w:id="42380" w:name="_Toc120629327"/>
      <w:bookmarkStart w:id="42381" w:name="_Toc120629947"/>
      <w:bookmarkStart w:id="42382" w:name="_Toc120631478"/>
      <w:bookmarkStart w:id="42383" w:name="_Toc120632129"/>
      <w:bookmarkStart w:id="42384" w:name="_Toc120632779"/>
      <w:bookmarkStart w:id="42385" w:name="_Toc120633429"/>
      <w:bookmarkStart w:id="42386" w:name="_Toc120634079"/>
      <w:bookmarkStart w:id="42387" w:name="_Toc120634731"/>
      <w:bookmarkStart w:id="42388" w:name="_Toc120635387"/>
      <w:bookmarkStart w:id="42389" w:name="_Toc121754511"/>
      <w:bookmarkStart w:id="42390" w:name="_Toc121755181"/>
      <w:bookmarkStart w:id="42391" w:name="_Toc129109129"/>
      <w:bookmarkStart w:id="42392" w:name="_Toc129109794"/>
      <w:bookmarkStart w:id="42393" w:name="_Toc129110482"/>
      <w:bookmarkStart w:id="42394" w:name="_Toc130389602"/>
      <w:bookmarkStart w:id="42395" w:name="_Toc130390675"/>
      <w:bookmarkStart w:id="42396" w:name="_Toc130391363"/>
      <w:bookmarkStart w:id="42397" w:name="_Toc131625127"/>
      <w:bookmarkStart w:id="42398" w:name="_Toc137476560"/>
      <w:bookmarkStart w:id="42399" w:name="_Toc138873215"/>
      <w:bookmarkStart w:id="42400" w:name="_Toc138874801"/>
      <w:bookmarkStart w:id="42401" w:name="_Toc145525400"/>
      <w:bookmarkStart w:id="42402" w:name="_Toc153560525"/>
      <w:bookmarkStart w:id="42403" w:name="_Toc161647825"/>
      <w:bookmarkStart w:id="42404" w:name="_Toc169533444"/>
      <w:bookmarkStart w:id="42405" w:name="_Toc171520047"/>
      <w:bookmarkStart w:id="42406" w:name="_Toc176539784"/>
      <w:bookmarkStart w:id="42407" w:name="_Toc192247096"/>
      <w:bookmarkStart w:id="42408" w:name="_Toc210482887"/>
      <w:r w:rsidRPr="008461A4">
        <w:t>D.</w:t>
      </w:r>
      <w:r w:rsidR="0006466B">
        <w:rPr>
          <w:rFonts w:hint="eastAsia"/>
        </w:rPr>
        <w:t>2</w:t>
      </w:r>
      <w:r w:rsidRPr="008461A4">
        <w:t>.5</w:t>
      </w:r>
      <w:r w:rsidRPr="008461A4">
        <w:tab/>
        <w:t>Receiver In-channel selectivity for SAN type 1-H</w:t>
      </w:r>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p>
    <w:bookmarkStart w:id="42409" w:name="_MON_1537740211"/>
    <w:bookmarkEnd w:id="42409"/>
    <w:p w14:paraId="70FFF6E7" w14:textId="77777777" w:rsidR="002F2924" w:rsidRPr="008F3B01" w:rsidRDefault="002F2924" w:rsidP="006C71A4">
      <w:pPr>
        <w:pStyle w:val="TH"/>
      </w:pPr>
      <w:r w:rsidRPr="008F3B01">
        <w:object w:dxaOrig="9265" w:dyaOrig="4212" w14:anchorId="3D96FAD5">
          <v:shape id="_x0000_i1065" type="#_x0000_t75" style="width:462.6pt;height:205.8pt" o:ole="">
            <v:imagedata r:id="rId81" o:title=""/>
          </v:shape>
          <o:OLEObject Type="Embed" ProgID="Word.Picture.8" ShapeID="_x0000_i1065" DrawAspect="Content" ObjectID="_1821095106"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10" w:name="_Toc21100261"/>
      <w:bookmarkStart w:id="42411" w:name="_Toc29810059"/>
      <w:bookmarkStart w:id="42412" w:name="_Toc36645452"/>
      <w:bookmarkStart w:id="42413" w:name="_Toc37272506"/>
      <w:bookmarkStart w:id="42414" w:name="_Toc45884753"/>
      <w:bookmarkStart w:id="42415" w:name="_Toc53182785"/>
      <w:bookmarkStart w:id="42416" w:name="_Toc58860572"/>
      <w:bookmarkStart w:id="42417" w:name="_Toc58863076"/>
      <w:bookmarkStart w:id="42418" w:name="_Toc61183061"/>
      <w:bookmarkStart w:id="42419" w:name="_Toc66728376"/>
      <w:bookmarkStart w:id="42420" w:name="_Toc74962253"/>
      <w:bookmarkStart w:id="42421" w:name="_Toc75243163"/>
      <w:bookmarkStart w:id="42422" w:name="_Toc76545509"/>
      <w:bookmarkStart w:id="42423" w:name="_Toc82595612"/>
      <w:bookmarkStart w:id="42424" w:name="_Toc89955643"/>
      <w:bookmarkStart w:id="42425" w:name="_Toc98774071"/>
      <w:bookmarkStart w:id="42426" w:name="_Toc106201832"/>
      <w:bookmarkStart w:id="42427" w:name="_Toc120546032"/>
      <w:bookmarkStart w:id="42428" w:name="_Toc120606936"/>
      <w:bookmarkStart w:id="42429" w:name="_Toc120607290"/>
      <w:bookmarkStart w:id="42430" w:name="_Toc120607647"/>
      <w:bookmarkStart w:id="42431" w:name="_Toc120608010"/>
      <w:bookmarkStart w:id="42432" w:name="_Toc120608375"/>
      <w:bookmarkStart w:id="42433" w:name="_Toc120608755"/>
      <w:bookmarkStart w:id="42434" w:name="_Toc120609135"/>
      <w:bookmarkStart w:id="42435" w:name="_Toc120609526"/>
      <w:bookmarkStart w:id="42436" w:name="_Toc120609917"/>
      <w:bookmarkStart w:id="42437" w:name="_Toc120610318"/>
      <w:bookmarkStart w:id="42438" w:name="_Toc120611071"/>
      <w:bookmarkStart w:id="42439" w:name="_Toc120611480"/>
      <w:bookmarkStart w:id="42440" w:name="_Toc120611898"/>
      <w:bookmarkStart w:id="42441" w:name="_Toc120612318"/>
      <w:bookmarkStart w:id="42442" w:name="_Toc120612745"/>
      <w:bookmarkStart w:id="42443" w:name="_Toc120613174"/>
      <w:bookmarkStart w:id="42444" w:name="_Toc120613604"/>
      <w:bookmarkStart w:id="42445" w:name="_Toc120614034"/>
      <w:bookmarkStart w:id="42446" w:name="_Toc120614477"/>
      <w:bookmarkStart w:id="42447" w:name="_Toc120614936"/>
      <w:bookmarkStart w:id="42448" w:name="_Toc120615411"/>
      <w:bookmarkStart w:id="42449" w:name="_Toc120622619"/>
      <w:bookmarkStart w:id="42450" w:name="_Toc120623125"/>
      <w:bookmarkStart w:id="42451" w:name="_Toc120623763"/>
      <w:bookmarkStart w:id="42452" w:name="_Toc120624300"/>
      <w:bookmarkStart w:id="42453" w:name="_Toc120624837"/>
      <w:bookmarkStart w:id="42454" w:name="_Toc120625374"/>
      <w:bookmarkStart w:id="42455" w:name="_Toc120625911"/>
      <w:bookmarkStart w:id="42456" w:name="_Toc120626458"/>
      <w:bookmarkStart w:id="42457" w:name="_Toc120627014"/>
      <w:bookmarkStart w:id="42458" w:name="_Toc120627579"/>
      <w:bookmarkStart w:id="42459" w:name="_Toc120628155"/>
      <w:bookmarkStart w:id="42460" w:name="_Toc120628740"/>
      <w:bookmarkStart w:id="42461" w:name="_Toc120629328"/>
      <w:bookmarkStart w:id="42462" w:name="_Toc120629948"/>
      <w:bookmarkStart w:id="42463" w:name="_Toc120631479"/>
      <w:bookmarkStart w:id="42464" w:name="_Toc120632130"/>
      <w:bookmarkStart w:id="42465" w:name="_Toc120632780"/>
      <w:bookmarkStart w:id="42466" w:name="_Toc120633430"/>
      <w:bookmarkStart w:id="42467" w:name="_Toc120634080"/>
      <w:bookmarkStart w:id="42468" w:name="_Toc120634732"/>
      <w:bookmarkStart w:id="42469" w:name="_Toc120635388"/>
      <w:bookmarkStart w:id="42470" w:name="_Toc121754512"/>
      <w:bookmarkStart w:id="42471" w:name="_Toc121755182"/>
      <w:bookmarkStart w:id="42472" w:name="_Toc129109130"/>
      <w:bookmarkStart w:id="42473" w:name="_Toc129109795"/>
      <w:bookmarkStart w:id="42474" w:name="_Toc129110483"/>
      <w:bookmarkStart w:id="42475" w:name="_Toc130389603"/>
      <w:bookmarkStart w:id="42476" w:name="_Toc130390676"/>
      <w:bookmarkStart w:id="42477" w:name="_Toc130391364"/>
      <w:bookmarkStart w:id="42478" w:name="_Toc131625128"/>
      <w:bookmarkStart w:id="42479" w:name="_Toc137476561"/>
      <w:bookmarkStart w:id="42480" w:name="_Toc138873216"/>
      <w:bookmarkStart w:id="42481" w:name="_Toc138874802"/>
      <w:bookmarkStart w:id="42482" w:name="_Toc145525401"/>
      <w:bookmarkStart w:id="42483" w:name="_Toc153560526"/>
      <w:bookmarkStart w:id="42484" w:name="_Toc161647826"/>
      <w:bookmarkStart w:id="42485" w:name="_Toc169533445"/>
      <w:bookmarkStart w:id="42486" w:name="_Toc171520048"/>
      <w:bookmarkStart w:id="42487" w:name="_Toc176539785"/>
      <w:bookmarkStart w:id="42488" w:name="_Toc192247097"/>
      <w:bookmarkStart w:id="42489" w:name="_Toc210482888"/>
      <w:r w:rsidRPr="00376D79">
        <w:t>D.</w:t>
      </w:r>
      <w:r w:rsidR="0006466B">
        <w:rPr>
          <w:rFonts w:hint="eastAsia"/>
        </w:rPr>
        <w:t>2</w:t>
      </w:r>
      <w:r w:rsidRPr="00376D79">
        <w:t>.6</w:t>
      </w:r>
      <w:r w:rsidRPr="00376D79">
        <w:tab/>
        <w:t>Receiver intermodulation for SAN type 1-H</w:t>
      </w:r>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490" w:name="_Toc120545407"/>
      <w:bookmarkStart w:id="42491" w:name="_Toc120546033"/>
      <w:bookmarkStart w:id="42492" w:name="_Toc120606937"/>
      <w:bookmarkStart w:id="42493" w:name="_Toc120607291"/>
      <w:bookmarkStart w:id="42494" w:name="_Toc120607648"/>
      <w:bookmarkStart w:id="42495" w:name="_Toc120608011"/>
      <w:bookmarkStart w:id="42496" w:name="_Toc120608376"/>
      <w:bookmarkStart w:id="42497" w:name="_Toc120608756"/>
      <w:bookmarkStart w:id="42498" w:name="_Toc120609136"/>
      <w:bookmarkStart w:id="42499" w:name="_Toc120609527"/>
      <w:bookmarkStart w:id="42500" w:name="_Toc120609918"/>
      <w:bookmarkStart w:id="42501" w:name="_Toc120610319"/>
      <w:bookmarkStart w:id="42502" w:name="_Toc120611072"/>
      <w:bookmarkStart w:id="42503" w:name="_Toc120611481"/>
      <w:bookmarkStart w:id="42504" w:name="_Toc120611899"/>
      <w:bookmarkStart w:id="42505" w:name="_Toc120612319"/>
      <w:bookmarkStart w:id="42506" w:name="_Toc120612746"/>
      <w:bookmarkStart w:id="42507" w:name="_Toc120613175"/>
      <w:bookmarkStart w:id="42508" w:name="_Toc120613605"/>
      <w:bookmarkStart w:id="42509" w:name="_Toc120614035"/>
      <w:bookmarkStart w:id="42510" w:name="_Toc120614478"/>
      <w:bookmarkStart w:id="42511" w:name="_Toc120614937"/>
      <w:bookmarkStart w:id="42512" w:name="_Toc120615412"/>
      <w:bookmarkStart w:id="42513" w:name="_Toc120622620"/>
      <w:bookmarkStart w:id="42514" w:name="_Toc120623126"/>
      <w:bookmarkStart w:id="42515" w:name="_Toc120623764"/>
      <w:bookmarkStart w:id="42516" w:name="_Toc120624301"/>
      <w:bookmarkStart w:id="42517" w:name="_Toc120624838"/>
      <w:bookmarkStart w:id="42518" w:name="_Toc120625375"/>
      <w:bookmarkStart w:id="42519" w:name="_Toc120625912"/>
      <w:bookmarkStart w:id="42520" w:name="_Toc120626459"/>
      <w:bookmarkStart w:id="42521" w:name="_Toc120627015"/>
      <w:bookmarkStart w:id="42522" w:name="_Toc120627580"/>
      <w:bookmarkStart w:id="42523" w:name="_Toc120628156"/>
      <w:bookmarkStart w:id="42524" w:name="_Toc120628741"/>
      <w:bookmarkStart w:id="42525" w:name="_Toc120629329"/>
      <w:bookmarkStart w:id="42526" w:name="_Toc120629949"/>
      <w:bookmarkStart w:id="42527" w:name="_Toc120631480"/>
      <w:bookmarkStart w:id="42528" w:name="_Toc120632131"/>
      <w:bookmarkStart w:id="42529" w:name="_Toc120632781"/>
      <w:bookmarkStart w:id="42530" w:name="_Toc120633431"/>
      <w:bookmarkStart w:id="42531" w:name="_Toc120634081"/>
      <w:bookmarkStart w:id="42532" w:name="_Toc120634733"/>
      <w:bookmarkStart w:id="42533" w:name="_Toc120635389"/>
      <w:bookmarkStart w:id="42534" w:name="_Toc121754513"/>
      <w:bookmarkStart w:id="42535" w:name="_Toc121755183"/>
      <w:bookmarkStart w:id="42536" w:name="_Toc129109131"/>
      <w:bookmarkStart w:id="42537" w:name="_Toc129109796"/>
      <w:bookmarkStart w:id="42538" w:name="_Toc129110484"/>
      <w:bookmarkStart w:id="42539" w:name="_Toc130389604"/>
      <w:bookmarkStart w:id="42540" w:name="_Toc130390677"/>
      <w:bookmarkStart w:id="42541" w:name="_Toc130391365"/>
      <w:bookmarkStart w:id="42542" w:name="_Toc131625129"/>
      <w:bookmarkStart w:id="42543" w:name="_Toc137476562"/>
      <w:bookmarkStart w:id="42544" w:name="_Toc138873217"/>
      <w:bookmarkStart w:id="42545" w:name="_Toc138874803"/>
      <w:bookmarkStart w:id="42546" w:name="_Toc145525402"/>
      <w:bookmarkStart w:id="42547" w:name="_Toc153560527"/>
      <w:bookmarkStart w:id="42548" w:name="_Toc161647827"/>
      <w:bookmarkStart w:id="42549" w:name="_Toc169533446"/>
      <w:bookmarkStart w:id="42550" w:name="_Toc171520049"/>
      <w:bookmarkStart w:id="42551" w:name="_Toc176539786"/>
      <w:bookmarkStart w:id="42552" w:name="_Toc192247098"/>
      <w:bookmarkStart w:id="42553" w:name="_Toc210482889"/>
      <w:r w:rsidRPr="00376D79">
        <w:rPr>
          <w:rFonts w:cs="Arial"/>
        </w:rPr>
        <w:lastRenderedPageBreak/>
        <w:t>D.3</w:t>
      </w:r>
      <w:r w:rsidRPr="00376D79">
        <w:rPr>
          <w:rFonts w:cs="Arial"/>
        </w:rPr>
        <w:tab/>
      </w:r>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49"/>
      <w:bookmarkEnd w:id="42550"/>
      <w:bookmarkEnd w:id="42551"/>
      <w:bookmarkEnd w:id="42552"/>
      <w:bookmarkEnd w:id="4255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54" w:name="_Toc120546034"/>
      <w:bookmarkStart w:id="42555" w:name="_Toc120606938"/>
      <w:bookmarkStart w:id="42556" w:name="_Toc120607292"/>
      <w:bookmarkStart w:id="42557" w:name="_Toc120607649"/>
      <w:bookmarkStart w:id="42558" w:name="_Toc120608012"/>
      <w:bookmarkStart w:id="42559" w:name="_Toc120608377"/>
      <w:bookmarkStart w:id="42560" w:name="_Toc120608757"/>
      <w:bookmarkStart w:id="42561" w:name="_Toc120609137"/>
      <w:bookmarkStart w:id="42562" w:name="_Toc120609528"/>
      <w:bookmarkStart w:id="42563" w:name="_Toc120609919"/>
      <w:bookmarkStart w:id="42564" w:name="_Toc120610320"/>
      <w:bookmarkStart w:id="42565" w:name="_Toc120611073"/>
      <w:bookmarkStart w:id="42566" w:name="_Toc120611482"/>
      <w:bookmarkStart w:id="42567" w:name="_Toc120611900"/>
      <w:bookmarkStart w:id="42568" w:name="_Toc120612320"/>
      <w:bookmarkStart w:id="42569" w:name="_Toc120612747"/>
      <w:bookmarkStart w:id="42570" w:name="_Toc120613176"/>
      <w:bookmarkStart w:id="42571" w:name="_Toc120613606"/>
      <w:bookmarkStart w:id="42572" w:name="_Toc120614036"/>
      <w:bookmarkStart w:id="42573" w:name="_Toc120614479"/>
      <w:bookmarkStart w:id="42574" w:name="_Toc120614938"/>
      <w:bookmarkStart w:id="42575" w:name="_Toc120615413"/>
      <w:bookmarkStart w:id="42576" w:name="_Toc120622621"/>
      <w:bookmarkStart w:id="42577" w:name="_Toc120623127"/>
      <w:bookmarkStart w:id="42578" w:name="_Toc120623765"/>
      <w:bookmarkStart w:id="42579" w:name="_Toc120624302"/>
      <w:bookmarkStart w:id="42580" w:name="_Toc120624839"/>
      <w:bookmarkStart w:id="42581" w:name="_Toc120625376"/>
      <w:bookmarkStart w:id="42582" w:name="_Toc120625913"/>
      <w:bookmarkStart w:id="42583" w:name="_Toc120626460"/>
      <w:bookmarkStart w:id="42584" w:name="_Toc120627016"/>
      <w:bookmarkStart w:id="42585" w:name="_Toc120627581"/>
      <w:bookmarkStart w:id="42586" w:name="_Toc120628157"/>
      <w:bookmarkStart w:id="42587" w:name="_Toc120628742"/>
      <w:bookmarkStart w:id="42588" w:name="_Toc120629330"/>
      <w:bookmarkStart w:id="42589" w:name="_Toc120629950"/>
      <w:bookmarkStart w:id="42590" w:name="_Toc120631481"/>
      <w:bookmarkStart w:id="42591" w:name="_Toc120632132"/>
      <w:bookmarkStart w:id="42592" w:name="_Toc120632782"/>
      <w:bookmarkStart w:id="42593" w:name="_Toc120633432"/>
      <w:bookmarkStart w:id="42594" w:name="_Toc120634082"/>
      <w:bookmarkStart w:id="42595" w:name="_Toc120634734"/>
      <w:bookmarkStart w:id="42596" w:name="_Toc120635390"/>
      <w:bookmarkStart w:id="42597" w:name="_Toc121754514"/>
      <w:bookmarkStart w:id="42598" w:name="_Toc121755184"/>
      <w:bookmarkStart w:id="42599" w:name="_Toc129109132"/>
      <w:bookmarkStart w:id="42600" w:name="_Toc129109797"/>
      <w:bookmarkStart w:id="42601" w:name="_Toc129110485"/>
      <w:bookmarkStart w:id="42602" w:name="_Toc130389605"/>
      <w:bookmarkStart w:id="42603" w:name="_Toc130390678"/>
      <w:bookmarkStart w:id="42604" w:name="_Toc130391366"/>
      <w:bookmarkStart w:id="42605" w:name="_Toc131625130"/>
      <w:bookmarkStart w:id="42606" w:name="_Toc137476563"/>
      <w:bookmarkStart w:id="42607" w:name="_Toc138873218"/>
      <w:bookmarkStart w:id="42608" w:name="_Toc138874804"/>
      <w:bookmarkStart w:id="42609" w:name="_Toc145525403"/>
      <w:bookmarkStart w:id="42610" w:name="_Toc153560528"/>
      <w:bookmarkStart w:id="42611" w:name="_Toc161647828"/>
      <w:bookmarkStart w:id="42612" w:name="_Toc169533447"/>
      <w:bookmarkStart w:id="42613" w:name="_Toc171520050"/>
      <w:bookmarkStart w:id="42614" w:name="_Toc176539787"/>
      <w:bookmarkStart w:id="42615" w:name="_Toc192247099"/>
      <w:bookmarkStart w:id="42616"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17" w:name="_Toc120545408"/>
      <w:bookmarkStart w:id="42618" w:name="_Toc120546035"/>
      <w:bookmarkStart w:id="42619" w:name="_Toc120606939"/>
      <w:bookmarkStart w:id="42620" w:name="_Toc120607293"/>
      <w:bookmarkStart w:id="42621" w:name="_Toc120607650"/>
      <w:bookmarkStart w:id="42622" w:name="_Toc120608013"/>
      <w:bookmarkStart w:id="42623" w:name="_Toc120608378"/>
      <w:bookmarkStart w:id="42624" w:name="_Toc120608758"/>
      <w:bookmarkStart w:id="42625" w:name="_Toc120609138"/>
      <w:bookmarkStart w:id="42626" w:name="_Toc120609529"/>
      <w:bookmarkStart w:id="42627" w:name="_Toc120609920"/>
      <w:bookmarkStart w:id="42628" w:name="_Toc120610321"/>
      <w:bookmarkStart w:id="42629" w:name="_Toc120611074"/>
      <w:bookmarkStart w:id="42630" w:name="_Toc120611483"/>
      <w:bookmarkStart w:id="42631" w:name="_Toc120611901"/>
      <w:bookmarkStart w:id="42632" w:name="_Toc120612321"/>
      <w:bookmarkStart w:id="42633" w:name="_Toc120612748"/>
      <w:bookmarkStart w:id="42634" w:name="_Toc120613177"/>
      <w:bookmarkStart w:id="42635" w:name="_Toc120613607"/>
      <w:bookmarkStart w:id="42636" w:name="_Toc120614037"/>
      <w:bookmarkStart w:id="42637" w:name="_Toc120614480"/>
      <w:bookmarkStart w:id="42638" w:name="_Toc120614939"/>
      <w:bookmarkStart w:id="42639" w:name="_Toc120615414"/>
      <w:bookmarkStart w:id="42640" w:name="_Toc120622622"/>
      <w:bookmarkStart w:id="42641" w:name="_Toc120623128"/>
      <w:bookmarkStart w:id="42642" w:name="_Toc120623766"/>
      <w:bookmarkStart w:id="42643" w:name="_Toc120624303"/>
      <w:bookmarkStart w:id="42644" w:name="_Toc120624840"/>
      <w:bookmarkStart w:id="42645" w:name="_Toc120625377"/>
      <w:bookmarkStart w:id="42646" w:name="_Toc120625914"/>
      <w:bookmarkStart w:id="42647" w:name="_Toc120626461"/>
      <w:bookmarkStart w:id="42648" w:name="_Toc120627017"/>
      <w:bookmarkStart w:id="42649" w:name="_Toc120627582"/>
      <w:bookmarkStart w:id="42650" w:name="_Toc120628158"/>
      <w:bookmarkStart w:id="42651" w:name="_Toc120628743"/>
      <w:bookmarkStart w:id="42652" w:name="_Toc120629331"/>
      <w:bookmarkStart w:id="42653" w:name="_Toc120629951"/>
      <w:bookmarkStart w:id="42654" w:name="_Toc120631482"/>
      <w:bookmarkStart w:id="42655" w:name="_Toc120632133"/>
      <w:bookmarkStart w:id="42656" w:name="_Toc120632783"/>
      <w:bookmarkStart w:id="42657" w:name="_Toc120633433"/>
      <w:bookmarkStart w:id="42658" w:name="_Toc120634083"/>
      <w:bookmarkStart w:id="42659" w:name="_Toc120634735"/>
      <w:bookmarkStart w:id="42660" w:name="_Toc120635391"/>
      <w:bookmarkStart w:id="42661" w:name="_Toc121754515"/>
      <w:bookmarkStart w:id="42662" w:name="_Toc121755185"/>
      <w:bookmarkStart w:id="42663" w:name="_Toc129109133"/>
      <w:bookmarkStart w:id="42664" w:name="_Toc129109798"/>
      <w:bookmarkStart w:id="42665" w:name="_Toc129110486"/>
      <w:bookmarkStart w:id="42666" w:name="_Toc130389606"/>
      <w:bookmarkStart w:id="42667" w:name="_Toc130390679"/>
      <w:bookmarkStart w:id="42668" w:name="_Toc130391367"/>
      <w:bookmarkStart w:id="42669" w:name="_Toc131625131"/>
      <w:bookmarkStart w:id="42670" w:name="_Toc137476564"/>
      <w:bookmarkStart w:id="42671" w:name="_Toc138873219"/>
      <w:bookmarkStart w:id="42672" w:name="_Toc138874805"/>
      <w:bookmarkStart w:id="42673" w:name="_Toc145525404"/>
      <w:bookmarkStart w:id="42674" w:name="_Toc153560529"/>
      <w:bookmarkStart w:id="42675" w:name="_Toc161647829"/>
      <w:bookmarkStart w:id="42676" w:name="_Toc169533448"/>
      <w:bookmarkStart w:id="42677" w:name="_Toc171520051"/>
      <w:bookmarkStart w:id="42678" w:name="_Toc176539788"/>
      <w:bookmarkStart w:id="42679" w:name="_Toc192247100"/>
      <w:bookmarkStart w:id="42680" w:name="_Toc210482891"/>
      <w:r w:rsidRPr="00376D79">
        <w:rPr>
          <w:rFonts w:cs="Arial"/>
        </w:rPr>
        <w:t>D.4</w:t>
      </w:r>
      <w:r w:rsidRPr="00376D79">
        <w:rPr>
          <w:rFonts w:cs="Arial"/>
        </w:rPr>
        <w:tab/>
      </w:r>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76"/>
      <w:bookmarkEnd w:id="42677"/>
      <w:bookmarkEnd w:id="42678"/>
      <w:bookmarkEnd w:id="42679"/>
      <w:bookmarkEnd w:id="4268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81" w:name="_Toc120546036"/>
      <w:bookmarkStart w:id="42682" w:name="_Toc120606940"/>
      <w:bookmarkStart w:id="42683" w:name="_Toc120607294"/>
      <w:bookmarkStart w:id="42684" w:name="_Toc120607651"/>
      <w:bookmarkStart w:id="42685" w:name="_Toc120608014"/>
      <w:bookmarkStart w:id="42686" w:name="_Toc120608379"/>
      <w:bookmarkStart w:id="42687" w:name="_Toc120608759"/>
      <w:bookmarkStart w:id="42688" w:name="_Toc120609139"/>
      <w:bookmarkStart w:id="42689" w:name="_Toc120609530"/>
      <w:bookmarkStart w:id="42690" w:name="_Toc120609921"/>
      <w:bookmarkStart w:id="42691" w:name="_Toc120610322"/>
      <w:bookmarkStart w:id="42692" w:name="_Toc120611075"/>
      <w:bookmarkStart w:id="42693" w:name="_Toc120611484"/>
      <w:bookmarkStart w:id="42694" w:name="_Toc120611902"/>
      <w:bookmarkStart w:id="42695" w:name="_Toc120612322"/>
      <w:bookmarkStart w:id="42696" w:name="_Toc120612749"/>
      <w:bookmarkStart w:id="42697" w:name="_Toc120613178"/>
      <w:bookmarkStart w:id="42698" w:name="_Toc120613608"/>
      <w:bookmarkStart w:id="42699" w:name="_Toc120614038"/>
      <w:bookmarkStart w:id="42700" w:name="_Toc120614481"/>
      <w:bookmarkStart w:id="42701" w:name="_Toc120614940"/>
      <w:bookmarkStart w:id="42702" w:name="_Toc120615415"/>
      <w:bookmarkStart w:id="42703" w:name="_Toc120622623"/>
      <w:bookmarkStart w:id="42704" w:name="_Toc120623129"/>
      <w:bookmarkStart w:id="42705" w:name="_Toc120623767"/>
      <w:bookmarkStart w:id="42706" w:name="_Toc120624304"/>
      <w:bookmarkStart w:id="42707" w:name="_Toc120624841"/>
      <w:bookmarkStart w:id="42708" w:name="_Toc120625378"/>
      <w:bookmarkStart w:id="42709" w:name="_Toc120625915"/>
      <w:bookmarkStart w:id="42710" w:name="_Toc120626462"/>
      <w:bookmarkStart w:id="42711" w:name="_Toc120627018"/>
      <w:bookmarkStart w:id="42712" w:name="_Toc120627583"/>
      <w:bookmarkStart w:id="42713" w:name="_Toc120628159"/>
      <w:bookmarkStart w:id="42714" w:name="_Toc120628744"/>
      <w:bookmarkStart w:id="42715" w:name="_Toc120629332"/>
      <w:bookmarkStart w:id="42716" w:name="_Toc120629952"/>
      <w:bookmarkStart w:id="42717" w:name="_Toc120631483"/>
      <w:bookmarkStart w:id="42718" w:name="_Toc120632134"/>
      <w:bookmarkStart w:id="42719" w:name="_Toc120632784"/>
      <w:bookmarkStart w:id="42720" w:name="_Toc120633434"/>
      <w:bookmarkStart w:id="42721" w:name="_Toc120634084"/>
      <w:bookmarkStart w:id="42722" w:name="_Toc120634736"/>
      <w:bookmarkStart w:id="42723" w:name="_Toc120635392"/>
      <w:bookmarkStart w:id="42724" w:name="_Toc121754516"/>
      <w:bookmarkStart w:id="42725" w:name="_Toc121755186"/>
      <w:bookmarkStart w:id="42726" w:name="_Toc129109134"/>
      <w:bookmarkStart w:id="42727" w:name="_Toc129109799"/>
      <w:bookmarkStart w:id="42728" w:name="_Toc129110487"/>
      <w:bookmarkStart w:id="42729" w:name="_Toc130389607"/>
      <w:bookmarkStart w:id="42730" w:name="_Toc130390680"/>
      <w:bookmarkStart w:id="42731" w:name="_Toc130391368"/>
      <w:bookmarkStart w:id="42732" w:name="_Toc131625132"/>
      <w:bookmarkStart w:id="42733" w:name="_Toc137476565"/>
      <w:bookmarkStart w:id="42734" w:name="_Toc138873220"/>
      <w:bookmarkStart w:id="42735" w:name="_Toc138874806"/>
      <w:bookmarkStart w:id="42736" w:name="_Toc145525405"/>
      <w:bookmarkStart w:id="42737" w:name="_Toc153560530"/>
      <w:bookmarkStart w:id="42738" w:name="_Toc161647830"/>
      <w:bookmarkStart w:id="42739" w:name="_Toc169533449"/>
      <w:bookmarkStart w:id="42740" w:name="_Toc171520052"/>
      <w:bookmarkStart w:id="42741" w:name="_Toc176539789"/>
      <w:bookmarkStart w:id="42742" w:name="_Toc192247101"/>
      <w:bookmarkStart w:id="42743" w:name="_Toc210482892"/>
      <w:r w:rsidRPr="00376D79">
        <w:rPr>
          <w:rFonts w:cs="Arial"/>
          <w:szCs w:val="22"/>
          <w:lang w:val="en-US"/>
        </w:rPr>
        <w:lastRenderedPageBreak/>
        <w:t>D.4.1</w:t>
      </w:r>
      <w:r w:rsidRPr="00376D79">
        <w:rPr>
          <w:rFonts w:cs="Arial"/>
          <w:szCs w:val="22"/>
          <w:lang w:val="en-US"/>
        </w:rPr>
        <w:tab/>
        <w:t>OTA sensitivity and OTA reference sensitivity level</w:t>
      </w:r>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44" w:name="_Toc120546037"/>
      <w:bookmarkStart w:id="42745" w:name="_Toc120606941"/>
      <w:bookmarkStart w:id="42746" w:name="_Toc120607295"/>
      <w:bookmarkStart w:id="42747" w:name="_Toc120607652"/>
      <w:bookmarkStart w:id="42748" w:name="_Toc120608015"/>
      <w:bookmarkStart w:id="42749" w:name="_Toc120608380"/>
      <w:bookmarkStart w:id="42750" w:name="_Toc120608760"/>
      <w:bookmarkStart w:id="42751" w:name="_Toc120609140"/>
      <w:bookmarkStart w:id="42752" w:name="_Toc120609531"/>
      <w:bookmarkStart w:id="42753" w:name="_Toc120609922"/>
      <w:bookmarkStart w:id="42754" w:name="_Toc120610323"/>
      <w:bookmarkStart w:id="42755" w:name="_Toc120611076"/>
      <w:bookmarkStart w:id="42756" w:name="_Toc120611485"/>
      <w:bookmarkStart w:id="42757" w:name="_Toc120611903"/>
      <w:bookmarkStart w:id="42758" w:name="_Toc120612323"/>
      <w:bookmarkStart w:id="42759" w:name="_Toc120612750"/>
      <w:bookmarkStart w:id="42760" w:name="_Toc120613179"/>
      <w:bookmarkStart w:id="42761" w:name="_Toc120613609"/>
      <w:bookmarkStart w:id="42762" w:name="_Toc120614039"/>
      <w:bookmarkStart w:id="42763" w:name="_Toc120614482"/>
      <w:bookmarkStart w:id="42764" w:name="_Toc120614941"/>
      <w:bookmarkStart w:id="42765" w:name="_Toc120615416"/>
      <w:bookmarkStart w:id="42766" w:name="_Toc120622624"/>
      <w:bookmarkStart w:id="42767" w:name="_Toc120623130"/>
      <w:bookmarkStart w:id="42768" w:name="_Toc120623768"/>
      <w:bookmarkStart w:id="42769" w:name="_Toc120624305"/>
      <w:bookmarkStart w:id="42770" w:name="_Toc120624842"/>
      <w:bookmarkStart w:id="42771" w:name="_Toc120625379"/>
      <w:bookmarkStart w:id="42772" w:name="_Toc120625916"/>
      <w:bookmarkStart w:id="42773" w:name="_Toc120626463"/>
      <w:bookmarkStart w:id="42774" w:name="_Toc120627019"/>
      <w:bookmarkStart w:id="42775" w:name="_Toc120627584"/>
      <w:bookmarkStart w:id="42776" w:name="_Toc120628160"/>
      <w:bookmarkStart w:id="42777" w:name="_Toc120628745"/>
      <w:bookmarkStart w:id="42778" w:name="_Toc120629333"/>
      <w:bookmarkStart w:id="42779" w:name="_Toc120629953"/>
      <w:bookmarkStart w:id="42780" w:name="_Toc120631484"/>
      <w:bookmarkStart w:id="42781" w:name="_Toc120632135"/>
      <w:bookmarkStart w:id="42782" w:name="_Toc120632785"/>
      <w:bookmarkStart w:id="42783" w:name="_Toc120633435"/>
      <w:bookmarkStart w:id="42784" w:name="_Toc120634085"/>
      <w:bookmarkStart w:id="42785" w:name="_Toc120634737"/>
      <w:bookmarkStart w:id="42786" w:name="_Toc120635393"/>
      <w:bookmarkStart w:id="42787" w:name="_Toc121754517"/>
      <w:bookmarkStart w:id="42788" w:name="_Toc121755187"/>
      <w:bookmarkStart w:id="42789" w:name="_Toc129109135"/>
      <w:bookmarkStart w:id="42790" w:name="_Toc129109800"/>
      <w:bookmarkStart w:id="42791" w:name="_Toc129110488"/>
      <w:bookmarkStart w:id="42792" w:name="_Toc130389608"/>
      <w:bookmarkStart w:id="42793" w:name="_Toc130390681"/>
      <w:bookmarkStart w:id="42794" w:name="_Toc130391369"/>
      <w:bookmarkStart w:id="42795" w:name="_Toc131625133"/>
      <w:bookmarkStart w:id="42796" w:name="_Toc137476566"/>
      <w:bookmarkStart w:id="42797" w:name="_Toc138873221"/>
      <w:bookmarkStart w:id="42798" w:name="_Toc138874807"/>
      <w:bookmarkStart w:id="42799" w:name="_Toc145525406"/>
      <w:bookmarkStart w:id="42800" w:name="_Toc153560531"/>
      <w:bookmarkStart w:id="42801" w:name="_Toc161647831"/>
      <w:bookmarkStart w:id="42802" w:name="_Toc169533450"/>
      <w:bookmarkStart w:id="42803" w:name="_Toc171520053"/>
      <w:bookmarkStart w:id="42804" w:name="_Toc176539790"/>
      <w:bookmarkStart w:id="42805" w:name="_Toc192247102"/>
      <w:bookmarkStart w:id="42806" w:name="_Toc210482893"/>
      <w:r w:rsidRPr="00376D79">
        <w:rPr>
          <w:rFonts w:cs="Arial"/>
          <w:szCs w:val="22"/>
          <w:lang w:val="en-US"/>
        </w:rPr>
        <w:t>D.4.2</w:t>
      </w:r>
      <w:r w:rsidRPr="00376D79">
        <w:rPr>
          <w:rFonts w:cs="Arial"/>
          <w:szCs w:val="22"/>
          <w:lang w:val="en-US"/>
        </w:rPr>
        <w:tab/>
      </w:r>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r w:rsidR="008B68A2" w:rsidRPr="00376D79">
        <w:rPr>
          <w:rFonts w:cs="Arial"/>
          <w:szCs w:val="22"/>
          <w:lang w:val="en-US"/>
        </w:rPr>
        <w:t xml:space="preserve">OTA dynamic range, OTA </w:t>
      </w:r>
      <w:r w:rsidR="008B68A2">
        <w:rPr>
          <w:rFonts w:cs="Arial"/>
          <w:szCs w:val="22"/>
          <w:lang w:val="en-US"/>
        </w:rPr>
        <w:t>ACS, OTA ICS</w:t>
      </w:r>
      <w:bookmarkEnd w:id="42802"/>
      <w:bookmarkEnd w:id="42803"/>
      <w:bookmarkEnd w:id="42804"/>
      <w:bookmarkEnd w:id="42805"/>
      <w:bookmarkEnd w:id="4280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07" w:name="_Toc120546038"/>
      <w:bookmarkStart w:id="42808" w:name="_Toc120606942"/>
      <w:bookmarkStart w:id="42809" w:name="_Toc120607296"/>
      <w:bookmarkStart w:id="42810" w:name="_Toc120607653"/>
      <w:bookmarkStart w:id="42811" w:name="_Toc120608016"/>
      <w:bookmarkStart w:id="42812" w:name="_Toc120608381"/>
      <w:bookmarkStart w:id="42813" w:name="_Toc120608761"/>
      <w:bookmarkStart w:id="42814" w:name="_Toc120609141"/>
      <w:bookmarkStart w:id="42815" w:name="_Toc120609532"/>
      <w:bookmarkStart w:id="42816" w:name="_Toc120609923"/>
      <w:bookmarkStart w:id="42817" w:name="_Toc120610324"/>
      <w:bookmarkStart w:id="42818" w:name="_Toc120611077"/>
      <w:bookmarkStart w:id="42819" w:name="_Toc120611486"/>
      <w:bookmarkStart w:id="42820" w:name="_Toc120611904"/>
      <w:bookmarkStart w:id="42821" w:name="_Toc120612324"/>
      <w:bookmarkStart w:id="42822" w:name="_Toc120612751"/>
      <w:bookmarkStart w:id="42823" w:name="_Toc120613180"/>
      <w:bookmarkStart w:id="42824" w:name="_Toc120613610"/>
      <w:bookmarkStart w:id="42825" w:name="_Toc120614040"/>
      <w:bookmarkStart w:id="42826" w:name="_Toc120614483"/>
      <w:bookmarkStart w:id="42827" w:name="_Toc120614942"/>
      <w:bookmarkStart w:id="42828" w:name="_Toc120615417"/>
      <w:bookmarkStart w:id="42829" w:name="_Toc120622625"/>
      <w:bookmarkStart w:id="42830" w:name="_Toc120623131"/>
      <w:bookmarkStart w:id="42831" w:name="_Toc120623769"/>
      <w:bookmarkStart w:id="42832" w:name="_Toc120624306"/>
      <w:bookmarkStart w:id="42833" w:name="_Toc120624843"/>
      <w:bookmarkStart w:id="42834" w:name="_Toc120625380"/>
      <w:bookmarkStart w:id="42835" w:name="_Toc120625917"/>
      <w:bookmarkStart w:id="42836" w:name="_Toc120626464"/>
      <w:bookmarkStart w:id="42837" w:name="_Toc120627020"/>
      <w:bookmarkStart w:id="42838" w:name="_Toc120627585"/>
      <w:bookmarkStart w:id="42839" w:name="_Toc120628161"/>
      <w:bookmarkStart w:id="42840" w:name="_Toc120628746"/>
      <w:bookmarkStart w:id="42841" w:name="_Toc120629334"/>
      <w:bookmarkStart w:id="42842" w:name="_Toc120629954"/>
      <w:bookmarkStart w:id="42843" w:name="_Toc120631485"/>
      <w:bookmarkStart w:id="42844" w:name="_Toc120632136"/>
      <w:bookmarkStart w:id="42845" w:name="_Toc120632786"/>
      <w:bookmarkStart w:id="42846" w:name="_Toc120633436"/>
      <w:bookmarkStart w:id="42847" w:name="_Toc120634086"/>
      <w:bookmarkStart w:id="42848" w:name="_Toc120634738"/>
      <w:bookmarkStart w:id="42849" w:name="_Toc120635394"/>
      <w:bookmarkStart w:id="42850" w:name="_Toc121754518"/>
      <w:bookmarkStart w:id="42851" w:name="_Toc121755188"/>
      <w:bookmarkStart w:id="42852" w:name="_Toc129109136"/>
      <w:bookmarkStart w:id="42853" w:name="_Toc129109801"/>
      <w:bookmarkStart w:id="42854" w:name="_Toc129110489"/>
      <w:bookmarkStart w:id="42855" w:name="_Toc130389609"/>
      <w:bookmarkStart w:id="42856" w:name="_Toc130390682"/>
      <w:bookmarkStart w:id="42857" w:name="_Toc130391370"/>
      <w:bookmarkStart w:id="42858" w:name="_Toc131625134"/>
      <w:bookmarkStart w:id="42859" w:name="_Toc137476567"/>
      <w:bookmarkStart w:id="42860" w:name="_Toc138873222"/>
      <w:bookmarkStart w:id="42861" w:name="_Toc138874808"/>
      <w:bookmarkStart w:id="42862" w:name="_Toc145525407"/>
      <w:bookmarkStart w:id="42863" w:name="_Toc153560532"/>
      <w:bookmarkStart w:id="42864" w:name="_Toc161647832"/>
      <w:bookmarkStart w:id="42865" w:name="_Toc169533451"/>
      <w:bookmarkStart w:id="42866" w:name="_Toc171520054"/>
      <w:bookmarkStart w:id="42867" w:name="_Toc176539791"/>
      <w:bookmarkStart w:id="42868" w:name="_Toc192247103"/>
      <w:bookmarkStart w:id="42869" w:name="_Toc210482894"/>
      <w:r w:rsidRPr="00376D79">
        <w:rPr>
          <w:rFonts w:cs="Arial"/>
          <w:szCs w:val="22"/>
          <w:lang w:val="en-US"/>
        </w:rPr>
        <w:lastRenderedPageBreak/>
        <w:t>D.4.3</w:t>
      </w:r>
      <w:r w:rsidRPr="00376D79">
        <w:rPr>
          <w:rFonts w:cs="Arial"/>
          <w:szCs w:val="22"/>
          <w:lang w:val="en-US"/>
        </w:rPr>
        <w:tab/>
        <w:t>OTA out-of-band blocking</w:t>
      </w:r>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70" w:name="_Toc129109137"/>
      <w:bookmarkStart w:id="42871" w:name="_Toc129109802"/>
      <w:bookmarkStart w:id="42872" w:name="_Toc129110490"/>
      <w:bookmarkStart w:id="42873" w:name="_Toc21100262"/>
      <w:bookmarkStart w:id="42874" w:name="_Toc29810060"/>
      <w:bookmarkStart w:id="42875" w:name="_Toc36645453"/>
      <w:bookmarkStart w:id="42876" w:name="_Toc37272507"/>
      <w:bookmarkStart w:id="42877" w:name="_Toc45884754"/>
      <w:bookmarkStart w:id="42878" w:name="_Toc53182786"/>
      <w:bookmarkStart w:id="42879" w:name="_Toc58860573"/>
      <w:bookmarkStart w:id="42880" w:name="_Toc58863077"/>
      <w:bookmarkStart w:id="42881" w:name="_Toc61183062"/>
      <w:bookmarkStart w:id="42882" w:name="_Toc66728377"/>
      <w:bookmarkStart w:id="42883" w:name="_Toc74962254"/>
      <w:bookmarkStart w:id="42884" w:name="_Toc75243164"/>
      <w:bookmarkStart w:id="42885" w:name="_Toc76545510"/>
      <w:bookmarkStart w:id="42886" w:name="_Toc82595613"/>
      <w:bookmarkStart w:id="42887" w:name="_Toc89955644"/>
      <w:bookmarkStart w:id="42888" w:name="_Toc98774072"/>
      <w:bookmarkStart w:id="42889" w:name="_Toc106201833"/>
      <w:bookmarkStart w:id="42890" w:name="_Toc120545050"/>
      <w:bookmarkStart w:id="42891" w:name="_Toc120545409"/>
      <w:bookmarkStart w:id="42892" w:name="_Toc120546039"/>
      <w:bookmarkStart w:id="42893" w:name="_Toc120606943"/>
      <w:bookmarkStart w:id="42894" w:name="_Toc120607297"/>
      <w:bookmarkStart w:id="42895" w:name="_Toc120607654"/>
      <w:bookmarkStart w:id="42896" w:name="_Toc120608017"/>
      <w:bookmarkStart w:id="42897" w:name="_Toc120608382"/>
      <w:bookmarkStart w:id="42898" w:name="_Toc120608762"/>
      <w:bookmarkStart w:id="42899" w:name="_Toc120609142"/>
      <w:bookmarkStart w:id="42900" w:name="_Toc120609533"/>
      <w:bookmarkStart w:id="42901" w:name="_Toc120609924"/>
      <w:bookmarkStart w:id="42902" w:name="_Toc120610325"/>
      <w:bookmarkStart w:id="42903" w:name="_Toc120611078"/>
      <w:bookmarkStart w:id="42904" w:name="_Toc120611487"/>
      <w:bookmarkStart w:id="42905" w:name="_Toc120611905"/>
      <w:bookmarkStart w:id="42906" w:name="_Toc120612325"/>
      <w:bookmarkStart w:id="42907" w:name="_Toc120612752"/>
      <w:bookmarkStart w:id="42908" w:name="_Toc120613181"/>
      <w:bookmarkStart w:id="42909" w:name="_Toc120613611"/>
      <w:bookmarkStart w:id="42910" w:name="_Toc120614041"/>
      <w:bookmarkStart w:id="42911" w:name="_Toc120614484"/>
      <w:bookmarkStart w:id="42912" w:name="_Toc120614943"/>
      <w:bookmarkStart w:id="42913" w:name="_Toc120615418"/>
      <w:bookmarkStart w:id="42914" w:name="_Toc120622626"/>
      <w:bookmarkStart w:id="42915" w:name="_Toc120623132"/>
      <w:bookmarkStart w:id="42916" w:name="_Toc120623770"/>
      <w:bookmarkStart w:id="42917" w:name="_Toc120624307"/>
      <w:bookmarkStart w:id="42918" w:name="_Toc120624844"/>
      <w:bookmarkStart w:id="42919" w:name="_Toc120625381"/>
      <w:bookmarkStart w:id="42920" w:name="_Toc120625918"/>
      <w:bookmarkStart w:id="42921" w:name="_Toc120626465"/>
      <w:bookmarkStart w:id="42922" w:name="_Toc120627021"/>
      <w:bookmarkStart w:id="42923" w:name="_Toc120627586"/>
      <w:bookmarkStart w:id="42924" w:name="_Toc120628162"/>
      <w:bookmarkStart w:id="42925" w:name="_Toc120628747"/>
      <w:bookmarkStart w:id="42926" w:name="_Toc120629335"/>
      <w:bookmarkStart w:id="42927" w:name="_Toc120629955"/>
      <w:bookmarkStart w:id="42928" w:name="_Toc120631486"/>
      <w:bookmarkStart w:id="42929" w:name="_Toc120632137"/>
      <w:bookmarkStart w:id="42930" w:name="_Toc120632787"/>
      <w:bookmarkStart w:id="42931" w:name="_Toc120633437"/>
      <w:bookmarkStart w:id="42932" w:name="_Toc120634087"/>
      <w:bookmarkStart w:id="42933" w:name="_Toc120634739"/>
      <w:bookmarkStart w:id="42934" w:name="_Toc120635395"/>
      <w:bookmarkStart w:id="42935" w:name="_Toc121754519"/>
      <w:bookmarkStart w:id="42936" w:name="_Toc121755189"/>
      <w:bookmarkStart w:id="42937" w:name="_Toc130389610"/>
      <w:bookmarkStart w:id="42938" w:name="_Toc130390683"/>
      <w:bookmarkStart w:id="42939" w:name="_Toc130391371"/>
      <w:bookmarkStart w:id="42940" w:name="_Toc131625135"/>
      <w:bookmarkStart w:id="42941" w:name="_Toc137476568"/>
      <w:bookmarkStart w:id="42942" w:name="_Toc138873223"/>
      <w:bookmarkStart w:id="42943" w:name="_Toc138874809"/>
      <w:bookmarkStart w:id="42944" w:name="_Toc145525408"/>
      <w:bookmarkStart w:id="42945" w:name="_Toc153560533"/>
      <w:bookmarkStart w:id="42946" w:name="_Toc161647833"/>
      <w:bookmarkStart w:id="42947" w:name="_Toc169533452"/>
      <w:bookmarkStart w:id="42948" w:name="_Toc171520055"/>
      <w:bookmarkStart w:id="42949" w:name="_Toc176539792"/>
      <w:bookmarkStart w:id="42950" w:name="_Toc192247104"/>
      <w:bookmarkStart w:id="42951"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p>
    <w:p w14:paraId="59D20C48" w14:textId="1A59C1CB" w:rsidR="005478C1" w:rsidRPr="00A26034" w:rsidRDefault="005478C1" w:rsidP="00A26034">
      <w:pPr>
        <w:rPr>
          <w:rFonts w:eastAsiaTheme="minorEastAsia"/>
        </w:rPr>
      </w:pPr>
      <w:bookmarkStart w:id="42952" w:name="_MON_1180174481"/>
      <w:bookmarkStart w:id="42953" w:name="_MON_1180175254"/>
      <w:bookmarkStart w:id="42954" w:name="_MON_1180175305"/>
      <w:bookmarkStart w:id="42955" w:name="_MON_1180175695"/>
      <w:bookmarkStart w:id="42956" w:name="_MON_1218308676"/>
      <w:bookmarkStart w:id="42957" w:name="_MON_1218308838"/>
      <w:bookmarkStart w:id="42958" w:name="_MON_1218308864"/>
      <w:bookmarkStart w:id="42959" w:name="_MON_1218308886"/>
      <w:bookmarkStart w:id="42960" w:name="_MON_1218308897"/>
      <w:bookmarkStart w:id="42961" w:name="_MON_1365598117"/>
      <w:bookmarkStart w:id="42962" w:name="_MON_1365598721"/>
      <w:bookmarkStart w:id="42963" w:name="_MON_1365600215"/>
      <w:bookmarkStart w:id="42964" w:name="_MON_1365600479"/>
      <w:bookmarkStart w:id="42965" w:name="_MON_1365601705"/>
      <w:bookmarkStart w:id="42966" w:name="_MON_1365601809"/>
      <w:bookmarkStart w:id="42967" w:name="_MON_1365601861"/>
      <w:bookmarkStart w:id="42968" w:name="_MON_1365925904"/>
      <w:bookmarkStart w:id="42969" w:name="_MON_1365926050"/>
      <w:bookmarkStart w:id="42970" w:name="_MON_1365926146"/>
      <w:bookmarkStart w:id="42971" w:name="_MON_1366701587"/>
      <w:bookmarkStart w:id="42972" w:name="_MON_1366701703"/>
      <w:bookmarkStart w:id="42973" w:name="_MON_1366702004"/>
      <w:bookmarkStart w:id="42974" w:name="_MON_1366702049"/>
      <w:bookmarkStart w:id="42975" w:name="_MON_1366702183"/>
      <w:bookmarkStart w:id="42976" w:name="_MON_1366702250"/>
      <w:bookmarkStart w:id="42977" w:name="_MON_1366702407"/>
      <w:bookmarkStart w:id="42978" w:name="_MON_1366702459"/>
      <w:bookmarkStart w:id="42979" w:name="_MON_1366702485"/>
      <w:bookmarkStart w:id="42980" w:name="_MON_1366702543"/>
      <w:bookmarkStart w:id="42981" w:name="_MON_1366702738"/>
      <w:bookmarkStart w:id="42982" w:name="_MON_1366702897"/>
      <w:bookmarkStart w:id="42983" w:name="_MON_1366703086"/>
      <w:bookmarkStart w:id="42984" w:name="_MON_1366703135"/>
      <w:bookmarkStart w:id="42985" w:name="_MON_1366703221"/>
      <w:bookmarkStart w:id="42986" w:name="_Toc21100266"/>
      <w:bookmarkStart w:id="42987" w:name="_Toc29810064"/>
      <w:bookmarkStart w:id="42988" w:name="_Toc36645457"/>
      <w:bookmarkStart w:id="42989" w:name="_Toc37272511"/>
      <w:bookmarkStart w:id="42990" w:name="_Toc45884758"/>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p>
    <w:p w14:paraId="6E9A7EE7" w14:textId="5AD709FC" w:rsidR="0006535F" w:rsidRDefault="0006535F" w:rsidP="0006535F">
      <w:pPr>
        <w:pStyle w:val="Heading1"/>
        <w:rPr>
          <w:lang w:eastAsia="sv-SE"/>
        </w:rPr>
      </w:pPr>
      <w:bookmarkStart w:id="42991" w:name="_Toc53182791"/>
      <w:bookmarkStart w:id="42992" w:name="_Toc58860578"/>
      <w:bookmarkStart w:id="42993" w:name="_Toc58863082"/>
      <w:bookmarkStart w:id="42994" w:name="_Toc61183067"/>
      <w:bookmarkStart w:id="42995" w:name="_Toc66728382"/>
      <w:bookmarkStart w:id="42996" w:name="_Toc74962259"/>
      <w:bookmarkStart w:id="42997" w:name="_Toc75243169"/>
      <w:bookmarkStart w:id="42998" w:name="_Toc76545515"/>
      <w:bookmarkStart w:id="42999" w:name="_Toc82595618"/>
      <w:bookmarkStart w:id="43000" w:name="_Toc89955649"/>
      <w:bookmarkStart w:id="43001" w:name="_Toc98774077"/>
      <w:bookmarkStart w:id="43002" w:name="_Toc106201838"/>
      <w:bookmarkStart w:id="43003" w:name="_Toc120545054"/>
      <w:bookmarkStart w:id="43004" w:name="_Toc120545413"/>
      <w:bookmarkStart w:id="43005" w:name="_Toc120546043"/>
      <w:bookmarkStart w:id="43006" w:name="_Toc120606947"/>
      <w:bookmarkStart w:id="43007" w:name="_Toc120607301"/>
      <w:bookmarkStart w:id="43008" w:name="_Toc120607658"/>
      <w:bookmarkStart w:id="43009" w:name="_Toc120608021"/>
      <w:bookmarkStart w:id="43010" w:name="_Toc120608386"/>
      <w:bookmarkStart w:id="43011" w:name="_Toc120608766"/>
      <w:bookmarkStart w:id="43012" w:name="_Toc120609146"/>
      <w:bookmarkStart w:id="43013" w:name="_Toc120609537"/>
      <w:bookmarkStart w:id="43014" w:name="_Toc120609928"/>
      <w:bookmarkStart w:id="43015" w:name="_Toc120610329"/>
      <w:bookmarkStart w:id="43016" w:name="_Toc120611082"/>
      <w:bookmarkStart w:id="43017" w:name="_Toc120611491"/>
      <w:bookmarkStart w:id="43018" w:name="_Toc120611909"/>
      <w:bookmarkStart w:id="43019" w:name="_Toc120612329"/>
      <w:bookmarkStart w:id="43020" w:name="_Toc120612756"/>
      <w:bookmarkStart w:id="43021" w:name="_Toc120613185"/>
      <w:bookmarkStart w:id="43022" w:name="_Toc120613615"/>
      <w:bookmarkStart w:id="43023" w:name="_Toc120614045"/>
      <w:bookmarkStart w:id="43024" w:name="_Toc120614488"/>
      <w:bookmarkStart w:id="43025" w:name="_Toc120614947"/>
      <w:bookmarkStart w:id="43026" w:name="_Toc120615422"/>
      <w:bookmarkStart w:id="43027" w:name="_Toc120622630"/>
      <w:bookmarkStart w:id="43028" w:name="_Toc120623136"/>
      <w:bookmarkStart w:id="43029" w:name="_Toc120623774"/>
      <w:bookmarkStart w:id="43030" w:name="_Toc120624311"/>
      <w:bookmarkStart w:id="43031" w:name="_Toc120624848"/>
      <w:bookmarkStart w:id="43032" w:name="_Toc120625385"/>
      <w:bookmarkStart w:id="43033" w:name="_Toc120625922"/>
      <w:bookmarkStart w:id="43034" w:name="_Toc120626469"/>
      <w:bookmarkStart w:id="43035" w:name="_Toc120627025"/>
      <w:bookmarkStart w:id="43036" w:name="_Toc120627590"/>
      <w:bookmarkStart w:id="43037" w:name="_Toc120628166"/>
      <w:bookmarkStart w:id="43038" w:name="_Toc120628751"/>
      <w:bookmarkStart w:id="43039" w:name="_Toc120629339"/>
      <w:bookmarkStart w:id="43040" w:name="_Toc120629959"/>
      <w:bookmarkStart w:id="43041" w:name="_Toc120631490"/>
      <w:bookmarkStart w:id="43042" w:name="_Toc120632141"/>
      <w:bookmarkStart w:id="43043" w:name="_Toc120632791"/>
      <w:bookmarkStart w:id="43044" w:name="_Toc120633441"/>
      <w:bookmarkStart w:id="43045" w:name="_Toc120634091"/>
      <w:bookmarkStart w:id="43046" w:name="_Toc120634743"/>
      <w:bookmarkStart w:id="43047" w:name="_Toc120635399"/>
      <w:bookmarkStart w:id="43048" w:name="_Toc121754523"/>
      <w:bookmarkStart w:id="43049" w:name="_Toc121755193"/>
      <w:bookmarkStart w:id="43050" w:name="_Toc129109138"/>
      <w:bookmarkStart w:id="43051" w:name="_Toc129109803"/>
      <w:bookmarkStart w:id="43052" w:name="_Toc129110491"/>
      <w:bookmarkStart w:id="43053" w:name="_Toc130389611"/>
      <w:bookmarkStart w:id="43054" w:name="_Toc130390684"/>
      <w:bookmarkStart w:id="43055" w:name="_Toc130391372"/>
      <w:bookmarkStart w:id="43056" w:name="_Toc131625136"/>
      <w:bookmarkStart w:id="43057" w:name="_Toc137476569"/>
      <w:bookmarkStart w:id="43058" w:name="_Toc138873224"/>
      <w:bookmarkStart w:id="43059" w:name="_Toc138874810"/>
      <w:bookmarkStart w:id="43060" w:name="_Toc145525409"/>
      <w:bookmarkStart w:id="43061" w:name="_Toc153560534"/>
      <w:bookmarkStart w:id="43062" w:name="_Toc161647834"/>
      <w:bookmarkStart w:id="43063" w:name="_Toc169533453"/>
      <w:bookmarkStart w:id="43064" w:name="_Toc171520056"/>
      <w:bookmarkStart w:id="43065" w:name="_Toc176539793"/>
      <w:bookmarkStart w:id="43066" w:name="_Toc192247105"/>
      <w:bookmarkStart w:id="43067" w:name="_Toc21048289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p>
    <w:p w14:paraId="38035CEE" w14:textId="77777777" w:rsidR="0006535F" w:rsidRPr="008C3753" w:rsidRDefault="0006535F" w:rsidP="0006535F">
      <w:pPr>
        <w:pStyle w:val="Heading2"/>
        <w:rPr>
          <w:rFonts w:cs="v4.2.0"/>
          <w:lang w:eastAsia="zh-CN"/>
        </w:rPr>
      </w:pPr>
      <w:bookmarkStart w:id="43068" w:name="_Toc21100267"/>
      <w:bookmarkStart w:id="43069" w:name="_Toc29810065"/>
      <w:bookmarkStart w:id="43070" w:name="_Toc36645458"/>
      <w:bookmarkStart w:id="43071" w:name="_Toc37272512"/>
      <w:bookmarkStart w:id="43072" w:name="_Toc120545055"/>
      <w:bookmarkStart w:id="43073" w:name="_Toc120545414"/>
      <w:bookmarkStart w:id="43074" w:name="_Toc120546044"/>
      <w:bookmarkStart w:id="43075" w:name="_Toc120606948"/>
      <w:bookmarkStart w:id="43076" w:name="_Toc120607302"/>
      <w:bookmarkStart w:id="43077" w:name="_Toc120607659"/>
      <w:bookmarkStart w:id="43078" w:name="_Toc120608022"/>
      <w:bookmarkStart w:id="43079" w:name="_Toc120608387"/>
      <w:bookmarkStart w:id="43080" w:name="_Toc120608767"/>
      <w:bookmarkStart w:id="43081" w:name="_Toc120609147"/>
      <w:bookmarkStart w:id="43082" w:name="_Toc120609538"/>
      <w:bookmarkStart w:id="43083" w:name="_Toc120609929"/>
      <w:bookmarkStart w:id="43084" w:name="_Toc120610330"/>
      <w:bookmarkStart w:id="43085" w:name="_Toc120611083"/>
      <w:bookmarkStart w:id="43086" w:name="_Toc120611492"/>
      <w:bookmarkStart w:id="43087" w:name="_Toc120611910"/>
      <w:bookmarkStart w:id="43088" w:name="_Toc120612330"/>
      <w:bookmarkStart w:id="43089" w:name="_Toc120612757"/>
      <w:bookmarkStart w:id="43090" w:name="_Toc120613186"/>
      <w:bookmarkStart w:id="43091" w:name="_Toc120613616"/>
      <w:bookmarkStart w:id="43092" w:name="_Toc120614046"/>
      <w:bookmarkStart w:id="43093" w:name="_Toc120614489"/>
      <w:bookmarkStart w:id="43094" w:name="_Toc120614948"/>
      <w:bookmarkStart w:id="43095" w:name="_Toc120615423"/>
      <w:bookmarkStart w:id="43096" w:name="_Toc120622631"/>
      <w:bookmarkStart w:id="43097" w:name="_Toc120623137"/>
      <w:bookmarkStart w:id="43098" w:name="_Toc120623775"/>
      <w:bookmarkStart w:id="43099" w:name="_Toc120624312"/>
      <w:bookmarkStart w:id="43100" w:name="_Toc120624849"/>
      <w:bookmarkStart w:id="43101" w:name="_Toc120625386"/>
      <w:bookmarkStart w:id="43102" w:name="_Toc120625923"/>
      <w:bookmarkStart w:id="43103" w:name="_Toc120626470"/>
      <w:bookmarkStart w:id="43104" w:name="_Toc120627026"/>
      <w:bookmarkStart w:id="43105" w:name="_Toc120627591"/>
      <w:bookmarkStart w:id="43106" w:name="_Toc120628167"/>
      <w:bookmarkStart w:id="43107" w:name="_Toc120628752"/>
      <w:bookmarkStart w:id="43108" w:name="_Toc120629340"/>
      <w:bookmarkStart w:id="43109" w:name="_Toc120629960"/>
      <w:bookmarkStart w:id="43110" w:name="_Toc120631491"/>
      <w:bookmarkStart w:id="43111" w:name="_Toc120632142"/>
      <w:bookmarkStart w:id="43112" w:name="_Toc120632792"/>
      <w:bookmarkStart w:id="43113" w:name="_Toc120633442"/>
      <w:bookmarkStart w:id="43114" w:name="_Toc120634092"/>
      <w:bookmarkStart w:id="43115" w:name="_Toc120634744"/>
      <w:bookmarkStart w:id="43116" w:name="_Toc120635400"/>
      <w:bookmarkStart w:id="43117" w:name="_Toc121754524"/>
      <w:bookmarkStart w:id="43118" w:name="_Toc121755194"/>
      <w:bookmarkStart w:id="43119" w:name="_Toc129109139"/>
      <w:bookmarkStart w:id="43120" w:name="_Toc129109804"/>
      <w:bookmarkStart w:id="43121" w:name="_Toc129110492"/>
      <w:bookmarkStart w:id="43122" w:name="_Toc130389612"/>
      <w:bookmarkStart w:id="43123" w:name="_Toc130390685"/>
      <w:bookmarkStart w:id="43124" w:name="_Toc130391373"/>
      <w:bookmarkStart w:id="43125" w:name="_Toc131625137"/>
      <w:bookmarkStart w:id="43126" w:name="_Toc137476570"/>
      <w:bookmarkStart w:id="43127" w:name="_Toc138873225"/>
      <w:bookmarkStart w:id="43128" w:name="_Toc138874811"/>
      <w:bookmarkStart w:id="43129" w:name="_Toc145525410"/>
      <w:bookmarkStart w:id="43130" w:name="_Toc153560535"/>
      <w:bookmarkStart w:id="43131" w:name="_Toc161647835"/>
      <w:bookmarkStart w:id="43132" w:name="_Toc169533454"/>
      <w:bookmarkStart w:id="43133" w:name="_Toc171520057"/>
      <w:bookmarkStart w:id="43134" w:name="_Toc176539794"/>
      <w:bookmarkStart w:id="43135" w:name="_Toc192247106"/>
      <w:bookmarkStart w:id="43136" w:name="_Toc45884759"/>
      <w:bookmarkStart w:id="43137" w:name="_Toc53182792"/>
      <w:bookmarkStart w:id="43138" w:name="_Toc58860579"/>
      <w:bookmarkStart w:id="43139" w:name="_Toc58863083"/>
      <w:bookmarkStart w:id="43140" w:name="_Toc61183068"/>
      <w:bookmarkStart w:id="43141" w:name="_Toc66728383"/>
      <w:bookmarkStart w:id="43142" w:name="_Toc74962260"/>
      <w:bookmarkStart w:id="43143" w:name="_Toc75243170"/>
      <w:bookmarkStart w:id="43144" w:name="_Toc76545516"/>
      <w:bookmarkStart w:id="43145" w:name="_Toc82595619"/>
      <w:bookmarkStart w:id="43146" w:name="_Toc89955650"/>
      <w:bookmarkStart w:id="43147" w:name="_Toc98774078"/>
      <w:bookmarkStart w:id="43148" w:name="_Toc106201839"/>
      <w:bookmarkStart w:id="43149" w:name="_Toc210482897"/>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49"/>
      <w:r w:rsidRPr="008C3753">
        <w:rPr>
          <w:rFonts w:cs="v4.2.0"/>
        </w:rPr>
        <w:t xml:space="preserve"> </w:t>
      </w:r>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p>
    <w:bookmarkStart w:id="43150" w:name="_MON_1739005474"/>
    <w:bookmarkEnd w:id="43150"/>
    <w:p w14:paraId="7410D76C" w14:textId="006C3B8D" w:rsidR="0006535F" w:rsidRDefault="00454EBE" w:rsidP="0006535F">
      <w:pPr>
        <w:pStyle w:val="TH"/>
      </w:pPr>
      <w:r w:rsidRPr="00E5617D">
        <w:rPr>
          <w:b w:val="0"/>
        </w:rPr>
        <w:object w:dxaOrig="9265" w:dyaOrig="4212" w14:anchorId="585792C9">
          <v:shape id="_x0000_i1066" type="#_x0000_t75" style="width:462.6pt;height:205.8pt" o:ole="">
            <v:imagedata r:id="rId87" o:title=""/>
          </v:shape>
          <o:OLEObject Type="Embed" ProgID="Word.Picture.8" ShapeID="_x0000_i1066" DrawAspect="Content" ObjectID="_1821095107"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51" w:name="_MON_1739005283"/>
    <w:bookmarkEnd w:id="43151"/>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6pt;height:205.8pt" o:ole="">
            <v:imagedata r:id="rId89" o:title=""/>
          </v:shape>
          <o:OLEObject Type="Embed" ProgID="Word.Picture.8" ShapeID="_x0000_i1067" DrawAspect="Content" ObjectID="_1821095108"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52" w:name="_Toc21100269"/>
      <w:bookmarkStart w:id="43153" w:name="_Toc29810067"/>
      <w:bookmarkStart w:id="43154" w:name="_Toc36645460"/>
      <w:bookmarkStart w:id="43155" w:name="_Toc37272514"/>
      <w:bookmarkStart w:id="43156" w:name="_Toc45884761"/>
      <w:bookmarkStart w:id="43157" w:name="_Toc53182794"/>
      <w:bookmarkStart w:id="43158" w:name="_Toc58860581"/>
      <w:bookmarkStart w:id="43159" w:name="_Toc58863085"/>
      <w:bookmarkStart w:id="43160" w:name="_Toc61183070"/>
      <w:bookmarkStart w:id="43161" w:name="_Toc66728385"/>
      <w:bookmarkStart w:id="43162" w:name="_Toc74962262"/>
      <w:bookmarkStart w:id="43163" w:name="_Toc75243172"/>
      <w:bookmarkStart w:id="43164" w:name="_Toc76545518"/>
      <w:bookmarkStart w:id="43165" w:name="_Toc82595621"/>
      <w:bookmarkStart w:id="43166" w:name="_Toc89955652"/>
      <w:bookmarkStart w:id="43167" w:name="_Toc98774080"/>
      <w:bookmarkStart w:id="43168" w:name="_Toc106201841"/>
      <w:bookmarkStart w:id="43169" w:name="_Toc120545056"/>
      <w:bookmarkStart w:id="43170" w:name="_Toc120545415"/>
      <w:bookmarkStart w:id="43171" w:name="_Toc120546045"/>
      <w:bookmarkStart w:id="43172" w:name="_Toc120606949"/>
      <w:bookmarkStart w:id="43173" w:name="_Toc120607303"/>
      <w:bookmarkStart w:id="43174" w:name="_Toc120607660"/>
      <w:bookmarkStart w:id="43175" w:name="_Toc120608023"/>
      <w:bookmarkStart w:id="43176" w:name="_Toc120608388"/>
      <w:bookmarkStart w:id="43177" w:name="_Toc120608768"/>
      <w:bookmarkStart w:id="43178" w:name="_Toc120609148"/>
      <w:bookmarkStart w:id="43179" w:name="_Toc120609539"/>
      <w:bookmarkStart w:id="43180" w:name="_Toc120609930"/>
      <w:bookmarkStart w:id="43181" w:name="_Toc120610331"/>
      <w:bookmarkStart w:id="43182" w:name="_Toc120611084"/>
      <w:bookmarkStart w:id="43183" w:name="_Toc120611493"/>
      <w:bookmarkStart w:id="43184" w:name="_Toc120611911"/>
      <w:bookmarkStart w:id="43185" w:name="_Toc120612331"/>
      <w:bookmarkStart w:id="43186" w:name="_Toc120612758"/>
      <w:bookmarkStart w:id="43187" w:name="_Toc120613187"/>
      <w:bookmarkStart w:id="43188" w:name="_Toc120613617"/>
      <w:bookmarkStart w:id="43189" w:name="_Toc120614047"/>
      <w:bookmarkStart w:id="43190" w:name="_Toc120614490"/>
      <w:bookmarkStart w:id="43191" w:name="_Toc120614949"/>
      <w:bookmarkStart w:id="43192" w:name="_Toc120615424"/>
      <w:bookmarkStart w:id="43193" w:name="_Toc120622632"/>
      <w:bookmarkStart w:id="43194" w:name="_Toc120623138"/>
      <w:bookmarkStart w:id="43195" w:name="_Toc120623776"/>
      <w:bookmarkStart w:id="43196" w:name="_Toc120624313"/>
      <w:bookmarkStart w:id="43197" w:name="_Toc120624850"/>
      <w:bookmarkStart w:id="43198" w:name="_Toc120625387"/>
      <w:bookmarkStart w:id="43199" w:name="_Toc120625924"/>
      <w:bookmarkStart w:id="43200" w:name="_Toc120626471"/>
      <w:bookmarkStart w:id="43201" w:name="_Toc120627027"/>
      <w:bookmarkStart w:id="43202" w:name="_Toc120627592"/>
      <w:bookmarkStart w:id="43203" w:name="_Toc120628168"/>
      <w:bookmarkStart w:id="43204" w:name="_Toc120628753"/>
      <w:bookmarkStart w:id="43205" w:name="_Toc120629341"/>
      <w:bookmarkStart w:id="43206" w:name="_Toc120629961"/>
      <w:bookmarkStart w:id="43207" w:name="_Toc120631492"/>
      <w:bookmarkStart w:id="43208" w:name="_Toc120632143"/>
      <w:bookmarkStart w:id="43209" w:name="_Toc120632793"/>
      <w:bookmarkStart w:id="43210" w:name="_Toc120633443"/>
      <w:bookmarkStart w:id="43211" w:name="_Toc120634093"/>
      <w:bookmarkStart w:id="43212" w:name="_Toc120634745"/>
      <w:bookmarkStart w:id="43213" w:name="_Toc120635401"/>
      <w:bookmarkStart w:id="43214" w:name="_Toc121754525"/>
      <w:bookmarkStart w:id="43215" w:name="_Toc121755195"/>
      <w:bookmarkStart w:id="43216" w:name="_Toc129109140"/>
      <w:bookmarkStart w:id="43217" w:name="_Toc129109805"/>
      <w:bookmarkStart w:id="43218" w:name="_Toc129110493"/>
      <w:bookmarkStart w:id="43219" w:name="_Toc130389613"/>
      <w:bookmarkStart w:id="43220" w:name="_Toc130390686"/>
      <w:bookmarkStart w:id="43221" w:name="_Toc130391374"/>
      <w:bookmarkStart w:id="43222" w:name="_Toc131625138"/>
      <w:bookmarkStart w:id="43223" w:name="_Toc137476571"/>
      <w:bookmarkStart w:id="43224" w:name="_Toc138873226"/>
      <w:bookmarkStart w:id="43225" w:name="_Toc138874812"/>
      <w:bookmarkStart w:id="43226" w:name="_Toc145525411"/>
      <w:bookmarkStart w:id="43227" w:name="_Toc153560536"/>
      <w:bookmarkStart w:id="43228" w:name="_Toc161647836"/>
      <w:bookmarkStart w:id="43229" w:name="_Toc169533455"/>
      <w:bookmarkStart w:id="43230" w:name="_Toc171520058"/>
      <w:bookmarkStart w:id="43231" w:name="_Toc176539795"/>
      <w:bookmarkStart w:id="43232" w:name="_Toc192247107"/>
      <w:bookmarkStart w:id="43233" w:name="_Toc21048289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3152"/>
      <w:bookmarkEnd w:id="43153"/>
      <w:bookmarkEnd w:id="43154"/>
      <w:bookmarkEnd w:id="43155"/>
      <w:bookmarkEnd w:id="43156"/>
      <w:bookmarkEnd w:id="43157"/>
      <w:r w:rsidRPr="008C3753">
        <w:t xml:space="preserve">Performance requirements for PUSCH and PRACH </w:t>
      </w:r>
      <w:r w:rsidRPr="008C3753">
        <w:rPr>
          <w:rFonts w:cs="v4.2.0"/>
        </w:rPr>
        <w:t>in static conditions</w:t>
      </w:r>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p>
    <w:bookmarkStart w:id="43234" w:name="_MON_1739006804"/>
    <w:bookmarkEnd w:id="43234"/>
    <w:p w14:paraId="00305046" w14:textId="3E53319D" w:rsidR="0006535F" w:rsidRDefault="00831015" w:rsidP="0006535F">
      <w:pPr>
        <w:pStyle w:val="TH"/>
      </w:pPr>
      <w:r w:rsidRPr="00E5617D">
        <w:rPr>
          <w:b w:val="0"/>
        </w:rPr>
        <w:object w:dxaOrig="9265" w:dyaOrig="4212" w14:anchorId="41B3EF08">
          <v:shape id="_x0000_i1068" type="#_x0000_t75" style="width:462.6pt;height:205.8pt" o:ole="">
            <v:imagedata r:id="rId91" o:title=""/>
          </v:shape>
          <o:OLEObject Type="Embed" ProgID="Word.Picture.8" ShapeID="_x0000_i1068" DrawAspect="Content" ObjectID="_1821095109"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6pt;height:205.8pt" o:ole="">
            <v:imagedata r:id="rId93" o:title=""/>
          </v:shape>
          <o:OLEObject Type="Embed" ProgID="Word.Picture.8" ShapeID="_x0000_i1069" DrawAspect="Content" ObjectID="_1821095110"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35" w:name="_Toc53182795"/>
      <w:bookmarkStart w:id="43236" w:name="_Toc58860582"/>
      <w:bookmarkStart w:id="43237" w:name="_Toc58863086"/>
      <w:bookmarkStart w:id="43238" w:name="_Toc61183071"/>
      <w:bookmarkStart w:id="43239" w:name="_Toc66728386"/>
      <w:bookmarkStart w:id="43240" w:name="_Toc74962263"/>
      <w:bookmarkStart w:id="43241" w:name="_Toc75243173"/>
      <w:bookmarkStart w:id="43242" w:name="_Toc76545519"/>
      <w:bookmarkStart w:id="43243" w:name="_Toc82595622"/>
      <w:bookmarkStart w:id="43244" w:name="_Toc89955653"/>
      <w:bookmarkStart w:id="43245" w:name="_Toc98774081"/>
      <w:bookmarkStart w:id="43246" w:name="_Toc106201842"/>
      <w:bookmarkStart w:id="43247" w:name="_Toc120545057"/>
      <w:bookmarkStart w:id="43248" w:name="_Toc120545416"/>
      <w:bookmarkStart w:id="43249" w:name="_Toc120546046"/>
      <w:bookmarkStart w:id="43250" w:name="_Toc120606950"/>
      <w:bookmarkStart w:id="43251" w:name="_Toc120607304"/>
      <w:bookmarkStart w:id="43252" w:name="_Toc120607661"/>
      <w:bookmarkStart w:id="43253" w:name="_Toc120608024"/>
      <w:bookmarkStart w:id="43254" w:name="_Toc120608389"/>
      <w:bookmarkStart w:id="43255" w:name="_Toc120608769"/>
      <w:bookmarkStart w:id="43256" w:name="_Toc120609149"/>
      <w:bookmarkStart w:id="43257" w:name="_Toc120609540"/>
      <w:bookmarkStart w:id="43258" w:name="_Toc120609931"/>
      <w:bookmarkStart w:id="43259" w:name="_Toc120610332"/>
      <w:bookmarkStart w:id="43260" w:name="_Toc120611085"/>
      <w:bookmarkStart w:id="43261" w:name="_Toc120611494"/>
      <w:bookmarkStart w:id="43262" w:name="_Toc120611912"/>
      <w:bookmarkStart w:id="43263" w:name="_Toc120612332"/>
      <w:bookmarkStart w:id="43264" w:name="_Toc120612759"/>
      <w:bookmarkStart w:id="43265" w:name="_Toc120613188"/>
      <w:bookmarkStart w:id="43266" w:name="_Toc120613618"/>
      <w:bookmarkStart w:id="43267" w:name="_Toc120614048"/>
      <w:bookmarkStart w:id="43268" w:name="_Toc120614491"/>
      <w:bookmarkStart w:id="43269" w:name="_Toc120614950"/>
      <w:bookmarkStart w:id="43270" w:name="_Toc120615425"/>
      <w:bookmarkStart w:id="43271" w:name="_Toc120622633"/>
      <w:bookmarkStart w:id="43272" w:name="_Toc120623139"/>
      <w:bookmarkStart w:id="43273" w:name="_Toc120623777"/>
      <w:bookmarkStart w:id="43274" w:name="_Toc120624314"/>
      <w:bookmarkStart w:id="43275" w:name="_Toc120624851"/>
      <w:bookmarkStart w:id="43276" w:name="_Toc120625388"/>
      <w:bookmarkStart w:id="43277" w:name="_Toc120625925"/>
      <w:bookmarkStart w:id="43278" w:name="_Toc120626472"/>
      <w:bookmarkStart w:id="43279" w:name="_Toc120627028"/>
      <w:bookmarkStart w:id="43280" w:name="_Toc120627593"/>
      <w:bookmarkStart w:id="43281" w:name="_Toc120628169"/>
      <w:bookmarkStart w:id="43282" w:name="_Toc120628754"/>
      <w:bookmarkStart w:id="43283" w:name="_Toc120629342"/>
      <w:bookmarkStart w:id="43284" w:name="_Toc120629962"/>
      <w:bookmarkStart w:id="43285" w:name="_Toc120631493"/>
      <w:bookmarkStart w:id="43286" w:name="_Toc120632144"/>
      <w:bookmarkStart w:id="43287" w:name="_Toc120632794"/>
      <w:bookmarkStart w:id="43288" w:name="_Toc120633444"/>
      <w:bookmarkStart w:id="43289" w:name="_Toc120634094"/>
      <w:bookmarkStart w:id="43290" w:name="_Toc120634746"/>
      <w:bookmarkStart w:id="43291" w:name="_Toc120635402"/>
      <w:bookmarkStart w:id="43292" w:name="_Toc121754526"/>
      <w:bookmarkStart w:id="43293" w:name="_Toc121755196"/>
      <w:bookmarkStart w:id="43294" w:name="_Toc129109141"/>
      <w:bookmarkStart w:id="43295" w:name="_Toc129109806"/>
      <w:bookmarkStart w:id="43296" w:name="_Toc129110494"/>
      <w:bookmarkStart w:id="43297" w:name="_Toc130389614"/>
      <w:bookmarkStart w:id="43298" w:name="_Toc130390687"/>
      <w:bookmarkStart w:id="43299" w:name="_Toc130391375"/>
      <w:bookmarkStart w:id="43300" w:name="_Toc131625139"/>
      <w:bookmarkStart w:id="43301" w:name="_Toc137476572"/>
      <w:bookmarkStart w:id="43302" w:name="_Toc138873227"/>
      <w:bookmarkStart w:id="43303" w:name="_Toc138874813"/>
      <w:bookmarkStart w:id="43304" w:name="_Toc145525412"/>
      <w:bookmarkStart w:id="43305" w:name="_Toc153560537"/>
      <w:bookmarkStart w:id="43306" w:name="_Toc161647837"/>
      <w:bookmarkStart w:id="43307" w:name="_Toc169533456"/>
      <w:bookmarkStart w:id="43308" w:name="_Toc171520059"/>
      <w:bookmarkStart w:id="43309" w:name="_Toc176539796"/>
      <w:bookmarkStart w:id="43310" w:name="_Toc192247108"/>
      <w:bookmarkStart w:id="43311" w:name="_Toc210482899"/>
      <w:r w:rsidRPr="008C3753">
        <w:rPr>
          <w:rFonts w:cs="v4.2.0"/>
        </w:rPr>
        <w:lastRenderedPageBreak/>
        <w:t>D.6.</w:t>
      </w:r>
      <w:r>
        <w:rPr>
          <w:rFonts w:cs="v4.2.0"/>
        </w:rPr>
        <w:t>3</w:t>
      </w:r>
      <w:r w:rsidRPr="008C3753">
        <w:rPr>
          <w:rFonts w:cs="v4.2.0"/>
        </w:rPr>
        <w:tab/>
        <w:t>Performance requirements for UL timing adjustment</w:t>
      </w:r>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p>
    <w:bookmarkStart w:id="43312" w:name="_MON_1739007684"/>
    <w:bookmarkEnd w:id="43312"/>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6pt;height:220.8pt" o:ole="">
            <v:imagedata r:id="rId95" o:title=""/>
          </v:shape>
          <o:OLEObject Type="Embed" ProgID="Word.Picture.8" ShapeID="_x0000_i1070" DrawAspect="Content" ObjectID="_1821095111"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13" w:name="_Toc21103109"/>
      <w:bookmarkStart w:id="43314" w:name="_Toc29810958"/>
      <w:bookmarkStart w:id="43315" w:name="_Toc36636319"/>
      <w:bookmarkStart w:id="43316" w:name="_Toc37273265"/>
      <w:bookmarkStart w:id="43317" w:name="_Toc45886355"/>
      <w:bookmarkStart w:id="43318" w:name="_Toc53183400"/>
      <w:bookmarkStart w:id="43319" w:name="_Toc58916112"/>
      <w:bookmarkStart w:id="43320" w:name="_Toc58918293"/>
      <w:bookmarkStart w:id="43321" w:name="_Toc66694163"/>
      <w:bookmarkStart w:id="43322" w:name="_Toc74916188"/>
      <w:bookmarkStart w:id="43323" w:name="_Toc76114813"/>
      <w:bookmarkStart w:id="43324" w:name="_Toc76544699"/>
      <w:bookmarkStart w:id="43325" w:name="_Toc82536821"/>
      <w:bookmarkStart w:id="43326" w:name="_Toc89953114"/>
      <w:bookmarkStart w:id="43327" w:name="_Toc98766931"/>
      <w:bookmarkStart w:id="43328" w:name="_Toc99703294"/>
      <w:bookmarkStart w:id="43329" w:name="_Toc106207086"/>
      <w:bookmarkStart w:id="43330" w:name="_Toc120545058"/>
      <w:bookmarkStart w:id="43331" w:name="_Toc120545417"/>
      <w:bookmarkStart w:id="43332" w:name="_Toc120546047"/>
      <w:bookmarkStart w:id="43333" w:name="_Toc120606951"/>
      <w:bookmarkStart w:id="43334" w:name="_Toc120607305"/>
      <w:bookmarkStart w:id="43335" w:name="_Toc120607662"/>
      <w:bookmarkStart w:id="43336" w:name="_Toc120608025"/>
      <w:bookmarkStart w:id="43337" w:name="_Toc120608390"/>
      <w:bookmarkStart w:id="43338" w:name="_Toc120608770"/>
      <w:bookmarkStart w:id="43339" w:name="_Toc120609150"/>
      <w:bookmarkStart w:id="43340" w:name="_Toc120609541"/>
      <w:bookmarkStart w:id="43341" w:name="_Toc120609932"/>
      <w:bookmarkStart w:id="43342" w:name="_Toc120610333"/>
      <w:bookmarkStart w:id="43343" w:name="_Toc120611086"/>
      <w:bookmarkStart w:id="43344" w:name="_Toc120611495"/>
      <w:bookmarkStart w:id="43345" w:name="_Toc120611913"/>
      <w:bookmarkStart w:id="43346" w:name="_Toc120612333"/>
      <w:bookmarkStart w:id="43347" w:name="_Toc120612760"/>
      <w:bookmarkStart w:id="43348" w:name="_Toc120613189"/>
      <w:bookmarkStart w:id="43349" w:name="_Toc120613619"/>
      <w:bookmarkStart w:id="43350" w:name="_Toc120614049"/>
      <w:bookmarkStart w:id="43351" w:name="_Toc120614492"/>
      <w:bookmarkStart w:id="43352" w:name="_Toc120614951"/>
      <w:bookmarkStart w:id="43353" w:name="_Toc120615426"/>
      <w:bookmarkStart w:id="43354" w:name="_Toc120622634"/>
      <w:bookmarkStart w:id="43355" w:name="_Toc120623140"/>
      <w:bookmarkStart w:id="43356" w:name="_Toc120623778"/>
      <w:bookmarkStart w:id="43357" w:name="_Toc120624315"/>
      <w:bookmarkStart w:id="43358" w:name="_Toc120624852"/>
      <w:bookmarkStart w:id="43359" w:name="_Toc120625389"/>
      <w:bookmarkStart w:id="43360" w:name="_Toc120625926"/>
      <w:bookmarkStart w:id="43361" w:name="_Toc120626473"/>
      <w:bookmarkStart w:id="43362" w:name="_Toc120627029"/>
      <w:bookmarkStart w:id="43363" w:name="_Toc120627594"/>
      <w:bookmarkStart w:id="43364" w:name="_Toc120628170"/>
      <w:bookmarkStart w:id="43365" w:name="_Toc120628755"/>
      <w:bookmarkStart w:id="43366" w:name="_Toc120629343"/>
      <w:bookmarkStart w:id="43367" w:name="_Toc120629963"/>
      <w:bookmarkStart w:id="43368" w:name="_Toc120631494"/>
      <w:bookmarkStart w:id="43369" w:name="_Toc120632145"/>
      <w:bookmarkStart w:id="43370" w:name="_Toc120632795"/>
      <w:bookmarkStart w:id="43371" w:name="_Toc120633445"/>
      <w:bookmarkStart w:id="43372" w:name="_Toc120634095"/>
      <w:bookmarkStart w:id="43373" w:name="_Toc120634747"/>
      <w:bookmarkStart w:id="43374" w:name="_Toc120635403"/>
      <w:bookmarkStart w:id="43375" w:name="_Toc121754527"/>
      <w:bookmarkStart w:id="43376" w:name="_Toc121755197"/>
      <w:bookmarkStart w:id="43377" w:name="_Toc129109142"/>
      <w:bookmarkStart w:id="43378" w:name="_Toc129109807"/>
      <w:bookmarkStart w:id="43379" w:name="_Toc129110495"/>
      <w:bookmarkStart w:id="43380" w:name="_Toc130389615"/>
      <w:bookmarkStart w:id="43381" w:name="_Toc130390688"/>
      <w:bookmarkStart w:id="43382" w:name="_Toc130391376"/>
      <w:bookmarkStart w:id="43383" w:name="_Toc131625140"/>
      <w:bookmarkStart w:id="43384" w:name="_Toc137476573"/>
      <w:bookmarkStart w:id="43385" w:name="_Toc138873228"/>
      <w:bookmarkStart w:id="43386" w:name="_Toc138874814"/>
      <w:bookmarkStart w:id="43387" w:name="_Toc145525413"/>
      <w:bookmarkStart w:id="43388" w:name="_Toc153560538"/>
      <w:bookmarkStart w:id="43389" w:name="_Toc161647838"/>
      <w:bookmarkStart w:id="43390" w:name="_Toc169533457"/>
      <w:bookmarkStart w:id="43391" w:name="_Toc171520060"/>
      <w:bookmarkStart w:id="43392" w:name="_Toc176539797"/>
      <w:bookmarkStart w:id="43393" w:name="_Toc192247109"/>
      <w:bookmarkStart w:id="43394" w:name="_Toc210482900"/>
      <w:r>
        <w:t>D</w:t>
      </w:r>
      <w:r w:rsidRPr="00931575">
        <w:t>.</w:t>
      </w:r>
      <w:r>
        <w:t>7</w:t>
      </w:r>
      <w:r w:rsidRPr="00931575">
        <w:tab/>
      </w:r>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390"/>
      <w:bookmarkEnd w:id="43391"/>
      <w:bookmarkEnd w:id="43392"/>
      <w:bookmarkEnd w:id="43393"/>
      <w:bookmarkEnd w:id="4339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395" w:name="_Toc120545059"/>
      <w:bookmarkStart w:id="43396" w:name="_Toc120545418"/>
      <w:bookmarkStart w:id="43397" w:name="_Toc120546048"/>
      <w:bookmarkStart w:id="43398" w:name="_Toc120606952"/>
      <w:bookmarkStart w:id="43399" w:name="_Toc120607306"/>
      <w:bookmarkStart w:id="43400" w:name="_Toc120607663"/>
      <w:bookmarkStart w:id="43401" w:name="_Toc120608026"/>
      <w:bookmarkStart w:id="43402" w:name="_Toc120608391"/>
      <w:bookmarkStart w:id="43403" w:name="_Toc120608771"/>
      <w:bookmarkStart w:id="43404" w:name="_Toc120609151"/>
      <w:bookmarkStart w:id="43405" w:name="_Toc120609542"/>
      <w:bookmarkStart w:id="43406" w:name="_Toc120609933"/>
      <w:bookmarkStart w:id="43407" w:name="_Toc120610334"/>
      <w:bookmarkStart w:id="43408" w:name="_Toc120611087"/>
      <w:bookmarkStart w:id="43409" w:name="_Toc120611496"/>
      <w:bookmarkStart w:id="43410" w:name="_Toc120611914"/>
      <w:bookmarkStart w:id="43411" w:name="_Toc120612334"/>
      <w:bookmarkStart w:id="43412" w:name="_Toc120612761"/>
      <w:bookmarkStart w:id="43413" w:name="_Toc120613190"/>
      <w:bookmarkStart w:id="43414" w:name="_Toc120613620"/>
      <w:bookmarkStart w:id="43415" w:name="_Toc120614050"/>
      <w:bookmarkStart w:id="43416" w:name="_Toc120614493"/>
      <w:bookmarkStart w:id="43417" w:name="_Toc120614952"/>
      <w:bookmarkStart w:id="43418" w:name="_Toc120615427"/>
      <w:bookmarkStart w:id="43419" w:name="_Toc120622635"/>
      <w:bookmarkStart w:id="43420" w:name="_Toc120623141"/>
      <w:bookmarkStart w:id="43421" w:name="_Toc120623779"/>
      <w:bookmarkStart w:id="43422" w:name="_Toc120624316"/>
      <w:bookmarkStart w:id="43423" w:name="_Toc120624853"/>
      <w:bookmarkStart w:id="43424" w:name="_Toc120625390"/>
      <w:bookmarkStart w:id="43425" w:name="_Toc120625927"/>
      <w:bookmarkStart w:id="43426" w:name="_Toc120626474"/>
      <w:bookmarkStart w:id="43427" w:name="_Toc120627030"/>
      <w:bookmarkStart w:id="43428" w:name="_Toc120627595"/>
      <w:bookmarkStart w:id="43429" w:name="_Toc120628171"/>
      <w:bookmarkStart w:id="43430" w:name="_Toc120628756"/>
      <w:bookmarkStart w:id="43431" w:name="_Toc120629344"/>
      <w:bookmarkStart w:id="43432" w:name="_Toc120629964"/>
      <w:bookmarkStart w:id="43433" w:name="_Toc120631495"/>
      <w:bookmarkStart w:id="43434" w:name="_Toc120632146"/>
      <w:bookmarkStart w:id="43435" w:name="_Toc120632796"/>
      <w:bookmarkStart w:id="43436" w:name="_Toc120633446"/>
      <w:bookmarkStart w:id="43437" w:name="_Toc120634096"/>
      <w:bookmarkStart w:id="43438" w:name="_Toc120634748"/>
      <w:bookmarkStart w:id="43439" w:name="_Toc120635404"/>
      <w:bookmarkStart w:id="43440" w:name="_Toc121754528"/>
      <w:bookmarkStart w:id="43441" w:name="_Toc121755198"/>
      <w:bookmarkStart w:id="43442" w:name="_Toc129109143"/>
      <w:bookmarkStart w:id="43443" w:name="_Toc129109808"/>
      <w:bookmarkStart w:id="43444" w:name="_Toc129110496"/>
      <w:bookmarkStart w:id="43445" w:name="_Toc130389616"/>
      <w:bookmarkStart w:id="43446" w:name="_Toc130390689"/>
      <w:bookmarkStart w:id="43447" w:name="_Toc130391377"/>
      <w:bookmarkStart w:id="43448" w:name="_Toc131625141"/>
      <w:bookmarkStart w:id="43449" w:name="_Toc137476574"/>
      <w:bookmarkStart w:id="43450" w:name="_Toc138873229"/>
      <w:bookmarkStart w:id="43451" w:name="_Toc138874815"/>
      <w:bookmarkStart w:id="43452" w:name="_Toc145525414"/>
      <w:bookmarkStart w:id="43453" w:name="_Toc153560539"/>
      <w:bookmarkStart w:id="43454" w:name="_Toc161647839"/>
      <w:bookmarkStart w:id="43455" w:name="_Toc169533458"/>
      <w:bookmarkStart w:id="43456" w:name="_Toc171520061"/>
      <w:bookmarkStart w:id="43457" w:name="_Toc176539798"/>
      <w:bookmarkStart w:id="43458" w:name="_Toc192247110"/>
      <w:bookmarkStart w:id="43459"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r w:rsidR="00524274">
        <w:rPr>
          <w:rFonts w:hint="eastAsia"/>
          <w:lang w:eastAsia="zh-CN"/>
        </w:rPr>
        <w:t>Characteristic of interfering signal</w:t>
      </w:r>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60" w:name="_Toc129109144"/>
      <w:bookmarkStart w:id="43461" w:name="_Toc129109809"/>
      <w:bookmarkStart w:id="43462" w:name="_Toc129110497"/>
      <w:bookmarkStart w:id="43463" w:name="_Toc120545060"/>
      <w:bookmarkStart w:id="43464" w:name="_Toc120545419"/>
      <w:bookmarkStart w:id="43465" w:name="_Toc120546049"/>
      <w:bookmarkStart w:id="43466" w:name="_Toc120606953"/>
      <w:bookmarkStart w:id="43467" w:name="_Toc120607307"/>
      <w:bookmarkStart w:id="43468" w:name="_Toc120607664"/>
      <w:bookmarkStart w:id="43469" w:name="_Toc120608027"/>
      <w:bookmarkStart w:id="43470" w:name="_Toc120608392"/>
      <w:bookmarkStart w:id="43471" w:name="_Toc120608772"/>
      <w:bookmarkStart w:id="43472" w:name="_Toc120609152"/>
      <w:bookmarkStart w:id="43473" w:name="_Toc120609543"/>
      <w:bookmarkStart w:id="43474" w:name="_Toc120609934"/>
      <w:bookmarkStart w:id="43475" w:name="_Toc120610335"/>
      <w:bookmarkStart w:id="43476" w:name="_Toc120611088"/>
      <w:bookmarkStart w:id="43477" w:name="_Toc120611497"/>
      <w:bookmarkStart w:id="43478" w:name="_Toc120611915"/>
      <w:bookmarkStart w:id="43479" w:name="_Toc120612335"/>
      <w:bookmarkStart w:id="43480" w:name="_Toc120612762"/>
      <w:bookmarkStart w:id="43481" w:name="_Toc120613191"/>
      <w:bookmarkStart w:id="43482" w:name="_Toc120613621"/>
      <w:bookmarkStart w:id="43483" w:name="_Toc120614051"/>
      <w:bookmarkStart w:id="43484" w:name="_Toc120614494"/>
      <w:bookmarkStart w:id="43485" w:name="_Toc120614953"/>
      <w:bookmarkStart w:id="43486" w:name="_Toc120615428"/>
      <w:bookmarkStart w:id="43487" w:name="_Toc120622636"/>
      <w:bookmarkStart w:id="43488" w:name="_Toc120623142"/>
      <w:bookmarkStart w:id="43489" w:name="_Toc120623780"/>
      <w:bookmarkStart w:id="43490" w:name="_Toc120624317"/>
      <w:bookmarkStart w:id="43491" w:name="_Toc120624854"/>
      <w:bookmarkStart w:id="43492" w:name="_Toc120625391"/>
      <w:bookmarkStart w:id="43493" w:name="_Toc120625928"/>
      <w:bookmarkStart w:id="43494" w:name="_Toc120626475"/>
      <w:bookmarkStart w:id="43495" w:name="_Toc120627031"/>
      <w:bookmarkStart w:id="43496" w:name="_Toc120627596"/>
      <w:bookmarkStart w:id="43497" w:name="_Toc120628172"/>
      <w:bookmarkStart w:id="43498" w:name="_Toc120628757"/>
      <w:bookmarkStart w:id="43499" w:name="_Toc120629345"/>
      <w:bookmarkStart w:id="43500" w:name="_Toc120629965"/>
      <w:bookmarkStart w:id="43501" w:name="_Toc120631496"/>
      <w:bookmarkStart w:id="43502" w:name="_Toc120632147"/>
      <w:bookmarkStart w:id="43503" w:name="_Toc120632797"/>
      <w:bookmarkStart w:id="43504" w:name="_Toc120633447"/>
      <w:bookmarkStart w:id="43505" w:name="_Toc120634097"/>
      <w:bookmarkStart w:id="43506" w:name="_Toc120634749"/>
      <w:bookmarkStart w:id="43507" w:name="_Toc120635405"/>
      <w:bookmarkStart w:id="43508" w:name="_Toc121754529"/>
      <w:bookmarkStart w:id="43509" w:name="_Toc121755199"/>
      <w:bookmarkStart w:id="43510" w:name="_Toc130389617"/>
      <w:bookmarkStart w:id="43511" w:name="_Toc130390690"/>
      <w:bookmarkStart w:id="43512" w:name="_Toc130391378"/>
      <w:bookmarkStart w:id="43513" w:name="_Toc131625142"/>
      <w:bookmarkStart w:id="43514" w:name="_Toc137476575"/>
      <w:bookmarkStart w:id="43515" w:name="_Toc138873230"/>
      <w:bookmarkStart w:id="43516" w:name="_Toc138874816"/>
      <w:bookmarkStart w:id="43517" w:name="_Toc145525415"/>
      <w:bookmarkStart w:id="43518" w:name="_Toc153560540"/>
      <w:bookmarkStart w:id="43519" w:name="_Toc161647840"/>
      <w:bookmarkStart w:id="43520" w:name="_Toc169533459"/>
      <w:bookmarkStart w:id="43521" w:name="_Toc171520062"/>
      <w:bookmarkStart w:id="43522" w:name="_Toc176539799"/>
      <w:bookmarkStart w:id="43523" w:name="_Toc192247111"/>
      <w:bookmarkStart w:id="43524" w:name="_Toc21048290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25" w:name="_Toc120545061"/>
      <w:bookmarkStart w:id="43526" w:name="_Toc120545420"/>
      <w:bookmarkStart w:id="43527" w:name="_Toc120546050"/>
      <w:bookmarkStart w:id="43528" w:name="_Toc120606954"/>
      <w:bookmarkStart w:id="43529" w:name="_Toc120607308"/>
      <w:bookmarkStart w:id="43530" w:name="_Toc120607665"/>
      <w:bookmarkStart w:id="43531" w:name="_Toc120608028"/>
      <w:bookmarkStart w:id="43532" w:name="_Toc120608393"/>
      <w:bookmarkStart w:id="43533" w:name="_Toc120608773"/>
      <w:bookmarkStart w:id="43534" w:name="_Toc120609153"/>
      <w:bookmarkStart w:id="43535" w:name="_Toc120609544"/>
      <w:bookmarkStart w:id="43536" w:name="_Toc120609935"/>
      <w:bookmarkStart w:id="43537" w:name="_Toc120610336"/>
      <w:bookmarkStart w:id="43538" w:name="_Toc120611089"/>
      <w:bookmarkStart w:id="43539" w:name="_Toc120611498"/>
      <w:bookmarkStart w:id="43540" w:name="_Toc120611916"/>
      <w:bookmarkStart w:id="43541" w:name="_Toc120612336"/>
      <w:bookmarkStart w:id="43542" w:name="_Toc120612763"/>
      <w:bookmarkStart w:id="43543" w:name="_Toc120613192"/>
      <w:bookmarkStart w:id="43544" w:name="_Toc120613622"/>
      <w:bookmarkStart w:id="43545" w:name="_Toc120614052"/>
      <w:bookmarkStart w:id="43546" w:name="_Toc120614495"/>
      <w:bookmarkStart w:id="43547" w:name="_Toc120614954"/>
      <w:bookmarkStart w:id="43548" w:name="_Toc120615429"/>
      <w:bookmarkStart w:id="43549" w:name="_Toc120622637"/>
      <w:bookmarkStart w:id="43550" w:name="_Toc120623143"/>
      <w:bookmarkStart w:id="43551" w:name="_Toc120623781"/>
      <w:bookmarkStart w:id="43552" w:name="_Toc120624318"/>
      <w:bookmarkStart w:id="43553" w:name="_Toc120624855"/>
      <w:bookmarkStart w:id="43554" w:name="_Toc120625392"/>
      <w:bookmarkStart w:id="43555" w:name="_Toc120625929"/>
      <w:bookmarkStart w:id="43556" w:name="_Toc120626476"/>
      <w:bookmarkStart w:id="43557" w:name="_Toc120627032"/>
      <w:bookmarkStart w:id="43558" w:name="_Toc120627597"/>
      <w:bookmarkStart w:id="43559" w:name="_Toc120628173"/>
      <w:bookmarkStart w:id="43560" w:name="_Toc120628758"/>
      <w:bookmarkStart w:id="43561" w:name="_Toc120629346"/>
      <w:bookmarkStart w:id="43562" w:name="_Toc120629966"/>
      <w:bookmarkStart w:id="43563" w:name="_Toc120631497"/>
      <w:bookmarkStart w:id="43564" w:name="_Toc120632148"/>
      <w:bookmarkStart w:id="43565" w:name="_Toc120632798"/>
      <w:bookmarkStart w:id="43566" w:name="_Toc120633448"/>
      <w:bookmarkStart w:id="43567" w:name="_Toc120634098"/>
      <w:bookmarkStart w:id="43568" w:name="_Toc120634750"/>
      <w:bookmarkStart w:id="43569" w:name="_Toc120635406"/>
      <w:bookmarkStart w:id="43570" w:name="_Toc121754530"/>
      <w:bookmarkStart w:id="43571" w:name="_Toc121755200"/>
      <w:bookmarkStart w:id="43572" w:name="_Toc129109145"/>
      <w:bookmarkStart w:id="43573" w:name="_Toc129109810"/>
      <w:bookmarkStart w:id="43574" w:name="_Toc129110498"/>
      <w:bookmarkStart w:id="43575" w:name="_Toc130389618"/>
      <w:bookmarkStart w:id="43576" w:name="_Toc130390691"/>
      <w:bookmarkStart w:id="43577" w:name="_Toc130391379"/>
      <w:bookmarkStart w:id="43578" w:name="_Toc131625143"/>
      <w:bookmarkStart w:id="43579" w:name="_Toc137476576"/>
      <w:bookmarkStart w:id="43580" w:name="_Toc138873231"/>
      <w:bookmarkStart w:id="43581" w:name="_Toc138874817"/>
      <w:bookmarkStart w:id="43582" w:name="_Toc145525416"/>
      <w:bookmarkStart w:id="43583" w:name="_Toc153560541"/>
      <w:bookmarkStart w:id="43584" w:name="_Toc161647841"/>
      <w:bookmarkStart w:id="43585" w:name="_Toc169533460"/>
      <w:bookmarkStart w:id="43586" w:name="_Toc171520063"/>
      <w:bookmarkStart w:id="43587" w:name="_Toc176539800"/>
      <w:bookmarkStart w:id="43588" w:name="_Toc192247112"/>
      <w:bookmarkStart w:id="43589"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p>
    <w:p w14:paraId="4C6EF029" w14:textId="77777777" w:rsidR="00026CCC" w:rsidRPr="008C3753" w:rsidRDefault="00026CCC" w:rsidP="00026CCC"/>
    <w:p w14:paraId="57004463" w14:textId="77777777" w:rsidR="00026CCC" w:rsidRPr="008C3753" w:rsidRDefault="00026CCC" w:rsidP="00026CCC">
      <w:pPr>
        <w:pStyle w:val="Heading1"/>
      </w:pPr>
      <w:bookmarkStart w:id="43590" w:name="_Toc21100273"/>
      <w:bookmarkStart w:id="43591" w:name="_Toc29810071"/>
      <w:bookmarkStart w:id="43592" w:name="_Toc36645464"/>
      <w:bookmarkStart w:id="43593" w:name="_Toc37272518"/>
      <w:bookmarkStart w:id="43594" w:name="_Toc45884765"/>
      <w:bookmarkStart w:id="43595" w:name="_Toc53182799"/>
      <w:bookmarkStart w:id="43596" w:name="_Toc58860586"/>
      <w:bookmarkStart w:id="43597" w:name="_Toc58863090"/>
      <w:bookmarkStart w:id="43598" w:name="_Toc61183075"/>
      <w:bookmarkStart w:id="43599" w:name="_Toc66728390"/>
      <w:bookmarkStart w:id="43600" w:name="_Toc74962267"/>
      <w:bookmarkStart w:id="43601" w:name="_Toc75243177"/>
      <w:bookmarkStart w:id="43602" w:name="_Toc76545523"/>
      <w:bookmarkStart w:id="43603" w:name="_Toc82595626"/>
      <w:bookmarkStart w:id="43604" w:name="_Toc89955657"/>
      <w:bookmarkStart w:id="43605" w:name="_Toc98774085"/>
      <w:bookmarkStart w:id="43606" w:name="_Toc106201846"/>
      <w:bookmarkStart w:id="43607" w:name="_Toc120545062"/>
      <w:bookmarkStart w:id="43608" w:name="_Toc120545421"/>
      <w:bookmarkStart w:id="43609" w:name="_Toc120546051"/>
      <w:bookmarkStart w:id="43610" w:name="_Toc120606955"/>
      <w:bookmarkStart w:id="43611" w:name="_Toc120607309"/>
      <w:bookmarkStart w:id="43612" w:name="_Toc120607666"/>
      <w:bookmarkStart w:id="43613" w:name="_Toc120608029"/>
      <w:bookmarkStart w:id="43614" w:name="_Toc120608394"/>
      <w:bookmarkStart w:id="43615" w:name="_Toc120608774"/>
      <w:bookmarkStart w:id="43616" w:name="_Toc120609154"/>
      <w:bookmarkStart w:id="43617" w:name="_Toc120609545"/>
      <w:bookmarkStart w:id="43618" w:name="_Toc120609936"/>
      <w:bookmarkStart w:id="43619" w:name="_Toc120610337"/>
      <w:bookmarkStart w:id="43620" w:name="_Toc120611090"/>
      <w:bookmarkStart w:id="43621" w:name="_Toc120611499"/>
      <w:bookmarkStart w:id="43622" w:name="_Toc120611917"/>
      <w:bookmarkStart w:id="43623" w:name="_Toc120612337"/>
      <w:bookmarkStart w:id="43624" w:name="_Toc120612764"/>
      <w:bookmarkStart w:id="43625" w:name="_Toc120613193"/>
      <w:bookmarkStart w:id="43626" w:name="_Toc120613623"/>
      <w:bookmarkStart w:id="43627" w:name="_Toc120614053"/>
      <w:bookmarkStart w:id="43628" w:name="_Toc120614496"/>
      <w:bookmarkStart w:id="43629" w:name="_Toc120614955"/>
      <w:bookmarkStart w:id="43630" w:name="_Toc120615430"/>
      <w:bookmarkStart w:id="43631" w:name="_Toc120622638"/>
      <w:bookmarkStart w:id="43632" w:name="_Toc120623144"/>
      <w:bookmarkStart w:id="43633" w:name="_Toc120623782"/>
      <w:bookmarkStart w:id="43634" w:name="_Toc120624319"/>
      <w:bookmarkStart w:id="43635" w:name="_Toc120624856"/>
      <w:bookmarkStart w:id="43636" w:name="_Toc120625393"/>
      <w:bookmarkStart w:id="43637" w:name="_Toc120625930"/>
      <w:bookmarkStart w:id="43638" w:name="_Toc120626477"/>
      <w:bookmarkStart w:id="43639" w:name="_Toc120627033"/>
      <w:bookmarkStart w:id="43640" w:name="_Toc120627598"/>
      <w:bookmarkStart w:id="43641" w:name="_Toc120628174"/>
      <w:bookmarkStart w:id="43642" w:name="_Toc120628759"/>
      <w:bookmarkStart w:id="43643" w:name="_Toc120629347"/>
      <w:bookmarkStart w:id="43644" w:name="_Toc120629967"/>
      <w:bookmarkStart w:id="43645" w:name="_Toc120631498"/>
      <w:bookmarkStart w:id="43646" w:name="_Toc120632149"/>
      <w:bookmarkStart w:id="43647" w:name="_Toc120632799"/>
      <w:bookmarkStart w:id="43648" w:name="_Toc120633449"/>
      <w:bookmarkStart w:id="43649" w:name="_Toc120634099"/>
      <w:bookmarkStart w:id="43650" w:name="_Toc120634751"/>
      <w:bookmarkStart w:id="43651" w:name="_Toc120635407"/>
      <w:bookmarkStart w:id="43652" w:name="_Toc121754531"/>
      <w:bookmarkStart w:id="43653" w:name="_Toc121755201"/>
      <w:bookmarkStart w:id="43654" w:name="_Toc129109146"/>
      <w:bookmarkStart w:id="43655" w:name="_Toc129109811"/>
      <w:bookmarkStart w:id="43656" w:name="_Toc129110499"/>
      <w:bookmarkStart w:id="43657" w:name="_Toc130389619"/>
      <w:bookmarkStart w:id="43658" w:name="_Toc130390692"/>
      <w:bookmarkStart w:id="43659" w:name="_Toc130391380"/>
      <w:bookmarkStart w:id="43660" w:name="_Toc131625144"/>
      <w:bookmarkStart w:id="43661" w:name="_Toc137476577"/>
      <w:bookmarkStart w:id="43662" w:name="_Toc138873232"/>
      <w:bookmarkStart w:id="43663" w:name="_Toc138874818"/>
      <w:bookmarkStart w:id="43664" w:name="_Toc145525417"/>
      <w:bookmarkStart w:id="43665" w:name="_Toc153560542"/>
      <w:bookmarkStart w:id="43666" w:name="_Toc161647842"/>
      <w:bookmarkStart w:id="43667" w:name="_Toc169533461"/>
      <w:bookmarkStart w:id="43668" w:name="_Toc171520064"/>
      <w:bookmarkStart w:id="43669" w:name="_Toc176539801"/>
      <w:bookmarkStart w:id="43670" w:name="_Toc192247113"/>
      <w:bookmarkStart w:id="43671" w:name="_Toc210482904"/>
      <w:r w:rsidRPr="008C3753">
        <w:t>G.1</w:t>
      </w:r>
      <w:r w:rsidRPr="008C3753">
        <w:tab/>
        <w:t>Static propagation condition</w:t>
      </w:r>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72" w:name="_Toc21100274"/>
      <w:bookmarkStart w:id="43673" w:name="_Toc29810072"/>
      <w:bookmarkStart w:id="43674" w:name="_Toc36645465"/>
      <w:bookmarkStart w:id="43675" w:name="_Toc37272519"/>
      <w:bookmarkStart w:id="43676" w:name="_Toc45884766"/>
      <w:bookmarkStart w:id="43677" w:name="_Toc53182800"/>
      <w:bookmarkStart w:id="43678" w:name="_Toc58860587"/>
      <w:bookmarkStart w:id="43679" w:name="_Toc58863091"/>
      <w:bookmarkStart w:id="43680" w:name="_Toc61183076"/>
      <w:bookmarkStart w:id="43681" w:name="_Toc66728391"/>
      <w:bookmarkStart w:id="43682" w:name="_Toc74962268"/>
      <w:bookmarkStart w:id="43683" w:name="_Toc75243178"/>
      <w:bookmarkStart w:id="43684" w:name="_Toc76545524"/>
      <w:bookmarkStart w:id="43685" w:name="_Toc82595627"/>
      <w:bookmarkStart w:id="43686" w:name="_Toc89955658"/>
      <w:bookmarkStart w:id="43687" w:name="_Toc98774086"/>
      <w:bookmarkStart w:id="43688" w:name="_Toc106201847"/>
      <w:bookmarkStart w:id="43689" w:name="_Toc120545063"/>
      <w:bookmarkStart w:id="43690" w:name="_Toc120545422"/>
      <w:bookmarkStart w:id="43691" w:name="_Toc120546052"/>
      <w:bookmarkStart w:id="43692" w:name="_Toc120606956"/>
      <w:bookmarkStart w:id="43693" w:name="_Toc120607310"/>
      <w:bookmarkStart w:id="43694" w:name="_Toc120607667"/>
      <w:bookmarkStart w:id="43695" w:name="_Toc120608030"/>
      <w:bookmarkStart w:id="43696" w:name="_Toc120608395"/>
      <w:bookmarkStart w:id="43697" w:name="_Toc120608775"/>
      <w:bookmarkStart w:id="43698" w:name="_Toc120609155"/>
      <w:bookmarkStart w:id="43699" w:name="_Toc120609546"/>
      <w:bookmarkStart w:id="43700" w:name="_Toc120609937"/>
      <w:bookmarkStart w:id="43701" w:name="_Toc120610338"/>
      <w:bookmarkStart w:id="43702" w:name="_Toc120611091"/>
      <w:bookmarkStart w:id="43703" w:name="_Toc120611500"/>
      <w:bookmarkStart w:id="43704" w:name="_Toc120611918"/>
      <w:bookmarkStart w:id="43705" w:name="_Toc120612338"/>
      <w:bookmarkStart w:id="43706" w:name="_Toc120612765"/>
      <w:bookmarkStart w:id="43707" w:name="_Toc120613194"/>
      <w:bookmarkStart w:id="43708" w:name="_Toc120613624"/>
      <w:bookmarkStart w:id="43709" w:name="_Toc120614054"/>
      <w:bookmarkStart w:id="43710" w:name="_Toc120614497"/>
      <w:bookmarkStart w:id="43711" w:name="_Toc120614956"/>
      <w:bookmarkStart w:id="43712" w:name="_Toc120615431"/>
      <w:bookmarkStart w:id="43713" w:name="_Toc120622639"/>
      <w:bookmarkStart w:id="43714" w:name="_Toc120623145"/>
      <w:bookmarkStart w:id="43715" w:name="_Toc120623783"/>
      <w:bookmarkStart w:id="43716" w:name="_Toc120624320"/>
      <w:bookmarkStart w:id="43717" w:name="_Toc120624857"/>
      <w:bookmarkStart w:id="43718" w:name="_Toc120625394"/>
      <w:bookmarkStart w:id="43719" w:name="_Toc120625931"/>
      <w:bookmarkStart w:id="43720" w:name="_Toc120626478"/>
      <w:bookmarkStart w:id="43721" w:name="_Toc120627034"/>
      <w:bookmarkStart w:id="43722" w:name="_Toc120627599"/>
      <w:bookmarkStart w:id="43723" w:name="_Toc120628175"/>
      <w:bookmarkStart w:id="43724" w:name="_Toc120628760"/>
      <w:bookmarkStart w:id="43725" w:name="_Toc120629348"/>
      <w:bookmarkStart w:id="43726" w:name="_Toc120629968"/>
      <w:bookmarkStart w:id="43727" w:name="_Toc120631499"/>
      <w:bookmarkStart w:id="43728" w:name="_Toc120632150"/>
      <w:bookmarkStart w:id="43729" w:name="_Toc120632800"/>
      <w:bookmarkStart w:id="43730" w:name="_Toc120633450"/>
      <w:bookmarkStart w:id="43731" w:name="_Toc120634100"/>
      <w:bookmarkStart w:id="43732" w:name="_Toc120634752"/>
      <w:bookmarkStart w:id="43733" w:name="_Toc120635408"/>
      <w:bookmarkStart w:id="43734" w:name="_Toc121754532"/>
      <w:bookmarkStart w:id="43735" w:name="_Toc121755202"/>
      <w:bookmarkStart w:id="43736" w:name="_Toc129109147"/>
      <w:bookmarkStart w:id="43737" w:name="_Toc129109812"/>
      <w:bookmarkStart w:id="43738" w:name="_Toc129110500"/>
      <w:bookmarkStart w:id="43739" w:name="_Toc130389620"/>
      <w:bookmarkStart w:id="43740" w:name="_Toc130390693"/>
      <w:bookmarkStart w:id="43741" w:name="_Toc130391381"/>
      <w:bookmarkStart w:id="43742" w:name="_Toc131625145"/>
      <w:bookmarkStart w:id="43743" w:name="_Toc137476578"/>
      <w:bookmarkStart w:id="43744" w:name="_Toc138873233"/>
      <w:bookmarkStart w:id="43745" w:name="_Toc138874819"/>
      <w:bookmarkStart w:id="43746" w:name="_Toc145525418"/>
      <w:bookmarkStart w:id="43747" w:name="_Toc153560543"/>
      <w:bookmarkStart w:id="43748" w:name="_Toc161647843"/>
      <w:bookmarkStart w:id="43749" w:name="_Toc169533462"/>
      <w:bookmarkStart w:id="43750" w:name="_Toc171520065"/>
      <w:bookmarkStart w:id="43751" w:name="_Toc176539802"/>
      <w:bookmarkStart w:id="43752" w:name="_Toc192247114"/>
      <w:bookmarkStart w:id="43753" w:name="_Toc210482905"/>
      <w:r w:rsidRPr="008C3753">
        <w:t>G.2</w:t>
      </w:r>
      <w:r w:rsidRPr="008C3753">
        <w:tab/>
        <w:t>Multi-path fading propagation conditions</w:t>
      </w:r>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54" w:name="_Toc21100275"/>
      <w:bookmarkStart w:id="43755" w:name="_Toc29810073"/>
      <w:bookmarkStart w:id="43756" w:name="_Toc36645466"/>
      <w:bookmarkStart w:id="43757" w:name="_Toc37272520"/>
      <w:bookmarkStart w:id="43758" w:name="_Toc45884767"/>
      <w:bookmarkStart w:id="43759" w:name="_Toc53182801"/>
      <w:bookmarkStart w:id="43760" w:name="_Toc58860588"/>
      <w:bookmarkStart w:id="43761" w:name="_Toc58863092"/>
      <w:bookmarkStart w:id="43762" w:name="_Toc61183077"/>
      <w:bookmarkStart w:id="43763" w:name="_Toc66728392"/>
      <w:bookmarkStart w:id="43764" w:name="_Toc74962269"/>
      <w:bookmarkStart w:id="43765" w:name="_Toc75243179"/>
      <w:bookmarkStart w:id="43766" w:name="_Toc76545525"/>
      <w:bookmarkStart w:id="43767" w:name="_Toc82595628"/>
      <w:bookmarkStart w:id="43768" w:name="_Toc89955659"/>
      <w:bookmarkStart w:id="43769" w:name="_Toc98774087"/>
      <w:bookmarkStart w:id="43770" w:name="_Toc106201848"/>
      <w:bookmarkStart w:id="43771" w:name="_Toc120545064"/>
      <w:bookmarkStart w:id="43772" w:name="_Toc120545423"/>
      <w:bookmarkStart w:id="43773" w:name="_Toc120546053"/>
      <w:bookmarkStart w:id="43774" w:name="_Toc120606957"/>
      <w:bookmarkStart w:id="43775" w:name="_Toc120607311"/>
      <w:bookmarkStart w:id="43776" w:name="_Toc120607668"/>
      <w:bookmarkStart w:id="43777" w:name="_Toc120608031"/>
      <w:bookmarkStart w:id="43778" w:name="_Toc120608396"/>
      <w:bookmarkStart w:id="43779" w:name="_Toc120608776"/>
      <w:bookmarkStart w:id="43780" w:name="_Toc120609156"/>
      <w:bookmarkStart w:id="43781" w:name="_Toc120609547"/>
      <w:bookmarkStart w:id="43782" w:name="_Toc120609938"/>
      <w:bookmarkStart w:id="43783" w:name="_Toc120610339"/>
      <w:bookmarkStart w:id="43784" w:name="_Toc120611092"/>
      <w:bookmarkStart w:id="43785" w:name="_Toc120611501"/>
      <w:bookmarkStart w:id="43786" w:name="_Toc120611919"/>
      <w:bookmarkStart w:id="43787" w:name="_Toc120612339"/>
      <w:bookmarkStart w:id="43788" w:name="_Toc120612766"/>
      <w:bookmarkStart w:id="43789" w:name="_Toc120613195"/>
      <w:bookmarkStart w:id="43790" w:name="_Toc120613625"/>
      <w:bookmarkStart w:id="43791" w:name="_Toc120614055"/>
      <w:bookmarkStart w:id="43792" w:name="_Toc120614498"/>
      <w:bookmarkStart w:id="43793" w:name="_Toc120614957"/>
      <w:bookmarkStart w:id="43794" w:name="_Toc120615432"/>
      <w:bookmarkStart w:id="43795" w:name="_Toc120622640"/>
      <w:bookmarkStart w:id="43796" w:name="_Toc120623146"/>
      <w:bookmarkStart w:id="43797" w:name="_Toc120623784"/>
      <w:bookmarkStart w:id="43798" w:name="_Toc120624321"/>
      <w:bookmarkStart w:id="43799" w:name="_Toc120624858"/>
      <w:bookmarkStart w:id="43800" w:name="_Toc120625395"/>
      <w:bookmarkStart w:id="43801" w:name="_Toc120625932"/>
      <w:bookmarkStart w:id="43802" w:name="_Toc120626479"/>
      <w:bookmarkStart w:id="43803" w:name="_Toc120627035"/>
      <w:bookmarkStart w:id="43804" w:name="_Toc120627600"/>
      <w:bookmarkStart w:id="43805" w:name="_Toc120628176"/>
      <w:bookmarkStart w:id="43806" w:name="_Toc120628761"/>
      <w:bookmarkStart w:id="43807" w:name="_Toc120629349"/>
      <w:bookmarkStart w:id="43808" w:name="_Toc120629969"/>
      <w:bookmarkStart w:id="43809" w:name="_Toc120631500"/>
      <w:bookmarkStart w:id="43810" w:name="_Toc120632151"/>
      <w:bookmarkStart w:id="43811" w:name="_Toc120632801"/>
      <w:bookmarkStart w:id="43812" w:name="_Toc120633451"/>
      <w:bookmarkStart w:id="43813" w:name="_Toc120634101"/>
      <w:bookmarkStart w:id="43814" w:name="_Toc120634753"/>
      <w:bookmarkStart w:id="43815" w:name="_Toc120635409"/>
      <w:bookmarkStart w:id="43816" w:name="_Toc121754533"/>
      <w:bookmarkStart w:id="43817" w:name="_Toc121755203"/>
      <w:bookmarkStart w:id="43818" w:name="_Toc129109148"/>
      <w:bookmarkStart w:id="43819" w:name="_Toc129109813"/>
      <w:bookmarkStart w:id="43820" w:name="_Toc129110501"/>
      <w:bookmarkStart w:id="43821" w:name="_Toc130389621"/>
      <w:bookmarkStart w:id="43822" w:name="_Toc130390694"/>
      <w:bookmarkStart w:id="43823" w:name="_Toc130391382"/>
      <w:bookmarkStart w:id="43824" w:name="_Toc131625146"/>
      <w:bookmarkStart w:id="43825" w:name="_Toc137476579"/>
      <w:bookmarkStart w:id="43826" w:name="_Toc138873234"/>
      <w:bookmarkStart w:id="43827" w:name="_Toc138874820"/>
      <w:bookmarkStart w:id="43828" w:name="_Toc145525419"/>
      <w:bookmarkStart w:id="43829" w:name="_Toc153560544"/>
      <w:bookmarkStart w:id="43830" w:name="_Toc161647844"/>
      <w:bookmarkStart w:id="43831" w:name="_Toc169533463"/>
      <w:bookmarkStart w:id="43832" w:name="_Toc171520066"/>
      <w:bookmarkStart w:id="43833" w:name="_Toc176539803"/>
      <w:bookmarkStart w:id="43834" w:name="_Toc192247115"/>
      <w:bookmarkStart w:id="43835" w:name="_Toc210482906"/>
      <w:r w:rsidRPr="008C3753">
        <w:t>G.2.1</w:t>
      </w:r>
      <w:r w:rsidRPr="008C3753">
        <w:tab/>
        <w:t>Delay profiles</w:t>
      </w:r>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36" w:name="_Toc21100276"/>
      <w:bookmarkStart w:id="43837" w:name="_Toc29810074"/>
      <w:bookmarkStart w:id="43838" w:name="_Toc36645467"/>
      <w:bookmarkStart w:id="43839" w:name="_Toc37272521"/>
      <w:bookmarkStart w:id="43840" w:name="_Toc45884768"/>
      <w:bookmarkStart w:id="43841" w:name="_Toc53182802"/>
      <w:bookmarkStart w:id="43842" w:name="_Toc58860589"/>
      <w:bookmarkStart w:id="43843" w:name="_Toc58863093"/>
      <w:bookmarkStart w:id="43844" w:name="_Toc61183078"/>
      <w:bookmarkStart w:id="43845" w:name="_Toc66728393"/>
      <w:bookmarkStart w:id="43846" w:name="_Toc74962270"/>
      <w:bookmarkStart w:id="43847" w:name="_Toc75243180"/>
      <w:bookmarkStart w:id="43848" w:name="_Toc76545526"/>
      <w:bookmarkStart w:id="43849" w:name="_Toc82595629"/>
      <w:bookmarkStart w:id="43850" w:name="_Toc89955660"/>
      <w:bookmarkStart w:id="43851" w:name="_Toc98774088"/>
      <w:bookmarkStart w:id="43852" w:name="_Toc106201849"/>
      <w:bookmarkStart w:id="43853" w:name="_Toc120545065"/>
      <w:bookmarkStart w:id="43854" w:name="_Toc120545424"/>
      <w:bookmarkStart w:id="43855" w:name="_Toc120546054"/>
      <w:bookmarkStart w:id="43856" w:name="_Toc120606958"/>
      <w:bookmarkStart w:id="43857" w:name="_Toc120607312"/>
      <w:bookmarkStart w:id="43858" w:name="_Toc120607669"/>
      <w:bookmarkStart w:id="43859" w:name="_Toc120608032"/>
      <w:bookmarkStart w:id="43860" w:name="_Toc120608397"/>
      <w:bookmarkStart w:id="43861" w:name="_Toc120608777"/>
      <w:bookmarkStart w:id="43862" w:name="_Toc120609157"/>
      <w:bookmarkStart w:id="43863" w:name="_Toc120609548"/>
      <w:bookmarkStart w:id="43864" w:name="_Toc120609939"/>
      <w:bookmarkStart w:id="43865" w:name="_Toc120610340"/>
      <w:bookmarkStart w:id="43866" w:name="_Toc120611093"/>
      <w:bookmarkStart w:id="43867" w:name="_Toc120611502"/>
      <w:bookmarkStart w:id="43868" w:name="_Toc120611920"/>
      <w:bookmarkStart w:id="43869" w:name="_Toc120612340"/>
      <w:bookmarkStart w:id="43870" w:name="_Toc120612767"/>
      <w:bookmarkStart w:id="43871" w:name="_Toc120613196"/>
      <w:bookmarkStart w:id="43872" w:name="_Toc120613626"/>
      <w:bookmarkStart w:id="43873" w:name="_Toc120614056"/>
      <w:bookmarkStart w:id="43874" w:name="_Toc120614499"/>
      <w:bookmarkStart w:id="43875" w:name="_Toc120614958"/>
      <w:bookmarkStart w:id="43876" w:name="_Toc120615433"/>
      <w:bookmarkStart w:id="43877" w:name="_Toc120622641"/>
      <w:bookmarkStart w:id="43878" w:name="_Toc120623147"/>
      <w:bookmarkStart w:id="43879" w:name="_Toc120623785"/>
      <w:bookmarkStart w:id="43880" w:name="_Toc120624322"/>
      <w:bookmarkStart w:id="43881" w:name="_Toc120624859"/>
      <w:bookmarkStart w:id="43882" w:name="_Toc120625396"/>
      <w:bookmarkStart w:id="43883" w:name="_Toc120625933"/>
      <w:bookmarkStart w:id="43884" w:name="_Toc120626480"/>
      <w:bookmarkStart w:id="43885" w:name="_Toc120627036"/>
      <w:bookmarkStart w:id="43886" w:name="_Toc120627601"/>
      <w:bookmarkStart w:id="43887" w:name="_Toc120628177"/>
      <w:bookmarkStart w:id="43888" w:name="_Toc120628762"/>
      <w:bookmarkStart w:id="43889" w:name="_Toc120629350"/>
      <w:bookmarkStart w:id="43890" w:name="_Toc120629970"/>
      <w:bookmarkStart w:id="43891" w:name="_Toc120631501"/>
      <w:bookmarkStart w:id="43892" w:name="_Toc120632152"/>
      <w:bookmarkStart w:id="43893" w:name="_Toc120632802"/>
      <w:bookmarkStart w:id="43894" w:name="_Toc120633452"/>
      <w:bookmarkStart w:id="43895" w:name="_Toc120634102"/>
      <w:bookmarkStart w:id="43896" w:name="_Toc120634754"/>
      <w:bookmarkStart w:id="43897" w:name="_Toc120635410"/>
      <w:bookmarkStart w:id="43898" w:name="_Toc121754534"/>
      <w:bookmarkStart w:id="43899" w:name="_Toc121755204"/>
      <w:bookmarkStart w:id="43900" w:name="_Toc129109149"/>
      <w:bookmarkStart w:id="43901" w:name="_Toc129109814"/>
      <w:bookmarkStart w:id="43902" w:name="_Toc129110502"/>
      <w:bookmarkStart w:id="43903" w:name="_Toc130389622"/>
      <w:bookmarkStart w:id="43904" w:name="_Toc130390695"/>
      <w:bookmarkStart w:id="43905" w:name="_Toc130391383"/>
      <w:bookmarkStart w:id="43906" w:name="_Toc131625147"/>
      <w:bookmarkStart w:id="43907" w:name="_Toc137476580"/>
      <w:bookmarkStart w:id="43908" w:name="_Toc138873235"/>
      <w:bookmarkStart w:id="43909" w:name="_Toc138874821"/>
      <w:bookmarkStart w:id="43910" w:name="_Toc145525420"/>
      <w:bookmarkStart w:id="43911" w:name="_Toc153560545"/>
      <w:bookmarkStart w:id="43912" w:name="_Toc161647845"/>
      <w:bookmarkStart w:id="43913" w:name="_Toc169533464"/>
      <w:bookmarkStart w:id="43914" w:name="_Toc171520067"/>
      <w:bookmarkStart w:id="43915" w:name="_Toc176539804"/>
      <w:bookmarkStart w:id="43916" w:name="_Toc192247116"/>
      <w:bookmarkStart w:id="43917" w:name="_Toc210482907"/>
      <w:r w:rsidRPr="008C3753">
        <w:t>G.2.1.1</w:t>
      </w:r>
      <w:r w:rsidRPr="008C3753">
        <w:tab/>
      </w:r>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r w:rsidR="00B91990" w:rsidRPr="008C3753">
        <w:t>Delay profiles for FR1</w:t>
      </w:r>
      <w:r w:rsidR="00B91990">
        <w:rPr>
          <w:rFonts w:hint="eastAsia"/>
          <w:lang w:eastAsia="zh-CN"/>
        </w:rPr>
        <w:t>-NTN</w:t>
      </w:r>
      <w:bookmarkEnd w:id="43915"/>
      <w:bookmarkEnd w:id="43916"/>
      <w:bookmarkEnd w:id="4391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18" w:name="_Toc169533465"/>
      <w:bookmarkStart w:id="43919" w:name="_Toc171520068"/>
      <w:bookmarkStart w:id="43920" w:name="_Toc176539805"/>
      <w:bookmarkStart w:id="43921" w:name="_Toc192247117"/>
      <w:bookmarkStart w:id="43922" w:name="_Toc210482908"/>
      <w:r w:rsidRPr="008C3753">
        <w:t>G.2.1.</w:t>
      </w:r>
      <w:r>
        <w:t>2</w:t>
      </w:r>
      <w:r w:rsidRPr="008C3753">
        <w:tab/>
        <w:t>Delay profiles for FR</w:t>
      </w:r>
      <w:r>
        <w:t>2-NTN</w:t>
      </w:r>
      <w:bookmarkEnd w:id="43918"/>
      <w:bookmarkEnd w:id="43919"/>
      <w:bookmarkEnd w:id="43920"/>
      <w:bookmarkEnd w:id="43921"/>
      <w:bookmarkEnd w:id="4392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23" w:name="_Toc21100277"/>
      <w:bookmarkStart w:id="43924" w:name="_Toc29810075"/>
      <w:bookmarkStart w:id="43925" w:name="_Toc36645468"/>
      <w:bookmarkStart w:id="43926" w:name="_Toc37272522"/>
      <w:bookmarkStart w:id="43927" w:name="_Toc45884769"/>
      <w:bookmarkStart w:id="43928" w:name="_Toc53182803"/>
      <w:bookmarkStart w:id="43929" w:name="_Toc58860590"/>
      <w:bookmarkStart w:id="43930" w:name="_Toc58863094"/>
      <w:bookmarkStart w:id="43931" w:name="_Toc61183079"/>
      <w:bookmarkStart w:id="43932" w:name="_Toc66728394"/>
      <w:bookmarkStart w:id="43933" w:name="_Toc74962271"/>
      <w:bookmarkStart w:id="43934" w:name="_Toc75243181"/>
      <w:bookmarkStart w:id="43935" w:name="_Toc76545527"/>
      <w:bookmarkStart w:id="43936" w:name="_Toc82595630"/>
      <w:bookmarkStart w:id="43937" w:name="_Toc89955661"/>
      <w:bookmarkStart w:id="43938" w:name="_Toc98774089"/>
      <w:bookmarkStart w:id="43939" w:name="_Toc106201850"/>
      <w:bookmarkStart w:id="43940" w:name="_Toc120545066"/>
      <w:bookmarkStart w:id="43941" w:name="_Toc120545425"/>
      <w:bookmarkStart w:id="43942" w:name="_Toc120546055"/>
      <w:bookmarkStart w:id="43943" w:name="_Toc120606959"/>
      <w:bookmarkStart w:id="43944" w:name="_Toc120607313"/>
      <w:bookmarkStart w:id="43945" w:name="_Toc120607670"/>
      <w:bookmarkStart w:id="43946" w:name="_Toc120608033"/>
      <w:bookmarkStart w:id="43947" w:name="_Toc120608398"/>
      <w:bookmarkStart w:id="43948" w:name="_Toc120608778"/>
      <w:bookmarkStart w:id="43949" w:name="_Toc120609158"/>
      <w:bookmarkStart w:id="43950" w:name="_Toc120609549"/>
      <w:bookmarkStart w:id="43951" w:name="_Toc120609940"/>
      <w:bookmarkStart w:id="43952" w:name="_Toc120610341"/>
      <w:bookmarkStart w:id="43953" w:name="_Toc120611094"/>
      <w:bookmarkStart w:id="43954" w:name="_Toc120611503"/>
      <w:bookmarkStart w:id="43955" w:name="_Toc120611921"/>
      <w:bookmarkStart w:id="43956" w:name="_Toc120612341"/>
      <w:bookmarkStart w:id="43957" w:name="_Toc120612768"/>
      <w:bookmarkStart w:id="43958" w:name="_Toc120613197"/>
      <w:bookmarkStart w:id="43959" w:name="_Toc120613627"/>
      <w:bookmarkStart w:id="43960" w:name="_Toc120614057"/>
      <w:bookmarkStart w:id="43961" w:name="_Toc120614500"/>
      <w:bookmarkStart w:id="43962" w:name="_Toc120614959"/>
      <w:bookmarkStart w:id="43963" w:name="_Toc120615434"/>
      <w:bookmarkStart w:id="43964" w:name="_Toc120622642"/>
      <w:bookmarkStart w:id="43965" w:name="_Toc120623148"/>
      <w:bookmarkStart w:id="43966" w:name="_Toc120623786"/>
      <w:bookmarkStart w:id="43967" w:name="_Toc120624323"/>
      <w:bookmarkStart w:id="43968" w:name="_Toc120624860"/>
      <w:bookmarkStart w:id="43969" w:name="_Toc120625397"/>
      <w:bookmarkStart w:id="43970" w:name="_Toc120625934"/>
      <w:bookmarkStart w:id="43971" w:name="_Toc120626481"/>
      <w:bookmarkStart w:id="43972" w:name="_Toc120627037"/>
      <w:bookmarkStart w:id="43973" w:name="_Toc120627602"/>
      <w:bookmarkStart w:id="43974" w:name="_Toc120628178"/>
      <w:bookmarkStart w:id="43975" w:name="_Toc120628763"/>
      <w:bookmarkStart w:id="43976" w:name="_Toc120629351"/>
      <w:bookmarkStart w:id="43977" w:name="_Toc120629971"/>
      <w:bookmarkStart w:id="43978" w:name="_Toc120631502"/>
      <w:bookmarkStart w:id="43979" w:name="_Toc120632153"/>
      <w:bookmarkStart w:id="43980" w:name="_Toc120632803"/>
      <w:bookmarkStart w:id="43981" w:name="_Toc120633453"/>
      <w:bookmarkStart w:id="43982" w:name="_Toc120634103"/>
      <w:bookmarkStart w:id="43983" w:name="_Toc120634755"/>
      <w:bookmarkStart w:id="43984" w:name="_Toc120635411"/>
      <w:bookmarkStart w:id="43985" w:name="_Toc121754535"/>
      <w:bookmarkStart w:id="43986" w:name="_Toc121755205"/>
      <w:bookmarkStart w:id="43987" w:name="_Toc129109150"/>
      <w:bookmarkStart w:id="43988" w:name="_Toc129109815"/>
      <w:bookmarkStart w:id="43989" w:name="_Toc129110503"/>
      <w:bookmarkStart w:id="43990" w:name="_Toc130389623"/>
      <w:bookmarkStart w:id="43991" w:name="_Toc130390696"/>
      <w:bookmarkStart w:id="43992" w:name="_Toc130391384"/>
      <w:bookmarkStart w:id="43993" w:name="_Toc131625148"/>
      <w:bookmarkStart w:id="43994" w:name="_Toc137476581"/>
      <w:bookmarkStart w:id="43995" w:name="_Toc138873236"/>
      <w:bookmarkStart w:id="43996" w:name="_Toc138874822"/>
      <w:bookmarkStart w:id="43997" w:name="_Toc145525421"/>
      <w:bookmarkStart w:id="43998" w:name="_Toc153560546"/>
      <w:bookmarkStart w:id="43999" w:name="_Toc161647846"/>
      <w:bookmarkStart w:id="44000" w:name="_Toc169533466"/>
      <w:bookmarkStart w:id="44001" w:name="_Toc171520069"/>
      <w:bookmarkStart w:id="44002" w:name="_Toc176539806"/>
      <w:bookmarkStart w:id="44003" w:name="_Toc192247118"/>
      <w:bookmarkStart w:id="44004" w:name="_Toc210482909"/>
      <w:r w:rsidRPr="008C3753">
        <w:lastRenderedPageBreak/>
        <w:t>G.2.2</w:t>
      </w:r>
      <w:r w:rsidRPr="008C3753">
        <w:tab/>
        <w:t>Combinations of channel model parameters</w:t>
      </w:r>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05" w:name="_Toc21100278"/>
      <w:bookmarkStart w:id="44006" w:name="_Toc29810076"/>
      <w:bookmarkStart w:id="44007" w:name="_Toc36645469"/>
      <w:bookmarkStart w:id="44008" w:name="_Toc37272523"/>
      <w:bookmarkStart w:id="44009" w:name="_Toc45884770"/>
      <w:bookmarkStart w:id="44010"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11" w:name="_Toc58860591"/>
      <w:bookmarkStart w:id="44012" w:name="_Toc58863095"/>
      <w:bookmarkStart w:id="44013" w:name="_Toc61183080"/>
      <w:bookmarkStart w:id="44014" w:name="_Toc66728395"/>
      <w:bookmarkStart w:id="44015" w:name="_Toc74962272"/>
      <w:bookmarkStart w:id="44016" w:name="_Toc75243182"/>
      <w:bookmarkStart w:id="44017" w:name="_Toc76545528"/>
      <w:bookmarkStart w:id="44018" w:name="_Toc82595631"/>
      <w:bookmarkStart w:id="44019" w:name="_Toc89955662"/>
      <w:bookmarkStart w:id="44020" w:name="_Toc98774090"/>
      <w:bookmarkStart w:id="44021" w:name="_Toc106201851"/>
      <w:bookmarkStart w:id="44022" w:name="_Toc120545067"/>
      <w:bookmarkStart w:id="44023" w:name="_Toc120545426"/>
      <w:bookmarkStart w:id="44024" w:name="_Toc120546056"/>
      <w:bookmarkStart w:id="44025" w:name="_Toc120606960"/>
      <w:bookmarkStart w:id="44026" w:name="_Toc120607314"/>
      <w:bookmarkStart w:id="44027" w:name="_Toc120607671"/>
      <w:bookmarkStart w:id="44028" w:name="_Toc120608034"/>
      <w:bookmarkStart w:id="44029" w:name="_Toc120608399"/>
      <w:bookmarkStart w:id="44030" w:name="_Toc120608779"/>
      <w:bookmarkStart w:id="44031" w:name="_Toc120609159"/>
      <w:bookmarkStart w:id="44032" w:name="_Toc120609550"/>
      <w:bookmarkStart w:id="44033" w:name="_Toc120609941"/>
      <w:bookmarkStart w:id="44034" w:name="_Toc120610342"/>
      <w:bookmarkStart w:id="44035" w:name="_Toc120611095"/>
      <w:bookmarkStart w:id="44036" w:name="_Toc120611504"/>
      <w:bookmarkStart w:id="44037" w:name="_Toc120611922"/>
      <w:bookmarkStart w:id="44038" w:name="_Toc120612342"/>
      <w:bookmarkStart w:id="44039" w:name="_Toc120612769"/>
      <w:bookmarkStart w:id="44040" w:name="_Toc120613198"/>
      <w:bookmarkStart w:id="44041" w:name="_Toc120613628"/>
      <w:bookmarkStart w:id="44042" w:name="_Toc120614058"/>
      <w:bookmarkStart w:id="44043" w:name="_Toc120614501"/>
      <w:bookmarkStart w:id="44044" w:name="_Toc120614960"/>
      <w:bookmarkStart w:id="44045" w:name="_Toc120615435"/>
      <w:bookmarkStart w:id="44046" w:name="_Toc120622643"/>
      <w:bookmarkStart w:id="44047" w:name="_Toc120623149"/>
      <w:bookmarkStart w:id="44048" w:name="_Toc120623787"/>
      <w:bookmarkStart w:id="44049" w:name="_Toc120624324"/>
      <w:bookmarkStart w:id="44050" w:name="_Toc120624861"/>
      <w:bookmarkStart w:id="44051" w:name="_Toc120625398"/>
      <w:bookmarkStart w:id="44052" w:name="_Toc120625935"/>
      <w:bookmarkStart w:id="44053" w:name="_Toc120626482"/>
      <w:bookmarkStart w:id="44054" w:name="_Toc120627038"/>
      <w:bookmarkStart w:id="44055" w:name="_Toc120627603"/>
      <w:bookmarkStart w:id="44056" w:name="_Toc120628179"/>
      <w:bookmarkStart w:id="44057" w:name="_Toc120628764"/>
      <w:bookmarkStart w:id="44058" w:name="_Toc120629352"/>
      <w:bookmarkStart w:id="44059" w:name="_Toc120629972"/>
      <w:bookmarkStart w:id="44060" w:name="_Toc120631503"/>
      <w:bookmarkStart w:id="44061" w:name="_Toc120632154"/>
      <w:bookmarkStart w:id="44062" w:name="_Toc120632804"/>
      <w:bookmarkStart w:id="44063" w:name="_Toc120633454"/>
      <w:bookmarkStart w:id="44064" w:name="_Toc120634104"/>
      <w:bookmarkStart w:id="44065" w:name="_Toc120634756"/>
      <w:bookmarkStart w:id="44066" w:name="_Toc120635412"/>
      <w:bookmarkStart w:id="44067" w:name="_Toc121754536"/>
      <w:bookmarkStart w:id="44068" w:name="_Toc121755206"/>
      <w:bookmarkStart w:id="44069" w:name="_Toc129109151"/>
      <w:bookmarkStart w:id="44070" w:name="_Toc129109816"/>
      <w:bookmarkStart w:id="44071" w:name="_Toc129110504"/>
      <w:bookmarkStart w:id="44072" w:name="_Toc130389624"/>
      <w:bookmarkStart w:id="44073" w:name="_Toc130390697"/>
      <w:bookmarkStart w:id="44074" w:name="_Toc130391385"/>
      <w:bookmarkStart w:id="44075" w:name="_Toc131625149"/>
      <w:bookmarkStart w:id="44076" w:name="_Toc137476582"/>
      <w:bookmarkStart w:id="44077" w:name="_Toc138873237"/>
      <w:bookmarkStart w:id="44078" w:name="_Toc138874823"/>
      <w:bookmarkStart w:id="44079" w:name="_Toc145525422"/>
      <w:bookmarkStart w:id="44080" w:name="_Toc153560547"/>
      <w:bookmarkStart w:id="44081" w:name="_Toc161647847"/>
      <w:bookmarkStart w:id="44082" w:name="_Toc169533467"/>
      <w:bookmarkStart w:id="44083" w:name="_Toc171520070"/>
      <w:bookmarkStart w:id="44084" w:name="_Toc176539807"/>
      <w:bookmarkStart w:id="44085" w:name="_Toc192247119"/>
      <w:bookmarkStart w:id="44086" w:name="_Toc210482910"/>
      <w:r w:rsidRPr="008C3753">
        <w:t>G.2.3</w:t>
      </w:r>
      <w:r w:rsidRPr="008C3753">
        <w:tab/>
        <w:t>MIMO channel correlation matrices</w:t>
      </w:r>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087" w:name="_Toc21100279"/>
      <w:bookmarkStart w:id="44088" w:name="_Toc29810077"/>
      <w:bookmarkStart w:id="44089" w:name="_Toc36645470"/>
      <w:bookmarkStart w:id="44090" w:name="_Toc37272524"/>
      <w:bookmarkStart w:id="44091" w:name="_Toc45884771"/>
      <w:bookmarkStart w:id="44092" w:name="_Toc53182805"/>
      <w:bookmarkStart w:id="44093" w:name="_Toc58860592"/>
      <w:bookmarkStart w:id="44094" w:name="_Toc58863096"/>
      <w:bookmarkStart w:id="44095" w:name="_Toc61183081"/>
      <w:bookmarkStart w:id="44096" w:name="_Toc66728396"/>
      <w:bookmarkStart w:id="44097" w:name="_Toc74962273"/>
      <w:bookmarkStart w:id="44098" w:name="_Toc75243183"/>
      <w:bookmarkStart w:id="44099" w:name="_Toc76545529"/>
      <w:bookmarkStart w:id="44100" w:name="_Toc82595632"/>
      <w:bookmarkStart w:id="44101" w:name="_Toc89955663"/>
      <w:bookmarkStart w:id="44102" w:name="_Toc98774091"/>
      <w:bookmarkStart w:id="44103" w:name="_Toc106201852"/>
      <w:bookmarkStart w:id="44104" w:name="_Toc120545068"/>
      <w:bookmarkStart w:id="44105" w:name="_Toc120545427"/>
      <w:bookmarkStart w:id="44106" w:name="_Toc120546057"/>
      <w:bookmarkStart w:id="44107" w:name="_Toc120606961"/>
      <w:bookmarkStart w:id="44108" w:name="_Toc120607315"/>
      <w:bookmarkStart w:id="44109" w:name="_Toc120607672"/>
      <w:bookmarkStart w:id="44110" w:name="_Toc120608035"/>
      <w:bookmarkStart w:id="44111" w:name="_Toc120608400"/>
      <w:bookmarkStart w:id="44112" w:name="_Toc120608780"/>
      <w:bookmarkStart w:id="44113" w:name="_Toc120609160"/>
      <w:bookmarkStart w:id="44114" w:name="_Toc120609551"/>
      <w:bookmarkStart w:id="44115" w:name="_Toc120609942"/>
      <w:bookmarkStart w:id="44116" w:name="_Toc120610343"/>
      <w:bookmarkStart w:id="44117" w:name="_Toc120611096"/>
      <w:bookmarkStart w:id="44118" w:name="_Toc120611505"/>
      <w:bookmarkStart w:id="44119" w:name="_Toc120611923"/>
      <w:bookmarkStart w:id="44120" w:name="_Toc120612343"/>
      <w:bookmarkStart w:id="44121" w:name="_Toc120612770"/>
      <w:bookmarkStart w:id="44122" w:name="_Toc120613199"/>
      <w:bookmarkStart w:id="44123" w:name="_Toc120613629"/>
      <w:bookmarkStart w:id="44124" w:name="_Toc120614059"/>
      <w:bookmarkStart w:id="44125" w:name="_Toc120614502"/>
      <w:bookmarkStart w:id="44126" w:name="_Toc120614961"/>
      <w:bookmarkStart w:id="44127" w:name="_Toc120615436"/>
      <w:bookmarkStart w:id="44128" w:name="_Toc120622644"/>
      <w:bookmarkStart w:id="44129" w:name="_Toc120623150"/>
      <w:bookmarkStart w:id="44130" w:name="_Toc120623788"/>
      <w:bookmarkStart w:id="44131" w:name="_Toc120624325"/>
      <w:bookmarkStart w:id="44132" w:name="_Toc120624862"/>
      <w:bookmarkStart w:id="44133" w:name="_Toc120625399"/>
      <w:bookmarkStart w:id="44134" w:name="_Toc120625936"/>
      <w:bookmarkStart w:id="44135" w:name="_Toc120626483"/>
      <w:bookmarkStart w:id="44136" w:name="_Toc120627039"/>
      <w:bookmarkStart w:id="44137" w:name="_Toc120627604"/>
      <w:bookmarkStart w:id="44138" w:name="_Toc120628180"/>
      <w:bookmarkStart w:id="44139" w:name="_Toc120628765"/>
      <w:bookmarkStart w:id="44140" w:name="_Toc120629353"/>
      <w:bookmarkStart w:id="44141" w:name="_Toc120629973"/>
      <w:bookmarkStart w:id="44142" w:name="_Toc120631504"/>
      <w:bookmarkStart w:id="44143" w:name="_Toc120632155"/>
      <w:bookmarkStart w:id="44144" w:name="_Toc120632805"/>
      <w:bookmarkStart w:id="44145" w:name="_Toc120633455"/>
      <w:bookmarkStart w:id="44146" w:name="_Toc120634105"/>
      <w:bookmarkStart w:id="44147" w:name="_Toc120634757"/>
      <w:bookmarkStart w:id="44148" w:name="_Toc120635413"/>
      <w:bookmarkStart w:id="44149" w:name="_Toc121754537"/>
      <w:bookmarkStart w:id="44150" w:name="_Toc121755207"/>
      <w:bookmarkStart w:id="44151" w:name="_Toc129109152"/>
      <w:bookmarkStart w:id="44152" w:name="_Toc129109817"/>
      <w:bookmarkStart w:id="44153" w:name="_Toc129110505"/>
      <w:bookmarkStart w:id="44154" w:name="_Toc130389625"/>
      <w:bookmarkStart w:id="44155" w:name="_Toc130390698"/>
      <w:bookmarkStart w:id="44156" w:name="_Toc130391386"/>
      <w:bookmarkStart w:id="44157" w:name="_Toc131625150"/>
      <w:bookmarkStart w:id="44158" w:name="_Toc137476583"/>
      <w:bookmarkStart w:id="44159" w:name="_Toc138873238"/>
      <w:bookmarkStart w:id="44160" w:name="_Toc138874824"/>
      <w:bookmarkStart w:id="44161" w:name="_Toc145525423"/>
      <w:bookmarkStart w:id="44162" w:name="_Toc153560548"/>
      <w:bookmarkStart w:id="44163" w:name="_Toc161647848"/>
      <w:bookmarkStart w:id="44164" w:name="_Toc169533468"/>
      <w:bookmarkStart w:id="44165" w:name="_Toc171520071"/>
      <w:bookmarkStart w:id="44166" w:name="_Toc176539808"/>
      <w:bookmarkStart w:id="44167" w:name="_Toc192247120"/>
      <w:bookmarkStart w:id="44168" w:name="_Toc210482911"/>
      <w:r w:rsidRPr="008C3753">
        <w:t>G.2.3.1</w:t>
      </w:r>
      <w:r w:rsidRPr="008C3753">
        <w:tab/>
        <w:t>MIMO correlation matrices using Uniform Linear Array</w:t>
      </w:r>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69" w:name="_Toc21100280"/>
      <w:bookmarkStart w:id="44170" w:name="_Toc29810078"/>
      <w:bookmarkStart w:id="44171" w:name="_Toc36645471"/>
      <w:bookmarkStart w:id="44172" w:name="_Toc37272525"/>
      <w:bookmarkStart w:id="44173" w:name="_Toc45884772"/>
      <w:bookmarkStart w:id="44174" w:name="_Toc53182806"/>
      <w:bookmarkStart w:id="44175" w:name="_Toc58860593"/>
      <w:bookmarkStart w:id="44176" w:name="_Toc58863097"/>
      <w:bookmarkStart w:id="44177" w:name="_Toc61183082"/>
      <w:bookmarkStart w:id="44178" w:name="_Toc66728397"/>
      <w:bookmarkStart w:id="44179" w:name="_Toc74962274"/>
      <w:bookmarkStart w:id="44180" w:name="_Toc75243184"/>
      <w:bookmarkStart w:id="44181" w:name="_Toc76545530"/>
      <w:bookmarkStart w:id="44182" w:name="_Toc82595633"/>
      <w:bookmarkStart w:id="44183" w:name="_Toc89955664"/>
      <w:bookmarkStart w:id="44184" w:name="_Toc98774092"/>
      <w:bookmarkStart w:id="44185" w:name="_Toc106201853"/>
      <w:bookmarkStart w:id="44186" w:name="_Toc120545069"/>
      <w:bookmarkStart w:id="44187" w:name="_Toc120545428"/>
      <w:bookmarkStart w:id="44188" w:name="_Toc120546058"/>
      <w:bookmarkStart w:id="44189" w:name="_Toc120606962"/>
      <w:bookmarkStart w:id="44190" w:name="_Toc120607316"/>
      <w:bookmarkStart w:id="44191" w:name="_Toc120607673"/>
      <w:bookmarkStart w:id="44192" w:name="_Toc120608036"/>
      <w:bookmarkStart w:id="44193" w:name="_Toc120608401"/>
      <w:bookmarkStart w:id="44194" w:name="_Toc120608781"/>
      <w:bookmarkStart w:id="44195" w:name="_Toc120609161"/>
      <w:bookmarkStart w:id="44196" w:name="_Toc120609552"/>
      <w:bookmarkStart w:id="44197" w:name="_Toc120609943"/>
      <w:bookmarkStart w:id="44198" w:name="_Toc120610344"/>
      <w:bookmarkStart w:id="44199" w:name="_Toc120611097"/>
      <w:bookmarkStart w:id="44200" w:name="_Toc120611506"/>
      <w:bookmarkStart w:id="44201" w:name="_Toc120611924"/>
      <w:bookmarkStart w:id="44202" w:name="_Toc120612344"/>
      <w:bookmarkStart w:id="44203" w:name="_Toc120612771"/>
      <w:bookmarkStart w:id="44204" w:name="_Toc120613200"/>
      <w:bookmarkStart w:id="44205" w:name="_Toc120613630"/>
      <w:bookmarkStart w:id="44206" w:name="_Toc120614060"/>
      <w:bookmarkStart w:id="44207" w:name="_Toc120614503"/>
      <w:bookmarkStart w:id="44208" w:name="_Toc120614962"/>
      <w:bookmarkStart w:id="44209" w:name="_Toc120615437"/>
      <w:bookmarkStart w:id="44210" w:name="_Toc120622645"/>
      <w:bookmarkStart w:id="44211" w:name="_Toc120623151"/>
      <w:bookmarkStart w:id="44212" w:name="_Toc120623789"/>
      <w:bookmarkStart w:id="44213" w:name="_Toc120624326"/>
      <w:bookmarkStart w:id="44214" w:name="_Toc120624863"/>
      <w:bookmarkStart w:id="44215" w:name="_Toc120625400"/>
      <w:bookmarkStart w:id="44216" w:name="_Toc120625937"/>
      <w:bookmarkStart w:id="44217" w:name="_Toc120626484"/>
      <w:bookmarkStart w:id="44218" w:name="_Toc120627040"/>
      <w:bookmarkStart w:id="44219" w:name="_Toc120627605"/>
      <w:bookmarkStart w:id="44220" w:name="_Toc120628181"/>
      <w:bookmarkStart w:id="44221" w:name="_Toc120628766"/>
      <w:bookmarkStart w:id="44222" w:name="_Toc120629354"/>
      <w:bookmarkStart w:id="44223" w:name="_Toc120629974"/>
      <w:bookmarkStart w:id="44224" w:name="_Toc120631505"/>
      <w:bookmarkStart w:id="44225" w:name="_Toc120632156"/>
      <w:bookmarkStart w:id="44226" w:name="_Toc120632806"/>
      <w:bookmarkStart w:id="44227" w:name="_Toc120633456"/>
      <w:bookmarkStart w:id="44228" w:name="_Toc120634106"/>
      <w:bookmarkStart w:id="44229" w:name="_Toc120634758"/>
      <w:bookmarkStart w:id="44230" w:name="_Toc120635414"/>
      <w:bookmarkStart w:id="44231" w:name="_Toc121754538"/>
      <w:bookmarkStart w:id="44232" w:name="_Toc121755208"/>
      <w:bookmarkStart w:id="44233" w:name="_Toc129109153"/>
      <w:bookmarkStart w:id="44234" w:name="_Toc129109818"/>
      <w:bookmarkStart w:id="44235" w:name="_Toc129110506"/>
      <w:bookmarkStart w:id="44236" w:name="_Toc130389626"/>
      <w:bookmarkStart w:id="44237" w:name="_Toc130390699"/>
      <w:bookmarkStart w:id="44238" w:name="_Toc130391387"/>
      <w:bookmarkStart w:id="44239" w:name="_Toc131625151"/>
      <w:bookmarkStart w:id="44240" w:name="_Toc137476584"/>
      <w:bookmarkStart w:id="44241" w:name="_Toc138873239"/>
      <w:bookmarkStart w:id="44242" w:name="_Toc138874825"/>
      <w:bookmarkStart w:id="44243" w:name="_Toc145525424"/>
      <w:bookmarkStart w:id="44244" w:name="_Toc153560549"/>
      <w:bookmarkStart w:id="44245" w:name="_Toc161647849"/>
      <w:bookmarkStart w:id="44246" w:name="_Toc169533469"/>
      <w:bookmarkStart w:id="44247" w:name="_Toc171520072"/>
      <w:bookmarkStart w:id="44248" w:name="_Toc176539809"/>
      <w:bookmarkStart w:id="44249" w:name="_Toc192247121"/>
      <w:bookmarkStart w:id="44250" w:name="_Toc210482912"/>
      <w:r w:rsidRPr="008C3753">
        <w:rPr>
          <w:lang w:eastAsia="ko-KR"/>
        </w:rPr>
        <w:t>G.2.3.1.1</w:t>
      </w:r>
      <w:r w:rsidRPr="008C3753">
        <w:rPr>
          <w:lang w:eastAsia="ko-KR"/>
        </w:rPr>
        <w:tab/>
        <w:t>Definition of MIMO correlation matrices</w:t>
      </w:r>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51" w:name="_Toc21100281"/>
      <w:bookmarkStart w:id="44252" w:name="_Toc29810079"/>
      <w:bookmarkStart w:id="44253" w:name="_Toc36645472"/>
      <w:bookmarkStart w:id="44254" w:name="_Toc37272526"/>
      <w:bookmarkStart w:id="44255" w:name="_Toc45884773"/>
      <w:bookmarkStart w:id="44256" w:name="_Toc53182807"/>
      <w:bookmarkStart w:id="44257" w:name="_Toc58860594"/>
      <w:bookmarkStart w:id="44258" w:name="_Toc58863098"/>
      <w:bookmarkStart w:id="44259" w:name="_Toc61183083"/>
      <w:bookmarkStart w:id="44260" w:name="_Toc66728398"/>
      <w:bookmarkStart w:id="44261" w:name="_Toc74962275"/>
      <w:bookmarkStart w:id="44262" w:name="_Toc75243185"/>
      <w:bookmarkStart w:id="44263" w:name="_Toc76545531"/>
      <w:bookmarkStart w:id="44264" w:name="_Toc82595634"/>
      <w:bookmarkStart w:id="44265" w:name="_Toc89955665"/>
      <w:bookmarkStart w:id="44266" w:name="_Toc98774093"/>
      <w:bookmarkStart w:id="44267" w:name="_Toc106201854"/>
      <w:bookmarkStart w:id="44268" w:name="_Toc120545070"/>
      <w:bookmarkStart w:id="44269" w:name="_Toc120545429"/>
      <w:bookmarkStart w:id="44270" w:name="_Toc120546059"/>
      <w:bookmarkStart w:id="44271" w:name="_Toc120606963"/>
      <w:bookmarkStart w:id="44272" w:name="_Toc120607317"/>
      <w:bookmarkStart w:id="44273" w:name="_Toc120607674"/>
      <w:bookmarkStart w:id="44274" w:name="_Toc120608037"/>
      <w:bookmarkStart w:id="44275" w:name="_Toc120608402"/>
      <w:bookmarkStart w:id="44276" w:name="_Toc120608782"/>
      <w:bookmarkStart w:id="44277" w:name="_Toc120609162"/>
      <w:bookmarkStart w:id="44278" w:name="_Toc120609553"/>
      <w:bookmarkStart w:id="44279" w:name="_Toc120609944"/>
      <w:bookmarkStart w:id="44280" w:name="_Toc120610345"/>
      <w:bookmarkStart w:id="44281" w:name="_Toc120611098"/>
      <w:bookmarkStart w:id="44282" w:name="_Toc120611507"/>
      <w:bookmarkStart w:id="44283" w:name="_Toc120611925"/>
      <w:bookmarkStart w:id="44284" w:name="_Toc120612345"/>
      <w:bookmarkStart w:id="44285" w:name="_Toc120612772"/>
      <w:bookmarkStart w:id="44286" w:name="_Toc120613201"/>
      <w:bookmarkStart w:id="44287" w:name="_Toc120613631"/>
      <w:bookmarkStart w:id="44288" w:name="_Toc120614061"/>
      <w:bookmarkStart w:id="44289" w:name="_Toc120614504"/>
      <w:bookmarkStart w:id="44290" w:name="_Toc120614963"/>
      <w:bookmarkStart w:id="44291" w:name="_Toc120615438"/>
      <w:bookmarkStart w:id="44292" w:name="_Toc120622646"/>
      <w:bookmarkStart w:id="44293" w:name="_Toc120623152"/>
      <w:bookmarkStart w:id="44294" w:name="_Toc120623790"/>
      <w:bookmarkStart w:id="44295" w:name="_Toc120624327"/>
      <w:bookmarkStart w:id="44296" w:name="_Toc120624864"/>
      <w:bookmarkStart w:id="44297" w:name="_Toc120625401"/>
      <w:bookmarkStart w:id="44298" w:name="_Toc120625938"/>
      <w:bookmarkStart w:id="44299" w:name="_Toc120626485"/>
      <w:bookmarkStart w:id="44300" w:name="_Toc120627041"/>
      <w:bookmarkStart w:id="44301" w:name="_Toc120627606"/>
      <w:bookmarkStart w:id="44302" w:name="_Toc120628182"/>
      <w:bookmarkStart w:id="44303" w:name="_Toc120628767"/>
      <w:bookmarkStart w:id="44304" w:name="_Toc120629355"/>
      <w:bookmarkStart w:id="44305" w:name="_Toc120629975"/>
      <w:bookmarkStart w:id="44306" w:name="_Toc120631506"/>
      <w:bookmarkStart w:id="44307" w:name="_Toc120632157"/>
      <w:bookmarkStart w:id="44308" w:name="_Toc120632807"/>
      <w:bookmarkStart w:id="44309" w:name="_Toc120633457"/>
      <w:bookmarkStart w:id="44310" w:name="_Toc120634107"/>
      <w:bookmarkStart w:id="44311" w:name="_Toc120634759"/>
      <w:bookmarkStart w:id="44312" w:name="_Toc120635415"/>
      <w:bookmarkStart w:id="44313" w:name="_Toc121754539"/>
      <w:bookmarkStart w:id="44314" w:name="_Toc121755209"/>
      <w:bookmarkStart w:id="44315" w:name="_Toc129109154"/>
      <w:bookmarkStart w:id="44316" w:name="_Toc129109819"/>
      <w:bookmarkStart w:id="44317" w:name="_Toc129110507"/>
      <w:bookmarkStart w:id="44318" w:name="_Toc130389627"/>
      <w:bookmarkStart w:id="44319" w:name="_Toc130390700"/>
      <w:bookmarkStart w:id="44320" w:name="_Toc130391388"/>
      <w:bookmarkStart w:id="44321" w:name="_Toc131625152"/>
      <w:bookmarkStart w:id="44322" w:name="_Toc137476585"/>
      <w:bookmarkStart w:id="44323" w:name="_Toc138873240"/>
      <w:bookmarkStart w:id="44324" w:name="_Toc138874826"/>
      <w:bookmarkStart w:id="44325" w:name="_Toc145525425"/>
      <w:bookmarkStart w:id="44326" w:name="_Toc153560550"/>
      <w:bookmarkStart w:id="44327" w:name="_Toc161647850"/>
      <w:bookmarkStart w:id="44328" w:name="_Toc169533470"/>
      <w:bookmarkStart w:id="44329" w:name="_Toc171520073"/>
      <w:bookmarkStart w:id="44330" w:name="_Toc176539810"/>
      <w:bookmarkStart w:id="44331" w:name="_Toc192247122"/>
      <w:bookmarkStart w:id="44332" w:name="_Toc210482913"/>
      <w:r w:rsidRPr="008C3753">
        <w:rPr>
          <w:lang w:eastAsia="ko-KR"/>
        </w:rPr>
        <w:t>G.2.3.1.2</w:t>
      </w:r>
      <w:r w:rsidRPr="008C3753">
        <w:rPr>
          <w:lang w:eastAsia="ko-KR"/>
        </w:rPr>
        <w:tab/>
        <w:t>MIMO correlation matrices at high, medium and low level</w:t>
      </w:r>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8pt;height:16.2pt" o:ole="">
                  <v:imagedata r:id="rId106" o:title=""/>
                </v:shape>
                <o:OLEObject Type="Embed" ProgID="Equation.3" ShapeID="_x0000_i1071" DrawAspect="Content" ObjectID="_1821095112"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33" w:name="_Toc53182815"/>
      <w:bookmarkStart w:id="44334" w:name="_Toc58860602"/>
      <w:bookmarkStart w:id="44335" w:name="_Toc58863106"/>
      <w:bookmarkStart w:id="44336" w:name="_Toc61183091"/>
      <w:bookmarkStart w:id="44337" w:name="_Toc66728406"/>
      <w:bookmarkStart w:id="44338" w:name="_Toc74962283"/>
      <w:bookmarkStart w:id="44339" w:name="_Toc75243193"/>
      <w:bookmarkStart w:id="44340" w:name="_Toc76545539"/>
      <w:bookmarkStart w:id="44341" w:name="_Toc82595642"/>
      <w:bookmarkStart w:id="44342" w:name="_Toc89955673"/>
      <w:bookmarkStart w:id="44343" w:name="_Toc98774101"/>
      <w:bookmarkStart w:id="44344" w:name="_Toc106201862"/>
      <w:bookmarkStart w:id="44345" w:name="_Toc120545071"/>
      <w:bookmarkStart w:id="44346" w:name="_Toc120545430"/>
      <w:bookmarkStart w:id="44347" w:name="_Toc120546060"/>
      <w:bookmarkStart w:id="44348" w:name="_Toc120606964"/>
      <w:bookmarkStart w:id="44349" w:name="_Toc120607318"/>
      <w:bookmarkStart w:id="44350" w:name="_Toc120607675"/>
      <w:bookmarkStart w:id="44351" w:name="_Toc120608038"/>
      <w:bookmarkStart w:id="44352" w:name="_Toc120608403"/>
      <w:bookmarkStart w:id="44353" w:name="_Toc120608783"/>
      <w:bookmarkStart w:id="44354" w:name="_Toc120609163"/>
      <w:bookmarkStart w:id="44355" w:name="_Toc120609554"/>
      <w:bookmarkStart w:id="44356" w:name="_Toc120609945"/>
      <w:bookmarkStart w:id="44357" w:name="_Toc120610346"/>
      <w:bookmarkStart w:id="44358" w:name="_Toc120611099"/>
      <w:bookmarkStart w:id="44359" w:name="_Toc120611508"/>
      <w:bookmarkStart w:id="44360" w:name="_Toc120611926"/>
      <w:bookmarkStart w:id="44361" w:name="_Toc120612346"/>
      <w:bookmarkStart w:id="44362" w:name="_Toc120612773"/>
      <w:bookmarkStart w:id="44363" w:name="_Toc120613202"/>
      <w:bookmarkStart w:id="44364" w:name="_Toc120613632"/>
      <w:bookmarkStart w:id="44365" w:name="_Toc120614062"/>
      <w:bookmarkStart w:id="44366" w:name="_Toc120614505"/>
      <w:bookmarkStart w:id="44367" w:name="_Toc120614964"/>
      <w:bookmarkStart w:id="44368" w:name="_Toc120615439"/>
      <w:bookmarkStart w:id="44369" w:name="_Toc120622647"/>
      <w:bookmarkStart w:id="44370" w:name="_Toc120623153"/>
      <w:bookmarkStart w:id="44371" w:name="_Toc120623791"/>
      <w:bookmarkStart w:id="44372" w:name="_Toc120624328"/>
      <w:bookmarkStart w:id="44373" w:name="_Toc120624865"/>
      <w:bookmarkStart w:id="44374" w:name="_Toc120625402"/>
      <w:bookmarkStart w:id="44375" w:name="_Toc120625939"/>
      <w:bookmarkStart w:id="44376" w:name="_Toc120626486"/>
      <w:bookmarkStart w:id="44377" w:name="_Toc120627042"/>
      <w:bookmarkStart w:id="44378" w:name="_Toc120627607"/>
      <w:bookmarkStart w:id="44379" w:name="_Toc120628183"/>
      <w:bookmarkStart w:id="44380" w:name="_Toc120628768"/>
      <w:bookmarkStart w:id="44381" w:name="_Toc120629356"/>
      <w:bookmarkStart w:id="44382" w:name="_Toc120629976"/>
      <w:bookmarkStart w:id="44383" w:name="_Toc120631507"/>
      <w:bookmarkStart w:id="44384" w:name="_Toc120632158"/>
      <w:bookmarkStart w:id="44385" w:name="_Toc120632808"/>
      <w:bookmarkStart w:id="44386" w:name="_Toc120633458"/>
      <w:bookmarkStart w:id="44387" w:name="_Toc120634108"/>
      <w:bookmarkStart w:id="44388" w:name="_Toc120634760"/>
      <w:bookmarkStart w:id="44389" w:name="_Toc120635416"/>
      <w:bookmarkStart w:id="44390" w:name="_Toc121754540"/>
      <w:bookmarkStart w:id="44391" w:name="_Toc121755210"/>
      <w:bookmarkStart w:id="44392" w:name="_Toc129109155"/>
      <w:bookmarkStart w:id="44393" w:name="_Toc129109820"/>
      <w:bookmarkStart w:id="44394" w:name="_Toc129110508"/>
      <w:bookmarkStart w:id="44395" w:name="_Toc130389628"/>
      <w:bookmarkStart w:id="44396" w:name="_Toc130390701"/>
      <w:bookmarkStart w:id="44397" w:name="_Toc130391389"/>
      <w:bookmarkStart w:id="44398" w:name="_Toc131625153"/>
      <w:bookmarkStart w:id="44399" w:name="_Toc137476586"/>
      <w:bookmarkStart w:id="44400" w:name="_Toc138873241"/>
      <w:bookmarkStart w:id="44401" w:name="_Toc138874827"/>
      <w:bookmarkStart w:id="44402" w:name="_Toc145525426"/>
      <w:bookmarkStart w:id="44403" w:name="_Toc153560551"/>
      <w:bookmarkStart w:id="44404" w:name="_Toc161647851"/>
      <w:bookmarkStart w:id="44405" w:name="_Toc169533471"/>
      <w:bookmarkStart w:id="44406" w:name="_Toc171520074"/>
      <w:bookmarkStart w:id="44407" w:name="_Toc176539811"/>
      <w:bookmarkStart w:id="44408" w:name="_Toc192247123"/>
      <w:bookmarkStart w:id="44409" w:name="_Toc210482914"/>
      <w:r w:rsidRPr="008C3753">
        <w:t>G.</w:t>
      </w:r>
      <w:r>
        <w:t>3</w:t>
      </w:r>
      <w:r w:rsidRPr="008C3753">
        <w:tab/>
        <w:t>Moving propagation conditions</w:t>
      </w:r>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8pt" o:ole="">
            <v:imagedata r:id="rId110" o:title=""/>
          </v:shape>
          <o:OLEObject Type="Embed" ProgID="Word.Picture.8" ShapeID="_x0000_i1072" DrawAspect="Content" ObjectID="_1821095113"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pt" o:ole="">
            <v:imagedata r:id="rId112" o:title=""/>
          </v:shape>
          <o:OLEObject Type="Embed" ProgID="Equation.3" ShapeID="_x0000_i1073" DrawAspect="Content" ObjectID="_1821095114"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10" w:name="_Toc120545072"/>
      <w:bookmarkStart w:id="44411" w:name="_Toc120545431"/>
      <w:bookmarkStart w:id="44412" w:name="_Toc120546061"/>
      <w:bookmarkStart w:id="44413" w:name="_Toc120606965"/>
      <w:bookmarkStart w:id="44414" w:name="_Toc120607319"/>
      <w:bookmarkStart w:id="44415" w:name="_Toc120607676"/>
      <w:bookmarkStart w:id="44416" w:name="_Toc120608039"/>
      <w:bookmarkStart w:id="44417" w:name="_Toc120608404"/>
      <w:bookmarkStart w:id="44418" w:name="_Toc120608784"/>
      <w:bookmarkStart w:id="44419" w:name="_Toc120609164"/>
      <w:bookmarkStart w:id="44420" w:name="_Toc120609555"/>
      <w:bookmarkStart w:id="44421" w:name="_Toc120609946"/>
      <w:bookmarkStart w:id="44422" w:name="_Toc120610347"/>
      <w:bookmarkStart w:id="44423" w:name="_Toc120611100"/>
      <w:bookmarkStart w:id="44424" w:name="_Toc120611509"/>
      <w:bookmarkStart w:id="44425" w:name="_Toc120611927"/>
      <w:bookmarkStart w:id="44426" w:name="_Toc120612347"/>
      <w:bookmarkStart w:id="44427" w:name="_Toc120612774"/>
      <w:bookmarkStart w:id="44428" w:name="_Toc120613203"/>
      <w:bookmarkStart w:id="44429" w:name="_Toc120613633"/>
      <w:bookmarkStart w:id="44430" w:name="_Toc120614063"/>
      <w:bookmarkStart w:id="44431" w:name="_Toc120614506"/>
      <w:bookmarkStart w:id="44432" w:name="_Toc120614965"/>
      <w:bookmarkStart w:id="44433" w:name="_Toc120615440"/>
      <w:bookmarkStart w:id="44434" w:name="_Toc120622648"/>
      <w:bookmarkStart w:id="44435" w:name="_Toc120623154"/>
      <w:bookmarkStart w:id="44436" w:name="_Toc120623792"/>
      <w:bookmarkStart w:id="44437" w:name="_Toc120624329"/>
      <w:bookmarkStart w:id="44438" w:name="_Toc120624866"/>
      <w:bookmarkStart w:id="44439" w:name="_Toc120625403"/>
      <w:bookmarkStart w:id="44440" w:name="_Toc120625940"/>
      <w:bookmarkStart w:id="44441" w:name="_Toc120626487"/>
      <w:bookmarkStart w:id="44442" w:name="_Toc120627043"/>
      <w:bookmarkStart w:id="44443" w:name="_Toc120627608"/>
      <w:bookmarkStart w:id="44444" w:name="_Toc120628184"/>
      <w:bookmarkStart w:id="44445" w:name="_Toc120628769"/>
      <w:bookmarkStart w:id="44446" w:name="_Toc120629357"/>
      <w:bookmarkStart w:id="44447" w:name="_Toc120629977"/>
      <w:bookmarkStart w:id="44448" w:name="_Toc120631508"/>
      <w:bookmarkStart w:id="44449" w:name="_Toc120632159"/>
      <w:bookmarkStart w:id="44450" w:name="_Toc120632809"/>
      <w:bookmarkStart w:id="44451" w:name="_Toc120633459"/>
      <w:bookmarkStart w:id="44452" w:name="_Toc120634109"/>
      <w:bookmarkStart w:id="44453" w:name="_Toc120634761"/>
      <w:bookmarkStart w:id="44454" w:name="_Toc120635417"/>
      <w:bookmarkStart w:id="44455" w:name="_Toc121754541"/>
      <w:bookmarkStart w:id="44456" w:name="_Toc121755211"/>
      <w:bookmarkStart w:id="44457" w:name="_Toc129109156"/>
      <w:bookmarkStart w:id="44458" w:name="_Toc129109821"/>
      <w:bookmarkStart w:id="44459" w:name="_Toc129110509"/>
      <w:bookmarkStart w:id="44460" w:name="_Toc130389629"/>
      <w:bookmarkStart w:id="44461" w:name="_Toc130390702"/>
      <w:bookmarkStart w:id="44462" w:name="_Toc130391390"/>
      <w:bookmarkStart w:id="44463" w:name="_Toc131625154"/>
      <w:bookmarkStart w:id="44464" w:name="_Toc137476587"/>
      <w:bookmarkStart w:id="44465" w:name="_Toc138873242"/>
      <w:bookmarkStart w:id="44466" w:name="_Toc138874828"/>
      <w:bookmarkStart w:id="44467" w:name="_Toc145525427"/>
      <w:bookmarkStart w:id="44468" w:name="_Toc153560552"/>
      <w:bookmarkStart w:id="44469" w:name="_Toc161647852"/>
      <w:bookmarkStart w:id="44470" w:name="_Toc169533472"/>
      <w:bookmarkStart w:id="44471" w:name="_Toc171520075"/>
      <w:bookmarkStart w:id="44472" w:name="_Toc176539812"/>
      <w:bookmarkStart w:id="44473" w:name="_Toc192247124"/>
      <w:bookmarkStart w:id="44474"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75" w:name="_Toc21100289"/>
      <w:bookmarkStart w:id="44476" w:name="_Toc29810087"/>
      <w:bookmarkStart w:id="44477" w:name="_Toc36645481"/>
      <w:bookmarkStart w:id="44478" w:name="_Toc37272535"/>
      <w:bookmarkStart w:id="44479" w:name="_Toc45884782"/>
      <w:bookmarkStart w:id="44480" w:name="_Toc53182817"/>
      <w:bookmarkStart w:id="44481" w:name="_Toc58860604"/>
      <w:bookmarkStart w:id="44482" w:name="_Toc61182721"/>
      <w:bookmarkStart w:id="44483" w:name="_Toc66782714"/>
      <w:bookmarkStart w:id="44484" w:name="_Toc74967948"/>
      <w:bookmarkStart w:id="44485" w:name="_Toc76545399"/>
      <w:bookmarkStart w:id="44486" w:name="_Toc82598783"/>
      <w:bookmarkStart w:id="44487" w:name="_Toc89954431"/>
      <w:bookmarkStart w:id="44488" w:name="_Toc98774526"/>
      <w:bookmarkStart w:id="44489" w:name="_Toc106200506"/>
      <w:bookmarkStart w:id="44490" w:name="_Toc121754542"/>
      <w:bookmarkStart w:id="44491" w:name="_Toc121755212"/>
      <w:bookmarkStart w:id="44492" w:name="_Toc129109157"/>
      <w:bookmarkStart w:id="44493" w:name="_Toc129109822"/>
      <w:bookmarkStart w:id="44494" w:name="_Toc129110510"/>
      <w:bookmarkStart w:id="44495" w:name="_Toc130389630"/>
      <w:bookmarkStart w:id="44496" w:name="_Toc130390703"/>
      <w:bookmarkStart w:id="44497" w:name="_Toc130391391"/>
      <w:bookmarkStart w:id="44498" w:name="_Toc131625155"/>
      <w:bookmarkStart w:id="44499" w:name="_Toc137476588"/>
      <w:bookmarkStart w:id="44500" w:name="_Toc138873243"/>
      <w:bookmarkStart w:id="44501" w:name="_Toc138874829"/>
      <w:bookmarkStart w:id="44502" w:name="_Toc145525428"/>
      <w:bookmarkStart w:id="44503" w:name="_Toc153560553"/>
      <w:bookmarkStart w:id="44504" w:name="_Toc161647853"/>
      <w:bookmarkStart w:id="44505" w:name="_Toc169533473"/>
      <w:bookmarkStart w:id="44506" w:name="_Toc171520076"/>
      <w:bookmarkStart w:id="44507" w:name="_Toc176539813"/>
      <w:bookmarkStart w:id="44508" w:name="_Toc192247125"/>
      <w:bookmarkStart w:id="44509" w:name="_Toc210482916"/>
      <w:r w:rsidRPr="00B13550">
        <w:t>H.1</w:t>
      </w:r>
      <w:r w:rsidRPr="00B13550">
        <w:tab/>
        <w:t>General</w:t>
      </w:r>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10" w:name="_Toc21100290"/>
      <w:bookmarkStart w:id="44511" w:name="_Toc29810088"/>
      <w:bookmarkStart w:id="44512" w:name="_Toc36645482"/>
      <w:bookmarkStart w:id="44513" w:name="_Toc37272536"/>
      <w:bookmarkStart w:id="44514" w:name="_Toc45884783"/>
      <w:bookmarkStart w:id="44515" w:name="_Toc53182818"/>
      <w:bookmarkStart w:id="44516" w:name="_Toc58860605"/>
      <w:bookmarkStart w:id="44517" w:name="_Toc61182722"/>
      <w:bookmarkStart w:id="44518" w:name="_Toc66782715"/>
      <w:bookmarkStart w:id="44519" w:name="_Toc74967949"/>
      <w:bookmarkStart w:id="44520" w:name="_Toc76545400"/>
      <w:bookmarkStart w:id="44521" w:name="_Toc82598784"/>
      <w:bookmarkStart w:id="44522" w:name="_Toc89954432"/>
      <w:bookmarkStart w:id="44523" w:name="_Toc98774527"/>
      <w:bookmarkStart w:id="44524" w:name="_Toc106200507"/>
      <w:bookmarkStart w:id="44525" w:name="_Toc121754543"/>
      <w:bookmarkStart w:id="44526" w:name="_Toc121755213"/>
      <w:bookmarkStart w:id="44527" w:name="_Toc129109158"/>
      <w:bookmarkStart w:id="44528" w:name="_Toc129109823"/>
      <w:bookmarkStart w:id="44529" w:name="_Toc129110511"/>
      <w:bookmarkStart w:id="44530" w:name="_Toc130389631"/>
      <w:bookmarkStart w:id="44531" w:name="_Toc130390704"/>
      <w:bookmarkStart w:id="44532" w:name="_Toc130391392"/>
      <w:bookmarkStart w:id="44533" w:name="_Toc131625156"/>
      <w:bookmarkStart w:id="44534" w:name="_Toc137476589"/>
      <w:bookmarkStart w:id="44535" w:name="_Toc138873244"/>
      <w:bookmarkStart w:id="44536" w:name="_Toc138874830"/>
      <w:bookmarkStart w:id="44537" w:name="_Toc145525429"/>
      <w:bookmarkStart w:id="44538" w:name="_Toc153560554"/>
      <w:bookmarkStart w:id="44539" w:name="_Toc161647854"/>
      <w:bookmarkStart w:id="44540" w:name="_Toc169533474"/>
      <w:bookmarkStart w:id="44541" w:name="_Toc171520077"/>
      <w:bookmarkStart w:id="44542" w:name="_Toc176539814"/>
      <w:bookmarkStart w:id="44543" w:name="_Toc192247126"/>
      <w:bookmarkStart w:id="44544" w:name="_Toc210482917"/>
      <w:r w:rsidRPr="00B13550">
        <w:t>H.2</w:t>
      </w:r>
      <w:r w:rsidRPr="00B13550">
        <w:tab/>
        <w:t>Basic principles</w:t>
      </w:r>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45" w:name="_Toc21100291"/>
      <w:bookmarkStart w:id="44546" w:name="_Toc29810089"/>
      <w:bookmarkStart w:id="44547" w:name="_Toc36645483"/>
      <w:bookmarkStart w:id="44548" w:name="_Toc37272537"/>
      <w:bookmarkStart w:id="44549" w:name="_Toc45884784"/>
      <w:bookmarkStart w:id="44550" w:name="_Toc53182819"/>
      <w:bookmarkStart w:id="44551" w:name="_Toc58860606"/>
      <w:bookmarkStart w:id="44552" w:name="_Toc61182723"/>
      <w:bookmarkStart w:id="44553" w:name="_Toc66782716"/>
      <w:bookmarkStart w:id="44554" w:name="_Toc74967950"/>
      <w:bookmarkStart w:id="44555" w:name="_Toc76545401"/>
      <w:bookmarkStart w:id="44556" w:name="_Toc82598785"/>
      <w:bookmarkStart w:id="44557" w:name="_Toc89954433"/>
      <w:bookmarkStart w:id="44558" w:name="_Toc98774528"/>
      <w:bookmarkStart w:id="44559" w:name="_Toc106200508"/>
      <w:bookmarkStart w:id="44560" w:name="_Toc121754544"/>
      <w:bookmarkStart w:id="44561" w:name="_Toc121755214"/>
      <w:bookmarkStart w:id="44562" w:name="_Toc129109159"/>
      <w:bookmarkStart w:id="44563" w:name="_Toc129109824"/>
      <w:bookmarkStart w:id="44564" w:name="_Toc129110512"/>
      <w:bookmarkStart w:id="44565" w:name="_Toc130389632"/>
      <w:bookmarkStart w:id="44566" w:name="_Toc130390705"/>
      <w:bookmarkStart w:id="44567" w:name="_Toc130391393"/>
      <w:bookmarkStart w:id="44568" w:name="_Toc131625157"/>
      <w:bookmarkStart w:id="44569" w:name="_Toc137476590"/>
      <w:bookmarkStart w:id="44570" w:name="_Toc138873245"/>
      <w:bookmarkStart w:id="44571" w:name="_Toc138874831"/>
      <w:bookmarkStart w:id="44572" w:name="_Toc145525430"/>
      <w:bookmarkStart w:id="44573" w:name="_Toc153560555"/>
      <w:bookmarkStart w:id="44574" w:name="_Toc161647855"/>
      <w:bookmarkStart w:id="44575" w:name="_Toc169533475"/>
      <w:bookmarkStart w:id="44576" w:name="_Toc171520078"/>
      <w:bookmarkStart w:id="44577" w:name="_Toc176539815"/>
      <w:bookmarkStart w:id="44578" w:name="_Toc192247127"/>
      <w:bookmarkStart w:id="44579" w:name="_Toc210482918"/>
      <w:r w:rsidRPr="00B13550">
        <w:lastRenderedPageBreak/>
        <w:t>H.2.1</w:t>
      </w:r>
      <w:r w:rsidRPr="00B13550">
        <w:tab/>
        <w:t>Output signal of the TX under test</w:t>
      </w:r>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80" w:name="_Toc21100292"/>
      <w:bookmarkStart w:id="44581" w:name="_Toc29810090"/>
      <w:bookmarkStart w:id="44582" w:name="_Toc36645484"/>
      <w:bookmarkStart w:id="44583" w:name="_Toc37272538"/>
      <w:bookmarkStart w:id="44584" w:name="_Toc45884785"/>
      <w:bookmarkStart w:id="44585" w:name="_Toc53182820"/>
      <w:bookmarkStart w:id="44586" w:name="_Toc58860607"/>
      <w:bookmarkStart w:id="44587" w:name="_Toc61182724"/>
      <w:bookmarkStart w:id="44588" w:name="_Toc66782717"/>
      <w:bookmarkStart w:id="44589" w:name="_Toc74967951"/>
      <w:bookmarkStart w:id="44590" w:name="_Toc76545402"/>
      <w:bookmarkStart w:id="44591" w:name="_Toc82598786"/>
      <w:bookmarkStart w:id="44592" w:name="_Toc89954434"/>
      <w:bookmarkStart w:id="44593" w:name="_Toc98774529"/>
      <w:bookmarkStart w:id="44594" w:name="_Toc106200509"/>
      <w:bookmarkStart w:id="44595" w:name="_Toc121754545"/>
      <w:bookmarkStart w:id="44596" w:name="_Toc121755215"/>
      <w:bookmarkStart w:id="44597" w:name="_Toc129109160"/>
      <w:bookmarkStart w:id="44598" w:name="_Toc129109825"/>
      <w:bookmarkStart w:id="44599" w:name="_Toc129110513"/>
      <w:bookmarkStart w:id="44600" w:name="_Toc130389633"/>
      <w:bookmarkStart w:id="44601" w:name="_Toc130390706"/>
      <w:bookmarkStart w:id="44602" w:name="_Toc130391394"/>
      <w:bookmarkStart w:id="44603" w:name="_Toc131625158"/>
      <w:bookmarkStart w:id="44604" w:name="_Toc137476591"/>
      <w:bookmarkStart w:id="44605" w:name="_Toc138873246"/>
      <w:bookmarkStart w:id="44606" w:name="_Toc138874832"/>
      <w:bookmarkStart w:id="44607" w:name="_Toc145525431"/>
      <w:bookmarkStart w:id="44608" w:name="_Toc153560556"/>
      <w:bookmarkStart w:id="44609" w:name="_Toc161647856"/>
      <w:bookmarkStart w:id="44610" w:name="_Toc169533476"/>
      <w:bookmarkStart w:id="44611" w:name="_Toc171520079"/>
      <w:bookmarkStart w:id="44612" w:name="_Toc176539816"/>
      <w:bookmarkStart w:id="44613" w:name="_Toc192247128"/>
      <w:bookmarkStart w:id="44614" w:name="_Toc210482919"/>
      <w:r w:rsidRPr="00B13550">
        <w:t>H.2.2</w:t>
      </w:r>
      <w:r w:rsidRPr="00B13550">
        <w:tab/>
        <w:t>Ideal signal</w:t>
      </w:r>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15" w:name="_Toc21100293"/>
      <w:bookmarkStart w:id="44616" w:name="_Toc29810091"/>
      <w:bookmarkStart w:id="44617" w:name="_Toc36645485"/>
      <w:bookmarkStart w:id="44618" w:name="_Toc37272539"/>
      <w:bookmarkStart w:id="44619" w:name="_Toc45884786"/>
      <w:bookmarkStart w:id="44620" w:name="_Toc53182821"/>
      <w:bookmarkStart w:id="44621" w:name="_Toc58860608"/>
      <w:bookmarkStart w:id="44622" w:name="_Toc61182725"/>
      <w:bookmarkStart w:id="44623" w:name="_Toc66782718"/>
      <w:bookmarkStart w:id="44624" w:name="_Toc74967952"/>
      <w:bookmarkStart w:id="44625" w:name="_Toc76545403"/>
      <w:bookmarkStart w:id="44626" w:name="_Toc82598787"/>
      <w:bookmarkStart w:id="44627" w:name="_Toc89954435"/>
      <w:bookmarkStart w:id="44628" w:name="_Toc98774530"/>
      <w:bookmarkStart w:id="44629" w:name="_Toc106200510"/>
      <w:bookmarkStart w:id="44630" w:name="_Toc121754546"/>
      <w:bookmarkStart w:id="44631" w:name="_Toc121755216"/>
      <w:bookmarkStart w:id="44632" w:name="_Toc129109161"/>
      <w:bookmarkStart w:id="44633" w:name="_Toc129109826"/>
      <w:bookmarkStart w:id="44634" w:name="_Toc129110514"/>
      <w:bookmarkStart w:id="44635" w:name="_Toc130389634"/>
      <w:bookmarkStart w:id="44636" w:name="_Toc130390707"/>
      <w:bookmarkStart w:id="44637" w:name="_Toc130391395"/>
      <w:bookmarkStart w:id="44638" w:name="_Toc131625159"/>
      <w:bookmarkStart w:id="44639" w:name="_Toc137476592"/>
      <w:bookmarkStart w:id="44640" w:name="_Toc138873247"/>
      <w:bookmarkStart w:id="44641" w:name="_Toc138874833"/>
      <w:bookmarkStart w:id="44642" w:name="_Toc145525432"/>
      <w:bookmarkStart w:id="44643" w:name="_Toc153560557"/>
      <w:bookmarkStart w:id="44644" w:name="_Toc161647857"/>
      <w:bookmarkStart w:id="44645" w:name="_Toc169533477"/>
      <w:bookmarkStart w:id="44646" w:name="_Toc171520080"/>
      <w:bookmarkStart w:id="44647" w:name="_Toc176539817"/>
      <w:bookmarkStart w:id="44648" w:name="_Toc192247129"/>
      <w:bookmarkStart w:id="44649" w:name="_Toc210482920"/>
      <w:r w:rsidRPr="00B13550">
        <w:t>H.2.3</w:t>
      </w:r>
      <w:r w:rsidRPr="00B13550">
        <w:tab/>
        <w:t>Measurement results</w:t>
      </w:r>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50" w:name="_Toc21100294"/>
      <w:bookmarkStart w:id="44651" w:name="_Toc29810092"/>
      <w:bookmarkStart w:id="44652" w:name="_Toc36645486"/>
      <w:bookmarkStart w:id="44653" w:name="_Toc37272540"/>
      <w:bookmarkStart w:id="44654" w:name="_Toc45884787"/>
      <w:bookmarkStart w:id="44655" w:name="_Toc53182822"/>
      <w:bookmarkStart w:id="44656" w:name="_Toc58860609"/>
      <w:bookmarkStart w:id="44657" w:name="_Toc61182726"/>
      <w:bookmarkStart w:id="44658" w:name="_Toc66782719"/>
      <w:bookmarkStart w:id="44659" w:name="_Toc74967953"/>
      <w:bookmarkStart w:id="44660" w:name="_Toc76545404"/>
      <w:bookmarkStart w:id="44661" w:name="_Toc82598788"/>
      <w:bookmarkStart w:id="44662" w:name="_Toc89954436"/>
      <w:bookmarkStart w:id="44663" w:name="_Toc98774531"/>
      <w:bookmarkStart w:id="44664" w:name="_Toc106200511"/>
      <w:bookmarkStart w:id="44665" w:name="_Toc121754547"/>
      <w:bookmarkStart w:id="44666" w:name="_Toc121755217"/>
      <w:bookmarkStart w:id="44667" w:name="_Toc129109162"/>
      <w:bookmarkStart w:id="44668" w:name="_Toc129109827"/>
      <w:bookmarkStart w:id="44669" w:name="_Toc129110515"/>
      <w:bookmarkStart w:id="44670" w:name="_Toc130389635"/>
      <w:bookmarkStart w:id="44671" w:name="_Toc130390708"/>
      <w:bookmarkStart w:id="44672" w:name="_Toc130391396"/>
      <w:bookmarkStart w:id="44673" w:name="_Toc131625160"/>
      <w:bookmarkStart w:id="44674" w:name="_Toc137476593"/>
      <w:bookmarkStart w:id="44675" w:name="_Toc138873248"/>
      <w:bookmarkStart w:id="44676" w:name="_Toc138874834"/>
      <w:bookmarkStart w:id="44677" w:name="_Toc145525433"/>
      <w:bookmarkStart w:id="44678" w:name="_Toc153560558"/>
      <w:bookmarkStart w:id="44679" w:name="_Toc161647858"/>
      <w:bookmarkStart w:id="44680" w:name="_Toc169533478"/>
      <w:bookmarkStart w:id="44681" w:name="_Toc171520081"/>
      <w:bookmarkStart w:id="44682" w:name="_Toc176539818"/>
      <w:bookmarkStart w:id="44683" w:name="_Toc192247130"/>
      <w:bookmarkStart w:id="44684" w:name="_Toc210482921"/>
      <w:r w:rsidRPr="00B13550">
        <w:lastRenderedPageBreak/>
        <w:t>H.2.4</w:t>
      </w:r>
      <w:r w:rsidRPr="00B13550">
        <w:tab/>
        <w:t>Measurement points</w:t>
      </w:r>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2pt" o:ole="">
            <v:imagedata r:id="rId114" o:title=""/>
          </v:shape>
          <o:OLEObject Type="Embed" ProgID="Word.Picture.8" ShapeID="_x0000_i1074" DrawAspect="Content" ObjectID="_1821095115"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85" w:name="_Toc21100295"/>
      <w:bookmarkStart w:id="44686" w:name="_Toc29810093"/>
      <w:bookmarkStart w:id="44687" w:name="_Toc36645487"/>
      <w:bookmarkStart w:id="44688" w:name="_Toc37272541"/>
      <w:bookmarkStart w:id="44689" w:name="_Toc45884788"/>
      <w:bookmarkStart w:id="44690" w:name="_Toc53182823"/>
      <w:bookmarkStart w:id="44691" w:name="_Toc58860610"/>
      <w:bookmarkStart w:id="44692" w:name="_Toc61182727"/>
      <w:bookmarkStart w:id="44693" w:name="_Toc66782720"/>
      <w:bookmarkStart w:id="44694" w:name="_Toc74967954"/>
      <w:bookmarkStart w:id="44695" w:name="_Toc76545405"/>
      <w:bookmarkStart w:id="44696" w:name="_Toc82598789"/>
      <w:bookmarkStart w:id="44697" w:name="_Toc89954437"/>
      <w:bookmarkStart w:id="44698" w:name="_Toc98774532"/>
      <w:bookmarkStart w:id="44699" w:name="_Toc106200512"/>
      <w:bookmarkStart w:id="44700" w:name="_Toc121754548"/>
      <w:bookmarkStart w:id="44701" w:name="_Toc121755218"/>
      <w:bookmarkStart w:id="44702" w:name="_Toc129109163"/>
      <w:bookmarkStart w:id="44703" w:name="_Toc129109828"/>
      <w:bookmarkStart w:id="44704" w:name="_Toc129110516"/>
      <w:bookmarkStart w:id="44705" w:name="_Toc130389636"/>
      <w:bookmarkStart w:id="44706" w:name="_Toc130390709"/>
      <w:bookmarkStart w:id="44707" w:name="_Toc130391397"/>
      <w:bookmarkStart w:id="44708" w:name="_Toc131625161"/>
      <w:bookmarkStart w:id="44709" w:name="_Toc137476594"/>
      <w:bookmarkStart w:id="44710" w:name="_Toc138873249"/>
      <w:bookmarkStart w:id="44711" w:name="_Toc138874835"/>
      <w:bookmarkStart w:id="44712" w:name="_Toc145525434"/>
      <w:bookmarkStart w:id="44713" w:name="_Toc153560559"/>
      <w:bookmarkStart w:id="44714" w:name="_Toc161647859"/>
      <w:bookmarkStart w:id="44715" w:name="_Toc169533479"/>
      <w:bookmarkStart w:id="44716" w:name="_Toc171520082"/>
      <w:bookmarkStart w:id="44717" w:name="_Toc176539819"/>
      <w:bookmarkStart w:id="44718" w:name="_Toc192247131"/>
      <w:bookmarkStart w:id="44719" w:name="_Toc210482922"/>
      <w:r w:rsidRPr="00B13550">
        <w:t>H.3</w:t>
      </w:r>
      <w:r w:rsidRPr="00B13550">
        <w:tab/>
        <w:t>Pre-FFT minimization process</w:t>
      </w:r>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20" w:name="_Toc21100296"/>
      <w:bookmarkStart w:id="44721" w:name="_Toc29810094"/>
      <w:bookmarkStart w:id="44722" w:name="_Toc36645488"/>
      <w:bookmarkStart w:id="44723" w:name="_Toc37272542"/>
      <w:bookmarkStart w:id="44724" w:name="_Toc45884789"/>
      <w:bookmarkStart w:id="44725" w:name="_Toc53182824"/>
      <w:bookmarkStart w:id="44726" w:name="_Toc58860611"/>
      <w:bookmarkStart w:id="44727" w:name="_Toc61182728"/>
      <w:bookmarkStart w:id="44728" w:name="_Toc66782721"/>
      <w:bookmarkStart w:id="44729" w:name="_Toc74967955"/>
      <w:bookmarkStart w:id="44730" w:name="_Toc76545406"/>
      <w:bookmarkStart w:id="44731" w:name="_Toc82598790"/>
      <w:bookmarkStart w:id="44732" w:name="_Toc89954438"/>
      <w:bookmarkStart w:id="44733" w:name="_Toc98774533"/>
      <w:bookmarkStart w:id="44734" w:name="_Toc106200513"/>
      <w:bookmarkStart w:id="44735" w:name="_Toc121754549"/>
      <w:bookmarkStart w:id="44736" w:name="_Toc121755219"/>
      <w:bookmarkStart w:id="44737" w:name="_Toc129109164"/>
      <w:bookmarkStart w:id="44738" w:name="_Toc129109829"/>
      <w:bookmarkStart w:id="44739" w:name="_Toc129110517"/>
      <w:bookmarkStart w:id="44740" w:name="_Toc130389637"/>
      <w:bookmarkStart w:id="44741" w:name="_Toc130390710"/>
      <w:bookmarkStart w:id="44742" w:name="_Toc130391398"/>
      <w:bookmarkStart w:id="44743" w:name="_Toc131625162"/>
      <w:bookmarkStart w:id="44744" w:name="_Toc137476595"/>
      <w:bookmarkStart w:id="44745" w:name="_Toc138873250"/>
      <w:bookmarkStart w:id="44746" w:name="_Toc138874836"/>
      <w:bookmarkStart w:id="44747" w:name="_Toc145525435"/>
      <w:bookmarkStart w:id="44748" w:name="_Toc153560560"/>
      <w:bookmarkStart w:id="44749" w:name="_Toc161647860"/>
      <w:bookmarkStart w:id="44750" w:name="_Toc169533480"/>
      <w:bookmarkStart w:id="44751" w:name="_Toc171520083"/>
      <w:bookmarkStart w:id="44752" w:name="_Toc176539820"/>
      <w:bookmarkStart w:id="44753" w:name="_Toc192247132"/>
      <w:bookmarkStart w:id="44754" w:name="_Toc210482923"/>
      <w:r w:rsidRPr="00B13550">
        <w:t>H.4</w:t>
      </w:r>
      <w:r w:rsidRPr="00B13550">
        <w:tab/>
        <w:t>Timing of the FFT window</w:t>
      </w:r>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55" w:name="_Toc21100297"/>
      <w:bookmarkStart w:id="44756" w:name="_Toc29810095"/>
      <w:bookmarkStart w:id="44757" w:name="_Toc36645489"/>
      <w:bookmarkStart w:id="44758" w:name="_Toc37272543"/>
      <w:bookmarkStart w:id="44759" w:name="_Toc45884790"/>
      <w:bookmarkStart w:id="44760" w:name="_Toc53182825"/>
      <w:bookmarkStart w:id="44761" w:name="_Toc58860612"/>
      <w:bookmarkStart w:id="44762" w:name="_Toc61182729"/>
      <w:bookmarkStart w:id="44763" w:name="_Toc66782722"/>
      <w:bookmarkStart w:id="44764" w:name="_Toc74967956"/>
      <w:bookmarkStart w:id="44765" w:name="_Toc76545407"/>
      <w:bookmarkStart w:id="44766" w:name="_Toc82598791"/>
      <w:bookmarkStart w:id="44767" w:name="_Toc89954439"/>
      <w:bookmarkStart w:id="44768" w:name="_Toc98774534"/>
      <w:bookmarkStart w:id="44769" w:name="_Toc106200514"/>
      <w:bookmarkStart w:id="44770" w:name="_Toc121754550"/>
      <w:bookmarkStart w:id="44771" w:name="_Toc121755220"/>
      <w:bookmarkStart w:id="44772" w:name="_Toc129109165"/>
      <w:bookmarkStart w:id="44773" w:name="_Toc129109830"/>
      <w:bookmarkStart w:id="44774" w:name="_Toc129110518"/>
      <w:bookmarkStart w:id="44775" w:name="_Toc130389638"/>
      <w:bookmarkStart w:id="44776" w:name="_Toc130390711"/>
      <w:bookmarkStart w:id="44777" w:name="_Toc130391399"/>
      <w:bookmarkStart w:id="44778" w:name="_Toc131625163"/>
      <w:bookmarkStart w:id="44779" w:name="_Toc137476596"/>
      <w:bookmarkStart w:id="44780" w:name="_Toc138873251"/>
      <w:bookmarkStart w:id="44781" w:name="_Toc138874837"/>
      <w:bookmarkStart w:id="44782" w:name="_Toc145525436"/>
      <w:bookmarkStart w:id="44783" w:name="_Toc153560561"/>
      <w:bookmarkStart w:id="44784" w:name="_Toc161647861"/>
      <w:bookmarkStart w:id="44785" w:name="_Toc169533481"/>
      <w:bookmarkStart w:id="44786" w:name="_Toc171520084"/>
      <w:bookmarkStart w:id="44787" w:name="_Toc176539821"/>
      <w:bookmarkStart w:id="44788" w:name="_Toc192247133"/>
      <w:bookmarkStart w:id="44789" w:name="_Toc210482924"/>
      <w:r w:rsidRPr="00B13550">
        <w:t>H.5</w:t>
      </w:r>
      <w:r w:rsidRPr="00B13550">
        <w:tab/>
        <w:t>Resource element TX power</w:t>
      </w:r>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790" w:name="_Toc21100298"/>
      <w:bookmarkStart w:id="44791" w:name="_Toc29810096"/>
      <w:bookmarkStart w:id="44792" w:name="_Toc36645490"/>
      <w:bookmarkStart w:id="44793" w:name="_Toc37272544"/>
      <w:bookmarkStart w:id="44794" w:name="_Toc45884791"/>
      <w:bookmarkStart w:id="44795" w:name="_Toc53182826"/>
      <w:bookmarkStart w:id="44796" w:name="_Toc58860613"/>
      <w:bookmarkStart w:id="44797" w:name="_Toc61182730"/>
      <w:bookmarkStart w:id="44798" w:name="_Toc66782723"/>
      <w:bookmarkStart w:id="44799" w:name="_Toc74967957"/>
      <w:bookmarkStart w:id="44800" w:name="_Toc76545408"/>
      <w:bookmarkStart w:id="44801" w:name="_Toc82598792"/>
      <w:bookmarkStart w:id="44802" w:name="_Toc89954440"/>
      <w:bookmarkStart w:id="44803" w:name="_Toc98774535"/>
      <w:bookmarkStart w:id="44804" w:name="_Toc106200515"/>
      <w:bookmarkStart w:id="44805" w:name="_Toc121755221"/>
      <w:bookmarkStart w:id="44806" w:name="_Toc129109166"/>
      <w:bookmarkStart w:id="44807" w:name="_Toc129109831"/>
      <w:bookmarkStart w:id="44808" w:name="_Toc129110519"/>
      <w:bookmarkStart w:id="44809" w:name="_Toc130389639"/>
      <w:bookmarkStart w:id="44810" w:name="_Toc130390712"/>
      <w:bookmarkStart w:id="44811" w:name="_Toc130391400"/>
      <w:bookmarkStart w:id="44812" w:name="_Toc131625164"/>
      <w:bookmarkStart w:id="44813" w:name="_Toc137476597"/>
      <w:bookmarkStart w:id="44814" w:name="_Toc138873252"/>
      <w:bookmarkStart w:id="44815" w:name="_Toc138874838"/>
      <w:bookmarkStart w:id="44816" w:name="_Toc145525437"/>
      <w:bookmarkStart w:id="44817" w:name="_Toc153560562"/>
      <w:bookmarkStart w:id="44818" w:name="_Toc161647862"/>
      <w:bookmarkStart w:id="44819" w:name="_Toc169533482"/>
      <w:bookmarkStart w:id="44820" w:name="_Toc171520085"/>
      <w:bookmarkStart w:id="44821" w:name="_Toc176539822"/>
      <w:bookmarkStart w:id="44822" w:name="_Toc192247134"/>
      <w:bookmarkStart w:id="44823" w:name="_Toc210482925"/>
      <w:r w:rsidRPr="00B13550">
        <w:t>H.6</w:t>
      </w:r>
      <w:r w:rsidRPr="00B13550">
        <w:tab/>
        <w:t>Post-FFT equalisation</w:t>
      </w:r>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4pt;height:366pt" o:ole="">
            <v:imagedata r:id="rId116" o:title=""/>
          </v:shape>
          <o:OLEObject Type="Embed" ProgID="Word.Picture.8" ShapeID="_x0000_i1075" DrawAspect="Content" ObjectID="_1821095116"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24" w:name="_Toc21100299"/>
      <w:bookmarkStart w:id="44825" w:name="_Toc29810097"/>
      <w:bookmarkStart w:id="44826" w:name="_Toc36645491"/>
      <w:bookmarkStart w:id="44827" w:name="_Toc37272545"/>
      <w:bookmarkStart w:id="44828" w:name="_Toc45884792"/>
      <w:bookmarkStart w:id="44829" w:name="_Toc53182827"/>
      <w:bookmarkStart w:id="44830" w:name="_Toc58860614"/>
      <w:bookmarkStart w:id="44831" w:name="_Toc61182731"/>
      <w:bookmarkStart w:id="44832" w:name="_Toc66782724"/>
      <w:bookmarkStart w:id="44833" w:name="_Toc74967958"/>
      <w:bookmarkStart w:id="44834" w:name="_Toc76545409"/>
      <w:bookmarkStart w:id="44835" w:name="_Toc82598793"/>
      <w:bookmarkStart w:id="44836" w:name="_Toc89954441"/>
      <w:bookmarkStart w:id="44837" w:name="_Toc98774536"/>
      <w:bookmarkStart w:id="44838" w:name="_Toc106200516"/>
      <w:bookmarkStart w:id="44839" w:name="_Toc121754551"/>
      <w:bookmarkStart w:id="44840" w:name="_Toc121755222"/>
      <w:bookmarkStart w:id="44841" w:name="_Toc129109167"/>
      <w:bookmarkStart w:id="44842" w:name="_Toc129109832"/>
      <w:bookmarkStart w:id="44843" w:name="_Toc129110520"/>
      <w:bookmarkStart w:id="44844" w:name="_Toc130389640"/>
      <w:bookmarkStart w:id="44845" w:name="_Toc130390713"/>
      <w:bookmarkStart w:id="44846" w:name="_Toc130391401"/>
      <w:bookmarkStart w:id="44847" w:name="_Toc131625165"/>
      <w:bookmarkStart w:id="44848" w:name="_Toc137476598"/>
      <w:bookmarkStart w:id="44849" w:name="_Toc138873253"/>
      <w:bookmarkStart w:id="44850" w:name="_Toc138874839"/>
      <w:bookmarkStart w:id="44851" w:name="_Toc145525438"/>
      <w:bookmarkStart w:id="44852" w:name="_Toc153560563"/>
      <w:bookmarkStart w:id="44853" w:name="_Toc161647863"/>
      <w:bookmarkStart w:id="44854" w:name="_Toc169533483"/>
      <w:bookmarkStart w:id="44855" w:name="_Toc171520086"/>
      <w:bookmarkStart w:id="44856" w:name="_Toc176539823"/>
      <w:bookmarkStart w:id="44857" w:name="_Toc192247135"/>
      <w:bookmarkStart w:id="44858" w:name="_Toc210482926"/>
      <w:r w:rsidRPr="00B13550">
        <w:lastRenderedPageBreak/>
        <w:t>H.7</w:t>
      </w:r>
      <w:r w:rsidRPr="00B13550">
        <w:tab/>
        <w:t>EVM</w:t>
      </w:r>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p>
    <w:p w14:paraId="6AE787C6" w14:textId="77777777" w:rsidR="00B13550" w:rsidRPr="00B13550" w:rsidRDefault="00B13550" w:rsidP="00D62357">
      <w:pPr>
        <w:pStyle w:val="Heading2"/>
      </w:pPr>
      <w:bookmarkStart w:id="44859" w:name="_Toc29810098"/>
      <w:bookmarkStart w:id="44860" w:name="_Toc36645492"/>
      <w:bookmarkStart w:id="44861" w:name="_Toc37272546"/>
      <w:bookmarkStart w:id="44862" w:name="_Toc45884793"/>
      <w:bookmarkStart w:id="44863" w:name="_Toc53182828"/>
      <w:bookmarkStart w:id="44864" w:name="_Toc58860615"/>
      <w:bookmarkStart w:id="44865" w:name="_Toc61182732"/>
      <w:bookmarkStart w:id="44866" w:name="_Toc66782725"/>
      <w:bookmarkStart w:id="44867" w:name="_Toc74967959"/>
      <w:bookmarkStart w:id="44868" w:name="_Toc76545410"/>
      <w:bookmarkStart w:id="44869" w:name="_Toc82598794"/>
      <w:bookmarkStart w:id="44870" w:name="_Toc89954442"/>
      <w:bookmarkStart w:id="44871" w:name="_Toc98774537"/>
      <w:bookmarkStart w:id="44872" w:name="_Toc106200517"/>
      <w:bookmarkStart w:id="44873" w:name="_Toc121754552"/>
      <w:bookmarkStart w:id="44874" w:name="_Toc121755223"/>
      <w:bookmarkStart w:id="44875" w:name="_Toc129109168"/>
      <w:bookmarkStart w:id="44876" w:name="_Toc129109833"/>
      <w:bookmarkStart w:id="44877" w:name="_Toc129110521"/>
      <w:bookmarkStart w:id="44878" w:name="_Toc130389641"/>
      <w:bookmarkStart w:id="44879" w:name="_Toc130390714"/>
      <w:bookmarkStart w:id="44880" w:name="_Toc130391402"/>
      <w:bookmarkStart w:id="44881" w:name="_Toc131625166"/>
      <w:bookmarkStart w:id="44882" w:name="_Toc137476599"/>
      <w:bookmarkStart w:id="44883" w:name="_Toc138873254"/>
      <w:bookmarkStart w:id="44884" w:name="_Toc138874840"/>
      <w:bookmarkStart w:id="44885" w:name="_Toc145525439"/>
      <w:bookmarkStart w:id="44886" w:name="_Toc153560564"/>
      <w:bookmarkStart w:id="44887" w:name="_Toc161647864"/>
      <w:bookmarkStart w:id="44888" w:name="_Toc169533484"/>
      <w:bookmarkStart w:id="44889" w:name="_Toc171520087"/>
      <w:bookmarkStart w:id="44890" w:name="_Toc176539824"/>
      <w:bookmarkStart w:id="44891" w:name="_Toc192247136"/>
      <w:bookmarkStart w:id="44892" w:name="_Toc210482927"/>
      <w:r w:rsidRPr="00B13550">
        <w:t>H.7.0</w:t>
      </w:r>
      <w:r w:rsidRPr="00B13550">
        <w:tab/>
        <w:t>General</w:t>
      </w:r>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893" w:name="_Toc21100300"/>
      <w:bookmarkStart w:id="44894" w:name="_Toc29810099"/>
      <w:bookmarkStart w:id="44895" w:name="_Toc36645493"/>
      <w:bookmarkStart w:id="44896" w:name="_Toc37272547"/>
      <w:bookmarkStart w:id="44897" w:name="_Toc45884794"/>
      <w:bookmarkStart w:id="44898" w:name="_Toc53182829"/>
      <w:bookmarkStart w:id="44899" w:name="_Toc58860616"/>
      <w:bookmarkStart w:id="44900" w:name="_Toc61182733"/>
      <w:bookmarkStart w:id="44901" w:name="_Toc66782726"/>
      <w:bookmarkStart w:id="44902" w:name="_Toc74967960"/>
      <w:bookmarkStart w:id="44903" w:name="_Toc76545411"/>
      <w:bookmarkStart w:id="44904" w:name="_Toc82598795"/>
      <w:bookmarkStart w:id="44905" w:name="_Toc89954443"/>
      <w:bookmarkStart w:id="44906" w:name="_Toc98774538"/>
      <w:bookmarkStart w:id="44907" w:name="_Toc106200518"/>
      <w:bookmarkStart w:id="44908" w:name="_Toc121754553"/>
      <w:bookmarkStart w:id="44909" w:name="_Toc121755224"/>
      <w:bookmarkStart w:id="44910" w:name="_Toc129109169"/>
      <w:bookmarkStart w:id="44911" w:name="_Toc129109834"/>
      <w:bookmarkStart w:id="44912" w:name="_Toc129110522"/>
      <w:bookmarkStart w:id="44913" w:name="_Toc130389642"/>
      <w:bookmarkStart w:id="44914" w:name="_Toc130390715"/>
      <w:bookmarkStart w:id="44915" w:name="_Toc130391403"/>
      <w:bookmarkStart w:id="44916" w:name="_Toc131625167"/>
      <w:bookmarkStart w:id="44917" w:name="_Toc137476600"/>
      <w:bookmarkStart w:id="44918" w:name="_Toc138873255"/>
      <w:bookmarkStart w:id="44919" w:name="_Toc138874841"/>
      <w:bookmarkStart w:id="44920" w:name="_Toc145525440"/>
      <w:bookmarkStart w:id="44921" w:name="_Toc153560565"/>
      <w:bookmarkStart w:id="44922" w:name="_Toc161647865"/>
      <w:bookmarkStart w:id="44923" w:name="_Toc169533485"/>
      <w:bookmarkStart w:id="44924" w:name="_Toc171520088"/>
      <w:bookmarkStart w:id="44925" w:name="_Toc176539825"/>
      <w:bookmarkStart w:id="44926" w:name="_Toc192247137"/>
      <w:bookmarkStart w:id="44927" w:name="_Toc210482928"/>
      <w:r w:rsidRPr="00B13550">
        <w:t>H.7.1</w:t>
      </w:r>
      <w:r w:rsidRPr="00B13550">
        <w:tab/>
        <w:t>Averaged EVM (FDD)</w:t>
      </w:r>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28" w:name="_Toc120545077"/>
      <w:bookmarkStart w:id="44929" w:name="_Toc120545436"/>
      <w:bookmarkStart w:id="44930" w:name="_Toc120546066"/>
      <w:bookmarkStart w:id="44931" w:name="_Toc120606970"/>
      <w:bookmarkStart w:id="44932" w:name="_Toc120607324"/>
      <w:bookmarkStart w:id="44933" w:name="_Toc120607681"/>
      <w:bookmarkStart w:id="44934" w:name="_Toc120608044"/>
      <w:bookmarkStart w:id="44935" w:name="_Toc120608409"/>
      <w:bookmarkStart w:id="44936" w:name="_Toc120608789"/>
      <w:bookmarkStart w:id="44937" w:name="_Toc120609169"/>
      <w:bookmarkStart w:id="44938" w:name="_Toc120609560"/>
      <w:bookmarkStart w:id="44939" w:name="_Toc120609951"/>
      <w:bookmarkStart w:id="44940" w:name="_Toc120610352"/>
      <w:bookmarkStart w:id="44941" w:name="_Toc120611105"/>
      <w:bookmarkStart w:id="44942" w:name="_Toc120611514"/>
      <w:bookmarkStart w:id="44943" w:name="_Toc120611932"/>
      <w:bookmarkStart w:id="44944" w:name="_Toc120612352"/>
      <w:bookmarkStart w:id="44945" w:name="_Toc120612779"/>
      <w:bookmarkStart w:id="44946" w:name="_Toc120613208"/>
      <w:bookmarkStart w:id="44947" w:name="_Toc120613638"/>
      <w:bookmarkStart w:id="44948" w:name="_Toc120614068"/>
      <w:bookmarkStart w:id="44949" w:name="_Toc120614511"/>
      <w:bookmarkStart w:id="44950" w:name="_Toc120614970"/>
      <w:bookmarkStart w:id="44951" w:name="_Toc120615445"/>
      <w:bookmarkStart w:id="44952" w:name="_Toc120622653"/>
      <w:bookmarkStart w:id="44953" w:name="_Toc120623159"/>
      <w:bookmarkStart w:id="44954" w:name="_Toc120623797"/>
      <w:bookmarkStart w:id="44955" w:name="_Toc120624334"/>
      <w:bookmarkStart w:id="44956" w:name="_Toc120624871"/>
      <w:bookmarkStart w:id="44957" w:name="_Toc120625408"/>
      <w:bookmarkStart w:id="44958" w:name="_Toc120625945"/>
      <w:bookmarkStart w:id="44959" w:name="_Toc120626492"/>
      <w:bookmarkStart w:id="44960" w:name="_Toc120627048"/>
      <w:bookmarkStart w:id="44961" w:name="_Toc120627613"/>
      <w:bookmarkStart w:id="44962" w:name="_Toc120628189"/>
      <w:bookmarkStart w:id="44963" w:name="_Toc120628774"/>
      <w:bookmarkStart w:id="44964" w:name="_Toc120629362"/>
      <w:bookmarkStart w:id="44965" w:name="_Toc120629982"/>
      <w:bookmarkStart w:id="44966" w:name="_Toc120631513"/>
      <w:bookmarkStart w:id="44967" w:name="_Toc120632164"/>
      <w:bookmarkStart w:id="44968" w:name="_Toc120632814"/>
      <w:bookmarkStart w:id="44969" w:name="_Toc120633464"/>
      <w:bookmarkStart w:id="44970" w:name="_Toc120634114"/>
      <w:bookmarkStart w:id="44971" w:name="_Toc120634766"/>
      <w:bookmarkStart w:id="44972" w:name="_Toc120635422"/>
      <w:bookmarkStart w:id="44973" w:name="_Toc121754560"/>
      <w:bookmarkStart w:id="44974" w:name="_Toc121755231"/>
      <w:bookmarkStart w:id="44975" w:name="_Toc129109170"/>
      <w:bookmarkStart w:id="44976" w:name="_Toc129109835"/>
      <w:bookmarkStart w:id="44977" w:name="_Toc129110523"/>
      <w:bookmarkStart w:id="44978" w:name="_Toc130389643"/>
      <w:bookmarkStart w:id="44979" w:name="_Toc130390716"/>
      <w:bookmarkStart w:id="44980" w:name="_Toc130391404"/>
      <w:bookmarkStart w:id="44981" w:name="_Toc131625168"/>
      <w:bookmarkStart w:id="44982" w:name="_Toc137476601"/>
      <w:bookmarkStart w:id="44983" w:name="_Toc138873256"/>
      <w:bookmarkStart w:id="44984" w:name="_Toc138874842"/>
      <w:bookmarkStart w:id="44985" w:name="_Toc145525441"/>
      <w:bookmarkStart w:id="44986" w:name="_Toc153560566"/>
      <w:bookmarkStart w:id="44987" w:name="_Toc161647866"/>
      <w:bookmarkStart w:id="44988" w:name="_Toc169533486"/>
      <w:bookmarkStart w:id="44989" w:name="_Toc171520089"/>
      <w:bookmarkStart w:id="44990" w:name="_Toc176539826"/>
      <w:bookmarkStart w:id="44991" w:name="_Toc192247138"/>
      <w:bookmarkStart w:id="44992" w:name="_Toc210482929"/>
      <w:r>
        <w:lastRenderedPageBreak/>
        <w:t xml:space="preserve">Annex </w:t>
      </w:r>
      <w:r w:rsidR="005D0A0E">
        <w:rPr>
          <w:lang w:eastAsia="zh-CN"/>
        </w:rPr>
        <w:t>I</w:t>
      </w:r>
      <w:r w:rsidR="00080512" w:rsidRPr="004D3578">
        <w:t xml:space="preserve"> (informative):</w:t>
      </w:r>
      <w:r w:rsidR="00080512" w:rsidRPr="004D3578">
        <w:br/>
        <w:t>Change history</w:t>
      </w:r>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993" w:name="historyclause"/>
            <w:bookmarkEnd w:id="4499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99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99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99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99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bl>
    <w:p w14:paraId="0972D2F9" w14:textId="77777777" w:rsidR="00A07720" w:rsidRPr="00235C72" w:rsidRDefault="00A07720" w:rsidP="00BA5B14">
      <w:pPr>
        <w:rPr>
          <w:rFonts w:eastAsia="MS Mincho"/>
        </w:rPr>
      </w:pPr>
    </w:p>
    <w:sectPr w:rsidR="00A07720"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A49AD5" w14:textId="77777777" w:rsidR="00046338" w:rsidRDefault="00046338">
      <w:r>
        <w:separator/>
      </w:r>
    </w:p>
  </w:endnote>
  <w:endnote w:type="continuationSeparator" w:id="0">
    <w:p w14:paraId="16628488" w14:textId="77777777" w:rsidR="00046338" w:rsidRDefault="000463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63E94" w14:textId="77777777" w:rsidR="00046338" w:rsidRDefault="00046338">
      <w:r>
        <w:separator/>
      </w:r>
    </w:p>
  </w:footnote>
  <w:footnote w:type="continuationSeparator" w:id="0">
    <w:p w14:paraId="665C1758" w14:textId="77777777" w:rsidR="00046338" w:rsidRDefault="000463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45D737"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5565">
      <w:rPr>
        <w:rFonts w:ascii="Arial" w:hAnsi="Arial" w:cs="Arial"/>
        <w:b/>
        <w:noProof/>
        <w:sz w:val="18"/>
        <w:szCs w:val="18"/>
      </w:rPr>
      <w:t>3GPP TS 38.181 V19.1.0 (2025-09)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6B0F2E95"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5565">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8CB"/>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624</TotalTime>
  <Pages>244</Pages>
  <Words>86907</Words>
  <Characters>495372</Characters>
  <Application>Microsoft Office Word</Application>
  <DocSecurity>0</DocSecurity>
  <Lines>4128</Lines>
  <Paragraphs>1162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376</cp:revision>
  <cp:lastPrinted>2019-02-25T14:05:00Z</cp:lastPrinted>
  <dcterms:created xsi:type="dcterms:W3CDTF">2023-03-13T01:21:00Z</dcterms:created>
  <dcterms:modified xsi:type="dcterms:W3CDTF">2025-10-04T12:56:00Z</dcterms:modified>
</cp:coreProperties>
</file>