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4ACF332F"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154C56" w:rsidRPr="009202AA">
              <w:t>V1</w:t>
            </w:r>
            <w:r w:rsidR="00154C56">
              <w:t>9</w:t>
            </w:r>
            <w:r w:rsidRPr="009202AA">
              <w:t>.</w:t>
            </w:r>
            <w:r w:rsidR="00831CD7">
              <w:rPr>
                <w:rFonts w:hint="eastAsia"/>
                <w:lang w:eastAsia="zh-CN"/>
              </w:rPr>
              <w:t>2</w:t>
            </w:r>
            <w:r w:rsidRPr="009202AA">
              <w:t>.</w:t>
            </w:r>
            <w:bookmarkEnd w:id="3"/>
            <w:r w:rsidR="004C4A70" w:rsidRPr="009202AA">
              <w:t>0</w:t>
            </w:r>
            <w:r w:rsidRPr="009202AA">
              <w:t xml:space="preserve"> </w:t>
            </w:r>
            <w:r w:rsidRPr="009202AA">
              <w:rPr>
                <w:sz w:val="32"/>
              </w:rPr>
              <w:t>(</w:t>
            </w:r>
            <w:bookmarkStart w:id="4" w:name="issueDate"/>
            <w:r w:rsidR="00E262E9" w:rsidRPr="009202AA">
              <w:rPr>
                <w:sz w:val="32"/>
              </w:rPr>
              <w:t>202</w:t>
            </w:r>
            <w:r w:rsidR="00E262E9">
              <w:rPr>
                <w:sz w:val="32"/>
              </w:rPr>
              <w:t>5</w:t>
            </w:r>
            <w:r w:rsidR="004C4A70" w:rsidRPr="009202AA">
              <w:rPr>
                <w:sz w:val="32"/>
              </w:rPr>
              <w:t>-</w:t>
            </w:r>
            <w:bookmarkEnd w:id="4"/>
            <w:r w:rsidR="00831CD7">
              <w:rPr>
                <w:rFonts w:hint="eastAsia"/>
                <w:sz w:val="32"/>
                <w:lang w:eastAsia="zh-CN"/>
              </w:rPr>
              <w:t>12</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77A4C7A7"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154C56" w:rsidRPr="009202AA">
              <w:rPr>
                <w:rStyle w:val="ZGSM"/>
              </w:rPr>
              <w:t>1</w:t>
            </w:r>
            <w:r w:rsidR="00154C56">
              <w:rPr>
                <w:rStyle w:val="ZGSM"/>
              </w:rPr>
              <w:t>9</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2.25pt" o:ole="">
                  <v:imagedata r:id="rId9" o:title=""/>
                </v:shape>
                <o:OLEObject Type="Embed" ProgID="Word.Picture.8" ShapeID="_x0000_i1025" DrawAspect="Content" ObjectID="_1826974048"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4003E30A" w:rsidR="00E16509" w:rsidRPr="009202AA" w:rsidRDefault="00E16509" w:rsidP="00133525">
            <w:pPr>
              <w:pStyle w:val="FP"/>
              <w:jc w:val="center"/>
              <w:rPr>
                <w:noProof/>
                <w:sz w:val="18"/>
              </w:rPr>
            </w:pPr>
            <w:r w:rsidRPr="009202AA">
              <w:rPr>
                <w:noProof/>
                <w:sz w:val="18"/>
              </w:rPr>
              <w:t xml:space="preserve">© </w:t>
            </w:r>
            <w:r w:rsidR="00803EDC" w:rsidRPr="009202AA">
              <w:rPr>
                <w:noProof/>
                <w:sz w:val="18"/>
              </w:rPr>
              <w:t>202</w:t>
            </w:r>
            <w:r w:rsidR="00E262E9">
              <w:rPr>
                <w:noProof/>
                <w:sz w:val="18"/>
              </w:rPr>
              <w:t>5</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2E072E0B" w14:textId="604EDFC2" w:rsidR="00360A0B" w:rsidRDefault="009F0C62">
      <w:pPr>
        <w:pStyle w:val="TOC1"/>
        <w:rPr>
          <w:rFonts w:asciiTheme="minorHAnsi" w:hAnsiTheme="minorHAnsi" w:cstheme="minorBidi"/>
          <w:noProof/>
          <w:kern w:val="2"/>
          <w:sz w:val="24"/>
          <w:szCs w:val="24"/>
          <w:lang w:eastAsia="zh-CN"/>
          <w14:ligatures w14:val="standardContextual"/>
        </w:rPr>
      </w:pPr>
      <w:r>
        <w:rPr>
          <w:noProof/>
        </w:rPr>
        <w:fldChar w:fldCharType="begin" w:fldLock="1"/>
      </w:r>
      <w:r>
        <w:rPr>
          <w:noProof/>
        </w:rPr>
        <w:instrText xml:space="preserve"> TOC \o "1-9" </w:instrText>
      </w:r>
      <w:r>
        <w:rPr>
          <w:noProof/>
        </w:rPr>
        <w:fldChar w:fldCharType="separate"/>
      </w:r>
      <w:r w:rsidR="00360A0B">
        <w:rPr>
          <w:noProof/>
        </w:rPr>
        <w:t>Foreword</w:t>
      </w:r>
      <w:r w:rsidR="00360A0B">
        <w:rPr>
          <w:noProof/>
        </w:rPr>
        <w:tab/>
      </w:r>
      <w:r w:rsidR="00360A0B">
        <w:rPr>
          <w:noProof/>
        </w:rPr>
        <w:fldChar w:fldCharType="begin" w:fldLock="1"/>
      </w:r>
      <w:r w:rsidR="00360A0B">
        <w:rPr>
          <w:noProof/>
        </w:rPr>
        <w:instrText xml:space="preserve"> PAGEREF _Toc216361080 \h </w:instrText>
      </w:r>
      <w:r w:rsidR="00360A0B">
        <w:rPr>
          <w:noProof/>
        </w:rPr>
      </w:r>
      <w:r w:rsidR="00360A0B">
        <w:rPr>
          <w:noProof/>
        </w:rPr>
        <w:fldChar w:fldCharType="separate"/>
      </w:r>
      <w:r w:rsidR="00360A0B">
        <w:rPr>
          <w:noProof/>
        </w:rPr>
        <w:t>11</w:t>
      </w:r>
      <w:r w:rsidR="00360A0B">
        <w:rPr>
          <w:noProof/>
        </w:rPr>
        <w:fldChar w:fldCharType="end"/>
      </w:r>
    </w:p>
    <w:p w14:paraId="647E2D71" w14:textId="61FFD70B" w:rsidR="00360A0B" w:rsidRDefault="00360A0B">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_Toc216361081 \h </w:instrText>
      </w:r>
      <w:r>
        <w:rPr>
          <w:noProof/>
        </w:rPr>
      </w:r>
      <w:r>
        <w:rPr>
          <w:noProof/>
        </w:rPr>
        <w:fldChar w:fldCharType="separate"/>
      </w:r>
      <w:r>
        <w:rPr>
          <w:noProof/>
        </w:rPr>
        <w:t>13</w:t>
      </w:r>
      <w:r>
        <w:rPr>
          <w:noProof/>
        </w:rPr>
        <w:fldChar w:fldCharType="end"/>
      </w:r>
    </w:p>
    <w:p w14:paraId="57A232E6" w14:textId="30245DFA" w:rsidR="00360A0B" w:rsidRDefault="00360A0B">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_Toc216361082 \h </w:instrText>
      </w:r>
      <w:r>
        <w:rPr>
          <w:noProof/>
        </w:rPr>
      </w:r>
      <w:r>
        <w:rPr>
          <w:noProof/>
        </w:rPr>
        <w:fldChar w:fldCharType="separate"/>
      </w:r>
      <w:r>
        <w:rPr>
          <w:noProof/>
        </w:rPr>
        <w:t>13</w:t>
      </w:r>
      <w:r>
        <w:rPr>
          <w:noProof/>
        </w:rPr>
        <w:fldChar w:fldCharType="end"/>
      </w:r>
    </w:p>
    <w:p w14:paraId="04877C26" w14:textId="1AFE7FE4" w:rsidR="00360A0B" w:rsidRDefault="00360A0B">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_Toc216361083 \h </w:instrText>
      </w:r>
      <w:r>
        <w:rPr>
          <w:noProof/>
        </w:rPr>
      </w:r>
      <w:r>
        <w:rPr>
          <w:noProof/>
        </w:rPr>
        <w:fldChar w:fldCharType="separate"/>
      </w:r>
      <w:r>
        <w:rPr>
          <w:noProof/>
        </w:rPr>
        <w:t>15</w:t>
      </w:r>
      <w:r>
        <w:rPr>
          <w:noProof/>
        </w:rPr>
        <w:fldChar w:fldCharType="end"/>
      </w:r>
    </w:p>
    <w:p w14:paraId="5CB26212" w14:textId="1AC1FF22" w:rsidR="00360A0B" w:rsidRDefault="00360A0B">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_Toc216361084 \h </w:instrText>
      </w:r>
      <w:r>
        <w:rPr>
          <w:noProof/>
        </w:rPr>
      </w:r>
      <w:r>
        <w:rPr>
          <w:noProof/>
        </w:rPr>
        <w:fldChar w:fldCharType="separate"/>
      </w:r>
      <w:r>
        <w:rPr>
          <w:noProof/>
        </w:rPr>
        <w:t>15</w:t>
      </w:r>
      <w:r>
        <w:rPr>
          <w:noProof/>
        </w:rPr>
        <w:fldChar w:fldCharType="end"/>
      </w:r>
    </w:p>
    <w:p w14:paraId="42692315" w14:textId="5873CE4A" w:rsidR="00360A0B" w:rsidRDefault="00360A0B">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_Toc216361085 \h </w:instrText>
      </w:r>
      <w:r>
        <w:rPr>
          <w:noProof/>
        </w:rPr>
      </w:r>
      <w:r>
        <w:rPr>
          <w:noProof/>
        </w:rPr>
        <w:fldChar w:fldCharType="separate"/>
      </w:r>
      <w:r>
        <w:rPr>
          <w:noProof/>
        </w:rPr>
        <w:t>19</w:t>
      </w:r>
      <w:r>
        <w:rPr>
          <w:noProof/>
        </w:rPr>
        <w:fldChar w:fldCharType="end"/>
      </w:r>
    </w:p>
    <w:p w14:paraId="5673AE99" w14:textId="573918D8" w:rsidR="00360A0B" w:rsidRDefault="00360A0B">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_Toc216361086 \h </w:instrText>
      </w:r>
      <w:r>
        <w:rPr>
          <w:noProof/>
        </w:rPr>
      </w:r>
      <w:r>
        <w:rPr>
          <w:noProof/>
        </w:rPr>
        <w:fldChar w:fldCharType="separate"/>
      </w:r>
      <w:r>
        <w:rPr>
          <w:noProof/>
        </w:rPr>
        <w:t>20</w:t>
      </w:r>
      <w:r>
        <w:rPr>
          <w:noProof/>
        </w:rPr>
        <w:fldChar w:fldCharType="end"/>
      </w:r>
    </w:p>
    <w:p w14:paraId="2EFE18D9" w14:textId="4125E775"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_Toc216361087 \h </w:instrText>
      </w:r>
      <w:r>
        <w:rPr>
          <w:noProof/>
        </w:rPr>
      </w:r>
      <w:r>
        <w:rPr>
          <w:noProof/>
        </w:rPr>
        <w:fldChar w:fldCharType="separate"/>
      </w:r>
      <w:r>
        <w:rPr>
          <w:noProof/>
        </w:rPr>
        <w:t>21</w:t>
      </w:r>
      <w:r>
        <w:rPr>
          <w:noProof/>
        </w:rPr>
        <w:fldChar w:fldCharType="end"/>
      </w:r>
    </w:p>
    <w:p w14:paraId="650BFA92" w14:textId="530B51A5"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4.1</w:t>
      </w:r>
      <w:r>
        <w:rPr>
          <w:rFonts w:asciiTheme="minorHAnsi" w:hAnsiTheme="minorHAnsi" w:cstheme="minorBidi"/>
          <w:noProof/>
          <w:kern w:val="2"/>
          <w:sz w:val="24"/>
          <w:szCs w:val="24"/>
          <w:lang w:eastAsia="zh-CN"/>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fldLock="1"/>
      </w:r>
      <w:r>
        <w:rPr>
          <w:noProof/>
        </w:rPr>
        <w:instrText xml:space="preserve"> PAGEREF _Toc216361088 \h </w:instrText>
      </w:r>
      <w:r>
        <w:rPr>
          <w:noProof/>
        </w:rPr>
      </w:r>
      <w:r>
        <w:rPr>
          <w:noProof/>
        </w:rPr>
        <w:fldChar w:fldCharType="separate"/>
      </w:r>
      <w:r>
        <w:rPr>
          <w:noProof/>
        </w:rPr>
        <w:t>21</w:t>
      </w:r>
      <w:r>
        <w:rPr>
          <w:noProof/>
        </w:rPr>
        <w:fldChar w:fldCharType="end"/>
      </w:r>
    </w:p>
    <w:p w14:paraId="1798A6A8" w14:textId="10B7D432" w:rsidR="00360A0B" w:rsidRDefault="00360A0B">
      <w:pPr>
        <w:pStyle w:val="TOC2"/>
        <w:rPr>
          <w:rFonts w:asciiTheme="minorHAnsi" w:hAnsiTheme="minorHAnsi" w:cstheme="minorBidi"/>
          <w:noProof/>
          <w:kern w:val="2"/>
          <w:sz w:val="24"/>
          <w:szCs w:val="24"/>
          <w:lang w:eastAsia="zh-CN"/>
          <w14:ligatures w14:val="standardContextual"/>
        </w:rPr>
      </w:pPr>
      <w:r w:rsidRPr="00FC13AC">
        <w:rPr>
          <w:noProof/>
          <w:snapToGrid w:val="0"/>
        </w:rPr>
        <w:t>4.2</w:t>
      </w:r>
      <w:r>
        <w:rPr>
          <w:rFonts w:asciiTheme="minorHAnsi" w:hAnsiTheme="minorHAnsi" w:cstheme="minorBidi"/>
          <w:noProof/>
          <w:kern w:val="2"/>
          <w:sz w:val="24"/>
          <w:szCs w:val="24"/>
          <w:lang w:eastAsia="zh-CN"/>
          <w14:ligatures w14:val="standardContextual"/>
        </w:rPr>
        <w:tab/>
      </w:r>
      <w:r w:rsidRPr="00FC13AC">
        <w:rPr>
          <w:noProof/>
          <w:snapToGrid w:val="0"/>
        </w:rPr>
        <w:t>Relationship between minimum requirements and test requirements</w:t>
      </w:r>
      <w:r>
        <w:rPr>
          <w:noProof/>
        </w:rPr>
        <w:tab/>
      </w:r>
      <w:r>
        <w:rPr>
          <w:noProof/>
        </w:rPr>
        <w:fldChar w:fldCharType="begin" w:fldLock="1"/>
      </w:r>
      <w:r>
        <w:rPr>
          <w:noProof/>
        </w:rPr>
        <w:instrText xml:space="preserve"> PAGEREF _Toc216361089 \h </w:instrText>
      </w:r>
      <w:r>
        <w:rPr>
          <w:noProof/>
        </w:rPr>
      </w:r>
      <w:r>
        <w:rPr>
          <w:noProof/>
        </w:rPr>
        <w:fldChar w:fldCharType="separate"/>
      </w:r>
      <w:r>
        <w:rPr>
          <w:noProof/>
        </w:rPr>
        <w:t>22</w:t>
      </w:r>
      <w:r>
        <w:rPr>
          <w:noProof/>
        </w:rPr>
        <w:fldChar w:fldCharType="end"/>
      </w:r>
    </w:p>
    <w:p w14:paraId="563E38EC" w14:textId="053DE515"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4.3</w:t>
      </w:r>
      <w:r>
        <w:rPr>
          <w:rFonts w:asciiTheme="minorHAnsi" w:hAnsiTheme="minorHAnsi" w:cstheme="minorBidi"/>
          <w:noProof/>
          <w:kern w:val="2"/>
          <w:sz w:val="24"/>
          <w:szCs w:val="24"/>
          <w:lang w:eastAsia="zh-CN"/>
          <w14:ligatures w14:val="standardContextual"/>
        </w:rPr>
        <w:tab/>
      </w:r>
      <w:r>
        <w:rPr>
          <w:noProof/>
          <w:lang w:eastAsia="zh-CN"/>
        </w:rPr>
        <w:t>Conducted and radiated requirement reference points</w:t>
      </w:r>
      <w:r>
        <w:rPr>
          <w:noProof/>
        </w:rPr>
        <w:tab/>
      </w:r>
      <w:r>
        <w:rPr>
          <w:noProof/>
        </w:rPr>
        <w:fldChar w:fldCharType="begin" w:fldLock="1"/>
      </w:r>
      <w:r>
        <w:rPr>
          <w:noProof/>
        </w:rPr>
        <w:instrText xml:space="preserve"> PAGEREF _Toc216361090 \h </w:instrText>
      </w:r>
      <w:r>
        <w:rPr>
          <w:noProof/>
        </w:rPr>
      </w:r>
      <w:r>
        <w:rPr>
          <w:noProof/>
        </w:rPr>
        <w:fldChar w:fldCharType="separate"/>
      </w:r>
      <w:r>
        <w:rPr>
          <w:noProof/>
        </w:rPr>
        <w:t>22</w:t>
      </w:r>
      <w:r>
        <w:rPr>
          <w:noProof/>
        </w:rPr>
        <w:fldChar w:fldCharType="end"/>
      </w:r>
    </w:p>
    <w:p w14:paraId="2C1A90EC" w14:textId="29E0278D"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 xml:space="preserve"> for AAS BS</w:t>
      </w:r>
      <w:r>
        <w:rPr>
          <w:noProof/>
        </w:rPr>
        <w:tab/>
      </w:r>
      <w:r>
        <w:rPr>
          <w:noProof/>
        </w:rPr>
        <w:fldChar w:fldCharType="begin" w:fldLock="1"/>
      </w:r>
      <w:r>
        <w:rPr>
          <w:noProof/>
        </w:rPr>
        <w:instrText xml:space="preserve"> PAGEREF _Toc216361091 \h </w:instrText>
      </w:r>
      <w:r>
        <w:rPr>
          <w:noProof/>
        </w:rPr>
      </w:r>
      <w:r>
        <w:rPr>
          <w:noProof/>
        </w:rPr>
        <w:fldChar w:fldCharType="separate"/>
      </w:r>
      <w:r>
        <w:rPr>
          <w:noProof/>
        </w:rPr>
        <w:t>23</w:t>
      </w:r>
      <w:r>
        <w:rPr>
          <w:noProof/>
        </w:rPr>
        <w:fldChar w:fldCharType="end"/>
      </w:r>
    </w:p>
    <w:p w14:paraId="123689C0" w14:textId="56ECAA9B"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4.5</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_Toc216361092 \h </w:instrText>
      </w:r>
      <w:r>
        <w:rPr>
          <w:noProof/>
        </w:rPr>
      </w:r>
      <w:r>
        <w:rPr>
          <w:noProof/>
        </w:rPr>
        <w:fldChar w:fldCharType="separate"/>
      </w:r>
      <w:r>
        <w:rPr>
          <w:noProof/>
        </w:rPr>
        <w:t>24</w:t>
      </w:r>
      <w:r>
        <w:rPr>
          <w:noProof/>
        </w:rPr>
        <w:fldChar w:fldCharType="end"/>
      </w:r>
    </w:p>
    <w:p w14:paraId="514F4053" w14:textId="31F90B7F"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4.6</w:t>
      </w:r>
      <w:r>
        <w:rPr>
          <w:rFonts w:asciiTheme="minorHAnsi" w:hAnsiTheme="minorHAnsi" w:cstheme="minorBidi"/>
          <w:noProof/>
          <w:kern w:val="2"/>
          <w:sz w:val="24"/>
          <w:szCs w:val="24"/>
          <w:lang w:eastAsia="zh-CN"/>
          <w14:ligatures w14:val="standardContextual"/>
        </w:rPr>
        <w:tab/>
      </w:r>
      <w:r>
        <w:rPr>
          <w:noProof/>
          <w:lang w:eastAsia="zh-CN"/>
        </w:rPr>
        <w:t>Operating Bands and Band Categories</w:t>
      </w:r>
      <w:r>
        <w:rPr>
          <w:noProof/>
        </w:rPr>
        <w:tab/>
      </w:r>
      <w:r>
        <w:rPr>
          <w:noProof/>
        </w:rPr>
        <w:fldChar w:fldCharType="begin" w:fldLock="1"/>
      </w:r>
      <w:r>
        <w:rPr>
          <w:noProof/>
        </w:rPr>
        <w:instrText xml:space="preserve"> PAGEREF _Toc216361093 \h </w:instrText>
      </w:r>
      <w:r>
        <w:rPr>
          <w:noProof/>
        </w:rPr>
      </w:r>
      <w:r>
        <w:rPr>
          <w:noProof/>
        </w:rPr>
        <w:fldChar w:fldCharType="separate"/>
      </w:r>
      <w:r>
        <w:rPr>
          <w:noProof/>
        </w:rPr>
        <w:t>26</w:t>
      </w:r>
      <w:r>
        <w:rPr>
          <w:noProof/>
        </w:rPr>
        <w:fldChar w:fldCharType="end"/>
      </w:r>
    </w:p>
    <w:p w14:paraId="6863851E" w14:textId="17FC5E03"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4.7</w:t>
      </w:r>
      <w:r>
        <w:rPr>
          <w:rFonts w:asciiTheme="minorHAnsi" w:hAnsiTheme="minorHAnsi" w:cstheme="minorBidi"/>
          <w:noProof/>
          <w:kern w:val="2"/>
          <w:sz w:val="24"/>
          <w:szCs w:val="24"/>
          <w:lang w:eastAsia="zh-CN"/>
          <w14:ligatures w14:val="standardContextual"/>
        </w:rPr>
        <w:tab/>
      </w:r>
      <w:r>
        <w:rPr>
          <w:noProof/>
          <w:lang w:eastAsia="zh-CN"/>
        </w:rPr>
        <w:t>Channel arrangements</w:t>
      </w:r>
      <w:r>
        <w:rPr>
          <w:noProof/>
        </w:rPr>
        <w:tab/>
      </w:r>
      <w:r>
        <w:rPr>
          <w:noProof/>
        </w:rPr>
        <w:fldChar w:fldCharType="begin" w:fldLock="1"/>
      </w:r>
      <w:r>
        <w:rPr>
          <w:noProof/>
        </w:rPr>
        <w:instrText xml:space="preserve"> PAGEREF _Toc216361094 \h </w:instrText>
      </w:r>
      <w:r>
        <w:rPr>
          <w:noProof/>
        </w:rPr>
      </w:r>
      <w:r>
        <w:rPr>
          <w:noProof/>
        </w:rPr>
        <w:fldChar w:fldCharType="separate"/>
      </w:r>
      <w:r>
        <w:rPr>
          <w:noProof/>
        </w:rPr>
        <w:t>26</w:t>
      </w:r>
      <w:r>
        <w:rPr>
          <w:noProof/>
        </w:rPr>
        <w:fldChar w:fldCharType="end"/>
      </w:r>
    </w:p>
    <w:p w14:paraId="4CF6CF5A" w14:textId="1863C0FB"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4.8</w:t>
      </w:r>
      <w:r>
        <w:rPr>
          <w:rFonts w:asciiTheme="minorHAnsi" w:hAnsiTheme="minorHAnsi" w:cstheme="minorBidi"/>
          <w:noProof/>
          <w:kern w:val="2"/>
          <w:sz w:val="24"/>
          <w:szCs w:val="24"/>
          <w:lang w:eastAsia="zh-CN"/>
          <w14:ligatures w14:val="standardContextual"/>
        </w:rPr>
        <w:tab/>
      </w:r>
      <w:r>
        <w:rPr>
          <w:noProof/>
          <w:lang w:eastAsia="zh-CN"/>
        </w:rPr>
        <w:t>Requirements for contiguous and non-contiguous spectrum</w:t>
      </w:r>
      <w:r>
        <w:rPr>
          <w:noProof/>
        </w:rPr>
        <w:tab/>
      </w:r>
      <w:r>
        <w:rPr>
          <w:noProof/>
        </w:rPr>
        <w:fldChar w:fldCharType="begin" w:fldLock="1"/>
      </w:r>
      <w:r>
        <w:rPr>
          <w:noProof/>
        </w:rPr>
        <w:instrText xml:space="preserve"> PAGEREF _Toc216361095 \h </w:instrText>
      </w:r>
      <w:r>
        <w:rPr>
          <w:noProof/>
        </w:rPr>
      </w:r>
      <w:r>
        <w:rPr>
          <w:noProof/>
        </w:rPr>
        <w:fldChar w:fldCharType="separate"/>
      </w:r>
      <w:r>
        <w:rPr>
          <w:noProof/>
        </w:rPr>
        <w:t>26</w:t>
      </w:r>
      <w:r>
        <w:rPr>
          <w:noProof/>
        </w:rPr>
        <w:fldChar w:fldCharType="end"/>
      </w:r>
    </w:p>
    <w:p w14:paraId="337D8869" w14:textId="2584AFC9"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4.9</w:t>
      </w:r>
      <w:r>
        <w:rPr>
          <w:rFonts w:asciiTheme="minorHAnsi" w:hAnsiTheme="minorHAnsi" w:cstheme="minorBidi"/>
          <w:noProof/>
          <w:kern w:val="2"/>
          <w:sz w:val="24"/>
          <w:szCs w:val="24"/>
          <w:lang w:eastAsia="zh-CN"/>
          <w14:ligatures w14:val="standardContextual"/>
        </w:rPr>
        <w:tab/>
      </w:r>
      <w:r>
        <w:rPr>
          <w:noProof/>
          <w:lang w:eastAsia="zh-CN"/>
        </w:rPr>
        <w:t>Requirements for AAS BS capable of operation in multiple operating bands</w:t>
      </w:r>
      <w:r>
        <w:rPr>
          <w:noProof/>
        </w:rPr>
        <w:tab/>
      </w:r>
      <w:r>
        <w:rPr>
          <w:noProof/>
        </w:rPr>
        <w:fldChar w:fldCharType="begin" w:fldLock="1"/>
      </w:r>
      <w:r>
        <w:rPr>
          <w:noProof/>
        </w:rPr>
        <w:instrText xml:space="preserve"> PAGEREF _Toc216361096 \h </w:instrText>
      </w:r>
      <w:r>
        <w:rPr>
          <w:noProof/>
        </w:rPr>
      </w:r>
      <w:r>
        <w:rPr>
          <w:noProof/>
        </w:rPr>
        <w:fldChar w:fldCharType="separate"/>
      </w:r>
      <w:r>
        <w:rPr>
          <w:noProof/>
        </w:rPr>
        <w:t>26</w:t>
      </w:r>
      <w:r>
        <w:rPr>
          <w:noProof/>
        </w:rPr>
        <w:fldChar w:fldCharType="end"/>
      </w:r>
    </w:p>
    <w:p w14:paraId="71E70061" w14:textId="64C7F990" w:rsidR="00360A0B" w:rsidRDefault="00360A0B">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OTA Co-location with other base stations</w:t>
      </w:r>
      <w:r>
        <w:rPr>
          <w:noProof/>
        </w:rPr>
        <w:tab/>
      </w:r>
      <w:r>
        <w:rPr>
          <w:noProof/>
        </w:rPr>
        <w:fldChar w:fldCharType="begin" w:fldLock="1"/>
      </w:r>
      <w:r>
        <w:rPr>
          <w:noProof/>
        </w:rPr>
        <w:instrText xml:space="preserve"> PAGEREF _Toc216361097 \h </w:instrText>
      </w:r>
      <w:r>
        <w:rPr>
          <w:noProof/>
        </w:rPr>
      </w:r>
      <w:r>
        <w:rPr>
          <w:noProof/>
        </w:rPr>
        <w:fldChar w:fldCharType="separate"/>
      </w:r>
      <w:r>
        <w:rPr>
          <w:noProof/>
        </w:rPr>
        <w:t>27</w:t>
      </w:r>
      <w:r>
        <w:rPr>
          <w:noProof/>
        </w:rPr>
        <w:fldChar w:fldCharType="end"/>
      </w:r>
    </w:p>
    <w:p w14:paraId="46067A15" w14:textId="608EA94C"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_Toc216361098 \h </w:instrText>
      </w:r>
      <w:r>
        <w:rPr>
          <w:noProof/>
        </w:rPr>
      </w:r>
      <w:r>
        <w:rPr>
          <w:noProof/>
        </w:rPr>
        <w:fldChar w:fldCharType="separate"/>
      </w:r>
      <w:r>
        <w:rPr>
          <w:noProof/>
        </w:rPr>
        <w:t>28</w:t>
      </w:r>
      <w:r>
        <w:rPr>
          <w:noProof/>
        </w:rPr>
        <w:fldChar w:fldCharType="end"/>
      </w:r>
    </w:p>
    <w:p w14:paraId="01864063" w14:textId="2290F21F" w:rsidR="00360A0B" w:rsidRDefault="00360A0B">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_Toc216361099 \h </w:instrText>
      </w:r>
      <w:r>
        <w:rPr>
          <w:noProof/>
        </w:rPr>
      </w:r>
      <w:r>
        <w:rPr>
          <w:noProof/>
        </w:rPr>
        <w:fldChar w:fldCharType="separate"/>
      </w:r>
      <w:r>
        <w:rPr>
          <w:noProof/>
        </w:rPr>
        <w:t>28</w:t>
      </w:r>
      <w:r>
        <w:rPr>
          <w:noProof/>
        </w:rPr>
        <w:fldChar w:fldCharType="end"/>
      </w:r>
    </w:p>
    <w:p w14:paraId="1660D7C1" w14:textId="4658C0E9" w:rsidR="00360A0B" w:rsidRDefault="00360A0B">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Band category 1 (BC1) and band category 2 (BC2)</w:t>
      </w:r>
      <w:r>
        <w:rPr>
          <w:noProof/>
        </w:rPr>
        <w:tab/>
      </w:r>
      <w:r>
        <w:rPr>
          <w:noProof/>
        </w:rPr>
        <w:fldChar w:fldCharType="begin" w:fldLock="1"/>
      </w:r>
      <w:r>
        <w:rPr>
          <w:noProof/>
        </w:rPr>
        <w:instrText xml:space="preserve"> PAGEREF _Toc216361100 \h </w:instrText>
      </w:r>
      <w:r>
        <w:rPr>
          <w:noProof/>
        </w:rPr>
      </w:r>
      <w:r>
        <w:rPr>
          <w:noProof/>
        </w:rPr>
        <w:fldChar w:fldCharType="separate"/>
      </w:r>
      <w:r>
        <w:rPr>
          <w:noProof/>
        </w:rPr>
        <w:t>29</w:t>
      </w:r>
      <w:r>
        <w:rPr>
          <w:noProof/>
        </w:rPr>
        <w:fldChar w:fldCharType="end"/>
      </w:r>
    </w:p>
    <w:p w14:paraId="1C41CD06" w14:textId="31665865" w:rsidR="00360A0B" w:rsidRDefault="00360A0B">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Band category 3 (BC3)</w:t>
      </w:r>
      <w:r>
        <w:rPr>
          <w:noProof/>
        </w:rPr>
        <w:tab/>
      </w:r>
      <w:r>
        <w:rPr>
          <w:noProof/>
        </w:rPr>
        <w:fldChar w:fldCharType="begin" w:fldLock="1"/>
      </w:r>
      <w:r>
        <w:rPr>
          <w:noProof/>
        </w:rPr>
        <w:instrText xml:space="preserve"> PAGEREF _Toc216361101 \h </w:instrText>
      </w:r>
      <w:r>
        <w:rPr>
          <w:noProof/>
        </w:rPr>
      </w:r>
      <w:r>
        <w:rPr>
          <w:noProof/>
        </w:rPr>
        <w:fldChar w:fldCharType="separate"/>
      </w:r>
      <w:r>
        <w:rPr>
          <w:noProof/>
        </w:rPr>
        <w:t>32</w:t>
      </w:r>
      <w:r>
        <w:rPr>
          <w:noProof/>
        </w:rPr>
        <w:fldChar w:fldCharType="end"/>
      </w:r>
    </w:p>
    <w:p w14:paraId="23633037" w14:textId="53C63161"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6</w:t>
      </w:r>
      <w:r>
        <w:rPr>
          <w:rFonts w:asciiTheme="minorHAnsi"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fldLock="1"/>
      </w:r>
      <w:r>
        <w:rPr>
          <w:noProof/>
        </w:rPr>
        <w:instrText xml:space="preserve"> PAGEREF _Toc216361102 \h </w:instrText>
      </w:r>
      <w:r>
        <w:rPr>
          <w:noProof/>
        </w:rPr>
      </w:r>
      <w:r>
        <w:rPr>
          <w:noProof/>
        </w:rPr>
        <w:fldChar w:fldCharType="separate"/>
      </w:r>
      <w:r>
        <w:rPr>
          <w:noProof/>
        </w:rPr>
        <w:t>34</w:t>
      </w:r>
      <w:r>
        <w:rPr>
          <w:noProof/>
        </w:rPr>
        <w:fldChar w:fldCharType="end"/>
      </w:r>
    </w:p>
    <w:p w14:paraId="2F3D85AF" w14:textId="03F8805E"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_Toc216361103 \h </w:instrText>
      </w:r>
      <w:r>
        <w:rPr>
          <w:noProof/>
        </w:rPr>
      </w:r>
      <w:r>
        <w:rPr>
          <w:noProof/>
        </w:rPr>
        <w:fldChar w:fldCharType="separate"/>
      </w:r>
      <w:r>
        <w:rPr>
          <w:noProof/>
        </w:rPr>
        <w:t>34</w:t>
      </w:r>
      <w:r>
        <w:rPr>
          <w:noProof/>
        </w:rPr>
        <w:fldChar w:fldCharType="end"/>
      </w:r>
    </w:p>
    <w:p w14:paraId="663E68A5" w14:textId="6612244E"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Base station output power</w:t>
      </w:r>
      <w:r>
        <w:rPr>
          <w:noProof/>
        </w:rPr>
        <w:tab/>
      </w:r>
      <w:r>
        <w:rPr>
          <w:noProof/>
        </w:rPr>
        <w:fldChar w:fldCharType="begin" w:fldLock="1"/>
      </w:r>
      <w:r>
        <w:rPr>
          <w:noProof/>
        </w:rPr>
        <w:instrText xml:space="preserve"> PAGEREF _Toc216361104 \h </w:instrText>
      </w:r>
      <w:r>
        <w:rPr>
          <w:noProof/>
        </w:rPr>
      </w:r>
      <w:r>
        <w:rPr>
          <w:noProof/>
        </w:rPr>
        <w:fldChar w:fldCharType="separate"/>
      </w:r>
      <w:r>
        <w:rPr>
          <w:noProof/>
        </w:rPr>
        <w:t>35</w:t>
      </w:r>
      <w:r>
        <w:rPr>
          <w:noProof/>
        </w:rPr>
        <w:fldChar w:fldCharType="end"/>
      </w:r>
    </w:p>
    <w:p w14:paraId="034170E0" w14:textId="0C00DDF9" w:rsidR="00360A0B" w:rsidRDefault="00360A0B">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_Toc216361105 \h </w:instrText>
      </w:r>
      <w:r>
        <w:rPr>
          <w:noProof/>
        </w:rPr>
      </w:r>
      <w:r>
        <w:rPr>
          <w:noProof/>
        </w:rPr>
        <w:fldChar w:fldCharType="separate"/>
      </w:r>
      <w:r>
        <w:rPr>
          <w:noProof/>
        </w:rPr>
        <w:t>35</w:t>
      </w:r>
      <w:r>
        <w:rPr>
          <w:noProof/>
        </w:rPr>
        <w:fldChar w:fldCharType="end"/>
      </w:r>
    </w:p>
    <w:p w14:paraId="009404F7" w14:textId="0424116F"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6.2.2</w:t>
      </w:r>
      <w:r>
        <w:rPr>
          <w:rFonts w:asciiTheme="minorHAnsi" w:hAnsiTheme="minorHAnsi" w:cstheme="minorBidi"/>
          <w:noProof/>
          <w:kern w:val="2"/>
          <w:sz w:val="24"/>
          <w:szCs w:val="24"/>
          <w:lang w:eastAsia="zh-CN"/>
          <w14:ligatures w14:val="standardContextual"/>
        </w:rPr>
        <w:tab/>
      </w:r>
      <w:r>
        <w:rPr>
          <w:noProof/>
          <w:lang w:eastAsia="zh-CN"/>
        </w:rPr>
        <w:t>Maximum output power</w:t>
      </w:r>
      <w:r>
        <w:rPr>
          <w:noProof/>
        </w:rPr>
        <w:tab/>
      </w:r>
      <w:r>
        <w:rPr>
          <w:noProof/>
        </w:rPr>
        <w:fldChar w:fldCharType="begin" w:fldLock="1"/>
      </w:r>
      <w:r>
        <w:rPr>
          <w:noProof/>
        </w:rPr>
        <w:instrText xml:space="preserve"> PAGEREF _Toc216361106 \h </w:instrText>
      </w:r>
      <w:r>
        <w:rPr>
          <w:noProof/>
        </w:rPr>
      </w:r>
      <w:r>
        <w:rPr>
          <w:noProof/>
        </w:rPr>
        <w:fldChar w:fldCharType="separate"/>
      </w:r>
      <w:r>
        <w:rPr>
          <w:noProof/>
        </w:rPr>
        <w:t>35</w:t>
      </w:r>
      <w:r>
        <w:rPr>
          <w:noProof/>
        </w:rPr>
        <w:fldChar w:fldCharType="end"/>
      </w:r>
    </w:p>
    <w:p w14:paraId="498F2510" w14:textId="0C129566" w:rsidR="00360A0B" w:rsidRDefault="00360A0B">
      <w:pPr>
        <w:pStyle w:val="TOC4"/>
        <w:rPr>
          <w:rFonts w:asciiTheme="minorHAnsi" w:hAnsiTheme="minorHAnsi" w:cstheme="minorBidi"/>
          <w:noProof/>
          <w:kern w:val="2"/>
          <w:sz w:val="24"/>
          <w:szCs w:val="24"/>
          <w:lang w:eastAsia="zh-CN"/>
          <w14:ligatures w14:val="standardContextual"/>
        </w:rPr>
      </w:pPr>
      <w:r>
        <w:rPr>
          <w:noProof/>
        </w:rPr>
        <w:t>6.2.2.1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_Toc216361107 \h </w:instrText>
      </w:r>
      <w:r>
        <w:rPr>
          <w:noProof/>
        </w:rPr>
      </w:r>
      <w:r>
        <w:rPr>
          <w:noProof/>
        </w:rPr>
        <w:fldChar w:fldCharType="separate"/>
      </w:r>
      <w:r>
        <w:rPr>
          <w:noProof/>
        </w:rPr>
        <w:t>35</w:t>
      </w:r>
      <w:r>
        <w:rPr>
          <w:noProof/>
        </w:rPr>
        <w:fldChar w:fldCharType="end"/>
      </w:r>
    </w:p>
    <w:p w14:paraId="138DC388" w14:textId="093FA5DB" w:rsidR="00360A0B" w:rsidRDefault="00360A0B">
      <w:pPr>
        <w:pStyle w:val="TOC4"/>
        <w:rPr>
          <w:rFonts w:asciiTheme="minorHAnsi" w:hAnsiTheme="minorHAnsi" w:cstheme="minorBidi"/>
          <w:noProof/>
          <w:kern w:val="2"/>
          <w:sz w:val="24"/>
          <w:szCs w:val="24"/>
          <w:lang w:eastAsia="zh-CN"/>
          <w14:ligatures w14:val="standardContextual"/>
        </w:rPr>
      </w:pPr>
      <w:r>
        <w:rPr>
          <w:noProof/>
        </w:rPr>
        <w:t>6.2.2.2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_Toc216361108 \h </w:instrText>
      </w:r>
      <w:r>
        <w:rPr>
          <w:noProof/>
        </w:rPr>
      </w:r>
      <w:r>
        <w:rPr>
          <w:noProof/>
        </w:rPr>
        <w:fldChar w:fldCharType="separate"/>
      </w:r>
      <w:r>
        <w:rPr>
          <w:noProof/>
        </w:rPr>
        <w:t>36</w:t>
      </w:r>
      <w:r>
        <w:rPr>
          <w:noProof/>
        </w:rPr>
        <w:fldChar w:fldCharType="end"/>
      </w:r>
    </w:p>
    <w:p w14:paraId="4092EE48" w14:textId="6D0FABB2"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cs="Arial"/>
          <w:noProof/>
        </w:rPr>
        <w:t>6.2.2.2.1</w:t>
      </w:r>
      <w:r>
        <w:rPr>
          <w:rFonts w:asciiTheme="minorHAnsi" w:hAnsiTheme="minorHAnsi" w:cstheme="minorBidi"/>
          <w:noProof/>
          <w:kern w:val="2"/>
          <w:sz w:val="24"/>
          <w:szCs w:val="24"/>
          <w:lang w:eastAsia="zh-CN"/>
          <w14:ligatures w14:val="standardContextual"/>
        </w:rPr>
        <w:tab/>
      </w:r>
      <w:r w:rsidRPr="00FC13AC">
        <w:rPr>
          <w:rFonts w:cs="Arial"/>
          <w:noProof/>
        </w:rPr>
        <w:t>General</w:t>
      </w:r>
      <w:r>
        <w:rPr>
          <w:noProof/>
        </w:rPr>
        <w:tab/>
      </w:r>
      <w:r>
        <w:rPr>
          <w:noProof/>
        </w:rPr>
        <w:fldChar w:fldCharType="begin" w:fldLock="1"/>
      </w:r>
      <w:r>
        <w:rPr>
          <w:noProof/>
        </w:rPr>
        <w:instrText xml:space="preserve"> PAGEREF _Toc216361109 \h </w:instrText>
      </w:r>
      <w:r>
        <w:rPr>
          <w:noProof/>
        </w:rPr>
      </w:r>
      <w:r>
        <w:rPr>
          <w:noProof/>
        </w:rPr>
        <w:fldChar w:fldCharType="separate"/>
      </w:r>
      <w:r>
        <w:rPr>
          <w:noProof/>
        </w:rPr>
        <w:t>36</w:t>
      </w:r>
      <w:r>
        <w:rPr>
          <w:noProof/>
        </w:rPr>
        <w:fldChar w:fldCharType="end"/>
      </w:r>
    </w:p>
    <w:p w14:paraId="5FCC0AA2" w14:textId="45E5D6DF"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cs="Arial"/>
          <w:noProof/>
        </w:rPr>
        <w:t>6.2.2.2.2</w:t>
      </w:r>
      <w:r>
        <w:rPr>
          <w:rFonts w:asciiTheme="minorHAnsi" w:hAnsiTheme="minorHAnsi" w:cstheme="minorBidi"/>
          <w:noProof/>
          <w:kern w:val="2"/>
          <w:sz w:val="24"/>
          <w:szCs w:val="24"/>
          <w:lang w:eastAsia="zh-CN"/>
          <w14:ligatures w14:val="standardContextual"/>
        </w:rPr>
        <w:tab/>
      </w:r>
      <w:r w:rsidRPr="00FC13AC">
        <w:rPr>
          <w:rFonts w:cs="Arial"/>
          <w:noProof/>
        </w:rPr>
        <w:t>Additional requirements (regional)</w:t>
      </w:r>
      <w:r>
        <w:rPr>
          <w:noProof/>
        </w:rPr>
        <w:tab/>
      </w:r>
      <w:r>
        <w:rPr>
          <w:noProof/>
        </w:rPr>
        <w:fldChar w:fldCharType="begin" w:fldLock="1"/>
      </w:r>
      <w:r>
        <w:rPr>
          <w:noProof/>
        </w:rPr>
        <w:instrText xml:space="preserve"> PAGEREF _Toc216361110 \h </w:instrText>
      </w:r>
      <w:r>
        <w:rPr>
          <w:noProof/>
        </w:rPr>
      </w:r>
      <w:r>
        <w:rPr>
          <w:noProof/>
        </w:rPr>
        <w:fldChar w:fldCharType="separate"/>
      </w:r>
      <w:r>
        <w:rPr>
          <w:noProof/>
        </w:rPr>
        <w:t>36</w:t>
      </w:r>
      <w:r>
        <w:rPr>
          <w:noProof/>
        </w:rPr>
        <w:fldChar w:fldCharType="end"/>
      </w:r>
    </w:p>
    <w:p w14:paraId="31C0D7D2" w14:textId="29F59481"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_Toc216361111 \h </w:instrText>
      </w:r>
      <w:r>
        <w:rPr>
          <w:noProof/>
        </w:rPr>
      </w:r>
      <w:r>
        <w:rPr>
          <w:noProof/>
        </w:rPr>
        <w:fldChar w:fldCharType="separate"/>
      </w:r>
      <w:r>
        <w:rPr>
          <w:noProof/>
        </w:rPr>
        <w:t>36</w:t>
      </w:r>
      <w:r>
        <w:rPr>
          <w:noProof/>
        </w:rPr>
        <w:fldChar w:fldCharType="end"/>
      </w:r>
    </w:p>
    <w:p w14:paraId="4E246D81" w14:textId="29B5E57E"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_Toc216361112 \h </w:instrText>
      </w:r>
      <w:r>
        <w:rPr>
          <w:noProof/>
        </w:rPr>
      </w:r>
      <w:r>
        <w:rPr>
          <w:noProof/>
        </w:rPr>
        <w:fldChar w:fldCharType="separate"/>
      </w:r>
      <w:r>
        <w:rPr>
          <w:noProof/>
        </w:rPr>
        <w:t>36</w:t>
      </w:r>
      <w:r>
        <w:rPr>
          <w:noProof/>
        </w:rPr>
        <w:fldChar w:fldCharType="end"/>
      </w:r>
    </w:p>
    <w:p w14:paraId="6689BC03" w14:textId="56F12A93"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cs="Arial"/>
          <w:noProof/>
        </w:rPr>
        <w:t>6.2.2.4.1</w:t>
      </w:r>
      <w:r>
        <w:rPr>
          <w:rFonts w:asciiTheme="minorHAnsi" w:hAnsiTheme="minorHAnsi" w:cstheme="minorBidi"/>
          <w:noProof/>
          <w:kern w:val="2"/>
          <w:sz w:val="24"/>
          <w:szCs w:val="24"/>
          <w:lang w:eastAsia="zh-CN"/>
          <w14:ligatures w14:val="standardContextual"/>
        </w:rPr>
        <w:tab/>
      </w:r>
      <w:r w:rsidRPr="00FC13AC">
        <w:rPr>
          <w:rFonts w:cs="Arial"/>
          <w:noProof/>
        </w:rPr>
        <w:t>General</w:t>
      </w:r>
      <w:r>
        <w:rPr>
          <w:noProof/>
        </w:rPr>
        <w:tab/>
      </w:r>
      <w:r>
        <w:rPr>
          <w:noProof/>
        </w:rPr>
        <w:fldChar w:fldCharType="begin" w:fldLock="1"/>
      </w:r>
      <w:r>
        <w:rPr>
          <w:noProof/>
        </w:rPr>
        <w:instrText xml:space="preserve"> PAGEREF _Toc216361113 \h </w:instrText>
      </w:r>
      <w:r>
        <w:rPr>
          <w:noProof/>
        </w:rPr>
      </w:r>
      <w:r>
        <w:rPr>
          <w:noProof/>
        </w:rPr>
        <w:fldChar w:fldCharType="separate"/>
      </w:r>
      <w:r>
        <w:rPr>
          <w:noProof/>
        </w:rPr>
        <w:t>36</w:t>
      </w:r>
      <w:r>
        <w:rPr>
          <w:noProof/>
        </w:rPr>
        <w:fldChar w:fldCharType="end"/>
      </w:r>
    </w:p>
    <w:p w14:paraId="4CFEAA3D" w14:textId="10C214C5"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cs="Arial"/>
          <w:noProof/>
        </w:rPr>
        <w:t>6.2.2.4.2</w:t>
      </w:r>
      <w:r>
        <w:rPr>
          <w:rFonts w:asciiTheme="minorHAnsi" w:hAnsiTheme="minorHAnsi" w:cstheme="minorBidi"/>
          <w:noProof/>
          <w:kern w:val="2"/>
          <w:sz w:val="24"/>
          <w:szCs w:val="24"/>
          <w:lang w:eastAsia="zh-CN"/>
          <w14:ligatures w14:val="standardContextual"/>
        </w:rPr>
        <w:tab/>
      </w:r>
      <w:r w:rsidRPr="00FC13AC">
        <w:rPr>
          <w:rFonts w:cs="Arial"/>
          <w:noProof/>
        </w:rPr>
        <w:t>Additional requirements (regional)</w:t>
      </w:r>
      <w:r>
        <w:rPr>
          <w:noProof/>
        </w:rPr>
        <w:tab/>
      </w:r>
      <w:r>
        <w:rPr>
          <w:noProof/>
        </w:rPr>
        <w:fldChar w:fldCharType="begin" w:fldLock="1"/>
      </w:r>
      <w:r>
        <w:rPr>
          <w:noProof/>
        </w:rPr>
        <w:instrText xml:space="preserve"> PAGEREF _Toc216361114 \h </w:instrText>
      </w:r>
      <w:r>
        <w:rPr>
          <w:noProof/>
        </w:rPr>
      </w:r>
      <w:r>
        <w:rPr>
          <w:noProof/>
        </w:rPr>
        <w:fldChar w:fldCharType="separate"/>
      </w:r>
      <w:r>
        <w:rPr>
          <w:noProof/>
        </w:rPr>
        <w:t>36</w:t>
      </w:r>
      <w:r>
        <w:rPr>
          <w:noProof/>
        </w:rPr>
        <w:fldChar w:fldCharType="end"/>
      </w:r>
    </w:p>
    <w:p w14:paraId="60D5B642" w14:textId="50D66AFE"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6.2.3</w:t>
      </w:r>
      <w:r>
        <w:rPr>
          <w:rFonts w:asciiTheme="minorHAnsi" w:hAnsiTheme="minorHAnsi" w:cstheme="minorBidi"/>
          <w:noProof/>
          <w:kern w:val="2"/>
          <w:sz w:val="24"/>
          <w:szCs w:val="24"/>
          <w:lang w:eastAsia="zh-CN"/>
          <w14:ligatures w14:val="standardContextual"/>
        </w:rPr>
        <w:tab/>
      </w:r>
      <w:r>
        <w:rPr>
          <w:noProof/>
        </w:rPr>
        <w:t>UTRA FDD primary CPICH power</w:t>
      </w:r>
      <w:r>
        <w:rPr>
          <w:noProof/>
        </w:rPr>
        <w:tab/>
      </w:r>
      <w:r>
        <w:rPr>
          <w:noProof/>
        </w:rPr>
        <w:fldChar w:fldCharType="begin" w:fldLock="1"/>
      </w:r>
      <w:r>
        <w:rPr>
          <w:noProof/>
        </w:rPr>
        <w:instrText xml:space="preserve"> PAGEREF _Toc216361115 \h </w:instrText>
      </w:r>
      <w:r>
        <w:rPr>
          <w:noProof/>
        </w:rPr>
      </w:r>
      <w:r>
        <w:rPr>
          <w:noProof/>
        </w:rPr>
        <w:fldChar w:fldCharType="separate"/>
      </w:r>
      <w:r>
        <w:rPr>
          <w:noProof/>
        </w:rPr>
        <w:t>36</w:t>
      </w:r>
      <w:r>
        <w:rPr>
          <w:noProof/>
        </w:rPr>
        <w:fldChar w:fldCharType="end"/>
      </w:r>
    </w:p>
    <w:p w14:paraId="01BDE27D" w14:textId="3A4D492A" w:rsidR="00360A0B" w:rsidRDefault="00360A0B">
      <w:pPr>
        <w:pStyle w:val="TOC4"/>
        <w:rPr>
          <w:rFonts w:asciiTheme="minorHAnsi" w:hAnsiTheme="minorHAnsi" w:cstheme="minorBidi"/>
          <w:noProof/>
          <w:kern w:val="2"/>
          <w:sz w:val="24"/>
          <w:szCs w:val="24"/>
          <w:lang w:eastAsia="zh-CN"/>
          <w14:ligatures w14:val="standardContextual"/>
        </w:rPr>
      </w:pPr>
      <w:r>
        <w:rPr>
          <w:noProof/>
        </w:rPr>
        <w:t>6.2.3.1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_Toc216361116 \h </w:instrText>
      </w:r>
      <w:r>
        <w:rPr>
          <w:noProof/>
        </w:rPr>
      </w:r>
      <w:r>
        <w:rPr>
          <w:noProof/>
        </w:rPr>
        <w:fldChar w:fldCharType="separate"/>
      </w:r>
      <w:r>
        <w:rPr>
          <w:noProof/>
        </w:rPr>
        <w:t>36</w:t>
      </w:r>
      <w:r>
        <w:rPr>
          <w:noProof/>
        </w:rPr>
        <w:fldChar w:fldCharType="end"/>
      </w:r>
    </w:p>
    <w:p w14:paraId="6CA68716" w14:textId="02B7F966" w:rsidR="00360A0B" w:rsidRDefault="00360A0B">
      <w:pPr>
        <w:pStyle w:val="TOC4"/>
        <w:rPr>
          <w:rFonts w:asciiTheme="minorHAnsi" w:hAnsiTheme="minorHAnsi" w:cstheme="minorBidi"/>
          <w:noProof/>
          <w:kern w:val="2"/>
          <w:sz w:val="24"/>
          <w:szCs w:val="24"/>
          <w:lang w:eastAsia="zh-CN"/>
          <w14:ligatures w14:val="standardContextual"/>
        </w:rPr>
      </w:pPr>
      <w:r>
        <w:rPr>
          <w:noProof/>
        </w:rPr>
        <w:t>6.2.3.2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_Toc216361117 \h </w:instrText>
      </w:r>
      <w:r>
        <w:rPr>
          <w:noProof/>
        </w:rPr>
      </w:r>
      <w:r>
        <w:rPr>
          <w:noProof/>
        </w:rPr>
        <w:fldChar w:fldCharType="separate"/>
      </w:r>
      <w:r>
        <w:rPr>
          <w:noProof/>
        </w:rPr>
        <w:t>36</w:t>
      </w:r>
      <w:r>
        <w:rPr>
          <w:noProof/>
        </w:rPr>
        <w:fldChar w:fldCharType="end"/>
      </w:r>
    </w:p>
    <w:p w14:paraId="4B99413E" w14:textId="3F94240F"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_Toc216361118 \h </w:instrText>
      </w:r>
      <w:r>
        <w:rPr>
          <w:noProof/>
        </w:rPr>
      </w:r>
      <w:r>
        <w:rPr>
          <w:noProof/>
        </w:rPr>
        <w:fldChar w:fldCharType="separate"/>
      </w:r>
      <w:r>
        <w:rPr>
          <w:noProof/>
        </w:rPr>
        <w:t>36</w:t>
      </w:r>
      <w:r>
        <w:rPr>
          <w:noProof/>
        </w:rPr>
        <w:fldChar w:fldCharType="end"/>
      </w:r>
    </w:p>
    <w:p w14:paraId="5168C7CE" w14:textId="5408EA31"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_Toc216361119 \h </w:instrText>
      </w:r>
      <w:r>
        <w:rPr>
          <w:noProof/>
        </w:rPr>
      </w:r>
      <w:r>
        <w:rPr>
          <w:noProof/>
        </w:rPr>
        <w:fldChar w:fldCharType="separate"/>
      </w:r>
      <w:r>
        <w:rPr>
          <w:noProof/>
        </w:rPr>
        <w:t>37</w:t>
      </w:r>
      <w:r>
        <w:rPr>
          <w:noProof/>
        </w:rPr>
        <w:fldChar w:fldCharType="end"/>
      </w:r>
    </w:p>
    <w:p w14:paraId="3BC61356" w14:textId="311FB4C7"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6.2.4</w:t>
      </w:r>
      <w:r>
        <w:rPr>
          <w:rFonts w:asciiTheme="minorHAnsi" w:hAnsiTheme="minorHAnsi" w:cstheme="minorBidi"/>
          <w:noProof/>
          <w:kern w:val="2"/>
          <w:sz w:val="24"/>
          <w:szCs w:val="24"/>
          <w:lang w:eastAsia="zh-CN"/>
          <w14:ligatures w14:val="standardContextual"/>
        </w:rPr>
        <w:tab/>
      </w:r>
      <w:r>
        <w:rPr>
          <w:noProof/>
        </w:rPr>
        <w:t>UTRA TDD primary CCPCH power</w:t>
      </w:r>
      <w:r>
        <w:rPr>
          <w:noProof/>
        </w:rPr>
        <w:tab/>
      </w:r>
      <w:r>
        <w:rPr>
          <w:noProof/>
        </w:rPr>
        <w:fldChar w:fldCharType="begin" w:fldLock="1"/>
      </w:r>
      <w:r>
        <w:rPr>
          <w:noProof/>
        </w:rPr>
        <w:instrText xml:space="preserve"> PAGEREF _Toc216361120 \h </w:instrText>
      </w:r>
      <w:r>
        <w:rPr>
          <w:noProof/>
        </w:rPr>
      </w:r>
      <w:r>
        <w:rPr>
          <w:noProof/>
        </w:rPr>
        <w:fldChar w:fldCharType="separate"/>
      </w:r>
      <w:r>
        <w:rPr>
          <w:noProof/>
        </w:rPr>
        <w:t>37</w:t>
      </w:r>
      <w:r>
        <w:rPr>
          <w:noProof/>
        </w:rPr>
        <w:fldChar w:fldCharType="end"/>
      </w:r>
    </w:p>
    <w:p w14:paraId="38E09A7E" w14:textId="4FE23492" w:rsidR="00360A0B" w:rsidRDefault="00360A0B">
      <w:pPr>
        <w:pStyle w:val="TOC4"/>
        <w:rPr>
          <w:rFonts w:asciiTheme="minorHAnsi" w:hAnsiTheme="minorHAnsi" w:cstheme="minorBidi"/>
          <w:noProof/>
          <w:kern w:val="2"/>
          <w:sz w:val="24"/>
          <w:szCs w:val="24"/>
          <w:lang w:eastAsia="zh-CN"/>
          <w14:ligatures w14:val="standardContextual"/>
        </w:rPr>
      </w:pPr>
      <w:r>
        <w:rPr>
          <w:noProof/>
        </w:rPr>
        <w:t>6.2.4.1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_Toc216361121 \h </w:instrText>
      </w:r>
      <w:r>
        <w:rPr>
          <w:noProof/>
        </w:rPr>
      </w:r>
      <w:r>
        <w:rPr>
          <w:noProof/>
        </w:rPr>
        <w:fldChar w:fldCharType="separate"/>
      </w:r>
      <w:r>
        <w:rPr>
          <w:noProof/>
        </w:rPr>
        <w:t>37</w:t>
      </w:r>
      <w:r>
        <w:rPr>
          <w:noProof/>
        </w:rPr>
        <w:fldChar w:fldCharType="end"/>
      </w:r>
    </w:p>
    <w:p w14:paraId="1B939BDB" w14:textId="7FEEDA90" w:rsidR="00360A0B" w:rsidRDefault="00360A0B">
      <w:pPr>
        <w:pStyle w:val="TOC4"/>
        <w:rPr>
          <w:rFonts w:asciiTheme="minorHAnsi" w:hAnsiTheme="minorHAnsi" w:cstheme="minorBidi"/>
          <w:noProof/>
          <w:kern w:val="2"/>
          <w:sz w:val="24"/>
          <w:szCs w:val="24"/>
          <w:lang w:eastAsia="zh-CN"/>
          <w14:ligatures w14:val="standardContextual"/>
        </w:rPr>
      </w:pPr>
      <w:r>
        <w:rPr>
          <w:noProof/>
        </w:rPr>
        <w:t>6.2.4.2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_Toc216361122 \h </w:instrText>
      </w:r>
      <w:r>
        <w:rPr>
          <w:noProof/>
        </w:rPr>
      </w:r>
      <w:r>
        <w:rPr>
          <w:noProof/>
        </w:rPr>
        <w:fldChar w:fldCharType="separate"/>
      </w:r>
      <w:r>
        <w:rPr>
          <w:noProof/>
        </w:rPr>
        <w:t>37</w:t>
      </w:r>
      <w:r>
        <w:rPr>
          <w:noProof/>
        </w:rPr>
        <w:fldChar w:fldCharType="end"/>
      </w:r>
    </w:p>
    <w:p w14:paraId="08CEF05C" w14:textId="563BBB5D"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_Toc216361123 \h </w:instrText>
      </w:r>
      <w:r>
        <w:rPr>
          <w:noProof/>
        </w:rPr>
      </w:r>
      <w:r>
        <w:rPr>
          <w:noProof/>
        </w:rPr>
        <w:fldChar w:fldCharType="separate"/>
      </w:r>
      <w:r>
        <w:rPr>
          <w:noProof/>
        </w:rPr>
        <w:t>37</w:t>
      </w:r>
      <w:r>
        <w:rPr>
          <w:noProof/>
        </w:rPr>
        <w:fldChar w:fldCharType="end"/>
      </w:r>
    </w:p>
    <w:p w14:paraId="05E7BE0F" w14:textId="53E65F07"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_Toc216361124 \h </w:instrText>
      </w:r>
      <w:r>
        <w:rPr>
          <w:noProof/>
        </w:rPr>
      </w:r>
      <w:r>
        <w:rPr>
          <w:noProof/>
        </w:rPr>
        <w:fldChar w:fldCharType="separate"/>
      </w:r>
      <w:r>
        <w:rPr>
          <w:noProof/>
        </w:rPr>
        <w:t>38</w:t>
      </w:r>
      <w:r>
        <w:rPr>
          <w:noProof/>
        </w:rPr>
        <w:fldChar w:fldCharType="end"/>
      </w:r>
    </w:p>
    <w:p w14:paraId="2673079D" w14:textId="5796FE6D"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6.2.5</w:t>
      </w:r>
      <w:r>
        <w:rPr>
          <w:rFonts w:asciiTheme="minorHAnsi" w:hAnsiTheme="minorHAnsi" w:cstheme="minorBidi"/>
          <w:noProof/>
          <w:kern w:val="2"/>
          <w:sz w:val="24"/>
          <w:szCs w:val="24"/>
          <w:lang w:eastAsia="zh-CN"/>
          <w14:ligatures w14:val="standardContextual"/>
        </w:rPr>
        <w:tab/>
      </w:r>
      <w:r>
        <w:rPr>
          <w:noProof/>
        </w:rPr>
        <w:t xml:space="preserve">UTRA FDD additional CPICH power for MIMO </w:t>
      </w:r>
      <w:r w:rsidRPr="00FC13AC">
        <w:rPr>
          <w:rFonts w:cs="v4.2.0"/>
          <w:noProof/>
        </w:rPr>
        <w:t>mode</w:t>
      </w:r>
      <w:r>
        <w:rPr>
          <w:noProof/>
        </w:rPr>
        <w:tab/>
      </w:r>
      <w:r>
        <w:rPr>
          <w:noProof/>
        </w:rPr>
        <w:fldChar w:fldCharType="begin" w:fldLock="1"/>
      </w:r>
      <w:r>
        <w:rPr>
          <w:noProof/>
        </w:rPr>
        <w:instrText xml:space="preserve"> PAGEREF _Toc216361125 \h </w:instrText>
      </w:r>
      <w:r>
        <w:rPr>
          <w:noProof/>
        </w:rPr>
      </w:r>
      <w:r>
        <w:rPr>
          <w:noProof/>
        </w:rPr>
        <w:fldChar w:fldCharType="separate"/>
      </w:r>
      <w:r>
        <w:rPr>
          <w:noProof/>
        </w:rPr>
        <w:t>38</w:t>
      </w:r>
      <w:r>
        <w:rPr>
          <w:noProof/>
        </w:rPr>
        <w:fldChar w:fldCharType="end"/>
      </w:r>
    </w:p>
    <w:p w14:paraId="25F7D46C" w14:textId="7B86DCD1" w:rsidR="00360A0B" w:rsidRDefault="00360A0B">
      <w:pPr>
        <w:pStyle w:val="TOC4"/>
        <w:rPr>
          <w:rFonts w:asciiTheme="minorHAnsi" w:hAnsiTheme="minorHAnsi" w:cstheme="minorBidi"/>
          <w:noProof/>
          <w:kern w:val="2"/>
          <w:sz w:val="24"/>
          <w:szCs w:val="24"/>
          <w:lang w:eastAsia="zh-CN"/>
          <w14:ligatures w14:val="standardContextual"/>
        </w:rPr>
      </w:pPr>
      <w:r>
        <w:rPr>
          <w:noProof/>
        </w:rPr>
        <w:t>6.2.5.1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_Toc216361126 \h </w:instrText>
      </w:r>
      <w:r>
        <w:rPr>
          <w:noProof/>
        </w:rPr>
      </w:r>
      <w:r>
        <w:rPr>
          <w:noProof/>
        </w:rPr>
        <w:fldChar w:fldCharType="separate"/>
      </w:r>
      <w:r>
        <w:rPr>
          <w:noProof/>
        </w:rPr>
        <w:t>38</w:t>
      </w:r>
      <w:r>
        <w:rPr>
          <w:noProof/>
        </w:rPr>
        <w:fldChar w:fldCharType="end"/>
      </w:r>
    </w:p>
    <w:p w14:paraId="2F9D0A87" w14:textId="13281BCF" w:rsidR="00360A0B" w:rsidRDefault="00360A0B">
      <w:pPr>
        <w:pStyle w:val="TOC4"/>
        <w:rPr>
          <w:rFonts w:asciiTheme="minorHAnsi" w:hAnsiTheme="minorHAnsi" w:cstheme="minorBidi"/>
          <w:noProof/>
          <w:kern w:val="2"/>
          <w:sz w:val="24"/>
          <w:szCs w:val="24"/>
          <w:lang w:eastAsia="zh-CN"/>
          <w14:ligatures w14:val="standardContextual"/>
        </w:rPr>
      </w:pPr>
      <w:r>
        <w:rPr>
          <w:noProof/>
        </w:rPr>
        <w:t>6.2.5.2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_Toc216361127 \h </w:instrText>
      </w:r>
      <w:r>
        <w:rPr>
          <w:noProof/>
        </w:rPr>
      </w:r>
      <w:r>
        <w:rPr>
          <w:noProof/>
        </w:rPr>
        <w:fldChar w:fldCharType="separate"/>
      </w:r>
      <w:r>
        <w:rPr>
          <w:noProof/>
        </w:rPr>
        <w:t>38</w:t>
      </w:r>
      <w:r>
        <w:rPr>
          <w:noProof/>
        </w:rPr>
        <w:fldChar w:fldCharType="end"/>
      </w:r>
    </w:p>
    <w:p w14:paraId="36A9A7F9" w14:textId="47DEC93F"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_Toc216361128 \h </w:instrText>
      </w:r>
      <w:r>
        <w:rPr>
          <w:noProof/>
        </w:rPr>
      </w:r>
      <w:r>
        <w:rPr>
          <w:noProof/>
        </w:rPr>
        <w:fldChar w:fldCharType="separate"/>
      </w:r>
      <w:r>
        <w:rPr>
          <w:noProof/>
        </w:rPr>
        <w:t>38</w:t>
      </w:r>
      <w:r>
        <w:rPr>
          <w:noProof/>
        </w:rPr>
        <w:fldChar w:fldCharType="end"/>
      </w:r>
    </w:p>
    <w:p w14:paraId="259DC783" w14:textId="71C4D99B"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_Toc216361129 \h </w:instrText>
      </w:r>
      <w:r>
        <w:rPr>
          <w:noProof/>
        </w:rPr>
      </w:r>
      <w:r>
        <w:rPr>
          <w:noProof/>
        </w:rPr>
        <w:fldChar w:fldCharType="separate"/>
      </w:r>
      <w:r>
        <w:rPr>
          <w:noProof/>
        </w:rPr>
        <w:t>39</w:t>
      </w:r>
      <w:r>
        <w:rPr>
          <w:noProof/>
        </w:rPr>
        <w:fldChar w:fldCharType="end"/>
      </w:r>
    </w:p>
    <w:p w14:paraId="30FBAE14" w14:textId="7ADAAD1C" w:rsidR="00360A0B" w:rsidRDefault="00360A0B">
      <w:pPr>
        <w:pStyle w:val="TOC3"/>
        <w:rPr>
          <w:rFonts w:asciiTheme="minorHAnsi" w:hAnsiTheme="minorHAnsi" w:cstheme="minorBidi"/>
          <w:noProof/>
          <w:kern w:val="2"/>
          <w:sz w:val="24"/>
          <w:szCs w:val="24"/>
          <w:lang w:eastAsia="zh-CN"/>
          <w14:ligatures w14:val="standardContextual"/>
        </w:rPr>
      </w:pPr>
      <w:r>
        <w:rPr>
          <w:noProof/>
        </w:rPr>
        <w:t>6.2.6</w:t>
      </w:r>
      <w:r>
        <w:rPr>
          <w:rFonts w:asciiTheme="minorHAnsi" w:hAnsiTheme="minorHAnsi" w:cstheme="minorBidi"/>
          <w:noProof/>
          <w:kern w:val="2"/>
          <w:sz w:val="24"/>
          <w:szCs w:val="24"/>
          <w:lang w:eastAsia="zh-CN"/>
          <w14:ligatures w14:val="standardContextual"/>
        </w:rPr>
        <w:tab/>
      </w:r>
      <w:r>
        <w:rPr>
          <w:noProof/>
        </w:rPr>
        <w:t xml:space="preserve">E-UTRA </w:t>
      </w:r>
      <w:r>
        <w:rPr>
          <w:noProof/>
          <w:lang w:eastAsia="zh-CN"/>
        </w:rPr>
        <w:t>DL RS power</w:t>
      </w:r>
      <w:r>
        <w:rPr>
          <w:noProof/>
        </w:rPr>
        <w:tab/>
      </w:r>
      <w:r>
        <w:rPr>
          <w:noProof/>
        </w:rPr>
        <w:fldChar w:fldCharType="begin" w:fldLock="1"/>
      </w:r>
      <w:r>
        <w:rPr>
          <w:noProof/>
        </w:rPr>
        <w:instrText xml:space="preserve"> PAGEREF _Toc216361130 \h </w:instrText>
      </w:r>
      <w:r>
        <w:rPr>
          <w:noProof/>
        </w:rPr>
      </w:r>
      <w:r>
        <w:rPr>
          <w:noProof/>
        </w:rPr>
        <w:fldChar w:fldCharType="separate"/>
      </w:r>
      <w:r>
        <w:rPr>
          <w:noProof/>
        </w:rPr>
        <w:t>39</w:t>
      </w:r>
      <w:r>
        <w:rPr>
          <w:noProof/>
        </w:rPr>
        <w:fldChar w:fldCharType="end"/>
      </w:r>
    </w:p>
    <w:p w14:paraId="425205AA" w14:textId="72F0D707" w:rsidR="00360A0B" w:rsidRDefault="00360A0B">
      <w:pPr>
        <w:pStyle w:val="TOC4"/>
        <w:rPr>
          <w:rFonts w:asciiTheme="minorHAnsi" w:hAnsiTheme="minorHAnsi" w:cstheme="minorBidi"/>
          <w:noProof/>
          <w:kern w:val="2"/>
          <w:sz w:val="24"/>
          <w:szCs w:val="24"/>
          <w:lang w:eastAsia="zh-CN"/>
          <w14:ligatures w14:val="standardContextual"/>
        </w:rPr>
      </w:pPr>
      <w:r>
        <w:rPr>
          <w:noProof/>
        </w:rPr>
        <w:t>6.2.6.1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_Toc216361131 \h </w:instrText>
      </w:r>
      <w:r>
        <w:rPr>
          <w:noProof/>
        </w:rPr>
      </w:r>
      <w:r>
        <w:rPr>
          <w:noProof/>
        </w:rPr>
        <w:fldChar w:fldCharType="separate"/>
      </w:r>
      <w:r>
        <w:rPr>
          <w:noProof/>
        </w:rPr>
        <w:t>39</w:t>
      </w:r>
      <w:r>
        <w:rPr>
          <w:noProof/>
        </w:rPr>
        <w:fldChar w:fldCharType="end"/>
      </w:r>
    </w:p>
    <w:p w14:paraId="5FB020C6" w14:textId="2BA40B33" w:rsidR="00360A0B" w:rsidRDefault="00360A0B">
      <w:pPr>
        <w:pStyle w:val="TOC4"/>
        <w:rPr>
          <w:rFonts w:asciiTheme="minorHAnsi" w:hAnsiTheme="minorHAnsi" w:cstheme="minorBidi"/>
          <w:noProof/>
          <w:kern w:val="2"/>
          <w:sz w:val="24"/>
          <w:szCs w:val="24"/>
          <w:lang w:eastAsia="zh-CN"/>
          <w14:ligatures w14:val="standardContextual"/>
        </w:rPr>
      </w:pPr>
      <w:r>
        <w:rPr>
          <w:noProof/>
        </w:rPr>
        <w:t>6.2.6.2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_Toc216361132 \h </w:instrText>
      </w:r>
      <w:r>
        <w:rPr>
          <w:noProof/>
        </w:rPr>
      </w:r>
      <w:r>
        <w:rPr>
          <w:noProof/>
        </w:rPr>
        <w:fldChar w:fldCharType="separate"/>
      </w:r>
      <w:r>
        <w:rPr>
          <w:noProof/>
        </w:rPr>
        <w:t>40</w:t>
      </w:r>
      <w:r>
        <w:rPr>
          <w:noProof/>
        </w:rPr>
        <w:fldChar w:fldCharType="end"/>
      </w:r>
    </w:p>
    <w:p w14:paraId="02E639DB" w14:textId="5552B0E9"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_Toc216361133 \h </w:instrText>
      </w:r>
      <w:r>
        <w:rPr>
          <w:noProof/>
        </w:rPr>
      </w:r>
      <w:r>
        <w:rPr>
          <w:noProof/>
        </w:rPr>
        <w:fldChar w:fldCharType="separate"/>
      </w:r>
      <w:r>
        <w:rPr>
          <w:noProof/>
        </w:rPr>
        <w:t>40</w:t>
      </w:r>
      <w:r>
        <w:rPr>
          <w:noProof/>
        </w:rPr>
        <w:fldChar w:fldCharType="end"/>
      </w:r>
    </w:p>
    <w:p w14:paraId="55462594" w14:textId="546A2572"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lastRenderedPageBreak/>
        <w:t>6.2.6.4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_Toc216361134 \h </w:instrText>
      </w:r>
      <w:r>
        <w:rPr>
          <w:noProof/>
        </w:rPr>
      </w:r>
      <w:r>
        <w:rPr>
          <w:noProof/>
        </w:rPr>
        <w:fldChar w:fldCharType="separate"/>
      </w:r>
      <w:r>
        <w:rPr>
          <w:noProof/>
        </w:rPr>
        <w:t>40</w:t>
      </w:r>
      <w:r>
        <w:rPr>
          <w:noProof/>
        </w:rPr>
        <w:fldChar w:fldCharType="end"/>
      </w:r>
    </w:p>
    <w:p w14:paraId="7F1C803F" w14:textId="3FA5F7A9"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6.3</w:t>
      </w:r>
      <w:r>
        <w:rPr>
          <w:rFonts w:asciiTheme="minorHAnsi"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_Toc216361135 \h </w:instrText>
      </w:r>
      <w:r>
        <w:rPr>
          <w:noProof/>
        </w:rPr>
      </w:r>
      <w:r>
        <w:rPr>
          <w:noProof/>
        </w:rPr>
        <w:fldChar w:fldCharType="separate"/>
      </w:r>
      <w:r>
        <w:rPr>
          <w:noProof/>
        </w:rPr>
        <w:t>40</w:t>
      </w:r>
      <w:r>
        <w:rPr>
          <w:noProof/>
        </w:rPr>
        <w:fldChar w:fldCharType="end"/>
      </w:r>
    </w:p>
    <w:p w14:paraId="0370EDCC" w14:textId="5B8E58B0" w:rsidR="00360A0B" w:rsidRDefault="00360A0B">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_Toc216361136 \h </w:instrText>
      </w:r>
      <w:r>
        <w:rPr>
          <w:noProof/>
        </w:rPr>
      </w:r>
      <w:r>
        <w:rPr>
          <w:noProof/>
        </w:rPr>
        <w:fldChar w:fldCharType="separate"/>
      </w:r>
      <w:r>
        <w:rPr>
          <w:noProof/>
        </w:rPr>
        <w:t>40</w:t>
      </w:r>
      <w:r>
        <w:rPr>
          <w:noProof/>
        </w:rPr>
        <w:fldChar w:fldCharType="end"/>
      </w:r>
    </w:p>
    <w:p w14:paraId="1E5F56CC" w14:textId="4D1A0F88"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6.3.2</w:t>
      </w:r>
      <w:r>
        <w:rPr>
          <w:rFonts w:asciiTheme="minorHAnsi" w:hAnsiTheme="minorHAnsi" w:cstheme="minorBidi"/>
          <w:noProof/>
          <w:kern w:val="2"/>
          <w:sz w:val="24"/>
          <w:szCs w:val="24"/>
          <w:lang w:eastAsia="zh-CN"/>
          <w14:ligatures w14:val="standardContextual"/>
        </w:rPr>
        <w:tab/>
      </w:r>
      <w:r>
        <w:rPr>
          <w:noProof/>
          <w:lang w:eastAsia="zh-CN"/>
        </w:rPr>
        <w:t>UTRA Inner loop power control in the downlink</w:t>
      </w:r>
      <w:r>
        <w:rPr>
          <w:noProof/>
        </w:rPr>
        <w:tab/>
      </w:r>
      <w:r>
        <w:rPr>
          <w:noProof/>
        </w:rPr>
        <w:fldChar w:fldCharType="begin" w:fldLock="1"/>
      </w:r>
      <w:r>
        <w:rPr>
          <w:noProof/>
        </w:rPr>
        <w:instrText xml:space="preserve"> PAGEREF _Toc216361137 \h </w:instrText>
      </w:r>
      <w:r>
        <w:rPr>
          <w:noProof/>
        </w:rPr>
      </w:r>
      <w:r>
        <w:rPr>
          <w:noProof/>
        </w:rPr>
        <w:fldChar w:fldCharType="separate"/>
      </w:r>
      <w:r>
        <w:rPr>
          <w:noProof/>
        </w:rPr>
        <w:t>40</w:t>
      </w:r>
      <w:r>
        <w:rPr>
          <w:noProof/>
        </w:rPr>
        <w:fldChar w:fldCharType="end"/>
      </w:r>
    </w:p>
    <w:p w14:paraId="4A917F9D" w14:textId="4D494F3C" w:rsidR="00360A0B" w:rsidRDefault="00360A0B">
      <w:pPr>
        <w:pStyle w:val="TOC4"/>
        <w:rPr>
          <w:rFonts w:asciiTheme="minorHAnsi" w:hAnsiTheme="minorHAnsi" w:cstheme="minorBidi"/>
          <w:noProof/>
          <w:kern w:val="2"/>
          <w:sz w:val="24"/>
          <w:szCs w:val="24"/>
          <w:lang w:eastAsia="zh-CN"/>
          <w14:ligatures w14:val="standardContextual"/>
        </w:rPr>
      </w:pPr>
      <w:r>
        <w:rPr>
          <w:noProof/>
        </w:rPr>
        <w:t>6.3.2.1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_Toc216361138 \h </w:instrText>
      </w:r>
      <w:r>
        <w:rPr>
          <w:noProof/>
        </w:rPr>
      </w:r>
      <w:r>
        <w:rPr>
          <w:noProof/>
        </w:rPr>
        <w:fldChar w:fldCharType="separate"/>
      </w:r>
      <w:r>
        <w:rPr>
          <w:noProof/>
        </w:rPr>
        <w:t>40</w:t>
      </w:r>
      <w:r>
        <w:rPr>
          <w:noProof/>
        </w:rPr>
        <w:fldChar w:fldCharType="end"/>
      </w:r>
    </w:p>
    <w:p w14:paraId="4AD98A05" w14:textId="72428734" w:rsidR="00360A0B" w:rsidRDefault="00360A0B">
      <w:pPr>
        <w:pStyle w:val="TOC4"/>
        <w:rPr>
          <w:rFonts w:asciiTheme="minorHAnsi" w:hAnsiTheme="minorHAnsi" w:cstheme="minorBidi"/>
          <w:noProof/>
          <w:kern w:val="2"/>
          <w:sz w:val="24"/>
          <w:szCs w:val="24"/>
          <w:lang w:eastAsia="zh-CN"/>
          <w14:ligatures w14:val="standardContextual"/>
        </w:rPr>
      </w:pPr>
      <w:r>
        <w:rPr>
          <w:noProof/>
        </w:rPr>
        <w:t>6.3.2.2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_Toc216361139 \h </w:instrText>
      </w:r>
      <w:r>
        <w:rPr>
          <w:noProof/>
        </w:rPr>
      </w:r>
      <w:r>
        <w:rPr>
          <w:noProof/>
        </w:rPr>
        <w:fldChar w:fldCharType="separate"/>
      </w:r>
      <w:r>
        <w:rPr>
          <w:noProof/>
        </w:rPr>
        <w:t>40</w:t>
      </w:r>
      <w:r>
        <w:rPr>
          <w:noProof/>
        </w:rPr>
        <w:fldChar w:fldCharType="end"/>
      </w:r>
    </w:p>
    <w:p w14:paraId="1690AF72" w14:textId="07619F6B"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_Toc216361140 \h </w:instrText>
      </w:r>
      <w:r>
        <w:rPr>
          <w:noProof/>
        </w:rPr>
      </w:r>
      <w:r>
        <w:rPr>
          <w:noProof/>
        </w:rPr>
        <w:fldChar w:fldCharType="separate"/>
      </w:r>
      <w:r>
        <w:rPr>
          <w:noProof/>
        </w:rPr>
        <w:t>40</w:t>
      </w:r>
      <w:r>
        <w:rPr>
          <w:noProof/>
        </w:rPr>
        <w:fldChar w:fldCharType="end"/>
      </w:r>
    </w:p>
    <w:p w14:paraId="47A762C8" w14:textId="33C9C24B"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_Toc216361141 \h </w:instrText>
      </w:r>
      <w:r>
        <w:rPr>
          <w:noProof/>
        </w:rPr>
      </w:r>
      <w:r>
        <w:rPr>
          <w:noProof/>
        </w:rPr>
        <w:fldChar w:fldCharType="separate"/>
      </w:r>
      <w:r>
        <w:rPr>
          <w:noProof/>
        </w:rPr>
        <w:t>41</w:t>
      </w:r>
      <w:r>
        <w:rPr>
          <w:noProof/>
        </w:rPr>
        <w:fldChar w:fldCharType="end"/>
      </w:r>
    </w:p>
    <w:p w14:paraId="7B857F99" w14:textId="1CCCB9D5"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6.3.3</w:t>
      </w:r>
      <w:r>
        <w:rPr>
          <w:rFonts w:asciiTheme="minorHAnsi" w:hAnsiTheme="minorHAnsi" w:cstheme="minorBidi"/>
          <w:noProof/>
          <w:kern w:val="2"/>
          <w:sz w:val="24"/>
          <w:szCs w:val="24"/>
          <w:lang w:eastAsia="zh-CN"/>
          <w14:ligatures w14:val="standardContextual"/>
        </w:rPr>
        <w:tab/>
      </w:r>
      <w:r>
        <w:rPr>
          <w:noProof/>
          <w:lang w:eastAsia="zh-CN"/>
        </w:rPr>
        <w:t>Power control dynamic range</w:t>
      </w:r>
      <w:r>
        <w:rPr>
          <w:noProof/>
        </w:rPr>
        <w:tab/>
      </w:r>
      <w:r>
        <w:rPr>
          <w:noProof/>
        </w:rPr>
        <w:fldChar w:fldCharType="begin" w:fldLock="1"/>
      </w:r>
      <w:r>
        <w:rPr>
          <w:noProof/>
        </w:rPr>
        <w:instrText xml:space="preserve"> PAGEREF _Toc216361142 \h </w:instrText>
      </w:r>
      <w:r>
        <w:rPr>
          <w:noProof/>
        </w:rPr>
      </w:r>
      <w:r>
        <w:rPr>
          <w:noProof/>
        </w:rPr>
        <w:fldChar w:fldCharType="separate"/>
      </w:r>
      <w:r>
        <w:rPr>
          <w:noProof/>
        </w:rPr>
        <w:t>41</w:t>
      </w:r>
      <w:r>
        <w:rPr>
          <w:noProof/>
        </w:rPr>
        <w:fldChar w:fldCharType="end"/>
      </w:r>
    </w:p>
    <w:p w14:paraId="4B7D14D5" w14:textId="628F1D4C" w:rsidR="00360A0B" w:rsidRDefault="00360A0B">
      <w:pPr>
        <w:pStyle w:val="TOC4"/>
        <w:rPr>
          <w:rFonts w:asciiTheme="minorHAnsi" w:hAnsiTheme="minorHAnsi" w:cstheme="minorBidi"/>
          <w:noProof/>
          <w:kern w:val="2"/>
          <w:sz w:val="24"/>
          <w:szCs w:val="24"/>
          <w:lang w:eastAsia="zh-CN"/>
          <w14:ligatures w14:val="standardContextual"/>
        </w:rPr>
      </w:pPr>
      <w:r>
        <w:rPr>
          <w:noProof/>
        </w:rPr>
        <w:t>6.3.3.1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_Toc216361143 \h </w:instrText>
      </w:r>
      <w:r>
        <w:rPr>
          <w:noProof/>
        </w:rPr>
      </w:r>
      <w:r>
        <w:rPr>
          <w:noProof/>
        </w:rPr>
        <w:fldChar w:fldCharType="separate"/>
      </w:r>
      <w:r>
        <w:rPr>
          <w:noProof/>
        </w:rPr>
        <w:t>41</w:t>
      </w:r>
      <w:r>
        <w:rPr>
          <w:noProof/>
        </w:rPr>
        <w:fldChar w:fldCharType="end"/>
      </w:r>
    </w:p>
    <w:p w14:paraId="1894F9C9" w14:textId="6039C2EA" w:rsidR="00360A0B" w:rsidRDefault="00360A0B">
      <w:pPr>
        <w:pStyle w:val="TOC4"/>
        <w:rPr>
          <w:rFonts w:asciiTheme="minorHAnsi" w:hAnsiTheme="minorHAnsi" w:cstheme="minorBidi"/>
          <w:noProof/>
          <w:kern w:val="2"/>
          <w:sz w:val="24"/>
          <w:szCs w:val="24"/>
          <w:lang w:eastAsia="zh-CN"/>
          <w14:ligatures w14:val="standardContextual"/>
        </w:rPr>
      </w:pPr>
      <w:r>
        <w:rPr>
          <w:noProof/>
        </w:rPr>
        <w:t>6.3.3.2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_Toc216361144 \h </w:instrText>
      </w:r>
      <w:r>
        <w:rPr>
          <w:noProof/>
        </w:rPr>
      </w:r>
      <w:r>
        <w:rPr>
          <w:noProof/>
        </w:rPr>
        <w:fldChar w:fldCharType="separate"/>
      </w:r>
      <w:r>
        <w:rPr>
          <w:noProof/>
        </w:rPr>
        <w:t>41</w:t>
      </w:r>
      <w:r>
        <w:rPr>
          <w:noProof/>
        </w:rPr>
        <w:fldChar w:fldCharType="end"/>
      </w:r>
    </w:p>
    <w:p w14:paraId="263F55A9" w14:textId="3708F4E2"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_Toc216361145 \h </w:instrText>
      </w:r>
      <w:r>
        <w:rPr>
          <w:noProof/>
        </w:rPr>
      </w:r>
      <w:r>
        <w:rPr>
          <w:noProof/>
        </w:rPr>
        <w:fldChar w:fldCharType="separate"/>
      </w:r>
      <w:r>
        <w:rPr>
          <w:noProof/>
        </w:rPr>
        <w:t>41</w:t>
      </w:r>
      <w:r>
        <w:rPr>
          <w:noProof/>
        </w:rPr>
        <w:fldChar w:fldCharType="end"/>
      </w:r>
    </w:p>
    <w:p w14:paraId="66C5EC5D" w14:textId="787CDC3E"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_Toc216361146 \h </w:instrText>
      </w:r>
      <w:r>
        <w:rPr>
          <w:noProof/>
        </w:rPr>
      </w:r>
      <w:r>
        <w:rPr>
          <w:noProof/>
        </w:rPr>
        <w:fldChar w:fldCharType="separate"/>
      </w:r>
      <w:r>
        <w:rPr>
          <w:noProof/>
        </w:rPr>
        <w:t>42</w:t>
      </w:r>
      <w:r>
        <w:rPr>
          <w:noProof/>
        </w:rPr>
        <w:fldChar w:fldCharType="end"/>
      </w:r>
    </w:p>
    <w:p w14:paraId="52099FEC" w14:textId="6838B3D0"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6.3.4</w:t>
      </w:r>
      <w:r>
        <w:rPr>
          <w:rFonts w:asciiTheme="minorHAnsi" w:hAnsiTheme="minorHAnsi" w:cstheme="minorBidi"/>
          <w:noProof/>
          <w:kern w:val="2"/>
          <w:sz w:val="24"/>
          <w:szCs w:val="24"/>
          <w:lang w:eastAsia="zh-CN"/>
          <w14:ligatures w14:val="standardContextual"/>
        </w:rPr>
        <w:tab/>
      </w:r>
      <w:r>
        <w:rPr>
          <w:noProof/>
          <w:lang w:eastAsia="zh-CN"/>
        </w:rPr>
        <w:t>Total power dynamic range</w:t>
      </w:r>
      <w:r>
        <w:rPr>
          <w:noProof/>
        </w:rPr>
        <w:tab/>
      </w:r>
      <w:r>
        <w:rPr>
          <w:noProof/>
        </w:rPr>
        <w:fldChar w:fldCharType="begin" w:fldLock="1"/>
      </w:r>
      <w:r>
        <w:rPr>
          <w:noProof/>
        </w:rPr>
        <w:instrText xml:space="preserve"> PAGEREF _Toc216361147 \h </w:instrText>
      </w:r>
      <w:r>
        <w:rPr>
          <w:noProof/>
        </w:rPr>
      </w:r>
      <w:r>
        <w:rPr>
          <w:noProof/>
        </w:rPr>
        <w:fldChar w:fldCharType="separate"/>
      </w:r>
      <w:r>
        <w:rPr>
          <w:noProof/>
        </w:rPr>
        <w:t>42</w:t>
      </w:r>
      <w:r>
        <w:rPr>
          <w:noProof/>
        </w:rPr>
        <w:fldChar w:fldCharType="end"/>
      </w:r>
    </w:p>
    <w:p w14:paraId="56490F67" w14:textId="4AA6699A" w:rsidR="00360A0B" w:rsidRDefault="00360A0B">
      <w:pPr>
        <w:pStyle w:val="TOC4"/>
        <w:rPr>
          <w:rFonts w:asciiTheme="minorHAnsi" w:hAnsiTheme="minorHAnsi" w:cstheme="minorBidi"/>
          <w:noProof/>
          <w:kern w:val="2"/>
          <w:sz w:val="24"/>
          <w:szCs w:val="24"/>
          <w:lang w:eastAsia="zh-CN"/>
          <w14:ligatures w14:val="standardContextual"/>
        </w:rPr>
      </w:pPr>
      <w:r>
        <w:rPr>
          <w:noProof/>
        </w:rPr>
        <w:t>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_Toc216361148 \h </w:instrText>
      </w:r>
      <w:r>
        <w:rPr>
          <w:noProof/>
        </w:rPr>
      </w:r>
      <w:r>
        <w:rPr>
          <w:noProof/>
        </w:rPr>
        <w:fldChar w:fldCharType="separate"/>
      </w:r>
      <w:r>
        <w:rPr>
          <w:noProof/>
        </w:rPr>
        <w:t>42</w:t>
      </w:r>
      <w:r>
        <w:rPr>
          <w:noProof/>
        </w:rPr>
        <w:fldChar w:fldCharType="end"/>
      </w:r>
    </w:p>
    <w:p w14:paraId="4BE0C71F" w14:textId="2911A4F1" w:rsidR="00360A0B" w:rsidRDefault="00360A0B">
      <w:pPr>
        <w:pStyle w:val="TOC4"/>
        <w:rPr>
          <w:rFonts w:asciiTheme="minorHAnsi" w:hAnsiTheme="minorHAnsi" w:cstheme="minorBidi"/>
          <w:noProof/>
          <w:kern w:val="2"/>
          <w:sz w:val="24"/>
          <w:szCs w:val="24"/>
          <w:lang w:eastAsia="zh-CN"/>
          <w14:ligatures w14:val="standardContextual"/>
        </w:rPr>
      </w:pPr>
      <w:r>
        <w:rPr>
          <w:noProof/>
        </w:rPr>
        <w:t>6.3.4.2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_Toc216361149 \h </w:instrText>
      </w:r>
      <w:r>
        <w:rPr>
          <w:noProof/>
        </w:rPr>
      </w:r>
      <w:r>
        <w:rPr>
          <w:noProof/>
        </w:rPr>
        <w:fldChar w:fldCharType="separate"/>
      </w:r>
      <w:r>
        <w:rPr>
          <w:noProof/>
        </w:rPr>
        <w:t>42</w:t>
      </w:r>
      <w:r>
        <w:rPr>
          <w:noProof/>
        </w:rPr>
        <w:fldChar w:fldCharType="end"/>
      </w:r>
    </w:p>
    <w:p w14:paraId="0943CEE6" w14:textId="17452508"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_Toc216361150 \h </w:instrText>
      </w:r>
      <w:r>
        <w:rPr>
          <w:noProof/>
        </w:rPr>
      </w:r>
      <w:r>
        <w:rPr>
          <w:noProof/>
        </w:rPr>
        <w:fldChar w:fldCharType="separate"/>
      </w:r>
      <w:r>
        <w:rPr>
          <w:noProof/>
        </w:rPr>
        <w:t>42</w:t>
      </w:r>
      <w:r>
        <w:rPr>
          <w:noProof/>
        </w:rPr>
        <w:fldChar w:fldCharType="end"/>
      </w:r>
    </w:p>
    <w:p w14:paraId="096510D8" w14:textId="3DC0CAF9"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_Toc216361151 \h </w:instrText>
      </w:r>
      <w:r>
        <w:rPr>
          <w:noProof/>
        </w:rPr>
      </w:r>
      <w:r>
        <w:rPr>
          <w:noProof/>
        </w:rPr>
        <w:fldChar w:fldCharType="separate"/>
      </w:r>
      <w:r>
        <w:rPr>
          <w:noProof/>
        </w:rPr>
        <w:t>42</w:t>
      </w:r>
      <w:r>
        <w:rPr>
          <w:noProof/>
        </w:rPr>
        <w:fldChar w:fldCharType="end"/>
      </w:r>
    </w:p>
    <w:p w14:paraId="0543E64B" w14:textId="72EF4E2D"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6.3.5</w:t>
      </w:r>
      <w:r>
        <w:rPr>
          <w:rFonts w:asciiTheme="minorHAnsi" w:hAnsiTheme="minorHAnsi" w:cstheme="minorBidi"/>
          <w:noProof/>
          <w:kern w:val="2"/>
          <w:sz w:val="24"/>
          <w:szCs w:val="24"/>
          <w:lang w:eastAsia="zh-CN"/>
          <w14:ligatures w14:val="standardContextual"/>
        </w:rPr>
        <w:tab/>
      </w:r>
      <w:r>
        <w:rPr>
          <w:noProof/>
          <w:lang w:eastAsia="zh-CN"/>
        </w:rPr>
        <w:t>IPDL time mask</w:t>
      </w:r>
      <w:r>
        <w:rPr>
          <w:noProof/>
        </w:rPr>
        <w:tab/>
      </w:r>
      <w:r>
        <w:rPr>
          <w:noProof/>
        </w:rPr>
        <w:fldChar w:fldCharType="begin" w:fldLock="1"/>
      </w:r>
      <w:r>
        <w:rPr>
          <w:noProof/>
        </w:rPr>
        <w:instrText xml:space="preserve"> PAGEREF _Toc216361152 \h </w:instrText>
      </w:r>
      <w:r>
        <w:rPr>
          <w:noProof/>
        </w:rPr>
      </w:r>
      <w:r>
        <w:rPr>
          <w:noProof/>
        </w:rPr>
        <w:fldChar w:fldCharType="separate"/>
      </w:r>
      <w:r>
        <w:rPr>
          <w:noProof/>
        </w:rPr>
        <w:t>42</w:t>
      </w:r>
      <w:r>
        <w:rPr>
          <w:noProof/>
        </w:rPr>
        <w:fldChar w:fldCharType="end"/>
      </w:r>
    </w:p>
    <w:p w14:paraId="18E68B16" w14:textId="7CDDD967" w:rsidR="00360A0B" w:rsidRDefault="00360A0B">
      <w:pPr>
        <w:pStyle w:val="TOC4"/>
        <w:rPr>
          <w:rFonts w:asciiTheme="minorHAnsi" w:hAnsiTheme="minorHAnsi" w:cstheme="minorBidi"/>
          <w:noProof/>
          <w:kern w:val="2"/>
          <w:sz w:val="24"/>
          <w:szCs w:val="24"/>
          <w:lang w:eastAsia="zh-CN"/>
          <w14:ligatures w14:val="standardContextual"/>
        </w:rPr>
      </w:pPr>
      <w:r>
        <w:rPr>
          <w:noProof/>
        </w:rPr>
        <w:t>6.3.5.1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_Toc216361153 \h </w:instrText>
      </w:r>
      <w:r>
        <w:rPr>
          <w:noProof/>
        </w:rPr>
      </w:r>
      <w:r>
        <w:rPr>
          <w:noProof/>
        </w:rPr>
        <w:fldChar w:fldCharType="separate"/>
      </w:r>
      <w:r>
        <w:rPr>
          <w:noProof/>
        </w:rPr>
        <w:t>42</w:t>
      </w:r>
      <w:r>
        <w:rPr>
          <w:noProof/>
        </w:rPr>
        <w:fldChar w:fldCharType="end"/>
      </w:r>
    </w:p>
    <w:p w14:paraId="5F729B8A" w14:textId="5DC6E867" w:rsidR="00360A0B" w:rsidRDefault="00360A0B">
      <w:pPr>
        <w:pStyle w:val="TOC4"/>
        <w:rPr>
          <w:rFonts w:asciiTheme="minorHAnsi" w:hAnsiTheme="minorHAnsi" w:cstheme="minorBidi"/>
          <w:noProof/>
          <w:kern w:val="2"/>
          <w:sz w:val="24"/>
          <w:szCs w:val="24"/>
          <w:lang w:eastAsia="zh-CN"/>
          <w14:ligatures w14:val="standardContextual"/>
        </w:rPr>
      </w:pPr>
      <w:r>
        <w:rPr>
          <w:noProof/>
        </w:rPr>
        <w:t>6.3.5.2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_Toc216361154 \h </w:instrText>
      </w:r>
      <w:r>
        <w:rPr>
          <w:noProof/>
        </w:rPr>
      </w:r>
      <w:r>
        <w:rPr>
          <w:noProof/>
        </w:rPr>
        <w:fldChar w:fldCharType="separate"/>
      </w:r>
      <w:r>
        <w:rPr>
          <w:noProof/>
        </w:rPr>
        <w:t>43</w:t>
      </w:r>
      <w:r>
        <w:rPr>
          <w:noProof/>
        </w:rPr>
        <w:fldChar w:fldCharType="end"/>
      </w:r>
    </w:p>
    <w:p w14:paraId="4AC5E116" w14:textId="2673C5BA"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_Toc216361155 \h </w:instrText>
      </w:r>
      <w:r>
        <w:rPr>
          <w:noProof/>
        </w:rPr>
      </w:r>
      <w:r>
        <w:rPr>
          <w:noProof/>
        </w:rPr>
        <w:fldChar w:fldCharType="separate"/>
      </w:r>
      <w:r>
        <w:rPr>
          <w:noProof/>
        </w:rPr>
        <w:t>43</w:t>
      </w:r>
      <w:r>
        <w:rPr>
          <w:noProof/>
        </w:rPr>
        <w:fldChar w:fldCharType="end"/>
      </w:r>
    </w:p>
    <w:p w14:paraId="2458EEAC" w14:textId="2D519B6C"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_Toc216361156 \h </w:instrText>
      </w:r>
      <w:r>
        <w:rPr>
          <w:noProof/>
        </w:rPr>
      </w:r>
      <w:r>
        <w:rPr>
          <w:noProof/>
        </w:rPr>
        <w:fldChar w:fldCharType="separate"/>
      </w:r>
      <w:r>
        <w:rPr>
          <w:noProof/>
        </w:rPr>
        <w:t>43</w:t>
      </w:r>
      <w:r>
        <w:rPr>
          <w:noProof/>
        </w:rPr>
        <w:fldChar w:fldCharType="end"/>
      </w:r>
    </w:p>
    <w:p w14:paraId="02C9029F" w14:textId="60FDF74B"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6.3.6</w:t>
      </w:r>
      <w:r>
        <w:rPr>
          <w:rFonts w:asciiTheme="minorHAnsi" w:hAnsiTheme="minorHAnsi" w:cstheme="minorBidi"/>
          <w:noProof/>
          <w:kern w:val="2"/>
          <w:sz w:val="24"/>
          <w:szCs w:val="24"/>
          <w:lang w:eastAsia="zh-CN"/>
          <w14:ligatures w14:val="standardContextual"/>
        </w:rPr>
        <w:tab/>
      </w:r>
      <w:r>
        <w:rPr>
          <w:noProof/>
          <w:lang w:eastAsia="zh-CN"/>
        </w:rPr>
        <w:t>RE Power control dynamic range</w:t>
      </w:r>
      <w:r>
        <w:rPr>
          <w:noProof/>
        </w:rPr>
        <w:tab/>
      </w:r>
      <w:r>
        <w:rPr>
          <w:noProof/>
        </w:rPr>
        <w:fldChar w:fldCharType="begin" w:fldLock="1"/>
      </w:r>
      <w:r>
        <w:rPr>
          <w:noProof/>
        </w:rPr>
        <w:instrText xml:space="preserve"> PAGEREF _Toc216361157 \h </w:instrText>
      </w:r>
      <w:r>
        <w:rPr>
          <w:noProof/>
        </w:rPr>
      </w:r>
      <w:r>
        <w:rPr>
          <w:noProof/>
        </w:rPr>
        <w:fldChar w:fldCharType="separate"/>
      </w:r>
      <w:r>
        <w:rPr>
          <w:noProof/>
        </w:rPr>
        <w:t>43</w:t>
      </w:r>
      <w:r>
        <w:rPr>
          <w:noProof/>
        </w:rPr>
        <w:fldChar w:fldCharType="end"/>
      </w:r>
    </w:p>
    <w:p w14:paraId="747641D6" w14:textId="1681CF9A" w:rsidR="00360A0B" w:rsidRDefault="00360A0B">
      <w:pPr>
        <w:pStyle w:val="TOC4"/>
        <w:rPr>
          <w:rFonts w:asciiTheme="minorHAnsi" w:hAnsiTheme="minorHAnsi" w:cstheme="minorBidi"/>
          <w:noProof/>
          <w:kern w:val="2"/>
          <w:sz w:val="24"/>
          <w:szCs w:val="24"/>
          <w:lang w:eastAsia="zh-CN"/>
          <w14:ligatures w14:val="standardContextual"/>
        </w:rPr>
      </w:pPr>
      <w:r>
        <w:rPr>
          <w:noProof/>
        </w:rPr>
        <w:t>6.3.6.1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_Toc216361158 \h </w:instrText>
      </w:r>
      <w:r>
        <w:rPr>
          <w:noProof/>
        </w:rPr>
      </w:r>
      <w:r>
        <w:rPr>
          <w:noProof/>
        </w:rPr>
        <w:fldChar w:fldCharType="separate"/>
      </w:r>
      <w:r>
        <w:rPr>
          <w:noProof/>
        </w:rPr>
        <w:t>43</w:t>
      </w:r>
      <w:r>
        <w:rPr>
          <w:noProof/>
        </w:rPr>
        <w:fldChar w:fldCharType="end"/>
      </w:r>
    </w:p>
    <w:p w14:paraId="77C891CC" w14:textId="559ABDAF" w:rsidR="00360A0B" w:rsidRDefault="00360A0B">
      <w:pPr>
        <w:pStyle w:val="TOC4"/>
        <w:rPr>
          <w:rFonts w:asciiTheme="minorHAnsi" w:hAnsiTheme="minorHAnsi" w:cstheme="minorBidi"/>
          <w:noProof/>
          <w:kern w:val="2"/>
          <w:sz w:val="24"/>
          <w:szCs w:val="24"/>
          <w:lang w:eastAsia="zh-CN"/>
          <w14:ligatures w14:val="standardContextual"/>
        </w:rPr>
      </w:pPr>
      <w:r>
        <w:rPr>
          <w:noProof/>
        </w:rPr>
        <w:t>6.3.6.2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_Toc216361159 \h </w:instrText>
      </w:r>
      <w:r>
        <w:rPr>
          <w:noProof/>
        </w:rPr>
      </w:r>
      <w:r>
        <w:rPr>
          <w:noProof/>
        </w:rPr>
        <w:fldChar w:fldCharType="separate"/>
      </w:r>
      <w:r>
        <w:rPr>
          <w:noProof/>
        </w:rPr>
        <w:t>43</w:t>
      </w:r>
      <w:r>
        <w:rPr>
          <w:noProof/>
        </w:rPr>
        <w:fldChar w:fldCharType="end"/>
      </w:r>
    </w:p>
    <w:p w14:paraId="648E34F8" w14:textId="0A987711"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_Toc216361160 \h </w:instrText>
      </w:r>
      <w:r>
        <w:rPr>
          <w:noProof/>
        </w:rPr>
      </w:r>
      <w:r>
        <w:rPr>
          <w:noProof/>
        </w:rPr>
        <w:fldChar w:fldCharType="separate"/>
      </w:r>
      <w:r>
        <w:rPr>
          <w:noProof/>
        </w:rPr>
        <w:t>43</w:t>
      </w:r>
      <w:r>
        <w:rPr>
          <w:noProof/>
        </w:rPr>
        <w:fldChar w:fldCharType="end"/>
      </w:r>
    </w:p>
    <w:p w14:paraId="3E9303A8" w14:textId="58FD14B6"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_Toc216361161 \h </w:instrText>
      </w:r>
      <w:r>
        <w:rPr>
          <w:noProof/>
        </w:rPr>
      </w:r>
      <w:r>
        <w:rPr>
          <w:noProof/>
        </w:rPr>
        <w:fldChar w:fldCharType="separate"/>
      </w:r>
      <w:r>
        <w:rPr>
          <w:noProof/>
        </w:rPr>
        <w:t>43</w:t>
      </w:r>
      <w:r>
        <w:rPr>
          <w:noProof/>
        </w:rPr>
        <w:fldChar w:fldCharType="end"/>
      </w:r>
    </w:p>
    <w:p w14:paraId="29001DA6" w14:textId="66B942CA"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6.4</w:t>
      </w:r>
      <w:r>
        <w:rPr>
          <w:rFonts w:asciiTheme="minorHAnsi"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_Toc216361162 \h </w:instrText>
      </w:r>
      <w:r>
        <w:rPr>
          <w:noProof/>
        </w:rPr>
      </w:r>
      <w:r>
        <w:rPr>
          <w:noProof/>
        </w:rPr>
        <w:fldChar w:fldCharType="separate"/>
      </w:r>
      <w:r>
        <w:rPr>
          <w:noProof/>
        </w:rPr>
        <w:t>43</w:t>
      </w:r>
      <w:r>
        <w:rPr>
          <w:noProof/>
        </w:rPr>
        <w:fldChar w:fldCharType="end"/>
      </w:r>
    </w:p>
    <w:p w14:paraId="047E2613" w14:textId="7FC97501" w:rsidR="00360A0B" w:rsidRDefault="00360A0B">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_Toc216361163 \h </w:instrText>
      </w:r>
      <w:r>
        <w:rPr>
          <w:noProof/>
        </w:rPr>
      </w:r>
      <w:r>
        <w:rPr>
          <w:noProof/>
        </w:rPr>
        <w:fldChar w:fldCharType="separate"/>
      </w:r>
      <w:r>
        <w:rPr>
          <w:noProof/>
        </w:rPr>
        <w:t>43</w:t>
      </w:r>
      <w:r>
        <w:rPr>
          <w:noProof/>
        </w:rPr>
        <w:fldChar w:fldCharType="end"/>
      </w:r>
    </w:p>
    <w:p w14:paraId="7687664A" w14:textId="10303194" w:rsidR="00360A0B" w:rsidRDefault="00360A0B">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Transmitter OFF power</w:t>
      </w:r>
      <w:r>
        <w:rPr>
          <w:noProof/>
        </w:rPr>
        <w:tab/>
      </w:r>
      <w:r>
        <w:rPr>
          <w:noProof/>
        </w:rPr>
        <w:fldChar w:fldCharType="begin" w:fldLock="1"/>
      </w:r>
      <w:r>
        <w:rPr>
          <w:noProof/>
        </w:rPr>
        <w:instrText xml:space="preserve"> PAGEREF _Toc216361164 \h </w:instrText>
      </w:r>
      <w:r>
        <w:rPr>
          <w:noProof/>
        </w:rPr>
      </w:r>
      <w:r>
        <w:rPr>
          <w:noProof/>
        </w:rPr>
        <w:fldChar w:fldCharType="separate"/>
      </w:r>
      <w:r>
        <w:rPr>
          <w:noProof/>
        </w:rPr>
        <w:t>44</w:t>
      </w:r>
      <w:r>
        <w:rPr>
          <w:noProof/>
        </w:rPr>
        <w:fldChar w:fldCharType="end"/>
      </w:r>
    </w:p>
    <w:p w14:paraId="436C1859" w14:textId="5839B79C" w:rsidR="00360A0B" w:rsidRDefault="00360A0B">
      <w:pPr>
        <w:pStyle w:val="TOC4"/>
        <w:rPr>
          <w:rFonts w:asciiTheme="minorHAnsi" w:hAnsiTheme="minorHAnsi" w:cstheme="minorBidi"/>
          <w:noProof/>
          <w:kern w:val="2"/>
          <w:sz w:val="24"/>
          <w:szCs w:val="24"/>
          <w:lang w:eastAsia="zh-CN"/>
          <w14:ligatures w14:val="standardContextual"/>
        </w:rPr>
      </w:pPr>
      <w:r>
        <w:rPr>
          <w:noProof/>
        </w:rPr>
        <w:t>6.4.2.1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_Toc216361165 \h </w:instrText>
      </w:r>
      <w:r>
        <w:rPr>
          <w:noProof/>
        </w:rPr>
      </w:r>
      <w:r>
        <w:rPr>
          <w:noProof/>
        </w:rPr>
        <w:fldChar w:fldCharType="separate"/>
      </w:r>
      <w:r>
        <w:rPr>
          <w:noProof/>
        </w:rPr>
        <w:t>44</w:t>
      </w:r>
      <w:r>
        <w:rPr>
          <w:noProof/>
        </w:rPr>
        <w:fldChar w:fldCharType="end"/>
      </w:r>
    </w:p>
    <w:p w14:paraId="24EEE4BA" w14:textId="113408EB" w:rsidR="00360A0B" w:rsidRDefault="00360A0B">
      <w:pPr>
        <w:pStyle w:val="TOC4"/>
        <w:rPr>
          <w:rFonts w:asciiTheme="minorHAnsi" w:hAnsiTheme="minorHAnsi" w:cstheme="minorBidi"/>
          <w:noProof/>
          <w:kern w:val="2"/>
          <w:sz w:val="24"/>
          <w:szCs w:val="24"/>
          <w:lang w:eastAsia="zh-CN"/>
          <w14:ligatures w14:val="standardContextual"/>
        </w:rPr>
      </w:pPr>
      <w:r>
        <w:rPr>
          <w:noProof/>
        </w:rPr>
        <w:t>6.4.2.2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_Toc216361166 \h </w:instrText>
      </w:r>
      <w:r>
        <w:rPr>
          <w:noProof/>
        </w:rPr>
      </w:r>
      <w:r>
        <w:rPr>
          <w:noProof/>
        </w:rPr>
        <w:fldChar w:fldCharType="separate"/>
      </w:r>
      <w:r>
        <w:rPr>
          <w:noProof/>
        </w:rPr>
        <w:t>44</w:t>
      </w:r>
      <w:r>
        <w:rPr>
          <w:noProof/>
        </w:rPr>
        <w:fldChar w:fldCharType="end"/>
      </w:r>
    </w:p>
    <w:p w14:paraId="7BC9779A" w14:textId="74AD3F23"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6.4.2.3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_Toc216361167 \h </w:instrText>
      </w:r>
      <w:r>
        <w:rPr>
          <w:noProof/>
        </w:rPr>
      </w:r>
      <w:r>
        <w:rPr>
          <w:noProof/>
        </w:rPr>
        <w:fldChar w:fldCharType="separate"/>
      </w:r>
      <w:r>
        <w:rPr>
          <w:noProof/>
        </w:rPr>
        <w:t>44</w:t>
      </w:r>
      <w:r>
        <w:rPr>
          <w:noProof/>
        </w:rPr>
        <w:fldChar w:fldCharType="end"/>
      </w:r>
    </w:p>
    <w:p w14:paraId="7AFE4C72" w14:textId="19A7C073"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6.4.2.4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_Toc216361168 \h </w:instrText>
      </w:r>
      <w:r>
        <w:rPr>
          <w:noProof/>
        </w:rPr>
      </w:r>
      <w:r>
        <w:rPr>
          <w:noProof/>
        </w:rPr>
        <w:fldChar w:fldCharType="separate"/>
      </w:r>
      <w:r>
        <w:rPr>
          <w:noProof/>
        </w:rPr>
        <w:t>44</w:t>
      </w:r>
      <w:r>
        <w:rPr>
          <w:noProof/>
        </w:rPr>
        <w:fldChar w:fldCharType="end"/>
      </w:r>
    </w:p>
    <w:p w14:paraId="08C7BB36" w14:textId="1D7E46D1" w:rsidR="00360A0B" w:rsidRDefault="00360A0B">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Transmitter transient period</w:t>
      </w:r>
      <w:r>
        <w:rPr>
          <w:noProof/>
        </w:rPr>
        <w:tab/>
      </w:r>
      <w:r>
        <w:rPr>
          <w:noProof/>
        </w:rPr>
        <w:fldChar w:fldCharType="begin" w:fldLock="1"/>
      </w:r>
      <w:r>
        <w:rPr>
          <w:noProof/>
        </w:rPr>
        <w:instrText xml:space="preserve"> PAGEREF _Toc216361169 \h </w:instrText>
      </w:r>
      <w:r>
        <w:rPr>
          <w:noProof/>
        </w:rPr>
      </w:r>
      <w:r>
        <w:rPr>
          <w:noProof/>
        </w:rPr>
        <w:fldChar w:fldCharType="separate"/>
      </w:r>
      <w:r>
        <w:rPr>
          <w:noProof/>
        </w:rPr>
        <w:t>44</w:t>
      </w:r>
      <w:r>
        <w:rPr>
          <w:noProof/>
        </w:rPr>
        <w:fldChar w:fldCharType="end"/>
      </w:r>
    </w:p>
    <w:p w14:paraId="7165BB97" w14:textId="74548D3E" w:rsidR="00360A0B" w:rsidRDefault="00360A0B">
      <w:pPr>
        <w:pStyle w:val="TOC4"/>
        <w:rPr>
          <w:rFonts w:asciiTheme="minorHAnsi" w:hAnsiTheme="minorHAnsi" w:cstheme="minorBidi"/>
          <w:noProof/>
          <w:kern w:val="2"/>
          <w:sz w:val="24"/>
          <w:szCs w:val="24"/>
          <w:lang w:eastAsia="zh-CN"/>
          <w14:ligatures w14:val="standardContextual"/>
        </w:rPr>
      </w:pPr>
      <w:r>
        <w:rPr>
          <w:noProof/>
        </w:rPr>
        <w:t>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_Toc216361170 \h </w:instrText>
      </w:r>
      <w:r>
        <w:rPr>
          <w:noProof/>
        </w:rPr>
      </w:r>
      <w:r>
        <w:rPr>
          <w:noProof/>
        </w:rPr>
        <w:fldChar w:fldCharType="separate"/>
      </w:r>
      <w:r>
        <w:rPr>
          <w:noProof/>
        </w:rPr>
        <w:t>44</w:t>
      </w:r>
      <w:r>
        <w:rPr>
          <w:noProof/>
        </w:rPr>
        <w:fldChar w:fldCharType="end"/>
      </w:r>
    </w:p>
    <w:p w14:paraId="66DA79CD" w14:textId="1EE2AE28" w:rsidR="00360A0B" w:rsidRDefault="00360A0B">
      <w:pPr>
        <w:pStyle w:val="TOC4"/>
        <w:rPr>
          <w:rFonts w:asciiTheme="minorHAnsi" w:hAnsiTheme="minorHAnsi" w:cstheme="minorBidi"/>
          <w:noProof/>
          <w:kern w:val="2"/>
          <w:sz w:val="24"/>
          <w:szCs w:val="24"/>
          <w:lang w:eastAsia="zh-CN"/>
          <w14:ligatures w14:val="standardContextual"/>
        </w:rPr>
      </w:pPr>
      <w:r>
        <w:rPr>
          <w:noProof/>
        </w:rPr>
        <w:t>6.4.3.2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_Toc216361171 \h </w:instrText>
      </w:r>
      <w:r>
        <w:rPr>
          <w:noProof/>
        </w:rPr>
      </w:r>
      <w:r>
        <w:rPr>
          <w:noProof/>
        </w:rPr>
        <w:fldChar w:fldCharType="separate"/>
      </w:r>
      <w:r>
        <w:rPr>
          <w:noProof/>
        </w:rPr>
        <w:t>45</w:t>
      </w:r>
      <w:r>
        <w:rPr>
          <w:noProof/>
        </w:rPr>
        <w:fldChar w:fldCharType="end"/>
      </w:r>
    </w:p>
    <w:p w14:paraId="667FA7AE" w14:textId="27A26F4A"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6.4.3.3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_Toc216361172 \h </w:instrText>
      </w:r>
      <w:r>
        <w:rPr>
          <w:noProof/>
        </w:rPr>
      </w:r>
      <w:r>
        <w:rPr>
          <w:noProof/>
        </w:rPr>
        <w:fldChar w:fldCharType="separate"/>
      </w:r>
      <w:r>
        <w:rPr>
          <w:noProof/>
        </w:rPr>
        <w:t>45</w:t>
      </w:r>
      <w:r>
        <w:rPr>
          <w:noProof/>
        </w:rPr>
        <w:fldChar w:fldCharType="end"/>
      </w:r>
    </w:p>
    <w:p w14:paraId="4A50A1DE" w14:textId="64E06B49"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6.4.3.4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_Toc216361173 \h </w:instrText>
      </w:r>
      <w:r>
        <w:rPr>
          <w:noProof/>
        </w:rPr>
      </w:r>
      <w:r>
        <w:rPr>
          <w:noProof/>
        </w:rPr>
        <w:fldChar w:fldCharType="separate"/>
      </w:r>
      <w:r>
        <w:rPr>
          <w:noProof/>
        </w:rPr>
        <w:t>45</w:t>
      </w:r>
      <w:r>
        <w:rPr>
          <w:noProof/>
        </w:rPr>
        <w:fldChar w:fldCharType="end"/>
      </w:r>
    </w:p>
    <w:p w14:paraId="125E8B75" w14:textId="084006F1"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_Toc216361174 \h </w:instrText>
      </w:r>
      <w:r>
        <w:rPr>
          <w:noProof/>
        </w:rPr>
      </w:r>
      <w:r>
        <w:rPr>
          <w:noProof/>
        </w:rPr>
        <w:fldChar w:fldCharType="separate"/>
      </w:r>
      <w:r>
        <w:rPr>
          <w:noProof/>
        </w:rPr>
        <w:t>45</w:t>
      </w:r>
      <w:r>
        <w:rPr>
          <w:noProof/>
        </w:rPr>
        <w:fldChar w:fldCharType="end"/>
      </w:r>
    </w:p>
    <w:p w14:paraId="5018B7C2" w14:textId="74529F63" w:rsidR="00360A0B" w:rsidRDefault="00360A0B">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_Toc216361175 \h </w:instrText>
      </w:r>
      <w:r>
        <w:rPr>
          <w:noProof/>
        </w:rPr>
      </w:r>
      <w:r>
        <w:rPr>
          <w:noProof/>
        </w:rPr>
        <w:fldChar w:fldCharType="separate"/>
      </w:r>
      <w:r>
        <w:rPr>
          <w:noProof/>
        </w:rPr>
        <w:t>45</w:t>
      </w:r>
      <w:r>
        <w:rPr>
          <w:noProof/>
        </w:rPr>
        <w:fldChar w:fldCharType="end"/>
      </w:r>
    </w:p>
    <w:p w14:paraId="5F4E666A" w14:textId="493AB452" w:rsidR="00360A0B" w:rsidRDefault="00360A0B">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_Toc216361176 \h </w:instrText>
      </w:r>
      <w:r>
        <w:rPr>
          <w:noProof/>
        </w:rPr>
      </w:r>
      <w:r>
        <w:rPr>
          <w:noProof/>
        </w:rPr>
        <w:fldChar w:fldCharType="separate"/>
      </w:r>
      <w:r>
        <w:rPr>
          <w:noProof/>
        </w:rPr>
        <w:t>45</w:t>
      </w:r>
      <w:r>
        <w:rPr>
          <w:noProof/>
        </w:rPr>
        <w:fldChar w:fldCharType="end"/>
      </w:r>
    </w:p>
    <w:p w14:paraId="5DBBE1A6" w14:textId="2A826750" w:rsidR="00360A0B" w:rsidRDefault="00360A0B">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_Toc216361177 \h </w:instrText>
      </w:r>
      <w:r>
        <w:rPr>
          <w:noProof/>
        </w:rPr>
      </w:r>
      <w:r>
        <w:rPr>
          <w:noProof/>
        </w:rPr>
        <w:fldChar w:fldCharType="separate"/>
      </w:r>
      <w:r>
        <w:rPr>
          <w:noProof/>
        </w:rPr>
        <w:t>45</w:t>
      </w:r>
      <w:r>
        <w:rPr>
          <w:noProof/>
        </w:rPr>
        <w:fldChar w:fldCharType="end"/>
      </w:r>
    </w:p>
    <w:p w14:paraId="0BCC81C9" w14:textId="43450159" w:rsidR="00360A0B" w:rsidRDefault="00360A0B">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_Toc216361178 \h </w:instrText>
      </w:r>
      <w:r>
        <w:rPr>
          <w:noProof/>
        </w:rPr>
      </w:r>
      <w:r>
        <w:rPr>
          <w:noProof/>
        </w:rPr>
        <w:fldChar w:fldCharType="separate"/>
      </w:r>
      <w:r>
        <w:rPr>
          <w:noProof/>
        </w:rPr>
        <w:t>45</w:t>
      </w:r>
      <w:r>
        <w:rPr>
          <w:noProof/>
        </w:rPr>
        <w:fldChar w:fldCharType="end"/>
      </w:r>
    </w:p>
    <w:p w14:paraId="3F9BC5C0" w14:textId="71822AEA"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_Toc216361179 \h </w:instrText>
      </w:r>
      <w:r>
        <w:rPr>
          <w:noProof/>
        </w:rPr>
      </w:r>
      <w:r>
        <w:rPr>
          <w:noProof/>
        </w:rPr>
        <w:fldChar w:fldCharType="separate"/>
      </w:r>
      <w:r>
        <w:rPr>
          <w:noProof/>
        </w:rPr>
        <w:t>46</w:t>
      </w:r>
      <w:r>
        <w:rPr>
          <w:noProof/>
        </w:rPr>
        <w:fldChar w:fldCharType="end"/>
      </w:r>
    </w:p>
    <w:p w14:paraId="55FE2666" w14:textId="1B16DFB9"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_Toc216361180 \h </w:instrText>
      </w:r>
      <w:r>
        <w:rPr>
          <w:noProof/>
        </w:rPr>
      </w:r>
      <w:r>
        <w:rPr>
          <w:noProof/>
        </w:rPr>
        <w:fldChar w:fldCharType="separate"/>
      </w:r>
      <w:r>
        <w:rPr>
          <w:noProof/>
        </w:rPr>
        <w:t>46</w:t>
      </w:r>
      <w:r>
        <w:rPr>
          <w:noProof/>
        </w:rPr>
        <w:fldChar w:fldCharType="end"/>
      </w:r>
    </w:p>
    <w:p w14:paraId="1213F41E" w14:textId="1EE78082" w:rsidR="00360A0B" w:rsidRDefault="00360A0B">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Time alignment error</w:t>
      </w:r>
      <w:r>
        <w:rPr>
          <w:noProof/>
        </w:rPr>
        <w:tab/>
      </w:r>
      <w:r>
        <w:rPr>
          <w:noProof/>
        </w:rPr>
        <w:fldChar w:fldCharType="begin" w:fldLock="1"/>
      </w:r>
      <w:r>
        <w:rPr>
          <w:noProof/>
        </w:rPr>
        <w:instrText xml:space="preserve"> PAGEREF _Toc216361181 \h </w:instrText>
      </w:r>
      <w:r>
        <w:rPr>
          <w:noProof/>
        </w:rPr>
      </w:r>
      <w:r>
        <w:rPr>
          <w:noProof/>
        </w:rPr>
        <w:fldChar w:fldCharType="separate"/>
      </w:r>
      <w:r>
        <w:rPr>
          <w:noProof/>
        </w:rPr>
        <w:t>46</w:t>
      </w:r>
      <w:r>
        <w:rPr>
          <w:noProof/>
        </w:rPr>
        <w:fldChar w:fldCharType="end"/>
      </w:r>
    </w:p>
    <w:p w14:paraId="2288ED4E" w14:textId="6A6D4040" w:rsidR="00360A0B" w:rsidRDefault="00360A0B">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_Toc216361182 \h </w:instrText>
      </w:r>
      <w:r>
        <w:rPr>
          <w:noProof/>
        </w:rPr>
      </w:r>
      <w:r>
        <w:rPr>
          <w:noProof/>
        </w:rPr>
        <w:fldChar w:fldCharType="separate"/>
      </w:r>
      <w:r>
        <w:rPr>
          <w:noProof/>
        </w:rPr>
        <w:t>46</w:t>
      </w:r>
      <w:r>
        <w:rPr>
          <w:noProof/>
        </w:rPr>
        <w:fldChar w:fldCharType="end"/>
      </w:r>
    </w:p>
    <w:p w14:paraId="7A048AF8" w14:textId="67C0AA47" w:rsidR="00360A0B" w:rsidRDefault="00360A0B">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_Toc216361183 \h </w:instrText>
      </w:r>
      <w:r>
        <w:rPr>
          <w:noProof/>
        </w:rPr>
      </w:r>
      <w:r>
        <w:rPr>
          <w:noProof/>
        </w:rPr>
        <w:fldChar w:fldCharType="separate"/>
      </w:r>
      <w:r>
        <w:rPr>
          <w:noProof/>
        </w:rPr>
        <w:t>46</w:t>
      </w:r>
      <w:r>
        <w:rPr>
          <w:noProof/>
        </w:rPr>
        <w:fldChar w:fldCharType="end"/>
      </w:r>
    </w:p>
    <w:p w14:paraId="1B5450CB" w14:textId="67EBD3A2"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_Toc216361184 \h </w:instrText>
      </w:r>
      <w:r>
        <w:rPr>
          <w:noProof/>
        </w:rPr>
      </w:r>
      <w:r>
        <w:rPr>
          <w:noProof/>
        </w:rPr>
        <w:fldChar w:fldCharType="separate"/>
      </w:r>
      <w:r>
        <w:rPr>
          <w:noProof/>
        </w:rPr>
        <w:t>47</w:t>
      </w:r>
      <w:r>
        <w:rPr>
          <w:noProof/>
        </w:rPr>
        <w:fldChar w:fldCharType="end"/>
      </w:r>
    </w:p>
    <w:p w14:paraId="0CAC499A" w14:textId="18F1578D"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_Toc216361185 \h </w:instrText>
      </w:r>
      <w:r>
        <w:rPr>
          <w:noProof/>
        </w:rPr>
      </w:r>
      <w:r>
        <w:rPr>
          <w:noProof/>
        </w:rPr>
        <w:fldChar w:fldCharType="separate"/>
      </w:r>
      <w:r>
        <w:rPr>
          <w:noProof/>
        </w:rPr>
        <w:t>47</w:t>
      </w:r>
      <w:r>
        <w:rPr>
          <w:noProof/>
        </w:rPr>
        <w:fldChar w:fldCharType="end"/>
      </w:r>
    </w:p>
    <w:p w14:paraId="489041DB" w14:textId="312194E2" w:rsidR="00360A0B" w:rsidRDefault="00360A0B">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_Toc216361186 \h </w:instrText>
      </w:r>
      <w:r>
        <w:rPr>
          <w:noProof/>
        </w:rPr>
      </w:r>
      <w:r>
        <w:rPr>
          <w:noProof/>
        </w:rPr>
        <w:fldChar w:fldCharType="separate"/>
      </w:r>
      <w:r>
        <w:rPr>
          <w:noProof/>
        </w:rPr>
        <w:t>47</w:t>
      </w:r>
      <w:r>
        <w:rPr>
          <w:noProof/>
        </w:rPr>
        <w:fldChar w:fldCharType="end"/>
      </w:r>
    </w:p>
    <w:p w14:paraId="613B4F24" w14:textId="50B707E6" w:rsidR="00360A0B" w:rsidRDefault="00360A0B">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_Toc216361187 \h </w:instrText>
      </w:r>
      <w:r>
        <w:rPr>
          <w:noProof/>
        </w:rPr>
      </w:r>
      <w:r>
        <w:rPr>
          <w:noProof/>
        </w:rPr>
        <w:fldChar w:fldCharType="separate"/>
      </w:r>
      <w:r>
        <w:rPr>
          <w:noProof/>
        </w:rPr>
        <w:t>47</w:t>
      </w:r>
      <w:r>
        <w:rPr>
          <w:noProof/>
        </w:rPr>
        <w:fldChar w:fldCharType="end"/>
      </w:r>
    </w:p>
    <w:p w14:paraId="3B57F716" w14:textId="2AA448A0" w:rsidR="00360A0B" w:rsidRDefault="00360A0B">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_Toc216361188 \h </w:instrText>
      </w:r>
      <w:r>
        <w:rPr>
          <w:noProof/>
        </w:rPr>
      </w:r>
      <w:r>
        <w:rPr>
          <w:noProof/>
        </w:rPr>
        <w:fldChar w:fldCharType="separate"/>
      </w:r>
      <w:r>
        <w:rPr>
          <w:noProof/>
        </w:rPr>
        <w:t>47</w:t>
      </w:r>
      <w:r>
        <w:rPr>
          <w:noProof/>
        </w:rPr>
        <w:fldChar w:fldCharType="end"/>
      </w:r>
    </w:p>
    <w:p w14:paraId="38AEED1F" w14:textId="31040504"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_Toc216361189 \h </w:instrText>
      </w:r>
      <w:r>
        <w:rPr>
          <w:noProof/>
        </w:rPr>
      </w:r>
      <w:r>
        <w:rPr>
          <w:noProof/>
        </w:rPr>
        <w:fldChar w:fldCharType="separate"/>
      </w:r>
      <w:r>
        <w:rPr>
          <w:noProof/>
        </w:rPr>
        <w:t>47</w:t>
      </w:r>
      <w:r>
        <w:rPr>
          <w:noProof/>
        </w:rPr>
        <w:fldChar w:fldCharType="end"/>
      </w:r>
    </w:p>
    <w:p w14:paraId="29CB87D8" w14:textId="687B2ED0"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_Toc216361190 \h </w:instrText>
      </w:r>
      <w:r>
        <w:rPr>
          <w:noProof/>
        </w:rPr>
      </w:r>
      <w:r>
        <w:rPr>
          <w:noProof/>
        </w:rPr>
        <w:fldChar w:fldCharType="separate"/>
      </w:r>
      <w:r>
        <w:rPr>
          <w:noProof/>
        </w:rPr>
        <w:t>48</w:t>
      </w:r>
      <w:r>
        <w:rPr>
          <w:noProof/>
        </w:rPr>
        <w:fldChar w:fldCharType="end"/>
      </w:r>
    </w:p>
    <w:p w14:paraId="00272B2F" w14:textId="52B4075B" w:rsidR="00360A0B" w:rsidRDefault="00360A0B">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Transmit pulse shape filter</w:t>
      </w:r>
      <w:r>
        <w:rPr>
          <w:noProof/>
        </w:rPr>
        <w:tab/>
      </w:r>
      <w:r>
        <w:rPr>
          <w:noProof/>
        </w:rPr>
        <w:fldChar w:fldCharType="begin" w:fldLock="1"/>
      </w:r>
      <w:r>
        <w:rPr>
          <w:noProof/>
        </w:rPr>
        <w:instrText xml:space="preserve"> PAGEREF _Toc216361191 \h </w:instrText>
      </w:r>
      <w:r>
        <w:rPr>
          <w:noProof/>
        </w:rPr>
      </w:r>
      <w:r>
        <w:rPr>
          <w:noProof/>
        </w:rPr>
        <w:fldChar w:fldCharType="separate"/>
      </w:r>
      <w:r>
        <w:rPr>
          <w:noProof/>
        </w:rPr>
        <w:t>48</w:t>
      </w:r>
      <w:r>
        <w:rPr>
          <w:noProof/>
        </w:rPr>
        <w:fldChar w:fldCharType="end"/>
      </w:r>
    </w:p>
    <w:p w14:paraId="79B06903" w14:textId="3970EB79" w:rsidR="00360A0B" w:rsidRDefault="00360A0B">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_Toc216361192 \h </w:instrText>
      </w:r>
      <w:r>
        <w:rPr>
          <w:noProof/>
        </w:rPr>
      </w:r>
      <w:r>
        <w:rPr>
          <w:noProof/>
        </w:rPr>
        <w:fldChar w:fldCharType="separate"/>
      </w:r>
      <w:r>
        <w:rPr>
          <w:noProof/>
        </w:rPr>
        <w:t>48</w:t>
      </w:r>
      <w:r>
        <w:rPr>
          <w:noProof/>
        </w:rPr>
        <w:fldChar w:fldCharType="end"/>
      </w:r>
    </w:p>
    <w:p w14:paraId="7FB9881B" w14:textId="1D4D38E3" w:rsidR="00360A0B" w:rsidRDefault="00360A0B">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_Toc216361193 \h </w:instrText>
      </w:r>
      <w:r>
        <w:rPr>
          <w:noProof/>
        </w:rPr>
      </w:r>
      <w:r>
        <w:rPr>
          <w:noProof/>
        </w:rPr>
        <w:fldChar w:fldCharType="separate"/>
      </w:r>
      <w:r>
        <w:rPr>
          <w:noProof/>
        </w:rPr>
        <w:t>48</w:t>
      </w:r>
      <w:r>
        <w:rPr>
          <w:noProof/>
        </w:rPr>
        <w:fldChar w:fldCharType="end"/>
      </w:r>
    </w:p>
    <w:p w14:paraId="0BA77151" w14:textId="28A04E49"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6.5.5.3</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_Toc216361194 \h </w:instrText>
      </w:r>
      <w:r>
        <w:rPr>
          <w:noProof/>
        </w:rPr>
      </w:r>
      <w:r>
        <w:rPr>
          <w:noProof/>
        </w:rPr>
        <w:fldChar w:fldCharType="separate"/>
      </w:r>
      <w:r>
        <w:rPr>
          <w:noProof/>
        </w:rPr>
        <w:t>48</w:t>
      </w:r>
      <w:r>
        <w:rPr>
          <w:noProof/>
        </w:rPr>
        <w:fldChar w:fldCharType="end"/>
      </w:r>
    </w:p>
    <w:p w14:paraId="31B2ED7E" w14:textId="3EE934EB"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6.5.5.4</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_Toc216361195 \h </w:instrText>
      </w:r>
      <w:r>
        <w:rPr>
          <w:noProof/>
        </w:rPr>
      </w:r>
      <w:r>
        <w:rPr>
          <w:noProof/>
        </w:rPr>
        <w:fldChar w:fldCharType="separate"/>
      </w:r>
      <w:r>
        <w:rPr>
          <w:noProof/>
        </w:rPr>
        <w:t>48</w:t>
      </w:r>
      <w:r>
        <w:rPr>
          <w:noProof/>
        </w:rPr>
        <w:fldChar w:fldCharType="end"/>
      </w:r>
    </w:p>
    <w:p w14:paraId="384DD609" w14:textId="71AFAA2B"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lastRenderedPageBreak/>
        <w:t>6.6</w:t>
      </w:r>
      <w:r>
        <w:rPr>
          <w:rFonts w:asciiTheme="minorHAnsi"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_Toc216361196 \h </w:instrText>
      </w:r>
      <w:r>
        <w:rPr>
          <w:noProof/>
        </w:rPr>
      </w:r>
      <w:r>
        <w:rPr>
          <w:noProof/>
        </w:rPr>
        <w:fldChar w:fldCharType="separate"/>
      </w:r>
      <w:r>
        <w:rPr>
          <w:noProof/>
        </w:rPr>
        <w:t>48</w:t>
      </w:r>
      <w:r>
        <w:rPr>
          <w:noProof/>
        </w:rPr>
        <w:fldChar w:fldCharType="end"/>
      </w:r>
    </w:p>
    <w:p w14:paraId="1D18FA41" w14:textId="56CF58DC" w:rsidR="00360A0B" w:rsidRDefault="00360A0B">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_Toc216361197 \h </w:instrText>
      </w:r>
      <w:r>
        <w:rPr>
          <w:noProof/>
        </w:rPr>
      </w:r>
      <w:r>
        <w:rPr>
          <w:noProof/>
        </w:rPr>
        <w:fldChar w:fldCharType="separate"/>
      </w:r>
      <w:r>
        <w:rPr>
          <w:noProof/>
        </w:rPr>
        <w:t>48</w:t>
      </w:r>
      <w:r>
        <w:rPr>
          <w:noProof/>
        </w:rPr>
        <w:fldChar w:fldCharType="end"/>
      </w:r>
    </w:p>
    <w:p w14:paraId="62454110" w14:textId="069796BD"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6.6.2</w:t>
      </w:r>
      <w:r>
        <w:rPr>
          <w:rFonts w:asciiTheme="minorHAnsi" w:hAnsiTheme="minorHAnsi" w:cstheme="minorBidi"/>
          <w:noProof/>
          <w:kern w:val="2"/>
          <w:sz w:val="24"/>
          <w:szCs w:val="24"/>
          <w:lang w:eastAsia="zh-CN"/>
          <w14:ligatures w14:val="standardContextual"/>
        </w:rPr>
        <w:tab/>
      </w:r>
      <w:r>
        <w:rPr>
          <w:noProof/>
          <w:lang w:eastAsia="zh-CN"/>
        </w:rPr>
        <w:t>Occupied bandwidth</w:t>
      </w:r>
      <w:r>
        <w:rPr>
          <w:noProof/>
        </w:rPr>
        <w:tab/>
      </w:r>
      <w:r>
        <w:rPr>
          <w:noProof/>
        </w:rPr>
        <w:fldChar w:fldCharType="begin" w:fldLock="1"/>
      </w:r>
      <w:r>
        <w:rPr>
          <w:noProof/>
        </w:rPr>
        <w:instrText xml:space="preserve"> PAGEREF _Toc216361198 \h </w:instrText>
      </w:r>
      <w:r>
        <w:rPr>
          <w:noProof/>
        </w:rPr>
      </w:r>
      <w:r>
        <w:rPr>
          <w:noProof/>
        </w:rPr>
        <w:fldChar w:fldCharType="separate"/>
      </w:r>
      <w:r>
        <w:rPr>
          <w:noProof/>
        </w:rPr>
        <w:t>49</w:t>
      </w:r>
      <w:r>
        <w:rPr>
          <w:noProof/>
        </w:rPr>
        <w:fldChar w:fldCharType="end"/>
      </w:r>
    </w:p>
    <w:p w14:paraId="15DDFE86" w14:textId="154D397F" w:rsidR="00360A0B" w:rsidRDefault="00360A0B">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_Toc216361199 \h </w:instrText>
      </w:r>
      <w:r>
        <w:rPr>
          <w:noProof/>
        </w:rPr>
      </w:r>
      <w:r>
        <w:rPr>
          <w:noProof/>
        </w:rPr>
        <w:fldChar w:fldCharType="separate"/>
      </w:r>
      <w:r>
        <w:rPr>
          <w:noProof/>
        </w:rPr>
        <w:t>49</w:t>
      </w:r>
      <w:r>
        <w:rPr>
          <w:noProof/>
        </w:rPr>
        <w:fldChar w:fldCharType="end"/>
      </w:r>
    </w:p>
    <w:p w14:paraId="007A09E4" w14:textId="293178F9" w:rsidR="00360A0B" w:rsidRDefault="00360A0B">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_Toc216361200 \h </w:instrText>
      </w:r>
      <w:r>
        <w:rPr>
          <w:noProof/>
        </w:rPr>
      </w:r>
      <w:r>
        <w:rPr>
          <w:noProof/>
        </w:rPr>
        <w:fldChar w:fldCharType="separate"/>
      </w:r>
      <w:r>
        <w:rPr>
          <w:noProof/>
        </w:rPr>
        <w:t>49</w:t>
      </w:r>
      <w:r>
        <w:rPr>
          <w:noProof/>
        </w:rPr>
        <w:fldChar w:fldCharType="end"/>
      </w:r>
    </w:p>
    <w:p w14:paraId="64DA0D93" w14:textId="41A7B8EA"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_Toc216361201 \h </w:instrText>
      </w:r>
      <w:r>
        <w:rPr>
          <w:noProof/>
        </w:rPr>
      </w:r>
      <w:r>
        <w:rPr>
          <w:noProof/>
        </w:rPr>
        <w:fldChar w:fldCharType="separate"/>
      </w:r>
      <w:r>
        <w:rPr>
          <w:noProof/>
        </w:rPr>
        <w:t>49</w:t>
      </w:r>
      <w:r>
        <w:rPr>
          <w:noProof/>
        </w:rPr>
        <w:fldChar w:fldCharType="end"/>
      </w:r>
    </w:p>
    <w:p w14:paraId="1C479E84" w14:textId="79BDBD14"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_Toc216361202 \h </w:instrText>
      </w:r>
      <w:r>
        <w:rPr>
          <w:noProof/>
        </w:rPr>
      </w:r>
      <w:r>
        <w:rPr>
          <w:noProof/>
        </w:rPr>
        <w:fldChar w:fldCharType="separate"/>
      </w:r>
      <w:r>
        <w:rPr>
          <w:noProof/>
        </w:rPr>
        <w:t>49</w:t>
      </w:r>
      <w:r>
        <w:rPr>
          <w:noProof/>
        </w:rPr>
        <w:fldChar w:fldCharType="end"/>
      </w:r>
    </w:p>
    <w:p w14:paraId="0298F24B" w14:textId="6C272821"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6.6.3</w:t>
      </w:r>
      <w:r>
        <w:rPr>
          <w:rFonts w:asciiTheme="minorHAnsi" w:hAnsiTheme="minorHAnsi" w:cstheme="minorBidi"/>
          <w:noProof/>
          <w:kern w:val="2"/>
          <w:sz w:val="24"/>
          <w:szCs w:val="24"/>
          <w:lang w:eastAsia="zh-CN"/>
          <w14:ligatures w14:val="standardContextual"/>
        </w:rPr>
        <w:tab/>
      </w:r>
      <w:r>
        <w:rPr>
          <w:noProof/>
          <w:lang w:eastAsia="zh-CN"/>
        </w:rPr>
        <w:t>Adjacent Channel Leakage power Ratio</w:t>
      </w:r>
      <w:r>
        <w:rPr>
          <w:noProof/>
        </w:rPr>
        <w:tab/>
      </w:r>
      <w:r>
        <w:rPr>
          <w:noProof/>
        </w:rPr>
        <w:fldChar w:fldCharType="begin" w:fldLock="1"/>
      </w:r>
      <w:r>
        <w:rPr>
          <w:noProof/>
        </w:rPr>
        <w:instrText xml:space="preserve"> PAGEREF _Toc216361203 \h </w:instrText>
      </w:r>
      <w:r>
        <w:rPr>
          <w:noProof/>
        </w:rPr>
      </w:r>
      <w:r>
        <w:rPr>
          <w:noProof/>
        </w:rPr>
        <w:fldChar w:fldCharType="separate"/>
      </w:r>
      <w:r>
        <w:rPr>
          <w:noProof/>
        </w:rPr>
        <w:t>50</w:t>
      </w:r>
      <w:r>
        <w:rPr>
          <w:noProof/>
        </w:rPr>
        <w:fldChar w:fldCharType="end"/>
      </w:r>
    </w:p>
    <w:p w14:paraId="4093CD89" w14:textId="28A6E05E" w:rsidR="00360A0B" w:rsidRDefault="00360A0B">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_Toc216361204 \h </w:instrText>
      </w:r>
      <w:r>
        <w:rPr>
          <w:noProof/>
        </w:rPr>
      </w:r>
      <w:r>
        <w:rPr>
          <w:noProof/>
        </w:rPr>
        <w:fldChar w:fldCharType="separate"/>
      </w:r>
      <w:r>
        <w:rPr>
          <w:noProof/>
        </w:rPr>
        <w:t>50</w:t>
      </w:r>
      <w:r>
        <w:rPr>
          <w:noProof/>
        </w:rPr>
        <w:fldChar w:fldCharType="end"/>
      </w:r>
    </w:p>
    <w:p w14:paraId="0140D3A6" w14:textId="65C78544" w:rsidR="00360A0B" w:rsidRDefault="00360A0B">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_Toc216361205 \h </w:instrText>
      </w:r>
      <w:r>
        <w:rPr>
          <w:noProof/>
        </w:rPr>
      </w:r>
      <w:r>
        <w:rPr>
          <w:noProof/>
        </w:rPr>
        <w:fldChar w:fldCharType="separate"/>
      </w:r>
      <w:r>
        <w:rPr>
          <w:noProof/>
        </w:rPr>
        <w:t>50</w:t>
      </w:r>
      <w:r>
        <w:rPr>
          <w:noProof/>
        </w:rPr>
        <w:fldChar w:fldCharType="end"/>
      </w:r>
    </w:p>
    <w:p w14:paraId="2F042760" w14:textId="00679FBA"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_Toc216361206 \h </w:instrText>
      </w:r>
      <w:r>
        <w:rPr>
          <w:noProof/>
        </w:rPr>
      </w:r>
      <w:r>
        <w:rPr>
          <w:noProof/>
        </w:rPr>
        <w:fldChar w:fldCharType="separate"/>
      </w:r>
      <w:r>
        <w:rPr>
          <w:noProof/>
        </w:rPr>
        <w:t>51</w:t>
      </w:r>
      <w:r>
        <w:rPr>
          <w:noProof/>
        </w:rPr>
        <w:fldChar w:fldCharType="end"/>
      </w:r>
    </w:p>
    <w:p w14:paraId="4D675DD3" w14:textId="4F1B3C28"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_Toc216361207 \h </w:instrText>
      </w:r>
      <w:r>
        <w:rPr>
          <w:noProof/>
        </w:rPr>
      </w:r>
      <w:r>
        <w:rPr>
          <w:noProof/>
        </w:rPr>
        <w:fldChar w:fldCharType="separate"/>
      </w:r>
      <w:r>
        <w:rPr>
          <w:noProof/>
        </w:rPr>
        <w:t>51</w:t>
      </w:r>
      <w:r>
        <w:rPr>
          <w:noProof/>
        </w:rPr>
        <w:fldChar w:fldCharType="end"/>
      </w:r>
    </w:p>
    <w:p w14:paraId="118745BA" w14:textId="4C2BD5AA"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6.6.4</w:t>
      </w:r>
      <w:r>
        <w:rPr>
          <w:rFonts w:asciiTheme="minorHAnsi" w:hAnsiTheme="minorHAnsi" w:cstheme="minorBidi"/>
          <w:noProof/>
          <w:kern w:val="2"/>
          <w:sz w:val="24"/>
          <w:szCs w:val="24"/>
          <w:lang w:eastAsia="zh-CN"/>
          <w14:ligatures w14:val="standardContextual"/>
        </w:rPr>
        <w:tab/>
      </w:r>
      <w:r>
        <w:rPr>
          <w:noProof/>
          <w:lang w:eastAsia="zh-CN"/>
        </w:rPr>
        <w:t>Spectrum emission mask</w:t>
      </w:r>
      <w:r>
        <w:rPr>
          <w:noProof/>
        </w:rPr>
        <w:tab/>
      </w:r>
      <w:r>
        <w:rPr>
          <w:noProof/>
        </w:rPr>
        <w:fldChar w:fldCharType="begin" w:fldLock="1"/>
      </w:r>
      <w:r>
        <w:rPr>
          <w:noProof/>
        </w:rPr>
        <w:instrText xml:space="preserve"> PAGEREF _Toc216361208 \h </w:instrText>
      </w:r>
      <w:r>
        <w:rPr>
          <w:noProof/>
        </w:rPr>
      </w:r>
      <w:r>
        <w:rPr>
          <w:noProof/>
        </w:rPr>
        <w:fldChar w:fldCharType="separate"/>
      </w:r>
      <w:r>
        <w:rPr>
          <w:noProof/>
        </w:rPr>
        <w:t>51</w:t>
      </w:r>
      <w:r>
        <w:rPr>
          <w:noProof/>
        </w:rPr>
        <w:fldChar w:fldCharType="end"/>
      </w:r>
    </w:p>
    <w:p w14:paraId="0D8AB91B" w14:textId="52854CE3" w:rsidR="00360A0B" w:rsidRDefault="00360A0B">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_Toc216361209 \h </w:instrText>
      </w:r>
      <w:r>
        <w:rPr>
          <w:noProof/>
        </w:rPr>
      </w:r>
      <w:r>
        <w:rPr>
          <w:noProof/>
        </w:rPr>
        <w:fldChar w:fldCharType="separate"/>
      </w:r>
      <w:r>
        <w:rPr>
          <w:noProof/>
        </w:rPr>
        <w:t>51</w:t>
      </w:r>
      <w:r>
        <w:rPr>
          <w:noProof/>
        </w:rPr>
        <w:fldChar w:fldCharType="end"/>
      </w:r>
    </w:p>
    <w:p w14:paraId="1DEBEDB1" w14:textId="02459786" w:rsidR="00360A0B" w:rsidRDefault="00360A0B">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_Toc216361210 \h </w:instrText>
      </w:r>
      <w:r>
        <w:rPr>
          <w:noProof/>
        </w:rPr>
      </w:r>
      <w:r>
        <w:rPr>
          <w:noProof/>
        </w:rPr>
        <w:fldChar w:fldCharType="separate"/>
      </w:r>
      <w:r>
        <w:rPr>
          <w:noProof/>
        </w:rPr>
        <w:t>51</w:t>
      </w:r>
      <w:r>
        <w:rPr>
          <w:noProof/>
        </w:rPr>
        <w:fldChar w:fldCharType="end"/>
      </w:r>
    </w:p>
    <w:p w14:paraId="7F0A7192" w14:textId="606F1443"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_Toc216361211 \h </w:instrText>
      </w:r>
      <w:r>
        <w:rPr>
          <w:noProof/>
        </w:rPr>
      </w:r>
      <w:r>
        <w:rPr>
          <w:noProof/>
        </w:rPr>
        <w:fldChar w:fldCharType="separate"/>
      </w:r>
      <w:r>
        <w:rPr>
          <w:noProof/>
        </w:rPr>
        <w:t>51</w:t>
      </w:r>
      <w:r>
        <w:rPr>
          <w:noProof/>
        </w:rPr>
        <w:fldChar w:fldCharType="end"/>
      </w:r>
    </w:p>
    <w:p w14:paraId="4EB3D8D0" w14:textId="46B97B1D" w:rsidR="00360A0B" w:rsidRDefault="00360A0B">
      <w:pPr>
        <w:pStyle w:val="TOC5"/>
        <w:rPr>
          <w:rFonts w:asciiTheme="minorHAnsi" w:hAnsiTheme="minorHAnsi" w:cstheme="minorBidi"/>
          <w:noProof/>
          <w:kern w:val="2"/>
          <w:sz w:val="24"/>
          <w:szCs w:val="24"/>
          <w:lang w:eastAsia="zh-CN"/>
          <w14:ligatures w14:val="standardContextual"/>
        </w:rPr>
      </w:pPr>
      <w:r>
        <w:rPr>
          <w:noProof/>
        </w:rPr>
        <w:t>6.6.4.3.1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_Toc216361212 \h </w:instrText>
      </w:r>
      <w:r>
        <w:rPr>
          <w:noProof/>
        </w:rPr>
      </w:r>
      <w:r>
        <w:rPr>
          <w:noProof/>
        </w:rPr>
        <w:fldChar w:fldCharType="separate"/>
      </w:r>
      <w:r>
        <w:rPr>
          <w:noProof/>
        </w:rPr>
        <w:t>51</w:t>
      </w:r>
      <w:r>
        <w:rPr>
          <w:noProof/>
        </w:rPr>
        <w:fldChar w:fldCharType="end"/>
      </w:r>
    </w:p>
    <w:p w14:paraId="64917741" w14:textId="6831D4F8" w:rsidR="00360A0B" w:rsidRDefault="00360A0B">
      <w:pPr>
        <w:pStyle w:val="TOC5"/>
        <w:rPr>
          <w:rFonts w:asciiTheme="minorHAnsi" w:hAnsiTheme="minorHAnsi" w:cstheme="minorBidi"/>
          <w:noProof/>
          <w:kern w:val="2"/>
          <w:sz w:val="24"/>
          <w:szCs w:val="24"/>
          <w:lang w:eastAsia="zh-CN"/>
          <w14:ligatures w14:val="standardContextual"/>
        </w:rPr>
      </w:pPr>
      <w:r>
        <w:rPr>
          <w:noProof/>
        </w:rPr>
        <w:t>6.6.4.3.2</w:t>
      </w:r>
      <w:r>
        <w:rPr>
          <w:rFonts w:asciiTheme="minorHAnsi" w:hAnsiTheme="minorHAnsi" w:cstheme="minorBidi"/>
          <w:noProof/>
          <w:kern w:val="2"/>
          <w:sz w:val="24"/>
          <w:szCs w:val="24"/>
          <w:lang w:eastAsia="zh-CN"/>
          <w14:ligatures w14:val="standardContextual"/>
        </w:rPr>
        <w:tab/>
      </w:r>
      <w:r>
        <w:rPr>
          <w:noProof/>
        </w:rPr>
        <w:t>Basic limits for single RAT UTRA FDD operation</w:t>
      </w:r>
      <w:r>
        <w:rPr>
          <w:noProof/>
        </w:rPr>
        <w:tab/>
      </w:r>
      <w:r>
        <w:rPr>
          <w:noProof/>
        </w:rPr>
        <w:fldChar w:fldCharType="begin" w:fldLock="1"/>
      </w:r>
      <w:r>
        <w:rPr>
          <w:noProof/>
        </w:rPr>
        <w:instrText xml:space="preserve"> PAGEREF _Toc216361213 \h </w:instrText>
      </w:r>
      <w:r>
        <w:rPr>
          <w:noProof/>
        </w:rPr>
      </w:r>
      <w:r>
        <w:rPr>
          <w:noProof/>
        </w:rPr>
        <w:fldChar w:fldCharType="separate"/>
      </w:r>
      <w:r>
        <w:rPr>
          <w:noProof/>
        </w:rPr>
        <w:t>51</w:t>
      </w:r>
      <w:r>
        <w:rPr>
          <w:noProof/>
        </w:rPr>
        <w:fldChar w:fldCharType="end"/>
      </w:r>
    </w:p>
    <w:p w14:paraId="3B98F4B2" w14:textId="7D2E5D60" w:rsidR="00360A0B" w:rsidRDefault="00360A0B">
      <w:pPr>
        <w:pStyle w:val="TOC5"/>
        <w:rPr>
          <w:rFonts w:asciiTheme="minorHAnsi" w:hAnsiTheme="minorHAnsi" w:cstheme="minorBidi"/>
          <w:noProof/>
          <w:kern w:val="2"/>
          <w:sz w:val="24"/>
          <w:szCs w:val="24"/>
          <w:lang w:eastAsia="zh-CN"/>
          <w14:ligatures w14:val="standardContextual"/>
        </w:rPr>
      </w:pPr>
      <w:r>
        <w:rPr>
          <w:noProof/>
        </w:rPr>
        <w:t>6.6.4.3.3</w:t>
      </w:r>
      <w:r>
        <w:rPr>
          <w:rFonts w:asciiTheme="minorHAnsi" w:hAnsiTheme="minorHAnsi" w:cstheme="minorBidi"/>
          <w:noProof/>
          <w:kern w:val="2"/>
          <w:sz w:val="24"/>
          <w:szCs w:val="24"/>
          <w:lang w:eastAsia="zh-CN"/>
          <w14:ligatures w14:val="standardContextual"/>
        </w:rPr>
        <w:tab/>
      </w:r>
      <w:r w:rsidRPr="00FC13AC">
        <w:rPr>
          <w:iCs/>
          <w:noProof/>
        </w:rPr>
        <w:t>Basic limits</w:t>
      </w:r>
      <w:r>
        <w:rPr>
          <w:noProof/>
        </w:rPr>
        <w:t xml:space="preserve"> for single RAT UTRA TDD 1,28Mcps operation</w:t>
      </w:r>
      <w:r>
        <w:rPr>
          <w:noProof/>
        </w:rPr>
        <w:tab/>
      </w:r>
      <w:r>
        <w:rPr>
          <w:noProof/>
        </w:rPr>
        <w:fldChar w:fldCharType="begin" w:fldLock="1"/>
      </w:r>
      <w:r>
        <w:rPr>
          <w:noProof/>
        </w:rPr>
        <w:instrText xml:space="preserve"> PAGEREF _Toc216361214 \h </w:instrText>
      </w:r>
      <w:r>
        <w:rPr>
          <w:noProof/>
        </w:rPr>
      </w:r>
      <w:r>
        <w:rPr>
          <w:noProof/>
        </w:rPr>
        <w:fldChar w:fldCharType="separate"/>
      </w:r>
      <w:r>
        <w:rPr>
          <w:noProof/>
        </w:rPr>
        <w:t>57</w:t>
      </w:r>
      <w:r>
        <w:rPr>
          <w:noProof/>
        </w:rPr>
        <w:fldChar w:fldCharType="end"/>
      </w:r>
    </w:p>
    <w:p w14:paraId="75F022B5" w14:textId="7A02AD90"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_Toc216361215 \h </w:instrText>
      </w:r>
      <w:r>
        <w:rPr>
          <w:noProof/>
        </w:rPr>
      </w:r>
      <w:r>
        <w:rPr>
          <w:noProof/>
        </w:rPr>
        <w:fldChar w:fldCharType="separate"/>
      </w:r>
      <w:r>
        <w:rPr>
          <w:noProof/>
        </w:rPr>
        <w:t>59</w:t>
      </w:r>
      <w:r>
        <w:rPr>
          <w:noProof/>
        </w:rPr>
        <w:fldChar w:fldCharType="end"/>
      </w:r>
    </w:p>
    <w:p w14:paraId="187075FD" w14:textId="7F6A27EF"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6.6.5</w:t>
      </w:r>
      <w:r>
        <w:rPr>
          <w:rFonts w:asciiTheme="minorHAnsi" w:hAnsiTheme="minorHAnsi" w:cstheme="minorBidi"/>
          <w:noProof/>
          <w:kern w:val="2"/>
          <w:sz w:val="24"/>
          <w:szCs w:val="24"/>
          <w:lang w:eastAsia="zh-CN"/>
          <w14:ligatures w14:val="standardContextual"/>
        </w:rPr>
        <w:tab/>
      </w:r>
      <w:r>
        <w:rPr>
          <w:noProof/>
          <w:lang w:eastAsia="zh-CN"/>
        </w:rPr>
        <w:t>Operating band unwanted emission</w:t>
      </w:r>
      <w:r>
        <w:rPr>
          <w:noProof/>
        </w:rPr>
        <w:tab/>
      </w:r>
      <w:r>
        <w:rPr>
          <w:noProof/>
        </w:rPr>
        <w:fldChar w:fldCharType="begin" w:fldLock="1"/>
      </w:r>
      <w:r>
        <w:rPr>
          <w:noProof/>
        </w:rPr>
        <w:instrText xml:space="preserve"> PAGEREF _Toc216361216 \h </w:instrText>
      </w:r>
      <w:r>
        <w:rPr>
          <w:noProof/>
        </w:rPr>
      </w:r>
      <w:r>
        <w:rPr>
          <w:noProof/>
        </w:rPr>
        <w:fldChar w:fldCharType="separate"/>
      </w:r>
      <w:r>
        <w:rPr>
          <w:noProof/>
        </w:rPr>
        <w:t>59</w:t>
      </w:r>
      <w:r>
        <w:rPr>
          <w:noProof/>
        </w:rPr>
        <w:fldChar w:fldCharType="end"/>
      </w:r>
    </w:p>
    <w:p w14:paraId="2D6B24AE" w14:textId="53F13CCB" w:rsidR="00360A0B" w:rsidRDefault="00360A0B">
      <w:pPr>
        <w:pStyle w:val="TOC4"/>
        <w:rPr>
          <w:rFonts w:asciiTheme="minorHAnsi" w:hAnsiTheme="minorHAnsi" w:cstheme="minorBidi"/>
          <w:noProof/>
          <w:kern w:val="2"/>
          <w:sz w:val="24"/>
          <w:szCs w:val="24"/>
          <w:lang w:eastAsia="zh-CN"/>
          <w14:ligatures w14:val="standardContextual"/>
        </w:rPr>
      </w:pPr>
      <w:r>
        <w:rPr>
          <w:noProof/>
        </w:rPr>
        <w:t>6.6.5.1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_Toc216361217 \h </w:instrText>
      </w:r>
      <w:r>
        <w:rPr>
          <w:noProof/>
        </w:rPr>
      </w:r>
      <w:r>
        <w:rPr>
          <w:noProof/>
        </w:rPr>
        <w:fldChar w:fldCharType="separate"/>
      </w:r>
      <w:r>
        <w:rPr>
          <w:noProof/>
        </w:rPr>
        <w:t>59</w:t>
      </w:r>
      <w:r>
        <w:rPr>
          <w:noProof/>
        </w:rPr>
        <w:fldChar w:fldCharType="end"/>
      </w:r>
    </w:p>
    <w:p w14:paraId="026B02C7" w14:textId="72D5666E" w:rsidR="00360A0B" w:rsidRDefault="00360A0B">
      <w:pPr>
        <w:pStyle w:val="TOC4"/>
        <w:rPr>
          <w:rFonts w:asciiTheme="minorHAnsi" w:hAnsiTheme="minorHAnsi" w:cstheme="minorBidi"/>
          <w:noProof/>
          <w:kern w:val="2"/>
          <w:sz w:val="24"/>
          <w:szCs w:val="24"/>
          <w:lang w:eastAsia="zh-CN"/>
          <w14:ligatures w14:val="standardContextual"/>
        </w:rPr>
      </w:pPr>
      <w:r>
        <w:rPr>
          <w:noProof/>
        </w:rPr>
        <w:t>6.6.5.2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_Toc216361218 \h </w:instrText>
      </w:r>
      <w:r>
        <w:rPr>
          <w:noProof/>
        </w:rPr>
      </w:r>
      <w:r>
        <w:rPr>
          <w:noProof/>
        </w:rPr>
        <w:fldChar w:fldCharType="separate"/>
      </w:r>
      <w:r>
        <w:rPr>
          <w:noProof/>
        </w:rPr>
        <w:t>59</w:t>
      </w:r>
      <w:r>
        <w:rPr>
          <w:noProof/>
        </w:rPr>
        <w:fldChar w:fldCharType="end"/>
      </w:r>
    </w:p>
    <w:p w14:paraId="5E563E6B" w14:textId="372B6484" w:rsidR="00360A0B" w:rsidRDefault="00360A0B">
      <w:pPr>
        <w:pStyle w:val="TOC5"/>
        <w:rPr>
          <w:rFonts w:asciiTheme="minorHAnsi" w:hAnsiTheme="minorHAnsi" w:cstheme="minorBidi"/>
          <w:noProof/>
          <w:kern w:val="2"/>
          <w:sz w:val="24"/>
          <w:szCs w:val="24"/>
          <w:lang w:eastAsia="zh-CN"/>
          <w14:ligatures w14:val="standardContextual"/>
        </w:rPr>
      </w:pPr>
      <w:r>
        <w:rPr>
          <w:noProof/>
          <w:lang w:eastAsia="zh-CN"/>
        </w:rPr>
        <w:t>6.6.5.2.1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_Toc216361219 \h </w:instrText>
      </w:r>
      <w:r>
        <w:rPr>
          <w:noProof/>
        </w:rPr>
      </w:r>
      <w:r>
        <w:rPr>
          <w:noProof/>
        </w:rPr>
        <w:fldChar w:fldCharType="separate"/>
      </w:r>
      <w:r>
        <w:rPr>
          <w:noProof/>
        </w:rPr>
        <w:t>59</w:t>
      </w:r>
      <w:r>
        <w:rPr>
          <w:noProof/>
        </w:rPr>
        <w:fldChar w:fldCharType="end"/>
      </w:r>
    </w:p>
    <w:p w14:paraId="2DA57C92" w14:textId="0709A15D" w:rsidR="00360A0B" w:rsidRDefault="00360A0B">
      <w:pPr>
        <w:pStyle w:val="TOC5"/>
        <w:rPr>
          <w:rFonts w:asciiTheme="minorHAnsi" w:hAnsiTheme="minorHAnsi" w:cstheme="minorBidi"/>
          <w:noProof/>
          <w:kern w:val="2"/>
          <w:sz w:val="24"/>
          <w:szCs w:val="24"/>
          <w:lang w:eastAsia="zh-CN"/>
          <w14:ligatures w14:val="standardContextual"/>
        </w:rPr>
      </w:pPr>
      <w:r>
        <w:rPr>
          <w:noProof/>
        </w:rPr>
        <w:t>6.6.5.2.2</w:t>
      </w:r>
      <w:r>
        <w:rPr>
          <w:rFonts w:asciiTheme="minorHAnsi" w:hAnsiTheme="minorHAnsi" w:cstheme="minorBidi"/>
          <w:noProof/>
          <w:kern w:val="2"/>
          <w:sz w:val="24"/>
          <w:szCs w:val="24"/>
          <w:lang w:eastAsia="zh-CN"/>
          <w14:ligatures w14:val="standardContextual"/>
        </w:rPr>
        <w:tab/>
      </w:r>
      <w:r w:rsidRPr="00FC13AC">
        <w:rPr>
          <w:i/>
          <w:noProof/>
        </w:rPr>
        <w:t>Basic limits</w:t>
      </w:r>
      <w:r>
        <w:rPr>
          <w:noProof/>
        </w:rPr>
        <w:t xml:space="preserve"> for Band Categories 1 and 3</w:t>
      </w:r>
      <w:r>
        <w:rPr>
          <w:noProof/>
        </w:rPr>
        <w:tab/>
      </w:r>
      <w:r>
        <w:rPr>
          <w:noProof/>
        </w:rPr>
        <w:fldChar w:fldCharType="begin" w:fldLock="1"/>
      </w:r>
      <w:r>
        <w:rPr>
          <w:noProof/>
        </w:rPr>
        <w:instrText xml:space="preserve"> PAGEREF _Toc216361220 \h </w:instrText>
      </w:r>
      <w:r>
        <w:rPr>
          <w:noProof/>
        </w:rPr>
      </w:r>
      <w:r>
        <w:rPr>
          <w:noProof/>
        </w:rPr>
        <w:fldChar w:fldCharType="separate"/>
      </w:r>
      <w:r>
        <w:rPr>
          <w:noProof/>
        </w:rPr>
        <w:t>60</w:t>
      </w:r>
      <w:r>
        <w:rPr>
          <w:noProof/>
        </w:rPr>
        <w:fldChar w:fldCharType="end"/>
      </w:r>
    </w:p>
    <w:p w14:paraId="40A8B485" w14:textId="449FB0F9" w:rsidR="00360A0B" w:rsidRDefault="00360A0B">
      <w:pPr>
        <w:pStyle w:val="TOC5"/>
        <w:rPr>
          <w:rFonts w:asciiTheme="minorHAnsi" w:hAnsiTheme="minorHAnsi" w:cstheme="minorBidi"/>
          <w:noProof/>
          <w:kern w:val="2"/>
          <w:sz w:val="24"/>
          <w:szCs w:val="24"/>
          <w:lang w:eastAsia="zh-CN"/>
          <w14:ligatures w14:val="standardContextual"/>
        </w:rPr>
      </w:pPr>
      <w:r>
        <w:rPr>
          <w:noProof/>
        </w:rPr>
        <w:t>6.6.5.2.3</w:t>
      </w:r>
      <w:r>
        <w:rPr>
          <w:rFonts w:asciiTheme="minorHAnsi" w:hAnsiTheme="minorHAnsi" w:cstheme="minorBidi"/>
          <w:noProof/>
          <w:kern w:val="2"/>
          <w:sz w:val="24"/>
          <w:szCs w:val="24"/>
          <w:lang w:eastAsia="zh-CN"/>
          <w14:ligatures w14:val="standardContextual"/>
        </w:rPr>
        <w:tab/>
      </w:r>
      <w:r w:rsidRPr="00FC13AC">
        <w:rPr>
          <w:i/>
          <w:noProof/>
        </w:rPr>
        <w:t>Basic limit</w:t>
      </w:r>
      <w:r>
        <w:rPr>
          <w:noProof/>
        </w:rPr>
        <w:t xml:space="preserve"> for Band Category 2</w:t>
      </w:r>
      <w:r>
        <w:rPr>
          <w:noProof/>
        </w:rPr>
        <w:tab/>
      </w:r>
      <w:r>
        <w:rPr>
          <w:noProof/>
        </w:rPr>
        <w:fldChar w:fldCharType="begin" w:fldLock="1"/>
      </w:r>
      <w:r>
        <w:rPr>
          <w:noProof/>
        </w:rPr>
        <w:instrText xml:space="preserve"> PAGEREF _Toc216361221 \h </w:instrText>
      </w:r>
      <w:r>
        <w:rPr>
          <w:noProof/>
        </w:rPr>
      </w:r>
      <w:r>
        <w:rPr>
          <w:noProof/>
        </w:rPr>
        <w:fldChar w:fldCharType="separate"/>
      </w:r>
      <w:r>
        <w:rPr>
          <w:noProof/>
        </w:rPr>
        <w:t>65</w:t>
      </w:r>
      <w:r>
        <w:rPr>
          <w:noProof/>
        </w:rPr>
        <w:fldChar w:fldCharType="end"/>
      </w:r>
    </w:p>
    <w:p w14:paraId="23223719" w14:textId="4DBA7BFD" w:rsidR="00360A0B" w:rsidRDefault="00360A0B">
      <w:pPr>
        <w:pStyle w:val="TOC5"/>
        <w:rPr>
          <w:rFonts w:asciiTheme="minorHAnsi" w:hAnsiTheme="minorHAnsi" w:cstheme="minorBidi"/>
          <w:noProof/>
          <w:kern w:val="2"/>
          <w:sz w:val="24"/>
          <w:szCs w:val="24"/>
          <w:lang w:eastAsia="zh-CN"/>
          <w14:ligatures w14:val="standardContextual"/>
        </w:rPr>
      </w:pPr>
      <w:r>
        <w:rPr>
          <w:noProof/>
        </w:rPr>
        <w:t>6.6.5.2.4</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_Toc216361222 \h </w:instrText>
      </w:r>
      <w:r>
        <w:rPr>
          <w:noProof/>
        </w:rPr>
      </w:r>
      <w:r>
        <w:rPr>
          <w:noProof/>
        </w:rPr>
        <w:fldChar w:fldCharType="separate"/>
      </w:r>
      <w:r>
        <w:rPr>
          <w:noProof/>
        </w:rPr>
        <w:t>73</w:t>
      </w:r>
      <w:r>
        <w:rPr>
          <w:noProof/>
        </w:rPr>
        <w:fldChar w:fldCharType="end"/>
      </w:r>
    </w:p>
    <w:p w14:paraId="72A87952" w14:textId="574BFC25"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_Toc216361223 \h </w:instrText>
      </w:r>
      <w:r>
        <w:rPr>
          <w:noProof/>
        </w:rPr>
      </w:r>
      <w:r>
        <w:rPr>
          <w:noProof/>
        </w:rPr>
        <w:fldChar w:fldCharType="separate"/>
      </w:r>
      <w:r>
        <w:rPr>
          <w:noProof/>
        </w:rPr>
        <w:t>73</w:t>
      </w:r>
      <w:r>
        <w:rPr>
          <w:noProof/>
        </w:rPr>
        <w:fldChar w:fldCharType="end"/>
      </w:r>
    </w:p>
    <w:p w14:paraId="44432451" w14:textId="39214C6B"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_Toc216361224 \h </w:instrText>
      </w:r>
      <w:r>
        <w:rPr>
          <w:noProof/>
        </w:rPr>
      </w:r>
      <w:r>
        <w:rPr>
          <w:noProof/>
        </w:rPr>
        <w:fldChar w:fldCharType="separate"/>
      </w:r>
      <w:r>
        <w:rPr>
          <w:noProof/>
        </w:rPr>
        <w:t>73</w:t>
      </w:r>
      <w:r>
        <w:rPr>
          <w:noProof/>
        </w:rPr>
        <w:fldChar w:fldCharType="end"/>
      </w:r>
    </w:p>
    <w:p w14:paraId="5ED5160F" w14:textId="5C1EEFF0" w:rsidR="00360A0B" w:rsidRDefault="00360A0B">
      <w:pPr>
        <w:pStyle w:val="TOC5"/>
        <w:rPr>
          <w:rFonts w:asciiTheme="minorHAnsi" w:hAnsiTheme="minorHAnsi" w:cstheme="minorBidi"/>
          <w:noProof/>
          <w:kern w:val="2"/>
          <w:sz w:val="24"/>
          <w:szCs w:val="24"/>
          <w:lang w:eastAsia="zh-CN"/>
          <w14:ligatures w14:val="standardContextual"/>
        </w:rPr>
      </w:pPr>
      <w:r>
        <w:rPr>
          <w:noProof/>
          <w:lang w:eastAsia="zh-CN"/>
        </w:rPr>
        <w:t>6.6.5.4.1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_Toc216361225 \h </w:instrText>
      </w:r>
      <w:r>
        <w:rPr>
          <w:noProof/>
        </w:rPr>
      </w:r>
      <w:r>
        <w:rPr>
          <w:noProof/>
        </w:rPr>
        <w:fldChar w:fldCharType="separate"/>
      </w:r>
      <w:r>
        <w:rPr>
          <w:noProof/>
        </w:rPr>
        <w:t>73</w:t>
      </w:r>
      <w:r>
        <w:rPr>
          <w:noProof/>
        </w:rPr>
        <w:fldChar w:fldCharType="end"/>
      </w:r>
    </w:p>
    <w:p w14:paraId="2FBC2719" w14:textId="4C259D33" w:rsidR="00360A0B" w:rsidRDefault="00360A0B">
      <w:pPr>
        <w:pStyle w:val="TOC5"/>
        <w:rPr>
          <w:rFonts w:asciiTheme="minorHAnsi" w:hAnsiTheme="minorHAnsi" w:cstheme="minorBidi"/>
          <w:noProof/>
          <w:kern w:val="2"/>
          <w:sz w:val="24"/>
          <w:szCs w:val="24"/>
          <w:lang w:eastAsia="zh-CN"/>
          <w14:ligatures w14:val="standardContextual"/>
        </w:rPr>
      </w:pPr>
      <w:r>
        <w:rPr>
          <w:noProof/>
        </w:rPr>
        <w:t>6.6.5.4.2</w:t>
      </w:r>
      <w:r>
        <w:rPr>
          <w:rFonts w:asciiTheme="minorHAnsi" w:hAnsiTheme="minorHAnsi" w:cstheme="minorBidi"/>
          <w:noProof/>
          <w:kern w:val="2"/>
          <w:sz w:val="24"/>
          <w:szCs w:val="24"/>
          <w:lang w:eastAsia="zh-CN"/>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_Toc216361226 \h </w:instrText>
      </w:r>
      <w:r>
        <w:rPr>
          <w:noProof/>
        </w:rPr>
      </w:r>
      <w:r>
        <w:rPr>
          <w:noProof/>
        </w:rPr>
        <w:fldChar w:fldCharType="separate"/>
      </w:r>
      <w:r>
        <w:rPr>
          <w:noProof/>
        </w:rPr>
        <w:t>75</w:t>
      </w:r>
      <w:r>
        <w:rPr>
          <w:noProof/>
        </w:rPr>
        <w:fldChar w:fldCharType="end"/>
      </w:r>
    </w:p>
    <w:p w14:paraId="6034C844" w14:textId="4A6789B0" w:rsidR="00360A0B" w:rsidRDefault="00360A0B">
      <w:pPr>
        <w:pStyle w:val="TOC5"/>
        <w:rPr>
          <w:rFonts w:asciiTheme="minorHAnsi" w:hAnsiTheme="minorHAnsi" w:cstheme="minorBidi"/>
          <w:noProof/>
          <w:kern w:val="2"/>
          <w:sz w:val="24"/>
          <w:szCs w:val="24"/>
          <w:lang w:eastAsia="zh-CN"/>
          <w14:ligatures w14:val="standardContextual"/>
        </w:rPr>
      </w:pPr>
      <w:r>
        <w:rPr>
          <w:noProof/>
        </w:rPr>
        <w:t>6.6.5.4.3</w:t>
      </w:r>
      <w:r>
        <w:rPr>
          <w:rFonts w:asciiTheme="minorHAnsi" w:hAnsiTheme="minorHAnsi" w:cstheme="minorBidi"/>
          <w:noProof/>
          <w:kern w:val="2"/>
          <w:sz w:val="24"/>
          <w:szCs w:val="24"/>
          <w:lang w:eastAsia="zh-CN"/>
          <w14:ligatures w14:val="standardContextual"/>
        </w:rPr>
        <w:tab/>
      </w:r>
      <w:r>
        <w:rPr>
          <w:noProof/>
        </w:rPr>
        <w:t>B</w:t>
      </w:r>
      <w:r w:rsidRPr="00FC13AC">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_Toc216361227 \h </w:instrText>
      </w:r>
      <w:r>
        <w:rPr>
          <w:noProof/>
        </w:rPr>
      </w:r>
      <w:r>
        <w:rPr>
          <w:noProof/>
        </w:rPr>
        <w:fldChar w:fldCharType="separate"/>
      </w:r>
      <w:r>
        <w:rPr>
          <w:noProof/>
        </w:rPr>
        <w:t>77</w:t>
      </w:r>
      <w:r>
        <w:rPr>
          <w:noProof/>
        </w:rPr>
        <w:fldChar w:fldCharType="end"/>
      </w:r>
    </w:p>
    <w:p w14:paraId="63F3BEE7" w14:textId="0D287B27" w:rsidR="00360A0B" w:rsidRDefault="00360A0B">
      <w:pPr>
        <w:pStyle w:val="TOC6"/>
        <w:rPr>
          <w:rFonts w:asciiTheme="minorHAnsi" w:hAnsiTheme="minorHAnsi" w:cstheme="minorBidi"/>
          <w:noProof/>
          <w:kern w:val="2"/>
          <w:sz w:val="24"/>
          <w:szCs w:val="24"/>
          <w:lang w:eastAsia="zh-CN"/>
          <w14:ligatures w14:val="standardContextual"/>
        </w:rPr>
      </w:pPr>
      <w:r>
        <w:rPr>
          <w:noProof/>
        </w:rPr>
        <w:t>6.6.5.4.3.1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_Toc216361228 \h </w:instrText>
      </w:r>
      <w:r>
        <w:rPr>
          <w:noProof/>
        </w:rPr>
      </w:r>
      <w:r>
        <w:rPr>
          <w:noProof/>
        </w:rPr>
        <w:fldChar w:fldCharType="separate"/>
      </w:r>
      <w:r>
        <w:rPr>
          <w:noProof/>
        </w:rPr>
        <w:t>77</w:t>
      </w:r>
      <w:r>
        <w:rPr>
          <w:noProof/>
        </w:rPr>
        <w:fldChar w:fldCharType="end"/>
      </w:r>
    </w:p>
    <w:p w14:paraId="18EF9AD5" w14:textId="117E3AD0" w:rsidR="00360A0B" w:rsidRDefault="00360A0B">
      <w:pPr>
        <w:pStyle w:val="TOC6"/>
        <w:rPr>
          <w:rFonts w:asciiTheme="minorHAnsi" w:hAnsiTheme="minorHAnsi" w:cstheme="minorBidi"/>
          <w:noProof/>
          <w:kern w:val="2"/>
          <w:sz w:val="24"/>
          <w:szCs w:val="24"/>
          <w:lang w:eastAsia="zh-CN"/>
          <w14:ligatures w14:val="standardContextual"/>
        </w:rPr>
      </w:pPr>
      <w:r>
        <w:rPr>
          <w:noProof/>
        </w:rPr>
        <w:t>6.6.5.4.3.2</w:t>
      </w:r>
      <w:r>
        <w:rPr>
          <w:rFonts w:asciiTheme="minorHAnsi" w:hAnsiTheme="minorHAnsi" w:cstheme="minorBidi"/>
          <w:noProof/>
          <w:kern w:val="2"/>
          <w:sz w:val="24"/>
          <w:szCs w:val="24"/>
          <w:lang w:eastAsia="zh-CN"/>
          <w14:ligatures w14:val="standardContextual"/>
        </w:rPr>
        <w:tab/>
      </w:r>
      <w:r>
        <w:rPr>
          <w:noProof/>
        </w:rPr>
        <w:t>Category B</w:t>
      </w:r>
      <w:r>
        <w:rPr>
          <w:noProof/>
          <w:lang w:eastAsia="zh-CN"/>
        </w:rPr>
        <w:t xml:space="preserve"> requirements (Option 1)</w:t>
      </w:r>
      <w:r>
        <w:rPr>
          <w:noProof/>
        </w:rPr>
        <w:tab/>
      </w:r>
      <w:r>
        <w:rPr>
          <w:noProof/>
        </w:rPr>
        <w:fldChar w:fldCharType="begin" w:fldLock="1"/>
      </w:r>
      <w:r>
        <w:rPr>
          <w:noProof/>
        </w:rPr>
        <w:instrText xml:space="preserve"> PAGEREF _Toc216361229 \h </w:instrText>
      </w:r>
      <w:r>
        <w:rPr>
          <w:noProof/>
        </w:rPr>
      </w:r>
      <w:r>
        <w:rPr>
          <w:noProof/>
        </w:rPr>
        <w:fldChar w:fldCharType="separate"/>
      </w:r>
      <w:r>
        <w:rPr>
          <w:noProof/>
        </w:rPr>
        <w:t>77</w:t>
      </w:r>
      <w:r>
        <w:rPr>
          <w:noProof/>
        </w:rPr>
        <w:fldChar w:fldCharType="end"/>
      </w:r>
    </w:p>
    <w:p w14:paraId="3B139AF8" w14:textId="1EF79990" w:rsidR="00360A0B" w:rsidRDefault="00360A0B">
      <w:pPr>
        <w:pStyle w:val="TOC6"/>
        <w:rPr>
          <w:rFonts w:asciiTheme="minorHAnsi" w:hAnsiTheme="minorHAnsi" w:cstheme="minorBidi"/>
          <w:noProof/>
          <w:kern w:val="2"/>
          <w:sz w:val="24"/>
          <w:szCs w:val="24"/>
          <w:lang w:eastAsia="zh-CN"/>
          <w14:ligatures w14:val="standardContextual"/>
        </w:rPr>
      </w:pPr>
      <w:r>
        <w:rPr>
          <w:noProof/>
        </w:rPr>
        <w:t>6.6.5.4.3.3</w:t>
      </w:r>
      <w:r>
        <w:rPr>
          <w:rFonts w:asciiTheme="minorHAnsi" w:hAnsiTheme="minorHAnsi" w:cstheme="minorBidi"/>
          <w:noProof/>
          <w:kern w:val="2"/>
          <w:sz w:val="24"/>
          <w:szCs w:val="24"/>
          <w:lang w:eastAsia="zh-CN"/>
          <w14:ligatures w14:val="standardContextual"/>
        </w:rPr>
        <w:tab/>
      </w:r>
      <w:r>
        <w:rPr>
          <w:noProof/>
        </w:rPr>
        <w:t>Category B (Option 2)</w:t>
      </w:r>
      <w:r>
        <w:rPr>
          <w:noProof/>
        </w:rPr>
        <w:tab/>
      </w:r>
      <w:r>
        <w:rPr>
          <w:noProof/>
        </w:rPr>
        <w:fldChar w:fldCharType="begin" w:fldLock="1"/>
      </w:r>
      <w:r>
        <w:rPr>
          <w:noProof/>
        </w:rPr>
        <w:instrText xml:space="preserve"> PAGEREF _Toc216361230 \h </w:instrText>
      </w:r>
      <w:r>
        <w:rPr>
          <w:noProof/>
        </w:rPr>
      </w:r>
      <w:r>
        <w:rPr>
          <w:noProof/>
        </w:rPr>
        <w:fldChar w:fldCharType="separate"/>
      </w:r>
      <w:r>
        <w:rPr>
          <w:noProof/>
        </w:rPr>
        <w:t>80</w:t>
      </w:r>
      <w:r>
        <w:rPr>
          <w:noProof/>
        </w:rPr>
        <w:fldChar w:fldCharType="end"/>
      </w:r>
    </w:p>
    <w:p w14:paraId="7A2D01C5" w14:textId="464C3596" w:rsidR="00360A0B" w:rsidRDefault="00360A0B">
      <w:pPr>
        <w:pStyle w:val="TOC5"/>
        <w:rPr>
          <w:rFonts w:asciiTheme="minorHAnsi" w:hAnsiTheme="minorHAnsi" w:cstheme="minorBidi"/>
          <w:noProof/>
          <w:kern w:val="2"/>
          <w:sz w:val="24"/>
          <w:szCs w:val="24"/>
          <w:lang w:eastAsia="zh-CN"/>
          <w14:ligatures w14:val="standardContextual"/>
        </w:rPr>
      </w:pPr>
      <w:r>
        <w:rPr>
          <w:noProof/>
        </w:rPr>
        <w:t>6.6.5.4.4</w:t>
      </w:r>
      <w:r>
        <w:rPr>
          <w:rFonts w:asciiTheme="minorHAnsi" w:hAnsiTheme="minorHAnsi" w:cstheme="minorBidi"/>
          <w:noProof/>
          <w:kern w:val="2"/>
          <w:sz w:val="24"/>
          <w:szCs w:val="24"/>
          <w:lang w:eastAsia="zh-CN"/>
          <w14:ligatures w14:val="standardContextual"/>
        </w:rPr>
        <w:tab/>
      </w:r>
      <w:r w:rsidRPr="00FC13AC">
        <w:rPr>
          <w:rFonts w:cs="Arial"/>
          <w:noProof/>
        </w:rPr>
        <w:t>Basic limit</w:t>
      </w:r>
      <w:r>
        <w:rPr>
          <w:noProof/>
        </w:rPr>
        <w:t xml:space="preserve">s </w:t>
      </w:r>
      <w:r>
        <w:rPr>
          <w:noProof/>
          <w:lang w:eastAsia="zh-CN"/>
        </w:rPr>
        <w:t>for Local Area BS (Category A and B)</w:t>
      </w:r>
      <w:r>
        <w:rPr>
          <w:noProof/>
        </w:rPr>
        <w:tab/>
      </w:r>
      <w:r>
        <w:rPr>
          <w:noProof/>
        </w:rPr>
        <w:fldChar w:fldCharType="begin" w:fldLock="1"/>
      </w:r>
      <w:r>
        <w:rPr>
          <w:noProof/>
        </w:rPr>
        <w:instrText xml:space="preserve"> PAGEREF _Toc216361231 \h </w:instrText>
      </w:r>
      <w:r>
        <w:rPr>
          <w:noProof/>
        </w:rPr>
      </w:r>
      <w:r>
        <w:rPr>
          <w:noProof/>
        </w:rPr>
        <w:fldChar w:fldCharType="separate"/>
      </w:r>
      <w:r>
        <w:rPr>
          <w:noProof/>
        </w:rPr>
        <w:t>82</w:t>
      </w:r>
      <w:r>
        <w:rPr>
          <w:noProof/>
        </w:rPr>
        <w:fldChar w:fldCharType="end"/>
      </w:r>
    </w:p>
    <w:p w14:paraId="2BA9CF10" w14:textId="4C912D1C" w:rsidR="00360A0B" w:rsidRDefault="00360A0B">
      <w:pPr>
        <w:pStyle w:val="TOC5"/>
        <w:rPr>
          <w:rFonts w:asciiTheme="minorHAnsi" w:hAnsiTheme="minorHAnsi" w:cstheme="minorBidi"/>
          <w:noProof/>
          <w:kern w:val="2"/>
          <w:sz w:val="24"/>
          <w:szCs w:val="24"/>
          <w:lang w:eastAsia="zh-CN"/>
          <w14:ligatures w14:val="standardContextual"/>
        </w:rPr>
      </w:pPr>
      <w:r>
        <w:rPr>
          <w:noProof/>
        </w:rPr>
        <w:t>6.6.5.4.5</w:t>
      </w:r>
      <w:r>
        <w:rPr>
          <w:rFonts w:asciiTheme="minorHAnsi" w:hAnsiTheme="minorHAnsi" w:cstheme="minorBidi"/>
          <w:noProof/>
          <w:kern w:val="2"/>
          <w:sz w:val="24"/>
          <w:szCs w:val="24"/>
          <w:lang w:eastAsia="zh-CN"/>
          <w14:ligatures w14:val="standardContextual"/>
        </w:rPr>
        <w:tab/>
      </w:r>
      <w:r w:rsidRPr="00FC13AC">
        <w:rPr>
          <w:rFonts w:cs="Arial"/>
          <w:noProof/>
        </w:rPr>
        <w:t>Basic limit</w:t>
      </w:r>
      <w:r>
        <w:rPr>
          <w:noProof/>
        </w:rPr>
        <w:t>s for Medium Range BS (Category A and B)</w:t>
      </w:r>
      <w:r>
        <w:rPr>
          <w:noProof/>
        </w:rPr>
        <w:tab/>
      </w:r>
      <w:r>
        <w:rPr>
          <w:noProof/>
        </w:rPr>
        <w:fldChar w:fldCharType="begin" w:fldLock="1"/>
      </w:r>
      <w:r>
        <w:rPr>
          <w:noProof/>
        </w:rPr>
        <w:instrText xml:space="preserve"> PAGEREF _Toc216361232 \h </w:instrText>
      </w:r>
      <w:r>
        <w:rPr>
          <w:noProof/>
        </w:rPr>
      </w:r>
      <w:r>
        <w:rPr>
          <w:noProof/>
        </w:rPr>
        <w:fldChar w:fldCharType="separate"/>
      </w:r>
      <w:r>
        <w:rPr>
          <w:noProof/>
        </w:rPr>
        <w:t>83</w:t>
      </w:r>
      <w:r>
        <w:rPr>
          <w:noProof/>
        </w:rPr>
        <w:fldChar w:fldCharType="end"/>
      </w:r>
    </w:p>
    <w:p w14:paraId="2C797341" w14:textId="7D618B30" w:rsidR="00360A0B" w:rsidRDefault="00360A0B">
      <w:pPr>
        <w:pStyle w:val="TOC5"/>
        <w:rPr>
          <w:rFonts w:asciiTheme="minorHAnsi" w:hAnsiTheme="minorHAnsi" w:cstheme="minorBidi"/>
          <w:noProof/>
          <w:kern w:val="2"/>
          <w:sz w:val="24"/>
          <w:szCs w:val="24"/>
          <w:lang w:eastAsia="zh-CN"/>
          <w14:ligatures w14:val="standardContextual"/>
        </w:rPr>
      </w:pPr>
      <w:r>
        <w:rPr>
          <w:noProof/>
        </w:rPr>
        <w:t>6.6.5.4.7</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_Toc216361233 \h </w:instrText>
      </w:r>
      <w:r>
        <w:rPr>
          <w:noProof/>
        </w:rPr>
      </w:r>
      <w:r>
        <w:rPr>
          <w:noProof/>
        </w:rPr>
        <w:fldChar w:fldCharType="separate"/>
      </w:r>
      <w:r>
        <w:rPr>
          <w:noProof/>
        </w:rPr>
        <w:t>85</w:t>
      </w:r>
      <w:r>
        <w:rPr>
          <w:noProof/>
        </w:rPr>
        <w:fldChar w:fldCharType="end"/>
      </w:r>
    </w:p>
    <w:p w14:paraId="4A47414E" w14:textId="46548B9C"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6.6.6</w:t>
      </w:r>
      <w:r>
        <w:rPr>
          <w:rFonts w:asciiTheme="minorHAnsi" w:hAnsiTheme="minorHAnsi" w:cstheme="minorBidi"/>
          <w:noProof/>
          <w:kern w:val="2"/>
          <w:sz w:val="24"/>
          <w:szCs w:val="24"/>
          <w:lang w:eastAsia="zh-CN"/>
          <w14:ligatures w14:val="standardContextual"/>
        </w:rPr>
        <w:tab/>
      </w:r>
      <w:r>
        <w:rPr>
          <w:noProof/>
          <w:lang w:eastAsia="zh-CN"/>
        </w:rPr>
        <w:t>Spurious emission</w:t>
      </w:r>
      <w:r>
        <w:rPr>
          <w:noProof/>
        </w:rPr>
        <w:tab/>
      </w:r>
      <w:r>
        <w:rPr>
          <w:noProof/>
        </w:rPr>
        <w:fldChar w:fldCharType="begin" w:fldLock="1"/>
      </w:r>
      <w:r>
        <w:rPr>
          <w:noProof/>
        </w:rPr>
        <w:instrText xml:space="preserve"> PAGEREF _Toc216361234 \h </w:instrText>
      </w:r>
      <w:r>
        <w:rPr>
          <w:noProof/>
        </w:rPr>
      </w:r>
      <w:r>
        <w:rPr>
          <w:noProof/>
        </w:rPr>
        <w:fldChar w:fldCharType="separate"/>
      </w:r>
      <w:r>
        <w:rPr>
          <w:noProof/>
        </w:rPr>
        <w:t>85</w:t>
      </w:r>
      <w:r>
        <w:rPr>
          <w:noProof/>
        </w:rPr>
        <w:fldChar w:fldCharType="end"/>
      </w:r>
    </w:p>
    <w:p w14:paraId="2AA12C1F" w14:textId="16CC41E2" w:rsidR="00360A0B" w:rsidRDefault="00360A0B">
      <w:pPr>
        <w:pStyle w:val="TOC4"/>
        <w:rPr>
          <w:rFonts w:asciiTheme="minorHAnsi" w:hAnsiTheme="minorHAnsi" w:cstheme="minorBidi"/>
          <w:noProof/>
          <w:kern w:val="2"/>
          <w:sz w:val="24"/>
          <w:szCs w:val="24"/>
          <w:lang w:eastAsia="zh-CN"/>
          <w14:ligatures w14:val="standardContextual"/>
        </w:rPr>
      </w:pPr>
      <w:r>
        <w:rPr>
          <w:noProof/>
        </w:rPr>
        <w:t>6.6.6.1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_Toc216361235 \h </w:instrText>
      </w:r>
      <w:r>
        <w:rPr>
          <w:noProof/>
        </w:rPr>
      </w:r>
      <w:r>
        <w:rPr>
          <w:noProof/>
        </w:rPr>
        <w:fldChar w:fldCharType="separate"/>
      </w:r>
      <w:r>
        <w:rPr>
          <w:noProof/>
        </w:rPr>
        <w:t>85</w:t>
      </w:r>
      <w:r>
        <w:rPr>
          <w:noProof/>
        </w:rPr>
        <w:fldChar w:fldCharType="end"/>
      </w:r>
    </w:p>
    <w:p w14:paraId="0426727D" w14:textId="74CA84CF" w:rsidR="00360A0B" w:rsidRDefault="00360A0B">
      <w:pPr>
        <w:pStyle w:val="TOC4"/>
        <w:rPr>
          <w:rFonts w:asciiTheme="minorHAnsi" w:hAnsiTheme="minorHAnsi" w:cstheme="minorBidi"/>
          <w:noProof/>
          <w:kern w:val="2"/>
          <w:sz w:val="24"/>
          <w:szCs w:val="24"/>
          <w:lang w:eastAsia="zh-CN"/>
          <w14:ligatures w14:val="standardContextual"/>
        </w:rPr>
      </w:pPr>
      <w:r>
        <w:rPr>
          <w:noProof/>
        </w:rPr>
        <w:t>6.6.6.2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_Toc216361236 \h </w:instrText>
      </w:r>
      <w:r>
        <w:rPr>
          <w:noProof/>
        </w:rPr>
      </w:r>
      <w:r>
        <w:rPr>
          <w:noProof/>
        </w:rPr>
        <w:fldChar w:fldCharType="separate"/>
      </w:r>
      <w:r>
        <w:rPr>
          <w:noProof/>
        </w:rPr>
        <w:t>86</w:t>
      </w:r>
      <w:r>
        <w:rPr>
          <w:noProof/>
        </w:rPr>
        <w:fldChar w:fldCharType="end"/>
      </w:r>
    </w:p>
    <w:p w14:paraId="5202D4FD" w14:textId="3C52D53E"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_Toc216361237 \h </w:instrText>
      </w:r>
      <w:r>
        <w:rPr>
          <w:noProof/>
        </w:rPr>
      </w:r>
      <w:r>
        <w:rPr>
          <w:noProof/>
        </w:rPr>
        <w:fldChar w:fldCharType="separate"/>
      </w:r>
      <w:r>
        <w:rPr>
          <w:noProof/>
        </w:rPr>
        <w:t>86</w:t>
      </w:r>
      <w:r>
        <w:rPr>
          <w:noProof/>
        </w:rPr>
        <w:fldChar w:fldCharType="end"/>
      </w:r>
    </w:p>
    <w:p w14:paraId="51B1D4DC" w14:textId="09B8C8FE"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_Toc216361238 \h </w:instrText>
      </w:r>
      <w:r>
        <w:rPr>
          <w:noProof/>
        </w:rPr>
      </w:r>
      <w:r>
        <w:rPr>
          <w:noProof/>
        </w:rPr>
        <w:fldChar w:fldCharType="separate"/>
      </w:r>
      <w:r>
        <w:rPr>
          <w:noProof/>
        </w:rPr>
        <w:t>87</w:t>
      </w:r>
      <w:r>
        <w:rPr>
          <w:noProof/>
        </w:rPr>
        <w:fldChar w:fldCharType="end"/>
      </w:r>
    </w:p>
    <w:p w14:paraId="2E3FEBCB" w14:textId="0DEE1B0B"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6.7</w:t>
      </w:r>
      <w:r>
        <w:rPr>
          <w:rFonts w:asciiTheme="minorHAnsi"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_Toc216361239 \h </w:instrText>
      </w:r>
      <w:r>
        <w:rPr>
          <w:noProof/>
        </w:rPr>
      </w:r>
      <w:r>
        <w:rPr>
          <w:noProof/>
        </w:rPr>
        <w:fldChar w:fldCharType="separate"/>
      </w:r>
      <w:r>
        <w:rPr>
          <w:noProof/>
        </w:rPr>
        <w:t>87</w:t>
      </w:r>
      <w:r>
        <w:rPr>
          <w:noProof/>
        </w:rPr>
        <w:fldChar w:fldCharType="end"/>
      </w:r>
    </w:p>
    <w:p w14:paraId="6545857D" w14:textId="234421F0" w:rsidR="00360A0B" w:rsidRDefault="00360A0B">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_Toc216361240 \h </w:instrText>
      </w:r>
      <w:r>
        <w:rPr>
          <w:noProof/>
        </w:rPr>
      </w:r>
      <w:r>
        <w:rPr>
          <w:noProof/>
        </w:rPr>
        <w:fldChar w:fldCharType="separate"/>
      </w:r>
      <w:r>
        <w:rPr>
          <w:noProof/>
        </w:rPr>
        <w:t>87</w:t>
      </w:r>
      <w:r>
        <w:rPr>
          <w:noProof/>
        </w:rPr>
        <w:fldChar w:fldCharType="end"/>
      </w:r>
    </w:p>
    <w:p w14:paraId="371EF5D6" w14:textId="75E8800D"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_Toc216361241 \h </w:instrText>
      </w:r>
      <w:r>
        <w:rPr>
          <w:noProof/>
        </w:rPr>
      </w:r>
      <w:r>
        <w:rPr>
          <w:noProof/>
        </w:rPr>
        <w:fldChar w:fldCharType="separate"/>
      </w:r>
      <w:r>
        <w:rPr>
          <w:noProof/>
        </w:rPr>
        <w:t>87</w:t>
      </w:r>
      <w:r>
        <w:rPr>
          <w:noProof/>
        </w:rPr>
        <w:fldChar w:fldCharType="end"/>
      </w:r>
    </w:p>
    <w:p w14:paraId="39C9DC06" w14:textId="5FF18469" w:rsidR="00360A0B" w:rsidRDefault="00360A0B">
      <w:pPr>
        <w:pStyle w:val="TOC4"/>
        <w:rPr>
          <w:rFonts w:asciiTheme="minorHAnsi" w:hAnsiTheme="minorHAnsi" w:cstheme="minorBidi"/>
          <w:noProof/>
          <w:kern w:val="2"/>
          <w:sz w:val="24"/>
          <w:szCs w:val="24"/>
          <w:lang w:eastAsia="zh-CN"/>
          <w14:ligatures w14:val="standardContextual"/>
        </w:rPr>
      </w:pPr>
      <w:r>
        <w:rPr>
          <w:noProof/>
        </w:rPr>
        <w:t>6.7.2.1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_Toc216361242 \h </w:instrText>
      </w:r>
      <w:r>
        <w:rPr>
          <w:noProof/>
        </w:rPr>
      </w:r>
      <w:r>
        <w:rPr>
          <w:noProof/>
        </w:rPr>
        <w:fldChar w:fldCharType="separate"/>
      </w:r>
      <w:r>
        <w:rPr>
          <w:noProof/>
        </w:rPr>
        <w:t>87</w:t>
      </w:r>
      <w:r>
        <w:rPr>
          <w:noProof/>
        </w:rPr>
        <w:fldChar w:fldCharType="end"/>
      </w:r>
    </w:p>
    <w:p w14:paraId="100A9E63" w14:textId="0C9B6E7C" w:rsidR="00360A0B" w:rsidRDefault="00360A0B">
      <w:pPr>
        <w:pStyle w:val="TOC4"/>
        <w:rPr>
          <w:rFonts w:asciiTheme="minorHAnsi" w:hAnsiTheme="minorHAnsi" w:cstheme="minorBidi"/>
          <w:noProof/>
          <w:kern w:val="2"/>
          <w:sz w:val="24"/>
          <w:szCs w:val="24"/>
          <w:lang w:eastAsia="zh-CN"/>
          <w14:ligatures w14:val="standardContextual"/>
        </w:rPr>
      </w:pPr>
      <w:r>
        <w:rPr>
          <w:noProof/>
        </w:rPr>
        <w:t>6.7.2.2</w:t>
      </w:r>
      <w:r>
        <w:rPr>
          <w:rFonts w:asciiTheme="minorHAnsi" w:hAnsiTheme="minorHAnsi" w:cstheme="minorBidi"/>
          <w:noProof/>
          <w:kern w:val="2"/>
          <w:sz w:val="24"/>
          <w:szCs w:val="24"/>
          <w:lang w:eastAsia="zh-CN"/>
          <w14:ligatures w14:val="standardContextual"/>
        </w:rPr>
        <w:tab/>
      </w:r>
      <w:r>
        <w:rPr>
          <w:noProof/>
        </w:rPr>
        <w:t>Additional co-location minimum requirement (BC1 and BC2)</w:t>
      </w:r>
      <w:r>
        <w:rPr>
          <w:noProof/>
        </w:rPr>
        <w:tab/>
      </w:r>
      <w:r>
        <w:rPr>
          <w:noProof/>
        </w:rPr>
        <w:fldChar w:fldCharType="begin" w:fldLock="1"/>
      </w:r>
      <w:r>
        <w:rPr>
          <w:noProof/>
        </w:rPr>
        <w:instrText xml:space="preserve"> PAGEREF _Toc216361243 \h </w:instrText>
      </w:r>
      <w:r>
        <w:rPr>
          <w:noProof/>
        </w:rPr>
      </w:r>
      <w:r>
        <w:rPr>
          <w:noProof/>
        </w:rPr>
        <w:fldChar w:fldCharType="separate"/>
      </w:r>
      <w:r>
        <w:rPr>
          <w:noProof/>
        </w:rPr>
        <w:t>88</w:t>
      </w:r>
      <w:r>
        <w:rPr>
          <w:noProof/>
        </w:rPr>
        <w:fldChar w:fldCharType="end"/>
      </w:r>
    </w:p>
    <w:p w14:paraId="026AE508" w14:textId="177D96B7" w:rsidR="00360A0B" w:rsidRDefault="00360A0B">
      <w:pPr>
        <w:pStyle w:val="TOC4"/>
        <w:rPr>
          <w:rFonts w:asciiTheme="minorHAnsi" w:hAnsiTheme="minorHAnsi" w:cstheme="minorBidi"/>
          <w:noProof/>
          <w:kern w:val="2"/>
          <w:sz w:val="24"/>
          <w:szCs w:val="24"/>
          <w:lang w:eastAsia="zh-CN"/>
          <w14:ligatures w14:val="standardContextual"/>
        </w:rPr>
      </w:pPr>
      <w:r>
        <w:rPr>
          <w:noProof/>
        </w:rPr>
        <w:t>6.7.2.3</w:t>
      </w:r>
      <w:r>
        <w:rPr>
          <w:rFonts w:asciiTheme="minorHAnsi" w:hAnsiTheme="minorHAnsi" w:cstheme="minorBidi"/>
          <w:noProof/>
          <w:kern w:val="2"/>
          <w:sz w:val="24"/>
          <w:szCs w:val="24"/>
          <w:lang w:eastAsia="zh-CN"/>
          <w14:ligatures w14:val="standardContextual"/>
        </w:rPr>
        <w:tab/>
      </w:r>
      <w:r>
        <w:rPr>
          <w:noProof/>
        </w:rPr>
        <w:t>Additional co-location minimum requirement (BC3)</w:t>
      </w:r>
      <w:r>
        <w:rPr>
          <w:noProof/>
        </w:rPr>
        <w:tab/>
      </w:r>
      <w:r>
        <w:rPr>
          <w:noProof/>
        </w:rPr>
        <w:fldChar w:fldCharType="begin" w:fldLock="1"/>
      </w:r>
      <w:r>
        <w:rPr>
          <w:noProof/>
        </w:rPr>
        <w:instrText xml:space="preserve"> PAGEREF _Toc216361244 \h </w:instrText>
      </w:r>
      <w:r>
        <w:rPr>
          <w:noProof/>
        </w:rPr>
      </w:r>
      <w:r>
        <w:rPr>
          <w:noProof/>
        </w:rPr>
        <w:fldChar w:fldCharType="separate"/>
      </w:r>
      <w:r>
        <w:rPr>
          <w:noProof/>
        </w:rPr>
        <w:t>89</w:t>
      </w:r>
      <w:r>
        <w:rPr>
          <w:noProof/>
        </w:rPr>
        <w:fldChar w:fldCharType="end"/>
      </w:r>
    </w:p>
    <w:p w14:paraId="59E105B3" w14:textId="57C16D54" w:rsidR="00360A0B" w:rsidRDefault="00360A0B">
      <w:pPr>
        <w:pStyle w:val="TOC4"/>
        <w:rPr>
          <w:rFonts w:asciiTheme="minorHAnsi" w:hAnsiTheme="minorHAnsi" w:cstheme="minorBidi"/>
          <w:noProof/>
          <w:kern w:val="2"/>
          <w:sz w:val="24"/>
          <w:szCs w:val="24"/>
          <w:lang w:eastAsia="zh-CN"/>
          <w14:ligatures w14:val="standardContextual"/>
        </w:rPr>
      </w:pPr>
      <w:r>
        <w:rPr>
          <w:noProof/>
        </w:rPr>
        <w:t>6.7.2.4</w:t>
      </w:r>
      <w:r>
        <w:rPr>
          <w:rFonts w:asciiTheme="minorHAnsi" w:hAnsiTheme="minorHAnsi" w:cstheme="minorBidi"/>
          <w:noProof/>
          <w:kern w:val="2"/>
          <w:sz w:val="24"/>
          <w:szCs w:val="24"/>
          <w:lang w:eastAsia="zh-CN"/>
          <w14:ligatures w14:val="standardContextual"/>
        </w:rPr>
        <w:tab/>
      </w:r>
      <w:r>
        <w:rPr>
          <w:noProof/>
        </w:rPr>
        <w:t>Additional co-location minimum requirements</w:t>
      </w:r>
      <w:r>
        <w:rPr>
          <w:noProof/>
        </w:rPr>
        <w:tab/>
      </w:r>
      <w:r>
        <w:rPr>
          <w:noProof/>
        </w:rPr>
        <w:fldChar w:fldCharType="begin" w:fldLock="1"/>
      </w:r>
      <w:r>
        <w:rPr>
          <w:noProof/>
        </w:rPr>
        <w:instrText xml:space="preserve"> PAGEREF _Toc216361245 \h </w:instrText>
      </w:r>
      <w:r>
        <w:rPr>
          <w:noProof/>
        </w:rPr>
      </w:r>
      <w:r>
        <w:rPr>
          <w:noProof/>
        </w:rPr>
        <w:fldChar w:fldCharType="separate"/>
      </w:r>
      <w:r>
        <w:rPr>
          <w:noProof/>
        </w:rPr>
        <w:t>89</w:t>
      </w:r>
      <w:r>
        <w:rPr>
          <w:noProof/>
        </w:rPr>
        <w:fldChar w:fldCharType="end"/>
      </w:r>
    </w:p>
    <w:p w14:paraId="28A47ACC" w14:textId="637081AC" w:rsidR="00360A0B" w:rsidRDefault="00360A0B">
      <w:pPr>
        <w:pStyle w:val="TOC4"/>
        <w:rPr>
          <w:rFonts w:asciiTheme="minorHAnsi" w:hAnsiTheme="minorHAnsi" w:cstheme="minorBidi"/>
          <w:noProof/>
          <w:kern w:val="2"/>
          <w:sz w:val="24"/>
          <w:szCs w:val="24"/>
          <w:lang w:eastAsia="zh-CN"/>
          <w14:ligatures w14:val="standardContextual"/>
        </w:rPr>
      </w:pPr>
      <w:r>
        <w:rPr>
          <w:noProof/>
        </w:rPr>
        <w:t>6.7.2.5</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_Toc216361246 \h </w:instrText>
      </w:r>
      <w:r>
        <w:rPr>
          <w:noProof/>
        </w:rPr>
      </w:r>
      <w:r>
        <w:rPr>
          <w:noProof/>
        </w:rPr>
        <w:fldChar w:fldCharType="separate"/>
      </w:r>
      <w:r>
        <w:rPr>
          <w:noProof/>
        </w:rPr>
        <w:t>89</w:t>
      </w:r>
      <w:r>
        <w:rPr>
          <w:noProof/>
        </w:rPr>
        <w:fldChar w:fldCharType="end"/>
      </w:r>
    </w:p>
    <w:p w14:paraId="4907BBA0" w14:textId="5C4077CA"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_Toc216361247 \h </w:instrText>
      </w:r>
      <w:r>
        <w:rPr>
          <w:noProof/>
        </w:rPr>
      </w:r>
      <w:r>
        <w:rPr>
          <w:noProof/>
        </w:rPr>
        <w:fldChar w:fldCharType="separate"/>
      </w:r>
      <w:r>
        <w:rPr>
          <w:noProof/>
        </w:rPr>
        <w:t>90</w:t>
      </w:r>
      <w:r>
        <w:rPr>
          <w:noProof/>
        </w:rPr>
        <w:fldChar w:fldCharType="end"/>
      </w:r>
    </w:p>
    <w:p w14:paraId="48B5C8F5" w14:textId="699107C4" w:rsidR="00360A0B" w:rsidRDefault="00360A0B">
      <w:pPr>
        <w:pStyle w:val="TOC4"/>
        <w:rPr>
          <w:rFonts w:asciiTheme="minorHAnsi" w:hAnsiTheme="minorHAnsi" w:cstheme="minorBidi"/>
          <w:noProof/>
          <w:kern w:val="2"/>
          <w:sz w:val="24"/>
          <w:szCs w:val="24"/>
          <w:lang w:eastAsia="zh-CN"/>
          <w14:ligatures w14:val="standardContextual"/>
        </w:rPr>
      </w:pPr>
      <w:r>
        <w:rPr>
          <w:noProof/>
        </w:rPr>
        <w:t>6.7.3.1</w:t>
      </w:r>
      <w:r>
        <w:rPr>
          <w:rFonts w:asciiTheme="minorHAnsi" w:hAnsiTheme="minorHAnsi" w:cstheme="minorBidi"/>
          <w:noProof/>
          <w:kern w:val="2"/>
          <w:sz w:val="24"/>
          <w:szCs w:val="24"/>
          <w:lang w:eastAsia="zh-CN"/>
          <w14:ligatures w14:val="standardContextual"/>
        </w:rPr>
        <w:tab/>
      </w:r>
      <w:r>
        <w:rPr>
          <w:noProof/>
        </w:rPr>
        <w:t>General co-location minimum requirement for FDD UTRA</w:t>
      </w:r>
      <w:r>
        <w:rPr>
          <w:noProof/>
        </w:rPr>
        <w:tab/>
      </w:r>
      <w:r>
        <w:rPr>
          <w:noProof/>
        </w:rPr>
        <w:fldChar w:fldCharType="begin" w:fldLock="1"/>
      </w:r>
      <w:r>
        <w:rPr>
          <w:noProof/>
        </w:rPr>
        <w:instrText xml:space="preserve"> PAGEREF _Toc216361248 \h </w:instrText>
      </w:r>
      <w:r>
        <w:rPr>
          <w:noProof/>
        </w:rPr>
      </w:r>
      <w:r>
        <w:rPr>
          <w:noProof/>
        </w:rPr>
        <w:fldChar w:fldCharType="separate"/>
      </w:r>
      <w:r>
        <w:rPr>
          <w:noProof/>
        </w:rPr>
        <w:t>90</w:t>
      </w:r>
      <w:r>
        <w:rPr>
          <w:noProof/>
        </w:rPr>
        <w:fldChar w:fldCharType="end"/>
      </w:r>
    </w:p>
    <w:p w14:paraId="00EB450F" w14:textId="4C290F2C" w:rsidR="00360A0B" w:rsidRDefault="00360A0B">
      <w:pPr>
        <w:pStyle w:val="TOC4"/>
        <w:rPr>
          <w:rFonts w:asciiTheme="minorHAnsi" w:hAnsiTheme="minorHAnsi" w:cstheme="minorBidi"/>
          <w:noProof/>
          <w:kern w:val="2"/>
          <w:sz w:val="24"/>
          <w:szCs w:val="24"/>
          <w:lang w:eastAsia="zh-CN"/>
          <w14:ligatures w14:val="standardContextual"/>
        </w:rPr>
      </w:pPr>
      <w:r>
        <w:rPr>
          <w:noProof/>
        </w:rPr>
        <w:t>6.7.3.2</w:t>
      </w:r>
      <w:r>
        <w:rPr>
          <w:rFonts w:asciiTheme="minorHAnsi" w:hAnsiTheme="minorHAnsi" w:cstheme="minorBidi"/>
          <w:noProof/>
          <w:kern w:val="2"/>
          <w:sz w:val="24"/>
          <w:szCs w:val="24"/>
          <w:lang w:eastAsia="zh-CN"/>
          <w14:ligatures w14:val="standardContextual"/>
        </w:rPr>
        <w:tab/>
      </w:r>
      <w:r>
        <w:rPr>
          <w:noProof/>
        </w:rPr>
        <w:t>General co-location minimum requirement for 1,28 Mcps TDD UTRA</w:t>
      </w:r>
      <w:r>
        <w:rPr>
          <w:noProof/>
        </w:rPr>
        <w:tab/>
      </w:r>
      <w:r>
        <w:rPr>
          <w:noProof/>
        </w:rPr>
        <w:fldChar w:fldCharType="begin" w:fldLock="1"/>
      </w:r>
      <w:r>
        <w:rPr>
          <w:noProof/>
        </w:rPr>
        <w:instrText xml:space="preserve"> PAGEREF _Toc216361249 \h </w:instrText>
      </w:r>
      <w:r>
        <w:rPr>
          <w:noProof/>
        </w:rPr>
      </w:r>
      <w:r>
        <w:rPr>
          <w:noProof/>
        </w:rPr>
        <w:fldChar w:fldCharType="separate"/>
      </w:r>
      <w:r>
        <w:rPr>
          <w:noProof/>
        </w:rPr>
        <w:t>90</w:t>
      </w:r>
      <w:r>
        <w:rPr>
          <w:noProof/>
        </w:rPr>
        <w:fldChar w:fldCharType="end"/>
      </w:r>
    </w:p>
    <w:p w14:paraId="5CC5130F" w14:textId="4CACD3AA" w:rsidR="00360A0B" w:rsidRDefault="00360A0B">
      <w:pPr>
        <w:pStyle w:val="TOC4"/>
        <w:rPr>
          <w:rFonts w:asciiTheme="minorHAnsi" w:hAnsiTheme="minorHAnsi" w:cstheme="minorBidi"/>
          <w:noProof/>
          <w:kern w:val="2"/>
          <w:sz w:val="24"/>
          <w:szCs w:val="24"/>
          <w:lang w:eastAsia="zh-CN"/>
          <w14:ligatures w14:val="standardContextual"/>
        </w:rPr>
      </w:pPr>
      <w:r>
        <w:rPr>
          <w:noProof/>
        </w:rPr>
        <w:t>6.7.3.3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_Toc216361250 \h </w:instrText>
      </w:r>
      <w:r>
        <w:rPr>
          <w:noProof/>
        </w:rPr>
      </w:r>
      <w:r>
        <w:rPr>
          <w:noProof/>
        </w:rPr>
        <w:fldChar w:fldCharType="separate"/>
      </w:r>
      <w:r>
        <w:rPr>
          <w:noProof/>
        </w:rPr>
        <w:t>91</w:t>
      </w:r>
      <w:r>
        <w:rPr>
          <w:noProof/>
        </w:rPr>
        <w:fldChar w:fldCharType="end"/>
      </w:r>
    </w:p>
    <w:p w14:paraId="0F7912A6" w14:textId="67311D95"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_Toc216361251 \h </w:instrText>
      </w:r>
      <w:r>
        <w:rPr>
          <w:noProof/>
        </w:rPr>
      </w:r>
      <w:r>
        <w:rPr>
          <w:noProof/>
        </w:rPr>
        <w:fldChar w:fldCharType="separate"/>
      </w:r>
      <w:r>
        <w:rPr>
          <w:noProof/>
        </w:rPr>
        <w:t>91</w:t>
      </w:r>
      <w:r>
        <w:rPr>
          <w:noProof/>
        </w:rPr>
        <w:fldChar w:fldCharType="end"/>
      </w:r>
    </w:p>
    <w:p w14:paraId="32CD3456" w14:textId="1E4C7073" w:rsidR="00360A0B" w:rsidRDefault="00360A0B">
      <w:pPr>
        <w:pStyle w:val="TOC4"/>
        <w:rPr>
          <w:rFonts w:asciiTheme="minorHAnsi" w:hAnsiTheme="minorHAnsi" w:cstheme="minorBidi"/>
          <w:noProof/>
          <w:kern w:val="2"/>
          <w:sz w:val="24"/>
          <w:szCs w:val="24"/>
          <w:lang w:eastAsia="zh-CN"/>
          <w14:ligatures w14:val="standardContextual"/>
        </w:rPr>
      </w:pPr>
      <w:r>
        <w:rPr>
          <w:noProof/>
        </w:rPr>
        <w:t>6.7.4.1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_Toc216361252 \h </w:instrText>
      </w:r>
      <w:r>
        <w:rPr>
          <w:noProof/>
        </w:rPr>
      </w:r>
      <w:r>
        <w:rPr>
          <w:noProof/>
        </w:rPr>
        <w:fldChar w:fldCharType="separate"/>
      </w:r>
      <w:r>
        <w:rPr>
          <w:noProof/>
        </w:rPr>
        <w:t>91</w:t>
      </w:r>
      <w:r>
        <w:rPr>
          <w:noProof/>
        </w:rPr>
        <w:fldChar w:fldCharType="end"/>
      </w:r>
    </w:p>
    <w:p w14:paraId="055D8C68" w14:textId="217B9528" w:rsidR="00360A0B" w:rsidRDefault="00360A0B">
      <w:pPr>
        <w:pStyle w:val="TOC4"/>
        <w:rPr>
          <w:rFonts w:asciiTheme="minorHAnsi" w:hAnsiTheme="minorHAnsi" w:cstheme="minorBidi"/>
          <w:noProof/>
          <w:kern w:val="2"/>
          <w:sz w:val="24"/>
          <w:szCs w:val="24"/>
          <w:lang w:eastAsia="zh-CN"/>
          <w14:ligatures w14:val="standardContextual"/>
        </w:rPr>
      </w:pPr>
      <w:r>
        <w:rPr>
          <w:noProof/>
        </w:rPr>
        <w:t>6.7.4.2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_Toc216361253 \h </w:instrText>
      </w:r>
      <w:r>
        <w:rPr>
          <w:noProof/>
        </w:rPr>
      </w:r>
      <w:r>
        <w:rPr>
          <w:noProof/>
        </w:rPr>
        <w:fldChar w:fldCharType="separate"/>
      </w:r>
      <w:r>
        <w:rPr>
          <w:noProof/>
        </w:rPr>
        <w:t>92</w:t>
      </w:r>
      <w:r>
        <w:rPr>
          <w:noProof/>
        </w:rPr>
        <w:fldChar w:fldCharType="end"/>
      </w:r>
    </w:p>
    <w:p w14:paraId="70E017FE" w14:textId="2321DC19" w:rsidR="00360A0B" w:rsidRDefault="00360A0B">
      <w:pPr>
        <w:pStyle w:val="TOC4"/>
        <w:rPr>
          <w:rFonts w:asciiTheme="minorHAnsi" w:hAnsiTheme="minorHAnsi" w:cstheme="minorBidi"/>
          <w:noProof/>
          <w:kern w:val="2"/>
          <w:sz w:val="24"/>
          <w:szCs w:val="24"/>
          <w:lang w:eastAsia="zh-CN"/>
          <w14:ligatures w14:val="standardContextual"/>
        </w:rPr>
      </w:pPr>
      <w:r>
        <w:rPr>
          <w:noProof/>
        </w:rPr>
        <w:t>6.7.4.3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_Toc216361254 \h </w:instrText>
      </w:r>
      <w:r>
        <w:rPr>
          <w:noProof/>
        </w:rPr>
      </w:r>
      <w:r>
        <w:rPr>
          <w:noProof/>
        </w:rPr>
        <w:fldChar w:fldCharType="separate"/>
      </w:r>
      <w:r>
        <w:rPr>
          <w:noProof/>
        </w:rPr>
        <w:t>92</w:t>
      </w:r>
      <w:r>
        <w:rPr>
          <w:noProof/>
        </w:rPr>
        <w:fldChar w:fldCharType="end"/>
      </w:r>
    </w:p>
    <w:p w14:paraId="60055D8A" w14:textId="5D44501A"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7</w:t>
      </w:r>
      <w:r>
        <w:rPr>
          <w:rFonts w:asciiTheme="minorHAnsi"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fldLock="1"/>
      </w:r>
      <w:r>
        <w:rPr>
          <w:noProof/>
        </w:rPr>
        <w:instrText xml:space="preserve"> PAGEREF _Toc216361255 \h </w:instrText>
      </w:r>
      <w:r>
        <w:rPr>
          <w:noProof/>
        </w:rPr>
      </w:r>
      <w:r>
        <w:rPr>
          <w:noProof/>
        </w:rPr>
        <w:fldChar w:fldCharType="separate"/>
      </w:r>
      <w:r>
        <w:rPr>
          <w:noProof/>
        </w:rPr>
        <w:t>93</w:t>
      </w:r>
      <w:r>
        <w:rPr>
          <w:noProof/>
        </w:rPr>
        <w:fldChar w:fldCharType="end"/>
      </w:r>
    </w:p>
    <w:p w14:paraId="48E2511F" w14:textId="53FA76D5" w:rsidR="00360A0B" w:rsidRDefault="00360A0B">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_Toc216361256 \h </w:instrText>
      </w:r>
      <w:r>
        <w:rPr>
          <w:noProof/>
        </w:rPr>
      </w:r>
      <w:r>
        <w:rPr>
          <w:noProof/>
        </w:rPr>
        <w:fldChar w:fldCharType="separate"/>
      </w:r>
      <w:r>
        <w:rPr>
          <w:noProof/>
        </w:rPr>
        <w:t>93</w:t>
      </w:r>
      <w:r>
        <w:rPr>
          <w:noProof/>
        </w:rPr>
        <w:fldChar w:fldCharType="end"/>
      </w:r>
    </w:p>
    <w:p w14:paraId="2D4EF1DF" w14:textId="4D334600" w:rsidR="00360A0B" w:rsidRDefault="00360A0B">
      <w:pPr>
        <w:pStyle w:val="TOC2"/>
        <w:rPr>
          <w:rFonts w:asciiTheme="minorHAnsi" w:hAnsiTheme="minorHAnsi" w:cstheme="minorBidi"/>
          <w:noProof/>
          <w:kern w:val="2"/>
          <w:sz w:val="24"/>
          <w:szCs w:val="24"/>
          <w:lang w:eastAsia="zh-CN"/>
          <w14:ligatures w14:val="standardContextual"/>
        </w:rPr>
      </w:pPr>
      <w:r>
        <w:rPr>
          <w:noProof/>
        </w:rPr>
        <w:lastRenderedPageBreak/>
        <w:t>7.2</w:t>
      </w:r>
      <w:r>
        <w:rPr>
          <w:rFonts w:asciiTheme="minorHAnsi"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fldLock="1"/>
      </w:r>
      <w:r>
        <w:rPr>
          <w:noProof/>
        </w:rPr>
        <w:instrText xml:space="preserve"> PAGEREF _Toc216361257 \h </w:instrText>
      </w:r>
      <w:r>
        <w:rPr>
          <w:noProof/>
        </w:rPr>
      </w:r>
      <w:r>
        <w:rPr>
          <w:noProof/>
        </w:rPr>
        <w:fldChar w:fldCharType="separate"/>
      </w:r>
      <w:r>
        <w:rPr>
          <w:noProof/>
        </w:rPr>
        <w:t>94</w:t>
      </w:r>
      <w:r>
        <w:rPr>
          <w:noProof/>
        </w:rPr>
        <w:fldChar w:fldCharType="end"/>
      </w:r>
    </w:p>
    <w:p w14:paraId="48A1C929" w14:textId="1FFCB56E" w:rsidR="00360A0B" w:rsidRDefault="00360A0B">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_Toc216361258 \h </w:instrText>
      </w:r>
      <w:r>
        <w:rPr>
          <w:noProof/>
        </w:rPr>
      </w:r>
      <w:r>
        <w:rPr>
          <w:noProof/>
        </w:rPr>
        <w:fldChar w:fldCharType="separate"/>
      </w:r>
      <w:r>
        <w:rPr>
          <w:noProof/>
        </w:rPr>
        <w:t>94</w:t>
      </w:r>
      <w:r>
        <w:rPr>
          <w:noProof/>
        </w:rPr>
        <w:fldChar w:fldCharType="end"/>
      </w:r>
    </w:p>
    <w:p w14:paraId="01AEF8E0" w14:textId="7E167472"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_Toc216361259 \h </w:instrText>
      </w:r>
      <w:r>
        <w:rPr>
          <w:noProof/>
        </w:rPr>
      </w:r>
      <w:r>
        <w:rPr>
          <w:noProof/>
        </w:rPr>
        <w:fldChar w:fldCharType="separate"/>
      </w:r>
      <w:r>
        <w:rPr>
          <w:noProof/>
        </w:rPr>
        <w:t>94</w:t>
      </w:r>
      <w:r>
        <w:rPr>
          <w:noProof/>
        </w:rPr>
        <w:fldChar w:fldCharType="end"/>
      </w:r>
    </w:p>
    <w:p w14:paraId="308E47B9" w14:textId="46522900"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_Toc216361260 \h </w:instrText>
      </w:r>
      <w:r>
        <w:rPr>
          <w:noProof/>
        </w:rPr>
      </w:r>
      <w:r>
        <w:rPr>
          <w:noProof/>
        </w:rPr>
        <w:fldChar w:fldCharType="separate"/>
      </w:r>
      <w:r>
        <w:rPr>
          <w:noProof/>
        </w:rPr>
        <w:t>94</w:t>
      </w:r>
      <w:r>
        <w:rPr>
          <w:noProof/>
        </w:rPr>
        <w:fldChar w:fldCharType="end"/>
      </w:r>
    </w:p>
    <w:p w14:paraId="5D624D57" w14:textId="05A22F06"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_Toc216361261 \h </w:instrText>
      </w:r>
      <w:r>
        <w:rPr>
          <w:noProof/>
        </w:rPr>
      </w:r>
      <w:r>
        <w:rPr>
          <w:noProof/>
        </w:rPr>
        <w:fldChar w:fldCharType="separate"/>
      </w:r>
      <w:r>
        <w:rPr>
          <w:noProof/>
        </w:rPr>
        <w:t>94</w:t>
      </w:r>
      <w:r>
        <w:rPr>
          <w:noProof/>
        </w:rPr>
        <w:fldChar w:fldCharType="end"/>
      </w:r>
    </w:p>
    <w:p w14:paraId="1F3DD7E0" w14:textId="5166E973" w:rsidR="00360A0B" w:rsidRDefault="00360A0B">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fldLock="1"/>
      </w:r>
      <w:r>
        <w:rPr>
          <w:noProof/>
        </w:rPr>
        <w:instrText xml:space="preserve"> PAGEREF _Toc216361262 \h </w:instrText>
      </w:r>
      <w:r>
        <w:rPr>
          <w:noProof/>
        </w:rPr>
      </w:r>
      <w:r>
        <w:rPr>
          <w:noProof/>
        </w:rPr>
        <w:fldChar w:fldCharType="separate"/>
      </w:r>
      <w:r>
        <w:rPr>
          <w:noProof/>
        </w:rPr>
        <w:t>94</w:t>
      </w:r>
      <w:r>
        <w:rPr>
          <w:noProof/>
        </w:rPr>
        <w:fldChar w:fldCharType="end"/>
      </w:r>
    </w:p>
    <w:p w14:paraId="228F7AFA" w14:textId="7BA33B64" w:rsidR="00360A0B" w:rsidRDefault="00360A0B">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_Toc216361263 \h </w:instrText>
      </w:r>
      <w:r>
        <w:rPr>
          <w:noProof/>
        </w:rPr>
      </w:r>
      <w:r>
        <w:rPr>
          <w:noProof/>
        </w:rPr>
        <w:fldChar w:fldCharType="separate"/>
      </w:r>
      <w:r>
        <w:rPr>
          <w:noProof/>
        </w:rPr>
        <w:t>94</w:t>
      </w:r>
      <w:r>
        <w:rPr>
          <w:noProof/>
        </w:rPr>
        <w:fldChar w:fldCharType="end"/>
      </w:r>
    </w:p>
    <w:p w14:paraId="756D910C" w14:textId="383AB890"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_Toc216361264 \h </w:instrText>
      </w:r>
      <w:r>
        <w:rPr>
          <w:noProof/>
        </w:rPr>
      </w:r>
      <w:r>
        <w:rPr>
          <w:noProof/>
        </w:rPr>
        <w:fldChar w:fldCharType="separate"/>
      </w:r>
      <w:r>
        <w:rPr>
          <w:noProof/>
        </w:rPr>
        <w:t>95</w:t>
      </w:r>
      <w:r>
        <w:rPr>
          <w:noProof/>
        </w:rPr>
        <w:fldChar w:fldCharType="end"/>
      </w:r>
    </w:p>
    <w:p w14:paraId="07627D76" w14:textId="17034E54"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_Toc216361265 \h </w:instrText>
      </w:r>
      <w:r>
        <w:rPr>
          <w:noProof/>
        </w:rPr>
      </w:r>
      <w:r>
        <w:rPr>
          <w:noProof/>
        </w:rPr>
        <w:fldChar w:fldCharType="separate"/>
      </w:r>
      <w:r>
        <w:rPr>
          <w:noProof/>
        </w:rPr>
        <w:t>95</w:t>
      </w:r>
      <w:r>
        <w:rPr>
          <w:noProof/>
        </w:rPr>
        <w:fldChar w:fldCharType="end"/>
      </w:r>
    </w:p>
    <w:p w14:paraId="6873D455" w14:textId="7BA81D8E"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_Toc216361266 \h </w:instrText>
      </w:r>
      <w:r>
        <w:rPr>
          <w:noProof/>
        </w:rPr>
      </w:r>
      <w:r>
        <w:rPr>
          <w:noProof/>
        </w:rPr>
        <w:fldChar w:fldCharType="separate"/>
      </w:r>
      <w:r>
        <w:rPr>
          <w:noProof/>
        </w:rPr>
        <w:t>95</w:t>
      </w:r>
      <w:r>
        <w:rPr>
          <w:noProof/>
        </w:rPr>
        <w:fldChar w:fldCharType="end"/>
      </w:r>
    </w:p>
    <w:p w14:paraId="3EA5B11F" w14:textId="5FDB852E" w:rsidR="00360A0B" w:rsidRDefault="00360A0B">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Adjacent channel selectivity, general blocking, and narrowband blocking</w:t>
      </w:r>
      <w:r>
        <w:rPr>
          <w:noProof/>
        </w:rPr>
        <w:tab/>
      </w:r>
      <w:r>
        <w:rPr>
          <w:noProof/>
        </w:rPr>
        <w:fldChar w:fldCharType="begin" w:fldLock="1"/>
      </w:r>
      <w:r>
        <w:rPr>
          <w:noProof/>
        </w:rPr>
        <w:instrText xml:space="preserve"> PAGEREF _Toc216361267 \h </w:instrText>
      </w:r>
      <w:r>
        <w:rPr>
          <w:noProof/>
        </w:rPr>
      </w:r>
      <w:r>
        <w:rPr>
          <w:noProof/>
        </w:rPr>
        <w:fldChar w:fldCharType="separate"/>
      </w:r>
      <w:r>
        <w:rPr>
          <w:noProof/>
        </w:rPr>
        <w:t>95</w:t>
      </w:r>
      <w:r>
        <w:rPr>
          <w:noProof/>
        </w:rPr>
        <w:fldChar w:fldCharType="end"/>
      </w:r>
    </w:p>
    <w:p w14:paraId="7588CFD8" w14:textId="59231492" w:rsidR="00360A0B" w:rsidRDefault="00360A0B">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_Toc216361268 \h </w:instrText>
      </w:r>
      <w:r>
        <w:rPr>
          <w:noProof/>
        </w:rPr>
      </w:r>
      <w:r>
        <w:rPr>
          <w:noProof/>
        </w:rPr>
        <w:fldChar w:fldCharType="separate"/>
      </w:r>
      <w:r>
        <w:rPr>
          <w:noProof/>
        </w:rPr>
        <w:t>95</w:t>
      </w:r>
      <w:r>
        <w:rPr>
          <w:noProof/>
        </w:rPr>
        <w:fldChar w:fldCharType="end"/>
      </w:r>
    </w:p>
    <w:p w14:paraId="1C9A8CA7" w14:textId="38720068"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_Toc216361269 \h </w:instrText>
      </w:r>
      <w:r>
        <w:rPr>
          <w:noProof/>
        </w:rPr>
      </w:r>
      <w:r>
        <w:rPr>
          <w:noProof/>
        </w:rPr>
        <w:fldChar w:fldCharType="separate"/>
      </w:r>
      <w:r>
        <w:rPr>
          <w:noProof/>
        </w:rPr>
        <w:t>96</w:t>
      </w:r>
      <w:r>
        <w:rPr>
          <w:noProof/>
        </w:rPr>
        <w:fldChar w:fldCharType="end"/>
      </w:r>
    </w:p>
    <w:p w14:paraId="7012ADD2" w14:textId="4DDEBFEF" w:rsidR="00360A0B" w:rsidRDefault="00360A0B">
      <w:pPr>
        <w:pStyle w:val="TOC4"/>
        <w:rPr>
          <w:rFonts w:asciiTheme="minorHAnsi" w:hAnsiTheme="minorHAnsi" w:cstheme="minorBidi"/>
          <w:noProof/>
          <w:kern w:val="2"/>
          <w:sz w:val="24"/>
          <w:szCs w:val="24"/>
          <w:lang w:eastAsia="zh-CN"/>
          <w14:ligatures w14:val="standardContextual"/>
        </w:rPr>
      </w:pPr>
      <w:r>
        <w:rPr>
          <w:noProof/>
        </w:rPr>
        <w:t>7.4.2.1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_Toc216361270 \h </w:instrText>
      </w:r>
      <w:r>
        <w:rPr>
          <w:noProof/>
        </w:rPr>
      </w:r>
      <w:r>
        <w:rPr>
          <w:noProof/>
        </w:rPr>
        <w:fldChar w:fldCharType="separate"/>
      </w:r>
      <w:r>
        <w:rPr>
          <w:noProof/>
        </w:rPr>
        <w:t>96</w:t>
      </w:r>
      <w:r>
        <w:rPr>
          <w:noProof/>
        </w:rPr>
        <w:fldChar w:fldCharType="end"/>
      </w:r>
    </w:p>
    <w:p w14:paraId="17A33240" w14:textId="280F8978" w:rsidR="00360A0B" w:rsidRDefault="00360A0B">
      <w:pPr>
        <w:pStyle w:val="TOC4"/>
        <w:rPr>
          <w:rFonts w:asciiTheme="minorHAnsi" w:hAnsiTheme="minorHAnsi" w:cstheme="minorBidi"/>
          <w:noProof/>
          <w:kern w:val="2"/>
          <w:sz w:val="24"/>
          <w:szCs w:val="24"/>
          <w:lang w:eastAsia="zh-CN"/>
          <w14:ligatures w14:val="standardContextual"/>
        </w:rPr>
      </w:pPr>
      <w:r>
        <w:rPr>
          <w:noProof/>
        </w:rPr>
        <w:t>7.4.2.2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_Toc216361271 \h </w:instrText>
      </w:r>
      <w:r>
        <w:rPr>
          <w:noProof/>
        </w:rPr>
      </w:r>
      <w:r>
        <w:rPr>
          <w:noProof/>
        </w:rPr>
        <w:fldChar w:fldCharType="separate"/>
      </w:r>
      <w:r>
        <w:rPr>
          <w:noProof/>
        </w:rPr>
        <w:t>97</w:t>
      </w:r>
      <w:r>
        <w:rPr>
          <w:noProof/>
        </w:rPr>
        <w:fldChar w:fldCharType="end"/>
      </w:r>
    </w:p>
    <w:p w14:paraId="6ACB7686" w14:textId="1A9EA41B" w:rsidR="00360A0B" w:rsidRDefault="00360A0B">
      <w:pPr>
        <w:pStyle w:val="TOC4"/>
        <w:rPr>
          <w:rFonts w:asciiTheme="minorHAnsi" w:hAnsiTheme="minorHAnsi" w:cstheme="minorBidi"/>
          <w:noProof/>
          <w:kern w:val="2"/>
          <w:sz w:val="24"/>
          <w:szCs w:val="24"/>
          <w:lang w:eastAsia="zh-CN"/>
          <w14:ligatures w14:val="standardContextual"/>
        </w:rPr>
      </w:pPr>
      <w:r>
        <w:rPr>
          <w:noProof/>
        </w:rPr>
        <w:t>7.4.2.3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_Toc216361272 \h </w:instrText>
      </w:r>
      <w:r>
        <w:rPr>
          <w:noProof/>
        </w:rPr>
      </w:r>
      <w:r>
        <w:rPr>
          <w:noProof/>
        </w:rPr>
        <w:fldChar w:fldCharType="separate"/>
      </w:r>
      <w:r>
        <w:rPr>
          <w:noProof/>
        </w:rPr>
        <w:t>98</w:t>
      </w:r>
      <w:r>
        <w:rPr>
          <w:noProof/>
        </w:rPr>
        <w:fldChar w:fldCharType="end"/>
      </w:r>
    </w:p>
    <w:p w14:paraId="1A8ED224" w14:textId="096BC00F"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_Toc216361273 \h </w:instrText>
      </w:r>
      <w:r>
        <w:rPr>
          <w:noProof/>
        </w:rPr>
      </w:r>
      <w:r>
        <w:rPr>
          <w:noProof/>
        </w:rPr>
        <w:fldChar w:fldCharType="separate"/>
      </w:r>
      <w:r>
        <w:rPr>
          <w:noProof/>
        </w:rPr>
        <w:t>99</w:t>
      </w:r>
      <w:r>
        <w:rPr>
          <w:noProof/>
        </w:rPr>
        <w:fldChar w:fldCharType="end"/>
      </w:r>
    </w:p>
    <w:p w14:paraId="74207270" w14:textId="5C09AE33"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_Toc216361274 \h </w:instrText>
      </w:r>
      <w:r>
        <w:rPr>
          <w:noProof/>
        </w:rPr>
      </w:r>
      <w:r>
        <w:rPr>
          <w:noProof/>
        </w:rPr>
        <w:fldChar w:fldCharType="separate"/>
      </w:r>
      <w:r>
        <w:rPr>
          <w:noProof/>
        </w:rPr>
        <w:t>99</w:t>
      </w:r>
      <w:r>
        <w:rPr>
          <w:noProof/>
        </w:rPr>
        <w:fldChar w:fldCharType="end"/>
      </w:r>
    </w:p>
    <w:p w14:paraId="1BD317D8" w14:textId="397760F8" w:rsidR="00360A0B" w:rsidRDefault="00360A0B">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Blocking</w:t>
      </w:r>
      <w:r>
        <w:rPr>
          <w:noProof/>
        </w:rPr>
        <w:tab/>
      </w:r>
      <w:r>
        <w:rPr>
          <w:noProof/>
        </w:rPr>
        <w:fldChar w:fldCharType="begin" w:fldLock="1"/>
      </w:r>
      <w:r>
        <w:rPr>
          <w:noProof/>
        </w:rPr>
        <w:instrText xml:space="preserve"> PAGEREF _Toc216361275 \h </w:instrText>
      </w:r>
      <w:r>
        <w:rPr>
          <w:noProof/>
        </w:rPr>
      </w:r>
      <w:r>
        <w:rPr>
          <w:noProof/>
        </w:rPr>
        <w:fldChar w:fldCharType="separate"/>
      </w:r>
      <w:r>
        <w:rPr>
          <w:noProof/>
        </w:rPr>
        <w:t>99</w:t>
      </w:r>
      <w:r>
        <w:rPr>
          <w:noProof/>
        </w:rPr>
        <w:fldChar w:fldCharType="end"/>
      </w:r>
    </w:p>
    <w:p w14:paraId="0C467557" w14:textId="65130A52" w:rsidR="00360A0B" w:rsidRDefault="00360A0B">
      <w:pPr>
        <w:pStyle w:val="TOC3"/>
        <w:rPr>
          <w:rFonts w:asciiTheme="minorHAnsi" w:hAnsiTheme="minorHAnsi" w:cstheme="minorBidi"/>
          <w:noProof/>
          <w:kern w:val="2"/>
          <w:sz w:val="24"/>
          <w:szCs w:val="24"/>
          <w:lang w:eastAsia="zh-CN"/>
          <w14:ligatures w14:val="standardContextual"/>
        </w:rPr>
      </w:pPr>
      <w:r>
        <w:rPr>
          <w:noProof/>
        </w:rPr>
        <w:t>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_Toc216361276 \h </w:instrText>
      </w:r>
      <w:r>
        <w:rPr>
          <w:noProof/>
        </w:rPr>
      </w:r>
      <w:r>
        <w:rPr>
          <w:noProof/>
        </w:rPr>
        <w:fldChar w:fldCharType="separate"/>
      </w:r>
      <w:r>
        <w:rPr>
          <w:noProof/>
        </w:rPr>
        <w:t>99</w:t>
      </w:r>
      <w:r>
        <w:rPr>
          <w:noProof/>
        </w:rPr>
        <w:fldChar w:fldCharType="end"/>
      </w:r>
    </w:p>
    <w:p w14:paraId="0610431B" w14:textId="1E7BA33A"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_Toc216361277 \h </w:instrText>
      </w:r>
      <w:r>
        <w:rPr>
          <w:noProof/>
        </w:rPr>
      </w:r>
      <w:r>
        <w:rPr>
          <w:noProof/>
        </w:rPr>
        <w:fldChar w:fldCharType="separate"/>
      </w:r>
      <w:r>
        <w:rPr>
          <w:noProof/>
        </w:rPr>
        <w:t>99</w:t>
      </w:r>
      <w:r>
        <w:rPr>
          <w:noProof/>
        </w:rPr>
        <w:fldChar w:fldCharType="end"/>
      </w:r>
    </w:p>
    <w:p w14:paraId="38EB14A3" w14:textId="0FF63274" w:rsidR="00360A0B" w:rsidRDefault="00360A0B">
      <w:pPr>
        <w:pStyle w:val="TOC4"/>
        <w:rPr>
          <w:rFonts w:asciiTheme="minorHAnsi" w:hAnsiTheme="minorHAnsi" w:cstheme="minorBidi"/>
          <w:noProof/>
          <w:kern w:val="2"/>
          <w:sz w:val="24"/>
          <w:szCs w:val="24"/>
          <w:lang w:eastAsia="zh-CN"/>
          <w14:ligatures w14:val="standardContextual"/>
        </w:rPr>
      </w:pPr>
      <w:r>
        <w:rPr>
          <w:noProof/>
        </w:rPr>
        <w:t>7.5.2.1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_Toc216361278 \h </w:instrText>
      </w:r>
      <w:r>
        <w:rPr>
          <w:noProof/>
        </w:rPr>
      </w:r>
      <w:r>
        <w:rPr>
          <w:noProof/>
        </w:rPr>
        <w:fldChar w:fldCharType="separate"/>
      </w:r>
      <w:r>
        <w:rPr>
          <w:noProof/>
        </w:rPr>
        <w:t>99</w:t>
      </w:r>
      <w:r>
        <w:rPr>
          <w:noProof/>
        </w:rPr>
        <w:fldChar w:fldCharType="end"/>
      </w:r>
    </w:p>
    <w:p w14:paraId="2D83830A" w14:textId="450E5002" w:rsidR="00360A0B" w:rsidRDefault="00360A0B">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_Toc216361279 \h </w:instrText>
      </w:r>
      <w:r>
        <w:rPr>
          <w:noProof/>
        </w:rPr>
      </w:r>
      <w:r>
        <w:rPr>
          <w:noProof/>
        </w:rPr>
        <w:fldChar w:fldCharType="separate"/>
      </w:r>
      <w:r>
        <w:rPr>
          <w:noProof/>
        </w:rPr>
        <w:t>100</w:t>
      </w:r>
      <w:r>
        <w:rPr>
          <w:noProof/>
        </w:rPr>
        <w:fldChar w:fldCharType="end"/>
      </w:r>
    </w:p>
    <w:p w14:paraId="2946D799" w14:textId="163AA608"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_Toc216361280 \h </w:instrText>
      </w:r>
      <w:r>
        <w:rPr>
          <w:noProof/>
        </w:rPr>
      </w:r>
      <w:r>
        <w:rPr>
          <w:noProof/>
        </w:rPr>
        <w:fldChar w:fldCharType="separate"/>
      </w:r>
      <w:r>
        <w:rPr>
          <w:noProof/>
        </w:rPr>
        <w:t>105</w:t>
      </w:r>
      <w:r>
        <w:rPr>
          <w:noProof/>
        </w:rPr>
        <w:fldChar w:fldCharType="end"/>
      </w:r>
    </w:p>
    <w:p w14:paraId="1DC9CE91" w14:textId="7DAE6041" w:rsidR="00360A0B" w:rsidRDefault="00360A0B">
      <w:pPr>
        <w:pStyle w:val="TOC4"/>
        <w:rPr>
          <w:rFonts w:asciiTheme="minorHAnsi" w:hAnsiTheme="minorHAnsi" w:cstheme="minorBidi"/>
          <w:noProof/>
          <w:kern w:val="2"/>
          <w:sz w:val="24"/>
          <w:szCs w:val="24"/>
          <w:lang w:eastAsia="zh-CN"/>
          <w14:ligatures w14:val="standardContextual"/>
        </w:rPr>
      </w:pPr>
      <w:r>
        <w:rPr>
          <w:noProof/>
        </w:rPr>
        <w:t>7.5.3.1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_Toc216361281 \h </w:instrText>
      </w:r>
      <w:r>
        <w:rPr>
          <w:noProof/>
        </w:rPr>
      </w:r>
      <w:r>
        <w:rPr>
          <w:noProof/>
        </w:rPr>
        <w:fldChar w:fldCharType="separate"/>
      </w:r>
      <w:r>
        <w:rPr>
          <w:noProof/>
        </w:rPr>
        <w:t>105</w:t>
      </w:r>
      <w:r>
        <w:rPr>
          <w:noProof/>
        </w:rPr>
        <w:fldChar w:fldCharType="end"/>
      </w:r>
    </w:p>
    <w:p w14:paraId="62065D2D" w14:textId="0607601C" w:rsidR="00360A0B" w:rsidRDefault="00360A0B">
      <w:pPr>
        <w:pStyle w:val="TOC4"/>
        <w:rPr>
          <w:rFonts w:asciiTheme="minorHAnsi" w:hAnsiTheme="minorHAnsi" w:cstheme="minorBidi"/>
          <w:noProof/>
          <w:kern w:val="2"/>
          <w:sz w:val="24"/>
          <w:szCs w:val="24"/>
          <w:lang w:eastAsia="zh-CN"/>
          <w14:ligatures w14:val="standardContextual"/>
        </w:rPr>
      </w:pPr>
      <w:r>
        <w:rPr>
          <w:noProof/>
        </w:rPr>
        <w:t>7.5.3.2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_Toc216361282 \h </w:instrText>
      </w:r>
      <w:r>
        <w:rPr>
          <w:noProof/>
        </w:rPr>
      </w:r>
      <w:r>
        <w:rPr>
          <w:noProof/>
        </w:rPr>
        <w:fldChar w:fldCharType="separate"/>
      </w:r>
      <w:r>
        <w:rPr>
          <w:noProof/>
        </w:rPr>
        <w:t>106</w:t>
      </w:r>
      <w:r>
        <w:rPr>
          <w:noProof/>
        </w:rPr>
        <w:fldChar w:fldCharType="end"/>
      </w:r>
    </w:p>
    <w:p w14:paraId="293172A6" w14:textId="0FFCCEDE"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_Toc216361283 \h </w:instrText>
      </w:r>
      <w:r>
        <w:rPr>
          <w:noProof/>
        </w:rPr>
      </w:r>
      <w:r>
        <w:rPr>
          <w:noProof/>
        </w:rPr>
        <w:fldChar w:fldCharType="separate"/>
      </w:r>
      <w:r>
        <w:rPr>
          <w:noProof/>
        </w:rPr>
        <w:t>106</w:t>
      </w:r>
      <w:r>
        <w:rPr>
          <w:noProof/>
        </w:rPr>
        <w:fldChar w:fldCharType="end"/>
      </w:r>
    </w:p>
    <w:p w14:paraId="690801F9" w14:textId="53CD4652" w:rsidR="00360A0B" w:rsidRDefault="00360A0B">
      <w:pPr>
        <w:pStyle w:val="TOC4"/>
        <w:rPr>
          <w:rFonts w:asciiTheme="minorHAnsi" w:hAnsiTheme="minorHAnsi" w:cstheme="minorBidi"/>
          <w:noProof/>
          <w:kern w:val="2"/>
          <w:sz w:val="24"/>
          <w:szCs w:val="24"/>
          <w:lang w:eastAsia="zh-CN"/>
          <w14:ligatures w14:val="standardContextual"/>
        </w:rPr>
      </w:pPr>
      <w:r>
        <w:rPr>
          <w:noProof/>
        </w:rPr>
        <w:t>7.5.4.1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_Toc216361284 \h </w:instrText>
      </w:r>
      <w:r>
        <w:rPr>
          <w:noProof/>
        </w:rPr>
      </w:r>
      <w:r>
        <w:rPr>
          <w:noProof/>
        </w:rPr>
        <w:fldChar w:fldCharType="separate"/>
      </w:r>
      <w:r>
        <w:rPr>
          <w:noProof/>
        </w:rPr>
        <w:t>106</w:t>
      </w:r>
      <w:r>
        <w:rPr>
          <w:noProof/>
        </w:rPr>
        <w:fldChar w:fldCharType="end"/>
      </w:r>
    </w:p>
    <w:p w14:paraId="7340AC15" w14:textId="09DE0F3E" w:rsidR="00360A0B" w:rsidRDefault="00360A0B">
      <w:pPr>
        <w:pStyle w:val="TOC4"/>
        <w:rPr>
          <w:rFonts w:asciiTheme="minorHAnsi" w:hAnsiTheme="minorHAnsi" w:cstheme="minorBidi"/>
          <w:noProof/>
          <w:kern w:val="2"/>
          <w:sz w:val="24"/>
          <w:szCs w:val="24"/>
          <w:lang w:eastAsia="zh-CN"/>
          <w14:ligatures w14:val="standardContextual"/>
        </w:rPr>
      </w:pPr>
      <w:r>
        <w:rPr>
          <w:noProof/>
        </w:rPr>
        <w:t>7.5.4.2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_Toc216361285 \h </w:instrText>
      </w:r>
      <w:r>
        <w:rPr>
          <w:noProof/>
        </w:rPr>
      </w:r>
      <w:r>
        <w:rPr>
          <w:noProof/>
        </w:rPr>
        <w:fldChar w:fldCharType="separate"/>
      </w:r>
      <w:r>
        <w:rPr>
          <w:noProof/>
        </w:rPr>
        <w:t>110</w:t>
      </w:r>
      <w:r>
        <w:rPr>
          <w:noProof/>
        </w:rPr>
        <w:fldChar w:fldCharType="end"/>
      </w:r>
    </w:p>
    <w:p w14:paraId="1316A0C9" w14:textId="4EEDAE98" w:rsidR="00360A0B" w:rsidRDefault="00360A0B">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_Toc216361286 \h </w:instrText>
      </w:r>
      <w:r>
        <w:rPr>
          <w:noProof/>
        </w:rPr>
      </w:r>
      <w:r>
        <w:rPr>
          <w:noProof/>
        </w:rPr>
        <w:fldChar w:fldCharType="separate"/>
      </w:r>
      <w:r>
        <w:rPr>
          <w:noProof/>
        </w:rPr>
        <w:t>110</w:t>
      </w:r>
      <w:r>
        <w:rPr>
          <w:noProof/>
        </w:rPr>
        <w:fldChar w:fldCharType="end"/>
      </w:r>
    </w:p>
    <w:p w14:paraId="6622FBEF" w14:textId="651B6932" w:rsidR="00360A0B" w:rsidRDefault="00360A0B">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_Toc216361287 \h </w:instrText>
      </w:r>
      <w:r>
        <w:rPr>
          <w:noProof/>
        </w:rPr>
      </w:r>
      <w:r>
        <w:rPr>
          <w:noProof/>
        </w:rPr>
        <w:fldChar w:fldCharType="separate"/>
      </w:r>
      <w:r>
        <w:rPr>
          <w:noProof/>
        </w:rPr>
        <w:t>110</w:t>
      </w:r>
      <w:r>
        <w:rPr>
          <w:noProof/>
        </w:rPr>
        <w:fldChar w:fldCharType="end"/>
      </w:r>
    </w:p>
    <w:p w14:paraId="6727F383" w14:textId="3D67C35C"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_Toc216361288 \h </w:instrText>
      </w:r>
      <w:r>
        <w:rPr>
          <w:noProof/>
        </w:rPr>
      </w:r>
      <w:r>
        <w:rPr>
          <w:noProof/>
        </w:rPr>
        <w:fldChar w:fldCharType="separate"/>
      </w:r>
      <w:r>
        <w:rPr>
          <w:noProof/>
        </w:rPr>
        <w:t>111</w:t>
      </w:r>
      <w:r>
        <w:rPr>
          <w:noProof/>
        </w:rPr>
        <w:fldChar w:fldCharType="end"/>
      </w:r>
    </w:p>
    <w:p w14:paraId="02B5D3D1" w14:textId="766299C2" w:rsidR="00360A0B" w:rsidRDefault="00360A0B">
      <w:pPr>
        <w:pStyle w:val="TOC4"/>
        <w:rPr>
          <w:rFonts w:asciiTheme="minorHAnsi" w:hAnsiTheme="minorHAnsi" w:cstheme="minorBidi"/>
          <w:noProof/>
          <w:kern w:val="2"/>
          <w:sz w:val="24"/>
          <w:szCs w:val="24"/>
          <w:lang w:eastAsia="zh-CN"/>
          <w14:ligatures w14:val="standardContextual"/>
        </w:rPr>
      </w:pPr>
      <w:r>
        <w:rPr>
          <w:noProof/>
        </w:rPr>
        <w:t>7.6.2.1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_Toc216361289 \h </w:instrText>
      </w:r>
      <w:r>
        <w:rPr>
          <w:noProof/>
        </w:rPr>
      </w:r>
      <w:r>
        <w:rPr>
          <w:noProof/>
        </w:rPr>
        <w:fldChar w:fldCharType="separate"/>
      </w:r>
      <w:r>
        <w:rPr>
          <w:noProof/>
        </w:rPr>
        <w:t>111</w:t>
      </w:r>
      <w:r>
        <w:rPr>
          <w:noProof/>
        </w:rPr>
        <w:fldChar w:fldCharType="end"/>
      </w:r>
    </w:p>
    <w:p w14:paraId="148BA9A2" w14:textId="20104195"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_Toc216361290 \h </w:instrText>
      </w:r>
      <w:r>
        <w:rPr>
          <w:noProof/>
        </w:rPr>
      </w:r>
      <w:r>
        <w:rPr>
          <w:noProof/>
        </w:rPr>
        <w:fldChar w:fldCharType="separate"/>
      </w:r>
      <w:r>
        <w:rPr>
          <w:noProof/>
        </w:rPr>
        <w:t>111</w:t>
      </w:r>
      <w:r>
        <w:rPr>
          <w:noProof/>
        </w:rPr>
        <w:fldChar w:fldCharType="end"/>
      </w:r>
    </w:p>
    <w:p w14:paraId="4CF761E0" w14:textId="3DA7F15D"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_Toc216361291 \h </w:instrText>
      </w:r>
      <w:r>
        <w:rPr>
          <w:noProof/>
        </w:rPr>
      </w:r>
      <w:r>
        <w:rPr>
          <w:noProof/>
        </w:rPr>
        <w:fldChar w:fldCharType="separate"/>
      </w:r>
      <w:r>
        <w:rPr>
          <w:noProof/>
        </w:rPr>
        <w:t>112</w:t>
      </w:r>
      <w:r>
        <w:rPr>
          <w:noProof/>
        </w:rPr>
        <w:fldChar w:fldCharType="end"/>
      </w:r>
    </w:p>
    <w:p w14:paraId="4972BDCB" w14:textId="4F2F9A70" w:rsidR="00360A0B" w:rsidRDefault="00360A0B">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fldLock="1"/>
      </w:r>
      <w:r>
        <w:rPr>
          <w:noProof/>
        </w:rPr>
        <w:instrText xml:space="preserve"> PAGEREF _Toc216361292 \h </w:instrText>
      </w:r>
      <w:r>
        <w:rPr>
          <w:noProof/>
        </w:rPr>
      </w:r>
      <w:r>
        <w:rPr>
          <w:noProof/>
        </w:rPr>
        <w:fldChar w:fldCharType="separate"/>
      </w:r>
      <w:r>
        <w:rPr>
          <w:noProof/>
        </w:rPr>
        <w:t>112</w:t>
      </w:r>
      <w:r>
        <w:rPr>
          <w:noProof/>
        </w:rPr>
        <w:fldChar w:fldCharType="end"/>
      </w:r>
    </w:p>
    <w:p w14:paraId="51E7F268" w14:textId="61D3FA05" w:rsidR="00360A0B" w:rsidRDefault="00360A0B">
      <w:pPr>
        <w:pStyle w:val="TOC3"/>
        <w:rPr>
          <w:rFonts w:asciiTheme="minorHAnsi" w:hAnsiTheme="minorHAnsi" w:cstheme="minorBidi"/>
          <w:noProof/>
          <w:kern w:val="2"/>
          <w:sz w:val="24"/>
          <w:szCs w:val="24"/>
          <w:lang w:eastAsia="zh-CN"/>
          <w14:ligatures w14:val="standardContextual"/>
        </w:rPr>
      </w:pPr>
      <w:r>
        <w:rPr>
          <w:noProof/>
        </w:rPr>
        <w:t>7.7.1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_Toc216361293 \h </w:instrText>
      </w:r>
      <w:r>
        <w:rPr>
          <w:noProof/>
        </w:rPr>
      </w:r>
      <w:r>
        <w:rPr>
          <w:noProof/>
        </w:rPr>
        <w:fldChar w:fldCharType="separate"/>
      </w:r>
      <w:r>
        <w:rPr>
          <w:noProof/>
        </w:rPr>
        <w:t>112</w:t>
      </w:r>
      <w:r>
        <w:rPr>
          <w:noProof/>
        </w:rPr>
        <w:fldChar w:fldCharType="end"/>
      </w:r>
    </w:p>
    <w:p w14:paraId="4A4B5B91" w14:textId="0863F2F8"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_Toc216361294 \h </w:instrText>
      </w:r>
      <w:r>
        <w:rPr>
          <w:noProof/>
        </w:rPr>
      </w:r>
      <w:r>
        <w:rPr>
          <w:noProof/>
        </w:rPr>
        <w:fldChar w:fldCharType="separate"/>
      </w:r>
      <w:r>
        <w:rPr>
          <w:noProof/>
        </w:rPr>
        <w:t>112</w:t>
      </w:r>
      <w:r>
        <w:rPr>
          <w:noProof/>
        </w:rPr>
        <w:fldChar w:fldCharType="end"/>
      </w:r>
    </w:p>
    <w:p w14:paraId="4804B712" w14:textId="0E9CC77A" w:rsidR="00360A0B" w:rsidRDefault="00360A0B">
      <w:pPr>
        <w:pStyle w:val="TOC4"/>
        <w:rPr>
          <w:rFonts w:asciiTheme="minorHAnsi" w:hAnsiTheme="minorHAnsi" w:cstheme="minorBidi"/>
          <w:noProof/>
          <w:kern w:val="2"/>
          <w:sz w:val="24"/>
          <w:szCs w:val="24"/>
          <w:lang w:eastAsia="zh-CN"/>
          <w14:ligatures w14:val="standardContextual"/>
        </w:rPr>
      </w:pPr>
      <w:r>
        <w:rPr>
          <w:noProof/>
        </w:rPr>
        <w:t>7.7.2.1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_Toc216361295 \h </w:instrText>
      </w:r>
      <w:r>
        <w:rPr>
          <w:noProof/>
        </w:rPr>
      </w:r>
      <w:r>
        <w:rPr>
          <w:noProof/>
        </w:rPr>
        <w:fldChar w:fldCharType="separate"/>
      </w:r>
      <w:r>
        <w:rPr>
          <w:noProof/>
        </w:rPr>
        <w:t>112</w:t>
      </w:r>
      <w:r>
        <w:rPr>
          <w:noProof/>
        </w:rPr>
        <w:fldChar w:fldCharType="end"/>
      </w:r>
    </w:p>
    <w:p w14:paraId="77F00EDE" w14:textId="5D0283B7" w:rsidR="00360A0B" w:rsidRDefault="00360A0B">
      <w:pPr>
        <w:pStyle w:val="TOC4"/>
        <w:rPr>
          <w:rFonts w:asciiTheme="minorHAnsi" w:hAnsiTheme="minorHAnsi" w:cstheme="minorBidi"/>
          <w:noProof/>
          <w:kern w:val="2"/>
          <w:sz w:val="24"/>
          <w:szCs w:val="24"/>
          <w:lang w:eastAsia="zh-CN"/>
          <w14:ligatures w14:val="standardContextual"/>
        </w:rPr>
      </w:pPr>
      <w:r>
        <w:rPr>
          <w:noProof/>
        </w:rPr>
        <w:t>7.7.2.2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_Toc216361296 \h </w:instrText>
      </w:r>
      <w:r>
        <w:rPr>
          <w:noProof/>
        </w:rPr>
      </w:r>
      <w:r>
        <w:rPr>
          <w:noProof/>
        </w:rPr>
        <w:fldChar w:fldCharType="separate"/>
      </w:r>
      <w:r>
        <w:rPr>
          <w:noProof/>
        </w:rPr>
        <w:t>114</w:t>
      </w:r>
      <w:r>
        <w:rPr>
          <w:noProof/>
        </w:rPr>
        <w:fldChar w:fldCharType="end"/>
      </w:r>
    </w:p>
    <w:p w14:paraId="4F7758FA" w14:textId="1C3E5E93"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_Toc216361297 \h </w:instrText>
      </w:r>
      <w:r>
        <w:rPr>
          <w:noProof/>
        </w:rPr>
      </w:r>
      <w:r>
        <w:rPr>
          <w:noProof/>
        </w:rPr>
        <w:fldChar w:fldCharType="separate"/>
      </w:r>
      <w:r>
        <w:rPr>
          <w:noProof/>
        </w:rPr>
        <w:t>118</w:t>
      </w:r>
      <w:r>
        <w:rPr>
          <w:noProof/>
        </w:rPr>
        <w:fldChar w:fldCharType="end"/>
      </w:r>
    </w:p>
    <w:p w14:paraId="309D5240" w14:textId="1679A90E"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 UTRA operation</w:t>
      </w:r>
      <w:r>
        <w:rPr>
          <w:noProof/>
        </w:rPr>
        <w:tab/>
      </w:r>
      <w:r>
        <w:rPr>
          <w:noProof/>
        </w:rPr>
        <w:fldChar w:fldCharType="begin" w:fldLock="1"/>
      </w:r>
      <w:r>
        <w:rPr>
          <w:noProof/>
        </w:rPr>
        <w:instrText xml:space="preserve"> PAGEREF _Toc216361298 \h </w:instrText>
      </w:r>
      <w:r>
        <w:rPr>
          <w:noProof/>
        </w:rPr>
      </w:r>
      <w:r>
        <w:rPr>
          <w:noProof/>
        </w:rPr>
        <w:fldChar w:fldCharType="separate"/>
      </w:r>
      <w:r>
        <w:rPr>
          <w:noProof/>
        </w:rPr>
        <w:t>118</w:t>
      </w:r>
      <w:r>
        <w:rPr>
          <w:noProof/>
        </w:rPr>
        <w:fldChar w:fldCharType="end"/>
      </w:r>
    </w:p>
    <w:p w14:paraId="1E693C84" w14:textId="76A3A643" w:rsidR="00360A0B" w:rsidRDefault="00360A0B">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fldLock="1"/>
      </w:r>
      <w:r>
        <w:rPr>
          <w:noProof/>
        </w:rPr>
        <w:instrText xml:space="preserve"> PAGEREF _Toc216361299 \h </w:instrText>
      </w:r>
      <w:r>
        <w:rPr>
          <w:noProof/>
        </w:rPr>
      </w:r>
      <w:r>
        <w:rPr>
          <w:noProof/>
        </w:rPr>
        <w:fldChar w:fldCharType="separate"/>
      </w:r>
      <w:r>
        <w:rPr>
          <w:noProof/>
        </w:rPr>
        <w:t>118</w:t>
      </w:r>
      <w:r>
        <w:rPr>
          <w:noProof/>
        </w:rPr>
        <w:fldChar w:fldCharType="end"/>
      </w:r>
    </w:p>
    <w:p w14:paraId="46435092" w14:textId="6EF3D096" w:rsidR="00360A0B" w:rsidRDefault="00360A0B">
      <w:pPr>
        <w:pStyle w:val="TOC3"/>
        <w:rPr>
          <w:rFonts w:asciiTheme="minorHAnsi" w:hAnsiTheme="minorHAnsi" w:cstheme="minorBidi"/>
          <w:noProof/>
          <w:kern w:val="2"/>
          <w:sz w:val="24"/>
          <w:szCs w:val="24"/>
          <w:lang w:eastAsia="zh-CN"/>
          <w14:ligatures w14:val="standardContextual"/>
        </w:rPr>
      </w:pPr>
      <w:r>
        <w:rPr>
          <w:noProof/>
        </w:rPr>
        <w:t>7.8.1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_Toc216361300 \h </w:instrText>
      </w:r>
      <w:r>
        <w:rPr>
          <w:noProof/>
        </w:rPr>
      </w:r>
      <w:r>
        <w:rPr>
          <w:noProof/>
        </w:rPr>
        <w:fldChar w:fldCharType="separate"/>
      </w:r>
      <w:r>
        <w:rPr>
          <w:noProof/>
        </w:rPr>
        <w:t>118</w:t>
      </w:r>
      <w:r>
        <w:rPr>
          <w:noProof/>
        </w:rPr>
        <w:fldChar w:fldCharType="end"/>
      </w:r>
    </w:p>
    <w:p w14:paraId="1F76C8DB" w14:textId="20126CBA"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7.8.2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_Toc216361301 \h </w:instrText>
      </w:r>
      <w:r>
        <w:rPr>
          <w:noProof/>
        </w:rPr>
      </w:r>
      <w:r>
        <w:rPr>
          <w:noProof/>
        </w:rPr>
        <w:fldChar w:fldCharType="separate"/>
      </w:r>
      <w:r>
        <w:rPr>
          <w:noProof/>
        </w:rPr>
        <w:t>118</w:t>
      </w:r>
      <w:r>
        <w:rPr>
          <w:noProof/>
        </w:rPr>
        <w:fldChar w:fldCharType="end"/>
      </w:r>
    </w:p>
    <w:p w14:paraId="2B044EE7" w14:textId="06174615"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7.8.3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_Toc216361302 \h </w:instrText>
      </w:r>
      <w:r>
        <w:rPr>
          <w:noProof/>
        </w:rPr>
      </w:r>
      <w:r>
        <w:rPr>
          <w:noProof/>
        </w:rPr>
        <w:fldChar w:fldCharType="separate"/>
      </w:r>
      <w:r>
        <w:rPr>
          <w:noProof/>
        </w:rPr>
        <w:t>118</w:t>
      </w:r>
      <w:r>
        <w:rPr>
          <w:noProof/>
        </w:rPr>
        <w:fldChar w:fldCharType="end"/>
      </w:r>
    </w:p>
    <w:p w14:paraId="5F53C97C" w14:textId="2BFAB2F1"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7.8.4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_Toc216361303 \h </w:instrText>
      </w:r>
      <w:r>
        <w:rPr>
          <w:noProof/>
        </w:rPr>
      </w:r>
      <w:r>
        <w:rPr>
          <w:noProof/>
        </w:rPr>
        <w:fldChar w:fldCharType="separate"/>
      </w:r>
      <w:r>
        <w:rPr>
          <w:noProof/>
        </w:rPr>
        <w:t>119</w:t>
      </w:r>
      <w:r>
        <w:rPr>
          <w:noProof/>
        </w:rPr>
        <w:fldChar w:fldCharType="end"/>
      </w:r>
    </w:p>
    <w:p w14:paraId="2C658486" w14:textId="56DF59A0" w:rsidR="00360A0B" w:rsidRDefault="00360A0B">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_Toc216361304 \h </w:instrText>
      </w:r>
      <w:r>
        <w:rPr>
          <w:noProof/>
        </w:rPr>
      </w:r>
      <w:r>
        <w:rPr>
          <w:noProof/>
        </w:rPr>
        <w:fldChar w:fldCharType="separate"/>
      </w:r>
      <w:r>
        <w:rPr>
          <w:noProof/>
        </w:rPr>
        <w:t>119</w:t>
      </w:r>
      <w:r>
        <w:rPr>
          <w:noProof/>
        </w:rPr>
        <w:fldChar w:fldCharType="end"/>
      </w:r>
    </w:p>
    <w:p w14:paraId="4D99C06D" w14:textId="06025B07" w:rsidR="00360A0B" w:rsidRDefault="00360A0B">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_Toc216361305 \h </w:instrText>
      </w:r>
      <w:r>
        <w:rPr>
          <w:noProof/>
        </w:rPr>
      </w:r>
      <w:r>
        <w:rPr>
          <w:noProof/>
        </w:rPr>
        <w:fldChar w:fldCharType="separate"/>
      </w:r>
      <w:r>
        <w:rPr>
          <w:noProof/>
        </w:rPr>
        <w:t>119</w:t>
      </w:r>
      <w:r>
        <w:rPr>
          <w:noProof/>
        </w:rPr>
        <w:fldChar w:fldCharType="end"/>
      </w:r>
    </w:p>
    <w:p w14:paraId="1E77F4D5" w14:textId="5DAB958E" w:rsidR="00360A0B" w:rsidRDefault="00360A0B">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_Toc216361306 \h </w:instrText>
      </w:r>
      <w:r>
        <w:rPr>
          <w:noProof/>
        </w:rPr>
      </w:r>
      <w:r>
        <w:rPr>
          <w:noProof/>
        </w:rPr>
        <w:fldChar w:fldCharType="separate"/>
      </w:r>
      <w:r>
        <w:rPr>
          <w:noProof/>
        </w:rPr>
        <w:t>119</w:t>
      </w:r>
      <w:r>
        <w:rPr>
          <w:noProof/>
        </w:rPr>
        <w:fldChar w:fldCharType="end"/>
      </w:r>
    </w:p>
    <w:p w14:paraId="7AF8640B" w14:textId="57F9482A" w:rsidR="00360A0B" w:rsidRDefault="00360A0B">
      <w:pPr>
        <w:pStyle w:val="TOC3"/>
        <w:rPr>
          <w:rFonts w:asciiTheme="minorHAnsi" w:hAnsiTheme="minorHAnsi" w:cstheme="minorBidi"/>
          <w:noProof/>
          <w:kern w:val="2"/>
          <w:sz w:val="24"/>
          <w:szCs w:val="24"/>
          <w:lang w:eastAsia="zh-CN"/>
          <w14:ligatures w14:val="standardContextual"/>
        </w:rPr>
      </w:pPr>
      <w:r>
        <w:rPr>
          <w:noProof/>
        </w:rPr>
        <w:t>8.1.2</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_Toc216361307 \h </w:instrText>
      </w:r>
      <w:r>
        <w:rPr>
          <w:noProof/>
        </w:rPr>
      </w:r>
      <w:r>
        <w:rPr>
          <w:noProof/>
        </w:rPr>
        <w:fldChar w:fldCharType="separate"/>
      </w:r>
      <w:r>
        <w:rPr>
          <w:noProof/>
        </w:rPr>
        <w:t>120</w:t>
      </w:r>
      <w:r>
        <w:rPr>
          <w:noProof/>
        </w:rPr>
        <w:fldChar w:fldCharType="end"/>
      </w:r>
    </w:p>
    <w:p w14:paraId="262303F1" w14:textId="030AFEC6" w:rsidR="00360A0B" w:rsidRDefault="00360A0B">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_Toc216361308 \h </w:instrText>
      </w:r>
      <w:r>
        <w:rPr>
          <w:noProof/>
        </w:rPr>
      </w:r>
      <w:r>
        <w:rPr>
          <w:noProof/>
        </w:rPr>
        <w:fldChar w:fldCharType="separate"/>
      </w:r>
      <w:r>
        <w:rPr>
          <w:noProof/>
        </w:rPr>
        <w:t>121</w:t>
      </w:r>
      <w:r>
        <w:rPr>
          <w:noProof/>
        </w:rPr>
        <w:fldChar w:fldCharType="end"/>
      </w:r>
    </w:p>
    <w:p w14:paraId="285AF777" w14:textId="36F252BB" w:rsidR="00360A0B" w:rsidRDefault="00360A0B">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_Toc216361309 \h </w:instrText>
      </w:r>
      <w:r>
        <w:rPr>
          <w:noProof/>
        </w:rPr>
      </w:r>
      <w:r>
        <w:rPr>
          <w:noProof/>
        </w:rPr>
        <w:fldChar w:fldCharType="separate"/>
      </w:r>
      <w:r>
        <w:rPr>
          <w:noProof/>
        </w:rPr>
        <w:t>121</w:t>
      </w:r>
      <w:r>
        <w:rPr>
          <w:noProof/>
        </w:rPr>
        <w:fldChar w:fldCharType="end"/>
      </w:r>
    </w:p>
    <w:p w14:paraId="44D44B93" w14:textId="1E369688" w:rsidR="00360A0B" w:rsidRDefault="00360A0B">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_Toc216361310 \h </w:instrText>
      </w:r>
      <w:r>
        <w:rPr>
          <w:noProof/>
        </w:rPr>
      </w:r>
      <w:r>
        <w:rPr>
          <w:noProof/>
        </w:rPr>
        <w:fldChar w:fldCharType="separate"/>
      </w:r>
      <w:r>
        <w:rPr>
          <w:noProof/>
        </w:rPr>
        <w:t>121</w:t>
      </w:r>
      <w:r>
        <w:rPr>
          <w:noProof/>
        </w:rPr>
        <w:fldChar w:fldCharType="end"/>
      </w:r>
    </w:p>
    <w:p w14:paraId="1F641AD9" w14:textId="3CBEC14A"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9</w:t>
      </w:r>
      <w:r>
        <w:rPr>
          <w:rFonts w:asciiTheme="minorHAnsi"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_Toc216361311 \h </w:instrText>
      </w:r>
      <w:r>
        <w:rPr>
          <w:noProof/>
        </w:rPr>
      </w:r>
      <w:r>
        <w:rPr>
          <w:noProof/>
        </w:rPr>
        <w:fldChar w:fldCharType="separate"/>
      </w:r>
      <w:r>
        <w:rPr>
          <w:noProof/>
        </w:rPr>
        <w:t>121</w:t>
      </w:r>
      <w:r>
        <w:rPr>
          <w:noProof/>
        </w:rPr>
        <w:fldChar w:fldCharType="end"/>
      </w:r>
    </w:p>
    <w:p w14:paraId="5E66C581" w14:textId="1782EE01"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9.1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_Toc216361312 \h </w:instrText>
      </w:r>
      <w:r>
        <w:rPr>
          <w:noProof/>
        </w:rPr>
      </w:r>
      <w:r>
        <w:rPr>
          <w:noProof/>
        </w:rPr>
        <w:fldChar w:fldCharType="separate"/>
      </w:r>
      <w:r>
        <w:rPr>
          <w:noProof/>
        </w:rPr>
        <w:t>121</w:t>
      </w:r>
      <w:r>
        <w:rPr>
          <w:noProof/>
        </w:rPr>
        <w:fldChar w:fldCharType="end"/>
      </w:r>
    </w:p>
    <w:p w14:paraId="27B3DB6D" w14:textId="07BE6F77"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9.2</w:t>
      </w:r>
      <w:r>
        <w:rPr>
          <w:rFonts w:asciiTheme="minorHAnsi"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_Toc216361313 \h </w:instrText>
      </w:r>
      <w:r>
        <w:rPr>
          <w:noProof/>
        </w:rPr>
      </w:r>
      <w:r>
        <w:rPr>
          <w:noProof/>
        </w:rPr>
        <w:fldChar w:fldCharType="separate"/>
      </w:r>
      <w:r>
        <w:rPr>
          <w:noProof/>
        </w:rPr>
        <w:t>122</w:t>
      </w:r>
      <w:r>
        <w:rPr>
          <w:noProof/>
        </w:rPr>
        <w:fldChar w:fldCharType="end"/>
      </w:r>
    </w:p>
    <w:p w14:paraId="39F5BE36" w14:textId="578E90C3" w:rsidR="00360A0B" w:rsidRDefault="00360A0B">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_Toc216361314 \h </w:instrText>
      </w:r>
      <w:r>
        <w:rPr>
          <w:noProof/>
        </w:rPr>
      </w:r>
      <w:r>
        <w:rPr>
          <w:noProof/>
        </w:rPr>
        <w:fldChar w:fldCharType="separate"/>
      </w:r>
      <w:r>
        <w:rPr>
          <w:noProof/>
        </w:rPr>
        <w:t>122</w:t>
      </w:r>
      <w:r>
        <w:rPr>
          <w:noProof/>
        </w:rPr>
        <w:fldChar w:fldCharType="end"/>
      </w:r>
    </w:p>
    <w:p w14:paraId="238F00C0" w14:textId="37C5C340"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9.2.2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_Toc216361315 \h </w:instrText>
      </w:r>
      <w:r>
        <w:rPr>
          <w:noProof/>
        </w:rPr>
      </w:r>
      <w:r>
        <w:rPr>
          <w:noProof/>
        </w:rPr>
        <w:fldChar w:fldCharType="separate"/>
      </w:r>
      <w:r>
        <w:rPr>
          <w:noProof/>
        </w:rPr>
        <w:t>122</w:t>
      </w:r>
      <w:r>
        <w:rPr>
          <w:noProof/>
        </w:rPr>
        <w:fldChar w:fldCharType="end"/>
      </w:r>
    </w:p>
    <w:p w14:paraId="401C8524" w14:textId="5B15D1A3"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9.2.3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_Toc216361316 \h </w:instrText>
      </w:r>
      <w:r>
        <w:rPr>
          <w:noProof/>
        </w:rPr>
      </w:r>
      <w:r>
        <w:rPr>
          <w:noProof/>
        </w:rPr>
        <w:fldChar w:fldCharType="separate"/>
      </w:r>
      <w:r>
        <w:rPr>
          <w:noProof/>
        </w:rPr>
        <w:t>122</w:t>
      </w:r>
      <w:r>
        <w:rPr>
          <w:noProof/>
        </w:rPr>
        <w:fldChar w:fldCharType="end"/>
      </w:r>
    </w:p>
    <w:p w14:paraId="212C832E" w14:textId="00F51356"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lastRenderedPageBreak/>
        <w:t>9.2.4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_Toc216361317 \h </w:instrText>
      </w:r>
      <w:r>
        <w:rPr>
          <w:noProof/>
        </w:rPr>
      </w:r>
      <w:r>
        <w:rPr>
          <w:noProof/>
        </w:rPr>
        <w:fldChar w:fldCharType="separate"/>
      </w:r>
      <w:r>
        <w:rPr>
          <w:noProof/>
        </w:rPr>
        <w:t>122</w:t>
      </w:r>
      <w:r>
        <w:rPr>
          <w:noProof/>
        </w:rPr>
        <w:fldChar w:fldCharType="end"/>
      </w:r>
    </w:p>
    <w:p w14:paraId="43B15207" w14:textId="4889681B" w:rsidR="00360A0B" w:rsidRDefault="00360A0B">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_Toc216361318 \h </w:instrText>
      </w:r>
      <w:r>
        <w:rPr>
          <w:noProof/>
        </w:rPr>
      </w:r>
      <w:r>
        <w:rPr>
          <w:noProof/>
        </w:rPr>
        <w:fldChar w:fldCharType="separate"/>
      </w:r>
      <w:r>
        <w:rPr>
          <w:noProof/>
        </w:rPr>
        <w:t>123</w:t>
      </w:r>
      <w:r>
        <w:rPr>
          <w:noProof/>
        </w:rPr>
        <w:fldChar w:fldCharType="end"/>
      </w:r>
    </w:p>
    <w:p w14:paraId="04A4B9FA" w14:textId="39845E5D" w:rsidR="00360A0B" w:rsidRDefault="00360A0B">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_Toc216361319 \h </w:instrText>
      </w:r>
      <w:r>
        <w:rPr>
          <w:noProof/>
        </w:rPr>
      </w:r>
      <w:r>
        <w:rPr>
          <w:noProof/>
        </w:rPr>
        <w:fldChar w:fldCharType="separate"/>
      </w:r>
      <w:r>
        <w:rPr>
          <w:noProof/>
        </w:rPr>
        <w:t>123</w:t>
      </w:r>
      <w:r>
        <w:rPr>
          <w:noProof/>
        </w:rPr>
        <w:fldChar w:fldCharType="end"/>
      </w:r>
    </w:p>
    <w:p w14:paraId="3E7F60B8" w14:textId="64FFCCEC" w:rsidR="00360A0B" w:rsidRDefault="00360A0B">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OTA Maximum output power</w:t>
      </w:r>
      <w:r>
        <w:rPr>
          <w:noProof/>
        </w:rPr>
        <w:tab/>
      </w:r>
      <w:r>
        <w:rPr>
          <w:noProof/>
        </w:rPr>
        <w:fldChar w:fldCharType="begin" w:fldLock="1"/>
      </w:r>
      <w:r>
        <w:rPr>
          <w:noProof/>
        </w:rPr>
        <w:instrText xml:space="preserve"> PAGEREF _Toc216361320 \h </w:instrText>
      </w:r>
      <w:r>
        <w:rPr>
          <w:noProof/>
        </w:rPr>
      </w:r>
      <w:r>
        <w:rPr>
          <w:noProof/>
        </w:rPr>
        <w:fldChar w:fldCharType="separate"/>
      </w:r>
      <w:r>
        <w:rPr>
          <w:noProof/>
        </w:rPr>
        <w:t>123</w:t>
      </w:r>
      <w:r>
        <w:rPr>
          <w:noProof/>
        </w:rPr>
        <w:fldChar w:fldCharType="end"/>
      </w:r>
    </w:p>
    <w:p w14:paraId="37AE55D3" w14:textId="19210856" w:rsidR="00360A0B" w:rsidRDefault="00360A0B">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_Toc216361321 \h </w:instrText>
      </w:r>
      <w:r>
        <w:rPr>
          <w:noProof/>
        </w:rPr>
      </w:r>
      <w:r>
        <w:rPr>
          <w:noProof/>
        </w:rPr>
        <w:fldChar w:fldCharType="separate"/>
      </w:r>
      <w:r>
        <w:rPr>
          <w:noProof/>
        </w:rPr>
        <w:t>123</w:t>
      </w:r>
      <w:r>
        <w:rPr>
          <w:noProof/>
        </w:rPr>
        <w:fldChar w:fldCharType="end"/>
      </w:r>
    </w:p>
    <w:p w14:paraId="361F5778" w14:textId="38A1209C" w:rsidR="00360A0B" w:rsidRDefault="00360A0B">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_Toc216361322 \h </w:instrText>
      </w:r>
      <w:r>
        <w:rPr>
          <w:noProof/>
        </w:rPr>
      </w:r>
      <w:r>
        <w:rPr>
          <w:noProof/>
        </w:rPr>
        <w:fldChar w:fldCharType="separate"/>
      </w:r>
      <w:r>
        <w:rPr>
          <w:noProof/>
        </w:rPr>
        <w:t>123</w:t>
      </w:r>
      <w:r>
        <w:rPr>
          <w:noProof/>
        </w:rPr>
        <w:fldChar w:fldCharType="end"/>
      </w:r>
    </w:p>
    <w:p w14:paraId="6B6B6BEF" w14:textId="211F3EAD" w:rsidR="00360A0B" w:rsidRDefault="00360A0B">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_Toc216361323 \h </w:instrText>
      </w:r>
      <w:r>
        <w:rPr>
          <w:noProof/>
        </w:rPr>
      </w:r>
      <w:r>
        <w:rPr>
          <w:noProof/>
        </w:rPr>
        <w:fldChar w:fldCharType="separate"/>
      </w:r>
      <w:r>
        <w:rPr>
          <w:noProof/>
        </w:rPr>
        <w:t>123</w:t>
      </w:r>
      <w:r>
        <w:rPr>
          <w:noProof/>
        </w:rPr>
        <w:fldChar w:fldCharType="end"/>
      </w:r>
    </w:p>
    <w:p w14:paraId="1318ABC2" w14:textId="432937C6" w:rsidR="00360A0B" w:rsidRDefault="00360A0B">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_Toc216361324 \h </w:instrText>
      </w:r>
      <w:r>
        <w:rPr>
          <w:noProof/>
        </w:rPr>
      </w:r>
      <w:r>
        <w:rPr>
          <w:noProof/>
        </w:rPr>
        <w:fldChar w:fldCharType="separate"/>
      </w:r>
      <w:r>
        <w:rPr>
          <w:noProof/>
        </w:rPr>
        <w:t>123</w:t>
      </w:r>
      <w:r>
        <w:rPr>
          <w:noProof/>
        </w:rPr>
        <w:fldChar w:fldCharType="end"/>
      </w:r>
    </w:p>
    <w:p w14:paraId="3481F5BD" w14:textId="1FF12317" w:rsidR="00360A0B" w:rsidRDefault="00360A0B">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_Toc216361325 \h </w:instrText>
      </w:r>
      <w:r>
        <w:rPr>
          <w:noProof/>
        </w:rPr>
      </w:r>
      <w:r>
        <w:rPr>
          <w:noProof/>
        </w:rPr>
        <w:fldChar w:fldCharType="separate"/>
      </w:r>
      <w:r>
        <w:rPr>
          <w:noProof/>
        </w:rPr>
        <w:t>123</w:t>
      </w:r>
      <w:r>
        <w:rPr>
          <w:noProof/>
        </w:rPr>
        <w:fldChar w:fldCharType="end"/>
      </w:r>
    </w:p>
    <w:p w14:paraId="78BD1957" w14:textId="7D50A0CD" w:rsidR="00360A0B" w:rsidRDefault="00360A0B">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_Toc216361326 \h </w:instrText>
      </w:r>
      <w:r>
        <w:rPr>
          <w:noProof/>
        </w:rPr>
      </w:r>
      <w:r>
        <w:rPr>
          <w:noProof/>
        </w:rPr>
        <w:fldChar w:fldCharType="separate"/>
      </w:r>
      <w:r>
        <w:rPr>
          <w:noProof/>
        </w:rPr>
        <w:t>123</w:t>
      </w:r>
      <w:r>
        <w:rPr>
          <w:noProof/>
        </w:rPr>
        <w:fldChar w:fldCharType="end"/>
      </w:r>
    </w:p>
    <w:p w14:paraId="09821BF7" w14:textId="6A6F9D3C" w:rsidR="00360A0B" w:rsidRDefault="00360A0B">
      <w:pPr>
        <w:pStyle w:val="TOC5"/>
        <w:rPr>
          <w:rFonts w:asciiTheme="minorHAnsi" w:hAnsiTheme="minorHAnsi" w:cstheme="minorBidi"/>
          <w:noProof/>
          <w:kern w:val="2"/>
          <w:sz w:val="24"/>
          <w:szCs w:val="24"/>
          <w:lang w:eastAsia="zh-CN"/>
          <w14:ligatures w14:val="standardContextual"/>
        </w:rPr>
      </w:pPr>
      <w:r>
        <w:rPr>
          <w:noProof/>
        </w:rPr>
        <w:t>9.3.2.4.1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_Toc216361327 \h </w:instrText>
      </w:r>
      <w:r>
        <w:rPr>
          <w:noProof/>
        </w:rPr>
      </w:r>
      <w:r>
        <w:rPr>
          <w:noProof/>
        </w:rPr>
        <w:fldChar w:fldCharType="separate"/>
      </w:r>
      <w:r>
        <w:rPr>
          <w:noProof/>
        </w:rPr>
        <w:t>123</w:t>
      </w:r>
      <w:r>
        <w:rPr>
          <w:noProof/>
        </w:rPr>
        <w:fldChar w:fldCharType="end"/>
      </w:r>
    </w:p>
    <w:p w14:paraId="5F7781DC" w14:textId="33E720D7" w:rsidR="00360A0B" w:rsidRDefault="00360A0B">
      <w:pPr>
        <w:pStyle w:val="TOC5"/>
        <w:rPr>
          <w:rFonts w:asciiTheme="minorHAnsi" w:hAnsiTheme="minorHAnsi" w:cstheme="minorBidi"/>
          <w:noProof/>
          <w:kern w:val="2"/>
          <w:sz w:val="24"/>
          <w:szCs w:val="24"/>
          <w:lang w:eastAsia="zh-CN"/>
          <w14:ligatures w14:val="standardContextual"/>
        </w:rPr>
      </w:pPr>
      <w:r>
        <w:rPr>
          <w:noProof/>
        </w:rPr>
        <w:t>9.3.2.4.2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_Toc216361328 \h </w:instrText>
      </w:r>
      <w:r>
        <w:rPr>
          <w:noProof/>
        </w:rPr>
      </w:r>
      <w:r>
        <w:rPr>
          <w:noProof/>
        </w:rPr>
        <w:fldChar w:fldCharType="separate"/>
      </w:r>
      <w:r>
        <w:rPr>
          <w:noProof/>
        </w:rPr>
        <w:t>124</w:t>
      </w:r>
      <w:r>
        <w:rPr>
          <w:noProof/>
        </w:rPr>
        <w:fldChar w:fldCharType="end"/>
      </w:r>
    </w:p>
    <w:p w14:paraId="06BDB86E" w14:textId="2FF501AE" w:rsidR="00360A0B" w:rsidRDefault="00360A0B">
      <w:pPr>
        <w:pStyle w:val="TOC3"/>
        <w:rPr>
          <w:rFonts w:asciiTheme="minorHAnsi" w:hAnsiTheme="minorHAnsi" w:cstheme="minorBidi"/>
          <w:noProof/>
          <w:kern w:val="2"/>
          <w:sz w:val="24"/>
          <w:szCs w:val="24"/>
          <w:lang w:eastAsia="zh-CN"/>
          <w14:ligatures w14:val="standardContextual"/>
        </w:rPr>
      </w:pPr>
      <w:r w:rsidRPr="00FC13AC">
        <w:rPr>
          <w:noProof/>
          <w:lang w:val="sv-SE"/>
        </w:rPr>
        <w:t>9.3.3</w:t>
      </w:r>
      <w:r>
        <w:rPr>
          <w:rFonts w:asciiTheme="minorHAnsi" w:hAnsiTheme="minorHAnsi" w:cstheme="minorBidi"/>
          <w:noProof/>
          <w:kern w:val="2"/>
          <w:sz w:val="24"/>
          <w:szCs w:val="24"/>
          <w:lang w:eastAsia="zh-CN"/>
          <w14:ligatures w14:val="standardContextual"/>
        </w:rPr>
        <w:tab/>
      </w:r>
      <w:r w:rsidRPr="00FC13AC">
        <w:rPr>
          <w:noProof/>
          <w:lang w:val="sv-SE"/>
        </w:rPr>
        <w:t>OTA E-UTRA DL RS power</w:t>
      </w:r>
      <w:r>
        <w:rPr>
          <w:noProof/>
        </w:rPr>
        <w:tab/>
      </w:r>
      <w:r>
        <w:rPr>
          <w:noProof/>
        </w:rPr>
        <w:fldChar w:fldCharType="begin" w:fldLock="1"/>
      </w:r>
      <w:r>
        <w:rPr>
          <w:noProof/>
        </w:rPr>
        <w:instrText xml:space="preserve"> PAGEREF _Toc216361329 \h </w:instrText>
      </w:r>
      <w:r>
        <w:rPr>
          <w:noProof/>
        </w:rPr>
      </w:r>
      <w:r>
        <w:rPr>
          <w:noProof/>
        </w:rPr>
        <w:fldChar w:fldCharType="separate"/>
      </w:r>
      <w:r>
        <w:rPr>
          <w:noProof/>
        </w:rPr>
        <w:t>124</w:t>
      </w:r>
      <w:r>
        <w:rPr>
          <w:noProof/>
        </w:rPr>
        <w:fldChar w:fldCharType="end"/>
      </w:r>
    </w:p>
    <w:p w14:paraId="37590FD4" w14:textId="42259001" w:rsidR="00360A0B" w:rsidRDefault="00360A0B">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_Toc216361330 \h </w:instrText>
      </w:r>
      <w:r>
        <w:rPr>
          <w:noProof/>
        </w:rPr>
      </w:r>
      <w:r>
        <w:rPr>
          <w:noProof/>
        </w:rPr>
        <w:fldChar w:fldCharType="separate"/>
      </w:r>
      <w:r>
        <w:rPr>
          <w:noProof/>
        </w:rPr>
        <w:t>124</w:t>
      </w:r>
      <w:r>
        <w:rPr>
          <w:noProof/>
        </w:rPr>
        <w:fldChar w:fldCharType="end"/>
      </w:r>
    </w:p>
    <w:p w14:paraId="6EC116DF" w14:textId="02BAC2A3" w:rsidR="00360A0B" w:rsidRDefault="00360A0B">
      <w:pPr>
        <w:pStyle w:val="TOC4"/>
        <w:rPr>
          <w:rFonts w:asciiTheme="minorHAnsi" w:hAnsiTheme="minorHAnsi" w:cstheme="minorBidi"/>
          <w:noProof/>
          <w:kern w:val="2"/>
          <w:sz w:val="24"/>
          <w:szCs w:val="24"/>
          <w:lang w:eastAsia="zh-CN"/>
          <w14:ligatures w14:val="standardContextual"/>
        </w:rPr>
      </w:pPr>
      <w:r>
        <w:rPr>
          <w:noProof/>
        </w:rPr>
        <w:t>9.3.3.2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_Toc216361331 \h </w:instrText>
      </w:r>
      <w:r>
        <w:rPr>
          <w:noProof/>
        </w:rPr>
      </w:r>
      <w:r>
        <w:rPr>
          <w:noProof/>
        </w:rPr>
        <w:fldChar w:fldCharType="separate"/>
      </w:r>
      <w:r>
        <w:rPr>
          <w:noProof/>
        </w:rPr>
        <w:t>124</w:t>
      </w:r>
      <w:r>
        <w:rPr>
          <w:noProof/>
        </w:rPr>
        <w:fldChar w:fldCharType="end"/>
      </w:r>
    </w:p>
    <w:p w14:paraId="00976792" w14:textId="6D0712AF" w:rsidR="00360A0B" w:rsidRDefault="00360A0B">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_Toc216361332 \h </w:instrText>
      </w:r>
      <w:r>
        <w:rPr>
          <w:noProof/>
        </w:rPr>
      </w:r>
      <w:r>
        <w:rPr>
          <w:noProof/>
        </w:rPr>
        <w:fldChar w:fldCharType="separate"/>
      </w:r>
      <w:r>
        <w:rPr>
          <w:noProof/>
        </w:rPr>
        <w:t>124</w:t>
      </w:r>
      <w:r>
        <w:rPr>
          <w:noProof/>
        </w:rPr>
        <w:fldChar w:fldCharType="end"/>
      </w:r>
    </w:p>
    <w:p w14:paraId="4B6CF792" w14:textId="1EEAF566" w:rsidR="00360A0B" w:rsidRDefault="00360A0B">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_Toc216361333 \h </w:instrText>
      </w:r>
      <w:r>
        <w:rPr>
          <w:noProof/>
        </w:rPr>
      </w:r>
      <w:r>
        <w:rPr>
          <w:noProof/>
        </w:rPr>
        <w:fldChar w:fldCharType="separate"/>
      </w:r>
      <w:r>
        <w:rPr>
          <w:noProof/>
        </w:rPr>
        <w:t>124</w:t>
      </w:r>
      <w:r>
        <w:rPr>
          <w:noProof/>
        </w:rPr>
        <w:fldChar w:fldCharType="end"/>
      </w:r>
    </w:p>
    <w:p w14:paraId="2E628A56" w14:textId="27846FAA" w:rsidR="00360A0B" w:rsidRDefault="00360A0B">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_Toc216361334 \h </w:instrText>
      </w:r>
      <w:r>
        <w:rPr>
          <w:noProof/>
        </w:rPr>
      </w:r>
      <w:r>
        <w:rPr>
          <w:noProof/>
        </w:rPr>
        <w:fldChar w:fldCharType="separate"/>
      </w:r>
      <w:r>
        <w:rPr>
          <w:noProof/>
        </w:rPr>
        <w:t>124</w:t>
      </w:r>
      <w:r>
        <w:rPr>
          <w:noProof/>
        </w:rPr>
        <w:fldChar w:fldCharType="end"/>
      </w:r>
    </w:p>
    <w:p w14:paraId="1561D292" w14:textId="31DCB9F3" w:rsidR="00360A0B" w:rsidRDefault="00360A0B">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_Toc216361335 \h </w:instrText>
      </w:r>
      <w:r>
        <w:rPr>
          <w:noProof/>
        </w:rPr>
      </w:r>
      <w:r>
        <w:rPr>
          <w:noProof/>
        </w:rPr>
        <w:fldChar w:fldCharType="separate"/>
      </w:r>
      <w:r>
        <w:rPr>
          <w:noProof/>
        </w:rPr>
        <w:t>124</w:t>
      </w:r>
      <w:r>
        <w:rPr>
          <w:noProof/>
        </w:rPr>
        <w:fldChar w:fldCharType="end"/>
      </w:r>
    </w:p>
    <w:p w14:paraId="64D7EFE5" w14:textId="01DD5025" w:rsidR="00360A0B" w:rsidRDefault="00360A0B">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OTA UTRA Inner loop power control in the downlink</w:t>
      </w:r>
      <w:r>
        <w:rPr>
          <w:noProof/>
        </w:rPr>
        <w:tab/>
      </w:r>
      <w:r>
        <w:rPr>
          <w:noProof/>
        </w:rPr>
        <w:fldChar w:fldCharType="begin" w:fldLock="1"/>
      </w:r>
      <w:r>
        <w:rPr>
          <w:noProof/>
        </w:rPr>
        <w:instrText xml:space="preserve"> PAGEREF _Toc216361336 \h </w:instrText>
      </w:r>
      <w:r>
        <w:rPr>
          <w:noProof/>
        </w:rPr>
      </w:r>
      <w:r>
        <w:rPr>
          <w:noProof/>
        </w:rPr>
        <w:fldChar w:fldCharType="separate"/>
      </w:r>
      <w:r>
        <w:rPr>
          <w:noProof/>
        </w:rPr>
        <w:t>124</w:t>
      </w:r>
      <w:r>
        <w:rPr>
          <w:noProof/>
        </w:rPr>
        <w:fldChar w:fldCharType="end"/>
      </w:r>
    </w:p>
    <w:p w14:paraId="4B1B219F" w14:textId="783F8DD0" w:rsidR="00360A0B" w:rsidRDefault="00360A0B">
      <w:pPr>
        <w:pStyle w:val="TOC4"/>
        <w:rPr>
          <w:rFonts w:asciiTheme="minorHAnsi" w:hAnsiTheme="minorHAnsi" w:cstheme="minorBidi"/>
          <w:noProof/>
          <w:kern w:val="2"/>
          <w:sz w:val="24"/>
          <w:szCs w:val="24"/>
          <w:lang w:eastAsia="zh-CN"/>
          <w14:ligatures w14:val="standardContextual"/>
        </w:rPr>
      </w:pPr>
      <w:r>
        <w:rPr>
          <w:noProof/>
        </w:rPr>
        <w:t>9.4.2.1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_Toc216361337 \h </w:instrText>
      </w:r>
      <w:r>
        <w:rPr>
          <w:noProof/>
        </w:rPr>
      </w:r>
      <w:r>
        <w:rPr>
          <w:noProof/>
        </w:rPr>
        <w:fldChar w:fldCharType="separate"/>
      </w:r>
      <w:r>
        <w:rPr>
          <w:noProof/>
        </w:rPr>
        <w:t>124</w:t>
      </w:r>
      <w:r>
        <w:rPr>
          <w:noProof/>
        </w:rPr>
        <w:fldChar w:fldCharType="end"/>
      </w:r>
    </w:p>
    <w:p w14:paraId="6AE5AD25" w14:textId="3E76B302" w:rsidR="00360A0B" w:rsidRDefault="00360A0B">
      <w:pPr>
        <w:pStyle w:val="TOC4"/>
        <w:rPr>
          <w:rFonts w:asciiTheme="minorHAnsi" w:hAnsiTheme="minorHAnsi" w:cstheme="minorBidi"/>
          <w:noProof/>
          <w:kern w:val="2"/>
          <w:sz w:val="24"/>
          <w:szCs w:val="24"/>
          <w:lang w:eastAsia="zh-CN"/>
          <w14:ligatures w14:val="standardContextual"/>
        </w:rPr>
      </w:pPr>
      <w:r>
        <w:rPr>
          <w:noProof/>
        </w:rPr>
        <w:t>9.4.2.2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_Toc216361338 \h </w:instrText>
      </w:r>
      <w:r>
        <w:rPr>
          <w:noProof/>
        </w:rPr>
      </w:r>
      <w:r>
        <w:rPr>
          <w:noProof/>
        </w:rPr>
        <w:fldChar w:fldCharType="separate"/>
      </w:r>
      <w:r>
        <w:rPr>
          <w:noProof/>
        </w:rPr>
        <w:t>124</w:t>
      </w:r>
      <w:r>
        <w:rPr>
          <w:noProof/>
        </w:rPr>
        <w:fldChar w:fldCharType="end"/>
      </w:r>
    </w:p>
    <w:p w14:paraId="08306339" w14:textId="51079192" w:rsidR="00360A0B" w:rsidRDefault="00360A0B">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_Toc216361339 \h </w:instrText>
      </w:r>
      <w:r>
        <w:rPr>
          <w:noProof/>
        </w:rPr>
      </w:r>
      <w:r>
        <w:rPr>
          <w:noProof/>
        </w:rPr>
        <w:fldChar w:fldCharType="separate"/>
      </w:r>
      <w:r>
        <w:rPr>
          <w:noProof/>
        </w:rPr>
        <w:t>125</w:t>
      </w:r>
      <w:r>
        <w:rPr>
          <w:noProof/>
        </w:rPr>
        <w:fldChar w:fldCharType="end"/>
      </w:r>
    </w:p>
    <w:p w14:paraId="435B4212" w14:textId="7B2F48B2" w:rsidR="00360A0B" w:rsidRDefault="00360A0B">
      <w:pPr>
        <w:pStyle w:val="TOC4"/>
        <w:rPr>
          <w:rFonts w:asciiTheme="minorHAnsi" w:hAnsiTheme="minorHAnsi" w:cstheme="minorBidi"/>
          <w:noProof/>
          <w:kern w:val="2"/>
          <w:sz w:val="24"/>
          <w:szCs w:val="24"/>
          <w:lang w:eastAsia="zh-CN"/>
          <w14:ligatures w14:val="standardContextual"/>
        </w:rPr>
      </w:pPr>
      <w:r>
        <w:rPr>
          <w:noProof/>
        </w:rPr>
        <w:t>9.4.2.4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_Toc216361340 \h </w:instrText>
      </w:r>
      <w:r>
        <w:rPr>
          <w:noProof/>
        </w:rPr>
      </w:r>
      <w:r>
        <w:rPr>
          <w:noProof/>
        </w:rPr>
        <w:fldChar w:fldCharType="separate"/>
      </w:r>
      <w:r>
        <w:rPr>
          <w:noProof/>
        </w:rPr>
        <w:t>125</w:t>
      </w:r>
      <w:r>
        <w:rPr>
          <w:noProof/>
        </w:rPr>
        <w:fldChar w:fldCharType="end"/>
      </w:r>
    </w:p>
    <w:p w14:paraId="1F028781" w14:textId="2341DFF3" w:rsidR="00360A0B" w:rsidRDefault="00360A0B">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OTA Power control dynamic range</w:t>
      </w:r>
      <w:r>
        <w:rPr>
          <w:noProof/>
        </w:rPr>
        <w:tab/>
      </w:r>
      <w:r>
        <w:rPr>
          <w:noProof/>
        </w:rPr>
        <w:fldChar w:fldCharType="begin" w:fldLock="1"/>
      </w:r>
      <w:r>
        <w:rPr>
          <w:noProof/>
        </w:rPr>
        <w:instrText xml:space="preserve"> PAGEREF _Toc216361341 \h </w:instrText>
      </w:r>
      <w:r>
        <w:rPr>
          <w:noProof/>
        </w:rPr>
      </w:r>
      <w:r>
        <w:rPr>
          <w:noProof/>
        </w:rPr>
        <w:fldChar w:fldCharType="separate"/>
      </w:r>
      <w:r>
        <w:rPr>
          <w:noProof/>
        </w:rPr>
        <w:t>125</w:t>
      </w:r>
      <w:r>
        <w:rPr>
          <w:noProof/>
        </w:rPr>
        <w:fldChar w:fldCharType="end"/>
      </w:r>
    </w:p>
    <w:p w14:paraId="3F1526F8" w14:textId="1FFC68DE" w:rsidR="00360A0B" w:rsidRDefault="00360A0B">
      <w:pPr>
        <w:pStyle w:val="TOC4"/>
        <w:rPr>
          <w:rFonts w:asciiTheme="minorHAnsi" w:hAnsiTheme="minorHAnsi" w:cstheme="minorBidi"/>
          <w:noProof/>
          <w:kern w:val="2"/>
          <w:sz w:val="24"/>
          <w:szCs w:val="24"/>
          <w:lang w:eastAsia="zh-CN"/>
          <w14:ligatures w14:val="standardContextual"/>
        </w:rPr>
      </w:pPr>
      <w:r>
        <w:rPr>
          <w:noProof/>
        </w:rPr>
        <w:t>9.4.3.1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_Toc216361342 \h </w:instrText>
      </w:r>
      <w:r>
        <w:rPr>
          <w:noProof/>
        </w:rPr>
      </w:r>
      <w:r>
        <w:rPr>
          <w:noProof/>
        </w:rPr>
        <w:fldChar w:fldCharType="separate"/>
      </w:r>
      <w:r>
        <w:rPr>
          <w:noProof/>
        </w:rPr>
        <w:t>125</w:t>
      </w:r>
      <w:r>
        <w:rPr>
          <w:noProof/>
        </w:rPr>
        <w:fldChar w:fldCharType="end"/>
      </w:r>
    </w:p>
    <w:p w14:paraId="2984E065" w14:textId="271D7808" w:rsidR="00360A0B" w:rsidRDefault="00360A0B">
      <w:pPr>
        <w:pStyle w:val="TOC4"/>
        <w:rPr>
          <w:rFonts w:asciiTheme="minorHAnsi" w:hAnsiTheme="minorHAnsi" w:cstheme="minorBidi"/>
          <w:noProof/>
          <w:kern w:val="2"/>
          <w:sz w:val="24"/>
          <w:szCs w:val="24"/>
          <w:lang w:eastAsia="zh-CN"/>
          <w14:ligatures w14:val="standardContextual"/>
        </w:rPr>
      </w:pPr>
      <w:r>
        <w:rPr>
          <w:noProof/>
        </w:rPr>
        <w:t>9.4.3.2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_Toc216361343 \h </w:instrText>
      </w:r>
      <w:r>
        <w:rPr>
          <w:noProof/>
        </w:rPr>
      </w:r>
      <w:r>
        <w:rPr>
          <w:noProof/>
        </w:rPr>
        <w:fldChar w:fldCharType="separate"/>
      </w:r>
      <w:r>
        <w:rPr>
          <w:noProof/>
        </w:rPr>
        <w:t>125</w:t>
      </w:r>
      <w:r>
        <w:rPr>
          <w:noProof/>
        </w:rPr>
        <w:fldChar w:fldCharType="end"/>
      </w:r>
    </w:p>
    <w:p w14:paraId="69A15689" w14:textId="623906F2" w:rsidR="00360A0B" w:rsidRDefault="00360A0B">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_Toc216361344 \h </w:instrText>
      </w:r>
      <w:r>
        <w:rPr>
          <w:noProof/>
        </w:rPr>
      </w:r>
      <w:r>
        <w:rPr>
          <w:noProof/>
        </w:rPr>
        <w:fldChar w:fldCharType="separate"/>
      </w:r>
      <w:r>
        <w:rPr>
          <w:noProof/>
        </w:rPr>
        <w:t>125</w:t>
      </w:r>
      <w:r>
        <w:rPr>
          <w:noProof/>
        </w:rPr>
        <w:fldChar w:fldCharType="end"/>
      </w:r>
    </w:p>
    <w:p w14:paraId="6D81A96C" w14:textId="1CF5C0EA" w:rsidR="00360A0B" w:rsidRDefault="00360A0B">
      <w:pPr>
        <w:pStyle w:val="TOC4"/>
        <w:rPr>
          <w:rFonts w:asciiTheme="minorHAnsi" w:hAnsiTheme="minorHAnsi" w:cstheme="minorBidi"/>
          <w:noProof/>
          <w:kern w:val="2"/>
          <w:sz w:val="24"/>
          <w:szCs w:val="24"/>
          <w:lang w:eastAsia="zh-CN"/>
          <w14:ligatures w14:val="standardContextual"/>
        </w:rPr>
      </w:pPr>
      <w:r>
        <w:rPr>
          <w:noProof/>
        </w:rPr>
        <w:t>9.4.3.4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_Toc216361345 \h </w:instrText>
      </w:r>
      <w:r>
        <w:rPr>
          <w:noProof/>
        </w:rPr>
      </w:r>
      <w:r>
        <w:rPr>
          <w:noProof/>
        </w:rPr>
        <w:fldChar w:fldCharType="separate"/>
      </w:r>
      <w:r>
        <w:rPr>
          <w:noProof/>
        </w:rPr>
        <w:t>126</w:t>
      </w:r>
      <w:r>
        <w:rPr>
          <w:noProof/>
        </w:rPr>
        <w:fldChar w:fldCharType="end"/>
      </w:r>
    </w:p>
    <w:p w14:paraId="224D8467" w14:textId="5B5C9993" w:rsidR="00360A0B" w:rsidRDefault="00360A0B">
      <w:pPr>
        <w:pStyle w:val="TOC3"/>
        <w:rPr>
          <w:rFonts w:asciiTheme="minorHAnsi" w:hAnsiTheme="minorHAnsi" w:cstheme="minorBidi"/>
          <w:noProof/>
          <w:kern w:val="2"/>
          <w:sz w:val="24"/>
          <w:szCs w:val="24"/>
          <w:lang w:eastAsia="zh-CN"/>
          <w14:ligatures w14:val="standardContextual"/>
        </w:rPr>
      </w:pPr>
      <w:r>
        <w:rPr>
          <w:noProof/>
        </w:rPr>
        <w:t>9.4.4</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_Toc216361346 \h </w:instrText>
      </w:r>
      <w:r>
        <w:rPr>
          <w:noProof/>
        </w:rPr>
      </w:r>
      <w:r>
        <w:rPr>
          <w:noProof/>
        </w:rPr>
        <w:fldChar w:fldCharType="separate"/>
      </w:r>
      <w:r>
        <w:rPr>
          <w:noProof/>
        </w:rPr>
        <w:t>126</w:t>
      </w:r>
      <w:r>
        <w:rPr>
          <w:noProof/>
        </w:rPr>
        <w:fldChar w:fldCharType="end"/>
      </w:r>
    </w:p>
    <w:p w14:paraId="12DD3A1D" w14:textId="05D3A722" w:rsidR="00360A0B" w:rsidRDefault="00360A0B">
      <w:pPr>
        <w:pStyle w:val="TOC4"/>
        <w:rPr>
          <w:rFonts w:asciiTheme="minorHAnsi" w:hAnsiTheme="minorHAnsi" w:cstheme="minorBidi"/>
          <w:noProof/>
          <w:kern w:val="2"/>
          <w:sz w:val="24"/>
          <w:szCs w:val="24"/>
          <w:lang w:eastAsia="zh-CN"/>
          <w14:ligatures w14:val="standardContextual"/>
        </w:rPr>
      </w:pPr>
      <w:r>
        <w:rPr>
          <w:noProof/>
        </w:rPr>
        <w:t>9.4.4.1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_Toc216361347 \h </w:instrText>
      </w:r>
      <w:r>
        <w:rPr>
          <w:noProof/>
        </w:rPr>
      </w:r>
      <w:r>
        <w:rPr>
          <w:noProof/>
        </w:rPr>
        <w:fldChar w:fldCharType="separate"/>
      </w:r>
      <w:r>
        <w:rPr>
          <w:noProof/>
        </w:rPr>
        <w:t>126</w:t>
      </w:r>
      <w:r>
        <w:rPr>
          <w:noProof/>
        </w:rPr>
        <w:fldChar w:fldCharType="end"/>
      </w:r>
    </w:p>
    <w:p w14:paraId="4C0B2414" w14:textId="508C5C1A" w:rsidR="00360A0B" w:rsidRDefault="00360A0B">
      <w:pPr>
        <w:pStyle w:val="TOC4"/>
        <w:rPr>
          <w:rFonts w:asciiTheme="minorHAnsi" w:hAnsiTheme="minorHAnsi" w:cstheme="minorBidi"/>
          <w:noProof/>
          <w:kern w:val="2"/>
          <w:sz w:val="24"/>
          <w:szCs w:val="24"/>
          <w:lang w:eastAsia="zh-CN"/>
          <w14:ligatures w14:val="standardContextual"/>
        </w:rPr>
      </w:pPr>
      <w:r>
        <w:rPr>
          <w:noProof/>
        </w:rPr>
        <w:t>9.4.4.2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_Toc216361348 \h </w:instrText>
      </w:r>
      <w:r>
        <w:rPr>
          <w:noProof/>
        </w:rPr>
      </w:r>
      <w:r>
        <w:rPr>
          <w:noProof/>
        </w:rPr>
        <w:fldChar w:fldCharType="separate"/>
      </w:r>
      <w:r>
        <w:rPr>
          <w:noProof/>
        </w:rPr>
        <w:t>126</w:t>
      </w:r>
      <w:r>
        <w:rPr>
          <w:noProof/>
        </w:rPr>
        <w:fldChar w:fldCharType="end"/>
      </w:r>
    </w:p>
    <w:p w14:paraId="62740049" w14:textId="146FBAFA" w:rsidR="00360A0B" w:rsidRDefault="00360A0B">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_Toc216361349 \h </w:instrText>
      </w:r>
      <w:r>
        <w:rPr>
          <w:noProof/>
        </w:rPr>
      </w:r>
      <w:r>
        <w:rPr>
          <w:noProof/>
        </w:rPr>
        <w:fldChar w:fldCharType="separate"/>
      </w:r>
      <w:r>
        <w:rPr>
          <w:noProof/>
        </w:rPr>
        <w:t>126</w:t>
      </w:r>
      <w:r>
        <w:rPr>
          <w:noProof/>
        </w:rPr>
        <w:fldChar w:fldCharType="end"/>
      </w:r>
    </w:p>
    <w:p w14:paraId="173BD560" w14:textId="120D4D4E" w:rsidR="00360A0B" w:rsidRDefault="00360A0B">
      <w:pPr>
        <w:pStyle w:val="TOC4"/>
        <w:rPr>
          <w:rFonts w:asciiTheme="minorHAnsi" w:hAnsiTheme="minorHAnsi" w:cstheme="minorBidi"/>
          <w:noProof/>
          <w:kern w:val="2"/>
          <w:sz w:val="24"/>
          <w:szCs w:val="24"/>
          <w:lang w:eastAsia="zh-CN"/>
          <w14:ligatures w14:val="standardContextual"/>
        </w:rPr>
      </w:pPr>
      <w:r>
        <w:rPr>
          <w:noProof/>
        </w:rPr>
        <w:t>9.4.4.4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_Toc216361350 \h </w:instrText>
      </w:r>
      <w:r>
        <w:rPr>
          <w:noProof/>
        </w:rPr>
      </w:r>
      <w:r>
        <w:rPr>
          <w:noProof/>
        </w:rPr>
        <w:fldChar w:fldCharType="separate"/>
      </w:r>
      <w:r>
        <w:rPr>
          <w:noProof/>
        </w:rPr>
        <w:t>126</w:t>
      </w:r>
      <w:r>
        <w:rPr>
          <w:noProof/>
        </w:rPr>
        <w:fldChar w:fldCharType="end"/>
      </w:r>
    </w:p>
    <w:p w14:paraId="6D758A15" w14:textId="1BDC16E6" w:rsidR="00360A0B" w:rsidRDefault="00360A0B">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OTA IPDL time mask</w:t>
      </w:r>
      <w:r>
        <w:rPr>
          <w:noProof/>
        </w:rPr>
        <w:tab/>
      </w:r>
      <w:r>
        <w:rPr>
          <w:noProof/>
        </w:rPr>
        <w:fldChar w:fldCharType="begin" w:fldLock="1"/>
      </w:r>
      <w:r>
        <w:rPr>
          <w:noProof/>
        </w:rPr>
        <w:instrText xml:space="preserve"> PAGEREF _Toc216361351 \h </w:instrText>
      </w:r>
      <w:r>
        <w:rPr>
          <w:noProof/>
        </w:rPr>
      </w:r>
      <w:r>
        <w:rPr>
          <w:noProof/>
        </w:rPr>
        <w:fldChar w:fldCharType="separate"/>
      </w:r>
      <w:r>
        <w:rPr>
          <w:noProof/>
        </w:rPr>
        <w:t>127</w:t>
      </w:r>
      <w:r>
        <w:rPr>
          <w:noProof/>
        </w:rPr>
        <w:fldChar w:fldCharType="end"/>
      </w:r>
    </w:p>
    <w:p w14:paraId="513F2909" w14:textId="538F4CA3" w:rsidR="00360A0B" w:rsidRDefault="00360A0B">
      <w:pPr>
        <w:pStyle w:val="TOC4"/>
        <w:rPr>
          <w:rFonts w:asciiTheme="minorHAnsi" w:hAnsiTheme="minorHAnsi" w:cstheme="minorBidi"/>
          <w:noProof/>
          <w:kern w:val="2"/>
          <w:sz w:val="24"/>
          <w:szCs w:val="24"/>
          <w:lang w:eastAsia="zh-CN"/>
          <w14:ligatures w14:val="standardContextual"/>
        </w:rPr>
      </w:pPr>
      <w:r>
        <w:rPr>
          <w:noProof/>
        </w:rPr>
        <w:t>9.4.5.1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_Toc216361352 \h </w:instrText>
      </w:r>
      <w:r>
        <w:rPr>
          <w:noProof/>
        </w:rPr>
      </w:r>
      <w:r>
        <w:rPr>
          <w:noProof/>
        </w:rPr>
        <w:fldChar w:fldCharType="separate"/>
      </w:r>
      <w:r>
        <w:rPr>
          <w:noProof/>
        </w:rPr>
        <w:t>127</w:t>
      </w:r>
      <w:r>
        <w:rPr>
          <w:noProof/>
        </w:rPr>
        <w:fldChar w:fldCharType="end"/>
      </w:r>
    </w:p>
    <w:p w14:paraId="7F161D33" w14:textId="7A6AD62C" w:rsidR="00360A0B" w:rsidRDefault="00360A0B">
      <w:pPr>
        <w:pStyle w:val="TOC4"/>
        <w:rPr>
          <w:rFonts w:asciiTheme="minorHAnsi" w:hAnsiTheme="minorHAnsi" w:cstheme="minorBidi"/>
          <w:noProof/>
          <w:kern w:val="2"/>
          <w:sz w:val="24"/>
          <w:szCs w:val="24"/>
          <w:lang w:eastAsia="zh-CN"/>
          <w14:ligatures w14:val="standardContextual"/>
        </w:rPr>
      </w:pPr>
      <w:r>
        <w:rPr>
          <w:noProof/>
        </w:rPr>
        <w:t>9.4.5.2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_Toc216361353 \h </w:instrText>
      </w:r>
      <w:r>
        <w:rPr>
          <w:noProof/>
        </w:rPr>
      </w:r>
      <w:r>
        <w:rPr>
          <w:noProof/>
        </w:rPr>
        <w:fldChar w:fldCharType="separate"/>
      </w:r>
      <w:r>
        <w:rPr>
          <w:noProof/>
        </w:rPr>
        <w:t>127</w:t>
      </w:r>
      <w:r>
        <w:rPr>
          <w:noProof/>
        </w:rPr>
        <w:fldChar w:fldCharType="end"/>
      </w:r>
    </w:p>
    <w:p w14:paraId="0E6B330E" w14:textId="5AC275F0" w:rsidR="00360A0B" w:rsidRDefault="00360A0B">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_Toc216361354 \h </w:instrText>
      </w:r>
      <w:r>
        <w:rPr>
          <w:noProof/>
        </w:rPr>
      </w:r>
      <w:r>
        <w:rPr>
          <w:noProof/>
        </w:rPr>
        <w:fldChar w:fldCharType="separate"/>
      </w:r>
      <w:r>
        <w:rPr>
          <w:noProof/>
        </w:rPr>
        <w:t>127</w:t>
      </w:r>
      <w:r>
        <w:rPr>
          <w:noProof/>
        </w:rPr>
        <w:fldChar w:fldCharType="end"/>
      </w:r>
    </w:p>
    <w:p w14:paraId="41924793" w14:textId="6D1A5764" w:rsidR="00360A0B" w:rsidRDefault="00360A0B">
      <w:pPr>
        <w:pStyle w:val="TOC4"/>
        <w:rPr>
          <w:rFonts w:asciiTheme="minorHAnsi" w:hAnsiTheme="minorHAnsi" w:cstheme="minorBidi"/>
          <w:noProof/>
          <w:kern w:val="2"/>
          <w:sz w:val="24"/>
          <w:szCs w:val="24"/>
          <w:lang w:eastAsia="zh-CN"/>
          <w14:ligatures w14:val="standardContextual"/>
        </w:rPr>
      </w:pPr>
      <w:r>
        <w:rPr>
          <w:noProof/>
        </w:rPr>
        <w:t>9.4.5.4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_Toc216361355 \h </w:instrText>
      </w:r>
      <w:r>
        <w:rPr>
          <w:noProof/>
        </w:rPr>
      </w:r>
      <w:r>
        <w:rPr>
          <w:noProof/>
        </w:rPr>
        <w:fldChar w:fldCharType="separate"/>
      </w:r>
      <w:r>
        <w:rPr>
          <w:noProof/>
        </w:rPr>
        <w:t>127</w:t>
      </w:r>
      <w:r>
        <w:rPr>
          <w:noProof/>
        </w:rPr>
        <w:fldChar w:fldCharType="end"/>
      </w:r>
    </w:p>
    <w:p w14:paraId="23D0A1AE" w14:textId="0BB9985F" w:rsidR="00360A0B" w:rsidRDefault="00360A0B">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_Toc216361356 \h </w:instrText>
      </w:r>
      <w:r>
        <w:rPr>
          <w:noProof/>
        </w:rPr>
      </w:r>
      <w:r>
        <w:rPr>
          <w:noProof/>
        </w:rPr>
        <w:fldChar w:fldCharType="separate"/>
      </w:r>
      <w:r>
        <w:rPr>
          <w:noProof/>
        </w:rPr>
        <w:t>127</w:t>
      </w:r>
      <w:r>
        <w:rPr>
          <w:noProof/>
        </w:rPr>
        <w:fldChar w:fldCharType="end"/>
      </w:r>
    </w:p>
    <w:p w14:paraId="15D74A6F" w14:textId="7340D06D" w:rsidR="00360A0B" w:rsidRDefault="00360A0B">
      <w:pPr>
        <w:pStyle w:val="TOC4"/>
        <w:rPr>
          <w:rFonts w:asciiTheme="minorHAnsi" w:hAnsiTheme="minorHAnsi" w:cstheme="minorBidi"/>
          <w:noProof/>
          <w:kern w:val="2"/>
          <w:sz w:val="24"/>
          <w:szCs w:val="24"/>
          <w:lang w:eastAsia="zh-CN"/>
          <w14:ligatures w14:val="standardContextual"/>
        </w:rPr>
      </w:pPr>
      <w:r>
        <w:rPr>
          <w:noProof/>
        </w:rPr>
        <w:t>9.4.6.1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_Toc216361357 \h </w:instrText>
      </w:r>
      <w:r>
        <w:rPr>
          <w:noProof/>
        </w:rPr>
      </w:r>
      <w:r>
        <w:rPr>
          <w:noProof/>
        </w:rPr>
        <w:fldChar w:fldCharType="separate"/>
      </w:r>
      <w:r>
        <w:rPr>
          <w:noProof/>
        </w:rPr>
        <w:t>127</w:t>
      </w:r>
      <w:r>
        <w:rPr>
          <w:noProof/>
        </w:rPr>
        <w:fldChar w:fldCharType="end"/>
      </w:r>
    </w:p>
    <w:p w14:paraId="7F4F3CF7" w14:textId="08459710" w:rsidR="00360A0B" w:rsidRDefault="00360A0B">
      <w:pPr>
        <w:pStyle w:val="TOC4"/>
        <w:rPr>
          <w:rFonts w:asciiTheme="minorHAnsi" w:hAnsiTheme="minorHAnsi" w:cstheme="minorBidi"/>
          <w:noProof/>
          <w:kern w:val="2"/>
          <w:sz w:val="24"/>
          <w:szCs w:val="24"/>
          <w:lang w:eastAsia="zh-CN"/>
          <w14:ligatures w14:val="standardContextual"/>
        </w:rPr>
      </w:pPr>
      <w:r>
        <w:rPr>
          <w:noProof/>
        </w:rPr>
        <w:t>9.4.6.2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_Toc216361358 \h </w:instrText>
      </w:r>
      <w:r>
        <w:rPr>
          <w:noProof/>
        </w:rPr>
      </w:r>
      <w:r>
        <w:rPr>
          <w:noProof/>
        </w:rPr>
        <w:fldChar w:fldCharType="separate"/>
      </w:r>
      <w:r>
        <w:rPr>
          <w:noProof/>
        </w:rPr>
        <w:t>128</w:t>
      </w:r>
      <w:r>
        <w:rPr>
          <w:noProof/>
        </w:rPr>
        <w:fldChar w:fldCharType="end"/>
      </w:r>
    </w:p>
    <w:p w14:paraId="1DE2DC39" w14:textId="69A2F160" w:rsidR="00360A0B" w:rsidRDefault="00360A0B">
      <w:pPr>
        <w:pStyle w:val="TOC4"/>
        <w:rPr>
          <w:rFonts w:asciiTheme="minorHAnsi" w:hAnsiTheme="minorHAnsi" w:cstheme="minorBidi"/>
          <w:noProof/>
          <w:kern w:val="2"/>
          <w:sz w:val="24"/>
          <w:szCs w:val="24"/>
          <w:lang w:eastAsia="zh-CN"/>
          <w14:ligatures w14:val="standardContextual"/>
        </w:rPr>
      </w:pPr>
      <w:r>
        <w:rPr>
          <w:noProof/>
        </w:rPr>
        <w:t>9.4.6.3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_Toc216361359 \h </w:instrText>
      </w:r>
      <w:r>
        <w:rPr>
          <w:noProof/>
        </w:rPr>
      </w:r>
      <w:r>
        <w:rPr>
          <w:noProof/>
        </w:rPr>
        <w:fldChar w:fldCharType="separate"/>
      </w:r>
      <w:r>
        <w:rPr>
          <w:noProof/>
        </w:rPr>
        <w:t>128</w:t>
      </w:r>
      <w:r>
        <w:rPr>
          <w:noProof/>
        </w:rPr>
        <w:fldChar w:fldCharType="end"/>
      </w:r>
    </w:p>
    <w:p w14:paraId="2327405D" w14:textId="5BC5418C" w:rsidR="00360A0B" w:rsidRDefault="00360A0B">
      <w:pPr>
        <w:pStyle w:val="TOC4"/>
        <w:rPr>
          <w:rFonts w:asciiTheme="minorHAnsi" w:hAnsiTheme="minorHAnsi" w:cstheme="minorBidi"/>
          <w:noProof/>
          <w:kern w:val="2"/>
          <w:sz w:val="24"/>
          <w:szCs w:val="24"/>
          <w:lang w:eastAsia="zh-CN"/>
          <w14:ligatures w14:val="standardContextual"/>
        </w:rPr>
      </w:pPr>
      <w:r>
        <w:rPr>
          <w:noProof/>
        </w:rPr>
        <w:t>9.4.6.4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_Toc216361360 \h </w:instrText>
      </w:r>
      <w:r>
        <w:rPr>
          <w:noProof/>
        </w:rPr>
      </w:r>
      <w:r>
        <w:rPr>
          <w:noProof/>
        </w:rPr>
        <w:fldChar w:fldCharType="separate"/>
      </w:r>
      <w:r>
        <w:rPr>
          <w:noProof/>
        </w:rPr>
        <w:t>128</w:t>
      </w:r>
      <w:r>
        <w:rPr>
          <w:noProof/>
        </w:rPr>
        <w:fldChar w:fldCharType="end"/>
      </w:r>
    </w:p>
    <w:p w14:paraId="33DCF877" w14:textId="42CE314A" w:rsidR="00360A0B" w:rsidRDefault="00360A0B">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_Toc216361361 \h </w:instrText>
      </w:r>
      <w:r>
        <w:rPr>
          <w:noProof/>
        </w:rPr>
      </w:r>
      <w:r>
        <w:rPr>
          <w:noProof/>
        </w:rPr>
        <w:fldChar w:fldCharType="separate"/>
      </w:r>
      <w:r>
        <w:rPr>
          <w:noProof/>
        </w:rPr>
        <w:t>128</w:t>
      </w:r>
      <w:r>
        <w:rPr>
          <w:noProof/>
        </w:rPr>
        <w:fldChar w:fldCharType="end"/>
      </w:r>
    </w:p>
    <w:p w14:paraId="3F34CE6A" w14:textId="7BDBDA87" w:rsidR="00360A0B" w:rsidRDefault="00360A0B">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_Toc216361362 \h </w:instrText>
      </w:r>
      <w:r>
        <w:rPr>
          <w:noProof/>
        </w:rPr>
      </w:r>
      <w:r>
        <w:rPr>
          <w:noProof/>
        </w:rPr>
        <w:fldChar w:fldCharType="separate"/>
      </w:r>
      <w:r>
        <w:rPr>
          <w:noProof/>
        </w:rPr>
        <w:t>128</w:t>
      </w:r>
      <w:r>
        <w:rPr>
          <w:noProof/>
        </w:rPr>
        <w:fldChar w:fldCharType="end"/>
      </w:r>
    </w:p>
    <w:p w14:paraId="67DF8289" w14:textId="4B1DBC80" w:rsidR="00360A0B" w:rsidRDefault="00360A0B">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_Toc216361363 \h </w:instrText>
      </w:r>
      <w:r>
        <w:rPr>
          <w:noProof/>
        </w:rPr>
      </w:r>
      <w:r>
        <w:rPr>
          <w:noProof/>
        </w:rPr>
        <w:fldChar w:fldCharType="separate"/>
      </w:r>
      <w:r>
        <w:rPr>
          <w:noProof/>
        </w:rPr>
        <w:t>128</w:t>
      </w:r>
      <w:r>
        <w:rPr>
          <w:noProof/>
        </w:rPr>
        <w:fldChar w:fldCharType="end"/>
      </w:r>
    </w:p>
    <w:p w14:paraId="049FAD4C" w14:textId="688BEB45" w:rsidR="00360A0B" w:rsidRDefault="00360A0B">
      <w:pPr>
        <w:pStyle w:val="TOC4"/>
        <w:rPr>
          <w:rFonts w:asciiTheme="minorHAnsi" w:hAnsiTheme="minorHAnsi" w:cstheme="minorBidi"/>
          <w:noProof/>
          <w:kern w:val="2"/>
          <w:sz w:val="24"/>
          <w:szCs w:val="24"/>
          <w:lang w:eastAsia="zh-CN"/>
          <w14:ligatures w14:val="standardContextual"/>
        </w:rPr>
      </w:pPr>
      <w:r>
        <w:rPr>
          <w:noProof/>
        </w:rPr>
        <w:t>9.5.2.1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_Toc216361364 \h </w:instrText>
      </w:r>
      <w:r>
        <w:rPr>
          <w:noProof/>
        </w:rPr>
      </w:r>
      <w:r>
        <w:rPr>
          <w:noProof/>
        </w:rPr>
        <w:fldChar w:fldCharType="separate"/>
      </w:r>
      <w:r>
        <w:rPr>
          <w:noProof/>
        </w:rPr>
        <w:t>128</w:t>
      </w:r>
      <w:r>
        <w:rPr>
          <w:noProof/>
        </w:rPr>
        <w:fldChar w:fldCharType="end"/>
      </w:r>
    </w:p>
    <w:p w14:paraId="7CC7E2D2" w14:textId="65CCDC75" w:rsidR="00360A0B" w:rsidRDefault="00360A0B">
      <w:pPr>
        <w:pStyle w:val="TOC4"/>
        <w:rPr>
          <w:rFonts w:asciiTheme="minorHAnsi" w:hAnsiTheme="minorHAnsi" w:cstheme="minorBidi"/>
          <w:noProof/>
          <w:kern w:val="2"/>
          <w:sz w:val="24"/>
          <w:szCs w:val="24"/>
          <w:lang w:eastAsia="zh-CN"/>
          <w14:ligatures w14:val="standardContextual"/>
        </w:rPr>
      </w:pPr>
      <w:r>
        <w:rPr>
          <w:noProof/>
        </w:rPr>
        <w:t>9.5.2.2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_Toc216361365 \h </w:instrText>
      </w:r>
      <w:r>
        <w:rPr>
          <w:noProof/>
        </w:rPr>
      </w:r>
      <w:r>
        <w:rPr>
          <w:noProof/>
        </w:rPr>
        <w:fldChar w:fldCharType="separate"/>
      </w:r>
      <w:r>
        <w:rPr>
          <w:noProof/>
        </w:rPr>
        <w:t>129</w:t>
      </w:r>
      <w:r>
        <w:rPr>
          <w:noProof/>
        </w:rPr>
        <w:fldChar w:fldCharType="end"/>
      </w:r>
    </w:p>
    <w:p w14:paraId="1B55848F" w14:textId="3A895730" w:rsidR="00360A0B" w:rsidRDefault="00360A0B">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_Toc216361366 \h </w:instrText>
      </w:r>
      <w:r>
        <w:rPr>
          <w:noProof/>
        </w:rPr>
      </w:r>
      <w:r>
        <w:rPr>
          <w:noProof/>
        </w:rPr>
        <w:fldChar w:fldCharType="separate"/>
      </w:r>
      <w:r>
        <w:rPr>
          <w:noProof/>
        </w:rPr>
        <w:t>129</w:t>
      </w:r>
      <w:r>
        <w:rPr>
          <w:noProof/>
        </w:rPr>
        <w:fldChar w:fldCharType="end"/>
      </w:r>
    </w:p>
    <w:p w14:paraId="3ACB1593" w14:textId="29F3538D" w:rsidR="00360A0B" w:rsidRDefault="00360A0B">
      <w:pPr>
        <w:pStyle w:val="TOC4"/>
        <w:rPr>
          <w:rFonts w:asciiTheme="minorHAnsi" w:hAnsiTheme="minorHAnsi" w:cstheme="minorBidi"/>
          <w:noProof/>
          <w:kern w:val="2"/>
          <w:sz w:val="24"/>
          <w:szCs w:val="24"/>
          <w:lang w:eastAsia="zh-CN"/>
          <w14:ligatures w14:val="standardContextual"/>
        </w:rPr>
      </w:pPr>
      <w:r>
        <w:rPr>
          <w:noProof/>
        </w:rPr>
        <w:t>9.5.2.4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_Toc216361367 \h </w:instrText>
      </w:r>
      <w:r>
        <w:rPr>
          <w:noProof/>
        </w:rPr>
      </w:r>
      <w:r>
        <w:rPr>
          <w:noProof/>
        </w:rPr>
        <w:fldChar w:fldCharType="separate"/>
      </w:r>
      <w:r>
        <w:rPr>
          <w:noProof/>
        </w:rPr>
        <w:t>129</w:t>
      </w:r>
      <w:r>
        <w:rPr>
          <w:noProof/>
        </w:rPr>
        <w:fldChar w:fldCharType="end"/>
      </w:r>
    </w:p>
    <w:p w14:paraId="1C078803" w14:textId="6C467421" w:rsidR="00360A0B" w:rsidRDefault="00360A0B">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_Toc216361368 \h </w:instrText>
      </w:r>
      <w:r>
        <w:rPr>
          <w:noProof/>
        </w:rPr>
      </w:r>
      <w:r>
        <w:rPr>
          <w:noProof/>
        </w:rPr>
        <w:fldChar w:fldCharType="separate"/>
      </w:r>
      <w:r>
        <w:rPr>
          <w:noProof/>
        </w:rPr>
        <w:t>129</w:t>
      </w:r>
      <w:r>
        <w:rPr>
          <w:noProof/>
        </w:rPr>
        <w:fldChar w:fldCharType="end"/>
      </w:r>
    </w:p>
    <w:p w14:paraId="67F9AC3C" w14:textId="73CA1D85" w:rsidR="00360A0B" w:rsidRDefault="00360A0B">
      <w:pPr>
        <w:pStyle w:val="TOC4"/>
        <w:rPr>
          <w:rFonts w:asciiTheme="minorHAnsi" w:hAnsiTheme="minorHAnsi" w:cstheme="minorBidi"/>
          <w:noProof/>
          <w:kern w:val="2"/>
          <w:sz w:val="24"/>
          <w:szCs w:val="24"/>
          <w:lang w:eastAsia="zh-CN"/>
          <w14:ligatures w14:val="standardContextual"/>
        </w:rPr>
      </w:pPr>
      <w:r>
        <w:rPr>
          <w:noProof/>
        </w:rPr>
        <w:t>9.5.3.1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_Toc216361369 \h </w:instrText>
      </w:r>
      <w:r>
        <w:rPr>
          <w:noProof/>
        </w:rPr>
      </w:r>
      <w:r>
        <w:rPr>
          <w:noProof/>
        </w:rPr>
        <w:fldChar w:fldCharType="separate"/>
      </w:r>
      <w:r>
        <w:rPr>
          <w:noProof/>
        </w:rPr>
        <w:t>129</w:t>
      </w:r>
      <w:r>
        <w:rPr>
          <w:noProof/>
        </w:rPr>
        <w:fldChar w:fldCharType="end"/>
      </w:r>
    </w:p>
    <w:p w14:paraId="70516F22" w14:textId="2CFB9CB5" w:rsidR="00360A0B" w:rsidRDefault="00360A0B">
      <w:pPr>
        <w:pStyle w:val="TOC4"/>
        <w:rPr>
          <w:rFonts w:asciiTheme="minorHAnsi" w:hAnsiTheme="minorHAnsi" w:cstheme="minorBidi"/>
          <w:noProof/>
          <w:kern w:val="2"/>
          <w:sz w:val="24"/>
          <w:szCs w:val="24"/>
          <w:lang w:eastAsia="zh-CN"/>
          <w14:ligatures w14:val="standardContextual"/>
        </w:rPr>
      </w:pPr>
      <w:r>
        <w:rPr>
          <w:noProof/>
        </w:rPr>
        <w:t>9.5.3.2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_Toc216361370 \h </w:instrText>
      </w:r>
      <w:r>
        <w:rPr>
          <w:noProof/>
        </w:rPr>
      </w:r>
      <w:r>
        <w:rPr>
          <w:noProof/>
        </w:rPr>
        <w:fldChar w:fldCharType="separate"/>
      </w:r>
      <w:r>
        <w:rPr>
          <w:noProof/>
        </w:rPr>
        <w:t>129</w:t>
      </w:r>
      <w:r>
        <w:rPr>
          <w:noProof/>
        </w:rPr>
        <w:fldChar w:fldCharType="end"/>
      </w:r>
    </w:p>
    <w:p w14:paraId="7F21566C" w14:textId="68DFE9D6" w:rsidR="00360A0B" w:rsidRDefault="00360A0B">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_Toc216361371 \h </w:instrText>
      </w:r>
      <w:r>
        <w:rPr>
          <w:noProof/>
        </w:rPr>
      </w:r>
      <w:r>
        <w:rPr>
          <w:noProof/>
        </w:rPr>
        <w:fldChar w:fldCharType="separate"/>
      </w:r>
      <w:r>
        <w:rPr>
          <w:noProof/>
        </w:rPr>
        <w:t>130</w:t>
      </w:r>
      <w:r>
        <w:rPr>
          <w:noProof/>
        </w:rPr>
        <w:fldChar w:fldCharType="end"/>
      </w:r>
    </w:p>
    <w:p w14:paraId="3CFD5CCE" w14:textId="7C942904" w:rsidR="00360A0B" w:rsidRDefault="00360A0B">
      <w:pPr>
        <w:pStyle w:val="TOC4"/>
        <w:rPr>
          <w:rFonts w:asciiTheme="minorHAnsi" w:hAnsiTheme="minorHAnsi" w:cstheme="minorBidi"/>
          <w:noProof/>
          <w:kern w:val="2"/>
          <w:sz w:val="24"/>
          <w:szCs w:val="24"/>
          <w:lang w:eastAsia="zh-CN"/>
          <w14:ligatures w14:val="standardContextual"/>
        </w:rPr>
      </w:pPr>
      <w:r>
        <w:rPr>
          <w:noProof/>
        </w:rPr>
        <w:t>9.5.3.4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_Toc216361372 \h </w:instrText>
      </w:r>
      <w:r>
        <w:rPr>
          <w:noProof/>
        </w:rPr>
      </w:r>
      <w:r>
        <w:rPr>
          <w:noProof/>
        </w:rPr>
        <w:fldChar w:fldCharType="separate"/>
      </w:r>
      <w:r>
        <w:rPr>
          <w:noProof/>
        </w:rPr>
        <w:t>130</w:t>
      </w:r>
      <w:r>
        <w:rPr>
          <w:noProof/>
        </w:rPr>
        <w:fldChar w:fldCharType="end"/>
      </w:r>
    </w:p>
    <w:p w14:paraId="5EDE1025" w14:textId="0643C7B2" w:rsidR="00360A0B" w:rsidRDefault="00360A0B">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_Toc216361373 \h </w:instrText>
      </w:r>
      <w:r>
        <w:rPr>
          <w:noProof/>
        </w:rPr>
      </w:r>
      <w:r>
        <w:rPr>
          <w:noProof/>
        </w:rPr>
        <w:fldChar w:fldCharType="separate"/>
      </w:r>
      <w:r>
        <w:rPr>
          <w:noProof/>
        </w:rPr>
        <w:t>130</w:t>
      </w:r>
      <w:r>
        <w:rPr>
          <w:noProof/>
        </w:rPr>
        <w:fldChar w:fldCharType="end"/>
      </w:r>
    </w:p>
    <w:p w14:paraId="081E35F5" w14:textId="306EB0FD" w:rsidR="00360A0B" w:rsidRDefault="00360A0B">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_Toc216361374 \h </w:instrText>
      </w:r>
      <w:r>
        <w:rPr>
          <w:noProof/>
        </w:rPr>
      </w:r>
      <w:r>
        <w:rPr>
          <w:noProof/>
        </w:rPr>
        <w:fldChar w:fldCharType="separate"/>
      </w:r>
      <w:r>
        <w:rPr>
          <w:noProof/>
        </w:rPr>
        <w:t>130</w:t>
      </w:r>
      <w:r>
        <w:rPr>
          <w:noProof/>
        </w:rPr>
        <w:fldChar w:fldCharType="end"/>
      </w:r>
    </w:p>
    <w:p w14:paraId="0A08BBAB" w14:textId="51EF7DCA" w:rsidR="00360A0B" w:rsidRDefault="00360A0B">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_Toc216361375 \h </w:instrText>
      </w:r>
      <w:r>
        <w:rPr>
          <w:noProof/>
        </w:rPr>
      </w:r>
      <w:r>
        <w:rPr>
          <w:noProof/>
        </w:rPr>
        <w:fldChar w:fldCharType="separate"/>
      </w:r>
      <w:r>
        <w:rPr>
          <w:noProof/>
        </w:rPr>
        <w:t>130</w:t>
      </w:r>
      <w:r>
        <w:rPr>
          <w:noProof/>
        </w:rPr>
        <w:fldChar w:fldCharType="end"/>
      </w:r>
    </w:p>
    <w:p w14:paraId="0C14436D" w14:textId="52B45598" w:rsidR="00360A0B" w:rsidRDefault="00360A0B">
      <w:pPr>
        <w:pStyle w:val="TOC4"/>
        <w:rPr>
          <w:rFonts w:asciiTheme="minorHAnsi" w:hAnsiTheme="minorHAnsi" w:cstheme="minorBidi"/>
          <w:noProof/>
          <w:kern w:val="2"/>
          <w:sz w:val="24"/>
          <w:szCs w:val="24"/>
          <w:lang w:eastAsia="zh-CN"/>
          <w14:ligatures w14:val="standardContextual"/>
        </w:rPr>
      </w:pPr>
      <w:r>
        <w:rPr>
          <w:noProof/>
        </w:rPr>
        <w:t>9.6.2.1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_Toc216361376 \h </w:instrText>
      </w:r>
      <w:r>
        <w:rPr>
          <w:noProof/>
        </w:rPr>
      </w:r>
      <w:r>
        <w:rPr>
          <w:noProof/>
        </w:rPr>
        <w:fldChar w:fldCharType="separate"/>
      </w:r>
      <w:r>
        <w:rPr>
          <w:noProof/>
        </w:rPr>
        <w:t>130</w:t>
      </w:r>
      <w:r>
        <w:rPr>
          <w:noProof/>
        </w:rPr>
        <w:fldChar w:fldCharType="end"/>
      </w:r>
    </w:p>
    <w:p w14:paraId="006B57D6" w14:textId="300D8266" w:rsidR="00360A0B" w:rsidRDefault="00360A0B">
      <w:pPr>
        <w:pStyle w:val="TOC4"/>
        <w:rPr>
          <w:rFonts w:asciiTheme="minorHAnsi" w:hAnsiTheme="minorHAnsi" w:cstheme="minorBidi"/>
          <w:noProof/>
          <w:kern w:val="2"/>
          <w:sz w:val="24"/>
          <w:szCs w:val="24"/>
          <w:lang w:eastAsia="zh-CN"/>
          <w14:ligatures w14:val="standardContextual"/>
        </w:rPr>
      </w:pPr>
      <w:r>
        <w:rPr>
          <w:noProof/>
        </w:rPr>
        <w:t>9.6.2.2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_Toc216361377 \h </w:instrText>
      </w:r>
      <w:r>
        <w:rPr>
          <w:noProof/>
        </w:rPr>
      </w:r>
      <w:r>
        <w:rPr>
          <w:noProof/>
        </w:rPr>
        <w:fldChar w:fldCharType="separate"/>
      </w:r>
      <w:r>
        <w:rPr>
          <w:noProof/>
        </w:rPr>
        <w:t>130</w:t>
      </w:r>
      <w:r>
        <w:rPr>
          <w:noProof/>
        </w:rPr>
        <w:fldChar w:fldCharType="end"/>
      </w:r>
    </w:p>
    <w:p w14:paraId="311558CD" w14:textId="736BBFCC" w:rsidR="00360A0B" w:rsidRDefault="00360A0B">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_Toc216361378 \h </w:instrText>
      </w:r>
      <w:r>
        <w:rPr>
          <w:noProof/>
        </w:rPr>
      </w:r>
      <w:r>
        <w:rPr>
          <w:noProof/>
        </w:rPr>
        <w:fldChar w:fldCharType="separate"/>
      </w:r>
      <w:r>
        <w:rPr>
          <w:noProof/>
        </w:rPr>
        <w:t>130</w:t>
      </w:r>
      <w:r>
        <w:rPr>
          <w:noProof/>
        </w:rPr>
        <w:fldChar w:fldCharType="end"/>
      </w:r>
    </w:p>
    <w:p w14:paraId="1AFC82D3" w14:textId="67091637" w:rsidR="00360A0B" w:rsidRDefault="00360A0B">
      <w:pPr>
        <w:pStyle w:val="TOC4"/>
        <w:rPr>
          <w:rFonts w:asciiTheme="minorHAnsi" w:hAnsiTheme="minorHAnsi" w:cstheme="minorBidi"/>
          <w:noProof/>
          <w:kern w:val="2"/>
          <w:sz w:val="24"/>
          <w:szCs w:val="24"/>
          <w:lang w:eastAsia="zh-CN"/>
          <w14:ligatures w14:val="standardContextual"/>
        </w:rPr>
      </w:pPr>
      <w:r>
        <w:rPr>
          <w:noProof/>
        </w:rPr>
        <w:lastRenderedPageBreak/>
        <w:t>9.6.2.4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_Toc216361379 \h </w:instrText>
      </w:r>
      <w:r>
        <w:rPr>
          <w:noProof/>
        </w:rPr>
      </w:r>
      <w:r>
        <w:rPr>
          <w:noProof/>
        </w:rPr>
        <w:fldChar w:fldCharType="separate"/>
      </w:r>
      <w:r>
        <w:rPr>
          <w:noProof/>
        </w:rPr>
        <w:t>130</w:t>
      </w:r>
      <w:r>
        <w:rPr>
          <w:noProof/>
        </w:rPr>
        <w:fldChar w:fldCharType="end"/>
      </w:r>
    </w:p>
    <w:p w14:paraId="6433892B" w14:textId="4006D003" w:rsidR="00360A0B" w:rsidRDefault="00360A0B">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_Toc216361380 \h </w:instrText>
      </w:r>
      <w:r>
        <w:rPr>
          <w:noProof/>
        </w:rPr>
      </w:r>
      <w:r>
        <w:rPr>
          <w:noProof/>
        </w:rPr>
        <w:fldChar w:fldCharType="separate"/>
      </w:r>
      <w:r>
        <w:rPr>
          <w:noProof/>
        </w:rPr>
        <w:t>131</w:t>
      </w:r>
      <w:r>
        <w:rPr>
          <w:noProof/>
        </w:rPr>
        <w:fldChar w:fldCharType="end"/>
      </w:r>
    </w:p>
    <w:p w14:paraId="282214C5" w14:textId="6FD548EE" w:rsidR="00360A0B" w:rsidRDefault="00360A0B">
      <w:pPr>
        <w:pStyle w:val="TOC4"/>
        <w:rPr>
          <w:rFonts w:asciiTheme="minorHAnsi" w:hAnsiTheme="minorHAnsi" w:cstheme="minorBidi"/>
          <w:noProof/>
          <w:kern w:val="2"/>
          <w:sz w:val="24"/>
          <w:szCs w:val="24"/>
          <w:lang w:eastAsia="zh-CN"/>
          <w14:ligatures w14:val="standardContextual"/>
        </w:rPr>
      </w:pPr>
      <w:r>
        <w:rPr>
          <w:noProof/>
        </w:rPr>
        <w:t>9.6.3.1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_Toc216361381 \h </w:instrText>
      </w:r>
      <w:r>
        <w:rPr>
          <w:noProof/>
        </w:rPr>
      </w:r>
      <w:r>
        <w:rPr>
          <w:noProof/>
        </w:rPr>
        <w:fldChar w:fldCharType="separate"/>
      </w:r>
      <w:r>
        <w:rPr>
          <w:noProof/>
        </w:rPr>
        <w:t>131</w:t>
      </w:r>
      <w:r>
        <w:rPr>
          <w:noProof/>
        </w:rPr>
        <w:fldChar w:fldCharType="end"/>
      </w:r>
    </w:p>
    <w:p w14:paraId="3E839924" w14:textId="3BF45D31" w:rsidR="00360A0B" w:rsidRDefault="00360A0B">
      <w:pPr>
        <w:pStyle w:val="TOC4"/>
        <w:rPr>
          <w:rFonts w:asciiTheme="minorHAnsi" w:hAnsiTheme="minorHAnsi" w:cstheme="minorBidi"/>
          <w:noProof/>
          <w:kern w:val="2"/>
          <w:sz w:val="24"/>
          <w:szCs w:val="24"/>
          <w:lang w:eastAsia="zh-CN"/>
          <w14:ligatures w14:val="standardContextual"/>
        </w:rPr>
      </w:pPr>
      <w:r>
        <w:rPr>
          <w:noProof/>
        </w:rPr>
        <w:t>9.6.3.2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_Toc216361382 \h </w:instrText>
      </w:r>
      <w:r>
        <w:rPr>
          <w:noProof/>
        </w:rPr>
      </w:r>
      <w:r>
        <w:rPr>
          <w:noProof/>
        </w:rPr>
        <w:fldChar w:fldCharType="separate"/>
      </w:r>
      <w:r>
        <w:rPr>
          <w:noProof/>
        </w:rPr>
        <w:t>131</w:t>
      </w:r>
      <w:r>
        <w:rPr>
          <w:noProof/>
        </w:rPr>
        <w:fldChar w:fldCharType="end"/>
      </w:r>
    </w:p>
    <w:p w14:paraId="5996D02B" w14:textId="179FB175" w:rsidR="00360A0B" w:rsidRDefault="00360A0B">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_Toc216361383 \h </w:instrText>
      </w:r>
      <w:r>
        <w:rPr>
          <w:noProof/>
        </w:rPr>
      </w:r>
      <w:r>
        <w:rPr>
          <w:noProof/>
        </w:rPr>
        <w:fldChar w:fldCharType="separate"/>
      </w:r>
      <w:r>
        <w:rPr>
          <w:noProof/>
        </w:rPr>
        <w:t>131</w:t>
      </w:r>
      <w:r>
        <w:rPr>
          <w:noProof/>
        </w:rPr>
        <w:fldChar w:fldCharType="end"/>
      </w:r>
    </w:p>
    <w:p w14:paraId="09BCF683" w14:textId="0464A8F7" w:rsidR="00360A0B" w:rsidRDefault="00360A0B">
      <w:pPr>
        <w:pStyle w:val="TOC4"/>
        <w:rPr>
          <w:rFonts w:asciiTheme="minorHAnsi" w:hAnsiTheme="minorHAnsi" w:cstheme="minorBidi"/>
          <w:noProof/>
          <w:kern w:val="2"/>
          <w:sz w:val="24"/>
          <w:szCs w:val="24"/>
          <w:lang w:eastAsia="zh-CN"/>
          <w14:ligatures w14:val="standardContextual"/>
        </w:rPr>
      </w:pPr>
      <w:r>
        <w:rPr>
          <w:noProof/>
        </w:rPr>
        <w:t>9.6.3.4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_Toc216361384 \h </w:instrText>
      </w:r>
      <w:r>
        <w:rPr>
          <w:noProof/>
        </w:rPr>
      </w:r>
      <w:r>
        <w:rPr>
          <w:noProof/>
        </w:rPr>
        <w:fldChar w:fldCharType="separate"/>
      </w:r>
      <w:r>
        <w:rPr>
          <w:noProof/>
        </w:rPr>
        <w:t>131</w:t>
      </w:r>
      <w:r>
        <w:rPr>
          <w:noProof/>
        </w:rPr>
        <w:fldChar w:fldCharType="end"/>
      </w:r>
    </w:p>
    <w:p w14:paraId="3149C0DB" w14:textId="7DFC8D4D" w:rsidR="00360A0B" w:rsidRDefault="00360A0B">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_Toc216361385 \h </w:instrText>
      </w:r>
      <w:r>
        <w:rPr>
          <w:noProof/>
        </w:rPr>
      </w:r>
      <w:r>
        <w:rPr>
          <w:noProof/>
        </w:rPr>
        <w:fldChar w:fldCharType="separate"/>
      </w:r>
      <w:r>
        <w:rPr>
          <w:noProof/>
        </w:rPr>
        <w:t>132</w:t>
      </w:r>
      <w:r>
        <w:rPr>
          <w:noProof/>
        </w:rPr>
        <w:fldChar w:fldCharType="end"/>
      </w:r>
    </w:p>
    <w:p w14:paraId="75784D0C" w14:textId="361F22F9" w:rsidR="00360A0B" w:rsidRDefault="00360A0B">
      <w:pPr>
        <w:pStyle w:val="TOC4"/>
        <w:rPr>
          <w:rFonts w:asciiTheme="minorHAnsi" w:hAnsiTheme="minorHAnsi" w:cstheme="minorBidi"/>
          <w:noProof/>
          <w:kern w:val="2"/>
          <w:sz w:val="24"/>
          <w:szCs w:val="24"/>
          <w:lang w:eastAsia="zh-CN"/>
          <w14:ligatures w14:val="standardContextual"/>
        </w:rPr>
      </w:pPr>
      <w:r>
        <w:rPr>
          <w:noProof/>
        </w:rPr>
        <w:t>9.6.4.1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_Toc216361386 \h </w:instrText>
      </w:r>
      <w:r>
        <w:rPr>
          <w:noProof/>
        </w:rPr>
      </w:r>
      <w:r>
        <w:rPr>
          <w:noProof/>
        </w:rPr>
        <w:fldChar w:fldCharType="separate"/>
      </w:r>
      <w:r>
        <w:rPr>
          <w:noProof/>
        </w:rPr>
        <w:t>132</w:t>
      </w:r>
      <w:r>
        <w:rPr>
          <w:noProof/>
        </w:rPr>
        <w:fldChar w:fldCharType="end"/>
      </w:r>
    </w:p>
    <w:p w14:paraId="2330CE1B" w14:textId="05B93E0E" w:rsidR="00360A0B" w:rsidRDefault="00360A0B">
      <w:pPr>
        <w:pStyle w:val="TOC4"/>
        <w:rPr>
          <w:rFonts w:asciiTheme="minorHAnsi" w:hAnsiTheme="minorHAnsi" w:cstheme="minorBidi"/>
          <w:noProof/>
          <w:kern w:val="2"/>
          <w:sz w:val="24"/>
          <w:szCs w:val="24"/>
          <w:lang w:eastAsia="zh-CN"/>
          <w14:ligatures w14:val="standardContextual"/>
        </w:rPr>
      </w:pPr>
      <w:r>
        <w:rPr>
          <w:noProof/>
        </w:rPr>
        <w:t>9.6.4.2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_Toc216361387 \h </w:instrText>
      </w:r>
      <w:r>
        <w:rPr>
          <w:noProof/>
        </w:rPr>
      </w:r>
      <w:r>
        <w:rPr>
          <w:noProof/>
        </w:rPr>
        <w:fldChar w:fldCharType="separate"/>
      </w:r>
      <w:r>
        <w:rPr>
          <w:noProof/>
        </w:rPr>
        <w:t>132</w:t>
      </w:r>
      <w:r>
        <w:rPr>
          <w:noProof/>
        </w:rPr>
        <w:fldChar w:fldCharType="end"/>
      </w:r>
    </w:p>
    <w:p w14:paraId="225FA851" w14:textId="52885662" w:rsidR="00360A0B" w:rsidRDefault="00360A0B">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_Toc216361388 \h </w:instrText>
      </w:r>
      <w:r>
        <w:rPr>
          <w:noProof/>
        </w:rPr>
      </w:r>
      <w:r>
        <w:rPr>
          <w:noProof/>
        </w:rPr>
        <w:fldChar w:fldCharType="separate"/>
      </w:r>
      <w:r>
        <w:rPr>
          <w:noProof/>
        </w:rPr>
        <w:t>132</w:t>
      </w:r>
      <w:r>
        <w:rPr>
          <w:noProof/>
        </w:rPr>
        <w:fldChar w:fldCharType="end"/>
      </w:r>
    </w:p>
    <w:p w14:paraId="4AC90258" w14:textId="46ED44D0" w:rsidR="00360A0B" w:rsidRDefault="00360A0B">
      <w:pPr>
        <w:pStyle w:val="TOC4"/>
        <w:rPr>
          <w:rFonts w:asciiTheme="minorHAnsi" w:hAnsiTheme="minorHAnsi" w:cstheme="minorBidi"/>
          <w:noProof/>
          <w:kern w:val="2"/>
          <w:sz w:val="24"/>
          <w:szCs w:val="24"/>
          <w:lang w:eastAsia="zh-CN"/>
          <w14:ligatures w14:val="standardContextual"/>
        </w:rPr>
      </w:pPr>
      <w:r>
        <w:rPr>
          <w:noProof/>
        </w:rPr>
        <w:t>9.6.4.4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_Toc216361389 \h </w:instrText>
      </w:r>
      <w:r>
        <w:rPr>
          <w:noProof/>
        </w:rPr>
      </w:r>
      <w:r>
        <w:rPr>
          <w:noProof/>
        </w:rPr>
        <w:fldChar w:fldCharType="separate"/>
      </w:r>
      <w:r>
        <w:rPr>
          <w:noProof/>
        </w:rPr>
        <w:t>132</w:t>
      </w:r>
      <w:r>
        <w:rPr>
          <w:noProof/>
        </w:rPr>
        <w:fldChar w:fldCharType="end"/>
      </w:r>
    </w:p>
    <w:p w14:paraId="1C6BB86C" w14:textId="236A54CB" w:rsidR="00360A0B" w:rsidRDefault="00360A0B">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OTA Transmit pulse shape filter</w:t>
      </w:r>
      <w:r>
        <w:rPr>
          <w:noProof/>
        </w:rPr>
        <w:tab/>
      </w:r>
      <w:r>
        <w:rPr>
          <w:noProof/>
        </w:rPr>
        <w:fldChar w:fldCharType="begin" w:fldLock="1"/>
      </w:r>
      <w:r>
        <w:rPr>
          <w:noProof/>
        </w:rPr>
        <w:instrText xml:space="preserve"> PAGEREF _Toc216361390 \h </w:instrText>
      </w:r>
      <w:r>
        <w:rPr>
          <w:noProof/>
        </w:rPr>
      </w:r>
      <w:r>
        <w:rPr>
          <w:noProof/>
        </w:rPr>
        <w:fldChar w:fldCharType="separate"/>
      </w:r>
      <w:r>
        <w:rPr>
          <w:noProof/>
        </w:rPr>
        <w:t>132</w:t>
      </w:r>
      <w:r>
        <w:rPr>
          <w:noProof/>
        </w:rPr>
        <w:fldChar w:fldCharType="end"/>
      </w:r>
    </w:p>
    <w:p w14:paraId="6B8EC187" w14:textId="574B4BD5" w:rsidR="00360A0B" w:rsidRDefault="00360A0B">
      <w:pPr>
        <w:pStyle w:val="TOC4"/>
        <w:rPr>
          <w:rFonts w:asciiTheme="minorHAnsi" w:hAnsiTheme="minorHAnsi" w:cstheme="minorBidi"/>
          <w:noProof/>
          <w:kern w:val="2"/>
          <w:sz w:val="24"/>
          <w:szCs w:val="24"/>
          <w:lang w:eastAsia="zh-CN"/>
          <w14:ligatures w14:val="standardContextual"/>
        </w:rPr>
      </w:pPr>
      <w:r>
        <w:rPr>
          <w:noProof/>
        </w:rPr>
        <w:t>9.6.5.1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_Toc216361391 \h </w:instrText>
      </w:r>
      <w:r>
        <w:rPr>
          <w:noProof/>
        </w:rPr>
      </w:r>
      <w:r>
        <w:rPr>
          <w:noProof/>
        </w:rPr>
        <w:fldChar w:fldCharType="separate"/>
      </w:r>
      <w:r>
        <w:rPr>
          <w:noProof/>
        </w:rPr>
        <w:t>132</w:t>
      </w:r>
      <w:r>
        <w:rPr>
          <w:noProof/>
        </w:rPr>
        <w:fldChar w:fldCharType="end"/>
      </w:r>
    </w:p>
    <w:p w14:paraId="5EA33E05" w14:textId="031E82D2" w:rsidR="00360A0B" w:rsidRDefault="00360A0B">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_Toc216361392 \h </w:instrText>
      </w:r>
      <w:r>
        <w:rPr>
          <w:noProof/>
        </w:rPr>
      </w:r>
      <w:r>
        <w:rPr>
          <w:noProof/>
        </w:rPr>
        <w:fldChar w:fldCharType="separate"/>
      </w:r>
      <w:r>
        <w:rPr>
          <w:noProof/>
        </w:rPr>
        <w:t>133</w:t>
      </w:r>
      <w:r>
        <w:rPr>
          <w:noProof/>
        </w:rPr>
        <w:fldChar w:fldCharType="end"/>
      </w:r>
    </w:p>
    <w:p w14:paraId="378F27E6" w14:textId="06F38F03" w:rsidR="00360A0B" w:rsidRDefault="00360A0B">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_Toc216361393 \h </w:instrText>
      </w:r>
      <w:r>
        <w:rPr>
          <w:noProof/>
        </w:rPr>
      </w:r>
      <w:r>
        <w:rPr>
          <w:noProof/>
        </w:rPr>
        <w:fldChar w:fldCharType="separate"/>
      </w:r>
      <w:r>
        <w:rPr>
          <w:noProof/>
        </w:rPr>
        <w:t>133</w:t>
      </w:r>
      <w:r>
        <w:rPr>
          <w:noProof/>
        </w:rPr>
        <w:fldChar w:fldCharType="end"/>
      </w:r>
    </w:p>
    <w:p w14:paraId="09FA737B" w14:textId="59AB685F" w:rsidR="00360A0B" w:rsidRDefault="00360A0B">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_Toc216361394 \h </w:instrText>
      </w:r>
      <w:r>
        <w:rPr>
          <w:noProof/>
        </w:rPr>
      </w:r>
      <w:r>
        <w:rPr>
          <w:noProof/>
        </w:rPr>
        <w:fldChar w:fldCharType="separate"/>
      </w:r>
      <w:r>
        <w:rPr>
          <w:noProof/>
        </w:rPr>
        <w:t>133</w:t>
      </w:r>
      <w:r>
        <w:rPr>
          <w:noProof/>
        </w:rPr>
        <w:fldChar w:fldCharType="end"/>
      </w:r>
    </w:p>
    <w:p w14:paraId="682CEFC0" w14:textId="20E3C32A" w:rsidR="00360A0B" w:rsidRDefault="00360A0B">
      <w:pPr>
        <w:pStyle w:val="TOC4"/>
        <w:rPr>
          <w:rFonts w:asciiTheme="minorHAnsi" w:hAnsiTheme="minorHAnsi" w:cstheme="minorBidi"/>
          <w:noProof/>
          <w:kern w:val="2"/>
          <w:sz w:val="24"/>
          <w:szCs w:val="24"/>
          <w:lang w:eastAsia="zh-CN"/>
          <w14:ligatures w14:val="standardContextual"/>
        </w:rPr>
      </w:pPr>
      <w:r>
        <w:rPr>
          <w:noProof/>
        </w:rPr>
        <w:t>9.7.2.1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_Toc216361395 \h </w:instrText>
      </w:r>
      <w:r>
        <w:rPr>
          <w:noProof/>
        </w:rPr>
      </w:r>
      <w:r>
        <w:rPr>
          <w:noProof/>
        </w:rPr>
        <w:fldChar w:fldCharType="separate"/>
      </w:r>
      <w:r>
        <w:rPr>
          <w:noProof/>
        </w:rPr>
        <w:t>133</w:t>
      </w:r>
      <w:r>
        <w:rPr>
          <w:noProof/>
        </w:rPr>
        <w:fldChar w:fldCharType="end"/>
      </w:r>
    </w:p>
    <w:p w14:paraId="1EF69030" w14:textId="3778A27D" w:rsidR="00360A0B" w:rsidRDefault="00360A0B">
      <w:pPr>
        <w:pStyle w:val="TOC4"/>
        <w:rPr>
          <w:rFonts w:asciiTheme="minorHAnsi" w:hAnsiTheme="minorHAnsi" w:cstheme="minorBidi"/>
          <w:noProof/>
          <w:kern w:val="2"/>
          <w:sz w:val="24"/>
          <w:szCs w:val="24"/>
          <w:lang w:eastAsia="zh-CN"/>
          <w14:ligatures w14:val="standardContextual"/>
        </w:rPr>
      </w:pPr>
      <w:r>
        <w:rPr>
          <w:noProof/>
        </w:rPr>
        <w:t>9.7.2.2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_Toc216361396 \h </w:instrText>
      </w:r>
      <w:r>
        <w:rPr>
          <w:noProof/>
        </w:rPr>
      </w:r>
      <w:r>
        <w:rPr>
          <w:noProof/>
        </w:rPr>
        <w:fldChar w:fldCharType="separate"/>
      </w:r>
      <w:r>
        <w:rPr>
          <w:noProof/>
        </w:rPr>
        <w:t>134</w:t>
      </w:r>
      <w:r>
        <w:rPr>
          <w:noProof/>
        </w:rPr>
        <w:fldChar w:fldCharType="end"/>
      </w:r>
    </w:p>
    <w:p w14:paraId="74064971" w14:textId="6E0A9E10" w:rsidR="00360A0B" w:rsidRDefault="00360A0B">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_Toc216361397 \h </w:instrText>
      </w:r>
      <w:r>
        <w:rPr>
          <w:noProof/>
        </w:rPr>
      </w:r>
      <w:r>
        <w:rPr>
          <w:noProof/>
        </w:rPr>
        <w:fldChar w:fldCharType="separate"/>
      </w:r>
      <w:r>
        <w:rPr>
          <w:noProof/>
        </w:rPr>
        <w:t>134</w:t>
      </w:r>
      <w:r>
        <w:rPr>
          <w:noProof/>
        </w:rPr>
        <w:fldChar w:fldCharType="end"/>
      </w:r>
    </w:p>
    <w:p w14:paraId="303C633F" w14:textId="52822297" w:rsidR="00360A0B" w:rsidRDefault="00360A0B">
      <w:pPr>
        <w:pStyle w:val="TOC4"/>
        <w:rPr>
          <w:rFonts w:asciiTheme="minorHAnsi" w:hAnsiTheme="minorHAnsi" w:cstheme="minorBidi"/>
          <w:noProof/>
          <w:kern w:val="2"/>
          <w:sz w:val="24"/>
          <w:szCs w:val="24"/>
          <w:lang w:eastAsia="zh-CN"/>
          <w14:ligatures w14:val="standardContextual"/>
        </w:rPr>
      </w:pPr>
      <w:r>
        <w:rPr>
          <w:noProof/>
        </w:rPr>
        <w:t>9.7.2.4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_Toc216361398 \h </w:instrText>
      </w:r>
      <w:r>
        <w:rPr>
          <w:noProof/>
        </w:rPr>
      </w:r>
      <w:r>
        <w:rPr>
          <w:noProof/>
        </w:rPr>
        <w:fldChar w:fldCharType="separate"/>
      </w:r>
      <w:r>
        <w:rPr>
          <w:noProof/>
        </w:rPr>
        <w:t>134</w:t>
      </w:r>
      <w:r>
        <w:rPr>
          <w:noProof/>
        </w:rPr>
        <w:fldChar w:fldCharType="end"/>
      </w:r>
    </w:p>
    <w:p w14:paraId="17B830A5" w14:textId="72E21732" w:rsidR="00360A0B" w:rsidRDefault="00360A0B">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OTA Adjacent Channel Leakage power Ratio</w:t>
      </w:r>
      <w:r>
        <w:rPr>
          <w:noProof/>
        </w:rPr>
        <w:tab/>
      </w:r>
      <w:r>
        <w:rPr>
          <w:noProof/>
        </w:rPr>
        <w:fldChar w:fldCharType="begin" w:fldLock="1"/>
      </w:r>
      <w:r>
        <w:rPr>
          <w:noProof/>
        </w:rPr>
        <w:instrText xml:space="preserve"> PAGEREF _Toc216361399 \h </w:instrText>
      </w:r>
      <w:r>
        <w:rPr>
          <w:noProof/>
        </w:rPr>
      </w:r>
      <w:r>
        <w:rPr>
          <w:noProof/>
        </w:rPr>
        <w:fldChar w:fldCharType="separate"/>
      </w:r>
      <w:r>
        <w:rPr>
          <w:noProof/>
        </w:rPr>
        <w:t>134</w:t>
      </w:r>
      <w:r>
        <w:rPr>
          <w:noProof/>
        </w:rPr>
        <w:fldChar w:fldCharType="end"/>
      </w:r>
    </w:p>
    <w:p w14:paraId="102EEBBB" w14:textId="4013A531" w:rsidR="00360A0B" w:rsidRDefault="00360A0B">
      <w:pPr>
        <w:pStyle w:val="TOC4"/>
        <w:rPr>
          <w:rFonts w:asciiTheme="minorHAnsi" w:hAnsiTheme="minorHAnsi" w:cstheme="minorBidi"/>
          <w:noProof/>
          <w:kern w:val="2"/>
          <w:sz w:val="24"/>
          <w:szCs w:val="24"/>
          <w:lang w:eastAsia="zh-CN"/>
          <w14:ligatures w14:val="standardContextual"/>
        </w:rPr>
      </w:pPr>
      <w:r>
        <w:rPr>
          <w:noProof/>
        </w:rPr>
        <w:t>9.7.3.1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_Toc216361400 \h </w:instrText>
      </w:r>
      <w:r>
        <w:rPr>
          <w:noProof/>
        </w:rPr>
      </w:r>
      <w:r>
        <w:rPr>
          <w:noProof/>
        </w:rPr>
        <w:fldChar w:fldCharType="separate"/>
      </w:r>
      <w:r>
        <w:rPr>
          <w:noProof/>
        </w:rPr>
        <w:t>134</w:t>
      </w:r>
      <w:r>
        <w:rPr>
          <w:noProof/>
        </w:rPr>
        <w:fldChar w:fldCharType="end"/>
      </w:r>
    </w:p>
    <w:p w14:paraId="73162AD7" w14:textId="7031DCE5" w:rsidR="00360A0B" w:rsidRDefault="00360A0B">
      <w:pPr>
        <w:pStyle w:val="TOC4"/>
        <w:rPr>
          <w:rFonts w:asciiTheme="minorHAnsi" w:hAnsiTheme="minorHAnsi" w:cstheme="minorBidi"/>
          <w:noProof/>
          <w:kern w:val="2"/>
          <w:sz w:val="24"/>
          <w:szCs w:val="24"/>
          <w:lang w:eastAsia="zh-CN"/>
          <w14:ligatures w14:val="standardContextual"/>
        </w:rPr>
      </w:pPr>
      <w:r>
        <w:rPr>
          <w:noProof/>
        </w:rPr>
        <w:t>9.7.3.2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_Toc216361401 \h </w:instrText>
      </w:r>
      <w:r>
        <w:rPr>
          <w:noProof/>
        </w:rPr>
      </w:r>
      <w:r>
        <w:rPr>
          <w:noProof/>
        </w:rPr>
        <w:fldChar w:fldCharType="separate"/>
      </w:r>
      <w:r>
        <w:rPr>
          <w:noProof/>
        </w:rPr>
        <w:t>134</w:t>
      </w:r>
      <w:r>
        <w:rPr>
          <w:noProof/>
        </w:rPr>
        <w:fldChar w:fldCharType="end"/>
      </w:r>
    </w:p>
    <w:p w14:paraId="34766601" w14:textId="690BD35F" w:rsidR="00360A0B" w:rsidRDefault="00360A0B">
      <w:pPr>
        <w:pStyle w:val="TOC4"/>
        <w:rPr>
          <w:rFonts w:asciiTheme="minorHAnsi" w:hAnsiTheme="minorHAnsi" w:cstheme="minorBidi"/>
          <w:noProof/>
          <w:kern w:val="2"/>
          <w:sz w:val="24"/>
          <w:szCs w:val="24"/>
          <w:lang w:eastAsia="zh-CN"/>
          <w14:ligatures w14:val="standardContextual"/>
        </w:rPr>
      </w:pPr>
      <w:r>
        <w:rPr>
          <w:noProof/>
        </w:rPr>
        <w:t>9.7.3.3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_Toc216361402 \h </w:instrText>
      </w:r>
      <w:r>
        <w:rPr>
          <w:noProof/>
        </w:rPr>
      </w:r>
      <w:r>
        <w:rPr>
          <w:noProof/>
        </w:rPr>
        <w:fldChar w:fldCharType="separate"/>
      </w:r>
      <w:r>
        <w:rPr>
          <w:noProof/>
        </w:rPr>
        <w:t>135</w:t>
      </w:r>
      <w:r>
        <w:rPr>
          <w:noProof/>
        </w:rPr>
        <w:fldChar w:fldCharType="end"/>
      </w:r>
    </w:p>
    <w:p w14:paraId="3D33FD6B" w14:textId="33AEA384" w:rsidR="00360A0B" w:rsidRDefault="00360A0B">
      <w:pPr>
        <w:pStyle w:val="TOC4"/>
        <w:rPr>
          <w:rFonts w:asciiTheme="minorHAnsi" w:hAnsiTheme="minorHAnsi" w:cstheme="minorBidi"/>
          <w:noProof/>
          <w:kern w:val="2"/>
          <w:sz w:val="24"/>
          <w:szCs w:val="24"/>
          <w:lang w:eastAsia="zh-CN"/>
          <w14:ligatures w14:val="standardContextual"/>
        </w:rPr>
      </w:pPr>
      <w:r>
        <w:rPr>
          <w:noProof/>
        </w:rPr>
        <w:t>9.7.3.4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_Toc216361403 \h </w:instrText>
      </w:r>
      <w:r>
        <w:rPr>
          <w:noProof/>
        </w:rPr>
      </w:r>
      <w:r>
        <w:rPr>
          <w:noProof/>
        </w:rPr>
        <w:fldChar w:fldCharType="separate"/>
      </w:r>
      <w:r>
        <w:rPr>
          <w:noProof/>
        </w:rPr>
        <w:t>135</w:t>
      </w:r>
      <w:r>
        <w:rPr>
          <w:noProof/>
        </w:rPr>
        <w:fldChar w:fldCharType="end"/>
      </w:r>
    </w:p>
    <w:p w14:paraId="0E8DCF89" w14:textId="171ED30C" w:rsidR="00360A0B" w:rsidRDefault="00360A0B">
      <w:pPr>
        <w:pStyle w:val="TOC3"/>
        <w:rPr>
          <w:rFonts w:asciiTheme="minorHAnsi" w:hAnsiTheme="minorHAnsi" w:cstheme="minorBidi"/>
          <w:noProof/>
          <w:kern w:val="2"/>
          <w:sz w:val="24"/>
          <w:szCs w:val="24"/>
          <w:lang w:eastAsia="zh-CN"/>
          <w14:ligatures w14:val="standardContextual"/>
        </w:rPr>
      </w:pPr>
      <w:r w:rsidRPr="00FC13AC">
        <w:rPr>
          <w:rFonts w:eastAsia="SimSun"/>
          <w:noProof/>
        </w:rPr>
        <w:t>9.7.4</w:t>
      </w:r>
      <w:r>
        <w:rPr>
          <w:rFonts w:asciiTheme="minorHAnsi" w:hAnsiTheme="minorHAnsi" w:cstheme="minorBidi"/>
          <w:noProof/>
          <w:kern w:val="2"/>
          <w:sz w:val="24"/>
          <w:szCs w:val="24"/>
          <w:lang w:eastAsia="zh-CN"/>
          <w14:ligatures w14:val="standardContextual"/>
        </w:rPr>
        <w:tab/>
      </w:r>
      <w:r w:rsidRPr="00FC13AC">
        <w:rPr>
          <w:rFonts w:eastAsia="SimSun"/>
          <w:noProof/>
        </w:rPr>
        <w:t>OTA Spectrum emission mask</w:t>
      </w:r>
      <w:r>
        <w:rPr>
          <w:noProof/>
        </w:rPr>
        <w:tab/>
      </w:r>
      <w:r>
        <w:rPr>
          <w:noProof/>
        </w:rPr>
        <w:fldChar w:fldCharType="begin" w:fldLock="1"/>
      </w:r>
      <w:r>
        <w:rPr>
          <w:noProof/>
        </w:rPr>
        <w:instrText xml:space="preserve"> PAGEREF _Toc216361404 \h </w:instrText>
      </w:r>
      <w:r>
        <w:rPr>
          <w:noProof/>
        </w:rPr>
      </w:r>
      <w:r>
        <w:rPr>
          <w:noProof/>
        </w:rPr>
        <w:fldChar w:fldCharType="separate"/>
      </w:r>
      <w:r>
        <w:rPr>
          <w:noProof/>
        </w:rPr>
        <w:t>136</w:t>
      </w:r>
      <w:r>
        <w:rPr>
          <w:noProof/>
        </w:rPr>
        <w:fldChar w:fldCharType="end"/>
      </w:r>
    </w:p>
    <w:p w14:paraId="715F7031" w14:textId="306BFAD9"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9.7.4.1</w:t>
      </w:r>
      <w:r>
        <w:rPr>
          <w:rFonts w:asciiTheme="minorHAnsi" w:hAnsiTheme="minorHAnsi" w:cstheme="minorBidi"/>
          <w:noProof/>
          <w:kern w:val="2"/>
          <w:sz w:val="24"/>
          <w:szCs w:val="24"/>
          <w:lang w:eastAsia="zh-CN"/>
          <w14:ligatures w14:val="standardContextual"/>
        </w:rPr>
        <w:tab/>
      </w:r>
      <w:r w:rsidRPr="00FC13AC">
        <w:rPr>
          <w:rFonts w:eastAsia="SimSun"/>
          <w:noProof/>
        </w:rPr>
        <w:t>General</w:t>
      </w:r>
      <w:r>
        <w:rPr>
          <w:noProof/>
        </w:rPr>
        <w:tab/>
      </w:r>
      <w:r>
        <w:rPr>
          <w:noProof/>
        </w:rPr>
        <w:fldChar w:fldCharType="begin" w:fldLock="1"/>
      </w:r>
      <w:r>
        <w:rPr>
          <w:noProof/>
        </w:rPr>
        <w:instrText xml:space="preserve"> PAGEREF _Toc216361405 \h </w:instrText>
      </w:r>
      <w:r>
        <w:rPr>
          <w:noProof/>
        </w:rPr>
      </w:r>
      <w:r>
        <w:rPr>
          <w:noProof/>
        </w:rPr>
        <w:fldChar w:fldCharType="separate"/>
      </w:r>
      <w:r>
        <w:rPr>
          <w:noProof/>
        </w:rPr>
        <w:t>136</w:t>
      </w:r>
      <w:r>
        <w:rPr>
          <w:noProof/>
        </w:rPr>
        <w:fldChar w:fldCharType="end"/>
      </w:r>
    </w:p>
    <w:p w14:paraId="755FF531" w14:textId="0ED96E75"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9.7.4.2</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 for MSR operation</w:t>
      </w:r>
      <w:r>
        <w:rPr>
          <w:noProof/>
        </w:rPr>
        <w:tab/>
      </w:r>
      <w:r>
        <w:rPr>
          <w:noProof/>
        </w:rPr>
        <w:fldChar w:fldCharType="begin" w:fldLock="1"/>
      </w:r>
      <w:r>
        <w:rPr>
          <w:noProof/>
        </w:rPr>
        <w:instrText xml:space="preserve"> PAGEREF _Toc216361406 \h </w:instrText>
      </w:r>
      <w:r>
        <w:rPr>
          <w:noProof/>
        </w:rPr>
      </w:r>
      <w:r>
        <w:rPr>
          <w:noProof/>
        </w:rPr>
        <w:fldChar w:fldCharType="separate"/>
      </w:r>
      <w:r>
        <w:rPr>
          <w:noProof/>
        </w:rPr>
        <w:t>136</w:t>
      </w:r>
      <w:r>
        <w:rPr>
          <w:noProof/>
        </w:rPr>
        <w:fldChar w:fldCharType="end"/>
      </w:r>
    </w:p>
    <w:p w14:paraId="7D4E607E" w14:textId="46B5CF74"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9.7.4.3</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 for single RAT UTRA operation</w:t>
      </w:r>
      <w:r>
        <w:rPr>
          <w:noProof/>
        </w:rPr>
        <w:tab/>
      </w:r>
      <w:r>
        <w:rPr>
          <w:noProof/>
        </w:rPr>
        <w:fldChar w:fldCharType="begin" w:fldLock="1"/>
      </w:r>
      <w:r>
        <w:rPr>
          <w:noProof/>
        </w:rPr>
        <w:instrText xml:space="preserve"> PAGEREF _Toc216361407 \h </w:instrText>
      </w:r>
      <w:r>
        <w:rPr>
          <w:noProof/>
        </w:rPr>
      </w:r>
      <w:r>
        <w:rPr>
          <w:noProof/>
        </w:rPr>
        <w:fldChar w:fldCharType="separate"/>
      </w:r>
      <w:r>
        <w:rPr>
          <w:noProof/>
        </w:rPr>
        <w:t>136</w:t>
      </w:r>
      <w:r>
        <w:rPr>
          <w:noProof/>
        </w:rPr>
        <w:fldChar w:fldCharType="end"/>
      </w:r>
    </w:p>
    <w:p w14:paraId="42D8C02D" w14:textId="14F4A566"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eastAsia="SimSun"/>
          <w:noProof/>
        </w:rPr>
        <w:t>9.7.4.3.1</w:t>
      </w:r>
      <w:r>
        <w:rPr>
          <w:rFonts w:asciiTheme="minorHAnsi" w:hAnsiTheme="minorHAnsi" w:cstheme="minorBidi"/>
          <w:noProof/>
          <w:kern w:val="2"/>
          <w:sz w:val="24"/>
          <w:szCs w:val="24"/>
          <w:lang w:eastAsia="zh-CN"/>
          <w14:ligatures w14:val="standardContextual"/>
        </w:rPr>
        <w:tab/>
      </w:r>
      <w:r w:rsidRPr="00FC13AC">
        <w:rPr>
          <w:rFonts w:eastAsia="SimSun"/>
          <w:noProof/>
        </w:rPr>
        <w:t>General</w:t>
      </w:r>
      <w:r>
        <w:rPr>
          <w:noProof/>
        </w:rPr>
        <w:tab/>
      </w:r>
      <w:r>
        <w:rPr>
          <w:noProof/>
        </w:rPr>
        <w:fldChar w:fldCharType="begin" w:fldLock="1"/>
      </w:r>
      <w:r>
        <w:rPr>
          <w:noProof/>
        </w:rPr>
        <w:instrText xml:space="preserve"> PAGEREF _Toc216361408 \h </w:instrText>
      </w:r>
      <w:r>
        <w:rPr>
          <w:noProof/>
        </w:rPr>
      </w:r>
      <w:r>
        <w:rPr>
          <w:noProof/>
        </w:rPr>
        <w:fldChar w:fldCharType="separate"/>
      </w:r>
      <w:r>
        <w:rPr>
          <w:noProof/>
        </w:rPr>
        <w:t>136</w:t>
      </w:r>
      <w:r>
        <w:rPr>
          <w:noProof/>
        </w:rPr>
        <w:fldChar w:fldCharType="end"/>
      </w:r>
    </w:p>
    <w:p w14:paraId="105168AD" w14:textId="743E27DE"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eastAsia="SimSun"/>
          <w:noProof/>
        </w:rPr>
        <w:t>9.7.4.3.2</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requirements for single RAT UTRA FDD operation</w:t>
      </w:r>
      <w:r>
        <w:rPr>
          <w:noProof/>
        </w:rPr>
        <w:tab/>
      </w:r>
      <w:r>
        <w:rPr>
          <w:noProof/>
        </w:rPr>
        <w:fldChar w:fldCharType="begin" w:fldLock="1"/>
      </w:r>
      <w:r>
        <w:rPr>
          <w:noProof/>
        </w:rPr>
        <w:instrText xml:space="preserve"> PAGEREF _Toc216361409 \h </w:instrText>
      </w:r>
      <w:r>
        <w:rPr>
          <w:noProof/>
        </w:rPr>
      </w:r>
      <w:r>
        <w:rPr>
          <w:noProof/>
        </w:rPr>
        <w:fldChar w:fldCharType="separate"/>
      </w:r>
      <w:r>
        <w:rPr>
          <w:noProof/>
        </w:rPr>
        <w:t>136</w:t>
      </w:r>
      <w:r>
        <w:rPr>
          <w:noProof/>
        </w:rPr>
        <w:fldChar w:fldCharType="end"/>
      </w:r>
    </w:p>
    <w:p w14:paraId="1E295EA9" w14:textId="10C53BD5" w:rsidR="00360A0B" w:rsidRDefault="00360A0B">
      <w:pPr>
        <w:pStyle w:val="TOC4"/>
        <w:rPr>
          <w:rFonts w:asciiTheme="minorHAnsi" w:hAnsiTheme="minorHAnsi" w:cstheme="minorBidi"/>
          <w:noProof/>
          <w:kern w:val="2"/>
          <w:sz w:val="24"/>
          <w:szCs w:val="24"/>
          <w:lang w:eastAsia="zh-CN"/>
          <w14:ligatures w14:val="standardContextual"/>
        </w:rPr>
      </w:pPr>
      <w:r>
        <w:rPr>
          <w:noProof/>
        </w:rPr>
        <w:t>9.7.4.4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_Toc216361410 \h </w:instrText>
      </w:r>
      <w:r>
        <w:rPr>
          <w:noProof/>
        </w:rPr>
      </w:r>
      <w:r>
        <w:rPr>
          <w:noProof/>
        </w:rPr>
        <w:fldChar w:fldCharType="separate"/>
      </w:r>
      <w:r>
        <w:rPr>
          <w:noProof/>
        </w:rPr>
        <w:t>142</w:t>
      </w:r>
      <w:r>
        <w:rPr>
          <w:noProof/>
        </w:rPr>
        <w:fldChar w:fldCharType="end"/>
      </w:r>
    </w:p>
    <w:p w14:paraId="34213A82" w14:textId="74BA5709" w:rsidR="00360A0B" w:rsidRDefault="00360A0B">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OTA Operating band unwanted emission</w:t>
      </w:r>
      <w:r>
        <w:rPr>
          <w:noProof/>
        </w:rPr>
        <w:tab/>
      </w:r>
      <w:r>
        <w:rPr>
          <w:noProof/>
        </w:rPr>
        <w:fldChar w:fldCharType="begin" w:fldLock="1"/>
      </w:r>
      <w:r>
        <w:rPr>
          <w:noProof/>
        </w:rPr>
        <w:instrText xml:space="preserve"> PAGEREF _Toc216361411 \h </w:instrText>
      </w:r>
      <w:r>
        <w:rPr>
          <w:noProof/>
        </w:rPr>
      </w:r>
      <w:r>
        <w:rPr>
          <w:noProof/>
        </w:rPr>
        <w:fldChar w:fldCharType="separate"/>
      </w:r>
      <w:r>
        <w:rPr>
          <w:noProof/>
        </w:rPr>
        <w:t>142</w:t>
      </w:r>
      <w:r>
        <w:rPr>
          <w:noProof/>
        </w:rPr>
        <w:fldChar w:fldCharType="end"/>
      </w:r>
    </w:p>
    <w:p w14:paraId="79CE6125" w14:textId="247862A8" w:rsidR="00360A0B" w:rsidRDefault="00360A0B">
      <w:pPr>
        <w:pStyle w:val="TOC4"/>
        <w:rPr>
          <w:rFonts w:asciiTheme="minorHAnsi" w:hAnsiTheme="minorHAnsi" w:cstheme="minorBidi"/>
          <w:noProof/>
          <w:kern w:val="2"/>
          <w:sz w:val="24"/>
          <w:szCs w:val="24"/>
          <w:lang w:eastAsia="zh-CN"/>
          <w14:ligatures w14:val="standardContextual"/>
        </w:rPr>
      </w:pPr>
      <w:r>
        <w:rPr>
          <w:noProof/>
        </w:rPr>
        <w:t>9.7.5.1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_Toc216361412 \h </w:instrText>
      </w:r>
      <w:r>
        <w:rPr>
          <w:noProof/>
        </w:rPr>
      </w:r>
      <w:r>
        <w:rPr>
          <w:noProof/>
        </w:rPr>
        <w:fldChar w:fldCharType="separate"/>
      </w:r>
      <w:r>
        <w:rPr>
          <w:noProof/>
        </w:rPr>
        <w:t>142</w:t>
      </w:r>
      <w:r>
        <w:rPr>
          <w:noProof/>
        </w:rPr>
        <w:fldChar w:fldCharType="end"/>
      </w:r>
    </w:p>
    <w:p w14:paraId="7D71B310" w14:textId="2CB1402D"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9.7.5.2</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 for MSR operation</w:t>
      </w:r>
      <w:r>
        <w:rPr>
          <w:noProof/>
        </w:rPr>
        <w:tab/>
      </w:r>
      <w:r>
        <w:rPr>
          <w:noProof/>
        </w:rPr>
        <w:fldChar w:fldCharType="begin" w:fldLock="1"/>
      </w:r>
      <w:r>
        <w:rPr>
          <w:noProof/>
        </w:rPr>
        <w:instrText xml:space="preserve"> PAGEREF _Toc216361413 \h </w:instrText>
      </w:r>
      <w:r>
        <w:rPr>
          <w:noProof/>
        </w:rPr>
      </w:r>
      <w:r>
        <w:rPr>
          <w:noProof/>
        </w:rPr>
        <w:fldChar w:fldCharType="separate"/>
      </w:r>
      <w:r>
        <w:rPr>
          <w:noProof/>
        </w:rPr>
        <w:t>143</w:t>
      </w:r>
      <w:r>
        <w:rPr>
          <w:noProof/>
        </w:rPr>
        <w:fldChar w:fldCharType="end"/>
      </w:r>
    </w:p>
    <w:p w14:paraId="0DEF58F0" w14:textId="2310F39B"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eastAsia="SimSun"/>
          <w:noProof/>
        </w:rPr>
        <w:t>9.7.5.2.1</w:t>
      </w:r>
      <w:r>
        <w:rPr>
          <w:rFonts w:asciiTheme="minorHAnsi" w:hAnsiTheme="minorHAnsi" w:cstheme="minorBidi"/>
          <w:noProof/>
          <w:kern w:val="2"/>
          <w:sz w:val="24"/>
          <w:szCs w:val="24"/>
          <w:lang w:eastAsia="zh-CN"/>
          <w14:ligatures w14:val="standardContextual"/>
        </w:rPr>
        <w:tab/>
      </w:r>
      <w:r w:rsidRPr="00FC13AC">
        <w:rPr>
          <w:rFonts w:eastAsia="SimSun"/>
          <w:noProof/>
        </w:rPr>
        <w:t>General</w:t>
      </w:r>
      <w:r>
        <w:rPr>
          <w:noProof/>
        </w:rPr>
        <w:tab/>
      </w:r>
      <w:r>
        <w:rPr>
          <w:noProof/>
        </w:rPr>
        <w:fldChar w:fldCharType="begin" w:fldLock="1"/>
      </w:r>
      <w:r>
        <w:rPr>
          <w:noProof/>
        </w:rPr>
        <w:instrText xml:space="preserve"> PAGEREF _Toc216361414 \h </w:instrText>
      </w:r>
      <w:r>
        <w:rPr>
          <w:noProof/>
        </w:rPr>
      </w:r>
      <w:r>
        <w:rPr>
          <w:noProof/>
        </w:rPr>
        <w:fldChar w:fldCharType="separate"/>
      </w:r>
      <w:r>
        <w:rPr>
          <w:noProof/>
        </w:rPr>
        <w:t>143</w:t>
      </w:r>
      <w:r>
        <w:rPr>
          <w:noProof/>
        </w:rPr>
        <w:fldChar w:fldCharType="end"/>
      </w:r>
    </w:p>
    <w:p w14:paraId="3233A6DC" w14:textId="03D9F3E5"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eastAsia="SimSun"/>
          <w:noProof/>
        </w:rPr>
        <w:t>9.7.5.2.2</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requirements for Band Categories 1 and 3</w:t>
      </w:r>
      <w:r>
        <w:rPr>
          <w:noProof/>
        </w:rPr>
        <w:tab/>
      </w:r>
      <w:r>
        <w:rPr>
          <w:noProof/>
        </w:rPr>
        <w:fldChar w:fldCharType="begin" w:fldLock="1"/>
      </w:r>
      <w:r>
        <w:rPr>
          <w:noProof/>
        </w:rPr>
        <w:instrText xml:space="preserve"> PAGEREF _Toc216361415 \h </w:instrText>
      </w:r>
      <w:r>
        <w:rPr>
          <w:noProof/>
        </w:rPr>
      </w:r>
      <w:r>
        <w:rPr>
          <w:noProof/>
        </w:rPr>
        <w:fldChar w:fldCharType="separate"/>
      </w:r>
      <w:r>
        <w:rPr>
          <w:noProof/>
        </w:rPr>
        <w:t>143</w:t>
      </w:r>
      <w:r>
        <w:rPr>
          <w:noProof/>
        </w:rPr>
        <w:fldChar w:fldCharType="end"/>
      </w:r>
    </w:p>
    <w:p w14:paraId="02951E31" w14:textId="6A5B9107" w:rsidR="00360A0B" w:rsidRDefault="00360A0B">
      <w:pPr>
        <w:pStyle w:val="TOC5"/>
        <w:rPr>
          <w:rFonts w:asciiTheme="minorHAnsi" w:hAnsiTheme="minorHAnsi" w:cstheme="minorBidi"/>
          <w:noProof/>
          <w:kern w:val="2"/>
          <w:sz w:val="24"/>
          <w:szCs w:val="24"/>
          <w:lang w:eastAsia="zh-CN"/>
          <w14:ligatures w14:val="standardContextual"/>
        </w:rPr>
      </w:pPr>
      <w:r>
        <w:rPr>
          <w:noProof/>
        </w:rPr>
        <w:t>9.7.5.2.3</w:t>
      </w:r>
      <w:r>
        <w:rPr>
          <w:rFonts w:asciiTheme="minorHAnsi" w:hAnsiTheme="minorHAnsi" w:cstheme="minorBidi"/>
          <w:noProof/>
          <w:kern w:val="2"/>
          <w:sz w:val="24"/>
          <w:szCs w:val="24"/>
          <w:lang w:eastAsia="zh-CN"/>
          <w14:ligatures w14:val="standardContextual"/>
        </w:rPr>
        <w:tab/>
      </w:r>
      <w:r w:rsidRPr="00FC13AC">
        <w:rPr>
          <w:i/>
          <w:noProof/>
        </w:rPr>
        <w:t>Minimum requirement</w:t>
      </w:r>
      <w:r>
        <w:rPr>
          <w:noProof/>
        </w:rPr>
        <w:t xml:space="preserve"> for Band Category 2</w:t>
      </w:r>
      <w:r>
        <w:rPr>
          <w:noProof/>
        </w:rPr>
        <w:tab/>
      </w:r>
      <w:r>
        <w:rPr>
          <w:noProof/>
        </w:rPr>
        <w:fldChar w:fldCharType="begin" w:fldLock="1"/>
      </w:r>
      <w:r>
        <w:rPr>
          <w:noProof/>
        </w:rPr>
        <w:instrText xml:space="preserve"> PAGEREF _Toc216361416 \h </w:instrText>
      </w:r>
      <w:r>
        <w:rPr>
          <w:noProof/>
        </w:rPr>
      </w:r>
      <w:r>
        <w:rPr>
          <w:noProof/>
        </w:rPr>
        <w:fldChar w:fldCharType="separate"/>
      </w:r>
      <w:r>
        <w:rPr>
          <w:noProof/>
        </w:rPr>
        <w:t>148</w:t>
      </w:r>
      <w:r>
        <w:rPr>
          <w:noProof/>
        </w:rPr>
        <w:fldChar w:fldCharType="end"/>
      </w:r>
    </w:p>
    <w:p w14:paraId="2DB3F03B" w14:textId="56CB4D3E"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eastAsia="SimSun"/>
          <w:noProof/>
        </w:rPr>
        <w:t>9.7.5.2.4</w:t>
      </w:r>
      <w:r>
        <w:rPr>
          <w:rFonts w:asciiTheme="minorHAnsi" w:hAnsiTheme="minorHAnsi" w:cstheme="minorBidi"/>
          <w:noProof/>
          <w:kern w:val="2"/>
          <w:sz w:val="24"/>
          <w:szCs w:val="24"/>
          <w:lang w:eastAsia="zh-CN"/>
          <w14:ligatures w14:val="standardContextual"/>
        </w:rPr>
        <w:tab/>
      </w:r>
      <w:r w:rsidRPr="00FC13AC">
        <w:rPr>
          <w:rFonts w:eastAsia="SimSun"/>
          <w:noProof/>
        </w:rPr>
        <w:t>Additional requirements</w:t>
      </w:r>
      <w:r>
        <w:rPr>
          <w:noProof/>
        </w:rPr>
        <w:tab/>
      </w:r>
      <w:r>
        <w:rPr>
          <w:noProof/>
        </w:rPr>
        <w:fldChar w:fldCharType="begin" w:fldLock="1"/>
      </w:r>
      <w:r>
        <w:rPr>
          <w:noProof/>
        </w:rPr>
        <w:instrText xml:space="preserve"> PAGEREF _Toc216361417 \h </w:instrText>
      </w:r>
      <w:r>
        <w:rPr>
          <w:noProof/>
        </w:rPr>
      </w:r>
      <w:r>
        <w:rPr>
          <w:noProof/>
        </w:rPr>
        <w:fldChar w:fldCharType="separate"/>
      </w:r>
      <w:r>
        <w:rPr>
          <w:noProof/>
        </w:rPr>
        <w:t>154</w:t>
      </w:r>
      <w:r>
        <w:rPr>
          <w:noProof/>
        </w:rPr>
        <w:fldChar w:fldCharType="end"/>
      </w:r>
    </w:p>
    <w:p w14:paraId="6B13C447" w14:textId="48836EE3" w:rsidR="00360A0B" w:rsidRDefault="00360A0B">
      <w:pPr>
        <w:pStyle w:val="TOC6"/>
        <w:rPr>
          <w:rFonts w:asciiTheme="minorHAnsi" w:hAnsiTheme="minorHAnsi" w:cstheme="minorBidi"/>
          <w:noProof/>
          <w:kern w:val="2"/>
          <w:sz w:val="24"/>
          <w:szCs w:val="24"/>
          <w:lang w:eastAsia="zh-CN"/>
          <w14:ligatures w14:val="standardContextual"/>
        </w:rPr>
      </w:pPr>
      <w:r>
        <w:rPr>
          <w:noProof/>
        </w:rPr>
        <w:t>9.7.5.2.4.1</w:t>
      </w:r>
      <w:r>
        <w:rPr>
          <w:rFonts w:asciiTheme="minorHAnsi" w:hAnsiTheme="minorHAnsi" w:cstheme="minorBidi"/>
          <w:noProof/>
          <w:kern w:val="2"/>
          <w:sz w:val="24"/>
          <w:szCs w:val="24"/>
          <w:lang w:eastAsia="zh-CN"/>
          <w14:ligatures w14:val="standardContextual"/>
        </w:rPr>
        <w:tab/>
      </w:r>
      <w:r>
        <w:rPr>
          <w:noProof/>
        </w:rPr>
        <w:t>Limits in FCC Title 47</w:t>
      </w:r>
      <w:r>
        <w:rPr>
          <w:noProof/>
        </w:rPr>
        <w:tab/>
      </w:r>
      <w:r>
        <w:rPr>
          <w:noProof/>
        </w:rPr>
        <w:fldChar w:fldCharType="begin" w:fldLock="1"/>
      </w:r>
      <w:r>
        <w:rPr>
          <w:noProof/>
        </w:rPr>
        <w:instrText xml:space="preserve"> PAGEREF _Toc216361418 \h </w:instrText>
      </w:r>
      <w:r>
        <w:rPr>
          <w:noProof/>
        </w:rPr>
      </w:r>
      <w:r>
        <w:rPr>
          <w:noProof/>
        </w:rPr>
        <w:fldChar w:fldCharType="separate"/>
      </w:r>
      <w:r>
        <w:rPr>
          <w:noProof/>
        </w:rPr>
        <w:t>154</w:t>
      </w:r>
      <w:r>
        <w:rPr>
          <w:noProof/>
        </w:rPr>
        <w:fldChar w:fldCharType="end"/>
      </w:r>
    </w:p>
    <w:p w14:paraId="705DB527" w14:textId="0BDAFE26" w:rsidR="00360A0B" w:rsidRDefault="00360A0B">
      <w:pPr>
        <w:pStyle w:val="TOC6"/>
        <w:rPr>
          <w:rFonts w:asciiTheme="minorHAnsi" w:hAnsiTheme="minorHAnsi" w:cstheme="minorBidi"/>
          <w:noProof/>
          <w:kern w:val="2"/>
          <w:sz w:val="24"/>
          <w:szCs w:val="24"/>
          <w:lang w:eastAsia="zh-CN"/>
          <w14:ligatures w14:val="standardContextual"/>
        </w:rPr>
      </w:pPr>
      <w:r>
        <w:rPr>
          <w:noProof/>
        </w:rPr>
        <w:t>9.7.5.2.4.2</w:t>
      </w:r>
      <w:r>
        <w:rPr>
          <w:rFonts w:asciiTheme="minorHAnsi" w:hAnsiTheme="minorHAnsi" w:cstheme="minorBidi"/>
          <w:noProof/>
          <w:kern w:val="2"/>
          <w:sz w:val="24"/>
          <w:szCs w:val="24"/>
          <w:lang w:eastAsia="zh-CN"/>
          <w14:ligatures w14:val="standardContextual"/>
        </w:rPr>
        <w:tab/>
      </w:r>
      <w:r>
        <w:rPr>
          <w:noProof/>
        </w:rPr>
        <w:t>Unsynchronized operation for BC3</w:t>
      </w:r>
      <w:r>
        <w:rPr>
          <w:noProof/>
        </w:rPr>
        <w:tab/>
      </w:r>
      <w:r>
        <w:rPr>
          <w:noProof/>
        </w:rPr>
        <w:fldChar w:fldCharType="begin" w:fldLock="1"/>
      </w:r>
      <w:r>
        <w:rPr>
          <w:noProof/>
        </w:rPr>
        <w:instrText xml:space="preserve"> PAGEREF _Toc216361419 \h </w:instrText>
      </w:r>
      <w:r>
        <w:rPr>
          <w:noProof/>
        </w:rPr>
      </w:r>
      <w:r>
        <w:rPr>
          <w:noProof/>
        </w:rPr>
        <w:fldChar w:fldCharType="separate"/>
      </w:r>
      <w:r>
        <w:rPr>
          <w:noProof/>
        </w:rPr>
        <w:t>154</w:t>
      </w:r>
      <w:r>
        <w:rPr>
          <w:noProof/>
        </w:rPr>
        <w:fldChar w:fldCharType="end"/>
      </w:r>
    </w:p>
    <w:p w14:paraId="55FB7F98" w14:textId="2978766D" w:rsidR="00360A0B" w:rsidRDefault="00360A0B">
      <w:pPr>
        <w:pStyle w:val="TOC6"/>
        <w:rPr>
          <w:rFonts w:asciiTheme="minorHAnsi" w:hAnsiTheme="minorHAnsi" w:cstheme="minorBidi"/>
          <w:noProof/>
          <w:kern w:val="2"/>
          <w:sz w:val="24"/>
          <w:szCs w:val="24"/>
          <w:lang w:eastAsia="zh-CN"/>
          <w14:ligatures w14:val="standardContextual"/>
        </w:rPr>
      </w:pPr>
      <w:r>
        <w:rPr>
          <w:noProof/>
        </w:rPr>
        <w:t>9.7.5.2.4.3</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_Toc216361420 \h </w:instrText>
      </w:r>
      <w:r>
        <w:rPr>
          <w:noProof/>
        </w:rPr>
      </w:r>
      <w:r>
        <w:rPr>
          <w:noProof/>
        </w:rPr>
        <w:fldChar w:fldCharType="separate"/>
      </w:r>
      <w:r>
        <w:rPr>
          <w:noProof/>
        </w:rPr>
        <w:t>155</w:t>
      </w:r>
      <w:r>
        <w:rPr>
          <w:noProof/>
        </w:rPr>
        <w:fldChar w:fldCharType="end"/>
      </w:r>
    </w:p>
    <w:p w14:paraId="2C5ACFC0" w14:textId="122BC1C8" w:rsidR="00360A0B" w:rsidRDefault="00360A0B">
      <w:pPr>
        <w:pStyle w:val="TOC6"/>
        <w:rPr>
          <w:rFonts w:asciiTheme="minorHAnsi" w:hAnsiTheme="minorHAnsi" w:cstheme="minorBidi"/>
          <w:noProof/>
          <w:kern w:val="2"/>
          <w:sz w:val="24"/>
          <w:szCs w:val="24"/>
          <w:lang w:eastAsia="zh-CN"/>
          <w14:ligatures w14:val="standardContextual"/>
        </w:rPr>
      </w:pPr>
      <w:r>
        <w:rPr>
          <w:noProof/>
        </w:rPr>
        <w:t>9.7.5.2.4.4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_Toc216361421 \h </w:instrText>
      </w:r>
      <w:r>
        <w:rPr>
          <w:noProof/>
        </w:rPr>
      </w:r>
      <w:r>
        <w:rPr>
          <w:noProof/>
        </w:rPr>
        <w:fldChar w:fldCharType="separate"/>
      </w:r>
      <w:r>
        <w:rPr>
          <w:noProof/>
        </w:rPr>
        <w:t>155</w:t>
      </w:r>
      <w:r>
        <w:rPr>
          <w:noProof/>
        </w:rPr>
        <w:fldChar w:fldCharType="end"/>
      </w:r>
    </w:p>
    <w:p w14:paraId="32E0B0F3" w14:textId="106D3574" w:rsidR="00360A0B" w:rsidRDefault="00360A0B">
      <w:pPr>
        <w:pStyle w:val="TOC6"/>
        <w:rPr>
          <w:rFonts w:asciiTheme="minorHAnsi" w:hAnsiTheme="minorHAnsi" w:cstheme="minorBidi"/>
          <w:noProof/>
          <w:kern w:val="2"/>
          <w:sz w:val="24"/>
          <w:szCs w:val="24"/>
          <w:lang w:eastAsia="zh-CN"/>
          <w14:ligatures w14:val="standardContextual"/>
        </w:rPr>
      </w:pPr>
      <w:r>
        <w:rPr>
          <w:noProof/>
        </w:rPr>
        <w:t>9.7.5.2.4.5</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_Toc216361422 \h </w:instrText>
      </w:r>
      <w:r>
        <w:rPr>
          <w:noProof/>
        </w:rPr>
      </w:r>
      <w:r>
        <w:rPr>
          <w:noProof/>
        </w:rPr>
        <w:fldChar w:fldCharType="separate"/>
      </w:r>
      <w:r>
        <w:rPr>
          <w:noProof/>
        </w:rPr>
        <w:t>155</w:t>
      </w:r>
      <w:r>
        <w:rPr>
          <w:noProof/>
        </w:rPr>
        <w:fldChar w:fldCharType="end"/>
      </w:r>
    </w:p>
    <w:p w14:paraId="70F11698" w14:textId="03677E42" w:rsidR="00360A0B" w:rsidRDefault="00360A0B">
      <w:pPr>
        <w:pStyle w:val="TOC6"/>
        <w:rPr>
          <w:rFonts w:asciiTheme="minorHAnsi" w:hAnsiTheme="minorHAnsi" w:cstheme="minorBidi"/>
          <w:noProof/>
          <w:kern w:val="2"/>
          <w:sz w:val="24"/>
          <w:szCs w:val="24"/>
          <w:lang w:eastAsia="zh-CN"/>
          <w14:ligatures w14:val="standardContextual"/>
        </w:rPr>
      </w:pPr>
      <w:r>
        <w:rPr>
          <w:noProof/>
        </w:rPr>
        <w:t>9.7.5.2.4.6</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_Toc216361423 \h </w:instrText>
      </w:r>
      <w:r>
        <w:rPr>
          <w:noProof/>
        </w:rPr>
      </w:r>
      <w:r>
        <w:rPr>
          <w:noProof/>
        </w:rPr>
        <w:fldChar w:fldCharType="separate"/>
      </w:r>
      <w:r>
        <w:rPr>
          <w:noProof/>
        </w:rPr>
        <w:t>156</w:t>
      </w:r>
      <w:r>
        <w:rPr>
          <w:noProof/>
        </w:rPr>
        <w:fldChar w:fldCharType="end"/>
      </w:r>
    </w:p>
    <w:p w14:paraId="6BFCA786" w14:textId="27FD7E54" w:rsidR="00360A0B" w:rsidRDefault="00360A0B">
      <w:pPr>
        <w:pStyle w:val="TOC6"/>
        <w:rPr>
          <w:rFonts w:asciiTheme="minorHAnsi" w:hAnsiTheme="minorHAnsi" w:cstheme="minorBidi"/>
          <w:noProof/>
          <w:kern w:val="2"/>
          <w:sz w:val="24"/>
          <w:szCs w:val="24"/>
          <w:lang w:eastAsia="zh-CN"/>
          <w14:ligatures w14:val="standardContextual"/>
        </w:rPr>
      </w:pPr>
      <w:r>
        <w:rPr>
          <w:noProof/>
        </w:rPr>
        <w:t>9.7.5.2.4.7</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_Toc216361424 \h </w:instrText>
      </w:r>
      <w:r>
        <w:rPr>
          <w:noProof/>
        </w:rPr>
      </w:r>
      <w:r>
        <w:rPr>
          <w:noProof/>
        </w:rPr>
        <w:fldChar w:fldCharType="separate"/>
      </w:r>
      <w:r>
        <w:rPr>
          <w:noProof/>
        </w:rPr>
        <w:t>156</w:t>
      </w:r>
      <w:r>
        <w:rPr>
          <w:noProof/>
        </w:rPr>
        <w:fldChar w:fldCharType="end"/>
      </w:r>
    </w:p>
    <w:p w14:paraId="56B3A582" w14:textId="1868EF27" w:rsidR="00360A0B" w:rsidRDefault="00360A0B">
      <w:pPr>
        <w:pStyle w:val="TOC6"/>
        <w:rPr>
          <w:rFonts w:asciiTheme="minorHAnsi" w:hAnsiTheme="minorHAnsi" w:cstheme="minorBidi"/>
          <w:noProof/>
          <w:kern w:val="2"/>
          <w:sz w:val="24"/>
          <w:szCs w:val="24"/>
          <w:lang w:eastAsia="zh-CN"/>
          <w14:ligatures w14:val="standardContextual"/>
        </w:rPr>
      </w:pPr>
      <w:r>
        <w:rPr>
          <w:noProof/>
        </w:rPr>
        <w:t xml:space="preserve">9.7.5.2.4.8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_Toc216361425 \h </w:instrText>
      </w:r>
      <w:r>
        <w:rPr>
          <w:noProof/>
        </w:rPr>
      </w:r>
      <w:r>
        <w:rPr>
          <w:noProof/>
        </w:rPr>
        <w:fldChar w:fldCharType="separate"/>
      </w:r>
      <w:r>
        <w:rPr>
          <w:noProof/>
        </w:rPr>
        <w:t>157</w:t>
      </w:r>
      <w:r>
        <w:rPr>
          <w:noProof/>
        </w:rPr>
        <w:fldChar w:fldCharType="end"/>
      </w:r>
    </w:p>
    <w:p w14:paraId="44E1405F" w14:textId="096BF587" w:rsidR="00360A0B" w:rsidRDefault="00360A0B">
      <w:pPr>
        <w:pStyle w:val="TOC6"/>
        <w:rPr>
          <w:rFonts w:asciiTheme="minorHAnsi" w:hAnsiTheme="minorHAnsi" w:cstheme="minorBidi"/>
          <w:noProof/>
          <w:kern w:val="2"/>
          <w:sz w:val="24"/>
          <w:szCs w:val="24"/>
          <w:lang w:eastAsia="zh-CN"/>
          <w14:ligatures w14:val="standardContextual"/>
        </w:rPr>
      </w:pPr>
      <w:r>
        <w:rPr>
          <w:noProof/>
        </w:rPr>
        <w:t xml:space="preserve">9.7.5.2.4.9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_Toc216361426 \h </w:instrText>
      </w:r>
      <w:r>
        <w:rPr>
          <w:noProof/>
        </w:rPr>
      </w:r>
      <w:r>
        <w:rPr>
          <w:noProof/>
        </w:rPr>
        <w:fldChar w:fldCharType="separate"/>
      </w:r>
      <w:r>
        <w:rPr>
          <w:noProof/>
        </w:rPr>
        <w:t>157</w:t>
      </w:r>
      <w:r>
        <w:rPr>
          <w:noProof/>
        </w:rPr>
        <w:fldChar w:fldCharType="end"/>
      </w:r>
    </w:p>
    <w:p w14:paraId="106F55AE" w14:textId="235D50BC" w:rsidR="00360A0B" w:rsidRDefault="00360A0B">
      <w:pPr>
        <w:pStyle w:val="TOC5"/>
        <w:rPr>
          <w:rFonts w:asciiTheme="minorHAnsi" w:hAnsiTheme="minorHAnsi" w:cstheme="minorBidi"/>
          <w:noProof/>
          <w:kern w:val="2"/>
          <w:sz w:val="24"/>
          <w:szCs w:val="24"/>
          <w:lang w:eastAsia="zh-CN"/>
          <w14:ligatures w14:val="standardContextual"/>
        </w:rPr>
      </w:pPr>
      <w:r>
        <w:rPr>
          <w:noProof/>
        </w:rPr>
        <w:t xml:space="preserve">9.7.5.2.4.10 </w:t>
      </w:r>
      <w:r>
        <w:rPr>
          <w:rFonts w:asciiTheme="minorHAnsi" w:hAnsiTheme="minorHAnsi" w:cstheme="minorBidi"/>
          <w:noProof/>
          <w:kern w:val="2"/>
          <w:sz w:val="24"/>
          <w:szCs w:val="24"/>
          <w:lang w:eastAsia="zh-CN"/>
          <w14:ligatures w14:val="standardContextual"/>
        </w:rPr>
        <w:tab/>
      </w:r>
      <w:r>
        <w:rPr>
          <w:noProof/>
        </w:rPr>
        <w:t>Additional requirements for band 53</w:t>
      </w:r>
      <w:r>
        <w:rPr>
          <w:noProof/>
        </w:rPr>
        <w:tab/>
      </w:r>
      <w:r>
        <w:rPr>
          <w:noProof/>
        </w:rPr>
        <w:fldChar w:fldCharType="begin" w:fldLock="1"/>
      </w:r>
      <w:r>
        <w:rPr>
          <w:noProof/>
        </w:rPr>
        <w:instrText xml:space="preserve"> PAGEREF _Toc216361427 \h </w:instrText>
      </w:r>
      <w:r>
        <w:rPr>
          <w:noProof/>
        </w:rPr>
      </w:r>
      <w:r>
        <w:rPr>
          <w:noProof/>
        </w:rPr>
        <w:fldChar w:fldCharType="separate"/>
      </w:r>
      <w:r>
        <w:rPr>
          <w:noProof/>
        </w:rPr>
        <w:t>158</w:t>
      </w:r>
      <w:r>
        <w:rPr>
          <w:noProof/>
        </w:rPr>
        <w:fldChar w:fldCharType="end"/>
      </w:r>
    </w:p>
    <w:p w14:paraId="1A36AD89" w14:textId="3214E166"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9.7.5.3</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 for single RAT UTRA operation</w:t>
      </w:r>
      <w:r>
        <w:rPr>
          <w:noProof/>
        </w:rPr>
        <w:tab/>
      </w:r>
      <w:r>
        <w:rPr>
          <w:noProof/>
        </w:rPr>
        <w:fldChar w:fldCharType="begin" w:fldLock="1"/>
      </w:r>
      <w:r>
        <w:rPr>
          <w:noProof/>
        </w:rPr>
        <w:instrText xml:space="preserve"> PAGEREF _Toc216361428 \h </w:instrText>
      </w:r>
      <w:r>
        <w:rPr>
          <w:noProof/>
        </w:rPr>
      </w:r>
      <w:r>
        <w:rPr>
          <w:noProof/>
        </w:rPr>
        <w:fldChar w:fldCharType="separate"/>
      </w:r>
      <w:r>
        <w:rPr>
          <w:noProof/>
        </w:rPr>
        <w:t>158</w:t>
      </w:r>
      <w:r>
        <w:rPr>
          <w:noProof/>
        </w:rPr>
        <w:fldChar w:fldCharType="end"/>
      </w:r>
    </w:p>
    <w:p w14:paraId="3EAC1286" w14:textId="689ABFF0"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9.7.5.4</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 for single RAT E-UTRA operation</w:t>
      </w:r>
      <w:r>
        <w:rPr>
          <w:noProof/>
        </w:rPr>
        <w:tab/>
      </w:r>
      <w:r>
        <w:rPr>
          <w:noProof/>
        </w:rPr>
        <w:fldChar w:fldCharType="begin" w:fldLock="1"/>
      </w:r>
      <w:r>
        <w:rPr>
          <w:noProof/>
        </w:rPr>
        <w:instrText xml:space="preserve"> PAGEREF _Toc216361429 \h </w:instrText>
      </w:r>
      <w:r>
        <w:rPr>
          <w:noProof/>
        </w:rPr>
      </w:r>
      <w:r>
        <w:rPr>
          <w:noProof/>
        </w:rPr>
        <w:fldChar w:fldCharType="separate"/>
      </w:r>
      <w:r>
        <w:rPr>
          <w:noProof/>
        </w:rPr>
        <w:t>158</w:t>
      </w:r>
      <w:r>
        <w:rPr>
          <w:noProof/>
        </w:rPr>
        <w:fldChar w:fldCharType="end"/>
      </w:r>
    </w:p>
    <w:p w14:paraId="6A4F6988" w14:textId="4E84F0AB" w:rsidR="00360A0B" w:rsidRDefault="00360A0B">
      <w:pPr>
        <w:pStyle w:val="TOC5"/>
        <w:rPr>
          <w:rFonts w:asciiTheme="minorHAnsi" w:hAnsiTheme="minorHAnsi" w:cstheme="minorBidi"/>
          <w:noProof/>
          <w:kern w:val="2"/>
          <w:sz w:val="24"/>
          <w:szCs w:val="24"/>
          <w:lang w:eastAsia="zh-CN"/>
          <w14:ligatures w14:val="standardContextual"/>
        </w:rPr>
      </w:pPr>
      <w:r>
        <w:rPr>
          <w:noProof/>
        </w:rPr>
        <w:t>9.7.5.4.1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_Toc216361430 \h </w:instrText>
      </w:r>
      <w:r>
        <w:rPr>
          <w:noProof/>
        </w:rPr>
      </w:r>
      <w:r>
        <w:rPr>
          <w:noProof/>
        </w:rPr>
        <w:fldChar w:fldCharType="separate"/>
      </w:r>
      <w:r>
        <w:rPr>
          <w:noProof/>
        </w:rPr>
        <w:t>158</w:t>
      </w:r>
      <w:r>
        <w:rPr>
          <w:noProof/>
        </w:rPr>
        <w:fldChar w:fldCharType="end"/>
      </w:r>
    </w:p>
    <w:p w14:paraId="039071DC" w14:textId="3AA73C64" w:rsidR="00360A0B" w:rsidRDefault="00360A0B">
      <w:pPr>
        <w:pStyle w:val="TOC5"/>
        <w:rPr>
          <w:rFonts w:asciiTheme="minorHAnsi" w:hAnsiTheme="minorHAnsi" w:cstheme="minorBidi"/>
          <w:noProof/>
          <w:kern w:val="2"/>
          <w:sz w:val="24"/>
          <w:szCs w:val="24"/>
          <w:lang w:eastAsia="zh-CN"/>
          <w14:ligatures w14:val="standardContextual"/>
        </w:rPr>
      </w:pPr>
      <w:r>
        <w:rPr>
          <w:noProof/>
        </w:rPr>
        <w:t>9.7.5.4.2</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_Toc216361431 \h </w:instrText>
      </w:r>
      <w:r>
        <w:rPr>
          <w:noProof/>
        </w:rPr>
      </w:r>
      <w:r>
        <w:rPr>
          <w:noProof/>
        </w:rPr>
        <w:fldChar w:fldCharType="separate"/>
      </w:r>
      <w:r>
        <w:rPr>
          <w:noProof/>
        </w:rPr>
        <w:t>158</w:t>
      </w:r>
      <w:r>
        <w:rPr>
          <w:noProof/>
        </w:rPr>
        <w:fldChar w:fldCharType="end"/>
      </w:r>
    </w:p>
    <w:p w14:paraId="576CA42A" w14:textId="056B0F62" w:rsidR="00360A0B" w:rsidRDefault="00360A0B">
      <w:pPr>
        <w:pStyle w:val="TOC4"/>
        <w:rPr>
          <w:rFonts w:asciiTheme="minorHAnsi" w:hAnsiTheme="minorHAnsi" w:cstheme="minorBidi"/>
          <w:noProof/>
          <w:kern w:val="2"/>
          <w:sz w:val="24"/>
          <w:szCs w:val="24"/>
          <w:lang w:eastAsia="zh-CN"/>
          <w14:ligatures w14:val="standardContextual"/>
        </w:rPr>
      </w:pPr>
      <w:r>
        <w:rPr>
          <w:noProof/>
        </w:rPr>
        <w:t>9.7.5.4.3</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_Toc216361432 \h </w:instrText>
      </w:r>
      <w:r>
        <w:rPr>
          <w:noProof/>
        </w:rPr>
      </w:r>
      <w:r>
        <w:rPr>
          <w:noProof/>
        </w:rPr>
        <w:fldChar w:fldCharType="separate"/>
      </w:r>
      <w:r>
        <w:rPr>
          <w:noProof/>
        </w:rPr>
        <w:t>161</w:t>
      </w:r>
      <w:r>
        <w:rPr>
          <w:noProof/>
        </w:rPr>
        <w:fldChar w:fldCharType="end"/>
      </w:r>
    </w:p>
    <w:p w14:paraId="7DE2D5A4" w14:textId="7132085C" w:rsidR="00360A0B" w:rsidRDefault="00360A0B">
      <w:pPr>
        <w:pStyle w:val="TOC6"/>
        <w:rPr>
          <w:rFonts w:asciiTheme="minorHAnsi" w:hAnsiTheme="minorHAnsi" w:cstheme="minorBidi"/>
          <w:noProof/>
          <w:kern w:val="2"/>
          <w:sz w:val="24"/>
          <w:szCs w:val="24"/>
          <w:lang w:eastAsia="zh-CN"/>
          <w14:ligatures w14:val="standardContextual"/>
        </w:rPr>
      </w:pPr>
      <w:r>
        <w:rPr>
          <w:noProof/>
        </w:rPr>
        <w:t>9.7.5.4.3.1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_Toc216361433 \h </w:instrText>
      </w:r>
      <w:r>
        <w:rPr>
          <w:noProof/>
        </w:rPr>
      </w:r>
      <w:r>
        <w:rPr>
          <w:noProof/>
        </w:rPr>
        <w:fldChar w:fldCharType="separate"/>
      </w:r>
      <w:r>
        <w:rPr>
          <w:noProof/>
        </w:rPr>
        <w:t>161</w:t>
      </w:r>
      <w:r>
        <w:rPr>
          <w:noProof/>
        </w:rPr>
        <w:fldChar w:fldCharType="end"/>
      </w:r>
    </w:p>
    <w:p w14:paraId="022AF47C" w14:textId="76FC6EF3" w:rsidR="00360A0B" w:rsidRDefault="00360A0B">
      <w:pPr>
        <w:pStyle w:val="TOC6"/>
        <w:rPr>
          <w:rFonts w:asciiTheme="minorHAnsi" w:hAnsiTheme="minorHAnsi" w:cstheme="minorBidi"/>
          <w:noProof/>
          <w:kern w:val="2"/>
          <w:sz w:val="24"/>
          <w:szCs w:val="24"/>
          <w:lang w:eastAsia="zh-CN"/>
          <w14:ligatures w14:val="standardContextual"/>
        </w:rPr>
      </w:pPr>
      <w:r>
        <w:rPr>
          <w:noProof/>
        </w:rPr>
        <w:t>9.7.5.4.3.2</w:t>
      </w:r>
      <w:r>
        <w:rPr>
          <w:rFonts w:asciiTheme="minorHAnsi" w:hAnsiTheme="minorHAnsi" w:cstheme="minorBidi"/>
          <w:noProof/>
          <w:kern w:val="2"/>
          <w:sz w:val="24"/>
          <w:szCs w:val="24"/>
          <w:lang w:eastAsia="zh-CN"/>
          <w14:ligatures w14:val="standardContextual"/>
        </w:rPr>
        <w:tab/>
      </w:r>
      <w:r>
        <w:rPr>
          <w:noProof/>
        </w:rPr>
        <w:t>Category B requirements (Option 1)</w:t>
      </w:r>
      <w:r>
        <w:rPr>
          <w:noProof/>
        </w:rPr>
        <w:tab/>
      </w:r>
      <w:r>
        <w:rPr>
          <w:noProof/>
        </w:rPr>
        <w:fldChar w:fldCharType="begin" w:fldLock="1"/>
      </w:r>
      <w:r>
        <w:rPr>
          <w:noProof/>
        </w:rPr>
        <w:instrText xml:space="preserve"> PAGEREF _Toc216361434 \h </w:instrText>
      </w:r>
      <w:r>
        <w:rPr>
          <w:noProof/>
        </w:rPr>
      </w:r>
      <w:r>
        <w:rPr>
          <w:noProof/>
        </w:rPr>
        <w:fldChar w:fldCharType="separate"/>
      </w:r>
      <w:r>
        <w:rPr>
          <w:noProof/>
        </w:rPr>
        <w:t>161</w:t>
      </w:r>
      <w:r>
        <w:rPr>
          <w:noProof/>
        </w:rPr>
        <w:fldChar w:fldCharType="end"/>
      </w:r>
    </w:p>
    <w:p w14:paraId="44F1EEEC" w14:textId="31ABC48E" w:rsidR="00360A0B" w:rsidRDefault="00360A0B">
      <w:pPr>
        <w:pStyle w:val="TOC6"/>
        <w:rPr>
          <w:rFonts w:asciiTheme="minorHAnsi" w:hAnsiTheme="minorHAnsi" w:cstheme="minorBidi"/>
          <w:noProof/>
          <w:kern w:val="2"/>
          <w:sz w:val="24"/>
          <w:szCs w:val="24"/>
          <w:lang w:eastAsia="zh-CN"/>
          <w14:ligatures w14:val="standardContextual"/>
        </w:rPr>
      </w:pPr>
      <w:r>
        <w:rPr>
          <w:noProof/>
        </w:rPr>
        <w:t>9.7.5.4.3.3</w:t>
      </w:r>
      <w:r>
        <w:rPr>
          <w:rFonts w:asciiTheme="minorHAnsi" w:hAnsiTheme="minorHAnsi" w:cstheme="minorBidi"/>
          <w:noProof/>
          <w:kern w:val="2"/>
          <w:sz w:val="24"/>
          <w:szCs w:val="24"/>
          <w:lang w:eastAsia="zh-CN"/>
          <w14:ligatures w14:val="standardContextual"/>
        </w:rPr>
        <w:tab/>
      </w:r>
      <w:r>
        <w:rPr>
          <w:noProof/>
        </w:rPr>
        <w:t>Category B requirements (Option 2)</w:t>
      </w:r>
      <w:r>
        <w:rPr>
          <w:noProof/>
        </w:rPr>
        <w:tab/>
      </w:r>
      <w:r>
        <w:rPr>
          <w:noProof/>
        </w:rPr>
        <w:fldChar w:fldCharType="begin" w:fldLock="1"/>
      </w:r>
      <w:r>
        <w:rPr>
          <w:noProof/>
        </w:rPr>
        <w:instrText xml:space="preserve"> PAGEREF _Toc216361435 \h </w:instrText>
      </w:r>
      <w:r>
        <w:rPr>
          <w:noProof/>
        </w:rPr>
      </w:r>
      <w:r>
        <w:rPr>
          <w:noProof/>
        </w:rPr>
        <w:fldChar w:fldCharType="separate"/>
      </w:r>
      <w:r>
        <w:rPr>
          <w:noProof/>
        </w:rPr>
        <w:t>164</w:t>
      </w:r>
      <w:r>
        <w:rPr>
          <w:noProof/>
        </w:rPr>
        <w:fldChar w:fldCharType="end"/>
      </w:r>
    </w:p>
    <w:p w14:paraId="10679E38" w14:textId="408F44AD" w:rsidR="00360A0B" w:rsidRDefault="00360A0B">
      <w:pPr>
        <w:pStyle w:val="TOC5"/>
        <w:rPr>
          <w:rFonts w:asciiTheme="minorHAnsi" w:hAnsiTheme="minorHAnsi" w:cstheme="minorBidi"/>
          <w:noProof/>
          <w:kern w:val="2"/>
          <w:sz w:val="24"/>
          <w:szCs w:val="24"/>
          <w:lang w:eastAsia="zh-CN"/>
          <w14:ligatures w14:val="standardContextual"/>
        </w:rPr>
      </w:pPr>
      <w:r>
        <w:rPr>
          <w:noProof/>
        </w:rPr>
        <w:t>9.7.5.4.4</w:t>
      </w:r>
      <w:r>
        <w:rPr>
          <w:rFonts w:asciiTheme="minorHAnsi" w:hAnsiTheme="minorHAnsi" w:cstheme="minorBidi"/>
          <w:noProof/>
          <w:kern w:val="2"/>
          <w:sz w:val="24"/>
          <w:szCs w:val="24"/>
          <w:lang w:eastAsia="zh-CN"/>
          <w14:ligatures w14:val="standardContextual"/>
        </w:rPr>
        <w:tab/>
      </w:r>
      <w:r w:rsidRPr="00FC13AC">
        <w:rPr>
          <w:rFonts w:cs="Arial"/>
          <w:noProof/>
        </w:rPr>
        <w:t>Minimum requirement</w:t>
      </w:r>
      <w:r>
        <w:rPr>
          <w:noProof/>
        </w:rPr>
        <w:t>s for Local Area BS (Category A and B)</w:t>
      </w:r>
      <w:r>
        <w:rPr>
          <w:noProof/>
        </w:rPr>
        <w:tab/>
      </w:r>
      <w:r>
        <w:rPr>
          <w:noProof/>
        </w:rPr>
        <w:fldChar w:fldCharType="begin" w:fldLock="1"/>
      </w:r>
      <w:r>
        <w:rPr>
          <w:noProof/>
        </w:rPr>
        <w:instrText xml:space="preserve"> PAGEREF _Toc216361436 \h </w:instrText>
      </w:r>
      <w:r>
        <w:rPr>
          <w:noProof/>
        </w:rPr>
      </w:r>
      <w:r>
        <w:rPr>
          <w:noProof/>
        </w:rPr>
        <w:fldChar w:fldCharType="separate"/>
      </w:r>
      <w:r>
        <w:rPr>
          <w:noProof/>
        </w:rPr>
        <w:t>166</w:t>
      </w:r>
      <w:r>
        <w:rPr>
          <w:noProof/>
        </w:rPr>
        <w:fldChar w:fldCharType="end"/>
      </w:r>
    </w:p>
    <w:p w14:paraId="722D8396" w14:textId="1DD0911B" w:rsidR="00360A0B" w:rsidRDefault="00360A0B">
      <w:pPr>
        <w:pStyle w:val="TOC5"/>
        <w:rPr>
          <w:rFonts w:asciiTheme="minorHAnsi" w:hAnsiTheme="minorHAnsi" w:cstheme="minorBidi"/>
          <w:noProof/>
          <w:kern w:val="2"/>
          <w:sz w:val="24"/>
          <w:szCs w:val="24"/>
          <w:lang w:eastAsia="zh-CN"/>
          <w14:ligatures w14:val="standardContextual"/>
        </w:rPr>
      </w:pPr>
      <w:r>
        <w:rPr>
          <w:noProof/>
        </w:rPr>
        <w:t>9.7.5.4.5</w:t>
      </w:r>
      <w:r>
        <w:rPr>
          <w:rFonts w:asciiTheme="minorHAnsi" w:hAnsiTheme="minorHAnsi" w:cstheme="minorBidi"/>
          <w:noProof/>
          <w:kern w:val="2"/>
          <w:sz w:val="24"/>
          <w:szCs w:val="24"/>
          <w:lang w:eastAsia="zh-CN"/>
          <w14:ligatures w14:val="standardContextual"/>
        </w:rPr>
        <w:tab/>
      </w:r>
      <w:r w:rsidRPr="00FC13AC">
        <w:rPr>
          <w:rFonts w:cs="Arial"/>
          <w:noProof/>
        </w:rPr>
        <w:t>Minimum requirement</w:t>
      </w:r>
      <w:r>
        <w:rPr>
          <w:noProof/>
        </w:rPr>
        <w:t>s for Medium Range BS (Category A and B)</w:t>
      </w:r>
      <w:r>
        <w:rPr>
          <w:noProof/>
        </w:rPr>
        <w:tab/>
      </w:r>
      <w:r>
        <w:rPr>
          <w:noProof/>
        </w:rPr>
        <w:fldChar w:fldCharType="begin" w:fldLock="1"/>
      </w:r>
      <w:r>
        <w:rPr>
          <w:noProof/>
        </w:rPr>
        <w:instrText xml:space="preserve"> PAGEREF _Toc216361437 \h </w:instrText>
      </w:r>
      <w:r>
        <w:rPr>
          <w:noProof/>
        </w:rPr>
      </w:r>
      <w:r>
        <w:rPr>
          <w:noProof/>
        </w:rPr>
        <w:fldChar w:fldCharType="separate"/>
      </w:r>
      <w:r>
        <w:rPr>
          <w:noProof/>
        </w:rPr>
        <w:t>167</w:t>
      </w:r>
      <w:r>
        <w:rPr>
          <w:noProof/>
        </w:rPr>
        <w:fldChar w:fldCharType="end"/>
      </w:r>
    </w:p>
    <w:p w14:paraId="571E0900" w14:textId="151FAA62" w:rsidR="00360A0B" w:rsidRDefault="00360A0B">
      <w:pPr>
        <w:pStyle w:val="TOC5"/>
        <w:rPr>
          <w:rFonts w:asciiTheme="minorHAnsi" w:hAnsiTheme="minorHAnsi" w:cstheme="minorBidi"/>
          <w:noProof/>
          <w:kern w:val="2"/>
          <w:sz w:val="24"/>
          <w:szCs w:val="24"/>
          <w:lang w:eastAsia="zh-CN"/>
          <w14:ligatures w14:val="standardContextual"/>
        </w:rPr>
      </w:pPr>
      <w:r>
        <w:rPr>
          <w:noProof/>
        </w:rPr>
        <w:t>9.7.5.4.6</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_Toc216361438 \h </w:instrText>
      </w:r>
      <w:r>
        <w:rPr>
          <w:noProof/>
        </w:rPr>
      </w:r>
      <w:r>
        <w:rPr>
          <w:noProof/>
        </w:rPr>
        <w:fldChar w:fldCharType="separate"/>
      </w:r>
      <w:r>
        <w:rPr>
          <w:noProof/>
        </w:rPr>
        <w:t>170</w:t>
      </w:r>
      <w:r>
        <w:rPr>
          <w:noProof/>
        </w:rPr>
        <w:fldChar w:fldCharType="end"/>
      </w:r>
    </w:p>
    <w:p w14:paraId="364C3A6A" w14:textId="58FCBA5C" w:rsidR="00360A0B" w:rsidRDefault="00360A0B">
      <w:pPr>
        <w:pStyle w:val="TOC6"/>
        <w:rPr>
          <w:rFonts w:asciiTheme="minorHAnsi" w:hAnsiTheme="minorHAnsi" w:cstheme="minorBidi"/>
          <w:noProof/>
          <w:kern w:val="2"/>
          <w:sz w:val="24"/>
          <w:szCs w:val="24"/>
          <w:lang w:eastAsia="zh-CN"/>
          <w14:ligatures w14:val="standardContextual"/>
        </w:rPr>
      </w:pPr>
      <w:r>
        <w:rPr>
          <w:noProof/>
        </w:rPr>
        <w:t>9.7.5.4.6.1 Additional operating band unwanted emission limits for E-UTRA bands</w:t>
      </w:r>
      <w:r>
        <w:rPr>
          <w:noProof/>
        </w:rPr>
        <w:tab/>
      </w:r>
      <w:r>
        <w:rPr>
          <w:noProof/>
        </w:rPr>
        <w:fldChar w:fldCharType="begin" w:fldLock="1"/>
      </w:r>
      <w:r>
        <w:rPr>
          <w:noProof/>
        </w:rPr>
        <w:instrText xml:space="preserve"> PAGEREF _Toc216361439 \h </w:instrText>
      </w:r>
      <w:r>
        <w:rPr>
          <w:noProof/>
        </w:rPr>
      </w:r>
      <w:r>
        <w:rPr>
          <w:noProof/>
        </w:rPr>
        <w:fldChar w:fldCharType="separate"/>
      </w:r>
      <w:r>
        <w:rPr>
          <w:noProof/>
        </w:rPr>
        <w:t>170</w:t>
      </w:r>
      <w:r>
        <w:rPr>
          <w:noProof/>
        </w:rPr>
        <w:fldChar w:fldCharType="end"/>
      </w:r>
    </w:p>
    <w:p w14:paraId="2569C030" w14:textId="44A6386C" w:rsidR="00360A0B" w:rsidRDefault="00360A0B">
      <w:pPr>
        <w:pStyle w:val="TOC6"/>
        <w:rPr>
          <w:rFonts w:asciiTheme="minorHAnsi" w:hAnsiTheme="minorHAnsi" w:cstheme="minorBidi"/>
          <w:noProof/>
          <w:kern w:val="2"/>
          <w:sz w:val="24"/>
          <w:szCs w:val="24"/>
          <w:lang w:eastAsia="zh-CN"/>
          <w14:ligatures w14:val="standardContextual"/>
        </w:rPr>
      </w:pPr>
      <w:r>
        <w:rPr>
          <w:noProof/>
        </w:rPr>
        <w:t>9.7.5.4.6.2</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_Toc216361440 \h </w:instrText>
      </w:r>
      <w:r>
        <w:rPr>
          <w:noProof/>
        </w:rPr>
      </w:r>
      <w:r>
        <w:rPr>
          <w:noProof/>
        </w:rPr>
        <w:fldChar w:fldCharType="separate"/>
      </w:r>
      <w:r>
        <w:rPr>
          <w:noProof/>
        </w:rPr>
        <w:t>171</w:t>
      </w:r>
      <w:r>
        <w:rPr>
          <w:noProof/>
        </w:rPr>
        <w:fldChar w:fldCharType="end"/>
      </w:r>
    </w:p>
    <w:p w14:paraId="64FEB672" w14:textId="2A7684DD" w:rsidR="00360A0B" w:rsidRDefault="00360A0B">
      <w:pPr>
        <w:pStyle w:val="TOC6"/>
        <w:rPr>
          <w:rFonts w:asciiTheme="minorHAnsi" w:hAnsiTheme="minorHAnsi" w:cstheme="minorBidi"/>
          <w:noProof/>
          <w:kern w:val="2"/>
          <w:sz w:val="24"/>
          <w:szCs w:val="24"/>
          <w:lang w:eastAsia="zh-CN"/>
          <w14:ligatures w14:val="standardContextual"/>
        </w:rPr>
      </w:pPr>
      <w:r>
        <w:rPr>
          <w:noProof/>
        </w:rPr>
        <w:lastRenderedPageBreak/>
        <w:t>9.7.5.4.6.3</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_Toc216361441 \h </w:instrText>
      </w:r>
      <w:r>
        <w:rPr>
          <w:noProof/>
        </w:rPr>
      </w:r>
      <w:r>
        <w:rPr>
          <w:noProof/>
        </w:rPr>
        <w:fldChar w:fldCharType="separate"/>
      </w:r>
      <w:r>
        <w:rPr>
          <w:noProof/>
        </w:rPr>
        <w:t>171</w:t>
      </w:r>
      <w:r>
        <w:rPr>
          <w:noProof/>
        </w:rPr>
        <w:fldChar w:fldCharType="end"/>
      </w:r>
    </w:p>
    <w:p w14:paraId="1AAA186C" w14:textId="7543A255" w:rsidR="00360A0B" w:rsidRDefault="00360A0B">
      <w:pPr>
        <w:pStyle w:val="TOC6"/>
        <w:rPr>
          <w:rFonts w:asciiTheme="minorHAnsi" w:hAnsiTheme="minorHAnsi" w:cstheme="minorBidi"/>
          <w:noProof/>
          <w:kern w:val="2"/>
          <w:sz w:val="24"/>
          <w:szCs w:val="24"/>
          <w:lang w:eastAsia="zh-CN"/>
          <w14:ligatures w14:val="standardContextual"/>
        </w:rPr>
      </w:pPr>
      <w:r>
        <w:rPr>
          <w:noProof/>
        </w:rPr>
        <w:t>9.7.5.4.6.4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_Toc216361442 \h </w:instrText>
      </w:r>
      <w:r>
        <w:rPr>
          <w:noProof/>
        </w:rPr>
      </w:r>
      <w:r>
        <w:rPr>
          <w:noProof/>
        </w:rPr>
        <w:fldChar w:fldCharType="separate"/>
      </w:r>
      <w:r>
        <w:rPr>
          <w:noProof/>
        </w:rPr>
        <w:t>172</w:t>
      </w:r>
      <w:r>
        <w:rPr>
          <w:noProof/>
        </w:rPr>
        <w:fldChar w:fldCharType="end"/>
      </w:r>
    </w:p>
    <w:p w14:paraId="0A779505" w14:textId="796E31C5" w:rsidR="00360A0B" w:rsidRDefault="00360A0B">
      <w:pPr>
        <w:pStyle w:val="TOC6"/>
        <w:rPr>
          <w:rFonts w:asciiTheme="minorHAnsi" w:hAnsiTheme="minorHAnsi" w:cstheme="minorBidi"/>
          <w:noProof/>
          <w:kern w:val="2"/>
          <w:sz w:val="24"/>
          <w:szCs w:val="24"/>
          <w:lang w:eastAsia="zh-CN"/>
          <w14:ligatures w14:val="standardContextual"/>
        </w:rPr>
      </w:pPr>
      <w:r>
        <w:rPr>
          <w:noProof/>
        </w:rPr>
        <w:t>9.7.5.4.6.5</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_Toc216361443 \h </w:instrText>
      </w:r>
      <w:r>
        <w:rPr>
          <w:noProof/>
        </w:rPr>
      </w:r>
      <w:r>
        <w:rPr>
          <w:noProof/>
        </w:rPr>
        <w:fldChar w:fldCharType="separate"/>
      </w:r>
      <w:r>
        <w:rPr>
          <w:noProof/>
        </w:rPr>
        <w:t>172</w:t>
      </w:r>
      <w:r>
        <w:rPr>
          <w:noProof/>
        </w:rPr>
        <w:fldChar w:fldCharType="end"/>
      </w:r>
    </w:p>
    <w:p w14:paraId="289C939F" w14:textId="1272DCC4" w:rsidR="00360A0B" w:rsidRDefault="00360A0B">
      <w:pPr>
        <w:pStyle w:val="TOC6"/>
        <w:rPr>
          <w:rFonts w:asciiTheme="minorHAnsi" w:hAnsiTheme="minorHAnsi" w:cstheme="minorBidi"/>
          <w:noProof/>
          <w:kern w:val="2"/>
          <w:sz w:val="24"/>
          <w:szCs w:val="24"/>
          <w:lang w:eastAsia="zh-CN"/>
          <w14:ligatures w14:val="standardContextual"/>
        </w:rPr>
      </w:pPr>
      <w:r>
        <w:rPr>
          <w:noProof/>
        </w:rPr>
        <w:t xml:space="preserve">9.7.5.4.6.6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_Toc216361444 \h </w:instrText>
      </w:r>
      <w:r>
        <w:rPr>
          <w:noProof/>
        </w:rPr>
      </w:r>
      <w:r>
        <w:rPr>
          <w:noProof/>
        </w:rPr>
        <w:fldChar w:fldCharType="separate"/>
      </w:r>
      <w:r>
        <w:rPr>
          <w:noProof/>
        </w:rPr>
        <w:t>173</w:t>
      </w:r>
      <w:r>
        <w:rPr>
          <w:noProof/>
        </w:rPr>
        <w:fldChar w:fldCharType="end"/>
      </w:r>
    </w:p>
    <w:p w14:paraId="19D7F416" w14:textId="26E4F02E" w:rsidR="00360A0B" w:rsidRDefault="00360A0B">
      <w:pPr>
        <w:pStyle w:val="TOC6"/>
        <w:rPr>
          <w:rFonts w:asciiTheme="minorHAnsi" w:hAnsiTheme="minorHAnsi" w:cstheme="minorBidi"/>
          <w:noProof/>
          <w:kern w:val="2"/>
          <w:sz w:val="24"/>
          <w:szCs w:val="24"/>
          <w:lang w:eastAsia="zh-CN"/>
          <w14:ligatures w14:val="standardContextual"/>
        </w:rPr>
      </w:pPr>
      <w:r>
        <w:rPr>
          <w:noProof/>
        </w:rPr>
        <w:t xml:space="preserve">9.7.5.4.6.7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_Toc216361445 \h </w:instrText>
      </w:r>
      <w:r>
        <w:rPr>
          <w:noProof/>
        </w:rPr>
      </w:r>
      <w:r>
        <w:rPr>
          <w:noProof/>
        </w:rPr>
        <w:fldChar w:fldCharType="separate"/>
      </w:r>
      <w:r>
        <w:rPr>
          <w:noProof/>
        </w:rPr>
        <w:t>174</w:t>
      </w:r>
      <w:r>
        <w:rPr>
          <w:noProof/>
        </w:rPr>
        <w:fldChar w:fldCharType="end"/>
      </w:r>
    </w:p>
    <w:p w14:paraId="0CBBA1BF" w14:textId="1A0DA6F8" w:rsidR="00360A0B" w:rsidRDefault="00360A0B">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OTA Spurious emission</w:t>
      </w:r>
      <w:r>
        <w:rPr>
          <w:noProof/>
        </w:rPr>
        <w:tab/>
      </w:r>
      <w:r>
        <w:rPr>
          <w:noProof/>
        </w:rPr>
        <w:fldChar w:fldCharType="begin" w:fldLock="1"/>
      </w:r>
      <w:r>
        <w:rPr>
          <w:noProof/>
        </w:rPr>
        <w:instrText xml:space="preserve"> PAGEREF _Toc216361446 \h </w:instrText>
      </w:r>
      <w:r>
        <w:rPr>
          <w:noProof/>
        </w:rPr>
      </w:r>
      <w:r>
        <w:rPr>
          <w:noProof/>
        </w:rPr>
        <w:fldChar w:fldCharType="separate"/>
      </w:r>
      <w:r>
        <w:rPr>
          <w:noProof/>
        </w:rPr>
        <w:t>174</w:t>
      </w:r>
      <w:r>
        <w:rPr>
          <w:noProof/>
        </w:rPr>
        <w:fldChar w:fldCharType="end"/>
      </w:r>
    </w:p>
    <w:p w14:paraId="1538E73E" w14:textId="3D5E5936" w:rsidR="00360A0B" w:rsidRDefault="00360A0B">
      <w:pPr>
        <w:pStyle w:val="TOC4"/>
        <w:rPr>
          <w:rFonts w:asciiTheme="minorHAnsi" w:hAnsiTheme="minorHAnsi" w:cstheme="minorBidi"/>
          <w:noProof/>
          <w:kern w:val="2"/>
          <w:sz w:val="24"/>
          <w:szCs w:val="24"/>
          <w:lang w:eastAsia="zh-CN"/>
          <w14:ligatures w14:val="standardContextual"/>
        </w:rPr>
      </w:pPr>
      <w:r>
        <w:rPr>
          <w:noProof/>
        </w:rPr>
        <w:t>9.7.6.1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_Toc216361447 \h </w:instrText>
      </w:r>
      <w:r>
        <w:rPr>
          <w:noProof/>
        </w:rPr>
      </w:r>
      <w:r>
        <w:rPr>
          <w:noProof/>
        </w:rPr>
        <w:fldChar w:fldCharType="separate"/>
      </w:r>
      <w:r>
        <w:rPr>
          <w:noProof/>
        </w:rPr>
        <w:t>174</w:t>
      </w:r>
      <w:r>
        <w:rPr>
          <w:noProof/>
        </w:rPr>
        <w:fldChar w:fldCharType="end"/>
      </w:r>
    </w:p>
    <w:p w14:paraId="430BFA9C" w14:textId="32DE021F" w:rsidR="00360A0B" w:rsidRDefault="00360A0B">
      <w:pPr>
        <w:pStyle w:val="TOC4"/>
        <w:rPr>
          <w:rFonts w:asciiTheme="minorHAnsi" w:hAnsiTheme="minorHAnsi" w:cstheme="minorBidi"/>
          <w:noProof/>
          <w:kern w:val="2"/>
          <w:sz w:val="24"/>
          <w:szCs w:val="24"/>
          <w:lang w:eastAsia="zh-CN"/>
          <w14:ligatures w14:val="standardContextual"/>
        </w:rPr>
      </w:pPr>
      <w:r>
        <w:rPr>
          <w:noProof/>
        </w:rPr>
        <w:t>9.7.6.2</w:t>
      </w:r>
      <w:r>
        <w:rPr>
          <w:rFonts w:asciiTheme="minorHAnsi" w:hAnsiTheme="minorHAnsi" w:cstheme="minorBidi"/>
          <w:noProof/>
          <w:kern w:val="2"/>
          <w:sz w:val="24"/>
          <w:szCs w:val="24"/>
          <w:lang w:eastAsia="zh-CN"/>
          <w14:ligatures w14:val="standardContextual"/>
        </w:rPr>
        <w:tab/>
      </w:r>
      <w:r>
        <w:rPr>
          <w:noProof/>
        </w:rPr>
        <w:t>MSR operation</w:t>
      </w:r>
      <w:r>
        <w:rPr>
          <w:noProof/>
        </w:rPr>
        <w:tab/>
      </w:r>
      <w:r>
        <w:rPr>
          <w:noProof/>
        </w:rPr>
        <w:fldChar w:fldCharType="begin" w:fldLock="1"/>
      </w:r>
      <w:r>
        <w:rPr>
          <w:noProof/>
        </w:rPr>
        <w:instrText xml:space="preserve"> PAGEREF _Toc216361448 \h </w:instrText>
      </w:r>
      <w:r>
        <w:rPr>
          <w:noProof/>
        </w:rPr>
      </w:r>
      <w:r>
        <w:rPr>
          <w:noProof/>
        </w:rPr>
        <w:fldChar w:fldCharType="separate"/>
      </w:r>
      <w:r>
        <w:rPr>
          <w:noProof/>
        </w:rPr>
        <w:t>175</w:t>
      </w:r>
      <w:r>
        <w:rPr>
          <w:noProof/>
        </w:rPr>
        <w:fldChar w:fldCharType="end"/>
      </w:r>
    </w:p>
    <w:p w14:paraId="3D99F848" w14:textId="7609D32F" w:rsidR="00360A0B" w:rsidRDefault="00360A0B">
      <w:pPr>
        <w:pStyle w:val="TOC5"/>
        <w:rPr>
          <w:rFonts w:asciiTheme="minorHAnsi" w:hAnsiTheme="minorHAnsi" w:cstheme="minorBidi"/>
          <w:noProof/>
          <w:kern w:val="2"/>
          <w:sz w:val="24"/>
          <w:szCs w:val="24"/>
          <w:lang w:eastAsia="zh-CN"/>
          <w14:ligatures w14:val="standardContextual"/>
        </w:rPr>
      </w:pPr>
      <w:r>
        <w:rPr>
          <w:noProof/>
        </w:rPr>
        <w:t>9.7.6.2.1</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_Toc216361449 \h </w:instrText>
      </w:r>
      <w:r>
        <w:rPr>
          <w:noProof/>
        </w:rPr>
      </w:r>
      <w:r>
        <w:rPr>
          <w:noProof/>
        </w:rPr>
        <w:fldChar w:fldCharType="separate"/>
      </w:r>
      <w:r>
        <w:rPr>
          <w:noProof/>
        </w:rPr>
        <w:t>175</w:t>
      </w:r>
      <w:r>
        <w:rPr>
          <w:noProof/>
        </w:rPr>
        <w:fldChar w:fldCharType="end"/>
      </w:r>
    </w:p>
    <w:p w14:paraId="56D6B22E" w14:textId="14A15EE9" w:rsidR="00360A0B" w:rsidRDefault="00360A0B">
      <w:pPr>
        <w:pStyle w:val="TOC6"/>
        <w:rPr>
          <w:rFonts w:asciiTheme="minorHAnsi" w:hAnsiTheme="minorHAnsi" w:cstheme="minorBidi"/>
          <w:noProof/>
          <w:kern w:val="2"/>
          <w:sz w:val="24"/>
          <w:szCs w:val="24"/>
          <w:lang w:eastAsia="zh-CN"/>
          <w14:ligatures w14:val="standardContextual"/>
        </w:rPr>
      </w:pPr>
      <w:r>
        <w:rPr>
          <w:noProof/>
        </w:rPr>
        <w:t>9.7.6.2.1.1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_Toc216361450 \h </w:instrText>
      </w:r>
      <w:r>
        <w:rPr>
          <w:noProof/>
        </w:rPr>
      </w:r>
      <w:r>
        <w:rPr>
          <w:noProof/>
        </w:rPr>
        <w:fldChar w:fldCharType="separate"/>
      </w:r>
      <w:r>
        <w:rPr>
          <w:noProof/>
        </w:rPr>
        <w:t>175</w:t>
      </w:r>
      <w:r>
        <w:rPr>
          <w:noProof/>
        </w:rPr>
        <w:fldChar w:fldCharType="end"/>
      </w:r>
    </w:p>
    <w:p w14:paraId="057E6841" w14:textId="7233CA73" w:rsidR="00360A0B" w:rsidRDefault="00360A0B">
      <w:pPr>
        <w:pStyle w:val="TOC6"/>
        <w:rPr>
          <w:rFonts w:asciiTheme="minorHAnsi" w:hAnsiTheme="minorHAnsi" w:cstheme="minorBidi"/>
          <w:noProof/>
          <w:kern w:val="2"/>
          <w:sz w:val="24"/>
          <w:szCs w:val="24"/>
          <w:lang w:eastAsia="zh-CN"/>
          <w14:ligatures w14:val="standardContextual"/>
        </w:rPr>
      </w:pPr>
      <w:r>
        <w:rPr>
          <w:noProof/>
        </w:rPr>
        <w:t>9.7.6.2.1.2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_Toc216361451 \h </w:instrText>
      </w:r>
      <w:r>
        <w:rPr>
          <w:noProof/>
        </w:rPr>
      </w:r>
      <w:r>
        <w:rPr>
          <w:noProof/>
        </w:rPr>
        <w:fldChar w:fldCharType="separate"/>
      </w:r>
      <w:r>
        <w:rPr>
          <w:noProof/>
        </w:rPr>
        <w:t>175</w:t>
      </w:r>
      <w:r>
        <w:rPr>
          <w:noProof/>
        </w:rPr>
        <w:fldChar w:fldCharType="end"/>
      </w:r>
    </w:p>
    <w:p w14:paraId="5D723B69" w14:textId="6323B7EE" w:rsidR="00360A0B" w:rsidRDefault="00360A0B">
      <w:pPr>
        <w:pStyle w:val="TOC6"/>
        <w:rPr>
          <w:rFonts w:asciiTheme="minorHAnsi" w:hAnsiTheme="minorHAnsi" w:cstheme="minorBidi"/>
          <w:noProof/>
          <w:kern w:val="2"/>
          <w:sz w:val="24"/>
          <w:szCs w:val="24"/>
          <w:lang w:eastAsia="zh-CN"/>
          <w14:ligatures w14:val="standardContextual"/>
        </w:rPr>
      </w:pPr>
      <w:r>
        <w:rPr>
          <w:noProof/>
        </w:rPr>
        <w:t>9.7.6.2.1.3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_Toc216361452 \h </w:instrText>
      </w:r>
      <w:r>
        <w:rPr>
          <w:noProof/>
        </w:rPr>
      </w:r>
      <w:r>
        <w:rPr>
          <w:noProof/>
        </w:rPr>
        <w:fldChar w:fldCharType="separate"/>
      </w:r>
      <w:r>
        <w:rPr>
          <w:noProof/>
        </w:rPr>
        <w:t>175</w:t>
      </w:r>
      <w:r>
        <w:rPr>
          <w:noProof/>
        </w:rPr>
        <w:fldChar w:fldCharType="end"/>
      </w:r>
    </w:p>
    <w:p w14:paraId="025E1506" w14:textId="232DD6F0" w:rsidR="00360A0B" w:rsidRDefault="00360A0B">
      <w:pPr>
        <w:pStyle w:val="TOC5"/>
        <w:rPr>
          <w:rFonts w:asciiTheme="minorHAnsi" w:hAnsiTheme="minorHAnsi" w:cstheme="minorBidi"/>
          <w:noProof/>
          <w:kern w:val="2"/>
          <w:sz w:val="24"/>
          <w:szCs w:val="24"/>
          <w:lang w:eastAsia="zh-CN"/>
          <w14:ligatures w14:val="standardContextual"/>
        </w:rPr>
      </w:pPr>
      <w:r>
        <w:rPr>
          <w:noProof/>
        </w:rPr>
        <w:t>9.7.6.2.2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_Toc216361453 \h </w:instrText>
      </w:r>
      <w:r>
        <w:rPr>
          <w:noProof/>
        </w:rPr>
      </w:r>
      <w:r>
        <w:rPr>
          <w:noProof/>
        </w:rPr>
        <w:fldChar w:fldCharType="separate"/>
      </w:r>
      <w:r>
        <w:rPr>
          <w:noProof/>
        </w:rPr>
        <w:t>175</w:t>
      </w:r>
      <w:r>
        <w:rPr>
          <w:noProof/>
        </w:rPr>
        <w:fldChar w:fldCharType="end"/>
      </w:r>
    </w:p>
    <w:p w14:paraId="6E592D8A" w14:textId="7744ED2B" w:rsidR="00360A0B" w:rsidRDefault="00360A0B">
      <w:pPr>
        <w:pStyle w:val="TOC5"/>
        <w:rPr>
          <w:rFonts w:asciiTheme="minorHAnsi" w:hAnsiTheme="minorHAnsi" w:cstheme="minorBidi"/>
          <w:noProof/>
          <w:kern w:val="2"/>
          <w:sz w:val="24"/>
          <w:szCs w:val="24"/>
          <w:lang w:eastAsia="zh-CN"/>
          <w14:ligatures w14:val="standardContextual"/>
        </w:rPr>
      </w:pPr>
      <w:r>
        <w:rPr>
          <w:noProof/>
        </w:rPr>
        <w:t>9.7.6.2.3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_Toc216361454 \h </w:instrText>
      </w:r>
      <w:r>
        <w:rPr>
          <w:noProof/>
        </w:rPr>
      </w:r>
      <w:r>
        <w:rPr>
          <w:noProof/>
        </w:rPr>
        <w:fldChar w:fldCharType="separate"/>
      </w:r>
      <w:r>
        <w:rPr>
          <w:noProof/>
        </w:rPr>
        <w:t>176</w:t>
      </w:r>
      <w:r>
        <w:rPr>
          <w:noProof/>
        </w:rPr>
        <w:fldChar w:fldCharType="end"/>
      </w:r>
    </w:p>
    <w:p w14:paraId="6E350756" w14:textId="40541A8E" w:rsidR="00360A0B" w:rsidRDefault="00360A0B">
      <w:pPr>
        <w:pStyle w:val="TOC5"/>
        <w:rPr>
          <w:rFonts w:asciiTheme="minorHAnsi" w:hAnsiTheme="minorHAnsi" w:cstheme="minorBidi"/>
          <w:noProof/>
          <w:kern w:val="2"/>
          <w:sz w:val="24"/>
          <w:szCs w:val="24"/>
          <w:lang w:eastAsia="zh-CN"/>
          <w14:ligatures w14:val="standardContextual"/>
        </w:rPr>
      </w:pPr>
      <w:r>
        <w:rPr>
          <w:noProof/>
        </w:rPr>
        <w:t>9.7.6.2.4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_Toc216361455 \h </w:instrText>
      </w:r>
      <w:r>
        <w:rPr>
          <w:noProof/>
        </w:rPr>
      </w:r>
      <w:r>
        <w:rPr>
          <w:noProof/>
        </w:rPr>
        <w:fldChar w:fldCharType="separate"/>
      </w:r>
      <w:r>
        <w:rPr>
          <w:noProof/>
        </w:rPr>
        <w:t>176</w:t>
      </w:r>
      <w:r>
        <w:rPr>
          <w:noProof/>
        </w:rPr>
        <w:fldChar w:fldCharType="end"/>
      </w:r>
    </w:p>
    <w:p w14:paraId="036756EC" w14:textId="461F547A" w:rsidR="00360A0B" w:rsidRDefault="00360A0B">
      <w:pPr>
        <w:pStyle w:val="TOC4"/>
        <w:rPr>
          <w:rFonts w:asciiTheme="minorHAnsi" w:hAnsiTheme="minorHAnsi" w:cstheme="minorBidi"/>
          <w:noProof/>
          <w:kern w:val="2"/>
          <w:sz w:val="24"/>
          <w:szCs w:val="24"/>
          <w:lang w:eastAsia="zh-CN"/>
          <w14:ligatures w14:val="standardContextual"/>
        </w:rPr>
      </w:pPr>
      <w:r>
        <w:rPr>
          <w:noProof/>
        </w:rPr>
        <w:t>9.7.6.3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_Toc216361456 \h </w:instrText>
      </w:r>
      <w:r>
        <w:rPr>
          <w:noProof/>
        </w:rPr>
      </w:r>
      <w:r>
        <w:rPr>
          <w:noProof/>
        </w:rPr>
        <w:fldChar w:fldCharType="separate"/>
      </w:r>
      <w:r>
        <w:rPr>
          <w:noProof/>
        </w:rPr>
        <w:t>176</w:t>
      </w:r>
      <w:r>
        <w:rPr>
          <w:noProof/>
        </w:rPr>
        <w:fldChar w:fldCharType="end"/>
      </w:r>
    </w:p>
    <w:p w14:paraId="2E7E45C5" w14:textId="41DB492F" w:rsidR="00360A0B" w:rsidRDefault="00360A0B">
      <w:pPr>
        <w:pStyle w:val="TOC5"/>
        <w:rPr>
          <w:rFonts w:asciiTheme="minorHAnsi" w:hAnsiTheme="minorHAnsi" w:cstheme="minorBidi"/>
          <w:noProof/>
          <w:kern w:val="2"/>
          <w:sz w:val="24"/>
          <w:szCs w:val="24"/>
          <w:lang w:eastAsia="zh-CN"/>
          <w14:ligatures w14:val="standardContextual"/>
        </w:rPr>
      </w:pPr>
      <w:r>
        <w:rPr>
          <w:noProof/>
        </w:rPr>
        <w:t>9.7.6.3.1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_Toc216361457 \h </w:instrText>
      </w:r>
      <w:r>
        <w:rPr>
          <w:noProof/>
        </w:rPr>
      </w:r>
      <w:r>
        <w:rPr>
          <w:noProof/>
        </w:rPr>
        <w:fldChar w:fldCharType="separate"/>
      </w:r>
      <w:r>
        <w:rPr>
          <w:noProof/>
        </w:rPr>
        <w:t>176</w:t>
      </w:r>
      <w:r>
        <w:rPr>
          <w:noProof/>
        </w:rPr>
        <w:fldChar w:fldCharType="end"/>
      </w:r>
    </w:p>
    <w:p w14:paraId="3D476C96" w14:textId="6CBDD017" w:rsidR="00360A0B" w:rsidRDefault="00360A0B">
      <w:pPr>
        <w:pStyle w:val="TOC6"/>
        <w:rPr>
          <w:rFonts w:asciiTheme="minorHAnsi" w:hAnsiTheme="minorHAnsi" w:cstheme="minorBidi"/>
          <w:noProof/>
          <w:kern w:val="2"/>
          <w:sz w:val="24"/>
          <w:szCs w:val="24"/>
          <w:lang w:eastAsia="zh-CN"/>
          <w14:ligatures w14:val="standardContextual"/>
        </w:rPr>
      </w:pPr>
      <w:r>
        <w:rPr>
          <w:noProof/>
        </w:rPr>
        <w:t>9.7.6.3.1.1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_Toc216361458 \h </w:instrText>
      </w:r>
      <w:r>
        <w:rPr>
          <w:noProof/>
        </w:rPr>
      </w:r>
      <w:r>
        <w:rPr>
          <w:noProof/>
        </w:rPr>
        <w:fldChar w:fldCharType="separate"/>
      </w:r>
      <w:r>
        <w:rPr>
          <w:noProof/>
        </w:rPr>
        <w:t>176</w:t>
      </w:r>
      <w:r>
        <w:rPr>
          <w:noProof/>
        </w:rPr>
        <w:fldChar w:fldCharType="end"/>
      </w:r>
    </w:p>
    <w:p w14:paraId="781D7E0C" w14:textId="2777995C" w:rsidR="00360A0B" w:rsidRDefault="00360A0B">
      <w:pPr>
        <w:pStyle w:val="TOC6"/>
        <w:rPr>
          <w:rFonts w:asciiTheme="minorHAnsi" w:hAnsiTheme="minorHAnsi" w:cstheme="minorBidi"/>
          <w:noProof/>
          <w:kern w:val="2"/>
          <w:sz w:val="24"/>
          <w:szCs w:val="24"/>
          <w:lang w:eastAsia="zh-CN"/>
          <w14:ligatures w14:val="standardContextual"/>
        </w:rPr>
      </w:pPr>
      <w:r>
        <w:rPr>
          <w:noProof/>
        </w:rPr>
        <w:t>9.7.6.3.1.2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_Toc216361459 \h </w:instrText>
      </w:r>
      <w:r>
        <w:rPr>
          <w:noProof/>
        </w:rPr>
      </w:r>
      <w:r>
        <w:rPr>
          <w:noProof/>
        </w:rPr>
        <w:fldChar w:fldCharType="separate"/>
      </w:r>
      <w:r>
        <w:rPr>
          <w:noProof/>
        </w:rPr>
        <w:t>176</w:t>
      </w:r>
      <w:r>
        <w:rPr>
          <w:noProof/>
        </w:rPr>
        <w:fldChar w:fldCharType="end"/>
      </w:r>
    </w:p>
    <w:p w14:paraId="1E797E1C" w14:textId="6635D826" w:rsidR="00360A0B" w:rsidRDefault="00360A0B">
      <w:pPr>
        <w:pStyle w:val="TOC5"/>
        <w:rPr>
          <w:rFonts w:asciiTheme="minorHAnsi" w:hAnsiTheme="minorHAnsi" w:cstheme="minorBidi"/>
          <w:noProof/>
          <w:kern w:val="2"/>
          <w:sz w:val="24"/>
          <w:szCs w:val="24"/>
          <w:lang w:eastAsia="zh-CN"/>
          <w14:ligatures w14:val="standardContextual"/>
        </w:rPr>
      </w:pPr>
      <w:r>
        <w:rPr>
          <w:noProof/>
        </w:rPr>
        <w:t>9.7.6.3.2</w:t>
      </w:r>
      <w:r>
        <w:rPr>
          <w:rFonts w:asciiTheme="minorHAnsi" w:hAnsiTheme="minorHAnsi" w:cstheme="minorBidi"/>
          <w:noProof/>
          <w:kern w:val="2"/>
          <w:sz w:val="24"/>
          <w:szCs w:val="24"/>
          <w:lang w:eastAsia="zh-CN"/>
          <w14:ligatures w14:val="standardContextual"/>
        </w:rPr>
        <w:tab/>
      </w:r>
      <w:r>
        <w:rPr>
          <w:noProof/>
        </w:rPr>
        <w:t>Protection of the BS receiver</w:t>
      </w:r>
      <w:r w:rsidRPr="00FC13AC">
        <w:rPr>
          <w:rFonts w:cs="v3.8.0"/>
          <w:noProof/>
        </w:rPr>
        <w:t xml:space="preserve"> of own or different BS</w:t>
      </w:r>
      <w:r>
        <w:rPr>
          <w:noProof/>
        </w:rPr>
        <w:tab/>
      </w:r>
      <w:r>
        <w:rPr>
          <w:noProof/>
        </w:rPr>
        <w:fldChar w:fldCharType="begin" w:fldLock="1"/>
      </w:r>
      <w:r>
        <w:rPr>
          <w:noProof/>
        </w:rPr>
        <w:instrText xml:space="preserve"> PAGEREF _Toc216361460 \h </w:instrText>
      </w:r>
      <w:r>
        <w:rPr>
          <w:noProof/>
        </w:rPr>
      </w:r>
      <w:r>
        <w:rPr>
          <w:noProof/>
        </w:rPr>
        <w:fldChar w:fldCharType="separate"/>
      </w:r>
      <w:r>
        <w:rPr>
          <w:noProof/>
        </w:rPr>
        <w:t>177</w:t>
      </w:r>
      <w:r>
        <w:rPr>
          <w:noProof/>
        </w:rPr>
        <w:fldChar w:fldCharType="end"/>
      </w:r>
    </w:p>
    <w:p w14:paraId="35E7B371" w14:textId="35484BD3" w:rsidR="00360A0B" w:rsidRDefault="00360A0B">
      <w:pPr>
        <w:pStyle w:val="TOC5"/>
        <w:rPr>
          <w:rFonts w:asciiTheme="minorHAnsi" w:hAnsiTheme="minorHAnsi" w:cstheme="minorBidi"/>
          <w:noProof/>
          <w:kern w:val="2"/>
          <w:sz w:val="24"/>
          <w:szCs w:val="24"/>
          <w:lang w:eastAsia="zh-CN"/>
          <w14:ligatures w14:val="standardContextual"/>
        </w:rPr>
      </w:pPr>
      <w:r>
        <w:rPr>
          <w:noProof/>
        </w:rPr>
        <w:t>9.7.6.3.3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_Toc216361461 \h </w:instrText>
      </w:r>
      <w:r>
        <w:rPr>
          <w:noProof/>
        </w:rPr>
      </w:r>
      <w:r>
        <w:rPr>
          <w:noProof/>
        </w:rPr>
        <w:fldChar w:fldCharType="separate"/>
      </w:r>
      <w:r>
        <w:rPr>
          <w:noProof/>
        </w:rPr>
        <w:t>178</w:t>
      </w:r>
      <w:r>
        <w:rPr>
          <w:noProof/>
        </w:rPr>
        <w:fldChar w:fldCharType="end"/>
      </w:r>
    </w:p>
    <w:p w14:paraId="14DBC388" w14:textId="6FDD4EB5" w:rsidR="00360A0B" w:rsidRDefault="00360A0B">
      <w:pPr>
        <w:pStyle w:val="TOC5"/>
        <w:rPr>
          <w:rFonts w:asciiTheme="minorHAnsi" w:hAnsiTheme="minorHAnsi" w:cstheme="minorBidi"/>
          <w:noProof/>
          <w:kern w:val="2"/>
          <w:sz w:val="24"/>
          <w:szCs w:val="24"/>
          <w:lang w:eastAsia="zh-CN"/>
          <w14:ligatures w14:val="standardContextual"/>
        </w:rPr>
      </w:pPr>
      <w:r>
        <w:rPr>
          <w:noProof/>
        </w:rPr>
        <w:t>9.7.6.3.4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_Toc216361462 \h </w:instrText>
      </w:r>
      <w:r>
        <w:rPr>
          <w:noProof/>
        </w:rPr>
      </w:r>
      <w:r>
        <w:rPr>
          <w:noProof/>
        </w:rPr>
        <w:fldChar w:fldCharType="separate"/>
      </w:r>
      <w:r>
        <w:rPr>
          <w:noProof/>
        </w:rPr>
        <w:t>179</w:t>
      </w:r>
      <w:r>
        <w:rPr>
          <w:noProof/>
        </w:rPr>
        <w:fldChar w:fldCharType="end"/>
      </w:r>
    </w:p>
    <w:p w14:paraId="4DE8E4D7" w14:textId="341AFF73" w:rsidR="00360A0B" w:rsidRDefault="00360A0B">
      <w:pPr>
        <w:pStyle w:val="TOC6"/>
        <w:rPr>
          <w:rFonts w:asciiTheme="minorHAnsi" w:hAnsiTheme="minorHAnsi" w:cstheme="minorBidi"/>
          <w:noProof/>
          <w:kern w:val="2"/>
          <w:sz w:val="24"/>
          <w:szCs w:val="24"/>
          <w:lang w:eastAsia="zh-CN"/>
          <w14:ligatures w14:val="standardContextual"/>
        </w:rPr>
      </w:pPr>
      <w:r>
        <w:rPr>
          <w:noProof/>
        </w:rPr>
        <w:t>9.7.6.3.4.1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_Toc216361463 \h </w:instrText>
      </w:r>
      <w:r>
        <w:rPr>
          <w:noProof/>
        </w:rPr>
      </w:r>
      <w:r>
        <w:rPr>
          <w:noProof/>
        </w:rPr>
        <w:fldChar w:fldCharType="separate"/>
      </w:r>
      <w:r>
        <w:rPr>
          <w:noProof/>
        </w:rPr>
        <w:t>179</w:t>
      </w:r>
      <w:r>
        <w:rPr>
          <w:noProof/>
        </w:rPr>
        <w:fldChar w:fldCharType="end"/>
      </w:r>
    </w:p>
    <w:p w14:paraId="7A9FDAED" w14:textId="03F8B053" w:rsidR="00360A0B" w:rsidRDefault="00360A0B">
      <w:pPr>
        <w:pStyle w:val="TOC6"/>
        <w:rPr>
          <w:rFonts w:asciiTheme="minorHAnsi" w:hAnsiTheme="minorHAnsi" w:cstheme="minorBidi"/>
          <w:noProof/>
          <w:kern w:val="2"/>
          <w:sz w:val="24"/>
          <w:szCs w:val="24"/>
          <w:lang w:eastAsia="zh-CN"/>
          <w14:ligatures w14:val="standardContextual"/>
        </w:rPr>
      </w:pPr>
      <w:r>
        <w:rPr>
          <w:noProof/>
        </w:rPr>
        <w:t>9.7.6.3.4.2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_Toc216361464 \h </w:instrText>
      </w:r>
      <w:r>
        <w:rPr>
          <w:noProof/>
        </w:rPr>
      </w:r>
      <w:r>
        <w:rPr>
          <w:noProof/>
        </w:rPr>
        <w:fldChar w:fldCharType="separate"/>
      </w:r>
      <w:r>
        <w:rPr>
          <w:noProof/>
        </w:rPr>
        <w:t>179</w:t>
      </w:r>
      <w:r>
        <w:rPr>
          <w:noProof/>
        </w:rPr>
        <w:fldChar w:fldCharType="end"/>
      </w:r>
    </w:p>
    <w:p w14:paraId="619EB998" w14:textId="29689388" w:rsidR="00360A0B" w:rsidRDefault="00360A0B">
      <w:pPr>
        <w:pStyle w:val="TOC4"/>
        <w:rPr>
          <w:rFonts w:asciiTheme="minorHAnsi" w:hAnsiTheme="minorHAnsi" w:cstheme="minorBidi"/>
          <w:noProof/>
          <w:kern w:val="2"/>
          <w:sz w:val="24"/>
          <w:szCs w:val="24"/>
          <w:lang w:eastAsia="zh-CN"/>
          <w14:ligatures w14:val="standardContextual"/>
        </w:rPr>
      </w:pPr>
      <w:r>
        <w:rPr>
          <w:noProof/>
        </w:rPr>
        <w:t>9.7.6.4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_Toc216361465 \h </w:instrText>
      </w:r>
      <w:r>
        <w:rPr>
          <w:noProof/>
        </w:rPr>
      </w:r>
      <w:r>
        <w:rPr>
          <w:noProof/>
        </w:rPr>
        <w:fldChar w:fldCharType="separate"/>
      </w:r>
      <w:r>
        <w:rPr>
          <w:noProof/>
        </w:rPr>
        <w:t>180</w:t>
      </w:r>
      <w:r>
        <w:rPr>
          <w:noProof/>
        </w:rPr>
        <w:fldChar w:fldCharType="end"/>
      </w:r>
    </w:p>
    <w:p w14:paraId="2142F408" w14:textId="7AF86FE1" w:rsidR="00360A0B" w:rsidRDefault="00360A0B">
      <w:pPr>
        <w:pStyle w:val="TOC5"/>
        <w:rPr>
          <w:rFonts w:asciiTheme="minorHAnsi" w:hAnsiTheme="minorHAnsi" w:cstheme="minorBidi"/>
          <w:noProof/>
          <w:kern w:val="2"/>
          <w:sz w:val="24"/>
          <w:szCs w:val="24"/>
          <w:lang w:eastAsia="zh-CN"/>
          <w14:ligatures w14:val="standardContextual"/>
        </w:rPr>
      </w:pPr>
      <w:r>
        <w:rPr>
          <w:noProof/>
        </w:rPr>
        <w:t>9.7.6.4.1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_Toc216361466 \h </w:instrText>
      </w:r>
      <w:r>
        <w:rPr>
          <w:noProof/>
        </w:rPr>
      </w:r>
      <w:r>
        <w:rPr>
          <w:noProof/>
        </w:rPr>
        <w:fldChar w:fldCharType="separate"/>
      </w:r>
      <w:r>
        <w:rPr>
          <w:noProof/>
        </w:rPr>
        <w:t>180</w:t>
      </w:r>
      <w:r>
        <w:rPr>
          <w:noProof/>
        </w:rPr>
        <w:fldChar w:fldCharType="end"/>
      </w:r>
    </w:p>
    <w:p w14:paraId="20989B65" w14:textId="6AFC8AA4" w:rsidR="00360A0B" w:rsidRDefault="00360A0B">
      <w:pPr>
        <w:pStyle w:val="TOC6"/>
        <w:rPr>
          <w:rFonts w:asciiTheme="minorHAnsi" w:hAnsiTheme="minorHAnsi" w:cstheme="minorBidi"/>
          <w:noProof/>
          <w:kern w:val="2"/>
          <w:sz w:val="24"/>
          <w:szCs w:val="24"/>
          <w:lang w:eastAsia="zh-CN"/>
          <w14:ligatures w14:val="standardContextual"/>
        </w:rPr>
      </w:pPr>
      <w:r>
        <w:rPr>
          <w:noProof/>
        </w:rPr>
        <w:t>9.7.6.4.1.1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_Toc216361467 \h </w:instrText>
      </w:r>
      <w:r>
        <w:rPr>
          <w:noProof/>
        </w:rPr>
      </w:r>
      <w:r>
        <w:rPr>
          <w:noProof/>
        </w:rPr>
        <w:fldChar w:fldCharType="separate"/>
      </w:r>
      <w:r>
        <w:rPr>
          <w:noProof/>
        </w:rPr>
        <w:t>180</w:t>
      </w:r>
      <w:r>
        <w:rPr>
          <w:noProof/>
        </w:rPr>
        <w:fldChar w:fldCharType="end"/>
      </w:r>
    </w:p>
    <w:p w14:paraId="198E25EB" w14:textId="008D4A41" w:rsidR="00360A0B" w:rsidRDefault="00360A0B">
      <w:pPr>
        <w:pStyle w:val="TOC6"/>
        <w:rPr>
          <w:rFonts w:asciiTheme="minorHAnsi" w:hAnsiTheme="minorHAnsi" w:cstheme="minorBidi"/>
          <w:noProof/>
          <w:kern w:val="2"/>
          <w:sz w:val="24"/>
          <w:szCs w:val="24"/>
          <w:lang w:eastAsia="zh-CN"/>
          <w14:ligatures w14:val="standardContextual"/>
        </w:rPr>
      </w:pPr>
      <w:r>
        <w:rPr>
          <w:noProof/>
        </w:rPr>
        <w:t>9.7.6.4.1.2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_Toc216361468 \h </w:instrText>
      </w:r>
      <w:r>
        <w:rPr>
          <w:noProof/>
        </w:rPr>
      </w:r>
      <w:r>
        <w:rPr>
          <w:noProof/>
        </w:rPr>
        <w:fldChar w:fldCharType="separate"/>
      </w:r>
      <w:r>
        <w:rPr>
          <w:noProof/>
        </w:rPr>
        <w:t>180</w:t>
      </w:r>
      <w:r>
        <w:rPr>
          <w:noProof/>
        </w:rPr>
        <w:fldChar w:fldCharType="end"/>
      </w:r>
    </w:p>
    <w:p w14:paraId="7D5172FF" w14:textId="191DCE1D" w:rsidR="00360A0B" w:rsidRDefault="00360A0B">
      <w:pPr>
        <w:pStyle w:val="TOC5"/>
        <w:rPr>
          <w:rFonts w:asciiTheme="minorHAnsi" w:hAnsiTheme="minorHAnsi" w:cstheme="minorBidi"/>
          <w:noProof/>
          <w:kern w:val="2"/>
          <w:sz w:val="24"/>
          <w:szCs w:val="24"/>
          <w:lang w:eastAsia="zh-CN"/>
          <w14:ligatures w14:val="standardContextual"/>
        </w:rPr>
      </w:pPr>
      <w:r>
        <w:rPr>
          <w:noProof/>
        </w:rPr>
        <w:t>9.7.6.4.2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_Toc216361469 \h </w:instrText>
      </w:r>
      <w:r>
        <w:rPr>
          <w:noProof/>
        </w:rPr>
      </w:r>
      <w:r>
        <w:rPr>
          <w:noProof/>
        </w:rPr>
        <w:fldChar w:fldCharType="separate"/>
      </w:r>
      <w:r>
        <w:rPr>
          <w:noProof/>
        </w:rPr>
        <w:t>181</w:t>
      </w:r>
      <w:r>
        <w:rPr>
          <w:noProof/>
        </w:rPr>
        <w:fldChar w:fldCharType="end"/>
      </w:r>
    </w:p>
    <w:p w14:paraId="38B59D8B" w14:textId="14A35D7B" w:rsidR="00360A0B" w:rsidRDefault="00360A0B">
      <w:pPr>
        <w:pStyle w:val="TOC5"/>
        <w:rPr>
          <w:rFonts w:asciiTheme="minorHAnsi" w:hAnsiTheme="minorHAnsi" w:cstheme="minorBidi"/>
          <w:noProof/>
          <w:kern w:val="2"/>
          <w:sz w:val="24"/>
          <w:szCs w:val="24"/>
          <w:lang w:eastAsia="zh-CN"/>
          <w14:ligatures w14:val="standardContextual"/>
        </w:rPr>
      </w:pPr>
      <w:r>
        <w:rPr>
          <w:noProof/>
        </w:rPr>
        <w:t>9.7.6.4.3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_Toc216361470 \h </w:instrText>
      </w:r>
      <w:r>
        <w:rPr>
          <w:noProof/>
        </w:rPr>
      </w:r>
      <w:r>
        <w:rPr>
          <w:noProof/>
        </w:rPr>
        <w:fldChar w:fldCharType="separate"/>
      </w:r>
      <w:r>
        <w:rPr>
          <w:noProof/>
        </w:rPr>
        <w:t>181</w:t>
      </w:r>
      <w:r>
        <w:rPr>
          <w:noProof/>
        </w:rPr>
        <w:fldChar w:fldCharType="end"/>
      </w:r>
    </w:p>
    <w:p w14:paraId="2A69AF8B" w14:textId="7C1CDA45" w:rsidR="00360A0B" w:rsidRDefault="00360A0B">
      <w:pPr>
        <w:pStyle w:val="TOC6"/>
        <w:rPr>
          <w:rFonts w:asciiTheme="minorHAnsi" w:hAnsiTheme="minorHAnsi" w:cstheme="minorBidi"/>
          <w:noProof/>
          <w:kern w:val="2"/>
          <w:sz w:val="24"/>
          <w:szCs w:val="24"/>
          <w:lang w:eastAsia="zh-CN"/>
          <w14:ligatures w14:val="standardContextual"/>
        </w:rPr>
      </w:pPr>
      <w:r>
        <w:rPr>
          <w:noProof/>
        </w:rPr>
        <w:t>9.7.6.4.3.1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_Toc216361471 \h </w:instrText>
      </w:r>
      <w:r>
        <w:rPr>
          <w:noProof/>
        </w:rPr>
      </w:r>
      <w:r>
        <w:rPr>
          <w:noProof/>
        </w:rPr>
        <w:fldChar w:fldCharType="separate"/>
      </w:r>
      <w:r>
        <w:rPr>
          <w:noProof/>
        </w:rPr>
        <w:t>181</w:t>
      </w:r>
      <w:r>
        <w:rPr>
          <w:noProof/>
        </w:rPr>
        <w:fldChar w:fldCharType="end"/>
      </w:r>
    </w:p>
    <w:p w14:paraId="33803D5D" w14:textId="1E6639F7" w:rsidR="00360A0B" w:rsidRDefault="00360A0B">
      <w:pPr>
        <w:pStyle w:val="TOC6"/>
        <w:rPr>
          <w:rFonts w:asciiTheme="minorHAnsi" w:hAnsiTheme="minorHAnsi" w:cstheme="minorBidi"/>
          <w:noProof/>
          <w:kern w:val="2"/>
          <w:sz w:val="24"/>
          <w:szCs w:val="24"/>
          <w:lang w:eastAsia="zh-CN"/>
          <w14:ligatures w14:val="standardContextual"/>
        </w:rPr>
      </w:pPr>
      <w:r>
        <w:rPr>
          <w:noProof/>
        </w:rPr>
        <w:t>9.7.6.4.3.2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_Toc216361472 \h </w:instrText>
      </w:r>
      <w:r>
        <w:rPr>
          <w:noProof/>
        </w:rPr>
      </w:r>
      <w:r>
        <w:rPr>
          <w:noProof/>
        </w:rPr>
        <w:fldChar w:fldCharType="separate"/>
      </w:r>
      <w:r>
        <w:rPr>
          <w:noProof/>
        </w:rPr>
        <w:t>182</w:t>
      </w:r>
      <w:r>
        <w:rPr>
          <w:noProof/>
        </w:rPr>
        <w:fldChar w:fldCharType="end"/>
      </w:r>
    </w:p>
    <w:p w14:paraId="59BEF8C4" w14:textId="17116F21" w:rsidR="00360A0B" w:rsidRDefault="00360A0B">
      <w:pPr>
        <w:pStyle w:val="TOC5"/>
        <w:rPr>
          <w:rFonts w:asciiTheme="minorHAnsi" w:hAnsiTheme="minorHAnsi" w:cstheme="minorBidi"/>
          <w:noProof/>
          <w:kern w:val="2"/>
          <w:sz w:val="24"/>
          <w:szCs w:val="24"/>
          <w:lang w:eastAsia="zh-CN"/>
          <w14:ligatures w14:val="standardContextual"/>
        </w:rPr>
      </w:pPr>
      <w:r>
        <w:rPr>
          <w:noProof/>
        </w:rPr>
        <w:t>9.7.6.4.4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_Toc216361473 \h </w:instrText>
      </w:r>
      <w:r>
        <w:rPr>
          <w:noProof/>
        </w:rPr>
      </w:r>
      <w:r>
        <w:rPr>
          <w:noProof/>
        </w:rPr>
        <w:fldChar w:fldCharType="separate"/>
      </w:r>
      <w:r>
        <w:rPr>
          <w:noProof/>
        </w:rPr>
        <w:t>185</w:t>
      </w:r>
      <w:r>
        <w:rPr>
          <w:noProof/>
        </w:rPr>
        <w:fldChar w:fldCharType="end"/>
      </w:r>
    </w:p>
    <w:p w14:paraId="0E5A6B32" w14:textId="6D412279" w:rsidR="00360A0B" w:rsidRDefault="00360A0B">
      <w:pPr>
        <w:pStyle w:val="TOC6"/>
        <w:rPr>
          <w:rFonts w:asciiTheme="minorHAnsi" w:hAnsiTheme="minorHAnsi" w:cstheme="minorBidi"/>
          <w:noProof/>
          <w:kern w:val="2"/>
          <w:sz w:val="24"/>
          <w:szCs w:val="24"/>
          <w:lang w:eastAsia="zh-CN"/>
          <w14:ligatures w14:val="standardContextual"/>
        </w:rPr>
      </w:pPr>
      <w:r>
        <w:rPr>
          <w:noProof/>
        </w:rPr>
        <w:t>9.7.6.4.4.1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_Toc216361474 \h </w:instrText>
      </w:r>
      <w:r>
        <w:rPr>
          <w:noProof/>
        </w:rPr>
      </w:r>
      <w:r>
        <w:rPr>
          <w:noProof/>
        </w:rPr>
        <w:fldChar w:fldCharType="separate"/>
      </w:r>
      <w:r>
        <w:rPr>
          <w:noProof/>
        </w:rPr>
        <w:t>185</w:t>
      </w:r>
      <w:r>
        <w:rPr>
          <w:noProof/>
        </w:rPr>
        <w:fldChar w:fldCharType="end"/>
      </w:r>
    </w:p>
    <w:p w14:paraId="3DCF1789" w14:textId="66A6D29A" w:rsidR="00360A0B" w:rsidRDefault="00360A0B">
      <w:pPr>
        <w:pStyle w:val="TOC6"/>
        <w:rPr>
          <w:rFonts w:asciiTheme="minorHAnsi" w:hAnsiTheme="minorHAnsi" w:cstheme="minorBidi"/>
          <w:noProof/>
          <w:kern w:val="2"/>
          <w:sz w:val="24"/>
          <w:szCs w:val="24"/>
          <w:lang w:eastAsia="zh-CN"/>
          <w14:ligatures w14:val="standardContextual"/>
        </w:rPr>
      </w:pPr>
      <w:r>
        <w:rPr>
          <w:noProof/>
        </w:rPr>
        <w:t>9.7.6.4.4.2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_Toc216361475 \h </w:instrText>
      </w:r>
      <w:r>
        <w:rPr>
          <w:noProof/>
        </w:rPr>
      </w:r>
      <w:r>
        <w:rPr>
          <w:noProof/>
        </w:rPr>
        <w:fldChar w:fldCharType="separate"/>
      </w:r>
      <w:r>
        <w:rPr>
          <w:noProof/>
        </w:rPr>
        <w:t>185</w:t>
      </w:r>
      <w:r>
        <w:rPr>
          <w:noProof/>
        </w:rPr>
        <w:fldChar w:fldCharType="end"/>
      </w:r>
    </w:p>
    <w:p w14:paraId="4CC6A95A" w14:textId="506D9131" w:rsidR="00360A0B" w:rsidRDefault="00360A0B">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_Toc216361476 \h </w:instrText>
      </w:r>
      <w:r>
        <w:rPr>
          <w:noProof/>
        </w:rPr>
      </w:r>
      <w:r>
        <w:rPr>
          <w:noProof/>
        </w:rPr>
        <w:fldChar w:fldCharType="separate"/>
      </w:r>
      <w:r>
        <w:rPr>
          <w:noProof/>
        </w:rPr>
        <w:t>186</w:t>
      </w:r>
      <w:r>
        <w:rPr>
          <w:noProof/>
        </w:rPr>
        <w:fldChar w:fldCharType="end"/>
      </w:r>
    </w:p>
    <w:p w14:paraId="7C5BBF94" w14:textId="66EC4F05" w:rsidR="00360A0B" w:rsidRDefault="00360A0B">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_Toc216361477 \h </w:instrText>
      </w:r>
      <w:r>
        <w:rPr>
          <w:noProof/>
        </w:rPr>
      </w:r>
      <w:r>
        <w:rPr>
          <w:noProof/>
        </w:rPr>
        <w:fldChar w:fldCharType="separate"/>
      </w:r>
      <w:r>
        <w:rPr>
          <w:noProof/>
        </w:rPr>
        <w:t>186</w:t>
      </w:r>
      <w:r>
        <w:rPr>
          <w:noProof/>
        </w:rPr>
        <w:fldChar w:fldCharType="end"/>
      </w:r>
    </w:p>
    <w:p w14:paraId="66D18175" w14:textId="57353C9C" w:rsidR="00360A0B" w:rsidRDefault="00360A0B">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_Toc216361478 \h </w:instrText>
      </w:r>
      <w:r>
        <w:rPr>
          <w:noProof/>
        </w:rPr>
      </w:r>
      <w:r>
        <w:rPr>
          <w:noProof/>
        </w:rPr>
        <w:fldChar w:fldCharType="separate"/>
      </w:r>
      <w:r>
        <w:rPr>
          <w:noProof/>
        </w:rPr>
        <w:t>186</w:t>
      </w:r>
      <w:r>
        <w:rPr>
          <w:noProof/>
        </w:rPr>
        <w:fldChar w:fldCharType="end"/>
      </w:r>
    </w:p>
    <w:p w14:paraId="0E60468A" w14:textId="63649AD5" w:rsidR="00360A0B" w:rsidRDefault="00360A0B">
      <w:pPr>
        <w:pStyle w:val="TOC4"/>
        <w:rPr>
          <w:rFonts w:asciiTheme="minorHAnsi" w:hAnsiTheme="minorHAnsi" w:cstheme="minorBidi"/>
          <w:noProof/>
          <w:kern w:val="2"/>
          <w:sz w:val="24"/>
          <w:szCs w:val="24"/>
          <w:lang w:eastAsia="zh-CN"/>
          <w14:ligatures w14:val="standardContextual"/>
        </w:rPr>
      </w:pPr>
      <w:r>
        <w:rPr>
          <w:noProof/>
        </w:rPr>
        <w:t>9.8.2.1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_Toc216361479 \h </w:instrText>
      </w:r>
      <w:r>
        <w:rPr>
          <w:noProof/>
        </w:rPr>
      </w:r>
      <w:r>
        <w:rPr>
          <w:noProof/>
        </w:rPr>
        <w:fldChar w:fldCharType="separate"/>
      </w:r>
      <w:r>
        <w:rPr>
          <w:noProof/>
        </w:rPr>
        <w:t>186</w:t>
      </w:r>
      <w:r>
        <w:rPr>
          <w:noProof/>
        </w:rPr>
        <w:fldChar w:fldCharType="end"/>
      </w:r>
    </w:p>
    <w:p w14:paraId="1E7ED83A" w14:textId="3DB03547" w:rsidR="00360A0B" w:rsidRDefault="00360A0B">
      <w:pPr>
        <w:pStyle w:val="TOC4"/>
        <w:rPr>
          <w:rFonts w:asciiTheme="minorHAnsi" w:hAnsiTheme="minorHAnsi" w:cstheme="minorBidi"/>
          <w:noProof/>
          <w:kern w:val="2"/>
          <w:sz w:val="24"/>
          <w:szCs w:val="24"/>
          <w:lang w:eastAsia="zh-CN"/>
          <w14:ligatures w14:val="standardContextual"/>
        </w:rPr>
      </w:pPr>
      <w:r>
        <w:rPr>
          <w:noProof/>
        </w:rPr>
        <w:t>9.8.2.2</w:t>
      </w:r>
      <w:r>
        <w:rPr>
          <w:rFonts w:asciiTheme="minorHAnsi" w:hAnsiTheme="minorHAnsi" w:cstheme="minorBidi"/>
          <w:noProof/>
          <w:kern w:val="2"/>
          <w:sz w:val="24"/>
          <w:szCs w:val="24"/>
          <w:lang w:eastAsia="zh-CN"/>
          <w14:ligatures w14:val="standardContextual"/>
        </w:rPr>
        <w:tab/>
      </w:r>
      <w:r>
        <w:rPr>
          <w:noProof/>
        </w:rPr>
        <w:t>Additional minimum requirement (BC1 and BC2)</w:t>
      </w:r>
      <w:r>
        <w:rPr>
          <w:noProof/>
        </w:rPr>
        <w:tab/>
      </w:r>
      <w:r>
        <w:rPr>
          <w:noProof/>
        </w:rPr>
        <w:fldChar w:fldCharType="begin" w:fldLock="1"/>
      </w:r>
      <w:r>
        <w:rPr>
          <w:noProof/>
        </w:rPr>
        <w:instrText xml:space="preserve"> PAGEREF _Toc216361480 \h </w:instrText>
      </w:r>
      <w:r>
        <w:rPr>
          <w:noProof/>
        </w:rPr>
      </w:r>
      <w:r>
        <w:rPr>
          <w:noProof/>
        </w:rPr>
        <w:fldChar w:fldCharType="separate"/>
      </w:r>
      <w:r>
        <w:rPr>
          <w:noProof/>
        </w:rPr>
        <w:t>187</w:t>
      </w:r>
      <w:r>
        <w:rPr>
          <w:noProof/>
        </w:rPr>
        <w:fldChar w:fldCharType="end"/>
      </w:r>
    </w:p>
    <w:p w14:paraId="0339F67A" w14:textId="0AD9AA24" w:rsidR="00360A0B" w:rsidRDefault="00360A0B">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Additional minimum requirement (BC3)</w:t>
      </w:r>
      <w:r>
        <w:rPr>
          <w:noProof/>
        </w:rPr>
        <w:tab/>
      </w:r>
      <w:r>
        <w:rPr>
          <w:noProof/>
        </w:rPr>
        <w:fldChar w:fldCharType="begin" w:fldLock="1"/>
      </w:r>
      <w:r>
        <w:rPr>
          <w:noProof/>
        </w:rPr>
        <w:instrText xml:space="preserve"> PAGEREF _Toc216361481 \h </w:instrText>
      </w:r>
      <w:r>
        <w:rPr>
          <w:noProof/>
        </w:rPr>
      </w:r>
      <w:r>
        <w:rPr>
          <w:noProof/>
        </w:rPr>
        <w:fldChar w:fldCharType="separate"/>
      </w:r>
      <w:r>
        <w:rPr>
          <w:noProof/>
        </w:rPr>
        <w:t>188</w:t>
      </w:r>
      <w:r>
        <w:rPr>
          <w:noProof/>
        </w:rPr>
        <w:fldChar w:fldCharType="end"/>
      </w:r>
    </w:p>
    <w:p w14:paraId="61B14BC8" w14:textId="57B461EC" w:rsidR="00360A0B" w:rsidRDefault="00360A0B">
      <w:pPr>
        <w:pStyle w:val="TOC4"/>
        <w:rPr>
          <w:rFonts w:asciiTheme="minorHAnsi" w:hAnsiTheme="minorHAnsi" w:cstheme="minorBidi"/>
          <w:noProof/>
          <w:kern w:val="2"/>
          <w:sz w:val="24"/>
          <w:szCs w:val="24"/>
          <w:lang w:eastAsia="zh-CN"/>
          <w14:ligatures w14:val="standardContextual"/>
        </w:rPr>
      </w:pPr>
      <w:r>
        <w:rPr>
          <w:noProof/>
        </w:rPr>
        <w:t>9.8.2.4</w:t>
      </w:r>
      <w:r>
        <w:rPr>
          <w:rFonts w:asciiTheme="minorHAnsi" w:hAnsiTheme="minorHAnsi" w:cstheme="minorBidi"/>
          <w:noProof/>
          <w:kern w:val="2"/>
          <w:sz w:val="24"/>
          <w:szCs w:val="24"/>
          <w:lang w:eastAsia="zh-CN"/>
          <w14:ligatures w14:val="standardContextual"/>
        </w:rPr>
        <w:tab/>
      </w:r>
      <w:r>
        <w:rPr>
          <w:noProof/>
        </w:rPr>
        <w:t>Additional minimum requirements</w:t>
      </w:r>
      <w:r>
        <w:rPr>
          <w:noProof/>
        </w:rPr>
        <w:tab/>
      </w:r>
      <w:r>
        <w:rPr>
          <w:noProof/>
        </w:rPr>
        <w:fldChar w:fldCharType="begin" w:fldLock="1"/>
      </w:r>
      <w:r>
        <w:rPr>
          <w:noProof/>
        </w:rPr>
        <w:instrText xml:space="preserve"> PAGEREF _Toc216361482 \h </w:instrText>
      </w:r>
      <w:r>
        <w:rPr>
          <w:noProof/>
        </w:rPr>
      </w:r>
      <w:r>
        <w:rPr>
          <w:noProof/>
        </w:rPr>
        <w:fldChar w:fldCharType="separate"/>
      </w:r>
      <w:r>
        <w:rPr>
          <w:noProof/>
        </w:rPr>
        <w:t>188</w:t>
      </w:r>
      <w:r>
        <w:rPr>
          <w:noProof/>
        </w:rPr>
        <w:fldChar w:fldCharType="end"/>
      </w:r>
    </w:p>
    <w:p w14:paraId="69B530F7" w14:textId="16FA1C70" w:rsidR="00360A0B" w:rsidRDefault="00360A0B">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_Toc216361483 \h </w:instrText>
      </w:r>
      <w:r>
        <w:rPr>
          <w:noProof/>
        </w:rPr>
      </w:r>
      <w:r>
        <w:rPr>
          <w:noProof/>
        </w:rPr>
        <w:fldChar w:fldCharType="separate"/>
      </w:r>
      <w:r>
        <w:rPr>
          <w:noProof/>
        </w:rPr>
        <w:t>188</w:t>
      </w:r>
      <w:r>
        <w:rPr>
          <w:noProof/>
        </w:rPr>
        <w:fldChar w:fldCharType="end"/>
      </w:r>
    </w:p>
    <w:p w14:paraId="6724677E" w14:textId="77820083" w:rsidR="00360A0B" w:rsidRDefault="00360A0B">
      <w:pPr>
        <w:pStyle w:val="TOC4"/>
        <w:rPr>
          <w:rFonts w:asciiTheme="minorHAnsi" w:hAnsiTheme="minorHAnsi" w:cstheme="minorBidi"/>
          <w:noProof/>
          <w:kern w:val="2"/>
          <w:sz w:val="24"/>
          <w:szCs w:val="24"/>
          <w:lang w:eastAsia="zh-CN"/>
          <w14:ligatures w14:val="standardContextual"/>
        </w:rPr>
      </w:pPr>
      <w:r>
        <w:rPr>
          <w:noProof/>
        </w:rPr>
        <w:t>9.8.3.1</w:t>
      </w:r>
      <w:r>
        <w:rPr>
          <w:rFonts w:asciiTheme="minorHAnsi" w:hAnsiTheme="minorHAnsi" w:cstheme="minorBidi"/>
          <w:noProof/>
          <w:kern w:val="2"/>
          <w:sz w:val="24"/>
          <w:szCs w:val="24"/>
          <w:lang w:eastAsia="zh-CN"/>
          <w14:ligatures w14:val="standardContextual"/>
        </w:rPr>
        <w:tab/>
      </w:r>
      <w:r>
        <w:rPr>
          <w:noProof/>
        </w:rPr>
        <w:t>General minimum requirement for FDD UTRA</w:t>
      </w:r>
      <w:r>
        <w:rPr>
          <w:noProof/>
        </w:rPr>
        <w:tab/>
      </w:r>
      <w:r>
        <w:rPr>
          <w:noProof/>
        </w:rPr>
        <w:fldChar w:fldCharType="begin" w:fldLock="1"/>
      </w:r>
      <w:r>
        <w:rPr>
          <w:noProof/>
        </w:rPr>
        <w:instrText xml:space="preserve"> PAGEREF _Toc216361484 \h </w:instrText>
      </w:r>
      <w:r>
        <w:rPr>
          <w:noProof/>
        </w:rPr>
      </w:r>
      <w:r>
        <w:rPr>
          <w:noProof/>
        </w:rPr>
        <w:fldChar w:fldCharType="separate"/>
      </w:r>
      <w:r>
        <w:rPr>
          <w:noProof/>
        </w:rPr>
        <w:t>188</w:t>
      </w:r>
      <w:r>
        <w:rPr>
          <w:noProof/>
        </w:rPr>
        <w:fldChar w:fldCharType="end"/>
      </w:r>
    </w:p>
    <w:p w14:paraId="7AA33EF6" w14:textId="50B61C42" w:rsidR="00360A0B" w:rsidRDefault="00360A0B">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_Toc216361485 \h </w:instrText>
      </w:r>
      <w:r>
        <w:rPr>
          <w:noProof/>
        </w:rPr>
      </w:r>
      <w:r>
        <w:rPr>
          <w:noProof/>
        </w:rPr>
        <w:fldChar w:fldCharType="separate"/>
      </w:r>
      <w:r>
        <w:rPr>
          <w:noProof/>
        </w:rPr>
        <w:t>189</w:t>
      </w:r>
      <w:r>
        <w:rPr>
          <w:noProof/>
        </w:rPr>
        <w:fldChar w:fldCharType="end"/>
      </w:r>
    </w:p>
    <w:p w14:paraId="63B35CAD" w14:textId="23727A93" w:rsidR="00360A0B" w:rsidRDefault="00360A0B">
      <w:pPr>
        <w:pStyle w:val="TOC4"/>
        <w:rPr>
          <w:rFonts w:asciiTheme="minorHAnsi" w:hAnsiTheme="minorHAnsi" w:cstheme="minorBidi"/>
          <w:noProof/>
          <w:kern w:val="2"/>
          <w:sz w:val="24"/>
          <w:szCs w:val="24"/>
          <w:lang w:eastAsia="zh-CN"/>
          <w14:ligatures w14:val="standardContextual"/>
        </w:rPr>
      </w:pPr>
      <w:r>
        <w:rPr>
          <w:noProof/>
        </w:rPr>
        <w:t>9.8.4.1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_Toc216361486 \h </w:instrText>
      </w:r>
      <w:r>
        <w:rPr>
          <w:noProof/>
        </w:rPr>
      </w:r>
      <w:r>
        <w:rPr>
          <w:noProof/>
        </w:rPr>
        <w:fldChar w:fldCharType="separate"/>
      </w:r>
      <w:r>
        <w:rPr>
          <w:noProof/>
        </w:rPr>
        <w:t>189</w:t>
      </w:r>
      <w:r>
        <w:rPr>
          <w:noProof/>
        </w:rPr>
        <w:fldChar w:fldCharType="end"/>
      </w:r>
    </w:p>
    <w:p w14:paraId="72F735AE" w14:textId="0A511B8A" w:rsidR="00360A0B" w:rsidRDefault="00360A0B">
      <w:pPr>
        <w:pStyle w:val="TOC4"/>
        <w:rPr>
          <w:rFonts w:asciiTheme="minorHAnsi" w:hAnsiTheme="minorHAnsi" w:cstheme="minorBidi"/>
          <w:noProof/>
          <w:kern w:val="2"/>
          <w:sz w:val="24"/>
          <w:szCs w:val="24"/>
          <w:lang w:eastAsia="zh-CN"/>
          <w14:ligatures w14:val="standardContextual"/>
        </w:rPr>
      </w:pPr>
      <w:r>
        <w:rPr>
          <w:noProof/>
        </w:rPr>
        <w:t>9.8.4.2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_Toc216361487 \h </w:instrText>
      </w:r>
      <w:r>
        <w:rPr>
          <w:noProof/>
        </w:rPr>
      </w:r>
      <w:r>
        <w:rPr>
          <w:noProof/>
        </w:rPr>
        <w:fldChar w:fldCharType="separate"/>
      </w:r>
      <w:r>
        <w:rPr>
          <w:noProof/>
        </w:rPr>
        <w:t>190</w:t>
      </w:r>
      <w:r>
        <w:rPr>
          <w:noProof/>
        </w:rPr>
        <w:fldChar w:fldCharType="end"/>
      </w:r>
    </w:p>
    <w:p w14:paraId="10D35671" w14:textId="69B688A2"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10</w:t>
      </w:r>
      <w:r>
        <w:rPr>
          <w:rFonts w:asciiTheme="minorHAnsi" w:hAnsiTheme="minorHAnsi" w:cstheme="minorBidi"/>
          <w:noProof/>
          <w:kern w:val="2"/>
          <w:sz w:val="24"/>
          <w:szCs w:val="24"/>
          <w:lang w:eastAsia="zh-CN"/>
          <w14:ligatures w14:val="standardContextual"/>
        </w:rPr>
        <w:tab/>
      </w:r>
      <w:r>
        <w:rPr>
          <w:noProof/>
          <w:lang w:eastAsia="zh-CN"/>
        </w:rPr>
        <w:t>Radiated receiver characteristics</w:t>
      </w:r>
      <w:r>
        <w:rPr>
          <w:noProof/>
        </w:rPr>
        <w:tab/>
      </w:r>
      <w:r>
        <w:rPr>
          <w:noProof/>
        </w:rPr>
        <w:fldChar w:fldCharType="begin" w:fldLock="1"/>
      </w:r>
      <w:r>
        <w:rPr>
          <w:noProof/>
        </w:rPr>
        <w:instrText xml:space="preserve"> PAGEREF _Toc216361488 \h </w:instrText>
      </w:r>
      <w:r>
        <w:rPr>
          <w:noProof/>
        </w:rPr>
      </w:r>
      <w:r>
        <w:rPr>
          <w:noProof/>
        </w:rPr>
        <w:fldChar w:fldCharType="separate"/>
      </w:r>
      <w:r>
        <w:rPr>
          <w:noProof/>
        </w:rPr>
        <w:t>190</w:t>
      </w:r>
      <w:r>
        <w:rPr>
          <w:noProof/>
        </w:rPr>
        <w:fldChar w:fldCharType="end"/>
      </w:r>
    </w:p>
    <w:p w14:paraId="16A7D4D7" w14:textId="32B83A36"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10.1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_Toc216361489 \h </w:instrText>
      </w:r>
      <w:r>
        <w:rPr>
          <w:noProof/>
        </w:rPr>
      </w:r>
      <w:r>
        <w:rPr>
          <w:noProof/>
        </w:rPr>
        <w:fldChar w:fldCharType="separate"/>
      </w:r>
      <w:r>
        <w:rPr>
          <w:noProof/>
        </w:rPr>
        <w:t>190</w:t>
      </w:r>
      <w:r>
        <w:rPr>
          <w:noProof/>
        </w:rPr>
        <w:fldChar w:fldCharType="end"/>
      </w:r>
    </w:p>
    <w:p w14:paraId="3F9D00E4" w14:textId="0CED227B" w:rsidR="00360A0B" w:rsidRDefault="00360A0B">
      <w:pPr>
        <w:pStyle w:val="TOC2"/>
        <w:rPr>
          <w:rFonts w:asciiTheme="minorHAnsi" w:hAnsiTheme="minorHAnsi" w:cstheme="minorBidi"/>
          <w:noProof/>
          <w:kern w:val="2"/>
          <w:sz w:val="24"/>
          <w:szCs w:val="24"/>
          <w:lang w:eastAsia="zh-CN"/>
          <w14:ligatures w14:val="standardContextual"/>
        </w:rPr>
      </w:pPr>
      <w:r w:rsidRPr="00FC13AC">
        <w:rPr>
          <w:noProof/>
          <w:lang w:val="sv-FI" w:eastAsia="zh-CN"/>
        </w:rPr>
        <w:t>10.2</w:t>
      </w:r>
      <w:r>
        <w:rPr>
          <w:rFonts w:asciiTheme="minorHAnsi" w:hAnsiTheme="minorHAnsi" w:cstheme="minorBidi"/>
          <w:noProof/>
          <w:kern w:val="2"/>
          <w:sz w:val="24"/>
          <w:szCs w:val="24"/>
          <w:lang w:eastAsia="zh-CN"/>
          <w14:ligatures w14:val="standardContextual"/>
        </w:rPr>
        <w:tab/>
      </w:r>
      <w:r w:rsidRPr="00FC13AC">
        <w:rPr>
          <w:noProof/>
          <w:lang w:val="sv-FI" w:eastAsia="zh-CN"/>
        </w:rPr>
        <w:t>OTA sensitivity</w:t>
      </w:r>
      <w:r>
        <w:rPr>
          <w:noProof/>
        </w:rPr>
        <w:tab/>
      </w:r>
      <w:r>
        <w:rPr>
          <w:noProof/>
        </w:rPr>
        <w:fldChar w:fldCharType="begin" w:fldLock="1"/>
      </w:r>
      <w:r>
        <w:rPr>
          <w:noProof/>
        </w:rPr>
        <w:instrText xml:space="preserve"> PAGEREF _Toc216361490 \h </w:instrText>
      </w:r>
      <w:r>
        <w:rPr>
          <w:noProof/>
        </w:rPr>
      </w:r>
      <w:r>
        <w:rPr>
          <w:noProof/>
        </w:rPr>
        <w:fldChar w:fldCharType="separate"/>
      </w:r>
      <w:r>
        <w:rPr>
          <w:noProof/>
        </w:rPr>
        <w:t>191</w:t>
      </w:r>
      <w:r>
        <w:rPr>
          <w:noProof/>
        </w:rPr>
        <w:fldChar w:fldCharType="end"/>
      </w:r>
    </w:p>
    <w:p w14:paraId="0537FAEE" w14:textId="7C0DFDC4" w:rsidR="00360A0B" w:rsidRDefault="00360A0B">
      <w:pPr>
        <w:pStyle w:val="TOC3"/>
        <w:rPr>
          <w:rFonts w:asciiTheme="minorHAnsi" w:hAnsiTheme="minorHAnsi" w:cstheme="minorBidi"/>
          <w:noProof/>
          <w:kern w:val="2"/>
          <w:sz w:val="24"/>
          <w:szCs w:val="24"/>
          <w:lang w:eastAsia="zh-CN"/>
          <w14:ligatures w14:val="standardContextual"/>
        </w:rPr>
      </w:pPr>
      <w:r>
        <w:rPr>
          <w:noProof/>
        </w:rPr>
        <w:t>10.2.1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_Toc216361491 \h </w:instrText>
      </w:r>
      <w:r>
        <w:rPr>
          <w:noProof/>
        </w:rPr>
      </w:r>
      <w:r>
        <w:rPr>
          <w:noProof/>
        </w:rPr>
        <w:fldChar w:fldCharType="separate"/>
      </w:r>
      <w:r>
        <w:rPr>
          <w:noProof/>
        </w:rPr>
        <w:t>191</w:t>
      </w:r>
      <w:r>
        <w:rPr>
          <w:noProof/>
        </w:rPr>
        <w:fldChar w:fldCharType="end"/>
      </w:r>
    </w:p>
    <w:p w14:paraId="4FA2369B" w14:textId="3520CAE0"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10.2.2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_Toc216361492 \h </w:instrText>
      </w:r>
      <w:r>
        <w:rPr>
          <w:noProof/>
        </w:rPr>
      </w:r>
      <w:r>
        <w:rPr>
          <w:noProof/>
        </w:rPr>
        <w:fldChar w:fldCharType="separate"/>
      </w:r>
      <w:r>
        <w:rPr>
          <w:noProof/>
        </w:rPr>
        <w:t>191</w:t>
      </w:r>
      <w:r>
        <w:rPr>
          <w:noProof/>
        </w:rPr>
        <w:fldChar w:fldCharType="end"/>
      </w:r>
    </w:p>
    <w:p w14:paraId="1D15B05A" w14:textId="7D9E515E"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10.2.3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_Toc216361493 \h </w:instrText>
      </w:r>
      <w:r>
        <w:rPr>
          <w:noProof/>
        </w:rPr>
      </w:r>
      <w:r>
        <w:rPr>
          <w:noProof/>
        </w:rPr>
        <w:fldChar w:fldCharType="separate"/>
      </w:r>
      <w:r>
        <w:rPr>
          <w:noProof/>
        </w:rPr>
        <w:t>191</w:t>
      </w:r>
      <w:r>
        <w:rPr>
          <w:noProof/>
        </w:rPr>
        <w:fldChar w:fldCharType="end"/>
      </w:r>
    </w:p>
    <w:p w14:paraId="641B3094" w14:textId="57B6DE21"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10.2.4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_Toc216361494 \h </w:instrText>
      </w:r>
      <w:r>
        <w:rPr>
          <w:noProof/>
        </w:rPr>
      </w:r>
      <w:r>
        <w:rPr>
          <w:noProof/>
        </w:rPr>
        <w:fldChar w:fldCharType="separate"/>
      </w:r>
      <w:r>
        <w:rPr>
          <w:noProof/>
        </w:rPr>
        <w:t>192</w:t>
      </w:r>
      <w:r>
        <w:rPr>
          <w:noProof/>
        </w:rPr>
        <w:fldChar w:fldCharType="end"/>
      </w:r>
    </w:p>
    <w:p w14:paraId="02238D57" w14:textId="0F2B0545" w:rsidR="00360A0B" w:rsidRDefault="00360A0B">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_Toc216361495 \h </w:instrText>
      </w:r>
      <w:r>
        <w:rPr>
          <w:noProof/>
        </w:rPr>
      </w:r>
      <w:r>
        <w:rPr>
          <w:noProof/>
        </w:rPr>
        <w:fldChar w:fldCharType="separate"/>
      </w:r>
      <w:r>
        <w:rPr>
          <w:noProof/>
        </w:rPr>
        <w:t>192</w:t>
      </w:r>
      <w:r>
        <w:rPr>
          <w:noProof/>
        </w:rPr>
        <w:fldChar w:fldCharType="end"/>
      </w:r>
    </w:p>
    <w:p w14:paraId="28F1E17A" w14:textId="430857A7" w:rsidR="00360A0B" w:rsidRDefault="00360A0B">
      <w:pPr>
        <w:pStyle w:val="TOC3"/>
        <w:rPr>
          <w:rFonts w:asciiTheme="minorHAnsi" w:hAnsiTheme="minorHAnsi" w:cstheme="minorBidi"/>
          <w:noProof/>
          <w:kern w:val="2"/>
          <w:sz w:val="24"/>
          <w:szCs w:val="24"/>
          <w:lang w:eastAsia="zh-CN"/>
          <w14:ligatures w14:val="standardContextual"/>
        </w:rPr>
      </w:pPr>
      <w:r>
        <w:rPr>
          <w:noProof/>
        </w:rPr>
        <w:t>10.3.1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_Toc216361496 \h </w:instrText>
      </w:r>
      <w:r>
        <w:rPr>
          <w:noProof/>
        </w:rPr>
      </w:r>
      <w:r>
        <w:rPr>
          <w:noProof/>
        </w:rPr>
        <w:fldChar w:fldCharType="separate"/>
      </w:r>
      <w:r>
        <w:rPr>
          <w:noProof/>
        </w:rPr>
        <w:t>192</w:t>
      </w:r>
      <w:r>
        <w:rPr>
          <w:noProof/>
        </w:rPr>
        <w:fldChar w:fldCharType="end"/>
      </w:r>
    </w:p>
    <w:p w14:paraId="6263D8DE" w14:textId="0543A65E" w:rsidR="00360A0B" w:rsidRDefault="00360A0B">
      <w:pPr>
        <w:pStyle w:val="TOC3"/>
        <w:rPr>
          <w:rFonts w:asciiTheme="minorHAnsi" w:hAnsiTheme="minorHAnsi" w:cstheme="minorBidi"/>
          <w:noProof/>
          <w:kern w:val="2"/>
          <w:sz w:val="24"/>
          <w:szCs w:val="24"/>
          <w:lang w:eastAsia="zh-CN"/>
          <w14:ligatures w14:val="standardContextual"/>
        </w:rPr>
      </w:pPr>
      <w:r>
        <w:rPr>
          <w:noProof/>
        </w:rPr>
        <w:t>10.3.2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_Toc216361497 \h </w:instrText>
      </w:r>
      <w:r>
        <w:rPr>
          <w:noProof/>
        </w:rPr>
      </w:r>
      <w:r>
        <w:rPr>
          <w:noProof/>
        </w:rPr>
        <w:fldChar w:fldCharType="separate"/>
      </w:r>
      <w:r>
        <w:rPr>
          <w:noProof/>
        </w:rPr>
        <w:t>192</w:t>
      </w:r>
      <w:r>
        <w:rPr>
          <w:noProof/>
        </w:rPr>
        <w:fldChar w:fldCharType="end"/>
      </w:r>
    </w:p>
    <w:p w14:paraId="2B839B6F" w14:textId="2966A490" w:rsidR="00360A0B" w:rsidRDefault="00360A0B">
      <w:pPr>
        <w:pStyle w:val="TOC3"/>
        <w:rPr>
          <w:rFonts w:asciiTheme="minorHAnsi" w:hAnsiTheme="minorHAnsi" w:cstheme="minorBidi"/>
          <w:noProof/>
          <w:kern w:val="2"/>
          <w:sz w:val="24"/>
          <w:szCs w:val="24"/>
          <w:lang w:eastAsia="zh-CN"/>
          <w14:ligatures w14:val="standardContextual"/>
        </w:rPr>
      </w:pPr>
      <w:r>
        <w:rPr>
          <w:noProof/>
        </w:rPr>
        <w:t>10.3.3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_Toc216361498 \h </w:instrText>
      </w:r>
      <w:r>
        <w:rPr>
          <w:noProof/>
        </w:rPr>
      </w:r>
      <w:r>
        <w:rPr>
          <w:noProof/>
        </w:rPr>
        <w:fldChar w:fldCharType="separate"/>
      </w:r>
      <w:r>
        <w:rPr>
          <w:noProof/>
        </w:rPr>
        <w:t>193</w:t>
      </w:r>
      <w:r>
        <w:rPr>
          <w:noProof/>
        </w:rPr>
        <w:fldChar w:fldCharType="end"/>
      </w:r>
    </w:p>
    <w:p w14:paraId="72EEC28B" w14:textId="194602C1" w:rsidR="00360A0B" w:rsidRDefault="00360A0B">
      <w:pPr>
        <w:pStyle w:val="TOC3"/>
        <w:rPr>
          <w:rFonts w:asciiTheme="minorHAnsi" w:hAnsiTheme="minorHAnsi" w:cstheme="minorBidi"/>
          <w:noProof/>
          <w:kern w:val="2"/>
          <w:sz w:val="24"/>
          <w:szCs w:val="24"/>
          <w:lang w:eastAsia="zh-CN"/>
          <w14:ligatures w14:val="standardContextual"/>
        </w:rPr>
      </w:pPr>
      <w:r>
        <w:rPr>
          <w:noProof/>
        </w:rPr>
        <w:t>10.3.4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_Toc216361499 \h </w:instrText>
      </w:r>
      <w:r>
        <w:rPr>
          <w:noProof/>
        </w:rPr>
      </w:r>
      <w:r>
        <w:rPr>
          <w:noProof/>
        </w:rPr>
        <w:fldChar w:fldCharType="separate"/>
      </w:r>
      <w:r>
        <w:rPr>
          <w:noProof/>
        </w:rPr>
        <w:t>193</w:t>
      </w:r>
      <w:r>
        <w:rPr>
          <w:noProof/>
        </w:rPr>
        <w:fldChar w:fldCharType="end"/>
      </w:r>
    </w:p>
    <w:p w14:paraId="4CAA4ACD" w14:textId="41117DB6" w:rsidR="00360A0B" w:rsidRDefault="00360A0B">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_Toc216361500 \h </w:instrText>
      </w:r>
      <w:r>
        <w:rPr>
          <w:noProof/>
        </w:rPr>
      </w:r>
      <w:r>
        <w:rPr>
          <w:noProof/>
        </w:rPr>
        <w:fldChar w:fldCharType="separate"/>
      </w:r>
      <w:r>
        <w:rPr>
          <w:noProof/>
        </w:rPr>
        <w:t>194</w:t>
      </w:r>
      <w:r>
        <w:rPr>
          <w:noProof/>
        </w:rPr>
        <w:fldChar w:fldCharType="end"/>
      </w:r>
    </w:p>
    <w:p w14:paraId="3C048180" w14:textId="31A33898" w:rsidR="00360A0B" w:rsidRDefault="00360A0B">
      <w:pPr>
        <w:pStyle w:val="TOC3"/>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_Toc216361501 \h </w:instrText>
      </w:r>
      <w:r>
        <w:rPr>
          <w:noProof/>
        </w:rPr>
      </w:r>
      <w:r>
        <w:rPr>
          <w:noProof/>
        </w:rPr>
        <w:fldChar w:fldCharType="separate"/>
      </w:r>
      <w:r>
        <w:rPr>
          <w:noProof/>
        </w:rPr>
        <w:t>194</w:t>
      </w:r>
      <w:r>
        <w:rPr>
          <w:noProof/>
        </w:rPr>
        <w:fldChar w:fldCharType="end"/>
      </w:r>
    </w:p>
    <w:p w14:paraId="13E8DBFA" w14:textId="72A12364" w:rsidR="00360A0B" w:rsidRDefault="00360A0B">
      <w:pPr>
        <w:pStyle w:val="TOC3"/>
        <w:rPr>
          <w:rFonts w:asciiTheme="minorHAnsi" w:hAnsiTheme="minorHAnsi" w:cstheme="minorBidi"/>
          <w:noProof/>
          <w:kern w:val="2"/>
          <w:sz w:val="24"/>
          <w:szCs w:val="24"/>
          <w:lang w:eastAsia="zh-CN"/>
          <w14:ligatures w14:val="standardContextual"/>
        </w:rPr>
      </w:pPr>
      <w:r>
        <w:rPr>
          <w:noProof/>
        </w:rPr>
        <w:lastRenderedPageBreak/>
        <w:t>10.4.2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_Toc216361502 \h </w:instrText>
      </w:r>
      <w:r>
        <w:rPr>
          <w:noProof/>
        </w:rPr>
      </w:r>
      <w:r>
        <w:rPr>
          <w:noProof/>
        </w:rPr>
        <w:fldChar w:fldCharType="separate"/>
      </w:r>
      <w:r>
        <w:rPr>
          <w:noProof/>
        </w:rPr>
        <w:t>194</w:t>
      </w:r>
      <w:r>
        <w:rPr>
          <w:noProof/>
        </w:rPr>
        <w:fldChar w:fldCharType="end"/>
      </w:r>
    </w:p>
    <w:p w14:paraId="674BBC71" w14:textId="2C3C178F" w:rsidR="00360A0B" w:rsidRDefault="00360A0B">
      <w:pPr>
        <w:pStyle w:val="TOC3"/>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_Toc216361503 \h </w:instrText>
      </w:r>
      <w:r>
        <w:rPr>
          <w:noProof/>
        </w:rPr>
      </w:r>
      <w:r>
        <w:rPr>
          <w:noProof/>
        </w:rPr>
        <w:fldChar w:fldCharType="separate"/>
      </w:r>
      <w:r>
        <w:rPr>
          <w:noProof/>
        </w:rPr>
        <w:t>194</w:t>
      </w:r>
      <w:r>
        <w:rPr>
          <w:noProof/>
        </w:rPr>
        <w:fldChar w:fldCharType="end"/>
      </w:r>
    </w:p>
    <w:p w14:paraId="5F8924D9" w14:textId="64A124CE" w:rsidR="00360A0B" w:rsidRDefault="00360A0B">
      <w:pPr>
        <w:pStyle w:val="TOC3"/>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_Toc216361504 \h </w:instrText>
      </w:r>
      <w:r>
        <w:rPr>
          <w:noProof/>
        </w:rPr>
      </w:r>
      <w:r>
        <w:rPr>
          <w:noProof/>
        </w:rPr>
        <w:fldChar w:fldCharType="separate"/>
      </w:r>
      <w:r>
        <w:rPr>
          <w:noProof/>
        </w:rPr>
        <w:t>195</w:t>
      </w:r>
      <w:r>
        <w:rPr>
          <w:noProof/>
        </w:rPr>
        <w:fldChar w:fldCharType="end"/>
      </w:r>
    </w:p>
    <w:p w14:paraId="2B5784F5" w14:textId="6EAC3760" w:rsidR="00360A0B" w:rsidRDefault="00360A0B">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_Toc216361505 \h </w:instrText>
      </w:r>
      <w:r>
        <w:rPr>
          <w:noProof/>
        </w:rPr>
      </w:r>
      <w:r>
        <w:rPr>
          <w:noProof/>
        </w:rPr>
        <w:fldChar w:fldCharType="separate"/>
      </w:r>
      <w:r>
        <w:rPr>
          <w:noProof/>
        </w:rPr>
        <w:t>197</w:t>
      </w:r>
      <w:r>
        <w:rPr>
          <w:noProof/>
        </w:rPr>
        <w:fldChar w:fldCharType="end"/>
      </w:r>
    </w:p>
    <w:p w14:paraId="57946299" w14:textId="613D25C1" w:rsidR="00360A0B" w:rsidRDefault="00360A0B">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_Toc216361506 \h </w:instrText>
      </w:r>
      <w:r>
        <w:rPr>
          <w:noProof/>
        </w:rPr>
      </w:r>
      <w:r>
        <w:rPr>
          <w:noProof/>
        </w:rPr>
        <w:fldChar w:fldCharType="separate"/>
      </w:r>
      <w:r>
        <w:rPr>
          <w:noProof/>
        </w:rPr>
        <w:t>197</w:t>
      </w:r>
      <w:r>
        <w:rPr>
          <w:noProof/>
        </w:rPr>
        <w:fldChar w:fldCharType="end"/>
      </w:r>
    </w:p>
    <w:p w14:paraId="72977F3D" w14:textId="3B46FDFE" w:rsidR="00360A0B" w:rsidRDefault="00360A0B">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_Toc216361507 \h </w:instrText>
      </w:r>
      <w:r>
        <w:rPr>
          <w:noProof/>
        </w:rPr>
      </w:r>
      <w:r>
        <w:rPr>
          <w:noProof/>
        </w:rPr>
        <w:fldChar w:fldCharType="separate"/>
      </w:r>
      <w:r>
        <w:rPr>
          <w:noProof/>
        </w:rPr>
        <w:t>198</w:t>
      </w:r>
      <w:r>
        <w:rPr>
          <w:noProof/>
        </w:rPr>
        <w:fldChar w:fldCharType="end"/>
      </w:r>
    </w:p>
    <w:p w14:paraId="38F94A6F" w14:textId="1242CCAB" w:rsidR="00360A0B" w:rsidRDefault="00360A0B">
      <w:pPr>
        <w:pStyle w:val="TOC4"/>
        <w:rPr>
          <w:rFonts w:asciiTheme="minorHAnsi" w:hAnsiTheme="minorHAnsi" w:cstheme="minorBidi"/>
          <w:noProof/>
          <w:kern w:val="2"/>
          <w:sz w:val="24"/>
          <w:szCs w:val="24"/>
          <w:lang w:eastAsia="zh-CN"/>
          <w14:ligatures w14:val="standardContextual"/>
        </w:rPr>
      </w:pPr>
      <w:r>
        <w:rPr>
          <w:noProof/>
        </w:rPr>
        <w:t>10.5.2.1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_Toc216361508 \h </w:instrText>
      </w:r>
      <w:r>
        <w:rPr>
          <w:noProof/>
        </w:rPr>
      </w:r>
      <w:r>
        <w:rPr>
          <w:noProof/>
        </w:rPr>
        <w:fldChar w:fldCharType="separate"/>
      </w:r>
      <w:r>
        <w:rPr>
          <w:noProof/>
        </w:rPr>
        <w:t>198</w:t>
      </w:r>
      <w:r>
        <w:rPr>
          <w:noProof/>
        </w:rPr>
        <w:fldChar w:fldCharType="end"/>
      </w:r>
    </w:p>
    <w:p w14:paraId="4EA96727" w14:textId="6BFDC51B" w:rsidR="00360A0B" w:rsidRDefault="00360A0B">
      <w:pPr>
        <w:pStyle w:val="TOC4"/>
        <w:rPr>
          <w:rFonts w:asciiTheme="minorHAnsi" w:hAnsiTheme="minorHAnsi" w:cstheme="minorBidi"/>
          <w:noProof/>
          <w:kern w:val="2"/>
          <w:sz w:val="24"/>
          <w:szCs w:val="24"/>
          <w:lang w:eastAsia="zh-CN"/>
          <w14:ligatures w14:val="standardContextual"/>
        </w:rPr>
      </w:pPr>
      <w:r>
        <w:rPr>
          <w:noProof/>
        </w:rPr>
        <w:t>10.5.2.2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_Toc216361509 \h </w:instrText>
      </w:r>
      <w:r>
        <w:rPr>
          <w:noProof/>
        </w:rPr>
      </w:r>
      <w:r>
        <w:rPr>
          <w:noProof/>
        </w:rPr>
        <w:fldChar w:fldCharType="separate"/>
      </w:r>
      <w:r>
        <w:rPr>
          <w:noProof/>
        </w:rPr>
        <w:t>199</w:t>
      </w:r>
      <w:r>
        <w:rPr>
          <w:noProof/>
        </w:rPr>
        <w:fldChar w:fldCharType="end"/>
      </w:r>
    </w:p>
    <w:p w14:paraId="53E73369" w14:textId="626A6304" w:rsidR="00360A0B" w:rsidRDefault="00360A0B">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_Toc216361510 \h </w:instrText>
      </w:r>
      <w:r>
        <w:rPr>
          <w:noProof/>
        </w:rPr>
      </w:r>
      <w:r>
        <w:rPr>
          <w:noProof/>
        </w:rPr>
        <w:fldChar w:fldCharType="separate"/>
      </w:r>
      <w:r>
        <w:rPr>
          <w:noProof/>
        </w:rPr>
        <w:t>200</w:t>
      </w:r>
      <w:r>
        <w:rPr>
          <w:noProof/>
        </w:rPr>
        <w:fldChar w:fldCharType="end"/>
      </w:r>
    </w:p>
    <w:p w14:paraId="67AC20BA" w14:textId="11E9742A" w:rsidR="00360A0B" w:rsidRDefault="00360A0B">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_Toc216361511 \h </w:instrText>
      </w:r>
      <w:r>
        <w:rPr>
          <w:noProof/>
        </w:rPr>
      </w:r>
      <w:r>
        <w:rPr>
          <w:noProof/>
        </w:rPr>
        <w:fldChar w:fldCharType="separate"/>
      </w:r>
      <w:r>
        <w:rPr>
          <w:noProof/>
        </w:rPr>
        <w:t>201</w:t>
      </w:r>
      <w:r>
        <w:rPr>
          <w:noProof/>
        </w:rPr>
        <w:fldChar w:fldCharType="end"/>
      </w:r>
    </w:p>
    <w:p w14:paraId="51707AC0" w14:textId="06BD6EC2" w:rsidR="00360A0B" w:rsidRDefault="00360A0B">
      <w:pPr>
        <w:pStyle w:val="TOC4"/>
        <w:rPr>
          <w:rFonts w:asciiTheme="minorHAnsi" w:hAnsiTheme="minorHAnsi" w:cstheme="minorBidi"/>
          <w:noProof/>
          <w:kern w:val="2"/>
          <w:sz w:val="24"/>
          <w:szCs w:val="24"/>
          <w:lang w:eastAsia="zh-CN"/>
          <w14:ligatures w14:val="standardContextual"/>
        </w:rPr>
      </w:pPr>
      <w:r>
        <w:rPr>
          <w:noProof/>
        </w:rPr>
        <w:t>10.5.3.1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_Toc216361512 \h </w:instrText>
      </w:r>
      <w:r>
        <w:rPr>
          <w:noProof/>
        </w:rPr>
      </w:r>
      <w:r>
        <w:rPr>
          <w:noProof/>
        </w:rPr>
        <w:fldChar w:fldCharType="separate"/>
      </w:r>
      <w:r>
        <w:rPr>
          <w:noProof/>
        </w:rPr>
        <w:t>201</w:t>
      </w:r>
      <w:r>
        <w:rPr>
          <w:noProof/>
        </w:rPr>
        <w:fldChar w:fldCharType="end"/>
      </w:r>
    </w:p>
    <w:p w14:paraId="63220944" w14:textId="1E656FBA" w:rsidR="00360A0B" w:rsidRDefault="00360A0B">
      <w:pPr>
        <w:pStyle w:val="TOC4"/>
        <w:rPr>
          <w:rFonts w:asciiTheme="minorHAnsi" w:hAnsiTheme="minorHAnsi" w:cstheme="minorBidi"/>
          <w:noProof/>
          <w:kern w:val="2"/>
          <w:sz w:val="24"/>
          <w:szCs w:val="24"/>
          <w:lang w:eastAsia="zh-CN"/>
          <w14:ligatures w14:val="standardContextual"/>
        </w:rPr>
      </w:pPr>
      <w:r>
        <w:rPr>
          <w:noProof/>
        </w:rPr>
        <w:t>10.5.3.2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_Toc216361513 \h </w:instrText>
      </w:r>
      <w:r>
        <w:rPr>
          <w:noProof/>
        </w:rPr>
      </w:r>
      <w:r>
        <w:rPr>
          <w:noProof/>
        </w:rPr>
        <w:fldChar w:fldCharType="separate"/>
      </w:r>
      <w:r>
        <w:rPr>
          <w:noProof/>
        </w:rPr>
        <w:t>201</w:t>
      </w:r>
      <w:r>
        <w:rPr>
          <w:noProof/>
        </w:rPr>
        <w:fldChar w:fldCharType="end"/>
      </w:r>
    </w:p>
    <w:p w14:paraId="2BCA56A9" w14:textId="1F7120AB" w:rsidR="00360A0B" w:rsidRDefault="00360A0B">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rPr>
        <w:t>Minimum requirement - Co-location with UTRA-TDD</w:t>
      </w:r>
      <w:r>
        <w:rPr>
          <w:noProof/>
        </w:rPr>
        <w:tab/>
      </w:r>
      <w:r>
        <w:rPr>
          <w:noProof/>
        </w:rPr>
        <w:fldChar w:fldCharType="begin" w:fldLock="1"/>
      </w:r>
      <w:r>
        <w:rPr>
          <w:noProof/>
        </w:rPr>
        <w:instrText xml:space="preserve"> PAGEREF _Toc216361514 \h </w:instrText>
      </w:r>
      <w:r>
        <w:rPr>
          <w:noProof/>
        </w:rPr>
      </w:r>
      <w:r>
        <w:rPr>
          <w:noProof/>
        </w:rPr>
        <w:fldChar w:fldCharType="separate"/>
      </w:r>
      <w:r>
        <w:rPr>
          <w:noProof/>
        </w:rPr>
        <w:t>201</w:t>
      </w:r>
      <w:r>
        <w:rPr>
          <w:noProof/>
        </w:rPr>
        <w:fldChar w:fldCharType="end"/>
      </w:r>
    </w:p>
    <w:p w14:paraId="0C6B6CE3" w14:textId="7D6991C2" w:rsidR="00360A0B" w:rsidRDefault="00360A0B">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_Toc216361515 \h </w:instrText>
      </w:r>
      <w:r>
        <w:rPr>
          <w:noProof/>
        </w:rPr>
      </w:r>
      <w:r>
        <w:rPr>
          <w:noProof/>
        </w:rPr>
        <w:fldChar w:fldCharType="separate"/>
      </w:r>
      <w:r>
        <w:rPr>
          <w:noProof/>
        </w:rPr>
        <w:t>202</w:t>
      </w:r>
      <w:r>
        <w:rPr>
          <w:noProof/>
        </w:rPr>
        <w:fldChar w:fldCharType="end"/>
      </w:r>
    </w:p>
    <w:p w14:paraId="103CEBA0" w14:textId="3293D52F" w:rsidR="00360A0B" w:rsidRDefault="00360A0B">
      <w:pPr>
        <w:pStyle w:val="TOC4"/>
        <w:rPr>
          <w:rFonts w:asciiTheme="minorHAnsi" w:hAnsiTheme="minorHAnsi" w:cstheme="minorBidi"/>
          <w:noProof/>
          <w:kern w:val="2"/>
          <w:sz w:val="24"/>
          <w:szCs w:val="24"/>
          <w:lang w:eastAsia="zh-CN"/>
          <w14:ligatures w14:val="standardContextual"/>
        </w:rPr>
      </w:pPr>
      <w:r>
        <w:rPr>
          <w:noProof/>
        </w:rPr>
        <w:t>10.5.4.1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_Toc216361516 \h </w:instrText>
      </w:r>
      <w:r>
        <w:rPr>
          <w:noProof/>
        </w:rPr>
      </w:r>
      <w:r>
        <w:rPr>
          <w:noProof/>
        </w:rPr>
        <w:fldChar w:fldCharType="separate"/>
      </w:r>
      <w:r>
        <w:rPr>
          <w:noProof/>
        </w:rPr>
        <w:t>202</w:t>
      </w:r>
      <w:r>
        <w:rPr>
          <w:noProof/>
        </w:rPr>
        <w:fldChar w:fldCharType="end"/>
      </w:r>
    </w:p>
    <w:p w14:paraId="0C282495" w14:textId="13FA0C11" w:rsidR="00360A0B" w:rsidRDefault="00360A0B">
      <w:pPr>
        <w:pStyle w:val="TOC4"/>
        <w:rPr>
          <w:rFonts w:asciiTheme="minorHAnsi" w:hAnsiTheme="minorHAnsi" w:cstheme="minorBidi"/>
          <w:noProof/>
          <w:kern w:val="2"/>
          <w:sz w:val="24"/>
          <w:szCs w:val="24"/>
          <w:lang w:eastAsia="zh-CN"/>
          <w14:ligatures w14:val="standardContextual"/>
        </w:rPr>
      </w:pPr>
      <w:r>
        <w:rPr>
          <w:noProof/>
        </w:rPr>
        <w:t>10.5.4.2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_Toc216361517 \h </w:instrText>
      </w:r>
      <w:r>
        <w:rPr>
          <w:noProof/>
        </w:rPr>
      </w:r>
      <w:r>
        <w:rPr>
          <w:noProof/>
        </w:rPr>
        <w:fldChar w:fldCharType="separate"/>
      </w:r>
      <w:r>
        <w:rPr>
          <w:noProof/>
        </w:rPr>
        <w:t>202</w:t>
      </w:r>
      <w:r>
        <w:rPr>
          <w:noProof/>
        </w:rPr>
        <w:fldChar w:fldCharType="end"/>
      </w:r>
    </w:p>
    <w:p w14:paraId="7B10183B" w14:textId="04E4BB62" w:rsidR="00360A0B" w:rsidRDefault="00360A0B">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_Toc216361518 \h </w:instrText>
      </w:r>
      <w:r>
        <w:rPr>
          <w:noProof/>
        </w:rPr>
      </w:r>
      <w:r>
        <w:rPr>
          <w:noProof/>
        </w:rPr>
        <w:fldChar w:fldCharType="separate"/>
      </w:r>
      <w:r>
        <w:rPr>
          <w:noProof/>
        </w:rPr>
        <w:t>204</w:t>
      </w:r>
      <w:r>
        <w:rPr>
          <w:noProof/>
        </w:rPr>
        <w:fldChar w:fldCharType="end"/>
      </w:r>
    </w:p>
    <w:p w14:paraId="337E80CD" w14:textId="21E891BB" w:rsidR="00360A0B" w:rsidRDefault="00360A0B">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_Toc216361519 \h </w:instrText>
      </w:r>
      <w:r>
        <w:rPr>
          <w:noProof/>
        </w:rPr>
      </w:r>
      <w:r>
        <w:rPr>
          <w:noProof/>
        </w:rPr>
        <w:fldChar w:fldCharType="separate"/>
      </w:r>
      <w:r>
        <w:rPr>
          <w:noProof/>
        </w:rPr>
        <w:t>204</w:t>
      </w:r>
      <w:r>
        <w:rPr>
          <w:noProof/>
        </w:rPr>
        <w:fldChar w:fldCharType="end"/>
      </w:r>
    </w:p>
    <w:p w14:paraId="17200B92" w14:textId="1E98F924" w:rsidR="00360A0B" w:rsidRDefault="00360A0B">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_Toc216361520 \h </w:instrText>
      </w:r>
      <w:r>
        <w:rPr>
          <w:noProof/>
        </w:rPr>
      </w:r>
      <w:r>
        <w:rPr>
          <w:noProof/>
        </w:rPr>
        <w:fldChar w:fldCharType="separate"/>
      </w:r>
      <w:r>
        <w:rPr>
          <w:noProof/>
        </w:rPr>
        <w:t>205</w:t>
      </w:r>
      <w:r>
        <w:rPr>
          <w:noProof/>
        </w:rPr>
        <w:fldChar w:fldCharType="end"/>
      </w:r>
    </w:p>
    <w:p w14:paraId="4368A460" w14:textId="3DD103E7" w:rsidR="00360A0B" w:rsidRDefault="00360A0B">
      <w:pPr>
        <w:pStyle w:val="TOC4"/>
        <w:rPr>
          <w:rFonts w:asciiTheme="minorHAnsi" w:hAnsiTheme="minorHAnsi" w:cstheme="minorBidi"/>
          <w:noProof/>
          <w:kern w:val="2"/>
          <w:sz w:val="24"/>
          <w:szCs w:val="24"/>
          <w:lang w:eastAsia="zh-CN"/>
          <w14:ligatures w14:val="standardContextual"/>
        </w:rPr>
      </w:pPr>
      <w:r>
        <w:rPr>
          <w:noProof/>
        </w:rPr>
        <w:t>10.6.2.1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_Toc216361521 \h </w:instrText>
      </w:r>
      <w:r>
        <w:rPr>
          <w:noProof/>
        </w:rPr>
      </w:r>
      <w:r>
        <w:rPr>
          <w:noProof/>
        </w:rPr>
        <w:fldChar w:fldCharType="separate"/>
      </w:r>
      <w:r>
        <w:rPr>
          <w:noProof/>
        </w:rPr>
        <w:t>205</w:t>
      </w:r>
      <w:r>
        <w:rPr>
          <w:noProof/>
        </w:rPr>
        <w:fldChar w:fldCharType="end"/>
      </w:r>
    </w:p>
    <w:p w14:paraId="2076C387" w14:textId="53E7163C" w:rsidR="00360A0B" w:rsidRDefault="00360A0B">
      <w:pPr>
        <w:pStyle w:val="TOC4"/>
        <w:rPr>
          <w:rFonts w:asciiTheme="minorHAnsi" w:hAnsiTheme="minorHAnsi" w:cstheme="minorBidi"/>
          <w:noProof/>
          <w:kern w:val="2"/>
          <w:sz w:val="24"/>
          <w:szCs w:val="24"/>
          <w:lang w:eastAsia="zh-CN"/>
          <w14:ligatures w14:val="standardContextual"/>
        </w:rPr>
      </w:pPr>
      <w:r>
        <w:rPr>
          <w:noProof/>
        </w:rPr>
        <w:t>10.6.2.2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_Toc216361522 \h </w:instrText>
      </w:r>
      <w:r>
        <w:rPr>
          <w:noProof/>
        </w:rPr>
      </w:r>
      <w:r>
        <w:rPr>
          <w:noProof/>
        </w:rPr>
        <w:fldChar w:fldCharType="separate"/>
      </w:r>
      <w:r>
        <w:rPr>
          <w:noProof/>
        </w:rPr>
        <w:t>205</w:t>
      </w:r>
      <w:r>
        <w:rPr>
          <w:noProof/>
        </w:rPr>
        <w:fldChar w:fldCharType="end"/>
      </w:r>
    </w:p>
    <w:p w14:paraId="0737E4EB" w14:textId="669D310E" w:rsidR="00360A0B" w:rsidRDefault="00360A0B">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_Toc216361523 \h </w:instrText>
      </w:r>
      <w:r>
        <w:rPr>
          <w:noProof/>
        </w:rPr>
      </w:r>
      <w:r>
        <w:rPr>
          <w:noProof/>
        </w:rPr>
        <w:fldChar w:fldCharType="separate"/>
      </w:r>
      <w:r>
        <w:rPr>
          <w:noProof/>
        </w:rPr>
        <w:t>206</w:t>
      </w:r>
      <w:r>
        <w:rPr>
          <w:noProof/>
        </w:rPr>
        <w:fldChar w:fldCharType="end"/>
      </w:r>
    </w:p>
    <w:p w14:paraId="0655BACE" w14:textId="419292DA" w:rsidR="00360A0B" w:rsidRDefault="00360A0B">
      <w:pPr>
        <w:pStyle w:val="TOC4"/>
        <w:rPr>
          <w:rFonts w:asciiTheme="minorHAnsi" w:hAnsiTheme="minorHAnsi" w:cstheme="minorBidi"/>
          <w:noProof/>
          <w:kern w:val="2"/>
          <w:sz w:val="24"/>
          <w:szCs w:val="24"/>
          <w:lang w:eastAsia="zh-CN"/>
          <w14:ligatures w14:val="standardContextual"/>
        </w:rPr>
      </w:pPr>
      <w:r>
        <w:rPr>
          <w:noProof/>
        </w:rPr>
        <w:t>10.6.3.1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_Toc216361524 \h </w:instrText>
      </w:r>
      <w:r>
        <w:rPr>
          <w:noProof/>
        </w:rPr>
      </w:r>
      <w:r>
        <w:rPr>
          <w:noProof/>
        </w:rPr>
        <w:fldChar w:fldCharType="separate"/>
      </w:r>
      <w:r>
        <w:rPr>
          <w:noProof/>
        </w:rPr>
        <w:t>206</w:t>
      </w:r>
      <w:r>
        <w:rPr>
          <w:noProof/>
        </w:rPr>
        <w:fldChar w:fldCharType="end"/>
      </w:r>
    </w:p>
    <w:p w14:paraId="21EC237D" w14:textId="5C606658" w:rsidR="00360A0B" w:rsidRDefault="00360A0B">
      <w:pPr>
        <w:pStyle w:val="TOC4"/>
        <w:rPr>
          <w:rFonts w:asciiTheme="minorHAnsi" w:hAnsiTheme="minorHAnsi" w:cstheme="minorBidi"/>
          <w:noProof/>
          <w:kern w:val="2"/>
          <w:sz w:val="24"/>
          <w:szCs w:val="24"/>
          <w:lang w:eastAsia="zh-CN"/>
          <w14:ligatures w14:val="standardContextual"/>
        </w:rPr>
      </w:pPr>
      <w:r>
        <w:rPr>
          <w:noProof/>
        </w:rPr>
        <w:t>10.6.3.2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_Toc216361525 \h </w:instrText>
      </w:r>
      <w:r>
        <w:rPr>
          <w:noProof/>
        </w:rPr>
      </w:r>
      <w:r>
        <w:rPr>
          <w:noProof/>
        </w:rPr>
        <w:fldChar w:fldCharType="separate"/>
      </w:r>
      <w:r>
        <w:rPr>
          <w:noProof/>
        </w:rPr>
        <w:t>207</w:t>
      </w:r>
      <w:r>
        <w:rPr>
          <w:noProof/>
        </w:rPr>
        <w:fldChar w:fldCharType="end"/>
      </w:r>
    </w:p>
    <w:p w14:paraId="7B1A4427" w14:textId="48773C78" w:rsidR="00360A0B" w:rsidRDefault="00360A0B">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_Toc216361526 \h </w:instrText>
      </w:r>
      <w:r>
        <w:rPr>
          <w:noProof/>
        </w:rPr>
      </w:r>
      <w:r>
        <w:rPr>
          <w:noProof/>
        </w:rPr>
        <w:fldChar w:fldCharType="separate"/>
      </w:r>
      <w:r>
        <w:rPr>
          <w:noProof/>
        </w:rPr>
        <w:t>208</w:t>
      </w:r>
      <w:r>
        <w:rPr>
          <w:noProof/>
        </w:rPr>
        <w:fldChar w:fldCharType="end"/>
      </w:r>
    </w:p>
    <w:p w14:paraId="39B592E4" w14:textId="019DE1BD" w:rsidR="00360A0B" w:rsidRDefault="00360A0B">
      <w:pPr>
        <w:pStyle w:val="TOC4"/>
        <w:rPr>
          <w:rFonts w:asciiTheme="minorHAnsi" w:hAnsiTheme="minorHAnsi" w:cstheme="minorBidi"/>
          <w:noProof/>
          <w:kern w:val="2"/>
          <w:sz w:val="24"/>
          <w:szCs w:val="24"/>
          <w:lang w:eastAsia="zh-CN"/>
          <w14:ligatures w14:val="standardContextual"/>
        </w:rPr>
      </w:pPr>
      <w:r>
        <w:rPr>
          <w:noProof/>
        </w:rPr>
        <w:t>10.6.4.1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_Toc216361527 \h </w:instrText>
      </w:r>
      <w:r>
        <w:rPr>
          <w:noProof/>
        </w:rPr>
      </w:r>
      <w:r>
        <w:rPr>
          <w:noProof/>
        </w:rPr>
        <w:fldChar w:fldCharType="separate"/>
      </w:r>
      <w:r>
        <w:rPr>
          <w:noProof/>
        </w:rPr>
        <w:t>208</w:t>
      </w:r>
      <w:r>
        <w:rPr>
          <w:noProof/>
        </w:rPr>
        <w:fldChar w:fldCharType="end"/>
      </w:r>
    </w:p>
    <w:p w14:paraId="05D0FF16" w14:textId="2200E954" w:rsidR="00360A0B" w:rsidRDefault="00360A0B">
      <w:pPr>
        <w:pStyle w:val="TOC4"/>
        <w:rPr>
          <w:rFonts w:asciiTheme="minorHAnsi" w:hAnsiTheme="minorHAnsi" w:cstheme="minorBidi"/>
          <w:noProof/>
          <w:kern w:val="2"/>
          <w:sz w:val="24"/>
          <w:szCs w:val="24"/>
          <w:lang w:eastAsia="zh-CN"/>
          <w14:ligatures w14:val="standardContextual"/>
        </w:rPr>
      </w:pPr>
      <w:r>
        <w:rPr>
          <w:noProof/>
        </w:rPr>
        <w:t>10.6.4.2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_Toc216361528 \h </w:instrText>
      </w:r>
      <w:r>
        <w:rPr>
          <w:noProof/>
        </w:rPr>
      </w:r>
      <w:r>
        <w:rPr>
          <w:noProof/>
        </w:rPr>
        <w:fldChar w:fldCharType="separate"/>
      </w:r>
      <w:r>
        <w:rPr>
          <w:noProof/>
        </w:rPr>
        <w:t>209</w:t>
      </w:r>
      <w:r>
        <w:rPr>
          <w:noProof/>
        </w:rPr>
        <w:fldChar w:fldCharType="end"/>
      </w:r>
    </w:p>
    <w:p w14:paraId="3DD6A2B1" w14:textId="066AFF2F" w:rsidR="00360A0B" w:rsidRDefault="00360A0B">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_Toc216361529 \h </w:instrText>
      </w:r>
      <w:r>
        <w:rPr>
          <w:noProof/>
        </w:rPr>
      </w:r>
      <w:r>
        <w:rPr>
          <w:noProof/>
        </w:rPr>
        <w:fldChar w:fldCharType="separate"/>
      </w:r>
      <w:r>
        <w:rPr>
          <w:noProof/>
        </w:rPr>
        <w:t>210</w:t>
      </w:r>
      <w:r>
        <w:rPr>
          <w:noProof/>
        </w:rPr>
        <w:fldChar w:fldCharType="end"/>
      </w:r>
    </w:p>
    <w:p w14:paraId="6E2C46E0" w14:textId="4F5162D4" w:rsidR="00360A0B" w:rsidRDefault="00360A0B">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_Toc216361530 \h </w:instrText>
      </w:r>
      <w:r>
        <w:rPr>
          <w:noProof/>
        </w:rPr>
      </w:r>
      <w:r>
        <w:rPr>
          <w:noProof/>
        </w:rPr>
        <w:fldChar w:fldCharType="separate"/>
      </w:r>
      <w:r>
        <w:rPr>
          <w:noProof/>
        </w:rPr>
        <w:t>210</w:t>
      </w:r>
      <w:r>
        <w:rPr>
          <w:noProof/>
        </w:rPr>
        <w:fldChar w:fldCharType="end"/>
      </w:r>
    </w:p>
    <w:p w14:paraId="33A7F2C4" w14:textId="36DF4508" w:rsidR="00360A0B" w:rsidRDefault="00360A0B">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_Toc216361531 \h </w:instrText>
      </w:r>
      <w:r>
        <w:rPr>
          <w:noProof/>
        </w:rPr>
      </w:r>
      <w:r>
        <w:rPr>
          <w:noProof/>
        </w:rPr>
        <w:fldChar w:fldCharType="separate"/>
      </w:r>
      <w:r>
        <w:rPr>
          <w:noProof/>
        </w:rPr>
        <w:t>210</w:t>
      </w:r>
      <w:r>
        <w:rPr>
          <w:noProof/>
        </w:rPr>
        <w:fldChar w:fldCharType="end"/>
      </w:r>
    </w:p>
    <w:p w14:paraId="4D19188D" w14:textId="56BB884E" w:rsidR="00360A0B" w:rsidRDefault="00360A0B">
      <w:pPr>
        <w:pStyle w:val="TOC4"/>
        <w:rPr>
          <w:rFonts w:asciiTheme="minorHAnsi" w:hAnsiTheme="minorHAnsi" w:cstheme="minorBidi"/>
          <w:noProof/>
          <w:kern w:val="2"/>
          <w:sz w:val="24"/>
          <w:szCs w:val="24"/>
          <w:lang w:eastAsia="zh-CN"/>
          <w14:ligatures w14:val="standardContextual"/>
        </w:rPr>
      </w:pPr>
      <w:r>
        <w:rPr>
          <w:noProof/>
        </w:rPr>
        <w:t>10.7.2.1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_Toc216361532 \h </w:instrText>
      </w:r>
      <w:r>
        <w:rPr>
          <w:noProof/>
        </w:rPr>
      </w:r>
      <w:r>
        <w:rPr>
          <w:noProof/>
        </w:rPr>
        <w:fldChar w:fldCharType="separate"/>
      </w:r>
      <w:r>
        <w:rPr>
          <w:noProof/>
        </w:rPr>
        <w:t>210</w:t>
      </w:r>
      <w:r>
        <w:rPr>
          <w:noProof/>
        </w:rPr>
        <w:fldChar w:fldCharType="end"/>
      </w:r>
    </w:p>
    <w:p w14:paraId="56CFC0C6" w14:textId="0BE927CE" w:rsidR="00360A0B" w:rsidRDefault="00360A0B">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_Toc216361533 \h </w:instrText>
      </w:r>
      <w:r>
        <w:rPr>
          <w:noProof/>
        </w:rPr>
      </w:r>
      <w:r>
        <w:rPr>
          <w:noProof/>
        </w:rPr>
        <w:fldChar w:fldCharType="separate"/>
      </w:r>
      <w:r>
        <w:rPr>
          <w:noProof/>
        </w:rPr>
        <w:t>211</w:t>
      </w:r>
      <w:r>
        <w:rPr>
          <w:noProof/>
        </w:rPr>
        <w:fldChar w:fldCharType="end"/>
      </w:r>
    </w:p>
    <w:p w14:paraId="7B2346D0" w14:textId="1A35B17F" w:rsidR="00360A0B" w:rsidRDefault="00360A0B">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_Toc216361534 \h </w:instrText>
      </w:r>
      <w:r>
        <w:rPr>
          <w:noProof/>
        </w:rPr>
      </w:r>
      <w:r>
        <w:rPr>
          <w:noProof/>
        </w:rPr>
        <w:fldChar w:fldCharType="separate"/>
      </w:r>
      <w:r>
        <w:rPr>
          <w:noProof/>
        </w:rPr>
        <w:t>211</w:t>
      </w:r>
      <w:r>
        <w:rPr>
          <w:noProof/>
        </w:rPr>
        <w:fldChar w:fldCharType="end"/>
      </w:r>
    </w:p>
    <w:p w14:paraId="1360A66E" w14:textId="25A1C017" w:rsidR="00360A0B" w:rsidRDefault="00360A0B">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_Toc216361535 \h </w:instrText>
      </w:r>
      <w:r>
        <w:rPr>
          <w:noProof/>
        </w:rPr>
      </w:r>
      <w:r>
        <w:rPr>
          <w:noProof/>
        </w:rPr>
        <w:fldChar w:fldCharType="separate"/>
      </w:r>
      <w:r>
        <w:rPr>
          <w:noProof/>
        </w:rPr>
        <w:t>211</w:t>
      </w:r>
      <w:r>
        <w:rPr>
          <w:noProof/>
        </w:rPr>
        <w:fldChar w:fldCharType="end"/>
      </w:r>
    </w:p>
    <w:p w14:paraId="7DDD9004" w14:textId="59DF69A5" w:rsidR="00360A0B" w:rsidRDefault="00360A0B">
      <w:pPr>
        <w:pStyle w:val="TOC3"/>
        <w:rPr>
          <w:rFonts w:asciiTheme="minorHAnsi" w:hAnsiTheme="minorHAnsi" w:cstheme="minorBidi"/>
          <w:noProof/>
          <w:kern w:val="2"/>
          <w:sz w:val="24"/>
          <w:szCs w:val="24"/>
          <w:lang w:eastAsia="zh-CN"/>
          <w14:ligatures w14:val="standardContextual"/>
        </w:rPr>
      </w:pPr>
      <w:r>
        <w:rPr>
          <w:noProof/>
        </w:rPr>
        <w:t>10.8.1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_Toc216361536 \h </w:instrText>
      </w:r>
      <w:r>
        <w:rPr>
          <w:noProof/>
        </w:rPr>
      </w:r>
      <w:r>
        <w:rPr>
          <w:noProof/>
        </w:rPr>
        <w:fldChar w:fldCharType="separate"/>
      </w:r>
      <w:r>
        <w:rPr>
          <w:noProof/>
        </w:rPr>
        <w:t>211</w:t>
      </w:r>
      <w:r>
        <w:rPr>
          <w:noProof/>
        </w:rPr>
        <w:fldChar w:fldCharType="end"/>
      </w:r>
    </w:p>
    <w:p w14:paraId="37EAE34A" w14:textId="2932F29B" w:rsidR="00360A0B" w:rsidRDefault="00360A0B">
      <w:pPr>
        <w:pStyle w:val="TOC3"/>
        <w:rPr>
          <w:rFonts w:asciiTheme="minorHAnsi" w:hAnsiTheme="minorHAnsi" w:cstheme="minorBidi"/>
          <w:noProof/>
          <w:kern w:val="2"/>
          <w:sz w:val="24"/>
          <w:szCs w:val="24"/>
          <w:lang w:eastAsia="zh-CN"/>
          <w14:ligatures w14:val="standardContextual"/>
        </w:rPr>
      </w:pPr>
      <w:r>
        <w:rPr>
          <w:noProof/>
        </w:rPr>
        <w:t>10.8.2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_Toc216361537 \h </w:instrText>
      </w:r>
      <w:r>
        <w:rPr>
          <w:noProof/>
        </w:rPr>
      </w:r>
      <w:r>
        <w:rPr>
          <w:noProof/>
        </w:rPr>
        <w:fldChar w:fldCharType="separate"/>
      </w:r>
      <w:r>
        <w:rPr>
          <w:noProof/>
        </w:rPr>
        <w:t>211</w:t>
      </w:r>
      <w:r>
        <w:rPr>
          <w:noProof/>
        </w:rPr>
        <w:fldChar w:fldCharType="end"/>
      </w:r>
    </w:p>
    <w:p w14:paraId="491E4ED8" w14:textId="0BD0AC8A" w:rsidR="00360A0B" w:rsidRDefault="00360A0B">
      <w:pPr>
        <w:pStyle w:val="TOC4"/>
        <w:rPr>
          <w:rFonts w:asciiTheme="minorHAnsi" w:hAnsiTheme="minorHAnsi" w:cstheme="minorBidi"/>
          <w:noProof/>
          <w:kern w:val="2"/>
          <w:sz w:val="24"/>
          <w:szCs w:val="24"/>
          <w:lang w:eastAsia="zh-CN"/>
          <w14:ligatures w14:val="standardContextual"/>
        </w:rPr>
      </w:pPr>
      <w:r>
        <w:rPr>
          <w:noProof/>
        </w:rPr>
        <w:t>10.8.2.1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_Toc216361538 \h </w:instrText>
      </w:r>
      <w:r>
        <w:rPr>
          <w:noProof/>
        </w:rPr>
      </w:r>
      <w:r>
        <w:rPr>
          <w:noProof/>
        </w:rPr>
        <w:fldChar w:fldCharType="separate"/>
      </w:r>
      <w:r>
        <w:rPr>
          <w:noProof/>
        </w:rPr>
        <w:t>211</w:t>
      </w:r>
      <w:r>
        <w:rPr>
          <w:noProof/>
        </w:rPr>
        <w:fldChar w:fldCharType="end"/>
      </w:r>
    </w:p>
    <w:p w14:paraId="2AC3A0D1" w14:textId="13010076" w:rsidR="00360A0B" w:rsidRDefault="00360A0B">
      <w:pPr>
        <w:pStyle w:val="TOC4"/>
        <w:rPr>
          <w:rFonts w:asciiTheme="minorHAnsi" w:hAnsiTheme="minorHAnsi" w:cstheme="minorBidi"/>
          <w:noProof/>
          <w:kern w:val="2"/>
          <w:sz w:val="24"/>
          <w:szCs w:val="24"/>
          <w:lang w:eastAsia="zh-CN"/>
          <w14:ligatures w14:val="standardContextual"/>
        </w:rPr>
      </w:pPr>
      <w:r>
        <w:rPr>
          <w:noProof/>
        </w:rPr>
        <w:t>10.8.2.2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_Toc216361539 \h </w:instrText>
      </w:r>
      <w:r>
        <w:rPr>
          <w:noProof/>
        </w:rPr>
      </w:r>
      <w:r>
        <w:rPr>
          <w:noProof/>
        </w:rPr>
        <w:fldChar w:fldCharType="separate"/>
      </w:r>
      <w:r>
        <w:rPr>
          <w:noProof/>
        </w:rPr>
        <w:t>213</w:t>
      </w:r>
      <w:r>
        <w:rPr>
          <w:noProof/>
        </w:rPr>
        <w:fldChar w:fldCharType="end"/>
      </w:r>
    </w:p>
    <w:p w14:paraId="2DFD3E6E" w14:textId="7ACE3F65" w:rsidR="00360A0B" w:rsidRDefault="00360A0B">
      <w:pPr>
        <w:pStyle w:val="TOC2"/>
        <w:rPr>
          <w:rFonts w:asciiTheme="minorHAnsi" w:hAnsiTheme="minorHAnsi" w:cstheme="minorBidi"/>
          <w:noProof/>
          <w:kern w:val="2"/>
          <w:sz w:val="24"/>
          <w:szCs w:val="24"/>
          <w:lang w:eastAsia="zh-CN"/>
          <w14:ligatures w14:val="standardContextual"/>
        </w:rPr>
      </w:pPr>
      <w:r>
        <w:rPr>
          <w:noProof/>
        </w:rPr>
        <w:t>10.8.3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_Toc216361540 \h </w:instrText>
      </w:r>
      <w:r>
        <w:rPr>
          <w:noProof/>
        </w:rPr>
      </w:r>
      <w:r>
        <w:rPr>
          <w:noProof/>
        </w:rPr>
        <w:fldChar w:fldCharType="separate"/>
      </w:r>
      <w:r>
        <w:rPr>
          <w:noProof/>
        </w:rPr>
        <w:t>217</w:t>
      </w:r>
      <w:r>
        <w:rPr>
          <w:noProof/>
        </w:rPr>
        <w:fldChar w:fldCharType="end"/>
      </w:r>
    </w:p>
    <w:p w14:paraId="6750C6E5" w14:textId="5CB3029C" w:rsidR="00360A0B" w:rsidRDefault="00360A0B">
      <w:pPr>
        <w:pStyle w:val="TOC3"/>
        <w:rPr>
          <w:rFonts w:asciiTheme="minorHAnsi" w:hAnsiTheme="minorHAnsi" w:cstheme="minorBidi"/>
          <w:noProof/>
          <w:kern w:val="2"/>
          <w:sz w:val="24"/>
          <w:szCs w:val="24"/>
          <w:lang w:eastAsia="zh-CN"/>
          <w14:ligatures w14:val="standardContextual"/>
        </w:rPr>
      </w:pPr>
      <w:r>
        <w:rPr>
          <w:noProof/>
        </w:rPr>
        <w:t>10.8.4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_Toc216361541 \h </w:instrText>
      </w:r>
      <w:r>
        <w:rPr>
          <w:noProof/>
        </w:rPr>
      </w:r>
      <w:r>
        <w:rPr>
          <w:noProof/>
        </w:rPr>
        <w:fldChar w:fldCharType="separate"/>
      </w:r>
      <w:r>
        <w:rPr>
          <w:noProof/>
        </w:rPr>
        <w:t>218</w:t>
      </w:r>
      <w:r>
        <w:rPr>
          <w:noProof/>
        </w:rPr>
        <w:fldChar w:fldCharType="end"/>
      </w:r>
    </w:p>
    <w:p w14:paraId="20EB1D3B" w14:textId="7E04D602" w:rsidR="00360A0B" w:rsidRDefault="00360A0B">
      <w:pPr>
        <w:pStyle w:val="TOC2"/>
        <w:rPr>
          <w:rFonts w:asciiTheme="minorHAnsi" w:hAnsiTheme="minorHAnsi" w:cstheme="minorBidi"/>
          <w:noProof/>
          <w:kern w:val="2"/>
          <w:sz w:val="24"/>
          <w:szCs w:val="24"/>
          <w:lang w:eastAsia="zh-CN"/>
          <w14:ligatures w14:val="standardContextual"/>
        </w:rPr>
      </w:pPr>
      <w:r>
        <w:rPr>
          <w:noProof/>
        </w:rPr>
        <w:t>10.9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_Toc216361542 \h </w:instrText>
      </w:r>
      <w:r>
        <w:rPr>
          <w:noProof/>
        </w:rPr>
      </w:r>
      <w:r>
        <w:rPr>
          <w:noProof/>
        </w:rPr>
        <w:fldChar w:fldCharType="separate"/>
      </w:r>
      <w:r>
        <w:rPr>
          <w:noProof/>
        </w:rPr>
        <w:t>222</w:t>
      </w:r>
      <w:r>
        <w:rPr>
          <w:noProof/>
        </w:rPr>
        <w:fldChar w:fldCharType="end"/>
      </w:r>
    </w:p>
    <w:p w14:paraId="76CD1255" w14:textId="2E0D6ED5" w:rsidR="00360A0B" w:rsidRDefault="00360A0B">
      <w:pPr>
        <w:pStyle w:val="TOC3"/>
        <w:rPr>
          <w:rFonts w:asciiTheme="minorHAnsi" w:hAnsiTheme="minorHAnsi" w:cstheme="minorBidi"/>
          <w:noProof/>
          <w:kern w:val="2"/>
          <w:sz w:val="24"/>
          <w:szCs w:val="24"/>
          <w:lang w:eastAsia="zh-CN"/>
          <w14:ligatures w14:val="standardContextual"/>
        </w:rPr>
      </w:pPr>
      <w:r>
        <w:rPr>
          <w:noProof/>
        </w:rPr>
        <w:t>10.9.1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_Toc216361543 \h </w:instrText>
      </w:r>
      <w:r>
        <w:rPr>
          <w:noProof/>
        </w:rPr>
      </w:r>
      <w:r>
        <w:rPr>
          <w:noProof/>
        </w:rPr>
        <w:fldChar w:fldCharType="separate"/>
      </w:r>
      <w:r>
        <w:rPr>
          <w:noProof/>
        </w:rPr>
        <w:t>222</w:t>
      </w:r>
      <w:r>
        <w:rPr>
          <w:noProof/>
        </w:rPr>
        <w:fldChar w:fldCharType="end"/>
      </w:r>
    </w:p>
    <w:p w14:paraId="34454609" w14:textId="1AB3D39E" w:rsidR="00360A0B" w:rsidRDefault="00360A0B">
      <w:pPr>
        <w:pStyle w:val="TOC3"/>
        <w:rPr>
          <w:rFonts w:asciiTheme="minorHAnsi" w:hAnsiTheme="minorHAnsi" w:cstheme="minorBidi"/>
          <w:noProof/>
          <w:kern w:val="2"/>
          <w:sz w:val="24"/>
          <w:szCs w:val="24"/>
          <w:lang w:eastAsia="zh-CN"/>
          <w14:ligatures w14:val="standardContextual"/>
        </w:rPr>
      </w:pPr>
      <w:r>
        <w:rPr>
          <w:noProof/>
        </w:rPr>
        <w:t>10.9.2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_Toc216361544 \h </w:instrText>
      </w:r>
      <w:r>
        <w:rPr>
          <w:noProof/>
        </w:rPr>
      </w:r>
      <w:r>
        <w:rPr>
          <w:noProof/>
        </w:rPr>
        <w:fldChar w:fldCharType="separate"/>
      </w:r>
      <w:r>
        <w:rPr>
          <w:noProof/>
        </w:rPr>
        <w:t>222</w:t>
      </w:r>
      <w:r>
        <w:rPr>
          <w:noProof/>
        </w:rPr>
        <w:fldChar w:fldCharType="end"/>
      </w:r>
    </w:p>
    <w:p w14:paraId="609C842F" w14:textId="63ED05AF" w:rsidR="00360A0B" w:rsidRDefault="00360A0B">
      <w:pPr>
        <w:pStyle w:val="TOC3"/>
        <w:rPr>
          <w:rFonts w:asciiTheme="minorHAnsi" w:hAnsiTheme="minorHAnsi" w:cstheme="minorBidi"/>
          <w:noProof/>
          <w:kern w:val="2"/>
          <w:sz w:val="24"/>
          <w:szCs w:val="24"/>
          <w:lang w:eastAsia="zh-CN"/>
          <w14:ligatures w14:val="standardContextual"/>
        </w:rPr>
      </w:pPr>
      <w:r>
        <w:rPr>
          <w:noProof/>
        </w:rPr>
        <w:t>10.9.3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_Toc216361545 \h </w:instrText>
      </w:r>
      <w:r>
        <w:rPr>
          <w:noProof/>
        </w:rPr>
      </w:r>
      <w:r>
        <w:rPr>
          <w:noProof/>
        </w:rPr>
        <w:fldChar w:fldCharType="separate"/>
      </w:r>
      <w:r>
        <w:rPr>
          <w:noProof/>
        </w:rPr>
        <w:t>223</w:t>
      </w:r>
      <w:r>
        <w:rPr>
          <w:noProof/>
        </w:rPr>
        <w:fldChar w:fldCharType="end"/>
      </w:r>
    </w:p>
    <w:p w14:paraId="6F87F2C3" w14:textId="2B111233" w:rsidR="00360A0B" w:rsidRDefault="00360A0B">
      <w:pPr>
        <w:pStyle w:val="TOC3"/>
        <w:rPr>
          <w:rFonts w:asciiTheme="minorHAnsi" w:hAnsiTheme="minorHAnsi" w:cstheme="minorBidi"/>
          <w:noProof/>
          <w:kern w:val="2"/>
          <w:sz w:val="24"/>
          <w:szCs w:val="24"/>
          <w:lang w:eastAsia="zh-CN"/>
          <w14:ligatures w14:val="standardContextual"/>
        </w:rPr>
      </w:pPr>
      <w:r>
        <w:rPr>
          <w:noProof/>
        </w:rPr>
        <w:t>10.9.4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_Toc216361546 \h </w:instrText>
      </w:r>
      <w:r>
        <w:rPr>
          <w:noProof/>
        </w:rPr>
      </w:r>
      <w:r>
        <w:rPr>
          <w:noProof/>
        </w:rPr>
        <w:fldChar w:fldCharType="separate"/>
      </w:r>
      <w:r>
        <w:rPr>
          <w:noProof/>
        </w:rPr>
        <w:t>223</w:t>
      </w:r>
      <w:r>
        <w:rPr>
          <w:noProof/>
        </w:rPr>
        <w:fldChar w:fldCharType="end"/>
      </w:r>
    </w:p>
    <w:p w14:paraId="4D790E10" w14:textId="0787EFCC" w:rsidR="00360A0B" w:rsidRDefault="00360A0B">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_Toc216361547 \h </w:instrText>
      </w:r>
      <w:r>
        <w:rPr>
          <w:noProof/>
        </w:rPr>
      </w:r>
      <w:r>
        <w:rPr>
          <w:noProof/>
        </w:rPr>
        <w:fldChar w:fldCharType="separate"/>
      </w:r>
      <w:r>
        <w:rPr>
          <w:noProof/>
        </w:rPr>
        <w:t>224</w:t>
      </w:r>
      <w:r>
        <w:rPr>
          <w:noProof/>
        </w:rPr>
        <w:fldChar w:fldCharType="end"/>
      </w:r>
    </w:p>
    <w:p w14:paraId="381D52F4" w14:textId="083FEB3C" w:rsidR="00360A0B" w:rsidRDefault="00360A0B">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_Toc216361548 \h </w:instrText>
      </w:r>
      <w:r>
        <w:rPr>
          <w:noProof/>
        </w:rPr>
      </w:r>
      <w:r>
        <w:rPr>
          <w:noProof/>
        </w:rPr>
        <w:fldChar w:fldCharType="separate"/>
      </w:r>
      <w:r>
        <w:rPr>
          <w:noProof/>
        </w:rPr>
        <w:t>224</w:t>
      </w:r>
      <w:r>
        <w:rPr>
          <w:noProof/>
        </w:rPr>
        <w:fldChar w:fldCharType="end"/>
      </w:r>
    </w:p>
    <w:p w14:paraId="58043DFF" w14:textId="43CF8D76" w:rsidR="00360A0B" w:rsidRDefault="00360A0B">
      <w:pPr>
        <w:pStyle w:val="TOC3"/>
        <w:rPr>
          <w:rFonts w:asciiTheme="minorHAnsi" w:hAnsiTheme="minorHAnsi" w:cstheme="minorBidi"/>
          <w:noProof/>
          <w:kern w:val="2"/>
          <w:sz w:val="24"/>
          <w:szCs w:val="24"/>
          <w:lang w:eastAsia="zh-CN"/>
          <w14:ligatures w14:val="standardContextual"/>
        </w:rPr>
      </w:pPr>
      <w:r>
        <w:rPr>
          <w:noProof/>
        </w:rPr>
        <w:t>11.1.1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_Toc216361549 \h </w:instrText>
      </w:r>
      <w:r>
        <w:rPr>
          <w:noProof/>
        </w:rPr>
      </w:r>
      <w:r>
        <w:rPr>
          <w:noProof/>
        </w:rPr>
        <w:fldChar w:fldCharType="separate"/>
      </w:r>
      <w:r>
        <w:rPr>
          <w:noProof/>
        </w:rPr>
        <w:t>224</w:t>
      </w:r>
      <w:r>
        <w:rPr>
          <w:noProof/>
        </w:rPr>
        <w:fldChar w:fldCharType="end"/>
      </w:r>
    </w:p>
    <w:p w14:paraId="35CB33EF" w14:textId="465CE211" w:rsidR="00360A0B" w:rsidRDefault="00360A0B">
      <w:pPr>
        <w:pStyle w:val="TOC3"/>
        <w:rPr>
          <w:rFonts w:asciiTheme="minorHAnsi" w:hAnsiTheme="minorHAnsi" w:cstheme="minorBidi"/>
          <w:noProof/>
          <w:kern w:val="2"/>
          <w:sz w:val="24"/>
          <w:szCs w:val="24"/>
          <w:lang w:eastAsia="zh-CN"/>
          <w14:ligatures w14:val="standardContextual"/>
        </w:rPr>
      </w:pPr>
      <w:r>
        <w:rPr>
          <w:noProof/>
        </w:rPr>
        <w:t>11.1.2</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_Toc216361550 \h </w:instrText>
      </w:r>
      <w:r>
        <w:rPr>
          <w:noProof/>
        </w:rPr>
      </w:r>
      <w:r>
        <w:rPr>
          <w:noProof/>
        </w:rPr>
        <w:fldChar w:fldCharType="separate"/>
      </w:r>
      <w:r>
        <w:rPr>
          <w:noProof/>
        </w:rPr>
        <w:t>224</w:t>
      </w:r>
      <w:r>
        <w:rPr>
          <w:noProof/>
        </w:rPr>
        <w:fldChar w:fldCharType="end"/>
      </w:r>
    </w:p>
    <w:p w14:paraId="4F941890" w14:textId="01D9F85D" w:rsidR="00360A0B" w:rsidRDefault="00360A0B">
      <w:pPr>
        <w:pStyle w:val="TOC3"/>
        <w:rPr>
          <w:rFonts w:asciiTheme="minorHAnsi" w:hAnsiTheme="minorHAnsi" w:cstheme="minorBidi"/>
          <w:noProof/>
          <w:kern w:val="2"/>
          <w:sz w:val="24"/>
          <w:szCs w:val="24"/>
          <w:lang w:eastAsia="zh-CN"/>
          <w14:ligatures w14:val="standardContextual"/>
        </w:rPr>
      </w:pPr>
      <w:r>
        <w:rPr>
          <w:noProof/>
        </w:rPr>
        <w:t>11.1.3</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_Toc216361551 \h </w:instrText>
      </w:r>
      <w:r>
        <w:rPr>
          <w:noProof/>
        </w:rPr>
      </w:r>
      <w:r>
        <w:rPr>
          <w:noProof/>
        </w:rPr>
        <w:fldChar w:fldCharType="separate"/>
      </w:r>
      <w:r>
        <w:rPr>
          <w:noProof/>
        </w:rPr>
        <w:t>225</w:t>
      </w:r>
      <w:r>
        <w:rPr>
          <w:noProof/>
        </w:rPr>
        <w:fldChar w:fldCharType="end"/>
      </w:r>
    </w:p>
    <w:p w14:paraId="7F7F23C0" w14:textId="20E8CB2A" w:rsidR="00360A0B" w:rsidRDefault="00360A0B">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_Toc216361552 \h </w:instrText>
      </w:r>
      <w:r>
        <w:rPr>
          <w:noProof/>
        </w:rPr>
      </w:r>
      <w:r>
        <w:rPr>
          <w:noProof/>
        </w:rPr>
        <w:fldChar w:fldCharType="separate"/>
      </w:r>
      <w:r>
        <w:rPr>
          <w:noProof/>
        </w:rPr>
        <w:t>226</w:t>
      </w:r>
      <w:r>
        <w:rPr>
          <w:noProof/>
        </w:rPr>
        <w:fldChar w:fldCharType="end"/>
      </w:r>
    </w:p>
    <w:p w14:paraId="4B8B7BFA" w14:textId="39A6AB0A" w:rsidR="00360A0B" w:rsidRDefault="00360A0B">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_Toc216361553 \h </w:instrText>
      </w:r>
      <w:r>
        <w:rPr>
          <w:noProof/>
        </w:rPr>
      </w:r>
      <w:r>
        <w:rPr>
          <w:noProof/>
        </w:rPr>
        <w:fldChar w:fldCharType="separate"/>
      </w:r>
      <w:r>
        <w:rPr>
          <w:noProof/>
        </w:rPr>
        <w:t>226</w:t>
      </w:r>
      <w:r>
        <w:rPr>
          <w:noProof/>
        </w:rPr>
        <w:fldChar w:fldCharType="end"/>
      </w:r>
    </w:p>
    <w:p w14:paraId="41201025" w14:textId="762A8B8E" w:rsidR="00360A0B" w:rsidRDefault="00360A0B">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_Toc216361554 \h </w:instrText>
      </w:r>
      <w:r>
        <w:rPr>
          <w:noProof/>
        </w:rPr>
      </w:r>
      <w:r>
        <w:rPr>
          <w:noProof/>
        </w:rPr>
        <w:fldChar w:fldCharType="separate"/>
      </w:r>
      <w:r>
        <w:rPr>
          <w:noProof/>
        </w:rPr>
        <w:t>226</w:t>
      </w:r>
      <w:r>
        <w:rPr>
          <w:noProof/>
        </w:rPr>
        <w:fldChar w:fldCharType="end"/>
      </w:r>
    </w:p>
    <w:p w14:paraId="06182B9E" w14:textId="6A909786" w:rsidR="00360A0B" w:rsidRDefault="00360A0B">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Environmental requirements for the BS equipment</w:t>
      </w:r>
      <w:r>
        <w:rPr>
          <w:noProof/>
        </w:rPr>
        <w:tab/>
      </w:r>
      <w:r>
        <w:rPr>
          <w:noProof/>
        </w:rPr>
        <w:fldChar w:fldCharType="begin" w:fldLock="1"/>
      </w:r>
      <w:r>
        <w:rPr>
          <w:noProof/>
        </w:rPr>
        <w:instrText xml:space="preserve"> PAGEREF _Toc216361555 \h </w:instrText>
      </w:r>
      <w:r>
        <w:rPr>
          <w:noProof/>
        </w:rPr>
      </w:r>
      <w:r>
        <w:rPr>
          <w:noProof/>
        </w:rPr>
        <w:fldChar w:fldCharType="separate"/>
      </w:r>
      <w:r>
        <w:rPr>
          <w:noProof/>
        </w:rPr>
        <w:t>227</w:t>
      </w:r>
      <w:r>
        <w:rPr>
          <w:noProof/>
        </w:rPr>
        <w:fldChar w:fldCharType="end"/>
      </w:r>
    </w:p>
    <w:p w14:paraId="684E0D82" w14:textId="7366002F" w:rsidR="00360A0B" w:rsidRDefault="00360A0B">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 xml:space="preserve"> Calculation of EIRP based on fixed assumption of passive antenna gain</w:t>
      </w:r>
      <w:r>
        <w:rPr>
          <w:noProof/>
        </w:rPr>
        <w:tab/>
      </w:r>
      <w:r>
        <w:rPr>
          <w:noProof/>
        </w:rPr>
        <w:fldChar w:fldCharType="begin" w:fldLock="1"/>
      </w:r>
      <w:r>
        <w:rPr>
          <w:noProof/>
        </w:rPr>
        <w:instrText xml:space="preserve"> PAGEREF _Toc216361556 \h </w:instrText>
      </w:r>
      <w:r>
        <w:rPr>
          <w:noProof/>
        </w:rPr>
      </w:r>
      <w:r>
        <w:rPr>
          <w:noProof/>
        </w:rPr>
        <w:fldChar w:fldCharType="separate"/>
      </w:r>
      <w:r>
        <w:rPr>
          <w:noProof/>
        </w:rPr>
        <w:t>227</w:t>
      </w:r>
      <w:r>
        <w:rPr>
          <w:noProof/>
        </w:rPr>
        <w:fldChar w:fldCharType="end"/>
      </w:r>
    </w:p>
    <w:p w14:paraId="15692E83" w14:textId="6F082309" w:rsidR="00360A0B" w:rsidRDefault="00360A0B">
      <w:pPr>
        <w:pStyle w:val="TOC2"/>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Calculation of EIRP based on fixed assumption of passive antenna gain</w:t>
      </w:r>
      <w:r>
        <w:rPr>
          <w:noProof/>
        </w:rPr>
        <w:tab/>
      </w:r>
      <w:r>
        <w:rPr>
          <w:noProof/>
        </w:rPr>
        <w:fldChar w:fldCharType="begin" w:fldLock="1"/>
      </w:r>
      <w:r>
        <w:rPr>
          <w:noProof/>
        </w:rPr>
        <w:instrText xml:space="preserve"> PAGEREF _Toc216361557 \h </w:instrText>
      </w:r>
      <w:r>
        <w:rPr>
          <w:noProof/>
        </w:rPr>
      </w:r>
      <w:r>
        <w:rPr>
          <w:noProof/>
        </w:rPr>
        <w:fldChar w:fldCharType="separate"/>
      </w:r>
      <w:r>
        <w:rPr>
          <w:noProof/>
        </w:rPr>
        <w:t>227</w:t>
      </w:r>
      <w:r>
        <w:rPr>
          <w:noProof/>
        </w:rPr>
        <w:fldChar w:fldCharType="end"/>
      </w:r>
    </w:p>
    <w:p w14:paraId="7F2A1BD9" w14:textId="532BBF25" w:rsidR="00360A0B" w:rsidRDefault="00360A0B">
      <w:pPr>
        <w:pStyle w:val="TOC8"/>
        <w:rPr>
          <w:rFonts w:asciiTheme="minorHAnsi" w:hAnsiTheme="minorHAnsi" w:cstheme="minorBidi"/>
          <w:b w:val="0"/>
          <w:noProof/>
          <w:kern w:val="2"/>
          <w:sz w:val="24"/>
          <w:szCs w:val="24"/>
          <w:lang w:eastAsia="zh-CN"/>
          <w14:ligatures w14:val="standardContextual"/>
        </w:rPr>
      </w:pPr>
      <w:r>
        <w:rPr>
          <w:noProof/>
        </w:rPr>
        <w:lastRenderedPageBreak/>
        <w:t>Annex C (informative):</w:t>
      </w:r>
      <w:r>
        <w:rPr>
          <w:noProof/>
        </w:rPr>
        <w:tab/>
        <w:t>Change history</w:t>
      </w:r>
      <w:r>
        <w:rPr>
          <w:noProof/>
        </w:rPr>
        <w:tab/>
      </w:r>
      <w:r>
        <w:rPr>
          <w:noProof/>
        </w:rPr>
        <w:fldChar w:fldCharType="begin" w:fldLock="1"/>
      </w:r>
      <w:r>
        <w:rPr>
          <w:noProof/>
        </w:rPr>
        <w:instrText xml:space="preserve"> PAGEREF _Toc216361558 \h </w:instrText>
      </w:r>
      <w:r>
        <w:rPr>
          <w:noProof/>
        </w:rPr>
      </w:r>
      <w:r>
        <w:rPr>
          <w:noProof/>
        </w:rPr>
        <w:fldChar w:fldCharType="separate"/>
      </w:r>
      <w:r>
        <w:rPr>
          <w:noProof/>
        </w:rPr>
        <w:t>229</w:t>
      </w:r>
      <w:r>
        <w:rPr>
          <w:noProof/>
        </w:rPr>
        <w:fldChar w:fldCharType="end"/>
      </w:r>
    </w:p>
    <w:p w14:paraId="5F8F4AC3" w14:textId="0D7B3FE2"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bookmarkStart w:id="32" w:name="_Toc155216224"/>
      <w:bookmarkStart w:id="33" w:name="_Toc216361080"/>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F8F0543" w14:textId="77777777" w:rsidR="00F12EEF" w:rsidRPr="009202AA" w:rsidRDefault="00F12EEF">
      <w:r w:rsidRPr="009202AA">
        <w:t xml:space="preserve">This Technical </w:t>
      </w:r>
      <w:bookmarkStart w:id="34" w:name="spectype3"/>
      <w:r w:rsidRPr="009202AA">
        <w:t>Specification</w:t>
      </w:r>
      <w:bookmarkEnd w:id="34"/>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5" w:name="introduction"/>
      <w:bookmarkEnd w:id="35"/>
      <w:r w:rsidRPr="009202AA">
        <w:br w:type="page"/>
      </w:r>
      <w:bookmarkStart w:id="36" w:name="scope"/>
      <w:bookmarkStart w:id="37" w:name="_Toc21096389"/>
      <w:bookmarkStart w:id="38" w:name="_Toc29763356"/>
      <w:bookmarkStart w:id="39" w:name="_Toc36029827"/>
      <w:bookmarkStart w:id="40" w:name="_Toc37179727"/>
      <w:bookmarkStart w:id="41" w:name="_Toc45869427"/>
      <w:bookmarkStart w:id="42" w:name="_Toc52555226"/>
      <w:bookmarkStart w:id="43" w:name="_Toc61112682"/>
      <w:bookmarkStart w:id="44" w:name="_Toc67911566"/>
      <w:bookmarkStart w:id="45" w:name="_Toc74840386"/>
      <w:bookmarkStart w:id="46" w:name="_Toc76503521"/>
      <w:bookmarkStart w:id="47" w:name="_Toc83042073"/>
      <w:bookmarkStart w:id="48" w:name="_Toc89854247"/>
      <w:bookmarkStart w:id="49" w:name="_Toc98667020"/>
      <w:bookmarkStart w:id="50" w:name="_Toc105752303"/>
      <w:bookmarkStart w:id="51" w:name="_Toc123149921"/>
      <w:bookmarkStart w:id="52" w:name="_Toc124162883"/>
      <w:bookmarkStart w:id="53" w:name="_Toc130913193"/>
      <w:bookmarkStart w:id="54" w:name="_Toc137373478"/>
      <w:bookmarkStart w:id="55" w:name="_Toc138892158"/>
      <w:bookmarkStart w:id="56" w:name="_Toc155216225"/>
      <w:bookmarkStart w:id="57" w:name="_Toc216361081"/>
      <w:bookmarkEnd w:id="36"/>
      <w:r w:rsidR="004C4A70" w:rsidRPr="009202AA">
        <w:lastRenderedPageBreak/>
        <w:t>1</w:t>
      </w:r>
      <w:r w:rsidR="004C4A70" w:rsidRPr="009202AA">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8" w:name="_Toc21096390"/>
      <w:bookmarkStart w:id="59" w:name="_Toc29763357"/>
      <w:bookmarkStart w:id="60" w:name="_Toc36029828"/>
      <w:bookmarkStart w:id="61" w:name="_Toc37179728"/>
      <w:bookmarkStart w:id="62"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3" w:name="_Toc52555227"/>
      <w:bookmarkStart w:id="64" w:name="_Toc61112683"/>
      <w:bookmarkStart w:id="65" w:name="_Toc67911567"/>
      <w:bookmarkStart w:id="66" w:name="_Toc74840387"/>
      <w:bookmarkStart w:id="67" w:name="_Toc76503522"/>
      <w:bookmarkStart w:id="68" w:name="_Toc83042074"/>
      <w:bookmarkStart w:id="69" w:name="_Toc89854248"/>
      <w:bookmarkStart w:id="70" w:name="_Toc98667021"/>
      <w:bookmarkStart w:id="71" w:name="_Toc105752304"/>
      <w:bookmarkStart w:id="72" w:name="_Toc123149922"/>
      <w:bookmarkStart w:id="73" w:name="_Toc124162884"/>
      <w:bookmarkStart w:id="74" w:name="_Toc130913194"/>
      <w:bookmarkStart w:id="75" w:name="_Toc137373479"/>
      <w:bookmarkStart w:id="76" w:name="_Toc138892159"/>
      <w:bookmarkStart w:id="77" w:name="_Toc155216226"/>
      <w:bookmarkStart w:id="78" w:name="_Toc216361082"/>
      <w:r w:rsidRPr="009202AA">
        <w:t>2</w:t>
      </w:r>
      <w:r w:rsidRPr="009202AA">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029D437"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9" w:name="_Toc21096391"/>
      <w:bookmarkStart w:id="80" w:name="_Toc29763358"/>
      <w:bookmarkStart w:id="81" w:name="_Toc36029829"/>
      <w:bookmarkStart w:id="82" w:name="_Toc37179729"/>
      <w:bookmarkStart w:id="83" w:name="_Toc45869429"/>
      <w:bookmarkStart w:id="84" w:name="_Toc52555228"/>
      <w:bookmarkStart w:id="85" w:name="_Toc61112684"/>
      <w:bookmarkStart w:id="86" w:name="_Toc67911568"/>
      <w:bookmarkStart w:id="87" w:name="_Toc74840388"/>
      <w:bookmarkStart w:id="88" w:name="_Toc76503523"/>
      <w:bookmarkStart w:id="89" w:name="_Toc83042075"/>
      <w:bookmarkStart w:id="90" w:name="_Toc89854249"/>
      <w:bookmarkStart w:id="91" w:name="_Toc98667022"/>
      <w:bookmarkStart w:id="92" w:name="_Toc105752305"/>
      <w:bookmarkStart w:id="93" w:name="_Toc123149923"/>
      <w:bookmarkStart w:id="94" w:name="_Toc124162885"/>
      <w:bookmarkStart w:id="95" w:name="_Toc130913195"/>
      <w:bookmarkStart w:id="96" w:name="_Toc137373480"/>
      <w:bookmarkStart w:id="97" w:name="_Toc138892160"/>
      <w:bookmarkStart w:id="98" w:name="_Toc155216227"/>
      <w:bookmarkStart w:id="99" w:name="_Toc216361083"/>
      <w:r w:rsidRPr="009202AA">
        <w:lastRenderedPageBreak/>
        <w:t>3</w:t>
      </w:r>
      <w:r w:rsidRPr="009202AA">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592B0875" w14:textId="77777777" w:rsidR="004C4A70" w:rsidRPr="009202AA" w:rsidRDefault="004C4A70" w:rsidP="004C4A70">
      <w:pPr>
        <w:pStyle w:val="Heading2"/>
      </w:pPr>
      <w:bookmarkStart w:id="100" w:name="_Toc21096392"/>
      <w:bookmarkStart w:id="101" w:name="_Toc29763359"/>
      <w:bookmarkStart w:id="102" w:name="_Toc36029830"/>
      <w:bookmarkStart w:id="103" w:name="_Toc37179730"/>
      <w:bookmarkStart w:id="104" w:name="_Toc45869430"/>
      <w:bookmarkStart w:id="105" w:name="_Toc52555229"/>
      <w:bookmarkStart w:id="106" w:name="_Toc61112685"/>
      <w:bookmarkStart w:id="107" w:name="_Toc67911569"/>
      <w:bookmarkStart w:id="108" w:name="_Toc74840389"/>
      <w:bookmarkStart w:id="109" w:name="_Toc76503524"/>
      <w:bookmarkStart w:id="110" w:name="_Toc83042076"/>
      <w:bookmarkStart w:id="111" w:name="_Toc89854250"/>
      <w:bookmarkStart w:id="112" w:name="_Toc98667023"/>
      <w:bookmarkStart w:id="113" w:name="_Toc105752306"/>
      <w:bookmarkStart w:id="114" w:name="_Toc123149924"/>
      <w:bookmarkStart w:id="115" w:name="_Toc124162886"/>
      <w:bookmarkStart w:id="116" w:name="_Toc130913196"/>
      <w:bookmarkStart w:id="117" w:name="_Toc137373481"/>
      <w:bookmarkStart w:id="118" w:name="_Toc138892161"/>
      <w:bookmarkStart w:id="119" w:name="_Toc155216228"/>
      <w:bookmarkStart w:id="120" w:name="_Toc216361084"/>
      <w:r w:rsidRPr="009202AA">
        <w:t>3.1</w:t>
      </w:r>
      <w:r w:rsidRPr="009202AA">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2F051AF" w14:textId="77777777" w:rsidR="004C4A70" w:rsidRPr="009202AA" w:rsidRDefault="004C4A70" w:rsidP="004C4A70">
      <w:r w:rsidRPr="009202AA">
        <w:t xml:space="preserve">For the purposes of the present document, the terms and definitions given in </w:t>
      </w:r>
      <w:bookmarkStart w:id="121" w:name="OLE_LINK6"/>
      <w:bookmarkStart w:id="122" w:name="OLE_LINK7"/>
      <w:bookmarkStart w:id="123" w:name="OLE_LINK8"/>
      <w:r w:rsidRPr="009202AA">
        <w:t xml:space="preserve">3GPP </w:t>
      </w:r>
      <w:bookmarkEnd w:id="121"/>
      <w:bookmarkEnd w:id="122"/>
      <w:bookmarkEnd w:id="12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24" w:name="OLE_LINK44"/>
      <w:bookmarkStart w:id="12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24"/>
      <w:bookmarkEnd w:id="12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26"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2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9" w:name="_Toc21096393"/>
      <w:bookmarkStart w:id="130" w:name="_Toc29763360"/>
      <w:bookmarkStart w:id="131" w:name="_Toc36029831"/>
      <w:bookmarkStart w:id="132" w:name="_Toc37179731"/>
      <w:bookmarkStart w:id="133" w:name="_Toc45869431"/>
      <w:bookmarkStart w:id="134" w:name="_Toc52555230"/>
      <w:bookmarkStart w:id="135" w:name="_Toc61112686"/>
      <w:bookmarkStart w:id="136" w:name="_Toc67911570"/>
      <w:bookmarkStart w:id="137" w:name="_Toc74840390"/>
      <w:bookmarkStart w:id="138" w:name="_Toc76503525"/>
      <w:bookmarkStart w:id="139" w:name="_Toc83042077"/>
      <w:bookmarkStart w:id="140" w:name="_Toc89854251"/>
      <w:bookmarkStart w:id="141" w:name="_Toc98667024"/>
      <w:bookmarkStart w:id="142" w:name="_Toc105752307"/>
      <w:bookmarkStart w:id="143" w:name="_Toc123149925"/>
      <w:bookmarkStart w:id="144" w:name="_Toc124162887"/>
      <w:bookmarkStart w:id="145" w:name="_Toc130913197"/>
      <w:bookmarkStart w:id="146" w:name="_Toc137373482"/>
      <w:bookmarkStart w:id="147" w:name="_Toc138892162"/>
      <w:bookmarkStart w:id="148" w:name="_Toc155216229"/>
      <w:bookmarkStart w:id="149" w:name="_Toc216361085"/>
      <w:r w:rsidRPr="009202AA">
        <w:t>3.2</w:t>
      </w:r>
      <w:r w:rsidRPr="009202AA">
        <w:tab/>
        <w:t>Symbols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0"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0"/>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1" w:name="_Toc21096394"/>
      <w:bookmarkStart w:id="152" w:name="_Toc29763361"/>
      <w:bookmarkStart w:id="153" w:name="_Toc36029832"/>
      <w:bookmarkStart w:id="154" w:name="_Toc37179732"/>
      <w:bookmarkStart w:id="155" w:name="_Toc45869432"/>
      <w:bookmarkStart w:id="156" w:name="_Toc52555231"/>
      <w:bookmarkStart w:id="157" w:name="_Toc61112687"/>
      <w:bookmarkStart w:id="158" w:name="_Toc67911571"/>
      <w:bookmarkStart w:id="159" w:name="_Toc74840391"/>
      <w:bookmarkStart w:id="160" w:name="_Toc76503526"/>
      <w:bookmarkStart w:id="161" w:name="_Toc83042078"/>
      <w:bookmarkStart w:id="162" w:name="_Toc89854252"/>
      <w:bookmarkStart w:id="163" w:name="_Toc98667025"/>
      <w:bookmarkStart w:id="164" w:name="_Toc105752308"/>
      <w:bookmarkStart w:id="165" w:name="_Toc123149926"/>
      <w:bookmarkStart w:id="166" w:name="_Toc124162888"/>
      <w:bookmarkStart w:id="167" w:name="_Toc130913198"/>
      <w:bookmarkStart w:id="168" w:name="_Toc137373483"/>
      <w:bookmarkStart w:id="169" w:name="_Toc138892163"/>
      <w:bookmarkStart w:id="170" w:name="_Toc155216230"/>
      <w:bookmarkStart w:id="171" w:name="_Toc216361086"/>
      <w:r w:rsidRPr="009202AA">
        <w:t>3.3</w:t>
      </w:r>
      <w:r w:rsidRPr="009202AA">
        <w:tab/>
        <w:t>Abbreviations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72" w:name="_Toc21096395"/>
      <w:bookmarkStart w:id="173" w:name="_Toc29763362"/>
      <w:bookmarkStart w:id="174" w:name="_Toc36029833"/>
      <w:bookmarkStart w:id="175" w:name="_Toc37179733"/>
      <w:bookmarkStart w:id="176" w:name="_Toc45869433"/>
      <w:bookmarkStart w:id="177" w:name="_Toc52555232"/>
      <w:bookmarkStart w:id="178" w:name="_Toc61112688"/>
      <w:bookmarkStart w:id="179" w:name="_Toc67911572"/>
      <w:bookmarkStart w:id="180" w:name="_Toc74840392"/>
      <w:bookmarkStart w:id="181" w:name="_Toc76503527"/>
      <w:bookmarkStart w:id="182" w:name="_Toc83042079"/>
      <w:bookmarkStart w:id="183" w:name="_Toc89854253"/>
      <w:bookmarkStart w:id="184" w:name="_Toc98667026"/>
      <w:bookmarkStart w:id="185" w:name="_Toc105752309"/>
      <w:bookmarkStart w:id="186" w:name="_Toc123149927"/>
      <w:bookmarkStart w:id="187" w:name="_Toc124162889"/>
      <w:bookmarkStart w:id="188" w:name="_Toc130913199"/>
      <w:bookmarkStart w:id="189" w:name="_Toc137373484"/>
      <w:bookmarkStart w:id="190" w:name="_Toc138892164"/>
      <w:bookmarkStart w:id="191" w:name="_Toc155216231"/>
      <w:bookmarkStart w:id="192" w:name="_Toc216361087"/>
      <w:r w:rsidRPr="009202AA">
        <w:rPr>
          <w:lang w:eastAsia="zh-CN"/>
        </w:rPr>
        <w:t>4</w:t>
      </w:r>
      <w:r w:rsidRPr="009202AA">
        <w:rPr>
          <w:lang w:eastAsia="zh-CN"/>
        </w:rPr>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92B55C8" w14:textId="77777777" w:rsidR="004C4A70" w:rsidRPr="009202AA" w:rsidRDefault="004C4A70" w:rsidP="004C4A70">
      <w:pPr>
        <w:pStyle w:val="Heading2"/>
        <w:rPr>
          <w:lang w:eastAsia="zh-CN"/>
        </w:rPr>
      </w:pPr>
      <w:bookmarkStart w:id="193" w:name="_Toc21096396"/>
      <w:bookmarkStart w:id="194" w:name="_Toc29763363"/>
      <w:bookmarkStart w:id="195" w:name="_Toc36029834"/>
      <w:bookmarkStart w:id="196" w:name="_Toc37179734"/>
      <w:bookmarkStart w:id="197" w:name="_Toc45869434"/>
      <w:bookmarkStart w:id="198" w:name="_Toc52555233"/>
      <w:bookmarkStart w:id="199" w:name="_Toc61112689"/>
      <w:bookmarkStart w:id="200" w:name="_Toc67911573"/>
      <w:bookmarkStart w:id="201" w:name="_Toc74840393"/>
      <w:bookmarkStart w:id="202" w:name="_Toc76503528"/>
      <w:bookmarkStart w:id="203" w:name="_Toc83042080"/>
      <w:bookmarkStart w:id="204" w:name="_Toc89854254"/>
      <w:bookmarkStart w:id="205" w:name="_Toc98667027"/>
      <w:bookmarkStart w:id="206" w:name="_Toc105752310"/>
      <w:bookmarkStart w:id="207" w:name="_Toc123149928"/>
      <w:bookmarkStart w:id="208" w:name="_Toc124162890"/>
      <w:bookmarkStart w:id="209" w:name="_Toc130913200"/>
      <w:bookmarkStart w:id="210" w:name="_Toc137373485"/>
      <w:bookmarkStart w:id="211" w:name="_Toc138892165"/>
      <w:bookmarkStart w:id="212" w:name="_Toc155216232"/>
      <w:bookmarkStart w:id="213" w:name="_Toc216361088"/>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14" w:name="_Toc21096397"/>
      <w:bookmarkStart w:id="215" w:name="_Toc29763364"/>
      <w:bookmarkStart w:id="216" w:name="_Toc36029835"/>
      <w:bookmarkStart w:id="217" w:name="_Toc37179735"/>
      <w:bookmarkStart w:id="218" w:name="_Toc45869435"/>
      <w:bookmarkStart w:id="219" w:name="_Toc52555234"/>
      <w:bookmarkStart w:id="220" w:name="_Toc61112690"/>
      <w:bookmarkStart w:id="221" w:name="_Toc67911574"/>
      <w:bookmarkStart w:id="222" w:name="_Toc74840394"/>
      <w:bookmarkStart w:id="223" w:name="_Toc76503529"/>
      <w:bookmarkStart w:id="224" w:name="_Toc83042081"/>
      <w:bookmarkStart w:id="225" w:name="_Toc89854255"/>
      <w:bookmarkStart w:id="226" w:name="_Toc98667028"/>
      <w:bookmarkStart w:id="227" w:name="_Toc105752311"/>
      <w:bookmarkStart w:id="228" w:name="_Toc123149929"/>
      <w:bookmarkStart w:id="229" w:name="_Toc124162891"/>
      <w:bookmarkStart w:id="230" w:name="_Toc130913201"/>
      <w:bookmarkStart w:id="231" w:name="_Toc137373486"/>
      <w:bookmarkStart w:id="232" w:name="_Toc138892166"/>
      <w:bookmarkStart w:id="233" w:name="_Toc155216233"/>
      <w:bookmarkStart w:id="234" w:name="_Toc216361089"/>
      <w:r w:rsidRPr="009202AA">
        <w:rPr>
          <w:snapToGrid w:val="0"/>
        </w:rPr>
        <w:t>4.2</w:t>
      </w:r>
      <w:r w:rsidRPr="009202AA">
        <w:rPr>
          <w:snapToGrid w:val="0"/>
        </w:rPr>
        <w:tab/>
        <w:t>Relationship between minimum requirements and test requirements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35" w:name="_Toc21096398"/>
      <w:bookmarkStart w:id="236" w:name="_Toc29763365"/>
      <w:bookmarkStart w:id="237" w:name="_Toc36029836"/>
      <w:bookmarkStart w:id="238" w:name="_Toc37179736"/>
      <w:bookmarkStart w:id="239" w:name="_Toc45869436"/>
      <w:bookmarkStart w:id="240" w:name="_Toc52555235"/>
      <w:bookmarkStart w:id="241" w:name="_Toc61112691"/>
      <w:bookmarkStart w:id="242" w:name="_Toc67911575"/>
      <w:bookmarkStart w:id="243" w:name="_Toc74840395"/>
      <w:bookmarkStart w:id="244" w:name="_Toc76503530"/>
      <w:bookmarkStart w:id="245" w:name="_Toc83042082"/>
      <w:bookmarkStart w:id="246" w:name="_Toc89854256"/>
      <w:bookmarkStart w:id="247" w:name="_Toc98667029"/>
      <w:bookmarkStart w:id="248" w:name="_Toc105752312"/>
      <w:bookmarkStart w:id="249" w:name="_Toc123149930"/>
      <w:bookmarkStart w:id="250" w:name="_Toc124162892"/>
      <w:bookmarkStart w:id="251" w:name="_Toc130913202"/>
      <w:bookmarkStart w:id="252" w:name="_Toc137373487"/>
      <w:bookmarkStart w:id="253" w:name="_Toc138892167"/>
      <w:bookmarkStart w:id="254" w:name="_Toc155216234"/>
      <w:bookmarkStart w:id="255" w:name="_Toc216361090"/>
      <w:r w:rsidRPr="009202AA">
        <w:rPr>
          <w:lang w:eastAsia="zh-CN"/>
        </w:rPr>
        <w:t>4.3</w:t>
      </w:r>
      <w:r w:rsidRPr="009202AA">
        <w:rPr>
          <w:lang w:eastAsia="zh-CN"/>
        </w:rPr>
        <w:tab/>
        <w:t>Conducted and radiated requirement reference points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56" w:name="_Toc21096399"/>
      <w:bookmarkStart w:id="257" w:name="_Toc29763366"/>
      <w:bookmarkStart w:id="258" w:name="_Toc36029837"/>
      <w:bookmarkStart w:id="259" w:name="_Toc37179737"/>
      <w:bookmarkStart w:id="260" w:name="_Toc45869437"/>
      <w:bookmarkStart w:id="261" w:name="_Toc52555236"/>
      <w:bookmarkStart w:id="262" w:name="_Toc61112692"/>
      <w:bookmarkStart w:id="263" w:name="_Toc67911576"/>
      <w:bookmarkStart w:id="264" w:name="_Toc74840396"/>
      <w:bookmarkStart w:id="265" w:name="_Toc76503531"/>
      <w:bookmarkStart w:id="266" w:name="_Toc83042083"/>
      <w:bookmarkStart w:id="267" w:name="_Toc89854257"/>
      <w:bookmarkStart w:id="268" w:name="_Toc98667030"/>
      <w:bookmarkStart w:id="269" w:name="_Toc105752313"/>
      <w:bookmarkStart w:id="270" w:name="_Toc123149931"/>
      <w:bookmarkStart w:id="271" w:name="_Toc124162893"/>
      <w:bookmarkStart w:id="272" w:name="_Toc130913203"/>
      <w:bookmarkStart w:id="273" w:name="_Toc137373488"/>
      <w:bookmarkStart w:id="274" w:name="_Toc138892168"/>
      <w:bookmarkStart w:id="275" w:name="_Toc155216235"/>
      <w:bookmarkStart w:id="276" w:name="_Toc216361091"/>
      <w:r w:rsidRPr="009202AA">
        <w:rPr>
          <w:lang w:eastAsia="zh-CN"/>
        </w:rPr>
        <w:t>4.4</w:t>
      </w:r>
      <w:r w:rsidRPr="009202AA">
        <w:rPr>
          <w:lang w:eastAsia="zh-CN"/>
        </w:rPr>
        <w:tab/>
        <w:t>Base station classes</w:t>
      </w:r>
      <w:r w:rsidRPr="009202AA">
        <w:t xml:space="preserve"> for AAS BS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77" w:name="_Toc21096400"/>
      <w:bookmarkStart w:id="278" w:name="_Toc29763367"/>
      <w:bookmarkStart w:id="279" w:name="_Toc36029838"/>
      <w:bookmarkStart w:id="280" w:name="_Toc37179738"/>
      <w:bookmarkStart w:id="281" w:name="_Toc45869438"/>
      <w:bookmarkStart w:id="282" w:name="_Toc52555237"/>
      <w:bookmarkStart w:id="283" w:name="_Toc61112693"/>
      <w:bookmarkStart w:id="284" w:name="_Toc67911577"/>
      <w:bookmarkStart w:id="285" w:name="_Toc74840397"/>
      <w:bookmarkStart w:id="286" w:name="_Toc76503532"/>
      <w:bookmarkStart w:id="287" w:name="_Toc83042084"/>
      <w:bookmarkStart w:id="288" w:name="_Toc89854258"/>
      <w:bookmarkStart w:id="289" w:name="_Toc98667031"/>
      <w:bookmarkStart w:id="290" w:name="_Toc105752314"/>
      <w:bookmarkStart w:id="291" w:name="_Toc123149932"/>
      <w:bookmarkStart w:id="292" w:name="_Toc124162894"/>
      <w:bookmarkStart w:id="293" w:name="_Toc130913204"/>
      <w:bookmarkStart w:id="294" w:name="_Toc137373489"/>
      <w:bookmarkStart w:id="295" w:name="_Toc138892169"/>
      <w:bookmarkStart w:id="296" w:name="_Toc155216236"/>
      <w:bookmarkStart w:id="297" w:name="_Toc216361092"/>
      <w:r w:rsidRPr="009202AA">
        <w:rPr>
          <w:lang w:eastAsia="zh-CN"/>
        </w:rPr>
        <w:t>4.5</w:t>
      </w:r>
      <w:r w:rsidRPr="009202AA">
        <w:rPr>
          <w:lang w:eastAsia="zh-CN"/>
        </w:rPr>
        <w:tab/>
        <w:t>Regional requirements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cs="Arial"/>
              </w:rPr>
              <w:t>7.4.2.3</w:t>
            </w:r>
            <w:r>
              <w:rPr>
                <w:rFonts w:cs="Arial" w:hint="eastAsia"/>
              </w:rPr>
              <w:t>,</w:t>
            </w:r>
            <w:r>
              <w:rPr>
                <w:rFonts w:cs="Arial"/>
              </w:rPr>
              <w:t xml:space="preserve"> </w:t>
            </w:r>
            <w:r w:rsidRPr="00B25FC2">
              <w:rPr>
                <w:rFonts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98" w:name="_Toc21096401"/>
      <w:bookmarkStart w:id="299" w:name="_Toc29763368"/>
      <w:bookmarkStart w:id="300" w:name="_Toc36029839"/>
      <w:bookmarkStart w:id="301" w:name="_Toc37179739"/>
      <w:bookmarkStart w:id="302" w:name="_Toc45869439"/>
      <w:bookmarkStart w:id="303" w:name="_Toc52555238"/>
      <w:bookmarkStart w:id="304" w:name="_Toc61112694"/>
      <w:bookmarkStart w:id="305" w:name="_Toc67911578"/>
      <w:bookmarkStart w:id="306" w:name="_Toc74840398"/>
      <w:bookmarkStart w:id="307" w:name="_Toc76503533"/>
      <w:bookmarkStart w:id="308" w:name="_Toc83042085"/>
      <w:bookmarkStart w:id="309" w:name="_Toc89854259"/>
      <w:bookmarkStart w:id="310" w:name="_Toc98667032"/>
      <w:bookmarkStart w:id="311" w:name="_Toc105752315"/>
      <w:bookmarkStart w:id="312" w:name="_Toc123149933"/>
      <w:bookmarkStart w:id="313" w:name="_Toc124162895"/>
      <w:bookmarkStart w:id="314" w:name="_Toc130913205"/>
      <w:bookmarkStart w:id="315" w:name="_Toc137373490"/>
      <w:bookmarkStart w:id="316" w:name="_Toc138892170"/>
      <w:bookmarkStart w:id="317" w:name="_Toc155216237"/>
      <w:bookmarkStart w:id="318" w:name="_Toc216361093"/>
      <w:r w:rsidRPr="009202AA">
        <w:rPr>
          <w:lang w:eastAsia="zh-CN"/>
        </w:rPr>
        <w:lastRenderedPageBreak/>
        <w:t>4.6</w:t>
      </w:r>
      <w:r w:rsidRPr="009202AA">
        <w:rPr>
          <w:lang w:eastAsia="zh-CN"/>
        </w:rPr>
        <w:tab/>
        <w:t>Operating Bands and Band Categories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19" w:name="_Toc21096402"/>
      <w:bookmarkStart w:id="320" w:name="_Toc29763369"/>
      <w:bookmarkStart w:id="321" w:name="_Toc36029840"/>
      <w:bookmarkStart w:id="322" w:name="_Toc37179740"/>
      <w:bookmarkStart w:id="323" w:name="_Toc45869440"/>
      <w:bookmarkStart w:id="324" w:name="_Toc52555239"/>
      <w:bookmarkStart w:id="325" w:name="_Toc61112695"/>
      <w:bookmarkStart w:id="326" w:name="_Toc67911579"/>
      <w:bookmarkStart w:id="327" w:name="_Toc74840399"/>
      <w:bookmarkStart w:id="328" w:name="_Toc76503534"/>
      <w:bookmarkStart w:id="329" w:name="_Toc83042086"/>
      <w:bookmarkStart w:id="330" w:name="_Toc89854260"/>
      <w:bookmarkStart w:id="331" w:name="_Toc98667033"/>
      <w:bookmarkStart w:id="332" w:name="_Toc105752316"/>
      <w:bookmarkStart w:id="333" w:name="_Toc123149934"/>
      <w:bookmarkStart w:id="334" w:name="_Toc124162896"/>
      <w:bookmarkStart w:id="335" w:name="_Toc130913206"/>
      <w:bookmarkStart w:id="336" w:name="_Toc137373491"/>
      <w:bookmarkStart w:id="337" w:name="_Toc138892171"/>
      <w:bookmarkStart w:id="338" w:name="_Toc155216238"/>
      <w:bookmarkStart w:id="339" w:name="_Toc216361094"/>
      <w:r w:rsidRPr="009202AA">
        <w:rPr>
          <w:lang w:eastAsia="zh-CN"/>
        </w:rPr>
        <w:t>4.7</w:t>
      </w:r>
      <w:r w:rsidRPr="009202AA">
        <w:rPr>
          <w:lang w:eastAsia="zh-CN"/>
        </w:rPr>
        <w:tab/>
        <w:t>Channel arrangements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40" w:name="_Toc21096403"/>
      <w:bookmarkStart w:id="341" w:name="_Toc29763370"/>
      <w:bookmarkStart w:id="342" w:name="_Toc36029841"/>
      <w:bookmarkStart w:id="343" w:name="_Toc37179741"/>
      <w:bookmarkStart w:id="344" w:name="_Toc45869441"/>
      <w:bookmarkStart w:id="345" w:name="_Toc52555240"/>
      <w:bookmarkStart w:id="346" w:name="_Toc61112696"/>
      <w:bookmarkStart w:id="347" w:name="_Toc67911580"/>
      <w:bookmarkStart w:id="348" w:name="_Toc74840400"/>
      <w:bookmarkStart w:id="349" w:name="_Toc76503535"/>
      <w:bookmarkStart w:id="350" w:name="_Toc83042087"/>
      <w:bookmarkStart w:id="351" w:name="_Toc89854261"/>
      <w:bookmarkStart w:id="352" w:name="_Toc98667034"/>
      <w:bookmarkStart w:id="353" w:name="_Toc105752317"/>
      <w:bookmarkStart w:id="354" w:name="_Toc123149935"/>
      <w:bookmarkStart w:id="355" w:name="_Toc124162897"/>
      <w:bookmarkStart w:id="356" w:name="_Toc130913207"/>
      <w:bookmarkStart w:id="357" w:name="_Toc137373492"/>
      <w:bookmarkStart w:id="358" w:name="_Toc138892172"/>
      <w:bookmarkStart w:id="359" w:name="_Toc155216239"/>
      <w:bookmarkStart w:id="360" w:name="_Toc216361095"/>
      <w:r w:rsidRPr="009202AA">
        <w:rPr>
          <w:lang w:eastAsia="zh-CN"/>
        </w:rPr>
        <w:t>4.8</w:t>
      </w:r>
      <w:r w:rsidRPr="009202AA">
        <w:rPr>
          <w:lang w:eastAsia="zh-CN"/>
        </w:rPr>
        <w:tab/>
        <w:t>Requirements for contiguous and non-contiguous spectrum</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61" w:name="_Toc21096404"/>
      <w:bookmarkStart w:id="362" w:name="_Toc29763371"/>
      <w:bookmarkStart w:id="363" w:name="_Toc36029842"/>
      <w:bookmarkStart w:id="364" w:name="_Toc37179742"/>
      <w:bookmarkStart w:id="365" w:name="_Toc45869442"/>
      <w:bookmarkStart w:id="366" w:name="_Toc52555241"/>
      <w:bookmarkStart w:id="367" w:name="_Toc61112697"/>
      <w:bookmarkStart w:id="368" w:name="_Toc67911581"/>
      <w:bookmarkStart w:id="369" w:name="_Toc74840401"/>
      <w:bookmarkStart w:id="370" w:name="_Toc76503536"/>
      <w:bookmarkStart w:id="371" w:name="_Toc83042088"/>
      <w:bookmarkStart w:id="372" w:name="_Toc89854262"/>
      <w:bookmarkStart w:id="373" w:name="_Toc98667035"/>
      <w:bookmarkStart w:id="374" w:name="_Toc105752318"/>
      <w:bookmarkStart w:id="375" w:name="_Toc123149936"/>
      <w:bookmarkStart w:id="376" w:name="_Toc124162898"/>
      <w:bookmarkStart w:id="377" w:name="_Toc130913208"/>
      <w:bookmarkStart w:id="378" w:name="_Toc137373493"/>
      <w:bookmarkStart w:id="379" w:name="_Toc138892173"/>
      <w:bookmarkStart w:id="380" w:name="_Toc155216240"/>
      <w:bookmarkStart w:id="381" w:name="_Toc216361096"/>
      <w:r w:rsidRPr="009202AA">
        <w:rPr>
          <w:lang w:eastAsia="zh-CN"/>
        </w:rPr>
        <w:t>4.9</w:t>
      </w:r>
      <w:r w:rsidRPr="009202AA">
        <w:rPr>
          <w:lang w:eastAsia="zh-CN"/>
        </w:rPr>
        <w:tab/>
        <w:t>Requirements for AAS BS capable of operation in multiple operating bands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82" w:name="_Toc21096405"/>
      <w:bookmarkStart w:id="383" w:name="_Toc29763372"/>
      <w:bookmarkStart w:id="384" w:name="_Toc36029843"/>
      <w:bookmarkStart w:id="385" w:name="_Toc37179743"/>
      <w:bookmarkStart w:id="386" w:name="_Toc45869443"/>
      <w:bookmarkStart w:id="387" w:name="_Toc52555242"/>
      <w:bookmarkStart w:id="388" w:name="_Toc61112698"/>
      <w:bookmarkStart w:id="389" w:name="_Toc67911582"/>
      <w:bookmarkStart w:id="390" w:name="_Toc74840402"/>
      <w:bookmarkStart w:id="391" w:name="_Toc76503537"/>
      <w:bookmarkStart w:id="392" w:name="_Toc83042089"/>
      <w:bookmarkStart w:id="393" w:name="_Toc89854263"/>
      <w:bookmarkStart w:id="394" w:name="_Toc98667036"/>
      <w:bookmarkStart w:id="395" w:name="_Toc105752319"/>
      <w:bookmarkStart w:id="396" w:name="_Toc123149937"/>
      <w:bookmarkStart w:id="397" w:name="_Toc124162899"/>
      <w:bookmarkStart w:id="398" w:name="_Toc130913209"/>
      <w:bookmarkStart w:id="399" w:name="_Toc137373494"/>
      <w:bookmarkStart w:id="400" w:name="_Toc138892174"/>
      <w:bookmarkStart w:id="401" w:name="_Toc155216241"/>
      <w:bookmarkStart w:id="402" w:name="_Toc216361097"/>
      <w:r w:rsidRPr="009202AA">
        <w:t>4.10</w:t>
      </w:r>
      <w:r w:rsidRPr="009202AA">
        <w:tab/>
        <w:t>OTA Co-location with other base stations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03" w:name="_Toc21096406"/>
      <w:bookmarkStart w:id="404" w:name="_Toc29763373"/>
      <w:bookmarkStart w:id="405" w:name="_Toc36029844"/>
      <w:bookmarkStart w:id="406" w:name="_Toc37179744"/>
      <w:bookmarkStart w:id="407" w:name="_Toc45869444"/>
      <w:bookmarkStart w:id="408" w:name="_Toc52555243"/>
      <w:bookmarkStart w:id="409" w:name="_Toc61112699"/>
      <w:bookmarkStart w:id="410" w:name="_Toc67911583"/>
      <w:bookmarkStart w:id="411" w:name="_Toc74840403"/>
      <w:bookmarkStart w:id="412" w:name="_Toc76503538"/>
      <w:bookmarkStart w:id="413" w:name="_Toc83042090"/>
      <w:bookmarkStart w:id="414" w:name="_Toc89854264"/>
      <w:bookmarkStart w:id="415" w:name="_Toc98667037"/>
      <w:bookmarkStart w:id="416" w:name="_Toc105752320"/>
      <w:bookmarkStart w:id="417" w:name="_Toc123149938"/>
      <w:bookmarkStart w:id="418" w:name="_Toc124162900"/>
      <w:bookmarkStart w:id="419" w:name="_Toc130913210"/>
      <w:bookmarkStart w:id="420" w:name="_Toc137373495"/>
      <w:bookmarkStart w:id="421" w:name="_Toc138892175"/>
      <w:bookmarkStart w:id="422" w:name="_Toc155216242"/>
      <w:bookmarkStart w:id="423" w:name="_Toc216361098"/>
      <w:r w:rsidRPr="009202AA">
        <w:rPr>
          <w:lang w:eastAsia="zh-CN"/>
        </w:rPr>
        <w:t>5</w:t>
      </w:r>
      <w:r w:rsidRPr="009202AA">
        <w:rPr>
          <w:lang w:eastAsia="zh-CN"/>
        </w:rPr>
        <w:tab/>
        <w:t>Applicability of Requirements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2F324DA" w14:textId="77777777" w:rsidR="004C4A70" w:rsidRPr="009202AA" w:rsidRDefault="004C4A70" w:rsidP="004C4A70">
      <w:pPr>
        <w:pStyle w:val="Heading2"/>
      </w:pPr>
      <w:bookmarkStart w:id="424" w:name="_Toc21096407"/>
      <w:bookmarkStart w:id="425" w:name="_Toc29763374"/>
      <w:bookmarkStart w:id="426" w:name="_Toc36029845"/>
      <w:bookmarkStart w:id="427" w:name="_Toc37179745"/>
      <w:bookmarkStart w:id="428" w:name="_Toc45869445"/>
      <w:bookmarkStart w:id="429" w:name="_Toc52555244"/>
      <w:bookmarkStart w:id="430" w:name="_Toc61112700"/>
      <w:bookmarkStart w:id="431" w:name="_Toc67911584"/>
      <w:bookmarkStart w:id="432" w:name="_Toc74840404"/>
      <w:bookmarkStart w:id="433" w:name="_Toc76503539"/>
      <w:bookmarkStart w:id="434" w:name="_Toc83042091"/>
      <w:bookmarkStart w:id="435" w:name="_Toc89854265"/>
      <w:bookmarkStart w:id="436" w:name="_Toc98667038"/>
      <w:bookmarkStart w:id="437" w:name="_Toc105752321"/>
      <w:bookmarkStart w:id="438" w:name="_Toc123149939"/>
      <w:bookmarkStart w:id="439" w:name="_Toc124162901"/>
      <w:bookmarkStart w:id="440" w:name="_Toc130913211"/>
      <w:bookmarkStart w:id="441" w:name="_Toc137373496"/>
      <w:bookmarkStart w:id="442" w:name="_Toc138892176"/>
      <w:bookmarkStart w:id="443" w:name="_Toc155216243"/>
      <w:bookmarkStart w:id="444" w:name="_Toc216361099"/>
      <w:r w:rsidRPr="009202AA">
        <w:t>5.1</w:t>
      </w:r>
      <w:r w:rsidRPr="009202AA">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45" w:name="_Toc21096408"/>
      <w:bookmarkStart w:id="446" w:name="_Toc29763375"/>
      <w:bookmarkStart w:id="447" w:name="_Toc36029846"/>
      <w:bookmarkStart w:id="448" w:name="_Toc37179746"/>
      <w:bookmarkStart w:id="449" w:name="_Toc45869446"/>
      <w:bookmarkStart w:id="450" w:name="_Toc52555245"/>
      <w:bookmarkStart w:id="451" w:name="_Toc61112701"/>
      <w:bookmarkStart w:id="452" w:name="_Toc67911585"/>
      <w:bookmarkStart w:id="453" w:name="_Toc74840405"/>
      <w:bookmarkStart w:id="454" w:name="_Toc76503540"/>
      <w:bookmarkStart w:id="455" w:name="_Toc83042092"/>
      <w:bookmarkStart w:id="456" w:name="_Toc89854266"/>
      <w:bookmarkStart w:id="457" w:name="_Toc98667039"/>
      <w:bookmarkStart w:id="458" w:name="_Toc105752322"/>
      <w:bookmarkStart w:id="459" w:name="_Toc123149940"/>
      <w:bookmarkStart w:id="460" w:name="_Toc124162902"/>
      <w:bookmarkStart w:id="461" w:name="_Toc130913212"/>
      <w:bookmarkStart w:id="462" w:name="_Toc137373497"/>
      <w:bookmarkStart w:id="463" w:name="_Toc138892177"/>
      <w:bookmarkStart w:id="464" w:name="_Toc155216244"/>
      <w:bookmarkStart w:id="465" w:name="_Toc216361100"/>
      <w:r w:rsidRPr="009202AA">
        <w:t>5.2</w:t>
      </w:r>
      <w:r w:rsidRPr="009202AA">
        <w:tab/>
        <w:t>Band category 1 (BC1) and band category 2 (BC2)</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66" w:name="_Toc21096409"/>
      <w:bookmarkStart w:id="467" w:name="_Toc29763376"/>
      <w:bookmarkStart w:id="468" w:name="_Toc36029847"/>
      <w:bookmarkStart w:id="469" w:name="_Toc37179747"/>
      <w:bookmarkStart w:id="470" w:name="_Toc45869447"/>
      <w:bookmarkStart w:id="471" w:name="_Toc52555246"/>
      <w:bookmarkStart w:id="472" w:name="_Toc61112702"/>
      <w:bookmarkStart w:id="473" w:name="_Toc67911586"/>
      <w:bookmarkStart w:id="474" w:name="_Toc74840406"/>
      <w:bookmarkStart w:id="475" w:name="_Toc76503541"/>
      <w:bookmarkStart w:id="476" w:name="_Toc83042093"/>
      <w:bookmarkStart w:id="477" w:name="_Toc89854267"/>
      <w:bookmarkStart w:id="478" w:name="_Toc98667040"/>
      <w:bookmarkStart w:id="479" w:name="_Toc105752323"/>
      <w:bookmarkStart w:id="480" w:name="_Toc123149941"/>
      <w:bookmarkStart w:id="481" w:name="_Toc124162903"/>
      <w:bookmarkStart w:id="482" w:name="_Toc130913213"/>
      <w:bookmarkStart w:id="483" w:name="_Toc137373498"/>
      <w:bookmarkStart w:id="484" w:name="_Toc138892178"/>
      <w:bookmarkStart w:id="485" w:name="_Toc155216245"/>
      <w:bookmarkStart w:id="486" w:name="_Toc216361101"/>
      <w:r w:rsidRPr="009202AA">
        <w:t>5.3</w:t>
      </w:r>
      <w:r w:rsidRPr="009202AA">
        <w:tab/>
        <w:t>Band category 3 (BC3)</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87" w:name="_Toc21096410"/>
      <w:bookmarkStart w:id="488" w:name="_Toc29763377"/>
      <w:bookmarkStart w:id="489" w:name="_Toc36029848"/>
      <w:bookmarkStart w:id="490" w:name="_Toc37179748"/>
      <w:bookmarkStart w:id="491" w:name="_Toc45869448"/>
      <w:bookmarkStart w:id="492" w:name="_Toc52555247"/>
      <w:bookmarkStart w:id="493" w:name="_Toc61112703"/>
      <w:bookmarkStart w:id="494" w:name="_Toc67911587"/>
      <w:bookmarkStart w:id="495" w:name="_Toc74840407"/>
      <w:bookmarkStart w:id="496" w:name="_Toc76503542"/>
      <w:bookmarkStart w:id="497" w:name="_Toc83042094"/>
      <w:bookmarkStart w:id="498" w:name="_Toc89854268"/>
      <w:bookmarkStart w:id="499" w:name="_Toc98667041"/>
      <w:bookmarkStart w:id="500" w:name="_Toc105752324"/>
      <w:bookmarkStart w:id="501" w:name="_Toc123149942"/>
      <w:bookmarkStart w:id="502" w:name="_Toc124162904"/>
      <w:bookmarkStart w:id="503" w:name="_Toc130913214"/>
      <w:bookmarkStart w:id="504" w:name="_Toc137373499"/>
      <w:bookmarkStart w:id="505" w:name="_Toc138892179"/>
      <w:bookmarkStart w:id="506" w:name="_Toc155216246"/>
      <w:bookmarkStart w:id="507" w:name="_Toc216361102"/>
      <w:r w:rsidRPr="009202AA">
        <w:rPr>
          <w:lang w:eastAsia="zh-CN"/>
        </w:rPr>
        <w:t>6</w:t>
      </w:r>
      <w:r w:rsidRPr="009202AA">
        <w:rPr>
          <w:lang w:eastAsia="zh-CN"/>
        </w:rPr>
        <w:tab/>
        <w:t>Conducted transmitter characteristics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15EA8521" w14:textId="77777777" w:rsidR="004C4A70" w:rsidRPr="009202AA" w:rsidRDefault="004C4A70" w:rsidP="004C4A70">
      <w:pPr>
        <w:pStyle w:val="Heading2"/>
        <w:rPr>
          <w:lang w:eastAsia="zh-CN"/>
        </w:rPr>
      </w:pPr>
      <w:bookmarkStart w:id="508" w:name="_Toc21096411"/>
      <w:bookmarkStart w:id="509" w:name="_Toc29763378"/>
      <w:bookmarkStart w:id="510" w:name="_Toc36029849"/>
      <w:bookmarkStart w:id="511" w:name="_Toc37179749"/>
      <w:bookmarkStart w:id="512" w:name="_Toc45869449"/>
      <w:bookmarkStart w:id="513" w:name="_Toc52555248"/>
      <w:bookmarkStart w:id="514" w:name="_Toc61112704"/>
      <w:bookmarkStart w:id="515" w:name="_Toc67911588"/>
      <w:bookmarkStart w:id="516" w:name="_Toc74840408"/>
      <w:bookmarkStart w:id="517" w:name="_Toc76503543"/>
      <w:bookmarkStart w:id="518" w:name="_Toc83042095"/>
      <w:bookmarkStart w:id="519" w:name="_Toc89854269"/>
      <w:bookmarkStart w:id="520" w:name="_Toc98667042"/>
      <w:bookmarkStart w:id="521" w:name="_Toc105752325"/>
      <w:bookmarkStart w:id="522" w:name="_Toc123149943"/>
      <w:bookmarkStart w:id="523" w:name="_Toc124162905"/>
      <w:bookmarkStart w:id="524" w:name="_Toc130913215"/>
      <w:bookmarkStart w:id="525" w:name="_Toc137373500"/>
      <w:bookmarkStart w:id="526" w:name="_Toc138892180"/>
      <w:bookmarkStart w:id="527" w:name="_Toc155216247"/>
      <w:bookmarkStart w:id="528" w:name="_Toc216361103"/>
      <w:r w:rsidRPr="009202AA">
        <w:rPr>
          <w:lang w:eastAsia="zh-CN"/>
        </w:rPr>
        <w:t>6.1</w:t>
      </w:r>
      <w:r w:rsidRPr="009202AA">
        <w:rPr>
          <w:lang w:eastAsia="zh-CN"/>
        </w:rPr>
        <w:tab/>
        <w:t>General</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29" w:name="_Toc21096412"/>
      <w:bookmarkStart w:id="530" w:name="_Toc29763379"/>
      <w:bookmarkStart w:id="531" w:name="_Toc36029850"/>
      <w:bookmarkStart w:id="532" w:name="_Toc37179750"/>
      <w:bookmarkStart w:id="533" w:name="_Toc45869450"/>
      <w:bookmarkStart w:id="534" w:name="_Toc52555249"/>
      <w:bookmarkStart w:id="535" w:name="_Toc61112705"/>
      <w:bookmarkStart w:id="536" w:name="_Toc67911589"/>
      <w:bookmarkStart w:id="537" w:name="_Toc74840409"/>
      <w:bookmarkStart w:id="538" w:name="_Toc76503544"/>
      <w:bookmarkStart w:id="539" w:name="_Toc83042096"/>
      <w:bookmarkStart w:id="540" w:name="_Toc89854270"/>
      <w:bookmarkStart w:id="541" w:name="_Toc98667043"/>
      <w:bookmarkStart w:id="542" w:name="_Toc105752326"/>
      <w:bookmarkStart w:id="543" w:name="_Toc123149944"/>
      <w:bookmarkStart w:id="544" w:name="_Toc124162906"/>
      <w:bookmarkStart w:id="545" w:name="_Toc130913216"/>
      <w:bookmarkStart w:id="546" w:name="_Toc137373501"/>
      <w:bookmarkStart w:id="547" w:name="_Toc138892181"/>
      <w:bookmarkStart w:id="548" w:name="_Toc155216248"/>
      <w:bookmarkStart w:id="549" w:name="_Toc216361104"/>
      <w:r w:rsidRPr="009202AA">
        <w:rPr>
          <w:lang w:eastAsia="zh-CN"/>
        </w:rPr>
        <w:t>6.2</w:t>
      </w:r>
      <w:r w:rsidRPr="009202AA">
        <w:rPr>
          <w:lang w:eastAsia="zh-CN"/>
        </w:rPr>
        <w:tab/>
        <w:t>Base station output power</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7BC5D45" w14:textId="77777777" w:rsidR="004C4A70" w:rsidRPr="009202AA" w:rsidRDefault="004C4A70" w:rsidP="004C4A70">
      <w:pPr>
        <w:pStyle w:val="Heading3"/>
      </w:pPr>
      <w:bookmarkStart w:id="550" w:name="_Toc21096413"/>
      <w:bookmarkStart w:id="551" w:name="_Toc29763380"/>
      <w:bookmarkStart w:id="552" w:name="_Toc36029851"/>
      <w:bookmarkStart w:id="553" w:name="_Toc37179751"/>
      <w:bookmarkStart w:id="554" w:name="_Toc45869451"/>
      <w:bookmarkStart w:id="555" w:name="_Toc52555250"/>
      <w:bookmarkStart w:id="556" w:name="_Toc61112706"/>
      <w:bookmarkStart w:id="557" w:name="_Toc67911590"/>
      <w:bookmarkStart w:id="558" w:name="_Toc74840410"/>
      <w:bookmarkStart w:id="559" w:name="_Toc76503545"/>
      <w:bookmarkStart w:id="560" w:name="_Toc83042097"/>
      <w:bookmarkStart w:id="561" w:name="_Toc89854271"/>
      <w:bookmarkStart w:id="562" w:name="_Toc98667044"/>
      <w:bookmarkStart w:id="563" w:name="_Toc105752327"/>
      <w:bookmarkStart w:id="564" w:name="_Toc123149945"/>
      <w:bookmarkStart w:id="565" w:name="_Toc124162907"/>
      <w:bookmarkStart w:id="566" w:name="_Toc130913217"/>
      <w:bookmarkStart w:id="567" w:name="_Toc137373502"/>
      <w:bookmarkStart w:id="568" w:name="_Toc138892182"/>
      <w:bookmarkStart w:id="569" w:name="_Toc155216249"/>
      <w:bookmarkStart w:id="570" w:name="_Toc216361105"/>
      <w:r w:rsidRPr="009202AA">
        <w:t>6.2.1</w:t>
      </w:r>
      <w:r w:rsidRPr="009202AA">
        <w:tab/>
        <w:t>General</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71" w:name="_Toc21096414"/>
      <w:bookmarkStart w:id="572" w:name="_Toc29763381"/>
      <w:bookmarkStart w:id="573" w:name="_Toc36029852"/>
      <w:bookmarkStart w:id="574" w:name="_Toc37179752"/>
      <w:bookmarkStart w:id="575" w:name="_Toc45869452"/>
      <w:bookmarkStart w:id="576" w:name="_Toc52555251"/>
      <w:bookmarkStart w:id="577" w:name="_Toc61112707"/>
      <w:bookmarkStart w:id="578" w:name="_Toc67911591"/>
      <w:bookmarkStart w:id="579" w:name="_Toc74840411"/>
      <w:bookmarkStart w:id="580" w:name="_Toc76503546"/>
      <w:bookmarkStart w:id="581" w:name="_Toc83042098"/>
      <w:bookmarkStart w:id="582" w:name="_Toc89854272"/>
      <w:bookmarkStart w:id="583" w:name="_Toc98667045"/>
      <w:bookmarkStart w:id="584" w:name="_Toc105752328"/>
      <w:bookmarkStart w:id="585" w:name="_Toc123149946"/>
      <w:bookmarkStart w:id="586" w:name="_Toc124162908"/>
      <w:bookmarkStart w:id="587" w:name="_Toc130913218"/>
      <w:bookmarkStart w:id="588" w:name="_Toc137373503"/>
      <w:bookmarkStart w:id="589" w:name="_Toc138892183"/>
      <w:bookmarkStart w:id="590" w:name="_Toc155216250"/>
      <w:bookmarkStart w:id="591" w:name="_Toc216361106"/>
      <w:r w:rsidRPr="009202AA">
        <w:rPr>
          <w:lang w:eastAsia="zh-CN"/>
        </w:rPr>
        <w:t>6.2.2</w:t>
      </w:r>
      <w:r w:rsidRPr="009202AA">
        <w:rPr>
          <w:lang w:eastAsia="zh-CN"/>
        </w:rPr>
        <w:tab/>
        <w:t>Maximum output power</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53B2B89" w14:textId="77777777" w:rsidR="004C4A70" w:rsidRPr="009202AA" w:rsidRDefault="004C4A70" w:rsidP="004C4A70">
      <w:pPr>
        <w:pStyle w:val="Heading4"/>
      </w:pPr>
      <w:bookmarkStart w:id="592" w:name="_Toc21096415"/>
      <w:bookmarkStart w:id="593" w:name="_Toc29763382"/>
      <w:bookmarkStart w:id="594" w:name="_Toc36029853"/>
      <w:bookmarkStart w:id="595" w:name="_Toc37179753"/>
      <w:bookmarkStart w:id="596" w:name="_Toc45869453"/>
      <w:bookmarkStart w:id="597" w:name="_Toc52555252"/>
      <w:bookmarkStart w:id="598" w:name="_Toc61112708"/>
      <w:bookmarkStart w:id="599" w:name="_Toc67911592"/>
      <w:bookmarkStart w:id="600" w:name="_Toc74840412"/>
      <w:bookmarkStart w:id="601" w:name="_Toc76503547"/>
      <w:bookmarkStart w:id="602" w:name="_Toc83042099"/>
      <w:bookmarkStart w:id="603" w:name="_Toc89854273"/>
      <w:bookmarkStart w:id="604" w:name="_Toc98667046"/>
      <w:bookmarkStart w:id="605" w:name="_Toc105752329"/>
      <w:bookmarkStart w:id="606" w:name="_Toc123149947"/>
      <w:bookmarkStart w:id="607" w:name="_Toc124162909"/>
      <w:bookmarkStart w:id="608" w:name="_Toc130913219"/>
      <w:bookmarkStart w:id="609" w:name="_Toc137373504"/>
      <w:bookmarkStart w:id="610" w:name="_Toc138892184"/>
      <w:bookmarkStart w:id="611" w:name="_Toc155216251"/>
      <w:bookmarkStart w:id="612" w:name="_Toc216361107"/>
      <w:r w:rsidRPr="009202AA">
        <w:t>6.2.2.1</w:t>
      </w:r>
      <w:r w:rsidRPr="009202AA">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13" w:name="_Toc21096416"/>
      <w:bookmarkStart w:id="614" w:name="_Toc29763383"/>
      <w:bookmarkStart w:id="615" w:name="_Toc36029854"/>
      <w:bookmarkStart w:id="616" w:name="_Toc37179754"/>
      <w:bookmarkStart w:id="617" w:name="_Toc45869454"/>
      <w:bookmarkStart w:id="618" w:name="_Toc52555253"/>
      <w:bookmarkStart w:id="619" w:name="_Toc61112709"/>
      <w:bookmarkStart w:id="620" w:name="_Toc67911593"/>
      <w:bookmarkStart w:id="621" w:name="_Toc74840413"/>
      <w:bookmarkStart w:id="622" w:name="_Toc76503548"/>
      <w:bookmarkStart w:id="623" w:name="_Toc83042100"/>
      <w:bookmarkStart w:id="624" w:name="_Toc89854274"/>
      <w:bookmarkStart w:id="625" w:name="_Toc98667047"/>
      <w:bookmarkStart w:id="626" w:name="_Toc105752330"/>
      <w:bookmarkStart w:id="627" w:name="_Toc123149948"/>
      <w:bookmarkStart w:id="628" w:name="_Toc124162910"/>
      <w:bookmarkStart w:id="629" w:name="_Toc130913220"/>
      <w:bookmarkStart w:id="630" w:name="_Toc137373505"/>
      <w:bookmarkStart w:id="631" w:name="_Toc138892185"/>
      <w:bookmarkStart w:id="632" w:name="_Toc155216252"/>
      <w:bookmarkStart w:id="633" w:name="_Toc216361108"/>
      <w:r w:rsidRPr="009202AA">
        <w:lastRenderedPageBreak/>
        <w:t>6.2.2.2</w:t>
      </w:r>
      <w:r w:rsidRPr="009202AA">
        <w:tab/>
      </w:r>
      <w:r w:rsidRPr="009202AA">
        <w:rPr>
          <w:lang w:eastAsia="zh-CN"/>
        </w:rPr>
        <w:t>Minimum requirement for MSR operation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CAB96D5" w14:textId="77777777" w:rsidR="004C4A70" w:rsidRPr="009202AA" w:rsidRDefault="004C4A70" w:rsidP="004C4A70">
      <w:pPr>
        <w:pStyle w:val="Heading5"/>
        <w:spacing w:after="200"/>
        <w:rPr>
          <w:rFonts w:cs="Arial"/>
          <w:szCs w:val="22"/>
        </w:rPr>
      </w:pPr>
      <w:bookmarkStart w:id="634" w:name="_Toc21096417"/>
      <w:bookmarkStart w:id="635" w:name="_Toc29763384"/>
      <w:bookmarkStart w:id="636" w:name="_Toc36029855"/>
      <w:bookmarkStart w:id="637" w:name="_Toc37179755"/>
      <w:bookmarkStart w:id="638" w:name="_Toc45869455"/>
      <w:bookmarkStart w:id="639" w:name="_Toc52555254"/>
      <w:bookmarkStart w:id="640" w:name="_Toc61112710"/>
      <w:bookmarkStart w:id="641" w:name="_Toc67911594"/>
      <w:bookmarkStart w:id="642" w:name="_Toc74840414"/>
      <w:bookmarkStart w:id="643" w:name="_Toc76503549"/>
      <w:bookmarkStart w:id="644" w:name="_Toc83042101"/>
      <w:bookmarkStart w:id="645" w:name="_Toc89854275"/>
      <w:bookmarkStart w:id="646" w:name="_Toc98667048"/>
      <w:bookmarkStart w:id="647" w:name="_Toc105752331"/>
      <w:bookmarkStart w:id="648" w:name="_Toc123149949"/>
      <w:bookmarkStart w:id="649" w:name="_Toc124162911"/>
      <w:bookmarkStart w:id="650" w:name="_Toc130913221"/>
      <w:bookmarkStart w:id="651" w:name="_Toc137373506"/>
      <w:bookmarkStart w:id="652" w:name="_Toc138892186"/>
      <w:bookmarkStart w:id="653" w:name="_Toc155216253"/>
      <w:bookmarkStart w:id="654" w:name="_Toc216361109"/>
      <w:r w:rsidRPr="009202AA">
        <w:rPr>
          <w:rFonts w:cs="Arial"/>
          <w:szCs w:val="22"/>
        </w:rPr>
        <w:t>6.2.2.2.1</w:t>
      </w:r>
      <w:r w:rsidRPr="009202AA">
        <w:rPr>
          <w:rFonts w:cs="Arial"/>
          <w:szCs w:val="22"/>
        </w:rPr>
        <w:tab/>
        <w:t>General</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55" w:name="_Toc21096418"/>
      <w:bookmarkStart w:id="656" w:name="_Toc29763385"/>
      <w:bookmarkStart w:id="657" w:name="_Toc36029856"/>
      <w:bookmarkStart w:id="658" w:name="_Toc37179756"/>
      <w:bookmarkStart w:id="659" w:name="_Toc45869456"/>
      <w:bookmarkStart w:id="660" w:name="_Toc52555255"/>
      <w:bookmarkStart w:id="661" w:name="_Toc61112711"/>
      <w:bookmarkStart w:id="662" w:name="_Toc67911595"/>
      <w:bookmarkStart w:id="663" w:name="_Toc74840415"/>
      <w:bookmarkStart w:id="664" w:name="_Toc76503550"/>
      <w:bookmarkStart w:id="665" w:name="_Toc83042102"/>
      <w:bookmarkStart w:id="666" w:name="_Toc89854276"/>
      <w:bookmarkStart w:id="667" w:name="_Toc98667049"/>
      <w:bookmarkStart w:id="668" w:name="_Toc105752332"/>
      <w:bookmarkStart w:id="669" w:name="_Toc123149950"/>
      <w:bookmarkStart w:id="670" w:name="_Toc124162912"/>
      <w:bookmarkStart w:id="671" w:name="_Toc130913222"/>
      <w:bookmarkStart w:id="672" w:name="_Toc137373507"/>
      <w:bookmarkStart w:id="673" w:name="_Toc138892187"/>
      <w:bookmarkStart w:id="674" w:name="_Toc155216254"/>
      <w:bookmarkStart w:id="675" w:name="_Toc216361110"/>
      <w:r w:rsidRPr="009202AA">
        <w:rPr>
          <w:rFonts w:cs="Arial"/>
          <w:szCs w:val="22"/>
        </w:rPr>
        <w:t>6.2.2.2.2</w:t>
      </w:r>
      <w:r w:rsidRPr="009202AA">
        <w:rPr>
          <w:rFonts w:cs="Arial"/>
          <w:szCs w:val="22"/>
        </w:rPr>
        <w:tab/>
        <w:t>Additional requirements (regional)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F52FA4D" w14:textId="77777777" w:rsidR="004C4A70" w:rsidRPr="009202AA" w:rsidRDefault="004C4A70" w:rsidP="004C4A70">
      <w:pPr>
        <w:pStyle w:val="Heading4"/>
        <w:rPr>
          <w:lang w:eastAsia="zh-CN"/>
        </w:rPr>
      </w:pPr>
      <w:bookmarkStart w:id="676" w:name="_Toc21096419"/>
      <w:bookmarkStart w:id="677" w:name="_Toc29763386"/>
      <w:bookmarkStart w:id="678" w:name="_Toc36029857"/>
      <w:bookmarkStart w:id="679" w:name="_Toc37179757"/>
      <w:bookmarkStart w:id="680" w:name="_Toc45869457"/>
      <w:bookmarkStart w:id="681" w:name="_Toc52555256"/>
      <w:bookmarkStart w:id="682" w:name="_Toc61112712"/>
      <w:bookmarkStart w:id="683" w:name="_Toc67911596"/>
      <w:bookmarkStart w:id="684" w:name="_Toc74840416"/>
      <w:bookmarkStart w:id="685" w:name="_Toc76503551"/>
      <w:bookmarkStart w:id="686" w:name="_Toc83042103"/>
      <w:bookmarkStart w:id="687" w:name="_Toc89854277"/>
      <w:bookmarkStart w:id="688" w:name="_Toc98667050"/>
      <w:bookmarkStart w:id="689" w:name="_Toc105752333"/>
      <w:bookmarkStart w:id="690" w:name="_Toc123149951"/>
      <w:bookmarkStart w:id="691" w:name="_Toc124162913"/>
      <w:bookmarkStart w:id="692" w:name="_Toc130913223"/>
      <w:bookmarkStart w:id="693" w:name="_Toc137373508"/>
      <w:bookmarkStart w:id="694" w:name="_Toc138892188"/>
      <w:bookmarkStart w:id="695" w:name="_Toc155216255"/>
      <w:bookmarkStart w:id="696" w:name="_Toc216361111"/>
      <w:r w:rsidRPr="009202AA">
        <w:rPr>
          <w:lang w:eastAsia="zh-CN"/>
        </w:rPr>
        <w:t>6.2.2.3</w:t>
      </w:r>
      <w:r w:rsidRPr="009202AA">
        <w:rPr>
          <w:lang w:eastAsia="zh-CN"/>
        </w:rPr>
        <w:tab/>
        <w:t>Minimum requirement for single RAT UTRA operation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97" w:name="_Toc21096420"/>
      <w:bookmarkStart w:id="698" w:name="_Toc29763387"/>
      <w:bookmarkStart w:id="699" w:name="_Toc36029858"/>
      <w:bookmarkStart w:id="700" w:name="_Toc37179758"/>
      <w:bookmarkStart w:id="701" w:name="_Toc45869458"/>
      <w:bookmarkStart w:id="702" w:name="_Toc52555257"/>
      <w:bookmarkStart w:id="703" w:name="_Toc61112713"/>
      <w:bookmarkStart w:id="704" w:name="_Toc67911597"/>
      <w:bookmarkStart w:id="705" w:name="_Toc74840417"/>
      <w:bookmarkStart w:id="706" w:name="_Toc76503552"/>
      <w:bookmarkStart w:id="707" w:name="_Toc83042104"/>
      <w:bookmarkStart w:id="708" w:name="_Toc89854278"/>
      <w:bookmarkStart w:id="709" w:name="_Toc98667051"/>
      <w:bookmarkStart w:id="710" w:name="_Toc105752334"/>
      <w:bookmarkStart w:id="711" w:name="_Toc123149952"/>
      <w:bookmarkStart w:id="712" w:name="_Toc124162914"/>
      <w:bookmarkStart w:id="713" w:name="_Toc130913224"/>
      <w:bookmarkStart w:id="714" w:name="_Toc137373509"/>
      <w:bookmarkStart w:id="715" w:name="_Toc138892189"/>
      <w:bookmarkStart w:id="716" w:name="_Toc155216256"/>
      <w:bookmarkStart w:id="717" w:name="_Toc216361112"/>
      <w:r w:rsidRPr="009202AA">
        <w:rPr>
          <w:lang w:eastAsia="zh-CN"/>
        </w:rPr>
        <w:t>6.2.2.4</w:t>
      </w:r>
      <w:r w:rsidRPr="009202AA">
        <w:rPr>
          <w:lang w:eastAsia="zh-CN"/>
        </w:rPr>
        <w:tab/>
        <w:t>Minimum requirement for single RAT E-UTRA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72CC19A" w14:textId="77777777" w:rsidR="004C4A70" w:rsidRPr="009202AA" w:rsidRDefault="004C4A70" w:rsidP="004C4A70">
      <w:pPr>
        <w:pStyle w:val="Heading5"/>
        <w:spacing w:after="200"/>
        <w:rPr>
          <w:rFonts w:cs="Arial"/>
          <w:szCs w:val="22"/>
        </w:rPr>
      </w:pPr>
      <w:bookmarkStart w:id="718" w:name="_Toc21096421"/>
      <w:bookmarkStart w:id="719" w:name="_Toc29763388"/>
      <w:bookmarkStart w:id="720" w:name="_Toc36029859"/>
      <w:bookmarkStart w:id="721" w:name="_Toc37179759"/>
      <w:bookmarkStart w:id="722" w:name="_Toc45869459"/>
      <w:bookmarkStart w:id="723" w:name="_Toc52555258"/>
      <w:bookmarkStart w:id="724" w:name="_Toc61112714"/>
      <w:bookmarkStart w:id="725" w:name="_Toc67911598"/>
      <w:bookmarkStart w:id="726" w:name="_Toc74840418"/>
      <w:bookmarkStart w:id="727" w:name="_Toc76503553"/>
      <w:bookmarkStart w:id="728" w:name="_Toc83042105"/>
      <w:bookmarkStart w:id="729" w:name="_Toc89854279"/>
      <w:bookmarkStart w:id="730" w:name="_Toc98667052"/>
      <w:bookmarkStart w:id="731" w:name="_Toc105752335"/>
      <w:bookmarkStart w:id="732" w:name="_Toc123149953"/>
      <w:bookmarkStart w:id="733" w:name="_Toc124162915"/>
      <w:bookmarkStart w:id="734" w:name="_Toc130913225"/>
      <w:bookmarkStart w:id="735" w:name="_Toc137373510"/>
      <w:bookmarkStart w:id="736" w:name="_Toc138892190"/>
      <w:bookmarkStart w:id="737" w:name="_Toc155216257"/>
      <w:bookmarkStart w:id="738" w:name="_Toc216361113"/>
      <w:r w:rsidRPr="009202AA">
        <w:rPr>
          <w:rFonts w:cs="Arial"/>
          <w:szCs w:val="22"/>
        </w:rPr>
        <w:t>6.2.2.4.1</w:t>
      </w:r>
      <w:r w:rsidRPr="009202AA">
        <w:rPr>
          <w:rFonts w:cs="Arial"/>
          <w:szCs w:val="22"/>
        </w:rPr>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39" w:name="_Toc21096422"/>
      <w:bookmarkStart w:id="740" w:name="_Toc29763389"/>
      <w:bookmarkStart w:id="741" w:name="_Toc36029860"/>
      <w:bookmarkStart w:id="742" w:name="_Toc37179760"/>
      <w:bookmarkStart w:id="743" w:name="_Toc45869460"/>
      <w:bookmarkStart w:id="744" w:name="_Toc52555259"/>
      <w:bookmarkStart w:id="745" w:name="_Toc61112715"/>
      <w:bookmarkStart w:id="746" w:name="_Toc67911599"/>
      <w:bookmarkStart w:id="747" w:name="_Toc74840419"/>
      <w:bookmarkStart w:id="748" w:name="_Toc76503554"/>
      <w:bookmarkStart w:id="749" w:name="_Toc83042106"/>
      <w:bookmarkStart w:id="750" w:name="_Toc89854280"/>
      <w:bookmarkStart w:id="751" w:name="_Toc98667053"/>
      <w:bookmarkStart w:id="752" w:name="_Toc105752336"/>
      <w:bookmarkStart w:id="753" w:name="_Toc123149954"/>
      <w:bookmarkStart w:id="754" w:name="_Toc124162916"/>
      <w:bookmarkStart w:id="755" w:name="_Toc130913226"/>
      <w:bookmarkStart w:id="756" w:name="_Toc137373511"/>
      <w:bookmarkStart w:id="757" w:name="_Toc138892191"/>
      <w:bookmarkStart w:id="758" w:name="_Toc155216258"/>
      <w:bookmarkStart w:id="759" w:name="_Toc216361114"/>
      <w:r w:rsidRPr="009202AA">
        <w:rPr>
          <w:rFonts w:cs="Arial"/>
          <w:szCs w:val="22"/>
        </w:rPr>
        <w:t>6.2.2.4.2</w:t>
      </w:r>
      <w:r w:rsidRPr="009202AA">
        <w:rPr>
          <w:rFonts w:cs="Arial"/>
          <w:szCs w:val="22"/>
        </w:rPr>
        <w:tab/>
        <w:t>Additional requirements (regional)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2A2CB98B" w14:textId="77777777" w:rsidR="004C4A70" w:rsidRPr="009202AA" w:rsidRDefault="004C4A70" w:rsidP="004C4A70">
      <w:pPr>
        <w:pStyle w:val="Heading3"/>
        <w:rPr>
          <w:lang w:eastAsia="zh-CN"/>
        </w:rPr>
      </w:pPr>
      <w:bookmarkStart w:id="760" w:name="_Toc21096423"/>
      <w:bookmarkStart w:id="761" w:name="_Toc29763390"/>
      <w:bookmarkStart w:id="762" w:name="_Toc36029861"/>
      <w:bookmarkStart w:id="763" w:name="_Toc37179761"/>
      <w:bookmarkStart w:id="764" w:name="_Toc45869461"/>
      <w:bookmarkStart w:id="765" w:name="_Toc52555260"/>
      <w:bookmarkStart w:id="766" w:name="_Toc61112716"/>
      <w:bookmarkStart w:id="767" w:name="_Toc67911600"/>
      <w:bookmarkStart w:id="768" w:name="_Toc74840420"/>
      <w:bookmarkStart w:id="769" w:name="_Toc76503555"/>
      <w:bookmarkStart w:id="770" w:name="_Toc83042107"/>
      <w:bookmarkStart w:id="771" w:name="_Toc89854281"/>
      <w:bookmarkStart w:id="772" w:name="_Toc98667054"/>
      <w:bookmarkStart w:id="773" w:name="_Toc105752337"/>
      <w:bookmarkStart w:id="774" w:name="_Toc123149955"/>
      <w:bookmarkStart w:id="775" w:name="_Toc124162917"/>
      <w:bookmarkStart w:id="776" w:name="_Toc130913227"/>
      <w:bookmarkStart w:id="777" w:name="_Toc137373512"/>
      <w:bookmarkStart w:id="778" w:name="_Toc138892192"/>
      <w:bookmarkStart w:id="779" w:name="_Toc155216259"/>
      <w:bookmarkStart w:id="780" w:name="_Toc216361115"/>
      <w:r w:rsidRPr="009202AA">
        <w:rPr>
          <w:lang w:eastAsia="zh-CN"/>
        </w:rPr>
        <w:t>6.2.3</w:t>
      </w:r>
      <w:r w:rsidRPr="009202AA">
        <w:rPr>
          <w:lang w:eastAsia="zh-CN"/>
        </w:rPr>
        <w:tab/>
      </w:r>
      <w:r w:rsidRPr="009202AA">
        <w:t>UTRA FDD primary CPICH power</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0D6C032" w14:textId="77777777" w:rsidR="004C4A70" w:rsidRPr="009202AA" w:rsidRDefault="004C4A70" w:rsidP="004C4A70">
      <w:pPr>
        <w:pStyle w:val="Heading4"/>
      </w:pPr>
      <w:bookmarkStart w:id="781" w:name="_Toc21096424"/>
      <w:bookmarkStart w:id="782" w:name="_Toc29763391"/>
      <w:bookmarkStart w:id="783" w:name="_Toc36029862"/>
      <w:bookmarkStart w:id="784" w:name="_Toc37179762"/>
      <w:bookmarkStart w:id="785" w:name="_Toc45869462"/>
      <w:bookmarkStart w:id="786" w:name="_Toc52555261"/>
      <w:bookmarkStart w:id="787" w:name="_Toc61112717"/>
      <w:bookmarkStart w:id="788" w:name="_Toc67911601"/>
      <w:bookmarkStart w:id="789" w:name="_Toc74840421"/>
      <w:bookmarkStart w:id="790" w:name="_Toc76503556"/>
      <w:bookmarkStart w:id="791" w:name="_Toc83042108"/>
      <w:bookmarkStart w:id="792" w:name="_Toc89854282"/>
      <w:bookmarkStart w:id="793" w:name="_Toc98667055"/>
      <w:bookmarkStart w:id="794" w:name="_Toc105752338"/>
      <w:bookmarkStart w:id="795" w:name="_Toc123149956"/>
      <w:bookmarkStart w:id="796" w:name="_Toc124162918"/>
      <w:bookmarkStart w:id="797" w:name="_Toc130913228"/>
      <w:bookmarkStart w:id="798" w:name="_Toc137373513"/>
      <w:bookmarkStart w:id="799" w:name="_Toc138892193"/>
      <w:bookmarkStart w:id="800" w:name="_Toc155216260"/>
      <w:bookmarkStart w:id="801" w:name="_Toc216361116"/>
      <w:r w:rsidRPr="009202AA">
        <w:t>6.2.3.1</w:t>
      </w:r>
      <w:r w:rsidRPr="009202AA">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02" w:name="_Toc21096425"/>
      <w:bookmarkStart w:id="803" w:name="_Toc29763392"/>
      <w:bookmarkStart w:id="804" w:name="_Toc36029863"/>
      <w:bookmarkStart w:id="805" w:name="_Toc37179763"/>
      <w:bookmarkStart w:id="806" w:name="_Toc45869463"/>
      <w:bookmarkStart w:id="807" w:name="_Toc52555262"/>
      <w:bookmarkStart w:id="808" w:name="_Toc61112718"/>
      <w:bookmarkStart w:id="809" w:name="_Toc67911602"/>
      <w:bookmarkStart w:id="810" w:name="_Toc74840422"/>
      <w:bookmarkStart w:id="811" w:name="_Toc76503557"/>
      <w:bookmarkStart w:id="812" w:name="_Toc83042109"/>
      <w:bookmarkStart w:id="813" w:name="_Toc89854283"/>
      <w:bookmarkStart w:id="814" w:name="_Toc98667056"/>
      <w:bookmarkStart w:id="815" w:name="_Toc105752339"/>
      <w:bookmarkStart w:id="816" w:name="_Toc123149957"/>
      <w:bookmarkStart w:id="817" w:name="_Toc124162919"/>
      <w:bookmarkStart w:id="818" w:name="_Toc130913229"/>
      <w:bookmarkStart w:id="819" w:name="_Toc137373514"/>
      <w:bookmarkStart w:id="820" w:name="_Toc138892194"/>
      <w:bookmarkStart w:id="821" w:name="_Toc155216261"/>
      <w:bookmarkStart w:id="822" w:name="_Toc216361117"/>
      <w:r w:rsidRPr="009202AA">
        <w:t>6.2.3.2</w:t>
      </w:r>
      <w:r w:rsidRPr="009202AA">
        <w:tab/>
      </w:r>
      <w:r w:rsidRPr="009202AA">
        <w:rPr>
          <w:lang w:eastAsia="zh-CN"/>
        </w:rPr>
        <w:t>Minimum requirement for MSR operation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23" w:name="_Toc21096426"/>
      <w:bookmarkStart w:id="824" w:name="_Toc29763393"/>
      <w:bookmarkStart w:id="825" w:name="_Toc36029864"/>
      <w:bookmarkStart w:id="826" w:name="_Toc37179764"/>
      <w:bookmarkStart w:id="827" w:name="_Toc45869464"/>
      <w:bookmarkStart w:id="828" w:name="_Toc52555263"/>
      <w:bookmarkStart w:id="829" w:name="_Toc61112719"/>
      <w:bookmarkStart w:id="830" w:name="_Toc67911603"/>
      <w:bookmarkStart w:id="831" w:name="_Toc74840423"/>
      <w:bookmarkStart w:id="832" w:name="_Toc76503558"/>
      <w:bookmarkStart w:id="833" w:name="_Toc83042110"/>
      <w:bookmarkStart w:id="834" w:name="_Toc89854284"/>
      <w:bookmarkStart w:id="835" w:name="_Toc98667057"/>
      <w:bookmarkStart w:id="836" w:name="_Toc105752340"/>
      <w:bookmarkStart w:id="837" w:name="_Toc123149958"/>
      <w:bookmarkStart w:id="838" w:name="_Toc124162920"/>
      <w:bookmarkStart w:id="839" w:name="_Toc130913230"/>
      <w:bookmarkStart w:id="840" w:name="_Toc137373515"/>
      <w:bookmarkStart w:id="841" w:name="_Toc138892195"/>
      <w:bookmarkStart w:id="842" w:name="_Toc155216262"/>
      <w:bookmarkStart w:id="843" w:name="_Toc216361118"/>
      <w:r w:rsidRPr="009202AA">
        <w:rPr>
          <w:lang w:eastAsia="zh-CN"/>
        </w:rPr>
        <w:t>6.2.3.3</w:t>
      </w:r>
      <w:r w:rsidRPr="009202AA">
        <w:rPr>
          <w:lang w:eastAsia="zh-CN"/>
        </w:rPr>
        <w:tab/>
        <w:t>Minimum requirement for single RAT UTRA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844" w:name="_Toc21096427"/>
      <w:bookmarkStart w:id="845" w:name="_Toc29763394"/>
      <w:bookmarkStart w:id="846" w:name="_Toc36029865"/>
      <w:bookmarkStart w:id="847" w:name="_Toc37179765"/>
      <w:bookmarkStart w:id="848" w:name="_Toc45869465"/>
      <w:bookmarkStart w:id="849" w:name="_Toc52555264"/>
      <w:bookmarkStart w:id="850" w:name="_Toc61112720"/>
      <w:bookmarkStart w:id="851" w:name="_Toc67911604"/>
      <w:bookmarkStart w:id="852" w:name="_Toc74840424"/>
      <w:bookmarkStart w:id="853" w:name="_Toc76503559"/>
      <w:bookmarkStart w:id="854" w:name="_Toc83042111"/>
      <w:bookmarkStart w:id="855" w:name="_Toc89854285"/>
      <w:bookmarkStart w:id="856" w:name="_Toc98667058"/>
      <w:bookmarkStart w:id="857" w:name="_Toc105752341"/>
      <w:bookmarkStart w:id="858" w:name="_Toc123149959"/>
      <w:bookmarkStart w:id="859" w:name="_Toc124162921"/>
      <w:bookmarkStart w:id="860" w:name="_Toc130913231"/>
      <w:bookmarkStart w:id="861" w:name="_Toc137373516"/>
      <w:bookmarkStart w:id="862" w:name="_Toc138892196"/>
      <w:bookmarkStart w:id="863" w:name="_Toc155216263"/>
      <w:bookmarkStart w:id="864" w:name="_Toc216361119"/>
      <w:r w:rsidRPr="009202AA">
        <w:rPr>
          <w:lang w:eastAsia="zh-CN"/>
        </w:rPr>
        <w:t>6.2.3.4</w:t>
      </w:r>
      <w:r w:rsidRPr="009202AA">
        <w:rPr>
          <w:lang w:eastAsia="zh-CN"/>
        </w:rPr>
        <w:tab/>
        <w:t>Minimum requirement for single RAT E-UTRA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65" w:name="_Toc21096428"/>
      <w:bookmarkStart w:id="866" w:name="_Toc29763395"/>
      <w:bookmarkStart w:id="867" w:name="_Toc36029866"/>
      <w:bookmarkStart w:id="868" w:name="_Toc37179766"/>
      <w:bookmarkStart w:id="869" w:name="_Toc45869466"/>
      <w:bookmarkStart w:id="870" w:name="_Toc52555265"/>
      <w:bookmarkStart w:id="871" w:name="_Toc61112721"/>
      <w:bookmarkStart w:id="872" w:name="_Toc67911605"/>
      <w:bookmarkStart w:id="873" w:name="_Toc74840425"/>
      <w:bookmarkStart w:id="874" w:name="_Toc76503560"/>
      <w:bookmarkStart w:id="875" w:name="_Toc83042112"/>
      <w:bookmarkStart w:id="876" w:name="_Toc89854286"/>
      <w:bookmarkStart w:id="877" w:name="_Toc98667059"/>
      <w:bookmarkStart w:id="878" w:name="_Toc105752342"/>
      <w:bookmarkStart w:id="879" w:name="_Toc123149960"/>
      <w:bookmarkStart w:id="880" w:name="_Toc124162922"/>
      <w:bookmarkStart w:id="881" w:name="_Toc130913232"/>
      <w:bookmarkStart w:id="882" w:name="_Toc137373517"/>
      <w:bookmarkStart w:id="883" w:name="_Toc138892197"/>
      <w:bookmarkStart w:id="884" w:name="_Toc155216264"/>
      <w:bookmarkStart w:id="885" w:name="_Toc216361120"/>
      <w:r w:rsidRPr="009202AA">
        <w:rPr>
          <w:lang w:eastAsia="zh-CN"/>
        </w:rPr>
        <w:t>6.2.4</w:t>
      </w:r>
      <w:r w:rsidRPr="009202AA">
        <w:rPr>
          <w:lang w:eastAsia="zh-CN"/>
        </w:rPr>
        <w:tab/>
      </w:r>
      <w:r w:rsidRPr="009202AA">
        <w:t>UTRA TDD primary CCPCH power</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6BD1E31" w14:textId="77777777" w:rsidR="004C4A70" w:rsidRPr="009202AA" w:rsidRDefault="004C4A70" w:rsidP="004C4A70">
      <w:pPr>
        <w:pStyle w:val="Heading4"/>
      </w:pPr>
      <w:bookmarkStart w:id="886" w:name="_Toc21096429"/>
      <w:bookmarkStart w:id="887" w:name="_Toc29763396"/>
      <w:bookmarkStart w:id="888" w:name="_Toc36029867"/>
      <w:bookmarkStart w:id="889" w:name="_Toc37179767"/>
      <w:bookmarkStart w:id="890" w:name="_Toc45869467"/>
      <w:bookmarkStart w:id="891" w:name="_Toc52555266"/>
      <w:bookmarkStart w:id="892" w:name="_Toc61112722"/>
      <w:bookmarkStart w:id="893" w:name="_Toc67911606"/>
      <w:bookmarkStart w:id="894" w:name="_Toc74840426"/>
      <w:bookmarkStart w:id="895" w:name="_Toc76503561"/>
      <w:bookmarkStart w:id="896" w:name="_Toc83042113"/>
      <w:bookmarkStart w:id="897" w:name="_Toc89854287"/>
      <w:bookmarkStart w:id="898" w:name="_Toc98667060"/>
      <w:bookmarkStart w:id="899" w:name="_Toc105752343"/>
      <w:bookmarkStart w:id="900" w:name="_Toc123149961"/>
      <w:bookmarkStart w:id="901" w:name="_Toc124162923"/>
      <w:bookmarkStart w:id="902" w:name="_Toc130913233"/>
      <w:bookmarkStart w:id="903" w:name="_Toc137373518"/>
      <w:bookmarkStart w:id="904" w:name="_Toc138892198"/>
      <w:bookmarkStart w:id="905" w:name="_Toc155216265"/>
      <w:bookmarkStart w:id="906" w:name="_Toc216361121"/>
      <w:r w:rsidRPr="009202AA">
        <w:t>6.2.4.1</w:t>
      </w:r>
      <w:r w:rsidRPr="009202AA">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07" w:name="_Toc21096430"/>
      <w:bookmarkStart w:id="908" w:name="_Toc29763397"/>
      <w:bookmarkStart w:id="909" w:name="_Toc36029868"/>
      <w:bookmarkStart w:id="910" w:name="_Toc37179768"/>
      <w:bookmarkStart w:id="911" w:name="_Toc45869468"/>
      <w:bookmarkStart w:id="912" w:name="_Toc52555267"/>
      <w:bookmarkStart w:id="913" w:name="_Toc61112723"/>
      <w:bookmarkStart w:id="914" w:name="_Toc67911607"/>
      <w:bookmarkStart w:id="915" w:name="_Toc74840427"/>
      <w:bookmarkStart w:id="916" w:name="_Toc76503562"/>
      <w:bookmarkStart w:id="917" w:name="_Toc83042114"/>
      <w:bookmarkStart w:id="918" w:name="_Toc89854288"/>
      <w:bookmarkStart w:id="919" w:name="_Toc98667061"/>
      <w:bookmarkStart w:id="920" w:name="_Toc105752344"/>
      <w:bookmarkStart w:id="921" w:name="_Toc123149962"/>
      <w:bookmarkStart w:id="922" w:name="_Toc124162924"/>
      <w:bookmarkStart w:id="923" w:name="_Toc130913234"/>
      <w:bookmarkStart w:id="924" w:name="_Toc137373519"/>
      <w:bookmarkStart w:id="925" w:name="_Toc138892199"/>
      <w:bookmarkStart w:id="926" w:name="_Toc155216266"/>
      <w:bookmarkStart w:id="927" w:name="_Toc216361122"/>
      <w:r w:rsidRPr="009202AA">
        <w:t>6.2.4.2</w:t>
      </w:r>
      <w:r w:rsidRPr="009202AA">
        <w:tab/>
      </w:r>
      <w:r w:rsidRPr="009202AA">
        <w:rPr>
          <w:lang w:eastAsia="zh-CN"/>
        </w:rPr>
        <w:t>Minimum requirement for MSR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28" w:name="_Toc21096431"/>
      <w:bookmarkStart w:id="929" w:name="_Toc29763398"/>
      <w:bookmarkStart w:id="930" w:name="_Toc36029869"/>
      <w:bookmarkStart w:id="931" w:name="_Toc37179769"/>
      <w:bookmarkStart w:id="932" w:name="_Toc45869469"/>
      <w:bookmarkStart w:id="933" w:name="_Toc52555268"/>
      <w:bookmarkStart w:id="934" w:name="_Toc61112724"/>
      <w:bookmarkStart w:id="935" w:name="_Toc67911608"/>
      <w:bookmarkStart w:id="936" w:name="_Toc74840428"/>
      <w:bookmarkStart w:id="937" w:name="_Toc76503563"/>
      <w:bookmarkStart w:id="938" w:name="_Toc83042115"/>
      <w:bookmarkStart w:id="939" w:name="_Toc89854289"/>
      <w:bookmarkStart w:id="940" w:name="_Toc98667062"/>
      <w:bookmarkStart w:id="941" w:name="_Toc105752345"/>
      <w:bookmarkStart w:id="942" w:name="_Toc123149963"/>
      <w:bookmarkStart w:id="943" w:name="_Toc124162925"/>
      <w:bookmarkStart w:id="944" w:name="_Toc130913235"/>
      <w:bookmarkStart w:id="945" w:name="_Toc137373520"/>
      <w:bookmarkStart w:id="946" w:name="_Toc138892200"/>
      <w:bookmarkStart w:id="947" w:name="_Toc155216267"/>
      <w:bookmarkStart w:id="948" w:name="_Toc216361123"/>
      <w:r w:rsidRPr="009202AA">
        <w:rPr>
          <w:lang w:eastAsia="zh-CN"/>
        </w:rPr>
        <w:t>6.2.4.3</w:t>
      </w:r>
      <w:r w:rsidRPr="009202AA">
        <w:rPr>
          <w:lang w:eastAsia="zh-CN"/>
        </w:rPr>
        <w:tab/>
        <w:t>Minimum requirement for single RAT UTRA operation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949" w:name="_Toc21096432"/>
      <w:bookmarkStart w:id="950" w:name="_Toc29763399"/>
      <w:bookmarkStart w:id="951" w:name="_Toc36029870"/>
      <w:bookmarkStart w:id="952" w:name="_Toc37179770"/>
      <w:bookmarkStart w:id="953" w:name="_Toc45869470"/>
      <w:bookmarkStart w:id="954" w:name="_Toc52555269"/>
      <w:bookmarkStart w:id="955" w:name="_Toc61112725"/>
      <w:bookmarkStart w:id="956" w:name="_Toc67911609"/>
      <w:bookmarkStart w:id="957" w:name="_Toc74840429"/>
      <w:bookmarkStart w:id="958" w:name="_Toc76503564"/>
      <w:bookmarkStart w:id="959" w:name="_Toc83042116"/>
      <w:bookmarkStart w:id="960" w:name="_Toc89854290"/>
      <w:bookmarkStart w:id="961" w:name="_Toc98667063"/>
      <w:bookmarkStart w:id="962" w:name="_Toc105752346"/>
      <w:bookmarkStart w:id="963" w:name="_Toc123149964"/>
      <w:bookmarkStart w:id="964" w:name="_Toc124162926"/>
      <w:bookmarkStart w:id="965" w:name="_Toc130913236"/>
      <w:bookmarkStart w:id="966" w:name="_Toc137373521"/>
      <w:bookmarkStart w:id="967" w:name="_Toc138892201"/>
      <w:bookmarkStart w:id="968" w:name="_Toc155216268"/>
      <w:bookmarkStart w:id="969" w:name="_Toc216361124"/>
      <w:r w:rsidRPr="009202AA">
        <w:rPr>
          <w:lang w:eastAsia="zh-CN"/>
        </w:rPr>
        <w:t>6.2.4.4</w:t>
      </w:r>
      <w:r w:rsidRPr="009202AA">
        <w:rPr>
          <w:lang w:eastAsia="zh-CN"/>
        </w:rPr>
        <w:tab/>
        <w:t>Minimum requirement for single RAT E-UTRA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70" w:name="_Toc21096433"/>
      <w:bookmarkStart w:id="971" w:name="_Toc29763400"/>
      <w:bookmarkStart w:id="972" w:name="_Toc36029871"/>
      <w:bookmarkStart w:id="973" w:name="_Toc37179771"/>
      <w:bookmarkStart w:id="974" w:name="_Toc45869471"/>
      <w:bookmarkStart w:id="975" w:name="_Toc52555270"/>
      <w:bookmarkStart w:id="976" w:name="_Toc61112726"/>
      <w:bookmarkStart w:id="977" w:name="_Toc67911610"/>
      <w:bookmarkStart w:id="978" w:name="_Toc74840430"/>
      <w:bookmarkStart w:id="979" w:name="_Toc76503565"/>
      <w:bookmarkStart w:id="980" w:name="_Toc83042117"/>
      <w:bookmarkStart w:id="981" w:name="_Toc89854291"/>
      <w:bookmarkStart w:id="982" w:name="_Toc98667064"/>
      <w:bookmarkStart w:id="983" w:name="_Toc105752347"/>
      <w:bookmarkStart w:id="984" w:name="_Toc123149965"/>
      <w:bookmarkStart w:id="985" w:name="_Toc124162927"/>
      <w:bookmarkStart w:id="986" w:name="_Toc130913237"/>
      <w:bookmarkStart w:id="987" w:name="_Toc137373522"/>
      <w:bookmarkStart w:id="988" w:name="_Toc138892202"/>
      <w:bookmarkStart w:id="989" w:name="_Toc155216269"/>
      <w:bookmarkStart w:id="990" w:name="_Toc216361125"/>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AB316A4" w14:textId="77777777" w:rsidR="004C4A70" w:rsidRPr="009202AA" w:rsidRDefault="004C4A70" w:rsidP="004C4A70">
      <w:pPr>
        <w:pStyle w:val="Heading4"/>
      </w:pPr>
      <w:bookmarkStart w:id="991" w:name="_Toc21096434"/>
      <w:bookmarkStart w:id="992" w:name="_Toc29763401"/>
      <w:bookmarkStart w:id="993" w:name="_Toc36029872"/>
      <w:bookmarkStart w:id="994" w:name="_Toc37179772"/>
      <w:bookmarkStart w:id="995" w:name="_Toc45869472"/>
      <w:bookmarkStart w:id="996" w:name="_Toc52555271"/>
      <w:bookmarkStart w:id="997" w:name="_Toc61112727"/>
      <w:bookmarkStart w:id="998" w:name="_Toc67911611"/>
      <w:bookmarkStart w:id="999" w:name="_Toc74840431"/>
      <w:bookmarkStart w:id="1000" w:name="_Toc76503566"/>
      <w:bookmarkStart w:id="1001" w:name="_Toc83042118"/>
      <w:bookmarkStart w:id="1002" w:name="_Toc89854292"/>
      <w:bookmarkStart w:id="1003" w:name="_Toc98667065"/>
      <w:bookmarkStart w:id="1004" w:name="_Toc105752348"/>
      <w:bookmarkStart w:id="1005" w:name="_Toc123149966"/>
      <w:bookmarkStart w:id="1006" w:name="_Toc124162928"/>
      <w:bookmarkStart w:id="1007" w:name="_Toc130913238"/>
      <w:bookmarkStart w:id="1008" w:name="_Toc137373523"/>
      <w:bookmarkStart w:id="1009" w:name="_Toc138892203"/>
      <w:bookmarkStart w:id="1010" w:name="_Toc155216270"/>
      <w:bookmarkStart w:id="1011" w:name="_Toc216361126"/>
      <w:r w:rsidRPr="009202AA">
        <w:t>6.2.5.1</w:t>
      </w:r>
      <w:r w:rsidRPr="009202AA">
        <w:tab/>
        <w:t>General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12" w:name="_Toc21096435"/>
      <w:bookmarkStart w:id="1013" w:name="_Toc29763402"/>
      <w:bookmarkStart w:id="1014" w:name="_Toc36029873"/>
      <w:bookmarkStart w:id="1015" w:name="_Toc37179773"/>
      <w:bookmarkStart w:id="1016" w:name="_Toc45869473"/>
      <w:bookmarkStart w:id="1017" w:name="_Toc52555272"/>
      <w:bookmarkStart w:id="1018" w:name="_Toc61112728"/>
      <w:bookmarkStart w:id="1019" w:name="_Toc67911612"/>
      <w:bookmarkStart w:id="1020" w:name="_Toc74840432"/>
      <w:bookmarkStart w:id="1021" w:name="_Toc76503567"/>
      <w:bookmarkStart w:id="1022" w:name="_Toc83042119"/>
      <w:bookmarkStart w:id="1023" w:name="_Toc89854293"/>
      <w:bookmarkStart w:id="1024" w:name="_Toc98667066"/>
      <w:bookmarkStart w:id="1025" w:name="_Toc105752349"/>
      <w:bookmarkStart w:id="1026" w:name="_Toc123149967"/>
      <w:bookmarkStart w:id="1027" w:name="_Toc124162929"/>
      <w:bookmarkStart w:id="1028" w:name="_Toc130913239"/>
      <w:bookmarkStart w:id="1029" w:name="_Toc137373524"/>
      <w:bookmarkStart w:id="1030" w:name="_Toc138892204"/>
      <w:bookmarkStart w:id="1031" w:name="_Toc155216271"/>
      <w:bookmarkStart w:id="1032" w:name="_Toc216361127"/>
      <w:r w:rsidRPr="009202AA">
        <w:t>6.2.5.2</w:t>
      </w:r>
      <w:r w:rsidRPr="009202AA">
        <w:tab/>
      </w:r>
      <w:r w:rsidRPr="009202AA">
        <w:rPr>
          <w:lang w:eastAsia="zh-CN"/>
        </w:rPr>
        <w:t>Minimum requirement for MSR operation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33" w:name="_Toc21096436"/>
      <w:bookmarkStart w:id="1034" w:name="_Toc29763403"/>
      <w:bookmarkStart w:id="1035" w:name="_Toc36029874"/>
      <w:bookmarkStart w:id="1036" w:name="_Toc37179774"/>
      <w:bookmarkStart w:id="1037" w:name="_Toc45869474"/>
      <w:bookmarkStart w:id="1038" w:name="_Toc52555273"/>
      <w:bookmarkStart w:id="1039" w:name="_Toc61112729"/>
      <w:bookmarkStart w:id="1040" w:name="_Toc67911613"/>
      <w:bookmarkStart w:id="1041" w:name="_Toc74840433"/>
      <w:bookmarkStart w:id="1042" w:name="_Toc76503568"/>
      <w:bookmarkStart w:id="1043" w:name="_Toc83042120"/>
      <w:bookmarkStart w:id="1044" w:name="_Toc89854294"/>
      <w:bookmarkStart w:id="1045" w:name="_Toc98667067"/>
      <w:bookmarkStart w:id="1046" w:name="_Toc105752350"/>
      <w:bookmarkStart w:id="1047" w:name="_Toc123149968"/>
      <w:bookmarkStart w:id="1048" w:name="_Toc124162930"/>
      <w:bookmarkStart w:id="1049" w:name="_Toc130913240"/>
      <w:bookmarkStart w:id="1050" w:name="_Toc137373525"/>
      <w:bookmarkStart w:id="1051" w:name="_Toc138892205"/>
      <w:bookmarkStart w:id="1052" w:name="_Toc155216272"/>
      <w:bookmarkStart w:id="1053" w:name="_Toc216361128"/>
      <w:r w:rsidRPr="009202AA">
        <w:rPr>
          <w:lang w:eastAsia="zh-CN"/>
        </w:rPr>
        <w:t>6.2.5.3</w:t>
      </w:r>
      <w:r w:rsidRPr="009202AA">
        <w:rPr>
          <w:lang w:eastAsia="zh-CN"/>
        </w:rPr>
        <w:tab/>
        <w:t>Minimum requirement for single RAT UTRA operation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54" w:name="_Toc21096437"/>
      <w:bookmarkStart w:id="1055" w:name="_Toc29763404"/>
      <w:bookmarkStart w:id="1056" w:name="_Toc36029875"/>
      <w:bookmarkStart w:id="1057" w:name="_Toc37179775"/>
      <w:bookmarkStart w:id="1058" w:name="_Toc45869475"/>
      <w:bookmarkStart w:id="1059" w:name="_Toc52555274"/>
      <w:bookmarkStart w:id="1060" w:name="_Toc61112730"/>
      <w:bookmarkStart w:id="1061" w:name="_Toc67911614"/>
      <w:bookmarkStart w:id="1062" w:name="_Toc74840434"/>
      <w:bookmarkStart w:id="1063" w:name="_Toc76503569"/>
      <w:bookmarkStart w:id="1064" w:name="_Toc83042121"/>
      <w:bookmarkStart w:id="1065" w:name="_Toc89854295"/>
      <w:bookmarkStart w:id="1066" w:name="_Toc98667068"/>
      <w:bookmarkStart w:id="1067" w:name="_Toc105752351"/>
      <w:bookmarkStart w:id="1068" w:name="_Toc123149969"/>
      <w:bookmarkStart w:id="1069" w:name="_Toc124162931"/>
      <w:bookmarkStart w:id="1070" w:name="_Toc130913241"/>
      <w:bookmarkStart w:id="1071" w:name="_Toc137373526"/>
      <w:bookmarkStart w:id="1072" w:name="_Toc138892206"/>
      <w:bookmarkStart w:id="1073" w:name="_Toc155216273"/>
      <w:bookmarkStart w:id="1074" w:name="_Toc216361129"/>
      <w:r w:rsidRPr="009202AA">
        <w:rPr>
          <w:lang w:eastAsia="zh-CN"/>
        </w:rPr>
        <w:t>6.2.5.4</w:t>
      </w:r>
      <w:r w:rsidRPr="009202AA">
        <w:rPr>
          <w:lang w:eastAsia="zh-CN"/>
        </w:rPr>
        <w:tab/>
        <w:t>Minimum requirement for single RAT E-UTRA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75" w:name="_Toc21096438"/>
      <w:bookmarkStart w:id="1076" w:name="_Toc29763405"/>
      <w:bookmarkStart w:id="1077" w:name="_Toc36029876"/>
      <w:bookmarkStart w:id="1078" w:name="_Toc37179776"/>
      <w:bookmarkStart w:id="1079" w:name="_Toc45869476"/>
      <w:bookmarkStart w:id="1080" w:name="_Toc52555275"/>
      <w:bookmarkStart w:id="1081" w:name="_Toc61112731"/>
      <w:bookmarkStart w:id="1082" w:name="_Toc67911615"/>
      <w:bookmarkStart w:id="1083" w:name="_Toc74840435"/>
      <w:bookmarkStart w:id="1084" w:name="_Toc76503570"/>
      <w:bookmarkStart w:id="1085" w:name="_Toc83042122"/>
      <w:bookmarkStart w:id="1086" w:name="_Toc89854296"/>
      <w:bookmarkStart w:id="1087" w:name="_Toc98667069"/>
      <w:bookmarkStart w:id="1088" w:name="_Toc105752352"/>
      <w:bookmarkStart w:id="1089" w:name="_Toc123149970"/>
      <w:bookmarkStart w:id="1090" w:name="_Toc124162932"/>
      <w:bookmarkStart w:id="1091" w:name="_Toc130913242"/>
      <w:bookmarkStart w:id="1092" w:name="_Toc137373527"/>
      <w:bookmarkStart w:id="1093" w:name="_Toc138892207"/>
      <w:bookmarkStart w:id="1094" w:name="_Toc155216274"/>
      <w:bookmarkStart w:id="1095" w:name="_Toc216361130"/>
      <w:r w:rsidRPr="009202AA">
        <w:t>6.2.6</w:t>
      </w:r>
      <w:r w:rsidRPr="009202AA">
        <w:tab/>
        <w:t xml:space="preserve">E-UTRA </w:t>
      </w:r>
      <w:r w:rsidRPr="009202AA">
        <w:rPr>
          <w:lang w:eastAsia="zh-CN"/>
        </w:rPr>
        <w:t>DL RS power</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22E0841" w14:textId="77777777" w:rsidR="004C4A70" w:rsidRPr="009202AA" w:rsidRDefault="004C4A70" w:rsidP="004C4A70">
      <w:pPr>
        <w:pStyle w:val="Heading4"/>
      </w:pPr>
      <w:bookmarkStart w:id="1096" w:name="_Toc21096439"/>
      <w:bookmarkStart w:id="1097" w:name="_Toc29763406"/>
      <w:bookmarkStart w:id="1098" w:name="_Toc36029877"/>
      <w:bookmarkStart w:id="1099" w:name="_Toc37179777"/>
      <w:bookmarkStart w:id="1100" w:name="_Toc45869477"/>
      <w:bookmarkStart w:id="1101" w:name="_Toc52555276"/>
      <w:bookmarkStart w:id="1102" w:name="_Toc61112732"/>
      <w:bookmarkStart w:id="1103" w:name="_Toc67911616"/>
      <w:bookmarkStart w:id="1104" w:name="_Toc74840436"/>
      <w:bookmarkStart w:id="1105" w:name="_Toc76503571"/>
      <w:bookmarkStart w:id="1106" w:name="_Toc83042123"/>
      <w:bookmarkStart w:id="1107" w:name="_Toc89854297"/>
      <w:bookmarkStart w:id="1108" w:name="_Toc98667070"/>
      <w:bookmarkStart w:id="1109" w:name="_Toc105752353"/>
      <w:bookmarkStart w:id="1110" w:name="_Toc123149971"/>
      <w:bookmarkStart w:id="1111" w:name="_Toc124162933"/>
      <w:bookmarkStart w:id="1112" w:name="_Toc130913243"/>
      <w:bookmarkStart w:id="1113" w:name="_Toc137373528"/>
      <w:bookmarkStart w:id="1114" w:name="_Toc138892208"/>
      <w:bookmarkStart w:id="1115" w:name="_Toc155216275"/>
      <w:bookmarkStart w:id="1116" w:name="_Toc216361131"/>
      <w:r w:rsidRPr="009202AA">
        <w:t>6.2.6.1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17" w:name="_Toc21096440"/>
      <w:bookmarkStart w:id="1118" w:name="_Toc29763407"/>
      <w:bookmarkStart w:id="1119" w:name="_Toc36029878"/>
      <w:bookmarkStart w:id="1120" w:name="_Toc37179778"/>
      <w:bookmarkStart w:id="1121" w:name="_Toc45869478"/>
      <w:bookmarkStart w:id="1122" w:name="_Toc52555277"/>
      <w:bookmarkStart w:id="1123" w:name="_Toc61112733"/>
      <w:bookmarkStart w:id="1124" w:name="_Toc67911617"/>
      <w:bookmarkStart w:id="1125" w:name="_Toc74840437"/>
      <w:bookmarkStart w:id="1126" w:name="_Toc76503572"/>
      <w:bookmarkStart w:id="1127" w:name="_Toc83042124"/>
      <w:bookmarkStart w:id="1128" w:name="_Toc89854298"/>
      <w:bookmarkStart w:id="1129" w:name="_Toc98667071"/>
      <w:bookmarkStart w:id="1130" w:name="_Toc105752354"/>
      <w:bookmarkStart w:id="1131" w:name="_Toc123149972"/>
      <w:bookmarkStart w:id="1132" w:name="_Toc124162934"/>
      <w:bookmarkStart w:id="1133" w:name="_Toc130913244"/>
      <w:bookmarkStart w:id="1134" w:name="_Toc137373529"/>
      <w:bookmarkStart w:id="1135" w:name="_Toc138892209"/>
      <w:bookmarkStart w:id="1136" w:name="_Toc155216276"/>
      <w:bookmarkStart w:id="1137" w:name="_Toc216361132"/>
      <w:r w:rsidRPr="009202AA">
        <w:t>6.2.6.2</w:t>
      </w:r>
      <w:r w:rsidRPr="009202AA">
        <w:tab/>
      </w:r>
      <w:r w:rsidRPr="009202AA">
        <w:rPr>
          <w:lang w:eastAsia="zh-CN"/>
        </w:rPr>
        <w:t>Minimum requirement for MSR operation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38" w:name="_Toc21096441"/>
      <w:bookmarkStart w:id="1139" w:name="_Toc29763408"/>
      <w:bookmarkStart w:id="1140" w:name="_Toc36029879"/>
      <w:bookmarkStart w:id="1141" w:name="_Toc37179779"/>
      <w:bookmarkStart w:id="1142" w:name="_Toc45869479"/>
      <w:bookmarkStart w:id="1143" w:name="_Toc52555278"/>
      <w:bookmarkStart w:id="1144" w:name="_Toc61112734"/>
      <w:bookmarkStart w:id="1145" w:name="_Toc67911618"/>
      <w:bookmarkStart w:id="1146" w:name="_Toc74840438"/>
      <w:bookmarkStart w:id="1147" w:name="_Toc76503573"/>
      <w:bookmarkStart w:id="1148" w:name="_Toc83042125"/>
      <w:bookmarkStart w:id="1149" w:name="_Toc89854299"/>
      <w:bookmarkStart w:id="1150" w:name="_Toc98667072"/>
      <w:bookmarkStart w:id="1151" w:name="_Toc105752355"/>
      <w:bookmarkStart w:id="1152" w:name="_Toc123149973"/>
      <w:bookmarkStart w:id="1153" w:name="_Toc124162935"/>
      <w:bookmarkStart w:id="1154" w:name="_Toc130913245"/>
      <w:bookmarkStart w:id="1155" w:name="_Toc137373530"/>
      <w:bookmarkStart w:id="1156" w:name="_Toc138892210"/>
      <w:bookmarkStart w:id="1157" w:name="_Toc155216277"/>
      <w:bookmarkStart w:id="1158" w:name="_Toc216361133"/>
      <w:r w:rsidRPr="009202AA">
        <w:rPr>
          <w:lang w:eastAsia="zh-CN"/>
        </w:rPr>
        <w:t>6.2.6.3</w:t>
      </w:r>
      <w:r w:rsidRPr="009202AA">
        <w:rPr>
          <w:lang w:eastAsia="zh-CN"/>
        </w:rPr>
        <w:tab/>
        <w:t>Minimum requirement for single RAT UTRA operation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59" w:name="_Toc21096442"/>
      <w:bookmarkStart w:id="1160" w:name="_Toc29763409"/>
      <w:bookmarkStart w:id="1161" w:name="_Toc36029880"/>
      <w:bookmarkStart w:id="1162" w:name="_Toc37179780"/>
      <w:bookmarkStart w:id="1163" w:name="_Toc45869480"/>
      <w:bookmarkStart w:id="1164" w:name="_Toc52555279"/>
      <w:bookmarkStart w:id="1165" w:name="_Toc61112735"/>
      <w:bookmarkStart w:id="1166" w:name="_Toc67911619"/>
      <w:bookmarkStart w:id="1167" w:name="_Toc74840439"/>
      <w:bookmarkStart w:id="1168" w:name="_Toc76503574"/>
      <w:bookmarkStart w:id="1169" w:name="_Toc83042126"/>
      <w:bookmarkStart w:id="1170" w:name="_Toc89854300"/>
      <w:bookmarkStart w:id="1171" w:name="_Toc98667073"/>
      <w:bookmarkStart w:id="1172" w:name="_Toc105752356"/>
      <w:bookmarkStart w:id="1173" w:name="_Toc123149974"/>
      <w:bookmarkStart w:id="1174" w:name="_Toc124162936"/>
      <w:bookmarkStart w:id="1175" w:name="_Toc130913246"/>
      <w:bookmarkStart w:id="1176" w:name="_Toc137373531"/>
      <w:bookmarkStart w:id="1177" w:name="_Toc138892211"/>
      <w:bookmarkStart w:id="1178" w:name="_Toc155216278"/>
      <w:bookmarkStart w:id="1179" w:name="_Toc216361134"/>
      <w:r w:rsidRPr="009202AA">
        <w:rPr>
          <w:lang w:eastAsia="zh-CN"/>
        </w:rPr>
        <w:t>6.2.6.4</w:t>
      </w:r>
      <w:r w:rsidRPr="009202AA">
        <w:rPr>
          <w:lang w:eastAsia="zh-CN"/>
        </w:rPr>
        <w:tab/>
        <w:t>Minimum requirement for single RAT E-UTRA operation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80" w:name="_Toc21096443"/>
      <w:bookmarkStart w:id="1181" w:name="_Toc29763410"/>
      <w:bookmarkStart w:id="1182" w:name="_Toc36029881"/>
      <w:bookmarkStart w:id="1183" w:name="_Toc37179781"/>
      <w:bookmarkStart w:id="1184" w:name="_Toc45869481"/>
      <w:bookmarkStart w:id="1185" w:name="_Toc52555280"/>
      <w:bookmarkStart w:id="1186" w:name="_Toc61112736"/>
      <w:bookmarkStart w:id="1187" w:name="_Toc67911620"/>
      <w:bookmarkStart w:id="1188" w:name="_Toc74840440"/>
      <w:bookmarkStart w:id="1189" w:name="_Toc76503575"/>
      <w:bookmarkStart w:id="1190" w:name="_Toc83042127"/>
      <w:bookmarkStart w:id="1191" w:name="_Toc89854301"/>
      <w:bookmarkStart w:id="1192" w:name="_Toc98667074"/>
      <w:bookmarkStart w:id="1193" w:name="_Toc105752357"/>
      <w:bookmarkStart w:id="1194" w:name="_Toc123149975"/>
      <w:bookmarkStart w:id="1195" w:name="_Toc124162937"/>
      <w:bookmarkStart w:id="1196" w:name="_Toc130913247"/>
      <w:bookmarkStart w:id="1197" w:name="_Toc137373532"/>
      <w:bookmarkStart w:id="1198" w:name="_Toc138892212"/>
      <w:bookmarkStart w:id="1199" w:name="_Toc155216279"/>
      <w:bookmarkStart w:id="1200" w:name="_Toc216361135"/>
      <w:r w:rsidRPr="009202AA">
        <w:rPr>
          <w:lang w:eastAsia="zh-CN"/>
        </w:rPr>
        <w:t>6.3</w:t>
      </w:r>
      <w:r w:rsidRPr="009202AA">
        <w:rPr>
          <w:lang w:eastAsia="zh-CN"/>
        </w:rPr>
        <w:tab/>
        <w:t>Output power dynamics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r w:rsidRPr="009202AA">
        <w:rPr>
          <w:lang w:eastAsia="zh-CN"/>
        </w:rPr>
        <w:tab/>
      </w:r>
    </w:p>
    <w:p w14:paraId="660B2E7D" w14:textId="77777777" w:rsidR="004C4A70" w:rsidRPr="009202AA" w:rsidRDefault="004C4A70" w:rsidP="004C4A70">
      <w:pPr>
        <w:pStyle w:val="Heading3"/>
      </w:pPr>
      <w:bookmarkStart w:id="1201" w:name="_Toc21096444"/>
      <w:bookmarkStart w:id="1202" w:name="_Toc29763411"/>
      <w:bookmarkStart w:id="1203" w:name="_Toc36029882"/>
      <w:bookmarkStart w:id="1204" w:name="_Toc37179782"/>
      <w:bookmarkStart w:id="1205" w:name="_Toc45869482"/>
      <w:bookmarkStart w:id="1206" w:name="_Toc52555281"/>
      <w:bookmarkStart w:id="1207" w:name="_Toc61112737"/>
      <w:bookmarkStart w:id="1208" w:name="_Toc67911621"/>
      <w:bookmarkStart w:id="1209" w:name="_Toc74840441"/>
      <w:bookmarkStart w:id="1210" w:name="_Toc76503576"/>
      <w:bookmarkStart w:id="1211" w:name="_Toc83042128"/>
      <w:bookmarkStart w:id="1212" w:name="_Toc89854302"/>
      <w:bookmarkStart w:id="1213" w:name="_Toc98667075"/>
      <w:bookmarkStart w:id="1214" w:name="_Toc105752358"/>
      <w:bookmarkStart w:id="1215" w:name="_Toc123149976"/>
      <w:bookmarkStart w:id="1216" w:name="_Toc124162938"/>
      <w:bookmarkStart w:id="1217" w:name="_Toc130913248"/>
      <w:bookmarkStart w:id="1218" w:name="_Toc137373533"/>
      <w:bookmarkStart w:id="1219" w:name="_Toc138892213"/>
      <w:bookmarkStart w:id="1220" w:name="_Toc155216280"/>
      <w:bookmarkStart w:id="1221" w:name="_Toc216361136"/>
      <w:r w:rsidRPr="009202AA">
        <w:t>6.3.1</w:t>
      </w:r>
      <w:r w:rsidRPr="009202AA">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22" w:name="_Toc21096445"/>
      <w:bookmarkStart w:id="1223" w:name="_Toc29763412"/>
      <w:bookmarkStart w:id="1224" w:name="_Toc36029883"/>
      <w:bookmarkStart w:id="1225" w:name="_Toc37179783"/>
      <w:bookmarkStart w:id="1226" w:name="_Toc45869483"/>
      <w:bookmarkStart w:id="1227" w:name="_Toc52555282"/>
      <w:bookmarkStart w:id="1228" w:name="_Toc61112738"/>
      <w:bookmarkStart w:id="1229" w:name="_Toc67911622"/>
      <w:bookmarkStart w:id="1230" w:name="_Toc74840442"/>
      <w:bookmarkStart w:id="1231" w:name="_Toc76503577"/>
      <w:bookmarkStart w:id="1232" w:name="_Toc83042129"/>
      <w:bookmarkStart w:id="1233" w:name="_Toc89854303"/>
      <w:bookmarkStart w:id="1234" w:name="_Toc98667076"/>
      <w:bookmarkStart w:id="1235" w:name="_Toc105752359"/>
      <w:bookmarkStart w:id="1236" w:name="_Toc123149977"/>
      <w:bookmarkStart w:id="1237" w:name="_Toc124162939"/>
      <w:bookmarkStart w:id="1238" w:name="_Toc130913249"/>
      <w:bookmarkStart w:id="1239" w:name="_Toc137373534"/>
      <w:bookmarkStart w:id="1240" w:name="_Toc138892214"/>
      <w:bookmarkStart w:id="1241" w:name="_Toc155216281"/>
      <w:bookmarkStart w:id="1242" w:name="_Toc216361137"/>
      <w:r w:rsidRPr="009202AA">
        <w:rPr>
          <w:lang w:eastAsia="zh-CN"/>
        </w:rPr>
        <w:t>6.3.2</w:t>
      </w:r>
      <w:r w:rsidRPr="009202AA">
        <w:rPr>
          <w:lang w:eastAsia="zh-CN"/>
        </w:rPr>
        <w:tab/>
        <w:t>UTRA Inner loop power control in the downlink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1FFD65C" w14:textId="77777777" w:rsidR="004C4A70" w:rsidRPr="009202AA" w:rsidRDefault="004C4A70" w:rsidP="004C4A70">
      <w:pPr>
        <w:pStyle w:val="Heading4"/>
      </w:pPr>
      <w:bookmarkStart w:id="1243" w:name="_Toc21096446"/>
      <w:bookmarkStart w:id="1244" w:name="_Toc29763413"/>
      <w:bookmarkStart w:id="1245" w:name="_Toc36029884"/>
      <w:bookmarkStart w:id="1246" w:name="_Toc37179784"/>
      <w:bookmarkStart w:id="1247" w:name="_Toc45869484"/>
      <w:bookmarkStart w:id="1248" w:name="_Toc52555283"/>
      <w:bookmarkStart w:id="1249" w:name="_Toc61112739"/>
      <w:bookmarkStart w:id="1250" w:name="_Toc67911623"/>
      <w:bookmarkStart w:id="1251" w:name="_Toc74840443"/>
      <w:bookmarkStart w:id="1252" w:name="_Toc76503578"/>
      <w:bookmarkStart w:id="1253" w:name="_Toc83042130"/>
      <w:bookmarkStart w:id="1254" w:name="_Toc89854304"/>
      <w:bookmarkStart w:id="1255" w:name="_Toc98667077"/>
      <w:bookmarkStart w:id="1256" w:name="_Toc105752360"/>
      <w:bookmarkStart w:id="1257" w:name="_Toc123149978"/>
      <w:bookmarkStart w:id="1258" w:name="_Toc124162940"/>
      <w:bookmarkStart w:id="1259" w:name="_Toc130913250"/>
      <w:bookmarkStart w:id="1260" w:name="_Toc137373535"/>
      <w:bookmarkStart w:id="1261" w:name="_Toc138892215"/>
      <w:bookmarkStart w:id="1262" w:name="_Toc155216282"/>
      <w:bookmarkStart w:id="1263" w:name="_Toc216361138"/>
      <w:r w:rsidRPr="009202AA">
        <w:t>6.3.2.1</w:t>
      </w:r>
      <w:r w:rsidRPr="009202AA">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64" w:name="_Toc21096447"/>
      <w:bookmarkStart w:id="1265" w:name="_Toc29763414"/>
      <w:bookmarkStart w:id="1266" w:name="_Toc36029885"/>
      <w:bookmarkStart w:id="1267" w:name="_Toc37179785"/>
      <w:bookmarkStart w:id="1268" w:name="_Toc45869485"/>
      <w:bookmarkStart w:id="1269" w:name="_Toc52555284"/>
      <w:bookmarkStart w:id="1270" w:name="_Toc61112740"/>
      <w:bookmarkStart w:id="1271" w:name="_Toc67911624"/>
      <w:bookmarkStart w:id="1272" w:name="_Toc74840444"/>
      <w:bookmarkStart w:id="1273" w:name="_Toc76503579"/>
      <w:bookmarkStart w:id="1274" w:name="_Toc83042131"/>
      <w:bookmarkStart w:id="1275" w:name="_Toc89854305"/>
      <w:bookmarkStart w:id="1276" w:name="_Toc98667078"/>
      <w:bookmarkStart w:id="1277" w:name="_Toc105752361"/>
      <w:bookmarkStart w:id="1278" w:name="_Toc123149979"/>
      <w:bookmarkStart w:id="1279" w:name="_Toc124162941"/>
      <w:bookmarkStart w:id="1280" w:name="_Toc130913251"/>
      <w:bookmarkStart w:id="1281" w:name="_Toc137373536"/>
      <w:bookmarkStart w:id="1282" w:name="_Toc138892216"/>
      <w:bookmarkStart w:id="1283" w:name="_Toc155216283"/>
      <w:bookmarkStart w:id="1284" w:name="_Toc216361139"/>
      <w:r w:rsidRPr="009202AA">
        <w:t>6.3.2.2</w:t>
      </w:r>
      <w:r w:rsidRPr="009202AA">
        <w:tab/>
      </w:r>
      <w:r w:rsidRPr="009202AA">
        <w:rPr>
          <w:lang w:eastAsia="zh-CN"/>
        </w:rPr>
        <w:t>Minimum requirement for MSR operation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85" w:name="_Toc21096448"/>
      <w:bookmarkStart w:id="1286" w:name="_Toc29763415"/>
      <w:bookmarkStart w:id="1287" w:name="_Toc36029886"/>
      <w:bookmarkStart w:id="1288" w:name="_Toc37179786"/>
      <w:bookmarkStart w:id="1289" w:name="_Toc45869486"/>
      <w:bookmarkStart w:id="1290" w:name="_Toc52555285"/>
      <w:bookmarkStart w:id="1291" w:name="_Toc61112741"/>
      <w:bookmarkStart w:id="1292" w:name="_Toc67911625"/>
      <w:bookmarkStart w:id="1293" w:name="_Toc74840445"/>
      <w:bookmarkStart w:id="1294" w:name="_Toc76503580"/>
      <w:bookmarkStart w:id="1295" w:name="_Toc83042132"/>
      <w:bookmarkStart w:id="1296" w:name="_Toc89854306"/>
      <w:bookmarkStart w:id="1297" w:name="_Toc98667079"/>
      <w:bookmarkStart w:id="1298" w:name="_Toc105752362"/>
      <w:bookmarkStart w:id="1299" w:name="_Toc123149980"/>
      <w:bookmarkStart w:id="1300" w:name="_Toc124162942"/>
      <w:bookmarkStart w:id="1301" w:name="_Toc130913252"/>
      <w:bookmarkStart w:id="1302" w:name="_Toc137373537"/>
      <w:bookmarkStart w:id="1303" w:name="_Toc138892217"/>
      <w:bookmarkStart w:id="1304" w:name="_Toc155216284"/>
      <w:bookmarkStart w:id="1305" w:name="_Toc216361140"/>
      <w:r w:rsidRPr="009202AA">
        <w:rPr>
          <w:lang w:eastAsia="zh-CN"/>
        </w:rPr>
        <w:t>6.3.2.3</w:t>
      </w:r>
      <w:r w:rsidRPr="009202AA">
        <w:rPr>
          <w:lang w:eastAsia="zh-CN"/>
        </w:rPr>
        <w:tab/>
        <w:t>Minimum requirement for single RAT UTRA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06" w:name="_Toc21096449"/>
      <w:bookmarkStart w:id="1307" w:name="_Toc29763416"/>
      <w:bookmarkStart w:id="1308" w:name="_Toc36029887"/>
      <w:bookmarkStart w:id="1309" w:name="_Toc37179787"/>
      <w:bookmarkStart w:id="1310" w:name="_Toc45869487"/>
      <w:bookmarkStart w:id="1311" w:name="_Toc52555286"/>
      <w:bookmarkStart w:id="1312" w:name="_Toc61112742"/>
      <w:bookmarkStart w:id="1313" w:name="_Toc67911626"/>
      <w:bookmarkStart w:id="1314" w:name="_Toc74840446"/>
      <w:bookmarkStart w:id="1315" w:name="_Toc76503581"/>
      <w:bookmarkStart w:id="1316" w:name="_Toc83042133"/>
      <w:bookmarkStart w:id="1317" w:name="_Toc89854307"/>
      <w:bookmarkStart w:id="1318" w:name="_Toc98667080"/>
      <w:bookmarkStart w:id="1319" w:name="_Toc105752363"/>
      <w:bookmarkStart w:id="1320" w:name="_Toc123149981"/>
      <w:bookmarkStart w:id="1321" w:name="_Toc124162943"/>
      <w:bookmarkStart w:id="1322" w:name="_Toc130913253"/>
      <w:bookmarkStart w:id="1323" w:name="_Toc137373538"/>
      <w:bookmarkStart w:id="1324" w:name="_Toc138892218"/>
      <w:bookmarkStart w:id="1325" w:name="_Toc155216285"/>
      <w:bookmarkStart w:id="1326" w:name="_Toc216361141"/>
      <w:r w:rsidRPr="009202AA">
        <w:rPr>
          <w:lang w:eastAsia="zh-CN"/>
        </w:rPr>
        <w:t>6.3.2.4</w:t>
      </w:r>
      <w:r w:rsidRPr="009202AA">
        <w:rPr>
          <w:lang w:eastAsia="zh-CN"/>
        </w:rPr>
        <w:tab/>
        <w:t>Minimum requirement for single RAT E-UTRA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27" w:name="_Toc21096450"/>
      <w:bookmarkStart w:id="1328" w:name="_Toc29763417"/>
      <w:bookmarkStart w:id="1329" w:name="_Toc36029888"/>
      <w:bookmarkStart w:id="1330" w:name="_Toc37179788"/>
      <w:bookmarkStart w:id="1331" w:name="_Toc45869488"/>
      <w:bookmarkStart w:id="1332" w:name="_Toc52555287"/>
      <w:bookmarkStart w:id="1333" w:name="_Toc61112743"/>
      <w:bookmarkStart w:id="1334" w:name="_Toc67911627"/>
      <w:bookmarkStart w:id="1335" w:name="_Toc74840447"/>
      <w:bookmarkStart w:id="1336" w:name="_Toc76503582"/>
      <w:bookmarkStart w:id="1337" w:name="_Toc83042134"/>
      <w:bookmarkStart w:id="1338" w:name="_Toc89854308"/>
      <w:bookmarkStart w:id="1339" w:name="_Toc98667081"/>
      <w:bookmarkStart w:id="1340" w:name="_Toc105752364"/>
      <w:bookmarkStart w:id="1341" w:name="_Toc123149982"/>
      <w:bookmarkStart w:id="1342" w:name="_Toc124162944"/>
      <w:bookmarkStart w:id="1343" w:name="_Toc130913254"/>
      <w:bookmarkStart w:id="1344" w:name="_Toc137373539"/>
      <w:bookmarkStart w:id="1345" w:name="_Toc138892219"/>
      <w:bookmarkStart w:id="1346" w:name="_Toc155216286"/>
      <w:bookmarkStart w:id="1347" w:name="_Toc216361142"/>
      <w:r w:rsidRPr="009202AA">
        <w:rPr>
          <w:lang w:eastAsia="zh-CN"/>
        </w:rPr>
        <w:t>6.3.3</w:t>
      </w:r>
      <w:r w:rsidRPr="009202AA">
        <w:rPr>
          <w:lang w:eastAsia="zh-CN"/>
        </w:rPr>
        <w:tab/>
        <w:t>Power control dynamic range</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FECA72D" w14:textId="77777777" w:rsidR="004C4A70" w:rsidRPr="009202AA" w:rsidRDefault="004C4A70" w:rsidP="004C4A70">
      <w:pPr>
        <w:pStyle w:val="Heading4"/>
      </w:pPr>
      <w:bookmarkStart w:id="1348" w:name="_Toc21096451"/>
      <w:bookmarkStart w:id="1349" w:name="_Toc29763418"/>
      <w:bookmarkStart w:id="1350" w:name="_Toc36029889"/>
      <w:bookmarkStart w:id="1351" w:name="_Toc37179789"/>
      <w:bookmarkStart w:id="1352" w:name="_Toc45869489"/>
      <w:bookmarkStart w:id="1353" w:name="_Toc52555288"/>
      <w:bookmarkStart w:id="1354" w:name="_Toc61112744"/>
      <w:bookmarkStart w:id="1355" w:name="_Toc67911628"/>
      <w:bookmarkStart w:id="1356" w:name="_Toc74840448"/>
      <w:bookmarkStart w:id="1357" w:name="_Toc76503583"/>
      <w:bookmarkStart w:id="1358" w:name="_Toc83042135"/>
      <w:bookmarkStart w:id="1359" w:name="_Toc89854309"/>
      <w:bookmarkStart w:id="1360" w:name="_Toc98667082"/>
      <w:bookmarkStart w:id="1361" w:name="_Toc105752365"/>
      <w:bookmarkStart w:id="1362" w:name="_Toc123149983"/>
      <w:bookmarkStart w:id="1363" w:name="_Toc124162945"/>
      <w:bookmarkStart w:id="1364" w:name="_Toc130913255"/>
      <w:bookmarkStart w:id="1365" w:name="_Toc137373540"/>
      <w:bookmarkStart w:id="1366" w:name="_Toc138892220"/>
      <w:bookmarkStart w:id="1367" w:name="_Toc155216287"/>
      <w:bookmarkStart w:id="1368" w:name="_Toc216361143"/>
      <w:r w:rsidRPr="009202AA">
        <w:t>6.3.3.1</w:t>
      </w:r>
      <w:r w:rsidRPr="009202AA">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69" w:name="_Toc21096452"/>
      <w:bookmarkStart w:id="1370" w:name="_Toc29763419"/>
      <w:bookmarkStart w:id="1371" w:name="_Toc36029890"/>
      <w:bookmarkStart w:id="1372" w:name="_Toc37179790"/>
      <w:bookmarkStart w:id="1373" w:name="_Toc45869490"/>
      <w:bookmarkStart w:id="1374" w:name="_Toc52555289"/>
      <w:bookmarkStart w:id="1375" w:name="_Toc61112745"/>
      <w:bookmarkStart w:id="1376" w:name="_Toc67911629"/>
      <w:bookmarkStart w:id="1377" w:name="_Toc74840449"/>
      <w:bookmarkStart w:id="1378" w:name="_Toc76503584"/>
      <w:bookmarkStart w:id="1379" w:name="_Toc83042136"/>
      <w:bookmarkStart w:id="1380" w:name="_Toc89854310"/>
      <w:bookmarkStart w:id="1381" w:name="_Toc98667083"/>
      <w:bookmarkStart w:id="1382" w:name="_Toc105752366"/>
      <w:bookmarkStart w:id="1383" w:name="_Toc123149984"/>
      <w:bookmarkStart w:id="1384" w:name="_Toc124162946"/>
      <w:bookmarkStart w:id="1385" w:name="_Toc130913256"/>
      <w:bookmarkStart w:id="1386" w:name="_Toc137373541"/>
      <w:bookmarkStart w:id="1387" w:name="_Toc138892221"/>
      <w:bookmarkStart w:id="1388" w:name="_Toc155216288"/>
      <w:bookmarkStart w:id="1389" w:name="_Toc216361144"/>
      <w:r w:rsidRPr="009202AA">
        <w:t>6.3.3.2</w:t>
      </w:r>
      <w:r w:rsidRPr="009202AA">
        <w:tab/>
      </w:r>
      <w:r w:rsidRPr="009202AA">
        <w:rPr>
          <w:lang w:eastAsia="zh-CN"/>
        </w:rPr>
        <w:t>Minimum requirement for MSR operation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90" w:name="_Toc21096453"/>
      <w:bookmarkStart w:id="1391" w:name="_Toc29763420"/>
      <w:bookmarkStart w:id="1392" w:name="_Toc36029891"/>
      <w:bookmarkStart w:id="1393" w:name="_Toc37179791"/>
      <w:bookmarkStart w:id="1394" w:name="_Toc45869491"/>
      <w:bookmarkStart w:id="1395" w:name="_Toc52555290"/>
      <w:bookmarkStart w:id="1396" w:name="_Toc61112746"/>
      <w:bookmarkStart w:id="1397" w:name="_Toc67911630"/>
      <w:bookmarkStart w:id="1398" w:name="_Toc74840450"/>
      <w:bookmarkStart w:id="1399" w:name="_Toc76503585"/>
      <w:bookmarkStart w:id="1400" w:name="_Toc83042137"/>
      <w:bookmarkStart w:id="1401" w:name="_Toc89854311"/>
      <w:bookmarkStart w:id="1402" w:name="_Toc98667084"/>
      <w:bookmarkStart w:id="1403" w:name="_Toc105752367"/>
      <w:bookmarkStart w:id="1404" w:name="_Toc123149985"/>
      <w:bookmarkStart w:id="1405" w:name="_Toc124162947"/>
      <w:bookmarkStart w:id="1406" w:name="_Toc130913257"/>
      <w:bookmarkStart w:id="1407" w:name="_Toc137373542"/>
      <w:bookmarkStart w:id="1408" w:name="_Toc138892222"/>
      <w:bookmarkStart w:id="1409" w:name="_Toc155216289"/>
      <w:bookmarkStart w:id="1410" w:name="_Toc216361145"/>
      <w:r w:rsidRPr="009202AA">
        <w:rPr>
          <w:lang w:eastAsia="zh-CN"/>
        </w:rPr>
        <w:t>6.3.3.3</w:t>
      </w:r>
      <w:r w:rsidRPr="009202AA">
        <w:rPr>
          <w:lang w:eastAsia="zh-CN"/>
        </w:rPr>
        <w:tab/>
        <w:t>Minimum requirement for single RAT UTRA operation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11" w:name="_Toc21096454"/>
      <w:bookmarkStart w:id="1412" w:name="_Toc29763421"/>
      <w:bookmarkStart w:id="1413" w:name="_Toc36029892"/>
      <w:bookmarkStart w:id="1414" w:name="_Toc37179792"/>
      <w:bookmarkStart w:id="1415" w:name="_Toc45869492"/>
      <w:bookmarkStart w:id="1416" w:name="_Toc52555291"/>
      <w:bookmarkStart w:id="1417" w:name="_Toc61112747"/>
      <w:bookmarkStart w:id="1418" w:name="_Toc67911631"/>
      <w:bookmarkStart w:id="1419" w:name="_Toc74840451"/>
      <w:bookmarkStart w:id="1420" w:name="_Toc76503586"/>
      <w:bookmarkStart w:id="1421" w:name="_Toc83042138"/>
      <w:bookmarkStart w:id="1422" w:name="_Toc89854312"/>
      <w:bookmarkStart w:id="1423" w:name="_Toc98667085"/>
      <w:bookmarkStart w:id="1424" w:name="_Toc105752368"/>
      <w:bookmarkStart w:id="1425" w:name="_Toc123149986"/>
      <w:bookmarkStart w:id="1426" w:name="_Toc124162948"/>
      <w:bookmarkStart w:id="1427" w:name="_Toc130913258"/>
      <w:bookmarkStart w:id="1428" w:name="_Toc137373543"/>
      <w:bookmarkStart w:id="1429" w:name="_Toc138892223"/>
      <w:bookmarkStart w:id="1430" w:name="_Toc155216290"/>
      <w:bookmarkStart w:id="1431" w:name="_Toc216361146"/>
      <w:r w:rsidRPr="009202AA">
        <w:rPr>
          <w:lang w:eastAsia="zh-CN"/>
        </w:rPr>
        <w:lastRenderedPageBreak/>
        <w:t>6.3.3.4</w:t>
      </w:r>
      <w:r w:rsidRPr="009202AA">
        <w:rPr>
          <w:lang w:eastAsia="zh-CN"/>
        </w:rPr>
        <w:tab/>
        <w:t>Minimum requirement for single RAT E-UTRA operation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32" w:name="_Toc21096455"/>
      <w:bookmarkStart w:id="1433" w:name="_Toc29763422"/>
      <w:bookmarkStart w:id="1434" w:name="_Toc36029893"/>
      <w:bookmarkStart w:id="1435" w:name="_Toc37179793"/>
      <w:bookmarkStart w:id="1436" w:name="_Toc45869493"/>
      <w:bookmarkStart w:id="1437" w:name="_Toc52555292"/>
      <w:bookmarkStart w:id="1438" w:name="_Toc61112748"/>
      <w:bookmarkStart w:id="1439" w:name="_Toc67911632"/>
      <w:bookmarkStart w:id="1440" w:name="_Toc74840452"/>
      <w:bookmarkStart w:id="1441" w:name="_Toc76503587"/>
      <w:bookmarkStart w:id="1442" w:name="_Toc83042139"/>
      <w:bookmarkStart w:id="1443" w:name="_Toc89854313"/>
      <w:bookmarkStart w:id="1444" w:name="_Toc98667086"/>
      <w:bookmarkStart w:id="1445" w:name="_Toc105752369"/>
      <w:bookmarkStart w:id="1446" w:name="_Toc123149987"/>
      <w:bookmarkStart w:id="1447" w:name="_Toc124162949"/>
      <w:bookmarkStart w:id="1448" w:name="_Toc130913259"/>
      <w:bookmarkStart w:id="1449" w:name="_Toc137373544"/>
      <w:bookmarkStart w:id="1450" w:name="_Toc138892224"/>
      <w:bookmarkStart w:id="1451" w:name="_Toc155216291"/>
      <w:bookmarkStart w:id="1452" w:name="_Toc216361147"/>
      <w:r w:rsidRPr="009202AA">
        <w:rPr>
          <w:lang w:eastAsia="zh-CN"/>
        </w:rPr>
        <w:t>6.3.4</w:t>
      </w:r>
      <w:r w:rsidRPr="009202AA">
        <w:rPr>
          <w:lang w:eastAsia="zh-CN"/>
        </w:rPr>
        <w:tab/>
        <w:t>Total power dynamic range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828177D" w14:textId="77777777" w:rsidR="004C4A70" w:rsidRPr="009202AA" w:rsidRDefault="004C4A70" w:rsidP="004C4A70">
      <w:pPr>
        <w:pStyle w:val="Heading4"/>
      </w:pPr>
      <w:bookmarkStart w:id="1453" w:name="_Toc21096456"/>
      <w:bookmarkStart w:id="1454" w:name="_Toc29763423"/>
      <w:bookmarkStart w:id="1455" w:name="_Toc36029894"/>
      <w:bookmarkStart w:id="1456" w:name="_Toc37179794"/>
      <w:bookmarkStart w:id="1457" w:name="_Toc45869494"/>
      <w:bookmarkStart w:id="1458" w:name="_Toc52555293"/>
      <w:bookmarkStart w:id="1459" w:name="_Toc61112749"/>
      <w:bookmarkStart w:id="1460" w:name="_Toc67911633"/>
      <w:bookmarkStart w:id="1461" w:name="_Toc74840453"/>
      <w:bookmarkStart w:id="1462" w:name="_Toc76503588"/>
      <w:bookmarkStart w:id="1463" w:name="_Toc83042140"/>
      <w:bookmarkStart w:id="1464" w:name="_Toc89854314"/>
      <w:bookmarkStart w:id="1465" w:name="_Toc98667087"/>
      <w:bookmarkStart w:id="1466" w:name="_Toc105752370"/>
      <w:bookmarkStart w:id="1467" w:name="_Toc123149988"/>
      <w:bookmarkStart w:id="1468" w:name="_Toc124162950"/>
      <w:bookmarkStart w:id="1469" w:name="_Toc130913260"/>
      <w:bookmarkStart w:id="1470" w:name="_Toc137373545"/>
      <w:bookmarkStart w:id="1471" w:name="_Toc138892225"/>
      <w:bookmarkStart w:id="1472" w:name="_Toc155216292"/>
      <w:bookmarkStart w:id="1473" w:name="_Toc216361148"/>
      <w:r w:rsidRPr="009202AA">
        <w:t>6.3.4.1</w:t>
      </w:r>
      <w:r w:rsidRPr="009202AA">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74" w:name="_Toc21096457"/>
      <w:bookmarkStart w:id="1475" w:name="_Toc29763424"/>
      <w:bookmarkStart w:id="1476" w:name="_Toc36029895"/>
      <w:bookmarkStart w:id="1477" w:name="_Toc37179795"/>
      <w:bookmarkStart w:id="1478" w:name="_Toc45869495"/>
      <w:bookmarkStart w:id="1479" w:name="_Toc52555294"/>
      <w:bookmarkStart w:id="1480" w:name="_Toc61112750"/>
      <w:bookmarkStart w:id="1481" w:name="_Toc67911634"/>
      <w:bookmarkStart w:id="1482" w:name="_Toc74840454"/>
      <w:bookmarkStart w:id="1483" w:name="_Toc76503589"/>
      <w:bookmarkStart w:id="1484" w:name="_Toc83042141"/>
      <w:bookmarkStart w:id="1485" w:name="_Toc89854315"/>
      <w:bookmarkStart w:id="1486" w:name="_Toc98667088"/>
      <w:bookmarkStart w:id="1487" w:name="_Toc105752371"/>
      <w:bookmarkStart w:id="1488" w:name="_Toc123149989"/>
      <w:bookmarkStart w:id="1489" w:name="_Toc124162951"/>
      <w:bookmarkStart w:id="1490" w:name="_Toc130913261"/>
      <w:bookmarkStart w:id="1491" w:name="_Toc137373546"/>
      <w:bookmarkStart w:id="1492" w:name="_Toc138892226"/>
      <w:bookmarkStart w:id="1493" w:name="_Toc155216293"/>
      <w:bookmarkStart w:id="1494" w:name="_Toc216361149"/>
      <w:r w:rsidRPr="009202AA">
        <w:t>6.3.4.2</w:t>
      </w:r>
      <w:r w:rsidRPr="009202AA">
        <w:tab/>
      </w:r>
      <w:r w:rsidRPr="009202AA">
        <w:rPr>
          <w:lang w:eastAsia="zh-CN"/>
        </w:rPr>
        <w:t>Minimum requirement for MSR operation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95" w:name="_Toc21096458"/>
      <w:bookmarkStart w:id="1496" w:name="_Toc29763425"/>
      <w:bookmarkStart w:id="1497" w:name="_Toc36029896"/>
      <w:bookmarkStart w:id="1498" w:name="_Toc37179796"/>
      <w:bookmarkStart w:id="1499" w:name="_Toc45869496"/>
      <w:bookmarkStart w:id="1500" w:name="_Toc52555295"/>
      <w:bookmarkStart w:id="1501" w:name="_Toc61112751"/>
      <w:bookmarkStart w:id="1502" w:name="_Toc67911635"/>
      <w:bookmarkStart w:id="1503" w:name="_Toc74840455"/>
      <w:bookmarkStart w:id="1504" w:name="_Toc76503590"/>
      <w:bookmarkStart w:id="1505" w:name="_Toc83042142"/>
      <w:bookmarkStart w:id="1506" w:name="_Toc89854316"/>
      <w:bookmarkStart w:id="1507" w:name="_Toc98667089"/>
      <w:bookmarkStart w:id="1508" w:name="_Toc105752372"/>
      <w:bookmarkStart w:id="1509" w:name="_Toc123149990"/>
      <w:bookmarkStart w:id="1510" w:name="_Toc124162952"/>
      <w:bookmarkStart w:id="1511" w:name="_Toc130913262"/>
      <w:bookmarkStart w:id="1512" w:name="_Toc137373547"/>
      <w:bookmarkStart w:id="1513" w:name="_Toc138892227"/>
      <w:bookmarkStart w:id="1514" w:name="_Toc155216294"/>
      <w:bookmarkStart w:id="1515" w:name="_Toc216361150"/>
      <w:r w:rsidRPr="009202AA">
        <w:rPr>
          <w:lang w:eastAsia="zh-CN"/>
        </w:rPr>
        <w:t>6.3.4.3</w:t>
      </w:r>
      <w:r w:rsidRPr="009202AA">
        <w:rPr>
          <w:lang w:eastAsia="zh-CN"/>
        </w:rPr>
        <w:tab/>
        <w:t>Minimum requirement for single RAT UTRA operation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16" w:name="_Toc21096459"/>
      <w:bookmarkStart w:id="1517" w:name="_Toc29763426"/>
      <w:bookmarkStart w:id="1518" w:name="_Toc36029897"/>
      <w:bookmarkStart w:id="1519" w:name="_Toc37179797"/>
      <w:bookmarkStart w:id="1520" w:name="_Toc45869497"/>
      <w:bookmarkStart w:id="1521" w:name="_Toc52555296"/>
      <w:bookmarkStart w:id="1522" w:name="_Toc61112752"/>
      <w:bookmarkStart w:id="1523" w:name="_Toc67911636"/>
      <w:bookmarkStart w:id="1524" w:name="_Toc74840456"/>
      <w:bookmarkStart w:id="1525" w:name="_Toc76503591"/>
      <w:bookmarkStart w:id="1526" w:name="_Toc83042143"/>
      <w:bookmarkStart w:id="1527" w:name="_Toc89854317"/>
      <w:bookmarkStart w:id="1528" w:name="_Toc98667090"/>
      <w:bookmarkStart w:id="1529" w:name="_Toc105752373"/>
      <w:bookmarkStart w:id="1530" w:name="_Toc123149991"/>
      <w:bookmarkStart w:id="1531" w:name="_Toc124162953"/>
      <w:bookmarkStart w:id="1532" w:name="_Toc130913263"/>
      <w:bookmarkStart w:id="1533" w:name="_Toc137373548"/>
      <w:bookmarkStart w:id="1534" w:name="_Toc138892228"/>
      <w:bookmarkStart w:id="1535" w:name="_Toc155216295"/>
      <w:bookmarkStart w:id="1536" w:name="_Toc216361151"/>
      <w:r w:rsidRPr="009202AA">
        <w:rPr>
          <w:sz w:val="24"/>
          <w:lang w:eastAsia="zh-CN"/>
        </w:rPr>
        <w:t>6.3.4.4</w:t>
      </w:r>
      <w:r w:rsidRPr="009202AA">
        <w:rPr>
          <w:sz w:val="24"/>
          <w:lang w:eastAsia="zh-CN"/>
        </w:rPr>
        <w:tab/>
        <w:t>Minimum requirement for single RAT E-UTRA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37" w:name="_Toc21096460"/>
      <w:bookmarkStart w:id="1538" w:name="_Toc29763427"/>
      <w:bookmarkStart w:id="1539" w:name="_Toc36029898"/>
      <w:bookmarkStart w:id="1540" w:name="_Toc37179798"/>
      <w:bookmarkStart w:id="1541" w:name="_Toc45869498"/>
      <w:bookmarkStart w:id="1542" w:name="_Toc52555297"/>
      <w:bookmarkStart w:id="1543" w:name="_Toc61112753"/>
      <w:bookmarkStart w:id="1544" w:name="_Toc67911637"/>
      <w:bookmarkStart w:id="1545" w:name="_Toc74840457"/>
      <w:bookmarkStart w:id="1546" w:name="_Toc76503592"/>
      <w:bookmarkStart w:id="1547" w:name="_Toc83042144"/>
      <w:bookmarkStart w:id="1548" w:name="_Toc89854318"/>
      <w:bookmarkStart w:id="1549" w:name="_Toc98667091"/>
      <w:bookmarkStart w:id="1550" w:name="_Toc105752374"/>
      <w:bookmarkStart w:id="1551" w:name="_Toc123149992"/>
      <w:bookmarkStart w:id="1552" w:name="_Toc124162954"/>
      <w:bookmarkStart w:id="1553" w:name="_Toc130913264"/>
      <w:bookmarkStart w:id="1554" w:name="_Toc137373549"/>
      <w:bookmarkStart w:id="1555" w:name="_Toc138892229"/>
      <w:bookmarkStart w:id="1556" w:name="_Toc155216296"/>
      <w:bookmarkStart w:id="1557" w:name="_Toc216361152"/>
      <w:r w:rsidRPr="009202AA">
        <w:rPr>
          <w:lang w:eastAsia="zh-CN"/>
        </w:rPr>
        <w:t>6.3.5</w:t>
      </w:r>
      <w:r w:rsidRPr="009202AA">
        <w:rPr>
          <w:lang w:eastAsia="zh-CN"/>
        </w:rPr>
        <w:tab/>
        <w:t>IPDL time mask</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77D8DB4F" w14:textId="77777777" w:rsidR="004C4A70" w:rsidRPr="009202AA" w:rsidRDefault="004C4A70" w:rsidP="004C4A70">
      <w:pPr>
        <w:pStyle w:val="Heading4"/>
      </w:pPr>
      <w:bookmarkStart w:id="1558" w:name="_Toc21096461"/>
      <w:bookmarkStart w:id="1559" w:name="_Toc29763428"/>
      <w:bookmarkStart w:id="1560" w:name="_Toc36029899"/>
      <w:bookmarkStart w:id="1561" w:name="_Toc37179799"/>
      <w:bookmarkStart w:id="1562" w:name="_Toc45869499"/>
      <w:bookmarkStart w:id="1563" w:name="_Toc52555298"/>
      <w:bookmarkStart w:id="1564" w:name="_Toc61112754"/>
      <w:bookmarkStart w:id="1565" w:name="_Toc67911638"/>
      <w:bookmarkStart w:id="1566" w:name="_Toc74840458"/>
      <w:bookmarkStart w:id="1567" w:name="_Toc76503593"/>
      <w:bookmarkStart w:id="1568" w:name="_Toc83042145"/>
      <w:bookmarkStart w:id="1569" w:name="_Toc89854319"/>
      <w:bookmarkStart w:id="1570" w:name="_Toc98667092"/>
      <w:bookmarkStart w:id="1571" w:name="_Toc105752375"/>
      <w:bookmarkStart w:id="1572" w:name="_Toc123149993"/>
      <w:bookmarkStart w:id="1573" w:name="_Toc124162955"/>
      <w:bookmarkStart w:id="1574" w:name="_Toc130913265"/>
      <w:bookmarkStart w:id="1575" w:name="_Toc137373550"/>
      <w:bookmarkStart w:id="1576" w:name="_Toc138892230"/>
      <w:bookmarkStart w:id="1577" w:name="_Toc155216297"/>
      <w:bookmarkStart w:id="1578" w:name="_Toc216361153"/>
      <w:r w:rsidRPr="009202AA">
        <w:t>6.3.5.1</w:t>
      </w:r>
      <w:r w:rsidRPr="009202AA">
        <w:tab/>
        <w:t>General</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79" w:name="_Toc21096462"/>
      <w:bookmarkStart w:id="1580" w:name="_Toc29763429"/>
      <w:bookmarkStart w:id="1581" w:name="_Toc36029900"/>
      <w:bookmarkStart w:id="1582" w:name="_Toc37179800"/>
      <w:bookmarkStart w:id="1583" w:name="_Toc45869500"/>
      <w:bookmarkStart w:id="1584" w:name="_Toc52555299"/>
      <w:bookmarkStart w:id="1585" w:name="_Toc61112755"/>
      <w:bookmarkStart w:id="1586" w:name="_Toc67911639"/>
      <w:bookmarkStart w:id="1587" w:name="_Toc74840459"/>
      <w:bookmarkStart w:id="1588" w:name="_Toc76503594"/>
      <w:bookmarkStart w:id="1589" w:name="_Toc83042146"/>
      <w:bookmarkStart w:id="1590" w:name="_Toc89854320"/>
      <w:bookmarkStart w:id="1591" w:name="_Toc98667093"/>
      <w:bookmarkStart w:id="1592" w:name="_Toc105752376"/>
      <w:bookmarkStart w:id="1593" w:name="_Toc123149994"/>
      <w:bookmarkStart w:id="1594" w:name="_Toc124162956"/>
      <w:bookmarkStart w:id="1595" w:name="_Toc130913266"/>
      <w:bookmarkStart w:id="1596" w:name="_Toc137373551"/>
      <w:bookmarkStart w:id="1597" w:name="_Toc138892231"/>
      <w:bookmarkStart w:id="1598" w:name="_Toc155216298"/>
      <w:bookmarkStart w:id="1599" w:name="_Toc216361154"/>
      <w:r w:rsidRPr="009202AA">
        <w:lastRenderedPageBreak/>
        <w:t>6.3.5.2</w:t>
      </w:r>
      <w:r w:rsidRPr="009202AA">
        <w:tab/>
      </w:r>
      <w:r w:rsidRPr="009202AA">
        <w:rPr>
          <w:lang w:eastAsia="zh-CN"/>
        </w:rPr>
        <w:t>Minimum requirement for MSR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00" w:name="_Toc21096463"/>
      <w:bookmarkStart w:id="1601" w:name="_Toc29763430"/>
      <w:bookmarkStart w:id="1602" w:name="_Toc36029901"/>
      <w:bookmarkStart w:id="1603" w:name="_Toc37179801"/>
      <w:bookmarkStart w:id="1604" w:name="_Toc45869501"/>
      <w:bookmarkStart w:id="1605" w:name="_Toc52555300"/>
      <w:bookmarkStart w:id="1606" w:name="_Toc61112756"/>
      <w:bookmarkStart w:id="1607" w:name="_Toc67911640"/>
      <w:bookmarkStart w:id="1608" w:name="_Toc74840460"/>
      <w:bookmarkStart w:id="1609" w:name="_Toc76503595"/>
      <w:bookmarkStart w:id="1610" w:name="_Toc83042147"/>
      <w:bookmarkStart w:id="1611" w:name="_Toc89854321"/>
      <w:bookmarkStart w:id="1612" w:name="_Toc98667094"/>
      <w:bookmarkStart w:id="1613" w:name="_Toc105752377"/>
      <w:bookmarkStart w:id="1614" w:name="_Toc123149995"/>
      <w:bookmarkStart w:id="1615" w:name="_Toc124162957"/>
      <w:bookmarkStart w:id="1616" w:name="_Toc130913267"/>
      <w:bookmarkStart w:id="1617" w:name="_Toc137373552"/>
      <w:bookmarkStart w:id="1618" w:name="_Toc138892232"/>
      <w:bookmarkStart w:id="1619" w:name="_Toc155216299"/>
      <w:bookmarkStart w:id="1620" w:name="_Toc216361155"/>
      <w:r w:rsidRPr="009202AA">
        <w:rPr>
          <w:lang w:eastAsia="zh-CN"/>
        </w:rPr>
        <w:t>6.3.5.3</w:t>
      </w:r>
      <w:r w:rsidRPr="009202AA">
        <w:rPr>
          <w:lang w:eastAsia="zh-CN"/>
        </w:rPr>
        <w:tab/>
        <w:t>Minimum requirement for single RAT UTRA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21" w:name="_Toc21096464"/>
      <w:bookmarkStart w:id="1622" w:name="_Toc29763431"/>
      <w:bookmarkStart w:id="1623" w:name="_Toc36029902"/>
      <w:bookmarkStart w:id="1624" w:name="_Toc37179802"/>
      <w:bookmarkStart w:id="1625" w:name="_Toc45869502"/>
      <w:bookmarkStart w:id="1626" w:name="_Toc52555301"/>
      <w:bookmarkStart w:id="1627" w:name="_Toc61112757"/>
      <w:bookmarkStart w:id="1628" w:name="_Toc67911641"/>
      <w:bookmarkStart w:id="1629" w:name="_Toc74840461"/>
      <w:bookmarkStart w:id="1630" w:name="_Toc76503596"/>
      <w:bookmarkStart w:id="1631" w:name="_Toc83042148"/>
      <w:bookmarkStart w:id="1632" w:name="_Toc89854322"/>
      <w:bookmarkStart w:id="1633" w:name="_Toc98667095"/>
      <w:bookmarkStart w:id="1634" w:name="_Toc105752378"/>
      <w:bookmarkStart w:id="1635" w:name="_Toc123149996"/>
      <w:bookmarkStart w:id="1636" w:name="_Toc124162958"/>
      <w:bookmarkStart w:id="1637" w:name="_Toc130913268"/>
      <w:bookmarkStart w:id="1638" w:name="_Toc137373553"/>
      <w:bookmarkStart w:id="1639" w:name="_Toc138892233"/>
      <w:bookmarkStart w:id="1640" w:name="_Toc155216300"/>
      <w:bookmarkStart w:id="1641" w:name="_Toc216361156"/>
      <w:r w:rsidRPr="009202AA">
        <w:rPr>
          <w:lang w:eastAsia="zh-CN"/>
        </w:rPr>
        <w:t>6.3.5.4</w:t>
      </w:r>
      <w:r w:rsidRPr="009202AA">
        <w:rPr>
          <w:lang w:eastAsia="zh-CN"/>
        </w:rPr>
        <w:tab/>
        <w:t>Minimum requirement for single RAT E-UTRA operation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42" w:name="_Toc21096465"/>
      <w:bookmarkStart w:id="1643" w:name="_Toc29763432"/>
      <w:bookmarkStart w:id="1644" w:name="_Toc36029903"/>
      <w:bookmarkStart w:id="1645" w:name="_Toc37179803"/>
      <w:bookmarkStart w:id="1646" w:name="_Toc45869503"/>
      <w:bookmarkStart w:id="1647" w:name="_Toc52555302"/>
      <w:bookmarkStart w:id="1648" w:name="_Toc61112758"/>
      <w:bookmarkStart w:id="1649" w:name="_Toc67911642"/>
      <w:bookmarkStart w:id="1650" w:name="_Toc74840462"/>
      <w:bookmarkStart w:id="1651" w:name="_Toc76503597"/>
      <w:bookmarkStart w:id="1652" w:name="_Toc83042149"/>
      <w:bookmarkStart w:id="1653" w:name="_Toc89854323"/>
      <w:bookmarkStart w:id="1654" w:name="_Toc98667096"/>
      <w:bookmarkStart w:id="1655" w:name="_Toc105752379"/>
      <w:bookmarkStart w:id="1656" w:name="_Toc123149997"/>
      <w:bookmarkStart w:id="1657" w:name="_Toc124162959"/>
      <w:bookmarkStart w:id="1658" w:name="_Toc130913269"/>
      <w:bookmarkStart w:id="1659" w:name="_Toc137373554"/>
      <w:bookmarkStart w:id="1660" w:name="_Toc138892234"/>
      <w:bookmarkStart w:id="1661" w:name="_Toc155216301"/>
      <w:bookmarkStart w:id="1662" w:name="_Toc216361157"/>
      <w:r w:rsidRPr="009202AA">
        <w:rPr>
          <w:lang w:eastAsia="zh-CN"/>
        </w:rPr>
        <w:t>6.3.6</w:t>
      </w:r>
      <w:r w:rsidRPr="009202AA">
        <w:rPr>
          <w:lang w:eastAsia="zh-CN"/>
        </w:rPr>
        <w:tab/>
        <w:t>RE Power control dynamic range</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8408B8F" w14:textId="77777777" w:rsidR="004C4A70" w:rsidRPr="009202AA" w:rsidRDefault="004C4A70" w:rsidP="004C4A70">
      <w:pPr>
        <w:pStyle w:val="Heading4"/>
      </w:pPr>
      <w:bookmarkStart w:id="1663" w:name="_Toc21096466"/>
      <w:bookmarkStart w:id="1664" w:name="_Toc29763433"/>
      <w:bookmarkStart w:id="1665" w:name="_Toc36029904"/>
      <w:bookmarkStart w:id="1666" w:name="_Toc37179804"/>
      <w:bookmarkStart w:id="1667" w:name="_Toc45869504"/>
      <w:bookmarkStart w:id="1668" w:name="_Toc52555303"/>
      <w:bookmarkStart w:id="1669" w:name="_Toc61112759"/>
      <w:bookmarkStart w:id="1670" w:name="_Toc67911643"/>
      <w:bookmarkStart w:id="1671" w:name="_Toc74840463"/>
      <w:bookmarkStart w:id="1672" w:name="_Toc76503598"/>
      <w:bookmarkStart w:id="1673" w:name="_Toc83042150"/>
      <w:bookmarkStart w:id="1674" w:name="_Toc89854324"/>
      <w:bookmarkStart w:id="1675" w:name="_Toc98667097"/>
      <w:bookmarkStart w:id="1676" w:name="_Toc105752380"/>
      <w:bookmarkStart w:id="1677" w:name="_Toc123149998"/>
      <w:bookmarkStart w:id="1678" w:name="_Toc124162960"/>
      <w:bookmarkStart w:id="1679" w:name="_Toc130913270"/>
      <w:bookmarkStart w:id="1680" w:name="_Toc137373555"/>
      <w:bookmarkStart w:id="1681" w:name="_Toc138892235"/>
      <w:bookmarkStart w:id="1682" w:name="_Toc155216302"/>
      <w:bookmarkStart w:id="1683" w:name="_Toc216361158"/>
      <w:r w:rsidRPr="009202AA">
        <w:t>6.3.6.1</w:t>
      </w:r>
      <w:r w:rsidRPr="009202AA">
        <w:tab/>
        <w:t>General</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84" w:name="_Toc21096467"/>
      <w:bookmarkStart w:id="1685" w:name="_Toc29763434"/>
      <w:bookmarkStart w:id="1686" w:name="_Toc36029905"/>
      <w:bookmarkStart w:id="1687" w:name="_Toc37179805"/>
      <w:bookmarkStart w:id="1688" w:name="_Toc45869505"/>
      <w:bookmarkStart w:id="1689" w:name="_Toc52555304"/>
      <w:bookmarkStart w:id="1690" w:name="_Toc61112760"/>
      <w:bookmarkStart w:id="1691" w:name="_Toc67911644"/>
      <w:bookmarkStart w:id="1692" w:name="_Toc74840464"/>
      <w:bookmarkStart w:id="1693" w:name="_Toc76503599"/>
      <w:bookmarkStart w:id="1694" w:name="_Toc83042151"/>
      <w:bookmarkStart w:id="1695" w:name="_Toc89854325"/>
      <w:bookmarkStart w:id="1696" w:name="_Toc98667098"/>
      <w:bookmarkStart w:id="1697" w:name="_Toc105752381"/>
      <w:bookmarkStart w:id="1698" w:name="_Toc123149999"/>
      <w:bookmarkStart w:id="1699" w:name="_Toc124162961"/>
      <w:bookmarkStart w:id="1700" w:name="_Toc130913271"/>
      <w:bookmarkStart w:id="1701" w:name="_Toc137373556"/>
      <w:bookmarkStart w:id="1702" w:name="_Toc138892236"/>
      <w:bookmarkStart w:id="1703" w:name="_Toc155216303"/>
      <w:bookmarkStart w:id="1704" w:name="_Toc216361159"/>
      <w:r w:rsidRPr="009202AA">
        <w:t>6.3.6.2</w:t>
      </w:r>
      <w:r w:rsidRPr="009202AA">
        <w:tab/>
      </w:r>
      <w:r w:rsidRPr="009202AA">
        <w:rPr>
          <w:lang w:eastAsia="zh-CN"/>
        </w:rPr>
        <w:t>Minimum requirement for MSR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05" w:name="_Toc21096468"/>
      <w:bookmarkStart w:id="1706" w:name="_Toc29763435"/>
      <w:bookmarkStart w:id="1707" w:name="_Toc36029906"/>
      <w:bookmarkStart w:id="1708" w:name="_Toc37179806"/>
      <w:bookmarkStart w:id="1709" w:name="_Toc45869506"/>
      <w:bookmarkStart w:id="1710" w:name="_Toc52555305"/>
      <w:bookmarkStart w:id="1711" w:name="_Toc61112761"/>
      <w:bookmarkStart w:id="1712" w:name="_Toc67911645"/>
      <w:bookmarkStart w:id="1713" w:name="_Toc74840465"/>
      <w:bookmarkStart w:id="1714" w:name="_Toc76503600"/>
      <w:bookmarkStart w:id="1715" w:name="_Toc83042152"/>
      <w:bookmarkStart w:id="1716" w:name="_Toc89854326"/>
      <w:bookmarkStart w:id="1717" w:name="_Toc98667099"/>
      <w:bookmarkStart w:id="1718" w:name="_Toc105752382"/>
      <w:bookmarkStart w:id="1719" w:name="_Toc123150000"/>
      <w:bookmarkStart w:id="1720" w:name="_Toc124162962"/>
      <w:bookmarkStart w:id="1721" w:name="_Toc130913272"/>
      <w:bookmarkStart w:id="1722" w:name="_Toc137373557"/>
      <w:bookmarkStart w:id="1723" w:name="_Toc138892237"/>
      <w:bookmarkStart w:id="1724" w:name="_Toc155216304"/>
      <w:bookmarkStart w:id="1725" w:name="_Toc216361160"/>
      <w:r w:rsidRPr="009202AA">
        <w:rPr>
          <w:lang w:eastAsia="zh-CN"/>
        </w:rPr>
        <w:t>6.3.6.3</w:t>
      </w:r>
      <w:r w:rsidRPr="009202AA">
        <w:rPr>
          <w:lang w:eastAsia="zh-CN"/>
        </w:rPr>
        <w:tab/>
        <w:t>Minimum requirement for single RAT UTRA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26" w:name="_Toc21096469"/>
      <w:bookmarkStart w:id="1727" w:name="_Toc29763436"/>
      <w:bookmarkStart w:id="1728" w:name="_Toc36029907"/>
      <w:bookmarkStart w:id="1729" w:name="_Toc37179807"/>
      <w:bookmarkStart w:id="1730" w:name="_Toc45869507"/>
      <w:bookmarkStart w:id="1731" w:name="_Toc52555306"/>
      <w:bookmarkStart w:id="1732" w:name="_Toc61112762"/>
      <w:bookmarkStart w:id="1733" w:name="_Toc67911646"/>
      <w:bookmarkStart w:id="1734" w:name="_Toc74840466"/>
      <w:bookmarkStart w:id="1735" w:name="_Toc76503601"/>
      <w:bookmarkStart w:id="1736" w:name="_Toc83042153"/>
      <w:bookmarkStart w:id="1737" w:name="_Toc89854327"/>
      <w:bookmarkStart w:id="1738" w:name="_Toc98667100"/>
      <w:bookmarkStart w:id="1739" w:name="_Toc105752383"/>
      <w:bookmarkStart w:id="1740" w:name="_Toc123150001"/>
      <w:bookmarkStart w:id="1741" w:name="_Toc124162963"/>
      <w:bookmarkStart w:id="1742" w:name="_Toc130913273"/>
      <w:bookmarkStart w:id="1743" w:name="_Toc137373558"/>
      <w:bookmarkStart w:id="1744" w:name="_Toc138892238"/>
      <w:bookmarkStart w:id="1745" w:name="_Toc155216305"/>
      <w:bookmarkStart w:id="1746" w:name="_Toc216361161"/>
      <w:r w:rsidRPr="009202AA">
        <w:rPr>
          <w:lang w:eastAsia="zh-CN"/>
        </w:rPr>
        <w:t>6.3.6.4</w:t>
      </w:r>
      <w:r w:rsidRPr="009202AA">
        <w:rPr>
          <w:lang w:eastAsia="zh-CN"/>
        </w:rPr>
        <w:tab/>
        <w:t>Minimum requirement for single RAT E-UTRA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47" w:name="_Toc21096470"/>
      <w:bookmarkStart w:id="1748" w:name="_Toc29763437"/>
      <w:bookmarkStart w:id="1749" w:name="_Toc36029908"/>
      <w:bookmarkStart w:id="1750" w:name="_Toc37179808"/>
      <w:bookmarkStart w:id="1751" w:name="_Toc45869508"/>
      <w:bookmarkStart w:id="1752" w:name="_Toc52555307"/>
      <w:bookmarkStart w:id="1753" w:name="_Toc61112763"/>
      <w:bookmarkStart w:id="1754" w:name="_Toc67911647"/>
      <w:bookmarkStart w:id="1755" w:name="_Toc74840467"/>
      <w:bookmarkStart w:id="1756" w:name="_Toc76503602"/>
      <w:bookmarkStart w:id="1757" w:name="_Toc83042154"/>
      <w:bookmarkStart w:id="1758" w:name="_Toc89854328"/>
      <w:bookmarkStart w:id="1759" w:name="_Toc98667101"/>
      <w:bookmarkStart w:id="1760" w:name="_Toc105752384"/>
      <w:bookmarkStart w:id="1761" w:name="_Toc123150002"/>
      <w:bookmarkStart w:id="1762" w:name="_Toc124162964"/>
      <w:bookmarkStart w:id="1763" w:name="_Toc130913274"/>
      <w:bookmarkStart w:id="1764" w:name="_Toc137373559"/>
      <w:bookmarkStart w:id="1765" w:name="_Toc138892239"/>
      <w:bookmarkStart w:id="1766" w:name="_Toc155216306"/>
      <w:bookmarkStart w:id="1767" w:name="_Toc216361162"/>
      <w:r w:rsidRPr="009202AA">
        <w:rPr>
          <w:lang w:eastAsia="zh-CN"/>
        </w:rPr>
        <w:t>6.4</w:t>
      </w:r>
      <w:r w:rsidRPr="009202AA">
        <w:rPr>
          <w:lang w:eastAsia="zh-CN"/>
        </w:rPr>
        <w:tab/>
        <w:t>Transmit ON/OFF power</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79F174C" w14:textId="77777777" w:rsidR="004C4A70" w:rsidRPr="009202AA" w:rsidRDefault="004C4A70" w:rsidP="004C4A70">
      <w:pPr>
        <w:pStyle w:val="Heading3"/>
      </w:pPr>
      <w:bookmarkStart w:id="1768" w:name="_Toc21096471"/>
      <w:bookmarkStart w:id="1769" w:name="_Toc29763438"/>
      <w:bookmarkStart w:id="1770" w:name="_Toc36029909"/>
      <w:bookmarkStart w:id="1771" w:name="_Toc37179809"/>
      <w:bookmarkStart w:id="1772" w:name="_Toc45869509"/>
      <w:bookmarkStart w:id="1773" w:name="_Toc52555308"/>
      <w:bookmarkStart w:id="1774" w:name="_Toc61112764"/>
      <w:bookmarkStart w:id="1775" w:name="_Toc67911648"/>
      <w:bookmarkStart w:id="1776" w:name="_Toc74840468"/>
      <w:bookmarkStart w:id="1777" w:name="_Toc76503603"/>
      <w:bookmarkStart w:id="1778" w:name="_Toc83042155"/>
      <w:bookmarkStart w:id="1779" w:name="_Toc89854329"/>
      <w:bookmarkStart w:id="1780" w:name="_Toc98667102"/>
      <w:bookmarkStart w:id="1781" w:name="_Toc105752385"/>
      <w:bookmarkStart w:id="1782" w:name="_Toc123150003"/>
      <w:bookmarkStart w:id="1783" w:name="_Toc124162965"/>
      <w:bookmarkStart w:id="1784" w:name="_Toc130913275"/>
      <w:bookmarkStart w:id="1785" w:name="_Toc137373560"/>
      <w:bookmarkStart w:id="1786" w:name="_Toc138892240"/>
      <w:bookmarkStart w:id="1787" w:name="_Toc155216307"/>
      <w:bookmarkStart w:id="1788" w:name="_Toc216361163"/>
      <w:r w:rsidRPr="009202AA">
        <w:t>6.4.1</w:t>
      </w:r>
      <w:r w:rsidRPr="009202AA">
        <w:tab/>
        <w:t>General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89" w:name="_Toc21096472"/>
      <w:bookmarkStart w:id="1790" w:name="_Toc29763439"/>
      <w:bookmarkStart w:id="1791" w:name="_Toc36029910"/>
      <w:bookmarkStart w:id="1792" w:name="_Toc37179810"/>
      <w:bookmarkStart w:id="1793" w:name="_Toc45869510"/>
      <w:bookmarkStart w:id="1794" w:name="_Toc52555309"/>
      <w:bookmarkStart w:id="1795" w:name="_Toc61112765"/>
      <w:bookmarkStart w:id="1796" w:name="_Toc67911649"/>
      <w:bookmarkStart w:id="1797" w:name="_Toc74840469"/>
      <w:bookmarkStart w:id="1798" w:name="_Toc76503604"/>
      <w:bookmarkStart w:id="1799" w:name="_Toc83042156"/>
      <w:bookmarkStart w:id="1800" w:name="_Toc89854330"/>
      <w:bookmarkStart w:id="1801" w:name="_Toc98667103"/>
      <w:bookmarkStart w:id="1802" w:name="_Toc105752386"/>
      <w:bookmarkStart w:id="1803" w:name="_Toc123150004"/>
      <w:bookmarkStart w:id="1804" w:name="_Toc124162966"/>
      <w:bookmarkStart w:id="1805" w:name="_Toc130913276"/>
      <w:bookmarkStart w:id="1806" w:name="_Toc137373561"/>
      <w:bookmarkStart w:id="1807" w:name="_Toc138892241"/>
      <w:bookmarkStart w:id="1808" w:name="_Toc155216308"/>
      <w:bookmarkStart w:id="1809" w:name="_Toc216361164"/>
      <w:r w:rsidRPr="009202AA">
        <w:lastRenderedPageBreak/>
        <w:t>6.4.2</w:t>
      </w:r>
      <w:r w:rsidRPr="009202AA">
        <w:tab/>
        <w:t>Transmitter OFF power</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CFA662E" w14:textId="77777777" w:rsidR="004C4A70" w:rsidRPr="009202AA" w:rsidRDefault="004C4A70" w:rsidP="004C4A70">
      <w:pPr>
        <w:pStyle w:val="Heading4"/>
      </w:pPr>
      <w:bookmarkStart w:id="1810" w:name="_Toc21096473"/>
      <w:bookmarkStart w:id="1811" w:name="_Toc29763440"/>
      <w:bookmarkStart w:id="1812" w:name="_Toc36029911"/>
      <w:bookmarkStart w:id="1813" w:name="_Toc37179811"/>
      <w:bookmarkStart w:id="1814" w:name="_Toc45869511"/>
      <w:bookmarkStart w:id="1815" w:name="_Toc52555310"/>
      <w:bookmarkStart w:id="1816" w:name="_Toc61112766"/>
      <w:bookmarkStart w:id="1817" w:name="_Toc67911650"/>
      <w:bookmarkStart w:id="1818" w:name="_Toc74840470"/>
      <w:bookmarkStart w:id="1819" w:name="_Toc76503605"/>
      <w:bookmarkStart w:id="1820" w:name="_Toc83042157"/>
      <w:bookmarkStart w:id="1821" w:name="_Toc89854331"/>
      <w:bookmarkStart w:id="1822" w:name="_Toc98667104"/>
      <w:bookmarkStart w:id="1823" w:name="_Toc105752387"/>
      <w:bookmarkStart w:id="1824" w:name="_Toc123150005"/>
      <w:bookmarkStart w:id="1825" w:name="_Toc124162967"/>
      <w:bookmarkStart w:id="1826" w:name="_Toc130913277"/>
      <w:bookmarkStart w:id="1827" w:name="_Toc137373562"/>
      <w:bookmarkStart w:id="1828" w:name="_Toc138892242"/>
      <w:bookmarkStart w:id="1829" w:name="_Toc155216309"/>
      <w:bookmarkStart w:id="1830" w:name="_Toc216361165"/>
      <w:r w:rsidRPr="009202AA">
        <w:t>6.4.2.1</w:t>
      </w:r>
      <w:r w:rsidRPr="009202AA">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31" w:name="_Toc21096474"/>
      <w:bookmarkStart w:id="1832" w:name="_Toc29763441"/>
      <w:bookmarkStart w:id="1833" w:name="_Toc36029912"/>
      <w:bookmarkStart w:id="1834" w:name="_Toc37179812"/>
      <w:bookmarkStart w:id="1835" w:name="_Toc45869512"/>
      <w:bookmarkStart w:id="1836" w:name="_Toc52555311"/>
      <w:bookmarkStart w:id="1837" w:name="_Toc61112767"/>
      <w:bookmarkStart w:id="1838" w:name="_Toc67911651"/>
      <w:bookmarkStart w:id="1839" w:name="_Toc74840471"/>
      <w:bookmarkStart w:id="1840" w:name="_Toc76503606"/>
      <w:bookmarkStart w:id="1841" w:name="_Toc83042158"/>
      <w:bookmarkStart w:id="1842" w:name="_Toc89854332"/>
      <w:bookmarkStart w:id="1843" w:name="_Toc98667105"/>
      <w:bookmarkStart w:id="1844" w:name="_Toc105752388"/>
      <w:bookmarkStart w:id="1845" w:name="_Toc123150006"/>
      <w:bookmarkStart w:id="1846" w:name="_Toc124162968"/>
      <w:bookmarkStart w:id="1847" w:name="_Toc130913278"/>
      <w:bookmarkStart w:id="1848" w:name="_Toc137373563"/>
      <w:bookmarkStart w:id="1849" w:name="_Toc138892243"/>
      <w:bookmarkStart w:id="1850" w:name="_Toc155216310"/>
      <w:bookmarkStart w:id="1851" w:name="_Toc216361166"/>
      <w:r w:rsidRPr="009202AA">
        <w:t>6.4.2.2</w:t>
      </w:r>
      <w:r w:rsidRPr="009202AA">
        <w:tab/>
      </w:r>
      <w:r w:rsidRPr="009202AA">
        <w:rPr>
          <w:lang w:eastAsia="zh-CN"/>
        </w:rPr>
        <w:t>Minimum requirement for MSR operation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52" w:name="_Toc21096475"/>
      <w:bookmarkStart w:id="1853" w:name="_Toc29763442"/>
      <w:bookmarkStart w:id="1854" w:name="_Toc36029913"/>
      <w:bookmarkStart w:id="1855" w:name="_Toc37179813"/>
      <w:bookmarkStart w:id="1856" w:name="_Toc45869513"/>
      <w:bookmarkStart w:id="1857" w:name="_Toc52555312"/>
      <w:bookmarkStart w:id="1858" w:name="_Toc61112768"/>
      <w:bookmarkStart w:id="1859" w:name="_Toc67911652"/>
      <w:bookmarkStart w:id="1860" w:name="_Toc74840472"/>
      <w:bookmarkStart w:id="1861" w:name="_Toc76503607"/>
      <w:bookmarkStart w:id="1862" w:name="_Toc83042159"/>
      <w:bookmarkStart w:id="1863" w:name="_Toc89854333"/>
      <w:bookmarkStart w:id="1864" w:name="_Toc98667106"/>
      <w:bookmarkStart w:id="1865" w:name="_Toc105752389"/>
      <w:bookmarkStart w:id="1866" w:name="_Toc123150007"/>
      <w:bookmarkStart w:id="1867" w:name="_Toc124162969"/>
      <w:bookmarkStart w:id="1868" w:name="_Toc130913279"/>
      <w:bookmarkStart w:id="1869" w:name="_Toc137373564"/>
      <w:bookmarkStart w:id="1870" w:name="_Toc138892244"/>
      <w:bookmarkStart w:id="1871" w:name="_Toc155216311"/>
      <w:bookmarkStart w:id="1872" w:name="_Toc216361167"/>
      <w:r w:rsidRPr="009202AA">
        <w:rPr>
          <w:lang w:eastAsia="zh-CN"/>
        </w:rPr>
        <w:t>6.4.2.3</w:t>
      </w:r>
      <w:r w:rsidRPr="009202AA">
        <w:rPr>
          <w:lang w:eastAsia="zh-CN"/>
        </w:rPr>
        <w:tab/>
        <w:t>Minimum requirement for single RAT UTRA operation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73" w:name="_Toc21096476"/>
      <w:bookmarkStart w:id="1874" w:name="_Toc29763443"/>
      <w:bookmarkStart w:id="1875" w:name="_Toc36029914"/>
      <w:bookmarkStart w:id="1876" w:name="_Toc37179814"/>
      <w:bookmarkStart w:id="1877" w:name="_Toc45869514"/>
      <w:bookmarkStart w:id="1878" w:name="_Toc52555313"/>
      <w:bookmarkStart w:id="1879" w:name="_Toc61112769"/>
      <w:bookmarkStart w:id="1880" w:name="_Toc67911653"/>
      <w:bookmarkStart w:id="1881" w:name="_Toc74840473"/>
      <w:bookmarkStart w:id="1882" w:name="_Toc76503608"/>
      <w:bookmarkStart w:id="1883" w:name="_Toc83042160"/>
      <w:bookmarkStart w:id="1884" w:name="_Toc89854334"/>
      <w:bookmarkStart w:id="1885" w:name="_Toc98667107"/>
      <w:bookmarkStart w:id="1886" w:name="_Toc105752390"/>
      <w:bookmarkStart w:id="1887" w:name="_Toc123150008"/>
      <w:bookmarkStart w:id="1888" w:name="_Toc124162970"/>
      <w:bookmarkStart w:id="1889" w:name="_Toc130913280"/>
      <w:bookmarkStart w:id="1890" w:name="_Toc137373565"/>
      <w:bookmarkStart w:id="1891" w:name="_Toc138892245"/>
      <w:bookmarkStart w:id="1892" w:name="_Toc155216312"/>
      <w:bookmarkStart w:id="1893" w:name="_Toc216361168"/>
      <w:r w:rsidRPr="009202AA">
        <w:rPr>
          <w:lang w:eastAsia="zh-CN"/>
        </w:rPr>
        <w:t>6.4.2.4</w:t>
      </w:r>
      <w:r w:rsidRPr="009202AA">
        <w:rPr>
          <w:lang w:eastAsia="zh-CN"/>
        </w:rPr>
        <w:tab/>
        <w:t>Minimum requirement for single RAT E-UTRA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94" w:name="_Toc21096477"/>
      <w:bookmarkStart w:id="1895" w:name="_Toc29763444"/>
      <w:bookmarkStart w:id="1896" w:name="_Toc36029915"/>
      <w:bookmarkStart w:id="1897" w:name="_Toc37179815"/>
      <w:bookmarkStart w:id="1898" w:name="_Toc45869515"/>
      <w:bookmarkStart w:id="1899" w:name="_Toc52555314"/>
      <w:bookmarkStart w:id="1900" w:name="_Toc61112770"/>
      <w:bookmarkStart w:id="1901" w:name="_Toc67911654"/>
      <w:bookmarkStart w:id="1902" w:name="_Toc74840474"/>
      <w:bookmarkStart w:id="1903" w:name="_Toc76503609"/>
      <w:bookmarkStart w:id="1904" w:name="_Toc83042161"/>
      <w:bookmarkStart w:id="1905" w:name="_Toc89854335"/>
      <w:bookmarkStart w:id="1906" w:name="_Toc98667108"/>
      <w:bookmarkStart w:id="1907" w:name="_Toc105752391"/>
      <w:bookmarkStart w:id="1908" w:name="_Toc123150009"/>
      <w:bookmarkStart w:id="1909" w:name="_Toc124162971"/>
      <w:bookmarkStart w:id="1910" w:name="_Toc130913281"/>
      <w:bookmarkStart w:id="1911" w:name="_Toc137373566"/>
      <w:bookmarkStart w:id="1912" w:name="_Toc138892246"/>
      <w:bookmarkStart w:id="1913" w:name="_Toc155216313"/>
      <w:bookmarkStart w:id="1914" w:name="_Toc216361169"/>
      <w:r w:rsidRPr="009202AA">
        <w:t>6.4.3</w:t>
      </w:r>
      <w:r w:rsidRPr="009202AA">
        <w:tab/>
        <w:t>Transmitter transient period</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E755CD9" w14:textId="77777777" w:rsidR="004C4A70" w:rsidRPr="009202AA" w:rsidRDefault="004C4A70" w:rsidP="004C4A70">
      <w:pPr>
        <w:pStyle w:val="Heading4"/>
      </w:pPr>
      <w:bookmarkStart w:id="1915" w:name="_Toc21096478"/>
      <w:bookmarkStart w:id="1916" w:name="_Toc29763445"/>
      <w:bookmarkStart w:id="1917" w:name="_Toc36029916"/>
      <w:bookmarkStart w:id="1918" w:name="_Toc37179816"/>
      <w:bookmarkStart w:id="1919" w:name="_Toc45869516"/>
      <w:bookmarkStart w:id="1920" w:name="_Toc52555315"/>
      <w:bookmarkStart w:id="1921" w:name="_Toc61112771"/>
      <w:bookmarkStart w:id="1922" w:name="_Toc67911655"/>
      <w:bookmarkStart w:id="1923" w:name="_Toc74840475"/>
      <w:bookmarkStart w:id="1924" w:name="_Toc76503610"/>
      <w:bookmarkStart w:id="1925" w:name="_Toc83042162"/>
      <w:bookmarkStart w:id="1926" w:name="_Toc89854336"/>
      <w:bookmarkStart w:id="1927" w:name="_Toc98667109"/>
      <w:bookmarkStart w:id="1928" w:name="_Toc105752392"/>
      <w:bookmarkStart w:id="1929" w:name="_Toc123150010"/>
      <w:bookmarkStart w:id="1930" w:name="_Toc124162972"/>
      <w:bookmarkStart w:id="1931" w:name="_Toc130913282"/>
      <w:bookmarkStart w:id="1932" w:name="_Toc137373567"/>
      <w:bookmarkStart w:id="1933" w:name="_Toc138892247"/>
      <w:bookmarkStart w:id="1934" w:name="_Toc155216314"/>
      <w:bookmarkStart w:id="1935" w:name="_Toc216361170"/>
      <w:r w:rsidRPr="009202AA">
        <w:t>6.4.3.1</w:t>
      </w:r>
      <w:r w:rsidRPr="009202AA">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55pt;height:211.45pt" o:ole="">
            <v:imagedata r:id="rId15" o:title="" croptop="6311f" cropleft="2026f" cropright="2877f"/>
          </v:shape>
          <o:OLEObject Type="Embed" ProgID="Word.Picture.8" ShapeID="_x0000_i1026" DrawAspect="Content" ObjectID="_1826974049"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36" w:name="_Toc21096479"/>
      <w:bookmarkStart w:id="1937" w:name="_Toc29763446"/>
      <w:bookmarkStart w:id="1938" w:name="_Toc36029917"/>
      <w:bookmarkStart w:id="1939" w:name="_Toc37179817"/>
      <w:bookmarkStart w:id="1940" w:name="_Toc45869517"/>
      <w:bookmarkStart w:id="1941" w:name="_Toc52555316"/>
      <w:bookmarkStart w:id="1942" w:name="_Toc61112772"/>
      <w:bookmarkStart w:id="1943" w:name="_Toc67911656"/>
      <w:bookmarkStart w:id="1944" w:name="_Toc74840476"/>
      <w:bookmarkStart w:id="1945" w:name="_Toc76503611"/>
      <w:bookmarkStart w:id="1946" w:name="_Toc83042163"/>
      <w:bookmarkStart w:id="1947" w:name="_Toc89854337"/>
      <w:bookmarkStart w:id="1948" w:name="_Toc98667110"/>
      <w:bookmarkStart w:id="1949" w:name="_Toc105752393"/>
      <w:bookmarkStart w:id="1950" w:name="_Toc123150011"/>
      <w:bookmarkStart w:id="1951" w:name="_Toc124162973"/>
      <w:bookmarkStart w:id="1952" w:name="_Toc130913283"/>
      <w:bookmarkStart w:id="1953" w:name="_Toc137373568"/>
      <w:bookmarkStart w:id="1954" w:name="_Toc138892248"/>
      <w:bookmarkStart w:id="1955" w:name="_Toc155216315"/>
      <w:bookmarkStart w:id="1956" w:name="_Toc216361171"/>
      <w:r w:rsidRPr="009202AA">
        <w:t>6.4.3.2</w:t>
      </w:r>
      <w:r w:rsidRPr="009202AA">
        <w:tab/>
      </w:r>
      <w:r w:rsidRPr="009202AA">
        <w:rPr>
          <w:lang w:eastAsia="zh-CN"/>
        </w:rPr>
        <w:t>Minimum requirement for MSR operation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57" w:name="_Toc21096480"/>
      <w:bookmarkStart w:id="1958" w:name="_Toc29763447"/>
      <w:bookmarkStart w:id="1959" w:name="_Toc36029918"/>
      <w:bookmarkStart w:id="1960" w:name="_Toc37179818"/>
      <w:bookmarkStart w:id="1961" w:name="_Toc45869518"/>
      <w:bookmarkStart w:id="1962" w:name="_Toc52555317"/>
      <w:bookmarkStart w:id="1963" w:name="_Toc61112773"/>
      <w:bookmarkStart w:id="1964" w:name="_Toc67911657"/>
      <w:bookmarkStart w:id="1965" w:name="_Toc74840477"/>
      <w:bookmarkStart w:id="1966" w:name="_Toc76503612"/>
      <w:bookmarkStart w:id="1967" w:name="_Toc83042164"/>
      <w:bookmarkStart w:id="1968" w:name="_Toc89854338"/>
      <w:bookmarkStart w:id="1969" w:name="_Toc98667111"/>
      <w:bookmarkStart w:id="1970" w:name="_Toc105752394"/>
      <w:bookmarkStart w:id="1971" w:name="_Toc123150012"/>
      <w:bookmarkStart w:id="1972" w:name="_Toc124162974"/>
      <w:bookmarkStart w:id="1973" w:name="_Toc130913284"/>
      <w:bookmarkStart w:id="1974" w:name="_Toc137373569"/>
      <w:bookmarkStart w:id="1975" w:name="_Toc138892249"/>
      <w:bookmarkStart w:id="1976" w:name="_Toc155216316"/>
      <w:bookmarkStart w:id="1977" w:name="_Toc216361172"/>
      <w:r w:rsidRPr="009202AA">
        <w:rPr>
          <w:lang w:eastAsia="zh-CN"/>
        </w:rPr>
        <w:t>6.4.3.3</w:t>
      </w:r>
      <w:r w:rsidRPr="009202AA">
        <w:rPr>
          <w:lang w:eastAsia="zh-CN"/>
        </w:rPr>
        <w:tab/>
        <w:t>Minimum requirement for single RAT UTRA operation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78" w:name="_Toc21096481"/>
      <w:bookmarkStart w:id="1979" w:name="_Toc29763448"/>
      <w:bookmarkStart w:id="1980" w:name="_Toc36029919"/>
      <w:bookmarkStart w:id="1981" w:name="_Toc37179819"/>
      <w:bookmarkStart w:id="1982" w:name="_Toc45869519"/>
      <w:bookmarkStart w:id="1983" w:name="_Toc52555318"/>
      <w:bookmarkStart w:id="1984" w:name="_Toc61112774"/>
      <w:bookmarkStart w:id="1985" w:name="_Toc67911658"/>
      <w:bookmarkStart w:id="1986" w:name="_Toc74840478"/>
      <w:bookmarkStart w:id="1987" w:name="_Toc76503613"/>
      <w:bookmarkStart w:id="1988" w:name="_Toc83042165"/>
      <w:bookmarkStart w:id="1989" w:name="_Toc89854339"/>
      <w:bookmarkStart w:id="1990" w:name="_Toc98667112"/>
      <w:bookmarkStart w:id="1991" w:name="_Toc105752395"/>
      <w:bookmarkStart w:id="1992" w:name="_Toc123150013"/>
      <w:bookmarkStart w:id="1993" w:name="_Toc124162975"/>
      <w:bookmarkStart w:id="1994" w:name="_Toc130913285"/>
      <w:bookmarkStart w:id="1995" w:name="_Toc137373570"/>
      <w:bookmarkStart w:id="1996" w:name="_Toc138892250"/>
      <w:bookmarkStart w:id="1997" w:name="_Toc155216317"/>
      <w:bookmarkStart w:id="1998" w:name="_Toc216361173"/>
      <w:r w:rsidRPr="009202AA">
        <w:rPr>
          <w:lang w:eastAsia="zh-CN"/>
        </w:rPr>
        <w:t>6.4.3.4</w:t>
      </w:r>
      <w:r w:rsidRPr="009202AA">
        <w:rPr>
          <w:lang w:eastAsia="zh-CN"/>
        </w:rPr>
        <w:tab/>
        <w:t>Minimum requirement for single RAT E-UTRA operation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999" w:name="_Toc21096482"/>
      <w:bookmarkStart w:id="2000" w:name="_Toc29763449"/>
      <w:bookmarkStart w:id="2001" w:name="_Toc36029920"/>
      <w:bookmarkStart w:id="2002" w:name="_Toc37179820"/>
      <w:bookmarkStart w:id="2003" w:name="_Toc45869520"/>
      <w:bookmarkStart w:id="2004" w:name="_Toc52555319"/>
      <w:bookmarkStart w:id="2005" w:name="_Toc61112775"/>
      <w:bookmarkStart w:id="2006" w:name="_Toc67911659"/>
      <w:bookmarkStart w:id="2007" w:name="_Toc74840479"/>
      <w:bookmarkStart w:id="2008" w:name="_Toc76503614"/>
      <w:bookmarkStart w:id="2009" w:name="_Toc83042166"/>
      <w:bookmarkStart w:id="2010" w:name="_Toc89854340"/>
      <w:bookmarkStart w:id="2011" w:name="_Toc98667113"/>
      <w:bookmarkStart w:id="2012" w:name="_Toc105752396"/>
      <w:bookmarkStart w:id="2013" w:name="_Toc123150014"/>
      <w:bookmarkStart w:id="2014" w:name="_Toc124162976"/>
      <w:bookmarkStart w:id="2015" w:name="_Toc130913286"/>
      <w:bookmarkStart w:id="2016" w:name="_Toc137373571"/>
      <w:bookmarkStart w:id="2017" w:name="_Toc138892251"/>
      <w:bookmarkStart w:id="2018" w:name="_Toc155216318"/>
      <w:bookmarkStart w:id="2019" w:name="_Toc216361174"/>
      <w:r w:rsidRPr="009202AA">
        <w:rPr>
          <w:lang w:eastAsia="zh-CN"/>
        </w:rPr>
        <w:t>6.5</w:t>
      </w:r>
      <w:r w:rsidRPr="009202AA">
        <w:rPr>
          <w:lang w:eastAsia="zh-CN"/>
        </w:rPr>
        <w:tab/>
        <w:t>Transmitted signal quality</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2216487" w14:textId="77777777" w:rsidR="004C4A70" w:rsidRPr="009202AA" w:rsidRDefault="004C4A70" w:rsidP="004C4A70">
      <w:pPr>
        <w:pStyle w:val="Heading3"/>
      </w:pPr>
      <w:bookmarkStart w:id="2020" w:name="_Toc21096483"/>
      <w:bookmarkStart w:id="2021" w:name="_Toc29763450"/>
      <w:bookmarkStart w:id="2022" w:name="_Toc36029921"/>
      <w:bookmarkStart w:id="2023" w:name="_Toc37179821"/>
      <w:bookmarkStart w:id="2024" w:name="_Toc45869521"/>
      <w:bookmarkStart w:id="2025" w:name="_Toc52555320"/>
      <w:bookmarkStart w:id="2026" w:name="_Toc61112776"/>
      <w:bookmarkStart w:id="2027" w:name="_Toc67911660"/>
      <w:bookmarkStart w:id="2028" w:name="_Toc74840480"/>
      <w:bookmarkStart w:id="2029" w:name="_Toc76503615"/>
      <w:bookmarkStart w:id="2030" w:name="_Toc83042167"/>
      <w:bookmarkStart w:id="2031" w:name="_Toc89854341"/>
      <w:bookmarkStart w:id="2032" w:name="_Toc98667114"/>
      <w:bookmarkStart w:id="2033" w:name="_Toc105752397"/>
      <w:bookmarkStart w:id="2034" w:name="_Toc123150015"/>
      <w:bookmarkStart w:id="2035" w:name="_Toc124162977"/>
      <w:bookmarkStart w:id="2036" w:name="_Toc130913287"/>
      <w:bookmarkStart w:id="2037" w:name="_Toc137373572"/>
      <w:bookmarkStart w:id="2038" w:name="_Toc138892252"/>
      <w:bookmarkStart w:id="2039" w:name="_Toc155216319"/>
      <w:bookmarkStart w:id="2040" w:name="_Toc216361175"/>
      <w:r w:rsidRPr="009202AA">
        <w:t>6.5.1</w:t>
      </w:r>
      <w:r w:rsidRPr="009202AA">
        <w:tab/>
        <w:t>General</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41" w:name="_Toc21096484"/>
      <w:bookmarkStart w:id="2042" w:name="_Toc29763451"/>
      <w:bookmarkStart w:id="2043" w:name="_Toc36029922"/>
      <w:bookmarkStart w:id="2044" w:name="_Toc37179822"/>
      <w:bookmarkStart w:id="2045" w:name="_Toc45869522"/>
      <w:bookmarkStart w:id="2046" w:name="_Toc52555321"/>
      <w:bookmarkStart w:id="2047" w:name="_Toc61112777"/>
      <w:bookmarkStart w:id="2048" w:name="_Toc67911661"/>
      <w:bookmarkStart w:id="2049" w:name="_Toc74840481"/>
      <w:bookmarkStart w:id="2050" w:name="_Toc76503616"/>
      <w:bookmarkStart w:id="2051" w:name="_Toc83042168"/>
      <w:bookmarkStart w:id="2052" w:name="_Toc89854342"/>
      <w:bookmarkStart w:id="2053" w:name="_Toc98667115"/>
      <w:bookmarkStart w:id="2054" w:name="_Toc105752398"/>
      <w:bookmarkStart w:id="2055" w:name="_Toc123150016"/>
      <w:bookmarkStart w:id="2056" w:name="_Toc124162978"/>
      <w:bookmarkStart w:id="2057" w:name="_Toc130913288"/>
      <w:bookmarkStart w:id="2058" w:name="_Toc137373573"/>
      <w:bookmarkStart w:id="2059" w:name="_Toc138892253"/>
      <w:bookmarkStart w:id="2060" w:name="_Toc155216320"/>
      <w:bookmarkStart w:id="2061" w:name="_Toc216361176"/>
      <w:r w:rsidRPr="009202AA">
        <w:t>6.5.2</w:t>
      </w:r>
      <w:r w:rsidRPr="009202AA">
        <w:tab/>
        <w:t>Frequency Error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9202AA">
        <w:t xml:space="preserve"> </w:t>
      </w:r>
    </w:p>
    <w:p w14:paraId="54B067BD" w14:textId="77777777" w:rsidR="004C4A70" w:rsidRPr="009202AA" w:rsidRDefault="004C4A70" w:rsidP="004C4A70">
      <w:pPr>
        <w:pStyle w:val="Heading4"/>
      </w:pPr>
      <w:bookmarkStart w:id="2062" w:name="_Toc21096485"/>
      <w:bookmarkStart w:id="2063" w:name="_Toc29763452"/>
      <w:bookmarkStart w:id="2064" w:name="_Toc36029923"/>
      <w:bookmarkStart w:id="2065" w:name="_Toc37179823"/>
      <w:bookmarkStart w:id="2066" w:name="_Toc45869523"/>
      <w:bookmarkStart w:id="2067" w:name="_Toc52555322"/>
      <w:bookmarkStart w:id="2068" w:name="_Toc61112778"/>
      <w:bookmarkStart w:id="2069" w:name="_Toc67911662"/>
      <w:bookmarkStart w:id="2070" w:name="_Toc74840482"/>
      <w:bookmarkStart w:id="2071" w:name="_Toc76503617"/>
      <w:bookmarkStart w:id="2072" w:name="_Toc83042169"/>
      <w:bookmarkStart w:id="2073" w:name="_Toc89854343"/>
      <w:bookmarkStart w:id="2074" w:name="_Toc98667116"/>
      <w:bookmarkStart w:id="2075" w:name="_Toc105752399"/>
      <w:bookmarkStart w:id="2076" w:name="_Toc123150017"/>
      <w:bookmarkStart w:id="2077" w:name="_Toc124162979"/>
      <w:bookmarkStart w:id="2078" w:name="_Toc130913289"/>
      <w:bookmarkStart w:id="2079" w:name="_Toc137373574"/>
      <w:bookmarkStart w:id="2080" w:name="_Toc138892254"/>
      <w:bookmarkStart w:id="2081" w:name="_Toc155216321"/>
      <w:bookmarkStart w:id="2082" w:name="_Toc216361177"/>
      <w:r w:rsidRPr="009202AA">
        <w:t>6.5.2.1</w:t>
      </w:r>
      <w:r w:rsidRPr="009202AA">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083" w:name="_Toc21096486"/>
      <w:bookmarkStart w:id="2084" w:name="_Toc29763453"/>
      <w:bookmarkStart w:id="2085" w:name="_Toc36029924"/>
      <w:bookmarkStart w:id="2086" w:name="_Toc37179824"/>
      <w:bookmarkStart w:id="2087" w:name="_Toc45869524"/>
      <w:bookmarkStart w:id="2088" w:name="_Toc52555323"/>
      <w:bookmarkStart w:id="2089" w:name="_Toc61112779"/>
      <w:bookmarkStart w:id="2090" w:name="_Toc67911663"/>
      <w:bookmarkStart w:id="2091" w:name="_Toc74840483"/>
      <w:bookmarkStart w:id="2092" w:name="_Toc76503618"/>
      <w:bookmarkStart w:id="2093" w:name="_Toc83042170"/>
      <w:bookmarkStart w:id="2094" w:name="_Toc89854344"/>
      <w:bookmarkStart w:id="2095" w:name="_Toc98667117"/>
      <w:bookmarkStart w:id="2096" w:name="_Toc105752400"/>
      <w:bookmarkStart w:id="2097" w:name="_Toc123150018"/>
      <w:bookmarkStart w:id="2098" w:name="_Toc124162980"/>
      <w:bookmarkStart w:id="2099" w:name="_Toc130913290"/>
      <w:bookmarkStart w:id="2100" w:name="_Toc137373575"/>
      <w:bookmarkStart w:id="2101" w:name="_Toc138892255"/>
      <w:bookmarkStart w:id="2102" w:name="_Toc155216322"/>
      <w:bookmarkStart w:id="2103" w:name="_Toc216361178"/>
      <w:r w:rsidRPr="009202AA">
        <w:t>6.5.2.2</w:t>
      </w:r>
      <w:r w:rsidRPr="009202AA">
        <w:tab/>
      </w:r>
      <w:r w:rsidRPr="009202AA">
        <w:rPr>
          <w:lang w:eastAsia="zh-CN"/>
        </w:rPr>
        <w:t>Minimum requirement for MSR operation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lastRenderedPageBreak/>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04" w:name="_Toc21096487"/>
      <w:bookmarkStart w:id="2105" w:name="_Toc29763454"/>
      <w:bookmarkStart w:id="2106" w:name="_Toc36029925"/>
      <w:bookmarkStart w:id="2107" w:name="_Toc37179825"/>
      <w:bookmarkStart w:id="2108" w:name="_Toc45869525"/>
      <w:bookmarkStart w:id="2109" w:name="_Toc52555324"/>
      <w:bookmarkStart w:id="2110" w:name="_Toc61112780"/>
      <w:bookmarkStart w:id="2111" w:name="_Toc67911664"/>
      <w:bookmarkStart w:id="2112" w:name="_Toc74840484"/>
      <w:bookmarkStart w:id="2113" w:name="_Toc76503619"/>
      <w:bookmarkStart w:id="2114" w:name="_Toc83042171"/>
      <w:bookmarkStart w:id="2115" w:name="_Toc89854345"/>
      <w:bookmarkStart w:id="2116" w:name="_Toc98667118"/>
      <w:bookmarkStart w:id="2117" w:name="_Toc105752401"/>
      <w:bookmarkStart w:id="2118" w:name="_Toc123150019"/>
      <w:bookmarkStart w:id="2119" w:name="_Toc124162981"/>
      <w:bookmarkStart w:id="2120" w:name="_Toc130913291"/>
      <w:bookmarkStart w:id="2121" w:name="_Toc137373576"/>
      <w:bookmarkStart w:id="2122" w:name="_Toc138892256"/>
      <w:bookmarkStart w:id="2123" w:name="_Toc155216323"/>
      <w:bookmarkStart w:id="2124" w:name="_Toc216361179"/>
      <w:r w:rsidRPr="009202AA">
        <w:rPr>
          <w:lang w:eastAsia="zh-CN"/>
        </w:rPr>
        <w:t>6.5.2.3</w:t>
      </w:r>
      <w:r w:rsidRPr="009202AA">
        <w:rPr>
          <w:lang w:eastAsia="zh-CN"/>
        </w:rPr>
        <w:tab/>
        <w:t>Minimum requirement for single RAT UTRA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25" w:name="_Toc21096488"/>
      <w:bookmarkStart w:id="2126" w:name="_Toc29763455"/>
      <w:bookmarkStart w:id="2127" w:name="_Toc36029926"/>
      <w:bookmarkStart w:id="2128" w:name="_Toc37179826"/>
      <w:bookmarkStart w:id="2129" w:name="_Toc45869526"/>
      <w:bookmarkStart w:id="2130" w:name="_Toc52555325"/>
      <w:bookmarkStart w:id="2131" w:name="_Toc61112781"/>
      <w:bookmarkStart w:id="2132" w:name="_Toc67911665"/>
      <w:bookmarkStart w:id="2133" w:name="_Toc74840485"/>
      <w:bookmarkStart w:id="2134" w:name="_Toc76503620"/>
      <w:bookmarkStart w:id="2135" w:name="_Toc83042172"/>
      <w:bookmarkStart w:id="2136" w:name="_Toc89854346"/>
      <w:bookmarkStart w:id="2137" w:name="_Toc98667119"/>
      <w:bookmarkStart w:id="2138" w:name="_Toc105752402"/>
      <w:bookmarkStart w:id="2139" w:name="_Toc123150020"/>
      <w:bookmarkStart w:id="2140" w:name="_Toc124162982"/>
      <w:bookmarkStart w:id="2141" w:name="_Toc130913292"/>
      <w:bookmarkStart w:id="2142" w:name="_Toc137373577"/>
      <w:bookmarkStart w:id="2143" w:name="_Toc138892257"/>
      <w:bookmarkStart w:id="2144" w:name="_Toc155216324"/>
      <w:bookmarkStart w:id="2145" w:name="_Toc216361180"/>
      <w:r w:rsidRPr="009202AA">
        <w:rPr>
          <w:lang w:eastAsia="zh-CN"/>
        </w:rPr>
        <w:t>6.5.2.4</w:t>
      </w:r>
      <w:r w:rsidRPr="009202AA">
        <w:rPr>
          <w:lang w:eastAsia="zh-CN"/>
        </w:rPr>
        <w:tab/>
        <w:t>Minimum requirement for single RAT E-UTRA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46" w:name="_Toc21096489"/>
      <w:bookmarkStart w:id="2147" w:name="_Toc29763456"/>
      <w:bookmarkStart w:id="2148" w:name="_Toc36029927"/>
      <w:bookmarkStart w:id="2149" w:name="_Toc37179827"/>
      <w:bookmarkStart w:id="2150" w:name="_Toc45869527"/>
      <w:bookmarkStart w:id="2151" w:name="_Toc52555326"/>
      <w:bookmarkStart w:id="2152" w:name="_Toc61112782"/>
      <w:bookmarkStart w:id="2153" w:name="_Toc67911666"/>
      <w:bookmarkStart w:id="2154" w:name="_Toc74840486"/>
      <w:bookmarkStart w:id="2155" w:name="_Toc76503621"/>
      <w:bookmarkStart w:id="2156" w:name="_Toc83042173"/>
      <w:bookmarkStart w:id="2157" w:name="_Toc89854347"/>
      <w:bookmarkStart w:id="2158" w:name="_Toc98667120"/>
      <w:bookmarkStart w:id="2159" w:name="_Toc105752403"/>
      <w:bookmarkStart w:id="2160" w:name="_Toc123150021"/>
      <w:bookmarkStart w:id="2161" w:name="_Toc124162983"/>
      <w:bookmarkStart w:id="2162" w:name="_Toc130913293"/>
      <w:bookmarkStart w:id="2163" w:name="_Toc137373578"/>
      <w:bookmarkStart w:id="2164" w:name="_Toc138892258"/>
      <w:bookmarkStart w:id="2165" w:name="_Toc155216325"/>
      <w:bookmarkStart w:id="2166" w:name="_Toc216361181"/>
      <w:r w:rsidRPr="009202AA">
        <w:t>6.5.3</w:t>
      </w:r>
      <w:r w:rsidRPr="009202AA">
        <w:tab/>
        <w:t>Time alignment error</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E34AB07" w14:textId="77777777" w:rsidR="004C4A70" w:rsidRPr="009202AA" w:rsidRDefault="004C4A70" w:rsidP="004C4A70">
      <w:pPr>
        <w:pStyle w:val="Heading4"/>
      </w:pPr>
      <w:bookmarkStart w:id="2167" w:name="_Toc21096490"/>
      <w:bookmarkStart w:id="2168" w:name="_Toc29763457"/>
      <w:bookmarkStart w:id="2169" w:name="_Toc36029928"/>
      <w:bookmarkStart w:id="2170" w:name="_Toc37179828"/>
      <w:bookmarkStart w:id="2171" w:name="_Toc45869528"/>
      <w:bookmarkStart w:id="2172" w:name="_Toc52555327"/>
      <w:bookmarkStart w:id="2173" w:name="_Toc61112783"/>
      <w:bookmarkStart w:id="2174" w:name="_Toc67911667"/>
      <w:bookmarkStart w:id="2175" w:name="_Toc74840487"/>
      <w:bookmarkStart w:id="2176" w:name="_Toc76503622"/>
      <w:bookmarkStart w:id="2177" w:name="_Toc83042174"/>
      <w:bookmarkStart w:id="2178" w:name="_Toc89854348"/>
      <w:bookmarkStart w:id="2179" w:name="_Toc98667121"/>
      <w:bookmarkStart w:id="2180" w:name="_Toc105752404"/>
      <w:bookmarkStart w:id="2181" w:name="_Toc123150022"/>
      <w:bookmarkStart w:id="2182" w:name="_Toc124162984"/>
      <w:bookmarkStart w:id="2183" w:name="_Toc130913294"/>
      <w:bookmarkStart w:id="2184" w:name="_Toc137373579"/>
      <w:bookmarkStart w:id="2185" w:name="_Toc138892259"/>
      <w:bookmarkStart w:id="2186" w:name="_Toc155216326"/>
      <w:bookmarkStart w:id="2187" w:name="_Toc216361182"/>
      <w:r w:rsidRPr="009202AA">
        <w:t>6.5.3.1</w:t>
      </w:r>
      <w:r w:rsidRPr="009202AA">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188" w:name="_Toc21096491"/>
      <w:bookmarkStart w:id="2189" w:name="_Toc29763458"/>
      <w:bookmarkStart w:id="2190" w:name="_Toc36029929"/>
      <w:bookmarkStart w:id="2191" w:name="_Toc37179829"/>
      <w:bookmarkStart w:id="2192" w:name="_Toc45869529"/>
      <w:bookmarkStart w:id="2193" w:name="_Toc52555328"/>
      <w:bookmarkStart w:id="2194" w:name="_Toc61112784"/>
      <w:bookmarkStart w:id="2195" w:name="_Toc67911668"/>
      <w:bookmarkStart w:id="2196" w:name="_Toc74840488"/>
      <w:bookmarkStart w:id="2197" w:name="_Toc76503623"/>
      <w:bookmarkStart w:id="2198" w:name="_Toc83042175"/>
      <w:bookmarkStart w:id="2199" w:name="_Toc89854349"/>
      <w:bookmarkStart w:id="2200" w:name="_Toc98667122"/>
      <w:bookmarkStart w:id="2201" w:name="_Toc105752405"/>
      <w:bookmarkStart w:id="2202" w:name="_Toc123150023"/>
      <w:bookmarkStart w:id="2203" w:name="_Toc124162985"/>
      <w:bookmarkStart w:id="2204" w:name="_Toc130913295"/>
      <w:bookmarkStart w:id="2205" w:name="_Toc137373580"/>
      <w:bookmarkStart w:id="2206" w:name="_Toc138892260"/>
      <w:bookmarkStart w:id="2207" w:name="_Toc155216327"/>
      <w:bookmarkStart w:id="2208" w:name="_Toc216361183"/>
      <w:r w:rsidRPr="009202AA">
        <w:t>6.5.3.2</w:t>
      </w:r>
      <w:r w:rsidRPr="009202AA">
        <w:tab/>
      </w:r>
      <w:r w:rsidRPr="009202AA">
        <w:rPr>
          <w:lang w:eastAsia="zh-CN"/>
        </w:rPr>
        <w:t>Minimum requirement for MSR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lastRenderedPageBreak/>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09" w:name="_Toc21096492"/>
      <w:bookmarkStart w:id="2210" w:name="_Toc29763459"/>
      <w:bookmarkStart w:id="2211" w:name="_Toc36029930"/>
      <w:bookmarkStart w:id="2212" w:name="_Toc37179830"/>
      <w:bookmarkStart w:id="2213" w:name="_Toc45869530"/>
      <w:bookmarkStart w:id="2214" w:name="_Toc52555329"/>
      <w:bookmarkStart w:id="2215" w:name="_Toc61112785"/>
      <w:bookmarkStart w:id="2216" w:name="_Toc67911669"/>
      <w:bookmarkStart w:id="2217" w:name="_Toc74840489"/>
      <w:bookmarkStart w:id="2218" w:name="_Toc76503624"/>
      <w:bookmarkStart w:id="2219" w:name="_Toc83042176"/>
      <w:bookmarkStart w:id="2220" w:name="_Toc89854350"/>
      <w:bookmarkStart w:id="2221" w:name="_Toc98667123"/>
      <w:bookmarkStart w:id="2222" w:name="_Toc105752406"/>
      <w:bookmarkStart w:id="2223" w:name="_Toc123150024"/>
      <w:bookmarkStart w:id="2224" w:name="_Toc124162986"/>
      <w:bookmarkStart w:id="2225" w:name="_Toc130913296"/>
      <w:bookmarkStart w:id="2226" w:name="_Toc137373581"/>
      <w:bookmarkStart w:id="2227" w:name="_Toc138892261"/>
      <w:bookmarkStart w:id="2228" w:name="_Toc155216328"/>
      <w:bookmarkStart w:id="2229" w:name="_Toc216361184"/>
      <w:r w:rsidRPr="009202AA">
        <w:rPr>
          <w:lang w:eastAsia="zh-CN"/>
        </w:rPr>
        <w:t>6.5.3.3</w:t>
      </w:r>
      <w:r w:rsidRPr="009202AA">
        <w:rPr>
          <w:lang w:eastAsia="zh-CN"/>
        </w:rPr>
        <w:tab/>
        <w:t>Minimum requirement for single RAT UTRA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30" w:name="_Toc21096493"/>
      <w:bookmarkStart w:id="2231" w:name="_Toc29763460"/>
      <w:bookmarkStart w:id="2232" w:name="_Toc36029931"/>
      <w:bookmarkStart w:id="2233" w:name="_Toc37179831"/>
      <w:bookmarkStart w:id="2234" w:name="_Toc45869531"/>
      <w:bookmarkStart w:id="2235" w:name="_Toc52555330"/>
      <w:bookmarkStart w:id="2236" w:name="_Toc61112786"/>
      <w:bookmarkStart w:id="2237" w:name="_Toc67911670"/>
      <w:bookmarkStart w:id="2238" w:name="_Toc74840490"/>
      <w:bookmarkStart w:id="2239" w:name="_Toc76503625"/>
      <w:bookmarkStart w:id="2240" w:name="_Toc83042177"/>
      <w:bookmarkStart w:id="2241" w:name="_Toc89854351"/>
      <w:bookmarkStart w:id="2242" w:name="_Toc98667124"/>
      <w:bookmarkStart w:id="2243" w:name="_Toc105752407"/>
      <w:bookmarkStart w:id="2244" w:name="_Toc123150025"/>
      <w:bookmarkStart w:id="2245" w:name="_Toc124162987"/>
      <w:bookmarkStart w:id="2246" w:name="_Toc130913297"/>
      <w:bookmarkStart w:id="2247" w:name="_Toc137373582"/>
      <w:bookmarkStart w:id="2248" w:name="_Toc138892262"/>
      <w:bookmarkStart w:id="2249" w:name="_Toc155216329"/>
      <w:bookmarkStart w:id="2250" w:name="_Toc216361185"/>
      <w:r w:rsidRPr="009202AA">
        <w:rPr>
          <w:lang w:eastAsia="zh-CN"/>
        </w:rPr>
        <w:t>6.5.3.4</w:t>
      </w:r>
      <w:r w:rsidRPr="009202AA">
        <w:rPr>
          <w:lang w:eastAsia="zh-CN"/>
        </w:rPr>
        <w:tab/>
        <w:t>Minimum requirement for single RAT E-UTRA operation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51" w:name="_Toc21096494"/>
      <w:bookmarkStart w:id="2252" w:name="_Toc29763461"/>
      <w:bookmarkStart w:id="2253" w:name="_Toc36029932"/>
      <w:bookmarkStart w:id="2254" w:name="_Toc37179832"/>
      <w:bookmarkStart w:id="2255" w:name="_Toc45869532"/>
      <w:bookmarkStart w:id="2256" w:name="_Toc52555331"/>
      <w:bookmarkStart w:id="2257" w:name="_Toc61112787"/>
      <w:bookmarkStart w:id="2258" w:name="_Toc67911671"/>
      <w:bookmarkStart w:id="2259" w:name="_Toc74840491"/>
      <w:bookmarkStart w:id="2260" w:name="_Toc76503626"/>
      <w:bookmarkStart w:id="2261" w:name="_Toc83042178"/>
      <w:bookmarkStart w:id="2262" w:name="_Toc89854352"/>
      <w:bookmarkStart w:id="2263" w:name="_Toc98667125"/>
      <w:bookmarkStart w:id="2264" w:name="_Toc105752408"/>
      <w:bookmarkStart w:id="2265" w:name="_Toc123150026"/>
      <w:bookmarkStart w:id="2266" w:name="_Toc124162988"/>
      <w:bookmarkStart w:id="2267" w:name="_Toc130913298"/>
      <w:bookmarkStart w:id="2268" w:name="_Toc137373583"/>
      <w:bookmarkStart w:id="2269" w:name="_Toc138892263"/>
      <w:bookmarkStart w:id="2270" w:name="_Toc155216330"/>
      <w:bookmarkStart w:id="2271" w:name="_Toc216361186"/>
      <w:r w:rsidRPr="009202AA">
        <w:t>6.5.4</w:t>
      </w:r>
      <w:r w:rsidRPr="009202AA">
        <w:tab/>
        <w:t>Modulation quality</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04F0CE0" w14:textId="77777777" w:rsidR="004C4A70" w:rsidRPr="009202AA" w:rsidRDefault="004C4A70" w:rsidP="004C4A70">
      <w:pPr>
        <w:pStyle w:val="Heading4"/>
      </w:pPr>
      <w:bookmarkStart w:id="2272" w:name="_Toc21096495"/>
      <w:bookmarkStart w:id="2273" w:name="_Toc29763462"/>
      <w:bookmarkStart w:id="2274" w:name="_Toc36029933"/>
      <w:bookmarkStart w:id="2275" w:name="_Toc37179833"/>
      <w:bookmarkStart w:id="2276" w:name="_Toc45869533"/>
      <w:bookmarkStart w:id="2277" w:name="_Toc52555332"/>
      <w:bookmarkStart w:id="2278" w:name="_Toc61112788"/>
      <w:bookmarkStart w:id="2279" w:name="_Toc67911672"/>
      <w:bookmarkStart w:id="2280" w:name="_Toc74840492"/>
      <w:bookmarkStart w:id="2281" w:name="_Toc76503627"/>
      <w:bookmarkStart w:id="2282" w:name="_Toc83042179"/>
      <w:bookmarkStart w:id="2283" w:name="_Toc89854353"/>
      <w:bookmarkStart w:id="2284" w:name="_Toc98667126"/>
      <w:bookmarkStart w:id="2285" w:name="_Toc105752409"/>
      <w:bookmarkStart w:id="2286" w:name="_Toc123150027"/>
      <w:bookmarkStart w:id="2287" w:name="_Toc124162989"/>
      <w:bookmarkStart w:id="2288" w:name="_Toc130913299"/>
      <w:bookmarkStart w:id="2289" w:name="_Toc137373584"/>
      <w:bookmarkStart w:id="2290" w:name="_Toc138892264"/>
      <w:bookmarkStart w:id="2291" w:name="_Toc155216331"/>
      <w:bookmarkStart w:id="2292" w:name="_Toc216361187"/>
      <w:r w:rsidRPr="009202AA">
        <w:t>6.5.4.1</w:t>
      </w:r>
      <w:r w:rsidRPr="009202AA">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293" w:name="_Toc21096496"/>
      <w:bookmarkStart w:id="2294" w:name="_Toc29763463"/>
      <w:bookmarkStart w:id="2295" w:name="_Toc36029934"/>
      <w:bookmarkStart w:id="2296" w:name="_Toc37179834"/>
      <w:bookmarkStart w:id="2297" w:name="_Toc45869534"/>
      <w:bookmarkStart w:id="2298" w:name="_Toc52555333"/>
      <w:bookmarkStart w:id="2299" w:name="_Toc61112789"/>
      <w:bookmarkStart w:id="2300" w:name="_Toc67911673"/>
      <w:bookmarkStart w:id="2301" w:name="_Toc74840493"/>
      <w:bookmarkStart w:id="2302" w:name="_Toc76503628"/>
      <w:bookmarkStart w:id="2303" w:name="_Toc83042180"/>
      <w:bookmarkStart w:id="2304" w:name="_Toc89854354"/>
      <w:bookmarkStart w:id="2305" w:name="_Toc98667127"/>
      <w:bookmarkStart w:id="2306" w:name="_Toc105752410"/>
      <w:bookmarkStart w:id="2307" w:name="_Toc123150028"/>
      <w:bookmarkStart w:id="2308" w:name="_Toc124162990"/>
      <w:bookmarkStart w:id="2309" w:name="_Toc130913300"/>
      <w:bookmarkStart w:id="2310" w:name="_Toc137373585"/>
      <w:bookmarkStart w:id="2311" w:name="_Toc138892265"/>
      <w:bookmarkStart w:id="2312" w:name="_Toc155216332"/>
      <w:bookmarkStart w:id="2313" w:name="_Toc216361188"/>
      <w:r w:rsidRPr="009202AA">
        <w:t>6.5.4.2</w:t>
      </w:r>
      <w:r w:rsidRPr="009202AA">
        <w:tab/>
      </w:r>
      <w:r w:rsidRPr="009202AA">
        <w:rPr>
          <w:lang w:eastAsia="zh-CN"/>
        </w:rPr>
        <w:t>Minimum requirement for MSR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14" w:name="_Toc21096497"/>
      <w:bookmarkStart w:id="2315" w:name="_Toc29763464"/>
      <w:bookmarkStart w:id="2316" w:name="_Toc36029935"/>
      <w:bookmarkStart w:id="2317" w:name="_Toc37179835"/>
      <w:bookmarkStart w:id="2318" w:name="_Toc45869535"/>
      <w:bookmarkStart w:id="2319" w:name="_Toc52555334"/>
      <w:bookmarkStart w:id="2320" w:name="_Toc61112790"/>
      <w:bookmarkStart w:id="2321" w:name="_Toc67911674"/>
      <w:bookmarkStart w:id="2322" w:name="_Toc74840494"/>
      <w:bookmarkStart w:id="2323" w:name="_Toc76503629"/>
      <w:bookmarkStart w:id="2324" w:name="_Toc83042181"/>
      <w:bookmarkStart w:id="2325" w:name="_Toc89854355"/>
      <w:bookmarkStart w:id="2326" w:name="_Toc98667128"/>
      <w:bookmarkStart w:id="2327" w:name="_Toc105752411"/>
      <w:bookmarkStart w:id="2328" w:name="_Toc123150029"/>
      <w:bookmarkStart w:id="2329" w:name="_Toc124162991"/>
      <w:bookmarkStart w:id="2330" w:name="_Toc130913301"/>
      <w:bookmarkStart w:id="2331" w:name="_Toc137373586"/>
      <w:bookmarkStart w:id="2332" w:name="_Toc138892266"/>
      <w:bookmarkStart w:id="2333" w:name="_Toc155216333"/>
      <w:bookmarkStart w:id="2334" w:name="_Toc216361189"/>
      <w:r w:rsidRPr="009202AA">
        <w:rPr>
          <w:lang w:eastAsia="zh-CN"/>
        </w:rPr>
        <w:t>6.5.4.3</w:t>
      </w:r>
      <w:r w:rsidRPr="009202AA">
        <w:rPr>
          <w:lang w:eastAsia="zh-CN"/>
        </w:rPr>
        <w:tab/>
        <w:t>Minimum requirement for single RAT UTRA operation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lastRenderedPageBreak/>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35" w:name="_Toc21096498"/>
      <w:bookmarkStart w:id="2336" w:name="_Toc29763465"/>
      <w:bookmarkStart w:id="2337" w:name="_Toc36029936"/>
      <w:bookmarkStart w:id="2338" w:name="_Toc37179836"/>
      <w:bookmarkStart w:id="2339" w:name="_Toc45869536"/>
      <w:bookmarkStart w:id="2340" w:name="_Toc52555335"/>
      <w:bookmarkStart w:id="2341" w:name="_Toc61112791"/>
      <w:bookmarkStart w:id="2342" w:name="_Toc67911675"/>
      <w:bookmarkStart w:id="2343" w:name="_Toc74840495"/>
      <w:bookmarkStart w:id="2344" w:name="_Toc76503630"/>
      <w:bookmarkStart w:id="2345" w:name="_Toc83042182"/>
      <w:bookmarkStart w:id="2346" w:name="_Toc89854356"/>
      <w:bookmarkStart w:id="2347" w:name="_Toc98667129"/>
      <w:bookmarkStart w:id="2348" w:name="_Toc105752412"/>
      <w:bookmarkStart w:id="2349" w:name="_Toc123150030"/>
      <w:bookmarkStart w:id="2350" w:name="_Toc124162992"/>
      <w:bookmarkStart w:id="2351" w:name="_Toc130913302"/>
      <w:bookmarkStart w:id="2352" w:name="_Toc137373587"/>
      <w:bookmarkStart w:id="2353" w:name="_Toc138892267"/>
      <w:bookmarkStart w:id="2354" w:name="_Toc155216334"/>
      <w:bookmarkStart w:id="2355" w:name="_Toc216361190"/>
      <w:r w:rsidRPr="009202AA">
        <w:rPr>
          <w:lang w:eastAsia="zh-CN"/>
        </w:rPr>
        <w:t>6.5.4.4</w:t>
      </w:r>
      <w:r w:rsidRPr="009202AA">
        <w:rPr>
          <w:lang w:eastAsia="zh-CN"/>
        </w:rPr>
        <w:tab/>
        <w:t>Minimum requirement for single RAT E-UTRA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56" w:name="_Toc21096499"/>
      <w:bookmarkStart w:id="2357" w:name="_Toc29763466"/>
      <w:bookmarkStart w:id="2358" w:name="_Toc36029937"/>
      <w:bookmarkStart w:id="2359" w:name="_Toc37179837"/>
      <w:bookmarkStart w:id="2360" w:name="_Toc45869537"/>
      <w:bookmarkStart w:id="2361" w:name="_Toc52555336"/>
      <w:bookmarkStart w:id="2362" w:name="_Toc61112792"/>
      <w:bookmarkStart w:id="2363" w:name="_Toc67911676"/>
      <w:bookmarkStart w:id="2364" w:name="_Toc74840496"/>
      <w:bookmarkStart w:id="2365" w:name="_Toc76503631"/>
      <w:bookmarkStart w:id="2366" w:name="_Toc83042183"/>
      <w:bookmarkStart w:id="2367" w:name="_Toc89854357"/>
      <w:bookmarkStart w:id="2368" w:name="_Toc98667130"/>
      <w:bookmarkStart w:id="2369" w:name="_Toc105752413"/>
      <w:bookmarkStart w:id="2370" w:name="_Toc123150031"/>
      <w:bookmarkStart w:id="2371" w:name="_Toc124162993"/>
      <w:bookmarkStart w:id="2372" w:name="_Toc130913303"/>
      <w:bookmarkStart w:id="2373" w:name="_Toc137373588"/>
      <w:bookmarkStart w:id="2374" w:name="_Toc138892268"/>
      <w:bookmarkStart w:id="2375" w:name="_Toc155216335"/>
      <w:bookmarkStart w:id="2376" w:name="_Toc216361191"/>
      <w:r w:rsidRPr="009202AA">
        <w:t>6.5.5</w:t>
      </w:r>
      <w:r w:rsidRPr="009202AA">
        <w:tab/>
        <w:t>Transmit pulse shape filter</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6E7CB10B" w14:textId="77777777" w:rsidR="004C4A70" w:rsidRPr="009202AA" w:rsidRDefault="004C4A70" w:rsidP="004C4A70">
      <w:pPr>
        <w:pStyle w:val="Heading4"/>
      </w:pPr>
      <w:bookmarkStart w:id="2377" w:name="_Toc21096500"/>
      <w:bookmarkStart w:id="2378" w:name="_Toc29763467"/>
      <w:bookmarkStart w:id="2379" w:name="_Toc36029938"/>
      <w:bookmarkStart w:id="2380" w:name="_Toc37179838"/>
      <w:bookmarkStart w:id="2381" w:name="_Toc45869538"/>
      <w:bookmarkStart w:id="2382" w:name="_Toc52555337"/>
      <w:bookmarkStart w:id="2383" w:name="_Toc61112793"/>
      <w:bookmarkStart w:id="2384" w:name="_Toc67911677"/>
      <w:bookmarkStart w:id="2385" w:name="_Toc74840497"/>
      <w:bookmarkStart w:id="2386" w:name="_Toc76503632"/>
      <w:bookmarkStart w:id="2387" w:name="_Toc83042184"/>
      <w:bookmarkStart w:id="2388" w:name="_Toc89854358"/>
      <w:bookmarkStart w:id="2389" w:name="_Toc98667131"/>
      <w:bookmarkStart w:id="2390" w:name="_Toc105752414"/>
      <w:bookmarkStart w:id="2391" w:name="_Toc123150032"/>
      <w:bookmarkStart w:id="2392" w:name="_Toc124162994"/>
      <w:bookmarkStart w:id="2393" w:name="_Toc130913304"/>
      <w:bookmarkStart w:id="2394" w:name="_Toc137373589"/>
      <w:bookmarkStart w:id="2395" w:name="_Toc138892269"/>
      <w:bookmarkStart w:id="2396" w:name="_Toc155216336"/>
      <w:bookmarkStart w:id="2397" w:name="_Toc216361192"/>
      <w:r w:rsidRPr="009202AA">
        <w:t>6.5.5.1</w:t>
      </w:r>
      <w:r w:rsidRPr="009202AA">
        <w:tab/>
        <w:t>General</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398" w:name="_Toc21096501"/>
      <w:bookmarkStart w:id="2399" w:name="_Toc29763468"/>
      <w:bookmarkStart w:id="2400" w:name="_Toc36029939"/>
      <w:bookmarkStart w:id="2401" w:name="_Toc37179839"/>
      <w:bookmarkStart w:id="2402" w:name="_Toc45869539"/>
      <w:bookmarkStart w:id="2403" w:name="_Toc52555338"/>
      <w:bookmarkStart w:id="2404" w:name="_Toc61112794"/>
      <w:bookmarkStart w:id="2405" w:name="_Toc67911678"/>
      <w:bookmarkStart w:id="2406" w:name="_Toc74840498"/>
      <w:bookmarkStart w:id="2407" w:name="_Toc76503633"/>
      <w:bookmarkStart w:id="2408" w:name="_Toc83042185"/>
      <w:bookmarkStart w:id="2409" w:name="_Toc89854359"/>
      <w:bookmarkStart w:id="2410" w:name="_Toc98667132"/>
      <w:bookmarkStart w:id="2411" w:name="_Toc105752415"/>
      <w:bookmarkStart w:id="2412" w:name="_Toc123150033"/>
      <w:bookmarkStart w:id="2413" w:name="_Toc124162995"/>
      <w:bookmarkStart w:id="2414" w:name="_Toc130913305"/>
      <w:bookmarkStart w:id="2415" w:name="_Toc137373590"/>
      <w:bookmarkStart w:id="2416" w:name="_Toc138892270"/>
      <w:bookmarkStart w:id="2417" w:name="_Toc155216337"/>
      <w:bookmarkStart w:id="2418" w:name="_Toc216361193"/>
      <w:r w:rsidRPr="009202AA">
        <w:t>6.5.5.2</w:t>
      </w:r>
      <w:r w:rsidRPr="009202AA">
        <w:tab/>
      </w:r>
      <w:r w:rsidRPr="009202AA">
        <w:rPr>
          <w:lang w:eastAsia="zh-CN"/>
        </w:rPr>
        <w:t>Void</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9FBE425" w14:textId="77777777" w:rsidR="004C4A70" w:rsidRPr="009202AA" w:rsidRDefault="004C4A70" w:rsidP="004C4A70">
      <w:pPr>
        <w:pStyle w:val="Heading4"/>
        <w:rPr>
          <w:lang w:eastAsia="zh-CN"/>
        </w:rPr>
      </w:pPr>
      <w:bookmarkStart w:id="2419" w:name="_Toc21096502"/>
      <w:bookmarkStart w:id="2420" w:name="_Toc29763469"/>
      <w:bookmarkStart w:id="2421" w:name="_Toc36029940"/>
      <w:bookmarkStart w:id="2422" w:name="_Toc37179840"/>
      <w:bookmarkStart w:id="2423" w:name="_Toc45869540"/>
      <w:bookmarkStart w:id="2424" w:name="_Toc52555339"/>
      <w:bookmarkStart w:id="2425" w:name="_Toc61112795"/>
      <w:bookmarkStart w:id="2426" w:name="_Toc67911679"/>
      <w:bookmarkStart w:id="2427" w:name="_Toc74840499"/>
      <w:bookmarkStart w:id="2428" w:name="_Toc76503634"/>
      <w:bookmarkStart w:id="2429" w:name="_Toc83042186"/>
      <w:bookmarkStart w:id="2430" w:name="_Toc89854360"/>
      <w:bookmarkStart w:id="2431" w:name="_Toc98667133"/>
      <w:bookmarkStart w:id="2432" w:name="_Toc105752416"/>
      <w:bookmarkStart w:id="2433" w:name="_Toc123150034"/>
      <w:bookmarkStart w:id="2434" w:name="_Toc124162996"/>
      <w:bookmarkStart w:id="2435" w:name="_Toc130913306"/>
      <w:bookmarkStart w:id="2436" w:name="_Toc137373591"/>
      <w:bookmarkStart w:id="2437" w:name="_Toc138892271"/>
      <w:bookmarkStart w:id="2438" w:name="_Toc155216338"/>
      <w:bookmarkStart w:id="2439" w:name="_Toc216361194"/>
      <w:r w:rsidRPr="009202AA">
        <w:rPr>
          <w:lang w:eastAsia="zh-CN"/>
        </w:rPr>
        <w:t>6.5.5.3</w:t>
      </w:r>
      <w:r w:rsidRPr="009202AA">
        <w:rPr>
          <w:lang w:eastAsia="zh-CN"/>
        </w:rPr>
        <w:tab/>
        <w:t>Void</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F6C6197" w14:textId="77777777" w:rsidR="004C4A70" w:rsidRPr="009202AA" w:rsidRDefault="004C4A70" w:rsidP="004C4A70">
      <w:pPr>
        <w:pStyle w:val="Heading4"/>
        <w:rPr>
          <w:lang w:eastAsia="zh-CN"/>
        </w:rPr>
      </w:pPr>
      <w:bookmarkStart w:id="2440" w:name="_Toc21096503"/>
      <w:bookmarkStart w:id="2441" w:name="_Toc29763470"/>
      <w:bookmarkStart w:id="2442" w:name="_Toc36029941"/>
      <w:bookmarkStart w:id="2443" w:name="_Toc37179841"/>
      <w:bookmarkStart w:id="2444" w:name="_Toc45869541"/>
      <w:bookmarkStart w:id="2445" w:name="_Toc52555340"/>
      <w:bookmarkStart w:id="2446" w:name="_Toc61112796"/>
      <w:bookmarkStart w:id="2447" w:name="_Toc67911680"/>
      <w:bookmarkStart w:id="2448" w:name="_Toc74840500"/>
      <w:bookmarkStart w:id="2449" w:name="_Toc76503635"/>
      <w:bookmarkStart w:id="2450" w:name="_Toc83042187"/>
      <w:bookmarkStart w:id="2451" w:name="_Toc89854361"/>
      <w:bookmarkStart w:id="2452" w:name="_Toc98667134"/>
      <w:bookmarkStart w:id="2453" w:name="_Toc105752417"/>
      <w:bookmarkStart w:id="2454" w:name="_Toc123150035"/>
      <w:bookmarkStart w:id="2455" w:name="_Toc124162997"/>
      <w:bookmarkStart w:id="2456" w:name="_Toc130913307"/>
      <w:bookmarkStart w:id="2457" w:name="_Toc137373592"/>
      <w:bookmarkStart w:id="2458" w:name="_Toc138892272"/>
      <w:bookmarkStart w:id="2459" w:name="_Toc155216339"/>
      <w:bookmarkStart w:id="2460" w:name="_Toc216361195"/>
      <w:r w:rsidRPr="009202AA">
        <w:rPr>
          <w:lang w:eastAsia="zh-CN"/>
        </w:rPr>
        <w:t>6.5.5.4</w:t>
      </w:r>
      <w:r w:rsidRPr="009202AA">
        <w:rPr>
          <w:lang w:eastAsia="zh-CN"/>
        </w:rPr>
        <w:tab/>
        <w:t>Void</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7BE8CB3F" w14:textId="77777777" w:rsidR="004C4A70" w:rsidRPr="009202AA" w:rsidRDefault="004C4A70" w:rsidP="004C4A70">
      <w:pPr>
        <w:pStyle w:val="Heading2"/>
        <w:rPr>
          <w:lang w:eastAsia="zh-CN"/>
        </w:rPr>
      </w:pPr>
      <w:bookmarkStart w:id="2461" w:name="_Toc21096504"/>
      <w:bookmarkStart w:id="2462" w:name="_Toc29763471"/>
      <w:bookmarkStart w:id="2463" w:name="_Toc36029942"/>
      <w:bookmarkStart w:id="2464" w:name="_Toc37179842"/>
      <w:bookmarkStart w:id="2465" w:name="_Toc45869542"/>
      <w:bookmarkStart w:id="2466" w:name="_Toc52555341"/>
      <w:bookmarkStart w:id="2467" w:name="_Toc61112797"/>
      <w:bookmarkStart w:id="2468" w:name="_Toc67911681"/>
      <w:bookmarkStart w:id="2469" w:name="_Toc74840501"/>
      <w:bookmarkStart w:id="2470" w:name="_Toc76503636"/>
      <w:bookmarkStart w:id="2471" w:name="_Toc83042188"/>
      <w:bookmarkStart w:id="2472" w:name="_Toc89854362"/>
      <w:bookmarkStart w:id="2473" w:name="_Toc98667135"/>
      <w:bookmarkStart w:id="2474" w:name="_Toc105752418"/>
      <w:bookmarkStart w:id="2475" w:name="_Toc123150036"/>
      <w:bookmarkStart w:id="2476" w:name="_Toc124162998"/>
      <w:bookmarkStart w:id="2477" w:name="_Toc130913308"/>
      <w:bookmarkStart w:id="2478" w:name="_Toc137373593"/>
      <w:bookmarkStart w:id="2479" w:name="_Toc138892273"/>
      <w:bookmarkStart w:id="2480" w:name="_Toc155216340"/>
      <w:bookmarkStart w:id="2481" w:name="_Toc216361196"/>
      <w:r w:rsidRPr="009202AA">
        <w:rPr>
          <w:lang w:eastAsia="zh-CN"/>
        </w:rPr>
        <w:t>6.6</w:t>
      </w:r>
      <w:r w:rsidRPr="009202AA">
        <w:rPr>
          <w:lang w:eastAsia="zh-CN"/>
        </w:rPr>
        <w:tab/>
        <w:t>Unwanted Emissions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2CCA3795" w14:textId="77777777" w:rsidR="004C4A70" w:rsidRPr="009202AA" w:rsidRDefault="004C4A70" w:rsidP="004C4A70">
      <w:pPr>
        <w:pStyle w:val="Heading3"/>
      </w:pPr>
      <w:bookmarkStart w:id="2482" w:name="_Toc21096505"/>
      <w:bookmarkStart w:id="2483" w:name="_Toc29763472"/>
      <w:bookmarkStart w:id="2484" w:name="_Toc36029943"/>
      <w:bookmarkStart w:id="2485" w:name="_Toc37179843"/>
      <w:bookmarkStart w:id="2486" w:name="_Toc45869543"/>
      <w:bookmarkStart w:id="2487" w:name="_Toc52555342"/>
      <w:bookmarkStart w:id="2488" w:name="_Toc61112798"/>
      <w:bookmarkStart w:id="2489" w:name="_Toc67911682"/>
      <w:bookmarkStart w:id="2490" w:name="_Toc74840502"/>
      <w:bookmarkStart w:id="2491" w:name="_Toc76503637"/>
      <w:bookmarkStart w:id="2492" w:name="_Toc83042189"/>
      <w:bookmarkStart w:id="2493" w:name="_Toc89854363"/>
      <w:bookmarkStart w:id="2494" w:name="_Toc98667136"/>
      <w:bookmarkStart w:id="2495" w:name="_Toc105752419"/>
      <w:bookmarkStart w:id="2496" w:name="_Toc123150037"/>
      <w:bookmarkStart w:id="2497" w:name="_Toc124162999"/>
      <w:bookmarkStart w:id="2498" w:name="_Toc130913309"/>
      <w:bookmarkStart w:id="2499" w:name="_Toc137373594"/>
      <w:bookmarkStart w:id="2500" w:name="_Toc138892274"/>
      <w:bookmarkStart w:id="2501" w:name="_Toc155216341"/>
      <w:bookmarkStart w:id="2502" w:name="_Toc216361197"/>
      <w:r w:rsidRPr="009202AA">
        <w:t>6.6.1</w:t>
      </w:r>
      <w:r w:rsidRPr="009202AA">
        <w:tab/>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lastRenderedPageBreak/>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03" w:name="_Toc21096506"/>
      <w:bookmarkStart w:id="2504" w:name="_Toc29763473"/>
      <w:bookmarkStart w:id="2505" w:name="_Toc36029944"/>
      <w:bookmarkStart w:id="2506" w:name="_Toc37179844"/>
      <w:bookmarkStart w:id="2507" w:name="_Toc45869544"/>
      <w:bookmarkStart w:id="2508" w:name="_Toc52555343"/>
      <w:bookmarkStart w:id="2509" w:name="_Toc61112799"/>
      <w:bookmarkStart w:id="2510" w:name="_Toc67911683"/>
      <w:bookmarkStart w:id="2511" w:name="_Toc74840503"/>
      <w:bookmarkStart w:id="2512" w:name="_Toc76503638"/>
      <w:bookmarkStart w:id="2513" w:name="_Toc83042190"/>
      <w:bookmarkStart w:id="2514" w:name="_Toc89854364"/>
      <w:bookmarkStart w:id="2515" w:name="_Toc98667137"/>
      <w:bookmarkStart w:id="2516" w:name="_Toc105752420"/>
      <w:bookmarkStart w:id="2517" w:name="_Toc123150038"/>
      <w:bookmarkStart w:id="2518" w:name="_Toc124163000"/>
      <w:bookmarkStart w:id="2519" w:name="_Toc130913310"/>
      <w:bookmarkStart w:id="2520" w:name="_Toc137373595"/>
      <w:bookmarkStart w:id="2521" w:name="_Toc138892275"/>
      <w:bookmarkStart w:id="2522" w:name="_Toc155216342"/>
      <w:bookmarkStart w:id="2523" w:name="_Toc216361198"/>
      <w:r w:rsidRPr="009202AA">
        <w:rPr>
          <w:lang w:eastAsia="zh-CN"/>
        </w:rPr>
        <w:t>6.6.2</w:t>
      </w:r>
      <w:r w:rsidRPr="009202AA">
        <w:rPr>
          <w:lang w:eastAsia="zh-CN"/>
        </w:rPr>
        <w:tab/>
        <w:t>Occupied bandwidth</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r w:rsidRPr="009202AA">
        <w:rPr>
          <w:lang w:eastAsia="zh-CN"/>
        </w:rPr>
        <w:t xml:space="preserve"> </w:t>
      </w:r>
    </w:p>
    <w:p w14:paraId="51411718" w14:textId="77777777" w:rsidR="004C4A70" w:rsidRPr="009202AA" w:rsidRDefault="004C4A70" w:rsidP="004C4A70">
      <w:pPr>
        <w:pStyle w:val="Heading4"/>
      </w:pPr>
      <w:bookmarkStart w:id="2524" w:name="_Toc21096507"/>
      <w:bookmarkStart w:id="2525" w:name="_Toc29763474"/>
      <w:bookmarkStart w:id="2526" w:name="_Toc36029945"/>
      <w:bookmarkStart w:id="2527" w:name="_Toc37179845"/>
      <w:bookmarkStart w:id="2528" w:name="_Toc45869545"/>
      <w:bookmarkStart w:id="2529" w:name="_Toc52555344"/>
      <w:bookmarkStart w:id="2530" w:name="_Toc61112800"/>
      <w:bookmarkStart w:id="2531" w:name="_Toc67911684"/>
      <w:bookmarkStart w:id="2532" w:name="_Toc74840504"/>
      <w:bookmarkStart w:id="2533" w:name="_Toc76503639"/>
      <w:bookmarkStart w:id="2534" w:name="_Toc83042191"/>
      <w:bookmarkStart w:id="2535" w:name="_Toc89854365"/>
      <w:bookmarkStart w:id="2536" w:name="_Toc98667138"/>
      <w:bookmarkStart w:id="2537" w:name="_Toc105752421"/>
      <w:bookmarkStart w:id="2538" w:name="_Toc123150039"/>
      <w:bookmarkStart w:id="2539" w:name="_Toc124163001"/>
      <w:bookmarkStart w:id="2540" w:name="_Toc130913311"/>
      <w:bookmarkStart w:id="2541" w:name="_Toc137373596"/>
      <w:bookmarkStart w:id="2542" w:name="_Toc138892276"/>
      <w:bookmarkStart w:id="2543" w:name="_Toc155216343"/>
      <w:bookmarkStart w:id="2544" w:name="_Toc216361199"/>
      <w:r w:rsidRPr="009202AA">
        <w:t>6.6.2.1</w:t>
      </w:r>
      <w:r w:rsidRPr="009202AA">
        <w:tab/>
        <w:t>General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45" w:name="_Toc21096508"/>
      <w:bookmarkStart w:id="2546" w:name="_Toc29763475"/>
      <w:bookmarkStart w:id="2547" w:name="_Toc36029946"/>
      <w:bookmarkStart w:id="2548" w:name="_Toc37179846"/>
      <w:bookmarkStart w:id="2549" w:name="_Toc45869546"/>
      <w:bookmarkStart w:id="2550" w:name="_Toc52555345"/>
      <w:bookmarkStart w:id="2551" w:name="_Toc61112801"/>
      <w:bookmarkStart w:id="2552" w:name="_Toc67911685"/>
      <w:bookmarkStart w:id="2553" w:name="_Toc74840505"/>
      <w:bookmarkStart w:id="2554" w:name="_Toc76503640"/>
      <w:bookmarkStart w:id="2555" w:name="_Toc83042192"/>
      <w:bookmarkStart w:id="2556" w:name="_Toc89854366"/>
      <w:bookmarkStart w:id="2557" w:name="_Toc98667139"/>
      <w:bookmarkStart w:id="2558" w:name="_Toc105752422"/>
      <w:bookmarkStart w:id="2559" w:name="_Toc123150040"/>
      <w:bookmarkStart w:id="2560" w:name="_Toc124163002"/>
      <w:bookmarkStart w:id="2561" w:name="_Toc130913312"/>
      <w:bookmarkStart w:id="2562" w:name="_Toc137373597"/>
      <w:bookmarkStart w:id="2563" w:name="_Toc138892277"/>
      <w:bookmarkStart w:id="2564" w:name="_Toc155216344"/>
      <w:bookmarkStart w:id="2565" w:name="_Toc216361200"/>
      <w:r w:rsidRPr="009202AA">
        <w:t>6.6.2.2</w:t>
      </w:r>
      <w:r w:rsidRPr="009202AA">
        <w:tab/>
      </w:r>
      <w:r w:rsidRPr="009202AA">
        <w:rPr>
          <w:lang w:eastAsia="zh-CN"/>
        </w:rPr>
        <w:t>Minimum requirement for MSR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66" w:name="_Toc21096509"/>
      <w:bookmarkStart w:id="2567" w:name="_Toc29763476"/>
      <w:bookmarkStart w:id="2568" w:name="_Toc36029947"/>
      <w:bookmarkStart w:id="2569" w:name="_Toc37179847"/>
      <w:bookmarkStart w:id="2570" w:name="_Toc45869547"/>
      <w:bookmarkStart w:id="2571" w:name="_Toc52555346"/>
      <w:bookmarkStart w:id="2572" w:name="_Toc61112802"/>
      <w:bookmarkStart w:id="2573" w:name="_Toc67911686"/>
      <w:bookmarkStart w:id="2574" w:name="_Toc74840506"/>
      <w:bookmarkStart w:id="2575" w:name="_Toc76503641"/>
      <w:bookmarkStart w:id="2576" w:name="_Toc83042193"/>
      <w:bookmarkStart w:id="2577" w:name="_Toc89854367"/>
      <w:bookmarkStart w:id="2578" w:name="_Toc98667140"/>
      <w:bookmarkStart w:id="2579" w:name="_Toc105752423"/>
      <w:bookmarkStart w:id="2580" w:name="_Toc123150041"/>
      <w:bookmarkStart w:id="2581" w:name="_Toc124163003"/>
      <w:bookmarkStart w:id="2582" w:name="_Toc130913313"/>
      <w:bookmarkStart w:id="2583" w:name="_Toc137373598"/>
      <w:bookmarkStart w:id="2584" w:name="_Toc138892278"/>
      <w:bookmarkStart w:id="2585" w:name="_Toc155216345"/>
      <w:bookmarkStart w:id="2586" w:name="_Toc216361201"/>
      <w:r w:rsidRPr="009202AA">
        <w:rPr>
          <w:lang w:eastAsia="zh-CN"/>
        </w:rPr>
        <w:t>6.6.2.3</w:t>
      </w:r>
      <w:r w:rsidRPr="009202AA">
        <w:rPr>
          <w:lang w:eastAsia="zh-CN"/>
        </w:rPr>
        <w:tab/>
        <w:t>Minimum requirement for single RAT UTRA operation</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587" w:name="_Toc21096510"/>
      <w:bookmarkStart w:id="2588" w:name="_Toc29763477"/>
      <w:bookmarkStart w:id="2589" w:name="_Toc36029948"/>
      <w:bookmarkStart w:id="2590" w:name="_Toc37179848"/>
      <w:bookmarkStart w:id="2591" w:name="_Toc45869548"/>
      <w:bookmarkStart w:id="2592" w:name="_Toc52555347"/>
      <w:bookmarkStart w:id="2593" w:name="_Toc61112803"/>
      <w:bookmarkStart w:id="2594" w:name="_Toc67911687"/>
      <w:bookmarkStart w:id="2595" w:name="_Toc74840507"/>
      <w:bookmarkStart w:id="2596" w:name="_Toc76503642"/>
      <w:bookmarkStart w:id="2597" w:name="_Toc83042194"/>
      <w:bookmarkStart w:id="2598" w:name="_Toc89854368"/>
      <w:bookmarkStart w:id="2599" w:name="_Toc98667141"/>
      <w:bookmarkStart w:id="2600" w:name="_Toc105752424"/>
      <w:bookmarkStart w:id="2601" w:name="_Toc123150042"/>
      <w:bookmarkStart w:id="2602" w:name="_Toc124163004"/>
      <w:bookmarkStart w:id="2603" w:name="_Toc130913314"/>
      <w:bookmarkStart w:id="2604" w:name="_Toc137373599"/>
      <w:bookmarkStart w:id="2605" w:name="_Toc138892279"/>
      <w:bookmarkStart w:id="2606" w:name="_Toc155216346"/>
      <w:bookmarkStart w:id="2607" w:name="_Toc216361202"/>
      <w:r w:rsidRPr="009202AA">
        <w:rPr>
          <w:lang w:eastAsia="zh-CN"/>
        </w:rPr>
        <w:t>6.6.2.4</w:t>
      </w:r>
      <w:r w:rsidRPr="009202AA">
        <w:rPr>
          <w:lang w:eastAsia="zh-CN"/>
        </w:rPr>
        <w:tab/>
        <w:t>Minimum requirement for single RAT E-UTRA operation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08" w:name="_Toc21096511"/>
      <w:bookmarkStart w:id="2609" w:name="_Toc29763478"/>
      <w:bookmarkStart w:id="2610" w:name="_Toc36029949"/>
      <w:bookmarkStart w:id="2611" w:name="_Toc37179849"/>
      <w:bookmarkStart w:id="2612" w:name="_Toc45869549"/>
      <w:bookmarkStart w:id="2613" w:name="_Toc52555348"/>
      <w:bookmarkStart w:id="2614" w:name="_Toc61112804"/>
      <w:bookmarkStart w:id="2615" w:name="_Toc67911688"/>
      <w:bookmarkStart w:id="2616" w:name="_Toc74840508"/>
      <w:bookmarkStart w:id="2617" w:name="_Toc76503643"/>
      <w:bookmarkStart w:id="2618" w:name="_Toc83042195"/>
      <w:bookmarkStart w:id="2619" w:name="_Toc89854369"/>
      <w:bookmarkStart w:id="2620" w:name="_Toc98667142"/>
      <w:bookmarkStart w:id="2621" w:name="_Toc105752425"/>
      <w:bookmarkStart w:id="2622" w:name="_Toc123150043"/>
      <w:bookmarkStart w:id="2623" w:name="_Toc124163005"/>
      <w:bookmarkStart w:id="2624" w:name="_Toc130913315"/>
      <w:bookmarkStart w:id="2625" w:name="_Toc137373600"/>
      <w:bookmarkStart w:id="2626" w:name="_Toc138892280"/>
      <w:bookmarkStart w:id="2627" w:name="_Toc155216347"/>
      <w:bookmarkStart w:id="2628" w:name="_Toc216361203"/>
      <w:r w:rsidRPr="009202AA">
        <w:rPr>
          <w:lang w:eastAsia="zh-CN"/>
        </w:rPr>
        <w:lastRenderedPageBreak/>
        <w:t>6.6.3</w:t>
      </w:r>
      <w:r w:rsidRPr="009202AA">
        <w:rPr>
          <w:lang w:eastAsia="zh-CN"/>
        </w:rPr>
        <w:tab/>
        <w:t>Adjacent Channel Leakage power Ratio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1CF6ACA1" w14:textId="77777777" w:rsidR="004C4A70" w:rsidRPr="009202AA" w:rsidRDefault="004C4A70" w:rsidP="004C4A70">
      <w:pPr>
        <w:pStyle w:val="Heading4"/>
      </w:pPr>
      <w:bookmarkStart w:id="2629" w:name="_Toc21096512"/>
      <w:bookmarkStart w:id="2630" w:name="_Toc29763479"/>
      <w:bookmarkStart w:id="2631" w:name="_Toc36029950"/>
      <w:bookmarkStart w:id="2632" w:name="_Toc37179850"/>
      <w:bookmarkStart w:id="2633" w:name="_Toc45869550"/>
      <w:bookmarkStart w:id="2634" w:name="_Toc52555349"/>
      <w:bookmarkStart w:id="2635" w:name="_Toc61112805"/>
      <w:bookmarkStart w:id="2636" w:name="_Toc67911689"/>
      <w:bookmarkStart w:id="2637" w:name="_Toc74840509"/>
      <w:bookmarkStart w:id="2638" w:name="_Toc76503644"/>
      <w:bookmarkStart w:id="2639" w:name="_Toc83042196"/>
      <w:bookmarkStart w:id="2640" w:name="_Toc89854370"/>
      <w:bookmarkStart w:id="2641" w:name="_Toc98667143"/>
      <w:bookmarkStart w:id="2642" w:name="_Toc105752426"/>
      <w:bookmarkStart w:id="2643" w:name="_Toc123150044"/>
      <w:bookmarkStart w:id="2644" w:name="_Toc124163006"/>
      <w:bookmarkStart w:id="2645" w:name="_Toc130913316"/>
      <w:bookmarkStart w:id="2646" w:name="_Toc137373601"/>
      <w:bookmarkStart w:id="2647" w:name="_Toc138892281"/>
      <w:bookmarkStart w:id="2648" w:name="_Toc155216348"/>
      <w:bookmarkStart w:id="2649" w:name="_Toc216361204"/>
      <w:r w:rsidRPr="009202AA">
        <w:t>6.6.3.1</w:t>
      </w:r>
      <w:r w:rsidRPr="009202AA">
        <w:tab/>
        <w:t>General</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50" w:name="_Toc21096513"/>
      <w:bookmarkStart w:id="2651" w:name="_Toc29763480"/>
      <w:bookmarkStart w:id="2652" w:name="_Toc36029951"/>
      <w:bookmarkStart w:id="2653" w:name="_Toc37179851"/>
      <w:bookmarkStart w:id="2654" w:name="_Toc45869551"/>
      <w:bookmarkStart w:id="2655" w:name="_Toc52555350"/>
      <w:bookmarkStart w:id="2656" w:name="_Toc61112806"/>
      <w:bookmarkStart w:id="2657" w:name="_Toc67911690"/>
      <w:bookmarkStart w:id="2658" w:name="_Toc74840510"/>
      <w:bookmarkStart w:id="2659" w:name="_Toc76503645"/>
      <w:bookmarkStart w:id="2660" w:name="_Toc83042197"/>
      <w:bookmarkStart w:id="2661" w:name="_Toc89854371"/>
      <w:bookmarkStart w:id="2662" w:name="_Toc98667144"/>
      <w:bookmarkStart w:id="2663" w:name="_Toc105752427"/>
      <w:bookmarkStart w:id="2664" w:name="_Toc123150045"/>
      <w:bookmarkStart w:id="2665" w:name="_Toc124163007"/>
      <w:bookmarkStart w:id="2666" w:name="_Toc130913317"/>
      <w:bookmarkStart w:id="2667" w:name="_Toc137373602"/>
      <w:bookmarkStart w:id="2668" w:name="_Toc138892282"/>
      <w:bookmarkStart w:id="2669" w:name="_Toc155216349"/>
      <w:bookmarkStart w:id="2670" w:name="_Toc216361205"/>
      <w:r w:rsidRPr="009202AA">
        <w:t>6.6.3.2</w:t>
      </w:r>
      <w:r w:rsidRPr="009202AA">
        <w:tab/>
      </w:r>
      <w:r w:rsidRPr="009202AA">
        <w:rPr>
          <w:lang w:eastAsia="zh-CN"/>
        </w:rPr>
        <w:t>Minimum requirement for MSR operation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lastRenderedPageBreak/>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71" w:name="_Toc21096514"/>
      <w:bookmarkStart w:id="2672" w:name="_Toc29763481"/>
      <w:bookmarkStart w:id="2673" w:name="_Toc36029952"/>
      <w:bookmarkStart w:id="2674" w:name="_Toc37179852"/>
      <w:bookmarkStart w:id="2675" w:name="_Toc45869552"/>
      <w:bookmarkStart w:id="2676" w:name="_Toc52555351"/>
      <w:bookmarkStart w:id="2677" w:name="_Toc61112807"/>
      <w:bookmarkStart w:id="2678" w:name="_Toc67911691"/>
      <w:bookmarkStart w:id="2679" w:name="_Toc74840511"/>
      <w:bookmarkStart w:id="2680" w:name="_Toc76503646"/>
      <w:bookmarkStart w:id="2681" w:name="_Toc83042198"/>
      <w:bookmarkStart w:id="2682" w:name="_Toc89854372"/>
      <w:bookmarkStart w:id="2683" w:name="_Toc98667145"/>
      <w:bookmarkStart w:id="2684" w:name="_Toc105752428"/>
      <w:bookmarkStart w:id="2685" w:name="_Toc123150046"/>
      <w:bookmarkStart w:id="2686" w:name="_Toc124163008"/>
      <w:bookmarkStart w:id="2687" w:name="_Toc130913318"/>
      <w:bookmarkStart w:id="2688" w:name="_Toc137373603"/>
      <w:bookmarkStart w:id="2689" w:name="_Toc138892283"/>
      <w:bookmarkStart w:id="2690" w:name="_Toc155216350"/>
      <w:bookmarkStart w:id="2691" w:name="_Toc216361206"/>
      <w:r w:rsidRPr="009202AA">
        <w:rPr>
          <w:lang w:eastAsia="zh-CN"/>
        </w:rPr>
        <w:t>6.6.3.3</w:t>
      </w:r>
      <w:r w:rsidRPr="009202AA">
        <w:rPr>
          <w:lang w:eastAsia="zh-CN"/>
        </w:rPr>
        <w:tab/>
        <w:t>Minimum requirement for single RAT UTRA operation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692" w:name="_Toc21096515"/>
      <w:bookmarkStart w:id="2693" w:name="_Toc29763482"/>
      <w:bookmarkStart w:id="2694" w:name="_Toc36029953"/>
      <w:bookmarkStart w:id="2695" w:name="_Toc37179853"/>
      <w:bookmarkStart w:id="2696" w:name="_Toc45869553"/>
      <w:bookmarkStart w:id="2697" w:name="_Toc52555352"/>
      <w:bookmarkStart w:id="2698" w:name="_Toc61112808"/>
      <w:bookmarkStart w:id="2699" w:name="_Toc67911692"/>
      <w:bookmarkStart w:id="2700" w:name="_Toc74840512"/>
      <w:bookmarkStart w:id="2701" w:name="_Toc76503647"/>
      <w:bookmarkStart w:id="2702" w:name="_Toc83042199"/>
      <w:bookmarkStart w:id="2703" w:name="_Toc89854373"/>
      <w:bookmarkStart w:id="2704" w:name="_Toc98667146"/>
      <w:bookmarkStart w:id="2705" w:name="_Toc105752429"/>
      <w:bookmarkStart w:id="2706" w:name="_Toc123150047"/>
      <w:bookmarkStart w:id="2707" w:name="_Toc124163009"/>
      <w:bookmarkStart w:id="2708" w:name="_Toc130913319"/>
      <w:bookmarkStart w:id="2709" w:name="_Toc137373604"/>
      <w:bookmarkStart w:id="2710" w:name="_Toc138892284"/>
      <w:bookmarkStart w:id="2711" w:name="_Toc155216351"/>
      <w:bookmarkStart w:id="2712" w:name="_Toc216361207"/>
      <w:r w:rsidRPr="009202AA">
        <w:rPr>
          <w:lang w:eastAsia="zh-CN"/>
        </w:rPr>
        <w:t>6.6.3.4</w:t>
      </w:r>
      <w:r w:rsidRPr="009202AA">
        <w:rPr>
          <w:lang w:eastAsia="zh-CN"/>
        </w:rPr>
        <w:tab/>
        <w:t>Minimum requirement for single RAT E-UTRA operation</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13" w:name="_Toc21096516"/>
      <w:bookmarkStart w:id="2714" w:name="_Toc29763483"/>
      <w:bookmarkStart w:id="2715" w:name="_Toc36029954"/>
      <w:bookmarkStart w:id="2716" w:name="_Toc37179854"/>
      <w:bookmarkStart w:id="2717" w:name="_Toc45869554"/>
      <w:bookmarkStart w:id="2718" w:name="_Toc52555353"/>
      <w:bookmarkStart w:id="2719" w:name="_Toc61112809"/>
      <w:bookmarkStart w:id="2720" w:name="_Toc67911693"/>
      <w:bookmarkStart w:id="2721" w:name="_Toc74840513"/>
      <w:bookmarkStart w:id="2722" w:name="_Toc76503648"/>
      <w:bookmarkStart w:id="2723" w:name="_Toc83042200"/>
      <w:bookmarkStart w:id="2724" w:name="_Toc89854374"/>
      <w:bookmarkStart w:id="2725" w:name="_Toc98667147"/>
      <w:bookmarkStart w:id="2726" w:name="_Toc105752430"/>
      <w:bookmarkStart w:id="2727" w:name="_Toc123150048"/>
      <w:bookmarkStart w:id="2728" w:name="_Toc124163010"/>
      <w:bookmarkStart w:id="2729" w:name="_Toc130913320"/>
      <w:bookmarkStart w:id="2730" w:name="_Toc137373605"/>
      <w:bookmarkStart w:id="2731" w:name="_Toc138892285"/>
      <w:bookmarkStart w:id="2732" w:name="_Toc155216352"/>
      <w:bookmarkStart w:id="2733" w:name="_Toc216361208"/>
      <w:r w:rsidRPr="009202AA">
        <w:rPr>
          <w:lang w:eastAsia="zh-CN"/>
        </w:rPr>
        <w:t>6.6.4</w:t>
      </w:r>
      <w:r w:rsidRPr="009202AA">
        <w:rPr>
          <w:lang w:eastAsia="zh-CN"/>
        </w:rPr>
        <w:tab/>
        <w:t>Spectrum emission mask</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5F5B2CC3" w14:textId="77777777" w:rsidR="004C4A70" w:rsidRPr="009202AA" w:rsidRDefault="004C4A70" w:rsidP="004C4A70">
      <w:pPr>
        <w:pStyle w:val="Heading4"/>
      </w:pPr>
      <w:bookmarkStart w:id="2734" w:name="_Toc21096517"/>
      <w:bookmarkStart w:id="2735" w:name="_Toc29763484"/>
      <w:bookmarkStart w:id="2736" w:name="_Toc36029955"/>
      <w:bookmarkStart w:id="2737" w:name="_Toc37179855"/>
      <w:bookmarkStart w:id="2738" w:name="_Toc45869555"/>
      <w:bookmarkStart w:id="2739" w:name="_Toc52555354"/>
      <w:bookmarkStart w:id="2740" w:name="_Toc61112810"/>
      <w:bookmarkStart w:id="2741" w:name="_Toc67911694"/>
      <w:bookmarkStart w:id="2742" w:name="_Toc74840514"/>
      <w:bookmarkStart w:id="2743" w:name="_Toc76503649"/>
      <w:bookmarkStart w:id="2744" w:name="_Toc83042201"/>
      <w:bookmarkStart w:id="2745" w:name="_Toc89854375"/>
      <w:bookmarkStart w:id="2746" w:name="_Toc98667148"/>
      <w:bookmarkStart w:id="2747" w:name="_Toc105752431"/>
      <w:bookmarkStart w:id="2748" w:name="_Toc123150049"/>
      <w:bookmarkStart w:id="2749" w:name="_Toc124163011"/>
      <w:bookmarkStart w:id="2750" w:name="_Toc130913321"/>
      <w:bookmarkStart w:id="2751" w:name="_Toc137373606"/>
      <w:bookmarkStart w:id="2752" w:name="_Toc138892286"/>
      <w:bookmarkStart w:id="2753" w:name="_Toc155216353"/>
      <w:bookmarkStart w:id="2754" w:name="_Toc216361209"/>
      <w:r w:rsidRPr="009202AA">
        <w:t>6.6.4.1</w:t>
      </w:r>
      <w:r w:rsidRPr="009202AA">
        <w:tab/>
        <w:t>General</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55" w:name="_Toc21096518"/>
      <w:bookmarkStart w:id="2756" w:name="_Toc29763485"/>
      <w:bookmarkStart w:id="2757" w:name="_Toc36029956"/>
      <w:bookmarkStart w:id="2758" w:name="_Toc37179856"/>
      <w:bookmarkStart w:id="2759" w:name="_Toc45869556"/>
      <w:bookmarkStart w:id="2760" w:name="_Toc52555355"/>
      <w:bookmarkStart w:id="2761" w:name="_Toc61112811"/>
      <w:bookmarkStart w:id="2762" w:name="_Toc67911695"/>
      <w:bookmarkStart w:id="2763" w:name="_Toc74840515"/>
      <w:bookmarkStart w:id="2764" w:name="_Toc76503650"/>
      <w:bookmarkStart w:id="2765" w:name="_Toc83042202"/>
      <w:bookmarkStart w:id="2766" w:name="_Toc89854376"/>
      <w:bookmarkStart w:id="2767" w:name="_Toc98667149"/>
      <w:bookmarkStart w:id="2768" w:name="_Toc105752432"/>
      <w:bookmarkStart w:id="2769" w:name="_Toc123150050"/>
      <w:bookmarkStart w:id="2770" w:name="_Toc124163012"/>
      <w:bookmarkStart w:id="2771" w:name="_Toc130913322"/>
      <w:bookmarkStart w:id="2772" w:name="_Toc137373607"/>
      <w:bookmarkStart w:id="2773" w:name="_Toc138892287"/>
      <w:bookmarkStart w:id="2774" w:name="_Toc155216354"/>
      <w:bookmarkStart w:id="2775" w:name="_Toc216361210"/>
      <w:r w:rsidRPr="009202AA">
        <w:t>6.6.4.2</w:t>
      </w:r>
      <w:r w:rsidRPr="009202AA">
        <w:tab/>
      </w:r>
      <w:r w:rsidRPr="009202AA">
        <w:rPr>
          <w:lang w:eastAsia="zh-CN"/>
        </w:rPr>
        <w:t>Minimum requirement for MSR operation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76" w:name="_Toc21096519"/>
      <w:bookmarkStart w:id="2777" w:name="_Toc29763486"/>
      <w:bookmarkStart w:id="2778" w:name="_Toc36029957"/>
      <w:bookmarkStart w:id="2779" w:name="_Toc37179857"/>
      <w:bookmarkStart w:id="2780" w:name="_Toc45869557"/>
      <w:bookmarkStart w:id="2781" w:name="_Toc52555356"/>
      <w:bookmarkStart w:id="2782" w:name="_Toc61112812"/>
      <w:bookmarkStart w:id="2783" w:name="_Toc67911696"/>
      <w:bookmarkStart w:id="2784" w:name="_Toc74840516"/>
      <w:bookmarkStart w:id="2785" w:name="_Toc76503651"/>
      <w:bookmarkStart w:id="2786" w:name="_Toc83042203"/>
      <w:bookmarkStart w:id="2787" w:name="_Toc89854377"/>
      <w:bookmarkStart w:id="2788" w:name="_Toc98667150"/>
      <w:bookmarkStart w:id="2789" w:name="_Toc105752433"/>
      <w:bookmarkStart w:id="2790" w:name="_Toc123150051"/>
      <w:bookmarkStart w:id="2791" w:name="_Toc124163013"/>
      <w:bookmarkStart w:id="2792" w:name="_Toc130913323"/>
      <w:bookmarkStart w:id="2793" w:name="_Toc137373608"/>
      <w:bookmarkStart w:id="2794" w:name="_Toc138892288"/>
      <w:bookmarkStart w:id="2795" w:name="_Toc155216355"/>
      <w:bookmarkStart w:id="2796" w:name="_Toc216361211"/>
      <w:r w:rsidRPr="009202AA">
        <w:rPr>
          <w:lang w:eastAsia="zh-CN"/>
        </w:rPr>
        <w:t>6.6.4.3</w:t>
      </w:r>
      <w:r w:rsidRPr="009202AA">
        <w:rPr>
          <w:lang w:eastAsia="zh-CN"/>
        </w:rPr>
        <w:tab/>
        <w:t>Minimum requirement for single RAT UTRA operation</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CEF09D4" w14:textId="77777777" w:rsidR="004C4A70" w:rsidRPr="009202AA" w:rsidRDefault="004C4A70" w:rsidP="004C4A70">
      <w:pPr>
        <w:pStyle w:val="Heading5"/>
      </w:pPr>
      <w:bookmarkStart w:id="2797" w:name="_Toc21096520"/>
      <w:bookmarkStart w:id="2798" w:name="_Toc29763487"/>
      <w:bookmarkStart w:id="2799" w:name="_Toc36029958"/>
      <w:bookmarkStart w:id="2800" w:name="_Toc37179858"/>
      <w:bookmarkStart w:id="2801" w:name="_Toc45869558"/>
      <w:bookmarkStart w:id="2802" w:name="_Toc52555357"/>
      <w:bookmarkStart w:id="2803" w:name="_Toc61112813"/>
      <w:bookmarkStart w:id="2804" w:name="_Toc67911697"/>
      <w:bookmarkStart w:id="2805" w:name="_Toc74840517"/>
      <w:bookmarkStart w:id="2806" w:name="_Toc76503652"/>
      <w:bookmarkStart w:id="2807" w:name="_Toc83042204"/>
      <w:bookmarkStart w:id="2808" w:name="_Toc89854378"/>
      <w:bookmarkStart w:id="2809" w:name="_Toc98667151"/>
      <w:bookmarkStart w:id="2810" w:name="_Toc105752434"/>
      <w:bookmarkStart w:id="2811" w:name="_Toc123150052"/>
      <w:bookmarkStart w:id="2812" w:name="_Toc124163014"/>
      <w:bookmarkStart w:id="2813" w:name="_Toc130913324"/>
      <w:bookmarkStart w:id="2814" w:name="_Toc137373609"/>
      <w:bookmarkStart w:id="2815" w:name="_Toc138892289"/>
      <w:bookmarkStart w:id="2816" w:name="_Toc155216356"/>
      <w:bookmarkStart w:id="2817" w:name="_Toc216361212"/>
      <w:r w:rsidRPr="009202AA">
        <w:t>6.6.4.3.1</w:t>
      </w:r>
      <w:r w:rsidRPr="009202AA">
        <w:tab/>
        <w:t>General</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18" w:name="_Toc21096521"/>
      <w:bookmarkStart w:id="2819" w:name="_Toc29763488"/>
      <w:bookmarkStart w:id="2820" w:name="_Toc36029959"/>
      <w:bookmarkStart w:id="2821" w:name="_Toc37179859"/>
      <w:bookmarkStart w:id="2822" w:name="_Toc45869559"/>
      <w:bookmarkStart w:id="2823" w:name="_Toc52555358"/>
      <w:bookmarkStart w:id="2824" w:name="_Toc61112814"/>
      <w:bookmarkStart w:id="2825" w:name="_Toc67911698"/>
      <w:bookmarkStart w:id="2826" w:name="_Toc74840518"/>
      <w:bookmarkStart w:id="2827" w:name="_Toc76503653"/>
      <w:bookmarkStart w:id="2828" w:name="_Toc83042205"/>
      <w:bookmarkStart w:id="2829" w:name="_Toc89854379"/>
      <w:bookmarkStart w:id="2830" w:name="_Toc98667152"/>
      <w:bookmarkStart w:id="2831" w:name="_Toc105752435"/>
      <w:bookmarkStart w:id="2832" w:name="_Toc123150053"/>
      <w:bookmarkStart w:id="2833" w:name="_Toc124163015"/>
      <w:bookmarkStart w:id="2834" w:name="_Toc130913325"/>
      <w:bookmarkStart w:id="2835" w:name="_Toc137373610"/>
      <w:bookmarkStart w:id="2836" w:name="_Toc138892290"/>
      <w:bookmarkStart w:id="2837" w:name="_Toc155216357"/>
      <w:bookmarkStart w:id="2838" w:name="_Toc216361213"/>
      <w:r w:rsidRPr="009202AA">
        <w:t>6.6.4.3.2</w:t>
      </w:r>
      <w:r w:rsidRPr="009202AA">
        <w:tab/>
        <w:t>Basic limits for single RAT UTRA FDD operation</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lastRenderedPageBreak/>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55pt;height:265.95pt" o:ole="" fillcolor="window">
            <v:imagedata r:id="rId17" o:title=""/>
          </v:shape>
          <o:OLEObject Type="Embed" ProgID="PowerPoint.Slide.8" ShapeID="_x0000_i1027" DrawAspect="Content" ObjectID="_1826974050"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9pt;height:25.3pt" o:ole="" fillcolor="window">
                  <v:imagedata r:id="rId19" o:title=""/>
                </v:shape>
                <o:OLEObject Type="Embed" ProgID="Equation.3" ShapeID="_x0000_i1028" DrawAspect="Content" ObjectID="_1826974051"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lastRenderedPageBreak/>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9pt;height:25.3pt" o:ole="" fillcolor="window">
                  <v:imagedata r:id="rId21" o:title=""/>
                </v:shape>
                <o:OLEObject Type="Embed" ProgID="Equation.3" ShapeID="_x0000_i1029" DrawAspect="Content" ObjectID="_1826974052"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lastRenderedPageBreak/>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75pt;height:30.5pt" o:ole="" fillcolor="window">
                  <v:imagedata r:id="rId23" o:title=""/>
                </v:shape>
                <o:OLEObject Type="Embed" ProgID="Equation.3" ShapeID="_x0000_i1030" DrawAspect="Content" ObjectID="_1826974053"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lastRenderedPageBreak/>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lastRenderedPageBreak/>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39" w:name="_Toc21096522"/>
      <w:bookmarkStart w:id="2840" w:name="_Toc29763489"/>
      <w:bookmarkStart w:id="2841" w:name="_Toc36029960"/>
      <w:bookmarkStart w:id="2842" w:name="_Toc37179860"/>
      <w:bookmarkStart w:id="2843" w:name="_Toc45869560"/>
      <w:bookmarkStart w:id="2844" w:name="_Toc52555359"/>
      <w:bookmarkStart w:id="2845" w:name="_Toc61112815"/>
      <w:bookmarkStart w:id="2846" w:name="_Toc67911699"/>
      <w:bookmarkStart w:id="2847" w:name="_Toc74840519"/>
      <w:bookmarkStart w:id="2848" w:name="_Toc76503654"/>
      <w:bookmarkStart w:id="2849" w:name="_Toc83042206"/>
      <w:bookmarkStart w:id="2850" w:name="_Toc89854380"/>
      <w:bookmarkStart w:id="2851" w:name="_Toc98667153"/>
      <w:bookmarkStart w:id="2852" w:name="_Toc105752436"/>
      <w:bookmarkStart w:id="2853" w:name="_Toc123150054"/>
      <w:bookmarkStart w:id="2854" w:name="_Toc124163016"/>
      <w:bookmarkStart w:id="2855" w:name="_Toc130913326"/>
      <w:bookmarkStart w:id="2856" w:name="_Toc137373611"/>
      <w:bookmarkStart w:id="2857" w:name="_Toc138892291"/>
      <w:bookmarkStart w:id="2858" w:name="_Toc155216358"/>
      <w:bookmarkStart w:id="2859" w:name="_Toc216361214"/>
      <w:r w:rsidRPr="009202AA">
        <w:t>6.6.4.3.3</w:t>
      </w:r>
      <w:r w:rsidRPr="009202AA">
        <w:tab/>
      </w:r>
      <w:r w:rsidRPr="009202AA">
        <w:rPr>
          <w:iCs/>
        </w:rPr>
        <w:t>Basic limits</w:t>
      </w:r>
      <w:r w:rsidRPr="009202AA">
        <w:t xml:space="preserve"> for single RAT UTRA TDD 1,28Mcps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60" w:name="_MON_1071231893"/>
    <w:bookmarkEnd w:id="2860"/>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3pt;height:262.05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26974054"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3pt;height:30.5pt" o:ole="" fillcolor="window">
                  <v:imagedata r:id="rId27" o:title=""/>
                </v:shape>
                <o:OLEObject Type="Embed" ProgID="Equation.3" ShapeID="_x0000_i1032" DrawAspect="Content" ObjectID="_1826974055"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lastRenderedPageBreak/>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1pt;height:30.5pt" o:ole="" fillcolor="window">
                  <v:imagedata r:id="rId29" o:title=""/>
                </v:shape>
                <o:OLEObject Type="Embed" ProgID="Equation.3" ShapeID="_x0000_i1033" DrawAspect="Content" ObjectID="_1826974056"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61" w:name="_Toc21096523"/>
      <w:bookmarkStart w:id="2862" w:name="_Toc29763490"/>
      <w:bookmarkStart w:id="2863" w:name="_Toc36029961"/>
      <w:bookmarkStart w:id="2864" w:name="_Toc37179861"/>
      <w:bookmarkStart w:id="2865" w:name="_Toc45869561"/>
      <w:bookmarkStart w:id="2866" w:name="_Toc52555360"/>
      <w:bookmarkStart w:id="2867" w:name="_Toc61112816"/>
      <w:bookmarkStart w:id="2868" w:name="_Toc67911700"/>
      <w:bookmarkStart w:id="2869" w:name="_Toc74840520"/>
      <w:bookmarkStart w:id="2870" w:name="_Toc76503655"/>
      <w:bookmarkStart w:id="2871" w:name="_Toc83042207"/>
      <w:bookmarkStart w:id="2872" w:name="_Toc89854381"/>
      <w:bookmarkStart w:id="2873" w:name="_Toc98667154"/>
      <w:bookmarkStart w:id="2874" w:name="_Toc105752437"/>
      <w:bookmarkStart w:id="2875" w:name="_Toc123150055"/>
      <w:bookmarkStart w:id="2876" w:name="_Toc124163017"/>
      <w:bookmarkStart w:id="2877" w:name="_Toc130913327"/>
      <w:bookmarkStart w:id="2878" w:name="_Toc137373612"/>
      <w:bookmarkStart w:id="2879" w:name="_Toc138892292"/>
      <w:bookmarkStart w:id="2880" w:name="_Toc155216359"/>
      <w:bookmarkStart w:id="2881" w:name="_Toc216361215"/>
      <w:r w:rsidRPr="009202AA">
        <w:rPr>
          <w:lang w:eastAsia="zh-CN"/>
        </w:rPr>
        <w:t>6.6.4.4</w:t>
      </w:r>
      <w:r w:rsidRPr="009202AA">
        <w:rPr>
          <w:lang w:eastAsia="zh-CN"/>
        </w:rPr>
        <w:tab/>
        <w:t>Minimum requirement for single RAT E-UTRA operation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882" w:name="_Toc21096524"/>
      <w:bookmarkStart w:id="2883" w:name="_Toc29763491"/>
      <w:bookmarkStart w:id="2884" w:name="_Toc36029962"/>
      <w:bookmarkStart w:id="2885" w:name="_Toc37179862"/>
      <w:bookmarkStart w:id="2886" w:name="_Toc45869562"/>
      <w:bookmarkStart w:id="2887" w:name="_Toc52555361"/>
      <w:bookmarkStart w:id="2888" w:name="_Toc61112817"/>
      <w:bookmarkStart w:id="2889" w:name="_Toc67911701"/>
      <w:bookmarkStart w:id="2890" w:name="_Toc74840521"/>
      <w:bookmarkStart w:id="2891" w:name="_Toc76503656"/>
      <w:bookmarkStart w:id="2892" w:name="_Toc83042208"/>
      <w:bookmarkStart w:id="2893" w:name="_Toc89854382"/>
      <w:bookmarkStart w:id="2894" w:name="_Toc98667155"/>
      <w:bookmarkStart w:id="2895" w:name="_Toc105752438"/>
      <w:bookmarkStart w:id="2896" w:name="_Toc123150056"/>
      <w:bookmarkStart w:id="2897" w:name="_Toc124163018"/>
      <w:bookmarkStart w:id="2898" w:name="_Toc130913328"/>
      <w:bookmarkStart w:id="2899" w:name="_Toc137373613"/>
      <w:bookmarkStart w:id="2900" w:name="_Toc138892293"/>
      <w:bookmarkStart w:id="2901" w:name="_Toc155216360"/>
      <w:bookmarkStart w:id="2902" w:name="_Toc216361216"/>
      <w:r w:rsidRPr="009202AA">
        <w:rPr>
          <w:lang w:eastAsia="zh-CN"/>
        </w:rPr>
        <w:t>6.6.5</w:t>
      </w:r>
      <w:r w:rsidRPr="009202AA">
        <w:rPr>
          <w:lang w:eastAsia="zh-CN"/>
        </w:rPr>
        <w:tab/>
        <w:t>Operating band unwanted emission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E637D7D" w14:textId="77777777" w:rsidR="004C4A70" w:rsidRPr="009202AA" w:rsidRDefault="004C4A70" w:rsidP="004C4A70">
      <w:pPr>
        <w:pStyle w:val="Heading4"/>
      </w:pPr>
      <w:bookmarkStart w:id="2903" w:name="_Toc21096525"/>
      <w:bookmarkStart w:id="2904" w:name="_Toc29763492"/>
      <w:bookmarkStart w:id="2905" w:name="_Toc36029963"/>
      <w:bookmarkStart w:id="2906" w:name="_Toc37179863"/>
      <w:bookmarkStart w:id="2907" w:name="_Toc45869563"/>
      <w:bookmarkStart w:id="2908" w:name="_Toc52555362"/>
      <w:bookmarkStart w:id="2909" w:name="_Toc61112818"/>
      <w:bookmarkStart w:id="2910" w:name="_Toc67911702"/>
      <w:bookmarkStart w:id="2911" w:name="_Toc74840522"/>
      <w:bookmarkStart w:id="2912" w:name="_Toc76503657"/>
      <w:bookmarkStart w:id="2913" w:name="_Toc83042209"/>
      <w:bookmarkStart w:id="2914" w:name="_Toc89854383"/>
      <w:bookmarkStart w:id="2915" w:name="_Toc98667156"/>
      <w:bookmarkStart w:id="2916" w:name="_Toc105752439"/>
      <w:bookmarkStart w:id="2917" w:name="_Toc123150057"/>
      <w:bookmarkStart w:id="2918" w:name="_Toc124163019"/>
      <w:bookmarkStart w:id="2919" w:name="_Toc130913329"/>
      <w:bookmarkStart w:id="2920" w:name="_Toc137373614"/>
      <w:bookmarkStart w:id="2921" w:name="_Toc138892294"/>
      <w:bookmarkStart w:id="2922" w:name="_Toc155216361"/>
      <w:bookmarkStart w:id="2923" w:name="_Toc216361217"/>
      <w:r w:rsidRPr="009202AA">
        <w:t>6.6.5.1</w:t>
      </w:r>
      <w:r w:rsidRPr="009202AA">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24" w:name="_Toc21096526"/>
      <w:bookmarkStart w:id="2925" w:name="_Toc29763493"/>
      <w:bookmarkStart w:id="2926" w:name="_Toc36029964"/>
      <w:bookmarkStart w:id="2927" w:name="_Toc37179864"/>
      <w:bookmarkStart w:id="2928" w:name="_Toc45869564"/>
      <w:bookmarkStart w:id="2929" w:name="_Toc52555363"/>
      <w:bookmarkStart w:id="2930" w:name="_Toc61112819"/>
      <w:bookmarkStart w:id="2931" w:name="_Toc67911703"/>
      <w:bookmarkStart w:id="2932" w:name="_Toc74840523"/>
      <w:bookmarkStart w:id="2933" w:name="_Toc76503658"/>
      <w:bookmarkStart w:id="2934" w:name="_Toc83042210"/>
      <w:bookmarkStart w:id="2935" w:name="_Toc89854384"/>
      <w:bookmarkStart w:id="2936" w:name="_Toc98667157"/>
      <w:bookmarkStart w:id="2937" w:name="_Toc105752440"/>
      <w:bookmarkStart w:id="2938" w:name="_Toc123150058"/>
      <w:bookmarkStart w:id="2939" w:name="_Toc124163020"/>
      <w:bookmarkStart w:id="2940" w:name="_Toc130913330"/>
      <w:bookmarkStart w:id="2941" w:name="_Toc137373615"/>
      <w:bookmarkStart w:id="2942" w:name="_Toc138892295"/>
      <w:bookmarkStart w:id="2943" w:name="_Toc155216362"/>
      <w:bookmarkStart w:id="2944" w:name="_Toc216361218"/>
      <w:r w:rsidRPr="009202AA">
        <w:t>6.6.5.2</w:t>
      </w:r>
      <w:r w:rsidRPr="009202AA">
        <w:tab/>
      </w:r>
      <w:r w:rsidRPr="009202AA">
        <w:rPr>
          <w:lang w:eastAsia="zh-CN"/>
        </w:rPr>
        <w:t>Minimum requirement for MSR operation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1C658A6" w14:textId="77777777" w:rsidR="004C4A70" w:rsidRPr="009202AA" w:rsidRDefault="004C4A70" w:rsidP="004C4A70">
      <w:pPr>
        <w:pStyle w:val="Heading5"/>
        <w:rPr>
          <w:lang w:eastAsia="zh-CN"/>
        </w:rPr>
      </w:pPr>
      <w:bookmarkStart w:id="2945" w:name="_Toc21096527"/>
      <w:bookmarkStart w:id="2946" w:name="_Toc29763494"/>
      <w:bookmarkStart w:id="2947" w:name="_Toc36029965"/>
      <w:bookmarkStart w:id="2948" w:name="_Toc37179865"/>
      <w:bookmarkStart w:id="2949" w:name="_Toc45869565"/>
      <w:bookmarkStart w:id="2950" w:name="_Toc52555364"/>
      <w:bookmarkStart w:id="2951" w:name="_Toc61112820"/>
      <w:bookmarkStart w:id="2952" w:name="_Toc67911704"/>
      <w:bookmarkStart w:id="2953" w:name="_Toc74840524"/>
      <w:bookmarkStart w:id="2954" w:name="_Toc76503659"/>
      <w:bookmarkStart w:id="2955" w:name="_Toc83042211"/>
      <w:bookmarkStart w:id="2956" w:name="_Toc89854385"/>
      <w:bookmarkStart w:id="2957" w:name="_Toc98667158"/>
      <w:bookmarkStart w:id="2958" w:name="_Toc105752441"/>
      <w:bookmarkStart w:id="2959" w:name="_Toc123150059"/>
      <w:bookmarkStart w:id="2960" w:name="_Toc124163021"/>
      <w:bookmarkStart w:id="2961" w:name="_Toc130913331"/>
      <w:bookmarkStart w:id="2962" w:name="_Toc137373616"/>
      <w:bookmarkStart w:id="2963" w:name="_Toc138892296"/>
      <w:bookmarkStart w:id="2964" w:name="_Toc155216363"/>
      <w:bookmarkStart w:id="2965" w:name="_Toc216361219"/>
      <w:r w:rsidRPr="009202AA">
        <w:rPr>
          <w:lang w:eastAsia="zh-CN"/>
        </w:rPr>
        <w:t>6.6.5.2.1</w:t>
      </w:r>
      <w:r w:rsidRPr="009202AA">
        <w:rPr>
          <w:lang w:eastAsia="zh-CN"/>
        </w:rPr>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lastRenderedPageBreak/>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66" w:name="_Toc21096528"/>
      <w:bookmarkStart w:id="2967" w:name="_Toc29763495"/>
      <w:bookmarkStart w:id="2968" w:name="_Toc36029966"/>
      <w:bookmarkStart w:id="2969" w:name="_Toc37179866"/>
      <w:bookmarkStart w:id="2970" w:name="_Toc45869566"/>
      <w:bookmarkStart w:id="2971" w:name="_Toc52555365"/>
      <w:bookmarkStart w:id="2972" w:name="_Toc61112821"/>
      <w:bookmarkStart w:id="2973" w:name="_Toc67911705"/>
      <w:bookmarkStart w:id="2974" w:name="_Toc74840525"/>
      <w:bookmarkStart w:id="2975" w:name="_Toc76503660"/>
      <w:bookmarkStart w:id="2976" w:name="_Toc83042212"/>
      <w:bookmarkStart w:id="2977" w:name="_Toc89854386"/>
      <w:bookmarkStart w:id="2978" w:name="_Toc98667159"/>
      <w:bookmarkStart w:id="2979" w:name="_Toc105752442"/>
      <w:bookmarkStart w:id="2980" w:name="_Toc123150060"/>
      <w:bookmarkStart w:id="2981" w:name="_Toc124163022"/>
      <w:bookmarkStart w:id="2982" w:name="_Toc130913332"/>
      <w:bookmarkStart w:id="2983" w:name="_Toc137373617"/>
      <w:bookmarkStart w:id="2984" w:name="_Toc138892297"/>
      <w:bookmarkStart w:id="2985" w:name="_Toc155216364"/>
      <w:bookmarkStart w:id="2986" w:name="_Toc216361220"/>
      <w:r w:rsidRPr="009202AA">
        <w:t>6.6.5.2.2</w:t>
      </w:r>
      <w:r w:rsidRPr="009202AA">
        <w:tab/>
      </w:r>
      <w:r w:rsidRPr="009202AA">
        <w:rPr>
          <w:i/>
        </w:rPr>
        <w:t>Basic limits</w:t>
      </w:r>
      <w:r w:rsidRPr="009202AA">
        <w:t xml:space="preserve"> for Band Categories 1 and 3</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lastRenderedPageBreak/>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cs="v5.0.0"/>
        </w:rPr>
      </w:pPr>
      <w:r w:rsidRPr="00D820A8">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None</w:t>
            </w:r>
          </w:p>
        </w:tc>
        <w:tc>
          <w:tcPr>
            <w:tcW w:w="0" w:type="auto"/>
          </w:tcPr>
          <w:p w14:paraId="481A5923" w14:textId="77777777" w:rsidR="00D820A8" w:rsidRPr="00D820A8" w:rsidRDefault="00D820A8" w:rsidP="00D820A8">
            <w:pPr>
              <w:keepNext/>
              <w:keepLines/>
              <w:spacing w:after="0"/>
              <w:jc w:val="center"/>
              <w:rPr>
                <w:rFonts w:ascii="Arial" w:hAnsi="Arial"/>
                <w:sz w:val="18"/>
              </w:rPr>
            </w:pPr>
            <w:r w:rsidRPr="00D820A8">
              <w:rPr>
                <w:rFonts w:ascii="Arial" w:hAnsi="Arial"/>
                <w:sz w:val="18"/>
              </w:rPr>
              <w:t>Y/N</w:t>
            </w:r>
          </w:p>
        </w:tc>
        <w:tc>
          <w:tcPr>
            <w:tcW w:w="0" w:type="auto"/>
          </w:tcPr>
          <w:p w14:paraId="35DA69F5"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hAnsi="Arial"/>
                <w:sz w:val="18"/>
              </w:rPr>
            </w:pPr>
            <w:r w:rsidRPr="00D820A8">
              <w:rPr>
                <w:rFonts w:ascii="Arial"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04537FE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68AF619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285F845B" w14:textId="7E572681" w:rsidR="00D820A8" w:rsidRPr="00D820A8" w:rsidRDefault="0096742B" w:rsidP="00D820A8">
            <w:pPr>
              <w:keepNext/>
              <w:keepLines/>
              <w:spacing w:after="0"/>
              <w:jc w:val="center"/>
              <w:rPr>
                <w:rFonts w:ascii="Arial" w:hAnsi="Arial"/>
                <w:sz w:val="18"/>
              </w:rPr>
            </w:pPr>
            <w:r w:rsidRPr="00D41003">
              <w:rPr>
                <w:rFonts w:ascii="Arial" w:hAnsi="Arial"/>
                <w:sz w:val="18"/>
              </w:rPr>
              <w:t>6.6.5.2.2-1b</w:t>
            </w:r>
            <w:r w:rsidRPr="00D820A8" w:rsidDel="0096742B">
              <w:rPr>
                <w:rFonts w:ascii="Arial" w:hAnsi="Arial"/>
                <w:sz w:val="18"/>
              </w:rPr>
              <w:t xml:space="preserve"> </w:t>
            </w:r>
            <w:r w:rsidR="00D820A8" w:rsidRPr="00D820A8">
              <w:rPr>
                <w:rFonts w:ascii="Arial"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hAnsi="Arial"/>
                <w:sz w:val="18"/>
              </w:rPr>
            </w:pPr>
            <w:r w:rsidRPr="00D820A8">
              <w:rPr>
                <w:rFonts w:ascii="Arial" w:hAnsi="Arial"/>
                <w:sz w:val="18"/>
              </w:rPr>
              <w:t>NOTE 1:</w:t>
            </w:r>
            <w:r w:rsidRPr="00D820A8">
              <w:rPr>
                <w:rFonts w:ascii="Arial" w:hAnsi="Arial"/>
                <w:sz w:val="18"/>
              </w:rPr>
              <w:tab/>
              <w:t>Void.</w:t>
            </w:r>
          </w:p>
          <w:p w14:paraId="67E7B9E7" w14:textId="77777777" w:rsidR="00D820A8" w:rsidRPr="00D820A8" w:rsidRDefault="00D820A8" w:rsidP="00D820A8">
            <w:pPr>
              <w:keepNext/>
              <w:keepLines/>
              <w:spacing w:after="0"/>
              <w:ind w:left="851" w:hanging="851"/>
              <w:rPr>
                <w:rFonts w:ascii="Arial" w:hAnsi="Arial" w:cs="Arial"/>
                <w:sz w:val="18"/>
              </w:rPr>
            </w:pPr>
            <w:r w:rsidRPr="00D820A8">
              <w:rPr>
                <w:rFonts w:ascii="Arial" w:hAnsi="Arial" w:cs="Arial"/>
                <w:sz w:val="18"/>
              </w:rPr>
              <w:t>NOTE 2:</w:t>
            </w:r>
            <w:r w:rsidRPr="00D820A8">
              <w:rPr>
                <w:rFonts w:ascii="Arial" w:hAnsi="Arial"/>
                <w:sz w:val="18"/>
              </w:rPr>
              <w:tab/>
            </w:r>
            <w:r w:rsidRPr="00D820A8">
              <w:rPr>
                <w:rFonts w:ascii="Arial" w:hAnsi="Arial" w:cs="Arial"/>
                <w:sz w:val="18"/>
              </w:rPr>
              <w:t xml:space="preserve">Applicable only for operation in regions </w:t>
            </w:r>
            <w:r w:rsidRPr="00D820A8">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pPr>
    </w:p>
    <w:p w14:paraId="36A16C95" w14:textId="172F97FA" w:rsidR="004C4A70" w:rsidRPr="009202AA" w:rsidRDefault="00D820A8"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4pt;height:30.5pt" o:ole="" fillcolor="window">
                  <v:imagedata r:id="rId31" o:title=""/>
                </v:shape>
                <o:OLEObject Type="Embed" ProgID="Equation.3" ShapeID="_x0000_i1034" DrawAspect="Content" ObjectID="_1826974057"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lastRenderedPageBreak/>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t>Table 6.6.5.2.2-1b: WA BS OBUE</w:t>
      </w:r>
      <w:r w:rsidRPr="006C087A" w:rsidDel="00B1128B">
        <w:t xml:space="preserve"> </w:t>
      </w:r>
      <w:r w:rsidRPr="006C087A">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lastRenderedPageBreak/>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8.8pt;height:41.5pt;mso-wrap-style:square;mso-position-horizontal-relative:page;mso-position-vertical-relative:page" o:ole="">
                  <v:imagedata r:id="rId34" o:title=""/>
                </v:shape>
                <o:OLEObject Type="Embed" ProgID="Equation.3" ShapeID="对象 119" DrawAspect="Content" ObjectID="_1826974058"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8.8pt;height:41.5pt;mso-wrap-style:square;mso-position-horizontal-relative:page;mso-position-vertical-relative:page" o:ole="">
                  <v:imagedata r:id="rId36" o:title=""/>
                </v:shape>
                <o:OLEObject Type="Embed" ProgID="Equation.3" ShapeID="对象 120" DrawAspect="Content" ObjectID="_1826974059"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987"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987"/>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lastRenderedPageBreak/>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60.2pt;height:30.5pt" o:ole="">
                  <v:imagedata r:id="rId38" o:title=""/>
                </v:shape>
                <o:OLEObject Type="Embed" ProgID="Equation.DSMT4" ShapeID="_x0000_i1037" DrawAspect="Content" ObjectID="_1826974060"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4pt;height:25.3pt" o:ole="" fillcolor="window">
                  <v:imagedata r:id="rId40" o:title=""/>
                </v:shape>
                <o:OLEObject Type="Embed" ProgID="Equation.DSMT4" ShapeID="_x0000_i1038" DrawAspect="Content" ObjectID="_1826974061"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988"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8.8pt;height:25.3pt" o:ole="">
                  <v:imagedata r:id="rId42" o:title=""/>
                </v:shape>
                <o:OLEObject Type="Embed" ProgID="Equation.3" ShapeID="_x0000_i1039" DrawAspect="Content" ObjectID="_1826974062"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988"/>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lastRenderedPageBreak/>
        <w:t>Table 6.6.5.2.2-</w:t>
      </w:r>
      <w:r w:rsidRPr="009202AA">
        <w:rPr>
          <w:lang w:eastAsia="zh-CN"/>
        </w:rPr>
        <w:t>4</w:t>
      </w:r>
      <w:r w:rsidRPr="009202AA">
        <w:t xml:space="preserve">: </w:t>
      </w:r>
      <w:bookmarkStart w:id="2989" w:name="_Hlk61624714"/>
      <w:r w:rsidR="0004165C" w:rsidRPr="000B7012">
        <w:rPr>
          <w:lang w:eastAsia="zh-CN"/>
        </w:rPr>
        <w:t>LA BS OBUE</w:t>
      </w:r>
      <w:r w:rsidR="0004165C" w:rsidRPr="000B7012">
        <w:t xml:space="preserve"> in BC1 bands</w:t>
      </w:r>
      <w:bookmarkEnd w:id="2989"/>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4pt;height:30.5pt" o:ole="">
                  <v:imagedata r:id="rId44" o:title=""/>
                </v:shape>
                <o:OLEObject Type="Embed" ProgID="Equation.3" ShapeID="_x0000_i1040" DrawAspect="Content" ObjectID="_1826974063"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990" w:name="_Toc21096529"/>
      <w:bookmarkStart w:id="2991" w:name="_Toc29763496"/>
      <w:bookmarkStart w:id="2992" w:name="_Toc36029967"/>
      <w:bookmarkStart w:id="2993" w:name="_Toc37179867"/>
      <w:bookmarkStart w:id="2994" w:name="_Toc45869567"/>
      <w:bookmarkStart w:id="2995" w:name="_Toc52555366"/>
      <w:bookmarkStart w:id="2996" w:name="_Toc61112822"/>
      <w:bookmarkStart w:id="2997" w:name="_Toc67911706"/>
      <w:bookmarkStart w:id="2998" w:name="_Toc74840526"/>
      <w:bookmarkStart w:id="2999" w:name="_Toc76503661"/>
      <w:bookmarkStart w:id="3000" w:name="_Toc83042213"/>
      <w:bookmarkStart w:id="3001" w:name="_Toc89854387"/>
      <w:bookmarkStart w:id="3002" w:name="_Toc98667160"/>
      <w:bookmarkStart w:id="3003" w:name="_Toc105752443"/>
      <w:bookmarkStart w:id="3004" w:name="_Toc123150061"/>
      <w:bookmarkStart w:id="3005" w:name="_Toc124163023"/>
      <w:bookmarkStart w:id="3006" w:name="_Toc130913333"/>
      <w:bookmarkStart w:id="3007" w:name="_Toc137373618"/>
      <w:bookmarkStart w:id="3008" w:name="_Toc138892298"/>
      <w:bookmarkStart w:id="3009" w:name="_Toc155216365"/>
      <w:bookmarkStart w:id="3010" w:name="_Toc216361221"/>
      <w:r w:rsidRPr="009202AA">
        <w:t>6.6.5.2.3</w:t>
      </w:r>
      <w:r w:rsidRPr="009202AA">
        <w:tab/>
      </w:r>
      <w:r w:rsidRPr="009202AA">
        <w:rPr>
          <w:i/>
        </w:rPr>
        <w:t>Basic limit</w:t>
      </w:r>
      <w:r w:rsidRPr="009202AA">
        <w:t xml:space="preserve"> for Band Category 2</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w:t>
      </w:r>
      <w:r w:rsidRPr="009202AA">
        <w:lastRenderedPageBreak/>
        <w:t>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cs="v5.0.0"/>
        </w:rPr>
      </w:pPr>
      <w:r w:rsidRPr="00D820A8">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hAnsi="Arial" w:cs="Arial"/>
                <w:b/>
                <w:sz w:val="18"/>
              </w:rPr>
            </w:pPr>
            <w:r w:rsidRPr="00D820A8">
              <w:rPr>
                <w:rFonts w:ascii="Arial"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pPr>
            <w:r w:rsidRPr="00D820A8">
              <w:t>None</w:t>
            </w:r>
          </w:p>
        </w:tc>
        <w:tc>
          <w:tcPr>
            <w:tcW w:w="0" w:type="auto"/>
          </w:tcPr>
          <w:p w14:paraId="0B8E003D" w14:textId="77777777" w:rsidR="00D820A8" w:rsidRPr="00D820A8" w:rsidRDefault="00D820A8" w:rsidP="00D820A8">
            <w:pPr>
              <w:pStyle w:val="TAC"/>
            </w:pPr>
            <w:r w:rsidRPr="00D820A8">
              <w:t>Y/N</w:t>
            </w:r>
          </w:p>
        </w:tc>
        <w:tc>
          <w:tcPr>
            <w:tcW w:w="0" w:type="auto"/>
          </w:tcPr>
          <w:p w14:paraId="61ABEBF1" w14:textId="77777777" w:rsidR="00D820A8" w:rsidRPr="00D820A8" w:rsidRDefault="00D820A8" w:rsidP="00D820A8">
            <w:pPr>
              <w:pStyle w:val="TAC"/>
            </w:pPr>
            <w:r w:rsidRPr="00D820A8">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pPr>
            <w:r w:rsidRPr="00D820A8">
              <w:t>In certain regions (NOTE 2), bands 3, 8</w:t>
            </w:r>
          </w:p>
        </w:tc>
        <w:tc>
          <w:tcPr>
            <w:tcW w:w="0" w:type="auto"/>
          </w:tcPr>
          <w:p w14:paraId="5C21B0BB" w14:textId="77777777" w:rsidR="00D820A8" w:rsidRPr="00D820A8" w:rsidRDefault="00D820A8" w:rsidP="00D820A8">
            <w:pPr>
              <w:pStyle w:val="TAC"/>
            </w:pPr>
            <w:r w:rsidRPr="00D820A8">
              <w:t>N</w:t>
            </w:r>
          </w:p>
        </w:tc>
        <w:tc>
          <w:tcPr>
            <w:tcW w:w="0" w:type="auto"/>
          </w:tcPr>
          <w:p w14:paraId="1385ECC6" w14:textId="77777777" w:rsidR="00D820A8" w:rsidRPr="00D820A8" w:rsidRDefault="00D820A8" w:rsidP="00D820A8">
            <w:pPr>
              <w:pStyle w:val="TAC"/>
            </w:pPr>
            <w:r w:rsidRPr="00D820A8">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pPr>
            <w:r w:rsidRPr="00D820A8">
              <w:rPr>
                <w:rFonts w:eastAsia="SimSun"/>
                <w:lang w:eastAsia="en-GB"/>
              </w:rPr>
              <w:t>Any</w:t>
            </w:r>
          </w:p>
        </w:tc>
        <w:tc>
          <w:tcPr>
            <w:tcW w:w="0" w:type="auto"/>
          </w:tcPr>
          <w:p w14:paraId="46AC38F0" w14:textId="77777777" w:rsidR="00D820A8" w:rsidRPr="00D820A8" w:rsidRDefault="00D820A8" w:rsidP="00D820A8">
            <w:pPr>
              <w:pStyle w:val="TAC"/>
            </w:pPr>
            <w:r w:rsidRPr="00D820A8">
              <w:rPr>
                <w:rFonts w:eastAsia="SimSun"/>
                <w:lang w:eastAsia="en-GB"/>
              </w:rPr>
              <w:t>Y</w:t>
            </w:r>
          </w:p>
        </w:tc>
        <w:tc>
          <w:tcPr>
            <w:tcW w:w="0" w:type="auto"/>
          </w:tcPr>
          <w:p w14:paraId="58112D25" w14:textId="77777777" w:rsidR="00D820A8" w:rsidRPr="00D820A8" w:rsidRDefault="00D820A8" w:rsidP="00D820A8">
            <w:pPr>
              <w:pStyle w:val="TAC"/>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pPr>
            <w:r w:rsidRPr="00D820A8">
              <w:t>Any below 1 GHz except for certain regions (NOTE 2), band 8</w:t>
            </w:r>
          </w:p>
        </w:tc>
        <w:tc>
          <w:tcPr>
            <w:tcW w:w="0" w:type="auto"/>
          </w:tcPr>
          <w:p w14:paraId="50BABBE3" w14:textId="77777777" w:rsidR="00D820A8" w:rsidRPr="00D820A8" w:rsidRDefault="00D820A8" w:rsidP="00D820A8">
            <w:pPr>
              <w:pStyle w:val="TAC"/>
            </w:pPr>
            <w:r w:rsidRPr="00D820A8">
              <w:t>N</w:t>
            </w:r>
          </w:p>
        </w:tc>
        <w:tc>
          <w:tcPr>
            <w:tcW w:w="0" w:type="auto"/>
          </w:tcPr>
          <w:p w14:paraId="26C6E3B6" w14:textId="77777777" w:rsidR="00D820A8" w:rsidRPr="00D820A8" w:rsidRDefault="00D820A8" w:rsidP="00D820A8">
            <w:pPr>
              <w:pStyle w:val="TAC"/>
            </w:pPr>
            <w:r w:rsidRPr="00D820A8">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pPr>
            <w:r w:rsidRPr="00D820A8">
              <w:t>Any above 1 GHz except for certain regions (NOTE 2), band 3</w:t>
            </w:r>
          </w:p>
        </w:tc>
        <w:tc>
          <w:tcPr>
            <w:tcW w:w="0" w:type="auto"/>
          </w:tcPr>
          <w:p w14:paraId="21DFDAC1" w14:textId="77777777" w:rsidR="00D820A8" w:rsidRPr="00D820A8" w:rsidRDefault="00D820A8" w:rsidP="00D820A8">
            <w:pPr>
              <w:pStyle w:val="TAC"/>
            </w:pPr>
            <w:r w:rsidRPr="00D820A8">
              <w:t>N</w:t>
            </w:r>
          </w:p>
        </w:tc>
        <w:tc>
          <w:tcPr>
            <w:tcW w:w="0" w:type="auto"/>
          </w:tcPr>
          <w:p w14:paraId="23D7D8B6" w14:textId="77777777" w:rsidR="00D820A8" w:rsidRPr="00D820A8" w:rsidRDefault="00D820A8" w:rsidP="00D820A8">
            <w:pPr>
              <w:pStyle w:val="TAC"/>
            </w:pPr>
            <w:r w:rsidRPr="00D820A8">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pPr>
            <w:r w:rsidRPr="00D820A8">
              <w:t>NOTE 1:</w:t>
            </w:r>
            <w:r w:rsidRPr="00D820A8">
              <w:tab/>
              <w:t>Void.</w:t>
            </w:r>
          </w:p>
          <w:p w14:paraId="31E90ED0" w14:textId="77777777" w:rsidR="00D820A8" w:rsidRPr="00D820A8" w:rsidRDefault="00D820A8" w:rsidP="00D820A8">
            <w:pPr>
              <w:pStyle w:val="TAN"/>
            </w:pPr>
            <w:r w:rsidRPr="00D820A8">
              <w:rPr>
                <w:rFonts w:cs="Arial"/>
              </w:rPr>
              <w:t>NOTE 2:</w:t>
            </w:r>
            <w:r w:rsidRPr="00D820A8">
              <w:tab/>
            </w:r>
            <w:r w:rsidRPr="00D820A8">
              <w:rPr>
                <w:rFonts w:cs="Arial"/>
              </w:rPr>
              <w:t xml:space="preserve">Applicable only for operation in regions </w:t>
            </w:r>
            <w:r w:rsidRPr="00D820A8">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pPr>
    </w:p>
    <w:p w14:paraId="61B641DA" w14:textId="397F8964" w:rsidR="004C4A70" w:rsidRPr="009202AA" w:rsidRDefault="00D820A8" w:rsidP="004C4A70">
      <w:pPr>
        <w:pStyle w:val="TH"/>
        <w:rPr>
          <w:rFonts w:cs="v5.0.0"/>
        </w:rPr>
      </w:pPr>
      <w:r w:rsidRPr="006C087A">
        <w:lastRenderedPageBreak/>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4pt;height:30.5pt" o:ole="" fillcolor="window">
                  <v:imagedata r:id="rId31" o:title=""/>
                </v:shape>
                <o:OLEObject Type="Embed" ProgID="Equation.3" ShapeID="_x0000_i1041" DrawAspect="Content" ObjectID="_1826974064"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lastRenderedPageBreak/>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75pt;height:25.3pt;mso-wrap-style:square;mso-position-horizontal-relative:page;mso-position-vertical-relative:page" o:ole="">
                  <v:imagedata r:id="rId47" o:title=""/>
                </v:shape>
                <o:OLEObject Type="Embed" ProgID="Equation.3" ShapeID="对象 125" DrawAspect="Content" ObjectID="_1826974065"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4pt;height:36.3pt;mso-wrap-style:square;mso-position-horizontal-relative:page;mso-position-vertical-relative:page" o:ole="">
                  <v:imagedata r:id="rId49" o:title=""/>
                </v:shape>
                <o:OLEObject Type="Embed" ProgID="Equation.3" ShapeID="对象 126" DrawAspect="Content" ObjectID="_1826974066"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60.2pt;height:30.5pt" o:ole="">
                  <v:imagedata r:id="rId51" o:title=""/>
                </v:shape>
                <o:OLEObject Type="Embed" ProgID="Equation.DSMT4" ShapeID="_x0000_i1044" DrawAspect="Content" ObjectID="_1826974067"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4pt;height:25.3pt" o:ole="" fillcolor="window">
                  <v:imagedata r:id="rId40" o:title=""/>
                </v:shape>
                <o:OLEObject Type="Embed" ProgID="Equation.DSMT4" ShapeID="_x0000_i1045" DrawAspect="Content" ObjectID="_1826974068"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8.8pt;height:25.3pt" o:ole="">
                  <v:imagedata r:id="rId42" o:title=""/>
                </v:shape>
                <o:OLEObject Type="Embed" ProgID="Equation.3" ShapeID="_x0000_i1046" DrawAspect="Content" ObjectID="_1826974069"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5pt;mso-wrap-style:square;mso-position-horizontal-relative:page;mso-position-vertical-relative:page" o:ole="">
                  <v:fill o:detectmouseclick="t"/>
                  <v:imagedata r:id="rId55" o:title=""/>
                </v:shape>
                <o:OLEObject Type="Embed" ProgID="Equation.3" ShapeID="对象 130" DrawAspect="Content" ObjectID="_1826974070"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5pt;mso-wrap-style:square;mso-position-horizontal-relative:page;mso-position-vertical-relative:page" o:ole="">
                  <v:imagedata r:id="rId57" o:title=""/>
                </v:shape>
                <o:OLEObject Type="Embed" ProgID="Equation.3" ShapeID="对象 131" DrawAspect="Content" ObjectID="_1826974071"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3.75pt;height:30.5pt" o:ole="">
                  <v:imagedata r:id="rId44" o:title=""/>
                </v:shape>
                <o:OLEObject Type="Embed" ProgID="Equation.3" ShapeID="_x0000_i1049" DrawAspect="Content" ObjectID="_1826974072"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15pt;height:41.5pt;mso-wrap-style:square;mso-position-horizontal-relative:page;mso-position-vertical-relative:page" o:ole="">
                  <v:imagedata r:id="rId60" o:title=""/>
                </v:shape>
                <o:OLEObject Type="Embed" ProgID="Equation.3" ShapeID="对象 134" DrawAspect="Content" ObjectID="_1826974073"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3pt;height:41.5pt;mso-wrap-style:square;mso-position-horizontal-relative:page;mso-position-vertical-relative:page" o:ole="">
                  <v:imagedata r:id="rId62" o:title=""/>
                </v:shape>
                <o:OLEObject Type="Embed" ProgID="Equation.3" ShapeID="对象 136" DrawAspect="Content" ObjectID="_1826974074"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11" w:name="_Toc21096530"/>
      <w:bookmarkStart w:id="3012" w:name="_Toc29763497"/>
      <w:bookmarkStart w:id="3013" w:name="_Toc36029968"/>
      <w:bookmarkStart w:id="3014" w:name="_Toc37179868"/>
      <w:bookmarkStart w:id="3015" w:name="_Toc45869568"/>
      <w:bookmarkStart w:id="3016" w:name="_Toc52555367"/>
      <w:bookmarkStart w:id="3017" w:name="_Toc61112823"/>
      <w:bookmarkStart w:id="3018" w:name="_Toc67911707"/>
      <w:bookmarkStart w:id="3019" w:name="_Toc74840527"/>
      <w:bookmarkStart w:id="3020" w:name="_Toc76503662"/>
      <w:bookmarkStart w:id="3021" w:name="_Toc83042214"/>
      <w:bookmarkStart w:id="3022" w:name="_Toc89854388"/>
      <w:bookmarkStart w:id="3023" w:name="_Toc98667161"/>
      <w:bookmarkStart w:id="3024" w:name="_Toc105752444"/>
      <w:bookmarkStart w:id="3025" w:name="_Toc123150062"/>
      <w:bookmarkStart w:id="3026" w:name="_Toc124163024"/>
      <w:bookmarkStart w:id="3027" w:name="_Toc130913334"/>
      <w:bookmarkStart w:id="3028" w:name="_Toc137373619"/>
      <w:bookmarkStart w:id="3029" w:name="_Toc138892299"/>
      <w:bookmarkStart w:id="3030" w:name="_Toc155216366"/>
      <w:bookmarkStart w:id="3031" w:name="_Toc216361222"/>
      <w:r w:rsidRPr="009202AA">
        <w:lastRenderedPageBreak/>
        <w:t>6.6.5.2.4</w:t>
      </w:r>
      <w:r w:rsidRPr="009202AA">
        <w:tab/>
        <w:t>Additional requirements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32" w:name="_Toc21096531"/>
      <w:bookmarkStart w:id="3033" w:name="_Toc29763498"/>
      <w:bookmarkStart w:id="3034" w:name="_Toc36029969"/>
      <w:bookmarkStart w:id="3035" w:name="_Toc37179869"/>
      <w:bookmarkStart w:id="3036" w:name="_Toc45869569"/>
      <w:bookmarkStart w:id="3037" w:name="_Toc52555368"/>
      <w:bookmarkStart w:id="3038" w:name="_Toc61112824"/>
      <w:bookmarkStart w:id="3039" w:name="_Toc67911708"/>
      <w:bookmarkStart w:id="3040" w:name="_Toc74840528"/>
      <w:bookmarkStart w:id="3041" w:name="_Toc76503663"/>
      <w:bookmarkStart w:id="3042" w:name="_Toc83042215"/>
      <w:bookmarkStart w:id="3043" w:name="_Toc89854389"/>
      <w:bookmarkStart w:id="3044" w:name="_Toc98667162"/>
      <w:bookmarkStart w:id="3045" w:name="_Toc105752445"/>
      <w:bookmarkStart w:id="3046" w:name="_Toc123150063"/>
      <w:bookmarkStart w:id="3047" w:name="_Toc124163025"/>
      <w:bookmarkStart w:id="3048" w:name="_Toc130913335"/>
      <w:bookmarkStart w:id="3049" w:name="_Toc137373620"/>
      <w:bookmarkStart w:id="3050" w:name="_Toc138892300"/>
      <w:bookmarkStart w:id="3051" w:name="_Toc155216367"/>
      <w:bookmarkStart w:id="3052" w:name="_Toc216361223"/>
      <w:r w:rsidRPr="009202AA">
        <w:rPr>
          <w:lang w:eastAsia="zh-CN"/>
        </w:rPr>
        <w:t>6.6.5.3</w:t>
      </w:r>
      <w:r w:rsidRPr="009202AA">
        <w:rPr>
          <w:lang w:eastAsia="zh-CN"/>
        </w:rPr>
        <w:tab/>
        <w:t>Minimum requirement for single RAT UTRA operation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53" w:name="_Toc21096532"/>
      <w:bookmarkStart w:id="3054" w:name="_Toc29763499"/>
      <w:bookmarkStart w:id="3055" w:name="_Toc36029970"/>
      <w:bookmarkStart w:id="3056" w:name="_Toc37179870"/>
      <w:bookmarkStart w:id="3057" w:name="_Toc45869570"/>
      <w:bookmarkStart w:id="3058" w:name="_Toc52555369"/>
      <w:bookmarkStart w:id="3059" w:name="_Toc61112825"/>
      <w:bookmarkStart w:id="3060" w:name="_Toc67911709"/>
      <w:bookmarkStart w:id="3061" w:name="_Toc74840529"/>
      <w:bookmarkStart w:id="3062" w:name="_Toc76503664"/>
      <w:bookmarkStart w:id="3063" w:name="_Toc83042216"/>
      <w:bookmarkStart w:id="3064" w:name="_Toc89854390"/>
      <w:bookmarkStart w:id="3065" w:name="_Toc98667163"/>
      <w:bookmarkStart w:id="3066" w:name="_Toc105752446"/>
      <w:bookmarkStart w:id="3067" w:name="_Toc123150064"/>
      <w:bookmarkStart w:id="3068" w:name="_Toc124163026"/>
      <w:bookmarkStart w:id="3069" w:name="_Toc130913336"/>
      <w:bookmarkStart w:id="3070" w:name="_Toc137373621"/>
      <w:bookmarkStart w:id="3071" w:name="_Toc138892301"/>
      <w:bookmarkStart w:id="3072" w:name="_Toc155216368"/>
      <w:bookmarkStart w:id="3073" w:name="_Toc216361224"/>
      <w:r w:rsidRPr="009202AA">
        <w:rPr>
          <w:lang w:eastAsia="zh-CN"/>
        </w:rPr>
        <w:t>6.6.5.4</w:t>
      </w:r>
      <w:r w:rsidRPr="009202AA">
        <w:rPr>
          <w:lang w:eastAsia="zh-CN"/>
        </w:rPr>
        <w:tab/>
        <w:t>Minimum requirement for single RAT E-UTRA operation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DE4A0E2" w14:textId="77777777" w:rsidR="004C4A70" w:rsidRPr="009202AA" w:rsidRDefault="004C4A70" w:rsidP="004C4A70">
      <w:pPr>
        <w:pStyle w:val="Heading5"/>
        <w:rPr>
          <w:lang w:eastAsia="zh-CN"/>
        </w:rPr>
      </w:pPr>
      <w:bookmarkStart w:id="3074" w:name="_Toc21096533"/>
      <w:bookmarkStart w:id="3075" w:name="_Toc29763500"/>
      <w:bookmarkStart w:id="3076" w:name="_Toc36029971"/>
      <w:bookmarkStart w:id="3077" w:name="_Toc37179871"/>
      <w:bookmarkStart w:id="3078" w:name="_Toc45869571"/>
      <w:bookmarkStart w:id="3079" w:name="_Toc52555370"/>
      <w:bookmarkStart w:id="3080" w:name="_Toc61112826"/>
      <w:bookmarkStart w:id="3081" w:name="_Toc67911710"/>
      <w:bookmarkStart w:id="3082" w:name="_Toc74840530"/>
      <w:bookmarkStart w:id="3083" w:name="_Toc76503665"/>
      <w:bookmarkStart w:id="3084" w:name="_Toc83042217"/>
      <w:bookmarkStart w:id="3085" w:name="_Toc89854391"/>
      <w:bookmarkStart w:id="3086" w:name="_Toc98667164"/>
      <w:bookmarkStart w:id="3087" w:name="_Toc105752447"/>
      <w:bookmarkStart w:id="3088" w:name="_Toc123150065"/>
      <w:bookmarkStart w:id="3089" w:name="_Toc124163027"/>
      <w:bookmarkStart w:id="3090" w:name="_Toc130913337"/>
      <w:bookmarkStart w:id="3091" w:name="_Toc137373622"/>
      <w:bookmarkStart w:id="3092" w:name="_Toc138892302"/>
      <w:bookmarkStart w:id="3093" w:name="_Toc155216369"/>
      <w:bookmarkStart w:id="3094" w:name="_Toc216361225"/>
      <w:r w:rsidRPr="009202AA">
        <w:rPr>
          <w:lang w:eastAsia="zh-CN"/>
        </w:rPr>
        <w:t>6.6.5.4.1</w:t>
      </w:r>
      <w:r w:rsidRPr="009202AA">
        <w:rPr>
          <w:lang w:eastAsia="zh-CN"/>
        </w:rPr>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095" w:name="_Toc21096534"/>
      <w:bookmarkStart w:id="3096" w:name="_Toc29763501"/>
      <w:bookmarkStart w:id="3097" w:name="_Toc36029972"/>
      <w:bookmarkStart w:id="3098" w:name="_Toc37179872"/>
      <w:bookmarkStart w:id="3099" w:name="_Toc45869572"/>
      <w:bookmarkStart w:id="3100" w:name="_Toc52555371"/>
      <w:bookmarkStart w:id="3101" w:name="_Toc61112827"/>
      <w:bookmarkStart w:id="3102" w:name="_Toc67911711"/>
      <w:bookmarkStart w:id="3103" w:name="_Toc74840531"/>
      <w:bookmarkStart w:id="3104" w:name="_Toc76503666"/>
      <w:bookmarkStart w:id="3105" w:name="_Toc83042218"/>
      <w:bookmarkStart w:id="3106" w:name="_Toc89854392"/>
      <w:bookmarkStart w:id="3107" w:name="_Toc98667165"/>
      <w:bookmarkStart w:id="3108" w:name="_Toc105752448"/>
      <w:bookmarkStart w:id="3109" w:name="_Toc123150066"/>
      <w:bookmarkStart w:id="3110" w:name="_Toc124163028"/>
      <w:bookmarkStart w:id="3111" w:name="_Toc130913338"/>
      <w:bookmarkStart w:id="3112" w:name="_Toc137373623"/>
      <w:bookmarkStart w:id="3113" w:name="_Toc138892303"/>
      <w:bookmarkStart w:id="3114" w:name="_Toc155216370"/>
      <w:bookmarkStart w:id="3115" w:name="_Toc216361226"/>
      <w:r w:rsidRPr="009202AA">
        <w:lastRenderedPageBreak/>
        <w:t>6.6.5.4.2</w:t>
      </w:r>
      <w:r w:rsidRPr="009202AA">
        <w:tab/>
        <w:t xml:space="preserve">Basic limits </w:t>
      </w:r>
      <w:r w:rsidRPr="009202AA">
        <w:rPr>
          <w:lang w:eastAsia="zh-CN"/>
        </w:rPr>
        <w:t xml:space="preserve">for Wide Area BS </w:t>
      </w:r>
      <w:r w:rsidRPr="009202AA">
        <w:t>(Category A)</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16" w:name="_Toc21096535"/>
      <w:bookmarkStart w:id="3117" w:name="_Toc29763502"/>
      <w:bookmarkStart w:id="3118" w:name="_Toc36029973"/>
      <w:bookmarkStart w:id="3119" w:name="_Toc37179873"/>
      <w:bookmarkStart w:id="3120" w:name="_Toc45869573"/>
      <w:bookmarkStart w:id="3121" w:name="_Toc52555372"/>
      <w:bookmarkStart w:id="3122" w:name="_Toc61112828"/>
      <w:bookmarkStart w:id="3123" w:name="_Toc67911712"/>
      <w:bookmarkStart w:id="3124" w:name="_Toc74840532"/>
      <w:bookmarkStart w:id="3125" w:name="_Toc76503667"/>
      <w:bookmarkStart w:id="3126" w:name="_Toc83042219"/>
      <w:bookmarkStart w:id="3127" w:name="_Toc89854393"/>
      <w:bookmarkStart w:id="3128" w:name="_Toc98667166"/>
      <w:bookmarkStart w:id="3129" w:name="_Toc105752449"/>
      <w:bookmarkStart w:id="3130" w:name="_Toc123150067"/>
      <w:bookmarkStart w:id="3131" w:name="_Toc124163029"/>
      <w:bookmarkStart w:id="3132" w:name="_Toc130913339"/>
      <w:bookmarkStart w:id="3133" w:name="_Toc137373624"/>
      <w:bookmarkStart w:id="3134" w:name="_Toc138892304"/>
      <w:bookmarkStart w:id="3135" w:name="_Toc155216371"/>
      <w:bookmarkStart w:id="3136" w:name="_Toc216361227"/>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172D92D" w14:textId="77777777" w:rsidR="004C4A70" w:rsidRPr="009202AA" w:rsidRDefault="004C4A70" w:rsidP="004C4A70">
      <w:pPr>
        <w:pStyle w:val="Heading6"/>
        <w:rPr>
          <w:rFonts w:cs="v5.0.0"/>
        </w:rPr>
      </w:pPr>
      <w:bookmarkStart w:id="3137" w:name="_Toc21096536"/>
      <w:bookmarkStart w:id="3138" w:name="_Toc29763503"/>
      <w:bookmarkStart w:id="3139" w:name="_Toc36029974"/>
      <w:bookmarkStart w:id="3140" w:name="_Toc37179874"/>
      <w:bookmarkStart w:id="3141" w:name="_Toc45869574"/>
      <w:bookmarkStart w:id="3142" w:name="_Toc52555373"/>
      <w:bookmarkStart w:id="3143" w:name="_Toc61112829"/>
      <w:bookmarkStart w:id="3144" w:name="_Toc67911713"/>
      <w:bookmarkStart w:id="3145" w:name="_Toc74840533"/>
      <w:bookmarkStart w:id="3146" w:name="_Toc76503668"/>
      <w:bookmarkStart w:id="3147" w:name="_Toc83042220"/>
      <w:bookmarkStart w:id="3148" w:name="_Toc89854394"/>
      <w:bookmarkStart w:id="3149" w:name="_Toc98667167"/>
      <w:bookmarkStart w:id="3150" w:name="_Toc105752450"/>
      <w:bookmarkStart w:id="3151" w:name="_Toc123150068"/>
      <w:bookmarkStart w:id="3152" w:name="_Toc124163030"/>
      <w:bookmarkStart w:id="3153" w:name="_Toc130913340"/>
      <w:bookmarkStart w:id="3154" w:name="_Toc137373625"/>
      <w:bookmarkStart w:id="3155" w:name="_Toc138892305"/>
      <w:bookmarkStart w:id="3156" w:name="_Toc155216372"/>
      <w:bookmarkStart w:id="3157" w:name="_Toc216361228"/>
      <w:r w:rsidRPr="009202AA">
        <w:t>6.6.5.4.3.1</w:t>
      </w:r>
      <w:r w:rsidRPr="009202AA">
        <w:tab/>
        <w:t>General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58" w:name="_Toc21096537"/>
      <w:bookmarkStart w:id="3159" w:name="_Toc29763504"/>
      <w:bookmarkStart w:id="3160" w:name="_Toc36029975"/>
      <w:bookmarkStart w:id="3161" w:name="_Toc37179875"/>
      <w:bookmarkStart w:id="3162" w:name="_Toc45869575"/>
      <w:bookmarkStart w:id="3163" w:name="_Toc52555374"/>
      <w:bookmarkStart w:id="3164" w:name="_Toc61112830"/>
      <w:bookmarkStart w:id="3165" w:name="_Toc67911714"/>
      <w:bookmarkStart w:id="3166" w:name="_Toc74840534"/>
      <w:bookmarkStart w:id="3167" w:name="_Toc76503669"/>
      <w:bookmarkStart w:id="3168" w:name="_Toc83042221"/>
      <w:bookmarkStart w:id="3169" w:name="_Toc89854395"/>
      <w:bookmarkStart w:id="3170" w:name="_Toc98667168"/>
      <w:bookmarkStart w:id="3171" w:name="_Toc105752451"/>
      <w:bookmarkStart w:id="3172" w:name="_Toc123150069"/>
      <w:bookmarkStart w:id="3173" w:name="_Toc124163031"/>
      <w:bookmarkStart w:id="3174" w:name="_Toc130913341"/>
      <w:bookmarkStart w:id="3175" w:name="_Toc137373626"/>
      <w:bookmarkStart w:id="3176" w:name="_Toc138892306"/>
      <w:bookmarkStart w:id="3177" w:name="_Toc155216373"/>
      <w:bookmarkStart w:id="3178" w:name="_Toc216361229"/>
      <w:r w:rsidRPr="009202AA">
        <w:t>6.6.5.4.3.2</w:t>
      </w:r>
      <w:r w:rsidRPr="009202AA">
        <w:tab/>
        <w:t>Category B</w:t>
      </w:r>
      <w:r w:rsidRPr="009202AA">
        <w:rPr>
          <w:lang w:eastAsia="zh-CN"/>
        </w:rPr>
        <w:t xml:space="preserve"> requirements (Option 1)</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79" w:name="_Toc21096538"/>
      <w:bookmarkStart w:id="3180" w:name="_Toc29763505"/>
      <w:bookmarkStart w:id="3181" w:name="_Toc36029976"/>
      <w:bookmarkStart w:id="3182" w:name="_Toc37179876"/>
      <w:bookmarkStart w:id="3183" w:name="_Toc45869576"/>
      <w:bookmarkStart w:id="3184" w:name="_Toc52555375"/>
      <w:bookmarkStart w:id="3185" w:name="_Toc61112831"/>
      <w:bookmarkStart w:id="3186" w:name="_Toc67911715"/>
      <w:bookmarkStart w:id="3187" w:name="_Toc74840535"/>
      <w:bookmarkStart w:id="3188" w:name="_Toc76503670"/>
      <w:bookmarkStart w:id="3189" w:name="_Toc83042222"/>
      <w:bookmarkStart w:id="3190" w:name="_Toc89854396"/>
      <w:bookmarkStart w:id="3191" w:name="_Toc98667169"/>
      <w:bookmarkStart w:id="3192" w:name="_Toc105752452"/>
      <w:bookmarkStart w:id="3193" w:name="_Toc123150070"/>
      <w:bookmarkStart w:id="3194" w:name="_Toc124163032"/>
      <w:bookmarkStart w:id="3195" w:name="_Toc130913342"/>
      <w:bookmarkStart w:id="3196" w:name="_Toc137373627"/>
      <w:bookmarkStart w:id="3197" w:name="_Toc138892307"/>
      <w:bookmarkStart w:id="3198" w:name="_Toc155216374"/>
      <w:bookmarkStart w:id="3199" w:name="_Toc216361230"/>
      <w:r w:rsidRPr="009202AA">
        <w:t>6.6.5.4.3.3</w:t>
      </w:r>
      <w:r w:rsidRPr="009202AA">
        <w:tab/>
        <w:t>Category B (Option 2)</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50.5pt;height:30.5pt" o:ole="" fillcolor="window">
                  <v:imagedata r:id="rId31" o:title=""/>
                </v:shape>
                <o:OLEObject Type="Embed" ProgID="Equation.3" ShapeID="_x0000_i1052" DrawAspect="Content" ObjectID="_1826974075"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3.9pt;height:30.5pt" o:ole="" fillcolor="window">
                  <v:imagedata r:id="rId67" o:title=""/>
                </v:shape>
                <o:OLEObject Type="Embed" ProgID="Equation.3" ShapeID="_x0000_i1053" DrawAspect="Content" ObjectID="_1826974076"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7.8pt;height:30.5pt" o:ole="" fillcolor="window">
                  <v:imagedata r:id="rId69" o:title=""/>
                </v:shape>
                <o:OLEObject Type="Embed" ProgID="Equation.3" ShapeID="_x0000_i1054" DrawAspect="Content" ObjectID="_1826974077"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45pt;height:30.5pt" o:ole="" fillcolor="window">
                  <v:imagedata r:id="rId31" o:title=""/>
                </v:shape>
                <o:OLEObject Type="Embed" ProgID="Equation.3" ShapeID="_x0000_i1055" DrawAspect="Content" ObjectID="_1826974078"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3.9pt;height:30.5pt" o:ole="" fillcolor="window">
                  <v:imagedata r:id="rId67" o:title=""/>
                </v:shape>
                <o:OLEObject Type="Embed" ProgID="Equation.3" ShapeID="_x0000_i1056" DrawAspect="Content" ObjectID="_1826974079"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7.8pt;height:30.5pt" o:ole="" fillcolor="window">
                  <v:imagedata r:id="rId69" o:title=""/>
                </v:shape>
                <o:OLEObject Type="Embed" ProgID="Equation.3" ShapeID="_x0000_i1057" DrawAspect="Content" ObjectID="_1826974080"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50.5pt;height:30.5pt" o:ole="" fillcolor="window">
                  <v:imagedata r:id="rId31" o:title=""/>
                </v:shape>
                <o:OLEObject Type="Embed" ProgID="Equation.3" ShapeID="_x0000_i1058" DrawAspect="Content" ObjectID="_1826974081"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00" w:name="_Toc21096539"/>
      <w:bookmarkStart w:id="3201" w:name="_Toc29763506"/>
      <w:bookmarkStart w:id="3202" w:name="_Toc36029977"/>
      <w:bookmarkStart w:id="3203" w:name="_Toc37179877"/>
      <w:bookmarkStart w:id="3204" w:name="_Toc45869577"/>
      <w:bookmarkStart w:id="3205" w:name="_Toc52555376"/>
      <w:bookmarkStart w:id="3206" w:name="_Toc61112832"/>
      <w:bookmarkStart w:id="3207" w:name="_Toc67911716"/>
      <w:bookmarkStart w:id="3208" w:name="_Toc74840536"/>
      <w:bookmarkStart w:id="3209" w:name="_Toc76503671"/>
      <w:bookmarkStart w:id="3210" w:name="_Toc83042223"/>
      <w:bookmarkStart w:id="3211" w:name="_Toc89854397"/>
      <w:bookmarkStart w:id="3212" w:name="_Toc98667170"/>
      <w:bookmarkStart w:id="3213" w:name="_Toc105752453"/>
      <w:bookmarkStart w:id="3214" w:name="_Toc123150071"/>
      <w:bookmarkStart w:id="3215" w:name="_Toc124163033"/>
      <w:bookmarkStart w:id="3216" w:name="_Toc130913343"/>
      <w:bookmarkStart w:id="3217" w:name="_Toc137373628"/>
      <w:bookmarkStart w:id="3218" w:name="_Toc138892308"/>
      <w:bookmarkStart w:id="3219" w:name="_Toc155216375"/>
      <w:bookmarkStart w:id="3220" w:name="_Toc216361231"/>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60.2pt;height:30.5pt" o:ole="">
                  <v:imagedata r:id="rId75" o:title=""/>
                </v:shape>
                <o:OLEObject Type="Embed" ProgID="Equation.DSMT4" ShapeID="_x0000_i1059" DrawAspect="Content" ObjectID="_1826974082"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55pt;height:30.5pt" o:ole="">
                  <v:imagedata r:id="rId77" o:title=""/>
                </v:shape>
                <o:OLEObject Type="Embed" ProgID="Equation.3" ShapeID="_x0000_i1060" DrawAspect="Content" ObjectID="_1826974083"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2pt;height:30.5pt" o:ole="">
                  <v:imagedata r:id="rId44" o:title=""/>
                </v:shape>
                <o:OLEObject Type="Embed" ProgID="Equation.3" ShapeID="_x0000_i1061" DrawAspect="Content" ObjectID="_1826974084"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21" w:name="_Toc21096540"/>
      <w:bookmarkStart w:id="3222" w:name="_Toc29763507"/>
      <w:bookmarkStart w:id="3223" w:name="_Toc36029978"/>
      <w:bookmarkStart w:id="3224" w:name="_Toc37179878"/>
      <w:bookmarkStart w:id="3225" w:name="_Toc45869578"/>
      <w:bookmarkStart w:id="3226" w:name="_Toc52555377"/>
      <w:bookmarkStart w:id="3227" w:name="_Toc61112833"/>
      <w:bookmarkStart w:id="3228" w:name="_Toc67911717"/>
      <w:bookmarkStart w:id="3229" w:name="_Toc74840537"/>
      <w:bookmarkStart w:id="3230" w:name="_Toc76503672"/>
      <w:bookmarkStart w:id="3231" w:name="_Toc83042224"/>
      <w:bookmarkStart w:id="3232" w:name="_Toc89854398"/>
      <w:bookmarkStart w:id="3233" w:name="_Toc98667171"/>
      <w:bookmarkStart w:id="3234" w:name="_Toc105752454"/>
      <w:bookmarkStart w:id="3235" w:name="_Toc123150072"/>
      <w:bookmarkStart w:id="3236" w:name="_Toc124163034"/>
      <w:bookmarkStart w:id="3237" w:name="_Toc130913344"/>
      <w:bookmarkStart w:id="3238" w:name="_Toc137373629"/>
      <w:bookmarkStart w:id="3239" w:name="_Toc138892309"/>
      <w:bookmarkStart w:id="3240" w:name="_Toc155216376"/>
      <w:bookmarkStart w:id="3241" w:name="_Toc216361232"/>
      <w:r w:rsidRPr="009202AA">
        <w:lastRenderedPageBreak/>
        <w:t>6.6.5.4.5</w:t>
      </w:r>
      <w:r w:rsidRPr="009202AA">
        <w:tab/>
      </w:r>
      <w:r w:rsidRPr="009202AA">
        <w:rPr>
          <w:rFonts w:cs="Arial"/>
        </w:rPr>
        <w:t>Basic limit</w:t>
      </w:r>
      <w:r w:rsidRPr="009202AA">
        <w:t>s for Medium Range BS (Category A and B)</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3.9pt;height:30.5pt" o:ole="">
                  <v:imagedata r:id="rId80" o:title=""/>
                </v:shape>
                <o:OLEObject Type="Embed" ProgID="Equation.3" ShapeID="_x0000_i1062" DrawAspect="Content" ObjectID="_1826974085"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lastRenderedPageBreak/>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8.8pt;height:30.5pt" o:ole="">
                  <v:imagedata r:id="rId82" o:title=""/>
                </v:shape>
                <o:OLEObject Type="Embed" ProgID="Equation.3" ShapeID="_x0000_i1063" DrawAspect="Content" ObjectID="_1826974086"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lastRenderedPageBreak/>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45pt;height:30.5pt" o:ole="">
                  <v:imagedata r:id="rId84" o:title=""/>
                </v:shape>
                <o:OLEObject Type="Embed" ProgID="Equation.3" ShapeID="_x0000_i1064" DrawAspect="Content" ObjectID="_1826974087"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42" w:name="_Toc21096541"/>
      <w:bookmarkStart w:id="3243" w:name="_Toc29763508"/>
      <w:bookmarkStart w:id="3244" w:name="_Toc36029979"/>
      <w:bookmarkStart w:id="3245" w:name="_Toc37179879"/>
      <w:bookmarkStart w:id="3246" w:name="_Toc45869579"/>
      <w:bookmarkStart w:id="3247" w:name="_Toc52555378"/>
      <w:bookmarkStart w:id="3248" w:name="_Toc61112834"/>
      <w:bookmarkStart w:id="3249" w:name="_Toc67911718"/>
      <w:bookmarkStart w:id="3250" w:name="_Toc74840538"/>
      <w:bookmarkStart w:id="3251" w:name="_Toc76503673"/>
      <w:bookmarkStart w:id="3252" w:name="_Toc83042225"/>
      <w:bookmarkStart w:id="3253" w:name="_Toc89854399"/>
      <w:bookmarkStart w:id="3254" w:name="_Toc98667172"/>
      <w:bookmarkStart w:id="3255" w:name="_Toc105752455"/>
      <w:bookmarkStart w:id="3256" w:name="_Toc123150073"/>
      <w:bookmarkStart w:id="3257" w:name="_Toc124163035"/>
      <w:bookmarkStart w:id="3258" w:name="_Toc130913345"/>
      <w:bookmarkStart w:id="3259" w:name="_Toc137373630"/>
      <w:bookmarkStart w:id="3260" w:name="_Toc138892310"/>
      <w:bookmarkStart w:id="3261" w:name="_Toc155216377"/>
      <w:bookmarkStart w:id="3262" w:name="_Toc216361233"/>
      <w:r w:rsidRPr="009202AA">
        <w:t>6.6.5.4.7</w:t>
      </w:r>
      <w:r w:rsidRPr="009202AA">
        <w:tab/>
        <w:t>Additional requirements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63" w:name="_Toc21096542"/>
      <w:bookmarkStart w:id="3264" w:name="_Toc29763509"/>
      <w:bookmarkStart w:id="3265" w:name="_Toc36029980"/>
      <w:bookmarkStart w:id="3266" w:name="_Toc37179880"/>
      <w:bookmarkStart w:id="3267" w:name="_Toc45869580"/>
      <w:bookmarkStart w:id="3268" w:name="_Toc52555379"/>
      <w:bookmarkStart w:id="3269" w:name="_Toc61112835"/>
      <w:bookmarkStart w:id="3270"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71" w:name="_Toc74840539"/>
      <w:bookmarkStart w:id="3272" w:name="_Toc76503674"/>
      <w:bookmarkStart w:id="3273" w:name="_Toc83042226"/>
      <w:bookmarkStart w:id="3274" w:name="_Toc89854400"/>
      <w:bookmarkStart w:id="3275" w:name="_Toc98667173"/>
      <w:bookmarkStart w:id="3276" w:name="_Toc105752456"/>
      <w:bookmarkStart w:id="3277" w:name="_Toc123150074"/>
      <w:bookmarkStart w:id="3278" w:name="_Toc124163036"/>
      <w:bookmarkStart w:id="3279" w:name="_Toc130913346"/>
      <w:bookmarkStart w:id="3280" w:name="_Toc137373631"/>
      <w:bookmarkStart w:id="3281" w:name="_Toc138892311"/>
      <w:bookmarkStart w:id="3282" w:name="_Toc155216378"/>
      <w:bookmarkStart w:id="3283" w:name="_Toc216361234"/>
      <w:r w:rsidRPr="009202AA">
        <w:rPr>
          <w:lang w:eastAsia="zh-CN"/>
        </w:rPr>
        <w:t>6.6.6</w:t>
      </w:r>
      <w:r w:rsidRPr="009202AA">
        <w:rPr>
          <w:lang w:eastAsia="zh-CN"/>
        </w:rPr>
        <w:tab/>
        <w:t>Spurious emission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6E5B369" w14:textId="77777777" w:rsidR="004C4A70" w:rsidRPr="009202AA" w:rsidRDefault="004C4A70" w:rsidP="004C4A70">
      <w:pPr>
        <w:pStyle w:val="Heading4"/>
      </w:pPr>
      <w:bookmarkStart w:id="3284" w:name="_Toc21096543"/>
      <w:bookmarkStart w:id="3285" w:name="_Toc29763510"/>
      <w:bookmarkStart w:id="3286" w:name="_Toc36029981"/>
      <w:bookmarkStart w:id="3287" w:name="_Toc37179881"/>
      <w:bookmarkStart w:id="3288" w:name="_Toc45869581"/>
      <w:bookmarkStart w:id="3289" w:name="_Toc52555380"/>
      <w:bookmarkStart w:id="3290" w:name="_Toc61112836"/>
      <w:bookmarkStart w:id="3291" w:name="_Toc67911720"/>
      <w:bookmarkStart w:id="3292" w:name="_Toc74840540"/>
      <w:bookmarkStart w:id="3293" w:name="_Toc76503675"/>
      <w:bookmarkStart w:id="3294" w:name="_Toc83042227"/>
      <w:bookmarkStart w:id="3295" w:name="_Toc89854401"/>
      <w:bookmarkStart w:id="3296" w:name="_Toc98667174"/>
      <w:bookmarkStart w:id="3297" w:name="_Toc105752457"/>
      <w:bookmarkStart w:id="3298" w:name="_Toc123150075"/>
      <w:bookmarkStart w:id="3299" w:name="_Toc124163037"/>
      <w:bookmarkStart w:id="3300" w:name="_Toc130913347"/>
      <w:bookmarkStart w:id="3301" w:name="_Toc137373632"/>
      <w:bookmarkStart w:id="3302" w:name="_Toc138892312"/>
      <w:bookmarkStart w:id="3303" w:name="_Toc155216379"/>
      <w:bookmarkStart w:id="3304" w:name="_Toc216361235"/>
      <w:r w:rsidRPr="009202AA">
        <w:t>6.6.6.1</w:t>
      </w:r>
      <w:r w:rsidRPr="009202AA">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lastRenderedPageBreak/>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05" w:name="_Toc21096544"/>
      <w:bookmarkStart w:id="3306" w:name="_Toc29763511"/>
      <w:bookmarkStart w:id="3307" w:name="_Toc36029982"/>
      <w:bookmarkStart w:id="3308" w:name="_Toc37179882"/>
      <w:bookmarkStart w:id="3309" w:name="_Toc45869582"/>
      <w:bookmarkStart w:id="3310" w:name="_Toc52555381"/>
      <w:bookmarkStart w:id="3311" w:name="_Toc61112837"/>
      <w:bookmarkStart w:id="3312" w:name="_Toc67911721"/>
      <w:bookmarkStart w:id="3313" w:name="_Toc74840541"/>
      <w:bookmarkStart w:id="3314" w:name="_Toc76503676"/>
      <w:bookmarkStart w:id="3315" w:name="_Toc83042228"/>
      <w:bookmarkStart w:id="3316" w:name="_Toc89854402"/>
      <w:bookmarkStart w:id="3317" w:name="_Toc98667175"/>
      <w:bookmarkStart w:id="3318" w:name="_Toc105752458"/>
      <w:bookmarkStart w:id="3319" w:name="_Toc123150076"/>
      <w:bookmarkStart w:id="3320" w:name="_Toc124163038"/>
      <w:bookmarkStart w:id="3321" w:name="_Toc130913348"/>
      <w:bookmarkStart w:id="3322" w:name="_Toc137373633"/>
      <w:bookmarkStart w:id="3323" w:name="_Toc138892313"/>
      <w:bookmarkStart w:id="3324" w:name="_Toc155216380"/>
      <w:bookmarkStart w:id="3325" w:name="_Toc216361236"/>
      <w:r w:rsidRPr="009202AA">
        <w:t>6.6.6.2</w:t>
      </w:r>
      <w:r w:rsidRPr="009202AA">
        <w:tab/>
      </w:r>
      <w:r w:rsidRPr="009202AA">
        <w:rPr>
          <w:lang w:eastAsia="zh-CN"/>
        </w:rPr>
        <w:t>Minimum requirement for MSR operation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26" w:name="_Toc21096545"/>
      <w:bookmarkStart w:id="3327" w:name="_Toc29763512"/>
      <w:bookmarkStart w:id="3328" w:name="_Toc36029983"/>
      <w:bookmarkStart w:id="3329" w:name="_Toc37179883"/>
      <w:bookmarkStart w:id="3330" w:name="_Toc45869583"/>
      <w:bookmarkStart w:id="3331" w:name="_Toc52555382"/>
      <w:bookmarkStart w:id="3332" w:name="_Toc61112838"/>
      <w:bookmarkStart w:id="3333" w:name="_Toc67911722"/>
      <w:bookmarkStart w:id="3334" w:name="_Toc74840542"/>
      <w:bookmarkStart w:id="3335" w:name="_Toc76503677"/>
      <w:bookmarkStart w:id="3336" w:name="_Toc83042229"/>
      <w:bookmarkStart w:id="3337" w:name="_Toc89854403"/>
      <w:bookmarkStart w:id="3338" w:name="_Toc98667176"/>
      <w:bookmarkStart w:id="3339" w:name="_Toc105752459"/>
      <w:bookmarkStart w:id="3340" w:name="_Toc123150077"/>
      <w:bookmarkStart w:id="3341" w:name="_Toc124163039"/>
      <w:bookmarkStart w:id="3342" w:name="_Toc130913349"/>
      <w:bookmarkStart w:id="3343" w:name="_Toc137373634"/>
      <w:bookmarkStart w:id="3344" w:name="_Toc138892314"/>
      <w:bookmarkStart w:id="3345" w:name="_Toc155216381"/>
      <w:bookmarkStart w:id="3346" w:name="_Toc216361237"/>
      <w:r w:rsidRPr="009202AA">
        <w:rPr>
          <w:lang w:eastAsia="zh-CN"/>
        </w:rPr>
        <w:t>6.6.6.3</w:t>
      </w:r>
      <w:r w:rsidRPr="009202AA">
        <w:rPr>
          <w:lang w:eastAsia="zh-CN"/>
        </w:rPr>
        <w:tab/>
        <w:t>Minimum requirement for single RAT UTRA operation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47" w:name="_Toc21096546"/>
      <w:bookmarkStart w:id="3348" w:name="_Toc29763513"/>
      <w:bookmarkStart w:id="3349" w:name="_Toc36029984"/>
      <w:bookmarkStart w:id="3350" w:name="_Toc37179884"/>
      <w:bookmarkStart w:id="3351" w:name="_Toc45869584"/>
      <w:bookmarkStart w:id="3352" w:name="_Toc52555383"/>
      <w:bookmarkStart w:id="3353" w:name="_Toc61112839"/>
      <w:bookmarkStart w:id="3354" w:name="_Toc67911723"/>
      <w:bookmarkStart w:id="3355" w:name="_Toc74840543"/>
      <w:bookmarkStart w:id="3356" w:name="_Toc76503678"/>
      <w:bookmarkStart w:id="3357" w:name="_Toc83042230"/>
      <w:bookmarkStart w:id="3358" w:name="_Toc89854404"/>
      <w:bookmarkStart w:id="3359" w:name="_Toc98667177"/>
      <w:bookmarkStart w:id="3360" w:name="_Toc105752460"/>
      <w:bookmarkStart w:id="3361" w:name="_Toc123150078"/>
      <w:bookmarkStart w:id="3362" w:name="_Toc124163040"/>
      <w:bookmarkStart w:id="3363" w:name="_Toc130913350"/>
      <w:bookmarkStart w:id="3364" w:name="_Toc137373635"/>
      <w:bookmarkStart w:id="3365" w:name="_Toc138892315"/>
      <w:bookmarkStart w:id="3366" w:name="_Toc155216382"/>
      <w:bookmarkStart w:id="3367" w:name="_Toc216361238"/>
      <w:r w:rsidRPr="009202AA">
        <w:rPr>
          <w:lang w:eastAsia="zh-CN"/>
        </w:rPr>
        <w:lastRenderedPageBreak/>
        <w:t>6.6.6.4</w:t>
      </w:r>
      <w:r w:rsidRPr="009202AA">
        <w:rPr>
          <w:lang w:eastAsia="zh-CN"/>
        </w:rPr>
        <w:tab/>
        <w:t>Minimum requirement for single RAT E-UTRA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68" w:name="_Toc21096547"/>
      <w:bookmarkStart w:id="3369" w:name="_Toc29763514"/>
      <w:bookmarkStart w:id="3370" w:name="_Toc36029985"/>
      <w:bookmarkStart w:id="3371" w:name="_Toc37179885"/>
      <w:bookmarkStart w:id="3372" w:name="_Toc45869585"/>
      <w:bookmarkStart w:id="3373" w:name="_Toc52555384"/>
      <w:bookmarkStart w:id="3374" w:name="_Toc61112840"/>
      <w:bookmarkStart w:id="3375" w:name="_Toc67911724"/>
      <w:bookmarkStart w:id="3376" w:name="_Toc74840544"/>
      <w:bookmarkStart w:id="3377" w:name="_Toc76503679"/>
      <w:bookmarkStart w:id="3378" w:name="_Toc83042231"/>
      <w:bookmarkStart w:id="3379" w:name="_Toc89854405"/>
      <w:bookmarkStart w:id="3380" w:name="_Toc98667178"/>
      <w:bookmarkStart w:id="3381" w:name="_Toc105752461"/>
      <w:bookmarkStart w:id="3382" w:name="_Toc123150079"/>
      <w:bookmarkStart w:id="3383" w:name="_Toc124163041"/>
      <w:bookmarkStart w:id="3384" w:name="_Toc130913351"/>
      <w:bookmarkStart w:id="3385" w:name="_Toc137373636"/>
      <w:bookmarkStart w:id="3386" w:name="_Toc138892316"/>
      <w:bookmarkStart w:id="3387" w:name="_Toc155216383"/>
      <w:bookmarkStart w:id="3388" w:name="_Toc216361239"/>
      <w:r w:rsidRPr="009202AA">
        <w:rPr>
          <w:lang w:eastAsia="zh-CN"/>
        </w:rPr>
        <w:t>6.7</w:t>
      </w:r>
      <w:r w:rsidRPr="009202AA">
        <w:rPr>
          <w:lang w:eastAsia="zh-CN"/>
        </w:rPr>
        <w:tab/>
        <w:t>Transmitter intermodulation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68CD99C" w14:textId="77777777" w:rsidR="004C4A70" w:rsidRPr="009202AA" w:rsidRDefault="004C4A70" w:rsidP="004C4A70">
      <w:pPr>
        <w:pStyle w:val="Heading3"/>
      </w:pPr>
      <w:bookmarkStart w:id="3389" w:name="_Toc21096548"/>
      <w:bookmarkStart w:id="3390" w:name="_Toc29763515"/>
      <w:bookmarkStart w:id="3391" w:name="_Toc36029986"/>
      <w:bookmarkStart w:id="3392" w:name="_Toc37179886"/>
      <w:bookmarkStart w:id="3393" w:name="_Toc45869586"/>
      <w:bookmarkStart w:id="3394" w:name="_Toc52555385"/>
      <w:bookmarkStart w:id="3395" w:name="_Toc61112841"/>
      <w:bookmarkStart w:id="3396" w:name="_Toc67911725"/>
      <w:bookmarkStart w:id="3397" w:name="_Toc74840545"/>
      <w:bookmarkStart w:id="3398" w:name="_Toc76503680"/>
      <w:bookmarkStart w:id="3399" w:name="_Toc83042232"/>
      <w:bookmarkStart w:id="3400" w:name="_Toc89854406"/>
      <w:bookmarkStart w:id="3401" w:name="_Toc98667179"/>
      <w:bookmarkStart w:id="3402" w:name="_Toc105752462"/>
      <w:bookmarkStart w:id="3403" w:name="_Toc123150080"/>
      <w:bookmarkStart w:id="3404" w:name="_Toc124163042"/>
      <w:bookmarkStart w:id="3405" w:name="_Toc130913352"/>
      <w:bookmarkStart w:id="3406" w:name="_Toc137373637"/>
      <w:bookmarkStart w:id="3407" w:name="_Toc138892317"/>
      <w:bookmarkStart w:id="3408" w:name="_Toc155216384"/>
      <w:bookmarkStart w:id="3409" w:name="_Toc216361240"/>
      <w:r w:rsidRPr="009202AA">
        <w:t>6.7.1</w:t>
      </w:r>
      <w:r w:rsidRPr="009202A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10" w:name="_Toc21096549"/>
      <w:bookmarkStart w:id="3411" w:name="_Toc29763516"/>
      <w:bookmarkStart w:id="3412" w:name="_Toc36029987"/>
      <w:bookmarkStart w:id="3413" w:name="_Toc37179887"/>
      <w:bookmarkStart w:id="3414" w:name="_Toc45869587"/>
      <w:bookmarkStart w:id="3415" w:name="_Toc52555386"/>
      <w:bookmarkStart w:id="3416" w:name="_Toc61112842"/>
      <w:bookmarkStart w:id="3417" w:name="_Toc67911726"/>
      <w:bookmarkStart w:id="3418" w:name="_Toc74840546"/>
      <w:bookmarkStart w:id="3419" w:name="_Toc76503681"/>
      <w:bookmarkStart w:id="3420" w:name="_Toc83042233"/>
      <w:bookmarkStart w:id="3421" w:name="_Toc89854407"/>
      <w:bookmarkStart w:id="3422" w:name="_Toc98667180"/>
      <w:bookmarkStart w:id="3423" w:name="_Toc105752463"/>
      <w:bookmarkStart w:id="3424" w:name="_Toc123150081"/>
      <w:bookmarkStart w:id="3425" w:name="_Toc124163043"/>
      <w:bookmarkStart w:id="3426" w:name="_Toc130913353"/>
      <w:bookmarkStart w:id="3427" w:name="_Toc137373638"/>
      <w:bookmarkStart w:id="3428" w:name="_Toc138892318"/>
      <w:bookmarkStart w:id="3429" w:name="_Toc155216385"/>
      <w:bookmarkStart w:id="3430" w:name="_Toc216361241"/>
      <w:r w:rsidRPr="009202AA">
        <w:rPr>
          <w:lang w:eastAsia="zh-CN"/>
        </w:rPr>
        <w:t>6.7.2</w:t>
      </w:r>
      <w:r w:rsidRPr="009202AA">
        <w:rPr>
          <w:lang w:eastAsia="zh-CN"/>
        </w:rPr>
        <w:tab/>
        <w:t>Minimum requirement for MSR operation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DED0C31" w14:textId="77777777" w:rsidR="004C4A70" w:rsidRPr="009202AA" w:rsidRDefault="004C4A70" w:rsidP="004C4A70">
      <w:pPr>
        <w:pStyle w:val="Heading4"/>
      </w:pPr>
      <w:bookmarkStart w:id="3431" w:name="_Toc21096550"/>
      <w:bookmarkStart w:id="3432" w:name="_Toc29763517"/>
      <w:bookmarkStart w:id="3433" w:name="_Toc36029988"/>
      <w:bookmarkStart w:id="3434" w:name="_Toc37179888"/>
      <w:bookmarkStart w:id="3435" w:name="_Toc45869588"/>
      <w:bookmarkStart w:id="3436" w:name="_Toc52555387"/>
      <w:bookmarkStart w:id="3437" w:name="_Toc61112843"/>
      <w:bookmarkStart w:id="3438" w:name="_Toc67911727"/>
      <w:bookmarkStart w:id="3439" w:name="_Toc74840547"/>
      <w:bookmarkStart w:id="3440" w:name="_Toc76503682"/>
      <w:bookmarkStart w:id="3441" w:name="_Toc83042234"/>
      <w:bookmarkStart w:id="3442" w:name="_Toc89854408"/>
      <w:bookmarkStart w:id="3443" w:name="_Toc98667181"/>
      <w:bookmarkStart w:id="3444" w:name="_Toc105752464"/>
      <w:bookmarkStart w:id="3445" w:name="_Toc123150082"/>
      <w:bookmarkStart w:id="3446" w:name="_Toc124163044"/>
      <w:bookmarkStart w:id="3447" w:name="_Toc130913354"/>
      <w:bookmarkStart w:id="3448" w:name="_Toc137373639"/>
      <w:bookmarkStart w:id="3449" w:name="_Toc138892319"/>
      <w:bookmarkStart w:id="3450" w:name="_Toc155216386"/>
      <w:bookmarkStart w:id="3451" w:name="_Toc216361242"/>
      <w:r w:rsidRPr="009202AA">
        <w:t>6.7.2.1</w:t>
      </w:r>
      <w:r w:rsidRPr="009202AA">
        <w:tab/>
        <w:t>General co-location minimum requirement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52" w:name="_Toc21096551"/>
      <w:bookmarkStart w:id="3453" w:name="_Toc29763518"/>
      <w:bookmarkStart w:id="3454" w:name="_Toc36029989"/>
      <w:bookmarkStart w:id="3455" w:name="_Toc37179889"/>
      <w:bookmarkStart w:id="3456" w:name="_Toc45869589"/>
      <w:bookmarkStart w:id="3457" w:name="_Toc52555388"/>
      <w:bookmarkStart w:id="3458" w:name="_Toc61112844"/>
      <w:bookmarkStart w:id="3459" w:name="_Toc67911728"/>
      <w:bookmarkStart w:id="3460" w:name="_Toc74840548"/>
      <w:bookmarkStart w:id="3461" w:name="_Toc76503683"/>
      <w:bookmarkStart w:id="3462" w:name="_Toc83042235"/>
      <w:bookmarkStart w:id="3463" w:name="_Toc89854409"/>
      <w:bookmarkStart w:id="3464" w:name="_Toc98667182"/>
      <w:bookmarkStart w:id="3465" w:name="_Toc105752465"/>
      <w:bookmarkStart w:id="3466" w:name="_Toc123150083"/>
      <w:bookmarkStart w:id="3467" w:name="_Toc124163045"/>
      <w:bookmarkStart w:id="3468" w:name="_Toc130913355"/>
      <w:bookmarkStart w:id="3469" w:name="_Toc137373640"/>
      <w:bookmarkStart w:id="3470" w:name="_Toc138892320"/>
      <w:bookmarkStart w:id="3471" w:name="_Toc155216387"/>
      <w:bookmarkStart w:id="3472" w:name="_Toc216361243"/>
      <w:r w:rsidRPr="009202AA">
        <w:t>6.7.2.2</w:t>
      </w:r>
      <w:r w:rsidRPr="009202AA">
        <w:tab/>
        <w:t>Additional co-location minimum requirement (BC1 and BC2)</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lastRenderedPageBreak/>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4C50CCB" w14:textId="77777777" w:rsidR="00B04CE4" w:rsidRPr="00B04CE4" w:rsidRDefault="00B04CE4" w:rsidP="00B04CE4">
            <w:pPr>
              <w:pStyle w:val="TAL"/>
              <w:rPr>
                <w:rFonts w:cs="Arial"/>
                <w:szCs w:val="18"/>
              </w:rPr>
            </w:pPr>
            <w:r w:rsidRPr="00B04CE4">
              <w:rPr>
                <w:rFonts w:cs="Arial"/>
                <w:szCs w:val="18"/>
              </w:rPr>
              <w:t>± 0.8 MHz</w:t>
            </w:r>
          </w:p>
          <w:p w14:paraId="668877A0" w14:textId="77777777" w:rsidR="00B04CE4" w:rsidRPr="00B04CE4" w:rsidRDefault="00B04CE4" w:rsidP="00B04CE4">
            <w:pPr>
              <w:pStyle w:val="TAL"/>
              <w:rPr>
                <w:rFonts w:cs="Arial"/>
                <w:szCs w:val="18"/>
              </w:rPr>
            </w:pPr>
            <w:r w:rsidRPr="00B04CE4">
              <w:rPr>
                <w:rFonts w:cs="Arial"/>
                <w:szCs w:val="18"/>
              </w:rPr>
              <w:t>± 2.0 MHz</w:t>
            </w:r>
          </w:p>
          <w:p w14:paraId="1C621197" w14:textId="77777777" w:rsidR="00B04CE4" w:rsidRPr="00B04CE4" w:rsidRDefault="00B04CE4" w:rsidP="00B04CE4">
            <w:pPr>
              <w:pStyle w:val="TAL"/>
              <w:rPr>
                <w:rFonts w:cs="Arial"/>
                <w:szCs w:val="18"/>
              </w:rPr>
            </w:pPr>
            <w:r w:rsidRPr="00B04CE4">
              <w:rPr>
                <w:rFonts w:cs="Arial"/>
                <w:szCs w:val="18"/>
              </w:rPr>
              <w:t>± 3.2 MHz</w:t>
            </w:r>
          </w:p>
          <w:p w14:paraId="1E2B779B" w14:textId="1747A757" w:rsidR="004C4A70" w:rsidRPr="009202AA" w:rsidRDefault="00B04CE4" w:rsidP="00B04CE4">
            <w:pPr>
              <w:pStyle w:val="TAL"/>
              <w:rPr>
                <w:rFonts w:cs="Arial"/>
                <w:szCs w:val="18"/>
              </w:rPr>
            </w:pPr>
            <w:r w:rsidRPr="00B04CE4">
              <w:rPr>
                <w:rFonts w:cs="Arial"/>
                <w:szCs w:val="18"/>
              </w:rPr>
              <w:t>± 6.2 MHz</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473" w:name="_Toc21096552"/>
      <w:bookmarkStart w:id="3474" w:name="_Toc29763519"/>
      <w:bookmarkStart w:id="3475" w:name="_Toc36029990"/>
      <w:bookmarkStart w:id="3476" w:name="_Toc37179890"/>
      <w:bookmarkStart w:id="3477" w:name="_Toc45869590"/>
      <w:bookmarkStart w:id="3478" w:name="_Toc52555389"/>
      <w:bookmarkStart w:id="3479" w:name="_Toc61112845"/>
      <w:bookmarkStart w:id="3480" w:name="_Toc67911729"/>
      <w:bookmarkStart w:id="3481" w:name="_Toc74840549"/>
      <w:bookmarkStart w:id="3482" w:name="_Toc76503684"/>
      <w:bookmarkStart w:id="3483" w:name="_Toc83042236"/>
      <w:bookmarkStart w:id="3484" w:name="_Toc89854410"/>
      <w:bookmarkStart w:id="3485" w:name="_Toc98667183"/>
      <w:bookmarkStart w:id="3486" w:name="_Toc105752466"/>
      <w:bookmarkStart w:id="3487" w:name="_Toc123150084"/>
      <w:bookmarkStart w:id="3488" w:name="_Toc124163046"/>
      <w:bookmarkStart w:id="3489" w:name="_Toc130913356"/>
      <w:bookmarkStart w:id="3490" w:name="_Toc137373641"/>
      <w:bookmarkStart w:id="3491" w:name="_Toc138892321"/>
      <w:bookmarkStart w:id="3492" w:name="_Toc155216388"/>
      <w:bookmarkStart w:id="3493" w:name="_Toc216361244"/>
      <w:r w:rsidRPr="009202AA">
        <w:t>6.7.2.3</w:t>
      </w:r>
      <w:r w:rsidRPr="009202AA">
        <w:tab/>
        <w:t>Additional co-location minimum requirement (BC3)</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81475DC" w14:textId="65705297" w:rsidR="00CD6850" w:rsidRPr="00CD6850" w:rsidRDefault="00CD6850" w:rsidP="004C4A70">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494" w:name="_Toc21096553"/>
      <w:bookmarkStart w:id="3495" w:name="_Toc29763520"/>
      <w:bookmarkStart w:id="3496" w:name="_Toc36029991"/>
      <w:bookmarkStart w:id="3497" w:name="_Toc37179891"/>
      <w:bookmarkStart w:id="3498" w:name="_Toc45869591"/>
      <w:bookmarkStart w:id="3499" w:name="_Toc52555390"/>
      <w:bookmarkStart w:id="3500" w:name="_Toc61112846"/>
      <w:bookmarkStart w:id="3501" w:name="_Toc67911730"/>
      <w:bookmarkStart w:id="3502" w:name="_Toc74840550"/>
      <w:bookmarkStart w:id="3503" w:name="_Toc76503685"/>
      <w:bookmarkStart w:id="3504" w:name="_Toc83042237"/>
      <w:bookmarkStart w:id="3505" w:name="_Toc89854411"/>
      <w:bookmarkStart w:id="3506" w:name="_Toc98667184"/>
      <w:bookmarkStart w:id="3507" w:name="_Toc105752467"/>
      <w:bookmarkStart w:id="3508" w:name="_Toc123150085"/>
      <w:bookmarkStart w:id="3509" w:name="_Toc124163047"/>
      <w:bookmarkStart w:id="3510" w:name="_Toc130913357"/>
      <w:bookmarkStart w:id="3511" w:name="_Toc137373642"/>
      <w:bookmarkStart w:id="3512" w:name="_Toc138892322"/>
      <w:bookmarkStart w:id="3513" w:name="_Toc155216389"/>
      <w:bookmarkStart w:id="3514" w:name="_Toc216361245"/>
      <w:r w:rsidRPr="009202AA">
        <w:t>6.7.2.4</w:t>
      </w:r>
      <w:r w:rsidRPr="009202AA">
        <w:tab/>
        <w:t>Additional co-location minimum requirements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534536C4" w14:textId="77777777" w:rsidR="004C4A70" w:rsidRPr="009202AA" w:rsidRDefault="004C4A70" w:rsidP="004C4A70">
      <w:pPr>
        <w:pStyle w:val="Heading4"/>
      </w:pPr>
      <w:bookmarkStart w:id="3515" w:name="_Toc21096554"/>
      <w:bookmarkStart w:id="3516" w:name="_Toc29763521"/>
      <w:bookmarkStart w:id="3517" w:name="_Toc36029992"/>
      <w:bookmarkStart w:id="3518" w:name="_Toc37179892"/>
      <w:bookmarkStart w:id="3519" w:name="_Toc45869592"/>
      <w:bookmarkStart w:id="3520" w:name="_Toc52555391"/>
      <w:bookmarkStart w:id="3521" w:name="_Toc61112847"/>
      <w:bookmarkStart w:id="3522" w:name="_Toc67911731"/>
      <w:bookmarkStart w:id="3523" w:name="_Toc74840551"/>
      <w:bookmarkStart w:id="3524" w:name="_Toc76503686"/>
      <w:bookmarkStart w:id="3525" w:name="_Toc83042238"/>
      <w:bookmarkStart w:id="3526" w:name="_Toc89854412"/>
      <w:bookmarkStart w:id="3527" w:name="_Toc98667185"/>
      <w:bookmarkStart w:id="3528" w:name="_Toc105752468"/>
      <w:bookmarkStart w:id="3529" w:name="_Toc123150086"/>
      <w:bookmarkStart w:id="3530" w:name="_Toc124163048"/>
      <w:bookmarkStart w:id="3531" w:name="_Toc130913358"/>
      <w:bookmarkStart w:id="3532" w:name="_Toc137373643"/>
      <w:bookmarkStart w:id="3533" w:name="_Toc138892323"/>
      <w:bookmarkStart w:id="3534" w:name="_Toc155216390"/>
      <w:bookmarkStart w:id="3535" w:name="_Toc216361246"/>
      <w:r w:rsidRPr="009202AA">
        <w:t>6.7.2.5</w:t>
      </w:r>
      <w:r w:rsidRPr="009202AA">
        <w:tab/>
        <w:t>Intra-system minimum requirement</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lastRenderedPageBreak/>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36" w:name="_Toc21096555"/>
      <w:bookmarkStart w:id="3537" w:name="_Toc29763522"/>
      <w:bookmarkStart w:id="3538" w:name="_Toc36029993"/>
      <w:bookmarkStart w:id="3539" w:name="_Toc37179893"/>
      <w:bookmarkStart w:id="3540" w:name="_Toc45869593"/>
      <w:bookmarkStart w:id="3541" w:name="_Toc52555392"/>
      <w:bookmarkStart w:id="3542" w:name="_Toc61112848"/>
      <w:bookmarkStart w:id="3543" w:name="_Toc67911732"/>
      <w:bookmarkStart w:id="3544" w:name="_Toc74840552"/>
      <w:bookmarkStart w:id="3545" w:name="_Toc76503687"/>
      <w:bookmarkStart w:id="3546" w:name="_Toc83042239"/>
      <w:bookmarkStart w:id="3547" w:name="_Toc89854413"/>
      <w:bookmarkStart w:id="3548" w:name="_Toc98667186"/>
      <w:bookmarkStart w:id="3549" w:name="_Toc105752469"/>
      <w:bookmarkStart w:id="3550" w:name="_Toc123150087"/>
      <w:bookmarkStart w:id="3551" w:name="_Toc124163049"/>
      <w:bookmarkStart w:id="3552" w:name="_Toc130913359"/>
      <w:bookmarkStart w:id="3553" w:name="_Toc137373644"/>
      <w:bookmarkStart w:id="3554" w:name="_Toc138892324"/>
      <w:bookmarkStart w:id="3555" w:name="_Toc155216391"/>
      <w:bookmarkStart w:id="3556" w:name="_Toc216361247"/>
      <w:r w:rsidRPr="009202AA">
        <w:rPr>
          <w:lang w:eastAsia="zh-CN"/>
        </w:rPr>
        <w:t>6.7.3</w:t>
      </w:r>
      <w:r w:rsidRPr="009202AA">
        <w:rPr>
          <w:lang w:eastAsia="zh-CN"/>
        </w:rPr>
        <w:tab/>
        <w:t>Minimum requirement for single RAT UTRA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01B87D46" w14:textId="77777777" w:rsidR="004C4A70" w:rsidRPr="009202AA" w:rsidRDefault="004C4A70" w:rsidP="004C4A70">
      <w:pPr>
        <w:pStyle w:val="Heading4"/>
      </w:pPr>
      <w:bookmarkStart w:id="3557" w:name="_Toc21096556"/>
      <w:bookmarkStart w:id="3558" w:name="_Toc29763523"/>
      <w:bookmarkStart w:id="3559" w:name="_Toc36029994"/>
      <w:bookmarkStart w:id="3560" w:name="_Toc37179894"/>
      <w:bookmarkStart w:id="3561" w:name="_Toc45869594"/>
      <w:bookmarkStart w:id="3562" w:name="_Toc52555393"/>
      <w:bookmarkStart w:id="3563" w:name="_Toc61112849"/>
      <w:bookmarkStart w:id="3564" w:name="_Toc67911733"/>
      <w:bookmarkStart w:id="3565" w:name="_Toc74840553"/>
      <w:bookmarkStart w:id="3566" w:name="_Toc76503688"/>
      <w:bookmarkStart w:id="3567" w:name="_Toc83042240"/>
      <w:bookmarkStart w:id="3568" w:name="_Toc89854414"/>
      <w:bookmarkStart w:id="3569" w:name="_Toc98667187"/>
      <w:bookmarkStart w:id="3570" w:name="_Toc105752470"/>
      <w:bookmarkStart w:id="3571" w:name="_Toc123150088"/>
      <w:bookmarkStart w:id="3572" w:name="_Toc124163050"/>
      <w:bookmarkStart w:id="3573" w:name="_Toc130913360"/>
      <w:bookmarkStart w:id="3574" w:name="_Toc137373645"/>
      <w:bookmarkStart w:id="3575" w:name="_Toc138892325"/>
      <w:bookmarkStart w:id="3576" w:name="_Toc155216392"/>
      <w:bookmarkStart w:id="3577" w:name="_Toc216361248"/>
      <w:r w:rsidRPr="009202AA">
        <w:t>6.7.3.1</w:t>
      </w:r>
      <w:r w:rsidRPr="009202AA">
        <w:tab/>
        <w:t>General co-location minimum requirement for FDD UTRA</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78" w:name="_Toc21096557"/>
      <w:bookmarkStart w:id="3579" w:name="_Toc29763524"/>
      <w:bookmarkStart w:id="3580" w:name="_Toc36029995"/>
      <w:bookmarkStart w:id="3581" w:name="_Toc37179895"/>
      <w:bookmarkStart w:id="3582" w:name="_Toc45869595"/>
      <w:bookmarkStart w:id="3583" w:name="_Toc52555394"/>
      <w:bookmarkStart w:id="3584" w:name="_Toc61112850"/>
      <w:bookmarkStart w:id="3585" w:name="_Toc67911734"/>
      <w:bookmarkStart w:id="3586" w:name="_Toc74840554"/>
      <w:bookmarkStart w:id="3587" w:name="_Toc76503689"/>
      <w:bookmarkStart w:id="3588" w:name="_Toc83042241"/>
      <w:bookmarkStart w:id="3589" w:name="_Toc89854415"/>
      <w:bookmarkStart w:id="3590" w:name="_Toc98667188"/>
      <w:bookmarkStart w:id="3591" w:name="_Toc105752471"/>
      <w:bookmarkStart w:id="3592" w:name="_Toc123150089"/>
      <w:bookmarkStart w:id="3593" w:name="_Toc124163051"/>
      <w:bookmarkStart w:id="3594" w:name="_Toc130913361"/>
      <w:bookmarkStart w:id="3595" w:name="_Toc137373646"/>
      <w:bookmarkStart w:id="3596" w:name="_Toc138892326"/>
      <w:bookmarkStart w:id="3597" w:name="_Toc155216393"/>
      <w:bookmarkStart w:id="3598" w:name="_Toc216361249"/>
      <w:r w:rsidRPr="009202AA">
        <w:t>6.7.3.2</w:t>
      </w:r>
      <w:r w:rsidRPr="009202AA">
        <w:tab/>
        <w:t>General co-location minimum requirement for 1,28 Mcps TDD UTRA</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lastRenderedPageBreak/>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599" w:name="_Toc21096558"/>
      <w:bookmarkStart w:id="3600" w:name="_Toc29763525"/>
      <w:bookmarkStart w:id="3601" w:name="_Toc36029996"/>
      <w:bookmarkStart w:id="3602" w:name="_Toc37179896"/>
      <w:bookmarkStart w:id="3603" w:name="_Toc45869596"/>
      <w:bookmarkStart w:id="3604" w:name="_Toc52555395"/>
      <w:bookmarkStart w:id="3605" w:name="_Toc61112851"/>
      <w:bookmarkStart w:id="3606" w:name="_Toc67911735"/>
      <w:bookmarkStart w:id="3607" w:name="_Toc74840555"/>
      <w:bookmarkStart w:id="3608" w:name="_Toc76503690"/>
      <w:bookmarkStart w:id="3609" w:name="_Toc83042242"/>
      <w:bookmarkStart w:id="3610" w:name="_Toc89854416"/>
      <w:bookmarkStart w:id="3611" w:name="_Toc98667189"/>
      <w:bookmarkStart w:id="3612" w:name="_Toc105752472"/>
      <w:bookmarkStart w:id="3613" w:name="_Toc123150090"/>
      <w:bookmarkStart w:id="3614" w:name="_Toc124163052"/>
      <w:bookmarkStart w:id="3615" w:name="_Toc130913362"/>
      <w:bookmarkStart w:id="3616" w:name="_Toc137373647"/>
      <w:bookmarkStart w:id="3617" w:name="_Toc138892327"/>
      <w:bookmarkStart w:id="3618" w:name="_Toc155216394"/>
      <w:bookmarkStart w:id="3619" w:name="_Toc216361250"/>
      <w:r w:rsidRPr="009202AA">
        <w:t>6.7.3.3</w:t>
      </w:r>
      <w:r w:rsidRPr="009202AA">
        <w:tab/>
        <w:t>Intra-system minimum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20" w:name="_Toc21096559"/>
      <w:bookmarkStart w:id="3621" w:name="_Toc29763526"/>
      <w:bookmarkStart w:id="3622" w:name="_Toc36029997"/>
      <w:bookmarkStart w:id="3623" w:name="_Toc37179897"/>
      <w:bookmarkStart w:id="3624" w:name="_Toc45869597"/>
      <w:bookmarkStart w:id="3625" w:name="_Toc52555396"/>
      <w:bookmarkStart w:id="3626" w:name="_Toc61112852"/>
      <w:bookmarkStart w:id="3627" w:name="_Toc67911736"/>
      <w:bookmarkStart w:id="3628" w:name="_Toc74840556"/>
      <w:bookmarkStart w:id="3629" w:name="_Toc76503691"/>
      <w:bookmarkStart w:id="3630" w:name="_Toc83042243"/>
      <w:bookmarkStart w:id="3631" w:name="_Toc89854417"/>
      <w:bookmarkStart w:id="3632" w:name="_Toc98667190"/>
      <w:bookmarkStart w:id="3633" w:name="_Toc105752473"/>
      <w:bookmarkStart w:id="3634" w:name="_Toc123150091"/>
      <w:bookmarkStart w:id="3635" w:name="_Toc124163053"/>
      <w:bookmarkStart w:id="3636" w:name="_Toc130913363"/>
      <w:bookmarkStart w:id="3637" w:name="_Toc137373648"/>
      <w:bookmarkStart w:id="3638" w:name="_Toc138892328"/>
      <w:bookmarkStart w:id="3639" w:name="_Toc155216395"/>
      <w:bookmarkStart w:id="3640" w:name="_Toc216361251"/>
      <w:r w:rsidRPr="009202AA">
        <w:rPr>
          <w:lang w:eastAsia="zh-CN"/>
        </w:rPr>
        <w:t>6.7.4</w:t>
      </w:r>
      <w:r w:rsidRPr="009202AA">
        <w:rPr>
          <w:lang w:eastAsia="zh-CN"/>
        </w:rPr>
        <w:tab/>
        <w:t>Minimum requirement for single RAT E-UTRA operation</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E4BCF40" w14:textId="77777777" w:rsidR="004C4A70" w:rsidRPr="009202AA" w:rsidRDefault="004C4A70" w:rsidP="004C4A70">
      <w:pPr>
        <w:pStyle w:val="Heading4"/>
      </w:pPr>
      <w:bookmarkStart w:id="3641" w:name="_Toc21096560"/>
      <w:bookmarkStart w:id="3642" w:name="_Toc29763527"/>
      <w:bookmarkStart w:id="3643" w:name="_Toc36029998"/>
      <w:bookmarkStart w:id="3644" w:name="_Toc37179898"/>
      <w:bookmarkStart w:id="3645" w:name="_Toc45869598"/>
      <w:bookmarkStart w:id="3646" w:name="_Toc52555397"/>
      <w:bookmarkStart w:id="3647" w:name="_Toc61112853"/>
      <w:bookmarkStart w:id="3648" w:name="_Toc67911737"/>
      <w:bookmarkStart w:id="3649" w:name="_Toc74840557"/>
      <w:bookmarkStart w:id="3650" w:name="_Toc76503692"/>
      <w:bookmarkStart w:id="3651" w:name="_Toc83042244"/>
      <w:bookmarkStart w:id="3652" w:name="_Toc89854418"/>
      <w:bookmarkStart w:id="3653" w:name="_Toc98667191"/>
      <w:bookmarkStart w:id="3654" w:name="_Toc105752474"/>
      <w:bookmarkStart w:id="3655" w:name="_Toc123150092"/>
      <w:bookmarkStart w:id="3656" w:name="_Toc124163054"/>
      <w:bookmarkStart w:id="3657" w:name="_Toc130913364"/>
      <w:bookmarkStart w:id="3658" w:name="_Toc137373649"/>
      <w:bookmarkStart w:id="3659" w:name="_Toc138892329"/>
      <w:bookmarkStart w:id="3660" w:name="_Toc155216396"/>
      <w:bookmarkStart w:id="3661" w:name="_Toc216361252"/>
      <w:r w:rsidRPr="009202AA">
        <w:t>6.7.4.1</w:t>
      </w:r>
      <w:r w:rsidRPr="009202AA">
        <w:tab/>
        <w:t>General co-location minimum requirement</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62" w:name="_Toc74840558"/>
      <w:bookmarkStart w:id="3663" w:name="_Toc76503693"/>
      <w:bookmarkStart w:id="3664" w:name="_Toc83042245"/>
      <w:bookmarkStart w:id="3665" w:name="_Toc89854419"/>
      <w:bookmarkStart w:id="3666" w:name="_Toc98667192"/>
      <w:bookmarkStart w:id="3667" w:name="_Toc105752475"/>
      <w:bookmarkStart w:id="3668" w:name="_Toc123150093"/>
      <w:bookmarkStart w:id="3669" w:name="_Toc124163055"/>
      <w:bookmarkStart w:id="3670" w:name="_Toc130913365"/>
      <w:bookmarkStart w:id="3671" w:name="_Toc137373650"/>
      <w:bookmarkStart w:id="3672" w:name="_Toc138892330"/>
      <w:bookmarkStart w:id="3673" w:name="_Toc155216397"/>
      <w:bookmarkStart w:id="3674" w:name="_Toc216361253"/>
      <w:r w:rsidRPr="009202AA">
        <w:t>6.7.4.2</w:t>
      </w:r>
      <w:r w:rsidRPr="009202AA">
        <w:tab/>
      </w:r>
      <w:r>
        <w:t>Void</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75" w:name="_Toc21096562"/>
      <w:bookmarkStart w:id="3676" w:name="_Toc29763529"/>
      <w:bookmarkStart w:id="3677" w:name="_Toc36030000"/>
      <w:bookmarkStart w:id="3678" w:name="_Toc37179900"/>
      <w:bookmarkStart w:id="3679" w:name="_Toc45869600"/>
      <w:bookmarkStart w:id="3680" w:name="_Toc52555399"/>
      <w:bookmarkStart w:id="3681" w:name="_Toc61112855"/>
      <w:bookmarkStart w:id="3682" w:name="_Toc67911739"/>
      <w:bookmarkStart w:id="3683" w:name="_Toc74840559"/>
      <w:bookmarkStart w:id="3684" w:name="_Toc76503694"/>
      <w:bookmarkStart w:id="3685" w:name="_Toc83042246"/>
      <w:bookmarkStart w:id="3686" w:name="_Toc89854420"/>
      <w:bookmarkStart w:id="3687" w:name="_Toc98667193"/>
      <w:bookmarkStart w:id="3688" w:name="_Toc105752476"/>
      <w:bookmarkStart w:id="3689" w:name="_Toc123150094"/>
      <w:bookmarkStart w:id="3690" w:name="_Toc124163056"/>
      <w:bookmarkStart w:id="3691" w:name="_Toc130913366"/>
      <w:bookmarkStart w:id="3692" w:name="_Toc137373651"/>
      <w:bookmarkStart w:id="3693" w:name="_Toc138892331"/>
      <w:bookmarkStart w:id="3694" w:name="_Toc155216398"/>
      <w:bookmarkStart w:id="3695" w:name="_Toc216361254"/>
      <w:r w:rsidRPr="009202AA">
        <w:t>6.7.4.3</w:t>
      </w:r>
      <w:r w:rsidRPr="009202AA">
        <w:tab/>
        <w:t>Intra-system minimum requirement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lastRenderedPageBreak/>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696" w:name="_Toc21096563"/>
      <w:bookmarkStart w:id="3697" w:name="_Toc29763530"/>
      <w:bookmarkStart w:id="3698" w:name="_Toc36030001"/>
      <w:bookmarkStart w:id="3699" w:name="_Toc37179901"/>
      <w:bookmarkStart w:id="3700" w:name="_Toc45869601"/>
      <w:bookmarkStart w:id="3701" w:name="_Toc52555400"/>
      <w:bookmarkStart w:id="3702" w:name="_Toc61112856"/>
      <w:bookmarkStart w:id="3703" w:name="_Toc67911740"/>
      <w:bookmarkStart w:id="3704" w:name="_Toc74840560"/>
      <w:bookmarkStart w:id="3705" w:name="_Toc76503695"/>
      <w:bookmarkStart w:id="3706" w:name="_Toc83042247"/>
      <w:bookmarkStart w:id="3707" w:name="_Toc89854421"/>
      <w:bookmarkStart w:id="3708" w:name="_Toc98667194"/>
      <w:bookmarkStart w:id="3709" w:name="_Toc105752477"/>
      <w:bookmarkStart w:id="3710" w:name="_Toc123150095"/>
      <w:bookmarkStart w:id="3711" w:name="_Toc124163057"/>
      <w:bookmarkStart w:id="3712" w:name="_Toc130913367"/>
      <w:bookmarkStart w:id="3713" w:name="_Toc137373652"/>
      <w:bookmarkStart w:id="3714" w:name="_Toc138892332"/>
      <w:bookmarkStart w:id="3715" w:name="_Toc155216399"/>
      <w:bookmarkStart w:id="3716" w:name="_Toc216361255"/>
      <w:r w:rsidRPr="009202AA">
        <w:rPr>
          <w:lang w:eastAsia="zh-CN"/>
        </w:rPr>
        <w:t>7</w:t>
      </w:r>
      <w:r w:rsidRPr="009202AA">
        <w:rPr>
          <w:lang w:eastAsia="zh-CN"/>
        </w:rPr>
        <w:tab/>
        <w:t>Conducted receiver characteristics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13111E5F" w14:textId="77777777" w:rsidR="004C4A70" w:rsidRPr="009202AA" w:rsidRDefault="004C4A70" w:rsidP="004C4A70">
      <w:pPr>
        <w:pStyle w:val="Heading2"/>
      </w:pPr>
      <w:bookmarkStart w:id="3717" w:name="_Toc21096564"/>
      <w:bookmarkStart w:id="3718" w:name="_Toc29763531"/>
      <w:bookmarkStart w:id="3719" w:name="_Toc36030002"/>
      <w:bookmarkStart w:id="3720" w:name="_Toc37179902"/>
      <w:bookmarkStart w:id="3721" w:name="_Toc45869602"/>
      <w:bookmarkStart w:id="3722" w:name="_Toc52555401"/>
      <w:bookmarkStart w:id="3723" w:name="_Toc61112857"/>
      <w:bookmarkStart w:id="3724" w:name="_Toc67911741"/>
      <w:bookmarkStart w:id="3725" w:name="_Toc74840561"/>
      <w:bookmarkStart w:id="3726" w:name="_Toc76503696"/>
      <w:bookmarkStart w:id="3727" w:name="_Toc83042248"/>
      <w:bookmarkStart w:id="3728" w:name="_Toc89854422"/>
      <w:bookmarkStart w:id="3729" w:name="_Toc98667195"/>
      <w:bookmarkStart w:id="3730" w:name="_Toc105752478"/>
      <w:bookmarkStart w:id="3731" w:name="_Toc123150096"/>
      <w:bookmarkStart w:id="3732" w:name="_Toc124163058"/>
      <w:bookmarkStart w:id="3733" w:name="_Toc130913368"/>
      <w:bookmarkStart w:id="3734" w:name="_Toc137373653"/>
      <w:bookmarkStart w:id="3735" w:name="_Toc138892333"/>
      <w:bookmarkStart w:id="3736" w:name="_Toc155216400"/>
      <w:bookmarkStart w:id="3737" w:name="_Toc216361256"/>
      <w:r w:rsidRPr="009202AA">
        <w:t>7.1</w:t>
      </w:r>
      <w:r w:rsidRPr="009202AA">
        <w:tab/>
        <w:t>General</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lastRenderedPageBreak/>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38" w:name="_Toc21096565"/>
      <w:bookmarkStart w:id="3739" w:name="_Toc29763532"/>
      <w:bookmarkStart w:id="3740" w:name="_Toc36030003"/>
      <w:bookmarkStart w:id="3741" w:name="_Toc37179903"/>
      <w:bookmarkStart w:id="3742" w:name="_Toc45869603"/>
      <w:bookmarkStart w:id="3743" w:name="_Toc52555402"/>
      <w:bookmarkStart w:id="3744" w:name="_Toc61112858"/>
      <w:bookmarkStart w:id="3745" w:name="_Toc67911742"/>
      <w:bookmarkStart w:id="3746" w:name="_Toc74840562"/>
      <w:bookmarkStart w:id="3747" w:name="_Toc76503697"/>
      <w:bookmarkStart w:id="3748" w:name="_Toc83042249"/>
      <w:bookmarkStart w:id="3749" w:name="_Toc89854423"/>
      <w:bookmarkStart w:id="3750" w:name="_Toc98667196"/>
      <w:bookmarkStart w:id="3751" w:name="_Toc105752479"/>
      <w:bookmarkStart w:id="3752" w:name="_Toc123150097"/>
      <w:bookmarkStart w:id="3753" w:name="_Toc124163059"/>
      <w:bookmarkStart w:id="3754" w:name="_Toc130913369"/>
      <w:bookmarkStart w:id="3755" w:name="_Toc137373654"/>
      <w:bookmarkStart w:id="3756" w:name="_Toc138892334"/>
      <w:bookmarkStart w:id="3757" w:name="_Toc155216401"/>
      <w:bookmarkStart w:id="3758" w:name="_Toc216361257"/>
      <w:r w:rsidRPr="009202AA">
        <w:t>7.2</w:t>
      </w:r>
      <w:r w:rsidRPr="009202AA">
        <w:tab/>
        <w:t>Reference sensitivity level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E2AE3F1" w14:textId="77777777" w:rsidR="004C4A70" w:rsidRPr="009202AA" w:rsidRDefault="004C4A70" w:rsidP="004C4A70">
      <w:pPr>
        <w:pStyle w:val="Heading3"/>
      </w:pPr>
      <w:bookmarkStart w:id="3759" w:name="_Toc21096566"/>
      <w:bookmarkStart w:id="3760" w:name="_Toc29763533"/>
      <w:bookmarkStart w:id="3761" w:name="_Toc36030004"/>
      <w:bookmarkStart w:id="3762" w:name="_Toc37179904"/>
      <w:bookmarkStart w:id="3763" w:name="_Toc45869604"/>
      <w:bookmarkStart w:id="3764" w:name="_Toc52555403"/>
      <w:bookmarkStart w:id="3765" w:name="_Toc61112859"/>
      <w:bookmarkStart w:id="3766" w:name="_Toc67911743"/>
      <w:bookmarkStart w:id="3767" w:name="_Toc74840563"/>
      <w:bookmarkStart w:id="3768" w:name="_Toc76503698"/>
      <w:bookmarkStart w:id="3769" w:name="_Toc83042250"/>
      <w:bookmarkStart w:id="3770" w:name="_Toc89854424"/>
      <w:bookmarkStart w:id="3771" w:name="_Toc98667197"/>
      <w:bookmarkStart w:id="3772" w:name="_Toc105752480"/>
      <w:bookmarkStart w:id="3773" w:name="_Toc123150098"/>
      <w:bookmarkStart w:id="3774" w:name="_Toc124163060"/>
      <w:bookmarkStart w:id="3775" w:name="_Toc130913370"/>
      <w:bookmarkStart w:id="3776" w:name="_Toc137373655"/>
      <w:bookmarkStart w:id="3777" w:name="_Toc138892335"/>
      <w:bookmarkStart w:id="3778" w:name="_Toc155216402"/>
      <w:bookmarkStart w:id="3779" w:name="_Toc216361258"/>
      <w:r w:rsidRPr="009202AA">
        <w:t>7.2.1</w:t>
      </w:r>
      <w:r w:rsidRPr="009202AA">
        <w:tab/>
        <w:t>General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80" w:name="_Toc21096567"/>
      <w:bookmarkStart w:id="3781" w:name="_Toc29763534"/>
      <w:bookmarkStart w:id="3782" w:name="_Toc36030005"/>
      <w:bookmarkStart w:id="3783" w:name="_Toc37179905"/>
      <w:bookmarkStart w:id="3784" w:name="_Toc45869605"/>
      <w:bookmarkStart w:id="3785" w:name="_Toc52555404"/>
      <w:bookmarkStart w:id="3786" w:name="_Toc61112860"/>
      <w:bookmarkStart w:id="3787" w:name="_Toc67911744"/>
      <w:bookmarkStart w:id="3788" w:name="_Toc74840564"/>
      <w:bookmarkStart w:id="3789" w:name="_Toc76503699"/>
      <w:bookmarkStart w:id="3790" w:name="_Toc83042251"/>
      <w:bookmarkStart w:id="3791" w:name="_Toc89854425"/>
      <w:bookmarkStart w:id="3792" w:name="_Toc98667198"/>
      <w:bookmarkStart w:id="3793" w:name="_Toc105752481"/>
      <w:bookmarkStart w:id="3794" w:name="_Toc123150099"/>
      <w:bookmarkStart w:id="3795" w:name="_Toc124163061"/>
      <w:bookmarkStart w:id="3796" w:name="_Toc130913371"/>
      <w:bookmarkStart w:id="3797" w:name="_Toc137373656"/>
      <w:bookmarkStart w:id="3798" w:name="_Toc138892336"/>
      <w:bookmarkStart w:id="3799" w:name="_Toc155216403"/>
      <w:bookmarkStart w:id="3800" w:name="_Toc216361259"/>
      <w:r w:rsidRPr="009202AA">
        <w:rPr>
          <w:lang w:eastAsia="zh-CN"/>
        </w:rPr>
        <w:t>7.2.2</w:t>
      </w:r>
      <w:r w:rsidRPr="009202AA">
        <w:rPr>
          <w:lang w:eastAsia="zh-CN"/>
        </w:rPr>
        <w:tab/>
        <w:t>Minimum requirement for MSR operation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01" w:name="_Toc21096568"/>
      <w:bookmarkStart w:id="3802" w:name="_Toc29763535"/>
      <w:bookmarkStart w:id="3803" w:name="_Toc36030006"/>
      <w:bookmarkStart w:id="3804" w:name="_Toc37179906"/>
      <w:bookmarkStart w:id="3805" w:name="_Toc45869606"/>
      <w:bookmarkStart w:id="3806" w:name="_Toc52555405"/>
      <w:bookmarkStart w:id="3807" w:name="_Toc61112861"/>
      <w:bookmarkStart w:id="3808" w:name="_Toc67911745"/>
      <w:bookmarkStart w:id="3809" w:name="_Toc74840565"/>
      <w:bookmarkStart w:id="3810" w:name="_Toc76503700"/>
      <w:bookmarkStart w:id="3811" w:name="_Toc83042252"/>
      <w:bookmarkStart w:id="3812" w:name="_Toc89854426"/>
      <w:bookmarkStart w:id="3813" w:name="_Toc98667199"/>
      <w:bookmarkStart w:id="3814" w:name="_Toc105752482"/>
      <w:bookmarkStart w:id="3815" w:name="_Toc123150100"/>
      <w:bookmarkStart w:id="3816" w:name="_Toc124163062"/>
      <w:bookmarkStart w:id="3817" w:name="_Toc130913372"/>
      <w:bookmarkStart w:id="3818" w:name="_Toc137373657"/>
      <w:bookmarkStart w:id="3819" w:name="_Toc138892337"/>
      <w:bookmarkStart w:id="3820" w:name="_Toc155216404"/>
      <w:bookmarkStart w:id="3821" w:name="_Toc216361260"/>
      <w:r w:rsidRPr="009202AA">
        <w:rPr>
          <w:lang w:eastAsia="zh-CN"/>
        </w:rPr>
        <w:t>7.2.3</w:t>
      </w:r>
      <w:r w:rsidRPr="009202AA">
        <w:rPr>
          <w:lang w:eastAsia="zh-CN"/>
        </w:rPr>
        <w:tab/>
        <w:t>Minimum requirement for single RAT UTRA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22" w:name="_Toc21096569"/>
      <w:bookmarkStart w:id="3823" w:name="_Toc29763536"/>
      <w:bookmarkStart w:id="3824" w:name="_Toc36030007"/>
      <w:bookmarkStart w:id="3825" w:name="_Toc37179907"/>
      <w:bookmarkStart w:id="3826" w:name="_Toc45869607"/>
      <w:bookmarkStart w:id="3827" w:name="_Toc52555406"/>
      <w:bookmarkStart w:id="3828" w:name="_Toc61112862"/>
      <w:bookmarkStart w:id="3829" w:name="_Toc67911746"/>
      <w:bookmarkStart w:id="3830" w:name="_Toc74840566"/>
      <w:bookmarkStart w:id="3831" w:name="_Toc76503701"/>
      <w:bookmarkStart w:id="3832" w:name="_Toc83042253"/>
      <w:bookmarkStart w:id="3833" w:name="_Toc89854427"/>
      <w:bookmarkStart w:id="3834" w:name="_Toc98667200"/>
      <w:bookmarkStart w:id="3835" w:name="_Toc105752483"/>
      <w:bookmarkStart w:id="3836" w:name="_Toc123150101"/>
      <w:bookmarkStart w:id="3837" w:name="_Toc124163063"/>
      <w:bookmarkStart w:id="3838" w:name="_Toc130913373"/>
      <w:bookmarkStart w:id="3839" w:name="_Toc137373658"/>
      <w:bookmarkStart w:id="3840" w:name="_Toc138892338"/>
      <w:bookmarkStart w:id="3841" w:name="_Toc155216405"/>
      <w:bookmarkStart w:id="3842" w:name="_Toc216361261"/>
      <w:r w:rsidRPr="009202AA">
        <w:rPr>
          <w:lang w:eastAsia="zh-CN"/>
        </w:rPr>
        <w:t>7.2.4</w:t>
      </w:r>
      <w:r w:rsidRPr="009202AA">
        <w:rPr>
          <w:lang w:eastAsia="zh-CN"/>
        </w:rPr>
        <w:tab/>
        <w:t>Minimum requirement for single RAT E-UTRA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43" w:name="_Toc21096570"/>
      <w:bookmarkStart w:id="3844" w:name="_Toc29763537"/>
      <w:bookmarkStart w:id="3845" w:name="_Toc36030008"/>
      <w:bookmarkStart w:id="3846" w:name="_Toc37179908"/>
      <w:bookmarkStart w:id="3847" w:name="_Toc45869608"/>
      <w:bookmarkStart w:id="3848" w:name="_Toc52555407"/>
      <w:bookmarkStart w:id="3849" w:name="_Toc61112863"/>
      <w:bookmarkStart w:id="3850" w:name="_Toc67911747"/>
      <w:bookmarkStart w:id="3851" w:name="_Toc74840567"/>
      <w:bookmarkStart w:id="3852" w:name="_Toc76503702"/>
      <w:bookmarkStart w:id="3853" w:name="_Toc83042254"/>
      <w:bookmarkStart w:id="3854" w:name="_Toc89854428"/>
      <w:bookmarkStart w:id="3855" w:name="_Toc98667201"/>
      <w:bookmarkStart w:id="3856" w:name="_Toc105752484"/>
      <w:bookmarkStart w:id="3857" w:name="_Toc123150102"/>
      <w:bookmarkStart w:id="3858" w:name="_Toc124163064"/>
      <w:bookmarkStart w:id="3859" w:name="_Toc130913374"/>
      <w:bookmarkStart w:id="3860" w:name="_Toc137373659"/>
      <w:bookmarkStart w:id="3861" w:name="_Toc138892339"/>
      <w:bookmarkStart w:id="3862" w:name="_Toc155216406"/>
      <w:bookmarkStart w:id="3863" w:name="_Toc216361262"/>
      <w:r w:rsidRPr="009202AA">
        <w:t>7.3</w:t>
      </w:r>
      <w:r w:rsidRPr="009202AA">
        <w:tab/>
        <w:t>Dynamic range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D472AED" w14:textId="77777777" w:rsidR="004C4A70" w:rsidRPr="009202AA" w:rsidRDefault="004C4A70" w:rsidP="004C4A70">
      <w:pPr>
        <w:pStyle w:val="Heading3"/>
      </w:pPr>
      <w:bookmarkStart w:id="3864" w:name="_Toc21096571"/>
      <w:bookmarkStart w:id="3865" w:name="_Toc29763538"/>
      <w:bookmarkStart w:id="3866" w:name="_Toc36030009"/>
      <w:bookmarkStart w:id="3867" w:name="_Toc37179909"/>
      <w:bookmarkStart w:id="3868" w:name="_Toc45869609"/>
      <w:bookmarkStart w:id="3869" w:name="_Toc52555408"/>
      <w:bookmarkStart w:id="3870" w:name="_Toc61112864"/>
      <w:bookmarkStart w:id="3871" w:name="_Toc67911748"/>
      <w:bookmarkStart w:id="3872" w:name="_Toc74840568"/>
      <w:bookmarkStart w:id="3873" w:name="_Toc76503703"/>
      <w:bookmarkStart w:id="3874" w:name="_Toc83042255"/>
      <w:bookmarkStart w:id="3875" w:name="_Toc89854429"/>
      <w:bookmarkStart w:id="3876" w:name="_Toc98667202"/>
      <w:bookmarkStart w:id="3877" w:name="_Toc105752485"/>
      <w:bookmarkStart w:id="3878" w:name="_Toc123150103"/>
      <w:bookmarkStart w:id="3879" w:name="_Toc124163065"/>
      <w:bookmarkStart w:id="3880" w:name="_Toc130913375"/>
      <w:bookmarkStart w:id="3881" w:name="_Toc137373660"/>
      <w:bookmarkStart w:id="3882" w:name="_Toc138892340"/>
      <w:bookmarkStart w:id="3883" w:name="_Toc155216407"/>
      <w:bookmarkStart w:id="3884" w:name="_Toc216361263"/>
      <w:r w:rsidRPr="009202AA">
        <w:t>7.3.1</w:t>
      </w:r>
      <w:r w:rsidRPr="009202AA">
        <w:tab/>
        <w:t>General</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85" w:name="_Toc21096572"/>
      <w:bookmarkStart w:id="3886" w:name="_Toc29763539"/>
      <w:bookmarkStart w:id="3887" w:name="_Toc36030010"/>
      <w:bookmarkStart w:id="3888" w:name="_Toc37179910"/>
      <w:bookmarkStart w:id="3889" w:name="_Toc45869610"/>
      <w:bookmarkStart w:id="3890" w:name="_Toc52555409"/>
      <w:bookmarkStart w:id="3891" w:name="_Toc61112865"/>
      <w:bookmarkStart w:id="3892" w:name="_Toc67911749"/>
      <w:bookmarkStart w:id="3893" w:name="_Toc74840569"/>
      <w:bookmarkStart w:id="3894" w:name="_Toc76503704"/>
      <w:bookmarkStart w:id="3895" w:name="_Toc83042256"/>
      <w:bookmarkStart w:id="3896" w:name="_Toc89854430"/>
      <w:bookmarkStart w:id="3897" w:name="_Toc98667203"/>
      <w:bookmarkStart w:id="3898" w:name="_Toc105752486"/>
      <w:bookmarkStart w:id="3899" w:name="_Toc123150104"/>
      <w:bookmarkStart w:id="3900" w:name="_Toc124163066"/>
      <w:bookmarkStart w:id="3901" w:name="_Toc130913376"/>
      <w:bookmarkStart w:id="3902" w:name="_Toc137373661"/>
      <w:bookmarkStart w:id="3903" w:name="_Toc138892341"/>
      <w:bookmarkStart w:id="3904" w:name="_Toc155216408"/>
      <w:bookmarkStart w:id="3905" w:name="_Toc216361264"/>
      <w:r w:rsidRPr="009202AA">
        <w:rPr>
          <w:lang w:eastAsia="zh-CN"/>
        </w:rPr>
        <w:lastRenderedPageBreak/>
        <w:t>7.3.2</w:t>
      </w:r>
      <w:r w:rsidRPr="009202AA">
        <w:rPr>
          <w:lang w:eastAsia="zh-CN"/>
        </w:rPr>
        <w:tab/>
        <w:t>Minimum requirement for MSR operation</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06" w:name="_Toc21096573"/>
      <w:bookmarkStart w:id="3907" w:name="_Toc29763540"/>
      <w:bookmarkStart w:id="3908" w:name="_Toc36030011"/>
      <w:bookmarkStart w:id="3909" w:name="_Toc37179911"/>
      <w:bookmarkStart w:id="3910" w:name="_Toc45869611"/>
      <w:bookmarkStart w:id="3911" w:name="_Toc52555410"/>
      <w:bookmarkStart w:id="3912" w:name="_Toc61112866"/>
      <w:bookmarkStart w:id="3913" w:name="_Toc67911750"/>
      <w:bookmarkStart w:id="3914" w:name="_Toc74840570"/>
      <w:bookmarkStart w:id="3915" w:name="_Toc76503705"/>
      <w:bookmarkStart w:id="3916" w:name="_Toc83042257"/>
      <w:bookmarkStart w:id="3917" w:name="_Toc89854431"/>
      <w:bookmarkStart w:id="3918" w:name="_Toc98667204"/>
      <w:bookmarkStart w:id="3919" w:name="_Toc105752487"/>
      <w:bookmarkStart w:id="3920" w:name="_Toc123150105"/>
      <w:bookmarkStart w:id="3921" w:name="_Toc124163067"/>
      <w:bookmarkStart w:id="3922" w:name="_Toc130913377"/>
      <w:bookmarkStart w:id="3923" w:name="_Toc137373662"/>
      <w:bookmarkStart w:id="3924" w:name="_Toc138892342"/>
      <w:bookmarkStart w:id="3925" w:name="_Toc155216409"/>
      <w:bookmarkStart w:id="3926" w:name="_Toc216361265"/>
      <w:r w:rsidRPr="009202AA">
        <w:rPr>
          <w:lang w:eastAsia="zh-CN"/>
        </w:rPr>
        <w:t>7.3.3</w:t>
      </w:r>
      <w:r w:rsidRPr="009202AA">
        <w:rPr>
          <w:lang w:eastAsia="zh-CN"/>
        </w:rPr>
        <w:tab/>
        <w:t>Minimum requirement for single RAT UTRA operation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27" w:name="_Toc21096574"/>
      <w:bookmarkStart w:id="3928" w:name="_Toc29763541"/>
      <w:bookmarkStart w:id="3929" w:name="_Toc36030012"/>
      <w:bookmarkStart w:id="3930" w:name="_Toc37179912"/>
      <w:bookmarkStart w:id="3931" w:name="_Toc45869612"/>
      <w:bookmarkStart w:id="3932" w:name="_Toc52555411"/>
      <w:bookmarkStart w:id="3933" w:name="_Toc61112867"/>
      <w:bookmarkStart w:id="3934" w:name="_Toc67911751"/>
      <w:bookmarkStart w:id="3935" w:name="_Toc74840571"/>
      <w:bookmarkStart w:id="3936" w:name="_Toc76503706"/>
      <w:bookmarkStart w:id="3937" w:name="_Toc83042258"/>
      <w:bookmarkStart w:id="3938" w:name="_Toc89854432"/>
      <w:bookmarkStart w:id="3939" w:name="_Toc98667205"/>
      <w:bookmarkStart w:id="3940" w:name="_Toc105752488"/>
      <w:bookmarkStart w:id="3941" w:name="_Toc123150106"/>
      <w:bookmarkStart w:id="3942" w:name="_Toc124163068"/>
      <w:bookmarkStart w:id="3943" w:name="_Toc130913378"/>
      <w:bookmarkStart w:id="3944" w:name="_Toc137373663"/>
      <w:bookmarkStart w:id="3945" w:name="_Toc138892343"/>
      <w:bookmarkStart w:id="3946" w:name="_Toc155216410"/>
      <w:bookmarkStart w:id="3947" w:name="_Toc216361266"/>
      <w:r w:rsidRPr="009202AA">
        <w:rPr>
          <w:lang w:eastAsia="zh-CN"/>
        </w:rPr>
        <w:t>7.3.4</w:t>
      </w:r>
      <w:r w:rsidRPr="009202AA">
        <w:rPr>
          <w:lang w:eastAsia="zh-CN"/>
        </w:rPr>
        <w:tab/>
        <w:t>Minimum requirement for single RAT E-UTRA operation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48" w:name="_Toc21096575"/>
      <w:bookmarkStart w:id="3949" w:name="_Toc29763542"/>
      <w:bookmarkStart w:id="3950" w:name="_Toc36030013"/>
      <w:bookmarkStart w:id="3951" w:name="_Toc37179913"/>
      <w:bookmarkStart w:id="3952" w:name="_Toc45869613"/>
      <w:bookmarkStart w:id="3953" w:name="_Toc52555412"/>
      <w:bookmarkStart w:id="3954" w:name="_Toc61112868"/>
      <w:bookmarkStart w:id="3955" w:name="_Toc67911752"/>
      <w:bookmarkStart w:id="3956" w:name="_Toc74840572"/>
      <w:bookmarkStart w:id="3957" w:name="_Toc76503707"/>
      <w:bookmarkStart w:id="3958" w:name="_Toc83042259"/>
      <w:bookmarkStart w:id="3959" w:name="_Toc89854433"/>
      <w:bookmarkStart w:id="3960" w:name="_Toc98667206"/>
      <w:bookmarkStart w:id="3961" w:name="_Toc105752489"/>
      <w:bookmarkStart w:id="3962" w:name="_Toc123150107"/>
      <w:bookmarkStart w:id="3963" w:name="_Toc124163069"/>
      <w:bookmarkStart w:id="3964" w:name="_Toc130913379"/>
      <w:bookmarkStart w:id="3965" w:name="_Toc137373664"/>
      <w:bookmarkStart w:id="3966" w:name="_Toc138892344"/>
      <w:bookmarkStart w:id="3967" w:name="_Toc155216411"/>
      <w:bookmarkStart w:id="3968" w:name="_Toc216361267"/>
      <w:r w:rsidRPr="009202AA">
        <w:t>7.4</w:t>
      </w:r>
      <w:r w:rsidRPr="009202AA">
        <w:tab/>
        <w:t>Adjacent channel selectivity, general blocking, and narrowband blocking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1705C7D" w14:textId="77777777" w:rsidR="004C4A70" w:rsidRPr="009202AA" w:rsidRDefault="004C4A70" w:rsidP="004C4A70">
      <w:pPr>
        <w:pStyle w:val="Heading3"/>
      </w:pPr>
      <w:bookmarkStart w:id="3969" w:name="_Toc21096576"/>
      <w:bookmarkStart w:id="3970" w:name="_Toc29763543"/>
      <w:bookmarkStart w:id="3971" w:name="_Toc36030014"/>
      <w:bookmarkStart w:id="3972" w:name="_Toc37179914"/>
      <w:bookmarkStart w:id="3973" w:name="_Toc45869614"/>
      <w:bookmarkStart w:id="3974" w:name="_Toc52555413"/>
      <w:bookmarkStart w:id="3975" w:name="_Toc61112869"/>
      <w:bookmarkStart w:id="3976" w:name="_Toc67911753"/>
      <w:bookmarkStart w:id="3977" w:name="_Toc74840573"/>
      <w:bookmarkStart w:id="3978" w:name="_Toc76503708"/>
      <w:bookmarkStart w:id="3979" w:name="_Toc83042260"/>
      <w:bookmarkStart w:id="3980" w:name="_Toc89854434"/>
      <w:bookmarkStart w:id="3981" w:name="_Toc98667207"/>
      <w:bookmarkStart w:id="3982" w:name="_Toc105752490"/>
      <w:bookmarkStart w:id="3983" w:name="_Toc123150108"/>
      <w:bookmarkStart w:id="3984" w:name="_Toc124163070"/>
      <w:bookmarkStart w:id="3985" w:name="_Toc130913380"/>
      <w:bookmarkStart w:id="3986" w:name="_Toc137373665"/>
      <w:bookmarkStart w:id="3987" w:name="_Toc138892345"/>
      <w:bookmarkStart w:id="3988" w:name="_Toc155216412"/>
      <w:bookmarkStart w:id="3989" w:name="_Toc216361268"/>
      <w:r w:rsidRPr="009202AA">
        <w:t>7.4.1</w:t>
      </w:r>
      <w:r w:rsidRPr="009202AA">
        <w:tab/>
        <w:t>General</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990" w:name="_Toc21096577"/>
      <w:bookmarkStart w:id="3991" w:name="_Toc29763544"/>
      <w:bookmarkStart w:id="3992" w:name="_Toc36030015"/>
      <w:bookmarkStart w:id="3993" w:name="_Toc37179915"/>
      <w:bookmarkStart w:id="3994" w:name="_Toc45869615"/>
      <w:bookmarkStart w:id="3995" w:name="_Toc52555414"/>
      <w:bookmarkStart w:id="3996" w:name="_Toc61112870"/>
      <w:bookmarkStart w:id="3997" w:name="_Toc67911754"/>
      <w:bookmarkStart w:id="3998" w:name="_Toc74840574"/>
      <w:bookmarkStart w:id="3999" w:name="_Toc76503709"/>
      <w:bookmarkStart w:id="4000" w:name="_Toc83042261"/>
      <w:bookmarkStart w:id="4001" w:name="_Toc89854435"/>
      <w:bookmarkStart w:id="4002" w:name="_Toc98667208"/>
      <w:bookmarkStart w:id="4003" w:name="_Toc105752491"/>
      <w:bookmarkStart w:id="4004" w:name="_Toc123150109"/>
      <w:bookmarkStart w:id="4005" w:name="_Toc124163071"/>
      <w:bookmarkStart w:id="4006" w:name="_Toc130913381"/>
      <w:bookmarkStart w:id="4007" w:name="_Toc137373666"/>
      <w:bookmarkStart w:id="4008" w:name="_Toc138892346"/>
      <w:bookmarkStart w:id="4009" w:name="_Toc155216413"/>
      <w:bookmarkStart w:id="4010" w:name="_Toc216361269"/>
      <w:r w:rsidRPr="009202AA">
        <w:rPr>
          <w:lang w:eastAsia="zh-CN"/>
        </w:rPr>
        <w:lastRenderedPageBreak/>
        <w:t>7.4.2</w:t>
      </w:r>
      <w:r w:rsidRPr="009202AA">
        <w:rPr>
          <w:lang w:eastAsia="zh-CN"/>
        </w:rPr>
        <w:tab/>
        <w:t>Minimum requirement for MSR operation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9B92F6A" w14:textId="77777777" w:rsidR="004C4A70" w:rsidRPr="009202AA" w:rsidRDefault="004C4A70" w:rsidP="004C4A70">
      <w:pPr>
        <w:pStyle w:val="Heading4"/>
      </w:pPr>
      <w:bookmarkStart w:id="4011" w:name="_Toc21096578"/>
      <w:bookmarkStart w:id="4012" w:name="_Toc29763545"/>
      <w:bookmarkStart w:id="4013" w:name="_Toc36030016"/>
      <w:bookmarkStart w:id="4014" w:name="_Toc37179916"/>
      <w:bookmarkStart w:id="4015" w:name="_Toc45869616"/>
      <w:bookmarkStart w:id="4016" w:name="_Toc52555415"/>
      <w:bookmarkStart w:id="4017" w:name="_Toc61112871"/>
      <w:bookmarkStart w:id="4018" w:name="_Toc67911755"/>
      <w:bookmarkStart w:id="4019" w:name="_Toc74840575"/>
      <w:bookmarkStart w:id="4020" w:name="_Toc76503710"/>
      <w:bookmarkStart w:id="4021" w:name="_Toc83042262"/>
      <w:bookmarkStart w:id="4022" w:name="_Toc89854436"/>
      <w:bookmarkStart w:id="4023" w:name="_Toc98667209"/>
      <w:bookmarkStart w:id="4024" w:name="_Toc105752492"/>
      <w:bookmarkStart w:id="4025" w:name="_Toc123150110"/>
      <w:bookmarkStart w:id="4026" w:name="_Toc124163072"/>
      <w:bookmarkStart w:id="4027" w:name="_Toc130913382"/>
      <w:bookmarkStart w:id="4028" w:name="_Toc137373667"/>
      <w:bookmarkStart w:id="4029" w:name="_Toc138892347"/>
      <w:bookmarkStart w:id="4030" w:name="_Toc155216414"/>
      <w:bookmarkStart w:id="4031" w:name="_Toc216361270"/>
      <w:r w:rsidRPr="009202AA">
        <w:t>7.4.2.1</w:t>
      </w:r>
      <w:r w:rsidRPr="009202AA">
        <w:tab/>
        <w:t>General minimum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32" w:name="_Toc21096579"/>
      <w:bookmarkStart w:id="4033" w:name="_Toc29763546"/>
      <w:bookmarkStart w:id="4034" w:name="_Toc36030017"/>
      <w:bookmarkStart w:id="4035" w:name="_Toc37179917"/>
      <w:bookmarkStart w:id="4036" w:name="_Toc45869617"/>
      <w:bookmarkStart w:id="4037" w:name="_Toc52555416"/>
      <w:bookmarkStart w:id="4038" w:name="_Toc61112872"/>
      <w:bookmarkStart w:id="4039" w:name="_Toc67911756"/>
      <w:bookmarkStart w:id="4040" w:name="_Toc74840576"/>
      <w:bookmarkStart w:id="4041" w:name="_Toc76503711"/>
      <w:bookmarkStart w:id="4042" w:name="_Toc83042263"/>
      <w:bookmarkStart w:id="4043" w:name="_Toc89854437"/>
      <w:bookmarkStart w:id="4044" w:name="_Toc98667210"/>
      <w:bookmarkStart w:id="4045" w:name="_Toc105752493"/>
      <w:bookmarkStart w:id="4046" w:name="_Toc123150111"/>
      <w:bookmarkStart w:id="4047" w:name="_Toc124163073"/>
      <w:bookmarkStart w:id="4048" w:name="_Toc130913383"/>
      <w:bookmarkStart w:id="4049" w:name="_Toc137373668"/>
      <w:bookmarkStart w:id="4050" w:name="_Toc138892348"/>
      <w:bookmarkStart w:id="4051" w:name="_Toc155216415"/>
      <w:bookmarkStart w:id="4052" w:name="_Toc216361271"/>
      <w:r w:rsidRPr="009202AA">
        <w:t>7.4.2.2</w:t>
      </w:r>
      <w:r w:rsidRPr="009202AA">
        <w:tab/>
        <w:t>General narrowband blocking minimum requirement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4053" w:name="_Toc21096580"/>
      <w:bookmarkStart w:id="4054" w:name="_Toc29763547"/>
      <w:bookmarkStart w:id="4055" w:name="_Toc36030018"/>
      <w:bookmarkStart w:id="4056" w:name="_Toc37179918"/>
      <w:bookmarkStart w:id="4057" w:name="_Toc45869618"/>
      <w:bookmarkStart w:id="4058" w:name="_Toc52555417"/>
      <w:bookmarkStart w:id="4059" w:name="_Toc61112873"/>
      <w:bookmarkStart w:id="4060" w:name="_Toc67911757"/>
      <w:bookmarkStart w:id="4061" w:name="_Toc74840577"/>
      <w:bookmarkStart w:id="4062" w:name="_Toc76503712"/>
      <w:bookmarkStart w:id="4063" w:name="_Toc83042264"/>
      <w:bookmarkStart w:id="4064" w:name="_Toc89854438"/>
      <w:bookmarkStart w:id="4065" w:name="_Toc98667211"/>
      <w:bookmarkStart w:id="4066" w:name="_Toc105752494"/>
      <w:bookmarkStart w:id="4067" w:name="_Toc123150112"/>
      <w:bookmarkStart w:id="4068" w:name="_Toc124163074"/>
      <w:bookmarkStart w:id="4069" w:name="_Toc130913384"/>
      <w:bookmarkStart w:id="4070" w:name="_Toc137373669"/>
      <w:bookmarkStart w:id="4071" w:name="_Toc138892349"/>
      <w:bookmarkStart w:id="4072" w:name="_Toc155216416"/>
      <w:bookmarkStart w:id="4073" w:name="_Toc216361272"/>
      <w:r w:rsidRPr="009202AA">
        <w:t>7.4.2.3</w:t>
      </w:r>
      <w:r w:rsidRPr="009202AA">
        <w:tab/>
        <w:t>Additional BC3 blocking minimum requirement</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lastRenderedPageBreak/>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4074" w:name="_Toc21096581"/>
      <w:bookmarkStart w:id="4075" w:name="_Toc29763548"/>
      <w:bookmarkStart w:id="4076" w:name="_Toc36030019"/>
      <w:bookmarkStart w:id="4077" w:name="_Toc37179919"/>
      <w:bookmarkStart w:id="4078" w:name="_Toc45869619"/>
      <w:bookmarkStart w:id="4079" w:name="_Toc52555418"/>
      <w:bookmarkStart w:id="4080" w:name="_Toc61112874"/>
      <w:bookmarkStart w:id="4081" w:name="_Toc67911758"/>
      <w:bookmarkStart w:id="4082" w:name="_Toc74840578"/>
      <w:bookmarkStart w:id="4083" w:name="_Toc76503713"/>
      <w:bookmarkStart w:id="4084" w:name="_Toc83042265"/>
      <w:bookmarkStart w:id="4085" w:name="_Toc89854439"/>
      <w:bookmarkStart w:id="4086" w:name="_Toc98667212"/>
      <w:bookmarkStart w:id="4087" w:name="_Toc105752495"/>
      <w:bookmarkStart w:id="4088" w:name="_Toc123150113"/>
      <w:bookmarkStart w:id="4089" w:name="_Toc124163075"/>
      <w:bookmarkStart w:id="4090" w:name="_Toc130913385"/>
      <w:bookmarkStart w:id="4091" w:name="_Toc137373670"/>
      <w:bookmarkStart w:id="4092" w:name="_Toc138892350"/>
      <w:bookmarkStart w:id="4093" w:name="_Toc155216417"/>
      <w:bookmarkStart w:id="4094" w:name="_Toc216361273"/>
      <w:r w:rsidRPr="009202AA">
        <w:rPr>
          <w:lang w:eastAsia="zh-CN"/>
        </w:rPr>
        <w:t>7.4.3</w:t>
      </w:r>
      <w:r w:rsidRPr="009202AA">
        <w:rPr>
          <w:lang w:eastAsia="zh-CN"/>
        </w:rPr>
        <w:tab/>
        <w:t>Minimum requirement for single RAT UTRA operation</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095" w:name="_Toc21096582"/>
      <w:bookmarkStart w:id="4096" w:name="_Toc29763549"/>
      <w:bookmarkStart w:id="4097" w:name="_Toc36030020"/>
      <w:bookmarkStart w:id="4098" w:name="_Toc37179920"/>
      <w:bookmarkStart w:id="4099" w:name="_Toc45869620"/>
      <w:bookmarkStart w:id="4100" w:name="_Toc52555419"/>
      <w:bookmarkStart w:id="4101" w:name="_Toc61112875"/>
      <w:bookmarkStart w:id="4102" w:name="_Toc67911759"/>
      <w:bookmarkStart w:id="4103" w:name="_Toc74840579"/>
      <w:bookmarkStart w:id="4104" w:name="_Toc76503714"/>
      <w:bookmarkStart w:id="4105" w:name="_Toc83042266"/>
      <w:bookmarkStart w:id="4106" w:name="_Toc89854440"/>
      <w:bookmarkStart w:id="4107" w:name="_Toc98667213"/>
      <w:bookmarkStart w:id="4108" w:name="_Toc105752496"/>
      <w:bookmarkStart w:id="4109" w:name="_Toc123150114"/>
      <w:bookmarkStart w:id="4110" w:name="_Toc124163076"/>
      <w:bookmarkStart w:id="4111" w:name="_Toc130913386"/>
      <w:bookmarkStart w:id="4112" w:name="_Toc137373671"/>
      <w:bookmarkStart w:id="4113" w:name="_Toc138892351"/>
      <w:bookmarkStart w:id="4114" w:name="_Toc155216418"/>
      <w:bookmarkStart w:id="4115" w:name="_Toc216361274"/>
      <w:r w:rsidRPr="009202AA">
        <w:rPr>
          <w:lang w:eastAsia="zh-CN"/>
        </w:rPr>
        <w:t>7.4.4</w:t>
      </w:r>
      <w:r w:rsidRPr="009202AA">
        <w:rPr>
          <w:lang w:eastAsia="zh-CN"/>
        </w:rPr>
        <w:tab/>
        <w:t>Minimum requirement for single RAT E-UTRA operation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116" w:name="_Toc21096583"/>
      <w:bookmarkStart w:id="4117" w:name="_Toc29763550"/>
      <w:bookmarkStart w:id="4118" w:name="_Toc36030021"/>
      <w:bookmarkStart w:id="4119" w:name="_Toc37179921"/>
      <w:bookmarkStart w:id="4120" w:name="_Toc45869621"/>
      <w:bookmarkStart w:id="4121" w:name="_Toc52555420"/>
      <w:bookmarkStart w:id="4122" w:name="_Toc61112876"/>
      <w:bookmarkStart w:id="4123" w:name="_Toc67911760"/>
      <w:bookmarkStart w:id="4124" w:name="_Toc74840580"/>
      <w:bookmarkStart w:id="4125" w:name="_Toc76503715"/>
      <w:bookmarkStart w:id="4126" w:name="_Toc83042267"/>
      <w:bookmarkStart w:id="4127" w:name="_Toc89854441"/>
      <w:bookmarkStart w:id="4128" w:name="_Toc98667214"/>
      <w:bookmarkStart w:id="4129" w:name="_Toc105752497"/>
      <w:bookmarkStart w:id="4130" w:name="_Toc123150115"/>
      <w:bookmarkStart w:id="4131" w:name="_Toc124163077"/>
      <w:bookmarkStart w:id="4132" w:name="_Toc130913387"/>
      <w:bookmarkStart w:id="4133" w:name="_Toc137373672"/>
      <w:bookmarkStart w:id="4134" w:name="_Toc138892352"/>
      <w:bookmarkStart w:id="4135" w:name="_Toc155216419"/>
      <w:bookmarkStart w:id="4136" w:name="_Toc216361275"/>
      <w:r w:rsidRPr="009202AA">
        <w:t>7.5</w:t>
      </w:r>
      <w:r w:rsidRPr="009202AA">
        <w:tab/>
        <w:t>Blocking</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9EE3119" w14:textId="77777777" w:rsidR="004C4A70" w:rsidRPr="009202AA" w:rsidRDefault="004C4A70" w:rsidP="004C4A70">
      <w:pPr>
        <w:pStyle w:val="Heading3"/>
      </w:pPr>
      <w:bookmarkStart w:id="4137" w:name="_Toc21096584"/>
      <w:bookmarkStart w:id="4138" w:name="_Toc29763551"/>
      <w:bookmarkStart w:id="4139" w:name="_Toc36030022"/>
      <w:bookmarkStart w:id="4140" w:name="_Toc37179922"/>
      <w:bookmarkStart w:id="4141" w:name="_Toc45869622"/>
      <w:bookmarkStart w:id="4142" w:name="_Toc52555421"/>
      <w:bookmarkStart w:id="4143" w:name="_Toc61112877"/>
      <w:bookmarkStart w:id="4144" w:name="_Toc67911761"/>
      <w:bookmarkStart w:id="4145" w:name="_Toc74840581"/>
      <w:bookmarkStart w:id="4146" w:name="_Toc76503716"/>
      <w:bookmarkStart w:id="4147" w:name="_Toc83042268"/>
      <w:bookmarkStart w:id="4148" w:name="_Toc89854442"/>
      <w:bookmarkStart w:id="4149" w:name="_Toc98667215"/>
      <w:bookmarkStart w:id="4150" w:name="_Toc105752498"/>
      <w:bookmarkStart w:id="4151" w:name="_Toc123150116"/>
      <w:bookmarkStart w:id="4152" w:name="_Toc124163078"/>
      <w:bookmarkStart w:id="4153" w:name="_Toc130913388"/>
      <w:bookmarkStart w:id="4154" w:name="_Toc137373673"/>
      <w:bookmarkStart w:id="4155" w:name="_Toc138892353"/>
      <w:bookmarkStart w:id="4156" w:name="_Toc155216420"/>
      <w:bookmarkStart w:id="4157" w:name="_Toc216361276"/>
      <w:r w:rsidRPr="009202AA">
        <w:t>7.5.1</w:t>
      </w:r>
      <w:r w:rsidRPr="009202AA">
        <w:tab/>
        <w:t>General</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58" w:name="_Toc21096585"/>
      <w:bookmarkStart w:id="4159" w:name="_Toc29763552"/>
      <w:bookmarkStart w:id="4160" w:name="_Toc36030023"/>
      <w:bookmarkStart w:id="4161" w:name="_Toc37179923"/>
      <w:bookmarkStart w:id="4162" w:name="_Toc45869623"/>
      <w:bookmarkStart w:id="4163" w:name="_Toc52555422"/>
      <w:bookmarkStart w:id="4164" w:name="_Toc61112878"/>
      <w:bookmarkStart w:id="4165" w:name="_Toc67911762"/>
      <w:bookmarkStart w:id="4166" w:name="_Toc74840582"/>
      <w:bookmarkStart w:id="4167" w:name="_Toc76503717"/>
      <w:bookmarkStart w:id="4168" w:name="_Toc83042269"/>
      <w:bookmarkStart w:id="4169" w:name="_Toc89854443"/>
      <w:bookmarkStart w:id="4170" w:name="_Toc98667216"/>
      <w:bookmarkStart w:id="4171" w:name="_Toc105752499"/>
      <w:bookmarkStart w:id="4172" w:name="_Toc123150117"/>
      <w:bookmarkStart w:id="4173" w:name="_Toc124163079"/>
      <w:bookmarkStart w:id="4174" w:name="_Toc130913389"/>
      <w:bookmarkStart w:id="4175" w:name="_Toc137373674"/>
      <w:bookmarkStart w:id="4176" w:name="_Toc138892354"/>
      <w:bookmarkStart w:id="4177" w:name="_Toc155216421"/>
      <w:bookmarkStart w:id="4178" w:name="_Toc216361277"/>
      <w:r w:rsidRPr="009202AA">
        <w:rPr>
          <w:lang w:eastAsia="zh-CN"/>
        </w:rPr>
        <w:t>7.5.2</w:t>
      </w:r>
      <w:r w:rsidRPr="009202AA">
        <w:rPr>
          <w:lang w:eastAsia="zh-CN"/>
        </w:rPr>
        <w:tab/>
        <w:t>Minimum requirement for MSR operation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92D85F4" w14:textId="77777777" w:rsidR="004C4A70" w:rsidRPr="009202AA" w:rsidRDefault="004C4A70" w:rsidP="004C4A70">
      <w:pPr>
        <w:pStyle w:val="Heading4"/>
      </w:pPr>
      <w:bookmarkStart w:id="4179" w:name="_Toc21096586"/>
      <w:bookmarkStart w:id="4180" w:name="_Toc29763553"/>
      <w:bookmarkStart w:id="4181" w:name="_Toc36030024"/>
      <w:bookmarkStart w:id="4182" w:name="_Toc37179924"/>
      <w:bookmarkStart w:id="4183" w:name="_Toc45869624"/>
      <w:bookmarkStart w:id="4184" w:name="_Toc52555423"/>
      <w:bookmarkStart w:id="4185" w:name="_Toc61112879"/>
      <w:bookmarkStart w:id="4186" w:name="_Toc67911763"/>
      <w:bookmarkStart w:id="4187" w:name="_Toc74840583"/>
      <w:bookmarkStart w:id="4188" w:name="_Toc76503718"/>
      <w:bookmarkStart w:id="4189" w:name="_Toc83042270"/>
      <w:bookmarkStart w:id="4190" w:name="_Toc89854444"/>
      <w:bookmarkStart w:id="4191" w:name="_Toc98667217"/>
      <w:bookmarkStart w:id="4192" w:name="_Toc105752500"/>
      <w:bookmarkStart w:id="4193" w:name="_Toc123150118"/>
      <w:bookmarkStart w:id="4194" w:name="_Toc124163080"/>
      <w:bookmarkStart w:id="4195" w:name="_Toc130913390"/>
      <w:bookmarkStart w:id="4196" w:name="_Toc137373675"/>
      <w:bookmarkStart w:id="4197" w:name="_Toc138892355"/>
      <w:bookmarkStart w:id="4198" w:name="_Toc155216422"/>
      <w:bookmarkStart w:id="4199" w:name="_Toc216361278"/>
      <w:r w:rsidRPr="009202AA">
        <w:t>7.5.2.1</w:t>
      </w:r>
      <w:r w:rsidRPr="009202AA">
        <w:tab/>
        <w:t>General minimum requirement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200" w:name="_Toc21096587"/>
      <w:bookmarkStart w:id="4201" w:name="_Toc29763554"/>
      <w:bookmarkStart w:id="4202" w:name="_Toc36030025"/>
      <w:bookmarkStart w:id="4203" w:name="_Toc37179925"/>
      <w:bookmarkStart w:id="4204" w:name="_Toc45869625"/>
      <w:bookmarkStart w:id="4205" w:name="_Toc52555424"/>
      <w:bookmarkStart w:id="4206" w:name="_Toc61112880"/>
      <w:bookmarkStart w:id="4207" w:name="_Toc67911764"/>
      <w:bookmarkStart w:id="4208" w:name="_Toc74840584"/>
      <w:bookmarkStart w:id="4209" w:name="_Toc76503719"/>
      <w:bookmarkStart w:id="4210" w:name="_Toc83042271"/>
      <w:bookmarkStart w:id="4211" w:name="_Toc89854445"/>
      <w:bookmarkStart w:id="4212" w:name="_Toc98667218"/>
      <w:bookmarkStart w:id="4213" w:name="_Toc105752501"/>
      <w:bookmarkStart w:id="4214" w:name="_Toc123150119"/>
      <w:bookmarkStart w:id="4215" w:name="_Toc124163081"/>
      <w:bookmarkStart w:id="4216" w:name="_Toc130913391"/>
      <w:bookmarkStart w:id="4217" w:name="_Toc137373676"/>
      <w:bookmarkStart w:id="4218" w:name="_Toc138892356"/>
      <w:bookmarkStart w:id="4219" w:name="_Toc155216423"/>
      <w:bookmarkStart w:id="4220" w:name="_Toc216361279"/>
      <w:r w:rsidRPr="009202AA">
        <w:t>7.5.2.2</w:t>
      </w:r>
      <w:r w:rsidRPr="009202AA">
        <w:tab/>
        <w:t>Co-location minimum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AF16D51" w:rsidR="004C4A70" w:rsidRPr="009202AA" w:rsidRDefault="003B26CF" w:rsidP="004C4A70">
            <w:pPr>
              <w:pStyle w:val="TAL"/>
              <w:keepNext w:val="0"/>
              <w:keepLines w:val="0"/>
              <w:rPr>
                <w:rFonts w:cs="Arial"/>
                <w:szCs w:val="18"/>
                <w:lang w:val="sv-SE"/>
              </w:rPr>
            </w:pPr>
            <w:r w:rsidRPr="009202AA">
              <w:rPr>
                <w:rFonts w:cs="Arial"/>
                <w:szCs w:val="18"/>
                <w:lang w:val="sv-SE"/>
              </w:rPr>
              <w:t>E-UTRA Band 68</w:t>
            </w:r>
            <w:r>
              <w:rPr>
                <w:rFonts w:cs="Arial"/>
                <w:szCs w:val="18"/>
                <w:lang w:val="sv-SE"/>
              </w:rPr>
              <w:t xml:space="preserve"> or NR band n68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B256B" w:rsidRPr="009202AA" w14:paraId="0F8D4013" w14:textId="77777777" w:rsidTr="008202E6">
        <w:trPr>
          <w:jc w:val="center"/>
        </w:trPr>
        <w:tc>
          <w:tcPr>
            <w:tcW w:w="1918" w:type="dxa"/>
          </w:tcPr>
          <w:p w14:paraId="0F79E7E1" w14:textId="556B09CA"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52C14FB2" w14:textId="77777777" w:rsidR="004B256B" w:rsidRPr="009202AA" w:rsidRDefault="004B256B" w:rsidP="004B256B">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4B256B" w:rsidRPr="009202AA" w14:paraId="04871298" w14:textId="77777777" w:rsidTr="008202E6">
        <w:trPr>
          <w:jc w:val="center"/>
        </w:trPr>
        <w:tc>
          <w:tcPr>
            <w:tcW w:w="1918" w:type="dxa"/>
          </w:tcPr>
          <w:p w14:paraId="38DFC4E3" w14:textId="30A6723F"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7B9103D7" w14:textId="77777777" w:rsidR="004B256B" w:rsidRPr="009202AA" w:rsidRDefault="004B256B" w:rsidP="004B256B">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AD5C2F6" w:rsidR="00262C7A" w:rsidRDefault="00262C7A" w:rsidP="00786129">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4A54BA54" w:rsidR="00E86585" w:rsidRDefault="00E86585" w:rsidP="00E86585">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5009ED" w:rsidRPr="009202AA" w14:paraId="40B1043A" w14:textId="77777777" w:rsidTr="008202E6">
        <w:trPr>
          <w:jc w:val="center"/>
        </w:trPr>
        <w:tc>
          <w:tcPr>
            <w:tcW w:w="1918" w:type="dxa"/>
          </w:tcPr>
          <w:p w14:paraId="0875AE7E" w14:textId="7091CC80" w:rsidR="005009ED" w:rsidRPr="009202AA" w:rsidRDefault="005009ED" w:rsidP="005009ED">
            <w:pPr>
              <w:pStyle w:val="TAL"/>
              <w:rPr>
                <w:rFonts w:cs="Arial"/>
                <w:szCs w:val="18"/>
                <w:lang w:val="sv-SE"/>
              </w:rPr>
            </w:pPr>
            <w:r>
              <w:rPr>
                <w:rFonts w:cs="Arial" w:hint="eastAsia"/>
                <w:szCs w:val="18"/>
                <w:lang w:val="en-US" w:eastAsia="zh-CN"/>
              </w:rPr>
              <w:t>NR Band n110</w:t>
            </w:r>
          </w:p>
        </w:tc>
        <w:tc>
          <w:tcPr>
            <w:tcW w:w="1657" w:type="dxa"/>
          </w:tcPr>
          <w:p w14:paraId="25B3D04F" w14:textId="245F30DB" w:rsidR="005009ED" w:rsidRDefault="005009ED" w:rsidP="005009ED">
            <w:pPr>
              <w:pStyle w:val="TAL"/>
              <w:rPr>
                <w:rFonts w:cs="Arial"/>
                <w:szCs w:val="18"/>
                <w:lang w:eastAsia="ko-KR"/>
              </w:rPr>
            </w:pPr>
            <w:r>
              <w:rPr>
                <w:rFonts w:cs="Arial" w:hint="eastAsia"/>
                <w:szCs w:val="18"/>
                <w:lang w:val="en-US" w:eastAsia="zh-CN"/>
              </w:rPr>
              <w:t>1432 - 1435</w:t>
            </w:r>
          </w:p>
        </w:tc>
        <w:tc>
          <w:tcPr>
            <w:tcW w:w="1082" w:type="dxa"/>
          </w:tcPr>
          <w:p w14:paraId="7E4B2F30" w14:textId="72E1F9D4" w:rsidR="005009ED" w:rsidRDefault="005009ED" w:rsidP="005009ED">
            <w:pPr>
              <w:pStyle w:val="TAL"/>
              <w:rPr>
                <w:rFonts w:cs="Arial"/>
                <w:szCs w:val="18"/>
                <w:lang w:eastAsia="ko-KR"/>
              </w:rPr>
            </w:pPr>
            <w:r>
              <w:rPr>
                <w:rFonts w:cs="Arial" w:hint="eastAsia"/>
                <w:szCs w:val="18"/>
                <w:lang w:val="en-US" w:eastAsia="zh-CN"/>
              </w:rPr>
              <w:t>+16</w:t>
            </w:r>
          </w:p>
        </w:tc>
        <w:tc>
          <w:tcPr>
            <w:tcW w:w="1134" w:type="dxa"/>
          </w:tcPr>
          <w:p w14:paraId="255E4DBF" w14:textId="623A23AA" w:rsidR="005009ED" w:rsidRDefault="005009ED" w:rsidP="005009ED">
            <w:pPr>
              <w:pStyle w:val="TAL"/>
              <w:rPr>
                <w:rFonts w:cs="Arial"/>
                <w:szCs w:val="18"/>
                <w:lang w:eastAsia="ko-KR"/>
              </w:rPr>
            </w:pPr>
            <w:r>
              <w:rPr>
                <w:rFonts w:cs="Arial" w:hint="eastAsia"/>
                <w:szCs w:val="18"/>
                <w:lang w:val="en-US" w:eastAsia="zh-CN"/>
              </w:rPr>
              <w:t>+8</w:t>
            </w:r>
          </w:p>
        </w:tc>
        <w:tc>
          <w:tcPr>
            <w:tcW w:w="1134" w:type="dxa"/>
          </w:tcPr>
          <w:p w14:paraId="2DD959A7" w14:textId="6B770F17" w:rsidR="005009ED" w:rsidRDefault="005009ED" w:rsidP="005009ED">
            <w:pPr>
              <w:pStyle w:val="TAL"/>
              <w:rPr>
                <w:rFonts w:cs="Arial"/>
                <w:szCs w:val="18"/>
                <w:lang w:eastAsia="ko-KR"/>
              </w:rPr>
            </w:pPr>
            <w:r>
              <w:rPr>
                <w:rFonts w:cs="Arial" w:hint="eastAsia"/>
                <w:szCs w:val="18"/>
                <w:lang w:val="en-US" w:eastAsia="zh-CN"/>
              </w:rPr>
              <w:t>-6</w:t>
            </w:r>
          </w:p>
        </w:tc>
        <w:tc>
          <w:tcPr>
            <w:tcW w:w="1701" w:type="dxa"/>
          </w:tcPr>
          <w:p w14:paraId="0651172A" w14:textId="518AD97E" w:rsidR="005009ED" w:rsidRDefault="005009ED" w:rsidP="005009ED">
            <w:pPr>
              <w:pStyle w:val="TAL"/>
              <w:rPr>
                <w:rFonts w:cs="Arial"/>
                <w:szCs w:val="18"/>
                <w:lang w:eastAsia="ko-KR"/>
              </w:rPr>
            </w:pPr>
            <w:r>
              <w:rPr>
                <w:rFonts w:cs="Arial"/>
                <w:szCs w:val="18"/>
              </w:rPr>
              <w:t>PREFSENS + x dB*</w:t>
            </w:r>
          </w:p>
        </w:tc>
        <w:tc>
          <w:tcPr>
            <w:tcW w:w="1177" w:type="dxa"/>
          </w:tcPr>
          <w:p w14:paraId="6FF26246" w14:textId="56C6A597" w:rsidR="005009ED" w:rsidRDefault="005009ED" w:rsidP="005009ED">
            <w:pPr>
              <w:pStyle w:val="TAL"/>
              <w:rPr>
                <w:rFonts w:cs="Arial"/>
                <w:szCs w:val="18"/>
                <w:lang w:eastAsia="ko-KR"/>
              </w:rPr>
            </w:pPr>
            <w:r>
              <w:rPr>
                <w:rFonts w:cs="Arial"/>
                <w:szCs w:val="18"/>
                <w:lang w:eastAsia="ko-KR"/>
              </w:rPr>
              <w:t>CW carrier</w:t>
            </w:r>
          </w:p>
        </w:tc>
      </w:tr>
      <w:tr w:rsidR="00C11B9B" w:rsidRPr="009202AA" w14:paraId="14141300" w14:textId="77777777" w:rsidTr="008202E6">
        <w:trPr>
          <w:jc w:val="center"/>
        </w:trPr>
        <w:tc>
          <w:tcPr>
            <w:tcW w:w="1918" w:type="dxa"/>
          </w:tcPr>
          <w:p w14:paraId="5B272995" w14:textId="6BF3575A" w:rsidR="00C11B9B" w:rsidRDefault="00C11B9B" w:rsidP="00C11B9B">
            <w:pPr>
              <w:pStyle w:val="TAL"/>
              <w:rPr>
                <w:rFonts w:cs="Arial"/>
                <w:szCs w:val="18"/>
                <w:lang w:val="en-US" w:eastAsia="zh-CN"/>
              </w:rPr>
            </w:pPr>
            <w:r>
              <w:rPr>
                <w:rFonts w:hint="eastAsia"/>
                <w:lang w:val="sv-SE" w:eastAsia="zh-CN"/>
              </w:rPr>
              <w:t>E</w:t>
            </w:r>
            <w:r>
              <w:rPr>
                <w:lang w:val="sv-SE" w:eastAsia="zh-CN"/>
              </w:rPr>
              <w:t>-UTRA Band 111</w:t>
            </w:r>
          </w:p>
        </w:tc>
        <w:tc>
          <w:tcPr>
            <w:tcW w:w="1657" w:type="dxa"/>
          </w:tcPr>
          <w:p w14:paraId="08731632" w14:textId="716B120D" w:rsidR="00C11B9B" w:rsidRDefault="00C11B9B" w:rsidP="00C11B9B">
            <w:pPr>
              <w:pStyle w:val="TAL"/>
              <w:rPr>
                <w:rFonts w:cs="Arial"/>
                <w:szCs w:val="18"/>
                <w:lang w:val="en-US" w:eastAsia="zh-CN"/>
              </w:rPr>
            </w:pPr>
            <w:r>
              <w:rPr>
                <w:rFonts w:cs="Arial"/>
                <w:szCs w:val="18"/>
                <w:lang w:eastAsia="ko-KR"/>
              </w:rPr>
              <w:t>1820 - 1830</w:t>
            </w:r>
          </w:p>
        </w:tc>
        <w:tc>
          <w:tcPr>
            <w:tcW w:w="1082" w:type="dxa"/>
          </w:tcPr>
          <w:p w14:paraId="42272034" w14:textId="33A06E64" w:rsidR="00C11B9B" w:rsidRDefault="00C11B9B" w:rsidP="00C11B9B">
            <w:pPr>
              <w:pStyle w:val="TAL"/>
              <w:rPr>
                <w:rFonts w:cs="Arial"/>
                <w:szCs w:val="18"/>
                <w:lang w:val="en-US" w:eastAsia="zh-CN"/>
              </w:rPr>
            </w:pPr>
            <w:r>
              <w:rPr>
                <w:rFonts w:cs="Arial"/>
                <w:szCs w:val="18"/>
                <w:lang w:eastAsia="ko-KR"/>
              </w:rPr>
              <w:t>+16</w:t>
            </w:r>
          </w:p>
        </w:tc>
        <w:tc>
          <w:tcPr>
            <w:tcW w:w="1134" w:type="dxa"/>
          </w:tcPr>
          <w:p w14:paraId="720B52E3" w14:textId="2CB7BAEF" w:rsidR="00C11B9B" w:rsidRDefault="00C11B9B" w:rsidP="00C11B9B">
            <w:pPr>
              <w:pStyle w:val="TAL"/>
              <w:rPr>
                <w:rFonts w:cs="Arial"/>
                <w:szCs w:val="18"/>
                <w:lang w:val="en-US" w:eastAsia="zh-CN"/>
              </w:rPr>
            </w:pPr>
            <w:r>
              <w:rPr>
                <w:rFonts w:cs="Arial"/>
                <w:szCs w:val="18"/>
                <w:lang w:eastAsia="ko-KR"/>
              </w:rPr>
              <w:t>+8</w:t>
            </w:r>
          </w:p>
        </w:tc>
        <w:tc>
          <w:tcPr>
            <w:tcW w:w="1134" w:type="dxa"/>
          </w:tcPr>
          <w:p w14:paraId="3777D32A" w14:textId="1F8B3D0A" w:rsidR="00C11B9B" w:rsidRDefault="00C11B9B" w:rsidP="00C11B9B">
            <w:pPr>
              <w:pStyle w:val="TAL"/>
              <w:rPr>
                <w:rFonts w:cs="Arial"/>
                <w:szCs w:val="18"/>
                <w:lang w:val="en-US" w:eastAsia="zh-CN"/>
              </w:rPr>
            </w:pPr>
            <w:r>
              <w:rPr>
                <w:rFonts w:cs="Arial"/>
                <w:szCs w:val="18"/>
                <w:lang w:eastAsia="ko-KR"/>
              </w:rPr>
              <w:t>-6</w:t>
            </w:r>
          </w:p>
        </w:tc>
        <w:tc>
          <w:tcPr>
            <w:tcW w:w="1701" w:type="dxa"/>
          </w:tcPr>
          <w:p w14:paraId="0AECC01D" w14:textId="2F7D092D" w:rsidR="00C11B9B" w:rsidRDefault="00C11B9B" w:rsidP="00C11B9B">
            <w:pPr>
              <w:pStyle w:val="TAL"/>
              <w:rPr>
                <w:rFonts w:cs="Arial"/>
                <w:szCs w:val="18"/>
              </w:rPr>
            </w:pPr>
            <w:r>
              <w:rPr>
                <w:rFonts w:cs="Arial"/>
                <w:szCs w:val="18"/>
                <w:lang w:eastAsia="ko-KR"/>
              </w:rPr>
              <w:t xml:space="preserve">PREFSENS </w:t>
            </w:r>
            <w:r w:rsidRPr="009202AA">
              <w:rPr>
                <w:rFonts w:cs="Arial"/>
                <w:szCs w:val="18"/>
              </w:rPr>
              <w:t>+ x dB (NOTE 1)</w:t>
            </w:r>
          </w:p>
        </w:tc>
        <w:tc>
          <w:tcPr>
            <w:tcW w:w="1177" w:type="dxa"/>
          </w:tcPr>
          <w:p w14:paraId="3792C172" w14:textId="2226C1CE" w:rsidR="00C11B9B" w:rsidRDefault="00C11B9B" w:rsidP="00C11B9B">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25A53960"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21" w:name="_Toc21096588"/>
      <w:bookmarkStart w:id="4222" w:name="_Toc29763555"/>
      <w:bookmarkStart w:id="4223" w:name="_Toc36030026"/>
      <w:bookmarkStart w:id="4224" w:name="_Toc37179926"/>
      <w:bookmarkStart w:id="4225" w:name="_Toc45869626"/>
      <w:bookmarkStart w:id="4226" w:name="_Toc52555425"/>
      <w:bookmarkStart w:id="4227" w:name="_Toc61112881"/>
      <w:bookmarkStart w:id="4228" w:name="_Toc67911765"/>
      <w:bookmarkStart w:id="4229" w:name="_Toc74840585"/>
      <w:bookmarkStart w:id="4230" w:name="_Toc76503720"/>
      <w:bookmarkStart w:id="4231" w:name="_Toc83042272"/>
      <w:bookmarkStart w:id="4232" w:name="_Toc89854446"/>
      <w:bookmarkStart w:id="4233" w:name="_Toc98667219"/>
      <w:bookmarkStart w:id="4234" w:name="_Toc105752502"/>
      <w:bookmarkStart w:id="4235" w:name="_Toc123150120"/>
      <w:bookmarkStart w:id="4236" w:name="_Toc124163082"/>
      <w:bookmarkStart w:id="4237" w:name="_Toc130913392"/>
      <w:bookmarkStart w:id="4238" w:name="_Toc137373677"/>
      <w:bookmarkStart w:id="4239" w:name="_Toc138892357"/>
      <w:bookmarkStart w:id="4240" w:name="_Toc155216424"/>
      <w:bookmarkStart w:id="4241" w:name="_Toc216361280"/>
      <w:r w:rsidRPr="009202AA">
        <w:rPr>
          <w:lang w:eastAsia="zh-CN"/>
        </w:rPr>
        <w:t>7.5.3</w:t>
      </w:r>
      <w:r w:rsidRPr="009202AA">
        <w:rPr>
          <w:lang w:eastAsia="zh-CN"/>
        </w:rPr>
        <w:tab/>
        <w:t>Minimum requirement for single RAT UTRA operation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1835383" w14:textId="77777777" w:rsidR="004C4A70" w:rsidRPr="009202AA" w:rsidRDefault="004C4A70" w:rsidP="004C4A70">
      <w:pPr>
        <w:pStyle w:val="Heading4"/>
        <w:rPr>
          <w:lang w:eastAsia="zh-CN"/>
        </w:rPr>
      </w:pPr>
      <w:bookmarkStart w:id="4242" w:name="_Toc21096589"/>
      <w:bookmarkStart w:id="4243" w:name="_Toc29763556"/>
      <w:bookmarkStart w:id="4244" w:name="_Toc36030027"/>
      <w:bookmarkStart w:id="4245" w:name="_Toc37179927"/>
      <w:bookmarkStart w:id="4246" w:name="_Toc45869627"/>
      <w:bookmarkStart w:id="4247" w:name="_Toc52555426"/>
      <w:bookmarkStart w:id="4248" w:name="_Toc61112882"/>
      <w:bookmarkStart w:id="4249" w:name="_Toc67911766"/>
      <w:bookmarkStart w:id="4250" w:name="_Toc74840586"/>
      <w:bookmarkStart w:id="4251" w:name="_Toc76503721"/>
      <w:bookmarkStart w:id="4252" w:name="_Toc83042273"/>
      <w:bookmarkStart w:id="4253" w:name="_Toc89854447"/>
      <w:bookmarkStart w:id="4254" w:name="_Toc98667220"/>
      <w:bookmarkStart w:id="4255" w:name="_Toc105752503"/>
      <w:bookmarkStart w:id="4256" w:name="_Toc123150121"/>
      <w:bookmarkStart w:id="4257" w:name="_Toc124163083"/>
      <w:bookmarkStart w:id="4258" w:name="_Toc130913393"/>
      <w:bookmarkStart w:id="4259" w:name="_Toc137373678"/>
      <w:bookmarkStart w:id="4260" w:name="_Toc138892358"/>
      <w:bookmarkStart w:id="4261" w:name="_Toc155216425"/>
      <w:bookmarkStart w:id="4262" w:name="_Toc216361281"/>
      <w:r w:rsidRPr="009202AA">
        <w:t>7.5.3.1</w:t>
      </w:r>
      <w:r w:rsidRPr="009202AA">
        <w:tab/>
        <w:t>General minimum requirement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63" w:name="_Toc21096590"/>
      <w:bookmarkStart w:id="4264" w:name="_Toc29763557"/>
      <w:bookmarkStart w:id="4265" w:name="_Toc36030028"/>
      <w:bookmarkStart w:id="4266" w:name="_Toc37179928"/>
      <w:bookmarkStart w:id="4267" w:name="_Toc45869628"/>
      <w:bookmarkStart w:id="4268" w:name="_Toc52555427"/>
      <w:bookmarkStart w:id="4269" w:name="_Toc61112883"/>
      <w:bookmarkStart w:id="4270" w:name="_Toc67911767"/>
      <w:bookmarkStart w:id="4271" w:name="_Toc74840587"/>
      <w:bookmarkStart w:id="4272" w:name="_Toc76503722"/>
      <w:bookmarkStart w:id="4273" w:name="_Toc83042274"/>
      <w:bookmarkStart w:id="4274" w:name="_Toc89854448"/>
      <w:bookmarkStart w:id="4275" w:name="_Toc98667221"/>
      <w:bookmarkStart w:id="4276" w:name="_Toc105752504"/>
      <w:bookmarkStart w:id="4277" w:name="_Toc123150122"/>
      <w:bookmarkStart w:id="4278" w:name="_Toc124163084"/>
      <w:bookmarkStart w:id="4279" w:name="_Toc130913394"/>
      <w:bookmarkStart w:id="4280" w:name="_Toc137373679"/>
      <w:bookmarkStart w:id="4281" w:name="_Toc138892359"/>
      <w:bookmarkStart w:id="4282" w:name="_Toc155216426"/>
      <w:bookmarkStart w:id="4283" w:name="_Toc216361282"/>
      <w:r w:rsidRPr="009202AA">
        <w:lastRenderedPageBreak/>
        <w:t>7.5.3.2</w:t>
      </w:r>
      <w:r w:rsidRPr="009202AA">
        <w:tab/>
        <w:t>Co-location minimum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284" w:name="_Toc21096591"/>
      <w:bookmarkStart w:id="4285" w:name="_Toc29763558"/>
      <w:bookmarkStart w:id="4286" w:name="_Toc36030029"/>
      <w:bookmarkStart w:id="4287" w:name="_Toc37179929"/>
      <w:bookmarkStart w:id="4288" w:name="_Toc45869629"/>
      <w:bookmarkStart w:id="4289" w:name="_Toc52555428"/>
      <w:bookmarkStart w:id="4290" w:name="_Toc61112884"/>
      <w:bookmarkStart w:id="4291" w:name="_Toc67911768"/>
      <w:bookmarkStart w:id="4292" w:name="_Toc74840588"/>
      <w:bookmarkStart w:id="4293" w:name="_Toc76503723"/>
      <w:bookmarkStart w:id="4294" w:name="_Toc83042275"/>
      <w:bookmarkStart w:id="4295" w:name="_Toc89854449"/>
      <w:bookmarkStart w:id="4296" w:name="_Toc98667222"/>
      <w:bookmarkStart w:id="4297" w:name="_Toc105752505"/>
      <w:bookmarkStart w:id="4298" w:name="_Toc123150123"/>
      <w:bookmarkStart w:id="4299" w:name="_Toc124163085"/>
      <w:bookmarkStart w:id="4300" w:name="_Toc130913395"/>
      <w:bookmarkStart w:id="4301" w:name="_Toc137373680"/>
      <w:bookmarkStart w:id="4302" w:name="_Toc138892360"/>
      <w:bookmarkStart w:id="4303" w:name="_Toc155216427"/>
      <w:bookmarkStart w:id="4304" w:name="_Toc216361283"/>
      <w:r w:rsidRPr="009202AA">
        <w:rPr>
          <w:lang w:eastAsia="zh-CN"/>
        </w:rPr>
        <w:t>7.5.4</w:t>
      </w:r>
      <w:r w:rsidRPr="009202AA">
        <w:rPr>
          <w:lang w:eastAsia="zh-CN"/>
        </w:rPr>
        <w:tab/>
        <w:t>Minimum requirement for single RAT E-UTRA operation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1B6EE9EE" w14:textId="77777777" w:rsidR="004C4A70" w:rsidRPr="009202AA" w:rsidRDefault="004C4A70" w:rsidP="004C4A70">
      <w:pPr>
        <w:pStyle w:val="Heading4"/>
        <w:rPr>
          <w:lang w:eastAsia="zh-CN"/>
        </w:rPr>
      </w:pPr>
      <w:bookmarkStart w:id="4305" w:name="_Toc21096592"/>
      <w:bookmarkStart w:id="4306" w:name="_Toc29763559"/>
      <w:bookmarkStart w:id="4307" w:name="_Toc36030030"/>
      <w:bookmarkStart w:id="4308" w:name="_Toc37179930"/>
      <w:bookmarkStart w:id="4309" w:name="_Toc45869630"/>
      <w:bookmarkStart w:id="4310" w:name="_Toc52555429"/>
      <w:bookmarkStart w:id="4311" w:name="_Toc61112885"/>
      <w:bookmarkStart w:id="4312" w:name="_Toc67911769"/>
      <w:bookmarkStart w:id="4313" w:name="_Toc74840589"/>
      <w:bookmarkStart w:id="4314" w:name="_Toc76503724"/>
      <w:bookmarkStart w:id="4315" w:name="_Toc83042276"/>
      <w:bookmarkStart w:id="4316" w:name="_Toc89854450"/>
      <w:bookmarkStart w:id="4317" w:name="_Toc98667223"/>
      <w:bookmarkStart w:id="4318" w:name="_Toc105752506"/>
      <w:bookmarkStart w:id="4319" w:name="_Toc123150124"/>
      <w:bookmarkStart w:id="4320" w:name="_Toc124163086"/>
      <w:bookmarkStart w:id="4321" w:name="_Toc130913396"/>
      <w:bookmarkStart w:id="4322" w:name="_Toc137373681"/>
      <w:bookmarkStart w:id="4323" w:name="_Toc138892361"/>
      <w:bookmarkStart w:id="4324" w:name="_Toc155216428"/>
      <w:bookmarkStart w:id="4325" w:name="_Toc216361284"/>
      <w:r w:rsidRPr="009202AA">
        <w:t>7.5.4.1</w:t>
      </w:r>
      <w:r w:rsidRPr="009202AA">
        <w:tab/>
        <w:t>General minimum requirement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26" w:name="_Toc21096593"/>
      <w:bookmarkStart w:id="4327" w:name="_Toc29763560"/>
      <w:bookmarkStart w:id="4328" w:name="_Toc36030031"/>
      <w:bookmarkStart w:id="4329" w:name="_Toc37179931"/>
      <w:bookmarkStart w:id="4330" w:name="_Toc45869631"/>
      <w:bookmarkStart w:id="4331" w:name="_Toc52555430"/>
      <w:bookmarkStart w:id="4332" w:name="_Toc61112886"/>
      <w:bookmarkStart w:id="4333" w:name="_Toc67911770"/>
      <w:bookmarkStart w:id="4334" w:name="_Toc74840590"/>
      <w:bookmarkStart w:id="4335" w:name="_Toc76503725"/>
      <w:bookmarkStart w:id="4336" w:name="_Toc83042277"/>
      <w:bookmarkStart w:id="4337" w:name="_Toc89854451"/>
      <w:bookmarkStart w:id="4338" w:name="_Toc98667224"/>
      <w:bookmarkStart w:id="4339" w:name="_Toc105752507"/>
      <w:bookmarkStart w:id="4340" w:name="_Toc123150125"/>
      <w:bookmarkStart w:id="4341" w:name="_Toc124163087"/>
      <w:bookmarkStart w:id="4342" w:name="_Toc130913397"/>
      <w:bookmarkStart w:id="4343" w:name="_Toc137373682"/>
      <w:bookmarkStart w:id="4344" w:name="_Toc138892362"/>
      <w:bookmarkStart w:id="4345" w:name="_Toc155216429"/>
      <w:bookmarkStart w:id="4346" w:name="_Toc216361285"/>
      <w:r w:rsidRPr="009202AA">
        <w:t>7.5.4.2</w:t>
      </w:r>
      <w:r w:rsidRPr="009202AA">
        <w:tab/>
        <w:t>Co-location minimum requirement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47" w:name="_Toc21096594"/>
      <w:bookmarkStart w:id="4348" w:name="_Toc29763561"/>
      <w:bookmarkStart w:id="4349" w:name="_Toc36030032"/>
      <w:bookmarkStart w:id="4350" w:name="_Toc37179932"/>
      <w:bookmarkStart w:id="4351" w:name="_Toc45869632"/>
      <w:bookmarkStart w:id="4352" w:name="_Toc52555431"/>
      <w:bookmarkStart w:id="4353" w:name="_Toc61112887"/>
      <w:bookmarkStart w:id="4354" w:name="_Toc67911771"/>
      <w:bookmarkStart w:id="4355" w:name="_Toc74840591"/>
      <w:bookmarkStart w:id="4356" w:name="_Toc76503726"/>
      <w:bookmarkStart w:id="4357" w:name="_Toc83042278"/>
      <w:bookmarkStart w:id="4358" w:name="_Toc89854452"/>
      <w:bookmarkStart w:id="4359" w:name="_Toc98667225"/>
      <w:bookmarkStart w:id="4360" w:name="_Toc105752508"/>
      <w:bookmarkStart w:id="4361" w:name="_Toc123150126"/>
      <w:bookmarkStart w:id="4362" w:name="_Toc124163088"/>
      <w:bookmarkStart w:id="4363" w:name="_Toc130913398"/>
      <w:bookmarkStart w:id="4364" w:name="_Toc137373683"/>
      <w:bookmarkStart w:id="4365" w:name="_Toc138892363"/>
      <w:bookmarkStart w:id="4366" w:name="_Toc155216430"/>
      <w:bookmarkStart w:id="4367" w:name="_Toc216361286"/>
      <w:r w:rsidRPr="009202AA">
        <w:t>7.6</w:t>
      </w:r>
      <w:r w:rsidRPr="009202AA">
        <w:tab/>
        <w:t>Receiver spurious emissions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592DFC1" w14:textId="77777777" w:rsidR="004C4A70" w:rsidRPr="009202AA" w:rsidRDefault="004C4A70" w:rsidP="004C4A70">
      <w:pPr>
        <w:pStyle w:val="Heading3"/>
      </w:pPr>
      <w:bookmarkStart w:id="4368" w:name="_Toc21096595"/>
      <w:bookmarkStart w:id="4369" w:name="_Toc29763562"/>
      <w:bookmarkStart w:id="4370" w:name="_Toc36030033"/>
      <w:bookmarkStart w:id="4371" w:name="_Toc37179933"/>
      <w:bookmarkStart w:id="4372" w:name="_Toc45869633"/>
      <w:bookmarkStart w:id="4373" w:name="_Toc52555432"/>
      <w:bookmarkStart w:id="4374" w:name="_Toc61112888"/>
      <w:bookmarkStart w:id="4375" w:name="_Toc67911772"/>
      <w:bookmarkStart w:id="4376" w:name="_Toc74840592"/>
      <w:bookmarkStart w:id="4377" w:name="_Toc76503727"/>
      <w:bookmarkStart w:id="4378" w:name="_Toc83042279"/>
      <w:bookmarkStart w:id="4379" w:name="_Toc89854453"/>
      <w:bookmarkStart w:id="4380" w:name="_Toc98667226"/>
      <w:bookmarkStart w:id="4381" w:name="_Toc105752509"/>
      <w:bookmarkStart w:id="4382" w:name="_Toc123150127"/>
      <w:bookmarkStart w:id="4383" w:name="_Toc124163089"/>
      <w:bookmarkStart w:id="4384" w:name="_Toc130913399"/>
      <w:bookmarkStart w:id="4385" w:name="_Toc137373684"/>
      <w:bookmarkStart w:id="4386" w:name="_Toc138892364"/>
      <w:bookmarkStart w:id="4387" w:name="_Toc155216431"/>
      <w:bookmarkStart w:id="4388" w:name="_Toc216361287"/>
      <w:r w:rsidRPr="009202AA">
        <w:t>7.6.1</w:t>
      </w:r>
      <w:r w:rsidRPr="009202AA">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389" w:name="_Toc21096596"/>
      <w:bookmarkStart w:id="4390" w:name="_Toc29763563"/>
      <w:bookmarkStart w:id="4391" w:name="_Toc36030034"/>
      <w:bookmarkStart w:id="4392" w:name="_Toc37179934"/>
      <w:bookmarkStart w:id="4393" w:name="_Toc45869634"/>
      <w:bookmarkStart w:id="4394" w:name="_Toc52555433"/>
      <w:bookmarkStart w:id="4395" w:name="_Toc61112889"/>
      <w:bookmarkStart w:id="4396" w:name="_Toc67911773"/>
      <w:bookmarkStart w:id="4397" w:name="_Toc74840593"/>
      <w:bookmarkStart w:id="4398" w:name="_Toc76503728"/>
      <w:bookmarkStart w:id="4399" w:name="_Toc83042280"/>
      <w:bookmarkStart w:id="4400" w:name="_Toc89854454"/>
      <w:bookmarkStart w:id="4401" w:name="_Toc98667227"/>
      <w:bookmarkStart w:id="4402" w:name="_Toc105752510"/>
      <w:bookmarkStart w:id="4403" w:name="_Toc123150128"/>
      <w:bookmarkStart w:id="4404" w:name="_Toc124163090"/>
      <w:bookmarkStart w:id="4405" w:name="_Toc130913400"/>
      <w:bookmarkStart w:id="4406" w:name="_Toc137373685"/>
      <w:bookmarkStart w:id="4407" w:name="_Toc138892365"/>
      <w:bookmarkStart w:id="4408" w:name="_Toc155216432"/>
      <w:bookmarkStart w:id="4409" w:name="_Toc216361288"/>
      <w:r w:rsidRPr="009202AA">
        <w:rPr>
          <w:lang w:eastAsia="zh-CN"/>
        </w:rPr>
        <w:lastRenderedPageBreak/>
        <w:t>7.6.2</w:t>
      </w:r>
      <w:r w:rsidRPr="009202AA">
        <w:rPr>
          <w:lang w:eastAsia="zh-CN"/>
        </w:rPr>
        <w:tab/>
        <w:t>Minimum requirement for MSR operation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8105427" w14:textId="77777777" w:rsidR="004C4A70" w:rsidRPr="009202AA" w:rsidRDefault="004C4A70" w:rsidP="004C4A70">
      <w:pPr>
        <w:pStyle w:val="Heading4"/>
      </w:pPr>
      <w:bookmarkStart w:id="4410" w:name="_Toc21096597"/>
      <w:bookmarkStart w:id="4411" w:name="_Toc29763564"/>
      <w:bookmarkStart w:id="4412" w:name="_Toc36030035"/>
      <w:bookmarkStart w:id="4413" w:name="_Toc37179935"/>
      <w:bookmarkStart w:id="4414" w:name="_Toc45869635"/>
      <w:bookmarkStart w:id="4415" w:name="_Toc52555434"/>
      <w:bookmarkStart w:id="4416" w:name="_Toc61112890"/>
      <w:bookmarkStart w:id="4417" w:name="_Toc67911774"/>
      <w:bookmarkStart w:id="4418" w:name="_Toc74840594"/>
      <w:bookmarkStart w:id="4419" w:name="_Toc76503729"/>
      <w:bookmarkStart w:id="4420" w:name="_Toc83042281"/>
      <w:bookmarkStart w:id="4421" w:name="_Toc89854455"/>
      <w:bookmarkStart w:id="4422" w:name="_Toc98667228"/>
      <w:bookmarkStart w:id="4423" w:name="_Toc105752511"/>
      <w:bookmarkStart w:id="4424" w:name="_Toc123150129"/>
      <w:bookmarkStart w:id="4425" w:name="_Toc124163091"/>
      <w:bookmarkStart w:id="4426" w:name="_Toc130913401"/>
      <w:bookmarkStart w:id="4427" w:name="_Toc137373686"/>
      <w:bookmarkStart w:id="4428" w:name="_Toc138892366"/>
      <w:bookmarkStart w:id="4429" w:name="_Toc155216433"/>
      <w:bookmarkStart w:id="4430" w:name="_Toc216361289"/>
      <w:r w:rsidRPr="009202AA">
        <w:t>7.6.2.1</w:t>
      </w:r>
      <w:r w:rsidRPr="009202AA">
        <w:tab/>
        <w:t>General minimum requirement</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31" w:name="_Toc21096598"/>
      <w:bookmarkStart w:id="4432" w:name="_Toc29763565"/>
      <w:bookmarkStart w:id="4433" w:name="_Toc36030036"/>
      <w:bookmarkStart w:id="4434" w:name="_Toc37179936"/>
      <w:bookmarkStart w:id="4435" w:name="_Toc45869636"/>
      <w:bookmarkStart w:id="4436" w:name="_Toc52555435"/>
      <w:bookmarkStart w:id="4437" w:name="_Toc61112891"/>
      <w:bookmarkStart w:id="4438" w:name="_Toc67911775"/>
      <w:bookmarkStart w:id="4439" w:name="_Toc74840595"/>
      <w:bookmarkStart w:id="4440" w:name="_Toc76503730"/>
      <w:bookmarkStart w:id="4441" w:name="_Toc83042282"/>
      <w:bookmarkStart w:id="4442" w:name="_Toc89854456"/>
      <w:bookmarkStart w:id="4443" w:name="_Toc98667229"/>
      <w:bookmarkStart w:id="4444" w:name="_Toc105752512"/>
      <w:bookmarkStart w:id="4445" w:name="_Toc123150130"/>
      <w:bookmarkStart w:id="4446" w:name="_Toc124163092"/>
      <w:bookmarkStart w:id="4447" w:name="_Toc130913402"/>
      <w:bookmarkStart w:id="4448" w:name="_Toc137373687"/>
      <w:bookmarkStart w:id="4449" w:name="_Toc138892367"/>
      <w:bookmarkStart w:id="4450" w:name="_Toc155216434"/>
      <w:bookmarkStart w:id="4451" w:name="_Toc216361290"/>
      <w:r w:rsidRPr="009202AA">
        <w:rPr>
          <w:lang w:eastAsia="zh-CN"/>
        </w:rPr>
        <w:t>7.6.3</w:t>
      </w:r>
      <w:r w:rsidRPr="009202AA">
        <w:rPr>
          <w:lang w:eastAsia="zh-CN"/>
        </w:rPr>
        <w:tab/>
        <w:t>Minimum requirement for single RAT UTRA operation</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52" w:name="_Toc21096599"/>
      <w:bookmarkStart w:id="4453" w:name="_Toc29763566"/>
      <w:bookmarkStart w:id="4454" w:name="_Toc36030037"/>
      <w:bookmarkStart w:id="4455" w:name="_Toc37179937"/>
      <w:bookmarkStart w:id="4456" w:name="_Toc45869637"/>
      <w:bookmarkStart w:id="4457" w:name="_Toc52555436"/>
      <w:bookmarkStart w:id="4458" w:name="_Toc61112892"/>
      <w:bookmarkStart w:id="4459" w:name="_Toc67911776"/>
      <w:bookmarkStart w:id="4460" w:name="_Toc74840596"/>
      <w:bookmarkStart w:id="4461" w:name="_Toc76503731"/>
      <w:bookmarkStart w:id="4462" w:name="_Toc83042283"/>
      <w:bookmarkStart w:id="4463" w:name="_Toc89854457"/>
      <w:bookmarkStart w:id="4464" w:name="_Toc98667230"/>
      <w:bookmarkStart w:id="4465" w:name="_Toc105752513"/>
      <w:bookmarkStart w:id="4466" w:name="_Toc123150131"/>
      <w:bookmarkStart w:id="4467" w:name="_Toc124163093"/>
      <w:bookmarkStart w:id="4468" w:name="_Toc130913403"/>
      <w:bookmarkStart w:id="4469" w:name="_Toc137373688"/>
      <w:bookmarkStart w:id="4470" w:name="_Toc138892368"/>
      <w:bookmarkStart w:id="4471" w:name="_Toc155216435"/>
      <w:bookmarkStart w:id="4472" w:name="_Toc216361291"/>
      <w:r w:rsidRPr="009202AA">
        <w:rPr>
          <w:lang w:eastAsia="zh-CN"/>
        </w:rPr>
        <w:t>7.6.4</w:t>
      </w:r>
      <w:r w:rsidRPr="009202AA">
        <w:rPr>
          <w:lang w:eastAsia="zh-CN"/>
        </w:rPr>
        <w:tab/>
        <w:t>Minimum requirement for single RAT E-UTRA operation</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473" w:name="_Toc21096600"/>
      <w:bookmarkStart w:id="4474" w:name="_Toc29763567"/>
      <w:bookmarkStart w:id="4475" w:name="_Toc36030038"/>
      <w:bookmarkStart w:id="4476" w:name="_Toc37179938"/>
      <w:bookmarkStart w:id="4477" w:name="_Toc45869638"/>
      <w:bookmarkStart w:id="4478" w:name="_Toc52555437"/>
      <w:bookmarkStart w:id="4479" w:name="_Toc61112893"/>
      <w:bookmarkStart w:id="4480" w:name="_Toc67911777"/>
      <w:bookmarkStart w:id="4481" w:name="_Toc74840597"/>
      <w:bookmarkStart w:id="4482" w:name="_Toc76503732"/>
      <w:bookmarkStart w:id="4483" w:name="_Toc83042284"/>
      <w:bookmarkStart w:id="4484" w:name="_Toc89854458"/>
      <w:bookmarkStart w:id="4485" w:name="_Toc98667231"/>
      <w:bookmarkStart w:id="4486" w:name="_Toc105752514"/>
      <w:bookmarkStart w:id="4487" w:name="_Toc123150132"/>
      <w:bookmarkStart w:id="4488" w:name="_Toc124163094"/>
      <w:bookmarkStart w:id="4489" w:name="_Toc130913404"/>
      <w:bookmarkStart w:id="4490" w:name="_Toc137373689"/>
      <w:bookmarkStart w:id="4491" w:name="_Toc138892369"/>
      <w:bookmarkStart w:id="4492" w:name="_Toc155216436"/>
      <w:bookmarkStart w:id="4493" w:name="_Toc216361292"/>
      <w:r w:rsidRPr="009202AA">
        <w:t>7.7</w:t>
      </w:r>
      <w:r w:rsidRPr="009202AA">
        <w:tab/>
        <w:t>Receiver intermodulation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C3C030C" w14:textId="77777777" w:rsidR="004C4A70" w:rsidRPr="009202AA" w:rsidRDefault="004C4A70" w:rsidP="004C4A70">
      <w:pPr>
        <w:pStyle w:val="Heading3"/>
      </w:pPr>
      <w:bookmarkStart w:id="4494" w:name="_Toc21096601"/>
      <w:bookmarkStart w:id="4495" w:name="_Toc29763568"/>
      <w:bookmarkStart w:id="4496" w:name="_Toc36030039"/>
      <w:bookmarkStart w:id="4497" w:name="_Toc37179939"/>
      <w:bookmarkStart w:id="4498" w:name="_Toc45869639"/>
      <w:bookmarkStart w:id="4499" w:name="_Toc52555438"/>
      <w:bookmarkStart w:id="4500" w:name="_Toc61112894"/>
      <w:bookmarkStart w:id="4501" w:name="_Toc67911778"/>
      <w:bookmarkStart w:id="4502" w:name="_Toc74840598"/>
      <w:bookmarkStart w:id="4503" w:name="_Toc76503733"/>
      <w:bookmarkStart w:id="4504" w:name="_Toc83042285"/>
      <w:bookmarkStart w:id="4505" w:name="_Toc89854459"/>
      <w:bookmarkStart w:id="4506" w:name="_Toc98667232"/>
      <w:bookmarkStart w:id="4507" w:name="_Toc105752515"/>
      <w:bookmarkStart w:id="4508" w:name="_Toc123150133"/>
      <w:bookmarkStart w:id="4509" w:name="_Toc124163095"/>
      <w:bookmarkStart w:id="4510" w:name="_Toc130913405"/>
      <w:bookmarkStart w:id="4511" w:name="_Toc137373690"/>
      <w:bookmarkStart w:id="4512" w:name="_Toc138892370"/>
      <w:bookmarkStart w:id="4513" w:name="_Toc155216437"/>
      <w:bookmarkStart w:id="4514" w:name="_Toc216361293"/>
      <w:r w:rsidRPr="009202AA">
        <w:t>7.7.1</w:t>
      </w:r>
      <w:r w:rsidRPr="009202AA">
        <w:tab/>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515" w:name="_Toc21096602"/>
      <w:bookmarkStart w:id="4516" w:name="_Toc29763569"/>
      <w:bookmarkStart w:id="4517" w:name="_Toc36030040"/>
      <w:bookmarkStart w:id="4518" w:name="_Toc37179940"/>
      <w:bookmarkStart w:id="4519" w:name="_Toc45869640"/>
      <w:bookmarkStart w:id="4520" w:name="_Toc52555439"/>
      <w:bookmarkStart w:id="4521" w:name="_Toc61112895"/>
      <w:bookmarkStart w:id="4522" w:name="_Toc67911779"/>
      <w:bookmarkStart w:id="4523" w:name="_Toc74840599"/>
      <w:bookmarkStart w:id="4524" w:name="_Toc76503734"/>
      <w:bookmarkStart w:id="4525" w:name="_Toc83042286"/>
      <w:bookmarkStart w:id="4526" w:name="_Toc89854460"/>
      <w:bookmarkStart w:id="4527" w:name="_Toc98667233"/>
      <w:bookmarkStart w:id="4528" w:name="_Toc105752516"/>
      <w:bookmarkStart w:id="4529" w:name="_Toc123150134"/>
      <w:bookmarkStart w:id="4530" w:name="_Toc124163096"/>
      <w:bookmarkStart w:id="4531" w:name="_Toc130913406"/>
      <w:bookmarkStart w:id="4532" w:name="_Toc137373691"/>
      <w:bookmarkStart w:id="4533" w:name="_Toc138892371"/>
      <w:bookmarkStart w:id="4534" w:name="_Toc155216438"/>
      <w:bookmarkStart w:id="4535" w:name="_Toc216361294"/>
      <w:r w:rsidRPr="009202AA">
        <w:rPr>
          <w:lang w:eastAsia="zh-CN"/>
        </w:rPr>
        <w:t>7.7.2</w:t>
      </w:r>
      <w:r w:rsidRPr="009202AA">
        <w:rPr>
          <w:lang w:eastAsia="zh-CN"/>
        </w:rPr>
        <w:tab/>
        <w:t>Minimum requirement for MSR operation</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8443362" w14:textId="77777777" w:rsidR="004C4A70" w:rsidRPr="009202AA" w:rsidRDefault="004C4A70" w:rsidP="004C4A70">
      <w:pPr>
        <w:pStyle w:val="Heading4"/>
      </w:pPr>
      <w:bookmarkStart w:id="4536" w:name="_Toc21096603"/>
      <w:bookmarkStart w:id="4537" w:name="_Toc29763570"/>
      <w:bookmarkStart w:id="4538" w:name="_Toc36030041"/>
      <w:bookmarkStart w:id="4539" w:name="_Toc37179941"/>
      <w:bookmarkStart w:id="4540" w:name="_Toc45869641"/>
      <w:bookmarkStart w:id="4541" w:name="_Toc52555440"/>
      <w:bookmarkStart w:id="4542" w:name="_Toc61112896"/>
      <w:bookmarkStart w:id="4543" w:name="_Toc67911780"/>
      <w:bookmarkStart w:id="4544" w:name="_Toc74840600"/>
      <w:bookmarkStart w:id="4545" w:name="_Toc76503735"/>
      <w:bookmarkStart w:id="4546" w:name="_Toc83042287"/>
      <w:bookmarkStart w:id="4547" w:name="_Toc89854461"/>
      <w:bookmarkStart w:id="4548" w:name="_Toc98667234"/>
      <w:bookmarkStart w:id="4549" w:name="_Toc105752517"/>
      <w:bookmarkStart w:id="4550" w:name="_Toc123150135"/>
      <w:bookmarkStart w:id="4551" w:name="_Toc124163097"/>
      <w:bookmarkStart w:id="4552" w:name="_Toc130913407"/>
      <w:bookmarkStart w:id="4553" w:name="_Toc137373692"/>
      <w:bookmarkStart w:id="4554" w:name="_Toc138892372"/>
      <w:bookmarkStart w:id="4555" w:name="_Toc155216439"/>
      <w:bookmarkStart w:id="4556" w:name="_Toc216361295"/>
      <w:r w:rsidRPr="009202AA">
        <w:t>7.7.2.1</w:t>
      </w:r>
      <w:r w:rsidRPr="009202AA">
        <w:tab/>
        <w:t>General intermodulation minimum requirement</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1474AEC0" w14:textId="77777777" w:rsidR="00876914" w:rsidRPr="00FA2A0C" w:rsidRDefault="00876914" w:rsidP="00876914">
      <w:pPr>
        <w:pStyle w:val="TH"/>
      </w:pPr>
      <w:r w:rsidRPr="00FA2A0C">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876914" w:rsidRPr="00FA2A0C" w14:paraId="6EFF8993" w14:textId="77777777" w:rsidTr="00E7601B">
        <w:trPr>
          <w:jc w:val="center"/>
        </w:trPr>
        <w:tc>
          <w:tcPr>
            <w:tcW w:w="1809" w:type="dxa"/>
            <w:shd w:val="clear" w:color="auto" w:fill="auto"/>
          </w:tcPr>
          <w:p w14:paraId="5B60B5D1" w14:textId="77777777" w:rsidR="00876914" w:rsidRPr="00FA2A0C" w:rsidRDefault="00876914" w:rsidP="00E7601B">
            <w:pPr>
              <w:pStyle w:val="TAH"/>
            </w:pPr>
            <w:r w:rsidRPr="00FA2A0C">
              <w:t xml:space="preserve">RAT of the carrier adjacent to the upper/lower </w:t>
            </w:r>
            <w:r w:rsidRPr="00FA2A0C">
              <w:rPr>
                <w:i/>
              </w:rPr>
              <w:t>Base Station RF Bandwidth edge</w:t>
            </w:r>
          </w:p>
        </w:tc>
        <w:tc>
          <w:tcPr>
            <w:tcW w:w="2835" w:type="dxa"/>
            <w:shd w:val="clear" w:color="auto" w:fill="auto"/>
          </w:tcPr>
          <w:p w14:paraId="282C0A5D" w14:textId="77777777" w:rsidR="00876914" w:rsidRPr="00FA2A0C" w:rsidRDefault="00876914"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410" w:type="dxa"/>
            <w:shd w:val="clear" w:color="auto" w:fill="auto"/>
          </w:tcPr>
          <w:p w14:paraId="3C9659CB" w14:textId="77777777" w:rsidR="00876914" w:rsidRPr="00FA2A0C" w:rsidRDefault="00876914" w:rsidP="00E7601B">
            <w:pPr>
              <w:pStyle w:val="TAH"/>
            </w:pPr>
            <w:r w:rsidRPr="00FA2A0C">
              <w:t>Type of interfering signal</w:t>
            </w:r>
          </w:p>
        </w:tc>
      </w:tr>
      <w:tr w:rsidR="00876914" w:rsidRPr="00FA2A0C" w14:paraId="4E173650" w14:textId="77777777" w:rsidTr="00E7601B">
        <w:trPr>
          <w:jc w:val="center"/>
        </w:trPr>
        <w:tc>
          <w:tcPr>
            <w:tcW w:w="1809" w:type="dxa"/>
            <w:vMerge w:val="restart"/>
            <w:shd w:val="clear" w:color="auto" w:fill="auto"/>
            <w:vAlign w:val="center"/>
          </w:tcPr>
          <w:p w14:paraId="5C4DBB85" w14:textId="77777777" w:rsidR="00876914" w:rsidRPr="00FA2A0C" w:rsidRDefault="00876914" w:rsidP="00E7601B">
            <w:pPr>
              <w:pStyle w:val="TAL"/>
            </w:pPr>
            <w:r w:rsidRPr="00FA2A0C">
              <w:t>E-UTRA 1.4 MHz</w:t>
            </w:r>
          </w:p>
          <w:p w14:paraId="2D1FC58B" w14:textId="77777777" w:rsidR="00876914" w:rsidRPr="00FA2A0C" w:rsidRDefault="00876914" w:rsidP="00E7601B">
            <w:pPr>
              <w:pStyle w:val="TAL"/>
            </w:pPr>
          </w:p>
        </w:tc>
        <w:tc>
          <w:tcPr>
            <w:tcW w:w="2835" w:type="dxa"/>
            <w:shd w:val="clear" w:color="auto" w:fill="auto"/>
          </w:tcPr>
          <w:p w14:paraId="36EA3260" w14:textId="77777777" w:rsidR="00876914" w:rsidRPr="00FA2A0C" w:rsidRDefault="00876914" w:rsidP="00E7601B">
            <w:pPr>
              <w:pStyle w:val="TAL"/>
            </w:pPr>
            <w:r w:rsidRPr="00FA2A0C">
              <w:t xml:space="preserve">±2,0 (BC1 and BC3) / </w:t>
            </w:r>
            <w:r w:rsidRPr="00FA2A0C">
              <w:br/>
              <w:t>±2,1 (BC2)</w:t>
            </w:r>
          </w:p>
        </w:tc>
        <w:tc>
          <w:tcPr>
            <w:tcW w:w="2410" w:type="dxa"/>
            <w:shd w:val="clear" w:color="auto" w:fill="auto"/>
          </w:tcPr>
          <w:p w14:paraId="519B4E49" w14:textId="77777777" w:rsidR="00876914" w:rsidRPr="00FA2A0C" w:rsidRDefault="00876914" w:rsidP="00E7601B">
            <w:pPr>
              <w:pStyle w:val="TAL"/>
            </w:pPr>
            <w:r w:rsidRPr="00FA2A0C">
              <w:t>CW</w:t>
            </w:r>
          </w:p>
        </w:tc>
      </w:tr>
      <w:tr w:rsidR="00876914" w:rsidRPr="00FA2A0C" w14:paraId="1ED6FCAB" w14:textId="77777777" w:rsidTr="00E7601B">
        <w:trPr>
          <w:jc w:val="center"/>
        </w:trPr>
        <w:tc>
          <w:tcPr>
            <w:tcW w:w="1809" w:type="dxa"/>
            <w:vMerge/>
            <w:shd w:val="clear" w:color="auto" w:fill="auto"/>
            <w:vAlign w:val="center"/>
          </w:tcPr>
          <w:p w14:paraId="6B8B7533" w14:textId="77777777" w:rsidR="00876914" w:rsidRPr="00FA2A0C" w:rsidRDefault="00876914" w:rsidP="00E7601B">
            <w:pPr>
              <w:pStyle w:val="TAL"/>
            </w:pPr>
          </w:p>
        </w:tc>
        <w:tc>
          <w:tcPr>
            <w:tcW w:w="2835" w:type="dxa"/>
            <w:shd w:val="clear" w:color="auto" w:fill="auto"/>
          </w:tcPr>
          <w:p w14:paraId="601C1312" w14:textId="77777777" w:rsidR="00876914" w:rsidRPr="00FA2A0C" w:rsidRDefault="00876914" w:rsidP="00E7601B">
            <w:pPr>
              <w:pStyle w:val="TAL"/>
            </w:pPr>
            <w:r w:rsidRPr="00FA2A0C">
              <w:t>±4,9</w:t>
            </w:r>
          </w:p>
        </w:tc>
        <w:tc>
          <w:tcPr>
            <w:tcW w:w="2410" w:type="dxa"/>
            <w:shd w:val="clear" w:color="auto" w:fill="auto"/>
          </w:tcPr>
          <w:p w14:paraId="301488F5" w14:textId="77777777" w:rsidR="00876914" w:rsidRPr="00FA2A0C" w:rsidRDefault="00876914" w:rsidP="00E7601B">
            <w:pPr>
              <w:pStyle w:val="TAL"/>
            </w:pPr>
            <w:r w:rsidRPr="00FA2A0C">
              <w:t>1,4 MHz E-UTRA signal</w:t>
            </w:r>
          </w:p>
        </w:tc>
      </w:tr>
      <w:tr w:rsidR="00876914" w:rsidRPr="00FA2A0C" w14:paraId="304E4934" w14:textId="77777777" w:rsidTr="00E7601B">
        <w:trPr>
          <w:jc w:val="center"/>
        </w:trPr>
        <w:tc>
          <w:tcPr>
            <w:tcW w:w="1809" w:type="dxa"/>
            <w:vMerge w:val="restart"/>
            <w:shd w:val="clear" w:color="auto" w:fill="auto"/>
            <w:vAlign w:val="center"/>
          </w:tcPr>
          <w:p w14:paraId="38A7E18C" w14:textId="77777777" w:rsidR="00876914" w:rsidRPr="00FA2A0C" w:rsidRDefault="00876914" w:rsidP="00E7601B">
            <w:pPr>
              <w:pStyle w:val="TAL"/>
            </w:pPr>
            <w:r w:rsidRPr="00FA2A0C">
              <w:t>E-UTRA 3 MHz</w:t>
            </w:r>
          </w:p>
          <w:p w14:paraId="1B847EE5" w14:textId="77777777" w:rsidR="00876914" w:rsidRPr="00FA2A0C" w:rsidRDefault="00876914" w:rsidP="00E7601B">
            <w:pPr>
              <w:pStyle w:val="TAL"/>
            </w:pPr>
          </w:p>
        </w:tc>
        <w:tc>
          <w:tcPr>
            <w:tcW w:w="2835" w:type="dxa"/>
            <w:shd w:val="clear" w:color="auto" w:fill="auto"/>
          </w:tcPr>
          <w:p w14:paraId="4504D229" w14:textId="77777777" w:rsidR="00876914" w:rsidRPr="00FA2A0C" w:rsidRDefault="00876914" w:rsidP="00E7601B">
            <w:pPr>
              <w:pStyle w:val="TAL"/>
            </w:pPr>
            <w:r w:rsidRPr="00FA2A0C">
              <w:t xml:space="preserve">±4,4 (BC1 and BC3) / </w:t>
            </w:r>
            <w:r w:rsidRPr="00FA2A0C">
              <w:br/>
              <w:t>±4,5 (BC2)</w:t>
            </w:r>
          </w:p>
        </w:tc>
        <w:tc>
          <w:tcPr>
            <w:tcW w:w="2410" w:type="dxa"/>
            <w:shd w:val="clear" w:color="auto" w:fill="auto"/>
          </w:tcPr>
          <w:p w14:paraId="64FF46DC" w14:textId="77777777" w:rsidR="00876914" w:rsidRPr="00FA2A0C" w:rsidRDefault="00876914" w:rsidP="00E7601B">
            <w:pPr>
              <w:pStyle w:val="TAL"/>
            </w:pPr>
            <w:r w:rsidRPr="00FA2A0C">
              <w:t>CW</w:t>
            </w:r>
          </w:p>
        </w:tc>
      </w:tr>
      <w:tr w:rsidR="00876914" w:rsidRPr="00FA2A0C" w14:paraId="70E7D263" w14:textId="77777777" w:rsidTr="00E7601B">
        <w:trPr>
          <w:jc w:val="center"/>
        </w:trPr>
        <w:tc>
          <w:tcPr>
            <w:tcW w:w="1809" w:type="dxa"/>
            <w:vMerge/>
            <w:shd w:val="clear" w:color="auto" w:fill="auto"/>
            <w:vAlign w:val="center"/>
          </w:tcPr>
          <w:p w14:paraId="465B1D37" w14:textId="77777777" w:rsidR="00876914" w:rsidRPr="00FA2A0C" w:rsidRDefault="00876914" w:rsidP="00E7601B">
            <w:pPr>
              <w:pStyle w:val="TAL"/>
            </w:pPr>
          </w:p>
        </w:tc>
        <w:tc>
          <w:tcPr>
            <w:tcW w:w="2835" w:type="dxa"/>
            <w:shd w:val="clear" w:color="auto" w:fill="auto"/>
          </w:tcPr>
          <w:p w14:paraId="307CB234" w14:textId="77777777" w:rsidR="00876914" w:rsidRPr="00FA2A0C" w:rsidRDefault="00876914" w:rsidP="00E7601B">
            <w:pPr>
              <w:pStyle w:val="TAL"/>
            </w:pPr>
            <w:r w:rsidRPr="00FA2A0C">
              <w:t>±10,5</w:t>
            </w:r>
          </w:p>
        </w:tc>
        <w:tc>
          <w:tcPr>
            <w:tcW w:w="2410" w:type="dxa"/>
            <w:shd w:val="clear" w:color="auto" w:fill="auto"/>
          </w:tcPr>
          <w:p w14:paraId="3ACD4BF5" w14:textId="77777777" w:rsidR="00876914" w:rsidRPr="00FA2A0C" w:rsidRDefault="00876914" w:rsidP="00E7601B">
            <w:pPr>
              <w:pStyle w:val="TAL"/>
            </w:pPr>
            <w:r w:rsidRPr="00FA2A0C">
              <w:t>3 MHz E-UTRA signal</w:t>
            </w:r>
          </w:p>
        </w:tc>
      </w:tr>
      <w:tr w:rsidR="00876914" w:rsidRPr="00FA2A0C" w14:paraId="1A918097" w14:textId="77777777" w:rsidTr="00E7601B">
        <w:trPr>
          <w:jc w:val="center"/>
        </w:trPr>
        <w:tc>
          <w:tcPr>
            <w:tcW w:w="1809" w:type="dxa"/>
            <w:vMerge w:val="restart"/>
            <w:shd w:val="clear" w:color="auto" w:fill="auto"/>
            <w:vAlign w:val="center"/>
          </w:tcPr>
          <w:p w14:paraId="087F1EBF" w14:textId="77777777" w:rsidR="00876914" w:rsidRPr="00FA2A0C" w:rsidRDefault="00876914" w:rsidP="00E7601B">
            <w:pPr>
              <w:pStyle w:val="TAL"/>
              <w:rPr>
                <w:lang w:val="sv-SE"/>
              </w:rPr>
            </w:pPr>
            <w:r w:rsidRPr="00FA2A0C">
              <w:rPr>
                <w:lang w:val="sv-SE"/>
              </w:rPr>
              <w:t xml:space="preserve">UTRA FDD and </w:t>
            </w:r>
            <w:r w:rsidRPr="00FA2A0C">
              <w:rPr>
                <w:lang w:val="sv-SE"/>
              </w:rPr>
              <w:br/>
              <w:t>E-UTRA 5 MHz</w:t>
            </w:r>
          </w:p>
        </w:tc>
        <w:tc>
          <w:tcPr>
            <w:tcW w:w="2835" w:type="dxa"/>
            <w:shd w:val="clear" w:color="auto" w:fill="auto"/>
          </w:tcPr>
          <w:p w14:paraId="0FCB45C1" w14:textId="77777777" w:rsidR="00876914" w:rsidRPr="00FA2A0C" w:rsidRDefault="00876914" w:rsidP="00E7601B">
            <w:pPr>
              <w:pStyle w:val="TAL"/>
            </w:pPr>
            <w:r w:rsidRPr="00FA2A0C">
              <w:t>±7,5</w:t>
            </w:r>
          </w:p>
        </w:tc>
        <w:tc>
          <w:tcPr>
            <w:tcW w:w="2410" w:type="dxa"/>
            <w:shd w:val="clear" w:color="auto" w:fill="auto"/>
          </w:tcPr>
          <w:p w14:paraId="043FB1B8" w14:textId="77777777" w:rsidR="00876914" w:rsidRPr="00FA2A0C" w:rsidRDefault="00876914" w:rsidP="00E7601B">
            <w:pPr>
              <w:pStyle w:val="TAL"/>
            </w:pPr>
            <w:r w:rsidRPr="00FA2A0C">
              <w:t>CW</w:t>
            </w:r>
          </w:p>
        </w:tc>
      </w:tr>
      <w:tr w:rsidR="00876914" w:rsidRPr="00FA2A0C" w14:paraId="2DA1408C" w14:textId="77777777" w:rsidTr="00E7601B">
        <w:trPr>
          <w:jc w:val="center"/>
        </w:trPr>
        <w:tc>
          <w:tcPr>
            <w:tcW w:w="1809" w:type="dxa"/>
            <w:vMerge/>
            <w:shd w:val="clear" w:color="auto" w:fill="auto"/>
            <w:vAlign w:val="center"/>
          </w:tcPr>
          <w:p w14:paraId="5AFEE2CB" w14:textId="77777777" w:rsidR="00876914" w:rsidRPr="00FA2A0C" w:rsidRDefault="00876914" w:rsidP="00E7601B">
            <w:pPr>
              <w:pStyle w:val="TAL"/>
            </w:pPr>
          </w:p>
        </w:tc>
        <w:tc>
          <w:tcPr>
            <w:tcW w:w="2835" w:type="dxa"/>
            <w:shd w:val="clear" w:color="auto" w:fill="auto"/>
          </w:tcPr>
          <w:p w14:paraId="7F4F5996" w14:textId="77777777" w:rsidR="00876914" w:rsidRPr="00FA2A0C" w:rsidRDefault="00876914" w:rsidP="00E7601B">
            <w:pPr>
              <w:pStyle w:val="TAL"/>
            </w:pPr>
            <w:r w:rsidRPr="00FA2A0C">
              <w:t>±17,5</w:t>
            </w:r>
          </w:p>
        </w:tc>
        <w:tc>
          <w:tcPr>
            <w:tcW w:w="2410" w:type="dxa"/>
            <w:shd w:val="clear" w:color="auto" w:fill="auto"/>
          </w:tcPr>
          <w:p w14:paraId="222CD983" w14:textId="77777777" w:rsidR="00876914" w:rsidRPr="00FA2A0C" w:rsidRDefault="00876914" w:rsidP="00E7601B">
            <w:pPr>
              <w:pStyle w:val="TAL"/>
            </w:pPr>
            <w:r w:rsidRPr="00FA2A0C">
              <w:t>5 MHz E-UTRA signal</w:t>
            </w:r>
          </w:p>
        </w:tc>
      </w:tr>
      <w:tr w:rsidR="00876914" w:rsidRPr="00FA2A0C" w14:paraId="36D8CAC0" w14:textId="77777777" w:rsidTr="00E7601B">
        <w:trPr>
          <w:jc w:val="center"/>
        </w:trPr>
        <w:tc>
          <w:tcPr>
            <w:tcW w:w="1809" w:type="dxa"/>
            <w:vMerge w:val="restart"/>
            <w:shd w:val="clear" w:color="auto" w:fill="auto"/>
            <w:vAlign w:val="center"/>
          </w:tcPr>
          <w:p w14:paraId="1E35F90D" w14:textId="77777777" w:rsidR="00876914" w:rsidRPr="00FA2A0C" w:rsidRDefault="00876914" w:rsidP="00E7601B">
            <w:pPr>
              <w:pStyle w:val="TAL"/>
            </w:pPr>
            <w:r w:rsidRPr="00FA2A0C">
              <w:t>E-UTRA 10 MHz</w:t>
            </w:r>
          </w:p>
          <w:p w14:paraId="17A0386C" w14:textId="77777777" w:rsidR="00876914" w:rsidRPr="00FA2A0C" w:rsidRDefault="00876914" w:rsidP="00E7601B">
            <w:pPr>
              <w:pStyle w:val="TAL"/>
            </w:pPr>
          </w:p>
        </w:tc>
        <w:tc>
          <w:tcPr>
            <w:tcW w:w="2835" w:type="dxa"/>
            <w:shd w:val="clear" w:color="auto" w:fill="auto"/>
          </w:tcPr>
          <w:p w14:paraId="78A152C2" w14:textId="77777777" w:rsidR="00876914" w:rsidRPr="00FA2A0C" w:rsidRDefault="00876914" w:rsidP="00E7601B">
            <w:pPr>
              <w:pStyle w:val="TAL"/>
            </w:pPr>
            <w:r w:rsidRPr="00FA2A0C">
              <w:t>±7,375</w:t>
            </w:r>
          </w:p>
        </w:tc>
        <w:tc>
          <w:tcPr>
            <w:tcW w:w="2410" w:type="dxa"/>
            <w:shd w:val="clear" w:color="auto" w:fill="auto"/>
          </w:tcPr>
          <w:p w14:paraId="5FF0E046" w14:textId="77777777" w:rsidR="00876914" w:rsidRPr="00FA2A0C" w:rsidRDefault="00876914" w:rsidP="00E7601B">
            <w:pPr>
              <w:pStyle w:val="TAL"/>
            </w:pPr>
            <w:r w:rsidRPr="00FA2A0C">
              <w:t>CW</w:t>
            </w:r>
          </w:p>
        </w:tc>
      </w:tr>
      <w:tr w:rsidR="00876914" w:rsidRPr="00FA2A0C" w14:paraId="57796CF8" w14:textId="77777777" w:rsidTr="00E7601B">
        <w:trPr>
          <w:jc w:val="center"/>
        </w:trPr>
        <w:tc>
          <w:tcPr>
            <w:tcW w:w="1809" w:type="dxa"/>
            <w:vMerge/>
            <w:shd w:val="clear" w:color="auto" w:fill="auto"/>
            <w:vAlign w:val="center"/>
          </w:tcPr>
          <w:p w14:paraId="35E7021D" w14:textId="77777777" w:rsidR="00876914" w:rsidRPr="00FA2A0C" w:rsidRDefault="00876914" w:rsidP="00E7601B">
            <w:pPr>
              <w:pStyle w:val="TAL"/>
            </w:pPr>
          </w:p>
        </w:tc>
        <w:tc>
          <w:tcPr>
            <w:tcW w:w="2835" w:type="dxa"/>
            <w:shd w:val="clear" w:color="auto" w:fill="auto"/>
          </w:tcPr>
          <w:p w14:paraId="7A48EE9E" w14:textId="77777777" w:rsidR="00876914" w:rsidRPr="00FA2A0C" w:rsidRDefault="00876914" w:rsidP="00E7601B">
            <w:pPr>
              <w:pStyle w:val="TAL"/>
            </w:pPr>
            <w:r w:rsidRPr="00FA2A0C">
              <w:t>±17,5</w:t>
            </w:r>
          </w:p>
        </w:tc>
        <w:tc>
          <w:tcPr>
            <w:tcW w:w="2410" w:type="dxa"/>
            <w:shd w:val="clear" w:color="auto" w:fill="auto"/>
          </w:tcPr>
          <w:p w14:paraId="5AF72CAA" w14:textId="77777777" w:rsidR="00876914" w:rsidRPr="00FA2A0C" w:rsidRDefault="00876914" w:rsidP="00E7601B">
            <w:pPr>
              <w:pStyle w:val="TAL"/>
            </w:pPr>
            <w:r w:rsidRPr="00FA2A0C">
              <w:t>5 MHz E-UTRA signal</w:t>
            </w:r>
          </w:p>
        </w:tc>
      </w:tr>
      <w:tr w:rsidR="00876914" w:rsidRPr="00FA2A0C" w14:paraId="174EA242" w14:textId="77777777" w:rsidTr="00E7601B">
        <w:trPr>
          <w:jc w:val="center"/>
        </w:trPr>
        <w:tc>
          <w:tcPr>
            <w:tcW w:w="1809" w:type="dxa"/>
            <w:vMerge w:val="restart"/>
            <w:shd w:val="clear" w:color="auto" w:fill="auto"/>
            <w:vAlign w:val="center"/>
          </w:tcPr>
          <w:p w14:paraId="68563F8E" w14:textId="77777777" w:rsidR="00876914" w:rsidRPr="00FA2A0C" w:rsidRDefault="00876914" w:rsidP="00E7601B">
            <w:pPr>
              <w:pStyle w:val="TAL"/>
            </w:pPr>
            <w:r w:rsidRPr="00FA2A0C">
              <w:t>E-UTRA 15 MHz</w:t>
            </w:r>
          </w:p>
        </w:tc>
        <w:tc>
          <w:tcPr>
            <w:tcW w:w="2835" w:type="dxa"/>
            <w:shd w:val="clear" w:color="auto" w:fill="auto"/>
          </w:tcPr>
          <w:p w14:paraId="4FD12624" w14:textId="77777777" w:rsidR="00876914" w:rsidRPr="00FA2A0C" w:rsidRDefault="00876914" w:rsidP="00E7601B">
            <w:pPr>
              <w:pStyle w:val="TAL"/>
            </w:pPr>
            <w:r w:rsidRPr="00FA2A0C">
              <w:t>±7,25</w:t>
            </w:r>
          </w:p>
        </w:tc>
        <w:tc>
          <w:tcPr>
            <w:tcW w:w="2410" w:type="dxa"/>
            <w:shd w:val="clear" w:color="auto" w:fill="auto"/>
          </w:tcPr>
          <w:p w14:paraId="25B12113" w14:textId="77777777" w:rsidR="00876914" w:rsidRPr="00FA2A0C" w:rsidRDefault="00876914" w:rsidP="00E7601B">
            <w:pPr>
              <w:pStyle w:val="TAL"/>
            </w:pPr>
            <w:r w:rsidRPr="00FA2A0C">
              <w:t>CW</w:t>
            </w:r>
          </w:p>
        </w:tc>
      </w:tr>
      <w:tr w:rsidR="00876914" w:rsidRPr="00FA2A0C" w14:paraId="4DEFCC65" w14:textId="77777777" w:rsidTr="00E7601B">
        <w:trPr>
          <w:jc w:val="center"/>
        </w:trPr>
        <w:tc>
          <w:tcPr>
            <w:tcW w:w="1809" w:type="dxa"/>
            <w:vMerge/>
            <w:shd w:val="clear" w:color="auto" w:fill="auto"/>
            <w:vAlign w:val="center"/>
          </w:tcPr>
          <w:p w14:paraId="3EB374F9" w14:textId="77777777" w:rsidR="00876914" w:rsidRPr="00FA2A0C" w:rsidRDefault="00876914" w:rsidP="00E7601B">
            <w:pPr>
              <w:pStyle w:val="TAL"/>
            </w:pPr>
          </w:p>
        </w:tc>
        <w:tc>
          <w:tcPr>
            <w:tcW w:w="2835" w:type="dxa"/>
            <w:shd w:val="clear" w:color="auto" w:fill="auto"/>
          </w:tcPr>
          <w:p w14:paraId="059B5ABD" w14:textId="77777777" w:rsidR="00876914" w:rsidRPr="00FA2A0C" w:rsidRDefault="00876914" w:rsidP="00E7601B">
            <w:pPr>
              <w:pStyle w:val="TAL"/>
            </w:pPr>
            <w:r w:rsidRPr="00FA2A0C">
              <w:t>±17,5</w:t>
            </w:r>
          </w:p>
        </w:tc>
        <w:tc>
          <w:tcPr>
            <w:tcW w:w="2410" w:type="dxa"/>
            <w:shd w:val="clear" w:color="auto" w:fill="auto"/>
          </w:tcPr>
          <w:p w14:paraId="33F4B5D0" w14:textId="77777777" w:rsidR="00876914" w:rsidRPr="00FA2A0C" w:rsidRDefault="00876914" w:rsidP="00E7601B">
            <w:pPr>
              <w:pStyle w:val="TAL"/>
            </w:pPr>
            <w:r w:rsidRPr="00FA2A0C">
              <w:t>5 MHz E-UTRA signal</w:t>
            </w:r>
          </w:p>
        </w:tc>
      </w:tr>
      <w:tr w:rsidR="00876914" w:rsidRPr="00FA2A0C" w14:paraId="748C074E" w14:textId="77777777" w:rsidTr="00E7601B">
        <w:trPr>
          <w:jc w:val="center"/>
        </w:trPr>
        <w:tc>
          <w:tcPr>
            <w:tcW w:w="1809" w:type="dxa"/>
            <w:vMerge w:val="restart"/>
            <w:shd w:val="clear" w:color="auto" w:fill="auto"/>
            <w:vAlign w:val="center"/>
          </w:tcPr>
          <w:p w14:paraId="038124BF" w14:textId="77777777" w:rsidR="00876914" w:rsidRPr="00FA2A0C" w:rsidRDefault="00876914" w:rsidP="00E7601B">
            <w:pPr>
              <w:pStyle w:val="TAL"/>
            </w:pPr>
            <w:r w:rsidRPr="00FA2A0C">
              <w:t>E-UTRA 20 MHz</w:t>
            </w:r>
          </w:p>
        </w:tc>
        <w:tc>
          <w:tcPr>
            <w:tcW w:w="2835" w:type="dxa"/>
            <w:shd w:val="clear" w:color="auto" w:fill="auto"/>
          </w:tcPr>
          <w:p w14:paraId="0C6B7600" w14:textId="77777777" w:rsidR="00876914" w:rsidRPr="00FA2A0C" w:rsidRDefault="00876914" w:rsidP="00E7601B">
            <w:pPr>
              <w:pStyle w:val="TAL"/>
            </w:pPr>
            <w:r w:rsidRPr="00FA2A0C">
              <w:t>±7,125</w:t>
            </w:r>
          </w:p>
        </w:tc>
        <w:tc>
          <w:tcPr>
            <w:tcW w:w="2410" w:type="dxa"/>
            <w:shd w:val="clear" w:color="auto" w:fill="auto"/>
          </w:tcPr>
          <w:p w14:paraId="119AA3D6" w14:textId="77777777" w:rsidR="00876914" w:rsidRPr="00FA2A0C" w:rsidRDefault="00876914" w:rsidP="00E7601B">
            <w:pPr>
              <w:pStyle w:val="TAL"/>
            </w:pPr>
            <w:r w:rsidRPr="00FA2A0C">
              <w:t>CW</w:t>
            </w:r>
          </w:p>
        </w:tc>
      </w:tr>
      <w:tr w:rsidR="00876914" w:rsidRPr="00FA2A0C" w14:paraId="2DA116D0" w14:textId="77777777" w:rsidTr="00E7601B">
        <w:trPr>
          <w:jc w:val="center"/>
        </w:trPr>
        <w:tc>
          <w:tcPr>
            <w:tcW w:w="1809" w:type="dxa"/>
            <w:vMerge/>
            <w:shd w:val="clear" w:color="auto" w:fill="auto"/>
            <w:vAlign w:val="center"/>
          </w:tcPr>
          <w:p w14:paraId="3B012EE0" w14:textId="77777777" w:rsidR="00876914" w:rsidRPr="00FA2A0C" w:rsidRDefault="00876914" w:rsidP="00E7601B">
            <w:pPr>
              <w:pStyle w:val="TAL"/>
            </w:pPr>
          </w:p>
        </w:tc>
        <w:tc>
          <w:tcPr>
            <w:tcW w:w="2835" w:type="dxa"/>
            <w:shd w:val="clear" w:color="auto" w:fill="auto"/>
          </w:tcPr>
          <w:p w14:paraId="377024D0" w14:textId="77777777" w:rsidR="00876914" w:rsidRPr="00FA2A0C" w:rsidRDefault="00876914" w:rsidP="00E7601B">
            <w:pPr>
              <w:pStyle w:val="TAL"/>
            </w:pPr>
            <w:r w:rsidRPr="00FA2A0C">
              <w:t>±17,5</w:t>
            </w:r>
          </w:p>
        </w:tc>
        <w:tc>
          <w:tcPr>
            <w:tcW w:w="2410" w:type="dxa"/>
            <w:shd w:val="clear" w:color="auto" w:fill="auto"/>
          </w:tcPr>
          <w:p w14:paraId="64410671" w14:textId="77777777" w:rsidR="00876914" w:rsidRPr="00FA2A0C" w:rsidRDefault="00876914" w:rsidP="00E7601B">
            <w:pPr>
              <w:pStyle w:val="TAL"/>
            </w:pPr>
            <w:r w:rsidRPr="00FA2A0C">
              <w:t>5 MHz E-UTRA signal</w:t>
            </w:r>
          </w:p>
        </w:tc>
      </w:tr>
      <w:tr w:rsidR="00876914" w:rsidRPr="00FA2A0C" w14:paraId="5A39FE08" w14:textId="77777777" w:rsidTr="00E7601B">
        <w:trPr>
          <w:jc w:val="center"/>
        </w:trPr>
        <w:tc>
          <w:tcPr>
            <w:tcW w:w="1809" w:type="dxa"/>
            <w:vMerge w:val="restart"/>
            <w:shd w:val="clear" w:color="auto" w:fill="auto"/>
            <w:vAlign w:val="center"/>
          </w:tcPr>
          <w:p w14:paraId="17F4E369" w14:textId="77777777" w:rsidR="00876914" w:rsidRPr="00FA2A0C" w:rsidRDefault="00876914" w:rsidP="00E7601B">
            <w:pPr>
              <w:pStyle w:val="TAL"/>
            </w:pPr>
            <w:r w:rsidRPr="00FA2A0C">
              <w:t>GSM/EDGE</w:t>
            </w:r>
          </w:p>
        </w:tc>
        <w:tc>
          <w:tcPr>
            <w:tcW w:w="2835" w:type="dxa"/>
            <w:shd w:val="clear" w:color="auto" w:fill="auto"/>
          </w:tcPr>
          <w:p w14:paraId="28C4EF50" w14:textId="77777777" w:rsidR="00876914" w:rsidRPr="00FA2A0C" w:rsidRDefault="00876914" w:rsidP="00E7601B">
            <w:pPr>
              <w:pStyle w:val="TAL"/>
            </w:pPr>
            <w:r w:rsidRPr="00FA2A0C">
              <w:t>±7,575</w:t>
            </w:r>
          </w:p>
        </w:tc>
        <w:tc>
          <w:tcPr>
            <w:tcW w:w="2410" w:type="dxa"/>
            <w:shd w:val="clear" w:color="auto" w:fill="auto"/>
          </w:tcPr>
          <w:p w14:paraId="261DA46F" w14:textId="77777777" w:rsidR="00876914" w:rsidRPr="00FA2A0C" w:rsidRDefault="00876914" w:rsidP="00E7601B">
            <w:pPr>
              <w:pStyle w:val="TAL"/>
            </w:pPr>
            <w:r w:rsidRPr="00FA2A0C">
              <w:t>CW</w:t>
            </w:r>
          </w:p>
        </w:tc>
      </w:tr>
      <w:tr w:rsidR="00876914" w:rsidRPr="00FA2A0C" w14:paraId="6C73AF8F" w14:textId="77777777" w:rsidTr="00E7601B">
        <w:trPr>
          <w:jc w:val="center"/>
        </w:trPr>
        <w:tc>
          <w:tcPr>
            <w:tcW w:w="1809" w:type="dxa"/>
            <w:vMerge/>
            <w:shd w:val="clear" w:color="auto" w:fill="auto"/>
            <w:vAlign w:val="center"/>
          </w:tcPr>
          <w:p w14:paraId="7DD34C39" w14:textId="77777777" w:rsidR="00876914" w:rsidRPr="00FA2A0C" w:rsidRDefault="00876914" w:rsidP="00E7601B">
            <w:pPr>
              <w:pStyle w:val="TAL"/>
            </w:pPr>
          </w:p>
        </w:tc>
        <w:tc>
          <w:tcPr>
            <w:tcW w:w="2835" w:type="dxa"/>
            <w:shd w:val="clear" w:color="auto" w:fill="auto"/>
          </w:tcPr>
          <w:p w14:paraId="2E202650" w14:textId="77777777" w:rsidR="00876914" w:rsidRPr="00FA2A0C" w:rsidRDefault="00876914" w:rsidP="00E7601B">
            <w:pPr>
              <w:pStyle w:val="TAL"/>
            </w:pPr>
            <w:r w:rsidRPr="00FA2A0C">
              <w:t>±17,5</w:t>
            </w:r>
          </w:p>
        </w:tc>
        <w:tc>
          <w:tcPr>
            <w:tcW w:w="2410" w:type="dxa"/>
            <w:shd w:val="clear" w:color="auto" w:fill="auto"/>
          </w:tcPr>
          <w:p w14:paraId="226A8B6E" w14:textId="77777777" w:rsidR="00876914" w:rsidRPr="00FA2A0C" w:rsidRDefault="00876914" w:rsidP="00E7601B">
            <w:pPr>
              <w:pStyle w:val="TAL"/>
            </w:pPr>
            <w:r w:rsidRPr="00FA2A0C">
              <w:t>5 MHz E-UTRA signal</w:t>
            </w:r>
          </w:p>
        </w:tc>
      </w:tr>
      <w:tr w:rsidR="00876914" w:rsidRPr="00FA2A0C" w14:paraId="0DA7D090" w14:textId="77777777" w:rsidTr="00E7601B">
        <w:trPr>
          <w:jc w:val="center"/>
        </w:trPr>
        <w:tc>
          <w:tcPr>
            <w:tcW w:w="1809" w:type="dxa"/>
            <w:vMerge w:val="restart"/>
            <w:shd w:val="clear" w:color="auto" w:fill="auto"/>
            <w:vAlign w:val="center"/>
          </w:tcPr>
          <w:p w14:paraId="2D22EE6C" w14:textId="77777777" w:rsidR="00876914" w:rsidRPr="00FA2A0C" w:rsidRDefault="00876914" w:rsidP="00E7601B">
            <w:pPr>
              <w:pStyle w:val="TAL"/>
            </w:pPr>
            <w:r w:rsidRPr="00FA2A0C">
              <w:t>1,28 Mcps UTRA TDD</w:t>
            </w:r>
          </w:p>
        </w:tc>
        <w:tc>
          <w:tcPr>
            <w:tcW w:w="2835" w:type="dxa"/>
            <w:shd w:val="clear" w:color="auto" w:fill="auto"/>
          </w:tcPr>
          <w:p w14:paraId="3021673F" w14:textId="77777777" w:rsidR="00876914" w:rsidRPr="00FA2A0C" w:rsidRDefault="00876914" w:rsidP="00E7601B">
            <w:pPr>
              <w:pStyle w:val="TAL"/>
            </w:pPr>
            <w:r w:rsidRPr="00FA2A0C">
              <w:t>±2,3 (BC3)</w:t>
            </w:r>
          </w:p>
        </w:tc>
        <w:tc>
          <w:tcPr>
            <w:tcW w:w="2410" w:type="dxa"/>
            <w:shd w:val="clear" w:color="auto" w:fill="auto"/>
          </w:tcPr>
          <w:p w14:paraId="0C82B6B4" w14:textId="77777777" w:rsidR="00876914" w:rsidRPr="00FA2A0C" w:rsidRDefault="00876914" w:rsidP="00E7601B">
            <w:pPr>
              <w:pStyle w:val="TAL"/>
            </w:pPr>
            <w:r w:rsidRPr="00FA2A0C">
              <w:t>CW</w:t>
            </w:r>
          </w:p>
        </w:tc>
      </w:tr>
      <w:tr w:rsidR="00876914" w:rsidRPr="00FA2A0C" w14:paraId="5B730FDA" w14:textId="77777777" w:rsidTr="00E7601B">
        <w:trPr>
          <w:jc w:val="center"/>
        </w:trPr>
        <w:tc>
          <w:tcPr>
            <w:tcW w:w="1809" w:type="dxa"/>
            <w:vMerge/>
            <w:shd w:val="clear" w:color="auto" w:fill="auto"/>
            <w:vAlign w:val="center"/>
          </w:tcPr>
          <w:p w14:paraId="79F8EE7D" w14:textId="77777777" w:rsidR="00876914" w:rsidRPr="00FA2A0C" w:rsidRDefault="00876914" w:rsidP="00E7601B">
            <w:pPr>
              <w:pStyle w:val="TAL"/>
            </w:pPr>
          </w:p>
        </w:tc>
        <w:tc>
          <w:tcPr>
            <w:tcW w:w="2835" w:type="dxa"/>
            <w:shd w:val="clear" w:color="auto" w:fill="auto"/>
          </w:tcPr>
          <w:p w14:paraId="5DE22ADE" w14:textId="77777777" w:rsidR="00876914" w:rsidRPr="00FA2A0C" w:rsidRDefault="00876914" w:rsidP="00E7601B">
            <w:pPr>
              <w:pStyle w:val="TAL"/>
            </w:pPr>
            <w:r w:rsidRPr="00FA2A0C">
              <w:t>±5,6 (BC3)</w:t>
            </w:r>
          </w:p>
        </w:tc>
        <w:tc>
          <w:tcPr>
            <w:tcW w:w="2410" w:type="dxa"/>
            <w:shd w:val="clear" w:color="auto" w:fill="auto"/>
          </w:tcPr>
          <w:p w14:paraId="4893716C" w14:textId="77777777" w:rsidR="00876914" w:rsidRPr="00FA2A0C" w:rsidRDefault="00876914" w:rsidP="00E7601B">
            <w:pPr>
              <w:pStyle w:val="TAL"/>
            </w:pPr>
            <w:r w:rsidRPr="00FA2A0C">
              <w:t>1,28 Mcps UTRA TDD signal</w:t>
            </w:r>
          </w:p>
        </w:tc>
      </w:tr>
      <w:tr w:rsidR="00876914" w:rsidRPr="00FA2A0C" w14:paraId="04E52596" w14:textId="77777777" w:rsidTr="00E7601B">
        <w:trPr>
          <w:jc w:val="center"/>
        </w:trPr>
        <w:tc>
          <w:tcPr>
            <w:tcW w:w="1809" w:type="dxa"/>
            <w:vMerge w:val="restart"/>
            <w:shd w:val="clear" w:color="auto" w:fill="auto"/>
            <w:vAlign w:val="center"/>
          </w:tcPr>
          <w:p w14:paraId="6834134E" w14:textId="77777777" w:rsidR="00876914" w:rsidRPr="00FA2A0C" w:rsidRDefault="00876914" w:rsidP="00E7601B">
            <w:pPr>
              <w:pStyle w:val="TAL"/>
            </w:pPr>
            <w:r w:rsidRPr="00FA2A0C">
              <w:t>NR 5 MHz</w:t>
            </w:r>
          </w:p>
        </w:tc>
        <w:tc>
          <w:tcPr>
            <w:tcW w:w="2835" w:type="dxa"/>
            <w:shd w:val="clear" w:color="auto" w:fill="auto"/>
            <w:vAlign w:val="center"/>
          </w:tcPr>
          <w:p w14:paraId="30D593DE" w14:textId="77777777" w:rsidR="00876914" w:rsidRPr="00FA2A0C" w:rsidRDefault="00876914" w:rsidP="00E7601B">
            <w:pPr>
              <w:pStyle w:val="TAL"/>
            </w:pPr>
            <w:r w:rsidRPr="00FA2A0C">
              <w:t>±7.5</w:t>
            </w:r>
          </w:p>
        </w:tc>
        <w:tc>
          <w:tcPr>
            <w:tcW w:w="2410" w:type="dxa"/>
            <w:shd w:val="clear" w:color="auto" w:fill="auto"/>
            <w:vAlign w:val="center"/>
          </w:tcPr>
          <w:p w14:paraId="0C968125" w14:textId="77777777" w:rsidR="00876914" w:rsidRPr="00FA2A0C" w:rsidRDefault="00876914" w:rsidP="00E7601B">
            <w:pPr>
              <w:pStyle w:val="TAL"/>
            </w:pPr>
            <w:r w:rsidRPr="00FA2A0C">
              <w:t>CW</w:t>
            </w:r>
          </w:p>
        </w:tc>
      </w:tr>
      <w:tr w:rsidR="00876914" w:rsidRPr="00FA2A0C" w14:paraId="1F882D28" w14:textId="77777777" w:rsidTr="00E7601B">
        <w:trPr>
          <w:jc w:val="center"/>
        </w:trPr>
        <w:tc>
          <w:tcPr>
            <w:tcW w:w="1809" w:type="dxa"/>
            <w:vMerge/>
            <w:shd w:val="clear" w:color="auto" w:fill="auto"/>
            <w:vAlign w:val="center"/>
          </w:tcPr>
          <w:p w14:paraId="65DFA75C" w14:textId="77777777" w:rsidR="00876914" w:rsidRPr="00FA2A0C" w:rsidRDefault="00876914" w:rsidP="00E7601B">
            <w:pPr>
              <w:pStyle w:val="TAL"/>
            </w:pPr>
          </w:p>
        </w:tc>
        <w:tc>
          <w:tcPr>
            <w:tcW w:w="2835" w:type="dxa"/>
            <w:shd w:val="clear" w:color="auto" w:fill="auto"/>
            <w:vAlign w:val="center"/>
          </w:tcPr>
          <w:p w14:paraId="50245348" w14:textId="77777777" w:rsidR="00876914" w:rsidRPr="00FA2A0C" w:rsidRDefault="00876914" w:rsidP="00E7601B">
            <w:pPr>
              <w:pStyle w:val="TAL"/>
            </w:pPr>
            <w:r w:rsidRPr="00FA2A0C">
              <w:t>±17.5</w:t>
            </w:r>
          </w:p>
        </w:tc>
        <w:tc>
          <w:tcPr>
            <w:tcW w:w="2410" w:type="dxa"/>
            <w:shd w:val="clear" w:color="auto" w:fill="auto"/>
            <w:vAlign w:val="center"/>
          </w:tcPr>
          <w:p w14:paraId="1C9BC959" w14:textId="77777777" w:rsidR="00876914" w:rsidRPr="00FA2A0C" w:rsidRDefault="00876914" w:rsidP="00E7601B">
            <w:pPr>
              <w:pStyle w:val="TAL"/>
            </w:pPr>
            <w:r w:rsidRPr="00FA2A0C">
              <w:t>5MHz E-UTRA signal</w:t>
            </w:r>
          </w:p>
        </w:tc>
      </w:tr>
      <w:tr w:rsidR="00876914" w:rsidRPr="00FA2A0C" w14:paraId="42326723" w14:textId="77777777" w:rsidTr="00E7601B">
        <w:trPr>
          <w:jc w:val="center"/>
        </w:trPr>
        <w:tc>
          <w:tcPr>
            <w:tcW w:w="1809" w:type="dxa"/>
            <w:vMerge w:val="restart"/>
            <w:shd w:val="clear" w:color="auto" w:fill="auto"/>
            <w:vAlign w:val="center"/>
          </w:tcPr>
          <w:p w14:paraId="4639187E" w14:textId="77777777" w:rsidR="00876914" w:rsidRPr="00FA2A0C" w:rsidRDefault="00876914" w:rsidP="00E7601B">
            <w:pPr>
              <w:pStyle w:val="TAL"/>
            </w:pPr>
            <w:r w:rsidRPr="00FA2A0C">
              <w:t>NR 7 MHz</w:t>
            </w:r>
          </w:p>
        </w:tc>
        <w:tc>
          <w:tcPr>
            <w:tcW w:w="2835" w:type="dxa"/>
            <w:shd w:val="clear" w:color="auto" w:fill="auto"/>
          </w:tcPr>
          <w:p w14:paraId="176D861F" w14:textId="77777777" w:rsidR="00876914" w:rsidRPr="00FA2A0C" w:rsidRDefault="00876914" w:rsidP="00E7601B">
            <w:pPr>
              <w:pStyle w:val="TAL"/>
              <w:rPr>
                <w:rFonts w:cs="Arial"/>
              </w:rPr>
            </w:pPr>
            <w:r w:rsidRPr="00FA2A0C">
              <w:rPr>
                <w:rFonts w:cs="Arial"/>
              </w:rPr>
              <w:t>±7.</w:t>
            </w:r>
            <w:r w:rsidRPr="00FA2A0C">
              <w:rPr>
                <w:rFonts w:cs="Arial"/>
                <w:lang w:val="en-US" w:eastAsia="zh-CN"/>
              </w:rPr>
              <w:t>45</w:t>
            </w:r>
          </w:p>
        </w:tc>
        <w:tc>
          <w:tcPr>
            <w:tcW w:w="2410" w:type="dxa"/>
            <w:shd w:val="clear" w:color="auto" w:fill="auto"/>
            <w:vAlign w:val="center"/>
          </w:tcPr>
          <w:p w14:paraId="5FBF1FC3" w14:textId="77777777" w:rsidR="00876914" w:rsidRPr="00FA2A0C" w:rsidRDefault="00876914" w:rsidP="00E7601B">
            <w:pPr>
              <w:pStyle w:val="TAL"/>
            </w:pPr>
            <w:r w:rsidRPr="00FA2A0C">
              <w:t>CW</w:t>
            </w:r>
          </w:p>
        </w:tc>
      </w:tr>
      <w:tr w:rsidR="00876914" w:rsidRPr="00FA2A0C" w14:paraId="510948BA" w14:textId="77777777" w:rsidTr="00E7601B">
        <w:trPr>
          <w:jc w:val="center"/>
        </w:trPr>
        <w:tc>
          <w:tcPr>
            <w:tcW w:w="1809" w:type="dxa"/>
            <w:vMerge/>
            <w:shd w:val="clear" w:color="auto" w:fill="auto"/>
            <w:vAlign w:val="center"/>
          </w:tcPr>
          <w:p w14:paraId="22AB87C1" w14:textId="77777777" w:rsidR="00876914" w:rsidRPr="00FA2A0C" w:rsidRDefault="00876914" w:rsidP="00E7601B">
            <w:pPr>
              <w:pStyle w:val="TAL"/>
            </w:pPr>
          </w:p>
        </w:tc>
        <w:tc>
          <w:tcPr>
            <w:tcW w:w="2835" w:type="dxa"/>
            <w:shd w:val="clear" w:color="auto" w:fill="auto"/>
          </w:tcPr>
          <w:p w14:paraId="2983A904" w14:textId="77777777" w:rsidR="00876914" w:rsidRPr="00FA2A0C" w:rsidRDefault="00876914" w:rsidP="00E7601B">
            <w:pPr>
              <w:pStyle w:val="TAL"/>
              <w:rPr>
                <w:rFonts w:cs="Arial"/>
              </w:rPr>
            </w:pPr>
            <w:r w:rsidRPr="00FA2A0C">
              <w:rPr>
                <w:rFonts w:cs="Arial"/>
              </w:rPr>
              <w:t>±17.5</w:t>
            </w:r>
          </w:p>
        </w:tc>
        <w:tc>
          <w:tcPr>
            <w:tcW w:w="2410" w:type="dxa"/>
            <w:shd w:val="clear" w:color="auto" w:fill="auto"/>
            <w:vAlign w:val="center"/>
          </w:tcPr>
          <w:p w14:paraId="3AF7D73E" w14:textId="77777777" w:rsidR="00876914" w:rsidRPr="00FA2A0C" w:rsidRDefault="00876914" w:rsidP="00E7601B">
            <w:pPr>
              <w:pStyle w:val="TAL"/>
            </w:pPr>
            <w:r w:rsidRPr="00FA2A0C">
              <w:t>5MHz E-UTRA signal</w:t>
            </w:r>
          </w:p>
        </w:tc>
      </w:tr>
      <w:tr w:rsidR="00876914" w:rsidRPr="00FA2A0C" w14:paraId="100E5D7E" w14:textId="77777777" w:rsidTr="00E7601B">
        <w:trPr>
          <w:jc w:val="center"/>
        </w:trPr>
        <w:tc>
          <w:tcPr>
            <w:tcW w:w="1809" w:type="dxa"/>
            <w:vMerge w:val="restart"/>
            <w:shd w:val="clear" w:color="auto" w:fill="auto"/>
            <w:vAlign w:val="center"/>
          </w:tcPr>
          <w:p w14:paraId="6C37F44A" w14:textId="77777777" w:rsidR="00876914" w:rsidRPr="00FA2A0C" w:rsidRDefault="00876914" w:rsidP="00E7601B">
            <w:pPr>
              <w:pStyle w:val="TAL"/>
            </w:pPr>
            <w:r w:rsidRPr="00FA2A0C">
              <w:t>NR 10 MHz</w:t>
            </w:r>
          </w:p>
        </w:tc>
        <w:tc>
          <w:tcPr>
            <w:tcW w:w="2835" w:type="dxa"/>
            <w:shd w:val="clear" w:color="auto" w:fill="auto"/>
            <w:vAlign w:val="center"/>
          </w:tcPr>
          <w:p w14:paraId="39A3AA3A"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56C649E9" w14:textId="77777777" w:rsidR="00876914" w:rsidRPr="00FA2A0C" w:rsidRDefault="00876914" w:rsidP="00E7601B">
            <w:pPr>
              <w:pStyle w:val="TAL"/>
            </w:pPr>
            <w:r w:rsidRPr="00FA2A0C">
              <w:t>CW</w:t>
            </w:r>
          </w:p>
        </w:tc>
      </w:tr>
      <w:tr w:rsidR="00876914" w:rsidRPr="00FA2A0C" w14:paraId="72CFD074" w14:textId="77777777" w:rsidTr="00E7601B">
        <w:trPr>
          <w:jc w:val="center"/>
        </w:trPr>
        <w:tc>
          <w:tcPr>
            <w:tcW w:w="1809" w:type="dxa"/>
            <w:vMerge/>
            <w:shd w:val="clear" w:color="auto" w:fill="auto"/>
            <w:vAlign w:val="center"/>
          </w:tcPr>
          <w:p w14:paraId="12256931" w14:textId="77777777" w:rsidR="00876914" w:rsidRPr="00FA2A0C" w:rsidRDefault="00876914" w:rsidP="00E7601B">
            <w:pPr>
              <w:pStyle w:val="TAL"/>
            </w:pPr>
          </w:p>
        </w:tc>
        <w:tc>
          <w:tcPr>
            <w:tcW w:w="2835" w:type="dxa"/>
            <w:shd w:val="clear" w:color="auto" w:fill="auto"/>
            <w:vAlign w:val="center"/>
          </w:tcPr>
          <w:p w14:paraId="40413C0A" w14:textId="77777777" w:rsidR="00876914" w:rsidRPr="00FA2A0C" w:rsidRDefault="00876914" w:rsidP="00E7601B">
            <w:pPr>
              <w:pStyle w:val="TAL"/>
            </w:pPr>
            <w:r w:rsidRPr="00FA2A0C">
              <w:t>±17.5</w:t>
            </w:r>
          </w:p>
        </w:tc>
        <w:tc>
          <w:tcPr>
            <w:tcW w:w="2410" w:type="dxa"/>
            <w:shd w:val="clear" w:color="auto" w:fill="auto"/>
            <w:vAlign w:val="center"/>
          </w:tcPr>
          <w:p w14:paraId="21A9312A" w14:textId="77777777" w:rsidR="00876914" w:rsidRPr="00FA2A0C" w:rsidRDefault="00876914" w:rsidP="00E7601B">
            <w:pPr>
              <w:pStyle w:val="TAL"/>
            </w:pPr>
            <w:r w:rsidRPr="00FA2A0C">
              <w:t>5MHz E-UTRA signal</w:t>
            </w:r>
          </w:p>
        </w:tc>
      </w:tr>
      <w:tr w:rsidR="00876914" w:rsidRPr="00FA2A0C" w14:paraId="7C4DB151" w14:textId="77777777" w:rsidTr="00E7601B">
        <w:trPr>
          <w:jc w:val="center"/>
        </w:trPr>
        <w:tc>
          <w:tcPr>
            <w:tcW w:w="1809" w:type="dxa"/>
            <w:vMerge w:val="restart"/>
            <w:shd w:val="clear" w:color="auto" w:fill="auto"/>
            <w:vAlign w:val="center"/>
          </w:tcPr>
          <w:p w14:paraId="297CD4D3" w14:textId="77777777" w:rsidR="00876914" w:rsidRPr="00FA2A0C" w:rsidRDefault="00876914" w:rsidP="00E7601B">
            <w:pPr>
              <w:pStyle w:val="TAL"/>
            </w:pPr>
            <w:r w:rsidRPr="00FA2A0C">
              <w:t>NR 15 MHz</w:t>
            </w:r>
          </w:p>
        </w:tc>
        <w:tc>
          <w:tcPr>
            <w:tcW w:w="2835" w:type="dxa"/>
            <w:shd w:val="clear" w:color="auto" w:fill="auto"/>
            <w:vAlign w:val="center"/>
          </w:tcPr>
          <w:p w14:paraId="34FD5EAC" w14:textId="77777777" w:rsidR="00876914" w:rsidRPr="00FA2A0C" w:rsidRDefault="00876914" w:rsidP="00E7601B">
            <w:pPr>
              <w:pStyle w:val="TAL"/>
            </w:pPr>
            <w:r w:rsidRPr="00FA2A0C">
              <w:t>±7.43</w:t>
            </w:r>
          </w:p>
        </w:tc>
        <w:tc>
          <w:tcPr>
            <w:tcW w:w="2410" w:type="dxa"/>
            <w:shd w:val="clear" w:color="auto" w:fill="auto"/>
            <w:vAlign w:val="center"/>
          </w:tcPr>
          <w:p w14:paraId="7725B2EA" w14:textId="77777777" w:rsidR="00876914" w:rsidRPr="00FA2A0C" w:rsidRDefault="00876914" w:rsidP="00E7601B">
            <w:pPr>
              <w:pStyle w:val="TAL"/>
            </w:pPr>
            <w:r w:rsidRPr="00FA2A0C">
              <w:t>CW</w:t>
            </w:r>
          </w:p>
        </w:tc>
      </w:tr>
      <w:tr w:rsidR="00876914" w:rsidRPr="00FA2A0C" w14:paraId="7A808D2B" w14:textId="77777777" w:rsidTr="00E7601B">
        <w:trPr>
          <w:jc w:val="center"/>
        </w:trPr>
        <w:tc>
          <w:tcPr>
            <w:tcW w:w="1809" w:type="dxa"/>
            <w:vMerge/>
            <w:shd w:val="clear" w:color="auto" w:fill="auto"/>
            <w:vAlign w:val="center"/>
          </w:tcPr>
          <w:p w14:paraId="4B98696F" w14:textId="77777777" w:rsidR="00876914" w:rsidRPr="00FA2A0C" w:rsidRDefault="00876914" w:rsidP="00E7601B">
            <w:pPr>
              <w:pStyle w:val="TAL"/>
            </w:pPr>
          </w:p>
        </w:tc>
        <w:tc>
          <w:tcPr>
            <w:tcW w:w="2835" w:type="dxa"/>
            <w:shd w:val="clear" w:color="auto" w:fill="auto"/>
            <w:vAlign w:val="center"/>
          </w:tcPr>
          <w:p w14:paraId="3111AEA7" w14:textId="77777777" w:rsidR="00876914" w:rsidRPr="00FA2A0C" w:rsidRDefault="00876914" w:rsidP="00E7601B">
            <w:pPr>
              <w:pStyle w:val="TAL"/>
            </w:pPr>
            <w:r w:rsidRPr="00FA2A0C">
              <w:t>±17.5</w:t>
            </w:r>
          </w:p>
        </w:tc>
        <w:tc>
          <w:tcPr>
            <w:tcW w:w="2410" w:type="dxa"/>
            <w:shd w:val="clear" w:color="auto" w:fill="auto"/>
            <w:vAlign w:val="center"/>
          </w:tcPr>
          <w:p w14:paraId="0E6602A8" w14:textId="77777777" w:rsidR="00876914" w:rsidRPr="00FA2A0C" w:rsidRDefault="00876914" w:rsidP="00E7601B">
            <w:pPr>
              <w:pStyle w:val="TAL"/>
            </w:pPr>
            <w:r w:rsidRPr="00FA2A0C">
              <w:t>5MHz E-UTRA signal</w:t>
            </w:r>
          </w:p>
        </w:tc>
      </w:tr>
      <w:tr w:rsidR="00876914" w:rsidRPr="00FA2A0C" w14:paraId="06E70127" w14:textId="77777777" w:rsidTr="00E7601B">
        <w:trPr>
          <w:jc w:val="center"/>
        </w:trPr>
        <w:tc>
          <w:tcPr>
            <w:tcW w:w="1809" w:type="dxa"/>
            <w:vMerge w:val="restart"/>
            <w:shd w:val="clear" w:color="auto" w:fill="auto"/>
            <w:vAlign w:val="center"/>
          </w:tcPr>
          <w:p w14:paraId="30B495EB" w14:textId="77777777" w:rsidR="00876914" w:rsidRPr="00FA2A0C" w:rsidRDefault="00876914" w:rsidP="00E7601B">
            <w:pPr>
              <w:pStyle w:val="TAL"/>
            </w:pPr>
            <w:r w:rsidRPr="00FA2A0C">
              <w:t>NR 20 MHz</w:t>
            </w:r>
          </w:p>
        </w:tc>
        <w:tc>
          <w:tcPr>
            <w:tcW w:w="2835" w:type="dxa"/>
            <w:shd w:val="clear" w:color="auto" w:fill="auto"/>
            <w:vAlign w:val="center"/>
          </w:tcPr>
          <w:p w14:paraId="1AE83669" w14:textId="77777777" w:rsidR="00876914" w:rsidRPr="00FA2A0C" w:rsidRDefault="00876914" w:rsidP="00E7601B">
            <w:pPr>
              <w:pStyle w:val="TAL"/>
            </w:pPr>
            <w:r w:rsidRPr="00FA2A0C">
              <w:rPr>
                <w:rFonts w:cs="Arial"/>
              </w:rPr>
              <w:t>±7.395</w:t>
            </w:r>
          </w:p>
        </w:tc>
        <w:tc>
          <w:tcPr>
            <w:tcW w:w="2410" w:type="dxa"/>
            <w:shd w:val="clear" w:color="auto" w:fill="auto"/>
            <w:vAlign w:val="center"/>
          </w:tcPr>
          <w:p w14:paraId="597C0C0C" w14:textId="77777777" w:rsidR="00876914" w:rsidRPr="00FA2A0C" w:rsidRDefault="00876914" w:rsidP="00E7601B">
            <w:pPr>
              <w:pStyle w:val="TAL"/>
            </w:pPr>
            <w:r w:rsidRPr="00FA2A0C">
              <w:t>CW</w:t>
            </w:r>
          </w:p>
        </w:tc>
      </w:tr>
      <w:tr w:rsidR="00876914" w:rsidRPr="00FA2A0C" w14:paraId="7FE3D82A" w14:textId="77777777" w:rsidTr="00E7601B">
        <w:trPr>
          <w:jc w:val="center"/>
        </w:trPr>
        <w:tc>
          <w:tcPr>
            <w:tcW w:w="1809" w:type="dxa"/>
            <w:vMerge/>
            <w:shd w:val="clear" w:color="auto" w:fill="auto"/>
            <w:vAlign w:val="center"/>
          </w:tcPr>
          <w:p w14:paraId="6723F202" w14:textId="77777777" w:rsidR="00876914" w:rsidRPr="00FA2A0C" w:rsidRDefault="00876914" w:rsidP="00E7601B">
            <w:pPr>
              <w:pStyle w:val="TAL"/>
            </w:pPr>
          </w:p>
        </w:tc>
        <w:tc>
          <w:tcPr>
            <w:tcW w:w="2835" w:type="dxa"/>
            <w:shd w:val="clear" w:color="auto" w:fill="auto"/>
            <w:vAlign w:val="center"/>
          </w:tcPr>
          <w:p w14:paraId="69082372" w14:textId="77777777" w:rsidR="00876914" w:rsidRPr="00FA2A0C" w:rsidRDefault="00876914" w:rsidP="00E7601B">
            <w:pPr>
              <w:pStyle w:val="TAL"/>
            </w:pPr>
            <w:r w:rsidRPr="00FA2A0C">
              <w:t>±17.5</w:t>
            </w:r>
          </w:p>
        </w:tc>
        <w:tc>
          <w:tcPr>
            <w:tcW w:w="2410" w:type="dxa"/>
            <w:shd w:val="clear" w:color="auto" w:fill="auto"/>
            <w:vAlign w:val="center"/>
          </w:tcPr>
          <w:p w14:paraId="7844BBC1" w14:textId="77777777" w:rsidR="00876914" w:rsidRPr="00FA2A0C" w:rsidRDefault="00876914" w:rsidP="00E7601B">
            <w:pPr>
              <w:pStyle w:val="TAL"/>
            </w:pPr>
            <w:r w:rsidRPr="00FA2A0C">
              <w:t>5MHz E-UTRA signal</w:t>
            </w:r>
          </w:p>
        </w:tc>
      </w:tr>
      <w:tr w:rsidR="00876914" w:rsidRPr="00FA2A0C" w14:paraId="3C67576C" w14:textId="77777777" w:rsidTr="00E7601B">
        <w:trPr>
          <w:jc w:val="center"/>
        </w:trPr>
        <w:tc>
          <w:tcPr>
            <w:tcW w:w="1809" w:type="dxa"/>
            <w:vMerge w:val="restart"/>
            <w:shd w:val="clear" w:color="auto" w:fill="auto"/>
            <w:vAlign w:val="center"/>
          </w:tcPr>
          <w:p w14:paraId="62E8C99A" w14:textId="77777777" w:rsidR="00876914" w:rsidRPr="00FA2A0C" w:rsidRDefault="00876914" w:rsidP="00E7601B">
            <w:pPr>
              <w:pStyle w:val="TAL"/>
            </w:pPr>
            <w:r w:rsidRPr="00FA2A0C">
              <w:t>NR 25 MHz</w:t>
            </w:r>
          </w:p>
        </w:tc>
        <w:tc>
          <w:tcPr>
            <w:tcW w:w="2835" w:type="dxa"/>
            <w:shd w:val="clear" w:color="auto" w:fill="auto"/>
            <w:vAlign w:val="center"/>
          </w:tcPr>
          <w:p w14:paraId="178B0D03"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4C7EED6D" w14:textId="77777777" w:rsidR="00876914" w:rsidRPr="00FA2A0C" w:rsidRDefault="00876914" w:rsidP="00E7601B">
            <w:pPr>
              <w:pStyle w:val="TAL"/>
            </w:pPr>
            <w:r w:rsidRPr="00FA2A0C">
              <w:t>CW</w:t>
            </w:r>
          </w:p>
        </w:tc>
      </w:tr>
      <w:tr w:rsidR="00876914" w:rsidRPr="00FA2A0C" w14:paraId="7273C3EF" w14:textId="77777777" w:rsidTr="00E7601B">
        <w:trPr>
          <w:jc w:val="center"/>
        </w:trPr>
        <w:tc>
          <w:tcPr>
            <w:tcW w:w="1809" w:type="dxa"/>
            <w:vMerge/>
            <w:shd w:val="clear" w:color="auto" w:fill="auto"/>
            <w:vAlign w:val="center"/>
          </w:tcPr>
          <w:p w14:paraId="6391A87E" w14:textId="77777777" w:rsidR="00876914" w:rsidRPr="00FA2A0C" w:rsidRDefault="00876914" w:rsidP="00E7601B">
            <w:pPr>
              <w:pStyle w:val="TAL"/>
            </w:pPr>
          </w:p>
        </w:tc>
        <w:tc>
          <w:tcPr>
            <w:tcW w:w="2835" w:type="dxa"/>
            <w:shd w:val="clear" w:color="auto" w:fill="auto"/>
            <w:vAlign w:val="center"/>
          </w:tcPr>
          <w:p w14:paraId="65F9D6F1" w14:textId="77777777" w:rsidR="00876914" w:rsidRPr="00FA2A0C" w:rsidRDefault="00876914" w:rsidP="00E7601B">
            <w:pPr>
              <w:pStyle w:val="TAL"/>
            </w:pPr>
            <w:r w:rsidRPr="00FA2A0C">
              <w:t>±25</w:t>
            </w:r>
          </w:p>
        </w:tc>
        <w:tc>
          <w:tcPr>
            <w:tcW w:w="2410" w:type="dxa"/>
            <w:shd w:val="clear" w:color="auto" w:fill="auto"/>
            <w:vAlign w:val="center"/>
          </w:tcPr>
          <w:p w14:paraId="3CB7CE57" w14:textId="77777777" w:rsidR="00876914" w:rsidRPr="00FA2A0C" w:rsidRDefault="00876914" w:rsidP="00E7601B">
            <w:pPr>
              <w:pStyle w:val="TAL"/>
              <w:rPr>
                <w:lang w:val="sv-SE"/>
              </w:rPr>
            </w:pPr>
            <w:r w:rsidRPr="00FA2A0C">
              <w:rPr>
                <w:lang w:val="sv-SE"/>
              </w:rPr>
              <w:t>20MHz E-UTRA signal</w:t>
            </w:r>
          </w:p>
        </w:tc>
      </w:tr>
      <w:tr w:rsidR="00876914" w:rsidRPr="00FA2A0C" w14:paraId="342E2E36" w14:textId="77777777" w:rsidTr="00E7601B">
        <w:trPr>
          <w:jc w:val="center"/>
        </w:trPr>
        <w:tc>
          <w:tcPr>
            <w:tcW w:w="1809" w:type="dxa"/>
            <w:vMerge w:val="restart"/>
            <w:shd w:val="clear" w:color="auto" w:fill="auto"/>
            <w:vAlign w:val="center"/>
          </w:tcPr>
          <w:p w14:paraId="5E3089FB" w14:textId="77777777" w:rsidR="00876914" w:rsidRPr="00FA2A0C" w:rsidRDefault="00876914" w:rsidP="00E7601B">
            <w:pPr>
              <w:pStyle w:val="TAL"/>
            </w:pPr>
            <w:r w:rsidRPr="00FA2A0C">
              <w:t>NR 30 MHz</w:t>
            </w:r>
          </w:p>
        </w:tc>
        <w:tc>
          <w:tcPr>
            <w:tcW w:w="2835" w:type="dxa"/>
            <w:shd w:val="clear" w:color="auto" w:fill="auto"/>
            <w:vAlign w:val="center"/>
          </w:tcPr>
          <w:p w14:paraId="072A3A3A" w14:textId="77777777" w:rsidR="00876914" w:rsidRPr="00FA2A0C" w:rsidRDefault="00876914" w:rsidP="00E7601B">
            <w:pPr>
              <w:pStyle w:val="TAL"/>
            </w:pPr>
            <w:r w:rsidRPr="00FA2A0C">
              <w:t>±7.43</w:t>
            </w:r>
          </w:p>
        </w:tc>
        <w:tc>
          <w:tcPr>
            <w:tcW w:w="2410" w:type="dxa"/>
            <w:shd w:val="clear" w:color="auto" w:fill="auto"/>
            <w:vAlign w:val="center"/>
          </w:tcPr>
          <w:p w14:paraId="7A0886F4" w14:textId="77777777" w:rsidR="00876914" w:rsidRPr="00FA2A0C" w:rsidRDefault="00876914" w:rsidP="00E7601B">
            <w:pPr>
              <w:pStyle w:val="TAL"/>
            </w:pPr>
            <w:r w:rsidRPr="00FA2A0C">
              <w:t>CW</w:t>
            </w:r>
          </w:p>
        </w:tc>
      </w:tr>
      <w:tr w:rsidR="00876914" w:rsidRPr="00FA2A0C" w14:paraId="20301168" w14:textId="77777777" w:rsidTr="00E7601B">
        <w:trPr>
          <w:jc w:val="center"/>
        </w:trPr>
        <w:tc>
          <w:tcPr>
            <w:tcW w:w="1809" w:type="dxa"/>
            <w:vMerge/>
            <w:shd w:val="clear" w:color="auto" w:fill="auto"/>
            <w:vAlign w:val="center"/>
          </w:tcPr>
          <w:p w14:paraId="6AAF92EC" w14:textId="77777777" w:rsidR="00876914" w:rsidRPr="00FA2A0C" w:rsidRDefault="00876914" w:rsidP="00E7601B">
            <w:pPr>
              <w:pStyle w:val="TAL"/>
            </w:pPr>
          </w:p>
        </w:tc>
        <w:tc>
          <w:tcPr>
            <w:tcW w:w="2835" w:type="dxa"/>
            <w:shd w:val="clear" w:color="auto" w:fill="auto"/>
            <w:vAlign w:val="center"/>
          </w:tcPr>
          <w:p w14:paraId="6CA4689C" w14:textId="77777777" w:rsidR="00876914" w:rsidRPr="00FA2A0C" w:rsidRDefault="00876914" w:rsidP="00E7601B">
            <w:pPr>
              <w:pStyle w:val="TAL"/>
            </w:pPr>
            <w:r w:rsidRPr="00FA2A0C">
              <w:t>±25</w:t>
            </w:r>
          </w:p>
        </w:tc>
        <w:tc>
          <w:tcPr>
            <w:tcW w:w="2410" w:type="dxa"/>
            <w:shd w:val="clear" w:color="auto" w:fill="auto"/>
            <w:vAlign w:val="center"/>
          </w:tcPr>
          <w:p w14:paraId="7A4E12B1" w14:textId="77777777" w:rsidR="00876914" w:rsidRPr="00FA2A0C" w:rsidRDefault="00876914" w:rsidP="00E7601B">
            <w:pPr>
              <w:pStyle w:val="TAL"/>
              <w:rPr>
                <w:lang w:val="sv-SE"/>
              </w:rPr>
            </w:pPr>
            <w:r w:rsidRPr="00FA2A0C">
              <w:rPr>
                <w:lang w:val="sv-SE"/>
              </w:rPr>
              <w:t>20MHz E-UTRA signal</w:t>
            </w:r>
          </w:p>
        </w:tc>
      </w:tr>
      <w:tr w:rsidR="00876914" w:rsidRPr="00FA2A0C" w14:paraId="79B1D762" w14:textId="77777777" w:rsidTr="00E7601B">
        <w:trPr>
          <w:jc w:val="center"/>
        </w:trPr>
        <w:tc>
          <w:tcPr>
            <w:tcW w:w="1809" w:type="dxa"/>
            <w:tcBorders>
              <w:bottom w:val="nil"/>
            </w:tcBorders>
            <w:shd w:val="clear" w:color="auto" w:fill="auto"/>
            <w:vAlign w:val="center"/>
          </w:tcPr>
          <w:p w14:paraId="6F18750E" w14:textId="77777777" w:rsidR="00876914" w:rsidRPr="00FA2A0C" w:rsidRDefault="00876914" w:rsidP="00E7601B">
            <w:pPr>
              <w:pStyle w:val="TAL"/>
            </w:pPr>
            <w:r w:rsidRPr="00FA2A0C">
              <w:rPr>
                <w:lang w:eastAsia="en-GB"/>
              </w:rPr>
              <w:t>NR 35 MHz</w:t>
            </w:r>
          </w:p>
        </w:tc>
        <w:tc>
          <w:tcPr>
            <w:tcW w:w="2835" w:type="dxa"/>
            <w:shd w:val="clear" w:color="auto" w:fill="auto"/>
          </w:tcPr>
          <w:p w14:paraId="184F95B8" w14:textId="77777777" w:rsidR="00876914" w:rsidRPr="00FA2A0C" w:rsidRDefault="00876914" w:rsidP="00E7601B">
            <w:pPr>
              <w:pStyle w:val="TAL"/>
            </w:pPr>
            <w:r w:rsidRPr="00FA2A0C">
              <w:rPr>
                <w:rFonts w:cs="Arial"/>
              </w:rPr>
              <w:t>±7.44</w:t>
            </w:r>
          </w:p>
        </w:tc>
        <w:tc>
          <w:tcPr>
            <w:tcW w:w="2410" w:type="dxa"/>
            <w:shd w:val="clear" w:color="auto" w:fill="auto"/>
          </w:tcPr>
          <w:p w14:paraId="402F8298" w14:textId="77777777" w:rsidR="00876914" w:rsidRPr="00FA2A0C" w:rsidRDefault="00876914" w:rsidP="00E7601B">
            <w:pPr>
              <w:pStyle w:val="TAL"/>
              <w:rPr>
                <w:lang w:val="sv-SE"/>
              </w:rPr>
            </w:pPr>
            <w:r w:rsidRPr="00FA2A0C">
              <w:rPr>
                <w:rFonts w:cs="Arial"/>
              </w:rPr>
              <w:t>CW</w:t>
            </w:r>
          </w:p>
        </w:tc>
      </w:tr>
      <w:tr w:rsidR="00876914" w:rsidRPr="00FA2A0C" w14:paraId="04885FC2" w14:textId="77777777" w:rsidTr="00E7601B">
        <w:trPr>
          <w:jc w:val="center"/>
        </w:trPr>
        <w:tc>
          <w:tcPr>
            <w:tcW w:w="1809" w:type="dxa"/>
            <w:tcBorders>
              <w:top w:val="nil"/>
            </w:tcBorders>
            <w:shd w:val="clear" w:color="auto" w:fill="auto"/>
            <w:vAlign w:val="center"/>
          </w:tcPr>
          <w:p w14:paraId="36A0C675" w14:textId="77777777" w:rsidR="00876914" w:rsidRPr="00FA2A0C" w:rsidRDefault="00876914" w:rsidP="00E7601B">
            <w:pPr>
              <w:pStyle w:val="TAL"/>
            </w:pPr>
          </w:p>
        </w:tc>
        <w:tc>
          <w:tcPr>
            <w:tcW w:w="2835" w:type="dxa"/>
            <w:shd w:val="clear" w:color="auto" w:fill="auto"/>
          </w:tcPr>
          <w:p w14:paraId="50EA5A15" w14:textId="77777777" w:rsidR="00876914" w:rsidRPr="00FA2A0C" w:rsidRDefault="00876914" w:rsidP="00E7601B">
            <w:pPr>
              <w:pStyle w:val="TAL"/>
            </w:pPr>
            <w:r w:rsidRPr="00FA2A0C">
              <w:rPr>
                <w:rFonts w:cs="Arial"/>
              </w:rPr>
              <w:t>±25</w:t>
            </w:r>
          </w:p>
        </w:tc>
        <w:tc>
          <w:tcPr>
            <w:tcW w:w="2410" w:type="dxa"/>
            <w:shd w:val="clear" w:color="auto" w:fill="auto"/>
          </w:tcPr>
          <w:p w14:paraId="498EC0D4"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5240D4CA" w14:textId="77777777" w:rsidTr="00E7601B">
        <w:trPr>
          <w:jc w:val="center"/>
        </w:trPr>
        <w:tc>
          <w:tcPr>
            <w:tcW w:w="1809" w:type="dxa"/>
            <w:vMerge w:val="restart"/>
            <w:shd w:val="clear" w:color="auto" w:fill="auto"/>
            <w:vAlign w:val="center"/>
          </w:tcPr>
          <w:p w14:paraId="7ECE47AD" w14:textId="77777777" w:rsidR="00876914" w:rsidRPr="00FA2A0C" w:rsidRDefault="00876914" w:rsidP="00E7601B">
            <w:pPr>
              <w:pStyle w:val="TAL"/>
            </w:pPr>
            <w:r w:rsidRPr="00FA2A0C">
              <w:t>NR 40 MHz</w:t>
            </w:r>
          </w:p>
        </w:tc>
        <w:tc>
          <w:tcPr>
            <w:tcW w:w="2835" w:type="dxa"/>
            <w:shd w:val="clear" w:color="auto" w:fill="auto"/>
            <w:vAlign w:val="center"/>
          </w:tcPr>
          <w:p w14:paraId="4AA0AC83" w14:textId="77777777" w:rsidR="00876914" w:rsidRPr="00FA2A0C" w:rsidRDefault="00876914" w:rsidP="00E7601B">
            <w:pPr>
              <w:pStyle w:val="TAL"/>
            </w:pPr>
            <w:r w:rsidRPr="00FA2A0C">
              <w:t>±7.45</w:t>
            </w:r>
          </w:p>
        </w:tc>
        <w:tc>
          <w:tcPr>
            <w:tcW w:w="2410" w:type="dxa"/>
            <w:shd w:val="clear" w:color="auto" w:fill="auto"/>
            <w:vAlign w:val="center"/>
          </w:tcPr>
          <w:p w14:paraId="1106F064" w14:textId="77777777" w:rsidR="00876914" w:rsidRPr="00FA2A0C" w:rsidRDefault="00876914" w:rsidP="00E7601B">
            <w:pPr>
              <w:pStyle w:val="TAL"/>
            </w:pPr>
            <w:r w:rsidRPr="00FA2A0C">
              <w:t>CW</w:t>
            </w:r>
          </w:p>
        </w:tc>
      </w:tr>
      <w:tr w:rsidR="00876914" w:rsidRPr="00FA2A0C" w14:paraId="43BB3CB6" w14:textId="77777777" w:rsidTr="00E7601B">
        <w:trPr>
          <w:jc w:val="center"/>
        </w:trPr>
        <w:tc>
          <w:tcPr>
            <w:tcW w:w="1809" w:type="dxa"/>
            <w:vMerge/>
            <w:shd w:val="clear" w:color="auto" w:fill="auto"/>
            <w:vAlign w:val="center"/>
          </w:tcPr>
          <w:p w14:paraId="1C302685" w14:textId="77777777" w:rsidR="00876914" w:rsidRPr="00FA2A0C" w:rsidRDefault="00876914" w:rsidP="00E7601B">
            <w:pPr>
              <w:pStyle w:val="TAL"/>
            </w:pPr>
          </w:p>
        </w:tc>
        <w:tc>
          <w:tcPr>
            <w:tcW w:w="2835" w:type="dxa"/>
            <w:shd w:val="clear" w:color="auto" w:fill="auto"/>
            <w:vAlign w:val="center"/>
          </w:tcPr>
          <w:p w14:paraId="7E428DAF" w14:textId="77777777" w:rsidR="00876914" w:rsidRPr="00FA2A0C" w:rsidRDefault="00876914" w:rsidP="00E7601B">
            <w:pPr>
              <w:pStyle w:val="TAL"/>
            </w:pPr>
            <w:r w:rsidRPr="00FA2A0C">
              <w:t>±25</w:t>
            </w:r>
          </w:p>
        </w:tc>
        <w:tc>
          <w:tcPr>
            <w:tcW w:w="2410" w:type="dxa"/>
            <w:shd w:val="clear" w:color="auto" w:fill="auto"/>
            <w:vAlign w:val="center"/>
          </w:tcPr>
          <w:p w14:paraId="5A427CD1" w14:textId="77777777" w:rsidR="00876914" w:rsidRPr="00FA2A0C" w:rsidRDefault="00876914" w:rsidP="00E7601B">
            <w:pPr>
              <w:pStyle w:val="TAL"/>
              <w:rPr>
                <w:lang w:val="sv-SE"/>
              </w:rPr>
            </w:pPr>
            <w:r w:rsidRPr="00FA2A0C">
              <w:rPr>
                <w:lang w:val="sv-SE"/>
              </w:rPr>
              <w:t>20MHz E-UTRA signal</w:t>
            </w:r>
          </w:p>
        </w:tc>
      </w:tr>
      <w:tr w:rsidR="00876914" w:rsidRPr="00FA2A0C" w14:paraId="2F944392" w14:textId="77777777" w:rsidTr="00E7601B">
        <w:trPr>
          <w:jc w:val="center"/>
        </w:trPr>
        <w:tc>
          <w:tcPr>
            <w:tcW w:w="1809" w:type="dxa"/>
            <w:tcBorders>
              <w:bottom w:val="nil"/>
            </w:tcBorders>
            <w:shd w:val="clear" w:color="auto" w:fill="auto"/>
            <w:vAlign w:val="center"/>
          </w:tcPr>
          <w:p w14:paraId="0114E358" w14:textId="77777777" w:rsidR="00876914" w:rsidRPr="00FA2A0C" w:rsidRDefault="00876914" w:rsidP="00E7601B">
            <w:pPr>
              <w:pStyle w:val="TAL"/>
            </w:pPr>
            <w:r w:rsidRPr="00FA2A0C">
              <w:rPr>
                <w:lang w:eastAsia="en-GB"/>
              </w:rPr>
              <w:t>NR 45 MHz</w:t>
            </w:r>
          </w:p>
        </w:tc>
        <w:tc>
          <w:tcPr>
            <w:tcW w:w="2835" w:type="dxa"/>
            <w:shd w:val="clear" w:color="auto" w:fill="auto"/>
            <w:vAlign w:val="center"/>
          </w:tcPr>
          <w:p w14:paraId="1962568D" w14:textId="77777777" w:rsidR="00876914" w:rsidRPr="00FA2A0C" w:rsidRDefault="00876914" w:rsidP="00E7601B">
            <w:pPr>
              <w:pStyle w:val="TAL"/>
            </w:pPr>
            <w:r w:rsidRPr="00FA2A0C">
              <w:rPr>
                <w:rFonts w:cs="Arial"/>
              </w:rPr>
              <w:t>±7.37</w:t>
            </w:r>
          </w:p>
        </w:tc>
        <w:tc>
          <w:tcPr>
            <w:tcW w:w="2410" w:type="dxa"/>
            <w:shd w:val="clear" w:color="auto" w:fill="auto"/>
          </w:tcPr>
          <w:p w14:paraId="6C9F1FCF" w14:textId="77777777" w:rsidR="00876914" w:rsidRPr="00FA2A0C" w:rsidRDefault="00876914" w:rsidP="00E7601B">
            <w:pPr>
              <w:pStyle w:val="TAL"/>
              <w:rPr>
                <w:lang w:val="sv-SE"/>
              </w:rPr>
            </w:pPr>
            <w:r w:rsidRPr="00FA2A0C">
              <w:rPr>
                <w:rFonts w:cs="Arial"/>
              </w:rPr>
              <w:t>CW</w:t>
            </w:r>
          </w:p>
        </w:tc>
      </w:tr>
      <w:tr w:rsidR="00876914" w:rsidRPr="00FA2A0C" w14:paraId="235110CB" w14:textId="77777777" w:rsidTr="00E7601B">
        <w:trPr>
          <w:jc w:val="center"/>
        </w:trPr>
        <w:tc>
          <w:tcPr>
            <w:tcW w:w="1809" w:type="dxa"/>
            <w:tcBorders>
              <w:top w:val="nil"/>
            </w:tcBorders>
            <w:shd w:val="clear" w:color="auto" w:fill="auto"/>
            <w:vAlign w:val="center"/>
          </w:tcPr>
          <w:p w14:paraId="65F1018B" w14:textId="77777777" w:rsidR="00876914" w:rsidRPr="00FA2A0C" w:rsidRDefault="00876914" w:rsidP="00E7601B">
            <w:pPr>
              <w:pStyle w:val="TAL"/>
            </w:pPr>
          </w:p>
        </w:tc>
        <w:tc>
          <w:tcPr>
            <w:tcW w:w="2835" w:type="dxa"/>
            <w:shd w:val="clear" w:color="auto" w:fill="auto"/>
            <w:vAlign w:val="center"/>
          </w:tcPr>
          <w:p w14:paraId="69D5129A" w14:textId="77777777" w:rsidR="00876914" w:rsidRPr="00FA2A0C" w:rsidRDefault="00876914" w:rsidP="00E7601B">
            <w:pPr>
              <w:pStyle w:val="TAL"/>
            </w:pPr>
            <w:r w:rsidRPr="00FA2A0C">
              <w:rPr>
                <w:rFonts w:cs="Arial"/>
              </w:rPr>
              <w:t>±25</w:t>
            </w:r>
          </w:p>
        </w:tc>
        <w:tc>
          <w:tcPr>
            <w:tcW w:w="2410" w:type="dxa"/>
            <w:shd w:val="clear" w:color="auto" w:fill="auto"/>
          </w:tcPr>
          <w:p w14:paraId="2E37875F"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2961D2A1" w14:textId="77777777" w:rsidTr="00E7601B">
        <w:trPr>
          <w:jc w:val="center"/>
        </w:trPr>
        <w:tc>
          <w:tcPr>
            <w:tcW w:w="1809" w:type="dxa"/>
            <w:vMerge w:val="restart"/>
            <w:shd w:val="clear" w:color="auto" w:fill="auto"/>
            <w:vAlign w:val="center"/>
          </w:tcPr>
          <w:p w14:paraId="77FE07F2" w14:textId="77777777" w:rsidR="00876914" w:rsidRPr="00FA2A0C" w:rsidRDefault="00876914" w:rsidP="00E7601B">
            <w:pPr>
              <w:pStyle w:val="TAL"/>
            </w:pPr>
            <w:r w:rsidRPr="00FA2A0C">
              <w:t>NR 50 MHz</w:t>
            </w:r>
          </w:p>
        </w:tc>
        <w:tc>
          <w:tcPr>
            <w:tcW w:w="2835" w:type="dxa"/>
            <w:shd w:val="clear" w:color="auto" w:fill="auto"/>
            <w:vAlign w:val="center"/>
          </w:tcPr>
          <w:p w14:paraId="6783C4B3" w14:textId="77777777" w:rsidR="00876914" w:rsidRPr="00FA2A0C" w:rsidRDefault="00876914" w:rsidP="00E7601B">
            <w:pPr>
              <w:pStyle w:val="TAL"/>
            </w:pPr>
            <w:r w:rsidRPr="00FA2A0C">
              <w:t>±7.35</w:t>
            </w:r>
          </w:p>
        </w:tc>
        <w:tc>
          <w:tcPr>
            <w:tcW w:w="2410" w:type="dxa"/>
            <w:shd w:val="clear" w:color="auto" w:fill="auto"/>
            <w:vAlign w:val="center"/>
          </w:tcPr>
          <w:p w14:paraId="451DF58C" w14:textId="77777777" w:rsidR="00876914" w:rsidRPr="00FA2A0C" w:rsidRDefault="00876914" w:rsidP="00E7601B">
            <w:pPr>
              <w:pStyle w:val="TAL"/>
            </w:pPr>
            <w:r w:rsidRPr="00FA2A0C">
              <w:t>CW</w:t>
            </w:r>
          </w:p>
        </w:tc>
      </w:tr>
      <w:tr w:rsidR="00876914" w:rsidRPr="00FA2A0C" w14:paraId="0E4C4CB6" w14:textId="77777777" w:rsidTr="00E7601B">
        <w:trPr>
          <w:jc w:val="center"/>
        </w:trPr>
        <w:tc>
          <w:tcPr>
            <w:tcW w:w="1809" w:type="dxa"/>
            <w:vMerge/>
            <w:shd w:val="clear" w:color="auto" w:fill="auto"/>
            <w:vAlign w:val="center"/>
          </w:tcPr>
          <w:p w14:paraId="28DA2B01" w14:textId="77777777" w:rsidR="00876914" w:rsidRPr="00FA2A0C" w:rsidRDefault="00876914" w:rsidP="00E7601B">
            <w:pPr>
              <w:pStyle w:val="TAL"/>
            </w:pPr>
          </w:p>
        </w:tc>
        <w:tc>
          <w:tcPr>
            <w:tcW w:w="2835" w:type="dxa"/>
            <w:shd w:val="clear" w:color="auto" w:fill="auto"/>
            <w:vAlign w:val="center"/>
          </w:tcPr>
          <w:p w14:paraId="54B087E6" w14:textId="77777777" w:rsidR="00876914" w:rsidRPr="00FA2A0C" w:rsidRDefault="00876914" w:rsidP="00E7601B">
            <w:pPr>
              <w:pStyle w:val="TAL"/>
            </w:pPr>
            <w:r w:rsidRPr="00FA2A0C">
              <w:t>±25</w:t>
            </w:r>
          </w:p>
        </w:tc>
        <w:tc>
          <w:tcPr>
            <w:tcW w:w="2410" w:type="dxa"/>
            <w:shd w:val="clear" w:color="auto" w:fill="auto"/>
            <w:vAlign w:val="center"/>
          </w:tcPr>
          <w:p w14:paraId="135A67C9" w14:textId="77777777" w:rsidR="00876914" w:rsidRPr="00FA2A0C" w:rsidRDefault="00876914" w:rsidP="00E7601B">
            <w:pPr>
              <w:pStyle w:val="TAL"/>
              <w:rPr>
                <w:lang w:val="sv-SE"/>
              </w:rPr>
            </w:pPr>
            <w:r w:rsidRPr="00FA2A0C">
              <w:rPr>
                <w:lang w:val="sv-SE"/>
              </w:rPr>
              <w:t>20MHz E-UTRA signal</w:t>
            </w:r>
          </w:p>
        </w:tc>
      </w:tr>
      <w:tr w:rsidR="00876914" w:rsidRPr="00FA2A0C" w14:paraId="123B644A" w14:textId="77777777" w:rsidTr="00E7601B">
        <w:trPr>
          <w:jc w:val="center"/>
        </w:trPr>
        <w:tc>
          <w:tcPr>
            <w:tcW w:w="1809" w:type="dxa"/>
            <w:vMerge w:val="restart"/>
            <w:shd w:val="clear" w:color="auto" w:fill="auto"/>
            <w:vAlign w:val="center"/>
          </w:tcPr>
          <w:p w14:paraId="2027888F" w14:textId="77777777" w:rsidR="00876914" w:rsidRPr="00FA2A0C" w:rsidRDefault="00876914" w:rsidP="00E7601B">
            <w:pPr>
              <w:pStyle w:val="TAL"/>
            </w:pPr>
            <w:r w:rsidRPr="00FA2A0C">
              <w:t>NR 60 MHz</w:t>
            </w:r>
          </w:p>
        </w:tc>
        <w:tc>
          <w:tcPr>
            <w:tcW w:w="2835" w:type="dxa"/>
            <w:shd w:val="clear" w:color="auto" w:fill="auto"/>
            <w:vAlign w:val="center"/>
          </w:tcPr>
          <w:p w14:paraId="27AE9065" w14:textId="77777777" w:rsidR="00876914" w:rsidRPr="00FA2A0C" w:rsidRDefault="00876914" w:rsidP="00E7601B">
            <w:pPr>
              <w:pStyle w:val="TAL"/>
            </w:pPr>
            <w:r w:rsidRPr="00FA2A0C">
              <w:t>±7.49</w:t>
            </w:r>
          </w:p>
        </w:tc>
        <w:tc>
          <w:tcPr>
            <w:tcW w:w="2410" w:type="dxa"/>
            <w:shd w:val="clear" w:color="auto" w:fill="auto"/>
            <w:vAlign w:val="center"/>
          </w:tcPr>
          <w:p w14:paraId="6EE6403D" w14:textId="77777777" w:rsidR="00876914" w:rsidRPr="00FA2A0C" w:rsidRDefault="00876914" w:rsidP="00E7601B">
            <w:pPr>
              <w:pStyle w:val="TAL"/>
            </w:pPr>
            <w:r w:rsidRPr="00FA2A0C">
              <w:t>CW</w:t>
            </w:r>
          </w:p>
        </w:tc>
      </w:tr>
      <w:tr w:rsidR="00876914" w:rsidRPr="00FA2A0C" w14:paraId="5A4A72A9" w14:textId="77777777" w:rsidTr="00E7601B">
        <w:trPr>
          <w:jc w:val="center"/>
        </w:trPr>
        <w:tc>
          <w:tcPr>
            <w:tcW w:w="1809" w:type="dxa"/>
            <w:vMerge/>
            <w:shd w:val="clear" w:color="auto" w:fill="auto"/>
            <w:vAlign w:val="center"/>
          </w:tcPr>
          <w:p w14:paraId="0B8335BD" w14:textId="77777777" w:rsidR="00876914" w:rsidRPr="00FA2A0C" w:rsidRDefault="00876914" w:rsidP="00E7601B">
            <w:pPr>
              <w:pStyle w:val="TAL"/>
            </w:pPr>
          </w:p>
        </w:tc>
        <w:tc>
          <w:tcPr>
            <w:tcW w:w="2835" w:type="dxa"/>
            <w:shd w:val="clear" w:color="auto" w:fill="auto"/>
            <w:vAlign w:val="center"/>
          </w:tcPr>
          <w:p w14:paraId="43B158BF" w14:textId="77777777" w:rsidR="00876914" w:rsidRPr="00FA2A0C" w:rsidRDefault="00876914" w:rsidP="00E7601B">
            <w:pPr>
              <w:pStyle w:val="TAL"/>
            </w:pPr>
            <w:r w:rsidRPr="00FA2A0C">
              <w:t>±25</w:t>
            </w:r>
          </w:p>
        </w:tc>
        <w:tc>
          <w:tcPr>
            <w:tcW w:w="2410" w:type="dxa"/>
            <w:shd w:val="clear" w:color="auto" w:fill="auto"/>
            <w:vAlign w:val="center"/>
          </w:tcPr>
          <w:p w14:paraId="05A65D00" w14:textId="77777777" w:rsidR="00876914" w:rsidRPr="00FA2A0C" w:rsidRDefault="00876914" w:rsidP="00E7601B">
            <w:pPr>
              <w:pStyle w:val="TAL"/>
              <w:rPr>
                <w:lang w:val="sv-SE"/>
              </w:rPr>
            </w:pPr>
            <w:r w:rsidRPr="00FA2A0C">
              <w:rPr>
                <w:lang w:val="sv-SE"/>
              </w:rPr>
              <w:t>20MHz E-UTRA signal</w:t>
            </w:r>
          </w:p>
        </w:tc>
      </w:tr>
      <w:tr w:rsidR="00876914" w:rsidRPr="00FA2A0C" w14:paraId="27308EB4" w14:textId="77777777" w:rsidTr="00E7601B">
        <w:trPr>
          <w:jc w:val="center"/>
        </w:trPr>
        <w:tc>
          <w:tcPr>
            <w:tcW w:w="1809" w:type="dxa"/>
            <w:vMerge w:val="restart"/>
            <w:shd w:val="clear" w:color="auto" w:fill="auto"/>
            <w:vAlign w:val="center"/>
          </w:tcPr>
          <w:p w14:paraId="751D96EE" w14:textId="77777777" w:rsidR="00876914" w:rsidRPr="00FA2A0C" w:rsidRDefault="00876914" w:rsidP="00E7601B">
            <w:pPr>
              <w:pStyle w:val="TAL"/>
            </w:pPr>
            <w:r w:rsidRPr="00FA2A0C">
              <w:t>NR 70 MHz</w:t>
            </w:r>
          </w:p>
        </w:tc>
        <w:tc>
          <w:tcPr>
            <w:tcW w:w="2835" w:type="dxa"/>
            <w:shd w:val="clear" w:color="auto" w:fill="auto"/>
            <w:vAlign w:val="center"/>
          </w:tcPr>
          <w:p w14:paraId="0B342AFD" w14:textId="77777777" w:rsidR="00876914" w:rsidRPr="00FA2A0C" w:rsidRDefault="00876914" w:rsidP="00E7601B">
            <w:pPr>
              <w:pStyle w:val="TAL"/>
            </w:pPr>
            <w:r w:rsidRPr="00FA2A0C">
              <w:t>±7.42</w:t>
            </w:r>
          </w:p>
        </w:tc>
        <w:tc>
          <w:tcPr>
            <w:tcW w:w="2410" w:type="dxa"/>
            <w:shd w:val="clear" w:color="auto" w:fill="auto"/>
            <w:vAlign w:val="center"/>
          </w:tcPr>
          <w:p w14:paraId="6B61EF91" w14:textId="77777777" w:rsidR="00876914" w:rsidRPr="00FA2A0C" w:rsidRDefault="00876914" w:rsidP="00E7601B">
            <w:pPr>
              <w:pStyle w:val="TAL"/>
            </w:pPr>
            <w:r w:rsidRPr="00FA2A0C">
              <w:t>CW</w:t>
            </w:r>
          </w:p>
        </w:tc>
      </w:tr>
      <w:tr w:rsidR="00876914" w:rsidRPr="00FA2A0C" w14:paraId="3C2F8BEE" w14:textId="77777777" w:rsidTr="00E7601B">
        <w:trPr>
          <w:jc w:val="center"/>
        </w:trPr>
        <w:tc>
          <w:tcPr>
            <w:tcW w:w="1809" w:type="dxa"/>
            <w:vMerge/>
            <w:shd w:val="clear" w:color="auto" w:fill="auto"/>
            <w:vAlign w:val="center"/>
          </w:tcPr>
          <w:p w14:paraId="0CDF6124" w14:textId="77777777" w:rsidR="00876914" w:rsidRPr="00FA2A0C" w:rsidRDefault="00876914" w:rsidP="00E7601B">
            <w:pPr>
              <w:pStyle w:val="TAL"/>
            </w:pPr>
          </w:p>
        </w:tc>
        <w:tc>
          <w:tcPr>
            <w:tcW w:w="2835" w:type="dxa"/>
            <w:shd w:val="clear" w:color="auto" w:fill="auto"/>
            <w:vAlign w:val="center"/>
          </w:tcPr>
          <w:p w14:paraId="709E5C12" w14:textId="77777777" w:rsidR="00876914" w:rsidRPr="00FA2A0C" w:rsidRDefault="00876914" w:rsidP="00E7601B">
            <w:pPr>
              <w:pStyle w:val="TAL"/>
            </w:pPr>
            <w:r w:rsidRPr="00FA2A0C">
              <w:t>±25</w:t>
            </w:r>
          </w:p>
        </w:tc>
        <w:tc>
          <w:tcPr>
            <w:tcW w:w="2410" w:type="dxa"/>
            <w:shd w:val="clear" w:color="auto" w:fill="auto"/>
            <w:vAlign w:val="center"/>
          </w:tcPr>
          <w:p w14:paraId="063F0F03" w14:textId="77777777" w:rsidR="00876914" w:rsidRPr="00FA2A0C" w:rsidRDefault="00876914" w:rsidP="00E7601B">
            <w:pPr>
              <w:pStyle w:val="TAL"/>
              <w:rPr>
                <w:lang w:val="sv-SE"/>
              </w:rPr>
            </w:pPr>
            <w:r w:rsidRPr="00FA2A0C">
              <w:rPr>
                <w:lang w:val="sv-SE"/>
              </w:rPr>
              <w:t>20MHz E-UTRA signal</w:t>
            </w:r>
          </w:p>
        </w:tc>
      </w:tr>
      <w:tr w:rsidR="00876914" w:rsidRPr="00FA2A0C" w14:paraId="4640E7EB" w14:textId="77777777" w:rsidTr="00E7601B">
        <w:trPr>
          <w:jc w:val="center"/>
        </w:trPr>
        <w:tc>
          <w:tcPr>
            <w:tcW w:w="1809" w:type="dxa"/>
            <w:vMerge w:val="restart"/>
            <w:shd w:val="clear" w:color="auto" w:fill="auto"/>
            <w:vAlign w:val="center"/>
          </w:tcPr>
          <w:p w14:paraId="0717F8E4" w14:textId="77777777" w:rsidR="00876914" w:rsidRPr="00FA2A0C" w:rsidRDefault="00876914" w:rsidP="00E7601B">
            <w:pPr>
              <w:pStyle w:val="TAL"/>
            </w:pPr>
            <w:r w:rsidRPr="00FA2A0C">
              <w:t>NR 80 MHz</w:t>
            </w:r>
          </w:p>
        </w:tc>
        <w:tc>
          <w:tcPr>
            <w:tcW w:w="2835" w:type="dxa"/>
            <w:shd w:val="clear" w:color="auto" w:fill="auto"/>
            <w:vAlign w:val="center"/>
          </w:tcPr>
          <w:p w14:paraId="3DB3E49F" w14:textId="77777777" w:rsidR="00876914" w:rsidRPr="00FA2A0C" w:rsidRDefault="00876914" w:rsidP="00E7601B">
            <w:pPr>
              <w:pStyle w:val="TAL"/>
            </w:pPr>
            <w:r w:rsidRPr="00FA2A0C">
              <w:t>±7.44</w:t>
            </w:r>
          </w:p>
        </w:tc>
        <w:tc>
          <w:tcPr>
            <w:tcW w:w="2410" w:type="dxa"/>
            <w:shd w:val="clear" w:color="auto" w:fill="auto"/>
            <w:vAlign w:val="center"/>
          </w:tcPr>
          <w:p w14:paraId="39567E88" w14:textId="77777777" w:rsidR="00876914" w:rsidRPr="00FA2A0C" w:rsidRDefault="00876914" w:rsidP="00E7601B">
            <w:pPr>
              <w:pStyle w:val="TAL"/>
            </w:pPr>
            <w:r w:rsidRPr="00FA2A0C">
              <w:t>CW</w:t>
            </w:r>
          </w:p>
        </w:tc>
      </w:tr>
      <w:tr w:rsidR="00876914" w:rsidRPr="00FA2A0C" w14:paraId="11EA516A" w14:textId="77777777" w:rsidTr="00E7601B">
        <w:trPr>
          <w:jc w:val="center"/>
        </w:trPr>
        <w:tc>
          <w:tcPr>
            <w:tcW w:w="1809" w:type="dxa"/>
            <w:vMerge/>
            <w:shd w:val="clear" w:color="auto" w:fill="auto"/>
            <w:vAlign w:val="center"/>
          </w:tcPr>
          <w:p w14:paraId="430E0B45" w14:textId="77777777" w:rsidR="00876914" w:rsidRPr="00FA2A0C" w:rsidRDefault="00876914" w:rsidP="00E7601B">
            <w:pPr>
              <w:pStyle w:val="TAL"/>
            </w:pPr>
          </w:p>
        </w:tc>
        <w:tc>
          <w:tcPr>
            <w:tcW w:w="2835" w:type="dxa"/>
            <w:shd w:val="clear" w:color="auto" w:fill="auto"/>
            <w:vAlign w:val="center"/>
          </w:tcPr>
          <w:p w14:paraId="0CD33B4C" w14:textId="77777777" w:rsidR="00876914" w:rsidRPr="00FA2A0C" w:rsidRDefault="00876914" w:rsidP="00E7601B">
            <w:pPr>
              <w:pStyle w:val="TAL"/>
            </w:pPr>
            <w:r w:rsidRPr="00FA2A0C">
              <w:t>±25</w:t>
            </w:r>
          </w:p>
        </w:tc>
        <w:tc>
          <w:tcPr>
            <w:tcW w:w="2410" w:type="dxa"/>
            <w:shd w:val="clear" w:color="auto" w:fill="auto"/>
            <w:vAlign w:val="center"/>
          </w:tcPr>
          <w:p w14:paraId="1E96954C" w14:textId="77777777" w:rsidR="00876914" w:rsidRPr="00FA2A0C" w:rsidRDefault="00876914" w:rsidP="00E7601B">
            <w:pPr>
              <w:pStyle w:val="TAL"/>
              <w:rPr>
                <w:lang w:val="sv-SE"/>
              </w:rPr>
            </w:pPr>
            <w:r w:rsidRPr="00FA2A0C">
              <w:rPr>
                <w:lang w:val="sv-SE"/>
              </w:rPr>
              <w:t>20MHz E-UTRA signal</w:t>
            </w:r>
          </w:p>
        </w:tc>
      </w:tr>
      <w:tr w:rsidR="00876914" w:rsidRPr="00FA2A0C" w14:paraId="5B394D61" w14:textId="77777777" w:rsidTr="00E7601B">
        <w:trPr>
          <w:jc w:val="center"/>
        </w:trPr>
        <w:tc>
          <w:tcPr>
            <w:tcW w:w="1809" w:type="dxa"/>
            <w:vMerge w:val="restart"/>
            <w:shd w:val="clear" w:color="auto" w:fill="auto"/>
            <w:vAlign w:val="center"/>
          </w:tcPr>
          <w:p w14:paraId="654209F3" w14:textId="77777777" w:rsidR="00876914" w:rsidRPr="00FA2A0C" w:rsidRDefault="00876914" w:rsidP="00E7601B">
            <w:pPr>
              <w:pStyle w:val="TAL"/>
            </w:pPr>
            <w:r w:rsidRPr="00FA2A0C">
              <w:t>NR 90 MHz</w:t>
            </w:r>
          </w:p>
        </w:tc>
        <w:tc>
          <w:tcPr>
            <w:tcW w:w="2835" w:type="dxa"/>
            <w:shd w:val="clear" w:color="auto" w:fill="auto"/>
            <w:vAlign w:val="center"/>
          </w:tcPr>
          <w:p w14:paraId="3184A331" w14:textId="77777777" w:rsidR="00876914" w:rsidRPr="00FA2A0C" w:rsidRDefault="00876914" w:rsidP="00E7601B">
            <w:pPr>
              <w:pStyle w:val="TAL"/>
            </w:pPr>
            <w:r w:rsidRPr="00FA2A0C">
              <w:rPr>
                <w:rFonts w:cs="Arial"/>
              </w:rPr>
              <w:t>±7.46</w:t>
            </w:r>
          </w:p>
        </w:tc>
        <w:tc>
          <w:tcPr>
            <w:tcW w:w="2410" w:type="dxa"/>
            <w:shd w:val="clear" w:color="auto" w:fill="auto"/>
            <w:vAlign w:val="center"/>
          </w:tcPr>
          <w:p w14:paraId="48756891" w14:textId="77777777" w:rsidR="00876914" w:rsidRPr="00FA2A0C" w:rsidRDefault="00876914" w:rsidP="00E7601B">
            <w:pPr>
              <w:pStyle w:val="TAL"/>
            </w:pPr>
            <w:r w:rsidRPr="00FA2A0C">
              <w:t>CW</w:t>
            </w:r>
          </w:p>
        </w:tc>
      </w:tr>
      <w:tr w:rsidR="00876914" w:rsidRPr="00FA2A0C" w14:paraId="25F801EE" w14:textId="77777777" w:rsidTr="00E7601B">
        <w:trPr>
          <w:jc w:val="center"/>
        </w:trPr>
        <w:tc>
          <w:tcPr>
            <w:tcW w:w="1809" w:type="dxa"/>
            <w:vMerge/>
            <w:shd w:val="clear" w:color="auto" w:fill="auto"/>
            <w:vAlign w:val="center"/>
          </w:tcPr>
          <w:p w14:paraId="405A5FC0" w14:textId="77777777" w:rsidR="00876914" w:rsidRPr="00FA2A0C" w:rsidRDefault="00876914" w:rsidP="00E7601B">
            <w:pPr>
              <w:pStyle w:val="TAL"/>
            </w:pPr>
          </w:p>
        </w:tc>
        <w:tc>
          <w:tcPr>
            <w:tcW w:w="2835" w:type="dxa"/>
            <w:shd w:val="clear" w:color="auto" w:fill="auto"/>
            <w:vAlign w:val="center"/>
          </w:tcPr>
          <w:p w14:paraId="66181699" w14:textId="77777777" w:rsidR="00876914" w:rsidRPr="00FA2A0C" w:rsidRDefault="00876914" w:rsidP="00E7601B">
            <w:pPr>
              <w:pStyle w:val="TAL"/>
            </w:pPr>
            <w:r w:rsidRPr="00FA2A0C">
              <w:rPr>
                <w:rFonts w:cs="Arial"/>
              </w:rPr>
              <w:t>±25</w:t>
            </w:r>
          </w:p>
        </w:tc>
        <w:tc>
          <w:tcPr>
            <w:tcW w:w="2410" w:type="dxa"/>
            <w:shd w:val="clear" w:color="auto" w:fill="auto"/>
            <w:vAlign w:val="center"/>
          </w:tcPr>
          <w:p w14:paraId="4527E138" w14:textId="77777777" w:rsidR="00876914" w:rsidRPr="00FA2A0C" w:rsidRDefault="00876914" w:rsidP="00E7601B">
            <w:pPr>
              <w:pStyle w:val="TAL"/>
              <w:rPr>
                <w:lang w:val="sv-SE"/>
              </w:rPr>
            </w:pPr>
            <w:r w:rsidRPr="00FA2A0C">
              <w:rPr>
                <w:lang w:val="sv-SE"/>
              </w:rPr>
              <w:t>20MHz E-UTRA signal</w:t>
            </w:r>
          </w:p>
        </w:tc>
      </w:tr>
      <w:tr w:rsidR="00876914" w:rsidRPr="00FA2A0C" w14:paraId="1FC40048" w14:textId="77777777" w:rsidTr="00E7601B">
        <w:trPr>
          <w:jc w:val="center"/>
        </w:trPr>
        <w:tc>
          <w:tcPr>
            <w:tcW w:w="1809" w:type="dxa"/>
            <w:vMerge w:val="restart"/>
            <w:shd w:val="clear" w:color="auto" w:fill="auto"/>
            <w:vAlign w:val="center"/>
          </w:tcPr>
          <w:p w14:paraId="366EC01C" w14:textId="77777777" w:rsidR="00876914" w:rsidRPr="00FA2A0C" w:rsidRDefault="00876914" w:rsidP="00E7601B">
            <w:pPr>
              <w:pStyle w:val="TAL"/>
            </w:pPr>
            <w:r w:rsidRPr="00FA2A0C">
              <w:t>NR 100 MHz</w:t>
            </w:r>
          </w:p>
        </w:tc>
        <w:tc>
          <w:tcPr>
            <w:tcW w:w="2835" w:type="dxa"/>
            <w:shd w:val="clear" w:color="auto" w:fill="auto"/>
            <w:vAlign w:val="center"/>
          </w:tcPr>
          <w:p w14:paraId="51CCB1EF" w14:textId="77777777" w:rsidR="00876914" w:rsidRPr="00FA2A0C" w:rsidRDefault="00876914" w:rsidP="00E7601B">
            <w:pPr>
              <w:pStyle w:val="TAL"/>
            </w:pPr>
            <w:r w:rsidRPr="00FA2A0C">
              <w:rPr>
                <w:rFonts w:cs="Arial"/>
              </w:rPr>
              <w:t>±7.48</w:t>
            </w:r>
          </w:p>
        </w:tc>
        <w:tc>
          <w:tcPr>
            <w:tcW w:w="2410" w:type="dxa"/>
            <w:shd w:val="clear" w:color="auto" w:fill="auto"/>
            <w:vAlign w:val="center"/>
          </w:tcPr>
          <w:p w14:paraId="34D30DC5" w14:textId="77777777" w:rsidR="00876914" w:rsidRPr="00FA2A0C" w:rsidRDefault="00876914" w:rsidP="00E7601B">
            <w:pPr>
              <w:pStyle w:val="TAL"/>
            </w:pPr>
            <w:r w:rsidRPr="00FA2A0C">
              <w:t>CW</w:t>
            </w:r>
          </w:p>
        </w:tc>
      </w:tr>
      <w:tr w:rsidR="00876914" w:rsidRPr="00FA2A0C" w14:paraId="1FEF2ECA" w14:textId="77777777" w:rsidTr="00E7601B">
        <w:trPr>
          <w:jc w:val="center"/>
        </w:trPr>
        <w:tc>
          <w:tcPr>
            <w:tcW w:w="1809" w:type="dxa"/>
            <w:vMerge/>
            <w:shd w:val="clear" w:color="auto" w:fill="auto"/>
            <w:vAlign w:val="center"/>
          </w:tcPr>
          <w:p w14:paraId="3D4B8919" w14:textId="77777777" w:rsidR="00876914" w:rsidRPr="00FA2A0C" w:rsidRDefault="00876914" w:rsidP="00E7601B">
            <w:pPr>
              <w:pStyle w:val="TAC"/>
              <w:rPr>
                <w:rFonts w:cs="Arial"/>
              </w:rPr>
            </w:pPr>
          </w:p>
        </w:tc>
        <w:tc>
          <w:tcPr>
            <w:tcW w:w="2835" w:type="dxa"/>
            <w:shd w:val="clear" w:color="auto" w:fill="auto"/>
            <w:vAlign w:val="center"/>
          </w:tcPr>
          <w:p w14:paraId="15D74DBD" w14:textId="77777777" w:rsidR="00876914" w:rsidRPr="00FA2A0C" w:rsidRDefault="00876914" w:rsidP="00E7601B">
            <w:pPr>
              <w:pStyle w:val="TAL"/>
            </w:pPr>
            <w:r w:rsidRPr="00FA2A0C">
              <w:t>±25</w:t>
            </w:r>
          </w:p>
        </w:tc>
        <w:tc>
          <w:tcPr>
            <w:tcW w:w="2410" w:type="dxa"/>
            <w:shd w:val="clear" w:color="auto" w:fill="auto"/>
            <w:vAlign w:val="center"/>
          </w:tcPr>
          <w:p w14:paraId="7FCE1456" w14:textId="77777777" w:rsidR="00876914" w:rsidRPr="00FA2A0C" w:rsidRDefault="00876914" w:rsidP="00E7601B">
            <w:pPr>
              <w:pStyle w:val="TAL"/>
              <w:rPr>
                <w:lang w:val="sv-SE"/>
              </w:rPr>
            </w:pPr>
            <w:r w:rsidRPr="00FA2A0C">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57" w:name="_Toc21096604"/>
      <w:bookmarkStart w:id="4558" w:name="_Toc29763571"/>
      <w:bookmarkStart w:id="4559" w:name="_Toc36030042"/>
      <w:bookmarkStart w:id="4560" w:name="_Toc37179942"/>
      <w:bookmarkStart w:id="4561" w:name="_Toc45869642"/>
      <w:bookmarkStart w:id="4562" w:name="_Toc52555441"/>
      <w:bookmarkStart w:id="4563" w:name="_Toc61112897"/>
      <w:bookmarkStart w:id="4564" w:name="_Toc67911781"/>
      <w:bookmarkStart w:id="4565" w:name="_Toc74840601"/>
      <w:bookmarkStart w:id="4566" w:name="_Toc76503736"/>
      <w:bookmarkStart w:id="4567" w:name="_Toc83042288"/>
      <w:bookmarkStart w:id="4568" w:name="_Toc89854462"/>
      <w:bookmarkStart w:id="4569" w:name="_Toc98667235"/>
      <w:bookmarkStart w:id="4570" w:name="_Toc105752518"/>
      <w:bookmarkStart w:id="4571" w:name="_Toc123150136"/>
      <w:bookmarkStart w:id="4572" w:name="_Toc124163098"/>
      <w:bookmarkStart w:id="4573" w:name="_Toc130913408"/>
      <w:bookmarkStart w:id="4574" w:name="_Toc137373693"/>
      <w:bookmarkStart w:id="4575" w:name="_Toc138892373"/>
      <w:bookmarkStart w:id="4576" w:name="_Toc155216440"/>
      <w:bookmarkStart w:id="4577" w:name="_Toc216361296"/>
      <w:r w:rsidRPr="009202AA">
        <w:t>7.7.2.2</w:t>
      </w:r>
      <w:r w:rsidRPr="009202AA">
        <w:tab/>
        <w:t>General narrowband intermodulation minimum requirement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4A1D9997" w14:textId="77777777" w:rsidR="00876914" w:rsidRPr="00FA2A0C" w:rsidRDefault="00876914" w:rsidP="00876914">
      <w:pPr>
        <w:pStyle w:val="TH"/>
      </w:pPr>
      <w:r w:rsidRPr="00FA2A0C">
        <w:lastRenderedPageBreak/>
        <w:t xml:space="preserve">Table 7.7.2.2-2: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876914" w:rsidRPr="00FA2A0C" w14:paraId="49388496" w14:textId="77777777" w:rsidTr="00E7601B">
        <w:trPr>
          <w:jc w:val="center"/>
        </w:trPr>
        <w:tc>
          <w:tcPr>
            <w:tcW w:w="1809" w:type="dxa"/>
            <w:shd w:val="clear" w:color="auto" w:fill="auto"/>
          </w:tcPr>
          <w:p w14:paraId="6C9A1982" w14:textId="77777777" w:rsidR="00876914" w:rsidRPr="00FA2A0C" w:rsidRDefault="00876914" w:rsidP="00E7601B">
            <w:pPr>
              <w:pStyle w:val="TAH"/>
            </w:pPr>
            <w:r w:rsidRPr="00FA2A0C">
              <w:lastRenderedPageBreak/>
              <w:t xml:space="preserve">RAT of the carrier adjacent to the upper/lower </w:t>
            </w:r>
            <w:r w:rsidRPr="00FA2A0C">
              <w:rPr>
                <w:i/>
              </w:rPr>
              <w:t>Base Station RF Bandwidth edge</w:t>
            </w:r>
            <w:r w:rsidRPr="00FA2A0C">
              <w:t xml:space="preserve"> or edge of the </w:t>
            </w:r>
            <w:r w:rsidRPr="00FA2A0C">
              <w:rPr>
                <w:rFonts w:cs="Arial"/>
                <w:bCs/>
                <w:i/>
                <w:szCs w:val="18"/>
              </w:rPr>
              <w:t>sub-block</w:t>
            </w:r>
          </w:p>
        </w:tc>
        <w:tc>
          <w:tcPr>
            <w:tcW w:w="2835" w:type="dxa"/>
            <w:shd w:val="clear" w:color="auto" w:fill="auto"/>
          </w:tcPr>
          <w:p w14:paraId="6ED18064" w14:textId="77777777" w:rsidR="00876914" w:rsidRPr="00FA2A0C" w:rsidRDefault="00876914" w:rsidP="00E7601B">
            <w:pPr>
              <w:pStyle w:val="TAH"/>
            </w:pPr>
            <w:r w:rsidRPr="00FA2A0C">
              <w:t xml:space="preserve">CW or 1RB interfering signal centre frequency offset from the </w:t>
            </w:r>
            <w:r w:rsidRPr="00FA2A0C">
              <w:rPr>
                <w:i/>
              </w:rPr>
              <w:t>Base Station RF Bandwidth edge</w:t>
            </w:r>
            <w:r w:rsidRPr="00FA2A0C">
              <w:t xml:space="preserve"> or edge of </w:t>
            </w:r>
            <w:r w:rsidRPr="00FA2A0C">
              <w:rPr>
                <w:i/>
              </w:rPr>
              <w:t>sub-block</w:t>
            </w:r>
            <w:r w:rsidRPr="00FA2A0C">
              <w:t xml:space="preserve"> inside a gap [kHz]</w:t>
            </w:r>
          </w:p>
        </w:tc>
        <w:tc>
          <w:tcPr>
            <w:tcW w:w="3010" w:type="dxa"/>
            <w:shd w:val="clear" w:color="auto" w:fill="auto"/>
          </w:tcPr>
          <w:p w14:paraId="76377961" w14:textId="77777777" w:rsidR="00876914" w:rsidRPr="00FA2A0C" w:rsidRDefault="00876914" w:rsidP="00E7601B">
            <w:pPr>
              <w:pStyle w:val="TAH"/>
            </w:pPr>
            <w:r w:rsidRPr="00FA2A0C">
              <w:t>Type of interfering signal</w:t>
            </w:r>
          </w:p>
        </w:tc>
      </w:tr>
      <w:tr w:rsidR="00876914" w:rsidRPr="00FA2A0C" w14:paraId="7CB44550" w14:textId="77777777" w:rsidTr="00E7601B">
        <w:trPr>
          <w:jc w:val="center"/>
        </w:trPr>
        <w:tc>
          <w:tcPr>
            <w:tcW w:w="1809" w:type="dxa"/>
            <w:vMerge w:val="restart"/>
            <w:shd w:val="clear" w:color="auto" w:fill="auto"/>
            <w:vAlign w:val="center"/>
          </w:tcPr>
          <w:p w14:paraId="18433C32" w14:textId="77777777" w:rsidR="00876914" w:rsidRPr="00FA2A0C" w:rsidRDefault="00876914" w:rsidP="00E7601B">
            <w:pPr>
              <w:pStyle w:val="TAL"/>
            </w:pPr>
            <w:r w:rsidRPr="00FA2A0C">
              <w:t>E-UTRA 1.4 MHz</w:t>
            </w:r>
          </w:p>
          <w:p w14:paraId="66690B80" w14:textId="77777777" w:rsidR="00876914" w:rsidRPr="00FA2A0C" w:rsidRDefault="00876914" w:rsidP="00E7601B">
            <w:pPr>
              <w:pStyle w:val="TAL"/>
            </w:pPr>
          </w:p>
        </w:tc>
        <w:tc>
          <w:tcPr>
            <w:tcW w:w="2835" w:type="dxa"/>
            <w:shd w:val="clear" w:color="auto" w:fill="auto"/>
            <w:vAlign w:val="center"/>
          </w:tcPr>
          <w:p w14:paraId="66EB1653"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63C44C69" w14:textId="77777777" w:rsidR="00876914" w:rsidRPr="00FA2A0C" w:rsidRDefault="00876914" w:rsidP="00E7601B">
            <w:pPr>
              <w:pStyle w:val="TAL"/>
            </w:pPr>
            <w:r w:rsidRPr="00FA2A0C">
              <w:t>CW</w:t>
            </w:r>
          </w:p>
        </w:tc>
      </w:tr>
      <w:tr w:rsidR="00876914" w:rsidRPr="00EE17A1" w14:paraId="7B268EA1" w14:textId="77777777" w:rsidTr="00E7601B">
        <w:trPr>
          <w:jc w:val="center"/>
        </w:trPr>
        <w:tc>
          <w:tcPr>
            <w:tcW w:w="1809" w:type="dxa"/>
            <w:vMerge/>
            <w:shd w:val="clear" w:color="auto" w:fill="auto"/>
            <w:vAlign w:val="center"/>
          </w:tcPr>
          <w:p w14:paraId="2AD400DB" w14:textId="77777777" w:rsidR="00876914" w:rsidRPr="00FA2A0C" w:rsidRDefault="00876914" w:rsidP="00E7601B">
            <w:pPr>
              <w:pStyle w:val="TAL"/>
            </w:pPr>
          </w:p>
        </w:tc>
        <w:tc>
          <w:tcPr>
            <w:tcW w:w="2835" w:type="dxa"/>
            <w:shd w:val="clear" w:color="auto" w:fill="auto"/>
            <w:vAlign w:val="center"/>
          </w:tcPr>
          <w:p w14:paraId="22318F87" w14:textId="77777777" w:rsidR="00876914" w:rsidRPr="00FA2A0C" w:rsidRDefault="00876914" w:rsidP="00E7601B">
            <w:pPr>
              <w:pStyle w:val="TAL"/>
            </w:pPr>
            <w:r w:rsidRPr="00FA2A0C">
              <w:t xml:space="preserve">±970 (BC1 and BC3) / </w:t>
            </w:r>
            <w:r w:rsidRPr="00FA2A0C">
              <w:br/>
              <w:t>±790 (BC2)</w:t>
            </w:r>
          </w:p>
        </w:tc>
        <w:tc>
          <w:tcPr>
            <w:tcW w:w="3010" w:type="dxa"/>
            <w:shd w:val="clear" w:color="auto" w:fill="auto"/>
          </w:tcPr>
          <w:p w14:paraId="625BE9D5" w14:textId="77777777" w:rsidR="00876914" w:rsidRPr="00FA2A0C" w:rsidRDefault="00876914" w:rsidP="00E7601B">
            <w:pPr>
              <w:pStyle w:val="TAL"/>
              <w:rPr>
                <w:lang w:val="sv-SE"/>
              </w:rPr>
            </w:pPr>
            <w:r w:rsidRPr="00FA2A0C">
              <w:rPr>
                <w:lang w:val="sv-SE"/>
              </w:rPr>
              <w:t>1,4 MHz E-UTRA signal, 1 RB (NOTE 1)</w:t>
            </w:r>
          </w:p>
        </w:tc>
      </w:tr>
      <w:tr w:rsidR="00876914" w:rsidRPr="00FA2A0C" w14:paraId="72206F60" w14:textId="77777777" w:rsidTr="00E7601B">
        <w:trPr>
          <w:jc w:val="center"/>
        </w:trPr>
        <w:tc>
          <w:tcPr>
            <w:tcW w:w="1809" w:type="dxa"/>
            <w:vMerge w:val="restart"/>
            <w:shd w:val="clear" w:color="auto" w:fill="auto"/>
            <w:vAlign w:val="center"/>
          </w:tcPr>
          <w:p w14:paraId="113AB92B" w14:textId="77777777" w:rsidR="00876914" w:rsidRPr="00FA2A0C" w:rsidRDefault="00876914" w:rsidP="00E7601B">
            <w:pPr>
              <w:pStyle w:val="TAL"/>
            </w:pPr>
            <w:r w:rsidRPr="00FA2A0C">
              <w:t>E-UTRA 3 MHz</w:t>
            </w:r>
          </w:p>
          <w:p w14:paraId="14DE51B5" w14:textId="77777777" w:rsidR="00876914" w:rsidRPr="00FA2A0C" w:rsidRDefault="00876914" w:rsidP="00E7601B">
            <w:pPr>
              <w:pStyle w:val="TAL"/>
            </w:pPr>
          </w:p>
        </w:tc>
        <w:tc>
          <w:tcPr>
            <w:tcW w:w="2835" w:type="dxa"/>
            <w:shd w:val="clear" w:color="auto" w:fill="auto"/>
            <w:vAlign w:val="center"/>
          </w:tcPr>
          <w:p w14:paraId="2FF1513D"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57C66BBF" w14:textId="77777777" w:rsidR="00876914" w:rsidRPr="00FA2A0C" w:rsidRDefault="00876914" w:rsidP="00E7601B">
            <w:pPr>
              <w:pStyle w:val="TAL"/>
            </w:pPr>
            <w:r w:rsidRPr="00FA2A0C">
              <w:t>CW</w:t>
            </w:r>
          </w:p>
        </w:tc>
      </w:tr>
      <w:tr w:rsidR="00876914" w:rsidRPr="00EE17A1" w14:paraId="52E60AF5" w14:textId="77777777" w:rsidTr="00E7601B">
        <w:trPr>
          <w:jc w:val="center"/>
        </w:trPr>
        <w:tc>
          <w:tcPr>
            <w:tcW w:w="1809" w:type="dxa"/>
            <w:vMerge/>
            <w:shd w:val="clear" w:color="auto" w:fill="auto"/>
            <w:vAlign w:val="center"/>
          </w:tcPr>
          <w:p w14:paraId="615DB2C7" w14:textId="77777777" w:rsidR="00876914" w:rsidRPr="00FA2A0C" w:rsidRDefault="00876914" w:rsidP="00E7601B">
            <w:pPr>
              <w:pStyle w:val="TAL"/>
            </w:pPr>
          </w:p>
        </w:tc>
        <w:tc>
          <w:tcPr>
            <w:tcW w:w="2835" w:type="dxa"/>
            <w:shd w:val="clear" w:color="auto" w:fill="auto"/>
            <w:vAlign w:val="center"/>
          </w:tcPr>
          <w:p w14:paraId="62A074B3" w14:textId="77777777" w:rsidR="00876914" w:rsidRPr="00FA2A0C" w:rsidRDefault="00876914" w:rsidP="00E7601B">
            <w:pPr>
              <w:pStyle w:val="TAL"/>
            </w:pPr>
            <w:r w:rsidRPr="00FA2A0C">
              <w:t xml:space="preserve">±960 (BC1 and BC3) / </w:t>
            </w:r>
            <w:r w:rsidRPr="00FA2A0C">
              <w:br/>
              <w:t>±780 (BC2)</w:t>
            </w:r>
          </w:p>
        </w:tc>
        <w:tc>
          <w:tcPr>
            <w:tcW w:w="3010" w:type="dxa"/>
            <w:shd w:val="clear" w:color="auto" w:fill="auto"/>
          </w:tcPr>
          <w:p w14:paraId="40A9F342" w14:textId="77777777" w:rsidR="00876914" w:rsidRPr="00FA2A0C" w:rsidRDefault="00876914" w:rsidP="00E7601B">
            <w:pPr>
              <w:pStyle w:val="TAL"/>
              <w:rPr>
                <w:lang w:val="sv-SE"/>
              </w:rPr>
            </w:pPr>
            <w:r w:rsidRPr="00FA2A0C">
              <w:rPr>
                <w:lang w:val="sv-SE"/>
              </w:rPr>
              <w:t>3,0 MHz E-UTRA signal, 1 RB (NOTE 1)</w:t>
            </w:r>
          </w:p>
        </w:tc>
      </w:tr>
      <w:tr w:rsidR="00876914" w:rsidRPr="00FA2A0C" w14:paraId="14335096" w14:textId="77777777" w:rsidTr="00E7601B">
        <w:trPr>
          <w:jc w:val="center"/>
        </w:trPr>
        <w:tc>
          <w:tcPr>
            <w:tcW w:w="1809" w:type="dxa"/>
            <w:vMerge w:val="restart"/>
            <w:shd w:val="clear" w:color="auto" w:fill="auto"/>
            <w:vAlign w:val="center"/>
          </w:tcPr>
          <w:p w14:paraId="5E3F4CFE" w14:textId="77777777" w:rsidR="00876914" w:rsidRPr="00FA2A0C" w:rsidRDefault="00876914" w:rsidP="00E7601B">
            <w:pPr>
              <w:pStyle w:val="TAL"/>
            </w:pPr>
            <w:r w:rsidRPr="00FA2A0C">
              <w:t>E-UTRA 5 MHz</w:t>
            </w:r>
          </w:p>
        </w:tc>
        <w:tc>
          <w:tcPr>
            <w:tcW w:w="2835" w:type="dxa"/>
            <w:shd w:val="clear" w:color="auto" w:fill="auto"/>
            <w:vAlign w:val="center"/>
          </w:tcPr>
          <w:p w14:paraId="3D798D02" w14:textId="77777777" w:rsidR="00876914" w:rsidRPr="00FA2A0C" w:rsidRDefault="00876914" w:rsidP="00E7601B">
            <w:pPr>
              <w:pStyle w:val="TAL"/>
            </w:pPr>
            <w:r w:rsidRPr="00FA2A0C">
              <w:t>±360</w:t>
            </w:r>
          </w:p>
        </w:tc>
        <w:tc>
          <w:tcPr>
            <w:tcW w:w="3010" w:type="dxa"/>
            <w:shd w:val="clear" w:color="auto" w:fill="auto"/>
          </w:tcPr>
          <w:p w14:paraId="7B234C4E" w14:textId="77777777" w:rsidR="00876914" w:rsidRPr="00FA2A0C" w:rsidRDefault="00876914" w:rsidP="00E7601B">
            <w:pPr>
              <w:pStyle w:val="TAL"/>
            </w:pPr>
            <w:r w:rsidRPr="00FA2A0C">
              <w:t>CW</w:t>
            </w:r>
          </w:p>
        </w:tc>
      </w:tr>
      <w:tr w:rsidR="00876914" w:rsidRPr="00EE17A1" w14:paraId="717B0F7D" w14:textId="77777777" w:rsidTr="00E7601B">
        <w:trPr>
          <w:jc w:val="center"/>
        </w:trPr>
        <w:tc>
          <w:tcPr>
            <w:tcW w:w="1809" w:type="dxa"/>
            <w:vMerge/>
            <w:shd w:val="clear" w:color="auto" w:fill="auto"/>
            <w:vAlign w:val="center"/>
          </w:tcPr>
          <w:p w14:paraId="0FA754E6" w14:textId="77777777" w:rsidR="00876914" w:rsidRPr="00FA2A0C" w:rsidRDefault="00876914" w:rsidP="00E7601B">
            <w:pPr>
              <w:pStyle w:val="TAL"/>
            </w:pPr>
          </w:p>
        </w:tc>
        <w:tc>
          <w:tcPr>
            <w:tcW w:w="2835" w:type="dxa"/>
            <w:shd w:val="clear" w:color="auto" w:fill="auto"/>
            <w:vAlign w:val="center"/>
          </w:tcPr>
          <w:p w14:paraId="2170BD32" w14:textId="77777777" w:rsidR="00876914" w:rsidRPr="00FA2A0C" w:rsidRDefault="00876914" w:rsidP="00E7601B">
            <w:pPr>
              <w:pStyle w:val="TAL"/>
            </w:pPr>
            <w:r w:rsidRPr="00FA2A0C">
              <w:t>±1 060</w:t>
            </w:r>
          </w:p>
        </w:tc>
        <w:tc>
          <w:tcPr>
            <w:tcW w:w="3010" w:type="dxa"/>
            <w:shd w:val="clear" w:color="auto" w:fill="auto"/>
          </w:tcPr>
          <w:p w14:paraId="7D16DF22" w14:textId="77777777" w:rsidR="00876914" w:rsidRPr="00FA2A0C" w:rsidRDefault="00876914" w:rsidP="00E7601B">
            <w:pPr>
              <w:pStyle w:val="TAL"/>
              <w:rPr>
                <w:lang w:val="sv-SE"/>
              </w:rPr>
            </w:pPr>
            <w:r w:rsidRPr="00FA2A0C">
              <w:rPr>
                <w:lang w:val="sv-SE"/>
              </w:rPr>
              <w:t>5 MHz E-UTRA signal, 1 RB (NOTE 1)</w:t>
            </w:r>
          </w:p>
        </w:tc>
      </w:tr>
      <w:tr w:rsidR="00876914" w:rsidRPr="00FA2A0C" w14:paraId="2552AA79" w14:textId="77777777" w:rsidTr="00E7601B">
        <w:trPr>
          <w:jc w:val="center"/>
        </w:trPr>
        <w:tc>
          <w:tcPr>
            <w:tcW w:w="1809" w:type="dxa"/>
            <w:vMerge w:val="restart"/>
            <w:shd w:val="clear" w:color="auto" w:fill="auto"/>
            <w:vAlign w:val="center"/>
          </w:tcPr>
          <w:p w14:paraId="190E1D3B" w14:textId="77777777" w:rsidR="00876914" w:rsidRPr="00FA2A0C" w:rsidRDefault="00876914" w:rsidP="00E7601B">
            <w:pPr>
              <w:pStyle w:val="TAL"/>
            </w:pPr>
            <w:r w:rsidRPr="00FA2A0C">
              <w:t>E-UTRA 10 MHz</w:t>
            </w:r>
          </w:p>
          <w:p w14:paraId="4D842CC9"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62B6F861" w14:textId="77777777" w:rsidR="00876914" w:rsidRPr="00FA2A0C" w:rsidRDefault="00876914" w:rsidP="00E7601B">
            <w:pPr>
              <w:pStyle w:val="TAL"/>
            </w:pPr>
            <w:r w:rsidRPr="00FA2A0C">
              <w:t>±325</w:t>
            </w:r>
          </w:p>
        </w:tc>
        <w:tc>
          <w:tcPr>
            <w:tcW w:w="3010" w:type="dxa"/>
            <w:shd w:val="clear" w:color="auto" w:fill="auto"/>
          </w:tcPr>
          <w:p w14:paraId="20638785" w14:textId="77777777" w:rsidR="00876914" w:rsidRPr="00FA2A0C" w:rsidRDefault="00876914" w:rsidP="00E7601B">
            <w:pPr>
              <w:pStyle w:val="TAL"/>
            </w:pPr>
            <w:r w:rsidRPr="00FA2A0C">
              <w:t>CW</w:t>
            </w:r>
          </w:p>
        </w:tc>
      </w:tr>
      <w:tr w:rsidR="00876914" w:rsidRPr="00EE17A1" w14:paraId="15C4B8BC" w14:textId="77777777" w:rsidTr="00E7601B">
        <w:trPr>
          <w:jc w:val="center"/>
        </w:trPr>
        <w:tc>
          <w:tcPr>
            <w:tcW w:w="1809" w:type="dxa"/>
            <w:vMerge/>
            <w:shd w:val="clear" w:color="auto" w:fill="auto"/>
            <w:vAlign w:val="center"/>
          </w:tcPr>
          <w:p w14:paraId="6F629D6D" w14:textId="77777777" w:rsidR="00876914" w:rsidRPr="00FA2A0C" w:rsidRDefault="00876914" w:rsidP="00E7601B">
            <w:pPr>
              <w:pStyle w:val="TAL"/>
            </w:pPr>
          </w:p>
        </w:tc>
        <w:tc>
          <w:tcPr>
            <w:tcW w:w="2835" w:type="dxa"/>
            <w:shd w:val="clear" w:color="auto" w:fill="auto"/>
            <w:vAlign w:val="center"/>
          </w:tcPr>
          <w:p w14:paraId="353E44A7" w14:textId="77777777" w:rsidR="00876914" w:rsidRPr="00FA2A0C" w:rsidRDefault="00876914" w:rsidP="00E7601B">
            <w:pPr>
              <w:pStyle w:val="TAL"/>
            </w:pPr>
            <w:r w:rsidRPr="00FA2A0C">
              <w:t>±1 240</w:t>
            </w:r>
          </w:p>
        </w:tc>
        <w:tc>
          <w:tcPr>
            <w:tcW w:w="3010" w:type="dxa"/>
            <w:shd w:val="clear" w:color="auto" w:fill="auto"/>
          </w:tcPr>
          <w:p w14:paraId="30DC7D6E" w14:textId="77777777" w:rsidR="00876914" w:rsidRPr="00FA2A0C" w:rsidRDefault="00876914"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876914" w:rsidRPr="00FA2A0C" w14:paraId="5499F95E" w14:textId="77777777" w:rsidTr="00E7601B">
        <w:trPr>
          <w:jc w:val="center"/>
        </w:trPr>
        <w:tc>
          <w:tcPr>
            <w:tcW w:w="1809" w:type="dxa"/>
            <w:vMerge w:val="restart"/>
            <w:shd w:val="clear" w:color="auto" w:fill="auto"/>
            <w:vAlign w:val="center"/>
          </w:tcPr>
          <w:p w14:paraId="36EFBA9F" w14:textId="77777777" w:rsidR="00876914" w:rsidRPr="00FA2A0C" w:rsidRDefault="00876914" w:rsidP="00E7601B">
            <w:pPr>
              <w:pStyle w:val="TAL"/>
            </w:pPr>
            <w:r w:rsidRPr="00FA2A0C">
              <w:t>E-UTRA 15 MHz</w:t>
            </w:r>
          </w:p>
          <w:p w14:paraId="25D733B0"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4BE6BD2E" w14:textId="77777777" w:rsidR="00876914" w:rsidRPr="00FA2A0C" w:rsidRDefault="00876914" w:rsidP="00E7601B">
            <w:pPr>
              <w:pStyle w:val="TAL"/>
            </w:pPr>
            <w:r w:rsidRPr="00FA2A0C">
              <w:t>±380</w:t>
            </w:r>
          </w:p>
        </w:tc>
        <w:tc>
          <w:tcPr>
            <w:tcW w:w="3010" w:type="dxa"/>
            <w:shd w:val="clear" w:color="auto" w:fill="auto"/>
          </w:tcPr>
          <w:p w14:paraId="6DF46A2C" w14:textId="77777777" w:rsidR="00876914" w:rsidRPr="00FA2A0C" w:rsidRDefault="00876914" w:rsidP="00E7601B">
            <w:pPr>
              <w:pStyle w:val="TAL"/>
            </w:pPr>
            <w:r w:rsidRPr="00FA2A0C">
              <w:t>CW</w:t>
            </w:r>
          </w:p>
        </w:tc>
      </w:tr>
      <w:tr w:rsidR="00876914" w:rsidRPr="00EE17A1" w14:paraId="3CC8D478" w14:textId="77777777" w:rsidTr="00E7601B">
        <w:trPr>
          <w:jc w:val="center"/>
        </w:trPr>
        <w:tc>
          <w:tcPr>
            <w:tcW w:w="1809" w:type="dxa"/>
            <w:vMerge/>
            <w:shd w:val="clear" w:color="auto" w:fill="auto"/>
            <w:vAlign w:val="center"/>
          </w:tcPr>
          <w:p w14:paraId="32006DD5" w14:textId="77777777" w:rsidR="00876914" w:rsidRPr="00FA2A0C" w:rsidRDefault="00876914" w:rsidP="00E7601B">
            <w:pPr>
              <w:pStyle w:val="TAL"/>
            </w:pPr>
          </w:p>
        </w:tc>
        <w:tc>
          <w:tcPr>
            <w:tcW w:w="2835" w:type="dxa"/>
            <w:shd w:val="clear" w:color="auto" w:fill="auto"/>
            <w:vAlign w:val="center"/>
          </w:tcPr>
          <w:p w14:paraId="55824052" w14:textId="77777777" w:rsidR="00876914" w:rsidRPr="00FA2A0C" w:rsidRDefault="00876914" w:rsidP="00E7601B">
            <w:pPr>
              <w:pStyle w:val="TAL"/>
            </w:pPr>
            <w:r w:rsidRPr="00FA2A0C">
              <w:t>±1 600</w:t>
            </w:r>
          </w:p>
        </w:tc>
        <w:tc>
          <w:tcPr>
            <w:tcW w:w="3010" w:type="dxa"/>
            <w:shd w:val="clear" w:color="auto" w:fill="auto"/>
          </w:tcPr>
          <w:p w14:paraId="00EA6F9F"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6290499" w14:textId="77777777" w:rsidTr="00E7601B">
        <w:trPr>
          <w:jc w:val="center"/>
        </w:trPr>
        <w:tc>
          <w:tcPr>
            <w:tcW w:w="1809" w:type="dxa"/>
            <w:vMerge w:val="restart"/>
            <w:shd w:val="clear" w:color="auto" w:fill="auto"/>
            <w:vAlign w:val="center"/>
          </w:tcPr>
          <w:p w14:paraId="7F8BD1CA" w14:textId="77777777" w:rsidR="00876914" w:rsidRPr="00FA2A0C" w:rsidRDefault="00876914" w:rsidP="00E7601B">
            <w:pPr>
              <w:pStyle w:val="TAL"/>
            </w:pPr>
            <w:r w:rsidRPr="00FA2A0C">
              <w:t>E-UTRA 20 MHz</w:t>
            </w:r>
          </w:p>
          <w:p w14:paraId="31FC21A7"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30A3D378" w14:textId="77777777" w:rsidR="00876914" w:rsidRPr="00FA2A0C" w:rsidRDefault="00876914" w:rsidP="00E7601B">
            <w:pPr>
              <w:pStyle w:val="TAL"/>
            </w:pPr>
            <w:r w:rsidRPr="00FA2A0C">
              <w:t>±345</w:t>
            </w:r>
          </w:p>
        </w:tc>
        <w:tc>
          <w:tcPr>
            <w:tcW w:w="3010" w:type="dxa"/>
            <w:shd w:val="clear" w:color="auto" w:fill="auto"/>
          </w:tcPr>
          <w:p w14:paraId="17F4673B" w14:textId="77777777" w:rsidR="00876914" w:rsidRPr="00FA2A0C" w:rsidRDefault="00876914" w:rsidP="00E7601B">
            <w:pPr>
              <w:pStyle w:val="TAL"/>
            </w:pPr>
            <w:r w:rsidRPr="00FA2A0C">
              <w:t>CW</w:t>
            </w:r>
          </w:p>
        </w:tc>
      </w:tr>
      <w:tr w:rsidR="00876914" w:rsidRPr="00EE17A1" w14:paraId="4F7AB53E" w14:textId="77777777" w:rsidTr="00E7601B">
        <w:trPr>
          <w:jc w:val="center"/>
        </w:trPr>
        <w:tc>
          <w:tcPr>
            <w:tcW w:w="1809" w:type="dxa"/>
            <w:vMerge/>
            <w:shd w:val="clear" w:color="auto" w:fill="auto"/>
            <w:vAlign w:val="center"/>
          </w:tcPr>
          <w:p w14:paraId="3EA223F8" w14:textId="77777777" w:rsidR="00876914" w:rsidRPr="00FA2A0C" w:rsidRDefault="00876914" w:rsidP="00E7601B">
            <w:pPr>
              <w:pStyle w:val="TAL"/>
            </w:pPr>
          </w:p>
        </w:tc>
        <w:tc>
          <w:tcPr>
            <w:tcW w:w="2835" w:type="dxa"/>
            <w:shd w:val="clear" w:color="auto" w:fill="auto"/>
            <w:vAlign w:val="center"/>
          </w:tcPr>
          <w:p w14:paraId="6D4AB862" w14:textId="77777777" w:rsidR="00876914" w:rsidRPr="00FA2A0C" w:rsidRDefault="00876914" w:rsidP="00E7601B">
            <w:pPr>
              <w:pStyle w:val="TAL"/>
            </w:pPr>
            <w:r w:rsidRPr="00FA2A0C">
              <w:t>±1 780</w:t>
            </w:r>
          </w:p>
        </w:tc>
        <w:tc>
          <w:tcPr>
            <w:tcW w:w="3010" w:type="dxa"/>
            <w:shd w:val="clear" w:color="auto" w:fill="auto"/>
          </w:tcPr>
          <w:p w14:paraId="669078E4"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496AF455" w14:textId="77777777" w:rsidTr="00E7601B">
        <w:trPr>
          <w:jc w:val="center"/>
        </w:trPr>
        <w:tc>
          <w:tcPr>
            <w:tcW w:w="1809" w:type="dxa"/>
            <w:vMerge w:val="restart"/>
            <w:shd w:val="clear" w:color="auto" w:fill="auto"/>
            <w:vAlign w:val="center"/>
          </w:tcPr>
          <w:p w14:paraId="3187F360" w14:textId="77777777" w:rsidR="00876914" w:rsidRPr="00FA2A0C" w:rsidRDefault="00876914" w:rsidP="00E7601B">
            <w:pPr>
              <w:pStyle w:val="TAL"/>
            </w:pPr>
            <w:r w:rsidRPr="00FA2A0C">
              <w:t>UTRA FDD</w:t>
            </w:r>
          </w:p>
        </w:tc>
        <w:tc>
          <w:tcPr>
            <w:tcW w:w="2835" w:type="dxa"/>
            <w:shd w:val="clear" w:color="auto" w:fill="auto"/>
            <w:vAlign w:val="center"/>
          </w:tcPr>
          <w:p w14:paraId="47907A46" w14:textId="77777777" w:rsidR="00876914" w:rsidRPr="00FA2A0C" w:rsidRDefault="00876914" w:rsidP="00E7601B">
            <w:pPr>
              <w:pStyle w:val="TAL"/>
            </w:pPr>
            <w:r w:rsidRPr="00FA2A0C">
              <w:t>±345 (BC1 and BC2)</w:t>
            </w:r>
          </w:p>
        </w:tc>
        <w:tc>
          <w:tcPr>
            <w:tcW w:w="3010" w:type="dxa"/>
            <w:shd w:val="clear" w:color="auto" w:fill="auto"/>
          </w:tcPr>
          <w:p w14:paraId="0CAFA573" w14:textId="77777777" w:rsidR="00876914" w:rsidRPr="00FA2A0C" w:rsidRDefault="00876914" w:rsidP="00E7601B">
            <w:pPr>
              <w:pStyle w:val="TAL"/>
            </w:pPr>
            <w:r w:rsidRPr="00FA2A0C">
              <w:t>CW</w:t>
            </w:r>
          </w:p>
        </w:tc>
      </w:tr>
      <w:tr w:rsidR="00876914" w:rsidRPr="00FA2A0C" w14:paraId="41D101A8" w14:textId="77777777" w:rsidTr="00E7601B">
        <w:trPr>
          <w:jc w:val="center"/>
        </w:trPr>
        <w:tc>
          <w:tcPr>
            <w:tcW w:w="1809" w:type="dxa"/>
            <w:vMerge/>
            <w:shd w:val="clear" w:color="auto" w:fill="auto"/>
            <w:vAlign w:val="center"/>
          </w:tcPr>
          <w:p w14:paraId="272C4CA1" w14:textId="77777777" w:rsidR="00876914" w:rsidRPr="00FA2A0C" w:rsidRDefault="00876914" w:rsidP="00E7601B">
            <w:pPr>
              <w:pStyle w:val="TAL"/>
            </w:pPr>
          </w:p>
        </w:tc>
        <w:tc>
          <w:tcPr>
            <w:tcW w:w="2835" w:type="dxa"/>
            <w:shd w:val="clear" w:color="auto" w:fill="auto"/>
            <w:vAlign w:val="center"/>
          </w:tcPr>
          <w:p w14:paraId="6984779B" w14:textId="77777777" w:rsidR="00876914" w:rsidRPr="00FA2A0C" w:rsidRDefault="00876914" w:rsidP="00E7601B">
            <w:pPr>
              <w:pStyle w:val="TAL"/>
            </w:pPr>
            <w:r w:rsidRPr="00FA2A0C">
              <w:t>±1 780 (BC1 and BC2)</w:t>
            </w:r>
          </w:p>
        </w:tc>
        <w:tc>
          <w:tcPr>
            <w:tcW w:w="3010" w:type="dxa"/>
            <w:shd w:val="clear" w:color="auto" w:fill="auto"/>
          </w:tcPr>
          <w:p w14:paraId="19ED5B37"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E523720" w14:textId="77777777" w:rsidTr="00E7601B">
        <w:trPr>
          <w:jc w:val="center"/>
        </w:trPr>
        <w:tc>
          <w:tcPr>
            <w:tcW w:w="1809" w:type="dxa"/>
            <w:vMerge w:val="restart"/>
            <w:shd w:val="clear" w:color="auto" w:fill="auto"/>
            <w:vAlign w:val="center"/>
          </w:tcPr>
          <w:p w14:paraId="0A39581C" w14:textId="77777777" w:rsidR="00876914" w:rsidRPr="00FA2A0C" w:rsidRDefault="00876914" w:rsidP="00E7601B">
            <w:pPr>
              <w:pStyle w:val="TAL"/>
            </w:pPr>
            <w:r w:rsidRPr="00FA2A0C">
              <w:t>GSM/EDGE</w:t>
            </w:r>
          </w:p>
        </w:tc>
        <w:tc>
          <w:tcPr>
            <w:tcW w:w="2835" w:type="dxa"/>
            <w:shd w:val="clear" w:color="auto" w:fill="auto"/>
            <w:vAlign w:val="center"/>
          </w:tcPr>
          <w:p w14:paraId="54F5E7FD" w14:textId="77777777" w:rsidR="00876914" w:rsidRPr="00FA2A0C" w:rsidRDefault="00876914" w:rsidP="00E7601B">
            <w:pPr>
              <w:pStyle w:val="TAL"/>
            </w:pPr>
            <w:r w:rsidRPr="00FA2A0C">
              <w:t>±340</w:t>
            </w:r>
          </w:p>
        </w:tc>
        <w:tc>
          <w:tcPr>
            <w:tcW w:w="3010" w:type="dxa"/>
            <w:shd w:val="clear" w:color="auto" w:fill="auto"/>
          </w:tcPr>
          <w:p w14:paraId="78D1A920" w14:textId="77777777" w:rsidR="00876914" w:rsidRPr="00FA2A0C" w:rsidRDefault="00876914" w:rsidP="00E7601B">
            <w:pPr>
              <w:pStyle w:val="TAL"/>
            </w:pPr>
            <w:r w:rsidRPr="00FA2A0C">
              <w:t>CW</w:t>
            </w:r>
          </w:p>
        </w:tc>
      </w:tr>
      <w:tr w:rsidR="00876914" w:rsidRPr="00FA2A0C" w14:paraId="07A672FA" w14:textId="77777777" w:rsidTr="00E7601B">
        <w:trPr>
          <w:jc w:val="center"/>
        </w:trPr>
        <w:tc>
          <w:tcPr>
            <w:tcW w:w="1809" w:type="dxa"/>
            <w:vMerge/>
            <w:shd w:val="clear" w:color="auto" w:fill="auto"/>
            <w:vAlign w:val="center"/>
          </w:tcPr>
          <w:p w14:paraId="53197BE6" w14:textId="77777777" w:rsidR="00876914" w:rsidRPr="00FA2A0C" w:rsidRDefault="00876914" w:rsidP="00E7601B">
            <w:pPr>
              <w:pStyle w:val="TAL"/>
            </w:pPr>
          </w:p>
        </w:tc>
        <w:tc>
          <w:tcPr>
            <w:tcW w:w="2835" w:type="dxa"/>
            <w:shd w:val="clear" w:color="auto" w:fill="auto"/>
            <w:vAlign w:val="center"/>
          </w:tcPr>
          <w:p w14:paraId="13B30604" w14:textId="77777777" w:rsidR="00876914" w:rsidRPr="00FA2A0C" w:rsidRDefault="00876914" w:rsidP="00E7601B">
            <w:pPr>
              <w:pStyle w:val="TAL"/>
            </w:pPr>
            <w:r w:rsidRPr="00FA2A0C">
              <w:t>±880</w:t>
            </w:r>
          </w:p>
        </w:tc>
        <w:tc>
          <w:tcPr>
            <w:tcW w:w="3010" w:type="dxa"/>
            <w:shd w:val="clear" w:color="auto" w:fill="auto"/>
          </w:tcPr>
          <w:p w14:paraId="55FA8AAA"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482D6DB1" w14:textId="77777777" w:rsidTr="00E7601B">
        <w:trPr>
          <w:jc w:val="center"/>
        </w:trPr>
        <w:tc>
          <w:tcPr>
            <w:tcW w:w="1809" w:type="dxa"/>
            <w:vMerge w:val="restart"/>
            <w:shd w:val="clear" w:color="auto" w:fill="auto"/>
            <w:vAlign w:val="center"/>
          </w:tcPr>
          <w:p w14:paraId="1795A4C8" w14:textId="77777777" w:rsidR="00876914" w:rsidRPr="00FA2A0C" w:rsidRDefault="00876914" w:rsidP="00E7601B">
            <w:pPr>
              <w:pStyle w:val="TAL"/>
            </w:pPr>
            <w:r w:rsidRPr="00FA2A0C">
              <w:t>1,28 Mcps UTRA TDD</w:t>
            </w:r>
          </w:p>
        </w:tc>
        <w:tc>
          <w:tcPr>
            <w:tcW w:w="2835" w:type="dxa"/>
            <w:shd w:val="clear" w:color="auto" w:fill="auto"/>
            <w:vAlign w:val="center"/>
          </w:tcPr>
          <w:p w14:paraId="62DF5CD4" w14:textId="77777777" w:rsidR="00876914" w:rsidRPr="00FA2A0C" w:rsidRDefault="00876914" w:rsidP="00E7601B">
            <w:pPr>
              <w:pStyle w:val="TAL"/>
            </w:pPr>
            <w:r w:rsidRPr="00FA2A0C">
              <w:t>±190 (BC3)</w:t>
            </w:r>
          </w:p>
        </w:tc>
        <w:tc>
          <w:tcPr>
            <w:tcW w:w="3010" w:type="dxa"/>
            <w:shd w:val="clear" w:color="auto" w:fill="auto"/>
          </w:tcPr>
          <w:p w14:paraId="2DF9187E" w14:textId="77777777" w:rsidR="00876914" w:rsidRPr="00FA2A0C" w:rsidRDefault="00876914" w:rsidP="00E7601B">
            <w:pPr>
              <w:pStyle w:val="TAL"/>
            </w:pPr>
            <w:r w:rsidRPr="00FA2A0C">
              <w:t>CW</w:t>
            </w:r>
          </w:p>
        </w:tc>
      </w:tr>
      <w:tr w:rsidR="00876914" w:rsidRPr="00FA2A0C" w14:paraId="457166B9" w14:textId="77777777" w:rsidTr="00E7601B">
        <w:trPr>
          <w:jc w:val="center"/>
        </w:trPr>
        <w:tc>
          <w:tcPr>
            <w:tcW w:w="1809" w:type="dxa"/>
            <w:vMerge/>
            <w:shd w:val="clear" w:color="auto" w:fill="auto"/>
            <w:vAlign w:val="center"/>
          </w:tcPr>
          <w:p w14:paraId="11D609ED" w14:textId="77777777" w:rsidR="00876914" w:rsidRPr="00FA2A0C" w:rsidRDefault="00876914" w:rsidP="00E7601B">
            <w:pPr>
              <w:pStyle w:val="TAL"/>
            </w:pPr>
          </w:p>
        </w:tc>
        <w:tc>
          <w:tcPr>
            <w:tcW w:w="2835" w:type="dxa"/>
            <w:shd w:val="clear" w:color="auto" w:fill="auto"/>
            <w:vAlign w:val="center"/>
          </w:tcPr>
          <w:p w14:paraId="5B478EC8" w14:textId="77777777" w:rsidR="00876914" w:rsidRPr="00FA2A0C" w:rsidRDefault="00876914" w:rsidP="00E7601B">
            <w:pPr>
              <w:pStyle w:val="TAL"/>
            </w:pPr>
            <w:r w:rsidRPr="00FA2A0C">
              <w:t>±970 (BC3)</w:t>
            </w:r>
          </w:p>
        </w:tc>
        <w:tc>
          <w:tcPr>
            <w:tcW w:w="3010" w:type="dxa"/>
            <w:shd w:val="clear" w:color="auto" w:fill="auto"/>
          </w:tcPr>
          <w:p w14:paraId="633D65A5" w14:textId="77777777" w:rsidR="00876914" w:rsidRPr="00FA2A0C" w:rsidRDefault="00876914" w:rsidP="00E7601B">
            <w:pPr>
              <w:pStyle w:val="TAL"/>
              <w:rPr>
                <w:lang w:val="sv-SE"/>
              </w:rPr>
            </w:pPr>
            <w:r w:rsidRPr="00FA2A0C">
              <w:rPr>
                <w:lang w:val="sv-SE"/>
              </w:rPr>
              <w:t>1,4 MHz E-UTRA signal, 1 RB (NOTE 1)</w:t>
            </w:r>
          </w:p>
        </w:tc>
      </w:tr>
      <w:tr w:rsidR="00876914" w:rsidRPr="00FA2A0C" w14:paraId="5C170822" w14:textId="77777777" w:rsidTr="00E7601B">
        <w:trPr>
          <w:jc w:val="center"/>
        </w:trPr>
        <w:tc>
          <w:tcPr>
            <w:tcW w:w="1809" w:type="dxa"/>
            <w:vMerge w:val="restart"/>
            <w:shd w:val="clear" w:color="auto" w:fill="auto"/>
            <w:vAlign w:val="center"/>
          </w:tcPr>
          <w:p w14:paraId="2A7EA3BF" w14:textId="77777777" w:rsidR="00876914" w:rsidRPr="00FA2A0C" w:rsidRDefault="00876914" w:rsidP="00E7601B">
            <w:pPr>
              <w:pStyle w:val="TAL"/>
            </w:pPr>
            <w:r w:rsidRPr="00FA2A0C">
              <w:t>NR 5 MHz</w:t>
            </w:r>
          </w:p>
        </w:tc>
        <w:tc>
          <w:tcPr>
            <w:tcW w:w="2835" w:type="dxa"/>
            <w:shd w:val="clear" w:color="auto" w:fill="auto"/>
            <w:vAlign w:val="center"/>
          </w:tcPr>
          <w:p w14:paraId="575C9660" w14:textId="77777777" w:rsidR="00876914" w:rsidRPr="00FA2A0C" w:rsidRDefault="00876914" w:rsidP="00E7601B">
            <w:pPr>
              <w:pStyle w:val="TAL"/>
            </w:pPr>
            <w:r w:rsidRPr="00FA2A0C">
              <w:t>±360</w:t>
            </w:r>
          </w:p>
        </w:tc>
        <w:tc>
          <w:tcPr>
            <w:tcW w:w="3010" w:type="dxa"/>
            <w:shd w:val="clear" w:color="auto" w:fill="auto"/>
            <w:vAlign w:val="center"/>
          </w:tcPr>
          <w:p w14:paraId="1601BF5D" w14:textId="77777777" w:rsidR="00876914" w:rsidRPr="00FA2A0C" w:rsidRDefault="00876914" w:rsidP="00E7601B">
            <w:pPr>
              <w:pStyle w:val="TAL"/>
            </w:pPr>
            <w:r w:rsidRPr="00FA2A0C">
              <w:t>CW</w:t>
            </w:r>
          </w:p>
        </w:tc>
      </w:tr>
      <w:tr w:rsidR="00876914" w:rsidRPr="00FA2A0C" w14:paraId="6A40285C" w14:textId="77777777" w:rsidTr="00E7601B">
        <w:trPr>
          <w:jc w:val="center"/>
        </w:trPr>
        <w:tc>
          <w:tcPr>
            <w:tcW w:w="1809" w:type="dxa"/>
            <w:vMerge/>
            <w:shd w:val="clear" w:color="auto" w:fill="auto"/>
            <w:vAlign w:val="center"/>
          </w:tcPr>
          <w:p w14:paraId="7A9FE6C6" w14:textId="77777777" w:rsidR="00876914" w:rsidRPr="00FA2A0C" w:rsidRDefault="00876914" w:rsidP="00E7601B">
            <w:pPr>
              <w:pStyle w:val="TAL"/>
            </w:pPr>
          </w:p>
        </w:tc>
        <w:tc>
          <w:tcPr>
            <w:tcW w:w="2835" w:type="dxa"/>
            <w:shd w:val="clear" w:color="auto" w:fill="auto"/>
            <w:vAlign w:val="center"/>
          </w:tcPr>
          <w:p w14:paraId="636545BE" w14:textId="77777777" w:rsidR="00876914" w:rsidRPr="00FA2A0C" w:rsidRDefault="00876914" w:rsidP="00E7601B">
            <w:pPr>
              <w:pStyle w:val="TAL"/>
            </w:pPr>
            <w:r w:rsidRPr="00FA2A0C">
              <w:t>±1420</w:t>
            </w:r>
          </w:p>
        </w:tc>
        <w:tc>
          <w:tcPr>
            <w:tcW w:w="3010" w:type="dxa"/>
            <w:shd w:val="clear" w:color="auto" w:fill="auto"/>
            <w:vAlign w:val="center"/>
          </w:tcPr>
          <w:p w14:paraId="3F318821" w14:textId="77777777" w:rsidR="00876914" w:rsidRPr="00FA2A0C" w:rsidRDefault="00876914" w:rsidP="00E7601B">
            <w:pPr>
              <w:pStyle w:val="TAL"/>
              <w:rPr>
                <w:lang w:val="sv-SE"/>
              </w:rPr>
            </w:pPr>
            <w:r w:rsidRPr="00FA2A0C">
              <w:rPr>
                <w:lang w:val="sv-SE"/>
              </w:rPr>
              <w:t>E-UTRA signal, 1 RB (NOTE 1)</w:t>
            </w:r>
          </w:p>
        </w:tc>
      </w:tr>
      <w:tr w:rsidR="00876914" w:rsidRPr="00FA2A0C" w14:paraId="01F83353" w14:textId="77777777" w:rsidTr="00E7601B">
        <w:trPr>
          <w:jc w:val="center"/>
        </w:trPr>
        <w:tc>
          <w:tcPr>
            <w:tcW w:w="1809" w:type="dxa"/>
            <w:vMerge w:val="restart"/>
            <w:shd w:val="clear" w:color="auto" w:fill="auto"/>
            <w:vAlign w:val="center"/>
          </w:tcPr>
          <w:p w14:paraId="3A59517A" w14:textId="77777777" w:rsidR="00876914" w:rsidRPr="00FA2A0C" w:rsidRDefault="00876914" w:rsidP="00E7601B">
            <w:pPr>
              <w:pStyle w:val="TAL"/>
            </w:pPr>
            <w:r w:rsidRPr="00FA2A0C">
              <w:t>NR 7 MHz</w:t>
            </w:r>
          </w:p>
        </w:tc>
        <w:tc>
          <w:tcPr>
            <w:tcW w:w="2835" w:type="dxa"/>
            <w:shd w:val="clear" w:color="auto" w:fill="auto"/>
            <w:vAlign w:val="center"/>
          </w:tcPr>
          <w:p w14:paraId="0F97790F" w14:textId="77777777" w:rsidR="00876914" w:rsidRPr="00FA2A0C" w:rsidRDefault="00876914" w:rsidP="00E7601B">
            <w:pPr>
              <w:pStyle w:val="TAL"/>
              <w:rPr>
                <w:rFonts w:cs="Arial"/>
              </w:rPr>
            </w:pPr>
            <w:r w:rsidRPr="00FA2A0C">
              <w:rPr>
                <w:rFonts w:cs="Arial"/>
              </w:rPr>
              <w:t>±</w:t>
            </w:r>
            <w:r w:rsidRPr="00FA2A0C">
              <w:rPr>
                <w:rFonts w:cs="Arial"/>
                <w:lang w:val="en-US" w:eastAsia="zh-CN"/>
              </w:rPr>
              <w:t>400</w:t>
            </w:r>
          </w:p>
        </w:tc>
        <w:tc>
          <w:tcPr>
            <w:tcW w:w="3010" w:type="dxa"/>
            <w:shd w:val="clear" w:color="auto" w:fill="auto"/>
            <w:vAlign w:val="center"/>
          </w:tcPr>
          <w:p w14:paraId="410BEFB8" w14:textId="77777777" w:rsidR="00876914" w:rsidRPr="00FA2A0C" w:rsidRDefault="00876914" w:rsidP="00E7601B">
            <w:pPr>
              <w:pStyle w:val="TAL"/>
            </w:pPr>
            <w:r w:rsidRPr="00FA2A0C">
              <w:t>CW</w:t>
            </w:r>
          </w:p>
        </w:tc>
      </w:tr>
      <w:tr w:rsidR="00876914" w:rsidRPr="00FA2A0C" w14:paraId="10C75DFC" w14:textId="77777777" w:rsidTr="00E7601B">
        <w:trPr>
          <w:jc w:val="center"/>
        </w:trPr>
        <w:tc>
          <w:tcPr>
            <w:tcW w:w="1809" w:type="dxa"/>
            <w:vMerge/>
            <w:shd w:val="clear" w:color="auto" w:fill="auto"/>
            <w:vAlign w:val="center"/>
          </w:tcPr>
          <w:p w14:paraId="29D5A396" w14:textId="77777777" w:rsidR="00876914" w:rsidRPr="00FA2A0C" w:rsidRDefault="00876914" w:rsidP="00E7601B">
            <w:pPr>
              <w:pStyle w:val="TAL"/>
            </w:pPr>
          </w:p>
        </w:tc>
        <w:tc>
          <w:tcPr>
            <w:tcW w:w="2835" w:type="dxa"/>
            <w:shd w:val="clear" w:color="auto" w:fill="auto"/>
            <w:vAlign w:val="center"/>
          </w:tcPr>
          <w:p w14:paraId="03F18053" w14:textId="77777777" w:rsidR="00876914" w:rsidRPr="00FA2A0C" w:rsidRDefault="00876914" w:rsidP="00E7601B">
            <w:pPr>
              <w:pStyle w:val="TAL"/>
              <w:rPr>
                <w:rFonts w:cs="Arial"/>
              </w:rPr>
            </w:pPr>
            <w:r w:rsidRPr="00FA2A0C">
              <w:rPr>
                <w:rFonts w:cs="Arial"/>
              </w:rPr>
              <w:t>±1240</w:t>
            </w:r>
          </w:p>
        </w:tc>
        <w:tc>
          <w:tcPr>
            <w:tcW w:w="3010" w:type="dxa"/>
            <w:shd w:val="clear" w:color="auto" w:fill="auto"/>
            <w:vAlign w:val="center"/>
          </w:tcPr>
          <w:p w14:paraId="62D49790" w14:textId="77777777" w:rsidR="00876914" w:rsidRPr="00FA2A0C" w:rsidRDefault="00876914" w:rsidP="00E7601B">
            <w:pPr>
              <w:pStyle w:val="TAL"/>
            </w:pPr>
            <w:r w:rsidRPr="00FA2A0C">
              <w:rPr>
                <w:lang w:val="sv-SE"/>
              </w:rPr>
              <w:t>E-UTRA signal, 1 RB (NOTE 1)</w:t>
            </w:r>
          </w:p>
        </w:tc>
      </w:tr>
      <w:tr w:rsidR="00876914" w:rsidRPr="00FA2A0C" w14:paraId="147F991F" w14:textId="77777777" w:rsidTr="00E7601B">
        <w:trPr>
          <w:jc w:val="center"/>
        </w:trPr>
        <w:tc>
          <w:tcPr>
            <w:tcW w:w="1809" w:type="dxa"/>
            <w:vMerge w:val="restart"/>
            <w:shd w:val="clear" w:color="auto" w:fill="auto"/>
            <w:vAlign w:val="center"/>
          </w:tcPr>
          <w:p w14:paraId="4B6D4AE3" w14:textId="77777777" w:rsidR="00876914" w:rsidRPr="00FA2A0C" w:rsidRDefault="00876914" w:rsidP="00E7601B">
            <w:pPr>
              <w:pStyle w:val="TAL"/>
            </w:pPr>
            <w:r w:rsidRPr="00FA2A0C">
              <w:t>NR 10 MHz</w:t>
            </w:r>
          </w:p>
        </w:tc>
        <w:tc>
          <w:tcPr>
            <w:tcW w:w="2835" w:type="dxa"/>
            <w:shd w:val="clear" w:color="auto" w:fill="auto"/>
            <w:vAlign w:val="center"/>
          </w:tcPr>
          <w:p w14:paraId="3ADEC51A" w14:textId="77777777" w:rsidR="00876914" w:rsidRPr="00FA2A0C" w:rsidRDefault="00876914" w:rsidP="00E7601B">
            <w:pPr>
              <w:pStyle w:val="TAL"/>
            </w:pPr>
            <w:r w:rsidRPr="00FA2A0C">
              <w:rPr>
                <w:rFonts w:cs="Arial"/>
              </w:rPr>
              <w:t>±370</w:t>
            </w:r>
          </w:p>
        </w:tc>
        <w:tc>
          <w:tcPr>
            <w:tcW w:w="3010" w:type="dxa"/>
            <w:shd w:val="clear" w:color="auto" w:fill="auto"/>
            <w:vAlign w:val="center"/>
          </w:tcPr>
          <w:p w14:paraId="0F3C39BC" w14:textId="77777777" w:rsidR="00876914" w:rsidRPr="00FA2A0C" w:rsidRDefault="00876914" w:rsidP="00E7601B">
            <w:pPr>
              <w:pStyle w:val="TAL"/>
            </w:pPr>
            <w:r w:rsidRPr="00FA2A0C">
              <w:t>CW</w:t>
            </w:r>
          </w:p>
        </w:tc>
      </w:tr>
      <w:tr w:rsidR="00876914" w:rsidRPr="00FA2A0C" w14:paraId="3D8C19B2" w14:textId="77777777" w:rsidTr="00E7601B">
        <w:trPr>
          <w:jc w:val="center"/>
        </w:trPr>
        <w:tc>
          <w:tcPr>
            <w:tcW w:w="1809" w:type="dxa"/>
            <w:vMerge/>
            <w:shd w:val="clear" w:color="auto" w:fill="auto"/>
            <w:vAlign w:val="center"/>
          </w:tcPr>
          <w:p w14:paraId="7E21FA19" w14:textId="77777777" w:rsidR="00876914" w:rsidRPr="00FA2A0C" w:rsidRDefault="00876914" w:rsidP="00E7601B">
            <w:pPr>
              <w:pStyle w:val="TAL"/>
            </w:pPr>
          </w:p>
        </w:tc>
        <w:tc>
          <w:tcPr>
            <w:tcW w:w="2835" w:type="dxa"/>
            <w:shd w:val="clear" w:color="auto" w:fill="auto"/>
            <w:vAlign w:val="center"/>
          </w:tcPr>
          <w:p w14:paraId="788487FD"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0F61FF4E" w14:textId="77777777" w:rsidR="00876914" w:rsidRPr="00FA2A0C" w:rsidRDefault="00876914" w:rsidP="00E7601B">
            <w:pPr>
              <w:pStyle w:val="TAL"/>
              <w:rPr>
                <w:lang w:val="sv-SE"/>
              </w:rPr>
            </w:pPr>
            <w:r w:rsidRPr="00FA2A0C">
              <w:rPr>
                <w:lang w:val="sv-SE"/>
              </w:rPr>
              <w:t>E-UTRA signal, 1 RB (NOTE 1)</w:t>
            </w:r>
          </w:p>
        </w:tc>
      </w:tr>
      <w:tr w:rsidR="00876914" w:rsidRPr="00FA2A0C" w14:paraId="7EB78F7E" w14:textId="77777777" w:rsidTr="00E7601B">
        <w:trPr>
          <w:jc w:val="center"/>
        </w:trPr>
        <w:tc>
          <w:tcPr>
            <w:tcW w:w="1809" w:type="dxa"/>
            <w:vMerge w:val="restart"/>
            <w:shd w:val="clear" w:color="auto" w:fill="auto"/>
            <w:vAlign w:val="center"/>
          </w:tcPr>
          <w:p w14:paraId="42C28AA5" w14:textId="77777777" w:rsidR="00876914" w:rsidRPr="00FA2A0C" w:rsidRDefault="00876914" w:rsidP="00E7601B">
            <w:pPr>
              <w:pStyle w:val="TAL"/>
            </w:pPr>
            <w:r w:rsidRPr="00FA2A0C">
              <w:t>NR 15 MHz (Note 2)</w:t>
            </w:r>
          </w:p>
        </w:tc>
        <w:tc>
          <w:tcPr>
            <w:tcW w:w="2835" w:type="dxa"/>
            <w:shd w:val="clear" w:color="auto" w:fill="auto"/>
            <w:vAlign w:val="center"/>
          </w:tcPr>
          <w:p w14:paraId="3C4DB2A2" w14:textId="77777777" w:rsidR="00876914" w:rsidRPr="00FA2A0C" w:rsidRDefault="00876914" w:rsidP="00E7601B">
            <w:pPr>
              <w:pStyle w:val="TAL"/>
            </w:pPr>
            <w:r w:rsidRPr="00FA2A0C">
              <w:t>±380</w:t>
            </w:r>
          </w:p>
        </w:tc>
        <w:tc>
          <w:tcPr>
            <w:tcW w:w="3010" w:type="dxa"/>
            <w:shd w:val="clear" w:color="auto" w:fill="auto"/>
            <w:vAlign w:val="center"/>
          </w:tcPr>
          <w:p w14:paraId="0BCAD0C3" w14:textId="77777777" w:rsidR="00876914" w:rsidRPr="00FA2A0C" w:rsidRDefault="00876914" w:rsidP="00E7601B">
            <w:pPr>
              <w:pStyle w:val="TAL"/>
            </w:pPr>
            <w:r w:rsidRPr="00FA2A0C">
              <w:t>CW</w:t>
            </w:r>
          </w:p>
        </w:tc>
      </w:tr>
      <w:tr w:rsidR="00876914" w:rsidRPr="00FA2A0C" w14:paraId="2F299613" w14:textId="77777777" w:rsidTr="00E7601B">
        <w:trPr>
          <w:jc w:val="center"/>
        </w:trPr>
        <w:tc>
          <w:tcPr>
            <w:tcW w:w="1809" w:type="dxa"/>
            <w:vMerge/>
            <w:shd w:val="clear" w:color="auto" w:fill="auto"/>
            <w:vAlign w:val="center"/>
          </w:tcPr>
          <w:p w14:paraId="6308DFFD" w14:textId="77777777" w:rsidR="00876914" w:rsidRPr="00FA2A0C" w:rsidRDefault="00876914" w:rsidP="00E7601B">
            <w:pPr>
              <w:pStyle w:val="TAL"/>
            </w:pPr>
          </w:p>
        </w:tc>
        <w:tc>
          <w:tcPr>
            <w:tcW w:w="2835" w:type="dxa"/>
            <w:shd w:val="clear" w:color="auto" w:fill="auto"/>
            <w:vAlign w:val="center"/>
          </w:tcPr>
          <w:p w14:paraId="6685D9A1"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37FAE4D5" w14:textId="77777777" w:rsidR="00876914" w:rsidRPr="00FA2A0C" w:rsidRDefault="00876914" w:rsidP="00E7601B">
            <w:pPr>
              <w:pStyle w:val="TAL"/>
              <w:rPr>
                <w:lang w:val="sv-SE"/>
              </w:rPr>
            </w:pPr>
            <w:r w:rsidRPr="00FA2A0C">
              <w:rPr>
                <w:lang w:val="sv-SE"/>
              </w:rPr>
              <w:t>E-UTRA signal, 1 RB (NOTE 1)</w:t>
            </w:r>
          </w:p>
        </w:tc>
      </w:tr>
      <w:tr w:rsidR="00876914" w:rsidRPr="00FA2A0C" w14:paraId="4A8C97EB" w14:textId="77777777" w:rsidTr="00E7601B">
        <w:trPr>
          <w:jc w:val="center"/>
        </w:trPr>
        <w:tc>
          <w:tcPr>
            <w:tcW w:w="1809" w:type="dxa"/>
            <w:vMerge w:val="restart"/>
            <w:shd w:val="clear" w:color="auto" w:fill="auto"/>
            <w:vAlign w:val="center"/>
          </w:tcPr>
          <w:p w14:paraId="696F1072" w14:textId="77777777" w:rsidR="00876914" w:rsidRPr="00FA2A0C" w:rsidRDefault="00876914" w:rsidP="00E7601B">
            <w:pPr>
              <w:pStyle w:val="TAL"/>
            </w:pPr>
            <w:r w:rsidRPr="00FA2A0C">
              <w:t>NR 20 MHz (Note 2)</w:t>
            </w:r>
          </w:p>
        </w:tc>
        <w:tc>
          <w:tcPr>
            <w:tcW w:w="2835" w:type="dxa"/>
            <w:shd w:val="clear" w:color="auto" w:fill="auto"/>
            <w:vAlign w:val="center"/>
          </w:tcPr>
          <w:p w14:paraId="64D6D26F" w14:textId="77777777" w:rsidR="00876914" w:rsidRPr="00FA2A0C" w:rsidRDefault="00876914" w:rsidP="00E7601B">
            <w:pPr>
              <w:pStyle w:val="TAL"/>
            </w:pPr>
            <w:r w:rsidRPr="00FA2A0C">
              <w:rPr>
                <w:rFonts w:cs="Arial"/>
              </w:rPr>
              <w:t>±390</w:t>
            </w:r>
          </w:p>
        </w:tc>
        <w:tc>
          <w:tcPr>
            <w:tcW w:w="3010" w:type="dxa"/>
            <w:shd w:val="clear" w:color="auto" w:fill="auto"/>
            <w:vAlign w:val="center"/>
          </w:tcPr>
          <w:p w14:paraId="2053D12E" w14:textId="77777777" w:rsidR="00876914" w:rsidRPr="00FA2A0C" w:rsidRDefault="00876914" w:rsidP="00E7601B">
            <w:pPr>
              <w:pStyle w:val="TAL"/>
            </w:pPr>
            <w:r w:rsidRPr="00FA2A0C">
              <w:t>CW</w:t>
            </w:r>
          </w:p>
        </w:tc>
      </w:tr>
      <w:tr w:rsidR="00876914" w:rsidRPr="00FA2A0C" w14:paraId="3DB5AD22" w14:textId="77777777" w:rsidTr="00E7601B">
        <w:trPr>
          <w:jc w:val="center"/>
        </w:trPr>
        <w:tc>
          <w:tcPr>
            <w:tcW w:w="1809" w:type="dxa"/>
            <w:vMerge/>
            <w:shd w:val="clear" w:color="auto" w:fill="auto"/>
            <w:vAlign w:val="center"/>
          </w:tcPr>
          <w:p w14:paraId="0EACF3C8" w14:textId="77777777" w:rsidR="00876914" w:rsidRPr="00FA2A0C" w:rsidRDefault="00876914" w:rsidP="00E7601B">
            <w:pPr>
              <w:pStyle w:val="TAL"/>
            </w:pPr>
          </w:p>
        </w:tc>
        <w:tc>
          <w:tcPr>
            <w:tcW w:w="2835" w:type="dxa"/>
            <w:shd w:val="clear" w:color="auto" w:fill="auto"/>
            <w:vAlign w:val="center"/>
          </w:tcPr>
          <w:p w14:paraId="1C10F83B" w14:textId="77777777" w:rsidR="00876914" w:rsidRPr="00FA2A0C" w:rsidRDefault="00876914" w:rsidP="00E7601B">
            <w:pPr>
              <w:pStyle w:val="TAL"/>
            </w:pPr>
            <w:r w:rsidRPr="00FA2A0C">
              <w:rPr>
                <w:rFonts w:cs="Arial"/>
              </w:rPr>
              <w:t>±2320</w:t>
            </w:r>
          </w:p>
        </w:tc>
        <w:tc>
          <w:tcPr>
            <w:tcW w:w="3010" w:type="dxa"/>
            <w:shd w:val="clear" w:color="auto" w:fill="auto"/>
            <w:vAlign w:val="center"/>
          </w:tcPr>
          <w:p w14:paraId="520FA83A" w14:textId="77777777" w:rsidR="00876914" w:rsidRPr="00FA2A0C" w:rsidRDefault="00876914" w:rsidP="00E7601B">
            <w:pPr>
              <w:pStyle w:val="TAL"/>
              <w:rPr>
                <w:lang w:val="sv-SE"/>
              </w:rPr>
            </w:pPr>
            <w:r w:rsidRPr="00FA2A0C">
              <w:rPr>
                <w:lang w:val="sv-SE"/>
              </w:rPr>
              <w:t>E-UTRA signal, 1 RB (NOTE 1)</w:t>
            </w:r>
          </w:p>
        </w:tc>
      </w:tr>
      <w:tr w:rsidR="00876914" w:rsidRPr="00FA2A0C" w14:paraId="493650F0" w14:textId="77777777" w:rsidTr="00E7601B">
        <w:trPr>
          <w:jc w:val="center"/>
        </w:trPr>
        <w:tc>
          <w:tcPr>
            <w:tcW w:w="1809" w:type="dxa"/>
            <w:vMerge w:val="restart"/>
            <w:shd w:val="clear" w:color="auto" w:fill="auto"/>
            <w:vAlign w:val="center"/>
          </w:tcPr>
          <w:p w14:paraId="7DBFD90D" w14:textId="77777777" w:rsidR="00876914" w:rsidRPr="00FA2A0C" w:rsidRDefault="00876914" w:rsidP="00E7601B">
            <w:pPr>
              <w:pStyle w:val="TAL"/>
            </w:pPr>
            <w:r w:rsidRPr="00FA2A0C">
              <w:t>NR 25 MHz (Note 2)</w:t>
            </w:r>
          </w:p>
        </w:tc>
        <w:tc>
          <w:tcPr>
            <w:tcW w:w="2835" w:type="dxa"/>
            <w:shd w:val="clear" w:color="auto" w:fill="auto"/>
            <w:vAlign w:val="center"/>
          </w:tcPr>
          <w:p w14:paraId="43F6B08C" w14:textId="77777777" w:rsidR="00876914" w:rsidRPr="00FA2A0C" w:rsidRDefault="00876914" w:rsidP="00E7601B">
            <w:pPr>
              <w:pStyle w:val="TAL"/>
            </w:pPr>
            <w:r w:rsidRPr="00FA2A0C">
              <w:t>±325</w:t>
            </w:r>
          </w:p>
        </w:tc>
        <w:tc>
          <w:tcPr>
            <w:tcW w:w="3010" w:type="dxa"/>
            <w:shd w:val="clear" w:color="auto" w:fill="auto"/>
            <w:vAlign w:val="center"/>
          </w:tcPr>
          <w:p w14:paraId="69DFC931" w14:textId="77777777" w:rsidR="00876914" w:rsidRPr="00FA2A0C" w:rsidRDefault="00876914" w:rsidP="00E7601B">
            <w:pPr>
              <w:pStyle w:val="TAL"/>
            </w:pPr>
            <w:r w:rsidRPr="00FA2A0C">
              <w:t>CW</w:t>
            </w:r>
          </w:p>
        </w:tc>
      </w:tr>
      <w:tr w:rsidR="00876914" w:rsidRPr="00FA2A0C" w14:paraId="529A311C" w14:textId="77777777" w:rsidTr="00E7601B">
        <w:trPr>
          <w:jc w:val="center"/>
        </w:trPr>
        <w:tc>
          <w:tcPr>
            <w:tcW w:w="1809" w:type="dxa"/>
            <w:vMerge/>
            <w:shd w:val="clear" w:color="auto" w:fill="auto"/>
            <w:vAlign w:val="center"/>
          </w:tcPr>
          <w:p w14:paraId="43CBF5DB" w14:textId="77777777" w:rsidR="00876914" w:rsidRPr="00FA2A0C" w:rsidRDefault="00876914" w:rsidP="00E7601B">
            <w:pPr>
              <w:pStyle w:val="TAL"/>
            </w:pPr>
          </w:p>
        </w:tc>
        <w:tc>
          <w:tcPr>
            <w:tcW w:w="2835" w:type="dxa"/>
            <w:shd w:val="clear" w:color="auto" w:fill="auto"/>
            <w:vAlign w:val="center"/>
          </w:tcPr>
          <w:p w14:paraId="02A3B744"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5DBA63F9" w14:textId="77777777" w:rsidR="00876914" w:rsidRPr="00FA2A0C" w:rsidRDefault="00876914" w:rsidP="00E7601B">
            <w:pPr>
              <w:pStyle w:val="TAL"/>
              <w:rPr>
                <w:lang w:val="sv-SE"/>
              </w:rPr>
            </w:pPr>
            <w:r w:rsidRPr="00FA2A0C">
              <w:rPr>
                <w:lang w:val="sv-SE"/>
              </w:rPr>
              <w:t>E-UTRA signal, 1 RB (NOTE 1)</w:t>
            </w:r>
          </w:p>
        </w:tc>
      </w:tr>
      <w:tr w:rsidR="00876914" w:rsidRPr="00FA2A0C" w14:paraId="6E24D13C" w14:textId="77777777" w:rsidTr="00E7601B">
        <w:trPr>
          <w:jc w:val="center"/>
        </w:trPr>
        <w:tc>
          <w:tcPr>
            <w:tcW w:w="1809" w:type="dxa"/>
            <w:vMerge w:val="restart"/>
            <w:shd w:val="clear" w:color="auto" w:fill="auto"/>
            <w:vAlign w:val="center"/>
          </w:tcPr>
          <w:p w14:paraId="005ACE00" w14:textId="77777777" w:rsidR="00876914" w:rsidRPr="00FA2A0C" w:rsidRDefault="00876914" w:rsidP="00E7601B">
            <w:pPr>
              <w:pStyle w:val="TAL"/>
            </w:pPr>
            <w:r w:rsidRPr="00FA2A0C">
              <w:t>NR 30 MHz (Note 2)</w:t>
            </w:r>
          </w:p>
        </w:tc>
        <w:tc>
          <w:tcPr>
            <w:tcW w:w="2835" w:type="dxa"/>
            <w:shd w:val="clear" w:color="auto" w:fill="auto"/>
            <w:vAlign w:val="center"/>
          </w:tcPr>
          <w:p w14:paraId="369D8CC6" w14:textId="77777777" w:rsidR="00876914" w:rsidRPr="00FA2A0C" w:rsidRDefault="00876914" w:rsidP="00E7601B">
            <w:pPr>
              <w:pStyle w:val="TAL"/>
            </w:pPr>
            <w:r w:rsidRPr="00FA2A0C">
              <w:rPr>
                <w:rFonts w:cs="Arial"/>
              </w:rPr>
              <w:t>±335</w:t>
            </w:r>
          </w:p>
        </w:tc>
        <w:tc>
          <w:tcPr>
            <w:tcW w:w="3010" w:type="dxa"/>
            <w:shd w:val="clear" w:color="auto" w:fill="auto"/>
            <w:vAlign w:val="center"/>
          </w:tcPr>
          <w:p w14:paraId="552E594D" w14:textId="77777777" w:rsidR="00876914" w:rsidRPr="00FA2A0C" w:rsidRDefault="00876914" w:rsidP="00E7601B">
            <w:pPr>
              <w:pStyle w:val="TAL"/>
            </w:pPr>
            <w:r w:rsidRPr="00FA2A0C">
              <w:t>CW</w:t>
            </w:r>
          </w:p>
        </w:tc>
      </w:tr>
      <w:tr w:rsidR="00876914" w:rsidRPr="00FA2A0C" w14:paraId="457D22CE" w14:textId="77777777" w:rsidTr="00E7601B">
        <w:trPr>
          <w:jc w:val="center"/>
        </w:trPr>
        <w:tc>
          <w:tcPr>
            <w:tcW w:w="1809" w:type="dxa"/>
            <w:vMerge/>
            <w:shd w:val="clear" w:color="auto" w:fill="auto"/>
            <w:vAlign w:val="center"/>
          </w:tcPr>
          <w:p w14:paraId="157BEB14" w14:textId="77777777" w:rsidR="00876914" w:rsidRPr="00FA2A0C" w:rsidRDefault="00876914" w:rsidP="00E7601B">
            <w:pPr>
              <w:pStyle w:val="TAL"/>
            </w:pPr>
          </w:p>
        </w:tc>
        <w:tc>
          <w:tcPr>
            <w:tcW w:w="2835" w:type="dxa"/>
            <w:shd w:val="clear" w:color="auto" w:fill="auto"/>
            <w:vAlign w:val="center"/>
          </w:tcPr>
          <w:p w14:paraId="4DF6108B"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73E579C3" w14:textId="77777777" w:rsidR="00876914" w:rsidRPr="00FA2A0C" w:rsidRDefault="00876914" w:rsidP="00E7601B">
            <w:pPr>
              <w:pStyle w:val="TAL"/>
              <w:rPr>
                <w:lang w:val="sv-SE"/>
              </w:rPr>
            </w:pPr>
            <w:r w:rsidRPr="00FA2A0C">
              <w:rPr>
                <w:lang w:val="sv-SE"/>
              </w:rPr>
              <w:t>E-UTRA signal, 1 RB (NOTE 1)</w:t>
            </w:r>
          </w:p>
        </w:tc>
      </w:tr>
      <w:tr w:rsidR="00876914" w:rsidRPr="00FA2A0C" w14:paraId="28FB7189" w14:textId="77777777" w:rsidTr="00E7601B">
        <w:trPr>
          <w:jc w:val="center"/>
        </w:trPr>
        <w:tc>
          <w:tcPr>
            <w:tcW w:w="1809" w:type="dxa"/>
            <w:tcBorders>
              <w:bottom w:val="nil"/>
            </w:tcBorders>
            <w:shd w:val="clear" w:color="auto" w:fill="auto"/>
            <w:vAlign w:val="center"/>
          </w:tcPr>
          <w:p w14:paraId="6CAD0124" w14:textId="77777777" w:rsidR="00876914" w:rsidRPr="00FA2A0C" w:rsidRDefault="00876914" w:rsidP="00E7601B">
            <w:pPr>
              <w:pStyle w:val="TAL"/>
            </w:pPr>
            <w:r w:rsidRPr="00FA2A0C">
              <w:rPr>
                <w:lang w:eastAsia="en-GB"/>
              </w:rPr>
              <w:t>NR 35 MHz (Note 2)</w:t>
            </w:r>
          </w:p>
        </w:tc>
        <w:tc>
          <w:tcPr>
            <w:tcW w:w="2835" w:type="dxa"/>
            <w:shd w:val="clear" w:color="auto" w:fill="auto"/>
            <w:vAlign w:val="center"/>
          </w:tcPr>
          <w:p w14:paraId="4411A6C8" w14:textId="77777777" w:rsidR="00876914" w:rsidRPr="00FA2A0C" w:rsidRDefault="00876914" w:rsidP="00E7601B">
            <w:pPr>
              <w:pStyle w:val="TAL"/>
              <w:rPr>
                <w:rFonts w:cs="Arial"/>
              </w:rPr>
            </w:pPr>
            <w:r w:rsidRPr="00FA2A0C">
              <w:rPr>
                <w:rFonts w:cs="Arial"/>
                <w:lang w:eastAsia="en-GB"/>
              </w:rPr>
              <w:t>±345</w:t>
            </w:r>
          </w:p>
        </w:tc>
        <w:tc>
          <w:tcPr>
            <w:tcW w:w="3010" w:type="dxa"/>
            <w:shd w:val="clear" w:color="auto" w:fill="auto"/>
            <w:vAlign w:val="center"/>
          </w:tcPr>
          <w:p w14:paraId="7438254A" w14:textId="77777777" w:rsidR="00876914" w:rsidRPr="00FA2A0C" w:rsidRDefault="00876914" w:rsidP="00E7601B">
            <w:pPr>
              <w:pStyle w:val="TAL"/>
              <w:rPr>
                <w:lang w:val="sv-SE"/>
              </w:rPr>
            </w:pPr>
            <w:r w:rsidRPr="00FA2A0C">
              <w:rPr>
                <w:lang w:eastAsia="en-GB"/>
              </w:rPr>
              <w:t>CW</w:t>
            </w:r>
          </w:p>
        </w:tc>
      </w:tr>
      <w:tr w:rsidR="00876914" w:rsidRPr="00FA2A0C" w14:paraId="22AAA900" w14:textId="77777777" w:rsidTr="00E7601B">
        <w:trPr>
          <w:jc w:val="center"/>
        </w:trPr>
        <w:tc>
          <w:tcPr>
            <w:tcW w:w="1809" w:type="dxa"/>
            <w:tcBorders>
              <w:top w:val="nil"/>
            </w:tcBorders>
            <w:shd w:val="clear" w:color="auto" w:fill="auto"/>
            <w:vAlign w:val="center"/>
          </w:tcPr>
          <w:p w14:paraId="513F4CBE" w14:textId="77777777" w:rsidR="00876914" w:rsidRPr="00FA2A0C" w:rsidRDefault="00876914" w:rsidP="00E7601B">
            <w:pPr>
              <w:pStyle w:val="TAL"/>
            </w:pPr>
          </w:p>
        </w:tc>
        <w:tc>
          <w:tcPr>
            <w:tcW w:w="2835" w:type="dxa"/>
            <w:shd w:val="clear" w:color="auto" w:fill="auto"/>
            <w:vAlign w:val="center"/>
          </w:tcPr>
          <w:p w14:paraId="046FE2CE" w14:textId="77777777" w:rsidR="00876914" w:rsidRPr="00FA2A0C" w:rsidRDefault="00876914" w:rsidP="00E7601B">
            <w:pPr>
              <w:pStyle w:val="TAL"/>
              <w:rPr>
                <w:rFonts w:cs="Arial"/>
              </w:rPr>
            </w:pPr>
            <w:r w:rsidRPr="00FA2A0C">
              <w:rPr>
                <w:rFonts w:cs="Arial"/>
                <w:lang w:eastAsia="en-GB"/>
              </w:rPr>
              <w:t>±2350</w:t>
            </w:r>
          </w:p>
        </w:tc>
        <w:tc>
          <w:tcPr>
            <w:tcW w:w="3010" w:type="dxa"/>
            <w:shd w:val="clear" w:color="auto" w:fill="auto"/>
            <w:vAlign w:val="center"/>
          </w:tcPr>
          <w:p w14:paraId="535C9AC7"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99912F5" w14:textId="77777777" w:rsidTr="00E7601B">
        <w:trPr>
          <w:jc w:val="center"/>
        </w:trPr>
        <w:tc>
          <w:tcPr>
            <w:tcW w:w="1809" w:type="dxa"/>
            <w:vMerge w:val="restart"/>
            <w:shd w:val="clear" w:color="auto" w:fill="auto"/>
            <w:vAlign w:val="center"/>
          </w:tcPr>
          <w:p w14:paraId="08221D46" w14:textId="77777777" w:rsidR="00876914" w:rsidRPr="00FA2A0C" w:rsidRDefault="00876914" w:rsidP="00E7601B">
            <w:pPr>
              <w:pStyle w:val="TAL"/>
            </w:pPr>
            <w:r w:rsidRPr="00FA2A0C">
              <w:t>NR 40 MHz (Note 2)</w:t>
            </w:r>
          </w:p>
        </w:tc>
        <w:tc>
          <w:tcPr>
            <w:tcW w:w="2835" w:type="dxa"/>
            <w:shd w:val="clear" w:color="auto" w:fill="auto"/>
            <w:vAlign w:val="center"/>
          </w:tcPr>
          <w:p w14:paraId="1FC9C9B8" w14:textId="77777777" w:rsidR="00876914" w:rsidRPr="00FA2A0C" w:rsidRDefault="00876914" w:rsidP="00E7601B">
            <w:pPr>
              <w:pStyle w:val="TAL"/>
            </w:pPr>
            <w:r w:rsidRPr="00FA2A0C">
              <w:rPr>
                <w:rFonts w:cs="Arial"/>
              </w:rPr>
              <w:t>±355</w:t>
            </w:r>
          </w:p>
        </w:tc>
        <w:tc>
          <w:tcPr>
            <w:tcW w:w="3010" w:type="dxa"/>
            <w:shd w:val="clear" w:color="auto" w:fill="auto"/>
            <w:vAlign w:val="center"/>
          </w:tcPr>
          <w:p w14:paraId="1B4C4FAB" w14:textId="77777777" w:rsidR="00876914" w:rsidRPr="00FA2A0C" w:rsidRDefault="00876914" w:rsidP="00E7601B">
            <w:pPr>
              <w:pStyle w:val="TAL"/>
            </w:pPr>
            <w:r w:rsidRPr="00FA2A0C">
              <w:t>CW</w:t>
            </w:r>
          </w:p>
        </w:tc>
      </w:tr>
      <w:tr w:rsidR="00876914" w:rsidRPr="00FA2A0C" w14:paraId="1535107F" w14:textId="77777777" w:rsidTr="00E7601B">
        <w:trPr>
          <w:jc w:val="center"/>
        </w:trPr>
        <w:tc>
          <w:tcPr>
            <w:tcW w:w="1809" w:type="dxa"/>
            <w:vMerge/>
            <w:shd w:val="clear" w:color="auto" w:fill="auto"/>
            <w:vAlign w:val="center"/>
          </w:tcPr>
          <w:p w14:paraId="607937EA" w14:textId="77777777" w:rsidR="00876914" w:rsidRPr="00FA2A0C" w:rsidRDefault="00876914" w:rsidP="00E7601B">
            <w:pPr>
              <w:pStyle w:val="TAL"/>
            </w:pPr>
          </w:p>
        </w:tc>
        <w:tc>
          <w:tcPr>
            <w:tcW w:w="2835" w:type="dxa"/>
            <w:shd w:val="clear" w:color="auto" w:fill="auto"/>
            <w:vAlign w:val="center"/>
          </w:tcPr>
          <w:p w14:paraId="2562EFF7" w14:textId="77777777" w:rsidR="00876914" w:rsidRPr="00FA2A0C" w:rsidRDefault="00876914" w:rsidP="00E7601B">
            <w:pPr>
              <w:pStyle w:val="TAL"/>
            </w:pPr>
            <w:r w:rsidRPr="00FA2A0C">
              <w:t>±2710</w:t>
            </w:r>
          </w:p>
        </w:tc>
        <w:tc>
          <w:tcPr>
            <w:tcW w:w="3010" w:type="dxa"/>
            <w:shd w:val="clear" w:color="auto" w:fill="auto"/>
            <w:vAlign w:val="center"/>
          </w:tcPr>
          <w:p w14:paraId="5F9C960B" w14:textId="77777777" w:rsidR="00876914" w:rsidRPr="00FA2A0C" w:rsidRDefault="00876914" w:rsidP="00E7601B">
            <w:pPr>
              <w:pStyle w:val="TAL"/>
              <w:rPr>
                <w:lang w:val="sv-SE"/>
              </w:rPr>
            </w:pPr>
            <w:r w:rsidRPr="00FA2A0C">
              <w:rPr>
                <w:lang w:val="sv-SE"/>
              </w:rPr>
              <w:t>E-UTRA signal, 1 RB (NOTE 1)</w:t>
            </w:r>
          </w:p>
        </w:tc>
      </w:tr>
      <w:tr w:rsidR="00876914" w:rsidRPr="00FA2A0C" w14:paraId="6AEA1F5C" w14:textId="77777777" w:rsidTr="00E7601B">
        <w:trPr>
          <w:jc w:val="center"/>
        </w:trPr>
        <w:tc>
          <w:tcPr>
            <w:tcW w:w="1809" w:type="dxa"/>
            <w:tcBorders>
              <w:bottom w:val="nil"/>
            </w:tcBorders>
            <w:shd w:val="clear" w:color="auto" w:fill="auto"/>
            <w:vAlign w:val="center"/>
          </w:tcPr>
          <w:p w14:paraId="2FC68C37" w14:textId="77777777" w:rsidR="00876914" w:rsidRPr="00FA2A0C" w:rsidRDefault="00876914" w:rsidP="00E7601B">
            <w:pPr>
              <w:pStyle w:val="TAL"/>
            </w:pPr>
            <w:r w:rsidRPr="00FA2A0C">
              <w:rPr>
                <w:lang w:eastAsia="en-GB"/>
              </w:rPr>
              <w:t>NR 45 MHz (Note 2)</w:t>
            </w:r>
          </w:p>
        </w:tc>
        <w:tc>
          <w:tcPr>
            <w:tcW w:w="2835" w:type="dxa"/>
            <w:shd w:val="clear" w:color="auto" w:fill="auto"/>
            <w:vAlign w:val="center"/>
          </w:tcPr>
          <w:p w14:paraId="6EFDD6AB" w14:textId="77777777" w:rsidR="00876914" w:rsidRPr="00FA2A0C" w:rsidRDefault="00876914" w:rsidP="00E7601B">
            <w:pPr>
              <w:pStyle w:val="TAL"/>
            </w:pPr>
            <w:r w:rsidRPr="00FA2A0C">
              <w:rPr>
                <w:rFonts w:cs="Arial"/>
                <w:lang w:eastAsia="en-GB"/>
              </w:rPr>
              <w:t>±365</w:t>
            </w:r>
          </w:p>
        </w:tc>
        <w:tc>
          <w:tcPr>
            <w:tcW w:w="3010" w:type="dxa"/>
            <w:shd w:val="clear" w:color="auto" w:fill="auto"/>
            <w:vAlign w:val="center"/>
          </w:tcPr>
          <w:p w14:paraId="1B216345" w14:textId="77777777" w:rsidR="00876914" w:rsidRPr="00FA2A0C" w:rsidRDefault="00876914" w:rsidP="00E7601B">
            <w:pPr>
              <w:pStyle w:val="TAL"/>
              <w:rPr>
                <w:lang w:val="sv-SE"/>
              </w:rPr>
            </w:pPr>
            <w:r w:rsidRPr="00FA2A0C">
              <w:rPr>
                <w:lang w:eastAsia="en-GB"/>
              </w:rPr>
              <w:t>CW</w:t>
            </w:r>
          </w:p>
        </w:tc>
      </w:tr>
      <w:tr w:rsidR="00876914" w:rsidRPr="00FA2A0C" w14:paraId="5CED530A" w14:textId="77777777" w:rsidTr="00E7601B">
        <w:trPr>
          <w:jc w:val="center"/>
        </w:trPr>
        <w:tc>
          <w:tcPr>
            <w:tcW w:w="1809" w:type="dxa"/>
            <w:tcBorders>
              <w:top w:val="nil"/>
            </w:tcBorders>
            <w:shd w:val="clear" w:color="auto" w:fill="auto"/>
            <w:vAlign w:val="center"/>
          </w:tcPr>
          <w:p w14:paraId="32C20FB3" w14:textId="77777777" w:rsidR="00876914" w:rsidRPr="00FA2A0C" w:rsidRDefault="00876914" w:rsidP="00E7601B">
            <w:pPr>
              <w:pStyle w:val="TAL"/>
            </w:pPr>
          </w:p>
        </w:tc>
        <w:tc>
          <w:tcPr>
            <w:tcW w:w="2835" w:type="dxa"/>
            <w:shd w:val="clear" w:color="auto" w:fill="auto"/>
            <w:vAlign w:val="center"/>
          </w:tcPr>
          <w:p w14:paraId="59E1027E" w14:textId="77777777" w:rsidR="00876914" w:rsidRPr="00FA2A0C" w:rsidRDefault="00876914" w:rsidP="00E7601B">
            <w:pPr>
              <w:pStyle w:val="TAL"/>
            </w:pPr>
            <w:r w:rsidRPr="00FA2A0C">
              <w:rPr>
                <w:rFonts w:cs="Arial"/>
                <w:lang w:eastAsia="en-GB"/>
              </w:rPr>
              <w:t>±2710</w:t>
            </w:r>
          </w:p>
        </w:tc>
        <w:tc>
          <w:tcPr>
            <w:tcW w:w="3010" w:type="dxa"/>
            <w:shd w:val="clear" w:color="auto" w:fill="auto"/>
            <w:vAlign w:val="center"/>
          </w:tcPr>
          <w:p w14:paraId="28298C05"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B434860" w14:textId="77777777" w:rsidTr="00E7601B">
        <w:trPr>
          <w:jc w:val="center"/>
        </w:trPr>
        <w:tc>
          <w:tcPr>
            <w:tcW w:w="1809" w:type="dxa"/>
            <w:vMerge w:val="restart"/>
            <w:shd w:val="clear" w:color="auto" w:fill="auto"/>
            <w:vAlign w:val="center"/>
          </w:tcPr>
          <w:p w14:paraId="17977B74" w14:textId="77777777" w:rsidR="00876914" w:rsidRPr="00FA2A0C" w:rsidRDefault="00876914" w:rsidP="00E7601B">
            <w:pPr>
              <w:pStyle w:val="TAL"/>
            </w:pPr>
            <w:r w:rsidRPr="00FA2A0C">
              <w:t>NR 50 MHz (Note 2)</w:t>
            </w:r>
          </w:p>
        </w:tc>
        <w:tc>
          <w:tcPr>
            <w:tcW w:w="2835" w:type="dxa"/>
            <w:shd w:val="clear" w:color="auto" w:fill="auto"/>
            <w:vAlign w:val="center"/>
          </w:tcPr>
          <w:p w14:paraId="2967DC4C" w14:textId="77777777" w:rsidR="00876914" w:rsidRPr="00FA2A0C" w:rsidRDefault="00876914" w:rsidP="00E7601B">
            <w:pPr>
              <w:pStyle w:val="TAL"/>
            </w:pPr>
            <w:r w:rsidRPr="00FA2A0C">
              <w:rPr>
                <w:rFonts w:cs="Arial"/>
              </w:rPr>
              <w:t>±375</w:t>
            </w:r>
          </w:p>
        </w:tc>
        <w:tc>
          <w:tcPr>
            <w:tcW w:w="3010" w:type="dxa"/>
            <w:shd w:val="clear" w:color="auto" w:fill="auto"/>
            <w:vAlign w:val="center"/>
          </w:tcPr>
          <w:p w14:paraId="107B0A35" w14:textId="77777777" w:rsidR="00876914" w:rsidRPr="00FA2A0C" w:rsidRDefault="00876914" w:rsidP="00E7601B">
            <w:pPr>
              <w:pStyle w:val="TAL"/>
            </w:pPr>
            <w:r w:rsidRPr="00FA2A0C">
              <w:t>CW</w:t>
            </w:r>
          </w:p>
        </w:tc>
      </w:tr>
      <w:tr w:rsidR="00876914" w:rsidRPr="00FA2A0C" w14:paraId="0268CC7D" w14:textId="77777777" w:rsidTr="00E7601B">
        <w:trPr>
          <w:jc w:val="center"/>
        </w:trPr>
        <w:tc>
          <w:tcPr>
            <w:tcW w:w="1809" w:type="dxa"/>
            <w:vMerge/>
            <w:shd w:val="clear" w:color="auto" w:fill="auto"/>
            <w:vAlign w:val="center"/>
          </w:tcPr>
          <w:p w14:paraId="3F3C82C3" w14:textId="77777777" w:rsidR="00876914" w:rsidRPr="00FA2A0C" w:rsidRDefault="00876914" w:rsidP="00E7601B">
            <w:pPr>
              <w:pStyle w:val="TAL"/>
            </w:pPr>
          </w:p>
        </w:tc>
        <w:tc>
          <w:tcPr>
            <w:tcW w:w="2835" w:type="dxa"/>
            <w:shd w:val="clear" w:color="auto" w:fill="auto"/>
            <w:vAlign w:val="center"/>
          </w:tcPr>
          <w:p w14:paraId="0F713E4C"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066F99B8" w14:textId="77777777" w:rsidR="00876914" w:rsidRPr="00FA2A0C" w:rsidRDefault="00876914" w:rsidP="00E7601B">
            <w:pPr>
              <w:pStyle w:val="TAL"/>
              <w:rPr>
                <w:lang w:val="sv-SE"/>
              </w:rPr>
            </w:pPr>
            <w:r w:rsidRPr="00FA2A0C">
              <w:rPr>
                <w:lang w:val="sv-SE"/>
              </w:rPr>
              <w:t>E-UTRA signal, 1 RB (NOTE 1)</w:t>
            </w:r>
          </w:p>
        </w:tc>
      </w:tr>
      <w:tr w:rsidR="00876914" w:rsidRPr="00FA2A0C" w14:paraId="6E78E3E7" w14:textId="77777777" w:rsidTr="00E7601B">
        <w:trPr>
          <w:jc w:val="center"/>
        </w:trPr>
        <w:tc>
          <w:tcPr>
            <w:tcW w:w="1809" w:type="dxa"/>
            <w:vMerge w:val="restart"/>
            <w:shd w:val="clear" w:color="auto" w:fill="auto"/>
            <w:vAlign w:val="center"/>
          </w:tcPr>
          <w:p w14:paraId="09798412" w14:textId="77777777" w:rsidR="00876914" w:rsidRPr="00FA2A0C" w:rsidRDefault="00876914" w:rsidP="00E7601B">
            <w:pPr>
              <w:pStyle w:val="TAL"/>
            </w:pPr>
            <w:r w:rsidRPr="00FA2A0C">
              <w:t>NR 60 MHz (Note 2)</w:t>
            </w:r>
          </w:p>
        </w:tc>
        <w:tc>
          <w:tcPr>
            <w:tcW w:w="2835" w:type="dxa"/>
            <w:shd w:val="clear" w:color="auto" w:fill="auto"/>
            <w:vAlign w:val="center"/>
          </w:tcPr>
          <w:p w14:paraId="15CC63E9" w14:textId="77777777" w:rsidR="00876914" w:rsidRPr="00FA2A0C" w:rsidRDefault="00876914" w:rsidP="00E7601B">
            <w:pPr>
              <w:pStyle w:val="TAL"/>
            </w:pPr>
            <w:r w:rsidRPr="00FA2A0C">
              <w:rPr>
                <w:rFonts w:cs="Arial"/>
              </w:rPr>
              <w:t>±395</w:t>
            </w:r>
          </w:p>
        </w:tc>
        <w:tc>
          <w:tcPr>
            <w:tcW w:w="3010" w:type="dxa"/>
            <w:shd w:val="clear" w:color="auto" w:fill="auto"/>
            <w:vAlign w:val="center"/>
          </w:tcPr>
          <w:p w14:paraId="5D21A30C" w14:textId="77777777" w:rsidR="00876914" w:rsidRPr="00FA2A0C" w:rsidRDefault="00876914" w:rsidP="00E7601B">
            <w:pPr>
              <w:pStyle w:val="TAL"/>
            </w:pPr>
            <w:r w:rsidRPr="00FA2A0C">
              <w:t>CW</w:t>
            </w:r>
          </w:p>
        </w:tc>
      </w:tr>
      <w:tr w:rsidR="00876914" w:rsidRPr="00FA2A0C" w14:paraId="694EB1BD" w14:textId="77777777" w:rsidTr="00E7601B">
        <w:trPr>
          <w:jc w:val="center"/>
        </w:trPr>
        <w:tc>
          <w:tcPr>
            <w:tcW w:w="1809" w:type="dxa"/>
            <w:vMerge/>
            <w:shd w:val="clear" w:color="auto" w:fill="auto"/>
            <w:vAlign w:val="center"/>
          </w:tcPr>
          <w:p w14:paraId="2ECC03AA" w14:textId="77777777" w:rsidR="00876914" w:rsidRPr="00FA2A0C" w:rsidRDefault="00876914" w:rsidP="00E7601B">
            <w:pPr>
              <w:pStyle w:val="TAL"/>
            </w:pPr>
          </w:p>
        </w:tc>
        <w:tc>
          <w:tcPr>
            <w:tcW w:w="2835" w:type="dxa"/>
            <w:shd w:val="clear" w:color="auto" w:fill="auto"/>
            <w:vAlign w:val="center"/>
          </w:tcPr>
          <w:p w14:paraId="63B55637"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3EB9646E" w14:textId="77777777" w:rsidR="00876914" w:rsidRPr="00FA2A0C" w:rsidRDefault="00876914" w:rsidP="00E7601B">
            <w:pPr>
              <w:pStyle w:val="TAL"/>
              <w:rPr>
                <w:lang w:val="sv-SE"/>
              </w:rPr>
            </w:pPr>
            <w:r w:rsidRPr="00FA2A0C">
              <w:rPr>
                <w:lang w:val="sv-SE"/>
              </w:rPr>
              <w:t>E-UTRA signal, 1 RB (NOTE 1)</w:t>
            </w:r>
          </w:p>
        </w:tc>
      </w:tr>
      <w:tr w:rsidR="00876914" w:rsidRPr="00FA2A0C" w14:paraId="56979753" w14:textId="77777777" w:rsidTr="00E7601B">
        <w:trPr>
          <w:jc w:val="center"/>
        </w:trPr>
        <w:tc>
          <w:tcPr>
            <w:tcW w:w="1809" w:type="dxa"/>
            <w:vMerge w:val="restart"/>
            <w:shd w:val="clear" w:color="auto" w:fill="auto"/>
            <w:vAlign w:val="center"/>
          </w:tcPr>
          <w:p w14:paraId="0B05A171" w14:textId="77777777" w:rsidR="00876914" w:rsidRPr="00FA2A0C" w:rsidRDefault="00876914" w:rsidP="00E7601B">
            <w:pPr>
              <w:pStyle w:val="TAL"/>
            </w:pPr>
            <w:r w:rsidRPr="00FA2A0C">
              <w:t>NR 70 MHz (Note 2)</w:t>
            </w:r>
          </w:p>
        </w:tc>
        <w:tc>
          <w:tcPr>
            <w:tcW w:w="2835" w:type="dxa"/>
            <w:shd w:val="clear" w:color="auto" w:fill="auto"/>
            <w:vAlign w:val="center"/>
          </w:tcPr>
          <w:p w14:paraId="720F103D" w14:textId="77777777" w:rsidR="00876914" w:rsidRPr="00FA2A0C" w:rsidRDefault="00876914" w:rsidP="00E7601B">
            <w:pPr>
              <w:pStyle w:val="TAL"/>
            </w:pPr>
            <w:r w:rsidRPr="00FA2A0C">
              <w:rPr>
                <w:rFonts w:cs="Arial"/>
              </w:rPr>
              <w:t>±415</w:t>
            </w:r>
          </w:p>
        </w:tc>
        <w:tc>
          <w:tcPr>
            <w:tcW w:w="3010" w:type="dxa"/>
            <w:shd w:val="clear" w:color="auto" w:fill="auto"/>
            <w:vAlign w:val="center"/>
          </w:tcPr>
          <w:p w14:paraId="46EEEA19" w14:textId="77777777" w:rsidR="00876914" w:rsidRPr="00FA2A0C" w:rsidRDefault="00876914" w:rsidP="00E7601B">
            <w:pPr>
              <w:pStyle w:val="TAL"/>
            </w:pPr>
            <w:r w:rsidRPr="00FA2A0C">
              <w:t>CW</w:t>
            </w:r>
          </w:p>
        </w:tc>
      </w:tr>
      <w:tr w:rsidR="00876914" w:rsidRPr="00FA2A0C" w14:paraId="06C65BA9" w14:textId="77777777" w:rsidTr="00E7601B">
        <w:trPr>
          <w:jc w:val="center"/>
        </w:trPr>
        <w:tc>
          <w:tcPr>
            <w:tcW w:w="1809" w:type="dxa"/>
            <w:vMerge/>
            <w:shd w:val="clear" w:color="auto" w:fill="auto"/>
            <w:vAlign w:val="center"/>
          </w:tcPr>
          <w:p w14:paraId="1095279E" w14:textId="77777777" w:rsidR="00876914" w:rsidRPr="00FA2A0C" w:rsidRDefault="00876914" w:rsidP="00E7601B">
            <w:pPr>
              <w:pStyle w:val="TAL"/>
            </w:pPr>
          </w:p>
        </w:tc>
        <w:tc>
          <w:tcPr>
            <w:tcW w:w="2835" w:type="dxa"/>
            <w:shd w:val="clear" w:color="auto" w:fill="auto"/>
            <w:vAlign w:val="center"/>
          </w:tcPr>
          <w:p w14:paraId="451D916B"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1A60987B" w14:textId="77777777" w:rsidR="00876914" w:rsidRPr="00FA2A0C" w:rsidRDefault="00876914" w:rsidP="00E7601B">
            <w:pPr>
              <w:pStyle w:val="TAL"/>
              <w:rPr>
                <w:lang w:val="sv-SE"/>
              </w:rPr>
            </w:pPr>
            <w:r w:rsidRPr="00FA2A0C">
              <w:rPr>
                <w:lang w:val="sv-SE"/>
              </w:rPr>
              <w:t>E-UTRA signal, 1 RB (NOTE 1)</w:t>
            </w:r>
          </w:p>
        </w:tc>
      </w:tr>
      <w:tr w:rsidR="00876914" w:rsidRPr="00FA2A0C" w14:paraId="2CBB538E" w14:textId="77777777" w:rsidTr="00E7601B">
        <w:trPr>
          <w:jc w:val="center"/>
        </w:trPr>
        <w:tc>
          <w:tcPr>
            <w:tcW w:w="1809" w:type="dxa"/>
            <w:vMerge w:val="restart"/>
            <w:shd w:val="clear" w:color="auto" w:fill="auto"/>
            <w:vAlign w:val="center"/>
          </w:tcPr>
          <w:p w14:paraId="02B725FC" w14:textId="77777777" w:rsidR="00876914" w:rsidRPr="00FA2A0C" w:rsidRDefault="00876914" w:rsidP="00E7601B">
            <w:pPr>
              <w:pStyle w:val="TAL"/>
            </w:pPr>
            <w:r w:rsidRPr="00FA2A0C">
              <w:t>NR 80 MHz (Note 2)</w:t>
            </w:r>
          </w:p>
        </w:tc>
        <w:tc>
          <w:tcPr>
            <w:tcW w:w="2835" w:type="dxa"/>
            <w:shd w:val="clear" w:color="auto" w:fill="auto"/>
            <w:vAlign w:val="center"/>
          </w:tcPr>
          <w:p w14:paraId="4738E1E1" w14:textId="77777777" w:rsidR="00876914" w:rsidRPr="00FA2A0C" w:rsidRDefault="00876914" w:rsidP="00E7601B">
            <w:pPr>
              <w:pStyle w:val="TAL"/>
            </w:pPr>
            <w:r w:rsidRPr="00FA2A0C">
              <w:rPr>
                <w:rFonts w:cs="Arial"/>
              </w:rPr>
              <w:t>±435</w:t>
            </w:r>
          </w:p>
        </w:tc>
        <w:tc>
          <w:tcPr>
            <w:tcW w:w="3010" w:type="dxa"/>
            <w:shd w:val="clear" w:color="auto" w:fill="auto"/>
            <w:vAlign w:val="center"/>
          </w:tcPr>
          <w:p w14:paraId="6C3E4A75" w14:textId="77777777" w:rsidR="00876914" w:rsidRPr="00FA2A0C" w:rsidRDefault="00876914" w:rsidP="00E7601B">
            <w:pPr>
              <w:pStyle w:val="TAL"/>
            </w:pPr>
            <w:r w:rsidRPr="00FA2A0C">
              <w:t>CW</w:t>
            </w:r>
          </w:p>
        </w:tc>
      </w:tr>
      <w:tr w:rsidR="00876914" w:rsidRPr="00FA2A0C" w14:paraId="3CD9EADB" w14:textId="77777777" w:rsidTr="00E7601B">
        <w:trPr>
          <w:jc w:val="center"/>
        </w:trPr>
        <w:tc>
          <w:tcPr>
            <w:tcW w:w="1809" w:type="dxa"/>
            <w:vMerge/>
            <w:shd w:val="clear" w:color="auto" w:fill="auto"/>
            <w:vAlign w:val="center"/>
          </w:tcPr>
          <w:p w14:paraId="29813B8A" w14:textId="77777777" w:rsidR="00876914" w:rsidRPr="00FA2A0C" w:rsidRDefault="00876914" w:rsidP="00E7601B">
            <w:pPr>
              <w:pStyle w:val="TAL"/>
            </w:pPr>
          </w:p>
        </w:tc>
        <w:tc>
          <w:tcPr>
            <w:tcW w:w="2835" w:type="dxa"/>
            <w:shd w:val="clear" w:color="auto" w:fill="auto"/>
            <w:vAlign w:val="center"/>
          </w:tcPr>
          <w:p w14:paraId="5DD5E583"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71D2BE42" w14:textId="77777777" w:rsidR="00876914" w:rsidRPr="00FA2A0C" w:rsidRDefault="00876914" w:rsidP="00E7601B">
            <w:pPr>
              <w:pStyle w:val="TAL"/>
              <w:rPr>
                <w:lang w:val="sv-SE"/>
              </w:rPr>
            </w:pPr>
            <w:r w:rsidRPr="00FA2A0C">
              <w:rPr>
                <w:lang w:val="sv-SE"/>
              </w:rPr>
              <w:t>E-UTRA signal, 1 RB (NOTE 1)</w:t>
            </w:r>
          </w:p>
        </w:tc>
      </w:tr>
      <w:tr w:rsidR="00876914" w:rsidRPr="00FA2A0C" w14:paraId="63DC92A6" w14:textId="77777777" w:rsidTr="00E7601B">
        <w:trPr>
          <w:jc w:val="center"/>
        </w:trPr>
        <w:tc>
          <w:tcPr>
            <w:tcW w:w="1809" w:type="dxa"/>
            <w:vMerge w:val="restart"/>
            <w:shd w:val="clear" w:color="auto" w:fill="auto"/>
            <w:vAlign w:val="center"/>
          </w:tcPr>
          <w:p w14:paraId="0F139739" w14:textId="77777777" w:rsidR="00876914" w:rsidRPr="00FA2A0C" w:rsidRDefault="00876914" w:rsidP="00E7601B">
            <w:pPr>
              <w:pStyle w:val="TAL"/>
            </w:pPr>
            <w:r w:rsidRPr="00FA2A0C">
              <w:lastRenderedPageBreak/>
              <w:t>NR 90 MHz (Note 2)</w:t>
            </w:r>
          </w:p>
        </w:tc>
        <w:tc>
          <w:tcPr>
            <w:tcW w:w="2835" w:type="dxa"/>
            <w:shd w:val="clear" w:color="auto" w:fill="auto"/>
            <w:vAlign w:val="center"/>
          </w:tcPr>
          <w:p w14:paraId="7D9D1A01" w14:textId="77777777" w:rsidR="00876914" w:rsidRPr="00FA2A0C" w:rsidRDefault="00876914" w:rsidP="00E7601B">
            <w:pPr>
              <w:pStyle w:val="TAL"/>
            </w:pPr>
            <w:r w:rsidRPr="00FA2A0C">
              <w:rPr>
                <w:rFonts w:cs="Arial"/>
              </w:rPr>
              <w:t>±365</w:t>
            </w:r>
          </w:p>
        </w:tc>
        <w:tc>
          <w:tcPr>
            <w:tcW w:w="3010" w:type="dxa"/>
            <w:shd w:val="clear" w:color="auto" w:fill="auto"/>
            <w:vAlign w:val="center"/>
          </w:tcPr>
          <w:p w14:paraId="0EFB9054" w14:textId="77777777" w:rsidR="00876914" w:rsidRPr="00FA2A0C" w:rsidRDefault="00876914" w:rsidP="00E7601B">
            <w:pPr>
              <w:pStyle w:val="TAL"/>
            </w:pPr>
            <w:r w:rsidRPr="00FA2A0C">
              <w:t>CW</w:t>
            </w:r>
          </w:p>
        </w:tc>
      </w:tr>
      <w:tr w:rsidR="00876914" w:rsidRPr="00FA2A0C" w14:paraId="6E90C6E7" w14:textId="77777777" w:rsidTr="00E7601B">
        <w:trPr>
          <w:jc w:val="center"/>
        </w:trPr>
        <w:tc>
          <w:tcPr>
            <w:tcW w:w="1809" w:type="dxa"/>
            <w:vMerge/>
            <w:shd w:val="clear" w:color="auto" w:fill="auto"/>
            <w:vAlign w:val="center"/>
          </w:tcPr>
          <w:p w14:paraId="1FF2C39F" w14:textId="77777777" w:rsidR="00876914" w:rsidRPr="00FA2A0C" w:rsidRDefault="00876914" w:rsidP="00E7601B">
            <w:pPr>
              <w:pStyle w:val="TAL"/>
            </w:pPr>
          </w:p>
        </w:tc>
        <w:tc>
          <w:tcPr>
            <w:tcW w:w="2835" w:type="dxa"/>
            <w:shd w:val="clear" w:color="auto" w:fill="auto"/>
            <w:vAlign w:val="center"/>
          </w:tcPr>
          <w:p w14:paraId="3F477205"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32EDF9B1" w14:textId="77777777" w:rsidR="00876914" w:rsidRPr="00FA2A0C" w:rsidRDefault="00876914" w:rsidP="00E7601B">
            <w:pPr>
              <w:pStyle w:val="TAL"/>
              <w:rPr>
                <w:lang w:val="sv-SE"/>
              </w:rPr>
            </w:pPr>
            <w:r w:rsidRPr="00FA2A0C">
              <w:rPr>
                <w:lang w:val="sv-SE"/>
              </w:rPr>
              <w:t>E-UTRA signal, 1 RB (NOTE 1)</w:t>
            </w:r>
          </w:p>
        </w:tc>
      </w:tr>
      <w:tr w:rsidR="00876914" w:rsidRPr="00FA2A0C" w14:paraId="5573F521" w14:textId="77777777" w:rsidTr="00E7601B">
        <w:trPr>
          <w:jc w:val="center"/>
        </w:trPr>
        <w:tc>
          <w:tcPr>
            <w:tcW w:w="1809" w:type="dxa"/>
            <w:vMerge w:val="restart"/>
            <w:shd w:val="clear" w:color="auto" w:fill="auto"/>
            <w:vAlign w:val="center"/>
          </w:tcPr>
          <w:p w14:paraId="432B7052" w14:textId="77777777" w:rsidR="00876914" w:rsidRPr="00FA2A0C" w:rsidRDefault="00876914" w:rsidP="00E7601B">
            <w:pPr>
              <w:pStyle w:val="TAL"/>
            </w:pPr>
            <w:r w:rsidRPr="00FA2A0C">
              <w:t>NR 100 MHz (Note 2)</w:t>
            </w:r>
          </w:p>
        </w:tc>
        <w:tc>
          <w:tcPr>
            <w:tcW w:w="2835" w:type="dxa"/>
            <w:shd w:val="clear" w:color="auto" w:fill="auto"/>
            <w:vAlign w:val="center"/>
          </w:tcPr>
          <w:p w14:paraId="7480E2E9" w14:textId="77777777" w:rsidR="00876914" w:rsidRPr="00FA2A0C" w:rsidRDefault="00876914" w:rsidP="00E7601B">
            <w:pPr>
              <w:pStyle w:val="TAL"/>
            </w:pPr>
            <w:r w:rsidRPr="00FA2A0C">
              <w:rPr>
                <w:rFonts w:cs="Arial"/>
              </w:rPr>
              <w:t>±385</w:t>
            </w:r>
          </w:p>
        </w:tc>
        <w:tc>
          <w:tcPr>
            <w:tcW w:w="3010" w:type="dxa"/>
            <w:shd w:val="clear" w:color="auto" w:fill="auto"/>
            <w:vAlign w:val="center"/>
          </w:tcPr>
          <w:p w14:paraId="0F8DFEC8" w14:textId="77777777" w:rsidR="00876914" w:rsidRPr="00FA2A0C" w:rsidRDefault="00876914" w:rsidP="00E7601B">
            <w:pPr>
              <w:pStyle w:val="TAL"/>
            </w:pPr>
            <w:r w:rsidRPr="00FA2A0C">
              <w:t>CW</w:t>
            </w:r>
          </w:p>
        </w:tc>
      </w:tr>
      <w:tr w:rsidR="00876914" w:rsidRPr="00FA2A0C" w14:paraId="18CA5138" w14:textId="77777777" w:rsidTr="00E7601B">
        <w:trPr>
          <w:jc w:val="center"/>
        </w:trPr>
        <w:tc>
          <w:tcPr>
            <w:tcW w:w="1809" w:type="dxa"/>
            <w:vMerge/>
            <w:shd w:val="clear" w:color="auto" w:fill="auto"/>
            <w:vAlign w:val="center"/>
          </w:tcPr>
          <w:p w14:paraId="5C8FCED9" w14:textId="77777777" w:rsidR="00876914" w:rsidRPr="00FA2A0C" w:rsidRDefault="00876914" w:rsidP="00E7601B">
            <w:pPr>
              <w:pStyle w:val="TAC"/>
              <w:rPr>
                <w:rFonts w:cs="Arial"/>
              </w:rPr>
            </w:pPr>
          </w:p>
        </w:tc>
        <w:tc>
          <w:tcPr>
            <w:tcW w:w="2835" w:type="dxa"/>
            <w:shd w:val="clear" w:color="auto" w:fill="auto"/>
            <w:vAlign w:val="center"/>
          </w:tcPr>
          <w:p w14:paraId="13FF4F33"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448E0E60" w14:textId="77777777" w:rsidR="00876914" w:rsidRPr="00FA2A0C" w:rsidRDefault="00876914" w:rsidP="00E7601B">
            <w:pPr>
              <w:pStyle w:val="TAL"/>
              <w:rPr>
                <w:lang w:val="sv-SE"/>
              </w:rPr>
            </w:pPr>
            <w:r w:rsidRPr="00FA2A0C">
              <w:rPr>
                <w:lang w:val="sv-SE"/>
              </w:rPr>
              <w:t>E-UTRA signal, 1 RB (NOTE 1)</w:t>
            </w:r>
          </w:p>
        </w:tc>
      </w:tr>
      <w:tr w:rsidR="00876914" w:rsidRPr="00FA2A0C" w14:paraId="619E8D1E" w14:textId="77777777" w:rsidTr="00E7601B">
        <w:trPr>
          <w:jc w:val="center"/>
        </w:trPr>
        <w:tc>
          <w:tcPr>
            <w:tcW w:w="7654" w:type="dxa"/>
            <w:gridSpan w:val="3"/>
            <w:shd w:val="clear" w:color="auto" w:fill="auto"/>
            <w:vAlign w:val="center"/>
          </w:tcPr>
          <w:p w14:paraId="249A8ABE" w14:textId="77777777" w:rsidR="00876914" w:rsidRPr="00FA2A0C" w:rsidRDefault="00876914" w:rsidP="00E7601B">
            <w:pPr>
              <w:pStyle w:val="TAN"/>
            </w:pPr>
            <w:r w:rsidRPr="00FA2A0C">
              <w:t>NOTE</w:t>
            </w:r>
            <w:r w:rsidRPr="00FA2A0C">
              <w:rPr>
                <w:lang w:eastAsia="ja-JP"/>
              </w:rPr>
              <w:t xml:space="preserve"> </w:t>
            </w:r>
            <w:r w:rsidRPr="00FA2A0C">
              <w:t>1:</w:t>
            </w:r>
            <w:r w:rsidRPr="00FA2A0C">
              <w:tab/>
              <w:t xml:space="preserve">Interfering signal consisting of one resource block positioned at the stated offset, the </w:t>
            </w:r>
            <w:r w:rsidRPr="00FA2A0C">
              <w:rPr>
                <w:i/>
              </w:rPr>
              <w:t>channel bandwidth</w:t>
            </w:r>
            <w:r w:rsidRPr="00FA2A0C">
              <w:t xml:space="preserve"> of the interfering signal is located adjacently to the </w:t>
            </w:r>
            <w:r w:rsidRPr="00FA2A0C">
              <w:rPr>
                <w:i/>
              </w:rPr>
              <w:t>Base Station RF Bandwidth</w:t>
            </w:r>
            <w:r w:rsidRPr="00FA2A0C">
              <w:t xml:space="preserve"> </w:t>
            </w:r>
            <w:r w:rsidRPr="00FA2A0C">
              <w:rPr>
                <w:i/>
              </w:rPr>
              <w:t>edge</w:t>
            </w:r>
            <w:r w:rsidRPr="00FA2A0C">
              <w:t xml:space="preserve">. </w:t>
            </w:r>
          </w:p>
          <w:p w14:paraId="57C953BE" w14:textId="77777777" w:rsidR="00876914" w:rsidRPr="00FA2A0C" w:rsidRDefault="00876914" w:rsidP="00E7601B">
            <w:pPr>
              <w:pStyle w:val="TAN"/>
            </w:pPr>
            <w:r w:rsidRPr="00FA2A0C">
              <w:t>NOTE</w:t>
            </w:r>
            <w:r w:rsidRPr="00FA2A0C">
              <w:rPr>
                <w:lang w:eastAsia="ja-JP"/>
              </w:rPr>
              <w:t xml:space="preserve"> </w:t>
            </w:r>
            <w:r w:rsidRPr="00FA2A0C">
              <w:t>2:</w:t>
            </w:r>
            <w:r w:rsidRPr="00FA2A0C">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578" w:name="_Toc21096605"/>
      <w:bookmarkStart w:id="4579" w:name="_Toc29763572"/>
      <w:bookmarkStart w:id="4580" w:name="_Toc36030043"/>
      <w:bookmarkStart w:id="4581" w:name="_Toc37179943"/>
      <w:bookmarkStart w:id="4582" w:name="_Toc45869643"/>
      <w:bookmarkStart w:id="4583" w:name="_Toc52555442"/>
      <w:bookmarkStart w:id="4584" w:name="_Toc61112898"/>
      <w:bookmarkStart w:id="4585" w:name="_Toc67911782"/>
      <w:bookmarkStart w:id="4586" w:name="_Toc74840602"/>
      <w:bookmarkStart w:id="4587" w:name="_Toc76503737"/>
      <w:bookmarkStart w:id="4588" w:name="_Toc83042289"/>
      <w:bookmarkStart w:id="4589" w:name="_Toc89854463"/>
      <w:bookmarkStart w:id="4590" w:name="_Toc98667236"/>
      <w:bookmarkStart w:id="4591" w:name="_Toc105752519"/>
      <w:bookmarkStart w:id="4592" w:name="_Toc123150137"/>
      <w:bookmarkStart w:id="4593" w:name="_Toc124163099"/>
      <w:bookmarkStart w:id="4594" w:name="_Toc130913409"/>
      <w:bookmarkStart w:id="4595" w:name="_Toc137373694"/>
      <w:bookmarkStart w:id="4596" w:name="_Toc138892374"/>
      <w:bookmarkStart w:id="4597" w:name="_Toc155216441"/>
      <w:bookmarkStart w:id="4598" w:name="_Toc216361297"/>
      <w:r w:rsidRPr="009202AA">
        <w:rPr>
          <w:lang w:eastAsia="zh-CN"/>
        </w:rPr>
        <w:t>7.7.3</w:t>
      </w:r>
      <w:r w:rsidRPr="009202AA">
        <w:rPr>
          <w:lang w:eastAsia="zh-CN"/>
        </w:rPr>
        <w:tab/>
        <w:t>Minimum requirement for single RAT UTRA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599" w:name="_Toc21096606"/>
      <w:bookmarkStart w:id="4600" w:name="_Toc29763573"/>
      <w:bookmarkStart w:id="4601" w:name="_Toc36030044"/>
      <w:bookmarkStart w:id="4602" w:name="_Toc37179944"/>
      <w:bookmarkStart w:id="4603" w:name="_Toc45869644"/>
      <w:bookmarkStart w:id="4604" w:name="_Toc52555443"/>
      <w:bookmarkStart w:id="4605" w:name="_Toc61112899"/>
      <w:bookmarkStart w:id="4606" w:name="_Toc67911783"/>
      <w:bookmarkStart w:id="4607" w:name="_Toc74840603"/>
      <w:bookmarkStart w:id="4608" w:name="_Toc76503738"/>
      <w:bookmarkStart w:id="4609" w:name="_Toc83042290"/>
      <w:bookmarkStart w:id="4610" w:name="_Toc89854464"/>
      <w:bookmarkStart w:id="4611" w:name="_Toc98667237"/>
      <w:bookmarkStart w:id="4612" w:name="_Toc105752520"/>
      <w:bookmarkStart w:id="4613" w:name="_Toc123150138"/>
      <w:bookmarkStart w:id="4614" w:name="_Toc124163100"/>
      <w:bookmarkStart w:id="4615" w:name="_Toc130913410"/>
      <w:bookmarkStart w:id="4616" w:name="_Toc137373695"/>
      <w:bookmarkStart w:id="4617" w:name="_Toc138892375"/>
      <w:bookmarkStart w:id="4618" w:name="_Toc155216442"/>
      <w:bookmarkStart w:id="4619" w:name="_Toc216361298"/>
      <w:r w:rsidRPr="009202AA">
        <w:rPr>
          <w:lang w:eastAsia="zh-CN"/>
        </w:rPr>
        <w:t>7.7.4</w:t>
      </w:r>
      <w:r w:rsidRPr="009202AA">
        <w:rPr>
          <w:lang w:eastAsia="zh-CN"/>
        </w:rPr>
        <w:tab/>
        <w:t>Minimum requirement for single RAT E- UTRA operation</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620" w:name="_Toc21096607"/>
      <w:bookmarkStart w:id="4621" w:name="_Toc29763574"/>
      <w:bookmarkStart w:id="4622" w:name="_Toc36030045"/>
      <w:bookmarkStart w:id="4623" w:name="_Toc37179945"/>
      <w:bookmarkStart w:id="4624" w:name="_Toc45869645"/>
      <w:bookmarkStart w:id="4625" w:name="_Toc52555444"/>
      <w:bookmarkStart w:id="4626" w:name="_Toc61112900"/>
      <w:bookmarkStart w:id="4627" w:name="_Toc67911784"/>
      <w:bookmarkStart w:id="4628" w:name="_Toc74840604"/>
      <w:bookmarkStart w:id="4629" w:name="_Toc76503739"/>
      <w:bookmarkStart w:id="4630" w:name="_Toc83042291"/>
      <w:bookmarkStart w:id="4631" w:name="_Toc89854465"/>
      <w:bookmarkStart w:id="4632" w:name="_Toc98667238"/>
      <w:bookmarkStart w:id="4633" w:name="_Toc105752521"/>
      <w:bookmarkStart w:id="4634" w:name="_Toc123150139"/>
      <w:bookmarkStart w:id="4635" w:name="_Toc124163101"/>
      <w:bookmarkStart w:id="4636" w:name="_Toc130913411"/>
      <w:bookmarkStart w:id="4637" w:name="_Toc137373696"/>
      <w:bookmarkStart w:id="4638" w:name="_Toc138892376"/>
      <w:bookmarkStart w:id="4639" w:name="_Toc155216443"/>
      <w:bookmarkStart w:id="4640" w:name="_Toc216361299"/>
      <w:r w:rsidRPr="009202AA">
        <w:t>7.8</w:t>
      </w:r>
      <w:r w:rsidRPr="009202AA">
        <w:tab/>
        <w:t>In-channel selectivity</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32299A8" w14:textId="77777777" w:rsidR="004C4A70" w:rsidRPr="009202AA" w:rsidRDefault="004C4A70" w:rsidP="004C4A70">
      <w:pPr>
        <w:pStyle w:val="Heading3"/>
      </w:pPr>
      <w:bookmarkStart w:id="4641" w:name="_Toc21096608"/>
      <w:bookmarkStart w:id="4642" w:name="_Toc29763575"/>
      <w:bookmarkStart w:id="4643" w:name="_Toc36030046"/>
      <w:bookmarkStart w:id="4644" w:name="_Toc37179946"/>
      <w:bookmarkStart w:id="4645" w:name="_Toc45869646"/>
      <w:bookmarkStart w:id="4646" w:name="_Toc52555445"/>
      <w:bookmarkStart w:id="4647" w:name="_Toc61112901"/>
      <w:bookmarkStart w:id="4648" w:name="_Toc67911785"/>
      <w:bookmarkStart w:id="4649" w:name="_Toc74840605"/>
      <w:bookmarkStart w:id="4650" w:name="_Toc76503740"/>
      <w:bookmarkStart w:id="4651" w:name="_Toc83042292"/>
      <w:bookmarkStart w:id="4652" w:name="_Toc89854466"/>
      <w:bookmarkStart w:id="4653" w:name="_Toc98667239"/>
      <w:bookmarkStart w:id="4654" w:name="_Toc105752522"/>
      <w:bookmarkStart w:id="4655" w:name="_Toc123150140"/>
      <w:bookmarkStart w:id="4656" w:name="_Toc124163102"/>
      <w:bookmarkStart w:id="4657" w:name="_Toc130913412"/>
      <w:bookmarkStart w:id="4658" w:name="_Toc137373697"/>
      <w:bookmarkStart w:id="4659" w:name="_Toc138892377"/>
      <w:bookmarkStart w:id="4660" w:name="_Toc155216444"/>
      <w:bookmarkStart w:id="4661" w:name="_Toc216361300"/>
      <w:r w:rsidRPr="009202AA">
        <w:t>7.8.1</w:t>
      </w:r>
      <w:r w:rsidRPr="009202AA">
        <w:tab/>
        <w:t>General</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662" w:name="_Toc21096609"/>
      <w:bookmarkStart w:id="4663" w:name="_Toc29763576"/>
      <w:bookmarkStart w:id="4664" w:name="_Toc36030047"/>
      <w:bookmarkStart w:id="4665" w:name="_Toc37179947"/>
      <w:bookmarkStart w:id="4666" w:name="_Toc45869647"/>
      <w:bookmarkStart w:id="4667" w:name="_Toc52555446"/>
      <w:bookmarkStart w:id="4668" w:name="_Toc61112902"/>
      <w:bookmarkStart w:id="4669" w:name="_Toc67911786"/>
      <w:bookmarkStart w:id="4670" w:name="_Toc74840606"/>
      <w:bookmarkStart w:id="4671" w:name="_Toc76503741"/>
      <w:bookmarkStart w:id="4672" w:name="_Toc83042293"/>
      <w:bookmarkStart w:id="4673" w:name="_Toc89854467"/>
      <w:bookmarkStart w:id="4674" w:name="_Toc98667240"/>
      <w:bookmarkStart w:id="4675" w:name="_Toc105752523"/>
      <w:bookmarkStart w:id="4676" w:name="_Toc123150141"/>
      <w:bookmarkStart w:id="4677" w:name="_Toc124163103"/>
      <w:bookmarkStart w:id="4678" w:name="_Toc130913413"/>
      <w:bookmarkStart w:id="4679" w:name="_Toc137373698"/>
      <w:bookmarkStart w:id="4680" w:name="_Toc138892378"/>
      <w:bookmarkStart w:id="4681" w:name="_Toc155216445"/>
      <w:bookmarkStart w:id="4682" w:name="_Toc216361301"/>
      <w:r w:rsidRPr="009202AA">
        <w:rPr>
          <w:lang w:eastAsia="zh-CN"/>
        </w:rPr>
        <w:t>7.8.2</w:t>
      </w:r>
      <w:r w:rsidRPr="009202AA">
        <w:rPr>
          <w:lang w:eastAsia="zh-CN"/>
        </w:rPr>
        <w:tab/>
        <w:t>Minimum requirement for MSR operation</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683" w:name="_Toc21096610"/>
      <w:bookmarkStart w:id="4684" w:name="_Toc29763577"/>
      <w:bookmarkStart w:id="4685" w:name="_Toc36030048"/>
      <w:bookmarkStart w:id="4686" w:name="_Toc37179948"/>
      <w:bookmarkStart w:id="4687" w:name="_Toc45869648"/>
      <w:bookmarkStart w:id="4688" w:name="_Toc52555447"/>
      <w:bookmarkStart w:id="4689" w:name="_Toc61112903"/>
      <w:bookmarkStart w:id="4690" w:name="_Toc67911787"/>
      <w:bookmarkStart w:id="4691" w:name="_Toc74840607"/>
      <w:bookmarkStart w:id="4692" w:name="_Toc76503742"/>
      <w:bookmarkStart w:id="4693" w:name="_Toc83042294"/>
      <w:bookmarkStart w:id="4694" w:name="_Toc89854468"/>
      <w:bookmarkStart w:id="4695" w:name="_Toc98667241"/>
      <w:bookmarkStart w:id="4696" w:name="_Toc105752524"/>
      <w:bookmarkStart w:id="4697" w:name="_Toc123150142"/>
      <w:bookmarkStart w:id="4698" w:name="_Toc124163104"/>
      <w:bookmarkStart w:id="4699" w:name="_Toc130913414"/>
      <w:bookmarkStart w:id="4700" w:name="_Toc137373699"/>
      <w:bookmarkStart w:id="4701" w:name="_Toc138892379"/>
      <w:bookmarkStart w:id="4702" w:name="_Toc155216446"/>
      <w:bookmarkStart w:id="4703" w:name="_Toc216361302"/>
      <w:r w:rsidRPr="009202AA">
        <w:rPr>
          <w:lang w:eastAsia="zh-CN"/>
        </w:rPr>
        <w:t>7.8.3</w:t>
      </w:r>
      <w:r w:rsidRPr="009202AA">
        <w:rPr>
          <w:lang w:eastAsia="zh-CN"/>
        </w:rPr>
        <w:tab/>
        <w:t>Minimum requirement for single RAT UTRA operation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704" w:name="_Toc21096611"/>
      <w:bookmarkStart w:id="4705" w:name="_Toc29763578"/>
      <w:bookmarkStart w:id="4706" w:name="_Toc36030049"/>
      <w:bookmarkStart w:id="4707" w:name="_Toc37179949"/>
      <w:bookmarkStart w:id="4708" w:name="_Toc45869649"/>
      <w:bookmarkStart w:id="4709" w:name="_Toc52555448"/>
      <w:bookmarkStart w:id="4710" w:name="_Toc61112904"/>
      <w:bookmarkStart w:id="4711" w:name="_Toc67911788"/>
      <w:bookmarkStart w:id="4712" w:name="_Toc74840608"/>
      <w:bookmarkStart w:id="4713" w:name="_Toc76503743"/>
      <w:bookmarkStart w:id="4714" w:name="_Toc83042295"/>
      <w:bookmarkStart w:id="4715" w:name="_Toc89854469"/>
      <w:bookmarkStart w:id="4716" w:name="_Toc98667242"/>
      <w:bookmarkStart w:id="4717" w:name="_Toc105752525"/>
      <w:bookmarkStart w:id="4718" w:name="_Toc123150143"/>
      <w:bookmarkStart w:id="4719" w:name="_Toc124163105"/>
      <w:bookmarkStart w:id="4720" w:name="_Toc130913415"/>
      <w:bookmarkStart w:id="4721" w:name="_Toc137373700"/>
      <w:bookmarkStart w:id="4722" w:name="_Toc138892380"/>
      <w:bookmarkStart w:id="4723" w:name="_Toc155216447"/>
      <w:bookmarkStart w:id="4724" w:name="_Toc216361303"/>
      <w:r w:rsidRPr="009202AA">
        <w:rPr>
          <w:lang w:eastAsia="zh-CN"/>
        </w:rPr>
        <w:lastRenderedPageBreak/>
        <w:t>7.8.4</w:t>
      </w:r>
      <w:r w:rsidRPr="009202AA">
        <w:rPr>
          <w:lang w:eastAsia="zh-CN"/>
        </w:rPr>
        <w:tab/>
        <w:t>Minimum requirement for single RAT E-UTRA operation</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25" w:name="_Toc21096612"/>
      <w:bookmarkStart w:id="4726" w:name="_Toc29763579"/>
      <w:bookmarkStart w:id="4727" w:name="_Toc36030050"/>
      <w:bookmarkStart w:id="4728" w:name="_Toc37179950"/>
      <w:bookmarkStart w:id="4729" w:name="_Toc45869650"/>
      <w:bookmarkStart w:id="4730" w:name="_Toc52555449"/>
      <w:bookmarkStart w:id="4731" w:name="_Toc61112905"/>
      <w:bookmarkStart w:id="4732" w:name="_Toc67911789"/>
      <w:bookmarkStart w:id="4733" w:name="_Toc74840609"/>
      <w:bookmarkStart w:id="4734" w:name="_Toc76503744"/>
      <w:bookmarkStart w:id="4735" w:name="_Toc83042296"/>
      <w:bookmarkStart w:id="4736" w:name="_Toc89854470"/>
      <w:bookmarkStart w:id="4737" w:name="_Toc98667243"/>
      <w:bookmarkStart w:id="4738" w:name="_Toc105752526"/>
      <w:bookmarkStart w:id="4739" w:name="_Toc123150144"/>
      <w:bookmarkStart w:id="4740" w:name="_Toc124163106"/>
      <w:bookmarkStart w:id="4741" w:name="_Toc130913416"/>
      <w:bookmarkStart w:id="4742" w:name="_Toc137373701"/>
      <w:bookmarkStart w:id="4743" w:name="_Toc138892381"/>
      <w:bookmarkStart w:id="4744" w:name="_Toc155216448"/>
      <w:bookmarkStart w:id="4745" w:name="_Toc216361304"/>
      <w:r w:rsidRPr="009202AA">
        <w:t>8</w:t>
      </w:r>
      <w:r w:rsidRPr="009202AA">
        <w:tab/>
        <w:t>Performance requirements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0CD232D9" w14:textId="77777777" w:rsidR="004C4A70" w:rsidRPr="009202AA" w:rsidRDefault="004C4A70" w:rsidP="004C4A70">
      <w:pPr>
        <w:pStyle w:val="Heading2"/>
      </w:pPr>
      <w:bookmarkStart w:id="4746" w:name="_Toc21096613"/>
      <w:bookmarkStart w:id="4747" w:name="_Toc29763580"/>
      <w:bookmarkStart w:id="4748" w:name="_Toc36030051"/>
      <w:bookmarkStart w:id="4749" w:name="_Toc37179951"/>
      <w:bookmarkStart w:id="4750" w:name="_Toc45869651"/>
      <w:bookmarkStart w:id="4751" w:name="_Toc52555450"/>
      <w:bookmarkStart w:id="4752" w:name="_Toc61112906"/>
      <w:bookmarkStart w:id="4753" w:name="_Toc67911790"/>
      <w:bookmarkStart w:id="4754" w:name="_Toc74840610"/>
      <w:bookmarkStart w:id="4755" w:name="_Toc76503745"/>
      <w:bookmarkStart w:id="4756" w:name="_Toc83042297"/>
      <w:bookmarkStart w:id="4757" w:name="_Toc89854471"/>
      <w:bookmarkStart w:id="4758" w:name="_Toc98667244"/>
      <w:bookmarkStart w:id="4759" w:name="_Toc105752527"/>
      <w:bookmarkStart w:id="4760" w:name="_Toc123150145"/>
      <w:bookmarkStart w:id="4761" w:name="_Toc124163107"/>
      <w:bookmarkStart w:id="4762" w:name="_Toc130913417"/>
      <w:bookmarkStart w:id="4763" w:name="_Toc137373702"/>
      <w:bookmarkStart w:id="4764" w:name="_Toc138892382"/>
      <w:bookmarkStart w:id="4765" w:name="_Toc155216449"/>
      <w:bookmarkStart w:id="4766" w:name="_Toc216361305"/>
      <w:r w:rsidRPr="009202AA">
        <w:t>8.1</w:t>
      </w:r>
      <w:r w:rsidRPr="009202AA">
        <w:tab/>
        <w:t>General</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767" w:name="_Toc21096614"/>
      <w:bookmarkStart w:id="4768" w:name="_Toc29763581"/>
      <w:bookmarkStart w:id="4769" w:name="_Toc36030052"/>
      <w:bookmarkStart w:id="4770" w:name="_Toc37179952"/>
      <w:bookmarkStart w:id="4771" w:name="_Toc45869652"/>
      <w:bookmarkStart w:id="4772" w:name="_Toc52555451"/>
      <w:bookmarkStart w:id="4773" w:name="_Toc61112907"/>
      <w:bookmarkStart w:id="4774" w:name="_Toc67911791"/>
      <w:bookmarkStart w:id="4775" w:name="_Toc74840611"/>
      <w:bookmarkStart w:id="4776" w:name="_Toc76503746"/>
      <w:bookmarkStart w:id="4777" w:name="_Toc83042298"/>
      <w:bookmarkStart w:id="4778" w:name="_Toc89854472"/>
      <w:bookmarkStart w:id="4779" w:name="_Toc98667245"/>
      <w:bookmarkStart w:id="4780" w:name="_Toc105752528"/>
      <w:bookmarkStart w:id="4781" w:name="_Toc123150146"/>
      <w:bookmarkStart w:id="4782" w:name="_Toc124163108"/>
      <w:bookmarkStart w:id="4783" w:name="_Toc130913418"/>
      <w:bookmarkStart w:id="4784" w:name="_Toc137373703"/>
      <w:bookmarkStart w:id="4785" w:name="_Toc138892383"/>
      <w:bookmarkStart w:id="4786" w:name="_Toc155216450"/>
      <w:bookmarkStart w:id="4787" w:name="_Toc216361306"/>
      <w:r w:rsidRPr="009202AA">
        <w:t>8.1.1</w:t>
      </w:r>
      <w:r w:rsidRPr="009202AA">
        <w:tab/>
        <w:t>UTRA operation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5pt;height:36.3pt" o:ole="" fillcolor="window">
            <v:imagedata r:id="rId86" o:title=""/>
          </v:shape>
          <o:OLEObject Type="Embed" ProgID="Equation.3" ShapeID="_x0000_i1065" DrawAspect="Content" ObjectID="_1826974088"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6.2pt;height:21.4pt" o:ole="" fillcolor="window">
            <v:imagedata r:id="rId88" o:title=""/>
          </v:shape>
          <o:OLEObject Type="Embed" ProgID="Equation.3" ShapeID="_x0000_i1066" DrawAspect="Content" ObjectID="_1826974089"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6.2pt;height:21.4pt" o:ole="" fillcolor="window">
            <v:imagedata r:id="rId90" o:title=""/>
          </v:shape>
          <o:OLEObject Type="Embed" ProgID="Equation.3" ShapeID="_x0000_i1067" DrawAspect="Content" ObjectID="_1826974090"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1pt;height:20.75pt" o:ole="" fillcolor="window">
            <v:imagedata r:id="rId92" o:title=""/>
          </v:shape>
          <o:OLEObject Type="Embed" ProgID="Equation.3" ShapeID="_x0000_i1068" DrawAspect="Content" ObjectID="_1826974091"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4pt;height:16.2pt" o:ole="" fillcolor="window">
            <v:imagedata r:id="rId94" o:title=""/>
          </v:shape>
          <o:OLEObject Type="Embed" ProgID="Equation.3" ShapeID="_x0000_i1069" DrawAspect="Content" ObjectID="_1826974092"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788" w:name="_Toc21096615"/>
      <w:bookmarkStart w:id="4789" w:name="_Toc29763582"/>
      <w:bookmarkStart w:id="4790" w:name="_Toc36030053"/>
      <w:bookmarkStart w:id="4791" w:name="_Toc37179953"/>
      <w:bookmarkStart w:id="4792" w:name="_Toc45869653"/>
      <w:bookmarkStart w:id="4793" w:name="_Toc52555452"/>
      <w:bookmarkStart w:id="4794" w:name="_Toc61112908"/>
      <w:bookmarkStart w:id="4795" w:name="_Toc67911792"/>
      <w:bookmarkStart w:id="4796" w:name="_Toc74840612"/>
      <w:bookmarkStart w:id="4797" w:name="_Toc76503747"/>
      <w:bookmarkStart w:id="4798" w:name="_Toc83042299"/>
      <w:bookmarkStart w:id="4799" w:name="_Toc89854473"/>
      <w:bookmarkStart w:id="4800" w:name="_Toc98667246"/>
      <w:bookmarkStart w:id="4801" w:name="_Toc105752529"/>
      <w:bookmarkStart w:id="4802" w:name="_Toc123150147"/>
      <w:bookmarkStart w:id="4803" w:name="_Toc124163109"/>
      <w:bookmarkStart w:id="4804" w:name="_Toc130913419"/>
      <w:bookmarkStart w:id="4805" w:name="_Toc137373704"/>
      <w:bookmarkStart w:id="4806" w:name="_Toc138892384"/>
      <w:bookmarkStart w:id="4807" w:name="_Toc155216451"/>
      <w:bookmarkStart w:id="4808" w:name="_Toc216361307"/>
      <w:r w:rsidRPr="009202AA">
        <w:t>8.1.2</w:t>
      </w:r>
      <w:r w:rsidRPr="009202AA">
        <w:tab/>
        <w:t>E-UTRA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lastRenderedPageBreak/>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5.8pt;height:16.2pt" o:ole="">
            <v:imagedata r:id="rId96" o:title=""/>
          </v:shape>
          <o:OLEObject Type="Embed" ProgID="Equation.DSMT4" ShapeID="_x0000_i1070" DrawAspect="Content" ObjectID="_1826974093"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6.2pt;height:16.2pt" o:ole="">
            <v:imagedata r:id="rId98" o:title=""/>
          </v:shape>
          <o:OLEObject Type="Embed" ProgID="Equation.DSMT4" ShapeID="_x0000_i1071" DrawAspect="Content" ObjectID="_1826974094"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6.2pt;height:16.2pt" o:ole="">
            <v:imagedata r:id="rId100" o:title=""/>
          </v:shape>
          <o:OLEObject Type="Embed" ProgID="Equation.DSMT4" ShapeID="_x0000_i1072" DrawAspect="Content" ObjectID="_1826974095"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6.2pt;height:16.2pt" o:ole="">
            <v:imagedata r:id="rId100" o:title=""/>
          </v:shape>
          <o:OLEObject Type="Embed" ProgID="Equation.DSMT4" ShapeID="_x0000_i1073" DrawAspect="Content" ObjectID="_1826974096"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809" w:name="_Toc21096616"/>
      <w:bookmarkStart w:id="4810" w:name="_Toc29763583"/>
      <w:bookmarkStart w:id="4811" w:name="_Toc36030054"/>
      <w:bookmarkStart w:id="4812" w:name="_Toc37179954"/>
      <w:bookmarkStart w:id="4813" w:name="_Toc45869654"/>
      <w:bookmarkStart w:id="4814" w:name="_Toc52555453"/>
      <w:bookmarkStart w:id="4815" w:name="_Toc61112909"/>
      <w:bookmarkStart w:id="4816" w:name="_Toc67911793"/>
      <w:bookmarkStart w:id="4817" w:name="_Toc74840613"/>
      <w:bookmarkStart w:id="4818" w:name="_Toc76503748"/>
      <w:bookmarkStart w:id="4819" w:name="_Toc83042300"/>
      <w:bookmarkStart w:id="4820" w:name="_Toc89854474"/>
      <w:bookmarkStart w:id="4821" w:name="_Toc98667247"/>
      <w:bookmarkStart w:id="4822" w:name="_Toc105752530"/>
      <w:bookmarkStart w:id="4823" w:name="_Toc123150148"/>
      <w:bookmarkStart w:id="4824" w:name="_Toc124163110"/>
      <w:bookmarkStart w:id="4825" w:name="_Toc130913420"/>
      <w:bookmarkStart w:id="4826" w:name="_Toc137373705"/>
      <w:bookmarkStart w:id="4827" w:name="_Toc138892385"/>
      <w:bookmarkStart w:id="4828" w:name="_Toc155216452"/>
      <w:bookmarkStart w:id="4829" w:name="_Toc216361308"/>
      <w:r w:rsidRPr="009202AA">
        <w:t>8.2</w:t>
      </w:r>
      <w:r w:rsidRPr="009202AA">
        <w:tab/>
        <w:t>Minimum requirements for MSR operation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30" w:name="_Toc21096617"/>
      <w:bookmarkStart w:id="4831" w:name="_Toc29763584"/>
      <w:bookmarkStart w:id="4832" w:name="_Toc36030055"/>
      <w:bookmarkStart w:id="4833" w:name="_Toc37179955"/>
      <w:bookmarkStart w:id="4834" w:name="_Toc45869655"/>
      <w:bookmarkStart w:id="4835" w:name="_Toc52555454"/>
      <w:bookmarkStart w:id="4836" w:name="_Toc61112910"/>
      <w:bookmarkStart w:id="4837" w:name="_Toc67911794"/>
      <w:bookmarkStart w:id="4838" w:name="_Toc74840614"/>
      <w:bookmarkStart w:id="4839" w:name="_Toc76503749"/>
      <w:bookmarkStart w:id="4840" w:name="_Toc83042301"/>
      <w:bookmarkStart w:id="4841" w:name="_Toc89854475"/>
      <w:bookmarkStart w:id="4842" w:name="_Toc98667248"/>
      <w:bookmarkStart w:id="4843" w:name="_Toc105752531"/>
      <w:bookmarkStart w:id="4844" w:name="_Toc123150149"/>
      <w:bookmarkStart w:id="4845" w:name="_Toc124163111"/>
      <w:bookmarkStart w:id="4846" w:name="_Toc130913421"/>
      <w:bookmarkStart w:id="4847" w:name="_Toc137373706"/>
      <w:bookmarkStart w:id="4848" w:name="_Toc138892386"/>
      <w:bookmarkStart w:id="4849" w:name="_Toc155216453"/>
      <w:bookmarkStart w:id="4850" w:name="_Toc216361309"/>
      <w:r w:rsidRPr="009202AA">
        <w:t>8.3</w:t>
      </w:r>
      <w:r w:rsidRPr="009202AA">
        <w:tab/>
        <w:t>Minimum requirements for UTRA operation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51" w:name="_Toc21096618"/>
      <w:bookmarkStart w:id="4852" w:name="_Toc29763585"/>
      <w:bookmarkStart w:id="4853" w:name="_Toc36030056"/>
      <w:bookmarkStart w:id="4854" w:name="_Toc37179956"/>
      <w:bookmarkStart w:id="4855" w:name="_Toc45869656"/>
      <w:bookmarkStart w:id="4856" w:name="_Toc52555455"/>
      <w:bookmarkStart w:id="4857" w:name="_Toc61112911"/>
      <w:bookmarkStart w:id="4858" w:name="_Toc67911795"/>
      <w:bookmarkStart w:id="4859" w:name="_Toc74840615"/>
      <w:bookmarkStart w:id="4860" w:name="_Toc76503750"/>
      <w:bookmarkStart w:id="4861" w:name="_Toc83042302"/>
      <w:bookmarkStart w:id="4862" w:name="_Toc89854476"/>
      <w:bookmarkStart w:id="4863" w:name="_Toc98667249"/>
      <w:bookmarkStart w:id="4864" w:name="_Toc105752532"/>
      <w:bookmarkStart w:id="4865" w:name="_Toc123150150"/>
      <w:bookmarkStart w:id="4866" w:name="_Toc124163112"/>
      <w:bookmarkStart w:id="4867" w:name="_Toc130913422"/>
      <w:bookmarkStart w:id="4868" w:name="_Toc137373707"/>
      <w:bookmarkStart w:id="4869" w:name="_Toc138892387"/>
      <w:bookmarkStart w:id="4870" w:name="_Toc155216454"/>
      <w:bookmarkStart w:id="4871" w:name="_Toc216361310"/>
      <w:r w:rsidRPr="009202AA">
        <w:t>8.4</w:t>
      </w:r>
      <w:r w:rsidRPr="009202AA">
        <w:tab/>
        <w:t>Minimum requirements for E-UTRA operation</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872" w:name="_Toc21096619"/>
      <w:bookmarkStart w:id="4873" w:name="_Toc29763586"/>
      <w:bookmarkStart w:id="4874" w:name="_Toc36030057"/>
      <w:bookmarkStart w:id="4875" w:name="_Toc37179957"/>
      <w:bookmarkStart w:id="4876" w:name="_Toc45869657"/>
      <w:bookmarkStart w:id="4877" w:name="_Toc52555456"/>
      <w:bookmarkStart w:id="4878" w:name="_Toc61112912"/>
      <w:bookmarkStart w:id="4879" w:name="_Toc67911796"/>
      <w:bookmarkStart w:id="4880" w:name="_Toc74840616"/>
      <w:bookmarkStart w:id="4881" w:name="_Toc76503751"/>
      <w:bookmarkStart w:id="4882" w:name="_Toc83042303"/>
      <w:bookmarkStart w:id="4883" w:name="_Toc89854477"/>
      <w:bookmarkStart w:id="4884" w:name="_Toc98667250"/>
      <w:bookmarkStart w:id="4885" w:name="_Toc105752533"/>
      <w:bookmarkStart w:id="4886" w:name="_Toc123150151"/>
      <w:bookmarkStart w:id="4887" w:name="_Toc124163113"/>
      <w:bookmarkStart w:id="4888" w:name="_Toc130913423"/>
      <w:bookmarkStart w:id="4889" w:name="_Toc137373708"/>
      <w:bookmarkStart w:id="4890" w:name="_Toc138892388"/>
      <w:bookmarkStart w:id="4891" w:name="_Toc155216455"/>
      <w:bookmarkStart w:id="4892" w:name="_Toc216361311"/>
      <w:r w:rsidRPr="009202AA">
        <w:rPr>
          <w:lang w:eastAsia="zh-CN"/>
        </w:rPr>
        <w:t>9</w:t>
      </w:r>
      <w:r w:rsidRPr="009202AA">
        <w:rPr>
          <w:lang w:eastAsia="zh-CN"/>
        </w:rPr>
        <w:tab/>
        <w:t>Radiated transmitter characteristics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84BC99D" w14:textId="77777777" w:rsidR="004C4A70" w:rsidRPr="009202AA" w:rsidRDefault="004C4A70" w:rsidP="004C4A70">
      <w:pPr>
        <w:pStyle w:val="Heading2"/>
        <w:rPr>
          <w:lang w:eastAsia="zh-CN"/>
        </w:rPr>
      </w:pPr>
      <w:bookmarkStart w:id="4893" w:name="_Toc21096620"/>
      <w:bookmarkStart w:id="4894" w:name="_Toc29763587"/>
      <w:bookmarkStart w:id="4895" w:name="_Toc36030058"/>
      <w:bookmarkStart w:id="4896" w:name="_Toc37179958"/>
      <w:bookmarkStart w:id="4897" w:name="_Toc45869658"/>
      <w:bookmarkStart w:id="4898" w:name="_Toc52555457"/>
      <w:bookmarkStart w:id="4899" w:name="_Toc61112913"/>
      <w:bookmarkStart w:id="4900" w:name="_Toc67911797"/>
      <w:bookmarkStart w:id="4901" w:name="_Toc74840617"/>
      <w:bookmarkStart w:id="4902" w:name="_Toc76503752"/>
      <w:bookmarkStart w:id="4903" w:name="_Toc83042304"/>
      <w:bookmarkStart w:id="4904" w:name="_Toc89854478"/>
      <w:bookmarkStart w:id="4905" w:name="_Toc98667251"/>
      <w:bookmarkStart w:id="4906" w:name="_Toc105752534"/>
      <w:bookmarkStart w:id="4907" w:name="_Toc123150152"/>
      <w:bookmarkStart w:id="4908" w:name="_Toc124163114"/>
      <w:bookmarkStart w:id="4909" w:name="_Toc130913424"/>
      <w:bookmarkStart w:id="4910" w:name="_Toc137373709"/>
      <w:bookmarkStart w:id="4911" w:name="_Toc138892389"/>
      <w:bookmarkStart w:id="4912" w:name="_Toc155216456"/>
      <w:bookmarkStart w:id="4913" w:name="_Toc216361312"/>
      <w:r w:rsidRPr="009202AA">
        <w:rPr>
          <w:lang w:eastAsia="zh-CN"/>
        </w:rPr>
        <w:t>9.1</w:t>
      </w:r>
      <w:r w:rsidRPr="009202AA">
        <w:rPr>
          <w:lang w:eastAsia="zh-CN"/>
        </w:rPr>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lastRenderedPageBreak/>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4pt;height:34.4pt" o:ole="">
            <v:imagedata r:id="rId103" o:title=""/>
          </v:shape>
          <o:OLEObject Type="Embed" ProgID="Equation.3" ShapeID="_x0000_i1074" DrawAspect="Content" ObjectID="_1826974097"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914" w:name="_Toc21096621"/>
      <w:bookmarkStart w:id="4915" w:name="_Toc29763588"/>
      <w:bookmarkStart w:id="4916" w:name="_Toc36030059"/>
      <w:bookmarkStart w:id="4917" w:name="_Toc37179959"/>
      <w:bookmarkStart w:id="4918" w:name="_Toc45869659"/>
      <w:bookmarkStart w:id="4919" w:name="_Toc52555458"/>
      <w:bookmarkStart w:id="4920" w:name="_Toc61112914"/>
      <w:bookmarkStart w:id="4921" w:name="_Toc67911798"/>
      <w:bookmarkStart w:id="4922" w:name="_Toc74840618"/>
      <w:bookmarkStart w:id="4923" w:name="_Toc76503753"/>
      <w:bookmarkStart w:id="4924" w:name="_Toc83042305"/>
      <w:bookmarkStart w:id="4925" w:name="_Toc89854479"/>
      <w:bookmarkStart w:id="4926" w:name="_Toc98667252"/>
      <w:bookmarkStart w:id="4927" w:name="_Toc105752535"/>
      <w:bookmarkStart w:id="4928" w:name="_Toc123150153"/>
      <w:bookmarkStart w:id="4929" w:name="_Toc124163115"/>
      <w:bookmarkStart w:id="4930" w:name="_Toc130913425"/>
      <w:bookmarkStart w:id="4931" w:name="_Toc137373710"/>
      <w:bookmarkStart w:id="4932" w:name="_Toc138892390"/>
      <w:bookmarkStart w:id="4933" w:name="_Toc155216457"/>
      <w:bookmarkStart w:id="4934" w:name="_Toc216361313"/>
      <w:r w:rsidRPr="009202AA">
        <w:rPr>
          <w:lang w:eastAsia="zh-CN"/>
        </w:rPr>
        <w:t>9.2</w:t>
      </w:r>
      <w:r w:rsidRPr="009202AA">
        <w:rPr>
          <w:lang w:eastAsia="zh-CN"/>
        </w:rPr>
        <w:tab/>
        <w:t>Radiated transmit power</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C17DBF3" w14:textId="77777777" w:rsidR="004C4A70" w:rsidRPr="009202AA" w:rsidRDefault="004C4A70" w:rsidP="004C4A70">
      <w:pPr>
        <w:pStyle w:val="Heading3"/>
      </w:pPr>
      <w:bookmarkStart w:id="4935" w:name="_Toc21096622"/>
      <w:bookmarkStart w:id="4936" w:name="_Toc29763589"/>
      <w:bookmarkStart w:id="4937" w:name="_Toc36030060"/>
      <w:bookmarkStart w:id="4938" w:name="_Toc37179960"/>
      <w:bookmarkStart w:id="4939" w:name="_Toc45869660"/>
      <w:bookmarkStart w:id="4940" w:name="_Toc52555459"/>
      <w:bookmarkStart w:id="4941" w:name="_Toc61112915"/>
      <w:bookmarkStart w:id="4942" w:name="_Toc67911799"/>
      <w:bookmarkStart w:id="4943" w:name="_Toc74840619"/>
      <w:bookmarkStart w:id="4944" w:name="_Toc76503754"/>
      <w:bookmarkStart w:id="4945" w:name="_Toc83042306"/>
      <w:bookmarkStart w:id="4946" w:name="_Toc89854480"/>
      <w:bookmarkStart w:id="4947" w:name="_Toc98667253"/>
      <w:bookmarkStart w:id="4948" w:name="_Toc105752536"/>
      <w:bookmarkStart w:id="4949" w:name="_Toc123150154"/>
      <w:bookmarkStart w:id="4950" w:name="_Toc124163116"/>
      <w:bookmarkStart w:id="4951" w:name="_Toc130913426"/>
      <w:bookmarkStart w:id="4952" w:name="_Toc137373711"/>
      <w:bookmarkStart w:id="4953" w:name="_Toc138892391"/>
      <w:bookmarkStart w:id="4954" w:name="_Toc155216458"/>
      <w:bookmarkStart w:id="4955" w:name="_Toc216361314"/>
      <w:r w:rsidRPr="009202AA">
        <w:t>9.2.1</w:t>
      </w:r>
      <w:r w:rsidRPr="009202AA">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56" w:name="_Toc21096623"/>
      <w:bookmarkStart w:id="4957" w:name="_Toc29763590"/>
      <w:bookmarkStart w:id="4958" w:name="_Toc36030061"/>
      <w:bookmarkStart w:id="4959" w:name="_Toc37179961"/>
      <w:bookmarkStart w:id="4960" w:name="_Toc45869661"/>
      <w:bookmarkStart w:id="4961" w:name="_Toc52555460"/>
      <w:bookmarkStart w:id="4962" w:name="_Toc61112916"/>
      <w:bookmarkStart w:id="4963" w:name="_Toc67911800"/>
      <w:bookmarkStart w:id="4964" w:name="_Toc74840620"/>
      <w:bookmarkStart w:id="4965" w:name="_Toc76503755"/>
      <w:bookmarkStart w:id="4966" w:name="_Toc83042307"/>
      <w:bookmarkStart w:id="4967" w:name="_Toc89854481"/>
      <w:bookmarkStart w:id="4968" w:name="_Toc98667254"/>
      <w:bookmarkStart w:id="4969" w:name="_Toc105752537"/>
      <w:bookmarkStart w:id="4970" w:name="_Toc123150155"/>
      <w:bookmarkStart w:id="4971" w:name="_Toc124163117"/>
      <w:bookmarkStart w:id="4972" w:name="_Toc130913427"/>
      <w:bookmarkStart w:id="4973" w:name="_Toc137373712"/>
      <w:bookmarkStart w:id="4974" w:name="_Toc138892392"/>
      <w:bookmarkStart w:id="4975" w:name="_Toc155216459"/>
      <w:bookmarkStart w:id="4976" w:name="_Toc216361315"/>
      <w:r w:rsidRPr="009202AA">
        <w:rPr>
          <w:lang w:eastAsia="zh-CN"/>
        </w:rPr>
        <w:t>9.2.2</w:t>
      </w:r>
      <w:r w:rsidRPr="009202AA">
        <w:rPr>
          <w:lang w:eastAsia="zh-CN"/>
        </w:rPr>
        <w:tab/>
        <w:t>Minimum requirement for MSR operation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977" w:name="_Toc21096624"/>
      <w:bookmarkStart w:id="4978" w:name="_Toc29763591"/>
      <w:bookmarkStart w:id="4979" w:name="_Toc36030062"/>
      <w:bookmarkStart w:id="4980" w:name="_Toc37179962"/>
      <w:bookmarkStart w:id="4981" w:name="_Toc45869662"/>
      <w:bookmarkStart w:id="4982" w:name="_Toc52555461"/>
      <w:bookmarkStart w:id="4983" w:name="_Toc61112917"/>
      <w:bookmarkStart w:id="4984" w:name="_Toc67911801"/>
      <w:bookmarkStart w:id="4985" w:name="_Toc74840621"/>
      <w:bookmarkStart w:id="4986" w:name="_Toc76503756"/>
      <w:bookmarkStart w:id="4987" w:name="_Toc83042308"/>
      <w:bookmarkStart w:id="4988" w:name="_Toc89854482"/>
      <w:bookmarkStart w:id="4989" w:name="_Toc98667255"/>
      <w:bookmarkStart w:id="4990" w:name="_Toc105752538"/>
      <w:bookmarkStart w:id="4991" w:name="_Toc123150156"/>
      <w:bookmarkStart w:id="4992" w:name="_Toc124163118"/>
      <w:bookmarkStart w:id="4993" w:name="_Toc130913428"/>
      <w:bookmarkStart w:id="4994" w:name="_Toc137373713"/>
      <w:bookmarkStart w:id="4995" w:name="_Toc138892393"/>
      <w:bookmarkStart w:id="4996" w:name="_Toc155216460"/>
      <w:bookmarkStart w:id="4997" w:name="_Toc216361316"/>
      <w:r w:rsidRPr="009202AA">
        <w:rPr>
          <w:lang w:eastAsia="zh-CN"/>
        </w:rPr>
        <w:t>9.2.3</w:t>
      </w:r>
      <w:r w:rsidRPr="009202AA">
        <w:rPr>
          <w:lang w:eastAsia="zh-CN"/>
        </w:rPr>
        <w:tab/>
        <w:t>Minimum requirement for single RAT UTRA operation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998" w:name="_Toc21096625"/>
      <w:bookmarkStart w:id="4999" w:name="_Toc29763592"/>
      <w:bookmarkStart w:id="5000" w:name="_Toc36030063"/>
      <w:bookmarkStart w:id="5001" w:name="_Toc37179963"/>
      <w:bookmarkStart w:id="5002" w:name="_Toc45869663"/>
      <w:bookmarkStart w:id="5003" w:name="_Toc52555462"/>
      <w:bookmarkStart w:id="5004" w:name="_Toc61112918"/>
      <w:bookmarkStart w:id="5005" w:name="_Toc67911802"/>
      <w:bookmarkStart w:id="5006" w:name="_Toc74840622"/>
      <w:bookmarkStart w:id="5007" w:name="_Toc76503757"/>
      <w:bookmarkStart w:id="5008" w:name="_Toc83042309"/>
      <w:bookmarkStart w:id="5009" w:name="_Toc89854483"/>
      <w:bookmarkStart w:id="5010" w:name="_Toc98667256"/>
      <w:bookmarkStart w:id="5011" w:name="_Toc105752539"/>
      <w:bookmarkStart w:id="5012" w:name="_Toc123150157"/>
      <w:bookmarkStart w:id="5013" w:name="_Toc124163119"/>
      <w:bookmarkStart w:id="5014" w:name="_Toc130913429"/>
      <w:bookmarkStart w:id="5015" w:name="_Toc137373714"/>
      <w:bookmarkStart w:id="5016" w:name="_Toc138892394"/>
      <w:bookmarkStart w:id="5017" w:name="_Toc155216461"/>
      <w:bookmarkStart w:id="5018" w:name="_Toc216361317"/>
      <w:r w:rsidRPr="009202AA">
        <w:rPr>
          <w:lang w:eastAsia="zh-CN"/>
        </w:rPr>
        <w:t>9.2.4</w:t>
      </w:r>
      <w:r w:rsidRPr="009202AA">
        <w:rPr>
          <w:lang w:eastAsia="zh-CN"/>
        </w:rPr>
        <w:tab/>
        <w:t>Minimum requirement for single RAT E-UTRA operation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019" w:name="_Toc21096626"/>
      <w:bookmarkStart w:id="5020" w:name="_Toc29763593"/>
      <w:bookmarkStart w:id="5021" w:name="_Toc36030064"/>
      <w:bookmarkStart w:id="5022" w:name="_Toc37179964"/>
      <w:bookmarkStart w:id="5023" w:name="_Toc45869664"/>
      <w:bookmarkStart w:id="5024" w:name="_Toc52555463"/>
      <w:bookmarkStart w:id="5025" w:name="_Toc61112919"/>
      <w:bookmarkStart w:id="5026" w:name="_Toc67911803"/>
      <w:bookmarkStart w:id="5027" w:name="_Toc74840623"/>
      <w:bookmarkStart w:id="5028" w:name="_Toc76503758"/>
      <w:bookmarkStart w:id="5029" w:name="_Toc83042310"/>
      <w:bookmarkStart w:id="5030" w:name="_Toc89854484"/>
      <w:bookmarkStart w:id="5031" w:name="_Toc98667257"/>
      <w:bookmarkStart w:id="5032" w:name="_Toc105752540"/>
      <w:bookmarkStart w:id="5033" w:name="_Toc123150158"/>
      <w:bookmarkStart w:id="5034" w:name="_Toc124163120"/>
      <w:bookmarkStart w:id="5035" w:name="_Toc130913430"/>
      <w:bookmarkStart w:id="5036" w:name="_Toc137373715"/>
      <w:bookmarkStart w:id="5037" w:name="_Toc138892395"/>
      <w:bookmarkStart w:id="5038" w:name="_Toc155216462"/>
      <w:bookmarkStart w:id="5039" w:name="_Toc216361318"/>
      <w:r w:rsidRPr="009202AA">
        <w:lastRenderedPageBreak/>
        <w:t>9.3</w:t>
      </w:r>
      <w:r w:rsidRPr="009202AA">
        <w:tab/>
        <w:t>OTA Base Station output power</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353B50BC" w14:textId="77777777" w:rsidR="004C4A70" w:rsidRPr="009202AA" w:rsidRDefault="004C4A70" w:rsidP="004C4A70">
      <w:pPr>
        <w:pStyle w:val="Heading3"/>
      </w:pPr>
      <w:bookmarkStart w:id="5040" w:name="_Toc21096627"/>
      <w:bookmarkStart w:id="5041" w:name="_Toc29763594"/>
      <w:bookmarkStart w:id="5042" w:name="_Toc36030065"/>
      <w:bookmarkStart w:id="5043" w:name="_Toc37179965"/>
      <w:bookmarkStart w:id="5044" w:name="_Toc45869665"/>
      <w:bookmarkStart w:id="5045" w:name="_Toc52555464"/>
      <w:bookmarkStart w:id="5046" w:name="_Toc61112920"/>
      <w:bookmarkStart w:id="5047" w:name="_Toc67911804"/>
      <w:bookmarkStart w:id="5048" w:name="_Toc74840624"/>
      <w:bookmarkStart w:id="5049" w:name="_Toc76503759"/>
      <w:bookmarkStart w:id="5050" w:name="_Toc83042311"/>
      <w:bookmarkStart w:id="5051" w:name="_Toc89854485"/>
      <w:bookmarkStart w:id="5052" w:name="_Toc98667258"/>
      <w:bookmarkStart w:id="5053" w:name="_Toc105752541"/>
      <w:bookmarkStart w:id="5054" w:name="_Toc123150159"/>
      <w:bookmarkStart w:id="5055" w:name="_Toc124163121"/>
      <w:bookmarkStart w:id="5056" w:name="_Toc130913431"/>
      <w:bookmarkStart w:id="5057" w:name="_Toc137373716"/>
      <w:bookmarkStart w:id="5058" w:name="_Toc138892396"/>
      <w:bookmarkStart w:id="5059" w:name="_Toc155216463"/>
      <w:bookmarkStart w:id="5060" w:name="_Toc216361319"/>
      <w:r w:rsidRPr="009202AA">
        <w:t>9.3.1</w:t>
      </w:r>
      <w:r w:rsidRPr="009202AA">
        <w:tab/>
        <w:t>General</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61" w:name="_Toc21096628"/>
      <w:bookmarkStart w:id="5062" w:name="_Toc29763595"/>
      <w:bookmarkStart w:id="5063" w:name="_Toc36030066"/>
      <w:bookmarkStart w:id="5064" w:name="_Toc37179966"/>
      <w:bookmarkStart w:id="5065" w:name="_Toc45869666"/>
      <w:bookmarkStart w:id="5066" w:name="_Toc52555465"/>
      <w:bookmarkStart w:id="5067" w:name="_Toc61112921"/>
      <w:bookmarkStart w:id="5068" w:name="_Toc67911805"/>
      <w:bookmarkStart w:id="5069" w:name="_Toc74840625"/>
      <w:bookmarkStart w:id="5070" w:name="_Toc76503760"/>
      <w:bookmarkStart w:id="5071" w:name="_Toc83042312"/>
      <w:bookmarkStart w:id="5072" w:name="_Toc89854486"/>
      <w:bookmarkStart w:id="5073" w:name="_Toc98667259"/>
      <w:bookmarkStart w:id="5074" w:name="_Toc105752542"/>
      <w:bookmarkStart w:id="5075" w:name="_Toc123150160"/>
      <w:bookmarkStart w:id="5076" w:name="_Toc124163122"/>
      <w:bookmarkStart w:id="5077" w:name="_Toc130913432"/>
      <w:bookmarkStart w:id="5078" w:name="_Toc137373717"/>
      <w:bookmarkStart w:id="5079" w:name="_Toc138892397"/>
      <w:bookmarkStart w:id="5080" w:name="_Toc155216464"/>
      <w:bookmarkStart w:id="5081" w:name="_Toc216361320"/>
      <w:r w:rsidRPr="009202AA">
        <w:t>9.3.2</w:t>
      </w:r>
      <w:r w:rsidRPr="009202AA">
        <w:tab/>
        <w:t>OTA Maximum output power</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6F27BD44" w14:textId="77777777" w:rsidR="004C4A70" w:rsidRPr="009202AA" w:rsidRDefault="004C4A70" w:rsidP="004C4A70">
      <w:pPr>
        <w:pStyle w:val="Heading4"/>
      </w:pPr>
      <w:bookmarkStart w:id="5082" w:name="_Toc21096629"/>
      <w:bookmarkStart w:id="5083" w:name="_Toc29763596"/>
      <w:bookmarkStart w:id="5084" w:name="_Toc36030067"/>
      <w:bookmarkStart w:id="5085" w:name="_Toc37179967"/>
      <w:bookmarkStart w:id="5086" w:name="_Toc45869667"/>
      <w:bookmarkStart w:id="5087" w:name="_Toc52555466"/>
      <w:bookmarkStart w:id="5088" w:name="_Toc61112922"/>
      <w:bookmarkStart w:id="5089" w:name="_Toc67911806"/>
      <w:bookmarkStart w:id="5090" w:name="_Toc74840626"/>
      <w:bookmarkStart w:id="5091" w:name="_Toc76503761"/>
      <w:bookmarkStart w:id="5092" w:name="_Toc83042313"/>
      <w:bookmarkStart w:id="5093" w:name="_Toc89854487"/>
      <w:bookmarkStart w:id="5094" w:name="_Toc98667260"/>
      <w:bookmarkStart w:id="5095" w:name="_Toc105752543"/>
      <w:bookmarkStart w:id="5096" w:name="_Toc123150161"/>
      <w:bookmarkStart w:id="5097" w:name="_Toc124163123"/>
      <w:bookmarkStart w:id="5098" w:name="_Toc130913433"/>
      <w:bookmarkStart w:id="5099" w:name="_Toc137373718"/>
      <w:bookmarkStart w:id="5100" w:name="_Toc138892398"/>
      <w:bookmarkStart w:id="5101" w:name="_Toc155216465"/>
      <w:bookmarkStart w:id="5102" w:name="_Toc216361321"/>
      <w:r w:rsidRPr="009202AA">
        <w:t>9.3.2.1</w:t>
      </w:r>
      <w:r w:rsidRPr="009202AA">
        <w:tab/>
        <w:t>General</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103" w:name="_Toc21096630"/>
      <w:bookmarkStart w:id="5104" w:name="_Toc29763597"/>
      <w:bookmarkStart w:id="5105" w:name="_Toc36030068"/>
      <w:bookmarkStart w:id="5106" w:name="_Toc37179968"/>
      <w:bookmarkStart w:id="5107" w:name="_Toc45869668"/>
      <w:bookmarkStart w:id="5108" w:name="_Toc52555467"/>
      <w:bookmarkStart w:id="5109" w:name="_Toc61112923"/>
      <w:bookmarkStart w:id="5110" w:name="_Toc67911807"/>
      <w:bookmarkStart w:id="5111" w:name="_Toc74840627"/>
      <w:bookmarkStart w:id="5112" w:name="_Toc76503762"/>
      <w:bookmarkStart w:id="5113" w:name="_Toc83042314"/>
      <w:bookmarkStart w:id="5114" w:name="_Toc89854488"/>
      <w:bookmarkStart w:id="5115" w:name="_Toc98667261"/>
      <w:bookmarkStart w:id="5116" w:name="_Toc105752544"/>
      <w:bookmarkStart w:id="5117" w:name="_Toc123150162"/>
      <w:bookmarkStart w:id="5118" w:name="_Toc124163124"/>
      <w:bookmarkStart w:id="5119" w:name="_Toc130913434"/>
      <w:bookmarkStart w:id="5120" w:name="_Toc137373719"/>
      <w:bookmarkStart w:id="5121" w:name="_Toc138892399"/>
      <w:bookmarkStart w:id="5122" w:name="_Toc155216466"/>
      <w:bookmarkStart w:id="5123" w:name="_Toc216361322"/>
      <w:r w:rsidRPr="009202AA">
        <w:t>9.3.2.2</w:t>
      </w:r>
      <w:r w:rsidRPr="009202AA">
        <w:tab/>
        <w:t>Minimum requirement for MSR operation</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458AC122" w14:textId="77777777" w:rsidR="004C4A70" w:rsidRPr="009202AA" w:rsidRDefault="004C4A70" w:rsidP="004C4A70">
      <w:pPr>
        <w:pStyle w:val="Heading5"/>
      </w:pPr>
      <w:bookmarkStart w:id="5124" w:name="_Toc21096631"/>
      <w:bookmarkStart w:id="5125" w:name="_Toc29763598"/>
      <w:bookmarkStart w:id="5126" w:name="_Toc36030069"/>
      <w:bookmarkStart w:id="5127" w:name="_Toc37179969"/>
      <w:bookmarkStart w:id="5128" w:name="_Toc45869669"/>
      <w:bookmarkStart w:id="5129" w:name="_Toc52555468"/>
      <w:bookmarkStart w:id="5130" w:name="_Toc61112924"/>
      <w:bookmarkStart w:id="5131" w:name="_Toc67911808"/>
      <w:bookmarkStart w:id="5132" w:name="_Toc74840628"/>
      <w:bookmarkStart w:id="5133" w:name="_Toc76503763"/>
      <w:bookmarkStart w:id="5134" w:name="_Toc83042315"/>
      <w:bookmarkStart w:id="5135" w:name="_Toc89854489"/>
      <w:bookmarkStart w:id="5136" w:name="_Toc98667262"/>
      <w:bookmarkStart w:id="5137" w:name="_Toc105752545"/>
      <w:bookmarkStart w:id="5138" w:name="_Toc123150163"/>
      <w:bookmarkStart w:id="5139" w:name="_Toc124163125"/>
      <w:bookmarkStart w:id="5140" w:name="_Toc130913435"/>
      <w:bookmarkStart w:id="5141" w:name="_Toc137373720"/>
      <w:bookmarkStart w:id="5142" w:name="_Toc138892400"/>
      <w:bookmarkStart w:id="5143" w:name="_Toc155216467"/>
      <w:bookmarkStart w:id="5144" w:name="_Toc216361323"/>
      <w:r w:rsidRPr="009202AA">
        <w:t>9.3.2.2.1</w:t>
      </w:r>
      <w:r w:rsidRPr="009202AA">
        <w:tab/>
        <w:t>General</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45" w:name="_Toc21096632"/>
      <w:bookmarkStart w:id="5146" w:name="_Toc29763599"/>
      <w:bookmarkStart w:id="5147" w:name="_Toc36030070"/>
      <w:bookmarkStart w:id="5148" w:name="_Toc37179970"/>
      <w:bookmarkStart w:id="5149" w:name="_Toc45869670"/>
      <w:bookmarkStart w:id="5150" w:name="_Toc52555469"/>
      <w:bookmarkStart w:id="5151" w:name="_Toc61112925"/>
      <w:bookmarkStart w:id="5152" w:name="_Toc67911809"/>
      <w:bookmarkStart w:id="5153" w:name="_Toc74840629"/>
      <w:bookmarkStart w:id="5154" w:name="_Toc76503764"/>
      <w:bookmarkStart w:id="5155" w:name="_Toc83042316"/>
      <w:bookmarkStart w:id="5156" w:name="_Toc89854490"/>
      <w:bookmarkStart w:id="5157" w:name="_Toc98667263"/>
      <w:bookmarkStart w:id="5158" w:name="_Toc105752546"/>
      <w:bookmarkStart w:id="5159" w:name="_Toc123150164"/>
      <w:bookmarkStart w:id="5160" w:name="_Toc124163126"/>
      <w:bookmarkStart w:id="5161" w:name="_Toc130913436"/>
      <w:bookmarkStart w:id="5162" w:name="_Toc137373721"/>
      <w:bookmarkStart w:id="5163" w:name="_Toc138892401"/>
      <w:bookmarkStart w:id="5164" w:name="_Toc155216468"/>
      <w:bookmarkStart w:id="5165" w:name="_Toc216361324"/>
      <w:r w:rsidRPr="009202AA">
        <w:t>9.3.2.2.2</w:t>
      </w:r>
      <w:r w:rsidRPr="009202AA">
        <w:tab/>
        <w:t>Additional requirements (regional)</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00CCEFC4" w14:textId="050A1FDC" w:rsidR="004C4A70" w:rsidRPr="009202AA" w:rsidRDefault="004C4A70" w:rsidP="00BF2C71">
      <w:pPr>
        <w:pStyle w:val="Heading4"/>
      </w:pPr>
      <w:bookmarkStart w:id="5166" w:name="_Toc21096633"/>
      <w:bookmarkStart w:id="5167" w:name="_Toc29763600"/>
      <w:bookmarkStart w:id="5168" w:name="_Toc36030071"/>
      <w:bookmarkStart w:id="5169" w:name="_Toc37179971"/>
      <w:bookmarkStart w:id="5170" w:name="_Toc45869671"/>
      <w:bookmarkStart w:id="5171" w:name="_Toc52555470"/>
      <w:bookmarkStart w:id="5172" w:name="_Toc61112926"/>
      <w:bookmarkStart w:id="5173" w:name="_Toc67911810"/>
      <w:bookmarkStart w:id="5174" w:name="_Toc74840630"/>
      <w:bookmarkStart w:id="5175" w:name="_Toc76503765"/>
      <w:bookmarkStart w:id="5176" w:name="_Toc83042317"/>
      <w:bookmarkStart w:id="5177" w:name="_Toc89854491"/>
      <w:bookmarkStart w:id="5178" w:name="_Toc98667264"/>
      <w:bookmarkStart w:id="5179" w:name="_Toc105752547"/>
      <w:bookmarkStart w:id="5180" w:name="_Toc123150165"/>
      <w:bookmarkStart w:id="5181" w:name="_Toc124163127"/>
      <w:bookmarkStart w:id="5182" w:name="_Toc130913437"/>
      <w:bookmarkStart w:id="5183" w:name="_Toc137373722"/>
      <w:bookmarkStart w:id="5184" w:name="_Toc138892402"/>
      <w:bookmarkStart w:id="5185" w:name="_Toc155216469"/>
      <w:bookmarkStart w:id="5186" w:name="_Toc216361325"/>
      <w:r w:rsidRPr="009202AA">
        <w:t>9.3.2.3</w:t>
      </w:r>
      <w:r w:rsidRPr="009202AA">
        <w:tab/>
        <w:t>Minimum requirement for single RAT UTRA operation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187" w:name="_Toc21096634"/>
      <w:bookmarkStart w:id="5188" w:name="_Toc29763601"/>
      <w:bookmarkStart w:id="5189" w:name="_Toc36030072"/>
      <w:bookmarkStart w:id="5190" w:name="_Toc37179972"/>
      <w:bookmarkStart w:id="5191" w:name="_Toc45869672"/>
      <w:bookmarkStart w:id="5192" w:name="_Toc52555471"/>
      <w:bookmarkStart w:id="5193" w:name="_Toc61112927"/>
      <w:bookmarkStart w:id="5194" w:name="_Toc67911811"/>
      <w:bookmarkStart w:id="5195" w:name="_Toc74840631"/>
      <w:bookmarkStart w:id="5196" w:name="_Toc76503766"/>
      <w:bookmarkStart w:id="5197" w:name="_Toc83042318"/>
      <w:bookmarkStart w:id="5198" w:name="_Toc89854492"/>
      <w:bookmarkStart w:id="5199" w:name="_Toc98667265"/>
      <w:bookmarkStart w:id="5200" w:name="_Toc105752548"/>
      <w:bookmarkStart w:id="5201" w:name="_Toc123150166"/>
      <w:bookmarkStart w:id="5202" w:name="_Toc124163128"/>
      <w:bookmarkStart w:id="5203" w:name="_Toc130913438"/>
      <w:bookmarkStart w:id="5204" w:name="_Toc137373723"/>
      <w:bookmarkStart w:id="5205" w:name="_Toc138892403"/>
      <w:bookmarkStart w:id="5206" w:name="_Toc155216470"/>
      <w:bookmarkStart w:id="5207" w:name="_Toc216361326"/>
      <w:r w:rsidRPr="009202AA">
        <w:t>9.3.2.4</w:t>
      </w:r>
      <w:r w:rsidRPr="009202AA">
        <w:tab/>
        <w:t>Minimum requirement for single RAT E-UTRA operation</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D769F57" w14:textId="77777777" w:rsidR="004C4A70" w:rsidRPr="009202AA" w:rsidRDefault="004C4A70" w:rsidP="004C4A70">
      <w:pPr>
        <w:pStyle w:val="Heading5"/>
      </w:pPr>
      <w:bookmarkStart w:id="5208" w:name="_Toc21096635"/>
      <w:bookmarkStart w:id="5209" w:name="_Toc29763602"/>
      <w:bookmarkStart w:id="5210" w:name="_Toc36030073"/>
      <w:bookmarkStart w:id="5211" w:name="_Toc37179973"/>
      <w:bookmarkStart w:id="5212" w:name="_Toc45869673"/>
      <w:bookmarkStart w:id="5213" w:name="_Toc52555472"/>
      <w:bookmarkStart w:id="5214" w:name="_Toc61112928"/>
      <w:bookmarkStart w:id="5215" w:name="_Toc67911812"/>
      <w:bookmarkStart w:id="5216" w:name="_Toc74840632"/>
      <w:bookmarkStart w:id="5217" w:name="_Toc76503767"/>
      <w:bookmarkStart w:id="5218" w:name="_Toc83042319"/>
      <w:bookmarkStart w:id="5219" w:name="_Toc89854493"/>
      <w:bookmarkStart w:id="5220" w:name="_Toc98667266"/>
      <w:bookmarkStart w:id="5221" w:name="_Toc105752549"/>
      <w:bookmarkStart w:id="5222" w:name="_Toc123150167"/>
      <w:bookmarkStart w:id="5223" w:name="_Toc124163129"/>
      <w:bookmarkStart w:id="5224" w:name="_Toc130913439"/>
      <w:bookmarkStart w:id="5225" w:name="_Toc137373724"/>
      <w:bookmarkStart w:id="5226" w:name="_Toc138892404"/>
      <w:bookmarkStart w:id="5227" w:name="_Toc155216471"/>
      <w:bookmarkStart w:id="5228" w:name="_Toc216361327"/>
      <w:r w:rsidRPr="009202AA">
        <w:t>9.3.2.4.1</w:t>
      </w:r>
      <w:r w:rsidRPr="009202AA">
        <w:tab/>
        <w:t>General</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29" w:name="_Toc21096636"/>
      <w:bookmarkStart w:id="5230" w:name="_Toc29763603"/>
      <w:bookmarkStart w:id="5231" w:name="_Toc36030074"/>
      <w:bookmarkStart w:id="5232" w:name="_Toc37179974"/>
      <w:bookmarkStart w:id="5233" w:name="_Toc45869674"/>
      <w:bookmarkStart w:id="5234" w:name="_Toc52555473"/>
      <w:bookmarkStart w:id="5235" w:name="_Toc61112929"/>
      <w:bookmarkStart w:id="5236" w:name="_Toc67911813"/>
      <w:bookmarkStart w:id="5237" w:name="_Toc74840633"/>
      <w:bookmarkStart w:id="5238" w:name="_Toc76503768"/>
      <w:bookmarkStart w:id="5239" w:name="_Toc83042320"/>
      <w:bookmarkStart w:id="5240" w:name="_Toc89854494"/>
      <w:bookmarkStart w:id="5241" w:name="_Toc98667267"/>
      <w:bookmarkStart w:id="5242" w:name="_Toc105752550"/>
      <w:bookmarkStart w:id="5243" w:name="_Toc123150168"/>
      <w:bookmarkStart w:id="5244" w:name="_Toc124163130"/>
      <w:bookmarkStart w:id="5245" w:name="_Toc130913440"/>
      <w:bookmarkStart w:id="5246" w:name="_Toc137373725"/>
      <w:bookmarkStart w:id="5247" w:name="_Toc138892405"/>
      <w:bookmarkStart w:id="5248" w:name="_Toc155216472"/>
      <w:bookmarkStart w:id="5249" w:name="_Toc216361328"/>
      <w:r w:rsidRPr="009202AA">
        <w:lastRenderedPageBreak/>
        <w:t>9.3.2.4.2</w:t>
      </w:r>
      <w:r w:rsidRPr="009202AA">
        <w:tab/>
        <w:t>Additional requirements (regional)</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49C8557" w14:textId="77777777" w:rsidR="004C4A70" w:rsidRPr="009202AA" w:rsidRDefault="004C4A70" w:rsidP="004C4A70">
      <w:pPr>
        <w:pStyle w:val="Heading3"/>
        <w:rPr>
          <w:lang w:val="sv-SE"/>
        </w:rPr>
      </w:pPr>
      <w:bookmarkStart w:id="5250" w:name="_Toc21096637"/>
      <w:bookmarkStart w:id="5251" w:name="_Toc29763604"/>
      <w:bookmarkStart w:id="5252" w:name="_Toc36030075"/>
      <w:bookmarkStart w:id="5253" w:name="_Toc37179975"/>
      <w:bookmarkStart w:id="5254" w:name="_Toc45869675"/>
      <w:bookmarkStart w:id="5255" w:name="_Toc52555474"/>
      <w:bookmarkStart w:id="5256" w:name="_Toc61112930"/>
      <w:bookmarkStart w:id="5257" w:name="_Toc67911814"/>
      <w:bookmarkStart w:id="5258" w:name="_Toc74840634"/>
      <w:bookmarkStart w:id="5259" w:name="_Toc76503769"/>
      <w:bookmarkStart w:id="5260" w:name="_Toc83042321"/>
      <w:bookmarkStart w:id="5261" w:name="_Toc89854495"/>
      <w:bookmarkStart w:id="5262" w:name="_Toc98667268"/>
      <w:bookmarkStart w:id="5263" w:name="_Toc105752551"/>
      <w:bookmarkStart w:id="5264" w:name="_Toc123150169"/>
      <w:bookmarkStart w:id="5265" w:name="_Toc124163131"/>
      <w:bookmarkStart w:id="5266" w:name="_Toc130913441"/>
      <w:bookmarkStart w:id="5267" w:name="_Toc137373726"/>
      <w:bookmarkStart w:id="5268" w:name="_Toc138892406"/>
      <w:bookmarkStart w:id="5269" w:name="_Toc155216473"/>
      <w:bookmarkStart w:id="5270" w:name="_Toc216361329"/>
      <w:r w:rsidRPr="009202AA">
        <w:rPr>
          <w:lang w:val="sv-SE"/>
        </w:rPr>
        <w:t>9.3.3</w:t>
      </w:r>
      <w:r w:rsidRPr="009202AA">
        <w:rPr>
          <w:lang w:val="sv-SE"/>
        </w:rPr>
        <w:tab/>
        <w:t>OTA E-UTRA DL RS power</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73B423F5" w14:textId="77777777" w:rsidR="004C4A70" w:rsidRPr="009202AA" w:rsidRDefault="004C4A70" w:rsidP="00256B9E">
      <w:pPr>
        <w:pStyle w:val="Heading4"/>
      </w:pPr>
      <w:bookmarkStart w:id="5271" w:name="_Toc21096638"/>
      <w:bookmarkStart w:id="5272" w:name="_Toc29763605"/>
      <w:bookmarkStart w:id="5273" w:name="_Toc36030076"/>
      <w:bookmarkStart w:id="5274" w:name="_Toc37179976"/>
      <w:bookmarkStart w:id="5275" w:name="_Toc45869676"/>
      <w:bookmarkStart w:id="5276" w:name="_Toc52555475"/>
      <w:bookmarkStart w:id="5277" w:name="_Toc61112931"/>
      <w:bookmarkStart w:id="5278" w:name="_Toc67911815"/>
      <w:bookmarkStart w:id="5279" w:name="_Toc74840635"/>
      <w:bookmarkStart w:id="5280" w:name="_Toc76503770"/>
      <w:bookmarkStart w:id="5281" w:name="_Toc83042322"/>
      <w:bookmarkStart w:id="5282" w:name="_Toc89854496"/>
      <w:bookmarkStart w:id="5283" w:name="_Toc98667269"/>
      <w:bookmarkStart w:id="5284" w:name="_Toc105752552"/>
      <w:bookmarkStart w:id="5285" w:name="_Toc123150170"/>
      <w:bookmarkStart w:id="5286" w:name="_Toc124163132"/>
      <w:bookmarkStart w:id="5287" w:name="_Toc130913442"/>
      <w:bookmarkStart w:id="5288" w:name="_Toc137373727"/>
      <w:bookmarkStart w:id="5289" w:name="_Toc138892407"/>
      <w:bookmarkStart w:id="5290" w:name="_Toc155216474"/>
      <w:bookmarkStart w:id="5291" w:name="_Toc216361330"/>
      <w:r w:rsidRPr="009202AA">
        <w:t>9.3.3.1</w:t>
      </w:r>
      <w:r w:rsidRPr="009202AA">
        <w:tab/>
        <w:t>General</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292" w:name="_Toc21096639"/>
      <w:bookmarkStart w:id="5293" w:name="_Toc29763606"/>
      <w:bookmarkStart w:id="5294" w:name="_Toc36030077"/>
      <w:bookmarkStart w:id="5295" w:name="_Toc37179977"/>
      <w:bookmarkStart w:id="5296" w:name="_Toc45869677"/>
      <w:bookmarkStart w:id="5297" w:name="_Toc52555476"/>
      <w:bookmarkStart w:id="5298" w:name="_Toc61112932"/>
      <w:bookmarkStart w:id="5299" w:name="_Toc67911816"/>
      <w:bookmarkStart w:id="5300" w:name="_Toc74840636"/>
      <w:bookmarkStart w:id="5301" w:name="_Toc76503771"/>
      <w:bookmarkStart w:id="5302" w:name="_Toc83042323"/>
      <w:bookmarkStart w:id="5303" w:name="_Toc89854497"/>
      <w:bookmarkStart w:id="5304" w:name="_Toc98667270"/>
      <w:bookmarkStart w:id="5305" w:name="_Toc105752553"/>
      <w:bookmarkStart w:id="5306" w:name="_Toc123150171"/>
      <w:bookmarkStart w:id="5307" w:name="_Toc124163133"/>
      <w:bookmarkStart w:id="5308" w:name="_Toc130913443"/>
      <w:bookmarkStart w:id="5309" w:name="_Toc137373728"/>
      <w:bookmarkStart w:id="5310" w:name="_Toc138892408"/>
      <w:bookmarkStart w:id="5311" w:name="_Toc155216475"/>
      <w:bookmarkStart w:id="5312" w:name="_Toc216361331"/>
      <w:r w:rsidRPr="009202AA">
        <w:t>9.3.3.2</w:t>
      </w:r>
      <w:r w:rsidRPr="009202AA">
        <w:tab/>
        <w:t>Minimum requirement for MSR operation</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313" w:name="_Toc21096640"/>
      <w:bookmarkStart w:id="5314" w:name="_Toc29763607"/>
      <w:bookmarkStart w:id="5315" w:name="_Toc36030078"/>
      <w:bookmarkStart w:id="5316" w:name="_Toc37179978"/>
      <w:bookmarkStart w:id="5317" w:name="_Toc45869678"/>
      <w:bookmarkStart w:id="5318" w:name="_Toc52555477"/>
      <w:bookmarkStart w:id="5319" w:name="_Toc61112933"/>
      <w:bookmarkStart w:id="5320" w:name="_Toc67911817"/>
      <w:bookmarkStart w:id="5321" w:name="_Toc74840637"/>
      <w:bookmarkStart w:id="5322" w:name="_Toc76503772"/>
      <w:bookmarkStart w:id="5323" w:name="_Toc83042324"/>
      <w:bookmarkStart w:id="5324" w:name="_Toc89854498"/>
      <w:bookmarkStart w:id="5325" w:name="_Toc98667271"/>
      <w:bookmarkStart w:id="5326" w:name="_Toc105752554"/>
      <w:bookmarkStart w:id="5327" w:name="_Toc123150172"/>
      <w:bookmarkStart w:id="5328" w:name="_Toc124163134"/>
      <w:bookmarkStart w:id="5329" w:name="_Toc130913444"/>
      <w:bookmarkStart w:id="5330" w:name="_Toc137373729"/>
      <w:bookmarkStart w:id="5331" w:name="_Toc138892409"/>
      <w:bookmarkStart w:id="5332" w:name="_Toc155216476"/>
      <w:bookmarkStart w:id="5333" w:name="_Toc216361332"/>
      <w:r w:rsidRPr="009202AA">
        <w:t>9.3.3.3</w:t>
      </w:r>
      <w:r w:rsidRPr="009202AA">
        <w:tab/>
        <w:t>Minimum requirement for single RAT UTRA operation</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34" w:name="_Toc21096641"/>
      <w:bookmarkStart w:id="5335" w:name="_Toc29763608"/>
      <w:bookmarkStart w:id="5336" w:name="_Toc36030079"/>
      <w:bookmarkStart w:id="5337" w:name="_Toc37179979"/>
      <w:bookmarkStart w:id="5338" w:name="_Toc45869679"/>
      <w:bookmarkStart w:id="5339" w:name="_Toc52555478"/>
      <w:bookmarkStart w:id="5340" w:name="_Toc61112934"/>
      <w:bookmarkStart w:id="5341" w:name="_Toc67911818"/>
      <w:bookmarkStart w:id="5342" w:name="_Toc74840638"/>
      <w:bookmarkStart w:id="5343" w:name="_Toc76503773"/>
      <w:bookmarkStart w:id="5344" w:name="_Toc83042325"/>
      <w:bookmarkStart w:id="5345" w:name="_Toc89854499"/>
      <w:bookmarkStart w:id="5346" w:name="_Toc98667272"/>
      <w:bookmarkStart w:id="5347" w:name="_Toc105752555"/>
      <w:bookmarkStart w:id="5348" w:name="_Toc123150173"/>
      <w:bookmarkStart w:id="5349" w:name="_Toc124163135"/>
      <w:bookmarkStart w:id="5350" w:name="_Toc130913445"/>
      <w:bookmarkStart w:id="5351" w:name="_Toc137373730"/>
      <w:bookmarkStart w:id="5352" w:name="_Toc138892410"/>
      <w:bookmarkStart w:id="5353" w:name="_Toc155216477"/>
      <w:bookmarkStart w:id="5354" w:name="_Toc216361333"/>
      <w:r w:rsidRPr="009202AA">
        <w:t>9.3.3.4</w:t>
      </w:r>
      <w:r w:rsidRPr="009202AA">
        <w:tab/>
        <w:t>Minimum requirement for single RAT E-UTRA operation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55" w:name="_Toc21096642"/>
      <w:bookmarkStart w:id="5356" w:name="_Toc29763609"/>
      <w:bookmarkStart w:id="5357" w:name="_Toc36030080"/>
      <w:bookmarkStart w:id="5358" w:name="_Toc37179980"/>
      <w:bookmarkStart w:id="5359" w:name="_Toc45869680"/>
      <w:bookmarkStart w:id="5360" w:name="_Toc52555479"/>
      <w:bookmarkStart w:id="5361" w:name="_Toc61112935"/>
      <w:bookmarkStart w:id="5362" w:name="_Toc67911819"/>
      <w:bookmarkStart w:id="5363" w:name="_Toc74840639"/>
      <w:bookmarkStart w:id="5364" w:name="_Toc76503774"/>
      <w:bookmarkStart w:id="5365" w:name="_Toc83042326"/>
      <w:bookmarkStart w:id="5366" w:name="_Toc89854500"/>
      <w:bookmarkStart w:id="5367" w:name="_Toc98667273"/>
      <w:bookmarkStart w:id="5368" w:name="_Toc105752556"/>
      <w:bookmarkStart w:id="5369" w:name="_Toc123150174"/>
      <w:bookmarkStart w:id="5370" w:name="_Toc124163136"/>
      <w:bookmarkStart w:id="5371" w:name="_Toc130913446"/>
      <w:bookmarkStart w:id="5372" w:name="_Toc137373731"/>
      <w:bookmarkStart w:id="5373" w:name="_Toc138892411"/>
      <w:bookmarkStart w:id="5374" w:name="_Toc155216478"/>
      <w:bookmarkStart w:id="5375" w:name="_Toc216361334"/>
      <w:r w:rsidRPr="009202AA">
        <w:t>9.4</w:t>
      </w:r>
      <w:r w:rsidRPr="009202AA">
        <w:tab/>
        <w:t>OTA Output power dynamics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4670C24B" w14:textId="77777777" w:rsidR="004C4A70" w:rsidRPr="009202AA" w:rsidRDefault="004C4A70" w:rsidP="004C4A70">
      <w:pPr>
        <w:pStyle w:val="Heading3"/>
      </w:pPr>
      <w:bookmarkStart w:id="5376" w:name="_Toc21096643"/>
      <w:bookmarkStart w:id="5377" w:name="_Toc29763610"/>
      <w:bookmarkStart w:id="5378" w:name="_Toc36030081"/>
      <w:bookmarkStart w:id="5379" w:name="_Toc37179981"/>
      <w:bookmarkStart w:id="5380" w:name="_Toc45869681"/>
      <w:bookmarkStart w:id="5381" w:name="_Toc52555480"/>
      <w:bookmarkStart w:id="5382" w:name="_Toc61112936"/>
      <w:bookmarkStart w:id="5383" w:name="_Toc67911820"/>
      <w:bookmarkStart w:id="5384" w:name="_Toc74840640"/>
      <w:bookmarkStart w:id="5385" w:name="_Toc76503775"/>
      <w:bookmarkStart w:id="5386" w:name="_Toc83042327"/>
      <w:bookmarkStart w:id="5387" w:name="_Toc89854501"/>
      <w:bookmarkStart w:id="5388" w:name="_Toc98667274"/>
      <w:bookmarkStart w:id="5389" w:name="_Toc105752557"/>
      <w:bookmarkStart w:id="5390" w:name="_Toc123150175"/>
      <w:bookmarkStart w:id="5391" w:name="_Toc124163137"/>
      <w:bookmarkStart w:id="5392" w:name="_Toc130913447"/>
      <w:bookmarkStart w:id="5393" w:name="_Toc137373732"/>
      <w:bookmarkStart w:id="5394" w:name="_Toc138892412"/>
      <w:bookmarkStart w:id="5395" w:name="_Toc155216479"/>
      <w:bookmarkStart w:id="5396" w:name="_Toc216361335"/>
      <w:r w:rsidRPr="009202AA">
        <w:t>9.4.1</w:t>
      </w:r>
      <w:r w:rsidRPr="009202AA">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397" w:name="_Toc21096644"/>
      <w:bookmarkStart w:id="5398" w:name="_Toc29763611"/>
      <w:bookmarkStart w:id="5399" w:name="_Toc36030082"/>
      <w:bookmarkStart w:id="5400" w:name="_Toc37179982"/>
      <w:bookmarkStart w:id="5401" w:name="_Toc45869682"/>
      <w:bookmarkStart w:id="5402" w:name="_Toc52555481"/>
      <w:bookmarkStart w:id="5403" w:name="_Toc61112937"/>
      <w:bookmarkStart w:id="5404" w:name="_Toc67911821"/>
      <w:bookmarkStart w:id="5405" w:name="_Toc74840641"/>
      <w:bookmarkStart w:id="5406" w:name="_Toc76503776"/>
      <w:bookmarkStart w:id="5407" w:name="_Toc83042328"/>
      <w:bookmarkStart w:id="5408" w:name="_Toc89854502"/>
      <w:bookmarkStart w:id="5409" w:name="_Toc98667275"/>
      <w:bookmarkStart w:id="5410" w:name="_Toc105752558"/>
      <w:bookmarkStart w:id="5411" w:name="_Toc123150176"/>
      <w:bookmarkStart w:id="5412" w:name="_Toc124163138"/>
      <w:bookmarkStart w:id="5413" w:name="_Toc130913448"/>
      <w:bookmarkStart w:id="5414" w:name="_Toc137373733"/>
      <w:bookmarkStart w:id="5415" w:name="_Toc138892413"/>
      <w:bookmarkStart w:id="5416" w:name="_Toc155216480"/>
      <w:bookmarkStart w:id="5417" w:name="_Toc216361336"/>
      <w:r w:rsidRPr="009202AA">
        <w:t>9.4.2</w:t>
      </w:r>
      <w:r w:rsidRPr="009202AA">
        <w:tab/>
        <w:t>OTA UTRA Inner loop power control in the downlink</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259698E" w14:textId="77777777" w:rsidR="004C4A70" w:rsidRPr="009202AA" w:rsidRDefault="004C4A70" w:rsidP="004C4A70">
      <w:pPr>
        <w:pStyle w:val="Heading4"/>
      </w:pPr>
      <w:bookmarkStart w:id="5418" w:name="_Toc21096645"/>
      <w:bookmarkStart w:id="5419" w:name="_Toc29763612"/>
      <w:bookmarkStart w:id="5420" w:name="_Toc36030083"/>
      <w:bookmarkStart w:id="5421" w:name="_Toc37179983"/>
      <w:bookmarkStart w:id="5422" w:name="_Toc45869683"/>
      <w:bookmarkStart w:id="5423" w:name="_Toc52555482"/>
      <w:bookmarkStart w:id="5424" w:name="_Toc61112938"/>
      <w:bookmarkStart w:id="5425" w:name="_Toc67911822"/>
      <w:bookmarkStart w:id="5426" w:name="_Toc74840642"/>
      <w:bookmarkStart w:id="5427" w:name="_Toc76503777"/>
      <w:bookmarkStart w:id="5428" w:name="_Toc83042329"/>
      <w:bookmarkStart w:id="5429" w:name="_Toc89854503"/>
      <w:bookmarkStart w:id="5430" w:name="_Toc98667276"/>
      <w:bookmarkStart w:id="5431" w:name="_Toc105752559"/>
      <w:bookmarkStart w:id="5432" w:name="_Toc123150177"/>
      <w:bookmarkStart w:id="5433" w:name="_Toc124163139"/>
      <w:bookmarkStart w:id="5434" w:name="_Toc130913449"/>
      <w:bookmarkStart w:id="5435" w:name="_Toc137373734"/>
      <w:bookmarkStart w:id="5436" w:name="_Toc138892414"/>
      <w:bookmarkStart w:id="5437" w:name="_Toc155216481"/>
      <w:bookmarkStart w:id="5438" w:name="_Toc216361337"/>
      <w:r w:rsidRPr="009202AA">
        <w:t>9.4.2.1</w:t>
      </w:r>
      <w:r w:rsidRPr="009202AA">
        <w:tab/>
        <w:t>General</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39" w:name="_Toc21096646"/>
      <w:bookmarkStart w:id="5440" w:name="_Toc29763613"/>
      <w:bookmarkStart w:id="5441" w:name="_Toc36030084"/>
      <w:bookmarkStart w:id="5442" w:name="_Toc37179984"/>
      <w:bookmarkStart w:id="5443" w:name="_Toc45869684"/>
      <w:bookmarkStart w:id="5444" w:name="_Toc52555483"/>
      <w:bookmarkStart w:id="5445" w:name="_Toc61112939"/>
      <w:bookmarkStart w:id="5446" w:name="_Toc67911823"/>
      <w:bookmarkStart w:id="5447" w:name="_Toc74840643"/>
      <w:bookmarkStart w:id="5448" w:name="_Toc76503778"/>
      <w:bookmarkStart w:id="5449" w:name="_Toc83042330"/>
      <w:bookmarkStart w:id="5450" w:name="_Toc89854504"/>
      <w:bookmarkStart w:id="5451" w:name="_Toc98667277"/>
      <w:bookmarkStart w:id="5452" w:name="_Toc105752560"/>
      <w:bookmarkStart w:id="5453" w:name="_Toc123150178"/>
      <w:bookmarkStart w:id="5454" w:name="_Toc124163140"/>
      <w:bookmarkStart w:id="5455" w:name="_Toc130913450"/>
      <w:bookmarkStart w:id="5456" w:name="_Toc137373735"/>
      <w:bookmarkStart w:id="5457" w:name="_Toc138892415"/>
      <w:bookmarkStart w:id="5458" w:name="_Toc155216482"/>
      <w:bookmarkStart w:id="5459" w:name="_Toc216361338"/>
      <w:r w:rsidRPr="009202AA">
        <w:t>9.4.2.2</w:t>
      </w:r>
      <w:r w:rsidRPr="009202AA">
        <w:tab/>
        <w:t>Minimum requirement for MSR operation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60" w:name="_Toc21096647"/>
      <w:bookmarkStart w:id="5461" w:name="_Toc29763614"/>
      <w:bookmarkStart w:id="5462" w:name="_Toc36030085"/>
      <w:bookmarkStart w:id="5463" w:name="_Toc37179985"/>
      <w:bookmarkStart w:id="5464" w:name="_Toc45869685"/>
      <w:bookmarkStart w:id="5465" w:name="_Toc52555484"/>
      <w:bookmarkStart w:id="5466" w:name="_Toc61112940"/>
      <w:bookmarkStart w:id="5467" w:name="_Toc67911824"/>
      <w:bookmarkStart w:id="5468" w:name="_Toc74840644"/>
      <w:bookmarkStart w:id="5469" w:name="_Toc76503779"/>
      <w:bookmarkStart w:id="5470" w:name="_Toc83042331"/>
      <w:bookmarkStart w:id="5471" w:name="_Toc89854505"/>
      <w:bookmarkStart w:id="5472" w:name="_Toc98667278"/>
      <w:bookmarkStart w:id="5473" w:name="_Toc105752561"/>
      <w:bookmarkStart w:id="5474" w:name="_Toc123150179"/>
      <w:bookmarkStart w:id="5475" w:name="_Toc124163141"/>
      <w:bookmarkStart w:id="5476" w:name="_Toc130913451"/>
      <w:bookmarkStart w:id="5477" w:name="_Toc137373736"/>
      <w:bookmarkStart w:id="5478" w:name="_Toc138892416"/>
      <w:bookmarkStart w:id="5479" w:name="_Toc155216483"/>
      <w:bookmarkStart w:id="5480" w:name="_Toc216361339"/>
      <w:r w:rsidRPr="009202AA">
        <w:lastRenderedPageBreak/>
        <w:t>9.4.2.3</w:t>
      </w:r>
      <w:r w:rsidRPr="009202AA">
        <w:tab/>
        <w:t>Minimum requirement for single RAT UTRA operation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481" w:name="_Toc21096648"/>
      <w:bookmarkStart w:id="5482" w:name="_Toc29763615"/>
      <w:bookmarkStart w:id="5483" w:name="_Toc36030086"/>
      <w:bookmarkStart w:id="5484" w:name="_Toc37179986"/>
      <w:bookmarkStart w:id="5485" w:name="_Toc45869686"/>
      <w:bookmarkStart w:id="5486" w:name="_Toc52555485"/>
      <w:bookmarkStart w:id="5487" w:name="_Toc61112941"/>
      <w:bookmarkStart w:id="5488" w:name="_Toc67911825"/>
      <w:bookmarkStart w:id="5489" w:name="_Toc74840645"/>
      <w:bookmarkStart w:id="5490" w:name="_Toc76503780"/>
      <w:bookmarkStart w:id="5491" w:name="_Toc83042332"/>
      <w:bookmarkStart w:id="5492" w:name="_Toc89854506"/>
      <w:bookmarkStart w:id="5493" w:name="_Toc98667279"/>
      <w:bookmarkStart w:id="5494" w:name="_Toc105752562"/>
      <w:bookmarkStart w:id="5495" w:name="_Toc123150180"/>
      <w:bookmarkStart w:id="5496" w:name="_Toc124163142"/>
      <w:bookmarkStart w:id="5497" w:name="_Toc130913452"/>
      <w:bookmarkStart w:id="5498" w:name="_Toc137373737"/>
      <w:bookmarkStart w:id="5499" w:name="_Toc138892417"/>
      <w:bookmarkStart w:id="5500" w:name="_Toc155216484"/>
      <w:bookmarkStart w:id="5501" w:name="_Toc216361340"/>
      <w:r w:rsidRPr="009202AA">
        <w:t>9.4.2.4</w:t>
      </w:r>
      <w:r w:rsidRPr="009202AA">
        <w:tab/>
        <w:t>Minimum requirement for single RAT E-UTRA operation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502" w:name="_Toc21096649"/>
      <w:bookmarkStart w:id="5503" w:name="_Toc29763616"/>
      <w:bookmarkStart w:id="5504" w:name="_Toc36030087"/>
      <w:bookmarkStart w:id="5505" w:name="_Toc37179987"/>
      <w:bookmarkStart w:id="5506" w:name="_Toc45869687"/>
      <w:bookmarkStart w:id="5507" w:name="_Toc52555486"/>
      <w:bookmarkStart w:id="5508" w:name="_Toc61112942"/>
      <w:bookmarkStart w:id="5509" w:name="_Toc67911826"/>
      <w:bookmarkStart w:id="5510" w:name="_Toc74840646"/>
      <w:bookmarkStart w:id="5511" w:name="_Toc76503781"/>
      <w:bookmarkStart w:id="5512" w:name="_Toc83042333"/>
      <w:bookmarkStart w:id="5513" w:name="_Toc89854507"/>
      <w:bookmarkStart w:id="5514" w:name="_Toc98667280"/>
      <w:bookmarkStart w:id="5515" w:name="_Toc105752563"/>
      <w:bookmarkStart w:id="5516" w:name="_Toc123150181"/>
      <w:bookmarkStart w:id="5517" w:name="_Toc124163143"/>
      <w:bookmarkStart w:id="5518" w:name="_Toc130913453"/>
      <w:bookmarkStart w:id="5519" w:name="_Toc137373738"/>
      <w:bookmarkStart w:id="5520" w:name="_Toc138892418"/>
      <w:bookmarkStart w:id="5521" w:name="_Toc155216485"/>
      <w:bookmarkStart w:id="5522" w:name="_Toc216361341"/>
      <w:r w:rsidRPr="009202AA">
        <w:t>9.4.3</w:t>
      </w:r>
      <w:r w:rsidRPr="009202AA">
        <w:tab/>
        <w:t>OTA Power control dynamic range</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493B12C1" w14:textId="77777777" w:rsidR="004C4A70" w:rsidRPr="009202AA" w:rsidRDefault="004C4A70" w:rsidP="004C4A70">
      <w:pPr>
        <w:pStyle w:val="Heading4"/>
      </w:pPr>
      <w:bookmarkStart w:id="5523" w:name="_Toc21096650"/>
      <w:bookmarkStart w:id="5524" w:name="_Toc29763617"/>
      <w:bookmarkStart w:id="5525" w:name="_Toc36030088"/>
      <w:bookmarkStart w:id="5526" w:name="_Toc37179988"/>
      <w:bookmarkStart w:id="5527" w:name="_Toc45869688"/>
      <w:bookmarkStart w:id="5528" w:name="_Toc52555487"/>
      <w:bookmarkStart w:id="5529" w:name="_Toc61112943"/>
      <w:bookmarkStart w:id="5530" w:name="_Toc67911827"/>
      <w:bookmarkStart w:id="5531" w:name="_Toc74840647"/>
      <w:bookmarkStart w:id="5532" w:name="_Toc76503782"/>
      <w:bookmarkStart w:id="5533" w:name="_Toc83042334"/>
      <w:bookmarkStart w:id="5534" w:name="_Toc89854508"/>
      <w:bookmarkStart w:id="5535" w:name="_Toc98667281"/>
      <w:bookmarkStart w:id="5536" w:name="_Toc105752564"/>
      <w:bookmarkStart w:id="5537" w:name="_Toc123150182"/>
      <w:bookmarkStart w:id="5538" w:name="_Toc124163144"/>
      <w:bookmarkStart w:id="5539" w:name="_Toc130913454"/>
      <w:bookmarkStart w:id="5540" w:name="_Toc137373739"/>
      <w:bookmarkStart w:id="5541" w:name="_Toc138892419"/>
      <w:bookmarkStart w:id="5542" w:name="_Toc155216486"/>
      <w:bookmarkStart w:id="5543" w:name="_Toc216361342"/>
      <w:r w:rsidRPr="009202AA">
        <w:t>9.4.3.1</w:t>
      </w:r>
      <w:r w:rsidRPr="009202AA">
        <w:tab/>
        <w:t>General</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44" w:name="_Toc21096651"/>
      <w:bookmarkStart w:id="5545" w:name="_Toc29763618"/>
      <w:bookmarkStart w:id="5546" w:name="_Toc36030089"/>
      <w:bookmarkStart w:id="5547" w:name="_Toc37179989"/>
      <w:bookmarkStart w:id="5548" w:name="_Toc45869689"/>
      <w:bookmarkStart w:id="5549" w:name="_Toc52555488"/>
      <w:bookmarkStart w:id="5550" w:name="_Toc61112944"/>
      <w:bookmarkStart w:id="5551" w:name="_Toc67911828"/>
      <w:bookmarkStart w:id="5552" w:name="_Toc74840648"/>
      <w:bookmarkStart w:id="5553" w:name="_Toc76503783"/>
      <w:bookmarkStart w:id="5554" w:name="_Toc83042335"/>
      <w:bookmarkStart w:id="5555" w:name="_Toc89854509"/>
      <w:bookmarkStart w:id="5556" w:name="_Toc98667282"/>
      <w:bookmarkStart w:id="5557" w:name="_Toc105752565"/>
      <w:bookmarkStart w:id="5558" w:name="_Toc123150183"/>
      <w:bookmarkStart w:id="5559" w:name="_Toc124163145"/>
      <w:bookmarkStart w:id="5560" w:name="_Toc130913455"/>
      <w:bookmarkStart w:id="5561" w:name="_Toc137373740"/>
      <w:bookmarkStart w:id="5562" w:name="_Toc138892420"/>
      <w:bookmarkStart w:id="5563" w:name="_Toc155216487"/>
      <w:bookmarkStart w:id="5564" w:name="_Toc216361343"/>
      <w:r w:rsidRPr="009202AA">
        <w:t>9.4.3.2</w:t>
      </w:r>
      <w:r w:rsidRPr="009202AA">
        <w:tab/>
        <w:t>Minimum requirement for MSR operation</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565" w:name="_Toc21096652"/>
      <w:bookmarkStart w:id="5566" w:name="_Toc29763619"/>
      <w:bookmarkStart w:id="5567" w:name="_Toc36030090"/>
      <w:bookmarkStart w:id="5568" w:name="_Toc37179990"/>
      <w:bookmarkStart w:id="5569" w:name="_Toc45869690"/>
      <w:bookmarkStart w:id="5570" w:name="_Toc52555489"/>
      <w:bookmarkStart w:id="5571" w:name="_Toc61112945"/>
      <w:bookmarkStart w:id="5572" w:name="_Toc67911829"/>
      <w:bookmarkStart w:id="5573" w:name="_Toc74840649"/>
      <w:bookmarkStart w:id="5574" w:name="_Toc76503784"/>
      <w:bookmarkStart w:id="5575" w:name="_Toc83042336"/>
      <w:bookmarkStart w:id="5576" w:name="_Toc89854510"/>
      <w:bookmarkStart w:id="5577" w:name="_Toc98667283"/>
      <w:bookmarkStart w:id="5578" w:name="_Toc105752566"/>
      <w:bookmarkStart w:id="5579" w:name="_Toc123150184"/>
      <w:bookmarkStart w:id="5580" w:name="_Toc124163146"/>
      <w:bookmarkStart w:id="5581" w:name="_Toc130913456"/>
      <w:bookmarkStart w:id="5582" w:name="_Toc137373741"/>
      <w:bookmarkStart w:id="5583" w:name="_Toc138892421"/>
      <w:bookmarkStart w:id="5584" w:name="_Toc155216488"/>
      <w:bookmarkStart w:id="5585" w:name="_Toc216361344"/>
      <w:r w:rsidRPr="009202AA">
        <w:t>9.4.3.3</w:t>
      </w:r>
      <w:r w:rsidRPr="009202AA">
        <w:tab/>
        <w:t>Minimum requirement for single RAT UTRA operation</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586" w:name="_Toc21096653"/>
      <w:bookmarkStart w:id="5587" w:name="_Toc29763620"/>
      <w:bookmarkStart w:id="5588" w:name="_Toc36030091"/>
      <w:bookmarkStart w:id="5589" w:name="_Toc37179991"/>
      <w:bookmarkStart w:id="5590" w:name="_Toc45869691"/>
      <w:bookmarkStart w:id="5591" w:name="_Toc52555490"/>
      <w:bookmarkStart w:id="5592" w:name="_Toc61112946"/>
      <w:bookmarkStart w:id="5593" w:name="_Toc67911830"/>
      <w:bookmarkStart w:id="5594" w:name="_Toc74840650"/>
      <w:bookmarkStart w:id="5595" w:name="_Toc76503785"/>
      <w:bookmarkStart w:id="5596" w:name="_Toc83042337"/>
      <w:bookmarkStart w:id="5597" w:name="_Toc89854511"/>
      <w:bookmarkStart w:id="5598" w:name="_Toc98667284"/>
      <w:bookmarkStart w:id="5599" w:name="_Toc105752567"/>
      <w:bookmarkStart w:id="5600" w:name="_Toc123150185"/>
      <w:bookmarkStart w:id="5601" w:name="_Toc124163147"/>
      <w:bookmarkStart w:id="5602" w:name="_Toc130913457"/>
      <w:bookmarkStart w:id="5603" w:name="_Toc137373742"/>
      <w:bookmarkStart w:id="5604" w:name="_Toc138892422"/>
      <w:bookmarkStart w:id="5605" w:name="_Toc155216489"/>
      <w:bookmarkStart w:id="5606" w:name="_Toc216361345"/>
      <w:r w:rsidRPr="009202AA">
        <w:lastRenderedPageBreak/>
        <w:t>9.4.3.4</w:t>
      </w:r>
      <w:r w:rsidRPr="009202AA">
        <w:tab/>
        <w:t>Minimum requirement for single RAT E-UTRA operation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607" w:name="_Toc21096654"/>
      <w:bookmarkStart w:id="5608" w:name="_Toc29763621"/>
      <w:bookmarkStart w:id="5609" w:name="_Toc36030092"/>
      <w:bookmarkStart w:id="5610" w:name="_Toc37179992"/>
      <w:bookmarkStart w:id="5611" w:name="_Toc45869692"/>
      <w:bookmarkStart w:id="5612" w:name="_Toc52555491"/>
      <w:bookmarkStart w:id="5613" w:name="_Toc61112947"/>
      <w:bookmarkStart w:id="5614" w:name="_Toc67911831"/>
      <w:bookmarkStart w:id="5615" w:name="_Toc74840651"/>
      <w:bookmarkStart w:id="5616" w:name="_Toc76503786"/>
      <w:bookmarkStart w:id="5617" w:name="_Toc83042338"/>
      <w:bookmarkStart w:id="5618" w:name="_Toc89854512"/>
      <w:bookmarkStart w:id="5619" w:name="_Toc98667285"/>
      <w:bookmarkStart w:id="5620" w:name="_Toc105752568"/>
      <w:bookmarkStart w:id="5621" w:name="_Toc123150186"/>
      <w:bookmarkStart w:id="5622" w:name="_Toc124163148"/>
      <w:bookmarkStart w:id="5623" w:name="_Toc130913458"/>
      <w:bookmarkStart w:id="5624" w:name="_Toc137373743"/>
      <w:bookmarkStart w:id="5625" w:name="_Toc138892423"/>
      <w:bookmarkStart w:id="5626" w:name="_Toc155216490"/>
      <w:bookmarkStart w:id="5627" w:name="_Toc216361346"/>
      <w:r w:rsidRPr="009202AA">
        <w:t>9.4.4</w:t>
      </w:r>
      <w:r w:rsidRPr="009202AA">
        <w:tab/>
        <w:t>OTA Total power dynamic range</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15164A2B" w14:textId="77777777" w:rsidR="004C4A70" w:rsidRPr="009202AA" w:rsidRDefault="004C4A70" w:rsidP="004C4A70">
      <w:pPr>
        <w:pStyle w:val="Heading4"/>
      </w:pPr>
      <w:bookmarkStart w:id="5628" w:name="_Toc21096655"/>
      <w:bookmarkStart w:id="5629" w:name="_Toc29763622"/>
      <w:bookmarkStart w:id="5630" w:name="_Toc36030093"/>
      <w:bookmarkStart w:id="5631" w:name="_Toc37179993"/>
      <w:bookmarkStart w:id="5632" w:name="_Toc45869693"/>
      <w:bookmarkStart w:id="5633" w:name="_Toc52555492"/>
      <w:bookmarkStart w:id="5634" w:name="_Toc61112948"/>
      <w:bookmarkStart w:id="5635" w:name="_Toc67911832"/>
      <w:bookmarkStart w:id="5636" w:name="_Toc74840652"/>
      <w:bookmarkStart w:id="5637" w:name="_Toc76503787"/>
      <w:bookmarkStart w:id="5638" w:name="_Toc83042339"/>
      <w:bookmarkStart w:id="5639" w:name="_Toc89854513"/>
      <w:bookmarkStart w:id="5640" w:name="_Toc98667286"/>
      <w:bookmarkStart w:id="5641" w:name="_Toc105752569"/>
      <w:bookmarkStart w:id="5642" w:name="_Toc123150187"/>
      <w:bookmarkStart w:id="5643" w:name="_Toc124163149"/>
      <w:bookmarkStart w:id="5644" w:name="_Toc130913459"/>
      <w:bookmarkStart w:id="5645" w:name="_Toc137373744"/>
      <w:bookmarkStart w:id="5646" w:name="_Toc138892424"/>
      <w:bookmarkStart w:id="5647" w:name="_Toc155216491"/>
      <w:bookmarkStart w:id="5648" w:name="_Toc216361347"/>
      <w:r w:rsidRPr="009202AA">
        <w:t>9.4.4.1</w:t>
      </w:r>
      <w:r w:rsidRPr="009202AA">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649" w:name="_Hlk528437478"/>
      <w:r w:rsidRPr="009202AA">
        <w:t xml:space="preserve"> when transmitting on all RBs</w:t>
      </w:r>
      <w:bookmarkEnd w:id="5649"/>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650" w:name="_Toc21096656"/>
      <w:bookmarkStart w:id="5651" w:name="_Toc29763623"/>
      <w:bookmarkStart w:id="5652" w:name="_Toc36030094"/>
      <w:bookmarkStart w:id="5653" w:name="_Toc37179994"/>
      <w:bookmarkStart w:id="5654" w:name="_Toc45869694"/>
      <w:bookmarkStart w:id="5655" w:name="_Toc52555493"/>
      <w:bookmarkStart w:id="5656" w:name="_Toc61112949"/>
      <w:bookmarkStart w:id="5657" w:name="_Toc67911833"/>
      <w:bookmarkStart w:id="5658" w:name="_Toc74840653"/>
      <w:bookmarkStart w:id="5659" w:name="_Toc76503788"/>
      <w:bookmarkStart w:id="5660" w:name="_Toc83042340"/>
      <w:bookmarkStart w:id="5661" w:name="_Toc89854514"/>
      <w:bookmarkStart w:id="5662" w:name="_Toc98667287"/>
      <w:bookmarkStart w:id="5663" w:name="_Toc105752570"/>
      <w:bookmarkStart w:id="5664" w:name="_Toc123150188"/>
      <w:bookmarkStart w:id="5665" w:name="_Toc124163150"/>
      <w:bookmarkStart w:id="5666" w:name="_Toc130913460"/>
      <w:bookmarkStart w:id="5667" w:name="_Toc137373745"/>
      <w:bookmarkStart w:id="5668" w:name="_Toc138892425"/>
      <w:bookmarkStart w:id="5669" w:name="_Toc155216492"/>
      <w:bookmarkStart w:id="5670" w:name="_Toc216361348"/>
      <w:r w:rsidRPr="009202AA">
        <w:t>9.4.4.2</w:t>
      </w:r>
      <w:r w:rsidRPr="009202AA">
        <w:tab/>
        <w:t>Minimum requirement for MSR operation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671" w:name="_Toc21096657"/>
      <w:bookmarkStart w:id="5672" w:name="_Toc29763624"/>
      <w:bookmarkStart w:id="5673" w:name="_Toc36030095"/>
      <w:bookmarkStart w:id="5674" w:name="_Toc37179995"/>
      <w:bookmarkStart w:id="5675" w:name="_Toc45869695"/>
      <w:bookmarkStart w:id="5676" w:name="_Toc52555494"/>
      <w:bookmarkStart w:id="5677" w:name="_Toc61112950"/>
      <w:bookmarkStart w:id="5678" w:name="_Toc67911834"/>
      <w:bookmarkStart w:id="5679" w:name="_Toc74840654"/>
      <w:bookmarkStart w:id="5680" w:name="_Toc76503789"/>
      <w:bookmarkStart w:id="5681" w:name="_Toc83042341"/>
      <w:bookmarkStart w:id="5682" w:name="_Toc89854515"/>
      <w:bookmarkStart w:id="5683" w:name="_Toc98667288"/>
      <w:bookmarkStart w:id="5684" w:name="_Toc105752571"/>
      <w:bookmarkStart w:id="5685" w:name="_Toc123150189"/>
      <w:bookmarkStart w:id="5686" w:name="_Toc124163151"/>
      <w:bookmarkStart w:id="5687" w:name="_Toc130913461"/>
      <w:bookmarkStart w:id="5688" w:name="_Toc137373746"/>
      <w:bookmarkStart w:id="5689" w:name="_Toc138892426"/>
      <w:bookmarkStart w:id="5690" w:name="_Toc155216493"/>
      <w:bookmarkStart w:id="5691" w:name="_Toc216361349"/>
      <w:r w:rsidRPr="009202AA">
        <w:t>9.4.4.3</w:t>
      </w:r>
      <w:r w:rsidRPr="009202AA">
        <w:tab/>
        <w:t>Minimum requirement for single RAT UTRA operation</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692" w:name="_Toc21096658"/>
      <w:bookmarkStart w:id="5693" w:name="_Toc29763625"/>
      <w:bookmarkStart w:id="5694" w:name="_Toc36030096"/>
      <w:bookmarkStart w:id="5695" w:name="_Toc37179996"/>
      <w:bookmarkStart w:id="5696" w:name="_Toc45869696"/>
      <w:bookmarkStart w:id="5697" w:name="_Toc52555495"/>
      <w:bookmarkStart w:id="5698" w:name="_Toc61112951"/>
      <w:bookmarkStart w:id="5699" w:name="_Toc67911835"/>
      <w:bookmarkStart w:id="5700" w:name="_Toc74840655"/>
      <w:bookmarkStart w:id="5701" w:name="_Toc76503790"/>
      <w:bookmarkStart w:id="5702" w:name="_Toc83042342"/>
      <w:bookmarkStart w:id="5703" w:name="_Toc89854516"/>
      <w:bookmarkStart w:id="5704" w:name="_Toc98667289"/>
      <w:bookmarkStart w:id="5705" w:name="_Toc105752572"/>
      <w:bookmarkStart w:id="5706" w:name="_Toc123150190"/>
      <w:bookmarkStart w:id="5707" w:name="_Toc124163152"/>
      <w:bookmarkStart w:id="5708" w:name="_Toc130913462"/>
      <w:bookmarkStart w:id="5709" w:name="_Toc137373747"/>
      <w:bookmarkStart w:id="5710" w:name="_Toc138892427"/>
      <w:bookmarkStart w:id="5711" w:name="_Toc155216494"/>
      <w:bookmarkStart w:id="5712" w:name="_Toc216361350"/>
      <w:r w:rsidRPr="009202AA">
        <w:t>9.4.4.4</w:t>
      </w:r>
      <w:r w:rsidRPr="009202AA">
        <w:tab/>
        <w:t>Minimum requirement for single RAT E-UTRA operation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713" w:name="_Toc21096659"/>
      <w:bookmarkStart w:id="5714" w:name="_Toc29763626"/>
      <w:bookmarkStart w:id="5715" w:name="_Toc36030097"/>
      <w:bookmarkStart w:id="5716" w:name="_Toc37179997"/>
      <w:bookmarkStart w:id="5717" w:name="_Toc45869697"/>
      <w:bookmarkStart w:id="5718" w:name="_Toc52555496"/>
      <w:bookmarkStart w:id="5719" w:name="_Toc61112952"/>
      <w:bookmarkStart w:id="5720" w:name="_Toc67911836"/>
      <w:bookmarkStart w:id="5721" w:name="_Toc74840656"/>
      <w:bookmarkStart w:id="5722" w:name="_Toc76503791"/>
      <w:bookmarkStart w:id="5723" w:name="_Toc83042343"/>
      <w:bookmarkStart w:id="5724" w:name="_Toc89854517"/>
      <w:bookmarkStart w:id="5725" w:name="_Toc98667290"/>
      <w:bookmarkStart w:id="5726" w:name="_Toc105752573"/>
      <w:bookmarkStart w:id="5727" w:name="_Toc123150191"/>
      <w:bookmarkStart w:id="5728" w:name="_Toc124163153"/>
      <w:bookmarkStart w:id="5729" w:name="_Toc130913463"/>
      <w:bookmarkStart w:id="5730" w:name="_Toc137373748"/>
      <w:bookmarkStart w:id="5731" w:name="_Toc138892428"/>
      <w:bookmarkStart w:id="5732" w:name="_Toc155216495"/>
      <w:bookmarkStart w:id="5733" w:name="_Toc216361351"/>
      <w:r w:rsidRPr="009202AA">
        <w:lastRenderedPageBreak/>
        <w:t>9.4.5</w:t>
      </w:r>
      <w:r w:rsidRPr="009202AA">
        <w:tab/>
        <w:t>OTA IPDL time mask</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30CB4DBE" w14:textId="77777777" w:rsidR="004C4A70" w:rsidRPr="009202AA" w:rsidRDefault="004C4A70" w:rsidP="004C4A70">
      <w:pPr>
        <w:pStyle w:val="Heading4"/>
      </w:pPr>
      <w:bookmarkStart w:id="5734" w:name="_Toc21096660"/>
      <w:bookmarkStart w:id="5735" w:name="_Toc29763627"/>
      <w:bookmarkStart w:id="5736" w:name="_Toc36030098"/>
      <w:bookmarkStart w:id="5737" w:name="_Toc37179998"/>
      <w:bookmarkStart w:id="5738" w:name="_Toc45869698"/>
      <w:bookmarkStart w:id="5739" w:name="_Toc52555497"/>
      <w:bookmarkStart w:id="5740" w:name="_Toc61112953"/>
      <w:bookmarkStart w:id="5741" w:name="_Toc67911837"/>
      <w:bookmarkStart w:id="5742" w:name="_Toc74840657"/>
      <w:bookmarkStart w:id="5743" w:name="_Toc76503792"/>
      <w:bookmarkStart w:id="5744" w:name="_Toc83042344"/>
      <w:bookmarkStart w:id="5745" w:name="_Toc89854518"/>
      <w:bookmarkStart w:id="5746" w:name="_Toc98667291"/>
      <w:bookmarkStart w:id="5747" w:name="_Toc105752574"/>
      <w:bookmarkStart w:id="5748" w:name="_Toc123150192"/>
      <w:bookmarkStart w:id="5749" w:name="_Toc124163154"/>
      <w:bookmarkStart w:id="5750" w:name="_Toc130913464"/>
      <w:bookmarkStart w:id="5751" w:name="_Toc137373749"/>
      <w:bookmarkStart w:id="5752" w:name="_Toc138892429"/>
      <w:bookmarkStart w:id="5753" w:name="_Toc155216496"/>
      <w:bookmarkStart w:id="5754" w:name="_Toc216361352"/>
      <w:r w:rsidRPr="009202AA">
        <w:t>9.4.5.1</w:t>
      </w:r>
      <w:r w:rsidRPr="009202AA">
        <w:tab/>
        <w:t>General</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55" w:name="_Toc21096661"/>
      <w:bookmarkStart w:id="5756" w:name="_Toc29763628"/>
      <w:bookmarkStart w:id="5757" w:name="_Toc36030099"/>
      <w:bookmarkStart w:id="5758" w:name="_Toc37179999"/>
      <w:bookmarkStart w:id="5759" w:name="_Toc45869699"/>
      <w:bookmarkStart w:id="5760" w:name="_Toc52555498"/>
      <w:bookmarkStart w:id="5761" w:name="_Toc61112954"/>
      <w:bookmarkStart w:id="5762" w:name="_Toc67911838"/>
      <w:bookmarkStart w:id="5763" w:name="_Toc74840658"/>
      <w:bookmarkStart w:id="5764" w:name="_Toc76503793"/>
      <w:bookmarkStart w:id="5765" w:name="_Toc83042345"/>
      <w:bookmarkStart w:id="5766" w:name="_Toc89854519"/>
      <w:bookmarkStart w:id="5767" w:name="_Toc98667292"/>
      <w:bookmarkStart w:id="5768" w:name="_Toc105752575"/>
      <w:bookmarkStart w:id="5769" w:name="_Toc123150193"/>
      <w:bookmarkStart w:id="5770" w:name="_Toc124163155"/>
      <w:bookmarkStart w:id="5771" w:name="_Toc130913465"/>
      <w:bookmarkStart w:id="5772" w:name="_Toc137373750"/>
      <w:bookmarkStart w:id="5773" w:name="_Toc138892430"/>
      <w:bookmarkStart w:id="5774" w:name="_Toc155216497"/>
      <w:bookmarkStart w:id="5775" w:name="_Toc216361353"/>
      <w:r w:rsidRPr="009202AA">
        <w:t>9.4.5.2</w:t>
      </w:r>
      <w:r w:rsidRPr="009202AA">
        <w:tab/>
        <w:t>Minimum requirement for MSR operation</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776" w:name="_Toc21096662"/>
      <w:bookmarkStart w:id="5777" w:name="_Toc29763629"/>
      <w:bookmarkStart w:id="5778" w:name="_Toc36030100"/>
      <w:bookmarkStart w:id="5779" w:name="_Toc37180000"/>
      <w:bookmarkStart w:id="5780" w:name="_Toc45869700"/>
      <w:bookmarkStart w:id="5781" w:name="_Toc52555499"/>
      <w:bookmarkStart w:id="5782" w:name="_Toc61112955"/>
      <w:bookmarkStart w:id="5783" w:name="_Toc67911839"/>
      <w:bookmarkStart w:id="5784" w:name="_Toc74840659"/>
      <w:bookmarkStart w:id="5785" w:name="_Toc76503794"/>
      <w:bookmarkStart w:id="5786" w:name="_Toc83042346"/>
      <w:bookmarkStart w:id="5787" w:name="_Toc89854520"/>
      <w:bookmarkStart w:id="5788" w:name="_Toc98667293"/>
      <w:bookmarkStart w:id="5789" w:name="_Toc105752576"/>
      <w:bookmarkStart w:id="5790" w:name="_Toc123150194"/>
      <w:bookmarkStart w:id="5791" w:name="_Toc124163156"/>
      <w:bookmarkStart w:id="5792" w:name="_Toc130913466"/>
      <w:bookmarkStart w:id="5793" w:name="_Toc137373751"/>
      <w:bookmarkStart w:id="5794" w:name="_Toc138892431"/>
      <w:bookmarkStart w:id="5795" w:name="_Toc155216498"/>
      <w:bookmarkStart w:id="5796" w:name="_Toc216361354"/>
      <w:r w:rsidRPr="009202AA">
        <w:t>9.4.5.3</w:t>
      </w:r>
      <w:r w:rsidRPr="009202AA">
        <w:tab/>
        <w:t>Minimum requirement for single RAT UTRA operation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797" w:name="_Toc21096663"/>
      <w:bookmarkStart w:id="5798" w:name="_Toc29763630"/>
      <w:bookmarkStart w:id="5799" w:name="_Toc36030101"/>
      <w:bookmarkStart w:id="5800" w:name="_Toc37180001"/>
      <w:bookmarkStart w:id="5801" w:name="_Toc45869701"/>
      <w:bookmarkStart w:id="5802" w:name="_Toc52555500"/>
      <w:bookmarkStart w:id="5803" w:name="_Toc61112956"/>
      <w:bookmarkStart w:id="5804" w:name="_Toc67911840"/>
      <w:bookmarkStart w:id="5805" w:name="_Toc74840660"/>
      <w:bookmarkStart w:id="5806" w:name="_Toc76503795"/>
      <w:bookmarkStart w:id="5807" w:name="_Toc83042347"/>
      <w:bookmarkStart w:id="5808" w:name="_Toc89854521"/>
      <w:bookmarkStart w:id="5809" w:name="_Toc98667294"/>
      <w:bookmarkStart w:id="5810" w:name="_Toc105752577"/>
      <w:bookmarkStart w:id="5811" w:name="_Toc123150195"/>
      <w:bookmarkStart w:id="5812" w:name="_Toc124163157"/>
      <w:bookmarkStart w:id="5813" w:name="_Toc130913467"/>
      <w:bookmarkStart w:id="5814" w:name="_Toc137373752"/>
      <w:bookmarkStart w:id="5815" w:name="_Toc138892432"/>
      <w:bookmarkStart w:id="5816" w:name="_Toc155216499"/>
      <w:bookmarkStart w:id="5817" w:name="_Toc216361355"/>
      <w:r w:rsidRPr="009202AA">
        <w:t>9.4.5.4</w:t>
      </w:r>
      <w:r w:rsidRPr="009202AA">
        <w:tab/>
        <w:t>Minimum requirement for single RAT E-UTRA operation</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818" w:name="_Toc21096664"/>
      <w:bookmarkStart w:id="5819" w:name="_Toc29763631"/>
      <w:bookmarkStart w:id="5820" w:name="_Toc36030102"/>
      <w:bookmarkStart w:id="5821" w:name="_Toc37180002"/>
      <w:bookmarkStart w:id="5822" w:name="_Toc45869702"/>
      <w:bookmarkStart w:id="5823" w:name="_Toc52555501"/>
      <w:bookmarkStart w:id="5824" w:name="_Toc61112957"/>
      <w:bookmarkStart w:id="5825" w:name="_Toc67911841"/>
      <w:bookmarkStart w:id="5826" w:name="_Toc74840661"/>
      <w:bookmarkStart w:id="5827" w:name="_Toc76503796"/>
      <w:bookmarkStart w:id="5828" w:name="_Toc83042348"/>
      <w:bookmarkStart w:id="5829" w:name="_Toc89854522"/>
      <w:bookmarkStart w:id="5830" w:name="_Toc98667295"/>
      <w:bookmarkStart w:id="5831" w:name="_Toc105752578"/>
      <w:bookmarkStart w:id="5832" w:name="_Toc123150196"/>
      <w:bookmarkStart w:id="5833" w:name="_Toc124163158"/>
      <w:bookmarkStart w:id="5834" w:name="_Toc130913468"/>
      <w:bookmarkStart w:id="5835" w:name="_Toc137373753"/>
      <w:bookmarkStart w:id="5836" w:name="_Toc138892433"/>
      <w:bookmarkStart w:id="5837" w:name="_Toc155216500"/>
      <w:bookmarkStart w:id="5838" w:name="_Toc216361356"/>
      <w:r w:rsidRPr="009202AA">
        <w:t>9.4.6</w:t>
      </w:r>
      <w:r w:rsidRPr="009202AA">
        <w:tab/>
        <w:t>OTA RE Power control dynamic range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48EB8B3E" w14:textId="77777777" w:rsidR="004C4A70" w:rsidRPr="009202AA" w:rsidRDefault="004C4A70" w:rsidP="004C4A70">
      <w:pPr>
        <w:pStyle w:val="Heading4"/>
      </w:pPr>
      <w:bookmarkStart w:id="5839" w:name="_Toc21096665"/>
      <w:bookmarkStart w:id="5840" w:name="_Toc29763632"/>
      <w:bookmarkStart w:id="5841" w:name="_Toc36030103"/>
      <w:bookmarkStart w:id="5842" w:name="_Toc37180003"/>
      <w:bookmarkStart w:id="5843" w:name="_Toc45869703"/>
      <w:bookmarkStart w:id="5844" w:name="_Toc52555502"/>
      <w:bookmarkStart w:id="5845" w:name="_Toc61112958"/>
      <w:bookmarkStart w:id="5846" w:name="_Toc67911842"/>
      <w:bookmarkStart w:id="5847" w:name="_Toc74840662"/>
      <w:bookmarkStart w:id="5848" w:name="_Toc76503797"/>
      <w:bookmarkStart w:id="5849" w:name="_Toc83042349"/>
      <w:bookmarkStart w:id="5850" w:name="_Toc89854523"/>
      <w:bookmarkStart w:id="5851" w:name="_Toc98667296"/>
      <w:bookmarkStart w:id="5852" w:name="_Toc105752579"/>
      <w:bookmarkStart w:id="5853" w:name="_Toc123150197"/>
      <w:bookmarkStart w:id="5854" w:name="_Toc124163159"/>
      <w:bookmarkStart w:id="5855" w:name="_Toc130913469"/>
      <w:bookmarkStart w:id="5856" w:name="_Toc137373754"/>
      <w:bookmarkStart w:id="5857" w:name="_Toc138892434"/>
      <w:bookmarkStart w:id="5858" w:name="_Toc155216501"/>
      <w:bookmarkStart w:id="5859" w:name="_Toc216361357"/>
      <w:r w:rsidRPr="009202AA">
        <w:t>9.4.6.1</w:t>
      </w:r>
      <w:r w:rsidRPr="009202AA">
        <w:tab/>
        <w:t>General</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860" w:name="_Toc21096666"/>
      <w:bookmarkStart w:id="5861" w:name="_Toc29763633"/>
      <w:bookmarkStart w:id="5862" w:name="_Toc36030104"/>
      <w:bookmarkStart w:id="5863" w:name="_Toc37180004"/>
      <w:bookmarkStart w:id="5864" w:name="_Toc45869704"/>
      <w:bookmarkStart w:id="5865" w:name="_Toc52555503"/>
      <w:bookmarkStart w:id="5866" w:name="_Toc61112959"/>
      <w:bookmarkStart w:id="5867" w:name="_Toc67911843"/>
      <w:bookmarkStart w:id="5868" w:name="_Toc74840663"/>
      <w:bookmarkStart w:id="5869" w:name="_Toc76503798"/>
      <w:bookmarkStart w:id="5870" w:name="_Toc83042350"/>
      <w:bookmarkStart w:id="5871" w:name="_Toc89854524"/>
      <w:bookmarkStart w:id="5872" w:name="_Toc98667297"/>
      <w:bookmarkStart w:id="5873" w:name="_Toc105752580"/>
      <w:bookmarkStart w:id="5874" w:name="_Toc123150198"/>
      <w:bookmarkStart w:id="5875" w:name="_Toc124163160"/>
      <w:bookmarkStart w:id="5876" w:name="_Toc130913470"/>
      <w:bookmarkStart w:id="5877" w:name="_Toc137373755"/>
      <w:bookmarkStart w:id="5878" w:name="_Toc138892435"/>
      <w:bookmarkStart w:id="5879" w:name="_Toc155216502"/>
      <w:bookmarkStart w:id="5880" w:name="_Toc216361358"/>
      <w:r w:rsidRPr="009202AA">
        <w:lastRenderedPageBreak/>
        <w:t>9.4.6.2</w:t>
      </w:r>
      <w:r w:rsidRPr="009202AA">
        <w:tab/>
        <w:t>Minimum requirement for MSR operation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881" w:name="_Toc21096667"/>
      <w:bookmarkStart w:id="5882" w:name="_Toc29763634"/>
      <w:bookmarkStart w:id="5883" w:name="_Toc36030105"/>
      <w:bookmarkStart w:id="5884" w:name="_Toc37180005"/>
      <w:bookmarkStart w:id="5885" w:name="_Toc45869705"/>
      <w:bookmarkStart w:id="5886" w:name="_Toc52555504"/>
      <w:bookmarkStart w:id="5887" w:name="_Toc61112960"/>
      <w:bookmarkStart w:id="5888" w:name="_Toc67911844"/>
      <w:bookmarkStart w:id="5889" w:name="_Toc74840664"/>
      <w:bookmarkStart w:id="5890" w:name="_Toc76503799"/>
      <w:bookmarkStart w:id="5891" w:name="_Toc83042351"/>
      <w:bookmarkStart w:id="5892" w:name="_Toc89854525"/>
      <w:bookmarkStart w:id="5893" w:name="_Toc98667298"/>
      <w:bookmarkStart w:id="5894" w:name="_Toc105752581"/>
      <w:bookmarkStart w:id="5895" w:name="_Toc123150199"/>
      <w:bookmarkStart w:id="5896" w:name="_Toc124163161"/>
      <w:bookmarkStart w:id="5897" w:name="_Toc130913471"/>
      <w:bookmarkStart w:id="5898" w:name="_Toc137373756"/>
      <w:bookmarkStart w:id="5899" w:name="_Toc138892436"/>
      <w:bookmarkStart w:id="5900" w:name="_Toc155216503"/>
      <w:bookmarkStart w:id="5901" w:name="_Toc216361359"/>
      <w:r w:rsidRPr="009202AA">
        <w:t>9.4.6.3</w:t>
      </w:r>
      <w:r w:rsidRPr="009202AA">
        <w:tab/>
        <w:t>Minimum requirement for single RAT UTRA operation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902" w:name="_Toc21096668"/>
      <w:bookmarkStart w:id="5903" w:name="_Toc29763635"/>
      <w:bookmarkStart w:id="5904" w:name="_Toc36030106"/>
      <w:bookmarkStart w:id="5905" w:name="_Toc37180006"/>
      <w:bookmarkStart w:id="5906" w:name="_Toc45869706"/>
      <w:bookmarkStart w:id="5907" w:name="_Toc52555505"/>
      <w:bookmarkStart w:id="5908" w:name="_Toc61112961"/>
      <w:bookmarkStart w:id="5909" w:name="_Toc67911845"/>
      <w:bookmarkStart w:id="5910" w:name="_Toc74840665"/>
      <w:bookmarkStart w:id="5911" w:name="_Toc76503800"/>
      <w:bookmarkStart w:id="5912" w:name="_Toc83042352"/>
      <w:bookmarkStart w:id="5913" w:name="_Toc89854526"/>
      <w:bookmarkStart w:id="5914" w:name="_Toc98667299"/>
      <w:bookmarkStart w:id="5915" w:name="_Toc105752582"/>
      <w:bookmarkStart w:id="5916" w:name="_Toc123150200"/>
      <w:bookmarkStart w:id="5917" w:name="_Toc124163162"/>
      <w:bookmarkStart w:id="5918" w:name="_Toc130913472"/>
      <w:bookmarkStart w:id="5919" w:name="_Toc137373757"/>
      <w:bookmarkStart w:id="5920" w:name="_Toc138892437"/>
      <w:bookmarkStart w:id="5921" w:name="_Toc155216504"/>
      <w:bookmarkStart w:id="5922" w:name="_Toc216361360"/>
      <w:r w:rsidRPr="009202AA">
        <w:t>9.4.6.4</w:t>
      </w:r>
      <w:r w:rsidRPr="009202AA">
        <w:tab/>
        <w:t>Minimum requirement for single RAT E-UTRA operation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23" w:name="_Toc21096669"/>
      <w:bookmarkStart w:id="5924" w:name="_Toc29763636"/>
      <w:bookmarkStart w:id="5925" w:name="_Toc36030107"/>
      <w:bookmarkStart w:id="5926" w:name="_Toc37180007"/>
      <w:bookmarkStart w:id="5927" w:name="_Toc45869707"/>
      <w:bookmarkStart w:id="5928" w:name="_Toc52555506"/>
      <w:bookmarkStart w:id="5929" w:name="_Toc61112962"/>
      <w:bookmarkStart w:id="5930" w:name="_Toc67911846"/>
      <w:bookmarkStart w:id="5931" w:name="_Toc74840666"/>
      <w:bookmarkStart w:id="5932" w:name="_Toc76503801"/>
      <w:bookmarkStart w:id="5933" w:name="_Toc83042353"/>
      <w:bookmarkStart w:id="5934" w:name="_Toc89854527"/>
      <w:bookmarkStart w:id="5935" w:name="_Toc98667300"/>
      <w:bookmarkStart w:id="5936" w:name="_Toc105752583"/>
      <w:bookmarkStart w:id="5937" w:name="_Toc123150201"/>
      <w:bookmarkStart w:id="5938" w:name="_Toc124163163"/>
      <w:bookmarkStart w:id="5939" w:name="_Toc130913473"/>
      <w:bookmarkStart w:id="5940" w:name="_Toc137373758"/>
      <w:bookmarkStart w:id="5941" w:name="_Toc138892438"/>
      <w:bookmarkStart w:id="5942" w:name="_Toc155216505"/>
      <w:bookmarkStart w:id="5943" w:name="_Toc216361361"/>
      <w:r w:rsidRPr="009202AA">
        <w:t>9.5</w:t>
      </w:r>
      <w:r w:rsidRPr="009202AA">
        <w:tab/>
        <w:t>OTA Transmit ON/OFF power</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36E8C697" w14:textId="77777777" w:rsidR="004C4A70" w:rsidRPr="009202AA" w:rsidRDefault="004C4A70" w:rsidP="004C4A70">
      <w:pPr>
        <w:pStyle w:val="Heading3"/>
      </w:pPr>
      <w:bookmarkStart w:id="5944" w:name="_Toc21096670"/>
      <w:bookmarkStart w:id="5945" w:name="_Toc29763637"/>
      <w:bookmarkStart w:id="5946" w:name="_Toc36030108"/>
      <w:bookmarkStart w:id="5947" w:name="_Toc37180008"/>
      <w:bookmarkStart w:id="5948" w:name="_Toc45869708"/>
      <w:bookmarkStart w:id="5949" w:name="_Toc52555507"/>
      <w:bookmarkStart w:id="5950" w:name="_Toc61112963"/>
      <w:bookmarkStart w:id="5951" w:name="_Toc67911847"/>
      <w:bookmarkStart w:id="5952" w:name="_Toc74840667"/>
      <w:bookmarkStart w:id="5953" w:name="_Toc76503802"/>
      <w:bookmarkStart w:id="5954" w:name="_Toc83042354"/>
      <w:bookmarkStart w:id="5955" w:name="_Toc89854528"/>
      <w:bookmarkStart w:id="5956" w:name="_Toc98667301"/>
      <w:bookmarkStart w:id="5957" w:name="_Toc105752584"/>
      <w:bookmarkStart w:id="5958" w:name="_Toc123150202"/>
      <w:bookmarkStart w:id="5959" w:name="_Toc124163164"/>
      <w:bookmarkStart w:id="5960" w:name="_Toc130913474"/>
      <w:bookmarkStart w:id="5961" w:name="_Toc137373759"/>
      <w:bookmarkStart w:id="5962" w:name="_Toc138892439"/>
      <w:bookmarkStart w:id="5963" w:name="_Toc155216506"/>
      <w:bookmarkStart w:id="5964" w:name="_Toc216361362"/>
      <w:r w:rsidRPr="009202AA">
        <w:t>9.5.1</w:t>
      </w:r>
      <w:r w:rsidRPr="009202AA">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965" w:name="_Toc21096671"/>
      <w:bookmarkStart w:id="5966" w:name="_Toc29763638"/>
      <w:bookmarkStart w:id="5967" w:name="_Toc36030109"/>
      <w:bookmarkStart w:id="5968" w:name="_Toc37180009"/>
      <w:bookmarkStart w:id="5969" w:name="_Toc45869709"/>
      <w:bookmarkStart w:id="5970" w:name="_Toc52555508"/>
      <w:bookmarkStart w:id="5971" w:name="_Toc61112964"/>
      <w:bookmarkStart w:id="5972" w:name="_Toc67911848"/>
      <w:bookmarkStart w:id="5973" w:name="_Toc74840668"/>
      <w:bookmarkStart w:id="5974" w:name="_Toc76503803"/>
      <w:bookmarkStart w:id="5975" w:name="_Toc83042355"/>
      <w:bookmarkStart w:id="5976" w:name="_Toc89854529"/>
      <w:bookmarkStart w:id="5977" w:name="_Toc98667302"/>
      <w:bookmarkStart w:id="5978" w:name="_Toc105752585"/>
      <w:bookmarkStart w:id="5979" w:name="_Toc123150203"/>
      <w:bookmarkStart w:id="5980" w:name="_Toc124163165"/>
      <w:bookmarkStart w:id="5981" w:name="_Toc130913475"/>
      <w:bookmarkStart w:id="5982" w:name="_Toc137373760"/>
      <w:bookmarkStart w:id="5983" w:name="_Toc138892440"/>
      <w:bookmarkStart w:id="5984" w:name="_Toc155216507"/>
      <w:bookmarkStart w:id="5985" w:name="_Toc216361363"/>
      <w:r w:rsidRPr="009202AA">
        <w:t>9.5.2</w:t>
      </w:r>
      <w:r w:rsidRPr="009202AA">
        <w:tab/>
        <w:t>OTA Transmitter OFF power</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5C818FE3" w14:textId="77777777" w:rsidR="004C4A70" w:rsidRPr="009202AA" w:rsidRDefault="004C4A70" w:rsidP="004C4A70">
      <w:pPr>
        <w:pStyle w:val="Heading4"/>
      </w:pPr>
      <w:bookmarkStart w:id="5986" w:name="_Toc21096672"/>
      <w:bookmarkStart w:id="5987" w:name="_Toc29763639"/>
      <w:bookmarkStart w:id="5988" w:name="_Toc36030110"/>
      <w:bookmarkStart w:id="5989" w:name="_Toc37180010"/>
      <w:bookmarkStart w:id="5990" w:name="_Toc45869710"/>
      <w:bookmarkStart w:id="5991" w:name="_Toc52555509"/>
      <w:bookmarkStart w:id="5992" w:name="_Toc61112965"/>
      <w:bookmarkStart w:id="5993" w:name="_Toc67911849"/>
      <w:bookmarkStart w:id="5994" w:name="_Toc74840669"/>
      <w:bookmarkStart w:id="5995" w:name="_Toc76503804"/>
      <w:bookmarkStart w:id="5996" w:name="_Toc83042356"/>
      <w:bookmarkStart w:id="5997" w:name="_Toc89854530"/>
      <w:bookmarkStart w:id="5998" w:name="_Toc98667303"/>
      <w:bookmarkStart w:id="5999" w:name="_Toc105752586"/>
      <w:bookmarkStart w:id="6000" w:name="_Toc123150204"/>
      <w:bookmarkStart w:id="6001" w:name="_Toc124163166"/>
      <w:bookmarkStart w:id="6002" w:name="_Toc130913476"/>
      <w:bookmarkStart w:id="6003" w:name="_Toc137373761"/>
      <w:bookmarkStart w:id="6004" w:name="_Toc138892441"/>
      <w:bookmarkStart w:id="6005" w:name="_Toc155216508"/>
      <w:bookmarkStart w:id="6006" w:name="_Toc216361364"/>
      <w:r w:rsidRPr="009202AA">
        <w:t>9.5.2.1</w:t>
      </w:r>
      <w:r w:rsidRPr="009202AA">
        <w:tab/>
        <w:t>General</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007" w:name="_Toc21096673"/>
      <w:bookmarkStart w:id="6008" w:name="_Toc29763640"/>
      <w:bookmarkStart w:id="6009" w:name="_Toc36030111"/>
      <w:bookmarkStart w:id="6010" w:name="_Toc37180011"/>
      <w:bookmarkStart w:id="6011" w:name="_Toc45869711"/>
      <w:bookmarkStart w:id="6012" w:name="_Toc52555510"/>
      <w:bookmarkStart w:id="6013" w:name="_Toc61112966"/>
      <w:bookmarkStart w:id="6014" w:name="_Toc67911850"/>
      <w:bookmarkStart w:id="6015" w:name="_Toc74840670"/>
      <w:bookmarkStart w:id="6016" w:name="_Toc76503805"/>
      <w:bookmarkStart w:id="6017" w:name="_Toc83042357"/>
      <w:bookmarkStart w:id="6018" w:name="_Toc89854531"/>
      <w:bookmarkStart w:id="6019" w:name="_Toc98667304"/>
      <w:bookmarkStart w:id="6020" w:name="_Toc105752587"/>
      <w:bookmarkStart w:id="6021" w:name="_Toc123150205"/>
      <w:bookmarkStart w:id="6022" w:name="_Toc124163167"/>
      <w:bookmarkStart w:id="6023" w:name="_Toc130913477"/>
      <w:bookmarkStart w:id="6024" w:name="_Toc137373762"/>
      <w:bookmarkStart w:id="6025" w:name="_Toc138892442"/>
      <w:bookmarkStart w:id="6026" w:name="_Toc155216509"/>
      <w:bookmarkStart w:id="6027" w:name="_Toc216361365"/>
      <w:r w:rsidRPr="009202AA">
        <w:t>9.5.2.2</w:t>
      </w:r>
      <w:r w:rsidRPr="009202AA">
        <w:tab/>
        <w:t>Minimum requirement for MSR operation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28" w:name="_Toc21096674"/>
      <w:bookmarkStart w:id="6029" w:name="_Toc29763641"/>
      <w:bookmarkStart w:id="6030" w:name="_Toc36030112"/>
      <w:bookmarkStart w:id="6031" w:name="_Toc37180012"/>
      <w:bookmarkStart w:id="6032" w:name="_Toc45869712"/>
      <w:bookmarkStart w:id="6033" w:name="_Toc52555511"/>
      <w:bookmarkStart w:id="6034" w:name="_Toc61112967"/>
      <w:bookmarkStart w:id="6035" w:name="_Toc67911851"/>
      <w:bookmarkStart w:id="6036" w:name="_Toc74840671"/>
      <w:bookmarkStart w:id="6037" w:name="_Toc76503806"/>
      <w:bookmarkStart w:id="6038" w:name="_Toc83042358"/>
      <w:bookmarkStart w:id="6039" w:name="_Toc89854532"/>
      <w:bookmarkStart w:id="6040" w:name="_Toc98667305"/>
      <w:bookmarkStart w:id="6041" w:name="_Toc105752588"/>
      <w:bookmarkStart w:id="6042" w:name="_Toc123150206"/>
      <w:bookmarkStart w:id="6043" w:name="_Toc124163168"/>
      <w:bookmarkStart w:id="6044" w:name="_Toc130913478"/>
      <w:bookmarkStart w:id="6045" w:name="_Toc137373763"/>
      <w:bookmarkStart w:id="6046" w:name="_Toc138892443"/>
      <w:bookmarkStart w:id="6047" w:name="_Toc155216510"/>
      <w:bookmarkStart w:id="6048" w:name="_Toc216361366"/>
      <w:r w:rsidRPr="009202AA">
        <w:t>9.5.2.3</w:t>
      </w:r>
      <w:r w:rsidRPr="009202AA">
        <w:tab/>
        <w:t>Minimum requirement for single RAT UTRA operation</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49" w:name="_Toc21096675"/>
      <w:bookmarkStart w:id="6050" w:name="_Toc29763642"/>
      <w:bookmarkStart w:id="6051" w:name="_Toc36030113"/>
      <w:bookmarkStart w:id="6052" w:name="_Toc37180013"/>
      <w:bookmarkStart w:id="6053" w:name="_Toc45869713"/>
      <w:bookmarkStart w:id="6054" w:name="_Toc52555512"/>
      <w:bookmarkStart w:id="6055" w:name="_Toc61112968"/>
      <w:bookmarkStart w:id="6056" w:name="_Toc67911852"/>
      <w:bookmarkStart w:id="6057" w:name="_Toc74840672"/>
      <w:bookmarkStart w:id="6058" w:name="_Toc76503807"/>
      <w:bookmarkStart w:id="6059" w:name="_Toc83042359"/>
      <w:bookmarkStart w:id="6060" w:name="_Toc89854533"/>
      <w:bookmarkStart w:id="6061" w:name="_Toc98667306"/>
      <w:bookmarkStart w:id="6062" w:name="_Toc105752589"/>
      <w:bookmarkStart w:id="6063" w:name="_Toc123150207"/>
      <w:bookmarkStart w:id="6064" w:name="_Toc124163169"/>
      <w:bookmarkStart w:id="6065" w:name="_Toc130913479"/>
      <w:bookmarkStart w:id="6066" w:name="_Toc137373764"/>
      <w:bookmarkStart w:id="6067" w:name="_Toc138892444"/>
      <w:bookmarkStart w:id="6068" w:name="_Toc155216511"/>
      <w:bookmarkStart w:id="6069" w:name="_Toc216361367"/>
      <w:r w:rsidRPr="009202AA">
        <w:t>9.5.2.4</w:t>
      </w:r>
      <w:r w:rsidRPr="009202AA">
        <w:tab/>
        <w:t>Minimum requirement for single RAT E-UTRA operation</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070" w:name="_Toc21096676"/>
      <w:bookmarkStart w:id="6071" w:name="_Toc29763643"/>
      <w:bookmarkStart w:id="6072" w:name="_Toc36030114"/>
      <w:bookmarkStart w:id="6073" w:name="_Toc37180014"/>
      <w:bookmarkStart w:id="6074" w:name="_Toc45869714"/>
      <w:bookmarkStart w:id="6075" w:name="_Toc52555513"/>
      <w:bookmarkStart w:id="6076" w:name="_Toc61112969"/>
      <w:bookmarkStart w:id="6077" w:name="_Toc67911853"/>
      <w:bookmarkStart w:id="6078" w:name="_Toc74840673"/>
      <w:bookmarkStart w:id="6079" w:name="_Toc76503808"/>
      <w:bookmarkStart w:id="6080" w:name="_Toc83042360"/>
      <w:bookmarkStart w:id="6081" w:name="_Toc89854534"/>
      <w:bookmarkStart w:id="6082" w:name="_Toc98667307"/>
      <w:bookmarkStart w:id="6083" w:name="_Toc105752590"/>
      <w:bookmarkStart w:id="6084" w:name="_Toc123150208"/>
      <w:bookmarkStart w:id="6085" w:name="_Toc124163170"/>
      <w:bookmarkStart w:id="6086" w:name="_Toc130913480"/>
      <w:bookmarkStart w:id="6087" w:name="_Toc137373765"/>
      <w:bookmarkStart w:id="6088" w:name="_Toc138892445"/>
      <w:bookmarkStart w:id="6089" w:name="_Toc155216512"/>
      <w:bookmarkStart w:id="6090" w:name="_Toc216361368"/>
      <w:r w:rsidRPr="009202AA">
        <w:t>9.5.3</w:t>
      </w:r>
      <w:r w:rsidRPr="009202AA">
        <w:tab/>
        <w:t>OTA Transmitter transient period</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3FAA78FC" w14:textId="77777777" w:rsidR="004C4A70" w:rsidRPr="009202AA" w:rsidRDefault="004C4A70" w:rsidP="004C4A70">
      <w:pPr>
        <w:pStyle w:val="Heading4"/>
      </w:pPr>
      <w:bookmarkStart w:id="6091" w:name="_Toc21096677"/>
      <w:bookmarkStart w:id="6092" w:name="_Toc29763644"/>
      <w:bookmarkStart w:id="6093" w:name="_Toc36030115"/>
      <w:bookmarkStart w:id="6094" w:name="_Toc37180015"/>
      <w:bookmarkStart w:id="6095" w:name="_Toc45869715"/>
      <w:bookmarkStart w:id="6096" w:name="_Toc52555514"/>
      <w:bookmarkStart w:id="6097" w:name="_Toc61112970"/>
      <w:bookmarkStart w:id="6098" w:name="_Toc67911854"/>
      <w:bookmarkStart w:id="6099" w:name="_Toc74840674"/>
      <w:bookmarkStart w:id="6100" w:name="_Toc76503809"/>
      <w:bookmarkStart w:id="6101" w:name="_Toc83042361"/>
      <w:bookmarkStart w:id="6102" w:name="_Toc89854535"/>
      <w:bookmarkStart w:id="6103" w:name="_Toc98667308"/>
      <w:bookmarkStart w:id="6104" w:name="_Toc105752591"/>
      <w:bookmarkStart w:id="6105" w:name="_Toc123150209"/>
      <w:bookmarkStart w:id="6106" w:name="_Toc124163171"/>
      <w:bookmarkStart w:id="6107" w:name="_Toc130913481"/>
      <w:bookmarkStart w:id="6108" w:name="_Toc137373766"/>
      <w:bookmarkStart w:id="6109" w:name="_Toc138892446"/>
      <w:bookmarkStart w:id="6110" w:name="_Toc155216513"/>
      <w:bookmarkStart w:id="6111" w:name="_Toc216361369"/>
      <w:r w:rsidRPr="009202AA">
        <w:t>9.5.3.1</w:t>
      </w:r>
      <w:r w:rsidRPr="009202AA">
        <w:tab/>
        <w:t>General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112" w:name="_MON_1572161131"/>
    <w:bookmarkStart w:id="6113" w:name="_MON_1572099881"/>
    <w:bookmarkStart w:id="6114" w:name="_MON_1565440135"/>
    <w:bookmarkStart w:id="6115" w:name="_MON_1572099549"/>
    <w:bookmarkStart w:id="6116" w:name="_MON_1572355398"/>
    <w:bookmarkStart w:id="6117" w:name="_MON_1572099568"/>
    <w:bookmarkStart w:id="6118" w:name="_MON_1572099724"/>
    <w:bookmarkStart w:id="6119" w:name="_MON_1572157718"/>
    <w:bookmarkStart w:id="6120" w:name="_MON_1572454981"/>
    <w:bookmarkEnd w:id="6112"/>
    <w:bookmarkEnd w:id="6113"/>
    <w:bookmarkEnd w:id="6114"/>
    <w:bookmarkEnd w:id="6115"/>
    <w:bookmarkEnd w:id="6116"/>
    <w:bookmarkEnd w:id="6117"/>
    <w:bookmarkEnd w:id="6118"/>
    <w:bookmarkEnd w:id="6119"/>
    <w:bookmarkEnd w:id="6120"/>
    <w:bookmarkStart w:id="6121" w:name="_MON_1572099771"/>
    <w:bookmarkEnd w:id="6121"/>
    <w:p w14:paraId="5D377FEA" w14:textId="77777777" w:rsidR="004C4A70" w:rsidRPr="009202AA" w:rsidRDefault="004C4A70" w:rsidP="004C4A70">
      <w:pPr>
        <w:pStyle w:val="TH"/>
      </w:pPr>
      <w:r w:rsidRPr="009202AA">
        <w:object w:dxaOrig="9720" w:dyaOrig="4692" w14:anchorId="27D64257">
          <v:shape id="_x0000_i1075" type="#_x0000_t75" style="width:446.9pt;height:251.7pt" o:ole="">
            <v:imagedata r:id="rId106" o:title="" croptop="6311f" cropleft="2026f" cropright="2877f"/>
          </v:shape>
          <o:OLEObject Type="Embed" ProgID="Word.Picture.8" ShapeID="_x0000_i1075" DrawAspect="Content" ObjectID="_1826974098"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22" w:name="OLE_LINK18"/>
      <w:bookmarkStart w:id="612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22"/>
      <w:bookmarkEnd w:id="612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24" w:name="_Toc21096678"/>
      <w:bookmarkStart w:id="6125" w:name="_Toc29763645"/>
      <w:bookmarkStart w:id="6126" w:name="_Toc36030116"/>
      <w:bookmarkStart w:id="6127" w:name="_Toc37180016"/>
      <w:bookmarkStart w:id="6128" w:name="_Toc45869716"/>
      <w:bookmarkStart w:id="6129" w:name="_Toc52555515"/>
      <w:bookmarkStart w:id="6130" w:name="_Toc61112971"/>
      <w:bookmarkStart w:id="6131" w:name="_Toc67911855"/>
      <w:bookmarkStart w:id="6132" w:name="_Toc74840675"/>
      <w:bookmarkStart w:id="6133" w:name="_Toc76503810"/>
      <w:bookmarkStart w:id="6134" w:name="_Toc83042362"/>
      <w:bookmarkStart w:id="6135" w:name="_Toc89854536"/>
      <w:bookmarkStart w:id="6136" w:name="_Toc98667309"/>
      <w:bookmarkStart w:id="6137" w:name="_Toc105752592"/>
      <w:bookmarkStart w:id="6138" w:name="_Toc123150210"/>
      <w:bookmarkStart w:id="6139" w:name="_Toc124163172"/>
      <w:bookmarkStart w:id="6140" w:name="_Toc130913482"/>
      <w:bookmarkStart w:id="6141" w:name="_Toc137373767"/>
      <w:bookmarkStart w:id="6142" w:name="_Toc138892447"/>
      <w:bookmarkStart w:id="6143" w:name="_Toc155216514"/>
      <w:bookmarkStart w:id="6144" w:name="_Toc216361370"/>
      <w:r w:rsidRPr="009202AA">
        <w:t>9.5.3.2</w:t>
      </w:r>
      <w:r w:rsidRPr="009202AA">
        <w:tab/>
        <w:t>Minimum requirement for MSR operation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45" w:name="_Toc21096679"/>
      <w:bookmarkStart w:id="6146" w:name="_Toc29763646"/>
      <w:bookmarkStart w:id="6147" w:name="_Toc36030117"/>
      <w:bookmarkStart w:id="6148" w:name="_Toc37180017"/>
      <w:bookmarkStart w:id="6149" w:name="_Toc45869717"/>
      <w:bookmarkStart w:id="6150" w:name="_Toc52555516"/>
      <w:bookmarkStart w:id="6151" w:name="_Toc61112972"/>
      <w:bookmarkStart w:id="6152" w:name="_Toc67911856"/>
      <w:bookmarkStart w:id="6153" w:name="_Toc74840676"/>
      <w:bookmarkStart w:id="6154" w:name="_Toc76503811"/>
      <w:bookmarkStart w:id="6155" w:name="_Toc83042363"/>
      <w:bookmarkStart w:id="6156" w:name="_Toc89854537"/>
      <w:bookmarkStart w:id="6157" w:name="_Toc98667310"/>
      <w:bookmarkStart w:id="6158" w:name="_Toc105752593"/>
      <w:bookmarkStart w:id="6159" w:name="_Toc123150211"/>
      <w:bookmarkStart w:id="6160" w:name="_Toc124163173"/>
      <w:bookmarkStart w:id="6161" w:name="_Toc130913483"/>
      <w:bookmarkStart w:id="6162" w:name="_Toc137373768"/>
      <w:bookmarkStart w:id="6163" w:name="_Toc138892448"/>
      <w:bookmarkStart w:id="6164" w:name="_Toc155216515"/>
      <w:bookmarkStart w:id="6165" w:name="_Toc216361371"/>
      <w:r w:rsidRPr="009202AA">
        <w:t>9.5.3.3</w:t>
      </w:r>
      <w:r w:rsidRPr="009202AA">
        <w:tab/>
        <w:t>Minimum requirement for single RAT UTRA operation</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166" w:name="_Toc21096680"/>
      <w:bookmarkStart w:id="6167" w:name="_Toc29763647"/>
      <w:bookmarkStart w:id="6168" w:name="_Toc36030118"/>
      <w:bookmarkStart w:id="6169" w:name="_Toc37180018"/>
      <w:bookmarkStart w:id="6170" w:name="_Toc45869718"/>
      <w:bookmarkStart w:id="6171" w:name="_Toc52555517"/>
      <w:bookmarkStart w:id="6172" w:name="_Toc61112973"/>
      <w:bookmarkStart w:id="6173" w:name="_Toc67911857"/>
      <w:bookmarkStart w:id="6174" w:name="_Toc74840677"/>
      <w:bookmarkStart w:id="6175" w:name="_Toc76503812"/>
      <w:bookmarkStart w:id="6176" w:name="_Toc83042364"/>
      <w:bookmarkStart w:id="6177" w:name="_Toc89854538"/>
      <w:bookmarkStart w:id="6178" w:name="_Toc98667311"/>
      <w:bookmarkStart w:id="6179" w:name="_Toc105752594"/>
      <w:bookmarkStart w:id="6180" w:name="_Toc123150212"/>
      <w:bookmarkStart w:id="6181" w:name="_Toc124163174"/>
      <w:bookmarkStart w:id="6182" w:name="_Toc130913484"/>
      <w:bookmarkStart w:id="6183" w:name="_Toc137373769"/>
      <w:bookmarkStart w:id="6184" w:name="_Toc138892449"/>
      <w:bookmarkStart w:id="6185" w:name="_Toc155216516"/>
      <w:bookmarkStart w:id="6186" w:name="_Toc216361372"/>
      <w:r w:rsidRPr="009202AA">
        <w:t>9.5.3.4</w:t>
      </w:r>
      <w:r w:rsidRPr="009202AA">
        <w:tab/>
        <w:t>Minimum requirement for single RAT E-UTRA operation</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187" w:name="_Toc21096681"/>
      <w:bookmarkStart w:id="6188" w:name="_Toc29763648"/>
      <w:bookmarkStart w:id="6189" w:name="_Toc36030119"/>
      <w:bookmarkStart w:id="6190" w:name="_Toc37180019"/>
      <w:bookmarkStart w:id="6191" w:name="_Toc45869719"/>
      <w:bookmarkStart w:id="6192" w:name="_Toc52555518"/>
      <w:bookmarkStart w:id="6193" w:name="_Toc61112974"/>
      <w:bookmarkStart w:id="6194" w:name="_Toc67911858"/>
      <w:bookmarkStart w:id="6195" w:name="_Toc74840678"/>
      <w:bookmarkStart w:id="6196" w:name="_Toc76503813"/>
      <w:bookmarkStart w:id="6197" w:name="_Toc83042365"/>
      <w:bookmarkStart w:id="6198" w:name="_Toc89854539"/>
      <w:bookmarkStart w:id="6199" w:name="_Toc98667312"/>
      <w:bookmarkStart w:id="6200" w:name="_Toc105752595"/>
      <w:bookmarkStart w:id="6201" w:name="_Toc123150213"/>
      <w:bookmarkStart w:id="6202" w:name="_Toc124163175"/>
      <w:bookmarkStart w:id="6203" w:name="_Toc130913485"/>
      <w:bookmarkStart w:id="6204" w:name="_Toc137373770"/>
      <w:bookmarkStart w:id="6205" w:name="_Toc138892450"/>
      <w:bookmarkStart w:id="6206" w:name="_Toc155216517"/>
      <w:bookmarkStart w:id="6207" w:name="_Toc216361373"/>
      <w:r w:rsidRPr="009202AA">
        <w:t>9.6</w:t>
      </w:r>
      <w:r w:rsidRPr="009202AA">
        <w:tab/>
        <w:t>OTA Transmitted signal quality</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A68B5A6" w14:textId="77777777" w:rsidR="004C4A70" w:rsidRPr="009202AA" w:rsidRDefault="004C4A70" w:rsidP="004C4A70">
      <w:pPr>
        <w:pStyle w:val="Heading3"/>
      </w:pPr>
      <w:bookmarkStart w:id="6208" w:name="_Toc21096682"/>
      <w:bookmarkStart w:id="6209" w:name="_Toc29763649"/>
      <w:bookmarkStart w:id="6210" w:name="_Toc36030120"/>
      <w:bookmarkStart w:id="6211" w:name="_Toc37180020"/>
      <w:bookmarkStart w:id="6212" w:name="_Toc45869720"/>
      <w:bookmarkStart w:id="6213" w:name="_Toc52555519"/>
      <w:bookmarkStart w:id="6214" w:name="_Toc61112975"/>
      <w:bookmarkStart w:id="6215" w:name="_Toc67911859"/>
      <w:bookmarkStart w:id="6216" w:name="_Toc74840679"/>
      <w:bookmarkStart w:id="6217" w:name="_Toc76503814"/>
      <w:bookmarkStart w:id="6218" w:name="_Toc83042366"/>
      <w:bookmarkStart w:id="6219" w:name="_Toc89854540"/>
      <w:bookmarkStart w:id="6220" w:name="_Toc98667313"/>
      <w:bookmarkStart w:id="6221" w:name="_Toc105752596"/>
      <w:bookmarkStart w:id="6222" w:name="_Toc123150214"/>
      <w:bookmarkStart w:id="6223" w:name="_Toc124163176"/>
      <w:bookmarkStart w:id="6224" w:name="_Toc130913486"/>
      <w:bookmarkStart w:id="6225" w:name="_Toc137373771"/>
      <w:bookmarkStart w:id="6226" w:name="_Toc138892451"/>
      <w:bookmarkStart w:id="6227" w:name="_Toc155216518"/>
      <w:bookmarkStart w:id="6228" w:name="_Toc216361374"/>
      <w:r w:rsidRPr="009202AA">
        <w:t>9.6.1</w:t>
      </w:r>
      <w:r w:rsidRPr="009202AA">
        <w:tab/>
        <w:t>General</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29" w:name="_Toc21096683"/>
      <w:bookmarkStart w:id="6230" w:name="_Toc29763650"/>
      <w:bookmarkStart w:id="6231" w:name="_Toc36030121"/>
      <w:bookmarkStart w:id="6232" w:name="_Toc37180021"/>
      <w:bookmarkStart w:id="6233" w:name="_Toc45869721"/>
      <w:bookmarkStart w:id="6234" w:name="_Toc52555520"/>
      <w:bookmarkStart w:id="6235" w:name="_Toc61112976"/>
      <w:bookmarkStart w:id="6236" w:name="_Toc67911860"/>
      <w:bookmarkStart w:id="6237" w:name="_Toc74840680"/>
      <w:bookmarkStart w:id="6238" w:name="_Toc76503815"/>
      <w:bookmarkStart w:id="6239" w:name="_Toc83042367"/>
      <w:bookmarkStart w:id="6240" w:name="_Toc89854541"/>
      <w:bookmarkStart w:id="6241" w:name="_Toc98667314"/>
      <w:bookmarkStart w:id="6242" w:name="_Toc105752597"/>
      <w:bookmarkStart w:id="6243" w:name="_Toc123150215"/>
      <w:bookmarkStart w:id="6244" w:name="_Toc124163177"/>
      <w:bookmarkStart w:id="6245" w:name="_Toc130913487"/>
      <w:bookmarkStart w:id="6246" w:name="_Toc137373772"/>
      <w:bookmarkStart w:id="6247" w:name="_Toc138892452"/>
      <w:bookmarkStart w:id="6248" w:name="_Toc155216519"/>
      <w:bookmarkStart w:id="6249" w:name="_Toc216361375"/>
      <w:r w:rsidRPr="009202AA">
        <w:t>9.6.2</w:t>
      </w:r>
      <w:r w:rsidRPr="009202AA">
        <w:tab/>
        <w:t>OTA Frequency Error</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52319ACD" w14:textId="77777777" w:rsidR="004C4A70" w:rsidRPr="009202AA" w:rsidRDefault="004C4A70" w:rsidP="004C4A70">
      <w:pPr>
        <w:pStyle w:val="Heading4"/>
      </w:pPr>
      <w:bookmarkStart w:id="6250" w:name="_Toc21096684"/>
      <w:bookmarkStart w:id="6251" w:name="_Toc29763651"/>
      <w:bookmarkStart w:id="6252" w:name="_Toc36030122"/>
      <w:bookmarkStart w:id="6253" w:name="_Toc37180022"/>
      <w:bookmarkStart w:id="6254" w:name="_Toc45869722"/>
      <w:bookmarkStart w:id="6255" w:name="_Toc52555521"/>
      <w:bookmarkStart w:id="6256" w:name="_Toc61112977"/>
      <w:bookmarkStart w:id="6257" w:name="_Toc67911861"/>
      <w:bookmarkStart w:id="6258" w:name="_Toc74840681"/>
      <w:bookmarkStart w:id="6259" w:name="_Toc76503816"/>
      <w:bookmarkStart w:id="6260" w:name="_Toc83042368"/>
      <w:bookmarkStart w:id="6261" w:name="_Toc89854542"/>
      <w:bookmarkStart w:id="6262" w:name="_Toc98667315"/>
      <w:bookmarkStart w:id="6263" w:name="_Toc105752598"/>
      <w:bookmarkStart w:id="6264" w:name="_Toc123150216"/>
      <w:bookmarkStart w:id="6265" w:name="_Toc124163178"/>
      <w:bookmarkStart w:id="6266" w:name="_Toc130913488"/>
      <w:bookmarkStart w:id="6267" w:name="_Toc137373773"/>
      <w:bookmarkStart w:id="6268" w:name="_Toc138892453"/>
      <w:bookmarkStart w:id="6269" w:name="_Toc155216520"/>
      <w:bookmarkStart w:id="6270" w:name="_Toc216361376"/>
      <w:r w:rsidRPr="009202AA">
        <w:t>9.6.2.1</w:t>
      </w:r>
      <w:r w:rsidRPr="009202AA">
        <w:tab/>
        <w:t>General</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271" w:name="_Toc21096685"/>
      <w:bookmarkStart w:id="6272" w:name="_Toc29763652"/>
      <w:bookmarkStart w:id="6273" w:name="_Toc36030123"/>
      <w:bookmarkStart w:id="6274" w:name="_Toc37180023"/>
      <w:bookmarkStart w:id="6275" w:name="_Toc45869723"/>
      <w:bookmarkStart w:id="6276" w:name="_Toc52555522"/>
      <w:bookmarkStart w:id="6277" w:name="_Toc61112978"/>
      <w:bookmarkStart w:id="6278" w:name="_Toc67911862"/>
      <w:bookmarkStart w:id="6279" w:name="_Toc74840682"/>
      <w:bookmarkStart w:id="6280" w:name="_Toc76503817"/>
      <w:bookmarkStart w:id="6281" w:name="_Toc83042369"/>
      <w:bookmarkStart w:id="6282" w:name="_Toc89854543"/>
      <w:bookmarkStart w:id="6283" w:name="_Toc98667316"/>
      <w:bookmarkStart w:id="6284" w:name="_Toc105752599"/>
      <w:bookmarkStart w:id="6285" w:name="_Toc123150217"/>
      <w:bookmarkStart w:id="6286" w:name="_Toc124163179"/>
      <w:bookmarkStart w:id="6287" w:name="_Toc130913489"/>
      <w:bookmarkStart w:id="6288" w:name="_Toc137373774"/>
      <w:bookmarkStart w:id="6289" w:name="_Toc138892454"/>
      <w:bookmarkStart w:id="6290" w:name="_Toc155216521"/>
      <w:bookmarkStart w:id="6291" w:name="_Toc216361377"/>
      <w:r w:rsidRPr="009202AA">
        <w:t>9.6.2.2</w:t>
      </w:r>
      <w:r w:rsidRPr="009202AA">
        <w:tab/>
        <w:t>Minimum requirement for MSR operation</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292" w:name="_Toc21096686"/>
      <w:bookmarkStart w:id="6293" w:name="_Toc29763653"/>
      <w:bookmarkStart w:id="6294" w:name="_Toc36030124"/>
      <w:bookmarkStart w:id="6295" w:name="_Toc37180024"/>
      <w:bookmarkStart w:id="6296" w:name="_Toc45869724"/>
      <w:bookmarkStart w:id="6297" w:name="_Toc52555523"/>
      <w:bookmarkStart w:id="6298" w:name="_Toc61112979"/>
      <w:bookmarkStart w:id="6299" w:name="_Toc67911863"/>
      <w:bookmarkStart w:id="6300" w:name="_Toc74840683"/>
      <w:bookmarkStart w:id="6301" w:name="_Toc76503818"/>
      <w:bookmarkStart w:id="6302" w:name="_Toc83042370"/>
      <w:bookmarkStart w:id="6303" w:name="_Toc89854544"/>
      <w:bookmarkStart w:id="6304" w:name="_Toc98667317"/>
      <w:bookmarkStart w:id="6305" w:name="_Toc105752600"/>
      <w:bookmarkStart w:id="6306" w:name="_Toc123150218"/>
      <w:bookmarkStart w:id="6307" w:name="_Toc124163180"/>
      <w:bookmarkStart w:id="6308" w:name="_Toc130913490"/>
      <w:bookmarkStart w:id="6309" w:name="_Toc137373775"/>
      <w:bookmarkStart w:id="6310" w:name="_Toc138892455"/>
      <w:bookmarkStart w:id="6311" w:name="_Toc155216522"/>
      <w:bookmarkStart w:id="6312" w:name="_Toc216361378"/>
      <w:r w:rsidRPr="009202AA">
        <w:t>9.6.2.3</w:t>
      </w:r>
      <w:r w:rsidRPr="009202AA">
        <w:tab/>
        <w:t>Minimum requirement for single RAT UTRA operation</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313" w:name="_Toc21096687"/>
      <w:bookmarkStart w:id="6314" w:name="_Toc29763654"/>
      <w:bookmarkStart w:id="6315" w:name="_Toc36030125"/>
      <w:bookmarkStart w:id="6316" w:name="_Toc37180025"/>
      <w:bookmarkStart w:id="6317" w:name="_Toc45869725"/>
      <w:bookmarkStart w:id="6318" w:name="_Toc52555524"/>
      <w:bookmarkStart w:id="6319" w:name="_Toc61112980"/>
      <w:bookmarkStart w:id="6320" w:name="_Toc67911864"/>
      <w:bookmarkStart w:id="6321" w:name="_Toc74840684"/>
      <w:bookmarkStart w:id="6322" w:name="_Toc76503819"/>
      <w:bookmarkStart w:id="6323" w:name="_Toc83042371"/>
      <w:bookmarkStart w:id="6324" w:name="_Toc89854545"/>
      <w:bookmarkStart w:id="6325" w:name="_Toc98667318"/>
      <w:bookmarkStart w:id="6326" w:name="_Toc105752601"/>
      <w:bookmarkStart w:id="6327" w:name="_Toc123150219"/>
      <w:bookmarkStart w:id="6328" w:name="_Toc124163181"/>
      <w:bookmarkStart w:id="6329" w:name="_Toc130913491"/>
      <w:bookmarkStart w:id="6330" w:name="_Toc137373776"/>
      <w:bookmarkStart w:id="6331" w:name="_Toc138892456"/>
      <w:bookmarkStart w:id="6332" w:name="_Toc155216523"/>
      <w:bookmarkStart w:id="6333" w:name="_Toc216361379"/>
      <w:r w:rsidRPr="009202AA">
        <w:t>9.6.2.4</w:t>
      </w:r>
      <w:r w:rsidRPr="009202AA">
        <w:tab/>
        <w:t>Minimum requirement for single RAT E-UTRA operation</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34" w:name="_Toc21096688"/>
      <w:bookmarkStart w:id="6335" w:name="_Toc29763655"/>
      <w:bookmarkStart w:id="6336" w:name="_Toc36030126"/>
      <w:bookmarkStart w:id="6337" w:name="_Toc37180026"/>
      <w:bookmarkStart w:id="6338" w:name="_Toc45869726"/>
      <w:bookmarkStart w:id="6339" w:name="_Toc52555525"/>
      <w:bookmarkStart w:id="6340" w:name="_Toc61112981"/>
      <w:bookmarkStart w:id="6341" w:name="_Toc67911865"/>
      <w:bookmarkStart w:id="6342" w:name="_Toc74840685"/>
      <w:bookmarkStart w:id="6343" w:name="_Toc76503820"/>
      <w:bookmarkStart w:id="6344" w:name="_Toc83042372"/>
      <w:bookmarkStart w:id="6345" w:name="_Toc89854546"/>
      <w:bookmarkStart w:id="6346" w:name="_Toc98667319"/>
      <w:bookmarkStart w:id="6347" w:name="_Toc105752602"/>
      <w:bookmarkStart w:id="6348" w:name="_Toc123150220"/>
      <w:bookmarkStart w:id="6349" w:name="_Toc124163182"/>
      <w:bookmarkStart w:id="6350" w:name="_Toc130913492"/>
      <w:bookmarkStart w:id="6351" w:name="_Toc137373777"/>
      <w:bookmarkStart w:id="6352" w:name="_Toc138892457"/>
      <w:bookmarkStart w:id="6353" w:name="_Toc155216524"/>
      <w:bookmarkStart w:id="6354" w:name="_Toc216361380"/>
      <w:r w:rsidRPr="009202AA">
        <w:t>9.6.3</w:t>
      </w:r>
      <w:r w:rsidRPr="009202AA">
        <w:tab/>
        <w:t>OTA Time alignment error</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6F6FEDD3" w14:textId="77777777" w:rsidR="004C4A70" w:rsidRPr="009202AA" w:rsidRDefault="004C4A70" w:rsidP="004C4A70">
      <w:pPr>
        <w:pStyle w:val="Heading4"/>
      </w:pPr>
      <w:bookmarkStart w:id="6355" w:name="_Toc21096689"/>
      <w:bookmarkStart w:id="6356" w:name="_Toc29763656"/>
      <w:bookmarkStart w:id="6357" w:name="_Toc36030127"/>
      <w:bookmarkStart w:id="6358" w:name="_Toc37180027"/>
      <w:bookmarkStart w:id="6359" w:name="_Toc45869727"/>
      <w:bookmarkStart w:id="6360" w:name="_Toc52555526"/>
      <w:bookmarkStart w:id="6361" w:name="_Toc61112982"/>
      <w:bookmarkStart w:id="6362" w:name="_Toc67911866"/>
      <w:bookmarkStart w:id="6363" w:name="_Toc74840686"/>
      <w:bookmarkStart w:id="6364" w:name="_Toc76503821"/>
      <w:bookmarkStart w:id="6365" w:name="_Toc83042373"/>
      <w:bookmarkStart w:id="6366" w:name="_Toc89854547"/>
      <w:bookmarkStart w:id="6367" w:name="_Toc98667320"/>
      <w:bookmarkStart w:id="6368" w:name="_Toc105752603"/>
      <w:bookmarkStart w:id="6369" w:name="_Toc123150221"/>
      <w:bookmarkStart w:id="6370" w:name="_Toc124163183"/>
      <w:bookmarkStart w:id="6371" w:name="_Toc130913493"/>
      <w:bookmarkStart w:id="6372" w:name="_Toc137373778"/>
      <w:bookmarkStart w:id="6373" w:name="_Toc138892458"/>
      <w:bookmarkStart w:id="6374" w:name="_Toc155216525"/>
      <w:bookmarkStart w:id="6375" w:name="_Toc216361381"/>
      <w:r w:rsidRPr="009202AA">
        <w:t>9.6.3.1</w:t>
      </w:r>
      <w:r w:rsidRPr="009202AA">
        <w:tab/>
        <w:t>General</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376" w:name="_Toc21096690"/>
      <w:bookmarkStart w:id="6377" w:name="_Toc29763657"/>
      <w:bookmarkStart w:id="6378" w:name="_Toc36030128"/>
      <w:bookmarkStart w:id="6379" w:name="_Toc37180028"/>
      <w:bookmarkStart w:id="6380" w:name="_Toc45869728"/>
      <w:bookmarkStart w:id="6381" w:name="_Toc52555527"/>
      <w:bookmarkStart w:id="6382" w:name="_Toc61112983"/>
      <w:bookmarkStart w:id="6383" w:name="_Toc67911867"/>
      <w:bookmarkStart w:id="6384" w:name="_Toc74840687"/>
      <w:bookmarkStart w:id="6385" w:name="_Toc76503822"/>
      <w:bookmarkStart w:id="6386" w:name="_Toc83042374"/>
      <w:bookmarkStart w:id="6387" w:name="_Toc89854548"/>
      <w:bookmarkStart w:id="6388" w:name="_Toc98667321"/>
      <w:bookmarkStart w:id="6389" w:name="_Toc105752604"/>
      <w:bookmarkStart w:id="6390" w:name="_Toc123150222"/>
      <w:bookmarkStart w:id="6391" w:name="_Toc124163184"/>
      <w:bookmarkStart w:id="6392" w:name="_Toc130913494"/>
      <w:bookmarkStart w:id="6393" w:name="_Toc137373779"/>
      <w:bookmarkStart w:id="6394" w:name="_Toc138892459"/>
      <w:bookmarkStart w:id="6395" w:name="_Toc155216526"/>
      <w:bookmarkStart w:id="6396" w:name="_Toc216361382"/>
      <w:r w:rsidRPr="009202AA">
        <w:t>9.6.3.2</w:t>
      </w:r>
      <w:r w:rsidRPr="009202AA">
        <w:tab/>
        <w:t>Minimum requirement for MSR operation</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397" w:name="_Toc21096691"/>
      <w:bookmarkStart w:id="6398" w:name="_Toc29763658"/>
      <w:bookmarkStart w:id="6399" w:name="_Toc36030129"/>
      <w:bookmarkStart w:id="6400" w:name="_Toc37180029"/>
      <w:bookmarkStart w:id="6401" w:name="_Toc45869729"/>
      <w:bookmarkStart w:id="6402" w:name="_Toc52555528"/>
      <w:bookmarkStart w:id="6403" w:name="_Toc61112984"/>
      <w:bookmarkStart w:id="6404" w:name="_Toc67911868"/>
      <w:bookmarkStart w:id="6405" w:name="_Toc74840688"/>
      <w:bookmarkStart w:id="6406" w:name="_Toc76503823"/>
      <w:bookmarkStart w:id="6407" w:name="_Toc83042375"/>
      <w:bookmarkStart w:id="6408" w:name="_Toc89854549"/>
      <w:bookmarkStart w:id="6409" w:name="_Toc98667322"/>
      <w:bookmarkStart w:id="6410" w:name="_Toc105752605"/>
      <w:bookmarkStart w:id="6411" w:name="_Toc123150223"/>
      <w:bookmarkStart w:id="6412" w:name="_Toc124163185"/>
      <w:bookmarkStart w:id="6413" w:name="_Toc130913495"/>
      <w:bookmarkStart w:id="6414" w:name="_Toc137373780"/>
      <w:bookmarkStart w:id="6415" w:name="_Toc138892460"/>
      <w:bookmarkStart w:id="6416" w:name="_Toc155216527"/>
      <w:bookmarkStart w:id="6417" w:name="_Toc216361383"/>
      <w:r w:rsidRPr="009202AA">
        <w:t>9.6.3.3</w:t>
      </w:r>
      <w:r w:rsidRPr="009202AA">
        <w:tab/>
        <w:t>Minimum requirement for single RAT UTRA operation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418" w:name="_Toc21096692"/>
      <w:bookmarkStart w:id="6419" w:name="_Toc29763659"/>
      <w:bookmarkStart w:id="6420" w:name="_Toc36030130"/>
      <w:bookmarkStart w:id="6421" w:name="_Toc37180030"/>
      <w:bookmarkStart w:id="6422" w:name="_Toc45869730"/>
      <w:bookmarkStart w:id="6423" w:name="_Toc52555529"/>
      <w:bookmarkStart w:id="6424" w:name="_Toc61112985"/>
      <w:bookmarkStart w:id="6425" w:name="_Toc67911869"/>
      <w:bookmarkStart w:id="6426" w:name="_Toc74840689"/>
      <w:bookmarkStart w:id="6427" w:name="_Toc76503824"/>
      <w:bookmarkStart w:id="6428" w:name="_Toc83042376"/>
      <w:bookmarkStart w:id="6429" w:name="_Toc89854550"/>
      <w:bookmarkStart w:id="6430" w:name="_Toc98667323"/>
      <w:bookmarkStart w:id="6431" w:name="_Toc105752606"/>
      <w:bookmarkStart w:id="6432" w:name="_Toc123150224"/>
      <w:bookmarkStart w:id="6433" w:name="_Toc124163186"/>
      <w:bookmarkStart w:id="6434" w:name="_Toc130913496"/>
      <w:bookmarkStart w:id="6435" w:name="_Toc137373781"/>
      <w:bookmarkStart w:id="6436" w:name="_Toc138892461"/>
      <w:bookmarkStart w:id="6437" w:name="_Toc155216528"/>
      <w:bookmarkStart w:id="6438" w:name="_Toc216361384"/>
      <w:r w:rsidRPr="009202AA">
        <w:t>9.6.3.4</w:t>
      </w:r>
      <w:r w:rsidRPr="009202AA">
        <w:tab/>
        <w:t>Minimum requirement for single RAT E-UTRA operation</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39" w:name="_Toc21096693"/>
      <w:bookmarkStart w:id="6440" w:name="_Toc29763660"/>
      <w:bookmarkStart w:id="6441" w:name="_Toc36030131"/>
      <w:bookmarkStart w:id="6442" w:name="_Toc37180031"/>
      <w:bookmarkStart w:id="6443" w:name="_Toc45869731"/>
      <w:bookmarkStart w:id="6444" w:name="_Toc52555530"/>
      <w:bookmarkStart w:id="6445" w:name="_Toc61112986"/>
      <w:bookmarkStart w:id="6446" w:name="_Toc67911870"/>
      <w:bookmarkStart w:id="6447" w:name="_Toc74840690"/>
      <w:bookmarkStart w:id="6448" w:name="_Toc76503825"/>
      <w:bookmarkStart w:id="6449" w:name="_Toc83042377"/>
      <w:bookmarkStart w:id="6450" w:name="_Toc89854551"/>
      <w:bookmarkStart w:id="6451" w:name="_Toc98667324"/>
      <w:bookmarkStart w:id="6452" w:name="_Toc105752607"/>
      <w:bookmarkStart w:id="6453" w:name="_Toc123150225"/>
      <w:bookmarkStart w:id="6454" w:name="_Toc124163187"/>
      <w:bookmarkStart w:id="6455" w:name="_Toc130913497"/>
      <w:bookmarkStart w:id="6456" w:name="_Toc137373782"/>
      <w:bookmarkStart w:id="6457" w:name="_Toc138892462"/>
      <w:bookmarkStart w:id="6458" w:name="_Toc155216529"/>
      <w:bookmarkStart w:id="6459" w:name="_Toc216361385"/>
      <w:r w:rsidRPr="009202AA">
        <w:lastRenderedPageBreak/>
        <w:t>9.6.4</w:t>
      </w:r>
      <w:r w:rsidRPr="009202AA">
        <w:tab/>
        <w:t>OTA Modulation quality</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62CED22" w14:textId="77777777" w:rsidR="004C4A70" w:rsidRPr="009202AA" w:rsidRDefault="004C4A70" w:rsidP="004C4A70">
      <w:pPr>
        <w:pStyle w:val="Heading4"/>
      </w:pPr>
      <w:bookmarkStart w:id="6460" w:name="_Toc21096694"/>
      <w:bookmarkStart w:id="6461" w:name="_Toc29763661"/>
      <w:bookmarkStart w:id="6462" w:name="_Toc36030132"/>
      <w:bookmarkStart w:id="6463" w:name="_Toc37180032"/>
      <w:bookmarkStart w:id="6464" w:name="_Toc45869732"/>
      <w:bookmarkStart w:id="6465" w:name="_Toc52555531"/>
      <w:bookmarkStart w:id="6466" w:name="_Toc61112987"/>
      <w:bookmarkStart w:id="6467" w:name="_Toc67911871"/>
      <w:bookmarkStart w:id="6468" w:name="_Toc74840691"/>
      <w:bookmarkStart w:id="6469" w:name="_Toc76503826"/>
      <w:bookmarkStart w:id="6470" w:name="_Toc83042378"/>
      <w:bookmarkStart w:id="6471" w:name="_Toc89854552"/>
      <w:bookmarkStart w:id="6472" w:name="_Toc98667325"/>
      <w:bookmarkStart w:id="6473" w:name="_Toc105752608"/>
      <w:bookmarkStart w:id="6474" w:name="_Toc123150226"/>
      <w:bookmarkStart w:id="6475" w:name="_Toc124163188"/>
      <w:bookmarkStart w:id="6476" w:name="_Toc130913498"/>
      <w:bookmarkStart w:id="6477" w:name="_Toc137373783"/>
      <w:bookmarkStart w:id="6478" w:name="_Toc138892463"/>
      <w:bookmarkStart w:id="6479" w:name="_Toc155216530"/>
      <w:bookmarkStart w:id="6480" w:name="_Toc216361386"/>
      <w:r w:rsidRPr="009202AA">
        <w:t>9.6.4.1</w:t>
      </w:r>
      <w:r w:rsidRPr="009202AA">
        <w:tab/>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481" w:name="_Toc21096695"/>
      <w:bookmarkStart w:id="6482" w:name="_Toc29763662"/>
      <w:bookmarkStart w:id="6483" w:name="_Toc36030133"/>
      <w:bookmarkStart w:id="6484" w:name="_Toc37180033"/>
      <w:bookmarkStart w:id="6485" w:name="_Toc45869733"/>
      <w:bookmarkStart w:id="6486" w:name="_Toc52555532"/>
      <w:bookmarkStart w:id="6487" w:name="_Toc61112988"/>
      <w:bookmarkStart w:id="6488" w:name="_Toc67911872"/>
      <w:bookmarkStart w:id="6489" w:name="_Toc74840692"/>
      <w:bookmarkStart w:id="6490" w:name="_Toc76503827"/>
      <w:bookmarkStart w:id="6491" w:name="_Toc83042379"/>
      <w:bookmarkStart w:id="6492" w:name="_Toc89854553"/>
      <w:bookmarkStart w:id="6493" w:name="_Toc98667326"/>
      <w:bookmarkStart w:id="6494" w:name="_Toc105752609"/>
      <w:bookmarkStart w:id="6495" w:name="_Toc123150227"/>
      <w:bookmarkStart w:id="6496" w:name="_Toc124163189"/>
      <w:bookmarkStart w:id="6497" w:name="_Toc130913499"/>
      <w:bookmarkStart w:id="6498" w:name="_Toc137373784"/>
      <w:bookmarkStart w:id="6499" w:name="_Toc138892464"/>
      <w:bookmarkStart w:id="6500" w:name="_Toc155216531"/>
      <w:bookmarkStart w:id="6501" w:name="_Toc216361387"/>
      <w:r w:rsidRPr="009202AA">
        <w:t>9.6.4.2</w:t>
      </w:r>
      <w:r w:rsidRPr="009202AA">
        <w:tab/>
        <w:t>Minimum requirement for MSR operation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502" w:name="_Toc21096696"/>
      <w:bookmarkStart w:id="6503" w:name="_Toc29763663"/>
      <w:bookmarkStart w:id="6504" w:name="_Toc36030134"/>
      <w:bookmarkStart w:id="6505" w:name="_Toc37180034"/>
      <w:bookmarkStart w:id="6506" w:name="_Toc45869734"/>
      <w:bookmarkStart w:id="6507" w:name="_Toc52555533"/>
      <w:bookmarkStart w:id="6508" w:name="_Toc61112989"/>
      <w:bookmarkStart w:id="6509" w:name="_Toc67911873"/>
      <w:bookmarkStart w:id="6510" w:name="_Toc74840693"/>
      <w:bookmarkStart w:id="6511" w:name="_Toc76503828"/>
      <w:bookmarkStart w:id="6512" w:name="_Toc83042380"/>
      <w:bookmarkStart w:id="6513" w:name="_Toc89854554"/>
      <w:bookmarkStart w:id="6514" w:name="_Toc98667327"/>
      <w:bookmarkStart w:id="6515" w:name="_Toc105752610"/>
      <w:bookmarkStart w:id="6516" w:name="_Toc123150228"/>
      <w:bookmarkStart w:id="6517" w:name="_Toc124163190"/>
      <w:bookmarkStart w:id="6518" w:name="_Toc130913500"/>
      <w:bookmarkStart w:id="6519" w:name="_Toc137373785"/>
      <w:bookmarkStart w:id="6520" w:name="_Toc138892465"/>
      <w:bookmarkStart w:id="6521" w:name="_Toc155216532"/>
      <w:bookmarkStart w:id="6522" w:name="_Toc216361388"/>
      <w:r w:rsidRPr="009202AA">
        <w:t>9.6.4.3</w:t>
      </w:r>
      <w:r w:rsidRPr="009202AA">
        <w:tab/>
        <w:t>Minimum requirement for single RAT UTRA operation</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23" w:name="_Toc21096697"/>
      <w:bookmarkStart w:id="6524" w:name="_Toc29763664"/>
      <w:bookmarkStart w:id="6525" w:name="_Toc36030135"/>
      <w:bookmarkStart w:id="6526" w:name="_Toc37180035"/>
      <w:bookmarkStart w:id="6527" w:name="_Toc45869735"/>
      <w:bookmarkStart w:id="6528" w:name="_Toc52555534"/>
      <w:bookmarkStart w:id="6529" w:name="_Toc61112990"/>
      <w:bookmarkStart w:id="6530" w:name="_Toc67911874"/>
      <w:bookmarkStart w:id="6531" w:name="_Toc74840694"/>
      <w:bookmarkStart w:id="6532" w:name="_Toc76503829"/>
      <w:bookmarkStart w:id="6533" w:name="_Toc83042381"/>
      <w:bookmarkStart w:id="6534" w:name="_Toc89854555"/>
      <w:bookmarkStart w:id="6535" w:name="_Toc98667328"/>
      <w:bookmarkStart w:id="6536" w:name="_Toc105752611"/>
      <w:bookmarkStart w:id="6537" w:name="_Toc123150229"/>
      <w:bookmarkStart w:id="6538" w:name="_Toc124163191"/>
      <w:bookmarkStart w:id="6539" w:name="_Toc130913501"/>
      <w:bookmarkStart w:id="6540" w:name="_Toc137373786"/>
      <w:bookmarkStart w:id="6541" w:name="_Toc138892466"/>
      <w:bookmarkStart w:id="6542" w:name="_Toc155216533"/>
      <w:bookmarkStart w:id="6543" w:name="_Toc216361389"/>
      <w:r w:rsidRPr="009202AA">
        <w:t>9.6.4.4</w:t>
      </w:r>
      <w:r w:rsidRPr="009202AA">
        <w:tab/>
        <w:t>Minimum requirement for single RAT E-UTRA operation</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44" w:name="_Toc21096698"/>
      <w:bookmarkStart w:id="6545" w:name="_Toc29763665"/>
      <w:bookmarkStart w:id="6546" w:name="_Toc36030136"/>
      <w:bookmarkStart w:id="6547" w:name="_Toc37180036"/>
      <w:bookmarkStart w:id="6548" w:name="_Toc45869736"/>
      <w:bookmarkStart w:id="6549" w:name="_Toc52555535"/>
      <w:bookmarkStart w:id="6550" w:name="_Toc61112991"/>
      <w:bookmarkStart w:id="6551" w:name="_Toc67911875"/>
      <w:bookmarkStart w:id="6552" w:name="_Toc74840695"/>
      <w:bookmarkStart w:id="6553" w:name="_Toc76503830"/>
      <w:bookmarkStart w:id="6554" w:name="_Toc83042382"/>
      <w:bookmarkStart w:id="6555" w:name="_Toc89854556"/>
      <w:bookmarkStart w:id="6556" w:name="_Toc98667329"/>
      <w:bookmarkStart w:id="6557" w:name="_Toc105752612"/>
      <w:bookmarkStart w:id="6558" w:name="_Toc123150230"/>
      <w:bookmarkStart w:id="6559" w:name="_Toc124163192"/>
      <w:bookmarkStart w:id="6560" w:name="_Toc130913502"/>
      <w:bookmarkStart w:id="6561" w:name="_Toc137373787"/>
      <w:bookmarkStart w:id="6562" w:name="_Toc138892467"/>
      <w:bookmarkStart w:id="6563" w:name="_Toc155216534"/>
      <w:bookmarkStart w:id="6564" w:name="_Toc216361390"/>
      <w:r w:rsidRPr="009202AA">
        <w:t>9.6.5</w:t>
      </w:r>
      <w:r w:rsidRPr="009202AA">
        <w:tab/>
        <w:t>OTA Transmit pulse shape filter</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74708687" w14:textId="77777777" w:rsidR="004C4A70" w:rsidRPr="009202AA" w:rsidRDefault="004C4A70" w:rsidP="004C4A70">
      <w:pPr>
        <w:pStyle w:val="Heading4"/>
      </w:pPr>
      <w:bookmarkStart w:id="6565" w:name="_Toc21096699"/>
      <w:bookmarkStart w:id="6566" w:name="_Toc29763666"/>
      <w:bookmarkStart w:id="6567" w:name="_Toc36030137"/>
      <w:bookmarkStart w:id="6568" w:name="_Toc37180037"/>
      <w:bookmarkStart w:id="6569" w:name="_Toc45869737"/>
      <w:bookmarkStart w:id="6570" w:name="_Toc52555536"/>
      <w:bookmarkStart w:id="6571" w:name="_Toc61112992"/>
      <w:bookmarkStart w:id="6572" w:name="_Toc67911876"/>
      <w:bookmarkStart w:id="6573" w:name="_Toc74840696"/>
      <w:bookmarkStart w:id="6574" w:name="_Toc76503831"/>
      <w:bookmarkStart w:id="6575" w:name="_Toc83042383"/>
      <w:bookmarkStart w:id="6576" w:name="_Toc89854557"/>
      <w:bookmarkStart w:id="6577" w:name="_Toc98667330"/>
      <w:bookmarkStart w:id="6578" w:name="_Toc105752613"/>
      <w:bookmarkStart w:id="6579" w:name="_Toc123150231"/>
      <w:bookmarkStart w:id="6580" w:name="_Toc124163193"/>
      <w:bookmarkStart w:id="6581" w:name="_Toc130913503"/>
      <w:bookmarkStart w:id="6582" w:name="_Toc137373788"/>
      <w:bookmarkStart w:id="6583" w:name="_Toc138892468"/>
      <w:bookmarkStart w:id="6584" w:name="_Toc155216535"/>
      <w:bookmarkStart w:id="6585" w:name="_Toc216361391"/>
      <w:r w:rsidRPr="009202AA">
        <w:t>9.6.5.1</w:t>
      </w:r>
      <w:r w:rsidRPr="009202AA">
        <w:tab/>
        <w:t>General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586" w:name="_Toc21096700"/>
      <w:bookmarkStart w:id="6587" w:name="_Toc29763667"/>
      <w:bookmarkStart w:id="6588" w:name="_Toc36030138"/>
      <w:bookmarkStart w:id="6589" w:name="_Toc37180038"/>
      <w:bookmarkStart w:id="6590" w:name="_Toc45869738"/>
      <w:bookmarkStart w:id="6591" w:name="_Toc52555537"/>
      <w:bookmarkStart w:id="6592" w:name="_Toc61112993"/>
      <w:bookmarkStart w:id="6593" w:name="_Toc67911877"/>
      <w:bookmarkStart w:id="6594" w:name="_Toc74840697"/>
      <w:bookmarkStart w:id="6595" w:name="_Toc76503832"/>
      <w:bookmarkStart w:id="6596" w:name="_Toc83042384"/>
      <w:bookmarkStart w:id="6597" w:name="_Toc89854558"/>
      <w:bookmarkStart w:id="6598" w:name="_Toc98667331"/>
      <w:bookmarkStart w:id="6599" w:name="_Toc105752614"/>
      <w:bookmarkStart w:id="6600" w:name="_Toc123150232"/>
      <w:bookmarkStart w:id="6601" w:name="_Toc124163194"/>
      <w:bookmarkStart w:id="6602" w:name="_Toc130913504"/>
      <w:bookmarkStart w:id="6603" w:name="_Toc137373789"/>
      <w:bookmarkStart w:id="6604" w:name="_Toc138892469"/>
      <w:bookmarkStart w:id="6605" w:name="_Toc155216536"/>
      <w:bookmarkStart w:id="6606" w:name="_Toc216361392"/>
      <w:r w:rsidRPr="009202AA">
        <w:t>9.7</w:t>
      </w:r>
      <w:r w:rsidRPr="009202AA">
        <w:tab/>
        <w:t>OTA Unwanted Emissions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675513EF" w14:textId="77777777" w:rsidR="004C4A70" w:rsidRPr="009202AA" w:rsidRDefault="004C4A70" w:rsidP="004C4A70">
      <w:pPr>
        <w:pStyle w:val="Heading3"/>
      </w:pPr>
      <w:bookmarkStart w:id="6607" w:name="_Toc21096701"/>
      <w:bookmarkStart w:id="6608" w:name="_Toc29763668"/>
      <w:bookmarkStart w:id="6609" w:name="_Toc36030139"/>
      <w:bookmarkStart w:id="6610" w:name="_Toc37180039"/>
      <w:bookmarkStart w:id="6611" w:name="_Toc45869739"/>
      <w:bookmarkStart w:id="6612" w:name="_Toc52555538"/>
      <w:bookmarkStart w:id="6613" w:name="_Toc61112994"/>
      <w:bookmarkStart w:id="6614" w:name="_Toc67911878"/>
      <w:bookmarkStart w:id="6615" w:name="_Toc74840698"/>
      <w:bookmarkStart w:id="6616" w:name="_Toc76503833"/>
      <w:bookmarkStart w:id="6617" w:name="_Toc83042385"/>
      <w:bookmarkStart w:id="6618" w:name="_Toc89854559"/>
      <w:bookmarkStart w:id="6619" w:name="_Toc98667332"/>
      <w:bookmarkStart w:id="6620" w:name="_Toc105752615"/>
      <w:bookmarkStart w:id="6621" w:name="_Toc123150233"/>
      <w:bookmarkStart w:id="6622" w:name="_Toc124163195"/>
      <w:bookmarkStart w:id="6623" w:name="_Toc130913505"/>
      <w:bookmarkStart w:id="6624" w:name="_Toc137373790"/>
      <w:bookmarkStart w:id="6625" w:name="_Toc138892470"/>
      <w:bookmarkStart w:id="6626" w:name="_Toc155216537"/>
      <w:bookmarkStart w:id="6627" w:name="_Toc216361393"/>
      <w:r w:rsidRPr="009202AA">
        <w:t>9.7.1</w:t>
      </w:r>
      <w:r w:rsidRPr="009202AA">
        <w:tab/>
        <w:t>General</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28" w:name="_Toc21096702"/>
      <w:bookmarkStart w:id="6629" w:name="_Toc29763669"/>
      <w:bookmarkStart w:id="6630" w:name="_Toc36030140"/>
      <w:bookmarkStart w:id="6631" w:name="_Toc37180040"/>
      <w:bookmarkStart w:id="6632" w:name="_Toc45869740"/>
      <w:bookmarkStart w:id="6633" w:name="_Toc52555539"/>
      <w:bookmarkStart w:id="6634" w:name="_Toc61112995"/>
      <w:bookmarkStart w:id="6635" w:name="_Toc67911879"/>
      <w:bookmarkStart w:id="6636" w:name="_Toc74840699"/>
      <w:bookmarkStart w:id="6637" w:name="_Toc76503834"/>
      <w:bookmarkStart w:id="6638" w:name="_Toc83042386"/>
      <w:bookmarkStart w:id="6639" w:name="_Toc89854560"/>
      <w:bookmarkStart w:id="6640" w:name="_Toc98667333"/>
      <w:bookmarkStart w:id="6641" w:name="_Toc105752616"/>
      <w:bookmarkStart w:id="6642" w:name="_Toc123150234"/>
      <w:bookmarkStart w:id="6643" w:name="_Toc124163196"/>
      <w:bookmarkStart w:id="6644" w:name="_Toc130913506"/>
      <w:bookmarkStart w:id="6645" w:name="_Toc137373791"/>
      <w:bookmarkStart w:id="6646" w:name="_Toc138892471"/>
      <w:bookmarkStart w:id="6647" w:name="_Toc155216538"/>
      <w:bookmarkStart w:id="6648" w:name="_Toc216361394"/>
      <w:r w:rsidRPr="009202AA">
        <w:t>9.7.2</w:t>
      </w:r>
      <w:r w:rsidRPr="009202AA">
        <w:tab/>
        <w:t>OTA occupied bandwidth</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262913ED" w14:textId="77777777" w:rsidR="004C4A70" w:rsidRPr="009202AA" w:rsidRDefault="004C4A70" w:rsidP="004C4A70">
      <w:pPr>
        <w:pStyle w:val="Heading4"/>
      </w:pPr>
      <w:bookmarkStart w:id="6649" w:name="_Toc21096703"/>
      <w:bookmarkStart w:id="6650" w:name="_Toc29763670"/>
      <w:bookmarkStart w:id="6651" w:name="_Toc36030141"/>
      <w:bookmarkStart w:id="6652" w:name="_Toc37180041"/>
      <w:bookmarkStart w:id="6653" w:name="_Toc45869741"/>
      <w:bookmarkStart w:id="6654" w:name="_Toc52555540"/>
      <w:bookmarkStart w:id="6655" w:name="_Toc61112996"/>
      <w:bookmarkStart w:id="6656" w:name="_Toc67911880"/>
      <w:bookmarkStart w:id="6657" w:name="_Toc74840700"/>
      <w:bookmarkStart w:id="6658" w:name="_Toc76503835"/>
      <w:bookmarkStart w:id="6659" w:name="_Toc83042387"/>
      <w:bookmarkStart w:id="6660" w:name="_Toc89854561"/>
      <w:bookmarkStart w:id="6661" w:name="_Toc98667334"/>
      <w:bookmarkStart w:id="6662" w:name="_Toc105752617"/>
      <w:bookmarkStart w:id="6663" w:name="_Toc123150235"/>
      <w:bookmarkStart w:id="6664" w:name="_Toc124163197"/>
      <w:bookmarkStart w:id="6665" w:name="_Toc130913507"/>
      <w:bookmarkStart w:id="6666" w:name="_Toc137373792"/>
      <w:bookmarkStart w:id="6667" w:name="_Toc138892472"/>
      <w:bookmarkStart w:id="6668" w:name="_Toc155216539"/>
      <w:bookmarkStart w:id="6669" w:name="_Toc216361395"/>
      <w:r w:rsidRPr="009202AA">
        <w:t>9.7.2.1</w:t>
      </w:r>
      <w:r w:rsidRPr="009202AA">
        <w:tab/>
        <w:t>General</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670" w:name="_Toc21096704"/>
      <w:bookmarkStart w:id="6671" w:name="_Toc29763671"/>
      <w:bookmarkStart w:id="6672" w:name="_Toc36030142"/>
      <w:bookmarkStart w:id="6673" w:name="_Toc37180042"/>
      <w:bookmarkStart w:id="6674" w:name="_Toc45869742"/>
      <w:bookmarkStart w:id="6675" w:name="_Toc52555541"/>
      <w:bookmarkStart w:id="6676" w:name="_Toc61112997"/>
      <w:bookmarkStart w:id="6677" w:name="_Toc67911881"/>
      <w:bookmarkStart w:id="6678" w:name="_Toc74840701"/>
      <w:bookmarkStart w:id="6679" w:name="_Toc76503836"/>
      <w:bookmarkStart w:id="6680" w:name="_Toc83042388"/>
      <w:bookmarkStart w:id="6681" w:name="_Toc89854562"/>
      <w:bookmarkStart w:id="6682" w:name="_Toc98667335"/>
      <w:bookmarkStart w:id="6683" w:name="_Toc105752618"/>
      <w:bookmarkStart w:id="6684" w:name="_Toc123150236"/>
      <w:bookmarkStart w:id="6685" w:name="_Toc124163198"/>
      <w:bookmarkStart w:id="6686" w:name="_Toc130913508"/>
      <w:bookmarkStart w:id="6687" w:name="_Toc137373793"/>
      <w:bookmarkStart w:id="6688" w:name="_Toc138892473"/>
      <w:bookmarkStart w:id="6689" w:name="_Toc155216540"/>
      <w:bookmarkStart w:id="6690" w:name="_Toc216361396"/>
      <w:r w:rsidRPr="009202AA">
        <w:lastRenderedPageBreak/>
        <w:t>9.7.2.2</w:t>
      </w:r>
      <w:r w:rsidRPr="009202AA">
        <w:tab/>
        <w:t>Minimum requirement for MSR operation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691" w:name="_Toc21096705"/>
      <w:bookmarkStart w:id="6692" w:name="_Toc29763672"/>
      <w:bookmarkStart w:id="6693" w:name="_Toc36030143"/>
      <w:bookmarkStart w:id="6694" w:name="_Toc37180043"/>
      <w:bookmarkStart w:id="6695" w:name="_Toc45869743"/>
      <w:bookmarkStart w:id="6696" w:name="_Toc52555542"/>
      <w:bookmarkStart w:id="6697" w:name="_Toc61112998"/>
      <w:bookmarkStart w:id="6698" w:name="_Toc67911882"/>
      <w:bookmarkStart w:id="6699" w:name="_Toc74840702"/>
      <w:bookmarkStart w:id="6700" w:name="_Toc76503837"/>
      <w:bookmarkStart w:id="6701" w:name="_Toc83042389"/>
      <w:bookmarkStart w:id="6702" w:name="_Toc89854563"/>
      <w:bookmarkStart w:id="6703" w:name="_Toc98667336"/>
      <w:bookmarkStart w:id="6704" w:name="_Toc105752619"/>
      <w:bookmarkStart w:id="6705" w:name="_Toc123150237"/>
      <w:bookmarkStart w:id="6706" w:name="_Toc124163199"/>
      <w:bookmarkStart w:id="6707" w:name="_Toc130913509"/>
      <w:bookmarkStart w:id="6708" w:name="_Toc137373794"/>
      <w:bookmarkStart w:id="6709" w:name="_Toc138892474"/>
      <w:bookmarkStart w:id="6710" w:name="_Toc155216541"/>
      <w:bookmarkStart w:id="6711" w:name="_Toc216361397"/>
      <w:r w:rsidRPr="009202AA">
        <w:t>9.7.2.3</w:t>
      </w:r>
      <w:r w:rsidRPr="009202AA">
        <w:tab/>
        <w:t>Minimum requirement for single RAT UTRA operation</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712" w:name="_Toc21096706"/>
      <w:bookmarkStart w:id="6713" w:name="_Toc29763673"/>
      <w:bookmarkStart w:id="6714" w:name="_Toc36030144"/>
      <w:bookmarkStart w:id="6715" w:name="_Toc37180044"/>
      <w:bookmarkStart w:id="6716" w:name="_Toc45869744"/>
      <w:bookmarkStart w:id="6717" w:name="_Toc52555543"/>
      <w:bookmarkStart w:id="6718" w:name="_Toc61112999"/>
      <w:bookmarkStart w:id="6719" w:name="_Toc67911883"/>
      <w:bookmarkStart w:id="6720" w:name="_Toc74840703"/>
      <w:bookmarkStart w:id="6721" w:name="_Toc76503838"/>
      <w:bookmarkStart w:id="6722" w:name="_Toc83042390"/>
      <w:bookmarkStart w:id="6723" w:name="_Toc89854564"/>
      <w:bookmarkStart w:id="6724" w:name="_Toc98667337"/>
      <w:bookmarkStart w:id="6725" w:name="_Toc105752620"/>
      <w:bookmarkStart w:id="6726" w:name="_Toc123150238"/>
      <w:bookmarkStart w:id="6727" w:name="_Toc124163200"/>
      <w:bookmarkStart w:id="6728" w:name="_Toc130913510"/>
      <w:bookmarkStart w:id="6729" w:name="_Toc137373795"/>
      <w:bookmarkStart w:id="6730" w:name="_Toc138892475"/>
      <w:bookmarkStart w:id="6731" w:name="_Toc155216542"/>
      <w:bookmarkStart w:id="6732" w:name="_Toc216361398"/>
      <w:r w:rsidRPr="009202AA">
        <w:t>9.7.2.4</w:t>
      </w:r>
      <w:r w:rsidRPr="009202AA">
        <w:tab/>
        <w:t>Minimum requirement for single RAT E-UTRA operation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33" w:name="_Toc21096707"/>
      <w:bookmarkStart w:id="6734" w:name="_Toc29763674"/>
      <w:bookmarkStart w:id="6735" w:name="_Toc36030145"/>
      <w:bookmarkStart w:id="6736" w:name="_Toc37180045"/>
      <w:bookmarkStart w:id="6737" w:name="_Toc45869745"/>
      <w:bookmarkStart w:id="6738" w:name="_Toc52555544"/>
      <w:bookmarkStart w:id="6739" w:name="_Toc61113000"/>
      <w:bookmarkStart w:id="6740" w:name="_Toc67911884"/>
      <w:bookmarkStart w:id="6741" w:name="_Toc74840704"/>
      <w:bookmarkStart w:id="6742" w:name="_Toc76503839"/>
      <w:bookmarkStart w:id="6743" w:name="_Toc83042391"/>
      <w:bookmarkStart w:id="6744" w:name="_Toc89854565"/>
      <w:bookmarkStart w:id="6745" w:name="_Toc98667338"/>
      <w:bookmarkStart w:id="6746" w:name="_Toc105752621"/>
      <w:bookmarkStart w:id="6747" w:name="_Toc123150239"/>
      <w:bookmarkStart w:id="6748" w:name="_Toc124163201"/>
      <w:bookmarkStart w:id="6749" w:name="_Toc130913511"/>
      <w:bookmarkStart w:id="6750" w:name="_Toc137373796"/>
      <w:bookmarkStart w:id="6751" w:name="_Toc138892476"/>
      <w:bookmarkStart w:id="6752" w:name="_Toc155216543"/>
      <w:bookmarkStart w:id="6753" w:name="_Toc216361399"/>
      <w:r w:rsidRPr="009202AA">
        <w:t>9.7.3</w:t>
      </w:r>
      <w:r w:rsidRPr="009202AA">
        <w:tab/>
        <w:t>OTA Adjacent Channel Leakage power Ratio</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6752DCE9" w14:textId="77777777" w:rsidR="004C4A70" w:rsidRPr="009202AA" w:rsidRDefault="004C4A70" w:rsidP="004C4A70">
      <w:pPr>
        <w:pStyle w:val="Heading4"/>
      </w:pPr>
      <w:bookmarkStart w:id="6754" w:name="_Toc21096708"/>
      <w:bookmarkStart w:id="6755" w:name="_Toc29763675"/>
      <w:bookmarkStart w:id="6756" w:name="_Toc36030146"/>
      <w:bookmarkStart w:id="6757" w:name="_Toc37180046"/>
      <w:bookmarkStart w:id="6758" w:name="_Toc45869746"/>
      <w:bookmarkStart w:id="6759" w:name="_Toc52555545"/>
      <w:bookmarkStart w:id="6760" w:name="_Toc61113001"/>
      <w:bookmarkStart w:id="6761" w:name="_Toc67911885"/>
      <w:bookmarkStart w:id="6762" w:name="_Toc74840705"/>
      <w:bookmarkStart w:id="6763" w:name="_Toc76503840"/>
      <w:bookmarkStart w:id="6764" w:name="_Toc83042392"/>
      <w:bookmarkStart w:id="6765" w:name="_Toc89854566"/>
      <w:bookmarkStart w:id="6766" w:name="_Toc98667339"/>
      <w:bookmarkStart w:id="6767" w:name="_Toc105752622"/>
      <w:bookmarkStart w:id="6768" w:name="_Toc123150240"/>
      <w:bookmarkStart w:id="6769" w:name="_Toc124163202"/>
      <w:bookmarkStart w:id="6770" w:name="_Toc130913512"/>
      <w:bookmarkStart w:id="6771" w:name="_Toc137373797"/>
      <w:bookmarkStart w:id="6772" w:name="_Toc138892477"/>
      <w:bookmarkStart w:id="6773" w:name="_Toc155216544"/>
      <w:bookmarkStart w:id="6774" w:name="_Toc216361400"/>
      <w:r w:rsidRPr="009202AA">
        <w:t>9.7.3.1</w:t>
      </w:r>
      <w:r w:rsidRPr="009202AA">
        <w:tab/>
        <w:t>General</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775" w:name="_Toc21096709"/>
      <w:bookmarkStart w:id="6776" w:name="_Toc29763676"/>
      <w:bookmarkStart w:id="6777" w:name="_Toc36030147"/>
      <w:bookmarkStart w:id="6778" w:name="_Toc37180047"/>
      <w:bookmarkStart w:id="6779" w:name="_Toc45869747"/>
      <w:bookmarkStart w:id="6780" w:name="_Toc52555546"/>
      <w:bookmarkStart w:id="6781" w:name="_Toc61113002"/>
      <w:bookmarkStart w:id="6782" w:name="_Toc67911886"/>
      <w:bookmarkStart w:id="6783" w:name="_Toc74840706"/>
      <w:bookmarkStart w:id="6784" w:name="_Toc76503841"/>
      <w:bookmarkStart w:id="6785" w:name="_Toc83042393"/>
      <w:bookmarkStart w:id="6786" w:name="_Toc89854567"/>
      <w:bookmarkStart w:id="6787" w:name="_Toc98667340"/>
      <w:bookmarkStart w:id="6788" w:name="_Toc105752623"/>
      <w:bookmarkStart w:id="6789" w:name="_Toc123150241"/>
      <w:bookmarkStart w:id="6790" w:name="_Toc124163203"/>
      <w:bookmarkStart w:id="6791" w:name="_Toc130913513"/>
      <w:bookmarkStart w:id="6792" w:name="_Toc137373798"/>
      <w:bookmarkStart w:id="6793" w:name="_Toc138892478"/>
      <w:bookmarkStart w:id="6794" w:name="_Toc155216545"/>
      <w:bookmarkStart w:id="6795" w:name="_Toc216361401"/>
      <w:r w:rsidRPr="009202AA">
        <w:t>9.7.3.2</w:t>
      </w:r>
      <w:r w:rsidRPr="009202AA">
        <w:tab/>
        <w:t>Minimum requirement for MSR operation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796" w:name="_Toc21096710"/>
      <w:bookmarkStart w:id="6797" w:name="_Toc29763677"/>
      <w:bookmarkStart w:id="6798" w:name="_Toc36030148"/>
      <w:bookmarkStart w:id="6799" w:name="_Toc37180048"/>
      <w:bookmarkStart w:id="6800" w:name="_Toc45869748"/>
      <w:bookmarkStart w:id="6801" w:name="_Toc52555547"/>
      <w:bookmarkStart w:id="6802" w:name="_Toc61113003"/>
      <w:bookmarkStart w:id="6803" w:name="_Toc67911887"/>
      <w:bookmarkStart w:id="6804" w:name="_Toc74840707"/>
      <w:bookmarkStart w:id="6805" w:name="_Toc76503842"/>
      <w:bookmarkStart w:id="6806" w:name="_Toc83042394"/>
      <w:bookmarkStart w:id="6807" w:name="_Toc89854568"/>
      <w:bookmarkStart w:id="6808" w:name="_Toc98667341"/>
      <w:bookmarkStart w:id="6809" w:name="_Toc105752624"/>
      <w:bookmarkStart w:id="6810" w:name="_Toc123150242"/>
      <w:bookmarkStart w:id="6811" w:name="_Toc124163204"/>
      <w:bookmarkStart w:id="6812" w:name="_Toc130913514"/>
      <w:bookmarkStart w:id="6813" w:name="_Toc137373799"/>
      <w:bookmarkStart w:id="6814" w:name="_Toc138892479"/>
      <w:bookmarkStart w:id="6815" w:name="_Toc155216546"/>
      <w:bookmarkStart w:id="6816" w:name="_Toc216361402"/>
      <w:r w:rsidRPr="009202AA">
        <w:t>9.7.3.3</w:t>
      </w:r>
      <w:r w:rsidRPr="009202AA">
        <w:tab/>
        <w:t>Minimum requirement for single RAT UTRA operation</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817" w:name="_Toc21096711"/>
      <w:bookmarkStart w:id="6818" w:name="_Toc29763678"/>
      <w:bookmarkStart w:id="6819" w:name="_Toc36030149"/>
      <w:bookmarkStart w:id="6820" w:name="_Toc37180049"/>
      <w:bookmarkStart w:id="6821" w:name="_Toc45869749"/>
      <w:bookmarkStart w:id="6822" w:name="_Toc52555548"/>
      <w:bookmarkStart w:id="6823" w:name="_Toc61113004"/>
      <w:bookmarkStart w:id="6824" w:name="_Toc67911888"/>
      <w:bookmarkStart w:id="6825" w:name="_Toc74840708"/>
      <w:bookmarkStart w:id="6826" w:name="_Toc76503843"/>
      <w:bookmarkStart w:id="6827" w:name="_Toc83042395"/>
      <w:bookmarkStart w:id="6828" w:name="_Toc89854569"/>
      <w:bookmarkStart w:id="6829" w:name="_Toc98667342"/>
      <w:bookmarkStart w:id="6830" w:name="_Toc105752625"/>
      <w:bookmarkStart w:id="6831" w:name="_Toc123150243"/>
      <w:bookmarkStart w:id="6832" w:name="_Toc124163205"/>
      <w:bookmarkStart w:id="6833" w:name="_Toc130913515"/>
      <w:bookmarkStart w:id="6834" w:name="_Toc137373800"/>
      <w:bookmarkStart w:id="6835" w:name="_Toc138892480"/>
      <w:bookmarkStart w:id="6836" w:name="_Toc155216547"/>
      <w:bookmarkStart w:id="6837" w:name="_Toc216361403"/>
      <w:r w:rsidRPr="009202AA">
        <w:t>9.7.3.4</w:t>
      </w:r>
      <w:r w:rsidRPr="009202AA">
        <w:tab/>
        <w:t>Minimum requirement for single RAT E-UTRA operation</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38" w:name="_Toc21096712"/>
      <w:bookmarkStart w:id="6839" w:name="_Toc29763679"/>
      <w:bookmarkStart w:id="6840" w:name="_Toc36030150"/>
      <w:bookmarkStart w:id="6841" w:name="_Toc37180050"/>
      <w:bookmarkStart w:id="6842" w:name="_Toc45869750"/>
      <w:bookmarkStart w:id="6843" w:name="_Toc52555549"/>
      <w:bookmarkStart w:id="6844" w:name="_Toc61113005"/>
      <w:bookmarkStart w:id="6845" w:name="_Toc67911889"/>
      <w:bookmarkStart w:id="6846" w:name="_Toc74840709"/>
      <w:bookmarkStart w:id="6847" w:name="_Toc76503844"/>
      <w:bookmarkStart w:id="6848" w:name="_Toc83042396"/>
      <w:bookmarkStart w:id="6849" w:name="_Toc89854570"/>
      <w:bookmarkStart w:id="6850" w:name="_Toc98667343"/>
      <w:bookmarkStart w:id="6851" w:name="_Toc105752626"/>
      <w:bookmarkStart w:id="6852" w:name="_Toc123150244"/>
      <w:bookmarkStart w:id="6853" w:name="_Toc124163206"/>
      <w:bookmarkStart w:id="6854" w:name="_Toc130913516"/>
      <w:bookmarkStart w:id="6855" w:name="_Toc137373801"/>
      <w:bookmarkStart w:id="6856" w:name="_Toc138892481"/>
      <w:bookmarkStart w:id="6857" w:name="_Toc155216548"/>
      <w:bookmarkStart w:id="6858" w:name="_Toc216361404"/>
      <w:r w:rsidRPr="009202AA">
        <w:rPr>
          <w:rFonts w:eastAsia="SimSun"/>
        </w:rPr>
        <w:lastRenderedPageBreak/>
        <w:t>9.7.4</w:t>
      </w:r>
      <w:r w:rsidRPr="009202AA">
        <w:rPr>
          <w:rFonts w:eastAsia="SimSun"/>
        </w:rPr>
        <w:tab/>
        <w:t>OTA Spectrum emission mask</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1A0477DB" w14:textId="77777777" w:rsidR="004C4A70" w:rsidRPr="009202AA" w:rsidRDefault="004C4A70" w:rsidP="004C4A70">
      <w:pPr>
        <w:pStyle w:val="Heading4"/>
        <w:rPr>
          <w:rFonts w:eastAsia="SimSun"/>
        </w:rPr>
      </w:pPr>
      <w:bookmarkStart w:id="6859" w:name="_Toc21096713"/>
      <w:bookmarkStart w:id="6860" w:name="_Toc29763680"/>
      <w:bookmarkStart w:id="6861" w:name="_Toc36030151"/>
      <w:bookmarkStart w:id="6862" w:name="_Toc37180051"/>
      <w:bookmarkStart w:id="6863" w:name="_Toc45869751"/>
      <w:bookmarkStart w:id="6864" w:name="_Toc52555550"/>
      <w:bookmarkStart w:id="6865" w:name="_Toc61113006"/>
      <w:bookmarkStart w:id="6866" w:name="_Toc67911890"/>
      <w:bookmarkStart w:id="6867" w:name="_Toc74840710"/>
      <w:bookmarkStart w:id="6868" w:name="_Toc76503845"/>
      <w:bookmarkStart w:id="6869" w:name="_Toc83042397"/>
      <w:bookmarkStart w:id="6870" w:name="_Toc89854571"/>
      <w:bookmarkStart w:id="6871" w:name="_Toc98667344"/>
      <w:bookmarkStart w:id="6872" w:name="_Toc105752627"/>
      <w:bookmarkStart w:id="6873" w:name="_Toc123150245"/>
      <w:bookmarkStart w:id="6874" w:name="_Toc124163207"/>
      <w:bookmarkStart w:id="6875" w:name="_Toc130913517"/>
      <w:bookmarkStart w:id="6876" w:name="_Toc137373802"/>
      <w:bookmarkStart w:id="6877" w:name="_Toc138892482"/>
      <w:bookmarkStart w:id="6878" w:name="_Toc155216549"/>
      <w:bookmarkStart w:id="6879" w:name="_Toc216361405"/>
      <w:r w:rsidRPr="009202AA">
        <w:rPr>
          <w:rFonts w:eastAsia="SimSun"/>
        </w:rPr>
        <w:t>9.7.4.1</w:t>
      </w:r>
      <w:r w:rsidRPr="009202AA">
        <w:rPr>
          <w:rFonts w:eastAsia="SimSun"/>
        </w:rPr>
        <w:tab/>
        <w:t>General</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880" w:name="_Toc21096714"/>
      <w:bookmarkStart w:id="6881" w:name="_Toc29763681"/>
      <w:bookmarkStart w:id="6882" w:name="_Toc36030152"/>
      <w:bookmarkStart w:id="6883" w:name="_Toc37180052"/>
      <w:bookmarkStart w:id="6884" w:name="_Toc45869752"/>
      <w:bookmarkStart w:id="6885" w:name="_Toc52555551"/>
      <w:bookmarkStart w:id="6886" w:name="_Toc61113007"/>
      <w:bookmarkStart w:id="6887" w:name="_Toc67911891"/>
      <w:bookmarkStart w:id="6888" w:name="_Toc74840711"/>
      <w:bookmarkStart w:id="6889" w:name="_Toc76503846"/>
      <w:bookmarkStart w:id="6890" w:name="_Toc83042398"/>
      <w:bookmarkStart w:id="6891" w:name="_Toc89854572"/>
      <w:bookmarkStart w:id="6892" w:name="_Toc98667345"/>
      <w:bookmarkStart w:id="6893" w:name="_Toc105752628"/>
      <w:bookmarkStart w:id="6894" w:name="_Toc123150246"/>
      <w:bookmarkStart w:id="6895" w:name="_Toc124163208"/>
      <w:bookmarkStart w:id="6896" w:name="_Toc130913518"/>
      <w:bookmarkStart w:id="6897" w:name="_Toc137373803"/>
      <w:bookmarkStart w:id="6898" w:name="_Toc138892483"/>
      <w:bookmarkStart w:id="6899" w:name="_Toc155216550"/>
      <w:bookmarkStart w:id="6900" w:name="_Toc216361406"/>
      <w:r w:rsidRPr="009202AA">
        <w:rPr>
          <w:rFonts w:eastAsia="SimSun"/>
        </w:rPr>
        <w:t>9.7.4.2</w:t>
      </w:r>
      <w:r w:rsidRPr="009202AA">
        <w:rPr>
          <w:rFonts w:eastAsia="SimSun"/>
        </w:rPr>
        <w:tab/>
        <w:t>Minimum requirement for MSR operation</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901" w:name="_Toc21096715"/>
      <w:bookmarkStart w:id="6902" w:name="_Toc29763682"/>
      <w:bookmarkStart w:id="6903" w:name="_Toc36030153"/>
      <w:bookmarkStart w:id="6904" w:name="_Toc37180053"/>
      <w:bookmarkStart w:id="6905" w:name="_Toc45869753"/>
      <w:bookmarkStart w:id="6906" w:name="_Toc52555552"/>
      <w:bookmarkStart w:id="6907" w:name="_Toc61113008"/>
      <w:bookmarkStart w:id="6908" w:name="_Toc67911892"/>
      <w:bookmarkStart w:id="6909" w:name="_Toc74840712"/>
      <w:bookmarkStart w:id="6910" w:name="_Toc76503847"/>
      <w:bookmarkStart w:id="6911" w:name="_Toc83042399"/>
      <w:bookmarkStart w:id="6912" w:name="_Toc89854573"/>
      <w:bookmarkStart w:id="6913" w:name="_Toc98667346"/>
      <w:bookmarkStart w:id="6914" w:name="_Toc105752629"/>
      <w:bookmarkStart w:id="6915" w:name="_Toc123150247"/>
      <w:bookmarkStart w:id="6916" w:name="_Toc124163209"/>
      <w:bookmarkStart w:id="6917" w:name="_Toc130913519"/>
      <w:bookmarkStart w:id="6918" w:name="_Toc137373804"/>
      <w:bookmarkStart w:id="6919" w:name="_Toc138892484"/>
      <w:bookmarkStart w:id="6920" w:name="_Toc155216551"/>
      <w:bookmarkStart w:id="6921" w:name="_Toc216361407"/>
      <w:r w:rsidRPr="009202AA">
        <w:rPr>
          <w:rFonts w:eastAsia="SimSun"/>
        </w:rPr>
        <w:t>9.7.4.3</w:t>
      </w:r>
      <w:r w:rsidRPr="009202AA">
        <w:rPr>
          <w:rFonts w:eastAsia="SimSun"/>
        </w:rPr>
        <w:tab/>
        <w:t>Minimum requirement for single RAT UTRA operation</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366C5E1A" w14:textId="77777777" w:rsidR="004C4A70" w:rsidRPr="009202AA" w:rsidRDefault="004C4A70" w:rsidP="004C4A70">
      <w:pPr>
        <w:pStyle w:val="Heading5"/>
        <w:rPr>
          <w:rFonts w:eastAsia="SimSun"/>
        </w:rPr>
      </w:pPr>
      <w:bookmarkStart w:id="6922" w:name="_Toc21096716"/>
      <w:bookmarkStart w:id="6923" w:name="_Toc29763683"/>
      <w:bookmarkStart w:id="6924" w:name="_Toc36030154"/>
      <w:bookmarkStart w:id="6925" w:name="_Toc37180054"/>
      <w:bookmarkStart w:id="6926" w:name="_Toc45869754"/>
      <w:bookmarkStart w:id="6927" w:name="_Toc52555553"/>
      <w:bookmarkStart w:id="6928" w:name="_Toc61113009"/>
      <w:bookmarkStart w:id="6929" w:name="_Toc67911893"/>
      <w:bookmarkStart w:id="6930" w:name="_Toc74840713"/>
      <w:bookmarkStart w:id="6931" w:name="_Toc76503848"/>
      <w:bookmarkStart w:id="6932" w:name="_Toc83042400"/>
      <w:bookmarkStart w:id="6933" w:name="_Toc89854574"/>
      <w:bookmarkStart w:id="6934" w:name="_Toc98667347"/>
      <w:bookmarkStart w:id="6935" w:name="_Toc105752630"/>
      <w:bookmarkStart w:id="6936" w:name="_Toc123150248"/>
      <w:bookmarkStart w:id="6937" w:name="_Toc124163210"/>
      <w:bookmarkStart w:id="6938" w:name="_Toc130913520"/>
      <w:bookmarkStart w:id="6939" w:name="_Toc137373805"/>
      <w:bookmarkStart w:id="6940" w:name="_Toc138892485"/>
      <w:bookmarkStart w:id="6941" w:name="_Toc155216552"/>
      <w:bookmarkStart w:id="6942" w:name="_Toc216361408"/>
      <w:r w:rsidRPr="009202AA">
        <w:rPr>
          <w:rFonts w:eastAsia="SimSun"/>
        </w:rPr>
        <w:t>9.7.4.3.1</w:t>
      </w:r>
      <w:r w:rsidRPr="009202AA">
        <w:rPr>
          <w:rFonts w:eastAsia="SimSun"/>
        </w:rPr>
        <w:tab/>
        <w:t>General</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43" w:name="_Toc21096717"/>
      <w:bookmarkStart w:id="6944" w:name="_Toc29763684"/>
      <w:bookmarkStart w:id="6945" w:name="_Toc36030155"/>
      <w:bookmarkStart w:id="6946" w:name="_Toc37180055"/>
      <w:bookmarkStart w:id="6947" w:name="_Toc45869755"/>
      <w:bookmarkStart w:id="6948" w:name="_Toc52555554"/>
      <w:bookmarkStart w:id="6949" w:name="_Toc61113010"/>
      <w:bookmarkStart w:id="6950" w:name="_Toc67911894"/>
      <w:bookmarkStart w:id="6951" w:name="_Toc74840714"/>
      <w:bookmarkStart w:id="6952" w:name="_Toc76503849"/>
      <w:bookmarkStart w:id="6953" w:name="_Toc83042401"/>
      <w:bookmarkStart w:id="6954" w:name="_Toc89854575"/>
      <w:bookmarkStart w:id="6955" w:name="_Toc98667348"/>
      <w:bookmarkStart w:id="6956" w:name="_Toc105752631"/>
      <w:bookmarkStart w:id="6957" w:name="_Toc123150249"/>
      <w:bookmarkStart w:id="6958" w:name="_Toc124163211"/>
      <w:bookmarkStart w:id="6959" w:name="_Toc130913521"/>
      <w:bookmarkStart w:id="6960" w:name="_Toc137373806"/>
      <w:bookmarkStart w:id="6961" w:name="_Toc138892486"/>
      <w:bookmarkStart w:id="6962" w:name="_Toc155216553"/>
      <w:bookmarkStart w:id="6963" w:name="_Toc216361409"/>
      <w:r w:rsidRPr="009202AA">
        <w:rPr>
          <w:rFonts w:eastAsia="SimSun"/>
        </w:rPr>
        <w:t>9.7.4.3.2</w:t>
      </w:r>
      <w:r w:rsidRPr="009202AA">
        <w:rPr>
          <w:rFonts w:eastAsia="SimSun"/>
        </w:rPr>
        <w:tab/>
        <w:t>Minimum requirements for single RAT UTRA FDD operation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4.15pt;height:266.6pt" o:ole="" fillcolor="window">
            <v:imagedata r:id="rId108" o:title=""/>
          </v:shape>
          <o:OLEObject Type="Embed" ProgID="PowerPoint.Slide.8" ShapeID="_x0000_i1076" DrawAspect="Content" ObjectID="_1826974099"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45pt;height:30.5pt" o:ole="" fillcolor="window">
                  <v:imagedata r:id="rId110" o:title=""/>
                </v:shape>
                <o:OLEObject Type="Embed" ProgID="Equation.3" ShapeID="_x0000_i1077" DrawAspect="Content" ObjectID="_1826974100"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45pt;height:30.5pt" o:ole="" fillcolor="window">
                  <v:imagedata r:id="rId110" o:title=""/>
                </v:shape>
                <o:OLEObject Type="Embed" ProgID="Equation.3" ShapeID="_x0000_i1078" DrawAspect="Content" ObjectID="_1826974101"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60.2pt;height:30.5pt" o:ole="" fillcolor="window">
                  <v:imagedata r:id="rId113" o:title=""/>
                </v:shape>
                <o:OLEObject Type="Embed" ProgID="Equation.3" ShapeID="_x0000_i1079" DrawAspect="Content" ObjectID="_1826974102"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964" w:name="_Toc21096718"/>
      <w:bookmarkStart w:id="6965" w:name="_Toc29763685"/>
      <w:bookmarkStart w:id="6966" w:name="_Toc36030156"/>
      <w:bookmarkStart w:id="6967" w:name="_Toc37180056"/>
      <w:bookmarkStart w:id="6968" w:name="_Toc45869756"/>
      <w:bookmarkStart w:id="6969" w:name="_Toc52555555"/>
      <w:bookmarkStart w:id="6970" w:name="_Toc61113011"/>
      <w:bookmarkStart w:id="6971" w:name="_Toc67911895"/>
      <w:bookmarkStart w:id="6972" w:name="_Toc74840715"/>
      <w:bookmarkStart w:id="6973" w:name="_Toc76503850"/>
      <w:bookmarkStart w:id="6974" w:name="_Toc83042402"/>
      <w:bookmarkStart w:id="6975" w:name="_Toc89854576"/>
      <w:bookmarkStart w:id="6976" w:name="_Toc98667349"/>
      <w:bookmarkStart w:id="6977" w:name="_Toc105752632"/>
      <w:bookmarkStart w:id="6978" w:name="_Toc123150250"/>
      <w:bookmarkStart w:id="6979" w:name="_Toc124163212"/>
      <w:bookmarkStart w:id="6980" w:name="_Toc130913522"/>
      <w:bookmarkStart w:id="6981" w:name="_Toc137373807"/>
      <w:bookmarkStart w:id="6982" w:name="_Toc138892487"/>
      <w:bookmarkStart w:id="6983" w:name="_Toc155216554"/>
      <w:bookmarkStart w:id="6984" w:name="_Toc216361410"/>
      <w:r w:rsidRPr="009202AA">
        <w:t>9.7.4.4</w:t>
      </w:r>
      <w:r w:rsidRPr="009202AA">
        <w:tab/>
        <w:t>Minimum requirement for single RAT E-UTRA operation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985" w:name="_Toc21096719"/>
      <w:bookmarkStart w:id="6986" w:name="_Toc29763686"/>
      <w:bookmarkStart w:id="6987" w:name="_Toc36030157"/>
      <w:bookmarkStart w:id="6988" w:name="_Toc37180057"/>
      <w:bookmarkStart w:id="6989" w:name="_Toc45869757"/>
      <w:bookmarkStart w:id="6990" w:name="_Toc52555556"/>
      <w:bookmarkStart w:id="6991" w:name="_Toc61113012"/>
      <w:bookmarkStart w:id="6992" w:name="_Toc67911896"/>
      <w:bookmarkStart w:id="6993" w:name="_Toc74840716"/>
      <w:bookmarkStart w:id="6994" w:name="_Toc76503851"/>
      <w:bookmarkStart w:id="6995" w:name="_Toc83042403"/>
      <w:bookmarkStart w:id="6996" w:name="_Toc89854577"/>
      <w:bookmarkStart w:id="6997" w:name="_Toc98667350"/>
      <w:bookmarkStart w:id="6998" w:name="_Toc105752633"/>
      <w:bookmarkStart w:id="6999" w:name="_Toc123150251"/>
      <w:bookmarkStart w:id="7000" w:name="_Toc124163213"/>
      <w:bookmarkStart w:id="7001" w:name="_Toc130913523"/>
      <w:bookmarkStart w:id="7002" w:name="_Toc137373808"/>
      <w:bookmarkStart w:id="7003" w:name="_Toc138892488"/>
      <w:bookmarkStart w:id="7004" w:name="_Toc155216555"/>
      <w:bookmarkStart w:id="7005" w:name="_Toc216361411"/>
      <w:r w:rsidRPr="009202AA">
        <w:t>9.7.5</w:t>
      </w:r>
      <w:r w:rsidRPr="009202AA">
        <w:tab/>
        <w:t>OTA Operating band unwanted emission</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r w:rsidRPr="009202AA">
        <w:tab/>
      </w:r>
    </w:p>
    <w:p w14:paraId="04532869" w14:textId="77777777" w:rsidR="004C4A70" w:rsidRPr="009202AA" w:rsidRDefault="004C4A70" w:rsidP="004C4A70">
      <w:pPr>
        <w:pStyle w:val="Heading4"/>
      </w:pPr>
      <w:bookmarkStart w:id="7006" w:name="_Toc21096720"/>
      <w:bookmarkStart w:id="7007" w:name="_Toc29763687"/>
      <w:bookmarkStart w:id="7008" w:name="_Toc36030158"/>
      <w:bookmarkStart w:id="7009" w:name="_Toc37180058"/>
      <w:bookmarkStart w:id="7010" w:name="_Toc45869758"/>
      <w:bookmarkStart w:id="7011" w:name="_Toc52555557"/>
      <w:bookmarkStart w:id="7012" w:name="_Toc61113013"/>
      <w:bookmarkStart w:id="7013" w:name="_Toc67911897"/>
      <w:bookmarkStart w:id="7014" w:name="_Toc74840717"/>
      <w:bookmarkStart w:id="7015" w:name="_Toc76503852"/>
      <w:bookmarkStart w:id="7016" w:name="_Toc83042404"/>
      <w:bookmarkStart w:id="7017" w:name="_Toc89854578"/>
      <w:bookmarkStart w:id="7018" w:name="_Toc98667351"/>
      <w:bookmarkStart w:id="7019" w:name="_Toc105752634"/>
      <w:bookmarkStart w:id="7020" w:name="_Toc123150252"/>
      <w:bookmarkStart w:id="7021" w:name="_Toc124163214"/>
      <w:bookmarkStart w:id="7022" w:name="_Toc130913524"/>
      <w:bookmarkStart w:id="7023" w:name="_Toc137373809"/>
      <w:bookmarkStart w:id="7024" w:name="_Toc138892489"/>
      <w:bookmarkStart w:id="7025" w:name="_Toc155216556"/>
      <w:bookmarkStart w:id="7026" w:name="_Toc216361412"/>
      <w:r w:rsidRPr="009202AA">
        <w:t>9.7.5.1</w:t>
      </w:r>
      <w:r w:rsidRPr="009202AA">
        <w:tab/>
        <w:t>General</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27" w:name="_Toc21096721"/>
      <w:bookmarkStart w:id="7028" w:name="_Toc29763688"/>
      <w:bookmarkStart w:id="7029" w:name="_Toc36030159"/>
      <w:bookmarkStart w:id="7030" w:name="_Toc37180059"/>
      <w:bookmarkStart w:id="7031" w:name="_Toc45869759"/>
      <w:bookmarkStart w:id="7032" w:name="_Toc52555558"/>
      <w:bookmarkStart w:id="7033" w:name="_Toc61113014"/>
      <w:bookmarkStart w:id="7034" w:name="_Toc67911898"/>
      <w:bookmarkStart w:id="7035" w:name="_Toc74840718"/>
      <w:bookmarkStart w:id="7036" w:name="_Toc76503853"/>
      <w:bookmarkStart w:id="7037" w:name="_Toc83042405"/>
      <w:bookmarkStart w:id="7038" w:name="_Toc89854579"/>
      <w:bookmarkStart w:id="7039" w:name="_Toc98667352"/>
      <w:bookmarkStart w:id="7040" w:name="_Toc105752635"/>
      <w:bookmarkStart w:id="7041" w:name="_Toc123150253"/>
      <w:bookmarkStart w:id="7042" w:name="_Toc124163215"/>
      <w:bookmarkStart w:id="7043" w:name="_Toc130913525"/>
      <w:bookmarkStart w:id="7044" w:name="_Toc137373810"/>
      <w:bookmarkStart w:id="7045" w:name="_Toc138892490"/>
      <w:bookmarkStart w:id="7046" w:name="_Toc155216557"/>
      <w:bookmarkStart w:id="7047" w:name="_Toc216361413"/>
      <w:r w:rsidRPr="009202AA">
        <w:rPr>
          <w:rFonts w:eastAsia="SimSun"/>
        </w:rPr>
        <w:t>9.7.5.2</w:t>
      </w:r>
      <w:r w:rsidRPr="009202AA">
        <w:rPr>
          <w:rFonts w:eastAsia="SimSun"/>
        </w:rPr>
        <w:tab/>
        <w:t>Minimum requirement for MSR operation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r w:rsidRPr="009202AA">
        <w:rPr>
          <w:rFonts w:eastAsia="SimSun"/>
        </w:rPr>
        <w:tab/>
      </w:r>
    </w:p>
    <w:p w14:paraId="08C67942" w14:textId="77777777" w:rsidR="004C4A70" w:rsidRPr="009202AA" w:rsidRDefault="004C4A70" w:rsidP="004C4A70">
      <w:pPr>
        <w:pStyle w:val="Heading5"/>
        <w:rPr>
          <w:rFonts w:eastAsia="SimSun"/>
        </w:rPr>
      </w:pPr>
      <w:bookmarkStart w:id="7048" w:name="_Toc21096722"/>
      <w:bookmarkStart w:id="7049" w:name="_Toc29763689"/>
      <w:bookmarkStart w:id="7050" w:name="_Toc36030160"/>
      <w:bookmarkStart w:id="7051" w:name="_Toc37180060"/>
      <w:bookmarkStart w:id="7052" w:name="_Toc45869760"/>
      <w:bookmarkStart w:id="7053" w:name="_Toc52555559"/>
      <w:bookmarkStart w:id="7054" w:name="_Toc61113015"/>
      <w:bookmarkStart w:id="7055" w:name="_Toc67911899"/>
      <w:bookmarkStart w:id="7056" w:name="_Toc74840719"/>
      <w:bookmarkStart w:id="7057" w:name="_Toc76503854"/>
      <w:bookmarkStart w:id="7058" w:name="_Toc83042406"/>
      <w:bookmarkStart w:id="7059" w:name="_Toc89854580"/>
      <w:bookmarkStart w:id="7060" w:name="_Toc98667353"/>
      <w:bookmarkStart w:id="7061" w:name="_Toc105752636"/>
      <w:bookmarkStart w:id="7062" w:name="_Toc123150254"/>
      <w:bookmarkStart w:id="7063" w:name="_Toc124163216"/>
      <w:bookmarkStart w:id="7064" w:name="_Toc130913526"/>
      <w:bookmarkStart w:id="7065" w:name="_Toc137373811"/>
      <w:bookmarkStart w:id="7066" w:name="_Toc138892491"/>
      <w:bookmarkStart w:id="7067" w:name="_Toc155216558"/>
      <w:bookmarkStart w:id="7068" w:name="_Toc216361414"/>
      <w:r w:rsidRPr="009202AA">
        <w:rPr>
          <w:rFonts w:eastAsia="SimSun"/>
        </w:rPr>
        <w:t>9.7.5.2.1</w:t>
      </w:r>
      <w:r w:rsidRPr="009202AA">
        <w:rPr>
          <w:rFonts w:eastAsia="SimSun"/>
        </w:rPr>
        <w:tab/>
        <w:t>General</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069" w:name="_Toc21096723"/>
      <w:bookmarkStart w:id="7070" w:name="_Toc29763690"/>
      <w:bookmarkStart w:id="7071" w:name="_Toc36030161"/>
      <w:bookmarkStart w:id="7072" w:name="_Toc37180061"/>
      <w:bookmarkStart w:id="7073" w:name="_Toc45869761"/>
      <w:bookmarkStart w:id="7074" w:name="_Toc52555560"/>
      <w:bookmarkStart w:id="7075" w:name="_Toc61113016"/>
      <w:bookmarkStart w:id="7076" w:name="_Toc67911900"/>
      <w:bookmarkStart w:id="7077" w:name="_Toc74840720"/>
      <w:bookmarkStart w:id="7078" w:name="_Toc76503855"/>
      <w:bookmarkStart w:id="7079" w:name="_Toc83042407"/>
      <w:bookmarkStart w:id="7080" w:name="_Toc89854581"/>
      <w:bookmarkStart w:id="7081" w:name="_Toc98667354"/>
      <w:bookmarkStart w:id="7082" w:name="_Toc105752637"/>
      <w:bookmarkStart w:id="7083" w:name="_Toc123150255"/>
      <w:bookmarkStart w:id="7084" w:name="_Toc124163217"/>
      <w:bookmarkStart w:id="7085" w:name="_Toc130913527"/>
      <w:bookmarkStart w:id="7086" w:name="_Toc137373812"/>
      <w:bookmarkStart w:id="7087" w:name="_Toc138892492"/>
      <w:bookmarkStart w:id="7088" w:name="_Toc155216559"/>
      <w:bookmarkStart w:id="7089" w:name="_Toc216361415"/>
      <w:r w:rsidRPr="009202AA">
        <w:rPr>
          <w:rFonts w:eastAsia="SimSun"/>
        </w:rPr>
        <w:t>9.7.5.2.2</w:t>
      </w:r>
      <w:r w:rsidRPr="009202AA">
        <w:rPr>
          <w:rFonts w:eastAsia="SimSun"/>
        </w:rPr>
        <w:tab/>
        <w:t>Minimum requirements for Band Categories 1 and 3</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8.55pt;height:30.5pt" o:ole="" fillcolor="window">
                  <v:imagedata r:id="rId115" o:title=""/>
                </v:shape>
                <o:OLEObject Type="Embed" ProgID="Equation.3" ShapeID="_x0000_i1080" DrawAspect="Content" ObjectID="_1826974103"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090"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2.85pt;height:30.5pt" o:ole="">
                  <v:imagedata r:id="rId117" o:title=""/>
                </v:shape>
                <o:OLEObject Type="Embed" ProgID="Equation.3" ShapeID="_x0000_i1081" DrawAspect="Content" ObjectID="_1826974104" r:id="rId118"/>
              </w:object>
            </w:r>
            <w:bookmarkEnd w:id="7090"/>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2.85pt;height:30.5pt" o:ole="">
                  <v:imagedata r:id="rId117" o:title=""/>
                </v:shape>
                <o:OLEObject Type="Embed" ProgID="Equation.3" ShapeID="_x0000_i1082" DrawAspect="Content" ObjectID="_1826974105"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8.55pt;height:25.3pt;mso-wrap-style:square;mso-position-horizontal-relative:page;mso-position-vertical-relative:page" o:ole="">
                  <v:fill o:detectmouseclick="t"/>
                  <v:imagedata r:id="rId120" o:title=""/>
                </v:shape>
                <o:OLEObject Type="Embed" ProgID="Equation.3" ShapeID="对象 102" DrawAspect="Content" ObjectID="_1826974106"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4pt;height:25.3pt;mso-wrap-style:square;mso-position-horizontal-relative:page;mso-position-vertical-relative:page" o:ole="">
                  <v:fill o:detectmouseclick="t"/>
                  <v:imagedata r:id="rId122" o:title=""/>
                </v:shape>
                <o:OLEObject Type="Embed" ProgID="Equation.3" ShapeID="对象 103" DrawAspect="Content" ObjectID="_1826974107"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091" w:name="_Toc21096724"/>
      <w:bookmarkStart w:id="7092" w:name="_Toc29763691"/>
      <w:bookmarkStart w:id="7093" w:name="_Toc36030162"/>
      <w:bookmarkStart w:id="7094" w:name="_Toc37180062"/>
      <w:bookmarkStart w:id="7095" w:name="_Toc45869762"/>
      <w:bookmarkStart w:id="7096" w:name="_Toc52555561"/>
      <w:bookmarkStart w:id="7097" w:name="_Toc61113017"/>
      <w:bookmarkStart w:id="7098" w:name="_Toc67911901"/>
      <w:bookmarkStart w:id="7099" w:name="_Toc74840721"/>
      <w:bookmarkStart w:id="7100" w:name="_Toc76503856"/>
      <w:bookmarkStart w:id="7101" w:name="_Toc83042408"/>
      <w:bookmarkStart w:id="7102" w:name="_Toc89854582"/>
      <w:bookmarkStart w:id="7103" w:name="_Toc98667355"/>
      <w:bookmarkStart w:id="7104" w:name="_Toc105752638"/>
      <w:bookmarkStart w:id="7105" w:name="_Toc123150256"/>
      <w:bookmarkStart w:id="7106" w:name="_Toc124163218"/>
      <w:bookmarkStart w:id="7107" w:name="_Toc130913528"/>
      <w:bookmarkStart w:id="7108" w:name="_Toc137373813"/>
      <w:bookmarkStart w:id="7109" w:name="_Toc138892493"/>
      <w:bookmarkStart w:id="7110" w:name="_Toc155216560"/>
      <w:bookmarkStart w:id="7111" w:name="_Toc216361416"/>
      <w:r w:rsidRPr="009202AA">
        <w:t>9.7.5.2.3</w:t>
      </w:r>
      <w:r w:rsidRPr="009202AA">
        <w:tab/>
      </w:r>
      <w:r w:rsidRPr="009202AA">
        <w:rPr>
          <w:i/>
        </w:rPr>
        <w:t>Minimum requirement</w:t>
      </w:r>
      <w:r w:rsidRPr="009202AA">
        <w:t xml:space="preserve"> for Band Category 2</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5pt;mso-wrap-style:square;mso-position-horizontal-relative:page;mso-position-vertical-relative:page" o:ole="">
                  <v:imagedata r:id="rId124" o:title=""/>
                </v:shape>
                <o:OLEObject Type="Embed" ProgID="Equation.3" ShapeID="对象 139" DrawAspect="Content" ObjectID="_1826974108"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5pt;mso-wrap-style:square;mso-position-horizontal-relative:page;mso-position-vertical-relative:page" o:ole="">
                  <v:imagedata r:id="rId126" o:title=""/>
                </v:shape>
                <o:OLEObject Type="Embed" ProgID="Equation.3" ShapeID="对象 140" DrawAspect="Content" ObjectID="_1826974109"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15pt;height:30.5pt" o:ole="">
                  <v:imagedata r:id="rId128" o:title=""/>
                </v:shape>
                <o:OLEObject Type="Embed" ProgID="Equation.3" ShapeID="_x0000_i1087" DrawAspect="Content" ObjectID="_1826974110"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45pt;height:30.5pt" o:ole="">
                  <v:imagedata r:id="rId130" o:title=""/>
                </v:shape>
                <o:OLEObject Type="Embed" ProgID="Equation.3" ShapeID="_x0000_i1088" DrawAspect="Content" ObjectID="_1826974111"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6pt;height:41.5pt;mso-wrap-style:square;mso-position-horizontal-relative:page;mso-position-vertical-relative:page" o:ole="">
                  <v:imagedata r:id="rId132" o:title=""/>
                </v:shape>
                <o:OLEObject Type="Embed" ProgID="Equation.3" ShapeID="对象 143" DrawAspect="Content" ObjectID="_1826974112"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5pt;mso-wrap-style:square;mso-position-horizontal-relative:page;mso-position-vertical-relative:page" o:ole="">
                  <v:imagedata r:id="rId134" o:title=""/>
                </v:shape>
                <o:OLEObject Type="Embed" ProgID="Equation.3" ShapeID="对象 144" DrawAspect="Content" ObjectID="_1826974113"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60.2pt;height:30.5pt" o:ole="">
                  <v:imagedata r:id="rId136" o:title=""/>
                </v:shape>
                <o:OLEObject Type="Embed" ProgID="Equation.3" ShapeID="_x0000_i1091" DrawAspect="Content" ObjectID="_1826974114"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40.1pt;height:41.5pt;mso-wrap-style:square;mso-position-horizontal-relative:page;mso-position-vertical-relative:page" o:ole="">
                  <v:fill o:detectmouseclick="t"/>
                  <v:imagedata r:id="rId138" o:title=""/>
                </v:shape>
                <o:OLEObject Type="Embed" ProgID="Equation.3" ShapeID="对象 109" DrawAspect="Content" ObjectID="_1826974115"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8.15pt;height:41.5pt;mso-wrap-style:square;mso-position-horizontal-relative:page;mso-position-vertical-relative:page" o:ole="">
                  <v:fill o:detectmouseclick="t"/>
                  <v:imagedata r:id="rId140" o:title=""/>
                </v:shape>
                <o:OLEObject Type="Embed" ProgID="Equation.3" ShapeID="对象 110" DrawAspect="Content" ObjectID="_1826974116"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112" w:name="_Toc21096725"/>
      <w:bookmarkStart w:id="7113" w:name="_Toc29763692"/>
      <w:bookmarkStart w:id="7114" w:name="_Toc36030163"/>
      <w:bookmarkStart w:id="7115" w:name="_Toc37180063"/>
      <w:bookmarkStart w:id="7116" w:name="_Toc45869763"/>
      <w:bookmarkStart w:id="7117" w:name="_Toc52555562"/>
      <w:bookmarkStart w:id="7118" w:name="_Toc61113018"/>
      <w:bookmarkStart w:id="7119" w:name="_Toc67911902"/>
      <w:bookmarkStart w:id="7120" w:name="_Toc74840722"/>
      <w:bookmarkStart w:id="7121" w:name="_Toc76503857"/>
      <w:bookmarkStart w:id="7122" w:name="_Toc83042409"/>
      <w:bookmarkStart w:id="7123" w:name="_Toc89854583"/>
      <w:bookmarkStart w:id="7124" w:name="_Toc98667356"/>
      <w:bookmarkStart w:id="7125" w:name="_Toc105752639"/>
      <w:bookmarkStart w:id="7126" w:name="_Toc123150257"/>
      <w:bookmarkStart w:id="7127" w:name="_Toc124163219"/>
      <w:bookmarkStart w:id="7128" w:name="_Toc130913529"/>
      <w:bookmarkStart w:id="7129" w:name="_Toc137373814"/>
      <w:bookmarkStart w:id="7130" w:name="_Toc138892494"/>
      <w:bookmarkStart w:id="7131" w:name="_Toc155216561"/>
      <w:bookmarkStart w:id="7132" w:name="_Toc216361417"/>
      <w:r w:rsidRPr="009202AA">
        <w:rPr>
          <w:rFonts w:eastAsia="SimSun"/>
        </w:rPr>
        <w:t>9.7.5.2.4</w:t>
      </w:r>
      <w:r w:rsidRPr="009202AA">
        <w:rPr>
          <w:rFonts w:eastAsia="SimSun"/>
        </w:rPr>
        <w:tab/>
        <w:t>Additional requirements</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88A2DF6" w14:textId="77777777" w:rsidR="004C4A70" w:rsidRPr="009202AA" w:rsidRDefault="004C4A70" w:rsidP="004C4A70">
      <w:pPr>
        <w:pStyle w:val="Heading6"/>
      </w:pPr>
      <w:bookmarkStart w:id="7133" w:name="_Toc21096726"/>
      <w:bookmarkStart w:id="7134" w:name="_Toc29763693"/>
      <w:bookmarkStart w:id="7135" w:name="_Toc36030164"/>
      <w:bookmarkStart w:id="7136" w:name="_Toc37180064"/>
      <w:bookmarkStart w:id="7137" w:name="_Toc45869764"/>
      <w:bookmarkStart w:id="7138" w:name="_Toc52555563"/>
      <w:bookmarkStart w:id="7139" w:name="_Toc61113019"/>
      <w:bookmarkStart w:id="7140" w:name="_Toc67911903"/>
      <w:bookmarkStart w:id="7141" w:name="_Toc74840723"/>
      <w:bookmarkStart w:id="7142" w:name="_Toc76503858"/>
      <w:bookmarkStart w:id="7143" w:name="_Toc83042410"/>
      <w:bookmarkStart w:id="7144" w:name="_Toc89854584"/>
      <w:bookmarkStart w:id="7145" w:name="_Toc98667357"/>
      <w:bookmarkStart w:id="7146" w:name="_Toc105752640"/>
      <w:bookmarkStart w:id="7147" w:name="_Toc123150258"/>
      <w:bookmarkStart w:id="7148" w:name="_Toc124163220"/>
      <w:bookmarkStart w:id="7149" w:name="_Toc130913530"/>
      <w:bookmarkStart w:id="7150" w:name="_Toc137373815"/>
      <w:bookmarkStart w:id="7151" w:name="_Toc138892495"/>
      <w:bookmarkStart w:id="7152" w:name="_Toc155216562"/>
      <w:bookmarkStart w:id="7153" w:name="_Toc216361418"/>
      <w:r w:rsidRPr="009202AA">
        <w:t>9.7.5.2.4.1</w:t>
      </w:r>
      <w:r w:rsidRPr="009202AA">
        <w:tab/>
        <w:t>Limits in FCC Title 47</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54" w:name="_Toc21096727"/>
      <w:bookmarkStart w:id="7155" w:name="_Toc29763694"/>
      <w:bookmarkStart w:id="7156" w:name="_Toc36030165"/>
      <w:bookmarkStart w:id="7157" w:name="_Toc37180065"/>
      <w:bookmarkStart w:id="7158" w:name="_Toc45869765"/>
      <w:bookmarkStart w:id="7159" w:name="_Toc52555564"/>
      <w:bookmarkStart w:id="7160" w:name="_Toc61113020"/>
      <w:bookmarkStart w:id="7161" w:name="_Toc67911904"/>
      <w:bookmarkStart w:id="7162" w:name="_Toc74840724"/>
      <w:bookmarkStart w:id="7163" w:name="_Toc76503859"/>
      <w:bookmarkStart w:id="7164" w:name="_Toc83042411"/>
      <w:bookmarkStart w:id="7165" w:name="_Toc89854585"/>
      <w:bookmarkStart w:id="7166" w:name="_Toc98667358"/>
      <w:bookmarkStart w:id="7167" w:name="_Toc105752641"/>
      <w:bookmarkStart w:id="7168" w:name="_Toc123150259"/>
      <w:bookmarkStart w:id="7169" w:name="_Toc124163221"/>
      <w:bookmarkStart w:id="7170" w:name="_Toc130913531"/>
      <w:bookmarkStart w:id="7171" w:name="_Toc137373816"/>
      <w:bookmarkStart w:id="7172" w:name="_Toc138892496"/>
      <w:bookmarkStart w:id="7173" w:name="_Toc155216563"/>
      <w:bookmarkStart w:id="7174" w:name="_Toc216361419"/>
      <w:r w:rsidRPr="009202AA">
        <w:t>9.7.5.2.4.2</w:t>
      </w:r>
      <w:r w:rsidRPr="009202AA">
        <w:tab/>
        <w:t>Unsynchronized operation for BC3</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175" w:name="_Toc21096728"/>
      <w:bookmarkStart w:id="7176" w:name="_Toc29763695"/>
      <w:bookmarkStart w:id="7177" w:name="_Toc36030166"/>
      <w:bookmarkStart w:id="7178" w:name="_Toc37180066"/>
      <w:bookmarkStart w:id="7179" w:name="_Toc45869766"/>
      <w:bookmarkStart w:id="7180" w:name="_Toc52555565"/>
      <w:bookmarkStart w:id="7181" w:name="_Toc61113021"/>
      <w:bookmarkStart w:id="7182" w:name="_Toc67911905"/>
      <w:bookmarkStart w:id="7183" w:name="_Toc74840725"/>
      <w:bookmarkStart w:id="7184" w:name="_Toc76503860"/>
      <w:bookmarkStart w:id="7185" w:name="_Toc83042412"/>
      <w:bookmarkStart w:id="7186" w:name="_Toc89854586"/>
      <w:bookmarkStart w:id="7187" w:name="_Toc98667359"/>
      <w:bookmarkStart w:id="7188" w:name="_Toc105752642"/>
      <w:bookmarkStart w:id="7189" w:name="_Toc123150260"/>
      <w:bookmarkStart w:id="7190" w:name="_Toc124163222"/>
      <w:bookmarkStart w:id="7191" w:name="_Toc130913532"/>
      <w:bookmarkStart w:id="7192" w:name="_Toc137373817"/>
      <w:bookmarkStart w:id="7193" w:name="_Toc138892497"/>
      <w:bookmarkStart w:id="7194" w:name="_Toc155216564"/>
      <w:bookmarkStart w:id="7195" w:name="_Toc216361420"/>
      <w:r w:rsidRPr="009202AA">
        <w:lastRenderedPageBreak/>
        <w:t>9.7.5.2.4.3</w:t>
      </w:r>
      <w:r w:rsidRPr="009202AA">
        <w:tab/>
        <w:t>Protection of DTT</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196" w:name="_Toc52555566"/>
      <w:bookmarkStart w:id="7197" w:name="_Toc61113022"/>
      <w:bookmarkStart w:id="7198" w:name="_Toc67911906"/>
      <w:bookmarkStart w:id="7199" w:name="_Toc74840726"/>
      <w:bookmarkStart w:id="7200" w:name="_Toc76503861"/>
      <w:bookmarkStart w:id="7201" w:name="_Toc83042413"/>
      <w:bookmarkStart w:id="7202" w:name="_Toc89854587"/>
      <w:bookmarkStart w:id="7203" w:name="_Toc98667360"/>
      <w:bookmarkStart w:id="7204" w:name="_Toc105752643"/>
      <w:bookmarkStart w:id="7205" w:name="_Toc123150261"/>
      <w:bookmarkStart w:id="7206" w:name="_Toc124163223"/>
      <w:bookmarkStart w:id="7207" w:name="_Toc130913533"/>
      <w:bookmarkStart w:id="7208" w:name="_Toc137373818"/>
      <w:bookmarkStart w:id="7209" w:name="_Toc138892498"/>
      <w:bookmarkStart w:id="7210" w:name="_Toc155216565"/>
      <w:bookmarkStart w:id="7211" w:name="_Toc216361421"/>
      <w:r w:rsidRPr="009202AA">
        <w:t>9.7.5.2.4.4</w:t>
      </w:r>
      <w:r w:rsidRPr="009202AA">
        <w:tab/>
      </w:r>
      <w:bookmarkEnd w:id="7196"/>
      <w:r w:rsidR="0032518B">
        <w:t>Void</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212" w:name="_Toc486925406"/>
      <w:bookmarkStart w:id="7213" w:name="_Toc52555567"/>
      <w:bookmarkStart w:id="7214" w:name="_Toc61113023"/>
      <w:bookmarkStart w:id="7215" w:name="_Toc67911907"/>
      <w:bookmarkStart w:id="7216" w:name="_Toc74840727"/>
      <w:bookmarkStart w:id="7217" w:name="_Toc76503862"/>
      <w:bookmarkStart w:id="7218" w:name="_Toc83042414"/>
      <w:bookmarkStart w:id="7219" w:name="_Toc89854588"/>
      <w:bookmarkStart w:id="7220" w:name="_Toc98667361"/>
      <w:bookmarkStart w:id="7221" w:name="_Toc105752644"/>
      <w:bookmarkStart w:id="7222" w:name="_Toc123150262"/>
      <w:bookmarkStart w:id="7223" w:name="_Toc124163224"/>
      <w:bookmarkStart w:id="7224" w:name="_Toc130913534"/>
      <w:bookmarkStart w:id="7225" w:name="_Toc137373819"/>
      <w:bookmarkStart w:id="7226" w:name="_Toc138892499"/>
      <w:bookmarkStart w:id="7227" w:name="_Toc155216566"/>
      <w:bookmarkStart w:id="7228" w:name="_Toc216361422"/>
      <w:r w:rsidRPr="009202AA">
        <w:t>9.7.5.2.4.5</w:t>
      </w:r>
      <w:r w:rsidRPr="009202AA">
        <w:tab/>
        <w:t>Co-existence with RNSS/GPS services in North America</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29" w:name="_Toc61112508"/>
      <w:bookmarkStart w:id="7230" w:name="_Toc74840728"/>
      <w:bookmarkStart w:id="7231" w:name="_Toc76503863"/>
      <w:bookmarkStart w:id="7232" w:name="_Toc83042415"/>
      <w:bookmarkStart w:id="7233" w:name="_Toc89854589"/>
      <w:bookmarkStart w:id="7234" w:name="_Toc98667362"/>
      <w:bookmarkStart w:id="7235" w:name="_Toc105752645"/>
      <w:bookmarkStart w:id="7236" w:name="_Toc123150263"/>
      <w:bookmarkStart w:id="7237" w:name="_Toc124163225"/>
      <w:bookmarkStart w:id="7238" w:name="_Toc130913535"/>
      <w:bookmarkStart w:id="7239" w:name="_Toc137373820"/>
      <w:bookmarkStart w:id="7240" w:name="_Toc138892500"/>
      <w:bookmarkStart w:id="7241" w:name="_Toc155216567"/>
      <w:bookmarkStart w:id="7242" w:name="_Toc216361423"/>
      <w:r w:rsidRPr="00EF2F0E">
        <w:t>9.7.5.2.4.6</w:t>
      </w:r>
      <w:r w:rsidRPr="00EF2F0E">
        <w:tab/>
      </w:r>
      <w:bookmarkEnd w:id="7229"/>
      <w:r>
        <w:t>Void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43" w:name="_Toc52555569"/>
      <w:bookmarkStart w:id="7244" w:name="_Toc61113025"/>
      <w:bookmarkStart w:id="7245" w:name="_Toc67911909"/>
      <w:bookmarkStart w:id="7246" w:name="_Toc74840729"/>
      <w:bookmarkStart w:id="7247" w:name="_Toc76503864"/>
      <w:bookmarkStart w:id="7248" w:name="_Toc83042416"/>
      <w:bookmarkStart w:id="7249" w:name="_Toc89854590"/>
      <w:bookmarkStart w:id="7250" w:name="_Toc98667363"/>
      <w:bookmarkStart w:id="7251" w:name="_Toc105752646"/>
      <w:bookmarkStart w:id="7252" w:name="_Toc123150264"/>
      <w:bookmarkStart w:id="7253" w:name="_Toc124163226"/>
      <w:bookmarkStart w:id="7254" w:name="_Toc130913536"/>
      <w:bookmarkStart w:id="7255" w:name="_Toc137373821"/>
      <w:bookmarkStart w:id="7256" w:name="_Toc138892501"/>
      <w:bookmarkStart w:id="7257" w:name="_Toc155216568"/>
      <w:bookmarkStart w:id="7258" w:name="_Toc486925408"/>
      <w:bookmarkStart w:id="7259" w:name="_Hlk488398243"/>
      <w:bookmarkStart w:id="7260" w:name="_Toc216361424"/>
      <w:r w:rsidRPr="009202AA">
        <w:t>9.7.5.2.4.7</w:t>
      </w:r>
      <w:r w:rsidRPr="009202AA">
        <w:tab/>
        <w:t>Additional band 32, 50, 51, 74, 75 and 76 unwanted emissions</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60"/>
    </w:p>
    <w:bookmarkEnd w:id="7258"/>
    <w:p w14:paraId="5E4C198D" w14:textId="7DA00EDD" w:rsidR="000A0A1A" w:rsidRPr="009202AA" w:rsidRDefault="006A28EA" w:rsidP="000A0A1A">
      <w:r w:rsidRPr="00EF2F0E">
        <w:t xml:space="preserve">In certain regions, the following requirements may apply to BS operating in Band 32 within 1452-1492 MHz, </w:t>
      </w:r>
      <w:bookmarkStart w:id="7261" w:name="_Hlk488398933"/>
      <w:r w:rsidRPr="00EF2F0E">
        <w:t>in Band 75 within 1432-1517 MHz and in Band 76 within 1427-1432 MHz.</w:t>
      </w:r>
      <w:bookmarkEnd w:id="726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26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262"/>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lastRenderedPageBreak/>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26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259"/>
      <w:bookmarkEnd w:id="7263"/>
    </w:tbl>
    <w:p w14:paraId="2EF27705" w14:textId="77777777" w:rsidR="000A0A1A" w:rsidRPr="009202AA" w:rsidRDefault="000A0A1A" w:rsidP="00256B9E"/>
    <w:p w14:paraId="26CCCFB6" w14:textId="77777777" w:rsidR="000A0A1A" w:rsidRPr="009202AA" w:rsidRDefault="000A0A1A" w:rsidP="000A0A1A">
      <w:pPr>
        <w:pStyle w:val="Heading6"/>
      </w:pPr>
      <w:bookmarkStart w:id="7264" w:name="_Toc52555570"/>
      <w:bookmarkStart w:id="7265" w:name="_Toc61113026"/>
      <w:bookmarkStart w:id="7266" w:name="_Toc67911910"/>
      <w:bookmarkStart w:id="7267" w:name="_Toc74840730"/>
      <w:bookmarkStart w:id="7268" w:name="_Toc76503865"/>
      <w:bookmarkStart w:id="7269" w:name="_Toc83042417"/>
      <w:bookmarkStart w:id="7270" w:name="_Toc89854591"/>
      <w:bookmarkStart w:id="7271" w:name="_Toc98667364"/>
      <w:bookmarkStart w:id="7272" w:name="_Toc105752647"/>
      <w:bookmarkStart w:id="7273" w:name="_Toc123150265"/>
      <w:bookmarkStart w:id="7274" w:name="_Toc124163227"/>
      <w:bookmarkStart w:id="7275" w:name="_Toc130913537"/>
      <w:bookmarkStart w:id="7276" w:name="_Toc137373822"/>
      <w:bookmarkStart w:id="7277" w:name="_Toc138892502"/>
      <w:bookmarkStart w:id="7278" w:name="_Toc155216569"/>
      <w:bookmarkStart w:id="7279" w:name="_Toc216361425"/>
      <w:r w:rsidRPr="009202AA">
        <w:t xml:space="preserve">9.7.5.2.4.8 </w:t>
      </w:r>
      <w:r w:rsidRPr="009202AA">
        <w:tab/>
        <w:t>Additional requirements for band 45</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280" w:name="_Toc52555571"/>
      <w:bookmarkStart w:id="7281" w:name="_Toc61113027"/>
      <w:bookmarkStart w:id="7282" w:name="_Toc67911911"/>
      <w:bookmarkStart w:id="7283" w:name="_Toc74840731"/>
      <w:bookmarkStart w:id="7284" w:name="_Toc76503866"/>
      <w:bookmarkStart w:id="7285" w:name="_Toc83042418"/>
      <w:bookmarkStart w:id="7286" w:name="_Toc89854592"/>
      <w:bookmarkStart w:id="7287" w:name="_Toc98667365"/>
      <w:bookmarkStart w:id="7288" w:name="_Toc105752648"/>
      <w:bookmarkStart w:id="7289" w:name="_Toc123150266"/>
      <w:bookmarkStart w:id="7290" w:name="_Toc124163228"/>
      <w:bookmarkStart w:id="7291" w:name="_Toc130913538"/>
      <w:bookmarkStart w:id="7292" w:name="_Toc137373823"/>
      <w:bookmarkStart w:id="7293" w:name="_Toc138892503"/>
      <w:bookmarkStart w:id="7294" w:name="_Toc155216570"/>
      <w:bookmarkStart w:id="7295" w:name="_Toc216361426"/>
      <w:r w:rsidRPr="009202AA">
        <w:t xml:space="preserve">9.7.5.2.4.9 </w:t>
      </w:r>
      <w:r w:rsidRPr="009202AA">
        <w:tab/>
        <w:t>Additional requirements for band 48</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296" w:name="_Toc52555572"/>
      <w:bookmarkStart w:id="7297" w:name="_Toc61113028"/>
      <w:bookmarkStart w:id="7298" w:name="_Toc67911912"/>
      <w:bookmarkStart w:id="7299" w:name="_Toc74840732"/>
      <w:bookmarkStart w:id="7300" w:name="_Toc76503867"/>
      <w:bookmarkStart w:id="7301" w:name="_Toc83042419"/>
      <w:bookmarkStart w:id="7302" w:name="_Toc89854593"/>
      <w:bookmarkStart w:id="7303" w:name="_Toc98667366"/>
      <w:bookmarkStart w:id="7304" w:name="_Toc105752649"/>
      <w:bookmarkStart w:id="7305" w:name="_Toc123150267"/>
      <w:bookmarkStart w:id="7306" w:name="_Toc124163229"/>
      <w:bookmarkStart w:id="7307" w:name="_Toc130913539"/>
      <w:bookmarkStart w:id="7308" w:name="_Toc137373824"/>
      <w:bookmarkStart w:id="7309" w:name="_Toc138892504"/>
      <w:bookmarkStart w:id="7310" w:name="_Toc155216571"/>
      <w:bookmarkStart w:id="7311" w:name="_Toc216361427"/>
      <w:r w:rsidRPr="009202AA">
        <w:t xml:space="preserve">9.7.5.2.4.10 </w:t>
      </w:r>
      <w:r w:rsidRPr="009202AA">
        <w:tab/>
        <w:t>Additional requirements for band 53</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312" w:name="_Toc21096729"/>
      <w:bookmarkStart w:id="7313" w:name="_Toc29763696"/>
      <w:bookmarkStart w:id="7314" w:name="_Toc36030167"/>
      <w:bookmarkStart w:id="7315" w:name="_Toc37180067"/>
      <w:bookmarkStart w:id="7316" w:name="_Toc45869767"/>
      <w:bookmarkStart w:id="7317" w:name="_Toc52555573"/>
      <w:bookmarkStart w:id="7318" w:name="_Toc61113029"/>
      <w:bookmarkStart w:id="7319" w:name="_Toc67911913"/>
      <w:bookmarkStart w:id="7320" w:name="_Toc74840733"/>
      <w:bookmarkStart w:id="7321" w:name="_Toc76503868"/>
      <w:bookmarkStart w:id="7322" w:name="_Toc83042420"/>
      <w:bookmarkStart w:id="7323" w:name="_Toc89854594"/>
      <w:bookmarkStart w:id="7324" w:name="_Toc98667367"/>
      <w:bookmarkStart w:id="7325" w:name="_Toc105752650"/>
      <w:bookmarkStart w:id="7326" w:name="_Toc123150268"/>
      <w:bookmarkStart w:id="7327" w:name="_Toc124163230"/>
      <w:bookmarkStart w:id="7328" w:name="_Toc130913540"/>
      <w:bookmarkStart w:id="7329" w:name="_Toc137373825"/>
      <w:bookmarkStart w:id="7330" w:name="_Toc138892505"/>
      <w:bookmarkStart w:id="7331" w:name="_Toc155216572"/>
      <w:bookmarkStart w:id="7332" w:name="_Toc216361428"/>
      <w:r w:rsidRPr="009202AA">
        <w:rPr>
          <w:rFonts w:eastAsia="SimSun"/>
        </w:rPr>
        <w:t>9.7.5.3</w:t>
      </w:r>
      <w:r w:rsidRPr="009202AA">
        <w:rPr>
          <w:rFonts w:eastAsia="SimSun"/>
        </w:rPr>
        <w:tab/>
        <w:t>Minimum requirement for single RAT UTRA operation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33" w:name="_Toc21096730"/>
      <w:bookmarkStart w:id="7334" w:name="_Toc29763697"/>
      <w:bookmarkStart w:id="7335" w:name="_Toc36030168"/>
      <w:bookmarkStart w:id="7336" w:name="_Toc37180068"/>
      <w:bookmarkStart w:id="7337" w:name="_Toc45869768"/>
      <w:bookmarkStart w:id="7338" w:name="_Toc52555574"/>
      <w:bookmarkStart w:id="7339" w:name="_Toc61113030"/>
      <w:bookmarkStart w:id="7340" w:name="_Toc67911914"/>
      <w:bookmarkStart w:id="7341" w:name="_Toc74840734"/>
      <w:bookmarkStart w:id="7342" w:name="_Toc76503869"/>
      <w:bookmarkStart w:id="7343" w:name="_Toc83042421"/>
      <w:bookmarkStart w:id="7344" w:name="_Toc89854595"/>
      <w:bookmarkStart w:id="7345" w:name="_Toc98667368"/>
      <w:bookmarkStart w:id="7346" w:name="_Toc105752651"/>
      <w:bookmarkStart w:id="7347" w:name="_Toc123150269"/>
      <w:bookmarkStart w:id="7348" w:name="_Toc124163231"/>
      <w:bookmarkStart w:id="7349" w:name="_Toc130913541"/>
      <w:bookmarkStart w:id="7350" w:name="_Toc137373826"/>
      <w:bookmarkStart w:id="7351" w:name="_Toc138892506"/>
      <w:bookmarkStart w:id="7352" w:name="_Toc155216573"/>
      <w:bookmarkStart w:id="7353" w:name="_Toc216361429"/>
      <w:r w:rsidRPr="009202AA">
        <w:rPr>
          <w:rFonts w:eastAsia="SimSun"/>
        </w:rPr>
        <w:t>9.7.5.4</w:t>
      </w:r>
      <w:r w:rsidRPr="009202AA">
        <w:rPr>
          <w:rFonts w:eastAsia="SimSun"/>
        </w:rPr>
        <w:tab/>
        <w:t>Minimum requirement for single RAT E-UTRA operation</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73EDD8A3" w14:textId="77777777" w:rsidR="004C4A70" w:rsidRPr="009202AA" w:rsidRDefault="004C4A70" w:rsidP="004C4A70">
      <w:pPr>
        <w:pStyle w:val="Heading5"/>
      </w:pPr>
      <w:bookmarkStart w:id="7354" w:name="_Toc21096731"/>
      <w:bookmarkStart w:id="7355" w:name="_Toc29763698"/>
      <w:bookmarkStart w:id="7356" w:name="_Toc36030169"/>
      <w:bookmarkStart w:id="7357" w:name="_Toc37180069"/>
      <w:bookmarkStart w:id="7358" w:name="_Toc45869769"/>
      <w:bookmarkStart w:id="7359" w:name="_Toc52555575"/>
      <w:bookmarkStart w:id="7360" w:name="_Toc61113031"/>
      <w:bookmarkStart w:id="7361" w:name="_Toc67911915"/>
      <w:bookmarkStart w:id="7362" w:name="_Toc74840735"/>
      <w:bookmarkStart w:id="7363" w:name="_Toc76503870"/>
      <w:bookmarkStart w:id="7364" w:name="_Toc83042422"/>
      <w:bookmarkStart w:id="7365" w:name="_Toc89854596"/>
      <w:bookmarkStart w:id="7366" w:name="_Toc98667369"/>
      <w:bookmarkStart w:id="7367" w:name="_Toc105752652"/>
      <w:bookmarkStart w:id="7368" w:name="_Toc123150270"/>
      <w:bookmarkStart w:id="7369" w:name="_Toc124163232"/>
      <w:bookmarkStart w:id="7370" w:name="_Toc130913542"/>
      <w:bookmarkStart w:id="7371" w:name="_Toc137373827"/>
      <w:bookmarkStart w:id="7372" w:name="_Toc138892507"/>
      <w:bookmarkStart w:id="7373" w:name="_Toc155216574"/>
      <w:bookmarkStart w:id="7374" w:name="_Toc216361430"/>
      <w:r w:rsidRPr="009202AA">
        <w:t>9.7.5.4.1</w:t>
      </w:r>
      <w:r w:rsidRPr="009202AA">
        <w:tab/>
        <w:t>General</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375" w:name="_Toc21096732"/>
      <w:bookmarkStart w:id="7376" w:name="_Toc29763699"/>
      <w:bookmarkStart w:id="7377" w:name="_Toc36030170"/>
      <w:bookmarkStart w:id="7378" w:name="_Toc37180070"/>
      <w:bookmarkStart w:id="7379" w:name="_Toc45869770"/>
      <w:bookmarkStart w:id="7380" w:name="_Toc52555576"/>
      <w:bookmarkStart w:id="7381" w:name="_Toc61113032"/>
      <w:bookmarkStart w:id="7382" w:name="_Toc67911916"/>
      <w:bookmarkStart w:id="7383" w:name="_Toc74840736"/>
      <w:bookmarkStart w:id="7384" w:name="_Toc76503871"/>
      <w:bookmarkStart w:id="7385" w:name="_Toc83042423"/>
      <w:bookmarkStart w:id="7386" w:name="_Toc89854597"/>
      <w:bookmarkStart w:id="7387" w:name="_Toc98667370"/>
      <w:bookmarkStart w:id="7388" w:name="_Toc105752653"/>
      <w:bookmarkStart w:id="7389" w:name="_Toc123150271"/>
      <w:bookmarkStart w:id="7390" w:name="_Toc124163233"/>
      <w:bookmarkStart w:id="7391" w:name="_Toc130913543"/>
      <w:bookmarkStart w:id="7392" w:name="_Toc137373828"/>
      <w:bookmarkStart w:id="7393" w:name="_Toc138892508"/>
      <w:bookmarkStart w:id="7394" w:name="_Toc155216575"/>
      <w:bookmarkStart w:id="7395" w:name="_Toc216361431"/>
      <w:r w:rsidRPr="009202AA">
        <w:t>9.7.5.4.2</w:t>
      </w:r>
      <w:r w:rsidRPr="009202AA">
        <w:tab/>
        <w:t xml:space="preserve">Minimum requirements </w:t>
      </w:r>
      <w:r w:rsidRPr="009202AA">
        <w:rPr>
          <w:lang w:eastAsia="zh-CN"/>
        </w:rPr>
        <w:t xml:space="preserve">for Wide Area BS </w:t>
      </w:r>
      <w:r w:rsidRPr="009202AA">
        <w:t>(Category A)</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lastRenderedPageBreak/>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05pt;height:30.5pt" o:ole="">
                  <v:imagedata r:id="rId142" o:title=""/>
                </v:shape>
                <o:OLEObject Type="Embed" ProgID="Equation.3" ShapeID="_x0000_i1094" DrawAspect="Content" ObjectID="_1826974117"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5pt;height:30.5pt" o:ole="">
                  <v:imagedata r:id="rId144" o:title=""/>
                </v:shape>
                <o:OLEObject Type="Embed" ProgID="Equation.3" ShapeID="_x0000_i1095" DrawAspect="Content" ObjectID="_1826974118"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2.85pt;height:30.5pt" o:ole="">
                  <v:imagedata r:id="rId117" o:title=""/>
                </v:shape>
                <o:OLEObject Type="Embed" ProgID="Equation.3" ShapeID="_x0000_i1096" DrawAspect="Content" ObjectID="_1826974119"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lastRenderedPageBreak/>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05pt;height:30.5pt" o:ole="">
                  <v:imagedata r:id="rId147" o:title=""/>
                </v:shape>
                <o:OLEObject Type="Embed" ProgID="Equation.3" ShapeID="_x0000_i1097" DrawAspect="Content" ObjectID="_1826974120"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5pt;height:30.5pt" o:ole="">
                  <v:imagedata r:id="rId149" o:title=""/>
                </v:shape>
                <o:OLEObject Type="Embed" ProgID="Equation.3" ShapeID="_x0000_i1098" DrawAspect="Content" ObjectID="_1826974121"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lastRenderedPageBreak/>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2.85pt;height:30.5pt" o:ole="">
                  <v:imagedata r:id="rId151" o:title=""/>
                </v:shape>
                <o:OLEObject Type="Embed" ProgID="Equation.3" ShapeID="_x0000_i1099" DrawAspect="Content" ObjectID="_1826974122"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396" w:name="_Toc21096733"/>
      <w:bookmarkStart w:id="7397" w:name="_Toc29763700"/>
      <w:bookmarkStart w:id="7398" w:name="_Toc36030171"/>
      <w:bookmarkStart w:id="7399" w:name="_Toc37180071"/>
      <w:bookmarkStart w:id="7400" w:name="_Toc45869771"/>
      <w:bookmarkStart w:id="7401" w:name="_Toc52555577"/>
      <w:bookmarkStart w:id="7402" w:name="_Toc61113033"/>
      <w:bookmarkStart w:id="7403" w:name="_Toc67911917"/>
      <w:bookmarkStart w:id="7404" w:name="_Toc74840737"/>
      <w:bookmarkStart w:id="7405" w:name="_Toc76503872"/>
      <w:bookmarkStart w:id="7406" w:name="_Toc83042424"/>
      <w:bookmarkStart w:id="7407" w:name="_Toc89854598"/>
      <w:bookmarkStart w:id="7408" w:name="_Toc98667371"/>
      <w:bookmarkStart w:id="7409" w:name="_Toc105752654"/>
      <w:bookmarkStart w:id="7410" w:name="_Toc123150272"/>
      <w:bookmarkStart w:id="7411" w:name="_Toc124163234"/>
      <w:bookmarkStart w:id="7412" w:name="_Toc130913544"/>
      <w:bookmarkStart w:id="7413" w:name="_Toc137373829"/>
      <w:bookmarkStart w:id="7414" w:name="_Toc138892509"/>
      <w:bookmarkStart w:id="7415" w:name="_Toc155216576"/>
      <w:bookmarkStart w:id="7416" w:name="_Toc216361432"/>
      <w:r w:rsidRPr="009202AA">
        <w:t>9.7.5.4.3</w:t>
      </w:r>
      <w:r w:rsidRPr="009202AA">
        <w:tab/>
        <w:t xml:space="preserve">Minimum requirements </w:t>
      </w:r>
      <w:r w:rsidRPr="009202AA">
        <w:rPr>
          <w:lang w:eastAsia="zh-CN"/>
        </w:rPr>
        <w:t>for Wide Area BS</w:t>
      </w:r>
      <w:r w:rsidRPr="009202AA">
        <w:t xml:space="preserve"> (Category B)</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161238DD" w14:textId="77777777" w:rsidR="004C4A70" w:rsidRPr="009202AA" w:rsidRDefault="004C4A70" w:rsidP="004C4A70">
      <w:pPr>
        <w:pStyle w:val="Heading6"/>
        <w:rPr>
          <w:rFonts w:cs="v5.0.0"/>
        </w:rPr>
      </w:pPr>
      <w:bookmarkStart w:id="7417" w:name="_Toc21096734"/>
      <w:bookmarkStart w:id="7418" w:name="_Toc29763701"/>
      <w:bookmarkStart w:id="7419" w:name="_Toc36030172"/>
      <w:bookmarkStart w:id="7420" w:name="_Toc37180072"/>
      <w:bookmarkStart w:id="7421" w:name="_Toc45869772"/>
      <w:bookmarkStart w:id="7422" w:name="_Toc52555578"/>
      <w:bookmarkStart w:id="7423" w:name="_Toc61113034"/>
      <w:bookmarkStart w:id="7424" w:name="_Toc67911918"/>
      <w:bookmarkStart w:id="7425" w:name="_Toc74840738"/>
      <w:bookmarkStart w:id="7426" w:name="_Toc76503873"/>
      <w:bookmarkStart w:id="7427" w:name="_Toc83042425"/>
      <w:bookmarkStart w:id="7428" w:name="_Toc89854599"/>
      <w:bookmarkStart w:id="7429" w:name="_Toc98667372"/>
      <w:bookmarkStart w:id="7430" w:name="_Toc105752655"/>
      <w:bookmarkStart w:id="7431" w:name="_Toc123150273"/>
      <w:bookmarkStart w:id="7432" w:name="_Toc124163235"/>
      <w:bookmarkStart w:id="7433" w:name="_Toc130913545"/>
      <w:bookmarkStart w:id="7434" w:name="_Toc137373830"/>
      <w:bookmarkStart w:id="7435" w:name="_Toc138892510"/>
      <w:bookmarkStart w:id="7436" w:name="_Toc155216577"/>
      <w:bookmarkStart w:id="7437" w:name="_Toc216361433"/>
      <w:r w:rsidRPr="009202AA">
        <w:t>9.7.5.4.3.1</w:t>
      </w:r>
      <w:r w:rsidRPr="009202AA">
        <w:tab/>
        <w:t>General</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38" w:name="_Toc21096735"/>
      <w:bookmarkStart w:id="7439" w:name="_Toc29763702"/>
      <w:bookmarkStart w:id="7440" w:name="_Toc36030173"/>
      <w:bookmarkStart w:id="7441" w:name="_Toc37180073"/>
      <w:bookmarkStart w:id="7442" w:name="_Toc45869773"/>
      <w:bookmarkStart w:id="7443" w:name="_Toc52555579"/>
      <w:bookmarkStart w:id="7444" w:name="_Toc61113035"/>
      <w:bookmarkStart w:id="7445" w:name="_Toc67911919"/>
      <w:bookmarkStart w:id="7446" w:name="_Toc74840739"/>
      <w:bookmarkStart w:id="7447" w:name="_Toc76503874"/>
      <w:bookmarkStart w:id="7448" w:name="_Toc83042426"/>
      <w:bookmarkStart w:id="7449" w:name="_Toc89854600"/>
      <w:bookmarkStart w:id="7450" w:name="_Toc98667373"/>
      <w:bookmarkStart w:id="7451" w:name="_Toc105752656"/>
      <w:bookmarkStart w:id="7452" w:name="_Toc123150274"/>
      <w:bookmarkStart w:id="7453" w:name="_Toc124163236"/>
      <w:bookmarkStart w:id="7454" w:name="_Toc130913546"/>
      <w:bookmarkStart w:id="7455" w:name="_Toc137373831"/>
      <w:bookmarkStart w:id="7456" w:name="_Toc138892511"/>
      <w:bookmarkStart w:id="7457" w:name="_Toc155216578"/>
      <w:bookmarkStart w:id="7458" w:name="_Toc216361434"/>
      <w:r w:rsidRPr="009202AA">
        <w:t>9.7.5.4.3.2</w:t>
      </w:r>
      <w:r w:rsidRPr="009202AA">
        <w:tab/>
        <w:t>Category B requirements (Option 1)</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05pt;height:30.5pt" o:ole="">
                  <v:imagedata r:id="rId153" o:title=""/>
                </v:shape>
                <o:OLEObject Type="Embed" ProgID="Equation.3" ShapeID="_x0000_i1100" DrawAspect="Content" ObjectID="_1826974123"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lastRenderedPageBreak/>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5pt;height:30.5pt" o:ole="">
                  <v:imagedata r:id="rId155" o:title=""/>
                </v:shape>
                <o:OLEObject Type="Embed" ProgID="Equation.3" ShapeID="_x0000_i1101" DrawAspect="Content" ObjectID="_1826974124"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2.85pt;height:30.5pt" o:ole="">
                  <v:imagedata r:id="rId157" o:title=""/>
                </v:shape>
                <o:OLEObject Type="Embed" ProgID="Equation.3" ShapeID="_x0000_i1102" DrawAspect="Content" ObjectID="_1826974125"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lastRenderedPageBreak/>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05pt;height:30.5pt" o:ole="">
                  <v:imagedata r:id="rId159" o:title=""/>
                </v:shape>
                <o:OLEObject Type="Embed" ProgID="Equation.3" ShapeID="_x0000_i1103" DrawAspect="Content" ObjectID="_1826974126"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5pt;height:30.5pt" o:ole="">
                  <v:imagedata r:id="rId161" o:title=""/>
                </v:shape>
                <o:OLEObject Type="Embed" ProgID="Equation.3" ShapeID="_x0000_i1104" DrawAspect="Content" ObjectID="_1826974127"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2.85pt;height:30.5pt" o:ole="">
                  <v:imagedata r:id="rId163" o:title=""/>
                </v:shape>
                <o:OLEObject Type="Embed" ProgID="Equation.3" ShapeID="_x0000_i1105" DrawAspect="Content" ObjectID="_1826974128"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459" w:name="_Toc21096736"/>
      <w:bookmarkStart w:id="7460" w:name="_Toc29763703"/>
      <w:bookmarkStart w:id="7461" w:name="_Toc36030174"/>
      <w:bookmarkStart w:id="7462" w:name="_Toc37180074"/>
      <w:bookmarkStart w:id="7463" w:name="_Toc45869774"/>
      <w:bookmarkStart w:id="7464" w:name="_Toc52555580"/>
      <w:bookmarkStart w:id="7465" w:name="_Toc61113036"/>
      <w:bookmarkStart w:id="7466" w:name="_Toc67911920"/>
      <w:bookmarkStart w:id="7467" w:name="_Toc74840740"/>
      <w:bookmarkStart w:id="7468" w:name="_Toc76503875"/>
      <w:bookmarkStart w:id="7469" w:name="_Toc83042427"/>
      <w:bookmarkStart w:id="7470" w:name="_Toc89854601"/>
      <w:bookmarkStart w:id="7471" w:name="_Toc98667374"/>
      <w:bookmarkStart w:id="7472" w:name="_Toc105752657"/>
      <w:bookmarkStart w:id="7473" w:name="_Toc123150275"/>
      <w:bookmarkStart w:id="7474" w:name="_Toc124163237"/>
      <w:bookmarkStart w:id="7475" w:name="_Toc130913547"/>
      <w:bookmarkStart w:id="7476" w:name="_Toc137373832"/>
      <w:bookmarkStart w:id="7477" w:name="_Toc138892512"/>
      <w:bookmarkStart w:id="7478" w:name="_Toc155216579"/>
      <w:bookmarkStart w:id="7479" w:name="_Toc216361435"/>
      <w:r w:rsidRPr="009202AA">
        <w:t>9.7.5.4.3.3</w:t>
      </w:r>
      <w:r w:rsidRPr="009202AA">
        <w:tab/>
        <w:t>Category B requirements (Option 2)</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6pt;height:30.5pt" o:ole="">
                  <v:imagedata r:id="rId165" o:title=""/>
                </v:shape>
                <o:OLEObject Type="Embed" ProgID="Equation.3" ShapeID="_x0000_i1106" DrawAspect="Content" ObjectID="_1826974129"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7pt;height:30.5pt" o:ole="">
                  <v:imagedata r:id="rId167" o:title=""/>
                </v:shape>
                <o:OLEObject Type="Embed" ProgID="Equation.3" ShapeID="_x0000_i1107" DrawAspect="Content" ObjectID="_1826974130"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3.6pt;height:30.5pt" o:ole="">
                  <v:imagedata r:id="rId169" o:title=""/>
                </v:shape>
                <o:OLEObject Type="Embed" ProgID="Equation.3" ShapeID="_x0000_i1108" DrawAspect="Content" ObjectID="_1826974131"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6pt;height:30.5pt" o:ole="">
                  <v:imagedata r:id="rId171" o:title=""/>
                </v:shape>
                <o:OLEObject Type="Embed" ProgID="Equation.3" ShapeID="_x0000_i1109" DrawAspect="Content" ObjectID="_1826974132"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7pt;height:30.5pt" o:ole="">
                  <v:imagedata r:id="rId173" o:title=""/>
                </v:shape>
                <o:OLEObject Type="Embed" ProgID="Equation.3" ShapeID="_x0000_i1110" DrawAspect="Content" ObjectID="_1826974133"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3.6pt;height:30.5pt" o:ole="">
                  <v:imagedata r:id="rId175" o:title=""/>
                </v:shape>
                <o:OLEObject Type="Embed" ProgID="Equation.3" ShapeID="_x0000_i1111" DrawAspect="Content" ObjectID="_1826974134"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6pt;height:30.5pt" o:ole="">
                  <v:imagedata r:id="rId177" o:title=""/>
                </v:shape>
                <o:OLEObject Type="Embed" ProgID="Equation.3" ShapeID="_x0000_i1112" DrawAspect="Content" ObjectID="_1826974135"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480" w:name="_Toc21096737"/>
      <w:bookmarkStart w:id="7481" w:name="_Toc29763704"/>
      <w:bookmarkStart w:id="7482" w:name="_Toc36030175"/>
      <w:bookmarkStart w:id="7483" w:name="_Toc37180075"/>
      <w:bookmarkStart w:id="7484" w:name="_Toc45869775"/>
      <w:bookmarkStart w:id="7485" w:name="_Toc52555581"/>
      <w:bookmarkStart w:id="7486" w:name="_Toc61113037"/>
      <w:bookmarkStart w:id="7487" w:name="_Toc67911921"/>
      <w:bookmarkStart w:id="7488" w:name="_Toc74840741"/>
      <w:bookmarkStart w:id="7489" w:name="_Toc76503876"/>
      <w:bookmarkStart w:id="7490" w:name="_Toc83042428"/>
      <w:bookmarkStart w:id="7491" w:name="_Toc89854602"/>
      <w:bookmarkStart w:id="7492" w:name="_Toc98667375"/>
      <w:bookmarkStart w:id="7493" w:name="_Toc105752658"/>
      <w:bookmarkStart w:id="7494" w:name="_Toc123150276"/>
      <w:bookmarkStart w:id="7495" w:name="_Toc124163238"/>
      <w:bookmarkStart w:id="7496" w:name="_Toc130913548"/>
      <w:bookmarkStart w:id="7497" w:name="_Toc137373833"/>
      <w:bookmarkStart w:id="7498" w:name="_Toc138892513"/>
      <w:bookmarkStart w:id="7499" w:name="_Toc155216580"/>
      <w:bookmarkStart w:id="7500" w:name="_Toc216361436"/>
      <w:r w:rsidRPr="009202AA">
        <w:t>9.7.5.4.4</w:t>
      </w:r>
      <w:r w:rsidRPr="009202AA">
        <w:tab/>
      </w:r>
      <w:r w:rsidRPr="009202AA">
        <w:rPr>
          <w:rFonts w:cs="Arial"/>
        </w:rPr>
        <w:t>Minimum requirement</w:t>
      </w:r>
      <w:r w:rsidRPr="009202AA">
        <w:t>s for Local Area BS (Category A and B)</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05pt;height:30.5pt" o:ole="">
                  <v:imagedata r:id="rId179" o:title=""/>
                </v:shape>
                <o:OLEObject Type="Embed" ProgID="Equation.3" ShapeID="_x0000_i1113" DrawAspect="Content" ObjectID="_1826974136"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5pt;height:30.5pt" o:ole="">
                  <v:imagedata r:id="rId181" o:title=""/>
                </v:shape>
                <o:OLEObject Type="Embed" ProgID="Equation.3" ShapeID="_x0000_i1114" DrawAspect="Content" ObjectID="_1826974137"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2.85pt;height:30.5pt" o:ole="">
                  <v:imagedata r:id="rId183" o:title=""/>
                </v:shape>
                <o:OLEObject Type="Embed" ProgID="Equation.3" ShapeID="_x0000_i1115" DrawAspect="Content" ObjectID="_1826974138"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501" w:name="_Toc21096738"/>
      <w:bookmarkStart w:id="7502" w:name="_Toc29763705"/>
      <w:bookmarkStart w:id="7503" w:name="_Toc36030176"/>
      <w:bookmarkStart w:id="7504" w:name="_Toc37180076"/>
      <w:bookmarkStart w:id="7505" w:name="_Toc45869776"/>
      <w:bookmarkStart w:id="7506" w:name="_Toc52555582"/>
      <w:bookmarkStart w:id="7507" w:name="_Toc61113038"/>
      <w:bookmarkStart w:id="7508" w:name="_Toc67911922"/>
      <w:bookmarkStart w:id="7509" w:name="_Toc74840742"/>
      <w:bookmarkStart w:id="7510" w:name="_Toc76503877"/>
      <w:bookmarkStart w:id="7511" w:name="_Toc83042429"/>
      <w:bookmarkStart w:id="7512" w:name="_Toc89854603"/>
      <w:bookmarkStart w:id="7513" w:name="_Toc98667376"/>
      <w:bookmarkStart w:id="7514" w:name="_Toc105752659"/>
      <w:bookmarkStart w:id="7515" w:name="_Toc123150277"/>
      <w:bookmarkStart w:id="7516" w:name="_Toc124163239"/>
      <w:bookmarkStart w:id="7517" w:name="_Toc130913549"/>
      <w:bookmarkStart w:id="7518" w:name="_Toc137373834"/>
      <w:bookmarkStart w:id="7519" w:name="_Toc138892514"/>
      <w:bookmarkStart w:id="7520" w:name="_Toc155216581"/>
      <w:bookmarkStart w:id="7521" w:name="_Toc216361437"/>
      <w:r w:rsidRPr="009202AA">
        <w:t>9.7.5.4.5</w:t>
      </w:r>
      <w:r w:rsidRPr="009202AA">
        <w:tab/>
      </w:r>
      <w:r w:rsidRPr="009202AA">
        <w:rPr>
          <w:rFonts w:cs="Arial"/>
        </w:rPr>
        <w:t>Minimum requirement</w:t>
      </w:r>
      <w:r w:rsidRPr="009202AA">
        <w:t>s for Medium Range BS (Category A and B)</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5pt;height:30.5pt" o:ole="">
                  <v:imagedata r:id="rId185" o:title=""/>
                </v:shape>
                <o:OLEObject Type="Embed" ProgID="Equation.3" ShapeID="_x0000_i1116" DrawAspect="Content" ObjectID="_1826974139"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3.6pt;height:30.5pt" o:ole="">
                  <v:imagedata r:id="rId187" o:title=""/>
                </v:shape>
                <o:OLEObject Type="Embed" ProgID="Equation.3" ShapeID="_x0000_i1117" DrawAspect="Content" ObjectID="_1826974140"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22" w:name="_Toc21096739"/>
      <w:bookmarkStart w:id="7523" w:name="_Toc29763706"/>
      <w:bookmarkStart w:id="7524" w:name="_Toc36030177"/>
      <w:bookmarkStart w:id="7525" w:name="_Toc37180077"/>
      <w:bookmarkStart w:id="7526" w:name="_Toc45869777"/>
      <w:bookmarkStart w:id="7527" w:name="_Toc52555583"/>
      <w:bookmarkStart w:id="7528" w:name="_Toc61113039"/>
      <w:bookmarkStart w:id="7529" w:name="_Toc67911923"/>
      <w:bookmarkStart w:id="7530" w:name="_Toc74840743"/>
      <w:bookmarkStart w:id="7531" w:name="_Toc76503878"/>
      <w:bookmarkStart w:id="7532" w:name="_Toc83042430"/>
      <w:bookmarkStart w:id="7533" w:name="_Toc89854604"/>
      <w:bookmarkStart w:id="7534" w:name="_Toc98667377"/>
      <w:bookmarkStart w:id="7535" w:name="_Toc105752660"/>
      <w:bookmarkStart w:id="7536" w:name="_Toc123150278"/>
      <w:bookmarkStart w:id="7537" w:name="_Toc124163240"/>
      <w:bookmarkStart w:id="7538" w:name="_Toc130913550"/>
      <w:bookmarkStart w:id="7539" w:name="_Toc137373835"/>
      <w:bookmarkStart w:id="7540" w:name="_Toc138892515"/>
      <w:bookmarkStart w:id="7541" w:name="_Toc155216582"/>
      <w:bookmarkStart w:id="7542" w:name="_Toc216361438"/>
      <w:r w:rsidRPr="009202AA">
        <w:lastRenderedPageBreak/>
        <w:t>9.7.5.4.6</w:t>
      </w:r>
      <w:r w:rsidRPr="009202AA">
        <w:tab/>
        <w:t>Additional requirements</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409EBD4" w14:textId="77777777" w:rsidR="00263228" w:rsidRDefault="00263228" w:rsidP="00263228">
      <w:pPr>
        <w:pStyle w:val="Heading6"/>
      </w:pPr>
      <w:bookmarkStart w:id="7543" w:name="_Toc61113040"/>
      <w:bookmarkStart w:id="7544" w:name="_Toc67911924"/>
      <w:bookmarkStart w:id="7545" w:name="_Toc74840744"/>
      <w:bookmarkStart w:id="7546" w:name="_Toc76503879"/>
      <w:bookmarkStart w:id="7547" w:name="_Toc83042431"/>
      <w:bookmarkStart w:id="7548" w:name="_Toc89854605"/>
      <w:bookmarkStart w:id="7549" w:name="_Toc98667378"/>
      <w:bookmarkStart w:id="7550" w:name="_Toc105752661"/>
      <w:bookmarkStart w:id="7551" w:name="_Toc123150279"/>
      <w:bookmarkStart w:id="7552" w:name="_Toc124163241"/>
      <w:bookmarkStart w:id="7553" w:name="_Toc130913551"/>
      <w:bookmarkStart w:id="7554" w:name="_Toc137373836"/>
      <w:bookmarkStart w:id="7555" w:name="_Toc138892516"/>
      <w:bookmarkStart w:id="7556" w:name="_Toc155216583"/>
      <w:bookmarkStart w:id="7557" w:name="_Toc21096077"/>
      <w:bookmarkStart w:id="7558" w:name="_Toc29763276"/>
      <w:bookmarkStart w:id="7559" w:name="_Toc52554808"/>
      <w:bookmarkStart w:id="7560" w:name="_Toc216361439"/>
      <w:r w:rsidRPr="00EF2F0E">
        <w:t>9.7.5.</w:t>
      </w:r>
      <w:r>
        <w:t>4.6</w:t>
      </w:r>
      <w:r w:rsidRPr="00EF2F0E">
        <w:t>.1</w:t>
      </w:r>
      <w:r w:rsidRPr="00475B10">
        <w:t xml:space="preserve"> </w:t>
      </w:r>
      <w:r w:rsidRPr="00C54509">
        <w:t>Additional operating band unwanted emission limits for E-UTRA bands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60"/>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561" w:name="_Toc21096079"/>
      <w:bookmarkStart w:id="7562" w:name="_Toc29763278"/>
      <w:bookmarkStart w:id="7563" w:name="_Toc52554810"/>
      <w:bookmarkStart w:id="7564" w:name="_Toc61113041"/>
      <w:bookmarkStart w:id="7565" w:name="_Toc67911925"/>
      <w:bookmarkStart w:id="7566" w:name="_Toc74840745"/>
      <w:bookmarkStart w:id="7567" w:name="_Toc76503880"/>
      <w:bookmarkStart w:id="7568" w:name="_Toc83042432"/>
      <w:bookmarkStart w:id="7569" w:name="_Toc89854606"/>
      <w:bookmarkStart w:id="7570" w:name="_Toc98667379"/>
      <w:bookmarkStart w:id="7571" w:name="_Toc105752662"/>
      <w:bookmarkStart w:id="7572" w:name="_Toc123150280"/>
      <w:bookmarkStart w:id="7573" w:name="_Toc124163242"/>
      <w:bookmarkStart w:id="7574" w:name="_Toc130913552"/>
      <w:bookmarkStart w:id="7575" w:name="_Toc137373837"/>
      <w:bookmarkStart w:id="7576" w:name="_Toc138892517"/>
      <w:bookmarkStart w:id="7577" w:name="_Toc155216584"/>
      <w:bookmarkStart w:id="7578" w:name="_Toc216361440"/>
      <w:bookmarkEnd w:id="7557"/>
      <w:bookmarkEnd w:id="7558"/>
      <w:bookmarkEnd w:id="7559"/>
      <w:r>
        <w:t>9.7.5.4.6.2</w:t>
      </w:r>
      <w:r w:rsidRPr="00EF2F0E">
        <w:tab/>
        <w:t>Protection of DTT</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579" w:name="_Toc52554812"/>
      <w:bookmarkStart w:id="7580" w:name="_Toc61113042"/>
      <w:bookmarkStart w:id="7581" w:name="_Toc67911926"/>
      <w:bookmarkStart w:id="7582" w:name="_Toc74840746"/>
      <w:bookmarkStart w:id="7583" w:name="_Toc76503881"/>
      <w:bookmarkStart w:id="7584" w:name="_Toc83042433"/>
      <w:bookmarkStart w:id="7585" w:name="_Toc89854607"/>
      <w:bookmarkStart w:id="7586" w:name="_Toc98667380"/>
      <w:bookmarkStart w:id="7587" w:name="_Toc105752663"/>
      <w:bookmarkStart w:id="7588" w:name="_Toc123150281"/>
      <w:bookmarkStart w:id="7589" w:name="_Toc124163243"/>
      <w:bookmarkStart w:id="7590" w:name="_Toc130913553"/>
      <w:bookmarkStart w:id="7591" w:name="_Toc137373838"/>
      <w:bookmarkStart w:id="7592" w:name="_Toc138892518"/>
      <w:bookmarkStart w:id="7593" w:name="_Toc155216585"/>
      <w:bookmarkStart w:id="7594" w:name="_Toc216361441"/>
      <w:r>
        <w:t>9.7.5.4.6.3</w:t>
      </w:r>
      <w:r w:rsidRPr="00EF2F0E">
        <w:tab/>
        <w:t>Co-existence with RNSS/GPS services in North America</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595" w:name="_Toc61112526"/>
      <w:bookmarkStart w:id="7596" w:name="_Toc74840747"/>
      <w:bookmarkStart w:id="7597" w:name="_Toc76503882"/>
      <w:bookmarkStart w:id="7598" w:name="_Toc83042434"/>
      <w:bookmarkStart w:id="7599" w:name="_Toc89854608"/>
      <w:bookmarkStart w:id="7600" w:name="_Toc98667381"/>
      <w:bookmarkStart w:id="7601" w:name="_Toc105752664"/>
      <w:bookmarkStart w:id="7602" w:name="_Toc123150282"/>
      <w:bookmarkStart w:id="7603" w:name="_Toc124163244"/>
      <w:bookmarkStart w:id="7604" w:name="_Toc130913554"/>
      <w:bookmarkStart w:id="7605" w:name="_Toc137373839"/>
      <w:bookmarkStart w:id="7606" w:name="_Toc138892519"/>
      <w:bookmarkStart w:id="7607" w:name="_Toc155216586"/>
      <w:bookmarkStart w:id="7608" w:name="_Toc216361442"/>
      <w:r>
        <w:t>9.7.5.4.6.4</w:t>
      </w:r>
      <w:r w:rsidRPr="00EF2F0E">
        <w:tab/>
      </w:r>
      <w:bookmarkEnd w:id="7595"/>
      <w:r>
        <w:t>Void</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609" w:name="_Toc52554814"/>
      <w:bookmarkStart w:id="7610" w:name="_Toc61113044"/>
      <w:bookmarkStart w:id="7611" w:name="_Toc67911928"/>
      <w:bookmarkStart w:id="7612" w:name="_Toc74840748"/>
      <w:bookmarkStart w:id="7613" w:name="_Toc76503883"/>
      <w:bookmarkStart w:id="7614" w:name="_Toc83042435"/>
      <w:bookmarkStart w:id="7615" w:name="_Toc89854609"/>
      <w:bookmarkStart w:id="7616" w:name="_Toc98667382"/>
      <w:bookmarkStart w:id="7617" w:name="_Toc105752665"/>
      <w:bookmarkStart w:id="7618" w:name="_Toc123150283"/>
      <w:bookmarkStart w:id="7619" w:name="_Toc124163245"/>
      <w:bookmarkStart w:id="7620" w:name="_Toc130913555"/>
      <w:bookmarkStart w:id="7621" w:name="_Toc137373840"/>
      <w:bookmarkStart w:id="7622" w:name="_Toc138892520"/>
      <w:bookmarkStart w:id="7623" w:name="_Toc155216587"/>
      <w:bookmarkStart w:id="7624" w:name="_Toc216361443"/>
      <w:r>
        <w:t>9.7.5.4.6.5</w:t>
      </w:r>
      <w:r w:rsidRPr="00EF2F0E">
        <w:tab/>
        <w:t>Additional band 32, 50, 51, 74, 75 and 76 unwanted emissions</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25" w:name="_Toc52554815"/>
      <w:bookmarkStart w:id="7626" w:name="_Toc61113045"/>
      <w:bookmarkStart w:id="7627" w:name="_Toc67911929"/>
      <w:bookmarkStart w:id="7628" w:name="_Toc74840749"/>
      <w:bookmarkStart w:id="7629" w:name="_Toc76503884"/>
      <w:bookmarkStart w:id="7630" w:name="_Toc83042436"/>
      <w:bookmarkStart w:id="7631" w:name="_Toc89854610"/>
      <w:bookmarkStart w:id="7632" w:name="_Toc98667383"/>
      <w:bookmarkStart w:id="7633" w:name="_Toc105752666"/>
      <w:bookmarkStart w:id="7634" w:name="_Toc123150284"/>
      <w:bookmarkStart w:id="7635" w:name="_Toc124163246"/>
      <w:bookmarkStart w:id="7636" w:name="_Toc130913556"/>
      <w:bookmarkStart w:id="7637" w:name="_Toc137373841"/>
      <w:bookmarkStart w:id="7638" w:name="_Toc138892521"/>
      <w:bookmarkStart w:id="7639" w:name="_Toc155216588"/>
      <w:bookmarkStart w:id="7640" w:name="_Toc216361444"/>
      <w:r>
        <w:t>9.7.5.4.6.6</w:t>
      </w:r>
      <w:r w:rsidRPr="00EF2F0E">
        <w:t xml:space="preserve"> </w:t>
      </w:r>
      <w:r w:rsidRPr="00EF2F0E">
        <w:tab/>
        <w:t>Additional requirements for band 45</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41" w:name="_Toc52554816"/>
      <w:bookmarkStart w:id="7642" w:name="_Toc61113046"/>
      <w:bookmarkStart w:id="7643" w:name="_Toc67911930"/>
      <w:bookmarkStart w:id="7644" w:name="_Toc74840750"/>
      <w:bookmarkStart w:id="7645" w:name="_Toc76503885"/>
      <w:bookmarkStart w:id="7646" w:name="_Toc83042437"/>
      <w:bookmarkStart w:id="7647" w:name="_Toc89854611"/>
      <w:bookmarkStart w:id="7648" w:name="_Toc98667384"/>
      <w:bookmarkStart w:id="7649" w:name="_Toc105752667"/>
      <w:bookmarkStart w:id="7650" w:name="_Toc123150285"/>
      <w:bookmarkStart w:id="7651" w:name="_Toc124163247"/>
      <w:bookmarkStart w:id="7652" w:name="_Toc130913557"/>
      <w:bookmarkStart w:id="7653" w:name="_Toc137373842"/>
      <w:bookmarkStart w:id="7654" w:name="_Toc138892522"/>
      <w:bookmarkStart w:id="7655" w:name="_Toc155216589"/>
      <w:bookmarkStart w:id="7656" w:name="_Toc216361445"/>
      <w:r>
        <w:t>9.7.5.4.6.7</w:t>
      </w:r>
      <w:r w:rsidRPr="00EF2F0E">
        <w:t xml:space="preserve"> </w:t>
      </w:r>
      <w:r w:rsidRPr="00EF2F0E">
        <w:tab/>
        <w:t>Additional requirements for band 48</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657" w:name="_Toc21096740"/>
      <w:bookmarkStart w:id="7658" w:name="_Toc29763707"/>
      <w:bookmarkStart w:id="7659" w:name="_Toc36030178"/>
      <w:bookmarkStart w:id="7660" w:name="_Toc37180078"/>
      <w:bookmarkStart w:id="7661" w:name="_Toc45869778"/>
      <w:bookmarkStart w:id="7662" w:name="_Toc52555584"/>
      <w:bookmarkStart w:id="7663" w:name="_Toc61113047"/>
      <w:bookmarkStart w:id="7664" w:name="_Toc67911931"/>
      <w:bookmarkStart w:id="7665" w:name="_Toc74840751"/>
      <w:bookmarkStart w:id="7666" w:name="_Toc76503886"/>
      <w:bookmarkStart w:id="7667" w:name="_Toc83042438"/>
      <w:bookmarkStart w:id="7668" w:name="_Toc89854612"/>
      <w:bookmarkStart w:id="7669" w:name="_Toc98667385"/>
      <w:bookmarkStart w:id="7670" w:name="_Toc105752668"/>
      <w:bookmarkStart w:id="7671" w:name="_Toc123150286"/>
      <w:bookmarkStart w:id="7672" w:name="_Toc124163248"/>
      <w:bookmarkStart w:id="7673" w:name="_Toc130913558"/>
      <w:bookmarkStart w:id="7674" w:name="_Toc137373843"/>
      <w:bookmarkStart w:id="7675" w:name="_Toc138892523"/>
      <w:bookmarkStart w:id="7676" w:name="_Toc155216590"/>
      <w:bookmarkStart w:id="7677" w:name="_Toc216361446"/>
      <w:r w:rsidRPr="009202AA">
        <w:t>9.7.6</w:t>
      </w:r>
      <w:r w:rsidRPr="009202AA">
        <w:tab/>
        <w:t>OTA Spurious emission</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30CA4EC3" w14:textId="77777777" w:rsidR="004C4A70" w:rsidRPr="009202AA" w:rsidRDefault="004C4A70" w:rsidP="004C4A70">
      <w:pPr>
        <w:pStyle w:val="Heading4"/>
      </w:pPr>
      <w:bookmarkStart w:id="7678" w:name="_Toc21096741"/>
      <w:bookmarkStart w:id="7679" w:name="_Toc29763708"/>
      <w:bookmarkStart w:id="7680" w:name="_Toc36030179"/>
      <w:bookmarkStart w:id="7681" w:name="_Toc37180079"/>
      <w:bookmarkStart w:id="7682" w:name="_Toc45869779"/>
      <w:bookmarkStart w:id="7683" w:name="_Toc52555585"/>
      <w:bookmarkStart w:id="7684" w:name="_Toc61113048"/>
      <w:bookmarkStart w:id="7685" w:name="_Toc67911932"/>
      <w:bookmarkStart w:id="7686" w:name="_Toc74840752"/>
      <w:bookmarkStart w:id="7687" w:name="_Toc76503887"/>
      <w:bookmarkStart w:id="7688" w:name="_Toc83042439"/>
      <w:bookmarkStart w:id="7689" w:name="_Toc89854613"/>
      <w:bookmarkStart w:id="7690" w:name="_Toc98667386"/>
      <w:bookmarkStart w:id="7691" w:name="_Toc105752669"/>
      <w:bookmarkStart w:id="7692" w:name="_Toc123150287"/>
      <w:bookmarkStart w:id="7693" w:name="_Toc124163249"/>
      <w:bookmarkStart w:id="7694" w:name="_Toc130913559"/>
      <w:bookmarkStart w:id="7695" w:name="_Toc137373844"/>
      <w:bookmarkStart w:id="7696" w:name="_Toc138892524"/>
      <w:bookmarkStart w:id="7697" w:name="_Toc155216591"/>
      <w:bookmarkStart w:id="7698" w:name="_Toc216361447"/>
      <w:r w:rsidRPr="009202AA">
        <w:t>9.7.6.1</w:t>
      </w:r>
      <w:r w:rsidRPr="009202AA">
        <w:tab/>
        <w:t>General</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699" w:name="_Toc21096742"/>
      <w:bookmarkStart w:id="7700" w:name="_Toc29763709"/>
      <w:bookmarkStart w:id="7701" w:name="_Toc36030180"/>
      <w:bookmarkStart w:id="7702" w:name="_Toc37180080"/>
      <w:bookmarkStart w:id="7703" w:name="_Toc45869780"/>
      <w:bookmarkStart w:id="7704" w:name="_Toc52555586"/>
      <w:bookmarkStart w:id="7705" w:name="_Toc61113049"/>
      <w:bookmarkStart w:id="7706" w:name="_Toc67911933"/>
      <w:bookmarkStart w:id="7707" w:name="_Toc74840753"/>
      <w:bookmarkStart w:id="7708" w:name="_Toc76503888"/>
      <w:bookmarkStart w:id="7709" w:name="_Toc83042440"/>
      <w:bookmarkStart w:id="7710" w:name="_Toc89854614"/>
      <w:bookmarkStart w:id="7711" w:name="_Toc98667387"/>
      <w:bookmarkStart w:id="7712" w:name="_Toc105752670"/>
      <w:bookmarkStart w:id="7713" w:name="_Toc123150288"/>
      <w:bookmarkStart w:id="7714" w:name="_Toc124163250"/>
      <w:bookmarkStart w:id="7715" w:name="_Toc130913560"/>
      <w:bookmarkStart w:id="7716" w:name="_Toc137373845"/>
      <w:bookmarkStart w:id="7717" w:name="_Toc138892525"/>
      <w:bookmarkStart w:id="7718" w:name="_Toc155216592"/>
      <w:bookmarkStart w:id="7719" w:name="_Toc216361448"/>
      <w:r w:rsidRPr="009202AA">
        <w:t>9.7.6.2</w:t>
      </w:r>
      <w:r w:rsidRPr="009202AA">
        <w:tab/>
        <w:t>MSR operation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59390479" w14:textId="77777777" w:rsidR="004C4A70" w:rsidRPr="009202AA" w:rsidRDefault="004C4A70" w:rsidP="004C4A70">
      <w:pPr>
        <w:pStyle w:val="Heading5"/>
      </w:pPr>
      <w:bookmarkStart w:id="7720" w:name="_Toc21096743"/>
      <w:bookmarkStart w:id="7721" w:name="_Toc29763710"/>
      <w:bookmarkStart w:id="7722" w:name="_Toc36030181"/>
      <w:bookmarkStart w:id="7723" w:name="_Toc37180081"/>
      <w:bookmarkStart w:id="7724" w:name="_Toc45869781"/>
      <w:bookmarkStart w:id="7725" w:name="_Toc52555587"/>
      <w:bookmarkStart w:id="7726" w:name="_Toc61113050"/>
      <w:bookmarkStart w:id="7727" w:name="_Toc67911934"/>
      <w:bookmarkStart w:id="7728" w:name="_Toc74840754"/>
      <w:bookmarkStart w:id="7729" w:name="_Toc76503889"/>
      <w:bookmarkStart w:id="7730" w:name="_Toc83042441"/>
      <w:bookmarkStart w:id="7731" w:name="_Toc89854615"/>
      <w:bookmarkStart w:id="7732" w:name="_Toc98667388"/>
      <w:bookmarkStart w:id="7733" w:name="_Toc105752671"/>
      <w:bookmarkStart w:id="7734" w:name="_Toc123150289"/>
      <w:bookmarkStart w:id="7735" w:name="_Toc124163251"/>
      <w:bookmarkStart w:id="7736" w:name="_Toc130913561"/>
      <w:bookmarkStart w:id="7737" w:name="_Toc137373846"/>
      <w:bookmarkStart w:id="7738" w:name="_Toc138892526"/>
      <w:bookmarkStart w:id="7739" w:name="_Toc155216593"/>
      <w:bookmarkStart w:id="7740" w:name="_Toc216361449"/>
      <w:r w:rsidRPr="009202AA">
        <w:t>9.7.6.2.1</w:t>
      </w:r>
      <w:r w:rsidRPr="009202AA">
        <w:tab/>
        <w:t>Minimum requirement for MSR operation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r w:rsidRPr="009202AA">
        <w:tab/>
      </w:r>
    </w:p>
    <w:p w14:paraId="7B6D71BE" w14:textId="77777777" w:rsidR="004C4A70" w:rsidRPr="009202AA" w:rsidRDefault="004C4A70" w:rsidP="004C4A70">
      <w:pPr>
        <w:pStyle w:val="Heading6"/>
      </w:pPr>
      <w:bookmarkStart w:id="7741" w:name="_Toc21096744"/>
      <w:bookmarkStart w:id="7742" w:name="_Toc29763711"/>
      <w:bookmarkStart w:id="7743" w:name="_Toc36030182"/>
      <w:bookmarkStart w:id="7744" w:name="_Toc37180082"/>
      <w:bookmarkStart w:id="7745" w:name="_Toc45869782"/>
      <w:bookmarkStart w:id="7746" w:name="_Toc52555588"/>
      <w:bookmarkStart w:id="7747" w:name="_Toc61113051"/>
      <w:bookmarkStart w:id="7748" w:name="_Toc67911935"/>
      <w:bookmarkStart w:id="7749" w:name="_Toc74840755"/>
      <w:bookmarkStart w:id="7750" w:name="_Toc76503890"/>
      <w:bookmarkStart w:id="7751" w:name="_Toc83042442"/>
      <w:bookmarkStart w:id="7752" w:name="_Toc89854616"/>
      <w:bookmarkStart w:id="7753" w:name="_Toc98667389"/>
      <w:bookmarkStart w:id="7754" w:name="_Toc105752672"/>
      <w:bookmarkStart w:id="7755" w:name="_Toc123150290"/>
      <w:bookmarkStart w:id="7756" w:name="_Toc124163252"/>
      <w:bookmarkStart w:id="7757" w:name="_Toc130913562"/>
      <w:bookmarkStart w:id="7758" w:name="_Toc137373847"/>
      <w:bookmarkStart w:id="7759" w:name="_Toc138892527"/>
      <w:bookmarkStart w:id="7760" w:name="_Toc155216594"/>
      <w:bookmarkStart w:id="7761" w:name="_Toc216361450"/>
      <w:r w:rsidRPr="009202AA">
        <w:t>9.7.6.2.1.1</w:t>
      </w:r>
      <w:r w:rsidRPr="009202AA">
        <w:tab/>
        <w:t>Minimum requirement (Category A)</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762" w:name="_Toc21096745"/>
      <w:bookmarkStart w:id="7763" w:name="_Toc29763712"/>
      <w:bookmarkStart w:id="7764" w:name="_Toc36030183"/>
      <w:bookmarkStart w:id="7765" w:name="_Toc37180083"/>
      <w:bookmarkStart w:id="7766" w:name="_Toc45869783"/>
      <w:bookmarkStart w:id="7767" w:name="_Toc52555589"/>
      <w:bookmarkStart w:id="7768" w:name="_Toc61113052"/>
      <w:bookmarkStart w:id="7769" w:name="_Toc67911936"/>
      <w:bookmarkStart w:id="7770" w:name="_Toc74840756"/>
      <w:bookmarkStart w:id="7771" w:name="_Toc76503891"/>
      <w:bookmarkStart w:id="7772" w:name="_Toc83042443"/>
      <w:bookmarkStart w:id="7773" w:name="_Toc89854617"/>
      <w:bookmarkStart w:id="7774" w:name="_Toc98667390"/>
      <w:bookmarkStart w:id="7775" w:name="_Toc105752673"/>
      <w:bookmarkStart w:id="7776" w:name="_Toc123150291"/>
      <w:bookmarkStart w:id="7777" w:name="_Toc124163253"/>
      <w:bookmarkStart w:id="7778" w:name="_Toc130913563"/>
      <w:bookmarkStart w:id="7779" w:name="_Toc137373848"/>
      <w:bookmarkStart w:id="7780" w:name="_Toc138892528"/>
      <w:bookmarkStart w:id="7781" w:name="_Toc155216595"/>
      <w:bookmarkStart w:id="7782" w:name="_Toc216361451"/>
      <w:r w:rsidRPr="009202AA">
        <w:t>9.7.6.2.1.2</w:t>
      </w:r>
      <w:r w:rsidRPr="009202AA">
        <w:tab/>
        <w:t>Minimum requirement (Category B)</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783" w:name="_Toc21096746"/>
      <w:bookmarkStart w:id="7784" w:name="_Toc29763713"/>
      <w:bookmarkStart w:id="7785" w:name="_Toc36030184"/>
      <w:bookmarkStart w:id="7786" w:name="_Toc37180084"/>
      <w:bookmarkStart w:id="7787" w:name="_Toc45869784"/>
      <w:bookmarkStart w:id="7788" w:name="_Toc52555590"/>
      <w:bookmarkStart w:id="7789" w:name="_Toc61113053"/>
      <w:bookmarkStart w:id="7790" w:name="_Toc67911937"/>
      <w:bookmarkStart w:id="7791" w:name="_Toc74840757"/>
      <w:bookmarkStart w:id="7792" w:name="_Toc76503892"/>
      <w:bookmarkStart w:id="7793" w:name="_Toc83042444"/>
      <w:bookmarkStart w:id="7794" w:name="_Toc89854618"/>
      <w:bookmarkStart w:id="7795" w:name="_Toc98667391"/>
      <w:bookmarkStart w:id="7796" w:name="_Toc105752674"/>
      <w:bookmarkStart w:id="7797" w:name="_Toc123150292"/>
      <w:bookmarkStart w:id="7798" w:name="_Toc124163254"/>
      <w:bookmarkStart w:id="7799" w:name="_Toc130913564"/>
      <w:bookmarkStart w:id="7800" w:name="_Toc137373849"/>
      <w:bookmarkStart w:id="7801" w:name="_Toc138892529"/>
      <w:bookmarkStart w:id="7802" w:name="_Toc155216596"/>
      <w:bookmarkStart w:id="7803" w:name="_Toc216361452"/>
      <w:r w:rsidRPr="009202AA">
        <w:t>9.7.6.2.1.3</w:t>
      </w:r>
      <w:r w:rsidRPr="009202AA">
        <w:tab/>
        <w:t>(void)</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EB04D52" w14:textId="77777777" w:rsidR="004C4A70" w:rsidRPr="009202AA" w:rsidRDefault="004C4A70" w:rsidP="004C4A70">
      <w:pPr>
        <w:pStyle w:val="Heading5"/>
      </w:pPr>
      <w:bookmarkStart w:id="7804" w:name="_Toc21096747"/>
      <w:bookmarkStart w:id="7805" w:name="_Toc29763714"/>
      <w:bookmarkStart w:id="7806" w:name="_Toc36030185"/>
      <w:bookmarkStart w:id="7807" w:name="_Toc37180085"/>
      <w:bookmarkStart w:id="7808" w:name="_Toc45869785"/>
      <w:bookmarkStart w:id="7809" w:name="_Toc52555591"/>
      <w:bookmarkStart w:id="7810" w:name="_Toc61113054"/>
      <w:bookmarkStart w:id="7811" w:name="_Toc67911938"/>
      <w:bookmarkStart w:id="7812" w:name="_Toc74840758"/>
      <w:bookmarkStart w:id="7813" w:name="_Toc76503893"/>
      <w:bookmarkStart w:id="7814" w:name="_Toc83042445"/>
      <w:bookmarkStart w:id="7815" w:name="_Toc89854619"/>
      <w:bookmarkStart w:id="7816" w:name="_Toc98667392"/>
      <w:bookmarkStart w:id="7817" w:name="_Toc105752675"/>
      <w:bookmarkStart w:id="7818" w:name="_Toc123150293"/>
      <w:bookmarkStart w:id="7819" w:name="_Toc124163255"/>
      <w:bookmarkStart w:id="7820" w:name="_Toc130913565"/>
      <w:bookmarkStart w:id="7821" w:name="_Toc137373850"/>
      <w:bookmarkStart w:id="7822" w:name="_Toc138892530"/>
      <w:bookmarkStart w:id="7823" w:name="_Toc155216597"/>
      <w:bookmarkStart w:id="7824" w:name="_Toc216361453"/>
      <w:r w:rsidRPr="009202AA">
        <w:t>9.7.6.2.2</w:t>
      </w:r>
      <w:r w:rsidRPr="009202AA">
        <w:tab/>
        <w:t>Protection of the BS receiver of own or different BS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25" w:name="_Toc21096748"/>
      <w:bookmarkStart w:id="7826" w:name="_Toc29763715"/>
      <w:bookmarkStart w:id="7827" w:name="_Toc36030186"/>
      <w:bookmarkStart w:id="7828" w:name="_Toc37180086"/>
      <w:bookmarkStart w:id="7829" w:name="_Toc45869786"/>
      <w:bookmarkStart w:id="7830" w:name="_Toc52555592"/>
      <w:bookmarkStart w:id="7831" w:name="_Toc61113055"/>
      <w:bookmarkStart w:id="7832" w:name="_Toc67911939"/>
      <w:bookmarkStart w:id="7833" w:name="_Toc74840759"/>
      <w:bookmarkStart w:id="7834" w:name="_Toc76503894"/>
      <w:bookmarkStart w:id="7835" w:name="_Toc83042446"/>
      <w:bookmarkStart w:id="7836" w:name="_Toc89854620"/>
      <w:bookmarkStart w:id="7837" w:name="_Toc98667393"/>
      <w:bookmarkStart w:id="7838" w:name="_Toc105752676"/>
      <w:bookmarkStart w:id="7839" w:name="_Toc123150294"/>
      <w:bookmarkStart w:id="7840" w:name="_Toc124163256"/>
      <w:bookmarkStart w:id="7841" w:name="_Toc130913566"/>
      <w:bookmarkStart w:id="7842" w:name="_Toc137373851"/>
      <w:bookmarkStart w:id="7843" w:name="_Toc138892531"/>
      <w:bookmarkStart w:id="7844" w:name="_Toc155216598"/>
      <w:bookmarkStart w:id="7845" w:name="_Toc216361454"/>
      <w:r w:rsidRPr="009202AA">
        <w:t>9.7.6.2.3</w:t>
      </w:r>
      <w:r w:rsidRPr="009202AA">
        <w:tab/>
        <w:t>Additional spurious emissions requirements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46" w:name="_Toc21096749"/>
      <w:bookmarkStart w:id="7847" w:name="_Toc29763716"/>
      <w:bookmarkStart w:id="7848" w:name="_Toc36030187"/>
      <w:bookmarkStart w:id="7849" w:name="_Toc37180087"/>
      <w:bookmarkStart w:id="7850" w:name="_Toc45869787"/>
      <w:bookmarkStart w:id="7851" w:name="_Toc52555593"/>
      <w:bookmarkStart w:id="7852" w:name="_Toc61113056"/>
      <w:bookmarkStart w:id="7853" w:name="_Toc67911940"/>
      <w:bookmarkStart w:id="7854" w:name="_Toc74840760"/>
      <w:bookmarkStart w:id="7855" w:name="_Toc76503895"/>
      <w:bookmarkStart w:id="7856" w:name="_Toc83042447"/>
      <w:bookmarkStart w:id="7857" w:name="_Toc89854621"/>
      <w:bookmarkStart w:id="7858" w:name="_Toc98667394"/>
      <w:bookmarkStart w:id="7859" w:name="_Toc105752677"/>
      <w:bookmarkStart w:id="7860" w:name="_Toc123150295"/>
      <w:bookmarkStart w:id="7861" w:name="_Toc124163257"/>
      <w:bookmarkStart w:id="7862" w:name="_Toc130913567"/>
      <w:bookmarkStart w:id="7863" w:name="_Toc137373852"/>
      <w:bookmarkStart w:id="7864" w:name="_Toc138892532"/>
      <w:bookmarkStart w:id="7865" w:name="_Toc155216599"/>
      <w:bookmarkStart w:id="7866" w:name="_Toc216361455"/>
      <w:r w:rsidRPr="009202AA">
        <w:t>9.7.6.2.4</w:t>
      </w:r>
      <w:r w:rsidRPr="009202AA">
        <w:tab/>
        <w:t>Co-location with other base stations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867" w:name="_Toc21096750"/>
      <w:bookmarkStart w:id="7868" w:name="_Toc29763717"/>
      <w:bookmarkStart w:id="7869" w:name="_Toc36030188"/>
      <w:bookmarkStart w:id="7870" w:name="_Toc37180088"/>
      <w:bookmarkStart w:id="7871" w:name="_Toc45869788"/>
      <w:bookmarkStart w:id="7872" w:name="_Toc52555594"/>
      <w:bookmarkStart w:id="7873" w:name="_Toc61113057"/>
      <w:bookmarkStart w:id="7874" w:name="_Toc67911941"/>
      <w:bookmarkStart w:id="7875" w:name="_Toc74840761"/>
      <w:bookmarkStart w:id="7876" w:name="_Toc76503896"/>
      <w:bookmarkStart w:id="7877" w:name="_Toc83042448"/>
      <w:bookmarkStart w:id="7878" w:name="_Toc89854622"/>
      <w:bookmarkStart w:id="7879" w:name="_Toc98667395"/>
      <w:bookmarkStart w:id="7880" w:name="_Toc105752678"/>
      <w:bookmarkStart w:id="7881" w:name="_Toc123150296"/>
      <w:bookmarkStart w:id="7882" w:name="_Toc124163258"/>
      <w:bookmarkStart w:id="7883" w:name="_Toc130913568"/>
      <w:bookmarkStart w:id="7884" w:name="_Toc137373853"/>
      <w:bookmarkStart w:id="7885" w:name="_Toc138892533"/>
      <w:bookmarkStart w:id="7886" w:name="_Toc155216600"/>
      <w:bookmarkStart w:id="7887" w:name="_Toc216361456"/>
      <w:r w:rsidRPr="009202AA">
        <w:t>9.7.6.3</w:t>
      </w:r>
      <w:r w:rsidRPr="009202AA">
        <w:tab/>
        <w:t>Minimum requirement for single RAT UTRA operation</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6381808A" w14:textId="77777777" w:rsidR="004C4A70" w:rsidRPr="009202AA" w:rsidRDefault="004C4A70" w:rsidP="004C4A70">
      <w:pPr>
        <w:pStyle w:val="Heading5"/>
      </w:pPr>
      <w:bookmarkStart w:id="7888" w:name="_Toc21096751"/>
      <w:bookmarkStart w:id="7889" w:name="_Toc29763718"/>
      <w:bookmarkStart w:id="7890" w:name="_Toc36030189"/>
      <w:bookmarkStart w:id="7891" w:name="_Toc37180089"/>
      <w:bookmarkStart w:id="7892" w:name="_Toc45869789"/>
      <w:bookmarkStart w:id="7893" w:name="_Toc52555595"/>
      <w:bookmarkStart w:id="7894" w:name="_Toc61113058"/>
      <w:bookmarkStart w:id="7895" w:name="_Toc67911942"/>
      <w:bookmarkStart w:id="7896" w:name="_Toc74840762"/>
      <w:bookmarkStart w:id="7897" w:name="_Toc76503897"/>
      <w:bookmarkStart w:id="7898" w:name="_Toc83042449"/>
      <w:bookmarkStart w:id="7899" w:name="_Toc89854623"/>
      <w:bookmarkStart w:id="7900" w:name="_Toc98667396"/>
      <w:bookmarkStart w:id="7901" w:name="_Toc105752679"/>
      <w:bookmarkStart w:id="7902" w:name="_Toc123150297"/>
      <w:bookmarkStart w:id="7903" w:name="_Toc124163259"/>
      <w:bookmarkStart w:id="7904" w:name="_Toc130913569"/>
      <w:bookmarkStart w:id="7905" w:name="_Toc137373854"/>
      <w:bookmarkStart w:id="7906" w:name="_Toc138892534"/>
      <w:bookmarkStart w:id="7907" w:name="_Toc155216601"/>
      <w:bookmarkStart w:id="7908" w:name="_Toc216361457"/>
      <w:r w:rsidRPr="009202AA">
        <w:t>9.7.6.3.1</w:t>
      </w:r>
      <w:r w:rsidRPr="009202AA">
        <w:tab/>
        <w:t>Mandatory Requirements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7A2D1B13" w14:textId="77777777" w:rsidR="004C4A70" w:rsidRPr="009202AA" w:rsidRDefault="004C4A70" w:rsidP="004C4A70">
      <w:pPr>
        <w:pStyle w:val="Heading6"/>
      </w:pPr>
      <w:bookmarkStart w:id="7909" w:name="_Toc21096752"/>
      <w:bookmarkStart w:id="7910" w:name="_Toc29763719"/>
      <w:bookmarkStart w:id="7911" w:name="_Toc36030190"/>
      <w:bookmarkStart w:id="7912" w:name="_Toc37180090"/>
      <w:bookmarkStart w:id="7913" w:name="_Toc45869790"/>
      <w:bookmarkStart w:id="7914" w:name="_Toc52555596"/>
      <w:bookmarkStart w:id="7915" w:name="_Toc61113059"/>
      <w:bookmarkStart w:id="7916" w:name="_Toc67911943"/>
      <w:bookmarkStart w:id="7917" w:name="_Toc74840763"/>
      <w:bookmarkStart w:id="7918" w:name="_Toc76503898"/>
      <w:bookmarkStart w:id="7919" w:name="_Toc83042450"/>
      <w:bookmarkStart w:id="7920" w:name="_Toc89854624"/>
      <w:bookmarkStart w:id="7921" w:name="_Toc98667397"/>
      <w:bookmarkStart w:id="7922" w:name="_Toc105752680"/>
      <w:bookmarkStart w:id="7923" w:name="_Toc123150298"/>
      <w:bookmarkStart w:id="7924" w:name="_Toc124163260"/>
      <w:bookmarkStart w:id="7925" w:name="_Toc130913570"/>
      <w:bookmarkStart w:id="7926" w:name="_Toc137373855"/>
      <w:bookmarkStart w:id="7927" w:name="_Toc138892535"/>
      <w:bookmarkStart w:id="7928" w:name="_Toc155216602"/>
      <w:bookmarkStart w:id="7929" w:name="_Toc216361458"/>
      <w:r w:rsidRPr="009202AA">
        <w:t>9.7.6.3.1.1</w:t>
      </w:r>
      <w:r w:rsidRPr="009202AA">
        <w:tab/>
        <w:t>Minimum requirement (Category A)</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30" w:name="_Toc21096753"/>
      <w:bookmarkStart w:id="7931" w:name="_Toc29763720"/>
      <w:bookmarkStart w:id="7932" w:name="_Toc36030191"/>
      <w:bookmarkStart w:id="7933" w:name="_Toc37180091"/>
      <w:bookmarkStart w:id="7934" w:name="_Toc45869791"/>
      <w:bookmarkStart w:id="7935" w:name="_Toc52555597"/>
      <w:bookmarkStart w:id="7936" w:name="_Toc61113060"/>
      <w:bookmarkStart w:id="7937" w:name="_Toc67911944"/>
      <w:bookmarkStart w:id="7938" w:name="_Toc74840764"/>
      <w:bookmarkStart w:id="7939" w:name="_Toc76503899"/>
      <w:bookmarkStart w:id="7940" w:name="_Toc83042451"/>
      <w:bookmarkStart w:id="7941" w:name="_Toc89854625"/>
      <w:bookmarkStart w:id="7942" w:name="_Toc98667398"/>
      <w:bookmarkStart w:id="7943" w:name="_Toc105752681"/>
      <w:bookmarkStart w:id="7944" w:name="_Toc123150299"/>
      <w:bookmarkStart w:id="7945" w:name="_Toc124163261"/>
      <w:bookmarkStart w:id="7946" w:name="_Toc130913571"/>
      <w:bookmarkStart w:id="7947" w:name="_Toc137373856"/>
      <w:bookmarkStart w:id="7948" w:name="_Toc138892536"/>
      <w:bookmarkStart w:id="7949" w:name="_Toc155216603"/>
      <w:bookmarkStart w:id="7950" w:name="_Toc216361459"/>
      <w:r w:rsidRPr="009202AA">
        <w:t>9.7.6.3.1.2</w:t>
      </w:r>
      <w:r w:rsidRPr="009202AA">
        <w:tab/>
        <w:t>Minimum requirement (Category B)</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51" w:name="_Toc21096754"/>
      <w:bookmarkStart w:id="7952" w:name="_Toc29763721"/>
      <w:bookmarkStart w:id="7953" w:name="_Toc36030192"/>
      <w:bookmarkStart w:id="7954" w:name="_Toc37180092"/>
      <w:bookmarkStart w:id="7955" w:name="_Toc45869792"/>
      <w:bookmarkStart w:id="7956" w:name="_Toc52555598"/>
      <w:bookmarkStart w:id="7957" w:name="_Toc61113061"/>
      <w:bookmarkStart w:id="7958" w:name="_Toc67911945"/>
      <w:bookmarkStart w:id="7959" w:name="_Toc74840765"/>
      <w:bookmarkStart w:id="7960" w:name="_Toc76503900"/>
      <w:bookmarkStart w:id="7961" w:name="_Toc83042452"/>
      <w:bookmarkStart w:id="7962" w:name="_Toc89854626"/>
      <w:bookmarkStart w:id="7963" w:name="_Toc98667399"/>
      <w:bookmarkStart w:id="7964" w:name="_Toc105752682"/>
      <w:bookmarkStart w:id="7965" w:name="_Toc123150300"/>
      <w:bookmarkStart w:id="7966" w:name="_Toc124163262"/>
      <w:bookmarkStart w:id="7967" w:name="_Toc130913572"/>
      <w:bookmarkStart w:id="7968" w:name="_Toc137373857"/>
      <w:bookmarkStart w:id="7969" w:name="_Toc138892537"/>
      <w:bookmarkStart w:id="7970" w:name="_Toc155216604"/>
      <w:bookmarkStart w:id="7971" w:name="_Toc216361460"/>
      <w:r w:rsidRPr="009202AA">
        <w:t>9.7.6.3.2</w:t>
      </w:r>
      <w:r w:rsidRPr="009202AA">
        <w:tab/>
        <w:t>Protection of the BS receiver</w:t>
      </w:r>
      <w:r w:rsidRPr="009202AA">
        <w:rPr>
          <w:rFonts w:cs="v3.8.0"/>
        </w:rPr>
        <w:t xml:space="preserve"> of own or different BS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972" w:name="_Toc21096755"/>
      <w:bookmarkStart w:id="7973" w:name="_Toc29763722"/>
      <w:bookmarkStart w:id="7974" w:name="_Toc36030193"/>
      <w:bookmarkStart w:id="7975" w:name="_Toc37180093"/>
      <w:bookmarkStart w:id="7976" w:name="_Toc45869793"/>
      <w:bookmarkStart w:id="7977" w:name="_Toc52555599"/>
      <w:bookmarkStart w:id="7978" w:name="_Toc61113062"/>
      <w:bookmarkStart w:id="7979" w:name="_Toc67911946"/>
      <w:bookmarkStart w:id="7980" w:name="_Toc74840766"/>
      <w:bookmarkStart w:id="7981" w:name="_Toc76503901"/>
      <w:bookmarkStart w:id="7982" w:name="_Toc83042453"/>
      <w:bookmarkStart w:id="7983" w:name="_Toc89854627"/>
      <w:bookmarkStart w:id="7984" w:name="_Toc98667400"/>
      <w:bookmarkStart w:id="7985" w:name="_Toc105752683"/>
      <w:bookmarkStart w:id="7986" w:name="_Toc123150301"/>
      <w:bookmarkStart w:id="7987" w:name="_Toc124163263"/>
      <w:bookmarkStart w:id="7988" w:name="_Toc130913573"/>
      <w:bookmarkStart w:id="7989" w:name="_Toc137373858"/>
      <w:bookmarkStart w:id="7990" w:name="_Toc138892538"/>
      <w:bookmarkStart w:id="7991" w:name="_Toc155216605"/>
      <w:bookmarkStart w:id="7992" w:name="_Toc216361461"/>
      <w:r w:rsidRPr="009202AA">
        <w:lastRenderedPageBreak/>
        <w:t>9.7.6.3.3</w:t>
      </w:r>
      <w:r w:rsidRPr="009202AA">
        <w:tab/>
        <w:t>Additional spurious emissions requirements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2D739F4D" w14:textId="0B119AC6" w:rsidR="006461A7" w:rsidRPr="009202AA" w:rsidRDefault="006461A7" w:rsidP="006461A7">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table 9.7.6.3.3-1 apply for each supported operating band.</w:t>
      </w:r>
      <w:r w:rsidRPr="009202AA">
        <w:rPr>
          <w:lang w:eastAsia="zh-CN"/>
        </w:rPr>
        <w:t xml:space="preserve"> </w:t>
      </w:r>
    </w:p>
    <w:p w14:paraId="47B324CA" w14:textId="77777777" w:rsidR="006461A7" w:rsidRDefault="006461A7" w:rsidP="006461A7">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6461A7" w:rsidRPr="007738B8" w14:paraId="2ABA8E64" w14:textId="77777777" w:rsidTr="00FF3A2F">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3E972EBA" w14:textId="77777777" w:rsidR="006461A7" w:rsidRPr="00F95B02" w:rsidRDefault="006461A7" w:rsidP="00FF3A2F">
            <w:pPr>
              <w:pStyle w:val="TAH"/>
              <w:rPr>
                <w:rFonts w:cs="Arial"/>
              </w:rPr>
            </w:pPr>
            <w:r>
              <w:rPr>
                <w:rFonts w:cs="Arial"/>
                <w:lang w:val="en-US"/>
              </w:rPr>
              <w:t xml:space="preserve">System type </w:t>
            </w:r>
            <w:r w:rsidRPr="00A46FD9">
              <w:rPr>
                <w:rFonts w:cs="Arial"/>
              </w:rPr>
              <w:t>to co-exist with</w:t>
            </w:r>
            <w:r>
              <w:rPr>
                <w:rFonts w:cs="Arial"/>
              </w:rPr>
              <w:t xml:space="preserve"> (Note 4)</w:t>
            </w:r>
          </w:p>
        </w:tc>
        <w:tc>
          <w:tcPr>
            <w:tcW w:w="1988" w:type="dxa"/>
            <w:tcBorders>
              <w:top w:val="single" w:sz="2" w:space="0" w:color="auto"/>
              <w:left w:val="single" w:sz="2" w:space="0" w:color="auto"/>
              <w:bottom w:val="single" w:sz="2" w:space="0" w:color="auto"/>
              <w:right w:val="single" w:sz="2" w:space="0" w:color="auto"/>
            </w:tcBorders>
          </w:tcPr>
          <w:p w14:paraId="48E86B23" w14:textId="77777777" w:rsidR="006461A7" w:rsidRPr="00A40BB7" w:rsidRDefault="006461A7" w:rsidP="00FF3A2F">
            <w:pPr>
              <w:pStyle w:val="TAH"/>
              <w:rPr>
                <w:rFonts w:cs="v5.0.0"/>
                <w:iCs/>
              </w:rPr>
            </w:pPr>
            <w:r w:rsidRPr="00F95B02">
              <w:rPr>
                <w:rFonts w:cs="Arial"/>
              </w:rPr>
              <w:t>Frequency range for co-existence requirement</w:t>
            </w:r>
            <w:r>
              <w:rPr>
                <w:rFonts w:cs="Arial"/>
              </w:rPr>
              <w:t xml:space="preserve"> (MHz) (Note 3)</w:t>
            </w:r>
          </w:p>
        </w:tc>
        <w:tc>
          <w:tcPr>
            <w:tcW w:w="2123" w:type="dxa"/>
            <w:tcBorders>
              <w:top w:val="single" w:sz="2" w:space="0" w:color="auto"/>
              <w:left w:val="single" w:sz="2" w:space="0" w:color="auto"/>
              <w:bottom w:val="single" w:sz="2" w:space="0" w:color="auto"/>
              <w:right w:val="single" w:sz="2" w:space="0" w:color="auto"/>
            </w:tcBorders>
            <w:hideMark/>
          </w:tcPr>
          <w:p w14:paraId="17630831" w14:textId="77777777" w:rsidR="006461A7" w:rsidRPr="00F95B02" w:rsidRDefault="006461A7" w:rsidP="00FF3A2F">
            <w:pPr>
              <w:pStyle w:val="TAH"/>
              <w:rPr>
                <w:rFonts w:cs="Arial"/>
                <w:i/>
              </w:rPr>
            </w:pPr>
            <w:r w:rsidRPr="00F95B02">
              <w:rPr>
                <w:rFonts w:cs="v5.0.0"/>
                <w:i/>
              </w:rPr>
              <w:t>Basic limits</w:t>
            </w:r>
            <w:r>
              <w:rPr>
                <w:rFonts w:cs="v5.0.0"/>
                <w:i/>
              </w:rPr>
              <w:br/>
              <w:t xml:space="preserve"> </w:t>
            </w:r>
            <w:r w:rsidRPr="007701D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4D3DF78C" w14:textId="77777777" w:rsidR="006461A7" w:rsidRPr="00F95B02" w:rsidRDefault="006461A7" w:rsidP="00FF3A2F">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5D4E9517" w14:textId="77777777" w:rsidR="006461A7" w:rsidRPr="007738B8" w:rsidRDefault="006461A7" w:rsidP="00FF3A2F">
            <w:pPr>
              <w:pStyle w:val="TAH"/>
              <w:rPr>
                <w:rFonts w:cs="Arial"/>
                <w:lang w:val="en-US"/>
              </w:rPr>
            </w:pPr>
            <w:r w:rsidRPr="00F95B02">
              <w:rPr>
                <w:rFonts w:cs="Arial"/>
              </w:rPr>
              <w:t>Note</w:t>
            </w:r>
            <w:r>
              <w:rPr>
                <w:rFonts w:cs="Arial"/>
                <w:lang w:val="en-US"/>
              </w:rPr>
              <w:t>s</w:t>
            </w:r>
          </w:p>
        </w:tc>
      </w:tr>
      <w:tr w:rsidR="006461A7" w:rsidRPr="00F14F37" w14:paraId="60A2D6A0"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51F54F8B" w14:textId="77777777" w:rsidR="006461A7" w:rsidRPr="00F14F37" w:rsidRDefault="006461A7" w:rsidP="00FF3A2F">
            <w:pPr>
              <w:pStyle w:val="TAC"/>
              <w:rPr>
                <w:lang w:val="en-US" w:eastAsia="zh-CN"/>
              </w:rPr>
            </w:pPr>
            <w:r>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4AF970B2" w14:textId="77777777" w:rsidR="006461A7" w:rsidRPr="00D96EBD" w:rsidRDefault="006461A7" w:rsidP="00FF3A2F">
            <w:pPr>
              <w:pStyle w:val="TAC"/>
            </w:pPr>
            <w:r w:rsidRPr="00D96EBD">
              <w:t>869 - 894</w:t>
            </w:r>
          </w:p>
        </w:tc>
        <w:tc>
          <w:tcPr>
            <w:tcW w:w="2123" w:type="dxa"/>
            <w:tcBorders>
              <w:top w:val="single" w:sz="2" w:space="0" w:color="auto"/>
              <w:left w:val="single" w:sz="2" w:space="0" w:color="auto"/>
              <w:bottom w:val="single" w:sz="2" w:space="0" w:color="auto"/>
              <w:right w:val="single" w:sz="2" w:space="0" w:color="auto"/>
            </w:tcBorders>
          </w:tcPr>
          <w:p w14:paraId="5E653767" w14:textId="77777777" w:rsidR="006461A7" w:rsidRPr="00D96EBD" w:rsidRDefault="006461A7" w:rsidP="00FF3A2F">
            <w:pPr>
              <w:pStyle w:val="TAC"/>
            </w:pPr>
            <w:r>
              <w:t>-51</w:t>
            </w:r>
          </w:p>
        </w:tc>
        <w:tc>
          <w:tcPr>
            <w:tcW w:w="1877" w:type="dxa"/>
            <w:vMerge w:val="restart"/>
            <w:tcBorders>
              <w:top w:val="single" w:sz="2" w:space="0" w:color="auto"/>
              <w:left w:val="single" w:sz="2" w:space="0" w:color="auto"/>
              <w:right w:val="single" w:sz="2" w:space="0" w:color="auto"/>
            </w:tcBorders>
          </w:tcPr>
          <w:p w14:paraId="6C0B42FB" w14:textId="77777777" w:rsidR="006461A7" w:rsidRPr="00F14F37" w:rsidRDefault="006461A7" w:rsidP="00FF3A2F">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07158BDA" w14:textId="77777777" w:rsidR="006461A7" w:rsidRPr="00F14F37" w:rsidRDefault="006461A7" w:rsidP="00FF3A2F">
            <w:pPr>
              <w:pStyle w:val="TAC"/>
              <w:rPr>
                <w:lang w:val="en-US" w:eastAsia="zh-CN"/>
              </w:rPr>
            </w:pPr>
            <w:r>
              <w:rPr>
                <w:lang w:val="en-US" w:eastAsia="zh-CN"/>
              </w:rPr>
              <w:t>Note 1</w:t>
            </w:r>
          </w:p>
        </w:tc>
      </w:tr>
      <w:tr w:rsidR="006461A7" w:rsidRPr="00F14F37" w14:paraId="7893DF85"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6210AD50"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34D5B333" w14:textId="77777777" w:rsidR="006461A7" w:rsidRPr="00D96EBD" w:rsidRDefault="006461A7" w:rsidP="00FF3A2F">
            <w:pPr>
              <w:pStyle w:val="TAC"/>
            </w:pPr>
            <w:r w:rsidRPr="00D96EBD">
              <w:t xml:space="preserve">824 </w:t>
            </w:r>
            <w:r w:rsidRPr="00D96EBD">
              <w:noBreakHyphen/>
              <w:t xml:space="preserve"> 849</w:t>
            </w:r>
          </w:p>
        </w:tc>
        <w:tc>
          <w:tcPr>
            <w:tcW w:w="2123" w:type="dxa"/>
            <w:tcBorders>
              <w:top w:val="single" w:sz="2" w:space="0" w:color="auto"/>
              <w:left w:val="single" w:sz="2" w:space="0" w:color="auto"/>
              <w:bottom w:val="single" w:sz="2" w:space="0" w:color="auto"/>
              <w:right w:val="single" w:sz="2" w:space="0" w:color="auto"/>
            </w:tcBorders>
          </w:tcPr>
          <w:p w14:paraId="05487CE7" w14:textId="77777777" w:rsidR="006461A7" w:rsidRPr="00D96EBD" w:rsidRDefault="006461A7" w:rsidP="00FF3A2F">
            <w:pPr>
              <w:pStyle w:val="TAC"/>
            </w:pPr>
            <w:r>
              <w:t>-55</w:t>
            </w:r>
          </w:p>
        </w:tc>
        <w:tc>
          <w:tcPr>
            <w:tcW w:w="1877" w:type="dxa"/>
            <w:vMerge/>
            <w:tcBorders>
              <w:left w:val="single" w:sz="2" w:space="0" w:color="auto"/>
              <w:right w:val="single" w:sz="2" w:space="0" w:color="auto"/>
            </w:tcBorders>
          </w:tcPr>
          <w:p w14:paraId="48EC676F"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3048EC09" w14:textId="77777777" w:rsidR="006461A7" w:rsidRPr="00F14F37" w:rsidRDefault="006461A7" w:rsidP="00FF3A2F">
            <w:pPr>
              <w:pStyle w:val="TAC"/>
              <w:rPr>
                <w:lang w:val="en-US" w:eastAsia="zh-CN"/>
              </w:rPr>
            </w:pPr>
          </w:p>
        </w:tc>
      </w:tr>
      <w:tr w:rsidR="006461A7" w:rsidRPr="00F14F37" w14:paraId="3A809076"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5BF2F1BE" w14:textId="77777777" w:rsidR="006461A7" w:rsidRPr="00F14F37" w:rsidRDefault="006461A7" w:rsidP="00FF3A2F">
            <w:pPr>
              <w:pStyle w:val="TAC"/>
              <w:rPr>
                <w:lang w:val="en-US" w:eastAsia="zh-CN"/>
              </w:rPr>
            </w:pPr>
            <w:r>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1230ECC1" w14:textId="77777777" w:rsidR="006461A7" w:rsidRPr="00D96EBD" w:rsidRDefault="006461A7" w:rsidP="00FF3A2F">
            <w:pPr>
              <w:pStyle w:val="TAC"/>
            </w:pPr>
            <w:r w:rsidRPr="00D96EBD">
              <w:t xml:space="preserve">921 </w:t>
            </w:r>
            <w:r w:rsidRPr="00D96EBD">
              <w:noBreakHyphen/>
              <w:t xml:space="preserve"> 960</w:t>
            </w:r>
          </w:p>
        </w:tc>
        <w:tc>
          <w:tcPr>
            <w:tcW w:w="2123" w:type="dxa"/>
            <w:tcBorders>
              <w:top w:val="single" w:sz="2" w:space="0" w:color="auto"/>
              <w:left w:val="single" w:sz="2" w:space="0" w:color="auto"/>
              <w:bottom w:val="single" w:sz="2" w:space="0" w:color="auto"/>
              <w:right w:val="single" w:sz="2" w:space="0" w:color="auto"/>
            </w:tcBorders>
          </w:tcPr>
          <w:p w14:paraId="79F75CB6" w14:textId="77777777" w:rsidR="006461A7" w:rsidRPr="00D96EBD" w:rsidRDefault="006461A7" w:rsidP="00FF3A2F">
            <w:pPr>
              <w:pStyle w:val="TAC"/>
            </w:pPr>
            <w:r>
              <w:t>-51</w:t>
            </w:r>
          </w:p>
        </w:tc>
        <w:tc>
          <w:tcPr>
            <w:tcW w:w="1877" w:type="dxa"/>
            <w:vMerge/>
            <w:tcBorders>
              <w:left w:val="single" w:sz="2" w:space="0" w:color="auto"/>
              <w:right w:val="single" w:sz="2" w:space="0" w:color="auto"/>
            </w:tcBorders>
          </w:tcPr>
          <w:p w14:paraId="21AC9F97"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767325DD" w14:textId="77777777" w:rsidR="006461A7" w:rsidRPr="00F14F37" w:rsidRDefault="006461A7" w:rsidP="00FF3A2F">
            <w:pPr>
              <w:pStyle w:val="TAC"/>
              <w:rPr>
                <w:lang w:val="en-US" w:eastAsia="zh-CN"/>
              </w:rPr>
            </w:pPr>
          </w:p>
        </w:tc>
      </w:tr>
      <w:tr w:rsidR="006461A7" w:rsidRPr="00F14F37" w14:paraId="458DFDDE"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7132DE66"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78ADF99" w14:textId="77777777" w:rsidR="006461A7" w:rsidRPr="00D96EBD" w:rsidRDefault="006461A7" w:rsidP="00FF3A2F">
            <w:pPr>
              <w:pStyle w:val="TAC"/>
            </w:pPr>
            <w:r w:rsidRPr="00D96EBD">
              <w:t>876 - 915</w:t>
            </w:r>
          </w:p>
        </w:tc>
        <w:tc>
          <w:tcPr>
            <w:tcW w:w="2123" w:type="dxa"/>
            <w:tcBorders>
              <w:top w:val="single" w:sz="2" w:space="0" w:color="auto"/>
              <w:left w:val="single" w:sz="2" w:space="0" w:color="auto"/>
              <w:bottom w:val="single" w:sz="2" w:space="0" w:color="auto"/>
              <w:right w:val="single" w:sz="2" w:space="0" w:color="auto"/>
            </w:tcBorders>
          </w:tcPr>
          <w:p w14:paraId="35B0C3D4" w14:textId="77777777" w:rsidR="006461A7" w:rsidRPr="00D96EBD" w:rsidRDefault="006461A7" w:rsidP="00FF3A2F">
            <w:pPr>
              <w:pStyle w:val="TAC"/>
            </w:pPr>
            <w:r>
              <w:t>-55</w:t>
            </w:r>
          </w:p>
        </w:tc>
        <w:tc>
          <w:tcPr>
            <w:tcW w:w="1877" w:type="dxa"/>
            <w:vMerge/>
            <w:tcBorders>
              <w:left w:val="single" w:sz="2" w:space="0" w:color="auto"/>
              <w:right w:val="single" w:sz="2" w:space="0" w:color="auto"/>
            </w:tcBorders>
          </w:tcPr>
          <w:p w14:paraId="59556E49"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3D74D14B" w14:textId="77777777" w:rsidR="006461A7" w:rsidRPr="00F14F37" w:rsidRDefault="006461A7" w:rsidP="00FF3A2F">
            <w:pPr>
              <w:pStyle w:val="TAC"/>
              <w:rPr>
                <w:lang w:val="en-US" w:eastAsia="zh-CN"/>
              </w:rPr>
            </w:pPr>
          </w:p>
        </w:tc>
      </w:tr>
      <w:tr w:rsidR="006461A7" w:rsidRPr="00F14F37" w14:paraId="205561B9"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7350FC65" w14:textId="77777777" w:rsidR="006461A7" w:rsidRPr="00F14F37" w:rsidRDefault="006461A7" w:rsidP="00FF3A2F">
            <w:pPr>
              <w:pStyle w:val="TAC"/>
              <w:rPr>
                <w:lang w:val="en-US" w:eastAsia="zh-CN"/>
              </w:rPr>
            </w:pPr>
            <w:r>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04EFAB3A" w14:textId="77777777" w:rsidR="006461A7" w:rsidRPr="00655A57" w:rsidRDefault="006461A7" w:rsidP="00FF3A2F">
            <w:pPr>
              <w:pStyle w:val="TAC"/>
            </w:pPr>
            <w:r w:rsidRPr="00655A57">
              <w:t xml:space="preserve">1805 </w:t>
            </w:r>
            <w:r w:rsidRPr="00655A57">
              <w:noBreakHyphen/>
              <w:t xml:space="preserve"> 1880</w:t>
            </w:r>
          </w:p>
        </w:tc>
        <w:tc>
          <w:tcPr>
            <w:tcW w:w="2123" w:type="dxa"/>
            <w:tcBorders>
              <w:top w:val="single" w:sz="2" w:space="0" w:color="auto"/>
              <w:left w:val="single" w:sz="2" w:space="0" w:color="auto"/>
              <w:bottom w:val="single" w:sz="2" w:space="0" w:color="auto"/>
              <w:right w:val="single" w:sz="2" w:space="0" w:color="auto"/>
            </w:tcBorders>
          </w:tcPr>
          <w:p w14:paraId="79887F59" w14:textId="77777777" w:rsidR="006461A7" w:rsidRPr="00655A57" w:rsidRDefault="006461A7" w:rsidP="00FF3A2F">
            <w:pPr>
              <w:pStyle w:val="TAC"/>
            </w:pPr>
            <w:r w:rsidRPr="00655A57">
              <w:t>-4</w:t>
            </w:r>
            <w:r>
              <w:t>1</w:t>
            </w:r>
          </w:p>
        </w:tc>
        <w:tc>
          <w:tcPr>
            <w:tcW w:w="1877" w:type="dxa"/>
            <w:vMerge/>
            <w:tcBorders>
              <w:left w:val="single" w:sz="2" w:space="0" w:color="auto"/>
              <w:right w:val="single" w:sz="2" w:space="0" w:color="auto"/>
            </w:tcBorders>
          </w:tcPr>
          <w:p w14:paraId="048A6AC7"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4D2F0811" w14:textId="77777777" w:rsidR="006461A7" w:rsidRPr="00F14F37" w:rsidRDefault="006461A7" w:rsidP="00FF3A2F">
            <w:pPr>
              <w:pStyle w:val="TAC"/>
              <w:rPr>
                <w:lang w:val="en-US" w:eastAsia="zh-CN"/>
              </w:rPr>
            </w:pPr>
          </w:p>
        </w:tc>
      </w:tr>
      <w:tr w:rsidR="006461A7" w:rsidRPr="00F14F37" w14:paraId="4DF60F00"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0692BF1E"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6BA8B42" w14:textId="77777777" w:rsidR="006461A7" w:rsidRPr="00655A57" w:rsidRDefault="006461A7" w:rsidP="00FF3A2F">
            <w:pPr>
              <w:pStyle w:val="TAC"/>
            </w:pPr>
            <w:r w:rsidRPr="00655A57">
              <w:t>1710 - 1785</w:t>
            </w:r>
          </w:p>
        </w:tc>
        <w:tc>
          <w:tcPr>
            <w:tcW w:w="2123" w:type="dxa"/>
            <w:tcBorders>
              <w:top w:val="single" w:sz="2" w:space="0" w:color="auto"/>
              <w:left w:val="single" w:sz="2" w:space="0" w:color="auto"/>
              <w:bottom w:val="single" w:sz="2" w:space="0" w:color="auto"/>
              <w:right w:val="single" w:sz="2" w:space="0" w:color="auto"/>
            </w:tcBorders>
          </w:tcPr>
          <w:p w14:paraId="7D7D4701" w14:textId="77777777" w:rsidR="006461A7" w:rsidRPr="00655A57" w:rsidRDefault="006461A7" w:rsidP="00FF3A2F">
            <w:pPr>
              <w:pStyle w:val="TAC"/>
            </w:pPr>
            <w:r w:rsidRPr="00655A57">
              <w:t>-</w:t>
            </w:r>
            <w:r>
              <w:t>55</w:t>
            </w:r>
          </w:p>
        </w:tc>
        <w:tc>
          <w:tcPr>
            <w:tcW w:w="1877" w:type="dxa"/>
            <w:vMerge/>
            <w:tcBorders>
              <w:left w:val="single" w:sz="2" w:space="0" w:color="auto"/>
              <w:right w:val="single" w:sz="2" w:space="0" w:color="auto"/>
            </w:tcBorders>
          </w:tcPr>
          <w:p w14:paraId="4A19DE02"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5D66DB40" w14:textId="77777777" w:rsidR="006461A7" w:rsidRPr="00F14F37" w:rsidRDefault="006461A7" w:rsidP="00FF3A2F">
            <w:pPr>
              <w:pStyle w:val="TAC"/>
              <w:rPr>
                <w:lang w:val="en-US" w:eastAsia="zh-CN"/>
              </w:rPr>
            </w:pPr>
          </w:p>
        </w:tc>
      </w:tr>
      <w:tr w:rsidR="006461A7" w:rsidRPr="00F14F37" w14:paraId="3600193B" w14:textId="77777777" w:rsidTr="00FF3A2F">
        <w:trPr>
          <w:cantSplit/>
          <w:tblHeader/>
          <w:jc w:val="center"/>
        </w:trPr>
        <w:tc>
          <w:tcPr>
            <w:tcW w:w="1698" w:type="dxa"/>
            <w:vMerge w:val="restart"/>
            <w:tcBorders>
              <w:left w:val="single" w:sz="2" w:space="0" w:color="auto"/>
              <w:right w:val="single" w:sz="2" w:space="0" w:color="auto"/>
            </w:tcBorders>
          </w:tcPr>
          <w:p w14:paraId="73AA4A4A" w14:textId="77777777" w:rsidR="006461A7" w:rsidRPr="00F14F37" w:rsidRDefault="006461A7" w:rsidP="00FF3A2F">
            <w:pPr>
              <w:pStyle w:val="TAC"/>
              <w:rPr>
                <w:lang w:val="en-US" w:eastAsia="zh-CN"/>
              </w:rPr>
            </w:pPr>
            <w:r>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66F0EA2C" w14:textId="77777777" w:rsidR="006461A7" w:rsidRPr="00655A57" w:rsidRDefault="006461A7" w:rsidP="00FF3A2F">
            <w:pPr>
              <w:pStyle w:val="TAC"/>
              <w:rPr>
                <w:lang w:val="en-US" w:eastAsia="zh-CN"/>
              </w:rPr>
            </w:pPr>
            <w:r w:rsidRPr="00655A57">
              <w:rPr>
                <w:lang w:val="en-US" w:eastAsia="zh-CN"/>
              </w:rPr>
              <w:t xml:space="preserve">1930 </w:t>
            </w:r>
            <w:r w:rsidRPr="00655A57">
              <w:rPr>
                <w:lang w:val="en-US" w:eastAsia="zh-CN"/>
              </w:rPr>
              <w:noBreakHyphen/>
              <w:t xml:space="preserve"> 1990</w:t>
            </w:r>
          </w:p>
        </w:tc>
        <w:tc>
          <w:tcPr>
            <w:tcW w:w="2123" w:type="dxa"/>
            <w:tcBorders>
              <w:top w:val="single" w:sz="2" w:space="0" w:color="auto"/>
              <w:left w:val="single" w:sz="2" w:space="0" w:color="auto"/>
              <w:bottom w:val="single" w:sz="2" w:space="0" w:color="auto"/>
              <w:right w:val="single" w:sz="2" w:space="0" w:color="auto"/>
            </w:tcBorders>
          </w:tcPr>
          <w:p w14:paraId="43548C66" w14:textId="77777777" w:rsidR="006461A7" w:rsidRPr="00655A57" w:rsidRDefault="006461A7" w:rsidP="00FF3A2F">
            <w:pPr>
              <w:pStyle w:val="TAC"/>
              <w:rPr>
                <w:lang w:val="en-US" w:eastAsia="zh-CN"/>
              </w:rPr>
            </w:pPr>
            <w:r w:rsidRPr="00655A57">
              <w:rPr>
                <w:lang w:val="en-US" w:eastAsia="zh-CN"/>
              </w:rPr>
              <w:t>-4</w:t>
            </w:r>
            <w:r>
              <w:rPr>
                <w:lang w:val="en-US" w:eastAsia="zh-CN"/>
              </w:rPr>
              <w:t>1</w:t>
            </w:r>
          </w:p>
        </w:tc>
        <w:tc>
          <w:tcPr>
            <w:tcW w:w="1877" w:type="dxa"/>
            <w:vMerge/>
            <w:tcBorders>
              <w:left w:val="single" w:sz="2" w:space="0" w:color="auto"/>
              <w:right w:val="single" w:sz="2" w:space="0" w:color="auto"/>
            </w:tcBorders>
          </w:tcPr>
          <w:p w14:paraId="1D9B0CE8"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604AF0AD" w14:textId="77777777" w:rsidR="006461A7" w:rsidRPr="00F14F37" w:rsidRDefault="006461A7" w:rsidP="00FF3A2F">
            <w:pPr>
              <w:pStyle w:val="TAC"/>
              <w:rPr>
                <w:lang w:val="en-US" w:eastAsia="zh-CN"/>
              </w:rPr>
            </w:pPr>
          </w:p>
        </w:tc>
      </w:tr>
      <w:tr w:rsidR="006461A7" w:rsidRPr="00F14F37" w14:paraId="780F26A2"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3CD4B3FE"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709DCA8" w14:textId="77777777" w:rsidR="006461A7" w:rsidRPr="00655A57" w:rsidRDefault="006461A7" w:rsidP="00FF3A2F">
            <w:pPr>
              <w:pStyle w:val="TAC"/>
              <w:rPr>
                <w:lang w:val="en-US" w:eastAsia="zh-CN"/>
              </w:rPr>
            </w:pPr>
            <w:r w:rsidRPr="00655A57">
              <w:rPr>
                <w:lang w:val="en-US" w:eastAsia="zh-CN"/>
              </w:rPr>
              <w:t xml:space="preserve">1850 </w:t>
            </w:r>
            <w:r w:rsidRPr="00655A57">
              <w:rPr>
                <w:lang w:val="en-US" w:eastAsia="zh-CN"/>
              </w:rPr>
              <w:noBreakHyphen/>
              <w:t xml:space="preserve"> 1910</w:t>
            </w:r>
          </w:p>
        </w:tc>
        <w:tc>
          <w:tcPr>
            <w:tcW w:w="2123" w:type="dxa"/>
            <w:tcBorders>
              <w:top w:val="single" w:sz="2" w:space="0" w:color="auto"/>
              <w:left w:val="single" w:sz="2" w:space="0" w:color="auto"/>
              <w:bottom w:val="single" w:sz="2" w:space="0" w:color="auto"/>
              <w:right w:val="single" w:sz="2" w:space="0" w:color="auto"/>
            </w:tcBorders>
          </w:tcPr>
          <w:p w14:paraId="6062FA83" w14:textId="77777777" w:rsidR="006461A7" w:rsidRPr="00655A57" w:rsidRDefault="006461A7" w:rsidP="00FF3A2F">
            <w:pPr>
              <w:pStyle w:val="TAC"/>
              <w:rPr>
                <w:lang w:val="en-US" w:eastAsia="zh-CN"/>
              </w:rPr>
            </w:pPr>
            <w:r w:rsidRPr="00655A57">
              <w:rPr>
                <w:lang w:val="en-US" w:eastAsia="zh-CN"/>
              </w:rPr>
              <w:t>-</w:t>
            </w:r>
            <w:r>
              <w:rPr>
                <w:lang w:val="en-US" w:eastAsia="zh-CN"/>
              </w:rPr>
              <w:t>55</w:t>
            </w:r>
          </w:p>
        </w:tc>
        <w:tc>
          <w:tcPr>
            <w:tcW w:w="1877" w:type="dxa"/>
            <w:vMerge/>
            <w:tcBorders>
              <w:left w:val="single" w:sz="2" w:space="0" w:color="auto"/>
              <w:bottom w:val="single" w:sz="2" w:space="0" w:color="auto"/>
              <w:right w:val="single" w:sz="2" w:space="0" w:color="auto"/>
            </w:tcBorders>
          </w:tcPr>
          <w:p w14:paraId="5031597E" w14:textId="77777777" w:rsidR="006461A7" w:rsidRPr="00F14F37" w:rsidRDefault="006461A7" w:rsidP="00FF3A2F">
            <w:pPr>
              <w:pStyle w:val="TAC"/>
              <w:rPr>
                <w:lang w:val="en-US" w:eastAsia="zh-CN"/>
              </w:rPr>
            </w:pPr>
          </w:p>
        </w:tc>
        <w:tc>
          <w:tcPr>
            <w:tcW w:w="2441" w:type="dxa"/>
            <w:vMerge/>
            <w:tcBorders>
              <w:left w:val="single" w:sz="2" w:space="0" w:color="auto"/>
              <w:bottom w:val="single" w:sz="2" w:space="0" w:color="auto"/>
              <w:right w:val="single" w:sz="2" w:space="0" w:color="auto"/>
            </w:tcBorders>
          </w:tcPr>
          <w:p w14:paraId="104311D1" w14:textId="77777777" w:rsidR="006461A7" w:rsidRPr="00F14F37" w:rsidRDefault="006461A7" w:rsidP="00FF3A2F">
            <w:pPr>
              <w:pStyle w:val="TAC"/>
              <w:rPr>
                <w:lang w:val="en-US" w:eastAsia="zh-CN"/>
              </w:rPr>
            </w:pPr>
          </w:p>
        </w:tc>
      </w:tr>
      <w:tr w:rsidR="006461A7" w:rsidRPr="008307D3" w14:paraId="0FF8F3A1" w14:textId="77777777" w:rsidTr="00FF3A2F">
        <w:trPr>
          <w:cantSplit/>
          <w:trHeight w:val="631"/>
          <w:jc w:val="center"/>
        </w:trPr>
        <w:tc>
          <w:tcPr>
            <w:tcW w:w="1698" w:type="dxa"/>
            <w:vMerge w:val="restart"/>
            <w:tcBorders>
              <w:top w:val="single" w:sz="2" w:space="0" w:color="auto"/>
              <w:left w:val="single" w:sz="2" w:space="0" w:color="auto"/>
              <w:right w:val="single" w:sz="2" w:space="0" w:color="auto"/>
            </w:tcBorders>
          </w:tcPr>
          <w:p w14:paraId="784A1F64" w14:textId="77777777" w:rsidR="006461A7" w:rsidRPr="004664F5" w:rsidRDefault="006461A7" w:rsidP="00FF3A2F">
            <w:pPr>
              <w:pStyle w:val="TAC"/>
              <w:rPr>
                <w:lang w:val="pt-BR"/>
              </w:rPr>
            </w:pPr>
            <w:r w:rsidRPr="004664F5">
              <w:rPr>
                <w:lang w:val="pt-BR" w:eastAsia="zh-CN"/>
              </w:rPr>
              <w:t>UTRA, E-UTRA or N</w:t>
            </w:r>
            <w:r>
              <w:rPr>
                <w:lang w:val="pt-BR" w:eastAsia="zh-CN"/>
              </w:rPr>
              <w:t>R</w:t>
            </w:r>
          </w:p>
        </w:tc>
        <w:tc>
          <w:tcPr>
            <w:tcW w:w="1988" w:type="dxa"/>
            <w:tcBorders>
              <w:top w:val="single" w:sz="2" w:space="0" w:color="auto"/>
              <w:left w:val="single" w:sz="2" w:space="0" w:color="auto"/>
              <w:right w:val="single" w:sz="2" w:space="0" w:color="auto"/>
            </w:tcBorders>
          </w:tcPr>
          <w:p w14:paraId="4EA339FC" w14:textId="77777777" w:rsidR="006461A7" w:rsidRDefault="006461A7" w:rsidP="00FF3A2F">
            <w:pPr>
              <w:pStyle w:val="TAC"/>
            </w:pPr>
            <w:r w:rsidRPr="000D1AFB">
              <w:rPr>
                <w:lang w:eastAsia="zh-CN"/>
              </w:rPr>
              <w:t xml:space="preserve">Frequency range of </w:t>
            </w:r>
            <w:r>
              <w:rPr>
                <w:lang w:eastAsia="zh-CN"/>
              </w:rPr>
              <w:t>down</w:t>
            </w:r>
            <w:r w:rsidRPr="000D1AFB">
              <w:rPr>
                <w:lang w:eastAsia="zh-CN"/>
              </w:rPr>
              <w:t xml:space="preserve">link </w:t>
            </w:r>
            <w:r w:rsidRPr="000D1AFB">
              <w:rPr>
                <w:i/>
                <w:lang w:eastAsia="zh-CN"/>
              </w:rPr>
              <w:t>operating band</w:t>
            </w:r>
            <w:r>
              <w:rPr>
                <w:i/>
                <w:lang w:eastAsia="zh-CN"/>
              </w:rPr>
              <w:t xml:space="preserve"> </w:t>
            </w:r>
            <w:r w:rsidRPr="00EA6C7A">
              <w:rPr>
                <w:iCs/>
                <w:lang w:eastAsia="zh-CN"/>
              </w:rPr>
              <w:t xml:space="preserve">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right w:val="single" w:sz="2" w:space="0" w:color="auto"/>
            </w:tcBorders>
          </w:tcPr>
          <w:p w14:paraId="66F45FB9" w14:textId="77777777" w:rsidR="006461A7" w:rsidRPr="008307D3" w:rsidRDefault="006461A7" w:rsidP="00FF3A2F">
            <w:pPr>
              <w:pStyle w:val="TAC"/>
            </w:pPr>
            <w:r>
              <w:rPr>
                <w:lang w:val="en-US" w:eastAsia="zh-CN"/>
              </w:rPr>
              <w:t>-52</w:t>
            </w:r>
          </w:p>
        </w:tc>
        <w:tc>
          <w:tcPr>
            <w:tcW w:w="1877" w:type="dxa"/>
            <w:vMerge w:val="restart"/>
            <w:tcBorders>
              <w:top w:val="single" w:sz="2" w:space="0" w:color="auto"/>
              <w:left w:val="single" w:sz="2" w:space="0" w:color="auto"/>
              <w:right w:val="single" w:sz="2" w:space="0" w:color="auto"/>
            </w:tcBorders>
          </w:tcPr>
          <w:p w14:paraId="48091A9E" w14:textId="77777777" w:rsidR="006461A7" w:rsidRDefault="006461A7" w:rsidP="00FF3A2F">
            <w:pPr>
              <w:pStyle w:val="TAC"/>
            </w:pPr>
            <w:r>
              <w:t>1 MHz</w:t>
            </w:r>
          </w:p>
        </w:tc>
        <w:tc>
          <w:tcPr>
            <w:tcW w:w="2441" w:type="dxa"/>
            <w:tcBorders>
              <w:top w:val="single" w:sz="2" w:space="0" w:color="auto"/>
              <w:left w:val="single" w:sz="2" w:space="0" w:color="auto"/>
              <w:right w:val="single" w:sz="2" w:space="0" w:color="auto"/>
            </w:tcBorders>
          </w:tcPr>
          <w:p w14:paraId="204EF425" w14:textId="77777777" w:rsidR="006461A7" w:rsidRPr="008307D3" w:rsidRDefault="006461A7" w:rsidP="00FF3A2F">
            <w:pPr>
              <w:pStyle w:val="TAC"/>
            </w:pPr>
            <w:r>
              <w:rPr>
                <w:lang w:val="en-US" w:eastAsia="zh-CN"/>
              </w:rPr>
              <w:t>Note 1</w:t>
            </w:r>
          </w:p>
        </w:tc>
      </w:tr>
      <w:tr w:rsidR="006461A7" w:rsidRPr="00F95B02" w14:paraId="52AA9AA4" w14:textId="77777777" w:rsidTr="00FF3A2F">
        <w:trPr>
          <w:cantSplit/>
          <w:trHeight w:val="621"/>
          <w:jc w:val="center"/>
        </w:trPr>
        <w:tc>
          <w:tcPr>
            <w:tcW w:w="1698" w:type="dxa"/>
            <w:vMerge/>
            <w:tcBorders>
              <w:left w:val="single" w:sz="2" w:space="0" w:color="auto"/>
              <w:right w:val="single" w:sz="2" w:space="0" w:color="auto"/>
            </w:tcBorders>
          </w:tcPr>
          <w:p w14:paraId="5CA72634" w14:textId="77777777" w:rsidR="006461A7" w:rsidRPr="00F95B02" w:rsidRDefault="006461A7" w:rsidP="00FF3A2F">
            <w:pPr>
              <w:pStyle w:val="TAC"/>
            </w:pPr>
          </w:p>
        </w:tc>
        <w:tc>
          <w:tcPr>
            <w:tcW w:w="1988" w:type="dxa"/>
            <w:tcBorders>
              <w:top w:val="single" w:sz="2" w:space="0" w:color="auto"/>
              <w:left w:val="single" w:sz="2" w:space="0" w:color="auto"/>
              <w:bottom w:val="single" w:sz="2" w:space="0" w:color="auto"/>
              <w:right w:val="single" w:sz="2" w:space="0" w:color="auto"/>
            </w:tcBorders>
          </w:tcPr>
          <w:p w14:paraId="13717402" w14:textId="77777777" w:rsidR="006461A7" w:rsidRPr="00CF01F4" w:rsidRDefault="006461A7" w:rsidP="00FF3A2F">
            <w:pPr>
              <w:pStyle w:val="TAC"/>
              <w:rPr>
                <w:lang w:val="en-US" w:eastAsia="zh-CN"/>
              </w:rPr>
            </w:pPr>
            <w:r w:rsidRPr="000D1AFB">
              <w:rPr>
                <w:lang w:eastAsia="zh-CN"/>
              </w:rPr>
              <w:t xml:space="preserve">Frequency range of </w:t>
            </w:r>
            <w:r>
              <w:rPr>
                <w:lang w:eastAsia="zh-CN"/>
              </w:rPr>
              <w:t>up</w:t>
            </w:r>
            <w:r w:rsidRPr="000D1AFB">
              <w:rPr>
                <w:lang w:eastAsia="zh-CN"/>
              </w:rPr>
              <w:t xml:space="preserve">link </w:t>
            </w:r>
            <w:r w:rsidRPr="000D1AFB">
              <w:rPr>
                <w:i/>
                <w:lang w:eastAsia="zh-CN"/>
              </w:rPr>
              <w:t>operating band</w:t>
            </w:r>
            <w:r w:rsidRPr="00EA6C7A">
              <w:rPr>
                <w:iCs/>
                <w:lang w:eastAsia="zh-CN"/>
              </w:rPr>
              <w:t xml:space="preserve"> 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bottom w:val="single" w:sz="2" w:space="0" w:color="auto"/>
              <w:right w:val="single" w:sz="2" w:space="0" w:color="auto"/>
            </w:tcBorders>
          </w:tcPr>
          <w:p w14:paraId="027C1F69" w14:textId="77777777" w:rsidR="006461A7" w:rsidRPr="00F95B02" w:rsidRDefault="006461A7" w:rsidP="00FF3A2F">
            <w:pPr>
              <w:pStyle w:val="TAC"/>
            </w:pPr>
            <w:r>
              <w:rPr>
                <w:lang w:val="en-US" w:eastAsia="zh-CN"/>
              </w:rPr>
              <w:t>-49</w:t>
            </w:r>
          </w:p>
        </w:tc>
        <w:tc>
          <w:tcPr>
            <w:tcW w:w="1877" w:type="dxa"/>
            <w:vMerge/>
            <w:tcBorders>
              <w:left w:val="single" w:sz="2" w:space="0" w:color="auto"/>
              <w:right w:val="single" w:sz="2" w:space="0" w:color="auto"/>
            </w:tcBorders>
          </w:tcPr>
          <w:p w14:paraId="6ECDB8D6" w14:textId="77777777" w:rsidR="006461A7" w:rsidRDefault="006461A7" w:rsidP="00FF3A2F">
            <w:pPr>
              <w:pStyle w:val="TAC"/>
            </w:pPr>
          </w:p>
        </w:tc>
        <w:tc>
          <w:tcPr>
            <w:tcW w:w="2441" w:type="dxa"/>
            <w:tcBorders>
              <w:left w:val="single" w:sz="2" w:space="0" w:color="auto"/>
              <w:right w:val="single" w:sz="2" w:space="0" w:color="auto"/>
            </w:tcBorders>
          </w:tcPr>
          <w:p w14:paraId="6538E4B3" w14:textId="77777777" w:rsidR="006461A7" w:rsidRPr="00F95B02" w:rsidRDefault="006461A7" w:rsidP="00FF3A2F">
            <w:pPr>
              <w:pStyle w:val="TAC"/>
            </w:pPr>
            <w:r>
              <w:rPr>
                <w:lang w:val="en-US"/>
              </w:rPr>
              <w:t>Note 1</w:t>
            </w:r>
          </w:p>
        </w:tc>
      </w:tr>
    </w:tbl>
    <w:p w14:paraId="75FB69D4" w14:textId="77777777" w:rsidR="006461A7" w:rsidRDefault="006461A7" w:rsidP="006461A7">
      <w:pPr>
        <w:pStyle w:val="TAC"/>
        <w:ind w:left="1135" w:hanging="851"/>
        <w:jc w:val="left"/>
      </w:pPr>
    </w:p>
    <w:p w14:paraId="4917EB91" w14:textId="77777777" w:rsidR="006461A7" w:rsidRDefault="006461A7" w:rsidP="006461A7">
      <w:pPr>
        <w:pStyle w:val="TAC"/>
        <w:ind w:left="1135" w:hanging="851"/>
        <w:jc w:val="left"/>
      </w:pPr>
    </w:p>
    <w:p w14:paraId="35B4F5C3" w14:textId="77777777" w:rsidR="006461A7" w:rsidRPr="00904128" w:rsidRDefault="006461A7" w:rsidP="006461A7">
      <w:pPr>
        <w:pStyle w:val="NO"/>
      </w:pPr>
      <w:r w:rsidRPr="00904128">
        <w:t>NOTE 1:</w:t>
      </w:r>
      <w:r w:rsidRPr="00904128">
        <w:tab/>
        <w:t>The co-existence requirements do not apply for the 10 MHz frequency range immediately outside the downlink</w:t>
      </w:r>
      <w:r w:rsidRPr="00904128" w:rsidDel="00B62512">
        <w:t xml:space="preserve"> </w:t>
      </w:r>
      <w:r w:rsidRPr="00904128">
        <w:t>operating band (see subclause 9.7.1). Emission limits for this excluded frequency range may be covered by local or regional requirements.</w:t>
      </w:r>
    </w:p>
    <w:p w14:paraId="7A451CBE" w14:textId="77777777" w:rsidR="006461A7" w:rsidRDefault="006461A7" w:rsidP="006461A7">
      <w:pPr>
        <w:pStyle w:val="NO"/>
      </w:pPr>
      <w:r w:rsidRPr="00904128">
        <w:t>NOTE 2:</w:t>
      </w:r>
      <w:r w:rsidRPr="00904128">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86C9C3C" w14:textId="77777777" w:rsidR="006461A7" w:rsidRDefault="006461A7" w:rsidP="006461A7">
      <w:pPr>
        <w:pStyle w:val="NO"/>
      </w:pPr>
      <w:r>
        <w:t>NOTE 3:</w:t>
      </w:r>
      <w:r>
        <w:rPr>
          <w:lang w:val="en-US" w:eastAsia="zh-CN"/>
        </w:rPr>
        <w:tab/>
      </w:r>
      <w:r w:rsidRPr="004F550C">
        <w:t xml:space="preserve">Does not apply for co-existence with standalone downlink bands (SDO) </w:t>
      </w:r>
      <w:r w:rsidRPr="0096636B">
        <w:t>defined in TS 36.104</w:t>
      </w:r>
      <w:r>
        <w:t xml:space="preserve"> [4]</w:t>
      </w:r>
      <w:r w:rsidRPr="0096636B">
        <w:t>, table 5.5-1.</w:t>
      </w:r>
    </w:p>
    <w:p w14:paraId="09B28357" w14:textId="77777777" w:rsidR="006461A7" w:rsidRPr="00D443AC" w:rsidRDefault="006461A7" w:rsidP="006461A7">
      <w:pPr>
        <w:pStyle w:val="NO"/>
      </w:pPr>
      <w:r>
        <w:t>NOTE 4:</w:t>
      </w:r>
      <w:r>
        <w:rPr>
          <w:lang w:val="en-US" w:eastAsia="zh-CN"/>
        </w:rPr>
        <w:tab/>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20655668" w14:textId="77777777" w:rsidR="006461A7" w:rsidRPr="00D443AC" w:rsidRDefault="006461A7" w:rsidP="006461A7">
      <w:pPr>
        <w:pStyle w:val="TAC"/>
        <w:ind w:left="1135" w:hanging="851"/>
        <w:jc w:val="left"/>
        <w:rPr>
          <w:rFonts w:ascii="Times New Roman" w:hAnsi="Times New Roman"/>
          <w:sz w:val="20"/>
        </w:rPr>
      </w:pPr>
    </w:p>
    <w:p w14:paraId="6AB0974A" w14:textId="77777777" w:rsidR="006461A7" w:rsidRDefault="006461A7" w:rsidP="006461A7">
      <w:pPr>
        <w:pStyle w:val="TH"/>
      </w:pPr>
    </w:p>
    <w:p w14:paraId="13A8E4FA" w14:textId="77777777" w:rsidR="006461A7" w:rsidRPr="009202AA" w:rsidRDefault="006461A7" w:rsidP="006461A7">
      <w:pPr>
        <w:pStyle w:val="TH"/>
      </w:pPr>
    </w:p>
    <w:p w14:paraId="55361CFC" w14:textId="77777777" w:rsidR="006461A7" w:rsidRDefault="006461A7" w:rsidP="006461A7">
      <w:pPr>
        <w:rPr>
          <w:rFonts w:cs="v5.0.0"/>
          <w:lang w:val="en-US"/>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lastRenderedPageBreak/>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993" w:name="_Toc21096756"/>
      <w:bookmarkStart w:id="7994" w:name="_Toc29763723"/>
      <w:bookmarkStart w:id="7995" w:name="_Toc36030194"/>
      <w:bookmarkStart w:id="7996" w:name="_Toc37180094"/>
      <w:bookmarkStart w:id="7997" w:name="_Toc45869794"/>
      <w:bookmarkStart w:id="7998" w:name="_Toc52555600"/>
      <w:bookmarkStart w:id="7999" w:name="_Toc61113063"/>
      <w:bookmarkStart w:id="8000" w:name="_Toc67911947"/>
      <w:bookmarkStart w:id="8001" w:name="_Toc74840767"/>
      <w:bookmarkStart w:id="8002" w:name="_Toc76503902"/>
      <w:bookmarkStart w:id="8003" w:name="_Toc83042454"/>
      <w:bookmarkStart w:id="8004" w:name="_Toc89854628"/>
      <w:bookmarkStart w:id="8005" w:name="_Toc98667401"/>
      <w:bookmarkStart w:id="8006" w:name="_Toc105752684"/>
      <w:bookmarkStart w:id="8007" w:name="_Toc123150302"/>
      <w:bookmarkStart w:id="8008" w:name="_Toc124163264"/>
      <w:bookmarkStart w:id="8009" w:name="_Toc130913574"/>
      <w:bookmarkStart w:id="8010" w:name="_Toc137373859"/>
      <w:bookmarkStart w:id="8011" w:name="_Toc138892539"/>
      <w:bookmarkStart w:id="8012" w:name="_Toc155216606"/>
      <w:bookmarkStart w:id="8013" w:name="_Toc216361462"/>
      <w:r w:rsidRPr="009202AA">
        <w:t>9.7.6.3.4</w:t>
      </w:r>
      <w:r w:rsidRPr="009202AA">
        <w:tab/>
        <w:t>Co-location with other base stations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6034DF60" w14:textId="77777777" w:rsidR="004C4A70" w:rsidRPr="009202AA" w:rsidRDefault="004C4A70" w:rsidP="004C4A70">
      <w:pPr>
        <w:pStyle w:val="Heading6"/>
      </w:pPr>
      <w:bookmarkStart w:id="8014" w:name="_Toc21096757"/>
      <w:bookmarkStart w:id="8015" w:name="_Toc29763724"/>
      <w:bookmarkStart w:id="8016" w:name="_Toc36030195"/>
      <w:bookmarkStart w:id="8017" w:name="_Toc37180095"/>
      <w:bookmarkStart w:id="8018" w:name="_Toc45869795"/>
      <w:bookmarkStart w:id="8019" w:name="_Toc52555601"/>
      <w:bookmarkStart w:id="8020" w:name="_Toc61113064"/>
      <w:bookmarkStart w:id="8021" w:name="_Toc67911948"/>
      <w:bookmarkStart w:id="8022" w:name="_Toc74840768"/>
      <w:bookmarkStart w:id="8023" w:name="_Toc76503903"/>
      <w:bookmarkStart w:id="8024" w:name="_Toc83042455"/>
      <w:bookmarkStart w:id="8025" w:name="_Toc89854629"/>
      <w:bookmarkStart w:id="8026" w:name="_Toc98667402"/>
      <w:bookmarkStart w:id="8027" w:name="_Toc105752685"/>
      <w:bookmarkStart w:id="8028" w:name="_Toc123150303"/>
      <w:bookmarkStart w:id="8029" w:name="_Toc124163265"/>
      <w:bookmarkStart w:id="8030" w:name="_Toc130913575"/>
      <w:bookmarkStart w:id="8031" w:name="_Toc137373860"/>
      <w:bookmarkStart w:id="8032" w:name="_Toc138892540"/>
      <w:bookmarkStart w:id="8033" w:name="_Toc155216607"/>
      <w:bookmarkStart w:id="8034" w:name="_Toc216361463"/>
      <w:r w:rsidRPr="009202AA">
        <w:t>9.7.6.3.4.1</w:t>
      </w:r>
      <w:r w:rsidRPr="009202AA">
        <w:tab/>
        <w:t>General</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035" w:name="_Toc21096758"/>
      <w:bookmarkStart w:id="8036" w:name="_Toc29763725"/>
      <w:bookmarkStart w:id="8037" w:name="_Toc36030196"/>
      <w:bookmarkStart w:id="8038" w:name="_Toc37180096"/>
      <w:bookmarkStart w:id="8039" w:name="_Toc45869796"/>
      <w:bookmarkStart w:id="8040" w:name="_Toc52555602"/>
      <w:bookmarkStart w:id="8041" w:name="_Toc61113065"/>
      <w:bookmarkStart w:id="8042" w:name="_Toc67911949"/>
      <w:bookmarkStart w:id="8043" w:name="_Toc74840769"/>
      <w:bookmarkStart w:id="8044" w:name="_Toc76503904"/>
      <w:bookmarkStart w:id="8045" w:name="_Toc83042456"/>
      <w:bookmarkStart w:id="8046" w:name="_Toc89854630"/>
      <w:bookmarkStart w:id="8047" w:name="_Toc98667403"/>
      <w:bookmarkStart w:id="8048" w:name="_Toc105752686"/>
      <w:bookmarkStart w:id="8049" w:name="_Toc123150304"/>
      <w:bookmarkStart w:id="8050" w:name="_Toc124163266"/>
      <w:bookmarkStart w:id="8051" w:name="_Toc130913576"/>
      <w:bookmarkStart w:id="8052" w:name="_Toc137373861"/>
      <w:bookmarkStart w:id="8053" w:name="_Toc138892541"/>
      <w:bookmarkStart w:id="8054" w:name="_Toc155216608"/>
      <w:bookmarkStart w:id="8055" w:name="_Toc216361464"/>
      <w:r w:rsidRPr="009202AA">
        <w:t>9.7.6.3.4.2</w:t>
      </w:r>
      <w:r w:rsidRPr="009202AA">
        <w:tab/>
        <w:t>Minimum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6B056FB0" w14:textId="5B43DBC0" w:rsidR="001C1AE6" w:rsidRPr="009202AA" w:rsidRDefault="001C1AE6" w:rsidP="001C1AE6">
      <w:pPr>
        <w:rPr>
          <w:rFonts w:cs="v3.8.0"/>
        </w:rPr>
      </w:pPr>
      <w:bookmarkStart w:id="8056" w:name="_Toc21096759"/>
      <w:bookmarkStart w:id="8057" w:name="_Toc29763726"/>
      <w:bookmarkStart w:id="8058" w:name="_Toc36030197"/>
      <w:bookmarkStart w:id="8059" w:name="_Toc37180097"/>
      <w:bookmarkStart w:id="8060" w:name="_Toc45869797"/>
      <w:bookmarkStart w:id="8061" w:name="_Toc52555603"/>
      <w:bookmarkStart w:id="8062" w:name="_Toc61113066"/>
      <w:bookmarkStart w:id="8063" w:name="_Toc67911950"/>
      <w:bookmarkStart w:id="8064" w:name="_Toc74840770"/>
      <w:bookmarkStart w:id="8065" w:name="_Toc76503905"/>
      <w:bookmarkStart w:id="8066" w:name="_Toc83042457"/>
      <w:bookmarkStart w:id="8067" w:name="_Toc89854631"/>
      <w:bookmarkStart w:id="8068" w:name="_Toc98667404"/>
      <w:bookmarkStart w:id="8069" w:name="_Toc105752687"/>
      <w:bookmarkStart w:id="8070" w:name="_Toc123150305"/>
      <w:bookmarkStart w:id="8071" w:name="_Toc124163267"/>
      <w:bookmarkStart w:id="8072" w:name="_Toc130913577"/>
      <w:bookmarkStart w:id="8073" w:name="_Toc137373862"/>
      <w:bookmarkStart w:id="8074" w:name="_Toc138892542"/>
      <w:bookmarkStart w:id="8075" w:name="_Toc155216609"/>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w:t>
      </w:r>
      <w:r>
        <w:t>second</w:t>
      </w:r>
      <w:r w:rsidRPr="009202AA">
        <w:t xml:space="preserve"> column apply, depending on the declared Base Station class. For a </w:t>
      </w:r>
      <w:r w:rsidRPr="009202AA">
        <w:rPr>
          <w:i/>
        </w:rPr>
        <w:t>multi-band RIB</w:t>
      </w:r>
      <w:r w:rsidRPr="009202AA">
        <w:t>, the exclusions and conditions in the table 9.7.6.3.4.2-1 apply for each supported operating band.</w:t>
      </w:r>
      <w:r w:rsidRPr="009202AA">
        <w:rPr>
          <w:rFonts w:cs="v3.8.0"/>
        </w:rPr>
        <w:t xml:space="preserve"> </w:t>
      </w:r>
    </w:p>
    <w:p w14:paraId="4A9AA487" w14:textId="77777777" w:rsidR="001C1AE6" w:rsidRPr="009202AA" w:rsidRDefault="001C1AE6" w:rsidP="001C1AE6">
      <w:pPr>
        <w:pStyle w:val="TH"/>
      </w:pPr>
      <w:r w:rsidRPr="009202AA">
        <w:lastRenderedPageBreak/>
        <w:t xml:space="preserve">Table 9.7.6.3.4.2-1: UTRA AAS BS OTA Spurious emissions limits for AAS BS co-located with another BS </w:t>
      </w:r>
    </w:p>
    <w:p w14:paraId="6247860D" w14:textId="77777777" w:rsidR="001C1AE6" w:rsidRPr="009202AA" w:rsidRDefault="001C1AE6" w:rsidP="001C1AE6"/>
    <w:p w14:paraId="6CEE887F" w14:textId="77777777" w:rsidR="001C1AE6" w:rsidRDefault="001C1AE6" w:rsidP="001C1AE6">
      <w:pPr>
        <w:rPr>
          <w:b/>
          <w:bCs/>
          <w:noProof/>
          <w:color w:val="FF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2268"/>
        <w:gridCol w:w="1276"/>
        <w:gridCol w:w="1418"/>
        <w:gridCol w:w="992"/>
      </w:tblGrid>
      <w:tr w:rsidR="001C1AE6" w:rsidRPr="009F1FDB" w14:paraId="6C987CFB" w14:textId="77777777" w:rsidTr="00FF3A2F">
        <w:trPr>
          <w:cantSplit/>
          <w:jc w:val="center"/>
        </w:trPr>
        <w:tc>
          <w:tcPr>
            <w:tcW w:w="2830" w:type="dxa"/>
            <w:tcBorders>
              <w:top w:val="single" w:sz="4" w:space="0" w:color="auto"/>
              <w:left w:val="single" w:sz="4" w:space="0" w:color="auto"/>
              <w:bottom w:val="nil"/>
              <w:right w:val="single" w:sz="4" w:space="0" w:color="auto"/>
            </w:tcBorders>
          </w:tcPr>
          <w:p w14:paraId="15F75FEF" w14:textId="77777777" w:rsidR="001C1AE6" w:rsidRPr="00F95B02" w:rsidRDefault="001C1AE6" w:rsidP="00FF3A2F">
            <w:pPr>
              <w:pStyle w:val="TAH"/>
            </w:pPr>
            <w:r w:rsidRPr="00F95B02">
              <w:rPr>
                <w:rFonts w:cs="Arial"/>
              </w:rPr>
              <w:t>Frequency range</w:t>
            </w:r>
            <w:r>
              <w:rPr>
                <w:rFonts w:cs="Arial"/>
              </w:rPr>
              <w:t xml:space="preserve"> of uplink operating band of the</w:t>
            </w:r>
          </w:p>
        </w:tc>
        <w:tc>
          <w:tcPr>
            <w:tcW w:w="2268" w:type="dxa"/>
            <w:vMerge w:val="restart"/>
            <w:tcBorders>
              <w:top w:val="single" w:sz="4" w:space="0" w:color="auto"/>
              <w:left w:val="single" w:sz="4" w:space="0" w:color="auto"/>
              <w:right w:val="single" w:sz="4" w:space="0" w:color="auto"/>
            </w:tcBorders>
          </w:tcPr>
          <w:p w14:paraId="4E280799" w14:textId="77777777" w:rsidR="001C1AE6" w:rsidRDefault="001C1AE6" w:rsidP="00FF3A2F">
            <w:pPr>
              <w:pStyle w:val="TAH"/>
              <w:rPr>
                <w:rFonts w:cs="Arial"/>
                <w:lang w:val="en-US"/>
              </w:rPr>
            </w:pPr>
            <w:r>
              <w:rPr>
                <w:rFonts w:cs="Arial"/>
                <w:lang w:val="en-US"/>
              </w:rPr>
              <w:t xml:space="preserve">System type to </w:t>
            </w:r>
            <w:r w:rsidRPr="00A46FD9">
              <w:rPr>
                <w:rFonts w:cs="Arial"/>
              </w:rPr>
              <w:t>co-</w:t>
            </w:r>
            <w:r>
              <w:rPr>
                <w:rFonts w:cs="Arial"/>
                <w:lang w:val="en-US"/>
              </w:rPr>
              <w:t>locate with</w:t>
            </w:r>
          </w:p>
          <w:p w14:paraId="70B86620" w14:textId="77777777" w:rsidR="001C1AE6" w:rsidRPr="00F95B02" w:rsidRDefault="001C1AE6" w:rsidP="00FF3A2F">
            <w:pPr>
              <w:pStyle w:val="TAH"/>
              <w:rPr>
                <w:rFonts w:cs="v5.0.0"/>
                <w:i/>
              </w:rPr>
            </w:pPr>
            <w:r>
              <w:rPr>
                <w:rFonts w:cs="Arial"/>
                <w:lang w:val="en-US"/>
              </w:rPr>
              <w:t>(Note 4)</w:t>
            </w:r>
          </w:p>
        </w:tc>
        <w:tc>
          <w:tcPr>
            <w:tcW w:w="3686" w:type="dxa"/>
            <w:gridSpan w:val="3"/>
            <w:tcBorders>
              <w:top w:val="single" w:sz="4" w:space="0" w:color="auto"/>
              <w:left w:val="single" w:sz="4" w:space="0" w:color="auto"/>
              <w:bottom w:val="single" w:sz="4" w:space="0" w:color="auto"/>
              <w:right w:val="single" w:sz="4" w:space="0" w:color="auto"/>
            </w:tcBorders>
          </w:tcPr>
          <w:p w14:paraId="6D32C8E4" w14:textId="77777777" w:rsidR="001C1AE6" w:rsidRDefault="001C1AE6" w:rsidP="00FF3A2F">
            <w:pPr>
              <w:pStyle w:val="TAH"/>
              <w:rPr>
                <w:rFonts w:cs="v5.0.0"/>
                <w:iCs/>
              </w:rPr>
            </w:pPr>
            <w:r w:rsidRPr="00F95B02">
              <w:rPr>
                <w:rFonts w:cs="v5.0.0"/>
                <w:i/>
              </w:rPr>
              <w:t>Basic limits</w:t>
            </w:r>
            <w:r>
              <w:rPr>
                <w:rFonts w:cs="v5.0.0"/>
                <w:i/>
              </w:rPr>
              <w:t xml:space="preserve"> </w:t>
            </w:r>
            <w:r>
              <w:rPr>
                <w:rFonts w:cs="v5.0.0"/>
                <w:iCs/>
              </w:rPr>
              <w:t>(dBm/100kHz)</w:t>
            </w:r>
          </w:p>
          <w:p w14:paraId="5051C8FD" w14:textId="77777777" w:rsidR="001C1AE6" w:rsidRPr="00963FBF" w:rsidRDefault="001C1AE6" w:rsidP="00FF3A2F">
            <w:pPr>
              <w:pStyle w:val="TAH"/>
              <w:rPr>
                <w:rFonts w:cs="v5.0.0"/>
                <w:iCs/>
              </w:rPr>
            </w:pPr>
            <w:r>
              <w:rPr>
                <w:rFonts w:cs="v5.0.0"/>
                <w:iCs/>
              </w:rPr>
              <w:t>(Note 1)</w:t>
            </w:r>
          </w:p>
        </w:tc>
      </w:tr>
      <w:tr w:rsidR="001C1AE6" w:rsidRPr="00F95B02" w14:paraId="5BC6A078"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30FF98AE" w14:textId="77777777" w:rsidR="001C1AE6" w:rsidRDefault="001C1AE6" w:rsidP="00FF3A2F">
            <w:pPr>
              <w:pStyle w:val="TAH"/>
              <w:rPr>
                <w:rFonts w:cs="Arial"/>
              </w:rPr>
            </w:pPr>
            <w:r w:rsidRPr="00F95B02">
              <w:rPr>
                <w:rFonts w:cs="Arial"/>
              </w:rPr>
              <w:t>co-locat</w:t>
            </w:r>
            <w:r>
              <w:rPr>
                <w:rFonts w:cs="Arial"/>
              </w:rPr>
              <w:t>ed</w:t>
            </w:r>
            <w:r w:rsidRPr="00F95B02">
              <w:rPr>
                <w:rFonts w:cs="Arial"/>
              </w:rPr>
              <w:t xml:space="preserve"> </w:t>
            </w:r>
            <w:r>
              <w:rPr>
                <w:rFonts w:cs="Arial"/>
              </w:rPr>
              <w:t>BS (MHz)</w:t>
            </w:r>
          </w:p>
          <w:p w14:paraId="5891097A" w14:textId="77777777" w:rsidR="001C1AE6" w:rsidRPr="00F95B02" w:rsidRDefault="001C1AE6" w:rsidP="00FF3A2F">
            <w:pPr>
              <w:pStyle w:val="TAH"/>
              <w:rPr>
                <w:rFonts w:cs="v5.0.0"/>
              </w:rPr>
            </w:pPr>
            <w:r>
              <w:rPr>
                <w:rFonts w:cs="Arial"/>
              </w:rPr>
              <w:t>(Note 5)</w:t>
            </w:r>
          </w:p>
        </w:tc>
        <w:tc>
          <w:tcPr>
            <w:tcW w:w="2268" w:type="dxa"/>
            <w:vMerge/>
            <w:tcBorders>
              <w:left w:val="single" w:sz="4" w:space="0" w:color="auto"/>
              <w:bottom w:val="single" w:sz="4" w:space="0" w:color="auto"/>
              <w:right w:val="single" w:sz="4" w:space="0" w:color="auto"/>
            </w:tcBorders>
          </w:tcPr>
          <w:p w14:paraId="4F2564FC" w14:textId="77777777" w:rsidR="001C1AE6" w:rsidRPr="00F95B02" w:rsidRDefault="001C1AE6" w:rsidP="00FF3A2F">
            <w:pPr>
              <w:pStyle w:val="TAH"/>
              <w:rPr>
                <w:rFonts w:cs="v5.0.0"/>
              </w:rPr>
            </w:pPr>
          </w:p>
        </w:tc>
        <w:tc>
          <w:tcPr>
            <w:tcW w:w="1276" w:type="dxa"/>
            <w:tcBorders>
              <w:top w:val="single" w:sz="4" w:space="0" w:color="auto"/>
              <w:left w:val="single" w:sz="4" w:space="0" w:color="auto"/>
              <w:bottom w:val="single" w:sz="4" w:space="0" w:color="auto"/>
              <w:right w:val="single" w:sz="4" w:space="0" w:color="auto"/>
            </w:tcBorders>
          </w:tcPr>
          <w:p w14:paraId="68A00551" w14:textId="77777777" w:rsidR="001C1AE6" w:rsidRPr="00F95B02" w:rsidRDefault="001C1AE6" w:rsidP="00FF3A2F">
            <w:pPr>
              <w:pStyle w:val="TAH"/>
              <w:rPr>
                <w:rFonts w:cs="v5.0.0"/>
              </w:rPr>
            </w:pPr>
            <w:r w:rsidRPr="00F95B02">
              <w:rPr>
                <w:rFonts w:cs="v5.0.0"/>
              </w:rPr>
              <w:t>WA BS</w:t>
            </w:r>
          </w:p>
        </w:tc>
        <w:tc>
          <w:tcPr>
            <w:tcW w:w="1418" w:type="dxa"/>
            <w:tcBorders>
              <w:top w:val="single" w:sz="4" w:space="0" w:color="auto"/>
              <w:left w:val="single" w:sz="4" w:space="0" w:color="auto"/>
              <w:bottom w:val="single" w:sz="4" w:space="0" w:color="auto"/>
              <w:right w:val="single" w:sz="4" w:space="0" w:color="auto"/>
            </w:tcBorders>
          </w:tcPr>
          <w:p w14:paraId="5DF8D23C" w14:textId="77777777" w:rsidR="001C1AE6" w:rsidRPr="00F95B02" w:rsidRDefault="001C1AE6" w:rsidP="00FF3A2F">
            <w:pPr>
              <w:pStyle w:val="TAH"/>
            </w:pPr>
            <w:r w:rsidRPr="00F95B02">
              <w:rPr>
                <w:rFonts w:cs="Arial"/>
              </w:rPr>
              <w:t>MR BS</w:t>
            </w:r>
          </w:p>
        </w:tc>
        <w:tc>
          <w:tcPr>
            <w:tcW w:w="992" w:type="dxa"/>
            <w:tcBorders>
              <w:top w:val="single" w:sz="4" w:space="0" w:color="auto"/>
              <w:left w:val="single" w:sz="4" w:space="0" w:color="auto"/>
              <w:bottom w:val="single" w:sz="4" w:space="0" w:color="auto"/>
              <w:right w:val="single" w:sz="4" w:space="0" w:color="auto"/>
            </w:tcBorders>
          </w:tcPr>
          <w:p w14:paraId="2DA63186" w14:textId="77777777" w:rsidR="001C1AE6" w:rsidRPr="00F95B02" w:rsidRDefault="001C1AE6" w:rsidP="00FF3A2F">
            <w:pPr>
              <w:pStyle w:val="TAH"/>
            </w:pPr>
            <w:r w:rsidRPr="00F95B02">
              <w:rPr>
                <w:rFonts w:cs="Arial"/>
              </w:rPr>
              <w:t>LA BS</w:t>
            </w:r>
          </w:p>
        </w:tc>
      </w:tr>
      <w:tr w:rsidR="001C1AE6" w:rsidRPr="009D40C0" w14:paraId="726D7079"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E06FDAC" w14:textId="77777777" w:rsidR="001C1AE6" w:rsidRPr="00667FA2" w:rsidRDefault="001C1AE6" w:rsidP="00FF3A2F">
            <w:pPr>
              <w:pStyle w:val="TAH"/>
              <w:rPr>
                <w:b w:val="0"/>
                <w:bCs/>
                <w:lang w:val="en-US" w:eastAsia="zh-CN"/>
              </w:rPr>
            </w:pPr>
            <w:r w:rsidRPr="00667FA2">
              <w:rPr>
                <w:b w:val="0"/>
                <w:bCs/>
                <w:lang w:val="en-US" w:eastAsia="zh-CN"/>
              </w:rPr>
              <w:t>824 - 849</w:t>
            </w:r>
          </w:p>
        </w:tc>
        <w:tc>
          <w:tcPr>
            <w:tcW w:w="2268" w:type="dxa"/>
            <w:tcBorders>
              <w:left w:val="single" w:sz="4" w:space="0" w:color="auto"/>
              <w:bottom w:val="single" w:sz="4" w:space="0" w:color="auto"/>
              <w:right w:val="single" w:sz="4" w:space="0" w:color="auto"/>
            </w:tcBorders>
          </w:tcPr>
          <w:p w14:paraId="1D3EA6C6" w14:textId="77777777" w:rsidR="001C1AE6" w:rsidRPr="00667FA2" w:rsidRDefault="001C1AE6" w:rsidP="00FF3A2F">
            <w:pPr>
              <w:pStyle w:val="TAH"/>
              <w:rPr>
                <w:rFonts w:cs="v5.0.0"/>
                <w:b w:val="0"/>
                <w:bCs/>
              </w:rPr>
            </w:pPr>
            <w:r w:rsidRPr="00667FA2">
              <w:rPr>
                <w:b w:val="0"/>
                <w:bCs/>
                <w:lang w:val="en-US" w:eastAsia="zh-CN"/>
              </w:rPr>
              <w:t>GSM850</w:t>
            </w:r>
            <w:r>
              <w:rPr>
                <w:b w:val="0"/>
                <w:bCs/>
                <w:lang w:val="en-US" w:eastAsia="zh-CN"/>
              </w:rPr>
              <w:t xml:space="preserve"> or</w:t>
            </w:r>
            <w:r w:rsidRPr="00667FA2">
              <w:rPr>
                <w:b w:val="0"/>
                <w:bCs/>
                <w:lang w:val="en-US" w:eastAsia="zh-CN"/>
              </w:rPr>
              <w:t xml:space="preserve"> CDMA850</w:t>
            </w:r>
          </w:p>
        </w:tc>
        <w:tc>
          <w:tcPr>
            <w:tcW w:w="1276" w:type="dxa"/>
            <w:tcBorders>
              <w:top w:val="single" w:sz="4" w:space="0" w:color="auto"/>
              <w:left w:val="single" w:sz="4" w:space="0" w:color="auto"/>
              <w:bottom w:val="single" w:sz="4" w:space="0" w:color="auto"/>
              <w:right w:val="single" w:sz="4" w:space="0" w:color="auto"/>
            </w:tcBorders>
          </w:tcPr>
          <w:p w14:paraId="0790B401"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55563512"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673EE1E8" w14:textId="77777777" w:rsidR="001C1AE6" w:rsidRPr="00667FA2" w:rsidRDefault="001C1AE6" w:rsidP="00FF3A2F">
            <w:pPr>
              <w:pStyle w:val="TAH"/>
              <w:rPr>
                <w:rFonts w:cs="Arial"/>
                <w:b w:val="0"/>
                <w:bCs/>
              </w:rPr>
            </w:pPr>
            <w:r>
              <w:rPr>
                <w:rFonts w:cs="v5.0.0"/>
                <w:b w:val="0"/>
                <w:bCs/>
              </w:rPr>
              <w:t>-112</w:t>
            </w:r>
          </w:p>
        </w:tc>
      </w:tr>
      <w:tr w:rsidR="001C1AE6" w:rsidRPr="00F95B02" w14:paraId="4DAC31DD"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B80C113" w14:textId="77777777" w:rsidR="001C1AE6" w:rsidRPr="00667FA2" w:rsidRDefault="001C1AE6" w:rsidP="00FF3A2F">
            <w:pPr>
              <w:pStyle w:val="TAH"/>
              <w:rPr>
                <w:b w:val="0"/>
                <w:bCs/>
                <w:lang w:val="en-US" w:eastAsia="zh-CN"/>
              </w:rPr>
            </w:pPr>
            <w:r w:rsidRPr="00667FA2">
              <w:rPr>
                <w:b w:val="0"/>
                <w:bCs/>
                <w:lang w:val="en-US" w:eastAsia="zh-CN"/>
              </w:rPr>
              <w:t>876</w:t>
            </w:r>
            <w:r>
              <w:rPr>
                <w:b w:val="0"/>
                <w:bCs/>
                <w:lang w:val="en-US" w:eastAsia="zh-CN"/>
              </w:rPr>
              <w:t xml:space="preserve"> </w:t>
            </w:r>
            <w:r w:rsidRPr="00667FA2">
              <w:rPr>
                <w:b w:val="0"/>
                <w:bCs/>
                <w:lang w:val="en-US" w:eastAsia="zh-CN"/>
              </w:rPr>
              <w:t>-</w:t>
            </w:r>
            <w:r>
              <w:rPr>
                <w:b w:val="0"/>
                <w:bCs/>
                <w:lang w:val="en-US" w:eastAsia="zh-CN"/>
              </w:rPr>
              <w:t xml:space="preserve"> </w:t>
            </w:r>
            <w:r w:rsidRPr="00667FA2">
              <w:rPr>
                <w:b w:val="0"/>
                <w:bCs/>
                <w:lang w:val="en-US" w:eastAsia="zh-CN"/>
              </w:rPr>
              <w:t>915</w:t>
            </w:r>
          </w:p>
        </w:tc>
        <w:tc>
          <w:tcPr>
            <w:tcW w:w="2268" w:type="dxa"/>
            <w:tcBorders>
              <w:left w:val="single" w:sz="4" w:space="0" w:color="auto"/>
              <w:bottom w:val="single" w:sz="4" w:space="0" w:color="auto"/>
              <w:right w:val="single" w:sz="4" w:space="0" w:color="auto"/>
            </w:tcBorders>
          </w:tcPr>
          <w:p w14:paraId="457BDE21" w14:textId="77777777" w:rsidR="001C1AE6" w:rsidRPr="00667FA2" w:rsidRDefault="001C1AE6" w:rsidP="00FF3A2F">
            <w:pPr>
              <w:pStyle w:val="TAH"/>
              <w:rPr>
                <w:rFonts w:cs="v5.0.0"/>
                <w:b w:val="0"/>
                <w:bCs/>
              </w:rPr>
            </w:pPr>
            <w:r>
              <w:rPr>
                <w:b w:val="0"/>
                <w:bCs/>
                <w:lang w:val="en-US" w:eastAsia="zh-CN"/>
              </w:rPr>
              <w:t>GSM</w:t>
            </w:r>
            <w:r w:rsidRPr="00667FA2">
              <w:rPr>
                <w:b w:val="0"/>
                <w:bCs/>
                <w:lang w:val="en-US" w:eastAsia="zh-CN"/>
              </w:rPr>
              <w:t>900</w:t>
            </w:r>
          </w:p>
        </w:tc>
        <w:tc>
          <w:tcPr>
            <w:tcW w:w="1276" w:type="dxa"/>
            <w:tcBorders>
              <w:top w:val="single" w:sz="4" w:space="0" w:color="auto"/>
              <w:left w:val="single" w:sz="4" w:space="0" w:color="auto"/>
              <w:bottom w:val="single" w:sz="4" w:space="0" w:color="auto"/>
              <w:right w:val="single" w:sz="4" w:space="0" w:color="auto"/>
            </w:tcBorders>
          </w:tcPr>
          <w:p w14:paraId="3C0564F1"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35FE39EF"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75014B21" w14:textId="77777777" w:rsidR="001C1AE6" w:rsidRPr="00667FA2" w:rsidRDefault="001C1AE6" w:rsidP="00FF3A2F">
            <w:pPr>
              <w:pStyle w:val="TAH"/>
              <w:rPr>
                <w:rFonts w:cs="Arial"/>
                <w:b w:val="0"/>
                <w:bCs/>
              </w:rPr>
            </w:pPr>
            <w:r>
              <w:rPr>
                <w:rFonts w:cs="v5.0.0"/>
                <w:b w:val="0"/>
                <w:bCs/>
              </w:rPr>
              <w:t>-112</w:t>
            </w:r>
          </w:p>
        </w:tc>
      </w:tr>
      <w:tr w:rsidR="001C1AE6" w:rsidRPr="00F95B02" w14:paraId="0611D151"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201D54F" w14:textId="77777777" w:rsidR="001C1AE6" w:rsidRPr="00667FA2" w:rsidRDefault="001C1AE6" w:rsidP="00FF3A2F">
            <w:pPr>
              <w:pStyle w:val="TAH"/>
              <w:rPr>
                <w:b w:val="0"/>
                <w:bCs/>
                <w:lang w:val="en-US" w:eastAsia="zh-CN"/>
              </w:rPr>
            </w:pPr>
            <w:r w:rsidRPr="00667FA2">
              <w:rPr>
                <w:b w:val="0"/>
                <w:bCs/>
                <w:lang w:val="en-US" w:eastAsia="zh-CN"/>
              </w:rPr>
              <w:t>1710 - 1785</w:t>
            </w:r>
          </w:p>
        </w:tc>
        <w:tc>
          <w:tcPr>
            <w:tcW w:w="2268" w:type="dxa"/>
            <w:tcBorders>
              <w:left w:val="single" w:sz="4" w:space="0" w:color="auto"/>
              <w:bottom w:val="single" w:sz="4" w:space="0" w:color="auto"/>
              <w:right w:val="single" w:sz="4" w:space="0" w:color="auto"/>
            </w:tcBorders>
          </w:tcPr>
          <w:p w14:paraId="7B61125C" w14:textId="77777777" w:rsidR="001C1AE6" w:rsidRPr="00667FA2" w:rsidRDefault="001C1AE6" w:rsidP="00FF3A2F">
            <w:pPr>
              <w:pStyle w:val="TAH"/>
              <w:rPr>
                <w:rFonts w:cs="v5.0.0"/>
                <w:b w:val="0"/>
                <w:bCs/>
              </w:rPr>
            </w:pPr>
            <w:r>
              <w:rPr>
                <w:b w:val="0"/>
                <w:bCs/>
                <w:lang w:val="en-US" w:eastAsia="zh-CN"/>
              </w:rPr>
              <w:t>DCS18</w:t>
            </w:r>
            <w:r w:rsidRPr="00667FA2">
              <w:rPr>
                <w:b w:val="0"/>
                <w:bCs/>
                <w:lang w:val="en-US" w:eastAsia="zh-CN"/>
              </w:rPr>
              <w:t xml:space="preserve">00 </w:t>
            </w:r>
          </w:p>
        </w:tc>
        <w:tc>
          <w:tcPr>
            <w:tcW w:w="1276" w:type="dxa"/>
            <w:tcBorders>
              <w:top w:val="single" w:sz="4" w:space="0" w:color="auto"/>
              <w:left w:val="single" w:sz="4" w:space="0" w:color="auto"/>
              <w:bottom w:val="single" w:sz="4" w:space="0" w:color="auto"/>
              <w:right w:val="single" w:sz="4" w:space="0" w:color="auto"/>
            </w:tcBorders>
          </w:tcPr>
          <w:p w14:paraId="560A4B62"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63FAC119"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25CEB566" w14:textId="77777777" w:rsidR="001C1AE6" w:rsidRPr="00667FA2" w:rsidRDefault="001C1AE6" w:rsidP="00FF3A2F">
            <w:pPr>
              <w:pStyle w:val="TAH"/>
              <w:rPr>
                <w:rFonts w:cs="Arial"/>
                <w:b w:val="0"/>
                <w:bCs/>
              </w:rPr>
            </w:pPr>
            <w:r>
              <w:rPr>
                <w:rFonts w:cs="v5.0.0"/>
                <w:b w:val="0"/>
                <w:bCs/>
              </w:rPr>
              <w:t>-112</w:t>
            </w:r>
          </w:p>
        </w:tc>
      </w:tr>
      <w:tr w:rsidR="001C1AE6" w:rsidRPr="00F95B02" w14:paraId="642DED65"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7497B9EF" w14:textId="77777777" w:rsidR="001C1AE6" w:rsidRPr="00667FA2" w:rsidRDefault="001C1AE6" w:rsidP="00FF3A2F">
            <w:pPr>
              <w:pStyle w:val="TAH"/>
              <w:rPr>
                <w:b w:val="0"/>
                <w:bCs/>
                <w:lang w:val="en-US" w:eastAsia="zh-CN"/>
              </w:rPr>
            </w:pPr>
            <w:r w:rsidRPr="00667FA2">
              <w:rPr>
                <w:b w:val="0"/>
                <w:bCs/>
                <w:lang w:val="en-US" w:eastAsia="zh-CN"/>
              </w:rPr>
              <w:t>1850 - 1910</w:t>
            </w:r>
          </w:p>
        </w:tc>
        <w:tc>
          <w:tcPr>
            <w:tcW w:w="2268" w:type="dxa"/>
            <w:tcBorders>
              <w:left w:val="single" w:sz="4" w:space="0" w:color="auto"/>
              <w:bottom w:val="single" w:sz="4" w:space="0" w:color="auto"/>
              <w:right w:val="single" w:sz="4" w:space="0" w:color="auto"/>
            </w:tcBorders>
          </w:tcPr>
          <w:p w14:paraId="7BC4F7C9" w14:textId="77777777" w:rsidR="001C1AE6" w:rsidRPr="00667FA2" w:rsidRDefault="001C1AE6" w:rsidP="00FF3A2F">
            <w:pPr>
              <w:pStyle w:val="TAH"/>
              <w:rPr>
                <w:rFonts w:cs="v5.0.0"/>
                <w:b w:val="0"/>
                <w:bCs/>
              </w:rPr>
            </w:pPr>
            <w:r w:rsidRPr="00667FA2">
              <w:rPr>
                <w:b w:val="0"/>
                <w:bCs/>
                <w:lang w:val="en-US" w:eastAsia="zh-CN"/>
              </w:rPr>
              <w:t>PCS1900</w:t>
            </w:r>
          </w:p>
        </w:tc>
        <w:tc>
          <w:tcPr>
            <w:tcW w:w="1276" w:type="dxa"/>
            <w:tcBorders>
              <w:top w:val="single" w:sz="4" w:space="0" w:color="auto"/>
              <w:left w:val="single" w:sz="4" w:space="0" w:color="auto"/>
              <w:bottom w:val="single" w:sz="4" w:space="0" w:color="auto"/>
              <w:right w:val="single" w:sz="4" w:space="0" w:color="auto"/>
            </w:tcBorders>
          </w:tcPr>
          <w:p w14:paraId="4E62E4DC"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42F2BC17"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752694F8" w14:textId="77777777" w:rsidR="001C1AE6" w:rsidRPr="00667FA2" w:rsidRDefault="001C1AE6" w:rsidP="00FF3A2F">
            <w:pPr>
              <w:pStyle w:val="TAH"/>
              <w:rPr>
                <w:rFonts w:cs="Arial"/>
                <w:b w:val="0"/>
                <w:bCs/>
              </w:rPr>
            </w:pPr>
            <w:r>
              <w:rPr>
                <w:rFonts w:cs="v5.0.0"/>
                <w:b w:val="0"/>
                <w:bCs/>
              </w:rPr>
              <w:t>-112</w:t>
            </w:r>
          </w:p>
        </w:tc>
      </w:tr>
      <w:tr w:rsidR="001C1AE6" w:rsidRPr="00F95B02" w14:paraId="2A4BA6E4"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50F92CE8" w14:textId="77777777" w:rsidR="001C1AE6" w:rsidRPr="009D40C0" w:rsidRDefault="001C1AE6" w:rsidP="00FF3A2F">
            <w:pPr>
              <w:pStyle w:val="TAH"/>
              <w:rPr>
                <w:b w:val="0"/>
                <w:bCs/>
                <w:lang w:val="en-US" w:eastAsia="zh-CN"/>
              </w:rPr>
            </w:pPr>
            <w:r>
              <w:rPr>
                <w:b w:val="0"/>
                <w:bCs/>
                <w:lang w:val="en-US" w:eastAsia="zh-CN"/>
              </w:rPr>
              <w:t>49, 51/</w:t>
            </w:r>
            <w:r w:rsidRPr="009D40C0">
              <w:rPr>
                <w:b w:val="0"/>
                <w:bCs/>
                <w:lang w:val="en-US" w:eastAsia="zh-CN"/>
              </w:rPr>
              <w:t>n51, n91, n93</w:t>
            </w:r>
          </w:p>
        </w:tc>
        <w:tc>
          <w:tcPr>
            <w:tcW w:w="2268" w:type="dxa"/>
            <w:tcBorders>
              <w:left w:val="single" w:sz="4" w:space="0" w:color="auto"/>
              <w:bottom w:val="single" w:sz="4" w:space="0" w:color="auto"/>
              <w:right w:val="single" w:sz="4" w:space="0" w:color="auto"/>
            </w:tcBorders>
          </w:tcPr>
          <w:p w14:paraId="023CABBC" w14:textId="77777777" w:rsidR="001C1AE6" w:rsidRPr="009D40C0" w:rsidRDefault="001C1AE6" w:rsidP="00FF3A2F">
            <w:pPr>
              <w:pStyle w:val="TAH"/>
              <w:rPr>
                <w:b w:val="0"/>
                <w:bCs/>
                <w:lang w:val="en-US" w:eastAsia="zh-CN"/>
              </w:rPr>
            </w:pPr>
            <w:r>
              <w:rPr>
                <w:b w:val="0"/>
                <w:bCs/>
                <w:lang w:val="en-US" w:eastAsia="zh-CN"/>
              </w:rPr>
              <w:t>E-UTRA or NR</w:t>
            </w:r>
          </w:p>
        </w:tc>
        <w:tc>
          <w:tcPr>
            <w:tcW w:w="1276" w:type="dxa"/>
            <w:tcBorders>
              <w:top w:val="single" w:sz="4" w:space="0" w:color="auto"/>
              <w:left w:val="single" w:sz="4" w:space="0" w:color="auto"/>
              <w:bottom w:val="single" w:sz="4" w:space="0" w:color="auto"/>
              <w:right w:val="single" w:sz="4" w:space="0" w:color="auto"/>
            </w:tcBorders>
          </w:tcPr>
          <w:p w14:paraId="6C94EA8A" w14:textId="77777777" w:rsidR="001C1AE6" w:rsidRPr="009D40C0" w:rsidRDefault="001C1AE6"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27F6A686" w14:textId="77777777" w:rsidR="001C1AE6" w:rsidRPr="009D40C0" w:rsidRDefault="001C1AE6"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3C5F2CEF" w14:textId="77777777" w:rsidR="001C1AE6" w:rsidRPr="009D40C0" w:rsidRDefault="001C1AE6" w:rsidP="00FF3A2F">
            <w:pPr>
              <w:pStyle w:val="TAH"/>
              <w:rPr>
                <w:rFonts w:cs="v5.0.0"/>
                <w:b w:val="0"/>
                <w:bCs/>
              </w:rPr>
            </w:pPr>
            <w:r>
              <w:rPr>
                <w:rFonts w:cs="v5.0.0"/>
                <w:b w:val="0"/>
                <w:bCs/>
              </w:rPr>
              <w:t>-112</w:t>
            </w:r>
          </w:p>
        </w:tc>
      </w:tr>
      <w:tr w:rsidR="001C1AE6" w:rsidRPr="00F95B02" w14:paraId="4430AF50"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334E390B" w14:textId="77777777" w:rsidR="001C1AE6" w:rsidRPr="009D40C0" w:rsidRDefault="001C1AE6" w:rsidP="00FF3A2F">
            <w:pPr>
              <w:pStyle w:val="TAH"/>
              <w:rPr>
                <w:b w:val="0"/>
                <w:bCs/>
                <w:lang w:val="en-US" w:eastAsia="zh-CN"/>
              </w:rPr>
            </w:pPr>
            <w:r>
              <w:rPr>
                <w:b w:val="0"/>
                <w:bCs/>
                <w:lang w:val="en-US" w:eastAsia="zh-CN"/>
              </w:rPr>
              <w:t>46/n46, 53/</w:t>
            </w:r>
            <w:r w:rsidRPr="009D40C0">
              <w:rPr>
                <w:b w:val="0"/>
                <w:bCs/>
                <w:lang w:val="en-US" w:eastAsia="zh-CN"/>
              </w:rPr>
              <w:t>n53</w:t>
            </w:r>
          </w:p>
        </w:tc>
        <w:tc>
          <w:tcPr>
            <w:tcW w:w="2268" w:type="dxa"/>
            <w:tcBorders>
              <w:left w:val="single" w:sz="4" w:space="0" w:color="auto"/>
              <w:bottom w:val="single" w:sz="4" w:space="0" w:color="auto"/>
              <w:right w:val="single" w:sz="4" w:space="0" w:color="auto"/>
            </w:tcBorders>
          </w:tcPr>
          <w:p w14:paraId="5AEF2805" w14:textId="77777777" w:rsidR="001C1AE6" w:rsidRPr="009D40C0" w:rsidRDefault="001C1AE6" w:rsidP="00FF3A2F">
            <w:pPr>
              <w:pStyle w:val="TAH"/>
              <w:rPr>
                <w:b w:val="0"/>
                <w:bCs/>
                <w:lang w:val="en-US" w:eastAsia="zh-CN"/>
              </w:rPr>
            </w:pPr>
            <w:r>
              <w:rPr>
                <w:b w:val="0"/>
                <w:bCs/>
                <w:lang w:val="en-US" w:eastAsia="zh-CN"/>
              </w:rPr>
              <w:t xml:space="preserve">E-UTRA or </w:t>
            </w: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23DF3D88" w14:textId="77777777" w:rsidR="001C1AE6" w:rsidRPr="009D40C0" w:rsidRDefault="001C1AE6"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46484B98" w14:textId="77777777" w:rsidR="001C1AE6" w:rsidRPr="009D40C0" w:rsidRDefault="001C1AE6"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5E88E11B" w14:textId="77777777" w:rsidR="001C1AE6" w:rsidRPr="009D40C0" w:rsidRDefault="001C1AE6" w:rsidP="00FF3A2F">
            <w:pPr>
              <w:pStyle w:val="TAH"/>
              <w:rPr>
                <w:rFonts w:cs="v5.0.0"/>
                <w:b w:val="0"/>
                <w:bCs/>
              </w:rPr>
            </w:pPr>
            <w:r w:rsidRPr="009D40C0">
              <w:rPr>
                <w:rFonts w:cs="v5.0.0"/>
                <w:b w:val="0"/>
                <w:bCs/>
              </w:rPr>
              <w:t>-</w:t>
            </w:r>
            <w:r>
              <w:rPr>
                <w:rFonts w:cs="v5.0.0"/>
                <w:b w:val="0"/>
                <w:bCs/>
              </w:rPr>
              <w:t>112</w:t>
            </w:r>
          </w:p>
        </w:tc>
      </w:tr>
      <w:tr w:rsidR="001C1AE6" w:rsidRPr="00F95B02" w14:paraId="61AAA4A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AC25620" w14:textId="77777777" w:rsidR="001C1AE6" w:rsidRPr="009D40C0" w:rsidRDefault="001C1AE6" w:rsidP="00FF3A2F">
            <w:pPr>
              <w:pStyle w:val="TAH"/>
              <w:rPr>
                <w:b w:val="0"/>
                <w:bCs/>
                <w:lang w:val="en-US" w:eastAsia="zh-CN"/>
              </w:rPr>
            </w:pPr>
            <w:r w:rsidRPr="009D40C0">
              <w:rPr>
                <w:b w:val="0"/>
                <w:bCs/>
                <w:lang w:val="en-US" w:eastAsia="zh-CN"/>
              </w:rPr>
              <w:t>n100, n101</w:t>
            </w:r>
          </w:p>
        </w:tc>
        <w:tc>
          <w:tcPr>
            <w:tcW w:w="2268" w:type="dxa"/>
            <w:tcBorders>
              <w:left w:val="single" w:sz="4" w:space="0" w:color="auto"/>
              <w:bottom w:val="single" w:sz="4" w:space="0" w:color="auto"/>
              <w:right w:val="single" w:sz="4" w:space="0" w:color="auto"/>
            </w:tcBorders>
          </w:tcPr>
          <w:p w14:paraId="2C6EB6BC" w14:textId="77777777" w:rsidR="001C1AE6" w:rsidRPr="009D40C0" w:rsidRDefault="001C1AE6"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2E650B1C" w14:textId="77777777" w:rsidR="001C1AE6" w:rsidRPr="009D40C0" w:rsidRDefault="001C1AE6"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75680F94" w14:textId="77777777" w:rsidR="001C1AE6" w:rsidRPr="009D40C0" w:rsidRDefault="001C1AE6"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342A9BE0" w14:textId="77777777" w:rsidR="001C1AE6" w:rsidRPr="009D40C0" w:rsidRDefault="001C1AE6" w:rsidP="00FF3A2F">
            <w:pPr>
              <w:pStyle w:val="TAH"/>
              <w:rPr>
                <w:rFonts w:cs="v5.0.0"/>
                <w:b w:val="0"/>
                <w:bCs/>
              </w:rPr>
            </w:pPr>
            <w:r w:rsidRPr="009D40C0">
              <w:rPr>
                <w:rFonts w:cs="v5.0.0"/>
                <w:b w:val="0"/>
                <w:bCs/>
              </w:rPr>
              <w:t>N/A</w:t>
            </w:r>
          </w:p>
        </w:tc>
      </w:tr>
      <w:tr w:rsidR="001C1AE6" w:rsidRPr="00F95B02" w14:paraId="0B79336F"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A7AC6E5" w14:textId="77777777" w:rsidR="001C1AE6" w:rsidRPr="009D40C0" w:rsidRDefault="001C1AE6" w:rsidP="00FF3A2F">
            <w:pPr>
              <w:pStyle w:val="TAH"/>
              <w:rPr>
                <w:b w:val="0"/>
                <w:bCs/>
                <w:lang w:val="en-US" w:eastAsia="zh-CN"/>
              </w:rPr>
            </w:pPr>
            <w:r>
              <w:rPr>
                <w:b w:val="0"/>
                <w:bCs/>
                <w:lang w:val="en-US" w:eastAsia="zh-CN"/>
              </w:rPr>
              <w:t xml:space="preserve">n96, </w:t>
            </w:r>
            <w:r w:rsidRPr="009D40C0">
              <w:rPr>
                <w:b w:val="0"/>
                <w:bCs/>
                <w:lang w:val="en-US" w:eastAsia="zh-CN"/>
              </w:rPr>
              <w:t>n102</w:t>
            </w:r>
          </w:p>
        </w:tc>
        <w:tc>
          <w:tcPr>
            <w:tcW w:w="2268" w:type="dxa"/>
            <w:tcBorders>
              <w:left w:val="single" w:sz="4" w:space="0" w:color="auto"/>
              <w:bottom w:val="single" w:sz="4" w:space="0" w:color="auto"/>
              <w:right w:val="single" w:sz="4" w:space="0" w:color="auto"/>
            </w:tcBorders>
          </w:tcPr>
          <w:p w14:paraId="032D3C8D" w14:textId="77777777" w:rsidR="001C1AE6" w:rsidRPr="009D40C0" w:rsidRDefault="001C1AE6"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79789C46" w14:textId="77777777" w:rsidR="001C1AE6" w:rsidRPr="009D40C0" w:rsidRDefault="001C1AE6"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23102C55" w14:textId="77777777" w:rsidR="001C1AE6" w:rsidRPr="009D40C0" w:rsidRDefault="001C1AE6" w:rsidP="00FF3A2F">
            <w:pPr>
              <w:pStyle w:val="TAH"/>
              <w:rPr>
                <w:rFonts w:cs="v5.0.0"/>
                <w:b w:val="0"/>
                <w:bCs/>
              </w:rPr>
            </w:pPr>
            <w:r>
              <w:rPr>
                <w:rFonts w:cs="v5.0.0"/>
                <w:b w:val="0"/>
                <w:bCs/>
              </w:rPr>
              <w:t>-114</w:t>
            </w:r>
          </w:p>
        </w:tc>
        <w:tc>
          <w:tcPr>
            <w:tcW w:w="992" w:type="dxa"/>
            <w:tcBorders>
              <w:top w:val="single" w:sz="4" w:space="0" w:color="auto"/>
              <w:left w:val="single" w:sz="4" w:space="0" w:color="auto"/>
              <w:bottom w:val="single" w:sz="4" w:space="0" w:color="auto"/>
              <w:right w:val="single" w:sz="4" w:space="0" w:color="auto"/>
            </w:tcBorders>
          </w:tcPr>
          <w:p w14:paraId="3E818FDF" w14:textId="77777777" w:rsidR="001C1AE6" w:rsidRPr="009D40C0" w:rsidRDefault="001C1AE6" w:rsidP="00FF3A2F">
            <w:pPr>
              <w:pStyle w:val="TAH"/>
              <w:rPr>
                <w:rFonts w:cs="v5.0.0"/>
                <w:b w:val="0"/>
                <w:bCs/>
              </w:rPr>
            </w:pPr>
            <w:r w:rsidRPr="009D40C0">
              <w:rPr>
                <w:rFonts w:cs="v5.0.0"/>
                <w:b w:val="0"/>
                <w:bCs/>
              </w:rPr>
              <w:t>-</w:t>
            </w:r>
            <w:r>
              <w:rPr>
                <w:rFonts w:cs="v5.0.0"/>
                <w:b w:val="0"/>
                <w:bCs/>
              </w:rPr>
              <w:t>111</w:t>
            </w:r>
          </w:p>
        </w:tc>
      </w:tr>
      <w:tr w:rsidR="001C1AE6" w:rsidRPr="00F95B02" w14:paraId="2684536C"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43B6DF7F" w14:textId="77777777" w:rsidR="001C1AE6" w:rsidRPr="009D40C0" w:rsidRDefault="001C1AE6" w:rsidP="00FF3A2F">
            <w:pPr>
              <w:pStyle w:val="TAH"/>
              <w:rPr>
                <w:b w:val="0"/>
                <w:bCs/>
                <w:lang w:val="en-US" w:eastAsia="zh-CN"/>
              </w:rPr>
            </w:pPr>
            <w:r w:rsidRPr="009D40C0">
              <w:rPr>
                <w:b w:val="0"/>
                <w:bCs/>
                <w:lang w:val="en-US" w:eastAsia="zh-CN"/>
              </w:rPr>
              <w:t>n104</w:t>
            </w:r>
          </w:p>
        </w:tc>
        <w:tc>
          <w:tcPr>
            <w:tcW w:w="2268" w:type="dxa"/>
            <w:tcBorders>
              <w:left w:val="single" w:sz="4" w:space="0" w:color="auto"/>
              <w:bottom w:val="single" w:sz="4" w:space="0" w:color="auto"/>
              <w:right w:val="single" w:sz="4" w:space="0" w:color="auto"/>
            </w:tcBorders>
          </w:tcPr>
          <w:p w14:paraId="59A8F17D" w14:textId="77777777" w:rsidR="001C1AE6" w:rsidRPr="009D40C0" w:rsidRDefault="001C1AE6"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414526E5" w14:textId="77777777" w:rsidR="001C1AE6" w:rsidRPr="009D40C0" w:rsidRDefault="001C1AE6" w:rsidP="00FF3A2F">
            <w:pPr>
              <w:pStyle w:val="TAH"/>
              <w:rPr>
                <w:rFonts w:cs="v5.0.0"/>
                <w:b w:val="0"/>
                <w:bCs/>
              </w:rPr>
            </w:pPr>
            <w:r w:rsidRPr="009D40C0">
              <w:rPr>
                <w:rFonts w:cs="v5.0.0"/>
                <w:b w:val="0"/>
                <w:bCs/>
              </w:rPr>
              <w:t>-</w:t>
            </w:r>
            <w:r>
              <w:rPr>
                <w:rFonts w:cs="v5.0.0"/>
                <w:b w:val="0"/>
                <w:bCs/>
              </w:rPr>
              <w:t>119</w:t>
            </w:r>
          </w:p>
        </w:tc>
        <w:tc>
          <w:tcPr>
            <w:tcW w:w="1418" w:type="dxa"/>
            <w:tcBorders>
              <w:top w:val="single" w:sz="4" w:space="0" w:color="auto"/>
              <w:left w:val="single" w:sz="4" w:space="0" w:color="auto"/>
              <w:bottom w:val="single" w:sz="4" w:space="0" w:color="auto"/>
              <w:right w:val="single" w:sz="4" w:space="0" w:color="auto"/>
            </w:tcBorders>
          </w:tcPr>
          <w:p w14:paraId="14F1FAE8" w14:textId="77777777" w:rsidR="001C1AE6" w:rsidRPr="009D40C0" w:rsidRDefault="001C1AE6"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22335659" w14:textId="77777777" w:rsidR="001C1AE6" w:rsidRPr="009D40C0" w:rsidRDefault="001C1AE6" w:rsidP="00FF3A2F">
            <w:pPr>
              <w:pStyle w:val="TAH"/>
              <w:rPr>
                <w:rFonts w:cs="v5.0.0"/>
                <w:b w:val="0"/>
                <w:bCs/>
              </w:rPr>
            </w:pPr>
            <w:r w:rsidRPr="009D40C0">
              <w:rPr>
                <w:rFonts w:cs="v5.0.0"/>
                <w:b w:val="0"/>
                <w:bCs/>
              </w:rPr>
              <w:t>-</w:t>
            </w:r>
            <w:r>
              <w:rPr>
                <w:rFonts w:cs="v5.0.0"/>
                <w:b w:val="0"/>
                <w:bCs/>
              </w:rPr>
              <w:t>111</w:t>
            </w:r>
          </w:p>
        </w:tc>
      </w:tr>
      <w:tr w:rsidR="001C1AE6" w:rsidRPr="00F95B02" w14:paraId="31319367"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3D812DD3" w14:textId="77777777" w:rsidR="001C1AE6" w:rsidRPr="009D40C0" w:rsidRDefault="001C1AE6" w:rsidP="00FF3A2F">
            <w:pPr>
              <w:pStyle w:val="TAH"/>
              <w:rPr>
                <w:b w:val="0"/>
                <w:bCs/>
                <w:lang w:val="en-US" w:eastAsia="zh-CN"/>
              </w:rPr>
            </w:pPr>
            <w:r>
              <w:rPr>
                <w:b w:val="0"/>
                <w:bCs/>
                <w:lang w:val="x-none" w:eastAsia="zh-CN"/>
              </w:rPr>
              <w:t>Other operating band</w:t>
            </w:r>
          </w:p>
        </w:tc>
        <w:tc>
          <w:tcPr>
            <w:tcW w:w="2268" w:type="dxa"/>
            <w:tcBorders>
              <w:left w:val="single" w:sz="4" w:space="0" w:color="auto"/>
              <w:bottom w:val="single" w:sz="4" w:space="0" w:color="auto"/>
              <w:right w:val="single" w:sz="4" w:space="0" w:color="auto"/>
            </w:tcBorders>
          </w:tcPr>
          <w:p w14:paraId="1FC7DE75" w14:textId="77777777" w:rsidR="001C1AE6" w:rsidRPr="00345BBD" w:rsidRDefault="001C1AE6" w:rsidP="00FF3A2F">
            <w:pPr>
              <w:pStyle w:val="TAH"/>
              <w:rPr>
                <w:b w:val="0"/>
                <w:bCs/>
                <w:lang w:val="pt-BR" w:eastAsia="zh-CN"/>
              </w:rPr>
            </w:pPr>
            <w:r w:rsidRPr="00345BBD">
              <w:rPr>
                <w:b w:val="0"/>
                <w:bCs/>
                <w:lang w:val="pt-BR" w:eastAsia="zh-CN"/>
              </w:rPr>
              <w:t>UTRA, E-UTRA or N</w:t>
            </w:r>
            <w:r>
              <w:rPr>
                <w:b w:val="0"/>
                <w:bCs/>
                <w:lang w:val="pt-BR" w:eastAsia="zh-CN"/>
              </w:rPr>
              <w:t>R</w:t>
            </w:r>
          </w:p>
        </w:tc>
        <w:tc>
          <w:tcPr>
            <w:tcW w:w="1276" w:type="dxa"/>
            <w:tcBorders>
              <w:top w:val="single" w:sz="4" w:space="0" w:color="auto"/>
              <w:left w:val="single" w:sz="4" w:space="0" w:color="auto"/>
              <w:bottom w:val="single" w:sz="4" w:space="0" w:color="auto"/>
              <w:right w:val="single" w:sz="4" w:space="0" w:color="auto"/>
            </w:tcBorders>
          </w:tcPr>
          <w:p w14:paraId="51ADEA12" w14:textId="77777777" w:rsidR="001C1AE6" w:rsidRPr="009D40C0" w:rsidRDefault="001C1AE6"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17F99DE4" w14:textId="77777777" w:rsidR="001C1AE6" w:rsidRPr="009D40C0" w:rsidRDefault="001C1AE6"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5E2AF623" w14:textId="77777777" w:rsidR="001C1AE6" w:rsidRPr="009D40C0" w:rsidRDefault="001C1AE6" w:rsidP="00FF3A2F">
            <w:pPr>
              <w:pStyle w:val="TAH"/>
              <w:rPr>
                <w:rFonts w:cs="v5.0.0"/>
                <w:b w:val="0"/>
                <w:bCs/>
              </w:rPr>
            </w:pPr>
            <w:r w:rsidRPr="009D40C0">
              <w:rPr>
                <w:rFonts w:cs="v5.0.0"/>
                <w:b w:val="0"/>
                <w:bCs/>
              </w:rPr>
              <w:t>-</w:t>
            </w:r>
            <w:r>
              <w:rPr>
                <w:rFonts w:cs="v5.0.0"/>
                <w:b w:val="0"/>
                <w:bCs/>
              </w:rPr>
              <w:t>112</w:t>
            </w:r>
          </w:p>
        </w:tc>
      </w:tr>
    </w:tbl>
    <w:p w14:paraId="55F0A577" w14:textId="77777777" w:rsidR="001C1AE6" w:rsidRPr="009C4728" w:rsidRDefault="001C1AE6" w:rsidP="001C1AE6"/>
    <w:p w14:paraId="0C08B846" w14:textId="77777777" w:rsidR="001C1AE6" w:rsidRPr="009202AA" w:rsidRDefault="001C1AE6" w:rsidP="001C1AE6">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45921A70" w14:textId="77777777" w:rsidR="001C1AE6" w:rsidRPr="009202AA" w:rsidRDefault="001C1AE6" w:rsidP="001C1AE6">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10D1FB2" w14:textId="77777777" w:rsidR="001C1AE6" w:rsidRDefault="001C1AE6" w:rsidP="001C1AE6">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F859D72" w14:textId="77777777" w:rsidR="001C1AE6" w:rsidRPr="00D443AC" w:rsidRDefault="001C1AE6" w:rsidP="001C1AE6">
      <w:pPr>
        <w:pStyle w:val="NO"/>
      </w:pPr>
      <w:r>
        <w:t>NOTE 4:</w:t>
      </w:r>
      <w:r>
        <w:tab/>
      </w:r>
      <w:r>
        <w:rPr>
          <w:lang w:val="en-US" w:eastAsia="zh-CN"/>
        </w:rPr>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335D87C3" w14:textId="77777777" w:rsidR="004C4A70" w:rsidRPr="009202AA" w:rsidRDefault="004C4A70" w:rsidP="004C4A70">
      <w:pPr>
        <w:pStyle w:val="Heading4"/>
      </w:pPr>
      <w:bookmarkStart w:id="8076" w:name="_Toc216361465"/>
      <w:r w:rsidRPr="009202AA">
        <w:t>9.7.6.4</w:t>
      </w:r>
      <w:r w:rsidRPr="009202AA">
        <w:tab/>
        <w:t>Minimum requirement for single RAT E-UTRA operation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262E14B0" w14:textId="77777777" w:rsidR="004C4A70" w:rsidRPr="009202AA" w:rsidRDefault="004C4A70" w:rsidP="004C4A70">
      <w:pPr>
        <w:pStyle w:val="Heading5"/>
      </w:pPr>
      <w:bookmarkStart w:id="8077" w:name="_Toc21096760"/>
      <w:bookmarkStart w:id="8078" w:name="_Toc29763727"/>
      <w:bookmarkStart w:id="8079" w:name="_Toc36030198"/>
      <w:bookmarkStart w:id="8080" w:name="_Toc37180098"/>
      <w:bookmarkStart w:id="8081" w:name="_Toc45869798"/>
      <w:bookmarkStart w:id="8082" w:name="_Toc52555604"/>
      <w:bookmarkStart w:id="8083" w:name="_Toc61113067"/>
      <w:bookmarkStart w:id="8084" w:name="_Toc67911951"/>
      <w:bookmarkStart w:id="8085" w:name="_Toc74840771"/>
      <w:bookmarkStart w:id="8086" w:name="_Toc76503906"/>
      <w:bookmarkStart w:id="8087" w:name="_Toc83042458"/>
      <w:bookmarkStart w:id="8088" w:name="_Toc89854632"/>
      <w:bookmarkStart w:id="8089" w:name="_Toc98667405"/>
      <w:bookmarkStart w:id="8090" w:name="_Toc105752688"/>
      <w:bookmarkStart w:id="8091" w:name="_Toc123150306"/>
      <w:bookmarkStart w:id="8092" w:name="_Toc124163268"/>
      <w:bookmarkStart w:id="8093" w:name="_Toc130913578"/>
      <w:bookmarkStart w:id="8094" w:name="_Toc137373863"/>
      <w:bookmarkStart w:id="8095" w:name="_Toc138892543"/>
      <w:bookmarkStart w:id="8096" w:name="_Toc155216610"/>
      <w:bookmarkStart w:id="8097" w:name="_Toc216361466"/>
      <w:r w:rsidRPr="009202AA">
        <w:t>9.7.6.4.1</w:t>
      </w:r>
      <w:r w:rsidRPr="009202AA">
        <w:tab/>
        <w:t>Mandatory Requirements</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50DC7D67" w14:textId="77777777" w:rsidR="004C4A70" w:rsidRPr="009202AA" w:rsidRDefault="004C4A70" w:rsidP="004C4A70">
      <w:pPr>
        <w:pStyle w:val="Heading6"/>
      </w:pPr>
      <w:bookmarkStart w:id="8098" w:name="_Toc21096761"/>
      <w:bookmarkStart w:id="8099" w:name="_Toc29763728"/>
      <w:bookmarkStart w:id="8100" w:name="_Toc36030199"/>
      <w:bookmarkStart w:id="8101" w:name="_Toc37180099"/>
      <w:bookmarkStart w:id="8102" w:name="_Toc45869799"/>
      <w:bookmarkStart w:id="8103" w:name="_Toc52555605"/>
      <w:bookmarkStart w:id="8104" w:name="_Toc61113068"/>
      <w:bookmarkStart w:id="8105" w:name="_Toc67911952"/>
      <w:bookmarkStart w:id="8106" w:name="_Toc74840772"/>
      <w:bookmarkStart w:id="8107" w:name="_Toc76503907"/>
      <w:bookmarkStart w:id="8108" w:name="_Toc83042459"/>
      <w:bookmarkStart w:id="8109" w:name="_Toc89854633"/>
      <w:bookmarkStart w:id="8110" w:name="_Toc98667406"/>
      <w:bookmarkStart w:id="8111" w:name="_Toc105752689"/>
      <w:bookmarkStart w:id="8112" w:name="_Toc123150307"/>
      <w:bookmarkStart w:id="8113" w:name="_Toc124163269"/>
      <w:bookmarkStart w:id="8114" w:name="_Toc130913579"/>
      <w:bookmarkStart w:id="8115" w:name="_Toc137373864"/>
      <w:bookmarkStart w:id="8116" w:name="_Toc138892544"/>
      <w:bookmarkStart w:id="8117" w:name="_Toc155216611"/>
      <w:bookmarkStart w:id="8118" w:name="_Toc216361467"/>
      <w:r w:rsidRPr="009202AA">
        <w:t>9.7.6.4.1.1</w:t>
      </w:r>
      <w:r w:rsidRPr="009202AA">
        <w:tab/>
        <w:t>Minimum requirement (Category A)</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119" w:name="_Toc21096762"/>
      <w:bookmarkStart w:id="8120" w:name="_Toc29763729"/>
      <w:bookmarkStart w:id="8121" w:name="_Toc36030200"/>
      <w:bookmarkStart w:id="8122" w:name="_Toc37180100"/>
      <w:bookmarkStart w:id="8123" w:name="_Toc45869800"/>
      <w:bookmarkStart w:id="8124" w:name="_Toc52555606"/>
      <w:bookmarkStart w:id="8125" w:name="_Toc61113069"/>
      <w:bookmarkStart w:id="8126" w:name="_Toc67911953"/>
      <w:bookmarkStart w:id="8127" w:name="_Toc74840773"/>
      <w:bookmarkStart w:id="8128" w:name="_Toc76503908"/>
      <w:bookmarkStart w:id="8129" w:name="_Toc83042460"/>
      <w:bookmarkStart w:id="8130" w:name="_Toc89854634"/>
      <w:bookmarkStart w:id="8131" w:name="_Toc98667407"/>
      <w:bookmarkStart w:id="8132" w:name="_Toc105752690"/>
      <w:bookmarkStart w:id="8133" w:name="_Toc123150308"/>
      <w:bookmarkStart w:id="8134" w:name="_Toc124163270"/>
      <w:bookmarkStart w:id="8135" w:name="_Toc130913580"/>
      <w:bookmarkStart w:id="8136" w:name="_Toc137373865"/>
      <w:bookmarkStart w:id="8137" w:name="_Toc138892545"/>
      <w:bookmarkStart w:id="8138" w:name="_Toc155216612"/>
      <w:bookmarkStart w:id="8139" w:name="_Toc216361468"/>
      <w:r w:rsidRPr="009202AA">
        <w:t>9.7.6.4.1.2</w:t>
      </w:r>
      <w:r w:rsidRPr="009202AA">
        <w:tab/>
        <w:t>Minimum Requirement (Category B)</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lastRenderedPageBreak/>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140" w:name="_Toc21096763"/>
      <w:bookmarkStart w:id="8141" w:name="_Toc29763730"/>
      <w:bookmarkStart w:id="8142" w:name="_Toc36030201"/>
      <w:bookmarkStart w:id="8143" w:name="_Toc37180101"/>
      <w:bookmarkStart w:id="8144" w:name="_Toc45869801"/>
      <w:bookmarkStart w:id="8145" w:name="_Toc52555607"/>
      <w:bookmarkStart w:id="8146" w:name="_Toc61113070"/>
      <w:bookmarkStart w:id="8147" w:name="_Toc67911954"/>
      <w:bookmarkStart w:id="8148" w:name="_Toc74840774"/>
      <w:bookmarkStart w:id="8149" w:name="_Toc76503909"/>
      <w:bookmarkStart w:id="8150" w:name="_Toc83042461"/>
      <w:bookmarkStart w:id="8151" w:name="_Toc89854635"/>
      <w:bookmarkStart w:id="8152" w:name="_Toc98667408"/>
      <w:bookmarkStart w:id="8153" w:name="_Toc105752691"/>
      <w:bookmarkStart w:id="8154" w:name="_Toc123150309"/>
      <w:bookmarkStart w:id="8155" w:name="_Toc124163271"/>
      <w:bookmarkStart w:id="8156" w:name="_Toc130913581"/>
      <w:bookmarkStart w:id="8157" w:name="_Toc137373866"/>
      <w:bookmarkStart w:id="8158" w:name="_Toc138892546"/>
      <w:bookmarkStart w:id="8159" w:name="_Toc155216613"/>
      <w:bookmarkStart w:id="8160" w:name="_Toc216361469"/>
      <w:r w:rsidRPr="009202AA">
        <w:t>9.7.6.4.2</w:t>
      </w:r>
      <w:r w:rsidRPr="009202AA">
        <w:tab/>
        <w:t>Protection of the BS receiver of own or different BS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161" w:name="_Toc21096764"/>
      <w:bookmarkStart w:id="8162" w:name="_Toc29763731"/>
      <w:bookmarkStart w:id="8163" w:name="_Toc36030202"/>
      <w:bookmarkStart w:id="8164" w:name="_Toc37180102"/>
      <w:bookmarkStart w:id="8165" w:name="_Toc45869802"/>
      <w:bookmarkStart w:id="8166" w:name="_Toc52555608"/>
      <w:bookmarkStart w:id="8167" w:name="_Toc61113071"/>
      <w:bookmarkStart w:id="8168" w:name="_Toc67911955"/>
      <w:bookmarkStart w:id="8169" w:name="_Toc74840775"/>
      <w:bookmarkStart w:id="8170" w:name="_Toc76503910"/>
      <w:bookmarkStart w:id="8171" w:name="_Toc83042462"/>
      <w:bookmarkStart w:id="8172" w:name="_Toc89854636"/>
      <w:bookmarkStart w:id="8173" w:name="_Toc98667409"/>
      <w:bookmarkStart w:id="8174" w:name="_Toc105752692"/>
      <w:bookmarkStart w:id="8175" w:name="_Toc123150310"/>
      <w:bookmarkStart w:id="8176" w:name="_Toc124163272"/>
      <w:bookmarkStart w:id="8177" w:name="_Toc130913582"/>
      <w:bookmarkStart w:id="8178" w:name="_Toc137373867"/>
      <w:bookmarkStart w:id="8179" w:name="_Toc138892547"/>
      <w:bookmarkStart w:id="8180" w:name="_Toc155216614"/>
      <w:bookmarkStart w:id="8181" w:name="_Toc216361470"/>
      <w:r w:rsidRPr="009202AA">
        <w:t>9.7.6.4.3</w:t>
      </w:r>
      <w:r w:rsidRPr="009202AA">
        <w:tab/>
        <w:t>Additional spurious emissions requirements</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1F654C63" w14:textId="77777777" w:rsidR="004C4A70" w:rsidRPr="009202AA" w:rsidRDefault="004C4A70" w:rsidP="004C4A70">
      <w:pPr>
        <w:pStyle w:val="Heading6"/>
      </w:pPr>
      <w:bookmarkStart w:id="8182" w:name="_Toc21096765"/>
      <w:bookmarkStart w:id="8183" w:name="_Toc29763732"/>
      <w:bookmarkStart w:id="8184" w:name="_Toc36030203"/>
      <w:bookmarkStart w:id="8185" w:name="_Toc37180103"/>
      <w:bookmarkStart w:id="8186" w:name="_Toc45869803"/>
      <w:bookmarkStart w:id="8187" w:name="_Toc52555609"/>
      <w:bookmarkStart w:id="8188" w:name="_Toc61113072"/>
      <w:bookmarkStart w:id="8189" w:name="_Toc67911956"/>
      <w:bookmarkStart w:id="8190" w:name="_Toc74840776"/>
      <w:bookmarkStart w:id="8191" w:name="_Toc76503911"/>
      <w:bookmarkStart w:id="8192" w:name="_Toc83042463"/>
      <w:bookmarkStart w:id="8193" w:name="_Toc89854637"/>
      <w:bookmarkStart w:id="8194" w:name="_Toc98667410"/>
      <w:bookmarkStart w:id="8195" w:name="_Toc105752693"/>
      <w:bookmarkStart w:id="8196" w:name="_Toc123150311"/>
      <w:bookmarkStart w:id="8197" w:name="_Toc124163273"/>
      <w:bookmarkStart w:id="8198" w:name="_Toc130913583"/>
      <w:bookmarkStart w:id="8199" w:name="_Toc137373868"/>
      <w:bookmarkStart w:id="8200" w:name="_Toc138892548"/>
      <w:bookmarkStart w:id="8201" w:name="_Toc155216615"/>
      <w:bookmarkStart w:id="8202" w:name="_Toc216361471"/>
      <w:r w:rsidRPr="009202AA">
        <w:t>9.7.6.4.3.1</w:t>
      </w:r>
      <w:r w:rsidRPr="009202AA">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203" w:name="_Toc21096766"/>
      <w:bookmarkStart w:id="8204" w:name="_Toc29763733"/>
      <w:bookmarkStart w:id="8205" w:name="_Toc36030204"/>
      <w:bookmarkStart w:id="8206" w:name="_Toc37180104"/>
      <w:bookmarkStart w:id="8207" w:name="_Toc45869804"/>
      <w:bookmarkStart w:id="8208" w:name="_Toc52555610"/>
      <w:bookmarkStart w:id="8209" w:name="_Toc61113073"/>
      <w:bookmarkStart w:id="8210" w:name="_Toc67911957"/>
      <w:bookmarkStart w:id="8211" w:name="_Toc74840777"/>
      <w:bookmarkStart w:id="8212" w:name="_Toc76503912"/>
      <w:bookmarkStart w:id="8213" w:name="_Toc83042464"/>
      <w:bookmarkStart w:id="8214" w:name="_Toc89854638"/>
      <w:bookmarkStart w:id="8215" w:name="_Toc98667411"/>
      <w:bookmarkStart w:id="8216" w:name="_Toc105752694"/>
      <w:bookmarkStart w:id="8217" w:name="_Toc123150312"/>
      <w:bookmarkStart w:id="8218" w:name="_Toc124163274"/>
      <w:bookmarkStart w:id="8219" w:name="_Toc130913584"/>
      <w:bookmarkStart w:id="8220" w:name="_Toc137373869"/>
      <w:bookmarkStart w:id="8221" w:name="_Toc138892549"/>
      <w:bookmarkStart w:id="8222" w:name="_Toc155216616"/>
      <w:bookmarkStart w:id="8223" w:name="_Toc216361472"/>
      <w:r w:rsidRPr="009202AA">
        <w:lastRenderedPageBreak/>
        <w:t>9.7.6.4.3.2</w:t>
      </w:r>
      <w:r w:rsidRPr="009202AA">
        <w:tab/>
        <w:t>Minimum Requirement</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3E73A60F" w14:textId="5CF5D8E7" w:rsidR="00DF4721" w:rsidRPr="009202AA" w:rsidRDefault="00DF4721" w:rsidP="00DF4721">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table 9.7.6.4.3.2-1 apply for each supported operating band.</w:t>
      </w:r>
      <w:r w:rsidRPr="009202AA">
        <w:rPr>
          <w:lang w:eastAsia="zh-CN"/>
        </w:rPr>
        <w:t xml:space="preserve"> </w:t>
      </w:r>
    </w:p>
    <w:p w14:paraId="75B67080" w14:textId="77777777" w:rsidR="00DF4721" w:rsidRPr="009202AA" w:rsidRDefault="00DF4721" w:rsidP="00DF4721">
      <w:pPr>
        <w:pStyle w:val="TH"/>
      </w:pPr>
      <w:r w:rsidRPr="009202AA">
        <w:t>Table 9.7.6.4.3.2-1: AAS BS OTA Spurious emissions limits for co-existence with systems operating in other frequency bands</w:t>
      </w:r>
    </w:p>
    <w:p w14:paraId="3CC8F094" w14:textId="77777777" w:rsidR="00DF4721" w:rsidRDefault="00DF4721" w:rsidP="00DF4721"/>
    <w:p w14:paraId="03C2385C" w14:textId="77777777" w:rsidR="00DF4721" w:rsidRDefault="00DF4721" w:rsidP="00DF4721"/>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DF4721" w:rsidRPr="007738B8" w14:paraId="44E30D7E" w14:textId="77777777" w:rsidTr="00FF3A2F">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4CF8C5B0" w14:textId="77777777" w:rsidR="00DF4721" w:rsidRDefault="00DF4721" w:rsidP="00FF3A2F">
            <w:pPr>
              <w:pStyle w:val="TAH"/>
              <w:rPr>
                <w:rFonts w:cs="Arial"/>
              </w:rPr>
            </w:pPr>
            <w:r>
              <w:rPr>
                <w:rFonts w:cs="Arial"/>
                <w:lang w:val="en-US"/>
              </w:rPr>
              <w:t xml:space="preserve">System type </w:t>
            </w:r>
            <w:r w:rsidRPr="00A46FD9">
              <w:rPr>
                <w:rFonts w:cs="Arial"/>
              </w:rPr>
              <w:t>to co-exist with</w:t>
            </w:r>
          </w:p>
          <w:p w14:paraId="7EC4C77A" w14:textId="77777777" w:rsidR="00DF4721" w:rsidRPr="00F95B02" w:rsidRDefault="00DF4721" w:rsidP="00FF3A2F">
            <w:pPr>
              <w:pStyle w:val="TAH"/>
              <w:rPr>
                <w:rFonts w:cs="Arial"/>
              </w:rPr>
            </w:pPr>
            <w:r>
              <w:rPr>
                <w:rFonts w:cs="Arial"/>
              </w:rPr>
              <w:t>(Note 8)</w:t>
            </w:r>
          </w:p>
        </w:tc>
        <w:tc>
          <w:tcPr>
            <w:tcW w:w="1988" w:type="dxa"/>
            <w:tcBorders>
              <w:top w:val="single" w:sz="2" w:space="0" w:color="auto"/>
              <w:left w:val="single" w:sz="2" w:space="0" w:color="auto"/>
              <w:bottom w:val="single" w:sz="2" w:space="0" w:color="auto"/>
              <w:right w:val="single" w:sz="2" w:space="0" w:color="auto"/>
            </w:tcBorders>
          </w:tcPr>
          <w:p w14:paraId="5E258BA7" w14:textId="77777777" w:rsidR="00DF4721" w:rsidRDefault="00DF4721" w:rsidP="00FF3A2F">
            <w:pPr>
              <w:pStyle w:val="TAH"/>
              <w:rPr>
                <w:rFonts w:cs="Arial"/>
              </w:rPr>
            </w:pPr>
            <w:r w:rsidRPr="00F95B02">
              <w:rPr>
                <w:rFonts w:cs="Arial"/>
              </w:rPr>
              <w:t>Frequency range for co-existence requirement</w:t>
            </w:r>
            <w:r>
              <w:rPr>
                <w:rFonts w:cs="Arial"/>
              </w:rPr>
              <w:t xml:space="preserve"> (MHz)</w:t>
            </w:r>
          </w:p>
          <w:p w14:paraId="616B7B14" w14:textId="77777777" w:rsidR="00DF4721" w:rsidRPr="00A40BB7" w:rsidRDefault="00DF4721" w:rsidP="00FF3A2F">
            <w:pPr>
              <w:pStyle w:val="TAH"/>
              <w:rPr>
                <w:rFonts w:cs="v5.0.0"/>
                <w:iCs/>
              </w:rPr>
            </w:pPr>
            <w:r>
              <w:rPr>
                <w:rFonts w:cs="v5.0.0"/>
                <w:iCs/>
              </w:rPr>
              <w:t>(Note 9)</w:t>
            </w:r>
          </w:p>
        </w:tc>
        <w:tc>
          <w:tcPr>
            <w:tcW w:w="2123" w:type="dxa"/>
            <w:tcBorders>
              <w:top w:val="single" w:sz="2" w:space="0" w:color="auto"/>
              <w:left w:val="single" w:sz="2" w:space="0" w:color="auto"/>
              <w:bottom w:val="single" w:sz="2" w:space="0" w:color="auto"/>
              <w:right w:val="single" w:sz="2" w:space="0" w:color="auto"/>
            </w:tcBorders>
            <w:hideMark/>
          </w:tcPr>
          <w:p w14:paraId="735DA04E" w14:textId="77777777" w:rsidR="00DF4721" w:rsidRPr="00F95B02" w:rsidRDefault="00DF4721" w:rsidP="00FF3A2F">
            <w:pPr>
              <w:pStyle w:val="TAH"/>
              <w:rPr>
                <w:rFonts w:cs="Arial"/>
                <w:i/>
              </w:rPr>
            </w:pPr>
            <w:r w:rsidRPr="00F95B02">
              <w:rPr>
                <w:rFonts w:cs="v5.0.0"/>
                <w:i/>
              </w:rPr>
              <w:t>Basic limits</w:t>
            </w:r>
            <w:r>
              <w:rPr>
                <w:rFonts w:cs="v5.0.0"/>
                <w:i/>
              </w:rPr>
              <w:br/>
              <w:t xml:space="preserve"> </w:t>
            </w:r>
            <w:r w:rsidRPr="007701D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69DBBBB5" w14:textId="77777777" w:rsidR="00DF4721" w:rsidRPr="00F95B02" w:rsidRDefault="00DF4721" w:rsidP="00FF3A2F">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2DBCF3D5" w14:textId="77777777" w:rsidR="00DF4721" w:rsidRPr="007738B8" w:rsidRDefault="00DF4721" w:rsidP="00FF3A2F">
            <w:pPr>
              <w:pStyle w:val="TAH"/>
              <w:rPr>
                <w:rFonts w:cs="Arial"/>
                <w:lang w:val="en-US"/>
              </w:rPr>
            </w:pPr>
            <w:r w:rsidRPr="00F95B02">
              <w:rPr>
                <w:rFonts w:cs="Arial"/>
              </w:rPr>
              <w:t>Note</w:t>
            </w:r>
            <w:r>
              <w:rPr>
                <w:rFonts w:cs="Arial"/>
                <w:lang w:val="en-US"/>
              </w:rPr>
              <w:t>s</w:t>
            </w:r>
          </w:p>
        </w:tc>
      </w:tr>
      <w:tr w:rsidR="00DF4721" w:rsidRPr="00F14F37" w14:paraId="05657C58"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55896FD1" w14:textId="77777777" w:rsidR="00DF4721" w:rsidRPr="00F14F37" w:rsidRDefault="00DF4721" w:rsidP="00FF3A2F">
            <w:pPr>
              <w:pStyle w:val="TAC"/>
              <w:rPr>
                <w:lang w:val="en-US" w:eastAsia="zh-CN"/>
              </w:rPr>
            </w:pPr>
            <w:r>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149384FD" w14:textId="77777777" w:rsidR="00DF4721" w:rsidRPr="00D96EBD" w:rsidRDefault="00DF4721" w:rsidP="00FF3A2F">
            <w:pPr>
              <w:pStyle w:val="TAC"/>
            </w:pPr>
            <w:r w:rsidRPr="00D96EBD">
              <w:t>869 - 894 MHz</w:t>
            </w:r>
          </w:p>
        </w:tc>
        <w:tc>
          <w:tcPr>
            <w:tcW w:w="2123" w:type="dxa"/>
            <w:tcBorders>
              <w:top w:val="single" w:sz="2" w:space="0" w:color="auto"/>
              <w:left w:val="single" w:sz="2" w:space="0" w:color="auto"/>
              <w:bottom w:val="single" w:sz="2" w:space="0" w:color="auto"/>
              <w:right w:val="single" w:sz="2" w:space="0" w:color="auto"/>
            </w:tcBorders>
          </w:tcPr>
          <w:p w14:paraId="7A618C23" w14:textId="77777777" w:rsidR="00DF4721" w:rsidRPr="00D96EBD" w:rsidRDefault="00DF4721" w:rsidP="00FF3A2F">
            <w:pPr>
              <w:pStyle w:val="TAC"/>
            </w:pPr>
            <w:r>
              <w:t>-48</w:t>
            </w:r>
          </w:p>
        </w:tc>
        <w:tc>
          <w:tcPr>
            <w:tcW w:w="1877" w:type="dxa"/>
            <w:vMerge w:val="restart"/>
            <w:tcBorders>
              <w:top w:val="single" w:sz="2" w:space="0" w:color="auto"/>
              <w:left w:val="single" w:sz="2" w:space="0" w:color="auto"/>
              <w:right w:val="single" w:sz="2" w:space="0" w:color="auto"/>
            </w:tcBorders>
          </w:tcPr>
          <w:p w14:paraId="0B4A1DB1" w14:textId="77777777" w:rsidR="00DF4721" w:rsidRPr="00F14F37" w:rsidRDefault="00DF4721" w:rsidP="00FF3A2F">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3561D642" w14:textId="77777777" w:rsidR="00DF4721" w:rsidRPr="00F14F37" w:rsidRDefault="00DF4721" w:rsidP="00FF3A2F">
            <w:pPr>
              <w:pStyle w:val="TAC"/>
              <w:rPr>
                <w:lang w:val="en-US" w:eastAsia="zh-CN"/>
              </w:rPr>
            </w:pPr>
            <w:r>
              <w:rPr>
                <w:lang w:val="en-US" w:eastAsia="zh-CN"/>
              </w:rPr>
              <w:t>Note 1, Note 3</w:t>
            </w:r>
          </w:p>
        </w:tc>
      </w:tr>
      <w:tr w:rsidR="00DF4721" w:rsidRPr="00F14F37" w14:paraId="52C29AA0"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215FF1B2"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78C7F634" w14:textId="77777777" w:rsidR="00DF4721" w:rsidRPr="00D96EBD" w:rsidRDefault="00DF4721" w:rsidP="00FF3A2F">
            <w:pPr>
              <w:pStyle w:val="TAC"/>
            </w:pPr>
            <w:r w:rsidRPr="00D96EBD">
              <w:t xml:space="preserve">824 </w:t>
            </w:r>
            <w:r w:rsidRPr="00D96EBD">
              <w:noBreakHyphen/>
              <w:t xml:space="preserve"> 849 MHz</w:t>
            </w:r>
          </w:p>
        </w:tc>
        <w:tc>
          <w:tcPr>
            <w:tcW w:w="2123" w:type="dxa"/>
            <w:tcBorders>
              <w:top w:val="single" w:sz="2" w:space="0" w:color="auto"/>
              <w:left w:val="single" w:sz="2" w:space="0" w:color="auto"/>
              <w:bottom w:val="single" w:sz="2" w:space="0" w:color="auto"/>
              <w:right w:val="single" w:sz="2" w:space="0" w:color="auto"/>
            </w:tcBorders>
          </w:tcPr>
          <w:p w14:paraId="2A3D201A" w14:textId="77777777" w:rsidR="00DF4721" w:rsidRPr="00D96EBD" w:rsidRDefault="00DF4721" w:rsidP="00FF3A2F">
            <w:pPr>
              <w:pStyle w:val="TAC"/>
            </w:pPr>
            <w:r>
              <w:t>-52</w:t>
            </w:r>
          </w:p>
        </w:tc>
        <w:tc>
          <w:tcPr>
            <w:tcW w:w="1877" w:type="dxa"/>
            <w:vMerge/>
            <w:tcBorders>
              <w:left w:val="single" w:sz="2" w:space="0" w:color="auto"/>
              <w:right w:val="single" w:sz="2" w:space="0" w:color="auto"/>
            </w:tcBorders>
          </w:tcPr>
          <w:p w14:paraId="06055EFD"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1719C5B6" w14:textId="77777777" w:rsidR="00DF4721" w:rsidRPr="00F14F37" w:rsidRDefault="00DF4721" w:rsidP="00FF3A2F">
            <w:pPr>
              <w:pStyle w:val="TAC"/>
              <w:rPr>
                <w:lang w:val="en-US" w:eastAsia="zh-CN"/>
              </w:rPr>
            </w:pPr>
          </w:p>
        </w:tc>
      </w:tr>
      <w:tr w:rsidR="00DF4721" w:rsidRPr="00F14F37" w14:paraId="324B85ED"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0EB2DF38" w14:textId="77777777" w:rsidR="00DF4721" w:rsidRPr="00F14F37" w:rsidRDefault="00DF4721" w:rsidP="00FF3A2F">
            <w:pPr>
              <w:pStyle w:val="TAC"/>
              <w:rPr>
                <w:lang w:val="en-US" w:eastAsia="zh-CN"/>
              </w:rPr>
            </w:pPr>
            <w:r>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7F2A1AD1" w14:textId="77777777" w:rsidR="00DF4721" w:rsidRPr="00D96EBD" w:rsidRDefault="00DF4721" w:rsidP="00FF3A2F">
            <w:pPr>
              <w:pStyle w:val="TAC"/>
            </w:pPr>
            <w:r w:rsidRPr="00D96EBD">
              <w:t xml:space="preserve">921 </w:t>
            </w:r>
            <w:r w:rsidRPr="00D96EBD">
              <w:noBreakHyphen/>
              <w:t xml:space="preserve"> 960 MHz</w:t>
            </w:r>
          </w:p>
        </w:tc>
        <w:tc>
          <w:tcPr>
            <w:tcW w:w="2123" w:type="dxa"/>
            <w:tcBorders>
              <w:top w:val="single" w:sz="2" w:space="0" w:color="auto"/>
              <w:left w:val="single" w:sz="2" w:space="0" w:color="auto"/>
              <w:bottom w:val="single" w:sz="2" w:space="0" w:color="auto"/>
              <w:right w:val="single" w:sz="2" w:space="0" w:color="auto"/>
            </w:tcBorders>
          </w:tcPr>
          <w:p w14:paraId="0D53BBF7" w14:textId="77777777" w:rsidR="00DF4721" w:rsidRPr="00D96EBD" w:rsidRDefault="00DF4721" w:rsidP="00FF3A2F">
            <w:pPr>
              <w:pStyle w:val="TAC"/>
            </w:pPr>
            <w:r>
              <w:t>-48</w:t>
            </w:r>
          </w:p>
        </w:tc>
        <w:tc>
          <w:tcPr>
            <w:tcW w:w="1877" w:type="dxa"/>
            <w:vMerge/>
            <w:tcBorders>
              <w:left w:val="single" w:sz="2" w:space="0" w:color="auto"/>
              <w:right w:val="single" w:sz="2" w:space="0" w:color="auto"/>
            </w:tcBorders>
          </w:tcPr>
          <w:p w14:paraId="605EA5E8"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2A0F9172" w14:textId="77777777" w:rsidR="00DF4721" w:rsidRPr="00F14F37" w:rsidRDefault="00DF4721" w:rsidP="00FF3A2F">
            <w:pPr>
              <w:pStyle w:val="TAC"/>
              <w:rPr>
                <w:lang w:val="en-US" w:eastAsia="zh-CN"/>
              </w:rPr>
            </w:pPr>
          </w:p>
        </w:tc>
      </w:tr>
      <w:tr w:rsidR="00DF4721" w:rsidRPr="00F14F37" w14:paraId="37C76C91"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165DA1D4"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2115F57E" w14:textId="77777777" w:rsidR="00DF4721" w:rsidRPr="00D96EBD" w:rsidRDefault="00DF4721" w:rsidP="00FF3A2F">
            <w:pPr>
              <w:pStyle w:val="TAC"/>
            </w:pPr>
            <w:r w:rsidRPr="00D96EBD">
              <w:t>876 - 915 MHz</w:t>
            </w:r>
          </w:p>
        </w:tc>
        <w:tc>
          <w:tcPr>
            <w:tcW w:w="2123" w:type="dxa"/>
            <w:tcBorders>
              <w:top w:val="single" w:sz="2" w:space="0" w:color="auto"/>
              <w:left w:val="single" w:sz="2" w:space="0" w:color="auto"/>
              <w:bottom w:val="single" w:sz="2" w:space="0" w:color="auto"/>
              <w:right w:val="single" w:sz="2" w:space="0" w:color="auto"/>
            </w:tcBorders>
          </w:tcPr>
          <w:p w14:paraId="6277B472" w14:textId="77777777" w:rsidR="00DF4721" w:rsidRPr="00D96EBD" w:rsidRDefault="00DF4721" w:rsidP="00FF3A2F">
            <w:pPr>
              <w:pStyle w:val="TAC"/>
            </w:pPr>
            <w:r>
              <w:t>-52</w:t>
            </w:r>
          </w:p>
        </w:tc>
        <w:tc>
          <w:tcPr>
            <w:tcW w:w="1877" w:type="dxa"/>
            <w:vMerge/>
            <w:tcBorders>
              <w:left w:val="single" w:sz="2" w:space="0" w:color="auto"/>
              <w:right w:val="single" w:sz="2" w:space="0" w:color="auto"/>
            </w:tcBorders>
          </w:tcPr>
          <w:p w14:paraId="255252CE"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623F770F" w14:textId="77777777" w:rsidR="00DF4721" w:rsidRPr="00F14F37" w:rsidRDefault="00DF4721" w:rsidP="00FF3A2F">
            <w:pPr>
              <w:pStyle w:val="TAC"/>
              <w:rPr>
                <w:lang w:val="en-US" w:eastAsia="zh-CN"/>
              </w:rPr>
            </w:pPr>
          </w:p>
        </w:tc>
      </w:tr>
      <w:tr w:rsidR="00DF4721" w:rsidRPr="00F14F37" w14:paraId="1EC7E5B9"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789CC2A6" w14:textId="77777777" w:rsidR="00DF4721" w:rsidRPr="00F14F37" w:rsidRDefault="00DF4721" w:rsidP="00FF3A2F">
            <w:pPr>
              <w:pStyle w:val="TAC"/>
              <w:rPr>
                <w:lang w:val="en-US" w:eastAsia="zh-CN"/>
              </w:rPr>
            </w:pPr>
            <w:r>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30E4618D" w14:textId="77777777" w:rsidR="00DF4721" w:rsidRPr="00655A57" w:rsidRDefault="00DF4721" w:rsidP="00FF3A2F">
            <w:pPr>
              <w:pStyle w:val="TAC"/>
            </w:pPr>
            <w:r w:rsidRPr="00655A57">
              <w:t xml:space="preserve">1805 </w:t>
            </w:r>
            <w:r w:rsidRPr="00655A57">
              <w:noBreakHyphen/>
              <w:t xml:space="preserve"> 1880 MHz</w:t>
            </w:r>
          </w:p>
        </w:tc>
        <w:tc>
          <w:tcPr>
            <w:tcW w:w="2123" w:type="dxa"/>
            <w:tcBorders>
              <w:top w:val="single" w:sz="2" w:space="0" w:color="auto"/>
              <w:left w:val="single" w:sz="2" w:space="0" w:color="auto"/>
              <w:bottom w:val="single" w:sz="2" w:space="0" w:color="auto"/>
              <w:right w:val="single" w:sz="2" w:space="0" w:color="auto"/>
            </w:tcBorders>
          </w:tcPr>
          <w:p w14:paraId="447F32D1" w14:textId="77777777" w:rsidR="00DF4721" w:rsidRPr="00655A57" w:rsidRDefault="00DF4721" w:rsidP="00FF3A2F">
            <w:pPr>
              <w:pStyle w:val="TAC"/>
            </w:pPr>
            <w:r w:rsidRPr="00655A57">
              <w:t>-</w:t>
            </w:r>
            <w:r>
              <w:t>38</w:t>
            </w:r>
          </w:p>
        </w:tc>
        <w:tc>
          <w:tcPr>
            <w:tcW w:w="1877" w:type="dxa"/>
            <w:vMerge/>
            <w:tcBorders>
              <w:left w:val="single" w:sz="2" w:space="0" w:color="auto"/>
              <w:right w:val="single" w:sz="2" w:space="0" w:color="auto"/>
            </w:tcBorders>
          </w:tcPr>
          <w:p w14:paraId="5ECD5889"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06CA6D18" w14:textId="77777777" w:rsidR="00DF4721" w:rsidRPr="00F14F37" w:rsidRDefault="00DF4721" w:rsidP="00FF3A2F">
            <w:pPr>
              <w:pStyle w:val="TAC"/>
              <w:rPr>
                <w:lang w:val="en-US" w:eastAsia="zh-CN"/>
              </w:rPr>
            </w:pPr>
          </w:p>
        </w:tc>
      </w:tr>
      <w:tr w:rsidR="00DF4721" w:rsidRPr="00F14F37" w14:paraId="60220AF3"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75C49FED"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1338505F" w14:textId="77777777" w:rsidR="00DF4721" w:rsidRPr="00655A57" w:rsidRDefault="00DF4721" w:rsidP="00FF3A2F">
            <w:pPr>
              <w:pStyle w:val="TAC"/>
            </w:pPr>
            <w:r w:rsidRPr="00655A57">
              <w:t>1710 - 1785 MHz</w:t>
            </w:r>
          </w:p>
        </w:tc>
        <w:tc>
          <w:tcPr>
            <w:tcW w:w="2123" w:type="dxa"/>
            <w:tcBorders>
              <w:top w:val="single" w:sz="2" w:space="0" w:color="auto"/>
              <w:left w:val="single" w:sz="2" w:space="0" w:color="auto"/>
              <w:bottom w:val="single" w:sz="2" w:space="0" w:color="auto"/>
              <w:right w:val="single" w:sz="2" w:space="0" w:color="auto"/>
            </w:tcBorders>
          </w:tcPr>
          <w:p w14:paraId="726FF6FE" w14:textId="77777777" w:rsidR="00DF4721" w:rsidRPr="00655A57" w:rsidRDefault="00DF4721" w:rsidP="00FF3A2F">
            <w:pPr>
              <w:pStyle w:val="TAC"/>
            </w:pPr>
            <w:r w:rsidRPr="00655A57">
              <w:t>-</w:t>
            </w:r>
            <w:r>
              <w:t>52</w:t>
            </w:r>
          </w:p>
        </w:tc>
        <w:tc>
          <w:tcPr>
            <w:tcW w:w="1877" w:type="dxa"/>
            <w:vMerge/>
            <w:tcBorders>
              <w:left w:val="single" w:sz="2" w:space="0" w:color="auto"/>
              <w:right w:val="single" w:sz="2" w:space="0" w:color="auto"/>
            </w:tcBorders>
          </w:tcPr>
          <w:p w14:paraId="4C636E1A"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1D83B0CB" w14:textId="77777777" w:rsidR="00DF4721" w:rsidRPr="00F14F37" w:rsidRDefault="00DF4721" w:rsidP="00FF3A2F">
            <w:pPr>
              <w:pStyle w:val="TAC"/>
              <w:rPr>
                <w:lang w:val="en-US" w:eastAsia="zh-CN"/>
              </w:rPr>
            </w:pPr>
          </w:p>
        </w:tc>
      </w:tr>
      <w:tr w:rsidR="00DF4721" w:rsidRPr="00F14F37" w14:paraId="28830C02" w14:textId="77777777" w:rsidTr="00FF3A2F">
        <w:trPr>
          <w:cantSplit/>
          <w:tblHeader/>
          <w:jc w:val="center"/>
        </w:trPr>
        <w:tc>
          <w:tcPr>
            <w:tcW w:w="1698" w:type="dxa"/>
            <w:vMerge w:val="restart"/>
            <w:tcBorders>
              <w:left w:val="single" w:sz="2" w:space="0" w:color="auto"/>
              <w:right w:val="single" w:sz="2" w:space="0" w:color="auto"/>
            </w:tcBorders>
          </w:tcPr>
          <w:p w14:paraId="150AF6C1" w14:textId="77777777" w:rsidR="00DF4721" w:rsidRPr="00F14F37" w:rsidRDefault="00DF4721" w:rsidP="00FF3A2F">
            <w:pPr>
              <w:pStyle w:val="TAC"/>
              <w:rPr>
                <w:lang w:val="en-US" w:eastAsia="zh-CN"/>
              </w:rPr>
            </w:pPr>
            <w:r>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60A901DC" w14:textId="77777777" w:rsidR="00DF4721" w:rsidRPr="00655A57" w:rsidRDefault="00DF4721" w:rsidP="00FF3A2F">
            <w:pPr>
              <w:pStyle w:val="TAC"/>
              <w:rPr>
                <w:lang w:val="en-US" w:eastAsia="zh-CN"/>
              </w:rPr>
            </w:pPr>
            <w:r w:rsidRPr="00655A57">
              <w:rPr>
                <w:lang w:val="en-US" w:eastAsia="zh-CN"/>
              </w:rPr>
              <w:t xml:space="preserve">1930 </w:t>
            </w:r>
            <w:r w:rsidRPr="00655A57">
              <w:rPr>
                <w:lang w:val="en-US" w:eastAsia="zh-CN"/>
              </w:rPr>
              <w:noBreakHyphen/>
              <w:t xml:space="preserve"> 1990 MHz</w:t>
            </w:r>
          </w:p>
        </w:tc>
        <w:tc>
          <w:tcPr>
            <w:tcW w:w="2123" w:type="dxa"/>
            <w:tcBorders>
              <w:top w:val="single" w:sz="2" w:space="0" w:color="auto"/>
              <w:left w:val="single" w:sz="2" w:space="0" w:color="auto"/>
              <w:bottom w:val="single" w:sz="2" w:space="0" w:color="auto"/>
              <w:right w:val="single" w:sz="2" w:space="0" w:color="auto"/>
            </w:tcBorders>
          </w:tcPr>
          <w:p w14:paraId="4EB93428" w14:textId="77777777" w:rsidR="00DF4721" w:rsidRPr="00655A57" w:rsidRDefault="00DF4721" w:rsidP="00FF3A2F">
            <w:pPr>
              <w:pStyle w:val="TAC"/>
              <w:rPr>
                <w:lang w:val="en-US" w:eastAsia="zh-CN"/>
              </w:rPr>
            </w:pPr>
            <w:r w:rsidRPr="00655A57">
              <w:rPr>
                <w:lang w:val="en-US" w:eastAsia="zh-CN"/>
              </w:rPr>
              <w:t>-</w:t>
            </w:r>
            <w:r>
              <w:rPr>
                <w:lang w:val="en-US" w:eastAsia="zh-CN"/>
              </w:rPr>
              <w:t>38</w:t>
            </w:r>
          </w:p>
        </w:tc>
        <w:tc>
          <w:tcPr>
            <w:tcW w:w="1877" w:type="dxa"/>
            <w:vMerge/>
            <w:tcBorders>
              <w:left w:val="single" w:sz="2" w:space="0" w:color="auto"/>
              <w:right w:val="single" w:sz="2" w:space="0" w:color="auto"/>
            </w:tcBorders>
          </w:tcPr>
          <w:p w14:paraId="3212B734"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130B031C" w14:textId="77777777" w:rsidR="00DF4721" w:rsidRPr="00F14F37" w:rsidRDefault="00DF4721" w:rsidP="00FF3A2F">
            <w:pPr>
              <w:pStyle w:val="TAC"/>
              <w:rPr>
                <w:lang w:val="en-US" w:eastAsia="zh-CN"/>
              </w:rPr>
            </w:pPr>
          </w:p>
        </w:tc>
      </w:tr>
      <w:tr w:rsidR="00DF4721" w:rsidRPr="00F14F37" w14:paraId="27C0741F"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46708377"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657044CB" w14:textId="77777777" w:rsidR="00DF4721" w:rsidRPr="00655A57" w:rsidRDefault="00DF4721" w:rsidP="00FF3A2F">
            <w:pPr>
              <w:pStyle w:val="TAC"/>
              <w:rPr>
                <w:lang w:val="en-US" w:eastAsia="zh-CN"/>
              </w:rPr>
            </w:pPr>
            <w:r w:rsidRPr="00655A57">
              <w:rPr>
                <w:lang w:val="en-US" w:eastAsia="zh-CN"/>
              </w:rPr>
              <w:t xml:space="preserve">1850 </w:t>
            </w:r>
            <w:r w:rsidRPr="00655A57">
              <w:rPr>
                <w:lang w:val="en-US" w:eastAsia="zh-CN"/>
              </w:rPr>
              <w:noBreakHyphen/>
              <w:t xml:space="preserve"> 1910 MHz</w:t>
            </w:r>
          </w:p>
        </w:tc>
        <w:tc>
          <w:tcPr>
            <w:tcW w:w="2123" w:type="dxa"/>
            <w:tcBorders>
              <w:top w:val="single" w:sz="2" w:space="0" w:color="auto"/>
              <w:left w:val="single" w:sz="2" w:space="0" w:color="auto"/>
              <w:bottom w:val="single" w:sz="2" w:space="0" w:color="auto"/>
              <w:right w:val="single" w:sz="2" w:space="0" w:color="auto"/>
            </w:tcBorders>
          </w:tcPr>
          <w:p w14:paraId="1F0C1469" w14:textId="77777777" w:rsidR="00DF4721" w:rsidRPr="00655A57" w:rsidRDefault="00DF4721" w:rsidP="00FF3A2F">
            <w:pPr>
              <w:pStyle w:val="TAC"/>
              <w:rPr>
                <w:lang w:val="en-US" w:eastAsia="zh-CN"/>
              </w:rPr>
            </w:pPr>
            <w:r w:rsidRPr="00655A57">
              <w:rPr>
                <w:lang w:val="en-US" w:eastAsia="zh-CN"/>
              </w:rPr>
              <w:t>-</w:t>
            </w:r>
            <w:r>
              <w:rPr>
                <w:lang w:val="en-US" w:eastAsia="zh-CN"/>
              </w:rPr>
              <w:t>52</w:t>
            </w:r>
          </w:p>
        </w:tc>
        <w:tc>
          <w:tcPr>
            <w:tcW w:w="1877" w:type="dxa"/>
            <w:vMerge/>
            <w:tcBorders>
              <w:left w:val="single" w:sz="2" w:space="0" w:color="auto"/>
              <w:bottom w:val="single" w:sz="2" w:space="0" w:color="auto"/>
              <w:right w:val="single" w:sz="2" w:space="0" w:color="auto"/>
            </w:tcBorders>
          </w:tcPr>
          <w:p w14:paraId="2D77D2DE" w14:textId="77777777" w:rsidR="00DF4721" w:rsidRPr="00F14F37" w:rsidRDefault="00DF4721" w:rsidP="00FF3A2F">
            <w:pPr>
              <w:pStyle w:val="TAC"/>
              <w:rPr>
                <w:lang w:val="en-US" w:eastAsia="zh-CN"/>
              </w:rPr>
            </w:pPr>
          </w:p>
        </w:tc>
        <w:tc>
          <w:tcPr>
            <w:tcW w:w="2441" w:type="dxa"/>
            <w:vMerge/>
            <w:tcBorders>
              <w:left w:val="single" w:sz="2" w:space="0" w:color="auto"/>
              <w:bottom w:val="single" w:sz="2" w:space="0" w:color="auto"/>
              <w:right w:val="single" w:sz="2" w:space="0" w:color="auto"/>
            </w:tcBorders>
          </w:tcPr>
          <w:p w14:paraId="68E15681" w14:textId="77777777" w:rsidR="00DF4721" w:rsidRPr="00F14F37" w:rsidRDefault="00DF4721" w:rsidP="00FF3A2F">
            <w:pPr>
              <w:pStyle w:val="TAC"/>
              <w:rPr>
                <w:lang w:val="en-US" w:eastAsia="zh-CN"/>
              </w:rPr>
            </w:pPr>
          </w:p>
        </w:tc>
      </w:tr>
      <w:tr w:rsidR="00DF4721" w:rsidRPr="008307D3" w14:paraId="687A351D" w14:textId="77777777" w:rsidTr="00FF3A2F">
        <w:trPr>
          <w:cantSplit/>
          <w:trHeight w:val="631"/>
          <w:jc w:val="center"/>
        </w:trPr>
        <w:tc>
          <w:tcPr>
            <w:tcW w:w="1698" w:type="dxa"/>
            <w:vMerge w:val="restart"/>
            <w:tcBorders>
              <w:top w:val="single" w:sz="2" w:space="0" w:color="auto"/>
              <w:left w:val="single" w:sz="2" w:space="0" w:color="auto"/>
              <w:right w:val="single" w:sz="2" w:space="0" w:color="auto"/>
            </w:tcBorders>
          </w:tcPr>
          <w:p w14:paraId="1D339A43" w14:textId="77777777" w:rsidR="00DF4721" w:rsidRPr="008307D3" w:rsidRDefault="00DF4721" w:rsidP="00FF3A2F">
            <w:pPr>
              <w:pStyle w:val="TAC"/>
            </w:pPr>
            <w:r>
              <w:rPr>
                <w:lang w:eastAsia="zh-CN"/>
              </w:rPr>
              <w:t>UTRA, E-UTRA or NR</w:t>
            </w:r>
          </w:p>
        </w:tc>
        <w:tc>
          <w:tcPr>
            <w:tcW w:w="1988" w:type="dxa"/>
            <w:tcBorders>
              <w:top w:val="single" w:sz="2" w:space="0" w:color="auto"/>
              <w:left w:val="single" w:sz="2" w:space="0" w:color="auto"/>
              <w:right w:val="single" w:sz="2" w:space="0" w:color="auto"/>
            </w:tcBorders>
          </w:tcPr>
          <w:p w14:paraId="5FB1BD60" w14:textId="77777777" w:rsidR="00DF4721" w:rsidRDefault="00DF4721" w:rsidP="00FF3A2F">
            <w:pPr>
              <w:pStyle w:val="TAC"/>
            </w:pPr>
            <w:r w:rsidRPr="000D1AFB">
              <w:rPr>
                <w:lang w:eastAsia="zh-CN"/>
              </w:rPr>
              <w:t xml:space="preserve">Frequency range of </w:t>
            </w:r>
            <w:r>
              <w:rPr>
                <w:lang w:eastAsia="zh-CN"/>
              </w:rPr>
              <w:t>down</w:t>
            </w:r>
            <w:r w:rsidRPr="000D1AFB">
              <w:rPr>
                <w:lang w:eastAsia="zh-CN"/>
              </w:rPr>
              <w:t xml:space="preserve">link </w:t>
            </w:r>
            <w:r w:rsidRPr="000D1AFB">
              <w:rPr>
                <w:i/>
                <w:lang w:eastAsia="zh-CN"/>
              </w:rPr>
              <w:t>operating band</w:t>
            </w:r>
            <w:r>
              <w:rPr>
                <w:i/>
                <w:lang w:eastAsia="zh-CN"/>
              </w:rPr>
              <w:t xml:space="preserve"> </w:t>
            </w:r>
            <w:r w:rsidRPr="00EA6C7A">
              <w:rPr>
                <w:iCs/>
                <w:lang w:eastAsia="zh-CN"/>
              </w:rPr>
              <w:t xml:space="preserve">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right w:val="single" w:sz="2" w:space="0" w:color="auto"/>
            </w:tcBorders>
          </w:tcPr>
          <w:p w14:paraId="40BAFF31" w14:textId="77777777" w:rsidR="00DF4721" w:rsidRPr="008307D3" w:rsidRDefault="00DF4721" w:rsidP="00FF3A2F">
            <w:pPr>
              <w:pStyle w:val="TAC"/>
            </w:pPr>
            <w:r>
              <w:rPr>
                <w:lang w:val="en-US" w:eastAsia="zh-CN"/>
              </w:rPr>
              <w:t>-43</w:t>
            </w:r>
          </w:p>
        </w:tc>
        <w:tc>
          <w:tcPr>
            <w:tcW w:w="1877" w:type="dxa"/>
            <w:vMerge w:val="restart"/>
            <w:tcBorders>
              <w:top w:val="single" w:sz="2" w:space="0" w:color="auto"/>
              <w:left w:val="single" w:sz="2" w:space="0" w:color="auto"/>
              <w:right w:val="single" w:sz="2" w:space="0" w:color="auto"/>
            </w:tcBorders>
          </w:tcPr>
          <w:p w14:paraId="60DCC32E" w14:textId="77777777" w:rsidR="00DF4721" w:rsidRDefault="00DF4721" w:rsidP="00FF3A2F">
            <w:pPr>
              <w:pStyle w:val="TAC"/>
            </w:pPr>
            <w:r>
              <w:t>1 MHz</w:t>
            </w:r>
          </w:p>
        </w:tc>
        <w:tc>
          <w:tcPr>
            <w:tcW w:w="2441" w:type="dxa"/>
            <w:tcBorders>
              <w:top w:val="single" w:sz="2" w:space="0" w:color="auto"/>
              <w:left w:val="single" w:sz="2" w:space="0" w:color="auto"/>
              <w:right w:val="single" w:sz="2" w:space="0" w:color="auto"/>
            </w:tcBorders>
          </w:tcPr>
          <w:p w14:paraId="1038A763" w14:textId="77777777" w:rsidR="00DF4721" w:rsidRPr="008307D3" w:rsidRDefault="00DF4721" w:rsidP="00FF3A2F">
            <w:pPr>
              <w:pStyle w:val="TAC"/>
            </w:pPr>
            <w:r>
              <w:rPr>
                <w:lang w:val="en-US" w:eastAsia="zh-CN"/>
              </w:rPr>
              <w:t>Note 1, Note 3, Note 10</w:t>
            </w:r>
          </w:p>
        </w:tc>
      </w:tr>
      <w:tr w:rsidR="00DF4721" w:rsidRPr="00F95B02" w14:paraId="48CDB8AC" w14:textId="77777777" w:rsidTr="00FF3A2F">
        <w:trPr>
          <w:cantSplit/>
          <w:trHeight w:val="621"/>
          <w:jc w:val="center"/>
        </w:trPr>
        <w:tc>
          <w:tcPr>
            <w:tcW w:w="1698" w:type="dxa"/>
            <w:vMerge/>
            <w:tcBorders>
              <w:left w:val="single" w:sz="2" w:space="0" w:color="auto"/>
              <w:right w:val="single" w:sz="2" w:space="0" w:color="auto"/>
            </w:tcBorders>
          </w:tcPr>
          <w:p w14:paraId="3354838F" w14:textId="77777777" w:rsidR="00DF4721" w:rsidRPr="00F95B02" w:rsidRDefault="00DF4721" w:rsidP="00FF3A2F">
            <w:pPr>
              <w:pStyle w:val="TAC"/>
            </w:pPr>
          </w:p>
        </w:tc>
        <w:tc>
          <w:tcPr>
            <w:tcW w:w="1988" w:type="dxa"/>
            <w:tcBorders>
              <w:top w:val="single" w:sz="2" w:space="0" w:color="auto"/>
              <w:left w:val="single" w:sz="2" w:space="0" w:color="auto"/>
              <w:right w:val="single" w:sz="2" w:space="0" w:color="auto"/>
            </w:tcBorders>
          </w:tcPr>
          <w:p w14:paraId="4C47DF9D" w14:textId="77777777" w:rsidR="00DF4721" w:rsidRPr="00CF01F4" w:rsidRDefault="00DF4721" w:rsidP="00FF3A2F">
            <w:pPr>
              <w:pStyle w:val="TAC"/>
              <w:rPr>
                <w:lang w:val="en-US" w:eastAsia="zh-CN"/>
              </w:rPr>
            </w:pPr>
            <w:r w:rsidRPr="000D1AFB">
              <w:rPr>
                <w:lang w:eastAsia="zh-CN"/>
              </w:rPr>
              <w:t xml:space="preserve">Frequency range of </w:t>
            </w:r>
            <w:r>
              <w:rPr>
                <w:lang w:eastAsia="zh-CN"/>
              </w:rPr>
              <w:t>up</w:t>
            </w:r>
            <w:r w:rsidRPr="000D1AFB">
              <w:rPr>
                <w:lang w:eastAsia="zh-CN"/>
              </w:rPr>
              <w:t xml:space="preserve">link </w:t>
            </w:r>
            <w:r w:rsidRPr="000D1AFB">
              <w:rPr>
                <w:i/>
                <w:lang w:eastAsia="zh-CN"/>
              </w:rPr>
              <w:t>operating band</w:t>
            </w:r>
            <w:r w:rsidRPr="00EA6C7A">
              <w:rPr>
                <w:iCs/>
                <w:lang w:eastAsia="zh-CN"/>
              </w:rPr>
              <w:t xml:space="preserve"> 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right w:val="single" w:sz="2" w:space="0" w:color="auto"/>
            </w:tcBorders>
          </w:tcPr>
          <w:p w14:paraId="7C5A5BA1" w14:textId="77777777" w:rsidR="00DF4721" w:rsidRPr="00F95B02" w:rsidRDefault="00DF4721" w:rsidP="00FF3A2F">
            <w:pPr>
              <w:pStyle w:val="TAC"/>
            </w:pPr>
            <w:r>
              <w:rPr>
                <w:lang w:val="en-US" w:eastAsia="zh-CN"/>
              </w:rPr>
              <w:t>-40</w:t>
            </w:r>
          </w:p>
        </w:tc>
        <w:tc>
          <w:tcPr>
            <w:tcW w:w="1877" w:type="dxa"/>
            <w:vMerge/>
            <w:tcBorders>
              <w:left w:val="single" w:sz="2" w:space="0" w:color="auto"/>
              <w:right w:val="single" w:sz="2" w:space="0" w:color="auto"/>
            </w:tcBorders>
          </w:tcPr>
          <w:p w14:paraId="317A2846" w14:textId="77777777" w:rsidR="00DF4721" w:rsidRDefault="00DF4721" w:rsidP="00FF3A2F">
            <w:pPr>
              <w:pStyle w:val="TAC"/>
            </w:pPr>
          </w:p>
        </w:tc>
        <w:tc>
          <w:tcPr>
            <w:tcW w:w="2441" w:type="dxa"/>
            <w:tcBorders>
              <w:left w:val="single" w:sz="2" w:space="0" w:color="auto"/>
              <w:right w:val="single" w:sz="2" w:space="0" w:color="auto"/>
            </w:tcBorders>
          </w:tcPr>
          <w:p w14:paraId="3667D7C7" w14:textId="77777777" w:rsidR="00DF4721" w:rsidRPr="00F95B02" w:rsidRDefault="00DF4721" w:rsidP="00FF3A2F">
            <w:pPr>
              <w:pStyle w:val="TAC"/>
            </w:pPr>
            <w:r>
              <w:rPr>
                <w:lang w:val="en-US"/>
              </w:rPr>
              <w:t>Note 1, Note 3, Note 5, Note 6, Note 7</w:t>
            </w:r>
          </w:p>
        </w:tc>
      </w:tr>
    </w:tbl>
    <w:p w14:paraId="17326DFC" w14:textId="77777777" w:rsidR="00DF4721" w:rsidRPr="009202AA" w:rsidRDefault="00DF4721" w:rsidP="00DF4721"/>
    <w:p w14:paraId="04B22BAD" w14:textId="77777777" w:rsidR="00DF4721" w:rsidRPr="009202AA" w:rsidRDefault="00DF4721" w:rsidP="00DF4721">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42423821" w14:textId="77777777" w:rsidR="00DF4721" w:rsidRPr="009202AA" w:rsidRDefault="00DF4721" w:rsidP="00DF4721">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170313E" w14:textId="77777777" w:rsidR="00DF4721" w:rsidRPr="009202AA" w:rsidRDefault="00DF4721" w:rsidP="00DF4721">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481DD68A" w14:textId="77777777" w:rsidR="00DF4721" w:rsidRPr="009202AA" w:rsidRDefault="00DF4721" w:rsidP="00DF4721">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3BBC3CC2" w14:textId="77777777" w:rsidR="00DF4721" w:rsidRPr="009202AA" w:rsidRDefault="00DF4721" w:rsidP="00DF4721">
      <w:pPr>
        <w:pStyle w:val="NO"/>
      </w:pPr>
      <w:r w:rsidRPr="009202AA">
        <w:t>NOTE 6:</w:t>
      </w:r>
      <w:r w:rsidRPr="009202AA">
        <w:tab/>
        <w:t>For Band 28 BS, specific solutions may be required to fulfil the spurious emissions limits for BS for co-existence with Band 27 UL operating band</w:t>
      </w:r>
      <w:r w:rsidRPr="00837568">
        <w:rPr>
          <w:lang w:val="en-US" w:eastAsia="zh-CN"/>
        </w:rPr>
        <w:t xml:space="preserve">, </w:t>
      </w:r>
      <w:r w:rsidRPr="00837568">
        <w:rPr>
          <w:rFonts w:hint="eastAsia"/>
          <w:lang w:val="en-US" w:eastAsia="zh-CN"/>
        </w:rPr>
        <w:t xml:space="preserve">where requirement </w:t>
      </w:r>
      <w:r w:rsidRPr="00837568">
        <w:t>applies 4 MHz above the Band n28 downlink operating band</w:t>
      </w:r>
      <w:r w:rsidRPr="009C4728">
        <w:t>.</w:t>
      </w:r>
      <w:r w:rsidRPr="009202AA">
        <w:t>.</w:t>
      </w:r>
    </w:p>
    <w:p w14:paraId="3F73AE80" w14:textId="77777777" w:rsidR="00DF4721" w:rsidRDefault="00DF4721" w:rsidP="00DF4721">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r w:rsidRPr="00837568">
        <w:rPr>
          <w:lang w:val="en-US" w:eastAsia="zh-CN"/>
        </w:rPr>
        <w:t xml:space="preserve">, </w:t>
      </w:r>
      <w:r w:rsidRPr="00837568">
        <w:rPr>
          <w:rFonts w:hint="eastAsia"/>
          <w:lang w:val="en-US" w:eastAsia="zh-CN"/>
        </w:rPr>
        <w:t xml:space="preserve">where requirement </w:t>
      </w:r>
      <w:r w:rsidRPr="00837568">
        <w:t xml:space="preserve">applies </w:t>
      </w:r>
      <w:r>
        <w:t>1</w:t>
      </w:r>
      <w:r w:rsidRPr="00837568">
        <w:t xml:space="preserve"> MHz </w:t>
      </w:r>
      <w:r>
        <w:t>b</w:t>
      </w:r>
      <w:r w:rsidRPr="00837568">
        <w:t>e</w:t>
      </w:r>
      <w:r>
        <w:t>low</w:t>
      </w:r>
      <w:r w:rsidRPr="00837568">
        <w:t xml:space="preserve"> the Band 2</w:t>
      </w:r>
      <w:r>
        <w:t>9</w:t>
      </w:r>
      <w:r w:rsidRPr="00837568">
        <w:t xml:space="preserve"> downlink operating band</w:t>
      </w:r>
      <w:r w:rsidRPr="009C4728">
        <w:t>.</w:t>
      </w:r>
    </w:p>
    <w:p w14:paraId="53FA3E0A" w14:textId="5E8EF740" w:rsidR="00DF4721" w:rsidRDefault="00DF4721" w:rsidP="00DF4721">
      <w:pPr>
        <w:pStyle w:val="NO"/>
      </w:pPr>
      <w:r>
        <w:t>NOTE 7:</w:t>
      </w:r>
      <w:r>
        <w:tab/>
      </w:r>
      <w:r w:rsidRPr="00FE3DAC">
        <w:t xml:space="preserve">For NR Band n67 BS, specific solutions may be required to fulfil the spurious emissions limits for NR BS co-existence with E-UTRA Band 28 or </w:t>
      </w:r>
      <w:r>
        <w:t>NR Band</w:t>
      </w:r>
      <w:r w:rsidRPr="00FE3DAC">
        <w:t xml:space="preserve"> n28 UL operating band or </w:t>
      </w:r>
      <w:r>
        <w:t xml:space="preserve">NR </w:t>
      </w:r>
      <w:r w:rsidRPr="00FE3DAC">
        <w:t>Band n83 UL operating band, where requirement applies for 703 MHz to 736 MHz.</w:t>
      </w:r>
    </w:p>
    <w:p w14:paraId="422AE1CB" w14:textId="77777777" w:rsidR="00DF4721" w:rsidRDefault="00DF4721" w:rsidP="00DF4721">
      <w:pPr>
        <w:pStyle w:val="NO"/>
      </w:pPr>
      <w:r>
        <w:lastRenderedPageBreak/>
        <w:t>NOTE 8:</w:t>
      </w:r>
      <w:r>
        <w:rPr>
          <w:lang w:val="en-US" w:eastAsia="zh-CN"/>
        </w:rPr>
        <w:tab/>
      </w:r>
      <w:r w:rsidRPr="004F550C">
        <w:t>Does not apply for co-existence with standalone downlink bands (SDO) defined in TS 36.104</w:t>
      </w:r>
      <w:r>
        <w:t xml:space="preserve"> [4]</w:t>
      </w:r>
      <w:r w:rsidRPr="004F550C">
        <w:t>, table 5.5-1.</w:t>
      </w:r>
    </w:p>
    <w:p w14:paraId="022512A0" w14:textId="77777777" w:rsidR="00DF4721" w:rsidRDefault="00DF4721" w:rsidP="00DF4721">
      <w:pPr>
        <w:pStyle w:val="NO"/>
      </w:pPr>
      <w:r>
        <w:t>NOTE 9:</w:t>
      </w:r>
      <w:r>
        <w:rPr>
          <w:lang w:val="en-US" w:eastAsia="zh-CN"/>
        </w:rPr>
        <w:tab/>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36589AED" w14:textId="2DB02A38" w:rsidR="00DF4721" w:rsidRPr="009202AA" w:rsidRDefault="00DF4721" w:rsidP="00DF4721">
      <w:pPr>
        <w:rPr>
          <w:rFonts w:cs="v3.8.0"/>
          <w:lang w:eastAsia="zh-CN"/>
        </w:rPr>
      </w:pPr>
      <w:r>
        <w:t>NOTE 10:</w:t>
      </w:r>
      <w:r>
        <w:tab/>
        <w:t>For TDD bands, -52 dBm/MHz basic limit applies.</w:t>
      </w: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003C466D" w14:textId="77777777" w:rsidR="00DF4721" w:rsidRPr="009202AA" w:rsidRDefault="00DF4721" w:rsidP="00DF4721">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7F4755"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7F4755" w:rsidRPr="009202AA" w:rsidRDefault="007F4755" w:rsidP="007F4755">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7F4755" w:rsidRPr="009202AA" w:rsidRDefault="007F4755" w:rsidP="007F4755">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7F4755" w:rsidRPr="009202AA" w:rsidRDefault="007F4755" w:rsidP="007F4755">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5A506342" w:rsidR="007F4755" w:rsidRPr="009202AA" w:rsidRDefault="007F4755" w:rsidP="007F4755">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lastRenderedPageBreak/>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lastRenderedPageBreak/>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224" w:name="_Toc21096767"/>
      <w:bookmarkStart w:id="8225" w:name="_Toc29763734"/>
      <w:bookmarkStart w:id="8226" w:name="_Toc36030205"/>
      <w:bookmarkStart w:id="8227" w:name="_Toc37180105"/>
      <w:bookmarkStart w:id="8228" w:name="_Toc45869805"/>
      <w:bookmarkStart w:id="8229" w:name="_Toc52555611"/>
      <w:bookmarkStart w:id="8230" w:name="_Toc61113074"/>
      <w:bookmarkStart w:id="8231" w:name="_Toc67911958"/>
      <w:bookmarkStart w:id="8232" w:name="_Toc74840778"/>
      <w:bookmarkStart w:id="8233" w:name="_Toc76503913"/>
      <w:bookmarkStart w:id="8234" w:name="_Toc83042465"/>
      <w:bookmarkStart w:id="8235" w:name="_Toc89854639"/>
      <w:bookmarkStart w:id="8236" w:name="_Toc98667412"/>
      <w:bookmarkStart w:id="8237" w:name="_Toc105752695"/>
      <w:bookmarkStart w:id="8238" w:name="_Toc123150313"/>
      <w:bookmarkStart w:id="8239" w:name="_Toc124163275"/>
      <w:bookmarkStart w:id="8240" w:name="_Toc130913585"/>
      <w:bookmarkStart w:id="8241" w:name="_Toc137373870"/>
      <w:bookmarkStart w:id="8242" w:name="_Toc138892550"/>
      <w:bookmarkStart w:id="8243" w:name="_Toc155216617"/>
      <w:bookmarkStart w:id="8244" w:name="_Toc216361473"/>
      <w:r w:rsidRPr="009202AA">
        <w:t>9.7.6.4.4</w:t>
      </w:r>
      <w:r w:rsidRPr="009202AA">
        <w:tab/>
        <w:t>Co-location with other base stations</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1A22E1DC" w14:textId="77777777" w:rsidR="004C4A70" w:rsidRPr="009202AA" w:rsidRDefault="004C4A70" w:rsidP="004C4A70">
      <w:pPr>
        <w:pStyle w:val="Heading6"/>
      </w:pPr>
      <w:bookmarkStart w:id="8245" w:name="_Toc21096768"/>
      <w:bookmarkStart w:id="8246" w:name="_Toc29763735"/>
      <w:bookmarkStart w:id="8247" w:name="_Toc36030206"/>
      <w:bookmarkStart w:id="8248" w:name="_Toc37180106"/>
      <w:bookmarkStart w:id="8249" w:name="_Toc45869806"/>
      <w:bookmarkStart w:id="8250" w:name="_Toc52555612"/>
      <w:bookmarkStart w:id="8251" w:name="_Toc61113075"/>
      <w:bookmarkStart w:id="8252" w:name="_Toc67911959"/>
      <w:bookmarkStart w:id="8253" w:name="_Toc74840779"/>
      <w:bookmarkStart w:id="8254" w:name="_Toc76503914"/>
      <w:bookmarkStart w:id="8255" w:name="_Toc83042466"/>
      <w:bookmarkStart w:id="8256" w:name="_Toc89854640"/>
      <w:bookmarkStart w:id="8257" w:name="_Toc98667413"/>
      <w:bookmarkStart w:id="8258" w:name="_Toc105752696"/>
      <w:bookmarkStart w:id="8259" w:name="_Toc123150314"/>
      <w:bookmarkStart w:id="8260" w:name="_Toc124163276"/>
      <w:bookmarkStart w:id="8261" w:name="_Toc130913586"/>
      <w:bookmarkStart w:id="8262" w:name="_Toc137373871"/>
      <w:bookmarkStart w:id="8263" w:name="_Toc138892551"/>
      <w:bookmarkStart w:id="8264" w:name="_Toc155216618"/>
      <w:bookmarkStart w:id="8265" w:name="_Toc216361474"/>
      <w:r w:rsidRPr="009202AA">
        <w:t>9.7.6.4.4.1</w:t>
      </w:r>
      <w:r w:rsidRPr="009202AA">
        <w:tab/>
        <w:t>General</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266" w:name="_Toc21096769"/>
      <w:bookmarkStart w:id="8267" w:name="_Toc29763736"/>
      <w:bookmarkStart w:id="8268" w:name="_Toc36030207"/>
      <w:bookmarkStart w:id="8269" w:name="_Toc37180107"/>
      <w:bookmarkStart w:id="8270" w:name="_Toc45869807"/>
      <w:bookmarkStart w:id="8271" w:name="_Toc52555613"/>
      <w:bookmarkStart w:id="8272" w:name="_Toc61113076"/>
      <w:bookmarkStart w:id="8273" w:name="_Toc67911960"/>
      <w:bookmarkStart w:id="8274" w:name="_Toc74840780"/>
      <w:bookmarkStart w:id="8275" w:name="_Toc76503915"/>
      <w:bookmarkStart w:id="8276" w:name="_Toc83042467"/>
      <w:bookmarkStart w:id="8277" w:name="_Toc89854641"/>
      <w:bookmarkStart w:id="8278" w:name="_Toc98667414"/>
      <w:bookmarkStart w:id="8279" w:name="_Toc105752697"/>
      <w:bookmarkStart w:id="8280" w:name="_Toc123150315"/>
      <w:bookmarkStart w:id="8281" w:name="_Toc124163277"/>
      <w:bookmarkStart w:id="8282" w:name="_Toc130913587"/>
      <w:bookmarkStart w:id="8283" w:name="_Toc137373872"/>
      <w:bookmarkStart w:id="8284" w:name="_Toc138892552"/>
      <w:bookmarkStart w:id="8285" w:name="_Toc155216619"/>
      <w:bookmarkStart w:id="8286" w:name="_Toc216361475"/>
      <w:r w:rsidRPr="009202AA">
        <w:t>9.7.6.4.4.2</w:t>
      </w:r>
      <w:r w:rsidRPr="009202AA">
        <w:tab/>
        <w:t>Minimum Requirement</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605DEB66" w14:textId="75913AFA" w:rsidR="007F4755" w:rsidRPr="009202AA" w:rsidRDefault="007F4755" w:rsidP="007F4755">
      <w:pPr>
        <w:rPr>
          <w:rFonts w:cs="v3.8.0"/>
        </w:rPr>
      </w:pPr>
      <w:bookmarkStart w:id="8287" w:name="_Toc21096770"/>
      <w:bookmarkStart w:id="8288" w:name="_Toc29763737"/>
      <w:bookmarkStart w:id="8289" w:name="_Toc36030208"/>
      <w:bookmarkStart w:id="8290" w:name="_Toc37180108"/>
      <w:bookmarkStart w:id="8291" w:name="_Toc45869808"/>
      <w:bookmarkStart w:id="8292" w:name="_Toc52555614"/>
      <w:bookmarkStart w:id="8293" w:name="_Toc61113077"/>
      <w:bookmarkStart w:id="8294" w:name="_Toc67911961"/>
      <w:bookmarkStart w:id="8295" w:name="_Toc74840781"/>
      <w:bookmarkStart w:id="8296" w:name="_Toc76503916"/>
      <w:bookmarkStart w:id="8297" w:name="_Toc83042468"/>
      <w:bookmarkStart w:id="8298" w:name="_Toc89854642"/>
      <w:bookmarkStart w:id="8299" w:name="_Toc98667415"/>
      <w:bookmarkStart w:id="8300" w:name="_Toc105752698"/>
      <w:bookmarkStart w:id="8301" w:name="_Toc123150316"/>
      <w:bookmarkStart w:id="8302" w:name="_Toc124163278"/>
      <w:bookmarkStart w:id="8303" w:name="_Toc130913588"/>
      <w:bookmarkStart w:id="8304" w:name="_Toc137373873"/>
      <w:bookmarkStart w:id="8305" w:name="_Toc138892553"/>
      <w:bookmarkStart w:id="8306" w:name="_Toc155216620"/>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w:t>
      </w:r>
      <w:r>
        <w:t>second</w:t>
      </w:r>
      <w:r w:rsidRPr="009202AA">
        <w:t xml:space="preserve"> column apply, depending on the declared Base Station class. For a </w:t>
      </w:r>
      <w:r w:rsidRPr="009202AA">
        <w:rPr>
          <w:i/>
        </w:rPr>
        <w:t>multi-band RIB</w:t>
      </w:r>
      <w:r w:rsidRPr="009202AA">
        <w:t xml:space="preserve"> , the exclusions and conditions in the table 9.7.6.4.4.2-1 apply for each supported operating band.</w:t>
      </w:r>
      <w:r w:rsidRPr="009202AA">
        <w:rPr>
          <w:rFonts w:cs="v3.8.0"/>
        </w:rPr>
        <w:t xml:space="preserve"> </w:t>
      </w:r>
    </w:p>
    <w:p w14:paraId="0E1C93F4" w14:textId="77777777" w:rsidR="007F4755" w:rsidRPr="009202AA" w:rsidRDefault="007F4755" w:rsidP="007F4755">
      <w:pPr>
        <w:pStyle w:val="TH"/>
      </w:pPr>
      <w:r w:rsidRPr="009202AA">
        <w:t xml:space="preserve">Table 9.7.6.4.4.2-1: AAS BS OTA Spurious emissions limits for AAS BS co-located with another BS </w:t>
      </w:r>
    </w:p>
    <w:p w14:paraId="5BBD2EE4" w14:textId="77777777" w:rsidR="007F4755" w:rsidRDefault="007F4755" w:rsidP="007F4755"/>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2268"/>
        <w:gridCol w:w="1276"/>
        <w:gridCol w:w="1418"/>
        <w:gridCol w:w="992"/>
      </w:tblGrid>
      <w:tr w:rsidR="007F4755" w:rsidRPr="009F1FDB" w14:paraId="36F5E78F" w14:textId="77777777" w:rsidTr="00FF3A2F">
        <w:trPr>
          <w:cantSplit/>
          <w:jc w:val="center"/>
        </w:trPr>
        <w:tc>
          <w:tcPr>
            <w:tcW w:w="2830" w:type="dxa"/>
            <w:tcBorders>
              <w:top w:val="single" w:sz="4" w:space="0" w:color="auto"/>
              <w:left w:val="single" w:sz="4" w:space="0" w:color="auto"/>
              <w:bottom w:val="nil"/>
              <w:right w:val="single" w:sz="4" w:space="0" w:color="auto"/>
            </w:tcBorders>
          </w:tcPr>
          <w:p w14:paraId="03BCB8F3" w14:textId="77777777" w:rsidR="007F4755" w:rsidRPr="00F95B02" w:rsidRDefault="007F4755" w:rsidP="00FF3A2F">
            <w:pPr>
              <w:pStyle w:val="TAH"/>
            </w:pPr>
            <w:r w:rsidRPr="00F95B02">
              <w:rPr>
                <w:rFonts w:cs="Arial"/>
              </w:rPr>
              <w:lastRenderedPageBreak/>
              <w:t>Frequency range</w:t>
            </w:r>
            <w:r>
              <w:rPr>
                <w:rFonts w:cs="Arial"/>
              </w:rPr>
              <w:t xml:space="preserve"> of uplink operating band of the</w:t>
            </w:r>
          </w:p>
        </w:tc>
        <w:tc>
          <w:tcPr>
            <w:tcW w:w="2268" w:type="dxa"/>
            <w:vMerge w:val="restart"/>
            <w:tcBorders>
              <w:top w:val="single" w:sz="4" w:space="0" w:color="auto"/>
              <w:left w:val="single" w:sz="4" w:space="0" w:color="auto"/>
              <w:right w:val="single" w:sz="4" w:space="0" w:color="auto"/>
            </w:tcBorders>
          </w:tcPr>
          <w:p w14:paraId="7A0FE6C4" w14:textId="77777777" w:rsidR="007F4755" w:rsidRPr="004E2E81" w:rsidRDefault="007F4755" w:rsidP="00FF3A2F">
            <w:pPr>
              <w:pStyle w:val="TAH"/>
              <w:rPr>
                <w:rFonts w:cs="Arial"/>
                <w:lang w:val="en-US"/>
              </w:rPr>
            </w:pPr>
            <w:r>
              <w:rPr>
                <w:rFonts w:cs="Arial"/>
                <w:lang w:val="en-US"/>
              </w:rPr>
              <w:t xml:space="preserve">System type to </w:t>
            </w:r>
            <w:r w:rsidRPr="00A46FD9">
              <w:rPr>
                <w:rFonts w:cs="Arial"/>
              </w:rPr>
              <w:t>co-</w:t>
            </w:r>
            <w:r>
              <w:rPr>
                <w:rFonts w:cs="Arial"/>
                <w:lang w:val="en-US"/>
              </w:rPr>
              <w:t>locate with</w:t>
            </w:r>
          </w:p>
        </w:tc>
        <w:tc>
          <w:tcPr>
            <w:tcW w:w="3686" w:type="dxa"/>
            <w:gridSpan w:val="3"/>
            <w:tcBorders>
              <w:top w:val="single" w:sz="4" w:space="0" w:color="auto"/>
              <w:left w:val="single" w:sz="4" w:space="0" w:color="auto"/>
              <w:bottom w:val="single" w:sz="4" w:space="0" w:color="auto"/>
              <w:right w:val="single" w:sz="4" w:space="0" w:color="auto"/>
            </w:tcBorders>
          </w:tcPr>
          <w:p w14:paraId="4F14D8A6" w14:textId="77777777" w:rsidR="007F4755" w:rsidRDefault="007F4755" w:rsidP="00FF3A2F">
            <w:pPr>
              <w:pStyle w:val="TAH"/>
              <w:rPr>
                <w:rFonts w:cs="v5.0.0"/>
                <w:iCs/>
              </w:rPr>
            </w:pPr>
            <w:r w:rsidRPr="00F95B02">
              <w:rPr>
                <w:rFonts w:cs="v5.0.0"/>
                <w:i/>
              </w:rPr>
              <w:t>Basic limits</w:t>
            </w:r>
            <w:r>
              <w:rPr>
                <w:rFonts w:cs="v5.0.0"/>
                <w:i/>
              </w:rPr>
              <w:t xml:space="preserve"> </w:t>
            </w:r>
            <w:r>
              <w:rPr>
                <w:rFonts w:cs="v5.0.0"/>
                <w:iCs/>
              </w:rPr>
              <w:t>(dBm/100kHz)</w:t>
            </w:r>
          </w:p>
          <w:p w14:paraId="6DC8446C" w14:textId="77777777" w:rsidR="007F4755" w:rsidRPr="00963FBF" w:rsidRDefault="007F4755" w:rsidP="00FF3A2F">
            <w:pPr>
              <w:pStyle w:val="TAH"/>
              <w:rPr>
                <w:rFonts w:cs="v5.0.0"/>
                <w:iCs/>
              </w:rPr>
            </w:pPr>
            <w:r>
              <w:rPr>
                <w:rFonts w:cs="v5.0.0"/>
                <w:iCs/>
              </w:rPr>
              <w:t>(Note 1)</w:t>
            </w:r>
          </w:p>
        </w:tc>
      </w:tr>
      <w:tr w:rsidR="007F4755" w:rsidRPr="00F95B02" w14:paraId="7BD30CD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2C12A66" w14:textId="77777777" w:rsidR="007F4755" w:rsidRDefault="007F4755" w:rsidP="00FF3A2F">
            <w:pPr>
              <w:pStyle w:val="TAH"/>
              <w:rPr>
                <w:rFonts w:cs="Arial"/>
              </w:rPr>
            </w:pPr>
            <w:r w:rsidRPr="00F95B02">
              <w:rPr>
                <w:rFonts w:cs="Arial"/>
              </w:rPr>
              <w:t>co-locat</w:t>
            </w:r>
            <w:r>
              <w:rPr>
                <w:rFonts w:cs="Arial"/>
              </w:rPr>
              <w:t>ed</w:t>
            </w:r>
            <w:r w:rsidRPr="00F95B02">
              <w:rPr>
                <w:rFonts w:cs="Arial"/>
              </w:rPr>
              <w:t xml:space="preserve"> </w:t>
            </w:r>
            <w:r>
              <w:rPr>
                <w:rFonts w:cs="Arial"/>
              </w:rPr>
              <w:t>BS (MHz)</w:t>
            </w:r>
          </w:p>
          <w:p w14:paraId="17844F8B" w14:textId="77777777" w:rsidR="007F4755" w:rsidRPr="00F95B02" w:rsidRDefault="007F4755" w:rsidP="00FF3A2F">
            <w:pPr>
              <w:pStyle w:val="TAH"/>
              <w:rPr>
                <w:rFonts w:cs="v5.0.0"/>
              </w:rPr>
            </w:pPr>
            <w:r>
              <w:rPr>
                <w:rFonts w:cs="Arial"/>
              </w:rPr>
              <w:t>(Note 4)</w:t>
            </w:r>
          </w:p>
        </w:tc>
        <w:tc>
          <w:tcPr>
            <w:tcW w:w="2268" w:type="dxa"/>
            <w:vMerge/>
            <w:tcBorders>
              <w:left w:val="single" w:sz="4" w:space="0" w:color="auto"/>
              <w:bottom w:val="single" w:sz="4" w:space="0" w:color="auto"/>
              <w:right w:val="single" w:sz="4" w:space="0" w:color="auto"/>
            </w:tcBorders>
          </w:tcPr>
          <w:p w14:paraId="49EC3BB9" w14:textId="77777777" w:rsidR="007F4755" w:rsidRPr="00F95B02" w:rsidRDefault="007F4755" w:rsidP="00FF3A2F">
            <w:pPr>
              <w:pStyle w:val="TAH"/>
              <w:rPr>
                <w:rFonts w:cs="v5.0.0"/>
              </w:rPr>
            </w:pPr>
          </w:p>
        </w:tc>
        <w:tc>
          <w:tcPr>
            <w:tcW w:w="1276" w:type="dxa"/>
            <w:tcBorders>
              <w:top w:val="single" w:sz="4" w:space="0" w:color="auto"/>
              <w:left w:val="single" w:sz="4" w:space="0" w:color="auto"/>
              <w:bottom w:val="single" w:sz="4" w:space="0" w:color="auto"/>
              <w:right w:val="single" w:sz="4" w:space="0" w:color="auto"/>
            </w:tcBorders>
          </w:tcPr>
          <w:p w14:paraId="06BBF2D7" w14:textId="77777777" w:rsidR="007F4755" w:rsidRPr="00F95B02" w:rsidRDefault="007F4755" w:rsidP="00FF3A2F">
            <w:pPr>
              <w:pStyle w:val="TAH"/>
              <w:rPr>
                <w:rFonts w:cs="v5.0.0"/>
              </w:rPr>
            </w:pPr>
            <w:r w:rsidRPr="00F95B02">
              <w:rPr>
                <w:rFonts w:cs="v5.0.0"/>
              </w:rPr>
              <w:t>WA BS</w:t>
            </w:r>
          </w:p>
        </w:tc>
        <w:tc>
          <w:tcPr>
            <w:tcW w:w="1418" w:type="dxa"/>
            <w:tcBorders>
              <w:top w:val="single" w:sz="4" w:space="0" w:color="auto"/>
              <w:left w:val="single" w:sz="4" w:space="0" w:color="auto"/>
              <w:bottom w:val="single" w:sz="4" w:space="0" w:color="auto"/>
              <w:right w:val="single" w:sz="4" w:space="0" w:color="auto"/>
            </w:tcBorders>
          </w:tcPr>
          <w:p w14:paraId="735FD248" w14:textId="77777777" w:rsidR="007F4755" w:rsidRPr="00F95B02" w:rsidRDefault="007F4755" w:rsidP="00FF3A2F">
            <w:pPr>
              <w:pStyle w:val="TAH"/>
            </w:pPr>
            <w:r w:rsidRPr="00F95B02">
              <w:rPr>
                <w:rFonts w:cs="Arial"/>
              </w:rPr>
              <w:t>MR BS</w:t>
            </w:r>
          </w:p>
        </w:tc>
        <w:tc>
          <w:tcPr>
            <w:tcW w:w="992" w:type="dxa"/>
            <w:tcBorders>
              <w:top w:val="single" w:sz="4" w:space="0" w:color="auto"/>
              <w:left w:val="single" w:sz="4" w:space="0" w:color="auto"/>
              <w:bottom w:val="single" w:sz="4" w:space="0" w:color="auto"/>
              <w:right w:val="single" w:sz="4" w:space="0" w:color="auto"/>
            </w:tcBorders>
          </w:tcPr>
          <w:p w14:paraId="3E130C7E" w14:textId="77777777" w:rsidR="007F4755" w:rsidRPr="00F95B02" w:rsidRDefault="007F4755" w:rsidP="00FF3A2F">
            <w:pPr>
              <w:pStyle w:val="TAH"/>
            </w:pPr>
            <w:r w:rsidRPr="00F95B02">
              <w:rPr>
                <w:rFonts w:cs="Arial"/>
              </w:rPr>
              <w:t>LA BS</w:t>
            </w:r>
          </w:p>
        </w:tc>
      </w:tr>
      <w:tr w:rsidR="007F4755" w:rsidRPr="009D40C0" w14:paraId="78C67F1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A9FC654" w14:textId="77777777" w:rsidR="007F4755" w:rsidRPr="00667FA2" w:rsidRDefault="007F4755" w:rsidP="00FF3A2F">
            <w:pPr>
              <w:pStyle w:val="TAH"/>
              <w:rPr>
                <w:b w:val="0"/>
                <w:bCs/>
                <w:lang w:val="en-US" w:eastAsia="zh-CN"/>
              </w:rPr>
            </w:pPr>
            <w:r w:rsidRPr="00667FA2">
              <w:rPr>
                <w:b w:val="0"/>
                <w:bCs/>
                <w:lang w:val="en-US" w:eastAsia="zh-CN"/>
              </w:rPr>
              <w:t>824 - 849</w:t>
            </w:r>
          </w:p>
        </w:tc>
        <w:tc>
          <w:tcPr>
            <w:tcW w:w="2268" w:type="dxa"/>
            <w:tcBorders>
              <w:left w:val="single" w:sz="4" w:space="0" w:color="auto"/>
              <w:bottom w:val="single" w:sz="4" w:space="0" w:color="auto"/>
              <w:right w:val="single" w:sz="4" w:space="0" w:color="auto"/>
            </w:tcBorders>
          </w:tcPr>
          <w:p w14:paraId="0E88700B" w14:textId="77777777" w:rsidR="007F4755" w:rsidRPr="00667FA2" w:rsidRDefault="007F4755" w:rsidP="00FF3A2F">
            <w:pPr>
              <w:pStyle w:val="TAH"/>
              <w:rPr>
                <w:rFonts w:cs="v5.0.0"/>
                <w:b w:val="0"/>
                <w:bCs/>
              </w:rPr>
            </w:pPr>
            <w:r w:rsidRPr="00667FA2">
              <w:rPr>
                <w:b w:val="0"/>
                <w:bCs/>
                <w:lang w:val="en-US" w:eastAsia="zh-CN"/>
              </w:rPr>
              <w:t>GSM850</w:t>
            </w:r>
            <w:r>
              <w:rPr>
                <w:b w:val="0"/>
                <w:bCs/>
                <w:lang w:val="en-US" w:eastAsia="zh-CN"/>
              </w:rPr>
              <w:t xml:space="preserve"> or</w:t>
            </w:r>
            <w:r w:rsidRPr="00667FA2">
              <w:rPr>
                <w:b w:val="0"/>
                <w:bCs/>
                <w:lang w:val="en-US" w:eastAsia="zh-CN"/>
              </w:rPr>
              <w:t xml:space="preserve"> CDMA850</w:t>
            </w:r>
          </w:p>
        </w:tc>
        <w:tc>
          <w:tcPr>
            <w:tcW w:w="1276" w:type="dxa"/>
            <w:tcBorders>
              <w:top w:val="single" w:sz="4" w:space="0" w:color="auto"/>
              <w:left w:val="single" w:sz="4" w:space="0" w:color="auto"/>
              <w:bottom w:val="single" w:sz="4" w:space="0" w:color="auto"/>
              <w:right w:val="single" w:sz="4" w:space="0" w:color="auto"/>
            </w:tcBorders>
          </w:tcPr>
          <w:p w14:paraId="233EFC36"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425E6F85"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3BE91B3B" w14:textId="77777777" w:rsidR="007F4755" w:rsidRPr="00667FA2" w:rsidRDefault="007F4755" w:rsidP="00FF3A2F">
            <w:pPr>
              <w:pStyle w:val="TAH"/>
              <w:rPr>
                <w:rFonts w:cs="Arial"/>
                <w:b w:val="0"/>
                <w:bCs/>
              </w:rPr>
            </w:pPr>
            <w:r>
              <w:rPr>
                <w:rFonts w:cs="v5.0.0"/>
                <w:b w:val="0"/>
                <w:bCs/>
              </w:rPr>
              <w:t>-112</w:t>
            </w:r>
          </w:p>
        </w:tc>
      </w:tr>
      <w:tr w:rsidR="007F4755" w:rsidRPr="00F95B02" w14:paraId="0B0E6B8E"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7205D12B" w14:textId="77777777" w:rsidR="007F4755" w:rsidRPr="00667FA2" w:rsidRDefault="007F4755" w:rsidP="00FF3A2F">
            <w:pPr>
              <w:pStyle w:val="TAH"/>
              <w:rPr>
                <w:b w:val="0"/>
                <w:bCs/>
                <w:lang w:val="en-US" w:eastAsia="zh-CN"/>
              </w:rPr>
            </w:pPr>
            <w:r w:rsidRPr="00667FA2">
              <w:rPr>
                <w:b w:val="0"/>
                <w:bCs/>
                <w:lang w:val="en-US" w:eastAsia="zh-CN"/>
              </w:rPr>
              <w:t>876</w:t>
            </w:r>
            <w:r>
              <w:rPr>
                <w:b w:val="0"/>
                <w:bCs/>
                <w:lang w:val="en-US" w:eastAsia="zh-CN"/>
              </w:rPr>
              <w:t xml:space="preserve"> </w:t>
            </w:r>
            <w:r w:rsidRPr="00667FA2">
              <w:rPr>
                <w:b w:val="0"/>
                <w:bCs/>
                <w:lang w:val="en-US" w:eastAsia="zh-CN"/>
              </w:rPr>
              <w:t>-</w:t>
            </w:r>
            <w:r>
              <w:rPr>
                <w:b w:val="0"/>
                <w:bCs/>
                <w:lang w:val="en-US" w:eastAsia="zh-CN"/>
              </w:rPr>
              <w:t xml:space="preserve"> </w:t>
            </w:r>
            <w:r w:rsidRPr="00667FA2">
              <w:rPr>
                <w:b w:val="0"/>
                <w:bCs/>
                <w:lang w:val="en-US" w:eastAsia="zh-CN"/>
              </w:rPr>
              <w:t>915</w:t>
            </w:r>
          </w:p>
        </w:tc>
        <w:tc>
          <w:tcPr>
            <w:tcW w:w="2268" w:type="dxa"/>
            <w:tcBorders>
              <w:left w:val="single" w:sz="4" w:space="0" w:color="auto"/>
              <w:bottom w:val="single" w:sz="4" w:space="0" w:color="auto"/>
              <w:right w:val="single" w:sz="4" w:space="0" w:color="auto"/>
            </w:tcBorders>
          </w:tcPr>
          <w:p w14:paraId="643653BB" w14:textId="77777777" w:rsidR="007F4755" w:rsidRPr="00667FA2" w:rsidRDefault="007F4755" w:rsidP="00FF3A2F">
            <w:pPr>
              <w:pStyle w:val="TAH"/>
              <w:rPr>
                <w:rFonts w:cs="v5.0.0"/>
                <w:b w:val="0"/>
                <w:bCs/>
              </w:rPr>
            </w:pPr>
            <w:r>
              <w:rPr>
                <w:b w:val="0"/>
                <w:bCs/>
                <w:lang w:val="en-US" w:eastAsia="zh-CN"/>
              </w:rPr>
              <w:t>GSM</w:t>
            </w:r>
            <w:r w:rsidRPr="00667FA2">
              <w:rPr>
                <w:b w:val="0"/>
                <w:bCs/>
                <w:lang w:val="en-US" w:eastAsia="zh-CN"/>
              </w:rPr>
              <w:t>900</w:t>
            </w:r>
          </w:p>
        </w:tc>
        <w:tc>
          <w:tcPr>
            <w:tcW w:w="1276" w:type="dxa"/>
            <w:tcBorders>
              <w:top w:val="single" w:sz="4" w:space="0" w:color="auto"/>
              <w:left w:val="single" w:sz="4" w:space="0" w:color="auto"/>
              <w:bottom w:val="single" w:sz="4" w:space="0" w:color="auto"/>
              <w:right w:val="single" w:sz="4" w:space="0" w:color="auto"/>
            </w:tcBorders>
          </w:tcPr>
          <w:p w14:paraId="1337298B"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46416F98"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5762F99A" w14:textId="77777777" w:rsidR="007F4755" w:rsidRPr="00667FA2" w:rsidRDefault="007F4755" w:rsidP="00FF3A2F">
            <w:pPr>
              <w:pStyle w:val="TAH"/>
              <w:rPr>
                <w:rFonts w:cs="Arial"/>
                <w:b w:val="0"/>
                <w:bCs/>
              </w:rPr>
            </w:pPr>
            <w:r>
              <w:rPr>
                <w:rFonts w:cs="v5.0.0"/>
                <w:b w:val="0"/>
                <w:bCs/>
              </w:rPr>
              <w:t>-112</w:t>
            </w:r>
          </w:p>
        </w:tc>
      </w:tr>
      <w:tr w:rsidR="007F4755" w:rsidRPr="00F95B02" w14:paraId="2F66CFF3"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4340DB8F" w14:textId="77777777" w:rsidR="007F4755" w:rsidRPr="00667FA2" w:rsidRDefault="007F4755" w:rsidP="00FF3A2F">
            <w:pPr>
              <w:pStyle w:val="TAH"/>
              <w:rPr>
                <w:b w:val="0"/>
                <w:bCs/>
                <w:lang w:val="en-US" w:eastAsia="zh-CN"/>
              </w:rPr>
            </w:pPr>
            <w:r w:rsidRPr="00667FA2">
              <w:rPr>
                <w:b w:val="0"/>
                <w:bCs/>
                <w:lang w:val="en-US" w:eastAsia="zh-CN"/>
              </w:rPr>
              <w:t>1710 - 1785</w:t>
            </w:r>
          </w:p>
        </w:tc>
        <w:tc>
          <w:tcPr>
            <w:tcW w:w="2268" w:type="dxa"/>
            <w:tcBorders>
              <w:left w:val="single" w:sz="4" w:space="0" w:color="auto"/>
              <w:bottom w:val="single" w:sz="4" w:space="0" w:color="auto"/>
              <w:right w:val="single" w:sz="4" w:space="0" w:color="auto"/>
            </w:tcBorders>
          </w:tcPr>
          <w:p w14:paraId="2A33E6E6" w14:textId="77777777" w:rsidR="007F4755" w:rsidRPr="00667FA2" w:rsidRDefault="007F4755" w:rsidP="00FF3A2F">
            <w:pPr>
              <w:pStyle w:val="TAH"/>
              <w:rPr>
                <w:rFonts w:cs="v5.0.0"/>
                <w:b w:val="0"/>
                <w:bCs/>
              </w:rPr>
            </w:pPr>
            <w:r>
              <w:rPr>
                <w:b w:val="0"/>
                <w:bCs/>
                <w:lang w:val="en-US" w:eastAsia="zh-CN"/>
              </w:rPr>
              <w:t>DCS18</w:t>
            </w:r>
            <w:r w:rsidRPr="00667FA2">
              <w:rPr>
                <w:b w:val="0"/>
                <w:bCs/>
                <w:lang w:val="en-US" w:eastAsia="zh-CN"/>
              </w:rPr>
              <w:t xml:space="preserve">00 </w:t>
            </w:r>
          </w:p>
        </w:tc>
        <w:tc>
          <w:tcPr>
            <w:tcW w:w="1276" w:type="dxa"/>
            <w:tcBorders>
              <w:top w:val="single" w:sz="4" w:space="0" w:color="auto"/>
              <w:left w:val="single" w:sz="4" w:space="0" w:color="auto"/>
              <w:bottom w:val="single" w:sz="4" w:space="0" w:color="auto"/>
              <w:right w:val="single" w:sz="4" w:space="0" w:color="auto"/>
            </w:tcBorders>
          </w:tcPr>
          <w:p w14:paraId="242DD940"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0DF441F9"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6E939923" w14:textId="77777777" w:rsidR="007F4755" w:rsidRPr="00667FA2" w:rsidRDefault="007F4755" w:rsidP="00FF3A2F">
            <w:pPr>
              <w:pStyle w:val="TAH"/>
              <w:rPr>
                <w:rFonts w:cs="Arial"/>
                <w:b w:val="0"/>
                <w:bCs/>
              </w:rPr>
            </w:pPr>
            <w:r>
              <w:rPr>
                <w:rFonts w:cs="v5.0.0"/>
                <w:b w:val="0"/>
                <w:bCs/>
              </w:rPr>
              <w:t>-112</w:t>
            </w:r>
          </w:p>
        </w:tc>
      </w:tr>
      <w:tr w:rsidR="007F4755" w:rsidRPr="00F95B02" w14:paraId="4BA467D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644570D" w14:textId="77777777" w:rsidR="007F4755" w:rsidRPr="00667FA2" w:rsidRDefault="007F4755" w:rsidP="00FF3A2F">
            <w:pPr>
              <w:pStyle w:val="TAH"/>
              <w:rPr>
                <w:b w:val="0"/>
                <w:bCs/>
                <w:lang w:val="en-US" w:eastAsia="zh-CN"/>
              </w:rPr>
            </w:pPr>
            <w:r w:rsidRPr="00667FA2">
              <w:rPr>
                <w:b w:val="0"/>
                <w:bCs/>
                <w:lang w:val="en-US" w:eastAsia="zh-CN"/>
              </w:rPr>
              <w:t>1850 - 1910</w:t>
            </w:r>
          </w:p>
        </w:tc>
        <w:tc>
          <w:tcPr>
            <w:tcW w:w="2268" w:type="dxa"/>
            <w:tcBorders>
              <w:left w:val="single" w:sz="4" w:space="0" w:color="auto"/>
              <w:bottom w:val="single" w:sz="4" w:space="0" w:color="auto"/>
              <w:right w:val="single" w:sz="4" w:space="0" w:color="auto"/>
            </w:tcBorders>
          </w:tcPr>
          <w:p w14:paraId="56CC42EC" w14:textId="77777777" w:rsidR="007F4755" w:rsidRPr="00667FA2" w:rsidRDefault="007F4755" w:rsidP="00FF3A2F">
            <w:pPr>
              <w:pStyle w:val="TAH"/>
              <w:rPr>
                <w:rFonts w:cs="v5.0.0"/>
                <w:b w:val="0"/>
                <w:bCs/>
              </w:rPr>
            </w:pPr>
            <w:r w:rsidRPr="00667FA2">
              <w:rPr>
                <w:b w:val="0"/>
                <w:bCs/>
                <w:lang w:val="en-US" w:eastAsia="zh-CN"/>
              </w:rPr>
              <w:t>PCS1900</w:t>
            </w:r>
          </w:p>
        </w:tc>
        <w:tc>
          <w:tcPr>
            <w:tcW w:w="1276" w:type="dxa"/>
            <w:tcBorders>
              <w:top w:val="single" w:sz="4" w:space="0" w:color="auto"/>
              <w:left w:val="single" w:sz="4" w:space="0" w:color="auto"/>
              <w:bottom w:val="single" w:sz="4" w:space="0" w:color="auto"/>
              <w:right w:val="single" w:sz="4" w:space="0" w:color="auto"/>
            </w:tcBorders>
          </w:tcPr>
          <w:p w14:paraId="75303039"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54B6E867"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07FE8E43" w14:textId="77777777" w:rsidR="007F4755" w:rsidRPr="00667FA2" w:rsidRDefault="007F4755" w:rsidP="00FF3A2F">
            <w:pPr>
              <w:pStyle w:val="TAH"/>
              <w:rPr>
                <w:rFonts w:cs="Arial"/>
                <w:b w:val="0"/>
                <w:bCs/>
              </w:rPr>
            </w:pPr>
            <w:r>
              <w:rPr>
                <w:rFonts w:cs="v5.0.0"/>
                <w:b w:val="0"/>
                <w:bCs/>
              </w:rPr>
              <w:t>-112</w:t>
            </w:r>
          </w:p>
        </w:tc>
      </w:tr>
      <w:tr w:rsidR="007F4755" w:rsidRPr="00F95B02" w14:paraId="093270E6"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7D2FC810" w14:textId="77777777" w:rsidR="007F4755" w:rsidRPr="009D40C0" w:rsidRDefault="007F4755" w:rsidP="00FF3A2F">
            <w:pPr>
              <w:pStyle w:val="TAH"/>
              <w:rPr>
                <w:b w:val="0"/>
                <w:bCs/>
                <w:lang w:val="en-US" w:eastAsia="zh-CN"/>
              </w:rPr>
            </w:pPr>
            <w:r>
              <w:rPr>
                <w:b w:val="0"/>
                <w:bCs/>
                <w:lang w:val="en-US" w:eastAsia="zh-CN"/>
              </w:rPr>
              <w:t>49, 51/</w:t>
            </w:r>
            <w:r w:rsidRPr="009D40C0">
              <w:rPr>
                <w:b w:val="0"/>
                <w:bCs/>
                <w:lang w:val="en-US" w:eastAsia="zh-CN"/>
              </w:rPr>
              <w:t>n51, n91, n93</w:t>
            </w:r>
          </w:p>
        </w:tc>
        <w:tc>
          <w:tcPr>
            <w:tcW w:w="2268" w:type="dxa"/>
            <w:tcBorders>
              <w:left w:val="single" w:sz="4" w:space="0" w:color="auto"/>
              <w:bottom w:val="single" w:sz="4" w:space="0" w:color="auto"/>
              <w:right w:val="single" w:sz="4" w:space="0" w:color="auto"/>
            </w:tcBorders>
          </w:tcPr>
          <w:p w14:paraId="2D1B19C8" w14:textId="77777777" w:rsidR="007F4755" w:rsidRPr="009D40C0" w:rsidRDefault="007F4755" w:rsidP="00FF3A2F">
            <w:pPr>
              <w:pStyle w:val="TAH"/>
              <w:rPr>
                <w:b w:val="0"/>
                <w:bCs/>
                <w:lang w:val="en-US" w:eastAsia="zh-CN"/>
              </w:rPr>
            </w:pPr>
            <w:r>
              <w:rPr>
                <w:b w:val="0"/>
                <w:bCs/>
                <w:lang w:val="en-US" w:eastAsia="zh-CN"/>
              </w:rPr>
              <w:t>E-UTRA or NR</w:t>
            </w:r>
          </w:p>
        </w:tc>
        <w:tc>
          <w:tcPr>
            <w:tcW w:w="1276" w:type="dxa"/>
            <w:tcBorders>
              <w:top w:val="single" w:sz="4" w:space="0" w:color="auto"/>
              <w:left w:val="single" w:sz="4" w:space="0" w:color="auto"/>
              <w:bottom w:val="single" w:sz="4" w:space="0" w:color="auto"/>
              <w:right w:val="single" w:sz="4" w:space="0" w:color="auto"/>
            </w:tcBorders>
          </w:tcPr>
          <w:p w14:paraId="03B8CCD3" w14:textId="77777777" w:rsidR="007F4755" w:rsidRPr="009D40C0" w:rsidRDefault="007F4755"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639672D9" w14:textId="77777777" w:rsidR="007F4755" w:rsidRPr="009D40C0" w:rsidRDefault="007F4755"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1DC0D184" w14:textId="77777777" w:rsidR="007F4755" w:rsidRPr="009D40C0" w:rsidRDefault="007F4755" w:rsidP="00FF3A2F">
            <w:pPr>
              <w:pStyle w:val="TAH"/>
              <w:rPr>
                <w:rFonts w:cs="v5.0.0"/>
                <w:b w:val="0"/>
                <w:bCs/>
              </w:rPr>
            </w:pPr>
            <w:r>
              <w:rPr>
                <w:rFonts w:cs="v5.0.0"/>
                <w:b w:val="0"/>
                <w:bCs/>
              </w:rPr>
              <w:t>-112</w:t>
            </w:r>
          </w:p>
        </w:tc>
      </w:tr>
      <w:tr w:rsidR="007F4755" w:rsidRPr="00F95B02" w14:paraId="4DF28525"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F21E704" w14:textId="77777777" w:rsidR="007F4755" w:rsidRPr="009D40C0" w:rsidRDefault="007F4755" w:rsidP="00FF3A2F">
            <w:pPr>
              <w:pStyle w:val="TAH"/>
              <w:rPr>
                <w:b w:val="0"/>
                <w:bCs/>
                <w:lang w:val="en-US" w:eastAsia="zh-CN"/>
              </w:rPr>
            </w:pPr>
            <w:r>
              <w:rPr>
                <w:b w:val="0"/>
                <w:bCs/>
                <w:lang w:val="en-US" w:eastAsia="zh-CN"/>
              </w:rPr>
              <w:t>46/n46, 53/</w:t>
            </w:r>
            <w:r w:rsidRPr="009D40C0">
              <w:rPr>
                <w:b w:val="0"/>
                <w:bCs/>
                <w:lang w:val="en-US" w:eastAsia="zh-CN"/>
              </w:rPr>
              <w:t>n53</w:t>
            </w:r>
          </w:p>
        </w:tc>
        <w:tc>
          <w:tcPr>
            <w:tcW w:w="2268" w:type="dxa"/>
            <w:tcBorders>
              <w:left w:val="single" w:sz="4" w:space="0" w:color="auto"/>
              <w:bottom w:val="single" w:sz="4" w:space="0" w:color="auto"/>
              <w:right w:val="single" w:sz="4" w:space="0" w:color="auto"/>
            </w:tcBorders>
          </w:tcPr>
          <w:p w14:paraId="02A87EE4" w14:textId="77777777" w:rsidR="007F4755" w:rsidRPr="009D40C0" w:rsidRDefault="007F4755" w:rsidP="00FF3A2F">
            <w:pPr>
              <w:pStyle w:val="TAH"/>
              <w:rPr>
                <w:b w:val="0"/>
                <w:bCs/>
                <w:lang w:val="en-US" w:eastAsia="zh-CN"/>
              </w:rPr>
            </w:pPr>
            <w:r>
              <w:rPr>
                <w:b w:val="0"/>
                <w:bCs/>
                <w:lang w:val="en-US" w:eastAsia="zh-CN"/>
              </w:rPr>
              <w:t xml:space="preserve">E-UTRA or </w:t>
            </w: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15189CD0" w14:textId="77777777" w:rsidR="007F4755" w:rsidRPr="009D40C0" w:rsidRDefault="007F4755"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6C44A2F1" w14:textId="77777777" w:rsidR="007F4755" w:rsidRPr="009D40C0" w:rsidRDefault="007F4755"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202BDE0E" w14:textId="77777777" w:rsidR="007F4755" w:rsidRPr="009D40C0" w:rsidRDefault="007F4755" w:rsidP="00FF3A2F">
            <w:pPr>
              <w:pStyle w:val="TAH"/>
              <w:rPr>
                <w:rFonts w:cs="v5.0.0"/>
                <w:b w:val="0"/>
                <w:bCs/>
              </w:rPr>
            </w:pPr>
            <w:r w:rsidRPr="009D40C0">
              <w:rPr>
                <w:rFonts w:cs="v5.0.0"/>
                <w:b w:val="0"/>
                <w:bCs/>
              </w:rPr>
              <w:t>-</w:t>
            </w:r>
            <w:r>
              <w:rPr>
                <w:rFonts w:cs="v5.0.0"/>
                <w:b w:val="0"/>
                <w:bCs/>
              </w:rPr>
              <w:t>112</w:t>
            </w:r>
          </w:p>
        </w:tc>
      </w:tr>
      <w:tr w:rsidR="007F4755" w:rsidRPr="00F95B02" w14:paraId="49CBAED1"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BEAAFE9" w14:textId="77777777" w:rsidR="007F4755" w:rsidRPr="009D40C0" w:rsidRDefault="007F4755" w:rsidP="00FF3A2F">
            <w:pPr>
              <w:pStyle w:val="TAH"/>
              <w:rPr>
                <w:b w:val="0"/>
                <w:bCs/>
                <w:lang w:val="en-US" w:eastAsia="zh-CN"/>
              </w:rPr>
            </w:pPr>
            <w:r w:rsidRPr="009D40C0">
              <w:rPr>
                <w:b w:val="0"/>
                <w:bCs/>
                <w:lang w:val="en-US" w:eastAsia="zh-CN"/>
              </w:rPr>
              <w:t>n100, n101</w:t>
            </w:r>
          </w:p>
        </w:tc>
        <w:tc>
          <w:tcPr>
            <w:tcW w:w="2268" w:type="dxa"/>
            <w:tcBorders>
              <w:left w:val="single" w:sz="4" w:space="0" w:color="auto"/>
              <w:bottom w:val="single" w:sz="4" w:space="0" w:color="auto"/>
              <w:right w:val="single" w:sz="4" w:space="0" w:color="auto"/>
            </w:tcBorders>
          </w:tcPr>
          <w:p w14:paraId="256B64D3" w14:textId="77777777" w:rsidR="007F4755" w:rsidRPr="009D40C0" w:rsidRDefault="007F4755"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2407AAC7" w14:textId="77777777" w:rsidR="007F4755" w:rsidRPr="009D40C0" w:rsidRDefault="007F4755"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552F49A4" w14:textId="77777777" w:rsidR="007F4755" w:rsidRPr="009D40C0" w:rsidRDefault="007F4755"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1228FF02" w14:textId="77777777" w:rsidR="007F4755" w:rsidRPr="009D40C0" w:rsidRDefault="007F4755" w:rsidP="00FF3A2F">
            <w:pPr>
              <w:pStyle w:val="TAH"/>
              <w:rPr>
                <w:rFonts w:cs="v5.0.0"/>
                <w:b w:val="0"/>
                <w:bCs/>
              </w:rPr>
            </w:pPr>
            <w:r w:rsidRPr="009D40C0">
              <w:rPr>
                <w:rFonts w:cs="v5.0.0"/>
                <w:b w:val="0"/>
                <w:bCs/>
              </w:rPr>
              <w:t>N/A</w:t>
            </w:r>
          </w:p>
        </w:tc>
      </w:tr>
      <w:tr w:rsidR="007F4755" w:rsidRPr="00F95B02" w14:paraId="14E49044"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25FE5F85" w14:textId="77777777" w:rsidR="007F4755" w:rsidRPr="009D40C0" w:rsidRDefault="007F4755" w:rsidP="00FF3A2F">
            <w:pPr>
              <w:pStyle w:val="TAH"/>
              <w:rPr>
                <w:b w:val="0"/>
                <w:bCs/>
                <w:lang w:val="en-US" w:eastAsia="zh-CN"/>
              </w:rPr>
            </w:pPr>
            <w:r>
              <w:rPr>
                <w:b w:val="0"/>
                <w:bCs/>
                <w:lang w:val="en-US" w:eastAsia="zh-CN"/>
              </w:rPr>
              <w:t xml:space="preserve">n96, </w:t>
            </w:r>
            <w:r w:rsidRPr="009D40C0">
              <w:rPr>
                <w:b w:val="0"/>
                <w:bCs/>
                <w:lang w:val="en-US" w:eastAsia="zh-CN"/>
              </w:rPr>
              <w:t>n102</w:t>
            </w:r>
          </w:p>
        </w:tc>
        <w:tc>
          <w:tcPr>
            <w:tcW w:w="2268" w:type="dxa"/>
            <w:tcBorders>
              <w:left w:val="single" w:sz="4" w:space="0" w:color="auto"/>
              <w:bottom w:val="single" w:sz="4" w:space="0" w:color="auto"/>
              <w:right w:val="single" w:sz="4" w:space="0" w:color="auto"/>
            </w:tcBorders>
          </w:tcPr>
          <w:p w14:paraId="2AA331C2" w14:textId="77777777" w:rsidR="007F4755" w:rsidRPr="009D40C0" w:rsidRDefault="007F4755"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51B89B0B" w14:textId="77777777" w:rsidR="007F4755" w:rsidRPr="009D40C0" w:rsidRDefault="007F4755"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3220DE59" w14:textId="77777777" w:rsidR="007F4755" w:rsidRPr="009D40C0" w:rsidRDefault="007F4755" w:rsidP="00FF3A2F">
            <w:pPr>
              <w:pStyle w:val="TAH"/>
              <w:rPr>
                <w:rFonts w:cs="v5.0.0"/>
                <w:b w:val="0"/>
                <w:bCs/>
              </w:rPr>
            </w:pPr>
            <w:r>
              <w:rPr>
                <w:rFonts w:cs="v5.0.0"/>
                <w:b w:val="0"/>
                <w:bCs/>
              </w:rPr>
              <w:t>-114</w:t>
            </w:r>
          </w:p>
        </w:tc>
        <w:tc>
          <w:tcPr>
            <w:tcW w:w="992" w:type="dxa"/>
            <w:tcBorders>
              <w:top w:val="single" w:sz="4" w:space="0" w:color="auto"/>
              <w:left w:val="single" w:sz="4" w:space="0" w:color="auto"/>
              <w:bottom w:val="single" w:sz="4" w:space="0" w:color="auto"/>
              <w:right w:val="single" w:sz="4" w:space="0" w:color="auto"/>
            </w:tcBorders>
          </w:tcPr>
          <w:p w14:paraId="31FEBEA5" w14:textId="77777777" w:rsidR="007F4755" w:rsidRPr="009D40C0" w:rsidRDefault="007F4755" w:rsidP="00FF3A2F">
            <w:pPr>
              <w:pStyle w:val="TAH"/>
              <w:rPr>
                <w:rFonts w:cs="v5.0.0"/>
                <w:b w:val="0"/>
                <w:bCs/>
              </w:rPr>
            </w:pPr>
            <w:r w:rsidRPr="009D40C0">
              <w:rPr>
                <w:rFonts w:cs="v5.0.0"/>
                <w:b w:val="0"/>
                <w:bCs/>
              </w:rPr>
              <w:t>-</w:t>
            </w:r>
            <w:r>
              <w:rPr>
                <w:rFonts w:cs="v5.0.0"/>
                <w:b w:val="0"/>
                <w:bCs/>
              </w:rPr>
              <w:t>111</w:t>
            </w:r>
          </w:p>
        </w:tc>
      </w:tr>
      <w:tr w:rsidR="007F4755" w:rsidRPr="00F95B02" w14:paraId="16FBA30E"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F7F4FC1" w14:textId="77777777" w:rsidR="007F4755" w:rsidRPr="009D40C0" w:rsidRDefault="007F4755" w:rsidP="00FF3A2F">
            <w:pPr>
              <w:pStyle w:val="TAH"/>
              <w:rPr>
                <w:b w:val="0"/>
                <w:bCs/>
                <w:lang w:val="en-US" w:eastAsia="zh-CN"/>
              </w:rPr>
            </w:pPr>
            <w:r w:rsidRPr="009D40C0">
              <w:rPr>
                <w:b w:val="0"/>
                <w:bCs/>
                <w:lang w:val="en-US" w:eastAsia="zh-CN"/>
              </w:rPr>
              <w:t>n104</w:t>
            </w:r>
          </w:p>
        </w:tc>
        <w:tc>
          <w:tcPr>
            <w:tcW w:w="2268" w:type="dxa"/>
            <w:tcBorders>
              <w:left w:val="single" w:sz="4" w:space="0" w:color="auto"/>
              <w:bottom w:val="single" w:sz="4" w:space="0" w:color="auto"/>
              <w:right w:val="single" w:sz="4" w:space="0" w:color="auto"/>
            </w:tcBorders>
          </w:tcPr>
          <w:p w14:paraId="72236ACA" w14:textId="77777777" w:rsidR="007F4755" w:rsidRPr="009D40C0" w:rsidRDefault="007F4755"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53C4B2C1" w14:textId="77777777" w:rsidR="007F4755" w:rsidRPr="009D40C0" w:rsidRDefault="007F4755" w:rsidP="00FF3A2F">
            <w:pPr>
              <w:pStyle w:val="TAH"/>
              <w:rPr>
                <w:rFonts w:cs="v5.0.0"/>
                <w:b w:val="0"/>
                <w:bCs/>
              </w:rPr>
            </w:pPr>
            <w:r w:rsidRPr="009D40C0">
              <w:rPr>
                <w:rFonts w:cs="v5.0.0"/>
                <w:b w:val="0"/>
                <w:bCs/>
              </w:rPr>
              <w:t>-</w:t>
            </w:r>
            <w:r>
              <w:rPr>
                <w:rFonts w:cs="v5.0.0"/>
                <w:b w:val="0"/>
                <w:bCs/>
              </w:rPr>
              <w:t>119</w:t>
            </w:r>
          </w:p>
        </w:tc>
        <w:tc>
          <w:tcPr>
            <w:tcW w:w="1418" w:type="dxa"/>
            <w:tcBorders>
              <w:top w:val="single" w:sz="4" w:space="0" w:color="auto"/>
              <w:left w:val="single" w:sz="4" w:space="0" w:color="auto"/>
              <w:bottom w:val="single" w:sz="4" w:space="0" w:color="auto"/>
              <w:right w:val="single" w:sz="4" w:space="0" w:color="auto"/>
            </w:tcBorders>
          </w:tcPr>
          <w:p w14:paraId="3C0A7B31" w14:textId="77777777" w:rsidR="007F4755" w:rsidRPr="009D40C0" w:rsidRDefault="007F4755"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7924E1E9" w14:textId="77777777" w:rsidR="007F4755" w:rsidRPr="009D40C0" w:rsidRDefault="007F4755" w:rsidP="00FF3A2F">
            <w:pPr>
              <w:pStyle w:val="TAH"/>
              <w:rPr>
                <w:rFonts w:cs="v5.0.0"/>
                <w:b w:val="0"/>
                <w:bCs/>
              </w:rPr>
            </w:pPr>
            <w:r w:rsidRPr="009D40C0">
              <w:rPr>
                <w:rFonts w:cs="v5.0.0"/>
                <w:b w:val="0"/>
                <w:bCs/>
              </w:rPr>
              <w:t>-</w:t>
            </w:r>
            <w:r>
              <w:rPr>
                <w:rFonts w:cs="v5.0.0"/>
                <w:b w:val="0"/>
                <w:bCs/>
              </w:rPr>
              <w:t>111</w:t>
            </w:r>
          </w:p>
        </w:tc>
      </w:tr>
      <w:tr w:rsidR="007F4755" w:rsidRPr="00F95B02" w14:paraId="05BA0C77"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4EAB09DB" w14:textId="77777777" w:rsidR="007F4755" w:rsidRPr="009D40C0" w:rsidRDefault="007F4755" w:rsidP="00FF3A2F">
            <w:pPr>
              <w:pStyle w:val="TAH"/>
              <w:rPr>
                <w:b w:val="0"/>
                <w:bCs/>
                <w:lang w:val="en-US" w:eastAsia="zh-CN"/>
              </w:rPr>
            </w:pPr>
            <w:r>
              <w:rPr>
                <w:b w:val="0"/>
                <w:bCs/>
                <w:lang w:val="x-none" w:eastAsia="zh-CN"/>
              </w:rPr>
              <w:t>Other operating band</w:t>
            </w:r>
          </w:p>
        </w:tc>
        <w:tc>
          <w:tcPr>
            <w:tcW w:w="2268" w:type="dxa"/>
            <w:tcBorders>
              <w:left w:val="single" w:sz="4" w:space="0" w:color="auto"/>
              <w:bottom w:val="single" w:sz="4" w:space="0" w:color="auto"/>
              <w:right w:val="single" w:sz="4" w:space="0" w:color="auto"/>
            </w:tcBorders>
          </w:tcPr>
          <w:p w14:paraId="12A5F220" w14:textId="77777777" w:rsidR="007F4755" w:rsidRPr="00345BBD" w:rsidRDefault="007F4755" w:rsidP="00FF3A2F">
            <w:pPr>
              <w:pStyle w:val="TAH"/>
              <w:rPr>
                <w:b w:val="0"/>
                <w:bCs/>
                <w:lang w:val="pt-BR" w:eastAsia="zh-CN"/>
              </w:rPr>
            </w:pPr>
            <w:r w:rsidRPr="00345BBD">
              <w:rPr>
                <w:b w:val="0"/>
                <w:bCs/>
                <w:lang w:val="pt-BR" w:eastAsia="zh-CN"/>
              </w:rPr>
              <w:t>UTRA, E-UTRA or N</w:t>
            </w:r>
            <w:r>
              <w:rPr>
                <w:b w:val="0"/>
                <w:bCs/>
                <w:lang w:val="pt-BR" w:eastAsia="zh-CN"/>
              </w:rPr>
              <w:t>R</w:t>
            </w:r>
          </w:p>
        </w:tc>
        <w:tc>
          <w:tcPr>
            <w:tcW w:w="1276" w:type="dxa"/>
            <w:tcBorders>
              <w:top w:val="single" w:sz="4" w:space="0" w:color="auto"/>
              <w:left w:val="single" w:sz="4" w:space="0" w:color="auto"/>
              <w:bottom w:val="single" w:sz="4" w:space="0" w:color="auto"/>
              <w:right w:val="single" w:sz="4" w:space="0" w:color="auto"/>
            </w:tcBorders>
          </w:tcPr>
          <w:p w14:paraId="034667C2" w14:textId="77777777" w:rsidR="007F4755" w:rsidRPr="009D40C0" w:rsidRDefault="007F4755"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3F071E72" w14:textId="77777777" w:rsidR="007F4755" w:rsidRPr="009D40C0" w:rsidRDefault="007F4755"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0F27D243" w14:textId="77777777" w:rsidR="007F4755" w:rsidRPr="009D40C0" w:rsidRDefault="007F4755" w:rsidP="00FF3A2F">
            <w:pPr>
              <w:pStyle w:val="TAH"/>
              <w:rPr>
                <w:rFonts w:cs="v5.0.0"/>
                <w:b w:val="0"/>
                <w:bCs/>
              </w:rPr>
            </w:pPr>
            <w:r w:rsidRPr="009D40C0">
              <w:rPr>
                <w:rFonts w:cs="v5.0.0"/>
                <w:b w:val="0"/>
                <w:bCs/>
              </w:rPr>
              <w:t>-</w:t>
            </w:r>
            <w:r>
              <w:rPr>
                <w:rFonts w:cs="v5.0.0"/>
                <w:b w:val="0"/>
                <w:bCs/>
              </w:rPr>
              <w:t>112</w:t>
            </w:r>
          </w:p>
        </w:tc>
      </w:tr>
    </w:tbl>
    <w:p w14:paraId="4D7CE694" w14:textId="77777777" w:rsidR="007F4755" w:rsidRPr="009202AA" w:rsidRDefault="007F4755" w:rsidP="007F4755"/>
    <w:p w14:paraId="4BA6A231" w14:textId="77777777" w:rsidR="007F4755" w:rsidRPr="009202AA" w:rsidRDefault="007F4755" w:rsidP="007F4755">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2A91741" w14:textId="77777777" w:rsidR="007F4755" w:rsidRPr="009202AA" w:rsidRDefault="007F4755" w:rsidP="007F4755">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EDF034" w14:textId="77777777" w:rsidR="007F4755" w:rsidRPr="009202AA" w:rsidRDefault="007F4755" w:rsidP="007F4755">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224E1B2" w14:textId="77777777" w:rsidR="007F4755" w:rsidRPr="00D443AC" w:rsidRDefault="007F4755" w:rsidP="007F4755">
      <w:pPr>
        <w:pStyle w:val="NO"/>
      </w:pPr>
      <w:r>
        <w:t>NOTE 4:</w:t>
      </w:r>
      <w:r>
        <w:tab/>
      </w:r>
      <w:r>
        <w:rPr>
          <w:lang w:val="en-US" w:eastAsia="zh-CN"/>
        </w:rPr>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0B217039" w14:textId="77777777" w:rsidR="004C4A70" w:rsidRPr="009202AA" w:rsidRDefault="004C4A70" w:rsidP="004C4A70">
      <w:pPr>
        <w:pStyle w:val="Heading2"/>
      </w:pPr>
      <w:bookmarkStart w:id="8307" w:name="_Toc216361476"/>
      <w:r w:rsidRPr="009202AA">
        <w:t>9.8</w:t>
      </w:r>
      <w:r w:rsidRPr="009202AA">
        <w:tab/>
        <w:t>OTA Transmitter intermodulation</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1CDAFB26" w14:textId="77777777" w:rsidR="004C4A70" w:rsidRPr="009202AA" w:rsidRDefault="004C4A70" w:rsidP="004C4A70">
      <w:pPr>
        <w:pStyle w:val="Heading3"/>
      </w:pPr>
      <w:bookmarkStart w:id="8308" w:name="_Toc21096771"/>
      <w:bookmarkStart w:id="8309" w:name="_Toc29763738"/>
      <w:bookmarkStart w:id="8310" w:name="_Toc36030209"/>
      <w:bookmarkStart w:id="8311" w:name="_Toc37180109"/>
      <w:bookmarkStart w:id="8312" w:name="_Toc45869809"/>
      <w:bookmarkStart w:id="8313" w:name="_Toc52555615"/>
      <w:bookmarkStart w:id="8314" w:name="_Toc61113078"/>
      <w:bookmarkStart w:id="8315" w:name="_Toc67911962"/>
      <w:bookmarkStart w:id="8316" w:name="_Toc74840782"/>
      <w:bookmarkStart w:id="8317" w:name="_Toc76503917"/>
      <w:bookmarkStart w:id="8318" w:name="_Toc83042469"/>
      <w:bookmarkStart w:id="8319" w:name="_Toc89854643"/>
      <w:bookmarkStart w:id="8320" w:name="_Toc98667416"/>
      <w:bookmarkStart w:id="8321" w:name="_Toc105752699"/>
      <w:bookmarkStart w:id="8322" w:name="_Toc123150317"/>
      <w:bookmarkStart w:id="8323" w:name="_Toc124163279"/>
      <w:bookmarkStart w:id="8324" w:name="_Toc130913589"/>
      <w:bookmarkStart w:id="8325" w:name="_Toc137373874"/>
      <w:bookmarkStart w:id="8326" w:name="_Toc138892554"/>
      <w:bookmarkStart w:id="8327" w:name="_Toc155216621"/>
      <w:bookmarkStart w:id="8328" w:name="_Toc216361477"/>
      <w:r w:rsidRPr="009202AA">
        <w:t>9.8.1</w:t>
      </w:r>
      <w:r w:rsidRPr="009202AA">
        <w:tab/>
        <w:t>General</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329" w:name="_Toc21096772"/>
      <w:bookmarkStart w:id="8330" w:name="_Toc29763739"/>
      <w:bookmarkStart w:id="8331" w:name="_Toc36030210"/>
      <w:bookmarkStart w:id="8332" w:name="_Toc37180110"/>
      <w:bookmarkStart w:id="8333" w:name="_Toc45869810"/>
      <w:bookmarkStart w:id="8334" w:name="_Toc52555616"/>
      <w:bookmarkStart w:id="8335" w:name="_Toc61113079"/>
      <w:bookmarkStart w:id="8336" w:name="_Toc67911963"/>
      <w:bookmarkStart w:id="8337" w:name="_Toc74840783"/>
      <w:bookmarkStart w:id="8338" w:name="_Toc76503918"/>
      <w:bookmarkStart w:id="8339" w:name="_Toc83042470"/>
      <w:bookmarkStart w:id="8340" w:name="_Toc89854644"/>
      <w:bookmarkStart w:id="8341" w:name="_Toc98667417"/>
      <w:bookmarkStart w:id="8342" w:name="_Toc105752700"/>
      <w:bookmarkStart w:id="8343" w:name="_Toc123150318"/>
      <w:bookmarkStart w:id="8344" w:name="_Toc124163280"/>
      <w:bookmarkStart w:id="8345" w:name="_Toc130913590"/>
      <w:bookmarkStart w:id="8346" w:name="_Toc137373875"/>
      <w:bookmarkStart w:id="8347" w:name="_Toc138892555"/>
      <w:bookmarkStart w:id="8348" w:name="_Toc155216622"/>
      <w:bookmarkStart w:id="8349" w:name="_Toc216361478"/>
      <w:r w:rsidRPr="009202AA">
        <w:t>9.8.2</w:t>
      </w:r>
      <w:r w:rsidRPr="009202AA">
        <w:tab/>
        <w:t>Minimum requirement for MSR operation</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1B023155" w14:textId="77777777" w:rsidR="004C4A70" w:rsidRPr="009202AA" w:rsidRDefault="004C4A70" w:rsidP="004C4A70">
      <w:pPr>
        <w:pStyle w:val="Heading4"/>
      </w:pPr>
      <w:bookmarkStart w:id="8350" w:name="_Toc21096773"/>
      <w:bookmarkStart w:id="8351" w:name="_Toc29763740"/>
      <w:bookmarkStart w:id="8352" w:name="_Toc36030211"/>
      <w:bookmarkStart w:id="8353" w:name="_Toc37180111"/>
      <w:bookmarkStart w:id="8354" w:name="_Toc45869811"/>
      <w:bookmarkStart w:id="8355" w:name="_Toc52555617"/>
      <w:bookmarkStart w:id="8356" w:name="_Toc61113080"/>
      <w:bookmarkStart w:id="8357" w:name="_Toc67911964"/>
      <w:bookmarkStart w:id="8358" w:name="_Toc74840784"/>
      <w:bookmarkStart w:id="8359" w:name="_Toc76503919"/>
      <w:bookmarkStart w:id="8360" w:name="_Toc83042471"/>
      <w:bookmarkStart w:id="8361" w:name="_Toc89854645"/>
      <w:bookmarkStart w:id="8362" w:name="_Toc98667418"/>
      <w:bookmarkStart w:id="8363" w:name="_Toc105752701"/>
      <w:bookmarkStart w:id="8364" w:name="_Toc123150319"/>
      <w:bookmarkStart w:id="8365" w:name="_Toc124163281"/>
      <w:bookmarkStart w:id="8366" w:name="_Toc130913591"/>
      <w:bookmarkStart w:id="8367" w:name="_Toc137373876"/>
      <w:bookmarkStart w:id="8368" w:name="_Toc138892556"/>
      <w:bookmarkStart w:id="8369" w:name="_Toc155216623"/>
      <w:bookmarkStart w:id="8370" w:name="_Toc216361479"/>
      <w:r w:rsidRPr="009202AA">
        <w:t>9.8.2.1</w:t>
      </w:r>
      <w:r w:rsidRPr="009202AA">
        <w:tab/>
        <w:t>General minimum requirement</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lastRenderedPageBreak/>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371" w:name="_Toc21096774"/>
      <w:bookmarkStart w:id="8372" w:name="_Toc29763741"/>
      <w:bookmarkStart w:id="8373" w:name="_Toc36030212"/>
      <w:bookmarkStart w:id="8374" w:name="_Toc37180112"/>
      <w:bookmarkStart w:id="8375" w:name="_Toc45869812"/>
      <w:bookmarkStart w:id="8376" w:name="_Toc52555618"/>
      <w:bookmarkStart w:id="8377" w:name="_Toc61113081"/>
      <w:bookmarkStart w:id="8378" w:name="_Toc67911965"/>
      <w:bookmarkStart w:id="8379" w:name="_Toc74840785"/>
      <w:bookmarkStart w:id="8380" w:name="_Toc76503920"/>
      <w:bookmarkStart w:id="8381" w:name="_Toc83042472"/>
      <w:bookmarkStart w:id="8382" w:name="_Toc89854646"/>
      <w:bookmarkStart w:id="8383" w:name="_Toc98667419"/>
      <w:bookmarkStart w:id="8384" w:name="_Toc105752702"/>
      <w:bookmarkStart w:id="8385" w:name="_Toc123150320"/>
      <w:bookmarkStart w:id="8386" w:name="_Toc124163282"/>
      <w:bookmarkStart w:id="8387" w:name="_Toc130913592"/>
      <w:bookmarkStart w:id="8388" w:name="_Toc137373877"/>
      <w:bookmarkStart w:id="8389" w:name="_Toc138892557"/>
      <w:bookmarkStart w:id="8390" w:name="_Toc155216624"/>
      <w:bookmarkStart w:id="8391" w:name="_Toc216361480"/>
      <w:r w:rsidRPr="009202AA">
        <w:t>9.8.2.2</w:t>
      </w:r>
      <w:r w:rsidRPr="009202AA">
        <w:tab/>
        <w:t>Additional minimum requirement (BC1 and BC2)</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lastRenderedPageBreak/>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8392" w:name="_Toc21096775"/>
      <w:bookmarkStart w:id="8393" w:name="_Toc29763742"/>
      <w:bookmarkStart w:id="8394" w:name="_Toc36030213"/>
      <w:bookmarkStart w:id="8395" w:name="_Toc37180113"/>
      <w:bookmarkStart w:id="8396" w:name="_Toc45869813"/>
      <w:bookmarkStart w:id="8397" w:name="_Toc52555619"/>
      <w:bookmarkStart w:id="8398" w:name="_Toc61113082"/>
      <w:bookmarkStart w:id="8399" w:name="_Toc67911966"/>
      <w:bookmarkStart w:id="8400" w:name="_Toc74840786"/>
      <w:bookmarkStart w:id="8401" w:name="_Toc76503921"/>
      <w:bookmarkStart w:id="8402" w:name="_Toc83042473"/>
      <w:bookmarkStart w:id="8403" w:name="_Toc89854647"/>
      <w:bookmarkStart w:id="8404" w:name="_Toc98667420"/>
      <w:bookmarkStart w:id="8405" w:name="_Toc105752703"/>
      <w:bookmarkStart w:id="8406" w:name="_Toc123150321"/>
      <w:bookmarkStart w:id="8407" w:name="_Toc124163283"/>
      <w:bookmarkStart w:id="8408" w:name="_Toc130913593"/>
      <w:bookmarkStart w:id="8409" w:name="_Toc137373878"/>
      <w:bookmarkStart w:id="8410" w:name="_Toc138892558"/>
      <w:bookmarkStart w:id="8411" w:name="_Toc155216625"/>
      <w:bookmarkStart w:id="8412" w:name="_Toc216361481"/>
      <w:r w:rsidRPr="009202AA">
        <w:t>9.8.2.3</w:t>
      </w:r>
      <w:r w:rsidRPr="009202AA">
        <w:tab/>
        <w:t>Additional minimum requirement (BC3)</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8413" w:name="_Toc21096776"/>
      <w:bookmarkStart w:id="8414" w:name="_Toc29763743"/>
      <w:bookmarkStart w:id="8415" w:name="_Toc36030214"/>
      <w:bookmarkStart w:id="8416" w:name="_Toc37180114"/>
      <w:bookmarkStart w:id="8417" w:name="_Toc45869814"/>
      <w:bookmarkStart w:id="8418" w:name="_Toc52555620"/>
      <w:bookmarkStart w:id="8419" w:name="_Toc61113083"/>
      <w:bookmarkStart w:id="8420" w:name="_Toc67911967"/>
      <w:bookmarkStart w:id="8421" w:name="_Toc74840787"/>
      <w:bookmarkStart w:id="8422" w:name="_Toc76503922"/>
      <w:bookmarkStart w:id="8423" w:name="_Toc83042474"/>
      <w:bookmarkStart w:id="8424" w:name="_Toc89854648"/>
      <w:bookmarkStart w:id="8425" w:name="_Toc98667421"/>
      <w:bookmarkStart w:id="8426" w:name="_Toc105752704"/>
      <w:bookmarkStart w:id="8427" w:name="_Toc123150322"/>
      <w:bookmarkStart w:id="8428" w:name="_Toc124163284"/>
      <w:bookmarkStart w:id="8429" w:name="_Toc130913594"/>
      <w:bookmarkStart w:id="8430" w:name="_Toc137373879"/>
      <w:bookmarkStart w:id="8431" w:name="_Toc138892559"/>
      <w:bookmarkStart w:id="8432" w:name="_Toc155216626"/>
      <w:bookmarkStart w:id="8433" w:name="_Toc216361482"/>
      <w:r w:rsidRPr="009202AA">
        <w:t>9.8.2.4</w:t>
      </w:r>
      <w:r w:rsidRPr="009202AA">
        <w:tab/>
        <w:t>Additional minimum requirements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C72DBCD" w14:textId="23C02AF7" w:rsidR="00EC7279" w:rsidRPr="00A4052A" w:rsidRDefault="00EC7279" w:rsidP="00EC7279"/>
    <w:p w14:paraId="16326C15" w14:textId="77777777" w:rsidR="004C4A70" w:rsidRPr="009202AA" w:rsidRDefault="004C4A70" w:rsidP="004C4A70">
      <w:pPr>
        <w:pStyle w:val="Heading3"/>
      </w:pPr>
      <w:bookmarkStart w:id="8434" w:name="_Toc21096777"/>
      <w:bookmarkStart w:id="8435" w:name="_Toc29763744"/>
      <w:bookmarkStart w:id="8436" w:name="_Toc36030215"/>
      <w:bookmarkStart w:id="8437" w:name="_Toc37180115"/>
      <w:bookmarkStart w:id="8438" w:name="_Toc45869815"/>
      <w:bookmarkStart w:id="8439" w:name="_Toc52555621"/>
      <w:bookmarkStart w:id="8440" w:name="_Toc61113084"/>
      <w:bookmarkStart w:id="8441" w:name="_Toc67911968"/>
      <w:bookmarkStart w:id="8442" w:name="_Toc74840788"/>
      <w:bookmarkStart w:id="8443" w:name="_Toc76503923"/>
      <w:bookmarkStart w:id="8444" w:name="_Toc83042475"/>
      <w:bookmarkStart w:id="8445" w:name="_Toc89854649"/>
      <w:bookmarkStart w:id="8446" w:name="_Toc98667422"/>
      <w:bookmarkStart w:id="8447" w:name="_Toc105752705"/>
      <w:bookmarkStart w:id="8448" w:name="_Toc123150323"/>
      <w:bookmarkStart w:id="8449" w:name="_Toc124163285"/>
      <w:bookmarkStart w:id="8450" w:name="_Toc130913595"/>
      <w:bookmarkStart w:id="8451" w:name="_Toc137373880"/>
      <w:bookmarkStart w:id="8452" w:name="_Toc138892560"/>
      <w:bookmarkStart w:id="8453" w:name="_Toc155216627"/>
      <w:bookmarkStart w:id="8454" w:name="_Toc216361483"/>
      <w:r w:rsidRPr="009202AA">
        <w:t>9.8.3</w:t>
      </w:r>
      <w:r w:rsidRPr="009202AA">
        <w:tab/>
        <w:t>Minimum requirement for single RAT UTRA operation</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276910FC" w14:textId="77777777" w:rsidR="004C4A70" w:rsidRPr="009202AA" w:rsidRDefault="004C4A70" w:rsidP="005A3761">
      <w:pPr>
        <w:pStyle w:val="Heading4"/>
      </w:pPr>
      <w:bookmarkStart w:id="8455" w:name="_Toc21096778"/>
      <w:bookmarkStart w:id="8456" w:name="_Toc29763745"/>
      <w:bookmarkStart w:id="8457" w:name="_Toc36030216"/>
      <w:bookmarkStart w:id="8458" w:name="_Toc37180116"/>
      <w:bookmarkStart w:id="8459" w:name="_Toc45869816"/>
      <w:bookmarkStart w:id="8460" w:name="_Toc52555622"/>
      <w:bookmarkStart w:id="8461" w:name="_Toc61113085"/>
      <w:bookmarkStart w:id="8462" w:name="_Toc67911969"/>
      <w:bookmarkStart w:id="8463" w:name="_Toc74840789"/>
      <w:bookmarkStart w:id="8464" w:name="_Toc76503924"/>
      <w:bookmarkStart w:id="8465" w:name="_Toc83042476"/>
      <w:bookmarkStart w:id="8466" w:name="_Toc89854650"/>
      <w:bookmarkStart w:id="8467" w:name="_Toc98667423"/>
      <w:bookmarkStart w:id="8468" w:name="_Toc105752706"/>
      <w:bookmarkStart w:id="8469" w:name="_Toc123150324"/>
      <w:bookmarkStart w:id="8470" w:name="_Toc124163286"/>
      <w:bookmarkStart w:id="8471" w:name="_Toc130913596"/>
      <w:bookmarkStart w:id="8472" w:name="_Toc137373881"/>
      <w:bookmarkStart w:id="8473" w:name="_Toc138892561"/>
      <w:bookmarkStart w:id="8474" w:name="_Toc155216628"/>
      <w:bookmarkStart w:id="8475" w:name="_Toc216361484"/>
      <w:r w:rsidRPr="009202AA">
        <w:t>9.8.3.1</w:t>
      </w:r>
      <w:r w:rsidRPr="009202AA">
        <w:tab/>
        <w:t>General minimum requirement for FDD UTRA</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476" w:name="_Toc21096779"/>
      <w:bookmarkStart w:id="8477" w:name="_Toc29763746"/>
      <w:bookmarkStart w:id="8478" w:name="_Toc36030217"/>
      <w:bookmarkStart w:id="8479" w:name="_Toc37180117"/>
      <w:bookmarkStart w:id="8480" w:name="_Toc45869817"/>
      <w:bookmarkStart w:id="8481" w:name="_Toc52555623"/>
      <w:bookmarkStart w:id="8482" w:name="_Toc61113086"/>
      <w:bookmarkStart w:id="8483" w:name="_Toc67911970"/>
      <w:bookmarkStart w:id="8484" w:name="_Toc74840790"/>
      <w:bookmarkStart w:id="8485" w:name="_Toc76503925"/>
      <w:bookmarkStart w:id="8486" w:name="_Toc83042477"/>
      <w:bookmarkStart w:id="8487" w:name="_Toc89854651"/>
      <w:bookmarkStart w:id="8488" w:name="_Toc98667424"/>
      <w:bookmarkStart w:id="8489" w:name="_Toc105752707"/>
      <w:bookmarkStart w:id="8490" w:name="_Toc123150325"/>
      <w:bookmarkStart w:id="8491" w:name="_Toc124163287"/>
      <w:bookmarkStart w:id="8492" w:name="_Toc130913597"/>
      <w:bookmarkStart w:id="8493" w:name="_Toc137373882"/>
      <w:bookmarkStart w:id="8494" w:name="_Toc138892562"/>
      <w:bookmarkStart w:id="8495" w:name="_Toc155216629"/>
      <w:bookmarkStart w:id="8496" w:name="_Toc216361485"/>
      <w:r w:rsidRPr="009202AA">
        <w:t>9.8.4</w:t>
      </w:r>
      <w:r w:rsidRPr="009202AA">
        <w:tab/>
        <w:t>Minimum requirement for single RAT E-UTRA operation</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6E9BAF4F" w14:textId="77777777" w:rsidR="004C4A70" w:rsidRPr="009202AA" w:rsidRDefault="004C4A70" w:rsidP="005A3761">
      <w:pPr>
        <w:pStyle w:val="Heading4"/>
      </w:pPr>
      <w:bookmarkStart w:id="8497" w:name="_Toc21096780"/>
      <w:bookmarkStart w:id="8498" w:name="_Toc29763747"/>
      <w:bookmarkStart w:id="8499" w:name="_Toc36030218"/>
      <w:bookmarkStart w:id="8500" w:name="_Toc37180118"/>
      <w:bookmarkStart w:id="8501" w:name="_Toc45869818"/>
      <w:bookmarkStart w:id="8502" w:name="_Toc52555624"/>
      <w:bookmarkStart w:id="8503" w:name="_Toc61113087"/>
      <w:bookmarkStart w:id="8504" w:name="_Toc67911971"/>
      <w:bookmarkStart w:id="8505" w:name="_Toc74840791"/>
      <w:bookmarkStart w:id="8506" w:name="_Toc76503926"/>
      <w:bookmarkStart w:id="8507" w:name="_Toc83042478"/>
      <w:bookmarkStart w:id="8508" w:name="_Toc89854652"/>
      <w:bookmarkStart w:id="8509" w:name="_Toc98667425"/>
      <w:bookmarkStart w:id="8510" w:name="_Toc105752708"/>
      <w:bookmarkStart w:id="8511" w:name="_Toc123150326"/>
      <w:bookmarkStart w:id="8512" w:name="_Toc124163288"/>
      <w:bookmarkStart w:id="8513" w:name="_Toc130913598"/>
      <w:bookmarkStart w:id="8514" w:name="_Toc137373883"/>
      <w:bookmarkStart w:id="8515" w:name="_Toc138892563"/>
      <w:bookmarkStart w:id="8516" w:name="_Toc155216630"/>
      <w:bookmarkStart w:id="8517" w:name="_Toc216361486"/>
      <w:r w:rsidRPr="009202AA">
        <w:t>9.8.4.1</w:t>
      </w:r>
      <w:r w:rsidRPr="009202AA">
        <w:tab/>
        <w:t>General minimum requirement</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518" w:name="_Toc21096132"/>
      <w:bookmarkStart w:id="8519" w:name="_Toc29763331"/>
      <w:bookmarkStart w:id="8520" w:name="_Toc52554869"/>
      <w:bookmarkStart w:id="8521" w:name="_Toc61112571"/>
      <w:bookmarkStart w:id="8522" w:name="_Toc74840792"/>
      <w:bookmarkStart w:id="8523" w:name="_Toc76503927"/>
      <w:bookmarkStart w:id="8524" w:name="_Toc83042479"/>
      <w:bookmarkStart w:id="8525" w:name="_Toc89854653"/>
      <w:bookmarkStart w:id="8526" w:name="_Toc98667426"/>
      <w:bookmarkStart w:id="8527" w:name="_Toc105752709"/>
      <w:bookmarkStart w:id="8528" w:name="_Toc123150327"/>
      <w:bookmarkStart w:id="8529" w:name="_Toc124163289"/>
      <w:bookmarkStart w:id="8530" w:name="_Toc130913599"/>
      <w:bookmarkStart w:id="8531" w:name="_Toc137373884"/>
      <w:bookmarkStart w:id="8532" w:name="_Toc138892564"/>
      <w:bookmarkStart w:id="8533" w:name="_Toc155216631"/>
      <w:bookmarkStart w:id="8534" w:name="_Toc216361487"/>
      <w:r w:rsidRPr="00EF2F0E">
        <w:t>9.8.4.2</w:t>
      </w:r>
      <w:r w:rsidRPr="00EF2F0E">
        <w:tab/>
      </w:r>
      <w:bookmarkEnd w:id="8518"/>
      <w:bookmarkEnd w:id="8519"/>
      <w:bookmarkEnd w:id="8520"/>
      <w:bookmarkEnd w:id="8521"/>
      <w:r>
        <w:t>Void</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535" w:name="_Toc21096782"/>
      <w:bookmarkStart w:id="8536" w:name="_Toc29763749"/>
      <w:bookmarkStart w:id="8537" w:name="_Toc36030220"/>
      <w:bookmarkStart w:id="8538" w:name="_Toc37180120"/>
      <w:bookmarkStart w:id="8539" w:name="_Toc45869820"/>
      <w:bookmarkStart w:id="8540" w:name="_Toc52555626"/>
      <w:bookmarkStart w:id="8541" w:name="_Toc61113089"/>
      <w:bookmarkStart w:id="8542" w:name="_Toc67911973"/>
      <w:bookmarkStart w:id="8543" w:name="_Toc74840793"/>
      <w:bookmarkStart w:id="8544" w:name="_Toc76503928"/>
      <w:bookmarkStart w:id="8545" w:name="_Toc83042480"/>
      <w:bookmarkStart w:id="8546" w:name="_Toc89854654"/>
      <w:bookmarkStart w:id="8547" w:name="_Toc98667427"/>
      <w:bookmarkStart w:id="8548" w:name="_Toc105752710"/>
      <w:bookmarkStart w:id="8549" w:name="_Toc123150328"/>
      <w:bookmarkStart w:id="8550" w:name="_Toc124163290"/>
      <w:bookmarkStart w:id="8551" w:name="_Toc130913600"/>
      <w:bookmarkStart w:id="8552" w:name="_Toc137373885"/>
      <w:bookmarkStart w:id="8553" w:name="_Toc138892565"/>
      <w:bookmarkStart w:id="8554" w:name="_Toc155216632"/>
      <w:bookmarkStart w:id="8555" w:name="_Toc216361488"/>
      <w:r w:rsidRPr="009202AA">
        <w:rPr>
          <w:lang w:eastAsia="zh-CN"/>
        </w:rPr>
        <w:t>10</w:t>
      </w:r>
      <w:r w:rsidRPr="009202AA">
        <w:rPr>
          <w:lang w:eastAsia="zh-CN"/>
        </w:rPr>
        <w:tab/>
        <w:t>Radiated receiver characteristics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3050803E" w14:textId="77777777" w:rsidR="004C4A70" w:rsidRPr="009202AA" w:rsidRDefault="004C4A70" w:rsidP="005A3761">
      <w:pPr>
        <w:pStyle w:val="Heading2"/>
        <w:rPr>
          <w:lang w:eastAsia="zh-CN"/>
        </w:rPr>
      </w:pPr>
      <w:bookmarkStart w:id="8556" w:name="_Toc21096783"/>
      <w:bookmarkStart w:id="8557" w:name="_Toc29763750"/>
      <w:bookmarkStart w:id="8558" w:name="_Toc36030221"/>
      <w:bookmarkStart w:id="8559" w:name="_Toc37180121"/>
      <w:bookmarkStart w:id="8560" w:name="_Toc45869821"/>
      <w:bookmarkStart w:id="8561" w:name="_Toc52555627"/>
      <w:bookmarkStart w:id="8562" w:name="_Toc61113090"/>
      <w:bookmarkStart w:id="8563" w:name="_Toc67911974"/>
      <w:bookmarkStart w:id="8564" w:name="_Toc74840794"/>
      <w:bookmarkStart w:id="8565" w:name="_Toc76503929"/>
      <w:bookmarkStart w:id="8566" w:name="_Toc83042481"/>
      <w:bookmarkStart w:id="8567" w:name="_Toc89854655"/>
      <w:bookmarkStart w:id="8568" w:name="_Toc98667428"/>
      <w:bookmarkStart w:id="8569" w:name="_Toc105752711"/>
      <w:bookmarkStart w:id="8570" w:name="_Toc123150329"/>
      <w:bookmarkStart w:id="8571" w:name="_Toc124163291"/>
      <w:bookmarkStart w:id="8572" w:name="_Toc130913601"/>
      <w:bookmarkStart w:id="8573" w:name="_Toc137373886"/>
      <w:bookmarkStart w:id="8574" w:name="_Toc138892566"/>
      <w:bookmarkStart w:id="8575" w:name="_Toc155216633"/>
      <w:bookmarkStart w:id="8576" w:name="_Toc216361489"/>
      <w:r w:rsidRPr="009202AA">
        <w:rPr>
          <w:lang w:eastAsia="zh-CN"/>
        </w:rPr>
        <w:t>10.1</w:t>
      </w:r>
      <w:r w:rsidRPr="009202AA">
        <w:rPr>
          <w:lang w:eastAsia="zh-CN"/>
        </w:rPr>
        <w:tab/>
        <w:t>General</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577" w:name="_Toc21096784"/>
      <w:bookmarkStart w:id="8578" w:name="_Toc29763751"/>
      <w:bookmarkStart w:id="8579" w:name="_Toc36030222"/>
      <w:bookmarkStart w:id="8580" w:name="_Toc37180122"/>
      <w:bookmarkStart w:id="8581" w:name="_Toc45869822"/>
      <w:bookmarkStart w:id="8582" w:name="_Toc52555628"/>
      <w:bookmarkStart w:id="8583" w:name="_Toc61113091"/>
      <w:bookmarkStart w:id="8584" w:name="_Toc67911975"/>
      <w:bookmarkStart w:id="8585" w:name="_Toc74840795"/>
      <w:bookmarkStart w:id="8586" w:name="_Toc76503930"/>
      <w:bookmarkStart w:id="8587" w:name="_Toc83042482"/>
      <w:bookmarkStart w:id="8588" w:name="_Toc89854656"/>
      <w:bookmarkStart w:id="8589" w:name="_Toc98667429"/>
      <w:bookmarkStart w:id="8590" w:name="_Toc105752712"/>
      <w:bookmarkStart w:id="8591" w:name="_Toc123150330"/>
      <w:bookmarkStart w:id="8592" w:name="_Toc124163292"/>
      <w:bookmarkStart w:id="8593" w:name="_Toc130913602"/>
      <w:bookmarkStart w:id="8594" w:name="_Toc137373887"/>
      <w:bookmarkStart w:id="8595" w:name="_Toc138892567"/>
      <w:bookmarkStart w:id="8596" w:name="_Toc155216634"/>
      <w:bookmarkStart w:id="8597" w:name="_Toc216361490"/>
      <w:r w:rsidRPr="009202AA">
        <w:rPr>
          <w:lang w:val="sv-FI" w:eastAsia="zh-CN"/>
        </w:rPr>
        <w:t>10.2</w:t>
      </w:r>
      <w:r w:rsidRPr="009202AA">
        <w:rPr>
          <w:lang w:val="sv-FI" w:eastAsia="zh-CN"/>
        </w:rPr>
        <w:tab/>
        <w:t>OTA sensitivity</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BAEBA49" w14:textId="77777777" w:rsidR="004C4A70" w:rsidRPr="009202AA" w:rsidRDefault="004C4A70" w:rsidP="005A3761">
      <w:pPr>
        <w:pStyle w:val="Heading3"/>
      </w:pPr>
      <w:bookmarkStart w:id="8598" w:name="_Toc21096785"/>
      <w:bookmarkStart w:id="8599" w:name="_Toc29763752"/>
      <w:bookmarkStart w:id="8600" w:name="_Toc36030223"/>
      <w:bookmarkStart w:id="8601" w:name="_Toc37180123"/>
      <w:bookmarkStart w:id="8602" w:name="_Toc45869823"/>
      <w:bookmarkStart w:id="8603" w:name="_Toc52555629"/>
      <w:bookmarkStart w:id="8604" w:name="_Toc61113092"/>
      <w:bookmarkStart w:id="8605" w:name="_Toc67911976"/>
      <w:bookmarkStart w:id="8606" w:name="_Toc74840796"/>
      <w:bookmarkStart w:id="8607" w:name="_Toc76503931"/>
      <w:bookmarkStart w:id="8608" w:name="_Toc83042483"/>
      <w:bookmarkStart w:id="8609" w:name="_Toc89854657"/>
      <w:bookmarkStart w:id="8610" w:name="_Toc98667430"/>
      <w:bookmarkStart w:id="8611" w:name="_Toc105752713"/>
      <w:bookmarkStart w:id="8612" w:name="_Toc123150331"/>
      <w:bookmarkStart w:id="8613" w:name="_Toc124163293"/>
      <w:bookmarkStart w:id="8614" w:name="_Toc130913603"/>
      <w:bookmarkStart w:id="8615" w:name="_Toc137373888"/>
      <w:bookmarkStart w:id="8616" w:name="_Toc138892568"/>
      <w:bookmarkStart w:id="8617" w:name="_Toc155216635"/>
      <w:bookmarkStart w:id="8618" w:name="_Toc216361491"/>
      <w:r w:rsidRPr="009202AA">
        <w:t>10.2.1</w:t>
      </w:r>
      <w:r w:rsidRPr="009202AA">
        <w:tab/>
        <w:t>General</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619" w:name="_Toc21096786"/>
      <w:bookmarkStart w:id="8620" w:name="_Toc29763753"/>
      <w:bookmarkStart w:id="8621" w:name="_Toc36030224"/>
      <w:bookmarkStart w:id="8622" w:name="_Toc37180124"/>
      <w:bookmarkStart w:id="8623" w:name="_Toc45869824"/>
      <w:bookmarkStart w:id="8624" w:name="_Toc52555630"/>
      <w:bookmarkStart w:id="8625" w:name="_Toc61113093"/>
      <w:bookmarkStart w:id="8626" w:name="_Toc67911977"/>
      <w:bookmarkStart w:id="8627" w:name="_Toc74840797"/>
      <w:bookmarkStart w:id="8628" w:name="_Toc76503932"/>
      <w:bookmarkStart w:id="8629" w:name="_Toc83042484"/>
      <w:bookmarkStart w:id="8630" w:name="_Toc89854658"/>
      <w:bookmarkStart w:id="8631" w:name="_Toc98667431"/>
      <w:bookmarkStart w:id="8632" w:name="_Toc105752714"/>
      <w:bookmarkStart w:id="8633" w:name="_Toc123150332"/>
      <w:bookmarkStart w:id="8634" w:name="_Toc124163294"/>
      <w:bookmarkStart w:id="8635" w:name="_Toc130913604"/>
      <w:bookmarkStart w:id="8636" w:name="_Toc137373889"/>
      <w:bookmarkStart w:id="8637" w:name="_Toc138892569"/>
      <w:bookmarkStart w:id="8638" w:name="_Toc155216636"/>
      <w:bookmarkStart w:id="8639" w:name="_Toc216361492"/>
      <w:r w:rsidRPr="009202AA">
        <w:rPr>
          <w:lang w:eastAsia="zh-CN"/>
        </w:rPr>
        <w:t>10.2.2</w:t>
      </w:r>
      <w:r w:rsidRPr="009202AA">
        <w:rPr>
          <w:lang w:eastAsia="zh-CN"/>
        </w:rPr>
        <w:tab/>
        <w:t>Minimum requirement for 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640" w:name="_Toc21096787"/>
      <w:bookmarkStart w:id="8641" w:name="_Toc29763754"/>
      <w:bookmarkStart w:id="8642" w:name="_Toc36030225"/>
      <w:bookmarkStart w:id="8643" w:name="_Toc37180125"/>
      <w:bookmarkStart w:id="8644" w:name="_Toc45869825"/>
      <w:bookmarkStart w:id="8645" w:name="_Toc52555631"/>
      <w:bookmarkStart w:id="8646" w:name="_Toc61113094"/>
      <w:bookmarkStart w:id="8647" w:name="_Toc67911978"/>
      <w:bookmarkStart w:id="8648" w:name="_Toc74840798"/>
      <w:bookmarkStart w:id="8649" w:name="_Toc76503933"/>
      <w:bookmarkStart w:id="8650" w:name="_Toc83042485"/>
      <w:bookmarkStart w:id="8651" w:name="_Toc89854659"/>
      <w:bookmarkStart w:id="8652" w:name="_Toc98667432"/>
      <w:bookmarkStart w:id="8653" w:name="_Toc105752715"/>
      <w:bookmarkStart w:id="8654" w:name="_Toc123150333"/>
      <w:bookmarkStart w:id="8655" w:name="_Toc124163295"/>
      <w:bookmarkStart w:id="8656" w:name="_Toc130913605"/>
      <w:bookmarkStart w:id="8657" w:name="_Toc137373890"/>
      <w:bookmarkStart w:id="8658" w:name="_Toc138892570"/>
      <w:bookmarkStart w:id="8659" w:name="_Toc155216637"/>
      <w:bookmarkStart w:id="8660" w:name="_Toc216361493"/>
      <w:r w:rsidRPr="009202AA">
        <w:rPr>
          <w:lang w:eastAsia="zh-CN"/>
        </w:rPr>
        <w:t>10.2.3</w:t>
      </w:r>
      <w:r w:rsidRPr="009202AA">
        <w:rPr>
          <w:lang w:eastAsia="zh-CN"/>
        </w:rPr>
        <w:tab/>
        <w:t>Minimum requirement for single RAT UTRA operation</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661" w:name="_Toc21096788"/>
      <w:bookmarkStart w:id="8662" w:name="_Toc29763755"/>
      <w:bookmarkStart w:id="8663" w:name="_Toc36030226"/>
      <w:bookmarkStart w:id="8664" w:name="_Toc37180126"/>
      <w:bookmarkStart w:id="8665" w:name="_Toc45869826"/>
      <w:bookmarkStart w:id="8666" w:name="_Toc52555632"/>
      <w:bookmarkStart w:id="8667" w:name="_Toc61113095"/>
      <w:bookmarkStart w:id="8668" w:name="_Toc67911979"/>
      <w:bookmarkStart w:id="8669" w:name="_Toc74840799"/>
      <w:bookmarkStart w:id="8670" w:name="_Toc76503934"/>
      <w:bookmarkStart w:id="8671" w:name="_Toc83042486"/>
      <w:bookmarkStart w:id="8672" w:name="_Toc89854660"/>
      <w:bookmarkStart w:id="8673" w:name="_Toc98667433"/>
      <w:bookmarkStart w:id="8674" w:name="_Toc105752716"/>
      <w:bookmarkStart w:id="8675" w:name="_Toc123150334"/>
      <w:bookmarkStart w:id="8676" w:name="_Toc124163296"/>
      <w:bookmarkStart w:id="8677" w:name="_Toc130913606"/>
      <w:bookmarkStart w:id="8678" w:name="_Toc137373891"/>
      <w:bookmarkStart w:id="8679" w:name="_Toc138892571"/>
      <w:bookmarkStart w:id="8680" w:name="_Toc155216638"/>
      <w:bookmarkStart w:id="8681" w:name="_Toc216361494"/>
      <w:r w:rsidRPr="009202AA">
        <w:rPr>
          <w:lang w:eastAsia="zh-CN"/>
        </w:rPr>
        <w:t>10.2.4</w:t>
      </w:r>
      <w:r w:rsidRPr="009202AA">
        <w:rPr>
          <w:lang w:eastAsia="zh-CN"/>
        </w:rPr>
        <w:tab/>
        <w:t>Minimum requirement for single RAT E-UTRA operation</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682" w:name="_Toc21096789"/>
      <w:bookmarkStart w:id="8683" w:name="_Toc29763756"/>
      <w:bookmarkStart w:id="8684" w:name="_Toc36030227"/>
      <w:bookmarkStart w:id="8685" w:name="_Toc37180127"/>
      <w:bookmarkStart w:id="8686" w:name="_Toc45869827"/>
      <w:bookmarkStart w:id="8687" w:name="_Toc52555633"/>
      <w:bookmarkStart w:id="8688" w:name="_Toc61113096"/>
      <w:bookmarkStart w:id="8689" w:name="_Toc67911980"/>
      <w:bookmarkStart w:id="8690" w:name="_Toc74840800"/>
      <w:bookmarkStart w:id="8691" w:name="_Toc76503935"/>
      <w:bookmarkStart w:id="8692" w:name="_Toc83042487"/>
      <w:bookmarkStart w:id="8693" w:name="_Toc89854661"/>
      <w:bookmarkStart w:id="8694" w:name="_Toc98667434"/>
      <w:bookmarkStart w:id="8695" w:name="_Toc105752717"/>
      <w:bookmarkStart w:id="8696" w:name="_Toc123150335"/>
      <w:bookmarkStart w:id="8697" w:name="_Toc124163297"/>
      <w:bookmarkStart w:id="8698" w:name="_Toc130913607"/>
      <w:bookmarkStart w:id="8699" w:name="_Toc137373892"/>
      <w:bookmarkStart w:id="8700" w:name="_Toc138892572"/>
      <w:bookmarkStart w:id="8701" w:name="_Toc155216639"/>
      <w:bookmarkStart w:id="8702" w:name="_Toc216361495"/>
      <w:r w:rsidRPr="009202AA">
        <w:t>10.3</w:t>
      </w:r>
      <w:r w:rsidRPr="009202AA">
        <w:tab/>
        <w:t>OTA Reference sensitivity level</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7AF6F913" w14:textId="77777777" w:rsidR="004C4A70" w:rsidRPr="009202AA" w:rsidRDefault="004C4A70" w:rsidP="005A3761">
      <w:pPr>
        <w:pStyle w:val="Heading3"/>
      </w:pPr>
      <w:bookmarkStart w:id="8703" w:name="_Toc21096790"/>
      <w:bookmarkStart w:id="8704" w:name="_Toc29763757"/>
      <w:bookmarkStart w:id="8705" w:name="_Toc36030228"/>
      <w:bookmarkStart w:id="8706" w:name="_Toc37180128"/>
      <w:bookmarkStart w:id="8707" w:name="_Toc45869828"/>
      <w:bookmarkStart w:id="8708" w:name="_Toc52555634"/>
      <w:bookmarkStart w:id="8709" w:name="_Toc61113097"/>
      <w:bookmarkStart w:id="8710" w:name="_Toc67911981"/>
      <w:bookmarkStart w:id="8711" w:name="_Toc74840801"/>
      <w:bookmarkStart w:id="8712" w:name="_Toc76503936"/>
      <w:bookmarkStart w:id="8713" w:name="_Toc83042488"/>
      <w:bookmarkStart w:id="8714" w:name="_Toc89854662"/>
      <w:bookmarkStart w:id="8715" w:name="_Toc98667435"/>
      <w:bookmarkStart w:id="8716" w:name="_Toc105752718"/>
      <w:bookmarkStart w:id="8717" w:name="_Toc123150336"/>
      <w:bookmarkStart w:id="8718" w:name="_Toc124163298"/>
      <w:bookmarkStart w:id="8719" w:name="_Toc130913608"/>
      <w:bookmarkStart w:id="8720" w:name="_Toc137373893"/>
      <w:bookmarkStart w:id="8721" w:name="_Toc138892573"/>
      <w:bookmarkStart w:id="8722" w:name="_Toc155216640"/>
      <w:bookmarkStart w:id="8723" w:name="_Toc216361496"/>
      <w:r w:rsidRPr="009202AA">
        <w:t>10.3.1</w:t>
      </w:r>
      <w:r w:rsidRPr="009202AA">
        <w:tab/>
        <w:t>General</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724" w:name="_Toc21096791"/>
      <w:bookmarkStart w:id="8725" w:name="_Toc29763758"/>
      <w:bookmarkStart w:id="8726" w:name="_Toc36030229"/>
      <w:bookmarkStart w:id="8727" w:name="_Toc37180129"/>
      <w:bookmarkStart w:id="8728" w:name="_Toc45869829"/>
      <w:bookmarkStart w:id="8729" w:name="_Toc52555635"/>
      <w:bookmarkStart w:id="8730" w:name="_Toc61113098"/>
      <w:bookmarkStart w:id="8731" w:name="_Toc67911982"/>
      <w:bookmarkStart w:id="8732" w:name="_Toc74840802"/>
      <w:bookmarkStart w:id="8733" w:name="_Toc76503937"/>
      <w:bookmarkStart w:id="8734" w:name="_Toc83042489"/>
      <w:bookmarkStart w:id="8735" w:name="_Toc89854663"/>
      <w:bookmarkStart w:id="8736" w:name="_Toc98667436"/>
      <w:bookmarkStart w:id="8737" w:name="_Toc105752719"/>
      <w:bookmarkStart w:id="8738" w:name="_Toc123150337"/>
      <w:bookmarkStart w:id="8739" w:name="_Toc124163299"/>
      <w:bookmarkStart w:id="8740" w:name="_Toc130913609"/>
      <w:bookmarkStart w:id="8741" w:name="_Toc137373894"/>
      <w:bookmarkStart w:id="8742" w:name="_Toc138892574"/>
      <w:bookmarkStart w:id="8743" w:name="_Toc155216641"/>
      <w:bookmarkStart w:id="8744" w:name="_Toc216361497"/>
      <w:r w:rsidRPr="009202AA">
        <w:t>10.3.2</w:t>
      </w:r>
      <w:r w:rsidRPr="009202AA">
        <w:tab/>
        <w:t>Minimum requirement for MSR operation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745" w:name="_Toc21096792"/>
      <w:bookmarkStart w:id="8746" w:name="_Toc29763759"/>
      <w:bookmarkStart w:id="8747" w:name="_Toc36030230"/>
      <w:bookmarkStart w:id="8748" w:name="_Toc37180130"/>
      <w:bookmarkStart w:id="8749" w:name="_Toc45869830"/>
      <w:bookmarkStart w:id="8750" w:name="_Toc52555636"/>
      <w:bookmarkStart w:id="8751" w:name="_Toc61113099"/>
      <w:bookmarkStart w:id="8752" w:name="_Toc67911983"/>
      <w:bookmarkStart w:id="8753" w:name="_Toc74840803"/>
      <w:bookmarkStart w:id="8754" w:name="_Toc76503938"/>
      <w:bookmarkStart w:id="8755" w:name="_Toc83042490"/>
      <w:bookmarkStart w:id="8756" w:name="_Toc89854664"/>
      <w:bookmarkStart w:id="8757" w:name="_Toc98667437"/>
      <w:bookmarkStart w:id="8758" w:name="_Toc105752720"/>
      <w:bookmarkStart w:id="8759" w:name="_Toc123150338"/>
      <w:bookmarkStart w:id="8760" w:name="_Toc124163300"/>
      <w:bookmarkStart w:id="8761" w:name="_Toc130913610"/>
      <w:bookmarkStart w:id="8762" w:name="_Toc137373895"/>
      <w:bookmarkStart w:id="8763" w:name="_Toc138892575"/>
      <w:bookmarkStart w:id="8764" w:name="_Toc155216642"/>
      <w:bookmarkStart w:id="8765" w:name="_Toc216361498"/>
      <w:r w:rsidRPr="009202AA">
        <w:lastRenderedPageBreak/>
        <w:t>10.3.3</w:t>
      </w:r>
      <w:r w:rsidRPr="009202AA">
        <w:tab/>
        <w:t>Minimum requirement for single RAT UTRA operation</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766" w:name="_Toc21096793"/>
      <w:bookmarkStart w:id="8767" w:name="_Toc29763760"/>
      <w:bookmarkStart w:id="8768" w:name="_Toc36030231"/>
      <w:bookmarkStart w:id="8769" w:name="_Toc37180131"/>
      <w:bookmarkStart w:id="8770" w:name="_Toc45869831"/>
      <w:bookmarkStart w:id="8771" w:name="_Toc52555637"/>
      <w:bookmarkStart w:id="8772" w:name="_Toc61113100"/>
      <w:bookmarkStart w:id="8773" w:name="_Toc67911984"/>
      <w:bookmarkStart w:id="8774" w:name="_Toc74840804"/>
      <w:bookmarkStart w:id="8775" w:name="_Toc76503939"/>
      <w:bookmarkStart w:id="8776" w:name="_Toc83042491"/>
      <w:bookmarkStart w:id="8777" w:name="_Toc89854665"/>
      <w:bookmarkStart w:id="8778" w:name="_Toc98667438"/>
      <w:bookmarkStart w:id="8779" w:name="_Toc105752721"/>
      <w:bookmarkStart w:id="8780" w:name="_Toc123150339"/>
      <w:bookmarkStart w:id="8781" w:name="_Toc124163301"/>
      <w:bookmarkStart w:id="8782" w:name="_Toc130913611"/>
      <w:bookmarkStart w:id="8783" w:name="_Toc137373896"/>
      <w:bookmarkStart w:id="8784" w:name="_Toc138892576"/>
      <w:bookmarkStart w:id="8785" w:name="_Toc155216643"/>
      <w:bookmarkStart w:id="8786" w:name="_Toc216361499"/>
      <w:r w:rsidRPr="009202AA">
        <w:t>10.3.4</w:t>
      </w:r>
      <w:r w:rsidRPr="009202AA">
        <w:tab/>
        <w:t>Minimum requirement for single RAT E-UTRA operation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787" w:name="_Toc21096794"/>
      <w:bookmarkStart w:id="8788" w:name="_Toc29763761"/>
      <w:bookmarkStart w:id="8789" w:name="_Toc36030232"/>
      <w:bookmarkStart w:id="8790" w:name="_Toc37180132"/>
      <w:bookmarkStart w:id="8791" w:name="_Toc45869832"/>
      <w:bookmarkStart w:id="8792" w:name="_Toc52555638"/>
      <w:bookmarkStart w:id="8793" w:name="_Toc61113101"/>
      <w:bookmarkStart w:id="8794" w:name="_Toc67911985"/>
      <w:bookmarkStart w:id="8795" w:name="_Toc74840805"/>
      <w:bookmarkStart w:id="8796" w:name="_Toc76503940"/>
      <w:bookmarkStart w:id="8797" w:name="_Toc83042492"/>
      <w:bookmarkStart w:id="8798" w:name="_Toc89854666"/>
      <w:bookmarkStart w:id="8799" w:name="_Toc98667439"/>
      <w:bookmarkStart w:id="8800" w:name="_Toc105752722"/>
      <w:bookmarkStart w:id="8801" w:name="_Toc123150340"/>
      <w:bookmarkStart w:id="8802" w:name="_Toc124163302"/>
      <w:bookmarkStart w:id="8803" w:name="_Toc130913612"/>
      <w:bookmarkStart w:id="8804" w:name="_Toc137373897"/>
      <w:bookmarkStart w:id="8805" w:name="_Toc138892577"/>
      <w:bookmarkStart w:id="8806" w:name="_Toc155216644"/>
      <w:bookmarkStart w:id="8807" w:name="_Toc216361500"/>
      <w:r w:rsidRPr="009202AA">
        <w:t>10.4</w:t>
      </w:r>
      <w:r w:rsidRPr="009202AA">
        <w:tab/>
        <w:t>OTA Dynamic range</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42454B5" w14:textId="77777777" w:rsidR="004C4A70" w:rsidRPr="009202AA" w:rsidRDefault="004C4A70" w:rsidP="005A3761">
      <w:pPr>
        <w:pStyle w:val="Heading3"/>
      </w:pPr>
      <w:bookmarkStart w:id="8808" w:name="_Toc21096795"/>
      <w:bookmarkStart w:id="8809" w:name="_Toc29763762"/>
      <w:bookmarkStart w:id="8810" w:name="_Toc36030233"/>
      <w:bookmarkStart w:id="8811" w:name="_Toc37180133"/>
      <w:bookmarkStart w:id="8812" w:name="_Toc45869833"/>
      <w:bookmarkStart w:id="8813" w:name="_Toc52555639"/>
      <w:bookmarkStart w:id="8814" w:name="_Toc61113102"/>
      <w:bookmarkStart w:id="8815" w:name="_Toc67911986"/>
      <w:bookmarkStart w:id="8816" w:name="_Toc74840806"/>
      <w:bookmarkStart w:id="8817" w:name="_Toc76503941"/>
      <w:bookmarkStart w:id="8818" w:name="_Toc83042493"/>
      <w:bookmarkStart w:id="8819" w:name="_Toc89854667"/>
      <w:bookmarkStart w:id="8820" w:name="_Toc98667440"/>
      <w:bookmarkStart w:id="8821" w:name="_Toc105752723"/>
      <w:bookmarkStart w:id="8822" w:name="_Toc123150341"/>
      <w:bookmarkStart w:id="8823" w:name="_Toc124163303"/>
      <w:bookmarkStart w:id="8824" w:name="_Toc130913613"/>
      <w:bookmarkStart w:id="8825" w:name="_Toc137373898"/>
      <w:bookmarkStart w:id="8826" w:name="_Toc138892578"/>
      <w:bookmarkStart w:id="8827" w:name="_Toc155216645"/>
      <w:bookmarkStart w:id="8828" w:name="_Toc216361501"/>
      <w:r w:rsidRPr="009202AA">
        <w:t>10.4.1</w:t>
      </w:r>
      <w:r w:rsidRPr="009202AA">
        <w:tab/>
        <w:t>General</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829" w:name="_Toc21096796"/>
      <w:bookmarkStart w:id="8830" w:name="_Toc29763763"/>
      <w:bookmarkStart w:id="8831" w:name="_Toc36030234"/>
      <w:bookmarkStart w:id="8832" w:name="_Toc37180134"/>
      <w:bookmarkStart w:id="8833" w:name="_Toc45869834"/>
      <w:bookmarkStart w:id="8834" w:name="_Toc52555640"/>
      <w:bookmarkStart w:id="8835" w:name="_Toc61113103"/>
      <w:bookmarkStart w:id="8836" w:name="_Toc67911987"/>
      <w:bookmarkStart w:id="8837" w:name="_Toc74840807"/>
      <w:bookmarkStart w:id="8838" w:name="_Toc76503942"/>
      <w:bookmarkStart w:id="8839" w:name="_Toc83042494"/>
      <w:bookmarkStart w:id="8840" w:name="_Toc89854668"/>
      <w:bookmarkStart w:id="8841" w:name="_Toc98667441"/>
      <w:bookmarkStart w:id="8842" w:name="_Toc105752724"/>
      <w:bookmarkStart w:id="8843" w:name="_Toc123150342"/>
      <w:bookmarkStart w:id="8844" w:name="_Toc124163304"/>
      <w:bookmarkStart w:id="8845" w:name="_Toc130913614"/>
      <w:bookmarkStart w:id="8846" w:name="_Toc137373899"/>
      <w:bookmarkStart w:id="8847" w:name="_Toc138892579"/>
      <w:bookmarkStart w:id="8848" w:name="_Toc155216646"/>
      <w:bookmarkStart w:id="8849" w:name="_Toc216361502"/>
      <w:r w:rsidRPr="009202AA">
        <w:t>10.4.2</w:t>
      </w:r>
      <w:r w:rsidRPr="009202AA">
        <w:tab/>
        <w:t>Minimum requirement for MSR operation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850" w:name="_Toc21096797"/>
      <w:bookmarkStart w:id="8851" w:name="_Toc29763764"/>
      <w:bookmarkStart w:id="8852" w:name="_Toc36030235"/>
      <w:bookmarkStart w:id="8853" w:name="_Toc37180135"/>
      <w:bookmarkStart w:id="8854" w:name="_Toc45869835"/>
      <w:bookmarkStart w:id="8855" w:name="_Toc52555641"/>
      <w:bookmarkStart w:id="8856" w:name="_Toc61113104"/>
      <w:bookmarkStart w:id="8857" w:name="_Toc67911988"/>
      <w:bookmarkStart w:id="8858" w:name="_Toc74840808"/>
      <w:bookmarkStart w:id="8859" w:name="_Toc76503943"/>
      <w:bookmarkStart w:id="8860" w:name="_Toc83042495"/>
      <w:bookmarkStart w:id="8861" w:name="_Toc89854669"/>
      <w:bookmarkStart w:id="8862" w:name="_Toc98667442"/>
      <w:bookmarkStart w:id="8863" w:name="_Toc105752725"/>
      <w:bookmarkStart w:id="8864" w:name="_Toc123150343"/>
      <w:bookmarkStart w:id="8865" w:name="_Toc124163305"/>
      <w:bookmarkStart w:id="8866" w:name="_Toc130913615"/>
      <w:bookmarkStart w:id="8867" w:name="_Toc137373900"/>
      <w:bookmarkStart w:id="8868" w:name="_Toc138892580"/>
      <w:bookmarkStart w:id="8869" w:name="_Toc155216647"/>
      <w:bookmarkStart w:id="8870" w:name="_Toc216361503"/>
      <w:r w:rsidRPr="009202AA">
        <w:t>10.4.3</w:t>
      </w:r>
      <w:r w:rsidRPr="009202AA">
        <w:tab/>
        <w:t>Minimum requirement for single RAT UTRA operation</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871" w:name="_Toc21096798"/>
      <w:bookmarkStart w:id="8872" w:name="_Toc29763765"/>
      <w:bookmarkStart w:id="8873" w:name="_Toc36030236"/>
      <w:bookmarkStart w:id="8874" w:name="_Toc37180136"/>
      <w:bookmarkStart w:id="8875" w:name="_Toc45869836"/>
      <w:bookmarkStart w:id="8876" w:name="_Toc52555642"/>
      <w:bookmarkStart w:id="8877" w:name="_Toc61113105"/>
      <w:bookmarkStart w:id="8878" w:name="_Toc67911989"/>
      <w:bookmarkStart w:id="8879" w:name="_Toc74840809"/>
      <w:bookmarkStart w:id="8880" w:name="_Toc76503944"/>
      <w:bookmarkStart w:id="8881" w:name="_Toc83042496"/>
      <w:bookmarkStart w:id="8882" w:name="_Toc89854670"/>
      <w:bookmarkStart w:id="8883" w:name="_Toc98667443"/>
      <w:bookmarkStart w:id="8884" w:name="_Toc105752726"/>
      <w:bookmarkStart w:id="8885" w:name="_Toc123150344"/>
      <w:bookmarkStart w:id="8886" w:name="_Toc124163306"/>
      <w:bookmarkStart w:id="8887" w:name="_Toc130913616"/>
      <w:bookmarkStart w:id="8888" w:name="_Toc137373901"/>
      <w:bookmarkStart w:id="8889" w:name="_Toc138892581"/>
      <w:bookmarkStart w:id="8890" w:name="_Toc155216648"/>
      <w:bookmarkStart w:id="8891" w:name="_Toc216361504"/>
      <w:r w:rsidRPr="009202AA">
        <w:lastRenderedPageBreak/>
        <w:t>10.4.4</w:t>
      </w:r>
      <w:r w:rsidRPr="009202AA">
        <w:tab/>
        <w:t>Minimum requirement for single RAT E-UTRA operation</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892" w:name="_Toc21096799"/>
      <w:bookmarkStart w:id="8893" w:name="_Toc29763766"/>
      <w:bookmarkStart w:id="8894" w:name="_Toc36030237"/>
      <w:bookmarkStart w:id="8895" w:name="_Toc37180137"/>
      <w:bookmarkStart w:id="8896" w:name="_Toc45869837"/>
      <w:bookmarkStart w:id="8897" w:name="_Toc52555643"/>
      <w:bookmarkStart w:id="8898" w:name="_Toc61113106"/>
      <w:bookmarkStart w:id="8899" w:name="_Toc67911990"/>
      <w:bookmarkStart w:id="8900" w:name="_Toc74840810"/>
      <w:bookmarkStart w:id="8901" w:name="_Toc76503945"/>
      <w:bookmarkStart w:id="8902" w:name="_Toc83042497"/>
      <w:bookmarkStart w:id="8903" w:name="_Toc89854671"/>
      <w:bookmarkStart w:id="8904" w:name="_Toc98667444"/>
      <w:bookmarkStart w:id="8905" w:name="_Toc105752727"/>
      <w:bookmarkStart w:id="8906" w:name="_Toc123150345"/>
      <w:bookmarkStart w:id="8907" w:name="_Toc124163307"/>
      <w:bookmarkStart w:id="8908" w:name="_Toc130913617"/>
      <w:bookmarkStart w:id="8909" w:name="_Toc137373902"/>
      <w:bookmarkStart w:id="8910" w:name="_Toc138892582"/>
      <w:bookmarkStart w:id="8911" w:name="_Toc155216649"/>
      <w:bookmarkStart w:id="8912" w:name="_Toc216361505"/>
      <w:r w:rsidRPr="009202AA">
        <w:t>10.5</w:t>
      </w:r>
      <w:r w:rsidRPr="009202AA">
        <w:tab/>
        <w:t>OTA Adjacent channel selectivity, general blocking, and narrowband blocking</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445B8A70" w14:textId="77777777" w:rsidR="004C4A70" w:rsidRPr="009202AA" w:rsidRDefault="004C4A70" w:rsidP="005A3761">
      <w:pPr>
        <w:pStyle w:val="Heading3"/>
      </w:pPr>
      <w:bookmarkStart w:id="8913" w:name="_Toc21096800"/>
      <w:bookmarkStart w:id="8914" w:name="_Toc29763767"/>
      <w:bookmarkStart w:id="8915" w:name="_Toc36030238"/>
      <w:bookmarkStart w:id="8916" w:name="_Toc37180138"/>
      <w:bookmarkStart w:id="8917" w:name="_Toc45869838"/>
      <w:bookmarkStart w:id="8918" w:name="_Toc52555644"/>
      <w:bookmarkStart w:id="8919" w:name="_Toc61113107"/>
      <w:bookmarkStart w:id="8920" w:name="_Toc67911991"/>
      <w:bookmarkStart w:id="8921" w:name="_Toc74840811"/>
      <w:bookmarkStart w:id="8922" w:name="_Toc76503946"/>
      <w:bookmarkStart w:id="8923" w:name="_Toc83042498"/>
      <w:bookmarkStart w:id="8924" w:name="_Toc89854672"/>
      <w:bookmarkStart w:id="8925" w:name="_Toc98667445"/>
      <w:bookmarkStart w:id="8926" w:name="_Toc105752728"/>
      <w:bookmarkStart w:id="8927" w:name="_Toc123150346"/>
      <w:bookmarkStart w:id="8928" w:name="_Toc124163308"/>
      <w:bookmarkStart w:id="8929" w:name="_Toc130913618"/>
      <w:bookmarkStart w:id="8930" w:name="_Toc137373903"/>
      <w:bookmarkStart w:id="8931" w:name="_Toc138892583"/>
      <w:bookmarkStart w:id="8932" w:name="_Toc155216650"/>
      <w:bookmarkStart w:id="8933" w:name="_Toc216361506"/>
      <w:r w:rsidRPr="009202AA">
        <w:t>10.5.1</w:t>
      </w:r>
      <w:r w:rsidRPr="009202AA">
        <w:tab/>
        <w:t>General</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934" w:name="_Toc21096801"/>
      <w:bookmarkStart w:id="8935" w:name="_Toc29763768"/>
      <w:bookmarkStart w:id="8936" w:name="_Toc36030239"/>
      <w:bookmarkStart w:id="8937" w:name="_Toc37180139"/>
      <w:bookmarkStart w:id="8938" w:name="_Toc45869839"/>
      <w:bookmarkStart w:id="8939" w:name="_Toc52555645"/>
      <w:bookmarkStart w:id="8940" w:name="_Toc61113108"/>
      <w:bookmarkStart w:id="8941" w:name="_Toc67911992"/>
      <w:bookmarkStart w:id="8942" w:name="_Toc74840812"/>
      <w:bookmarkStart w:id="8943" w:name="_Toc76503947"/>
      <w:bookmarkStart w:id="8944" w:name="_Toc83042499"/>
      <w:bookmarkStart w:id="8945" w:name="_Toc89854673"/>
      <w:bookmarkStart w:id="8946" w:name="_Toc98667446"/>
      <w:bookmarkStart w:id="8947" w:name="_Toc105752729"/>
      <w:bookmarkStart w:id="8948" w:name="_Toc123150347"/>
      <w:bookmarkStart w:id="8949" w:name="_Toc124163309"/>
      <w:bookmarkStart w:id="8950" w:name="_Toc130913619"/>
      <w:bookmarkStart w:id="8951" w:name="_Toc137373904"/>
      <w:bookmarkStart w:id="8952" w:name="_Toc138892584"/>
      <w:bookmarkStart w:id="8953" w:name="_Toc155216651"/>
      <w:bookmarkStart w:id="8954" w:name="_Toc216361507"/>
      <w:r w:rsidRPr="009202AA">
        <w:t>10.5.2</w:t>
      </w:r>
      <w:r w:rsidRPr="009202AA">
        <w:tab/>
        <w:t>Minimum requirement for MSR operation</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78A0B1C4" w14:textId="77777777" w:rsidR="004C4A70" w:rsidRPr="009202AA" w:rsidRDefault="004C4A70" w:rsidP="005A3761">
      <w:pPr>
        <w:pStyle w:val="Heading4"/>
      </w:pPr>
      <w:bookmarkStart w:id="8955" w:name="_Toc21096802"/>
      <w:bookmarkStart w:id="8956" w:name="_Toc29763769"/>
      <w:bookmarkStart w:id="8957" w:name="_Toc36030240"/>
      <w:bookmarkStart w:id="8958" w:name="_Toc37180140"/>
      <w:bookmarkStart w:id="8959" w:name="_Toc45869840"/>
      <w:bookmarkStart w:id="8960" w:name="_Toc52555646"/>
      <w:bookmarkStart w:id="8961" w:name="_Toc61113109"/>
      <w:bookmarkStart w:id="8962" w:name="_Toc67911993"/>
      <w:bookmarkStart w:id="8963" w:name="_Toc74840813"/>
      <w:bookmarkStart w:id="8964" w:name="_Toc76503948"/>
      <w:bookmarkStart w:id="8965" w:name="_Toc83042500"/>
      <w:bookmarkStart w:id="8966" w:name="_Toc89854674"/>
      <w:bookmarkStart w:id="8967" w:name="_Toc98667447"/>
      <w:bookmarkStart w:id="8968" w:name="_Toc105752730"/>
      <w:bookmarkStart w:id="8969" w:name="_Toc123150348"/>
      <w:bookmarkStart w:id="8970" w:name="_Toc124163310"/>
      <w:bookmarkStart w:id="8971" w:name="_Toc130913620"/>
      <w:bookmarkStart w:id="8972" w:name="_Toc137373905"/>
      <w:bookmarkStart w:id="8973" w:name="_Toc138892585"/>
      <w:bookmarkStart w:id="8974" w:name="_Toc155216652"/>
      <w:bookmarkStart w:id="8975" w:name="_Toc216361508"/>
      <w:r w:rsidRPr="009202AA">
        <w:t>10.5.2.1</w:t>
      </w:r>
      <w:r w:rsidRPr="009202AA">
        <w:tab/>
        <w:t>General minimum requirement</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976" w:name="_Toc21096803"/>
      <w:bookmarkStart w:id="8977" w:name="_Toc29763770"/>
      <w:bookmarkStart w:id="8978" w:name="_Toc36030241"/>
      <w:bookmarkStart w:id="8979" w:name="_Toc37180141"/>
      <w:bookmarkStart w:id="8980" w:name="_Toc45869841"/>
      <w:bookmarkStart w:id="8981" w:name="_Toc52555647"/>
      <w:bookmarkStart w:id="8982" w:name="_Toc61113110"/>
      <w:bookmarkStart w:id="8983" w:name="_Toc67911994"/>
      <w:bookmarkStart w:id="8984" w:name="_Toc74840814"/>
      <w:bookmarkStart w:id="8985" w:name="_Toc76503949"/>
      <w:bookmarkStart w:id="8986" w:name="_Toc83042501"/>
      <w:bookmarkStart w:id="8987" w:name="_Toc89854675"/>
      <w:bookmarkStart w:id="8988" w:name="_Toc98667448"/>
      <w:bookmarkStart w:id="8989" w:name="_Toc105752731"/>
      <w:bookmarkStart w:id="8990" w:name="_Toc123150349"/>
      <w:bookmarkStart w:id="8991" w:name="_Toc124163311"/>
      <w:bookmarkStart w:id="8992" w:name="_Toc130913621"/>
      <w:bookmarkStart w:id="8993" w:name="_Toc137373906"/>
      <w:bookmarkStart w:id="8994" w:name="_Toc138892586"/>
      <w:bookmarkStart w:id="8995" w:name="_Toc155216653"/>
      <w:bookmarkStart w:id="8996" w:name="_Toc216361509"/>
      <w:r w:rsidRPr="009202AA">
        <w:t>10.5.2.2</w:t>
      </w:r>
      <w:r w:rsidRPr="009202AA">
        <w:tab/>
        <w:t>General narrowband blocking minimum requirement</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99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997"/>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8998" w:name="_Toc21096804"/>
      <w:bookmarkStart w:id="8999" w:name="_Toc29763771"/>
      <w:bookmarkStart w:id="9000" w:name="_Toc36030242"/>
      <w:bookmarkStart w:id="9001" w:name="_Toc37180142"/>
      <w:bookmarkStart w:id="9002" w:name="_Toc45869842"/>
      <w:bookmarkStart w:id="9003" w:name="_Toc52555648"/>
      <w:bookmarkStart w:id="9004" w:name="_Toc61113111"/>
      <w:bookmarkStart w:id="9005" w:name="_Toc67911995"/>
      <w:bookmarkStart w:id="9006" w:name="_Toc74840815"/>
      <w:bookmarkStart w:id="9007" w:name="_Toc76503950"/>
      <w:bookmarkStart w:id="9008" w:name="_Toc83042502"/>
      <w:bookmarkStart w:id="9009" w:name="_Toc89854676"/>
      <w:bookmarkStart w:id="9010" w:name="_Toc98667449"/>
      <w:bookmarkStart w:id="9011" w:name="_Toc105752732"/>
      <w:bookmarkStart w:id="9012" w:name="_Toc123150350"/>
      <w:bookmarkStart w:id="9013" w:name="_Toc124163312"/>
      <w:bookmarkStart w:id="9014" w:name="_Toc130913622"/>
      <w:bookmarkStart w:id="9015" w:name="_Toc137373907"/>
      <w:bookmarkStart w:id="9016" w:name="_Toc138892587"/>
      <w:bookmarkStart w:id="9017" w:name="_Toc155216654"/>
      <w:bookmarkStart w:id="9018" w:name="_Toc216361510"/>
      <w:r w:rsidRPr="009202AA">
        <w:t>10.5.2.3</w:t>
      </w:r>
      <w:r w:rsidRPr="009202AA">
        <w:tab/>
        <w:t>Additional BC3 blocking minimum requirement</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107CD987" w14:textId="5943565B" w:rsidR="00CD6850" w:rsidRPr="00CD6850" w:rsidRDefault="00CD6850" w:rsidP="004C4A70">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9019" w:name="_Toc21096805"/>
      <w:bookmarkStart w:id="9020" w:name="_Toc29763772"/>
      <w:bookmarkStart w:id="9021" w:name="_Toc36030243"/>
      <w:bookmarkStart w:id="9022" w:name="_Toc37180143"/>
      <w:bookmarkStart w:id="9023" w:name="_Toc45869843"/>
      <w:bookmarkStart w:id="9024" w:name="_Toc52555649"/>
      <w:bookmarkStart w:id="9025" w:name="_Toc61113112"/>
      <w:bookmarkStart w:id="9026" w:name="_Toc67911996"/>
      <w:bookmarkStart w:id="9027" w:name="_Toc74840816"/>
      <w:bookmarkStart w:id="9028" w:name="_Toc76503951"/>
      <w:bookmarkStart w:id="9029" w:name="_Toc83042503"/>
      <w:bookmarkStart w:id="9030" w:name="_Toc89854677"/>
      <w:bookmarkStart w:id="9031" w:name="_Toc98667450"/>
      <w:bookmarkStart w:id="9032" w:name="_Toc105752733"/>
      <w:bookmarkStart w:id="9033" w:name="_Toc123150351"/>
      <w:bookmarkStart w:id="9034" w:name="_Toc124163313"/>
      <w:bookmarkStart w:id="9035" w:name="_Toc130913623"/>
      <w:bookmarkStart w:id="9036" w:name="_Toc137373908"/>
      <w:bookmarkStart w:id="9037" w:name="_Toc138892588"/>
      <w:bookmarkStart w:id="9038" w:name="_Toc155216655"/>
      <w:bookmarkStart w:id="9039" w:name="_Toc216361511"/>
      <w:r w:rsidRPr="009202AA">
        <w:t>10.5.3</w:t>
      </w:r>
      <w:r w:rsidRPr="009202AA">
        <w:tab/>
        <w:t>Minimum requirement for single RAT UTRA operation</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C5F420B" w14:textId="77777777" w:rsidR="004C4A70" w:rsidRPr="009202AA" w:rsidRDefault="004C4A70" w:rsidP="005A3761">
      <w:pPr>
        <w:pStyle w:val="Heading4"/>
      </w:pPr>
      <w:bookmarkStart w:id="9040" w:name="_Toc21096806"/>
      <w:bookmarkStart w:id="9041" w:name="_Toc29763773"/>
      <w:bookmarkStart w:id="9042" w:name="_Toc36030244"/>
      <w:bookmarkStart w:id="9043" w:name="_Toc37180144"/>
      <w:bookmarkStart w:id="9044" w:name="_Toc45869844"/>
      <w:bookmarkStart w:id="9045" w:name="_Toc52555650"/>
      <w:bookmarkStart w:id="9046" w:name="_Toc61113113"/>
      <w:bookmarkStart w:id="9047" w:name="_Toc67911997"/>
      <w:bookmarkStart w:id="9048" w:name="_Toc74840817"/>
      <w:bookmarkStart w:id="9049" w:name="_Toc76503952"/>
      <w:bookmarkStart w:id="9050" w:name="_Toc83042504"/>
      <w:bookmarkStart w:id="9051" w:name="_Toc89854678"/>
      <w:bookmarkStart w:id="9052" w:name="_Toc98667451"/>
      <w:bookmarkStart w:id="9053" w:name="_Toc105752734"/>
      <w:bookmarkStart w:id="9054" w:name="_Toc123150352"/>
      <w:bookmarkStart w:id="9055" w:name="_Toc124163314"/>
      <w:bookmarkStart w:id="9056" w:name="_Toc130913624"/>
      <w:bookmarkStart w:id="9057" w:name="_Toc137373909"/>
      <w:bookmarkStart w:id="9058" w:name="_Toc138892589"/>
      <w:bookmarkStart w:id="9059" w:name="_Toc155216656"/>
      <w:bookmarkStart w:id="9060" w:name="_Toc216361512"/>
      <w:r w:rsidRPr="009202AA">
        <w:t>10.5.3.1</w:t>
      </w:r>
      <w:r w:rsidRPr="009202AA">
        <w:tab/>
        <w:t>General</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061" w:name="_Toc21096807"/>
      <w:bookmarkStart w:id="9062" w:name="_Toc29763774"/>
      <w:bookmarkStart w:id="9063" w:name="_Toc36030245"/>
      <w:bookmarkStart w:id="9064" w:name="_Toc37180145"/>
      <w:bookmarkStart w:id="9065" w:name="_Toc45869845"/>
      <w:bookmarkStart w:id="9066" w:name="_Toc52555651"/>
      <w:bookmarkStart w:id="9067" w:name="_Toc61113114"/>
      <w:bookmarkStart w:id="9068" w:name="_Toc67911998"/>
      <w:bookmarkStart w:id="9069" w:name="_Toc74840818"/>
      <w:bookmarkStart w:id="9070" w:name="_Toc76503953"/>
      <w:bookmarkStart w:id="9071" w:name="_Toc83042505"/>
      <w:bookmarkStart w:id="9072" w:name="_Toc89854679"/>
      <w:bookmarkStart w:id="9073" w:name="_Toc98667452"/>
      <w:bookmarkStart w:id="9074" w:name="_Toc105752735"/>
      <w:bookmarkStart w:id="9075" w:name="_Toc123150353"/>
      <w:bookmarkStart w:id="9076" w:name="_Toc124163315"/>
      <w:bookmarkStart w:id="9077" w:name="_Toc130913625"/>
      <w:bookmarkStart w:id="9078" w:name="_Toc137373910"/>
      <w:bookmarkStart w:id="9079" w:name="_Toc138892590"/>
      <w:bookmarkStart w:id="9080" w:name="_Toc155216657"/>
      <w:bookmarkStart w:id="9081" w:name="_Toc216361513"/>
      <w:r w:rsidRPr="009202AA">
        <w:t>10.5.3.2</w:t>
      </w:r>
      <w:r w:rsidRPr="009202AA">
        <w:tab/>
        <w:t>Minimum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082" w:name="_Toc21096808"/>
      <w:bookmarkStart w:id="9083" w:name="_Toc29763775"/>
      <w:bookmarkStart w:id="9084" w:name="_Toc36030246"/>
      <w:bookmarkStart w:id="9085" w:name="_Toc37180146"/>
      <w:bookmarkStart w:id="9086" w:name="_Toc45869846"/>
      <w:bookmarkStart w:id="9087" w:name="_Toc52555652"/>
      <w:bookmarkStart w:id="9088" w:name="_Toc61113115"/>
      <w:bookmarkStart w:id="9089" w:name="_Toc67911999"/>
      <w:bookmarkStart w:id="9090" w:name="_Toc74840819"/>
      <w:bookmarkStart w:id="9091" w:name="_Toc76503954"/>
      <w:bookmarkStart w:id="9092" w:name="_Toc83042506"/>
      <w:bookmarkStart w:id="9093" w:name="_Toc89854680"/>
      <w:bookmarkStart w:id="9094" w:name="_Toc98667453"/>
      <w:bookmarkStart w:id="9095" w:name="_Toc105752736"/>
      <w:bookmarkStart w:id="9096" w:name="_Toc123150354"/>
      <w:bookmarkStart w:id="9097" w:name="_Toc124163316"/>
      <w:bookmarkStart w:id="9098" w:name="_Toc130913626"/>
      <w:bookmarkStart w:id="9099" w:name="_Toc137373911"/>
      <w:bookmarkStart w:id="9100" w:name="_Toc138892591"/>
      <w:bookmarkStart w:id="9101" w:name="_Toc155216658"/>
      <w:bookmarkStart w:id="9102" w:name="_Toc216361514"/>
      <w:r w:rsidRPr="009202AA">
        <w:t>10.5.3.3</w:t>
      </w:r>
      <w:r w:rsidRPr="009202AA">
        <w:tab/>
        <w:t>Minimum requirement - Co-location with UTRA-TDD</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103" w:name="_Toc21096809"/>
      <w:bookmarkStart w:id="9104" w:name="_Toc29763776"/>
      <w:bookmarkStart w:id="9105" w:name="_Toc36030247"/>
      <w:bookmarkStart w:id="9106" w:name="_Toc37180147"/>
      <w:bookmarkStart w:id="9107" w:name="_Toc45869847"/>
      <w:bookmarkStart w:id="9108" w:name="_Toc52555653"/>
      <w:bookmarkStart w:id="9109" w:name="_Toc61113116"/>
      <w:bookmarkStart w:id="9110" w:name="_Toc67912000"/>
      <w:bookmarkStart w:id="9111" w:name="_Toc74840820"/>
      <w:bookmarkStart w:id="9112" w:name="_Toc76503955"/>
      <w:bookmarkStart w:id="9113" w:name="_Toc83042507"/>
      <w:bookmarkStart w:id="9114" w:name="_Toc89854681"/>
      <w:bookmarkStart w:id="9115" w:name="_Toc98667454"/>
      <w:bookmarkStart w:id="9116" w:name="_Toc105752737"/>
      <w:bookmarkStart w:id="9117" w:name="_Toc123150355"/>
      <w:bookmarkStart w:id="9118" w:name="_Toc124163317"/>
      <w:bookmarkStart w:id="9119" w:name="_Toc130913627"/>
      <w:bookmarkStart w:id="9120" w:name="_Toc137373912"/>
      <w:bookmarkStart w:id="9121" w:name="_Toc138892592"/>
      <w:bookmarkStart w:id="9122" w:name="_Toc155216659"/>
      <w:bookmarkStart w:id="9123" w:name="_Toc216361515"/>
      <w:r w:rsidRPr="009202AA">
        <w:lastRenderedPageBreak/>
        <w:t>10.5.4</w:t>
      </w:r>
      <w:r w:rsidRPr="009202AA">
        <w:tab/>
        <w:t>Minimum requirement for single RAT E-UTRA operation</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7668F459" w14:textId="77777777" w:rsidR="004C4A70" w:rsidRPr="009202AA" w:rsidRDefault="004C4A70" w:rsidP="005A3761">
      <w:pPr>
        <w:pStyle w:val="Heading4"/>
      </w:pPr>
      <w:bookmarkStart w:id="9124" w:name="_Toc21096810"/>
      <w:bookmarkStart w:id="9125" w:name="_Toc29763777"/>
      <w:bookmarkStart w:id="9126" w:name="_Toc36030248"/>
      <w:bookmarkStart w:id="9127" w:name="_Toc37180148"/>
      <w:bookmarkStart w:id="9128" w:name="_Toc45869848"/>
      <w:bookmarkStart w:id="9129" w:name="_Toc52555654"/>
      <w:bookmarkStart w:id="9130" w:name="_Toc61113117"/>
      <w:bookmarkStart w:id="9131" w:name="_Toc67912001"/>
      <w:bookmarkStart w:id="9132" w:name="_Toc74840821"/>
      <w:bookmarkStart w:id="9133" w:name="_Toc76503956"/>
      <w:bookmarkStart w:id="9134" w:name="_Toc83042508"/>
      <w:bookmarkStart w:id="9135" w:name="_Toc89854682"/>
      <w:bookmarkStart w:id="9136" w:name="_Toc98667455"/>
      <w:bookmarkStart w:id="9137" w:name="_Toc105752738"/>
      <w:bookmarkStart w:id="9138" w:name="_Toc123150356"/>
      <w:bookmarkStart w:id="9139" w:name="_Toc124163318"/>
      <w:bookmarkStart w:id="9140" w:name="_Toc130913628"/>
      <w:bookmarkStart w:id="9141" w:name="_Toc137373913"/>
      <w:bookmarkStart w:id="9142" w:name="_Toc138892593"/>
      <w:bookmarkStart w:id="9143" w:name="_Toc155216660"/>
      <w:bookmarkStart w:id="9144" w:name="_Toc216361516"/>
      <w:r w:rsidRPr="009202AA">
        <w:t>10.5.4.1</w:t>
      </w:r>
      <w:r w:rsidRPr="009202AA">
        <w:tab/>
        <w:t>General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145" w:name="_Toc21096811"/>
      <w:bookmarkStart w:id="9146" w:name="_Toc29763778"/>
      <w:bookmarkStart w:id="9147" w:name="_Toc36030249"/>
      <w:bookmarkStart w:id="9148" w:name="_Toc37180149"/>
      <w:bookmarkStart w:id="9149" w:name="_Toc45869849"/>
      <w:bookmarkStart w:id="9150" w:name="_Toc52555655"/>
      <w:bookmarkStart w:id="9151" w:name="_Toc61113118"/>
      <w:bookmarkStart w:id="9152" w:name="_Toc67912002"/>
      <w:bookmarkStart w:id="9153" w:name="_Toc74840822"/>
      <w:bookmarkStart w:id="9154" w:name="_Toc76503957"/>
      <w:bookmarkStart w:id="9155" w:name="_Toc83042509"/>
      <w:bookmarkStart w:id="9156" w:name="_Toc89854683"/>
      <w:bookmarkStart w:id="9157" w:name="_Toc98667456"/>
      <w:bookmarkStart w:id="9158" w:name="_Toc105752739"/>
      <w:bookmarkStart w:id="9159" w:name="_Toc123150357"/>
      <w:bookmarkStart w:id="9160" w:name="_Toc124163319"/>
      <w:bookmarkStart w:id="9161" w:name="_Toc130913629"/>
      <w:bookmarkStart w:id="9162" w:name="_Toc137373914"/>
      <w:bookmarkStart w:id="9163" w:name="_Toc138892594"/>
      <w:bookmarkStart w:id="9164" w:name="_Toc155216661"/>
      <w:bookmarkStart w:id="9165" w:name="_Toc216361517"/>
      <w:r w:rsidRPr="009202AA">
        <w:t>10.5.4.2</w:t>
      </w:r>
      <w:r w:rsidRPr="009202AA">
        <w:tab/>
        <w:t>Minimum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166" w:name="_Toc21096812"/>
      <w:bookmarkStart w:id="9167" w:name="_Toc29763779"/>
      <w:bookmarkStart w:id="9168" w:name="_Toc36030250"/>
      <w:bookmarkStart w:id="9169" w:name="_Toc37180150"/>
      <w:bookmarkStart w:id="9170" w:name="_Toc45869850"/>
      <w:bookmarkStart w:id="9171" w:name="_Toc52555656"/>
      <w:bookmarkStart w:id="9172" w:name="_Toc61113119"/>
      <w:bookmarkStart w:id="9173" w:name="_Toc67912003"/>
      <w:bookmarkStart w:id="9174" w:name="_Toc74840823"/>
      <w:bookmarkStart w:id="9175" w:name="_Toc76503958"/>
      <w:bookmarkStart w:id="9176" w:name="_Toc83042510"/>
      <w:bookmarkStart w:id="9177" w:name="_Toc89854684"/>
      <w:bookmarkStart w:id="9178" w:name="_Toc98667457"/>
      <w:bookmarkStart w:id="9179" w:name="_Toc105752740"/>
      <w:bookmarkStart w:id="9180" w:name="_Toc123150358"/>
      <w:bookmarkStart w:id="9181" w:name="_Toc124163320"/>
      <w:bookmarkStart w:id="9182" w:name="_Toc130913630"/>
      <w:bookmarkStart w:id="9183" w:name="_Toc137373915"/>
      <w:bookmarkStart w:id="9184" w:name="_Toc138892595"/>
      <w:bookmarkStart w:id="9185" w:name="_Toc155216662"/>
      <w:bookmarkStart w:id="9186" w:name="_Toc216361518"/>
      <w:r w:rsidRPr="009202AA">
        <w:t>10.6</w:t>
      </w:r>
      <w:r w:rsidRPr="009202AA">
        <w:tab/>
        <w:t>OTA Blocking</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74832A95" w14:textId="77777777" w:rsidR="004C4A70" w:rsidRPr="009202AA" w:rsidRDefault="004C4A70" w:rsidP="005A3761">
      <w:pPr>
        <w:pStyle w:val="Heading3"/>
      </w:pPr>
      <w:bookmarkStart w:id="9187" w:name="_Toc21096813"/>
      <w:bookmarkStart w:id="9188" w:name="_Toc29763780"/>
      <w:bookmarkStart w:id="9189" w:name="_Toc36030251"/>
      <w:bookmarkStart w:id="9190" w:name="_Toc37180151"/>
      <w:bookmarkStart w:id="9191" w:name="_Toc45869851"/>
      <w:bookmarkStart w:id="9192" w:name="_Toc52555657"/>
      <w:bookmarkStart w:id="9193" w:name="_Toc61113120"/>
      <w:bookmarkStart w:id="9194" w:name="_Toc67912004"/>
      <w:bookmarkStart w:id="9195" w:name="_Toc74840824"/>
      <w:bookmarkStart w:id="9196" w:name="_Toc76503959"/>
      <w:bookmarkStart w:id="9197" w:name="_Toc83042511"/>
      <w:bookmarkStart w:id="9198" w:name="_Toc89854685"/>
      <w:bookmarkStart w:id="9199" w:name="_Toc98667458"/>
      <w:bookmarkStart w:id="9200" w:name="_Toc105752741"/>
      <w:bookmarkStart w:id="9201" w:name="_Toc123150359"/>
      <w:bookmarkStart w:id="9202" w:name="_Toc124163321"/>
      <w:bookmarkStart w:id="9203" w:name="_Toc130913631"/>
      <w:bookmarkStart w:id="9204" w:name="_Toc137373916"/>
      <w:bookmarkStart w:id="9205" w:name="_Toc138892596"/>
      <w:bookmarkStart w:id="9206" w:name="_Toc155216663"/>
      <w:bookmarkStart w:id="9207" w:name="_Toc216361519"/>
      <w:r w:rsidRPr="009202AA">
        <w:t>10.6.1</w:t>
      </w:r>
      <w:r w:rsidRPr="009202AA">
        <w:tab/>
        <w:t>General</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208" w:name="_Toc21096814"/>
      <w:bookmarkStart w:id="9209" w:name="_Toc29763781"/>
      <w:bookmarkStart w:id="9210" w:name="_Toc36030252"/>
      <w:bookmarkStart w:id="9211" w:name="_Toc37180152"/>
      <w:bookmarkStart w:id="9212" w:name="_Toc45869852"/>
      <w:bookmarkStart w:id="9213" w:name="_Toc52555658"/>
      <w:bookmarkStart w:id="9214" w:name="_Toc61113121"/>
      <w:bookmarkStart w:id="9215" w:name="_Toc67912005"/>
      <w:bookmarkStart w:id="9216" w:name="_Toc74840825"/>
      <w:bookmarkStart w:id="9217" w:name="_Toc76503960"/>
      <w:bookmarkStart w:id="9218" w:name="_Toc83042512"/>
      <w:bookmarkStart w:id="9219" w:name="_Toc89854686"/>
      <w:bookmarkStart w:id="9220" w:name="_Toc98667459"/>
      <w:bookmarkStart w:id="9221" w:name="_Toc105752742"/>
      <w:bookmarkStart w:id="9222" w:name="_Toc123150360"/>
      <w:bookmarkStart w:id="9223" w:name="_Toc124163322"/>
      <w:bookmarkStart w:id="9224" w:name="_Toc130913632"/>
      <w:bookmarkStart w:id="9225" w:name="_Toc137373917"/>
      <w:bookmarkStart w:id="9226" w:name="_Toc138892597"/>
      <w:bookmarkStart w:id="9227" w:name="_Toc155216664"/>
      <w:bookmarkStart w:id="9228" w:name="_Toc216361520"/>
      <w:r w:rsidRPr="009202AA">
        <w:lastRenderedPageBreak/>
        <w:t>10.6.2</w:t>
      </w:r>
      <w:r w:rsidRPr="009202AA">
        <w:tab/>
        <w:t>Minimum requirement for MSR operation</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77A8EE5D" w14:textId="77777777" w:rsidR="004C4A70" w:rsidRPr="009202AA" w:rsidRDefault="004C4A70" w:rsidP="005A3761">
      <w:pPr>
        <w:pStyle w:val="Heading4"/>
      </w:pPr>
      <w:bookmarkStart w:id="9229" w:name="_Toc21096815"/>
      <w:bookmarkStart w:id="9230" w:name="_Toc29763782"/>
      <w:bookmarkStart w:id="9231" w:name="_Toc36030253"/>
      <w:bookmarkStart w:id="9232" w:name="_Toc37180153"/>
      <w:bookmarkStart w:id="9233" w:name="_Toc45869853"/>
      <w:bookmarkStart w:id="9234" w:name="_Toc52555659"/>
      <w:bookmarkStart w:id="9235" w:name="_Toc61113122"/>
      <w:bookmarkStart w:id="9236" w:name="_Toc67912006"/>
      <w:bookmarkStart w:id="9237" w:name="_Toc74840826"/>
      <w:bookmarkStart w:id="9238" w:name="_Toc76503961"/>
      <w:bookmarkStart w:id="9239" w:name="_Toc83042513"/>
      <w:bookmarkStart w:id="9240" w:name="_Toc89854687"/>
      <w:bookmarkStart w:id="9241" w:name="_Toc98667460"/>
      <w:bookmarkStart w:id="9242" w:name="_Toc105752743"/>
      <w:bookmarkStart w:id="9243" w:name="_Toc123150361"/>
      <w:bookmarkStart w:id="9244" w:name="_Toc124163323"/>
      <w:bookmarkStart w:id="9245" w:name="_Toc130913633"/>
      <w:bookmarkStart w:id="9246" w:name="_Toc137373918"/>
      <w:bookmarkStart w:id="9247" w:name="_Toc138892598"/>
      <w:bookmarkStart w:id="9248" w:name="_Toc155216665"/>
      <w:bookmarkStart w:id="9249" w:name="_Toc216361521"/>
      <w:r w:rsidRPr="009202AA">
        <w:t>10.6.2.1</w:t>
      </w:r>
      <w:r w:rsidRPr="009202AA">
        <w:tab/>
        <w:t>General minimum requirement</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6pt" o:ole="">
            <v:imagedata r:id="rId189" o:title=""/>
          </v:shape>
          <o:OLEObject Type="Embed" ProgID="Equation.3" ShapeID="_x0000_i1118" DrawAspect="Content" ObjectID="_1826974141"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250" w:name="_Toc21096816"/>
      <w:bookmarkStart w:id="9251" w:name="_Toc29763783"/>
      <w:bookmarkStart w:id="9252" w:name="_Toc36030254"/>
      <w:bookmarkStart w:id="9253" w:name="_Toc37180154"/>
      <w:bookmarkStart w:id="9254" w:name="_Toc45869854"/>
      <w:bookmarkStart w:id="9255" w:name="_Toc52555660"/>
      <w:bookmarkStart w:id="9256" w:name="_Toc61113123"/>
      <w:bookmarkStart w:id="9257" w:name="_Toc67912007"/>
      <w:bookmarkStart w:id="9258" w:name="_Toc74840827"/>
      <w:bookmarkStart w:id="9259" w:name="_Toc76503962"/>
      <w:bookmarkStart w:id="9260" w:name="_Toc83042514"/>
      <w:bookmarkStart w:id="9261" w:name="_Toc89854688"/>
      <w:bookmarkStart w:id="9262" w:name="_Toc98667461"/>
      <w:bookmarkStart w:id="9263" w:name="_Toc105752744"/>
      <w:bookmarkStart w:id="9264" w:name="_Toc123150362"/>
      <w:bookmarkStart w:id="9265" w:name="_Toc124163324"/>
      <w:bookmarkStart w:id="9266" w:name="_Toc130913634"/>
      <w:bookmarkStart w:id="9267" w:name="_Toc137373919"/>
      <w:bookmarkStart w:id="9268" w:name="_Toc138892599"/>
      <w:bookmarkStart w:id="9269" w:name="_Toc155216666"/>
      <w:bookmarkStart w:id="9270" w:name="_Toc216361522"/>
      <w:r w:rsidRPr="009202AA">
        <w:t>10.6.2.2</w:t>
      </w:r>
      <w:r w:rsidRPr="009202AA">
        <w:tab/>
        <w:t>Co-location minimum requirement</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FB48F30" w14:textId="77777777" w:rsidR="00531641" w:rsidRPr="009202AA" w:rsidRDefault="00531641" w:rsidP="00531641">
      <w:pPr>
        <w:pStyle w:val="TH"/>
      </w:pPr>
      <w:bookmarkStart w:id="9271" w:name="_Toc21096817"/>
      <w:bookmarkStart w:id="9272" w:name="_Toc29763784"/>
      <w:bookmarkStart w:id="9273" w:name="_Toc36030255"/>
      <w:bookmarkStart w:id="9274" w:name="_Toc37180155"/>
      <w:bookmarkStart w:id="9275" w:name="_Toc45869855"/>
      <w:bookmarkStart w:id="9276" w:name="_Toc52555661"/>
      <w:bookmarkStart w:id="9277" w:name="_Toc61113124"/>
      <w:bookmarkStart w:id="9278" w:name="_Toc67912008"/>
      <w:bookmarkStart w:id="9279" w:name="_Toc74840828"/>
      <w:bookmarkStart w:id="9280" w:name="_Toc76503963"/>
      <w:bookmarkStart w:id="9281" w:name="_Toc83042515"/>
      <w:bookmarkStart w:id="9282" w:name="_Toc89854689"/>
      <w:bookmarkStart w:id="9283" w:name="_Toc98667462"/>
      <w:bookmarkStart w:id="9284" w:name="_Toc105752745"/>
      <w:bookmarkStart w:id="9285" w:name="_Toc123150363"/>
      <w:bookmarkStart w:id="9286" w:name="_Toc124163325"/>
      <w:bookmarkStart w:id="9287" w:name="_Toc130913635"/>
      <w:bookmarkStart w:id="9288" w:name="_Toc137373920"/>
      <w:bookmarkStart w:id="9289" w:name="_Toc138892600"/>
      <w:bookmarkStart w:id="9290" w:name="_Toc155216667"/>
      <w:r w:rsidRPr="009202AA">
        <w:rPr>
          <w:rFonts w:eastAsia="Osaka"/>
        </w:rPr>
        <w:t xml:space="preserve">Table 10.6.2.2-1: OTA </w:t>
      </w:r>
      <w:r w:rsidRPr="009202AA">
        <w:t>Blocking requirement for co-location with BS in other frequency bands</w:t>
      </w:r>
    </w:p>
    <w:p w14:paraId="175EF1DD" w14:textId="77777777" w:rsidR="00531641" w:rsidRDefault="00531641" w:rsidP="0053164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531641" w:rsidRPr="00F95B02" w14:paraId="4934A2DD" w14:textId="77777777" w:rsidTr="00FF3A2F">
        <w:trPr>
          <w:cantSplit/>
          <w:tblHeader/>
          <w:jc w:val="center"/>
        </w:trPr>
        <w:tc>
          <w:tcPr>
            <w:tcW w:w="1691" w:type="dxa"/>
          </w:tcPr>
          <w:p w14:paraId="30716043" w14:textId="77777777" w:rsidR="00531641" w:rsidRDefault="00531641" w:rsidP="00FF3A2F">
            <w:pPr>
              <w:pStyle w:val="TAH"/>
              <w:rPr>
                <w:lang w:eastAsia="ja-JP"/>
              </w:rPr>
            </w:pPr>
            <w:r w:rsidRPr="00F95B02">
              <w:rPr>
                <w:lang w:eastAsia="ja-JP"/>
              </w:rPr>
              <w:lastRenderedPageBreak/>
              <w:t>Frequency range of interfering signal</w:t>
            </w:r>
          </w:p>
          <w:p w14:paraId="0886ADEE" w14:textId="77777777" w:rsidR="00531641" w:rsidRPr="00F95B02" w:rsidRDefault="00531641" w:rsidP="00FF3A2F">
            <w:pPr>
              <w:pStyle w:val="TAH"/>
              <w:rPr>
                <w:lang w:eastAsia="ja-JP"/>
              </w:rPr>
            </w:pPr>
            <w:r>
              <w:rPr>
                <w:lang w:eastAsia="ja-JP"/>
              </w:rPr>
              <w:t>(Note 6)</w:t>
            </w:r>
          </w:p>
        </w:tc>
        <w:tc>
          <w:tcPr>
            <w:tcW w:w="1417" w:type="dxa"/>
          </w:tcPr>
          <w:p w14:paraId="31CB30CB" w14:textId="77777777" w:rsidR="00531641" w:rsidRPr="00F95B02" w:rsidRDefault="00531641" w:rsidP="00FF3A2F">
            <w:pPr>
              <w:pStyle w:val="TAH"/>
              <w:rPr>
                <w:lang w:eastAsia="ja-JP"/>
              </w:rPr>
            </w:pPr>
            <w:r w:rsidRPr="00F95B02">
              <w:rPr>
                <w:lang w:eastAsia="ja-JP"/>
              </w:rPr>
              <w:t>Wanted signal mean power (dBm)</w:t>
            </w:r>
          </w:p>
        </w:tc>
        <w:tc>
          <w:tcPr>
            <w:tcW w:w="1418" w:type="dxa"/>
          </w:tcPr>
          <w:p w14:paraId="5B1BB176" w14:textId="77777777" w:rsidR="00531641" w:rsidRPr="00F95B02" w:rsidRDefault="00531641" w:rsidP="00FF3A2F">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5073F447" w14:textId="77777777" w:rsidR="00531641" w:rsidRPr="00F95B02" w:rsidRDefault="00531641" w:rsidP="00FF3A2F">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0B6F1DAA" w14:textId="77777777" w:rsidR="00531641" w:rsidRPr="00F95B02" w:rsidRDefault="00531641" w:rsidP="00FF3A2F">
            <w:pPr>
              <w:pStyle w:val="TAH"/>
              <w:rPr>
                <w:lang w:eastAsia="ja-JP"/>
              </w:rPr>
            </w:pPr>
            <w:r w:rsidRPr="00F95B02">
              <w:rPr>
                <w:lang w:eastAsia="ja-JP"/>
              </w:rPr>
              <w:t>Interfering signal mean power for LA BS (dBm)</w:t>
            </w:r>
          </w:p>
        </w:tc>
        <w:tc>
          <w:tcPr>
            <w:tcW w:w="1630" w:type="dxa"/>
          </w:tcPr>
          <w:p w14:paraId="40D1BC61" w14:textId="77777777" w:rsidR="00531641" w:rsidRPr="00F95B02" w:rsidRDefault="00531641" w:rsidP="00FF3A2F">
            <w:pPr>
              <w:pStyle w:val="TAH"/>
              <w:rPr>
                <w:lang w:eastAsia="ja-JP"/>
              </w:rPr>
            </w:pPr>
            <w:r w:rsidRPr="00F95B02">
              <w:rPr>
                <w:lang w:eastAsia="ja-JP"/>
              </w:rPr>
              <w:t>Type of interfering signal</w:t>
            </w:r>
          </w:p>
        </w:tc>
      </w:tr>
      <w:tr w:rsidR="00531641" w:rsidRPr="00F95B02" w14:paraId="27379D35" w14:textId="77777777" w:rsidTr="00FF3A2F">
        <w:trPr>
          <w:cantSplit/>
          <w:jc w:val="center"/>
        </w:trPr>
        <w:tc>
          <w:tcPr>
            <w:tcW w:w="1691" w:type="dxa"/>
          </w:tcPr>
          <w:p w14:paraId="0358D906" w14:textId="77777777" w:rsidR="00531641" w:rsidRPr="00F95B02" w:rsidRDefault="00531641" w:rsidP="00FF3A2F">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028A5B67" w14:textId="77777777" w:rsidR="00531641" w:rsidRPr="00F95B02" w:rsidRDefault="00531641" w:rsidP="00FF3A2F">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10E135F1" w14:textId="77777777" w:rsidR="00531641" w:rsidRPr="00F95B02" w:rsidRDefault="00531641" w:rsidP="00FF3A2F">
            <w:pPr>
              <w:pStyle w:val="TAL"/>
              <w:jc w:val="center"/>
              <w:rPr>
                <w:rFonts w:cs="Arial"/>
                <w:szCs w:val="18"/>
                <w:lang w:eastAsia="ja-JP"/>
              </w:rPr>
            </w:pPr>
            <w:r w:rsidRPr="00F95B02">
              <w:rPr>
                <w:lang w:eastAsia="ja-JP"/>
              </w:rPr>
              <w:t xml:space="preserve"> (Note 1)</w:t>
            </w:r>
          </w:p>
        </w:tc>
        <w:tc>
          <w:tcPr>
            <w:tcW w:w="1418" w:type="dxa"/>
            <w:vAlign w:val="center"/>
          </w:tcPr>
          <w:p w14:paraId="2ADF28E2" w14:textId="77777777" w:rsidR="00531641" w:rsidRPr="00F95B02" w:rsidRDefault="00531641" w:rsidP="00FF3A2F">
            <w:pPr>
              <w:pStyle w:val="TAL"/>
              <w:jc w:val="center"/>
              <w:rPr>
                <w:rFonts w:cs="Arial"/>
                <w:szCs w:val="18"/>
                <w:lang w:eastAsia="ja-JP"/>
              </w:rPr>
            </w:pPr>
            <w:r w:rsidRPr="00F95B02">
              <w:rPr>
                <w:rFonts w:cs="Arial"/>
                <w:szCs w:val="18"/>
                <w:lang w:eastAsia="ja-JP"/>
              </w:rPr>
              <w:t>+46</w:t>
            </w:r>
          </w:p>
        </w:tc>
        <w:tc>
          <w:tcPr>
            <w:tcW w:w="1342" w:type="dxa"/>
            <w:vAlign w:val="center"/>
          </w:tcPr>
          <w:p w14:paraId="4E3037C6" w14:textId="77777777" w:rsidR="00531641" w:rsidRPr="00F95B02" w:rsidRDefault="00531641" w:rsidP="00FF3A2F">
            <w:pPr>
              <w:pStyle w:val="TAL"/>
              <w:jc w:val="center"/>
              <w:rPr>
                <w:rFonts w:cs="Arial"/>
                <w:szCs w:val="18"/>
                <w:lang w:eastAsia="ja-JP"/>
              </w:rPr>
            </w:pPr>
            <w:r w:rsidRPr="00F95B02">
              <w:rPr>
                <w:rFonts w:cs="Arial"/>
                <w:szCs w:val="18"/>
                <w:lang w:eastAsia="ja-JP"/>
              </w:rPr>
              <w:t>+38</w:t>
            </w:r>
          </w:p>
        </w:tc>
        <w:tc>
          <w:tcPr>
            <w:tcW w:w="1553" w:type="dxa"/>
            <w:vAlign w:val="center"/>
          </w:tcPr>
          <w:p w14:paraId="2AD88052" w14:textId="77777777" w:rsidR="00531641" w:rsidRPr="00F95B02" w:rsidRDefault="00531641" w:rsidP="00FF3A2F">
            <w:pPr>
              <w:pStyle w:val="TAC"/>
              <w:rPr>
                <w:lang w:eastAsia="ja-JP"/>
              </w:rPr>
            </w:pPr>
            <w:r w:rsidRPr="00F95B02">
              <w:rPr>
                <w:lang w:eastAsia="ja-JP"/>
              </w:rPr>
              <w:t>+24</w:t>
            </w:r>
          </w:p>
        </w:tc>
        <w:tc>
          <w:tcPr>
            <w:tcW w:w="1630" w:type="dxa"/>
            <w:vAlign w:val="center"/>
          </w:tcPr>
          <w:p w14:paraId="4EBF9803" w14:textId="77777777" w:rsidR="00531641" w:rsidRPr="00F95B02" w:rsidRDefault="00531641" w:rsidP="00FF3A2F">
            <w:pPr>
              <w:pStyle w:val="TAC"/>
              <w:rPr>
                <w:lang w:eastAsia="ja-JP"/>
              </w:rPr>
            </w:pPr>
            <w:r w:rsidRPr="00F95B02">
              <w:rPr>
                <w:lang w:eastAsia="ja-JP"/>
              </w:rPr>
              <w:t>CW carrier</w:t>
            </w:r>
          </w:p>
        </w:tc>
      </w:tr>
      <w:tr w:rsidR="00531641" w:rsidRPr="00F95B02" w14:paraId="06CB5E74" w14:textId="77777777" w:rsidTr="00FF3A2F">
        <w:trPr>
          <w:cantSplit/>
          <w:jc w:val="center"/>
        </w:trPr>
        <w:tc>
          <w:tcPr>
            <w:tcW w:w="9051" w:type="dxa"/>
            <w:gridSpan w:val="6"/>
          </w:tcPr>
          <w:p w14:paraId="1B96C63C" w14:textId="77777777" w:rsidR="00531641" w:rsidRPr="00F95B02" w:rsidRDefault="00531641" w:rsidP="00FF3A2F">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w:t>
            </w:r>
            <w:r>
              <w:rPr>
                <w:lang w:eastAsia="ja-JP"/>
              </w:rPr>
              <w:t xml:space="preserve">RAT, </w:t>
            </w:r>
            <w:r w:rsidRPr="00F95B02">
              <w:rPr>
                <w:lang w:eastAsia="ja-JP"/>
              </w:rPr>
              <w:t xml:space="preserve">BS class and on the </w:t>
            </w:r>
            <w:r w:rsidRPr="00F95B02">
              <w:rPr>
                <w:i/>
                <w:lang w:eastAsia="ja-JP"/>
              </w:rPr>
              <w:t>BS channel bandwidth</w:t>
            </w:r>
            <w:r w:rsidRPr="00F95B02">
              <w:rPr>
                <w:lang w:eastAsia="ja-JP"/>
              </w:rPr>
              <w:t>, see clause</w:t>
            </w:r>
            <w:r>
              <w:rPr>
                <w:lang w:eastAsia="ja-JP"/>
              </w:rPr>
              <w:t>s</w:t>
            </w:r>
            <w:r w:rsidRPr="00F95B02">
              <w:rPr>
                <w:lang w:eastAsia="ja-JP"/>
              </w:rPr>
              <w:t xml:space="preserve"> 10.</w:t>
            </w:r>
            <w:r w:rsidRPr="00F95B02">
              <w:rPr>
                <w:rFonts w:hint="eastAsia"/>
                <w:lang w:val="en-US" w:eastAsia="zh-CN"/>
              </w:rPr>
              <w:t>2</w:t>
            </w:r>
            <w:r>
              <w:rPr>
                <w:lang w:val="en-US" w:eastAsia="zh-CN"/>
              </w:rPr>
              <w:t xml:space="preserve"> and 10.3</w:t>
            </w:r>
            <w:r w:rsidRPr="00F95B02">
              <w:rPr>
                <w:lang w:eastAsia="ja-JP"/>
              </w:rPr>
              <w:t>.</w:t>
            </w:r>
          </w:p>
          <w:p w14:paraId="023FA652" w14:textId="77777777" w:rsidR="00531641" w:rsidRDefault="00531641" w:rsidP="00FF3A2F">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EDC45F1" w14:textId="77777777" w:rsidR="00531641" w:rsidRPr="009202AA" w:rsidRDefault="00531641" w:rsidP="00FF3A2F">
            <w:pPr>
              <w:pStyle w:val="TAN"/>
              <w:rPr>
                <w:lang w:eastAsia="ja-JP"/>
              </w:rPr>
            </w:pPr>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r>
              <w:rPr>
                <w:rFonts w:cs="Arial"/>
              </w:rPr>
              <w:t xml:space="preserve"> [12].</w:t>
            </w:r>
          </w:p>
          <w:p w14:paraId="43742A8F" w14:textId="77777777" w:rsidR="00531641" w:rsidRPr="009202AA" w:rsidRDefault="00531641" w:rsidP="00FF3A2F">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5A919207" w14:textId="77777777" w:rsidR="00531641" w:rsidRDefault="00531641" w:rsidP="00FF3A2F">
            <w:pPr>
              <w:pStyle w:val="TAN"/>
              <w:rPr>
                <w:lang w:eastAsia="ja-JP"/>
              </w:rPr>
            </w:pPr>
            <w:r w:rsidRPr="009202AA">
              <w:rPr>
                <w:lang w:eastAsia="ja-JP"/>
              </w:rPr>
              <w:t>NOTE 5:</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p>
          <w:p w14:paraId="1D9C0DD5" w14:textId="77777777" w:rsidR="00531641" w:rsidRPr="00F95B02" w:rsidRDefault="00531641" w:rsidP="00FF3A2F">
            <w:pPr>
              <w:pStyle w:val="TAN"/>
              <w:rPr>
                <w:lang w:eastAsia="ja-JP"/>
              </w:rPr>
            </w:pPr>
            <w:r w:rsidRPr="009202AA">
              <w:rPr>
                <w:lang w:eastAsia="ja-JP"/>
              </w:rPr>
              <w:t xml:space="preserve">NOTE </w:t>
            </w:r>
            <w:r>
              <w:rPr>
                <w:lang w:eastAsia="ja-JP"/>
              </w:rPr>
              <w:t>6</w:t>
            </w:r>
            <w:r w:rsidRPr="009202AA">
              <w:rPr>
                <w:lang w:eastAsia="ja-JP"/>
              </w:rPr>
              <w:t>:</w:t>
            </w:r>
            <w:r w:rsidRPr="009202AA">
              <w:rPr>
                <w:lang w:eastAsia="ja-JP"/>
              </w:rPr>
              <w:tab/>
            </w:r>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r>
              <w:rPr>
                <w:lang w:eastAsia="ja-JP"/>
              </w:rPr>
              <w:t>.</w:t>
            </w:r>
          </w:p>
        </w:tc>
      </w:tr>
    </w:tbl>
    <w:p w14:paraId="42F332DA" w14:textId="77777777" w:rsidR="00531641" w:rsidRPr="009202AA" w:rsidRDefault="00531641" w:rsidP="00531641">
      <w:pPr>
        <w:rPr>
          <w:lang w:eastAsia="zh-CN"/>
        </w:rPr>
      </w:pPr>
    </w:p>
    <w:p w14:paraId="5FC2D9BE" w14:textId="77777777" w:rsidR="004C4A70" w:rsidRPr="009202AA" w:rsidRDefault="004C4A70" w:rsidP="004C4A70">
      <w:pPr>
        <w:pStyle w:val="Heading3"/>
      </w:pPr>
      <w:bookmarkStart w:id="9291" w:name="_Toc216361523"/>
      <w:r w:rsidRPr="009202AA">
        <w:t>10.6.3</w:t>
      </w:r>
      <w:r w:rsidRPr="009202AA">
        <w:tab/>
        <w:t>Minimum requirement for single RAT UTRA operation</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5128495B" w14:textId="77777777" w:rsidR="004C4A70" w:rsidRPr="009202AA" w:rsidRDefault="004C4A70" w:rsidP="004C4A70">
      <w:pPr>
        <w:pStyle w:val="Heading4"/>
      </w:pPr>
      <w:bookmarkStart w:id="9292" w:name="_Toc21096818"/>
      <w:bookmarkStart w:id="9293" w:name="_Toc29763785"/>
      <w:bookmarkStart w:id="9294" w:name="_Toc36030256"/>
      <w:bookmarkStart w:id="9295" w:name="_Toc37180156"/>
      <w:bookmarkStart w:id="9296" w:name="_Toc45869856"/>
      <w:bookmarkStart w:id="9297" w:name="_Toc52555662"/>
      <w:bookmarkStart w:id="9298" w:name="_Toc61113125"/>
      <w:bookmarkStart w:id="9299" w:name="_Toc67912009"/>
      <w:bookmarkStart w:id="9300" w:name="_Toc74840829"/>
      <w:bookmarkStart w:id="9301" w:name="_Toc76503964"/>
      <w:bookmarkStart w:id="9302" w:name="_Toc83042516"/>
      <w:bookmarkStart w:id="9303" w:name="_Toc89854690"/>
      <w:bookmarkStart w:id="9304" w:name="_Toc98667463"/>
      <w:bookmarkStart w:id="9305" w:name="_Toc105752746"/>
      <w:bookmarkStart w:id="9306" w:name="_Toc123150364"/>
      <w:bookmarkStart w:id="9307" w:name="_Toc124163326"/>
      <w:bookmarkStart w:id="9308" w:name="_Toc130913636"/>
      <w:bookmarkStart w:id="9309" w:name="_Toc137373921"/>
      <w:bookmarkStart w:id="9310" w:name="_Toc138892601"/>
      <w:bookmarkStart w:id="9311" w:name="_Toc155216668"/>
      <w:bookmarkStart w:id="9312" w:name="_Toc216361524"/>
      <w:r w:rsidRPr="009202AA">
        <w:t>10.6.3.1</w:t>
      </w:r>
      <w:r w:rsidRPr="009202AA">
        <w:tab/>
        <w:t>General minimum requirement</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lastRenderedPageBreak/>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313" w:name="_Toc21096819"/>
      <w:bookmarkStart w:id="9314" w:name="_Toc29763786"/>
      <w:bookmarkStart w:id="9315" w:name="_Toc36030257"/>
      <w:bookmarkStart w:id="9316" w:name="_Toc37180157"/>
      <w:bookmarkStart w:id="9317" w:name="_Toc45869857"/>
      <w:bookmarkStart w:id="9318" w:name="_Toc52555663"/>
      <w:bookmarkStart w:id="9319" w:name="_Toc61113126"/>
      <w:bookmarkStart w:id="9320" w:name="_Toc67912010"/>
      <w:bookmarkStart w:id="9321" w:name="_Toc74840830"/>
      <w:bookmarkStart w:id="9322" w:name="_Toc76503965"/>
      <w:bookmarkStart w:id="9323" w:name="_Toc83042517"/>
      <w:bookmarkStart w:id="9324" w:name="_Toc89854691"/>
      <w:bookmarkStart w:id="9325" w:name="_Toc98667464"/>
      <w:bookmarkStart w:id="9326" w:name="_Toc105752747"/>
      <w:bookmarkStart w:id="9327" w:name="_Toc123150365"/>
      <w:bookmarkStart w:id="9328" w:name="_Toc124163327"/>
      <w:bookmarkStart w:id="9329" w:name="_Toc130913637"/>
      <w:bookmarkStart w:id="9330" w:name="_Toc137373922"/>
      <w:bookmarkStart w:id="9331" w:name="_Toc138892602"/>
      <w:bookmarkStart w:id="9332" w:name="_Toc155216669"/>
      <w:bookmarkStart w:id="9333" w:name="_Toc216361525"/>
      <w:r w:rsidRPr="009202AA">
        <w:t>10.6.3.2</w:t>
      </w:r>
      <w:r w:rsidRPr="009202AA">
        <w:tab/>
        <w:t>Co-location minimum requirement</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B9D575B" w14:textId="77777777" w:rsidR="00AF520A" w:rsidRPr="009202AA" w:rsidRDefault="00AF520A" w:rsidP="00AF520A">
      <w:pPr>
        <w:pStyle w:val="TH"/>
      </w:pPr>
      <w:bookmarkStart w:id="9334" w:name="_Toc21096820"/>
      <w:bookmarkStart w:id="9335" w:name="_Toc29763787"/>
      <w:bookmarkStart w:id="9336" w:name="_Toc36030258"/>
      <w:bookmarkStart w:id="9337" w:name="_Toc37180158"/>
      <w:bookmarkStart w:id="9338" w:name="_Toc45869858"/>
      <w:bookmarkStart w:id="9339" w:name="_Toc52555664"/>
      <w:bookmarkStart w:id="9340" w:name="_Toc61113127"/>
      <w:bookmarkStart w:id="9341" w:name="_Toc67912011"/>
      <w:bookmarkStart w:id="9342" w:name="_Toc74840831"/>
      <w:bookmarkStart w:id="9343" w:name="_Toc76503966"/>
      <w:bookmarkStart w:id="9344" w:name="_Toc83042518"/>
      <w:bookmarkStart w:id="9345" w:name="_Toc89854692"/>
      <w:bookmarkStart w:id="9346" w:name="_Toc98667465"/>
      <w:bookmarkStart w:id="9347" w:name="_Toc105752748"/>
      <w:bookmarkStart w:id="9348" w:name="_Toc123150366"/>
      <w:bookmarkStart w:id="9349" w:name="_Toc124163328"/>
      <w:bookmarkStart w:id="9350" w:name="_Toc130913638"/>
      <w:bookmarkStart w:id="9351" w:name="_Toc137373923"/>
      <w:bookmarkStart w:id="9352" w:name="_Toc138892603"/>
      <w:bookmarkStart w:id="9353" w:name="_Toc155216670"/>
      <w:r w:rsidRPr="009202AA">
        <w:rPr>
          <w:rFonts w:eastAsia="Osaka"/>
        </w:rPr>
        <w:lastRenderedPageBreak/>
        <w:t xml:space="preserve">Table 10.6.3.2-1: UTRA additional OTA </w:t>
      </w:r>
      <w:r w:rsidRPr="009202AA">
        <w:t>blocking requirement for co-location with BS in other frequency bands</w:t>
      </w:r>
    </w:p>
    <w:p w14:paraId="2368E2BD" w14:textId="77777777" w:rsidR="00AF520A" w:rsidRDefault="00AF520A" w:rsidP="00AF52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AF520A" w:rsidRPr="00F95B02" w14:paraId="2967AD6B" w14:textId="77777777" w:rsidTr="00FF3A2F">
        <w:trPr>
          <w:cantSplit/>
          <w:tblHeader/>
          <w:jc w:val="center"/>
        </w:trPr>
        <w:tc>
          <w:tcPr>
            <w:tcW w:w="1691" w:type="dxa"/>
          </w:tcPr>
          <w:p w14:paraId="09CF3305" w14:textId="77777777" w:rsidR="00AF520A" w:rsidRDefault="00AF520A" w:rsidP="00FF3A2F">
            <w:pPr>
              <w:pStyle w:val="TAH"/>
              <w:rPr>
                <w:lang w:eastAsia="ja-JP"/>
              </w:rPr>
            </w:pPr>
            <w:r w:rsidRPr="00F95B02">
              <w:rPr>
                <w:lang w:eastAsia="ja-JP"/>
              </w:rPr>
              <w:t>Frequency range of interfering signal</w:t>
            </w:r>
          </w:p>
          <w:p w14:paraId="6CE50FCB" w14:textId="77777777" w:rsidR="00AF520A" w:rsidRPr="00F95B02" w:rsidRDefault="00AF520A" w:rsidP="00FF3A2F">
            <w:pPr>
              <w:pStyle w:val="TAH"/>
              <w:rPr>
                <w:lang w:eastAsia="ja-JP"/>
              </w:rPr>
            </w:pPr>
            <w:r>
              <w:rPr>
                <w:lang w:eastAsia="ja-JP"/>
              </w:rPr>
              <w:t>(Note 6)</w:t>
            </w:r>
          </w:p>
        </w:tc>
        <w:tc>
          <w:tcPr>
            <w:tcW w:w="1417" w:type="dxa"/>
          </w:tcPr>
          <w:p w14:paraId="2A9BDBCE" w14:textId="77777777" w:rsidR="00AF520A" w:rsidRPr="00F95B02" w:rsidRDefault="00AF520A" w:rsidP="00FF3A2F">
            <w:pPr>
              <w:pStyle w:val="TAH"/>
              <w:rPr>
                <w:lang w:eastAsia="ja-JP"/>
              </w:rPr>
            </w:pPr>
            <w:r w:rsidRPr="00F95B02">
              <w:rPr>
                <w:lang w:eastAsia="ja-JP"/>
              </w:rPr>
              <w:t>Wanted signal mean power (dBm)</w:t>
            </w:r>
          </w:p>
        </w:tc>
        <w:tc>
          <w:tcPr>
            <w:tcW w:w="1418" w:type="dxa"/>
          </w:tcPr>
          <w:p w14:paraId="384C2775" w14:textId="77777777" w:rsidR="00AF520A" w:rsidRPr="00F95B02" w:rsidRDefault="00AF520A" w:rsidP="00FF3A2F">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5C928121" w14:textId="77777777" w:rsidR="00AF520A" w:rsidRPr="00F95B02" w:rsidRDefault="00AF520A" w:rsidP="00FF3A2F">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7B70AFB8" w14:textId="77777777" w:rsidR="00AF520A" w:rsidRPr="00F95B02" w:rsidRDefault="00AF520A" w:rsidP="00FF3A2F">
            <w:pPr>
              <w:pStyle w:val="TAH"/>
              <w:rPr>
                <w:lang w:eastAsia="ja-JP"/>
              </w:rPr>
            </w:pPr>
            <w:r w:rsidRPr="00F95B02">
              <w:rPr>
                <w:lang w:eastAsia="ja-JP"/>
              </w:rPr>
              <w:t>Interfering signal mean power for LA BS (dBm)</w:t>
            </w:r>
          </w:p>
        </w:tc>
        <w:tc>
          <w:tcPr>
            <w:tcW w:w="1630" w:type="dxa"/>
          </w:tcPr>
          <w:p w14:paraId="2D1212CA" w14:textId="77777777" w:rsidR="00AF520A" w:rsidRPr="00F95B02" w:rsidRDefault="00AF520A" w:rsidP="00FF3A2F">
            <w:pPr>
              <w:pStyle w:val="TAH"/>
              <w:rPr>
                <w:lang w:eastAsia="ja-JP"/>
              </w:rPr>
            </w:pPr>
            <w:r w:rsidRPr="00F95B02">
              <w:rPr>
                <w:lang w:eastAsia="ja-JP"/>
              </w:rPr>
              <w:t>Type of interfering signal</w:t>
            </w:r>
          </w:p>
        </w:tc>
      </w:tr>
      <w:tr w:rsidR="00AF520A" w:rsidRPr="00F95B02" w14:paraId="6536D60D" w14:textId="77777777" w:rsidTr="00FF3A2F">
        <w:trPr>
          <w:cantSplit/>
          <w:jc w:val="center"/>
        </w:trPr>
        <w:tc>
          <w:tcPr>
            <w:tcW w:w="1691" w:type="dxa"/>
          </w:tcPr>
          <w:p w14:paraId="0974BA24" w14:textId="77777777" w:rsidR="00AF520A" w:rsidRPr="00F95B02" w:rsidRDefault="00AF520A" w:rsidP="00FF3A2F">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5E15A981" w14:textId="77777777" w:rsidR="00AF520A" w:rsidRPr="00F95B02" w:rsidRDefault="00AF520A" w:rsidP="00FF3A2F">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00149D13" w14:textId="77777777" w:rsidR="00AF520A" w:rsidRPr="00F95B02" w:rsidRDefault="00AF520A" w:rsidP="00FF3A2F">
            <w:pPr>
              <w:pStyle w:val="TAL"/>
              <w:jc w:val="center"/>
              <w:rPr>
                <w:rFonts w:cs="Arial"/>
                <w:szCs w:val="18"/>
                <w:lang w:eastAsia="ja-JP"/>
              </w:rPr>
            </w:pPr>
            <w:r w:rsidRPr="00F95B02">
              <w:rPr>
                <w:lang w:eastAsia="ja-JP"/>
              </w:rPr>
              <w:t xml:space="preserve"> (Note 1)</w:t>
            </w:r>
          </w:p>
        </w:tc>
        <w:tc>
          <w:tcPr>
            <w:tcW w:w="1418" w:type="dxa"/>
            <w:vAlign w:val="center"/>
          </w:tcPr>
          <w:p w14:paraId="31DA81E6" w14:textId="77777777" w:rsidR="00AF520A" w:rsidRPr="00F95B02" w:rsidRDefault="00AF520A" w:rsidP="00FF3A2F">
            <w:pPr>
              <w:pStyle w:val="TAL"/>
              <w:jc w:val="center"/>
              <w:rPr>
                <w:rFonts w:cs="Arial"/>
                <w:szCs w:val="18"/>
                <w:lang w:eastAsia="ja-JP"/>
              </w:rPr>
            </w:pPr>
            <w:r w:rsidRPr="00F95B02">
              <w:rPr>
                <w:rFonts w:cs="Arial"/>
                <w:szCs w:val="18"/>
                <w:lang w:eastAsia="ja-JP"/>
              </w:rPr>
              <w:t>+46</w:t>
            </w:r>
          </w:p>
        </w:tc>
        <w:tc>
          <w:tcPr>
            <w:tcW w:w="1342" w:type="dxa"/>
            <w:vAlign w:val="center"/>
          </w:tcPr>
          <w:p w14:paraId="26B61D8A" w14:textId="77777777" w:rsidR="00AF520A" w:rsidRPr="00F95B02" w:rsidRDefault="00AF520A" w:rsidP="00FF3A2F">
            <w:pPr>
              <w:pStyle w:val="TAL"/>
              <w:jc w:val="center"/>
              <w:rPr>
                <w:rFonts w:cs="Arial"/>
                <w:szCs w:val="18"/>
                <w:lang w:eastAsia="ja-JP"/>
              </w:rPr>
            </w:pPr>
            <w:r w:rsidRPr="00F95B02">
              <w:rPr>
                <w:rFonts w:cs="Arial"/>
                <w:szCs w:val="18"/>
                <w:lang w:eastAsia="ja-JP"/>
              </w:rPr>
              <w:t>+38</w:t>
            </w:r>
          </w:p>
        </w:tc>
        <w:tc>
          <w:tcPr>
            <w:tcW w:w="1553" w:type="dxa"/>
            <w:vAlign w:val="center"/>
          </w:tcPr>
          <w:p w14:paraId="3397F519" w14:textId="77777777" w:rsidR="00AF520A" w:rsidRPr="00F95B02" w:rsidRDefault="00AF520A" w:rsidP="00FF3A2F">
            <w:pPr>
              <w:pStyle w:val="TAC"/>
              <w:rPr>
                <w:lang w:eastAsia="ja-JP"/>
              </w:rPr>
            </w:pPr>
            <w:r w:rsidRPr="00F95B02">
              <w:rPr>
                <w:lang w:eastAsia="ja-JP"/>
              </w:rPr>
              <w:t>+24</w:t>
            </w:r>
          </w:p>
        </w:tc>
        <w:tc>
          <w:tcPr>
            <w:tcW w:w="1630" w:type="dxa"/>
            <w:vAlign w:val="center"/>
          </w:tcPr>
          <w:p w14:paraId="67A2A23C" w14:textId="77777777" w:rsidR="00AF520A" w:rsidRPr="00F95B02" w:rsidRDefault="00AF520A" w:rsidP="00FF3A2F">
            <w:pPr>
              <w:pStyle w:val="TAC"/>
              <w:rPr>
                <w:lang w:eastAsia="ja-JP"/>
              </w:rPr>
            </w:pPr>
            <w:r w:rsidRPr="00F95B02">
              <w:rPr>
                <w:lang w:eastAsia="ja-JP"/>
              </w:rPr>
              <w:t>CW carrier</w:t>
            </w:r>
          </w:p>
        </w:tc>
      </w:tr>
      <w:tr w:rsidR="00AF520A" w:rsidRPr="00F95B02" w14:paraId="74805567" w14:textId="77777777" w:rsidTr="00FF3A2F">
        <w:trPr>
          <w:cantSplit/>
          <w:jc w:val="center"/>
        </w:trPr>
        <w:tc>
          <w:tcPr>
            <w:tcW w:w="9051" w:type="dxa"/>
            <w:gridSpan w:val="6"/>
          </w:tcPr>
          <w:p w14:paraId="03BE8D0A" w14:textId="77777777" w:rsidR="00AF520A" w:rsidRPr="00F95B02" w:rsidRDefault="00AF520A" w:rsidP="00FF3A2F">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14:paraId="403563B8" w14:textId="77777777" w:rsidR="00AF520A" w:rsidRDefault="00AF520A" w:rsidP="00FF3A2F">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B3F4E54" w14:textId="77777777" w:rsidR="00AF520A" w:rsidRPr="009202AA" w:rsidRDefault="00AF520A" w:rsidP="00FF3A2F">
            <w:pPr>
              <w:pStyle w:val="TAN"/>
              <w:rPr>
                <w:lang w:eastAsia="ja-JP"/>
              </w:rPr>
            </w:pPr>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r>
              <w:rPr>
                <w:rFonts w:cs="Arial"/>
              </w:rPr>
              <w:t xml:space="preserve"> [12]</w:t>
            </w:r>
          </w:p>
          <w:p w14:paraId="26ACC71B" w14:textId="77777777" w:rsidR="00AF520A" w:rsidRPr="009202AA" w:rsidRDefault="00AF520A" w:rsidP="00FF3A2F">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D5F2170" w14:textId="77777777" w:rsidR="00AF520A" w:rsidRDefault="00AF520A" w:rsidP="00FF3A2F">
            <w:pPr>
              <w:pStyle w:val="TAN"/>
              <w:rPr>
                <w:lang w:eastAsia="ja-JP"/>
              </w:rPr>
            </w:pPr>
            <w:r w:rsidRPr="009202AA">
              <w:rPr>
                <w:lang w:eastAsia="ja-JP"/>
              </w:rPr>
              <w:t>NOTE 5:</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p>
          <w:p w14:paraId="55929C3B" w14:textId="77777777" w:rsidR="00AF520A" w:rsidRPr="00C97B97" w:rsidRDefault="00AF520A" w:rsidP="00FF3A2F">
            <w:pPr>
              <w:pStyle w:val="TAN"/>
              <w:rPr>
                <w:rFonts w:cs="Arial"/>
                <w:lang w:eastAsia="zh-CN"/>
              </w:rPr>
            </w:pPr>
            <w:r w:rsidRPr="009202AA">
              <w:rPr>
                <w:lang w:eastAsia="ja-JP"/>
              </w:rPr>
              <w:t xml:space="preserve">NOTE </w:t>
            </w:r>
            <w:r>
              <w:rPr>
                <w:lang w:eastAsia="ja-JP"/>
              </w:rPr>
              <w:t>6</w:t>
            </w:r>
            <w:r w:rsidRPr="009202AA">
              <w:rPr>
                <w:lang w:eastAsia="ja-JP"/>
              </w:rPr>
              <w:t>:</w:t>
            </w:r>
            <w:r w:rsidRPr="009202AA">
              <w:rPr>
                <w:lang w:eastAsia="ja-JP"/>
              </w:rPr>
              <w:tab/>
            </w:r>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r>
              <w:rPr>
                <w:lang w:eastAsia="ja-JP"/>
              </w:rPr>
              <w:t>.</w:t>
            </w:r>
          </w:p>
        </w:tc>
      </w:tr>
    </w:tbl>
    <w:p w14:paraId="7A5945AD" w14:textId="77777777" w:rsidR="00AF520A" w:rsidRPr="009202AA" w:rsidRDefault="00AF520A" w:rsidP="00AF520A"/>
    <w:p w14:paraId="5D037F29" w14:textId="77777777" w:rsidR="004C4A70" w:rsidRPr="009202AA" w:rsidRDefault="004C4A70" w:rsidP="005A3761">
      <w:pPr>
        <w:pStyle w:val="Heading3"/>
      </w:pPr>
      <w:bookmarkStart w:id="9354" w:name="_Toc216361526"/>
      <w:r w:rsidRPr="009202AA">
        <w:t>10.6.4</w:t>
      </w:r>
      <w:r w:rsidRPr="009202AA">
        <w:tab/>
        <w:t>Minimum requirement for single RAT E-UTRA operation</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6A3229D3" w14:textId="77777777" w:rsidR="004C4A70" w:rsidRPr="009202AA" w:rsidRDefault="004C4A70" w:rsidP="004C4A70">
      <w:pPr>
        <w:pStyle w:val="Heading4"/>
      </w:pPr>
      <w:bookmarkStart w:id="9355" w:name="_Toc21096821"/>
      <w:bookmarkStart w:id="9356" w:name="_Toc29763788"/>
      <w:bookmarkStart w:id="9357" w:name="_Toc36030259"/>
      <w:bookmarkStart w:id="9358" w:name="_Toc37180159"/>
      <w:bookmarkStart w:id="9359" w:name="_Toc45869859"/>
      <w:bookmarkStart w:id="9360" w:name="_Toc52555665"/>
      <w:bookmarkStart w:id="9361" w:name="_Toc61113128"/>
      <w:bookmarkStart w:id="9362" w:name="_Toc67912012"/>
      <w:bookmarkStart w:id="9363" w:name="_Toc74840832"/>
      <w:bookmarkStart w:id="9364" w:name="_Toc76503967"/>
      <w:bookmarkStart w:id="9365" w:name="_Toc83042519"/>
      <w:bookmarkStart w:id="9366" w:name="_Toc89854693"/>
      <w:bookmarkStart w:id="9367" w:name="_Toc98667466"/>
      <w:bookmarkStart w:id="9368" w:name="_Toc105752749"/>
      <w:bookmarkStart w:id="9369" w:name="_Toc123150367"/>
      <w:bookmarkStart w:id="9370" w:name="_Toc124163329"/>
      <w:bookmarkStart w:id="9371" w:name="_Toc130913639"/>
      <w:bookmarkStart w:id="9372" w:name="_Toc137373924"/>
      <w:bookmarkStart w:id="9373" w:name="_Toc138892604"/>
      <w:bookmarkStart w:id="9374" w:name="_Toc155216671"/>
      <w:bookmarkStart w:id="9375" w:name="_Toc216361527"/>
      <w:r w:rsidRPr="009202AA">
        <w:t>10.6.4.1</w:t>
      </w:r>
      <w:r w:rsidRPr="009202AA">
        <w:tab/>
        <w:t>General minimum requirement</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376" w:name="_Toc21096822"/>
      <w:bookmarkStart w:id="9377" w:name="_Toc29763789"/>
      <w:bookmarkStart w:id="9378" w:name="_Toc36030260"/>
      <w:bookmarkStart w:id="9379" w:name="_Toc37180160"/>
      <w:bookmarkStart w:id="9380" w:name="_Toc45869860"/>
      <w:bookmarkStart w:id="9381" w:name="_Toc52555666"/>
      <w:bookmarkStart w:id="9382" w:name="_Toc61113129"/>
      <w:bookmarkStart w:id="9383" w:name="_Toc67912013"/>
      <w:bookmarkStart w:id="9384" w:name="_Toc74840833"/>
      <w:bookmarkStart w:id="9385" w:name="_Toc76503968"/>
      <w:bookmarkStart w:id="9386" w:name="_Toc83042520"/>
      <w:bookmarkStart w:id="9387" w:name="_Toc89854694"/>
      <w:bookmarkStart w:id="9388" w:name="_Toc98667467"/>
      <w:bookmarkStart w:id="9389" w:name="_Toc105752750"/>
      <w:bookmarkStart w:id="9390" w:name="_Toc123150368"/>
      <w:bookmarkStart w:id="9391" w:name="_Toc124163330"/>
      <w:bookmarkStart w:id="9392" w:name="_Toc130913640"/>
      <w:bookmarkStart w:id="9393" w:name="_Toc137373925"/>
      <w:bookmarkStart w:id="9394" w:name="_Toc138892605"/>
      <w:bookmarkStart w:id="9395" w:name="_Toc155216672"/>
      <w:bookmarkStart w:id="9396" w:name="_Toc216361528"/>
      <w:r w:rsidRPr="009202AA">
        <w:t>10.6.4.2</w:t>
      </w:r>
      <w:r w:rsidRPr="009202AA">
        <w:tab/>
        <w:t>Co-location minimum requirement</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FE74F7C" w14:textId="77777777" w:rsidR="00557E44" w:rsidRPr="009202AA" w:rsidRDefault="00557E44" w:rsidP="00557E44">
      <w:pPr>
        <w:pStyle w:val="TH"/>
      </w:pPr>
      <w:bookmarkStart w:id="9397" w:name="_Toc21096823"/>
      <w:bookmarkStart w:id="9398" w:name="_Toc29763790"/>
      <w:bookmarkStart w:id="9399" w:name="_Toc36030261"/>
      <w:bookmarkStart w:id="9400" w:name="_Toc37180161"/>
      <w:bookmarkStart w:id="9401" w:name="_Toc45869861"/>
      <w:bookmarkStart w:id="9402" w:name="_Toc52555667"/>
      <w:bookmarkStart w:id="9403" w:name="_Toc61113130"/>
      <w:bookmarkStart w:id="9404" w:name="_Toc67912014"/>
      <w:bookmarkStart w:id="9405" w:name="_Toc74840834"/>
      <w:bookmarkStart w:id="9406" w:name="_Toc76503969"/>
      <w:bookmarkStart w:id="9407" w:name="_Toc83042521"/>
      <w:bookmarkStart w:id="9408" w:name="_Toc89854695"/>
      <w:bookmarkStart w:id="9409" w:name="_Toc98667468"/>
      <w:bookmarkStart w:id="9410" w:name="_Toc105752751"/>
      <w:bookmarkStart w:id="9411" w:name="_Toc123150369"/>
      <w:bookmarkStart w:id="9412" w:name="_Toc124163331"/>
      <w:bookmarkStart w:id="9413" w:name="_Toc130913641"/>
      <w:bookmarkStart w:id="9414" w:name="_Toc137373926"/>
      <w:bookmarkStart w:id="9415" w:name="_Toc138892606"/>
      <w:bookmarkStart w:id="9416" w:name="_Toc155216673"/>
      <w:r w:rsidRPr="009202AA">
        <w:rPr>
          <w:rFonts w:eastAsia="Osaka"/>
        </w:rPr>
        <w:lastRenderedPageBreak/>
        <w:t xml:space="preserve">Table 10.6.4.2-1: E-UTRA additional OTA </w:t>
      </w:r>
      <w:r w:rsidRPr="009202AA">
        <w:t>blocking requirement for co-location with BS in other frequency bands</w:t>
      </w:r>
    </w:p>
    <w:p w14:paraId="52BBD05A" w14:textId="77777777" w:rsidR="00557E44" w:rsidRPr="009202AA" w:rsidRDefault="00557E44" w:rsidP="00557E4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557E44" w:rsidRPr="00F95B02" w14:paraId="07F08EE1" w14:textId="77777777" w:rsidTr="00FF3A2F">
        <w:trPr>
          <w:cantSplit/>
          <w:tblHeader/>
          <w:jc w:val="center"/>
        </w:trPr>
        <w:tc>
          <w:tcPr>
            <w:tcW w:w="1691" w:type="dxa"/>
          </w:tcPr>
          <w:p w14:paraId="0A34E557" w14:textId="77777777" w:rsidR="00557E44" w:rsidRDefault="00557E44" w:rsidP="00FF3A2F">
            <w:pPr>
              <w:pStyle w:val="TAH"/>
              <w:rPr>
                <w:lang w:eastAsia="ja-JP"/>
              </w:rPr>
            </w:pPr>
            <w:r w:rsidRPr="00F95B02">
              <w:rPr>
                <w:lang w:eastAsia="ja-JP"/>
              </w:rPr>
              <w:t>Frequency range of interfering signal</w:t>
            </w:r>
          </w:p>
          <w:p w14:paraId="2A4EE983" w14:textId="77777777" w:rsidR="00557E44" w:rsidRPr="00F95B02" w:rsidRDefault="00557E44" w:rsidP="00FF3A2F">
            <w:pPr>
              <w:pStyle w:val="TAH"/>
              <w:rPr>
                <w:lang w:eastAsia="ja-JP"/>
              </w:rPr>
            </w:pPr>
            <w:r>
              <w:rPr>
                <w:lang w:eastAsia="ja-JP"/>
              </w:rPr>
              <w:t>(Note 6)</w:t>
            </w:r>
          </w:p>
        </w:tc>
        <w:tc>
          <w:tcPr>
            <w:tcW w:w="1417" w:type="dxa"/>
          </w:tcPr>
          <w:p w14:paraId="30611531" w14:textId="77777777" w:rsidR="00557E44" w:rsidRPr="00F95B02" w:rsidRDefault="00557E44" w:rsidP="00FF3A2F">
            <w:pPr>
              <w:pStyle w:val="TAH"/>
              <w:rPr>
                <w:lang w:eastAsia="ja-JP"/>
              </w:rPr>
            </w:pPr>
            <w:r w:rsidRPr="00F95B02">
              <w:rPr>
                <w:lang w:eastAsia="ja-JP"/>
              </w:rPr>
              <w:t>Wanted signal mean power (dBm)</w:t>
            </w:r>
          </w:p>
        </w:tc>
        <w:tc>
          <w:tcPr>
            <w:tcW w:w="1418" w:type="dxa"/>
          </w:tcPr>
          <w:p w14:paraId="1776C109" w14:textId="77777777" w:rsidR="00557E44" w:rsidRPr="00F95B02" w:rsidRDefault="00557E44" w:rsidP="00FF3A2F">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41D82DA4" w14:textId="77777777" w:rsidR="00557E44" w:rsidRPr="00F95B02" w:rsidRDefault="00557E44" w:rsidP="00FF3A2F">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1D5BCF56" w14:textId="77777777" w:rsidR="00557E44" w:rsidRPr="00F95B02" w:rsidRDefault="00557E44" w:rsidP="00FF3A2F">
            <w:pPr>
              <w:pStyle w:val="TAH"/>
              <w:rPr>
                <w:lang w:eastAsia="ja-JP"/>
              </w:rPr>
            </w:pPr>
            <w:r w:rsidRPr="00F95B02">
              <w:rPr>
                <w:lang w:eastAsia="ja-JP"/>
              </w:rPr>
              <w:t>Interfering signal mean power for LA BS (dBm)</w:t>
            </w:r>
          </w:p>
        </w:tc>
        <w:tc>
          <w:tcPr>
            <w:tcW w:w="1630" w:type="dxa"/>
          </w:tcPr>
          <w:p w14:paraId="662DD927" w14:textId="77777777" w:rsidR="00557E44" w:rsidRPr="00F95B02" w:rsidRDefault="00557E44" w:rsidP="00FF3A2F">
            <w:pPr>
              <w:pStyle w:val="TAH"/>
              <w:rPr>
                <w:lang w:eastAsia="ja-JP"/>
              </w:rPr>
            </w:pPr>
            <w:r w:rsidRPr="00F95B02">
              <w:rPr>
                <w:lang w:eastAsia="ja-JP"/>
              </w:rPr>
              <w:t>Type of interfering signal</w:t>
            </w:r>
          </w:p>
        </w:tc>
      </w:tr>
      <w:tr w:rsidR="00557E44" w:rsidRPr="00F95B02" w14:paraId="0A059D75" w14:textId="77777777" w:rsidTr="00FF3A2F">
        <w:trPr>
          <w:cantSplit/>
          <w:jc w:val="center"/>
        </w:trPr>
        <w:tc>
          <w:tcPr>
            <w:tcW w:w="1691" w:type="dxa"/>
          </w:tcPr>
          <w:p w14:paraId="32A5FBD2" w14:textId="77777777" w:rsidR="00557E44" w:rsidRPr="00F95B02" w:rsidRDefault="00557E44" w:rsidP="00FF3A2F">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24BA75F7" w14:textId="77777777" w:rsidR="00557E44" w:rsidRPr="00F95B02" w:rsidRDefault="00557E44" w:rsidP="00FF3A2F">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204C53EF" w14:textId="77777777" w:rsidR="00557E44" w:rsidRPr="00F95B02" w:rsidRDefault="00557E44" w:rsidP="00FF3A2F">
            <w:pPr>
              <w:pStyle w:val="TAL"/>
              <w:jc w:val="center"/>
              <w:rPr>
                <w:rFonts w:cs="Arial"/>
                <w:szCs w:val="18"/>
                <w:lang w:eastAsia="ja-JP"/>
              </w:rPr>
            </w:pPr>
            <w:r w:rsidRPr="00F95B02">
              <w:rPr>
                <w:lang w:eastAsia="ja-JP"/>
              </w:rPr>
              <w:t xml:space="preserve"> (Note 1)</w:t>
            </w:r>
          </w:p>
        </w:tc>
        <w:tc>
          <w:tcPr>
            <w:tcW w:w="1418" w:type="dxa"/>
            <w:vAlign w:val="center"/>
          </w:tcPr>
          <w:p w14:paraId="2B3CAB14" w14:textId="77777777" w:rsidR="00557E44" w:rsidRPr="00F95B02" w:rsidRDefault="00557E44" w:rsidP="00FF3A2F">
            <w:pPr>
              <w:pStyle w:val="TAL"/>
              <w:jc w:val="center"/>
              <w:rPr>
                <w:rFonts w:cs="Arial"/>
                <w:szCs w:val="18"/>
                <w:lang w:eastAsia="ja-JP"/>
              </w:rPr>
            </w:pPr>
            <w:r w:rsidRPr="00F95B02">
              <w:rPr>
                <w:rFonts w:cs="Arial"/>
                <w:szCs w:val="18"/>
                <w:lang w:eastAsia="ja-JP"/>
              </w:rPr>
              <w:t>+46</w:t>
            </w:r>
          </w:p>
        </w:tc>
        <w:tc>
          <w:tcPr>
            <w:tcW w:w="1342" w:type="dxa"/>
            <w:vAlign w:val="center"/>
          </w:tcPr>
          <w:p w14:paraId="517BDB08" w14:textId="77777777" w:rsidR="00557E44" w:rsidRPr="00F95B02" w:rsidRDefault="00557E44" w:rsidP="00FF3A2F">
            <w:pPr>
              <w:pStyle w:val="TAL"/>
              <w:jc w:val="center"/>
              <w:rPr>
                <w:rFonts w:cs="Arial"/>
                <w:szCs w:val="18"/>
                <w:lang w:eastAsia="ja-JP"/>
              </w:rPr>
            </w:pPr>
            <w:r w:rsidRPr="00F95B02">
              <w:rPr>
                <w:rFonts w:cs="Arial"/>
                <w:szCs w:val="18"/>
                <w:lang w:eastAsia="ja-JP"/>
              </w:rPr>
              <w:t>+38</w:t>
            </w:r>
          </w:p>
        </w:tc>
        <w:tc>
          <w:tcPr>
            <w:tcW w:w="1553" w:type="dxa"/>
            <w:vAlign w:val="center"/>
          </w:tcPr>
          <w:p w14:paraId="178EA7A9" w14:textId="77777777" w:rsidR="00557E44" w:rsidRPr="00F95B02" w:rsidRDefault="00557E44" w:rsidP="00FF3A2F">
            <w:pPr>
              <w:pStyle w:val="TAC"/>
              <w:rPr>
                <w:lang w:eastAsia="ja-JP"/>
              </w:rPr>
            </w:pPr>
            <w:r w:rsidRPr="00F95B02">
              <w:rPr>
                <w:lang w:eastAsia="ja-JP"/>
              </w:rPr>
              <w:t>+24</w:t>
            </w:r>
          </w:p>
        </w:tc>
        <w:tc>
          <w:tcPr>
            <w:tcW w:w="1630" w:type="dxa"/>
            <w:vAlign w:val="center"/>
          </w:tcPr>
          <w:p w14:paraId="56C2CB7F" w14:textId="77777777" w:rsidR="00557E44" w:rsidRPr="00F95B02" w:rsidRDefault="00557E44" w:rsidP="00FF3A2F">
            <w:pPr>
              <w:pStyle w:val="TAC"/>
              <w:rPr>
                <w:lang w:eastAsia="ja-JP"/>
              </w:rPr>
            </w:pPr>
            <w:r w:rsidRPr="00F95B02">
              <w:rPr>
                <w:lang w:eastAsia="ja-JP"/>
              </w:rPr>
              <w:t>CW carrier</w:t>
            </w:r>
          </w:p>
        </w:tc>
      </w:tr>
      <w:tr w:rsidR="00557E44" w:rsidRPr="00F95B02" w14:paraId="2832C888" w14:textId="77777777" w:rsidTr="00FF3A2F">
        <w:trPr>
          <w:cantSplit/>
          <w:jc w:val="center"/>
        </w:trPr>
        <w:tc>
          <w:tcPr>
            <w:tcW w:w="9051" w:type="dxa"/>
            <w:gridSpan w:val="6"/>
          </w:tcPr>
          <w:p w14:paraId="14764E93" w14:textId="77777777" w:rsidR="00557E44" w:rsidRPr="00F95B02" w:rsidRDefault="00557E44" w:rsidP="00FF3A2F">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Pr>
                <w:lang w:val="en-US" w:eastAsia="zh-CN"/>
              </w:rPr>
              <w:t>.</w:t>
            </w:r>
          </w:p>
          <w:p w14:paraId="19B1124E" w14:textId="77777777" w:rsidR="00557E44" w:rsidRDefault="00557E44" w:rsidP="00FF3A2F">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917F6F4" w14:textId="77777777" w:rsidR="00557E44" w:rsidRPr="009202AA" w:rsidRDefault="00557E44" w:rsidP="00FF3A2F">
            <w:pPr>
              <w:pStyle w:val="TAN"/>
              <w:rPr>
                <w:lang w:eastAsia="ja-JP"/>
              </w:rPr>
            </w:pPr>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r>
              <w:rPr>
                <w:rFonts w:cs="Arial"/>
              </w:rPr>
              <w:t xml:space="preserve"> [12]</w:t>
            </w:r>
          </w:p>
          <w:p w14:paraId="6769C674" w14:textId="77777777" w:rsidR="00557E44" w:rsidRPr="009202AA" w:rsidRDefault="00557E44" w:rsidP="00FF3A2F">
            <w:pPr>
              <w:pStyle w:val="TAN"/>
              <w:rPr>
                <w:lang w:eastAsia="ja-JP"/>
              </w:rPr>
            </w:pPr>
            <w:r w:rsidRPr="009202AA">
              <w:rPr>
                <w:lang w:eastAsia="ja-JP"/>
              </w:rPr>
              <w:t xml:space="preserve">NOTE </w:t>
            </w:r>
            <w:r>
              <w:rPr>
                <w:lang w:eastAsia="ja-JP"/>
              </w:rPr>
              <w:t>4</w:t>
            </w:r>
            <w:r w:rsidRPr="009202AA">
              <w:rPr>
                <w:lang w:eastAsia="ja-JP"/>
              </w:rPr>
              <w:t>:</w:t>
            </w:r>
            <w:r w:rsidRPr="009202AA">
              <w:rPr>
                <w:lang w:eastAsia="ja-JP"/>
              </w:rPr>
              <w:tab/>
              <w:t>In China, the blocking requirement for co-location with DCS1800 and Band III BS is only applicable in the frequency range 1805 - 1850 MHz.</w:t>
            </w:r>
          </w:p>
          <w:p w14:paraId="5FEF4BD8" w14:textId="77777777" w:rsidR="00557E44" w:rsidRDefault="00557E44" w:rsidP="00FF3A2F">
            <w:pPr>
              <w:pStyle w:val="TAN"/>
              <w:rPr>
                <w:lang w:eastAsia="ja-JP"/>
              </w:rPr>
            </w:pPr>
            <w:r w:rsidRPr="009202AA">
              <w:rPr>
                <w:lang w:eastAsia="ja-JP"/>
              </w:rPr>
              <w:t xml:space="preserve">NOTE </w:t>
            </w:r>
            <w:r>
              <w:rPr>
                <w:lang w:eastAsia="ja-JP"/>
              </w:rPr>
              <w:t>5</w:t>
            </w:r>
            <w:r w:rsidRPr="009202AA">
              <w:rPr>
                <w:lang w:eastAsia="ja-JP"/>
              </w:rPr>
              <w:t>:</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p>
          <w:p w14:paraId="7A3D9966" w14:textId="77777777" w:rsidR="00557E44" w:rsidRPr="00B02730" w:rsidRDefault="00557E44" w:rsidP="00FF3A2F">
            <w:pPr>
              <w:pStyle w:val="TAN"/>
              <w:rPr>
                <w:lang w:eastAsia="ja-JP"/>
              </w:rPr>
            </w:pPr>
            <w:r w:rsidRPr="009202AA">
              <w:rPr>
                <w:lang w:eastAsia="ja-JP"/>
              </w:rPr>
              <w:t xml:space="preserve">NOTE </w:t>
            </w:r>
            <w:r>
              <w:rPr>
                <w:lang w:eastAsia="ja-JP"/>
              </w:rPr>
              <w:t>6</w:t>
            </w:r>
            <w:r w:rsidRPr="009202AA">
              <w:rPr>
                <w:lang w:eastAsia="ja-JP"/>
              </w:rPr>
              <w:t>:</w:t>
            </w:r>
            <w:r w:rsidRPr="009202AA">
              <w:rPr>
                <w:lang w:eastAsia="ja-JP"/>
              </w:rPr>
              <w:tab/>
            </w:r>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r>
              <w:rPr>
                <w:lang w:eastAsia="ja-JP"/>
              </w:rPr>
              <w:t>.</w:t>
            </w:r>
          </w:p>
        </w:tc>
      </w:tr>
    </w:tbl>
    <w:p w14:paraId="3F43C13A" w14:textId="77777777" w:rsidR="00557E44" w:rsidRDefault="00557E44" w:rsidP="00557E44">
      <w:pPr>
        <w:rPr>
          <w:b/>
          <w:bCs/>
          <w:noProof/>
          <w:color w:val="FF0000"/>
        </w:rPr>
      </w:pPr>
    </w:p>
    <w:p w14:paraId="30506E88" w14:textId="77777777" w:rsidR="004C4A70" w:rsidRPr="009202AA" w:rsidRDefault="004C4A70" w:rsidP="005A3761">
      <w:pPr>
        <w:pStyle w:val="Heading2"/>
      </w:pPr>
      <w:bookmarkStart w:id="9417" w:name="_Toc216361529"/>
      <w:r w:rsidRPr="009202AA">
        <w:t>10.7</w:t>
      </w:r>
      <w:r w:rsidRPr="009202AA">
        <w:tab/>
        <w:t>OTA Receiver spurious emissions</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18AD178C" w14:textId="77777777" w:rsidR="004C4A70" w:rsidRPr="009202AA" w:rsidRDefault="004C4A70" w:rsidP="005A3761">
      <w:pPr>
        <w:pStyle w:val="Heading3"/>
      </w:pPr>
      <w:bookmarkStart w:id="9418" w:name="_Toc21096824"/>
      <w:bookmarkStart w:id="9419" w:name="_Toc29763791"/>
      <w:bookmarkStart w:id="9420" w:name="_Toc36030262"/>
      <w:bookmarkStart w:id="9421" w:name="_Toc37180162"/>
      <w:bookmarkStart w:id="9422" w:name="_Toc45869862"/>
      <w:bookmarkStart w:id="9423" w:name="_Toc52555668"/>
      <w:bookmarkStart w:id="9424" w:name="_Toc61113131"/>
      <w:bookmarkStart w:id="9425" w:name="_Toc67912015"/>
      <w:bookmarkStart w:id="9426" w:name="_Toc74840835"/>
      <w:bookmarkStart w:id="9427" w:name="_Toc76503970"/>
      <w:bookmarkStart w:id="9428" w:name="_Toc83042522"/>
      <w:bookmarkStart w:id="9429" w:name="_Toc89854696"/>
      <w:bookmarkStart w:id="9430" w:name="_Toc98667469"/>
      <w:bookmarkStart w:id="9431" w:name="_Toc105752752"/>
      <w:bookmarkStart w:id="9432" w:name="_Toc123150370"/>
      <w:bookmarkStart w:id="9433" w:name="_Toc124163332"/>
      <w:bookmarkStart w:id="9434" w:name="_Toc130913642"/>
      <w:bookmarkStart w:id="9435" w:name="_Toc137373927"/>
      <w:bookmarkStart w:id="9436" w:name="_Toc138892607"/>
      <w:bookmarkStart w:id="9437" w:name="_Toc155216674"/>
      <w:bookmarkStart w:id="9438" w:name="_Toc216361530"/>
      <w:r w:rsidRPr="009202AA">
        <w:t>10.7.1</w:t>
      </w:r>
      <w:r w:rsidRPr="009202AA">
        <w:tab/>
        <w:t>General</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439" w:name="_Toc21096825"/>
      <w:bookmarkStart w:id="9440" w:name="_Toc29763792"/>
      <w:bookmarkStart w:id="9441" w:name="_Toc36030263"/>
      <w:bookmarkStart w:id="9442" w:name="_Toc37180163"/>
      <w:bookmarkStart w:id="9443" w:name="_Toc45869863"/>
      <w:bookmarkStart w:id="9444" w:name="_Toc52555669"/>
      <w:bookmarkStart w:id="9445" w:name="_Toc61113132"/>
      <w:bookmarkStart w:id="9446" w:name="_Toc67912016"/>
      <w:bookmarkStart w:id="9447" w:name="_Toc74840836"/>
      <w:bookmarkStart w:id="9448" w:name="_Toc76503971"/>
      <w:bookmarkStart w:id="9449" w:name="_Toc83042523"/>
      <w:bookmarkStart w:id="9450" w:name="_Toc89854697"/>
      <w:bookmarkStart w:id="9451" w:name="_Toc98667470"/>
      <w:bookmarkStart w:id="9452" w:name="_Toc105752753"/>
      <w:bookmarkStart w:id="9453" w:name="_Toc123150371"/>
      <w:bookmarkStart w:id="9454" w:name="_Toc124163333"/>
      <w:bookmarkStart w:id="9455" w:name="_Toc130913643"/>
      <w:bookmarkStart w:id="9456" w:name="_Toc137373928"/>
      <w:bookmarkStart w:id="9457" w:name="_Toc138892608"/>
      <w:bookmarkStart w:id="9458" w:name="_Toc155216675"/>
      <w:bookmarkStart w:id="9459" w:name="_Toc216361531"/>
      <w:r w:rsidRPr="009202AA">
        <w:t>10.7.2</w:t>
      </w:r>
      <w:r w:rsidRPr="009202AA">
        <w:tab/>
        <w:t>Minimum requirement for MSR operation</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2DAD926C" w14:textId="77777777" w:rsidR="004C4A70" w:rsidRPr="009202AA" w:rsidRDefault="004C4A70" w:rsidP="005A3761">
      <w:pPr>
        <w:pStyle w:val="Heading4"/>
      </w:pPr>
      <w:bookmarkStart w:id="9460" w:name="_Toc21096826"/>
      <w:bookmarkStart w:id="9461" w:name="_Toc29763793"/>
      <w:bookmarkStart w:id="9462" w:name="_Toc36030264"/>
      <w:bookmarkStart w:id="9463" w:name="_Toc37180164"/>
      <w:bookmarkStart w:id="9464" w:name="_Toc45869864"/>
      <w:bookmarkStart w:id="9465" w:name="_Toc52555670"/>
      <w:bookmarkStart w:id="9466" w:name="_Toc61113133"/>
      <w:bookmarkStart w:id="9467" w:name="_Toc67912017"/>
      <w:bookmarkStart w:id="9468" w:name="_Toc74840837"/>
      <w:bookmarkStart w:id="9469" w:name="_Toc76503972"/>
      <w:bookmarkStart w:id="9470" w:name="_Toc83042524"/>
      <w:bookmarkStart w:id="9471" w:name="_Toc89854698"/>
      <w:bookmarkStart w:id="9472" w:name="_Toc98667471"/>
      <w:bookmarkStart w:id="9473" w:name="_Toc105752754"/>
      <w:bookmarkStart w:id="9474" w:name="_Toc123150372"/>
      <w:bookmarkStart w:id="9475" w:name="_Toc124163334"/>
      <w:bookmarkStart w:id="9476" w:name="_Toc130913644"/>
      <w:bookmarkStart w:id="9477" w:name="_Toc137373929"/>
      <w:bookmarkStart w:id="9478" w:name="_Toc138892609"/>
      <w:bookmarkStart w:id="9479" w:name="_Toc155216676"/>
      <w:bookmarkStart w:id="9480" w:name="_Toc216361532"/>
      <w:r w:rsidRPr="009202AA">
        <w:t>10.7.2.1</w:t>
      </w:r>
      <w:r w:rsidRPr="009202AA">
        <w:tab/>
        <w:t>General minimum requirement</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481" w:name="_Toc21096827"/>
      <w:bookmarkStart w:id="9482" w:name="_Toc29763794"/>
      <w:bookmarkStart w:id="9483" w:name="_Toc36030265"/>
      <w:bookmarkStart w:id="9484" w:name="_Toc37180165"/>
      <w:bookmarkStart w:id="9485" w:name="_Toc45869865"/>
      <w:bookmarkStart w:id="9486" w:name="_Toc52555671"/>
      <w:bookmarkStart w:id="9487" w:name="_Toc61113134"/>
      <w:bookmarkStart w:id="9488" w:name="_Toc67912018"/>
      <w:bookmarkStart w:id="9489" w:name="_Toc74840838"/>
      <w:bookmarkStart w:id="9490" w:name="_Toc76503973"/>
      <w:bookmarkStart w:id="9491" w:name="_Toc83042525"/>
      <w:bookmarkStart w:id="9492" w:name="_Toc89854699"/>
      <w:bookmarkStart w:id="9493" w:name="_Toc98667472"/>
      <w:bookmarkStart w:id="9494" w:name="_Toc105752755"/>
      <w:bookmarkStart w:id="9495" w:name="_Toc123150373"/>
      <w:bookmarkStart w:id="9496" w:name="_Toc124163335"/>
      <w:bookmarkStart w:id="9497" w:name="_Toc130913645"/>
      <w:bookmarkStart w:id="9498" w:name="_Toc137373930"/>
      <w:bookmarkStart w:id="9499" w:name="_Toc138892610"/>
      <w:bookmarkStart w:id="9500" w:name="_Toc155216677"/>
      <w:bookmarkStart w:id="9501" w:name="_Toc216361533"/>
      <w:r w:rsidRPr="009202AA">
        <w:lastRenderedPageBreak/>
        <w:t>10.7.3</w:t>
      </w:r>
      <w:r w:rsidRPr="009202AA">
        <w:tab/>
        <w:t>Minimum requirement for single RAT UTRA operation</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502" w:name="_Toc21096828"/>
      <w:bookmarkStart w:id="9503" w:name="_Toc29763795"/>
      <w:bookmarkStart w:id="9504" w:name="_Toc36030266"/>
      <w:bookmarkStart w:id="9505" w:name="_Toc37180166"/>
      <w:bookmarkStart w:id="9506" w:name="_Toc45869866"/>
      <w:bookmarkStart w:id="9507" w:name="_Toc52555672"/>
      <w:bookmarkStart w:id="9508" w:name="_Toc61113135"/>
      <w:bookmarkStart w:id="9509" w:name="_Toc67912019"/>
      <w:bookmarkStart w:id="9510" w:name="_Toc74840839"/>
      <w:bookmarkStart w:id="9511" w:name="_Toc76503974"/>
      <w:bookmarkStart w:id="9512" w:name="_Toc83042526"/>
      <w:bookmarkStart w:id="9513" w:name="_Toc89854700"/>
      <w:bookmarkStart w:id="9514" w:name="_Toc98667473"/>
      <w:bookmarkStart w:id="9515" w:name="_Toc105752756"/>
      <w:bookmarkStart w:id="9516" w:name="_Toc123150374"/>
      <w:bookmarkStart w:id="9517" w:name="_Toc124163336"/>
      <w:bookmarkStart w:id="9518" w:name="_Toc130913646"/>
      <w:bookmarkStart w:id="9519" w:name="_Toc137373931"/>
      <w:bookmarkStart w:id="9520" w:name="_Toc138892611"/>
      <w:bookmarkStart w:id="9521" w:name="_Toc155216678"/>
      <w:bookmarkStart w:id="9522" w:name="_Toc216361534"/>
      <w:r w:rsidRPr="009202AA">
        <w:t>10.7.4</w:t>
      </w:r>
      <w:r w:rsidRPr="009202AA">
        <w:tab/>
        <w:t>Minimum requirement for single RAT E-UTRA operation</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523" w:name="_Toc21096829"/>
      <w:bookmarkStart w:id="9524" w:name="_Toc29763796"/>
      <w:bookmarkStart w:id="9525" w:name="_Toc36030267"/>
      <w:bookmarkStart w:id="9526" w:name="_Toc37180167"/>
      <w:bookmarkStart w:id="9527" w:name="_Toc45869867"/>
      <w:bookmarkStart w:id="9528" w:name="_Toc52555673"/>
      <w:bookmarkStart w:id="9529" w:name="_Toc61113136"/>
      <w:bookmarkStart w:id="9530" w:name="_Toc67912020"/>
      <w:bookmarkStart w:id="9531" w:name="_Toc74840840"/>
      <w:bookmarkStart w:id="9532" w:name="_Toc76503975"/>
      <w:bookmarkStart w:id="9533" w:name="_Toc83042527"/>
      <w:bookmarkStart w:id="9534" w:name="_Toc89854701"/>
      <w:bookmarkStart w:id="9535" w:name="_Toc98667474"/>
      <w:bookmarkStart w:id="9536" w:name="_Toc105752757"/>
      <w:bookmarkStart w:id="9537" w:name="_Toc123150375"/>
      <w:bookmarkStart w:id="9538" w:name="_Toc124163337"/>
      <w:bookmarkStart w:id="9539" w:name="_Toc130913647"/>
      <w:bookmarkStart w:id="9540" w:name="_Toc137373932"/>
      <w:bookmarkStart w:id="9541" w:name="_Toc138892612"/>
      <w:bookmarkStart w:id="9542" w:name="_Toc155216679"/>
      <w:bookmarkStart w:id="9543" w:name="_Toc216361535"/>
      <w:r w:rsidRPr="009202AA">
        <w:t>10.8</w:t>
      </w:r>
      <w:r w:rsidRPr="009202AA">
        <w:tab/>
        <w:t>OTA Receiver intermodulation</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DB415E7" w14:textId="77777777" w:rsidR="004C4A70" w:rsidRPr="009202AA" w:rsidRDefault="004C4A70" w:rsidP="005A3761">
      <w:pPr>
        <w:pStyle w:val="Heading3"/>
      </w:pPr>
      <w:bookmarkStart w:id="9544" w:name="_Toc21096830"/>
      <w:bookmarkStart w:id="9545" w:name="_Toc29763797"/>
      <w:bookmarkStart w:id="9546" w:name="_Toc36030268"/>
      <w:bookmarkStart w:id="9547" w:name="_Toc37180168"/>
      <w:bookmarkStart w:id="9548" w:name="_Toc45869868"/>
      <w:bookmarkStart w:id="9549" w:name="_Toc52555674"/>
      <w:bookmarkStart w:id="9550" w:name="_Toc61113137"/>
      <w:bookmarkStart w:id="9551" w:name="_Toc67912021"/>
      <w:bookmarkStart w:id="9552" w:name="_Toc74840841"/>
      <w:bookmarkStart w:id="9553" w:name="_Toc76503976"/>
      <w:bookmarkStart w:id="9554" w:name="_Toc83042528"/>
      <w:bookmarkStart w:id="9555" w:name="_Toc89854702"/>
      <w:bookmarkStart w:id="9556" w:name="_Toc98667475"/>
      <w:bookmarkStart w:id="9557" w:name="_Toc105752758"/>
      <w:bookmarkStart w:id="9558" w:name="_Toc123150376"/>
      <w:bookmarkStart w:id="9559" w:name="_Toc124163338"/>
      <w:bookmarkStart w:id="9560" w:name="_Toc130913648"/>
      <w:bookmarkStart w:id="9561" w:name="_Toc137373933"/>
      <w:bookmarkStart w:id="9562" w:name="_Toc138892613"/>
      <w:bookmarkStart w:id="9563" w:name="_Toc155216680"/>
      <w:bookmarkStart w:id="9564" w:name="_Toc216361536"/>
      <w:r w:rsidRPr="009202AA">
        <w:t>10.8.1</w:t>
      </w:r>
      <w:r w:rsidRPr="009202AA">
        <w:tab/>
        <w:t>General</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565" w:name="_Toc21096831"/>
      <w:bookmarkStart w:id="9566" w:name="_Toc29763798"/>
      <w:bookmarkStart w:id="9567" w:name="_Toc36030269"/>
      <w:bookmarkStart w:id="9568" w:name="_Toc37180169"/>
      <w:bookmarkStart w:id="9569" w:name="_Toc45869869"/>
      <w:bookmarkStart w:id="9570" w:name="_Toc52555675"/>
      <w:bookmarkStart w:id="9571" w:name="_Toc61113138"/>
      <w:bookmarkStart w:id="9572" w:name="_Toc67912022"/>
      <w:bookmarkStart w:id="9573" w:name="_Toc74840842"/>
      <w:bookmarkStart w:id="9574" w:name="_Toc76503977"/>
      <w:bookmarkStart w:id="9575" w:name="_Toc83042529"/>
      <w:bookmarkStart w:id="9576" w:name="_Toc89854703"/>
      <w:bookmarkStart w:id="9577" w:name="_Toc98667476"/>
      <w:bookmarkStart w:id="9578" w:name="_Toc105752759"/>
      <w:bookmarkStart w:id="9579" w:name="_Toc123150377"/>
      <w:bookmarkStart w:id="9580" w:name="_Toc124163339"/>
      <w:bookmarkStart w:id="9581" w:name="_Toc130913649"/>
      <w:bookmarkStart w:id="9582" w:name="_Toc137373934"/>
      <w:bookmarkStart w:id="9583" w:name="_Toc138892614"/>
      <w:bookmarkStart w:id="9584" w:name="_Toc155216681"/>
      <w:bookmarkStart w:id="9585" w:name="_Toc216361537"/>
      <w:r w:rsidRPr="009202AA">
        <w:t>10.8.2</w:t>
      </w:r>
      <w:r w:rsidRPr="009202AA">
        <w:tab/>
        <w:t>Minimum requirement for MSR operation</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66E5EC9E" w14:textId="77777777" w:rsidR="004C4A70" w:rsidRPr="009202AA" w:rsidRDefault="004C4A70" w:rsidP="005A3761">
      <w:pPr>
        <w:pStyle w:val="Heading4"/>
      </w:pPr>
      <w:bookmarkStart w:id="9586" w:name="_Toc21096832"/>
      <w:bookmarkStart w:id="9587" w:name="_Toc29763799"/>
      <w:bookmarkStart w:id="9588" w:name="_Toc36030270"/>
      <w:bookmarkStart w:id="9589" w:name="_Toc37180170"/>
      <w:bookmarkStart w:id="9590" w:name="_Toc45869870"/>
      <w:bookmarkStart w:id="9591" w:name="_Toc52555676"/>
      <w:bookmarkStart w:id="9592" w:name="_Toc61113139"/>
      <w:bookmarkStart w:id="9593" w:name="_Toc67912023"/>
      <w:bookmarkStart w:id="9594" w:name="_Toc74840843"/>
      <w:bookmarkStart w:id="9595" w:name="_Toc76503978"/>
      <w:bookmarkStart w:id="9596" w:name="_Toc83042530"/>
      <w:bookmarkStart w:id="9597" w:name="_Toc89854704"/>
      <w:bookmarkStart w:id="9598" w:name="_Toc98667477"/>
      <w:bookmarkStart w:id="9599" w:name="_Toc105752760"/>
      <w:bookmarkStart w:id="9600" w:name="_Toc123150378"/>
      <w:bookmarkStart w:id="9601" w:name="_Toc124163340"/>
      <w:bookmarkStart w:id="9602" w:name="_Toc130913650"/>
      <w:bookmarkStart w:id="9603" w:name="_Toc137373935"/>
      <w:bookmarkStart w:id="9604" w:name="_Toc138892615"/>
      <w:bookmarkStart w:id="9605" w:name="_Toc155216682"/>
      <w:bookmarkStart w:id="9606" w:name="_Toc216361538"/>
      <w:r w:rsidRPr="009202AA">
        <w:t>10.8.2.1</w:t>
      </w:r>
      <w:r w:rsidRPr="009202AA">
        <w:tab/>
        <w:t>General intermodulation minimum requirement</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lastRenderedPageBreak/>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4E55F804" w14:textId="77777777" w:rsidR="00EE17A1" w:rsidRPr="00FA2A0C" w:rsidRDefault="00EE17A1" w:rsidP="00EE17A1">
      <w:pPr>
        <w:pStyle w:val="TH"/>
      </w:pPr>
      <w:r w:rsidRPr="00FA2A0C">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EE17A1" w:rsidRPr="00FA2A0C" w14:paraId="4332A131" w14:textId="77777777" w:rsidTr="00E7601B">
        <w:trPr>
          <w:tblHeader/>
          <w:jc w:val="center"/>
        </w:trPr>
        <w:tc>
          <w:tcPr>
            <w:tcW w:w="1809" w:type="dxa"/>
            <w:shd w:val="clear" w:color="auto" w:fill="auto"/>
          </w:tcPr>
          <w:p w14:paraId="5318873F" w14:textId="77777777" w:rsidR="00EE17A1" w:rsidRPr="00FA2A0C" w:rsidRDefault="00EE17A1" w:rsidP="00E7601B">
            <w:pPr>
              <w:pStyle w:val="TAH"/>
            </w:pPr>
            <w:r w:rsidRPr="00FA2A0C">
              <w:t xml:space="preserve">RAT of the carrier adjacent to the upper/lower </w:t>
            </w:r>
            <w:r w:rsidRPr="00FA2A0C">
              <w:rPr>
                <w:i/>
              </w:rPr>
              <w:t>Base Station RF Bandwidth</w:t>
            </w:r>
            <w:r w:rsidRPr="00FA2A0C">
              <w:t xml:space="preserve"> edge</w:t>
            </w:r>
          </w:p>
        </w:tc>
        <w:tc>
          <w:tcPr>
            <w:tcW w:w="3148" w:type="dxa"/>
            <w:shd w:val="clear" w:color="auto" w:fill="auto"/>
          </w:tcPr>
          <w:p w14:paraId="6F0954E6" w14:textId="77777777" w:rsidR="00EE17A1" w:rsidRPr="00FA2A0C" w:rsidRDefault="00EE17A1"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685" w:type="dxa"/>
            <w:shd w:val="clear" w:color="auto" w:fill="auto"/>
          </w:tcPr>
          <w:p w14:paraId="540AF3AA" w14:textId="77777777" w:rsidR="00EE17A1" w:rsidRPr="00FA2A0C" w:rsidRDefault="00EE17A1" w:rsidP="00E7601B">
            <w:pPr>
              <w:pStyle w:val="TAH"/>
            </w:pPr>
            <w:r w:rsidRPr="00FA2A0C">
              <w:t>Type of interfering signal</w:t>
            </w:r>
          </w:p>
        </w:tc>
      </w:tr>
      <w:tr w:rsidR="00EE17A1" w:rsidRPr="00FA2A0C" w14:paraId="17C21D15" w14:textId="77777777" w:rsidTr="00E7601B">
        <w:trPr>
          <w:tblHeader/>
          <w:jc w:val="center"/>
        </w:trPr>
        <w:tc>
          <w:tcPr>
            <w:tcW w:w="1809" w:type="dxa"/>
            <w:vMerge w:val="restart"/>
            <w:shd w:val="clear" w:color="auto" w:fill="auto"/>
            <w:vAlign w:val="center"/>
          </w:tcPr>
          <w:p w14:paraId="085EA5E0" w14:textId="77777777" w:rsidR="00EE17A1" w:rsidRPr="00FA2A0C" w:rsidRDefault="00EE17A1" w:rsidP="00E7601B">
            <w:pPr>
              <w:pStyle w:val="TAL"/>
            </w:pPr>
            <w:r w:rsidRPr="00FA2A0C">
              <w:t>E-UTRA 1.4 MHz</w:t>
            </w:r>
          </w:p>
        </w:tc>
        <w:tc>
          <w:tcPr>
            <w:tcW w:w="3148" w:type="dxa"/>
            <w:shd w:val="clear" w:color="auto" w:fill="auto"/>
          </w:tcPr>
          <w:p w14:paraId="320E4A62" w14:textId="77777777" w:rsidR="00EE17A1" w:rsidRPr="00FA2A0C" w:rsidRDefault="00EE17A1" w:rsidP="00E7601B">
            <w:pPr>
              <w:pStyle w:val="TAL"/>
            </w:pPr>
            <w:r w:rsidRPr="00FA2A0C">
              <w:t xml:space="preserve">±2,0 (BC1 and BC3) / </w:t>
            </w:r>
            <w:r w:rsidRPr="00FA2A0C">
              <w:br/>
              <w:t>±2,1 (BC2)</w:t>
            </w:r>
          </w:p>
        </w:tc>
        <w:tc>
          <w:tcPr>
            <w:tcW w:w="2685" w:type="dxa"/>
            <w:shd w:val="clear" w:color="auto" w:fill="auto"/>
          </w:tcPr>
          <w:p w14:paraId="69485A6E" w14:textId="77777777" w:rsidR="00EE17A1" w:rsidRPr="00FA2A0C" w:rsidRDefault="00EE17A1" w:rsidP="00E7601B">
            <w:pPr>
              <w:pStyle w:val="TAL"/>
            </w:pPr>
            <w:r w:rsidRPr="00FA2A0C">
              <w:t>CW</w:t>
            </w:r>
          </w:p>
        </w:tc>
      </w:tr>
      <w:tr w:rsidR="00EE17A1" w:rsidRPr="00FA2A0C" w14:paraId="096F14DC" w14:textId="77777777" w:rsidTr="00E7601B">
        <w:trPr>
          <w:tblHeader/>
          <w:jc w:val="center"/>
        </w:trPr>
        <w:tc>
          <w:tcPr>
            <w:tcW w:w="1809" w:type="dxa"/>
            <w:vMerge/>
            <w:shd w:val="clear" w:color="auto" w:fill="auto"/>
            <w:vAlign w:val="center"/>
          </w:tcPr>
          <w:p w14:paraId="0CE2706B" w14:textId="77777777" w:rsidR="00EE17A1" w:rsidRPr="00FA2A0C" w:rsidRDefault="00EE17A1" w:rsidP="00E7601B">
            <w:pPr>
              <w:pStyle w:val="TAL"/>
            </w:pPr>
          </w:p>
        </w:tc>
        <w:tc>
          <w:tcPr>
            <w:tcW w:w="3148" w:type="dxa"/>
            <w:shd w:val="clear" w:color="auto" w:fill="auto"/>
          </w:tcPr>
          <w:p w14:paraId="65FF7EC7" w14:textId="77777777" w:rsidR="00EE17A1" w:rsidRPr="00FA2A0C" w:rsidRDefault="00EE17A1" w:rsidP="00E7601B">
            <w:pPr>
              <w:pStyle w:val="TAL"/>
            </w:pPr>
            <w:r w:rsidRPr="00FA2A0C">
              <w:t>±4,9</w:t>
            </w:r>
          </w:p>
        </w:tc>
        <w:tc>
          <w:tcPr>
            <w:tcW w:w="2685" w:type="dxa"/>
            <w:shd w:val="clear" w:color="auto" w:fill="auto"/>
          </w:tcPr>
          <w:p w14:paraId="15AF8431" w14:textId="77777777" w:rsidR="00EE17A1" w:rsidRPr="00FA2A0C" w:rsidRDefault="00EE17A1" w:rsidP="00E7601B">
            <w:pPr>
              <w:pStyle w:val="TAL"/>
            </w:pPr>
            <w:r w:rsidRPr="00FA2A0C">
              <w:t>1,4 MHz E-UTRA signal</w:t>
            </w:r>
          </w:p>
        </w:tc>
      </w:tr>
      <w:tr w:rsidR="00EE17A1" w:rsidRPr="00FA2A0C" w14:paraId="25FA92EF" w14:textId="77777777" w:rsidTr="00E7601B">
        <w:trPr>
          <w:tblHeader/>
          <w:jc w:val="center"/>
        </w:trPr>
        <w:tc>
          <w:tcPr>
            <w:tcW w:w="1809" w:type="dxa"/>
            <w:vMerge w:val="restart"/>
            <w:shd w:val="clear" w:color="auto" w:fill="auto"/>
            <w:vAlign w:val="center"/>
          </w:tcPr>
          <w:p w14:paraId="057FF339" w14:textId="77777777" w:rsidR="00EE17A1" w:rsidRPr="00FA2A0C" w:rsidRDefault="00EE17A1" w:rsidP="00E7601B">
            <w:pPr>
              <w:pStyle w:val="TAL"/>
            </w:pPr>
            <w:r w:rsidRPr="00FA2A0C">
              <w:t>E-UTRA 3 MHz</w:t>
            </w:r>
          </w:p>
        </w:tc>
        <w:tc>
          <w:tcPr>
            <w:tcW w:w="3148" w:type="dxa"/>
            <w:shd w:val="clear" w:color="auto" w:fill="auto"/>
          </w:tcPr>
          <w:p w14:paraId="18A28722" w14:textId="77777777" w:rsidR="00EE17A1" w:rsidRPr="00FA2A0C" w:rsidRDefault="00EE17A1" w:rsidP="00E7601B">
            <w:pPr>
              <w:pStyle w:val="TAL"/>
            </w:pPr>
            <w:r w:rsidRPr="00FA2A0C">
              <w:t xml:space="preserve">±4,4 (BC1 and BC3) / </w:t>
            </w:r>
            <w:r w:rsidRPr="00FA2A0C">
              <w:br/>
              <w:t>±4,5 (BC2)</w:t>
            </w:r>
          </w:p>
        </w:tc>
        <w:tc>
          <w:tcPr>
            <w:tcW w:w="2685" w:type="dxa"/>
            <w:shd w:val="clear" w:color="auto" w:fill="auto"/>
          </w:tcPr>
          <w:p w14:paraId="2E26EA63" w14:textId="77777777" w:rsidR="00EE17A1" w:rsidRPr="00FA2A0C" w:rsidRDefault="00EE17A1" w:rsidP="00E7601B">
            <w:pPr>
              <w:pStyle w:val="TAL"/>
            </w:pPr>
            <w:r w:rsidRPr="00FA2A0C">
              <w:t>CW</w:t>
            </w:r>
          </w:p>
        </w:tc>
      </w:tr>
      <w:tr w:rsidR="00EE17A1" w:rsidRPr="00FA2A0C" w14:paraId="456EBDDA" w14:textId="77777777" w:rsidTr="00E7601B">
        <w:trPr>
          <w:tblHeader/>
          <w:jc w:val="center"/>
        </w:trPr>
        <w:tc>
          <w:tcPr>
            <w:tcW w:w="1809" w:type="dxa"/>
            <w:vMerge/>
            <w:shd w:val="clear" w:color="auto" w:fill="auto"/>
            <w:vAlign w:val="center"/>
          </w:tcPr>
          <w:p w14:paraId="18E3B2CB" w14:textId="77777777" w:rsidR="00EE17A1" w:rsidRPr="00FA2A0C" w:rsidRDefault="00EE17A1" w:rsidP="00E7601B">
            <w:pPr>
              <w:pStyle w:val="TAL"/>
            </w:pPr>
          </w:p>
        </w:tc>
        <w:tc>
          <w:tcPr>
            <w:tcW w:w="3148" w:type="dxa"/>
            <w:shd w:val="clear" w:color="auto" w:fill="auto"/>
          </w:tcPr>
          <w:p w14:paraId="724ED2A9" w14:textId="77777777" w:rsidR="00EE17A1" w:rsidRPr="00FA2A0C" w:rsidRDefault="00EE17A1" w:rsidP="00E7601B">
            <w:pPr>
              <w:pStyle w:val="TAL"/>
            </w:pPr>
            <w:r w:rsidRPr="00FA2A0C">
              <w:t>±10,5</w:t>
            </w:r>
          </w:p>
        </w:tc>
        <w:tc>
          <w:tcPr>
            <w:tcW w:w="2685" w:type="dxa"/>
            <w:shd w:val="clear" w:color="auto" w:fill="auto"/>
          </w:tcPr>
          <w:p w14:paraId="54F49115" w14:textId="77777777" w:rsidR="00EE17A1" w:rsidRPr="00FA2A0C" w:rsidRDefault="00EE17A1" w:rsidP="00E7601B">
            <w:pPr>
              <w:pStyle w:val="TAL"/>
            </w:pPr>
            <w:r w:rsidRPr="00FA2A0C">
              <w:t>3 MHz E-UTRA signal</w:t>
            </w:r>
          </w:p>
        </w:tc>
      </w:tr>
      <w:tr w:rsidR="00EE17A1" w:rsidRPr="00FA2A0C" w14:paraId="63D69246" w14:textId="77777777" w:rsidTr="00E7601B">
        <w:trPr>
          <w:tblHeader/>
          <w:jc w:val="center"/>
        </w:trPr>
        <w:tc>
          <w:tcPr>
            <w:tcW w:w="1809" w:type="dxa"/>
            <w:vMerge w:val="restart"/>
            <w:shd w:val="clear" w:color="auto" w:fill="auto"/>
            <w:vAlign w:val="center"/>
          </w:tcPr>
          <w:p w14:paraId="44762B43" w14:textId="77777777" w:rsidR="00EE17A1" w:rsidRPr="00FA2A0C" w:rsidRDefault="00EE17A1" w:rsidP="00E7601B">
            <w:pPr>
              <w:pStyle w:val="TAL"/>
              <w:rPr>
                <w:lang w:val="sv-SE"/>
              </w:rPr>
            </w:pPr>
            <w:r w:rsidRPr="00FA2A0C">
              <w:rPr>
                <w:lang w:val="sv-SE"/>
              </w:rPr>
              <w:t xml:space="preserve">UTRA FDD and </w:t>
            </w:r>
            <w:r w:rsidRPr="00FA2A0C">
              <w:rPr>
                <w:lang w:val="sv-SE"/>
              </w:rPr>
              <w:br/>
              <w:t>E-UTRA 5 MHz</w:t>
            </w:r>
          </w:p>
        </w:tc>
        <w:tc>
          <w:tcPr>
            <w:tcW w:w="3148" w:type="dxa"/>
            <w:shd w:val="clear" w:color="auto" w:fill="auto"/>
          </w:tcPr>
          <w:p w14:paraId="046685BB" w14:textId="77777777" w:rsidR="00EE17A1" w:rsidRPr="00FA2A0C" w:rsidRDefault="00EE17A1" w:rsidP="00E7601B">
            <w:pPr>
              <w:pStyle w:val="TAL"/>
            </w:pPr>
            <w:r w:rsidRPr="00FA2A0C">
              <w:t>±7,5</w:t>
            </w:r>
          </w:p>
        </w:tc>
        <w:tc>
          <w:tcPr>
            <w:tcW w:w="2685" w:type="dxa"/>
            <w:shd w:val="clear" w:color="auto" w:fill="auto"/>
          </w:tcPr>
          <w:p w14:paraId="6C2508FC" w14:textId="77777777" w:rsidR="00EE17A1" w:rsidRPr="00FA2A0C" w:rsidRDefault="00EE17A1" w:rsidP="00E7601B">
            <w:pPr>
              <w:pStyle w:val="TAL"/>
            </w:pPr>
            <w:r w:rsidRPr="00FA2A0C">
              <w:t>CW</w:t>
            </w:r>
          </w:p>
        </w:tc>
      </w:tr>
      <w:tr w:rsidR="00EE17A1" w:rsidRPr="00FA2A0C" w14:paraId="0F5F0D32" w14:textId="77777777" w:rsidTr="00E7601B">
        <w:trPr>
          <w:tblHeader/>
          <w:jc w:val="center"/>
        </w:trPr>
        <w:tc>
          <w:tcPr>
            <w:tcW w:w="1809" w:type="dxa"/>
            <w:vMerge/>
            <w:shd w:val="clear" w:color="auto" w:fill="auto"/>
            <w:vAlign w:val="center"/>
          </w:tcPr>
          <w:p w14:paraId="39B66278" w14:textId="77777777" w:rsidR="00EE17A1" w:rsidRPr="00FA2A0C" w:rsidRDefault="00EE17A1" w:rsidP="00E7601B">
            <w:pPr>
              <w:pStyle w:val="TAL"/>
            </w:pPr>
          </w:p>
        </w:tc>
        <w:tc>
          <w:tcPr>
            <w:tcW w:w="3148" w:type="dxa"/>
            <w:shd w:val="clear" w:color="auto" w:fill="auto"/>
          </w:tcPr>
          <w:p w14:paraId="24EC63AC" w14:textId="77777777" w:rsidR="00EE17A1" w:rsidRPr="00FA2A0C" w:rsidRDefault="00EE17A1" w:rsidP="00E7601B">
            <w:pPr>
              <w:pStyle w:val="TAL"/>
            </w:pPr>
            <w:r w:rsidRPr="00FA2A0C">
              <w:t>±17,5</w:t>
            </w:r>
          </w:p>
        </w:tc>
        <w:tc>
          <w:tcPr>
            <w:tcW w:w="2685" w:type="dxa"/>
            <w:shd w:val="clear" w:color="auto" w:fill="auto"/>
          </w:tcPr>
          <w:p w14:paraId="1BB87B4E" w14:textId="77777777" w:rsidR="00EE17A1" w:rsidRPr="00FA2A0C" w:rsidRDefault="00EE17A1" w:rsidP="00E7601B">
            <w:pPr>
              <w:pStyle w:val="TAL"/>
            </w:pPr>
            <w:r w:rsidRPr="00FA2A0C">
              <w:t>5 MHz E-UTRA signal</w:t>
            </w:r>
          </w:p>
        </w:tc>
      </w:tr>
      <w:tr w:rsidR="00EE17A1" w:rsidRPr="00FA2A0C" w14:paraId="3E6541D6" w14:textId="77777777" w:rsidTr="00E7601B">
        <w:trPr>
          <w:tblHeader/>
          <w:jc w:val="center"/>
        </w:trPr>
        <w:tc>
          <w:tcPr>
            <w:tcW w:w="1809" w:type="dxa"/>
            <w:vMerge w:val="restart"/>
            <w:shd w:val="clear" w:color="auto" w:fill="auto"/>
            <w:vAlign w:val="center"/>
          </w:tcPr>
          <w:p w14:paraId="4C89F0EF" w14:textId="77777777" w:rsidR="00EE17A1" w:rsidRPr="00FA2A0C" w:rsidRDefault="00EE17A1" w:rsidP="00E7601B">
            <w:pPr>
              <w:pStyle w:val="TAL"/>
            </w:pPr>
            <w:r w:rsidRPr="00FA2A0C">
              <w:t>E-UTRA 10 MHz</w:t>
            </w:r>
          </w:p>
        </w:tc>
        <w:tc>
          <w:tcPr>
            <w:tcW w:w="3148" w:type="dxa"/>
            <w:shd w:val="clear" w:color="auto" w:fill="auto"/>
          </w:tcPr>
          <w:p w14:paraId="62ECDC63" w14:textId="77777777" w:rsidR="00EE17A1" w:rsidRPr="00FA2A0C" w:rsidRDefault="00EE17A1" w:rsidP="00E7601B">
            <w:pPr>
              <w:pStyle w:val="TAL"/>
            </w:pPr>
            <w:r w:rsidRPr="00FA2A0C">
              <w:t>±7,375</w:t>
            </w:r>
          </w:p>
        </w:tc>
        <w:tc>
          <w:tcPr>
            <w:tcW w:w="2685" w:type="dxa"/>
            <w:shd w:val="clear" w:color="auto" w:fill="auto"/>
          </w:tcPr>
          <w:p w14:paraId="33CF9A75" w14:textId="77777777" w:rsidR="00EE17A1" w:rsidRPr="00FA2A0C" w:rsidRDefault="00EE17A1" w:rsidP="00E7601B">
            <w:pPr>
              <w:pStyle w:val="TAL"/>
            </w:pPr>
            <w:r w:rsidRPr="00FA2A0C">
              <w:t>CW</w:t>
            </w:r>
          </w:p>
        </w:tc>
      </w:tr>
      <w:tr w:rsidR="00EE17A1" w:rsidRPr="00FA2A0C" w14:paraId="67CDC666" w14:textId="77777777" w:rsidTr="00E7601B">
        <w:trPr>
          <w:tblHeader/>
          <w:jc w:val="center"/>
        </w:trPr>
        <w:tc>
          <w:tcPr>
            <w:tcW w:w="1809" w:type="dxa"/>
            <w:vMerge/>
            <w:shd w:val="clear" w:color="auto" w:fill="auto"/>
            <w:vAlign w:val="center"/>
          </w:tcPr>
          <w:p w14:paraId="4D9B8595" w14:textId="77777777" w:rsidR="00EE17A1" w:rsidRPr="00FA2A0C" w:rsidRDefault="00EE17A1" w:rsidP="00E7601B">
            <w:pPr>
              <w:pStyle w:val="TAL"/>
            </w:pPr>
          </w:p>
        </w:tc>
        <w:tc>
          <w:tcPr>
            <w:tcW w:w="3148" w:type="dxa"/>
            <w:shd w:val="clear" w:color="auto" w:fill="auto"/>
          </w:tcPr>
          <w:p w14:paraId="626092F9" w14:textId="77777777" w:rsidR="00EE17A1" w:rsidRPr="00FA2A0C" w:rsidRDefault="00EE17A1" w:rsidP="00E7601B">
            <w:pPr>
              <w:pStyle w:val="TAL"/>
            </w:pPr>
            <w:r w:rsidRPr="00FA2A0C">
              <w:t>±17,5</w:t>
            </w:r>
          </w:p>
        </w:tc>
        <w:tc>
          <w:tcPr>
            <w:tcW w:w="2685" w:type="dxa"/>
            <w:shd w:val="clear" w:color="auto" w:fill="auto"/>
          </w:tcPr>
          <w:p w14:paraId="2DF33F3D" w14:textId="77777777" w:rsidR="00EE17A1" w:rsidRPr="00FA2A0C" w:rsidRDefault="00EE17A1" w:rsidP="00E7601B">
            <w:pPr>
              <w:pStyle w:val="TAL"/>
            </w:pPr>
            <w:r w:rsidRPr="00FA2A0C">
              <w:t>5 MHz E-UTRA signal</w:t>
            </w:r>
          </w:p>
        </w:tc>
      </w:tr>
      <w:tr w:rsidR="00EE17A1" w:rsidRPr="00FA2A0C" w14:paraId="23E557B5" w14:textId="77777777" w:rsidTr="00E7601B">
        <w:trPr>
          <w:tblHeader/>
          <w:jc w:val="center"/>
        </w:trPr>
        <w:tc>
          <w:tcPr>
            <w:tcW w:w="1809" w:type="dxa"/>
            <w:vMerge w:val="restart"/>
            <w:shd w:val="clear" w:color="auto" w:fill="auto"/>
            <w:vAlign w:val="center"/>
          </w:tcPr>
          <w:p w14:paraId="5C411C95" w14:textId="77777777" w:rsidR="00EE17A1" w:rsidRPr="00FA2A0C" w:rsidRDefault="00EE17A1" w:rsidP="00E7601B">
            <w:pPr>
              <w:pStyle w:val="TAL"/>
            </w:pPr>
            <w:r w:rsidRPr="00FA2A0C">
              <w:t>E-UTRA 15 MHz</w:t>
            </w:r>
          </w:p>
        </w:tc>
        <w:tc>
          <w:tcPr>
            <w:tcW w:w="3148" w:type="dxa"/>
            <w:shd w:val="clear" w:color="auto" w:fill="auto"/>
          </w:tcPr>
          <w:p w14:paraId="48F25EB0" w14:textId="77777777" w:rsidR="00EE17A1" w:rsidRPr="00FA2A0C" w:rsidRDefault="00EE17A1" w:rsidP="00E7601B">
            <w:pPr>
              <w:pStyle w:val="TAL"/>
            </w:pPr>
            <w:r w:rsidRPr="00FA2A0C">
              <w:t>±7,25</w:t>
            </w:r>
          </w:p>
        </w:tc>
        <w:tc>
          <w:tcPr>
            <w:tcW w:w="2685" w:type="dxa"/>
            <w:shd w:val="clear" w:color="auto" w:fill="auto"/>
          </w:tcPr>
          <w:p w14:paraId="1527689F" w14:textId="77777777" w:rsidR="00EE17A1" w:rsidRPr="00FA2A0C" w:rsidRDefault="00EE17A1" w:rsidP="00E7601B">
            <w:pPr>
              <w:pStyle w:val="TAL"/>
            </w:pPr>
            <w:r w:rsidRPr="00FA2A0C">
              <w:t>CW</w:t>
            </w:r>
          </w:p>
        </w:tc>
      </w:tr>
      <w:tr w:rsidR="00EE17A1" w:rsidRPr="00FA2A0C" w14:paraId="5C8A9B32" w14:textId="77777777" w:rsidTr="00E7601B">
        <w:trPr>
          <w:tblHeader/>
          <w:jc w:val="center"/>
        </w:trPr>
        <w:tc>
          <w:tcPr>
            <w:tcW w:w="1809" w:type="dxa"/>
            <w:vMerge/>
            <w:shd w:val="clear" w:color="auto" w:fill="auto"/>
            <w:vAlign w:val="center"/>
          </w:tcPr>
          <w:p w14:paraId="30627A38" w14:textId="77777777" w:rsidR="00EE17A1" w:rsidRPr="00FA2A0C" w:rsidRDefault="00EE17A1" w:rsidP="00E7601B">
            <w:pPr>
              <w:pStyle w:val="TAL"/>
            </w:pPr>
          </w:p>
        </w:tc>
        <w:tc>
          <w:tcPr>
            <w:tcW w:w="3148" w:type="dxa"/>
            <w:shd w:val="clear" w:color="auto" w:fill="auto"/>
          </w:tcPr>
          <w:p w14:paraId="4CF78A6A" w14:textId="77777777" w:rsidR="00EE17A1" w:rsidRPr="00FA2A0C" w:rsidRDefault="00EE17A1" w:rsidP="00E7601B">
            <w:pPr>
              <w:pStyle w:val="TAL"/>
            </w:pPr>
            <w:r w:rsidRPr="00FA2A0C">
              <w:t>±17,5</w:t>
            </w:r>
          </w:p>
        </w:tc>
        <w:tc>
          <w:tcPr>
            <w:tcW w:w="2685" w:type="dxa"/>
            <w:shd w:val="clear" w:color="auto" w:fill="auto"/>
          </w:tcPr>
          <w:p w14:paraId="4F85D6B4" w14:textId="77777777" w:rsidR="00EE17A1" w:rsidRPr="00FA2A0C" w:rsidRDefault="00EE17A1" w:rsidP="00E7601B">
            <w:pPr>
              <w:pStyle w:val="TAL"/>
            </w:pPr>
            <w:r w:rsidRPr="00FA2A0C">
              <w:t>5 MHz E-UTRA signal</w:t>
            </w:r>
          </w:p>
        </w:tc>
      </w:tr>
      <w:tr w:rsidR="00EE17A1" w:rsidRPr="00FA2A0C" w14:paraId="2C5380F2" w14:textId="77777777" w:rsidTr="00E7601B">
        <w:trPr>
          <w:tblHeader/>
          <w:jc w:val="center"/>
        </w:trPr>
        <w:tc>
          <w:tcPr>
            <w:tcW w:w="1809" w:type="dxa"/>
            <w:vMerge w:val="restart"/>
            <w:shd w:val="clear" w:color="auto" w:fill="auto"/>
            <w:vAlign w:val="center"/>
          </w:tcPr>
          <w:p w14:paraId="4C70A4E8" w14:textId="77777777" w:rsidR="00EE17A1" w:rsidRPr="00FA2A0C" w:rsidRDefault="00EE17A1" w:rsidP="00E7601B">
            <w:pPr>
              <w:pStyle w:val="TAL"/>
            </w:pPr>
            <w:r w:rsidRPr="00FA2A0C">
              <w:t>E-UTRA 20 MHz</w:t>
            </w:r>
          </w:p>
        </w:tc>
        <w:tc>
          <w:tcPr>
            <w:tcW w:w="3148" w:type="dxa"/>
            <w:shd w:val="clear" w:color="auto" w:fill="auto"/>
          </w:tcPr>
          <w:p w14:paraId="187326A9" w14:textId="77777777" w:rsidR="00EE17A1" w:rsidRPr="00FA2A0C" w:rsidRDefault="00EE17A1" w:rsidP="00E7601B">
            <w:pPr>
              <w:pStyle w:val="TAL"/>
            </w:pPr>
            <w:r w:rsidRPr="00FA2A0C">
              <w:t>±7,125</w:t>
            </w:r>
          </w:p>
        </w:tc>
        <w:tc>
          <w:tcPr>
            <w:tcW w:w="2685" w:type="dxa"/>
            <w:shd w:val="clear" w:color="auto" w:fill="auto"/>
          </w:tcPr>
          <w:p w14:paraId="149ED4B9" w14:textId="77777777" w:rsidR="00EE17A1" w:rsidRPr="00FA2A0C" w:rsidRDefault="00EE17A1" w:rsidP="00E7601B">
            <w:pPr>
              <w:pStyle w:val="TAL"/>
            </w:pPr>
            <w:r w:rsidRPr="00FA2A0C">
              <w:t>CW</w:t>
            </w:r>
          </w:p>
        </w:tc>
      </w:tr>
      <w:tr w:rsidR="00EE17A1" w:rsidRPr="00FA2A0C" w14:paraId="568045A4" w14:textId="77777777" w:rsidTr="00E7601B">
        <w:trPr>
          <w:tblHeader/>
          <w:jc w:val="center"/>
        </w:trPr>
        <w:tc>
          <w:tcPr>
            <w:tcW w:w="1809" w:type="dxa"/>
            <w:vMerge/>
            <w:shd w:val="clear" w:color="auto" w:fill="auto"/>
            <w:vAlign w:val="center"/>
          </w:tcPr>
          <w:p w14:paraId="1A867F2F" w14:textId="77777777" w:rsidR="00EE17A1" w:rsidRPr="00FA2A0C" w:rsidRDefault="00EE17A1" w:rsidP="00E7601B">
            <w:pPr>
              <w:pStyle w:val="TAL"/>
            </w:pPr>
          </w:p>
        </w:tc>
        <w:tc>
          <w:tcPr>
            <w:tcW w:w="3148" w:type="dxa"/>
            <w:shd w:val="clear" w:color="auto" w:fill="auto"/>
          </w:tcPr>
          <w:p w14:paraId="34C9FB8D" w14:textId="77777777" w:rsidR="00EE17A1" w:rsidRPr="00FA2A0C" w:rsidRDefault="00EE17A1" w:rsidP="00E7601B">
            <w:pPr>
              <w:pStyle w:val="TAL"/>
            </w:pPr>
            <w:r w:rsidRPr="00FA2A0C">
              <w:t>±17,5</w:t>
            </w:r>
          </w:p>
        </w:tc>
        <w:tc>
          <w:tcPr>
            <w:tcW w:w="2685" w:type="dxa"/>
            <w:shd w:val="clear" w:color="auto" w:fill="auto"/>
          </w:tcPr>
          <w:p w14:paraId="43C42305" w14:textId="77777777" w:rsidR="00EE17A1" w:rsidRPr="00FA2A0C" w:rsidRDefault="00EE17A1" w:rsidP="00E7601B">
            <w:pPr>
              <w:pStyle w:val="TAL"/>
            </w:pPr>
            <w:r w:rsidRPr="00FA2A0C">
              <w:t>5 MHz E-UTRA signal</w:t>
            </w:r>
          </w:p>
        </w:tc>
      </w:tr>
      <w:tr w:rsidR="00EE17A1" w:rsidRPr="00FA2A0C" w14:paraId="3A2E149D" w14:textId="77777777" w:rsidTr="00E7601B">
        <w:trPr>
          <w:tblHeader/>
          <w:jc w:val="center"/>
        </w:trPr>
        <w:tc>
          <w:tcPr>
            <w:tcW w:w="1809" w:type="dxa"/>
            <w:vMerge w:val="restart"/>
            <w:shd w:val="clear" w:color="auto" w:fill="auto"/>
            <w:vAlign w:val="center"/>
          </w:tcPr>
          <w:p w14:paraId="11FC81B8" w14:textId="77777777" w:rsidR="00EE17A1" w:rsidRPr="00FA2A0C" w:rsidRDefault="00EE17A1" w:rsidP="00E7601B">
            <w:pPr>
              <w:pStyle w:val="TAL"/>
            </w:pPr>
            <w:r w:rsidRPr="00FA2A0C">
              <w:t>GSM/EDGE</w:t>
            </w:r>
          </w:p>
        </w:tc>
        <w:tc>
          <w:tcPr>
            <w:tcW w:w="3148" w:type="dxa"/>
            <w:shd w:val="clear" w:color="auto" w:fill="auto"/>
          </w:tcPr>
          <w:p w14:paraId="1F091ADB" w14:textId="77777777" w:rsidR="00EE17A1" w:rsidRPr="00FA2A0C" w:rsidRDefault="00EE17A1" w:rsidP="00E7601B">
            <w:pPr>
              <w:pStyle w:val="TAL"/>
            </w:pPr>
            <w:r w:rsidRPr="00FA2A0C">
              <w:t>±7,575</w:t>
            </w:r>
          </w:p>
        </w:tc>
        <w:tc>
          <w:tcPr>
            <w:tcW w:w="2685" w:type="dxa"/>
            <w:shd w:val="clear" w:color="auto" w:fill="auto"/>
          </w:tcPr>
          <w:p w14:paraId="3B580113" w14:textId="77777777" w:rsidR="00EE17A1" w:rsidRPr="00FA2A0C" w:rsidRDefault="00EE17A1" w:rsidP="00E7601B">
            <w:pPr>
              <w:pStyle w:val="TAL"/>
            </w:pPr>
            <w:r w:rsidRPr="00FA2A0C">
              <w:t>CW</w:t>
            </w:r>
          </w:p>
        </w:tc>
      </w:tr>
      <w:tr w:rsidR="00EE17A1" w:rsidRPr="00FA2A0C" w14:paraId="7DDB49DF" w14:textId="77777777" w:rsidTr="00E7601B">
        <w:trPr>
          <w:tblHeader/>
          <w:jc w:val="center"/>
        </w:trPr>
        <w:tc>
          <w:tcPr>
            <w:tcW w:w="1809" w:type="dxa"/>
            <w:vMerge/>
            <w:shd w:val="clear" w:color="auto" w:fill="auto"/>
            <w:vAlign w:val="center"/>
          </w:tcPr>
          <w:p w14:paraId="14D9954B" w14:textId="77777777" w:rsidR="00EE17A1" w:rsidRPr="00FA2A0C" w:rsidRDefault="00EE17A1" w:rsidP="00E7601B">
            <w:pPr>
              <w:pStyle w:val="TAL"/>
            </w:pPr>
          </w:p>
        </w:tc>
        <w:tc>
          <w:tcPr>
            <w:tcW w:w="3148" w:type="dxa"/>
            <w:shd w:val="clear" w:color="auto" w:fill="auto"/>
          </w:tcPr>
          <w:p w14:paraId="7A4111F2" w14:textId="77777777" w:rsidR="00EE17A1" w:rsidRPr="00FA2A0C" w:rsidRDefault="00EE17A1" w:rsidP="00E7601B">
            <w:pPr>
              <w:pStyle w:val="TAL"/>
            </w:pPr>
            <w:r w:rsidRPr="00FA2A0C">
              <w:t>±17,5</w:t>
            </w:r>
          </w:p>
        </w:tc>
        <w:tc>
          <w:tcPr>
            <w:tcW w:w="2685" w:type="dxa"/>
            <w:shd w:val="clear" w:color="auto" w:fill="auto"/>
          </w:tcPr>
          <w:p w14:paraId="2D5A577E" w14:textId="77777777" w:rsidR="00EE17A1" w:rsidRPr="00FA2A0C" w:rsidRDefault="00EE17A1" w:rsidP="00E7601B">
            <w:pPr>
              <w:pStyle w:val="TAL"/>
            </w:pPr>
            <w:r w:rsidRPr="00FA2A0C">
              <w:t>5 MHz E-UTRA signal</w:t>
            </w:r>
          </w:p>
        </w:tc>
      </w:tr>
      <w:tr w:rsidR="00EE17A1" w:rsidRPr="00FA2A0C" w14:paraId="13902B26" w14:textId="77777777" w:rsidTr="00E7601B">
        <w:trPr>
          <w:tblHeader/>
          <w:jc w:val="center"/>
        </w:trPr>
        <w:tc>
          <w:tcPr>
            <w:tcW w:w="1809" w:type="dxa"/>
            <w:vMerge w:val="restart"/>
            <w:shd w:val="clear" w:color="auto" w:fill="auto"/>
            <w:vAlign w:val="center"/>
          </w:tcPr>
          <w:p w14:paraId="60ADECB1" w14:textId="77777777" w:rsidR="00EE17A1" w:rsidRPr="00FA2A0C" w:rsidRDefault="00EE17A1" w:rsidP="00E7601B">
            <w:pPr>
              <w:pStyle w:val="TAL"/>
            </w:pPr>
            <w:r w:rsidRPr="00FA2A0C">
              <w:t>1,28 Mcps UTRA TDD</w:t>
            </w:r>
          </w:p>
        </w:tc>
        <w:tc>
          <w:tcPr>
            <w:tcW w:w="3148" w:type="dxa"/>
            <w:shd w:val="clear" w:color="auto" w:fill="auto"/>
          </w:tcPr>
          <w:p w14:paraId="0B5E25BC" w14:textId="77777777" w:rsidR="00EE17A1" w:rsidRPr="00FA2A0C" w:rsidRDefault="00EE17A1" w:rsidP="00E7601B">
            <w:pPr>
              <w:pStyle w:val="TAL"/>
            </w:pPr>
            <w:r w:rsidRPr="00FA2A0C">
              <w:t>±2,3 (BC3)</w:t>
            </w:r>
          </w:p>
        </w:tc>
        <w:tc>
          <w:tcPr>
            <w:tcW w:w="2685" w:type="dxa"/>
            <w:shd w:val="clear" w:color="auto" w:fill="auto"/>
          </w:tcPr>
          <w:p w14:paraId="35DA5232" w14:textId="77777777" w:rsidR="00EE17A1" w:rsidRPr="00FA2A0C" w:rsidRDefault="00EE17A1" w:rsidP="00E7601B">
            <w:pPr>
              <w:pStyle w:val="TAL"/>
            </w:pPr>
            <w:r w:rsidRPr="00FA2A0C">
              <w:t>CW</w:t>
            </w:r>
          </w:p>
        </w:tc>
      </w:tr>
      <w:tr w:rsidR="00EE17A1" w:rsidRPr="00FA2A0C" w14:paraId="17F51B89" w14:textId="77777777" w:rsidTr="00E7601B">
        <w:trPr>
          <w:tblHeader/>
          <w:jc w:val="center"/>
        </w:trPr>
        <w:tc>
          <w:tcPr>
            <w:tcW w:w="1809" w:type="dxa"/>
            <w:vMerge/>
            <w:shd w:val="clear" w:color="auto" w:fill="auto"/>
          </w:tcPr>
          <w:p w14:paraId="1CD40243" w14:textId="77777777" w:rsidR="00EE17A1" w:rsidRPr="00FA2A0C" w:rsidRDefault="00EE17A1" w:rsidP="00E7601B">
            <w:pPr>
              <w:pStyle w:val="TAL"/>
            </w:pPr>
          </w:p>
        </w:tc>
        <w:tc>
          <w:tcPr>
            <w:tcW w:w="3148" w:type="dxa"/>
            <w:shd w:val="clear" w:color="auto" w:fill="auto"/>
          </w:tcPr>
          <w:p w14:paraId="0C677353" w14:textId="77777777" w:rsidR="00EE17A1" w:rsidRPr="00FA2A0C" w:rsidRDefault="00EE17A1" w:rsidP="00E7601B">
            <w:pPr>
              <w:pStyle w:val="TAL"/>
            </w:pPr>
            <w:r w:rsidRPr="00FA2A0C">
              <w:t>±5,6 (BC3)</w:t>
            </w:r>
          </w:p>
        </w:tc>
        <w:tc>
          <w:tcPr>
            <w:tcW w:w="2685" w:type="dxa"/>
            <w:shd w:val="clear" w:color="auto" w:fill="auto"/>
          </w:tcPr>
          <w:p w14:paraId="77BFE65B" w14:textId="77777777" w:rsidR="00EE17A1" w:rsidRPr="00FA2A0C" w:rsidRDefault="00EE17A1" w:rsidP="00E7601B">
            <w:pPr>
              <w:pStyle w:val="TAL"/>
            </w:pPr>
            <w:r w:rsidRPr="00FA2A0C">
              <w:t>1,28 Mcps UTRA TDD signal</w:t>
            </w:r>
          </w:p>
        </w:tc>
      </w:tr>
      <w:tr w:rsidR="00EE17A1" w:rsidRPr="00FA2A0C" w14:paraId="694BD297" w14:textId="77777777" w:rsidTr="00E7601B">
        <w:trPr>
          <w:tblHeader/>
          <w:jc w:val="center"/>
        </w:trPr>
        <w:tc>
          <w:tcPr>
            <w:tcW w:w="1809" w:type="dxa"/>
            <w:vMerge w:val="restart"/>
            <w:shd w:val="clear" w:color="auto" w:fill="auto"/>
            <w:vAlign w:val="center"/>
          </w:tcPr>
          <w:p w14:paraId="312E0E98" w14:textId="77777777" w:rsidR="00EE17A1" w:rsidRPr="00FA2A0C" w:rsidRDefault="00EE17A1" w:rsidP="00E7601B">
            <w:pPr>
              <w:pStyle w:val="TAL"/>
            </w:pPr>
            <w:r w:rsidRPr="00FA2A0C">
              <w:t>NR 5 MHz</w:t>
            </w:r>
          </w:p>
        </w:tc>
        <w:tc>
          <w:tcPr>
            <w:tcW w:w="3148" w:type="dxa"/>
            <w:shd w:val="clear" w:color="auto" w:fill="auto"/>
            <w:vAlign w:val="center"/>
          </w:tcPr>
          <w:p w14:paraId="4EF29D0F" w14:textId="77777777" w:rsidR="00EE17A1" w:rsidRPr="00FA2A0C" w:rsidRDefault="00EE17A1" w:rsidP="00E7601B">
            <w:pPr>
              <w:pStyle w:val="TAL"/>
            </w:pPr>
            <w:r w:rsidRPr="00FA2A0C">
              <w:t>±7.5</w:t>
            </w:r>
          </w:p>
        </w:tc>
        <w:tc>
          <w:tcPr>
            <w:tcW w:w="2685" w:type="dxa"/>
            <w:shd w:val="clear" w:color="auto" w:fill="auto"/>
            <w:vAlign w:val="center"/>
          </w:tcPr>
          <w:p w14:paraId="4C8018FF" w14:textId="77777777" w:rsidR="00EE17A1" w:rsidRPr="00FA2A0C" w:rsidRDefault="00EE17A1" w:rsidP="00E7601B">
            <w:pPr>
              <w:pStyle w:val="TAL"/>
            </w:pPr>
            <w:r w:rsidRPr="00FA2A0C">
              <w:t>CW</w:t>
            </w:r>
          </w:p>
        </w:tc>
      </w:tr>
      <w:tr w:rsidR="00EE17A1" w:rsidRPr="00FA2A0C" w14:paraId="4FEDA31D" w14:textId="77777777" w:rsidTr="00E7601B">
        <w:trPr>
          <w:tblHeader/>
          <w:jc w:val="center"/>
        </w:trPr>
        <w:tc>
          <w:tcPr>
            <w:tcW w:w="1809" w:type="dxa"/>
            <w:vMerge/>
            <w:shd w:val="clear" w:color="auto" w:fill="auto"/>
            <w:vAlign w:val="center"/>
          </w:tcPr>
          <w:p w14:paraId="1CDAD089" w14:textId="77777777" w:rsidR="00EE17A1" w:rsidRPr="00FA2A0C" w:rsidRDefault="00EE17A1" w:rsidP="00E7601B">
            <w:pPr>
              <w:pStyle w:val="TAL"/>
            </w:pPr>
          </w:p>
        </w:tc>
        <w:tc>
          <w:tcPr>
            <w:tcW w:w="3148" w:type="dxa"/>
            <w:shd w:val="clear" w:color="auto" w:fill="auto"/>
            <w:vAlign w:val="center"/>
          </w:tcPr>
          <w:p w14:paraId="117EDDE8" w14:textId="77777777" w:rsidR="00EE17A1" w:rsidRPr="00FA2A0C" w:rsidRDefault="00EE17A1" w:rsidP="00E7601B">
            <w:pPr>
              <w:pStyle w:val="TAL"/>
            </w:pPr>
            <w:r w:rsidRPr="00FA2A0C">
              <w:t>±17.5</w:t>
            </w:r>
          </w:p>
        </w:tc>
        <w:tc>
          <w:tcPr>
            <w:tcW w:w="2685" w:type="dxa"/>
            <w:shd w:val="clear" w:color="auto" w:fill="auto"/>
            <w:vAlign w:val="center"/>
          </w:tcPr>
          <w:p w14:paraId="4B13C15B" w14:textId="77777777" w:rsidR="00EE17A1" w:rsidRPr="00FA2A0C" w:rsidRDefault="00EE17A1" w:rsidP="00E7601B">
            <w:pPr>
              <w:pStyle w:val="TAL"/>
            </w:pPr>
            <w:r w:rsidRPr="00FA2A0C">
              <w:t>5MHz E-UTRA signal</w:t>
            </w:r>
          </w:p>
        </w:tc>
      </w:tr>
      <w:tr w:rsidR="00EE17A1" w:rsidRPr="00FA2A0C" w14:paraId="6941F7DB" w14:textId="77777777" w:rsidTr="00E7601B">
        <w:trPr>
          <w:tblHeader/>
          <w:jc w:val="center"/>
        </w:trPr>
        <w:tc>
          <w:tcPr>
            <w:tcW w:w="1809" w:type="dxa"/>
            <w:vMerge w:val="restart"/>
            <w:shd w:val="clear" w:color="auto" w:fill="auto"/>
            <w:vAlign w:val="center"/>
          </w:tcPr>
          <w:p w14:paraId="6A976E51" w14:textId="77777777" w:rsidR="00EE17A1" w:rsidRPr="00FA2A0C" w:rsidRDefault="00EE17A1" w:rsidP="00E7601B">
            <w:pPr>
              <w:pStyle w:val="TAL"/>
            </w:pPr>
            <w:r w:rsidRPr="00FA2A0C">
              <w:t>NR 7 MHz</w:t>
            </w:r>
          </w:p>
        </w:tc>
        <w:tc>
          <w:tcPr>
            <w:tcW w:w="3148" w:type="dxa"/>
            <w:shd w:val="clear" w:color="auto" w:fill="auto"/>
          </w:tcPr>
          <w:p w14:paraId="4E701103" w14:textId="77777777" w:rsidR="00EE17A1" w:rsidRPr="00FA2A0C" w:rsidRDefault="00EE17A1" w:rsidP="00E7601B">
            <w:pPr>
              <w:pStyle w:val="TAL"/>
            </w:pPr>
            <w:r w:rsidRPr="00FA2A0C">
              <w:rPr>
                <w:rFonts w:cs="Arial"/>
              </w:rPr>
              <w:t>±7.</w:t>
            </w:r>
            <w:r w:rsidRPr="00FA2A0C">
              <w:rPr>
                <w:rFonts w:cs="Arial"/>
                <w:lang w:val="en-US" w:eastAsia="zh-CN"/>
              </w:rPr>
              <w:t>45</w:t>
            </w:r>
          </w:p>
        </w:tc>
        <w:tc>
          <w:tcPr>
            <w:tcW w:w="2685" w:type="dxa"/>
            <w:shd w:val="clear" w:color="auto" w:fill="auto"/>
            <w:vAlign w:val="center"/>
          </w:tcPr>
          <w:p w14:paraId="3C497608" w14:textId="77777777" w:rsidR="00EE17A1" w:rsidRPr="00FA2A0C" w:rsidRDefault="00EE17A1" w:rsidP="00E7601B">
            <w:pPr>
              <w:pStyle w:val="TAL"/>
            </w:pPr>
            <w:r w:rsidRPr="00FA2A0C">
              <w:t>CW</w:t>
            </w:r>
          </w:p>
        </w:tc>
      </w:tr>
      <w:tr w:rsidR="00EE17A1" w:rsidRPr="00FA2A0C" w14:paraId="3BEB0735" w14:textId="77777777" w:rsidTr="00E7601B">
        <w:trPr>
          <w:tblHeader/>
          <w:jc w:val="center"/>
        </w:trPr>
        <w:tc>
          <w:tcPr>
            <w:tcW w:w="1809" w:type="dxa"/>
            <w:vMerge/>
            <w:shd w:val="clear" w:color="auto" w:fill="auto"/>
            <w:vAlign w:val="center"/>
          </w:tcPr>
          <w:p w14:paraId="22CE7C6E" w14:textId="77777777" w:rsidR="00EE17A1" w:rsidRPr="00FA2A0C" w:rsidRDefault="00EE17A1" w:rsidP="00E7601B">
            <w:pPr>
              <w:pStyle w:val="TAL"/>
            </w:pPr>
          </w:p>
        </w:tc>
        <w:tc>
          <w:tcPr>
            <w:tcW w:w="3148" w:type="dxa"/>
            <w:shd w:val="clear" w:color="auto" w:fill="auto"/>
          </w:tcPr>
          <w:p w14:paraId="668842B4" w14:textId="77777777" w:rsidR="00EE17A1" w:rsidRPr="00FA2A0C" w:rsidRDefault="00EE17A1" w:rsidP="00E7601B">
            <w:pPr>
              <w:pStyle w:val="TAL"/>
            </w:pPr>
            <w:r w:rsidRPr="00FA2A0C">
              <w:rPr>
                <w:rFonts w:cs="Arial"/>
              </w:rPr>
              <w:t>±17.5</w:t>
            </w:r>
          </w:p>
        </w:tc>
        <w:tc>
          <w:tcPr>
            <w:tcW w:w="2685" w:type="dxa"/>
            <w:shd w:val="clear" w:color="auto" w:fill="auto"/>
            <w:vAlign w:val="center"/>
          </w:tcPr>
          <w:p w14:paraId="1473DCD1" w14:textId="77777777" w:rsidR="00EE17A1" w:rsidRPr="00FA2A0C" w:rsidRDefault="00EE17A1" w:rsidP="00E7601B">
            <w:pPr>
              <w:pStyle w:val="TAL"/>
            </w:pPr>
            <w:r w:rsidRPr="00FA2A0C">
              <w:t>5MHz E-UTRA signal</w:t>
            </w:r>
          </w:p>
        </w:tc>
      </w:tr>
      <w:tr w:rsidR="00EE17A1" w:rsidRPr="00FA2A0C" w14:paraId="2378A52B" w14:textId="77777777" w:rsidTr="00E7601B">
        <w:trPr>
          <w:tblHeader/>
          <w:jc w:val="center"/>
        </w:trPr>
        <w:tc>
          <w:tcPr>
            <w:tcW w:w="1809" w:type="dxa"/>
            <w:vMerge w:val="restart"/>
            <w:shd w:val="clear" w:color="auto" w:fill="auto"/>
            <w:vAlign w:val="center"/>
          </w:tcPr>
          <w:p w14:paraId="42804875" w14:textId="77777777" w:rsidR="00EE17A1" w:rsidRPr="00FA2A0C" w:rsidRDefault="00EE17A1" w:rsidP="00E7601B">
            <w:pPr>
              <w:pStyle w:val="TAL"/>
            </w:pPr>
            <w:r w:rsidRPr="00FA2A0C">
              <w:t>NR 10 MHz</w:t>
            </w:r>
          </w:p>
        </w:tc>
        <w:tc>
          <w:tcPr>
            <w:tcW w:w="3148" w:type="dxa"/>
            <w:shd w:val="clear" w:color="auto" w:fill="auto"/>
            <w:vAlign w:val="center"/>
          </w:tcPr>
          <w:p w14:paraId="4E687FED" w14:textId="77777777" w:rsidR="00EE17A1" w:rsidRPr="00FA2A0C" w:rsidRDefault="00EE17A1" w:rsidP="00E7601B">
            <w:pPr>
              <w:pStyle w:val="TAL"/>
            </w:pPr>
            <w:r w:rsidRPr="00FA2A0C">
              <w:t>±7.45</w:t>
            </w:r>
          </w:p>
        </w:tc>
        <w:tc>
          <w:tcPr>
            <w:tcW w:w="2685" w:type="dxa"/>
            <w:shd w:val="clear" w:color="auto" w:fill="auto"/>
            <w:vAlign w:val="center"/>
          </w:tcPr>
          <w:p w14:paraId="1A00959F" w14:textId="77777777" w:rsidR="00EE17A1" w:rsidRPr="00FA2A0C" w:rsidRDefault="00EE17A1" w:rsidP="00E7601B">
            <w:pPr>
              <w:pStyle w:val="TAL"/>
            </w:pPr>
            <w:r w:rsidRPr="00FA2A0C">
              <w:t>CW</w:t>
            </w:r>
          </w:p>
        </w:tc>
      </w:tr>
      <w:tr w:rsidR="00EE17A1" w:rsidRPr="00FA2A0C" w14:paraId="6FE3B55E" w14:textId="77777777" w:rsidTr="00E7601B">
        <w:trPr>
          <w:tblHeader/>
          <w:jc w:val="center"/>
        </w:trPr>
        <w:tc>
          <w:tcPr>
            <w:tcW w:w="1809" w:type="dxa"/>
            <w:vMerge/>
            <w:shd w:val="clear" w:color="auto" w:fill="auto"/>
            <w:vAlign w:val="center"/>
          </w:tcPr>
          <w:p w14:paraId="66652322" w14:textId="77777777" w:rsidR="00EE17A1" w:rsidRPr="00FA2A0C" w:rsidRDefault="00EE17A1" w:rsidP="00E7601B">
            <w:pPr>
              <w:pStyle w:val="TAL"/>
            </w:pPr>
          </w:p>
        </w:tc>
        <w:tc>
          <w:tcPr>
            <w:tcW w:w="3148" w:type="dxa"/>
            <w:shd w:val="clear" w:color="auto" w:fill="auto"/>
            <w:vAlign w:val="center"/>
          </w:tcPr>
          <w:p w14:paraId="5101B840" w14:textId="77777777" w:rsidR="00EE17A1" w:rsidRPr="00FA2A0C" w:rsidRDefault="00EE17A1" w:rsidP="00E7601B">
            <w:pPr>
              <w:pStyle w:val="TAL"/>
            </w:pPr>
            <w:r w:rsidRPr="00FA2A0C">
              <w:t>±17.5</w:t>
            </w:r>
          </w:p>
        </w:tc>
        <w:tc>
          <w:tcPr>
            <w:tcW w:w="2685" w:type="dxa"/>
            <w:shd w:val="clear" w:color="auto" w:fill="auto"/>
            <w:vAlign w:val="center"/>
          </w:tcPr>
          <w:p w14:paraId="4A06547A" w14:textId="77777777" w:rsidR="00EE17A1" w:rsidRPr="00FA2A0C" w:rsidRDefault="00EE17A1" w:rsidP="00E7601B">
            <w:pPr>
              <w:pStyle w:val="TAL"/>
            </w:pPr>
            <w:r w:rsidRPr="00FA2A0C">
              <w:t>5MHz E-UTRA signal</w:t>
            </w:r>
          </w:p>
        </w:tc>
      </w:tr>
      <w:tr w:rsidR="00EE17A1" w:rsidRPr="00FA2A0C" w14:paraId="727AA6F7" w14:textId="77777777" w:rsidTr="00E7601B">
        <w:trPr>
          <w:tblHeader/>
          <w:jc w:val="center"/>
        </w:trPr>
        <w:tc>
          <w:tcPr>
            <w:tcW w:w="1809" w:type="dxa"/>
            <w:vMerge w:val="restart"/>
            <w:shd w:val="clear" w:color="auto" w:fill="auto"/>
            <w:vAlign w:val="center"/>
          </w:tcPr>
          <w:p w14:paraId="0DB1CA51" w14:textId="77777777" w:rsidR="00EE17A1" w:rsidRPr="00FA2A0C" w:rsidRDefault="00EE17A1" w:rsidP="00E7601B">
            <w:pPr>
              <w:pStyle w:val="TAL"/>
            </w:pPr>
            <w:r w:rsidRPr="00FA2A0C">
              <w:t>NR 15 MHz</w:t>
            </w:r>
          </w:p>
        </w:tc>
        <w:tc>
          <w:tcPr>
            <w:tcW w:w="3148" w:type="dxa"/>
            <w:shd w:val="clear" w:color="auto" w:fill="auto"/>
            <w:vAlign w:val="center"/>
          </w:tcPr>
          <w:p w14:paraId="78AB3FF1" w14:textId="77777777" w:rsidR="00EE17A1" w:rsidRPr="00FA2A0C" w:rsidRDefault="00EE17A1" w:rsidP="00E7601B">
            <w:pPr>
              <w:pStyle w:val="TAL"/>
            </w:pPr>
            <w:r w:rsidRPr="00FA2A0C">
              <w:t>±7.43</w:t>
            </w:r>
          </w:p>
        </w:tc>
        <w:tc>
          <w:tcPr>
            <w:tcW w:w="2685" w:type="dxa"/>
            <w:shd w:val="clear" w:color="auto" w:fill="auto"/>
            <w:vAlign w:val="center"/>
          </w:tcPr>
          <w:p w14:paraId="5CC0FB6F" w14:textId="77777777" w:rsidR="00EE17A1" w:rsidRPr="00FA2A0C" w:rsidRDefault="00EE17A1" w:rsidP="00E7601B">
            <w:pPr>
              <w:pStyle w:val="TAL"/>
            </w:pPr>
            <w:r w:rsidRPr="00FA2A0C">
              <w:t>CW</w:t>
            </w:r>
          </w:p>
        </w:tc>
      </w:tr>
      <w:tr w:rsidR="00EE17A1" w:rsidRPr="00FA2A0C" w14:paraId="44F5A91B" w14:textId="77777777" w:rsidTr="00E7601B">
        <w:trPr>
          <w:tblHeader/>
          <w:jc w:val="center"/>
        </w:trPr>
        <w:tc>
          <w:tcPr>
            <w:tcW w:w="1809" w:type="dxa"/>
            <w:vMerge/>
            <w:shd w:val="clear" w:color="auto" w:fill="auto"/>
            <w:vAlign w:val="center"/>
          </w:tcPr>
          <w:p w14:paraId="6664432B" w14:textId="77777777" w:rsidR="00EE17A1" w:rsidRPr="00FA2A0C" w:rsidRDefault="00EE17A1" w:rsidP="00E7601B">
            <w:pPr>
              <w:pStyle w:val="TAL"/>
            </w:pPr>
          </w:p>
        </w:tc>
        <w:tc>
          <w:tcPr>
            <w:tcW w:w="3148" w:type="dxa"/>
            <w:shd w:val="clear" w:color="auto" w:fill="auto"/>
            <w:vAlign w:val="center"/>
          </w:tcPr>
          <w:p w14:paraId="2F71C920" w14:textId="77777777" w:rsidR="00EE17A1" w:rsidRPr="00FA2A0C" w:rsidRDefault="00EE17A1" w:rsidP="00E7601B">
            <w:pPr>
              <w:pStyle w:val="TAL"/>
            </w:pPr>
            <w:r w:rsidRPr="00FA2A0C">
              <w:t>±17.5</w:t>
            </w:r>
          </w:p>
        </w:tc>
        <w:tc>
          <w:tcPr>
            <w:tcW w:w="2685" w:type="dxa"/>
            <w:shd w:val="clear" w:color="auto" w:fill="auto"/>
            <w:vAlign w:val="center"/>
          </w:tcPr>
          <w:p w14:paraId="3B3D97CF" w14:textId="77777777" w:rsidR="00EE17A1" w:rsidRPr="00FA2A0C" w:rsidRDefault="00EE17A1" w:rsidP="00E7601B">
            <w:pPr>
              <w:pStyle w:val="TAL"/>
            </w:pPr>
            <w:r w:rsidRPr="00FA2A0C">
              <w:t>5MHz E-UTRA signal</w:t>
            </w:r>
          </w:p>
        </w:tc>
      </w:tr>
      <w:tr w:rsidR="00EE17A1" w:rsidRPr="00FA2A0C" w14:paraId="270D1579" w14:textId="77777777" w:rsidTr="00E7601B">
        <w:trPr>
          <w:tblHeader/>
          <w:jc w:val="center"/>
        </w:trPr>
        <w:tc>
          <w:tcPr>
            <w:tcW w:w="1809" w:type="dxa"/>
            <w:vMerge w:val="restart"/>
            <w:shd w:val="clear" w:color="auto" w:fill="auto"/>
            <w:vAlign w:val="center"/>
          </w:tcPr>
          <w:p w14:paraId="1F654089" w14:textId="77777777" w:rsidR="00EE17A1" w:rsidRPr="00FA2A0C" w:rsidRDefault="00EE17A1" w:rsidP="00E7601B">
            <w:pPr>
              <w:pStyle w:val="TAL"/>
            </w:pPr>
            <w:r w:rsidRPr="00FA2A0C">
              <w:t>NR 20 MHz</w:t>
            </w:r>
          </w:p>
        </w:tc>
        <w:tc>
          <w:tcPr>
            <w:tcW w:w="3148" w:type="dxa"/>
            <w:shd w:val="clear" w:color="auto" w:fill="auto"/>
            <w:vAlign w:val="center"/>
          </w:tcPr>
          <w:p w14:paraId="0A698570" w14:textId="77777777" w:rsidR="00EE17A1" w:rsidRPr="00FA2A0C" w:rsidRDefault="00EE17A1" w:rsidP="00E7601B">
            <w:pPr>
              <w:pStyle w:val="TAL"/>
            </w:pPr>
            <w:r w:rsidRPr="00FA2A0C">
              <w:t>±7.38</w:t>
            </w:r>
          </w:p>
        </w:tc>
        <w:tc>
          <w:tcPr>
            <w:tcW w:w="2685" w:type="dxa"/>
            <w:shd w:val="clear" w:color="auto" w:fill="auto"/>
            <w:vAlign w:val="center"/>
          </w:tcPr>
          <w:p w14:paraId="0D30DFF9" w14:textId="77777777" w:rsidR="00EE17A1" w:rsidRPr="00FA2A0C" w:rsidRDefault="00EE17A1" w:rsidP="00E7601B">
            <w:pPr>
              <w:pStyle w:val="TAL"/>
            </w:pPr>
            <w:r w:rsidRPr="00FA2A0C">
              <w:t>CW</w:t>
            </w:r>
          </w:p>
        </w:tc>
      </w:tr>
      <w:tr w:rsidR="00EE17A1" w:rsidRPr="00FA2A0C" w14:paraId="03045668" w14:textId="77777777" w:rsidTr="00E7601B">
        <w:trPr>
          <w:tblHeader/>
          <w:jc w:val="center"/>
        </w:trPr>
        <w:tc>
          <w:tcPr>
            <w:tcW w:w="1809" w:type="dxa"/>
            <w:vMerge/>
            <w:shd w:val="clear" w:color="auto" w:fill="auto"/>
            <w:vAlign w:val="center"/>
          </w:tcPr>
          <w:p w14:paraId="3BFD7768" w14:textId="77777777" w:rsidR="00EE17A1" w:rsidRPr="00FA2A0C" w:rsidRDefault="00EE17A1" w:rsidP="00E7601B">
            <w:pPr>
              <w:pStyle w:val="TAL"/>
            </w:pPr>
          </w:p>
        </w:tc>
        <w:tc>
          <w:tcPr>
            <w:tcW w:w="3148" w:type="dxa"/>
            <w:shd w:val="clear" w:color="auto" w:fill="auto"/>
            <w:vAlign w:val="center"/>
          </w:tcPr>
          <w:p w14:paraId="05DAB052" w14:textId="77777777" w:rsidR="00EE17A1" w:rsidRPr="00FA2A0C" w:rsidRDefault="00EE17A1" w:rsidP="00E7601B">
            <w:pPr>
              <w:pStyle w:val="TAL"/>
            </w:pPr>
            <w:r w:rsidRPr="00FA2A0C">
              <w:t>±17.5</w:t>
            </w:r>
          </w:p>
        </w:tc>
        <w:tc>
          <w:tcPr>
            <w:tcW w:w="2685" w:type="dxa"/>
            <w:shd w:val="clear" w:color="auto" w:fill="auto"/>
            <w:vAlign w:val="center"/>
          </w:tcPr>
          <w:p w14:paraId="31AADD9B" w14:textId="77777777" w:rsidR="00EE17A1" w:rsidRPr="00FA2A0C" w:rsidRDefault="00EE17A1" w:rsidP="00E7601B">
            <w:pPr>
              <w:pStyle w:val="TAL"/>
            </w:pPr>
            <w:r w:rsidRPr="00FA2A0C">
              <w:t>5MHz E-UTRA signal</w:t>
            </w:r>
          </w:p>
        </w:tc>
      </w:tr>
      <w:tr w:rsidR="00EE17A1" w:rsidRPr="00FA2A0C" w14:paraId="4F0565CF" w14:textId="77777777" w:rsidTr="00E7601B">
        <w:trPr>
          <w:tblHeader/>
          <w:jc w:val="center"/>
        </w:trPr>
        <w:tc>
          <w:tcPr>
            <w:tcW w:w="1809" w:type="dxa"/>
            <w:vMerge w:val="restart"/>
            <w:shd w:val="clear" w:color="auto" w:fill="auto"/>
            <w:vAlign w:val="center"/>
          </w:tcPr>
          <w:p w14:paraId="5873981D" w14:textId="77777777" w:rsidR="00EE17A1" w:rsidRPr="00FA2A0C" w:rsidRDefault="00EE17A1" w:rsidP="00E7601B">
            <w:pPr>
              <w:pStyle w:val="TAL"/>
            </w:pPr>
            <w:r w:rsidRPr="00FA2A0C">
              <w:t>NR 25 MHz</w:t>
            </w:r>
          </w:p>
        </w:tc>
        <w:tc>
          <w:tcPr>
            <w:tcW w:w="3148" w:type="dxa"/>
            <w:shd w:val="clear" w:color="auto" w:fill="auto"/>
            <w:vAlign w:val="center"/>
          </w:tcPr>
          <w:p w14:paraId="659F838D" w14:textId="77777777" w:rsidR="00EE17A1" w:rsidRPr="00FA2A0C" w:rsidRDefault="00EE17A1" w:rsidP="00E7601B">
            <w:pPr>
              <w:pStyle w:val="TAL"/>
            </w:pPr>
            <w:r w:rsidRPr="00FA2A0C">
              <w:t>±7.45</w:t>
            </w:r>
          </w:p>
        </w:tc>
        <w:tc>
          <w:tcPr>
            <w:tcW w:w="2685" w:type="dxa"/>
            <w:shd w:val="clear" w:color="auto" w:fill="auto"/>
            <w:vAlign w:val="center"/>
          </w:tcPr>
          <w:p w14:paraId="3386A219" w14:textId="77777777" w:rsidR="00EE17A1" w:rsidRPr="00FA2A0C" w:rsidRDefault="00EE17A1" w:rsidP="00E7601B">
            <w:pPr>
              <w:pStyle w:val="TAL"/>
            </w:pPr>
            <w:r w:rsidRPr="00FA2A0C">
              <w:t>CW</w:t>
            </w:r>
          </w:p>
        </w:tc>
      </w:tr>
      <w:tr w:rsidR="00EE17A1" w:rsidRPr="00FA2A0C" w14:paraId="4090DBCC" w14:textId="77777777" w:rsidTr="00E7601B">
        <w:trPr>
          <w:tblHeader/>
          <w:jc w:val="center"/>
        </w:trPr>
        <w:tc>
          <w:tcPr>
            <w:tcW w:w="1809" w:type="dxa"/>
            <w:vMerge/>
            <w:shd w:val="clear" w:color="auto" w:fill="auto"/>
            <w:vAlign w:val="center"/>
          </w:tcPr>
          <w:p w14:paraId="1D1F900A" w14:textId="77777777" w:rsidR="00EE17A1" w:rsidRPr="00FA2A0C" w:rsidRDefault="00EE17A1" w:rsidP="00E7601B">
            <w:pPr>
              <w:pStyle w:val="TAL"/>
            </w:pPr>
          </w:p>
        </w:tc>
        <w:tc>
          <w:tcPr>
            <w:tcW w:w="3148" w:type="dxa"/>
            <w:shd w:val="clear" w:color="auto" w:fill="auto"/>
            <w:vAlign w:val="center"/>
          </w:tcPr>
          <w:p w14:paraId="5EE5A14E" w14:textId="77777777" w:rsidR="00EE17A1" w:rsidRPr="00FA2A0C" w:rsidRDefault="00EE17A1" w:rsidP="00E7601B">
            <w:pPr>
              <w:pStyle w:val="TAL"/>
            </w:pPr>
            <w:r w:rsidRPr="00FA2A0C">
              <w:t>±25</w:t>
            </w:r>
          </w:p>
        </w:tc>
        <w:tc>
          <w:tcPr>
            <w:tcW w:w="2685" w:type="dxa"/>
            <w:shd w:val="clear" w:color="auto" w:fill="auto"/>
            <w:vAlign w:val="center"/>
          </w:tcPr>
          <w:p w14:paraId="2A6A06BA" w14:textId="77777777" w:rsidR="00EE17A1" w:rsidRPr="00FA2A0C" w:rsidRDefault="00EE17A1" w:rsidP="00E7601B">
            <w:pPr>
              <w:pStyle w:val="TAL"/>
            </w:pPr>
            <w:r w:rsidRPr="00FA2A0C">
              <w:rPr>
                <w:lang w:val="sv-SE"/>
              </w:rPr>
              <w:t>20MHz E-UTRA signal</w:t>
            </w:r>
          </w:p>
        </w:tc>
      </w:tr>
      <w:tr w:rsidR="00EE17A1" w:rsidRPr="00FA2A0C" w14:paraId="19FA144E" w14:textId="77777777" w:rsidTr="00E7601B">
        <w:trPr>
          <w:tblHeader/>
          <w:jc w:val="center"/>
        </w:trPr>
        <w:tc>
          <w:tcPr>
            <w:tcW w:w="1809" w:type="dxa"/>
            <w:vMerge w:val="restart"/>
            <w:shd w:val="clear" w:color="auto" w:fill="auto"/>
            <w:vAlign w:val="center"/>
          </w:tcPr>
          <w:p w14:paraId="104CECDD" w14:textId="77777777" w:rsidR="00EE17A1" w:rsidRPr="00FA2A0C" w:rsidRDefault="00EE17A1" w:rsidP="00E7601B">
            <w:pPr>
              <w:pStyle w:val="TAL"/>
            </w:pPr>
            <w:r w:rsidRPr="00FA2A0C">
              <w:t>NR 30 MHz</w:t>
            </w:r>
          </w:p>
        </w:tc>
        <w:tc>
          <w:tcPr>
            <w:tcW w:w="3148" w:type="dxa"/>
            <w:shd w:val="clear" w:color="auto" w:fill="auto"/>
            <w:vAlign w:val="center"/>
          </w:tcPr>
          <w:p w14:paraId="7227A642" w14:textId="77777777" w:rsidR="00EE17A1" w:rsidRPr="00FA2A0C" w:rsidRDefault="00EE17A1" w:rsidP="00E7601B">
            <w:pPr>
              <w:pStyle w:val="TAL"/>
            </w:pPr>
            <w:r w:rsidRPr="00FA2A0C">
              <w:t>±7.43</w:t>
            </w:r>
          </w:p>
        </w:tc>
        <w:tc>
          <w:tcPr>
            <w:tcW w:w="2685" w:type="dxa"/>
            <w:shd w:val="clear" w:color="auto" w:fill="auto"/>
            <w:vAlign w:val="center"/>
          </w:tcPr>
          <w:p w14:paraId="76223938" w14:textId="77777777" w:rsidR="00EE17A1" w:rsidRPr="00FA2A0C" w:rsidRDefault="00EE17A1" w:rsidP="00E7601B">
            <w:pPr>
              <w:pStyle w:val="TAL"/>
            </w:pPr>
            <w:r w:rsidRPr="00FA2A0C">
              <w:t>CW</w:t>
            </w:r>
          </w:p>
        </w:tc>
      </w:tr>
      <w:tr w:rsidR="00EE17A1" w:rsidRPr="00FA2A0C" w14:paraId="409BEA5E" w14:textId="77777777" w:rsidTr="00E7601B">
        <w:trPr>
          <w:tblHeader/>
          <w:jc w:val="center"/>
        </w:trPr>
        <w:tc>
          <w:tcPr>
            <w:tcW w:w="1809" w:type="dxa"/>
            <w:vMerge/>
            <w:shd w:val="clear" w:color="auto" w:fill="auto"/>
            <w:vAlign w:val="center"/>
          </w:tcPr>
          <w:p w14:paraId="29E9AAA9" w14:textId="77777777" w:rsidR="00EE17A1" w:rsidRPr="00FA2A0C" w:rsidRDefault="00EE17A1" w:rsidP="00E7601B">
            <w:pPr>
              <w:pStyle w:val="TAL"/>
            </w:pPr>
          </w:p>
        </w:tc>
        <w:tc>
          <w:tcPr>
            <w:tcW w:w="3148" w:type="dxa"/>
            <w:shd w:val="clear" w:color="auto" w:fill="auto"/>
            <w:vAlign w:val="center"/>
          </w:tcPr>
          <w:p w14:paraId="0444E353" w14:textId="77777777" w:rsidR="00EE17A1" w:rsidRPr="00FA2A0C" w:rsidRDefault="00EE17A1" w:rsidP="00E7601B">
            <w:pPr>
              <w:pStyle w:val="TAL"/>
            </w:pPr>
            <w:r w:rsidRPr="00FA2A0C">
              <w:t>±25</w:t>
            </w:r>
          </w:p>
        </w:tc>
        <w:tc>
          <w:tcPr>
            <w:tcW w:w="2685" w:type="dxa"/>
            <w:shd w:val="clear" w:color="auto" w:fill="auto"/>
            <w:vAlign w:val="center"/>
          </w:tcPr>
          <w:p w14:paraId="61D19708" w14:textId="77777777" w:rsidR="00EE17A1" w:rsidRPr="00FA2A0C" w:rsidRDefault="00EE17A1" w:rsidP="00E7601B">
            <w:pPr>
              <w:pStyle w:val="TAL"/>
            </w:pPr>
            <w:r w:rsidRPr="00FA2A0C">
              <w:rPr>
                <w:lang w:val="sv-SE"/>
              </w:rPr>
              <w:t>20MHz E-UTRA signal</w:t>
            </w:r>
          </w:p>
        </w:tc>
      </w:tr>
      <w:tr w:rsidR="00EE17A1" w:rsidRPr="00FA2A0C" w14:paraId="4137CC8C" w14:textId="77777777" w:rsidTr="00E7601B">
        <w:trPr>
          <w:tblHeader/>
          <w:jc w:val="center"/>
        </w:trPr>
        <w:tc>
          <w:tcPr>
            <w:tcW w:w="1809" w:type="dxa"/>
            <w:tcBorders>
              <w:bottom w:val="nil"/>
            </w:tcBorders>
            <w:shd w:val="clear" w:color="auto" w:fill="auto"/>
            <w:vAlign w:val="center"/>
          </w:tcPr>
          <w:p w14:paraId="387AF788" w14:textId="77777777" w:rsidR="00EE17A1" w:rsidRPr="00FA2A0C" w:rsidRDefault="00EE17A1" w:rsidP="00E7601B">
            <w:pPr>
              <w:pStyle w:val="TAL"/>
            </w:pPr>
            <w:r w:rsidRPr="00FA2A0C">
              <w:rPr>
                <w:lang w:eastAsia="en-GB"/>
              </w:rPr>
              <w:t>NR 35 MHz</w:t>
            </w:r>
          </w:p>
        </w:tc>
        <w:tc>
          <w:tcPr>
            <w:tcW w:w="3148" w:type="dxa"/>
            <w:shd w:val="clear" w:color="auto" w:fill="auto"/>
          </w:tcPr>
          <w:p w14:paraId="6076FF03" w14:textId="77777777" w:rsidR="00EE17A1" w:rsidRPr="00FA2A0C" w:rsidRDefault="00EE17A1" w:rsidP="00E7601B">
            <w:pPr>
              <w:pStyle w:val="TAL"/>
            </w:pPr>
            <w:r w:rsidRPr="00FA2A0C">
              <w:rPr>
                <w:rFonts w:cs="Arial"/>
              </w:rPr>
              <w:t>±7.44</w:t>
            </w:r>
          </w:p>
        </w:tc>
        <w:tc>
          <w:tcPr>
            <w:tcW w:w="2685" w:type="dxa"/>
            <w:shd w:val="clear" w:color="auto" w:fill="auto"/>
            <w:vAlign w:val="center"/>
          </w:tcPr>
          <w:p w14:paraId="5021F16D" w14:textId="77777777" w:rsidR="00EE17A1" w:rsidRPr="00FA2A0C" w:rsidRDefault="00EE17A1" w:rsidP="00E7601B">
            <w:pPr>
              <w:pStyle w:val="TAL"/>
              <w:rPr>
                <w:lang w:val="sv-SE"/>
              </w:rPr>
            </w:pPr>
            <w:r w:rsidRPr="00FA2A0C">
              <w:rPr>
                <w:lang w:eastAsia="en-GB"/>
              </w:rPr>
              <w:t>CW</w:t>
            </w:r>
          </w:p>
        </w:tc>
      </w:tr>
      <w:tr w:rsidR="00EE17A1" w:rsidRPr="00FA2A0C" w14:paraId="22BB1679" w14:textId="77777777" w:rsidTr="00E7601B">
        <w:trPr>
          <w:tblHeader/>
          <w:jc w:val="center"/>
        </w:trPr>
        <w:tc>
          <w:tcPr>
            <w:tcW w:w="1809" w:type="dxa"/>
            <w:tcBorders>
              <w:top w:val="nil"/>
            </w:tcBorders>
            <w:shd w:val="clear" w:color="auto" w:fill="auto"/>
            <w:vAlign w:val="center"/>
          </w:tcPr>
          <w:p w14:paraId="14AEEA8F" w14:textId="77777777" w:rsidR="00EE17A1" w:rsidRPr="00FA2A0C" w:rsidRDefault="00EE17A1" w:rsidP="00E7601B">
            <w:pPr>
              <w:pStyle w:val="TAL"/>
            </w:pPr>
          </w:p>
        </w:tc>
        <w:tc>
          <w:tcPr>
            <w:tcW w:w="3148" w:type="dxa"/>
            <w:shd w:val="clear" w:color="auto" w:fill="auto"/>
          </w:tcPr>
          <w:p w14:paraId="15691F4F"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7CE2C561"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08AA258C" w14:textId="77777777" w:rsidTr="00E7601B">
        <w:trPr>
          <w:tblHeader/>
          <w:jc w:val="center"/>
        </w:trPr>
        <w:tc>
          <w:tcPr>
            <w:tcW w:w="1809" w:type="dxa"/>
            <w:vMerge w:val="restart"/>
            <w:shd w:val="clear" w:color="auto" w:fill="auto"/>
            <w:vAlign w:val="center"/>
          </w:tcPr>
          <w:p w14:paraId="7E59D9B9" w14:textId="77777777" w:rsidR="00EE17A1" w:rsidRPr="00FA2A0C" w:rsidRDefault="00EE17A1" w:rsidP="00E7601B">
            <w:pPr>
              <w:pStyle w:val="TAL"/>
            </w:pPr>
            <w:r w:rsidRPr="00FA2A0C">
              <w:t>NR 40 MHz</w:t>
            </w:r>
          </w:p>
        </w:tc>
        <w:tc>
          <w:tcPr>
            <w:tcW w:w="3148" w:type="dxa"/>
            <w:shd w:val="clear" w:color="auto" w:fill="auto"/>
            <w:vAlign w:val="center"/>
          </w:tcPr>
          <w:p w14:paraId="58029022" w14:textId="77777777" w:rsidR="00EE17A1" w:rsidRPr="00FA2A0C" w:rsidRDefault="00EE17A1" w:rsidP="00E7601B">
            <w:pPr>
              <w:pStyle w:val="TAL"/>
            </w:pPr>
            <w:r w:rsidRPr="00FA2A0C">
              <w:t>±7.45</w:t>
            </w:r>
          </w:p>
        </w:tc>
        <w:tc>
          <w:tcPr>
            <w:tcW w:w="2685" w:type="dxa"/>
            <w:shd w:val="clear" w:color="auto" w:fill="auto"/>
            <w:vAlign w:val="center"/>
          </w:tcPr>
          <w:p w14:paraId="756040FD" w14:textId="77777777" w:rsidR="00EE17A1" w:rsidRPr="00FA2A0C" w:rsidRDefault="00EE17A1" w:rsidP="00E7601B">
            <w:pPr>
              <w:pStyle w:val="TAL"/>
            </w:pPr>
            <w:r w:rsidRPr="00FA2A0C">
              <w:t>CW</w:t>
            </w:r>
          </w:p>
        </w:tc>
      </w:tr>
      <w:tr w:rsidR="00EE17A1" w:rsidRPr="00FA2A0C" w14:paraId="2697C146" w14:textId="77777777" w:rsidTr="00E7601B">
        <w:trPr>
          <w:tblHeader/>
          <w:jc w:val="center"/>
        </w:trPr>
        <w:tc>
          <w:tcPr>
            <w:tcW w:w="1809" w:type="dxa"/>
            <w:vMerge/>
            <w:shd w:val="clear" w:color="auto" w:fill="auto"/>
            <w:vAlign w:val="center"/>
          </w:tcPr>
          <w:p w14:paraId="026F1440" w14:textId="77777777" w:rsidR="00EE17A1" w:rsidRPr="00FA2A0C" w:rsidRDefault="00EE17A1" w:rsidP="00E7601B">
            <w:pPr>
              <w:pStyle w:val="TAL"/>
            </w:pPr>
          </w:p>
        </w:tc>
        <w:tc>
          <w:tcPr>
            <w:tcW w:w="3148" w:type="dxa"/>
            <w:shd w:val="clear" w:color="auto" w:fill="auto"/>
            <w:vAlign w:val="center"/>
          </w:tcPr>
          <w:p w14:paraId="7A688B0D" w14:textId="77777777" w:rsidR="00EE17A1" w:rsidRPr="00FA2A0C" w:rsidRDefault="00EE17A1" w:rsidP="00E7601B">
            <w:pPr>
              <w:pStyle w:val="TAL"/>
            </w:pPr>
            <w:r w:rsidRPr="00FA2A0C">
              <w:t>±25</w:t>
            </w:r>
          </w:p>
        </w:tc>
        <w:tc>
          <w:tcPr>
            <w:tcW w:w="2685" w:type="dxa"/>
            <w:shd w:val="clear" w:color="auto" w:fill="auto"/>
            <w:vAlign w:val="center"/>
          </w:tcPr>
          <w:p w14:paraId="17AB6D96" w14:textId="77777777" w:rsidR="00EE17A1" w:rsidRPr="00FA2A0C" w:rsidRDefault="00EE17A1" w:rsidP="00E7601B">
            <w:pPr>
              <w:pStyle w:val="TAL"/>
            </w:pPr>
            <w:r w:rsidRPr="00FA2A0C">
              <w:rPr>
                <w:lang w:val="sv-SE"/>
              </w:rPr>
              <w:t>20MHz E-UTRA signal</w:t>
            </w:r>
          </w:p>
        </w:tc>
      </w:tr>
      <w:tr w:rsidR="00EE17A1" w:rsidRPr="00FA2A0C" w14:paraId="568B971F" w14:textId="77777777" w:rsidTr="00E7601B">
        <w:trPr>
          <w:tblHeader/>
          <w:jc w:val="center"/>
        </w:trPr>
        <w:tc>
          <w:tcPr>
            <w:tcW w:w="1809" w:type="dxa"/>
            <w:tcBorders>
              <w:bottom w:val="nil"/>
            </w:tcBorders>
            <w:shd w:val="clear" w:color="auto" w:fill="auto"/>
            <w:vAlign w:val="center"/>
          </w:tcPr>
          <w:p w14:paraId="26DE7399" w14:textId="77777777" w:rsidR="00EE17A1" w:rsidRPr="00FA2A0C" w:rsidRDefault="00EE17A1" w:rsidP="00E7601B">
            <w:pPr>
              <w:pStyle w:val="TAL"/>
            </w:pPr>
            <w:r w:rsidRPr="00FA2A0C">
              <w:rPr>
                <w:lang w:eastAsia="en-GB"/>
              </w:rPr>
              <w:t>NR 45 MHz</w:t>
            </w:r>
          </w:p>
        </w:tc>
        <w:tc>
          <w:tcPr>
            <w:tcW w:w="3148" w:type="dxa"/>
            <w:shd w:val="clear" w:color="auto" w:fill="auto"/>
          </w:tcPr>
          <w:p w14:paraId="3F056DE7" w14:textId="77777777" w:rsidR="00EE17A1" w:rsidRPr="00FA2A0C" w:rsidRDefault="00EE17A1" w:rsidP="00E7601B">
            <w:pPr>
              <w:pStyle w:val="TAL"/>
            </w:pPr>
            <w:r w:rsidRPr="00FA2A0C">
              <w:rPr>
                <w:rFonts w:cs="Arial"/>
              </w:rPr>
              <w:t>±7.37</w:t>
            </w:r>
          </w:p>
        </w:tc>
        <w:tc>
          <w:tcPr>
            <w:tcW w:w="2685" w:type="dxa"/>
            <w:shd w:val="clear" w:color="auto" w:fill="auto"/>
            <w:vAlign w:val="center"/>
          </w:tcPr>
          <w:p w14:paraId="4E560F08" w14:textId="77777777" w:rsidR="00EE17A1" w:rsidRPr="00FA2A0C" w:rsidRDefault="00EE17A1" w:rsidP="00E7601B">
            <w:pPr>
              <w:pStyle w:val="TAL"/>
              <w:rPr>
                <w:lang w:val="sv-SE"/>
              </w:rPr>
            </w:pPr>
            <w:r w:rsidRPr="00FA2A0C">
              <w:rPr>
                <w:lang w:eastAsia="en-GB"/>
              </w:rPr>
              <w:t>CW</w:t>
            </w:r>
          </w:p>
        </w:tc>
      </w:tr>
      <w:tr w:rsidR="00EE17A1" w:rsidRPr="00FA2A0C" w14:paraId="3C03EDC2" w14:textId="77777777" w:rsidTr="00E7601B">
        <w:trPr>
          <w:tblHeader/>
          <w:jc w:val="center"/>
        </w:trPr>
        <w:tc>
          <w:tcPr>
            <w:tcW w:w="1809" w:type="dxa"/>
            <w:tcBorders>
              <w:top w:val="nil"/>
            </w:tcBorders>
            <w:shd w:val="clear" w:color="auto" w:fill="auto"/>
            <w:vAlign w:val="center"/>
          </w:tcPr>
          <w:p w14:paraId="44316BB5" w14:textId="77777777" w:rsidR="00EE17A1" w:rsidRPr="00FA2A0C" w:rsidRDefault="00EE17A1" w:rsidP="00E7601B">
            <w:pPr>
              <w:pStyle w:val="TAL"/>
            </w:pPr>
          </w:p>
        </w:tc>
        <w:tc>
          <w:tcPr>
            <w:tcW w:w="3148" w:type="dxa"/>
            <w:shd w:val="clear" w:color="auto" w:fill="auto"/>
          </w:tcPr>
          <w:p w14:paraId="36FDEABA"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4622B198"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4B313457" w14:textId="77777777" w:rsidTr="00E7601B">
        <w:trPr>
          <w:tblHeader/>
          <w:jc w:val="center"/>
        </w:trPr>
        <w:tc>
          <w:tcPr>
            <w:tcW w:w="1809" w:type="dxa"/>
            <w:vMerge w:val="restart"/>
            <w:shd w:val="clear" w:color="auto" w:fill="auto"/>
            <w:vAlign w:val="center"/>
          </w:tcPr>
          <w:p w14:paraId="7DC507A3" w14:textId="77777777" w:rsidR="00EE17A1" w:rsidRPr="00FA2A0C" w:rsidRDefault="00EE17A1" w:rsidP="00E7601B">
            <w:pPr>
              <w:pStyle w:val="TAL"/>
            </w:pPr>
            <w:r w:rsidRPr="00FA2A0C">
              <w:t>NR 50 MHz</w:t>
            </w:r>
          </w:p>
        </w:tc>
        <w:tc>
          <w:tcPr>
            <w:tcW w:w="3148" w:type="dxa"/>
            <w:shd w:val="clear" w:color="auto" w:fill="auto"/>
            <w:vAlign w:val="center"/>
          </w:tcPr>
          <w:p w14:paraId="0AC2E218" w14:textId="77777777" w:rsidR="00EE17A1" w:rsidRPr="00FA2A0C" w:rsidRDefault="00EE17A1" w:rsidP="00E7601B">
            <w:pPr>
              <w:pStyle w:val="TAL"/>
            </w:pPr>
            <w:r w:rsidRPr="00FA2A0C">
              <w:t>±7.35</w:t>
            </w:r>
          </w:p>
        </w:tc>
        <w:tc>
          <w:tcPr>
            <w:tcW w:w="2685" w:type="dxa"/>
            <w:shd w:val="clear" w:color="auto" w:fill="auto"/>
            <w:vAlign w:val="center"/>
          </w:tcPr>
          <w:p w14:paraId="71685927" w14:textId="77777777" w:rsidR="00EE17A1" w:rsidRPr="00FA2A0C" w:rsidRDefault="00EE17A1" w:rsidP="00E7601B">
            <w:pPr>
              <w:pStyle w:val="TAL"/>
            </w:pPr>
            <w:r w:rsidRPr="00FA2A0C">
              <w:t>CW</w:t>
            </w:r>
          </w:p>
        </w:tc>
      </w:tr>
      <w:tr w:rsidR="00EE17A1" w:rsidRPr="00FA2A0C" w14:paraId="7889CFA5" w14:textId="77777777" w:rsidTr="00E7601B">
        <w:trPr>
          <w:tblHeader/>
          <w:jc w:val="center"/>
        </w:trPr>
        <w:tc>
          <w:tcPr>
            <w:tcW w:w="1809" w:type="dxa"/>
            <w:vMerge/>
            <w:shd w:val="clear" w:color="auto" w:fill="auto"/>
            <w:vAlign w:val="center"/>
          </w:tcPr>
          <w:p w14:paraId="39B1BB28" w14:textId="77777777" w:rsidR="00EE17A1" w:rsidRPr="00FA2A0C" w:rsidRDefault="00EE17A1" w:rsidP="00E7601B">
            <w:pPr>
              <w:pStyle w:val="TAL"/>
            </w:pPr>
          </w:p>
        </w:tc>
        <w:tc>
          <w:tcPr>
            <w:tcW w:w="3148" w:type="dxa"/>
            <w:shd w:val="clear" w:color="auto" w:fill="auto"/>
            <w:vAlign w:val="center"/>
          </w:tcPr>
          <w:p w14:paraId="7265C74B" w14:textId="77777777" w:rsidR="00EE17A1" w:rsidRPr="00FA2A0C" w:rsidRDefault="00EE17A1" w:rsidP="00E7601B">
            <w:pPr>
              <w:pStyle w:val="TAL"/>
            </w:pPr>
            <w:r w:rsidRPr="00FA2A0C">
              <w:t>±25</w:t>
            </w:r>
          </w:p>
        </w:tc>
        <w:tc>
          <w:tcPr>
            <w:tcW w:w="2685" w:type="dxa"/>
            <w:shd w:val="clear" w:color="auto" w:fill="auto"/>
            <w:vAlign w:val="center"/>
          </w:tcPr>
          <w:p w14:paraId="459B7950" w14:textId="77777777" w:rsidR="00EE17A1" w:rsidRPr="00FA2A0C" w:rsidRDefault="00EE17A1" w:rsidP="00E7601B">
            <w:pPr>
              <w:pStyle w:val="TAL"/>
            </w:pPr>
            <w:r w:rsidRPr="00FA2A0C">
              <w:rPr>
                <w:lang w:val="sv-SE"/>
              </w:rPr>
              <w:t>20MHz E-UTRA signal</w:t>
            </w:r>
          </w:p>
        </w:tc>
      </w:tr>
      <w:tr w:rsidR="00EE17A1" w:rsidRPr="00FA2A0C" w14:paraId="5DA7C7BC" w14:textId="77777777" w:rsidTr="00E7601B">
        <w:trPr>
          <w:tblHeader/>
          <w:jc w:val="center"/>
        </w:trPr>
        <w:tc>
          <w:tcPr>
            <w:tcW w:w="1809" w:type="dxa"/>
            <w:vMerge w:val="restart"/>
            <w:shd w:val="clear" w:color="auto" w:fill="auto"/>
            <w:vAlign w:val="center"/>
          </w:tcPr>
          <w:p w14:paraId="59EFE81F" w14:textId="77777777" w:rsidR="00EE17A1" w:rsidRPr="00FA2A0C" w:rsidRDefault="00EE17A1" w:rsidP="00E7601B">
            <w:pPr>
              <w:pStyle w:val="TAL"/>
            </w:pPr>
            <w:r w:rsidRPr="00FA2A0C">
              <w:t>NR 60 MHz</w:t>
            </w:r>
          </w:p>
        </w:tc>
        <w:tc>
          <w:tcPr>
            <w:tcW w:w="3148" w:type="dxa"/>
            <w:shd w:val="clear" w:color="auto" w:fill="auto"/>
            <w:vAlign w:val="center"/>
          </w:tcPr>
          <w:p w14:paraId="63A8DEC7" w14:textId="77777777" w:rsidR="00EE17A1" w:rsidRPr="00FA2A0C" w:rsidRDefault="00EE17A1" w:rsidP="00E7601B">
            <w:pPr>
              <w:pStyle w:val="TAL"/>
            </w:pPr>
            <w:r w:rsidRPr="00FA2A0C">
              <w:t>±7.49</w:t>
            </w:r>
          </w:p>
        </w:tc>
        <w:tc>
          <w:tcPr>
            <w:tcW w:w="2685" w:type="dxa"/>
            <w:shd w:val="clear" w:color="auto" w:fill="auto"/>
            <w:vAlign w:val="center"/>
          </w:tcPr>
          <w:p w14:paraId="60775940" w14:textId="77777777" w:rsidR="00EE17A1" w:rsidRPr="00FA2A0C" w:rsidRDefault="00EE17A1" w:rsidP="00E7601B">
            <w:pPr>
              <w:pStyle w:val="TAL"/>
            </w:pPr>
            <w:r w:rsidRPr="00FA2A0C">
              <w:t>CW</w:t>
            </w:r>
          </w:p>
        </w:tc>
      </w:tr>
      <w:tr w:rsidR="00EE17A1" w:rsidRPr="00FA2A0C" w14:paraId="1F32CABF" w14:textId="77777777" w:rsidTr="00E7601B">
        <w:trPr>
          <w:tblHeader/>
          <w:jc w:val="center"/>
        </w:trPr>
        <w:tc>
          <w:tcPr>
            <w:tcW w:w="1809" w:type="dxa"/>
            <w:vMerge/>
            <w:shd w:val="clear" w:color="auto" w:fill="auto"/>
            <w:vAlign w:val="center"/>
          </w:tcPr>
          <w:p w14:paraId="08A66F30" w14:textId="77777777" w:rsidR="00EE17A1" w:rsidRPr="00FA2A0C" w:rsidRDefault="00EE17A1" w:rsidP="00E7601B">
            <w:pPr>
              <w:pStyle w:val="TAL"/>
            </w:pPr>
          </w:p>
        </w:tc>
        <w:tc>
          <w:tcPr>
            <w:tcW w:w="3148" w:type="dxa"/>
            <w:shd w:val="clear" w:color="auto" w:fill="auto"/>
            <w:vAlign w:val="center"/>
          </w:tcPr>
          <w:p w14:paraId="74042986" w14:textId="77777777" w:rsidR="00EE17A1" w:rsidRPr="00FA2A0C" w:rsidRDefault="00EE17A1" w:rsidP="00E7601B">
            <w:pPr>
              <w:pStyle w:val="TAL"/>
            </w:pPr>
            <w:r w:rsidRPr="00FA2A0C">
              <w:t>±25</w:t>
            </w:r>
          </w:p>
        </w:tc>
        <w:tc>
          <w:tcPr>
            <w:tcW w:w="2685" w:type="dxa"/>
            <w:shd w:val="clear" w:color="auto" w:fill="auto"/>
            <w:vAlign w:val="center"/>
          </w:tcPr>
          <w:p w14:paraId="5EB9F682" w14:textId="77777777" w:rsidR="00EE17A1" w:rsidRPr="00FA2A0C" w:rsidRDefault="00EE17A1" w:rsidP="00E7601B">
            <w:pPr>
              <w:pStyle w:val="TAL"/>
            </w:pPr>
            <w:r w:rsidRPr="00FA2A0C">
              <w:rPr>
                <w:lang w:val="sv-SE"/>
              </w:rPr>
              <w:t>20MHz E-UTRA signal</w:t>
            </w:r>
          </w:p>
        </w:tc>
      </w:tr>
      <w:tr w:rsidR="00EE17A1" w:rsidRPr="00FA2A0C" w14:paraId="2FF10F0D" w14:textId="77777777" w:rsidTr="00E7601B">
        <w:trPr>
          <w:tblHeader/>
          <w:jc w:val="center"/>
        </w:trPr>
        <w:tc>
          <w:tcPr>
            <w:tcW w:w="1809" w:type="dxa"/>
            <w:vMerge w:val="restart"/>
            <w:shd w:val="clear" w:color="auto" w:fill="auto"/>
            <w:vAlign w:val="center"/>
          </w:tcPr>
          <w:p w14:paraId="7A98BBFA" w14:textId="77777777" w:rsidR="00EE17A1" w:rsidRPr="00FA2A0C" w:rsidRDefault="00EE17A1" w:rsidP="00E7601B">
            <w:pPr>
              <w:pStyle w:val="TAL"/>
            </w:pPr>
            <w:r w:rsidRPr="00FA2A0C">
              <w:t>NR 70 MHz</w:t>
            </w:r>
          </w:p>
        </w:tc>
        <w:tc>
          <w:tcPr>
            <w:tcW w:w="3148" w:type="dxa"/>
            <w:shd w:val="clear" w:color="auto" w:fill="auto"/>
            <w:vAlign w:val="center"/>
          </w:tcPr>
          <w:p w14:paraId="507067AC" w14:textId="77777777" w:rsidR="00EE17A1" w:rsidRPr="00FA2A0C" w:rsidRDefault="00EE17A1" w:rsidP="00E7601B">
            <w:pPr>
              <w:pStyle w:val="TAL"/>
            </w:pPr>
            <w:r w:rsidRPr="00FA2A0C">
              <w:t>±7.42</w:t>
            </w:r>
          </w:p>
        </w:tc>
        <w:tc>
          <w:tcPr>
            <w:tcW w:w="2685" w:type="dxa"/>
            <w:shd w:val="clear" w:color="auto" w:fill="auto"/>
            <w:vAlign w:val="center"/>
          </w:tcPr>
          <w:p w14:paraId="03460316" w14:textId="77777777" w:rsidR="00EE17A1" w:rsidRPr="00FA2A0C" w:rsidRDefault="00EE17A1" w:rsidP="00E7601B">
            <w:pPr>
              <w:pStyle w:val="TAL"/>
            </w:pPr>
            <w:r w:rsidRPr="00FA2A0C">
              <w:t>CW</w:t>
            </w:r>
          </w:p>
        </w:tc>
      </w:tr>
      <w:tr w:rsidR="00EE17A1" w:rsidRPr="00FA2A0C" w14:paraId="3D6FA192" w14:textId="77777777" w:rsidTr="00E7601B">
        <w:trPr>
          <w:tblHeader/>
          <w:jc w:val="center"/>
        </w:trPr>
        <w:tc>
          <w:tcPr>
            <w:tcW w:w="1809" w:type="dxa"/>
            <w:vMerge/>
            <w:shd w:val="clear" w:color="auto" w:fill="auto"/>
            <w:vAlign w:val="center"/>
          </w:tcPr>
          <w:p w14:paraId="4DDB3812" w14:textId="77777777" w:rsidR="00EE17A1" w:rsidRPr="00FA2A0C" w:rsidRDefault="00EE17A1" w:rsidP="00E7601B">
            <w:pPr>
              <w:pStyle w:val="TAL"/>
            </w:pPr>
          </w:p>
        </w:tc>
        <w:tc>
          <w:tcPr>
            <w:tcW w:w="3148" w:type="dxa"/>
            <w:shd w:val="clear" w:color="auto" w:fill="auto"/>
            <w:vAlign w:val="center"/>
          </w:tcPr>
          <w:p w14:paraId="6E02ECEB" w14:textId="77777777" w:rsidR="00EE17A1" w:rsidRPr="00FA2A0C" w:rsidRDefault="00EE17A1" w:rsidP="00E7601B">
            <w:pPr>
              <w:pStyle w:val="TAL"/>
            </w:pPr>
            <w:r w:rsidRPr="00FA2A0C">
              <w:t>±25</w:t>
            </w:r>
          </w:p>
        </w:tc>
        <w:tc>
          <w:tcPr>
            <w:tcW w:w="2685" w:type="dxa"/>
            <w:shd w:val="clear" w:color="auto" w:fill="auto"/>
            <w:vAlign w:val="center"/>
          </w:tcPr>
          <w:p w14:paraId="0147E02C" w14:textId="77777777" w:rsidR="00EE17A1" w:rsidRPr="00FA2A0C" w:rsidRDefault="00EE17A1" w:rsidP="00E7601B">
            <w:pPr>
              <w:pStyle w:val="TAL"/>
            </w:pPr>
            <w:r w:rsidRPr="00FA2A0C">
              <w:rPr>
                <w:lang w:val="sv-SE"/>
              </w:rPr>
              <w:t>20MHz E-UTRA signal</w:t>
            </w:r>
          </w:p>
        </w:tc>
      </w:tr>
      <w:tr w:rsidR="00EE17A1" w:rsidRPr="00FA2A0C" w14:paraId="6D67C056" w14:textId="77777777" w:rsidTr="00E7601B">
        <w:trPr>
          <w:tblHeader/>
          <w:jc w:val="center"/>
        </w:trPr>
        <w:tc>
          <w:tcPr>
            <w:tcW w:w="1809" w:type="dxa"/>
            <w:vMerge w:val="restart"/>
            <w:shd w:val="clear" w:color="auto" w:fill="auto"/>
            <w:vAlign w:val="center"/>
          </w:tcPr>
          <w:p w14:paraId="7E96309C" w14:textId="77777777" w:rsidR="00EE17A1" w:rsidRPr="00FA2A0C" w:rsidRDefault="00EE17A1" w:rsidP="00E7601B">
            <w:pPr>
              <w:pStyle w:val="TAL"/>
            </w:pPr>
            <w:r w:rsidRPr="00FA2A0C">
              <w:t>NR 80 MHz</w:t>
            </w:r>
          </w:p>
        </w:tc>
        <w:tc>
          <w:tcPr>
            <w:tcW w:w="3148" w:type="dxa"/>
            <w:shd w:val="clear" w:color="auto" w:fill="auto"/>
            <w:vAlign w:val="center"/>
          </w:tcPr>
          <w:p w14:paraId="62D3BC6B" w14:textId="77777777" w:rsidR="00EE17A1" w:rsidRPr="00FA2A0C" w:rsidRDefault="00EE17A1" w:rsidP="00E7601B">
            <w:pPr>
              <w:pStyle w:val="TAL"/>
            </w:pPr>
            <w:r w:rsidRPr="00FA2A0C">
              <w:t>±7.44</w:t>
            </w:r>
          </w:p>
        </w:tc>
        <w:tc>
          <w:tcPr>
            <w:tcW w:w="2685" w:type="dxa"/>
            <w:shd w:val="clear" w:color="auto" w:fill="auto"/>
            <w:vAlign w:val="center"/>
          </w:tcPr>
          <w:p w14:paraId="6FF03680" w14:textId="77777777" w:rsidR="00EE17A1" w:rsidRPr="00FA2A0C" w:rsidRDefault="00EE17A1" w:rsidP="00E7601B">
            <w:pPr>
              <w:pStyle w:val="TAL"/>
            </w:pPr>
            <w:r w:rsidRPr="00FA2A0C">
              <w:t>CW</w:t>
            </w:r>
          </w:p>
        </w:tc>
      </w:tr>
      <w:tr w:rsidR="00EE17A1" w:rsidRPr="00FA2A0C" w14:paraId="35231410" w14:textId="77777777" w:rsidTr="00E7601B">
        <w:trPr>
          <w:tblHeader/>
          <w:jc w:val="center"/>
        </w:trPr>
        <w:tc>
          <w:tcPr>
            <w:tcW w:w="1809" w:type="dxa"/>
            <w:vMerge/>
            <w:shd w:val="clear" w:color="auto" w:fill="auto"/>
            <w:vAlign w:val="center"/>
          </w:tcPr>
          <w:p w14:paraId="404A9C8D" w14:textId="77777777" w:rsidR="00EE17A1" w:rsidRPr="00FA2A0C" w:rsidRDefault="00EE17A1" w:rsidP="00E7601B">
            <w:pPr>
              <w:pStyle w:val="TAL"/>
            </w:pPr>
          </w:p>
        </w:tc>
        <w:tc>
          <w:tcPr>
            <w:tcW w:w="3148" w:type="dxa"/>
            <w:shd w:val="clear" w:color="auto" w:fill="auto"/>
            <w:vAlign w:val="center"/>
          </w:tcPr>
          <w:p w14:paraId="0964AA10" w14:textId="77777777" w:rsidR="00EE17A1" w:rsidRPr="00FA2A0C" w:rsidRDefault="00EE17A1" w:rsidP="00E7601B">
            <w:pPr>
              <w:pStyle w:val="TAL"/>
            </w:pPr>
            <w:r w:rsidRPr="00FA2A0C">
              <w:t>±25</w:t>
            </w:r>
          </w:p>
        </w:tc>
        <w:tc>
          <w:tcPr>
            <w:tcW w:w="2685" w:type="dxa"/>
            <w:shd w:val="clear" w:color="auto" w:fill="auto"/>
            <w:vAlign w:val="center"/>
          </w:tcPr>
          <w:p w14:paraId="75DCDD4F" w14:textId="77777777" w:rsidR="00EE17A1" w:rsidRPr="00FA2A0C" w:rsidRDefault="00EE17A1" w:rsidP="00E7601B">
            <w:pPr>
              <w:pStyle w:val="TAL"/>
            </w:pPr>
            <w:r w:rsidRPr="00FA2A0C">
              <w:rPr>
                <w:lang w:val="sv-SE"/>
              </w:rPr>
              <w:t>20MHz E-UTRA signal</w:t>
            </w:r>
          </w:p>
        </w:tc>
      </w:tr>
      <w:tr w:rsidR="00EE17A1" w:rsidRPr="00FA2A0C" w14:paraId="283EAF31" w14:textId="77777777" w:rsidTr="00E7601B">
        <w:trPr>
          <w:tblHeader/>
          <w:jc w:val="center"/>
        </w:trPr>
        <w:tc>
          <w:tcPr>
            <w:tcW w:w="1809" w:type="dxa"/>
            <w:vMerge w:val="restart"/>
            <w:shd w:val="clear" w:color="auto" w:fill="auto"/>
            <w:vAlign w:val="center"/>
          </w:tcPr>
          <w:p w14:paraId="1DC5871A" w14:textId="77777777" w:rsidR="00EE17A1" w:rsidRPr="00FA2A0C" w:rsidRDefault="00EE17A1" w:rsidP="00E7601B">
            <w:pPr>
              <w:pStyle w:val="TAL"/>
            </w:pPr>
            <w:r w:rsidRPr="00FA2A0C">
              <w:t>NR 90 MHz</w:t>
            </w:r>
          </w:p>
        </w:tc>
        <w:tc>
          <w:tcPr>
            <w:tcW w:w="3148" w:type="dxa"/>
            <w:shd w:val="clear" w:color="auto" w:fill="auto"/>
            <w:vAlign w:val="center"/>
          </w:tcPr>
          <w:p w14:paraId="3DDCA964" w14:textId="77777777" w:rsidR="00EE17A1" w:rsidRPr="00FA2A0C" w:rsidRDefault="00EE17A1" w:rsidP="00E7601B">
            <w:pPr>
              <w:pStyle w:val="TAL"/>
            </w:pPr>
            <w:r w:rsidRPr="00FA2A0C">
              <w:t>±25</w:t>
            </w:r>
          </w:p>
        </w:tc>
        <w:tc>
          <w:tcPr>
            <w:tcW w:w="2685" w:type="dxa"/>
            <w:shd w:val="clear" w:color="auto" w:fill="auto"/>
            <w:vAlign w:val="center"/>
          </w:tcPr>
          <w:p w14:paraId="555B3CF7" w14:textId="77777777" w:rsidR="00EE17A1" w:rsidRPr="00FA2A0C" w:rsidRDefault="00EE17A1" w:rsidP="00E7601B">
            <w:pPr>
              <w:pStyle w:val="TAL"/>
            </w:pPr>
            <w:r w:rsidRPr="00FA2A0C">
              <w:t>CW</w:t>
            </w:r>
          </w:p>
        </w:tc>
      </w:tr>
      <w:tr w:rsidR="00EE17A1" w:rsidRPr="00FA2A0C" w14:paraId="4E159591" w14:textId="77777777" w:rsidTr="00E7601B">
        <w:trPr>
          <w:tblHeader/>
          <w:jc w:val="center"/>
        </w:trPr>
        <w:tc>
          <w:tcPr>
            <w:tcW w:w="1809" w:type="dxa"/>
            <w:vMerge/>
            <w:shd w:val="clear" w:color="auto" w:fill="auto"/>
            <w:vAlign w:val="center"/>
          </w:tcPr>
          <w:p w14:paraId="07D3AE04" w14:textId="77777777" w:rsidR="00EE17A1" w:rsidRPr="00FA2A0C" w:rsidRDefault="00EE17A1" w:rsidP="00E7601B">
            <w:pPr>
              <w:pStyle w:val="TAL"/>
            </w:pPr>
          </w:p>
        </w:tc>
        <w:tc>
          <w:tcPr>
            <w:tcW w:w="3148" w:type="dxa"/>
            <w:shd w:val="clear" w:color="auto" w:fill="auto"/>
            <w:vAlign w:val="center"/>
          </w:tcPr>
          <w:p w14:paraId="5EC7804E" w14:textId="77777777" w:rsidR="00EE17A1" w:rsidRPr="00FA2A0C" w:rsidRDefault="00EE17A1" w:rsidP="00E7601B">
            <w:pPr>
              <w:pStyle w:val="TAL"/>
            </w:pPr>
            <w:r w:rsidRPr="00FA2A0C">
              <w:t>±7.43</w:t>
            </w:r>
          </w:p>
        </w:tc>
        <w:tc>
          <w:tcPr>
            <w:tcW w:w="2685" w:type="dxa"/>
            <w:shd w:val="clear" w:color="auto" w:fill="auto"/>
            <w:vAlign w:val="center"/>
          </w:tcPr>
          <w:p w14:paraId="26921AA9" w14:textId="77777777" w:rsidR="00EE17A1" w:rsidRPr="00FA2A0C" w:rsidRDefault="00EE17A1" w:rsidP="00E7601B">
            <w:pPr>
              <w:pStyle w:val="TAL"/>
            </w:pPr>
            <w:r w:rsidRPr="00FA2A0C">
              <w:rPr>
                <w:lang w:val="sv-SE"/>
              </w:rPr>
              <w:t>20MHz E-UTRA signal</w:t>
            </w:r>
          </w:p>
        </w:tc>
      </w:tr>
      <w:tr w:rsidR="00EE17A1" w:rsidRPr="00FA2A0C" w14:paraId="617FEC14" w14:textId="77777777" w:rsidTr="00E7601B">
        <w:trPr>
          <w:tblHeader/>
          <w:jc w:val="center"/>
        </w:trPr>
        <w:tc>
          <w:tcPr>
            <w:tcW w:w="1809" w:type="dxa"/>
            <w:vMerge w:val="restart"/>
            <w:shd w:val="clear" w:color="auto" w:fill="auto"/>
            <w:vAlign w:val="center"/>
          </w:tcPr>
          <w:p w14:paraId="2D17C327" w14:textId="77777777" w:rsidR="00EE17A1" w:rsidRPr="00FA2A0C" w:rsidRDefault="00EE17A1" w:rsidP="00E7601B">
            <w:pPr>
              <w:pStyle w:val="TAL"/>
            </w:pPr>
            <w:r w:rsidRPr="00FA2A0C">
              <w:t>NR 100 MHz</w:t>
            </w:r>
          </w:p>
        </w:tc>
        <w:tc>
          <w:tcPr>
            <w:tcW w:w="3148" w:type="dxa"/>
            <w:shd w:val="clear" w:color="auto" w:fill="auto"/>
            <w:vAlign w:val="center"/>
          </w:tcPr>
          <w:p w14:paraId="03A68317" w14:textId="77777777" w:rsidR="00EE17A1" w:rsidRPr="00FA2A0C" w:rsidRDefault="00EE17A1" w:rsidP="00E7601B">
            <w:pPr>
              <w:pStyle w:val="TAL"/>
            </w:pPr>
            <w:r w:rsidRPr="00FA2A0C">
              <w:t>±7.45</w:t>
            </w:r>
          </w:p>
        </w:tc>
        <w:tc>
          <w:tcPr>
            <w:tcW w:w="2685" w:type="dxa"/>
            <w:shd w:val="clear" w:color="auto" w:fill="auto"/>
            <w:vAlign w:val="center"/>
          </w:tcPr>
          <w:p w14:paraId="25FFCD9E" w14:textId="77777777" w:rsidR="00EE17A1" w:rsidRPr="00FA2A0C" w:rsidRDefault="00EE17A1" w:rsidP="00E7601B">
            <w:pPr>
              <w:pStyle w:val="TAL"/>
            </w:pPr>
            <w:r w:rsidRPr="00FA2A0C">
              <w:t>CW</w:t>
            </w:r>
          </w:p>
        </w:tc>
      </w:tr>
      <w:tr w:rsidR="00EE17A1" w:rsidRPr="00FA2A0C" w14:paraId="210ABD3E" w14:textId="77777777" w:rsidTr="00E7601B">
        <w:trPr>
          <w:tblHeader/>
          <w:jc w:val="center"/>
        </w:trPr>
        <w:tc>
          <w:tcPr>
            <w:tcW w:w="1809" w:type="dxa"/>
            <w:vMerge/>
            <w:shd w:val="clear" w:color="auto" w:fill="auto"/>
            <w:vAlign w:val="center"/>
          </w:tcPr>
          <w:p w14:paraId="0390B8A0" w14:textId="77777777" w:rsidR="00EE17A1" w:rsidRPr="00FA2A0C" w:rsidRDefault="00EE17A1" w:rsidP="00E7601B">
            <w:pPr>
              <w:pStyle w:val="TAL"/>
            </w:pPr>
          </w:p>
        </w:tc>
        <w:tc>
          <w:tcPr>
            <w:tcW w:w="3148" w:type="dxa"/>
            <w:shd w:val="clear" w:color="auto" w:fill="auto"/>
            <w:vAlign w:val="center"/>
          </w:tcPr>
          <w:p w14:paraId="6207812E" w14:textId="77777777" w:rsidR="00EE17A1" w:rsidRPr="00FA2A0C" w:rsidRDefault="00EE17A1" w:rsidP="00E7601B">
            <w:pPr>
              <w:pStyle w:val="TAL"/>
            </w:pPr>
            <w:r w:rsidRPr="00FA2A0C">
              <w:t>±25</w:t>
            </w:r>
          </w:p>
        </w:tc>
        <w:tc>
          <w:tcPr>
            <w:tcW w:w="2685" w:type="dxa"/>
            <w:shd w:val="clear" w:color="auto" w:fill="auto"/>
            <w:vAlign w:val="center"/>
          </w:tcPr>
          <w:p w14:paraId="54F39E3F" w14:textId="77777777" w:rsidR="00EE17A1" w:rsidRPr="00FA2A0C" w:rsidRDefault="00EE17A1" w:rsidP="00E7601B">
            <w:pPr>
              <w:pStyle w:val="TAL"/>
            </w:pPr>
            <w:r w:rsidRPr="00FA2A0C">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607" w:name="_Toc21096833"/>
      <w:bookmarkStart w:id="9608" w:name="_Toc29763800"/>
      <w:bookmarkStart w:id="9609" w:name="_Toc36030271"/>
      <w:bookmarkStart w:id="9610" w:name="_Toc37180171"/>
      <w:bookmarkStart w:id="9611" w:name="_Toc45869871"/>
      <w:bookmarkStart w:id="9612" w:name="_Toc52555677"/>
      <w:bookmarkStart w:id="9613" w:name="_Toc61113140"/>
      <w:bookmarkStart w:id="9614" w:name="_Toc67912024"/>
      <w:bookmarkStart w:id="9615" w:name="_Toc74840844"/>
      <w:bookmarkStart w:id="9616" w:name="_Toc76503979"/>
      <w:bookmarkStart w:id="9617" w:name="_Toc83042531"/>
      <w:bookmarkStart w:id="9618" w:name="_Toc89854705"/>
      <w:bookmarkStart w:id="9619" w:name="_Toc98667478"/>
      <w:bookmarkStart w:id="9620" w:name="_Toc105752761"/>
      <w:bookmarkStart w:id="9621" w:name="_Toc123150379"/>
      <w:bookmarkStart w:id="9622" w:name="_Toc124163341"/>
      <w:bookmarkStart w:id="9623" w:name="_Toc130913651"/>
      <w:bookmarkStart w:id="9624" w:name="_Toc137373936"/>
      <w:bookmarkStart w:id="9625" w:name="_Toc138892616"/>
      <w:bookmarkStart w:id="9626" w:name="_Toc155216683"/>
      <w:bookmarkStart w:id="9627" w:name="_Toc216361539"/>
      <w:r w:rsidRPr="009202AA">
        <w:t>10.8.2.2</w:t>
      </w:r>
      <w:r w:rsidRPr="009202AA">
        <w:tab/>
        <w:t>General narrowband intermodulation minimum requirement</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6AFCB16" w14:textId="77777777" w:rsidR="00EE17A1" w:rsidRPr="00FA2A0C" w:rsidRDefault="00EE17A1" w:rsidP="00EE17A1">
      <w:pPr>
        <w:pStyle w:val="TH"/>
      </w:pPr>
      <w:r w:rsidRPr="00FA2A0C">
        <w:lastRenderedPageBreak/>
        <w:t xml:space="preserve">Table 10.8.2.2-2: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EE17A1" w:rsidRPr="00FA2A0C" w14:paraId="1910DA32" w14:textId="77777777" w:rsidTr="00E7601B">
        <w:trPr>
          <w:tblHeader/>
          <w:jc w:val="center"/>
        </w:trPr>
        <w:tc>
          <w:tcPr>
            <w:tcW w:w="1701" w:type="dxa"/>
            <w:shd w:val="clear" w:color="auto" w:fill="auto"/>
          </w:tcPr>
          <w:p w14:paraId="510EF5FD" w14:textId="77777777" w:rsidR="00EE17A1" w:rsidRPr="00FA2A0C" w:rsidRDefault="00EE17A1" w:rsidP="00E7601B">
            <w:pPr>
              <w:pStyle w:val="TAH"/>
            </w:pPr>
            <w:r w:rsidRPr="00FA2A0C">
              <w:lastRenderedPageBreak/>
              <w:t xml:space="preserve">RAT of the carrier adjacent to the upper/lower </w:t>
            </w:r>
            <w:r w:rsidRPr="00FA2A0C">
              <w:rPr>
                <w:i/>
              </w:rPr>
              <w:t>Base Station RF Bandwidth</w:t>
            </w:r>
            <w:r w:rsidRPr="00FA2A0C">
              <w:t xml:space="preserve"> edge or edge of the </w:t>
            </w:r>
            <w:r w:rsidRPr="00FA2A0C">
              <w:rPr>
                <w:rFonts w:cs="Arial"/>
                <w:bCs/>
                <w:i/>
                <w:szCs w:val="18"/>
              </w:rPr>
              <w:t>sub-block</w:t>
            </w:r>
          </w:p>
        </w:tc>
        <w:tc>
          <w:tcPr>
            <w:tcW w:w="2635" w:type="dxa"/>
            <w:shd w:val="clear" w:color="auto" w:fill="auto"/>
          </w:tcPr>
          <w:p w14:paraId="45FFD36F" w14:textId="77777777" w:rsidR="00EE17A1" w:rsidRPr="00FA2A0C" w:rsidRDefault="00EE17A1" w:rsidP="00E7601B">
            <w:pPr>
              <w:pStyle w:val="TAH"/>
            </w:pPr>
            <w:r w:rsidRPr="00FA2A0C">
              <w:t xml:space="preserve">CW or 1RB interfering signal centre frequency offset from the </w:t>
            </w:r>
            <w:r w:rsidRPr="00FA2A0C">
              <w:rPr>
                <w:i/>
              </w:rPr>
              <w:t>Base Station RF Bandwidthedge</w:t>
            </w:r>
            <w:r w:rsidRPr="00FA2A0C">
              <w:t xml:space="preserve"> or edge of </w:t>
            </w:r>
            <w:r w:rsidRPr="00FA2A0C">
              <w:rPr>
                <w:i/>
              </w:rPr>
              <w:t>sub-block</w:t>
            </w:r>
            <w:r w:rsidRPr="00FA2A0C">
              <w:t xml:space="preserve"> inside a gap [kHz]</w:t>
            </w:r>
          </w:p>
        </w:tc>
        <w:tc>
          <w:tcPr>
            <w:tcW w:w="3294" w:type="dxa"/>
            <w:shd w:val="clear" w:color="auto" w:fill="auto"/>
          </w:tcPr>
          <w:p w14:paraId="025F3214" w14:textId="77777777" w:rsidR="00EE17A1" w:rsidRPr="00FA2A0C" w:rsidRDefault="00EE17A1" w:rsidP="00E7601B">
            <w:pPr>
              <w:pStyle w:val="TAH"/>
            </w:pPr>
            <w:r w:rsidRPr="00FA2A0C">
              <w:t>Type of interfering signal</w:t>
            </w:r>
          </w:p>
        </w:tc>
      </w:tr>
      <w:tr w:rsidR="00EE17A1" w:rsidRPr="00FA2A0C" w14:paraId="12272456" w14:textId="77777777" w:rsidTr="00E7601B">
        <w:trPr>
          <w:jc w:val="center"/>
        </w:trPr>
        <w:tc>
          <w:tcPr>
            <w:tcW w:w="1701" w:type="dxa"/>
            <w:vMerge w:val="restart"/>
            <w:shd w:val="clear" w:color="auto" w:fill="auto"/>
          </w:tcPr>
          <w:p w14:paraId="368F7B18" w14:textId="77777777" w:rsidR="00EE17A1" w:rsidRPr="00FA2A0C" w:rsidRDefault="00EE17A1" w:rsidP="00E7601B">
            <w:pPr>
              <w:pStyle w:val="TAL"/>
              <w:rPr>
                <w:rFonts w:cs="Arial"/>
                <w:szCs w:val="18"/>
              </w:rPr>
            </w:pPr>
            <w:r w:rsidRPr="00FA2A0C">
              <w:rPr>
                <w:rFonts w:cs="Arial"/>
                <w:szCs w:val="18"/>
              </w:rPr>
              <w:t>E-UTRA 1.4 MHz</w:t>
            </w:r>
          </w:p>
          <w:p w14:paraId="39722AC6" w14:textId="77777777" w:rsidR="00EE17A1" w:rsidRPr="00FA2A0C" w:rsidRDefault="00EE17A1" w:rsidP="00E7601B">
            <w:pPr>
              <w:pStyle w:val="TAL"/>
              <w:rPr>
                <w:rFonts w:cs="Arial"/>
                <w:szCs w:val="18"/>
              </w:rPr>
            </w:pPr>
          </w:p>
        </w:tc>
        <w:tc>
          <w:tcPr>
            <w:tcW w:w="2635" w:type="dxa"/>
            <w:shd w:val="clear" w:color="auto" w:fill="auto"/>
            <w:vAlign w:val="center"/>
          </w:tcPr>
          <w:p w14:paraId="6BDFCCB6"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3BD59B5" w14:textId="77777777" w:rsidR="00EE17A1" w:rsidRPr="00FA2A0C" w:rsidRDefault="00EE17A1" w:rsidP="00E7601B">
            <w:pPr>
              <w:pStyle w:val="TAL"/>
            </w:pPr>
            <w:r w:rsidRPr="00FA2A0C">
              <w:t>CW</w:t>
            </w:r>
          </w:p>
        </w:tc>
      </w:tr>
      <w:tr w:rsidR="00EE17A1" w:rsidRPr="00EE17A1" w14:paraId="07B03BAF" w14:textId="77777777" w:rsidTr="00E7601B">
        <w:trPr>
          <w:jc w:val="center"/>
        </w:trPr>
        <w:tc>
          <w:tcPr>
            <w:tcW w:w="1701" w:type="dxa"/>
            <w:vMerge/>
            <w:shd w:val="clear" w:color="auto" w:fill="auto"/>
          </w:tcPr>
          <w:p w14:paraId="02A9B7D6" w14:textId="77777777" w:rsidR="00EE17A1" w:rsidRPr="00FA2A0C" w:rsidRDefault="00EE17A1" w:rsidP="00E7601B">
            <w:pPr>
              <w:pStyle w:val="TAL"/>
              <w:rPr>
                <w:rFonts w:cs="Arial"/>
                <w:szCs w:val="18"/>
              </w:rPr>
            </w:pPr>
          </w:p>
        </w:tc>
        <w:tc>
          <w:tcPr>
            <w:tcW w:w="2635" w:type="dxa"/>
            <w:shd w:val="clear" w:color="auto" w:fill="auto"/>
            <w:vAlign w:val="center"/>
          </w:tcPr>
          <w:p w14:paraId="43FE2FE2" w14:textId="77777777" w:rsidR="00EE17A1" w:rsidRPr="00FA2A0C" w:rsidRDefault="00EE17A1" w:rsidP="00E7601B">
            <w:pPr>
              <w:pStyle w:val="TAL"/>
            </w:pPr>
            <w:r w:rsidRPr="00FA2A0C">
              <w:t xml:space="preserve">±970 (BC1 and BC3) / </w:t>
            </w:r>
            <w:r w:rsidRPr="00FA2A0C">
              <w:br/>
              <w:t>±790 (BC2)</w:t>
            </w:r>
          </w:p>
        </w:tc>
        <w:tc>
          <w:tcPr>
            <w:tcW w:w="3294" w:type="dxa"/>
            <w:shd w:val="clear" w:color="auto" w:fill="auto"/>
          </w:tcPr>
          <w:p w14:paraId="097FD237" w14:textId="77777777" w:rsidR="00EE17A1" w:rsidRPr="00FA2A0C" w:rsidRDefault="00EE17A1" w:rsidP="00E7601B">
            <w:pPr>
              <w:pStyle w:val="TAL"/>
              <w:rPr>
                <w:lang w:val="sv-SE"/>
              </w:rPr>
            </w:pPr>
            <w:r w:rsidRPr="00FA2A0C">
              <w:rPr>
                <w:lang w:val="sv-SE"/>
              </w:rPr>
              <w:t>1,4 MHz E-UTRA signal, 1 RB (NOTE 1)</w:t>
            </w:r>
          </w:p>
        </w:tc>
      </w:tr>
      <w:tr w:rsidR="00EE17A1" w:rsidRPr="00FA2A0C" w14:paraId="5EE894E9" w14:textId="77777777" w:rsidTr="00E7601B">
        <w:trPr>
          <w:jc w:val="center"/>
        </w:trPr>
        <w:tc>
          <w:tcPr>
            <w:tcW w:w="1701" w:type="dxa"/>
            <w:vMerge w:val="restart"/>
            <w:shd w:val="clear" w:color="auto" w:fill="auto"/>
          </w:tcPr>
          <w:p w14:paraId="0EEE68CB" w14:textId="77777777" w:rsidR="00EE17A1" w:rsidRPr="00FA2A0C" w:rsidRDefault="00EE17A1" w:rsidP="00E7601B">
            <w:pPr>
              <w:pStyle w:val="TAL"/>
              <w:rPr>
                <w:rFonts w:cs="Arial"/>
                <w:szCs w:val="18"/>
              </w:rPr>
            </w:pPr>
            <w:r w:rsidRPr="00FA2A0C">
              <w:rPr>
                <w:rFonts w:cs="Arial"/>
                <w:szCs w:val="18"/>
              </w:rPr>
              <w:t>E-UTRA 3 MHz</w:t>
            </w:r>
          </w:p>
          <w:p w14:paraId="6B36DA68" w14:textId="77777777" w:rsidR="00EE17A1" w:rsidRPr="00FA2A0C" w:rsidRDefault="00EE17A1" w:rsidP="00E7601B">
            <w:pPr>
              <w:pStyle w:val="TAL"/>
              <w:rPr>
                <w:rFonts w:cs="Arial"/>
                <w:szCs w:val="18"/>
              </w:rPr>
            </w:pPr>
          </w:p>
        </w:tc>
        <w:tc>
          <w:tcPr>
            <w:tcW w:w="2635" w:type="dxa"/>
            <w:shd w:val="clear" w:color="auto" w:fill="auto"/>
            <w:vAlign w:val="center"/>
          </w:tcPr>
          <w:p w14:paraId="3265BD7F"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4237267" w14:textId="77777777" w:rsidR="00EE17A1" w:rsidRPr="00FA2A0C" w:rsidRDefault="00EE17A1" w:rsidP="00E7601B">
            <w:pPr>
              <w:pStyle w:val="TAL"/>
            </w:pPr>
            <w:r w:rsidRPr="00FA2A0C">
              <w:t>CW</w:t>
            </w:r>
          </w:p>
        </w:tc>
      </w:tr>
      <w:tr w:rsidR="00EE17A1" w:rsidRPr="00EE17A1" w14:paraId="79397D22" w14:textId="77777777" w:rsidTr="00E7601B">
        <w:trPr>
          <w:jc w:val="center"/>
        </w:trPr>
        <w:tc>
          <w:tcPr>
            <w:tcW w:w="1701" w:type="dxa"/>
            <w:vMerge/>
            <w:shd w:val="clear" w:color="auto" w:fill="auto"/>
          </w:tcPr>
          <w:p w14:paraId="1BA59107" w14:textId="77777777" w:rsidR="00EE17A1" w:rsidRPr="00FA2A0C" w:rsidRDefault="00EE17A1" w:rsidP="00E7601B">
            <w:pPr>
              <w:pStyle w:val="TAL"/>
              <w:rPr>
                <w:rFonts w:cs="Arial"/>
                <w:szCs w:val="18"/>
              </w:rPr>
            </w:pPr>
          </w:p>
        </w:tc>
        <w:tc>
          <w:tcPr>
            <w:tcW w:w="2635" w:type="dxa"/>
            <w:shd w:val="clear" w:color="auto" w:fill="auto"/>
            <w:vAlign w:val="center"/>
          </w:tcPr>
          <w:p w14:paraId="39B97FFA" w14:textId="77777777" w:rsidR="00EE17A1" w:rsidRPr="00FA2A0C" w:rsidRDefault="00EE17A1" w:rsidP="00E7601B">
            <w:pPr>
              <w:pStyle w:val="TAL"/>
            </w:pPr>
            <w:r w:rsidRPr="00FA2A0C">
              <w:t xml:space="preserve">±960 (BC1 and BC3) / </w:t>
            </w:r>
            <w:r w:rsidRPr="00FA2A0C">
              <w:br/>
              <w:t>±780 (BC2)</w:t>
            </w:r>
          </w:p>
        </w:tc>
        <w:tc>
          <w:tcPr>
            <w:tcW w:w="3294" w:type="dxa"/>
            <w:shd w:val="clear" w:color="auto" w:fill="auto"/>
          </w:tcPr>
          <w:p w14:paraId="1C6F69C5" w14:textId="77777777" w:rsidR="00EE17A1" w:rsidRPr="00FA2A0C" w:rsidRDefault="00EE17A1" w:rsidP="00E7601B">
            <w:pPr>
              <w:pStyle w:val="TAL"/>
              <w:rPr>
                <w:lang w:val="sv-SE"/>
              </w:rPr>
            </w:pPr>
            <w:r w:rsidRPr="00FA2A0C">
              <w:rPr>
                <w:lang w:val="sv-SE"/>
              </w:rPr>
              <w:t>3,0 MHz E-UTRA signal, 1 RB (NOTE 1)</w:t>
            </w:r>
          </w:p>
        </w:tc>
      </w:tr>
      <w:tr w:rsidR="00EE17A1" w:rsidRPr="00FA2A0C" w14:paraId="28E40EB4" w14:textId="77777777" w:rsidTr="00E7601B">
        <w:trPr>
          <w:jc w:val="center"/>
        </w:trPr>
        <w:tc>
          <w:tcPr>
            <w:tcW w:w="1701" w:type="dxa"/>
            <w:vMerge w:val="restart"/>
            <w:shd w:val="clear" w:color="auto" w:fill="auto"/>
          </w:tcPr>
          <w:p w14:paraId="2D828800" w14:textId="77777777" w:rsidR="00EE17A1" w:rsidRPr="00FA2A0C" w:rsidRDefault="00EE17A1" w:rsidP="00E7601B">
            <w:pPr>
              <w:pStyle w:val="TAL"/>
              <w:rPr>
                <w:rFonts w:cs="Arial"/>
                <w:szCs w:val="18"/>
              </w:rPr>
            </w:pPr>
            <w:r w:rsidRPr="00FA2A0C">
              <w:rPr>
                <w:rFonts w:cs="Arial"/>
                <w:szCs w:val="18"/>
              </w:rPr>
              <w:t>E-UTRA 5 MHz</w:t>
            </w:r>
          </w:p>
        </w:tc>
        <w:tc>
          <w:tcPr>
            <w:tcW w:w="2635" w:type="dxa"/>
            <w:shd w:val="clear" w:color="auto" w:fill="auto"/>
            <w:vAlign w:val="center"/>
          </w:tcPr>
          <w:p w14:paraId="03A82B37" w14:textId="77777777" w:rsidR="00EE17A1" w:rsidRPr="00FA2A0C" w:rsidRDefault="00EE17A1" w:rsidP="00E7601B">
            <w:pPr>
              <w:pStyle w:val="TAL"/>
            </w:pPr>
            <w:r w:rsidRPr="00FA2A0C">
              <w:t>±360</w:t>
            </w:r>
          </w:p>
        </w:tc>
        <w:tc>
          <w:tcPr>
            <w:tcW w:w="3294" w:type="dxa"/>
            <w:shd w:val="clear" w:color="auto" w:fill="auto"/>
          </w:tcPr>
          <w:p w14:paraId="658E8DD5" w14:textId="77777777" w:rsidR="00EE17A1" w:rsidRPr="00FA2A0C" w:rsidRDefault="00EE17A1" w:rsidP="00E7601B">
            <w:pPr>
              <w:pStyle w:val="TAL"/>
            </w:pPr>
            <w:r w:rsidRPr="00FA2A0C">
              <w:t>CW</w:t>
            </w:r>
          </w:p>
        </w:tc>
      </w:tr>
      <w:tr w:rsidR="00EE17A1" w:rsidRPr="00EE17A1" w14:paraId="12F87799" w14:textId="77777777" w:rsidTr="00E7601B">
        <w:trPr>
          <w:jc w:val="center"/>
        </w:trPr>
        <w:tc>
          <w:tcPr>
            <w:tcW w:w="1701" w:type="dxa"/>
            <w:vMerge/>
            <w:shd w:val="clear" w:color="auto" w:fill="auto"/>
          </w:tcPr>
          <w:p w14:paraId="5014DF90" w14:textId="77777777" w:rsidR="00EE17A1" w:rsidRPr="00FA2A0C" w:rsidRDefault="00EE17A1" w:rsidP="00E7601B">
            <w:pPr>
              <w:pStyle w:val="TAL"/>
              <w:rPr>
                <w:rFonts w:cs="Arial"/>
                <w:szCs w:val="18"/>
              </w:rPr>
            </w:pPr>
          </w:p>
        </w:tc>
        <w:tc>
          <w:tcPr>
            <w:tcW w:w="2635" w:type="dxa"/>
            <w:shd w:val="clear" w:color="auto" w:fill="auto"/>
            <w:vAlign w:val="center"/>
          </w:tcPr>
          <w:p w14:paraId="4BD17ECA" w14:textId="77777777" w:rsidR="00EE17A1" w:rsidRPr="00FA2A0C" w:rsidRDefault="00EE17A1" w:rsidP="00E7601B">
            <w:pPr>
              <w:pStyle w:val="TAL"/>
            </w:pPr>
            <w:r w:rsidRPr="00FA2A0C">
              <w:t>±1 060</w:t>
            </w:r>
          </w:p>
        </w:tc>
        <w:tc>
          <w:tcPr>
            <w:tcW w:w="3294" w:type="dxa"/>
            <w:shd w:val="clear" w:color="auto" w:fill="auto"/>
          </w:tcPr>
          <w:p w14:paraId="3EF9DF4E" w14:textId="77777777" w:rsidR="00EE17A1" w:rsidRPr="00FA2A0C" w:rsidRDefault="00EE17A1" w:rsidP="00E7601B">
            <w:pPr>
              <w:pStyle w:val="TAL"/>
              <w:rPr>
                <w:lang w:val="sv-SE"/>
              </w:rPr>
            </w:pPr>
            <w:r w:rsidRPr="00FA2A0C">
              <w:rPr>
                <w:lang w:val="sv-SE"/>
              </w:rPr>
              <w:t>5 MHz E-UTRA signal, 1 RB (NOTE 1)</w:t>
            </w:r>
          </w:p>
        </w:tc>
      </w:tr>
      <w:tr w:rsidR="00EE17A1" w:rsidRPr="00FA2A0C" w14:paraId="63AE6E9C" w14:textId="77777777" w:rsidTr="00E7601B">
        <w:trPr>
          <w:jc w:val="center"/>
        </w:trPr>
        <w:tc>
          <w:tcPr>
            <w:tcW w:w="1701" w:type="dxa"/>
            <w:vMerge w:val="restart"/>
            <w:shd w:val="clear" w:color="auto" w:fill="auto"/>
          </w:tcPr>
          <w:p w14:paraId="6110EE43" w14:textId="77777777" w:rsidR="00EE17A1" w:rsidRPr="00FA2A0C" w:rsidRDefault="00EE17A1" w:rsidP="00E7601B">
            <w:pPr>
              <w:pStyle w:val="TAL"/>
              <w:rPr>
                <w:rFonts w:cs="Arial"/>
                <w:szCs w:val="18"/>
              </w:rPr>
            </w:pPr>
            <w:r w:rsidRPr="00FA2A0C">
              <w:rPr>
                <w:rFonts w:cs="Arial"/>
                <w:szCs w:val="18"/>
              </w:rPr>
              <w:t>E-UTRA 10 MHz</w:t>
            </w:r>
          </w:p>
          <w:p w14:paraId="61917DB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258FEB16" w14:textId="77777777" w:rsidR="00EE17A1" w:rsidRPr="00FA2A0C" w:rsidRDefault="00EE17A1" w:rsidP="00E7601B">
            <w:pPr>
              <w:pStyle w:val="TAL"/>
            </w:pPr>
            <w:r w:rsidRPr="00FA2A0C">
              <w:t>±325</w:t>
            </w:r>
          </w:p>
        </w:tc>
        <w:tc>
          <w:tcPr>
            <w:tcW w:w="3294" w:type="dxa"/>
            <w:shd w:val="clear" w:color="auto" w:fill="auto"/>
          </w:tcPr>
          <w:p w14:paraId="1D3A612B" w14:textId="77777777" w:rsidR="00EE17A1" w:rsidRPr="00FA2A0C" w:rsidRDefault="00EE17A1" w:rsidP="00E7601B">
            <w:pPr>
              <w:pStyle w:val="TAL"/>
            </w:pPr>
            <w:r w:rsidRPr="00FA2A0C">
              <w:t>CW</w:t>
            </w:r>
          </w:p>
        </w:tc>
      </w:tr>
      <w:tr w:rsidR="00EE17A1" w:rsidRPr="00EE17A1" w14:paraId="25B6F2CF" w14:textId="77777777" w:rsidTr="00E7601B">
        <w:trPr>
          <w:jc w:val="center"/>
        </w:trPr>
        <w:tc>
          <w:tcPr>
            <w:tcW w:w="1701" w:type="dxa"/>
            <w:vMerge/>
            <w:shd w:val="clear" w:color="auto" w:fill="auto"/>
          </w:tcPr>
          <w:p w14:paraId="35D63528" w14:textId="77777777" w:rsidR="00EE17A1" w:rsidRPr="00FA2A0C" w:rsidRDefault="00EE17A1" w:rsidP="00E7601B">
            <w:pPr>
              <w:pStyle w:val="TAL"/>
              <w:rPr>
                <w:rFonts w:cs="Arial"/>
                <w:szCs w:val="18"/>
              </w:rPr>
            </w:pPr>
          </w:p>
        </w:tc>
        <w:tc>
          <w:tcPr>
            <w:tcW w:w="2635" w:type="dxa"/>
            <w:shd w:val="clear" w:color="auto" w:fill="auto"/>
            <w:vAlign w:val="center"/>
          </w:tcPr>
          <w:p w14:paraId="75C21B3E" w14:textId="77777777" w:rsidR="00EE17A1" w:rsidRPr="00FA2A0C" w:rsidRDefault="00EE17A1" w:rsidP="00E7601B">
            <w:pPr>
              <w:pStyle w:val="TAL"/>
            </w:pPr>
            <w:r w:rsidRPr="00FA2A0C">
              <w:t>±1 240</w:t>
            </w:r>
          </w:p>
        </w:tc>
        <w:tc>
          <w:tcPr>
            <w:tcW w:w="3294" w:type="dxa"/>
            <w:shd w:val="clear" w:color="auto" w:fill="auto"/>
          </w:tcPr>
          <w:p w14:paraId="329BFFF4" w14:textId="77777777" w:rsidR="00EE17A1" w:rsidRPr="00FA2A0C" w:rsidRDefault="00EE17A1"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EE17A1" w:rsidRPr="00FA2A0C" w14:paraId="5A652312" w14:textId="77777777" w:rsidTr="00E7601B">
        <w:trPr>
          <w:jc w:val="center"/>
        </w:trPr>
        <w:tc>
          <w:tcPr>
            <w:tcW w:w="1701" w:type="dxa"/>
            <w:vMerge w:val="restart"/>
            <w:shd w:val="clear" w:color="auto" w:fill="auto"/>
          </w:tcPr>
          <w:p w14:paraId="768DA764" w14:textId="77777777" w:rsidR="00EE17A1" w:rsidRPr="00FA2A0C" w:rsidRDefault="00EE17A1" w:rsidP="00E7601B">
            <w:pPr>
              <w:pStyle w:val="TAL"/>
              <w:rPr>
                <w:rFonts w:cs="Arial"/>
                <w:szCs w:val="18"/>
              </w:rPr>
            </w:pPr>
            <w:r w:rsidRPr="00FA2A0C">
              <w:rPr>
                <w:rFonts w:cs="Arial"/>
                <w:szCs w:val="18"/>
              </w:rPr>
              <w:t>E-UTRA 15 MHz</w:t>
            </w:r>
          </w:p>
          <w:p w14:paraId="335BB060"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F8A0EE4" w14:textId="77777777" w:rsidR="00EE17A1" w:rsidRPr="00FA2A0C" w:rsidRDefault="00EE17A1" w:rsidP="00E7601B">
            <w:pPr>
              <w:pStyle w:val="TAL"/>
            </w:pPr>
            <w:r w:rsidRPr="00FA2A0C">
              <w:t>±380</w:t>
            </w:r>
          </w:p>
        </w:tc>
        <w:tc>
          <w:tcPr>
            <w:tcW w:w="3294" w:type="dxa"/>
            <w:shd w:val="clear" w:color="auto" w:fill="auto"/>
          </w:tcPr>
          <w:p w14:paraId="4E6A2DA0" w14:textId="77777777" w:rsidR="00EE17A1" w:rsidRPr="00FA2A0C" w:rsidRDefault="00EE17A1" w:rsidP="00E7601B">
            <w:pPr>
              <w:pStyle w:val="TAL"/>
            </w:pPr>
            <w:r w:rsidRPr="00FA2A0C">
              <w:t>CW</w:t>
            </w:r>
          </w:p>
        </w:tc>
      </w:tr>
      <w:tr w:rsidR="00EE17A1" w:rsidRPr="00EE17A1" w14:paraId="79793883" w14:textId="77777777" w:rsidTr="00E7601B">
        <w:trPr>
          <w:jc w:val="center"/>
        </w:trPr>
        <w:tc>
          <w:tcPr>
            <w:tcW w:w="1701" w:type="dxa"/>
            <w:vMerge/>
            <w:shd w:val="clear" w:color="auto" w:fill="auto"/>
          </w:tcPr>
          <w:p w14:paraId="74FF6278" w14:textId="77777777" w:rsidR="00EE17A1" w:rsidRPr="00FA2A0C" w:rsidRDefault="00EE17A1" w:rsidP="00E7601B">
            <w:pPr>
              <w:pStyle w:val="TAL"/>
              <w:rPr>
                <w:rFonts w:cs="Arial"/>
                <w:szCs w:val="18"/>
              </w:rPr>
            </w:pPr>
          </w:p>
        </w:tc>
        <w:tc>
          <w:tcPr>
            <w:tcW w:w="2635" w:type="dxa"/>
            <w:shd w:val="clear" w:color="auto" w:fill="auto"/>
            <w:vAlign w:val="center"/>
          </w:tcPr>
          <w:p w14:paraId="04719C3E" w14:textId="77777777" w:rsidR="00EE17A1" w:rsidRPr="00FA2A0C" w:rsidRDefault="00EE17A1" w:rsidP="00E7601B">
            <w:pPr>
              <w:pStyle w:val="TAL"/>
            </w:pPr>
            <w:r w:rsidRPr="00FA2A0C">
              <w:t>±1 600</w:t>
            </w:r>
          </w:p>
        </w:tc>
        <w:tc>
          <w:tcPr>
            <w:tcW w:w="3294" w:type="dxa"/>
            <w:shd w:val="clear" w:color="auto" w:fill="auto"/>
          </w:tcPr>
          <w:p w14:paraId="1583B9BD"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0C2652A1" w14:textId="77777777" w:rsidTr="00E7601B">
        <w:trPr>
          <w:jc w:val="center"/>
        </w:trPr>
        <w:tc>
          <w:tcPr>
            <w:tcW w:w="1701" w:type="dxa"/>
            <w:vMerge w:val="restart"/>
            <w:shd w:val="clear" w:color="auto" w:fill="auto"/>
          </w:tcPr>
          <w:p w14:paraId="3A79E3EA" w14:textId="77777777" w:rsidR="00EE17A1" w:rsidRPr="00FA2A0C" w:rsidRDefault="00EE17A1" w:rsidP="00E7601B">
            <w:pPr>
              <w:pStyle w:val="TAL"/>
              <w:rPr>
                <w:rFonts w:cs="Arial"/>
                <w:szCs w:val="18"/>
              </w:rPr>
            </w:pPr>
            <w:r w:rsidRPr="00FA2A0C">
              <w:rPr>
                <w:rFonts w:cs="Arial"/>
                <w:szCs w:val="18"/>
              </w:rPr>
              <w:t>E-UTRA 20 MHz</w:t>
            </w:r>
          </w:p>
          <w:p w14:paraId="7129584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A2BA40E" w14:textId="77777777" w:rsidR="00EE17A1" w:rsidRPr="00FA2A0C" w:rsidRDefault="00EE17A1" w:rsidP="00E7601B">
            <w:pPr>
              <w:pStyle w:val="TAL"/>
            </w:pPr>
            <w:r w:rsidRPr="00FA2A0C">
              <w:t>±345</w:t>
            </w:r>
          </w:p>
        </w:tc>
        <w:tc>
          <w:tcPr>
            <w:tcW w:w="3294" w:type="dxa"/>
            <w:shd w:val="clear" w:color="auto" w:fill="auto"/>
          </w:tcPr>
          <w:p w14:paraId="5741A366" w14:textId="77777777" w:rsidR="00EE17A1" w:rsidRPr="00FA2A0C" w:rsidRDefault="00EE17A1" w:rsidP="00E7601B">
            <w:pPr>
              <w:pStyle w:val="TAL"/>
            </w:pPr>
            <w:r w:rsidRPr="00FA2A0C">
              <w:t>CW</w:t>
            </w:r>
          </w:p>
        </w:tc>
      </w:tr>
      <w:tr w:rsidR="00EE17A1" w:rsidRPr="00EE17A1" w14:paraId="1DFD3AF1" w14:textId="77777777" w:rsidTr="00E7601B">
        <w:trPr>
          <w:jc w:val="center"/>
        </w:trPr>
        <w:tc>
          <w:tcPr>
            <w:tcW w:w="1701" w:type="dxa"/>
            <w:vMerge/>
            <w:shd w:val="clear" w:color="auto" w:fill="auto"/>
          </w:tcPr>
          <w:p w14:paraId="353CA469" w14:textId="77777777" w:rsidR="00EE17A1" w:rsidRPr="00FA2A0C" w:rsidRDefault="00EE17A1" w:rsidP="00E7601B">
            <w:pPr>
              <w:pStyle w:val="TAL"/>
              <w:rPr>
                <w:rFonts w:cs="Arial"/>
                <w:szCs w:val="18"/>
              </w:rPr>
            </w:pPr>
          </w:p>
        </w:tc>
        <w:tc>
          <w:tcPr>
            <w:tcW w:w="2635" w:type="dxa"/>
            <w:shd w:val="clear" w:color="auto" w:fill="auto"/>
            <w:vAlign w:val="center"/>
          </w:tcPr>
          <w:p w14:paraId="727C1347" w14:textId="77777777" w:rsidR="00EE17A1" w:rsidRPr="00FA2A0C" w:rsidRDefault="00EE17A1" w:rsidP="00E7601B">
            <w:pPr>
              <w:pStyle w:val="TAL"/>
            </w:pPr>
            <w:r w:rsidRPr="00FA2A0C">
              <w:t>±1 780</w:t>
            </w:r>
          </w:p>
        </w:tc>
        <w:tc>
          <w:tcPr>
            <w:tcW w:w="3294" w:type="dxa"/>
            <w:shd w:val="clear" w:color="auto" w:fill="auto"/>
          </w:tcPr>
          <w:p w14:paraId="1CFC8168"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50D4A6D" w14:textId="77777777" w:rsidTr="00E7601B">
        <w:trPr>
          <w:jc w:val="center"/>
        </w:trPr>
        <w:tc>
          <w:tcPr>
            <w:tcW w:w="1701" w:type="dxa"/>
            <w:vMerge w:val="restart"/>
            <w:shd w:val="clear" w:color="auto" w:fill="auto"/>
          </w:tcPr>
          <w:p w14:paraId="16CADFF5" w14:textId="77777777" w:rsidR="00EE17A1" w:rsidRPr="00FA2A0C" w:rsidRDefault="00EE17A1" w:rsidP="00E7601B">
            <w:pPr>
              <w:pStyle w:val="TAL"/>
              <w:rPr>
                <w:rFonts w:cs="Arial"/>
                <w:szCs w:val="18"/>
              </w:rPr>
            </w:pPr>
            <w:r w:rsidRPr="00FA2A0C">
              <w:rPr>
                <w:rFonts w:cs="Arial"/>
                <w:szCs w:val="18"/>
              </w:rPr>
              <w:t>UTRA FDD</w:t>
            </w:r>
          </w:p>
        </w:tc>
        <w:tc>
          <w:tcPr>
            <w:tcW w:w="2635" w:type="dxa"/>
            <w:shd w:val="clear" w:color="auto" w:fill="auto"/>
            <w:vAlign w:val="center"/>
          </w:tcPr>
          <w:p w14:paraId="7FFE7A83" w14:textId="77777777" w:rsidR="00EE17A1" w:rsidRPr="00FA2A0C" w:rsidRDefault="00EE17A1" w:rsidP="00E7601B">
            <w:pPr>
              <w:pStyle w:val="TAL"/>
            </w:pPr>
            <w:r w:rsidRPr="00FA2A0C">
              <w:t>±345 (BC1 and BC2)</w:t>
            </w:r>
          </w:p>
        </w:tc>
        <w:tc>
          <w:tcPr>
            <w:tcW w:w="3294" w:type="dxa"/>
            <w:shd w:val="clear" w:color="auto" w:fill="auto"/>
          </w:tcPr>
          <w:p w14:paraId="60AF02DA" w14:textId="77777777" w:rsidR="00EE17A1" w:rsidRPr="00FA2A0C" w:rsidRDefault="00EE17A1" w:rsidP="00E7601B">
            <w:pPr>
              <w:pStyle w:val="TAL"/>
            </w:pPr>
            <w:r w:rsidRPr="00FA2A0C">
              <w:t>CW</w:t>
            </w:r>
          </w:p>
        </w:tc>
      </w:tr>
      <w:tr w:rsidR="00EE17A1" w:rsidRPr="00EE17A1" w14:paraId="71A14421" w14:textId="77777777" w:rsidTr="00E7601B">
        <w:trPr>
          <w:jc w:val="center"/>
        </w:trPr>
        <w:tc>
          <w:tcPr>
            <w:tcW w:w="1701" w:type="dxa"/>
            <w:vMerge/>
            <w:shd w:val="clear" w:color="auto" w:fill="auto"/>
          </w:tcPr>
          <w:p w14:paraId="59ECFA48" w14:textId="77777777" w:rsidR="00EE17A1" w:rsidRPr="00FA2A0C" w:rsidRDefault="00EE17A1" w:rsidP="00E7601B">
            <w:pPr>
              <w:pStyle w:val="TAL"/>
              <w:rPr>
                <w:rFonts w:cs="Arial"/>
                <w:szCs w:val="18"/>
              </w:rPr>
            </w:pPr>
          </w:p>
        </w:tc>
        <w:tc>
          <w:tcPr>
            <w:tcW w:w="2635" w:type="dxa"/>
            <w:shd w:val="clear" w:color="auto" w:fill="auto"/>
            <w:vAlign w:val="center"/>
          </w:tcPr>
          <w:p w14:paraId="734A8F51" w14:textId="77777777" w:rsidR="00EE17A1" w:rsidRPr="00FA2A0C" w:rsidRDefault="00EE17A1" w:rsidP="00E7601B">
            <w:pPr>
              <w:pStyle w:val="TAL"/>
            </w:pPr>
            <w:r w:rsidRPr="00FA2A0C">
              <w:t>±1 780 (BC1 and BC2)</w:t>
            </w:r>
          </w:p>
        </w:tc>
        <w:tc>
          <w:tcPr>
            <w:tcW w:w="3294" w:type="dxa"/>
            <w:shd w:val="clear" w:color="auto" w:fill="auto"/>
          </w:tcPr>
          <w:p w14:paraId="0E691D9A"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4D654623" w14:textId="77777777" w:rsidTr="00E7601B">
        <w:trPr>
          <w:jc w:val="center"/>
        </w:trPr>
        <w:tc>
          <w:tcPr>
            <w:tcW w:w="1701" w:type="dxa"/>
            <w:vMerge w:val="restart"/>
            <w:shd w:val="clear" w:color="auto" w:fill="auto"/>
          </w:tcPr>
          <w:p w14:paraId="52BFA61D" w14:textId="77777777" w:rsidR="00EE17A1" w:rsidRPr="00FA2A0C" w:rsidRDefault="00EE17A1" w:rsidP="00E7601B">
            <w:pPr>
              <w:pStyle w:val="TAL"/>
              <w:rPr>
                <w:rFonts w:cs="Arial"/>
                <w:szCs w:val="18"/>
              </w:rPr>
            </w:pPr>
            <w:r w:rsidRPr="00FA2A0C">
              <w:rPr>
                <w:rFonts w:cs="Arial"/>
                <w:szCs w:val="18"/>
              </w:rPr>
              <w:t>GSM/EDGE</w:t>
            </w:r>
          </w:p>
        </w:tc>
        <w:tc>
          <w:tcPr>
            <w:tcW w:w="2635" w:type="dxa"/>
            <w:shd w:val="clear" w:color="auto" w:fill="auto"/>
            <w:vAlign w:val="center"/>
          </w:tcPr>
          <w:p w14:paraId="1D5497C1" w14:textId="77777777" w:rsidR="00EE17A1" w:rsidRPr="00FA2A0C" w:rsidRDefault="00EE17A1" w:rsidP="00E7601B">
            <w:pPr>
              <w:pStyle w:val="TAL"/>
            </w:pPr>
            <w:r w:rsidRPr="00FA2A0C">
              <w:t>±340</w:t>
            </w:r>
          </w:p>
        </w:tc>
        <w:tc>
          <w:tcPr>
            <w:tcW w:w="3294" w:type="dxa"/>
            <w:shd w:val="clear" w:color="auto" w:fill="auto"/>
          </w:tcPr>
          <w:p w14:paraId="514E8C32" w14:textId="77777777" w:rsidR="00EE17A1" w:rsidRPr="00FA2A0C" w:rsidRDefault="00EE17A1" w:rsidP="00E7601B">
            <w:pPr>
              <w:pStyle w:val="TAL"/>
            </w:pPr>
            <w:r w:rsidRPr="00FA2A0C">
              <w:t>CW</w:t>
            </w:r>
          </w:p>
        </w:tc>
      </w:tr>
      <w:tr w:rsidR="00EE17A1" w:rsidRPr="00EE17A1" w14:paraId="648BC1CF" w14:textId="77777777" w:rsidTr="00E7601B">
        <w:trPr>
          <w:jc w:val="center"/>
        </w:trPr>
        <w:tc>
          <w:tcPr>
            <w:tcW w:w="1701" w:type="dxa"/>
            <w:vMerge/>
            <w:shd w:val="clear" w:color="auto" w:fill="auto"/>
          </w:tcPr>
          <w:p w14:paraId="41407CBD" w14:textId="77777777" w:rsidR="00EE17A1" w:rsidRPr="00FA2A0C" w:rsidRDefault="00EE17A1" w:rsidP="00E7601B">
            <w:pPr>
              <w:pStyle w:val="TAL"/>
              <w:rPr>
                <w:rFonts w:cs="Arial"/>
                <w:szCs w:val="18"/>
              </w:rPr>
            </w:pPr>
          </w:p>
        </w:tc>
        <w:tc>
          <w:tcPr>
            <w:tcW w:w="2635" w:type="dxa"/>
            <w:shd w:val="clear" w:color="auto" w:fill="auto"/>
            <w:vAlign w:val="center"/>
          </w:tcPr>
          <w:p w14:paraId="61FE3833" w14:textId="77777777" w:rsidR="00EE17A1" w:rsidRPr="00FA2A0C" w:rsidRDefault="00EE17A1" w:rsidP="00E7601B">
            <w:pPr>
              <w:pStyle w:val="TAL"/>
            </w:pPr>
            <w:r w:rsidRPr="00FA2A0C">
              <w:t>±880</w:t>
            </w:r>
          </w:p>
        </w:tc>
        <w:tc>
          <w:tcPr>
            <w:tcW w:w="3294" w:type="dxa"/>
            <w:shd w:val="clear" w:color="auto" w:fill="auto"/>
          </w:tcPr>
          <w:p w14:paraId="70BED8B0"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D07DC55" w14:textId="77777777" w:rsidTr="00E7601B">
        <w:trPr>
          <w:jc w:val="center"/>
        </w:trPr>
        <w:tc>
          <w:tcPr>
            <w:tcW w:w="1701" w:type="dxa"/>
            <w:vMerge w:val="restart"/>
            <w:shd w:val="clear" w:color="auto" w:fill="auto"/>
          </w:tcPr>
          <w:p w14:paraId="6097155D" w14:textId="77777777" w:rsidR="00EE17A1" w:rsidRPr="00FA2A0C" w:rsidRDefault="00EE17A1" w:rsidP="00E7601B">
            <w:pPr>
              <w:pStyle w:val="TAL"/>
              <w:rPr>
                <w:rFonts w:cs="Arial"/>
                <w:szCs w:val="18"/>
              </w:rPr>
            </w:pPr>
            <w:r w:rsidRPr="00FA2A0C">
              <w:rPr>
                <w:rFonts w:cs="Arial"/>
                <w:szCs w:val="18"/>
              </w:rPr>
              <w:t>1,28 Mcps UTRA TDD</w:t>
            </w:r>
          </w:p>
        </w:tc>
        <w:tc>
          <w:tcPr>
            <w:tcW w:w="2635" w:type="dxa"/>
            <w:shd w:val="clear" w:color="auto" w:fill="auto"/>
            <w:vAlign w:val="center"/>
          </w:tcPr>
          <w:p w14:paraId="1F1B7198" w14:textId="77777777" w:rsidR="00EE17A1" w:rsidRPr="00FA2A0C" w:rsidRDefault="00EE17A1" w:rsidP="00E7601B">
            <w:pPr>
              <w:pStyle w:val="TAL"/>
            </w:pPr>
            <w:r w:rsidRPr="00FA2A0C">
              <w:t>±190 (BC3)</w:t>
            </w:r>
          </w:p>
        </w:tc>
        <w:tc>
          <w:tcPr>
            <w:tcW w:w="3294" w:type="dxa"/>
            <w:shd w:val="clear" w:color="auto" w:fill="auto"/>
          </w:tcPr>
          <w:p w14:paraId="7AE1A1C4" w14:textId="77777777" w:rsidR="00EE17A1" w:rsidRPr="00FA2A0C" w:rsidRDefault="00EE17A1" w:rsidP="00E7601B">
            <w:pPr>
              <w:pStyle w:val="TAL"/>
            </w:pPr>
            <w:r w:rsidRPr="00FA2A0C">
              <w:t>CW</w:t>
            </w:r>
          </w:p>
        </w:tc>
      </w:tr>
      <w:tr w:rsidR="00EE17A1" w:rsidRPr="00EE17A1" w14:paraId="1E6AA062" w14:textId="77777777" w:rsidTr="00E7601B">
        <w:trPr>
          <w:jc w:val="center"/>
        </w:trPr>
        <w:tc>
          <w:tcPr>
            <w:tcW w:w="1701" w:type="dxa"/>
            <w:vMerge/>
            <w:shd w:val="clear" w:color="auto" w:fill="auto"/>
          </w:tcPr>
          <w:p w14:paraId="719C73BB" w14:textId="77777777" w:rsidR="00EE17A1" w:rsidRPr="00FA2A0C" w:rsidRDefault="00EE17A1" w:rsidP="00E7601B">
            <w:pPr>
              <w:pStyle w:val="TAL"/>
              <w:rPr>
                <w:rFonts w:cs="Arial"/>
                <w:szCs w:val="18"/>
              </w:rPr>
            </w:pPr>
          </w:p>
        </w:tc>
        <w:tc>
          <w:tcPr>
            <w:tcW w:w="2635" w:type="dxa"/>
            <w:shd w:val="clear" w:color="auto" w:fill="auto"/>
            <w:vAlign w:val="center"/>
          </w:tcPr>
          <w:p w14:paraId="1A10B862" w14:textId="77777777" w:rsidR="00EE17A1" w:rsidRPr="00FA2A0C" w:rsidRDefault="00EE17A1" w:rsidP="00E7601B">
            <w:pPr>
              <w:pStyle w:val="TAL"/>
            </w:pPr>
            <w:r w:rsidRPr="00FA2A0C">
              <w:t>±970 (BC3)</w:t>
            </w:r>
          </w:p>
        </w:tc>
        <w:tc>
          <w:tcPr>
            <w:tcW w:w="3294" w:type="dxa"/>
            <w:shd w:val="clear" w:color="auto" w:fill="auto"/>
          </w:tcPr>
          <w:p w14:paraId="0E7E4D5D" w14:textId="77777777" w:rsidR="00EE17A1" w:rsidRPr="00FA2A0C" w:rsidRDefault="00EE17A1" w:rsidP="00E7601B">
            <w:pPr>
              <w:pStyle w:val="TAL"/>
              <w:rPr>
                <w:lang w:val="sv-SE"/>
              </w:rPr>
            </w:pPr>
            <w:r w:rsidRPr="00FA2A0C">
              <w:rPr>
                <w:lang w:val="sv-SE"/>
              </w:rPr>
              <w:t>1,4 MHz E-UTRA signal, 1 RB (NOTE 1)</w:t>
            </w:r>
          </w:p>
        </w:tc>
      </w:tr>
      <w:tr w:rsidR="00EE17A1" w:rsidRPr="00FA2A0C" w14:paraId="38AB1BB2" w14:textId="77777777" w:rsidTr="00E7601B">
        <w:trPr>
          <w:jc w:val="center"/>
        </w:trPr>
        <w:tc>
          <w:tcPr>
            <w:tcW w:w="1701" w:type="dxa"/>
            <w:vMerge w:val="restart"/>
            <w:shd w:val="clear" w:color="auto" w:fill="auto"/>
          </w:tcPr>
          <w:p w14:paraId="7B97A0E5" w14:textId="77777777" w:rsidR="00EE17A1" w:rsidRPr="00FA2A0C" w:rsidRDefault="00EE17A1" w:rsidP="00E7601B">
            <w:pPr>
              <w:pStyle w:val="TAL"/>
              <w:rPr>
                <w:rFonts w:cs="Arial"/>
                <w:szCs w:val="18"/>
              </w:rPr>
            </w:pPr>
            <w:r w:rsidRPr="00FA2A0C">
              <w:t>NR 5 MHz</w:t>
            </w:r>
          </w:p>
        </w:tc>
        <w:tc>
          <w:tcPr>
            <w:tcW w:w="2635" w:type="dxa"/>
            <w:shd w:val="clear" w:color="auto" w:fill="auto"/>
            <w:vAlign w:val="bottom"/>
          </w:tcPr>
          <w:p w14:paraId="03047478" w14:textId="77777777" w:rsidR="00EE17A1" w:rsidRPr="00FA2A0C" w:rsidRDefault="00EE17A1" w:rsidP="00E7601B">
            <w:pPr>
              <w:pStyle w:val="TAL"/>
            </w:pPr>
            <w:r w:rsidRPr="00FA2A0C">
              <w:t>±360</w:t>
            </w:r>
          </w:p>
        </w:tc>
        <w:tc>
          <w:tcPr>
            <w:tcW w:w="3294" w:type="dxa"/>
            <w:shd w:val="clear" w:color="auto" w:fill="auto"/>
            <w:vAlign w:val="bottom"/>
          </w:tcPr>
          <w:p w14:paraId="5CF4DC0F" w14:textId="77777777" w:rsidR="00EE17A1" w:rsidRPr="00FA2A0C" w:rsidRDefault="00EE17A1" w:rsidP="00E7601B">
            <w:pPr>
              <w:pStyle w:val="TAL"/>
            </w:pPr>
            <w:r w:rsidRPr="00FA2A0C">
              <w:t>CW</w:t>
            </w:r>
          </w:p>
        </w:tc>
      </w:tr>
      <w:tr w:rsidR="00EE17A1" w:rsidRPr="00FA2A0C" w14:paraId="23B41FB1" w14:textId="77777777" w:rsidTr="00E7601B">
        <w:trPr>
          <w:jc w:val="center"/>
        </w:trPr>
        <w:tc>
          <w:tcPr>
            <w:tcW w:w="1701" w:type="dxa"/>
            <w:vMerge/>
            <w:shd w:val="clear" w:color="auto" w:fill="auto"/>
          </w:tcPr>
          <w:p w14:paraId="175249E4" w14:textId="77777777" w:rsidR="00EE17A1" w:rsidRPr="00FA2A0C" w:rsidRDefault="00EE17A1" w:rsidP="00E7601B">
            <w:pPr>
              <w:pStyle w:val="TAL"/>
              <w:rPr>
                <w:rFonts w:cs="Arial"/>
                <w:szCs w:val="18"/>
              </w:rPr>
            </w:pPr>
          </w:p>
        </w:tc>
        <w:tc>
          <w:tcPr>
            <w:tcW w:w="2635" w:type="dxa"/>
            <w:shd w:val="clear" w:color="auto" w:fill="auto"/>
            <w:vAlign w:val="bottom"/>
          </w:tcPr>
          <w:p w14:paraId="4AE97B95" w14:textId="77777777" w:rsidR="00EE17A1" w:rsidRPr="00FA2A0C" w:rsidRDefault="00EE17A1" w:rsidP="00E7601B">
            <w:pPr>
              <w:pStyle w:val="TAL"/>
            </w:pPr>
            <w:r w:rsidRPr="00FA2A0C">
              <w:t>±1420</w:t>
            </w:r>
          </w:p>
        </w:tc>
        <w:tc>
          <w:tcPr>
            <w:tcW w:w="3294" w:type="dxa"/>
            <w:shd w:val="clear" w:color="auto" w:fill="auto"/>
            <w:vAlign w:val="bottom"/>
          </w:tcPr>
          <w:p w14:paraId="7A36CF1A" w14:textId="77777777" w:rsidR="00EE17A1" w:rsidRPr="00FA2A0C" w:rsidRDefault="00EE17A1" w:rsidP="00E7601B">
            <w:pPr>
              <w:pStyle w:val="TAL"/>
              <w:rPr>
                <w:lang w:val="sv-SE"/>
              </w:rPr>
            </w:pPr>
            <w:r w:rsidRPr="00FA2A0C">
              <w:rPr>
                <w:lang w:val="sv-FI"/>
              </w:rPr>
              <w:t>E-UTRA signal, 1 RB (NOTE 1)</w:t>
            </w:r>
          </w:p>
        </w:tc>
      </w:tr>
      <w:tr w:rsidR="00EE17A1" w:rsidRPr="00FA2A0C" w14:paraId="26629D30" w14:textId="77777777" w:rsidTr="00E7601B">
        <w:trPr>
          <w:jc w:val="center"/>
        </w:trPr>
        <w:tc>
          <w:tcPr>
            <w:tcW w:w="1701" w:type="dxa"/>
            <w:vMerge w:val="restart"/>
            <w:shd w:val="clear" w:color="auto" w:fill="auto"/>
            <w:vAlign w:val="center"/>
          </w:tcPr>
          <w:p w14:paraId="50309DE5" w14:textId="77777777" w:rsidR="00EE17A1" w:rsidRPr="00FA2A0C" w:rsidRDefault="00EE17A1" w:rsidP="00E7601B">
            <w:pPr>
              <w:pStyle w:val="TAL"/>
            </w:pPr>
            <w:r w:rsidRPr="00FA2A0C">
              <w:t>NR 7 MHz</w:t>
            </w:r>
          </w:p>
        </w:tc>
        <w:tc>
          <w:tcPr>
            <w:tcW w:w="2635" w:type="dxa"/>
            <w:shd w:val="clear" w:color="auto" w:fill="auto"/>
            <w:vAlign w:val="center"/>
          </w:tcPr>
          <w:p w14:paraId="742636CD" w14:textId="77777777" w:rsidR="00EE17A1" w:rsidRPr="00FA2A0C" w:rsidRDefault="00EE17A1" w:rsidP="00E7601B">
            <w:pPr>
              <w:pStyle w:val="TAL"/>
            </w:pPr>
            <w:r w:rsidRPr="00FA2A0C">
              <w:rPr>
                <w:rFonts w:cs="Arial"/>
              </w:rPr>
              <w:t>±</w:t>
            </w:r>
            <w:r w:rsidRPr="00FA2A0C">
              <w:rPr>
                <w:rFonts w:cs="Arial"/>
                <w:lang w:val="en-US" w:eastAsia="zh-CN"/>
              </w:rPr>
              <w:t>400</w:t>
            </w:r>
          </w:p>
        </w:tc>
        <w:tc>
          <w:tcPr>
            <w:tcW w:w="3294" w:type="dxa"/>
            <w:shd w:val="clear" w:color="auto" w:fill="auto"/>
            <w:vAlign w:val="center"/>
          </w:tcPr>
          <w:p w14:paraId="791143CA" w14:textId="77777777" w:rsidR="00EE17A1" w:rsidRPr="00FA2A0C" w:rsidRDefault="00EE17A1" w:rsidP="00E7601B">
            <w:pPr>
              <w:pStyle w:val="TAL"/>
            </w:pPr>
            <w:r w:rsidRPr="00FA2A0C">
              <w:t>CW</w:t>
            </w:r>
          </w:p>
        </w:tc>
      </w:tr>
      <w:tr w:rsidR="00EE17A1" w:rsidRPr="00FA2A0C" w14:paraId="49E98A63" w14:textId="77777777" w:rsidTr="00E7601B">
        <w:trPr>
          <w:jc w:val="center"/>
        </w:trPr>
        <w:tc>
          <w:tcPr>
            <w:tcW w:w="1701" w:type="dxa"/>
            <w:vMerge/>
            <w:shd w:val="clear" w:color="auto" w:fill="auto"/>
          </w:tcPr>
          <w:p w14:paraId="3034F735" w14:textId="77777777" w:rsidR="00EE17A1" w:rsidRPr="00FA2A0C" w:rsidRDefault="00EE17A1" w:rsidP="00E7601B">
            <w:pPr>
              <w:pStyle w:val="TAL"/>
            </w:pPr>
          </w:p>
        </w:tc>
        <w:tc>
          <w:tcPr>
            <w:tcW w:w="2635" w:type="dxa"/>
            <w:shd w:val="clear" w:color="auto" w:fill="auto"/>
            <w:vAlign w:val="center"/>
          </w:tcPr>
          <w:p w14:paraId="7AFC6BA4" w14:textId="77777777" w:rsidR="00EE17A1" w:rsidRPr="00FA2A0C" w:rsidRDefault="00EE17A1" w:rsidP="00E7601B">
            <w:pPr>
              <w:pStyle w:val="TAL"/>
            </w:pPr>
            <w:r w:rsidRPr="00FA2A0C">
              <w:rPr>
                <w:rFonts w:cs="Arial"/>
              </w:rPr>
              <w:t>±1240</w:t>
            </w:r>
          </w:p>
        </w:tc>
        <w:tc>
          <w:tcPr>
            <w:tcW w:w="3294" w:type="dxa"/>
            <w:shd w:val="clear" w:color="auto" w:fill="auto"/>
            <w:vAlign w:val="bottom"/>
          </w:tcPr>
          <w:p w14:paraId="40BA660B" w14:textId="77777777" w:rsidR="00EE17A1" w:rsidRPr="00FA2A0C" w:rsidRDefault="00EE17A1" w:rsidP="00E7601B">
            <w:pPr>
              <w:pStyle w:val="TAL"/>
            </w:pPr>
            <w:r w:rsidRPr="00FA2A0C">
              <w:rPr>
                <w:lang w:val="sv-FI"/>
              </w:rPr>
              <w:t>E-UTRA signal, 1 RB (NOTE 1)</w:t>
            </w:r>
          </w:p>
        </w:tc>
      </w:tr>
      <w:tr w:rsidR="00EE17A1" w:rsidRPr="00FA2A0C" w14:paraId="74EB8195" w14:textId="77777777" w:rsidTr="00E7601B">
        <w:trPr>
          <w:jc w:val="center"/>
        </w:trPr>
        <w:tc>
          <w:tcPr>
            <w:tcW w:w="1701" w:type="dxa"/>
            <w:vMerge w:val="restart"/>
            <w:shd w:val="clear" w:color="auto" w:fill="auto"/>
          </w:tcPr>
          <w:p w14:paraId="1F6EE25E" w14:textId="77777777" w:rsidR="00EE17A1" w:rsidRPr="00FA2A0C" w:rsidRDefault="00EE17A1" w:rsidP="00E7601B">
            <w:pPr>
              <w:pStyle w:val="TAL"/>
              <w:rPr>
                <w:rFonts w:cs="Arial"/>
                <w:szCs w:val="18"/>
              </w:rPr>
            </w:pPr>
            <w:r w:rsidRPr="00FA2A0C">
              <w:t>NR 10 MHz</w:t>
            </w:r>
          </w:p>
        </w:tc>
        <w:tc>
          <w:tcPr>
            <w:tcW w:w="2635" w:type="dxa"/>
            <w:shd w:val="clear" w:color="auto" w:fill="auto"/>
            <w:vAlign w:val="bottom"/>
          </w:tcPr>
          <w:p w14:paraId="7BEEE0EC" w14:textId="77777777" w:rsidR="00EE17A1" w:rsidRPr="00FA2A0C" w:rsidRDefault="00EE17A1" w:rsidP="00E7601B">
            <w:pPr>
              <w:pStyle w:val="TAL"/>
            </w:pPr>
            <w:r w:rsidRPr="00FA2A0C">
              <w:t>±325</w:t>
            </w:r>
          </w:p>
        </w:tc>
        <w:tc>
          <w:tcPr>
            <w:tcW w:w="3294" w:type="dxa"/>
            <w:shd w:val="clear" w:color="auto" w:fill="auto"/>
            <w:vAlign w:val="bottom"/>
          </w:tcPr>
          <w:p w14:paraId="1637C775" w14:textId="77777777" w:rsidR="00EE17A1" w:rsidRPr="00FA2A0C" w:rsidRDefault="00EE17A1" w:rsidP="00E7601B">
            <w:pPr>
              <w:pStyle w:val="TAL"/>
            </w:pPr>
            <w:r w:rsidRPr="00FA2A0C">
              <w:t>CW</w:t>
            </w:r>
          </w:p>
        </w:tc>
      </w:tr>
      <w:tr w:rsidR="00EE17A1" w:rsidRPr="00FA2A0C" w14:paraId="3C1CBFD4" w14:textId="77777777" w:rsidTr="00E7601B">
        <w:trPr>
          <w:jc w:val="center"/>
        </w:trPr>
        <w:tc>
          <w:tcPr>
            <w:tcW w:w="1701" w:type="dxa"/>
            <w:vMerge/>
            <w:shd w:val="clear" w:color="auto" w:fill="auto"/>
          </w:tcPr>
          <w:p w14:paraId="09D7262C" w14:textId="77777777" w:rsidR="00EE17A1" w:rsidRPr="00FA2A0C" w:rsidRDefault="00EE17A1" w:rsidP="00E7601B">
            <w:pPr>
              <w:pStyle w:val="TAL"/>
              <w:rPr>
                <w:rFonts w:cs="Arial"/>
                <w:szCs w:val="18"/>
              </w:rPr>
            </w:pPr>
          </w:p>
        </w:tc>
        <w:tc>
          <w:tcPr>
            <w:tcW w:w="2635" w:type="dxa"/>
            <w:shd w:val="clear" w:color="auto" w:fill="auto"/>
            <w:vAlign w:val="bottom"/>
          </w:tcPr>
          <w:p w14:paraId="1DE00EF9" w14:textId="77777777" w:rsidR="00EE17A1" w:rsidRPr="00FA2A0C" w:rsidRDefault="00EE17A1" w:rsidP="00E7601B">
            <w:pPr>
              <w:pStyle w:val="TAL"/>
            </w:pPr>
            <w:r w:rsidRPr="00FA2A0C">
              <w:t>±1780</w:t>
            </w:r>
          </w:p>
        </w:tc>
        <w:tc>
          <w:tcPr>
            <w:tcW w:w="3294" w:type="dxa"/>
            <w:shd w:val="clear" w:color="auto" w:fill="auto"/>
            <w:vAlign w:val="bottom"/>
          </w:tcPr>
          <w:p w14:paraId="37AB27A5" w14:textId="77777777" w:rsidR="00EE17A1" w:rsidRPr="00FA2A0C" w:rsidRDefault="00EE17A1" w:rsidP="00E7601B">
            <w:pPr>
              <w:pStyle w:val="TAL"/>
              <w:rPr>
                <w:lang w:val="sv-SE"/>
              </w:rPr>
            </w:pPr>
            <w:r w:rsidRPr="00FA2A0C">
              <w:rPr>
                <w:lang w:val="sv-FI"/>
              </w:rPr>
              <w:t>E-UTRA signal, 1 RB (NOTE 1)</w:t>
            </w:r>
          </w:p>
        </w:tc>
      </w:tr>
      <w:tr w:rsidR="00EE17A1" w:rsidRPr="00FA2A0C" w14:paraId="1E5A4F26" w14:textId="77777777" w:rsidTr="00E7601B">
        <w:trPr>
          <w:jc w:val="center"/>
        </w:trPr>
        <w:tc>
          <w:tcPr>
            <w:tcW w:w="1701" w:type="dxa"/>
            <w:vMerge w:val="restart"/>
            <w:shd w:val="clear" w:color="auto" w:fill="auto"/>
          </w:tcPr>
          <w:p w14:paraId="35F80E85" w14:textId="77777777" w:rsidR="00EE17A1" w:rsidRPr="00FA2A0C" w:rsidRDefault="00EE17A1" w:rsidP="00E7601B">
            <w:pPr>
              <w:pStyle w:val="TAL"/>
              <w:rPr>
                <w:rFonts w:cs="Arial"/>
                <w:szCs w:val="18"/>
              </w:rPr>
            </w:pPr>
            <w:r w:rsidRPr="00FA2A0C">
              <w:t>NR 15 MHz (Note 2)</w:t>
            </w:r>
          </w:p>
        </w:tc>
        <w:tc>
          <w:tcPr>
            <w:tcW w:w="2635" w:type="dxa"/>
            <w:shd w:val="clear" w:color="auto" w:fill="auto"/>
            <w:vAlign w:val="bottom"/>
          </w:tcPr>
          <w:p w14:paraId="0851CA61" w14:textId="77777777" w:rsidR="00EE17A1" w:rsidRPr="00FA2A0C" w:rsidRDefault="00EE17A1" w:rsidP="00E7601B">
            <w:pPr>
              <w:pStyle w:val="TAL"/>
            </w:pPr>
            <w:r w:rsidRPr="00FA2A0C">
              <w:t>±380</w:t>
            </w:r>
          </w:p>
        </w:tc>
        <w:tc>
          <w:tcPr>
            <w:tcW w:w="3294" w:type="dxa"/>
            <w:shd w:val="clear" w:color="auto" w:fill="auto"/>
            <w:vAlign w:val="bottom"/>
          </w:tcPr>
          <w:p w14:paraId="44CD9858" w14:textId="77777777" w:rsidR="00EE17A1" w:rsidRPr="00FA2A0C" w:rsidRDefault="00EE17A1" w:rsidP="00E7601B">
            <w:pPr>
              <w:pStyle w:val="TAL"/>
            </w:pPr>
            <w:r w:rsidRPr="00FA2A0C">
              <w:t>CW</w:t>
            </w:r>
          </w:p>
        </w:tc>
      </w:tr>
      <w:tr w:rsidR="00EE17A1" w:rsidRPr="00FA2A0C" w14:paraId="5DB41160" w14:textId="77777777" w:rsidTr="00E7601B">
        <w:trPr>
          <w:jc w:val="center"/>
        </w:trPr>
        <w:tc>
          <w:tcPr>
            <w:tcW w:w="1701" w:type="dxa"/>
            <w:vMerge/>
            <w:shd w:val="clear" w:color="auto" w:fill="auto"/>
          </w:tcPr>
          <w:p w14:paraId="099B1CDB" w14:textId="77777777" w:rsidR="00EE17A1" w:rsidRPr="00FA2A0C" w:rsidRDefault="00EE17A1" w:rsidP="00E7601B">
            <w:pPr>
              <w:pStyle w:val="TAL"/>
              <w:rPr>
                <w:rFonts w:cs="Arial"/>
                <w:szCs w:val="18"/>
              </w:rPr>
            </w:pPr>
          </w:p>
        </w:tc>
        <w:tc>
          <w:tcPr>
            <w:tcW w:w="2635" w:type="dxa"/>
            <w:shd w:val="clear" w:color="auto" w:fill="auto"/>
            <w:vAlign w:val="bottom"/>
          </w:tcPr>
          <w:p w14:paraId="1EAEABF1" w14:textId="77777777" w:rsidR="00EE17A1" w:rsidRPr="00FA2A0C" w:rsidRDefault="00EE17A1" w:rsidP="00E7601B">
            <w:pPr>
              <w:pStyle w:val="TAL"/>
            </w:pPr>
            <w:r w:rsidRPr="00FA2A0C">
              <w:t>±1600</w:t>
            </w:r>
          </w:p>
        </w:tc>
        <w:tc>
          <w:tcPr>
            <w:tcW w:w="3294" w:type="dxa"/>
            <w:shd w:val="clear" w:color="auto" w:fill="auto"/>
            <w:vAlign w:val="bottom"/>
          </w:tcPr>
          <w:p w14:paraId="2E0700BD" w14:textId="77777777" w:rsidR="00EE17A1" w:rsidRPr="00FA2A0C" w:rsidRDefault="00EE17A1" w:rsidP="00E7601B">
            <w:pPr>
              <w:pStyle w:val="TAL"/>
              <w:rPr>
                <w:lang w:val="sv-SE"/>
              </w:rPr>
            </w:pPr>
            <w:r w:rsidRPr="00FA2A0C">
              <w:rPr>
                <w:lang w:val="sv-FI"/>
              </w:rPr>
              <w:t>E-UTRA signal, 1 RB (NOTE 1)</w:t>
            </w:r>
          </w:p>
        </w:tc>
      </w:tr>
      <w:tr w:rsidR="00EE17A1" w:rsidRPr="00FA2A0C" w14:paraId="0EE397A0" w14:textId="77777777" w:rsidTr="00E7601B">
        <w:trPr>
          <w:jc w:val="center"/>
        </w:trPr>
        <w:tc>
          <w:tcPr>
            <w:tcW w:w="1701" w:type="dxa"/>
            <w:vMerge w:val="restart"/>
            <w:shd w:val="clear" w:color="auto" w:fill="auto"/>
          </w:tcPr>
          <w:p w14:paraId="600B6AFC" w14:textId="77777777" w:rsidR="00EE17A1" w:rsidRPr="00FA2A0C" w:rsidRDefault="00EE17A1" w:rsidP="00E7601B">
            <w:pPr>
              <w:pStyle w:val="TAL"/>
              <w:rPr>
                <w:rFonts w:cs="Arial"/>
                <w:szCs w:val="18"/>
              </w:rPr>
            </w:pPr>
            <w:r w:rsidRPr="00FA2A0C">
              <w:t>NR 20 MHz (Note 2)</w:t>
            </w:r>
          </w:p>
        </w:tc>
        <w:tc>
          <w:tcPr>
            <w:tcW w:w="2635" w:type="dxa"/>
            <w:shd w:val="clear" w:color="auto" w:fill="auto"/>
            <w:vAlign w:val="bottom"/>
          </w:tcPr>
          <w:p w14:paraId="311440F4" w14:textId="77777777" w:rsidR="00EE17A1" w:rsidRPr="00FA2A0C" w:rsidRDefault="00EE17A1" w:rsidP="00E7601B">
            <w:pPr>
              <w:pStyle w:val="TAL"/>
            </w:pPr>
            <w:r w:rsidRPr="00FA2A0C">
              <w:t>±345</w:t>
            </w:r>
          </w:p>
        </w:tc>
        <w:tc>
          <w:tcPr>
            <w:tcW w:w="3294" w:type="dxa"/>
            <w:shd w:val="clear" w:color="auto" w:fill="auto"/>
            <w:vAlign w:val="bottom"/>
          </w:tcPr>
          <w:p w14:paraId="710CB0B2" w14:textId="77777777" w:rsidR="00EE17A1" w:rsidRPr="00FA2A0C" w:rsidRDefault="00EE17A1" w:rsidP="00E7601B">
            <w:pPr>
              <w:pStyle w:val="TAL"/>
            </w:pPr>
            <w:r w:rsidRPr="00FA2A0C">
              <w:t>CW</w:t>
            </w:r>
          </w:p>
        </w:tc>
      </w:tr>
      <w:tr w:rsidR="00EE17A1" w:rsidRPr="00FA2A0C" w14:paraId="6A561E50" w14:textId="77777777" w:rsidTr="00E7601B">
        <w:trPr>
          <w:jc w:val="center"/>
        </w:trPr>
        <w:tc>
          <w:tcPr>
            <w:tcW w:w="1701" w:type="dxa"/>
            <w:vMerge/>
            <w:shd w:val="clear" w:color="auto" w:fill="auto"/>
          </w:tcPr>
          <w:p w14:paraId="4C3C8B73" w14:textId="77777777" w:rsidR="00EE17A1" w:rsidRPr="00FA2A0C" w:rsidRDefault="00EE17A1" w:rsidP="00E7601B">
            <w:pPr>
              <w:pStyle w:val="TAL"/>
              <w:rPr>
                <w:rFonts w:cs="Arial"/>
                <w:szCs w:val="18"/>
              </w:rPr>
            </w:pPr>
          </w:p>
        </w:tc>
        <w:tc>
          <w:tcPr>
            <w:tcW w:w="2635" w:type="dxa"/>
            <w:shd w:val="clear" w:color="auto" w:fill="auto"/>
            <w:vAlign w:val="bottom"/>
          </w:tcPr>
          <w:p w14:paraId="49BE88B4" w14:textId="77777777" w:rsidR="00EE17A1" w:rsidRPr="00FA2A0C" w:rsidRDefault="00EE17A1" w:rsidP="00E7601B">
            <w:pPr>
              <w:pStyle w:val="TAL"/>
            </w:pPr>
            <w:r w:rsidRPr="00FA2A0C">
              <w:t>±1780</w:t>
            </w:r>
          </w:p>
        </w:tc>
        <w:tc>
          <w:tcPr>
            <w:tcW w:w="3294" w:type="dxa"/>
            <w:shd w:val="clear" w:color="auto" w:fill="auto"/>
            <w:vAlign w:val="bottom"/>
          </w:tcPr>
          <w:p w14:paraId="2D8F37A2" w14:textId="77777777" w:rsidR="00EE17A1" w:rsidRPr="00FA2A0C" w:rsidRDefault="00EE17A1" w:rsidP="00E7601B">
            <w:pPr>
              <w:pStyle w:val="TAL"/>
              <w:rPr>
                <w:lang w:val="sv-SE"/>
              </w:rPr>
            </w:pPr>
            <w:r w:rsidRPr="00FA2A0C">
              <w:rPr>
                <w:lang w:val="sv-FI"/>
              </w:rPr>
              <w:t>E-UTRA signal, 1 RB (NOTE 1)</w:t>
            </w:r>
          </w:p>
        </w:tc>
      </w:tr>
      <w:tr w:rsidR="00EE17A1" w:rsidRPr="00FA2A0C" w14:paraId="6462931D" w14:textId="77777777" w:rsidTr="00E7601B">
        <w:trPr>
          <w:jc w:val="center"/>
        </w:trPr>
        <w:tc>
          <w:tcPr>
            <w:tcW w:w="1701" w:type="dxa"/>
            <w:vMerge w:val="restart"/>
            <w:shd w:val="clear" w:color="auto" w:fill="auto"/>
          </w:tcPr>
          <w:p w14:paraId="04D5C273" w14:textId="77777777" w:rsidR="00EE17A1" w:rsidRPr="00FA2A0C" w:rsidRDefault="00EE17A1" w:rsidP="00E7601B">
            <w:pPr>
              <w:pStyle w:val="TAL"/>
              <w:rPr>
                <w:rFonts w:cs="Arial"/>
                <w:szCs w:val="18"/>
              </w:rPr>
            </w:pPr>
            <w:r w:rsidRPr="00FA2A0C">
              <w:t>NR 25 MHz (Note 2)</w:t>
            </w:r>
          </w:p>
        </w:tc>
        <w:tc>
          <w:tcPr>
            <w:tcW w:w="2635" w:type="dxa"/>
            <w:shd w:val="clear" w:color="auto" w:fill="auto"/>
            <w:vAlign w:val="bottom"/>
          </w:tcPr>
          <w:p w14:paraId="17917206" w14:textId="77777777" w:rsidR="00EE17A1" w:rsidRPr="00FA2A0C" w:rsidRDefault="00EE17A1" w:rsidP="00E7601B">
            <w:pPr>
              <w:pStyle w:val="TAL"/>
            </w:pPr>
            <w:r w:rsidRPr="00FA2A0C">
              <w:t>±325</w:t>
            </w:r>
          </w:p>
        </w:tc>
        <w:tc>
          <w:tcPr>
            <w:tcW w:w="3294" w:type="dxa"/>
            <w:shd w:val="clear" w:color="auto" w:fill="auto"/>
            <w:vAlign w:val="bottom"/>
          </w:tcPr>
          <w:p w14:paraId="41D00527" w14:textId="77777777" w:rsidR="00EE17A1" w:rsidRPr="00FA2A0C" w:rsidRDefault="00EE17A1" w:rsidP="00E7601B">
            <w:pPr>
              <w:pStyle w:val="TAL"/>
            </w:pPr>
            <w:r w:rsidRPr="00FA2A0C">
              <w:t>CW</w:t>
            </w:r>
          </w:p>
        </w:tc>
      </w:tr>
      <w:tr w:rsidR="00EE17A1" w:rsidRPr="00FA2A0C" w14:paraId="59CBF1AA" w14:textId="77777777" w:rsidTr="00E7601B">
        <w:trPr>
          <w:jc w:val="center"/>
        </w:trPr>
        <w:tc>
          <w:tcPr>
            <w:tcW w:w="1701" w:type="dxa"/>
            <w:vMerge/>
            <w:shd w:val="clear" w:color="auto" w:fill="auto"/>
          </w:tcPr>
          <w:p w14:paraId="34B2B998" w14:textId="77777777" w:rsidR="00EE17A1" w:rsidRPr="00FA2A0C" w:rsidRDefault="00EE17A1" w:rsidP="00E7601B">
            <w:pPr>
              <w:pStyle w:val="TAL"/>
              <w:rPr>
                <w:rFonts w:cs="Arial"/>
                <w:szCs w:val="18"/>
              </w:rPr>
            </w:pPr>
          </w:p>
        </w:tc>
        <w:tc>
          <w:tcPr>
            <w:tcW w:w="2635" w:type="dxa"/>
            <w:shd w:val="clear" w:color="auto" w:fill="auto"/>
            <w:vAlign w:val="bottom"/>
          </w:tcPr>
          <w:p w14:paraId="4786D1F0" w14:textId="77777777" w:rsidR="00EE17A1" w:rsidRPr="00FA2A0C" w:rsidRDefault="00EE17A1" w:rsidP="00E7601B">
            <w:pPr>
              <w:pStyle w:val="TAL"/>
            </w:pPr>
            <w:r w:rsidRPr="00FA2A0C">
              <w:t>±1990</w:t>
            </w:r>
          </w:p>
        </w:tc>
        <w:tc>
          <w:tcPr>
            <w:tcW w:w="3294" w:type="dxa"/>
            <w:shd w:val="clear" w:color="auto" w:fill="auto"/>
            <w:vAlign w:val="bottom"/>
          </w:tcPr>
          <w:p w14:paraId="1A30B63D" w14:textId="77777777" w:rsidR="00EE17A1" w:rsidRPr="00FA2A0C" w:rsidRDefault="00EE17A1" w:rsidP="00E7601B">
            <w:pPr>
              <w:pStyle w:val="TAL"/>
              <w:rPr>
                <w:lang w:val="sv-SE"/>
              </w:rPr>
            </w:pPr>
            <w:r w:rsidRPr="00FA2A0C">
              <w:rPr>
                <w:lang w:val="sv-FI"/>
              </w:rPr>
              <w:t>E-UTRA signal, 1 RB (NOTE 1)</w:t>
            </w:r>
          </w:p>
        </w:tc>
      </w:tr>
      <w:tr w:rsidR="00EE17A1" w:rsidRPr="00FA2A0C" w14:paraId="6E3FE50C" w14:textId="77777777" w:rsidTr="00E7601B">
        <w:trPr>
          <w:jc w:val="center"/>
        </w:trPr>
        <w:tc>
          <w:tcPr>
            <w:tcW w:w="1701" w:type="dxa"/>
            <w:vMerge w:val="restart"/>
            <w:shd w:val="clear" w:color="auto" w:fill="auto"/>
          </w:tcPr>
          <w:p w14:paraId="0002E6BF" w14:textId="77777777" w:rsidR="00EE17A1" w:rsidRPr="00FA2A0C" w:rsidRDefault="00EE17A1" w:rsidP="00E7601B">
            <w:pPr>
              <w:pStyle w:val="TAL"/>
              <w:rPr>
                <w:rFonts w:cs="Arial"/>
                <w:szCs w:val="18"/>
              </w:rPr>
            </w:pPr>
            <w:r w:rsidRPr="00FA2A0C">
              <w:t>NR 30 MHz (Note 2)</w:t>
            </w:r>
          </w:p>
        </w:tc>
        <w:tc>
          <w:tcPr>
            <w:tcW w:w="2635" w:type="dxa"/>
            <w:shd w:val="clear" w:color="auto" w:fill="auto"/>
            <w:vAlign w:val="bottom"/>
          </w:tcPr>
          <w:p w14:paraId="0A5AD4A7" w14:textId="77777777" w:rsidR="00EE17A1" w:rsidRPr="00FA2A0C" w:rsidRDefault="00EE17A1" w:rsidP="00E7601B">
            <w:pPr>
              <w:pStyle w:val="TAL"/>
            </w:pPr>
            <w:r w:rsidRPr="00FA2A0C">
              <w:t>±320</w:t>
            </w:r>
          </w:p>
        </w:tc>
        <w:tc>
          <w:tcPr>
            <w:tcW w:w="3294" w:type="dxa"/>
            <w:shd w:val="clear" w:color="auto" w:fill="auto"/>
            <w:vAlign w:val="bottom"/>
          </w:tcPr>
          <w:p w14:paraId="599CC50A" w14:textId="77777777" w:rsidR="00EE17A1" w:rsidRPr="00FA2A0C" w:rsidRDefault="00EE17A1" w:rsidP="00E7601B">
            <w:pPr>
              <w:pStyle w:val="TAL"/>
            </w:pPr>
            <w:r w:rsidRPr="00FA2A0C">
              <w:t>CW</w:t>
            </w:r>
          </w:p>
        </w:tc>
      </w:tr>
      <w:tr w:rsidR="00EE17A1" w:rsidRPr="00FA2A0C" w14:paraId="5B9D6704" w14:textId="77777777" w:rsidTr="00E7601B">
        <w:trPr>
          <w:jc w:val="center"/>
        </w:trPr>
        <w:tc>
          <w:tcPr>
            <w:tcW w:w="1701" w:type="dxa"/>
            <w:vMerge/>
            <w:shd w:val="clear" w:color="auto" w:fill="auto"/>
          </w:tcPr>
          <w:p w14:paraId="2442EAFB" w14:textId="77777777" w:rsidR="00EE17A1" w:rsidRPr="00FA2A0C" w:rsidRDefault="00EE17A1" w:rsidP="00E7601B">
            <w:pPr>
              <w:pStyle w:val="TAL"/>
              <w:rPr>
                <w:rFonts w:cs="Arial"/>
                <w:szCs w:val="18"/>
              </w:rPr>
            </w:pPr>
          </w:p>
        </w:tc>
        <w:tc>
          <w:tcPr>
            <w:tcW w:w="2635" w:type="dxa"/>
            <w:shd w:val="clear" w:color="auto" w:fill="auto"/>
            <w:vAlign w:val="bottom"/>
          </w:tcPr>
          <w:p w14:paraId="363D6F22" w14:textId="77777777" w:rsidR="00EE17A1" w:rsidRPr="00FA2A0C" w:rsidRDefault="00EE17A1" w:rsidP="00E7601B">
            <w:pPr>
              <w:pStyle w:val="TAL"/>
            </w:pPr>
            <w:r w:rsidRPr="00FA2A0C">
              <w:t>±1990</w:t>
            </w:r>
          </w:p>
        </w:tc>
        <w:tc>
          <w:tcPr>
            <w:tcW w:w="3294" w:type="dxa"/>
            <w:shd w:val="clear" w:color="auto" w:fill="auto"/>
            <w:vAlign w:val="bottom"/>
          </w:tcPr>
          <w:p w14:paraId="6DDD3DEC" w14:textId="77777777" w:rsidR="00EE17A1" w:rsidRPr="00FA2A0C" w:rsidRDefault="00EE17A1" w:rsidP="00E7601B">
            <w:pPr>
              <w:pStyle w:val="TAL"/>
              <w:rPr>
                <w:lang w:val="sv-SE"/>
              </w:rPr>
            </w:pPr>
            <w:r w:rsidRPr="00FA2A0C">
              <w:rPr>
                <w:lang w:val="sv-FI"/>
              </w:rPr>
              <w:t>E-UTRA signal, 1 RB (NOTE 1)</w:t>
            </w:r>
          </w:p>
        </w:tc>
      </w:tr>
      <w:tr w:rsidR="00EE17A1" w:rsidRPr="00FA2A0C" w14:paraId="1EDFF5B9" w14:textId="77777777" w:rsidTr="00E7601B">
        <w:trPr>
          <w:jc w:val="center"/>
        </w:trPr>
        <w:tc>
          <w:tcPr>
            <w:tcW w:w="1701" w:type="dxa"/>
            <w:tcBorders>
              <w:bottom w:val="nil"/>
            </w:tcBorders>
            <w:shd w:val="clear" w:color="auto" w:fill="auto"/>
          </w:tcPr>
          <w:p w14:paraId="4085EE07" w14:textId="77777777" w:rsidR="00EE17A1" w:rsidRPr="00FA2A0C" w:rsidRDefault="00EE17A1" w:rsidP="00E7601B">
            <w:pPr>
              <w:pStyle w:val="TAL"/>
              <w:rPr>
                <w:rFonts w:cs="Arial"/>
                <w:szCs w:val="18"/>
              </w:rPr>
            </w:pPr>
            <w:r w:rsidRPr="00FA2A0C">
              <w:rPr>
                <w:lang w:eastAsia="en-GB"/>
              </w:rPr>
              <w:t>NR 35 MHz (Note 2)</w:t>
            </w:r>
          </w:p>
        </w:tc>
        <w:tc>
          <w:tcPr>
            <w:tcW w:w="2635" w:type="dxa"/>
            <w:shd w:val="clear" w:color="auto" w:fill="auto"/>
          </w:tcPr>
          <w:p w14:paraId="6D0959C2" w14:textId="77777777" w:rsidR="00EE17A1" w:rsidRPr="00FA2A0C" w:rsidRDefault="00EE17A1" w:rsidP="00E7601B">
            <w:pPr>
              <w:pStyle w:val="TAL"/>
            </w:pPr>
            <w:r w:rsidRPr="00FA2A0C">
              <w:t>±355</w:t>
            </w:r>
          </w:p>
        </w:tc>
        <w:tc>
          <w:tcPr>
            <w:tcW w:w="3294" w:type="dxa"/>
            <w:shd w:val="clear" w:color="auto" w:fill="auto"/>
            <w:vAlign w:val="bottom"/>
          </w:tcPr>
          <w:p w14:paraId="1AC551CD" w14:textId="77777777" w:rsidR="00EE17A1" w:rsidRPr="00FA2A0C" w:rsidRDefault="00EE17A1" w:rsidP="00E7601B">
            <w:pPr>
              <w:pStyle w:val="TAL"/>
              <w:rPr>
                <w:lang w:val="sv-FI"/>
              </w:rPr>
            </w:pPr>
            <w:r w:rsidRPr="00FA2A0C">
              <w:rPr>
                <w:lang w:eastAsia="en-GB"/>
              </w:rPr>
              <w:t>CW</w:t>
            </w:r>
          </w:p>
        </w:tc>
      </w:tr>
      <w:tr w:rsidR="00EE17A1" w:rsidRPr="00FA2A0C" w14:paraId="36813FC8" w14:textId="77777777" w:rsidTr="00E7601B">
        <w:trPr>
          <w:jc w:val="center"/>
        </w:trPr>
        <w:tc>
          <w:tcPr>
            <w:tcW w:w="1701" w:type="dxa"/>
            <w:tcBorders>
              <w:top w:val="nil"/>
            </w:tcBorders>
            <w:shd w:val="clear" w:color="auto" w:fill="auto"/>
          </w:tcPr>
          <w:p w14:paraId="10E2824B" w14:textId="77777777" w:rsidR="00EE17A1" w:rsidRPr="00FA2A0C" w:rsidRDefault="00EE17A1" w:rsidP="00E7601B">
            <w:pPr>
              <w:pStyle w:val="TAL"/>
              <w:rPr>
                <w:rFonts w:cs="Arial"/>
                <w:szCs w:val="18"/>
              </w:rPr>
            </w:pPr>
          </w:p>
        </w:tc>
        <w:tc>
          <w:tcPr>
            <w:tcW w:w="2635" w:type="dxa"/>
            <w:shd w:val="clear" w:color="auto" w:fill="auto"/>
          </w:tcPr>
          <w:p w14:paraId="5CAD20AE" w14:textId="77777777" w:rsidR="00EE17A1" w:rsidRPr="00FA2A0C" w:rsidRDefault="00EE17A1" w:rsidP="00E7601B">
            <w:pPr>
              <w:pStyle w:val="TAL"/>
            </w:pPr>
            <w:r w:rsidRPr="00FA2A0C">
              <w:rPr>
                <w:rFonts w:cs="Arial"/>
              </w:rPr>
              <w:t>±2350</w:t>
            </w:r>
          </w:p>
        </w:tc>
        <w:tc>
          <w:tcPr>
            <w:tcW w:w="3294" w:type="dxa"/>
            <w:shd w:val="clear" w:color="auto" w:fill="auto"/>
            <w:vAlign w:val="bottom"/>
          </w:tcPr>
          <w:p w14:paraId="78CB9E3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1FFF3FD2" w14:textId="77777777" w:rsidTr="00E7601B">
        <w:trPr>
          <w:jc w:val="center"/>
        </w:trPr>
        <w:tc>
          <w:tcPr>
            <w:tcW w:w="1701" w:type="dxa"/>
            <w:vMerge w:val="restart"/>
            <w:shd w:val="clear" w:color="auto" w:fill="auto"/>
          </w:tcPr>
          <w:p w14:paraId="17789E1F" w14:textId="77777777" w:rsidR="00EE17A1" w:rsidRPr="00FA2A0C" w:rsidRDefault="00EE17A1" w:rsidP="00E7601B">
            <w:pPr>
              <w:pStyle w:val="TAL"/>
              <w:rPr>
                <w:rFonts w:cs="Arial"/>
                <w:szCs w:val="18"/>
              </w:rPr>
            </w:pPr>
            <w:r w:rsidRPr="00FA2A0C">
              <w:t>NR 40 MHz (Note 2)</w:t>
            </w:r>
          </w:p>
        </w:tc>
        <w:tc>
          <w:tcPr>
            <w:tcW w:w="2635" w:type="dxa"/>
            <w:shd w:val="clear" w:color="auto" w:fill="auto"/>
            <w:vAlign w:val="bottom"/>
          </w:tcPr>
          <w:p w14:paraId="0956C329" w14:textId="77777777" w:rsidR="00EE17A1" w:rsidRPr="00FA2A0C" w:rsidRDefault="00EE17A1" w:rsidP="00E7601B">
            <w:pPr>
              <w:pStyle w:val="TAL"/>
            </w:pPr>
            <w:r w:rsidRPr="00FA2A0C">
              <w:t>±310</w:t>
            </w:r>
          </w:p>
        </w:tc>
        <w:tc>
          <w:tcPr>
            <w:tcW w:w="3294" w:type="dxa"/>
            <w:shd w:val="clear" w:color="auto" w:fill="auto"/>
            <w:vAlign w:val="bottom"/>
          </w:tcPr>
          <w:p w14:paraId="6089C2B3" w14:textId="77777777" w:rsidR="00EE17A1" w:rsidRPr="00FA2A0C" w:rsidRDefault="00EE17A1" w:rsidP="00E7601B">
            <w:pPr>
              <w:pStyle w:val="TAL"/>
            </w:pPr>
            <w:r w:rsidRPr="00FA2A0C">
              <w:t>CW</w:t>
            </w:r>
          </w:p>
        </w:tc>
      </w:tr>
      <w:tr w:rsidR="00EE17A1" w:rsidRPr="00FA2A0C" w14:paraId="223E81D1" w14:textId="77777777" w:rsidTr="00E7601B">
        <w:trPr>
          <w:jc w:val="center"/>
        </w:trPr>
        <w:tc>
          <w:tcPr>
            <w:tcW w:w="1701" w:type="dxa"/>
            <w:vMerge/>
            <w:shd w:val="clear" w:color="auto" w:fill="auto"/>
          </w:tcPr>
          <w:p w14:paraId="1E401942" w14:textId="77777777" w:rsidR="00EE17A1" w:rsidRPr="00FA2A0C" w:rsidRDefault="00EE17A1" w:rsidP="00E7601B">
            <w:pPr>
              <w:pStyle w:val="TAL"/>
              <w:rPr>
                <w:rFonts w:cs="Arial"/>
                <w:szCs w:val="18"/>
              </w:rPr>
            </w:pPr>
          </w:p>
        </w:tc>
        <w:tc>
          <w:tcPr>
            <w:tcW w:w="2635" w:type="dxa"/>
            <w:shd w:val="clear" w:color="auto" w:fill="auto"/>
            <w:vAlign w:val="bottom"/>
          </w:tcPr>
          <w:p w14:paraId="1C15B4C6" w14:textId="77777777" w:rsidR="00EE17A1" w:rsidRPr="00FA2A0C" w:rsidRDefault="00EE17A1" w:rsidP="00E7601B">
            <w:pPr>
              <w:pStyle w:val="TAL"/>
            </w:pPr>
            <w:r w:rsidRPr="00FA2A0C">
              <w:t>±2710</w:t>
            </w:r>
          </w:p>
        </w:tc>
        <w:tc>
          <w:tcPr>
            <w:tcW w:w="3294" w:type="dxa"/>
            <w:shd w:val="clear" w:color="auto" w:fill="auto"/>
            <w:vAlign w:val="bottom"/>
          </w:tcPr>
          <w:p w14:paraId="07C4C176" w14:textId="77777777" w:rsidR="00EE17A1" w:rsidRPr="00FA2A0C" w:rsidRDefault="00EE17A1" w:rsidP="00E7601B">
            <w:pPr>
              <w:pStyle w:val="TAL"/>
              <w:rPr>
                <w:lang w:val="sv-SE"/>
              </w:rPr>
            </w:pPr>
            <w:r w:rsidRPr="00FA2A0C">
              <w:rPr>
                <w:lang w:val="sv-FI"/>
              </w:rPr>
              <w:t>E-UTRA signal, 1 RB (NOTE 1)</w:t>
            </w:r>
          </w:p>
        </w:tc>
      </w:tr>
      <w:tr w:rsidR="00EE17A1" w:rsidRPr="00FA2A0C" w14:paraId="6C5270B7" w14:textId="77777777" w:rsidTr="00E7601B">
        <w:trPr>
          <w:jc w:val="center"/>
        </w:trPr>
        <w:tc>
          <w:tcPr>
            <w:tcW w:w="1701" w:type="dxa"/>
            <w:tcBorders>
              <w:bottom w:val="nil"/>
            </w:tcBorders>
            <w:shd w:val="clear" w:color="auto" w:fill="auto"/>
          </w:tcPr>
          <w:p w14:paraId="5307005F" w14:textId="77777777" w:rsidR="00EE17A1" w:rsidRPr="00FA2A0C" w:rsidRDefault="00EE17A1" w:rsidP="00E7601B">
            <w:pPr>
              <w:pStyle w:val="TAL"/>
              <w:rPr>
                <w:rFonts w:cs="Arial"/>
                <w:szCs w:val="18"/>
              </w:rPr>
            </w:pPr>
            <w:r w:rsidRPr="00FA2A0C">
              <w:rPr>
                <w:lang w:eastAsia="en-GB"/>
              </w:rPr>
              <w:t>NR 45 MHz (Note 2)</w:t>
            </w:r>
          </w:p>
        </w:tc>
        <w:tc>
          <w:tcPr>
            <w:tcW w:w="2635" w:type="dxa"/>
            <w:shd w:val="clear" w:color="auto" w:fill="auto"/>
          </w:tcPr>
          <w:p w14:paraId="4EA6275C" w14:textId="77777777" w:rsidR="00EE17A1" w:rsidRPr="00FA2A0C" w:rsidRDefault="00EE17A1" w:rsidP="00E7601B">
            <w:pPr>
              <w:pStyle w:val="TAL"/>
            </w:pPr>
            <w:r w:rsidRPr="00FA2A0C">
              <w:rPr>
                <w:rFonts w:cs="Arial"/>
              </w:rPr>
              <w:t>±365</w:t>
            </w:r>
          </w:p>
        </w:tc>
        <w:tc>
          <w:tcPr>
            <w:tcW w:w="3294" w:type="dxa"/>
            <w:shd w:val="clear" w:color="auto" w:fill="auto"/>
            <w:vAlign w:val="bottom"/>
          </w:tcPr>
          <w:p w14:paraId="5740CF02" w14:textId="77777777" w:rsidR="00EE17A1" w:rsidRPr="00FA2A0C" w:rsidRDefault="00EE17A1" w:rsidP="00E7601B">
            <w:pPr>
              <w:pStyle w:val="TAL"/>
              <w:rPr>
                <w:lang w:val="sv-FI"/>
              </w:rPr>
            </w:pPr>
            <w:r w:rsidRPr="00FA2A0C">
              <w:rPr>
                <w:lang w:eastAsia="en-GB"/>
              </w:rPr>
              <w:t>CW</w:t>
            </w:r>
          </w:p>
        </w:tc>
      </w:tr>
      <w:tr w:rsidR="00EE17A1" w:rsidRPr="00FA2A0C" w14:paraId="32A32423" w14:textId="77777777" w:rsidTr="00E7601B">
        <w:trPr>
          <w:jc w:val="center"/>
        </w:trPr>
        <w:tc>
          <w:tcPr>
            <w:tcW w:w="1701" w:type="dxa"/>
            <w:tcBorders>
              <w:top w:val="nil"/>
            </w:tcBorders>
            <w:shd w:val="clear" w:color="auto" w:fill="auto"/>
          </w:tcPr>
          <w:p w14:paraId="31BB1963" w14:textId="77777777" w:rsidR="00EE17A1" w:rsidRPr="00FA2A0C" w:rsidRDefault="00EE17A1" w:rsidP="00E7601B">
            <w:pPr>
              <w:pStyle w:val="TAL"/>
              <w:rPr>
                <w:rFonts w:cs="Arial"/>
                <w:szCs w:val="18"/>
              </w:rPr>
            </w:pPr>
          </w:p>
        </w:tc>
        <w:tc>
          <w:tcPr>
            <w:tcW w:w="2635" w:type="dxa"/>
            <w:shd w:val="clear" w:color="auto" w:fill="auto"/>
          </w:tcPr>
          <w:p w14:paraId="71C9BD02" w14:textId="77777777" w:rsidR="00EE17A1" w:rsidRPr="00FA2A0C" w:rsidRDefault="00EE17A1" w:rsidP="00E7601B">
            <w:pPr>
              <w:pStyle w:val="TAL"/>
            </w:pPr>
            <w:r w:rsidRPr="00FA2A0C">
              <w:t>±2710</w:t>
            </w:r>
          </w:p>
        </w:tc>
        <w:tc>
          <w:tcPr>
            <w:tcW w:w="3294" w:type="dxa"/>
            <w:shd w:val="clear" w:color="auto" w:fill="auto"/>
            <w:vAlign w:val="bottom"/>
          </w:tcPr>
          <w:p w14:paraId="6364F1F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2C483F0A" w14:textId="77777777" w:rsidTr="00E7601B">
        <w:trPr>
          <w:jc w:val="center"/>
        </w:trPr>
        <w:tc>
          <w:tcPr>
            <w:tcW w:w="1701" w:type="dxa"/>
            <w:vMerge w:val="restart"/>
            <w:shd w:val="clear" w:color="auto" w:fill="auto"/>
          </w:tcPr>
          <w:p w14:paraId="37AE2E47" w14:textId="77777777" w:rsidR="00EE17A1" w:rsidRPr="00FA2A0C" w:rsidRDefault="00EE17A1" w:rsidP="00E7601B">
            <w:pPr>
              <w:pStyle w:val="TAL"/>
              <w:rPr>
                <w:rFonts w:cs="Arial"/>
                <w:szCs w:val="18"/>
              </w:rPr>
            </w:pPr>
            <w:r w:rsidRPr="00FA2A0C">
              <w:t>NR 50 MHz (Note 2)</w:t>
            </w:r>
          </w:p>
        </w:tc>
        <w:tc>
          <w:tcPr>
            <w:tcW w:w="2635" w:type="dxa"/>
            <w:shd w:val="clear" w:color="auto" w:fill="auto"/>
            <w:vAlign w:val="bottom"/>
          </w:tcPr>
          <w:p w14:paraId="30323249" w14:textId="77777777" w:rsidR="00EE17A1" w:rsidRPr="00FA2A0C" w:rsidRDefault="00EE17A1" w:rsidP="00E7601B">
            <w:pPr>
              <w:pStyle w:val="TAL"/>
            </w:pPr>
            <w:r w:rsidRPr="00FA2A0C">
              <w:t>±330</w:t>
            </w:r>
          </w:p>
        </w:tc>
        <w:tc>
          <w:tcPr>
            <w:tcW w:w="3294" w:type="dxa"/>
            <w:shd w:val="clear" w:color="auto" w:fill="auto"/>
            <w:vAlign w:val="bottom"/>
          </w:tcPr>
          <w:p w14:paraId="10BFE1DB" w14:textId="77777777" w:rsidR="00EE17A1" w:rsidRPr="00FA2A0C" w:rsidRDefault="00EE17A1" w:rsidP="00E7601B">
            <w:pPr>
              <w:pStyle w:val="TAL"/>
            </w:pPr>
            <w:r w:rsidRPr="00FA2A0C">
              <w:t>CW</w:t>
            </w:r>
          </w:p>
        </w:tc>
      </w:tr>
      <w:tr w:rsidR="00EE17A1" w:rsidRPr="00FA2A0C" w14:paraId="6E623048" w14:textId="77777777" w:rsidTr="00E7601B">
        <w:trPr>
          <w:jc w:val="center"/>
        </w:trPr>
        <w:tc>
          <w:tcPr>
            <w:tcW w:w="1701" w:type="dxa"/>
            <w:vMerge/>
            <w:shd w:val="clear" w:color="auto" w:fill="auto"/>
          </w:tcPr>
          <w:p w14:paraId="6AA72A1D" w14:textId="77777777" w:rsidR="00EE17A1" w:rsidRPr="00FA2A0C" w:rsidRDefault="00EE17A1" w:rsidP="00E7601B">
            <w:pPr>
              <w:pStyle w:val="TAL"/>
              <w:rPr>
                <w:rFonts w:cs="Arial"/>
                <w:szCs w:val="18"/>
              </w:rPr>
            </w:pPr>
          </w:p>
        </w:tc>
        <w:tc>
          <w:tcPr>
            <w:tcW w:w="2635" w:type="dxa"/>
            <w:shd w:val="clear" w:color="auto" w:fill="auto"/>
            <w:vAlign w:val="bottom"/>
          </w:tcPr>
          <w:p w14:paraId="2A077F51" w14:textId="77777777" w:rsidR="00EE17A1" w:rsidRPr="00FA2A0C" w:rsidRDefault="00EE17A1" w:rsidP="00E7601B">
            <w:pPr>
              <w:pStyle w:val="TAL"/>
            </w:pPr>
            <w:r w:rsidRPr="00FA2A0C">
              <w:t>±3250</w:t>
            </w:r>
          </w:p>
        </w:tc>
        <w:tc>
          <w:tcPr>
            <w:tcW w:w="3294" w:type="dxa"/>
            <w:shd w:val="clear" w:color="auto" w:fill="auto"/>
            <w:vAlign w:val="bottom"/>
          </w:tcPr>
          <w:p w14:paraId="7CAC05A9" w14:textId="77777777" w:rsidR="00EE17A1" w:rsidRPr="00FA2A0C" w:rsidRDefault="00EE17A1" w:rsidP="00E7601B">
            <w:pPr>
              <w:pStyle w:val="TAL"/>
              <w:rPr>
                <w:lang w:val="sv-SE"/>
              </w:rPr>
            </w:pPr>
            <w:r w:rsidRPr="00FA2A0C">
              <w:rPr>
                <w:lang w:val="sv-FI"/>
              </w:rPr>
              <w:t>E-UTRA signal, 1 RB (NOTE 1)</w:t>
            </w:r>
          </w:p>
        </w:tc>
      </w:tr>
      <w:tr w:rsidR="00EE17A1" w:rsidRPr="00FA2A0C" w14:paraId="6E63B669" w14:textId="77777777" w:rsidTr="00E7601B">
        <w:trPr>
          <w:jc w:val="center"/>
        </w:trPr>
        <w:tc>
          <w:tcPr>
            <w:tcW w:w="1701" w:type="dxa"/>
            <w:vMerge w:val="restart"/>
            <w:shd w:val="clear" w:color="auto" w:fill="auto"/>
          </w:tcPr>
          <w:p w14:paraId="47E33F27" w14:textId="77777777" w:rsidR="00EE17A1" w:rsidRPr="00FA2A0C" w:rsidRDefault="00EE17A1" w:rsidP="00E7601B">
            <w:pPr>
              <w:pStyle w:val="TAL"/>
              <w:rPr>
                <w:rFonts w:cs="Arial"/>
                <w:szCs w:val="18"/>
              </w:rPr>
            </w:pPr>
            <w:r w:rsidRPr="00FA2A0C">
              <w:t>NR 60 MHz (Note 2)</w:t>
            </w:r>
          </w:p>
        </w:tc>
        <w:tc>
          <w:tcPr>
            <w:tcW w:w="2635" w:type="dxa"/>
            <w:shd w:val="clear" w:color="auto" w:fill="auto"/>
            <w:vAlign w:val="bottom"/>
          </w:tcPr>
          <w:p w14:paraId="73FAA4E4" w14:textId="77777777" w:rsidR="00EE17A1" w:rsidRPr="00FA2A0C" w:rsidRDefault="00EE17A1" w:rsidP="00E7601B">
            <w:pPr>
              <w:pStyle w:val="TAL"/>
            </w:pPr>
            <w:r w:rsidRPr="00FA2A0C">
              <w:t>±350</w:t>
            </w:r>
          </w:p>
        </w:tc>
        <w:tc>
          <w:tcPr>
            <w:tcW w:w="3294" w:type="dxa"/>
            <w:shd w:val="clear" w:color="auto" w:fill="auto"/>
            <w:vAlign w:val="bottom"/>
          </w:tcPr>
          <w:p w14:paraId="7194A3FB" w14:textId="77777777" w:rsidR="00EE17A1" w:rsidRPr="00FA2A0C" w:rsidRDefault="00EE17A1" w:rsidP="00E7601B">
            <w:pPr>
              <w:pStyle w:val="TAL"/>
            </w:pPr>
            <w:r w:rsidRPr="00FA2A0C">
              <w:t>CW</w:t>
            </w:r>
          </w:p>
        </w:tc>
      </w:tr>
      <w:tr w:rsidR="00EE17A1" w:rsidRPr="00FA2A0C" w14:paraId="066AD606" w14:textId="77777777" w:rsidTr="00E7601B">
        <w:trPr>
          <w:jc w:val="center"/>
        </w:trPr>
        <w:tc>
          <w:tcPr>
            <w:tcW w:w="1701" w:type="dxa"/>
            <w:vMerge/>
            <w:shd w:val="clear" w:color="auto" w:fill="auto"/>
          </w:tcPr>
          <w:p w14:paraId="0259DF72" w14:textId="77777777" w:rsidR="00EE17A1" w:rsidRPr="00FA2A0C" w:rsidRDefault="00EE17A1" w:rsidP="00E7601B">
            <w:pPr>
              <w:pStyle w:val="TAL"/>
              <w:rPr>
                <w:rFonts w:cs="Arial"/>
                <w:szCs w:val="18"/>
              </w:rPr>
            </w:pPr>
          </w:p>
        </w:tc>
        <w:tc>
          <w:tcPr>
            <w:tcW w:w="2635" w:type="dxa"/>
            <w:shd w:val="clear" w:color="auto" w:fill="auto"/>
            <w:vAlign w:val="bottom"/>
          </w:tcPr>
          <w:p w14:paraId="4CDDD149" w14:textId="77777777" w:rsidR="00EE17A1" w:rsidRPr="00FA2A0C" w:rsidRDefault="00EE17A1" w:rsidP="00E7601B">
            <w:pPr>
              <w:pStyle w:val="TAL"/>
            </w:pPr>
            <w:r w:rsidRPr="00FA2A0C">
              <w:t>±3790</w:t>
            </w:r>
          </w:p>
        </w:tc>
        <w:tc>
          <w:tcPr>
            <w:tcW w:w="3294" w:type="dxa"/>
            <w:shd w:val="clear" w:color="auto" w:fill="auto"/>
            <w:vAlign w:val="bottom"/>
          </w:tcPr>
          <w:p w14:paraId="74B2B230" w14:textId="77777777" w:rsidR="00EE17A1" w:rsidRPr="00FA2A0C" w:rsidRDefault="00EE17A1" w:rsidP="00E7601B">
            <w:pPr>
              <w:pStyle w:val="TAL"/>
              <w:rPr>
                <w:lang w:val="sv-SE"/>
              </w:rPr>
            </w:pPr>
            <w:r w:rsidRPr="00FA2A0C">
              <w:rPr>
                <w:lang w:val="sv-FI"/>
              </w:rPr>
              <w:t>E-UTRA signal, 1 RB (NOTE 1)</w:t>
            </w:r>
          </w:p>
        </w:tc>
      </w:tr>
      <w:tr w:rsidR="00EE17A1" w:rsidRPr="00FA2A0C" w14:paraId="115182EB" w14:textId="77777777" w:rsidTr="00E7601B">
        <w:trPr>
          <w:jc w:val="center"/>
        </w:trPr>
        <w:tc>
          <w:tcPr>
            <w:tcW w:w="1701" w:type="dxa"/>
            <w:vMerge w:val="restart"/>
            <w:shd w:val="clear" w:color="auto" w:fill="auto"/>
          </w:tcPr>
          <w:p w14:paraId="4BA15DF3" w14:textId="77777777" w:rsidR="00EE17A1" w:rsidRPr="00FA2A0C" w:rsidRDefault="00EE17A1" w:rsidP="00E7601B">
            <w:pPr>
              <w:pStyle w:val="TAL"/>
              <w:rPr>
                <w:rFonts w:cs="Arial"/>
                <w:szCs w:val="18"/>
              </w:rPr>
            </w:pPr>
            <w:r w:rsidRPr="00FA2A0C">
              <w:t>NR 70 MHz (Note 2)</w:t>
            </w:r>
          </w:p>
        </w:tc>
        <w:tc>
          <w:tcPr>
            <w:tcW w:w="2635" w:type="dxa"/>
            <w:shd w:val="clear" w:color="auto" w:fill="auto"/>
            <w:vAlign w:val="bottom"/>
          </w:tcPr>
          <w:p w14:paraId="089E0ED8" w14:textId="77777777" w:rsidR="00EE17A1" w:rsidRPr="00FA2A0C" w:rsidRDefault="00EE17A1" w:rsidP="00E7601B">
            <w:pPr>
              <w:pStyle w:val="TAL"/>
            </w:pPr>
            <w:r w:rsidRPr="00FA2A0C">
              <w:t>±400</w:t>
            </w:r>
          </w:p>
        </w:tc>
        <w:tc>
          <w:tcPr>
            <w:tcW w:w="3294" w:type="dxa"/>
            <w:shd w:val="clear" w:color="auto" w:fill="auto"/>
            <w:vAlign w:val="bottom"/>
          </w:tcPr>
          <w:p w14:paraId="32AC2699" w14:textId="77777777" w:rsidR="00EE17A1" w:rsidRPr="00FA2A0C" w:rsidRDefault="00EE17A1" w:rsidP="00E7601B">
            <w:pPr>
              <w:pStyle w:val="TAL"/>
            </w:pPr>
            <w:r w:rsidRPr="00FA2A0C">
              <w:t>CW</w:t>
            </w:r>
          </w:p>
        </w:tc>
      </w:tr>
      <w:tr w:rsidR="00EE17A1" w:rsidRPr="00FA2A0C" w14:paraId="3563B378" w14:textId="77777777" w:rsidTr="00E7601B">
        <w:trPr>
          <w:jc w:val="center"/>
        </w:trPr>
        <w:tc>
          <w:tcPr>
            <w:tcW w:w="1701" w:type="dxa"/>
            <w:vMerge/>
            <w:shd w:val="clear" w:color="auto" w:fill="auto"/>
          </w:tcPr>
          <w:p w14:paraId="7F1821D9" w14:textId="77777777" w:rsidR="00EE17A1" w:rsidRPr="00FA2A0C" w:rsidRDefault="00EE17A1" w:rsidP="00E7601B">
            <w:pPr>
              <w:pStyle w:val="TAL"/>
              <w:rPr>
                <w:rFonts w:cs="Arial"/>
                <w:szCs w:val="18"/>
              </w:rPr>
            </w:pPr>
          </w:p>
        </w:tc>
        <w:tc>
          <w:tcPr>
            <w:tcW w:w="2635" w:type="dxa"/>
            <w:shd w:val="clear" w:color="auto" w:fill="auto"/>
            <w:vAlign w:val="bottom"/>
          </w:tcPr>
          <w:p w14:paraId="5BD76FAD" w14:textId="77777777" w:rsidR="00EE17A1" w:rsidRPr="00FA2A0C" w:rsidRDefault="00EE17A1" w:rsidP="00E7601B">
            <w:pPr>
              <w:pStyle w:val="TAL"/>
            </w:pPr>
            <w:r w:rsidRPr="00FA2A0C">
              <w:t>±4870</w:t>
            </w:r>
          </w:p>
        </w:tc>
        <w:tc>
          <w:tcPr>
            <w:tcW w:w="3294" w:type="dxa"/>
            <w:shd w:val="clear" w:color="auto" w:fill="auto"/>
            <w:vAlign w:val="bottom"/>
          </w:tcPr>
          <w:p w14:paraId="72E424C6" w14:textId="77777777" w:rsidR="00EE17A1" w:rsidRPr="00FA2A0C" w:rsidRDefault="00EE17A1" w:rsidP="00E7601B">
            <w:pPr>
              <w:pStyle w:val="TAL"/>
              <w:rPr>
                <w:lang w:val="sv-SE"/>
              </w:rPr>
            </w:pPr>
            <w:r w:rsidRPr="00FA2A0C">
              <w:rPr>
                <w:lang w:val="sv-FI"/>
              </w:rPr>
              <w:t>E-UTRA signal, 1 RB (NOTE 1)</w:t>
            </w:r>
          </w:p>
        </w:tc>
      </w:tr>
      <w:tr w:rsidR="00EE17A1" w:rsidRPr="00FA2A0C" w14:paraId="44BC4B80" w14:textId="77777777" w:rsidTr="00E7601B">
        <w:trPr>
          <w:jc w:val="center"/>
        </w:trPr>
        <w:tc>
          <w:tcPr>
            <w:tcW w:w="1701" w:type="dxa"/>
            <w:vMerge w:val="restart"/>
            <w:shd w:val="clear" w:color="auto" w:fill="auto"/>
          </w:tcPr>
          <w:p w14:paraId="4CE8E007" w14:textId="77777777" w:rsidR="00EE17A1" w:rsidRPr="00FA2A0C" w:rsidRDefault="00EE17A1" w:rsidP="00E7601B">
            <w:pPr>
              <w:pStyle w:val="TAL"/>
              <w:rPr>
                <w:rFonts w:cs="Arial"/>
                <w:szCs w:val="18"/>
              </w:rPr>
            </w:pPr>
            <w:r w:rsidRPr="00FA2A0C">
              <w:t>NR 80 MHz (Note 2)</w:t>
            </w:r>
          </w:p>
        </w:tc>
        <w:tc>
          <w:tcPr>
            <w:tcW w:w="2635" w:type="dxa"/>
            <w:shd w:val="clear" w:color="auto" w:fill="auto"/>
            <w:vAlign w:val="bottom"/>
          </w:tcPr>
          <w:p w14:paraId="1CE759CA" w14:textId="77777777" w:rsidR="00EE17A1" w:rsidRPr="00FA2A0C" w:rsidRDefault="00EE17A1" w:rsidP="00E7601B">
            <w:pPr>
              <w:pStyle w:val="TAL"/>
            </w:pPr>
            <w:r w:rsidRPr="00FA2A0C">
              <w:t>±390</w:t>
            </w:r>
          </w:p>
        </w:tc>
        <w:tc>
          <w:tcPr>
            <w:tcW w:w="3294" w:type="dxa"/>
            <w:shd w:val="clear" w:color="auto" w:fill="auto"/>
            <w:vAlign w:val="bottom"/>
          </w:tcPr>
          <w:p w14:paraId="726C6DC6" w14:textId="77777777" w:rsidR="00EE17A1" w:rsidRPr="00FA2A0C" w:rsidRDefault="00EE17A1" w:rsidP="00E7601B">
            <w:pPr>
              <w:pStyle w:val="TAL"/>
            </w:pPr>
            <w:r w:rsidRPr="00FA2A0C">
              <w:t>CW</w:t>
            </w:r>
          </w:p>
        </w:tc>
      </w:tr>
      <w:tr w:rsidR="00EE17A1" w:rsidRPr="00FA2A0C" w14:paraId="1680EFD3" w14:textId="77777777" w:rsidTr="00E7601B">
        <w:trPr>
          <w:jc w:val="center"/>
        </w:trPr>
        <w:tc>
          <w:tcPr>
            <w:tcW w:w="1701" w:type="dxa"/>
            <w:vMerge/>
            <w:shd w:val="clear" w:color="auto" w:fill="auto"/>
          </w:tcPr>
          <w:p w14:paraId="06A95009" w14:textId="77777777" w:rsidR="00EE17A1" w:rsidRPr="00FA2A0C" w:rsidRDefault="00EE17A1" w:rsidP="00E7601B">
            <w:pPr>
              <w:pStyle w:val="TAL"/>
              <w:rPr>
                <w:rFonts w:cs="Arial"/>
                <w:szCs w:val="18"/>
              </w:rPr>
            </w:pPr>
          </w:p>
        </w:tc>
        <w:tc>
          <w:tcPr>
            <w:tcW w:w="2635" w:type="dxa"/>
            <w:shd w:val="clear" w:color="auto" w:fill="auto"/>
            <w:vAlign w:val="bottom"/>
          </w:tcPr>
          <w:p w14:paraId="28701747" w14:textId="77777777" w:rsidR="00EE17A1" w:rsidRPr="00FA2A0C" w:rsidRDefault="00EE17A1" w:rsidP="00E7601B">
            <w:pPr>
              <w:pStyle w:val="TAL"/>
            </w:pPr>
            <w:r w:rsidRPr="00FA2A0C">
              <w:t>±4870</w:t>
            </w:r>
          </w:p>
        </w:tc>
        <w:tc>
          <w:tcPr>
            <w:tcW w:w="3294" w:type="dxa"/>
            <w:shd w:val="clear" w:color="auto" w:fill="auto"/>
            <w:vAlign w:val="bottom"/>
          </w:tcPr>
          <w:p w14:paraId="6F39C67F" w14:textId="77777777" w:rsidR="00EE17A1" w:rsidRPr="00FA2A0C" w:rsidRDefault="00EE17A1" w:rsidP="00E7601B">
            <w:pPr>
              <w:pStyle w:val="TAL"/>
              <w:rPr>
                <w:lang w:val="sv-SE"/>
              </w:rPr>
            </w:pPr>
            <w:r w:rsidRPr="00FA2A0C">
              <w:rPr>
                <w:lang w:val="sv-FI"/>
              </w:rPr>
              <w:t>E-UTRA signal, 1 RB (NOTE 1)</w:t>
            </w:r>
          </w:p>
        </w:tc>
      </w:tr>
      <w:tr w:rsidR="00EE17A1" w:rsidRPr="00FA2A0C" w14:paraId="4076FB5D" w14:textId="77777777" w:rsidTr="00E7601B">
        <w:trPr>
          <w:jc w:val="center"/>
        </w:trPr>
        <w:tc>
          <w:tcPr>
            <w:tcW w:w="1701" w:type="dxa"/>
            <w:vMerge w:val="restart"/>
            <w:shd w:val="clear" w:color="auto" w:fill="auto"/>
          </w:tcPr>
          <w:p w14:paraId="6B7D2487" w14:textId="77777777" w:rsidR="00EE17A1" w:rsidRPr="00FA2A0C" w:rsidRDefault="00EE17A1" w:rsidP="00E7601B">
            <w:pPr>
              <w:pStyle w:val="TAL"/>
              <w:rPr>
                <w:rFonts w:cs="Arial"/>
                <w:szCs w:val="18"/>
              </w:rPr>
            </w:pPr>
            <w:r w:rsidRPr="00FA2A0C">
              <w:t>NR 90 MHz (Note 2)</w:t>
            </w:r>
          </w:p>
        </w:tc>
        <w:tc>
          <w:tcPr>
            <w:tcW w:w="2635" w:type="dxa"/>
            <w:shd w:val="clear" w:color="auto" w:fill="auto"/>
            <w:vAlign w:val="bottom"/>
          </w:tcPr>
          <w:p w14:paraId="3AEF35B2" w14:textId="77777777" w:rsidR="00EE17A1" w:rsidRPr="00FA2A0C" w:rsidRDefault="00EE17A1" w:rsidP="00E7601B">
            <w:pPr>
              <w:pStyle w:val="TAL"/>
            </w:pPr>
            <w:r w:rsidRPr="00FA2A0C">
              <w:t>±340</w:t>
            </w:r>
          </w:p>
        </w:tc>
        <w:tc>
          <w:tcPr>
            <w:tcW w:w="3294" w:type="dxa"/>
            <w:shd w:val="clear" w:color="auto" w:fill="auto"/>
            <w:vAlign w:val="bottom"/>
          </w:tcPr>
          <w:p w14:paraId="05EBC1D0" w14:textId="77777777" w:rsidR="00EE17A1" w:rsidRPr="00FA2A0C" w:rsidRDefault="00EE17A1" w:rsidP="00E7601B">
            <w:pPr>
              <w:pStyle w:val="TAL"/>
            </w:pPr>
            <w:r w:rsidRPr="00FA2A0C">
              <w:t>CW</w:t>
            </w:r>
          </w:p>
        </w:tc>
      </w:tr>
      <w:tr w:rsidR="00EE17A1" w:rsidRPr="00FA2A0C" w14:paraId="5B78868A" w14:textId="77777777" w:rsidTr="00E7601B">
        <w:trPr>
          <w:jc w:val="center"/>
        </w:trPr>
        <w:tc>
          <w:tcPr>
            <w:tcW w:w="1701" w:type="dxa"/>
            <w:vMerge/>
            <w:shd w:val="clear" w:color="auto" w:fill="auto"/>
          </w:tcPr>
          <w:p w14:paraId="2F95FE78" w14:textId="77777777" w:rsidR="00EE17A1" w:rsidRPr="00FA2A0C" w:rsidRDefault="00EE17A1" w:rsidP="00E7601B">
            <w:pPr>
              <w:pStyle w:val="TAL"/>
              <w:rPr>
                <w:rFonts w:cs="Arial"/>
                <w:szCs w:val="18"/>
              </w:rPr>
            </w:pPr>
          </w:p>
        </w:tc>
        <w:tc>
          <w:tcPr>
            <w:tcW w:w="2635" w:type="dxa"/>
            <w:shd w:val="clear" w:color="auto" w:fill="auto"/>
            <w:vAlign w:val="bottom"/>
          </w:tcPr>
          <w:p w14:paraId="285019B6" w14:textId="77777777" w:rsidR="00EE17A1" w:rsidRPr="00FA2A0C" w:rsidRDefault="00EE17A1" w:rsidP="00E7601B">
            <w:pPr>
              <w:pStyle w:val="TAL"/>
            </w:pPr>
            <w:r w:rsidRPr="00FA2A0C">
              <w:t>±5770</w:t>
            </w:r>
          </w:p>
        </w:tc>
        <w:tc>
          <w:tcPr>
            <w:tcW w:w="3294" w:type="dxa"/>
            <w:shd w:val="clear" w:color="auto" w:fill="auto"/>
            <w:vAlign w:val="bottom"/>
          </w:tcPr>
          <w:p w14:paraId="23F725F9" w14:textId="77777777" w:rsidR="00EE17A1" w:rsidRPr="00FA2A0C" w:rsidRDefault="00EE17A1" w:rsidP="00E7601B">
            <w:pPr>
              <w:pStyle w:val="TAL"/>
              <w:rPr>
                <w:lang w:val="sv-SE"/>
              </w:rPr>
            </w:pPr>
            <w:r w:rsidRPr="00FA2A0C">
              <w:rPr>
                <w:lang w:val="sv-FI"/>
              </w:rPr>
              <w:t>E-UTRA signal, 1 RB (NOTE 1)</w:t>
            </w:r>
          </w:p>
        </w:tc>
      </w:tr>
      <w:tr w:rsidR="00EE17A1" w:rsidRPr="00FA2A0C" w14:paraId="57BDA288" w14:textId="77777777" w:rsidTr="00E7601B">
        <w:trPr>
          <w:jc w:val="center"/>
        </w:trPr>
        <w:tc>
          <w:tcPr>
            <w:tcW w:w="1701" w:type="dxa"/>
            <w:vMerge w:val="restart"/>
            <w:shd w:val="clear" w:color="auto" w:fill="auto"/>
          </w:tcPr>
          <w:p w14:paraId="39CE481B" w14:textId="77777777" w:rsidR="00EE17A1" w:rsidRPr="00FA2A0C" w:rsidRDefault="00EE17A1" w:rsidP="00E7601B">
            <w:pPr>
              <w:pStyle w:val="TAL"/>
              <w:rPr>
                <w:rFonts w:cs="Arial"/>
                <w:szCs w:val="18"/>
              </w:rPr>
            </w:pPr>
            <w:r w:rsidRPr="00FA2A0C">
              <w:t>NR 100 MHz (Note 2)</w:t>
            </w:r>
          </w:p>
        </w:tc>
        <w:tc>
          <w:tcPr>
            <w:tcW w:w="2635" w:type="dxa"/>
            <w:shd w:val="clear" w:color="auto" w:fill="auto"/>
            <w:vAlign w:val="bottom"/>
          </w:tcPr>
          <w:p w14:paraId="39B103D5" w14:textId="77777777" w:rsidR="00EE17A1" w:rsidRPr="00FA2A0C" w:rsidRDefault="00EE17A1" w:rsidP="00E7601B">
            <w:pPr>
              <w:pStyle w:val="TAL"/>
            </w:pPr>
            <w:r w:rsidRPr="00FA2A0C">
              <w:t>±340</w:t>
            </w:r>
          </w:p>
        </w:tc>
        <w:tc>
          <w:tcPr>
            <w:tcW w:w="3294" w:type="dxa"/>
            <w:shd w:val="clear" w:color="auto" w:fill="auto"/>
            <w:vAlign w:val="bottom"/>
          </w:tcPr>
          <w:p w14:paraId="56ECDBEB" w14:textId="77777777" w:rsidR="00EE17A1" w:rsidRPr="00FA2A0C" w:rsidRDefault="00EE17A1" w:rsidP="00E7601B">
            <w:pPr>
              <w:pStyle w:val="TAL"/>
            </w:pPr>
            <w:r w:rsidRPr="00FA2A0C">
              <w:t>CW</w:t>
            </w:r>
          </w:p>
        </w:tc>
      </w:tr>
      <w:tr w:rsidR="00EE17A1" w:rsidRPr="00FA2A0C" w14:paraId="0CD3E93A" w14:textId="77777777" w:rsidTr="00E7601B">
        <w:trPr>
          <w:jc w:val="center"/>
        </w:trPr>
        <w:tc>
          <w:tcPr>
            <w:tcW w:w="1701" w:type="dxa"/>
            <w:vMerge/>
            <w:shd w:val="clear" w:color="auto" w:fill="auto"/>
            <w:vAlign w:val="bottom"/>
          </w:tcPr>
          <w:p w14:paraId="21112548" w14:textId="77777777" w:rsidR="00EE17A1" w:rsidRPr="00FA2A0C" w:rsidRDefault="00EE17A1" w:rsidP="00E7601B">
            <w:pPr>
              <w:pStyle w:val="TAL"/>
              <w:rPr>
                <w:rFonts w:cs="Arial"/>
                <w:szCs w:val="18"/>
              </w:rPr>
            </w:pPr>
          </w:p>
        </w:tc>
        <w:tc>
          <w:tcPr>
            <w:tcW w:w="2635" w:type="dxa"/>
            <w:shd w:val="clear" w:color="auto" w:fill="auto"/>
            <w:vAlign w:val="bottom"/>
          </w:tcPr>
          <w:p w14:paraId="29D007E2" w14:textId="77777777" w:rsidR="00EE17A1" w:rsidRPr="00FA2A0C" w:rsidRDefault="00EE17A1" w:rsidP="00E7601B">
            <w:pPr>
              <w:pStyle w:val="TAL"/>
            </w:pPr>
            <w:r w:rsidRPr="00FA2A0C">
              <w:t>±5770</w:t>
            </w:r>
          </w:p>
        </w:tc>
        <w:tc>
          <w:tcPr>
            <w:tcW w:w="3294" w:type="dxa"/>
            <w:shd w:val="clear" w:color="auto" w:fill="auto"/>
            <w:vAlign w:val="bottom"/>
          </w:tcPr>
          <w:p w14:paraId="2CCB42F1" w14:textId="77777777" w:rsidR="00EE17A1" w:rsidRPr="00FA2A0C" w:rsidRDefault="00EE17A1" w:rsidP="00E7601B">
            <w:pPr>
              <w:pStyle w:val="TAL"/>
              <w:rPr>
                <w:lang w:val="sv-SE"/>
              </w:rPr>
            </w:pPr>
            <w:r w:rsidRPr="00FA2A0C">
              <w:rPr>
                <w:lang w:val="sv-FI"/>
              </w:rPr>
              <w:t>E-UTRA signal, 1 RB (NOTE 1)</w:t>
            </w:r>
          </w:p>
        </w:tc>
      </w:tr>
      <w:tr w:rsidR="00EE17A1" w:rsidRPr="00FA2A0C" w14:paraId="68D4EC73" w14:textId="77777777" w:rsidTr="00E7601B">
        <w:trPr>
          <w:jc w:val="center"/>
        </w:trPr>
        <w:tc>
          <w:tcPr>
            <w:tcW w:w="7630" w:type="dxa"/>
            <w:gridSpan w:val="3"/>
            <w:shd w:val="clear" w:color="auto" w:fill="auto"/>
            <w:vAlign w:val="bottom"/>
          </w:tcPr>
          <w:p w14:paraId="38A70919" w14:textId="77777777" w:rsidR="00EE17A1" w:rsidRPr="00FA2A0C" w:rsidRDefault="00EE17A1" w:rsidP="00E7601B">
            <w:pPr>
              <w:pStyle w:val="TAN"/>
            </w:pPr>
            <w:r w:rsidRPr="00FA2A0C">
              <w:lastRenderedPageBreak/>
              <w:t>NOTE 1:</w:t>
            </w:r>
            <w:r w:rsidRPr="00FA2A0C">
              <w:tab/>
              <w:t xml:space="preserve">Interfering signal consisting of one resource block positioned at the stated offset, the channel bandwidth of the interfering signal is located adjacently to the Base Station RF Bandwidth edge. </w:t>
            </w:r>
          </w:p>
          <w:p w14:paraId="7B14D24E" w14:textId="77777777" w:rsidR="00EE17A1" w:rsidRPr="00FA2A0C" w:rsidRDefault="00EE17A1" w:rsidP="00E7601B">
            <w:pPr>
              <w:pStyle w:val="TAN"/>
              <w:rPr>
                <w:rFonts w:ascii="Calibri" w:hAnsi="Calibri" w:cs="Calibri"/>
                <w:szCs w:val="22"/>
              </w:rPr>
            </w:pPr>
            <w:r w:rsidRPr="00FA2A0C">
              <w:t>NOTE 2:</w:t>
            </w:r>
            <w:r w:rsidRPr="00FA2A0C">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628" w:name="_Toc21096834"/>
      <w:bookmarkStart w:id="9629" w:name="_Toc29763801"/>
      <w:bookmarkStart w:id="9630" w:name="_Toc36030272"/>
      <w:bookmarkStart w:id="9631" w:name="_Toc37180172"/>
      <w:bookmarkStart w:id="9632" w:name="_Toc45869872"/>
      <w:bookmarkStart w:id="9633" w:name="_Toc52555678"/>
      <w:bookmarkStart w:id="9634" w:name="_Toc61113141"/>
      <w:bookmarkStart w:id="9635" w:name="_Toc67912025"/>
      <w:bookmarkStart w:id="9636" w:name="_Toc74840845"/>
      <w:bookmarkStart w:id="9637" w:name="_Toc76503980"/>
      <w:bookmarkStart w:id="9638" w:name="_Toc83042532"/>
      <w:bookmarkStart w:id="9639" w:name="_Toc89854706"/>
      <w:bookmarkStart w:id="9640" w:name="_Toc98667479"/>
      <w:bookmarkStart w:id="9641" w:name="_Toc105752762"/>
      <w:bookmarkStart w:id="9642" w:name="_Toc123150380"/>
      <w:bookmarkStart w:id="9643" w:name="_Toc124163342"/>
      <w:bookmarkStart w:id="9644" w:name="_Toc130913652"/>
      <w:bookmarkStart w:id="9645" w:name="_Toc137373937"/>
      <w:bookmarkStart w:id="9646" w:name="_Toc138892617"/>
      <w:bookmarkStart w:id="9647" w:name="_Toc155216684"/>
      <w:bookmarkStart w:id="9648" w:name="_Toc216361540"/>
      <w:r w:rsidRPr="009202AA">
        <w:t>10.8.3</w:t>
      </w:r>
      <w:r w:rsidRPr="009202AA">
        <w:tab/>
        <w:t>Minimum requirement for single RAT UTRA operation</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649" w:name="_Toc21096835"/>
      <w:bookmarkStart w:id="9650" w:name="_Toc29763802"/>
      <w:bookmarkStart w:id="9651" w:name="_Toc36030273"/>
      <w:bookmarkStart w:id="9652" w:name="_Toc37180173"/>
      <w:bookmarkStart w:id="9653" w:name="_Toc45869873"/>
      <w:bookmarkStart w:id="9654" w:name="_Toc52555679"/>
      <w:bookmarkStart w:id="9655" w:name="_Toc61113142"/>
      <w:bookmarkStart w:id="9656" w:name="_Toc67912026"/>
      <w:bookmarkStart w:id="9657" w:name="_Toc74840846"/>
      <w:bookmarkStart w:id="9658" w:name="_Toc76503981"/>
      <w:bookmarkStart w:id="9659" w:name="_Toc83042533"/>
      <w:bookmarkStart w:id="9660" w:name="_Toc89854707"/>
      <w:bookmarkStart w:id="9661" w:name="_Toc98667480"/>
      <w:bookmarkStart w:id="9662" w:name="_Toc105752763"/>
      <w:bookmarkStart w:id="9663" w:name="_Toc123150381"/>
      <w:bookmarkStart w:id="9664" w:name="_Toc124163343"/>
      <w:bookmarkStart w:id="9665" w:name="_Toc130913653"/>
      <w:bookmarkStart w:id="9666" w:name="_Toc137373938"/>
      <w:bookmarkStart w:id="9667" w:name="_Toc138892618"/>
      <w:bookmarkStart w:id="9668" w:name="_Toc155216685"/>
      <w:bookmarkStart w:id="9669" w:name="_Toc216361541"/>
      <w:r w:rsidRPr="009202AA">
        <w:t>10.8.4</w:t>
      </w:r>
      <w:r w:rsidRPr="009202AA">
        <w:tab/>
        <w:t>Minimum requirement for single RAT E- UTRA operation</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670" w:name="_Toc21096836"/>
      <w:bookmarkStart w:id="9671" w:name="_Toc29763803"/>
      <w:bookmarkStart w:id="9672" w:name="_Toc36030274"/>
      <w:bookmarkStart w:id="9673" w:name="_Toc37180174"/>
      <w:bookmarkStart w:id="9674" w:name="_Toc45869874"/>
      <w:bookmarkStart w:id="9675" w:name="_Toc52555680"/>
      <w:bookmarkStart w:id="9676" w:name="_Toc61113143"/>
      <w:bookmarkStart w:id="9677" w:name="_Toc67912027"/>
      <w:bookmarkStart w:id="9678" w:name="_Toc74840847"/>
      <w:bookmarkStart w:id="9679" w:name="_Toc76503982"/>
      <w:bookmarkStart w:id="9680" w:name="_Toc83042534"/>
      <w:bookmarkStart w:id="9681" w:name="_Toc89854708"/>
      <w:bookmarkStart w:id="9682" w:name="_Toc98667481"/>
      <w:bookmarkStart w:id="9683" w:name="_Toc105752764"/>
      <w:bookmarkStart w:id="9684" w:name="_Toc123150382"/>
      <w:bookmarkStart w:id="9685" w:name="_Toc124163344"/>
      <w:bookmarkStart w:id="9686" w:name="_Toc130913654"/>
      <w:bookmarkStart w:id="9687" w:name="_Toc137373939"/>
      <w:bookmarkStart w:id="9688" w:name="_Toc138892619"/>
      <w:bookmarkStart w:id="9689" w:name="_Toc155216686"/>
      <w:bookmarkStart w:id="9690" w:name="_Toc216361542"/>
      <w:r w:rsidRPr="009202AA">
        <w:t>10.9</w:t>
      </w:r>
      <w:r w:rsidRPr="009202AA">
        <w:tab/>
        <w:t>OTA In-channel selectivity</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21088491" w14:textId="77777777" w:rsidR="004C4A70" w:rsidRPr="009202AA" w:rsidRDefault="004C4A70" w:rsidP="005A3761">
      <w:pPr>
        <w:pStyle w:val="Heading3"/>
      </w:pPr>
      <w:bookmarkStart w:id="9691" w:name="_Toc21096837"/>
      <w:bookmarkStart w:id="9692" w:name="_Toc29763804"/>
      <w:bookmarkStart w:id="9693" w:name="_Toc36030275"/>
      <w:bookmarkStart w:id="9694" w:name="_Toc37180175"/>
      <w:bookmarkStart w:id="9695" w:name="_Toc45869875"/>
      <w:bookmarkStart w:id="9696" w:name="_Toc52555681"/>
      <w:bookmarkStart w:id="9697" w:name="_Toc61113144"/>
      <w:bookmarkStart w:id="9698" w:name="_Toc67912028"/>
      <w:bookmarkStart w:id="9699" w:name="_Toc74840848"/>
      <w:bookmarkStart w:id="9700" w:name="_Toc76503983"/>
      <w:bookmarkStart w:id="9701" w:name="_Toc83042535"/>
      <w:bookmarkStart w:id="9702" w:name="_Toc89854709"/>
      <w:bookmarkStart w:id="9703" w:name="_Toc98667482"/>
      <w:bookmarkStart w:id="9704" w:name="_Toc105752765"/>
      <w:bookmarkStart w:id="9705" w:name="_Toc123150383"/>
      <w:bookmarkStart w:id="9706" w:name="_Toc124163345"/>
      <w:bookmarkStart w:id="9707" w:name="_Toc130913655"/>
      <w:bookmarkStart w:id="9708" w:name="_Toc137373940"/>
      <w:bookmarkStart w:id="9709" w:name="_Toc138892620"/>
      <w:bookmarkStart w:id="9710" w:name="_Toc155216687"/>
      <w:bookmarkStart w:id="9711" w:name="_Toc216361543"/>
      <w:r w:rsidRPr="009202AA">
        <w:t>10.9.1</w:t>
      </w:r>
      <w:r w:rsidRPr="009202AA">
        <w:tab/>
        <w:t>General</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712" w:name="_Toc21096838"/>
      <w:bookmarkStart w:id="9713" w:name="_Toc29763805"/>
      <w:bookmarkStart w:id="9714" w:name="_Toc36030276"/>
      <w:bookmarkStart w:id="9715" w:name="_Toc37180176"/>
      <w:bookmarkStart w:id="9716" w:name="_Toc45869876"/>
      <w:bookmarkStart w:id="9717" w:name="_Toc52555682"/>
      <w:bookmarkStart w:id="9718" w:name="_Toc61113145"/>
      <w:bookmarkStart w:id="9719" w:name="_Toc67912029"/>
      <w:bookmarkStart w:id="9720" w:name="_Toc74840849"/>
      <w:bookmarkStart w:id="9721" w:name="_Toc76503984"/>
      <w:bookmarkStart w:id="9722" w:name="_Toc83042536"/>
      <w:bookmarkStart w:id="9723" w:name="_Toc89854710"/>
      <w:bookmarkStart w:id="9724" w:name="_Toc98667483"/>
      <w:bookmarkStart w:id="9725" w:name="_Toc105752766"/>
      <w:bookmarkStart w:id="9726" w:name="_Toc123150384"/>
      <w:bookmarkStart w:id="9727" w:name="_Toc124163346"/>
      <w:bookmarkStart w:id="9728" w:name="_Toc130913656"/>
      <w:bookmarkStart w:id="9729" w:name="_Toc137373941"/>
      <w:bookmarkStart w:id="9730" w:name="_Toc138892621"/>
      <w:bookmarkStart w:id="9731" w:name="_Toc155216688"/>
      <w:bookmarkStart w:id="9732" w:name="_Toc216361544"/>
      <w:r w:rsidRPr="009202AA">
        <w:t>10.9.2</w:t>
      </w:r>
      <w:r w:rsidRPr="009202AA">
        <w:tab/>
        <w:t>Minimum requirement for MSR operation</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5A3761">
      <w:pPr>
        <w:pStyle w:val="Heading3"/>
      </w:pPr>
      <w:bookmarkStart w:id="9733" w:name="_Toc21096839"/>
      <w:bookmarkStart w:id="9734" w:name="_Toc29763806"/>
      <w:bookmarkStart w:id="9735" w:name="_Toc36030277"/>
      <w:bookmarkStart w:id="9736" w:name="_Toc37180177"/>
      <w:bookmarkStart w:id="9737" w:name="_Toc45869877"/>
      <w:bookmarkStart w:id="9738" w:name="_Toc52555683"/>
      <w:bookmarkStart w:id="9739" w:name="_Toc61113146"/>
      <w:bookmarkStart w:id="9740" w:name="_Toc67912030"/>
      <w:bookmarkStart w:id="9741" w:name="_Toc74840850"/>
      <w:bookmarkStart w:id="9742" w:name="_Toc76503985"/>
      <w:bookmarkStart w:id="9743" w:name="_Toc83042537"/>
      <w:bookmarkStart w:id="9744" w:name="_Toc89854711"/>
      <w:bookmarkStart w:id="9745" w:name="_Toc98667484"/>
      <w:bookmarkStart w:id="9746" w:name="_Toc105752767"/>
      <w:bookmarkStart w:id="9747" w:name="_Toc123150385"/>
      <w:bookmarkStart w:id="9748" w:name="_Toc124163347"/>
      <w:bookmarkStart w:id="9749" w:name="_Toc130913657"/>
      <w:bookmarkStart w:id="9750" w:name="_Toc137373942"/>
      <w:bookmarkStart w:id="9751" w:name="_Toc138892622"/>
      <w:bookmarkStart w:id="9752" w:name="_Toc155216689"/>
      <w:bookmarkStart w:id="9753" w:name="_Toc216361545"/>
      <w:r w:rsidRPr="009202AA">
        <w:t>10.9.3</w:t>
      </w:r>
      <w:r w:rsidRPr="009202AA">
        <w:tab/>
        <w:t>Minimum requirement for single RAT UTRA operation</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754" w:name="_Toc21096840"/>
      <w:bookmarkStart w:id="9755" w:name="_Toc29763807"/>
      <w:bookmarkStart w:id="9756" w:name="_Toc36030278"/>
      <w:bookmarkStart w:id="9757" w:name="_Toc37180178"/>
      <w:bookmarkStart w:id="9758" w:name="_Toc45869878"/>
      <w:bookmarkStart w:id="9759" w:name="_Toc52555684"/>
      <w:bookmarkStart w:id="9760" w:name="_Toc61113147"/>
      <w:bookmarkStart w:id="9761" w:name="_Toc67912031"/>
      <w:bookmarkStart w:id="9762" w:name="_Toc74840851"/>
      <w:bookmarkStart w:id="9763" w:name="_Toc76503986"/>
      <w:bookmarkStart w:id="9764" w:name="_Toc83042538"/>
      <w:bookmarkStart w:id="9765" w:name="_Toc89854712"/>
      <w:bookmarkStart w:id="9766" w:name="_Toc98667485"/>
      <w:bookmarkStart w:id="9767" w:name="_Toc105752768"/>
      <w:bookmarkStart w:id="9768" w:name="_Toc123150386"/>
      <w:bookmarkStart w:id="9769" w:name="_Toc124163348"/>
      <w:bookmarkStart w:id="9770" w:name="_Toc130913658"/>
      <w:bookmarkStart w:id="9771" w:name="_Toc137373943"/>
      <w:bookmarkStart w:id="9772" w:name="_Toc138892623"/>
      <w:bookmarkStart w:id="9773" w:name="_Toc155216690"/>
      <w:bookmarkStart w:id="9774" w:name="_Toc216361546"/>
      <w:r w:rsidRPr="009202AA">
        <w:t>10.9.4</w:t>
      </w:r>
      <w:r w:rsidRPr="009202AA">
        <w:tab/>
        <w:t>Minimum requirement for single RAT E- UTRA operation</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775" w:name="_Toc21096841"/>
      <w:bookmarkStart w:id="9776" w:name="_Toc29763808"/>
      <w:bookmarkStart w:id="9777" w:name="_Toc36030279"/>
      <w:bookmarkStart w:id="9778" w:name="_Toc37180179"/>
      <w:bookmarkStart w:id="9779" w:name="_Toc45869879"/>
      <w:bookmarkStart w:id="9780" w:name="_Toc52555685"/>
      <w:bookmarkStart w:id="9781" w:name="_Toc61113148"/>
      <w:bookmarkStart w:id="9782" w:name="_Toc67912032"/>
      <w:bookmarkStart w:id="9783" w:name="_Toc74840852"/>
      <w:bookmarkStart w:id="9784" w:name="_Toc76503987"/>
      <w:bookmarkStart w:id="9785" w:name="_Toc83042539"/>
      <w:bookmarkStart w:id="9786" w:name="_Toc89854713"/>
      <w:bookmarkStart w:id="9787" w:name="_Toc98667486"/>
      <w:bookmarkStart w:id="9788" w:name="_Toc105752769"/>
      <w:bookmarkStart w:id="9789" w:name="_Toc123150387"/>
      <w:bookmarkStart w:id="9790" w:name="_Toc124163349"/>
      <w:bookmarkStart w:id="9791" w:name="_Toc130913659"/>
      <w:bookmarkStart w:id="9792" w:name="_Toc137373944"/>
      <w:bookmarkStart w:id="9793" w:name="_Toc138892624"/>
      <w:bookmarkStart w:id="9794" w:name="_Toc155216691"/>
      <w:bookmarkStart w:id="9795" w:name="_Toc216361547"/>
      <w:r w:rsidRPr="009202AA">
        <w:t>11</w:t>
      </w:r>
      <w:r w:rsidRPr="009202AA">
        <w:tab/>
        <w:t>Radiated performance requirements</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7CAA939A" w14:textId="77777777" w:rsidR="004C4A70" w:rsidRPr="009202AA" w:rsidRDefault="004C4A70" w:rsidP="00B02698">
      <w:pPr>
        <w:pStyle w:val="Heading2"/>
      </w:pPr>
      <w:bookmarkStart w:id="9796" w:name="_Toc21096842"/>
      <w:bookmarkStart w:id="9797" w:name="_Toc29763809"/>
      <w:bookmarkStart w:id="9798" w:name="_Toc36030280"/>
      <w:bookmarkStart w:id="9799" w:name="_Toc37180180"/>
      <w:bookmarkStart w:id="9800" w:name="_Toc45869880"/>
      <w:bookmarkStart w:id="9801" w:name="_Toc52555686"/>
      <w:bookmarkStart w:id="9802" w:name="_Toc61113149"/>
      <w:bookmarkStart w:id="9803" w:name="_Toc67912033"/>
      <w:bookmarkStart w:id="9804" w:name="_Toc74840853"/>
      <w:bookmarkStart w:id="9805" w:name="_Toc76503988"/>
      <w:bookmarkStart w:id="9806" w:name="_Toc83042540"/>
      <w:bookmarkStart w:id="9807" w:name="_Toc89854714"/>
      <w:bookmarkStart w:id="9808" w:name="_Toc98667487"/>
      <w:bookmarkStart w:id="9809" w:name="_Toc105752770"/>
      <w:bookmarkStart w:id="9810" w:name="_Toc123150388"/>
      <w:bookmarkStart w:id="9811" w:name="_Toc124163350"/>
      <w:bookmarkStart w:id="9812" w:name="_Toc130913660"/>
      <w:bookmarkStart w:id="9813" w:name="_Toc137373945"/>
      <w:bookmarkStart w:id="9814" w:name="_Toc138892625"/>
      <w:bookmarkStart w:id="9815" w:name="_Toc155216692"/>
      <w:bookmarkStart w:id="9816" w:name="_Toc216361548"/>
      <w:r w:rsidRPr="009202AA">
        <w:t>11.1</w:t>
      </w:r>
      <w:r w:rsidRPr="009202AA">
        <w:tab/>
        <w:t>General</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36ED6AE4" w14:textId="77777777" w:rsidR="004C4A70" w:rsidRPr="009202AA" w:rsidRDefault="004C4A70" w:rsidP="00B02698">
      <w:pPr>
        <w:pStyle w:val="Heading3"/>
      </w:pPr>
      <w:bookmarkStart w:id="9817" w:name="_Toc21096843"/>
      <w:bookmarkStart w:id="9818" w:name="_Toc29763810"/>
      <w:bookmarkStart w:id="9819" w:name="_Toc36030281"/>
      <w:bookmarkStart w:id="9820" w:name="_Toc37180181"/>
      <w:bookmarkStart w:id="9821" w:name="_Toc45869881"/>
      <w:bookmarkStart w:id="9822" w:name="_Toc52555687"/>
      <w:bookmarkStart w:id="9823" w:name="_Toc61113150"/>
      <w:bookmarkStart w:id="9824" w:name="_Toc67912034"/>
      <w:bookmarkStart w:id="9825" w:name="_Toc74840854"/>
      <w:bookmarkStart w:id="9826" w:name="_Toc76503989"/>
      <w:bookmarkStart w:id="9827" w:name="_Toc83042541"/>
      <w:bookmarkStart w:id="9828" w:name="_Toc89854715"/>
      <w:bookmarkStart w:id="9829" w:name="_Toc98667488"/>
      <w:bookmarkStart w:id="9830" w:name="_Toc105752771"/>
      <w:bookmarkStart w:id="9831" w:name="_Toc123150389"/>
      <w:bookmarkStart w:id="9832" w:name="_Toc124163351"/>
      <w:bookmarkStart w:id="9833" w:name="_Toc130913661"/>
      <w:bookmarkStart w:id="9834" w:name="_Toc137373946"/>
      <w:bookmarkStart w:id="9835" w:name="_Toc138892626"/>
      <w:bookmarkStart w:id="9836" w:name="_Toc155216693"/>
      <w:bookmarkStart w:id="9837" w:name="_Toc216361549"/>
      <w:r w:rsidRPr="009202AA">
        <w:t>11.1.1</w:t>
      </w:r>
      <w:r w:rsidRPr="009202AA">
        <w:tab/>
        <w:t>OTA demodulation branches</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838" w:name="_Toc21096844"/>
      <w:bookmarkStart w:id="9839" w:name="_Toc29763811"/>
      <w:bookmarkStart w:id="9840" w:name="_Toc36030282"/>
      <w:bookmarkStart w:id="9841" w:name="_Toc37180182"/>
      <w:bookmarkStart w:id="9842" w:name="_Toc45869882"/>
      <w:bookmarkStart w:id="9843" w:name="_Toc52555688"/>
      <w:bookmarkStart w:id="9844" w:name="_Toc61113151"/>
      <w:bookmarkStart w:id="9845" w:name="_Toc67912035"/>
      <w:bookmarkStart w:id="9846" w:name="_Toc74840855"/>
      <w:bookmarkStart w:id="9847" w:name="_Toc76503990"/>
      <w:bookmarkStart w:id="9848" w:name="_Toc83042542"/>
      <w:bookmarkStart w:id="9849" w:name="_Toc89854716"/>
      <w:bookmarkStart w:id="9850" w:name="_Toc98667489"/>
      <w:bookmarkStart w:id="9851" w:name="_Toc105752772"/>
      <w:bookmarkStart w:id="9852" w:name="_Toc123150390"/>
      <w:bookmarkStart w:id="9853" w:name="_Toc124163352"/>
      <w:bookmarkStart w:id="9854" w:name="_Toc130913662"/>
      <w:bookmarkStart w:id="9855" w:name="_Toc137373947"/>
      <w:bookmarkStart w:id="9856" w:name="_Toc138892627"/>
      <w:bookmarkStart w:id="9857" w:name="_Toc155216694"/>
      <w:bookmarkStart w:id="9858" w:name="_Toc216361550"/>
      <w:r w:rsidRPr="009202AA">
        <w:t>11.1.2</w:t>
      </w:r>
      <w:r w:rsidRPr="009202AA">
        <w:tab/>
        <w:t>UTRA operation</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5pt;height:36.3pt" o:ole="" fillcolor="window">
            <v:imagedata r:id="rId86" o:title=""/>
          </v:shape>
          <o:OLEObject Type="Embed" ProgID="Equation.3" ShapeID="_x0000_i1119" DrawAspect="Content" ObjectID="_1826974142"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9.75pt;height:25.3pt" o:ole="" fillcolor="window">
            <v:imagedata r:id="rId88" o:title=""/>
          </v:shape>
          <o:OLEObject Type="Embed" ProgID="Equation.3" ShapeID="_x0000_i1120" DrawAspect="Content" ObjectID="_1826974143"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9.75pt;height:25.3pt" o:ole="" fillcolor="window">
            <v:imagedata r:id="rId90" o:title=""/>
          </v:shape>
          <o:OLEObject Type="Embed" ProgID="Equation.3" ShapeID="_x0000_i1121" DrawAspect="Content" ObjectID="_1826974144"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3pt;height:25.3pt" o:ole="" fillcolor="window">
            <v:imagedata r:id="rId92" o:title=""/>
          </v:shape>
          <o:OLEObject Type="Embed" ProgID="Equation.3" ShapeID="_x0000_i1122" DrawAspect="Content" ObjectID="_1826974145"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3pt;height:9.75pt" o:ole="" fillcolor="window">
            <v:imagedata r:id="rId94" o:title=""/>
          </v:shape>
          <o:OLEObject Type="Embed" ProgID="Equation.3" ShapeID="_x0000_i1123" DrawAspect="Content" ObjectID="_1826974146"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859" w:name="_Toc21096845"/>
      <w:bookmarkStart w:id="9860" w:name="_Toc29763812"/>
      <w:bookmarkStart w:id="9861" w:name="_Toc36030283"/>
      <w:bookmarkStart w:id="9862" w:name="_Toc37180183"/>
      <w:bookmarkStart w:id="9863" w:name="_Toc45869883"/>
      <w:bookmarkStart w:id="9864" w:name="_Toc52555689"/>
      <w:bookmarkStart w:id="9865" w:name="_Toc61113152"/>
      <w:bookmarkStart w:id="9866" w:name="_Toc67912036"/>
      <w:bookmarkStart w:id="9867" w:name="_Toc74840856"/>
      <w:bookmarkStart w:id="9868" w:name="_Toc76503991"/>
      <w:bookmarkStart w:id="9869" w:name="_Toc83042543"/>
      <w:bookmarkStart w:id="9870" w:name="_Toc89854717"/>
      <w:bookmarkStart w:id="9871" w:name="_Toc98667490"/>
      <w:bookmarkStart w:id="9872" w:name="_Toc105752773"/>
      <w:bookmarkStart w:id="9873" w:name="_Toc123150391"/>
      <w:bookmarkStart w:id="9874" w:name="_Toc124163353"/>
      <w:bookmarkStart w:id="9875" w:name="_Toc130913663"/>
      <w:bookmarkStart w:id="9876" w:name="_Toc137373948"/>
      <w:bookmarkStart w:id="9877" w:name="_Toc138892628"/>
      <w:bookmarkStart w:id="9878" w:name="_Toc155216695"/>
      <w:bookmarkStart w:id="9879" w:name="_Toc216361551"/>
      <w:r w:rsidRPr="009202AA">
        <w:t>11.1.3</w:t>
      </w:r>
      <w:r w:rsidRPr="009202AA">
        <w:tab/>
        <w:t>E-UTRA operation</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lastRenderedPageBreak/>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25pt;height:9.75pt" o:ole="">
            <v:imagedata r:id="rId96" o:title=""/>
          </v:shape>
          <o:OLEObject Type="Embed" ProgID="Equation.DSMT4" ShapeID="_x0000_i1124" DrawAspect="Content" ObjectID="_1826974147"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9.75pt;height:9.75pt" o:ole="">
            <v:imagedata r:id="rId98" o:title=""/>
          </v:shape>
          <o:OLEObject Type="Embed" ProgID="Equation.DSMT4" ShapeID="_x0000_i1125" DrawAspect="Content" ObjectID="_1826974148"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9.75pt;height:9.75pt" o:ole="">
            <v:imagedata r:id="rId100" o:title=""/>
          </v:shape>
          <o:OLEObject Type="Embed" ProgID="Equation.DSMT4" ShapeID="_x0000_i1126" DrawAspect="Content" ObjectID="_1826974149"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9.75pt;height:9.75pt" o:ole="">
            <v:imagedata r:id="rId100" o:title=""/>
          </v:shape>
          <o:OLEObject Type="Embed" ProgID="Equation.DSMT4" ShapeID="_x0000_i1127" DrawAspect="Content" ObjectID="_1826974150"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880" w:name="_Toc21096846"/>
      <w:bookmarkStart w:id="9881" w:name="_Toc29763813"/>
      <w:bookmarkStart w:id="9882" w:name="_Toc36030284"/>
      <w:bookmarkStart w:id="9883" w:name="_Toc37180184"/>
      <w:bookmarkStart w:id="9884" w:name="_Toc45869884"/>
      <w:bookmarkStart w:id="9885" w:name="_Toc52555690"/>
      <w:bookmarkStart w:id="9886" w:name="_Toc61113153"/>
      <w:bookmarkStart w:id="9887" w:name="_Toc67912037"/>
      <w:bookmarkStart w:id="9888" w:name="_Toc74840857"/>
      <w:bookmarkStart w:id="9889" w:name="_Toc76503992"/>
      <w:bookmarkStart w:id="9890" w:name="_Toc83042544"/>
      <w:bookmarkStart w:id="9891" w:name="_Toc89854718"/>
      <w:bookmarkStart w:id="9892" w:name="_Toc98667491"/>
      <w:bookmarkStart w:id="9893" w:name="_Toc105752774"/>
      <w:bookmarkStart w:id="9894" w:name="_Toc123150392"/>
      <w:bookmarkStart w:id="9895" w:name="_Toc124163354"/>
      <w:bookmarkStart w:id="9896" w:name="_Toc130913664"/>
      <w:bookmarkStart w:id="9897" w:name="_Toc137373949"/>
      <w:bookmarkStart w:id="9898" w:name="_Toc138892629"/>
      <w:bookmarkStart w:id="9899" w:name="_Toc155216696"/>
      <w:bookmarkStart w:id="9900" w:name="_Toc216361552"/>
      <w:r w:rsidRPr="009202AA">
        <w:t>11.2</w:t>
      </w:r>
      <w:r w:rsidRPr="009202AA">
        <w:tab/>
        <w:t>Minimum requirements for MSR operation</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901" w:name="_Toc21096847"/>
      <w:bookmarkStart w:id="9902" w:name="_Toc29763814"/>
      <w:bookmarkStart w:id="9903" w:name="_Toc36030285"/>
      <w:bookmarkStart w:id="9904" w:name="_Toc37180185"/>
      <w:bookmarkStart w:id="9905" w:name="_Toc45869885"/>
      <w:bookmarkStart w:id="9906" w:name="_Toc52555691"/>
      <w:bookmarkStart w:id="9907" w:name="_Toc61113154"/>
      <w:bookmarkStart w:id="9908" w:name="_Toc67912038"/>
      <w:bookmarkStart w:id="9909" w:name="_Toc74840858"/>
      <w:bookmarkStart w:id="9910" w:name="_Toc76503993"/>
      <w:bookmarkStart w:id="9911" w:name="_Toc83042545"/>
      <w:bookmarkStart w:id="9912" w:name="_Toc89854719"/>
      <w:bookmarkStart w:id="9913" w:name="_Toc98667492"/>
      <w:bookmarkStart w:id="9914" w:name="_Toc105752775"/>
      <w:bookmarkStart w:id="9915" w:name="_Toc123150393"/>
      <w:bookmarkStart w:id="9916" w:name="_Toc124163355"/>
      <w:bookmarkStart w:id="9917" w:name="_Toc130913665"/>
      <w:bookmarkStart w:id="9918" w:name="_Toc137373950"/>
      <w:bookmarkStart w:id="9919" w:name="_Toc138892630"/>
      <w:bookmarkStart w:id="9920" w:name="_Toc155216697"/>
      <w:bookmarkStart w:id="9921" w:name="_Toc216361553"/>
      <w:r w:rsidRPr="009202AA">
        <w:t>11.3</w:t>
      </w:r>
      <w:r w:rsidRPr="009202AA">
        <w:tab/>
        <w:t>Minimum requirements for UTRA operation</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922" w:name="_Toc21096848"/>
      <w:bookmarkStart w:id="9923" w:name="_Toc29763815"/>
      <w:bookmarkStart w:id="9924" w:name="_Toc36030286"/>
      <w:bookmarkStart w:id="9925" w:name="_Toc37180186"/>
      <w:bookmarkStart w:id="9926" w:name="_Toc45869886"/>
      <w:bookmarkStart w:id="9927" w:name="_Toc52555692"/>
      <w:bookmarkStart w:id="9928" w:name="_Toc61113155"/>
      <w:bookmarkStart w:id="9929" w:name="_Toc67912039"/>
      <w:bookmarkStart w:id="9930" w:name="_Toc74840859"/>
      <w:bookmarkStart w:id="9931" w:name="_Toc76503994"/>
      <w:bookmarkStart w:id="9932" w:name="_Toc83042546"/>
      <w:bookmarkStart w:id="9933" w:name="_Toc89854720"/>
      <w:bookmarkStart w:id="9934" w:name="_Toc98667493"/>
      <w:bookmarkStart w:id="9935" w:name="_Toc105752776"/>
      <w:bookmarkStart w:id="9936" w:name="_Toc123150394"/>
      <w:bookmarkStart w:id="9937" w:name="_Toc124163356"/>
      <w:bookmarkStart w:id="9938" w:name="_Toc130913666"/>
      <w:bookmarkStart w:id="9939" w:name="_Toc137373951"/>
      <w:bookmarkStart w:id="9940" w:name="_Toc138892631"/>
      <w:bookmarkStart w:id="9941" w:name="_Toc155216698"/>
      <w:bookmarkStart w:id="9942" w:name="_Toc216361554"/>
      <w:r w:rsidRPr="009202AA">
        <w:t>11.4</w:t>
      </w:r>
      <w:r w:rsidRPr="009202AA">
        <w:tab/>
        <w:t>Minimum requirements for E-UTRA operation</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943" w:name="_Toc21096849"/>
      <w:bookmarkStart w:id="9944" w:name="_Toc29763816"/>
      <w:bookmarkStart w:id="9945" w:name="_Toc36030287"/>
      <w:bookmarkStart w:id="9946" w:name="_Toc37180187"/>
      <w:bookmarkStart w:id="9947" w:name="_Toc45869887"/>
      <w:bookmarkStart w:id="9948" w:name="_Toc52555693"/>
      <w:bookmarkStart w:id="9949" w:name="_Toc61113156"/>
      <w:bookmarkStart w:id="9950" w:name="_Toc67912040"/>
      <w:bookmarkStart w:id="9951" w:name="_Toc74840860"/>
      <w:bookmarkStart w:id="9952" w:name="_Toc76503995"/>
      <w:bookmarkStart w:id="9953" w:name="_Toc83042547"/>
      <w:bookmarkStart w:id="9954" w:name="_Toc89854721"/>
      <w:bookmarkStart w:id="9955" w:name="_Toc98667494"/>
      <w:bookmarkStart w:id="9956" w:name="_Toc105752777"/>
      <w:bookmarkStart w:id="9957" w:name="_Toc123150395"/>
      <w:bookmarkStart w:id="9958" w:name="_Toc124163357"/>
      <w:bookmarkStart w:id="9959" w:name="_Toc130913667"/>
      <w:bookmarkStart w:id="9960" w:name="_Toc137373952"/>
      <w:bookmarkStart w:id="9961" w:name="_Toc138892632"/>
      <w:bookmarkStart w:id="9962" w:name="_Toc155216699"/>
      <w:bookmarkStart w:id="9963" w:name="_Toc216361555"/>
      <w:r w:rsidRPr="009202AA">
        <w:lastRenderedPageBreak/>
        <w:t>Annex A (normative):</w:t>
      </w:r>
      <w:r w:rsidRPr="009202AA">
        <w:br/>
        <w:t>Environmental requirements for the BS equipment</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964" w:name="_Toc21096850"/>
      <w:bookmarkStart w:id="9965" w:name="_Toc29763817"/>
      <w:bookmarkStart w:id="9966" w:name="_Toc36030288"/>
      <w:bookmarkStart w:id="9967" w:name="_Toc37180188"/>
      <w:bookmarkStart w:id="9968" w:name="_Toc45869888"/>
      <w:bookmarkStart w:id="9969" w:name="_Toc52555694"/>
      <w:bookmarkStart w:id="9970" w:name="_Toc61113157"/>
      <w:bookmarkStart w:id="9971" w:name="_Toc67912041"/>
      <w:bookmarkStart w:id="9972" w:name="_Toc74840861"/>
      <w:bookmarkStart w:id="9973" w:name="_Toc76503996"/>
      <w:bookmarkStart w:id="9974" w:name="_Toc83042548"/>
      <w:bookmarkStart w:id="9975" w:name="_Toc89854722"/>
      <w:bookmarkStart w:id="9976" w:name="_Toc98667495"/>
      <w:bookmarkStart w:id="9977" w:name="_Toc105752778"/>
      <w:bookmarkStart w:id="9978" w:name="_Toc123150396"/>
      <w:bookmarkStart w:id="9979" w:name="_Toc124163358"/>
      <w:bookmarkStart w:id="9980" w:name="_Toc130913668"/>
      <w:bookmarkStart w:id="9981" w:name="_Toc137373953"/>
      <w:bookmarkStart w:id="9982" w:name="_Toc138892633"/>
      <w:bookmarkStart w:id="9983" w:name="_Toc155216700"/>
      <w:bookmarkStart w:id="9984" w:name="_Toc216361556"/>
      <w:r w:rsidRPr="009202AA">
        <w:t xml:space="preserve">Annex B (Informative): </w:t>
      </w:r>
      <w:r w:rsidRPr="009202AA">
        <w:br/>
        <w:t>Calculation of EIRP based on fixed assumption of passive antenna gain</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54951AEF" w14:textId="77777777" w:rsidR="004C4A70" w:rsidRPr="009202AA" w:rsidRDefault="004C4A70" w:rsidP="00B02698">
      <w:pPr>
        <w:pStyle w:val="Heading2"/>
      </w:pPr>
      <w:bookmarkStart w:id="9985" w:name="_Toc21096851"/>
      <w:bookmarkStart w:id="9986" w:name="_Toc29763818"/>
      <w:bookmarkStart w:id="9987" w:name="_Toc36030289"/>
      <w:bookmarkStart w:id="9988" w:name="_Toc37180189"/>
      <w:bookmarkStart w:id="9989" w:name="_Toc45869889"/>
      <w:bookmarkStart w:id="9990" w:name="_Toc52555695"/>
      <w:bookmarkStart w:id="9991" w:name="_Toc61113158"/>
      <w:bookmarkStart w:id="9992" w:name="_Toc67912042"/>
      <w:bookmarkStart w:id="9993" w:name="_Toc74840862"/>
      <w:bookmarkStart w:id="9994" w:name="_Toc76503997"/>
      <w:bookmarkStart w:id="9995" w:name="_Toc83042549"/>
      <w:bookmarkStart w:id="9996" w:name="_Toc89854723"/>
      <w:bookmarkStart w:id="9997" w:name="_Toc98667496"/>
      <w:bookmarkStart w:id="9998" w:name="_Toc105752779"/>
      <w:bookmarkStart w:id="9999" w:name="_Toc123150397"/>
      <w:bookmarkStart w:id="10000" w:name="_Toc124163359"/>
      <w:bookmarkStart w:id="10001" w:name="_Toc130913669"/>
      <w:bookmarkStart w:id="10002" w:name="_Toc137373954"/>
      <w:bookmarkStart w:id="10003" w:name="_Toc138892634"/>
      <w:bookmarkStart w:id="10004" w:name="_Toc155216701"/>
      <w:bookmarkStart w:id="10005" w:name="_Toc216361557"/>
      <w:r w:rsidRPr="009202AA">
        <w:t>B.1</w:t>
      </w:r>
      <w:r w:rsidRPr="009202AA">
        <w:tab/>
        <w:t>Calculation of EIRP based on fixed assumption of passive antenna gain</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10006" w:name="_Toc21096852"/>
      <w:bookmarkStart w:id="10007" w:name="_Toc29763819"/>
      <w:bookmarkStart w:id="10008" w:name="_Toc36030290"/>
      <w:bookmarkStart w:id="10009" w:name="_Toc37180190"/>
      <w:bookmarkStart w:id="10010" w:name="_Toc45869890"/>
      <w:bookmarkStart w:id="10011" w:name="_Toc52555696"/>
      <w:bookmarkStart w:id="10012" w:name="_Toc61113159"/>
      <w:bookmarkStart w:id="10013" w:name="_Toc67912043"/>
      <w:bookmarkStart w:id="10014" w:name="_Toc74840863"/>
      <w:bookmarkStart w:id="10015" w:name="_Toc76503998"/>
      <w:bookmarkStart w:id="10016" w:name="_Toc83042550"/>
      <w:bookmarkStart w:id="10017" w:name="_Toc89854724"/>
      <w:bookmarkStart w:id="10018" w:name="_Toc98667497"/>
      <w:bookmarkStart w:id="10019" w:name="_Toc105752780"/>
      <w:bookmarkStart w:id="10020" w:name="_Toc123150398"/>
      <w:bookmarkStart w:id="10021" w:name="_Toc124163360"/>
      <w:bookmarkStart w:id="10022" w:name="_Toc130913670"/>
      <w:bookmarkStart w:id="10023" w:name="_Toc137373955"/>
      <w:bookmarkStart w:id="10024" w:name="_Toc138892635"/>
      <w:bookmarkStart w:id="10025" w:name="_Toc155216702"/>
      <w:bookmarkStart w:id="10026" w:name="historyclause"/>
      <w:bookmarkStart w:id="10027" w:name="_Toc216361558"/>
      <w:r w:rsidRPr="009202AA">
        <w:lastRenderedPageBreak/>
        <w:t>Annex C (informative):</w:t>
      </w:r>
      <w:r w:rsidRPr="009202AA">
        <w:br/>
        <w:t>Change history</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7"/>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10026"/>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77ED72EA"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179F6" w:rsidRPr="008C428B" w14:paraId="05849C50" w14:textId="77777777" w:rsidTr="00B54C8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B80C14E" w14:textId="77777777" w:rsidR="009179F6" w:rsidRPr="008C428B" w:rsidRDefault="009179F6" w:rsidP="00B54C8B">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179F6" w:rsidRPr="008C428B" w14:paraId="5AEC76AD" w14:textId="77777777" w:rsidTr="00B54C8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B6D6DC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0190E0F"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C3D3A1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E9E8EE"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F99E03A"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D3C155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050AB532"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6D600E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179F6" w:rsidRPr="008C428B" w14:paraId="25318B45"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C91BADE" w14:textId="53837D5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BA9F54" w14:textId="766B4AEA"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F3AB3" w14:textId="0851D054" w:rsidR="009179F6" w:rsidRPr="005C7511" w:rsidRDefault="009179F6" w:rsidP="005C7511">
            <w:pPr>
              <w:pStyle w:val="TAL"/>
              <w:rPr>
                <w:rFonts w:eastAsia="SimSun"/>
                <w:sz w:val="16"/>
                <w:szCs w:val="16"/>
                <w:lang w:eastAsia="ja-JP"/>
              </w:rPr>
            </w:pPr>
            <w:r w:rsidRPr="009179F6">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BAF0F" w14:textId="7D520912" w:rsidR="009179F6" w:rsidRPr="005C7511" w:rsidRDefault="009179F6" w:rsidP="005C7511">
            <w:pPr>
              <w:pStyle w:val="TAC"/>
              <w:rPr>
                <w:rFonts w:eastAsia="SimSun"/>
                <w:sz w:val="16"/>
                <w:szCs w:val="16"/>
                <w:lang w:eastAsia="en-GB"/>
              </w:rPr>
            </w:pPr>
            <w:r w:rsidRPr="009179F6">
              <w:rPr>
                <w:sz w:val="16"/>
                <w:szCs w:val="16"/>
              </w:rPr>
              <w:t>0293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77979C"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00840" w14:textId="4F330381"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494B28" w14:textId="574B85DB" w:rsidR="009179F6" w:rsidRPr="009179F6" w:rsidRDefault="009179F6" w:rsidP="009179F6">
            <w:pPr>
              <w:pStyle w:val="TAL"/>
              <w:rPr>
                <w:rFonts w:eastAsia="SimSun"/>
                <w:sz w:val="16"/>
                <w:szCs w:val="16"/>
                <w:lang w:eastAsia="zh-CN"/>
              </w:rPr>
            </w:pPr>
            <w:r w:rsidRPr="009179F6">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F116" w14:textId="699A7C8E"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rsidRPr="008C428B" w14:paraId="1B3A03C4"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78B8AB55" w14:textId="0D25DF95"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F91D0D7" w14:textId="00FF124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5B6C5" w14:textId="45B1E9CD" w:rsidR="009179F6" w:rsidRPr="005C7511" w:rsidRDefault="009179F6" w:rsidP="005C7511">
            <w:pPr>
              <w:pStyle w:val="TAL"/>
              <w:rPr>
                <w:rFonts w:eastAsia="SimSun"/>
                <w:sz w:val="16"/>
                <w:szCs w:val="16"/>
                <w:lang w:eastAsia="ja-JP"/>
              </w:rPr>
            </w:pPr>
            <w:r w:rsidRPr="009179F6">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AEA3" w14:textId="731A5163" w:rsidR="009179F6" w:rsidRPr="005C7511" w:rsidRDefault="009179F6" w:rsidP="005C7511">
            <w:pPr>
              <w:pStyle w:val="TAC"/>
              <w:rPr>
                <w:rFonts w:eastAsia="SimSun"/>
                <w:sz w:val="16"/>
                <w:szCs w:val="16"/>
                <w:lang w:eastAsia="en-GB"/>
              </w:rPr>
            </w:pPr>
            <w:r w:rsidRPr="009179F6">
              <w:rPr>
                <w:sz w:val="16"/>
                <w:szCs w:val="16"/>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55B7D"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DB1" w14:textId="53B147E3"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FFC3D8" w14:textId="075AF728" w:rsidR="009179F6" w:rsidRPr="009179F6" w:rsidRDefault="009179F6" w:rsidP="009179F6">
            <w:pPr>
              <w:pStyle w:val="TAL"/>
              <w:rPr>
                <w:rFonts w:eastAsia="SimSun"/>
                <w:sz w:val="16"/>
                <w:szCs w:val="16"/>
                <w:lang w:eastAsia="zh-CN"/>
              </w:rPr>
            </w:pPr>
            <w:r w:rsidRPr="009179F6">
              <w:rPr>
                <w:sz w:val="16"/>
                <w:szCs w:val="16"/>
              </w:rPr>
              <w:t>CR to TS 37.105: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421C" w14:textId="7286590C"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28A415E1"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1BAF36A5" w14:textId="546BE0CA"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D01383" w14:textId="499B806C"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4B93" w14:textId="55633BA8" w:rsidR="009179F6" w:rsidRPr="005C7511" w:rsidRDefault="009179F6" w:rsidP="009179F6">
            <w:pPr>
              <w:pStyle w:val="TAL"/>
              <w:rPr>
                <w:rFonts w:eastAsia="SimSun"/>
                <w:sz w:val="16"/>
                <w:szCs w:val="16"/>
                <w:lang w:eastAsia="ja-JP"/>
              </w:rPr>
            </w:pPr>
            <w:r w:rsidRPr="009179F6">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52F13" w14:textId="531FB24B" w:rsidR="009179F6" w:rsidRPr="005C7511" w:rsidRDefault="009179F6" w:rsidP="009179F6">
            <w:pPr>
              <w:pStyle w:val="TAC"/>
              <w:rPr>
                <w:rFonts w:eastAsia="SimSun"/>
                <w:sz w:val="16"/>
                <w:szCs w:val="16"/>
                <w:lang w:eastAsia="en-GB"/>
              </w:rPr>
            </w:pPr>
            <w:r w:rsidRPr="009179F6">
              <w:rPr>
                <w:sz w:val="16"/>
                <w:szCs w:val="16"/>
              </w:rPr>
              <w:t>0295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BE298"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089E8" w14:textId="0207D77E"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3754F6" w14:textId="47C86FC7" w:rsidR="009179F6" w:rsidRPr="009179F6" w:rsidRDefault="009179F6" w:rsidP="009179F6">
            <w:pPr>
              <w:pStyle w:val="TAL"/>
              <w:rPr>
                <w:rFonts w:eastAsia="SimSun"/>
                <w:sz w:val="16"/>
                <w:szCs w:val="16"/>
                <w:lang w:eastAsia="zh-CN"/>
              </w:rPr>
            </w:pPr>
            <w:r w:rsidRPr="009179F6">
              <w:rPr>
                <w:sz w:val="16"/>
                <w:szCs w:val="16"/>
              </w:rPr>
              <w:t>CR to TS 37.105: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32661" w14:textId="5738CD01"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09A21ABE"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9E82CE2" w14:textId="6D9A88C5"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0EB345" w14:textId="5C7DF01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01764" w14:textId="5AF4823B" w:rsidR="009179F6" w:rsidRPr="005C7511" w:rsidRDefault="009179F6" w:rsidP="009179F6">
            <w:pPr>
              <w:pStyle w:val="TAL"/>
              <w:rPr>
                <w:rFonts w:eastAsia="SimSun"/>
                <w:sz w:val="16"/>
                <w:szCs w:val="16"/>
                <w:lang w:eastAsia="ja-JP"/>
              </w:rPr>
            </w:pPr>
            <w:r w:rsidRPr="009179F6">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E0916" w14:textId="01E2B400" w:rsidR="009179F6" w:rsidRPr="005C7511" w:rsidRDefault="009179F6" w:rsidP="009179F6">
            <w:pPr>
              <w:pStyle w:val="TAC"/>
              <w:rPr>
                <w:rFonts w:eastAsia="SimSun"/>
                <w:sz w:val="16"/>
                <w:szCs w:val="16"/>
                <w:lang w:eastAsia="en-GB"/>
              </w:rPr>
            </w:pPr>
            <w:r w:rsidRPr="009179F6">
              <w:rPr>
                <w:sz w:val="16"/>
                <w:szCs w:val="16"/>
              </w:rPr>
              <w:t>0296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F357B"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B21" w14:textId="71201275"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9532CF6" w14:textId="6F75129C" w:rsidR="009179F6" w:rsidRPr="009179F6" w:rsidRDefault="009179F6" w:rsidP="009179F6">
            <w:pPr>
              <w:pStyle w:val="TAL"/>
              <w:rPr>
                <w:rFonts w:eastAsia="SimSun"/>
                <w:sz w:val="16"/>
                <w:szCs w:val="16"/>
                <w:lang w:eastAsia="zh-CN"/>
              </w:rPr>
            </w:pPr>
            <w:r w:rsidRPr="009179F6">
              <w:rPr>
                <w:sz w:val="16"/>
                <w:szCs w:val="16"/>
              </w:rPr>
              <w:t>CR to TS37.105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976" w14:textId="156DD19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B04CE4" w14:paraId="264E0CD8" w14:textId="77777777" w:rsidTr="00BF0AE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32FFC36" w14:textId="57FF542E" w:rsidR="00B04CE4" w:rsidRDefault="00FB4C58"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2EB6255" w14:textId="06222B81"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B2831FE" w14:textId="67EBB6D9" w:rsidR="00B04CE4" w:rsidRPr="009179F6" w:rsidRDefault="00B04CE4" w:rsidP="00B04CE4">
            <w:pPr>
              <w:pStyle w:val="TAL"/>
              <w:rPr>
                <w:sz w:val="16"/>
                <w:szCs w:val="16"/>
              </w:rPr>
            </w:pPr>
            <w:r>
              <w:rPr>
                <w:rFonts w:cs="Arial"/>
                <w:color w:val="000000"/>
                <w:sz w:val="16"/>
                <w:szCs w:val="16"/>
              </w:rPr>
              <w:t>RP-252377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2B251" w14:textId="58D28B81" w:rsidR="00B04CE4" w:rsidRPr="009179F6" w:rsidRDefault="00B04CE4" w:rsidP="00B04CE4">
            <w:pPr>
              <w:pStyle w:val="TAC"/>
              <w:rPr>
                <w:sz w:val="16"/>
                <w:szCs w:val="16"/>
              </w:rPr>
            </w:pPr>
            <w:r>
              <w:rPr>
                <w:rFonts w:cs="Arial"/>
                <w:color w:val="000000"/>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84FAD7C" w14:textId="77777777" w:rsidR="00B04CE4" w:rsidRPr="009179F6" w:rsidRDefault="00B04CE4" w:rsidP="00B04CE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BF42A5" w14:textId="203ECA8D" w:rsidR="00B04CE4" w:rsidRPr="009179F6" w:rsidRDefault="00B04CE4" w:rsidP="00B04CE4">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2B6C6A31" w14:textId="23ED5246" w:rsidR="00B04CE4" w:rsidRPr="009179F6" w:rsidRDefault="00B04CE4" w:rsidP="00B04CE4">
            <w:pPr>
              <w:pStyle w:val="TAL"/>
              <w:rPr>
                <w:sz w:val="16"/>
                <w:szCs w:val="16"/>
              </w:rPr>
            </w:pPr>
            <w:r>
              <w:rPr>
                <w:rFonts w:cs="Arial"/>
                <w:color w:val="000000"/>
                <w:sz w:val="16"/>
                <w:szCs w:val="16"/>
              </w:rPr>
              <w:t>(AASenh_BS_LTE_UTRA-Core) CR to 37.105: Additional co-location requiremen for BC1 and BC2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932A0C1" w14:textId="627A131B"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B04CE4" w14:paraId="06F9DEFE" w14:textId="77777777" w:rsidTr="00BF0AE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6C1EA47" w14:textId="003BDE2F"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08458ABA" w14:textId="13C76FB8"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EE7A875" w14:textId="651593A0" w:rsidR="00B04CE4" w:rsidRPr="009179F6" w:rsidRDefault="00B04CE4" w:rsidP="00B04CE4">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674C2" w14:textId="07CD48A9" w:rsidR="00B04CE4" w:rsidRPr="009179F6" w:rsidRDefault="00B04CE4" w:rsidP="00B04CE4">
            <w:pPr>
              <w:pStyle w:val="TAC"/>
              <w:rPr>
                <w:sz w:val="16"/>
                <w:szCs w:val="16"/>
              </w:rPr>
            </w:pPr>
            <w:r>
              <w:rPr>
                <w:rFonts w:cs="Arial"/>
                <w:color w:val="000000"/>
                <w:sz w:val="16"/>
                <w:szCs w:val="16"/>
              </w:rPr>
              <w:t>0304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C2A11D0" w14:textId="77777777" w:rsidR="00B04CE4" w:rsidRPr="009179F6" w:rsidRDefault="00B04CE4" w:rsidP="00B04CE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FA4283" w14:textId="696937C9" w:rsidR="00B04CE4" w:rsidRPr="009179F6" w:rsidRDefault="00B04CE4" w:rsidP="00B04CE4">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2FD66F70" w14:textId="048E034C" w:rsidR="00B04CE4" w:rsidRPr="009179F6" w:rsidRDefault="00B04CE4" w:rsidP="00B04CE4">
            <w:pPr>
              <w:pStyle w:val="TAL"/>
              <w:rPr>
                <w:sz w:val="16"/>
                <w:szCs w:val="16"/>
              </w:rPr>
            </w:pPr>
            <w:r>
              <w:rPr>
                <w:rFonts w:cs="Arial"/>
                <w:color w:val="000000"/>
                <w:sz w:val="16"/>
                <w:szCs w:val="16"/>
              </w:rPr>
              <w:t>CR to TS 37.105: 7MHz channel bandwidth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7DD8FA" w14:textId="572135F4"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FB4C58" w14:paraId="725FF32A" w14:textId="77777777" w:rsidTr="00360A0B">
        <w:tc>
          <w:tcPr>
            <w:tcW w:w="801" w:type="dxa"/>
            <w:tcBorders>
              <w:top w:val="single" w:sz="6" w:space="0" w:color="auto"/>
              <w:left w:val="single" w:sz="6" w:space="0" w:color="auto"/>
              <w:bottom w:val="single" w:sz="6" w:space="0" w:color="auto"/>
              <w:right w:val="single" w:sz="6" w:space="0" w:color="auto"/>
            </w:tcBorders>
            <w:shd w:val="solid" w:color="FFFFFF" w:fill="auto"/>
          </w:tcPr>
          <w:p w14:paraId="28A95323" w14:textId="2CD3DCAC" w:rsidR="00FB4C58" w:rsidRPr="001041D7" w:rsidRDefault="00FB4C58" w:rsidP="001041D7">
            <w:pPr>
              <w:pStyle w:val="TAC"/>
              <w:rPr>
                <w:rFonts w:cs="Arial"/>
                <w:color w:val="000000"/>
                <w:sz w:val="16"/>
                <w:szCs w:val="16"/>
              </w:rPr>
            </w:pPr>
            <w:r w:rsidRPr="001041D7">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E71BD1" w14:textId="56C56B81" w:rsidR="00FB4C58" w:rsidRPr="001041D7" w:rsidRDefault="00FB4C58" w:rsidP="001041D7">
            <w:pPr>
              <w:pStyle w:val="TAC"/>
              <w:rPr>
                <w:rFonts w:cs="Arial"/>
                <w:color w:val="000000"/>
                <w:sz w:val="16"/>
                <w:szCs w:val="16"/>
              </w:rPr>
            </w:pPr>
            <w:r w:rsidRPr="001041D7">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D9F1" w14:textId="6EBA1677" w:rsidR="00FB4C58" w:rsidRPr="001041D7" w:rsidRDefault="00FB4C58" w:rsidP="001041D7">
            <w:pPr>
              <w:pStyle w:val="TAC"/>
              <w:rPr>
                <w:rFonts w:cs="Arial"/>
                <w:color w:val="000000"/>
                <w:sz w:val="16"/>
                <w:szCs w:val="16"/>
              </w:rPr>
            </w:pPr>
            <w:r w:rsidRPr="001041D7">
              <w:rPr>
                <w:sz w:val="16"/>
                <w:szCs w:val="16"/>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FB86" w14:textId="73FCD4EE" w:rsidR="00FB4C58" w:rsidRPr="001041D7" w:rsidRDefault="00FB4C58" w:rsidP="001041D7">
            <w:pPr>
              <w:pStyle w:val="TAC"/>
              <w:rPr>
                <w:rFonts w:cs="Arial"/>
                <w:color w:val="000000"/>
                <w:sz w:val="16"/>
                <w:szCs w:val="16"/>
              </w:rPr>
            </w:pPr>
            <w:r w:rsidRPr="001041D7">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10FBB" w14:textId="4581987C" w:rsidR="00FB4C58" w:rsidRPr="001041D7" w:rsidRDefault="00FB4C58" w:rsidP="001041D7">
            <w:pPr>
              <w:pStyle w:val="TAC"/>
              <w:rPr>
                <w:rFonts w:eastAsia="SimSun"/>
                <w:sz w:val="16"/>
                <w:szCs w:val="16"/>
                <w:lang w:eastAsia="en-GB"/>
              </w:rPr>
            </w:pPr>
            <w:r w:rsidRPr="001041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560C9" w14:textId="17C3A7CA" w:rsidR="00FB4C58" w:rsidRPr="001041D7" w:rsidRDefault="00FB4C58" w:rsidP="001041D7">
            <w:pPr>
              <w:pStyle w:val="TAC"/>
              <w:rPr>
                <w:rFonts w:cs="Arial"/>
                <w:color w:val="000000"/>
                <w:sz w:val="16"/>
                <w:szCs w:val="16"/>
              </w:rPr>
            </w:pPr>
            <w:r w:rsidRPr="001041D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CECF91" w14:textId="4808A296" w:rsidR="00FB4C58" w:rsidRPr="001041D7" w:rsidRDefault="00FB4C58" w:rsidP="001041D7">
            <w:pPr>
              <w:pStyle w:val="TAC"/>
              <w:jc w:val="left"/>
              <w:rPr>
                <w:rFonts w:cs="Arial"/>
                <w:color w:val="000000"/>
                <w:sz w:val="16"/>
                <w:szCs w:val="16"/>
              </w:rPr>
            </w:pPr>
            <w:r w:rsidRPr="001041D7">
              <w:rPr>
                <w:sz w:val="16"/>
                <w:szCs w:val="16"/>
              </w:rPr>
              <w:t>CR to TS 37.105: Simplification of tables for additional requirements for co-existence and co-location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D1A2" w14:textId="0E5222CC" w:rsidR="00FB4C58" w:rsidRPr="001041D7" w:rsidRDefault="00FB4C58" w:rsidP="001041D7">
            <w:pPr>
              <w:pStyle w:val="TAC"/>
              <w:rPr>
                <w:rFonts w:cs="Arial"/>
                <w:color w:val="000000"/>
                <w:sz w:val="16"/>
                <w:szCs w:val="16"/>
              </w:rPr>
            </w:pPr>
            <w:r w:rsidRPr="001041D7">
              <w:rPr>
                <w:sz w:val="16"/>
                <w:szCs w:val="16"/>
              </w:rPr>
              <w:t>19.2.0</w:t>
            </w:r>
          </w:p>
        </w:tc>
      </w:tr>
    </w:tbl>
    <w:p w14:paraId="76AF3573" w14:textId="77777777" w:rsidR="009179F6" w:rsidRDefault="009179F6"/>
    <w:sectPr w:rsidR="009179F6">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D35754" w14:textId="77777777" w:rsidR="00A653F2" w:rsidRDefault="00A653F2">
      <w:r>
        <w:separator/>
      </w:r>
    </w:p>
  </w:endnote>
  <w:endnote w:type="continuationSeparator" w:id="0">
    <w:p w14:paraId="79A9B929" w14:textId="77777777" w:rsidR="00A653F2" w:rsidRDefault="00A653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Yu Mincho">
    <w:altName w:val="MS Gothic"/>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v3.8.0">
    <w:altName w:val="Times New Roman"/>
    <w:charset w:val="00"/>
    <w:family w:val="roman"/>
    <w:pitch w:val="default"/>
  </w:font>
  <w:font w:name="v5.0.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B704FE" w14:textId="77777777" w:rsidR="00A653F2" w:rsidRDefault="00A653F2">
      <w:r>
        <w:separator/>
      </w:r>
    </w:p>
  </w:footnote>
  <w:footnote w:type="continuationSeparator" w:id="0">
    <w:p w14:paraId="3ECA1205" w14:textId="77777777" w:rsidR="00A653F2" w:rsidRDefault="00A653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42297ACB"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0A0B">
      <w:rPr>
        <w:rFonts w:ascii="Arial" w:hAnsi="Arial" w:cs="Arial"/>
        <w:b/>
        <w:noProof/>
        <w:sz w:val="18"/>
        <w:szCs w:val="18"/>
      </w:rPr>
      <w:t>3GPP TS 37.105 V19.2.0 (2025-12)</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7DFE4430"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0A0B">
      <w:rPr>
        <w:rFonts w:ascii="Arial" w:hAnsi="Arial" w:cs="Arial"/>
        <w:b/>
        <w:noProof/>
        <w:sz w:val="18"/>
        <w:szCs w:val="18"/>
      </w:rPr>
      <w:t>Release 19</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032E21BA"/>
    <w:multiLevelType w:val="hybridMultilevel"/>
    <w:tmpl w:val="AAFAD2F2"/>
    <w:lvl w:ilvl="0" w:tplc="4F386DF4">
      <w:start w:val="1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15:restartNumberingAfterBreak="0">
    <w:nsid w:val="47B350F4"/>
    <w:multiLevelType w:val="hybridMultilevel"/>
    <w:tmpl w:val="4B488902"/>
    <w:lvl w:ilvl="0" w:tplc="DBEEE72E">
      <w:start w:val="8"/>
      <w:numFmt w:val="bullet"/>
      <w:lvlText w:val="-"/>
      <w:lvlJc w:val="left"/>
      <w:pPr>
        <w:ind w:left="660" w:hanging="360"/>
      </w:pPr>
      <w:rPr>
        <w:rFonts w:ascii="Times New Roman" w:eastAsiaTheme="minorEastAsia"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2" w15:restartNumberingAfterBreak="0">
    <w:nsid w:val="4CC26BF2"/>
    <w:multiLevelType w:val="hybridMultilevel"/>
    <w:tmpl w:val="DFF6A5C0"/>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3"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7024775A"/>
    <w:multiLevelType w:val="hybridMultilevel"/>
    <w:tmpl w:val="2FF2CA6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14"/>
  </w:num>
  <w:num w:numId="2" w16cid:durableId="2032294836">
    <w:abstractNumId w:val="18"/>
  </w:num>
  <w:num w:numId="3" w16cid:durableId="871381178">
    <w:abstractNumId w:val="10"/>
  </w:num>
  <w:num w:numId="4" w16cid:durableId="1811053153">
    <w:abstractNumId w:val="7"/>
  </w:num>
  <w:num w:numId="5" w16cid:durableId="1504053242">
    <w:abstractNumId w:val="13"/>
  </w:num>
  <w:num w:numId="6" w16cid:durableId="1115178916">
    <w:abstractNumId w:val="5"/>
  </w:num>
  <w:num w:numId="7" w16cid:durableId="1011227459">
    <w:abstractNumId w:val="6"/>
  </w:num>
  <w:num w:numId="8" w16cid:durableId="1087533512">
    <w:abstractNumId w:val="2"/>
  </w:num>
  <w:num w:numId="9" w16cid:durableId="1925651241">
    <w:abstractNumId w:val="1"/>
  </w:num>
  <w:num w:numId="10" w16cid:durableId="1156145645">
    <w:abstractNumId w:val="0"/>
  </w:num>
  <w:num w:numId="11" w16cid:durableId="1230188506">
    <w:abstractNumId w:val="16"/>
  </w:num>
  <w:num w:numId="12" w16cid:durableId="2128740439">
    <w:abstractNumId w:val="17"/>
  </w:num>
  <w:num w:numId="13" w16cid:durableId="216865413">
    <w:abstractNumId w:val="9"/>
  </w:num>
  <w:num w:numId="14" w16cid:durableId="411120964">
    <w:abstractNumId w:val="11"/>
  </w:num>
  <w:num w:numId="15" w16cid:durableId="452484819">
    <w:abstractNumId w:val="8"/>
  </w:num>
  <w:num w:numId="16" w16cid:durableId="1257714148">
    <w:abstractNumId w:val="3"/>
  </w:num>
  <w:num w:numId="17" w16cid:durableId="783691576">
    <w:abstractNumId w:val="4"/>
  </w:num>
  <w:num w:numId="18" w16cid:durableId="1340232253">
    <w:abstractNumId w:val="15"/>
  </w:num>
  <w:num w:numId="19" w16cid:durableId="11497903">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AD1"/>
    <w:rsid w:val="00014E4A"/>
    <w:rsid w:val="00026908"/>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568C"/>
    <w:rsid w:val="000D1631"/>
    <w:rsid w:val="000D1853"/>
    <w:rsid w:val="000D58AB"/>
    <w:rsid w:val="000D6826"/>
    <w:rsid w:val="000D6D29"/>
    <w:rsid w:val="000E574E"/>
    <w:rsid w:val="001034AB"/>
    <w:rsid w:val="001041D7"/>
    <w:rsid w:val="001064CF"/>
    <w:rsid w:val="00133525"/>
    <w:rsid w:val="00137662"/>
    <w:rsid w:val="001545CE"/>
    <w:rsid w:val="00154C56"/>
    <w:rsid w:val="0016526E"/>
    <w:rsid w:val="00171C03"/>
    <w:rsid w:val="00172055"/>
    <w:rsid w:val="00191F54"/>
    <w:rsid w:val="00193FED"/>
    <w:rsid w:val="001A4C42"/>
    <w:rsid w:val="001A7420"/>
    <w:rsid w:val="001B236B"/>
    <w:rsid w:val="001B3EBF"/>
    <w:rsid w:val="001B6637"/>
    <w:rsid w:val="001C0335"/>
    <w:rsid w:val="001C1AE6"/>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62C7A"/>
    <w:rsid w:val="00263228"/>
    <w:rsid w:val="00265222"/>
    <w:rsid w:val="002675F0"/>
    <w:rsid w:val="00271DC3"/>
    <w:rsid w:val="002758AD"/>
    <w:rsid w:val="00277816"/>
    <w:rsid w:val="002779A2"/>
    <w:rsid w:val="00277A1B"/>
    <w:rsid w:val="00282317"/>
    <w:rsid w:val="00285AB0"/>
    <w:rsid w:val="0028756F"/>
    <w:rsid w:val="002932AE"/>
    <w:rsid w:val="00294A5A"/>
    <w:rsid w:val="002A05B8"/>
    <w:rsid w:val="002B6339"/>
    <w:rsid w:val="002C09B1"/>
    <w:rsid w:val="002D165E"/>
    <w:rsid w:val="002E00EE"/>
    <w:rsid w:val="002E24BB"/>
    <w:rsid w:val="002E4E23"/>
    <w:rsid w:val="00300B97"/>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0A0B"/>
    <w:rsid w:val="00362ABE"/>
    <w:rsid w:val="003665A5"/>
    <w:rsid w:val="003758F7"/>
    <w:rsid w:val="003765B8"/>
    <w:rsid w:val="0038234E"/>
    <w:rsid w:val="00396E6C"/>
    <w:rsid w:val="003B26CF"/>
    <w:rsid w:val="003B3184"/>
    <w:rsid w:val="003B4088"/>
    <w:rsid w:val="003B6DE1"/>
    <w:rsid w:val="003C0B72"/>
    <w:rsid w:val="003C3971"/>
    <w:rsid w:val="003D0D77"/>
    <w:rsid w:val="003D4C42"/>
    <w:rsid w:val="003D4E32"/>
    <w:rsid w:val="003D6CA4"/>
    <w:rsid w:val="003E48D1"/>
    <w:rsid w:val="00412C79"/>
    <w:rsid w:val="004132D5"/>
    <w:rsid w:val="00423334"/>
    <w:rsid w:val="004245CD"/>
    <w:rsid w:val="004345EC"/>
    <w:rsid w:val="00435985"/>
    <w:rsid w:val="00436168"/>
    <w:rsid w:val="00447C0B"/>
    <w:rsid w:val="004509BB"/>
    <w:rsid w:val="00453784"/>
    <w:rsid w:val="00465515"/>
    <w:rsid w:val="004742E1"/>
    <w:rsid w:val="00475B50"/>
    <w:rsid w:val="004B256B"/>
    <w:rsid w:val="004C3F78"/>
    <w:rsid w:val="004C4A70"/>
    <w:rsid w:val="004D3578"/>
    <w:rsid w:val="004E213A"/>
    <w:rsid w:val="004F0510"/>
    <w:rsid w:val="004F0988"/>
    <w:rsid w:val="004F3340"/>
    <w:rsid w:val="004F36E0"/>
    <w:rsid w:val="004F4D0D"/>
    <w:rsid w:val="004F6171"/>
    <w:rsid w:val="004F695C"/>
    <w:rsid w:val="004F7F0A"/>
    <w:rsid w:val="005009ED"/>
    <w:rsid w:val="0050492C"/>
    <w:rsid w:val="005120A5"/>
    <w:rsid w:val="00523B03"/>
    <w:rsid w:val="00527CFA"/>
    <w:rsid w:val="00531641"/>
    <w:rsid w:val="0053388B"/>
    <w:rsid w:val="00535773"/>
    <w:rsid w:val="00535F54"/>
    <w:rsid w:val="0054293A"/>
    <w:rsid w:val="00543E6C"/>
    <w:rsid w:val="00545208"/>
    <w:rsid w:val="005478CA"/>
    <w:rsid w:val="00552042"/>
    <w:rsid w:val="00552A59"/>
    <w:rsid w:val="00557E44"/>
    <w:rsid w:val="00565087"/>
    <w:rsid w:val="005763A6"/>
    <w:rsid w:val="00581831"/>
    <w:rsid w:val="005839A6"/>
    <w:rsid w:val="0058592A"/>
    <w:rsid w:val="005859F4"/>
    <w:rsid w:val="00585CF6"/>
    <w:rsid w:val="00585DD8"/>
    <w:rsid w:val="00594B9E"/>
    <w:rsid w:val="005959A0"/>
    <w:rsid w:val="00596DAD"/>
    <w:rsid w:val="00597B11"/>
    <w:rsid w:val="005A3761"/>
    <w:rsid w:val="005A61F9"/>
    <w:rsid w:val="005C05D5"/>
    <w:rsid w:val="005C5A5A"/>
    <w:rsid w:val="005C7511"/>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61A7"/>
    <w:rsid w:val="00646978"/>
    <w:rsid w:val="00647114"/>
    <w:rsid w:val="00647D78"/>
    <w:rsid w:val="00653D4F"/>
    <w:rsid w:val="006551B6"/>
    <w:rsid w:val="00667200"/>
    <w:rsid w:val="0067329D"/>
    <w:rsid w:val="00674DB3"/>
    <w:rsid w:val="006752BB"/>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E6D58"/>
    <w:rsid w:val="006F27B2"/>
    <w:rsid w:val="006F723B"/>
    <w:rsid w:val="00701116"/>
    <w:rsid w:val="00701320"/>
    <w:rsid w:val="00712128"/>
    <w:rsid w:val="00712E2F"/>
    <w:rsid w:val="00713C44"/>
    <w:rsid w:val="007158DB"/>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2CA6"/>
    <w:rsid w:val="007B600E"/>
    <w:rsid w:val="007D180F"/>
    <w:rsid w:val="007D4754"/>
    <w:rsid w:val="007E4632"/>
    <w:rsid w:val="007F0F4A"/>
    <w:rsid w:val="007F46D3"/>
    <w:rsid w:val="007F4755"/>
    <w:rsid w:val="007F6791"/>
    <w:rsid w:val="008002E7"/>
    <w:rsid w:val="008028A4"/>
    <w:rsid w:val="00803EDC"/>
    <w:rsid w:val="00813C32"/>
    <w:rsid w:val="00817179"/>
    <w:rsid w:val="008202E6"/>
    <w:rsid w:val="00823196"/>
    <w:rsid w:val="00826A80"/>
    <w:rsid w:val="00830747"/>
    <w:rsid w:val="00830EB2"/>
    <w:rsid w:val="008318A8"/>
    <w:rsid w:val="00831CD7"/>
    <w:rsid w:val="008414FE"/>
    <w:rsid w:val="00855FDE"/>
    <w:rsid w:val="00861743"/>
    <w:rsid w:val="00861F02"/>
    <w:rsid w:val="0086445D"/>
    <w:rsid w:val="008645FF"/>
    <w:rsid w:val="0086483D"/>
    <w:rsid w:val="00867CFD"/>
    <w:rsid w:val="00872979"/>
    <w:rsid w:val="008768CA"/>
    <w:rsid w:val="00876914"/>
    <w:rsid w:val="00885DF9"/>
    <w:rsid w:val="008909E6"/>
    <w:rsid w:val="00891B6A"/>
    <w:rsid w:val="00895032"/>
    <w:rsid w:val="008A4E5C"/>
    <w:rsid w:val="008A7853"/>
    <w:rsid w:val="008A7D2F"/>
    <w:rsid w:val="008B321E"/>
    <w:rsid w:val="008B6D08"/>
    <w:rsid w:val="008C384C"/>
    <w:rsid w:val="008C5AA6"/>
    <w:rsid w:val="008D33E1"/>
    <w:rsid w:val="008D56B0"/>
    <w:rsid w:val="008E12CB"/>
    <w:rsid w:val="008F001B"/>
    <w:rsid w:val="008F43E0"/>
    <w:rsid w:val="0090164B"/>
    <w:rsid w:val="0090271F"/>
    <w:rsid w:val="00902E23"/>
    <w:rsid w:val="00904635"/>
    <w:rsid w:val="009050ED"/>
    <w:rsid w:val="009114D7"/>
    <w:rsid w:val="0091348E"/>
    <w:rsid w:val="009157A8"/>
    <w:rsid w:val="00916EB5"/>
    <w:rsid w:val="0091769B"/>
    <w:rsid w:val="009179F6"/>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72F7"/>
    <w:rsid w:val="009B157C"/>
    <w:rsid w:val="009C305A"/>
    <w:rsid w:val="009C66E0"/>
    <w:rsid w:val="009C7A50"/>
    <w:rsid w:val="009D41CC"/>
    <w:rsid w:val="009D5714"/>
    <w:rsid w:val="009D58FE"/>
    <w:rsid w:val="009E33C6"/>
    <w:rsid w:val="009E3829"/>
    <w:rsid w:val="009E6021"/>
    <w:rsid w:val="009F0C62"/>
    <w:rsid w:val="009F356C"/>
    <w:rsid w:val="009F37B7"/>
    <w:rsid w:val="009F6397"/>
    <w:rsid w:val="00A029D8"/>
    <w:rsid w:val="00A10866"/>
    <w:rsid w:val="00A10F02"/>
    <w:rsid w:val="00A164B4"/>
    <w:rsid w:val="00A17631"/>
    <w:rsid w:val="00A26956"/>
    <w:rsid w:val="00A27486"/>
    <w:rsid w:val="00A44996"/>
    <w:rsid w:val="00A521A4"/>
    <w:rsid w:val="00A53724"/>
    <w:rsid w:val="00A54258"/>
    <w:rsid w:val="00A56066"/>
    <w:rsid w:val="00A60CF9"/>
    <w:rsid w:val="00A61E31"/>
    <w:rsid w:val="00A653F2"/>
    <w:rsid w:val="00A67179"/>
    <w:rsid w:val="00A73129"/>
    <w:rsid w:val="00A73B2B"/>
    <w:rsid w:val="00A76334"/>
    <w:rsid w:val="00A82346"/>
    <w:rsid w:val="00A87696"/>
    <w:rsid w:val="00A92BA1"/>
    <w:rsid w:val="00A93FE2"/>
    <w:rsid w:val="00A95310"/>
    <w:rsid w:val="00AA52DB"/>
    <w:rsid w:val="00AA5F60"/>
    <w:rsid w:val="00AB0F0E"/>
    <w:rsid w:val="00AB3D84"/>
    <w:rsid w:val="00AC561E"/>
    <w:rsid w:val="00AC6BC6"/>
    <w:rsid w:val="00AD1F0C"/>
    <w:rsid w:val="00AE02CE"/>
    <w:rsid w:val="00AE2F9E"/>
    <w:rsid w:val="00AE497B"/>
    <w:rsid w:val="00AE65E2"/>
    <w:rsid w:val="00AF520A"/>
    <w:rsid w:val="00B02698"/>
    <w:rsid w:val="00B04CE4"/>
    <w:rsid w:val="00B05DD1"/>
    <w:rsid w:val="00B10720"/>
    <w:rsid w:val="00B15449"/>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1ADA"/>
    <w:rsid w:val="00BB360B"/>
    <w:rsid w:val="00BC05D7"/>
    <w:rsid w:val="00BC0F7D"/>
    <w:rsid w:val="00BC1089"/>
    <w:rsid w:val="00BD1663"/>
    <w:rsid w:val="00BD259E"/>
    <w:rsid w:val="00BD6D0A"/>
    <w:rsid w:val="00BD7D31"/>
    <w:rsid w:val="00BE3255"/>
    <w:rsid w:val="00BE56D5"/>
    <w:rsid w:val="00BE59BD"/>
    <w:rsid w:val="00BF0AE4"/>
    <w:rsid w:val="00BF128E"/>
    <w:rsid w:val="00BF202F"/>
    <w:rsid w:val="00BF2C71"/>
    <w:rsid w:val="00BF476A"/>
    <w:rsid w:val="00C0372E"/>
    <w:rsid w:val="00C0466B"/>
    <w:rsid w:val="00C0554A"/>
    <w:rsid w:val="00C074DD"/>
    <w:rsid w:val="00C11B9B"/>
    <w:rsid w:val="00C11D09"/>
    <w:rsid w:val="00C13170"/>
    <w:rsid w:val="00C1496A"/>
    <w:rsid w:val="00C27865"/>
    <w:rsid w:val="00C27998"/>
    <w:rsid w:val="00C31F4D"/>
    <w:rsid w:val="00C33079"/>
    <w:rsid w:val="00C45231"/>
    <w:rsid w:val="00C55C9F"/>
    <w:rsid w:val="00C56F21"/>
    <w:rsid w:val="00C66FCB"/>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42B3"/>
    <w:rsid w:val="00CF6DDC"/>
    <w:rsid w:val="00D00718"/>
    <w:rsid w:val="00D207A6"/>
    <w:rsid w:val="00D31B59"/>
    <w:rsid w:val="00D336B8"/>
    <w:rsid w:val="00D33DC0"/>
    <w:rsid w:val="00D362B3"/>
    <w:rsid w:val="00D36640"/>
    <w:rsid w:val="00D37306"/>
    <w:rsid w:val="00D37360"/>
    <w:rsid w:val="00D473E3"/>
    <w:rsid w:val="00D50C9C"/>
    <w:rsid w:val="00D575E0"/>
    <w:rsid w:val="00D57972"/>
    <w:rsid w:val="00D6140C"/>
    <w:rsid w:val="00D633F5"/>
    <w:rsid w:val="00D64381"/>
    <w:rsid w:val="00D65093"/>
    <w:rsid w:val="00D6593F"/>
    <w:rsid w:val="00D675A9"/>
    <w:rsid w:val="00D738D6"/>
    <w:rsid w:val="00D74537"/>
    <w:rsid w:val="00D755EB"/>
    <w:rsid w:val="00D76048"/>
    <w:rsid w:val="00D820A8"/>
    <w:rsid w:val="00D82F01"/>
    <w:rsid w:val="00D8396A"/>
    <w:rsid w:val="00D87E00"/>
    <w:rsid w:val="00D9134D"/>
    <w:rsid w:val="00DA1FDE"/>
    <w:rsid w:val="00DA2B5F"/>
    <w:rsid w:val="00DA7A03"/>
    <w:rsid w:val="00DB1818"/>
    <w:rsid w:val="00DB7AAD"/>
    <w:rsid w:val="00DC309B"/>
    <w:rsid w:val="00DC4A56"/>
    <w:rsid w:val="00DC4DA2"/>
    <w:rsid w:val="00DD25D9"/>
    <w:rsid w:val="00DD4C17"/>
    <w:rsid w:val="00DD74A5"/>
    <w:rsid w:val="00DE09E9"/>
    <w:rsid w:val="00DE6C63"/>
    <w:rsid w:val="00DF2B1F"/>
    <w:rsid w:val="00DF4721"/>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5FC6"/>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7A1"/>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6E31"/>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B40A7"/>
    <w:rsid w:val="00FB4C58"/>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Normal (Web)" w:uiPriority="99"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qFormat/>
    <w:rsid w:val="004C4A70"/>
    <w:pPr>
      <w:ind w:left="851"/>
    </w:pPr>
  </w:style>
  <w:style w:type="character" w:styleId="FootnoteReference">
    <w:name w:val="footnote reference"/>
    <w:aliases w:val="Appel note de bas de p,Nota,Footnote symbol,Footnote"/>
    <w:qFormat/>
    <w:rsid w:val="004C4A7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4C4A70"/>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4C4A70"/>
    <w:rPr>
      <w:rFonts w:eastAsia="Malgun Gothic"/>
      <w:sz w:val="16"/>
      <w:lang w:eastAsia="en-US"/>
    </w:rPr>
  </w:style>
  <w:style w:type="paragraph" w:styleId="ListBullet2">
    <w:name w:val="List Bullet 2"/>
    <w:basedOn w:val="ListBullet"/>
    <w:link w:val="ListBullet2Char"/>
    <w:qFormat/>
    <w:rsid w:val="004C4A70"/>
    <w:pPr>
      <w:ind w:left="851"/>
    </w:pPr>
  </w:style>
  <w:style w:type="paragraph" w:styleId="ListBullet3">
    <w:name w:val="List Bullet 3"/>
    <w:basedOn w:val="ListBullet2"/>
    <w:link w:val="ListBullet3Char"/>
    <w:qFormat/>
    <w:rsid w:val="004C4A70"/>
    <w:pPr>
      <w:ind w:left="1135"/>
    </w:pPr>
  </w:style>
  <w:style w:type="paragraph" w:styleId="ListNumber">
    <w:name w:val="List Number"/>
    <w:basedOn w:val="List"/>
    <w:qFormat/>
    <w:rsid w:val="004C4A70"/>
  </w:style>
  <w:style w:type="paragraph" w:styleId="List2">
    <w:name w:val="List 2"/>
    <w:basedOn w:val="List"/>
    <w:link w:val="List2Char"/>
    <w:qFormat/>
    <w:rsid w:val="004C4A70"/>
    <w:pPr>
      <w:ind w:left="851"/>
    </w:pPr>
  </w:style>
  <w:style w:type="paragraph" w:styleId="List3">
    <w:name w:val="List 3"/>
    <w:basedOn w:val="List2"/>
    <w:qFormat/>
    <w:rsid w:val="004C4A70"/>
    <w:pPr>
      <w:ind w:left="1135"/>
    </w:pPr>
  </w:style>
  <w:style w:type="paragraph" w:styleId="List4">
    <w:name w:val="List 4"/>
    <w:basedOn w:val="List3"/>
    <w:qFormat/>
    <w:rsid w:val="004C4A70"/>
    <w:pPr>
      <w:ind w:left="1418"/>
    </w:pPr>
  </w:style>
  <w:style w:type="paragraph" w:styleId="List5">
    <w:name w:val="List 5"/>
    <w:basedOn w:val="List4"/>
    <w:qFormat/>
    <w:rsid w:val="004C4A70"/>
    <w:pPr>
      <w:ind w:left="1702"/>
    </w:pPr>
  </w:style>
  <w:style w:type="paragraph" w:styleId="List">
    <w:name w:val="List"/>
    <w:basedOn w:val="Normal"/>
    <w:link w:val="ListChar"/>
    <w:qFormat/>
    <w:rsid w:val="004C4A70"/>
    <w:pPr>
      <w:ind w:left="568" w:hanging="284"/>
    </w:pPr>
    <w:rPr>
      <w:rFonts w:eastAsia="Malgun Gothic"/>
    </w:rPr>
  </w:style>
  <w:style w:type="paragraph" w:styleId="ListBullet">
    <w:name w:val="List Bullet"/>
    <w:basedOn w:val="List"/>
    <w:link w:val="ListBulletChar"/>
    <w:qFormat/>
    <w:rsid w:val="004C4A70"/>
  </w:style>
  <w:style w:type="paragraph" w:styleId="ListBullet4">
    <w:name w:val="List Bullet 4"/>
    <w:basedOn w:val="ListBullet3"/>
    <w:qFormat/>
    <w:rsid w:val="004C4A70"/>
    <w:pPr>
      <w:ind w:left="1418"/>
    </w:pPr>
  </w:style>
  <w:style w:type="paragraph" w:styleId="ListBullet5">
    <w:name w:val="List Bullet 5"/>
    <w:basedOn w:val="ListBullet4"/>
    <w:qFormat/>
    <w:rsid w:val="004C4A70"/>
    <w:pPr>
      <w:ind w:left="1702"/>
    </w:pPr>
  </w:style>
  <w:style w:type="paragraph" w:customStyle="1" w:styleId="CRCoverPage">
    <w:name w:val="CR Cover Page"/>
    <w:link w:val="CRCoverPageChar"/>
    <w:qFormat/>
    <w:rsid w:val="004C4A70"/>
    <w:pPr>
      <w:spacing w:after="120"/>
    </w:pPr>
    <w:rPr>
      <w:rFonts w:ascii="Arial" w:eastAsia="Malgun Gothic" w:hAnsi="Arial"/>
      <w:lang w:eastAsia="en-US"/>
    </w:rPr>
  </w:style>
  <w:style w:type="paragraph" w:customStyle="1" w:styleId="tdoc-header">
    <w:name w:val="tdoc-header"/>
    <w:qFormat/>
    <w:rsid w:val="004C4A70"/>
    <w:rPr>
      <w:rFonts w:ascii="Arial" w:eastAsia="Malgun Gothic" w:hAnsi="Arial"/>
      <w:sz w:val="24"/>
      <w:lang w:eastAsia="en-US"/>
    </w:rPr>
  </w:style>
  <w:style w:type="character" w:styleId="CommentReference">
    <w:name w:val="annotation reference"/>
    <w:qFormat/>
    <w:rsid w:val="004C4A70"/>
    <w:rPr>
      <w:sz w:val="16"/>
    </w:rPr>
  </w:style>
  <w:style w:type="paragraph" w:styleId="CommentText">
    <w:name w:val="annotation text"/>
    <w:basedOn w:val="Normal"/>
    <w:link w:val="CommentTextChar"/>
    <w:qFormat/>
    <w:rsid w:val="004C4A70"/>
    <w:rPr>
      <w:rFonts w:eastAsia="Malgun Gothic"/>
    </w:rPr>
  </w:style>
  <w:style w:type="character" w:customStyle="1" w:styleId="CommentTextChar">
    <w:name w:val="Comment Text Char"/>
    <w:link w:val="CommentText"/>
    <w:qFormat/>
    <w:rsid w:val="004C4A70"/>
    <w:rPr>
      <w:rFonts w:eastAsia="Malgun Gothic"/>
      <w:lang w:eastAsia="en-US"/>
    </w:rPr>
  </w:style>
  <w:style w:type="paragraph" w:styleId="CommentSubject">
    <w:name w:val="annotation subject"/>
    <w:basedOn w:val="CommentText"/>
    <w:next w:val="CommentText"/>
    <w:link w:val="CommentSubjectChar"/>
    <w:qFormat/>
    <w:rsid w:val="004C4A70"/>
    <w:rPr>
      <w:b/>
      <w:bCs/>
    </w:rPr>
  </w:style>
  <w:style w:type="character" w:customStyle="1" w:styleId="CommentSubjectChar">
    <w:name w:val="Comment Subject Char"/>
    <w:link w:val="CommentSubject"/>
    <w:qFormat/>
    <w:rsid w:val="004C4A70"/>
    <w:rPr>
      <w:rFonts w:eastAsia="Malgun Gothic"/>
      <w:b/>
      <w:bCs/>
      <w:lang w:eastAsia="en-US"/>
    </w:rPr>
  </w:style>
  <w:style w:type="paragraph" w:styleId="DocumentMap">
    <w:name w:val="Document Map"/>
    <w:basedOn w:val="Normal"/>
    <w:link w:val="DocumentMapChar"/>
    <w:qFormat/>
    <w:rsid w:val="004C4A70"/>
    <w:pPr>
      <w:shd w:val="clear" w:color="auto" w:fill="000080"/>
    </w:pPr>
    <w:rPr>
      <w:rFonts w:ascii="Tahoma" w:eastAsia="Malgun Gothic" w:hAnsi="Tahoma"/>
    </w:rPr>
  </w:style>
  <w:style w:type="character" w:customStyle="1" w:styleId="DocumentMapChar">
    <w:name w:val="Document Map Char"/>
    <w:link w:val="DocumentMap"/>
    <w:qFormat/>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qFormat/>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qFormat/>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qForma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cap3"/>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qFormat/>
    <w:rsid w:val="004C4A70"/>
    <w:rPr>
      <w:rFonts w:ascii="Cambria" w:eastAsia="SimHei" w:hAnsi="Cambria"/>
      <w:lang w:eastAsia="en-US"/>
    </w:rPr>
  </w:style>
  <w:style w:type="character" w:customStyle="1" w:styleId="TFChar">
    <w:name w:val="TF Char"/>
    <w:link w:val="TF"/>
    <w:qFormat/>
    <w:rsid w:val="004C4A70"/>
    <w:rPr>
      <w:rFonts w:ascii="Arial" w:hAnsi="Arial"/>
      <w:b/>
      <w:lang w:eastAsia="en-US"/>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uiPriority w:val="99"/>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qFormat/>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qFormat/>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4C4A70"/>
    <w:rPr>
      <w:rFonts w:ascii="Arial" w:hAnsi="Arial"/>
      <w:sz w:val="22"/>
      <w:lang w:eastAsia="en-US"/>
    </w:rPr>
  </w:style>
  <w:style w:type="character" w:customStyle="1" w:styleId="B3Char2">
    <w:name w:val="B3 Char2"/>
    <w:link w:val="B3"/>
    <w:qFormat/>
    <w:rsid w:val="004C4A70"/>
    <w:rPr>
      <w:lang w:eastAsia="en-US"/>
    </w:rPr>
  </w:style>
  <w:style w:type="character" w:customStyle="1" w:styleId="B2Char">
    <w:name w:val="B2 Char"/>
    <w:link w:val="B2"/>
    <w:qFormat/>
    <w:rsid w:val="004C4A70"/>
    <w:rPr>
      <w:lang w:eastAsia="en-US"/>
    </w:rPr>
  </w:style>
  <w:style w:type="character" w:customStyle="1" w:styleId="TALCar">
    <w:name w:val="TAL Car"/>
    <w:qFormat/>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qFormat/>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4C4A70"/>
    <w:rPr>
      <w:rFonts w:ascii="Arial" w:hAnsi="Arial"/>
      <w:sz w:val="36"/>
      <w:lang w:eastAsia="en-US"/>
    </w:rPr>
  </w:style>
  <w:style w:type="character" w:customStyle="1" w:styleId="Heading6Char">
    <w:name w:val="Heading 6 Char"/>
    <w:aliases w:val="T1 Char,Header 6 Char"/>
    <w:link w:val="Heading6"/>
    <w:qFormat/>
    <w:rsid w:val="004C4A70"/>
    <w:rPr>
      <w:rFonts w:ascii="Arial" w:hAnsi="Arial"/>
      <w:lang w:eastAsia="en-US"/>
    </w:rPr>
  </w:style>
  <w:style w:type="character" w:customStyle="1" w:styleId="Heading7Char">
    <w:name w:val="Heading 7 Char"/>
    <w:link w:val="Heading7"/>
    <w:qFormat/>
    <w:rsid w:val="004C4A70"/>
    <w:rPr>
      <w:rFonts w:ascii="Arial" w:hAnsi="Arial"/>
      <w:lang w:eastAsia="en-US"/>
    </w:rPr>
  </w:style>
  <w:style w:type="character" w:customStyle="1" w:styleId="Heading8Char">
    <w:name w:val="Heading 8 Char"/>
    <w:link w:val="Heading8"/>
    <w:qFormat/>
    <w:rsid w:val="004C4A70"/>
    <w:rPr>
      <w:rFonts w:ascii="Arial" w:hAnsi="Arial"/>
      <w:sz w:val="36"/>
      <w:lang w:eastAsia="en-US"/>
    </w:rPr>
  </w:style>
  <w:style w:type="character" w:customStyle="1" w:styleId="Heading9Char">
    <w:name w:val="Heading 9 Char"/>
    <w:link w:val="Heading9"/>
    <w:qFormat/>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4C4A70"/>
    <w:rPr>
      <w:rFonts w:ascii="Arial" w:hAnsi="Arial"/>
      <w:b/>
      <w:sz w:val="18"/>
      <w:lang w:eastAsia="ja-JP"/>
    </w:rPr>
  </w:style>
  <w:style w:type="character" w:customStyle="1" w:styleId="FooterChar">
    <w:name w:val="Footer Char"/>
    <w:aliases w:val="footer odd Char,footer Char,fo Char,pie de página Char"/>
    <w:link w:val="Footer"/>
    <w:qFormat/>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qFormat/>
    <w:rsid w:val="004C4A70"/>
  </w:style>
  <w:style w:type="paragraph" w:customStyle="1" w:styleId="Heading2Head2A2">
    <w:name w:val="Heading 2.Head2A.2"/>
    <w:basedOn w:val="Heading1"/>
    <w:next w:val="Normal"/>
    <w:qFormat/>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qFormat/>
    <w:rsid w:val="004C4A70"/>
    <w:pPr>
      <w:spacing w:before="120"/>
      <w:outlineLvl w:val="2"/>
    </w:pPr>
    <w:rPr>
      <w:sz w:val="28"/>
    </w:rPr>
  </w:style>
  <w:style w:type="paragraph" w:customStyle="1" w:styleId="Reference">
    <w:name w:val="Reference"/>
    <w:basedOn w:val="Normal"/>
    <w:qFormat/>
    <w:rsid w:val="004C4A70"/>
    <w:pPr>
      <w:keepLines/>
      <w:numPr>
        <w:ilvl w:val="1"/>
        <w:numId w:val="1"/>
      </w:numPr>
    </w:pPr>
    <w:rPr>
      <w:rFonts w:eastAsia="MS Mincho"/>
    </w:rPr>
  </w:style>
  <w:style w:type="paragraph" w:customStyle="1" w:styleId="ZchnZchn">
    <w:name w:val="Zchn Zchn"/>
    <w:semiHidden/>
    <w:qFormat/>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qFormat/>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qFormat/>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qFormat/>
    <w:rsid w:val="004C4A70"/>
    <w:pPr>
      <w:numPr>
        <w:numId w:val="4"/>
      </w:numPr>
      <w:autoSpaceDE w:val="0"/>
      <w:autoSpaceDN w:val="0"/>
      <w:snapToGrid w:val="0"/>
      <w:spacing w:after="60"/>
    </w:pPr>
    <w:rPr>
      <w:rFonts w:eastAsia="SimSun"/>
      <w:szCs w:val="16"/>
    </w:rPr>
  </w:style>
  <w:style w:type="paragraph" w:customStyle="1" w:styleId="a1">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qFormat/>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qFormat/>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2">
    <w:name w:val="??"/>
    <w:rsid w:val="004C4A70"/>
    <w:pPr>
      <w:widowControl w:val="0"/>
    </w:pPr>
    <w:rPr>
      <w:rFonts w:eastAsia="Malgun Gothic"/>
      <w:lang w:eastAsia="en-US"/>
    </w:rPr>
  </w:style>
  <w:style w:type="paragraph" w:customStyle="1" w:styleId="20">
    <w:name w:val="??? 2"/>
    <w:basedOn w:val="a2"/>
    <w:next w:val="a2"/>
    <w:rsid w:val="004C4A70"/>
    <w:pPr>
      <w:keepNext/>
    </w:pPr>
    <w:rPr>
      <w:rFonts w:ascii="Arial" w:hAnsi="Arial"/>
      <w:b/>
      <w:sz w:val="24"/>
    </w:rPr>
  </w:style>
  <w:style w:type="paragraph" w:styleId="IndexHeading">
    <w:name w:val="index heading"/>
    <w:basedOn w:val="Normal"/>
    <w:next w:val="Normal"/>
    <w:qFormat/>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qFormat/>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qFormat/>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qFormat/>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qFormat/>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qFormat/>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qFormat/>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qFormat/>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qFormat/>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qFormat/>
    <w:rsid w:val="004C4A70"/>
    <w:rPr>
      <w:rFonts w:ascii="Courier New" w:eastAsia="Malgun Gothic" w:hAnsi="Courier New"/>
      <w:lang w:eastAsia="en-US"/>
    </w:rPr>
  </w:style>
  <w:style w:type="paragraph" w:customStyle="1" w:styleId="TableText">
    <w:name w:val="TableText"/>
    <w:basedOn w:val="BodyTextIndent"/>
    <w:qFormat/>
    <w:rsid w:val="004C4A70"/>
  </w:style>
  <w:style w:type="paragraph" w:styleId="BodyTextIndent">
    <w:name w:val="Body Text Indent"/>
    <w:basedOn w:val="Normal"/>
    <w:link w:val="BodyTextIndentChar"/>
    <w:qFormat/>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qFormat/>
    <w:rsid w:val="004C4A70"/>
    <w:rPr>
      <w:rFonts w:eastAsia="Malgun Gothic"/>
      <w:lang w:eastAsia="en-US"/>
    </w:rPr>
  </w:style>
  <w:style w:type="character" w:customStyle="1" w:styleId="msoins0">
    <w:name w:val="msoins"/>
    <w:qFormat/>
    <w:rsid w:val="004C4A70"/>
  </w:style>
  <w:style w:type="paragraph" w:customStyle="1" w:styleId="B20">
    <w:name w:val="B2+"/>
    <w:basedOn w:val="B2"/>
    <w:qFormat/>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qFormat/>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qFormat/>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qFormat/>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qFormat/>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qFormat/>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qFormat/>
    <w:rsid w:val="004C4A70"/>
    <w:rPr>
      <w:rFonts w:eastAsia="MS Mincho"/>
      <w:color w:val="FFFF00"/>
      <w:lang w:eastAsia="en-US"/>
    </w:rPr>
  </w:style>
  <w:style w:type="paragraph" w:customStyle="1" w:styleId="11BodyText">
    <w:name w:val="11 BodyText"/>
    <w:aliases w:val="Block_Text,np,b"/>
    <w:basedOn w:val="Normal"/>
    <w:link w:val="11BodyTextChar"/>
    <w:qFormat/>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qFormat/>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qFormat/>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qFormat/>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qFormat/>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qFormat/>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qFormat/>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qFormat/>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qFormat/>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qFormat/>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qFormat/>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qFormat/>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qFormat/>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link w:val="1Char"/>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qFormat/>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uiPriority w:val="9"/>
    <w:qFormat/>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qFormat/>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qFormat/>
    <w:rsid w:val="004C4A70"/>
    <w:rPr>
      <w:rFonts w:ascii="Arial" w:eastAsia="Malgun Gothic" w:hAnsi="Arial"/>
      <w:lang w:eastAsia="en-US"/>
    </w:rPr>
  </w:style>
  <w:style w:type="paragraph" w:customStyle="1" w:styleId="Figure">
    <w:name w:val="Figure"/>
    <w:basedOn w:val="Normal"/>
    <w:next w:val="Normal"/>
    <w:qFormat/>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qFormat/>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qFormat/>
    <w:rsid w:val="004C4A70"/>
    <w:rPr>
      <w:rFonts w:ascii="Arial" w:eastAsia="Times New Roman" w:hAnsi="Arial"/>
      <w:sz w:val="18"/>
      <w:lang w:val="en-GB" w:eastAsia="en-US" w:bidi="ar-SA"/>
    </w:rPr>
  </w:style>
  <w:style w:type="paragraph" w:customStyle="1" w:styleId="a">
    <w:name w:val="表格题注"/>
    <w:next w:val="Normal"/>
    <w:qFormat/>
    <w:rsid w:val="004C4A70"/>
    <w:pPr>
      <w:numPr>
        <w:numId w:val="7"/>
      </w:numPr>
      <w:spacing w:beforeLines="50" w:afterLines="50"/>
      <w:jc w:val="center"/>
    </w:pPr>
    <w:rPr>
      <w:rFonts w:eastAsia="Malgun Gothic"/>
      <w:b/>
      <w:lang w:eastAsia="zh-CN"/>
    </w:rPr>
  </w:style>
  <w:style w:type="character" w:customStyle="1" w:styleId="EQChar">
    <w:name w:val="EQ Char"/>
    <w:link w:val="EQ"/>
    <w:qFormat/>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qFormat/>
    <w:rsid w:val="00982229"/>
    <w:pPr>
      <w:spacing w:after="120"/>
    </w:pPr>
    <w:rPr>
      <w:sz w:val="16"/>
      <w:szCs w:val="16"/>
    </w:rPr>
  </w:style>
  <w:style w:type="character" w:customStyle="1" w:styleId="BodyText3Char">
    <w:name w:val="Body Text 3 Char"/>
    <w:basedOn w:val="DefaultParagraphFont"/>
    <w:link w:val="BodyText3"/>
    <w:qFormat/>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Times New Roma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Times New Roman"/>
      <w:lang w:eastAsia="en-US"/>
    </w:rPr>
  </w:style>
  <w:style w:type="paragraph" w:styleId="BodyTextIndent2">
    <w:name w:val="Body Text Indent 2"/>
    <w:basedOn w:val="Normal"/>
    <w:link w:val="BodyTextIndent2Char"/>
    <w:qFormat/>
    <w:rsid w:val="00982229"/>
    <w:pPr>
      <w:spacing w:after="120" w:line="480" w:lineRule="auto"/>
      <w:ind w:left="360"/>
    </w:pPr>
  </w:style>
  <w:style w:type="character" w:customStyle="1" w:styleId="BodyTextIndent2Char">
    <w:name w:val="Body Text Indent 2 Char"/>
    <w:basedOn w:val="DefaultParagraphFont"/>
    <w:link w:val="BodyTextIndent2"/>
    <w:qFormat/>
    <w:rsid w:val="00982229"/>
    <w:rPr>
      <w:lang w:eastAsia="en-US"/>
    </w:rPr>
  </w:style>
  <w:style w:type="paragraph" w:styleId="BodyTextIndent3">
    <w:name w:val="Body Text Indent 3"/>
    <w:basedOn w:val="Normal"/>
    <w:link w:val="BodyTextIndent3Char"/>
    <w:qFormat/>
    <w:rsid w:val="00982229"/>
    <w:pPr>
      <w:spacing w:after="120"/>
      <w:ind w:left="360"/>
    </w:pPr>
    <w:rPr>
      <w:sz w:val="16"/>
      <w:szCs w:val="16"/>
    </w:rPr>
  </w:style>
  <w:style w:type="character" w:customStyle="1" w:styleId="BodyTextIndent3Char">
    <w:name w:val="Body Text Indent 3 Char"/>
    <w:basedOn w:val="DefaultParagraphFont"/>
    <w:link w:val="BodyTextIndent3"/>
    <w:qFormat/>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qFormat/>
    <w:rsid w:val="00982229"/>
  </w:style>
  <w:style w:type="character" w:customStyle="1" w:styleId="DateChar">
    <w:name w:val="Date Char"/>
    <w:basedOn w:val="DefaultParagraphFont"/>
    <w:link w:val="Date"/>
    <w:qFormat/>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qFormat/>
    <w:rsid w:val="00982229"/>
    <w:pPr>
      <w:spacing w:after="0"/>
    </w:pPr>
  </w:style>
  <w:style w:type="character" w:customStyle="1" w:styleId="EndnoteTextChar">
    <w:name w:val="Endnote Text Char"/>
    <w:basedOn w:val="DefaultParagraphFont"/>
    <w:link w:val="EndnoteText"/>
    <w:qForma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qFormat/>
    <w:rsid w:val="00982229"/>
    <w:pPr>
      <w:numPr>
        <w:numId w:val="8"/>
      </w:numPr>
      <w:contextualSpacing/>
    </w:pPr>
  </w:style>
  <w:style w:type="paragraph" w:styleId="ListNumber4">
    <w:name w:val="List Number 4"/>
    <w:basedOn w:val="Normal"/>
    <w:qFormat/>
    <w:rsid w:val="00982229"/>
    <w:pPr>
      <w:numPr>
        <w:numId w:val="9"/>
      </w:numPr>
      <w:contextualSpacing/>
    </w:pPr>
  </w:style>
  <w:style w:type="paragraph" w:styleId="ListNumber5">
    <w:name w:val="List Number 5"/>
    <w:basedOn w:val="Normal"/>
    <w:qFormat/>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qFormat/>
    <w:rsid w:val="00982229"/>
    <w:pPr>
      <w:ind w:left="720"/>
    </w:pPr>
  </w:style>
  <w:style w:type="paragraph" w:styleId="NoteHeading">
    <w:name w:val="Note Heading"/>
    <w:basedOn w:val="Normal"/>
    <w:next w:val="Normal"/>
    <w:link w:val="NoteHeadingChar"/>
    <w:qFormat/>
    <w:rsid w:val="00982229"/>
    <w:pPr>
      <w:spacing w:after="0"/>
    </w:pPr>
  </w:style>
  <w:style w:type="character" w:customStyle="1" w:styleId="NoteHeadingChar">
    <w:name w:val="Note Heading Char"/>
    <w:basedOn w:val="DefaultParagraphFont"/>
    <w:link w:val="NoteHeading"/>
    <w:qFormat/>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qFormat/>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 w:type="character" w:customStyle="1" w:styleId="UnresolvedMention1">
    <w:name w:val="Unresolved Mention1"/>
    <w:uiPriority w:val="99"/>
    <w:unhideWhenUsed/>
    <w:qFormat/>
    <w:rsid w:val="006461A7"/>
    <w:rPr>
      <w:color w:val="808080"/>
      <w:shd w:val="clear" w:color="auto" w:fill="E6E6E6"/>
    </w:rPr>
  </w:style>
  <w:style w:type="paragraph" w:customStyle="1" w:styleId="Default">
    <w:name w:val="Default"/>
    <w:qFormat/>
    <w:rsid w:val="006461A7"/>
    <w:pPr>
      <w:autoSpaceDE w:val="0"/>
      <w:autoSpaceDN w:val="0"/>
      <w:adjustRightInd w:val="0"/>
    </w:pPr>
    <w:rPr>
      <w:rFonts w:ascii="Arial" w:eastAsia="Malgun Gothic" w:hAnsi="Arial" w:cs="Arial"/>
      <w:color w:val="000000"/>
      <w:sz w:val="24"/>
      <w:szCs w:val="24"/>
      <w:lang w:val="fi-FI" w:eastAsia="fi-FI"/>
    </w:rPr>
  </w:style>
  <w:style w:type="character" w:customStyle="1" w:styleId="EXCar">
    <w:name w:val="EX Car"/>
    <w:qFormat/>
    <w:rsid w:val="006461A7"/>
    <w:rPr>
      <w:lang w:val="en-GB" w:eastAsia="en-US"/>
    </w:rPr>
  </w:style>
  <w:style w:type="character" w:customStyle="1" w:styleId="B4Char">
    <w:name w:val="B4 Char"/>
    <w:link w:val="B4"/>
    <w:qFormat/>
    <w:rsid w:val="006461A7"/>
    <w:rPr>
      <w:lang w:eastAsia="en-US"/>
    </w:rPr>
  </w:style>
  <w:style w:type="paragraph" w:customStyle="1" w:styleId="enumlev1">
    <w:name w:val="enumlev1"/>
    <w:basedOn w:val="Normal"/>
    <w:link w:val="enumlev1Char"/>
    <w:qFormat/>
    <w:rsid w:val="006461A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character" w:customStyle="1" w:styleId="PLChar">
    <w:name w:val="PL Char"/>
    <w:link w:val="PL"/>
    <w:qFormat/>
    <w:rsid w:val="006461A7"/>
    <w:rPr>
      <w:rFonts w:ascii="Courier New" w:hAnsi="Courier New"/>
      <w:sz w:val="16"/>
      <w:lang w:eastAsia="en-US"/>
    </w:rPr>
  </w:style>
  <w:style w:type="character" w:customStyle="1" w:styleId="TAL0">
    <w:name w:val="TAL (文字)"/>
    <w:qFormat/>
    <w:rsid w:val="006461A7"/>
    <w:rPr>
      <w:rFonts w:ascii="Arial" w:hAnsi="Arial"/>
      <w:sz w:val="18"/>
      <w:lang w:val="en-GB"/>
    </w:rPr>
  </w:style>
  <w:style w:type="paragraph" w:customStyle="1" w:styleId="Separation">
    <w:name w:val="Separation"/>
    <w:basedOn w:val="Heading1"/>
    <w:next w:val="Normal"/>
    <w:qFormat/>
    <w:rsid w:val="006461A7"/>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qFormat/>
    <w:rsid w:val="006461A7"/>
    <w:rPr>
      <w:color w:val="FF0000"/>
      <w:lang w:eastAsia="en-US"/>
    </w:rPr>
  </w:style>
  <w:style w:type="character" w:customStyle="1" w:styleId="B5Char">
    <w:name w:val="B5 Char"/>
    <w:link w:val="B5"/>
    <w:qFormat/>
    <w:rsid w:val="006461A7"/>
    <w:rPr>
      <w:lang w:eastAsia="en-US"/>
    </w:rPr>
  </w:style>
  <w:style w:type="character" w:customStyle="1" w:styleId="HeadingChar">
    <w:name w:val="Heading Char"/>
    <w:qFormat/>
    <w:rsid w:val="006461A7"/>
    <w:rPr>
      <w:rFonts w:ascii="Arial" w:eastAsia="SimSun" w:hAnsi="Arial"/>
      <w:b/>
      <w:sz w:val="22"/>
    </w:rPr>
  </w:style>
  <w:style w:type="character" w:customStyle="1" w:styleId="B6Char">
    <w:name w:val="B6 Char"/>
    <w:link w:val="B6"/>
    <w:qFormat/>
    <w:rsid w:val="006461A7"/>
    <w:rPr>
      <w:rFonts w:eastAsia="Malgun Gothic"/>
      <w:lang w:eastAsia="en-US"/>
    </w:rPr>
  </w:style>
  <w:style w:type="paragraph" w:customStyle="1" w:styleId="Note">
    <w:name w:val="Note"/>
    <w:basedOn w:val="Normal"/>
    <w:qFormat/>
    <w:rsid w:val="006461A7"/>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6461A7"/>
    <w:pPr>
      <w:overflowPunct w:val="0"/>
      <w:autoSpaceDE w:val="0"/>
      <w:autoSpaceDN w:val="0"/>
      <w:adjustRightInd w:val="0"/>
      <w:textAlignment w:val="baseline"/>
    </w:pPr>
    <w:rPr>
      <w:rFonts w:eastAsia="MS Mincho"/>
      <w:i/>
      <w:lang w:eastAsia="ja-JP"/>
    </w:rPr>
  </w:style>
  <w:style w:type="table" w:customStyle="1" w:styleId="TableStyle1">
    <w:name w:val="Table Style1"/>
    <w:basedOn w:val="TableNormal"/>
    <w:qFormat/>
    <w:rsid w:val="006461A7"/>
    <w:rPr>
      <w:rFonts w:eastAsia="MS Mincho"/>
      <w:lang w:val="en-US" w:eastAsia="en-US"/>
    </w:rPr>
    <w:tblPr/>
  </w:style>
  <w:style w:type="paragraph" w:customStyle="1" w:styleId="Bullet">
    <w:name w:val="Bullet"/>
    <w:basedOn w:val="Normal"/>
    <w:qFormat/>
    <w:rsid w:val="006461A7"/>
    <w:pPr>
      <w:tabs>
        <w:tab w:val="num" w:pos="926"/>
      </w:tabs>
      <w:ind w:left="926" w:hanging="360"/>
    </w:pPr>
    <w:rPr>
      <w:rFonts w:eastAsia="MS Mincho"/>
      <w:lang w:eastAsia="ja-JP"/>
    </w:rPr>
  </w:style>
  <w:style w:type="paragraph" w:customStyle="1" w:styleId="TOC91">
    <w:name w:val="TOC 91"/>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6461A7"/>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6461A7"/>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6461A7"/>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6461A7"/>
    <w:pPr>
      <w:spacing w:after="240" w:line="240" w:lineRule="atLeast"/>
      <w:ind w:left="1191" w:right="113" w:hanging="1191"/>
    </w:pPr>
    <w:rPr>
      <w:rFonts w:eastAsia="MS Mincho"/>
      <w:lang w:eastAsia="en-US"/>
    </w:rPr>
  </w:style>
  <w:style w:type="paragraph" w:customStyle="1" w:styleId="ZC">
    <w:name w:val="ZC"/>
    <w:qFormat/>
    <w:rsid w:val="006461A7"/>
    <w:pPr>
      <w:spacing w:line="360" w:lineRule="atLeast"/>
      <w:jc w:val="center"/>
    </w:pPr>
    <w:rPr>
      <w:rFonts w:eastAsia="MS Mincho"/>
      <w:lang w:eastAsia="en-US"/>
    </w:rPr>
  </w:style>
  <w:style w:type="paragraph" w:customStyle="1" w:styleId="FooterCentred">
    <w:name w:val="FooterCentred"/>
    <w:basedOn w:val="Footer"/>
    <w:qFormat/>
    <w:rsid w:val="006461A7"/>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qFormat/>
    <w:rsid w:val="006461A7"/>
    <w:pPr>
      <w:tabs>
        <w:tab w:val="left" w:pos="360"/>
      </w:tabs>
      <w:ind w:left="360" w:hanging="360"/>
    </w:pPr>
  </w:style>
  <w:style w:type="paragraph" w:customStyle="1" w:styleId="Para1">
    <w:name w:val="Para1"/>
    <w:basedOn w:val="Normal"/>
    <w:qFormat/>
    <w:rsid w:val="006461A7"/>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6461A7"/>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6461A7"/>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6461A7"/>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6461A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6461A7"/>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6461A7"/>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6461A7"/>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6461A7"/>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수정"/>
    <w:hidden/>
    <w:semiHidden/>
    <w:qFormat/>
    <w:rsid w:val="006461A7"/>
    <w:rPr>
      <w:rFonts w:eastAsia="Batang"/>
      <w:lang w:eastAsia="en-US"/>
    </w:rPr>
  </w:style>
  <w:style w:type="paragraph" w:customStyle="1" w:styleId="10">
    <w:name w:val="修订1"/>
    <w:hidden/>
    <w:semiHidden/>
    <w:qFormat/>
    <w:rsid w:val="006461A7"/>
    <w:rPr>
      <w:rFonts w:eastAsia="Batang"/>
      <w:lang w:eastAsia="en-US"/>
    </w:rPr>
  </w:style>
  <w:style w:type="paragraph" w:customStyle="1" w:styleId="a4">
    <w:name w:val="変更箇所"/>
    <w:hidden/>
    <w:semiHidden/>
    <w:qFormat/>
    <w:rsid w:val="006461A7"/>
    <w:rPr>
      <w:rFonts w:eastAsia="MS Mincho"/>
      <w:lang w:eastAsia="en-US"/>
    </w:rPr>
  </w:style>
  <w:style w:type="paragraph" w:customStyle="1" w:styleId="NB2">
    <w:name w:val="NB2"/>
    <w:basedOn w:val="ZG"/>
    <w:qFormat/>
    <w:rsid w:val="006461A7"/>
    <w:pPr>
      <w:framePr w:wrap="notBeside"/>
    </w:pPr>
    <w:rPr>
      <w:rFonts w:eastAsia="Times New Roman"/>
      <w:lang w:val="en-US" w:eastAsia="ko-KR"/>
    </w:rPr>
  </w:style>
  <w:style w:type="paragraph" w:customStyle="1" w:styleId="tableentry">
    <w:name w:val="table entry"/>
    <w:basedOn w:val="Normal"/>
    <w:qFormat/>
    <w:rsid w:val="006461A7"/>
    <w:pPr>
      <w:keepNext/>
      <w:spacing w:before="60" w:after="60"/>
    </w:pPr>
    <w:rPr>
      <w:rFonts w:ascii="Bookman Old Style" w:eastAsia="SimSun" w:hAnsi="Bookman Old Style"/>
      <w:lang w:val="en-US" w:eastAsia="ko-KR"/>
    </w:rPr>
  </w:style>
  <w:style w:type="character" w:customStyle="1" w:styleId="EditorsNoteChar">
    <w:name w:val="Editor's Note Char"/>
    <w:qFormat/>
    <w:rsid w:val="006461A7"/>
    <w:rPr>
      <w:rFonts w:ascii="Times New Roman" w:hAnsi="Times New Roman"/>
      <w:color w:val="FF0000"/>
      <w:lang w:val="en-GB" w:eastAsia="en-US"/>
    </w:rPr>
  </w:style>
  <w:style w:type="character" w:customStyle="1" w:styleId="ListBullet2Char">
    <w:name w:val="List Bullet 2 Char"/>
    <w:link w:val="ListBullet2"/>
    <w:qFormat/>
    <w:rsid w:val="006461A7"/>
    <w:rPr>
      <w:rFonts w:eastAsia="Malgun Gothic"/>
      <w:lang w:eastAsia="en-US"/>
    </w:rPr>
  </w:style>
  <w:style w:type="table" w:customStyle="1" w:styleId="TableGrid4">
    <w:name w:val="Table Grid4"/>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6461A7"/>
  </w:style>
  <w:style w:type="numbering" w:customStyle="1" w:styleId="NoList6">
    <w:name w:val="No List6"/>
    <w:next w:val="NoList"/>
    <w:semiHidden/>
    <w:unhideWhenUsed/>
    <w:rsid w:val="006461A7"/>
  </w:style>
  <w:style w:type="numbering" w:customStyle="1" w:styleId="NoList7">
    <w:name w:val="No List7"/>
    <w:next w:val="NoList"/>
    <w:semiHidden/>
    <w:unhideWhenUsed/>
    <w:rsid w:val="006461A7"/>
  </w:style>
  <w:style w:type="numbering" w:customStyle="1" w:styleId="NoList8">
    <w:name w:val="No List8"/>
    <w:next w:val="NoList"/>
    <w:uiPriority w:val="99"/>
    <w:semiHidden/>
    <w:unhideWhenUsed/>
    <w:rsid w:val="006461A7"/>
  </w:style>
  <w:style w:type="character" w:styleId="PlaceholderText">
    <w:name w:val="Placeholder Text"/>
    <w:uiPriority w:val="99"/>
    <w:qFormat/>
    <w:rsid w:val="006461A7"/>
    <w:rPr>
      <w:color w:val="808080"/>
    </w:rPr>
  </w:style>
  <w:style w:type="paragraph" w:customStyle="1" w:styleId="TOC92">
    <w:name w:val="TOC 92"/>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numbering" w:customStyle="1" w:styleId="NoList9">
    <w:name w:val="No List9"/>
    <w:next w:val="NoList"/>
    <w:uiPriority w:val="99"/>
    <w:semiHidden/>
    <w:unhideWhenUsed/>
    <w:rsid w:val="006461A7"/>
  </w:style>
  <w:style w:type="table" w:customStyle="1" w:styleId="TableGrid7">
    <w:name w:val="Table Grid7"/>
    <w:basedOn w:val="TableNormal"/>
    <w:next w:val="TableGrid"/>
    <w:uiPriority w:val="39"/>
    <w:qFormat/>
    <w:rsid w:val="006461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6461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6461A7"/>
    <w:rPr>
      <w:smallCaps/>
      <w:color w:val="5A5A5A"/>
    </w:rPr>
  </w:style>
  <w:style w:type="paragraph" w:customStyle="1" w:styleId="TB1">
    <w:name w:val="TB1"/>
    <w:basedOn w:val="Normal"/>
    <w:qFormat/>
    <w:rsid w:val="006461A7"/>
    <w:pPr>
      <w:keepNext/>
      <w:keepLines/>
      <w:numPr>
        <w:numId w:val="11"/>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Normal"/>
    <w:qFormat/>
    <w:rsid w:val="006461A7"/>
    <w:pPr>
      <w:keepNext/>
      <w:keepLines/>
      <w:numPr>
        <w:numId w:val="12"/>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fontstyle01">
    <w:name w:val="fontstyle01"/>
    <w:qFormat/>
    <w:rsid w:val="006461A7"/>
    <w:rPr>
      <w:rFonts w:ascii="Times-Roman" w:hAnsi="Times-Roman" w:hint="default"/>
      <w:b w:val="0"/>
      <w:bCs w:val="0"/>
      <w:i w:val="0"/>
      <w:iCs w:val="0"/>
      <w:color w:val="000000"/>
      <w:sz w:val="20"/>
      <w:szCs w:val="20"/>
    </w:rPr>
  </w:style>
  <w:style w:type="numbering" w:customStyle="1" w:styleId="NoList21">
    <w:name w:val="No List21"/>
    <w:next w:val="NoList"/>
    <w:uiPriority w:val="99"/>
    <w:semiHidden/>
    <w:unhideWhenUsed/>
    <w:rsid w:val="006461A7"/>
  </w:style>
  <w:style w:type="numbering" w:customStyle="1" w:styleId="NoList31">
    <w:name w:val="No List31"/>
    <w:next w:val="NoList"/>
    <w:uiPriority w:val="99"/>
    <w:semiHidden/>
    <w:unhideWhenUsed/>
    <w:rsid w:val="006461A7"/>
  </w:style>
  <w:style w:type="numbering" w:customStyle="1" w:styleId="NoList41">
    <w:name w:val="No List41"/>
    <w:next w:val="NoList"/>
    <w:uiPriority w:val="99"/>
    <w:semiHidden/>
    <w:unhideWhenUsed/>
    <w:rsid w:val="006461A7"/>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461A7"/>
    <w:rPr>
      <w:rFonts w:ascii="Arial" w:hAnsi="Arial"/>
      <w:sz w:val="32"/>
      <w:lang w:val="en-GB" w:eastAsia="en-US" w:bidi="ar-SA"/>
    </w:rPr>
  </w:style>
  <w:style w:type="character" w:customStyle="1" w:styleId="font4">
    <w:name w:val="font4"/>
    <w:basedOn w:val="DefaultParagraphFont"/>
    <w:qFormat/>
    <w:rsid w:val="006461A7"/>
  </w:style>
  <w:style w:type="character" w:customStyle="1" w:styleId="UnresolvedMention2">
    <w:name w:val="Unresolved Mention2"/>
    <w:uiPriority w:val="99"/>
    <w:unhideWhenUsed/>
    <w:qFormat/>
    <w:rsid w:val="006461A7"/>
    <w:rPr>
      <w:color w:val="605E5C"/>
      <w:shd w:val="clear" w:color="auto" w:fill="E1DFDD"/>
    </w:rPr>
  </w:style>
  <w:style w:type="character" w:customStyle="1" w:styleId="CharChar1">
    <w:name w:val="Char Char1"/>
    <w:aliases w:val="Heading 1 Char2"/>
    <w:qFormat/>
    <w:rsid w:val="006461A7"/>
    <w:rPr>
      <w:lang w:val="en-GB" w:eastAsia="ja-JP" w:bidi="ar-SA"/>
    </w:rPr>
  </w:style>
  <w:style w:type="paragraph" w:customStyle="1" w:styleId="1Char0">
    <w:name w:val="(文字) (文字)1 Char (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6461A7"/>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6461A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461A7"/>
    <w:rPr>
      <w:rFonts w:ascii="Arial" w:hAnsi="Arial"/>
      <w:sz w:val="32"/>
      <w:lang w:val="en-GB" w:eastAsia="ja-JP" w:bidi="ar-SA"/>
    </w:rPr>
  </w:style>
  <w:style w:type="character" w:customStyle="1" w:styleId="CharChar4">
    <w:name w:val="Char Char4"/>
    <w:qFormat/>
    <w:rsid w:val="006461A7"/>
    <w:rPr>
      <w:rFonts w:ascii="Courier New" w:hAnsi="Courier New"/>
      <w:lang w:val="nb-NO" w:eastAsia="ja-JP" w:bidi="ar-SA"/>
    </w:rPr>
  </w:style>
  <w:style w:type="character" w:customStyle="1" w:styleId="AndreaLeonardi">
    <w:name w:val="Andrea Leonardi"/>
    <w:semiHidden/>
    <w:qFormat/>
    <w:rsid w:val="006461A7"/>
    <w:rPr>
      <w:rFonts w:ascii="Arial" w:hAnsi="Arial" w:cs="Arial"/>
      <w:color w:val="auto"/>
      <w:sz w:val="20"/>
      <w:szCs w:val="20"/>
    </w:rPr>
  </w:style>
  <w:style w:type="character" w:customStyle="1" w:styleId="NOCharChar">
    <w:name w:val="NO Char Char"/>
    <w:qFormat/>
    <w:rsid w:val="006461A7"/>
    <w:rPr>
      <w:lang w:val="en-GB" w:eastAsia="en-US" w:bidi="ar-SA"/>
    </w:rPr>
  </w:style>
  <w:style w:type="character" w:customStyle="1" w:styleId="NOZchn">
    <w:name w:val="NO Zchn"/>
    <w:qFormat/>
    <w:rsid w:val="006461A7"/>
    <w:rPr>
      <w:lang w:val="en-GB" w:eastAsia="en-US" w:bidi="ar-SA"/>
    </w:rPr>
  </w:style>
  <w:style w:type="paragraph" w:customStyle="1" w:styleId="a5">
    <w:name w:val="(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6461A7"/>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461A7"/>
    <w:rPr>
      <w:rFonts w:ascii="Arial" w:hAnsi="Arial"/>
      <w:sz w:val="32"/>
      <w:lang w:val="en-GB" w:eastAsia="en-US" w:bidi="ar-SA"/>
    </w:rPr>
  </w:style>
  <w:style w:type="paragraph" w:customStyle="1" w:styleId="ZchnZchn1">
    <w:name w:val="Zchn Zchn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461A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461A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6461A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6461A7"/>
    <w:rPr>
      <w:rFonts w:ascii="Arial" w:eastAsia="MS Mincho" w:hAnsi="Arial"/>
      <w:sz w:val="22"/>
      <w:lang w:val="en-GB" w:eastAsia="en-US" w:bidi="ar-SA"/>
    </w:rPr>
  </w:style>
  <w:style w:type="paragraph" w:customStyle="1" w:styleId="3">
    <w:name w:val="(文字) (文字)3"/>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6461A7"/>
  </w:style>
  <w:style w:type="paragraph" w:customStyle="1" w:styleId="11">
    <w:name w:val="(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semiHidden/>
    <w:qFormat/>
    <w:rsid w:val="006461A7"/>
    <w:rPr>
      <w:rFonts w:ascii="Tahoma" w:hAnsi="Tahoma" w:cs="Tahoma"/>
      <w:shd w:val="clear" w:color="auto" w:fill="000080"/>
      <w:lang w:val="en-GB" w:eastAsia="en-US"/>
    </w:rPr>
  </w:style>
  <w:style w:type="character" w:customStyle="1" w:styleId="ZchnZchn5">
    <w:name w:val="Zchn Zchn5"/>
    <w:qFormat/>
    <w:rsid w:val="006461A7"/>
    <w:rPr>
      <w:rFonts w:ascii="Courier New" w:eastAsia="Batang" w:hAnsi="Courier New"/>
      <w:lang w:val="nb-NO" w:eastAsia="en-US" w:bidi="ar-SA"/>
    </w:rPr>
  </w:style>
  <w:style w:type="character" w:customStyle="1" w:styleId="CharChar10">
    <w:name w:val="Char Char10"/>
    <w:semiHidden/>
    <w:qFormat/>
    <w:rsid w:val="006461A7"/>
    <w:rPr>
      <w:rFonts w:ascii="Times New Roman" w:hAnsi="Times New Roman"/>
      <w:lang w:val="en-GB" w:eastAsia="en-US"/>
    </w:rPr>
  </w:style>
  <w:style w:type="character" w:customStyle="1" w:styleId="CharChar9">
    <w:name w:val="Char Char9"/>
    <w:semiHidden/>
    <w:qFormat/>
    <w:rsid w:val="006461A7"/>
    <w:rPr>
      <w:rFonts w:ascii="Tahoma" w:hAnsi="Tahoma" w:cs="Tahoma"/>
      <w:sz w:val="16"/>
      <w:szCs w:val="16"/>
      <w:lang w:val="en-GB" w:eastAsia="en-US"/>
    </w:rPr>
  </w:style>
  <w:style w:type="character" w:customStyle="1" w:styleId="CharChar8">
    <w:name w:val="Char Char8"/>
    <w:semiHidden/>
    <w:qFormat/>
    <w:rsid w:val="006461A7"/>
    <w:rPr>
      <w:rFonts w:ascii="Times New Roman" w:hAnsi="Times New Roman"/>
      <w:b/>
      <w:bCs/>
      <w:lang w:val="en-GB" w:eastAsia="en-US"/>
    </w:rPr>
  </w:style>
  <w:style w:type="character" w:styleId="EndnoteReference">
    <w:name w:val="endnote reference"/>
    <w:qFormat/>
    <w:rsid w:val="006461A7"/>
    <w:rPr>
      <w:vertAlign w:val="superscript"/>
    </w:rPr>
  </w:style>
  <w:style w:type="character" w:customStyle="1" w:styleId="btChar3">
    <w:name w:val="bt Char3"/>
    <w:aliases w:val="bt Car Char Char3"/>
    <w:qFormat/>
    <w:rsid w:val="006461A7"/>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6461A7"/>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461A7"/>
    <w:rPr>
      <w:rFonts w:ascii="Arial" w:hAnsi="Arial"/>
      <w:sz w:val="24"/>
      <w:lang w:val="en-GB"/>
    </w:rPr>
  </w:style>
  <w:style w:type="paragraph" w:customStyle="1" w:styleId="AutoCorrect">
    <w:name w:val="AutoCorrect"/>
    <w:qFormat/>
    <w:rsid w:val="006461A7"/>
    <w:rPr>
      <w:rFonts w:eastAsia="Malgun Gothic"/>
      <w:sz w:val="24"/>
      <w:szCs w:val="24"/>
      <w:lang w:eastAsia="ko-KR"/>
    </w:rPr>
  </w:style>
  <w:style w:type="paragraph" w:customStyle="1" w:styleId="-PAGE-">
    <w:name w:val="- PAGE -"/>
    <w:qFormat/>
    <w:rsid w:val="006461A7"/>
    <w:rPr>
      <w:rFonts w:eastAsia="Malgun Gothic"/>
      <w:sz w:val="24"/>
      <w:szCs w:val="24"/>
      <w:lang w:eastAsia="ko-KR"/>
    </w:rPr>
  </w:style>
  <w:style w:type="paragraph" w:customStyle="1" w:styleId="PageXofY">
    <w:name w:val="Page X of Y"/>
    <w:qFormat/>
    <w:rsid w:val="006461A7"/>
    <w:rPr>
      <w:rFonts w:eastAsia="Malgun Gothic"/>
      <w:sz w:val="24"/>
      <w:szCs w:val="24"/>
      <w:lang w:eastAsia="ko-KR"/>
    </w:rPr>
  </w:style>
  <w:style w:type="paragraph" w:customStyle="1" w:styleId="Createdby">
    <w:name w:val="Created by"/>
    <w:qFormat/>
    <w:rsid w:val="006461A7"/>
    <w:rPr>
      <w:rFonts w:eastAsia="Malgun Gothic"/>
      <w:sz w:val="24"/>
      <w:szCs w:val="24"/>
      <w:lang w:eastAsia="ko-KR"/>
    </w:rPr>
  </w:style>
  <w:style w:type="paragraph" w:customStyle="1" w:styleId="Createdon">
    <w:name w:val="Created on"/>
    <w:qFormat/>
    <w:rsid w:val="006461A7"/>
    <w:rPr>
      <w:rFonts w:eastAsia="Malgun Gothic"/>
      <w:sz w:val="24"/>
      <w:szCs w:val="24"/>
      <w:lang w:eastAsia="ko-KR"/>
    </w:rPr>
  </w:style>
  <w:style w:type="paragraph" w:customStyle="1" w:styleId="Lastprinted">
    <w:name w:val="Last printed"/>
    <w:qFormat/>
    <w:rsid w:val="006461A7"/>
    <w:rPr>
      <w:rFonts w:eastAsia="Malgun Gothic"/>
      <w:sz w:val="24"/>
      <w:szCs w:val="24"/>
      <w:lang w:eastAsia="ko-KR"/>
    </w:rPr>
  </w:style>
  <w:style w:type="paragraph" w:customStyle="1" w:styleId="Lastsavedby">
    <w:name w:val="Last saved by"/>
    <w:qFormat/>
    <w:rsid w:val="006461A7"/>
    <w:rPr>
      <w:rFonts w:eastAsia="Malgun Gothic"/>
      <w:sz w:val="24"/>
      <w:szCs w:val="24"/>
      <w:lang w:eastAsia="ko-KR"/>
    </w:rPr>
  </w:style>
  <w:style w:type="paragraph" w:customStyle="1" w:styleId="Filename">
    <w:name w:val="Filename"/>
    <w:qFormat/>
    <w:rsid w:val="006461A7"/>
    <w:rPr>
      <w:rFonts w:eastAsia="Malgun Gothic"/>
      <w:sz w:val="24"/>
      <w:szCs w:val="24"/>
      <w:lang w:eastAsia="ko-KR"/>
    </w:rPr>
  </w:style>
  <w:style w:type="paragraph" w:customStyle="1" w:styleId="Filenameandpath">
    <w:name w:val="Filename and path"/>
    <w:qFormat/>
    <w:rsid w:val="006461A7"/>
    <w:rPr>
      <w:rFonts w:eastAsia="Malgun Gothic"/>
      <w:sz w:val="24"/>
      <w:szCs w:val="24"/>
      <w:lang w:eastAsia="ko-KR"/>
    </w:rPr>
  </w:style>
  <w:style w:type="paragraph" w:customStyle="1" w:styleId="AuthorPageDate">
    <w:name w:val="Author  Page #  Date"/>
    <w:qFormat/>
    <w:rsid w:val="006461A7"/>
    <w:rPr>
      <w:rFonts w:eastAsia="Malgun Gothic"/>
      <w:sz w:val="24"/>
      <w:szCs w:val="24"/>
      <w:lang w:eastAsia="ko-KR"/>
    </w:rPr>
  </w:style>
  <w:style w:type="paragraph" w:customStyle="1" w:styleId="ConfidentialPageDate">
    <w:name w:val="Confidential  Page #  Date"/>
    <w:qFormat/>
    <w:rsid w:val="006461A7"/>
    <w:rPr>
      <w:rFonts w:eastAsia="Malgun Gothic"/>
      <w:sz w:val="24"/>
      <w:szCs w:val="24"/>
      <w:lang w:eastAsia="ko-KR"/>
    </w:rPr>
  </w:style>
  <w:style w:type="paragraph" w:customStyle="1" w:styleId="Data">
    <w:name w:val="Data"/>
    <w:basedOn w:val="Normal"/>
    <w:qFormat/>
    <w:rsid w:val="006461A7"/>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6461A7"/>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6461A7"/>
    <w:pPr>
      <w:overflowPunct w:val="0"/>
      <w:autoSpaceDE w:val="0"/>
      <w:autoSpaceDN w:val="0"/>
      <w:adjustRightInd w:val="0"/>
      <w:textAlignment w:val="baseline"/>
    </w:pPr>
    <w:rPr>
      <w:lang w:eastAsia="ja-JP"/>
    </w:rPr>
  </w:style>
  <w:style w:type="paragraph" w:customStyle="1" w:styleId="TaOC">
    <w:name w:val="TaOC"/>
    <w:basedOn w:val="TAC"/>
    <w:qFormat/>
    <w:rsid w:val="006461A7"/>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6461A7"/>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T1Char3">
    <w:name w:val="T1 Char3"/>
    <w:aliases w:val="Header 6 Char Char3"/>
    <w:qFormat/>
    <w:rsid w:val="006461A7"/>
    <w:rPr>
      <w:rFonts w:ascii="Arial" w:hAnsi="Arial"/>
      <w:lang w:val="en-GB" w:eastAsia="en-US" w:bidi="ar-SA"/>
    </w:rPr>
  </w:style>
  <w:style w:type="paragraph" w:customStyle="1" w:styleId="StyleHeading6Left0cmHanging349cmAfter9pt">
    <w:name w:val="Style Heading 6 + Left:  0 cm Hanging:  3.49 cm After:  9 pt"/>
    <w:basedOn w:val="Heading6"/>
    <w:qFormat/>
    <w:rsid w:val="006461A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6461A7"/>
    <w:pPr>
      <w:keepNext w:val="0"/>
      <w:keepLines w:val="0"/>
      <w:spacing w:before="240"/>
      <w:ind w:left="0" w:firstLine="0"/>
    </w:pPr>
    <w:rPr>
      <w:rFonts w:eastAsia="MS Mincho"/>
      <w:bCs/>
      <w:lang w:eastAsia="x-none"/>
    </w:rPr>
  </w:style>
  <w:style w:type="paragraph" w:customStyle="1" w:styleId="a6">
    <w:name w:val="吹き出し"/>
    <w:basedOn w:val="Normal"/>
    <w:semiHidden/>
    <w:rsid w:val="006461A7"/>
    <w:rPr>
      <w:rFonts w:ascii="Tahoma" w:eastAsia="MS Mincho" w:hAnsi="Tahoma" w:cs="Tahoma"/>
      <w:sz w:val="16"/>
      <w:szCs w:val="16"/>
      <w:lang w:eastAsia="ko-KR"/>
    </w:rPr>
  </w:style>
  <w:style w:type="paragraph" w:customStyle="1" w:styleId="JK-text-simpledoc">
    <w:name w:val="JK - text - simple doc"/>
    <w:basedOn w:val="BodyText"/>
    <w:autoRedefine/>
    <w:qFormat/>
    <w:rsid w:val="006461A7"/>
    <w:pPr>
      <w:tabs>
        <w:tab w:val="num" w:pos="928"/>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2">
    <w:name w:val="b1"/>
    <w:basedOn w:val="Normal"/>
    <w:qFormat/>
    <w:rsid w:val="006461A7"/>
    <w:pPr>
      <w:spacing w:before="100" w:beforeAutospacing="1" w:after="100" w:afterAutospacing="1"/>
    </w:pPr>
    <w:rPr>
      <w:sz w:val="24"/>
      <w:szCs w:val="24"/>
      <w:lang w:val="en-US" w:eastAsia="ko-KR"/>
    </w:rPr>
  </w:style>
  <w:style w:type="paragraph" w:customStyle="1" w:styleId="12">
    <w:name w:val="吹き出し1"/>
    <w:basedOn w:val="Normal"/>
    <w:semiHidden/>
    <w:qFormat/>
    <w:rsid w:val="006461A7"/>
    <w:rPr>
      <w:rFonts w:ascii="Tahoma" w:eastAsia="MS Mincho" w:hAnsi="Tahoma" w:cs="Tahoma"/>
      <w:sz w:val="16"/>
      <w:szCs w:val="16"/>
      <w:lang w:eastAsia="ko-KR"/>
    </w:rPr>
  </w:style>
  <w:style w:type="paragraph" w:customStyle="1" w:styleId="21">
    <w:name w:val="吹き出し2"/>
    <w:basedOn w:val="Normal"/>
    <w:semiHidden/>
    <w:qFormat/>
    <w:rsid w:val="006461A7"/>
    <w:rPr>
      <w:rFonts w:ascii="Tahoma" w:eastAsia="MS Mincho" w:hAnsi="Tahoma" w:cs="Tahoma"/>
      <w:sz w:val="16"/>
      <w:szCs w:val="16"/>
      <w:lang w:eastAsia="ko-KR"/>
    </w:rPr>
  </w:style>
  <w:style w:type="paragraph" w:customStyle="1" w:styleId="CRfront">
    <w:name w:val="CR_front"/>
    <w:basedOn w:val="Normal"/>
    <w:qFormat/>
    <w:rsid w:val="006461A7"/>
    <w:pPr>
      <w:overflowPunct w:val="0"/>
      <w:autoSpaceDE w:val="0"/>
      <w:autoSpaceDN w:val="0"/>
      <w:adjustRightInd w:val="0"/>
      <w:textAlignment w:val="baseline"/>
    </w:pPr>
    <w:rPr>
      <w:rFonts w:eastAsia="MS Mincho"/>
      <w:lang w:eastAsia="en-GB"/>
    </w:rPr>
  </w:style>
  <w:style w:type="paragraph" w:customStyle="1" w:styleId="t2">
    <w:name w:val="t2"/>
    <w:basedOn w:val="Normal"/>
    <w:qFormat/>
    <w:rsid w:val="006461A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6461A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berschrift2Head2A2">
    <w:name w:val="Überschrift 2.Head2A.2"/>
    <w:basedOn w:val="Heading1"/>
    <w:next w:val="Normal"/>
    <w:qFormat/>
    <w:rsid w:val="006461A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6461A7"/>
    <w:pPr>
      <w:spacing w:before="120"/>
      <w:outlineLvl w:val="2"/>
    </w:pPr>
    <w:rPr>
      <w:rFonts w:eastAsia="MS Mincho"/>
      <w:sz w:val="28"/>
      <w:lang w:eastAsia="de-DE"/>
    </w:rPr>
  </w:style>
  <w:style w:type="numbering" w:customStyle="1" w:styleId="13">
    <w:name w:val="无列表1"/>
    <w:next w:val="NoList"/>
    <w:semiHidden/>
    <w:rsid w:val="006461A7"/>
  </w:style>
  <w:style w:type="paragraph" w:customStyle="1" w:styleId="1030302">
    <w:name w:val="样式 样式 标题 1 + 两端对齐 段前: 0.3 行 段后: 0.3 行 行距: 单倍行距 + 段前: 0.2 行 段后: ..."/>
    <w:basedOn w:val="Normal"/>
    <w:autoRedefine/>
    <w:qFormat/>
    <w:rsid w:val="006461A7"/>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6461A7"/>
    <w:rPr>
      <w:rFonts w:eastAsia="Malgun Gothic"/>
      <w:kern w:val="2"/>
    </w:rPr>
  </w:style>
  <w:style w:type="character" w:customStyle="1" w:styleId="StyleTACChar">
    <w:name w:val="Style TAC + Char"/>
    <w:link w:val="StyleTAC"/>
    <w:qFormat/>
    <w:rsid w:val="006461A7"/>
    <w:rPr>
      <w:rFonts w:ascii="Arial" w:eastAsia="Malgun Gothic" w:hAnsi="Arial"/>
      <w:kern w:val="2"/>
      <w:sz w:val="18"/>
      <w:lang w:eastAsia="en-US"/>
    </w:rPr>
  </w:style>
  <w:style w:type="character" w:customStyle="1" w:styleId="CharChar29">
    <w:name w:val="Char Char29"/>
    <w:qFormat/>
    <w:rsid w:val="006461A7"/>
    <w:rPr>
      <w:rFonts w:ascii="Arial" w:hAnsi="Arial"/>
      <w:sz w:val="36"/>
      <w:lang w:val="en-GB" w:eastAsia="en-US" w:bidi="ar-SA"/>
    </w:rPr>
  </w:style>
  <w:style w:type="character" w:customStyle="1" w:styleId="CharChar28">
    <w:name w:val="Char Char28"/>
    <w:qFormat/>
    <w:rsid w:val="006461A7"/>
    <w:rPr>
      <w:rFonts w:ascii="Arial" w:hAnsi="Arial"/>
      <w:sz w:val="32"/>
      <w:lang w:val="en-GB"/>
    </w:rPr>
  </w:style>
  <w:style w:type="character" w:customStyle="1" w:styleId="msoins00">
    <w:name w:val="msoins0"/>
    <w:qFormat/>
    <w:rsid w:val="006461A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461A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6461A7"/>
    <w:rPr>
      <w:rFonts w:ascii="Arial" w:hAnsi="Arial"/>
      <w:sz w:val="22"/>
      <w:lang w:val="en-GB" w:eastAsia="en-GB" w:bidi="ar-SA"/>
    </w:rPr>
  </w:style>
  <w:style w:type="paragraph" w:customStyle="1" w:styleId="msonormal0">
    <w:name w:val="msonormal"/>
    <w:basedOn w:val="Normal"/>
    <w:qFormat/>
    <w:rsid w:val="006461A7"/>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6461A7"/>
    <w:rPr>
      <w:rFonts w:ascii="Times New Roman" w:hAnsi="Times New Roman"/>
      <w:lang w:val="en-GB" w:eastAsia="ko-KR"/>
    </w:rPr>
  </w:style>
  <w:style w:type="paragraph" w:customStyle="1" w:styleId="a7">
    <w:name w:val="样式 页眉"/>
    <w:basedOn w:val="Header"/>
    <w:link w:val="Char"/>
    <w:qFormat/>
    <w:rsid w:val="006461A7"/>
    <w:rPr>
      <w:rFonts w:eastAsia="Arial"/>
      <w:bCs/>
      <w:noProof/>
      <w:sz w:val="22"/>
      <w:lang w:eastAsia="en-US"/>
    </w:rPr>
  </w:style>
  <w:style w:type="character" w:customStyle="1" w:styleId="Char">
    <w:name w:val="样式 页眉 Char"/>
    <w:link w:val="a7"/>
    <w:qFormat/>
    <w:rsid w:val="006461A7"/>
    <w:rPr>
      <w:rFonts w:ascii="Arial" w:eastAsia="Arial" w:hAnsi="Arial"/>
      <w:b/>
      <w:bCs/>
      <w:noProof/>
      <w:sz w:val="22"/>
      <w:lang w:eastAsia="en-US"/>
    </w:rPr>
  </w:style>
  <w:style w:type="paragraph" w:customStyle="1" w:styleId="31">
    <w:name w:val="吹き出し3"/>
    <w:basedOn w:val="Normal"/>
    <w:semiHidden/>
    <w:qFormat/>
    <w:rsid w:val="006461A7"/>
    <w:rPr>
      <w:rFonts w:ascii="Tahoma" w:eastAsia="MS Mincho" w:hAnsi="Tahoma" w:cs="Tahoma"/>
      <w:sz w:val="16"/>
      <w:szCs w:val="16"/>
    </w:rPr>
  </w:style>
  <w:style w:type="paragraph" w:customStyle="1" w:styleId="5">
    <w:name w:val="吹き出し5"/>
    <w:basedOn w:val="Normal"/>
    <w:semiHidden/>
    <w:qFormat/>
    <w:rsid w:val="006461A7"/>
    <w:rPr>
      <w:rFonts w:ascii="Tahoma" w:eastAsia="MS Mincho" w:hAnsi="Tahoma" w:cs="Tahoma"/>
      <w:sz w:val="16"/>
      <w:szCs w:val="16"/>
    </w:rPr>
  </w:style>
  <w:style w:type="character" w:customStyle="1" w:styleId="B3Char">
    <w:name w:val="B3 Char"/>
    <w:qFormat/>
    <w:rsid w:val="006461A7"/>
    <w:rPr>
      <w:rFonts w:ascii="Times New Roman" w:hAnsi="Times New Roman"/>
      <w:lang w:val="en-GB" w:eastAsia="en-US"/>
    </w:rPr>
  </w:style>
  <w:style w:type="paragraph" w:customStyle="1" w:styleId="CharChar24">
    <w:name w:val="Char Char24"/>
    <w:basedOn w:val="Normal"/>
    <w:semiHidden/>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6461A7"/>
    <w:pPr>
      <w:tabs>
        <w:tab w:val="num" w:pos="45"/>
      </w:tabs>
      <w:overflowPunct w:val="0"/>
      <w:autoSpaceDE w:val="0"/>
      <w:autoSpaceDN w:val="0"/>
      <w:adjustRightInd w:val="0"/>
      <w:ind w:left="405" w:hanging="405"/>
      <w:textAlignment w:val="baseline"/>
    </w:pPr>
    <w:rPr>
      <w:rFonts w:eastAsia="Arial"/>
    </w:rPr>
  </w:style>
  <w:style w:type="paragraph" w:customStyle="1" w:styleId="Char0">
    <w:name w:val="(文字) (文字)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6461A7"/>
    <w:rPr>
      <w:rFonts w:eastAsia="Times New Roman"/>
      <w:sz w:val="24"/>
      <w:lang w:val="fr-FR" w:eastAsia="en-US"/>
    </w:rPr>
  </w:style>
  <w:style w:type="paragraph" w:customStyle="1" w:styleId="FBCharCharCharChar1">
    <w:name w:val="FB Char Char Char Char1"/>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6461A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6461A7"/>
    <w:rPr>
      <w:rFonts w:ascii="Arial" w:eastAsia="Arial" w:hAnsi="Arial"/>
      <w:sz w:val="28"/>
      <w:lang w:eastAsia="en-US"/>
    </w:rPr>
  </w:style>
  <w:style w:type="paragraph" w:customStyle="1" w:styleId="a0">
    <w:name w:val="插图题注"/>
    <w:next w:val="Normal"/>
    <w:qFormat/>
    <w:rsid w:val="006461A7"/>
    <w:pPr>
      <w:numPr>
        <w:numId w:val="13"/>
      </w:numPr>
      <w:jc w:val="center"/>
    </w:pPr>
    <w:rPr>
      <w:rFonts w:eastAsia="Yu Mincho"/>
      <w:b/>
      <w:lang w:eastAsia="zh-CN"/>
    </w:rPr>
  </w:style>
  <w:style w:type="character" w:customStyle="1" w:styleId="textbodybold1">
    <w:name w:val="textbodybold1"/>
    <w:qFormat/>
    <w:rsid w:val="006461A7"/>
    <w:rPr>
      <w:rFonts w:ascii="Arial" w:hAnsi="Arial" w:cs="Arial" w:hint="default"/>
      <w:b/>
      <w:bCs/>
      <w:color w:val="902630"/>
      <w:sz w:val="18"/>
      <w:szCs w:val="18"/>
      <w:bdr w:val="none" w:sz="0" w:space="0" w:color="auto" w:frame="1"/>
    </w:rPr>
  </w:style>
  <w:style w:type="character" w:customStyle="1" w:styleId="MTEquationSection">
    <w:name w:val="MTEquationSection"/>
    <w:qFormat/>
    <w:rsid w:val="006461A7"/>
    <w:rPr>
      <w:vanish w:val="0"/>
      <w:color w:val="FF0000"/>
      <w:lang w:eastAsia="en-US"/>
    </w:rPr>
  </w:style>
  <w:style w:type="character" w:customStyle="1" w:styleId="ListChar">
    <w:name w:val="List Char"/>
    <w:link w:val="List"/>
    <w:qFormat/>
    <w:rsid w:val="006461A7"/>
    <w:rPr>
      <w:rFonts w:eastAsia="Malgun Gothic"/>
      <w:lang w:eastAsia="en-US"/>
    </w:rPr>
  </w:style>
  <w:style w:type="character" w:customStyle="1" w:styleId="List2Char">
    <w:name w:val="List 2 Char"/>
    <w:link w:val="List2"/>
    <w:qFormat/>
    <w:rsid w:val="006461A7"/>
    <w:rPr>
      <w:rFonts w:eastAsia="Malgun Gothic"/>
      <w:lang w:eastAsia="en-US"/>
    </w:rPr>
  </w:style>
  <w:style w:type="character" w:customStyle="1" w:styleId="ListBullet3Char">
    <w:name w:val="List Bullet 3 Char"/>
    <w:link w:val="ListBullet3"/>
    <w:qFormat/>
    <w:rsid w:val="006461A7"/>
    <w:rPr>
      <w:rFonts w:eastAsia="Malgun Gothic"/>
      <w:lang w:eastAsia="en-US"/>
    </w:rPr>
  </w:style>
  <w:style w:type="character" w:customStyle="1" w:styleId="ListBulletChar">
    <w:name w:val="List Bullet Char"/>
    <w:link w:val="ListBullet"/>
    <w:qFormat/>
    <w:rsid w:val="006461A7"/>
    <w:rPr>
      <w:rFonts w:eastAsia="Malgun Gothic"/>
      <w:lang w:eastAsia="en-US"/>
    </w:rPr>
  </w:style>
  <w:style w:type="character" w:customStyle="1" w:styleId="1Char">
    <w:name w:val="样式1 Char"/>
    <w:link w:val="1"/>
    <w:qFormat/>
    <w:rsid w:val="006461A7"/>
    <w:rPr>
      <w:rFonts w:ascii="Arial" w:eastAsia="MS Mincho" w:hAnsi="Arial"/>
      <w:sz w:val="18"/>
      <w:szCs w:val="18"/>
      <w:lang w:eastAsia="ja-JP"/>
    </w:rPr>
  </w:style>
  <w:style w:type="character" w:customStyle="1" w:styleId="superscript">
    <w:name w:val="superscript"/>
    <w:qFormat/>
    <w:rsid w:val="006461A7"/>
    <w:rPr>
      <w:rFonts w:ascii="Bookman" w:hAnsi="Bookman"/>
      <w:position w:val="6"/>
      <w:sz w:val="18"/>
    </w:rPr>
  </w:style>
  <w:style w:type="character" w:customStyle="1" w:styleId="NOChar1">
    <w:name w:val="NO Char1"/>
    <w:qFormat/>
    <w:rsid w:val="006461A7"/>
    <w:rPr>
      <w:rFonts w:eastAsia="MS Mincho"/>
      <w:lang w:val="en-GB" w:eastAsia="en-US" w:bidi="ar-SA"/>
    </w:rPr>
  </w:style>
  <w:style w:type="paragraph" w:customStyle="1" w:styleId="textintend1">
    <w:name w:val="text intend 1"/>
    <w:basedOn w:val="text"/>
    <w:qFormat/>
    <w:rsid w:val="006461A7"/>
    <w:pPr>
      <w:widowControl/>
      <w:tabs>
        <w:tab w:val="left" w:pos="992"/>
      </w:tabs>
      <w:spacing w:after="120"/>
      <w:ind w:left="992" w:hanging="425"/>
    </w:pPr>
    <w:rPr>
      <w:rFonts w:eastAsia="MS Mincho"/>
      <w:lang w:val="en-US"/>
    </w:rPr>
  </w:style>
  <w:style w:type="paragraph" w:customStyle="1" w:styleId="TabList">
    <w:name w:val="TabList"/>
    <w:basedOn w:val="Normal"/>
    <w:qFormat/>
    <w:rsid w:val="006461A7"/>
    <w:pPr>
      <w:tabs>
        <w:tab w:val="left" w:pos="1134"/>
      </w:tabs>
      <w:spacing w:after="0"/>
    </w:pPr>
    <w:rPr>
      <w:rFonts w:eastAsia="MS Mincho"/>
    </w:rPr>
  </w:style>
  <w:style w:type="character" w:customStyle="1" w:styleId="BodyText2Char1">
    <w:name w:val="Body Text 2 Char1"/>
    <w:qFormat/>
    <w:rsid w:val="006461A7"/>
    <w:rPr>
      <w:lang w:val="en-GB"/>
    </w:rPr>
  </w:style>
  <w:style w:type="character" w:customStyle="1" w:styleId="EndnoteTextChar1">
    <w:name w:val="Endnote Text Char1"/>
    <w:qFormat/>
    <w:rsid w:val="006461A7"/>
    <w:rPr>
      <w:lang w:val="en-GB"/>
    </w:rPr>
  </w:style>
  <w:style w:type="character" w:customStyle="1" w:styleId="TitleChar1">
    <w:name w:val="Title Char1"/>
    <w:qFormat/>
    <w:rsid w:val="006461A7"/>
    <w:rPr>
      <w:rFonts w:ascii="Cambria" w:eastAsia="Times New Roman" w:hAnsi="Cambria" w:cs="Times New Roman"/>
      <w:b/>
      <w:bCs/>
      <w:kern w:val="28"/>
      <w:sz w:val="32"/>
      <w:szCs w:val="32"/>
      <w:lang w:val="en-GB"/>
    </w:rPr>
  </w:style>
  <w:style w:type="paragraph" w:customStyle="1" w:styleId="textintend2">
    <w:name w:val="text intend 2"/>
    <w:basedOn w:val="text"/>
    <w:qFormat/>
    <w:rsid w:val="006461A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6461A7"/>
    <w:rPr>
      <w:lang w:val="en-GB"/>
    </w:rPr>
  </w:style>
  <w:style w:type="character" w:customStyle="1" w:styleId="BodyTextIndentChar1">
    <w:name w:val="Body Text Indent Char1"/>
    <w:qFormat/>
    <w:rsid w:val="006461A7"/>
    <w:rPr>
      <w:lang w:val="en-GB"/>
    </w:rPr>
  </w:style>
  <w:style w:type="character" w:customStyle="1" w:styleId="BodyText3Char1">
    <w:name w:val="Body Text 3 Char1"/>
    <w:qFormat/>
    <w:rsid w:val="006461A7"/>
    <w:rPr>
      <w:sz w:val="16"/>
      <w:szCs w:val="16"/>
      <w:lang w:val="en-GB"/>
    </w:rPr>
  </w:style>
  <w:style w:type="paragraph" w:customStyle="1" w:styleId="text">
    <w:name w:val="text"/>
    <w:basedOn w:val="Normal"/>
    <w:qFormat/>
    <w:rsid w:val="006461A7"/>
    <w:pPr>
      <w:widowControl w:val="0"/>
      <w:spacing w:after="240"/>
      <w:jc w:val="both"/>
    </w:pPr>
    <w:rPr>
      <w:rFonts w:eastAsia="SimSun"/>
      <w:sz w:val="24"/>
      <w:lang w:val="en-AU"/>
    </w:rPr>
  </w:style>
  <w:style w:type="paragraph" w:customStyle="1" w:styleId="berschrift1H1">
    <w:name w:val="Überschrift 1.H1"/>
    <w:basedOn w:val="Normal"/>
    <w:next w:val="Normal"/>
    <w:qFormat/>
    <w:rsid w:val="006461A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6461A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6461A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6461A7"/>
    <w:pPr>
      <w:spacing w:after="240"/>
      <w:jc w:val="both"/>
    </w:pPr>
    <w:rPr>
      <w:rFonts w:ascii="Helvetica" w:eastAsia="SimSun" w:hAnsi="Helvetica"/>
    </w:rPr>
  </w:style>
  <w:style w:type="paragraph" w:customStyle="1" w:styleId="List1">
    <w:name w:val="List1"/>
    <w:basedOn w:val="Normal"/>
    <w:qFormat/>
    <w:rsid w:val="006461A7"/>
    <w:pPr>
      <w:spacing w:before="120" w:after="0" w:line="280" w:lineRule="atLeast"/>
      <w:ind w:left="360" w:hanging="360"/>
      <w:jc w:val="both"/>
    </w:pPr>
    <w:rPr>
      <w:rFonts w:ascii="Bookman" w:eastAsia="SimSun" w:hAnsi="Bookman"/>
      <w:lang w:val="en-US"/>
    </w:rPr>
  </w:style>
  <w:style w:type="paragraph" w:customStyle="1" w:styleId="TdocText">
    <w:name w:val="Tdoc_Text"/>
    <w:basedOn w:val="Normal"/>
    <w:qFormat/>
    <w:rsid w:val="006461A7"/>
    <w:pPr>
      <w:spacing w:before="120" w:after="0"/>
      <w:jc w:val="both"/>
    </w:pPr>
    <w:rPr>
      <w:rFonts w:eastAsia="SimSun"/>
      <w:lang w:val="en-US"/>
    </w:rPr>
  </w:style>
  <w:style w:type="paragraph" w:customStyle="1" w:styleId="centered">
    <w:name w:val="centered"/>
    <w:basedOn w:val="Normal"/>
    <w:qFormat/>
    <w:rsid w:val="006461A7"/>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6461A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6461A7"/>
    <w:rPr>
      <w:rFonts w:eastAsia="Batang"/>
      <w:lang w:eastAsia="en-US"/>
    </w:rPr>
  </w:style>
  <w:style w:type="numbering" w:customStyle="1" w:styleId="14">
    <w:name w:val="リストなし1"/>
    <w:next w:val="NoList"/>
    <w:uiPriority w:val="99"/>
    <w:semiHidden/>
    <w:unhideWhenUsed/>
    <w:rsid w:val="006461A7"/>
  </w:style>
  <w:style w:type="paragraph" w:customStyle="1" w:styleId="81">
    <w:name w:val="表 (赤)  81"/>
    <w:basedOn w:val="Normal"/>
    <w:uiPriority w:val="34"/>
    <w:qFormat/>
    <w:rsid w:val="006461A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6461A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6461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461A7"/>
    <w:rPr>
      <w:rFonts w:eastAsia="SimSun"/>
      <w:lang w:eastAsia="en-US"/>
    </w:rPr>
  </w:style>
  <w:style w:type="paragraph" w:customStyle="1" w:styleId="LGTdoc">
    <w:name w:val="LGTdoc_본문"/>
    <w:basedOn w:val="Normal"/>
    <w:qFormat/>
    <w:rsid w:val="006461A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6461A7"/>
    <w:pPr>
      <w:spacing w:after="240"/>
      <w:jc w:val="both"/>
    </w:pPr>
    <w:rPr>
      <w:rFonts w:ascii="Arial" w:eastAsia="SimSun" w:hAnsi="Arial"/>
      <w:szCs w:val="24"/>
    </w:rPr>
  </w:style>
  <w:style w:type="paragraph" w:customStyle="1" w:styleId="ECCFootnote">
    <w:name w:val="ECC Footnote"/>
    <w:basedOn w:val="Normal"/>
    <w:autoRedefine/>
    <w:uiPriority w:val="99"/>
    <w:qFormat/>
    <w:rsid w:val="006461A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6461A7"/>
    <w:rPr>
      <w:rFonts w:ascii="Arial" w:eastAsia="SimSun" w:hAnsi="Arial"/>
      <w:szCs w:val="24"/>
      <w:lang w:eastAsia="en-US"/>
    </w:rPr>
  </w:style>
  <w:style w:type="paragraph" w:customStyle="1" w:styleId="Text1">
    <w:name w:val="Text 1"/>
    <w:basedOn w:val="Normal"/>
    <w:qFormat/>
    <w:rsid w:val="006461A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6461A7"/>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6461A7"/>
  </w:style>
  <w:style w:type="paragraph" w:customStyle="1" w:styleId="cita">
    <w:name w:val="cita"/>
    <w:basedOn w:val="Normal"/>
    <w:qFormat/>
    <w:rsid w:val="006461A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6461A7"/>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6461A7"/>
    <w:rPr>
      <w:vanish w:val="0"/>
      <w:webHidden w:val="0"/>
      <w:color w:val="000000"/>
      <w:specVanish w:val="0"/>
    </w:rPr>
  </w:style>
  <w:style w:type="paragraph" w:customStyle="1" w:styleId="Equation">
    <w:name w:val="Equation"/>
    <w:basedOn w:val="Normal"/>
    <w:next w:val="Normal"/>
    <w:link w:val="EquationChar"/>
    <w:qFormat/>
    <w:rsid w:val="006461A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6461A7"/>
    <w:rPr>
      <w:rFonts w:eastAsia="SimSun"/>
      <w:sz w:val="22"/>
      <w:szCs w:val="22"/>
      <w:lang w:eastAsia="en-US"/>
    </w:rPr>
  </w:style>
  <w:style w:type="character" w:customStyle="1" w:styleId="apple-converted-space">
    <w:name w:val="apple-converted-space"/>
    <w:qFormat/>
    <w:rsid w:val="006461A7"/>
  </w:style>
  <w:style w:type="character" w:customStyle="1" w:styleId="shorttext">
    <w:name w:val="short_text"/>
    <w:qFormat/>
    <w:rsid w:val="006461A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6461A7"/>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6461A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6461A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6461A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6461A7"/>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6461A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6461A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6461A7"/>
    <w:rPr>
      <w:rFonts w:ascii="Times New Roman" w:eastAsia="Yu Mincho" w:hAnsi="Times New Roman"/>
      <w:lang w:val="en-GB" w:eastAsia="en-US"/>
    </w:rPr>
  </w:style>
  <w:style w:type="paragraph" w:customStyle="1" w:styleId="42">
    <w:name w:val="吹き出し4"/>
    <w:basedOn w:val="Normal"/>
    <w:semiHidden/>
    <w:qFormat/>
    <w:rsid w:val="006461A7"/>
    <w:rPr>
      <w:rFonts w:ascii="Tahoma" w:eastAsia="MS Mincho" w:hAnsi="Tahoma" w:cs="Tahoma"/>
      <w:sz w:val="16"/>
      <w:szCs w:val="16"/>
    </w:rPr>
  </w:style>
  <w:style w:type="table" w:customStyle="1" w:styleId="Tabellengitternetz11">
    <w:name w:val="Tabellengitternetz1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461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6461A7"/>
  </w:style>
  <w:style w:type="table" w:customStyle="1" w:styleId="311">
    <w:name w:val="网格型3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6461A7"/>
  </w:style>
  <w:style w:type="table" w:customStyle="1" w:styleId="TableClassic21">
    <w:name w:val="Table Classic 21"/>
    <w:basedOn w:val="TableNormal"/>
    <w:next w:val="TableClassic2"/>
    <w:qFormat/>
    <w:rsid w:val="006461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6461A7"/>
    <w:rPr>
      <w:rFonts w:eastAsia="Batang"/>
      <w:lang w:eastAsia="en-US"/>
    </w:rPr>
  </w:style>
  <w:style w:type="paragraph" w:customStyle="1" w:styleId="Char2">
    <w:name w:val="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6461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6461A7"/>
    <w:rPr>
      <w:lang w:val="en-GB" w:eastAsia="ja-JP" w:bidi="ar-SA"/>
    </w:rPr>
  </w:style>
  <w:style w:type="character" w:customStyle="1" w:styleId="CharChar42">
    <w:name w:val="Char Char42"/>
    <w:qFormat/>
    <w:rsid w:val="006461A7"/>
    <w:rPr>
      <w:rFonts w:ascii="Courier New" w:hAnsi="Courier New" w:cs="Courier New" w:hint="default"/>
      <w:lang w:val="nb-NO" w:eastAsia="ja-JP" w:bidi="ar-SA"/>
    </w:rPr>
  </w:style>
  <w:style w:type="character" w:customStyle="1" w:styleId="CharChar72">
    <w:name w:val="Char Char72"/>
    <w:semiHidden/>
    <w:qFormat/>
    <w:rsid w:val="006461A7"/>
    <w:rPr>
      <w:rFonts w:ascii="Tahoma" w:hAnsi="Tahoma" w:cs="Tahoma" w:hint="default"/>
      <w:shd w:val="clear" w:color="auto" w:fill="000080"/>
      <w:lang w:val="en-GB" w:eastAsia="en-US"/>
    </w:rPr>
  </w:style>
  <w:style w:type="character" w:customStyle="1" w:styleId="CharChar102">
    <w:name w:val="Char Char102"/>
    <w:semiHidden/>
    <w:qFormat/>
    <w:rsid w:val="006461A7"/>
    <w:rPr>
      <w:rFonts w:ascii="Times New Roman" w:hAnsi="Times New Roman" w:cs="Times New Roman" w:hint="default"/>
      <w:lang w:val="en-GB" w:eastAsia="en-US"/>
    </w:rPr>
  </w:style>
  <w:style w:type="character" w:customStyle="1" w:styleId="CharChar92">
    <w:name w:val="Char Char92"/>
    <w:semiHidden/>
    <w:qFormat/>
    <w:rsid w:val="006461A7"/>
    <w:rPr>
      <w:rFonts w:ascii="Tahoma" w:hAnsi="Tahoma" w:cs="Tahoma" w:hint="default"/>
      <w:sz w:val="16"/>
      <w:szCs w:val="16"/>
      <w:lang w:val="en-GB" w:eastAsia="en-US"/>
    </w:rPr>
  </w:style>
  <w:style w:type="character" w:customStyle="1" w:styleId="CharChar82">
    <w:name w:val="Char Char82"/>
    <w:semiHidden/>
    <w:qFormat/>
    <w:rsid w:val="006461A7"/>
    <w:rPr>
      <w:rFonts w:ascii="Times New Roman" w:hAnsi="Times New Roman" w:cs="Times New Roman" w:hint="default"/>
      <w:b/>
      <w:bCs/>
      <w:lang w:val="en-GB" w:eastAsia="en-US"/>
    </w:rPr>
  </w:style>
  <w:style w:type="character" w:customStyle="1" w:styleId="CharChar292">
    <w:name w:val="Char Char292"/>
    <w:qFormat/>
    <w:rsid w:val="006461A7"/>
    <w:rPr>
      <w:rFonts w:ascii="Arial" w:hAnsi="Arial" w:cs="Arial" w:hint="default"/>
      <w:sz w:val="36"/>
      <w:lang w:val="en-GB" w:eastAsia="en-US" w:bidi="ar-SA"/>
    </w:rPr>
  </w:style>
  <w:style w:type="character" w:customStyle="1" w:styleId="CharChar282">
    <w:name w:val="Char Char282"/>
    <w:qFormat/>
    <w:rsid w:val="006461A7"/>
    <w:rPr>
      <w:rFonts w:ascii="Arial" w:hAnsi="Arial" w:cs="Arial" w:hint="default"/>
      <w:sz w:val="32"/>
      <w:lang w:val="en-GB"/>
    </w:rPr>
  </w:style>
  <w:style w:type="character" w:customStyle="1" w:styleId="ZchnZchn52">
    <w:name w:val="Zchn Zchn52"/>
    <w:qFormat/>
    <w:rsid w:val="006461A7"/>
    <w:rPr>
      <w:rFonts w:ascii="Courier New" w:eastAsia="Batang" w:hAnsi="Courier New"/>
      <w:lang w:val="nb-NO" w:eastAsia="en-US" w:bidi="ar-SA"/>
    </w:rPr>
  </w:style>
  <w:style w:type="paragraph" w:customStyle="1" w:styleId="TOC911">
    <w:name w:val="TOC 911"/>
    <w:basedOn w:val="TOC8"/>
    <w:qFormat/>
    <w:rsid w:val="006461A7"/>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Normal"/>
    <w:next w:val="Normal"/>
    <w:qFormat/>
    <w:rsid w:val="006461A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6461A7"/>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6461A7"/>
    <w:rPr>
      <w:color w:val="808080"/>
      <w:shd w:val="clear" w:color="auto" w:fill="E6E6E6"/>
    </w:rPr>
  </w:style>
  <w:style w:type="paragraph" w:customStyle="1" w:styleId="CharCharCharCharChar1">
    <w:name w:val="Char 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6461A7"/>
    <w:rPr>
      <w:lang w:val="en-GB" w:eastAsia="ja-JP" w:bidi="ar-SA"/>
    </w:rPr>
  </w:style>
  <w:style w:type="paragraph" w:customStyle="1" w:styleId="1Char1">
    <w:name w:val="(文字) (文字)1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6461A7"/>
    <w:rPr>
      <w:rFonts w:ascii="Courier New" w:hAnsi="Courier New"/>
      <w:lang w:val="nb-NO" w:eastAsia="ja-JP" w:bidi="ar-SA"/>
    </w:rPr>
  </w:style>
  <w:style w:type="paragraph" w:customStyle="1" w:styleId="CharCharCharCharCharChar1">
    <w:name w:val="Char Char Char Char Char Char1"/>
    <w:semiHidden/>
    <w:qFormat/>
    <w:rsid w:val="006461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6461A7"/>
    <w:rPr>
      <w:rFonts w:ascii="Tahoma" w:hAnsi="Tahoma" w:cs="Tahoma"/>
      <w:shd w:val="clear" w:color="auto" w:fill="000080"/>
      <w:lang w:val="en-GB" w:eastAsia="en-US"/>
    </w:rPr>
  </w:style>
  <w:style w:type="character" w:customStyle="1" w:styleId="ZchnZchn51">
    <w:name w:val="Zchn Zchn51"/>
    <w:qFormat/>
    <w:rsid w:val="006461A7"/>
    <w:rPr>
      <w:rFonts w:ascii="Courier New" w:eastAsia="Batang" w:hAnsi="Courier New"/>
      <w:lang w:val="nb-NO" w:eastAsia="en-US" w:bidi="ar-SA"/>
    </w:rPr>
  </w:style>
  <w:style w:type="character" w:customStyle="1" w:styleId="CharChar101">
    <w:name w:val="Char Char101"/>
    <w:semiHidden/>
    <w:qFormat/>
    <w:rsid w:val="006461A7"/>
    <w:rPr>
      <w:rFonts w:ascii="Times New Roman" w:hAnsi="Times New Roman"/>
      <w:lang w:val="en-GB" w:eastAsia="en-US"/>
    </w:rPr>
  </w:style>
  <w:style w:type="character" w:customStyle="1" w:styleId="CharChar91">
    <w:name w:val="Char Char91"/>
    <w:semiHidden/>
    <w:qFormat/>
    <w:rsid w:val="006461A7"/>
    <w:rPr>
      <w:rFonts w:ascii="Tahoma" w:hAnsi="Tahoma" w:cs="Tahoma"/>
      <w:sz w:val="16"/>
      <w:szCs w:val="16"/>
      <w:lang w:val="en-GB" w:eastAsia="en-US"/>
    </w:rPr>
  </w:style>
  <w:style w:type="character" w:customStyle="1" w:styleId="CharChar81">
    <w:name w:val="Char Char81"/>
    <w:semiHidden/>
    <w:qFormat/>
    <w:rsid w:val="006461A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6461A7"/>
    <w:rPr>
      <w:rFonts w:ascii="Arial" w:hAnsi="Arial"/>
      <w:sz w:val="36"/>
      <w:lang w:val="en-GB" w:eastAsia="en-US" w:bidi="ar-SA"/>
    </w:rPr>
  </w:style>
  <w:style w:type="character" w:customStyle="1" w:styleId="CharChar281">
    <w:name w:val="Char Char281"/>
    <w:qFormat/>
    <w:rsid w:val="006461A7"/>
    <w:rPr>
      <w:rFonts w:ascii="Arial" w:hAnsi="Arial"/>
      <w:sz w:val="32"/>
      <w:lang w:val="en-GB"/>
    </w:rPr>
  </w:style>
  <w:style w:type="paragraph" w:customStyle="1" w:styleId="CharChar241">
    <w:name w:val="Char Char241"/>
    <w:basedOn w:val="Normal"/>
    <w:semiHidden/>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6461A7"/>
  </w:style>
  <w:style w:type="table" w:customStyle="1" w:styleId="TableGrid12">
    <w:name w:val="Table Grid12"/>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461A7"/>
  </w:style>
  <w:style w:type="table" w:customStyle="1" w:styleId="TableGrid111">
    <w:name w:val="Table Grid11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6461A7"/>
  </w:style>
  <w:style w:type="numbering" w:customStyle="1" w:styleId="NoList32">
    <w:name w:val="No List32"/>
    <w:next w:val="NoList"/>
    <w:uiPriority w:val="99"/>
    <w:semiHidden/>
    <w:unhideWhenUsed/>
    <w:rsid w:val="006461A7"/>
  </w:style>
  <w:style w:type="character" w:customStyle="1" w:styleId="FooterChar1">
    <w:name w:val="Footer Char1"/>
    <w:aliases w:val="footer odd Char1,footer Char1,fo Char1,pie de página Char1"/>
    <w:semiHidden/>
    <w:rsid w:val="006461A7"/>
    <w:rPr>
      <w:rFonts w:ascii="Times New Roman" w:hAnsi="Times New Roman"/>
      <w:lang w:val="en-GB"/>
    </w:rPr>
  </w:style>
  <w:style w:type="paragraph" w:customStyle="1" w:styleId="CharChar5">
    <w:name w:val="Char Char5"/>
    <w:semiHidden/>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6461A7"/>
    <w:pPr>
      <w:keepNext/>
      <w:keepLines/>
      <w:spacing w:after="0"/>
      <w:jc w:val="both"/>
    </w:pPr>
    <w:rPr>
      <w:rFonts w:ascii="Arial" w:eastAsia="SimSun" w:hAnsi="Arial"/>
      <w:sz w:val="18"/>
      <w:szCs w:val="18"/>
    </w:rPr>
  </w:style>
  <w:style w:type="character" w:styleId="HTMLSample">
    <w:name w:val="HTML Sample"/>
    <w:rsid w:val="006461A7"/>
    <w:rPr>
      <w:rFonts w:ascii="Courier New" w:eastAsia="SimSun" w:hAnsi="Courier New" w:cs="Courier New"/>
      <w:color w:val="0000FF"/>
      <w:kern w:val="2"/>
      <w:lang w:val="en-US" w:eastAsia="zh-CN" w:bidi="ar-SA"/>
    </w:rPr>
  </w:style>
  <w:style w:type="character" w:styleId="LineNumber">
    <w:name w:val="line number"/>
    <w:basedOn w:val="DefaultParagraphFont"/>
    <w:rsid w:val="006461A7"/>
    <w:rPr>
      <w:rFonts w:ascii="Arial" w:eastAsia="SimSun" w:hAnsi="Arial" w:cs="Arial"/>
      <w:color w:val="0000FF"/>
      <w:kern w:val="2"/>
      <w:lang w:val="en-US" w:eastAsia="zh-CN" w:bidi="ar-SA"/>
    </w:rPr>
  </w:style>
  <w:style w:type="paragraph" w:customStyle="1" w:styleId="60">
    <w:name w:val="吹き出し6"/>
    <w:basedOn w:val="Normal"/>
    <w:semiHidden/>
    <w:rsid w:val="006461A7"/>
    <w:rPr>
      <w:rFonts w:ascii="Tahoma" w:eastAsia="MS Mincho" w:hAnsi="Tahoma" w:cs="Tahoma"/>
      <w:sz w:val="16"/>
      <w:szCs w:val="16"/>
      <w:lang w:eastAsia="ko-KR"/>
    </w:rPr>
  </w:style>
  <w:style w:type="paragraph" w:customStyle="1" w:styleId="Table0">
    <w:name w:val="Table"/>
    <w:basedOn w:val="Normal"/>
    <w:link w:val="Table1"/>
    <w:qFormat/>
    <w:rsid w:val="006461A7"/>
    <w:pPr>
      <w:jc w:val="center"/>
    </w:pPr>
    <w:rPr>
      <w:rFonts w:ascii="Arial" w:eastAsia="SimSun" w:hAnsi="Arial" w:cs="Arial"/>
      <w:b/>
    </w:rPr>
  </w:style>
  <w:style w:type="character" w:customStyle="1" w:styleId="Table1">
    <w:name w:val="Table (文字)"/>
    <w:link w:val="Table0"/>
    <w:rsid w:val="006461A7"/>
    <w:rPr>
      <w:rFonts w:ascii="Arial" w:eastAsia="SimSun" w:hAnsi="Arial" w:cs="Arial"/>
      <w:b/>
      <w:lang w:eastAsia="en-US"/>
    </w:rPr>
  </w:style>
  <w:style w:type="paragraph" w:customStyle="1" w:styleId="ColorfulList-Accent11">
    <w:name w:val="Colorful List - Accent 11"/>
    <w:basedOn w:val="Normal"/>
    <w:uiPriority w:val="34"/>
    <w:qFormat/>
    <w:rsid w:val="006461A7"/>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6461A7"/>
    <w:rPr>
      <w:rFonts w:eastAsia="Batang"/>
      <w:lang w:eastAsia="en-US"/>
    </w:rPr>
  </w:style>
  <w:style w:type="numbering" w:customStyle="1" w:styleId="NoList42">
    <w:name w:val="No List42"/>
    <w:next w:val="NoList"/>
    <w:uiPriority w:val="99"/>
    <w:semiHidden/>
    <w:unhideWhenUsed/>
    <w:rsid w:val="006461A7"/>
  </w:style>
  <w:style w:type="numbering" w:customStyle="1" w:styleId="NoList51">
    <w:name w:val="No List51"/>
    <w:next w:val="NoList"/>
    <w:uiPriority w:val="99"/>
    <w:semiHidden/>
    <w:unhideWhenUsed/>
    <w:rsid w:val="006461A7"/>
  </w:style>
  <w:style w:type="numbering" w:customStyle="1" w:styleId="NoList211">
    <w:name w:val="No List211"/>
    <w:next w:val="NoList"/>
    <w:uiPriority w:val="99"/>
    <w:semiHidden/>
    <w:unhideWhenUsed/>
    <w:rsid w:val="006461A7"/>
  </w:style>
  <w:style w:type="numbering" w:customStyle="1" w:styleId="NoList311">
    <w:name w:val="No List311"/>
    <w:next w:val="NoList"/>
    <w:uiPriority w:val="99"/>
    <w:semiHidden/>
    <w:unhideWhenUsed/>
    <w:rsid w:val="006461A7"/>
  </w:style>
  <w:style w:type="numbering" w:customStyle="1" w:styleId="NoList411">
    <w:name w:val="No List411"/>
    <w:next w:val="NoList"/>
    <w:uiPriority w:val="99"/>
    <w:semiHidden/>
    <w:unhideWhenUsed/>
    <w:rsid w:val="006461A7"/>
  </w:style>
  <w:style w:type="numbering" w:customStyle="1" w:styleId="NoList61">
    <w:name w:val="No List61"/>
    <w:next w:val="NoList"/>
    <w:uiPriority w:val="99"/>
    <w:semiHidden/>
    <w:unhideWhenUsed/>
    <w:rsid w:val="006461A7"/>
  </w:style>
  <w:style w:type="table" w:customStyle="1" w:styleId="TableGrid41">
    <w:name w:val="Table Grid41"/>
    <w:basedOn w:val="TableNormal"/>
    <w:next w:val="TableGrid"/>
    <w:rsid w:val="006461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6461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6461A7"/>
  </w:style>
  <w:style w:type="numbering" w:customStyle="1" w:styleId="NoList1111">
    <w:name w:val="No List1111"/>
    <w:next w:val="NoList"/>
    <w:uiPriority w:val="99"/>
    <w:semiHidden/>
    <w:unhideWhenUsed/>
    <w:rsid w:val="006461A7"/>
  </w:style>
  <w:style w:type="numbering" w:customStyle="1" w:styleId="NoList71">
    <w:name w:val="No List71"/>
    <w:next w:val="NoList"/>
    <w:uiPriority w:val="99"/>
    <w:semiHidden/>
    <w:unhideWhenUsed/>
    <w:rsid w:val="006461A7"/>
  </w:style>
  <w:style w:type="table" w:customStyle="1" w:styleId="TableGrid121">
    <w:name w:val="Table Grid12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6461A7"/>
  </w:style>
  <w:style w:type="table" w:customStyle="1" w:styleId="TableGrid1111">
    <w:name w:val="Table Grid11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6461A7"/>
  </w:style>
  <w:style w:type="numbering" w:customStyle="1" w:styleId="NoList321">
    <w:name w:val="No List321"/>
    <w:next w:val="NoList"/>
    <w:uiPriority w:val="99"/>
    <w:semiHidden/>
    <w:unhideWhenUsed/>
    <w:rsid w:val="006461A7"/>
  </w:style>
  <w:style w:type="character" w:customStyle="1" w:styleId="19">
    <w:name w:val="不明显参考1"/>
    <w:uiPriority w:val="31"/>
    <w:qFormat/>
    <w:rsid w:val="006461A7"/>
    <w:rPr>
      <w:smallCaps/>
      <w:color w:val="5A5A5A"/>
    </w:rPr>
  </w:style>
  <w:style w:type="paragraph" w:customStyle="1" w:styleId="114">
    <w:name w:val="修订11"/>
    <w:hidden/>
    <w:semiHidden/>
    <w:qFormat/>
    <w:rsid w:val="006461A7"/>
    <w:rPr>
      <w:rFonts w:eastAsia="Batang"/>
      <w:lang w:eastAsia="en-US"/>
    </w:rPr>
  </w:style>
  <w:style w:type="paragraph" w:customStyle="1" w:styleId="TOC10">
    <w:name w:val="TOC 标题1"/>
    <w:basedOn w:val="Heading1"/>
    <w:next w:val="Normal"/>
    <w:uiPriority w:val="39"/>
    <w:unhideWhenUsed/>
    <w:qFormat/>
    <w:rsid w:val="006461A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1a">
    <w:name w:val="明显强调1"/>
    <w:uiPriority w:val="21"/>
    <w:qFormat/>
    <w:rsid w:val="006461A7"/>
    <w:rPr>
      <w:b/>
      <w:bCs/>
      <w:i/>
      <w:iCs/>
      <w:color w:val="4F81BD"/>
    </w:rPr>
  </w:style>
  <w:style w:type="paragraph" w:customStyle="1" w:styleId="1b">
    <w:name w:val="正文1"/>
    <w:qFormat/>
    <w:rsid w:val="006461A7"/>
    <w:pPr>
      <w:jc w:val="both"/>
    </w:pPr>
    <w:rPr>
      <w:rFonts w:ascii="SimSun" w:eastAsia="SimSun" w:hAnsi="SimSun" w:cs="SimSun"/>
      <w:kern w:val="2"/>
      <w:sz w:val="21"/>
      <w:szCs w:val="21"/>
      <w:lang w:val="en-US" w:eastAsia="zh-CN"/>
    </w:rPr>
  </w:style>
  <w:style w:type="paragraph" w:customStyle="1" w:styleId="font5">
    <w:name w:val="font5"/>
    <w:basedOn w:val="Normal"/>
    <w:rsid w:val="006461A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6461A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6461A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6461A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6461A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6461A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6461A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6461A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6461A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6461A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6461A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6461A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6461A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6461A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rsid w:val="006461A7"/>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c">
    <w:name w:val="网格型1"/>
    <w:basedOn w:val="TableNormal"/>
    <w:next w:val="TableGrid"/>
    <w:uiPriority w:val="39"/>
    <w:qFormat/>
    <w:rsid w:val="00646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6461A7"/>
    <w:pPr>
      <w:spacing w:after="0"/>
    </w:pPr>
    <w:rPr>
      <w:rFonts w:eastAsia="Times New Roman"/>
    </w:rPr>
  </w:style>
  <w:style w:type="paragraph" w:customStyle="1" w:styleId="CRSeparator">
    <w:name w:val="CR_Separator"/>
    <w:basedOn w:val="Normal"/>
    <w:link w:val="CRSeparatorChar"/>
    <w:rsid w:val="006461A7"/>
    <w:pPr>
      <w:overflowPunct w:val="0"/>
      <w:autoSpaceDE w:val="0"/>
      <w:autoSpaceDN w:val="0"/>
      <w:adjustRightInd w:val="0"/>
      <w:jc w:val="center"/>
      <w:textAlignment w:val="baseline"/>
    </w:pPr>
    <w:rPr>
      <w:rFonts w:eastAsia="Times New Roman"/>
      <w:color w:val="0000FF"/>
      <w:sz w:val="36"/>
      <w:szCs w:val="36"/>
      <w:lang w:eastAsia="en-GB"/>
    </w:rPr>
  </w:style>
  <w:style w:type="character" w:customStyle="1" w:styleId="CRSeparatorChar">
    <w:name w:val="CR_Separator Char"/>
    <w:basedOn w:val="DefaultParagraphFont"/>
    <w:link w:val="CRSeparator"/>
    <w:rsid w:val="006461A7"/>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367026364">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874461606">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292</TotalTime>
  <Pages>233</Pages>
  <Words>100689</Words>
  <Characters>573928</Characters>
  <Application>Microsoft Office Word</Application>
  <DocSecurity>0</DocSecurity>
  <Lines>4782</Lines>
  <Paragraphs>1346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673271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123</cp:revision>
  <cp:lastPrinted>2019-02-25T14:05:00Z</cp:lastPrinted>
  <dcterms:created xsi:type="dcterms:W3CDTF">2022-01-08T17:45:00Z</dcterms:created>
  <dcterms:modified xsi:type="dcterms:W3CDTF">2025-12-11T14:59:00Z</dcterms:modified>
</cp:coreProperties>
</file>