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5B72D0" w14:textId="77777777" w:rsidR="00080512" w:rsidRDefault="00080512">
      <w:pPr>
        <w:pStyle w:val="ZA"/>
        <w:framePr w:wrap="notBeside"/>
      </w:pPr>
      <w:bookmarkStart w:id="0" w:name="page1"/>
      <w:r>
        <w:rPr>
          <w:sz w:val="64"/>
        </w:rPr>
        <w:t xml:space="preserve">3GPP TS </w:t>
      </w:r>
      <w:r w:rsidR="002C2280">
        <w:rPr>
          <w:sz w:val="64"/>
        </w:rPr>
        <w:t>32</w:t>
      </w:r>
      <w:r>
        <w:rPr>
          <w:sz w:val="64"/>
        </w:rPr>
        <w:t>.</w:t>
      </w:r>
      <w:r w:rsidR="003F34EE">
        <w:rPr>
          <w:rFonts w:hint="eastAsia"/>
          <w:sz w:val="64"/>
          <w:lang w:eastAsia="zh-CN"/>
        </w:rPr>
        <w:t>39</w:t>
      </w:r>
      <w:r w:rsidR="009F2E5D">
        <w:rPr>
          <w:sz w:val="64"/>
        </w:rPr>
        <w:t>6</w:t>
      </w:r>
      <w:r>
        <w:rPr>
          <w:sz w:val="64"/>
        </w:rPr>
        <w:t xml:space="preserve"> </w:t>
      </w:r>
      <w:r w:rsidR="00410996">
        <w:t>V</w:t>
      </w:r>
      <w:r w:rsidR="00B912F9">
        <w:t>19.0.0</w:t>
      </w:r>
      <w:r>
        <w:t xml:space="preserve"> </w:t>
      </w:r>
      <w:r>
        <w:rPr>
          <w:sz w:val="32"/>
        </w:rPr>
        <w:t>(</w:t>
      </w:r>
      <w:r w:rsidR="00B912F9">
        <w:rPr>
          <w:sz w:val="32"/>
        </w:rPr>
        <w:t>2025-09</w:t>
      </w:r>
      <w:r>
        <w:rPr>
          <w:sz w:val="32"/>
        </w:rPr>
        <w:t>)</w:t>
      </w:r>
    </w:p>
    <w:p w14:paraId="11505C99" w14:textId="77777777" w:rsidR="00080512" w:rsidRDefault="00080512">
      <w:pPr>
        <w:pStyle w:val="ZB"/>
        <w:framePr w:wrap="notBeside"/>
        <w:rPr>
          <w:lang w:eastAsia="zh-CN"/>
        </w:rPr>
      </w:pPr>
      <w:r>
        <w:t>Technical Specification</w:t>
      </w:r>
    </w:p>
    <w:p w14:paraId="52FD148D" w14:textId="77777777" w:rsidR="003E32BE" w:rsidRPr="003E32BE" w:rsidRDefault="003E32BE">
      <w:pPr>
        <w:pStyle w:val="ZB"/>
        <w:framePr w:wrap="notBeside"/>
        <w:rPr>
          <w:i w:val="0"/>
          <w:lang w:eastAsia="zh-CN"/>
        </w:rPr>
      </w:pPr>
    </w:p>
    <w:p w14:paraId="520A3D30" w14:textId="77777777" w:rsidR="00080512" w:rsidRDefault="00080512">
      <w:pPr>
        <w:pStyle w:val="ZT"/>
        <w:framePr w:wrap="notBeside"/>
      </w:pPr>
      <w:r>
        <w:t>3rd Generation Partnership Project;</w:t>
      </w:r>
    </w:p>
    <w:p w14:paraId="6DDA3DB7" w14:textId="77777777" w:rsidR="00080512" w:rsidRDefault="00080512">
      <w:pPr>
        <w:pStyle w:val="ZT"/>
        <w:framePr w:wrap="notBeside"/>
      </w:pPr>
      <w:r>
        <w:t xml:space="preserve">Technical Specification Group </w:t>
      </w:r>
      <w:r w:rsidR="002C2280">
        <w:t>Services and System Aspects</w:t>
      </w:r>
      <w:r>
        <w:t>;</w:t>
      </w:r>
    </w:p>
    <w:p w14:paraId="687E892B" w14:textId="77777777" w:rsidR="002C2280" w:rsidRPr="00B274C8" w:rsidRDefault="002C2280" w:rsidP="002C2280">
      <w:pPr>
        <w:pStyle w:val="ZT"/>
        <w:framePr w:wrap="notBeside"/>
        <w:rPr>
          <w:snapToGrid w:val="0"/>
        </w:rPr>
      </w:pPr>
      <w:r w:rsidRPr="00B274C8">
        <w:rPr>
          <w:snapToGrid w:val="0"/>
        </w:rPr>
        <w:t>Telecommunication management;</w:t>
      </w:r>
    </w:p>
    <w:p w14:paraId="596121D8" w14:textId="77777777" w:rsidR="002C2280" w:rsidRPr="00B274C8" w:rsidRDefault="003F34EE" w:rsidP="002C2280">
      <w:pPr>
        <w:pStyle w:val="ZT"/>
        <w:framePr w:wrap="notBeside"/>
        <w:rPr>
          <w:lang w:eastAsia="zh-CN"/>
        </w:rPr>
      </w:pPr>
      <w:r w:rsidRPr="00597732">
        <w:rPr>
          <w:bCs/>
          <w:iCs/>
        </w:rPr>
        <w:t xml:space="preserve">Delta </w:t>
      </w:r>
      <w:r w:rsidR="006B70D9">
        <w:rPr>
          <w:bCs/>
          <w:iCs/>
        </w:rPr>
        <w:t>s</w:t>
      </w:r>
      <w:r w:rsidRPr="00597732">
        <w:rPr>
          <w:bCs/>
          <w:iCs/>
        </w:rPr>
        <w:t>ynchroni</w:t>
      </w:r>
      <w:r>
        <w:rPr>
          <w:bCs/>
          <w:iCs/>
        </w:rPr>
        <w:t>z</w:t>
      </w:r>
      <w:r w:rsidRPr="00597732">
        <w:rPr>
          <w:bCs/>
          <w:iCs/>
        </w:rPr>
        <w:t>ation</w:t>
      </w:r>
      <w:r w:rsidR="007F384C">
        <w:rPr>
          <w:bCs/>
          <w:iCs/>
        </w:rPr>
        <w:t xml:space="preserve"> </w:t>
      </w:r>
      <w:r w:rsidR="002C2280" w:rsidRPr="00B274C8">
        <w:rPr>
          <w:snapToGrid w:val="0"/>
        </w:rPr>
        <w:t>Integration Reference Point (IRP)</w:t>
      </w:r>
      <w:r w:rsidR="003E32BE">
        <w:rPr>
          <w:rFonts w:hint="eastAsia"/>
          <w:lang w:eastAsia="zh-CN"/>
        </w:rPr>
        <w:t>;</w:t>
      </w:r>
    </w:p>
    <w:p w14:paraId="7E5C3288" w14:textId="77777777" w:rsidR="009F2E5D" w:rsidRPr="000F6C88" w:rsidRDefault="009F2E5D" w:rsidP="009F2E5D">
      <w:pPr>
        <w:pStyle w:val="ZT"/>
        <w:framePr w:wrap="notBeside"/>
        <w:wordWrap w:val="0"/>
        <w:rPr>
          <w:lang w:val="en-US" w:eastAsia="zh-CN"/>
        </w:rPr>
      </w:pPr>
      <w:r>
        <w:rPr>
          <w:snapToGrid w:val="0"/>
          <w:lang w:eastAsia="zh-CN"/>
        </w:rPr>
        <w:t>S</w:t>
      </w:r>
      <w:r w:rsidRPr="00A46930">
        <w:rPr>
          <w:snapToGrid w:val="0"/>
          <w:lang w:eastAsia="zh-CN"/>
        </w:rPr>
        <w:t xml:space="preserve">olution </w:t>
      </w:r>
      <w:r>
        <w:rPr>
          <w:snapToGrid w:val="0"/>
          <w:lang w:eastAsia="zh-CN"/>
        </w:rPr>
        <w:t>S</w:t>
      </w:r>
      <w:r w:rsidRPr="00A46930">
        <w:rPr>
          <w:snapToGrid w:val="0"/>
          <w:lang w:eastAsia="zh-CN"/>
        </w:rPr>
        <w:t>et</w:t>
      </w:r>
      <w:r>
        <w:rPr>
          <w:rFonts w:hint="eastAsia"/>
          <w:snapToGrid w:val="0"/>
          <w:lang w:eastAsia="zh-CN"/>
        </w:rPr>
        <w:t xml:space="preserve"> (SS)</w:t>
      </w:r>
      <w:r>
        <w:rPr>
          <w:snapToGrid w:val="0"/>
          <w:lang w:eastAsia="zh-CN"/>
        </w:rPr>
        <w:t xml:space="preserve"> </w:t>
      </w:r>
      <w:r>
        <w:t>definitions</w:t>
      </w:r>
    </w:p>
    <w:p w14:paraId="320B8E28" w14:textId="77777777" w:rsidR="00080512" w:rsidRDefault="002C2280" w:rsidP="002C2280">
      <w:pPr>
        <w:pStyle w:val="ZT"/>
        <w:framePr w:wrap="notBeside"/>
      </w:pPr>
      <w:r>
        <w:t xml:space="preserve"> </w:t>
      </w:r>
      <w:r w:rsidR="00080512">
        <w:t>(</w:t>
      </w:r>
      <w:r w:rsidR="00080512">
        <w:rPr>
          <w:rStyle w:val="ZGSM"/>
        </w:rPr>
        <w:t>Release</w:t>
      </w:r>
      <w:r w:rsidR="00B912F9">
        <w:rPr>
          <w:rStyle w:val="ZGSM"/>
        </w:rPr>
        <w:t xml:space="preserve"> 19</w:t>
      </w:r>
      <w:r w:rsidR="00080512">
        <w:t>)</w:t>
      </w:r>
    </w:p>
    <w:p w14:paraId="00596D07" w14:textId="77777777" w:rsidR="00080512" w:rsidRDefault="00080512">
      <w:pPr>
        <w:pStyle w:val="ZT"/>
        <w:framePr w:wrap="notBeside"/>
        <w:rPr>
          <w:i/>
          <w:sz w:val="28"/>
        </w:rPr>
      </w:pPr>
    </w:p>
    <w:bookmarkStart w:id="1" w:name="_MON_1684549432"/>
    <w:bookmarkEnd w:id="1"/>
    <w:p w14:paraId="01B84684" w14:textId="77777777" w:rsidR="00542AF7" w:rsidRPr="00542AF7" w:rsidRDefault="00B22053" w:rsidP="00542AF7">
      <w:pPr>
        <w:pStyle w:val="ZU"/>
        <w:framePr w:h="2405" w:hRule="exact" w:wrap="notBeside"/>
        <w:tabs>
          <w:tab w:val="right" w:pos="10205"/>
        </w:tabs>
        <w:jc w:val="left"/>
        <w:rPr>
          <w:i/>
        </w:rPr>
      </w:pPr>
      <w:r w:rsidRPr="00B22053">
        <w:rPr>
          <w:i/>
        </w:rPr>
        <w:object w:dxaOrig="2026" w:dyaOrig="1251" w14:anchorId="358F4A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79pt" o:ole="">
            <v:imagedata r:id="rId8" o:title=""/>
          </v:shape>
          <o:OLEObject Type="Embed" ProgID="Word.Picture.8" ShapeID="_x0000_i1025" DrawAspect="Content" ObjectID="_1822208449" r:id="rId9"/>
        </w:object>
      </w:r>
      <w:r w:rsidR="00542AF7" w:rsidRPr="00542AF7">
        <w:rPr>
          <w:i/>
        </w:rPr>
        <w:tab/>
      </w:r>
      <w:r w:rsidR="00BD7B94">
        <w:rPr>
          <w:i/>
        </w:rPr>
        <w:pict w14:anchorId="55275492">
          <v:shape id="_x0000_i1026" type="#_x0000_t75" style="width:128pt;height:75pt">
            <v:imagedata r:id="rId10" o:title="3GPP-logo_web"/>
          </v:shape>
        </w:pict>
      </w:r>
    </w:p>
    <w:p w14:paraId="1575E670" w14:textId="77777777" w:rsidR="00080512" w:rsidRDefault="00080512" w:rsidP="001B15C2">
      <w:pPr>
        <w:pStyle w:val="ZU"/>
        <w:framePr w:h="2405" w:hRule="exact" w:wrap="notBeside"/>
        <w:tabs>
          <w:tab w:val="right" w:pos="10206"/>
        </w:tabs>
        <w:jc w:val="left"/>
      </w:pPr>
    </w:p>
    <w:p w14:paraId="6716062E" w14:textId="77777777" w:rsidR="00080512" w:rsidRDefault="00080512" w:rsidP="00734A5B">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52F7F2CE" w14:textId="77777777" w:rsidR="00080512" w:rsidRDefault="00080512">
      <w:pPr>
        <w:pStyle w:val="ZV"/>
        <w:framePr w:wrap="notBeside"/>
      </w:pPr>
    </w:p>
    <w:p w14:paraId="0D2AB423" w14:textId="77777777" w:rsidR="00080512" w:rsidRDefault="00080512"/>
    <w:bookmarkEnd w:id="0"/>
    <w:p w14:paraId="3A4D5A63" w14:textId="77777777" w:rsidR="00080512" w:rsidRDefault="00080512">
      <w:pPr>
        <w:sectPr w:rsidR="00080512">
          <w:footnotePr>
            <w:numRestart w:val="eachSect"/>
          </w:footnotePr>
          <w:pgSz w:w="11907" w:h="16840"/>
          <w:pgMar w:top="2268" w:right="851" w:bottom="10773" w:left="851" w:header="0" w:footer="0" w:gutter="0"/>
          <w:cols w:space="720"/>
        </w:sectPr>
      </w:pPr>
    </w:p>
    <w:p w14:paraId="4491603B" w14:textId="77777777" w:rsidR="00080512" w:rsidRDefault="00080512">
      <w:bookmarkStart w:id="2" w:name="page2"/>
    </w:p>
    <w:p w14:paraId="1825903A" w14:textId="77777777" w:rsidR="00080512" w:rsidRDefault="00080512">
      <w:pPr>
        <w:pStyle w:val="FP"/>
        <w:framePr w:wrap="notBeside" w:hAnchor="margin" w:y="1419"/>
        <w:pBdr>
          <w:bottom w:val="single" w:sz="6" w:space="1" w:color="auto"/>
        </w:pBdr>
        <w:spacing w:before="240"/>
        <w:ind w:left="2835" w:right="2835"/>
        <w:jc w:val="center"/>
      </w:pPr>
      <w:r>
        <w:t>Keywords</w:t>
      </w:r>
    </w:p>
    <w:p w14:paraId="741ABDE9" w14:textId="77777777" w:rsidR="000934BB" w:rsidRPr="00B274C8" w:rsidRDefault="000934BB" w:rsidP="000934BB">
      <w:pPr>
        <w:pStyle w:val="FP"/>
        <w:framePr w:wrap="notBeside" w:hAnchor="margin" w:y="1419"/>
        <w:ind w:left="2835" w:right="2835"/>
        <w:jc w:val="center"/>
        <w:rPr>
          <w:rFonts w:ascii="Arial" w:hAnsi="Arial"/>
          <w:sz w:val="18"/>
          <w:lang w:eastAsia="zh-CN"/>
        </w:rPr>
      </w:pPr>
      <w:r>
        <w:rPr>
          <w:rFonts w:ascii="Arial" w:hAnsi="Arial"/>
          <w:sz w:val="18"/>
        </w:rPr>
        <w:t xml:space="preserve">GSM, UMTS, </w:t>
      </w:r>
      <w:r w:rsidR="003E32BE">
        <w:rPr>
          <w:rFonts w:ascii="Arial" w:hAnsi="Arial" w:hint="eastAsia"/>
          <w:sz w:val="18"/>
          <w:lang w:eastAsia="zh-CN"/>
        </w:rPr>
        <w:t xml:space="preserve">LTE, </w:t>
      </w:r>
      <w:r w:rsidR="00AB041B">
        <w:rPr>
          <w:rFonts w:ascii="Arial" w:hAnsi="Arial" w:hint="eastAsia"/>
          <w:sz w:val="18"/>
          <w:lang w:eastAsia="zh-CN"/>
        </w:rPr>
        <w:t>M</w:t>
      </w:r>
      <w:r w:rsidRPr="00B274C8">
        <w:rPr>
          <w:rFonts w:ascii="Arial" w:hAnsi="Arial"/>
          <w:sz w:val="18"/>
        </w:rPr>
        <w:t>anagement</w:t>
      </w:r>
      <w:r w:rsidR="00010C14">
        <w:rPr>
          <w:rFonts w:ascii="Arial" w:hAnsi="Arial" w:hint="eastAsia"/>
          <w:sz w:val="18"/>
          <w:lang w:eastAsia="zh-CN"/>
        </w:rPr>
        <w:t xml:space="preserve">, </w:t>
      </w:r>
      <w:r w:rsidR="00AB041B">
        <w:rPr>
          <w:rFonts w:ascii="Arial" w:hAnsi="Arial"/>
          <w:sz w:val="18"/>
          <w:lang w:eastAsia="zh-CN"/>
        </w:rPr>
        <w:t xml:space="preserve">CORBA, XML, </w:t>
      </w:r>
      <w:r w:rsidR="00010C14">
        <w:rPr>
          <w:rFonts w:ascii="Arial" w:hAnsi="Arial" w:hint="eastAsia"/>
          <w:sz w:val="18"/>
          <w:lang w:eastAsia="zh-CN"/>
        </w:rPr>
        <w:t>SOAP</w:t>
      </w:r>
    </w:p>
    <w:p w14:paraId="40F4805E" w14:textId="77777777" w:rsidR="00080512" w:rsidRDefault="00080512">
      <w:pPr>
        <w:rPr>
          <w:lang w:eastAsia="zh-CN"/>
        </w:rPr>
      </w:pPr>
    </w:p>
    <w:p w14:paraId="7EED5F33" w14:textId="77777777" w:rsidR="00080512" w:rsidRDefault="00080512">
      <w:pPr>
        <w:pStyle w:val="FP"/>
        <w:framePr w:wrap="notBeside" w:hAnchor="margin" w:yAlign="center"/>
        <w:spacing w:after="240"/>
        <w:ind w:left="2835" w:right="2835"/>
        <w:jc w:val="center"/>
        <w:rPr>
          <w:rFonts w:ascii="Arial" w:hAnsi="Arial"/>
          <w:b/>
          <w:i/>
        </w:rPr>
      </w:pPr>
      <w:r>
        <w:rPr>
          <w:rFonts w:ascii="Arial" w:hAnsi="Arial"/>
          <w:b/>
          <w:i/>
        </w:rPr>
        <w:t>3GPP</w:t>
      </w:r>
    </w:p>
    <w:p w14:paraId="736A2B8C" w14:textId="77777777" w:rsidR="00080512" w:rsidRDefault="00080512">
      <w:pPr>
        <w:pStyle w:val="FP"/>
        <w:framePr w:wrap="notBeside" w:hAnchor="margin" w:yAlign="center"/>
        <w:pBdr>
          <w:bottom w:val="single" w:sz="6" w:space="1" w:color="auto"/>
        </w:pBdr>
        <w:ind w:left="2835" w:right="2835"/>
        <w:jc w:val="center"/>
      </w:pPr>
      <w:r>
        <w:t>Postal address</w:t>
      </w:r>
    </w:p>
    <w:p w14:paraId="4B159C29" w14:textId="77777777" w:rsidR="00080512" w:rsidRDefault="00080512">
      <w:pPr>
        <w:pStyle w:val="FP"/>
        <w:framePr w:wrap="notBeside" w:hAnchor="margin" w:yAlign="center"/>
        <w:ind w:left="2835" w:right="2835"/>
        <w:jc w:val="center"/>
        <w:rPr>
          <w:rFonts w:ascii="Arial" w:hAnsi="Arial"/>
          <w:sz w:val="18"/>
        </w:rPr>
      </w:pPr>
    </w:p>
    <w:p w14:paraId="1714A5F1" w14:textId="77777777" w:rsidR="00080512" w:rsidRPr="0047680C" w:rsidRDefault="00080512">
      <w:pPr>
        <w:pStyle w:val="FP"/>
        <w:framePr w:wrap="notBeside" w:hAnchor="margin" w:yAlign="center"/>
        <w:pBdr>
          <w:bottom w:val="single" w:sz="6" w:space="1" w:color="auto"/>
        </w:pBdr>
        <w:spacing w:before="240"/>
        <w:ind w:left="2835" w:right="2835"/>
        <w:jc w:val="center"/>
        <w:rPr>
          <w:lang w:val="fr-FR"/>
        </w:rPr>
      </w:pPr>
      <w:r w:rsidRPr="0047680C">
        <w:rPr>
          <w:lang w:val="fr-FR"/>
        </w:rPr>
        <w:t>3GPP support office address</w:t>
      </w:r>
    </w:p>
    <w:p w14:paraId="0E2EC840" w14:textId="77777777" w:rsidR="00080512" w:rsidRDefault="0008051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3C4ED7B" w14:textId="77777777" w:rsidR="00080512" w:rsidRDefault="0008051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24D7644C" w14:textId="77777777" w:rsidR="00080512" w:rsidRPr="00410996" w:rsidRDefault="00080512">
      <w:pPr>
        <w:pStyle w:val="FP"/>
        <w:framePr w:wrap="notBeside" w:hAnchor="margin" w:yAlign="center"/>
        <w:spacing w:after="20"/>
        <w:ind w:left="2835" w:right="2835"/>
        <w:jc w:val="center"/>
        <w:rPr>
          <w:rFonts w:ascii="Arial" w:hAnsi="Arial"/>
          <w:sz w:val="18"/>
          <w:lang w:val="en-US"/>
        </w:rPr>
      </w:pPr>
      <w:r w:rsidRPr="00410996">
        <w:rPr>
          <w:rFonts w:ascii="Arial" w:hAnsi="Arial"/>
          <w:sz w:val="18"/>
          <w:lang w:val="en-US"/>
        </w:rPr>
        <w:t>Tel.: +33 4 92 94 42 00 Fax: +33 4 93 65 47 16</w:t>
      </w:r>
    </w:p>
    <w:p w14:paraId="762F7E90" w14:textId="77777777" w:rsidR="00080512" w:rsidRPr="00410996" w:rsidRDefault="00080512">
      <w:pPr>
        <w:pStyle w:val="FP"/>
        <w:framePr w:wrap="notBeside" w:hAnchor="margin" w:yAlign="center"/>
        <w:pBdr>
          <w:bottom w:val="single" w:sz="6" w:space="1" w:color="auto"/>
        </w:pBdr>
        <w:spacing w:before="240"/>
        <w:ind w:left="2835" w:right="2835"/>
        <w:jc w:val="center"/>
        <w:rPr>
          <w:lang w:val="en-US"/>
        </w:rPr>
      </w:pPr>
      <w:r w:rsidRPr="00410996">
        <w:rPr>
          <w:lang w:val="en-US"/>
        </w:rPr>
        <w:t>Internet</w:t>
      </w:r>
    </w:p>
    <w:p w14:paraId="17175B0B" w14:textId="77777777" w:rsidR="00080512" w:rsidRPr="00410996" w:rsidRDefault="00080512">
      <w:pPr>
        <w:pStyle w:val="FP"/>
        <w:framePr w:wrap="notBeside" w:hAnchor="margin" w:yAlign="center"/>
        <w:ind w:left="2835" w:right="2835"/>
        <w:jc w:val="center"/>
        <w:rPr>
          <w:rFonts w:ascii="Arial" w:hAnsi="Arial"/>
          <w:sz w:val="18"/>
          <w:lang w:val="en-US"/>
        </w:rPr>
      </w:pPr>
      <w:r w:rsidRPr="00410996">
        <w:rPr>
          <w:rFonts w:ascii="Arial" w:hAnsi="Arial"/>
          <w:sz w:val="18"/>
          <w:lang w:val="en-US"/>
        </w:rPr>
        <w:t>http://www.3gpp.org</w:t>
      </w:r>
    </w:p>
    <w:p w14:paraId="760C6ADE" w14:textId="77777777" w:rsidR="00080512" w:rsidRPr="00410996" w:rsidRDefault="00080512">
      <w:pPr>
        <w:rPr>
          <w:lang w:val="en-US"/>
        </w:rPr>
      </w:pPr>
    </w:p>
    <w:p w14:paraId="556CB77D" w14:textId="77777777" w:rsidR="00080512" w:rsidRPr="00410996" w:rsidRDefault="00080512" w:rsidP="00FA1266">
      <w:pPr>
        <w:pStyle w:val="FP"/>
        <w:framePr w:h="3057" w:hRule="exact" w:wrap="notBeside" w:vAnchor="page" w:hAnchor="margin" w:y="12605"/>
        <w:pBdr>
          <w:bottom w:val="single" w:sz="6" w:space="1" w:color="auto"/>
        </w:pBdr>
        <w:spacing w:after="240"/>
        <w:jc w:val="center"/>
        <w:rPr>
          <w:rFonts w:ascii="Arial" w:hAnsi="Arial"/>
          <w:b/>
          <w:i/>
          <w:noProof/>
          <w:lang w:val="en-US"/>
        </w:rPr>
      </w:pPr>
      <w:r w:rsidRPr="00410996">
        <w:rPr>
          <w:rFonts w:ascii="Arial" w:hAnsi="Arial"/>
          <w:b/>
          <w:i/>
          <w:noProof/>
          <w:lang w:val="en-US"/>
        </w:rPr>
        <w:t>Copyright Notification</w:t>
      </w:r>
    </w:p>
    <w:p w14:paraId="46C82587" w14:textId="77777777" w:rsidR="00080512" w:rsidRDefault="00080512" w:rsidP="00FA1266">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7549432" w14:textId="77777777" w:rsidR="00080512" w:rsidRDefault="00080512" w:rsidP="00FA1266">
      <w:pPr>
        <w:pStyle w:val="FP"/>
        <w:framePr w:h="3057" w:hRule="exact" w:wrap="notBeside" w:vAnchor="page" w:hAnchor="margin" w:y="12605"/>
        <w:jc w:val="center"/>
        <w:rPr>
          <w:noProof/>
        </w:rPr>
      </w:pPr>
    </w:p>
    <w:p w14:paraId="52C60812" w14:textId="77777777" w:rsidR="00080512" w:rsidRDefault="006C7E31" w:rsidP="00FA1266">
      <w:pPr>
        <w:pStyle w:val="FP"/>
        <w:framePr w:h="3057" w:hRule="exact" w:wrap="notBeside" w:vAnchor="page" w:hAnchor="margin" w:y="12605"/>
        <w:jc w:val="center"/>
        <w:rPr>
          <w:noProof/>
          <w:sz w:val="18"/>
        </w:rPr>
      </w:pPr>
      <w:r>
        <w:rPr>
          <w:noProof/>
          <w:sz w:val="18"/>
        </w:rPr>
        <w:t>©</w:t>
      </w:r>
      <w:r w:rsidR="00B912F9">
        <w:rPr>
          <w:noProof/>
          <w:sz w:val="18"/>
        </w:rPr>
        <w:t xml:space="preserve"> 2025</w:t>
      </w:r>
      <w:r w:rsidR="00BA1A2A">
        <w:rPr>
          <w:noProof/>
          <w:sz w:val="18"/>
        </w:rPr>
        <w:t>, 3GPP Organizational Partners (ARIB, ATIS, CCSA, ETSI, TSDSI, TTA, TTC).</w:t>
      </w:r>
      <w:bookmarkStart w:id="3" w:name="copyrightaddon"/>
      <w:bookmarkEnd w:id="3"/>
    </w:p>
    <w:p w14:paraId="12308670" w14:textId="77777777" w:rsidR="00734A5B" w:rsidRDefault="00080512" w:rsidP="00FA1266">
      <w:pPr>
        <w:pStyle w:val="FP"/>
        <w:framePr w:h="3057" w:hRule="exact" w:wrap="notBeside" w:vAnchor="page" w:hAnchor="margin" w:y="12605"/>
        <w:jc w:val="center"/>
        <w:rPr>
          <w:noProof/>
          <w:sz w:val="18"/>
        </w:rPr>
      </w:pPr>
      <w:r>
        <w:rPr>
          <w:noProof/>
          <w:sz w:val="18"/>
        </w:rPr>
        <w:t>All rights reserved.</w:t>
      </w:r>
    </w:p>
    <w:p w14:paraId="6AA23FBE" w14:textId="77777777" w:rsidR="00734A5B" w:rsidRDefault="00734A5B" w:rsidP="00FA1266">
      <w:pPr>
        <w:pStyle w:val="FP"/>
        <w:framePr w:h="3057" w:hRule="exact" w:wrap="notBeside" w:vAnchor="page" w:hAnchor="margin" w:y="12605"/>
        <w:rPr>
          <w:noProof/>
          <w:sz w:val="18"/>
        </w:rPr>
      </w:pPr>
      <w:r>
        <w:rPr>
          <w:noProof/>
          <w:sz w:val="18"/>
        </w:rPr>
        <w:t>UMTS™ is a Trade Mark of ETSI registered for the benefit of its members</w:t>
      </w:r>
    </w:p>
    <w:p w14:paraId="6D7439AE" w14:textId="77777777" w:rsidR="00080512" w:rsidRDefault="00734A5B" w:rsidP="00FA1266">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sidR="00080512">
        <w:rPr>
          <w:noProof/>
          <w:sz w:val="18"/>
        </w:rPr>
        <w:br/>
      </w:r>
      <w:r w:rsidR="00FA1266">
        <w:rPr>
          <w:noProof/>
          <w:sz w:val="18"/>
        </w:rPr>
        <w:t>LTE™ is a Trade Mark of ETSI registered for the benefit of its Members and of the 3GPP Organizational Partners</w:t>
      </w:r>
    </w:p>
    <w:p w14:paraId="1ED5CA5D" w14:textId="77777777" w:rsidR="00FA1266" w:rsidRDefault="00FA1266" w:rsidP="00FA1266">
      <w:pPr>
        <w:pStyle w:val="FP"/>
        <w:framePr w:h="3057" w:hRule="exact" w:wrap="notBeside" w:vAnchor="page" w:hAnchor="margin" w:y="12605"/>
        <w:rPr>
          <w:noProof/>
          <w:sz w:val="18"/>
        </w:rPr>
      </w:pPr>
      <w:r>
        <w:rPr>
          <w:noProof/>
          <w:sz w:val="18"/>
        </w:rPr>
        <w:t>GSM® and the GSM logo are registered and owned by the GSM Association</w:t>
      </w:r>
    </w:p>
    <w:bookmarkEnd w:id="2"/>
    <w:p w14:paraId="0AC118E5" w14:textId="77777777" w:rsidR="00080512" w:rsidRDefault="00080512">
      <w:pPr>
        <w:pStyle w:val="TT"/>
      </w:pPr>
      <w:r>
        <w:br w:type="page"/>
      </w:r>
      <w:r>
        <w:lastRenderedPageBreak/>
        <w:t>Contents</w:t>
      </w:r>
    </w:p>
    <w:p w14:paraId="2CE4CB21" w14:textId="77777777" w:rsidR="001B15C2" w:rsidRDefault="001B15C2">
      <w:pPr>
        <w:pStyle w:val="TOC1"/>
        <w:rPr>
          <w:rFonts w:eastAsia="Batang"/>
          <w:sz w:val="24"/>
          <w:szCs w:val="24"/>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_Toc335991961 \h </w:instrText>
      </w:r>
      <w:r>
        <w:fldChar w:fldCharType="separate"/>
      </w:r>
      <w:r>
        <w:t>5</w:t>
      </w:r>
      <w:r>
        <w:fldChar w:fldCharType="end"/>
      </w:r>
    </w:p>
    <w:p w14:paraId="605184D5" w14:textId="77777777" w:rsidR="001B15C2" w:rsidRDefault="001B15C2">
      <w:pPr>
        <w:pStyle w:val="TOC1"/>
        <w:rPr>
          <w:rFonts w:eastAsia="Batang"/>
          <w:sz w:val="24"/>
          <w:szCs w:val="24"/>
          <w:lang w:eastAsia="ja-JP"/>
        </w:rPr>
      </w:pPr>
      <w:r>
        <w:t>Introduction</w:t>
      </w:r>
      <w:r>
        <w:tab/>
      </w:r>
      <w:r>
        <w:fldChar w:fldCharType="begin" w:fldLock="1"/>
      </w:r>
      <w:r>
        <w:instrText xml:space="preserve"> PAGEREF _Toc335991962 \h </w:instrText>
      </w:r>
      <w:r>
        <w:fldChar w:fldCharType="separate"/>
      </w:r>
      <w:r>
        <w:t>5</w:t>
      </w:r>
      <w:r>
        <w:fldChar w:fldCharType="end"/>
      </w:r>
    </w:p>
    <w:p w14:paraId="3261C309" w14:textId="77777777" w:rsidR="001B15C2" w:rsidRDefault="001B15C2">
      <w:pPr>
        <w:pStyle w:val="TOC1"/>
        <w:rPr>
          <w:rFonts w:eastAsia="Batang"/>
          <w:sz w:val="24"/>
          <w:szCs w:val="24"/>
          <w:lang w:eastAsia="ja-JP"/>
        </w:rPr>
      </w:pPr>
      <w:r>
        <w:t>1</w:t>
      </w:r>
      <w:r>
        <w:rPr>
          <w:rFonts w:eastAsia="Batang"/>
          <w:sz w:val="24"/>
          <w:szCs w:val="24"/>
          <w:lang w:eastAsia="ja-JP"/>
        </w:rPr>
        <w:tab/>
      </w:r>
      <w:r>
        <w:t>Scope</w:t>
      </w:r>
      <w:r>
        <w:tab/>
      </w:r>
      <w:r>
        <w:fldChar w:fldCharType="begin" w:fldLock="1"/>
      </w:r>
      <w:r>
        <w:instrText xml:space="preserve"> PAGEREF _Toc335991963 \h </w:instrText>
      </w:r>
      <w:r>
        <w:fldChar w:fldCharType="separate"/>
      </w:r>
      <w:r>
        <w:t>6</w:t>
      </w:r>
      <w:r>
        <w:fldChar w:fldCharType="end"/>
      </w:r>
    </w:p>
    <w:p w14:paraId="6B83FA12" w14:textId="77777777" w:rsidR="001B15C2" w:rsidRDefault="001B15C2">
      <w:pPr>
        <w:pStyle w:val="TOC1"/>
        <w:rPr>
          <w:rFonts w:eastAsia="Batang"/>
          <w:sz w:val="24"/>
          <w:szCs w:val="24"/>
          <w:lang w:eastAsia="ja-JP"/>
        </w:rPr>
      </w:pPr>
      <w:r>
        <w:t>2</w:t>
      </w:r>
      <w:r>
        <w:rPr>
          <w:rFonts w:eastAsia="Batang"/>
          <w:sz w:val="24"/>
          <w:szCs w:val="24"/>
          <w:lang w:eastAsia="ja-JP"/>
        </w:rPr>
        <w:tab/>
      </w:r>
      <w:r>
        <w:t>References</w:t>
      </w:r>
      <w:r>
        <w:tab/>
      </w:r>
      <w:r>
        <w:fldChar w:fldCharType="begin" w:fldLock="1"/>
      </w:r>
      <w:r>
        <w:instrText xml:space="preserve"> PAGEREF _Toc335991964 \h </w:instrText>
      </w:r>
      <w:r>
        <w:fldChar w:fldCharType="separate"/>
      </w:r>
      <w:r>
        <w:t>6</w:t>
      </w:r>
      <w:r>
        <w:fldChar w:fldCharType="end"/>
      </w:r>
    </w:p>
    <w:p w14:paraId="411D8185" w14:textId="77777777" w:rsidR="001B15C2" w:rsidRDefault="001B15C2">
      <w:pPr>
        <w:pStyle w:val="TOC1"/>
        <w:rPr>
          <w:rFonts w:eastAsia="Batang"/>
          <w:sz w:val="24"/>
          <w:szCs w:val="24"/>
          <w:lang w:eastAsia="ja-JP"/>
        </w:rPr>
      </w:pPr>
      <w:r>
        <w:t>3</w:t>
      </w:r>
      <w:r>
        <w:rPr>
          <w:rFonts w:eastAsia="Batang"/>
          <w:sz w:val="24"/>
          <w:szCs w:val="24"/>
          <w:lang w:eastAsia="ja-JP"/>
        </w:rPr>
        <w:tab/>
      </w:r>
      <w:r>
        <w:t>Definitions and abbreviations</w:t>
      </w:r>
      <w:r>
        <w:tab/>
      </w:r>
      <w:r>
        <w:fldChar w:fldCharType="begin" w:fldLock="1"/>
      </w:r>
      <w:r>
        <w:instrText xml:space="preserve"> PAGEREF _Toc335991965 \h </w:instrText>
      </w:r>
      <w:r>
        <w:fldChar w:fldCharType="separate"/>
      </w:r>
      <w:r>
        <w:t>7</w:t>
      </w:r>
      <w:r>
        <w:fldChar w:fldCharType="end"/>
      </w:r>
    </w:p>
    <w:p w14:paraId="23FEA442" w14:textId="77777777" w:rsidR="001B15C2" w:rsidRDefault="001B15C2">
      <w:pPr>
        <w:pStyle w:val="TOC2"/>
        <w:rPr>
          <w:rFonts w:eastAsia="Batang"/>
          <w:sz w:val="24"/>
          <w:szCs w:val="24"/>
          <w:lang w:eastAsia="ja-JP"/>
        </w:rPr>
      </w:pPr>
      <w:r>
        <w:t>3.1</w:t>
      </w:r>
      <w:r>
        <w:rPr>
          <w:rFonts w:eastAsia="Batang"/>
          <w:sz w:val="24"/>
          <w:szCs w:val="24"/>
          <w:lang w:eastAsia="ja-JP"/>
        </w:rPr>
        <w:tab/>
      </w:r>
      <w:r>
        <w:t>Definitions</w:t>
      </w:r>
      <w:r>
        <w:tab/>
      </w:r>
      <w:r>
        <w:fldChar w:fldCharType="begin" w:fldLock="1"/>
      </w:r>
      <w:r>
        <w:instrText xml:space="preserve"> PAGEREF _Toc335991966 \h </w:instrText>
      </w:r>
      <w:r>
        <w:fldChar w:fldCharType="separate"/>
      </w:r>
      <w:r>
        <w:t>7</w:t>
      </w:r>
      <w:r>
        <w:fldChar w:fldCharType="end"/>
      </w:r>
    </w:p>
    <w:p w14:paraId="7AF042C0" w14:textId="77777777" w:rsidR="001B15C2" w:rsidRDefault="001B15C2">
      <w:pPr>
        <w:pStyle w:val="TOC2"/>
        <w:rPr>
          <w:rFonts w:eastAsia="Batang"/>
          <w:sz w:val="24"/>
          <w:szCs w:val="24"/>
          <w:lang w:eastAsia="ja-JP"/>
        </w:rPr>
      </w:pPr>
      <w:r>
        <w:t>3.2</w:t>
      </w:r>
      <w:r>
        <w:rPr>
          <w:rFonts w:eastAsia="Batang"/>
          <w:sz w:val="24"/>
          <w:szCs w:val="24"/>
          <w:lang w:eastAsia="ja-JP"/>
        </w:rPr>
        <w:tab/>
      </w:r>
      <w:r>
        <w:t>Abbreviations</w:t>
      </w:r>
      <w:r>
        <w:tab/>
      </w:r>
      <w:r>
        <w:fldChar w:fldCharType="begin" w:fldLock="1"/>
      </w:r>
      <w:r>
        <w:instrText xml:space="preserve"> PAGEREF _Toc335991967 \h </w:instrText>
      </w:r>
      <w:r>
        <w:fldChar w:fldCharType="separate"/>
      </w:r>
      <w:r>
        <w:t>8</w:t>
      </w:r>
      <w:r>
        <w:fldChar w:fldCharType="end"/>
      </w:r>
    </w:p>
    <w:p w14:paraId="6E3DCA97" w14:textId="77777777" w:rsidR="001B15C2" w:rsidRDefault="001B15C2">
      <w:pPr>
        <w:pStyle w:val="TOC1"/>
        <w:rPr>
          <w:rFonts w:eastAsia="Batang"/>
          <w:sz w:val="24"/>
          <w:szCs w:val="24"/>
          <w:lang w:eastAsia="ja-JP"/>
        </w:rPr>
      </w:pPr>
      <w:r>
        <w:t>4</w:t>
      </w:r>
      <w:r>
        <w:rPr>
          <w:rFonts w:eastAsia="Batang"/>
          <w:sz w:val="24"/>
          <w:szCs w:val="24"/>
          <w:lang w:eastAsia="ja-JP"/>
        </w:rPr>
        <w:tab/>
      </w:r>
      <w:r>
        <w:t>Solution Set definitions</w:t>
      </w:r>
      <w:r>
        <w:tab/>
      </w:r>
      <w:r>
        <w:fldChar w:fldCharType="begin" w:fldLock="1"/>
      </w:r>
      <w:r>
        <w:instrText xml:space="preserve"> PAGEREF _Toc335991968 \h </w:instrText>
      </w:r>
      <w:r>
        <w:fldChar w:fldCharType="separate"/>
      </w:r>
      <w:r>
        <w:t>8</w:t>
      </w:r>
      <w:r>
        <w:fldChar w:fldCharType="end"/>
      </w:r>
    </w:p>
    <w:p w14:paraId="5391F306" w14:textId="77777777" w:rsidR="001B15C2" w:rsidRDefault="001B15C2" w:rsidP="001B15C2">
      <w:pPr>
        <w:pStyle w:val="TOC8"/>
        <w:rPr>
          <w:rFonts w:eastAsia="Batang"/>
          <w:b w:val="0"/>
          <w:sz w:val="24"/>
          <w:szCs w:val="24"/>
          <w:lang w:eastAsia="ja-JP"/>
        </w:rPr>
      </w:pPr>
      <w:r>
        <w:t>Annex A (normative):</w:t>
      </w:r>
      <w:r>
        <w:tab/>
        <w:t>CORBA Solution Set</w:t>
      </w:r>
      <w:r>
        <w:tab/>
      </w:r>
      <w:r>
        <w:fldChar w:fldCharType="begin" w:fldLock="1"/>
      </w:r>
      <w:r>
        <w:instrText xml:space="preserve"> PAGEREF _Toc335991969 \h </w:instrText>
      </w:r>
      <w:r>
        <w:fldChar w:fldCharType="separate"/>
      </w:r>
      <w:r>
        <w:t>9</w:t>
      </w:r>
      <w:r>
        <w:fldChar w:fldCharType="end"/>
      </w:r>
    </w:p>
    <w:p w14:paraId="212503E0" w14:textId="77777777" w:rsidR="001B15C2" w:rsidRDefault="001B15C2">
      <w:pPr>
        <w:pStyle w:val="TOC1"/>
        <w:rPr>
          <w:rFonts w:eastAsia="Batang"/>
          <w:sz w:val="24"/>
          <w:szCs w:val="24"/>
          <w:lang w:eastAsia="ja-JP"/>
        </w:rPr>
      </w:pPr>
      <w:r>
        <w:t>A.1</w:t>
      </w:r>
      <w:r>
        <w:rPr>
          <w:rFonts w:eastAsia="Batang"/>
          <w:sz w:val="24"/>
          <w:szCs w:val="24"/>
          <w:lang w:eastAsia="ja-JP"/>
        </w:rPr>
        <w:tab/>
      </w:r>
      <w:r>
        <w:t>Architectural features</w:t>
      </w:r>
      <w:r>
        <w:tab/>
      </w:r>
      <w:r>
        <w:fldChar w:fldCharType="begin" w:fldLock="1"/>
      </w:r>
      <w:r>
        <w:instrText xml:space="preserve"> PAGEREF _Toc335991970 \h </w:instrText>
      </w:r>
      <w:r>
        <w:fldChar w:fldCharType="separate"/>
      </w:r>
      <w:r>
        <w:t>9</w:t>
      </w:r>
      <w:r>
        <w:fldChar w:fldCharType="end"/>
      </w:r>
    </w:p>
    <w:p w14:paraId="241261EC" w14:textId="77777777" w:rsidR="001B15C2" w:rsidRDefault="001B15C2">
      <w:pPr>
        <w:pStyle w:val="TOC2"/>
        <w:rPr>
          <w:rFonts w:eastAsia="Batang"/>
          <w:sz w:val="24"/>
          <w:szCs w:val="24"/>
          <w:lang w:eastAsia="ja-JP"/>
        </w:rPr>
      </w:pPr>
      <w:r>
        <w:t>A.1.1</w:t>
      </w:r>
      <w:r>
        <w:rPr>
          <w:rFonts w:eastAsia="Batang"/>
          <w:sz w:val="24"/>
          <w:szCs w:val="24"/>
        </w:rPr>
        <w:tab/>
      </w:r>
      <w:r>
        <w:rPr>
          <w:lang w:eastAsia="zh-CN"/>
        </w:rPr>
        <w:t>Syntax for Distinguished Names</w:t>
      </w:r>
      <w:r>
        <w:tab/>
      </w:r>
      <w:r>
        <w:fldChar w:fldCharType="begin" w:fldLock="1"/>
      </w:r>
      <w:r>
        <w:instrText xml:space="preserve"> PAGEREF _Toc335991971 \h </w:instrText>
      </w:r>
      <w:r>
        <w:fldChar w:fldCharType="separate"/>
      </w:r>
      <w:r>
        <w:t>9</w:t>
      </w:r>
      <w:r>
        <w:fldChar w:fldCharType="end"/>
      </w:r>
    </w:p>
    <w:p w14:paraId="70436164" w14:textId="77777777" w:rsidR="001B15C2" w:rsidRDefault="001B15C2">
      <w:pPr>
        <w:pStyle w:val="TOC2"/>
        <w:rPr>
          <w:rFonts w:eastAsia="Batang"/>
          <w:sz w:val="24"/>
          <w:szCs w:val="24"/>
          <w:lang w:eastAsia="ja-JP"/>
        </w:rPr>
      </w:pPr>
      <w:r>
        <w:t>A.1.2</w:t>
      </w:r>
      <w:r>
        <w:rPr>
          <w:rFonts w:eastAsia="Batang"/>
          <w:sz w:val="24"/>
          <w:szCs w:val="24"/>
        </w:rPr>
        <w:tab/>
      </w:r>
      <w:r>
        <w:rPr>
          <w:lang w:eastAsia="zh-CN"/>
        </w:rPr>
        <w:t>Notification Services</w:t>
      </w:r>
      <w:r>
        <w:tab/>
      </w:r>
      <w:r>
        <w:fldChar w:fldCharType="begin" w:fldLock="1"/>
      </w:r>
      <w:r>
        <w:instrText xml:space="preserve"> PAGEREF _Toc335991972 \h </w:instrText>
      </w:r>
      <w:r>
        <w:fldChar w:fldCharType="separate"/>
      </w:r>
      <w:r>
        <w:t>9</w:t>
      </w:r>
      <w:r>
        <w:fldChar w:fldCharType="end"/>
      </w:r>
    </w:p>
    <w:p w14:paraId="63FC1E2E" w14:textId="77777777" w:rsidR="001B15C2" w:rsidRDefault="001B15C2">
      <w:pPr>
        <w:pStyle w:val="TOC2"/>
        <w:rPr>
          <w:rFonts w:eastAsia="Batang"/>
          <w:sz w:val="24"/>
          <w:szCs w:val="24"/>
          <w:lang w:eastAsia="ja-JP"/>
        </w:rPr>
      </w:pPr>
      <w:r>
        <w:t>A.1.3</w:t>
      </w:r>
      <w:r>
        <w:rPr>
          <w:rFonts w:eastAsia="Batang"/>
          <w:sz w:val="24"/>
          <w:szCs w:val="24"/>
        </w:rPr>
        <w:tab/>
      </w:r>
      <w:r>
        <w:rPr>
          <w:lang w:eastAsia="zh-CN"/>
        </w:rPr>
        <w:t>Push and Pull Style</w:t>
      </w:r>
      <w:r>
        <w:tab/>
      </w:r>
      <w:r>
        <w:fldChar w:fldCharType="begin" w:fldLock="1"/>
      </w:r>
      <w:r>
        <w:instrText xml:space="preserve"> PAGEREF _Toc335991973 \h </w:instrText>
      </w:r>
      <w:r>
        <w:fldChar w:fldCharType="separate"/>
      </w:r>
      <w:r>
        <w:t>9</w:t>
      </w:r>
      <w:r>
        <w:fldChar w:fldCharType="end"/>
      </w:r>
    </w:p>
    <w:p w14:paraId="5A1EB76E" w14:textId="77777777" w:rsidR="001B15C2" w:rsidRDefault="001B15C2">
      <w:pPr>
        <w:pStyle w:val="TOC2"/>
        <w:rPr>
          <w:rFonts w:eastAsia="Batang"/>
          <w:sz w:val="24"/>
          <w:szCs w:val="24"/>
          <w:lang w:eastAsia="ja-JP"/>
        </w:rPr>
      </w:pPr>
      <w:r>
        <w:t>A.1.4</w:t>
      </w:r>
      <w:r>
        <w:rPr>
          <w:rFonts w:eastAsia="Batang"/>
          <w:sz w:val="24"/>
          <w:szCs w:val="24"/>
        </w:rPr>
        <w:tab/>
      </w:r>
      <w:r>
        <w:rPr>
          <w:lang w:eastAsia="zh-CN"/>
        </w:rPr>
        <w:t>Support multiple notifications in one push operation</w:t>
      </w:r>
      <w:r>
        <w:tab/>
      </w:r>
      <w:r>
        <w:fldChar w:fldCharType="begin" w:fldLock="1"/>
      </w:r>
      <w:r>
        <w:instrText xml:space="preserve"> PAGEREF _Toc335991974 \h </w:instrText>
      </w:r>
      <w:r>
        <w:fldChar w:fldCharType="separate"/>
      </w:r>
      <w:r>
        <w:t>9</w:t>
      </w:r>
      <w:r>
        <w:fldChar w:fldCharType="end"/>
      </w:r>
    </w:p>
    <w:p w14:paraId="676FE64D" w14:textId="77777777" w:rsidR="001B15C2" w:rsidRDefault="001B15C2">
      <w:pPr>
        <w:pStyle w:val="TOC2"/>
        <w:rPr>
          <w:rFonts w:eastAsia="Batang"/>
          <w:sz w:val="24"/>
          <w:szCs w:val="24"/>
          <w:lang w:eastAsia="ja-JP"/>
        </w:rPr>
      </w:pPr>
      <w:r>
        <w:t>A.1.5</w:t>
      </w:r>
      <w:r>
        <w:rPr>
          <w:rFonts w:eastAsia="Batang"/>
          <w:sz w:val="24"/>
          <w:szCs w:val="24"/>
        </w:rPr>
        <w:tab/>
      </w:r>
      <w:r>
        <w:rPr>
          <w:lang w:eastAsia="zh-CN"/>
        </w:rPr>
        <w:t>Delta Synchronization Notification Interface</w:t>
      </w:r>
      <w:r>
        <w:tab/>
      </w:r>
      <w:r>
        <w:fldChar w:fldCharType="begin" w:fldLock="1"/>
      </w:r>
      <w:r>
        <w:instrText xml:space="preserve"> PAGEREF _Toc335991975 \h </w:instrText>
      </w:r>
      <w:r>
        <w:fldChar w:fldCharType="separate"/>
      </w:r>
      <w:r>
        <w:t>9</w:t>
      </w:r>
      <w:r>
        <w:fldChar w:fldCharType="end"/>
      </w:r>
    </w:p>
    <w:p w14:paraId="4AE31507" w14:textId="77777777" w:rsidR="001B15C2" w:rsidRDefault="001B15C2">
      <w:pPr>
        <w:pStyle w:val="TOC3"/>
        <w:rPr>
          <w:rFonts w:eastAsia="Batang"/>
          <w:sz w:val="24"/>
          <w:szCs w:val="24"/>
          <w:lang w:eastAsia="ja-JP"/>
        </w:rPr>
      </w:pPr>
      <w:r>
        <w:t>A.1.5.1</w:t>
      </w:r>
      <w:r>
        <w:rPr>
          <w:rFonts w:eastAsia="Batang"/>
          <w:sz w:val="24"/>
          <w:szCs w:val="24"/>
        </w:rPr>
        <w:tab/>
      </w:r>
      <w:r>
        <w:t xml:space="preserve">Method </w:t>
      </w:r>
      <w:r w:rsidRPr="00CD6726">
        <w:rPr>
          <w:rFonts w:ascii="Courier New" w:hAnsi="Courier New"/>
        </w:rPr>
        <w:t>push</w:t>
      </w:r>
      <w:r>
        <w:t xml:space="preserve"> (M)</w:t>
      </w:r>
      <w:r>
        <w:tab/>
      </w:r>
      <w:r>
        <w:fldChar w:fldCharType="begin" w:fldLock="1"/>
      </w:r>
      <w:r>
        <w:instrText xml:space="preserve"> PAGEREF _Toc335991976 \h </w:instrText>
      </w:r>
      <w:r>
        <w:fldChar w:fldCharType="separate"/>
      </w:r>
      <w:r>
        <w:t>9</w:t>
      </w:r>
      <w:r>
        <w:fldChar w:fldCharType="end"/>
      </w:r>
    </w:p>
    <w:p w14:paraId="04AA8D75" w14:textId="77777777" w:rsidR="001B15C2" w:rsidRDefault="001B15C2">
      <w:pPr>
        <w:pStyle w:val="TOC1"/>
        <w:rPr>
          <w:rFonts w:eastAsia="Batang"/>
          <w:sz w:val="24"/>
          <w:szCs w:val="24"/>
          <w:lang w:eastAsia="ja-JP"/>
        </w:rPr>
      </w:pPr>
      <w:r>
        <w:t>A.2</w:t>
      </w:r>
      <w:r>
        <w:rPr>
          <w:rFonts w:eastAsia="Batang"/>
          <w:sz w:val="24"/>
          <w:szCs w:val="24"/>
          <w:lang w:eastAsia="ja-JP"/>
        </w:rPr>
        <w:tab/>
      </w:r>
      <w:r>
        <w:t>Mapping</w:t>
      </w:r>
      <w:r>
        <w:tab/>
      </w:r>
      <w:r>
        <w:fldChar w:fldCharType="begin" w:fldLock="1"/>
      </w:r>
      <w:r>
        <w:instrText xml:space="preserve"> PAGEREF _Toc335991977 \h </w:instrText>
      </w:r>
      <w:r>
        <w:fldChar w:fldCharType="separate"/>
      </w:r>
      <w:r>
        <w:t>10</w:t>
      </w:r>
      <w:r>
        <w:fldChar w:fldCharType="end"/>
      </w:r>
    </w:p>
    <w:p w14:paraId="1E0161CD" w14:textId="77777777" w:rsidR="001B15C2" w:rsidRDefault="001B15C2">
      <w:pPr>
        <w:pStyle w:val="TOC2"/>
        <w:rPr>
          <w:rFonts w:eastAsia="Batang"/>
          <w:sz w:val="24"/>
          <w:szCs w:val="24"/>
          <w:lang w:eastAsia="ja-JP"/>
        </w:rPr>
      </w:pPr>
      <w:r>
        <w:t>A.2.1</w:t>
      </w:r>
      <w:r>
        <w:rPr>
          <w:rFonts w:eastAsia="Batang"/>
          <w:sz w:val="24"/>
          <w:szCs w:val="24"/>
        </w:rPr>
        <w:tab/>
      </w:r>
      <w:r>
        <w:rPr>
          <w:lang w:eastAsia="zh-CN"/>
        </w:rPr>
        <w:t>General mapping</w:t>
      </w:r>
      <w:r>
        <w:tab/>
      </w:r>
      <w:r>
        <w:fldChar w:fldCharType="begin" w:fldLock="1"/>
      </w:r>
      <w:r>
        <w:instrText xml:space="preserve"> PAGEREF _Toc335991978 \h </w:instrText>
      </w:r>
      <w:r>
        <w:fldChar w:fldCharType="separate"/>
      </w:r>
      <w:r>
        <w:t>10</w:t>
      </w:r>
      <w:r>
        <w:fldChar w:fldCharType="end"/>
      </w:r>
    </w:p>
    <w:p w14:paraId="3611B3F7" w14:textId="77777777" w:rsidR="001B15C2" w:rsidRDefault="001B15C2">
      <w:pPr>
        <w:pStyle w:val="TOC2"/>
        <w:rPr>
          <w:rFonts w:eastAsia="Batang"/>
          <w:sz w:val="24"/>
          <w:szCs w:val="24"/>
          <w:lang w:eastAsia="ja-JP"/>
        </w:rPr>
      </w:pPr>
      <w:r>
        <w:t>A.2.2</w:t>
      </w:r>
      <w:r>
        <w:rPr>
          <w:rFonts w:eastAsia="Batang"/>
          <w:sz w:val="24"/>
          <w:szCs w:val="24"/>
        </w:rPr>
        <w:tab/>
      </w:r>
      <w:r>
        <w:rPr>
          <w:lang w:eastAsia="zh-CN"/>
        </w:rPr>
        <w:t>Operation and notification mapping</w:t>
      </w:r>
      <w:r>
        <w:tab/>
      </w:r>
      <w:r>
        <w:fldChar w:fldCharType="begin" w:fldLock="1"/>
      </w:r>
      <w:r>
        <w:instrText xml:space="preserve"> PAGEREF _Toc335991979 \h </w:instrText>
      </w:r>
      <w:r>
        <w:fldChar w:fldCharType="separate"/>
      </w:r>
      <w:r>
        <w:t>10</w:t>
      </w:r>
      <w:r>
        <w:fldChar w:fldCharType="end"/>
      </w:r>
    </w:p>
    <w:p w14:paraId="6031D0F0" w14:textId="77777777" w:rsidR="001B15C2" w:rsidRDefault="001B15C2">
      <w:pPr>
        <w:pStyle w:val="TOC2"/>
        <w:rPr>
          <w:rFonts w:eastAsia="Batang"/>
          <w:sz w:val="24"/>
          <w:szCs w:val="24"/>
          <w:lang w:eastAsia="ja-JP"/>
        </w:rPr>
      </w:pPr>
      <w:r>
        <w:t>A.2.3</w:t>
      </w:r>
      <w:r>
        <w:rPr>
          <w:rFonts w:eastAsia="Batang"/>
          <w:sz w:val="24"/>
          <w:szCs w:val="24"/>
        </w:rPr>
        <w:tab/>
      </w:r>
      <w:r>
        <w:rPr>
          <w:lang w:eastAsia="zh-CN"/>
        </w:rPr>
        <w:t>Operation parameter mapping</w:t>
      </w:r>
      <w:r>
        <w:tab/>
      </w:r>
      <w:r>
        <w:fldChar w:fldCharType="begin" w:fldLock="1"/>
      </w:r>
      <w:r>
        <w:instrText xml:space="preserve"> PAGEREF _Toc335991980 \h </w:instrText>
      </w:r>
      <w:r>
        <w:fldChar w:fldCharType="separate"/>
      </w:r>
      <w:r>
        <w:t>10</w:t>
      </w:r>
      <w:r>
        <w:fldChar w:fldCharType="end"/>
      </w:r>
    </w:p>
    <w:p w14:paraId="72296897" w14:textId="77777777" w:rsidR="001B15C2" w:rsidRDefault="001B15C2">
      <w:pPr>
        <w:pStyle w:val="TOC2"/>
        <w:rPr>
          <w:rFonts w:eastAsia="Batang"/>
          <w:sz w:val="24"/>
          <w:szCs w:val="24"/>
          <w:lang w:eastAsia="ja-JP"/>
        </w:rPr>
      </w:pPr>
      <w:r>
        <w:t>A.2.4</w:t>
      </w:r>
      <w:r>
        <w:rPr>
          <w:rFonts w:eastAsia="Batang"/>
          <w:sz w:val="24"/>
          <w:szCs w:val="24"/>
        </w:rPr>
        <w:tab/>
      </w:r>
      <w:r>
        <w:rPr>
          <w:lang w:eastAsia="zh-CN"/>
        </w:rPr>
        <w:t>Notification parameter mapping</w:t>
      </w:r>
      <w:r>
        <w:tab/>
      </w:r>
      <w:r>
        <w:fldChar w:fldCharType="begin" w:fldLock="1"/>
      </w:r>
      <w:r>
        <w:instrText xml:space="preserve"> PAGEREF _Toc335991981 \h </w:instrText>
      </w:r>
      <w:r>
        <w:fldChar w:fldCharType="separate"/>
      </w:r>
      <w:r>
        <w:t>13</w:t>
      </w:r>
      <w:r>
        <w:fldChar w:fldCharType="end"/>
      </w:r>
    </w:p>
    <w:p w14:paraId="399E6E27" w14:textId="77777777" w:rsidR="001B15C2" w:rsidRDefault="001B15C2">
      <w:pPr>
        <w:pStyle w:val="TOC1"/>
        <w:rPr>
          <w:rFonts w:eastAsia="Batang"/>
          <w:sz w:val="24"/>
          <w:szCs w:val="24"/>
          <w:lang w:eastAsia="ja-JP"/>
        </w:rPr>
      </w:pPr>
      <w:r>
        <w:t>A.3</w:t>
      </w:r>
      <w:r>
        <w:rPr>
          <w:rFonts w:eastAsia="Batang"/>
          <w:sz w:val="24"/>
          <w:szCs w:val="24"/>
          <w:lang w:eastAsia="ja-JP"/>
        </w:rPr>
        <w:tab/>
      </w:r>
      <w:r>
        <w:t>Solution Set definitions</w:t>
      </w:r>
      <w:r>
        <w:tab/>
      </w:r>
      <w:r>
        <w:fldChar w:fldCharType="begin" w:fldLock="1"/>
      </w:r>
      <w:r>
        <w:instrText xml:space="preserve"> PAGEREF _Toc335991982 \h </w:instrText>
      </w:r>
      <w:r>
        <w:fldChar w:fldCharType="separate"/>
      </w:r>
      <w:r>
        <w:t>17</w:t>
      </w:r>
      <w:r>
        <w:fldChar w:fldCharType="end"/>
      </w:r>
    </w:p>
    <w:p w14:paraId="0DF4AD68" w14:textId="77777777" w:rsidR="001B15C2" w:rsidRDefault="001B15C2">
      <w:pPr>
        <w:pStyle w:val="TOC2"/>
        <w:rPr>
          <w:rFonts w:eastAsia="Batang"/>
          <w:sz w:val="24"/>
          <w:szCs w:val="24"/>
          <w:lang w:eastAsia="ja-JP"/>
        </w:rPr>
      </w:pPr>
      <w:r>
        <w:t>A.3.1</w:t>
      </w:r>
      <w:r>
        <w:rPr>
          <w:rFonts w:eastAsia="Batang"/>
          <w:sz w:val="24"/>
          <w:szCs w:val="24"/>
        </w:rPr>
        <w:tab/>
      </w:r>
      <w:r>
        <w:rPr>
          <w:lang w:eastAsia="zh-CN"/>
        </w:rPr>
        <w:t>IDL definition structure</w:t>
      </w:r>
      <w:r>
        <w:tab/>
      </w:r>
      <w:r>
        <w:fldChar w:fldCharType="begin" w:fldLock="1"/>
      </w:r>
      <w:r>
        <w:instrText xml:space="preserve"> PAGEREF _Toc335991983 \h </w:instrText>
      </w:r>
      <w:r>
        <w:fldChar w:fldCharType="separate"/>
      </w:r>
      <w:r>
        <w:t>17</w:t>
      </w:r>
      <w:r>
        <w:fldChar w:fldCharType="end"/>
      </w:r>
    </w:p>
    <w:p w14:paraId="7EAD1D15" w14:textId="77777777" w:rsidR="001B15C2" w:rsidRDefault="001B15C2">
      <w:pPr>
        <w:pStyle w:val="TOC2"/>
        <w:rPr>
          <w:rFonts w:eastAsia="Batang"/>
          <w:sz w:val="24"/>
          <w:szCs w:val="24"/>
          <w:lang w:eastAsia="ja-JP"/>
        </w:rPr>
      </w:pPr>
      <w:r>
        <w:t>A.3.2</w:t>
      </w:r>
      <w:r>
        <w:rPr>
          <w:rFonts w:eastAsia="Batang"/>
          <w:sz w:val="24"/>
          <w:szCs w:val="24"/>
        </w:rPr>
        <w:tab/>
      </w:r>
      <w:r>
        <w:rPr>
          <w:lang w:eastAsia="zh-CN"/>
        </w:rPr>
        <w:t>IDL specification (file name "DeltaSynchronizationConstDefs.idl")</w:t>
      </w:r>
      <w:r>
        <w:tab/>
      </w:r>
      <w:r>
        <w:fldChar w:fldCharType="begin" w:fldLock="1"/>
      </w:r>
      <w:r>
        <w:instrText xml:space="preserve"> PAGEREF _Toc335991984 \h </w:instrText>
      </w:r>
      <w:r>
        <w:fldChar w:fldCharType="separate"/>
      </w:r>
      <w:r>
        <w:t>18</w:t>
      </w:r>
      <w:r>
        <w:fldChar w:fldCharType="end"/>
      </w:r>
    </w:p>
    <w:p w14:paraId="5241B892" w14:textId="77777777" w:rsidR="001B15C2" w:rsidRDefault="001B15C2">
      <w:pPr>
        <w:pStyle w:val="TOC2"/>
        <w:rPr>
          <w:rFonts w:eastAsia="Batang"/>
          <w:sz w:val="24"/>
          <w:szCs w:val="24"/>
          <w:lang w:eastAsia="ja-JP"/>
        </w:rPr>
      </w:pPr>
      <w:r>
        <w:t>A.3.3</w:t>
      </w:r>
      <w:r>
        <w:rPr>
          <w:rFonts w:eastAsia="Batang"/>
          <w:sz w:val="24"/>
          <w:szCs w:val="24"/>
        </w:rPr>
        <w:tab/>
      </w:r>
      <w:r>
        <w:rPr>
          <w:lang w:eastAsia="zh-CN"/>
        </w:rPr>
        <w:t>IDL specification (file name "DeltaSynchronizationSystem.idl")</w:t>
      </w:r>
      <w:r>
        <w:tab/>
      </w:r>
      <w:r>
        <w:fldChar w:fldCharType="begin" w:fldLock="1"/>
      </w:r>
      <w:r>
        <w:instrText xml:space="preserve"> PAGEREF _Toc335991985 \h </w:instrText>
      </w:r>
      <w:r>
        <w:fldChar w:fldCharType="separate"/>
      </w:r>
      <w:r>
        <w:t>23</w:t>
      </w:r>
      <w:r>
        <w:fldChar w:fldCharType="end"/>
      </w:r>
    </w:p>
    <w:p w14:paraId="3E52A250" w14:textId="77777777" w:rsidR="001B15C2" w:rsidRDefault="001B15C2">
      <w:pPr>
        <w:pStyle w:val="TOC2"/>
        <w:rPr>
          <w:rFonts w:eastAsia="Batang"/>
          <w:sz w:val="24"/>
          <w:szCs w:val="24"/>
          <w:lang w:eastAsia="ja-JP"/>
        </w:rPr>
      </w:pPr>
      <w:r>
        <w:t>A.3.4</w:t>
      </w:r>
      <w:r>
        <w:rPr>
          <w:rFonts w:eastAsia="Batang"/>
          <w:sz w:val="24"/>
          <w:szCs w:val="24"/>
        </w:rPr>
        <w:tab/>
      </w:r>
      <w:r>
        <w:rPr>
          <w:lang w:eastAsia="zh-CN"/>
        </w:rPr>
        <w:t>IDL specification (file name "DeltaSynchronizationNotifications.idl")</w:t>
      </w:r>
      <w:r>
        <w:tab/>
      </w:r>
      <w:r>
        <w:fldChar w:fldCharType="begin" w:fldLock="1"/>
      </w:r>
      <w:r>
        <w:instrText xml:space="preserve"> PAGEREF _Toc335991986 \h </w:instrText>
      </w:r>
      <w:r>
        <w:fldChar w:fldCharType="separate"/>
      </w:r>
      <w:r>
        <w:t>26</w:t>
      </w:r>
      <w:r>
        <w:fldChar w:fldCharType="end"/>
      </w:r>
    </w:p>
    <w:p w14:paraId="0329B8C6" w14:textId="77777777" w:rsidR="001B15C2" w:rsidRDefault="001B15C2" w:rsidP="001B15C2">
      <w:pPr>
        <w:pStyle w:val="TOC8"/>
        <w:rPr>
          <w:rFonts w:eastAsia="Batang"/>
          <w:b w:val="0"/>
          <w:sz w:val="24"/>
          <w:szCs w:val="24"/>
          <w:lang w:eastAsia="ja-JP"/>
        </w:rPr>
      </w:pPr>
      <w:r>
        <w:t>Annex B (normative):</w:t>
      </w:r>
      <w:r>
        <w:tab/>
        <w:t>XML definitions</w:t>
      </w:r>
      <w:r>
        <w:tab/>
      </w:r>
      <w:r>
        <w:fldChar w:fldCharType="begin" w:fldLock="1"/>
      </w:r>
      <w:r>
        <w:instrText xml:space="preserve"> PAGEREF _Toc335991987 \h </w:instrText>
      </w:r>
      <w:r>
        <w:fldChar w:fldCharType="separate"/>
      </w:r>
      <w:r>
        <w:t>28</w:t>
      </w:r>
      <w:r>
        <w:fldChar w:fldCharType="end"/>
      </w:r>
    </w:p>
    <w:p w14:paraId="72A23202" w14:textId="77777777" w:rsidR="001B15C2" w:rsidRDefault="001B15C2">
      <w:pPr>
        <w:pStyle w:val="TOC1"/>
        <w:rPr>
          <w:rFonts w:eastAsia="Batang"/>
          <w:sz w:val="24"/>
          <w:szCs w:val="24"/>
          <w:lang w:eastAsia="ja-JP"/>
        </w:rPr>
      </w:pPr>
      <w:r>
        <w:t>B.1</w:t>
      </w:r>
      <w:r>
        <w:rPr>
          <w:rFonts w:eastAsia="Batang"/>
          <w:sz w:val="24"/>
          <w:szCs w:val="24"/>
          <w:lang w:eastAsia="ja-JP"/>
        </w:rPr>
        <w:tab/>
      </w:r>
      <w:r>
        <w:t>Architectural Features</w:t>
      </w:r>
      <w:r>
        <w:tab/>
      </w:r>
      <w:r>
        <w:fldChar w:fldCharType="begin" w:fldLock="1"/>
      </w:r>
      <w:r>
        <w:instrText xml:space="preserve"> PAGEREF _Toc335991988 \h </w:instrText>
      </w:r>
      <w:r>
        <w:fldChar w:fldCharType="separate"/>
      </w:r>
      <w:r>
        <w:t>28</w:t>
      </w:r>
      <w:r>
        <w:fldChar w:fldCharType="end"/>
      </w:r>
    </w:p>
    <w:p w14:paraId="53656BC4" w14:textId="77777777" w:rsidR="001B15C2" w:rsidRDefault="001B15C2">
      <w:pPr>
        <w:pStyle w:val="TOC2"/>
        <w:rPr>
          <w:rFonts w:eastAsia="Batang"/>
          <w:sz w:val="24"/>
          <w:szCs w:val="24"/>
          <w:lang w:eastAsia="ja-JP"/>
        </w:rPr>
      </w:pPr>
      <w:r>
        <w:t>B.1.1</w:t>
      </w:r>
      <w:r>
        <w:rPr>
          <w:rFonts w:eastAsia="Batang"/>
          <w:sz w:val="24"/>
          <w:szCs w:val="24"/>
        </w:rPr>
        <w:tab/>
      </w:r>
      <w:r>
        <w:rPr>
          <w:lang w:eastAsia="zh-CN"/>
        </w:rPr>
        <w:t>Syntax for Distinguished Names</w:t>
      </w:r>
      <w:r>
        <w:tab/>
      </w:r>
      <w:r>
        <w:fldChar w:fldCharType="begin" w:fldLock="1"/>
      </w:r>
      <w:r>
        <w:instrText xml:space="preserve"> PAGEREF _Toc335991989 \h </w:instrText>
      </w:r>
      <w:r>
        <w:fldChar w:fldCharType="separate"/>
      </w:r>
      <w:r>
        <w:t>28</w:t>
      </w:r>
      <w:r>
        <w:fldChar w:fldCharType="end"/>
      </w:r>
    </w:p>
    <w:p w14:paraId="74E4247A" w14:textId="77777777" w:rsidR="001B15C2" w:rsidRDefault="001B15C2">
      <w:pPr>
        <w:pStyle w:val="TOC2"/>
        <w:rPr>
          <w:rFonts w:eastAsia="Batang"/>
          <w:sz w:val="24"/>
          <w:szCs w:val="24"/>
          <w:lang w:eastAsia="ja-JP"/>
        </w:rPr>
      </w:pPr>
      <w:r>
        <w:t>B.1.2</w:t>
      </w:r>
      <w:r>
        <w:rPr>
          <w:rFonts w:eastAsia="Batang"/>
          <w:sz w:val="24"/>
          <w:szCs w:val="24"/>
        </w:rPr>
        <w:tab/>
      </w:r>
      <w:r>
        <w:rPr>
          <w:lang w:eastAsia="zh-CN"/>
        </w:rPr>
        <w:t>Notification Services</w:t>
      </w:r>
      <w:r>
        <w:tab/>
      </w:r>
      <w:r>
        <w:fldChar w:fldCharType="begin" w:fldLock="1"/>
      </w:r>
      <w:r>
        <w:instrText xml:space="preserve"> PAGEREF _Toc335991990 \h </w:instrText>
      </w:r>
      <w:r>
        <w:fldChar w:fldCharType="separate"/>
      </w:r>
      <w:r>
        <w:t>28</w:t>
      </w:r>
      <w:r>
        <w:fldChar w:fldCharType="end"/>
      </w:r>
    </w:p>
    <w:p w14:paraId="6F585A33" w14:textId="77777777" w:rsidR="001B15C2" w:rsidRDefault="001B15C2">
      <w:pPr>
        <w:pStyle w:val="TOC2"/>
        <w:rPr>
          <w:rFonts w:eastAsia="Batang"/>
          <w:sz w:val="24"/>
          <w:szCs w:val="24"/>
          <w:lang w:eastAsia="ja-JP"/>
        </w:rPr>
      </w:pPr>
      <w:r>
        <w:t>B.1.3</w:t>
      </w:r>
      <w:r>
        <w:rPr>
          <w:rFonts w:eastAsia="Batang"/>
          <w:sz w:val="24"/>
          <w:szCs w:val="24"/>
        </w:rPr>
        <w:tab/>
      </w:r>
      <w:r>
        <w:rPr>
          <w:lang w:eastAsia="zh-CN"/>
        </w:rPr>
        <w:t>IOC definitions</w:t>
      </w:r>
      <w:r>
        <w:tab/>
      </w:r>
      <w:r>
        <w:fldChar w:fldCharType="begin" w:fldLock="1"/>
      </w:r>
      <w:r>
        <w:instrText xml:space="preserve"> PAGEREF _Toc335991991 \h </w:instrText>
      </w:r>
      <w:r>
        <w:fldChar w:fldCharType="separate"/>
      </w:r>
      <w:r>
        <w:t>28</w:t>
      </w:r>
      <w:r>
        <w:fldChar w:fldCharType="end"/>
      </w:r>
    </w:p>
    <w:p w14:paraId="2B89365D" w14:textId="77777777" w:rsidR="001B15C2" w:rsidRDefault="001B15C2">
      <w:pPr>
        <w:pStyle w:val="TOC1"/>
        <w:rPr>
          <w:rFonts w:eastAsia="Batang"/>
          <w:sz w:val="24"/>
          <w:szCs w:val="24"/>
          <w:lang w:eastAsia="ja-JP"/>
        </w:rPr>
      </w:pPr>
      <w:r>
        <w:t>B.2</w:t>
      </w:r>
      <w:r>
        <w:rPr>
          <w:rFonts w:eastAsia="Batang"/>
          <w:sz w:val="24"/>
          <w:szCs w:val="24"/>
          <w:lang w:eastAsia="ja-JP"/>
        </w:rPr>
        <w:tab/>
      </w:r>
      <w:r>
        <w:t>Mapping</w:t>
      </w:r>
      <w:r>
        <w:tab/>
      </w:r>
      <w:r>
        <w:fldChar w:fldCharType="begin" w:fldLock="1"/>
      </w:r>
      <w:r>
        <w:instrText xml:space="preserve"> PAGEREF _Toc335991992 \h </w:instrText>
      </w:r>
      <w:r>
        <w:fldChar w:fldCharType="separate"/>
      </w:r>
      <w:r>
        <w:t>28</w:t>
      </w:r>
      <w:r>
        <w:fldChar w:fldCharType="end"/>
      </w:r>
    </w:p>
    <w:p w14:paraId="49F74D8D" w14:textId="77777777" w:rsidR="001B15C2" w:rsidRDefault="001B15C2">
      <w:pPr>
        <w:pStyle w:val="TOC1"/>
        <w:rPr>
          <w:rFonts w:eastAsia="Batang"/>
          <w:sz w:val="24"/>
          <w:szCs w:val="24"/>
          <w:lang w:eastAsia="ja-JP"/>
        </w:rPr>
      </w:pPr>
      <w:r>
        <w:t>B.3</w:t>
      </w:r>
      <w:r>
        <w:rPr>
          <w:rFonts w:eastAsia="Batang"/>
          <w:sz w:val="24"/>
          <w:szCs w:val="24"/>
          <w:lang w:eastAsia="ja-JP"/>
        </w:rPr>
        <w:tab/>
      </w:r>
      <w:r>
        <w:t>Solution Set definitions</w:t>
      </w:r>
      <w:r>
        <w:tab/>
      </w:r>
      <w:r>
        <w:fldChar w:fldCharType="begin" w:fldLock="1"/>
      </w:r>
      <w:r>
        <w:instrText xml:space="preserve"> PAGEREF _Toc335991993 \h </w:instrText>
      </w:r>
      <w:r>
        <w:fldChar w:fldCharType="separate"/>
      </w:r>
      <w:r>
        <w:t>28</w:t>
      </w:r>
      <w:r>
        <w:fldChar w:fldCharType="end"/>
      </w:r>
    </w:p>
    <w:p w14:paraId="2F66E3CE" w14:textId="77777777" w:rsidR="001B15C2" w:rsidRDefault="001B15C2">
      <w:pPr>
        <w:pStyle w:val="TOC2"/>
        <w:rPr>
          <w:rFonts w:eastAsia="Batang"/>
          <w:sz w:val="24"/>
          <w:szCs w:val="24"/>
          <w:lang w:eastAsia="ja-JP"/>
        </w:rPr>
      </w:pPr>
      <w:r>
        <w:t>B.3.1</w:t>
      </w:r>
      <w:r>
        <w:rPr>
          <w:rFonts w:eastAsia="Batang"/>
          <w:sz w:val="24"/>
          <w:szCs w:val="24"/>
        </w:rPr>
        <w:tab/>
      </w:r>
      <w:r>
        <w:rPr>
          <w:lang w:eastAsia="zh-CN"/>
        </w:rPr>
        <w:t>XML definition structure</w:t>
      </w:r>
      <w:r>
        <w:tab/>
      </w:r>
      <w:r>
        <w:fldChar w:fldCharType="begin" w:fldLock="1"/>
      </w:r>
      <w:r>
        <w:instrText xml:space="preserve"> PAGEREF _Toc335991994 \h </w:instrText>
      </w:r>
      <w:r>
        <w:fldChar w:fldCharType="separate"/>
      </w:r>
      <w:r>
        <w:t>28</w:t>
      </w:r>
      <w:r>
        <w:fldChar w:fldCharType="end"/>
      </w:r>
    </w:p>
    <w:p w14:paraId="193E178D" w14:textId="77777777" w:rsidR="001B15C2" w:rsidRDefault="001B15C2">
      <w:pPr>
        <w:pStyle w:val="TOC3"/>
        <w:rPr>
          <w:rFonts w:eastAsia="Batang"/>
          <w:sz w:val="24"/>
          <w:szCs w:val="24"/>
          <w:lang w:eastAsia="ja-JP"/>
        </w:rPr>
      </w:pPr>
      <w:r>
        <w:t>B.3.1.1</w:t>
      </w:r>
      <w:r>
        <w:rPr>
          <w:rFonts w:eastAsia="Batang"/>
          <w:sz w:val="24"/>
          <w:szCs w:val="24"/>
          <w:lang w:eastAsia="ja-JP"/>
        </w:rPr>
        <w:tab/>
      </w:r>
      <w:r>
        <w:t>Global structure</w:t>
      </w:r>
      <w:r>
        <w:tab/>
      </w:r>
      <w:r>
        <w:fldChar w:fldCharType="begin" w:fldLock="1"/>
      </w:r>
      <w:r>
        <w:instrText xml:space="preserve"> PAGEREF _Toc335991995 \h </w:instrText>
      </w:r>
      <w:r>
        <w:fldChar w:fldCharType="separate"/>
      </w:r>
      <w:r>
        <w:t>29</w:t>
      </w:r>
      <w:r>
        <w:fldChar w:fldCharType="end"/>
      </w:r>
    </w:p>
    <w:p w14:paraId="7E1A3B29" w14:textId="77777777" w:rsidR="001B15C2" w:rsidRDefault="001B15C2">
      <w:pPr>
        <w:pStyle w:val="TOC3"/>
        <w:rPr>
          <w:rFonts w:eastAsia="Batang"/>
          <w:sz w:val="24"/>
          <w:szCs w:val="24"/>
          <w:lang w:eastAsia="ja-JP"/>
        </w:rPr>
      </w:pPr>
      <w:r>
        <w:t>B.3.1.2</w:t>
      </w:r>
      <w:r>
        <w:rPr>
          <w:rFonts w:eastAsia="Batang"/>
          <w:sz w:val="24"/>
          <w:szCs w:val="24"/>
          <w:lang w:eastAsia="ja-JP"/>
        </w:rPr>
        <w:tab/>
      </w:r>
      <w:r>
        <w:t>XML elements fileHeader and fileFooter</w:t>
      </w:r>
      <w:r>
        <w:tab/>
      </w:r>
      <w:r>
        <w:fldChar w:fldCharType="begin" w:fldLock="1"/>
      </w:r>
      <w:r>
        <w:instrText xml:space="preserve"> PAGEREF _Toc335991996 \h </w:instrText>
      </w:r>
      <w:r>
        <w:fldChar w:fldCharType="separate"/>
      </w:r>
      <w:r>
        <w:t>29</w:t>
      </w:r>
      <w:r>
        <w:fldChar w:fldCharType="end"/>
      </w:r>
    </w:p>
    <w:p w14:paraId="4F5C83E9" w14:textId="77777777" w:rsidR="001B15C2" w:rsidRDefault="001B15C2">
      <w:pPr>
        <w:pStyle w:val="TOC4"/>
        <w:rPr>
          <w:rFonts w:eastAsia="Batang"/>
          <w:sz w:val="24"/>
          <w:szCs w:val="24"/>
          <w:lang w:eastAsia="ja-JP"/>
        </w:rPr>
      </w:pPr>
      <w:r>
        <w:t>B.3.1.2.1 XML elements fileHeaderForDeltaSynchForCM/AlarmData</w:t>
      </w:r>
      <w:r>
        <w:tab/>
      </w:r>
      <w:r>
        <w:fldChar w:fldCharType="begin" w:fldLock="1"/>
      </w:r>
      <w:r>
        <w:instrText xml:space="preserve"> PAGEREF _Toc335991997 \h </w:instrText>
      </w:r>
      <w:r>
        <w:fldChar w:fldCharType="separate"/>
      </w:r>
      <w:r>
        <w:t>29</w:t>
      </w:r>
      <w:r>
        <w:fldChar w:fldCharType="end"/>
      </w:r>
    </w:p>
    <w:p w14:paraId="2B3D70C4" w14:textId="77777777" w:rsidR="001B15C2" w:rsidRDefault="001B15C2">
      <w:pPr>
        <w:pStyle w:val="TOC4"/>
        <w:rPr>
          <w:rFonts w:eastAsia="Batang"/>
          <w:sz w:val="24"/>
          <w:szCs w:val="24"/>
          <w:lang w:eastAsia="ja-JP"/>
        </w:rPr>
      </w:pPr>
      <w:r w:rsidRPr="001B15C2">
        <w:t>B.3.1.2.2</w:t>
      </w:r>
      <w:r w:rsidRPr="001B15C2">
        <w:rPr>
          <w:rFonts w:eastAsia="Batang"/>
          <w:sz w:val="24"/>
          <w:szCs w:val="24"/>
          <w:lang w:eastAsia="ja-JP"/>
        </w:rPr>
        <w:tab/>
      </w:r>
      <w:r w:rsidRPr="00410996">
        <w:t>XML element fileFooter</w:t>
      </w:r>
      <w:r>
        <w:tab/>
      </w:r>
      <w:r>
        <w:fldChar w:fldCharType="begin" w:fldLock="1"/>
      </w:r>
      <w:r>
        <w:instrText xml:space="preserve"> PAGEREF _Toc335991998 \h </w:instrText>
      </w:r>
      <w:r>
        <w:fldChar w:fldCharType="separate"/>
      </w:r>
      <w:r>
        <w:t>30</w:t>
      </w:r>
      <w:r>
        <w:fldChar w:fldCharType="end"/>
      </w:r>
    </w:p>
    <w:p w14:paraId="6F1BD0FD" w14:textId="77777777" w:rsidR="001B15C2" w:rsidRDefault="001B15C2">
      <w:pPr>
        <w:pStyle w:val="TOC3"/>
        <w:rPr>
          <w:rFonts w:eastAsia="Batang"/>
          <w:sz w:val="24"/>
          <w:szCs w:val="24"/>
          <w:lang w:eastAsia="ja-JP"/>
        </w:rPr>
      </w:pPr>
      <w:r w:rsidRPr="001B15C2">
        <w:t>B.3.1.3</w:t>
      </w:r>
      <w:r w:rsidRPr="001B15C2">
        <w:rPr>
          <w:rFonts w:eastAsia="Batang"/>
          <w:sz w:val="24"/>
          <w:szCs w:val="24"/>
          <w:lang w:eastAsia="ja-JP"/>
        </w:rPr>
        <w:tab/>
      </w:r>
      <w:r w:rsidRPr="00410996">
        <w:t>Delta synchronisation IRP specific XML elements</w:t>
      </w:r>
      <w:r>
        <w:tab/>
      </w:r>
      <w:r>
        <w:fldChar w:fldCharType="begin" w:fldLock="1"/>
      </w:r>
      <w:r>
        <w:instrText xml:space="preserve"> PAGEREF _Toc335991999 \h </w:instrText>
      </w:r>
      <w:r>
        <w:fldChar w:fldCharType="separate"/>
      </w:r>
      <w:r>
        <w:t>31</w:t>
      </w:r>
      <w:r>
        <w:fldChar w:fldCharType="end"/>
      </w:r>
    </w:p>
    <w:p w14:paraId="192D662F" w14:textId="77777777" w:rsidR="001B15C2" w:rsidRDefault="001B15C2">
      <w:pPr>
        <w:pStyle w:val="TOC3"/>
        <w:rPr>
          <w:rFonts w:eastAsia="Batang"/>
          <w:sz w:val="24"/>
          <w:szCs w:val="24"/>
          <w:lang w:eastAsia="ja-JP"/>
        </w:rPr>
      </w:pPr>
      <w:r>
        <w:t>B.3.1.4</w:t>
      </w:r>
      <w:r>
        <w:rPr>
          <w:rFonts w:eastAsia="Batang"/>
          <w:sz w:val="24"/>
          <w:szCs w:val="24"/>
          <w:lang w:eastAsia="ja-JP"/>
        </w:rPr>
        <w:tab/>
      </w:r>
      <w:r>
        <w:t>Delta synchronisation IRP XML File Name Conventions</w:t>
      </w:r>
      <w:r>
        <w:tab/>
      </w:r>
      <w:r>
        <w:fldChar w:fldCharType="begin" w:fldLock="1"/>
      </w:r>
      <w:r>
        <w:instrText xml:space="preserve"> PAGEREF _Toc335992000 \h </w:instrText>
      </w:r>
      <w:r>
        <w:fldChar w:fldCharType="separate"/>
      </w:r>
      <w:r>
        <w:t>31</w:t>
      </w:r>
      <w:r>
        <w:fldChar w:fldCharType="end"/>
      </w:r>
    </w:p>
    <w:p w14:paraId="7DB5DEAE" w14:textId="77777777" w:rsidR="001B15C2" w:rsidRDefault="001B15C2">
      <w:pPr>
        <w:pStyle w:val="TOC2"/>
        <w:rPr>
          <w:rFonts w:eastAsia="Batang"/>
          <w:sz w:val="24"/>
          <w:szCs w:val="24"/>
          <w:lang w:eastAsia="ja-JP"/>
        </w:rPr>
      </w:pPr>
      <w:r>
        <w:t>B.3.2</w:t>
      </w:r>
      <w:r>
        <w:rPr>
          <w:rFonts w:eastAsia="Batang"/>
          <w:sz w:val="24"/>
          <w:szCs w:val="24"/>
        </w:rPr>
        <w:tab/>
      </w:r>
      <w:r>
        <w:rPr>
          <w:lang w:eastAsia="zh-CN"/>
        </w:rPr>
        <w:t>Graphical Representation</w:t>
      </w:r>
      <w:r>
        <w:tab/>
      </w:r>
      <w:r>
        <w:fldChar w:fldCharType="begin" w:fldLock="1"/>
      </w:r>
      <w:r>
        <w:instrText xml:space="preserve"> PAGEREF _Toc335992001 \h </w:instrText>
      </w:r>
      <w:r>
        <w:fldChar w:fldCharType="separate"/>
      </w:r>
      <w:r>
        <w:t>32</w:t>
      </w:r>
      <w:r>
        <w:fldChar w:fldCharType="end"/>
      </w:r>
    </w:p>
    <w:p w14:paraId="452CAF99" w14:textId="77777777" w:rsidR="001B15C2" w:rsidRDefault="001B15C2">
      <w:pPr>
        <w:pStyle w:val="TOC2"/>
        <w:rPr>
          <w:rFonts w:eastAsia="Batang"/>
          <w:sz w:val="24"/>
          <w:szCs w:val="24"/>
          <w:lang w:eastAsia="ja-JP"/>
        </w:rPr>
      </w:pPr>
      <w:r w:rsidRPr="001B15C2">
        <w:t>B.3.3</w:t>
      </w:r>
      <w:r w:rsidRPr="001B15C2">
        <w:rPr>
          <w:rFonts w:eastAsia="Batang"/>
          <w:sz w:val="24"/>
          <w:szCs w:val="24"/>
        </w:rPr>
        <w:tab/>
      </w:r>
      <w:r w:rsidRPr="00CD6726">
        <w:rPr>
          <w:lang w:val="de-DE" w:eastAsia="zh-CN"/>
        </w:rPr>
        <w:t>XML Schema</w:t>
      </w:r>
      <w:r>
        <w:tab/>
      </w:r>
      <w:r>
        <w:fldChar w:fldCharType="begin" w:fldLock="1"/>
      </w:r>
      <w:r>
        <w:instrText xml:space="preserve"> PAGEREF _Toc335992002 \h </w:instrText>
      </w:r>
      <w:r>
        <w:fldChar w:fldCharType="separate"/>
      </w:r>
      <w:r>
        <w:t>35</w:t>
      </w:r>
      <w:r>
        <w:fldChar w:fldCharType="end"/>
      </w:r>
    </w:p>
    <w:p w14:paraId="5E595A1F" w14:textId="77777777" w:rsidR="001B15C2" w:rsidRDefault="001B15C2">
      <w:pPr>
        <w:pStyle w:val="TOC3"/>
        <w:rPr>
          <w:rFonts w:eastAsia="Batang"/>
          <w:sz w:val="24"/>
          <w:szCs w:val="24"/>
          <w:lang w:eastAsia="ja-JP"/>
        </w:rPr>
      </w:pPr>
      <w:r w:rsidRPr="001B15C2">
        <w:t>B.3.3.1</w:t>
      </w:r>
      <w:r w:rsidRPr="001B15C2">
        <w:rPr>
          <w:rFonts w:eastAsia="Batang"/>
          <w:sz w:val="24"/>
          <w:szCs w:val="24"/>
          <w:lang w:eastAsia="ja-JP"/>
        </w:rPr>
        <w:tab/>
      </w:r>
      <w:r w:rsidRPr="00CD6726">
        <w:rPr>
          <w:lang w:val="de-DE"/>
        </w:rPr>
        <w:t>XML Schema "deltaSynchGeneric.xsd"</w:t>
      </w:r>
      <w:r>
        <w:tab/>
      </w:r>
      <w:r>
        <w:fldChar w:fldCharType="begin" w:fldLock="1"/>
      </w:r>
      <w:r>
        <w:instrText xml:space="preserve"> PAGEREF _Toc335992003 \h </w:instrText>
      </w:r>
      <w:r>
        <w:fldChar w:fldCharType="separate"/>
      </w:r>
      <w:r>
        <w:t>35</w:t>
      </w:r>
      <w:r>
        <w:fldChar w:fldCharType="end"/>
      </w:r>
    </w:p>
    <w:p w14:paraId="24E3336D" w14:textId="77777777" w:rsidR="001B15C2" w:rsidRDefault="001B15C2">
      <w:pPr>
        <w:pStyle w:val="TOC3"/>
        <w:rPr>
          <w:rFonts w:eastAsia="Batang"/>
          <w:sz w:val="24"/>
          <w:szCs w:val="24"/>
          <w:lang w:eastAsia="ja-JP"/>
        </w:rPr>
      </w:pPr>
      <w:r w:rsidRPr="001B15C2">
        <w:t>B.3.3.2</w:t>
      </w:r>
      <w:r w:rsidRPr="001B15C2">
        <w:rPr>
          <w:rFonts w:eastAsia="Batang"/>
          <w:sz w:val="24"/>
          <w:szCs w:val="24"/>
          <w:lang w:eastAsia="ja-JP"/>
        </w:rPr>
        <w:tab/>
      </w:r>
      <w:r w:rsidRPr="00410996">
        <w:rPr>
          <w:lang w:val="en-US"/>
        </w:rPr>
        <w:t>XML Schema "deltaSynchForCMData.xsd"</w:t>
      </w:r>
      <w:r>
        <w:tab/>
      </w:r>
      <w:r>
        <w:fldChar w:fldCharType="begin" w:fldLock="1"/>
      </w:r>
      <w:r>
        <w:instrText xml:space="preserve"> PAGEREF _Toc335992004 \h </w:instrText>
      </w:r>
      <w:r>
        <w:fldChar w:fldCharType="separate"/>
      </w:r>
      <w:r>
        <w:t>37</w:t>
      </w:r>
      <w:r>
        <w:fldChar w:fldCharType="end"/>
      </w:r>
    </w:p>
    <w:p w14:paraId="3B38A01C" w14:textId="77777777" w:rsidR="001B15C2" w:rsidRDefault="001B15C2">
      <w:pPr>
        <w:pStyle w:val="TOC3"/>
        <w:rPr>
          <w:rFonts w:eastAsia="Batang"/>
          <w:sz w:val="24"/>
          <w:szCs w:val="24"/>
          <w:lang w:eastAsia="ja-JP"/>
        </w:rPr>
      </w:pPr>
      <w:r w:rsidRPr="001B15C2">
        <w:t>B.3.3.3</w:t>
      </w:r>
      <w:r w:rsidRPr="001B15C2">
        <w:rPr>
          <w:rFonts w:eastAsia="Batang"/>
          <w:sz w:val="24"/>
          <w:szCs w:val="24"/>
          <w:lang w:eastAsia="ja-JP"/>
        </w:rPr>
        <w:tab/>
      </w:r>
      <w:r w:rsidRPr="00CD6726">
        <w:rPr>
          <w:lang w:val="de-DE"/>
        </w:rPr>
        <w:t>XML Schema "deltaSynchForAlarms.xsd"</w:t>
      </w:r>
      <w:r>
        <w:tab/>
      </w:r>
      <w:r>
        <w:fldChar w:fldCharType="begin" w:fldLock="1"/>
      </w:r>
      <w:r>
        <w:instrText xml:space="preserve"> PAGEREF _Toc335992005 \h </w:instrText>
      </w:r>
      <w:r>
        <w:fldChar w:fldCharType="separate"/>
      </w:r>
      <w:r>
        <w:t>38</w:t>
      </w:r>
      <w:r>
        <w:fldChar w:fldCharType="end"/>
      </w:r>
    </w:p>
    <w:p w14:paraId="06631EE7" w14:textId="77777777" w:rsidR="001B15C2" w:rsidRDefault="001B15C2" w:rsidP="001B15C2">
      <w:pPr>
        <w:pStyle w:val="TOC8"/>
        <w:rPr>
          <w:rFonts w:eastAsia="Batang"/>
          <w:b w:val="0"/>
          <w:sz w:val="24"/>
          <w:szCs w:val="24"/>
          <w:lang w:eastAsia="ja-JP"/>
        </w:rPr>
      </w:pPr>
      <w:r>
        <w:lastRenderedPageBreak/>
        <w:t>Annex C (normative):</w:t>
      </w:r>
      <w:r>
        <w:tab/>
        <w:t>SOAP Solution Set</w:t>
      </w:r>
      <w:r>
        <w:tab/>
      </w:r>
      <w:r>
        <w:fldChar w:fldCharType="begin" w:fldLock="1"/>
      </w:r>
      <w:r>
        <w:instrText xml:space="preserve"> PAGEREF _Toc335992006 \h </w:instrText>
      </w:r>
      <w:r>
        <w:fldChar w:fldCharType="separate"/>
      </w:r>
      <w:r>
        <w:t>39</w:t>
      </w:r>
      <w:r>
        <w:fldChar w:fldCharType="end"/>
      </w:r>
    </w:p>
    <w:p w14:paraId="23A53765" w14:textId="77777777" w:rsidR="001B15C2" w:rsidRDefault="001B15C2">
      <w:pPr>
        <w:pStyle w:val="TOC1"/>
        <w:rPr>
          <w:rFonts w:eastAsia="Batang"/>
          <w:sz w:val="24"/>
          <w:szCs w:val="24"/>
          <w:lang w:eastAsia="ja-JP"/>
        </w:rPr>
      </w:pPr>
      <w:r>
        <w:t>C.1</w:t>
      </w:r>
      <w:r>
        <w:rPr>
          <w:rFonts w:eastAsia="Batang"/>
          <w:sz w:val="24"/>
          <w:szCs w:val="24"/>
          <w:lang w:eastAsia="ja-JP"/>
        </w:rPr>
        <w:tab/>
      </w:r>
      <w:r>
        <w:t>Architectural features</w:t>
      </w:r>
      <w:r>
        <w:tab/>
      </w:r>
      <w:r>
        <w:fldChar w:fldCharType="begin" w:fldLock="1"/>
      </w:r>
      <w:r>
        <w:instrText xml:space="preserve"> PAGEREF _Toc335992007 \h </w:instrText>
      </w:r>
      <w:r>
        <w:fldChar w:fldCharType="separate"/>
      </w:r>
      <w:r>
        <w:t>39</w:t>
      </w:r>
      <w:r>
        <w:fldChar w:fldCharType="end"/>
      </w:r>
    </w:p>
    <w:p w14:paraId="144AEF5E" w14:textId="77777777" w:rsidR="001B15C2" w:rsidRDefault="001B15C2">
      <w:pPr>
        <w:pStyle w:val="TOC2"/>
        <w:rPr>
          <w:rFonts w:eastAsia="Batang"/>
          <w:sz w:val="24"/>
          <w:szCs w:val="24"/>
          <w:lang w:eastAsia="ja-JP"/>
        </w:rPr>
      </w:pPr>
      <w:r>
        <w:t>C.1.1</w:t>
      </w:r>
      <w:r>
        <w:rPr>
          <w:rFonts w:eastAsia="Batang"/>
          <w:sz w:val="24"/>
          <w:szCs w:val="24"/>
        </w:rPr>
        <w:tab/>
      </w:r>
      <w:r>
        <w:rPr>
          <w:lang w:eastAsia="zh-CN"/>
        </w:rPr>
        <w:t>Syntax for Distinguished Names</w:t>
      </w:r>
      <w:r>
        <w:tab/>
      </w:r>
      <w:r>
        <w:fldChar w:fldCharType="begin" w:fldLock="1"/>
      </w:r>
      <w:r>
        <w:instrText xml:space="preserve"> PAGEREF _Toc335992008 \h </w:instrText>
      </w:r>
      <w:r>
        <w:fldChar w:fldCharType="separate"/>
      </w:r>
      <w:r>
        <w:t>39</w:t>
      </w:r>
      <w:r>
        <w:fldChar w:fldCharType="end"/>
      </w:r>
    </w:p>
    <w:p w14:paraId="19CD9C2D" w14:textId="77777777" w:rsidR="001B15C2" w:rsidRDefault="001B15C2">
      <w:pPr>
        <w:pStyle w:val="TOC2"/>
        <w:rPr>
          <w:rFonts w:eastAsia="Batang"/>
          <w:sz w:val="24"/>
          <w:szCs w:val="24"/>
          <w:lang w:eastAsia="ja-JP"/>
        </w:rPr>
      </w:pPr>
      <w:r>
        <w:t>C.1.2</w:t>
      </w:r>
      <w:r>
        <w:rPr>
          <w:rFonts w:eastAsia="Batang"/>
          <w:sz w:val="24"/>
          <w:szCs w:val="24"/>
        </w:rPr>
        <w:tab/>
      </w:r>
      <w:r>
        <w:rPr>
          <w:lang w:eastAsia="zh-CN"/>
        </w:rPr>
        <w:t>Notification Services</w:t>
      </w:r>
      <w:r>
        <w:tab/>
      </w:r>
      <w:r>
        <w:fldChar w:fldCharType="begin" w:fldLock="1"/>
      </w:r>
      <w:r>
        <w:instrText xml:space="preserve"> PAGEREF _Toc335992009 \h </w:instrText>
      </w:r>
      <w:r>
        <w:fldChar w:fldCharType="separate"/>
      </w:r>
      <w:r>
        <w:t>39</w:t>
      </w:r>
      <w:r>
        <w:fldChar w:fldCharType="end"/>
      </w:r>
    </w:p>
    <w:p w14:paraId="7FED3892" w14:textId="77777777" w:rsidR="001B15C2" w:rsidRDefault="001B15C2">
      <w:pPr>
        <w:pStyle w:val="TOC2"/>
        <w:rPr>
          <w:rFonts w:eastAsia="Batang"/>
          <w:sz w:val="24"/>
          <w:szCs w:val="24"/>
          <w:lang w:eastAsia="ja-JP"/>
        </w:rPr>
      </w:pPr>
      <w:r>
        <w:t>C.1.3</w:t>
      </w:r>
      <w:r>
        <w:rPr>
          <w:rFonts w:eastAsia="Batang"/>
          <w:sz w:val="24"/>
          <w:szCs w:val="24"/>
        </w:rPr>
        <w:tab/>
      </w:r>
      <w:r>
        <w:rPr>
          <w:lang w:eastAsia="zh-CN"/>
        </w:rPr>
        <w:t>Supported W3C specifications</w:t>
      </w:r>
      <w:r>
        <w:tab/>
      </w:r>
      <w:r>
        <w:fldChar w:fldCharType="begin" w:fldLock="1"/>
      </w:r>
      <w:r>
        <w:instrText xml:space="preserve"> PAGEREF _Toc335992010 \h </w:instrText>
      </w:r>
      <w:r>
        <w:fldChar w:fldCharType="separate"/>
      </w:r>
      <w:r>
        <w:t>39</w:t>
      </w:r>
      <w:r>
        <w:fldChar w:fldCharType="end"/>
      </w:r>
    </w:p>
    <w:p w14:paraId="4AA02B28" w14:textId="77777777" w:rsidR="001B15C2" w:rsidRDefault="001B15C2">
      <w:pPr>
        <w:pStyle w:val="TOC2"/>
        <w:rPr>
          <w:rFonts w:eastAsia="Batang"/>
          <w:sz w:val="24"/>
          <w:szCs w:val="24"/>
          <w:lang w:eastAsia="ja-JP"/>
        </w:rPr>
      </w:pPr>
      <w:r>
        <w:t>C.1.4</w:t>
      </w:r>
      <w:r>
        <w:rPr>
          <w:rFonts w:eastAsia="Batang"/>
          <w:sz w:val="24"/>
          <w:szCs w:val="24"/>
        </w:rPr>
        <w:tab/>
      </w:r>
      <w:r>
        <w:rPr>
          <w:lang w:eastAsia="zh-CN"/>
        </w:rPr>
        <w:t>Prefixes and namespaces</w:t>
      </w:r>
      <w:r>
        <w:tab/>
      </w:r>
      <w:r>
        <w:fldChar w:fldCharType="begin" w:fldLock="1"/>
      </w:r>
      <w:r>
        <w:instrText xml:space="preserve"> PAGEREF _Toc335992011 \h </w:instrText>
      </w:r>
      <w:r>
        <w:fldChar w:fldCharType="separate"/>
      </w:r>
      <w:r>
        <w:t>39</w:t>
      </w:r>
      <w:r>
        <w:fldChar w:fldCharType="end"/>
      </w:r>
    </w:p>
    <w:p w14:paraId="7DA46994" w14:textId="77777777" w:rsidR="001B15C2" w:rsidRDefault="001B15C2">
      <w:pPr>
        <w:pStyle w:val="TOC1"/>
        <w:rPr>
          <w:rFonts w:eastAsia="Batang"/>
          <w:sz w:val="24"/>
          <w:szCs w:val="24"/>
          <w:lang w:eastAsia="ja-JP"/>
        </w:rPr>
      </w:pPr>
      <w:r>
        <w:t>C.2</w:t>
      </w:r>
      <w:r>
        <w:rPr>
          <w:rFonts w:eastAsia="Batang"/>
          <w:sz w:val="24"/>
          <w:szCs w:val="24"/>
          <w:lang w:eastAsia="ja-JP"/>
        </w:rPr>
        <w:tab/>
      </w:r>
      <w:r>
        <w:t>Mapping</w:t>
      </w:r>
      <w:r>
        <w:tab/>
      </w:r>
      <w:r>
        <w:fldChar w:fldCharType="begin" w:fldLock="1"/>
      </w:r>
      <w:r>
        <w:instrText xml:space="preserve"> PAGEREF _Toc335992012 \h </w:instrText>
      </w:r>
      <w:r>
        <w:fldChar w:fldCharType="separate"/>
      </w:r>
      <w:r>
        <w:t>40</w:t>
      </w:r>
      <w:r>
        <w:fldChar w:fldCharType="end"/>
      </w:r>
    </w:p>
    <w:p w14:paraId="277360FB" w14:textId="77777777" w:rsidR="001B15C2" w:rsidRDefault="001B15C2">
      <w:pPr>
        <w:pStyle w:val="TOC2"/>
        <w:rPr>
          <w:rFonts w:eastAsia="Batang"/>
          <w:sz w:val="24"/>
          <w:szCs w:val="24"/>
          <w:lang w:eastAsia="ja-JP"/>
        </w:rPr>
      </w:pPr>
      <w:r>
        <w:t>C.2.1</w:t>
      </w:r>
      <w:r>
        <w:rPr>
          <w:rFonts w:eastAsia="Batang"/>
          <w:sz w:val="24"/>
          <w:szCs w:val="24"/>
        </w:rPr>
        <w:tab/>
      </w:r>
      <w:r>
        <w:rPr>
          <w:lang w:eastAsia="zh-CN"/>
        </w:rPr>
        <w:t>Operation and notification mapping</w:t>
      </w:r>
      <w:r>
        <w:tab/>
      </w:r>
      <w:r>
        <w:fldChar w:fldCharType="begin" w:fldLock="1"/>
      </w:r>
      <w:r>
        <w:instrText xml:space="preserve"> PAGEREF _Toc335992013 \h </w:instrText>
      </w:r>
      <w:r>
        <w:fldChar w:fldCharType="separate"/>
      </w:r>
      <w:r>
        <w:t>40</w:t>
      </w:r>
      <w:r>
        <w:fldChar w:fldCharType="end"/>
      </w:r>
    </w:p>
    <w:p w14:paraId="105C4DBC" w14:textId="77777777" w:rsidR="001B15C2" w:rsidRDefault="001B15C2">
      <w:pPr>
        <w:pStyle w:val="TOC2"/>
        <w:rPr>
          <w:rFonts w:eastAsia="Batang"/>
          <w:sz w:val="24"/>
          <w:szCs w:val="24"/>
          <w:lang w:eastAsia="ja-JP"/>
        </w:rPr>
      </w:pPr>
      <w:r>
        <w:t>C.2.2</w:t>
      </w:r>
      <w:r>
        <w:rPr>
          <w:rFonts w:eastAsia="Batang"/>
          <w:sz w:val="24"/>
          <w:szCs w:val="24"/>
        </w:rPr>
        <w:tab/>
      </w:r>
      <w:r>
        <w:rPr>
          <w:lang w:eastAsia="zh-CN"/>
        </w:rPr>
        <w:t>Operation parameter mapping</w:t>
      </w:r>
      <w:r>
        <w:tab/>
      </w:r>
      <w:r>
        <w:fldChar w:fldCharType="begin" w:fldLock="1"/>
      </w:r>
      <w:r>
        <w:instrText xml:space="preserve"> PAGEREF _Toc335992014 \h </w:instrText>
      </w:r>
      <w:r>
        <w:fldChar w:fldCharType="separate"/>
      </w:r>
      <w:r>
        <w:t>40</w:t>
      </w:r>
      <w:r>
        <w:fldChar w:fldCharType="end"/>
      </w:r>
    </w:p>
    <w:p w14:paraId="401EE2E3" w14:textId="77777777" w:rsidR="001B15C2" w:rsidRDefault="001B15C2">
      <w:pPr>
        <w:pStyle w:val="TOC2"/>
        <w:rPr>
          <w:rFonts w:eastAsia="Batang"/>
          <w:sz w:val="24"/>
          <w:szCs w:val="24"/>
          <w:lang w:eastAsia="ja-JP"/>
        </w:rPr>
      </w:pPr>
      <w:r>
        <w:t>C.2.3</w:t>
      </w:r>
      <w:r>
        <w:rPr>
          <w:rFonts w:eastAsia="Batang"/>
          <w:sz w:val="24"/>
          <w:szCs w:val="24"/>
        </w:rPr>
        <w:tab/>
      </w:r>
      <w:r>
        <w:rPr>
          <w:lang w:eastAsia="zh-CN"/>
        </w:rPr>
        <w:t>Notification parameter mapping</w:t>
      </w:r>
      <w:r>
        <w:tab/>
      </w:r>
      <w:r>
        <w:fldChar w:fldCharType="begin" w:fldLock="1"/>
      </w:r>
      <w:r>
        <w:instrText xml:space="preserve"> PAGEREF _Toc335992015 \h </w:instrText>
      </w:r>
      <w:r>
        <w:fldChar w:fldCharType="separate"/>
      </w:r>
      <w:r>
        <w:t>41</w:t>
      </w:r>
      <w:r>
        <w:fldChar w:fldCharType="end"/>
      </w:r>
    </w:p>
    <w:p w14:paraId="7BF30424" w14:textId="77777777" w:rsidR="001B15C2" w:rsidRDefault="001B15C2">
      <w:pPr>
        <w:pStyle w:val="TOC1"/>
        <w:rPr>
          <w:rFonts w:eastAsia="Batang"/>
          <w:sz w:val="24"/>
          <w:szCs w:val="24"/>
          <w:lang w:eastAsia="ja-JP"/>
        </w:rPr>
      </w:pPr>
      <w:r>
        <w:t>C.3</w:t>
      </w:r>
      <w:r>
        <w:rPr>
          <w:rFonts w:eastAsia="Batang"/>
          <w:sz w:val="24"/>
          <w:szCs w:val="24"/>
          <w:lang w:eastAsia="ja-JP"/>
        </w:rPr>
        <w:tab/>
      </w:r>
      <w:r>
        <w:t>Solution Set definitions</w:t>
      </w:r>
      <w:r>
        <w:tab/>
      </w:r>
      <w:r>
        <w:fldChar w:fldCharType="begin" w:fldLock="1"/>
      </w:r>
      <w:r>
        <w:instrText xml:space="preserve"> PAGEREF _Toc335992016 \h </w:instrText>
      </w:r>
      <w:r>
        <w:fldChar w:fldCharType="separate"/>
      </w:r>
      <w:r>
        <w:t>41</w:t>
      </w:r>
      <w:r>
        <w:fldChar w:fldCharType="end"/>
      </w:r>
    </w:p>
    <w:p w14:paraId="34F2C593" w14:textId="77777777" w:rsidR="001B15C2" w:rsidRDefault="001B15C2">
      <w:pPr>
        <w:pStyle w:val="TOC2"/>
        <w:rPr>
          <w:rFonts w:eastAsia="Batang"/>
          <w:sz w:val="24"/>
          <w:szCs w:val="24"/>
          <w:lang w:eastAsia="ja-JP"/>
        </w:rPr>
      </w:pPr>
      <w:r>
        <w:t>C.3.1</w:t>
      </w:r>
      <w:r>
        <w:rPr>
          <w:rFonts w:eastAsia="Batang"/>
          <w:sz w:val="24"/>
          <w:szCs w:val="24"/>
        </w:rPr>
        <w:tab/>
      </w:r>
      <w:r>
        <w:rPr>
          <w:lang w:eastAsia="zh-CN"/>
        </w:rPr>
        <w:t>WSDL definition structure</w:t>
      </w:r>
      <w:r>
        <w:tab/>
      </w:r>
      <w:r>
        <w:fldChar w:fldCharType="begin" w:fldLock="1"/>
      </w:r>
      <w:r>
        <w:instrText xml:space="preserve"> PAGEREF _Toc335992017 \h </w:instrText>
      </w:r>
      <w:r>
        <w:fldChar w:fldCharType="separate"/>
      </w:r>
      <w:r>
        <w:t>41</w:t>
      </w:r>
      <w:r>
        <w:fldChar w:fldCharType="end"/>
      </w:r>
    </w:p>
    <w:p w14:paraId="609272D7" w14:textId="77777777" w:rsidR="001B15C2" w:rsidRDefault="001B15C2">
      <w:pPr>
        <w:pStyle w:val="TOC2"/>
        <w:rPr>
          <w:rFonts w:eastAsia="Batang"/>
          <w:sz w:val="24"/>
          <w:szCs w:val="24"/>
          <w:lang w:eastAsia="ja-JP"/>
        </w:rPr>
      </w:pPr>
      <w:r>
        <w:t>C.3.2</w:t>
      </w:r>
      <w:r>
        <w:rPr>
          <w:rFonts w:eastAsia="Batang"/>
          <w:sz w:val="24"/>
          <w:szCs w:val="24"/>
        </w:rPr>
        <w:tab/>
      </w:r>
      <w:r>
        <w:rPr>
          <w:lang w:eastAsia="zh-CN"/>
        </w:rPr>
        <w:t>Graphical Representation</w:t>
      </w:r>
      <w:r>
        <w:tab/>
      </w:r>
      <w:r>
        <w:fldChar w:fldCharType="begin" w:fldLock="1"/>
      </w:r>
      <w:r>
        <w:instrText xml:space="preserve"> PAGEREF _Toc335992018 \h </w:instrText>
      </w:r>
      <w:r>
        <w:fldChar w:fldCharType="separate"/>
      </w:r>
      <w:r>
        <w:t>41</w:t>
      </w:r>
      <w:r>
        <w:fldChar w:fldCharType="end"/>
      </w:r>
    </w:p>
    <w:p w14:paraId="6D4C8529" w14:textId="77777777" w:rsidR="001B15C2" w:rsidRDefault="001B15C2">
      <w:pPr>
        <w:pStyle w:val="TOC2"/>
        <w:rPr>
          <w:rFonts w:eastAsia="Batang"/>
          <w:sz w:val="24"/>
          <w:szCs w:val="24"/>
          <w:lang w:eastAsia="ja-JP"/>
        </w:rPr>
      </w:pPr>
      <w:r>
        <w:t>C.3.3</w:t>
      </w:r>
      <w:r>
        <w:rPr>
          <w:rFonts w:eastAsia="Batang"/>
          <w:sz w:val="24"/>
          <w:szCs w:val="24"/>
        </w:rPr>
        <w:tab/>
      </w:r>
      <w:r>
        <w:rPr>
          <w:lang w:eastAsia="zh-CN"/>
        </w:rPr>
        <w:t>WSDL specification “DeltaSynchIRPSystem.wsdl”</w:t>
      </w:r>
      <w:r>
        <w:tab/>
      </w:r>
      <w:r>
        <w:fldChar w:fldCharType="begin" w:fldLock="1"/>
      </w:r>
      <w:r>
        <w:instrText xml:space="preserve"> PAGEREF _Toc335992019 \h </w:instrText>
      </w:r>
      <w:r>
        <w:fldChar w:fldCharType="separate"/>
      </w:r>
      <w:r>
        <w:t>42</w:t>
      </w:r>
      <w:r>
        <w:fldChar w:fldCharType="end"/>
      </w:r>
    </w:p>
    <w:p w14:paraId="2B9D54AE" w14:textId="77777777" w:rsidR="001B15C2" w:rsidRDefault="001B15C2" w:rsidP="001B15C2">
      <w:pPr>
        <w:pStyle w:val="TOC8"/>
        <w:rPr>
          <w:rFonts w:eastAsia="Batang"/>
          <w:b w:val="0"/>
          <w:sz w:val="24"/>
          <w:szCs w:val="24"/>
          <w:lang w:eastAsia="ja-JP"/>
        </w:rPr>
      </w:pPr>
      <w:r w:rsidRPr="001B15C2">
        <w:t>Annex D (informative):</w:t>
      </w:r>
      <w:r>
        <w:tab/>
      </w:r>
      <w:r w:rsidRPr="001B15C2">
        <w:t>Change history</w:t>
      </w:r>
      <w:r w:rsidRPr="001B15C2">
        <w:tab/>
      </w:r>
      <w:r>
        <w:fldChar w:fldCharType="begin" w:fldLock="1"/>
      </w:r>
      <w:r>
        <w:instrText xml:space="preserve"> PAGEREF _Toc335992020 \h </w:instrText>
      </w:r>
      <w:r>
        <w:fldChar w:fldCharType="separate"/>
      </w:r>
      <w:r>
        <w:t>49</w:t>
      </w:r>
      <w:r>
        <w:fldChar w:fldCharType="end"/>
      </w:r>
    </w:p>
    <w:p w14:paraId="4DC66882" w14:textId="77777777" w:rsidR="00080512" w:rsidRDefault="001B15C2">
      <w:r>
        <w:rPr>
          <w:noProof/>
          <w:sz w:val="22"/>
        </w:rPr>
        <w:fldChar w:fldCharType="end"/>
      </w:r>
    </w:p>
    <w:p w14:paraId="4FA42023" w14:textId="77777777" w:rsidR="00080512" w:rsidRDefault="00080512">
      <w:pPr>
        <w:pStyle w:val="Heading1"/>
      </w:pPr>
      <w:r>
        <w:br w:type="page"/>
      </w:r>
      <w:bookmarkStart w:id="4" w:name="_Toc335991961"/>
      <w:r>
        <w:lastRenderedPageBreak/>
        <w:t>Foreword</w:t>
      </w:r>
      <w:bookmarkEnd w:id="4"/>
    </w:p>
    <w:p w14:paraId="6671C18B" w14:textId="77777777" w:rsidR="00080512" w:rsidRDefault="00080512">
      <w:r>
        <w:t>This Technical Specification has been produced by the 3</w:t>
      </w:r>
      <w:r>
        <w:rPr>
          <w:vertAlign w:val="superscript"/>
        </w:rPr>
        <w:t>rd</w:t>
      </w:r>
      <w:r>
        <w:t xml:space="preserve"> Generation Partnership Project (3GPP).</w:t>
      </w:r>
    </w:p>
    <w:p w14:paraId="351AE1BD" w14:textId="77777777" w:rsidR="00080512" w:rsidRDefault="000805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352ED3E" w14:textId="77777777" w:rsidR="00080512" w:rsidRPr="0047680C" w:rsidRDefault="00080512">
      <w:pPr>
        <w:pStyle w:val="B1"/>
        <w:rPr>
          <w:lang w:val="en-US"/>
        </w:rPr>
      </w:pPr>
      <w:r w:rsidRPr="0047680C">
        <w:rPr>
          <w:lang w:val="en-US"/>
        </w:rPr>
        <w:t>Version x.y.z</w:t>
      </w:r>
    </w:p>
    <w:p w14:paraId="7F645EB4" w14:textId="77777777" w:rsidR="00080512" w:rsidRDefault="00080512">
      <w:pPr>
        <w:pStyle w:val="B1"/>
      </w:pPr>
      <w:r>
        <w:t>where:</w:t>
      </w:r>
    </w:p>
    <w:p w14:paraId="489210E8" w14:textId="77777777" w:rsidR="00080512" w:rsidRDefault="00080512">
      <w:pPr>
        <w:pStyle w:val="B2"/>
      </w:pPr>
      <w:r>
        <w:t>x</w:t>
      </w:r>
      <w:r>
        <w:tab/>
        <w:t>the first digit:</w:t>
      </w:r>
    </w:p>
    <w:p w14:paraId="269F7551" w14:textId="77777777" w:rsidR="00080512" w:rsidRDefault="00080512">
      <w:pPr>
        <w:pStyle w:val="B3"/>
      </w:pPr>
      <w:r>
        <w:t>1</w:t>
      </w:r>
      <w:r>
        <w:tab/>
        <w:t>presented to TSG for information;</w:t>
      </w:r>
    </w:p>
    <w:p w14:paraId="4E646085" w14:textId="77777777" w:rsidR="00080512" w:rsidRDefault="00080512">
      <w:pPr>
        <w:pStyle w:val="B3"/>
      </w:pPr>
      <w:r>
        <w:t>2</w:t>
      </w:r>
      <w:r>
        <w:tab/>
        <w:t>presented to TSG for approval;</w:t>
      </w:r>
    </w:p>
    <w:p w14:paraId="7BD79BB7" w14:textId="77777777" w:rsidR="00080512" w:rsidRDefault="00080512">
      <w:pPr>
        <w:pStyle w:val="B3"/>
      </w:pPr>
      <w:r>
        <w:t>3</w:t>
      </w:r>
      <w:r>
        <w:tab/>
        <w:t>or greater indicates TSG approved document under change control.</w:t>
      </w:r>
    </w:p>
    <w:p w14:paraId="197DADAD" w14:textId="77777777" w:rsidR="00080512" w:rsidRDefault="00080512">
      <w:pPr>
        <w:pStyle w:val="B2"/>
      </w:pPr>
      <w:r>
        <w:t>y</w:t>
      </w:r>
      <w:r>
        <w:tab/>
        <w:t>the second digit is incremented for all changes of substance, i.e. technical enhancements, corrections, updates, etc.</w:t>
      </w:r>
    </w:p>
    <w:p w14:paraId="057C726F" w14:textId="77777777" w:rsidR="00080512" w:rsidRDefault="00080512">
      <w:pPr>
        <w:pStyle w:val="B2"/>
      </w:pPr>
      <w:r>
        <w:t>z</w:t>
      </w:r>
      <w:r>
        <w:tab/>
        <w:t>the third digit is incremented when editorial only changes have been incorporated in the document.</w:t>
      </w:r>
    </w:p>
    <w:p w14:paraId="123EC2BA" w14:textId="77777777" w:rsidR="00080512" w:rsidRDefault="00080512">
      <w:pPr>
        <w:pStyle w:val="Heading1"/>
      </w:pPr>
      <w:bookmarkStart w:id="5" w:name="_Toc335991962"/>
      <w:r>
        <w:t>Introduction</w:t>
      </w:r>
      <w:bookmarkEnd w:id="5"/>
    </w:p>
    <w:p w14:paraId="0CC1081B" w14:textId="77777777" w:rsidR="007F384C" w:rsidRPr="00C10235" w:rsidRDefault="007F384C" w:rsidP="007F384C">
      <w:r w:rsidRPr="00C10235">
        <w:t>The present document is part of a TS-family covering the 3</w:t>
      </w:r>
      <w:r w:rsidRPr="001D62A2">
        <w:rPr>
          <w:vertAlign w:val="superscript"/>
        </w:rPr>
        <w:t>rd</w:t>
      </w:r>
      <w:r w:rsidR="001D62A2">
        <w:rPr>
          <w:rFonts w:hint="eastAsia"/>
          <w:lang w:eastAsia="zh-CN"/>
        </w:rPr>
        <w:t xml:space="preserve"> </w:t>
      </w:r>
      <w:r w:rsidRPr="00C10235">
        <w:t xml:space="preserve">Generation Partnership Project; Technical Specification Group Services and System Aspects; Telecommunication management; </w:t>
      </w:r>
      <w:r w:rsidR="001D62A2" w:rsidRPr="0019270B">
        <w:rPr>
          <w:lang w:eastAsia="zh-CN"/>
        </w:rPr>
        <w:t>Communication Surveillance</w:t>
      </w:r>
      <w:r w:rsidRPr="00C10235">
        <w:t xml:space="preserve"> management Integration Reference Point (IRP), as identified below:</w:t>
      </w:r>
    </w:p>
    <w:p w14:paraId="64609F91" w14:textId="77777777" w:rsidR="007F384C" w:rsidRPr="008C4BF4" w:rsidRDefault="008C4BF4" w:rsidP="0039038D">
      <w:pPr>
        <w:pStyle w:val="B1"/>
      </w:pPr>
      <w:r w:rsidRPr="008C4BF4">
        <w:t>32.3</w:t>
      </w:r>
      <w:r w:rsidR="003F34EE">
        <w:rPr>
          <w:rFonts w:hint="eastAsia"/>
          <w:lang w:eastAsia="zh-CN"/>
        </w:rPr>
        <w:t>9</w:t>
      </w:r>
      <w:r w:rsidR="007F384C" w:rsidRPr="008C4BF4">
        <w:t>1:</w:t>
      </w:r>
      <w:r w:rsidR="007F384C" w:rsidRPr="008C4BF4">
        <w:tab/>
        <w:t>"</w:t>
      </w:r>
      <w:r w:rsidR="00215482" w:rsidRPr="00597732">
        <w:rPr>
          <w:lang w:eastAsia="zh-CN"/>
        </w:rPr>
        <w:t>Delta Synchron</w:t>
      </w:r>
      <w:r w:rsidR="00215482">
        <w:rPr>
          <w:lang w:eastAsia="zh-CN"/>
        </w:rPr>
        <w:t>iza</w:t>
      </w:r>
      <w:r w:rsidR="00215482" w:rsidRPr="00597732">
        <w:rPr>
          <w:lang w:eastAsia="zh-CN"/>
        </w:rPr>
        <w:t>tion</w:t>
      </w:r>
      <w:r w:rsidRPr="008C4BF4">
        <w:rPr>
          <w:snapToGrid w:val="0"/>
          <w:lang w:eastAsia="zh-CN"/>
        </w:rPr>
        <w:t xml:space="preserve"> </w:t>
      </w:r>
      <w:r w:rsidR="007F384C" w:rsidRPr="008C4BF4">
        <w:t>Integration Reference Point (IRP); Requirements"</w:t>
      </w:r>
    </w:p>
    <w:p w14:paraId="69D65A82" w14:textId="77777777" w:rsidR="007F384C" w:rsidRPr="008C4BF4" w:rsidRDefault="008C4BF4" w:rsidP="0039038D">
      <w:pPr>
        <w:pStyle w:val="B1"/>
      </w:pPr>
      <w:r w:rsidRPr="008C4BF4">
        <w:t>32.3</w:t>
      </w:r>
      <w:r w:rsidR="003F34EE">
        <w:rPr>
          <w:rFonts w:hint="eastAsia"/>
          <w:lang w:eastAsia="zh-CN"/>
        </w:rPr>
        <w:t>9</w:t>
      </w:r>
      <w:r w:rsidR="007F384C" w:rsidRPr="008C4BF4">
        <w:t>2:</w:t>
      </w:r>
      <w:r w:rsidR="007F384C" w:rsidRPr="008C4BF4">
        <w:tab/>
        <w:t>"</w:t>
      </w:r>
      <w:r w:rsidR="00215482" w:rsidRPr="00597732">
        <w:rPr>
          <w:lang w:eastAsia="zh-CN"/>
        </w:rPr>
        <w:t>Delta Synchron</w:t>
      </w:r>
      <w:r w:rsidR="00215482">
        <w:rPr>
          <w:lang w:eastAsia="zh-CN"/>
        </w:rPr>
        <w:t>iza</w:t>
      </w:r>
      <w:r w:rsidR="00215482" w:rsidRPr="00597732">
        <w:rPr>
          <w:lang w:eastAsia="zh-CN"/>
        </w:rPr>
        <w:t>tion</w:t>
      </w:r>
      <w:r w:rsidRPr="008C4BF4">
        <w:rPr>
          <w:snapToGrid w:val="0"/>
          <w:lang w:eastAsia="zh-CN"/>
        </w:rPr>
        <w:t xml:space="preserve"> </w:t>
      </w:r>
      <w:r w:rsidR="007F384C" w:rsidRPr="008C4BF4">
        <w:t>Integration Reference Point (IRP): Information Service (IS)"</w:t>
      </w:r>
    </w:p>
    <w:p w14:paraId="5F5B2F73" w14:textId="77777777" w:rsidR="007F384C" w:rsidRPr="007F384C" w:rsidRDefault="008C4BF4" w:rsidP="0039038D">
      <w:pPr>
        <w:pStyle w:val="B1"/>
        <w:rPr>
          <w:b/>
        </w:rPr>
      </w:pPr>
      <w:r w:rsidRPr="008C4BF4">
        <w:rPr>
          <w:b/>
        </w:rPr>
        <w:t>32.</w:t>
      </w:r>
      <w:r w:rsidRPr="008C4BF4">
        <w:rPr>
          <w:b/>
          <w:lang w:eastAsia="zh-CN"/>
        </w:rPr>
        <w:t>3</w:t>
      </w:r>
      <w:r w:rsidR="003F34EE">
        <w:rPr>
          <w:rFonts w:hint="eastAsia"/>
          <w:b/>
          <w:lang w:eastAsia="zh-CN"/>
        </w:rPr>
        <w:t>9</w:t>
      </w:r>
      <w:r w:rsidR="00D31429">
        <w:rPr>
          <w:b/>
          <w:lang w:eastAsia="zh-CN"/>
        </w:rPr>
        <w:t>6</w:t>
      </w:r>
      <w:r w:rsidR="007F384C" w:rsidRPr="008C4BF4">
        <w:rPr>
          <w:b/>
          <w:lang w:eastAsia="zh-CN"/>
        </w:rPr>
        <w:t>:</w:t>
      </w:r>
      <w:r w:rsidR="007F384C" w:rsidRPr="008C4BF4">
        <w:rPr>
          <w:b/>
          <w:lang w:eastAsia="zh-CN"/>
        </w:rPr>
        <w:tab/>
        <w:t>"</w:t>
      </w:r>
      <w:r w:rsidR="00215482" w:rsidRPr="00215482">
        <w:rPr>
          <w:b/>
          <w:lang w:eastAsia="zh-CN"/>
        </w:rPr>
        <w:t>Delta Synchronization</w:t>
      </w:r>
      <w:r w:rsidRPr="008C4BF4">
        <w:rPr>
          <w:b/>
          <w:lang w:eastAsia="zh-CN"/>
        </w:rPr>
        <w:t xml:space="preserve"> </w:t>
      </w:r>
      <w:r w:rsidR="007F384C" w:rsidRPr="008C4BF4">
        <w:rPr>
          <w:b/>
          <w:lang w:eastAsia="zh-CN"/>
        </w:rPr>
        <w:t>Integration Reference Point (IRP):</w:t>
      </w:r>
      <w:r w:rsidR="007F384C" w:rsidRPr="008C4BF4">
        <w:rPr>
          <w:b/>
        </w:rPr>
        <w:t xml:space="preserve"> </w:t>
      </w:r>
      <w:r w:rsidR="00D31429">
        <w:rPr>
          <w:b/>
          <w:lang w:eastAsia="zh-CN"/>
        </w:rPr>
        <w:t>Solution Set definitions</w:t>
      </w:r>
      <w:r w:rsidR="007F384C" w:rsidRPr="008C4BF4">
        <w:rPr>
          <w:b/>
        </w:rPr>
        <w:t>"</w:t>
      </w:r>
    </w:p>
    <w:p w14:paraId="48384324" w14:textId="77777777" w:rsidR="00FC4CA7" w:rsidRPr="00597732" w:rsidRDefault="00FC4CA7" w:rsidP="00FC4CA7">
      <w:r w:rsidRPr="00597732">
        <w:t xml:space="preserve">The Itf-N interface is built up by a number of IRPs and a related Name Convention, which realise the functional capabilities over this interface. The basic structure of the IRPs is defined in </w:t>
      </w:r>
      <w:r>
        <w:t xml:space="preserve">3GPP </w:t>
      </w:r>
      <w:r w:rsidRPr="00597732">
        <w:t xml:space="preserve">TS </w:t>
      </w:r>
      <w:r>
        <w:rPr>
          <w:snapToGrid w:val="0"/>
        </w:rPr>
        <w:t>32.101 [</w:t>
      </w:r>
      <w:r>
        <w:rPr>
          <w:rFonts w:hint="eastAsia"/>
          <w:snapToGrid w:val="0"/>
          <w:lang w:eastAsia="zh-CN"/>
        </w:rPr>
        <w:t>2</w:t>
      </w:r>
      <w:r w:rsidRPr="00597732">
        <w:rPr>
          <w:snapToGrid w:val="0"/>
        </w:rPr>
        <w:t xml:space="preserve">] and </w:t>
      </w:r>
      <w:r>
        <w:rPr>
          <w:snapToGrid w:val="0"/>
        </w:rPr>
        <w:t>3GPP </w:t>
      </w:r>
      <w:r w:rsidRPr="00597732">
        <w:t>TS</w:t>
      </w:r>
      <w:r>
        <w:t> </w:t>
      </w:r>
      <w:r w:rsidRPr="00597732">
        <w:rPr>
          <w:snapToGrid w:val="0"/>
        </w:rPr>
        <w:t>32.102</w:t>
      </w:r>
      <w:r>
        <w:rPr>
          <w:snapToGrid w:val="0"/>
        </w:rPr>
        <w:t> [</w:t>
      </w:r>
      <w:r>
        <w:rPr>
          <w:rFonts w:hint="eastAsia"/>
          <w:snapToGrid w:val="0"/>
          <w:lang w:eastAsia="zh-CN"/>
        </w:rPr>
        <w:t>3</w:t>
      </w:r>
      <w:r w:rsidRPr="00597732">
        <w:rPr>
          <w:snapToGrid w:val="0"/>
        </w:rPr>
        <w:t>]</w:t>
      </w:r>
      <w:r w:rsidRPr="00597732">
        <w:t>.</w:t>
      </w:r>
    </w:p>
    <w:p w14:paraId="3174994A" w14:textId="77777777" w:rsidR="00080512" w:rsidRDefault="00FC4CA7" w:rsidP="00FC4CA7">
      <w:pPr>
        <w:rPr>
          <w:lang w:eastAsia="zh-CN"/>
        </w:rPr>
      </w:pPr>
      <w:r w:rsidRPr="00597732">
        <w:t xml:space="preserve">IRPManagers (typically Network Management Systems) and IRPAgents (typically </w:t>
      </w:r>
      <w:smartTag w:uri="urn:schemas-microsoft-com:office:smarttags" w:element="country-region">
        <w:smartTag w:uri="urn:schemas-microsoft-com:office:smarttags" w:element="PlaceType">
          <w:r w:rsidRPr="00597732">
            <w:t>EMs</w:t>
          </w:r>
        </w:smartTag>
      </w:smartTag>
      <w:r w:rsidRPr="00597732">
        <w:t xml:space="preserve"> or NEs) synchronize their data concerning alarms or configuration data. In </w:t>
      </w:r>
      <w:r w:rsidRPr="00597732">
        <w:rPr>
          <w:lang w:eastAsia="zh-CN"/>
        </w:rPr>
        <w:t>certain scenarios this synchronization is lost or not done. This IRP provides functionality to significantly reduces the amount of data which needs to be transferred in order to re-establish synchron</w:t>
      </w:r>
      <w:r>
        <w:rPr>
          <w:lang w:eastAsia="zh-CN"/>
        </w:rPr>
        <w:t>iza</w:t>
      </w:r>
      <w:r w:rsidRPr="00597732">
        <w:rPr>
          <w:lang w:eastAsia="zh-CN"/>
        </w:rPr>
        <w:t>tion.</w:t>
      </w:r>
    </w:p>
    <w:p w14:paraId="61298439" w14:textId="77777777" w:rsidR="00080512" w:rsidRDefault="00080512">
      <w:pPr>
        <w:pStyle w:val="Heading1"/>
      </w:pPr>
      <w:r>
        <w:br w:type="page"/>
      </w:r>
      <w:bookmarkStart w:id="6" w:name="_Toc335991963"/>
      <w:r>
        <w:lastRenderedPageBreak/>
        <w:t>1</w:t>
      </w:r>
      <w:r>
        <w:tab/>
        <w:t>Scope</w:t>
      </w:r>
      <w:bookmarkEnd w:id="6"/>
    </w:p>
    <w:p w14:paraId="10C25E78" w14:textId="77777777" w:rsidR="006B6FBC" w:rsidRDefault="006B6FBC" w:rsidP="006B6FBC">
      <w:r>
        <w:t>The present document specifies the S</w:t>
      </w:r>
      <w:r w:rsidR="0001574F">
        <w:t xml:space="preserve">olution </w:t>
      </w:r>
      <w:r>
        <w:t>S</w:t>
      </w:r>
      <w:r w:rsidR="0001574F">
        <w:t>et definitions</w:t>
      </w:r>
      <w:r>
        <w:t xml:space="preserve"> for the IRP whose semantics is specified in </w:t>
      </w:r>
      <w:r w:rsidR="006B6F5A" w:rsidRPr="00597732">
        <w:rPr>
          <w:lang w:eastAsia="zh-CN"/>
        </w:rPr>
        <w:t>Delta Synchron</w:t>
      </w:r>
      <w:r w:rsidR="006B6F5A">
        <w:rPr>
          <w:lang w:eastAsia="zh-CN"/>
        </w:rPr>
        <w:t>iza</w:t>
      </w:r>
      <w:r w:rsidR="006B6F5A" w:rsidRPr="00597732">
        <w:rPr>
          <w:lang w:eastAsia="zh-CN"/>
        </w:rPr>
        <w:t>tion</w:t>
      </w:r>
      <w:r w:rsidR="009A6C0C">
        <w:rPr>
          <w:rFonts w:hint="eastAsia"/>
          <w:snapToGrid w:val="0"/>
          <w:lang w:eastAsia="zh-CN"/>
        </w:rPr>
        <w:t xml:space="preserve"> </w:t>
      </w:r>
      <w:r>
        <w:t>IRP IS (3GPP TS 32.3</w:t>
      </w:r>
      <w:r w:rsidR="003F34EE">
        <w:rPr>
          <w:rFonts w:hint="eastAsia"/>
          <w:lang w:eastAsia="zh-CN"/>
        </w:rPr>
        <w:t>9</w:t>
      </w:r>
      <w:r>
        <w:t>2 [5]).</w:t>
      </w:r>
    </w:p>
    <w:p w14:paraId="0BAEDA51" w14:textId="77777777" w:rsidR="006B6FBC" w:rsidRDefault="006B6FBC" w:rsidP="006B6FBC">
      <w:r>
        <w:t>This Solution Set specifica</w:t>
      </w:r>
      <w:r w:rsidR="004E5876">
        <w:t>tion is related to 3GPP TS 32.3</w:t>
      </w:r>
      <w:r w:rsidR="003F34EE">
        <w:rPr>
          <w:rFonts w:hint="eastAsia"/>
          <w:lang w:eastAsia="zh-CN"/>
        </w:rPr>
        <w:t>9</w:t>
      </w:r>
      <w:r w:rsidR="00D31429">
        <w:t xml:space="preserve">2 </w:t>
      </w:r>
      <w:r w:rsidR="00DD47AB">
        <w:t>V14</w:t>
      </w:r>
      <w:r>
        <w:t>.0.X</w:t>
      </w:r>
      <w:r w:rsidR="00DD47AB">
        <w:t xml:space="preserve"> [5]</w:t>
      </w:r>
      <w:r>
        <w:t>.</w:t>
      </w:r>
    </w:p>
    <w:p w14:paraId="4DFA1C28" w14:textId="77777777" w:rsidR="00080512" w:rsidRDefault="00080512">
      <w:pPr>
        <w:pStyle w:val="Heading1"/>
      </w:pPr>
      <w:bookmarkStart w:id="7" w:name="_Toc335991964"/>
      <w:r>
        <w:t>2</w:t>
      </w:r>
      <w:r>
        <w:tab/>
        <w:t>References</w:t>
      </w:r>
      <w:bookmarkEnd w:id="7"/>
    </w:p>
    <w:p w14:paraId="0F17165B" w14:textId="77777777" w:rsidR="00080512" w:rsidRDefault="00080512">
      <w:r>
        <w:t>The following documents contain provisions which, through reference in this text, constitute provisions of the present document.</w:t>
      </w:r>
    </w:p>
    <w:p w14:paraId="03C16326" w14:textId="77777777" w:rsidR="00080512" w:rsidRDefault="00080512">
      <w:pPr>
        <w:pStyle w:val="B1"/>
      </w:pPr>
      <w:r>
        <w:t>-</w:t>
      </w:r>
      <w:r>
        <w:tab/>
        <w:t>References are either specific (identified by date of publication, edition numbe</w:t>
      </w:r>
      <w:r w:rsidR="00DC4DA2">
        <w:t>r, version number, etc.) or non</w:t>
      </w:r>
      <w:r w:rsidR="00DC4DA2">
        <w:noBreakHyphen/>
      </w:r>
      <w:r>
        <w:t>specific.</w:t>
      </w:r>
    </w:p>
    <w:p w14:paraId="2D056439" w14:textId="77777777" w:rsidR="00080512" w:rsidRDefault="00080512">
      <w:pPr>
        <w:pStyle w:val="B1"/>
      </w:pPr>
      <w:r>
        <w:t>-</w:t>
      </w:r>
      <w:r>
        <w:tab/>
        <w:t>For a specific reference, subsequent revisions do not apply.</w:t>
      </w:r>
    </w:p>
    <w:p w14:paraId="42E2BA1F" w14:textId="77777777" w:rsidR="00080512" w:rsidRDefault="000805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F0B01D2" w14:textId="77777777" w:rsidR="00EC4A25" w:rsidRDefault="00EC4A25" w:rsidP="00EC4A25">
      <w:pPr>
        <w:pStyle w:val="EX"/>
      </w:pPr>
      <w:r>
        <w:t>[1]</w:t>
      </w:r>
      <w:r>
        <w:tab/>
        <w:t>3GPP TR 21.905: "Vocabulary for 3GPP Specifications".</w:t>
      </w:r>
    </w:p>
    <w:p w14:paraId="34517E80" w14:textId="77777777" w:rsidR="00E61DD1" w:rsidRDefault="00E61DD1" w:rsidP="00E61DD1">
      <w:pPr>
        <w:pStyle w:val="EX"/>
      </w:pPr>
      <w:r>
        <w:t>[2]</w:t>
      </w:r>
      <w:r>
        <w:tab/>
        <w:t>3GPP TS 32.101: "Telecommunication management; Principles and high level requirements".</w:t>
      </w:r>
    </w:p>
    <w:p w14:paraId="356ECA98" w14:textId="77777777" w:rsidR="00E61DD1" w:rsidRDefault="00E61DD1" w:rsidP="00E61DD1">
      <w:pPr>
        <w:pStyle w:val="EX"/>
      </w:pPr>
      <w:r>
        <w:t>[3]</w:t>
      </w:r>
      <w:r>
        <w:tab/>
        <w:t>3GPP TS 32.102: "Telecommunication management; Architecture".</w:t>
      </w:r>
    </w:p>
    <w:p w14:paraId="765EF7BE" w14:textId="77777777" w:rsidR="00E61DD1" w:rsidRDefault="00E61DD1" w:rsidP="00E61DD1">
      <w:pPr>
        <w:pStyle w:val="EX"/>
      </w:pPr>
      <w:r>
        <w:t>[4]</w:t>
      </w:r>
      <w:r>
        <w:tab/>
        <w:t>3GPP TS 32.150: "Telecommunication management; Integration Reference Point (IRP) Concept and definitions".</w:t>
      </w:r>
    </w:p>
    <w:p w14:paraId="34531BA6" w14:textId="77777777" w:rsidR="00E61DD1" w:rsidRPr="006B6FBC" w:rsidRDefault="00E61DD1" w:rsidP="006B6FBC">
      <w:pPr>
        <w:pStyle w:val="EX"/>
      </w:pPr>
      <w:r w:rsidRPr="00DB1BAE">
        <w:t>[</w:t>
      </w:r>
      <w:r>
        <w:t>5</w:t>
      </w:r>
      <w:r w:rsidRPr="00DB1BAE">
        <w:t>]</w:t>
      </w:r>
      <w:r w:rsidRPr="00DB1BAE">
        <w:tab/>
      </w:r>
      <w:r w:rsidR="00E266F0">
        <w:t>3GPP TS 32.3</w:t>
      </w:r>
      <w:r w:rsidR="003F34EE">
        <w:rPr>
          <w:rFonts w:hint="eastAsia"/>
          <w:lang w:eastAsia="zh-CN"/>
        </w:rPr>
        <w:t>9</w:t>
      </w:r>
      <w:r w:rsidR="006B6FBC">
        <w:t xml:space="preserve">2: "Telecommunication management; </w:t>
      </w:r>
      <w:r w:rsidR="00AA7FA9" w:rsidRPr="00597732">
        <w:rPr>
          <w:lang w:eastAsia="zh-CN"/>
        </w:rPr>
        <w:t>Delta Synchron</w:t>
      </w:r>
      <w:r w:rsidR="00AA7FA9">
        <w:rPr>
          <w:lang w:eastAsia="zh-CN"/>
        </w:rPr>
        <w:t>iza</w:t>
      </w:r>
      <w:r w:rsidR="00AA7FA9" w:rsidRPr="00597732">
        <w:rPr>
          <w:lang w:eastAsia="zh-CN"/>
        </w:rPr>
        <w:t>tion</w:t>
      </w:r>
      <w:r w:rsidR="00E266F0" w:rsidRPr="008C4BF4">
        <w:rPr>
          <w:snapToGrid w:val="0"/>
          <w:lang w:eastAsia="zh-CN"/>
        </w:rPr>
        <w:t xml:space="preserve"> </w:t>
      </w:r>
      <w:r w:rsidR="006B6FBC">
        <w:t>Integration Reference Point (IRP): Information Service (IS)".</w:t>
      </w:r>
    </w:p>
    <w:p w14:paraId="7358913C" w14:textId="77777777" w:rsidR="00D31429" w:rsidRPr="00597732" w:rsidRDefault="00D31429" w:rsidP="00D31429">
      <w:pPr>
        <w:pStyle w:val="EX"/>
        <w:rPr>
          <w:lang w:eastAsia="zh-CN"/>
        </w:rPr>
      </w:pPr>
      <w:r>
        <w:t>[6</w:t>
      </w:r>
      <w:r w:rsidRPr="00597732">
        <w:t>]</w:t>
      </w:r>
      <w:r w:rsidRPr="00597732">
        <w:tab/>
        <w:t xml:space="preserve">3GPP TS 32.391: "Configuration Management (CM); </w:t>
      </w:r>
      <w:r w:rsidRPr="00597732">
        <w:rPr>
          <w:lang w:eastAsia="zh-CN"/>
        </w:rPr>
        <w:t>Delta Synchron</w:t>
      </w:r>
      <w:r>
        <w:rPr>
          <w:lang w:eastAsia="zh-CN"/>
        </w:rPr>
        <w:t>iza</w:t>
      </w:r>
      <w:r w:rsidRPr="00597732">
        <w:rPr>
          <w:lang w:eastAsia="zh-CN"/>
        </w:rPr>
        <w:t>tion</w:t>
      </w:r>
      <w:r w:rsidRPr="00597732">
        <w:rPr>
          <w:b/>
          <w:lang w:eastAsia="zh-CN"/>
        </w:rPr>
        <w:t xml:space="preserve"> </w:t>
      </w:r>
      <w:r w:rsidRPr="00597732">
        <w:rPr>
          <w:lang w:eastAsia="zh-CN"/>
        </w:rPr>
        <w:t>Integration Reference Point (IRP): R</w:t>
      </w:r>
      <w:r w:rsidRPr="00597732">
        <w:rPr>
          <w:rFonts w:eastAsia="Batang"/>
          <w:lang w:eastAsia="ko-KR"/>
        </w:rPr>
        <w:t>equirement</w:t>
      </w:r>
      <w:r w:rsidRPr="00597732">
        <w:rPr>
          <w:rFonts w:hint="eastAsia"/>
          <w:lang w:eastAsia="zh-CN"/>
        </w:rPr>
        <w:t>s</w:t>
      </w:r>
      <w:r w:rsidRPr="00597732">
        <w:rPr>
          <w:lang w:eastAsia="zh-CN"/>
        </w:rPr>
        <w:t>".</w:t>
      </w:r>
    </w:p>
    <w:p w14:paraId="27C89426" w14:textId="77777777" w:rsidR="00D31429" w:rsidRPr="00597732" w:rsidRDefault="00D31429" w:rsidP="00D31429">
      <w:pPr>
        <w:pStyle w:val="EX"/>
      </w:pPr>
      <w:r>
        <w:t>[7</w:t>
      </w:r>
      <w:r w:rsidRPr="00597732">
        <w:t>]</w:t>
      </w:r>
      <w:r w:rsidRPr="00597732">
        <w:tab/>
        <w:t>3GPP TS 32.302: "Telecommunication management; Configuration Management (CM); Notification Integration Reference Point (IRP): Information Service (IS)".</w:t>
      </w:r>
    </w:p>
    <w:p w14:paraId="54E83844" w14:textId="77777777" w:rsidR="00D31429" w:rsidRPr="00597732" w:rsidRDefault="00D31429" w:rsidP="00D31429">
      <w:pPr>
        <w:pStyle w:val="EX"/>
      </w:pPr>
      <w:r>
        <w:t>[8</w:t>
      </w:r>
      <w:r w:rsidRPr="00597732">
        <w:t>]</w:t>
      </w:r>
      <w:r w:rsidRPr="00597732">
        <w:tab/>
        <w:t>3GPP TS 32.622: "Telecommunication management; Configuration Management (CM); Generic network resources Integration Reference Point (IRP): Network Resource Model (NRM)".</w:t>
      </w:r>
    </w:p>
    <w:p w14:paraId="6BC366F6" w14:textId="77777777" w:rsidR="00D31429" w:rsidRPr="00597732" w:rsidRDefault="00D31429" w:rsidP="00D31429">
      <w:pPr>
        <w:pStyle w:val="EX"/>
      </w:pPr>
      <w:r>
        <w:rPr>
          <w:snapToGrid w:val="0"/>
        </w:rPr>
        <w:t>[9</w:t>
      </w:r>
      <w:r w:rsidRPr="00597732">
        <w:rPr>
          <w:snapToGrid w:val="0"/>
        </w:rPr>
        <w:t>]</w:t>
      </w:r>
      <w:r w:rsidRPr="00597732">
        <w:rPr>
          <w:snapToGrid w:val="0"/>
        </w:rPr>
        <w:tab/>
      </w:r>
      <w:r w:rsidRPr="00597732">
        <w:t>3GPP TS 32.312: "Telecommunication management; Generic Integration Reference Point (IRP) management; Information Service (IS)".</w:t>
      </w:r>
    </w:p>
    <w:p w14:paraId="4251D88A" w14:textId="77777777" w:rsidR="00D31429" w:rsidRPr="00597732" w:rsidRDefault="00D31429" w:rsidP="00D31429">
      <w:pPr>
        <w:pStyle w:val="EX"/>
        <w:rPr>
          <w:snapToGrid w:val="0"/>
        </w:rPr>
      </w:pPr>
      <w:r>
        <w:rPr>
          <w:snapToGrid w:val="0"/>
        </w:rPr>
        <w:t>[10</w:t>
      </w:r>
      <w:r w:rsidRPr="00597732">
        <w:rPr>
          <w:snapToGrid w:val="0"/>
        </w:rPr>
        <w:t>]</w:t>
      </w:r>
      <w:r w:rsidRPr="00597732">
        <w:rPr>
          <w:snapToGrid w:val="0"/>
        </w:rPr>
        <w:tab/>
      </w:r>
      <w:r w:rsidRPr="00597732">
        <w:t>3GPP TS 32.602: "Telecommunication management; Configuration Management (CM); Basic CM Integration Reference Point (IRP) management; Information Service (IS)".</w:t>
      </w:r>
    </w:p>
    <w:p w14:paraId="58ECF2A2" w14:textId="77777777" w:rsidR="00D31429" w:rsidRPr="00597732" w:rsidRDefault="00D31429" w:rsidP="00D31429">
      <w:pPr>
        <w:pStyle w:val="EX"/>
        <w:rPr>
          <w:snapToGrid w:val="0"/>
        </w:rPr>
      </w:pPr>
      <w:r>
        <w:rPr>
          <w:snapToGrid w:val="0"/>
        </w:rPr>
        <w:t>[11</w:t>
      </w:r>
      <w:r w:rsidRPr="00597732">
        <w:rPr>
          <w:snapToGrid w:val="0"/>
        </w:rPr>
        <w:t>]</w:t>
      </w:r>
      <w:r w:rsidRPr="00597732">
        <w:rPr>
          <w:snapToGrid w:val="0"/>
        </w:rPr>
        <w:tab/>
      </w:r>
      <w:r w:rsidRPr="00597732">
        <w:t>3GPP TS 32.30</w:t>
      </w:r>
      <w:r w:rsidR="00863C25">
        <w:rPr>
          <w:lang w:eastAsia="zh-CN"/>
        </w:rPr>
        <w:t>6</w:t>
      </w:r>
      <w:r w:rsidRPr="00597732">
        <w:t xml:space="preserve">: "Telecommunication management; Configuration Management (CM); Notification Integration Reference Point (IRP): </w:t>
      </w:r>
      <w:r w:rsidR="00863C25">
        <w:t>Solution S</w:t>
      </w:r>
      <w:r w:rsidR="00863C25" w:rsidRPr="00CC12E3">
        <w:t>et</w:t>
      </w:r>
      <w:r w:rsidR="00863C25">
        <w:t xml:space="preserve"> definitions</w:t>
      </w:r>
      <w:r w:rsidR="00863C25" w:rsidRPr="00597732">
        <w:rPr>
          <w:snapToGrid w:val="0"/>
        </w:rPr>
        <w:t xml:space="preserve"> </w:t>
      </w:r>
      <w:r w:rsidRPr="00597732">
        <w:rPr>
          <w:snapToGrid w:val="0"/>
        </w:rPr>
        <w:t>".</w:t>
      </w:r>
    </w:p>
    <w:p w14:paraId="15251C27" w14:textId="77777777" w:rsidR="00D31429" w:rsidRDefault="00D31429" w:rsidP="00D31429">
      <w:pPr>
        <w:pStyle w:val="EX"/>
        <w:rPr>
          <w:color w:val="0000FF"/>
          <w:u w:val="single"/>
        </w:rPr>
      </w:pPr>
      <w:r>
        <w:rPr>
          <w:snapToGrid w:val="0"/>
        </w:rPr>
        <w:t>[12</w:t>
      </w:r>
      <w:r w:rsidRPr="00597732">
        <w:rPr>
          <w:snapToGrid w:val="0"/>
        </w:rPr>
        <w:t>]</w:t>
      </w:r>
      <w:r w:rsidRPr="00597732">
        <w:rPr>
          <w:snapToGrid w:val="0"/>
        </w:rPr>
        <w:tab/>
      </w:r>
      <w:r w:rsidRPr="00597732">
        <w:t xml:space="preserve">OMG TC Document telecom/98-11-01: "OMG Notification Service". </w:t>
      </w:r>
      <w:hyperlink r:id="rId11" w:history="1">
        <w:r w:rsidRPr="00597732">
          <w:rPr>
            <w:rStyle w:val="Hyperlink"/>
          </w:rPr>
          <w:t>http://www.omg.org/technology/documents/</w:t>
        </w:r>
      </w:hyperlink>
    </w:p>
    <w:p w14:paraId="4BB5BBD7" w14:textId="77777777" w:rsidR="00863C25" w:rsidRPr="004A220D" w:rsidRDefault="00863C25" w:rsidP="00863C25">
      <w:pPr>
        <w:pStyle w:val="EX"/>
      </w:pPr>
      <w:r w:rsidRPr="004A220D">
        <w:t>[</w:t>
      </w:r>
      <w:r>
        <w:t>1</w:t>
      </w:r>
      <w:r w:rsidRPr="004A220D">
        <w:t>3]</w:t>
      </w:r>
      <w:r w:rsidRPr="004A220D">
        <w:tab/>
        <w:t>3GPP TS 32.342: "Telecommunication management; File Transfer (FT) Integration Reference Point (IRP): Information Service (IS)".</w:t>
      </w:r>
    </w:p>
    <w:p w14:paraId="15F3FF60" w14:textId="77777777" w:rsidR="00863C25" w:rsidRPr="004A220D" w:rsidRDefault="00863C25" w:rsidP="00863C25">
      <w:pPr>
        <w:pStyle w:val="EX"/>
      </w:pPr>
      <w:r w:rsidRPr="004A220D">
        <w:t>[</w:t>
      </w:r>
      <w:r>
        <w:t>1</w:t>
      </w:r>
      <w:r w:rsidRPr="004A220D">
        <w:t>4]</w:t>
      </w:r>
      <w:r w:rsidRPr="004A220D">
        <w:tab/>
        <w:t>W3C REC-xml-20001006: "Extensible Markup Language (XML) 1.0 (Second Edition)".</w:t>
      </w:r>
    </w:p>
    <w:p w14:paraId="4C98B84D" w14:textId="77777777" w:rsidR="00863C25" w:rsidRPr="0047680C" w:rsidRDefault="00863C25" w:rsidP="00863C25">
      <w:pPr>
        <w:pStyle w:val="EX"/>
      </w:pPr>
      <w:r w:rsidRPr="0047680C">
        <w:t>[15]</w:t>
      </w:r>
      <w:r w:rsidRPr="0047680C">
        <w:tab/>
        <w:t>W3C REC-xmlschema-0-20010502: "XML Schema Part 0: Primer".</w:t>
      </w:r>
    </w:p>
    <w:p w14:paraId="19E3452E" w14:textId="77777777" w:rsidR="00863C25" w:rsidRPr="0047680C" w:rsidRDefault="00863C25" w:rsidP="00863C25">
      <w:pPr>
        <w:pStyle w:val="EX"/>
      </w:pPr>
      <w:r w:rsidRPr="0047680C">
        <w:t>[16]</w:t>
      </w:r>
      <w:r w:rsidRPr="0047680C">
        <w:tab/>
        <w:t>W3C REC-xmlschema-1-20010502: "XML Schema Part 1: Structures".</w:t>
      </w:r>
    </w:p>
    <w:p w14:paraId="3EE1BC12" w14:textId="77777777" w:rsidR="00863C25" w:rsidRPr="0047680C" w:rsidRDefault="00863C25" w:rsidP="00863C25">
      <w:pPr>
        <w:pStyle w:val="EX"/>
      </w:pPr>
      <w:r w:rsidRPr="0047680C">
        <w:lastRenderedPageBreak/>
        <w:t>[17]</w:t>
      </w:r>
      <w:r w:rsidRPr="0047680C">
        <w:tab/>
        <w:t>W3C REC-xmlschema-2-20010502: "XML Schema Part 2: Datatypes".</w:t>
      </w:r>
    </w:p>
    <w:p w14:paraId="74F8C784" w14:textId="77777777" w:rsidR="00863C25" w:rsidRDefault="00863C25" w:rsidP="00863C25">
      <w:pPr>
        <w:pStyle w:val="EX"/>
      </w:pPr>
      <w:r w:rsidRPr="004A220D">
        <w:t>[</w:t>
      </w:r>
      <w:r>
        <w:t>1</w:t>
      </w:r>
      <w:r w:rsidRPr="004A220D">
        <w:t>8]</w:t>
      </w:r>
      <w:r w:rsidRPr="004A220D">
        <w:tab/>
        <w:t>W3C REC-xml-names-19990114: "Namespaces in XML"</w:t>
      </w:r>
    </w:p>
    <w:p w14:paraId="070B1003" w14:textId="77777777" w:rsidR="00863C25" w:rsidRPr="004A220D" w:rsidRDefault="00863C25" w:rsidP="00863C25">
      <w:pPr>
        <w:pStyle w:val="EX"/>
      </w:pPr>
      <w:r>
        <w:t>[19]</w:t>
      </w:r>
      <w:r>
        <w:tab/>
        <w:t>3GPP TS 32.111-6</w:t>
      </w:r>
      <w:r w:rsidRPr="004A220D">
        <w:t xml:space="preserve">: "Telecommunication management; Fault Management; Part 5: Alarm Integration Reference Point (IRP): </w:t>
      </w:r>
      <w:r>
        <w:t>Solution S</w:t>
      </w:r>
      <w:r w:rsidRPr="00CC12E3">
        <w:t>et</w:t>
      </w:r>
      <w:r>
        <w:t xml:space="preserve"> definitions</w:t>
      </w:r>
      <w:r w:rsidRPr="00597732">
        <w:rPr>
          <w:snapToGrid w:val="0"/>
        </w:rPr>
        <w:t xml:space="preserve"> </w:t>
      </w:r>
      <w:r w:rsidRPr="004A220D">
        <w:t>".</w:t>
      </w:r>
    </w:p>
    <w:p w14:paraId="4E71FCB6" w14:textId="77777777" w:rsidR="00863C25" w:rsidRPr="004A220D" w:rsidRDefault="00863C25" w:rsidP="00863C25">
      <w:pPr>
        <w:pStyle w:val="EX"/>
      </w:pPr>
      <w:r>
        <w:t>[20]</w:t>
      </w:r>
      <w:r>
        <w:tab/>
        <w:t>3GPP TS 32.616</w:t>
      </w:r>
      <w:r w:rsidRPr="004A220D">
        <w:t xml:space="preserve">: "Telecommunication management; Configuration Management (CM); Bulk CM Integration Reference Point (IRP): </w:t>
      </w:r>
      <w:r>
        <w:t>Solution S</w:t>
      </w:r>
      <w:r w:rsidRPr="00CC12E3">
        <w:t>et</w:t>
      </w:r>
      <w:r>
        <w:t xml:space="preserve"> definitions</w:t>
      </w:r>
      <w:r w:rsidRPr="00597732">
        <w:rPr>
          <w:snapToGrid w:val="0"/>
        </w:rPr>
        <w:t xml:space="preserve"> </w:t>
      </w:r>
      <w:r w:rsidRPr="004A220D">
        <w:t>".</w:t>
      </w:r>
    </w:p>
    <w:p w14:paraId="05F89FBF" w14:textId="77777777" w:rsidR="00863C25" w:rsidRPr="00863C25" w:rsidRDefault="00863C25" w:rsidP="00863C25">
      <w:pPr>
        <w:pStyle w:val="EX"/>
      </w:pPr>
      <w:r>
        <w:t>[21</w:t>
      </w:r>
      <w:r w:rsidRPr="004A220D">
        <w:t>]</w:t>
      </w:r>
      <w:r w:rsidRPr="004A220D">
        <w:tab/>
        <w:t>3GPP TS 32.300: "Telecommunication management; Configuration Management (CM); Name c</w:t>
      </w:r>
      <w:r>
        <w:t>onvention for Managed Objects".</w:t>
      </w:r>
    </w:p>
    <w:p w14:paraId="2E151CC2" w14:textId="77777777" w:rsidR="00E61DD1" w:rsidRDefault="00863C25" w:rsidP="00D31429">
      <w:pPr>
        <w:pStyle w:val="EX"/>
        <w:rPr>
          <w:lang w:eastAsia="zh-CN"/>
        </w:rPr>
      </w:pPr>
      <w:r>
        <w:rPr>
          <w:lang w:bidi="ar-KW"/>
        </w:rPr>
        <w:t>[22</w:t>
      </w:r>
      <w:r w:rsidR="00E61DD1">
        <w:rPr>
          <w:lang w:bidi="ar-KW"/>
        </w:rPr>
        <w:t>]</w:t>
      </w:r>
      <w:r w:rsidR="00E61DD1">
        <w:rPr>
          <w:lang w:bidi="ar-KW"/>
        </w:rPr>
        <w:tab/>
      </w:r>
      <w:r w:rsidR="00E61DD1">
        <w:rPr>
          <w:rFonts w:hint="eastAsia"/>
          <w:lang w:eastAsia="zh-CN" w:bidi="ar-KW"/>
        </w:rPr>
        <w:t>W3C SOAP 1.1 specification (</w:t>
      </w:r>
      <w:hyperlink r:id="rId12" w:history="1">
        <w:r w:rsidR="00E61DD1">
          <w:rPr>
            <w:rStyle w:val="Hyperlink"/>
          </w:rPr>
          <w:t>http://www.w3.org/TR/2000/NOTE-SOAP-20000508/</w:t>
        </w:r>
      </w:hyperlink>
      <w:r w:rsidR="00E61DD1">
        <w:rPr>
          <w:rFonts w:hint="eastAsia"/>
          <w:lang w:eastAsia="zh-CN" w:bidi="ar-KW"/>
        </w:rPr>
        <w:t>)</w:t>
      </w:r>
    </w:p>
    <w:p w14:paraId="7AFD050E" w14:textId="77777777" w:rsidR="00E61DD1" w:rsidRDefault="00863C25" w:rsidP="00E61DD1">
      <w:pPr>
        <w:pStyle w:val="EX"/>
        <w:rPr>
          <w:lang w:eastAsia="zh-CN" w:bidi="ar-KW"/>
        </w:rPr>
      </w:pPr>
      <w:r>
        <w:rPr>
          <w:lang w:bidi="ar-KW"/>
        </w:rPr>
        <w:t>[23</w:t>
      </w:r>
      <w:r w:rsidR="00E61DD1">
        <w:rPr>
          <w:lang w:bidi="ar-KW"/>
        </w:rPr>
        <w:t>]</w:t>
      </w:r>
      <w:r w:rsidR="00E61DD1">
        <w:rPr>
          <w:lang w:bidi="ar-KW"/>
        </w:rPr>
        <w:tab/>
      </w:r>
      <w:r w:rsidR="00E61DD1">
        <w:rPr>
          <w:rFonts w:hint="eastAsia"/>
          <w:lang w:eastAsia="zh-CN" w:bidi="ar-KW"/>
        </w:rPr>
        <w:t>W3C XPath 1.0 specification (</w:t>
      </w:r>
      <w:hyperlink r:id="rId13" w:history="1">
        <w:r w:rsidR="00E61DD1">
          <w:rPr>
            <w:rStyle w:val="Hyperlink"/>
          </w:rPr>
          <w:t>http://www.w3.org/TR/1999/REC-xpath-19991116</w:t>
        </w:r>
      </w:hyperlink>
      <w:r w:rsidR="00E61DD1">
        <w:rPr>
          <w:rFonts w:hint="eastAsia"/>
          <w:lang w:eastAsia="zh-CN" w:bidi="ar-KW"/>
        </w:rPr>
        <w:t>)</w:t>
      </w:r>
    </w:p>
    <w:p w14:paraId="57B7EE55" w14:textId="77777777" w:rsidR="00E61DD1" w:rsidRDefault="00863C25" w:rsidP="00E61DD1">
      <w:pPr>
        <w:pStyle w:val="EX"/>
        <w:rPr>
          <w:lang w:eastAsia="zh-CN" w:bidi="ar-KW"/>
        </w:rPr>
      </w:pPr>
      <w:r>
        <w:rPr>
          <w:lang w:bidi="ar-KW"/>
        </w:rPr>
        <w:t>[24</w:t>
      </w:r>
      <w:r w:rsidR="00E61DD1">
        <w:rPr>
          <w:lang w:bidi="ar-KW"/>
        </w:rPr>
        <w:t>]</w:t>
      </w:r>
      <w:r w:rsidR="00E61DD1">
        <w:rPr>
          <w:lang w:bidi="ar-KW"/>
        </w:rPr>
        <w:tab/>
      </w:r>
      <w:r w:rsidR="00E61DD1">
        <w:rPr>
          <w:rFonts w:hint="eastAsia"/>
          <w:lang w:eastAsia="zh-CN" w:bidi="ar-KW"/>
        </w:rPr>
        <w:t>W3C WSDL 1.1 specification</w:t>
      </w:r>
      <w:r w:rsidR="00E61DD1">
        <w:rPr>
          <w:lang w:eastAsia="zh-CN" w:bidi="ar-KW"/>
        </w:rPr>
        <w:t xml:space="preserve"> </w:t>
      </w:r>
      <w:r w:rsidR="00E61DD1">
        <w:rPr>
          <w:rFonts w:hint="eastAsia"/>
          <w:lang w:eastAsia="zh-CN" w:bidi="ar-KW"/>
        </w:rPr>
        <w:t>(</w:t>
      </w:r>
      <w:hyperlink r:id="rId14" w:history="1">
        <w:r w:rsidR="00E61DD1" w:rsidRPr="006E3A1D">
          <w:rPr>
            <w:rStyle w:val="Hyperlink"/>
            <w:lang w:eastAsia="zh-CN" w:bidi="ar-KW"/>
          </w:rPr>
          <w:t>http://www.w3.org/TR/2001/NOTE-wsdl-20010315</w:t>
        </w:r>
      </w:hyperlink>
      <w:r w:rsidR="00E61DD1">
        <w:rPr>
          <w:lang w:eastAsia="zh-CN" w:bidi="ar-KW"/>
        </w:rPr>
        <w:t>)</w:t>
      </w:r>
    </w:p>
    <w:p w14:paraId="463F23A5" w14:textId="77777777" w:rsidR="00E61DD1" w:rsidRDefault="00E61DD1" w:rsidP="00E61DD1">
      <w:pPr>
        <w:pStyle w:val="EX"/>
        <w:rPr>
          <w:lang w:eastAsia="zh-CN" w:bidi="ar-KW"/>
        </w:rPr>
      </w:pPr>
      <w:r>
        <w:rPr>
          <w:rFonts w:hint="eastAsia"/>
          <w:lang w:eastAsia="zh-CN" w:bidi="ar-KW"/>
        </w:rPr>
        <w:t>[</w:t>
      </w:r>
      <w:r w:rsidR="00863C25">
        <w:rPr>
          <w:lang w:eastAsia="zh-CN" w:bidi="ar-KW"/>
        </w:rPr>
        <w:t>25</w:t>
      </w:r>
      <w:r>
        <w:rPr>
          <w:rFonts w:hint="eastAsia"/>
          <w:lang w:eastAsia="zh-CN" w:bidi="ar-KW"/>
        </w:rPr>
        <w:t>]</w:t>
      </w:r>
      <w:r>
        <w:rPr>
          <w:rFonts w:hint="eastAsia"/>
          <w:lang w:eastAsia="zh-CN" w:bidi="ar-KW"/>
        </w:rPr>
        <w:tab/>
        <w:t>W3C SOAP 1.2 specification (</w:t>
      </w:r>
      <w:hyperlink r:id="rId15" w:history="1">
        <w:r w:rsidRPr="00B96718">
          <w:rPr>
            <w:rStyle w:val="Hyperlink"/>
            <w:lang w:eastAsia="zh-CN" w:bidi="ar-KW"/>
          </w:rPr>
          <w:t>http://www.w3.org/TR/soap12-part1/</w:t>
        </w:r>
      </w:hyperlink>
      <w:r>
        <w:rPr>
          <w:rFonts w:hint="eastAsia"/>
          <w:lang w:eastAsia="zh-CN" w:bidi="ar-KW"/>
        </w:rPr>
        <w:t>)</w:t>
      </w:r>
    </w:p>
    <w:p w14:paraId="7F4758F0" w14:textId="77777777" w:rsidR="00D21F86" w:rsidRDefault="00D21F86" w:rsidP="00D21F86">
      <w:pPr>
        <w:pStyle w:val="EX"/>
      </w:pPr>
      <w:r>
        <w:rPr>
          <w:rFonts w:hint="eastAsia"/>
        </w:rPr>
        <w:t>[</w:t>
      </w:r>
      <w:r>
        <w:t>26</w:t>
      </w:r>
      <w:r>
        <w:rPr>
          <w:rFonts w:hint="eastAsia"/>
        </w:rPr>
        <w:t>]</w:t>
      </w:r>
      <w:r>
        <w:rPr>
          <w:rFonts w:hint="eastAsia"/>
        </w:rPr>
        <w:tab/>
      </w:r>
      <w:r w:rsidRPr="0019270B">
        <w:t>3GPP TS 32.311: "Telecommunication management; Generic Integration Reference Point (IRP): Requirements".</w:t>
      </w:r>
    </w:p>
    <w:p w14:paraId="6F2BF3E2" w14:textId="77777777" w:rsidR="00D21F86" w:rsidRDefault="00D21F86" w:rsidP="00E61DD1">
      <w:pPr>
        <w:pStyle w:val="EX"/>
        <w:rPr>
          <w:lang w:eastAsia="zh-CN"/>
        </w:rPr>
      </w:pPr>
    </w:p>
    <w:p w14:paraId="04381952" w14:textId="77777777" w:rsidR="00080512" w:rsidRDefault="00080512">
      <w:pPr>
        <w:pStyle w:val="Heading1"/>
      </w:pPr>
      <w:bookmarkStart w:id="8" w:name="_Toc335991965"/>
      <w:r>
        <w:t>3</w:t>
      </w:r>
      <w:r>
        <w:tab/>
        <w:t>Definitions and abbreviations</w:t>
      </w:r>
      <w:bookmarkEnd w:id="8"/>
    </w:p>
    <w:p w14:paraId="773007C6" w14:textId="77777777" w:rsidR="00080512" w:rsidRDefault="00080512">
      <w:pPr>
        <w:pStyle w:val="Heading2"/>
      </w:pPr>
      <w:bookmarkStart w:id="9" w:name="_Toc335991966"/>
      <w:r>
        <w:t>3.1</w:t>
      </w:r>
      <w:r>
        <w:tab/>
        <w:t>Definitions</w:t>
      </w:r>
      <w:bookmarkEnd w:id="9"/>
    </w:p>
    <w:p w14:paraId="08A71E7C" w14:textId="77777777" w:rsidR="00BD2BD9" w:rsidRDefault="00BD2BD9" w:rsidP="00BD2BD9">
      <w:pPr>
        <w:keepNext/>
        <w:numPr>
          <w:ilvl w:val="12"/>
          <w:numId w:val="0"/>
        </w:numPr>
      </w:pPr>
      <w:r>
        <w:t>For the purposes of the present document, the terms and definitions given in TR 21.905 [1], 3GPP TS 32.101 [2], 3GPP TS 32.102 [3], 3GPP TS 32.150 [4] apply.  A term defined in the present document takes precedence over the definition of the same term, if any, in TR 21.905 [1].</w:t>
      </w:r>
    </w:p>
    <w:p w14:paraId="0E492FBA" w14:textId="77777777" w:rsidR="00D21F86" w:rsidRPr="00D21F86" w:rsidRDefault="00D21F86" w:rsidP="00D21F86">
      <w:pPr>
        <w:rPr>
          <w:lang w:eastAsia="zh-CN"/>
        </w:rPr>
      </w:pPr>
      <w:r w:rsidRPr="0019270B">
        <w:rPr>
          <w:b/>
        </w:rPr>
        <w:t>IRP document version number string (or "IRPVersion"):</w:t>
      </w:r>
      <w:r w:rsidRPr="0019270B">
        <w:t xml:space="preserve"> see 3GPP TS 32.311 [</w:t>
      </w:r>
      <w:r>
        <w:rPr>
          <w:lang w:eastAsia="zh-CN"/>
        </w:rPr>
        <w:t>26</w:t>
      </w:r>
      <w:r w:rsidRPr="0019270B">
        <w:t>].</w:t>
      </w:r>
    </w:p>
    <w:p w14:paraId="28B89A49" w14:textId="77777777" w:rsidR="002631D8" w:rsidRPr="00597732" w:rsidRDefault="002631D8" w:rsidP="002631D8">
      <w:r w:rsidRPr="00597732">
        <w:rPr>
          <w:b/>
        </w:rPr>
        <w:t>IRP:</w:t>
      </w:r>
      <w:r>
        <w:t xml:space="preserve"> See 3GPP TS 32.101 [</w:t>
      </w:r>
      <w:r>
        <w:rPr>
          <w:rFonts w:hint="eastAsia"/>
          <w:lang w:eastAsia="zh-CN"/>
        </w:rPr>
        <w:t>2</w:t>
      </w:r>
      <w:r w:rsidRPr="00597732">
        <w:t>].</w:t>
      </w:r>
    </w:p>
    <w:p w14:paraId="4D03A056" w14:textId="77777777" w:rsidR="002631D8" w:rsidRPr="00597732" w:rsidRDefault="002631D8" w:rsidP="002631D8">
      <w:r w:rsidRPr="00597732">
        <w:rPr>
          <w:b/>
        </w:rPr>
        <w:t>IRPAgent:</w:t>
      </w:r>
      <w:r>
        <w:t xml:space="preserve"> See 3GPP TS 32.102 [</w:t>
      </w:r>
      <w:r>
        <w:rPr>
          <w:rFonts w:hint="eastAsia"/>
          <w:lang w:eastAsia="zh-CN"/>
        </w:rPr>
        <w:t>3</w:t>
      </w:r>
      <w:r w:rsidRPr="00597732">
        <w:t>].</w:t>
      </w:r>
    </w:p>
    <w:p w14:paraId="1F2AD777" w14:textId="77777777" w:rsidR="002631D8" w:rsidRDefault="002631D8" w:rsidP="002631D8">
      <w:r w:rsidRPr="00597732">
        <w:rPr>
          <w:b/>
        </w:rPr>
        <w:t>IRPManager:</w:t>
      </w:r>
      <w:r>
        <w:t xml:space="preserve"> See 3GPP TS 32.102 [</w:t>
      </w:r>
      <w:r>
        <w:rPr>
          <w:rFonts w:hint="eastAsia"/>
          <w:lang w:eastAsia="zh-CN"/>
        </w:rPr>
        <w:t>3</w:t>
      </w:r>
      <w:r w:rsidRPr="00597732">
        <w:t>].</w:t>
      </w:r>
    </w:p>
    <w:p w14:paraId="4998AA00" w14:textId="77777777" w:rsidR="00B173D2" w:rsidRPr="004A220D" w:rsidRDefault="00B173D2" w:rsidP="00B173D2">
      <w:pPr>
        <w:ind w:left="1136" w:hanging="1136"/>
      </w:pPr>
      <w:r w:rsidRPr="004A220D">
        <w:rPr>
          <w:b/>
        </w:rPr>
        <w:t>Changed</w:t>
      </w:r>
      <w:r>
        <w:rPr>
          <w:rFonts w:hint="eastAsia"/>
          <w:b/>
          <w:lang w:eastAsia="zh-CN"/>
        </w:rPr>
        <w:t xml:space="preserve"> alarm</w:t>
      </w:r>
      <w:r>
        <w:t>: See 3GPP TS 32.391 [6</w:t>
      </w:r>
      <w:r w:rsidRPr="004A220D">
        <w:t>].</w:t>
      </w:r>
    </w:p>
    <w:p w14:paraId="00BE9D91" w14:textId="77777777" w:rsidR="00B173D2" w:rsidRPr="004A220D" w:rsidRDefault="00B173D2" w:rsidP="00B173D2">
      <w:r w:rsidRPr="004A220D">
        <w:rPr>
          <w:b/>
        </w:rPr>
        <w:t>Changed instance</w:t>
      </w:r>
      <w:r w:rsidRPr="004A220D">
        <w:t>: See 3GPP TS 32.391 [</w:t>
      </w:r>
      <w:r>
        <w:t>6</w:t>
      </w:r>
      <w:r w:rsidRPr="004A220D">
        <w:t>].</w:t>
      </w:r>
    </w:p>
    <w:p w14:paraId="2BAF75CE" w14:textId="77777777" w:rsidR="00B173D2" w:rsidRPr="00C96D4E" w:rsidRDefault="00B173D2" w:rsidP="00B173D2">
      <w:pPr>
        <w:rPr>
          <w:color w:val="000000"/>
          <w:lang w:val="sv-SE"/>
        </w:rPr>
      </w:pPr>
      <w:r w:rsidRPr="00C96D4E">
        <w:rPr>
          <w:b/>
          <w:color w:val="000000"/>
          <w:lang w:val="sv-SE"/>
        </w:rPr>
        <w:t>Delta Synchronisation</w:t>
      </w:r>
      <w:r w:rsidRPr="00C96D4E">
        <w:rPr>
          <w:color w:val="000000"/>
          <w:lang w:val="sv-SE"/>
        </w:rPr>
        <w:t xml:space="preserve">: </w:t>
      </w:r>
      <w:r w:rsidRPr="00C96D4E">
        <w:rPr>
          <w:lang w:val="sv-SE"/>
        </w:rPr>
        <w:t>See 3GPP TS 32.391 [6].</w:t>
      </w:r>
    </w:p>
    <w:p w14:paraId="0547272C" w14:textId="77777777" w:rsidR="00B173D2" w:rsidRPr="00C96D4E" w:rsidRDefault="00B173D2" w:rsidP="00B173D2">
      <w:pPr>
        <w:rPr>
          <w:lang w:val="sv-SE"/>
        </w:rPr>
      </w:pPr>
      <w:r w:rsidRPr="00C96D4E">
        <w:rPr>
          <w:b/>
          <w:lang w:val="sv-SE"/>
        </w:rPr>
        <w:t>Delta Synchronisation Point</w:t>
      </w:r>
      <w:r w:rsidRPr="00C96D4E">
        <w:rPr>
          <w:lang w:val="sv-SE"/>
        </w:rPr>
        <w:t>: See 3GPP TS 32.391 [6].</w:t>
      </w:r>
    </w:p>
    <w:p w14:paraId="15B67EF8" w14:textId="77777777" w:rsidR="00B173D2" w:rsidRPr="00C96D4E" w:rsidRDefault="00B173D2" w:rsidP="00B173D2">
      <w:pPr>
        <w:rPr>
          <w:lang w:val="sv-SE"/>
        </w:rPr>
      </w:pPr>
      <w:r w:rsidRPr="00C96D4E">
        <w:rPr>
          <w:b/>
          <w:lang w:val="sv-SE"/>
        </w:rPr>
        <w:t>Full Synchronisation</w:t>
      </w:r>
      <w:r w:rsidRPr="00C96D4E">
        <w:rPr>
          <w:lang w:val="sv-SE"/>
        </w:rPr>
        <w:t>: See 3GPP TS 32.391 [6].</w:t>
      </w:r>
    </w:p>
    <w:p w14:paraId="15319FDD" w14:textId="77777777" w:rsidR="00B173D2" w:rsidRPr="00C96D4E" w:rsidRDefault="00B173D2" w:rsidP="00B173D2">
      <w:pPr>
        <w:rPr>
          <w:lang w:val="sv-SE"/>
        </w:rPr>
      </w:pPr>
      <w:r w:rsidRPr="00C96D4E">
        <w:rPr>
          <w:b/>
          <w:bCs/>
          <w:lang w:val="sv-SE"/>
        </w:rPr>
        <w:t>XML file:</w:t>
      </w:r>
      <w:r w:rsidRPr="00C96D4E">
        <w:rPr>
          <w:lang w:val="sv-SE"/>
        </w:rPr>
        <w:t xml:space="preserve"> file containing an XML document</w:t>
      </w:r>
    </w:p>
    <w:p w14:paraId="2BCEA01D" w14:textId="77777777" w:rsidR="00B173D2" w:rsidRPr="004A220D" w:rsidRDefault="00B173D2" w:rsidP="00B173D2">
      <w:r w:rsidRPr="004A220D">
        <w:rPr>
          <w:b/>
          <w:bCs/>
        </w:rPr>
        <w:t>XML document:</w:t>
      </w:r>
      <w:r w:rsidRPr="004A220D">
        <w:t xml:space="preserve"> composed of the succession of an optional XML declaration followed by a root XML element</w:t>
      </w:r>
      <w:r>
        <w:t xml:space="preserve"> [1</w:t>
      </w:r>
      <w:r w:rsidRPr="004A220D">
        <w:t>4].</w:t>
      </w:r>
    </w:p>
    <w:p w14:paraId="30E14AEC" w14:textId="77777777" w:rsidR="00B173D2" w:rsidRPr="004A220D" w:rsidRDefault="00B173D2" w:rsidP="00B173D2">
      <w:r w:rsidRPr="004A220D">
        <w:rPr>
          <w:b/>
          <w:bCs/>
        </w:rPr>
        <w:t>XML declaration:</w:t>
      </w:r>
      <w:r w:rsidRPr="004A220D">
        <w:t xml:space="preserve"> it specifies the version of XML being used, see [</w:t>
      </w:r>
      <w:r>
        <w:t>1</w:t>
      </w:r>
      <w:r w:rsidRPr="004A220D">
        <w:t>4].</w:t>
      </w:r>
    </w:p>
    <w:p w14:paraId="4E03FB6A" w14:textId="77777777" w:rsidR="00B173D2" w:rsidRPr="004A220D" w:rsidRDefault="00B173D2" w:rsidP="00B173D2">
      <w:pPr>
        <w:keepLines/>
      </w:pPr>
      <w:r w:rsidRPr="004A220D">
        <w:rPr>
          <w:b/>
          <w:bCs/>
        </w:rPr>
        <w:t>XML element:</w:t>
      </w:r>
      <w:r w:rsidRPr="004A220D">
        <w:t xml:space="preserve"> has a type, is identified by a name, may have a set of XML attribute specifications and is either composed of the succession of an XML start-tag followed by the XML content of the XML element followed by an XML end-tag, or composed simply of an XML empty-element tag; each XML element may contain other XML elements, see [</w:t>
      </w:r>
      <w:r>
        <w:t>1</w:t>
      </w:r>
      <w:r w:rsidRPr="004A220D">
        <w:t>4].</w:t>
      </w:r>
    </w:p>
    <w:p w14:paraId="09D0F222" w14:textId="77777777" w:rsidR="00B173D2" w:rsidRPr="004A220D" w:rsidRDefault="00B173D2" w:rsidP="00B173D2">
      <w:r w:rsidRPr="004A220D">
        <w:rPr>
          <w:b/>
          <w:bCs/>
        </w:rPr>
        <w:lastRenderedPageBreak/>
        <w:t>empty XML element:</w:t>
      </w:r>
      <w:r w:rsidRPr="004A220D">
        <w:t xml:space="preserve"> having an empty XML content; an empty XML element still possibly has a set of XML attribute specifications; an empty XML element is either composed of the succession of an XML start-tag directly followed by an XML end-tag, or composed simply of an XML empty-element tag, see [</w:t>
      </w:r>
      <w:r>
        <w:t>1</w:t>
      </w:r>
      <w:r w:rsidRPr="004A220D">
        <w:t>4].</w:t>
      </w:r>
    </w:p>
    <w:p w14:paraId="2FE5AB44" w14:textId="77777777" w:rsidR="00B173D2" w:rsidRPr="004A220D" w:rsidRDefault="00B173D2" w:rsidP="00B173D2">
      <w:r w:rsidRPr="004A220D">
        <w:rPr>
          <w:b/>
          <w:bCs/>
        </w:rPr>
        <w:t>XML content (of an XML element):</w:t>
      </w:r>
      <w:r w:rsidRPr="004A220D">
        <w:t xml:space="preserve"> empty if the XML element is simply composed of an XML empty-element tag; otherwise the part, possibly empty, of the XML element between its XML start-tag and its XML end-tag, see [</w:t>
      </w:r>
      <w:r>
        <w:t>1</w:t>
      </w:r>
      <w:r w:rsidRPr="004A220D">
        <w:t>4].</w:t>
      </w:r>
    </w:p>
    <w:p w14:paraId="18E809ED" w14:textId="77777777" w:rsidR="00B173D2" w:rsidRPr="004A220D" w:rsidRDefault="00B173D2" w:rsidP="00B173D2">
      <w:r w:rsidRPr="004A220D">
        <w:rPr>
          <w:b/>
          <w:bCs/>
        </w:rPr>
        <w:t>XML start-tag:</w:t>
      </w:r>
      <w:r w:rsidRPr="004A220D">
        <w:t xml:space="preserve"> the beginning of a non-empty XML element is marked by an XML start-tag containing the name and the set of XML attribute specifications of the XML element, see [</w:t>
      </w:r>
      <w:r>
        <w:t>1</w:t>
      </w:r>
      <w:r w:rsidRPr="004A220D">
        <w:t>4].</w:t>
      </w:r>
    </w:p>
    <w:p w14:paraId="18D181BF" w14:textId="77777777" w:rsidR="00B173D2" w:rsidRPr="004A220D" w:rsidRDefault="00B173D2" w:rsidP="00B173D2">
      <w:r w:rsidRPr="004A220D">
        <w:rPr>
          <w:b/>
          <w:bCs/>
        </w:rPr>
        <w:t>XML end-tag:</w:t>
      </w:r>
      <w:r w:rsidRPr="004A220D">
        <w:t xml:space="preserve"> the end of a non-empty XML element is marked by an XML end-tag containing the name of the XML element, see [</w:t>
      </w:r>
      <w:r>
        <w:t>1</w:t>
      </w:r>
      <w:r w:rsidRPr="004A220D">
        <w:t>4].</w:t>
      </w:r>
    </w:p>
    <w:p w14:paraId="386B3C27" w14:textId="77777777" w:rsidR="00B173D2" w:rsidRPr="004A220D" w:rsidRDefault="00B173D2" w:rsidP="00B173D2">
      <w:r w:rsidRPr="004A220D">
        <w:rPr>
          <w:b/>
          <w:bCs/>
        </w:rPr>
        <w:t>XML empty-element tag:</w:t>
      </w:r>
      <w:r w:rsidRPr="004A220D">
        <w:t xml:space="preserve"> composed simply of an empty-element tag containing the name and the set of XML attribute specifications of the XML element, see [</w:t>
      </w:r>
      <w:r>
        <w:t>1</w:t>
      </w:r>
      <w:r w:rsidRPr="004A220D">
        <w:t>4].</w:t>
      </w:r>
    </w:p>
    <w:p w14:paraId="04EF6DC0" w14:textId="77777777" w:rsidR="00B173D2" w:rsidRPr="004A220D" w:rsidRDefault="00B173D2" w:rsidP="00B173D2">
      <w:r w:rsidRPr="004A220D">
        <w:rPr>
          <w:b/>
          <w:bCs/>
        </w:rPr>
        <w:t>XML attribute specification:</w:t>
      </w:r>
      <w:r w:rsidRPr="004A220D">
        <w:t xml:space="preserve"> has a name and a value, see [</w:t>
      </w:r>
      <w:r>
        <w:t>1</w:t>
      </w:r>
      <w:r w:rsidRPr="004A220D">
        <w:t>4].</w:t>
      </w:r>
    </w:p>
    <w:p w14:paraId="70522076" w14:textId="77777777" w:rsidR="00B173D2" w:rsidRPr="004A220D" w:rsidRDefault="00B173D2" w:rsidP="00B173D2">
      <w:r w:rsidRPr="004A220D">
        <w:rPr>
          <w:b/>
          <w:bCs/>
        </w:rPr>
        <w:t>DTD:</w:t>
      </w:r>
      <w:r w:rsidRPr="004A220D">
        <w:t xml:space="preserve"> defines structure and content constraints to be respected by an XML document to be valid with regard to this DTD, see [</w:t>
      </w:r>
      <w:r>
        <w:t>1</w:t>
      </w:r>
      <w:r w:rsidRPr="004A220D">
        <w:t>4].</w:t>
      </w:r>
    </w:p>
    <w:p w14:paraId="19B4342C" w14:textId="77777777" w:rsidR="00B173D2" w:rsidRPr="004A220D" w:rsidRDefault="00B173D2" w:rsidP="00B173D2">
      <w:r w:rsidRPr="004A220D">
        <w:rPr>
          <w:b/>
          <w:bCs/>
        </w:rPr>
        <w:t>XML schema:</w:t>
      </w:r>
      <w:r w:rsidRPr="004A220D">
        <w:t xml:space="preserve"> more powerful than a DTD, an XML schema defines structure and content constraints to be respected by an XML document to conform with this XML schema; through the use of XML namespaces several XML schemas can be used together by a single XML document; an XML schema is itself also an XML document that shall conform with the XML schema for XML schemas, see [</w:t>
      </w:r>
      <w:r>
        <w:t>1</w:t>
      </w:r>
      <w:r w:rsidRPr="004A220D">
        <w:t>5], [</w:t>
      </w:r>
      <w:r>
        <w:t>1</w:t>
      </w:r>
      <w:r w:rsidRPr="004A220D">
        <w:t>6] and [</w:t>
      </w:r>
      <w:r>
        <w:t>1</w:t>
      </w:r>
      <w:r w:rsidRPr="004A220D">
        <w:t>7].</w:t>
      </w:r>
    </w:p>
    <w:p w14:paraId="314245A4" w14:textId="77777777" w:rsidR="00B173D2" w:rsidRPr="004A220D" w:rsidRDefault="00B173D2" w:rsidP="00B173D2">
      <w:pPr>
        <w:rPr>
          <w:bCs/>
        </w:rPr>
      </w:pPr>
      <w:r w:rsidRPr="004A220D">
        <w:rPr>
          <w:b/>
          <w:bCs/>
        </w:rPr>
        <w:t>XML namespace:</w:t>
      </w:r>
      <w:r w:rsidRPr="004A220D">
        <w:t xml:space="preserve"> enables qualifying element and attribute names used in XML documents by associating them with namespaces identified by different XML schemas, see [</w:t>
      </w:r>
      <w:r>
        <w:t>1</w:t>
      </w:r>
      <w:r w:rsidRPr="004A220D">
        <w:t>5], [</w:t>
      </w:r>
      <w:r>
        <w:t>1</w:t>
      </w:r>
      <w:r w:rsidRPr="004A220D">
        <w:t>6] and [</w:t>
      </w:r>
      <w:r>
        <w:t>1</w:t>
      </w:r>
      <w:r w:rsidRPr="004A220D">
        <w:t>7].</w:t>
      </w:r>
    </w:p>
    <w:p w14:paraId="56766D42" w14:textId="77777777" w:rsidR="00B173D2" w:rsidRPr="004A220D" w:rsidRDefault="00B173D2" w:rsidP="00B173D2">
      <w:r w:rsidRPr="004A220D">
        <w:rPr>
          <w:b/>
          <w:bCs/>
        </w:rPr>
        <w:t>XML complex type:</w:t>
      </w:r>
      <w:r w:rsidRPr="004A220D">
        <w:t xml:space="preserve"> defined in an XML schema; cannot be directly used in an XML document; can be the concrete type or the derivation base type for an XML element type or for another XML complex type; ultimately defines constraints for an XML element on its XML attribute specifications and/or its XML content, see [</w:t>
      </w:r>
      <w:r>
        <w:t>1</w:t>
      </w:r>
      <w:r w:rsidRPr="004A220D">
        <w:t>5], [</w:t>
      </w:r>
      <w:r>
        <w:t>1</w:t>
      </w:r>
      <w:r w:rsidRPr="004A220D">
        <w:t>6] and [</w:t>
      </w:r>
      <w:r>
        <w:t>1</w:t>
      </w:r>
      <w:r w:rsidRPr="004A220D">
        <w:t>7].</w:t>
      </w:r>
    </w:p>
    <w:p w14:paraId="184A5E29" w14:textId="77777777" w:rsidR="00D27B90" w:rsidRPr="00544CA5" w:rsidRDefault="00B173D2" w:rsidP="00D27B90">
      <w:r w:rsidRPr="004A220D">
        <w:rPr>
          <w:b/>
          <w:bCs/>
        </w:rPr>
        <w:t>XML element type:</w:t>
      </w:r>
      <w:r w:rsidRPr="004A220D">
        <w:t xml:space="preserve"> declared by an XML schema; can be directly used in an XML document; as the concrete type of an XML element, directly or indirectly defines constraints on its XML attribute specifications and/or its XML content; can also be the concrete type or the derivation base type for another XML element type, see [</w:t>
      </w:r>
      <w:r>
        <w:t>1</w:t>
      </w:r>
      <w:r w:rsidRPr="004A220D">
        <w:t>5], [</w:t>
      </w:r>
      <w:r>
        <w:t>1</w:t>
      </w:r>
      <w:r w:rsidRPr="004A220D">
        <w:t>6] and [</w:t>
      </w:r>
      <w:r>
        <w:t>1</w:t>
      </w:r>
      <w:r w:rsidRPr="004A220D">
        <w:t>7].</w:t>
      </w:r>
    </w:p>
    <w:p w14:paraId="780B14EC" w14:textId="77777777" w:rsidR="00BD2BD9" w:rsidRDefault="00BD2BD9" w:rsidP="00BD2BD9">
      <w:pPr>
        <w:pStyle w:val="Heading2"/>
      </w:pPr>
      <w:bookmarkStart w:id="10" w:name="_Toc335991967"/>
      <w:r>
        <w:t>3.2</w:t>
      </w:r>
      <w:r>
        <w:tab/>
        <w:t>Abbreviations</w:t>
      </w:r>
      <w:bookmarkEnd w:id="10"/>
    </w:p>
    <w:p w14:paraId="5C2E8D41" w14:textId="77777777" w:rsidR="00BD2BD9" w:rsidRDefault="00BD2BD9" w:rsidP="00BD2BD9">
      <w:pPr>
        <w:keepNext/>
      </w:pPr>
      <w:r>
        <w:t>For the purposes of the present document, the abbreviations given in TR 21.905 [1], in 3GPP TS 32.101 [2], 3GPP TS 32.102 [3], 3GPP TS 32.150 [4], and the following apply. An abbreviation defined in the present document takes precedence over the definition of the same abbreviation, if any, in TR 21.905 [1].</w:t>
      </w:r>
    </w:p>
    <w:p w14:paraId="00EDE9A2" w14:textId="77777777" w:rsidR="00544CA5" w:rsidRDefault="00544CA5" w:rsidP="00544CA5">
      <w:pPr>
        <w:pStyle w:val="EW"/>
        <w:tabs>
          <w:tab w:val="left" w:pos="5646"/>
        </w:tabs>
      </w:pPr>
      <w:r w:rsidRPr="008432C5">
        <w:t>EM</w:t>
      </w:r>
      <w:r w:rsidRPr="008432C5">
        <w:tab/>
        <w:t>Element Manager</w:t>
      </w:r>
    </w:p>
    <w:p w14:paraId="4228985C" w14:textId="77777777" w:rsidR="00544CA5" w:rsidRPr="00544CA5" w:rsidRDefault="00544CA5" w:rsidP="00544CA5">
      <w:pPr>
        <w:pStyle w:val="EW"/>
        <w:rPr>
          <w:lang w:val="en-US" w:eastAsia="zh-CN"/>
        </w:rPr>
      </w:pPr>
      <w:r w:rsidRPr="00B900D7">
        <w:t>NM</w:t>
      </w:r>
      <w:r w:rsidRPr="00B900D7">
        <w:tab/>
        <w:t>Network Management</w:t>
      </w:r>
    </w:p>
    <w:p w14:paraId="2A69D738" w14:textId="77777777" w:rsidR="00544CA5" w:rsidRPr="008432C5" w:rsidRDefault="00544CA5" w:rsidP="00544CA5">
      <w:pPr>
        <w:pStyle w:val="EW"/>
      </w:pPr>
      <w:r w:rsidRPr="008432C5">
        <w:t>IRP</w:t>
      </w:r>
      <w:r w:rsidRPr="008432C5">
        <w:tab/>
        <w:t>Integration Reference Point</w:t>
      </w:r>
    </w:p>
    <w:p w14:paraId="39723D76" w14:textId="77777777" w:rsidR="00544CA5" w:rsidRPr="008432C5" w:rsidRDefault="00544CA5" w:rsidP="00544CA5">
      <w:pPr>
        <w:pStyle w:val="EW"/>
      </w:pPr>
      <w:r w:rsidRPr="008432C5">
        <w:t>Itf-N</w:t>
      </w:r>
      <w:r w:rsidRPr="008432C5">
        <w:tab/>
        <w:t>Interface N</w:t>
      </w:r>
    </w:p>
    <w:p w14:paraId="6EACA198" w14:textId="77777777" w:rsidR="00544CA5" w:rsidRPr="008432C5" w:rsidRDefault="00544CA5" w:rsidP="00544CA5">
      <w:pPr>
        <w:pStyle w:val="EW"/>
        <w:tabs>
          <w:tab w:val="left" w:pos="5646"/>
        </w:tabs>
      </w:pPr>
      <w:r w:rsidRPr="008432C5">
        <w:t>NE</w:t>
      </w:r>
      <w:r w:rsidRPr="008432C5">
        <w:tab/>
        <w:t>Network Element</w:t>
      </w:r>
    </w:p>
    <w:p w14:paraId="6FC03A3A" w14:textId="77777777" w:rsidR="00544CA5" w:rsidRPr="00544CA5" w:rsidRDefault="00544CA5" w:rsidP="00544CA5">
      <w:pPr>
        <w:pStyle w:val="EW"/>
        <w:rPr>
          <w:lang w:val="en-US" w:eastAsia="zh-CN"/>
        </w:rPr>
      </w:pPr>
      <w:r w:rsidRPr="008432C5">
        <w:rPr>
          <w:lang w:eastAsia="zh-CN"/>
        </w:rPr>
        <w:t>SS</w:t>
      </w:r>
      <w:r w:rsidRPr="008432C5">
        <w:rPr>
          <w:lang w:eastAsia="zh-CN"/>
        </w:rPr>
        <w:tab/>
        <w:t>Solution Set</w:t>
      </w:r>
    </w:p>
    <w:p w14:paraId="3C86C692" w14:textId="77777777" w:rsidR="00946D5A" w:rsidRDefault="00946D5A" w:rsidP="00946D5A">
      <w:pPr>
        <w:pStyle w:val="EW"/>
        <w:keepNext/>
      </w:pPr>
      <w:r w:rsidRPr="0019270B">
        <w:t>IS</w:t>
      </w:r>
      <w:r w:rsidRPr="0019270B">
        <w:tab/>
        <w:t>Information Service</w:t>
      </w:r>
    </w:p>
    <w:p w14:paraId="197CA07D" w14:textId="77777777" w:rsidR="00544CA5" w:rsidRPr="00544CA5" w:rsidRDefault="00544CA5" w:rsidP="00544CA5">
      <w:pPr>
        <w:pStyle w:val="EW"/>
      </w:pPr>
      <w:r w:rsidRPr="004A220D">
        <w:t>XML</w:t>
      </w:r>
      <w:r w:rsidRPr="004A220D">
        <w:tab/>
        <w:t>eXtensible Mark-up Language</w:t>
      </w:r>
    </w:p>
    <w:p w14:paraId="5D259FE5" w14:textId="77777777" w:rsidR="00544CA5" w:rsidRDefault="00544CA5" w:rsidP="00544CA5">
      <w:pPr>
        <w:pStyle w:val="Heading1"/>
      </w:pPr>
      <w:bookmarkStart w:id="11" w:name="_Toc335991968"/>
      <w:r>
        <w:rPr>
          <w:rFonts w:hint="eastAsia"/>
        </w:rPr>
        <w:t>4</w:t>
      </w:r>
      <w:r>
        <w:tab/>
        <w:t xml:space="preserve">Solution Set </w:t>
      </w:r>
      <w:r>
        <w:rPr>
          <w:rFonts w:hint="eastAsia"/>
        </w:rPr>
        <w:t>d</w:t>
      </w:r>
      <w:r>
        <w:t>efinitions</w:t>
      </w:r>
      <w:bookmarkEnd w:id="11"/>
    </w:p>
    <w:p w14:paraId="0773EEC9" w14:textId="77777777" w:rsidR="00544CA5" w:rsidRDefault="00544CA5" w:rsidP="00544CA5">
      <w:r>
        <w:t xml:space="preserve">This specification defines the following 3GPP </w:t>
      </w:r>
      <w:r w:rsidR="00777E05" w:rsidRPr="00597732">
        <w:rPr>
          <w:lang w:eastAsia="zh-CN"/>
        </w:rPr>
        <w:t>Delta Synchron</w:t>
      </w:r>
      <w:r w:rsidR="00777E05">
        <w:rPr>
          <w:lang w:eastAsia="zh-CN"/>
        </w:rPr>
        <w:t>iza</w:t>
      </w:r>
      <w:r w:rsidR="00777E05" w:rsidRPr="00597732">
        <w:rPr>
          <w:lang w:eastAsia="zh-CN"/>
        </w:rPr>
        <w:t>tion</w:t>
      </w:r>
      <w:r>
        <w:t xml:space="preserve"> IRP Solution Set </w:t>
      </w:r>
      <w:r>
        <w:rPr>
          <w:rFonts w:hint="eastAsia"/>
          <w:lang w:eastAsia="zh-CN"/>
        </w:rPr>
        <w:t>d</w:t>
      </w:r>
      <w:r>
        <w:t>efinitions</w:t>
      </w:r>
      <w:r w:rsidRPr="000B1A36">
        <w:t>:</w:t>
      </w:r>
    </w:p>
    <w:p w14:paraId="059C394A" w14:textId="77777777" w:rsidR="00544CA5" w:rsidRDefault="00544CA5" w:rsidP="00544CA5">
      <w:r>
        <w:t>Annex A</w:t>
      </w:r>
      <w:r w:rsidRPr="007F10CC">
        <w:t xml:space="preserve"> provides </w:t>
      </w:r>
      <w:r>
        <w:t xml:space="preserve">the </w:t>
      </w:r>
      <w:r w:rsidRPr="007F10CC">
        <w:t>CORBA Solution Set.</w:t>
      </w:r>
      <w:r w:rsidRPr="007F10CC">
        <w:br/>
      </w:r>
      <w:r>
        <w:t>Annex B</w:t>
      </w:r>
      <w:r w:rsidRPr="007F10CC">
        <w:t xml:space="preserve"> provides </w:t>
      </w:r>
      <w:r>
        <w:t xml:space="preserve">the </w:t>
      </w:r>
      <w:r w:rsidRPr="0006040B">
        <w:t>XML Definitions</w:t>
      </w:r>
      <w:r w:rsidRPr="007F10CC">
        <w:t>.</w:t>
      </w:r>
      <w:r w:rsidRPr="007F10CC">
        <w:br/>
      </w:r>
      <w:r>
        <w:t>Annex C</w:t>
      </w:r>
      <w:r w:rsidRPr="007F10CC">
        <w:t xml:space="preserve"> provides </w:t>
      </w:r>
      <w:r>
        <w:t>the SOAP</w:t>
      </w:r>
      <w:r w:rsidRPr="007F10CC">
        <w:t xml:space="preserve"> Solution Set</w:t>
      </w:r>
      <w:r>
        <w:t>.</w:t>
      </w:r>
    </w:p>
    <w:p w14:paraId="554E7C10" w14:textId="77777777" w:rsidR="00777E05" w:rsidRDefault="001B2A52" w:rsidP="00C96D4E">
      <w:pPr>
        <w:pStyle w:val="Heading8"/>
        <w:rPr>
          <w:lang w:eastAsia="zh-CN"/>
        </w:rPr>
      </w:pPr>
      <w:r>
        <w:br w:type="page"/>
      </w:r>
      <w:bookmarkStart w:id="12" w:name="_Toc335991969"/>
      <w:r w:rsidR="00777E05" w:rsidRPr="001A0435">
        <w:lastRenderedPageBreak/>
        <w:t>Annex A (normative):</w:t>
      </w:r>
      <w:r w:rsidR="00777E05" w:rsidRPr="001A0435">
        <w:br/>
      </w:r>
      <w:r w:rsidR="00777E05" w:rsidRPr="00757BB5">
        <w:t>CORBA Solution Set</w:t>
      </w:r>
      <w:bookmarkEnd w:id="12"/>
    </w:p>
    <w:p w14:paraId="3EFA43C9" w14:textId="77777777" w:rsidR="00777E05" w:rsidRPr="007F10CC" w:rsidRDefault="00777E05" w:rsidP="00777E05">
      <w:r w:rsidRPr="00757BB5">
        <w:t xml:space="preserve">This annex contains the CORBA Solution Set for the IRP whose semantics is specified in </w:t>
      </w:r>
      <w:r w:rsidRPr="00597732">
        <w:t>Delta Synchron</w:t>
      </w:r>
      <w:r>
        <w:t>iza</w:t>
      </w:r>
      <w:r w:rsidRPr="00597732">
        <w:t>tion</w:t>
      </w:r>
      <w:r w:rsidRPr="00757BB5">
        <w:t xml:space="preserve"> IRP: Information Service (</w:t>
      </w:r>
      <w:r>
        <w:rPr>
          <w:rFonts w:hint="eastAsia"/>
          <w:lang w:eastAsia="zh-CN"/>
        </w:rPr>
        <w:t xml:space="preserve">3GPP </w:t>
      </w:r>
      <w:r w:rsidRPr="00757BB5">
        <w:t>TS 32.</w:t>
      </w:r>
      <w:r w:rsidR="001B2A52">
        <w:rPr>
          <w:lang w:eastAsia="zh-CN"/>
        </w:rPr>
        <w:t>39</w:t>
      </w:r>
      <w:r w:rsidRPr="00757BB5">
        <w:t>2 [</w:t>
      </w:r>
      <w:r>
        <w:rPr>
          <w:lang w:eastAsia="zh-CN"/>
        </w:rPr>
        <w:t>5</w:t>
      </w:r>
      <w:r w:rsidRPr="00757BB5">
        <w:t>]).</w:t>
      </w:r>
    </w:p>
    <w:p w14:paraId="220744EC" w14:textId="77777777" w:rsidR="00777E05" w:rsidRPr="00597732" w:rsidRDefault="00777E05" w:rsidP="00C96D4E">
      <w:pPr>
        <w:pStyle w:val="Heading1"/>
      </w:pPr>
      <w:bookmarkStart w:id="13" w:name="_Toc335991970"/>
      <w:r>
        <w:t>A.1</w:t>
      </w:r>
      <w:r w:rsidRPr="00B274C8">
        <w:tab/>
      </w:r>
      <w:r w:rsidRPr="00597732">
        <w:t>Architectural features</w:t>
      </w:r>
      <w:bookmarkEnd w:id="13"/>
    </w:p>
    <w:p w14:paraId="0BEBCF7B" w14:textId="77777777" w:rsidR="00777E05" w:rsidRDefault="00777E05" w:rsidP="00777E05">
      <w:r w:rsidRPr="00597732">
        <w:t>The overall architectural feature of Delta Synchron</w:t>
      </w:r>
      <w:r>
        <w:t>iza</w:t>
      </w:r>
      <w:r w:rsidRPr="00597732">
        <w:t>tion I</w:t>
      </w:r>
      <w:r w:rsidR="001B2A52">
        <w:t>RP is specified in 3GPP TS 32.39</w:t>
      </w:r>
      <w:r w:rsidRPr="00597732">
        <w:t>2 [5]</w:t>
      </w:r>
      <w:r>
        <w:t>.</w:t>
      </w:r>
    </w:p>
    <w:p w14:paraId="70834892" w14:textId="77777777" w:rsidR="00E2732B" w:rsidRPr="000B1A36" w:rsidRDefault="00E2732B" w:rsidP="00C96D4E">
      <w:pPr>
        <w:pStyle w:val="Heading2"/>
        <w:rPr>
          <w:lang w:eastAsia="zh-CN"/>
        </w:rPr>
      </w:pPr>
      <w:bookmarkStart w:id="14" w:name="_Toc335991971"/>
      <w:r>
        <w:rPr>
          <w:lang w:eastAsia="zh-CN"/>
        </w:rPr>
        <w:t>A.1.1</w:t>
      </w:r>
      <w:r w:rsidRPr="000B1A36">
        <w:rPr>
          <w:lang w:eastAsia="zh-CN"/>
        </w:rPr>
        <w:tab/>
        <w:t>Syntax for Distinguished Names</w:t>
      </w:r>
      <w:bookmarkEnd w:id="14"/>
    </w:p>
    <w:p w14:paraId="7783ED4A" w14:textId="77777777" w:rsidR="00E2732B" w:rsidRPr="00E2732B" w:rsidRDefault="00E2732B" w:rsidP="00777E05">
      <w:r w:rsidRPr="000B1A36">
        <w:t xml:space="preserve">The </w:t>
      </w:r>
      <w:r>
        <w:t>syntax</w:t>
      </w:r>
      <w:r w:rsidRPr="000B1A36">
        <w:t xml:space="preserve"> of a Distinguished Name is defined in 3GPP TS 32.300 [</w:t>
      </w:r>
      <w:r w:rsidR="001B2A52">
        <w:t>21</w:t>
      </w:r>
      <w:r w:rsidRPr="000B1A36">
        <w:t>].</w:t>
      </w:r>
    </w:p>
    <w:p w14:paraId="1B333196" w14:textId="77777777" w:rsidR="00777E05" w:rsidRPr="007F10CC" w:rsidRDefault="00777E05" w:rsidP="00C96D4E">
      <w:pPr>
        <w:pStyle w:val="Heading2"/>
        <w:rPr>
          <w:lang w:eastAsia="zh-CN"/>
        </w:rPr>
      </w:pPr>
      <w:bookmarkStart w:id="15" w:name="_Toc335991972"/>
      <w:r>
        <w:rPr>
          <w:lang w:eastAsia="zh-CN"/>
        </w:rPr>
        <w:t>A.1</w:t>
      </w:r>
      <w:r w:rsidRPr="007F10CC">
        <w:rPr>
          <w:lang w:eastAsia="zh-CN"/>
        </w:rPr>
        <w:t>.</w:t>
      </w:r>
      <w:r>
        <w:rPr>
          <w:lang w:eastAsia="zh-CN"/>
        </w:rPr>
        <w:t>2</w:t>
      </w:r>
      <w:r w:rsidRPr="007F10CC">
        <w:rPr>
          <w:lang w:eastAsia="zh-CN"/>
        </w:rPr>
        <w:tab/>
        <w:t>Notification Services</w:t>
      </w:r>
      <w:bookmarkEnd w:id="15"/>
    </w:p>
    <w:p w14:paraId="16020B28" w14:textId="77777777" w:rsidR="00777E05" w:rsidRPr="007F10CC" w:rsidRDefault="00777E05" w:rsidP="00777E05">
      <w:r w:rsidRPr="007F10CC">
        <w:t xml:space="preserve">In implementations of </w:t>
      </w:r>
      <w:r w:rsidRPr="00E37772">
        <w:t xml:space="preserve">CORBA SS, IRPAgent conveys </w:t>
      </w:r>
      <w:r>
        <w:rPr>
          <w:rFonts w:hint="eastAsia"/>
          <w:lang w:eastAsia="zh-CN"/>
        </w:rPr>
        <w:t>FT</w:t>
      </w:r>
      <w:r w:rsidRPr="00E37772">
        <w:t xml:space="preserve"> Information to IRPManager via OMG Notification Service (OMG Notification Service </w:t>
      </w:r>
      <w:r>
        <w:t>[1</w:t>
      </w:r>
      <w:r>
        <w:rPr>
          <w:lang w:eastAsia="zh-CN"/>
        </w:rPr>
        <w:t>2</w:t>
      </w:r>
      <w:r w:rsidRPr="00E37772">
        <w:t>]).</w:t>
      </w:r>
      <w:r w:rsidRPr="007F10CC">
        <w:t xml:space="preserve"> </w:t>
      </w:r>
    </w:p>
    <w:p w14:paraId="6772B1D4" w14:textId="77777777" w:rsidR="00777E05" w:rsidRPr="007F10CC" w:rsidRDefault="00777E05" w:rsidP="00777E05">
      <w:r w:rsidRPr="007F10CC">
        <w:t xml:space="preserve">A necessary and sufficient sub set of OMG Notification Services shall be used to support </w:t>
      </w:r>
      <w:r w:rsidR="00C06F84">
        <w:rPr>
          <w:lang w:eastAsia="zh-CN"/>
        </w:rPr>
        <w:t>Delta</w:t>
      </w:r>
      <w:r w:rsidR="00C06F84" w:rsidRPr="00597732">
        <w:rPr>
          <w:lang w:eastAsia="zh-CN"/>
        </w:rPr>
        <w:t>Synchron</w:t>
      </w:r>
      <w:r w:rsidR="00C06F84">
        <w:rPr>
          <w:lang w:eastAsia="zh-CN"/>
        </w:rPr>
        <w:t>iza</w:t>
      </w:r>
      <w:r w:rsidR="00C06F84" w:rsidRPr="00597732">
        <w:rPr>
          <w:lang w:eastAsia="zh-CN"/>
        </w:rPr>
        <w:t>tion</w:t>
      </w:r>
      <w:r>
        <w:rPr>
          <w:rFonts w:ascii="Courier New" w:hAnsi="Courier New"/>
        </w:rPr>
        <w:t>Notifications</w:t>
      </w:r>
      <w:r w:rsidRPr="007F10CC">
        <w:t xml:space="preserve"> notifications as specified in 3G</w:t>
      </w:r>
      <w:r>
        <w:rPr>
          <w:rFonts w:hint="eastAsia"/>
          <w:lang w:eastAsia="zh-CN"/>
        </w:rPr>
        <w:t>PP</w:t>
      </w:r>
      <w:r w:rsidRPr="007F10CC">
        <w:t xml:space="preserve"> TS </w:t>
      </w:r>
      <w:r w:rsidR="00E01A73">
        <w:t>32.392</w:t>
      </w:r>
      <w:r w:rsidRPr="00E37772">
        <w:t xml:space="preserve"> [</w:t>
      </w:r>
      <w:r>
        <w:rPr>
          <w:rFonts w:hint="eastAsia"/>
          <w:lang w:eastAsia="zh-CN"/>
        </w:rPr>
        <w:t>5</w:t>
      </w:r>
      <w:r w:rsidRPr="00E37772">
        <w:t>].</w:t>
      </w:r>
    </w:p>
    <w:p w14:paraId="361D09FA" w14:textId="77777777" w:rsidR="00777E05" w:rsidRPr="007F10CC" w:rsidRDefault="00777E05" w:rsidP="00C96D4E">
      <w:pPr>
        <w:pStyle w:val="Heading2"/>
        <w:rPr>
          <w:lang w:eastAsia="zh-CN"/>
        </w:rPr>
      </w:pPr>
      <w:bookmarkStart w:id="16" w:name="_Toc335991973"/>
      <w:r>
        <w:rPr>
          <w:lang w:eastAsia="zh-CN"/>
        </w:rPr>
        <w:t>A.1</w:t>
      </w:r>
      <w:r w:rsidRPr="007F10CC">
        <w:rPr>
          <w:lang w:eastAsia="zh-CN"/>
        </w:rPr>
        <w:t>.</w:t>
      </w:r>
      <w:r>
        <w:rPr>
          <w:lang w:eastAsia="zh-CN"/>
        </w:rPr>
        <w:t>3</w:t>
      </w:r>
      <w:r w:rsidRPr="007F10CC">
        <w:rPr>
          <w:lang w:eastAsia="zh-CN"/>
        </w:rPr>
        <w:tab/>
        <w:t>Push and Pull Style</w:t>
      </w:r>
      <w:bookmarkEnd w:id="16"/>
    </w:p>
    <w:p w14:paraId="13148E3F" w14:textId="77777777" w:rsidR="00777E05" w:rsidRPr="007F10CC" w:rsidRDefault="00777E05" w:rsidP="00777E05">
      <w:r w:rsidRPr="007F10CC">
        <w:t xml:space="preserve">OMG Notification Service defines two styles of interaction. One is called push style. In this style, IRPAgent pushes notifications to IRPManager as soon as they are available. The other is called pull style. In this style, IRPAgent keeps the notifications till IRPManager requests for them. </w:t>
      </w:r>
    </w:p>
    <w:p w14:paraId="16A1B2DF" w14:textId="77777777" w:rsidR="00777E05" w:rsidRPr="007F10CC" w:rsidRDefault="00777E05" w:rsidP="00777E05">
      <w:r w:rsidRPr="007F10CC">
        <w:t>This CORBA SS specifies that support of Push style is Mandatory (M) and that support of Pull style is Optional (O).</w:t>
      </w:r>
    </w:p>
    <w:p w14:paraId="5457E063" w14:textId="77777777" w:rsidR="00777E05" w:rsidRPr="007F10CC" w:rsidRDefault="00777E05" w:rsidP="00C96D4E">
      <w:pPr>
        <w:pStyle w:val="Heading2"/>
        <w:rPr>
          <w:lang w:eastAsia="zh-CN"/>
        </w:rPr>
      </w:pPr>
      <w:bookmarkStart w:id="17" w:name="_Toc335991974"/>
      <w:r>
        <w:rPr>
          <w:lang w:eastAsia="zh-CN"/>
        </w:rPr>
        <w:t>A.1</w:t>
      </w:r>
      <w:r w:rsidRPr="007F10CC">
        <w:rPr>
          <w:lang w:eastAsia="zh-CN"/>
        </w:rPr>
        <w:t>.</w:t>
      </w:r>
      <w:r>
        <w:rPr>
          <w:lang w:eastAsia="zh-CN"/>
        </w:rPr>
        <w:t>4</w:t>
      </w:r>
      <w:r w:rsidRPr="007F10CC">
        <w:rPr>
          <w:lang w:eastAsia="zh-CN"/>
        </w:rPr>
        <w:tab/>
        <w:t xml:space="preserve">Support multiple notifications in one </w:t>
      </w:r>
      <w:r w:rsidRPr="00E2732B">
        <w:rPr>
          <w:lang w:eastAsia="zh-CN"/>
        </w:rPr>
        <w:t>push</w:t>
      </w:r>
      <w:r w:rsidRPr="007F10CC">
        <w:rPr>
          <w:lang w:eastAsia="zh-CN"/>
        </w:rPr>
        <w:t xml:space="preserve"> operation</w:t>
      </w:r>
      <w:bookmarkEnd w:id="17"/>
    </w:p>
    <w:p w14:paraId="4A482BD4" w14:textId="77777777" w:rsidR="00777E05" w:rsidRPr="007F10CC" w:rsidRDefault="00777E05" w:rsidP="00777E05">
      <w:r w:rsidRPr="007F10CC">
        <w:t xml:space="preserve">For efficiency reasons, IRPAgent may send multiple notifications using one single </w:t>
      </w:r>
      <w:r w:rsidRPr="00DB3FF9">
        <w:t>push</w:t>
      </w:r>
      <w:r w:rsidRPr="007F10CC">
        <w:t xml:space="preserve"> operation. To pack multiple notifications into one </w:t>
      </w:r>
      <w:r w:rsidRPr="00DB3FF9">
        <w:t>push</w:t>
      </w:r>
      <w:r w:rsidRPr="007F10CC">
        <w:t xml:space="preserve"> operation, IRPAgent may wait and not invoke the </w:t>
      </w:r>
      <w:r w:rsidRPr="00DB3FF9">
        <w:t>push</w:t>
      </w:r>
      <w:r w:rsidRPr="007F10CC">
        <w:t xml:space="preserve"> operation as soon as notifications are available. To avoid IRPAgent to wait for an extended period of time that is objectionable to IRPManager, IRPAgent shall implement an IRPAgent wide timer configurable by administrator. On expiration of this timer, IRPAgent shall invoke </w:t>
      </w:r>
      <w:r w:rsidRPr="00DB3FF9">
        <w:t>push</w:t>
      </w:r>
      <w:r w:rsidRPr="007F10CC">
        <w:t xml:space="preserve"> if there is at least one notification to be conveyed to IRPManager. This timer is re-started after each </w:t>
      </w:r>
      <w:r w:rsidRPr="00DB3FF9">
        <w:t>push</w:t>
      </w:r>
      <w:r w:rsidRPr="007F10CC">
        <w:t xml:space="preserve"> invocation.</w:t>
      </w:r>
    </w:p>
    <w:p w14:paraId="4DC63324" w14:textId="77777777" w:rsidR="00777E05" w:rsidRDefault="00777E05" w:rsidP="00C96D4E">
      <w:pPr>
        <w:pStyle w:val="Heading2"/>
        <w:rPr>
          <w:lang w:eastAsia="zh-CN"/>
        </w:rPr>
      </w:pPr>
      <w:bookmarkStart w:id="18" w:name="_Toc335991975"/>
      <w:r>
        <w:rPr>
          <w:rFonts w:hint="eastAsia"/>
          <w:lang w:eastAsia="zh-CN"/>
        </w:rPr>
        <w:t>A.1.5</w:t>
      </w:r>
      <w:r>
        <w:rPr>
          <w:lang w:eastAsia="zh-CN"/>
        </w:rPr>
        <w:tab/>
      </w:r>
      <w:r w:rsidR="00C06F84">
        <w:rPr>
          <w:lang w:eastAsia="zh-CN"/>
        </w:rPr>
        <w:t xml:space="preserve">Delta </w:t>
      </w:r>
      <w:r w:rsidR="00C06F84" w:rsidRPr="00597732">
        <w:rPr>
          <w:lang w:eastAsia="zh-CN"/>
        </w:rPr>
        <w:t>Synchron</w:t>
      </w:r>
      <w:r w:rsidR="00C06F84">
        <w:rPr>
          <w:lang w:eastAsia="zh-CN"/>
        </w:rPr>
        <w:t>iza</w:t>
      </w:r>
      <w:r w:rsidR="00C06F84" w:rsidRPr="00597732">
        <w:rPr>
          <w:lang w:eastAsia="zh-CN"/>
        </w:rPr>
        <w:t>tion</w:t>
      </w:r>
      <w:r>
        <w:rPr>
          <w:lang w:eastAsia="zh-CN"/>
        </w:rPr>
        <w:t xml:space="preserve"> Notification Interface</w:t>
      </w:r>
      <w:bookmarkEnd w:id="18"/>
    </w:p>
    <w:p w14:paraId="47A4BEB9" w14:textId="77777777" w:rsidR="00777E05" w:rsidRDefault="00777E05" w:rsidP="00777E05">
      <w:r>
        <w:t>OMG CORBA Notification push operation is used to realise the notification of</w:t>
      </w:r>
      <w:r w:rsidR="00C06F84">
        <w:t xml:space="preserve"> </w:t>
      </w:r>
      <w:r w:rsidR="00C06F84">
        <w:rPr>
          <w:lang w:eastAsia="zh-CN"/>
        </w:rPr>
        <w:t xml:space="preserve">Delta </w:t>
      </w:r>
      <w:r w:rsidR="00C06F84" w:rsidRPr="00597732">
        <w:rPr>
          <w:lang w:eastAsia="zh-CN"/>
        </w:rPr>
        <w:t>Synchron</w:t>
      </w:r>
      <w:r w:rsidR="00C06F84">
        <w:rPr>
          <w:lang w:eastAsia="zh-CN"/>
        </w:rPr>
        <w:t>iza</w:t>
      </w:r>
      <w:r w:rsidR="00C06F84" w:rsidRPr="00597732">
        <w:rPr>
          <w:lang w:eastAsia="zh-CN"/>
        </w:rPr>
        <w:t>tion</w:t>
      </w:r>
      <w:r w:rsidR="00C06F84">
        <w:rPr>
          <w:lang w:eastAsia="zh-CN"/>
        </w:rPr>
        <w:t xml:space="preserve"> </w:t>
      </w:r>
      <w:r w:rsidRPr="008E6C2F">
        <w:rPr>
          <w:rFonts w:hint="eastAsia"/>
        </w:rPr>
        <w:t>I</w:t>
      </w:r>
      <w:r w:rsidRPr="008E6C2F">
        <w:t>RP</w:t>
      </w:r>
      <w:r w:rsidRPr="008E6C2F">
        <w:rPr>
          <w:rFonts w:hint="eastAsia"/>
        </w:rPr>
        <w:t xml:space="preserve"> </w:t>
      </w:r>
      <w:r w:rsidRPr="008E6C2F">
        <w:t>Notifications</w:t>
      </w:r>
      <w:r>
        <w:t xml:space="preserve">. All the notifications in this interface are implemented using this </w:t>
      </w:r>
      <w:r w:rsidRPr="008E6C2F">
        <w:t>push_structured_event</w:t>
      </w:r>
      <w:r>
        <w:t xml:space="preserve"> method.</w:t>
      </w:r>
    </w:p>
    <w:p w14:paraId="1635A676" w14:textId="77777777" w:rsidR="00777E05" w:rsidRDefault="00777E05" w:rsidP="00C96D4E">
      <w:pPr>
        <w:pStyle w:val="Heading3"/>
      </w:pPr>
      <w:bookmarkStart w:id="19" w:name="_Toc335991976"/>
      <w:r>
        <w:rPr>
          <w:rFonts w:hint="eastAsia"/>
          <w:lang w:eastAsia="zh-CN"/>
        </w:rPr>
        <w:t>A.1.5</w:t>
      </w:r>
      <w:r>
        <w:t>.1</w:t>
      </w:r>
      <w:r>
        <w:tab/>
        <w:t xml:space="preserve">Method </w:t>
      </w:r>
      <w:r>
        <w:rPr>
          <w:rFonts w:ascii="Courier New" w:hAnsi="Courier New"/>
        </w:rPr>
        <w:t>push</w:t>
      </w:r>
      <w:r>
        <w:t xml:space="preserve"> (M)</w:t>
      </w:r>
      <w:bookmarkEnd w:id="19"/>
    </w:p>
    <w:p w14:paraId="233FBBE2" w14:textId="77777777" w:rsidR="00777E05" w:rsidRDefault="00777E05" w:rsidP="00777E05">
      <w:pPr>
        <w:pStyle w:val="PL"/>
        <w:keepNext/>
        <w:keepLines/>
      </w:pPr>
      <w:r>
        <w:t>module CosNotifyComm {</w:t>
      </w:r>
    </w:p>
    <w:p w14:paraId="5F179DB9" w14:textId="77777777" w:rsidR="00777E05" w:rsidRDefault="00777E05" w:rsidP="00777E05">
      <w:pPr>
        <w:pStyle w:val="PL"/>
      </w:pPr>
      <w:r>
        <w:t>…</w:t>
      </w:r>
    </w:p>
    <w:p w14:paraId="280AAD22" w14:textId="77777777" w:rsidR="00777E05" w:rsidRDefault="00777E05" w:rsidP="00777E05">
      <w:pPr>
        <w:pStyle w:val="PL"/>
        <w:ind w:firstLineChars="100" w:firstLine="160"/>
      </w:pPr>
      <w:r>
        <w:t>Interface SequencePushConsumer : NotifyPublish {</w:t>
      </w:r>
    </w:p>
    <w:p w14:paraId="3CA0AC8C" w14:textId="77777777" w:rsidR="00777E05" w:rsidRDefault="00777E05" w:rsidP="00777E05">
      <w:pPr>
        <w:pStyle w:val="PL"/>
        <w:ind w:firstLineChars="200" w:firstLine="320"/>
      </w:pPr>
      <w:r>
        <w:t>void push_structured_events(</w:t>
      </w:r>
    </w:p>
    <w:p w14:paraId="7B083D5D" w14:textId="77777777" w:rsidR="00777E05" w:rsidRDefault="00777E05" w:rsidP="00777E05">
      <w:pPr>
        <w:pStyle w:val="PL"/>
        <w:ind w:firstLineChars="500" w:firstLine="800"/>
      </w:pPr>
      <w:r>
        <w:t>in CosNotification::EventBatch notifications)</w:t>
      </w:r>
    </w:p>
    <w:p w14:paraId="06271612" w14:textId="77777777" w:rsidR="00777E05" w:rsidRDefault="00777E05" w:rsidP="00777E05">
      <w:pPr>
        <w:pStyle w:val="PL"/>
      </w:pPr>
      <w:r>
        <w:tab/>
      </w:r>
      <w:r>
        <w:tab/>
        <w:t>raises( CosEventComm::Disconnected);</w:t>
      </w:r>
    </w:p>
    <w:p w14:paraId="248658A1" w14:textId="77777777" w:rsidR="00777E05" w:rsidRDefault="00777E05" w:rsidP="00777E05">
      <w:pPr>
        <w:pStyle w:val="PL"/>
        <w:ind w:firstLineChars="100" w:firstLine="160"/>
      </w:pPr>
      <w:r>
        <w:t>…</w:t>
      </w:r>
    </w:p>
    <w:p w14:paraId="5102D2C8" w14:textId="77777777" w:rsidR="00777E05" w:rsidRDefault="00777E05" w:rsidP="00777E05">
      <w:pPr>
        <w:pStyle w:val="PL"/>
        <w:ind w:firstLineChars="100" w:firstLine="160"/>
      </w:pPr>
      <w:r>
        <w:t>}; // SequencePushConsumer</w:t>
      </w:r>
    </w:p>
    <w:p w14:paraId="745D28A1" w14:textId="77777777" w:rsidR="00777E05" w:rsidRDefault="00777E05" w:rsidP="00777E05">
      <w:pPr>
        <w:pStyle w:val="PL"/>
        <w:ind w:firstLineChars="100" w:firstLine="160"/>
      </w:pPr>
      <w:r>
        <w:lastRenderedPageBreak/>
        <w:t>…</w:t>
      </w:r>
    </w:p>
    <w:p w14:paraId="34ECB0DC" w14:textId="77777777" w:rsidR="00777E05" w:rsidRDefault="00777E05" w:rsidP="00777E05">
      <w:pPr>
        <w:pStyle w:val="PL"/>
      </w:pPr>
      <w:r>
        <w:t>}; // CosNotifyComm</w:t>
      </w:r>
    </w:p>
    <w:p w14:paraId="7749B1E0" w14:textId="77777777" w:rsidR="00777E05" w:rsidRDefault="00777E05" w:rsidP="00777E05">
      <w:pPr>
        <w:pStyle w:val="PL"/>
      </w:pPr>
    </w:p>
    <w:p w14:paraId="6139C2ED" w14:textId="77777777" w:rsidR="00777E05" w:rsidRDefault="00777E05" w:rsidP="00777E05">
      <w:pPr>
        <w:pStyle w:val="NO"/>
      </w:pPr>
      <w:r>
        <w:t>NOTE 1:</w:t>
      </w:r>
      <w:r>
        <w:tab/>
        <w:t xml:space="preserve">The </w:t>
      </w:r>
      <w:r>
        <w:rPr>
          <w:rFonts w:ascii="Courier New" w:hAnsi="Courier New"/>
        </w:rPr>
        <w:t>push_structured_events</w:t>
      </w:r>
      <w:r>
        <w:t xml:space="preserve"> method takes an input parameter of type </w:t>
      </w:r>
      <w:r>
        <w:rPr>
          <w:rFonts w:ascii="Courier New" w:hAnsi="Courier New"/>
        </w:rPr>
        <w:t>EventBatch</w:t>
      </w:r>
      <w:r>
        <w:t xml:space="preserve"> as defined in the OMG </w:t>
      </w:r>
      <w:r>
        <w:rPr>
          <w:rFonts w:ascii="Courier New" w:hAnsi="Courier New"/>
        </w:rPr>
        <w:t>CosNotification</w:t>
      </w:r>
      <w:r>
        <w:t xml:space="preserve"> module (OMG Notification Service [10]). This data type is the same as a sequence of Structured Events. Upon invocation, this parameter will contain a sequence of Structured Events being delivered to IRPManager by IRPAgent to which it is connected.</w:t>
      </w:r>
    </w:p>
    <w:p w14:paraId="7FF7F54E" w14:textId="77777777" w:rsidR="00777E05" w:rsidRDefault="00777E05" w:rsidP="00777E05">
      <w:pPr>
        <w:pStyle w:val="NO"/>
      </w:pPr>
      <w:r>
        <w:t>NOTE 2:</w:t>
      </w:r>
      <w:r>
        <w:tab/>
        <w:t>The maximum number of events that will be transmitted within a single invocation of this operation is controlled by IRPAgent wide configuration parameter.</w:t>
      </w:r>
    </w:p>
    <w:p w14:paraId="668AB129" w14:textId="77777777" w:rsidR="00777E05" w:rsidRDefault="00777E05" w:rsidP="00777E05">
      <w:pPr>
        <w:pStyle w:val="NO"/>
      </w:pPr>
      <w:r>
        <w:t>NOTE 3:</w:t>
      </w:r>
      <w:r>
        <w:tab/>
        <w:t>The amount of time the supplier (IRPAgent) of a sequence of Structured Events will accumulate individual events into the sequence before invoking this operation is controlled by IRPAgent wide configuration parameter as well.</w:t>
      </w:r>
    </w:p>
    <w:p w14:paraId="71BB6D99" w14:textId="77777777" w:rsidR="00777E05" w:rsidRDefault="00777E05" w:rsidP="00777E05">
      <w:pPr>
        <w:pStyle w:val="NO"/>
      </w:pPr>
      <w:r>
        <w:t>NOTE 4:</w:t>
      </w:r>
      <w:r>
        <w:tab/>
        <w:t xml:space="preserve">IRPAgent may push </w:t>
      </w:r>
      <w:r w:rsidRPr="00777E05">
        <w:t>EventBatch</w:t>
      </w:r>
      <w:r>
        <w:t xml:space="preserve"> with only one Structured Event.</w:t>
      </w:r>
    </w:p>
    <w:p w14:paraId="3E688284" w14:textId="77777777" w:rsidR="00777E05" w:rsidRPr="00597732" w:rsidRDefault="00777E05" w:rsidP="00C96D4E">
      <w:pPr>
        <w:pStyle w:val="Heading1"/>
      </w:pPr>
      <w:bookmarkStart w:id="20" w:name="_Toc335991977"/>
      <w:r>
        <w:t>A.2</w:t>
      </w:r>
      <w:r>
        <w:tab/>
      </w:r>
      <w:r w:rsidRPr="00597732">
        <w:t>Mapping</w:t>
      </w:r>
      <w:bookmarkEnd w:id="20"/>
    </w:p>
    <w:p w14:paraId="4A63C636" w14:textId="77777777" w:rsidR="00777E05" w:rsidRPr="003458C7" w:rsidRDefault="00777E05" w:rsidP="00C96D4E">
      <w:pPr>
        <w:pStyle w:val="Heading2"/>
        <w:rPr>
          <w:lang w:eastAsia="zh-CN"/>
        </w:rPr>
      </w:pPr>
      <w:bookmarkStart w:id="21" w:name="_Toc335991978"/>
      <w:r>
        <w:rPr>
          <w:lang w:eastAsia="zh-CN"/>
        </w:rPr>
        <w:t>A.2</w:t>
      </w:r>
      <w:r w:rsidRPr="003458C7">
        <w:rPr>
          <w:lang w:eastAsia="zh-CN"/>
        </w:rPr>
        <w:t>.1</w:t>
      </w:r>
      <w:r w:rsidRPr="003458C7">
        <w:rPr>
          <w:lang w:eastAsia="zh-CN"/>
        </w:rPr>
        <w:tab/>
        <w:t>General mapping</w:t>
      </w:r>
      <w:bookmarkEnd w:id="21"/>
    </w:p>
    <w:p w14:paraId="70B7F1A9" w14:textId="77777777" w:rsidR="00777E05" w:rsidRPr="003458C7" w:rsidRDefault="00777E05" w:rsidP="00777E05">
      <w:r w:rsidRPr="003458C7">
        <w:t>N</w:t>
      </w:r>
      <w:r>
        <w:t>ot applicable.</w:t>
      </w:r>
    </w:p>
    <w:p w14:paraId="5BBEDDC0" w14:textId="77777777" w:rsidR="00C06F84" w:rsidRPr="00597732" w:rsidRDefault="00216091" w:rsidP="00C96D4E">
      <w:pPr>
        <w:pStyle w:val="Heading2"/>
        <w:rPr>
          <w:lang w:eastAsia="zh-CN"/>
        </w:rPr>
      </w:pPr>
      <w:bookmarkStart w:id="22" w:name="_Toc335991979"/>
      <w:r>
        <w:rPr>
          <w:lang w:eastAsia="zh-CN"/>
        </w:rPr>
        <w:t>A.2</w:t>
      </w:r>
      <w:r w:rsidR="00C06F84" w:rsidRPr="00597732">
        <w:rPr>
          <w:lang w:eastAsia="zh-CN"/>
        </w:rPr>
        <w:t>.2</w:t>
      </w:r>
      <w:r w:rsidR="00C06F84" w:rsidRPr="00597732">
        <w:rPr>
          <w:lang w:eastAsia="zh-CN"/>
        </w:rPr>
        <w:tab/>
        <w:t>Operation and notification mapping</w:t>
      </w:r>
      <w:bookmarkEnd w:id="22"/>
    </w:p>
    <w:p w14:paraId="444DE43E" w14:textId="77777777" w:rsidR="00C06F84" w:rsidRPr="00597732" w:rsidRDefault="00C06F84" w:rsidP="00C06F84">
      <w:r w:rsidRPr="00597732">
        <w:t>The Delta Synchron</w:t>
      </w:r>
      <w:r>
        <w:t>iza</w:t>
      </w:r>
      <w:r w:rsidRPr="00597732">
        <w:t>tion IS defines semantics of operations v</w:t>
      </w:r>
      <w:r w:rsidR="00216091">
        <w:t>isible across the Itf-N. Table A.2</w:t>
      </w:r>
      <w:r w:rsidRPr="00597732">
        <w:t>.2-1 indicates mapping of these operations and notifications to their equivalents defined in this SS.</w:t>
      </w:r>
    </w:p>
    <w:p w14:paraId="7B3A0206" w14:textId="77777777" w:rsidR="00C06F84" w:rsidRPr="00597732" w:rsidRDefault="00216091" w:rsidP="00C06F84">
      <w:pPr>
        <w:pStyle w:val="TH"/>
      </w:pPr>
      <w:r>
        <w:t>Table A.2</w:t>
      </w:r>
      <w:r w:rsidR="00C06F84" w:rsidRPr="00597732">
        <w:t>.2-1: Mapping from IS Operation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463"/>
        <w:gridCol w:w="4416"/>
        <w:gridCol w:w="898"/>
      </w:tblGrid>
      <w:tr w:rsidR="00C06F84" w:rsidRPr="00597732" w14:paraId="5DBBA020" w14:textId="77777777" w:rsidTr="00C06F84">
        <w:trPr>
          <w:cantSplit/>
          <w:tblHeader/>
          <w:jc w:val="center"/>
        </w:trPr>
        <w:tc>
          <w:tcPr>
            <w:tcW w:w="2282" w:type="pct"/>
            <w:shd w:val="pct20" w:color="auto" w:fill="FFFFFF"/>
          </w:tcPr>
          <w:p w14:paraId="7B6CA8C5" w14:textId="77777777" w:rsidR="00C06F84" w:rsidRPr="00597732" w:rsidRDefault="00C06F84" w:rsidP="00C06F84">
            <w:pPr>
              <w:pStyle w:val="TAH"/>
              <w:keepLines w:val="0"/>
            </w:pPr>
            <w:r w:rsidRPr="00597732">
              <w:t>IS Operation / Notification</w:t>
            </w:r>
          </w:p>
          <w:p w14:paraId="129392DE" w14:textId="77777777" w:rsidR="00C06F84" w:rsidRPr="00597732" w:rsidRDefault="00C06F84" w:rsidP="00C06F84">
            <w:pPr>
              <w:pStyle w:val="TAH"/>
              <w:keepLines w:val="0"/>
            </w:pPr>
            <w:r w:rsidRPr="00597732">
              <w:t xml:space="preserve">(3GPP </w:t>
            </w:r>
            <w:r w:rsidRPr="00597732">
              <w:rPr>
                <w:highlight w:val="lightGray"/>
              </w:rPr>
              <w:t>TS 32.392)</w:t>
            </w:r>
          </w:p>
        </w:tc>
        <w:tc>
          <w:tcPr>
            <w:tcW w:w="2258" w:type="pct"/>
            <w:shd w:val="pct20" w:color="auto" w:fill="FFFFFF"/>
          </w:tcPr>
          <w:p w14:paraId="42760785" w14:textId="77777777" w:rsidR="00C06F84" w:rsidRPr="00597732" w:rsidRDefault="00C06F84" w:rsidP="00C06F84">
            <w:pPr>
              <w:pStyle w:val="TAH"/>
              <w:keepLines w:val="0"/>
            </w:pPr>
            <w:r w:rsidRPr="00597732">
              <w:t xml:space="preserve">SS Method </w:t>
            </w:r>
          </w:p>
        </w:tc>
        <w:tc>
          <w:tcPr>
            <w:tcW w:w="459" w:type="pct"/>
            <w:shd w:val="pct20" w:color="auto" w:fill="FFFFFF"/>
          </w:tcPr>
          <w:p w14:paraId="450B4DFC" w14:textId="77777777" w:rsidR="00C06F84" w:rsidRPr="00597732" w:rsidRDefault="00C06F84" w:rsidP="00C06F84">
            <w:pPr>
              <w:pStyle w:val="TAH"/>
              <w:keepLines w:val="0"/>
            </w:pPr>
            <w:r w:rsidRPr="00597732">
              <w:t>Qualifier</w:t>
            </w:r>
          </w:p>
        </w:tc>
      </w:tr>
      <w:tr w:rsidR="00C06F84" w:rsidRPr="00597732" w14:paraId="43895F7F" w14:textId="77777777" w:rsidTr="00C06F84">
        <w:trPr>
          <w:cantSplit/>
          <w:jc w:val="center"/>
        </w:trPr>
        <w:tc>
          <w:tcPr>
            <w:tcW w:w="2282" w:type="pct"/>
          </w:tcPr>
          <w:p w14:paraId="01FAD4D4" w14:textId="77777777" w:rsidR="00C06F84" w:rsidRPr="00597732" w:rsidRDefault="00C06F84" w:rsidP="00C06F84">
            <w:pPr>
              <w:pStyle w:val="TAL"/>
              <w:keepNext w:val="0"/>
              <w:keepLines w:val="0"/>
            </w:pPr>
            <w:r w:rsidRPr="00597732">
              <w:t>manageDeltaSynchronization</w:t>
            </w:r>
          </w:p>
        </w:tc>
        <w:tc>
          <w:tcPr>
            <w:tcW w:w="2258" w:type="pct"/>
          </w:tcPr>
          <w:p w14:paraId="0EC37D65" w14:textId="77777777" w:rsidR="00C06F84" w:rsidRPr="00597732" w:rsidRDefault="00C06F84" w:rsidP="00C06F84">
            <w:pPr>
              <w:pStyle w:val="TAL"/>
              <w:keepNext w:val="0"/>
              <w:keepLines w:val="0"/>
            </w:pPr>
            <w:r w:rsidRPr="00597732">
              <w:t>manageDeltaSynchronization</w:t>
            </w:r>
          </w:p>
        </w:tc>
        <w:tc>
          <w:tcPr>
            <w:tcW w:w="459" w:type="pct"/>
          </w:tcPr>
          <w:p w14:paraId="7CAE3DE4" w14:textId="77777777" w:rsidR="00C06F84" w:rsidRPr="00597732" w:rsidRDefault="00C06F84" w:rsidP="00C06F84">
            <w:pPr>
              <w:pStyle w:val="TAL"/>
              <w:keepNext w:val="0"/>
              <w:keepLines w:val="0"/>
              <w:jc w:val="center"/>
              <w:rPr>
                <w:rFonts w:cs="Arial"/>
              </w:rPr>
            </w:pPr>
            <w:r w:rsidRPr="00597732">
              <w:rPr>
                <w:rFonts w:cs="Arial"/>
              </w:rPr>
              <w:t>M</w:t>
            </w:r>
          </w:p>
        </w:tc>
      </w:tr>
      <w:tr w:rsidR="00C06F84" w:rsidRPr="00597732" w14:paraId="3F61D8B0" w14:textId="77777777" w:rsidTr="00C06F84">
        <w:trPr>
          <w:cantSplit/>
          <w:jc w:val="center"/>
        </w:trPr>
        <w:tc>
          <w:tcPr>
            <w:tcW w:w="2282" w:type="pct"/>
          </w:tcPr>
          <w:p w14:paraId="082154CC" w14:textId="77777777" w:rsidR="00C06F84" w:rsidRPr="00597732" w:rsidRDefault="00C06F84" w:rsidP="00C06F84">
            <w:pPr>
              <w:pStyle w:val="TAL"/>
              <w:keepNext w:val="0"/>
              <w:keepLines w:val="0"/>
            </w:pPr>
            <w:r w:rsidRPr="00597732">
              <w:t>getAvailableDeltaSynchPoints</w:t>
            </w:r>
          </w:p>
        </w:tc>
        <w:tc>
          <w:tcPr>
            <w:tcW w:w="2258" w:type="pct"/>
          </w:tcPr>
          <w:p w14:paraId="01BEB86E" w14:textId="77777777" w:rsidR="00C06F84" w:rsidRPr="00597732" w:rsidRDefault="00C06F84" w:rsidP="00C06F84">
            <w:pPr>
              <w:pStyle w:val="TAL"/>
              <w:keepNext w:val="0"/>
              <w:keepLines w:val="0"/>
            </w:pPr>
            <w:r w:rsidRPr="00597732">
              <w:t>getAvailableDeltaSynchPoints</w:t>
            </w:r>
          </w:p>
        </w:tc>
        <w:tc>
          <w:tcPr>
            <w:tcW w:w="459" w:type="pct"/>
          </w:tcPr>
          <w:p w14:paraId="0CB60EC8" w14:textId="77777777" w:rsidR="00C06F84" w:rsidRPr="00597732" w:rsidRDefault="00C06F84" w:rsidP="00C06F84">
            <w:pPr>
              <w:pStyle w:val="TAL"/>
              <w:keepNext w:val="0"/>
              <w:keepLines w:val="0"/>
              <w:jc w:val="center"/>
            </w:pPr>
            <w:r w:rsidRPr="00597732">
              <w:t>O</w:t>
            </w:r>
          </w:p>
        </w:tc>
      </w:tr>
      <w:tr w:rsidR="00C06F84" w:rsidRPr="00597732" w14:paraId="7F5CF109" w14:textId="77777777" w:rsidTr="00C06F84">
        <w:trPr>
          <w:cantSplit/>
          <w:jc w:val="center"/>
        </w:trPr>
        <w:tc>
          <w:tcPr>
            <w:tcW w:w="2282" w:type="pct"/>
          </w:tcPr>
          <w:p w14:paraId="27C2B417" w14:textId="77777777" w:rsidR="00C06F84" w:rsidRPr="00597732" w:rsidRDefault="00C06F84" w:rsidP="00C06F84">
            <w:pPr>
              <w:pStyle w:val="TAL"/>
              <w:keepNext w:val="0"/>
              <w:keepLines w:val="0"/>
            </w:pPr>
            <w:r w:rsidRPr="00597732">
              <w:rPr>
                <w:rFonts w:hint="eastAsia"/>
              </w:rPr>
              <w:t>triggerDeltaSynchOfCMData</w:t>
            </w:r>
          </w:p>
        </w:tc>
        <w:tc>
          <w:tcPr>
            <w:tcW w:w="2258" w:type="pct"/>
          </w:tcPr>
          <w:p w14:paraId="7383B0F1" w14:textId="77777777" w:rsidR="00C06F84" w:rsidRPr="00597732" w:rsidRDefault="00C06F84" w:rsidP="00C06F84">
            <w:pPr>
              <w:pStyle w:val="TAL"/>
              <w:keepNext w:val="0"/>
              <w:keepLines w:val="0"/>
            </w:pPr>
            <w:r w:rsidRPr="00597732">
              <w:rPr>
                <w:rFonts w:hint="eastAsia"/>
              </w:rPr>
              <w:t>triggerDeltaSynchOfCMData</w:t>
            </w:r>
          </w:p>
        </w:tc>
        <w:tc>
          <w:tcPr>
            <w:tcW w:w="459" w:type="pct"/>
          </w:tcPr>
          <w:p w14:paraId="1E27FE8C" w14:textId="77777777" w:rsidR="00C06F84" w:rsidRPr="00597732" w:rsidRDefault="00C06F84" w:rsidP="00C06F84">
            <w:pPr>
              <w:pStyle w:val="TAL"/>
              <w:keepNext w:val="0"/>
              <w:keepLines w:val="0"/>
              <w:jc w:val="center"/>
            </w:pPr>
            <w:r w:rsidRPr="00597732">
              <w:t>O</w:t>
            </w:r>
          </w:p>
        </w:tc>
      </w:tr>
      <w:tr w:rsidR="00C06F84" w:rsidRPr="00597732" w14:paraId="002E329C" w14:textId="77777777" w:rsidTr="00C06F84">
        <w:trPr>
          <w:cantSplit/>
          <w:jc w:val="center"/>
        </w:trPr>
        <w:tc>
          <w:tcPr>
            <w:tcW w:w="2282" w:type="pct"/>
          </w:tcPr>
          <w:p w14:paraId="2B97DE9B" w14:textId="77777777" w:rsidR="00C06F84" w:rsidRPr="00597732" w:rsidRDefault="00C06F84" w:rsidP="00C06F84">
            <w:pPr>
              <w:pStyle w:val="TAL"/>
              <w:keepNext w:val="0"/>
              <w:keepLines w:val="0"/>
            </w:pPr>
            <w:r w:rsidRPr="00597732">
              <w:rPr>
                <w:rFonts w:hint="eastAsia"/>
              </w:rPr>
              <w:t>triggerDeltaSynchOfAlar</w:t>
            </w:r>
            <w:r w:rsidRPr="00597732">
              <w:t>ms</w:t>
            </w:r>
          </w:p>
        </w:tc>
        <w:tc>
          <w:tcPr>
            <w:tcW w:w="2258" w:type="pct"/>
          </w:tcPr>
          <w:p w14:paraId="7C43AF5B" w14:textId="77777777" w:rsidR="00C06F84" w:rsidRPr="00597732" w:rsidRDefault="00C06F84" w:rsidP="00C06F84">
            <w:pPr>
              <w:pStyle w:val="TAL"/>
              <w:keepNext w:val="0"/>
              <w:keepLines w:val="0"/>
            </w:pPr>
            <w:r w:rsidRPr="00597732">
              <w:rPr>
                <w:rFonts w:hint="eastAsia"/>
              </w:rPr>
              <w:t>triggerDeltaSynchOfAlar</w:t>
            </w:r>
            <w:r w:rsidRPr="00597732">
              <w:t>ms</w:t>
            </w:r>
          </w:p>
        </w:tc>
        <w:tc>
          <w:tcPr>
            <w:tcW w:w="459" w:type="pct"/>
          </w:tcPr>
          <w:p w14:paraId="4BAB2819" w14:textId="77777777" w:rsidR="00C06F84" w:rsidRPr="00597732" w:rsidRDefault="00C06F84" w:rsidP="00C06F84">
            <w:pPr>
              <w:pStyle w:val="TAL"/>
              <w:keepNext w:val="0"/>
              <w:keepLines w:val="0"/>
              <w:jc w:val="center"/>
            </w:pPr>
            <w:r w:rsidRPr="00597732">
              <w:t>O</w:t>
            </w:r>
          </w:p>
        </w:tc>
      </w:tr>
      <w:tr w:rsidR="00C06F84" w:rsidRPr="00597732" w14:paraId="272A399D" w14:textId="77777777" w:rsidTr="00C06F84">
        <w:trPr>
          <w:cantSplit/>
          <w:jc w:val="center"/>
        </w:trPr>
        <w:tc>
          <w:tcPr>
            <w:tcW w:w="2282" w:type="pct"/>
          </w:tcPr>
          <w:p w14:paraId="075830E4" w14:textId="77777777" w:rsidR="00C06F84" w:rsidRPr="00597732" w:rsidRDefault="00C06F84" w:rsidP="00C06F84">
            <w:pPr>
              <w:pStyle w:val="TAL"/>
              <w:keepNext w:val="0"/>
              <w:keepLines w:val="0"/>
            </w:pPr>
            <w:r w:rsidRPr="00597732">
              <w:rPr>
                <w:rFonts w:hint="eastAsia"/>
              </w:rPr>
              <w:t>notifyStatusOfDeltaSynchron</w:t>
            </w:r>
            <w:r>
              <w:rPr>
                <w:rFonts w:hint="eastAsia"/>
              </w:rPr>
              <w:t>iza</w:t>
            </w:r>
            <w:r w:rsidRPr="00597732">
              <w:rPr>
                <w:rFonts w:hint="eastAsia"/>
              </w:rPr>
              <w:t>tion</w:t>
            </w:r>
          </w:p>
        </w:tc>
        <w:tc>
          <w:tcPr>
            <w:tcW w:w="2258" w:type="pct"/>
          </w:tcPr>
          <w:p w14:paraId="5D58405E" w14:textId="77777777" w:rsidR="00C06F84" w:rsidRPr="00597732" w:rsidRDefault="00C06F84" w:rsidP="00C06F84">
            <w:pPr>
              <w:pStyle w:val="TAL"/>
              <w:keepNext w:val="0"/>
              <w:keepLines w:val="0"/>
            </w:pPr>
            <w:r w:rsidRPr="00597732">
              <w:rPr>
                <w:rFonts w:hint="eastAsia"/>
              </w:rPr>
              <w:t>notifyStatusOfDeltaSynchron</w:t>
            </w:r>
            <w:r>
              <w:rPr>
                <w:rFonts w:hint="eastAsia"/>
              </w:rPr>
              <w:t>iza</w:t>
            </w:r>
            <w:r w:rsidRPr="00597732">
              <w:rPr>
                <w:rFonts w:hint="eastAsia"/>
              </w:rPr>
              <w:t>tion</w:t>
            </w:r>
          </w:p>
        </w:tc>
        <w:tc>
          <w:tcPr>
            <w:tcW w:w="459" w:type="pct"/>
          </w:tcPr>
          <w:p w14:paraId="1DAA3E71" w14:textId="77777777" w:rsidR="00C06F84" w:rsidRPr="00597732" w:rsidRDefault="00C06F84" w:rsidP="00C06F84">
            <w:pPr>
              <w:pStyle w:val="TAL"/>
              <w:keepNext w:val="0"/>
              <w:keepLines w:val="0"/>
              <w:jc w:val="center"/>
            </w:pPr>
            <w:r w:rsidRPr="00597732">
              <w:t>M</w:t>
            </w:r>
          </w:p>
        </w:tc>
      </w:tr>
      <w:tr w:rsidR="00C06F84" w:rsidRPr="00597732" w14:paraId="73AD860A" w14:textId="77777777" w:rsidTr="00C06F84">
        <w:trPr>
          <w:cantSplit/>
          <w:jc w:val="center"/>
        </w:trPr>
        <w:tc>
          <w:tcPr>
            <w:tcW w:w="2282" w:type="pct"/>
          </w:tcPr>
          <w:p w14:paraId="19F0F73B" w14:textId="77777777" w:rsidR="00C06F84" w:rsidRPr="00597732" w:rsidRDefault="00C06F84" w:rsidP="00C06F84">
            <w:pPr>
              <w:pStyle w:val="TAL"/>
              <w:keepNext w:val="0"/>
              <w:keepLines w:val="0"/>
            </w:pPr>
            <w:r w:rsidRPr="00597732">
              <w:rPr>
                <w:rFonts w:hint="eastAsia"/>
              </w:rPr>
              <w:t>notifyNewDeltaSynchPoint</w:t>
            </w:r>
          </w:p>
        </w:tc>
        <w:tc>
          <w:tcPr>
            <w:tcW w:w="2258" w:type="pct"/>
          </w:tcPr>
          <w:p w14:paraId="4C4958F1" w14:textId="77777777" w:rsidR="00C06F84" w:rsidRPr="00597732" w:rsidRDefault="00C06F84" w:rsidP="00C06F84">
            <w:pPr>
              <w:pStyle w:val="TAL"/>
              <w:keepNext w:val="0"/>
              <w:keepLines w:val="0"/>
            </w:pPr>
            <w:r w:rsidRPr="00597732">
              <w:rPr>
                <w:rFonts w:hint="eastAsia"/>
              </w:rPr>
              <w:t>notifyNewDeltaSynchPoint</w:t>
            </w:r>
          </w:p>
        </w:tc>
        <w:tc>
          <w:tcPr>
            <w:tcW w:w="459" w:type="pct"/>
          </w:tcPr>
          <w:p w14:paraId="34E5EC78" w14:textId="77777777" w:rsidR="00C06F84" w:rsidRPr="00597732" w:rsidRDefault="00C06F84" w:rsidP="00C06F84">
            <w:pPr>
              <w:pStyle w:val="TAL"/>
              <w:keepNext w:val="0"/>
              <w:keepLines w:val="0"/>
              <w:jc w:val="center"/>
            </w:pPr>
            <w:r w:rsidRPr="00597732">
              <w:t>O</w:t>
            </w:r>
          </w:p>
        </w:tc>
      </w:tr>
    </w:tbl>
    <w:p w14:paraId="62FC34A7" w14:textId="77777777" w:rsidR="00C06F84" w:rsidRPr="00597732" w:rsidRDefault="00C06F84" w:rsidP="00C06F84"/>
    <w:p w14:paraId="007CD0CD" w14:textId="77777777" w:rsidR="00C06F84" w:rsidRPr="00597732" w:rsidRDefault="00216091" w:rsidP="00C96D4E">
      <w:pPr>
        <w:pStyle w:val="Heading2"/>
      </w:pPr>
      <w:bookmarkStart w:id="23" w:name="_Toc335991980"/>
      <w:r>
        <w:rPr>
          <w:lang w:eastAsia="zh-CN"/>
        </w:rPr>
        <w:t>A.2</w:t>
      </w:r>
      <w:r w:rsidR="00C06F84" w:rsidRPr="00597732">
        <w:rPr>
          <w:lang w:eastAsia="zh-CN"/>
        </w:rPr>
        <w:t>.3</w:t>
      </w:r>
      <w:r w:rsidR="00C06F84" w:rsidRPr="00597732">
        <w:rPr>
          <w:lang w:eastAsia="zh-CN"/>
        </w:rPr>
        <w:tab/>
        <w:t>Operation parameter mapping</w:t>
      </w:r>
      <w:bookmarkEnd w:id="23"/>
    </w:p>
    <w:p w14:paraId="4F62EBB0" w14:textId="77777777" w:rsidR="00C06F84" w:rsidRPr="00597732" w:rsidRDefault="00C06F84" w:rsidP="00C06F84">
      <w:pPr>
        <w:keepNext/>
        <w:keepLines/>
      </w:pPr>
      <w:r w:rsidRPr="00597732">
        <w:t>The Delta Synchron</w:t>
      </w:r>
      <w:r>
        <w:t>iza</w:t>
      </w:r>
      <w:r w:rsidRPr="00597732">
        <w:t xml:space="preserve">tion IS defines semantics of parameters carried in operations across the Itf-N. The following tables indicate the mapping of these parameters, as per operation, to their </w:t>
      </w:r>
      <w:r>
        <w:t>equivalents defined in this SS.</w:t>
      </w:r>
    </w:p>
    <w:p w14:paraId="20F8A704" w14:textId="77777777" w:rsidR="00C06F84" w:rsidRPr="00597732" w:rsidRDefault="00216091" w:rsidP="00C06F84">
      <w:pPr>
        <w:pStyle w:val="TH"/>
      </w:pPr>
      <w:r>
        <w:t>Table A.2</w:t>
      </w:r>
      <w:r w:rsidR="00C06F84" w:rsidRPr="00597732">
        <w:t xml:space="preserve">.3-1: Mapping from IS </w:t>
      </w:r>
      <w:r w:rsidR="00C06F84" w:rsidRPr="00597732">
        <w:rPr>
          <w:rFonts w:ascii="Courier New" w:hAnsi="Courier New" w:cs="Courier New"/>
          <w:b w:val="0"/>
        </w:rPr>
        <w:t>manageDeltaSynchronization</w:t>
      </w:r>
      <w:r w:rsidR="00C06F84" w:rsidRPr="00597732">
        <w:t xml:space="preserve"> parameters to SS equivalents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747"/>
        <w:gridCol w:w="6163"/>
        <w:gridCol w:w="787"/>
      </w:tblGrid>
      <w:tr w:rsidR="00C06F84" w:rsidRPr="00597732" w14:paraId="191CE15F" w14:textId="77777777" w:rsidTr="00C06F84">
        <w:trPr>
          <w:jc w:val="center"/>
        </w:trPr>
        <w:tc>
          <w:tcPr>
            <w:tcW w:w="1345" w:type="pct"/>
            <w:shd w:val="pct15" w:color="auto" w:fill="FFFFFF"/>
          </w:tcPr>
          <w:p w14:paraId="7E2C0EDA" w14:textId="77777777" w:rsidR="00C06F84" w:rsidRPr="00597732" w:rsidRDefault="00C06F84" w:rsidP="00C06F84">
            <w:pPr>
              <w:pStyle w:val="TAH"/>
            </w:pPr>
            <w:r w:rsidRPr="00597732">
              <w:t>IS Operation parameter</w:t>
            </w:r>
          </w:p>
        </w:tc>
        <w:tc>
          <w:tcPr>
            <w:tcW w:w="3249" w:type="pct"/>
            <w:shd w:val="pct15" w:color="auto" w:fill="FFFFFF"/>
          </w:tcPr>
          <w:p w14:paraId="7B42CF8E" w14:textId="77777777" w:rsidR="00C06F84" w:rsidRPr="00597732" w:rsidRDefault="00C06F84" w:rsidP="00C06F84">
            <w:pPr>
              <w:pStyle w:val="TAH"/>
            </w:pPr>
            <w:r w:rsidRPr="00597732">
              <w:t>SS Method parameter</w:t>
            </w:r>
          </w:p>
        </w:tc>
        <w:tc>
          <w:tcPr>
            <w:tcW w:w="406" w:type="pct"/>
            <w:shd w:val="pct15" w:color="auto" w:fill="FFFFFF"/>
          </w:tcPr>
          <w:p w14:paraId="4D217F49" w14:textId="77777777" w:rsidR="00C06F84" w:rsidRPr="00597732" w:rsidRDefault="00C06F84" w:rsidP="00C06F84">
            <w:pPr>
              <w:pStyle w:val="TAH"/>
            </w:pPr>
            <w:r w:rsidRPr="00597732">
              <w:t>Qualifier</w:t>
            </w:r>
          </w:p>
        </w:tc>
      </w:tr>
      <w:tr w:rsidR="00C06F84" w:rsidRPr="00597732" w14:paraId="196B7FC5" w14:textId="77777777" w:rsidTr="00C06F84">
        <w:trPr>
          <w:jc w:val="center"/>
        </w:trPr>
        <w:tc>
          <w:tcPr>
            <w:tcW w:w="1345" w:type="pct"/>
          </w:tcPr>
          <w:p w14:paraId="03FEC8CA" w14:textId="77777777" w:rsidR="00C06F84" w:rsidRPr="00597732" w:rsidRDefault="00C06F84" w:rsidP="00C06F84">
            <w:pPr>
              <w:pStyle w:val="TAL"/>
            </w:pPr>
            <w:r w:rsidRPr="00597732">
              <w:t>managerReference</w:t>
            </w:r>
          </w:p>
        </w:tc>
        <w:tc>
          <w:tcPr>
            <w:tcW w:w="3249" w:type="pct"/>
          </w:tcPr>
          <w:p w14:paraId="6069A79A" w14:textId="77777777" w:rsidR="00C06F84" w:rsidRPr="00597732" w:rsidRDefault="00C06F84" w:rsidP="00C06F84">
            <w:pPr>
              <w:pStyle w:val="TAL"/>
              <w:rPr>
                <w:snapToGrid w:val="0"/>
                <w:highlight w:val="yellow"/>
              </w:rPr>
            </w:pPr>
            <w:r w:rsidRPr="00597732">
              <w:t>DeltaSynchron</w:t>
            </w:r>
            <w:r>
              <w:t>iza</w:t>
            </w:r>
            <w:r w:rsidRPr="00597732">
              <w:t>tionConstDefs::ManagerReference</w:t>
            </w:r>
          </w:p>
        </w:tc>
        <w:tc>
          <w:tcPr>
            <w:tcW w:w="406" w:type="pct"/>
          </w:tcPr>
          <w:p w14:paraId="504F9DF4" w14:textId="77777777" w:rsidR="00C06F84" w:rsidRPr="00597732" w:rsidRDefault="00C06F84" w:rsidP="00C06F84">
            <w:pPr>
              <w:pStyle w:val="TAC"/>
              <w:rPr>
                <w:snapToGrid w:val="0"/>
              </w:rPr>
            </w:pPr>
            <w:r w:rsidRPr="00597732">
              <w:rPr>
                <w:snapToGrid w:val="0"/>
              </w:rPr>
              <w:t>M</w:t>
            </w:r>
          </w:p>
        </w:tc>
      </w:tr>
      <w:tr w:rsidR="00C06F84" w:rsidRPr="00597732" w14:paraId="106E0BA2" w14:textId="77777777" w:rsidTr="00C06F84">
        <w:trPr>
          <w:jc w:val="center"/>
        </w:trPr>
        <w:tc>
          <w:tcPr>
            <w:tcW w:w="1345" w:type="pct"/>
          </w:tcPr>
          <w:p w14:paraId="4C117225" w14:textId="77777777" w:rsidR="00C06F84" w:rsidRPr="00597732" w:rsidRDefault="00C06F84" w:rsidP="00C06F84">
            <w:pPr>
              <w:pStyle w:val="TAL"/>
            </w:pPr>
            <w:r w:rsidRPr="00597732">
              <w:t>manageDeltaSynchForAlarmData</w:t>
            </w:r>
          </w:p>
        </w:tc>
        <w:tc>
          <w:tcPr>
            <w:tcW w:w="3249" w:type="pct"/>
          </w:tcPr>
          <w:p w14:paraId="5454DD84" w14:textId="77777777" w:rsidR="00C06F84" w:rsidRPr="00597732" w:rsidRDefault="00C06F84" w:rsidP="00C06F84">
            <w:pPr>
              <w:pStyle w:val="TAL"/>
            </w:pPr>
            <w:r w:rsidRPr="00597732">
              <w:t>DeltaSynchron</w:t>
            </w:r>
            <w:r>
              <w:t>iza</w:t>
            </w:r>
            <w:r w:rsidRPr="00597732">
              <w:t>tionConstDefs::ManageDeltaSynchForXDataConditional</w:t>
            </w:r>
          </w:p>
        </w:tc>
        <w:tc>
          <w:tcPr>
            <w:tcW w:w="406" w:type="pct"/>
          </w:tcPr>
          <w:p w14:paraId="56C2F641" w14:textId="77777777" w:rsidR="00C06F84" w:rsidRPr="00597732" w:rsidRDefault="00C06F84" w:rsidP="00C06F84">
            <w:pPr>
              <w:pStyle w:val="TAC"/>
              <w:rPr>
                <w:snapToGrid w:val="0"/>
              </w:rPr>
            </w:pPr>
            <w:r w:rsidRPr="00597732">
              <w:rPr>
                <w:snapToGrid w:val="0"/>
              </w:rPr>
              <w:t>CM</w:t>
            </w:r>
          </w:p>
        </w:tc>
      </w:tr>
      <w:tr w:rsidR="00C06F84" w:rsidRPr="00597732" w14:paraId="3A5463A0" w14:textId="77777777" w:rsidTr="00C06F84">
        <w:trPr>
          <w:jc w:val="center"/>
        </w:trPr>
        <w:tc>
          <w:tcPr>
            <w:tcW w:w="1345" w:type="pct"/>
          </w:tcPr>
          <w:p w14:paraId="68C10E88" w14:textId="77777777" w:rsidR="00C06F84" w:rsidRPr="00597732" w:rsidRDefault="00C06F84" w:rsidP="00C06F84">
            <w:pPr>
              <w:pStyle w:val="TAL"/>
            </w:pPr>
            <w:r w:rsidRPr="00597732">
              <w:t>manageDeltaSynchForCMData</w:t>
            </w:r>
          </w:p>
        </w:tc>
        <w:tc>
          <w:tcPr>
            <w:tcW w:w="3249" w:type="pct"/>
          </w:tcPr>
          <w:p w14:paraId="51575896" w14:textId="77777777" w:rsidR="00C06F84" w:rsidRPr="00597732" w:rsidRDefault="00C06F84" w:rsidP="00C06F84">
            <w:pPr>
              <w:pStyle w:val="TAL"/>
            </w:pPr>
            <w:r w:rsidRPr="00597732">
              <w:t>DeltaSynchron</w:t>
            </w:r>
            <w:r>
              <w:t>iza</w:t>
            </w:r>
            <w:r w:rsidRPr="00597732">
              <w:t>tionConstDefs::ManageDeltaSynchForXDataConditional</w:t>
            </w:r>
          </w:p>
        </w:tc>
        <w:tc>
          <w:tcPr>
            <w:tcW w:w="406" w:type="pct"/>
          </w:tcPr>
          <w:p w14:paraId="1EEE62E3" w14:textId="77777777" w:rsidR="00C06F84" w:rsidRPr="00597732" w:rsidRDefault="00C06F84" w:rsidP="00C06F84">
            <w:pPr>
              <w:pStyle w:val="TAC"/>
              <w:rPr>
                <w:snapToGrid w:val="0"/>
              </w:rPr>
            </w:pPr>
            <w:r w:rsidRPr="00597732">
              <w:rPr>
                <w:snapToGrid w:val="0"/>
              </w:rPr>
              <w:t>CM</w:t>
            </w:r>
          </w:p>
        </w:tc>
      </w:tr>
      <w:tr w:rsidR="00C06F84" w:rsidRPr="00597732" w14:paraId="63A27D47" w14:textId="77777777" w:rsidTr="00C06F84">
        <w:trPr>
          <w:jc w:val="center"/>
        </w:trPr>
        <w:tc>
          <w:tcPr>
            <w:tcW w:w="1345" w:type="pct"/>
          </w:tcPr>
          <w:p w14:paraId="527EBDB3" w14:textId="77777777" w:rsidR="00C06F84" w:rsidRPr="00597732" w:rsidRDefault="00C06F84" w:rsidP="00C06F84">
            <w:pPr>
              <w:pStyle w:val="TAL"/>
            </w:pPr>
            <w:r w:rsidRPr="00597732">
              <w:t>status</w:t>
            </w:r>
          </w:p>
        </w:tc>
        <w:tc>
          <w:tcPr>
            <w:tcW w:w="3249" w:type="pct"/>
          </w:tcPr>
          <w:p w14:paraId="63406E4B" w14:textId="77777777" w:rsidR="00C06F84" w:rsidRPr="00597732" w:rsidRDefault="00C06F84" w:rsidP="00C06F84">
            <w:pPr>
              <w:pStyle w:val="TAL"/>
            </w:pPr>
            <w:r w:rsidRPr="00597732">
              <w:t>Exceptions:</w:t>
            </w:r>
          </w:p>
          <w:p w14:paraId="39D40D29" w14:textId="77777777" w:rsidR="00C06F84" w:rsidRPr="00597732" w:rsidRDefault="00C06F84" w:rsidP="00C06F84">
            <w:pPr>
              <w:pStyle w:val="TAL"/>
            </w:pPr>
            <w:r w:rsidRPr="00597732">
              <w:t>DeltaSynchron</w:t>
            </w:r>
            <w:r>
              <w:t>iza</w:t>
            </w:r>
            <w:r w:rsidRPr="00597732">
              <w:t>tionConstDefs::ManageDeltaSynchron</w:t>
            </w:r>
            <w:r>
              <w:t>iza</w:t>
            </w:r>
            <w:r w:rsidRPr="00597732">
              <w:t>tion, GenericIRPManagementSystem::ParameterNotSupported,</w:t>
            </w:r>
          </w:p>
          <w:p w14:paraId="1709B68A" w14:textId="77777777" w:rsidR="00C06F84" w:rsidRPr="00597732" w:rsidRDefault="00C06F84" w:rsidP="00C06F84">
            <w:pPr>
              <w:pStyle w:val="TAL"/>
            </w:pPr>
            <w:r w:rsidRPr="00597732">
              <w:t>GenericIRPManagementSystem::InvalidParameter,</w:t>
            </w:r>
          </w:p>
          <w:p w14:paraId="6AAC7B09" w14:textId="77777777" w:rsidR="00C06F84" w:rsidRPr="00597732" w:rsidRDefault="00C06F84" w:rsidP="00C06F84">
            <w:pPr>
              <w:pStyle w:val="TAL"/>
            </w:pPr>
            <w:r w:rsidRPr="00597732">
              <w:t>GenericIRPManagementSystem::ValueNotSupported,</w:t>
            </w:r>
          </w:p>
          <w:p w14:paraId="75F8FD3B" w14:textId="77777777" w:rsidR="00C06F84" w:rsidRPr="00597732" w:rsidRDefault="00C06F84" w:rsidP="00C06F84">
            <w:pPr>
              <w:pStyle w:val="TAL"/>
            </w:pPr>
            <w:r w:rsidRPr="00597732">
              <w:t>GenericIRPManagementSystem::OperationNotSupported</w:t>
            </w:r>
          </w:p>
        </w:tc>
        <w:tc>
          <w:tcPr>
            <w:tcW w:w="406" w:type="pct"/>
          </w:tcPr>
          <w:p w14:paraId="6C17AF06" w14:textId="77777777" w:rsidR="00C06F84" w:rsidRPr="00597732" w:rsidRDefault="00C06F84" w:rsidP="00C06F84">
            <w:pPr>
              <w:pStyle w:val="TAC"/>
              <w:rPr>
                <w:snapToGrid w:val="0"/>
              </w:rPr>
            </w:pPr>
            <w:r w:rsidRPr="00597732">
              <w:rPr>
                <w:snapToGrid w:val="0"/>
              </w:rPr>
              <w:t>M</w:t>
            </w:r>
          </w:p>
        </w:tc>
      </w:tr>
    </w:tbl>
    <w:p w14:paraId="6BACEF9F" w14:textId="77777777" w:rsidR="00C06F84" w:rsidRPr="00597732" w:rsidRDefault="00C06F84" w:rsidP="00C06F84"/>
    <w:p w14:paraId="64719701" w14:textId="77777777" w:rsidR="00C06F84" w:rsidRPr="00597732" w:rsidRDefault="00216091" w:rsidP="00C06F84">
      <w:pPr>
        <w:pStyle w:val="TH"/>
      </w:pPr>
      <w:r>
        <w:lastRenderedPageBreak/>
        <w:t>Table A.2</w:t>
      </w:r>
      <w:r w:rsidR="00C06F84" w:rsidRPr="00597732">
        <w:t xml:space="preserve">.3-2: Mapping from IS </w:t>
      </w:r>
      <w:r w:rsidR="00C06F84" w:rsidRPr="00597732">
        <w:rPr>
          <w:rFonts w:ascii="Courier New" w:hAnsi="Courier New" w:cs="Courier New"/>
          <w:b w:val="0"/>
        </w:rPr>
        <w:t>getAvailableDeltaSynchPoints</w:t>
      </w:r>
      <w:r w:rsidR="00C06F84" w:rsidRPr="00597732">
        <w:t xml:space="preserve"> parameters to SS equivalents</w:t>
      </w:r>
    </w:p>
    <w:tbl>
      <w:tblPr>
        <w:tblW w:w="509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3017"/>
        <w:gridCol w:w="6077"/>
        <w:gridCol w:w="787"/>
      </w:tblGrid>
      <w:tr w:rsidR="00C06F84" w:rsidRPr="00597732" w14:paraId="60762DE6" w14:textId="77777777" w:rsidTr="00C06F84">
        <w:trPr>
          <w:jc w:val="center"/>
        </w:trPr>
        <w:tc>
          <w:tcPr>
            <w:tcW w:w="1262" w:type="pct"/>
            <w:shd w:val="pct15" w:color="auto" w:fill="FFFFFF"/>
          </w:tcPr>
          <w:p w14:paraId="74BADF18" w14:textId="77777777" w:rsidR="00C06F84" w:rsidRPr="00597732" w:rsidRDefault="00C06F84" w:rsidP="00C06F84">
            <w:pPr>
              <w:pStyle w:val="TAH"/>
            </w:pPr>
            <w:r w:rsidRPr="00597732">
              <w:t>IS Operation parameter</w:t>
            </w:r>
          </w:p>
        </w:tc>
        <w:tc>
          <w:tcPr>
            <w:tcW w:w="3340" w:type="pct"/>
            <w:shd w:val="pct15" w:color="auto" w:fill="FFFFFF"/>
          </w:tcPr>
          <w:p w14:paraId="400DA4D6" w14:textId="77777777" w:rsidR="00C06F84" w:rsidRPr="00597732" w:rsidRDefault="00C06F84" w:rsidP="00C06F84">
            <w:pPr>
              <w:pStyle w:val="TAH"/>
            </w:pPr>
            <w:r w:rsidRPr="00597732">
              <w:t>SS Method parameter</w:t>
            </w:r>
          </w:p>
        </w:tc>
        <w:tc>
          <w:tcPr>
            <w:tcW w:w="398" w:type="pct"/>
            <w:shd w:val="pct15" w:color="auto" w:fill="FFFFFF"/>
          </w:tcPr>
          <w:p w14:paraId="66798F2A" w14:textId="77777777" w:rsidR="00C06F84" w:rsidRPr="00597732" w:rsidRDefault="00C06F84" w:rsidP="00C06F84">
            <w:pPr>
              <w:pStyle w:val="TAH"/>
            </w:pPr>
            <w:r w:rsidRPr="00597732">
              <w:t>Qualifier</w:t>
            </w:r>
          </w:p>
        </w:tc>
      </w:tr>
      <w:tr w:rsidR="00C06F84" w:rsidRPr="00597732" w14:paraId="54E4DA7C" w14:textId="77777777" w:rsidTr="00C06F84">
        <w:trPr>
          <w:jc w:val="center"/>
        </w:trPr>
        <w:tc>
          <w:tcPr>
            <w:tcW w:w="1262" w:type="pct"/>
          </w:tcPr>
          <w:p w14:paraId="30CBC31F" w14:textId="77777777" w:rsidR="00C06F84" w:rsidRPr="00597732" w:rsidRDefault="00C06F84" w:rsidP="00C06F84">
            <w:pPr>
              <w:pStyle w:val="TAL"/>
            </w:pPr>
            <w:r w:rsidRPr="00597732">
              <w:t>managerReference</w:t>
            </w:r>
          </w:p>
        </w:tc>
        <w:tc>
          <w:tcPr>
            <w:tcW w:w="3340" w:type="pct"/>
          </w:tcPr>
          <w:p w14:paraId="14094BB0" w14:textId="77777777" w:rsidR="00C06F84" w:rsidRPr="00597732" w:rsidRDefault="00C06F84" w:rsidP="00C06F84">
            <w:pPr>
              <w:pStyle w:val="TAL"/>
              <w:rPr>
                <w:snapToGrid w:val="0"/>
                <w:highlight w:val="yellow"/>
              </w:rPr>
            </w:pPr>
            <w:r w:rsidRPr="00597732">
              <w:t>DeltaSynchron</w:t>
            </w:r>
            <w:r>
              <w:t>iza</w:t>
            </w:r>
            <w:r w:rsidRPr="00597732">
              <w:t>tionConstDefs::ManagerReferenceOpt</w:t>
            </w:r>
          </w:p>
        </w:tc>
        <w:tc>
          <w:tcPr>
            <w:tcW w:w="398" w:type="pct"/>
          </w:tcPr>
          <w:p w14:paraId="43A96718" w14:textId="77777777" w:rsidR="00C06F84" w:rsidRPr="00597732" w:rsidRDefault="00C06F84" w:rsidP="00C06F84">
            <w:pPr>
              <w:pStyle w:val="TAC"/>
              <w:rPr>
                <w:snapToGrid w:val="0"/>
              </w:rPr>
            </w:pPr>
            <w:r w:rsidRPr="00597732">
              <w:rPr>
                <w:snapToGrid w:val="0"/>
              </w:rPr>
              <w:t>O</w:t>
            </w:r>
          </w:p>
        </w:tc>
      </w:tr>
      <w:tr w:rsidR="00C06F84" w:rsidRPr="00597732" w14:paraId="55EF3B50" w14:textId="77777777" w:rsidTr="00C06F84">
        <w:trPr>
          <w:jc w:val="center"/>
        </w:trPr>
        <w:tc>
          <w:tcPr>
            <w:tcW w:w="1262" w:type="pct"/>
          </w:tcPr>
          <w:p w14:paraId="6A9EADEC" w14:textId="77777777" w:rsidR="00C06F84" w:rsidRPr="00597732" w:rsidRDefault="00C06F84" w:rsidP="00C06F84">
            <w:pPr>
              <w:pStyle w:val="TAL"/>
            </w:pPr>
            <w:r w:rsidRPr="00597732">
              <w:t>synchPointsForCMDataRequested</w:t>
            </w:r>
          </w:p>
        </w:tc>
        <w:tc>
          <w:tcPr>
            <w:tcW w:w="3340" w:type="pct"/>
          </w:tcPr>
          <w:p w14:paraId="64831FA2" w14:textId="77777777" w:rsidR="00C06F84" w:rsidRPr="00597732" w:rsidRDefault="00C06F84" w:rsidP="00C06F84">
            <w:pPr>
              <w:pStyle w:val="TAL"/>
              <w:keepNext w:val="0"/>
              <w:keepLines w:val="0"/>
            </w:pPr>
            <w:r w:rsidRPr="00597732">
              <w:t>DeltaSynchron</w:t>
            </w:r>
            <w:r>
              <w:t>iza</w:t>
            </w:r>
            <w:r w:rsidRPr="00597732">
              <w:t>tionConstDefs::SynchPointsRequestedConditional</w:t>
            </w:r>
          </w:p>
        </w:tc>
        <w:tc>
          <w:tcPr>
            <w:tcW w:w="398" w:type="pct"/>
          </w:tcPr>
          <w:p w14:paraId="15616F15" w14:textId="77777777" w:rsidR="00C06F84" w:rsidRPr="00597732" w:rsidRDefault="00C06F84" w:rsidP="00C06F84">
            <w:pPr>
              <w:pStyle w:val="TAC"/>
              <w:rPr>
                <w:snapToGrid w:val="0"/>
              </w:rPr>
            </w:pPr>
            <w:r w:rsidRPr="00597732">
              <w:rPr>
                <w:snapToGrid w:val="0"/>
              </w:rPr>
              <w:t>CM</w:t>
            </w:r>
          </w:p>
        </w:tc>
      </w:tr>
      <w:tr w:rsidR="00C06F84" w:rsidRPr="00597732" w14:paraId="5DC0F5A5" w14:textId="77777777" w:rsidTr="00C06F84">
        <w:trPr>
          <w:jc w:val="center"/>
        </w:trPr>
        <w:tc>
          <w:tcPr>
            <w:tcW w:w="1262" w:type="pct"/>
          </w:tcPr>
          <w:p w14:paraId="55C35F3A" w14:textId="77777777" w:rsidR="00C06F84" w:rsidRPr="00597732" w:rsidRDefault="00C06F84" w:rsidP="00C06F84">
            <w:pPr>
              <w:pStyle w:val="TAL"/>
            </w:pPr>
            <w:r w:rsidRPr="00597732">
              <w:t>synchPointsForAlarmDataRequested</w:t>
            </w:r>
          </w:p>
        </w:tc>
        <w:tc>
          <w:tcPr>
            <w:tcW w:w="3340" w:type="pct"/>
          </w:tcPr>
          <w:p w14:paraId="432914E1" w14:textId="77777777" w:rsidR="00C06F84" w:rsidRPr="00597732" w:rsidRDefault="00C06F84" w:rsidP="00C06F84">
            <w:pPr>
              <w:pStyle w:val="TAL"/>
              <w:keepNext w:val="0"/>
              <w:keepLines w:val="0"/>
            </w:pPr>
            <w:r w:rsidRPr="00597732">
              <w:t>DeltaSynchron</w:t>
            </w:r>
            <w:r>
              <w:t>iza</w:t>
            </w:r>
            <w:r w:rsidRPr="00597732">
              <w:t>tionConstDefs::SynchPointsRequestedConditional</w:t>
            </w:r>
          </w:p>
        </w:tc>
        <w:tc>
          <w:tcPr>
            <w:tcW w:w="398" w:type="pct"/>
          </w:tcPr>
          <w:p w14:paraId="1A12C94B" w14:textId="77777777" w:rsidR="00C06F84" w:rsidRPr="00597732" w:rsidRDefault="00C06F84" w:rsidP="00C06F84">
            <w:pPr>
              <w:pStyle w:val="TAC"/>
              <w:rPr>
                <w:snapToGrid w:val="0"/>
              </w:rPr>
            </w:pPr>
            <w:r w:rsidRPr="00597732">
              <w:rPr>
                <w:snapToGrid w:val="0"/>
              </w:rPr>
              <w:t>CM</w:t>
            </w:r>
          </w:p>
        </w:tc>
      </w:tr>
      <w:tr w:rsidR="00C06F84" w:rsidRPr="00597732" w14:paraId="32B98271" w14:textId="77777777" w:rsidTr="00C06F84">
        <w:trPr>
          <w:jc w:val="center"/>
        </w:trPr>
        <w:tc>
          <w:tcPr>
            <w:tcW w:w="1262" w:type="pct"/>
          </w:tcPr>
          <w:p w14:paraId="4E9CAC02" w14:textId="77777777" w:rsidR="00C06F84" w:rsidRPr="00597732" w:rsidRDefault="00C06F84" w:rsidP="00C06F84">
            <w:pPr>
              <w:pStyle w:val="TAL"/>
            </w:pPr>
            <w:r w:rsidRPr="00597732">
              <w:rPr>
                <w:rFonts w:hint="eastAsia"/>
              </w:rPr>
              <w:t>synchPointListForAlarms</w:t>
            </w:r>
          </w:p>
        </w:tc>
        <w:tc>
          <w:tcPr>
            <w:tcW w:w="3340" w:type="pct"/>
          </w:tcPr>
          <w:p w14:paraId="6B7FA63C" w14:textId="77777777" w:rsidR="00C06F84" w:rsidRPr="00597732" w:rsidRDefault="00C06F84" w:rsidP="00C06F84">
            <w:pPr>
              <w:pStyle w:val="TAL"/>
              <w:keepNext w:val="0"/>
              <w:keepLines w:val="0"/>
            </w:pPr>
            <w:r w:rsidRPr="00597732">
              <w:t>DeltaSynchron</w:t>
            </w:r>
            <w:r>
              <w:t>iza</w:t>
            </w:r>
            <w:r w:rsidRPr="00597732">
              <w:t>tionConstDefs::S</w:t>
            </w:r>
            <w:r w:rsidRPr="00597732">
              <w:rPr>
                <w:rFonts w:hint="eastAsia"/>
              </w:rPr>
              <w:t>ynchPointList</w:t>
            </w:r>
            <w:r w:rsidRPr="00597732">
              <w:t>Conditional</w:t>
            </w:r>
          </w:p>
        </w:tc>
        <w:tc>
          <w:tcPr>
            <w:tcW w:w="398" w:type="pct"/>
          </w:tcPr>
          <w:p w14:paraId="1B194003" w14:textId="77777777" w:rsidR="00C06F84" w:rsidRPr="00597732" w:rsidRDefault="00C06F84" w:rsidP="00C06F84">
            <w:pPr>
              <w:pStyle w:val="TAC"/>
              <w:rPr>
                <w:snapToGrid w:val="0"/>
              </w:rPr>
            </w:pPr>
            <w:r w:rsidRPr="00597732">
              <w:rPr>
                <w:snapToGrid w:val="0"/>
              </w:rPr>
              <w:t>CM</w:t>
            </w:r>
          </w:p>
        </w:tc>
      </w:tr>
      <w:tr w:rsidR="00C06F84" w:rsidRPr="00597732" w14:paraId="764E5757" w14:textId="77777777" w:rsidTr="00C06F84">
        <w:trPr>
          <w:jc w:val="center"/>
        </w:trPr>
        <w:tc>
          <w:tcPr>
            <w:tcW w:w="1262" w:type="pct"/>
          </w:tcPr>
          <w:p w14:paraId="11CDEA3E" w14:textId="77777777" w:rsidR="00C06F84" w:rsidRPr="00597732" w:rsidRDefault="00C06F84" w:rsidP="00C06F84">
            <w:pPr>
              <w:pStyle w:val="TAL"/>
            </w:pPr>
            <w:r w:rsidRPr="00597732">
              <w:rPr>
                <w:rFonts w:hint="eastAsia"/>
              </w:rPr>
              <w:t>synchPointListFor</w:t>
            </w:r>
            <w:r w:rsidRPr="00597732">
              <w:t>CMData</w:t>
            </w:r>
          </w:p>
        </w:tc>
        <w:tc>
          <w:tcPr>
            <w:tcW w:w="3340" w:type="pct"/>
          </w:tcPr>
          <w:p w14:paraId="23A0010D" w14:textId="77777777" w:rsidR="00C06F84" w:rsidRPr="00597732" w:rsidRDefault="00C06F84" w:rsidP="00C06F84">
            <w:pPr>
              <w:pStyle w:val="TAL"/>
              <w:keepNext w:val="0"/>
              <w:keepLines w:val="0"/>
            </w:pPr>
            <w:r w:rsidRPr="00597732">
              <w:t>DeltaSynchron</w:t>
            </w:r>
            <w:r>
              <w:t>iza</w:t>
            </w:r>
            <w:r w:rsidRPr="00597732">
              <w:t>tionConstDefs::S</w:t>
            </w:r>
            <w:r w:rsidRPr="00597732">
              <w:rPr>
                <w:rFonts w:hint="eastAsia"/>
              </w:rPr>
              <w:t>ynchPointList</w:t>
            </w:r>
            <w:r w:rsidRPr="00597732">
              <w:t>Conditional</w:t>
            </w:r>
          </w:p>
        </w:tc>
        <w:tc>
          <w:tcPr>
            <w:tcW w:w="398" w:type="pct"/>
          </w:tcPr>
          <w:p w14:paraId="4C550FDC" w14:textId="77777777" w:rsidR="00C06F84" w:rsidRPr="00597732" w:rsidRDefault="00C06F84" w:rsidP="00C06F84">
            <w:pPr>
              <w:pStyle w:val="TAC"/>
              <w:rPr>
                <w:snapToGrid w:val="0"/>
              </w:rPr>
            </w:pPr>
            <w:r w:rsidRPr="00597732">
              <w:rPr>
                <w:snapToGrid w:val="0"/>
              </w:rPr>
              <w:t>CM</w:t>
            </w:r>
          </w:p>
        </w:tc>
      </w:tr>
      <w:tr w:rsidR="00C06F84" w:rsidRPr="00597732" w14:paraId="08CAB332" w14:textId="77777777" w:rsidTr="00C06F84">
        <w:trPr>
          <w:jc w:val="center"/>
        </w:trPr>
        <w:tc>
          <w:tcPr>
            <w:tcW w:w="1262" w:type="pct"/>
          </w:tcPr>
          <w:p w14:paraId="36799E71" w14:textId="77777777" w:rsidR="00C06F84" w:rsidRPr="00597732" w:rsidRDefault="00C06F84" w:rsidP="00C06F84">
            <w:pPr>
              <w:pStyle w:val="TAL"/>
            </w:pPr>
            <w:r w:rsidRPr="00597732">
              <w:t>status</w:t>
            </w:r>
          </w:p>
        </w:tc>
        <w:tc>
          <w:tcPr>
            <w:tcW w:w="3340" w:type="pct"/>
          </w:tcPr>
          <w:p w14:paraId="72C01603" w14:textId="77777777" w:rsidR="00C06F84" w:rsidRPr="00597732" w:rsidRDefault="00C06F84" w:rsidP="00C06F84">
            <w:pPr>
              <w:pStyle w:val="TAL"/>
            </w:pPr>
            <w:r w:rsidRPr="00597732">
              <w:t>Exceptions:</w:t>
            </w:r>
          </w:p>
          <w:p w14:paraId="4E195D70" w14:textId="77777777" w:rsidR="00C06F84" w:rsidRPr="00597732" w:rsidRDefault="00C06F84" w:rsidP="00C06F84">
            <w:pPr>
              <w:pStyle w:val="TAL"/>
            </w:pPr>
            <w:r w:rsidRPr="00597732">
              <w:t>DeltaSynchron</w:t>
            </w:r>
            <w:r>
              <w:t>iza</w:t>
            </w:r>
            <w:r w:rsidRPr="00597732">
              <w:t xml:space="preserve">tionConstDefs::DeltaSynchNotSupportedForCMData, </w:t>
            </w:r>
          </w:p>
          <w:p w14:paraId="3E225E57" w14:textId="77777777" w:rsidR="00C06F84" w:rsidRPr="00597732" w:rsidRDefault="00C06F84" w:rsidP="00C06F84">
            <w:pPr>
              <w:pStyle w:val="TAL"/>
            </w:pPr>
            <w:r w:rsidRPr="00597732">
              <w:t>DeltaSynchron</w:t>
            </w:r>
            <w:r>
              <w:t>iza</w:t>
            </w:r>
            <w:r w:rsidRPr="00597732">
              <w:t xml:space="preserve">tionConstDefs::DeltaSynchNotSupportedForAlarmData, </w:t>
            </w:r>
          </w:p>
          <w:p w14:paraId="478A027A" w14:textId="77777777" w:rsidR="00C06F84" w:rsidRPr="00597732" w:rsidRDefault="00C06F84" w:rsidP="00C06F84">
            <w:pPr>
              <w:pStyle w:val="TAL"/>
            </w:pPr>
            <w:r w:rsidRPr="00597732">
              <w:t>DeltaSynchron</w:t>
            </w:r>
            <w:r>
              <w:t>iza</w:t>
            </w:r>
            <w:r w:rsidRPr="00597732">
              <w:t xml:space="preserve">tionConstDefs::DeltaSynchNotActive, </w:t>
            </w:r>
          </w:p>
          <w:p w14:paraId="148DD81E" w14:textId="77777777" w:rsidR="00C06F84" w:rsidRPr="00597732" w:rsidRDefault="00C06F84" w:rsidP="00C06F84">
            <w:pPr>
              <w:pStyle w:val="TAL"/>
            </w:pPr>
            <w:r w:rsidRPr="00597732">
              <w:t>DeltaSynchron</w:t>
            </w:r>
            <w:r>
              <w:t>iza</w:t>
            </w:r>
            <w:r w:rsidRPr="00597732">
              <w:t xml:space="preserve">tionConstDefs::DeltaSynchForCMDataDeactivated, </w:t>
            </w:r>
          </w:p>
          <w:p w14:paraId="20A8A98D" w14:textId="77777777" w:rsidR="00C06F84" w:rsidRPr="00597732" w:rsidRDefault="00C06F84" w:rsidP="00C06F84">
            <w:pPr>
              <w:pStyle w:val="TAL"/>
            </w:pPr>
            <w:r w:rsidRPr="00597732">
              <w:t>DeltaSynchron</w:t>
            </w:r>
            <w:r>
              <w:t>iza</w:t>
            </w:r>
            <w:r w:rsidRPr="00597732">
              <w:t xml:space="preserve">tionConstDefs::DeltaSynchForAlarmDataDeactivated, </w:t>
            </w:r>
          </w:p>
          <w:p w14:paraId="017D57F9" w14:textId="77777777" w:rsidR="00C06F84" w:rsidRPr="00597732" w:rsidRDefault="00C06F84" w:rsidP="00C06F84">
            <w:pPr>
              <w:pStyle w:val="TAL"/>
            </w:pPr>
            <w:r w:rsidRPr="00597732">
              <w:t>GenericIRPManagementSystem::ParameterNotSupported,</w:t>
            </w:r>
          </w:p>
          <w:p w14:paraId="40A4A574" w14:textId="77777777" w:rsidR="00C06F84" w:rsidRPr="00597732" w:rsidRDefault="00C06F84" w:rsidP="00C06F84">
            <w:pPr>
              <w:pStyle w:val="TAL"/>
            </w:pPr>
            <w:r w:rsidRPr="00597732">
              <w:t>GenericIRPManagementSystem::InvalidParameter,</w:t>
            </w:r>
          </w:p>
          <w:p w14:paraId="076C1D40" w14:textId="77777777" w:rsidR="00C06F84" w:rsidRPr="00597732" w:rsidRDefault="00C06F84" w:rsidP="00C06F84">
            <w:pPr>
              <w:pStyle w:val="TAL"/>
            </w:pPr>
            <w:r w:rsidRPr="00597732">
              <w:t>GenericIRPManagementSystem::ValueNotSupported,</w:t>
            </w:r>
          </w:p>
          <w:p w14:paraId="59AAD17A" w14:textId="77777777" w:rsidR="00C06F84" w:rsidRPr="00597732" w:rsidRDefault="00C06F84" w:rsidP="00C06F84">
            <w:pPr>
              <w:pStyle w:val="TAL"/>
            </w:pPr>
            <w:r w:rsidRPr="00597732">
              <w:t>GenericIRPManagementSystem::OperationNotSupported</w:t>
            </w:r>
          </w:p>
        </w:tc>
        <w:tc>
          <w:tcPr>
            <w:tcW w:w="398" w:type="pct"/>
          </w:tcPr>
          <w:p w14:paraId="09331C20" w14:textId="77777777" w:rsidR="00C06F84" w:rsidRPr="00597732" w:rsidRDefault="00C06F84" w:rsidP="00C06F84">
            <w:pPr>
              <w:pStyle w:val="TAC"/>
              <w:rPr>
                <w:snapToGrid w:val="0"/>
              </w:rPr>
            </w:pPr>
            <w:r w:rsidRPr="00597732">
              <w:rPr>
                <w:snapToGrid w:val="0"/>
              </w:rPr>
              <w:t>M</w:t>
            </w:r>
          </w:p>
        </w:tc>
      </w:tr>
    </w:tbl>
    <w:p w14:paraId="63494826" w14:textId="77777777" w:rsidR="00C06F84" w:rsidRPr="00597732" w:rsidRDefault="00C06F84" w:rsidP="00C06F84"/>
    <w:p w14:paraId="0D61C27C" w14:textId="77777777" w:rsidR="00C06F84" w:rsidRPr="00597732" w:rsidRDefault="00216091" w:rsidP="00C06F84">
      <w:pPr>
        <w:pStyle w:val="TH"/>
      </w:pPr>
      <w:r>
        <w:t>Table A.2</w:t>
      </w:r>
      <w:r w:rsidR="00C06F84" w:rsidRPr="00597732">
        <w:t>.3-</w:t>
      </w:r>
      <w:r w:rsidR="001B2A52">
        <w:t>3</w:t>
      </w:r>
      <w:r w:rsidR="00C06F84" w:rsidRPr="00597732">
        <w:t xml:space="preserve">: Mapping from IS </w:t>
      </w:r>
      <w:r w:rsidR="00C06F84" w:rsidRPr="00597732">
        <w:rPr>
          <w:rFonts w:ascii="Courier New" w:hAnsi="Courier New" w:cs="Courier New"/>
          <w:b w:val="0"/>
        </w:rPr>
        <w:t>triggerDeltaSynchOfCMData</w:t>
      </w:r>
      <w:r w:rsidR="00C06F84" w:rsidRPr="00597732">
        <w:t xml:space="preserve"> parameters to SS equivalents</w:t>
      </w:r>
    </w:p>
    <w:tbl>
      <w:tblPr>
        <w:tblW w:w="512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146"/>
        <w:gridCol w:w="7013"/>
        <w:gridCol w:w="788"/>
      </w:tblGrid>
      <w:tr w:rsidR="00C06F84" w:rsidRPr="00597732" w14:paraId="3BE8CE56" w14:textId="77777777" w:rsidTr="00C06F84">
        <w:trPr>
          <w:jc w:val="center"/>
        </w:trPr>
        <w:tc>
          <w:tcPr>
            <w:tcW w:w="1079" w:type="pct"/>
            <w:shd w:val="pct15" w:color="auto" w:fill="FFFFFF"/>
          </w:tcPr>
          <w:p w14:paraId="7A6EB901" w14:textId="77777777" w:rsidR="00C06F84" w:rsidRPr="00597732" w:rsidRDefault="00C06F84" w:rsidP="00C06F84">
            <w:pPr>
              <w:pStyle w:val="TAH"/>
            </w:pPr>
            <w:r w:rsidRPr="00597732">
              <w:t>IS Operation parameter</w:t>
            </w:r>
          </w:p>
        </w:tc>
        <w:tc>
          <w:tcPr>
            <w:tcW w:w="3525" w:type="pct"/>
            <w:shd w:val="pct15" w:color="auto" w:fill="FFFFFF"/>
          </w:tcPr>
          <w:p w14:paraId="04BC50C8" w14:textId="77777777" w:rsidR="00C06F84" w:rsidRPr="00597732" w:rsidRDefault="00C06F84" w:rsidP="00C06F84">
            <w:pPr>
              <w:pStyle w:val="TAH"/>
            </w:pPr>
            <w:r w:rsidRPr="00597732">
              <w:t>SS Method parameter</w:t>
            </w:r>
          </w:p>
        </w:tc>
        <w:tc>
          <w:tcPr>
            <w:tcW w:w="396" w:type="pct"/>
            <w:shd w:val="pct15" w:color="auto" w:fill="FFFFFF"/>
          </w:tcPr>
          <w:p w14:paraId="4773AE0C" w14:textId="77777777" w:rsidR="00C06F84" w:rsidRPr="00597732" w:rsidRDefault="00C06F84" w:rsidP="00C06F84">
            <w:pPr>
              <w:pStyle w:val="TAH"/>
            </w:pPr>
            <w:r w:rsidRPr="00597732">
              <w:t>Qualifier</w:t>
            </w:r>
          </w:p>
        </w:tc>
      </w:tr>
      <w:tr w:rsidR="00C06F84" w:rsidRPr="00597732" w14:paraId="57ACF612" w14:textId="77777777" w:rsidTr="00C06F84">
        <w:trPr>
          <w:jc w:val="center"/>
        </w:trPr>
        <w:tc>
          <w:tcPr>
            <w:tcW w:w="1079" w:type="pct"/>
          </w:tcPr>
          <w:p w14:paraId="6D409A1F" w14:textId="77777777" w:rsidR="00C06F84" w:rsidRPr="00597732" w:rsidRDefault="00C06F84" w:rsidP="00C06F84">
            <w:pPr>
              <w:pStyle w:val="TAL"/>
            </w:pPr>
            <w:r w:rsidRPr="00597732">
              <w:t>managerReference</w:t>
            </w:r>
          </w:p>
        </w:tc>
        <w:tc>
          <w:tcPr>
            <w:tcW w:w="3525" w:type="pct"/>
          </w:tcPr>
          <w:p w14:paraId="62659224" w14:textId="77777777" w:rsidR="00C06F84" w:rsidRPr="00597732" w:rsidRDefault="00C06F84" w:rsidP="00C06F84">
            <w:pPr>
              <w:pStyle w:val="TAL"/>
              <w:rPr>
                <w:snapToGrid w:val="0"/>
                <w:highlight w:val="yellow"/>
              </w:rPr>
            </w:pPr>
            <w:r w:rsidRPr="00597732">
              <w:t>DeltaSynchron</w:t>
            </w:r>
            <w:r>
              <w:t>iza</w:t>
            </w:r>
            <w:r w:rsidRPr="00597732">
              <w:t>tionConstDefs::ManagerReferenceOpt</w:t>
            </w:r>
          </w:p>
        </w:tc>
        <w:tc>
          <w:tcPr>
            <w:tcW w:w="396" w:type="pct"/>
          </w:tcPr>
          <w:p w14:paraId="6DA46B15" w14:textId="77777777" w:rsidR="00C06F84" w:rsidRPr="00597732" w:rsidRDefault="00C06F84" w:rsidP="00C06F84">
            <w:pPr>
              <w:pStyle w:val="TAC"/>
              <w:rPr>
                <w:snapToGrid w:val="0"/>
              </w:rPr>
            </w:pPr>
            <w:r w:rsidRPr="00597732">
              <w:rPr>
                <w:snapToGrid w:val="0"/>
              </w:rPr>
              <w:t>O</w:t>
            </w:r>
          </w:p>
        </w:tc>
      </w:tr>
      <w:tr w:rsidR="00C06F84" w:rsidRPr="00597732" w14:paraId="3B79D84E" w14:textId="77777777" w:rsidTr="00C06F84">
        <w:trPr>
          <w:jc w:val="center"/>
        </w:trPr>
        <w:tc>
          <w:tcPr>
            <w:tcW w:w="1079" w:type="pct"/>
          </w:tcPr>
          <w:p w14:paraId="2168EAAE" w14:textId="77777777" w:rsidR="00C06F84" w:rsidRPr="00597732" w:rsidRDefault="00C06F84" w:rsidP="00C06F84">
            <w:pPr>
              <w:pStyle w:val="TAL"/>
            </w:pPr>
            <w:r w:rsidRPr="00597732">
              <w:t>dataRequested</w:t>
            </w:r>
          </w:p>
        </w:tc>
        <w:tc>
          <w:tcPr>
            <w:tcW w:w="3525" w:type="pct"/>
          </w:tcPr>
          <w:p w14:paraId="50FFDC64" w14:textId="77777777" w:rsidR="00C06F84" w:rsidRPr="00597732" w:rsidRDefault="00C06F84" w:rsidP="00C06F84">
            <w:pPr>
              <w:pStyle w:val="TAL"/>
            </w:pPr>
            <w:r w:rsidRPr="00597732">
              <w:t>DeltaSynchron</w:t>
            </w:r>
            <w:r>
              <w:t>iza</w:t>
            </w:r>
            <w:r w:rsidRPr="00597732">
              <w:t>tionConstDefs::CMDataRequestedOpt</w:t>
            </w:r>
          </w:p>
        </w:tc>
        <w:tc>
          <w:tcPr>
            <w:tcW w:w="396" w:type="pct"/>
          </w:tcPr>
          <w:p w14:paraId="02B6D79A" w14:textId="77777777" w:rsidR="00C06F84" w:rsidRPr="00597732" w:rsidRDefault="00C06F84" w:rsidP="00C06F84">
            <w:pPr>
              <w:pStyle w:val="TAC"/>
              <w:rPr>
                <w:snapToGrid w:val="0"/>
              </w:rPr>
            </w:pPr>
            <w:r w:rsidRPr="00597732">
              <w:rPr>
                <w:snapToGrid w:val="0"/>
              </w:rPr>
              <w:t>O</w:t>
            </w:r>
          </w:p>
        </w:tc>
      </w:tr>
      <w:tr w:rsidR="00C06F84" w:rsidRPr="00597732" w14:paraId="1C0F067E" w14:textId="77777777" w:rsidTr="00C06F84">
        <w:trPr>
          <w:jc w:val="center"/>
        </w:trPr>
        <w:tc>
          <w:tcPr>
            <w:tcW w:w="1079" w:type="pct"/>
          </w:tcPr>
          <w:p w14:paraId="4C6C0C5E" w14:textId="77777777" w:rsidR="00C06F84" w:rsidRPr="00597732" w:rsidRDefault="00C06F84" w:rsidP="00C06F84">
            <w:pPr>
              <w:pStyle w:val="TAL"/>
            </w:pPr>
            <w:r w:rsidRPr="00597732">
              <w:t>baseMOInstance</w:t>
            </w:r>
          </w:p>
        </w:tc>
        <w:tc>
          <w:tcPr>
            <w:tcW w:w="3525" w:type="pct"/>
          </w:tcPr>
          <w:p w14:paraId="68234F6F" w14:textId="77777777" w:rsidR="00C06F84" w:rsidRPr="00597732" w:rsidRDefault="00C06F84" w:rsidP="00C06F84">
            <w:pPr>
              <w:pStyle w:val="TAL"/>
              <w:keepNext w:val="0"/>
              <w:keepLines w:val="0"/>
            </w:pPr>
            <w:r w:rsidRPr="00597732">
              <w:t>KernelCmConstDefs::DNOpt</w:t>
            </w:r>
          </w:p>
        </w:tc>
        <w:tc>
          <w:tcPr>
            <w:tcW w:w="396" w:type="pct"/>
          </w:tcPr>
          <w:p w14:paraId="2DAB34A2" w14:textId="77777777" w:rsidR="00C06F84" w:rsidRPr="00597732" w:rsidRDefault="00C06F84" w:rsidP="00C06F84">
            <w:pPr>
              <w:pStyle w:val="TAC"/>
              <w:rPr>
                <w:snapToGrid w:val="0"/>
              </w:rPr>
            </w:pPr>
            <w:r w:rsidRPr="00597732">
              <w:rPr>
                <w:snapToGrid w:val="0"/>
              </w:rPr>
              <w:t>O</w:t>
            </w:r>
          </w:p>
        </w:tc>
      </w:tr>
      <w:tr w:rsidR="00C06F84" w:rsidRPr="00597732" w14:paraId="392E8B0F" w14:textId="77777777" w:rsidTr="00C06F84">
        <w:trPr>
          <w:jc w:val="center"/>
        </w:trPr>
        <w:tc>
          <w:tcPr>
            <w:tcW w:w="1079" w:type="pct"/>
          </w:tcPr>
          <w:p w14:paraId="0778C8DF" w14:textId="77777777" w:rsidR="00C06F84" w:rsidRPr="00597732" w:rsidRDefault="00C06F84" w:rsidP="00C06F84">
            <w:pPr>
              <w:pStyle w:val="TAL"/>
            </w:pPr>
            <w:r w:rsidRPr="00597732">
              <w:t>scope</w:t>
            </w:r>
          </w:p>
        </w:tc>
        <w:tc>
          <w:tcPr>
            <w:tcW w:w="3525" w:type="pct"/>
          </w:tcPr>
          <w:p w14:paraId="3FBED639" w14:textId="77777777" w:rsidR="00C06F84" w:rsidRPr="00597732" w:rsidRDefault="00C06F84" w:rsidP="00C06F84">
            <w:pPr>
              <w:pStyle w:val="TAL"/>
              <w:keepNext w:val="0"/>
              <w:keepLines w:val="0"/>
            </w:pPr>
            <w:r w:rsidRPr="00597732">
              <w:t>KernelCmConstDefs::ScopeTypeOpt</w:t>
            </w:r>
          </w:p>
        </w:tc>
        <w:tc>
          <w:tcPr>
            <w:tcW w:w="396" w:type="pct"/>
          </w:tcPr>
          <w:p w14:paraId="172D1FED" w14:textId="77777777" w:rsidR="00C06F84" w:rsidRPr="00597732" w:rsidRDefault="00C06F84" w:rsidP="00C06F84">
            <w:pPr>
              <w:pStyle w:val="TAC"/>
              <w:rPr>
                <w:snapToGrid w:val="0"/>
              </w:rPr>
            </w:pPr>
            <w:r w:rsidRPr="00597732">
              <w:rPr>
                <w:snapToGrid w:val="0"/>
              </w:rPr>
              <w:t>O</w:t>
            </w:r>
          </w:p>
        </w:tc>
      </w:tr>
      <w:tr w:rsidR="00C06F84" w:rsidRPr="00597732" w14:paraId="18B09AE4" w14:textId="77777777" w:rsidTr="00C06F84">
        <w:trPr>
          <w:jc w:val="center"/>
        </w:trPr>
        <w:tc>
          <w:tcPr>
            <w:tcW w:w="1079" w:type="pct"/>
          </w:tcPr>
          <w:p w14:paraId="49998E9F" w14:textId="77777777" w:rsidR="00C06F84" w:rsidRPr="00597732" w:rsidRDefault="00C06F84" w:rsidP="00C06F84">
            <w:pPr>
              <w:pStyle w:val="TAL"/>
            </w:pPr>
            <w:r w:rsidRPr="00597732">
              <w:t xml:space="preserve">synchPoint </w:t>
            </w:r>
          </w:p>
        </w:tc>
        <w:tc>
          <w:tcPr>
            <w:tcW w:w="3525" w:type="pct"/>
          </w:tcPr>
          <w:p w14:paraId="2301513D" w14:textId="77777777" w:rsidR="00C06F84" w:rsidRPr="00597732" w:rsidRDefault="00C06F84" w:rsidP="00C06F84">
            <w:pPr>
              <w:pStyle w:val="TAL"/>
              <w:keepNext w:val="0"/>
              <w:keepLines w:val="0"/>
            </w:pPr>
            <w:r w:rsidRPr="00597732">
              <w:t>DeltaSynchron</w:t>
            </w:r>
            <w:r>
              <w:t>iza</w:t>
            </w:r>
            <w:r w:rsidRPr="00597732">
              <w:t>tionConstDefs::SynchPoint</w:t>
            </w:r>
          </w:p>
        </w:tc>
        <w:tc>
          <w:tcPr>
            <w:tcW w:w="396" w:type="pct"/>
          </w:tcPr>
          <w:p w14:paraId="04966515" w14:textId="77777777" w:rsidR="00C06F84" w:rsidRPr="00597732" w:rsidRDefault="00C06F84" w:rsidP="00C06F84">
            <w:pPr>
              <w:pStyle w:val="TAC"/>
              <w:rPr>
                <w:snapToGrid w:val="0"/>
              </w:rPr>
            </w:pPr>
            <w:r w:rsidRPr="00597732">
              <w:rPr>
                <w:snapToGrid w:val="0"/>
              </w:rPr>
              <w:t>M</w:t>
            </w:r>
          </w:p>
        </w:tc>
      </w:tr>
      <w:tr w:rsidR="00C06F84" w:rsidRPr="00597732" w14:paraId="75A25E65" w14:textId="77777777" w:rsidTr="00C06F84">
        <w:trPr>
          <w:jc w:val="center"/>
        </w:trPr>
        <w:tc>
          <w:tcPr>
            <w:tcW w:w="1079" w:type="pct"/>
          </w:tcPr>
          <w:p w14:paraId="4A32E283" w14:textId="77777777" w:rsidR="00C06F84" w:rsidRPr="00597732" w:rsidRDefault="00C06F84" w:rsidP="00C06F84">
            <w:pPr>
              <w:pStyle w:val="TAL"/>
            </w:pPr>
            <w:r w:rsidRPr="00597732">
              <w:t>deltaLists</w:t>
            </w:r>
          </w:p>
        </w:tc>
        <w:tc>
          <w:tcPr>
            <w:tcW w:w="3525" w:type="pct"/>
          </w:tcPr>
          <w:p w14:paraId="1D289296" w14:textId="77777777" w:rsidR="00C06F84" w:rsidRPr="00597732" w:rsidRDefault="00C06F84" w:rsidP="00C06F84">
            <w:pPr>
              <w:pStyle w:val="TAL"/>
              <w:keepNext w:val="0"/>
              <w:keepLines w:val="0"/>
            </w:pPr>
            <w:r w:rsidRPr="00597732">
              <w:t>DeltaSynchron</w:t>
            </w:r>
            <w:r>
              <w:t>iza</w:t>
            </w:r>
            <w:r w:rsidRPr="00597732">
              <w:t>tionConstDefs::DeltaListsConditional</w:t>
            </w:r>
          </w:p>
        </w:tc>
        <w:tc>
          <w:tcPr>
            <w:tcW w:w="396" w:type="pct"/>
          </w:tcPr>
          <w:p w14:paraId="388C338C" w14:textId="77777777" w:rsidR="00C06F84" w:rsidRPr="00597732" w:rsidRDefault="00C06F84" w:rsidP="00C06F84">
            <w:pPr>
              <w:pStyle w:val="TAC"/>
              <w:rPr>
                <w:snapToGrid w:val="0"/>
              </w:rPr>
            </w:pPr>
            <w:r w:rsidRPr="00597732">
              <w:rPr>
                <w:snapToGrid w:val="0"/>
              </w:rPr>
              <w:t>CM</w:t>
            </w:r>
          </w:p>
        </w:tc>
      </w:tr>
      <w:tr w:rsidR="00C06F84" w:rsidRPr="00597732" w14:paraId="5FD42DD8" w14:textId="77777777" w:rsidTr="00C06F84">
        <w:trPr>
          <w:jc w:val="center"/>
        </w:trPr>
        <w:tc>
          <w:tcPr>
            <w:tcW w:w="1079" w:type="pct"/>
          </w:tcPr>
          <w:p w14:paraId="710C2F0A" w14:textId="77777777" w:rsidR="00C06F84" w:rsidRPr="00597732" w:rsidRDefault="00C06F84" w:rsidP="00C06F84">
            <w:pPr>
              <w:pStyle w:val="TAL"/>
            </w:pPr>
            <w:r w:rsidRPr="00597732">
              <w:t>newSynchPoint</w:t>
            </w:r>
          </w:p>
        </w:tc>
        <w:tc>
          <w:tcPr>
            <w:tcW w:w="3525" w:type="pct"/>
          </w:tcPr>
          <w:p w14:paraId="7B7597A1" w14:textId="77777777" w:rsidR="00C06F84" w:rsidRPr="00597732" w:rsidRDefault="00C06F84" w:rsidP="00C06F84">
            <w:pPr>
              <w:pStyle w:val="TAL"/>
              <w:keepNext w:val="0"/>
              <w:keepLines w:val="0"/>
            </w:pPr>
            <w:r w:rsidRPr="00597732">
              <w:t>DeltaSynchron</w:t>
            </w:r>
            <w:r>
              <w:t>iza</w:t>
            </w:r>
            <w:r w:rsidRPr="00597732">
              <w:t>tionConstDefs::SynchPointConditional</w:t>
            </w:r>
          </w:p>
        </w:tc>
        <w:tc>
          <w:tcPr>
            <w:tcW w:w="396" w:type="pct"/>
          </w:tcPr>
          <w:p w14:paraId="6946E536" w14:textId="77777777" w:rsidR="00C06F84" w:rsidRPr="00597732" w:rsidRDefault="00C06F84" w:rsidP="00C06F84">
            <w:pPr>
              <w:pStyle w:val="TAC"/>
              <w:rPr>
                <w:snapToGrid w:val="0"/>
              </w:rPr>
            </w:pPr>
            <w:r w:rsidRPr="00597732">
              <w:rPr>
                <w:snapToGrid w:val="0"/>
              </w:rPr>
              <w:t>CM</w:t>
            </w:r>
          </w:p>
        </w:tc>
      </w:tr>
      <w:tr w:rsidR="00C06F84" w:rsidRPr="00597732" w14:paraId="691A8A3C" w14:textId="77777777" w:rsidTr="00C06F84">
        <w:trPr>
          <w:jc w:val="center"/>
        </w:trPr>
        <w:tc>
          <w:tcPr>
            <w:tcW w:w="1079" w:type="pct"/>
          </w:tcPr>
          <w:p w14:paraId="69EFA084" w14:textId="77777777" w:rsidR="00C06F84" w:rsidRPr="00597732" w:rsidRDefault="00C06F84" w:rsidP="00C06F84">
            <w:pPr>
              <w:pStyle w:val="TAL"/>
            </w:pPr>
            <w:r w:rsidRPr="00597732">
              <w:t>status</w:t>
            </w:r>
          </w:p>
        </w:tc>
        <w:tc>
          <w:tcPr>
            <w:tcW w:w="3525" w:type="pct"/>
          </w:tcPr>
          <w:p w14:paraId="28EDDB1F" w14:textId="77777777" w:rsidR="00C06F84" w:rsidRPr="00597732" w:rsidRDefault="00C06F84" w:rsidP="00C06F84">
            <w:pPr>
              <w:pStyle w:val="TAL"/>
            </w:pPr>
            <w:r w:rsidRPr="00597732">
              <w:t>Exceptions:</w:t>
            </w:r>
          </w:p>
          <w:p w14:paraId="47FBEEB5" w14:textId="77777777" w:rsidR="00C06F84" w:rsidRPr="00597732" w:rsidRDefault="00C06F84" w:rsidP="00C06F84">
            <w:pPr>
              <w:pStyle w:val="TAL"/>
            </w:pPr>
            <w:r w:rsidRPr="00597732">
              <w:t>DeltaSynchron</w:t>
            </w:r>
            <w:r>
              <w:t>iza</w:t>
            </w:r>
            <w:r w:rsidRPr="00597732">
              <w:t>tionConstDefs::TriggerDeltaSynchOfCMData,</w:t>
            </w:r>
          </w:p>
          <w:p w14:paraId="2701634E" w14:textId="77777777" w:rsidR="00C06F84" w:rsidRPr="00597732" w:rsidRDefault="00C06F84" w:rsidP="00C06F84">
            <w:pPr>
              <w:pStyle w:val="TAL"/>
            </w:pPr>
            <w:r w:rsidRPr="00597732">
              <w:t>DeltaSynchron</w:t>
            </w:r>
            <w:r>
              <w:t>iza</w:t>
            </w:r>
            <w:r w:rsidRPr="00597732">
              <w:t xml:space="preserve">tionConstDefs::SynchronizationPointTooLongAgo, </w:t>
            </w:r>
          </w:p>
          <w:p w14:paraId="7B4B8119" w14:textId="77777777" w:rsidR="00C06F84" w:rsidRPr="00597732" w:rsidRDefault="00C06F84" w:rsidP="00C06F84">
            <w:pPr>
              <w:pStyle w:val="TAL"/>
            </w:pPr>
            <w:r w:rsidRPr="00597732">
              <w:t>DeltaSynchron</w:t>
            </w:r>
            <w:r>
              <w:t>iza</w:t>
            </w:r>
            <w:r w:rsidRPr="00597732">
              <w:t>tionConstDefs::TooManyChangesFullSynchronizationRecommended</w:t>
            </w:r>
          </w:p>
          <w:p w14:paraId="1AA48D27" w14:textId="77777777" w:rsidR="00C06F84" w:rsidRPr="00597732" w:rsidRDefault="00C06F84" w:rsidP="00C06F84">
            <w:pPr>
              <w:pStyle w:val="TAL"/>
            </w:pPr>
            <w:r w:rsidRPr="00597732">
              <w:t>DeltaSynchron</w:t>
            </w:r>
            <w:r>
              <w:t>iza</w:t>
            </w:r>
            <w:r w:rsidRPr="00597732">
              <w:t>tionConstDefs::SynchPointUnknown,</w:t>
            </w:r>
          </w:p>
          <w:p w14:paraId="35C7C864" w14:textId="77777777" w:rsidR="00C06F84" w:rsidRPr="00597732" w:rsidRDefault="00C06F84" w:rsidP="00C06F84">
            <w:pPr>
              <w:pStyle w:val="TAL"/>
            </w:pPr>
            <w:r w:rsidRPr="00597732">
              <w:t>DeltaSynchron</w:t>
            </w:r>
            <w:r>
              <w:t>iza</w:t>
            </w:r>
            <w:r w:rsidRPr="00597732">
              <w:t xml:space="preserve">tionConstDefs::DeltaSynchNotSupportedForCMData, </w:t>
            </w:r>
          </w:p>
          <w:p w14:paraId="4C5F7926" w14:textId="77777777" w:rsidR="00C06F84" w:rsidRPr="00597732" w:rsidRDefault="00C06F84" w:rsidP="00C06F84">
            <w:pPr>
              <w:pStyle w:val="TAL"/>
            </w:pPr>
            <w:r w:rsidRPr="00597732">
              <w:t>DeltaSynchron</w:t>
            </w:r>
            <w:r>
              <w:t>iza</w:t>
            </w:r>
            <w:r w:rsidRPr="00597732">
              <w:t xml:space="preserve">tionConstDefs::DeltaSynchForCMDataDeactivated, </w:t>
            </w:r>
          </w:p>
          <w:p w14:paraId="05B771F6" w14:textId="77777777" w:rsidR="00C06F84" w:rsidRPr="00597732" w:rsidRDefault="00C06F84" w:rsidP="00C06F84">
            <w:pPr>
              <w:pStyle w:val="TAL"/>
            </w:pPr>
            <w:r w:rsidRPr="00597732">
              <w:t>DeltaSynchron</w:t>
            </w:r>
            <w:r>
              <w:t>iza</w:t>
            </w:r>
            <w:r w:rsidRPr="00597732">
              <w:t>tionConstDefs::DeltaSynchNotActive,</w:t>
            </w:r>
          </w:p>
          <w:p w14:paraId="699BA4F5" w14:textId="77777777" w:rsidR="00C06F84" w:rsidRPr="00597732" w:rsidRDefault="00C06F84" w:rsidP="00C06F84">
            <w:pPr>
              <w:pStyle w:val="TAL"/>
            </w:pPr>
            <w:r w:rsidRPr="00597732">
              <w:t>GenericIRPManagementSystem::ParameterNotSupported,</w:t>
            </w:r>
          </w:p>
          <w:p w14:paraId="13144CDC" w14:textId="77777777" w:rsidR="00C06F84" w:rsidRPr="00597732" w:rsidRDefault="00C06F84" w:rsidP="00C06F84">
            <w:pPr>
              <w:pStyle w:val="TAL"/>
            </w:pPr>
            <w:r w:rsidRPr="00597732">
              <w:t>GenericIRPManagementSystem::InvalidParameter,</w:t>
            </w:r>
          </w:p>
          <w:p w14:paraId="0CD53F16" w14:textId="77777777" w:rsidR="00C06F84" w:rsidRPr="00597732" w:rsidRDefault="00C06F84" w:rsidP="00C06F84">
            <w:pPr>
              <w:pStyle w:val="TAL"/>
            </w:pPr>
            <w:r w:rsidRPr="00597732">
              <w:t>GenericIRPManagementSystem::ValueNotSupported,</w:t>
            </w:r>
          </w:p>
          <w:p w14:paraId="6BE1D414" w14:textId="77777777" w:rsidR="00C06F84" w:rsidRPr="00597732" w:rsidRDefault="00C06F84" w:rsidP="00C06F84">
            <w:pPr>
              <w:pStyle w:val="TAL"/>
            </w:pPr>
            <w:r w:rsidRPr="00597732">
              <w:t>GenericIRPManagementSystem::OperationNotSupported</w:t>
            </w:r>
          </w:p>
        </w:tc>
        <w:tc>
          <w:tcPr>
            <w:tcW w:w="396" w:type="pct"/>
          </w:tcPr>
          <w:p w14:paraId="51920018" w14:textId="77777777" w:rsidR="00C06F84" w:rsidRPr="00597732" w:rsidRDefault="00C06F84" w:rsidP="00C06F84">
            <w:pPr>
              <w:pStyle w:val="TAC"/>
              <w:rPr>
                <w:snapToGrid w:val="0"/>
              </w:rPr>
            </w:pPr>
            <w:r w:rsidRPr="00597732">
              <w:rPr>
                <w:snapToGrid w:val="0"/>
              </w:rPr>
              <w:t>M</w:t>
            </w:r>
          </w:p>
        </w:tc>
      </w:tr>
    </w:tbl>
    <w:p w14:paraId="3A3600C1" w14:textId="77777777" w:rsidR="00C06F84" w:rsidRPr="00597732" w:rsidRDefault="00C06F84" w:rsidP="00C06F84"/>
    <w:p w14:paraId="44C7C79A" w14:textId="77777777" w:rsidR="00C06F84" w:rsidRPr="00597732" w:rsidRDefault="00216091" w:rsidP="00C06F84">
      <w:pPr>
        <w:pStyle w:val="TH"/>
      </w:pPr>
      <w:r>
        <w:lastRenderedPageBreak/>
        <w:t>Table A.2</w:t>
      </w:r>
      <w:r w:rsidR="00C06F84" w:rsidRPr="00597732">
        <w:t>.3-</w:t>
      </w:r>
      <w:r w:rsidR="001B2A52">
        <w:t>4</w:t>
      </w:r>
      <w:r w:rsidR="00C06F84" w:rsidRPr="00597732">
        <w:t xml:space="preserve">: Mapping from IS </w:t>
      </w:r>
      <w:r w:rsidR="00C06F84" w:rsidRPr="00597732">
        <w:rPr>
          <w:rFonts w:ascii="Courier New" w:hAnsi="Courier New" w:cs="Courier New"/>
          <w:b w:val="0"/>
        </w:rPr>
        <w:t>triggerDeltaSynchOfAlarms</w:t>
      </w:r>
      <w:r w:rsidR="00C06F84" w:rsidRPr="00597732">
        <w:t xml:space="preserve"> parameters to SS equivalents</w:t>
      </w:r>
    </w:p>
    <w:tbl>
      <w:tblPr>
        <w:tblW w:w="512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146"/>
        <w:gridCol w:w="7013"/>
        <w:gridCol w:w="788"/>
      </w:tblGrid>
      <w:tr w:rsidR="00C06F84" w:rsidRPr="00597732" w14:paraId="52649905" w14:textId="77777777" w:rsidTr="00C06F84">
        <w:trPr>
          <w:jc w:val="center"/>
        </w:trPr>
        <w:tc>
          <w:tcPr>
            <w:tcW w:w="1079" w:type="pct"/>
            <w:shd w:val="pct15" w:color="auto" w:fill="FFFFFF"/>
          </w:tcPr>
          <w:p w14:paraId="3F413078" w14:textId="77777777" w:rsidR="00C06F84" w:rsidRPr="00597732" w:rsidRDefault="00C06F84" w:rsidP="00C06F84">
            <w:pPr>
              <w:pStyle w:val="TAH"/>
            </w:pPr>
            <w:r w:rsidRPr="00597732">
              <w:t>IS Operation parameter</w:t>
            </w:r>
          </w:p>
        </w:tc>
        <w:tc>
          <w:tcPr>
            <w:tcW w:w="3525" w:type="pct"/>
            <w:shd w:val="pct15" w:color="auto" w:fill="FFFFFF"/>
          </w:tcPr>
          <w:p w14:paraId="42ED370C" w14:textId="77777777" w:rsidR="00C06F84" w:rsidRPr="00597732" w:rsidRDefault="00C06F84" w:rsidP="00C06F84">
            <w:pPr>
              <w:pStyle w:val="TAH"/>
            </w:pPr>
            <w:r w:rsidRPr="00597732">
              <w:t>SS Method parameter</w:t>
            </w:r>
          </w:p>
        </w:tc>
        <w:tc>
          <w:tcPr>
            <w:tcW w:w="396" w:type="pct"/>
            <w:shd w:val="pct15" w:color="auto" w:fill="FFFFFF"/>
          </w:tcPr>
          <w:p w14:paraId="21659DD4" w14:textId="77777777" w:rsidR="00C06F84" w:rsidRPr="00597732" w:rsidRDefault="00C06F84" w:rsidP="00C06F84">
            <w:pPr>
              <w:pStyle w:val="TAH"/>
            </w:pPr>
            <w:r w:rsidRPr="00597732">
              <w:t>Qualifier</w:t>
            </w:r>
          </w:p>
        </w:tc>
      </w:tr>
      <w:tr w:rsidR="00C06F84" w:rsidRPr="00597732" w14:paraId="3486C24D" w14:textId="77777777" w:rsidTr="00C06F84">
        <w:trPr>
          <w:jc w:val="center"/>
        </w:trPr>
        <w:tc>
          <w:tcPr>
            <w:tcW w:w="1079" w:type="pct"/>
          </w:tcPr>
          <w:p w14:paraId="784F27D5" w14:textId="77777777" w:rsidR="00C06F84" w:rsidRPr="00597732" w:rsidRDefault="00C06F84" w:rsidP="00C06F84">
            <w:pPr>
              <w:pStyle w:val="TAL"/>
            </w:pPr>
            <w:r w:rsidRPr="00597732">
              <w:t>managerReference</w:t>
            </w:r>
          </w:p>
        </w:tc>
        <w:tc>
          <w:tcPr>
            <w:tcW w:w="3525" w:type="pct"/>
          </w:tcPr>
          <w:p w14:paraId="0FB8207A" w14:textId="77777777" w:rsidR="00C06F84" w:rsidRPr="00597732" w:rsidRDefault="00C06F84" w:rsidP="00C06F84">
            <w:pPr>
              <w:pStyle w:val="TAL"/>
              <w:rPr>
                <w:snapToGrid w:val="0"/>
                <w:highlight w:val="yellow"/>
              </w:rPr>
            </w:pPr>
            <w:r w:rsidRPr="00597732">
              <w:t>DeltaSynchron</w:t>
            </w:r>
            <w:r>
              <w:t>iza</w:t>
            </w:r>
            <w:r w:rsidRPr="00597732">
              <w:t>tionConstDefs::ManagerReference</w:t>
            </w:r>
          </w:p>
        </w:tc>
        <w:tc>
          <w:tcPr>
            <w:tcW w:w="396" w:type="pct"/>
          </w:tcPr>
          <w:p w14:paraId="25C292CE" w14:textId="77777777" w:rsidR="00C06F84" w:rsidRPr="00597732" w:rsidRDefault="00C06F84" w:rsidP="00C06F84">
            <w:pPr>
              <w:pStyle w:val="TAC"/>
              <w:rPr>
                <w:snapToGrid w:val="0"/>
              </w:rPr>
            </w:pPr>
            <w:r w:rsidRPr="00597732">
              <w:rPr>
                <w:snapToGrid w:val="0"/>
              </w:rPr>
              <w:t>M</w:t>
            </w:r>
          </w:p>
        </w:tc>
      </w:tr>
      <w:tr w:rsidR="00C06F84" w:rsidRPr="00597732" w14:paraId="7DA8A416" w14:textId="77777777" w:rsidTr="00C06F84">
        <w:trPr>
          <w:jc w:val="center"/>
        </w:trPr>
        <w:tc>
          <w:tcPr>
            <w:tcW w:w="1079" w:type="pct"/>
          </w:tcPr>
          <w:p w14:paraId="30D8D92B" w14:textId="77777777" w:rsidR="00C06F84" w:rsidRPr="00597732" w:rsidRDefault="00C06F84" w:rsidP="00C06F84">
            <w:pPr>
              <w:pStyle w:val="TAL"/>
            </w:pPr>
            <w:r w:rsidRPr="00597732">
              <w:t>dataRequested</w:t>
            </w:r>
          </w:p>
        </w:tc>
        <w:tc>
          <w:tcPr>
            <w:tcW w:w="3525" w:type="pct"/>
          </w:tcPr>
          <w:p w14:paraId="0A100E42" w14:textId="77777777" w:rsidR="00C06F84" w:rsidRPr="00597732" w:rsidRDefault="00C06F84" w:rsidP="00C06F84">
            <w:pPr>
              <w:pStyle w:val="TAL"/>
            </w:pPr>
            <w:r w:rsidRPr="00597732">
              <w:t>DeltaSynchron</w:t>
            </w:r>
            <w:r>
              <w:t>iza</w:t>
            </w:r>
            <w:r w:rsidRPr="00597732">
              <w:t>tionConstDefs::AlarmDataRequested</w:t>
            </w:r>
          </w:p>
        </w:tc>
        <w:tc>
          <w:tcPr>
            <w:tcW w:w="396" w:type="pct"/>
          </w:tcPr>
          <w:p w14:paraId="24FF9FF8" w14:textId="77777777" w:rsidR="00C06F84" w:rsidRPr="00597732" w:rsidRDefault="00C06F84" w:rsidP="00C06F84">
            <w:pPr>
              <w:pStyle w:val="TAC"/>
              <w:rPr>
                <w:snapToGrid w:val="0"/>
              </w:rPr>
            </w:pPr>
            <w:r>
              <w:rPr>
                <w:snapToGrid w:val="0"/>
              </w:rPr>
              <w:t>M</w:t>
            </w:r>
          </w:p>
        </w:tc>
      </w:tr>
      <w:tr w:rsidR="00C06F84" w:rsidRPr="00597732" w14:paraId="40A81820" w14:textId="77777777" w:rsidTr="00C06F84">
        <w:trPr>
          <w:jc w:val="center"/>
        </w:trPr>
        <w:tc>
          <w:tcPr>
            <w:tcW w:w="1079" w:type="pct"/>
          </w:tcPr>
          <w:p w14:paraId="49ABECA2" w14:textId="77777777" w:rsidR="00C06F84" w:rsidRPr="00597732" w:rsidRDefault="00C06F84" w:rsidP="00C06F84">
            <w:pPr>
              <w:pStyle w:val="TAL"/>
            </w:pPr>
            <w:r w:rsidRPr="00597732">
              <w:t>baseMOInstance</w:t>
            </w:r>
          </w:p>
        </w:tc>
        <w:tc>
          <w:tcPr>
            <w:tcW w:w="3525" w:type="pct"/>
          </w:tcPr>
          <w:p w14:paraId="63A1DA71" w14:textId="77777777" w:rsidR="00C06F84" w:rsidRPr="00597732" w:rsidRDefault="00C06F84" w:rsidP="00C06F84">
            <w:pPr>
              <w:pStyle w:val="TAL"/>
              <w:keepNext w:val="0"/>
              <w:keepLines w:val="0"/>
            </w:pPr>
            <w:r w:rsidRPr="00597732">
              <w:t>KernelCmConstDefs::DN</w:t>
            </w:r>
          </w:p>
        </w:tc>
        <w:tc>
          <w:tcPr>
            <w:tcW w:w="396" w:type="pct"/>
          </w:tcPr>
          <w:p w14:paraId="534607DA" w14:textId="77777777" w:rsidR="00C06F84" w:rsidRPr="00597732" w:rsidRDefault="00C06F84" w:rsidP="00C06F84">
            <w:pPr>
              <w:pStyle w:val="TAC"/>
              <w:rPr>
                <w:snapToGrid w:val="0"/>
              </w:rPr>
            </w:pPr>
            <w:r w:rsidRPr="00597732">
              <w:rPr>
                <w:snapToGrid w:val="0"/>
              </w:rPr>
              <w:t>O</w:t>
            </w:r>
          </w:p>
        </w:tc>
      </w:tr>
      <w:tr w:rsidR="00C06F84" w:rsidRPr="00597732" w14:paraId="3177E0E6" w14:textId="77777777" w:rsidTr="00C06F84">
        <w:trPr>
          <w:jc w:val="center"/>
        </w:trPr>
        <w:tc>
          <w:tcPr>
            <w:tcW w:w="1079" w:type="pct"/>
          </w:tcPr>
          <w:p w14:paraId="0BB26CFA" w14:textId="77777777" w:rsidR="00C06F84" w:rsidRPr="00597732" w:rsidRDefault="00C06F84" w:rsidP="00C06F84">
            <w:pPr>
              <w:pStyle w:val="TAL"/>
            </w:pPr>
            <w:r w:rsidRPr="00597732">
              <w:t>scope</w:t>
            </w:r>
          </w:p>
        </w:tc>
        <w:tc>
          <w:tcPr>
            <w:tcW w:w="3525" w:type="pct"/>
          </w:tcPr>
          <w:p w14:paraId="570B7521" w14:textId="77777777" w:rsidR="00C06F84" w:rsidRPr="00597732" w:rsidRDefault="00C06F84" w:rsidP="00C06F84">
            <w:pPr>
              <w:pStyle w:val="TAL"/>
              <w:keepNext w:val="0"/>
              <w:keepLines w:val="0"/>
            </w:pPr>
            <w:r w:rsidRPr="00597732">
              <w:t>KernelCmConstDefs::ScopeTypeOpt</w:t>
            </w:r>
          </w:p>
        </w:tc>
        <w:tc>
          <w:tcPr>
            <w:tcW w:w="396" w:type="pct"/>
          </w:tcPr>
          <w:p w14:paraId="6D9969AC" w14:textId="77777777" w:rsidR="00C06F84" w:rsidRPr="00597732" w:rsidRDefault="00C06F84" w:rsidP="00C06F84">
            <w:pPr>
              <w:pStyle w:val="TAC"/>
              <w:rPr>
                <w:snapToGrid w:val="0"/>
              </w:rPr>
            </w:pPr>
            <w:r w:rsidRPr="00597732">
              <w:rPr>
                <w:snapToGrid w:val="0"/>
              </w:rPr>
              <w:t>O</w:t>
            </w:r>
          </w:p>
        </w:tc>
      </w:tr>
      <w:tr w:rsidR="00C06F84" w:rsidRPr="00597732" w14:paraId="59E2B487" w14:textId="77777777" w:rsidTr="00C06F84">
        <w:trPr>
          <w:jc w:val="center"/>
        </w:trPr>
        <w:tc>
          <w:tcPr>
            <w:tcW w:w="1079" w:type="pct"/>
          </w:tcPr>
          <w:p w14:paraId="5EFBA34E" w14:textId="77777777" w:rsidR="00C06F84" w:rsidRPr="00597732" w:rsidRDefault="00C06F84" w:rsidP="00C06F84">
            <w:pPr>
              <w:pStyle w:val="TAL"/>
            </w:pPr>
            <w:r w:rsidRPr="00597732">
              <w:t xml:space="preserve">synchPoint </w:t>
            </w:r>
          </w:p>
        </w:tc>
        <w:tc>
          <w:tcPr>
            <w:tcW w:w="3525" w:type="pct"/>
          </w:tcPr>
          <w:p w14:paraId="76B4D9AC" w14:textId="77777777" w:rsidR="00C06F84" w:rsidRPr="00597732" w:rsidRDefault="00C06F84" w:rsidP="00C06F84">
            <w:pPr>
              <w:pStyle w:val="TAL"/>
              <w:keepNext w:val="0"/>
              <w:keepLines w:val="0"/>
            </w:pPr>
            <w:r w:rsidRPr="00597732">
              <w:t>DeltaSynchron</w:t>
            </w:r>
            <w:r>
              <w:t>iza</w:t>
            </w:r>
            <w:r w:rsidRPr="00597732">
              <w:t>tionConstDefs::SynchPoint</w:t>
            </w:r>
          </w:p>
        </w:tc>
        <w:tc>
          <w:tcPr>
            <w:tcW w:w="396" w:type="pct"/>
          </w:tcPr>
          <w:p w14:paraId="130FA2BC" w14:textId="77777777" w:rsidR="00C06F84" w:rsidRPr="00597732" w:rsidRDefault="00C06F84" w:rsidP="00C06F84">
            <w:pPr>
              <w:pStyle w:val="TAC"/>
              <w:rPr>
                <w:snapToGrid w:val="0"/>
              </w:rPr>
            </w:pPr>
            <w:r w:rsidRPr="00597732">
              <w:rPr>
                <w:snapToGrid w:val="0"/>
              </w:rPr>
              <w:t>M</w:t>
            </w:r>
          </w:p>
        </w:tc>
      </w:tr>
      <w:tr w:rsidR="00C06F84" w:rsidRPr="00597732" w14:paraId="16F1BF85" w14:textId="77777777" w:rsidTr="00C06F84">
        <w:trPr>
          <w:jc w:val="center"/>
        </w:trPr>
        <w:tc>
          <w:tcPr>
            <w:tcW w:w="1079" w:type="pct"/>
          </w:tcPr>
          <w:p w14:paraId="69347BA7" w14:textId="77777777" w:rsidR="00C06F84" w:rsidRPr="00597732" w:rsidRDefault="00C06F84" w:rsidP="00C06F84">
            <w:pPr>
              <w:pStyle w:val="TAL"/>
            </w:pPr>
            <w:r w:rsidRPr="00597732">
              <w:t>deltaLists</w:t>
            </w:r>
          </w:p>
        </w:tc>
        <w:tc>
          <w:tcPr>
            <w:tcW w:w="3525" w:type="pct"/>
          </w:tcPr>
          <w:p w14:paraId="1D78A2FE" w14:textId="77777777" w:rsidR="00C06F84" w:rsidRPr="00597732" w:rsidRDefault="00C06F84" w:rsidP="00C06F84">
            <w:pPr>
              <w:pStyle w:val="TAL"/>
              <w:keepNext w:val="0"/>
              <w:keepLines w:val="0"/>
            </w:pPr>
            <w:r w:rsidRPr="00597732">
              <w:t>DeltaSynchron</w:t>
            </w:r>
            <w:r>
              <w:t>iza</w:t>
            </w:r>
            <w:r w:rsidRPr="00597732">
              <w:t>tionConstDefs::DeltaListsConditional</w:t>
            </w:r>
          </w:p>
        </w:tc>
        <w:tc>
          <w:tcPr>
            <w:tcW w:w="396" w:type="pct"/>
          </w:tcPr>
          <w:p w14:paraId="38119E46" w14:textId="77777777" w:rsidR="00C06F84" w:rsidRPr="00597732" w:rsidRDefault="00C06F84" w:rsidP="00C06F84">
            <w:pPr>
              <w:pStyle w:val="TAC"/>
              <w:rPr>
                <w:snapToGrid w:val="0"/>
              </w:rPr>
            </w:pPr>
            <w:r w:rsidRPr="00597732">
              <w:rPr>
                <w:snapToGrid w:val="0"/>
              </w:rPr>
              <w:t>CM</w:t>
            </w:r>
          </w:p>
        </w:tc>
      </w:tr>
      <w:tr w:rsidR="00C06F84" w:rsidRPr="00597732" w14:paraId="28CFD41A" w14:textId="77777777" w:rsidTr="00C06F84">
        <w:trPr>
          <w:jc w:val="center"/>
        </w:trPr>
        <w:tc>
          <w:tcPr>
            <w:tcW w:w="1079" w:type="pct"/>
          </w:tcPr>
          <w:p w14:paraId="534D0DDC" w14:textId="77777777" w:rsidR="00C06F84" w:rsidRPr="00597732" w:rsidRDefault="00C06F84" w:rsidP="00C06F84">
            <w:pPr>
              <w:pStyle w:val="TAL"/>
            </w:pPr>
            <w:r w:rsidRPr="00597732">
              <w:t>newSynchPoint</w:t>
            </w:r>
          </w:p>
        </w:tc>
        <w:tc>
          <w:tcPr>
            <w:tcW w:w="3525" w:type="pct"/>
          </w:tcPr>
          <w:p w14:paraId="4E1981C5" w14:textId="77777777" w:rsidR="00C06F84" w:rsidRPr="00597732" w:rsidRDefault="00C06F84" w:rsidP="00C06F84">
            <w:pPr>
              <w:pStyle w:val="TAL"/>
              <w:keepNext w:val="0"/>
              <w:keepLines w:val="0"/>
            </w:pPr>
            <w:r w:rsidRPr="00597732">
              <w:t>DeltaSynchron</w:t>
            </w:r>
            <w:r>
              <w:t>iza</w:t>
            </w:r>
            <w:r w:rsidRPr="00597732">
              <w:t>tionConstDefs::SynchPointConditional</w:t>
            </w:r>
          </w:p>
        </w:tc>
        <w:tc>
          <w:tcPr>
            <w:tcW w:w="396" w:type="pct"/>
          </w:tcPr>
          <w:p w14:paraId="43943C08" w14:textId="77777777" w:rsidR="00C06F84" w:rsidRPr="00597732" w:rsidRDefault="00C06F84" w:rsidP="00C06F84">
            <w:pPr>
              <w:pStyle w:val="TAC"/>
              <w:rPr>
                <w:snapToGrid w:val="0"/>
              </w:rPr>
            </w:pPr>
            <w:r w:rsidRPr="00597732">
              <w:rPr>
                <w:snapToGrid w:val="0"/>
              </w:rPr>
              <w:t>CM</w:t>
            </w:r>
          </w:p>
        </w:tc>
      </w:tr>
      <w:tr w:rsidR="00C06F84" w:rsidRPr="00597732" w14:paraId="16014ABA" w14:textId="77777777" w:rsidTr="00C06F84">
        <w:trPr>
          <w:jc w:val="center"/>
        </w:trPr>
        <w:tc>
          <w:tcPr>
            <w:tcW w:w="1079" w:type="pct"/>
          </w:tcPr>
          <w:p w14:paraId="4808B114" w14:textId="77777777" w:rsidR="00C06F84" w:rsidRPr="00597732" w:rsidRDefault="00C06F84" w:rsidP="00C06F84">
            <w:pPr>
              <w:pStyle w:val="TAL"/>
            </w:pPr>
            <w:r w:rsidRPr="00597732">
              <w:t>status</w:t>
            </w:r>
          </w:p>
        </w:tc>
        <w:tc>
          <w:tcPr>
            <w:tcW w:w="3525" w:type="pct"/>
          </w:tcPr>
          <w:p w14:paraId="107E189F" w14:textId="77777777" w:rsidR="00C06F84" w:rsidRPr="00597732" w:rsidRDefault="00C06F84" w:rsidP="00C06F84">
            <w:pPr>
              <w:pStyle w:val="TAL"/>
            </w:pPr>
            <w:r w:rsidRPr="00597732">
              <w:t>Exceptions:</w:t>
            </w:r>
          </w:p>
          <w:p w14:paraId="508342C2" w14:textId="77777777" w:rsidR="00C06F84" w:rsidRPr="00597732" w:rsidRDefault="00C06F84" w:rsidP="00C06F84">
            <w:pPr>
              <w:pStyle w:val="TAL"/>
            </w:pPr>
            <w:r w:rsidRPr="00597732">
              <w:t>DeltaSynchron</w:t>
            </w:r>
            <w:r>
              <w:t>iza</w:t>
            </w:r>
            <w:r w:rsidRPr="00597732">
              <w:t>tionConstDefs::TriggerDeltaSynchOfAlarms,</w:t>
            </w:r>
          </w:p>
          <w:p w14:paraId="56A4F2C1" w14:textId="77777777" w:rsidR="00C06F84" w:rsidRPr="00597732" w:rsidRDefault="00C06F84" w:rsidP="00C06F84">
            <w:pPr>
              <w:pStyle w:val="TAL"/>
            </w:pPr>
            <w:r w:rsidRPr="00597732">
              <w:t>DeltaSynchron</w:t>
            </w:r>
            <w:r>
              <w:t>iza</w:t>
            </w:r>
            <w:r w:rsidRPr="00597732">
              <w:t xml:space="preserve">tionConstDefs::SynchronizationPointTooLongAgo, </w:t>
            </w:r>
          </w:p>
          <w:p w14:paraId="1101ADA2" w14:textId="77777777" w:rsidR="00C06F84" w:rsidRPr="00597732" w:rsidRDefault="00C06F84" w:rsidP="00C06F84">
            <w:pPr>
              <w:pStyle w:val="TAL"/>
            </w:pPr>
            <w:r w:rsidRPr="00597732">
              <w:t>DeltaSynchron</w:t>
            </w:r>
            <w:r>
              <w:t>iza</w:t>
            </w:r>
            <w:r w:rsidRPr="00597732">
              <w:t>tionConstDefs::TooManyChangesFullSynchronizationRecommended</w:t>
            </w:r>
          </w:p>
          <w:p w14:paraId="086ED953" w14:textId="77777777" w:rsidR="00C06F84" w:rsidRPr="00597732" w:rsidRDefault="00C06F84" w:rsidP="00C06F84">
            <w:pPr>
              <w:pStyle w:val="TAL"/>
            </w:pPr>
            <w:r w:rsidRPr="00597732">
              <w:t>DeltaSynchron</w:t>
            </w:r>
            <w:r>
              <w:t>iza</w:t>
            </w:r>
            <w:r w:rsidRPr="00597732">
              <w:t>tionConstDefs::SynchPointUnknown,</w:t>
            </w:r>
          </w:p>
          <w:p w14:paraId="1F9404D8" w14:textId="77777777" w:rsidR="00C06F84" w:rsidRPr="00597732" w:rsidRDefault="00C06F84" w:rsidP="00C06F84">
            <w:pPr>
              <w:pStyle w:val="TAL"/>
            </w:pPr>
            <w:r w:rsidRPr="00597732">
              <w:t>DeltaSynchron</w:t>
            </w:r>
            <w:r>
              <w:t>iza</w:t>
            </w:r>
            <w:r w:rsidRPr="00597732">
              <w:t xml:space="preserve">tionConstDefs::DeltaSynchNotSupportedForAlarms, </w:t>
            </w:r>
          </w:p>
          <w:p w14:paraId="0C8A9515" w14:textId="77777777" w:rsidR="00C06F84" w:rsidRPr="00597732" w:rsidRDefault="00C06F84" w:rsidP="00C06F84">
            <w:pPr>
              <w:pStyle w:val="TAL"/>
            </w:pPr>
            <w:r w:rsidRPr="00597732">
              <w:t>DeltaSynchron</w:t>
            </w:r>
            <w:r>
              <w:t>iza</w:t>
            </w:r>
            <w:r w:rsidRPr="00597732">
              <w:t xml:space="preserve">tionConstDefs::DeltaSynchForAlarmsNotActive, </w:t>
            </w:r>
          </w:p>
          <w:p w14:paraId="3B860C76" w14:textId="77777777" w:rsidR="00C06F84" w:rsidRPr="00597732" w:rsidRDefault="00C06F84" w:rsidP="00C06F84">
            <w:pPr>
              <w:pStyle w:val="TAL"/>
            </w:pPr>
            <w:r w:rsidRPr="00597732">
              <w:t>DeltaSynchron</w:t>
            </w:r>
            <w:r>
              <w:t>iza</w:t>
            </w:r>
            <w:r w:rsidRPr="00597732">
              <w:t>tionConstDefs::DeltaSynchNotActive,</w:t>
            </w:r>
          </w:p>
          <w:p w14:paraId="2098EFCC" w14:textId="77777777" w:rsidR="00C06F84" w:rsidRPr="00597732" w:rsidRDefault="00C06F84" w:rsidP="00C06F84">
            <w:pPr>
              <w:pStyle w:val="TAL"/>
            </w:pPr>
            <w:r w:rsidRPr="00597732">
              <w:t>GenericIRPManagementSystem::ParameterNotSupported,</w:t>
            </w:r>
          </w:p>
          <w:p w14:paraId="2634324A" w14:textId="77777777" w:rsidR="00C06F84" w:rsidRPr="00597732" w:rsidRDefault="00C06F84" w:rsidP="00C06F84">
            <w:pPr>
              <w:pStyle w:val="TAL"/>
            </w:pPr>
            <w:r w:rsidRPr="00597732">
              <w:t>GenericIRPManagementSystem::InvalidParameter,</w:t>
            </w:r>
          </w:p>
          <w:p w14:paraId="3B79F7CE" w14:textId="77777777" w:rsidR="00C06F84" w:rsidRPr="00597732" w:rsidRDefault="00C06F84" w:rsidP="00C06F84">
            <w:pPr>
              <w:pStyle w:val="TAL"/>
            </w:pPr>
            <w:r w:rsidRPr="00597732">
              <w:t>GenericIRPManagementSystem::ValueNotSupported,</w:t>
            </w:r>
          </w:p>
          <w:p w14:paraId="51247925" w14:textId="77777777" w:rsidR="00C06F84" w:rsidRPr="00597732" w:rsidRDefault="00C06F84" w:rsidP="00C06F84">
            <w:pPr>
              <w:pStyle w:val="TAL"/>
            </w:pPr>
            <w:r w:rsidRPr="00597732">
              <w:t>GenericIRPManagementSystem::OperationNotSupported</w:t>
            </w:r>
          </w:p>
        </w:tc>
        <w:tc>
          <w:tcPr>
            <w:tcW w:w="396" w:type="pct"/>
          </w:tcPr>
          <w:p w14:paraId="7F485C13" w14:textId="77777777" w:rsidR="00C06F84" w:rsidRPr="00597732" w:rsidRDefault="00C06F84" w:rsidP="00C06F84">
            <w:pPr>
              <w:pStyle w:val="TAC"/>
              <w:rPr>
                <w:snapToGrid w:val="0"/>
              </w:rPr>
            </w:pPr>
            <w:r w:rsidRPr="00597732">
              <w:rPr>
                <w:snapToGrid w:val="0"/>
              </w:rPr>
              <w:t>M</w:t>
            </w:r>
          </w:p>
        </w:tc>
      </w:tr>
    </w:tbl>
    <w:p w14:paraId="4A9C84EE" w14:textId="77777777" w:rsidR="00C06F84" w:rsidRPr="00597732" w:rsidRDefault="00C06F84" w:rsidP="00C06F84"/>
    <w:p w14:paraId="71A4839D" w14:textId="77777777" w:rsidR="00C06F84" w:rsidRPr="00597732" w:rsidRDefault="00C06F84" w:rsidP="00C96D4E">
      <w:pPr>
        <w:pStyle w:val="Heading2"/>
      </w:pPr>
      <w:r>
        <w:br w:type="page"/>
      </w:r>
      <w:bookmarkStart w:id="24" w:name="_Toc335991981"/>
      <w:r w:rsidR="00216091">
        <w:rPr>
          <w:lang w:eastAsia="zh-CN"/>
        </w:rPr>
        <w:lastRenderedPageBreak/>
        <w:t>A.2</w:t>
      </w:r>
      <w:r w:rsidRPr="00597732">
        <w:rPr>
          <w:lang w:eastAsia="zh-CN"/>
        </w:rPr>
        <w:t>.4</w:t>
      </w:r>
      <w:r w:rsidRPr="00597732">
        <w:rPr>
          <w:lang w:eastAsia="zh-CN"/>
        </w:rPr>
        <w:tab/>
        <w:t>Notification parameter mapping</w:t>
      </w:r>
      <w:bookmarkEnd w:id="24"/>
    </w:p>
    <w:p w14:paraId="4F5A001E" w14:textId="77777777" w:rsidR="00C06F84" w:rsidRPr="00597732" w:rsidRDefault="00C06F84" w:rsidP="00C06F84">
      <w:r w:rsidRPr="00597732">
        <w:t xml:space="preserve">The </w:t>
      </w:r>
      <w:r w:rsidRPr="00597732">
        <w:rPr>
          <w:lang w:eastAsia="zh-CN"/>
        </w:rPr>
        <w:t>delta synchron</w:t>
      </w:r>
      <w:r>
        <w:rPr>
          <w:lang w:eastAsia="zh-CN"/>
        </w:rPr>
        <w:t>iza</w:t>
      </w:r>
      <w:r w:rsidRPr="00597732">
        <w:rPr>
          <w:lang w:eastAsia="zh-CN"/>
        </w:rPr>
        <w:t>tion Information Service</w:t>
      </w:r>
      <w:r w:rsidRPr="00597732">
        <w:t xml:space="preserve"> defines semantics of parameters carried in notifications. The following table indicates the mapping of these parameters to their OMG CORBA Structured Event (defined in OMG Notification Service [</w:t>
      </w:r>
      <w:r w:rsidR="00216091">
        <w:rPr>
          <w:lang w:eastAsia="zh-CN"/>
        </w:rPr>
        <w:t>12</w:t>
      </w:r>
      <w:r w:rsidRPr="00597732">
        <w:t>]) equivalents. The composition of OMG Structured Event, as defined in the OMG Notification Service [</w:t>
      </w:r>
      <w:r w:rsidR="00216091">
        <w:rPr>
          <w:lang w:eastAsia="zh-CN"/>
        </w:rPr>
        <w:t>12</w:t>
      </w:r>
      <w:r w:rsidRPr="00597732">
        <w:t>], is:</w:t>
      </w:r>
    </w:p>
    <w:p w14:paraId="4AC34FE5" w14:textId="77777777" w:rsidR="00C06F84" w:rsidRPr="00597732" w:rsidRDefault="00C06F84" w:rsidP="00C06F84">
      <w:pPr>
        <w:pStyle w:val="PL"/>
      </w:pPr>
      <w:r w:rsidRPr="00597732">
        <w:t>Header</w:t>
      </w:r>
    </w:p>
    <w:p w14:paraId="41DCEB98" w14:textId="77777777" w:rsidR="00C06F84" w:rsidRPr="00597732" w:rsidRDefault="00C06F84" w:rsidP="00C06F84">
      <w:pPr>
        <w:pStyle w:val="PL"/>
      </w:pPr>
      <w:r w:rsidRPr="00597732">
        <w:t xml:space="preserve">      Fixed Header</w:t>
      </w:r>
    </w:p>
    <w:p w14:paraId="5346F32B" w14:textId="77777777" w:rsidR="00C06F84" w:rsidRPr="00597732" w:rsidRDefault="00C06F84" w:rsidP="00C06F84">
      <w:pPr>
        <w:pStyle w:val="PL"/>
      </w:pPr>
      <w:r w:rsidRPr="00597732">
        <w:t xml:space="preserve">           domain_name</w:t>
      </w:r>
    </w:p>
    <w:p w14:paraId="63EBA75D" w14:textId="77777777" w:rsidR="00C06F84" w:rsidRPr="00597732" w:rsidRDefault="00C06F84" w:rsidP="00C06F84">
      <w:pPr>
        <w:pStyle w:val="PL"/>
      </w:pPr>
      <w:r w:rsidRPr="00597732">
        <w:t xml:space="preserve">           type_name</w:t>
      </w:r>
    </w:p>
    <w:p w14:paraId="62808675" w14:textId="77777777" w:rsidR="00C06F84" w:rsidRPr="00597732" w:rsidRDefault="00C06F84" w:rsidP="00C06F84">
      <w:pPr>
        <w:pStyle w:val="PL"/>
      </w:pPr>
      <w:r w:rsidRPr="00597732">
        <w:t xml:space="preserve">           event_name</w:t>
      </w:r>
    </w:p>
    <w:p w14:paraId="77B31104" w14:textId="77777777" w:rsidR="00C06F84" w:rsidRPr="00597732" w:rsidRDefault="00C06F84" w:rsidP="00C06F84">
      <w:pPr>
        <w:pStyle w:val="PL"/>
      </w:pPr>
      <w:r w:rsidRPr="00597732">
        <w:t xml:space="preserve">      Variable Header</w:t>
      </w:r>
    </w:p>
    <w:p w14:paraId="2BA0B07A" w14:textId="77777777" w:rsidR="00C06F84" w:rsidRPr="00597732" w:rsidRDefault="00C06F84" w:rsidP="00C06F84">
      <w:pPr>
        <w:pStyle w:val="PL"/>
      </w:pPr>
      <w:r w:rsidRPr="00597732">
        <w:t>Body</w:t>
      </w:r>
    </w:p>
    <w:p w14:paraId="4E9F130F" w14:textId="77777777" w:rsidR="00C06F84" w:rsidRPr="00597732" w:rsidRDefault="00C06F84" w:rsidP="00C06F84">
      <w:pPr>
        <w:pStyle w:val="PL"/>
      </w:pPr>
      <w:r w:rsidRPr="00597732">
        <w:t xml:space="preserve">      filterable_body_fields</w:t>
      </w:r>
    </w:p>
    <w:p w14:paraId="47AAFF04" w14:textId="77777777" w:rsidR="00C06F84" w:rsidRPr="00597732" w:rsidRDefault="00C06F84" w:rsidP="00C06F84">
      <w:pPr>
        <w:pStyle w:val="PL"/>
      </w:pPr>
      <w:r w:rsidRPr="00597732">
        <w:t xml:space="preserve">      remaining_body</w:t>
      </w:r>
    </w:p>
    <w:p w14:paraId="06060AC2" w14:textId="77777777" w:rsidR="00C06F84" w:rsidRPr="00597732" w:rsidRDefault="00C06F84" w:rsidP="00C06F84">
      <w:pPr>
        <w:pStyle w:val="PL"/>
      </w:pPr>
    </w:p>
    <w:p w14:paraId="30D760D6" w14:textId="77777777" w:rsidR="00C06F84" w:rsidRDefault="00C06F84" w:rsidP="00C06F84">
      <w:r w:rsidRPr="00597732">
        <w:t xml:space="preserve">The following tables list all OMG Structured Event attributes in the second column. The first column identifies the </w:t>
      </w:r>
      <w:r w:rsidRPr="00597732">
        <w:rPr>
          <w:lang w:eastAsia="zh-CN"/>
        </w:rPr>
        <w:t>delta synchron</w:t>
      </w:r>
      <w:r>
        <w:rPr>
          <w:lang w:eastAsia="zh-CN"/>
        </w:rPr>
        <w:t>iza</w:t>
      </w:r>
      <w:r w:rsidRPr="00597732">
        <w:rPr>
          <w:lang w:eastAsia="zh-CN"/>
        </w:rPr>
        <w:t>tion Information Service</w:t>
      </w:r>
      <w:r w:rsidRPr="00597732">
        <w:t xml:space="preserve"> defined notification parameters.</w:t>
      </w:r>
    </w:p>
    <w:p w14:paraId="51AAB999" w14:textId="77777777" w:rsidR="00C06F84" w:rsidRPr="00597732" w:rsidRDefault="00C06F84" w:rsidP="00C06F84">
      <w:pPr>
        <w:pStyle w:val="TH"/>
        <w:keepLines w:val="0"/>
        <w:widowControl w:val="0"/>
      </w:pPr>
      <w:r>
        <w:br w:type="page"/>
      </w:r>
      <w:r w:rsidRPr="00597732">
        <w:lastRenderedPageBreak/>
        <w:t xml:space="preserve">Table </w:t>
      </w:r>
      <w:r w:rsidR="004B6271">
        <w:rPr>
          <w:lang w:eastAsia="zh-CN"/>
        </w:rPr>
        <w:t>A.2</w:t>
      </w:r>
      <w:r w:rsidRPr="00597732">
        <w:rPr>
          <w:lang w:eastAsia="zh-CN"/>
        </w:rPr>
        <w:t>.4-1</w:t>
      </w:r>
      <w:r w:rsidRPr="00597732">
        <w:t xml:space="preserve">: Mapping for </w:t>
      </w:r>
      <w:r w:rsidRPr="00597732">
        <w:rPr>
          <w:rFonts w:ascii="Courier New" w:hAnsi="Courier New" w:cs="Courier New"/>
          <w:b w:val="0"/>
        </w:rPr>
        <w:t>notifyStatusOfDeltaSynchron</w:t>
      </w:r>
      <w:r>
        <w:rPr>
          <w:rFonts w:ascii="Courier New" w:hAnsi="Courier New" w:cs="Courier New"/>
          <w:b w:val="0"/>
        </w:rPr>
        <w:t>iza</w:t>
      </w:r>
      <w:r w:rsidRPr="00597732">
        <w:rPr>
          <w:rFonts w:ascii="Courier New" w:hAnsi="Courier New" w:cs="Courier New"/>
          <w:b w:val="0"/>
        </w:rPr>
        <w:t>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606"/>
        <w:gridCol w:w="1837"/>
        <w:gridCol w:w="787"/>
        <w:gridCol w:w="4467"/>
      </w:tblGrid>
      <w:tr w:rsidR="00C06F84" w:rsidRPr="00597732" w14:paraId="3A632067" w14:textId="77777777" w:rsidTr="00C06F84">
        <w:trPr>
          <w:cantSplit/>
          <w:jc w:val="center"/>
        </w:trPr>
        <w:tc>
          <w:tcPr>
            <w:tcW w:w="0" w:type="auto"/>
            <w:shd w:val="clear" w:color="auto" w:fill="D9D9D9"/>
          </w:tcPr>
          <w:p w14:paraId="1D9F03D7" w14:textId="77777777" w:rsidR="00C06F84" w:rsidRPr="00597732" w:rsidRDefault="00C06F84" w:rsidP="00C06F84">
            <w:pPr>
              <w:pStyle w:val="TAH"/>
            </w:pPr>
            <w:r w:rsidRPr="00597732">
              <w:t>IS Parameters</w:t>
            </w:r>
          </w:p>
        </w:tc>
        <w:tc>
          <w:tcPr>
            <w:tcW w:w="0" w:type="auto"/>
            <w:shd w:val="clear" w:color="auto" w:fill="D9D9D9"/>
          </w:tcPr>
          <w:p w14:paraId="7863201A" w14:textId="77777777" w:rsidR="00C06F84" w:rsidRPr="00597732" w:rsidRDefault="00C06F84" w:rsidP="00C06F84">
            <w:pPr>
              <w:pStyle w:val="TAH"/>
            </w:pPr>
            <w:r w:rsidRPr="00597732">
              <w:t>OMG CORBA Structured Event attribute</w:t>
            </w:r>
          </w:p>
        </w:tc>
        <w:tc>
          <w:tcPr>
            <w:tcW w:w="0" w:type="auto"/>
            <w:shd w:val="clear" w:color="auto" w:fill="D9D9D9"/>
          </w:tcPr>
          <w:p w14:paraId="0DD36CDA" w14:textId="77777777" w:rsidR="00C06F84" w:rsidRPr="00597732" w:rsidRDefault="00C06F84" w:rsidP="00C06F84">
            <w:pPr>
              <w:pStyle w:val="TAH"/>
            </w:pPr>
            <w:r w:rsidRPr="00597732">
              <w:t>Qualifier</w:t>
            </w:r>
          </w:p>
        </w:tc>
        <w:tc>
          <w:tcPr>
            <w:tcW w:w="0" w:type="auto"/>
            <w:shd w:val="clear" w:color="auto" w:fill="D9D9D9"/>
          </w:tcPr>
          <w:p w14:paraId="03038DCA" w14:textId="77777777" w:rsidR="00C06F84" w:rsidRPr="00597732" w:rsidRDefault="00C06F84" w:rsidP="00C06F84">
            <w:pPr>
              <w:pStyle w:val="TAH"/>
            </w:pPr>
            <w:r w:rsidRPr="00597732">
              <w:t>Comment</w:t>
            </w:r>
          </w:p>
        </w:tc>
      </w:tr>
      <w:tr w:rsidR="00C06F84" w:rsidRPr="00597732" w14:paraId="1C510907" w14:textId="77777777" w:rsidTr="00C06F84">
        <w:trPr>
          <w:cantSplit/>
          <w:jc w:val="center"/>
        </w:trPr>
        <w:tc>
          <w:tcPr>
            <w:tcW w:w="0" w:type="auto"/>
          </w:tcPr>
          <w:p w14:paraId="07DED4BC" w14:textId="77777777" w:rsidR="00C06F84" w:rsidRPr="00597732" w:rsidRDefault="00C06F84" w:rsidP="00C06F84">
            <w:pPr>
              <w:pStyle w:val="TAL"/>
            </w:pPr>
            <w:r w:rsidRPr="00597732">
              <w:t>There is no corresponding IS attribute.</w:t>
            </w:r>
          </w:p>
        </w:tc>
        <w:tc>
          <w:tcPr>
            <w:tcW w:w="0" w:type="auto"/>
          </w:tcPr>
          <w:p w14:paraId="0A93D517" w14:textId="77777777" w:rsidR="00C06F84" w:rsidRPr="00597732" w:rsidRDefault="00C06F84" w:rsidP="00C06F84">
            <w:pPr>
              <w:pStyle w:val="TAL"/>
            </w:pPr>
            <w:r w:rsidRPr="00597732">
              <w:t>domain_name</w:t>
            </w:r>
          </w:p>
        </w:tc>
        <w:tc>
          <w:tcPr>
            <w:tcW w:w="0" w:type="auto"/>
          </w:tcPr>
          <w:p w14:paraId="64628DF3" w14:textId="77777777" w:rsidR="00C06F84" w:rsidRPr="00597732" w:rsidRDefault="00C06F84" w:rsidP="00C06F84">
            <w:pPr>
              <w:pStyle w:val="TAL"/>
              <w:jc w:val="center"/>
            </w:pPr>
            <w:r w:rsidRPr="00597732">
              <w:t>M</w:t>
            </w:r>
          </w:p>
        </w:tc>
        <w:tc>
          <w:tcPr>
            <w:tcW w:w="0" w:type="auto"/>
          </w:tcPr>
          <w:p w14:paraId="33EC7EC4" w14:textId="77777777" w:rsidR="00C06F84" w:rsidRPr="00597732" w:rsidRDefault="00C06F84" w:rsidP="00C06F84">
            <w:pPr>
              <w:pStyle w:val="TAL"/>
            </w:pPr>
            <w:r w:rsidRPr="00597732">
              <w:t>It carries the IRP documen</w:t>
            </w:r>
            <w:r>
              <w:t xml:space="preserve">t version number string. See </w:t>
            </w:r>
            <w:r w:rsidRPr="00597732">
              <w:t>clause 3.</w:t>
            </w:r>
            <w:r w:rsidRPr="00597732">
              <w:rPr>
                <w:rFonts w:hint="eastAsia"/>
                <w:lang w:eastAsia="zh-CN"/>
              </w:rPr>
              <w:t>1</w:t>
            </w:r>
            <w:r w:rsidRPr="00597732">
              <w:t>.</w:t>
            </w:r>
          </w:p>
          <w:p w14:paraId="12C7F6BA" w14:textId="77777777" w:rsidR="00C06F84" w:rsidRPr="00597732" w:rsidRDefault="00C06F84" w:rsidP="00C06F84">
            <w:pPr>
              <w:pStyle w:val="TAL"/>
            </w:pPr>
            <w:r w:rsidRPr="00597732">
              <w:t>It indicates the syntax and semantics of the Structured Event as defined by the present document.</w:t>
            </w:r>
          </w:p>
        </w:tc>
      </w:tr>
      <w:tr w:rsidR="00C06F84" w:rsidRPr="00597732" w14:paraId="5591F911" w14:textId="77777777" w:rsidTr="00C06F84">
        <w:trPr>
          <w:cantSplit/>
          <w:jc w:val="center"/>
        </w:trPr>
        <w:tc>
          <w:tcPr>
            <w:tcW w:w="0" w:type="auto"/>
          </w:tcPr>
          <w:p w14:paraId="6BD401A5" w14:textId="77777777" w:rsidR="00C06F84" w:rsidRPr="00597732" w:rsidRDefault="00C06F84" w:rsidP="00C06F84">
            <w:pPr>
              <w:pStyle w:val="TAL"/>
              <w:keepNext w:val="0"/>
              <w:keepLines w:val="0"/>
            </w:pPr>
            <w:r w:rsidRPr="00597732">
              <w:t>notificationType</w:t>
            </w:r>
          </w:p>
        </w:tc>
        <w:tc>
          <w:tcPr>
            <w:tcW w:w="0" w:type="auto"/>
          </w:tcPr>
          <w:p w14:paraId="3F50084F" w14:textId="77777777" w:rsidR="00C06F84" w:rsidRPr="00597732" w:rsidRDefault="00C06F84" w:rsidP="00C06F84">
            <w:pPr>
              <w:pStyle w:val="TAL"/>
              <w:keepNext w:val="0"/>
              <w:keepLines w:val="0"/>
            </w:pPr>
            <w:r w:rsidRPr="00597732">
              <w:t>type_name</w:t>
            </w:r>
          </w:p>
        </w:tc>
        <w:tc>
          <w:tcPr>
            <w:tcW w:w="0" w:type="auto"/>
          </w:tcPr>
          <w:p w14:paraId="7C5B91CB" w14:textId="77777777" w:rsidR="00C06F84" w:rsidRPr="00597732" w:rsidRDefault="00C06F84" w:rsidP="00C06F84">
            <w:pPr>
              <w:pStyle w:val="TAL"/>
              <w:keepNext w:val="0"/>
              <w:keepLines w:val="0"/>
              <w:jc w:val="center"/>
            </w:pPr>
            <w:r w:rsidRPr="00597732">
              <w:t>M</w:t>
            </w:r>
          </w:p>
        </w:tc>
        <w:tc>
          <w:tcPr>
            <w:tcW w:w="0" w:type="auto"/>
          </w:tcPr>
          <w:p w14:paraId="5FF50371" w14:textId="77777777" w:rsidR="00C06F84" w:rsidRPr="00597732" w:rsidRDefault="00C06F84" w:rsidP="00C06F84">
            <w:pPr>
              <w:pStyle w:val="TAL"/>
              <w:keepNext w:val="0"/>
              <w:keepLines w:val="0"/>
              <w:rPr>
                <w:rFonts w:ascii="Helvetica" w:hAnsi="Helvetica"/>
              </w:rPr>
            </w:pPr>
            <w:r w:rsidRPr="00597732">
              <w:t>This is the NotifyDeltaSynchOfInstancesDeactivated of module DeltaSynchron</w:t>
            </w:r>
            <w:r>
              <w:t>iza</w:t>
            </w:r>
            <w:r w:rsidRPr="00597732">
              <w:t>tionNotifications.</w:t>
            </w:r>
          </w:p>
        </w:tc>
      </w:tr>
      <w:tr w:rsidR="00C06F84" w:rsidRPr="00597732" w14:paraId="4D037BA5" w14:textId="77777777" w:rsidTr="00C06F84">
        <w:trPr>
          <w:cantSplit/>
          <w:jc w:val="center"/>
        </w:trPr>
        <w:tc>
          <w:tcPr>
            <w:tcW w:w="0" w:type="auto"/>
          </w:tcPr>
          <w:p w14:paraId="5C0CD40C" w14:textId="77777777" w:rsidR="00C06F84" w:rsidRPr="00597732" w:rsidRDefault="00C06F84" w:rsidP="00C06F84">
            <w:pPr>
              <w:pStyle w:val="TAL"/>
              <w:keepNext w:val="0"/>
              <w:keepLines w:val="0"/>
            </w:pPr>
            <w:r w:rsidRPr="00597732">
              <w:t>There is no corresponding IS attribute.</w:t>
            </w:r>
          </w:p>
        </w:tc>
        <w:tc>
          <w:tcPr>
            <w:tcW w:w="0" w:type="auto"/>
          </w:tcPr>
          <w:p w14:paraId="732FA626" w14:textId="77777777" w:rsidR="00C06F84" w:rsidRPr="00597732" w:rsidRDefault="00C06F84" w:rsidP="00C06F84">
            <w:pPr>
              <w:pStyle w:val="TAL"/>
              <w:keepNext w:val="0"/>
              <w:keepLines w:val="0"/>
            </w:pPr>
            <w:r w:rsidRPr="00597732">
              <w:t>event_name</w:t>
            </w:r>
          </w:p>
        </w:tc>
        <w:tc>
          <w:tcPr>
            <w:tcW w:w="0" w:type="auto"/>
          </w:tcPr>
          <w:p w14:paraId="0605FF30" w14:textId="77777777" w:rsidR="00C06F84" w:rsidRPr="00597732" w:rsidRDefault="00C06F84" w:rsidP="00C06F84">
            <w:pPr>
              <w:pStyle w:val="TAL"/>
              <w:keepNext w:val="0"/>
              <w:keepLines w:val="0"/>
              <w:jc w:val="center"/>
            </w:pPr>
            <w:r w:rsidRPr="00597732">
              <w:t>M</w:t>
            </w:r>
          </w:p>
        </w:tc>
        <w:tc>
          <w:tcPr>
            <w:tcW w:w="0" w:type="auto"/>
          </w:tcPr>
          <w:p w14:paraId="2F1B7FD3" w14:textId="77777777" w:rsidR="00C06F84" w:rsidRPr="00597732" w:rsidRDefault="00C06F84" w:rsidP="00C06F84">
            <w:pPr>
              <w:pStyle w:val="TAL"/>
              <w:keepNext w:val="0"/>
              <w:keepLines w:val="0"/>
              <w:rPr>
                <w:rFonts w:ascii="Helvetica" w:hAnsi="Helvetica"/>
              </w:rPr>
            </w:pPr>
            <w:r w:rsidRPr="00597732">
              <w:rPr>
                <w:rFonts w:ascii="Helvetica" w:hAnsi="Helvetica"/>
              </w:rPr>
              <w:t>It carries no information.</w:t>
            </w:r>
          </w:p>
        </w:tc>
      </w:tr>
      <w:tr w:rsidR="00C06F84" w:rsidRPr="00597732" w14:paraId="4BC25D6A" w14:textId="77777777" w:rsidTr="00C06F84">
        <w:trPr>
          <w:cantSplit/>
          <w:jc w:val="center"/>
        </w:trPr>
        <w:tc>
          <w:tcPr>
            <w:tcW w:w="0" w:type="auto"/>
          </w:tcPr>
          <w:p w14:paraId="19AB5969" w14:textId="77777777" w:rsidR="00C06F84" w:rsidRPr="00597732" w:rsidRDefault="00C06F84" w:rsidP="00C06F84">
            <w:pPr>
              <w:pStyle w:val="TAL"/>
              <w:keepNext w:val="0"/>
              <w:keepLines w:val="0"/>
            </w:pPr>
            <w:r w:rsidRPr="00597732">
              <w:t>There is no corresponding IS attribute.</w:t>
            </w:r>
          </w:p>
        </w:tc>
        <w:tc>
          <w:tcPr>
            <w:tcW w:w="0" w:type="auto"/>
          </w:tcPr>
          <w:p w14:paraId="5D91DD45" w14:textId="77777777" w:rsidR="00C06F84" w:rsidRPr="00597732" w:rsidRDefault="00C06F84" w:rsidP="00C06F84">
            <w:pPr>
              <w:pStyle w:val="TAL"/>
              <w:keepNext w:val="0"/>
              <w:keepLines w:val="0"/>
            </w:pPr>
            <w:r w:rsidRPr="00597732">
              <w:t>Variable Header</w:t>
            </w:r>
          </w:p>
        </w:tc>
        <w:tc>
          <w:tcPr>
            <w:tcW w:w="0" w:type="auto"/>
          </w:tcPr>
          <w:p w14:paraId="3FE28EE3" w14:textId="77777777" w:rsidR="00C06F84" w:rsidRPr="00597732" w:rsidRDefault="00C06F84" w:rsidP="00C06F84">
            <w:pPr>
              <w:pStyle w:val="TAL"/>
              <w:keepNext w:val="0"/>
              <w:keepLines w:val="0"/>
              <w:jc w:val="center"/>
            </w:pPr>
          </w:p>
        </w:tc>
        <w:tc>
          <w:tcPr>
            <w:tcW w:w="0" w:type="auto"/>
          </w:tcPr>
          <w:p w14:paraId="719066BD" w14:textId="77777777" w:rsidR="00C06F84" w:rsidRPr="00597732" w:rsidRDefault="00C06F84" w:rsidP="00C06F84">
            <w:pPr>
              <w:pStyle w:val="TAL"/>
              <w:keepNext w:val="0"/>
              <w:keepLines w:val="0"/>
            </w:pPr>
          </w:p>
        </w:tc>
      </w:tr>
      <w:tr w:rsidR="00C06F84" w:rsidRPr="00597732" w14:paraId="40A80084" w14:textId="77777777" w:rsidTr="00C06F84">
        <w:trPr>
          <w:cantSplit/>
          <w:jc w:val="center"/>
        </w:trPr>
        <w:tc>
          <w:tcPr>
            <w:tcW w:w="0" w:type="auto"/>
          </w:tcPr>
          <w:p w14:paraId="7A8695FA" w14:textId="77777777" w:rsidR="00C06F84" w:rsidRPr="00597732" w:rsidRDefault="00C06F84" w:rsidP="00C06F84">
            <w:pPr>
              <w:pStyle w:val="TAL"/>
              <w:keepNext w:val="0"/>
              <w:keepLines w:val="0"/>
            </w:pPr>
            <w:r w:rsidRPr="00597732">
              <w:t>objectClass, objectInstance</w:t>
            </w:r>
          </w:p>
        </w:tc>
        <w:tc>
          <w:tcPr>
            <w:tcW w:w="0" w:type="auto"/>
          </w:tcPr>
          <w:p w14:paraId="18349C4C" w14:textId="77777777" w:rsidR="00C06F84" w:rsidRPr="00597732" w:rsidRDefault="00C06F84" w:rsidP="00C06F84">
            <w:pPr>
              <w:pStyle w:val="TAL"/>
              <w:keepNext w:val="0"/>
              <w:keepLines w:val="0"/>
            </w:pPr>
            <w:r w:rsidRPr="00597732">
              <w:t>One NV pair of filterable_body_fields</w:t>
            </w:r>
          </w:p>
        </w:tc>
        <w:tc>
          <w:tcPr>
            <w:tcW w:w="0" w:type="auto"/>
          </w:tcPr>
          <w:p w14:paraId="355CC87B" w14:textId="77777777" w:rsidR="00C06F84" w:rsidRPr="00597732" w:rsidRDefault="00C06F84" w:rsidP="00C06F84">
            <w:pPr>
              <w:pStyle w:val="TAL"/>
              <w:keepNext w:val="0"/>
              <w:keepLines w:val="0"/>
              <w:jc w:val="center"/>
            </w:pPr>
            <w:r w:rsidRPr="00597732">
              <w:t>M</w:t>
            </w:r>
          </w:p>
        </w:tc>
        <w:tc>
          <w:tcPr>
            <w:tcW w:w="0" w:type="auto"/>
          </w:tcPr>
          <w:p w14:paraId="4383EB5A" w14:textId="77777777" w:rsidR="00C06F84" w:rsidRPr="00597732" w:rsidRDefault="00C06F84" w:rsidP="00C06F84">
            <w:pPr>
              <w:pStyle w:val="TAL"/>
              <w:keepNext w:val="0"/>
              <w:keepLines w:val="0"/>
            </w:pPr>
            <w:r w:rsidRPr="00597732">
              <w:t>NV stands for name-value pair. Order arrangement of NV pairs is not significant. The name of NV-pair is always encoded in string.</w:t>
            </w:r>
          </w:p>
          <w:p w14:paraId="36E8BF47" w14:textId="77777777" w:rsidR="00C06F84" w:rsidRPr="00597732" w:rsidRDefault="00C06F84" w:rsidP="00C06F84">
            <w:pPr>
              <w:pStyle w:val="TAL"/>
              <w:keepNext w:val="0"/>
              <w:keepLines w:val="0"/>
            </w:pPr>
          </w:p>
          <w:p w14:paraId="19FEC9A2" w14:textId="77777777" w:rsidR="00C06F84" w:rsidRPr="00597732" w:rsidRDefault="00C06F84" w:rsidP="00C06F84">
            <w:pPr>
              <w:pStyle w:val="TAL"/>
              <w:keepNext w:val="0"/>
              <w:keepLines w:val="0"/>
            </w:pPr>
            <w:r w:rsidRPr="00597732">
              <w:t>Name of this NV pair is the MANAGED_OBJECT_INSTANCE of interface AttributeNameValue of module NotificationIRPConstDefs.</w:t>
            </w:r>
          </w:p>
          <w:p w14:paraId="5E8A003A" w14:textId="77777777" w:rsidR="00C06F84" w:rsidRPr="00597732" w:rsidRDefault="00C06F84" w:rsidP="00C06F84">
            <w:pPr>
              <w:pStyle w:val="TAL"/>
              <w:keepNext w:val="0"/>
              <w:keepLines w:val="0"/>
              <w:rPr>
                <w:sz w:val="10"/>
                <w:szCs w:val="10"/>
              </w:rPr>
            </w:pPr>
          </w:p>
          <w:p w14:paraId="6F3789A2" w14:textId="77777777" w:rsidR="00C06F84" w:rsidRPr="00597732" w:rsidRDefault="00C06F84" w:rsidP="00C06F84">
            <w:pPr>
              <w:pStyle w:val="TAL"/>
              <w:keepNext w:val="0"/>
              <w:keepLines w:val="0"/>
            </w:pPr>
            <w:r w:rsidRPr="00597732">
              <w:t>Value of NV pair is a string. See corresponding table in Notification IRP: CORBA SS (3GPP TS </w:t>
            </w:r>
            <w:r w:rsidR="008608C9">
              <w:t>32.306 [11]</w:t>
            </w:r>
            <w:r w:rsidRPr="00597732">
              <w:t xml:space="preserve"> ).</w:t>
            </w:r>
          </w:p>
        </w:tc>
      </w:tr>
      <w:tr w:rsidR="00C06F84" w:rsidRPr="00597732" w14:paraId="78A50A54" w14:textId="77777777" w:rsidTr="00C06F84">
        <w:trPr>
          <w:cantSplit/>
          <w:jc w:val="center"/>
        </w:trPr>
        <w:tc>
          <w:tcPr>
            <w:tcW w:w="0" w:type="auto"/>
          </w:tcPr>
          <w:p w14:paraId="08289AC1" w14:textId="77777777" w:rsidR="00C06F84" w:rsidRPr="00597732" w:rsidRDefault="00C06F84" w:rsidP="00C06F84">
            <w:pPr>
              <w:pStyle w:val="TAL"/>
              <w:keepNext w:val="0"/>
              <w:keepLines w:val="0"/>
            </w:pPr>
            <w:r w:rsidRPr="00597732">
              <w:t>notificationId</w:t>
            </w:r>
          </w:p>
        </w:tc>
        <w:tc>
          <w:tcPr>
            <w:tcW w:w="0" w:type="auto"/>
          </w:tcPr>
          <w:p w14:paraId="18C58694" w14:textId="77777777" w:rsidR="00C06F84" w:rsidRPr="00597732" w:rsidRDefault="00C06F84" w:rsidP="00C06F84">
            <w:pPr>
              <w:pStyle w:val="TAL"/>
              <w:keepNext w:val="0"/>
              <w:keepLines w:val="0"/>
            </w:pPr>
            <w:r w:rsidRPr="00597732">
              <w:t>One NV pair of remaining_body</w:t>
            </w:r>
          </w:p>
        </w:tc>
        <w:tc>
          <w:tcPr>
            <w:tcW w:w="0" w:type="auto"/>
          </w:tcPr>
          <w:p w14:paraId="6CC89289" w14:textId="77777777" w:rsidR="00C06F84" w:rsidRPr="00597732" w:rsidRDefault="00C06F84" w:rsidP="00C06F84">
            <w:pPr>
              <w:pStyle w:val="TAL"/>
              <w:keepNext w:val="0"/>
              <w:keepLines w:val="0"/>
              <w:jc w:val="center"/>
            </w:pPr>
            <w:r w:rsidRPr="00597732">
              <w:t>M</w:t>
            </w:r>
          </w:p>
        </w:tc>
        <w:tc>
          <w:tcPr>
            <w:tcW w:w="0" w:type="auto"/>
          </w:tcPr>
          <w:p w14:paraId="65AA8981" w14:textId="77777777" w:rsidR="00C06F84" w:rsidRPr="00597732" w:rsidRDefault="00C06F84" w:rsidP="00C06F84">
            <w:pPr>
              <w:pStyle w:val="TAL"/>
              <w:keepNext w:val="0"/>
              <w:keepLines w:val="0"/>
            </w:pPr>
            <w:r w:rsidRPr="00597732">
              <w:t>Name of NV pair is the NOTIFICATION_ID of interface AttributeNameValue of module NotificationIRPConstDefs.</w:t>
            </w:r>
          </w:p>
          <w:p w14:paraId="5A69FDE4" w14:textId="77777777" w:rsidR="00C06F84" w:rsidRPr="00597732" w:rsidRDefault="00C06F84" w:rsidP="00C06F84">
            <w:pPr>
              <w:pStyle w:val="TAL"/>
              <w:keepNext w:val="0"/>
              <w:keepLines w:val="0"/>
              <w:rPr>
                <w:sz w:val="10"/>
                <w:szCs w:val="10"/>
              </w:rPr>
            </w:pPr>
          </w:p>
          <w:p w14:paraId="2F3E007A" w14:textId="77777777" w:rsidR="00C06F84" w:rsidRPr="00597732" w:rsidRDefault="00C06F84" w:rsidP="00C06F84">
            <w:pPr>
              <w:pStyle w:val="TAL"/>
              <w:keepNext w:val="0"/>
              <w:keepLines w:val="0"/>
            </w:pPr>
            <w:r w:rsidRPr="00597732">
              <w:t>Value of NV pair is a long. See corresponding table in Notification IRP: CORBA SS (3GPP TS </w:t>
            </w:r>
            <w:r w:rsidR="008608C9">
              <w:t>32.306 [11]</w:t>
            </w:r>
            <w:r w:rsidRPr="00597732">
              <w:t xml:space="preserve"> ).</w:t>
            </w:r>
          </w:p>
        </w:tc>
      </w:tr>
      <w:tr w:rsidR="00C06F84" w:rsidRPr="00597732" w14:paraId="23AEAB98" w14:textId="77777777" w:rsidTr="00C06F84">
        <w:trPr>
          <w:cantSplit/>
          <w:jc w:val="center"/>
        </w:trPr>
        <w:tc>
          <w:tcPr>
            <w:tcW w:w="0" w:type="auto"/>
          </w:tcPr>
          <w:p w14:paraId="6E8A39B1" w14:textId="77777777" w:rsidR="00C06F84" w:rsidRPr="00597732" w:rsidRDefault="00C06F84" w:rsidP="00C06F84">
            <w:pPr>
              <w:pStyle w:val="TAL"/>
              <w:keepNext w:val="0"/>
              <w:keepLines w:val="0"/>
            </w:pPr>
            <w:r w:rsidRPr="00597732">
              <w:t>eventTime</w:t>
            </w:r>
          </w:p>
        </w:tc>
        <w:tc>
          <w:tcPr>
            <w:tcW w:w="0" w:type="auto"/>
          </w:tcPr>
          <w:p w14:paraId="47D41AD6" w14:textId="77777777" w:rsidR="00C06F84" w:rsidRPr="00597732" w:rsidRDefault="00C06F84" w:rsidP="00C06F84">
            <w:pPr>
              <w:pStyle w:val="TAL"/>
              <w:keepNext w:val="0"/>
              <w:keepLines w:val="0"/>
            </w:pPr>
            <w:r w:rsidRPr="00597732">
              <w:t>One NV pair of filterable_body_fields</w:t>
            </w:r>
          </w:p>
        </w:tc>
        <w:tc>
          <w:tcPr>
            <w:tcW w:w="0" w:type="auto"/>
          </w:tcPr>
          <w:p w14:paraId="2F164DFF" w14:textId="77777777" w:rsidR="00C06F84" w:rsidRPr="00597732" w:rsidRDefault="00C06F84" w:rsidP="00C06F84">
            <w:pPr>
              <w:pStyle w:val="TAL"/>
              <w:keepNext w:val="0"/>
              <w:keepLines w:val="0"/>
              <w:jc w:val="center"/>
            </w:pPr>
            <w:r w:rsidRPr="00597732">
              <w:t>M</w:t>
            </w:r>
          </w:p>
        </w:tc>
        <w:tc>
          <w:tcPr>
            <w:tcW w:w="0" w:type="auto"/>
          </w:tcPr>
          <w:p w14:paraId="05BB09B4" w14:textId="77777777" w:rsidR="00C06F84" w:rsidRPr="00597732" w:rsidRDefault="00C06F84" w:rsidP="00C06F84">
            <w:pPr>
              <w:pStyle w:val="TAL"/>
              <w:keepNext w:val="0"/>
              <w:keepLines w:val="0"/>
            </w:pPr>
            <w:r w:rsidRPr="00597732">
              <w:t>Name of NV pair is the EVENT_TIME of interface AttributeNameValue of module NotificationIRPConstDefs.</w:t>
            </w:r>
          </w:p>
          <w:p w14:paraId="736FFE9A" w14:textId="77777777" w:rsidR="00C06F84" w:rsidRPr="00597732" w:rsidRDefault="00C06F84" w:rsidP="00C06F84">
            <w:pPr>
              <w:pStyle w:val="TAL"/>
              <w:keepNext w:val="0"/>
              <w:keepLines w:val="0"/>
              <w:rPr>
                <w:rFonts w:ascii="Helvetica" w:hAnsi="Helvetica"/>
                <w:sz w:val="10"/>
                <w:szCs w:val="10"/>
              </w:rPr>
            </w:pPr>
          </w:p>
          <w:p w14:paraId="2A874D56" w14:textId="77777777" w:rsidR="00C06F84" w:rsidRPr="00597732" w:rsidRDefault="00C06F84" w:rsidP="00C06F84">
            <w:pPr>
              <w:pStyle w:val="TAL"/>
              <w:keepNext w:val="0"/>
              <w:keepLines w:val="0"/>
            </w:pPr>
            <w:r w:rsidRPr="00597732">
              <w:t>Value of NV pair is IRPTime. See corresponding table in Notification IRP: CORBA SS (3GPP TS </w:t>
            </w:r>
            <w:r w:rsidR="008608C9">
              <w:t>32.306 [11]</w:t>
            </w:r>
            <w:r w:rsidRPr="00597732">
              <w:t>).</w:t>
            </w:r>
          </w:p>
        </w:tc>
      </w:tr>
      <w:tr w:rsidR="00C06F84" w:rsidRPr="00597732" w14:paraId="1303DE44" w14:textId="77777777" w:rsidTr="00C06F84">
        <w:trPr>
          <w:cantSplit/>
          <w:jc w:val="center"/>
        </w:trPr>
        <w:tc>
          <w:tcPr>
            <w:tcW w:w="0" w:type="auto"/>
          </w:tcPr>
          <w:p w14:paraId="7EF9A767" w14:textId="77777777" w:rsidR="00C06F84" w:rsidRPr="00597732" w:rsidRDefault="00C06F84" w:rsidP="00C06F84">
            <w:pPr>
              <w:pStyle w:val="TAL"/>
              <w:keepNext w:val="0"/>
              <w:keepLines w:val="0"/>
            </w:pPr>
            <w:r w:rsidRPr="00597732">
              <w:t>systemDN</w:t>
            </w:r>
          </w:p>
        </w:tc>
        <w:tc>
          <w:tcPr>
            <w:tcW w:w="0" w:type="auto"/>
          </w:tcPr>
          <w:p w14:paraId="4A981BAB" w14:textId="77777777" w:rsidR="00C06F84" w:rsidRPr="00597732" w:rsidRDefault="00C06F84" w:rsidP="00C06F84">
            <w:pPr>
              <w:pStyle w:val="TAL"/>
              <w:keepNext w:val="0"/>
              <w:keepLines w:val="0"/>
            </w:pPr>
            <w:r w:rsidRPr="00597732">
              <w:t>One NV pair of filterable_body_fields</w:t>
            </w:r>
          </w:p>
        </w:tc>
        <w:tc>
          <w:tcPr>
            <w:tcW w:w="0" w:type="auto"/>
          </w:tcPr>
          <w:p w14:paraId="486A55B3" w14:textId="77777777" w:rsidR="00C06F84" w:rsidRPr="00597732" w:rsidRDefault="00C06F84" w:rsidP="00C06F84">
            <w:pPr>
              <w:pStyle w:val="TAL"/>
              <w:keepNext w:val="0"/>
              <w:keepLines w:val="0"/>
              <w:jc w:val="center"/>
            </w:pPr>
            <w:r w:rsidRPr="00597732">
              <w:t>M</w:t>
            </w:r>
          </w:p>
        </w:tc>
        <w:tc>
          <w:tcPr>
            <w:tcW w:w="0" w:type="auto"/>
          </w:tcPr>
          <w:p w14:paraId="3266810E" w14:textId="77777777" w:rsidR="00C06F84" w:rsidRPr="00597732" w:rsidRDefault="00C06F84" w:rsidP="00C06F84">
            <w:pPr>
              <w:pStyle w:val="TAL"/>
              <w:keepNext w:val="0"/>
              <w:keepLines w:val="0"/>
            </w:pPr>
            <w:r w:rsidRPr="00597732">
              <w:t>Name of NV pair is the SYSTEM_DN of interface AttributeNameValue of module NotificationIRPConstDefs.</w:t>
            </w:r>
          </w:p>
          <w:p w14:paraId="2171C570" w14:textId="77777777" w:rsidR="00C06F84" w:rsidRPr="00597732" w:rsidRDefault="00C06F84" w:rsidP="00C06F84">
            <w:pPr>
              <w:pStyle w:val="TAL"/>
              <w:keepNext w:val="0"/>
              <w:keepLines w:val="0"/>
              <w:rPr>
                <w:sz w:val="10"/>
                <w:szCs w:val="10"/>
              </w:rPr>
            </w:pPr>
          </w:p>
          <w:p w14:paraId="24B01AE1" w14:textId="77777777" w:rsidR="00C06F84" w:rsidRPr="00597732" w:rsidRDefault="00C06F84" w:rsidP="00C06F84">
            <w:pPr>
              <w:pStyle w:val="TAL"/>
              <w:keepNext w:val="0"/>
              <w:keepLines w:val="0"/>
            </w:pPr>
            <w:r w:rsidRPr="00597732">
              <w:t>Value of NV pair is a string. See corresponding table in Notification IRP: CORBA SS (3GPP TS </w:t>
            </w:r>
            <w:r w:rsidR="008608C9">
              <w:t>32.306 [11]</w:t>
            </w:r>
            <w:r w:rsidRPr="00597732">
              <w:t>).</w:t>
            </w:r>
          </w:p>
        </w:tc>
      </w:tr>
      <w:tr w:rsidR="00C06F84" w:rsidRPr="00597732" w14:paraId="1FE0C0D8" w14:textId="77777777" w:rsidTr="00C06F84">
        <w:trPr>
          <w:cantSplit/>
          <w:jc w:val="center"/>
        </w:trPr>
        <w:tc>
          <w:tcPr>
            <w:tcW w:w="0" w:type="auto"/>
          </w:tcPr>
          <w:p w14:paraId="167296D8" w14:textId="77777777" w:rsidR="00C06F84" w:rsidRPr="00597732" w:rsidRDefault="00C06F84" w:rsidP="00C06F84">
            <w:pPr>
              <w:pStyle w:val="TAL"/>
              <w:keepNext w:val="0"/>
              <w:keepLines w:val="0"/>
            </w:pPr>
            <w:r w:rsidRPr="00597732">
              <w:t>managerReference</w:t>
            </w:r>
          </w:p>
        </w:tc>
        <w:tc>
          <w:tcPr>
            <w:tcW w:w="0" w:type="auto"/>
          </w:tcPr>
          <w:p w14:paraId="4511A287" w14:textId="77777777" w:rsidR="00C06F84" w:rsidRPr="00597732" w:rsidRDefault="00C06F84" w:rsidP="00C06F84">
            <w:pPr>
              <w:pStyle w:val="TAL"/>
              <w:keepNext w:val="0"/>
              <w:keepLines w:val="0"/>
              <w:rPr>
                <w:rFonts w:ascii="Times New Roman" w:hAnsi="Times New Roman"/>
              </w:rPr>
            </w:pPr>
            <w:r w:rsidRPr="00597732">
              <w:t>One NV pair of remaining_body</w:t>
            </w:r>
          </w:p>
        </w:tc>
        <w:tc>
          <w:tcPr>
            <w:tcW w:w="0" w:type="auto"/>
          </w:tcPr>
          <w:p w14:paraId="5094E883" w14:textId="77777777" w:rsidR="00C06F84" w:rsidRPr="00597732" w:rsidRDefault="00C06F84" w:rsidP="00C06F84">
            <w:pPr>
              <w:pStyle w:val="TAL"/>
              <w:keepNext w:val="0"/>
              <w:keepLines w:val="0"/>
              <w:jc w:val="center"/>
              <w:rPr>
                <w:rFonts w:ascii="Helvetica" w:hAnsi="Helvetica"/>
              </w:rPr>
            </w:pPr>
            <w:r w:rsidRPr="00597732">
              <w:rPr>
                <w:rFonts w:ascii="Helvetica" w:hAnsi="Helvetica"/>
              </w:rPr>
              <w:t>M</w:t>
            </w:r>
          </w:p>
        </w:tc>
        <w:tc>
          <w:tcPr>
            <w:tcW w:w="0" w:type="auto"/>
          </w:tcPr>
          <w:p w14:paraId="7BA8D0C3" w14:textId="77777777" w:rsidR="00C06F84" w:rsidRPr="00597732" w:rsidRDefault="00C06F84" w:rsidP="00C06F84">
            <w:pPr>
              <w:pStyle w:val="TAL"/>
              <w:keepNext w:val="0"/>
              <w:keepLines w:val="0"/>
            </w:pPr>
            <w:r w:rsidRPr="00597732">
              <w:t>Name of NV pair is the MANAGER_REFERENCE of interface notifyDeltaSynchOfInstancesDeactivated of module DeltaSynchron</w:t>
            </w:r>
            <w:r>
              <w:t>iza</w:t>
            </w:r>
            <w:r w:rsidRPr="00597732">
              <w:t>tionNotifications</w:t>
            </w:r>
            <w:r w:rsidRPr="00597732">
              <w:rPr>
                <w:rFonts w:hint="eastAsia"/>
              </w:rPr>
              <w:t>.</w:t>
            </w:r>
          </w:p>
          <w:p w14:paraId="165DCD9E" w14:textId="77777777" w:rsidR="00C06F84" w:rsidRPr="00597732" w:rsidRDefault="00C06F84" w:rsidP="00C06F84">
            <w:pPr>
              <w:pStyle w:val="TAL"/>
              <w:keepNext w:val="0"/>
              <w:keepLines w:val="0"/>
              <w:rPr>
                <w:sz w:val="10"/>
                <w:szCs w:val="10"/>
              </w:rPr>
            </w:pPr>
          </w:p>
          <w:p w14:paraId="27A5D4C8" w14:textId="77777777" w:rsidR="00C06F84" w:rsidRPr="00597732" w:rsidRDefault="00C06F84" w:rsidP="00C06F84">
            <w:pPr>
              <w:pStyle w:val="TAL"/>
              <w:keepNext w:val="0"/>
              <w:keepLines w:val="0"/>
            </w:pPr>
            <w:r w:rsidRPr="00597732">
              <w:t>Value of NV pair is ManagerReference of module DeltaSynchron</w:t>
            </w:r>
            <w:r>
              <w:t>iza</w:t>
            </w:r>
            <w:r w:rsidRPr="00597732">
              <w:t>tionConstDefs.</w:t>
            </w:r>
          </w:p>
        </w:tc>
      </w:tr>
      <w:tr w:rsidR="00C06F84" w:rsidRPr="00597732" w14:paraId="3360C00C" w14:textId="77777777" w:rsidTr="00C06F84">
        <w:trPr>
          <w:cantSplit/>
          <w:jc w:val="center"/>
        </w:trPr>
        <w:tc>
          <w:tcPr>
            <w:tcW w:w="0" w:type="auto"/>
          </w:tcPr>
          <w:p w14:paraId="0C52DD30" w14:textId="77777777" w:rsidR="00C06F84" w:rsidRPr="00597732" w:rsidRDefault="00C06F84" w:rsidP="00C06F84">
            <w:pPr>
              <w:pStyle w:val="TAL"/>
              <w:keepNext w:val="0"/>
              <w:keepLines w:val="0"/>
            </w:pPr>
            <w:r w:rsidRPr="00597732">
              <w:t>deltaSynchStatusForCMData</w:t>
            </w:r>
          </w:p>
        </w:tc>
        <w:tc>
          <w:tcPr>
            <w:tcW w:w="0" w:type="auto"/>
          </w:tcPr>
          <w:p w14:paraId="61FC2F2F" w14:textId="77777777" w:rsidR="00C06F84" w:rsidRPr="00597732" w:rsidRDefault="00C06F84" w:rsidP="00C06F84">
            <w:pPr>
              <w:pStyle w:val="TAL"/>
              <w:keepNext w:val="0"/>
              <w:keepLines w:val="0"/>
            </w:pPr>
            <w:r w:rsidRPr="00597732">
              <w:t>One NV pair of remaining_body</w:t>
            </w:r>
          </w:p>
        </w:tc>
        <w:tc>
          <w:tcPr>
            <w:tcW w:w="0" w:type="auto"/>
          </w:tcPr>
          <w:p w14:paraId="22AB197C" w14:textId="77777777" w:rsidR="00C06F84" w:rsidRPr="00597732" w:rsidRDefault="00C06F84" w:rsidP="00C06F84">
            <w:pPr>
              <w:pStyle w:val="TAL"/>
              <w:keepNext w:val="0"/>
              <w:keepLines w:val="0"/>
              <w:jc w:val="center"/>
              <w:rPr>
                <w:rFonts w:ascii="Helvetica" w:hAnsi="Helvetica"/>
              </w:rPr>
            </w:pPr>
            <w:r w:rsidRPr="00597732">
              <w:rPr>
                <w:rFonts w:ascii="Helvetica" w:hAnsi="Helvetica"/>
              </w:rPr>
              <w:t>M</w:t>
            </w:r>
          </w:p>
        </w:tc>
        <w:tc>
          <w:tcPr>
            <w:tcW w:w="0" w:type="auto"/>
          </w:tcPr>
          <w:p w14:paraId="18FD63BF" w14:textId="77777777" w:rsidR="00C06F84" w:rsidRPr="00597732" w:rsidRDefault="00C06F84" w:rsidP="00C06F84">
            <w:pPr>
              <w:pStyle w:val="TAL"/>
              <w:keepNext w:val="0"/>
              <w:keepLines w:val="0"/>
            </w:pPr>
            <w:r w:rsidRPr="00597732">
              <w:t>Name of NV pair is the DELTA_SYNCH_STATUS_FOR_CMDATA of interface notifyDeltaSynchOfInstancesDeactivated of module DeltaSynchron</w:t>
            </w:r>
            <w:r>
              <w:t>iza</w:t>
            </w:r>
            <w:r w:rsidRPr="00597732">
              <w:t>tionNotifications</w:t>
            </w:r>
            <w:r w:rsidRPr="00597732">
              <w:rPr>
                <w:rFonts w:hint="eastAsia"/>
              </w:rPr>
              <w:t>.</w:t>
            </w:r>
          </w:p>
          <w:p w14:paraId="4BE8449E" w14:textId="77777777" w:rsidR="00C06F84" w:rsidRPr="00597732" w:rsidRDefault="00C06F84" w:rsidP="00C06F84">
            <w:pPr>
              <w:pStyle w:val="TAL"/>
              <w:keepNext w:val="0"/>
              <w:keepLines w:val="0"/>
              <w:rPr>
                <w:sz w:val="10"/>
                <w:szCs w:val="10"/>
              </w:rPr>
            </w:pPr>
          </w:p>
          <w:p w14:paraId="289D3E03" w14:textId="77777777" w:rsidR="00C06F84" w:rsidRPr="00597732" w:rsidRDefault="00C06F84" w:rsidP="00C06F84">
            <w:pPr>
              <w:pStyle w:val="TAL"/>
              <w:keepNext w:val="0"/>
              <w:keepLines w:val="0"/>
            </w:pPr>
            <w:r w:rsidRPr="00597732">
              <w:t>Value of NV pair is DeltaSynchStatus of module DeltaSynchron</w:t>
            </w:r>
            <w:r>
              <w:t>iza</w:t>
            </w:r>
            <w:r w:rsidRPr="00597732">
              <w:t>tionConstDefs.</w:t>
            </w:r>
          </w:p>
        </w:tc>
      </w:tr>
      <w:tr w:rsidR="00C06F84" w:rsidRPr="00597732" w14:paraId="238AB44F" w14:textId="77777777" w:rsidTr="00C06F84">
        <w:trPr>
          <w:cantSplit/>
          <w:jc w:val="center"/>
        </w:trPr>
        <w:tc>
          <w:tcPr>
            <w:tcW w:w="0" w:type="auto"/>
          </w:tcPr>
          <w:p w14:paraId="21B466BA" w14:textId="77777777" w:rsidR="00C06F84" w:rsidRPr="00597732" w:rsidRDefault="00C06F84" w:rsidP="00C06F84">
            <w:pPr>
              <w:pStyle w:val="TAL"/>
              <w:keepNext w:val="0"/>
              <w:keepLines w:val="0"/>
            </w:pPr>
            <w:r w:rsidRPr="00597732">
              <w:t>deltaSynchStatusForAlarmData</w:t>
            </w:r>
          </w:p>
        </w:tc>
        <w:tc>
          <w:tcPr>
            <w:tcW w:w="0" w:type="auto"/>
          </w:tcPr>
          <w:p w14:paraId="20D5A34C" w14:textId="77777777" w:rsidR="00C06F84" w:rsidRPr="00597732" w:rsidRDefault="00C06F84" w:rsidP="00C06F84">
            <w:pPr>
              <w:pStyle w:val="TAL"/>
              <w:keepNext w:val="0"/>
              <w:keepLines w:val="0"/>
            </w:pPr>
            <w:r w:rsidRPr="00597732">
              <w:t>One NV pair of remaining_body</w:t>
            </w:r>
          </w:p>
        </w:tc>
        <w:tc>
          <w:tcPr>
            <w:tcW w:w="0" w:type="auto"/>
          </w:tcPr>
          <w:p w14:paraId="3EE65727" w14:textId="77777777" w:rsidR="00C06F84" w:rsidRPr="00597732" w:rsidRDefault="00C06F84" w:rsidP="00C06F84">
            <w:pPr>
              <w:pStyle w:val="TAL"/>
              <w:keepNext w:val="0"/>
              <w:keepLines w:val="0"/>
              <w:jc w:val="center"/>
              <w:rPr>
                <w:rFonts w:ascii="Helvetica" w:hAnsi="Helvetica"/>
              </w:rPr>
            </w:pPr>
            <w:r w:rsidRPr="00597732">
              <w:rPr>
                <w:rFonts w:ascii="Helvetica" w:hAnsi="Helvetica"/>
              </w:rPr>
              <w:t>M</w:t>
            </w:r>
          </w:p>
        </w:tc>
        <w:tc>
          <w:tcPr>
            <w:tcW w:w="0" w:type="auto"/>
          </w:tcPr>
          <w:p w14:paraId="25AA4404" w14:textId="77777777" w:rsidR="00C06F84" w:rsidRPr="00597732" w:rsidRDefault="00C06F84" w:rsidP="00C06F84">
            <w:pPr>
              <w:pStyle w:val="TAL"/>
              <w:keepNext w:val="0"/>
              <w:keepLines w:val="0"/>
            </w:pPr>
            <w:r w:rsidRPr="00597732">
              <w:t xml:space="preserve">Name of NV pair is the </w:t>
            </w:r>
            <w:bookmarkStart w:id="25" w:name="OLE_LINK8"/>
            <w:r w:rsidRPr="00597732">
              <w:t xml:space="preserve">DELTA_SYNCH_STATUS_FOR_ALARM_DATA </w:t>
            </w:r>
            <w:bookmarkEnd w:id="25"/>
            <w:r w:rsidRPr="00597732">
              <w:t>of interface notifyDeltaSynchOfInstancesDeactivated of module DeltaSynchron</w:t>
            </w:r>
            <w:r>
              <w:t>iza</w:t>
            </w:r>
            <w:r w:rsidRPr="00597732">
              <w:t>tionNotifications</w:t>
            </w:r>
            <w:r w:rsidRPr="00597732">
              <w:rPr>
                <w:rFonts w:hint="eastAsia"/>
              </w:rPr>
              <w:t>.</w:t>
            </w:r>
          </w:p>
          <w:p w14:paraId="100026EC" w14:textId="77777777" w:rsidR="00C06F84" w:rsidRPr="00597732" w:rsidRDefault="00C06F84" w:rsidP="00C06F84">
            <w:pPr>
              <w:pStyle w:val="TAL"/>
              <w:keepNext w:val="0"/>
              <w:keepLines w:val="0"/>
              <w:rPr>
                <w:sz w:val="10"/>
                <w:szCs w:val="10"/>
              </w:rPr>
            </w:pPr>
          </w:p>
          <w:p w14:paraId="70E1DA90" w14:textId="77777777" w:rsidR="00C06F84" w:rsidRPr="00597732" w:rsidRDefault="00C06F84" w:rsidP="00C06F84">
            <w:pPr>
              <w:pStyle w:val="TAL"/>
              <w:keepNext w:val="0"/>
              <w:keepLines w:val="0"/>
            </w:pPr>
            <w:r w:rsidRPr="00597732">
              <w:t>Value of NV pair is DeltaSynchStatus of module DeltaSynchron</w:t>
            </w:r>
            <w:r>
              <w:t>iza</w:t>
            </w:r>
            <w:r w:rsidRPr="00597732">
              <w:t>tionConstDefs.</w:t>
            </w:r>
          </w:p>
        </w:tc>
      </w:tr>
    </w:tbl>
    <w:p w14:paraId="1B34070E" w14:textId="77777777" w:rsidR="00C06F84" w:rsidRPr="00597732" w:rsidRDefault="00C06F84" w:rsidP="00C06F84"/>
    <w:p w14:paraId="35FF5B16" w14:textId="77777777" w:rsidR="00C06F84" w:rsidRPr="00597732" w:rsidRDefault="00C06F84" w:rsidP="00C06F84">
      <w:pPr>
        <w:pStyle w:val="TH"/>
        <w:keepLines w:val="0"/>
        <w:widowControl w:val="0"/>
        <w:spacing w:before="0" w:after="120"/>
      </w:pPr>
      <w:r w:rsidRPr="00597732">
        <w:lastRenderedPageBreak/>
        <w:t xml:space="preserve">Table </w:t>
      </w:r>
      <w:r w:rsidR="004B6271">
        <w:rPr>
          <w:lang w:eastAsia="zh-CN"/>
        </w:rPr>
        <w:t>A.2</w:t>
      </w:r>
      <w:r w:rsidRPr="00597732">
        <w:rPr>
          <w:lang w:eastAsia="zh-CN"/>
        </w:rPr>
        <w:t>.4-2</w:t>
      </w:r>
      <w:r w:rsidRPr="00597732">
        <w:t xml:space="preserve">: Mapping for </w:t>
      </w:r>
      <w:r w:rsidRPr="00597732">
        <w:rPr>
          <w:rFonts w:ascii="Courier New" w:hAnsi="Courier New" w:cs="Courier New"/>
          <w:b w:val="0"/>
        </w:rPr>
        <w:t>notifyNewDeltaSynchPoint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35"/>
        <w:gridCol w:w="1925"/>
        <w:gridCol w:w="787"/>
        <w:gridCol w:w="4550"/>
      </w:tblGrid>
      <w:tr w:rsidR="00C06F84" w:rsidRPr="00597732" w14:paraId="3DB40DEC" w14:textId="77777777" w:rsidTr="00C06F84">
        <w:trPr>
          <w:cantSplit/>
          <w:jc w:val="center"/>
        </w:trPr>
        <w:tc>
          <w:tcPr>
            <w:tcW w:w="0" w:type="auto"/>
            <w:shd w:val="clear" w:color="auto" w:fill="D9D9D9"/>
          </w:tcPr>
          <w:p w14:paraId="20561AE9" w14:textId="77777777" w:rsidR="00C06F84" w:rsidRPr="00597732" w:rsidRDefault="00C06F84" w:rsidP="00C06F84">
            <w:pPr>
              <w:pStyle w:val="TAH"/>
            </w:pPr>
            <w:r w:rsidRPr="00597732">
              <w:t>IS Parameters</w:t>
            </w:r>
          </w:p>
        </w:tc>
        <w:tc>
          <w:tcPr>
            <w:tcW w:w="0" w:type="auto"/>
            <w:shd w:val="clear" w:color="auto" w:fill="D9D9D9"/>
          </w:tcPr>
          <w:p w14:paraId="22530DCD" w14:textId="77777777" w:rsidR="00C06F84" w:rsidRPr="00597732" w:rsidRDefault="00C06F84" w:rsidP="00C06F84">
            <w:pPr>
              <w:pStyle w:val="TAH"/>
            </w:pPr>
            <w:r w:rsidRPr="00597732">
              <w:t>OMG CORBA Structured Event attribute</w:t>
            </w:r>
          </w:p>
        </w:tc>
        <w:tc>
          <w:tcPr>
            <w:tcW w:w="0" w:type="auto"/>
            <w:shd w:val="clear" w:color="auto" w:fill="D9D9D9"/>
          </w:tcPr>
          <w:p w14:paraId="67452AF1" w14:textId="77777777" w:rsidR="00C06F84" w:rsidRPr="00597732" w:rsidRDefault="00C06F84" w:rsidP="00C06F84">
            <w:pPr>
              <w:pStyle w:val="TAH"/>
            </w:pPr>
            <w:r w:rsidRPr="00597732">
              <w:t>Qualifier</w:t>
            </w:r>
          </w:p>
        </w:tc>
        <w:tc>
          <w:tcPr>
            <w:tcW w:w="0" w:type="auto"/>
            <w:shd w:val="clear" w:color="auto" w:fill="D9D9D9"/>
          </w:tcPr>
          <w:p w14:paraId="638D459A" w14:textId="77777777" w:rsidR="00C06F84" w:rsidRPr="00597732" w:rsidRDefault="00C06F84" w:rsidP="00C06F84">
            <w:pPr>
              <w:pStyle w:val="TAH"/>
            </w:pPr>
            <w:r w:rsidRPr="00597732">
              <w:t>Comment</w:t>
            </w:r>
          </w:p>
        </w:tc>
      </w:tr>
      <w:tr w:rsidR="00C06F84" w:rsidRPr="00597732" w14:paraId="1A36D914" w14:textId="77777777" w:rsidTr="00C06F84">
        <w:trPr>
          <w:cantSplit/>
          <w:jc w:val="center"/>
        </w:trPr>
        <w:tc>
          <w:tcPr>
            <w:tcW w:w="0" w:type="auto"/>
          </w:tcPr>
          <w:p w14:paraId="3F86DC91" w14:textId="77777777" w:rsidR="00C06F84" w:rsidRPr="00597732" w:rsidRDefault="00C06F84" w:rsidP="00C06F84">
            <w:pPr>
              <w:pStyle w:val="TAL"/>
            </w:pPr>
            <w:r w:rsidRPr="00597732">
              <w:t>There is no corresponding IS attribute.</w:t>
            </w:r>
          </w:p>
        </w:tc>
        <w:tc>
          <w:tcPr>
            <w:tcW w:w="0" w:type="auto"/>
          </w:tcPr>
          <w:p w14:paraId="33C88B9B" w14:textId="77777777" w:rsidR="00C06F84" w:rsidRPr="00597732" w:rsidRDefault="00C06F84" w:rsidP="00C06F84">
            <w:pPr>
              <w:pStyle w:val="TAL"/>
            </w:pPr>
            <w:r w:rsidRPr="00597732">
              <w:t>domain_name</w:t>
            </w:r>
          </w:p>
        </w:tc>
        <w:tc>
          <w:tcPr>
            <w:tcW w:w="0" w:type="auto"/>
          </w:tcPr>
          <w:p w14:paraId="2FA0867C" w14:textId="77777777" w:rsidR="00C06F84" w:rsidRPr="00597732" w:rsidRDefault="00C06F84" w:rsidP="00C06F84">
            <w:pPr>
              <w:pStyle w:val="TAL"/>
              <w:jc w:val="center"/>
            </w:pPr>
            <w:r w:rsidRPr="00597732">
              <w:t>M</w:t>
            </w:r>
          </w:p>
        </w:tc>
        <w:tc>
          <w:tcPr>
            <w:tcW w:w="0" w:type="auto"/>
          </w:tcPr>
          <w:p w14:paraId="3C542055" w14:textId="77777777" w:rsidR="00C06F84" w:rsidRPr="00597732" w:rsidRDefault="00C06F84" w:rsidP="00C06F84">
            <w:pPr>
              <w:pStyle w:val="TAL"/>
            </w:pPr>
            <w:r w:rsidRPr="00597732">
              <w:t>It carries the IRP document version number string. See subclause 3.</w:t>
            </w:r>
            <w:r w:rsidRPr="00597732">
              <w:rPr>
                <w:rFonts w:hint="eastAsia"/>
                <w:lang w:eastAsia="zh-CN"/>
              </w:rPr>
              <w:t>1</w:t>
            </w:r>
          </w:p>
          <w:p w14:paraId="02693C31" w14:textId="77777777" w:rsidR="00C06F84" w:rsidRPr="00597732" w:rsidRDefault="00C06F84" w:rsidP="00C06F84">
            <w:pPr>
              <w:pStyle w:val="TAL"/>
            </w:pPr>
            <w:r w:rsidRPr="00597732">
              <w:t>It indicates the syntax and semantics of the Structured Event as defined by the present document.</w:t>
            </w:r>
          </w:p>
        </w:tc>
      </w:tr>
      <w:tr w:rsidR="00C06F84" w:rsidRPr="00597732" w14:paraId="7F95D9BC" w14:textId="77777777" w:rsidTr="00C06F84">
        <w:trPr>
          <w:cantSplit/>
          <w:jc w:val="center"/>
        </w:trPr>
        <w:tc>
          <w:tcPr>
            <w:tcW w:w="0" w:type="auto"/>
          </w:tcPr>
          <w:p w14:paraId="45328D5D" w14:textId="77777777" w:rsidR="00C06F84" w:rsidRPr="00597732" w:rsidRDefault="00C06F84" w:rsidP="00C06F84">
            <w:pPr>
              <w:pStyle w:val="TAL"/>
            </w:pPr>
            <w:r w:rsidRPr="00597732">
              <w:t>notificationType</w:t>
            </w:r>
          </w:p>
        </w:tc>
        <w:tc>
          <w:tcPr>
            <w:tcW w:w="0" w:type="auto"/>
          </w:tcPr>
          <w:p w14:paraId="3F660300" w14:textId="77777777" w:rsidR="00C06F84" w:rsidRPr="00597732" w:rsidRDefault="00C06F84" w:rsidP="00C06F84">
            <w:pPr>
              <w:pStyle w:val="TAL"/>
            </w:pPr>
            <w:r w:rsidRPr="00597732">
              <w:t>type_name</w:t>
            </w:r>
          </w:p>
        </w:tc>
        <w:tc>
          <w:tcPr>
            <w:tcW w:w="0" w:type="auto"/>
          </w:tcPr>
          <w:p w14:paraId="478DE526" w14:textId="77777777" w:rsidR="00C06F84" w:rsidRPr="00597732" w:rsidRDefault="00C06F84" w:rsidP="00C06F84">
            <w:pPr>
              <w:pStyle w:val="TAL"/>
              <w:jc w:val="center"/>
            </w:pPr>
            <w:r w:rsidRPr="00597732">
              <w:t>M</w:t>
            </w:r>
          </w:p>
        </w:tc>
        <w:tc>
          <w:tcPr>
            <w:tcW w:w="0" w:type="auto"/>
          </w:tcPr>
          <w:p w14:paraId="299CCDF4" w14:textId="77777777" w:rsidR="00C06F84" w:rsidRPr="00597732" w:rsidRDefault="00C06F84" w:rsidP="00C06F84">
            <w:pPr>
              <w:pStyle w:val="TAL"/>
              <w:rPr>
                <w:rFonts w:ascii="Helvetica" w:hAnsi="Helvetica"/>
              </w:rPr>
            </w:pPr>
            <w:r w:rsidRPr="00597732">
              <w:t>This is the NotifyDeltaSynchOfAlarmsDeactivated of module DeltaSynchron</w:t>
            </w:r>
            <w:r>
              <w:t>iza</w:t>
            </w:r>
            <w:r w:rsidRPr="00597732">
              <w:t>tionNotifications.</w:t>
            </w:r>
          </w:p>
        </w:tc>
      </w:tr>
      <w:tr w:rsidR="00C06F84" w:rsidRPr="00597732" w14:paraId="22D9E80A" w14:textId="77777777" w:rsidTr="00C06F84">
        <w:trPr>
          <w:cantSplit/>
          <w:jc w:val="center"/>
        </w:trPr>
        <w:tc>
          <w:tcPr>
            <w:tcW w:w="0" w:type="auto"/>
          </w:tcPr>
          <w:p w14:paraId="32CF082B" w14:textId="77777777" w:rsidR="00C06F84" w:rsidRPr="00597732" w:rsidRDefault="00C06F84" w:rsidP="00C06F84">
            <w:pPr>
              <w:pStyle w:val="TAL"/>
            </w:pPr>
            <w:r w:rsidRPr="00597732">
              <w:t>There is no corresponding IS attribute.</w:t>
            </w:r>
          </w:p>
        </w:tc>
        <w:tc>
          <w:tcPr>
            <w:tcW w:w="0" w:type="auto"/>
          </w:tcPr>
          <w:p w14:paraId="4B7931A9" w14:textId="77777777" w:rsidR="00C06F84" w:rsidRPr="00597732" w:rsidRDefault="00C06F84" w:rsidP="00C06F84">
            <w:pPr>
              <w:pStyle w:val="TAL"/>
            </w:pPr>
            <w:r w:rsidRPr="00597732">
              <w:t>event_name</w:t>
            </w:r>
          </w:p>
        </w:tc>
        <w:tc>
          <w:tcPr>
            <w:tcW w:w="0" w:type="auto"/>
          </w:tcPr>
          <w:p w14:paraId="03730AA6" w14:textId="77777777" w:rsidR="00C06F84" w:rsidRPr="00597732" w:rsidRDefault="00C06F84" w:rsidP="00C06F84">
            <w:pPr>
              <w:pStyle w:val="TAL"/>
              <w:jc w:val="center"/>
            </w:pPr>
            <w:r w:rsidRPr="00597732">
              <w:t>M</w:t>
            </w:r>
          </w:p>
        </w:tc>
        <w:tc>
          <w:tcPr>
            <w:tcW w:w="0" w:type="auto"/>
          </w:tcPr>
          <w:p w14:paraId="6F6C2525" w14:textId="77777777" w:rsidR="00C06F84" w:rsidRPr="00597732" w:rsidRDefault="00C06F84" w:rsidP="00C06F84">
            <w:pPr>
              <w:pStyle w:val="TAL"/>
              <w:rPr>
                <w:rFonts w:ascii="Helvetica" w:hAnsi="Helvetica"/>
              </w:rPr>
            </w:pPr>
            <w:r w:rsidRPr="00597732">
              <w:rPr>
                <w:rFonts w:ascii="Helvetica" w:hAnsi="Helvetica"/>
              </w:rPr>
              <w:t>It carries no information.</w:t>
            </w:r>
          </w:p>
        </w:tc>
      </w:tr>
      <w:tr w:rsidR="00C06F84" w:rsidRPr="00597732" w14:paraId="0E00267E" w14:textId="77777777" w:rsidTr="00C06F84">
        <w:trPr>
          <w:cantSplit/>
          <w:jc w:val="center"/>
        </w:trPr>
        <w:tc>
          <w:tcPr>
            <w:tcW w:w="0" w:type="auto"/>
          </w:tcPr>
          <w:p w14:paraId="1CA79B2E" w14:textId="77777777" w:rsidR="00C06F84" w:rsidRPr="00597732" w:rsidRDefault="00C06F84" w:rsidP="00C06F84">
            <w:pPr>
              <w:pStyle w:val="TAL"/>
            </w:pPr>
            <w:r w:rsidRPr="00597732">
              <w:t>There is no corresponding IS attribute.</w:t>
            </w:r>
          </w:p>
        </w:tc>
        <w:tc>
          <w:tcPr>
            <w:tcW w:w="0" w:type="auto"/>
          </w:tcPr>
          <w:p w14:paraId="64F8FB7E" w14:textId="77777777" w:rsidR="00C06F84" w:rsidRPr="00597732" w:rsidRDefault="00C06F84" w:rsidP="00C06F84">
            <w:pPr>
              <w:pStyle w:val="TAL"/>
            </w:pPr>
            <w:r w:rsidRPr="00597732">
              <w:t>Variable Header</w:t>
            </w:r>
          </w:p>
        </w:tc>
        <w:tc>
          <w:tcPr>
            <w:tcW w:w="0" w:type="auto"/>
          </w:tcPr>
          <w:p w14:paraId="3ED4EB10" w14:textId="77777777" w:rsidR="00C06F84" w:rsidRPr="00597732" w:rsidRDefault="00C06F84" w:rsidP="00C06F84">
            <w:pPr>
              <w:pStyle w:val="TAL"/>
              <w:jc w:val="center"/>
            </w:pPr>
          </w:p>
        </w:tc>
        <w:tc>
          <w:tcPr>
            <w:tcW w:w="0" w:type="auto"/>
          </w:tcPr>
          <w:p w14:paraId="094A99EF" w14:textId="77777777" w:rsidR="00C06F84" w:rsidRPr="00597732" w:rsidRDefault="00C06F84" w:rsidP="00C06F84">
            <w:pPr>
              <w:pStyle w:val="TAL"/>
            </w:pPr>
          </w:p>
        </w:tc>
      </w:tr>
      <w:tr w:rsidR="00C06F84" w:rsidRPr="00597732" w14:paraId="5289A618" w14:textId="77777777" w:rsidTr="00C06F84">
        <w:trPr>
          <w:cantSplit/>
          <w:jc w:val="center"/>
        </w:trPr>
        <w:tc>
          <w:tcPr>
            <w:tcW w:w="0" w:type="auto"/>
          </w:tcPr>
          <w:p w14:paraId="36D159E2" w14:textId="77777777" w:rsidR="00C06F84" w:rsidRPr="00597732" w:rsidRDefault="00C06F84" w:rsidP="00C06F84">
            <w:pPr>
              <w:pStyle w:val="TAL"/>
            </w:pPr>
            <w:r w:rsidRPr="00597732">
              <w:t>objectClass, objectInstance</w:t>
            </w:r>
          </w:p>
        </w:tc>
        <w:tc>
          <w:tcPr>
            <w:tcW w:w="0" w:type="auto"/>
          </w:tcPr>
          <w:p w14:paraId="18721017" w14:textId="77777777" w:rsidR="00C06F84" w:rsidRPr="00597732" w:rsidRDefault="00C06F84" w:rsidP="00C06F84">
            <w:pPr>
              <w:pStyle w:val="TAL"/>
            </w:pPr>
            <w:r w:rsidRPr="00597732">
              <w:t>One NV pair of filterable_body_fields</w:t>
            </w:r>
          </w:p>
        </w:tc>
        <w:tc>
          <w:tcPr>
            <w:tcW w:w="0" w:type="auto"/>
          </w:tcPr>
          <w:p w14:paraId="6AE005CA" w14:textId="77777777" w:rsidR="00C06F84" w:rsidRPr="00597732" w:rsidRDefault="00C06F84" w:rsidP="00C06F84">
            <w:pPr>
              <w:pStyle w:val="TAL"/>
              <w:jc w:val="center"/>
            </w:pPr>
            <w:r w:rsidRPr="00597732">
              <w:t>M</w:t>
            </w:r>
          </w:p>
        </w:tc>
        <w:tc>
          <w:tcPr>
            <w:tcW w:w="0" w:type="auto"/>
          </w:tcPr>
          <w:p w14:paraId="2F4B0281" w14:textId="77777777" w:rsidR="00C06F84" w:rsidRPr="00597732" w:rsidRDefault="00C06F84" w:rsidP="00C06F84">
            <w:pPr>
              <w:pStyle w:val="TAL"/>
            </w:pPr>
            <w:r w:rsidRPr="00597732">
              <w:t>NV stands for name-value pair. Order arrangement of NV pairs is not significant. The name of NV-pair is always encoded in string.</w:t>
            </w:r>
          </w:p>
          <w:p w14:paraId="6BABECE5" w14:textId="77777777" w:rsidR="00C06F84" w:rsidRPr="00597732" w:rsidRDefault="00C06F84" w:rsidP="00C06F84">
            <w:pPr>
              <w:pStyle w:val="TAL"/>
            </w:pPr>
          </w:p>
          <w:p w14:paraId="3DAC0BD2" w14:textId="77777777" w:rsidR="00C06F84" w:rsidRPr="00597732" w:rsidRDefault="00C06F84" w:rsidP="00C06F84">
            <w:pPr>
              <w:pStyle w:val="TAL"/>
            </w:pPr>
            <w:r w:rsidRPr="00597732">
              <w:t>Name of this NV pair is the MANAGED_OBJECT_INSTANCE of interface AttributeNameValue of module NotificationIRPConstDefs.</w:t>
            </w:r>
          </w:p>
          <w:p w14:paraId="0C4E503C" w14:textId="77777777" w:rsidR="00C06F84" w:rsidRPr="00597732" w:rsidRDefault="00C06F84" w:rsidP="00C06F84">
            <w:pPr>
              <w:pStyle w:val="TAL"/>
            </w:pPr>
          </w:p>
          <w:p w14:paraId="3368B237" w14:textId="77777777" w:rsidR="00C06F84" w:rsidRPr="00597732" w:rsidRDefault="00C06F84" w:rsidP="00C06F84">
            <w:pPr>
              <w:pStyle w:val="TAL"/>
            </w:pPr>
            <w:r w:rsidRPr="00597732">
              <w:t>Value of NV pair is a string. See corresponding table in Notification IRP: CORBA SS (3GPP TS </w:t>
            </w:r>
            <w:r w:rsidR="008608C9">
              <w:t>32.306 [11]</w:t>
            </w:r>
            <w:r w:rsidRPr="00597732">
              <w:t>).</w:t>
            </w:r>
          </w:p>
        </w:tc>
      </w:tr>
      <w:tr w:rsidR="00C06F84" w:rsidRPr="00597732" w14:paraId="3064F416" w14:textId="77777777" w:rsidTr="00C06F84">
        <w:trPr>
          <w:cantSplit/>
          <w:jc w:val="center"/>
        </w:trPr>
        <w:tc>
          <w:tcPr>
            <w:tcW w:w="0" w:type="auto"/>
          </w:tcPr>
          <w:p w14:paraId="05B5D6D1" w14:textId="77777777" w:rsidR="00C06F84" w:rsidRPr="00597732" w:rsidRDefault="00C06F84" w:rsidP="00C06F84">
            <w:pPr>
              <w:pStyle w:val="TAL"/>
            </w:pPr>
            <w:r w:rsidRPr="00597732">
              <w:t>notificationId</w:t>
            </w:r>
          </w:p>
        </w:tc>
        <w:tc>
          <w:tcPr>
            <w:tcW w:w="0" w:type="auto"/>
          </w:tcPr>
          <w:p w14:paraId="2BFEB936" w14:textId="77777777" w:rsidR="00C06F84" w:rsidRPr="00597732" w:rsidRDefault="00C06F84" w:rsidP="00C06F84">
            <w:pPr>
              <w:pStyle w:val="TAL"/>
            </w:pPr>
            <w:r w:rsidRPr="00597732">
              <w:t>One NV pair of remaining_body</w:t>
            </w:r>
          </w:p>
        </w:tc>
        <w:tc>
          <w:tcPr>
            <w:tcW w:w="0" w:type="auto"/>
          </w:tcPr>
          <w:p w14:paraId="661429AD" w14:textId="77777777" w:rsidR="00C06F84" w:rsidRPr="00597732" w:rsidRDefault="00C06F84" w:rsidP="00C06F84">
            <w:pPr>
              <w:pStyle w:val="TAL"/>
              <w:jc w:val="center"/>
            </w:pPr>
            <w:r w:rsidRPr="00597732">
              <w:t>M</w:t>
            </w:r>
          </w:p>
        </w:tc>
        <w:tc>
          <w:tcPr>
            <w:tcW w:w="0" w:type="auto"/>
          </w:tcPr>
          <w:p w14:paraId="2E8FC29E" w14:textId="77777777" w:rsidR="00C06F84" w:rsidRPr="00597732" w:rsidRDefault="00C06F84" w:rsidP="00C06F84">
            <w:pPr>
              <w:pStyle w:val="TAL"/>
            </w:pPr>
            <w:r w:rsidRPr="00597732">
              <w:t>Name of NV pair is the NOTIFICATION_ID of interface AttributeNameValue of module NotificationIRPConstDefs.</w:t>
            </w:r>
          </w:p>
          <w:p w14:paraId="5C29E909" w14:textId="77777777" w:rsidR="00C06F84" w:rsidRPr="00597732" w:rsidRDefault="00C06F84" w:rsidP="00C06F84">
            <w:pPr>
              <w:pStyle w:val="TAL"/>
            </w:pPr>
          </w:p>
          <w:p w14:paraId="4EDDDC9B" w14:textId="77777777" w:rsidR="00C06F84" w:rsidRPr="00597732" w:rsidRDefault="00C06F84" w:rsidP="00C06F84">
            <w:pPr>
              <w:pStyle w:val="TAL"/>
            </w:pPr>
            <w:r w:rsidRPr="00597732">
              <w:t>Value of NV pair is a long. See corresponding table in Notification IRP: CORBA SS (3GPP TS </w:t>
            </w:r>
            <w:r w:rsidR="008608C9">
              <w:t>32.306 [11]</w:t>
            </w:r>
            <w:r w:rsidRPr="00597732">
              <w:t>).</w:t>
            </w:r>
          </w:p>
        </w:tc>
      </w:tr>
      <w:tr w:rsidR="00C06F84" w:rsidRPr="00597732" w14:paraId="716929E7" w14:textId="77777777" w:rsidTr="00C06F84">
        <w:trPr>
          <w:cantSplit/>
          <w:jc w:val="center"/>
        </w:trPr>
        <w:tc>
          <w:tcPr>
            <w:tcW w:w="0" w:type="auto"/>
          </w:tcPr>
          <w:p w14:paraId="2BF4B84D" w14:textId="77777777" w:rsidR="00C06F84" w:rsidRPr="00597732" w:rsidRDefault="00C06F84" w:rsidP="00C06F84">
            <w:pPr>
              <w:pStyle w:val="TAL"/>
            </w:pPr>
            <w:r w:rsidRPr="00597732">
              <w:t>eventTime</w:t>
            </w:r>
          </w:p>
        </w:tc>
        <w:tc>
          <w:tcPr>
            <w:tcW w:w="0" w:type="auto"/>
          </w:tcPr>
          <w:p w14:paraId="664F2050" w14:textId="77777777" w:rsidR="00C06F84" w:rsidRPr="00597732" w:rsidRDefault="00C06F84" w:rsidP="00C06F84">
            <w:pPr>
              <w:pStyle w:val="TAL"/>
            </w:pPr>
            <w:r w:rsidRPr="00597732">
              <w:t>One NV pair of filterable_body_fields</w:t>
            </w:r>
          </w:p>
        </w:tc>
        <w:tc>
          <w:tcPr>
            <w:tcW w:w="0" w:type="auto"/>
          </w:tcPr>
          <w:p w14:paraId="04977BB3" w14:textId="77777777" w:rsidR="00C06F84" w:rsidRPr="00597732" w:rsidRDefault="00C06F84" w:rsidP="00C06F84">
            <w:pPr>
              <w:pStyle w:val="TAL"/>
              <w:jc w:val="center"/>
            </w:pPr>
            <w:r w:rsidRPr="00597732">
              <w:t>M</w:t>
            </w:r>
          </w:p>
        </w:tc>
        <w:tc>
          <w:tcPr>
            <w:tcW w:w="0" w:type="auto"/>
          </w:tcPr>
          <w:p w14:paraId="42714550" w14:textId="77777777" w:rsidR="00C06F84" w:rsidRPr="00597732" w:rsidRDefault="00C06F84" w:rsidP="00C06F84">
            <w:pPr>
              <w:pStyle w:val="TAL"/>
            </w:pPr>
            <w:r w:rsidRPr="00597732">
              <w:t>Name of NV pair is the EVENT_TIME of interface AttributeNameValue of module NotificationIRPConstDefs.</w:t>
            </w:r>
          </w:p>
          <w:p w14:paraId="0E7CEC40" w14:textId="77777777" w:rsidR="00C06F84" w:rsidRPr="00597732" w:rsidRDefault="00C06F84" w:rsidP="00C06F84">
            <w:pPr>
              <w:pStyle w:val="TAL"/>
              <w:rPr>
                <w:rFonts w:ascii="Helvetica" w:hAnsi="Helvetica"/>
              </w:rPr>
            </w:pPr>
          </w:p>
          <w:p w14:paraId="69801316" w14:textId="77777777" w:rsidR="00C06F84" w:rsidRPr="00597732" w:rsidRDefault="00C06F84" w:rsidP="00C06F84">
            <w:pPr>
              <w:pStyle w:val="TAL"/>
            </w:pPr>
            <w:r w:rsidRPr="00597732">
              <w:t>Value of NV pair is IRPTime. See corresponding table in Notification IRP: CORBA SS (3GPP TS </w:t>
            </w:r>
            <w:r w:rsidR="008608C9">
              <w:t>32.306 [11]</w:t>
            </w:r>
            <w:r w:rsidRPr="00597732">
              <w:t>).</w:t>
            </w:r>
          </w:p>
        </w:tc>
      </w:tr>
      <w:tr w:rsidR="00C06F84" w:rsidRPr="00597732" w14:paraId="6E9291DA" w14:textId="77777777" w:rsidTr="00C06F84">
        <w:trPr>
          <w:cantSplit/>
          <w:jc w:val="center"/>
        </w:trPr>
        <w:tc>
          <w:tcPr>
            <w:tcW w:w="0" w:type="auto"/>
          </w:tcPr>
          <w:p w14:paraId="6A7966DF" w14:textId="77777777" w:rsidR="00C06F84" w:rsidRPr="00597732" w:rsidRDefault="00C06F84" w:rsidP="00C06F84">
            <w:pPr>
              <w:pStyle w:val="TAL"/>
            </w:pPr>
            <w:r w:rsidRPr="00597732">
              <w:t>systemDN</w:t>
            </w:r>
          </w:p>
        </w:tc>
        <w:tc>
          <w:tcPr>
            <w:tcW w:w="0" w:type="auto"/>
          </w:tcPr>
          <w:p w14:paraId="4E6C5ED7" w14:textId="77777777" w:rsidR="00C06F84" w:rsidRPr="00597732" w:rsidRDefault="00C06F84" w:rsidP="00C06F84">
            <w:pPr>
              <w:pStyle w:val="TAL"/>
            </w:pPr>
            <w:r w:rsidRPr="00597732">
              <w:t>One NV pair of filterable_body_fields</w:t>
            </w:r>
          </w:p>
        </w:tc>
        <w:tc>
          <w:tcPr>
            <w:tcW w:w="0" w:type="auto"/>
          </w:tcPr>
          <w:p w14:paraId="2E7F322D" w14:textId="77777777" w:rsidR="00C06F84" w:rsidRPr="00597732" w:rsidRDefault="00C06F84" w:rsidP="00C06F84">
            <w:pPr>
              <w:pStyle w:val="TAL"/>
              <w:jc w:val="center"/>
            </w:pPr>
            <w:r w:rsidRPr="00597732">
              <w:t>M</w:t>
            </w:r>
          </w:p>
        </w:tc>
        <w:tc>
          <w:tcPr>
            <w:tcW w:w="0" w:type="auto"/>
          </w:tcPr>
          <w:p w14:paraId="60B4BA8B" w14:textId="77777777" w:rsidR="00C06F84" w:rsidRPr="00597732" w:rsidRDefault="00C06F84" w:rsidP="00C06F84">
            <w:pPr>
              <w:pStyle w:val="TAL"/>
            </w:pPr>
            <w:r w:rsidRPr="00597732">
              <w:t>Name of NV pair is the SYSTEM_DN of interface AttributeNameValue of module NotificationIRPConstDefs.</w:t>
            </w:r>
          </w:p>
          <w:p w14:paraId="10654A4E" w14:textId="77777777" w:rsidR="00C06F84" w:rsidRPr="00597732" w:rsidRDefault="00C06F84" w:rsidP="00C06F84">
            <w:pPr>
              <w:pStyle w:val="TAL"/>
            </w:pPr>
          </w:p>
          <w:p w14:paraId="18E043B7" w14:textId="77777777" w:rsidR="00C06F84" w:rsidRPr="00597732" w:rsidRDefault="00C06F84" w:rsidP="00C06F84">
            <w:pPr>
              <w:pStyle w:val="TAL"/>
            </w:pPr>
            <w:r w:rsidRPr="00597732">
              <w:t>Value of NV pair is a string. See corresponding table in Notification IRP: CORBA SS (3GPP TS </w:t>
            </w:r>
            <w:r w:rsidR="008608C9">
              <w:t>32.306 [11]</w:t>
            </w:r>
            <w:r w:rsidRPr="00597732">
              <w:t>).</w:t>
            </w:r>
          </w:p>
        </w:tc>
      </w:tr>
      <w:tr w:rsidR="00C06F84" w:rsidRPr="00597732" w14:paraId="618B4CCD" w14:textId="77777777" w:rsidTr="00C06F84">
        <w:trPr>
          <w:cantSplit/>
          <w:jc w:val="center"/>
        </w:trPr>
        <w:tc>
          <w:tcPr>
            <w:tcW w:w="0" w:type="auto"/>
          </w:tcPr>
          <w:p w14:paraId="07F25840" w14:textId="77777777" w:rsidR="00C06F84" w:rsidRPr="00597732" w:rsidRDefault="00C06F84" w:rsidP="00C06F84">
            <w:pPr>
              <w:pStyle w:val="TAL"/>
            </w:pPr>
            <w:r w:rsidRPr="00597732">
              <w:rPr>
                <w:rFonts w:hint="eastAsia"/>
              </w:rPr>
              <w:t>newSynchPoint</w:t>
            </w:r>
          </w:p>
        </w:tc>
        <w:tc>
          <w:tcPr>
            <w:tcW w:w="0" w:type="auto"/>
          </w:tcPr>
          <w:p w14:paraId="7730530F" w14:textId="77777777" w:rsidR="00C06F84" w:rsidRPr="00597732" w:rsidRDefault="00C06F84" w:rsidP="00C06F84">
            <w:pPr>
              <w:pStyle w:val="TAL"/>
              <w:rPr>
                <w:rFonts w:ascii="Times New Roman" w:hAnsi="Times New Roman"/>
              </w:rPr>
            </w:pPr>
            <w:r w:rsidRPr="00597732">
              <w:t>One NV pair of remaining_body</w:t>
            </w:r>
          </w:p>
        </w:tc>
        <w:tc>
          <w:tcPr>
            <w:tcW w:w="0" w:type="auto"/>
          </w:tcPr>
          <w:p w14:paraId="13EF4F0D" w14:textId="77777777" w:rsidR="00C06F84" w:rsidRPr="00597732" w:rsidRDefault="00C06F84" w:rsidP="00C06F84">
            <w:pPr>
              <w:pStyle w:val="TAL"/>
              <w:jc w:val="center"/>
              <w:rPr>
                <w:rFonts w:ascii="Helvetica" w:hAnsi="Helvetica"/>
              </w:rPr>
            </w:pPr>
            <w:r w:rsidRPr="00597732">
              <w:rPr>
                <w:rFonts w:ascii="Helvetica" w:hAnsi="Helvetica"/>
              </w:rPr>
              <w:t>M</w:t>
            </w:r>
          </w:p>
        </w:tc>
        <w:tc>
          <w:tcPr>
            <w:tcW w:w="0" w:type="auto"/>
          </w:tcPr>
          <w:p w14:paraId="5EB86F13" w14:textId="77777777" w:rsidR="00C06F84" w:rsidRPr="00597732" w:rsidRDefault="00C06F84" w:rsidP="00C06F84">
            <w:pPr>
              <w:pStyle w:val="TAL"/>
            </w:pPr>
            <w:r w:rsidRPr="00597732">
              <w:t>Name of NV pair is the NEW_DELTA_SYNCH_POINT of interface notifyDeltaSynchOfAlarmsDeactivated of module DeltaSynchron</w:t>
            </w:r>
            <w:r>
              <w:t>iza</w:t>
            </w:r>
            <w:r w:rsidRPr="00597732">
              <w:t>tionNotifications</w:t>
            </w:r>
            <w:r w:rsidRPr="00597732">
              <w:rPr>
                <w:rFonts w:hint="eastAsia"/>
              </w:rPr>
              <w:t>.</w:t>
            </w:r>
          </w:p>
          <w:p w14:paraId="648A256F" w14:textId="77777777" w:rsidR="00C06F84" w:rsidRPr="00597732" w:rsidRDefault="00C06F84" w:rsidP="00C06F84">
            <w:pPr>
              <w:pStyle w:val="TAL"/>
            </w:pPr>
          </w:p>
          <w:p w14:paraId="22CB04FE" w14:textId="77777777" w:rsidR="00C06F84" w:rsidRPr="00597732" w:rsidRDefault="00C06F84" w:rsidP="00C06F84">
            <w:pPr>
              <w:pStyle w:val="TAL"/>
            </w:pPr>
            <w:r w:rsidRPr="00597732">
              <w:t>Value of NV pair is SynchPoint of module DeltaSynchron</w:t>
            </w:r>
            <w:r>
              <w:t>iza</w:t>
            </w:r>
            <w:r w:rsidRPr="00597732">
              <w:t>tionConstDefs.</w:t>
            </w:r>
          </w:p>
        </w:tc>
      </w:tr>
      <w:tr w:rsidR="00C06F84" w:rsidRPr="00597732" w14:paraId="54C4CF8C" w14:textId="77777777" w:rsidTr="00C06F84">
        <w:trPr>
          <w:cantSplit/>
          <w:jc w:val="center"/>
        </w:trPr>
        <w:tc>
          <w:tcPr>
            <w:tcW w:w="0" w:type="auto"/>
          </w:tcPr>
          <w:p w14:paraId="380E4E15" w14:textId="77777777" w:rsidR="00C06F84" w:rsidRPr="00597732" w:rsidRDefault="00C06F84" w:rsidP="00C06F84">
            <w:pPr>
              <w:pStyle w:val="TAL"/>
            </w:pPr>
            <w:r>
              <w:t>requestedSynchPoint</w:t>
            </w:r>
          </w:p>
        </w:tc>
        <w:tc>
          <w:tcPr>
            <w:tcW w:w="0" w:type="auto"/>
          </w:tcPr>
          <w:p w14:paraId="17D64DE7" w14:textId="77777777" w:rsidR="00C06F84" w:rsidRPr="00597732" w:rsidRDefault="00C06F84" w:rsidP="00C06F84">
            <w:pPr>
              <w:pStyle w:val="TAL"/>
              <w:rPr>
                <w:rFonts w:ascii="Times New Roman" w:hAnsi="Times New Roman"/>
              </w:rPr>
            </w:pPr>
            <w:r w:rsidRPr="00597732">
              <w:t>One NV pair of remaining_body</w:t>
            </w:r>
          </w:p>
        </w:tc>
        <w:tc>
          <w:tcPr>
            <w:tcW w:w="0" w:type="auto"/>
          </w:tcPr>
          <w:p w14:paraId="13775B55" w14:textId="77777777" w:rsidR="00C06F84" w:rsidRPr="00597732" w:rsidRDefault="00C06F84" w:rsidP="00C06F84">
            <w:pPr>
              <w:pStyle w:val="TAL"/>
              <w:jc w:val="center"/>
              <w:rPr>
                <w:rFonts w:ascii="Helvetica" w:hAnsi="Helvetica"/>
              </w:rPr>
            </w:pPr>
            <w:r w:rsidRPr="00597732">
              <w:rPr>
                <w:rFonts w:ascii="Helvetica" w:hAnsi="Helvetica"/>
              </w:rPr>
              <w:t>M</w:t>
            </w:r>
          </w:p>
        </w:tc>
        <w:tc>
          <w:tcPr>
            <w:tcW w:w="0" w:type="auto"/>
          </w:tcPr>
          <w:p w14:paraId="64F77922" w14:textId="77777777" w:rsidR="00C06F84" w:rsidRPr="00597732" w:rsidRDefault="00C06F84" w:rsidP="00C06F84">
            <w:pPr>
              <w:pStyle w:val="TAL"/>
            </w:pPr>
            <w:r w:rsidRPr="00597732">
              <w:t xml:space="preserve">Name of NV pair is the </w:t>
            </w:r>
            <w:r>
              <w:t>REQUESTED_SYNCH_POINT</w:t>
            </w:r>
            <w:r w:rsidRPr="00597732">
              <w:t xml:space="preserve"> of interface notifyDeltaSynchOfAlarmsDeactivated of module DeltaSynchron</w:t>
            </w:r>
            <w:r>
              <w:t>iza</w:t>
            </w:r>
            <w:r w:rsidRPr="00597732">
              <w:t>tionNotifications</w:t>
            </w:r>
            <w:r w:rsidRPr="00597732">
              <w:rPr>
                <w:rFonts w:hint="eastAsia"/>
              </w:rPr>
              <w:t>.</w:t>
            </w:r>
          </w:p>
          <w:p w14:paraId="04EF0278" w14:textId="77777777" w:rsidR="00C06F84" w:rsidRPr="00597732" w:rsidRDefault="00C06F84" w:rsidP="00C06F84">
            <w:pPr>
              <w:pStyle w:val="TAL"/>
            </w:pPr>
          </w:p>
          <w:p w14:paraId="603E6565" w14:textId="77777777" w:rsidR="00C06F84" w:rsidRPr="00597732" w:rsidRDefault="00C06F84" w:rsidP="00C06F84">
            <w:pPr>
              <w:pStyle w:val="TAL"/>
            </w:pPr>
            <w:r w:rsidRPr="00597732">
              <w:t>Value of NV pair is SynchPoint of module DeltaSynchron</w:t>
            </w:r>
            <w:r>
              <w:t>iza</w:t>
            </w:r>
            <w:r w:rsidRPr="00597732">
              <w:t>tionConstDefs.</w:t>
            </w:r>
          </w:p>
        </w:tc>
      </w:tr>
      <w:tr w:rsidR="00C06F84" w:rsidRPr="00597732" w14:paraId="296C0CA7" w14:textId="77777777" w:rsidTr="00C06F84">
        <w:trPr>
          <w:cantSplit/>
          <w:jc w:val="center"/>
        </w:trPr>
        <w:tc>
          <w:tcPr>
            <w:tcW w:w="0" w:type="auto"/>
          </w:tcPr>
          <w:p w14:paraId="1D5B115E" w14:textId="77777777" w:rsidR="00C06F84" w:rsidRPr="00597732" w:rsidRDefault="00C06F84" w:rsidP="00C06F84">
            <w:pPr>
              <w:pStyle w:val="TAL"/>
            </w:pPr>
            <w:r w:rsidRPr="00597732">
              <w:t>deltaS</w:t>
            </w:r>
            <w:r w:rsidRPr="00597732">
              <w:rPr>
                <w:rFonts w:hint="eastAsia"/>
              </w:rPr>
              <w:t>ynchPointType</w:t>
            </w:r>
          </w:p>
        </w:tc>
        <w:tc>
          <w:tcPr>
            <w:tcW w:w="0" w:type="auto"/>
          </w:tcPr>
          <w:p w14:paraId="49B5FF04" w14:textId="77777777" w:rsidR="00C06F84" w:rsidRPr="00597732" w:rsidRDefault="00C06F84" w:rsidP="00C06F84">
            <w:pPr>
              <w:pStyle w:val="TAL"/>
              <w:rPr>
                <w:rFonts w:ascii="Times New Roman" w:hAnsi="Times New Roman"/>
              </w:rPr>
            </w:pPr>
            <w:r w:rsidRPr="00597732">
              <w:t>One NV pair of remaining_body</w:t>
            </w:r>
          </w:p>
        </w:tc>
        <w:tc>
          <w:tcPr>
            <w:tcW w:w="0" w:type="auto"/>
          </w:tcPr>
          <w:p w14:paraId="66051B4F" w14:textId="77777777" w:rsidR="00C06F84" w:rsidRPr="00597732" w:rsidRDefault="00C06F84" w:rsidP="00C06F84">
            <w:pPr>
              <w:pStyle w:val="TAL"/>
              <w:jc w:val="center"/>
              <w:rPr>
                <w:rFonts w:ascii="Helvetica" w:hAnsi="Helvetica"/>
              </w:rPr>
            </w:pPr>
            <w:r w:rsidRPr="00597732">
              <w:rPr>
                <w:rFonts w:ascii="Helvetica" w:hAnsi="Helvetica"/>
              </w:rPr>
              <w:t>M</w:t>
            </w:r>
          </w:p>
        </w:tc>
        <w:tc>
          <w:tcPr>
            <w:tcW w:w="0" w:type="auto"/>
          </w:tcPr>
          <w:p w14:paraId="6CF5A440" w14:textId="77777777" w:rsidR="00C06F84" w:rsidRPr="00597732" w:rsidRDefault="00C06F84" w:rsidP="00C06F84">
            <w:pPr>
              <w:pStyle w:val="TAL"/>
            </w:pPr>
            <w:r w:rsidRPr="00597732">
              <w:t>Name of NV pair is the DELTA_SYNCH_POINT_TYPE of interface notifyDeltaSynchOfAlarmsDeactivated of module DeltaSynchron</w:t>
            </w:r>
            <w:r>
              <w:t>iza</w:t>
            </w:r>
            <w:r w:rsidRPr="00597732">
              <w:t>tionNotifications</w:t>
            </w:r>
            <w:r w:rsidRPr="00597732">
              <w:rPr>
                <w:rFonts w:hint="eastAsia"/>
              </w:rPr>
              <w:t>.</w:t>
            </w:r>
          </w:p>
          <w:p w14:paraId="26AB2370" w14:textId="77777777" w:rsidR="00C06F84" w:rsidRPr="00597732" w:rsidRDefault="00C06F84" w:rsidP="00C06F84">
            <w:pPr>
              <w:pStyle w:val="TAL"/>
            </w:pPr>
          </w:p>
          <w:p w14:paraId="0E7B40A7" w14:textId="77777777" w:rsidR="00C06F84" w:rsidRPr="00597732" w:rsidRDefault="00C06F84" w:rsidP="00C06F84">
            <w:pPr>
              <w:pStyle w:val="TAL"/>
            </w:pPr>
            <w:r w:rsidRPr="00597732">
              <w:t>Value of NV pair is DeltaSynchPointType of module DeltaSynchron</w:t>
            </w:r>
            <w:r>
              <w:t>iza</w:t>
            </w:r>
            <w:r w:rsidRPr="00597732">
              <w:t>tionConstDefs.</w:t>
            </w:r>
          </w:p>
        </w:tc>
      </w:tr>
      <w:tr w:rsidR="00C06F84" w:rsidRPr="00597732" w14:paraId="7D9CF572" w14:textId="77777777" w:rsidTr="00C06F84">
        <w:trPr>
          <w:cantSplit/>
          <w:jc w:val="center"/>
        </w:trPr>
        <w:tc>
          <w:tcPr>
            <w:tcW w:w="0" w:type="auto"/>
          </w:tcPr>
          <w:p w14:paraId="312E2F2C" w14:textId="77777777" w:rsidR="00C06F84" w:rsidRPr="00597732" w:rsidRDefault="00C06F84" w:rsidP="00C06F84">
            <w:pPr>
              <w:pStyle w:val="TAL"/>
            </w:pPr>
            <w:r>
              <w:lastRenderedPageBreak/>
              <w:t>triggeredByAgentOrManager</w:t>
            </w:r>
          </w:p>
        </w:tc>
        <w:tc>
          <w:tcPr>
            <w:tcW w:w="0" w:type="auto"/>
          </w:tcPr>
          <w:p w14:paraId="53D46FEB" w14:textId="77777777" w:rsidR="00C06F84" w:rsidRPr="00597732" w:rsidRDefault="00C06F84" w:rsidP="00C06F84">
            <w:pPr>
              <w:pStyle w:val="TAL"/>
              <w:rPr>
                <w:rFonts w:ascii="Times New Roman" w:hAnsi="Times New Roman"/>
              </w:rPr>
            </w:pPr>
            <w:r w:rsidRPr="00597732">
              <w:t>One NV pair of remaining_body</w:t>
            </w:r>
          </w:p>
        </w:tc>
        <w:tc>
          <w:tcPr>
            <w:tcW w:w="0" w:type="auto"/>
          </w:tcPr>
          <w:p w14:paraId="17D66869" w14:textId="77777777" w:rsidR="00C06F84" w:rsidRPr="00597732" w:rsidRDefault="00C06F84" w:rsidP="00C06F84">
            <w:pPr>
              <w:pStyle w:val="TAL"/>
              <w:jc w:val="center"/>
              <w:rPr>
                <w:rFonts w:ascii="Helvetica" w:hAnsi="Helvetica"/>
              </w:rPr>
            </w:pPr>
            <w:r w:rsidRPr="00597732">
              <w:rPr>
                <w:rFonts w:ascii="Helvetica" w:hAnsi="Helvetica"/>
              </w:rPr>
              <w:t>M</w:t>
            </w:r>
          </w:p>
        </w:tc>
        <w:tc>
          <w:tcPr>
            <w:tcW w:w="0" w:type="auto"/>
          </w:tcPr>
          <w:p w14:paraId="1770360D" w14:textId="77777777" w:rsidR="00C06F84" w:rsidRPr="00597732" w:rsidRDefault="00C06F84" w:rsidP="00C06F84">
            <w:pPr>
              <w:pStyle w:val="TAL"/>
            </w:pPr>
            <w:r w:rsidRPr="00597732">
              <w:t xml:space="preserve">Name of NV pair is the </w:t>
            </w:r>
            <w:r>
              <w:t>TRIGGERED_BY_AGENT_OR_MANAGER</w:t>
            </w:r>
            <w:r w:rsidRPr="00597732">
              <w:t xml:space="preserve"> of interface notifyDeltaSynchOfAlarmsDeactivated of module DeltaSynchron</w:t>
            </w:r>
            <w:r>
              <w:t>iza</w:t>
            </w:r>
            <w:r w:rsidRPr="00597732">
              <w:t>tionNotifications</w:t>
            </w:r>
            <w:r w:rsidRPr="00597732">
              <w:rPr>
                <w:rFonts w:hint="eastAsia"/>
              </w:rPr>
              <w:t>.</w:t>
            </w:r>
          </w:p>
          <w:p w14:paraId="46D64326" w14:textId="77777777" w:rsidR="00C06F84" w:rsidRPr="00597732" w:rsidRDefault="00C06F84" w:rsidP="00C06F84">
            <w:pPr>
              <w:pStyle w:val="TAL"/>
            </w:pPr>
          </w:p>
          <w:p w14:paraId="24DAEC03" w14:textId="77777777" w:rsidR="00C06F84" w:rsidRPr="00597732" w:rsidRDefault="00C06F84" w:rsidP="00C06F84">
            <w:pPr>
              <w:pStyle w:val="TAL"/>
            </w:pPr>
            <w:r w:rsidRPr="00597732">
              <w:t xml:space="preserve">Value of NV pair is </w:t>
            </w:r>
            <w:r>
              <w:t>TriggeredByAgentOrManager</w:t>
            </w:r>
            <w:r w:rsidRPr="00597732">
              <w:t xml:space="preserve"> of module DeltaSynchron</w:t>
            </w:r>
            <w:r>
              <w:t>iza</w:t>
            </w:r>
            <w:r w:rsidRPr="00597732">
              <w:t>tionConstDefs.</w:t>
            </w:r>
          </w:p>
        </w:tc>
      </w:tr>
      <w:tr w:rsidR="00C06F84" w:rsidRPr="00597732" w14:paraId="077440D0" w14:textId="77777777" w:rsidTr="00C06F84">
        <w:trPr>
          <w:cantSplit/>
          <w:jc w:val="center"/>
        </w:trPr>
        <w:tc>
          <w:tcPr>
            <w:tcW w:w="0" w:type="auto"/>
          </w:tcPr>
          <w:p w14:paraId="098105C3" w14:textId="77777777" w:rsidR="00C06F84" w:rsidRPr="00597732" w:rsidRDefault="00C06F84" w:rsidP="00C06F84">
            <w:pPr>
              <w:pStyle w:val="TAL"/>
            </w:pPr>
            <w:r>
              <w:t>agentOrManagerReference</w:t>
            </w:r>
          </w:p>
        </w:tc>
        <w:tc>
          <w:tcPr>
            <w:tcW w:w="0" w:type="auto"/>
          </w:tcPr>
          <w:p w14:paraId="35C6BA52" w14:textId="77777777" w:rsidR="00C06F84" w:rsidRPr="00597732" w:rsidRDefault="00C06F84" w:rsidP="00C06F84">
            <w:pPr>
              <w:pStyle w:val="TAL"/>
              <w:rPr>
                <w:rFonts w:ascii="Times New Roman" w:hAnsi="Times New Roman"/>
              </w:rPr>
            </w:pPr>
            <w:r w:rsidRPr="00597732">
              <w:t>One NV pair of remaining_body</w:t>
            </w:r>
          </w:p>
        </w:tc>
        <w:tc>
          <w:tcPr>
            <w:tcW w:w="0" w:type="auto"/>
          </w:tcPr>
          <w:p w14:paraId="23E6A346" w14:textId="77777777" w:rsidR="00C06F84" w:rsidRPr="00597732" w:rsidRDefault="00C06F84" w:rsidP="00C06F84">
            <w:pPr>
              <w:pStyle w:val="TAL"/>
              <w:jc w:val="center"/>
              <w:rPr>
                <w:rFonts w:ascii="Helvetica" w:hAnsi="Helvetica"/>
              </w:rPr>
            </w:pPr>
            <w:r w:rsidRPr="00597732">
              <w:rPr>
                <w:rFonts w:ascii="Helvetica" w:hAnsi="Helvetica"/>
              </w:rPr>
              <w:t>M</w:t>
            </w:r>
          </w:p>
        </w:tc>
        <w:tc>
          <w:tcPr>
            <w:tcW w:w="0" w:type="auto"/>
          </w:tcPr>
          <w:p w14:paraId="621272D8" w14:textId="77777777" w:rsidR="00C06F84" w:rsidRPr="00597732" w:rsidRDefault="00C06F84" w:rsidP="00C06F84">
            <w:pPr>
              <w:pStyle w:val="TAL"/>
            </w:pPr>
            <w:r w:rsidRPr="00597732">
              <w:t xml:space="preserve">Name of NV pair is the </w:t>
            </w:r>
            <w:r>
              <w:t>AGENT_OR_MANAGER_REFERENCE</w:t>
            </w:r>
            <w:r w:rsidRPr="00597732">
              <w:t xml:space="preserve"> of interface notifyDeltaSynchOfAlarmsDeactivated of module DeltaSynchron</w:t>
            </w:r>
            <w:r>
              <w:t>iza</w:t>
            </w:r>
            <w:r w:rsidRPr="00597732">
              <w:t>tionNotifications</w:t>
            </w:r>
            <w:r w:rsidRPr="00597732">
              <w:rPr>
                <w:rFonts w:hint="eastAsia"/>
              </w:rPr>
              <w:t>.</w:t>
            </w:r>
          </w:p>
          <w:p w14:paraId="78CCAE12" w14:textId="77777777" w:rsidR="00C06F84" w:rsidRPr="00597732" w:rsidRDefault="00C06F84" w:rsidP="00C06F84">
            <w:pPr>
              <w:pStyle w:val="TAL"/>
            </w:pPr>
          </w:p>
          <w:p w14:paraId="5F3ECE11" w14:textId="77777777" w:rsidR="00C06F84" w:rsidRPr="00597732" w:rsidRDefault="00C06F84" w:rsidP="00C06F84">
            <w:pPr>
              <w:pStyle w:val="TAL"/>
            </w:pPr>
            <w:r w:rsidRPr="00597732">
              <w:t xml:space="preserve">Value of NV pair is </w:t>
            </w:r>
            <w:r>
              <w:t>AgentOrManagerReference</w:t>
            </w:r>
            <w:r w:rsidRPr="00597732">
              <w:t xml:space="preserve"> of module DeltaSynchron</w:t>
            </w:r>
            <w:r>
              <w:t>iza</w:t>
            </w:r>
            <w:r w:rsidRPr="00597732">
              <w:t>tionConstDefs.</w:t>
            </w:r>
          </w:p>
        </w:tc>
      </w:tr>
    </w:tbl>
    <w:p w14:paraId="11E72EDA" w14:textId="77777777" w:rsidR="00C06F84" w:rsidRPr="00597732" w:rsidRDefault="00C06F84" w:rsidP="00C06F84"/>
    <w:p w14:paraId="6CFD1904" w14:textId="77777777" w:rsidR="00E2732B" w:rsidRDefault="00C06F84" w:rsidP="00C96D4E">
      <w:pPr>
        <w:pStyle w:val="Heading1"/>
      </w:pPr>
      <w:r>
        <w:br w:type="page"/>
      </w:r>
      <w:bookmarkStart w:id="26" w:name="_Toc335991982"/>
      <w:r w:rsidR="00E2732B">
        <w:lastRenderedPageBreak/>
        <w:t>A</w:t>
      </w:r>
      <w:r w:rsidR="00E2732B" w:rsidRPr="00A01477">
        <w:t>.</w:t>
      </w:r>
      <w:r w:rsidR="00E2732B">
        <w:t>3</w:t>
      </w:r>
      <w:r w:rsidR="00E2732B" w:rsidRPr="00A01477">
        <w:tab/>
      </w:r>
      <w:r w:rsidR="00E2732B">
        <w:t>Solution Set definitions</w:t>
      </w:r>
      <w:bookmarkEnd w:id="26"/>
    </w:p>
    <w:p w14:paraId="44B594A8" w14:textId="77777777" w:rsidR="00E2732B" w:rsidRPr="007F10CC" w:rsidRDefault="00E2732B" w:rsidP="00C96D4E">
      <w:pPr>
        <w:pStyle w:val="Heading2"/>
        <w:rPr>
          <w:lang w:eastAsia="zh-CN"/>
        </w:rPr>
      </w:pPr>
      <w:bookmarkStart w:id="27" w:name="_Toc335991983"/>
      <w:r>
        <w:rPr>
          <w:lang w:eastAsia="zh-CN"/>
        </w:rPr>
        <w:t>A.3.1</w:t>
      </w:r>
      <w:r w:rsidRPr="007F10CC">
        <w:rPr>
          <w:lang w:eastAsia="zh-CN"/>
        </w:rPr>
        <w:tab/>
      </w:r>
      <w:r>
        <w:rPr>
          <w:lang w:eastAsia="zh-CN"/>
        </w:rPr>
        <w:t>IDL definition structure</w:t>
      </w:r>
      <w:bookmarkEnd w:id="27"/>
    </w:p>
    <w:p w14:paraId="0514C195" w14:textId="77777777" w:rsidR="00E2732B" w:rsidRDefault="00E2732B" w:rsidP="00E2732B">
      <w:r>
        <w:t xml:space="preserve">Clause A.3.2 defines the constants and types used by the </w:t>
      </w:r>
      <w:r w:rsidRPr="00597732">
        <w:rPr>
          <w:lang w:eastAsia="zh-CN"/>
        </w:rPr>
        <w:t>Delta Synchron</w:t>
      </w:r>
      <w:r>
        <w:rPr>
          <w:lang w:eastAsia="zh-CN"/>
        </w:rPr>
        <w:t>iza</w:t>
      </w:r>
      <w:r w:rsidRPr="00597732">
        <w:rPr>
          <w:lang w:eastAsia="zh-CN"/>
        </w:rPr>
        <w:t>tion</w:t>
      </w:r>
      <w:r>
        <w:t xml:space="preserve"> IRP.</w:t>
      </w:r>
    </w:p>
    <w:p w14:paraId="08532EB9" w14:textId="77777777" w:rsidR="00E2732B" w:rsidRPr="001C5ECE" w:rsidRDefault="00E2732B" w:rsidP="00E2732B">
      <w:r>
        <w:t xml:space="preserve">Clause A.3.3 defines the operations which are performed by the </w:t>
      </w:r>
      <w:r w:rsidRPr="00597732">
        <w:rPr>
          <w:lang w:eastAsia="zh-CN"/>
        </w:rPr>
        <w:t>Delta Synchron</w:t>
      </w:r>
      <w:r>
        <w:rPr>
          <w:lang w:eastAsia="zh-CN"/>
        </w:rPr>
        <w:t>iza</w:t>
      </w:r>
      <w:r w:rsidRPr="00597732">
        <w:rPr>
          <w:lang w:eastAsia="zh-CN"/>
        </w:rPr>
        <w:t>tion</w:t>
      </w:r>
      <w:r>
        <w:t xml:space="preserve"> IRP agent.</w:t>
      </w:r>
    </w:p>
    <w:p w14:paraId="7A342E85" w14:textId="77777777" w:rsidR="00C06F84" w:rsidRPr="00E2732B" w:rsidRDefault="00E2732B" w:rsidP="00E2732B">
      <w:pPr>
        <w:rPr>
          <w:lang w:eastAsia="zh-CN"/>
        </w:rPr>
      </w:pPr>
      <w:r>
        <w:t xml:space="preserve">Clause A.3.4 defines the notifications which are emitted by the </w:t>
      </w:r>
      <w:r w:rsidRPr="00597732">
        <w:rPr>
          <w:lang w:eastAsia="zh-CN"/>
        </w:rPr>
        <w:t>Delta Synchron</w:t>
      </w:r>
      <w:r>
        <w:rPr>
          <w:lang w:eastAsia="zh-CN"/>
        </w:rPr>
        <w:t>iza</w:t>
      </w:r>
      <w:r w:rsidRPr="00597732">
        <w:rPr>
          <w:lang w:eastAsia="zh-CN"/>
        </w:rPr>
        <w:t>tion</w:t>
      </w:r>
      <w:r>
        <w:t xml:space="preserve"> IRP agent.</w:t>
      </w:r>
    </w:p>
    <w:p w14:paraId="3EE990D0" w14:textId="77777777" w:rsidR="00C06F84" w:rsidRPr="00597732" w:rsidRDefault="001B2A52" w:rsidP="00C96D4E">
      <w:pPr>
        <w:pStyle w:val="Heading2"/>
        <w:rPr>
          <w:lang w:eastAsia="zh-CN"/>
        </w:rPr>
      </w:pPr>
      <w:r>
        <w:rPr>
          <w:lang w:eastAsia="zh-CN"/>
        </w:rPr>
        <w:br w:type="page"/>
      </w:r>
      <w:bookmarkStart w:id="28" w:name="_Toc335991984"/>
      <w:r w:rsidR="00E2732B">
        <w:rPr>
          <w:lang w:eastAsia="zh-CN"/>
        </w:rPr>
        <w:lastRenderedPageBreak/>
        <w:t>A.3.2</w:t>
      </w:r>
      <w:r w:rsidR="00C06F84" w:rsidRPr="00597732">
        <w:rPr>
          <w:lang w:eastAsia="zh-CN"/>
        </w:rPr>
        <w:tab/>
        <w:t>IDL specification (file name "DeltaSynchron</w:t>
      </w:r>
      <w:r w:rsidR="00C06F84">
        <w:rPr>
          <w:lang w:eastAsia="zh-CN"/>
        </w:rPr>
        <w:t>iza</w:t>
      </w:r>
      <w:r w:rsidR="00C06F84" w:rsidRPr="00597732">
        <w:rPr>
          <w:lang w:eastAsia="zh-CN"/>
        </w:rPr>
        <w:t>tionConstDefs.idl")</w:t>
      </w:r>
      <w:bookmarkEnd w:id="28"/>
    </w:p>
    <w:p w14:paraId="21655601" w14:textId="77777777" w:rsidR="00C06F84" w:rsidRPr="00597732" w:rsidRDefault="00C06F84" w:rsidP="00C06F84">
      <w:pPr>
        <w:pStyle w:val="PL"/>
      </w:pPr>
      <w:r w:rsidRPr="00597732">
        <w:t>// File: DeltaSynchron</w:t>
      </w:r>
      <w:r>
        <w:t>iza</w:t>
      </w:r>
      <w:r w:rsidRPr="00597732">
        <w:t>tionConstDefs.idl</w:t>
      </w:r>
    </w:p>
    <w:p w14:paraId="47A1210E" w14:textId="77777777" w:rsidR="00C06F84" w:rsidRPr="00597732" w:rsidRDefault="00C06F84" w:rsidP="00C06F84">
      <w:pPr>
        <w:pStyle w:val="PL"/>
      </w:pPr>
      <w:r w:rsidRPr="00597732">
        <w:t>#ifndef _DELTA_SYNCHRON</w:t>
      </w:r>
      <w:r>
        <w:t>IZA</w:t>
      </w:r>
      <w:r w:rsidRPr="00597732">
        <w:t>TION_CONST_DEFS_IDL_</w:t>
      </w:r>
    </w:p>
    <w:p w14:paraId="0B7DF4E0" w14:textId="77777777" w:rsidR="00C06F84" w:rsidRPr="00597732" w:rsidRDefault="00C06F84" w:rsidP="00C06F84">
      <w:pPr>
        <w:pStyle w:val="PL"/>
      </w:pPr>
      <w:r w:rsidRPr="00597732">
        <w:t>#define _DELTA_SYNCHRON</w:t>
      </w:r>
      <w:r>
        <w:t>IZA</w:t>
      </w:r>
      <w:r w:rsidRPr="00597732">
        <w:t>TION_CONST_DEFS_IDL_</w:t>
      </w:r>
    </w:p>
    <w:p w14:paraId="7A27E03B" w14:textId="77777777" w:rsidR="00C06F84" w:rsidRPr="00597732" w:rsidRDefault="00C06F84" w:rsidP="00C06F84">
      <w:pPr>
        <w:pStyle w:val="PL"/>
      </w:pPr>
    </w:p>
    <w:p w14:paraId="66D233BD" w14:textId="77777777" w:rsidR="00C06F84" w:rsidRPr="00597732" w:rsidRDefault="00C06F84" w:rsidP="00C06F84">
      <w:pPr>
        <w:pStyle w:val="PL"/>
      </w:pPr>
      <w:r w:rsidRPr="00597732">
        <w:t>#include &lt;TimeBase.idl&gt;</w:t>
      </w:r>
    </w:p>
    <w:p w14:paraId="2917C0B0" w14:textId="77777777" w:rsidR="00C06F84" w:rsidRPr="00597732" w:rsidRDefault="00C06F84" w:rsidP="00C06F84">
      <w:pPr>
        <w:pStyle w:val="PL"/>
      </w:pPr>
    </w:p>
    <w:p w14:paraId="0F47F06A" w14:textId="77777777" w:rsidR="00C06F84" w:rsidRPr="00597732" w:rsidRDefault="00C06F84" w:rsidP="00C06F84">
      <w:pPr>
        <w:pStyle w:val="PL"/>
      </w:pPr>
      <w:r w:rsidRPr="00597732">
        <w:t>#include &lt;DeltaSynchron</w:t>
      </w:r>
      <w:r>
        <w:t>iza</w:t>
      </w:r>
      <w:r w:rsidRPr="00597732">
        <w:t>tionConstDefs.idl&gt;</w:t>
      </w:r>
    </w:p>
    <w:p w14:paraId="55DEC921" w14:textId="77777777" w:rsidR="00C06F84" w:rsidRPr="00597732" w:rsidRDefault="00C06F84" w:rsidP="00C06F84">
      <w:pPr>
        <w:pStyle w:val="PL"/>
      </w:pPr>
      <w:r w:rsidRPr="00597732">
        <w:t>#include &lt;GenericIRPManagementConstDefs.idl&gt;</w:t>
      </w:r>
    </w:p>
    <w:p w14:paraId="5ED6E0C9" w14:textId="77777777" w:rsidR="00C06F84" w:rsidRPr="00597732" w:rsidRDefault="00C06F84" w:rsidP="00C06F84">
      <w:pPr>
        <w:pStyle w:val="PL"/>
      </w:pPr>
      <w:r w:rsidRPr="00597732">
        <w:t>#include &lt;KernelCmConstDefs.idl&gt;</w:t>
      </w:r>
    </w:p>
    <w:p w14:paraId="747A6B23" w14:textId="77777777" w:rsidR="00C06F84" w:rsidRPr="00597732" w:rsidRDefault="00C06F84" w:rsidP="00C06F84">
      <w:pPr>
        <w:pStyle w:val="PL"/>
      </w:pPr>
      <w:r w:rsidRPr="00597732">
        <w:t>#include &lt;</w:t>
      </w:r>
      <w:r w:rsidRPr="00597732">
        <w:rPr>
          <w:rFonts w:cs="Courier New"/>
          <w:szCs w:val="16"/>
          <w:lang w:eastAsia="zh-CN"/>
        </w:rPr>
        <w:t>FileTransferIRPConstDefs.idl</w:t>
      </w:r>
      <w:r w:rsidRPr="00597732">
        <w:t>&gt;</w:t>
      </w:r>
    </w:p>
    <w:p w14:paraId="176D220B" w14:textId="77777777" w:rsidR="009C3B6B" w:rsidRDefault="009C3B6B" w:rsidP="009C3B6B">
      <w:pPr>
        <w:pStyle w:val="PL"/>
        <w:rPr>
          <w:lang w:eastAsia="zh-CN"/>
        </w:rPr>
      </w:pPr>
      <w:r w:rsidRPr="00500610">
        <w:t>#include &lt;AlarmIRPConstDefs.idl&gt;</w:t>
      </w:r>
    </w:p>
    <w:p w14:paraId="50BFAB14" w14:textId="77777777" w:rsidR="00C06F84" w:rsidRPr="00597732" w:rsidRDefault="00C06F84" w:rsidP="00C06F84">
      <w:pPr>
        <w:pStyle w:val="PL"/>
      </w:pPr>
    </w:p>
    <w:p w14:paraId="6413091D" w14:textId="77777777" w:rsidR="00C06F84" w:rsidRDefault="00C06F84" w:rsidP="00C06F84">
      <w:pPr>
        <w:pStyle w:val="PL"/>
      </w:pPr>
      <w:r>
        <w:t>//FileTransferIRPConstDefs::FileLocation value;</w:t>
      </w:r>
    </w:p>
    <w:p w14:paraId="49517820" w14:textId="77777777" w:rsidR="00C06F84" w:rsidRPr="00597732" w:rsidRDefault="00C06F84" w:rsidP="00C06F84">
      <w:pPr>
        <w:pStyle w:val="PL"/>
      </w:pPr>
    </w:p>
    <w:p w14:paraId="557A2E41" w14:textId="77777777" w:rsidR="00C06F84" w:rsidRPr="00597732" w:rsidRDefault="00C06F84" w:rsidP="00C06F84">
      <w:pPr>
        <w:pStyle w:val="PL"/>
      </w:pPr>
    </w:p>
    <w:p w14:paraId="4B4D4A28" w14:textId="77777777" w:rsidR="00C06F84" w:rsidRPr="00597732" w:rsidRDefault="00C06F84" w:rsidP="00C06F84">
      <w:pPr>
        <w:pStyle w:val="PL"/>
      </w:pPr>
      <w:r w:rsidRPr="00597732">
        <w:t>// This statement must appear after all include statements</w:t>
      </w:r>
    </w:p>
    <w:p w14:paraId="6F22B280" w14:textId="77777777" w:rsidR="00C06F84" w:rsidRPr="00597732" w:rsidRDefault="00C06F84" w:rsidP="00C06F84">
      <w:pPr>
        <w:pStyle w:val="PL"/>
      </w:pPr>
      <w:r w:rsidRPr="00597732">
        <w:t>#pragma prefix "3gppsa5.org"</w:t>
      </w:r>
    </w:p>
    <w:p w14:paraId="2126CDC4" w14:textId="77777777" w:rsidR="00C06F84" w:rsidRPr="00597732" w:rsidRDefault="00C06F84" w:rsidP="00C06F84">
      <w:pPr>
        <w:pStyle w:val="PL"/>
      </w:pPr>
    </w:p>
    <w:p w14:paraId="68B09604" w14:textId="77777777" w:rsidR="00C06F84" w:rsidRPr="00597732" w:rsidRDefault="00C06F84" w:rsidP="00C06F84">
      <w:pPr>
        <w:pStyle w:val="PL"/>
      </w:pPr>
    </w:p>
    <w:p w14:paraId="59781209" w14:textId="77777777" w:rsidR="00C06F84" w:rsidRPr="00597732" w:rsidRDefault="00C06F84" w:rsidP="00C06F84">
      <w:pPr>
        <w:pStyle w:val="PL"/>
      </w:pPr>
      <w:r w:rsidRPr="00597732">
        <w:t>/* ## Module: DeltaSynchron</w:t>
      </w:r>
      <w:r>
        <w:t>iza</w:t>
      </w:r>
      <w:r w:rsidRPr="00597732">
        <w:t>tionConstDefs */</w:t>
      </w:r>
    </w:p>
    <w:p w14:paraId="6E58C366" w14:textId="77777777" w:rsidR="00C06F84" w:rsidRPr="00597732" w:rsidRDefault="00C06F84" w:rsidP="00C06F84">
      <w:pPr>
        <w:pStyle w:val="PL"/>
      </w:pPr>
    </w:p>
    <w:p w14:paraId="5E4D21FB" w14:textId="77777777" w:rsidR="00C06F84" w:rsidRPr="00597732" w:rsidRDefault="00C06F84" w:rsidP="00C06F84">
      <w:pPr>
        <w:pStyle w:val="PL"/>
      </w:pPr>
      <w:r w:rsidRPr="00597732">
        <w:t>module DeltaSynchron</w:t>
      </w:r>
      <w:r>
        <w:t>iza</w:t>
      </w:r>
      <w:r w:rsidRPr="00597732">
        <w:t>tionConstDefs</w:t>
      </w:r>
    </w:p>
    <w:p w14:paraId="501D72D3" w14:textId="77777777" w:rsidR="00C06F84" w:rsidRPr="00597732" w:rsidRDefault="00C06F84" w:rsidP="00C06F84">
      <w:pPr>
        <w:pStyle w:val="PL"/>
      </w:pPr>
      <w:r w:rsidRPr="00597732">
        <w:t>{</w:t>
      </w:r>
    </w:p>
    <w:p w14:paraId="14CADDEC" w14:textId="77777777" w:rsidR="00C06F84" w:rsidRPr="00597732" w:rsidRDefault="00C06F84" w:rsidP="00C06F84">
      <w:pPr>
        <w:pStyle w:val="PL"/>
      </w:pPr>
    </w:p>
    <w:p w14:paraId="45B07556" w14:textId="77777777" w:rsidR="00C06F84" w:rsidRPr="00597732" w:rsidRDefault="00C06F84" w:rsidP="00C06F84">
      <w:pPr>
        <w:pStyle w:val="PL"/>
      </w:pPr>
      <w:r w:rsidRPr="00597732">
        <w:t>/*****************************************************************************/</w:t>
      </w:r>
    </w:p>
    <w:p w14:paraId="1D922C7A" w14:textId="77777777" w:rsidR="00C06F84" w:rsidRPr="00597732" w:rsidRDefault="00C06F84" w:rsidP="00C06F84">
      <w:pPr>
        <w:pStyle w:val="PL"/>
      </w:pPr>
      <w:r w:rsidRPr="00597732">
        <w:t>/* definition of types used in several operations for Delta Synchron</w:t>
      </w:r>
      <w:r>
        <w:t>iza</w:t>
      </w:r>
      <w:r w:rsidRPr="00597732">
        <w:t>tion: */</w:t>
      </w:r>
    </w:p>
    <w:p w14:paraId="0BC0FBB2" w14:textId="77777777" w:rsidR="00C06F84" w:rsidRPr="00597732" w:rsidRDefault="00C06F84" w:rsidP="00C06F84">
      <w:pPr>
        <w:pStyle w:val="PL"/>
      </w:pPr>
      <w:r w:rsidRPr="00597732">
        <w:t>/*****************************************************************************/</w:t>
      </w:r>
    </w:p>
    <w:p w14:paraId="0584980F" w14:textId="77777777" w:rsidR="00C06F84" w:rsidRPr="00597732" w:rsidRDefault="00C06F84" w:rsidP="00C06F84">
      <w:pPr>
        <w:pStyle w:val="PL"/>
      </w:pPr>
    </w:p>
    <w:p w14:paraId="4ACA3A5C" w14:textId="77777777" w:rsidR="00C06F84" w:rsidRPr="00597732" w:rsidRDefault="00C06F84" w:rsidP="00C06F84">
      <w:pPr>
        <w:pStyle w:val="PL"/>
      </w:pPr>
      <w:r w:rsidRPr="00597732">
        <w:t>/* types used in several operations: */</w:t>
      </w:r>
    </w:p>
    <w:p w14:paraId="4B2DBD21" w14:textId="77777777" w:rsidR="00C06F84" w:rsidRPr="00597732" w:rsidRDefault="00C06F84" w:rsidP="00C06F84">
      <w:pPr>
        <w:pStyle w:val="PL"/>
      </w:pPr>
    </w:p>
    <w:p w14:paraId="34BD6F6F" w14:textId="77777777" w:rsidR="00C06F84" w:rsidRPr="00597732" w:rsidRDefault="00C06F84" w:rsidP="00C06F84">
      <w:pPr>
        <w:pStyle w:val="PL"/>
      </w:pPr>
      <w:r w:rsidRPr="00597732">
        <w:t>typedef string ManagerReference;</w:t>
      </w:r>
    </w:p>
    <w:p w14:paraId="6268C3FF" w14:textId="77777777" w:rsidR="00C06F84" w:rsidRDefault="00C06F84" w:rsidP="00C06F84">
      <w:pPr>
        <w:pStyle w:val="PL"/>
      </w:pPr>
    </w:p>
    <w:p w14:paraId="68340332" w14:textId="77777777" w:rsidR="00C06F84" w:rsidRPr="00597732" w:rsidRDefault="00C06F84" w:rsidP="00C06F84">
      <w:pPr>
        <w:pStyle w:val="PL"/>
      </w:pPr>
      <w:r w:rsidRPr="00597732">
        <w:t xml:space="preserve">typedef string </w:t>
      </w:r>
      <w:r>
        <w:t>AgentOr</w:t>
      </w:r>
      <w:r w:rsidRPr="00597732">
        <w:t>ManagerReference;</w:t>
      </w:r>
    </w:p>
    <w:p w14:paraId="2E6B9525" w14:textId="77777777" w:rsidR="00C06F84" w:rsidRPr="00597732" w:rsidRDefault="00C06F84" w:rsidP="00C06F84">
      <w:pPr>
        <w:pStyle w:val="PL"/>
      </w:pPr>
    </w:p>
    <w:p w14:paraId="70456935" w14:textId="77777777" w:rsidR="00C06F84" w:rsidRPr="00597732" w:rsidRDefault="00C06F84" w:rsidP="00C06F84">
      <w:pPr>
        <w:pStyle w:val="PL"/>
      </w:pPr>
      <w:r w:rsidRPr="00597732">
        <w:t>/*</w:t>
      </w:r>
    </w:p>
    <w:p w14:paraId="31E1FC02" w14:textId="77777777" w:rsidR="00C06F84" w:rsidRPr="00597732" w:rsidRDefault="00C06F84" w:rsidP="00C06F84">
      <w:pPr>
        <w:pStyle w:val="PL"/>
      </w:pPr>
      <w:r w:rsidRPr="00597732">
        <w:t>ManagerReferenceConditional is a type carrying an optional parameter.</w:t>
      </w:r>
    </w:p>
    <w:p w14:paraId="458DA5FA" w14:textId="77777777" w:rsidR="00C06F84" w:rsidRPr="00597732" w:rsidRDefault="00C06F84" w:rsidP="00C06F84">
      <w:pPr>
        <w:pStyle w:val="PL"/>
      </w:pPr>
      <w:r w:rsidRPr="00597732">
        <w:t>The boolean shall be TRUE, if the condition described in TS 32.392 is fulfilled. In this case the value is present. Otherwise the value is be absent.</w:t>
      </w:r>
    </w:p>
    <w:p w14:paraId="66254C13" w14:textId="77777777" w:rsidR="00C06F84" w:rsidRPr="00597732" w:rsidRDefault="00C06F84" w:rsidP="00C06F84">
      <w:pPr>
        <w:pStyle w:val="PL"/>
      </w:pPr>
      <w:r w:rsidRPr="00597732">
        <w:t>*/</w:t>
      </w:r>
    </w:p>
    <w:p w14:paraId="3FE45017" w14:textId="77777777" w:rsidR="00C06F84" w:rsidRPr="00597732" w:rsidRDefault="00C06F84" w:rsidP="00C06F84">
      <w:pPr>
        <w:pStyle w:val="PL"/>
      </w:pPr>
      <w:r w:rsidRPr="00597732">
        <w:t>union ManagerReferenceConditional switch (boolean)</w:t>
      </w:r>
    </w:p>
    <w:p w14:paraId="34E15E5E" w14:textId="77777777" w:rsidR="00C06F84" w:rsidRPr="00597732" w:rsidRDefault="00C06F84" w:rsidP="00C06F84">
      <w:pPr>
        <w:pStyle w:val="PL"/>
      </w:pPr>
      <w:r w:rsidRPr="00597732">
        <w:t xml:space="preserve">      {</w:t>
      </w:r>
    </w:p>
    <w:p w14:paraId="44EE1816" w14:textId="77777777" w:rsidR="00C06F84" w:rsidRPr="00597732" w:rsidRDefault="00C06F84" w:rsidP="00C06F84">
      <w:pPr>
        <w:pStyle w:val="PL"/>
      </w:pPr>
      <w:r w:rsidRPr="00597732">
        <w:t xml:space="preserve">      case TRUE: ManagerReference value;</w:t>
      </w:r>
    </w:p>
    <w:p w14:paraId="7D1ED8F5" w14:textId="77777777" w:rsidR="00C06F84" w:rsidRPr="00597732" w:rsidRDefault="00C06F84" w:rsidP="00C06F84">
      <w:pPr>
        <w:pStyle w:val="PL"/>
      </w:pPr>
      <w:r w:rsidRPr="00597732">
        <w:t xml:space="preserve">      };</w:t>
      </w:r>
    </w:p>
    <w:p w14:paraId="23762E76" w14:textId="77777777" w:rsidR="00C06F84" w:rsidRPr="00597732" w:rsidRDefault="00C06F84" w:rsidP="00C06F84">
      <w:pPr>
        <w:pStyle w:val="PL"/>
      </w:pPr>
    </w:p>
    <w:p w14:paraId="07E1174C" w14:textId="77777777" w:rsidR="00C06F84" w:rsidRPr="00597732" w:rsidRDefault="00C06F84" w:rsidP="00C06F84">
      <w:pPr>
        <w:pStyle w:val="PL"/>
      </w:pPr>
      <w:r w:rsidRPr="00597732">
        <w:t>/*</w:t>
      </w:r>
    </w:p>
    <w:p w14:paraId="61477B73" w14:textId="77777777" w:rsidR="00C06F84" w:rsidRPr="00597732" w:rsidRDefault="00C06F84" w:rsidP="00C06F84">
      <w:pPr>
        <w:pStyle w:val="PL"/>
      </w:pPr>
      <w:r w:rsidRPr="00597732">
        <w:t>ManagerReferenceOpt is a type carrying an optional parameter.</w:t>
      </w:r>
    </w:p>
    <w:p w14:paraId="0E57D780" w14:textId="77777777" w:rsidR="00C06F84" w:rsidRPr="00597732" w:rsidRDefault="00C06F84" w:rsidP="00C06F84">
      <w:pPr>
        <w:pStyle w:val="PL"/>
      </w:pPr>
      <w:r w:rsidRPr="00597732">
        <w:t>The boolean shall be TRUE, if the operation request uses this parameter. In this case the value is present. Otherwise the value is absent.</w:t>
      </w:r>
    </w:p>
    <w:p w14:paraId="5AF3127B" w14:textId="77777777" w:rsidR="00C06F84" w:rsidRPr="00597732" w:rsidRDefault="00C06F84" w:rsidP="00C06F84">
      <w:pPr>
        <w:pStyle w:val="PL"/>
      </w:pPr>
      <w:r w:rsidRPr="00597732">
        <w:t>*/</w:t>
      </w:r>
    </w:p>
    <w:p w14:paraId="3A18CF60" w14:textId="77777777" w:rsidR="00C06F84" w:rsidRPr="00597732" w:rsidRDefault="00C06F84" w:rsidP="00C06F84">
      <w:pPr>
        <w:pStyle w:val="PL"/>
      </w:pPr>
      <w:r w:rsidRPr="00597732">
        <w:t>union ManagerReferenceOpt switch (boolean)</w:t>
      </w:r>
    </w:p>
    <w:p w14:paraId="64D875C8" w14:textId="77777777" w:rsidR="00C06F84" w:rsidRPr="00597732" w:rsidRDefault="00C06F84" w:rsidP="00C06F84">
      <w:pPr>
        <w:pStyle w:val="PL"/>
      </w:pPr>
      <w:r w:rsidRPr="00597732">
        <w:t xml:space="preserve">      {</w:t>
      </w:r>
    </w:p>
    <w:p w14:paraId="5F2B66AD" w14:textId="77777777" w:rsidR="00C06F84" w:rsidRPr="00597732" w:rsidRDefault="00C06F84" w:rsidP="00C06F84">
      <w:pPr>
        <w:pStyle w:val="PL"/>
      </w:pPr>
      <w:r w:rsidRPr="00597732">
        <w:t xml:space="preserve">      case TRUE: ManagerReference value;</w:t>
      </w:r>
    </w:p>
    <w:p w14:paraId="1F0EDFB4" w14:textId="77777777" w:rsidR="00C06F84" w:rsidRPr="00597732" w:rsidRDefault="00C06F84" w:rsidP="00C06F84">
      <w:pPr>
        <w:pStyle w:val="PL"/>
      </w:pPr>
      <w:r w:rsidRPr="00597732">
        <w:t xml:space="preserve">      };</w:t>
      </w:r>
    </w:p>
    <w:p w14:paraId="18A8C29A" w14:textId="77777777" w:rsidR="00C06F84" w:rsidRPr="00597732" w:rsidRDefault="00C06F84" w:rsidP="00C06F84">
      <w:pPr>
        <w:pStyle w:val="PL"/>
        <w:rPr>
          <w:rFonts w:cs="Courier New"/>
          <w:szCs w:val="16"/>
        </w:rPr>
      </w:pPr>
    </w:p>
    <w:p w14:paraId="1D3E48FE" w14:textId="77777777" w:rsidR="00C06F84" w:rsidRPr="00597732" w:rsidRDefault="00C06F84" w:rsidP="00C06F84">
      <w:pPr>
        <w:pStyle w:val="PL"/>
        <w:rPr>
          <w:rFonts w:cs="Courier New"/>
          <w:szCs w:val="16"/>
        </w:rPr>
      </w:pPr>
    </w:p>
    <w:p w14:paraId="7982F0D7" w14:textId="77777777" w:rsidR="00C06F84" w:rsidRPr="00597732" w:rsidRDefault="00C06F84" w:rsidP="00C06F84">
      <w:pPr>
        <w:pStyle w:val="PL"/>
        <w:keepNext/>
        <w:keepLines/>
        <w:rPr>
          <w:rFonts w:cs="Courier New"/>
          <w:szCs w:val="16"/>
        </w:rPr>
      </w:pPr>
      <w:r w:rsidRPr="00597732">
        <w:rPr>
          <w:rFonts w:cs="Courier New"/>
          <w:szCs w:val="16"/>
        </w:rPr>
        <w:t>enum ManageDeltaSynchForXData {</w:t>
      </w:r>
      <w:r>
        <w:rPr>
          <w:rFonts w:cs="Courier New"/>
          <w:szCs w:val="16"/>
        </w:rPr>
        <w:t>ACTIVATE</w:t>
      </w:r>
      <w:r w:rsidRPr="00597732">
        <w:rPr>
          <w:rFonts w:cs="Courier New"/>
          <w:szCs w:val="16"/>
        </w:rPr>
        <w:t xml:space="preserve">, </w:t>
      </w:r>
      <w:r>
        <w:rPr>
          <w:rFonts w:cs="Courier New"/>
          <w:szCs w:val="16"/>
        </w:rPr>
        <w:t>DEACTIVATE</w:t>
      </w:r>
      <w:r w:rsidRPr="00597732">
        <w:rPr>
          <w:rFonts w:cs="Courier New"/>
          <w:szCs w:val="16"/>
        </w:rPr>
        <w:t>};</w:t>
      </w:r>
    </w:p>
    <w:p w14:paraId="2F5E6DA1" w14:textId="77777777" w:rsidR="00C06F84" w:rsidRPr="00597732" w:rsidRDefault="00C06F84" w:rsidP="00C06F84">
      <w:pPr>
        <w:pStyle w:val="PL"/>
        <w:keepNext/>
        <w:keepLines/>
      </w:pPr>
    </w:p>
    <w:p w14:paraId="54A08756" w14:textId="77777777" w:rsidR="00C06F84" w:rsidRPr="00597732" w:rsidRDefault="00C06F84" w:rsidP="00C06F84">
      <w:pPr>
        <w:pStyle w:val="PL"/>
        <w:keepNext/>
        <w:keepLines/>
      </w:pPr>
      <w:r w:rsidRPr="00597732">
        <w:t>/*</w:t>
      </w:r>
    </w:p>
    <w:p w14:paraId="2D74E3E2" w14:textId="77777777" w:rsidR="00C06F84" w:rsidRPr="00597732" w:rsidRDefault="00C06F84" w:rsidP="00C06F84">
      <w:pPr>
        <w:pStyle w:val="PL"/>
        <w:keepNext/>
        <w:keepLines/>
      </w:pPr>
      <w:r w:rsidRPr="00597732">
        <w:rPr>
          <w:rFonts w:cs="Courier New"/>
          <w:szCs w:val="16"/>
        </w:rPr>
        <w:t>ManageDeltaSynchForXData</w:t>
      </w:r>
      <w:r w:rsidRPr="00597732">
        <w:t>Conditional is a type carrying a conditional parameter.</w:t>
      </w:r>
    </w:p>
    <w:p w14:paraId="78570F51" w14:textId="77777777" w:rsidR="00C06F84" w:rsidRPr="00597732" w:rsidRDefault="00C06F84" w:rsidP="00C06F84">
      <w:pPr>
        <w:pStyle w:val="PL"/>
        <w:keepNext/>
        <w:keepLines/>
      </w:pPr>
      <w:r w:rsidRPr="00597732">
        <w:t>The boolean shall be TRUE, if the condition described in TS 32.392 is fulfilled. In this case the value is present. Otherwise the value is absent.</w:t>
      </w:r>
    </w:p>
    <w:p w14:paraId="3EF39BCC" w14:textId="77777777" w:rsidR="00C06F84" w:rsidRPr="00597732" w:rsidRDefault="00C06F84" w:rsidP="00C06F84">
      <w:pPr>
        <w:pStyle w:val="PL"/>
        <w:keepNext/>
        <w:keepLines/>
      </w:pPr>
      <w:r w:rsidRPr="00597732">
        <w:t>*/</w:t>
      </w:r>
    </w:p>
    <w:p w14:paraId="22ACC73D" w14:textId="77777777" w:rsidR="00C06F84" w:rsidRPr="00597732" w:rsidRDefault="00C06F84" w:rsidP="00C06F84">
      <w:pPr>
        <w:pStyle w:val="PL"/>
        <w:keepNext/>
        <w:keepLines/>
      </w:pPr>
      <w:r w:rsidRPr="00597732">
        <w:t xml:space="preserve">union </w:t>
      </w:r>
      <w:r w:rsidRPr="00597732">
        <w:rPr>
          <w:rFonts w:cs="Courier New"/>
          <w:szCs w:val="16"/>
        </w:rPr>
        <w:t>ManageDeltaSynchForXData</w:t>
      </w:r>
      <w:r w:rsidRPr="00597732">
        <w:t>Conditional switch (boolean)</w:t>
      </w:r>
    </w:p>
    <w:p w14:paraId="596438BD" w14:textId="77777777" w:rsidR="00C06F84" w:rsidRPr="00597732" w:rsidRDefault="00C06F84" w:rsidP="00C06F84">
      <w:pPr>
        <w:pStyle w:val="PL"/>
        <w:keepNext/>
        <w:keepLines/>
      </w:pPr>
      <w:r w:rsidRPr="00597732">
        <w:t xml:space="preserve">      {</w:t>
      </w:r>
    </w:p>
    <w:p w14:paraId="74E192BC" w14:textId="77777777" w:rsidR="00C06F84" w:rsidRPr="00597732" w:rsidRDefault="00C06F84" w:rsidP="00C06F84">
      <w:pPr>
        <w:pStyle w:val="PL"/>
        <w:keepNext/>
        <w:keepLines/>
      </w:pPr>
      <w:r w:rsidRPr="00597732">
        <w:t xml:space="preserve">      case TRUE: </w:t>
      </w:r>
      <w:r w:rsidRPr="00597732">
        <w:rPr>
          <w:rFonts w:cs="Courier New"/>
          <w:szCs w:val="16"/>
        </w:rPr>
        <w:t>ManageDeltaSynchForXData</w:t>
      </w:r>
      <w:r>
        <w:rPr>
          <w:rFonts w:cs="Courier New"/>
          <w:szCs w:val="16"/>
        </w:rPr>
        <w:t xml:space="preserve"> </w:t>
      </w:r>
      <w:r w:rsidRPr="00597732">
        <w:t>value;</w:t>
      </w:r>
    </w:p>
    <w:p w14:paraId="0CC71B9A" w14:textId="77777777" w:rsidR="00C06F84" w:rsidRPr="00597732" w:rsidRDefault="00C06F84" w:rsidP="00C06F84">
      <w:pPr>
        <w:pStyle w:val="PL"/>
        <w:keepNext/>
        <w:keepLines/>
      </w:pPr>
      <w:r w:rsidRPr="00597732">
        <w:t xml:space="preserve">      };</w:t>
      </w:r>
    </w:p>
    <w:p w14:paraId="4D7AAC99" w14:textId="77777777" w:rsidR="00C06F84" w:rsidRPr="00597732" w:rsidRDefault="00C06F84" w:rsidP="00C06F84">
      <w:pPr>
        <w:pStyle w:val="PL"/>
      </w:pPr>
    </w:p>
    <w:p w14:paraId="763C589F" w14:textId="77777777" w:rsidR="00C06F84" w:rsidRPr="00597732" w:rsidRDefault="00C06F84" w:rsidP="00C06F84">
      <w:pPr>
        <w:pStyle w:val="PL"/>
      </w:pPr>
    </w:p>
    <w:p w14:paraId="0420D350" w14:textId="77777777" w:rsidR="00C06F84" w:rsidRPr="00597732" w:rsidRDefault="00C06F84" w:rsidP="00C06F84">
      <w:pPr>
        <w:pStyle w:val="PL"/>
      </w:pPr>
      <w:r w:rsidRPr="00597732">
        <w:t>typedef TimeBase::UtcT SynchPoint;</w:t>
      </w:r>
    </w:p>
    <w:p w14:paraId="7A5747CD" w14:textId="77777777" w:rsidR="00C06F84" w:rsidRPr="00597732" w:rsidRDefault="00C06F84" w:rsidP="00C06F84">
      <w:pPr>
        <w:pStyle w:val="PL"/>
      </w:pPr>
    </w:p>
    <w:p w14:paraId="016A75F8" w14:textId="77777777" w:rsidR="00C06F84" w:rsidRPr="00597732" w:rsidRDefault="00C06F84" w:rsidP="00C06F84">
      <w:pPr>
        <w:pStyle w:val="PL"/>
      </w:pPr>
      <w:r w:rsidRPr="00597732">
        <w:t>/*</w:t>
      </w:r>
    </w:p>
    <w:p w14:paraId="6C3C4D2F" w14:textId="77777777" w:rsidR="00C06F84" w:rsidRPr="00597732" w:rsidRDefault="00C06F84" w:rsidP="00C06F84">
      <w:pPr>
        <w:pStyle w:val="PL"/>
      </w:pPr>
      <w:r w:rsidRPr="00597732">
        <w:t>SynchPointConditional is a type carrying a conditional parameter.</w:t>
      </w:r>
    </w:p>
    <w:p w14:paraId="6069F6B7" w14:textId="77777777" w:rsidR="00C06F84" w:rsidRPr="00597732" w:rsidRDefault="00C06F84" w:rsidP="00C06F84">
      <w:pPr>
        <w:pStyle w:val="PL"/>
      </w:pPr>
      <w:r w:rsidRPr="00597732">
        <w:lastRenderedPageBreak/>
        <w:t>The boolean shall be TRUE, if the condition described in TS 32.392 is fulfilled. In this case the value is present. Otherwise the value is absent.</w:t>
      </w:r>
    </w:p>
    <w:p w14:paraId="5C2AAC69" w14:textId="77777777" w:rsidR="00C06F84" w:rsidRPr="00597732" w:rsidRDefault="00C06F84" w:rsidP="00C06F84">
      <w:pPr>
        <w:pStyle w:val="PL"/>
      </w:pPr>
      <w:r w:rsidRPr="00597732">
        <w:t>*/</w:t>
      </w:r>
    </w:p>
    <w:p w14:paraId="6C25217E" w14:textId="77777777" w:rsidR="00C06F84" w:rsidRPr="00597732" w:rsidRDefault="00C06F84" w:rsidP="00C06F84">
      <w:pPr>
        <w:pStyle w:val="PL"/>
      </w:pPr>
      <w:r w:rsidRPr="00597732">
        <w:t>union SynchPointConditional switch (boolean)</w:t>
      </w:r>
    </w:p>
    <w:p w14:paraId="6782C772" w14:textId="77777777" w:rsidR="00C06F84" w:rsidRPr="00597732" w:rsidRDefault="00C06F84" w:rsidP="00C06F84">
      <w:pPr>
        <w:pStyle w:val="PL"/>
      </w:pPr>
      <w:r w:rsidRPr="00597732">
        <w:t xml:space="preserve">      {</w:t>
      </w:r>
    </w:p>
    <w:p w14:paraId="1F2A572D" w14:textId="77777777" w:rsidR="00C06F84" w:rsidRPr="00597732" w:rsidRDefault="00C06F84" w:rsidP="00C06F84">
      <w:pPr>
        <w:pStyle w:val="PL"/>
      </w:pPr>
      <w:r w:rsidRPr="00597732">
        <w:t xml:space="preserve">      case TRUE: SynchPoint value;</w:t>
      </w:r>
    </w:p>
    <w:p w14:paraId="365F2F5E" w14:textId="77777777" w:rsidR="00C06F84" w:rsidRPr="00597732" w:rsidRDefault="00C06F84" w:rsidP="00C06F84">
      <w:pPr>
        <w:pStyle w:val="PL"/>
      </w:pPr>
      <w:r w:rsidRPr="00597732">
        <w:t xml:space="preserve">      };</w:t>
      </w:r>
    </w:p>
    <w:p w14:paraId="7CA8F0B4" w14:textId="77777777" w:rsidR="00C06F84" w:rsidRPr="00597732" w:rsidRDefault="00C06F84" w:rsidP="00C06F84">
      <w:pPr>
        <w:pStyle w:val="PL"/>
      </w:pPr>
    </w:p>
    <w:p w14:paraId="78271522" w14:textId="77777777" w:rsidR="00C06F84" w:rsidRPr="00597732" w:rsidRDefault="00C06F84" w:rsidP="00C06F84">
      <w:pPr>
        <w:pStyle w:val="PL"/>
      </w:pPr>
      <w:r w:rsidRPr="00597732">
        <w:t>/*</w:t>
      </w:r>
    </w:p>
    <w:p w14:paraId="0E62C15A" w14:textId="77777777" w:rsidR="00C06F84" w:rsidRPr="00597732" w:rsidRDefault="00C06F84" w:rsidP="00C06F84">
      <w:pPr>
        <w:pStyle w:val="PL"/>
      </w:pPr>
      <w:r w:rsidRPr="00597732">
        <w:t>SynchPointOpt is a type carrying an optional parameter.</w:t>
      </w:r>
    </w:p>
    <w:p w14:paraId="7DA040E1" w14:textId="77777777" w:rsidR="00C06F84" w:rsidRPr="00597732" w:rsidRDefault="00C06F84" w:rsidP="00C06F84">
      <w:pPr>
        <w:pStyle w:val="PL"/>
      </w:pPr>
      <w:r w:rsidRPr="00597732">
        <w:t>The boolean shall be TRUE, if the operation request uses this parameter. In this case the value is present. Otherwise the value is absent.</w:t>
      </w:r>
    </w:p>
    <w:p w14:paraId="07E5F7DF" w14:textId="77777777" w:rsidR="00C06F84" w:rsidRPr="00597732" w:rsidRDefault="00C06F84" w:rsidP="00C06F84">
      <w:pPr>
        <w:pStyle w:val="PL"/>
      </w:pPr>
      <w:r w:rsidRPr="00597732">
        <w:t>*/</w:t>
      </w:r>
    </w:p>
    <w:p w14:paraId="1C62CA81" w14:textId="77777777" w:rsidR="00C06F84" w:rsidRPr="00597732" w:rsidRDefault="00C06F84" w:rsidP="00C06F84">
      <w:pPr>
        <w:pStyle w:val="PL"/>
      </w:pPr>
      <w:r w:rsidRPr="00597732">
        <w:t>union SynchPointOpt switch (boolean)</w:t>
      </w:r>
    </w:p>
    <w:p w14:paraId="14FF7BF3" w14:textId="77777777" w:rsidR="00C06F84" w:rsidRPr="00597732" w:rsidRDefault="00C06F84" w:rsidP="00C06F84">
      <w:pPr>
        <w:pStyle w:val="PL"/>
      </w:pPr>
      <w:r w:rsidRPr="00597732">
        <w:t xml:space="preserve">      {</w:t>
      </w:r>
    </w:p>
    <w:p w14:paraId="2842DEE3" w14:textId="77777777" w:rsidR="00C06F84" w:rsidRPr="00597732" w:rsidRDefault="00C06F84" w:rsidP="00C06F84">
      <w:pPr>
        <w:pStyle w:val="PL"/>
      </w:pPr>
      <w:r w:rsidRPr="00597732">
        <w:t xml:space="preserve">      case TRUE: SynchPoint value;</w:t>
      </w:r>
    </w:p>
    <w:p w14:paraId="286D7A7D" w14:textId="77777777" w:rsidR="00C06F84" w:rsidRPr="00597732" w:rsidRDefault="00C06F84" w:rsidP="00C06F84">
      <w:pPr>
        <w:pStyle w:val="PL"/>
      </w:pPr>
      <w:r w:rsidRPr="00597732">
        <w:t xml:space="preserve">      };</w:t>
      </w:r>
    </w:p>
    <w:p w14:paraId="0B00E6F4" w14:textId="77777777" w:rsidR="00C06F84" w:rsidRPr="00597732" w:rsidRDefault="00C06F84" w:rsidP="00C06F84">
      <w:pPr>
        <w:pStyle w:val="PL"/>
      </w:pPr>
    </w:p>
    <w:p w14:paraId="3CA8D471" w14:textId="77777777" w:rsidR="00C06F84" w:rsidRPr="00597732" w:rsidRDefault="00C06F84" w:rsidP="00C06F84">
      <w:pPr>
        <w:pStyle w:val="PL"/>
      </w:pPr>
      <w:r w:rsidRPr="00597732">
        <w:t>/*</w:t>
      </w:r>
    </w:p>
    <w:p w14:paraId="33EAB690" w14:textId="77777777" w:rsidR="00C06F84" w:rsidRPr="00597732" w:rsidRDefault="00C06F84" w:rsidP="00C06F84">
      <w:pPr>
        <w:pStyle w:val="PL"/>
      </w:pPr>
      <w:r w:rsidRPr="00597732">
        <w:t>ScopeTypeOpt is a type carrying an optional parameter.</w:t>
      </w:r>
    </w:p>
    <w:p w14:paraId="4E6A7F0A" w14:textId="77777777" w:rsidR="00C06F84" w:rsidRPr="00597732" w:rsidRDefault="00C06F84" w:rsidP="00C06F84">
      <w:pPr>
        <w:pStyle w:val="PL"/>
      </w:pPr>
      <w:r w:rsidRPr="00597732">
        <w:t>The boolean shall be TRUE, if the operation request uses this parameter. In this case the value is present. Otherwise the value is absent.</w:t>
      </w:r>
    </w:p>
    <w:p w14:paraId="66987C78" w14:textId="77777777" w:rsidR="00C06F84" w:rsidRPr="00597732" w:rsidRDefault="00C06F84" w:rsidP="00C06F84">
      <w:pPr>
        <w:pStyle w:val="PL"/>
      </w:pPr>
      <w:r w:rsidRPr="00597732">
        <w:t>*/</w:t>
      </w:r>
    </w:p>
    <w:p w14:paraId="02EBFFA2" w14:textId="77777777" w:rsidR="00C06F84" w:rsidRPr="00597732" w:rsidRDefault="00C06F84" w:rsidP="00C06F84">
      <w:pPr>
        <w:pStyle w:val="PL"/>
      </w:pPr>
      <w:r w:rsidRPr="00597732">
        <w:t>union ScopeTypeOpt switch (boolean)</w:t>
      </w:r>
    </w:p>
    <w:p w14:paraId="32BA9CE1" w14:textId="77777777" w:rsidR="00C06F84" w:rsidRPr="00597732" w:rsidRDefault="00C06F84" w:rsidP="00C06F84">
      <w:pPr>
        <w:pStyle w:val="PL"/>
      </w:pPr>
      <w:r w:rsidRPr="00597732">
        <w:t xml:space="preserve">      {</w:t>
      </w:r>
    </w:p>
    <w:p w14:paraId="3C2131F7" w14:textId="77777777" w:rsidR="00C06F84" w:rsidRPr="00597732" w:rsidRDefault="00C06F84" w:rsidP="00C06F84">
      <w:pPr>
        <w:pStyle w:val="PL"/>
      </w:pPr>
      <w:r w:rsidRPr="00597732">
        <w:t xml:space="preserve">      case TRUE: KernelCmConstDefs::Scope</w:t>
      </w:r>
      <w:r>
        <w:t>Para</w:t>
      </w:r>
      <w:r w:rsidRPr="00597732">
        <w:t xml:space="preserve"> value;</w:t>
      </w:r>
    </w:p>
    <w:p w14:paraId="6086B37C" w14:textId="77777777" w:rsidR="00C06F84" w:rsidRPr="00597732" w:rsidRDefault="00C06F84" w:rsidP="00C06F84">
      <w:pPr>
        <w:pStyle w:val="PL"/>
      </w:pPr>
      <w:r w:rsidRPr="00597732">
        <w:t xml:space="preserve">      };</w:t>
      </w:r>
    </w:p>
    <w:p w14:paraId="2AA08553" w14:textId="77777777" w:rsidR="00C06F84" w:rsidRPr="00597732" w:rsidRDefault="00C06F84" w:rsidP="00C06F84">
      <w:pPr>
        <w:pStyle w:val="PL"/>
      </w:pPr>
    </w:p>
    <w:p w14:paraId="6B277C7E" w14:textId="77777777" w:rsidR="00C06F84" w:rsidRPr="00597732" w:rsidRDefault="00C06F84" w:rsidP="00C06F84">
      <w:pPr>
        <w:pStyle w:val="PL"/>
      </w:pPr>
      <w:r w:rsidRPr="00597732">
        <w:t>/*</w:t>
      </w:r>
    </w:p>
    <w:p w14:paraId="64DFE894" w14:textId="77777777" w:rsidR="00C06F84" w:rsidRPr="00597732" w:rsidRDefault="00C06F84" w:rsidP="00C06F84">
      <w:pPr>
        <w:pStyle w:val="PL"/>
      </w:pPr>
      <w:r w:rsidRPr="00597732">
        <w:t>BaseMOInstanceOpt is a type carrying an optional parameter.</w:t>
      </w:r>
    </w:p>
    <w:p w14:paraId="7CEA6AE0" w14:textId="77777777" w:rsidR="00C06F84" w:rsidRPr="00597732" w:rsidRDefault="00C06F84" w:rsidP="00C06F84">
      <w:pPr>
        <w:pStyle w:val="PL"/>
      </w:pPr>
      <w:r w:rsidRPr="00597732">
        <w:t>The boolean shall be TRUE, if the operation request uses this parameter. In this case the value is present. Otherwise the value is absent.</w:t>
      </w:r>
    </w:p>
    <w:p w14:paraId="48130FE8" w14:textId="77777777" w:rsidR="00C06F84" w:rsidRPr="00597732" w:rsidRDefault="00C06F84" w:rsidP="00C06F84">
      <w:pPr>
        <w:pStyle w:val="PL"/>
      </w:pPr>
      <w:r w:rsidRPr="00597732">
        <w:t>*/</w:t>
      </w:r>
    </w:p>
    <w:p w14:paraId="1E560CED" w14:textId="77777777" w:rsidR="00C06F84" w:rsidRPr="00597732" w:rsidRDefault="00C06F84" w:rsidP="00C06F84">
      <w:pPr>
        <w:pStyle w:val="PL"/>
      </w:pPr>
      <w:r w:rsidRPr="00597732">
        <w:t>union BaseMOInstanceOpt switch (boolean)</w:t>
      </w:r>
    </w:p>
    <w:p w14:paraId="663AAB2C" w14:textId="77777777" w:rsidR="00C06F84" w:rsidRPr="00597732" w:rsidRDefault="00C06F84" w:rsidP="00C06F84">
      <w:pPr>
        <w:pStyle w:val="PL"/>
      </w:pPr>
      <w:r w:rsidRPr="00597732">
        <w:t xml:space="preserve">      {</w:t>
      </w:r>
    </w:p>
    <w:p w14:paraId="73C5B755" w14:textId="77777777" w:rsidR="00C06F84" w:rsidRPr="00597732" w:rsidRDefault="00C06F84" w:rsidP="00C06F84">
      <w:pPr>
        <w:pStyle w:val="PL"/>
      </w:pPr>
      <w:r w:rsidRPr="00597732">
        <w:t xml:space="preserve">      case TRUE: </w:t>
      </w:r>
      <w:r w:rsidRPr="00F20B27">
        <w:rPr>
          <w:rFonts w:cs="Courier New"/>
          <w:szCs w:val="16"/>
        </w:rPr>
        <w:t>GenericIRPManagement</w:t>
      </w:r>
      <w:r w:rsidRPr="00597732">
        <w:t>ConstDefs::DN value;</w:t>
      </w:r>
    </w:p>
    <w:p w14:paraId="03173DDB" w14:textId="77777777" w:rsidR="00C06F84" w:rsidRPr="00597732" w:rsidRDefault="00C06F84" w:rsidP="00C06F84">
      <w:pPr>
        <w:pStyle w:val="PL"/>
      </w:pPr>
      <w:r w:rsidRPr="00597732">
        <w:t xml:space="preserve">      };</w:t>
      </w:r>
    </w:p>
    <w:p w14:paraId="2DACA558" w14:textId="77777777" w:rsidR="00C06F84" w:rsidRPr="00597732" w:rsidRDefault="00C06F84" w:rsidP="00C06F84">
      <w:pPr>
        <w:pStyle w:val="PL"/>
      </w:pPr>
    </w:p>
    <w:p w14:paraId="534FEFF2" w14:textId="77777777" w:rsidR="00C06F84" w:rsidRPr="00597732" w:rsidRDefault="00C06F84" w:rsidP="00C06F84">
      <w:pPr>
        <w:pStyle w:val="PL"/>
      </w:pPr>
    </w:p>
    <w:p w14:paraId="3CB4F2A0" w14:textId="77777777" w:rsidR="00C06F84" w:rsidRPr="00597732" w:rsidRDefault="00C06F84" w:rsidP="00C06F84">
      <w:pPr>
        <w:pStyle w:val="PL"/>
      </w:pPr>
      <w:r w:rsidRPr="00597732">
        <w:t>enum Status {SUCCESS, FAILURE};</w:t>
      </w:r>
    </w:p>
    <w:p w14:paraId="04CCCA8E" w14:textId="77777777" w:rsidR="00C06F84" w:rsidRPr="00597732" w:rsidRDefault="00C06F84" w:rsidP="00C06F84">
      <w:pPr>
        <w:pStyle w:val="PL"/>
      </w:pPr>
    </w:p>
    <w:p w14:paraId="3F8368AD" w14:textId="77777777" w:rsidR="00C06F84" w:rsidRPr="00597732" w:rsidRDefault="00C06F84" w:rsidP="00C06F84">
      <w:pPr>
        <w:pStyle w:val="PL"/>
      </w:pPr>
    </w:p>
    <w:p w14:paraId="2F538C71" w14:textId="77777777" w:rsidR="00C06F84" w:rsidRPr="00597732" w:rsidRDefault="00C06F84" w:rsidP="00C06F84">
      <w:pPr>
        <w:pStyle w:val="PL"/>
      </w:pPr>
      <w:r w:rsidRPr="00597732">
        <w:t>/********************************************************************/</w:t>
      </w:r>
    </w:p>
    <w:p w14:paraId="333F8B7D" w14:textId="77777777" w:rsidR="00C06F84" w:rsidRPr="00597732" w:rsidRDefault="00C06F84" w:rsidP="00C06F84">
      <w:pPr>
        <w:pStyle w:val="PL"/>
      </w:pPr>
      <w:r w:rsidRPr="00597732">
        <w:t>/* types used in operation manageDeltaSynchron</w:t>
      </w:r>
      <w:r>
        <w:t>iza</w:t>
      </w:r>
      <w:r w:rsidRPr="00597732">
        <w:t>tion               */</w:t>
      </w:r>
    </w:p>
    <w:p w14:paraId="27D71C58" w14:textId="77777777" w:rsidR="00C06F84" w:rsidRPr="00597732" w:rsidRDefault="00C06F84" w:rsidP="00C06F84">
      <w:pPr>
        <w:pStyle w:val="PL"/>
      </w:pPr>
      <w:r w:rsidRPr="00597732">
        <w:t>/********************************************************************/</w:t>
      </w:r>
    </w:p>
    <w:p w14:paraId="02671EF5" w14:textId="77777777" w:rsidR="00C06F84" w:rsidRPr="00597732" w:rsidRDefault="00C06F84" w:rsidP="00C06F84">
      <w:pPr>
        <w:pStyle w:val="PL"/>
      </w:pPr>
    </w:p>
    <w:p w14:paraId="491B5F51" w14:textId="77777777" w:rsidR="00C06F84" w:rsidRPr="00597732" w:rsidRDefault="00C06F84" w:rsidP="00C06F84">
      <w:pPr>
        <w:pStyle w:val="PL"/>
      </w:pPr>
      <w:r w:rsidRPr="00597732">
        <w:t xml:space="preserve">enum </w:t>
      </w:r>
      <w:r>
        <w:rPr>
          <w:rFonts w:cs="Courier New"/>
        </w:rPr>
        <w:t>ActivatedStatus</w:t>
      </w:r>
      <w:r w:rsidRPr="00597732">
        <w:t xml:space="preserve"> {ACTIVATED, DEACTIVATED };</w:t>
      </w:r>
    </w:p>
    <w:p w14:paraId="3A2476C0" w14:textId="77777777" w:rsidR="00C06F84" w:rsidRDefault="00C06F84" w:rsidP="00C06F84">
      <w:pPr>
        <w:pStyle w:val="PL"/>
      </w:pPr>
      <w:r>
        <w:t>typedef ActivatedStatus ManageDeltaSynchMode;</w:t>
      </w:r>
    </w:p>
    <w:p w14:paraId="23EC89CE" w14:textId="77777777" w:rsidR="00C06F84" w:rsidRPr="00597732" w:rsidRDefault="00C06F84" w:rsidP="00C06F84">
      <w:pPr>
        <w:pStyle w:val="PL"/>
      </w:pPr>
    </w:p>
    <w:p w14:paraId="446F6672" w14:textId="77777777" w:rsidR="00C06F84" w:rsidRPr="00597732" w:rsidRDefault="00C06F84" w:rsidP="00C06F84">
      <w:pPr>
        <w:pStyle w:val="PL"/>
      </w:pPr>
    </w:p>
    <w:p w14:paraId="00BA0F9D" w14:textId="77777777" w:rsidR="00C06F84" w:rsidRPr="00597732" w:rsidRDefault="00C06F84" w:rsidP="00C06F84">
      <w:pPr>
        <w:pStyle w:val="PL"/>
      </w:pPr>
    </w:p>
    <w:p w14:paraId="7CF5B899" w14:textId="77777777" w:rsidR="00C06F84" w:rsidRPr="00597732" w:rsidRDefault="00C06F84" w:rsidP="00C06F84">
      <w:pPr>
        <w:pStyle w:val="PL"/>
        <w:keepNext/>
        <w:keepLines/>
      </w:pPr>
      <w:r w:rsidRPr="00597732">
        <w:t>/********************************************************************/</w:t>
      </w:r>
    </w:p>
    <w:p w14:paraId="79B7B91F" w14:textId="77777777" w:rsidR="00C06F84" w:rsidRPr="00597732" w:rsidRDefault="00C06F84" w:rsidP="00C06F84">
      <w:pPr>
        <w:pStyle w:val="PL"/>
        <w:keepNext/>
        <w:keepLines/>
      </w:pPr>
      <w:r w:rsidRPr="00597732">
        <w:t>/* types used in operation getAvailableDeltaSynchPoints             */</w:t>
      </w:r>
    </w:p>
    <w:p w14:paraId="1845C317" w14:textId="77777777" w:rsidR="00C06F84" w:rsidRPr="00597732" w:rsidRDefault="00C06F84" w:rsidP="00C06F84">
      <w:pPr>
        <w:pStyle w:val="PL"/>
        <w:keepNext/>
        <w:keepLines/>
      </w:pPr>
      <w:r w:rsidRPr="00597732">
        <w:t>/********************************************************************/</w:t>
      </w:r>
    </w:p>
    <w:p w14:paraId="475A0154" w14:textId="77777777" w:rsidR="00C06F84" w:rsidRPr="00597732" w:rsidRDefault="00C06F84" w:rsidP="00C06F84">
      <w:pPr>
        <w:pStyle w:val="PL"/>
        <w:keepNext/>
        <w:keepLines/>
      </w:pPr>
    </w:p>
    <w:p w14:paraId="62F1C14A" w14:textId="77777777" w:rsidR="00C06F84" w:rsidRPr="00597732" w:rsidRDefault="00C06F84" w:rsidP="00C06F84">
      <w:pPr>
        <w:pStyle w:val="PL"/>
      </w:pPr>
      <w:r w:rsidRPr="00597732">
        <w:t>typedef boolean SynchPointsRequested;</w:t>
      </w:r>
    </w:p>
    <w:p w14:paraId="6F91228D" w14:textId="77777777" w:rsidR="00C06F84" w:rsidRPr="00597732" w:rsidRDefault="00C06F84" w:rsidP="00C06F84">
      <w:pPr>
        <w:pStyle w:val="PL"/>
      </w:pPr>
    </w:p>
    <w:p w14:paraId="2DE75FED" w14:textId="77777777" w:rsidR="00C06F84" w:rsidRPr="00597732" w:rsidRDefault="00C06F84" w:rsidP="00C06F84">
      <w:pPr>
        <w:pStyle w:val="PL"/>
      </w:pPr>
      <w:r w:rsidRPr="00597732">
        <w:t>/*</w:t>
      </w:r>
    </w:p>
    <w:p w14:paraId="2057E5BC" w14:textId="77777777" w:rsidR="00C06F84" w:rsidRPr="00597732" w:rsidRDefault="00C06F84" w:rsidP="00C06F84">
      <w:pPr>
        <w:pStyle w:val="PL"/>
      </w:pPr>
      <w:r w:rsidRPr="00597732">
        <w:t>SynchPointsRequestedConditional is a type carrying a conditional parameter.</w:t>
      </w:r>
    </w:p>
    <w:p w14:paraId="67152095" w14:textId="77777777" w:rsidR="00C06F84" w:rsidRPr="00597732" w:rsidRDefault="00C06F84" w:rsidP="00C06F84">
      <w:pPr>
        <w:pStyle w:val="PL"/>
      </w:pPr>
      <w:r w:rsidRPr="00597732">
        <w:t>The boolean shall be TRUE, if the condition described in TS 32.392 is fulfilled. Otherwise the value may be absent.</w:t>
      </w:r>
    </w:p>
    <w:p w14:paraId="308FD251" w14:textId="77777777" w:rsidR="00C06F84" w:rsidRPr="00597732" w:rsidRDefault="00C06F84" w:rsidP="00C06F84">
      <w:pPr>
        <w:pStyle w:val="PL"/>
      </w:pPr>
      <w:r w:rsidRPr="00597732">
        <w:t>*/</w:t>
      </w:r>
    </w:p>
    <w:p w14:paraId="18842D44" w14:textId="77777777" w:rsidR="00C06F84" w:rsidRPr="00597732" w:rsidRDefault="00C06F84" w:rsidP="00C06F84">
      <w:pPr>
        <w:pStyle w:val="PL"/>
      </w:pPr>
      <w:r w:rsidRPr="00597732">
        <w:t>union SynchPointsRequestedConditional switch (boolean)</w:t>
      </w:r>
    </w:p>
    <w:p w14:paraId="21C95A41" w14:textId="77777777" w:rsidR="00C06F84" w:rsidRPr="00597732" w:rsidRDefault="00C06F84" w:rsidP="00C06F84">
      <w:pPr>
        <w:pStyle w:val="PL"/>
      </w:pPr>
      <w:r w:rsidRPr="00597732">
        <w:t xml:space="preserve">      {</w:t>
      </w:r>
    </w:p>
    <w:p w14:paraId="44982D34" w14:textId="77777777" w:rsidR="00C06F84" w:rsidRPr="00597732" w:rsidRDefault="00C06F84" w:rsidP="00C06F84">
      <w:pPr>
        <w:pStyle w:val="PL"/>
      </w:pPr>
      <w:r w:rsidRPr="00597732">
        <w:t xml:space="preserve">      case TRUE: SynchPointsRequested value;</w:t>
      </w:r>
    </w:p>
    <w:p w14:paraId="1D0B0992" w14:textId="77777777" w:rsidR="00C06F84" w:rsidRPr="00597732" w:rsidRDefault="00C06F84" w:rsidP="00C06F84">
      <w:pPr>
        <w:pStyle w:val="PL"/>
      </w:pPr>
      <w:r w:rsidRPr="00597732">
        <w:t xml:space="preserve">      };</w:t>
      </w:r>
    </w:p>
    <w:p w14:paraId="4B7AEC2C" w14:textId="77777777" w:rsidR="00C06F84" w:rsidRPr="00597732" w:rsidRDefault="00C06F84" w:rsidP="00C06F84">
      <w:pPr>
        <w:pStyle w:val="PL"/>
      </w:pPr>
    </w:p>
    <w:p w14:paraId="45C32E6C" w14:textId="77777777" w:rsidR="00C06F84" w:rsidRPr="00597732" w:rsidRDefault="00C06F84" w:rsidP="00C06F84">
      <w:pPr>
        <w:pStyle w:val="PL"/>
      </w:pPr>
    </w:p>
    <w:p w14:paraId="6BD8C84A" w14:textId="77777777" w:rsidR="00C06F84" w:rsidRPr="00597732" w:rsidRDefault="00C06F84" w:rsidP="00C06F84">
      <w:pPr>
        <w:pStyle w:val="PL"/>
      </w:pPr>
      <w:r w:rsidRPr="00597732">
        <w:t>typedef sequence &lt;SynchPoint&gt; SynchPointList;</w:t>
      </w:r>
    </w:p>
    <w:p w14:paraId="76889DAA" w14:textId="77777777" w:rsidR="00C06F84" w:rsidRPr="00597732" w:rsidRDefault="00C06F84" w:rsidP="00C06F84">
      <w:pPr>
        <w:pStyle w:val="PL"/>
      </w:pPr>
    </w:p>
    <w:p w14:paraId="72157A6A" w14:textId="77777777" w:rsidR="00C06F84" w:rsidRPr="00597732" w:rsidRDefault="00C06F84" w:rsidP="00C06F84">
      <w:pPr>
        <w:pStyle w:val="PL"/>
      </w:pPr>
      <w:r w:rsidRPr="00597732">
        <w:t>/*</w:t>
      </w:r>
    </w:p>
    <w:p w14:paraId="3D0637DC" w14:textId="77777777" w:rsidR="00C06F84" w:rsidRPr="00597732" w:rsidRDefault="00C06F84" w:rsidP="00C06F84">
      <w:pPr>
        <w:pStyle w:val="PL"/>
      </w:pPr>
      <w:r w:rsidRPr="00597732">
        <w:t>SynchPointListConditional is a type carrying an optional parameter.</w:t>
      </w:r>
    </w:p>
    <w:p w14:paraId="3299B66F" w14:textId="77777777" w:rsidR="00C06F84" w:rsidRPr="00597732" w:rsidRDefault="00C06F84" w:rsidP="00C06F84">
      <w:pPr>
        <w:pStyle w:val="PL"/>
      </w:pPr>
      <w:r w:rsidRPr="00597732">
        <w:t>The boolean shall be TRUE, if the condition described in TS 32.392 is fulfilled. In this case the value is present. Otherwise the value is be absent.</w:t>
      </w:r>
    </w:p>
    <w:p w14:paraId="4DF88D0D" w14:textId="77777777" w:rsidR="00C06F84" w:rsidRPr="00597732" w:rsidRDefault="00C06F84" w:rsidP="00C06F84">
      <w:pPr>
        <w:pStyle w:val="PL"/>
      </w:pPr>
      <w:r w:rsidRPr="00597732">
        <w:t>*/</w:t>
      </w:r>
    </w:p>
    <w:p w14:paraId="53480590" w14:textId="77777777" w:rsidR="00C06F84" w:rsidRPr="00597732" w:rsidRDefault="00C06F84" w:rsidP="00C06F84">
      <w:pPr>
        <w:pStyle w:val="PL"/>
      </w:pPr>
      <w:r w:rsidRPr="00597732">
        <w:t>union SynchPointListConditional switch (boolean)</w:t>
      </w:r>
    </w:p>
    <w:p w14:paraId="0D0A36FD" w14:textId="77777777" w:rsidR="00C06F84" w:rsidRPr="00597732" w:rsidRDefault="00C06F84" w:rsidP="00C06F84">
      <w:pPr>
        <w:pStyle w:val="PL"/>
      </w:pPr>
      <w:r w:rsidRPr="00597732">
        <w:t xml:space="preserve">      {</w:t>
      </w:r>
    </w:p>
    <w:p w14:paraId="5BEC3AEF" w14:textId="77777777" w:rsidR="00C06F84" w:rsidRPr="00597732" w:rsidRDefault="00C06F84" w:rsidP="00C06F84">
      <w:pPr>
        <w:pStyle w:val="PL"/>
      </w:pPr>
      <w:r w:rsidRPr="00597732">
        <w:t xml:space="preserve">      case TRUE: SynchPointList value;</w:t>
      </w:r>
    </w:p>
    <w:p w14:paraId="109DD76A" w14:textId="77777777" w:rsidR="00C06F84" w:rsidRPr="00597732" w:rsidRDefault="00C06F84" w:rsidP="00C06F84">
      <w:pPr>
        <w:pStyle w:val="PL"/>
      </w:pPr>
      <w:r w:rsidRPr="00597732">
        <w:lastRenderedPageBreak/>
        <w:t xml:space="preserve">      };</w:t>
      </w:r>
    </w:p>
    <w:p w14:paraId="125DC943" w14:textId="77777777" w:rsidR="00C06F84" w:rsidRPr="00597732" w:rsidRDefault="00C06F84" w:rsidP="00C06F84">
      <w:pPr>
        <w:pStyle w:val="PL"/>
      </w:pPr>
    </w:p>
    <w:p w14:paraId="32FEDB51" w14:textId="77777777" w:rsidR="00C06F84" w:rsidRPr="00597732" w:rsidRDefault="00C06F84" w:rsidP="00C06F84">
      <w:pPr>
        <w:pStyle w:val="PL"/>
      </w:pPr>
    </w:p>
    <w:p w14:paraId="7630934E" w14:textId="77777777" w:rsidR="00C06F84" w:rsidRPr="00597732" w:rsidRDefault="00C06F84" w:rsidP="00C06F84">
      <w:pPr>
        <w:pStyle w:val="PL"/>
      </w:pPr>
    </w:p>
    <w:p w14:paraId="40901238" w14:textId="77777777" w:rsidR="00C06F84" w:rsidRPr="00597732" w:rsidRDefault="00C06F84" w:rsidP="00C06F84">
      <w:pPr>
        <w:pStyle w:val="PL"/>
      </w:pPr>
      <w:r w:rsidRPr="00597732">
        <w:t>/********************************************************************/</w:t>
      </w:r>
    </w:p>
    <w:p w14:paraId="7217C3FC" w14:textId="77777777" w:rsidR="00C06F84" w:rsidRPr="00597732" w:rsidRDefault="00C06F84" w:rsidP="00C06F84">
      <w:pPr>
        <w:pStyle w:val="PL"/>
      </w:pPr>
      <w:r w:rsidRPr="00597732">
        <w:t xml:space="preserve">/* types used in operation </w:t>
      </w:r>
      <w:r w:rsidRPr="00597732">
        <w:rPr>
          <w:rFonts w:hint="eastAsia"/>
        </w:rPr>
        <w:t>triggerDeltaSynchOfCMData</w:t>
      </w:r>
      <w:r w:rsidRPr="00597732">
        <w:t xml:space="preserve"> and            */</w:t>
      </w:r>
    </w:p>
    <w:p w14:paraId="14C68BFE" w14:textId="77777777" w:rsidR="00C06F84" w:rsidRPr="00597732" w:rsidRDefault="00C06F84" w:rsidP="00C06F84">
      <w:pPr>
        <w:pStyle w:val="PL"/>
      </w:pPr>
      <w:r w:rsidRPr="00597732">
        <w:t xml:space="preserve">/*            in operation </w:t>
      </w:r>
      <w:r w:rsidRPr="00597732">
        <w:rPr>
          <w:rFonts w:hint="eastAsia"/>
        </w:rPr>
        <w:t>triggerDeltaSynch</w:t>
      </w:r>
      <w:r w:rsidRPr="00597732">
        <w:t>OfAlarmData             */</w:t>
      </w:r>
    </w:p>
    <w:p w14:paraId="1FF5430D" w14:textId="77777777" w:rsidR="00C06F84" w:rsidRPr="00597732" w:rsidRDefault="00C06F84" w:rsidP="00C06F84">
      <w:pPr>
        <w:pStyle w:val="PL"/>
      </w:pPr>
      <w:r w:rsidRPr="00597732">
        <w:t>/********************************************************************/</w:t>
      </w:r>
    </w:p>
    <w:p w14:paraId="1F1A10E8" w14:textId="77777777" w:rsidR="00C06F84" w:rsidRPr="00597732" w:rsidRDefault="00C06F84" w:rsidP="00C06F84">
      <w:pPr>
        <w:pStyle w:val="PL"/>
      </w:pPr>
    </w:p>
    <w:p w14:paraId="46075D30" w14:textId="77777777" w:rsidR="00C06F84" w:rsidRPr="00597732" w:rsidRDefault="00C06F84" w:rsidP="00C06F84">
      <w:pPr>
        <w:pStyle w:val="PL"/>
      </w:pPr>
    </w:p>
    <w:p w14:paraId="238ECA2A" w14:textId="77777777" w:rsidR="00C06F84" w:rsidRPr="00597732" w:rsidRDefault="00C06F84" w:rsidP="00C06F84">
      <w:pPr>
        <w:pStyle w:val="PL"/>
      </w:pPr>
      <w:r w:rsidRPr="00597732">
        <w:t>/*</w:t>
      </w:r>
    </w:p>
    <w:p w14:paraId="37EE6AED" w14:textId="77777777" w:rsidR="00C06F84" w:rsidRPr="00597732" w:rsidRDefault="00C06F84" w:rsidP="00C06F84">
      <w:pPr>
        <w:pStyle w:val="PL"/>
      </w:pPr>
      <w:r w:rsidRPr="00597732">
        <w:t>AttributeListConditional is a type carrying a conditional parameter.</w:t>
      </w:r>
    </w:p>
    <w:p w14:paraId="5088CC61" w14:textId="77777777" w:rsidR="00C06F84" w:rsidRPr="00597732" w:rsidRDefault="00C06F84" w:rsidP="00C06F84">
      <w:pPr>
        <w:pStyle w:val="PL"/>
      </w:pPr>
      <w:r w:rsidRPr="00597732">
        <w:t>The boolean shall be TRUE, if the operation</w:t>
      </w:r>
      <w:r>
        <w:t>’</w:t>
      </w:r>
      <w:r w:rsidRPr="00597732">
        <w:t>s dnsOnly=FALSE. In this case the value is present.</w:t>
      </w:r>
    </w:p>
    <w:p w14:paraId="2B158D9D" w14:textId="77777777" w:rsidR="00C06F84" w:rsidRPr="00597732" w:rsidRDefault="00C06F84" w:rsidP="00C06F84">
      <w:pPr>
        <w:pStyle w:val="PL"/>
      </w:pPr>
      <w:r w:rsidRPr="00597732">
        <w:t>Otherwise the value is absent.</w:t>
      </w:r>
    </w:p>
    <w:p w14:paraId="74E69AD8" w14:textId="77777777" w:rsidR="00C06F84" w:rsidRPr="00597732" w:rsidRDefault="00C06F84" w:rsidP="00C06F84">
      <w:pPr>
        <w:pStyle w:val="PL"/>
      </w:pPr>
      <w:r w:rsidRPr="00597732">
        <w:t>*/</w:t>
      </w:r>
    </w:p>
    <w:p w14:paraId="4DCF565D" w14:textId="77777777" w:rsidR="00C06F84" w:rsidRPr="00597732" w:rsidRDefault="00C06F84" w:rsidP="00C06F84">
      <w:pPr>
        <w:pStyle w:val="PL"/>
      </w:pPr>
      <w:r w:rsidRPr="00597732">
        <w:t>union AttributeListConditional switch (boolean)</w:t>
      </w:r>
    </w:p>
    <w:p w14:paraId="26311E67" w14:textId="77777777" w:rsidR="00C06F84" w:rsidRPr="00597732" w:rsidRDefault="00C06F84" w:rsidP="00C06F84">
      <w:pPr>
        <w:pStyle w:val="PL"/>
      </w:pPr>
      <w:r w:rsidRPr="00597732">
        <w:t xml:space="preserve">   {</w:t>
      </w:r>
    </w:p>
    <w:p w14:paraId="45682F7B" w14:textId="77777777" w:rsidR="00C06F84" w:rsidRPr="00597732" w:rsidRDefault="00C06F84" w:rsidP="00C06F84">
      <w:pPr>
        <w:pStyle w:val="PL"/>
      </w:pPr>
      <w:r w:rsidRPr="00597732">
        <w:t xml:space="preserve">   case TRUE: </w:t>
      </w:r>
      <w:r w:rsidRPr="00F20B27">
        <w:rPr>
          <w:rFonts w:cs="Courier New"/>
          <w:szCs w:val="16"/>
        </w:rPr>
        <w:t>GenericIRPManagement</w:t>
      </w:r>
      <w:r w:rsidRPr="00597732">
        <w:t>ConstDefs::MOAttributeSet value;</w:t>
      </w:r>
    </w:p>
    <w:p w14:paraId="48F26843" w14:textId="77777777" w:rsidR="00C06F84" w:rsidRPr="00597732" w:rsidRDefault="00C06F84" w:rsidP="00C06F84">
      <w:pPr>
        <w:pStyle w:val="PL"/>
      </w:pPr>
      <w:r w:rsidRPr="00597732">
        <w:t xml:space="preserve">   };</w:t>
      </w:r>
    </w:p>
    <w:p w14:paraId="16969F5E" w14:textId="77777777" w:rsidR="00C06F84" w:rsidRPr="00597732" w:rsidRDefault="00C06F84" w:rsidP="00C06F84">
      <w:pPr>
        <w:pStyle w:val="PL"/>
      </w:pPr>
    </w:p>
    <w:p w14:paraId="2B6CA880" w14:textId="77777777" w:rsidR="00C06F84" w:rsidRPr="00597732" w:rsidRDefault="00C06F84" w:rsidP="00C06F84">
      <w:pPr>
        <w:pStyle w:val="PL"/>
      </w:pPr>
    </w:p>
    <w:p w14:paraId="0288F7B1" w14:textId="77777777" w:rsidR="00C06F84" w:rsidRPr="00597732" w:rsidRDefault="00C06F84" w:rsidP="00C06F84">
      <w:pPr>
        <w:pStyle w:val="PL"/>
      </w:pPr>
      <w:r w:rsidRPr="00597732">
        <w:t>struct ListedInstance</w:t>
      </w:r>
    </w:p>
    <w:p w14:paraId="5B92F5D3" w14:textId="77777777" w:rsidR="00C06F84" w:rsidRPr="00597732" w:rsidRDefault="00C06F84" w:rsidP="00C06F84">
      <w:pPr>
        <w:pStyle w:val="PL"/>
      </w:pPr>
      <w:r w:rsidRPr="00597732">
        <w:t xml:space="preserve">   {</w:t>
      </w:r>
    </w:p>
    <w:p w14:paraId="2FED8628" w14:textId="77777777" w:rsidR="00C06F84" w:rsidRPr="00597732" w:rsidRDefault="00C06F84" w:rsidP="00C06F84">
      <w:pPr>
        <w:pStyle w:val="PL"/>
      </w:pPr>
      <w:r w:rsidRPr="00597732">
        <w:t xml:space="preserve">   </w:t>
      </w:r>
      <w:r w:rsidRPr="00F20B27">
        <w:rPr>
          <w:rFonts w:cs="Courier New"/>
          <w:szCs w:val="16"/>
        </w:rPr>
        <w:t>GenericIRPManagement</w:t>
      </w:r>
      <w:r w:rsidRPr="00597732">
        <w:t>ConstDefs::DN moInstance;   /* DN is a string</w:t>
      </w:r>
      <w:r>
        <w:t>;</w:t>
      </w:r>
      <w:r w:rsidRPr="00597732">
        <w:t xml:space="preserve"> */</w:t>
      </w:r>
    </w:p>
    <w:p w14:paraId="46408998" w14:textId="77777777" w:rsidR="00C06F84" w:rsidRPr="00BD6280" w:rsidRDefault="00C06F84" w:rsidP="00C06F84">
      <w:pPr>
        <w:pStyle w:val="PL"/>
      </w:pPr>
      <w:r w:rsidRPr="00597732">
        <w:t xml:space="preserve">   </w:t>
      </w:r>
      <w:r w:rsidRPr="00BD6280">
        <w:t>AttributeListConditional attributeList;</w:t>
      </w:r>
    </w:p>
    <w:p w14:paraId="34EB56A0" w14:textId="77777777" w:rsidR="00C06F84" w:rsidRPr="00BD6280" w:rsidRDefault="00C06F84" w:rsidP="00C06F84">
      <w:pPr>
        <w:pStyle w:val="PL"/>
      </w:pPr>
      <w:r w:rsidRPr="00BD6280">
        <w:t xml:space="preserve">   };</w:t>
      </w:r>
    </w:p>
    <w:p w14:paraId="4366F9C3" w14:textId="77777777" w:rsidR="00C06F84" w:rsidRPr="00BD6280" w:rsidRDefault="00C06F84" w:rsidP="00C06F84">
      <w:pPr>
        <w:pStyle w:val="PL"/>
      </w:pPr>
    </w:p>
    <w:p w14:paraId="60888C2C" w14:textId="77777777" w:rsidR="00C06F84" w:rsidRPr="00BD6280" w:rsidRDefault="00C06F84" w:rsidP="00C06F84">
      <w:pPr>
        <w:pStyle w:val="PL"/>
      </w:pPr>
      <w:r w:rsidRPr="00BD6280">
        <w:t>typedef sequence &lt;ListedInstance&gt; ListOfInstances;</w:t>
      </w:r>
    </w:p>
    <w:p w14:paraId="7176681F" w14:textId="77777777" w:rsidR="00C06F84" w:rsidRPr="00BD6280" w:rsidRDefault="00C06F84" w:rsidP="00C06F84">
      <w:pPr>
        <w:pStyle w:val="PL"/>
      </w:pPr>
    </w:p>
    <w:p w14:paraId="66855BEE" w14:textId="77777777" w:rsidR="00C06F84" w:rsidRPr="00597732" w:rsidRDefault="00C06F84" w:rsidP="00C06F84">
      <w:pPr>
        <w:pStyle w:val="PL"/>
      </w:pPr>
      <w:r w:rsidRPr="00597732">
        <w:t xml:space="preserve">struct DeltaListsWithRealLists </w:t>
      </w:r>
    </w:p>
    <w:p w14:paraId="25249E3E" w14:textId="77777777" w:rsidR="00C06F84" w:rsidRPr="00597732" w:rsidRDefault="00C06F84" w:rsidP="00C06F84">
      <w:pPr>
        <w:pStyle w:val="PL"/>
      </w:pPr>
      <w:r w:rsidRPr="00597732">
        <w:t xml:space="preserve">   {</w:t>
      </w:r>
    </w:p>
    <w:p w14:paraId="08D76FC4" w14:textId="77777777" w:rsidR="00C06F84" w:rsidRPr="00597732" w:rsidRDefault="00C06F84" w:rsidP="00C06F84">
      <w:pPr>
        <w:pStyle w:val="PL"/>
      </w:pPr>
      <w:r w:rsidRPr="00597732">
        <w:t xml:space="preserve">   TimeBase::UtcT startTime;</w:t>
      </w:r>
    </w:p>
    <w:p w14:paraId="4BE7715E" w14:textId="77777777" w:rsidR="00C06F84" w:rsidRPr="00410996" w:rsidRDefault="00C06F84" w:rsidP="00C06F84">
      <w:pPr>
        <w:pStyle w:val="PL"/>
      </w:pPr>
      <w:r w:rsidRPr="00597732">
        <w:t xml:space="preserve">   </w:t>
      </w:r>
      <w:r w:rsidRPr="00410996">
        <w:t>TimeBase::UtcT endTime;</w:t>
      </w:r>
    </w:p>
    <w:p w14:paraId="08F501B6" w14:textId="77777777" w:rsidR="00C06F84" w:rsidRPr="00410996" w:rsidRDefault="00C06F84" w:rsidP="00C06F84">
      <w:pPr>
        <w:pStyle w:val="PL"/>
      </w:pPr>
      <w:r w:rsidRPr="00410996">
        <w:t xml:space="preserve">   ListOfInstances listOfCreatedInstances;</w:t>
      </w:r>
    </w:p>
    <w:p w14:paraId="3A4F5F6F" w14:textId="77777777" w:rsidR="00C06F84" w:rsidRPr="00410996" w:rsidRDefault="00C06F84" w:rsidP="00C06F84">
      <w:pPr>
        <w:pStyle w:val="PL"/>
      </w:pPr>
      <w:r w:rsidRPr="00410996">
        <w:t xml:space="preserve">   ListOfInstances listOfChangedInstances;</w:t>
      </w:r>
    </w:p>
    <w:p w14:paraId="120D07A2" w14:textId="77777777" w:rsidR="00C06F84" w:rsidRPr="00410996" w:rsidRDefault="00C06F84" w:rsidP="00C06F84">
      <w:pPr>
        <w:pStyle w:val="PL"/>
      </w:pPr>
      <w:r w:rsidRPr="00410996">
        <w:t xml:space="preserve">   ListOfInstances listOfDeletedInstances;</w:t>
      </w:r>
    </w:p>
    <w:p w14:paraId="18EA9152" w14:textId="77777777" w:rsidR="00C06F84" w:rsidRPr="00410996" w:rsidRDefault="00C06F84" w:rsidP="00C06F84">
      <w:pPr>
        <w:pStyle w:val="PL"/>
      </w:pPr>
      <w:r w:rsidRPr="00410996">
        <w:t xml:space="preserve">   };</w:t>
      </w:r>
    </w:p>
    <w:p w14:paraId="79D5A47E" w14:textId="77777777" w:rsidR="00C06F84" w:rsidRPr="00410996" w:rsidRDefault="00C06F84" w:rsidP="00C06F84">
      <w:pPr>
        <w:pStyle w:val="PL"/>
      </w:pPr>
    </w:p>
    <w:p w14:paraId="14146E56" w14:textId="77777777" w:rsidR="00C06F84" w:rsidRPr="00410996" w:rsidRDefault="00C06F84" w:rsidP="00C06F84">
      <w:pPr>
        <w:pStyle w:val="PL"/>
      </w:pPr>
    </w:p>
    <w:p w14:paraId="6ED996C1" w14:textId="77777777" w:rsidR="00C06F84" w:rsidRPr="00410996" w:rsidRDefault="00C06F84" w:rsidP="00C06F84">
      <w:pPr>
        <w:pStyle w:val="PL"/>
      </w:pPr>
      <w:r w:rsidRPr="00410996">
        <w:t xml:space="preserve">struct AlarmDeltaListsWithRealLists </w:t>
      </w:r>
    </w:p>
    <w:p w14:paraId="2C796F30" w14:textId="77777777" w:rsidR="00C06F84" w:rsidRPr="00410996" w:rsidRDefault="00C06F84" w:rsidP="00C06F84">
      <w:pPr>
        <w:pStyle w:val="PL"/>
      </w:pPr>
      <w:r w:rsidRPr="00410996">
        <w:t xml:space="preserve">   {</w:t>
      </w:r>
    </w:p>
    <w:p w14:paraId="49AB4EB1" w14:textId="77777777" w:rsidR="00C06F84" w:rsidRPr="00410996" w:rsidRDefault="00C06F84" w:rsidP="00C06F84">
      <w:pPr>
        <w:pStyle w:val="PL"/>
      </w:pPr>
      <w:r w:rsidRPr="00410996">
        <w:t xml:space="preserve">   TimeBase::UtcT startTime;</w:t>
      </w:r>
    </w:p>
    <w:p w14:paraId="4BF6B65D" w14:textId="77777777" w:rsidR="00C06F84" w:rsidRPr="00410996" w:rsidRDefault="00C06F84" w:rsidP="00C06F84">
      <w:pPr>
        <w:pStyle w:val="PL"/>
      </w:pPr>
      <w:r w:rsidRPr="00410996">
        <w:t xml:space="preserve">   TimeBase::UtcT endTime;</w:t>
      </w:r>
    </w:p>
    <w:p w14:paraId="52BEF45C" w14:textId="77777777" w:rsidR="00C06F84" w:rsidRPr="00410996" w:rsidRDefault="00C06F84" w:rsidP="00C06F84">
      <w:pPr>
        <w:pStyle w:val="PL"/>
      </w:pPr>
      <w:r w:rsidRPr="00410996">
        <w:t xml:space="preserve">   AlarmIRPConstDefs::AlarmInformationSeq listOfNewAlarms;</w:t>
      </w:r>
    </w:p>
    <w:p w14:paraId="02B160D1" w14:textId="77777777" w:rsidR="00C06F84" w:rsidRPr="00410996" w:rsidRDefault="00C06F84" w:rsidP="00C06F84">
      <w:pPr>
        <w:pStyle w:val="PL"/>
      </w:pPr>
      <w:r w:rsidRPr="00410996">
        <w:t xml:space="preserve">   AlarmIRPConstDefs::AlarmInformationSeq listOfChangedAlarms;</w:t>
      </w:r>
    </w:p>
    <w:p w14:paraId="69DBDAE9" w14:textId="77777777" w:rsidR="00C06F84" w:rsidRPr="00410996" w:rsidRDefault="00C06F84" w:rsidP="00C06F84">
      <w:pPr>
        <w:pStyle w:val="PL"/>
      </w:pPr>
      <w:r w:rsidRPr="00410996">
        <w:t xml:space="preserve">   AlarmIRPConstDefs::AlarmInformationIdSeq listOfDeletedAlarms;</w:t>
      </w:r>
    </w:p>
    <w:p w14:paraId="326A0433" w14:textId="77777777" w:rsidR="00C06F84" w:rsidRPr="00BD6280" w:rsidRDefault="00C06F84" w:rsidP="00C06F84">
      <w:pPr>
        <w:pStyle w:val="PL"/>
      </w:pPr>
      <w:r w:rsidRPr="00410996">
        <w:t xml:space="preserve">   </w:t>
      </w:r>
      <w:r w:rsidRPr="00BD6280">
        <w:t xml:space="preserve">}; </w:t>
      </w:r>
    </w:p>
    <w:p w14:paraId="282FE40F" w14:textId="77777777" w:rsidR="00C06F84" w:rsidRPr="00BD6280" w:rsidRDefault="00C06F84" w:rsidP="00C06F84">
      <w:pPr>
        <w:pStyle w:val="PL"/>
      </w:pPr>
    </w:p>
    <w:p w14:paraId="504CCA85" w14:textId="77777777" w:rsidR="00C06F84" w:rsidRPr="00BD6280" w:rsidRDefault="00C06F84" w:rsidP="00C06F84">
      <w:pPr>
        <w:pStyle w:val="PL"/>
      </w:pPr>
    </w:p>
    <w:p w14:paraId="2D023D90" w14:textId="77777777" w:rsidR="00C06F84" w:rsidRPr="00BD6280" w:rsidRDefault="00C06F84" w:rsidP="00C06F84">
      <w:pPr>
        <w:pStyle w:val="PL"/>
      </w:pPr>
      <w:r w:rsidRPr="00BD6280">
        <w:t>typedef sequence &lt;FileTransferIRPConstDefs</w:t>
      </w:r>
      <w:r w:rsidRPr="00371BAA">
        <w:t>::</w:t>
      </w:r>
      <w:r w:rsidRPr="00BD6280">
        <w:t>FileLocation&gt; FileLocationList;</w:t>
      </w:r>
    </w:p>
    <w:p w14:paraId="4A0090B5" w14:textId="77777777" w:rsidR="00C06F84" w:rsidRPr="00597732" w:rsidRDefault="00C06F84" w:rsidP="00C06F84">
      <w:pPr>
        <w:pStyle w:val="PL"/>
      </w:pPr>
    </w:p>
    <w:p w14:paraId="12BC4FF7" w14:textId="77777777" w:rsidR="00C06F84" w:rsidRPr="00597732" w:rsidRDefault="00C06F84" w:rsidP="00C06F84">
      <w:pPr>
        <w:pStyle w:val="PL"/>
      </w:pPr>
      <w:r w:rsidRPr="00597732">
        <w:t xml:space="preserve">struct DeltaListsWithFileReferences </w:t>
      </w:r>
    </w:p>
    <w:p w14:paraId="5D5472E5" w14:textId="77777777" w:rsidR="00C06F84" w:rsidRPr="00597732" w:rsidRDefault="00C06F84" w:rsidP="00C06F84">
      <w:pPr>
        <w:pStyle w:val="PL"/>
      </w:pPr>
      <w:r w:rsidRPr="00597732">
        <w:t xml:space="preserve">   {</w:t>
      </w:r>
    </w:p>
    <w:p w14:paraId="0BC8B5ED" w14:textId="77777777" w:rsidR="00C06F84" w:rsidRPr="00597732" w:rsidRDefault="00C06F84" w:rsidP="00C06F84">
      <w:pPr>
        <w:pStyle w:val="PL"/>
      </w:pPr>
      <w:r w:rsidRPr="00597732">
        <w:t xml:space="preserve">   TimeBase::UtcT startTime;</w:t>
      </w:r>
    </w:p>
    <w:p w14:paraId="2DF80CCE" w14:textId="77777777" w:rsidR="00C06F84" w:rsidRPr="00597732" w:rsidRDefault="00C06F84" w:rsidP="00C06F84">
      <w:pPr>
        <w:pStyle w:val="PL"/>
      </w:pPr>
      <w:r w:rsidRPr="00597732">
        <w:t xml:space="preserve">   TimeBase::UtcT endTime;</w:t>
      </w:r>
    </w:p>
    <w:p w14:paraId="20100E29" w14:textId="77777777" w:rsidR="00C06F84" w:rsidRDefault="00C06F84" w:rsidP="00C06F84">
      <w:pPr>
        <w:pStyle w:val="PL"/>
      </w:pPr>
      <w:r w:rsidRPr="00597732">
        <w:t xml:space="preserve">   </w:t>
      </w:r>
      <w:r w:rsidRPr="003D4FF4">
        <w:rPr>
          <w:rFonts w:cs="Courier New"/>
          <w:szCs w:val="16"/>
          <w:lang w:eastAsia="zh-CN"/>
        </w:rPr>
        <w:t>FileLocationList fileList</w:t>
      </w:r>
      <w:r w:rsidRPr="003D4FF4">
        <w:t>;</w:t>
      </w:r>
    </w:p>
    <w:p w14:paraId="22FBEDC6" w14:textId="77777777" w:rsidR="00C06F84" w:rsidRPr="003D4FF4" w:rsidRDefault="00C06F84" w:rsidP="00C06F84">
      <w:pPr>
        <w:pStyle w:val="PL"/>
      </w:pPr>
      <w:r>
        <w:t>/* if several files are used, then they shall be processed by the IRPmanager in sequence, i.e. first file first, second file as second, … */</w:t>
      </w:r>
    </w:p>
    <w:p w14:paraId="35DD8538" w14:textId="77777777" w:rsidR="00C06F84" w:rsidRPr="00597732" w:rsidRDefault="00C06F84" w:rsidP="00C06F84">
      <w:pPr>
        <w:pStyle w:val="PL"/>
      </w:pPr>
      <w:r w:rsidRPr="00597732">
        <w:t xml:space="preserve">   };</w:t>
      </w:r>
    </w:p>
    <w:p w14:paraId="0E4C8957" w14:textId="77777777" w:rsidR="00C06F84" w:rsidRPr="00597732" w:rsidRDefault="00C06F84" w:rsidP="00C06F84">
      <w:pPr>
        <w:pStyle w:val="PL"/>
      </w:pPr>
    </w:p>
    <w:p w14:paraId="293D99D6" w14:textId="77777777" w:rsidR="00C06F84" w:rsidRPr="00597732" w:rsidRDefault="00C06F84" w:rsidP="00C06F84">
      <w:pPr>
        <w:pStyle w:val="PL"/>
      </w:pPr>
    </w:p>
    <w:p w14:paraId="3B43684E" w14:textId="77777777" w:rsidR="00C06F84" w:rsidRPr="00597732" w:rsidRDefault="00C06F84" w:rsidP="00C06F84">
      <w:pPr>
        <w:pStyle w:val="PL"/>
        <w:rPr>
          <w:rFonts w:cs="Courier New"/>
          <w:szCs w:val="16"/>
          <w:lang w:eastAsia="zh-CN"/>
        </w:rPr>
      </w:pPr>
      <w:r w:rsidRPr="00597732">
        <w:rPr>
          <w:rFonts w:cs="Courier New"/>
          <w:szCs w:val="16"/>
          <w:lang w:eastAsia="zh-CN"/>
        </w:rPr>
        <w:t>enum DeltaListContentChoice {REAL_LISTS, FILE_REFERENCES};</w:t>
      </w:r>
    </w:p>
    <w:p w14:paraId="24054FB4" w14:textId="77777777" w:rsidR="00C06F84" w:rsidRPr="00597732" w:rsidRDefault="00C06F84" w:rsidP="00C06F84">
      <w:pPr>
        <w:pStyle w:val="PL"/>
      </w:pPr>
    </w:p>
    <w:p w14:paraId="7ACF7E49" w14:textId="77777777" w:rsidR="00C06F84" w:rsidRPr="00597732" w:rsidRDefault="00C06F84" w:rsidP="00C06F84">
      <w:pPr>
        <w:pStyle w:val="PL"/>
        <w:rPr>
          <w:rFonts w:cs="Courier New"/>
          <w:szCs w:val="16"/>
          <w:lang w:eastAsia="zh-CN"/>
        </w:rPr>
      </w:pPr>
      <w:r w:rsidRPr="00597732">
        <w:rPr>
          <w:rFonts w:cs="Courier New"/>
          <w:szCs w:val="16"/>
          <w:lang w:eastAsia="zh-CN"/>
        </w:rPr>
        <w:t xml:space="preserve">//The </w:t>
      </w:r>
      <w:r>
        <w:rPr>
          <w:rFonts w:cs="Courier New"/>
          <w:szCs w:val="16"/>
          <w:lang w:eastAsia="zh-CN"/>
        </w:rPr>
        <w:t>Cm</w:t>
      </w:r>
      <w:r w:rsidRPr="00597732">
        <w:rPr>
          <w:rFonts w:cs="Courier New"/>
          <w:szCs w:val="16"/>
          <w:lang w:eastAsia="zh-CN"/>
        </w:rPr>
        <w:t>DeltaList may contain a list of ListOfInstances or a list of filenames</w:t>
      </w:r>
    </w:p>
    <w:p w14:paraId="052CA4D1" w14:textId="77777777" w:rsidR="00C06F84" w:rsidRPr="00BD6280" w:rsidRDefault="00C06F84" w:rsidP="00C06F84">
      <w:pPr>
        <w:pStyle w:val="PL"/>
      </w:pPr>
      <w:r w:rsidRPr="00BD6280">
        <w:t xml:space="preserve">   union Cm</w:t>
      </w:r>
      <w:r w:rsidRPr="00597732">
        <w:t xml:space="preserve">DeltaLists </w:t>
      </w:r>
      <w:r w:rsidRPr="00BD6280">
        <w:t>switch (DeltaListContentChoice)</w:t>
      </w:r>
    </w:p>
    <w:p w14:paraId="1CBBA7CA" w14:textId="77777777" w:rsidR="00C06F84" w:rsidRPr="00BD6280" w:rsidRDefault="00C06F84" w:rsidP="00C06F84">
      <w:pPr>
        <w:pStyle w:val="PL"/>
      </w:pPr>
      <w:r w:rsidRPr="00BD6280">
        <w:t xml:space="preserve">   {</w:t>
      </w:r>
    </w:p>
    <w:p w14:paraId="6620BD42" w14:textId="77777777" w:rsidR="00C06F84" w:rsidRPr="00BD6280" w:rsidRDefault="00C06F84" w:rsidP="00C06F84">
      <w:pPr>
        <w:pStyle w:val="PL"/>
      </w:pPr>
      <w:r w:rsidRPr="00BD6280">
        <w:t xml:space="preserve">      case REAL_LISTS: </w:t>
      </w:r>
      <w:r w:rsidRPr="00597732">
        <w:t xml:space="preserve">DeltaListsWithRealLists </w:t>
      </w:r>
      <w:r w:rsidRPr="00BD6280">
        <w:t>deltaListRealLists;</w:t>
      </w:r>
    </w:p>
    <w:p w14:paraId="110974C1" w14:textId="77777777" w:rsidR="00C06F84" w:rsidRPr="00BD6280" w:rsidRDefault="00C06F84" w:rsidP="00C06F84">
      <w:pPr>
        <w:pStyle w:val="PL"/>
      </w:pPr>
      <w:r w:rsidRPr="00BD6280">
        <w:t xml:space="preserve">      case FILE_REFERENCES: </w:t>
      </w:r>
      <w:r w:rsidRPr="00597732">
        <w:t xml:space="preserve">DeltaListsWithFileReferences </w:t>
      </w:r>
      <w:r w:rsidRPr="00BD6280">
        <w:t>deltaListFileReferences;</w:t>
      </w:r>
    </w:p>
    <w:p w14:paraId="32D0D98B" w14:textId="77777777" w:rsidR="00C06F84" w:rsidRPr="00BD6280" w:rsidRDefault="00C06F84" w:rsidP="00C06F84">
      <w:pPr>
        <w:pStyle w:val="PL"/>
      </w:pPr>
      <w:r w:rsidRPr="00BD6280">
        <w:t xml:space="preserve">   };</w:t>
      </w:r>
    </w:p>
    <w:p w14:paraId="113683A3" w14:textId="77777777" w:rsidR="00C06F84" w:rsidRPr="00597732" w:rsidRDefault="00C06F84" w:rsidP="00C06F84">
      <w:pPr>
        <w:pStyle w:val="PL"/>
      </w:pPr>
    </w:p>
    <w:p w14:paraId="7364CB65" w14:textId="77777777" w:rsidR="00C06F84" w:rsidRPr="00BD6280" w:rsidRDefault="00C06F84" w:rsidP="00C06F84">
      <w:pPr>
        <w:pStyle w:val="PL"/>
      </w:pPr>
    </w:p>
    <w:p w14:paraId="7CDBD0F5" w14:textId="77777777" w:rsidR="00C06F84" w:rsidRPr="00BD6280" w:rsidRDefault="00C06F84" w:rsidP="00C06F84">
      <w:pPr>
        <w:pStyle w:val="PL"/>
      </w:pPr>
      <w:r w:rsidRPr="00BD6280">
        <w:t>//The AlarmDeltaLists may contain a list of ListOfInstances or a list of filenames</w:t>
      </w:r>
    </w:p>
    <w:p w14:paraId="17EC3D2B" w14:textId="77777777" w:rsidR="00C06F84" w:rsidRPr="00BD6280" w:rsidRDefault="00C06F84" w:rsidP="00C06F84">
      <w:pPr>
        <w:pStyle w:val="PL"/>
      </w:pPr>
      <w:r w:rsidRPr="00BD6280">
        <w:t xml:space="preserve">   union AlarmDeltaLists switch (DeltaListContentChoice)</w:t>
      </w:r>
    </w:p>
    <w:p w14:paraId="5CF35F54" w14:textId="77777777" w:rsidR="00C06F84" w:rsidRPr="00BD6280" w:rsidRDefault="00C06F84" w:rsidP="00C06F84">
      <w:pPr>
        <w:pStyle w:val="PL"/>
      </w:pPr>
      <w:r w:rsidRPr="00BD6280">
        <w:t xml:space="preserve">   {</w:t>
      </w:r>
    </w:p>
    <w:p w14:paraId="7F9D0901" w14:textId="77777777" w:rsidR="00C06F84" w:rsidRPr="00BD6280" w:rsidRDefault="00C06F84" w:rsidP="00C06F84">
      <w:pPr>
        <w:pStyle w:val="PL"/>
      </w:pPr>
      <w:r w:rsidRPr="00BD6280">
        <w:t xml:space="preserve">      case REAL_LISTS: AlarmDeltaListsWithRealLists deltaListRealLists;</w:t>
      </w:r>
    </w:p>
    <w:p w14:paraId="466F765B" w14:textId="77777777" w:rsidR="00C06F84" w:rsidRPr="00BD6280" w:rsidRDefault="00C06F84" w:rsidP="00C06F84">
      <w:pPr>
        <w:pStyle w:val="PL"/>
      </w:pPr>
      <w:r w:rsidRPr="00BD6280">
        <w:t xml:space="preserve">      case FILE_REFERENCES: DeltaListsWithFileReferences deltaListFileReferences;</w:t>
      </w:r>
    </w:p>
    <w:p w14:paraId="3D1C58CD" w14:textId="77777777" w:rsidR="00C06F84" w:rsidRPr="00BD6280" w:rsidRDefault="00C06F84" w:rsidP="00C06F84">
      <w:pPr>
        <w:pStyle w:val="PL"/>
      </w:pPr>
      <w:r w:rsidRPr="00BD6280">
        <w:t xml:space="preserve">   };</w:t>
      </w:r>
    </w:p>
    <w:p w14:paraId="03877EDA" w14:textId="77777777" w:rsidR="00C06F84" w:rsidRPr="00BD6280" w:rsidRDefault="00C06F84" w:rsidP="00C06F84">
      <w:pPr>
        <w:pStyle w:val="PL"/>
      </w:pPr>
    </w:p>
    <w:p w14:paraId="001A2487" w14:textId="77777777" w:rsidR="00C06F84" w:rsidRPr="00597732" w:rsidRDefault="00C06F84" w:rsidP="00C06F84">
      <w:pPr>
        <w:pStyle w:val="PL"/>
      </w:pPr>
      <w:r w:rsidRPr="00597732">
        <w:lastRenderedPageBreak/>
        <w:t>/*</w:t>
      </w:r>
    </w:p>
    <w:p w14:paraId="05F7EC6B" w14:textId="77777777" w:rsidR="00C06F84" w:rsidRPr="00597732" w:rsidRDefault="00C06F84" w:rsidP="00C06F84">
      <w:pPr>
        <w:pStyle w:val="PL"/>
      </w:pPr>
      <w:r>
        <w:t>Cm</w:t>
      </w:r>
      <w:r w:rsidRPr="00597732">
        <w:t>DeltaListsConditional is a type carrying a conditional parameter.</w:t>
      </w:r>
    </w:p>
    <w:p w14:paraId="13358025" w14:textId="77777777" w:rsidR="00C06F84" w:rsidRPr="00597732" w:rsidRDefault="00C06F84" w:rsidP="00C06F84">
      <w:pPr>
        <w:pStyle w:val="PL"/>
      </w:pPr>
      <w:r w:rsidRPr="00597732">
        <w:t xml:space="preserve">The boolean shall be TRUE, if the condition described in TS 32.392 is fulfilled. In this case </w:t>
      </w:r>
    </w:p>
    <w:p w14:paraId="0681C0EE" w14:textId="77777777" w:rsidR="00C06F84" w:rsidRPr="00597732" w:rsidRDefault="00C06F84" w:rsidP="00C06F84">
      <w:pPr>
        <w:pStyle w:val="PL"/>
      </w:pPr>
      <w:r w:rsidRPr="00597732">
        <w:t>the value is present. Otherwise the value is be absent.</w:t>
      </w:r>
    </w:p>
    <w:p w14:paraId="3AD32192" w14:textId="77777777" w:rsidR="00C06F84" w:rsidRPr="00597732" w:rsidRDefault="00C06F84" w:rsidP="00C06F84">
      <w:pPr>
        <w:pStyle w:val="PL"/>
      </w:pPr>
      <w:r w:rsidRPr="00597732">
        <w:t>*/</w:t>
      </w:r>
    </w:p>
    <w:p w14:paraId="50BBBB96" w14:textId="77777777" w:rsidR="00C06F84" w:rsidRPr="00597732" w:rsidRDefault="00C06F84" w:rsidP="00C06F84">
      <w:pPr>
        <w:pStyle w:val="PL"/>
      </w:pPr>
      <w:r w:rsidRPr="00597732">
        <w:t xml:space="preserve">union </w:t>
      </w:r>
      <w:r>
        <w:t>Cm</w:t>
      </w:r>
      <w:r w:rsidRPr="00597732">
        <w:t>DeltaListsConditional switch (boolean)</w:t>
      </w:r>
    </w:p>
    <w:p w14:paraId="4D184E0C" w14:textId="77777777" w:rsidR="00C06F84" w:rsidRPr="00597732" w:rsidRDefault="00C06F84" w:rsidP="00C06F84">
      <w:pPr>
        <w:pStyle w:val="PL"/>
      </w:pPr>
      <w:r w:rsidRPr="00597732">
        <w:t xml:space="preserve">   {</w:t>
      </w:r>
    </w:p>
    <w:p w14:paraId="3876F30F" w14:textId="77777777" w:rsidR="00C06F84" w:rsidRPr="00597732" w:rsidRDefault="00C06F84" w:rsidP="00C06F84">
      <w:pPr>
        <w:pStyle w:val="PL"/>
      </w:pPr>
      <w:r w:rsidRPr="00597732">
        <w:t xml:space="preserve">   case TRUE: </w:t>
      </w:r>
      <w:r>
        <w:t>Cm</w:t>
      </w:r>
      <w:r w:rsidRPr="00597732">
        <w:t>DeltaLists value;</w:t>
      </w:r>
    </w:p>
    <w:p w14:paraId="465751FA" w14:textId="77777777" w:rsidR="00C06F84" w:rsidRPr="00597732" w:rsidRDefault="00C06F84" w:rsidP="00C06F84">
      <w:pPr>
        <w:pStyle w:val="PL"/>
      </w:pPr>
      <w:r w:rsidRPr="00597732">
        <w:t xml:space="preserve">   };</w:t>
      </w:r>
    </w:p>
    <w:p w14:paraId="1EF0C142" w14:textId="77777777" w:rsidR="00C06F84" w:rsidRPr="00597732" w:rsidRDefault="00C06F84" w:rsidP="00C06F84">
      <w:pPr>
        <w:pStyle w:val="PL"/>
      </w:pPr>
    </w:p>
    <w:p w14:paraId="1532C7DD" w14:textId="77777777" w:rsidR="00C06F84" w:rsidRDefault="00C06F84" w:rsidP="00C06F84">
      <w:pPr>
        <w:pStyle w:val="PL"/>
      </w:pPr>
      <w:r>
        <w:t>/*</w:t>
      </w:r>
    </w:p>
    <w:p w14:paraId="582A1651" w14:textId="77777777" w:rsidR="00C06F84" w:rsidRDefault="00C06F84" w:rsidP="00C06F84">
      <w:pPr>
        <w:pStyle w:val="PL"/>
      </w:pPr>
      <w:r>
        <w:t>AlarmDeltaListsConditional is a type carrying a conditional parameter.</w:t>
      </w:r>
    </w:p>
    <w:p w14:paraId="61A701A2" w14:textId="77777777" w:rsidR="00C06F84" w:rsidRDefault="00C06F84" w:rsidP="00C06F84">
      <w:pPr>
        <w:pStyle w:val="PL"/>
      </w:pPr>
      <w:r>
        <w:t xml:space="preserve">The boolean shall be TRUE, if the condition described in TS 32.392 is fulfilled. In this case </w:t>
      </w:r>
    </w:p>
    <w:p w14:paraId="5EF68661" w14:textId="77777777" w:rsidR="00C06F84" w:rsidRDefault="00C06F84" w:rsidP="00C06F84">
      <w:pPr>
        <w:pStyle w:val="PL"/>
      </w:pPr>
      <w:r>
        <w:t>the value is present. Otherwise the value is absent.</w:t>
      </w:r>
    </w:p>
    <w:p w14:paraId="328E31F9" w14:textId="77777777" w:rsidR="00C06F84" w:rsidRDefault="00C06F84" w:rsidP="00C06F84">
      <w:pPr>
        <w:pStyle w:val="PL"/>
      </w:pPr>
      <w:r>
        <w:t>*/</w:t>
      </w:r>
    </w:p>
    <w:p w14:paraId="141FE52B" w14:textId="77777777" w:rsidR="00C06F84" w:rsidRDefault="00C06F84" w:rsidP="00C06F84">
      <w:pPr>
        <w:pStyle w:val="PL"/>
      </w:pPr>
      <w:r>
        <w:t>union AlarmDeltaListsConditional switch (boolean)</w:t>
      </w:r>
    </w:p>
    <w:p w14:paraId="26A74F94" w14:textId="77777777" w:rsidR="00C06F84" w:rsidRDefault="00C06F84" w:rsidP="00C06F84">
      <w:pPr>
        <w:pStyle w:val="PL"/>
      </w:pPr>
      <w:r>
        <w:t xml:space="preserve">   {</w:t>
      </w:r>
    </w:p>
    <w:p w14:paraId="7BA4BA00" w14:textId="77777777" w:rsidR="00C06F84" w:rsidRDefault="00C06F84" w:rsidP="00C06F84">
      <w:pPr>
        <w:pStyle w:val="PL"/>
      </w:pPr>
      <w:r>
        <w:t xml:space="preserve">   case TRUE: AlarmDeltaLists value;</w:t>
      </w:r>
    </w:p>
    <w:p w14:paraId="79809F03" w14:textId="77777777" w:rsidR="00C06F84" w:rsidRDefault="00C06F84" w:rsidP="00C06F84">
      <w:pPr>
        <w:pStyle w:val="PL"/>
      </w:pPr>
      <w:r>
        <w:t xml:space="preserve">   };   </w:t>
      </w:r>
    </w:p>
    <w:p w14:paraId="56613099" w14:textId="77777777" w:rsidR="00C06F84" w:rsidRDefault="00C06F84" w:rsidP="00C06F84">
      <w:pPr>
        <w:pStyle w:val="PL"/>
      </w:pPr>
    </w:p>
    <w:p w14:paraId="699236D2" w14:textId="77777777" w:rsidR="00C06F84" w:rsidRPr="00597732" w:rsidRDefault="00C06F84" w:rsidP="00C06F84">
      <w:pPr>
        <w:pStyle w:val="PL"/>
      </w:pPr>
    </w:p>
    <w:p w14:paraId="294DFCF1" w14:textId="77777777" w:rsidR="00C06F84" w:rsidRPr="00597732" w:rsidRDefault="00C06F84" w:rsidP="00C06F84">
      <w:pPr>
        <w:pStyle w:val="PL"/>
      </w:pPr>
      <w:r w:rsidRPr="00597732">
        <w:t>/********************************************************************/</w:t>
      </w:r>
    </w:p>
    <w:p w14:paraId="2FED7D8C" w14:textId="77777777" w:rsidR="00C06F84" w:rsidRPr="00597732" w:rsidRDefault="00C06F84" w:rsidP="00C06F84">
      <w:pPr>
        <w:pStyle w:val="PL"/>
      </w:pPr>
      <w:r w:rsidRPr="00597732">
        <w:t xml:space="preserve">/* types used in operation </w:t>
      </w:r>
      <w:r w:rsidRPr="00597732">
        <w:rPr>
          <w:rFonts w:hint="eastAsia"/>
        </w:rPr>
        <w:t>triggerDeltaSynchOf</w:t>
      </w:r>
      <w:r w:rsidRPr="00597732">
        <w:t>Alarm</w:t>
      </w:r>
      <w:r w:rsidRPr="00597732">
        <w:rPr>
          <w:rFonts w:hint="eastAsia"/>
        </w:rPr>
        <w:t>Data</w:t>
      </w:r>
      <w:r w:rsidRPr="00597732">
        <w:t xml:space="preserve">             */</w:t>
      </w:r>
    </w:p>
    <w:p w14:paraId="44F62F16" w14:textId="77777777" w:rsidR="00C06F84" w:rsidRPr="00597732" w:rsidRDefault="00C06F84" w:rsidP="00C06F84">
      <w:pPr>
        <w:pStyle w:val="PL"/>
      </w:pPr>
      <w:r w:rsidRPr="00597732">
        <w:t>/********************************************************************/</w:t>
      </w:r>
    </w:p>
    <w:p w14:paraId="337946EB" w14:textId="77777777" w:rsidR="00C06F84" w:rsidRPr="00597732" w:rsidRDefault="00C06F84" w:rsidP="00C06F84">
      <w:pPr>
        <w:pStyle w:val="PL"/>
      </w:pPr>
    </w:p>
    <w:p w14:paraId="4EA27CBD" w14:textId="77777777" w:rsidR="00C06F84" w:rsidRPr="00597732" w:rsidRDefault="00C06F84" w:rsidP="00C06F84">
      <w:pPr>
        <w:pStyle w:val="PL"/>
      </w:pPr>
      <w:r w:rsidRPr="00597732">
        <w:t>enum AlarmDataRequested { ALARM_IDS_ONLY, COMPLETE_ALARM_INFORMATION };</w:t>
      </w:r>
    </w:p>
    <w:p w14:paraId="4A98308E" w14:textId="77777777" w:rsidR="00C06F84" w:rsidRPr="00597732" w:rsidRDefault="00C06F84" w:rsidP="00C06F84">
      <w:pPr>
        <w:pStyle w:val="PL"/>
      </w:pPr>
    </w:p>
    <w:p w14:paraId="4B8BA5E1" w14:textId="77777777" w:rsidR="00C06F84" w:rsidRDefault="00C06F84" w:rsidP="00C06F84">
      <w:pPr>
        <w:pStyle w:val="PL"/>
      </w:pPr>
      <w:r>
        <w:t>/*</w:t>
      </w:r>
    </w:p>
    <w:p w14:paraId="476790F7" w14:textId="77777777" w:rsidR="00C06F84" w:rsidRDefault="00C06F84" w:rsidP="00C06F84">
      <w:pPr>
        <w:pStyle w:val="PL"/>
      </w:pPr>
      <w:r>
        <w:t>AlarmDataRequestedOpt is a type carrying an optional parameter.</w:t>
      </w:r>
    </w:p>
    <w:p w14:paraId="6B31209B" w14:textId="77777777" w:rsidR="00C06F84" w:rsidRDefault="00C06F84" w:rsidP="00C06F84">
      <w:pPr>
        <w:pStyle w:val="PL"/>
      </w:pPr>
      <w:r>
        <w:t>The boolean shall be TRUE, if the operation request uses this parameter. In this case the value</w:t>
      </w:r>
    </w:p>
    <w:p w14:paraId="56BCC215" w14:textId="77777777" w:rsidR="00C06F84" w:rsidRDefault="00C06F84" w:rsidP="00C06F84">
      <w:pPr>
        <w:pStyle w:val="PL"/>
      </w:pPr>
      <w:r>
        <w:t xml:space="preserve"> is present. Otherwise the value is absent.</w:t>
      </w:r>
    </w:p>
    <w:p w14:paraId="226E8F80" w14:textId="77777777" w:rsidR="00C06F84" w:rsidRDefault="00C06F84" w:rsidP="00C06F84">
      <w:pPr>
        <w:pStyle w:val="PL"/>
      </w:pPr>
      <w:r>
        <w:t>*/</w:t>
      </w:r>
    </w:p>
    <w:p w14:paraId="0683DC3F" w14:textId="77777777" w:rsidR="00C06F84" w:rsidRDefault="00C06F84" w:rsidP="00C06F84">
      <w:pPr>
        <w:pStyle w:val="PL"/>
      </w:pPr>
      <w:r>
        <w:t>union AlarmDataRequestedOpt switch (boolean)</w:t>
      </w:r>
    </w:p>
    <w:p w14:paraId="0BA51FF3" w14:textId="77777777" w:rsidR="00C06F84" w:rsidRDefault="00C06F84" w:rsidP="00C06F84">
      <w:pPr>
        <w:pStyle w:val="PL"/>
      </w:pPr>
      <w:r>
        <w:t xml:space="preserve">      {</w:t>
      </w:r>
    </w:p>
    <w:p w14:paraId="58C7768E" w14:textId="77777777" w:rsidR="00C06F84" w:rsidRDefault="00C06F84" w:rsidP="00C06F84">
      <w:pPr>
        <w:pStyle w:val="PL"/>
      </w:pPr>
      <w:r>
        <w:t xml:space="preserve">      case TRUE: AlarmDataRequested value;</w:t>
      </w:r>
    </w:p>
    <w:p w14:paraId="771C1826" w14:textId="77777777" w:rsidR="00C06F84" w:rsidRDefault="00C06F84" w:rsidP="00C06F84">
      <w:pPr>
        <w:pStyle w:val="PL"/>
      </w:pPr>
      <w:r>
        <w:t xml:space="preserve">      };</w:t>
      </w:r>
    </w:p>
    <w:p w14:paraId="0BD75F98" w14:textId="77777777" w:rsidR="00C06F84" w:rsidRPr="00597732" w:rsidRDefault="00C06F84" w:rsidP="00C06F84">
      <w:pPr>
        <w:pStyle w:val="PL"/>
      </w:pPr>
    </w:p>
    <w:p w14:paraId="607B125F" w14:textId="77777777" w:rsidR="00C06F84" w:rsidRPr="00597732" w:rsidRDefault="00C06F84" w:rsidP="00C06F84">
      <w:pPr>
        <w:pStyle w:val="PL"/>
      </w:pPr>
    </w:p>
    <w:p w14:paraId="6C7CC3A4" w14:textId="77777777" w:rsidR="00C06F84" w:rsidRPr="00597732" w:rsidRDefault="00C06F84" w:rsidP="00C06F84">
      <w:pPr>
        <w:pStyle w:val="PL"/>
      </w:pPr>
      <w:r w:rsidRPr="00597732">
        <w:t>/********************************************************************/</w:t>
      </w:r>
    </w:p>
    <w:p w14:paraId="096A5175" w14:textId="77777777" w:rsidR="00C06F84" w:rsidRPr="00597732" w:rsidRDefault="00C06F84" w:rsidP="00C06F84">
      <w:pPr>
        <w:pStyle w:val="PL"/>
      </w:pPr>
      <w:r w:rsidRPr="00597732">
        <w:t xml:space="preserve">/* types used in operation </w:t>
      </w:r>
      <w:r w:rsidRPr="00597732">
        <w:rPr>
          <w:rFonts w:hint="eastAsia"/>
        </w:rPr>
        <w:t>triggerDeltaSynchOfCMData</w:t>
      </w:r>
      <w:r w:rsidRPr="00597732">
        <w:t xml:space="preserve">                */</w:t>
      </w:r>
    </w:p>
    <w:p w14:paraId="4EC3B81D" w14:textId="77777777" w:rsidR="00C06F84" w:rsidRPr="00597732" w:rsidRDefault="00C06F84" w:rsidP="00C06F84">
      <w:pPr>
        <w:pStyle w:val="PL"/>
      </w:pPr>
      <w:r w:rsidRPr="00597732">
        <w:t>/********************************************************************/</w:t>
      </w:r>
    </w:p>
    <w:p w14:paraId="457B1CBB" w14:textId="77777777" w:rsidR="00C06F84" w:rsidRPr="00597732" w:rsidRDefault="00C06F84" w:rsidP="00C06F84">
      <w:pPr>
        <w:pStyle w:val="PL"/>
      </w:pPr>
    </w:p>
    <w:p w14:paraId="1F0A16DD" w14:textId="77777777" w:rsidR="00C06F84" w:rsidRPr="00597732" w:rsidRDefault="00C06F84" w:rsidP="00C06F84">
      <w:pPr>
        <w:pStyle w:val="PL"/>
      </w:pPr>
      <w:r w:rsidRPr="00597732">
        <w:t>enum CMDataRequested { DNS_ONLY, COMPLETE_DATA_SET };</w:t>
      </w:r>
    </w:p>
    <w:p w14:paraId="611BE976" w14:textId="77777777" w:rsidR="00C06F84" w:rsidRPr="00597732" w:rsidRDefault="00C06F84" w:rsidP="00C06F84">
      <w:pPr>
        <w:pStyle w:val="PL"/>
      </w:pPr>
    </w:p>
    <w:p w14:paraId="06D83128" w14:textId="77777777" w:rsidR="00C06F84" w:rsidRPr="00597732" w:rsidRDefault="00C06F84" w:rsidP="00C06F84">
      <w:pPr>
        <w:pStyle w:val="PL"/>
      </w:pPr>
      <w:r w:rsidRPr="00597732">
        <w:t>/*</w:t>
      </w:r>
    </w:p>
    <w:p w14:paraId="2EE2847A" w14:textId="77777777" w:rsidR="00C06F84" w:rsidRPr="00597732" w:rsidRDefault="00C06F84" w:rsidP="00C06F84">
      <w:pPr>
        <w:pStyle w:val="PL"/>
      </w:pPr>
      <w:r w:rsidRPr="00597732">
        <w:t>CMDataRequestedOpt is a type carrying an optional parameter.</w:t>
      </w:r>
    </w:p>
    <w:p w14:paraId="430117F5" w14:textId="77777777" w:rsidR="00C06F84" w:rsidRPr="00597732" w:rsidRDefault="00C06F84" w:rsidP="00C06F84">
      <w:pPr>
        <w:pStyle w:val="PL"/>
      </w:pPr>
      <w:r w:rsidRPr="00597732">
        <w:t>The boolean shall be TRUE, if the operation request uses this parameter. In this case the value</w:t>
      </w:r>
    </w:p>
    <w:p w14:paraId="1C00F177" w14:textId="77777777" w:rsidR="00C06F84" w:rsidRPr="00597732" w:rsidRDefault="00C06F84" w:rsidP="00C06F84">
      <w:pPr>
        <w:pStyle w:val="PL"/>
      </w:pPr>
      <w:r w:rsidRPr="00597732">
        <w:t xml:space="preserve"> is present. Otherwise the value is absent.</w:t>
      </w:r>
    </w:p>
    <w:p w14:paraId="6B3C2570" w14:textId="77777777" w:rsidR="00C06F84" w:rsidRPr="00597732" w:rsidRDefault="00C06F84" w:rsidP="00C06F84">
      <w:pPr>
        <w:pStyle w:val="PL"/>
      </w:pPr>
      <w:r w:rsidRPr="00597732">
        <w:t>*/</w:t>
      </w:r>
    </w:p>
    <w:p w14:paraId="7D753744" w14:textId="77777777" w:rsidR="00C06F84" w:rsidRPr="00597732" w:rsidRDefault="00C06F84" w:rsidP="00C06F84">
      <w:pPr>
        <w:pStyle w:val="PL"/>
      </w:pPr>
      <w:r w:rsidRPr="00597732">
        <w:t>union CMDataRequestedOpt switch (boolean)</w:t>
      </w:r>
    </w:p>
    <w:p w14:paraId="14D61608" w14:textId="77777777" w:rsidR="00C06F84" w:rsidRPr="00597732" w:rsidRDefault="00C06F84" w:rsidP="00C06F84">
      <w:pPr>
        <w:pStyle w:val="PL"/>
      </w:pPr>
      <w:r w:rsidRPr="00597732">
        <w:t xml:space="preserve">      {</w:t>
      </w:r>
    </w:p>
    <w:p w14:paraId="7417DACA" w14:textId="77777777" w:rsidR="00C06F84" w:rsidRPr="00597732" w:rsidRDefault="00C06F84" w:rsidP="00C06F84">
      <w:pPr>
        <w:pStyle w:val="PL"/>
      </w:pPr>
      <w:r w:rsidRPr="00597732">
        <w:t xml:space="preserve">      case TRUE: CMDataRequested value;</w:t>
      </w:r>
    </w:p>
    <w:p w14:paraId="523165D4" w14:textId="77777777" w:rsidR="00C06F84" w:rsidRPr="00597732" w:rsidRDefault="00C06F84" w:rsidP="00C06F84">
      <w:pPr>
        <w:pStyle w:val="PL"/>
      </w:pPr>
      <w:r w:rsidRPr="00597732">
        <w:t xml:space="preserve">      };</w:t>
      </w:r>
    </w:p>
    <w:p w14:paraId="4C1C45F7" w14:textId="77777777" w:rsidR="00C06F84" w:rsidRPr="00597732" w:rsidRDefault="00C06F84" w:rsidP="00C06F84">
      <w:pPr>
        <w:pStyle w:val="PL"/>
      </w:pPr>
    </w:p>
    <w:p w14:paraId="73B4E74C" w14:textId="77777777" w:rsidR="00C06F84" w:rsidRPr="00597732" w:rsidRDefault="00C06F84" w:rsidP="00C06F84">
      <w:pPr>
        <w:pStyle w:val="PL"/>
      </w:pPr>
    </w:p>
    <w:p w14:paraId="7E1A5541" w14:textId="77777777" w:rsidR="00C06F84" w:rsidRPr="00597732" w:rsidRDefault="00C06F84" w:rsidP="00C06F84">
      <w:pPr>
        <w:pStyle w:val="PL"/>
      </w:pPr>
    </w:p>
    <w:p w14:paraId="53458830" w14:textId="77777777" w:rsidR="00C06F84" w:rsidRPr="00597732" w:rsidRDefault="00C06F84" w:rsidP="00C06F84">
      <w:pPr>
        <w:pStyle w:val="PL"/>
      </w:pPr>
      <w:r w:rsidRPr="00597732">
        <w:t>/*****************************************************************************/</w:t>
      </w:r>
    </w:p>
    <w:p w14:paraId="2D8670BB" w14:textId="77777777" w:rsidR="00C06F84" w:rsidRPr="00597732" w:rsidRDefault="00C06F84" w:rsidP="00C06F84">
      <w:pPr>
        <w:pStyle w:val="PL"/>
      </w:pPr>
      <w:r w:rsidRPr="00597732">
        <w:t>/* definition of types in notifications for Delta Synchron</w:t>
      </w:r>
      <w:r>
        <w:t>iza</w:t>
      </w:r>
      <w:r w:rsidRPr="00597732">
        <w:t>tion            */</w:t>
      </w:r>
    </w:p>
    <w:p w14:paraId="199F80DD" w14:textId="77777777" w:rsidR="00C06F84" w:rsidRPr="00597732" w:rsidRDefault="00C06F84" w:rsidP="00C06F84">
      <w:pPr>
        <w:pStyle w:val="PL"/>
      </w:pPr>
      <w:r w:rsidRPr="00597732">
        <w:t>/*****************************************************************************/</w:t>
      </w:r>
    </w:p>
    <w:p w14:paraId="171F6A57" w14:textId="77777777" w:rsidR="00C06F84" w:rsidRPr="00597732" w:rsidRDefault="00C06F84" w:rsidP="00C06F84">
      <w:pPr>
        <w:pStyle w:val="PL"/>
      </w:pPr>
    </w:p>
    <w:p w14:paraId="2B3F4D18" w14:textId="77777777" w:rsidR="00C06F84" w:rsidRPr="00597732" w:rsidRDefault="00C06F84" w:rsidP="00C06F84">
      <w:pPr>
        <w:pStyle w:val="PL"/>
      </w:pPr>
      <w:r w:rsidRPr="00597732">
        <w:t>enum DeltaS</w:t>
      </w:r>
      <w:r w:rsidRPr="00597732">
        <w:rPr>
          <w:rFonts w:hint="eastAsia"/>
        </w:rPr>
        <w:t>ynchPointType</w:t>
      </w:r>
      <w:r w:rsidRPr="00597732">
        <w:t xml:space="preserve"> { DELTA_SYNCH_POINT_FOR_ALARM, DELTA_SYNCH_POINT_FOR_CM_DATA };</w:t>
      </w:r>
    </w:p>
    <w:p w14:paraId="367D621E" w14:textId="77777777" w:rsidR="00C06F84" w:rsidRPr="00597732" w:rsidRDefault="00C06F84" w:rsidP="00C06F84">
      <w:pPr>
        <w:pStyle w:val="PL"/>
      </w:pPr>
    </w:p>
    <w:p w14:paraId="0329EEEC" w14:textId="77777777" w:rsidR="00C06F84" w:rsidRPr="00597732" w:rsidRDefault="00C06F84" w:rsidP="00C06F84">
      <w:pPr>
        <w:pStyle w:val="PL"/>
      </w:pPr>
      <w:r>
        <w:t xml:space="preserve">typedef ActivatedStatus </w:t>
      </w:r>
      <w:r w:rsidRPr="00597732">
        <w:t>DeltaSynchStatus;</w:t>
      </w:r>
    </w:p>
    <w:p w14:paraId="7ABF74ED" w14:textId="77777777" w:rsidR="00C06F84" w:rsidRPr="00597732" w:rsidRDefault="00C06F84" w:rsidP="00C06F84">
      <w:pPr>
        <w:pStyle w:val="PL"/>
      </w:pPr>
    </w:p>
    <w:p w14:paraId="1DF593D9" w14:textId="77777777" w:rsidR="00C06F84" w:rsidRPr="00597732" w:rsidRDefault="00C06F84" w:rsidP="00C06F84">
      <w:pPr>
        <w:pStyle w:val="PL"/>
      </w:pPr>
      <w:r w:rsidRPr="00597732">
        <w:t xml:space="preserve">enum </w:t>
      </w:r>
      <w:r>
        <w:t>TriggeredBy { IRP_AGENT</w:t>
      </w:r>
      <w:r w:rsidRPr="00597732">
        <w:t xml:space="preserve">, </w:t>
      </w:r>
      <w:r>
        <w:t xml:space="preserve">IRP_MANAGER </w:t>
      </w:r>
      <w:r w:rsidRPr="00597732">
        <w:t>};</w:t>
      </w:r>
    </w:p>
    <w:p w14:paraId="7135BE07" w14:textId="77777777" w:rsidR="00C06F84" w:rsidRDefault="00C06F84" w:rsidP="00C06F84">
      <w:pPr>
        <w:pStyle w:val="PL"/>
      </w:pPr>
    </w:p>
    <w:p w14:paraId="35C7F659" w14:textId="77777777" w:rsidR="00C06F84" w:rsidRPr="00597732" w:rsidRDefault="00C06F84" w:rsidP="00C06F84">
      <w:pPr>
        <w:pStyle w:val="PL"/>
      </w:pPr>
    </w:p>
    <w:p w14:paraId="53428C12" w14:textId="77777777" w:rsidR="00C06F84" w:rsidRPr="00597732" w:rsidRDefault="00C06F84" w:rsidP="00C06F84">
      <w:pPr>
        <w:pStyle w:val="PL"/>
      </w:pPr>
      <w:r w:rsidRPr="00597732">
        <w:t>/*********************************************************************************/</w:t>
      </w:r>
    </w:p>
    <w:p w14:paraId="3B048347" w14:textId="77777777" w:rsidR="00C06F84" w:rsidRPr="00597732" w:rsidRDefault="00C06F84" w:rsidP="00C06F84">
      <w:pPr>
        <w:pStyle w:val="PL"/>
      </w:pPr>
      <w:r w:rsidRPr="00597732">
        <w:t>/* Definition of parameters specified in notifications for Delta Synchron</w:t>
      </w:r>
      <w:r>
        <w:t>iza</w:t>
      </w:r>
      <w:r w:rsidRPr="00597732">
        <w:t>tion */</w:t>
      </w:r>
    </w:p>
    <w:p w14:paraId="372D147C" w14:textId="77777777" w:rsidR="00C06F84" w:rsidRPr="00597732" w:rsidRDefault="00C06F84" w:rsidP="00C06F84">
      <w:pPr>
        <w:pStyle w:val="PL"/>
      </w:pPr>
      <w:r w:rsidRPr="00597732">
        <w:t>/*********************************************************************************/</w:t>
      </w:r>
    </w:p>
    <w:p w14:paraId="57779CC8" w14:textId="77777777" w:rsidR="00C06F84" w:rsidRPr="00597732" w:rsidRDefault="00C06F84" w:rsidP="00C06F84">
      <w:pPr>
        <w:pStyle w:val="PL"/>
      </w:pPr>
    </w:p>
    <w:p w14:paraId="22C6864A" w14:textId="77777777" w:rsidR="00C06F84" w:rsidRPr="00597732" w:rsidRDefault="00C06F84" w:rsidP="00C06F84">
      <w:pPr>
        <w:pStyle w:val="PL"/>
      </w:pPr>
      <w:r w:rsidRPr="00597732">
        <w:t>interface AttributeNameValue</w:t>
      </w:r>
    </w:p>
    <w:p w14:paraId="351A925C" w14:textId="77777777" w:rsidR="00C06F84" w:rsidRPr="00597732" w:rsidRDefault="00C06F84" w:rsidP="00C06F84">
      <w:pPr>
        <w:pStyle w:val="PL"/>
      </w:pPr>
      <w:r w:rsidRPr="00597732">
        <w:t xml:space="preserve">   {</w:t>
      </w:r>
    </w:p>
    <w:p w14:paraId="576DA637" w14:textId="77777777" w:rsidR="00C06F84" w:rsidRPr="00597732" w:rsidRDefault="00C06F84" w:rsidP="00C06F84">
      <w:pPr>
        <w:pStyle w:val="PL"/>
      </w:pPr>
      <w:r w:rsidRPr="00597732">
        <w:t xml:space="preserve">   const string MANAGER_REFERENCE = "MANAGER_REFERENCE";</w:t>
      </w:r>
    </w:p>
    <w:p w14:paraId="248E812C" w14:textId="77777777" w:rsidR="00C06F84" w:rsidRPr="00597732" w:rsidRDefault="00C06F84" w:rsidP="00C06F84">
      <w:pPr>
        <w:pStyle w:val="PL"/>
      </w:pPr>
      <w:r w:rsidRPr="00597732">
        <w:t xml:space="preserve">   const string </w:t>
      </w:r>
      <w:r>
        <w:t>AGENT_OR_</w:t>
      </w:r>
      <w:r w:rsidRPr="00597732">
        <w:t>MANAGER_REFERENCE = "</w:t>
      </w:r>
      <w:r>
        <w:t>AGENT_OR_</w:t>
      </w:r>
      <w:r w:rsidRPr="00597732">
        <w:t>MANAGER_REFERENCE";</w:t>
      </w:r>
    </w:p>
    <w:p w14:paraId="09FE2BC3" w14:textId="77777777" w:rsidR="00C06F84" w:rsidRPr="00C96D4E" w:rsidRDefault="00C06F84" w:rsidP="00C06F84">
      <w:pPr>
        <w:pStyle w:val="PL"/>
        <w:rPr>
          <w:lang w:val="sv-SE"/>
        </w:rPr>
      </w:pPr>
      <w:r w:rsidRPr="00597732">
        <w:t xml:space="preserve">   </w:t>
      </w:r>
      <w:r w:rsidRPr="00C96D4E">
        <w:rPr>
          <w:lang w:val="sv-SE"/>
        </w:rPr>
        <w:t>const string DELTA_SYNCH_STATUS_FOR_CMDATA = "DELTA_SYNCH_STATUS_FOR_CMDATA";</w:t>
      </w:r>
    </w:p>
    <w:p w14:paraId="76E182D8" w14:textId="77777777" w:rsidR="00C06F84" w:rsidRPr="00C96D4E" w:rsidRDefault="00C06F84" w:rsidP="00C06F84">
      <w:pPr>
        <w:pStyle w:val="PL"/>
        <w:rPr>
          <w:lang w:val="sv-SE"/>
        </w:rPr>
      </w:pPr>
      <w:r w:rsidRPr="00C96D4E">
        <w:rPr>
          <w:lang w:val="sv-SE"/>
        </w:rPr>
        <w:t xml:space="preserve">   const string DELTA_SYNCH_STATUS_FOR_ALARM_DATA = "DELTA_SYNCH_STATUS_FOR_ALARM_DATA";</w:t>
      </w:r>
    </w:p>
    <w:p w14:paraId="4465A2B6" w14:textId="77777777" w:rsidR="00C06F84" w:rsidRPr="00C96D4E" w:rsidRDefault="00C06F84" w:rsidP="00C06F84">
      <w:pPr>
        <w:pStyle w:val="PL"/>
        <w:rPr>
          <w:lang w:val="sv-SE"/>
        </w:rPr>
      </w:pPr>
      <w:r w:rsidRPr="00C96D4E">
        <w:rPr>
          <w:lang w:val="sv-SE"/>
        </w:rPr>
        <w:t xml:space="preserve">   const string NEW_DELTA_SYNCH_POINT = "NEW_DELTA_SYNCH_POINT";</w:t>
      </w:r>
    </w:p>
    <w:p w14:paraId="0A1FFEE8" w14:textId="77777777" w:rsidR="00C06F84" w:rsidRPr="00BD6280" w:rsidRDefault="00C06F84" w:rsidP="00C06F84">
      <w:pPr>
        <w:pStyle w:val="PL"/>
      </w:pPr>
      <w:r w:rsidRPr="00C96D4E">
        <w:rPr>
          <w:lang w:val="sv-SE"/>
        </w:rPr>
        <w:lastRenderedPageBreak/>
        <w:t xml:space="preserve">   </w:t>
      </w:r>
      <w:r w:rsidRPr="00BD6280">
        <w:t>const string DELTA_SYNCH_POINT_TYPE = "DELTA_SYNCH_POINT_TYPE";</w:t>
      </w:r>
    </w:p>
    <w:p w14:paraId="0882B525" w14:textId="77777777" w:rsidR="00C06F84" w:rsidRPr="00BD6280" w:rsidRDefault="00C06F84" w:rsidP="00C06F84">
      <w:pPr>
        <w:pStyle w:val="PL"/>
      </w:pPr>
      <w:r w:rsidRPr="00BD6280">
        <w:t xml:space="preserve">   const string REQUESTED_SYNCH_POINT = "</w:t>
      </w:r>
      <w:r>
        <w:t>REQUESTED_</w:t>
      </w:r>
      <w:r w:rsidRPr="00597732">
        <w:t>SYNCH_POINT</w:t>
      </w:r>
      <w:r w:rsidRPr="00BD6280">
        <w:t>";</w:t>
      </w:r>
    </w:p>
    <w:p w14:paraId="196BFC06" w14:textId="77777777" w:rsidR="00C06F84" w:rsidRPr="00BD6280" w:rsidRDefault="00C06F84" w:rsidP="00C06F84">
      <w:pPr>
        <w:pStyle w:val="PL"/>
      </w:pPr>
      <w:r w:rsidRPr="00BD6280">
        <w:t xml:space="preserve">   const string </w:t>
      </w:r>
      <w:r w:rsidRPr="00283FBF">
        <w:t>TRIGGERED_BY_AGENT_OR_MANAGER</w:t>
      </w:r>
      <w:r w:rsidRPr="00BD6280">
        <w:t xml:space="preserve"> = "</w:t>
      </w:r>
      <w:r w:rsidRPr="00283FBF">
        <w:t>TRIGGERED_BY_AGENT_OR_MANAGER</w:t>
      </w:r>
      <w:r w:rsidRPr="00BD6280">
        <w:t>";</w:t>
      </w:r>
    </w:p>
    <w:p w14:paraId="5EB032C4" w14:textId="77777777" w:rsidR="00C06F84" w:rsidRPr="00BD6280" w:rsidRDefault="00C06F84" w:rsidP="00C06F84">
      <w:pPr>
        <w:pStyle w:val="PL"/>
      </w:pPr>
      <w:r w:rsidRPr="00BD6280">
        <w:t xml:space="preserve">   };</w:t>
      </w:r>
    </w:p>
    <w:p w14:paraId="28987913" w14:textId="77777777" w:rsidR="00C06F84" w:rsidRPr="00BD6280" w:rsidRDefault="00C06F84" w:rsidP="00C06F84">
      <w:pPr>
        <w:pStyle w:val="PL"/>
      </w:pPr>
    </w:p>
    <w:p w14:paraId="7C6988A5" w14:textId="77777777" w:rsidR="00C06F84" w:rsidRPr="00BD6280" w:rsidRDefault="00C06F84" w:rsidP="00C06F84">
      <w:pPr>
        <w:pStyle w:val="PL"/>
      </w:pPr>
    </w:p>
    <w:p w14:paraId="77AC0B5D" w14:textId="77777777" w:rsidR="00C06F84" w:rsidRPr="00BD6280" w:rsidRDefault="00C06F84" w:rsidP="00C06F84">
      <w:pPr>
        <w:pStyle w:val="PL"/>
      </w:pPr>
      <w:r w:rsidRPr="00BD6280">
        <w:t>};</w:t>
      </w:r>
    </w:p>
    <w:p w14:paraId="1E3CDE81" w14:textId="77777777" w:rsidR="00C06F84" w:rsidRPr="00BD6280" w:rsidRDefault="00C06F84" w:rsidP="00C06F84">
      <w:pPr>
        <w:pStyle w:val="PL"/>
      </w:pPr>
    </w:p>
    <w:p w14:paraId="2030CE1C" w14:textId="77777777" w:rsidR="00C06F84" w:rsidRPr="008432C5" w:rsidRDefault="00C06F84" w:rsidP="00C06F84">
      <w:pPr>
        <w:pStyle w:val="PL"/>
      </w:pPr>
      <w:r w:rsidRPr="008432C5">
        <w:t>#endif // _DELTA_SYNCHRONIZATION_CONST_DEFS_IDL_</w:t>
      </w:r>
    </w:p>
    <w:p w14:paraId="0B5FDA72" w14:textId="77777777" w:rsidR="00C06F84" w:rsidRPr="008432C5" w:rsidRDefault="00C06F84" w:rsidP="00C96D4E">
      <w:pPr>
        <w:pStyle w:val="Heading2"/>
      </w:pPr>
      <w:r>
        <w:br w:type="page"/>
      </w:r>
      <w:bookmarkStart w:id="29" w:name="_Toc335991985"/>
      <w:r w:rsidRPr="008432C5">
        <w:rPr>
          <w:lang w:eastAsia="zh-CN"/>
        </w:rPr>
        <w:lastRenderedPageBreak/>
        <w:t>A.</w:t>
      </w:r>
      <w:r w:rsidR="00E2732B">
        <w:rPr>
          <w:lang w:eastAsia="zh-CN"/>
        </w:rPr>
        <w:t>3.3</w:t>
      </w:r>
      <w:r w:rsidRPr="008432C5">
        <w:rPr>
          <w:lang w:eastAsia="zh-CN"/>
        </w:rPr>
        <w:tab/>
        <w:t>IDL specification (file name "DeltaSynchronizationSystem.idl")</w:t>
      </w:r>
      <w:bookmarkEnd w:id="29"/>
    </w:p>
    <w:p w14:paraId="774C0BD2" w14:textId="77777777" w:rsidR="00C06F84" w:rsidRPr="008432C5" w:rsidRDefault="00C06F84" w:rsidP="00C06F84">
      <w:pPr>
        <w:pStyle w:val="PL"/>
      </w:pPr>
      <w:r w:rsidRPr="008432C5">
        <w:t>//File: DeltaSynchronizationSystem.idl</w:t>
      </w:r>
    </w:p>
    <w:p w14:paraId="3B6E7146" w14:textId="77777777" w:rsidR="00C06F84" w:rsidRPr="008432C5" w:rsidRDefault="00C06F84" w:rsidP="00C06F84">
      <w:pPr>
        <w:pStyle w:val="PL"/>
      </w:pPr>
      <w:r w:rsidRPr="008432C5">
        <w:t>#ifndef _DELTA_SYNCHRONIZATION_SYSTEM_IDL_</w:t>
      </w:r>
    </w:p>
    <w:p w14:paraId="16FC592F" w14:textId="77777777" w:rsidR="00C06F84" w:rsidRPr="00C96D4E" w:rsidRDefault="00C06F84" w:rsidP="00C06F84">
      <w:pPr>
        <w:pStyle w:val="PL"/>
        <w:rPr>
          <w:lang w:val="sv-SE"/>
        </w:rPr>
      </w:pPr>
      <w:r w:rsidRPr="00C96D4E">
        <w:rPr>
          <w:lang w:val="sv-SE"/>
        </w:rPr>
        <w:t>#define _DELTA_SYNCHRONIZATION_SYSTEM_IDL_</w:t>
      </w:r>
    </w:p>
    <w:p w14:paraId="69F60FE0" w14:textId="77777777" w:rsidR="00C06F84" w:rsidRPr="00C96D4E" w:rsidRDefault="00C06F84" w:rsidP="00C06F84">
      <w:pPr>
        <w:pStyle w:val="PL"/>
        <w:rPr>
          <w:lang w:val="sv-SE"/>
        </w:rPr>
      </w:pPr>
    </w:p>
    <w:p w14:paraId="1FCC003C" w14:textId="77777777" w:rsidR="00C06F84" w:rsidRPr="00C96D4E" w:rsidRDefault="00C06F84" w:rsidP="00C06F84">
      <w:pPr>
        <w:pStyle w:val="PL"/>
        <w:rPr>
          <w:lang w:val="sv-SE"/>
        </w:rPr>
      </w:pPr>
      <w:r w:rsidRPr="00C96D4E">
        <w:rPr>
          <w:lang w:val="sv-SE"/>
        </w:rPr>
        <w:t>#include &lt;KernelCmConstDefs.idl&gt;</w:t>
      </w:r>
    </w:p>
    <w:p w14:paraId="7031BAF0" w14:textId="77777777" w:rsidR="00C06F84" w:rsidRPr="00C96D4E" w:rsidRDefault="00C06F84" w:rsidP="00C06F84">
      <w:pPr>
        <w:pStyle w:val="PL"/>
        <w:rPr>
          <w:lang w:val="sv-SE"/>
        </w:rPr>
      </w:pPr>
      <w:r w:rsidRPr="00C96D4E">
        <w:rPr>
          <w:lang w:val="sv-SE"/>
        </w:rPr>
        <w:t>#include &lt;DeltaSynchronizationConstDefs.idl&gt;</w:t>
      </w:r>
    </w:p>
    <w:p w14:paraId="3EDD6B6B" w14:textId="77777777" w:rsidR="00C06F84" w:rsidRPr="00BD6280" w:rsidRDefault="00C06F84" w:rsidP="00C06F84">
      <w:pPr>
        <w:pStyle w:val="PL"/>
      </w:pPr>
      <w:r w:rsidRPr="00BD6280">
        <w:t>#include &lt;GenericIRPManagementSystem.idl&gt;</w:t>
      </w:r>
    </w:p>
    <w:p w14:paraId="4F6EC6CE" w14:textId="77777777" w:rsidR="00C06F84" w:rsidRPr="00BD6280" w:rsidRDefault="00C06F84" w:rsidP="00C06F84">
      <w:pPr>
        <w:pStyle w:val="PL"/>
      </w:pPr>
      <w:r w:rsidRPr="00BD6280">
        <w:t>#include &lt;AlarmIRPConstDefs.idl&gt;</w:t>
      </w:r>
    </w:p>
    <w:p w14:paraId="67CDABFE" w14:textId="77777777" w:rsidR="00C06F84" w:rsidRPr="00BD6280" w:rsidRDefault="00C06F84" w:rsidP="00C06F84">
      <w:pPr>
        <w:pStyle w:val="PL"/>
      </w:pPr>
      <w:r w:rsidRPr="00BD6280">
        <w:t>#include &lt;AlarmIRPSystem.idl&gt;</w:t>
      </w:r>
    </w:p>
    <w:p w14:paraId="584C2356" w14:textId="77777777" w:rsidR="00C06F84" w:rsidRPr="00597732" w:rsidRDefault="00C06F84" w:rsidP="00C06F84">
      <w:pPr>
        <w:pStyle w:val="PL"/>
      </w:pPr>
      <w:r w:rsidRPr="00597732">
        <w:t>#include &lt;NotificationLogIRPSystem.idl&gt;</w:t>
      </w:r>
    </w:p>
    <w:p w14:paraId="7BF481F1" w14:textId="77777777" w:rsidR="00C06F84" w:rsidRPr="00597732" w:rsidRDefault="00C06F84" w:rsidP="00C06F84">
      <w:pPr>
        <w:pStyle w:val="PL"/>
      </w:pPr>
    </w:p>
    <w:p w14:paraId="6E29E35F" w14:textId="77777777" w:rsidR="00C06F84" w:rsidRPr="00597732" w:rsidRDefault="00C06F84" w:rsidP="00C06F84">
      <w:pPr>
        <w:pStyle w:val="PL"/>
      </w:pPr>
      <w:r w:rsidRPr="00597732">
        <w:t>// This statement must appear after all include statements</w:t>
      </w:r>
    </w:p>
    <w:p w14:paraId="5804B835" w14:textId="77777777" w:rsidR="00C06F84" w:rsidRPr="00597732" w:rsidRDefault="00C06F84" w:rsidP="00C06F84">
      <w:pPr>
        <w:pStyle w:val="PL"/>
      </w:pPr>
      <w:r w:rsidRPr="00597732">
        <w:t>#pragma prefix "3gppsa5.org"</w:t>
      </w:r>
    </w:p>
    <w:p w14:paraId="481BBD78" w14:textId="77777777" w:rsidR="00C06F84" w:rsidRPr="00597732" w:rsidRDefault="00C06F84" w:rsidP="00C06F84">
      <w:pPr>
        <w:pStyle w:val="PL"/>
      </w:pPr>
    </w:p>
    <w:p w14:paraId="6B4073DE" w14:textId="77777777" w:rsidR="00C06F84" w:rsidRPr="00597732" w:rsidRDefault="00C06F84" w:rsidP="00C06F84">
      <w:pPr>
        <w:pStyle w:val="PL"/>
      </w:pPr>
      <w:r w:rsidRPr="00597732">
        <w:t>/* ## Module: DeltaSynchron</w:t>
      </w:r>
      <w:r>
        <w:t>iza</w:t>
      </w:r>
      <w:r w:rsidRPr="00597732">
        <w:t>tionSystem */</w:t>
      </w:r>
    </w:p>
    <w:p w14:paraId="22A9EC3C" w14:textId="77777777" w:rsidR="00C06F84" w:rsidRPr="00597732" w:rsidRDefault="00C06F84" w:rsidP="00C06F84">
      <w:pPr>
        <w:pStyle w:val="PL"/>
      </w:pPr>
    </w:p>
    <w:p w14:paraId="6BD87284" w14:textId="77777777" w:rsidR="00C06F84" w:rsidRPr="00597732" w:rsidRDefault="00C06F84" w:rsidP="00C06F84">
      <w:pPr>
        <w:pStyle w:val="PL"/>
      </w:pPr>
      <w:r w:rsidRPr="00597732">
        <w:t>module DeltaSynchron</w:t>
      </w:r>
      <w:r>
        <w:t>iza</w:t>
      </w:r>
      <w:r w:rsidRPr="00597732">
        <w:t>tionSystem</w:t>
      </w:r>
    </w:p>
    <w:p w14:paraId="69AE1F0C" w14:textId="77777777" w:rsidR="00C06F84" w:rsidRPr="00597732" w:rsidRDefault="00C06F84" w:rsidP="00C06F84">
      <w:pPr>
        <w:pStyle w:val="PL"/>
      </w:pPr>
      <w:r w:rsidRPr="00597732">
        <w:t>{</w:t>
      </w:r>
    </w:p>
    <w:p w14:paraId="57E9FB2E" w14:textId="77777777" w:rsidR="00C06F84" w:rsidRPr="00597732" w:rsidRDefault="00C06F84" w:rsidP="00C06F84">
      <w:pPr>
        <w:pStyle w:val="PL"/>
      </w:pPr>
    </w:p>
    <w:p w14:paraId="4655FC29" w14:textId="77777777" w:rsidR="00C06F84" w:rsidRPr="00597732" w:rsidRDefault="00C06F84" w:rsidP="00C06F84">
      <w:pPr>
        <w:pStyle w:val="PL"/>
      </w:pPr>
      <w:r w:rsidRPr="00597732">
        <w:t xml:space="preserve">   /*</w:t>
      </w:r>
    </w:p>
    <w:p w14:paraId="6BB792AC" w14:textId="77777777" w:rsidR="00C06F84" w:rsidRPr="00597732" w:rsidRDefault="00C06F84" w:rsidP="00C06F84">
      <w:pPr>
        <w:pStyle w:val="PL"/>
      </w:pPr>
      <w:r w:rsidRPr="00597732">
        <w:t xml:space="preserve">   If the system fails to complete an operation, then it can provide a reason</w:t>
      </w:r>
    </w:p>
    <w:p w14:paraId="7C82D242" w14:textId="77777777" w:rsidR="00C06F84" w:rsidRPr="00597732" w:rsidRDefault="00C06F84" w:rsidP="00C06F84">
      <w:pPr>
        <w:pStyle w:val="PL"/>
      </w:pPr>
      <w:r w:rsidRPr="00597732">
        <w:t xml:space="preserve">   to qualify the exception. The semantics carried in this reason are outside</w:t>
      </w:r>
    </w:p>
    <w:p w14:paraId="41C91EE5" w14:textId="77777777" w:rsidR="00C06F84" w:rsidRPr="00597732" w:rsidRDefault="00C06F84" w:rsidP="00C06F84">
      <w:pPr>
        <w:pStyle w:val="PL"/>
      </w:pPr>
      <w:r w:rsidRPr="00597732">
        <w:t xml:space="preserve">   the scope of </w:t>
      </w:r>
      <w:r>
        <w:t>the present document</w:t>
      </w:r>
      <w:r w:rsidRPr="00597732">
        <w:t>.</w:t>
      </w:r>
    </w:p>
    <w:p w14:paraId="5BB306D7" w14:textId="77777777" w:rsidR="00C06F84" w:rsidRPr="00597732" w:rsidRDefault="00C06F84" w:rsidP="00C06F84">
      <w:pPr>
        <w:pStyle w:val="PL"/>
      </w:pPr>
      <w:r w:rsidRPr="00597732">
        <w:t xml:space="preserve">   */</w:t>
      </w:r>
    </w:p>
    <w:p w14:paraId="7E1A432A" w14:textId="77777777" w:rsidR="00C06F84" w:rsidRPr="00597732" w:rsidRDefault="00C06F84" w:rsidP="00C06F84">
      <w:pPr>
        <w:pStyle w:val="PL"/>
      </w:pPr>
    </w:p>
    <w:p w14:paraId="508F9306" w14:textId="77777777" w:rsidR="00C06F84" w:rsidRPr="00597732" w:rsidRDefault="00C06F84" w:rsidP="00C06F84">
      <w:pPr>
        <w:pStyle w:val="PL"/>
      </w:pPr>
      <w:r w:rsidRPr="00597732">
        <w:t xml:space="preserve">   exception ManageDeltaSynchron</w:t>
      </w:r>
      <w:r>
        <w:t>iza</w:t>
      </w:r>
      <w:r w:rsidRPr="00597732">
        <w:t>tion { string reason; };</w:t>
      </w:r>
    </w:p>
    <w:p w14:paraId="2F083542" w14:textId="77777777" w:rsidR="00C06F84" w:rsidRPr="00597732" w:rsidRDefault="00C06F84" w:rsidP="00C06F84">
      <w:pPr>
        <w:pStyle w:val="PL"/>
      </w:pPr>
      <w:r w:rsidRPr="00597732">
        <w:t xml:space="preserve">   exception GetAvailableDeltaSynchPoints { string reason; };</w:t>
      </w:r>
    </w:p>
    <w:p w14:paraId="68EFE3EA" w14:textId="77777777" w:rsidR="00C06F84" w:rsidRPr="00597732" w:rsidRDefault="00C06F84" w:rsidP="00C06F84">
      <w:pPr>
        <w:pStyle w:val="PL"/>
      </w:pPr>
      <w:r w:rsidRPr="00597732">
        <w:t xml:space="preserve">   exception TriggerDeltaSynchOfCMData { string reason; };</w:t>
      </w:r>
    </w:p>
    <w:p w14:paraId="56077806" w14:textId="77777777" w:rsidR="00C06F84" w:rsidRPr="00597732" w:rsidRDefault="00C06F84" w:rsidP="00C06F84">
      <w:pPr>
        <w:pStyle w:val="PL"/>
      </w:pPr>
      <w:r w:rsidRPr="00597732">
        <w:t xml:space="preserve">   exception T</w:t>
      </w:r>
      <w:r w:rsidRPr="00597732">
        <w:rPr>
          <w:rFonts w:hint="eastAsia"/>
        </w:rPr>
        <w:t>riggerDeltaSynchOf</w:t>
      </w:r>
      <w:r w:rsidRPr="00597732">
        <w:t>Alarms { string reason; };</w:t>
      </w:r>
    </w:p>
    <w:p w14:paraId="77946D38" w14:textId="77777777" w:rsidR="00C06F84" w:rsidRPr="00597732" w:rsidRDefault="00C06F84" w:rsidP="00C06F84">
      <w:pPr>
        <w:pStyle w:val="PL"/>
      </w:pPr>
      <w:r w:rsidRPr="00597732">
        <w:t xml:space="preserve">   exception SynchronizationPointTooLongAgo { string reason; };</w:t>
      </w:r>
    </w:p>
    <w:p w14:paraId="142F04E4" w14:textId="77777777" w:rsidR="00C06F84" w:rsidRPr="00597732" w:rsidRDefault="00C06F84" w:rsidP="00C06F84">
      <w:pPr>
        <w:pStyle w:val="PL"/>
      </w:pPr>
      <w:r w:rsidRPr="00597732">
        <w:t xml:space="preserve">   exception TooManyChangesFullSynchronizationRecommended { string reason; };</w:t>
      </w:r>
    </w:p>
    <w:p w14:paraId="6ADB68EE" w14:textId="77777777" w:rsidR="00C06F84" w:rsidRPr="00597732" w:rsidRDefault="00C06F84" w:rsidP="00C06F84">
      <w:pPr>
        <w:pStyle w:val="PL"/>
      </w:pPr>
      <w:r w:rsidRPr="00597732">
        <w:t xml:space="preserve">   exception DeltaSynchNotSupportedForCMData { string reason; };</w:t>
      </w:r>
    </w:p>
    <w:p w14:paraId="7E5564F3" w14:textId="77777777" w:rsidR="00C06F84" w:rsidRPr="00597732" w:rsidRDefault="00C06F84" w:rsidP="00C06F84">
      <w:pPr>
        <w:pStyle w:val="PL"/>
      </w:pPr>
      <w:r w:rsidRPr="00597732">
        <w:t xml:space="preserve">   exception DeltaSynchNotSupportedForAlarmData { string reason; };</w:t>
      </w:r>
    </w:p>
    <w:p w14:paraId="2D0EAD19" w14:textId="77777777" w:rsidR="00C06F84" w:rsidRPr="00597732" w:rsidRDefault="00C06F84" w:rsidP="00C06F84">
      <w:pPr>
        <w:pStyle w:val="PL"/>
      </w:pPr>
      <w:r w:rsidRPr="00597732">
        <w:t xml:space="preserve">   exception DeltaSynchNotActive { string reason; };</w:t>
      </w:r>
    </w:p>
    <w:p w14:paraId="27136470" w14:textId="77777777" w:rsidR="00C06F84" w:rsidRPr="00597732" w:rsidRDefault="00C06F84" w:rsidP="00C06F84">
      <w:pPr>
        <w:pStyle w:val="PL"/>
      </w:pPr>
      <w:r w:rsidRPr="00597732">
        <w:t xml:space="preserve">   exception DeltaSynchForCMDataDeactivated { string reason; };</w:t>
      </w:r>
    </w:p>
    <w:p w14:paraId="2E00D3B0" w14:textId="77777777" w:rsidR="00C06F84" w:rsidRPr="00597732" w:rsidRDefault="00C06F84" w:rsidP="00C06F84">
      <w:pPr>
        <w:pStyle w:val="PL"/>
      </w:pPr>
      <w:r w:rsidRPr="00597732">
        <w:t xml:space="preserve">   exception DeltaSynchForAlarmDataDeactivated { string reason; };</w:t>
      </w:r>
    </w:p>
    <w:p w14:paraId="70C5C6D9" w14:textId="77777777" w:rsidR="00C06F84" w:rsidRPr="00597732" w:rsidRDefault="00C06F84" w:rsidP="00C06F84">
      <w:pPr>
        <w:pStyle w:val="PL"/>
      </w:pPr>
      <w:r w:rsidRPr="00597732">
        <w:t xml:space="preserve">   exception SynchPointTooLongAgo{ string reason; };</w:t>
      </w:r>
    </w:p>
    <w:p w14:paraId="6E6A70B6" w14:textId="77777777" w:rsidR="00C06F84" w:rsidRPr="00597732" w:rsidRDefault="00C06F84" w:rsidP="00C06F84">
      <w:pPr>
        <w:pStyle w:val="PL"/>
      </w:pPr>
      <w:r w:rsidRPr="00597732">
        <w:t xml:space="preserve">   exception SynchPointUnknown { string reason; };</w:t>
      </w:r>
    </w:p>
    <w:p w14:paraId="0472D5F4" w14:textId="77777777" w:rsidR="00C06F84" w:rsidRPr="00597732" w:rsidRDefault="00C06F84" w:rsidP="00C06F84">
      <w:pPr>
        <w:pStyle w:val="PL"/>
      </w:pPr>
      <w:r w:rsidRPr="00597732">
        <w:t xml:space="preserve">   exception DeltaSynchNotSupportedForAlarms { string reason; };</w:t>
      </w:r>
    </w:p>
    <w:p w14:paraId="4486B168" w14:textId="77777777" w:rsidR="00C06F84" w:rsidRPr="00597732" w:rsidRDefault="00C06F84" w:rsidP="00C06F84">
      <w:pPr>
        <w:pStyle w:val="PL"/>
      </w:pPr>
      <w:r w:rsidRPr="00597732">
        <w:t xml:space="preserve">   exception DeltaSynchForAlarmsNotActive { string reason; };</w:t>
      </w:r>
    </w:p>
    <w:p w14:paraId="7E50AC5B" w14:textId="77777777" w:rsidR="00C06F84" w:rsidRPr="00597732" w:rsidRDefault="00C06F84" w:rsidP="00C06F84">
      <w:pPr>
        <w:pStyle w:val="PL"/>
      </w:pPr>
    </w:p>
    <w:p w14:paraId="77F12D7F" w14:textId="77777777" w:rsidR="00C06F84" w:rsidRPr="00597732" w:rsidRDefault="00C06F84" w:rsidP="00C06F84">
      <w:pPr>
        <w:pStyle w:val="PL"/>
      </w:pPr>
    </w:p>
    <w:p w14:paraId="7A6B4683" w14:textId="77777777" w:rsidR="00C06F84" w:rsidRPr="00597732" w:rsidRDefault="00C06F84" w:rsidP="00C06F84">
      <w:pPr>
        <w:pStyle w:val="PL"/>
      </w:pPr>
      <w:r w:rsidRPr="00597732">
        <w:t xml:space="preserve">   interface DeltaSynchGenericParts</w:t>
      </w:r>
    </w:p>
    <w:p w14:paraId="007D06A8" w14:textId="77777777" w:rsidR="00C06F84" w:rsidRPr="00597732" w:rsidRDefault="00C06F84" w:rsidP="00C06F84">
      <w:pPr>
        <w:pStyle w:val="PL"/>
      </w:pPr>
      <w:r w:rsidRPr="00597732">
        <w:t xml:space="preserve">   {</w:t>
      </w:r>
    </w:p>
    <w:p w14:paraId="57750045" w14:textId="77777777" w:rsidR="00C06F84" w:rsidRPr="00597732" w:rsidRDefault="00C06F84" w:rsidP="00C06F84">
      <w:pPr>
        <w:pStyle w:val="PL"/>
      </w:pPr>
    </w:p>
    <w:p w14:paraId="3E983B79" w14:textId="77777777" w:rsidR="00C06F84" w:rsidRPr="00597732" w:rsidRDefault="00C06F84" w:rsidP="00C06F84">
      <w:pPr>
        <w:pStyle w:val="PL"/>
      </w:pPr>
      <w:r w:rsidRPr="00597732">
        <w:t xml:space="preserve">      DeltaSynchron</w:t>
      </w:r>
      <w:r>
        <w:t>iza</w:t>
      </w:r>
      <w:r w:rsidRPr="00597732">
        <w:t>tionConstDefs::Status manageDeltaSynchron</w:t>
      </w:r>
      <w:r>
        <w:t>iza</w:t>
      </w:r>
      <w:r w:rsidRPr="00597732">
        <w:t>tion</w:t>
      </w:r>
    </w:p>
    <w:p w14:paraId="712E5F2E" w14:textId="77777777" w:rsidR="00C06F84" w:rsidRPr="00597732" w:rsidRDefault="00C06F84" w:rsidP="00C06F84">
      <w:pPr>
        <w:pStyle w:val="PL"/>
      </w:pPr>
      <w:r w:rsidRPr="00597732">
        <w:t xml:space="preserve">      /* for the purpose of this operation see 3GPP TS 32.392 */</w:t>
      </w:r>
    </w:p>
    <w:p w14:paraId="1B0659D4" w14:textId="77777777" w:rsidR="00C06F84" w:rsidRPr="00597732" w:rsidRDefault="00C06F84" w:rsidP="00C06F84">
      <w:pPr>
        <w:pStyle w:val="PL"/>
      </w:pPr>
      <w:r w:rsidRPr="00597732">
        <w:t xml:space="preserve">         (</w:t>
      </w:r>
    </w:p>
    <w:p w14:paraId="5DB0E611" w14:textId="77777777" w:rsidR="00C06F84" w:rsidRPr="00597732" w:rsidRDefault="00C06F84" w:rsidP="00C06F84">
      <w:pPr>
        <w:pStyle w:val="PL"/>
      </w:pPr>
      <w:r w:rsidRPr="00597732">
        <w:t xml:space="preserve">         in DeltaSynchron</w:t>
      </w:r>
      <w:r>
        <w:t>iza</w:t>
      </w:r>
      <w:r w:rsidRPr="00597732">
        <w:t>tionConstDefs::ManagerReference managerReference,</w:t>
      </w:r>
    </w:p>
    <w:p w14:paraId="66770206" w14:textId="77777777" w:rsidR="00C06F84" w:rsidRPr="00597732" w:rsidRDefault="00C06F84" w:rsidP="00C06F84">
      <w:pPr>
        <w:pStyle w:val="PL"/>
      </w:pPr>
      <w:r w:rsidRPr="00597732">
        <w:t xml:space="preserve">         in DeltaSynchron</w:t>
      </w:r>
      <w:r>
        <w:t>iza</w:t>
      </w:r>
      <w:r w:rsidRPr="00597732">
        <w:t>tionConstDefs::</w:t>
      </w:r>
      <w:r w:rsidRPr="00597732">
        <w:rPr>
          <w:rFonts w:cs="Courier New"/>
          <w:szCs w:val="16"/>
        </w:rPr>
        <w:t>ManageDeltaSynchForXDataConditional</w:t>
      </w:r>
    </w:p>
    <w:p w14:paraId="7E9596F0" w14:textId="77777777" w:rsidR="00C06F84" w:rsidRPr="00597732" w:rsidRDefault="00C06F84" w:rsidP="00C06F84">
      <w:pPr>
        <w:pStyle w:val="PL"/>
      </w:pPr>
      <w:r w:rsidRPr="00597732">
        <w:t xml:space="preserve">             manageDeltaSynchForAlarmData,</w:t>
      </w:r>
    </w:p>
    <w:p w14:paraId="4BCC7191" w14:textId="77777777" w:rsidR="00C06F84" w:rsidRPr="00597732" w:rsidRDefault="00C06F84" w:rsidP="00C06F84">
      <w:pPr>
        <w:pStyle w:val="PL"/>
        <w:rPr>
          <w:rFonts w:cs="Courier New"/>
          <w:szCs w:val="16"/>
        </w:rPr>
      </w:pPr>
      <w:r w:rsidRPr="00597732">
        <w:t xml:space="preserve">         in DeltaSynchron</w:t>
      </w:r>
      <w:r>
        <w:t>iza</w:t>
      </w:r>
      <w:r w:rsidRPr="00597732">
        <w:t>tionConstDefs::</w:t>
      </w:r>
      <w:r w:rsidRPr="00597732">
        <w:rPr>
          <w:rFonts w:cs="Courier New"/>
          <w:szCs w:val="16"/>
        </w:rPr>
        <w:t>ManageDeltaSynchForXDataConditional</w:t>
      </w:r>
    </w:p>
    <w:p w14:paraId="7D2DB598" w14:textId="77777777" w:rsidR="00C06F84" w:rsidRPr="00597732" w:rsidRDefault="00C06F84" w:rsidP="00C06F84">
      <w:pPr>
        <w:pStyle w:val="PL"/>
      </w:pPr>
      <w:r w:rsidRPr="00597732">
        <w:rPr>
          <w:rFonts w:cs="Courier New"/>
          <w:szCs w:val="16"/>
        </w:rPr>
        <w:t xml:space="preserve">             </w:t>
      </w:r>
      <w:r w:rsidRPr="00597732">
        <w:t>manageDeltaSynchForCMData</w:t>
      </w:r>
    </w:p>
    <w:p w14:paraId="5D9C73F7" w14:textId="77777777" w:rsidR="00C06F84" w:rsidRPr="00597732" w:rsidRDefault="00C06F84" w:rsidP="00C06F84">
      <w:pPr>
        <w:pStyle w:val="PL"/>
      </w:pPr>
      <w:r w:rsidRPr="00597732">
        <w:t xml:space="preserve">         )</w:t>
      </w:r>
    </w:p>
    <w:p w14:paraId="5619AC5C" w14:textId="77777777" w:rsidR="00C06F84" w:rsidRPr="00597732" w:rsidRDefault="00C06F84" w:rsidP="00C06F84">
      <w:pPr>
        <w:pStyle w:val="PL"/>
      </w:pPr>
      <w:r w:rsidRPr="00597732">
        <w:t xml:space="preserve">      raises </w:t>
      </w:r>
    </w:p>
    <w:p w14:paraId="31F63943" w14:textId="77777777" w:rsidR="00C06F84" w:rsidRPr="00597732" w:rsidRDefault="00C06F84" w:rsidP="00C06F84">
      <w:pPr>
        <w:pStyle w:val="PL"/>
      </w:pPr>
      <w:r w:rsidRPr="00597732">
        <w:t xml:space="preserve">         (</w:t>
      </w:r>
    </w:p>
    <w:p w14:paraId="4DFF9223" w14:textId="77777777" w:rsidR="00C06F84" w:rsidRPr="00597732" w:rsidRDefault="00C06F84" w:rsidP="00C06F84">
      <w:pPr>
        <w:pStyle w:val="PL"/>
      </w:pPr>
      <w:r w:rsidRPr="00597732">
        <w:t xml:space="preserve">         ManageDeltaSynchron</w:t>
      </w:r>
      <w:r>
        <w:t>iza</w:t>
      </w:r>
      <w:r w:rsidRPr="00597732">
        <w:t>tion,</w:t>
      </w:r>
    </w:p>
    <w:p w14:paraId="6096178A" w14:textId="77777777" w:rsidR="00C06F84" w:rsidRPr="00597732" w:rsidRDefault="00C06F84" w:rsidP="00C06F84">
      <w:pPr>
        <w:pStyle w:val="PL"/>
      </w:pPr>
      <w:r w:rsidRPr="00597732">
        <w:t xml:space="preserve">         GenericIRPManagementSystem::ParameterNotSupported,</w:t>
      </w:r>
    </w:p>
    <w:p w14:paraId="7911E644" w14:textId="77777777" w:rsidR="00C06F84" w:rsidRPr="00597732" w:rsidRDefault="00C06F84" w:rsidP="00C06F84">
      <w:pPr>
        <w:pStyle w:val="PL"/>
      </w:pPr>
      <w:r w:rsidRPr="00597732">
        <w:t xml:space="preserve">         GenericIRPManagementSystem::InvalidParameter,</w:t>
      </w:r>
    </w:p>
    <w:p w14:paraId="3EBBB670" w14:textId="77777777" w:rsidR="00C06F84" w:rsidRPr="00597732" w:rsidRDefault="00C06F84" w:rsidP="00C06F84">
      <w:pPr>
        <w:pStyle w:val="PL"/>
      </w:pPr>
      <w:r w:rsidRPr="00597732">
        <w:t xml:space="preserve">         GenericIRPManagementSystem::ValueNotSupported,</w:t>
      </w:r>
    </w:p>
    <w:p w14:paraId="4252CAB8" w14:textId="77777777" w:rsidR="00C06F84" w:rsidRPr="00597732" w:rsidRDefault="00C06F84" w:rsidP="00C06F84">
      <w:pPr>
        <w:pStyle w:val="PL"/>
      </w:pPr>
      <w:r w:rsidRPr="00597732">
        <w:t xml:space="preserve">         GenericIRPManagementSystem::OperationNotSupported</w:t>
      </w:r>
    </w:p>
    <w:p w14:paraId="7D37BB20" w14:textId="77777777" w:rsidR="00C06F84" w:rsidRPr="00597732" w:rsidRDefault="00C06F84" w:rsidP="00C06F84">
      <w:pPr>
        <w:pStyle w:val="PL"/>
      </w:pPr>
      <w:r w:rsidRPr="00597732">
        <w:t xml:space="preserve">         );</w:t>
      </w:r>
    </w:p>
    <w:p w14:paraId="5E12A300" w14:textId="77777777" w:rsidR="00C06F84" w:rsidRPr="00597732" w:rsidRDefault="00C06F84" w:rsidP="00C06F84">
      <w:pPr>
        <w:pStyle w:val="PL"/>
      </w:pPr>
    </w:p>
    <w:p w14:paraId="0C0411E4" w14:textId="77777777" w:rsidR="00C06F84" w:rsidRPr="00597732" w:rsidRDefault="00C06F84" w:rsidP="00C06F84">
      <w:pPr>
        <w:pStyle w:val="PL"/>
      </w:pPr>
    </w:p>
    <w:p w14:paraId="132F17F8" w14:textId="77777777" w:rsidR="00C06F84" w:rsidRPr="00597732" w:rsidRDefault="00C06F84" w:rsidP="00C06F84">
      <w:pPr>
        <w:pStyle w:val="PL"/>
      </w:pPr>
      <w:r w:rsidRPr="00597732">
        <w:t xml:space="preserve">      DeltaSynchron</w:t>
      </w:r>
      <w:r>
        <w:t>iza</w:t>
      </w:r>
      <w:r w:rsidRPr="00597732">
        <w:t>tionConstDefs::Status getAvailableDeltaSynchPoints</w:t>
      </w:r>
    </w:p>
    <w:p w14:paraId="10B74B28" w14:textId="77777777" w:rsidR="00C06F84" w:rsidRPr="00597732" w:rsidRDefault="00C06F84" w:rsidP="00C06F84">
      <w:pPr>
        <w:pStyle w:val="PL"/>
      </w:pPr>
      <w:r w:rsidRPr="00597732">
        <w:t xml:space="preserve">      /* for the purpose of this operation see 3GPP TS 32.392 */</w:t>
      </w:r>
    </w:p>
    <w:p w14:paraId="62CAEAA3" w14:textId="77777777" w:rsidR="00C06F84" w:rsidRPr="00597732" w:rsidRDefault="00C06F84" w:rsidP="00C06F84">
      <w:pPr>
        <w:pStyle w:val="PL"/>
      </w:pPr>
      <w:r w:rsidRPr="00597732">
        <w:t xml:space="preserve">         (</w:t>
      </w:r>
    </w:p>
    <w:p w14:paraId="1D985665" w14:textId="77777777" w:rsidR="00C06F84" w:rsidRPr="00597732" w:rsidRDefault="00C06F84" w:rsidP="00C06F84">
      <w:pPr>
        <w:pStyle w:val="PL"/>
      </w:pPr>
      <w:r w:rsidRPr="00597732">
        <w:t xml:space="preserve">         in DeltaSynchron</w:t>
      </w:r>
      <w:r>
        <w:t>iza</w:t>
      </w:r>
      <w:r w:rsidRPr="00597732">
        <w:t>tionConstDefs::ManagerReferenceOpt managerReference,</w:t>
      </w:r>
    </w:p>
    <w:p w14:paraId="783718BC" w14:textId="77777777" w:rsidR="00C06F84" w:rsidRPr="00597732" w:rsidRDefault="00C06F84" w:rsidP="00C06F84">
      <w:pPr>
        <w:pStyle w:val="PL"/>
      </w:pPr>
      <w:r w:rsidRPr="00597732">
        <w:t xml:space="preserve">         in DeltaSynchron</w:t>
      </w:r>
      <w:r>
        <w:t>iza</w:t>
      </w:r>
      <w:r w:rsidRPr="00597732">
        <w:t xml:space="preserve">tionConstDefs::SynchPointsRequestedConditional </w:t>
      </w:r>
    </w:p>
    <w:p w14:paraId="74BCDF67" w14:textId="77777777" w:rsidR="00C06F84" w:rsidRPr="00597732" w:rsidRDefault="00C06F84" w:rsidP="00C06F84">
      <w:pPr>
        <w:pStyle w:val="PL"/>
      </w:pPr>
      <w:r w:rsidRPr="00597732">
        <w:t xml:space="preserve">            synchPointsForCMDataRequested,</w:t>
      </w:r>
    </w:p>
    <w:p w14:paraId="0CD35D0B" w14:textId="77777777" w:rsidR="00C06F84" w:rsidRPr="00597732" w:rsidRDefault="00C06F84" w:rsidP="00C06F84">
      <w:pPr>
        <w:pStyle w:val="PL"/>
      </w:pPr>
      <w:r w:rsidRPr="00597732">
        <w:t xml:space="preserve">         in DeltaSynchron</w:t>
      </w:r>
      <w:r>
        <w:t>iza</w:t>
      </w:r>
      <w:r w:rsidRPr="00597732">
        <w:t xml:space="preserve">tionConstDefs::SynchPointsRequestedConditional </w:t>
      </w:r>
    </w:p>
    <w:p w14:paraId="23A534C2" w14:textId="77777777" w:rsidR="00C06F84" w:rsidRPr="00597732" w:rsidRDefault="00C06F84" w:rsidP="00C06F84">
      <w:pPr>
        <w:pStyle w:val="PL"/>
      </w:pPr>
      <w:r w:rsidRPr="00597732">
        <w:t xml:space="preserve">            synchPointsForAlarmDataRequested,</w:t>
      </w:r>
    </w:p>
    <w:p w14:paraId="13E5AE14" w14:textId="77777777" w:rsidR="00C06F84" w:rsidRPr="00597732" w:rsidRDefault="00C06F84" w:rsidP="00C06F84">
      <w:pPr>
        <w:pStyle w:val="PL"/>
      </w:pPr>
      <w:r w:rsidRPr="00597732">
        <w:lastRenderedPageBreak/>
        <w:t xml:space="preserve">         out DeltaSynchron</w:t>
      </w:r>
      <w:r>
        <w:t>iza</w:t>
      </w:r>
      <w:r w:rsidRPr="00597732">
        <w:t>tionConstDefs::S</w:t>
      </w:r>
      <w:r w:rsidRPr="00597732">
        <w:rPr>
          <w:rFonts w:hint="eastAsia"/>
        </w:rPr>
        <w:t>ynchPointList</w:t>
      </w:r>
      <w:r w:rsidRPr="00597732">
        <w:t xml:space="preserve">Conditional </w:t>
      </w:r>
      <w:r w:rsidRPr="00597732">
        <w:rPr>
          <w:rFonts w:hint="eastAsia"/>
        </w:rPr>
        <w:t>synchPointListForAlarms</w:t>
      </w:r>
      <w:r w:rsidRPr="00597732">
        <w:t>,</w:t>
      </w:r>
    </w:p>
    <w:p w14:paraId="6D53E032" w14:textId="77777777" w:rsidR="00C06F84" w:rsidRPr="00597732" w:rsidRDefault="00C06F84" w:rsidP="00C06F84">
      <w:pPr>
        <w:pStyle w:val="PL"/>
      </w:pPr>
      <w:r w:rsidRPr="00597732">
        <w:t xml:space="preserve">         out DeltaSynchron</w:t>
      </w:r>
      <w:r>
        <w:t>iza</w:t>
      </w:r>
      <w:r w:rsidRPr="00597732">
        <w:t>tionConstDefs::S</w:t>
      </w:r>
      <w:r w:rsidRPr="00597732">
        <w:rPr>
          <w:rFonts w:hint="eastAsia"/>
        </w:rPr>
        <w:t>ynchPointList</w:t>
      </w:r>
      <w:r w:rsidRPr="00597732">
        <w:t xml:space="preserve">Conditional </w:t>
      </w:r>
      <w:r w:rsidRPr="00597732">
        <w:rPr>
          <w:rFonts w:hint="eastAsia"/>
        </w:rPr>
        <w:t>synchPointListFor</w:t>
      </w:r>
      <w:r w:rsidRPr="00597732">
        <w:t>CMData</w:t>
      </w:r>
    </w:p>
    <w:p w14:paraId="45CCE170" w14:textId="77777777" w:rsidR="00C06F84" w:rsidRPr="00597732" w:rsidRDefault="00C06F84" w:rsidP="00C06F84">
      <w:pPr>
        <w:pStyle w:val="PL"/>
      </w:pPr>
      <w:r w:rsidRPr="00597732">
        <w:t xml:space="preserve">         )</w:t>
      </w:r>
    </w:p>
    <w:p w14:paraId="5FF16884" w14:textId="77777777" w:rsidR="00C06F84" w:rsidRPr="00597732" w:rsidRDefault="00C06F84" w:rsidP="00C06F84">
      <w:pPr>
        <w:pStyle w:val="PL"/>
      </w:pPr>
      <w:r w:rsidRPr="00597732">
        <w:t xml:space="preserve">      raises </w:t>
      </w:r>
    </w:p>
    <w:p w14:paraId="4B438032" w14:textId="77777777" w:rsidR="00C06F84" w:rsidRPr="00597732" w:rsidRDefault="00C06F84" w:rsidP="00C06F84">
      <w:pPr>
        <w:pStyle w:val="PL"/>
      </w:pPr>
      <w:r w:rsidRPr="00597732">
        <w:t xml:space="preserve">         (</w:t>
      </w:r>
    </w:p>
    <w:p w14:paraId="7799DBBF" w14:textId="77777777" w:rsidR="00C06F84" w:rsidRPr="00597732" w:rsidRDefault="00C06F84" w:rsidP="00C06F84">
      <w:pPr>
        <w:pStyle w:val="PL"/>
      </w:pPr>
      <w:r w:rsidRPr="00597732">
        <w:t xml:space="preserve">         GetAvailableDeltaSynchPoints,</w:t>
      </w:r>
    </w:p>
    <w:p w14:paraId="64902991" w14:textId="77777777" w:rsidR="00C06F84" w:rsidRPr="00597732" w:rsidRDefault="00C06F84" w:rsidP="00C06F84">
      <w:pPr>
        <w:pStyle w:val="PL"/>
      </w:pPr>
      <w:r w:rsidRPr="00597732">
        <w:t xml:space="preserve">         DeltaSynchNotSupportedForCMData, </w:t>
      </w:r>
    </w:p>
    <w:p w14:paraId="09979132" w14:textId="77777777" w:rsidR="00C06F84" w:rsidRPr="00597732" w:rsidRDefault="00C06F84" w:rsidP="00C06F84">
      <w:pPr>
        <w:pStyle w:val="PL"/>
      </w:pPr>
      <w:r w:rsidRPr="00597732">
        <w:t xml:space="preserve">         DeltaSynchNotSupportedForAlarmData, </w:t>
      </w:r>
    </w:p>
    <w:p w14:paraId="16A9E5C3" w14:textId="77777777" w:rsidR="00C06F84" w:rsidRPr="00597732" w:rsidRDefault="00C06F84" w:rsidP="00C06F84">
      <w:pPr>
        <w:pStyle w:val="PL"/>
      </w:pPr>
      <w:r w:rsidRPr="00597732">
        <w:t xml:space="preserve">         DeltaSynchNotActive, </w:t>
      </w:r>
    </w:p>
    <w:p w14:paraId="0EE01EF8" w14:textId="77777777" w:rsidR="00C06F84" w:rsidRPr="00597732" w:rsidRDefault="00C06F84" w:rsidP="00C06F84">
      <w:pPr>
        <w:pStyle w:val="PL"/>
      </w:pPr>
      <w:r w:rsidRPr="00597732">
        <w:t xml:space="preserve">         DeltaSynchForCMDataDeactivated, </w:t>
      </w:r>
    </w:p>
    <w:p w14:paraId="4710BB41" w14:textId="77777777" w:rsidR="00C06F84" w:rsidRPr="00597732" w:rsidRDefault="00C06F84" w:rsidP="00C06F84">
      <w:pPr>
        <w:pStyle w:val="PL"/>
      </w:pPr>
      <w:r w:rsidRPr="00597732">
        <w:t xml:space="preserve">         DeltaSynchForAlarmDataDeactivated, </w:t>
      </w:r>
    </w:p>
    <w:p w14:paraId="67EC7810" w14:textId="77777777" w:rsidR="00C06F84" w:rsidRPr="00597732" w:rsidRDefault="00C06F84" w:rsidP="00C06F84">
      <w:pPr>
        <w:pStyle w:val="PL"/>
      </w:pPr>
      <w:r w:rsidRPr="00597732">
        <w:t xml:space="preserve">         GenericIRPManagementSystem::ParameterNotSupported,</w:t>
      </w:r>
    </w:p>
    <w:p w14:paraId="75C6FAA4" w14:textId="77777777" w:rsidR="00C06F84" w:rsidRPr="00597732" w:rsidRDefault="00C06F84" w:rsidP="00C06F84">
      <w:pPr>
        <w:pStyle w:val="PL"/>
      </w:pPr>
      <w:r w:rsidRPr="00597732">
        <w:t xml:space="preserve">         GenericIRPManagementSystem::InvalidParameter,</w:t>
      </w:r>
    </w:p>
    <w:p w14:paraId="6D8A56F1" w14:textId="77777777" w:rsidR="00C06F84" w:rsidRPr="00597732" w:rsidRDefault="00C06F84" w:rsidP="00C06F84">
      <w:pPr>
        <w:pStyle w:val="PL"/>
      </w:pPr>
      <w:r w:rsidRPr="00597732">
        <w:t xml:space="preserve">         GenericIRPManagementSystem::ValueNotSupported,</w:t>
      </w:r>
    </w:p>
    <w:p w14:paraId="6F365502" w14:textId="77777777" w:rsidR="00C06F84" w:rsidRPr="00597732" w:rsidRDefault="00C06F84" w:rsidP="00C06F84">
      <w:pPr>
        <w:pStyle w:val="PL"/>
      </w:pPr>
      <w:r w:rsidRPr="00597732">
        <w:t xml:space="preserve">         GenericIRPManagementSystem::OperationNotSupported</w:t>
      </w:r>
    </w:p>
    <w:p w14:paraId="12681881" w14:textId="77777777" w:rsidR="00C06F84" w:rsidRPr="00597732" w:rsidRDefault="00C06F84" w:rsidP="00C06F84">
      <w:pPr>
        <w:pStyle w:val="PL"/>
      </w:pPr>
      <w:r w:rsidRPr="00597732">
        <w:t xml:space="preserve">         );</w:t>
      </w:r>
    </w:p>
    <w:p w14:paraId="3E80BA32" w14:textId="77777777" w:rsidR="00C06F84" w:rsidRPr="00597732" w:rsidRDefault="00C06F84" w:rsidP="00C06F84">
      <w:pPr>
        <w:pStyle w:val="PL"/>
      </w:pPr>
    </w:p>
    <w:p w14:paraId="6B73E5E1" w14:textId="77777777" w:rsidR="00C06F84" w:rsidRPr="00597732" w:rsidRDefault="00C06F84" w:rsidP="00C06F84">
      <w:pPr>
        <w:pStyle w:val="PL"/>
      </w:pPr>
    </w:p>
    <w:p w14:paraId="5846E126" w14:textId="77777777" w:rsidR="00C06F84" w:rsidRPr="00597732" w:rsidRDefault="00C06F84" w:rsidP="00C06F84">
      <w:pPr>
        <w:pStyle w:val="PL"/>
      </w:pPr>
      <w:r w:rsidRPr="00597732">
        <w:t xml:space="preserve">   };</w:t>
      </w:r>
    </w:p>
    <w:p w14:paraId="323844C0" w14:textId="77777777" w:rsidR="00C06F84" w:rsidRPr="00597732" w:rsidRDefault="00C06F84" w:rsidP="00C06F84">
      <w:pPr>
        <w:pStyle w:val="PL"/>
      </w:pPr>
    </w:p>
    <w:p w14:paraId="33B23A57" w14:textId="77777777" w:rsidR="00C06F84" w:rsidRPr="00597732" w:rsidRDefault="00C06F84" w:rsidP="00C06F84">
      <w:pPr>
        <w:pStyle w:val="PL"/>
      </w:pPr>
    </w:p>
    <w:p w14:paraId="5774E51C" w14:textId="77777777" w:rsidR="00C06F84" w:rsidRPr="00597732" w:rsidRDefault="00C06F84" w:rsidP="00C06F84">
      <w:pPr>
        <w:pStyle w:val="PL"/>
      </w:pPr>
    </w:p>
    <w:p w14:paraId="3A864448" w14:textId="77777777" w:rsidR="00C06F84" w:rsidRPr="00597732" w:rsidRDefault="00C06F84" w:rsidP="00C06F84">
      <w:pPr>
        <w:pStyle w:val="PL"/>
      </w:pPr>
      <w:r w:rsidRPr="00597732">
        <w:t xml:space="preserve">   interface DeltaSynchOfCMData</w:t>
      </w:r>
    </w:p>
    <w:p w14:paraId="4BF64137" w14:textId="77777777" w:rsidR="00C06F84" w:rsidRPr="00597732" w:rsidRDefault="00C06F84" w:rsidP="00C06F84">
      <w:pPr>
        <w:pStyle w:val="PL"/>
      </w:pPr>
      <w:r w:rsidRPr="00597732">
        <w:t xml:space="preserve">   {</w:t>
      </w:r>
    </w:p>
    <w:p w14:paraId="4130CAA0" w14:textId="77777777" w:rsidR="00C06F84" w:rsidRPr="00597732" w:rsidRDefault="00C06F84" w:rsidP="00C06F84">
      <w:pPr>
        <w:pStyle w:val="PL"/>
      </w:pPr>
    </w:p>
    <w:p w14:paraId="07DA2855" w14:textId="77777777" w:rsidR="00C06F84" w:rsidRPr="00597732" w:rsidRDefault="00C06F84" w:rsidP="00C06F84">
      <w:pPr>
        <w:pStyle w:val="PL"/>
      </w:pPr>
      <w:r w:rsidRPr="00597732">
        <w:t xml:space="preserve">      DeltaSynchron</w:t>
      </w:r>
      <w:r>
        <w:t>iza</w:t>
      </w:r>
      <w:r w:rsidRPr="00597732">
        <w:t>tionConstDefs::Status triggerDeltaSynchOfCMData</w:t>
      </w:r>
    </w:p>
    <w:p w14:paraId="5749EDF0" w14:textId="77777777" w:rsidR="00C06F84" w:rsidRPr="00597732" w:rsidRDefault="00C06F84" w:rsidP="00C06F84">
      <w:pPr>
        <w:pStyle w:val="PL"/>
      </w:pPr>
      <w:r w:rsidRPr="00597732">
        <w:t xml:space="preserve">      /* for the purpose of this operation see 3GPP TS 32.392 */</w:t>
      </w:r>
    </w:p>
    <w:p w14:paraId="4A39FEB5" w14:textId="77777777" w:rsidR="00C06F84" w:rsidRPr="00597732" w:rsidRDefault="00C06F84" w:rsidP="00C06F84">
      <w:pPr>
        <w:pStyle w:val="PL"/>
      </w:pPr>
      <w:r w:rsidRPr="00597732">
        <w:t xml:space="preserve">         (</w:t>
      </w:r>
    </w:p>
    <w:p w14:paraId="2DED3C86" w14:textId="77777777" w:rsidR="00C06F84" w:rsidRPr="00597732" w:rsidRDefault="00C06F84" w:rsidP="00C06F84">
      <w:pPr>
        <w:pStyle w:val="PL"/>
      </w:pPr>
      <w:r w:rsidRPr="00597732">
        <w:t xml:space="preserve">         in DeltaSynchron</w:t>
      </w:r>
      <w:r>
        <w:t>iza</w:t>
      </w:r>
      <w:r w:rsidRPr="00597732">
        <w:t xml:space="preserve">tionConstDefs::ManagerReferenceOpt managerReference, </w:t>
      </w:r>
    </w:p>
    <w:p w14:paraId="0137A132" w14:textId="77777777" w:rsidR="00C06F84" w:rsidRPr="00597732" w:rsidRDefault="00C06F84" w:rsidP="00C06F84">
      <w:pPr>
        <w:pStyle w:val="PL"/>
      </w:pPr>
      <w:r w:rsidRPr="00597732">
        <w:t xml:space="preserve">         in DeltaSynchron</w:t>
      </w:r>
      <w:r>
        <w:t>iza</w:t>
      </w:r>
      <w:r w:rsidRPr="00597732">
        <w:t xml:space="preserve">tionConstDefs::CMDataRequestedOpt cmDataRequested, </w:t>
      </w:r>
    </w:p>
    <w:p w14:paraId="4E2FBDB3" w14:textId="77777777" w:rsidR="00C06F84" w:rsidRPr="00597732" w:rsidRDefault="00C06F84" w:rsidP="00C06F84">
      <w:pPr>
        <w:pStyle w:val="PL"/>
      </w:pPr>
      <w:r w:rsidRPr="00597732">
        <w:t xml:space="preserve">         in DeltaSynchron</w:t>
      </w:r>
      <w:r>
        <w:t>iza</w:t>
      </w:r>
      <w:r w:rsidRPr="00597732">
        <w:t xml:space="preserve">tionConstDefs::BaseMOInstanceOpt baseMOInstance, </w:t>
      </w:r>
    </w:p>
    <w:p w14:paraId="188D6142" w14:textId="77777777" w:rsidR="00C06F84" w:rsidRPr="00597732" w:rsidRDefault="00C06F84" w:rsidP="00C06F84">
      <w:pPr>
        <w:pStyle w:val="PL"/>
      </w:pPr>
      <w:r w:rsidRPr="00597732">
        <w:t xml:space="preserve">         in DeltaSynchron</w:t>
      </w:r>
      <w:r>
        <w:t>iza</w:t>
      </w:r>
      <w:r w:rsidRPr="00597732">
        <w:t xml:space="preserve">tionConstDefs::ScopeTypeOpt scope, </w:t>
      </w:r>
    </w:p>
    <w:p w14:paraId="02D8EF21" w14:textId="77777777" w:rsidR="00C06F84" w:rsidRPr="00597732" w:rsidRDefault="00C06F84" w:rsidP="00C06F84">
      <w:pPr>
        <w:pStyle w:val="PL"/>
      </w:pPr>
      <w:r w:rsidRPr="00597732">
        <w:t xml:space="preserve">         in DeltaSynchron</w:t>
      </w:r>
      <w:r>
        <w:t>iza</w:t>
      </w:r>
      <w:r w:rsidRPr="00597732">
        <w:t xml:space="preserve">tionConstDefs::SynchPoint synchPoint, </w:t>
      </w:r>
    </w:p>
    <w:p w14:paraId="575A89C5" w14:textId="77777777" w:rsidR="00C06F84" w:rsidRPr="00597732" w:rsidRDefault="00C06F84" w:rsidP="00C06F84">
      <w:pPr>
        <w:pStyle w:val="PL"/>
      </w:pPr>
      <w:r w:rsidRPr="00597732">
        <w:t xml:space="preserve">         out DeltaSynchron</w:t>
      </w:r>
      <w:r>
        <w:t>iza</w:t>
      </w:r>
      <w:r w:rsidRPr="00597732">
        <w:t>tionConstDefs::</w:t>
      </w:r>
      <w:r>
        <w:t>Cm</w:t>
      </w:r>
      <w:r w:rsidRPr="00597732">
        <w:t xml:space="preserve">DeltaListsConditional deltaLists, </w:t>
      </w:r>
    </w:p>
    <w:p w14:paraId="47644108" w14:textId="77777777" w:rsidR="00C06F84" w:rsidRPr="00597732" w:rsidRDefault="00C06F84" w:rsidP="00C06F84">
      <w:pPr>
        <w:pStyle w:val="PL"/>
      </w:pPr>
      <w:r w:rsidRPr="00597732">
        <w:t xml:space="preserve">         out DeltaSynchron</w:t>
      </w:r>
      <w:r>
        <w:t>iza</w:t>
      </w:r>
      <w:r w:rsidRPr="00597732">
        <w:t>tionConstDefs::SynchPointConditional newSynchPoint</w:t>
      </w:r>
    </w:p>
    <w:p w14:paraId="6C1FA10D" w14:textId="77777777" w:rsidR="00C06F84" w:rsidRPr="00597732" w:rsidRDefault="00C06F84" w:rsidP="00C06F84">
      <w:pPr>
        <w:pStyle w:val="PL"/>
      </w:pPr>
      <w:r w:rsidRPr="00597732">
        <w:t xml:space="preserve">         )</w:t>
      </w:r>
    </w:p>
    <w:p w14:paraId="14726510" w14:textId="77777777" w:rsidR="00C06F84" w:rsidRPr="00597732" w:rsidRDefault="00C06F84" w:rsidP="00C06F84">
      <w:pPr>
        <w:pStyle w:val="PL"/>
      </w:pPr>
      <w:r w:rsidRPr="00597732">
        <w:t xml:space="preserve">      raises </w:t>
      </w:r>
    </w:p>
    <w:p w14:paraId="039BDBAD" w14:textId="77777777" w:rsidR="00C06F84" w:rsidRPr="00597732" w:rsidRDefault="00C06F84" w:rsidP="00C06F84">
      <w:pPr>
        <w:pStyle w:val="PL"/>
      </w:pPr>
      <w:r w:rsidRPr="00597732">
        <w:t xml:space="preserve">         (</w:t>
      </w:r>
    </w:p>
    <w:p w14:paraId="0D472C8E" w14:textId="77777777" w:rsidR="00C06F84" w:rsidRPr="00597732" w:rsidRDefault="00C06F84" w:rsidP="00C06F84">
      <w:pPr>
        <w:pStyle w:val="PL"/>
      </w:pPr>
      <w:r w:rsidRPr="00597732">
        <w:t xml:space="preserve">         TriggerDeltaSynchOfCMData, </w:t>
      </w:r>
    </w:p>
    <w:p w14:paraId="7E84F99B" w14:textId="77777777" w:rsidR="00C06F84" w:rsidRPr="00597732" w:rsidRDefault="00C06F84" w:rsidP="00C06F84">
      <w:pPr>
        <w:pStyle w:val="PL"/>
      </w:pPr>
      <w:r w:rsidRPr="00597732">
        <w:t xml:space="preserve">         SynchronizationPointTooLongAgo, </w:t>
      </w:r>
    </w:p>
    <w:p w14:paraId="4E68AE16" w14:textId="77777777" w:rsidR="00C06F84" w:rsidRPr="00597732" w:rsidRDefault="00C06F84" w:rsidP="00C06F84">
      <w:pPr>
        <w:pStyle w:val="PL"/>
      </w:pPr>
      <w:r w:rsidRPr="00597732">
        <w:t xml:space="preserve">         TooManyChangesFullSynchronizationRecommended, </w:t>
      </w:r>
    </w:p>
    <w:p w14:paraId="20EB68B9" w14:textId="77777777" w:rsidR="00C06F84" w:rsidRPr="00597732" w:rsidRDefault="00C06F84" w:rsidP="00C06F84">
      <w:pPr>
        <w:pStyle w:val="PL"/>
      </w:pPr>
      <w:r w:rsidRPr="00597732">
        <w:t xml:space="preserve">         SynchPointUnknown,</w:t>
      </w:r>
    </w:p>
    <w:p w14:paraId="021D35D0" w14:textId="77777777" w:rsidR="00C06F84" w:rsidRPr="00597732" w:rsidRDefault="00C06F84" w:rsidP="00C06F84">
      <w:pPr>
        <w:pStyle w:val="PL"/>
      </w:pPr>
      <w:r w:rsidRPr="00597732">
        <w:t xml:space="preserve">         DeltaSynchNotSupportedForCMData, </w:t>
      </w:r>
    </w:p>
    <w:p w14:paraId="35A60D4F" w14:textId="77777777" w:rsidR="00C06F84" w:rsidRPr="00597732" w:rsidRDefault="00C06F84" w:rsidP="00C06F84">
      <w:pPr>
        <w:pStyle w:val="PL"/>
      </w:pPr>
      <w:r w:rsidRPr="00597732">
        <w:t xml:space="preserve">         DeltaSynchForCMDataDeactivated, </w:t>
      </w:r>
    </w:p>
    <w:p w14:paraId="3E5951A4" w14:textId="77777777" w:rsidR="00C06F84" w:rsidRPr="00597732" w:rsidRDefault="00C06F84" w:rsidP="00C06F84">
      <w:pPr>
        <w:pStyle w:val="PL"/>
      </w:pPr>
      <w:r w:rsidRPr="00597732">
        <w:t xml:space="preserve">         DeltaSynchNotActive, </w:t>
      </w:r>
    </w:p>
    <w:p w14:paraId="039DC511" w14:textId="77777777" w:rsidR="00C06F84" w:rsidRPr="00597732" w:rsidRDefault="00C06F84" w:rsidP="00C06F84">
      <w:pPr>
        <w:pStyle w:val="PL"/>
      </w:pPr>
      <w:r w:rsidRPr="00597732">
        <w:t xml:space="preserve">         GenericIRPManagementSystem::ParameterNotSupported, </w:t>
      </w:r>
    </w:p>
    <w:p w14:paraId="569DD166" w14:textId="77777777" w:rsidR="00C06F84" w:rsidRPr="00597732" w:rsidRDefault="00C06F84" w:rsidP="00C06F84">
      <w:pPr>
        <w:pStyle w:val="PL"/>
      </w:pPr>
      <w:r w:rsidRPr="00597732">
        <w:t xml:space="preserve">         GenericIRPManagementSystem::InvalidParameter, </w:t>
      </w:r>
    </w:p>
    <w:p w14:paraId="7F77270B" w14:textId="77777777" w:rsidR="00C06F84" w:rsidRPr="00597732" w:rsidRDefault="00C06F84" w:rsidP="00C06F84">
      <w:pPr>
        <w:pStyle w:val="PL"/>
      </w:pPr>
      <w:r w:rsidRPr="00597732">
        <w:t xml:space="preserve">         GenericIRPManagementSystem::ValueNotSupported, </w:t>
      </w:r>
    </w:p>
    <w:p w14:paraId="1921CDE7" w14:textId="77777777" w:rsidR="00C06F84" w:rsidRPr="00597732" w:rsidRDefault="00C06F84" w:rsidP="00C06F84">
      <w:pPr>
        <w:pStyle w:val="PL"/>
      </w:pPr>
      <w:r w:rsidRPr="00597732">
        <w:t xml:space="preserve">         GenericIRPManagementSystem::OperationNotSupported </w:t>
      </w:r>
    </w:p>
    <w:p w14:paraId="40E4E8F7" w14:textId="77777777" w:rsidR="00C06F84" w:rsidRPr="00597732" w:rsidRDefault="00C06F84" w:rsidP="00C06F84">
      <w:pPr>
        <w:pStyle w:val="PL"/>
      </w:pPr>
      <w:r w:rsidRPr="00597732">
        <w:t xml:space="preserve">         );</w:t>
      </w:r>
    </w:p>
    <w:p w14:paraId="28CA219A" w14:textId="77777777" w:rsidR="00C06F84" w:rsidRPr="00597732" w:rsidRDefault="00C06F84" w:rsidP="00C06F84">
      <w:pPr>
        <w:pStyle w:val="PL"/>
      </w:pPr>
    </w:p>
    <w:p w14:paraId="6D77CA90" w14:textId="77777777" w:rsidR="00C06F84" w:rsidRPr="00597732" w:rsidRDefault="00C06F84" w:rsidP="00C06F84">
      <w:pPr>
        <w:pStyle w:val="PL"/>
      </w:pPr>
      <w:r w:rsidRPr="00597732">
        <w:t xml:space="preserve">   };</w:t>
      </w:r>
    </w:p>
    <w:p w14:paraId="27A2EA4E" w14:textId="77777777" w:rsidR="00C06F84" w:rsidRPr="00597732" w:rsidRDefault="00C06F84" w:rsidP="00C06F84">
      <w:pPr>
        <w:pStyle w:val="PL"/>
      </w:pPr>
    </w:p>
    <w:p w14:paraId="30036CB5" w14:textId="77777777" w:rsidR="00C06F84" w:rsidRPr="00597732" w:rsidRDefault="00C06F84" w:rsidP="00C06F84">
      <w:pPr>
        <w:pStyle w:val="PL"/>
      </w:pPr>
    </w:p>
    <w:p w14:paraId="0E6E2257" w14:textId="77777777" w:rsidR="00C06F84" w:rsidRPr="00597732" w:rsidRDefault="00C06F84" w:rsidP="00C06F84">
      <w:pPr>
        <w:pStyle w:val="PL"/>
      </w:pPr>
    </w:p>
    <w:p w14:paraId="32281B21" w14:textId="77777777" w:rsidR="00C06F84" w:rsidRPr="00597732" w:rsidRDefault="00C06F84" w:rsidP="00C06F84">
      <w:pPr>
        <w:pStyle w:val="PL"/>
      </w:pPr>
      <w:r w:rsidRPr="00597732">
        <w:t xml:space="preserve">   interface DeltaSynchOfAlarmData</w:t>
      </w:r>
    </w:p>
    <w:p w14:paraId="47A58B51" w14:textId="77777777" w:rsidR="00C06F84" w:rsidRPr="00597732" w:rsidRDefault="00C06F84" w:rsidP="00C06F84">
      <w:pPr>
        <w:pStyle w:val="PL"/>
      </w:pPr>
      <w:r w:rsidRPr="00597732">
        <w:t xml:space="preserve">   {</w:t>
      </w:r>
    </w:p>
    <w:p w14:paraId="34DE8375" w14:textId="77777777" w:rsidR="00C06F84" w:rsidRPr="00597732" w:rsidRDefault="00C06F84" w:rsidP="00C06F84">
      <w:pPr>
        <w:pStyle w:val="PL"/>
      </w:pPr>
    </w:p>
    <w:p w14:paraId="576601F5" w14:textId="77777777" w:rsidR="00C06F84" w:rsidRPr="00597732" w:rsidRDefault="00C06F84" w:rsidP="00C06F84">
      <w:pPr>
        <w:pStyle w:val="PL"/>
      </w:pPr>
      <w:r w:rsidRPr="00597732">
        <w:t xml:space="preserve">      DeltaSynchron</w:t>
      </w:r>
      <w:r>
        <w:t>iza</w:t>
      </w:r>
      <w:r w:rsidRPr="00597732">
        <w:t>tionConstDefs::Status triggerDeltaSynchOfAlarms</w:t>
      </w:r>
    </w:p>
    <w:p w14:paraId="7F6607C4" w14:textId="77777777" w:rsidR="00C06F84" w:rsidRPr="00597732" w:rsidRDefault="00C06F84" w:rsidP="00C06F84">
      <w:pPr>
        <w:pStyle w:val="PL"/>
      </w:pPr>
      <w:r w:rsidRPr="00597732">
        <w:t xml:space="preserve">      /* for the purpose of this operation see 3GPP TS 32.392 */</w:t>
      </w:r>
    </w:p>
    <w:p w14:paraId="0844DC66" w14:textId="77777777" w:rsidR="00C06F84" w:rsidRPr="00597732" w:rsidRDefault="00C06F84" w:rsidP="00C06F84">
      <w:pPr>
        <w:pStyle w:val="PL"/>
      </w:pPr>
      <w:r w:rsidRPr="00597732">
        <w:t xml:space="preserve">         (</w:t>
      </w:r>
    </w:p>
    <w:p w14:paraId="54C7E1A3" w14:textId="77777777" w:rsidR="00C06F84" w:rsidRPr="00BD6280" w:rsidRDefault="00C06F84" w:rsidP="00C06F84">
      <w:pPr>
        <w:pStyle w:val="PL"/>
      </w:pPr>
      <w:r w:rsidRPr="00597732">
        <w:t xml:space="preserve">         </w:t>
      </w:r>
      <w:r w:rsidRPr="00BD6280">
        <w:t>in DeltaSynchronizationConstDefs::ManagerReferenceOpt managerReference,</w:t>
      </w:r>
    </w:p>
    <w:p w14:paraId="132806FB" w14:textId="77777777" w:rsidR="00C06F84" w:rsidRPr="00BD6280" w:rsidRDefault="00C06F84" w:rsidP="00C06F84">
      <w:pPr>
        <w:pStyle w:val="PL"/>
      </w:pPr>
      <w:r w:rsidRPr="00BD6280">
        <w:t xml:space="preserve">         in DeltaSynchronizationConstDefs::AlarmDataRequestedOpt alarmDataRequested,</w:t>
      </w:r>
    </w:p>
    <w:p w14:paraId="01A079B8" w14:textId="77777777" w:rsidR="00C06F84" w:rsidRPr="00BD6280" w:rsidRDefault="00C06F84" w:rsidP="00C06F84">
      <w:pPr>
        <w:pStyle w:val="PL"/>
      </w:pPr>
      <w:r w:rsidRPr="00BD6280">
        <w:t xml:space="preserve">         in DeltaSynchronizationConstDefs::BaseMOInstanceOpt baseMOInstance,</w:t>
      </w:r>
    </w:p>
    <w:p w14:paraId="046A339B" w14:textId="77777777" w:rsidR="00C06F84" w:rsidRPr="00BD6280" w:rsidRDefault="00C06F84" w:rsidP="00C06F84">
      <w:pPr>
        <w:pStyle w:val="PL"/>
      </w:pPr>
      <w:r w:rsidRPr="00BD6280">
        <w:t xml:space="preserve">         in DeltaSynchronizationConstDefs::ScopeTypeOpt scope,</w:t>
      </w:r>
    </w:p>
    <w:p w14:paraId="794A77C8" w14:textId="77777777" w:rsidR="00C06F84" w:rsidRPr="00BD6280" w:rsidRDefault="00C06F84" w:rsidP="00C06F84">
      <w:pPr>
        <w:pStyle w:val="PL"/>
      </w:pPr>
      <w:r w:rsidRPr="00BD6280">
        <w:t xml:space="preserve">         in DeltaSynchronizationConstDefs::SynchPoint synchPoint,</w:t>
      </w:r>
    </w:p>
    <w:p w14:paraId="38E21B04" w14:textId="77777777" w:rsidR="00C06F84" w:rsidRPr="00BD6280" w:rsidRDefault="00C06F84" w:rsidP="00C06F84">
      <w:pPr>
        <w:pStyle w:val="PL"/>
      </w:pPr>
      <w:r w:rsidRPr="00BD6280">
        <w:t xml:space="preserve">         out DeltaSynchronizationConstDefs::AlarmDeltaListsConditional deltaLists,</w:t>
      </w:r>
    </w:p>
    <w:p w14:paraId="55333D7F" w14:textId="77777777" w:rsidR="00C06F84" w:rsidRPr="00597732" w:rsidRDefault="00C06F84" w:rsidP="00C06F84">
      <w:pPr>
        <w:pStyle w:val="PL"/>
      </w:pPr>
      <w:r w:rsidRPr="00BD6280">
        <w:t xml:space="preserve">         out DeltaSynchronizationConstDefs::SynchPointConditional newSynchPoint</w:t>
      </w:r>
    </w:p>
    <w:p w14:paraId="29CB1132" w14:textId="77777777" w:rsidR="00C06F84" w:rsidRPr="00597732" w:rsidRDefault="00C06F84" w:rsidP="00C06F84">
      <w:pPr>
        <w:pStyle w:val="PL"/>
      </w:pPr>
      <w:r w:rsidRPr="00597732">
        <w:t xml:space="preserve">         )</w:t>
      </w:r>
    </w:p>
    <w:p w14:paraId="6E5F7FC1" w14:textId="77777777" w:rsidR="00C06F84" w:rsidRPr="00597732" w:rsidRDefault="00C06F84" w:rsidP="00C06F84">
      <w:pPr>
        <w:pStyle w:val="PL"/>
      </w:pPr>
      <w:r w:rsidRPr="00597732">
        <w:t xml:space="preserve">      raises </w:t>
      </w:r>
    </w:p>
    <w:p w14:paraId="60B51216" w14:textId="77777777" w:rsidR="00C06F84" w:rsidRPr="00597732" w:rsidRDefault="00C06F84" w:rsidP="00C06F84">
      <w:pPr>
        <w:pStyle w:val="PL"/>
      </w:pPr>
      <w:r w:rsidRPr="00597732">
        <w:t xml:space="preserve">         (</w:t>
      </w:r>
    </w:p>
    <w:p w14:paraId="1D83C351" w14:textId="77777777" w:rsidR="00C06F84" w:rsidRPr="00597732" w:rsidRDefault="00C06F84" w:rsidP="00C06F84">
      <w:pPr>
        <w:pStyle w:val="PL"/>
      </w:pPr>
      <w:r w:rsidRPr="00597732">
        <w:t xml:space="preserve">         TriggerDeltaSynchOfAlarms,</w:t>
      </w:r>
    </w:p>
    <w:p w14:paraId="62E8AE6D" w14:textId="77777777" w:rsidR="00C06F84" w:rsidRPr="00597732" w:rsidRDefault="00C06F84" w:rsidP="00C06F84">
      <w:pPr>
        <w:pStyle w:val="PL"/>
      </w:pPr>
      <w:r w:rsidRPr="00597732">
        <w:t xml:space="preserve">         SynchronizationPointTooLongAgo, </w:t>
      </w:r>
    </w:p>
    <w:p w14:paraId="137867B0" w14:textId="77777777" w:rsidR="00C06F84" w:rsidRPr="00597732" w:rsidRDefault="00C06F84" w:rsidP="00C06F84">
      <w:pPr>
        <w:pStyle w:val="PL"/>
      </w:pPr>
      <w:r w:rsidRPr="00597732">
        <w:t xml:space="preserve">         TooManyChangesFullSynchronizationRecommended,</w:t>
      </w:r>
    </w:p>
    <w:p w14:paraId="0D2E877C" w14:textId="77777777" w:rsidR="00C06F84" w:rsidRPr="00597732" w:rsidRDefault="00C06F84" w:rsidP="00C06F84">
      <w:pPr>
        <w:pStyle w:val="PL"/>
      </w:pPr>
      <w:r w:rsidRPr="00597732">
        <w:t xml:space="preserve">         SynchPointUnknown,</w:t>
      </w:r>
    </w:p>
    <w:p w14:paraId="4D104A88" w14:textId="77777777" w:rsidR="00C06F84" w:rsidRPr="00597732" w:rsidRDefault="00C06F84" w:rsidP="00C06F84">
      <w:pPr>
        <w:pStyle w:val="PL"/>
      </w:pPr>
      <w:r w:rsidRPr="00597732">
        <w:t xml:space="preserve">         DeltaSynchNotSupportedForAlarms, </w:t>
      </w:r>
    </w:p>
    <w:p w14:paraId="05081CE0" w14:textId="77777777" w:rsidR="00C06F84" w:rsidRPr="00BD6280" w:rsidRDefault="00C06F84" w:rsidP="00C06F84">
      <w:pPr>
        <w:pStyle w:val="PL"/>
      </w:pPr>
      <w:r w:rsidRPr="00597732">
        <w:t xml:space="preserve">         </w:t>
      </w:r>
      <w:r w:rsidRPr="00BD6280">
        <w:t xml:space="preserve">DeltaSynchForAlarmsNotActive, </w:t>
      </w:r>
    </w:p>
    <w:p w14:paraId="23486C35" w14:textId="77777777" w:rsidR="00C06F84" w:rsidRPr="00BD6280" w:rsidRDefault="00C06F84" w:rsidP="00C06F84">
      <w:pPr>
        <w:pStyle w:val="PL"/>
      </w:pPr>
      <w:r w:rsidRPr="00BD6280">
        <w:t xml:space="preserve">         DeltaSynchNotActive,</w:t>
      </w:r>
    </w:p>
    <w:p w14:paraId="2C6BF4E3" w14:textId="77777777" w:rsidR="00C06F84" w:rsidRPr="00BD6280" w:rsidRDefault="00C06F84" w:rsidP="00C06F84">
      <w:pPr>
        <w:pStyle w:val="PL"/>
      </w:pPr>
      <w:r w:rsidRPr="00BD6280">
        <w:lastRenderedPageBreak/>
        <w:t xml:space="preserve">         GenericIRPManagementSystem::ParameterNotSupported,</w:t>
      </w:r>
    </w:p>
    <w:p w14:paraId="449E74D1" w14:textId="77777777" w:rsidR="00C06F84" w:rsidRPr="00BD6280" w:rsidRDefault="00C06F84" w:rsidP="00C06F84">
      <w:pPr>
        <w:pStyle w:val="PL"/>
      </w:pPr>
      <w:r w:rsidRPr="00BD6280">
        <w:t xml:space="preserve">         GenericIRPManagementSystem::InvalidParameter,</w:t>
      </w:r>
    </w:p>
    <w:p w14:paraId="0DF4534A" w14:textId="77777777" w:rsidR="00C06F84" w:rsidRPr="00BD6280" w:rsidRDefault="00C06F84" w:rsidP="00C06F84">
      <w:pPr>
        <w:pStyle w:val="PL"/>
      </w:pPr>
      <w:r w:rsidRPr="00BD6280">
        <w:t xml:space="preserve">         GenericIRPManagementSystem::ValueNotSupported,</w:t>
      </w:r>
    </w:p>
    <w:p w14:paraId="712BFDCB" w14:textId="77777777" w:rsidR="00C06F84" w:rsidRPr="00BD6280" w:rsidRDefault="00C06F84" w:rsidP="00C06F84">
      <w:pPr>
        <w:pStyle w:val="PL"/>
      </w:pPr>
      <w:r w:rsidRPr="00BD6280">
        <w:t xml:space="preserve">         GenericIRPManagementSystem::OperationNotSupported</w:t>
      </w:r>
    </w:p>
    <w:p w14:paraId="3FB452A0" w14:textId="77777777" w:rsidR="00C06F84" w:rsidRPr="00BD6280" w:rsidRDefault="00C06F84" w:rsidP="00C06F84">
      <w:pPr>
        <w:pStyle w:val="PL"/>
      </w:pPr>
      <w:r w:rsidRPr="00BD6280">
        <w:t xml:space="preserve">         );</w:t>
      </w:r>
    </w:p>
    <w:p w14:paraId="03D2A3F6" w14:textId="77777777" w:rsidR="00C06F84" w:rsidRPr="00BD6280" w:rsidRDefault="00C06F84" w:rsidP="00C06F84">
      <w:pPr>
        <w:pStyle w:val="PL"/>
      </w:pPr>
    </w:p>
    <w:p w14:paraId="42E8D40E" w14:textId="77777777" w:rsidR="00C06F84" w:rsidRPr="00BD6280" w:rsidRDefault="00C06F84" w:rsidP="00C06F84">
      <w:pPr>
        <w:pStyle w:val="PL"/>
      </w:pPr>
      <w:r w:rsidRPr="00BD6280">
        <w:t xml:space="preserve">   };</w:t>
      </w:r>
    </w:p>
    <w:p w14:paraId="791C060F" w14:textId="77777777" w:rsidR="00C06F84" w:rsidRPr="00BD6280" w:rsidRDefault="00C06F84" w:rsidP="00C06F84">
      <w:pPr>
        <w:pStyle w:val="PL"/>
      </w:pPr>
    </w:p>
    <w:p w14:paraId="432159A5" w14:textId="77777777" w:rsidR="00C06F84" w:rsidRPr="00BD6280" w:rsidRDefault="00C06F84" w:rsidP="00C06F84">
      <w:pPr>
        <w:pStyle w:val="PL"/>
      </w:pPr>
      <w:r w:rsidRPr="00BD6280">
        <w:t xml:space="preserve">   interface DeltaSynchIRPSystem : DeltaSynchGenericParts, DeltaSynchOfCMData, </w:t>
      </w:r>
    </w:p>
    <w:p w14:paraId="7178F3DE" w14:textId="77777777" w:rsidR="00C06F84" w:rsidRPr="00BD6280" w:rsidRDefault="00C06F84" w:rsidP="00C06F84">
      <w:pPr>
        <w:pStyle w:val="PL"/>
      </w:pPr>
      <w:r w:rsidRPr="00BD6280">
        <w:t xml:space="preserve">      DeltaSynchOfAlarmData, GenericIRPManagementSystem::GenericIRPManagement{};</w:t>
      </w:r>
    </w:p>
    <w:p w14:paraId="48307F30" w14:textId="77777777" w:rsidR="00C06F84" w:rsidRPr="00BD6280" w:rsidRDefault="00C06F84" w:rsidP="00C06F84">
      <w:pPr>
        <w:pStyle w:val="PL"/>
      </w:pPr>
    </w:p>
    <w:p w14:paraId="078C31E0" w14:textId="77777777" w:rsidR="00C06F84" w:rsidRPr="00C96D4E" w:rsidRDefault="00C06F84" w:rsidP="00C06F84">
      <w:pPr>
        <w:pStyle w:val="PL"/>
        <w:rPr>
          <w:lang w:val="sv-SE"/>
        </w:rPr>
      </w:pPr>
      <w:r w:rsidRPr="00C96D4E">
        <w:rPr>
          <w:lang w:val="sv-SE"/>
        </w:rPr>
        <w:t>};</w:t>
      </w:r>
    </w:p>
    <w:p w14:paraId="28622542" w14:textId="77777777" w:rsidR="00C06F84" w:rsidRPr="00C96D4E" w:rsidRDefault="00C06F84" w:rsidP="00C06F84">
      <w:pPr>
        <w:pStyle w:val="PL"/>
        <w:rPr>
          <w:lang w:val="sv-SE"/>
        </w:rPr>
      </w:pPr>
      <w:r w:rsidRPr="00C96D4E">
        <w:rPr>
          <w:lang w:val="sv-SE"/>
        </w:rPr>
        <w:t>#endif // _DELTA_SYNCHRONIZATION_SYSTEM_IDL_</w:t>
      </w:r>
    </w:p>
    <w:p w14:paraId="583C285F" w14:textId="77777777" w:rsidR="00C06F84" w:rsidRPr="00597732" w:rsidRDefault="00C06F84" w:rsidP="00C96D4E">
      <w:pPr>
        <w:pStyle w:val="Heading2"/>
        <w:rPr>
          <w:lang w:eastAsia="zh-CN"/>
        </w:rPr>
      </w:pPr>
      <w:r w:rsidRPr="00C96D4E">
        <w:br w:type="page"/>
      </w:r>
      <w:bookmarkStart w:id="30" w:name="_Toc335991986"/>
      <w:r w:rsidRPr="00597732">
        <w:rPr>
          <w:lang w:eastAsia="zh-CN"/>
        </w:rPr>
        <w:lastRenderedPageBreak/>
        <w:t>A.</w:t>
      </w:r>
      <w:r w:rsidRPr="00597732">
        <w:rPr>
          <w:rFonts w:hint="eastAsia"/>
          <w:lang w:eastAsia="zh-CN"/>
        </w:rPr>
        <w:t>3</w:t>
      </w:r>
      <w:r w:rsidR="00E2732B">
        <w:rPr>
          <w:lang w:eastAsia="zh-CN"/>
        </w:rPr>
        <w:t>.4</w:t>
      </w:r>
      <w:r w:rsidRPr="00597732">
        <w:rPr>
          <w:lang w:eastAsia="zh-CN"/>
        </w:rPr>
        <w:tab/>
        <w:t>IDL specification (file name "</w:t>
      </w:r>
      <w:r w:rsidRPr="00597732">
        <w:rPr>
          <w:rFonts w:hint="eastAsia"/>
          <w:lang w:eastAsia="zh-CN"/>
        </w:rPr>
        <w:t>DeltaSynchron</w:t>
      </w:r>
      <w:r>
        <w:rPr>
          <w:rFonts w:hint="eastAsia"/>
          <w:lang w:eastAsia="zh-CN"/>
        </w:rPr>
        <w:t>iza</w:t>
      </w:r>
      <w:r w:rsidRPr="00597732">
        <w:rPr>
          <w:rFonts w:hint="eastAsia"/>
          <w:lang w:eastAsia="zh-CN"/>
        </w:rPr>
        <w:t>tionNotifications</w:t>
      </w:r>
      <w:r w:rsidRPr="00597732">
        <w:rPr>
          <w:lang w:eastAsia="zh-CN"/>
        </w:rPr>
        <w:t>.idl")</w:t>
      </w:r>
      <w:bookmarkEnd w:id="30"/>
    </w:p>
    <w:p w14:paraId="16E5A4B9" w14:textId="77777777" w:rsidR="00C06F84" w:rsidRPr="00597732" w:rsidRDefault="00C06F84" w:rsidP="00C06F84">
      <w:pPr>
        <w:pStyle w:val="PL"/>
        <w:rPr>
          <w:rFonts w:cs="Courier New"/>
          <w:szCs w:val="16"/>
          <w:lang w:eastAsia="zh-CN"/>
        </w:rPr>
      </w:pPr>
      <w:r w:rsidRPr="00597732">
        <w:rPr>
          <w:rFonts w:cs="Courier New"/>
          <w:szCs w:val="16"/>
          <w:lang w:eastAsia="zh-CN"/>
        </w:rPr>
        <w:t>//File: DeltaSynchron</w:t>
      </w:r>
      <w:r>
        <w:rPr>
          <w:rFonts w:cs="Courier New"/>
          <w:szCs w:val="16"/>
          <w:lang w:eastAsia="zh-CN"/>
        </w:rPr>
        <w:t>iza</w:t>
      </w:r>
      <w:r w:rsidRPr="00597732">
        <w:rPr>
          <w:rFonts w:cs="Courier New"/>
          <w:szCs w:val="16"/>
          <w:lang w:eastAsia="zh-CN"/>
        </w:rPr>
        <w:t>tionNotifications.idl</w:t>
      </w:r>
    </w:p>
    <w:p w14:paraId="02ED0961" w14:textId="77777777" w:rsidR="00C06F84" w:rsidRPr="00597732" w:rsidRDefault="00C06F84" w:rsidP="00C06F84">
      <w:pPr>
        <w:pStyle w:val="PL"/>
        <w:rPr>
          <w:rFonts w:cs="Courier New"/>
          <w:szCs w:val="16"/>
          <w:lang w:eastAsia="zh-CN"/>
        </w:rPr>
      </w:pPr>
      <w:r w:rsidRPr="00597732">
        <w:rPr>
          <w:rFonts w:cs="Courier New"/>
          <w:szCs w:val="16"/>
          <w:lang w:eastAsia="zh-CN"/>
        </w:rPr>
        <w:t>#ifndef _DELTA_SYNCHRON</w:t>
      </w:r>
      <w:r>
        <w:rPr>
          <w:rFonts w:cs="Courier New"/>
          <w:szCs w:val="16"/>
          <w:lang w:eastAsia="zh-CN"/>
        </w:rPr>
        <w:t>IZA</w:t>
      </w:r>
      <w:r w:rsidRPr="00597732">
        <w:rPr>
          <w:rFonts w:cs="Courier New"/>
          <w:szCs w:val="16"/>
          <w:lang w:eastAsia="zh-CN"/>
        </w:rPr>
        <w:t>TION_NOTIFICATIONS_IDL_</w:t>
      </w:r>
    </w:p>
    <w:p w14:paraId="5A8D7C3E" w14:textId="77777777" w:rsidR="00C06F84" w:rsidRPr="00597732" w:rsidRDefault="00C06F84" w:rsidP="00C06F84">
      <w:pPr>
        <w:pStyle w:val="PL"/>
        <w:rPr>
          <w:rFonts w:cs="Courier New"/>
          <w:szCs w:val="16"/>
          <w:lang w:eastAsia="zh-CN"/>
        </w:rPr>
      </w:pPr>
      <w:r w:rsidRPr="00597732">
        <w:rPr>
          <w:rFonts w:cs="Courier New"/>
          <w:szCs w:val="16"/>
          <w:lang w:eastAsia="zh-CN"/>
        </w:rPr>
        <w:t>#define _DELTA_SYNCHRON</w:t>
      </w:r>
      <w:r>
        <w:rPr>
          <w:rFonts w:cs="Courier New"/>
          <w:szCs w:val="16"/>
          <w:lang w:eastAsia="zh-CN"/>
        </w:rPr>
        <w:t>IZA</w:t>
      </w:r>
      <w:r w:rsidRPr="00597732">
        <w:rPr>
          <w:rFonts w:cs="Courier New"/>
          <w:szCs w:val="16"/>
          <w:lang w:eastAsia="zh-CN"/>
        </w:rPr>
        <w:t>TION_NOTIFICATIONS_IDL_</w:t>
      </w:r>
    </w:p>
    <w:p w14:paraId="00E4449A" w14:textId="77777777" w:rsidR="00C06F84" w:rsidRPr="00597732" w:rsidRDefault="00C06F84" w:rsidP="00C06F84">
      <w:pPr>
        <w:pStyle w:val="PL"/>
        <w:rPr>
          <w:rFonts w:cs="Courier New"/>
          <w:szCs w:val="16"/>
          <w:lang w:eastAsia="zh-CN"/>
        </w:rPr>
      </w:pPr>
    </w:p>
    <w:p w14:paraId="5028658B" w14:textId="77777777" w:rsidR="00C06F84" w:rsidRPr="00597732" w:rsidRDefault="00C06F84" w:rsidP="00C06F84">
      <w:pPr>
        <w:pStyle w:val="PL"/>
        <w:rPr>
          <w:rFonts w:cs="Courier New"/>
          <w:szCs w:val="16"/>
          <w:lang w:eastAsia="zh-CN"/>
        </w:rPr>
      </w:pPr>
      <w:r w:rsidRPr="00597732">
        <w:rPr>
          <w:rFonts w:cs="Courier New"/>
          <w:szCs w:val="16"/>
          <w:lang w:eastAsia="zh-CN"/>
        </w:rPr>
        <w:t>#include &lt;DeltaSynchron</w:t>
      </w:r>
      <w:r>
        <w:rPr>
          <w:rFonts w:cs="Courier New"/>
          <w:szCs w:val="16"/>
          <w:lang w:eastAsia="zh-CN"/>
        </w:rPr>
        <w:t>iza</w:t>
      </w:r>
      <w:r w:rsidRPr="00597732">
        <w:rPr>
          <w:rFonts w:cs="Courier New"/>
          <w:szCs w:val="16"/>
          <w:lang w:eastAsia="zh-CN"/>
        </w:rPr>
        <w:t>tionConstDefs.idl&gt;</w:t>
      </w:r>
    </w:p>
    <w:p w14:paraId="38CC55AC" w14:textId="77777777" w:rsidR="00C06F84" w:rsidRPr="00597732" w:rsidRDefault="00C06F84" w:rsidP="00C06F84">
      <w:pPr>
        <w:pStyle w:val="PL"/>
        <w:rPr>
          <w:rFonts w:cs="Courier New"/>
          <w:szCs w:val="16"/>
          <w:lang w:eastAsia="zh-CN"/>
        </w:rPr>
      </w:pPr>
      <w:r w:rsidRPr="00597732">
        <w:rPr>
          <w:rFonts w:cs="Courier New"/>
          <w:szCs w:val="16"/>
          <w:lang w:eastAsia="zh-CN"/>
        </w:rPr>
        <w:t>#include &lt;NotificationIRPNotifications.idl&gt;</w:t>
      </w:r>
    </w:p>
    <w:p w14:paraId="11FF7410" w14:textId="77777777" w:rsidR="00C06F84" w:rsidRPr="00597732" w:rsidRDefault="00C06F84" w:rsidP="00C06F84">
      <w:pPr>
        <w:pStyle w:val="PL"/>
        <w:rPr>
          <w:rFonts w:cs="Courier New"/>
          <w:szCs w:val="16"/>
          <w:lang w:eastAsia="zh-CN"/>
        </w:rPr>
      </w:pPr>
    </w:p>
    <w:p w14:paraId="101455B8" w14:textId="77777777" w:rsidR="00C06F84" w:rsidRPr="00597732" w:rsidRDefault="00C06F84" w:rsidP="00C06F84">
      <w:pPr>
        <w:pStyle w:val="PL"/>
        <w:rPr>
          <w:rFonts w:cs="Courier New"/>
          <w:szCs w:val="16"/>
          <w:lang w:eastAsia="zh-CN"/>
        </w:rPr>
      </w:pPr>
      <w:r w:rsidRPr="00597732">
        <w:rPr>
          <w:rFonts w:cs="Courier New"/>
          <w:szCs w:val="16"/>
          <w:lang w:eastAsia="zh-CN"/>
        </w:rPr>
        <w:t>// This statement must appear after all include statements</w:t>
      </w:r>
    </w:p>
    <w:p w14:paraId="77292764" w14:textId="77777777" w:rsidR="00C06F84" w:rsidRPr="00597732" w:rsidRDefault="00C06F84" w:rsidP="00C06F84">
      <w:pPr>
        <w:pStyle w:val="PL"/>
        <w:rPr>
          <w:rFonts w:cs="Courier New"/>
          <w:szCs w:val="16"/>
          <w:lang w:eastAsia="zh-CN"/>
        </w:rPr>
      </w:pPr>
      <w:r w:rsidRPr="00597732">
        <w:rPr>
          <w:rFonts w:cs="Courier New"/>
          <w:szCs w:val="16"/>
          <w:lang w:eastAsia="zh-CN"/>
        </w:rPr>
        <w:t>#pragma prefix "3gppsa5.org"</w:t>
      </w:r>
    </w:p>
    <w:p w14:paraId="00D92656" w14:textId="77777777" w:rsidR="00C06F84" w:rsidRPr="00597732" w:rsidRDefault="00C06F84" w:rsidP="00C06F84">
      <w:pPr>
        <w:pStyle w:val="PL"/>
        <w:rPr>
          <w:rFonts w:cs="Courier New"/>
          <w:szCs w:val="16"/>
          <w:lang w:eastAsia="zh-CN"/>
        </w:rPr>
      </w:pPr>
    </w:p>
    <w:p w14:paraId="25A06039" w14:textId="77777777" w:rsidR="00C06F84" w:rsidRPr="00597732" w:rsidRDefault="00C06F84" w:rsidP="00C06F84">
      <w:pPr>
        <w:pStyle w:val="PL"/>
        <w:rPr>
          <w:rFonts w:cs="Courier New"/>
          <w:szCs w:val="16"/>
          <w:lang w:eastAsia="zh-CN"/>
        </w:rPr>
      </w:pPr>
      <w:r w:rsidRPr="00597732">
        <w:rPr>
          <w:rFonts w:cs="Courier New"/>
          <w:szCs w:val="16"/>
          <w:lang w:eastAsia="zh-CN"/>
        </w:rPr>
        <w:t>/* ## Module: DeltaSynchron</w:t>
      </w:r>
      <w:r>
        <w:rPr>
          <w:rFonts w:cs="Courier New"/>
          <w:szCs w:val="16"/>
          <w:lang w:eastAsia="zh-CN"/>
        </w:rPr>
        <w:t>iza</w:t>
      </w:r>
      <w:r w:rsidRPr="00597732">
        <w:rPr>
          <w:rFonts w:cs="Courier New"/>
          <w:szCs w:val="16"/>
          <w:lang w:eastAsia="zh-CN"/>
        </w:rPr>
        <w:t>tionNotifications</w:t>
      </w:r>
    </w:p>
    <w:p w14:paraId="14984047" w14:textId="77777777" w:rsidR="00C06F84" w:rsidRPr="00597732" w:rsidRDefault="00C06F84" w:rsidP="00C06F84">
      <w:pPr>
        <w:pStyle w:val="PL"/>
        <w:rPr>
          <w:rFonts w:cs="Courier New"/>
          <w:szCs w:val="16"/>
          <w:lang w:eastAsia="zh-CN"/>
        </w:rPr>
      </w:pPr>
      <w:r w:rsidRPr="00597732">
        <w:rPr>
          <w:rFonts w:cs="Courier New"/>
          <w:szCs w:val="16"/>
          <w:lang w:eastAsia="zh-CN"/>
        </w:rPr>
        <w:t>This contains the specification of notifications of Delta Synchron</w:t>
      </w:r>
      <w:r>
        <w:rPr>
          <w:rFonts w:cs="Courier New"/>
          <w:szCs w:val="16"/>
          <w:lang w:eastAsia="zh-CN"/>
        </w:rPr>
        <w:t>iza</w:t>
      </w:r>
      <w:r w:rsidRPr="00597732">
        <w:rPr>
          <w:rFonts w:cs="Courier New"/>
          <w:szCs w:val="16"/>
          <w:lang w:eastAsia="zh-CN"/>
        </w:rPr>
        <w:t>tion.</w:t>
      </w:r>
    </w:p>
    <w:p w14:paraId="2FE6B368" w14:textId="77777777" w:rsidR="00C06F84" w:rsidRPr="00597732" w:rsidRDefault="00C06F84" w:rsidP="00C06F84">
      <w:pPr>
        <w:pStyle w:val="PL"/>
        <w:rPr>
          <w:rFonts w:cs="Courier New"/>
          <w:szCs w:val="16"/>
          <w:lang w:eastAsia="zh-CN"/>
        </w:rPr>
      </w:pPr>
      <w:r w:rsidRPr="00597732">
        <w:rPr>
          <w:rFonts w:cs="Courier New"/>
          <w:szCs w:val="16"/>
          <w:lang w:eastAsia="zh-CN"/>
        </w:rPr>
        <w:t>==========================================================================</w:t>
      </w:r>
    </w:p>
    <w:p w14:paraId="407D632D" w14:textId="77777777" w:rsidR="00C06F84" w:rsidRPr="00597732" w:rsidRDefault="00C06F84" w:rsidP="00C06F84">
      <w:pPr>
        <w:pStyle w:val="PL"/>
        <w:rPr>
          <w:rFonts w:cs="Courier New"/>
          <w:szCs w:val="16"/>
          <w:lang w:eastAsia="zh-CN"/>
        </w:rPr>
      </w:pPr>
      <w:r w:rsidRPr="00597732">
        <w:rPr>
          <w:rFonts w:cs="Courier New"/>
          <w:szCs w:val="16"/>
          <w:lang w:eastAsia="zh-CN"/>
        </w:rPr>
        <w:t>*/</w:t>
      </w:r>
    </w:p>
    <w:p w14:paraId="255294FF" w14:textId="77777777" w:rsidR="00C06F84" w:rsidRPr="00597732" w:rsidRDefault="00C06F84" w:rsidP="00C06F84">
      <w:pPr>
        <w:pStyle w:val="PL"/>
        <w:rPr>
          <w:rFonts w:cs="Courier New"/>
          <w:szCs w:val="16"/>
          <w:lang w:eastAsia="zh-CN"/>
        </w:rPr>
      </w:pPr>
      <w:r w:rsidRPr="00597732">
        <w:rPr>
          <w:rFonts w:cs="Courier New"/>
          <w:szCs w:val="16"/>
          <w:lang w:eastAsia="zh-CN"/>
        </w:rPr>
        <w:t>module DeltaSynchron</w:t>
      </w:r>
      <w:r>
        <w:rPr>
          <w:rFonts w:cs="Courier New"/>
          <w:szCs w:val="16"/>
          <w:lang w:eastAsia="zh-CN"/>
        </w:rPr>
        <w:t>iza</w:t>
      </w:r>
      <w:r w:rsidRPr="00597732">
        <w:rPr>
          <w:rFonts w:cs="Courier New"/>
          <w:szCs w:val="16"/>
          <w:lang w:eastAsia="zh-CN"/>
        </w:rPr>
        <w:t>tionNotifications</w:t>
      </w:r>
    </w:p>
    <w:p w14:paraId="6C2ABC1F" w14:textId="77777777" w:rsidR="00C06F84" w:rsidRPr="00597732" w:rsidRDefault="00C06F84" w:rsidP="00C06F84">
      <w:pPr>
        <w:pStyle w:val="PL"/>
        <w:rPr>
          <w:rFonts w:cs="Courier New"/>
          <w:szCs w:val="16"/>
          <w:lang w:eastAsia="zh-CN"/>
        </w:rPr>
      </w:pPr>
      <w:r w:rsidRPr="00597732">
        <w:rPr>
          <w:rFonts w:cs="Courier New"/>
          <w:szCs w:val="16"/>
          <w:lang w:eastAsia="zh-CN"/>
        </w:rPr>
        <w:t>{</w:t>
      </w:r>
    </w:p>
    <w:p w14:paraId="3E7FE806" w14:textId="77777777" w:rsidR="00C06F84" w:rsidRPr="00597732" w:rsidRDefault="00C06F84" w:rsidP="00C06F84">
      <w:pPr>
        <w:pStyle w:val="PL"/>
        <w:rPr>
          <w:rFonts w:cs="Courier New"/>
          <w:szCs w:val="16"/>
          <w:lang w:eastAsia="zh-CN"/>
        </w:rPr>
      </w:pPr>
    </w:p>
    <w:p w14:paraId="4BF50446" w14:textId="77777777" w:rsidR="00C06F84" w:rsidRPr="00597732" w:rsidRDefault="00C06F84" w:rsidP="00C06F84">
      <w:pPr>
        <w:pStyle w:val="PL"/>
        <w:rPr>
          <w:rFonts w:cs="Courier New"/>
          <w:szCs w:val="16"/>
          <w:lang w:eastAsia="zh-CN"/>
        </w:rPr>
      </w:pPr>
      <w:r w:rsidRPr="00597732">
        <w:rPr>
          <w:rFonts w:cs="Courier New"/>
          <w:szCs w:val="16"/>
          <w:lang w:eastAsia="zh-CN"/>
        </w:rPr>
        <w:t xml:space="preserve">   /* Constant definitions for the NotifyDeltaSynchOfInstancesDeactivated notification */</w:t>
      </w:r>
    </w:p>
    <w:p w14:paraId="11B1BFF5" w14:textId="77777777" w:rsidR="00C06F84" w:rsidRPr="00597732" w:rsidRDefault="00C06F84" w:rsidP="00C06F84">
      <w:pPr>
        <w:pStyle w:val="PL"/>
        <w:rPr>
          <w:rFonts w:cs="Courier New"/>
          <w:szCs w:val="16"/>
          <w:lang w:eastAsia="zh-CN"/>
        </w:rPr>
      </w:pPr>
    </w:p>
    <w:p w14:paraId="6B1DDB44" w14:textId="77777777" w:rsidR="00C06F84" w:rsidRPr="00597732" w:rsidRDefault="00C06F84" w:rsidP="00C06F84">
      <w:pPr>
        <w:pStyle w:val="PL"/>
        <w:rPr>
          <w:rFonts w:cs="Courier New"/>
          <w:szCs w:val="16"/>
          <w:lang w:eastAsia="zh-CN"/>
        </w:rPr>
      </w:pPr>
      <w:r w:rsidRPr="00597732">
        <w:rPr>
          <w:rFonts w:cs="Courier New"/>
          <w:szCs w:val="16"/>
          <w:lang w:eastAsia="zh-CN"/>
        </w:rPr>
        <w:t xml:space="preserve">   interface notifyDeltaSynchOfInstancesDeactivated: NotificationIRPNotifications::Notify</w:t>
      </w:r>
    </w:p>
    <w:p w14:paraId="7371A18F" w14:textId="77777777" w:rsidR="00C06F84" w:rsidRPr="00597732" w:rsidRDefault="00C06F84" w:rsidP="00C06F84">
      <w:pPr>
        <w:pStyle w:val="PL"/>
        <w:rPr>
          <w:rFonts w:cs="Courier New"/>
          <w:szCs w:val="16"/>
          <w:lang w:eastAsia="zh-CN"/>
        </w:rPr>
      </w:pPr>
      <w:r w:rsidRPr="00597732">
        <w:rPr>
          <w:rFonts w:cs="Courier New"/>
          <w:szCs w:val="16"/>
          <w:lang w:eastAsia="zh-CN"/>
        </w:rPr>
        <w:t xml:space="preserve">   {</w:t>
      </w:r>
    </w:p>
    <w:p w14:paraId="694FCD7A" w14:textId="77777777" w:rsidR="00C06F84" w:rsidRPr="00597732" w:rsidRDefault="00C06F84" w:rsidP="00C06F84">
      <w:pPr>
        <w:pStyle w:val="PL"/>
        <w:rPr>
          <w:rFonts w:cs="Courier New"/>
          <w:szCs w:val="16"/>
          <w:lang w:eastAsia="zh-CN"/>
        </w:rPr>
      </w:pPr>
      <w:r w:rsidRPr="00597732">
        <w:rPr>
          <w:rFonts w:cs="Courier New"/>
          <w:szCs w:val="16"/>
          <w:lang w:eastAsia="zh-CN"/>
        </w:rPr>
        <w:t xml:space="preserve">      const string EVENT_TYPE = "notifyStatusOfDeltaSynchron</w:t>
      </w:r>
      <w:r>
        <w:rPr>
          <w:rFonts w:cs="Courier New"/>
          <w:szCs w:val="16"/>
          <w:lang w:eastAsia="zh-CN"/>
        </w:rPr>
        <w:t>iza</w:t>
      </w:r>
      <w:r w:rsidRPr="00597732">
        <w:rPr>
          <w:rFonts w:cs="Courier New"/>
          <w:szCs w:val="16"/>
          <w:lang w:eastAsia="zh-CN"/>
        </w:rPr>
        <w:t>tion";</w:t>
      </w:r>
    </w:p>
    <w:p w14:paraId="358ABC21" w14:textId="77777777" w:rsidR="00C06F84" w:rsidRPr="00597732" w:rsidRDefault="00C06F84" w:rsidP="00C06F84">
      <w:pPr>
        <w:pStyle w:val="PL"/>
        <w:rPr>
          <w:rFonts w:cs="Courier New"/>
          <w:szCs w:val="16"/>
          <w:lang w:eastAsia="zh-CN"/>
        </w:rPr>
      </w:pPr>
    </w:p>
    <w:p w14:paraId="26600CAA" w14:textId="77777777" w:rsidR="00C06F84" w:rsidRPr="00597732" w:rsidRDefault="00C06F84" w:rsidP="00C06F84">
      <w:pPr>
        <w:pStyle w:val="PL"/>
        <w:rPr>
          <w:rFonts w:cs="Courier New"/>
          <w:szCs w:val="16"/>
          <w:lang w:eastAsia="zh-CN"/>
        </w:rPr>
      </w:pPr>
      <w:r w:rsidRPr="00597732">
        <w:rPr>
          <w:rFonts w:cs="Courier New"/>
          <w:szCs w:val="16"/>
          <w:lang w:eastAsia="zh-CN"/>
        </w:rPr>
        <w:t xml:space="preserve">      /**</w:t>
      </w:r>
    </w:p>
    <w:p w14:paraId="4DD2A4F5" w14:textId="77777777" w:rsidR="00C06F84" w:rsidRPr="00597732" w:rsidRDefault="00C06F84" w:rsidP="00C06F84">
      <w:pPr>
        <w:pStyle w:val="PL"/>
        <w:rPr>
          <w:rFonts w:cs="Courier New"/>
          <w:szCs w:val="16"/>
          <w:lang w:eastAsia="zh-CN"/>
        </w:rPr>
      </w:pPr>
      <w:r w:rsidRPr="00597732">
        <w:rPr>
          <w:rFonts w:cs="Courier New"/>
          <w:szCs w:val="16"/>
          <w:lang w:eastAsia="zh-CN"/>
        </w:rPr>
        <w:t xml:space="preserve">      * This constant defines the name of the ManagerReference property,</w:t>
      </w:r>
    </w:p>
    <w:p w14:paraId="250F249F" w14:textId="77777777" w:rsidR="00C06F84" w:rsidRPr="00597732" w:rsidRDefault="00C06F84" w:rsidP="00C06F84">
      <w:pPr>
        <w:pStyle w:val="PL"/>
        <w:rPr>
          <w:rFonts w:cs="Courier New"/>
          <w:szCs w:val="16"/>
          <w:lang w:eastAsia="zh-CN"/>
        </w:rPr>
      </w:pPr>
      <w:r w:rsidRPr="00597732">
        <w:rPr>
          <w:rFonts w:cs="Courier New"/>
          <w:szCs w:val="16"/>
          <w:lang w:eastAsia="zh-CN"/>
        </w:rPr>
        <w:t xml:space="preserve">      * which is transported in the filterable_body fields.</w:t>
      </w:r>
    </w:p>
    <w:p w14:paraId="50FCA487" w14:textId="77777777" w:rsidR="00C06F84" w:rsidRPr="00597732" w:rsidRDefault="00C06F84" w:rsidP="00C06F84">
      <w:pPr>
        <w:pStyle w:val="PL"/>
        <w:rPr>
          <w:rFonts w:cs="Courier New"/>
          <w:szCs w:val="16"/>
          <w:lang w:eastAsia="zh-CN"/>
        </w:rPr>
      </w:pPr>
      <w:r w:rsidRPr="00597732">
        <w:rPr>
          <w:rFonts w:cs="Courier New"/>
          <w:szCs w:val="16"/>
          <w:lang w:eastAsia="zh-CN"/>
        </w:rPr>
        <w:t xml:space="preserve">      * The data type for the value of this property is</w:t>
      </w:r>
    </w:p>
    <w:p w14:paraId="0740B4CD" w14:textId="77777777" w:rsidR="00C06F84" w:rsidRPr="00597732" w:rsidRDefault="00C06F84" w:rsidP="00C06F84">
      <w:pPr>
        <w:pStyle w:val="PL"/>
        <w:rPr>
          <w:rFonts w:cs="Courier New"/>
          <w:szCs w:val="16"/>
          <w:lang w:eastAsia="zh-CN"/>
        </w:rPr>
      </w:pPr>
      <w:r w:rsidRPr="00597732">
        <w:rPr>
          <w:rFonts w:cs="Courier New"/>
          <w:szCs w:val="16"/>
          <w:lang w:eastAsia="zh-CN"/>
        </w:rPr>
        <w:t xml:space="preserve">      * DeltaSynchron</w:t>
      </w:r>
      <w:r>
        <w:rPr>
          <w:rFonts w:cs="Courier New"/>
          <w:szCs w:val="16"/>
          <w:lang w:eastAsia="zh-CN"/>
        </w:rPr>
        <w:t>iza</w:t>
      </w:r>
      <w:r w:rsidRPr="00597732">
        <w:rPr>
          <w:rFonts w:cs="Courier New"/>
          <w:szCs w:val="16"/>
          <w:lang w:eastAsia="zh-CN"/>
        </w:rPr>
        <w:t>tionConstDefs::ManagerReferenceConditional.</w:t>
      </w:r>
    </w:p>
    <w:p w14:paraId="5864C336" w14:textId="77777777" w:rsidR="00C06F84" w:rsidRPr="00597732" w:rsidRDefault="00C06F84" w:rsidP="00C06F84">
      <w:pPr>
        <w:pStyle w:val="PL"/>
        <w:rPr>
          <w:rFonts w:cs="Courier New"/>
          <w:szCs w:val="16"/>
          <w:lang w:eastAsia="zh-CN"/>
        </w:rPr>
      </w:pPr>
      <w:r w:rsidRPr="00597732">
        <w:rPr>
          <w:rFonts w:cs="Courier New"/>
          <w:szCs w:val="16"/>
          <w:lang w:eastAsia="zh-CN"/>
        </w:rPr>
        <w:t xml:space="preserve">      */</w:t>
      </w:r>
    </w:p>
    <w:p w14:paraId="2CA1C4F0" w14:textId="77777777" w:rsidR="00C06F84" w:rsidRPr="00597732" w:rsidRDefault="00C06F84" w:rsidP="00C06F84">
      <w:pPr>
        <w:pStyle w:val="PL"/>
        <w:rPr>
          <w:rFonts w:cs="Courier New"/>
          <w:szCs w:val="16"/>
          <w:lang w:eastAsia="zh-CN"/>
        </w:rPr>
      </w:pPr>
      <w:r w:rsidRPr="00597732">
        <w:rPr>
          <w:rFonts w:cs="Courier New"/>
          <w:szCs w:val="16"/>
          <w:lang w:eastAsia="zh-CN"/>
        </w:rPr>
        <w:t xml:space="preserve">      const string MANAGER_REFERENCE =</w:t>
      </w:r>
    </w:p>
    <w:p w14:paraId="550CE841" w14:textId="77777777" w:rsidR="00C06F84" w:rsidRPr="00597732" w:rsidRDefault="00C06F84" w:rsidP="00C06F84">
      <w:pPr>
        <w:pStyle w:val="PL"/>
        <w:rPr>
          <w:rFonts w:cs="Courier New"/>
          <w:szCs w:val="16"/>
          <w:lang w:eastAsia="zh-CN"/>
        </w:rPr>
      </w:pPr>
      <w:r w:rsidRPr="00597732">
        <w:rPr>
          <w:rFonts w:cs="Courier New"/>
          <w:szCs w:val="16"/>
          <w:lang w:eastAsia="zh-CN"/>
        </w:rPr>
        <w:t xml:space="preserve">         DeltaSynchron</w:t>
      </w:r>
      <w:r>
        <w:rPr>
          <w:rFonts w:cs="Courier New"/>
          <w:szCs w:val="16"/>
          <w:lang w:eastAsia="zh-CN"/>
        </w:rPr>
        <w:t>iza</w:t>
      </w:r>
      <w:r w:rsidRPr="00597732">
        <w:rPr>
          <w:rFonts w:cs="Courier New"/>
          <w:szCs w:val="16"/>
          <w:lang w:eastAsia="zh-CN"/>
        </w:rPr>
        <w:t>tionConstDefs::AttributeNameValue::MANAGER_REFERENCE;</w:t>
      </w:r>
    </w:p>
    <w:p w14:paraId="6B36E0E0" w14:textId="77777777" w:rsidR="00C06F84" w:rsidRPr="00597732" w:rsidRDefault="00C06F84" w:rsidP="00C06F84">
      <w:pPr>
        <w:pStyle w:val="PL"/>
        <w:rPr>
          <w:rFonts w:cs="Courier New"/>
          <w:szCs w:val="16"/>
          <w:lang w:eastAsia="zh-CN"/>
        </w:rPr>
      </w:pPr>
    </w:p>
    <w:p w14:paraId="335DD45B" w14:textId="77777777" w:rsidR="00C06F84" w:rsidRPr="00597732" w:rsidRDefault="00C06F84" w:rsidP="00C06F84">
      <w:pPr>
        <w:pStyle w:val="PL"/>
        <w:rPr>
          <w:rFonts w:cs="Courier New"/>
          <w:szCs w:val="16"/>
          <w:lang w:eastAsia="zh-CN"/>
        </w:rPr>
      </w:pPr>
      <w:r w:rsidRPr="00597732">
        <w:rPr>
          <w:rFonts w:cs="Courier New"/>
          <w:szCs w:val="16"/>
          <w:lang w:eastAsia="zh-CN"/>
        </w:rPr>
        <w:t xml:space="preserve">      /**</w:t>
      </w:r>
    </w:p>
    <w:p w14:paraId="31A87EF3" w14:textId="77777777" w:rsidR="00C06F84" w:rsidRPr="00597732" w:rsidRDefault="00C06F84" w:rsidP="00C06F84">
      <w:pPr>
        <w:pStyle w:val="PL"/>
        <w:rPr>
          <w:rFonts w:cs="Courier New"/>
          <w:szCs w:val="16"/>
          <w:lang w:eastAsia="zh-CN"/>
        </w:rPr>
      </w:pPr>
      <w:r w:rsidRPr="00597732">
        <w:rPr>
          <w:rFonts w:cs="Courier New"/>
          <w:szCs w:val="16"/>
          <w:lang w:eastAsia="zh-CN"/>
        </w:rPr>
        <w:t xml:space="preserve">      * This constant defines the name of the </w:t>
      </w:r>
      <w:r w:rsidRPr="00597732">
        <w:t>DeltaSynchStatusForCMData</w:t>
      </w:r>
      <w:r w:rsidRPr="00597732">
        <w:rPr>
          <w:rFonts w:cs="Courier New"/>
          <w:szCs w:val="16"/>
          <w:lang w:eastAsia="zh-CN"/>
        </w:rPr>
        <w:t xml:space="preserve"> property,</w:t>
      </w:r>
    </w:p>
    <w:p w14:paraId="281B0C97" w14:textId="77777777" w:rsidR="00C06F84" w:rsidRPr="00597732" w:rsidRDefault="00C06F84" w:rsidP="00C06F84">
      <w:pPr>
        <w:pStyle w:val="PL"/>
        <w:rPr>
          <w:rFonts w:cs="Courier New"/>
          <w:szCs w:val="16"/>
          <w:lang w:eastAsia="zh-CN"/>
        </w:rPr>
      </w:pPr>
      <w:r w:rsidRPr="00597732">
        <w:rPr>
          <w:rFonts w:cs="Courier New"/>
          <w:szCs w:val="16"/>
          <w:lang w:eastAsia="zh-CN"/>
        </w:rPr>
        <w:t xml:space="preserve">      * which is transported in the filterable_body fields.</w:t>
      </w:r>
    </w:p>
    <w:p w14:paraId="30BECE4E" w14:textId="77777777" w:rsidR="00C06F84" w:rsidRPr="00597732" w:rsidRDefault="00C06F84" w:rsidP="00C06F84">
      <w:pPr>
        <w:pStyle w:val="PL"/>
        <w:rPr>
          <w:rFonts w:cs="Courier New"/>
          <w:szCs w:val="16"/>
          <w:lang w:eastAsia="zh-CN"/>
        </w:rPr>
      </w:pPr>
      <w:r w:rsidRPr="00597732">
        <w:rPr>
          <w:rFonts w:cs="Courier New"/>
          <w:szCs w:val="16"/>
          <w:lang w:eastAsia="zh-CN"/>
        </w:rPr>
        <w:t xml:space="preserve">      * The data type for the value of this property is</w:t>
      </w:r>
    </w:p>
    <w:p w14:paraId="22FD4AD3" w14:textId="77777777" w:rsidR="00C06F84" w:rsidRPr="00597732" w:rsidRDefault="00C06F84" w:rsidP="00C06F84">
      <w:pPr>
        <w:pStyle w:val="PL"/>
        <w:rPr>
          <w:rFonts w:cs="Courier New"/>
          <w:szCs w:val="16"/>
          <w:lang w:eastAsia="zh-CN"/>
        </w:rPr>
      </w:pPr>
      <w:r w:rsidRPr="00597732">
        <w:rPr>
          <w:rFonts w:cs="Courier New"/>
          <w:szCs w:val="16"/>
          <w:lang w:eastAsia="zh-CN"/>
        </w:rPr>
        <w:t xml:space="preserve">      * DeltaSynchron</w:t>
      </w:r>
      <w:r>
        <w:rPr>
          <w:rFonts w:cs="Courier New"/>
          <w:szCs w:val="16"/>
          <w:lang w:eastAsia="zh-CN"/>
        </w:rPr>
        <w:t>iza</w:t>
      </w:r>
      <w:r w:rsidRPr="00597732">
        <w:rPr>
          <w:rFonts w:cs="Courier New"/>
          <w:szCs w:val="16"/>
          <w:lang w:eastAsia="zh-CN"/>
        </w:rPr>
        <w:t>tionConstDefs::</w:t>
      </w:r>
      <w:r w:rsidRPr="00597732">
        <w:t>DeltaSynchStatus</w:t>
      </w:r>
      <w:r w:rsidRPr="00597732">
        <w:rPr>
          <w:rFonts w:cs="Courier New"/>
          <w:szCs w:val="16"/>
          <w:lang w:eastAsia="zh-CN"/>
        </w:rPr>
        <w:t>.</w:t>
      </w:r>
    </w:p>
    <w:p w14:paraId="6A2C34E0" w14:textId="77777777" w:rsidR="00C06F84" w:rsidRPr="00597732" w:rsidRDefault="00C06F84" w:rsidP="00C06F84">
      <w:pPr>
        <w:pStyle w:val="PL"/>
        <w:rPr>
          <w:rFonts w:cs="Courier New"/>
          <w:szCs w:val="16"/>
          <w:lang w:eastAsia="zh-CN"/>
        </w:rPr>
      </w:pPr>
      <w:r w:rsidRPr="00597732">
        <w:rPr>
          <w:rFonts w:cs="Courier New"/>
          <w:szCs w:val="16"/>
          <w:lang w:eastAsia="zh-CN"/>
        </w:rPr>
        <w:t xml:space="preserve">      */</w:t>
      </w:r>
    </w:p>
    <w:p w14:paraId="3CF5665E" w14:textId="77777777" w:rsidR="00C06F84" w:rsidRPr="00597732" w:rsidRDefault="00C06F84" w:rsidP="00C06F84">
      <w:pPr>
        <w:pStyle w:val="PL"/>
        <w:rPr>
          <w:rFonts w:cs="Courier New"/>
          <w:szCs w:val="16"/>
          <w:lang w:eastAsia="zh-CN"/>
        </w:rPr>
      </w:pPr>
      <w:r w:rsidRPr="00597732">
        <w:rPr>
          <w:rFonts w:cs="Courier New"/>
          <w:szCs w:val="16"/>
          <w:lang w:eastAsia="zh-CN"/>
        </w:rPr>
        <w:t xml:space="preserve">      const string </w:t>
      </w:r>
      <w:r w:rsidRPr="00597732">
        <w:t>DELTA_SYNCH_STATUS_FOR_CMDATA</w:t>
      </w:r>
      <w:r w:rsidRPr="00597732">
        <w:rPr>
          <w:rFonts w:cs="Courier New"/>
          <w:szCs w:val="16"/>
          <w:lang w:eastAsia="zh-CN"/>
        </w:rPr>
        <w:t xml:space="preserve"> =</w:t>
      </w:r>
    </w:p>
    <w:p w14:paraId="2D64FAB1" w14:textId="77777777" w:rsidR="00C06F84" w:rsidRPr="00597732" w:rsidRDefault="00C06F84" w:rsidP="00C06F84">
      <w:pPr>
        <w:pStyle w:val="PL"/>
        <w:rPr>
          <w:rFonts w:cs="Courier New"/>
          <w:szCs w:val="16"/>
          <w:lang w:eastAsia="zh-CN"/>
        </w:rPr>
      </w:pPr>
      <w:r w:rsidRPr="00597732">
        <w:rPr>
          <w:rFonts w:cs="Courier New"/>
          <w:szCs w:val="16"/>
          <w:lang w:eastAsia="zh-CN"/>
        </w:rPr>
        <w:t xml:space="preserve">         DeltaSynchron</w:t>
      </w:r>
      <w:r>
        <w:rPr>
          <w:rFonts w:cs="Courier New"/>
          <w:szCs w:val="16"/>
          <w:lang w:eastAsia="zh-CN"/>
        </w:rPr>
        <w:t>iza</w:t>
      </w:r>
      <w:r w:rsidRPr="00597732">
        <w:rPr>
          <w:rFonts w:cs="Courier New"/>
          <w:szCs w:val="16"/>
          <w:lang w:eastAsia="zh-CN"/>
        </w:rPr>
        <w:t>tionConstDefs::AttributeNameValue::</w:t>
      </w:r>
      <w:r w:rsidRPr="00597732">
        <w:t>DELTA_SYNCH_STATUS_FOR_CMDATA</w:t>
      </w:r>
      <w:r w:rsidRPr="00597732">
        <w:rPr>
          <w:rFonts w:cs="Courier New"/>
          <w:szCs w:val="16"/>
          <w:lang w:eastAsia="zh-CN"/>
        </w:rPr>
        <w:t>;</w:t>
      </w:r>
    </w:p>
    <w:p w14:paraId="15F22A46" w14:textId="77777777" w:rsidR="00C06F84" w:rsidRPr="00597732" w:rsidRDefault="00C06F84" w:rsidP="00C06F84">
      <w:pPr>
        <w:pStyle w:val="PL"/>
        <w:rPr>
          <w:rFonts w:cs="Courier New"/>
          <w:szCs w:val="16"/>
          <w:lang w:eastAsia="zh-CN"/>
        </w:rPr>
      </w:pPr>
    </w:p>
    <w:p w14:paraId="064C8E55" w14:textId="77777777" w:rsidR="00C06F84" w:rsidRPr="00597732" w:rsidRDefault="00C06F84" w:rsidP="00C06F84">
      <w:pPr>
        <w:pStyle w:val="PL"/>
        <w:rPr>
          <w:rFonts w:cs="Courier New"/>
          <w:szCs w:val="16"/>
          <w:lang w:eastAsia="zh-CN"/>
        </w:rPr>
      </w:pPr>
      <w:r w:rsidRPr="00597732">
        <w:rPr>
          <w:rFonts w:cs="Courier New"/>
          <w:szCs w:val="16"/>
          <w:lang w:eastAsia="zh-CN"/>
        </w:rPr>
        <w:t xml:space="preserve">      /**</w:t>
      </w:r>
    </w:p>
    <w:p w14:paraId="41FD109F" w14:textId="77777777" w:rsidR="00C06F84" w:rsidRPr="00597732" w:rsidRDefault="00C06F84" w:rsidP="00C06F84">
      <w:pPr>
        <w:pStyle w:val="PL"/>
        <w:rPr>
          <w:rFonts w:cs="Courier New"/>
          <w:szCs w:val="16"/>
          <w:lang w:eastAsia="zh-CN"/>
        </w:rPr>
      </w:pPr>
      <w:r w:rsidRPr="00597732">
        <w:rPr>
          <w:rFonts w:cs="Courier New"/>
          <w:szCs w:val="16"/>
          <w:lang w:eastAsia="zh-CN"/>
        </w:rPr>
        <w:t xml:space="preserve">      * This constant defines the name of the </w:t>
      </w:r>
      <w:r w:rsidRPr="00597732">
        <w:t>DeltaSynchStatusForAlarmData</w:t>
      </w:r>
      <w:r w:rsidRPr="00597732">
        <w:rPr>
          <w:rFonts w:cs="Courier New"/>
          <w:szCs w:val="16"/>
          <w:lang w:eastAsia="zh-CN"/>
        </w:rPr>
        <w:t xml:space="preserve"> property,</w:t>
      </w:r>
    </w:p>
    <w:p w14:paraId="24737104" w14:textId="77777777" w:rsidR="00C06F84" w:rsidRPr="00597732" w:rsidRDefault="00C06F84" w:rsidP="00C06F84">
      <w:pPr>
        <w:pStyle w:val="PL"/>
        <w:rPr>
          <w:rFonts w:cs="Courier New"/>
          <w:szCs w:val="16"/>
          <w:lang w:eastAsia="zh-CN"/>
        </w:rPr>
      </w:pPr>
      <w:r w:rsidRPr="00597732">
        <w:rPr>
          <w:rFonts w:cs="Courier New"/>
          <w:szCs w:val="16"/>
          <w:lang w:eastAsia="zh-CN"/>
        </w:rPr>
        <w:t xml:space="preserve">      * which is transported in the filterable_body fields.</w:t>
      </w:r>
    </w:p>
    <w:p w14:paraId="7BC36457" w14:textId="77777777" w:rsidR="00C06F84" w:rsidRPr="00597732" w:rsidRDefault="00C06F84" w:rsidP="00C06F84">
      <w:pPr>
        <w:pStyle w:val="PL"/>
        <w:rPr>
          <w:rFonts w:cs="Courier New"/>
          <w:szCs w:val="16"/>
          <w:lang w:eastAsia="zh-CN"/>
        </w:rPr>
      </w:pPr>
      <w:r w:rsidRPr="00597732">
        <w:rPr>
          <w:rFonts w:cs="Courier New"/>
          <w:szCs w:val="16"/>
          <w:lang w:eastAsia="zh-CN"/>
        </w:rPr>
        <w:t xml:space="preserve">      * The data type for the value of this property is</w:t>
      </w:r>
    </w:p>
    <w:p w14:paraId="11ED5F29" w14:textId="77777777" w:rsidR="00C06F84" w:rsidRPr="00597732" w:rsidRDefault="00C06F84" w:rsidP="00C06F84">
      <w:pPr>
        <w:pStyle w:val="PL"/>
        <w:rPr>
          <w:rFonts w:cs="Courier New"/>
          <w:szCs w:val="16"/>
          <w:lang w:eastAsia="zh-CN"/>
        </w:rPr>
      </w:pPr>
      <w:r w:rsidRPr="00597732">
        <w:rPr>
          <w:rFonts w:cs="Courier New"/>
          <w:szCs w:val="16"/>
          <w:lang w:eastAsia="zh-CN"/>
        </w:rPr>
        <w:t xml:space="preserve">      * DeltaSynchron</w:t>
      </w:r>
      <w:r>
        <w:rPr>
          <w:rFonts w:cs="Courier New"/>
          <w:szCs w:val="16"/>
          <w:lang w:eastAsia="zh-CN"/>
        </w:rPr>
        <w:t>iza</w:t>
      </w:r>
      <w:r w:rsidRPr="00597732">
        <w:rPr>
          <w:rFonts w:cs="Courier New"/>
          <w:szCs w:val="16"/>
          <w:lang w:eastAsia="zh-CN"/>
        </w:rPr>
        <w:t>tionConstDefs::</w:t>
      </w:r>
      <w:r w:rsidRPr="00597732">
        <w:t>DeltaSynchStatus</w:t>
      </w:r>
      <w:r w:rsidRPr="00597732">
        <w:rPr>
          <w:rFonts w:cs="Courier New"/>
          <w:szCs w:val="16"/>
          <w:lang w:eastAsia="zh-CN"/>
        </w:rPr>
        <w:t>.</w:t>
      </w:r>
    </w:p>
    <w:p w14:paraId="5A685D9E" w14:textId="77777777" w:rsidR="00C06F84" w:rsidRPr="00597732" w:rsidRDefault="00C06F84" w:rsidP="00C06F84">
      <w:pPr>
        <w:pStyle w:val="PL"/>
        <w:rPr>
          <w:rFonts w:cs="Courier New"/>
          <w:szCs w:val="16"/>
          <w:lang w:eastAsia="zh-CN"/>
        </w:rPr>
      </w:pPr>
      <w:r w:rsidRPr="00597732">
        <w:rPr>
          <w:rFonts w:cs="Courier New"/>
          <w:szCs w:val="16"/>
          <w:lang w:eastAsia="zh-CN"/>
        </w:rPr>
        <w:t xml:space="preserve">      */</w:t>
      </w:r>
    </w:p>
    <w:p w14:paraId="70DC594D" w14:textId="77777777" w:rsidR="00C06F84" w:rsidRPr="00597732" w:rsidRDefault="00C06F84" w:rsidP="00C06F84">
      <w:pPr>
        <w:pStyle w:val="PL"/>
        <w:rPr>
          <w:rFonts w:cs="Courier New"/>
          <w:szCs w:val="16"/>
          <w:lang w:eastAsia="zh-CN"/>
        </w:rPr>
      </w:pPr>
      <w:r w:rsidRPr="00597732">
        <w:rPr>
          <w:rFonts w:cs="Courier New"/>
          <w:szCs w:val="16"/>
          <w:lang w:eastAsia="zh-CN"/>
        </w:rPr>
        <w:t xml:space="preserve">      const string </w:t>
      </w:r>
      <w:r w:rsidRPr="00597732">
        <w:t>DELTA_SYNCH_STATUS_FOR_ALARM_CMDATA</w:t>
      </w:r>
      <w:r w:rsidRPr="00597732">
        <w:rPr>
          <w:rFonts w:cs="Courier New"/>
          <w:szCs w:val="16"/>
          <w:lang w:eastAsia="zh-CN"/>
        </w:rPr>
        <w:t xml:space="preserve"> =</w:t>
      </w:r>
    </w:p>
    <w:p w14:paraId="505AD62F" w14:textId="77777777" w:rsidR="00C06F84" w:rsidRPr="00597732" w:rsidRDefault="00C06F84" w:rsidP="00C06F84">
      <w:pPr>
        <w:pStyle w:val="PL"/>
        <w:rPr>
          <w:rFonts w:cs="Courier New"/>
          <w:szCs w:val="16"/>
          <w:lang w:eastAsia="zh-CN"/>
        </w:rPr>
      </w:pPr>
      <w:r w:rsidRPr="00597732">
        <w:rPr>
          <w:rFonts w:cs="Courier New"/>
          <w:szCs w:val="16"/>
          <w:lang w:eastAsia="zh-CN"/>
        </w:rPr>
        <w:t xml:space="preserve">         DeltaSynchron</w:t>
      </w:r>
      <w:r>
        <w:rPr>
          <w:rFonts w:cs="Courier New"/>
          <w:szCs w:val="16"/>
          <w:lang w:eastAsia="zh-CN"/>
        </w:rPr>
        <w:t>iza</w:t>
      </w:r>
      <w:r w:rsidRPr="00597732">
        <w:rPr>
          <w:rFonts w:cs="Courier New"/>
          <w:szCs w:val="16"/>
          <w:lang w:eastAsia="zh-CN"/>
        </w:rPr>
        <w:t>tionConstDefs::AttributeNameValue::</w:t>
      </w:r>
      <w:r w:rsidRPr="00597732">
        <w:t>DELTA_SYNCH_STATUS_FOR_ALARM_DATA</w:t>
      </w:r>
      <w:r w:rsidRPr="00597732">
        <w:rPr>
          <w:rFonts w:cs="Courier New"/>
          <w:szCs w:val="16"/>
          <w:lang w:eastAsia="zh-CN"/>
        </w:rPr>
        <w:t>;</w:t>
      </w:r>
    </w:p>
    <w:p w14:paraId="47D7A29D" w14:textId="77777777" w:rsidR="00C06F84" w:rsidRPr="00597732" w:rsidRDefault="00C06F84" w:rsidP="00C06F84">
      <w:pPr>
        <w:pStyle w:val="PL"/>
        <w:rPr>
          <w:rFonts w:cs="Courier New"/>
          <w:szCs w:val="16"/>
          <w:lang w:eastAsia="zh-CN"/>
        </w:rPr>
      </w:pPr>
    </w:p>
    <w:p w14:paraId="36863D33" w14:textId="77777777" w:rsidR="00C06F84" w:rsidRPr="00597732" w:rsidRDefault="00C06F84" w:rsidP="00C06F84">
      <w:pPr>
        <w:pStyle w:val="PL"/>
        <w:rPr>
          <w:rFonts w:cs="Courier New"/>
          <w:szCs w:val="16"/>
          <w:lang w:eastAsia="zh-CN"/>
        </w:rPr>
      </w:pPr>
      <w:r w:rsidRPr="00597732">
        <w:rPr>
          <w:rFonts w:cs="Courier New"/>
          <w:szCs w:val="16"/>
          <w:lang w:eastAsia="zh-CN"/>
        </w:rPr>
        <w:t xml:space="preserve">   };</w:t>
      </w:r>
    </w:p>
    <w:p w14:paraId="56E69109" w14:textId="77777777" w:rsidR="00C06F84" w:rsidRPr="00597732" w:rsidRDefault="00C06F84" w:rsidP="00C06F84">
      <w:pPr>
        <w:pStyle w:val="PL"/>
        <w:rPr>
          <w:rFonts w:cs="Courier New"/>
          <w:szCs w:val="16"/>
          <w:lang w:eastAsia="zh-CN"/>
        </w:rPr>
      </w:pPr>
    </w:p>
    <w:p w14:paraId="6656F95B" w14:textId="77777777" w:rsidR="00C06F84" w:rsidRPr="00597732" w:rsidRDefault="00C06F84" w:rsidP="00C06F84">
      <w:pPr>
        <w:pStyle w:val="PL"/>
        <w:rPr>
          <w:rFonts w:cs="Courier New"/>
          <w:szCs w:val="16"/>
          <w:lang w:eastAsia="zh-CN"/>
        </w:rPr>
      </w:pPr>
    </w:p>
    <w:p w14:paraId="31A91843" w14:textId="77777777" w:rsidR="00C06F84" w:rsidRPr="00597732" w:rsidRDefault="00C06F84" w:rsidP="00C06F84">
      <w:pPr>
        <w:pStyle w:val="PL"/>
        <w:rPr>
          <w:rFonts w:cs="Courier New"/>
          <w:szCs w:val="16"/>
          <w:lang w:eastAsia="zh-CN"/>
        </w:rPr>
      </w:pPr>
    </w:p>
    <w:p w14:paraId="3F149403" w14:textId="77777777" w:rsidR="00C06F84" w:rsidRPr="00597732" w:rsidRDefault="00C06F84" w:rsidP="00C06F84">
      <w:pPr>
        <w:pStyle w:val="PL"/>
        <w:rPr>
          <w:rFonts w:cs="Courier New"/>
          <w:szCs w:val="16"/>
          <w:lang w:eastAsia="zh-CN"/>
        </w:rPr>
      </w:pPr>
      <w:r w:rsidRPr="00597732">
        <w:rPr>
          <w:rFonts w:cs="Courier New"/>
          <w:szCs w:val="16"/>
          <w:lang w:eastAsia="zh-CN"/>
        </w:rPr>
        <w:t xml:space="preserve">   /* Constant definitions for the notifyNewDeltaSynchPoint notification */</w:t>
      </w:r>
    </w:p>
    <w:p w14:paraId="137F107B" w14:textId="77777777" w:rsidR="00C06F84" w:rsidRPr="00597732" w:rsidRDefault="00C06F84" w:rsidP="00C06F84">
      <w:pPr>
        <w:pStyle w:val="PL"/>
        <w:rPr>
          <w:rFonts w:cs="Courier New"/>
          <w:szCs w:val="16"/>
          <w:lang w:eastAsia="zh-CN"/>
        </w:rPr>
      </w:pPr>
    </w:p>
    <w:p w14:paraId="0CA80CEA" w14:textId="77777777" w:rsidR="00C06F84" w:rsidRPr="00597732" w:rsidRDefault="00C06F84" w:rsidP="00C06F84">
      <w:pPr>
        <w:pStyle w:val="PL"/>
        <w:rPr>
          <w:rFonts w:cs="Courier New"/>
          <w:szCs w:val="16"/>
          <w:lang w:eastAsia="zh-CN"/>
        </w:rPr>
      </w:pPr>
      <w:r w:rsidRPr="00597732">
        <w:rPr>
          <w:rFonts w:cs="Courier New"/>
          <w:szCs w:val="16"/>
          <w:lang w:eastAsia="zh-CN"/>
        </w:rPr>
        <w:t xml:space="preserve">   interface notifyNewDeltaSynchPoint: NotificationIRPNotifications::Notify</w:t>
      </w:r>
    </w:p>
    <w:p w14:paraId="26041266" w14:textId="77777777" w:rsidR="00C06F84" w:rsidRPr="00597732" w:rsidRDefault="00C06F84" w:rsidP="00C06F84">
      <w:pPr>
        <w:pStyle w:val="PL"/>
        <w:rPr>
          <w:rFonts w:cs="Courier New"/>
          <w:szCs w:val="16"/>
          <w:lang w:eastAsia="zh-CN"/>
        </w:rPr>
      </w:pPr>
      <w:r w:rsidRPr="00597732">
        <w:rPr>
          <w:rFonts w:cs="Courier New"/>
          <w:szCs w:val="16"/>
          <w:lang w:eastAsia="zh-CN"/>
        </w:rPr>
        <w:t xml:space="preserve">   {</w:t>
      </w:r>
    </w:p>
    <w:p w14:paraId="05429F09" w14:textId="77777777" w:rsidR="00C06F84" w:rsidRPr="00597732" w:rsidRDefault="00C06F84" w:rsidP="00C06F84">
      <w:pPr>
        <w:pStyle w:val="PL"/>
        <w:rPr>
          <w:rFonts w:cs="Courier New"/>
          <w:szCs w:val="16"/>
          <w:lang w:eastAsia="zh-CN"/>
        </w:rPr>
      </w:pPr>
      <w:r w:rsidRPr="00597732">
        <w:rPr>
          <w:rFonts w:cs="Courier New"/>
          <w:szCs w:val="16"/>
          <w:lang w:eastAsia="zh-CN"/>
        </w:rPr>
        <w:t xml:space="preserve">      const string EVENT_TYPE = "notifyNewDeltaSynchPoint";</w:t>
      </w:r>
    </w:p>
    <w:p w14:paraId="67DBD6C9" w14:textId="77777777" w:rsidR="00C06F84" w:rsidRPr="00597732" w:rsidRDefault="00C06F84" w:rsidP="00C06F84">
      <w:pPr>
        <w:pStyle w:val="PL"/>
        <w:rPr>
          <w:rFonts w:cs="Courier New"/>
          <w:szCs w:val="16"/>
          <w:lang w:eastAsia="zh-CN"/>
        </w:rPr>
      </w:pPr>
    </w:p>
    <w:p w14:paraId="77CBD7E6" w14:textId="77777777" w:rsidR="00C06F84" w:rsidRPr="00597732" w:rsidRDefault="00C06F84" w:rsidP="00C06F84">
      <w:pPr>
        <w:pStyle w:val="PL"/>
        <w:rPr>
          <w:rFonts w:cs="Courier New"/>
          <w:szCs w:val="16"/>
          <w:lang w:eastAsia="zh-CN"/>
        </w:rPr>
      </w:pPr>
      <w:r w:rsidRPr="00597732">
        <w:rPr>
          <w:rFonts w:cs="Courier New"/>
          <w:szCs w:val="16"/>
          <w:lang w:eastAsia="zh-CN"/>
        </w:rPr>
        <w:t xml:space="preserve">      /**</w:t>
      </w:r>
    </w:p>
    <w:p w14:paraId="62268E8F" w14:textId="77777777" w:rsidR="00C06F84" w:rsidRPr="00597732" w:rsidRDefault="00C06F84" w:rsidP="00C06F84">
      <w:pPr>
        <w:pStyle w:val="PL"/>
        <w:rPr>
          <w:rFonts w:cs="Courier New"/>
          <w:szCs w:val="16"/>
          <w:lang w:eastAsia="zh-CN"/>
        </w:rPr>
      </w:pPr>
      <w:r w:rsidRPr="00597732">
        <w:rPr>
          <w:rFonts w:cs="Courier New"/>
          <w:szCs w:val="16"/>
          <w:lang w:eastAsia="zh-CN"/>
        </w:rPr>
        <w:t xml:space="preserve">      * This constant defines the name of the </w:t>
      </w:r>
      <w:r>
        <w:rPr>
          <w:rFonts w:cs="Courier New"/>
          <w:szCs w:val="16"/>
          <w:lang w:eastAsia="zh-CN"/>
        </w:rPr>
        <w:t>AgentOr</w:t>
      </w:r>
      <w:r w:rsidRPr="00597732">
        <w:rPr>
          <w:rFonts w:cs="Courier New"/>
          <w:szCs w:val="16"/>
          <w:lang w:eastAsia="zh-CN"/>
        </w:rPr>
        <w:t>ManagerReference property,</w:t>
      </w:r>
    </w:p>
    <w:p w14:paraId="7C37F576" w14:textId="77777777" w:rsidR="00C06F84" w:rsidRPr="00597732" w:rsidRDefault="00C06F84" w:rsidP="00C06F84">
      <w:pPr>
        <w:pStyle w:val="PL"/>
        <w:rPr>
          <w:rFonts w:cs="Courier New"/>
          <w:szCs w:val="16"/>
          <w:lang w:eastAsia="zh-CN"/>
        </w:rPr>
      </w:pPr>
      <w:r w:rsidRPr="00597732">
        <w:rPr>
          <w:rFonts w:cs="Courier New"/>
          <w:szCs w:val="16"/>
          <w:lang w:eastAsia="zh-CN"/>
        </w:rPr>
        <w:t xml:space="preserve">      * which is transported in the filterable_body fields.</w:t>
      </w:r>
    </w:p>
    <w:p w14:paraId="09D0B731" w14:textId="77777777" w:rsidR="00C06F84" w:rsidRPr="00597732" w:rsidRDefault="00C06F84" w:rsidP="00C06F84">
      <w:pPr>
        <w:pStyle w:val="PL"/>
        <w:rPr>
          <w:rFonts w:cs="Courier New"/>
          <w:szCs w:val="16"/>
          <w:lang w:eastAsia="zh-CN"/>
        </w:rPr>
      </w:pPr>
      <w:r w:rsidRPr="00597732">
        <w:rPr>
          <w:rFonts w:cs="Courier New"/>
          <w:szCs w:val="16"/>
          <w:lang w:eastAsia="zh-CN"/>
        </w:rPr>
        <w:t xml:space="preserve">      * The data type for the value of this property is</w:t>
      </w:r>
    </w:p>
    <w:p w14:paraId="27108814" w14:textId="77777777" w:rsidR="00C06F84" w:rsidRPr="00597732" w:rsidRDefault="00C06F84" w:rsidP="00C06F84">
      <w:pPr>
        <w:pStyle w:val="PL"/>
        <w:rPr>
          <w:rFonts w:cs="Courier New"/>
          <w:szCs w:val="16"/>
          <w:lang w:eastAsia="zh-CN"/>
        </w:rPr>
      </w:pPr>
      <w:r w:rsidRPr="00597732">
        <w:rPr>
          <w:rFonts w:cs="Courier New"/>
          <w:szCs w:val="16"/>
          <w:lang w:eastAsia="zh-CN"/>
        </w:rPr>
        <w:t xml:space="preserve">      * DeltaSynchron</w:t>
      </w:r>
      <w:r>
        <w:rPr>
          <w:rFonts w:cs="Courier New"/>
          <w:szCs w:val="16"/>
          <w:lang w:eastAsia="zh-CN"/>
        </w:rPr>
        <w:t>iza</w:t>
      </w:r>
      <w:r w:rsidRPr="00597732">
        <w:rPr>
          <w:rFonts w:cs="Courier New"/>
          <w:szCs w:val="16"/>
          <w:lang w:eastAsia="zh-CN"/>
        </w:rPr>
        <w:t>tionConstDefs::</w:t>
      </w:r>
      <w:r>
        <w:rPr>
          <w:rFonts w:cs="Courier New"/>
          <w:szCs w:val="16"/>
          <w:lang w:eastAsia="zh-CN"/>
        </w:rPr>
        <w:t>AgentOr</w:t>
      </w:r>
      <w:r w:rsidRPr="00597732">
        <w:rPr>
          <w:rFonts w:cs="Courier New"/>
          <w:szCs w:val="16"/>
          <w:lang w:eastAsia="zh-CN"/>
        </w:rPr>
        <w:t>ManagerReference.</w:t>
      </w:r>
    </w:p>
    <w:p w14:paraId="4041205C" w14:textId="77777777" w:rsidR="00C06F84" w:rsidRPr="00597732" w:rsidRDefault="00C06F84" w:rsidP="00C06F84">
      <w:pPr>
        <w:pStyle w:val="PL"/>
        <w:rPr>
          <w:rFonts w:cs="Courier New"/>
          <w:szCs w:val="16"/>
          <w:lang w:eastAsia="zh-CN"/>
        </w:rPr>
      </w:pPr>
      <w:r w:rsidRPr="00597732">
        <w:rPr>
          <w:rFonts w:cs="Courier New"/>
          <w:szCs w:val="16"/>
          <w:lang w:eastAsia="zh-CN"/>
        </w:rPr>
        <w:t xml:space="preserve">      */</w:t>
      </w:r>
    </w:p>
    <w:p w14:paraId="1D835300" w14:textId="77777777" w:rsidR="00C06F84" w:rsidRPr="00597732" w:rsidRDefault="00C06F84" w:rsidP="00C06F84">
      <w:pPr>
        <w:pStyle w:val="PL"/>
        <w:rPr>
          <w:rFonts w:cs="Courier New"/>
          <w:szCs w:val="16"/>
          <w:lang w:eastAsia="zh-CN"/>
        </w:rPr>
      </w:pPr>
      <w:r w:rsidRPr="00597732">
        <w:rPr>
          <w:rFonts w:cs="Courier New"/>
          <w:szCs w:val="16"/>
          <w:lang w:eastAsia="zh-CN"/>
        </w:rPr>
        <w:t xml:space="preserve">      const string </w:t>
      </w:r>
      <w:r>
        <w:rPr>
          <w:rFonts w:cs="Courier New"/>
          <w:szCs w:val="16"/>
          <w:lang w:eastAsia="zh-CN"/>
        </w:rPr>
        <w:t>AGENT_OR_</w:t>
      </w:r>
      <w:r w:rsidRPr="00597732">
        <w:rPr>
          <w:rFonts w:cs="Courier New"/>
          <w:szCs w:val="16"/>
          <w:lang w:eastAsia="zh-CN"/>
        </w:rPr>
        <w:t>MANAGER_REFERENCE =</w:t>
      </w:r>
    </w:p>
    <w:p w14:paraId="5213D7DA" w14:textId="77777777" w:rsidR="00C06F84" w:rsidRPr="00597732" w:rsidRDefault="00C06F84" w:rsidP="00C06F84">
      <w:pPr>
        <w:pStyle w:val="PL"/>
        <w:rPr>
          <w:rFonts w:cs="Courier New"/>
          <w:szCs w:val="16"/>
          <w:lang w:eastAsia="zh-CN"/>
        </w:rPr>
      </w:pPr>
      <w:r w:rsidRPr="00597732">
        <w:rPr>
          <w:rFonts w:cs="Courier New"/>
          <w:szCs w:val="16"/>
          <w:lang w:eastAsia="zh-CN"/>
        </w:rPr>
        <w:t xml:space="preserve">         DeltaSynchron</w:t>
      </w:r>
      <w:r>
        <w:rPr>
          <w:rFonts w:cs="Courier New"/>
          <w:szCs w:val="16"/>
          <w:lang w:eastAsia="zh-CN"/>
        </w:rPr>
        <w:t>iza</w:t>
      </w:r>
      <w:r w:rsidRPr="00597732">
        <w:rPr>
          <w:rFonts w:cs="Courier New"/>
          <w:szCs w:val="16"/>
          <w:lang w:eastAsia="zh-CN"/>
        </w:rPr>
        <w:t>tionConstDefs::AttributeNameValue::</w:t>
      </w:r>
      <w:r>
        <w:rPr>
          <w:rFonts w:cs="Courier New"/>
          <w:szCs w:val="16"/>
          <w:lang w:eastAsia="zh-CN"/>
        </w:rPr>
        <w:t>AGENT_OR_</w:t>
      </w:r>
      <w:r w:rsidRPr="00597732">
        <w:rPr>
          <w:rFonts w:cs="Courier New"/>
          <w:szCs w:val="16"/>
          <w:lang w:eastAsia="zh-CN"/>
        </w:rPr>
        <w:t>MANAGER_REFERENCE;</w:t>
      </w:r>
    </w:p>
    <w:p w14:paraId="5E4CB084" w14:textId="77777777" w:rsidR="00C06F84" w:rsidRPr="00597732" w:rsidRDefault="00C06F84" w:rsidP="00C06F84">
      <w:pPr>
        <w:pStyle w:val="PL"/>
        <w:rPr>
          <w:rFonts w:cs="Courier New"/>
          <w:szCs w:val="16"/>
          <w:lang w:eastAsia="zh-CN"/>
        </w:rPr>
      </w:pPr>
    </w:p>
    <w:p w14:paraId="3F1CAE7D" w14:textId="77777777" w:rsidR="00C06F84" w:rsidRPr="00597732" w:rsidRDefault="00C06F84" w:rsidP="00C06F84">
      <w:pPr>
        <w:pStyle w:val="PL"/>
        <w:rPr>
          <w:rFonts w:cs="Courier New"/>
          <w:szCs w:val="16"/>
          <w:lang w:eastAsia="zh-CN"/>
        </w:rPr>
      </w:pPr>
      <w:r w:rsidRPr="00597732">
        <w:rPr>
          <w:rFonts w:cs="Courier New"/>
          <w:szCs w:val="16"/>
          <w:lang w:eastAsia="zh-CN"/>
        </w:rPr>
        <w:t xml:space="preserve">      /**</w:t>
      </w:r>
    </w:p>
    <w:p w14:paraId="4A5ED8E3" w14:textId="77777777" w:rsidR="00C06F84" w:rsidRPr="00597732" w:rsidRDefault="00C06F84" w:rsidP="00C06F84">
      <w:pPr>
        <w:pStyle w:val="PL"/>
        <w:rPr>
          <w:rFonts w:cs="Courier New"/>
          <w:szCs w:val="16"/>
          <w:lang w:eastAsia="zh-CN"/>
        </w:rPr>
      </w:pPr>
      <w:r w:rsidRPr="00597732">
        <w:rPr>
          <w:rFonts w:cs="Courier New"/>
          <w:szCs w:val="16"/>
          <w:lang w:eastAsia="zh-CN"/>
        </w:rPr>
        <w:t xml:space="preserve">      * This constant defines the name of the </w:t>
      </w:r>
      <w:r w:rsidRPr="00597732">
        <w:t>N</w:t>
      </w:r>
      <w:r w:rsidRPr="00597732">
        <w:rPr>
          <w:rFonts w:hint="eastAsia"/>
        </w:rPr>
        <w:t>ew</w:t>
      </w:r>
      <w:r w:rsidRPr="00597732">
        <w:t>Delta</w:t>
      </w:r>
      <w:r w:rsidRPr="00597732">
        <w:rPr>
          <w:rFonts w:hint="eastAsia"/>
        </w:rPr>
        <w:t>SynchPoint</w:t>
      </w:r>
      <w:r w:rsidRPr="00597732">
        <w:rPr>
          <w:rFonts w:cs="Courier New"/>
          <w:szCs w:val="16"/>
          <w:lang w:eastAsia="zh-CN"/>
        </w:rPr>
        <w:t xml:space="preserve"> property,</w:t>
      </w:r>
    </w:p>
    <w:p w14:paraId="33B35063" w14:textId="77777777" w:rsidR="00C06F84" w:rsidRPr="00597732" w:rsidRDefault="00C06F84" w:rsidP="00C06F84">
      <w:pPr>
        <w:pStyle w:val="PL"/>
        <w:rPr>
          <w:rFonts w:cs="Courier New"/>
          <w:szCs w:val="16"/>
          <w:lang w:eastAsia="zh-CN"/>
        </w:rPr>
      </w:pPr>
      <w:r w:rsidRPr="00597732">
        <w:rPr>
          <w:rFonts w:cs="Courier New"/>
          <w:szCs w:val="16"/>
          <w:lang w:eastAsia="zh-CN"/>
        </w:rPr>
        <w:t xml:space="preserve">      * which is transported in the filterable_body fields.</w:t>
      </w:r>
    </w:p>
    <w:p w14:paraId="011FAA3B" w14:textId="77777777" w:rsidR="00C06F84" w:rsidRPr="00597732" w:rsidRDefault="00C06F84" w:rsidP="00C06F84">
      <w:pPr>
        <w:pStyle w:val="PL"/>
        <w:rPr>
          <w:rFonts w:cs="Courier New"/>
          <w:szCs w:val="16"/>
          <w:lang w:eastAsia="zh-CN"/>
        </w:rPr>
      </w:pPr>
      <w:r w:rsidRPr="00597732">
        <w:rPr>
          <w:rFonts w:cs="Courier New"/>
          <w:szCs w:val="16"/>
          <w:lang w:eastAsia="zh-CN"/>
        </w:rPr>
        <w:lastRenderedPageBreak/>
        <w:t xml:space="preserve">      * The data type for the value of this property is</w:t>
      </w:r>
    </w:p>
    <w:p w14:paraId="36D238C1" w14:textId="77777777" w:rsidR="00C06F84" w:rsidRPr="00597732" w:rsidRDefault="00C06F84" w:rsidP="00C06F84">
      <w:pPr>
        <w:pStyle w:val="PL"/>
        <w:rPr>
          <w:rFonts w:cs="Courier New"/>
          <w:szCs w:val="16"/>
          <w:lang w:eastAsia="zh-CN"/>
        </w:rPr>
      </w:pPr>
      <w:r w:rsidRPr="00597732">
        <w:rPr>
          <w:rFonts w:cs="Courier New"/>
          <w:szCs w:val="16"/>
          <w:lang w:eastAsia="zh-CN"/>
        </w:rPr>
        <w:t xml:space="preserve">      * DeltaSynchron</w:t>
      </w:r>
      <w:r>
        <w:rPr>
          <w:rFonts w:cs="Courier New"/>
          <w:szCs w:val="16"/>
          <w:lang w:eastAsia="zh-CN"/>
        </w:rPr>
        <w:t>iza</w:t>
      </w:r>
      <w:r w:rsidRPr="00597732">
        <w:rPr>
          <w:rFonts w:cs="Courier New"/>
          <w:szCs w:val="16"/>
          <w:lang w:eastAsia="zh-CN"/>
        </w:rPr>
        <w:t>tionConstDefs::</w:t>
      </w:r>
      <w:r w:rsidRPr="00597732">
        <w:t>SynchPoint</w:t>
      </w:r>
      <w:r w:rsidRPr="00597732">
        <w:rPr>
          <w:rFonts w:cs="Courier New"/>
          <w:szCs w:val="16"/>
          <w:lang w:eastAsia="zh-CN"/>
        </w:rPr>
        <w:t>.</w:t>
      </w:r>
    </w:p>
    <w:p w14:paraId="39D81B1B" w14:textId="77777777" w:rsidR="00C06F84" w:rsidRPr="00597732" w:rsidRDefault="00C06F84" w:rsidP="00C06F84">
      <w:pPr>
        <w:pStyle w:val="PL"/>
        <w:rPr>
          <w:rFonts w:cs="Courier New"/>
          <w:szCs w:val="16"/>
          <w:lang w:eastAsia="zh-CN"/>
        </w:rPr>
      </w:pPr>
      <w:r w:rsidRPr="00597732">
        <w:rPr>
          <w:rFonts w:cs="Courier New"/>
          <w:szCs w:val="16"/>
          <w:lang w:eastAsia="zh-CN"/>
        </w:rPr>
        <w:t xml:space="preserve">      */</w:t>
      </w:r>
    </w:p>
    <w:p w14:paraId="3294BBB1" w14:textId="77777777" w:rsidR="00C06F84" w:rsidRPr="00597732" w:rsidRDefault="00C06F84" w:rsidP="00C06F84">
      <w:pPr>
        <w:pStyle w:val="PL"/>
        <w:rPr>
          <w:rFonts w:cs="Courier New"/>
          <w:szCs w:val="16"/>
          <w:lang w:eastAsia="zh-CN"/>
        </w:rPr>
      </w:pPr>
      <w:r w:rsidRPr="00597732">
        <w:rPr>
          <w:rFonts w:cs="Courier New"/>
          <w:szCs w:val="16"/>
          <w:lang w:eastAsia="zh-CN"/>
        </w:rPr>
        <w:t xml:space="preserve">      const string </w:t>
      </w:r>
      <w:r w:rsidRPr="00597732">
        <w:t>NEW_DELTA_SYNCH_POINT</w:t>
      </w:r>
      <w:r w:rsidRPr="00597732">
        <w:rPr>
          <w:rFonts w:cs="Courier New"/>
          <w:szCs w:val="16"/>
          <w:lang w:eastAsia="zh-CN"/>
        </w:rPr>
        <w:t xml:space="preserve"> =</w:t>
      </w:r>
    </w:p>
    <w:p w14:paraId="0EF149D3" w14:textId="77777777" w:rsidR="00C06F84" w:rsidRPr="00597732" w:rsidRDefault="00C06F84" w:rsidP="00C06F84">
      <w:pPr>
        <w:pStyle w:val="PL"/>
        <w:rPr>
          <w:rFonts w:cs="Courier New"/>
          <w:szCs w:val="16"/>
          <w:lang w:eastAsia="zh-CN"/>
        </w:rPr>
      </w:pPr>
      <w:r w:rsidRPr="00597732">
        <w:rPr>
          <w:rFonts w:cs="Courier New"/>
          <w:szCs w:val="16"/>
          <w:lang w:eastAsia="zh-CN"/>
        </w:rPr>
        <w:t xml:space="preserve">         DeltaSynchron</w:t>
      </w:r>
      <w:r>
        <w:rPr>
          <w:rFonts w:cs="Courier New"/>
          <w:szCs w:val="16"/>
          <w:lang w:eastAsia="zh-CN"/>
        </w:rPr>
        <w:t>iza</w:t>
      </w:r>
      <w:r w:rsidRPr="00597732">
        <w:rPr>
          <w:rFonts w:cs="Courier New"/>
          <w:szCs w:val="16"/>
          <w:lang w:eastAsia="zh-CN"/>
        </w:rPr>
        <w:t>tionConstDefs::AttributeNameValue::</w:t>
      </w:r>
      <w:r w:rsidRPr="00597732">
        <w:t>NEW_DELTA_SYNCH_POINT</w:t>
      </w:r>
      <w:r w:rsidRPr="00597732">
        <w:rPr>
          <w:rFonts w:cs="Courier New"/>
          <w:szCs w:val="16"/>
          <w:lang w:eastAsia="zh-CN"/>
        </w:rPr>
        <w:t>;</w:t>
      </w:r>
    </w:p>
    <w:p w14:paraId="59A9D2EE" w14:textId="77777777" w:rsidR="00C06F84" w:rsidRPr="00597732" w:rsidRDefault="00C06F84" w:rsidP="00C06F84">
      <w:pPr>
        <w:pStyle w:val="PL"/>
        <w:rPr>
          <w:rFonts w:cs="Courier New"/>
          <w:szCs w:val="16"/>
          <w:lang w:eastAsia="zh-CN"/>
        </w:rPr>
      </w:pPr>
    </w:p>
    <w:p w14:paraId="630DE5E7" w14:textId="77777777" w:rsidR="00C06F84" w:rsidRPr="00597732" w:rsidRDefault="00C06F84" w:rsidP="00C06F84">
      <w:pPr>
        <w:pStyle w:val="PL"/>
        <w:rPr>
          <w:rFonts w:cs="Courier New"/>
          <w:szCs w:val="16"/>
          <w:lang w:eastAsia="zh-CN"/>
        </w:rPr>
      </w:pPr>
      <w:r w:rsidRPr="00597732">
        <w:rPr>
          <w:rFonts w:cs="Courier New"/>
          <w:szCs w:val="16"/>
          <w:lang w:eastAsia="zh-CN"/>
        </w:rPr>
        <w:t xml:space="preserve">      /**</w:t>
      </w:r>
    </w:p>
    <w:p w14:paraId="2739A8E9" w14:textId="77777777" w:rsidR="00C06F84" w:rsidRPr="00597732" w:rsidRDefault="00C06F84" w:rsidP="00C06F84">
      <w:pPr>
        <w:pStyle w:val="PL"/>
        <w:rPr>
          <w:rFonts w:cs="Courier New"/>
          <w:szCs w:val="16"/>
          <w:lang w:eastAsia="zh-CN"/>
        </w:rPr>
      </w:pPr>
      <w:r w:rsidRPr="00597732">
        <w:rPr>
          <w:rFonts w:cs="Courier New"/>
          <w:szCs w:val="16"/>
          <w:lang w:eastAsia="zh-CN"/>
        </w:rPr>
        <w:t xml:space="preserve">      * This constant defines the name of the </w:t>
      </w:r>
      <w:r>
        <w:t>Requested</w:t>
      </w:r>
      <w:r w:rsidRPr="00597732">
        <w:rPr>
          <w:rFonts w:hint="eastAsia"/>
        </w:rPr>
        <w:t>SynchPoint</w:t>
      </w:r>
      <w:r w:rsidRPr="00597732">
        <w:rPr>
          <w:rFonts w:cs="Courier New"/>
          <w:szCs w:val="16"/>
          <w:lang w:eastAsia="zh-CN"/>
        </w:rPr>
        <w:t xml:space="preserve"> property,</w:t>
      </w:r>
    </w:p>
    <w:p w14:paraId="6A11ABE3" w14:textId="77777777" w:rsidR="00C06F84" w:rsidRPr="00597732" w:rsidRDefault="00C06F84" w:rsidP="00C06F84">
      <w:pPr>
        <w:pStyle w:val="PL"/>
        <w:rPr>
          <w:rFonts w:cs="Courier New"/>
          <w:szCs w:val="16"/>
          <w:lang w:eastAsia="zh-CN"/>
        </w:rPr>
      </w:pPr>
      <w:r w:rsidRPr="00597732">
        <w:rPr>
          <w:rFonts w:cs="Courier New"/>
          <w:szCs w:val="16"/>
          <w:lang w:eastAsia="zh-CN"/>
        </w:rPr>
        <w:t xml:space="preserve">      * which is transported in the filterable_body fields.</w:t>
      </w:r>
    </w:p>
    <w:p w14:paraId="42FC1AFA" w14:textId="77777777" w:rsidR="00C06F84" w:rsidRPr="00597732" w:rsidRDefault="00C06F84" w:rsidP="00C06F84">
      <w:pPr>
        <w:pStyle w:val="PL"/>
        <w:rPr>
          <w:rFonts w:cs="Courier New"/>
          <w:szCs w:val="16"/>
          <w:lang w:eastAsia="zh-CN"/>
        </w:rPr>
      </w:pPr>
      <w:r w:rsidRPr="00597732">
        <w:rPr>
          <w:rFonts w:cs="Courier New"/>
          <w:szCs w:val="16"/>
          <w:lang w:eastAsia="zh-CN"/>
        </w:rPr>
        <w:t xml:space="preserve">      * The data type for the value of this property is</w:t>
      </w:r>
    </w:p>
    <w:p w14:paraId="5CA3B7CB" w14:textId="77777777" w:rsidR="00C06F84" w:rsidRPr="00597732" w:rsidRDefault="00C06F84" w:rsidP="00C06F84">
      <w:pPr>
        <w:pStyle w:val="PL"/>
        <w:rPr>
          <w:rFonts w:cs="Courier New"/>
          <w:szCs w:val="16"/>
          <w:lang w:eastAsia="zh-CN"/>
        </w:rPr>
      </w:pPr>
      <w:r w:rsidRPr="00597732">
        <w:rPr>
          <w:rFonts w:cs="Courier New"/>
          <w:szCs w:val="16"/>
          <w:lang w:eastAsia="zh-CN"/>
        </w:rPr>
        <w:t xml:space="preserve">      * DeltaSynchron</w:t>
      </w:r>
      <w:r>
        <w:rPr>
          <w:rFonts w:cs="Courier New"/>
          <w:szCs w:val="16"/>
          <w:lang w:eastAsia="zh-CN"/>
        </w:rPr>
        <w:t>iza</w:t>
      </w:r>
      <w:r w:rsidRPr="00597732">
        <w:rPr>
          <w:rFonts w:cs="Courier New"/>
          <w:szCs w:val="16"/>
          <w:lang w:eastAsia="zh-CN"/>
        </w:rPr>
        <w:t>tionConstDefs::</w:t>
      </w:r>
      <w:r w:rsidRPr="00597732">
        <w:t>SynchPoint</w:t>
      </w:r>
      <w:r w:rsidRPr="00597732">
        <w:rPr>
          <w:rFonts w:cs="Courier New"/>
          <w:szCs w:val="16"/>
          <w:lang w:eastAsia="zh-CN"/>
        </w:rPr>
        <w:t>.</w:t>
      </w:r>
    </w:p>
    <w:p w14:paraId="0FCED1D2" w14:textId="77777777" w:rsidR="00C06F84" w:rsidRPr="00597732" w:rsidRDefault="00C06F84" w:rsidP="00C06F84">
      <w:pPr>
        <w:pStyle w:val="PL"/>
        <w:rPr>
          <w:rFonts w:cs="Courier New"/>
          <w:szCs w:val="16"/>
          <w:lang w:eastAsia="zh-CN"/>
        </w:rPr>
      </w:pPr>
      <w:r w:rsidRPr="00597732">
        <w:rPr>
          <w:rFonts w:cs="Courier New"/>
          <w:szCs w:val="16"/>
          <w:lang w:eastAsia="zh-CN"/>
        </w:rPr>
        <w:t xml:space="preserve">      */</w:t>
      </w:r>
    </w:p>
    <w:p w14:paraId="0C542E6C" w14:textId="77777777" w:rsidR="00C06F84" w:rsidRPr="00597732" w:rsidRDefault="00C06F84" w:rsidP="00C06F84">
      <w:pPr>
        <w:pStyle w:val="PL"/>
        <w:rPr>
          <w:rFonts w:cs="Courier New"/>
          <w:szCs w:val="16"/>
          <w:lang w:eastAsia="zh-CN"/>
        </w:rPr>
      </w:pPr>
      <w:r w:rsidRPr="00597732">
        <w:rPr>
          <w:rFonts w:cs="Courier New"/>
          <w:szCs w:val="16"/>
          <w:lang w:eastAsia="zh-CN"/>
        </w:rPr>
        <w:t xml:space="preserve">      const string </w:t>
      </w:r>
      <w:r>
        <w:t>REQUESTED</w:t>
      </w:r>
      <w:r w:rsidRPr="00597732">
        <w:t>_SYNCH_POINT</w:t>
      </w:r>
      <w:r w:rsidRPr="00597732">
        <w:rPr>
          <w:rFonts w:cs="Courier New"/>
          <w:szCs w:val="16"/>
          <w:lang w:eastAsia="zh-CN"/>
        </w:rPr>
        <w:t xml:space="preserve"> =</w:t>
      </w:r>
    </w:p>
    <w:p w14:paraId="1485A381" w14:textId="77777777" w:rsidR="00C06F84" w:rsidRPr="00597732" w:rsidRDefault="00C06F84" w:rsidP="00C06F84">
      <w:pPr>
        <w:pStyle w:val="PL"/>
        <w:rPr>
          <w:rFonts w:cs="Courier New"/>
          <w:szCs w:val="16"/>
          <w:lang w:eastAsia="zh-CN"/>
        </w:rPr>
      </w:pPr>
      <w:r w:rsidRPr="00597732">
        <w:rPr>
          <w:rFonts w:cs="Courier New"/>
          <w:szCs w:val="16"/>
          <w:lang w:eastAsia="zh-CN"/>
        </w:rPr>
        <w:t xml:space="preserve">         DeltaSynchron</w:t>
      </w:r>
      <w:r>
        <w:rPr>
          <w:rFonts w:cs="Courier New"/>
          <w:szCs w:val="16"/>
          <w:lang w:eastAsia="zh-CN"/>
        </w:rPr>
        <w:t>iza</w:t>
      </w:r>
      <w:r w:rsidRPr="00597732">
        <w:rPr>
          <w:rFonts w:cs="Courier New"/>
          <w:szCs w:val="16"/>
          <w:lang w:eastAsia="zh-CN"/>
        </w:rPr>
        <w:t>tionConstDefs::AttributeNameValue::</w:t>
      </w:r>
      <w:r>
        <w:t>REQUESTED_</w:t>
      </w:r>
      <w:r w:rsidRPr="00597732">
        <w:t>SYNCH_POINT</w:t>
      </w:r>
      <w:r w:rsidRPr="00597732">
        <w:rPr>
          <w:rFonts w:cs="Courier New"/>
          <w:szCs w:val="16"/>
          <w:lang w:eastAsia="zh-CN"/>
        </w:rPr>
        <w:t>;</w:t>
      </w:r>
    </w:p>
    <w:p w14:paraId="65DE3D2A" w14:textId="77777777" w:rsidR="00C06F84" w:rsidRPr="00597732" w:rsidRDefault="00C06F84" w:rsidP="00C06F84">
      <w:pPr>
        <w:pStyle w:val="PL"/>
        <w:rPr>
          <w:rFonts w:cs="Courier New"/>
          <w:szCs w:val="16"/>
          <w:lang w:eastAsia="zh-CN"/>
        </w:rPr>
      </w:pPr>
    </w:p>
    <w:p w14:paraId="19DD6208" w14:textId="77777777" w:rsidR="00C06F84" w:rsidRPr="00597732" w:rsidRDefault="00C06F84" w:rsidP="00C06F84">
      <w:pPr>
        <w:pStyle w:val="PL"/>
        <w:rPr>
          <w:rFonts w:cs="Courier New"/>
          <w:szCs w:val="16"/>
          <w:lang w:eastAsia="zh-CN"/>
        </w:rPr>
      </w:pPr>
      <w:r w:rsidRPr="00597732">
        <w:rPr>
          <w:rFonts w:cs="Courier New"/>
          <w:szCs w:val="16"/>
          <w:lang w:eastAsia="zh-CN"/>
        </w:rPr>
        <w:t xml:space="preserve">      /**</w:t>
      </w:r>
    </w:p>
    <w:p w14:paraId="5D06845A" w14:textId="77777777" w:rsidR="00C06F84" w:rsidRPr="00597732" w:rsidRDefault="00C06F84" w:rsidP="00C06F84">
      <w:pPr>
        <w:pStyle w:val="PL"/>
        <w:rPr>
          <w:rFonts w:cs="Courier New"/>
          <w:szCs w:val="16"/>
          <w:lang w:eastAsia="zh-CN"/>
        </w:rPr>
      </w:pPr>
      <w:r w:rsidRPr="00597732">
        <w:rPr>
          <w:rFonts w:cs="Courier New"/>
          <w:szCs w:val="16"/>
          <w:lang w:eastAsia="zh-CN"/>
        </w:rPr>
        <w:t xml:space="preserve">      * This constant defines the name of the </w:t>
      </w:r>
      <w:r w:rsidRPr="00597732">
        <w:t>DeltaS</w:t>
      </w:r>
      <w:r w:rsidRPr="00597732">
        <w:rPr>
          <w:rFonts w:hint="eastAsia"/>
        </w:rPr>
        <w:t>ynchPointType</w:t>
      </w:r>
      <w:r w:rsidRPr="00597732">
        <w:rPr>
          <w:rFonts w:cs="Courier New"/>
          <w:szCs w:val="16"/>
          <w:lang w:eastAsia="zh-CN"/>
        </w:rPr>
        <w:t xml:space="preserve"> property,</w:t>
      </w:r>
    </w:p>
    <w:p w14:paraId="5E105A6B" w14:textId="77777777" w:rsidR="00C06F84" w:rsidRPr="00597732" w:rsidRDefault="00C06F84" w:rsidP="00C06F84">
      <w:pPr>
        <w:pStyle w:val="PL"/>
        <w:rPr>
          <w:rFonts w:cs="Courier New"/>
          <w:szCs w:val="16"/>
          <w:lang w:eastAsia="zh-CN"/>
        </w:rPr>
      </w:pPr>
      <w:r w:rsidRPr="00597732">
        <w:rPr>
          <w:rFonts w:cs="Courier New"/>
          <w:szCs w:val="16"/>
          <w:lang w:eastAsia="zh-CN"/>
        </w:rPr>
        <w:t xml:space="preserve">      * which is transported in the filterable_body fields.</w:t>
      </w:r>
    </w:p>
    <w:p w14:paraId="3469A006" w14:textId="77777777" w:rsidR="00C06F84" w:rsidRPr="00597732" w:rsidRDefault="00C06F84" w:rsidP="00C06F84">
      <w:pPr>
        <w:pStyle w:val="PL"/>
        <w:rPr>
          <w:rFonts w:cs="Courier New"/>
          <w:szCs w:val="16"/>
          <w:lang w:eastAsia="zh-CN"/>
        </w:rPr>
      </w:pPr>
      <w:r w:rsidRPr="00597732">
        <w:rPr>
          <w:rFonts w:cs="Courier New"/>
          <w:szCs w:val="16"/>
          <w:lang w:eastAsia="zh-CN"/>
        </w:rPr>
        <w:t xml:space="preserve">      * The data type for the value of this property is</w:t>
      </w:r>
    </w:p>
    <w:p w14:paraId="532CE843" w14:textId="77777777" w:rsidR="00C06F84" w:rsidRPr="00597732" w:rsidRDefault="00C06F84" w:rsidP="00C06F84">
      <w:pPr>
        <w:pStyle w:val="PL"/>
        <w:rPr>
          <w:rFonts w:cs="Courier New"/>
          <w:szCs w:val="16"/>
          <w:lang w:eastAsia="zh-CN"/>
        </w:rPr>
      </w:pPr>
      <w:r w:rsidRPr="00597732">
        <w:rPr>
          <w:rFonts w:cs="Courier New"/>
          <w:szCs w:val="16"/>
          <w:lang w:eastAsia="zh-CN"/>
        </w:rPr>
        <w:t xml:space="preserve">      * DeltaSynchron</w:t>
      </w:r>
      <w:r>
        <w:rPr>
          <w:rFonts w:cs="Courier New"/>
          <w:szCs w:val="16"/>
          <w:lang w:eastAsia="zh-CN"/>
        </w:rPr>
        <w:t>iza</w:t>
      </w:r>
      <w:r w:rsidRPr="00597732">
        <w:rPr>
          <w:rFonts w:cs="Courier New"/>
          <w:szCs w:val="16"/>
          <w:lang w:eastAsia="zh-CN"/>
        </w:rPr>
        <w:t>tionConstDefs::</w:t>
      </w:r>
      <w:r w:rsidRPr="00597732">
        <w:t xml:space="preserve"> DeltaSynchPointType</w:t>
      </w:r>
      <w:r w:rsidRPr="00597732">
        <w:rPr>
          <w:rFonts w:cs="Courier New"/>
          <w:szCs w:val="16"/>
          <w:lang w:eastAsia="zh-CN"/>
        </w:rPr>
        <w:t>.</w:t>
      </w:r>
    </w:p>
    <w:p w14:paraId="7CD72342" w14:textId="77777777" w:rsidR="00C06F84" w:rsidRPr="00597732" w:rsidRDefault="00C06F84" w:rsidP="00C06F84">
      <w:pPr>
        <w:pStyle w:val="PL"/>
        <w:rPr>
          <w:rFonts w:cs="Courier New"/>
          <w:szCs w:val="16"/>
          <w:lang w:eastAsia="zh-CN"/>
        </w:rPr>
      </w:pPr>
      <w:r w:rsidRPr="00597732">
        <w:rPr>
          <w:rFonts w:cs="Courier New"/>
          <w:szCs w:val="16"/>
          <w:lang w:eastAsia="zh-CN"/>
        </w:rPr>
        <w:t xml:space="preserve">      */</w:t>
      </w:r>
    </w:p>
    <w:p w14:paraId="6470A1C5" w14:textId="77777777" w:rsidR="00C06F84" w:rsidRPr="00597732" w:rsidRDefault="00C06F84" w:rsidP="00C06F84">
      <w:pPr>
        <w:pStyle w:val="PL"/>
        <w:rPr>
          <w:rFonts w:cs="Courier New"/>
          <w:szCs w:val="16"/>
          <w:lang w:eastAsia="zh-CN"/>
        </w:rPr>
      </w:pPr>
      <w:r w:rsidRPr="00597732">
        <w:rPr>
          <w:rFonts w:cs="Courier New"/>
          <w:szCs w:val="16"/>
          <w:lang w:eastAsia="zh-CN"/>
        </w:rPr>
        <w:t xml:space="preserve">      const string </w:t>
      </w:r>
      <w:r w:rsidRPr="00597732">
        <w:t>DELTA_SYNCH_POINT_TYPE</w:t>
      </w:r>
      <w:r w:rsidRPr="00597732">
        <w:rPr>
          <w:rFonts w:cs="Courier New"/>
          <w:szCs w:val="16"/>
          <w:lang w:eastAsia="zh-CN"/>
        </w:rPr>
        <w:t xml:space="preserve"> =</w:t>
      </w:r>
    </w:p>
    <w:p w14:paraId="4FFAFA14" w14:textId="77777777" w:rsidR="00C06F84" w:rsidRPr="00597732" w:rsidRDefault="00C06F84" w:rsidP="00C06F84">
      <w:pPr>
        <w:pStyle w:val="PL"/>
        <w:rPr>
          <w:rFonts w:cs="Courier New"/>
          <w:szCs w:val="16"/>
          <w:lang w:eastAsia="zh-CN"/>
        </w:rPr>
      </w:pPr>
      <w:r w:rsidRPr="00597732">
        <w:rPr>
          <w:rFonts w:cs="Courier New"/>
          <w:szCs w:val="16"/>
          <w:lang w:eastAsia="zh-CN"/>
        </w:rPr>
        <w:t xml:space="preserve">         DeltaSynchron</w:t>
      </w:r>
      <w:r>
        <w:rPr>
          <w:rFonts w:cs="Courier New"/>
          <w:szCs w:val="16"/>
          <w:lang w:eastAsia="zh-CN"/>
        </w:rPr>
        <w:t>iza</w:t>
      </w:r>
      <w:r w:rsidRPr="00597732">
        <w:rPr>
          <w:rFonts w:cs="Courier New"/>
          <w:szCs w:val="16"/>
          <w:lang w:eastAsia="zh-CN"/>
        </w:rPr>
        <w:t>tionConstDefs::AttributeNameValue::</w:t>
      </w:r>
      <w:r w:rsidRPr="00597732">
        <w:t>DELTA_SYNCH_POINT_TYPE</w:t>
      </w:r>
      <w:r w:rsidRPr="00597732">
        <w:rPr>
          <w:rFonts w:cs="Courier New"/>
          <w:szCs w:val="16"/>
          <w:lang w:eastAsia="zh-CN"/>
        </w:rPr>
        <w:t>;</w:t>
      </w:r>
    </w:p>
    <w:p w14:paraId="6A58A03D" w14:textId="77777777" w:rsidR="00C06F84" w:rsidRPr="00597732" w:rsidRDefault="00C06F84" w:rsidP="00C06F84">
      <w:pPr>
        <w:pStyle w:val="PL"/>
        <w:rPr>
          <w:rFonts w:cs="Courier New"/>
          <w:szCs w:val="16"/>
          <w:lang w:eastAsia="zh-CN"/>
        </w:rPr>
      </w:pPr>
    </w:p>
    <w:p w14:paraId="65082F3B" w14:textId="77777777" w:rsidR="00C06F84" w:rsidRPr="00283FBF" w:rsidRDefault="00C06F84" w:rsidP="00C06F84">
      <w:pPr>
        <w:pStyle w:val="PL"/>
        <w:rPr>
          <w:rFonts w:cs="Courier New"/>
          <w:szCs w:val="16"/>
          <w:lang w:eastAsia="zh-CN"/>
        </w:rPr>
      </w:pPr>
      <w:r w:rsidRPr="00597732">
        <w:rPr>
          <w:rFonts w:cs="Courier New"/>
          <w:szCs w:val="16"/>
          <w:lang w:eastAsia="zh-CN"/>
        </w:rPr>
        <w:t xml:space="preserve">      </w:t>
      </w:r>
      <w:r w:rsidRPr="00283FBF">
        <w:rPr>
          <w:rFonts w:cs="Courier New"/>
          <w:szCs w:val="16"/>
          <w:lang w:eastAsia="zh-CN"/>
        </w:rPr>
        <w:t>/**</w:t>
      </w:r>
    </w:p>
    <w:p w14:paraId="0608D9EE" w14:textId="77777777" w:rsidR="00C06F84" w:rsidRPr="00283FBF" w:rsidRDefault="00C06F84" w:rsidP="00C06F84">
      <w:pPr>
        <w:pStyle w:val="PL"/>
        <w:rPr>
          <w:rFonts w:cs="Courier New"/>
          <w:szCs w:val="16"/>
          <w:lang w:eastAsia="zh-CN"/>
        </w:rPr>
      </w:pPr>
      <w:r w:rsidRPr="00283FBF">
        <w:rPr>
          <w:rFonts w:cs="Courier New"/>
          <w:szCs w:val="16"/>
          <w:lang w:eastAsia="zh-CN"/>
        </w:rPr>
        <w:t xml:space="preserve">      * This constant defines the name of the </w:t>
      </w:r>
      <w:r w:rsidRPr="00283FBF">
        <w:t>TriggeredByAgentOrManager</w:t>
      </w:r>
      <w:r w:rsidRPr="00283FBF">
        <w:rPr>
          <w:rFonts w:cs="Courier New"/>
          <w:szCs w:val="16"/>
          <w:lang w:eastAsia="zh-CN"/>
        </w:rPr>
        <w:t xml:space="preserve"> property,</w:t>
      </w:r>
    </w:p>
    <w:p w14:paraId="1C9D3DBB" w14:textId="77777777" w:rsidR="00C06F84" w:rsidRPr="00283FBF" w:rsidRDefault="00C06F84" w:rsidP="00C06F84">
      <w:pPr>
        <w:pStyle w:val="PL"/>
        <w:rPr>
          <w:rFonts w:cs="Courier New"/>
          <w:szCs w:val="16"/>
          <w:lang w:eastAsia="zh-CN"/>
        </w:rPr>
      </w:pPr>
      <w:r w:rsidRPr="00283FBF">
        <w:rPr>
          <w:rFonts w:cs="Courier New"/>
          <w:szCs w:val="16"/>
          <w:lang w:eastAsia="zh-CN"/>
        </w:rPr>
        <w:t xml:space="preserve">      * which is transported in the filterable_body fields.</w:t>
      </w:r>
    </w:p>
    <w:p w14:paraId="5755E03C" w14:textId="77777777" w:rsidR="00C06F84" w:rsidRPr="00283FBF" w:rsidRDefault="00C06F84" w:rsidP="00C06F84">
      <w:pPr>
        <w:pStyle w:val="PL"/>
        <w:rPr>
          <w:rFonts w:cs="Courier New"/>
          <w:szCs w:val="16"/>
          <w:lang w:eastAsia="zh-CN"/>
        </w:rPr>
      </w:pPr>
      <w:r w:rsidRPr="00283FBF">
        <w:rPr>
          <w:rFonts w:cs="Courier New"/>
          <w:szCs w:val="16"/>
          <w:lang w:eastAsia="zh-CN"/>
        </w:rPr>
        <w:t xml:space="preserve">      * The data type for the value of this property is</w:t>
      </w:r>
    </w:p>
    <w:p w14:paraId="14884B92" w14:textId="77777777" w:rsidR="00C06F84" w:rsidRPr="00283FBF" w:rsidRDefault="00C06F84" w:rsidP="00C06F84">
      <w:pPr>
        <w:pStyle w:val="PL"/>
        <w:rPr>
          <w:rFonts w:cs="Courier New"/>
          <w:szCs w:val="16"/>
          <w:lang w:eastAsia="zh-CN"/>
        </w:rPr>
      </w:pPr>
      <w:r w:rsidRPr="00283FBF">
        <w:rPr>
          <w:rFonts w:cs="Courier New"/>
          <w:szCs w:val="16"/>
          <w:lang w:eastAsia="zh-CN"/>
        </w:rPr>
        <w:t xml:space="preserve">      * DeltaSynchronizationConstDefs::TriggeredBy.</w:t>
      </w:r>
    </w:p>
    <w:p w14:paraId="4BC7D77C" w14:textId="77777777" w:rsidR="00C06F84" w:rsidRPr="00283FBF" w:rsidRDefault="00C06F84" w:rsidP="00C06F84">
      <w:pPr>
        <w:pStyle w:val="PL"/>
        <w:rPr>
          <w:rFonts w:cs="Courier New"/>
          <w:szCs w:val="16"/>
          <w:lang w:eastAsia="zh-CN"/>
        </w:rPr>
      </w:pPr>
      <w:r w:rsidRPr="00283FBF">
        <w:rPr>
          <w:rFonts w:cs="Courier New"/>
          <w:szCs w:val="16"/>
          <w:lang w:eastAsia="zh-CN"/>
        </w:rPr>
        <w:t xml:space="preserve">      */</w:t>
      </w:r>
    </w:p>
    <w:p w14:paraId="4CA299C5" w14:textId="77777777" w:rsidR="00C06F84" w:rsidRPr="00283FBF" w:rsidRDefault="00C06F84" w:rsidP="00C06F84">
      <w:pPr>
        <w:pStyle w:val="PL"/>
        <w:rPr>
          <w:rFonts w:cs="Courier New"/>
          <w:szCs w:val="16"/>
          <w:lang w:eastAsia="zh-CN"/>
        </w:rPr>
      </w:pPr>
      <w:r w:rsidRPr="00283FBF">
        <w:rPr>
          <w:rFonts w:cs="Courier New"/>
          <w:szCs w:val="16"/>
          <w:lang w:eastAsia="zh-CN"/>
        </w:rPr>
        <w:t xml:space="preserve">      const string </w:t>
      </w:r>
      <w:r w:rsidRPr="00283FBF">
        <w:t>TRIGGERED_BY_AGENT_OR_MANAGER</w:t>
      </w:r>
      <w:r w:rsidRPr="00283FBF">
        <w:rPr>
          <w:rFonts w:cs="Courier New"/>
          <w:szCs w:val="16"/>
          <w:lang w:eastAsia="zh-CN"/>
        </w:rPr>
        <w:t xml:space="preserve"> =</w:t>
      </w:r>
    </w:p>
    <w:p w14:paraId="14F1FFB9" w14:textId="77777777" w:rsidR="00C06F84" w:rsidRPr="00597732" w:rsidRDefault="00C06F84" w:rsidP="00C06F84">
      <w:pPr>
        <w:pStyle w:val="PL"/>
        <w:rPr>
          <w:rFonts w:cs="Courier New"/>
          <w:szCs w:val="16"/>
          <w:lang w:eastAsia="zh-CN"/>
        </w:rPr>
      </w:pPr>
      <w:r w:rsidRPr="00283FBF">
        <w:rPr>
          <w:rFonts w:cs="Courier New"/>
          <w:szCs w:val="16"/>
          <w:lang w:eastAsia="zh-CN"/>
        </w:rPr>
        <w:t xml:space="preserve">         DeltaSynchronizationConstDefs::AttributeNameValue::</w:t>
      </w:r>
      <w:r w:rsidRPr="00283FBF">
        <w:t>TRIGGERED_BY_AGENT_OR_MANAGER</w:t>
      </w:r>
      <w:r w:rsidRPr="00283FBF">
        <w:rPr>
          <w:rFonts w:cs="Courier New"/>
          <w:szCs w:val="16"/>
          <w:lang w:eastAsia="zh-CN"/>
        </w:rPr>
        <w:t>;</w:t>
      </w:r>
    </w:p>
    <w:p w14:paraId="22EC17ED" w14:textId="77777777" w:rsidR="00C06F84" w:rsidRPr="00597732" w:rsidRDefault="00C06F84" w:rsidP="00C06F84">
      <w:pPr>
        <w:pStyle w:val="PL"/>
        <w:rPr>
          <w:rFonts w:cs="Courier New"/>
          <w:szCs w:val="16"/>
          <w:lang w:eastAsia="zh-CN"/>
        </w:rPr>
      </w:pPr>
    </w:p>
    <w:p w14:paraId="565EB005" w14:textId="77777777" w:rsidR="00C06F84" w:rsidRPr="00597732" w:rsidRDefault="00C06F84" w:rsidP="00C06F84">
      <w:pPr>
        <w:pStyle w:val="PL"/>
        <w:rPr>
          <w:rFonts w:cs="Courier New"/>
          <w:szCs w:val="16"/>
          <w:lang w:eastAsia="zh-CN"/>
        </w:rPr>
      </w:pPr>
    </w:p>
    <w:p w14:paraId="09939041" w14:textId="77777777" w:rsidR="00C06F84" w:rsidRPr="00597732" w:rsidRDefault="00C06F84" w:rsidP="00C06F84">
      <w:pPr>
        <w:pStyle w:val="PL"/>
        <w:rPr>
          <w:rFonts w:cs="Courier New"/>
          <w:szCs w:val="16"/>
          <w:lang w:eastAsia="zh-CN"/>
        </w:rPr>
      </w:pPr>
      <w:r w:rsidRPr="00597732">
        <w:rPr>
          <w:rFonts w:cs="Courier New"/>
          <w:szCs w:val="16"/>
          <w:lang w:eastAsia="zh-CN"/>
        </w:rPr>
        <w:t xml:space="preserve">   };</w:t>
      </w:r>
    </w:p>
    <w:p w14:paraId="7D11B852" w14:textId="77777777" w:rsidR="00C06F84" w:rsidRPr="00597732" w:rsidRDefault="00C06F84" w:rsidP="00C06F84">
      <w:pPr>
        <w:pStyle w:val="PL"/>
        <w:rPr>
          <w:rFonts w:cs="Courier New"/>
          <w:szCs w:val="16"/>
          <w:lang w:eastAsia="zh-CN"/>
        </w:rPr>
      </w:pPr>
    </w:p>
    <w:p w14:paraId="2BD91029" w14:textId="77777777" w:rsidR="00C06F84" w:rsidRPr="00597732" w:rsidRDefault="00C06F84" w:rsidP="00C06F84">
      <w:pPr>
        <w:pStyle w:val="PL"/>
        <w:rPr>
          <w:rFonts w:cs="Courier New"/>
          <w:szCs w:val="16"/>
          <w:lang w:eastAsia="zh-CN"/>
        </w:rPr>
      </w:pPr>
    </w:p>
    <w:p w14:paraId="414DBDCD" w14:textId="77777777" w:rsidR="00C06F84" w:rsidRPr="00597732" w:rsidRDefault="00C06F84" w:rsidP="00C06F84">
      <w:pPr>
        <w:pStyle w:val="PL"/>
        <w:rPr>
          <w:rFonts w:cs="Courier New"/>
          <w:szCs w:val="16"/>
          <w:lang w:eastAsia="zh-CN"/>
        </w:rPr>
      </w:pPr>
      <w:r w:rsidRPr="00597732">
        <w:rPr>
          <w:rFonts w:cs="Courier New"/>
          <w:szCs w:val="16"/>
          <w:lang w:eastAsia="zh-CN"/>
        </w:rPr>
        <w:t>};</w:t>
      </w:r>
    </w:p>
    <w:p w14:paraId="5E773132" w14:textId="77777777" w:rsidR="00C06F84" w:rsidRPr="00597732" w:rsidRDefault="00C06F84" w:rsidP="00C06F84">
      <w:pPr>
        <w:pStyle w:val="PL"/>
        <w:rPr>
          <w:rFonts w:cs="Courier New"/>
          <w:szCs w:val="16"/>
          <w:lang w:eastAsia="zh-CN"/>
        </w:rPr>
      </w:pPr>
    </w:p>
    <w:p w14:paraId="1DA72F32" w14:textId="77777777" w:rsidR="00C06F84" w:rsidRPr="00597732" w:rsidRDefault="00C06F84" w:rsidP="00C06F84">
      <w:pPr>
        <w:pStyle w:val="PL"/>
        <w:rPr>
          <w:rFonts w:cs="Courier New"/>
          <w:szCs w:val="16"/>
          <w:lang w:eastAsia="zh-CN"/>
        </w:rPr>
      </w:pPr>
      <w:r w:rsidRPr="00597732">
        <w:rPr>
          <w:rFonts w:cs="Courier New"/>
          <w:szCs w:val="16"/>
          <w:lang w:eastAsia="zh-CN"/>
        </w:rPr>
        <w:t>#endif // _DELTA_SYNCHRON</w:t>
      </w:r>
      <w:r>
        <w:rPr>
          <w:rFonts w:cs="Courier New"/>
          <w:szCs w:val="16"/>
          <w:lang w:eastAsia="zh-CN"/>
        </w:rPr>
        <w:t>IZA</w:t>
      </w:r>
      <w:r w:rsidRPr="00597732">
        <w:rPr>
          <w:rFonts w:cs="Courier New"/>
          <w:szCs w:val="16"/>
          <w:lang w:eastAsia="zh-CN"/>
        </w:rPr>
        <w:t>TION_NOTIFICATIONS_IDL_</w:t>
      </w:r>
    </w:p>
    <w:p w14:paraId="31CA5773" w14:textId="77777777" w:rsidR="00C06F84" w:rsidRPr="00597732" w:rsidRDefault="00C06F84" w:rsidP="00C06F84">
      <w:pPr>
        <w:pStyle w:val="PL"/>
        <w:rPr>
          <w:rFonts w:cs="Courier New"/>
          <w:szCs w:val="16"/>
          <w:lang w:eastAsia="zh-CN"/>
        </w:rPr>
      </w:pPr>
    </w:p>
    <w:p w14:paraId="3A8998CA" w14:textId="77777777" w:rsidR="00E2732B" w:rsidRPr="006F6699" w:rsidRDefault="001B2A52" w:rsidP="00C96D4E">
      <w:pPr>
        <w:pStyle w:val="Heading8"/>
      </w:pPr>
      <w:r>
        <w:br w:type="page"/>
      </w:r>
      <w:bookmarkStart w:id="31" w:name="_Toc335991987"/>
      <w:r w:rsidR="00E2732B" w:rsidRPr="006F6699">
        <w:lastRenderedPageBreak/>
        <w:t>Annex B (normative):</w:t>
      </w:r>
      <w:r w:rsidR="00E2732B" w:rsidRPr="006F6699">
        <w:br/>
        <w:t xml:space="preserve">XML </w:t>
      </w:r>
      <w:r w:rsidR="00123E13">
        <w:t>d</w:t>
      </w:r>
      <w:r w:rsidR="00E2732B" w:rsidRPr="006F6699">
        <w:t>efinitions</w:t>
      </w:r>
      <w:bookmarkEnd w:id="31"/>
    </w:p>
    <w:p w14:paraId="4BB75832" w14:textId="77777777" w:rsidR="00E2732B" w:rsidRPr="004A220D" w:rsidRDefault="00E2732B" w:rsidP="00E2732B">
      <w:r w:rsidRPr="006F6699">
        <w:t xml:space="preserve">This annex contains the </w:t>
      </w:r>
      <w:bookmarkStart w:id="32" w:name="OLE_LINK3"/>
      <w:r w:rsidRPr="006F6699">
        <w:rPr>
          <w:color w:val="000000"/>
        </w:rPr>
        <w:t xml:space="preserve">XML Definitions </w:t>
      </w:r>
      <w:bookmarkEnd w:id="32"/>
      <w:r w:rsidRPr="006F6699">
        <w:rPr>
          <w:color w:val="000000"/>
        </w:rPr>
        <w:t xml:space="preserve">for the </w:t>
      </w:r>
      <w:r w:rsidRPr="004A220D">
        <w:rPr>
          <w:lang w:eastAsia="zh-CN"/>
        </w:rPr>
        <w:t>Delta Synchronisation</w:t>
      </w:r>
      <w:r w:rsidRPr="004A220D">
        <w:rPr>
          <w:b/>
          <w:lang w:eastAsia="zh-CN"/>
        </w:rPr>
        <w:t xml:space="preserve"> </w:t>
      </w:r>
      <w:r w:rsidRPr="004A220D">
        <w:t xml:space="preserve">IRP for the IRP whose semantics is specified in </w:t>
      </w:r>
      <w:r w:rsidRPr="004A220D">
        <w:rPr>
          <w:lang w:eastAsia="zh-CN"/>
        </w:rPr>
        <w:t>Delta Synchronisation</w:t>
      </w:r>
      <w:r w:rsidRPr="004A220D">
        <w:rPr>
          <w:b/>
          <w:lang w:eastAsia="zh-CN"/>
        </w:rPr>
        <w:t xml:space="preserve"> </w:t>
      </w:r>
      <w:r w:rsidRPr="004A220D">
        <w:t>IRP: Information Service (3GPP TS 32.39</w:t>
      </w:r>
      <w:r>
        <w:t>2 [5</w:t>
      </w:r>
      <w:r w:rsidRPr="004A220D">
        <w:t>]).</w:t>
      </w:r>
    </w:p>
    <w:p w14:paraId="53BF55B2" w14:textId="77777777" w:rsidR="00E2732B" w:rsidRPr="004A220D" w:rsidRDefault="00E2732B" w:rsidP="00E2732B">
      <w:pPr>
        <w:rPr>
          <w:snapToGrid w:val="0"/>
        </w:rPr>
      </w:pPr>
      <w:r w:rsidRPr="004A220D">
        <w:rPr>
          <w:snapToGrid w:val="0"/>
        </w:rPr>
        <w:t>This XML Definitions specification defines the XML syntax of the Delta Synchronisation IRP XML Data File.</w:t>
      </w:r>
    </w:p>
    <w:p w14:paraId="6E477E34" w14:textId="77777777" w:rsidR="00E2732B" w:rsidRPr="007F10CC" w:rsidRDefault="00E2732B" w:rsidP="00C96D4E">
      <w:pPr>
        <w:pStyle w:val="Heading1"/>
      </w:pPr>
      <w:bookmarkStart w:id="33" w:name="_Toc335991988"/>
      <w:r>
        <w:t>B.1</w:t>
      </w:r>
      <w:r w:rsidRPr="007F10CC">
        <w:tab/>
        <w:t>Architectural Features</w:t>
      </w:r>
      <w:bookmarkEnd w:id="33"/>
    </w:p>
    <w:p w14:paraId="47C18A59" w14:textId="77777777" w:rsidR="00E2732B" w:rsidRPr="007F10CC" w:rsidRDefault="00E2732B" w:rsidP="00E2732B">
      <w:r w:rsidRPr="007F10CC">
        <w:t xml:space="preserve">The overall architectural feature of </w:t>
      </w:r>
      <w:r w:rsidR="006D3636" w:rsidRPr="004A220D">
        <w:rPr>
          <w:lang w:eastAsia="zh-CN"/>
        </w:rPr>
        <w:t>Delta Synchronisation</w:t>
      </w:r>
      <w:r w:rsidR="006D3636" w:rsidRPr="007F10CC">
        <w:t xml:space="preserve"> </w:t>
      </w:r>
      <w:r w:rsidRPr="007F10CC">
        <w:t>IRP is specified in 3G TS 32.</w:t>
      </w:r>
      <w:r w:rsidR="006D3636">
        <w:rPr>
          <w:rFonts w:hint="eastAsia"/>
          <w:lang w:eastAsia="zh-CN"/>
        </w:rPr>
        <w:t>3</w:t>
      </w:r>
      <w:r w:rsidR="006D3636">
        <w:rPr>
          <w:lang w:eastAsia="zh-CN"/>
        </w:rPr>
        <w:t>9</w:t>
      </w:r>
      <w:r>
        <w:t>2 [</w:t>
      </w:r>
      <w:r>
        <w:rPr>
          <w:rFonts w:hint="eastAsia"/>
          <w:lang w:eastAsia="zh-CN"/>
        </w:rPr>
        <w:t>5</w:t>
      </w:r>
      <w:r w:rsidRPr="00E37772">
        <w:t>]. This</w:t>
      </w:r>
      <w:r w:rsidRPr="007F10CC">
        <w:t xml:space="preserve"> clause specifies features that are specific to the </w:t>
      </w:r>
      <w:r>
        <w:t>XML definitions</w:t>
      </w:r>
      <w:r w:rsidRPr="007F10CC">
        <w:t>.</w:t>
      </w:r>
    </w:p>
    <w:p w14:paraId="66E5631A" w14:textId="77777777" w:rsidR="00E2732B" w:rsidRPr="000B1A36" w:rsidRDefault="00E2732B" w:rsidP="00C96D4E">
      <w:pPr>
        <w:pStyle w:val="Heading2"/>
        <w:rPr>
          <w:lang w:eastAsia="zh-CN"/>
        </w:rPr>
      </w:pPr>
      <w:bookmarkStart w:id="34" w:name="_Toc335991989"/>
      <w:r>
        <w:rPr>
          <w:lang w:eastAsia="zh-CN"/>
        </w:rPr>
        <w:t>B.1.1</w:t>
      </w:r>
      <w:r w:rsidRPr="000B1A36">
        <w:rPr>
          <w:lang w:eastAsia="zh-CN"/>
        </w:rPr>
        <w:tab/>
        <w:t>Syntax for Distinguished Names</w:t>
      </w:r>
      <w:bookmarkEnd w:id="34"/>
    </w:p>
    <w:p w14:paraId="0917D66F" w14:textId="77777777" w:rsidR="00E2732B" w:rsidRDefault="00E2732B" w:rsidP="00E2732B">
      <w:r w:rsidRPr="000B1A36">
        <w:t xml:space="preserve">The </w:t>
      </w:r>
      <w:r>
        <w:t>syntax</w:t>
      </w:r>
      <w:r w:rsidRPr="000B1A36">
        <w:t xml:space="preserve"> of a Distinguished Name is defined in 3GPP TS 32.300 [</w:t>
      </w:r>
      <w:r w:rsidR="006D3636">
        <w:t>21</w:t>
      </w:r>
      <w:r w:rsidRPr="000B1A36">
        <w:t>].</w:t>
      </w:r>
    </w:p>
    <w:p w14:paraId="728A08B5" w14:textId="77777777" w:rsidR="00E2732B" w:rsidRPr="007F10CC" w:rsidRDefault="00E2732B" w:rsidP="00C96D4E">
      <w:pPr>
        <w:pStyle w:val="Heading2"/>
        <w:rPr>
          <w:lang w:eastAsia="zh-CN"/>
        </w:rPr>
      </w:pPr>
      <w:bookmarkStart w:id="35" w:name="_Toc335991990"/>
      <w:r>
        <w:rPr>
          <w:lang w:eastAsia="zh-CN"/>
        </w:rPr>
        <w:t>B.1</w:t>
      </w:r>
      <w:r w:rsidRPr="007F10CC">
        <w:rPr>
          <w:lang w:eastAsia="zh-CN"/>
        </w:rPr>
        <w:t>.</w:t>
      </w:r>
      <w:r>
        <w:rPr>
          <w:lang w:eastAsia="zh-CN"/>
        </w:rPr>
        <w:t>2</w:t>
      </w:r>
      <w:r w:rsidRPr="007F10CC">
        <w:rPr>
          <w:lang w:eastAsia="zh-CN"/>
        </w:rPr>
        <w:tab/>
        <w:t>Notification Services</w:t>
      </w:r>
      <w:bookmarkEnd w:id="35"/>
    </w:p>
    <w:p w14:paraId="347D0449" w14:textId="77777777" w:rsidR="00E2732B" w:rsidRDefault="00E2732B" w:rsidP="00E2732B">
      <w:pPr>
        <w:rPr>
          <w:snapToGrid w:val="0"/>
        </w:rPr>
      </w:pPr>
      <w:r>
        <w:t>This annex</w:t>
      </w:r>
      <w:r w:rsidRPr="007F10CC">
        <w:t xml:space="preserve"> </w:t>
      </w:r>
      <w:r w:rsidRPr="00A01477">
        <w:rPr>
          <w:snapToGrid w:val="0"/>
        </w:rPr>
        <w:t xml:space="preserve">defines the XML syntax of </w:t>
      </w:r>
      <w:r w:rsidR="0009637A" w:rsidRPr="004A220D">
        <w:rPr>
          <w:lang w:eastAsia="zh-CN"/>
        </w:rPr>
        <w:t>Delta Synchronisation</w:t>
      </w:r>
      <w:r w:rsidR="0009637A" w:rsidRPr="00A01477">
        <w:rPr>
          <w:snapToGrid w:val="0"/>
        </w:rPr>
        <w:t xml:space="preserve"> </w:t>
      </w:r>
      <w:r w:rsidRPr="00A01477">
        <w:rPr>
          <w:snapToGrid w:val="0"/>
        </w:rPr>
        <w:t>IRP notifications that is to be used</w:t>
      </w:r>
      <w:r>
        <w:rPr>
          <w:snapToGrid w:val="0"/>
        </w:rPr>
        <w:t xml:space="preserve"> for the </w:t>
      </w:r>
      <w:r w:rsidR="0009637A" w:rsidRPr="004A220D">
        <w:rPr>
          <w:lang w:eastAsia="zh-CN"/>
        </w:rPr>
        <w:t>Delta Synchronisation</w:t>
      </w:r>
      <w:r w:rsidR="0009637A">
        <w:rPr>
          <w:snapToGrid w:val="0"/>
        </w:rPr>
        <w:t xml:space="preserve"> </w:t>
      </w:r>
      <w:r>
        <w:rPr>
          <w:snapToGrid w:val="0"/>
        </w:rPr>
        <w:t>IRP SOAP Solution Set and</w:t>
      </w:r>
      <w:r w:rsidRPr="00A01477">
        <w:rPr>
          <w:snapToGrid w:val="0"/>
        </w:rPr>
        <w:t xml:space="preserve"> in conjunction with Notification Log IRP XML Definitions for Notification Log IRP XML Data File and the</w:t>
      </w:r>
      <w:r w:rsidR="0009637A">
        <w:rPr>
          <w:snapToGrid w:val="0"/>
        </w:rPr>
        <w:t xml:space="preserve"> NL IRP XML Notification Format</w:t>
      </w:r>
      <w:r w:rsidRPr="00E37772">
        <w:rPr>
          <w:snapToGrid w:val="0"/>
        </w:rPr>
        <w:t>.</w:t>
      </w:r>
    </w:p>
    <w:p w14:paraId="3B1A3A2A" w14:textId="77777777" w:rsidR="00E2732B" w:rsidRPr="007F10CC" w:rsidRDefault="00E2732B" w:rsidP="00C96D4E">
      <w:pPr>
        <w:pStyle w:val="Heading2"/>
        <w:rPr>
          <w:lang w:eastAsia="zh-CN"/>
        </w:rPr>
      </w:pPr>
      <w:bookmarkStart w:id="36" w:name="_Toc335991991"/>
      <w:r>
        <w:rPr>
          <w:lang w:eastAsia="zh-CN"/>
        </w:rPr>
        <w:t>B.1</w:t>
      </w:r>
      <w:r w:rsidRPr="007F10CC">
        <w:rPr>
          <w:lang w:eastAsia="zh-CN"/>
        </w:rPr>
        <w:t>.</w:t>
      </w:r>
      <w:r>
        <w:rPr>
          <w:lang w:eastAsia="zh-CN"/>
        </w:rPr>
        <w:t>3</w:t>
      </w:r>
      <w:r w:rsidRPr="007F10CC">
        <w:rPr>
          <w:lang w:eastAsia="zh-CN"/>
        </w:rPr>
        <w:tab/>
      </w:r>
      <w:r>
        <w:rPr>
          <w:lang w:eastAsia="zh-CN"/>
        </w:rPr>
        <w:t xml:space="preserve">IOC </w:t>
      </w:r>
      <w:r w:rsidR="00123E13">
        <w:rPr>
          <w:lang w:eastAsia="zh-CN"/>
        </w:rPr>
        <w:t>d</w:t>
      </w:r>
      <w:r>
        <w:rPr>
          <w:lang w:eastAsia="zh-CN"/>
        </w:rPr>
        <w:t>efinitions</w:t>
      </w:r>
      <w:bookmarkEnd w:id="36"/>
    </w:p>
    <w:p w14:paraId="78362855" w14:textId="77777777" w:rsidR="00E2732B" w:rsidRDefault="00E2732B" w:rsidP="00E2732B">
      <w:pPr>
        <w:rPr>
          <w:snapToGrid w:val="0"/>
        </w:rPr>
      </w:pPr>
      <w:r>
        <w:t>This annex</w:t>
      </w:r>
      <w:r w:rsidRPr="007F10CC">
        <w:t xml:space="preserve"> </w:t>
      </w:r>
      <w:r>
        <w:rPr>
          <w:snapToGrid w:val="0"/>
        </w:rPr>
        <w:t xml:space="preserve">defines the XML syntax for the IOC definitions of the </w:t>
      </w:r>
      <w:r w:rsidR="0009637A" w:rsidRPr="004A220D">
        <w:rPr>
          <w:lang w:eastAsia="zh-CN"/>
        </w:rPr>
        <w:t>Delta Synchronisation</w:t>
      </w:r>
      <w:r w:rsidR="0009637A">
        <w:rPr>
          <w:snapToGrid w:val="0"/>
        </w:rPr>
        <w:t xml:space="preserve"> </w:t>
      </w:r>
      <w:r>
        <w:rPr>
          <w:snapToGrid w:val="0"/>
        </w:rPr>
        <w:t>IRP IS [</w:t>
      </w:r>
      <w:r>
        <w:rPr>
          <w:rFonts w:hint="eastAsia"/>
          <w:snapToGrid w:val="0"/>
          <w:lang w:eastAsia="zh-CN"/>
        </w:rPr>
        <w:t>5</w:t>
      </w:r>
      <w:r w:rsidRPr="00E37772">
        <w:rPr>
          <w:snapToGrid w:val="0"/>
        </w:rPr>
        <w:t>],</w:t>
      </w:r>
      <w:r>
        <w:rPr>
          <w:snapToGrid w:val="0"/>
        </w:rPr>
        <w:t xml:space="preserve"> which are used by the XML definitions for the </w:t>
      </w:r>
      <w:r w:rsidR="0009637A" w:rsidRPr="004A220D">
        <w:rPr>
          <w:lang w:eastAsia="zh-CN"/>
        </w:rPr>
        <w:t>Delta Synchronisation</w:t>
      </w:r>
      <w:r w:rsidR="0009637A">
        <w:rPr>
          <w:snapToGrid w:val="0"/>
        </w:rPr>
        <w:t xml:space="preserve"> </w:t>
      </w:r>
      <w:r>
        <w:rPr>
          <w:snapToGrid w:val="0"/>
        </w:rPr>
        <w:t xml:space="preserve">IRP notifications and the </w:t>
      </w:r>
      <w:r w:rsidR="0009637A" w:rsidRPr="004A220D">
        <w:rPr>
          <w:lang w:eastAsia="zh-CN"/>
        </w:rPr>
        <w:t>Delta Synchronisation</w:t>
      </w:r>
      <w:r w:rsidR="0009637A">
        <w:rPr>
          <w:snapToGrid w:val="0"/>
        </w:rPr>
        <w:t xml:space="preserve"> </w:t>
      </w:r>
      <w:r>
        <w:rPr>
          <w:snapToGrid w:val="0"/>
        </w:rPr>
        <w:t>IRP IS operations.</w:t>
      </w:r>
    </w:p>
    <w:p w14:paraId="50B6453B" w14:textId="77777777" w:rsidR="00E2732B" w:rsidRDefault="00E2732B" w:rsidP="00C96D4E">
      <w:pPr>
        <w:pStyle w:val="Heading1"/>
      </w:pPr>
      <w:bookmarkStart w:id="37" w:name="_Toc335991992"/>
      <w:r>
        <w:t>B.2</w:t>
      </w:r>
      <w:r w:rsidRPr="007F10CC">
        <w:tab/>
        <w:t>Mapping</w:t>
      </w:r>
      <w:bookmarkEnd w:id="37"/>
    </w:p>
    <w:p w14:paraId="7B8AC81D" w14:textId="77777777" w:rsidR="00E2732B" w:rsidRPr="001C5ECE" w:rsidRDefault="00E2732B" w:rsidP="00E2732B">
      <w:r>
        <w:t>Not present in the current version of this specification.</w:t>
      </w:r>
    </w:p>
    <w:p w14:paraId="162BFF04" w14:textId="77777777" w:rsidR="00F055CC" w:rsidRDefault="00F055CC" w:rsidP="00C96D4E">
      <w:pPr>
        <w:pStyle w:val="Heading1"/>
      </w:pPr>
      <w:bookmarkStart w:id="38" w:name="_Toc335991993"/>
      <w:r>
        <w:t>B</w:t>
      </w:r>
      <w:r w:rsidRPr="00A01477">
        <w:t>.</w:t>
      </w:r>
      <w:r>
        <w:t>3</w:t>
      </w:r>
      <w:r w:rsidRPr="00A01477">
        <w:tab/>
      </w:r>
      <w:r>
        <w:t>Solution Set definitions</w:t>
      </w:r>
      <w:bookmarkEnd w:id="38"/>
    </w:p>
    <w:p w14:paraId="30E3074F" w14:textId="77777777" w:rsidR="00A97D61" w:rsidRPr="00A97D61" w:rsidRDefault="00A97D61" w:rsidP="00C96D4E">
      <w:pPr>
        <w:pStyle w:val="Heading2"/>
        <w:rPr>
          <w:lang w:eastAsia="zh-CN"/>
        </w:rPr>
      </w:pPr>
      <w:bookmarkStart w:id="39" w:name="_Toc335991994"/>
      <w:r>
        <w:rPr>
          <w:lang w:eastAsia="zh-CN"/>
        </w:rPr>
        <w:t>B</w:t>
      </w:r>
      <w:r w:rsidRPr="00A01477">
        <w:rPr>
          <w:lang w:eastAsia="zh-CN"/>
        </w:rPr>
        <w:t>.</w:t>
      </w:r>
      <w:r>
        <w:rPr>
          <w:lang w:eastAsia="zh-CN"/>
        </w:rPr>
        <w:t>3.1</w:t>
      </w:r>
      <w:r w:rsidRPr="00A01477">
        <w:rPr>
          <w:lang w:eastAsia="zh-CN"/>
        </w:rPr>
        <w:tab/>
        <w:t xml:space="preserve">XML </w:t>
      </w:r>
      <w:r>
        <w:rPr>
          <w:lang w:eastAsia="zh-CN"/>
        </w:rPr>
        <w:t>d</w:t>
      </w:r>
      <w:r w:rsidRPr="00A01477">
        <w:rPr>
          <w:lang w:eastAsia="zh-CN"/>
        </w:rPr>
        <w:t>efinition</w:t>
      </w:r>
      <w:r>
        <w:rPr>
          <w:lang w:eastAsia="zh-CN"/>
        </w:rPr>
        <w:t xml:space="preserve"> structure</w:t>
      </w:r>
      <w:bookmarkEnd w:id="39"/>
    </w:p>
    <w:p w14:paraId="109C26C9" w14:textId="77777777" w:rsidR="00313A02" w:rsidRPr="004A220D" w:rsidRDefault="00A97D61" w:rsidP="00A97D61">
      <w:r>
        <w:t>Th</w:t>
      </w:r>
      <w:r w:rsidRPr="004A220D">
        <w:t xml:space="preserve">e present document defines the </w:t>
      </w:r>
      <w:r w:rsidRPr="004A220D">
        <w:rPr>
          <w:szCs w:val="36"/>
        </w:rPr>
        <w:t>delta synchronizati</w:t>
      </w:r>
      <w:r>
        <w:rPr>
          <w:lang w:eastAsia="zh-CN"/>
        </w:rPr>
        <w:t>r</w:t>
      </w:r>
      <w:r w:rsidR="00313A02" w:rsidRPr="004A220D">
        <w:rPr>
          <w:szCs w:val="36"/>
        </w:rPr>
        <w:t>on-specific</w:t>
      </w:r>
      <w:r w:rsidR="00313A02" w:rsidRPr="004A220D">
        <w:t xml:space="preserve"> XML schema and element types in </w:t>
      </w:r>
      <w:r w:rsidR="00313A02" w:rsidRPr="004A220D">
        <w:rPr>
          <w:rFonts w:ascii="Courier New" w:hAnsi="Courier New" w:cs="Courier New"/>
        </w:rPr>
        <w:t>deltaSynchForCMData.xsd</w:t>
      </w:r>
      <w:r w:rsidR="00313A02" w:rsidRPr="004A220D">
        <w:t xml:space="preserve"> / </w:t>
      </w:r>
      <w:r w:rsidR="00313A02" w:rsidRPr="004A220D">
        <w:rPr>
          <w:rFonts w:ascii="Courier New" w:hAnsi="Courier New" w:cs="Courier New"/>
        </w:rPr>
        <w:t>deltaSynchForAlarms.xsd</w:t>
      </w:r>
      <w:r w:rsidR="00313A02" w:rsidRPr="004A220D">
        <w:t xml:space="preserve"> which shall be used for the files of which the locations can be supplied as an option in output of operation </w:t>
      </w:r>
      <w:r w:rsidR="00313A02" w:rsidRPr="004A220D">
        <w:rPr>
          <w:rFonts w:ascii="Courier New" w:hAnsi="Courier New" w:cs="Courier New"/>
        </w:rPr>
        <w:t>triggerDeltaSynchOfCMData</w:t>
      </w:r>
      <w:r w:rsidR="00313A02" w:rsidRPr="004A220D">
        <w:t xml:space="preserve"> or </w:t>
      </w:r>
      <w:r w:rsidR="00313A02" w:rsidRPr="004A220D">
        <w:rPr>
          <w:rFonts w:ascii="Courier New" w:hAnsi="Courier New" w:cs="Courier New"/>
        </w:rPr>
        <w:t>triggerDeltaSynchOfAlarms</w:t>
      </w:r>
      <w:r w:rsidR="00C84D3B">
        <w:t xml:space="preserve"> defined in 3GPP TS 32.392 [5</w:t>
      </w:r>
      <w:r w:rsidR="00313A02" w:rsidRPr="004A220D">
        <w:t>].</w:t>
      </w:r>
    </w:p>
    <w:p w14:paraId="5188B2A1" w14:textId="77777777" w:rsidR="00313A02" w:rsidRPr="004A220D" w:rsidRDefault="00313A02" w:rsidP="00313A02">
      <w:r w:rsidRPr="004A220D">
        <w:t>The present schema re-uses the structu</w:t>
      </w:r>
      <w:r w:rsidR="00C84D3B">
        <w:t>re and content of 3GPP TS 32.616 [20</w:t>
      </w:r>
      <w:r w:rsidRPr="004A220D">
        <w:t>] for delta synchronization for CM data and those of 3GPP TS 32.111-</w:t>
      </w:r>
      <w:r w:rsidR="00C84D3B">
        <w:t>6 [19</w:t>
      </w:r>
      <w:r w:rsidRPr="004A220D">
        <w:t>] for delta synchronization for alarm data. The differences or additions are listed here:</w:t>
      </w:r>
    </w:p>
    <w:p w14:paraId="04399A84" w14:textId="77777777" w:rsidR="00313A02" w:rsidRPr="004A220D" w:rsidRDefault="00313A02" w:rsidP="00313A02">
      <w:r w:rsidRPr="004A220D">
        <w:t>For delta synchronization for CM data:</w:t>
      </w:r>
      <w:r w:rsidRPr="004A220D">
        <w:br/>
        <w:t xml:space="preserve">The </w:t>
      </w:r>
      <w:r w:rsidRPr="004A220D">
        <w:rPr>
          <w:rFonts w:ascii="Courier New" w:hAnsi="Courier New"/>
        </w:rPr>
        <w:t>modifier</w:t>
      </w:r>
      <w:r w:rsidRPr="004A220D">
        <w:t xml:space="preserve"> XML attribute specification shall be used as follows: </w:t>
      </w:r>
    </w:p>
    <w:p w14:paraId="30E96D21" w14:textId="77777777" w:rsidR="00313A02" w:rsidRPr="004A220D" w:rsidRDefault="0039038D" w:rsidP="0039038D">
      <w:pPr>
        <w:pStyle w:val="B1"/>
      </w:pPr>
      <w:r>
        <w:rPr>
          <w:rFonts w:ascii="Courier New" w:hAnsi="Courier New" w:cs="Courier New"/>
        </w:rPr>
        <w:t>-</w:t>
      </w:r>
      <w:r>
        <w:rPr>
          <w:rFonts w:ascii="Courier New" w:hAnsi="Courier New" w:cs="Courier New"/>
        </w:rPr>
        <w:tab/>
      </w:r>
      <w:r w:rsidR="00313A02" w:rsidRPr="004A220D">
        <w:rPr>
          <w:rFonts w:ascii="Courier New" w:hAnsi="Courier New" w:cs="Courier New"/>
        </w:rPr>
        <w:t>Create</w:t>
      </w:r>
      <w:r w:rsidR="00313A02" w:rsidRPr="004A220D">
        <w:t xml:space="preserve"> for all created NRM instances </w:t>
      </w:r>
    </w:p>
    <w:p w14:paraId="060C6727" w14:textId="77777777" w:rsidR="00313A02" w:rsidRPr="004A220D" w:rsidRDefault="0039038D" w:rsidP="0039038D">
      <w:pPr>
        <w:pStyle w:val="B1"/>
      </w:pPr>
      <w:r>
        <w:rPr>
          <w:rFonts w:ascii="Courier New" w:hAnsi="Courier New" w:cs="Courier New"/>
        </w:rPr>
        <w:lastRenderedPageBreak/>
        <w:t>-</w:t>
      </w:r>
      <w:r>
        <w:rPr>
          <w:rFonts w:ascii="Courier New" w:hAnsi="Courier New" w:cs="Courier New"/>
        </w:rPr>
        <w:tab/>
      </w:r>
      <w:r w:rsidR="00313A02" w:rsidRPr="004A220D">
        <w:rPr>
          <w:rFonts w:ascii="Courier New" w:hAnsi="Courier New" w:cs="Courier New"/>
        </w:rPr>
        <w:t>Update</w:t>
      </w:r>
      <w:r w:rsidR="00313A02" w:rsidRPr="004A220D">
        <w:t xml:space="preserve"> for all modified NRM instances</w:t>
      </w:r>
    </w:p>
    <w:p w14:paraId="24DE06AE" w14:textId="77777777" w:rsidR="00313A02" w:rsidRPr="004A220D" w:rsidRDefault="0039038D" w:rsidP="0039038D">
      <w:pPr>
        <w:pStyle w:val="B1"/>
      </w:pPr>
      <w:r>
        <w:rPr>
          <w:rFonts w:ascii="Courier New" w:hAnsi="Courier New" w:cs="Courier New"/>
        </w:rPr>
        <w:t>-</w:t>
      </w:r>
      <w:r>
        <w:rPr>
          <w:rFonts w:ascii="Courier New" w:hAnsi="Courier New" w:cs="Courier New"/>
        </w:rPr>
        <w:tab/>
      </w:r>
      <w:r w:rsidR="00313A02" w:rsidRPr="004A220D">
        <w:rPr>
          <w:rFonts w:ascii="Courier New" w:hAnsi="Courier New" w:cs="Courier New"/>
        </w:rPr>
        <w:t>Delete</w:t>
      </w:r>
      <w:r w:rsidR="00313A02" w:rsidRPr="004A220D">
        <w:t xml:space="preserve"> for all deleted NRM instances</w:t>
      </w:r>
    </w:p>
    <w:p w14:paraId="74B30DEF" w14:textId="77777777" w:rsidR="00313A02" w:rsidRPr="004A220D" w:rsidRDefault="00313A02" w:rsidP="00313A02">
      <w:r w:rsidRPr="004A220D">
        <w:t>For delta synchronization for alarm data:</w:t>
      </w:r>
    </w:p>
    <w:p w14:paraId="142A8A08" w14:textId="77777777" w:rsidR="00313A02" w:rsidRPr="004A220D" w:rsidRDefault="0039038D" w:rsidP="0039038D">
      <w:pPr>
        <w:pStyle w:val="B1"/>
      </w:pPr>
      <w:r>
        <w:t>-</w:t>
      </w:r>
      <w:r>
        <w:tab/>
      </w:r>
      <w:r w:rsidR="00313A02" w:rsidRPr="004A220D">
        <w:t xml:space="preserve">Created alarms shall be indicated by content XML elements of </w:t>
      </w:r>
      <w:r w:rsidR="00313A02" w:rsidRPr="004A220D">
        <w:rPr>
          <w:rFonts w:ascii="Courier" w:hAnsi="Courier"/>
          <w:szCs w:val="16"/>
        </w:rPr>
        <w:t>type="</w:t>
      </w:r>
      <w:r w:rsidR="00313A02" w:rsidRPr="004A220D">
        <w:rPr>
          <w:rFonts w:ascii="Courier" w:hAnsi="Courier"/>
          <w:szCs w:val="16"/>
          <w:lang w:eastAsia="zh-CN"/>
        </w:rPr>
        <w:t>xa:</w:t>
      </w:r>
      <w:r w:rsidR="00313A02" w:rsidRPr="004A220D">
        <w:rPr>
          <w:rFonts w:ascii="Courier" w:hAnsi="Courier"/>
          <w:szCs w:val="16"/>
        </w:rPr>
        <w:t>NotifyNewAlarm”</w:t>
      </w:r>
    </w:p>
    <w:p w14:paraId="3EFE004A" w14:textId="77777777" w:rsidR="00313A02" w:rsidRPr="004A220D" w:rsidRDefault="0039038D" w:rsidP="0039038D">
      <w:pPr>
        <w:pStyle w:val="B1"/>
      </w:pPr>
      <w:r>
        <w:t>-</w:t>
      </w:r>
      <w:r>
        <w:tab/>
      </w:r>
      <w:r w:rsidR="00313A02" w:rsidRPr="004A220D">
        <w:t xml:space="preserve">Changed alarms shall be indicated by content XML elements of </w:t>
      </w:r>
      <w:r w:rsidR="00313A02" w:rsidRPr="004A220D">
        <w:rPr>
          <w:rFonts w:ascii="Courier" w:hAnsi="Courier"/>
          <w:szCs w:val="16"/>
        </w:rPr>
        <w:t>type="</w:t>
      </w:r>
      <w:r w:rsidR="00313A02" w:rsidRPr="004A220D">
        <w:rPr>
          <w:rFonts w:ascii="Courier" w:hAnsi="Courier"/>
          <w:szCs w:val="16"/>
          <w:lang w:eastAsia="zh-CN"/>
        </w:rPr>
        <w:t>xa:</w:t>
      </w:r>
      <w:r w:rsidR="00313A02" w:rsidRPr="004A220D">
        <w:rPr>
          <w:rFonts w:ascii="Courier" w:hAnsi="Courier"/>
          <w:szCs w:val="16"/>
        </w:rPr>
        <w:t xml:space="preserve">NotifyChangedAlarm” </w:t>
      </w:r>
      <w:r w:rsidR="00313A02" w:rsidRPr="004A220D">
        <w:t xml:space="preserve">or of </w:t>
      </w:r>
      <w:r w:rsidR="00313A02" w:rsidRPr="004A220D">
        <w:rPr>
          <w:rFonts w:ascii="Courier" w:hAnsi="Courier"/>
          <w:szCs w:val="16"/>
        </w:rPr>
        <w:t>type="</w:t>
      </w:r>
      <w:r w:rsidR="00313A02" w:rsidRPr="004A220D">
        <w:rPr>
          <w:rFonts w:ascii="Courier" w:hAnsi="Courier"/>
          <w:szCs w:val="16"/>
          <w:lang w:eastAsia="zh-CN"/>
        </w:rPr>
        <w:t>xa:</w:t>
      </w:r>
      <w:r w:rsidR="00313A02" w:rsidRPr="004A220D">
        <w:rPr>
          <w:rFonts w:ascii="Courier" w:hAnsi="Courier"/>
          <w:szCs w:val="16"/>
        </w:rPr>
        <w:t xml:space="preserve">NotifyClearedAlarm” </w:t>
      </w:r>
      <w:r w:rsidR="00313A02" w:rsidRPr="004A220D">
        <w:t xml:space="preserve">or of </w:t>
      </w:r>
      <w:r w:rsidR="00313A02" w:rsidRPr="004A220D">
        <w:rPr>
          <w:rFonts w:ascii="Courier" w:hAnsi="Courier"/>
          <w:szCs w:val="16"/>
        </w:rPr>
        <w:t>type="</w:t>
      </w:r>
      <w:r w:rsidR="00313A02" w:rsidRPr="004A220D">
        <w:rPr>
          <w:rFonts w:ascii="Courier" w:hAnsi="Courier"/>
          <w:szCs w:val="16"/>
          <w:lang w:eastAsia="zh-CN"/>
        </w:rPr>
        <w:t>xa:</w:t>
      </w:r>
      <w:r w:rsidR="00313A02" w:rsidRPr="004A220D">
        <w:rPr>
          <w:rFonts w:ascii="Courier" w:hAnsi="Courier"/>
          <w:szCs w:val="16"/>
        </w:rPr>
        <w:t>NotifyComments”</w:t>
      </w:r>
    </w:p>
    <w:p w14:paraId="315DF73E" w14:textId="77777777" w:rsidR="00313A02" w:rsidRPr="00F055CC" w:rsidRDefault="00313A02" w:rsidP="00313A02">
      <w:r w:rsidRPr="004A220D">
        <w:t xml:space="preserve">Deleted alarms shall be indicated by content XML elements of </w:t>
      </w:r>
      <w:r w:rsidRPr="004A220D">
        <w:rPr>
          <w:rFonts w:ascii="Courier" w:hAnsi="Courier"/>
          <w:szCs w:val="16"/>
        </w:rPr>
        <w:t>type="</w:t>
      </w:r>
      <w:r w:rsidRPr="004A220D">
        <w:rPr>
          <w:rFonts w:ascii="Courier" w:hAnsi="Courier"/>
          <w:szCs w:val="16"/>
          <w:lang w:eastAsia="zh-CN"/>
        </w:rPr>
        <w:t>xa:</w:t>
      </w:r>
      <w:r w:rsidRPr="004A220D">
        <w:rPr>
          <w:rFonts w:ascii="Courier" w:hAnsi="Courier"/>
          <w:szCs w:val="16"/>
        </w:rPr>
        <w:t>NotifyAckStateChanged</w:t>
      </w:r>
    </w:p>
    <w:p w14:paraId="7CE2CFA0" w14:textId="77777777" w:rsidR="00C84D3B" w:rsidRPr="004A220D" w:rsidRDefault="00C84D3B" w:rsidP="00C96D4E">
      <w:pPr>
        <w:pStyle w:val="Heading3"/>
      </w:pPr>
      <w:bookmarkStart w:id="40" w:name="_Toc335991995"/>
      <w:r>
        <w:t>B.3.</w:t>
      </w:r>
      <w:r w:rsidR="00A97D61">
        <w:t>1.1</w:t>
      </w:r>
      <w:r w:rsidRPr="004A220D">
        <w:tab/>
        <w:t>Global structure</w:t>
      </w:r>
      <w:bookmarkEnd w:id="40"/>
    </w:p>
    <w:p w14:paraId="24441F9E" w14:textId="77777777" w:rsidR="00C84D3B" w:rsidRPr="004A220D" w:rsidRDefault="00A97D61" w:rsidP="00C84D3B">
      <w:r>
        <w:t>See 3GPP TS 32.616 [20</w:t>
      </w:r>
      <w:r w:rsidR="00C84D3B" w:rsidRPr="004A220D">
        <w:t xml:space="preserve">] </w:t>
      </w:r>
    </w:p>
    <w:p w14:paraId="647DB8DA" w14:textId="77777777" w:rsidR="00C84D3B" w:rsidRPr="004A220D" w:rsidRDefault="00C84D3B" w:rsidP="00C84D3B">
      <w:r w:rsidRPr="004A220D">
        <w:t>The following XML namespaces are potentially used in delta synchronisation XML files:</w:t>
      </w:r>
    </w:p>
    <w:p w14:paraId="462975D6" w14:textId="77777777" w:rsidR="00C84D3B" w:rsidRPr="004A220D" w:rsidRDefault="0039038D" w:rsidP="0039038D">
      <w:pPr>
        <w:pStyle w:val="B1"/>
      </w:pPr>
      <w:r>
        <w:t>-</w:t>
      </w:r>
      <w:r>
        <w:tab/>
      </w:r>
      <w:r w:rsidR="00C84D3B" w:rsidRPr="004A220D">
        <w:t xml:space="preserve">delta synchronisation for CM data files are associated with XML schema </w:t>
      </w:r>
      <w:r w:rsidR="00C84D3B" w:rsidRPr="004A220D">
        <w:rPr>
          <w:rFonts w:ascii="Courier New" w:hAnsi="Courier New" w:cs="Courier New"/>
        </w:rPr>
        <w:t>deltaSynchForCMData</w:t>
      </w:r>
      <w:r w:rsidR="00C84D3B" w:rsidRPr="004A220D">
        <w:rPr>
          <w:rFonts w:ascii="Courier New" w:hAnsi="Courier New"/>
        </w:rPr>
        <w:t>.xsd</w:t>
      </w:r>
      <w:r w:rsidR="00C84D3B" w:rsidRPr="004A220D">
        <w:t>;</w:t>
      </w:r>
    </w:p>
    <w:p w14:paraId="3F9A6923" w14:textId="77777777" w:rsidR="00C84D3B" w:rsidRPr="004A220D" w:rsidRDefault="0039038D" w:rsidP="0039038D">
      <w:pPr>
        <w:pStyle w:val="B1"/>
      </w:pPr>
      <w:r>
        <w:t>-</w:t>
      </w:r>
      <w:r>
        <w:tab/>
      </w:r>
      <w:r w:rsidR="00C84D3B" w:rsidRPr="004A220D">
        <w:t xml:space="preserve">delta synchronisation for alarm data files are associated with XML schema </w:t>
      </w:r>
      <w:r w:rsidR="00C84D3B" w:rsidRPr="004A220D">
        <w:rPr>
          <w:rFonts w:ascii="Courier New" w:hAnsi="Courier New" w:cs="Courier New"/>
        </w:rPr>
        <w:t>deltaSynchForAlarmData.xsd</w:t>
      </w:r>
      <w:r w:rsidR="00C84D3B" w:rsidRPr="004A220D">
        <w:t>;</w:t>
      </w:r>
    </w:p>
    <w:p w14:paraId="21C027C0" w14:textId="77777777" w:rsidR="00C84D3B" w:rsidRPr="004A220D" w:rsidRDefault="00C84D3B" w:rsidP="00C96D4E">
      <w:pPr>
        <w:pStyle w:val="Heading3"/>
      </w:pPr>
      <w:bookmarkStart w:id="41" w:name="_Toc335991996"/>
      <w:r>
        <w:t>B.3.</w:t>
      </w:r>
      <w:r w:rsidR="00A97D61">
        <w:t>1.2</w:t>
      </w:r>
      <w:r w:rsidRPr="004A220D">
        <w:tab/>
        <w:t>XML elements fileHeader and fileFooter</w:t>
      </w:r>
      <w:bookmarkEnd w:id="41"/>
    </w:p>
    <w:p w14:paraId="63C1C7E4" w14:textId="77777777" w:rsidR="00C84D3B" w:rsidRPr="004A220D" w:rsidRDefault="00C84D3B" w:rsidP="00C96D4E">
      <w:pPr>
        <w:pStyle w:val="Heading4"/>
      </w:pPr>
      <w:bookmarkStart w:id="42" w:name="_Toc335991997"/>
      <w:r>
        <w:t>B.3.</w:t>
      </w:r>
      <w:r w:rsidR="00A97D61">
        <w:t>1.2</w:t>
      </w:r>
      <w:r w:rsidRPr="004A220D">
        <w:t>.1</w:t>
      </w:r>
      <w:r>
        <w:t xml:space="preserve"> </w:t>
      </w:r>
      <w:r w:rsidRPr="004A220D">
        <w:t>XML elements fileHeaderForDeltaSynchForCM/AlarmData</w:t>
      </w:r>
      <w:bookmarkEnd w:id="42"/>
    </w:p>
    <w:p w14:paraId="1C1E5930" w14:textId="77777777" w:rsidR="00C84D3B" w:rsidRPr="00162E6D" w:rsidRDefault="00A97D61" w:rsidP="00C84D3B">
      <w:pPr>
        <w:pStyle w:val="PL"/>
      </w:pPr>
      <w:r>
        <w:t>See 3GPP TS 32.616 [20</w:t>
      </w:r>
      <w:r w:rsidR="00C84D3B" w:rsidRPr="00162E6D">
        <w:t xml:space="preserve">] </w:t>
      </w:r>
    </w:p>
    <w:p w14:paraId="5350345E" w14:textId="77777777" w:rsidR="00C84D3B" w:rsidRPr="00162E6D" w:rsidRDefault="00C84D3B" w:rsidP="00C84D3B">
      <w:pPr>
        <w:pStyle w:val="PL"/>
      </w:pPr>
      <w:r w:rsidRPr="00162E6D">
        <w:t>The file header defined there is extended as follows (new parts marked by underlining):</w:t>
      </w:r>
    </w:p>
    <w:p w14:paraId="46F5E140" w14:textId="77777777" w:rsidR="00C84D3B" w:rsidRPr="00162E6D" w:rsidRDefault="00C84D3B" w:rsidP="00C84D3B">
      <w:pPr>
        <w:pStyle w:val="PL"/>
      </w:pPr>
      <w:r w:rsidRPr="00162E6D">
        <w:t>For delta synchronization of CM data:</w:t>
      </w:r>
    </w:p>
    <w:p w14:paraId="61CF2BB1" w14:textId="77777777" w:rsidR="00C84D3B" w:rsidRPr="00162E6D" w:rsidRDefault="00C84D3B" w:rsidP="00C84D3B">
      <w:pPr>
        <w:pStyle w:val="PL"/>
      </w:pPr>
      <w:r w:rsidRPr="00162E6D">
        <w:t xml:space="preserve">        &lt;element name="fileHeaderDeltaSynchForCMData"&gt;</w:t>
      </w:r>
    </w:p>
    <w:p w14:paraId="63CBFE2A" w14:textId="77777777" w:rsidR="00C84D3B" w:rsidRPr="00162E6D" w:rsidRDefault="00C84D3B" w:rsidP="00C84D3B">
      <w:pPr>
        <w:pStyle w:val="PL"/>
      </w:pPr>
      <w:r w:rsidRPr="00162E6D">
        <w:t xml:space="preserve">          &lt;complexType&gt;</w:t>
      </w:r>
    </w:p>
    <w:p w14:paraId="23E27B6F" w14:textId="77777777" w:rsidR="00C84D3B" w:rsidRPr="00162E6D" w:rsidRDefault="00C84D3B" w:rsidP="00C84D3B">
      <w:pPr>
        <w:pStyle w:val="PL"/>
      </w:pPr>
      <w:r w:rsidRPr="00162E6D">
        <w:t xml:space="preserve">            &lt;attribute name="fileFormatVersion" type="string" use="required"/&gt;</w:t>
      </w:r>
    </w:p>
    <w:p w14:paraId="42A61390" w14:textId="77777777" w:rsidR="00C84D3B" w:rsidRPr="00162E6D" w:rsidRDefault="00C84D3B" w:rsidP="00C84D3B">
      <w:pPr>
        <w:pStyle w:val="PL"/>
      </w:pPr>
      <w:r w:rsidRPr="00162E6D">
        <w:t xml:space="preserve">            &lt;attribute name="senderName" type="string" use="optional"/&gt;</w:t>
      </w:r>
    </w:p>
    <w:p w14:paraId="784944AA" w14:textId="77777777" w:rsidR="00C84D3B" w:rsidRPr="00162E6D" w:rsidRDefault="00C84D3B" w:rsidP="00C84D3B">
      <w:pPr>
        <w:pStyle w:val="PL"/>
      </w:pPr>
      <w:r w:rsidRPr="00162E6D">
        <w:t xml:space="preserve">            &lt;attribute name="vendorName" type="string" use="optional"/&gt;</w:t>
      </w:r>
    </w:p>
    <w:p w14:paraId="2DDC274B" w14:textId="77777777" w:rsidR="00C84D3B" w:rsidRPr="00162E6D" w:rsidRDefault="00C84D3B" w:rsidP="00C84D3B">
      <w:pPr>
        <w:pStyle w:val="PL"/>
      </w:pPr>
      <w:r w:rsidRPr="00162E6D">
        <w:t xml:space="preserve">            &lt;!-- The content of the following element is a copy of the original </w:t>
      </w:r>
    </w:p>
    <w:p w14:paraId="71DC33B2" w14:textId="77777777" w:rsidR="00C84D3B" w:rsidRPr="00162E6D" w:rsidRDefault="00C84D3B" w:rsidP="00C84D3B">
      <w:pPr>
        <w:pStyle w:val="PL"/>
      </w:pPr>
      <w:r w:rsidRPr="00162E6D">
        <w:t xml:space="preserve">                 request/response parameters --&gt;</w:t>
      </w:r>
    </w:p>
    <w:p w14:paraId="27B8307F" w14:textId="77777777" w:rsidR="00C84D3B" w:rsidRPr="00162E6D" w:rsidRDefault="00C84D3B" w:rsidP="00C84D3B">
      <w:pPr>
        <w:pStyle w:val="PL"/>
      </w:pPr>
      <w:r w:rsidRPr="00162E6D">
        <w:t xml:space="preserve">            &lt;element name="inAndOutputParameter" minOccurs="0" maxOccurs="1"&gt;</w:t>
      </w:r>
    </w:p>
    <w:p w14:paraId="6029434A" w14:textId="77777777" w:rsidR="00C84D3B" w:rsidRPr="00162E6D" w:rsidRDefault="00C84D3B" w:rsidP="00C84D3B">
      <w:pPr>
        <w:pStyle w:val="PL"/>
      </w:pPr>
      <w:r w:rsidRPr="00162E6D">
        <w:t xml:space="preserve">              &lt;complexType&gt;</w:t>
      </w:r>
    </w:p>
    <w:p w14:paraId="2A074ED7" w14:textId="77777777" w:rsidR="00C84D3B" w:rsidRPr="00162E6D" w:rsidRDefault="00C84D3B" w:rsidP="00C84D3B">
      <w:pPr>
        <w:pStyle w:val="PL"/>
      </w:pPr>
      <w:r w:rsidRPr="00162E6D">
        <w:t xml:space="preserve">                &lt;sequence&gt;</w:t>
      </w:r>
    </w:p>
    <w:p w14:paraId="75686997" w14:textId="77777777" w:rsidR="00C84D3B" w:rsidRPr="00162E6D" w:rsidRDefault="00C84D3B" w:rsidP="00C84D3B">
      <w:pPr>
        <w:pStyle w:val="PL"/>
      </w:pPr>
      <w:r w:rsidRPr="00162E6D">
        <w:t xml:space="preserve">                &lt;attribute name="managerReference" type="string" use="optional"/&gt;</w:t>
      </w:r>
    </w:p>
    <w:p w14:paraId="41A7BDBE" w14:textId="77777777" w:rsidR="00C84D3B" w:rsidRPr="00162E6D" w:rsidRDefault="00C84D3B" w:rsidP="00C84D3B">
      <w:pPr>
        <w:pStyle w:val="PL"/>
      </w:pPr>
      <w:r w:rsidRPr="00162E6D">
        <w:t xml:space="preserve">                &lt;attribute name="dataRequested" type="dsa:AlarmDataRequested" use="required"/&gt;</w:t>
      </w:r>
    </w:p>
    <w:p w14:paraId="5B26ED7A" w14:textId="77777777" w:rsidR="00C84D3B" w:rsidRPr="00162E6D" w:rsidRDefault="00C84D3B" w:rsidP="00C84D3B">
      <w:pPr>
        <w:pStyle w:val="PL"/>
      </w:pPr>
      <w:r w:rsidRPr="00162E6D">
        <w:t xml:space="preserve">                &lt;attribute name="startSynchronizationPoint" type="dateTime" use="required"/&gt;</w:t>
      </w:r>
    </w:p>
    <w:p w14:paraId="7F7137C9" w14:textId="77777777" w:rsidR="00C84D3B" w:rsidRPr="00162E6D" w:rsidRDefault="00C84D3B" w:rsidP="00C84D3B">
      <w:pPr>
        <w:pStyle w:val="PL"/>
      </w:pPr>
      <w:r w:rsidRPr="00162E6D">
        <w:t xml:space="preserve">                &lt;attribute name="newSynchronizationPoint" type="dateTime" use="required"/&gt;</w:t>
      </w:r>
    </w:p>
    <w:p w14:paraId="35760B63" w14:textId="77777777" w:rsidR="00C84D3B" w:rsidRPr="00410996" w:rsidRDefault="00C84D3B" w:rsidP="00C84D3B">
      <w:pPr>
        <w:pStyle w:val="PL"/>
        <w:rPr>
          <w:lang w:val="en-US"/>
        </w:rPr>
      </w:pPr>
      <w:r w:rsidRPr="00162E6D">
        <w:t xml:space="preserve">                </w:t>
      </w:r>
      <w:r w:rsidRPr="00410996">
        <w:rPr>
          <w:lang w:val="en-US"/>
        </w:rPr>
        <w:t>&lt;/sequence&gt;</w:t>
      </w:r>
    </w:p>
    <w:p w14:paraId="0C9FA810" w14:textId="77777777" w:rsidR="00C84D3B" w:rsidRPr="00410996" w:rsidRDefault="00C84D3B" w:rsidP="00C84D3B">
      <w:pPr>
        <w:pStyle w:val="PL"/>
        <w:rPr>
          <w:lang w:val="en-US"/>
        </w:rPr>
      </w:pPr>
      <w:r w:rsidRPr="00410996">
        <w:rPr>
          <w:lang w:val="en-US"/>
        </w:rPr>
        <w:t xml:space="preserve">              &lt;/complexType&gt;</w:t>
      </w:r>
    </w:p>
    <w:p w14:paraId="63FF3225" w14:textId="77777777" w:rsidR="00C84D3B" w:rsidRPr="00410996" w:rsidRDefault="00C84D3B" w:rsidP="00C84D3B">
      <w:pPr>
        <w:pStyle w:val="PL"/>
        <w:rPr>
          <w:lang w:val="en-US"/>
        </w:rPr>
      </w:pPr>
      <w:r w:rsidRPr="00410996">
        <w:rPr>
          <w:lang w:val="en-US"/>
        </w:rPr>
        <w:t xml:space="preserve">            &lt;/element&gt;</w:t>
      </w:r>
    </w:p>
    <w:p w14:paraId="5033A875" w14:textId="77777777" w:rsidR="00C84D3B" w:rsidRPr="00410996" w:rsidRDefault="00C84D3B" w:rsidP="00C84D3B">
      <w:pPr>
        <w:pStyle w:val="PL"/>
        <w:rPr>
          <w:lang w:val="en-US"/>
        </w:rPr>
      </w:pPr>
      <w:r w:rsidRPr="00410996">
        <w:rPr>
          <w:lang w:val="en-US"/>
        </w:rPr>
        <w:t xml:space="preserve">          &lt;/complexType&gt;</w:t>
      </w:r>
    </w:p>
    <w:p w14:paraId="68D2635F" w14:textId="77777777" w:rsidR="00C84D3B" w:rsidRPr="00410996" w:rsidRDefault="00C84D3B" w:rsidP="00C84D3B">
      <w:pPr>
        <w:pStyle w:val="PL"/>
        <w:rPr>
          <w:lang w:val="en-US"/>
        </w:rPr>
      </w:pPr>
      <w:r w:rsidRPr="00410996">
        <w:rPr>
          <w:lang w:val="en-US"/>
        </w:rPr>
        <w:t xml:space="preserve">        &lt;/element&gt;</w:t>
      </w:r>
    </w:p>
    <w:p w14:paraId="6A3B2FAA" w14:textId="77777777" w:rsidR="00C84D3B" w:rsidRPr="00410996" w:rsidRDefault="00C84D3B" w:rsidP="00C84D3B">
      <w:pPr>
        <w:pStyle w:val="PL"/>
        <w:rPr>
          <w:lang w:val="en-US"/>
        </w:rPr>
      </w:pPr>
      <w:r w:rsidRPr="00410996">
        <w:rPr>
          <w:lang w:val="en-US"/>
        </w:rPr>
        <w:t xml:space="preserve">        &lt;element name="fileHeaderDeltaSynchForCMData"&gt;</w:t>
      </w:r>
    </w:p>
    <w:p w14:paraId="7BA08C22" w14:textId="77777777" w:rsidR="00C84D3B" w:rsidRPr="00410996" w:rsidRDefault="00C84D3B" w:rsidP="00C84D3B">
      <w:pPr>
        <w:pStyle w:val="PL"/>
        <w:rPr>
          <w:lang w:val="en-US"/>
        </w:rPr>
      </w:pPr>
      <w:r w:rsidRPr="00410996">
        <w:rPr>
          <w:lang w:val="en-US"/>
        </w:rPr>
        <w:t xml:space="preserve">          &lt;complexType&gt;</w:t>
      </w:r>
    </w:p>
    <w:p w14:paraId="592CEC76" w14:textId="77777777" w:rsidR="00C84D3B" w:rsidRPr="00410996" w:rsidRDefault="00C84D3B" w:rsidP="00C84D3B">
      <w:pPr>
        <w:pStyle w:val="PL"/>
        <w:rPr>
          <w:lang w:val="en-US"/>
        </w:rPr>
      </w:pPr>
      <w:r w:rsidRPr="00410996">
        <w:rPr>
          <w:lang w:val="en-US"/>
        </w:rPr>
        <w:t xml:space="preserve">            &lt;sequence&gt;</w:t>
      </w:r>
    </w:p>
    <w:p w14:paraId="2B784B4D" w14:textId="77777777" w:rsidR="00C84D3B" w:rsidRPr="00162E6D" w:rsidRDefault="00C84D3B" w:rsidP="00C84D3B">
      <w:pPr>
        <w:pStyle w:val="PL"/>
      </w:pPr>
      <w:r w:rsidRPr="00410996">
        <w:rPr>
          <w:lang w:val="en-US"/>
        </w:rPr>
        <w:t xml:space="preserve">              </w:t>
      </w:r>
      <w:r w:rsidRPr="00162E6D">
        <w:t>&lt;element name="fileHeader"&gt;</w:t>
      </w:r>
    </w:p>
    <w:p w14:paraId="40ED9A0C" w14:textId="77777777" w:rsidR="00C84D3B" w:rsidRPr="00162E6D" w:rsidRDefault="00C84D3B" w:rsidP="00C84D3B">
      <w:pPr>
        <w:pStyle w:val="PL"/>
      </w:pPr>
      <w:r w:rsidRPr="00162E6D">
        <w:t xml:space="preserve">                &lt;complexType&gt;</w:t>
      </w:r>
    </w:p>
    <w:p w14:paraId="763B865D" w14:textId="77777777" w:rsidR="00C84D3B" w:rsidRPr="00162E6D" w:rsidRDefault="00C84D3B" w:rsidP="00C84D3B">
      <w:pPr>
        <w:pStyle w:val="PL"/>
      </w:pPr>
      <w:r w:rsidRPr="00162E6D">
        <w:t xml:space="preserve">                  &lt;attribute name="fileFormatVersion" type="string" use="required"/&gt;</w:t>
      </w:r>
    </w:p>
    <w:p w14:paraId="649E8CFA" w14:textId="77777777" w:rsidR="00C84D3B" w:rsidRPr="00162E6D" w:rsidRDefault="00C84D3B" w:rsidP="00C84D3B">
      <w:pPr>
        <w:pStyle w:val="PL"/>
      </w:pPr>
      <w:r w:rsidRPr="00162E6D">
        <w:t xml:space="preserve">                  &lt;attribute name="senderName" type="string" use="optional"/&gt;</w:t>
      </w:r>
    </w:p>
    <w:p w14:paraId="319341F1" w14:textId="77777777" w:rsidR="00C84D3B" w:rsidRPr="00162E6D" w:rsidRDefault="00C84D3B" w:rsidP="00C84D3B">
      <w:pPr>
        <w:pStyle w:val="PL"/>
      </w:pPr>
      <w:r w:rsidRPr="00162E6D">
        <w:t xml:space="preserve">                  &lt;attribute name="vendorName" type="string" use="optional"/&gt;</w:t>
      </w:r>
    </w:p>
    <w:p w14:paraId="79557C56" w14:textId="77777777" w:rsidR="00C84D3B" w:rsidRPr="00162E6D" w:rsidRDefault="00C84D3B" w:rsidP="00C84D3B">
      <w:pPr>
        <w:pStyle w:val="PL"/>
      </w:pPr>
      <w:r w:rsidRPr="00162E6D">
        <w:t xml:space="preserve">                &lt;/complexType&gt; </w:t>
      </w:r>
    </w:p>
    <w:p w14:paraId="5F8FDB83" w14:textId="77777777" w:rsidR="00C84D3B" w:rsidRPr="00162E6D" w:rsidRDefault="00C84D3B" w:rsidP="00C84D3B">
      <w:pPr>
        <w:pStyle w:val="PL"/>
      </w:pPr>
      <w:r w:rsidRPr="00162E6D">
        <w:t xml:space="preserve">              &lt;/element&gt;</w:t>
      </w:r>
    </w:p>
    <w:p w14:paraId="2CE51C90" w14:textId="77777777" w:rsidR="00C84D3B" w:rsidRPr="00162E6D" w:rsidRDefault="00C84D3B" w:rsidP="00C84D3B">
      <w:pPr>
        <w:pStyle w:val="PL"/>
      </w:pPr>
      <w:r w:rsidRPr="00162E6D">
        <w:t xml:space="preserve">              &lt;!-- The content of the following element is a copy of the original </w:t>
      </w:r>
    </w:p>
    <w:p w14:paraId="6C859055" w14:textId="77777777" w:rsidR="00C84D3B" w:rsidRPr="00162E6D" w:rsidRDefault="00C84D3B" w:rsidP="00C84D3B">
      <w:pPr>
        <w:pStyle w:val="PL"/>
      </w:pPr>
      <w:r w:rsidRPr="00162E6D">
        <w:t xml:space="preserve">                   request/response parameters --&gt;</w:t>
      </w:r>
    </w:p>
    <w:p w14:paraId="5AFF0CC8" w14:textId="77777777" w:rsidR="00C84D3B" w:rsidRPr="00162E6D" w:rsidRDefault="00C84D3B" w:rsidP="00C84D3B">
      <w:pPr>
        <w:pStyle w:val="PL"/>
      </w:pPr>
      <w:r w:rsidRPr="00162E6D">
        <w:t xml:space="preserve">              &lt;element name="inAndOutputParameter" minOccurs="0" maxOccurs="1"&gt;</w:t>
      </w:r>
    </w:p>
    <w:p w14:paraId="059A30E6" w14:textId="77777777" w:rsidR="00C84D3B" w:rsidRPr="00162E6D" w:rsidRDefault="00C84D3B" w:rsidP="00C84D3B">
      <w:pPr>
        <w:pStyle w:val="PL"/>
      </w:pPr>
      <w:r w:rsidRPr="00162E6D">
        <w:t xml:space="preserve">                &lt;complexType&gt;</w:t>
      </w:r>
    </w:p>
    <w:p w14:paraId="07528BAD" w14:textId="77777777" w:rsidR="00C84D3B" w:rsidRPr="00162E6D" w:rsidRDefault="00C84D3B" w:rsidP="00C84D3B">
      <w:pPr>
        <w:pStyle w:val="PL"/>
      </w:pPr>
      <w:r w:rsidRPr="00162E6D">
        <w:t xml:space="preserve">                    &lt;attribute name="dataRequested" type="dsc:CMDataRequested" use="required"/&gt;</w:t>
      </w:r>
    </w:p>
    <w:p w14:paraId="04C50E18" w14:textId="77777777" w:rsidR="00C84D3B" w:rsidRPr="00162E6D" w:rsidRDefault="00C84D3B" w:rsidP="00C84D3B">
      <w:pPr>
        <w:pStyle w:val="PL"/>
      </w:pPr>
      <w:r w:rsidRPr="00162E6D">
        <w:t xml:space="preserve">                    &lt;attribute name="startSynchronizationPoint" type="dateTime" use="required"/&gt;</w:t>
      </w:r>
    </w:p>
    <w:p w14:paraId="16BA6292" w14:textId="77777777" w:rsidR="00C84D3B" w:rsidRPr="00162E6D" w:rsidRDefault="00C84D3B" w:rsidP="00C84D3B">
      <w:pPr>
        <w:pStyle w:val="PL"/>
      </w:pPr>
      <w:r w:rsidRPr="00162E6D">
        <w:t xml:space="preserve">                    &lt;attribute name="newSynchronizationPoint" type="dateTime" use="required"/&gt;</w:t>
      </w:r>
    </w:p>
    <w:p w14:paraId="07644931" w14:textId="77777777" w:rsidR="00C84D3B" w:rsidRPr="00162E6D" w:rsidRDefault="00C84D3B" w:rsidP="00C84D3B">
      <w:pPr>
        <w:pStyle w:val="PL"/>
      </w:pPr>
      <w:r w:rsidRPr="00162E6D">
        <w:t xml:space="preserve">                    &lt;attribute name="managerReference" type="string" use="optional"/&gt;</w:t>
      </w:r>
    </w:p>
    <w:p w14:paraId="2D58A196" w14:textId="77777777" w:rsidR="00C84D3B" w:rsidRPr="00410996" w:rsidRDefault="00C84D3B" w:rsidP="00C84D3B">
      <w:pPr>
        <w:pStyle w:val="PL"/>
        <w:rPr>
          <w:lang w:val="en-US"/>
        </w:rPr>
      </w:pPr>
      <w:r w:rsidRPr="00162E6D">
        <w:t xml:space="preserve">                </w:t>
      </w:r>
      <w:r w:rsidRPr="00410996">
        <w:rPr>
          <w:lang w:val="en-US"/>
        </w:rPr>
        <w:t>&lt;/complexType&gt;</w:t>
      </w:r>
    </w:p>
    <w:p w14:paraId="3C3BC797" w14:textId="77777777" w:rsidR="00C84D3B" w:rsidRPr="00876546" w:rsidRDefault="00C84D3B" w:rsidP="00C84D3B">
      <w:pPr>
        <w:pStyle w:val="PL"/>
      </w:pPr>
      <w:r w:rsidRPr="00876546">
        <w:t xml:space="preserve">              &lt;/element&gt;</w:t>
      </w:r>
    </w:p>
    <w:p w14:paraId="5C64CC5D" w14:textId="77777777" w:rsidR="00876546" w:rsidRPr="00876546" w:rsidRDefault="00876546" w:rsidP="00876546">
      <w:pPr>
        <w:pStyle w:val="PL"/>
      </w:pPr>
      <w:r w:rsidRPr="00876546">
        <w:rPr>
          <w:rFonts w:hint="eastAsia"/>
        </w:rPr>
        <w:lastRenderedPageBreak/>
        <w:t xml:space="preserve">              </w:t>
      </w:r>
      <w:r>
        <w:t>&lt;element name="scope" type="nk:ScopeType" minOccurs="0"/&gt;</w:t>
      </w:r>
    </w:p>
    <w:p w14:paraId="2200E3D4" w14:textId="77777777" w:rsidR="00C84D3B" w:rsidRPr="00876546" w:rsidRDefault="00C84D3B" w:rsidP="00C84D3B">
      <w:pPr>
        <w:pStyle w:val="PL"/>
      </w:pPr>
      <w:r w:rsidRPr="00876546">
        <w:t xml:space="preserve">            &lt;/sequence&gt;</w:t>
      </w:r>
    </w:p>
    <w:p w14:paraId="1730FFE7" w14:textId="77777777" w:rsidR="00C84D3B" w:rsidRPr="00876546" w:rsidRDefault="00C84D3B" w:rsidP="00C84D3B">
      <w:pPr>
        <w:pStyle w:val="PL"/>
      </w:pPr>
      <w:r w:rsidRPr="00876546">
        <w:t xml:space="preserve">          &lt;/complexType&gt;</w:t>
      </w:r>
    </w:p>
    <w:p w14:paraId="4DD60A1F" w14:textId="77777777" w:rsidR="00C84D3B" w:rsidRPr="00876546" w:rsidRDefault="00C84D3B" w:rsidP="00C84D3B">
      <w:pPr>
        <w:pStyle w:val="PL"/>
      </w:pPr>
      <w:r w:rsidRPr="00876546">
        <w:t xml:space="preserve">        &lt;/element&gt;</w:t>
      </w:r>
    </w:p>
    <w:p w14:paraId="274F32DC" w14:textId="77777777" w:rsidR="00C84D3B" w:rsidRPr="00876546" w:rsidRDefault="00C84D3B" w:rsidP="00C84D3B">
      <w:pPr>
        <w:pStyle w:val="PL"/>
      </w:pPr>
    </w:p>
    <w:p w14:paraId="245EF578" w14:textId="77777777" w:rsidR="00C84D3B" w:rsidRPr="00162E6D" w:rsidRDefault="00C84D3B" w:rsidP="00C84D3B">
      <w:pPr>
        <w:pStyle w:val="PL"/>
      </w:pPr>
      <w:r w:rsidRPr="00162E6D">
        <w:t>For delta synchronization of alarm data:</w:t>
      </w:r>
    </w:p>
    <w:p w14:paraId="69FBC45F" w14:textId="77777777" w:rsidR="00C84D3B" w:rsidRPr="00162E6D" w:rsidRDefault="00C84D3B" w:rsidP="00C84D3B">
      <w:pPr>
        <w:pStyle w:val="PL"/>
      </w:pPr>
      <w:r w:rsidRPr="00162E6D">
        <w:t xml:space="preserve">        &lt;element name="fileHeaderDeltaSynchForCMData"&gt;</w:t>
      </w:r>
    </w:p>
    <w:p w14:paraId="7AA97129" w14:textId="77777777" w:rsidR="00C84D3B" w:rsidRPr="00162E6D" w:rsidRDefault="00C84D3B" w:rsidP="00C84D3B">
      <w:pPr>
        <w:pStyle w:val="PL"/>
      </w:pPr>
      <w:r w:rsidRPr="00162E6D">
        <w:t xml:space="preserve">          &lt;complexType&gt;</w:t>
      </w:r>
    </w:p>
    <w:p w14:paraId="51672D60" w14:textId="77777777" w:rsidR="00C84D3B" w:rsidRPr="00162E6D" w:rsidRDefault="00C84D3B" w:rsidP="00C84D3B">
      <w:pPr>
        <w:pStyle w:val="PL"/>
      </w:pPr>
      <w:r w:rsidRPr="00162E6D">
        <w:t xml:space="preserve">            &lt;attribute name="fileFormatVersion" type="string" use="required"/&gt;</w:t>
      </w:r>
    </w:p>
    <w:p w14:paraId="7E44A2E6" w14:textId="77777777" w:rsidR="00C84D3B" w:rsidRPr="00162E6D" w:rsidRDefault="00C84D3B" w:rsidP="00C84D3B">
      <w:pPr>
        <w:pStyle w:val="PL"/>
      </w:pPr>
      <w:r w:rsidRPr="00162E6D">
        <w:t xml:space="preserve">            &lt;attribute name="senderName" type="string" use="optional"/&gt;</w:t>
      </w:r>
    </w:p>
    <w:p w14:paraId="2A2A4865" w14:textId="77777777" w:rsidR="00C84D3B" w:rsidRPr="00162E6D" w:rsidRDefault="00C84D3B" w:rsidP="00C84D3B">
      <w:pPr>
        <w:pStyle w:val="PL"/>
      </w:pPr>
      <w:r w:rsidRPr="00162E6D">
        <w:t xml:space="preserve">            &lt;attribute name="vendorName" type="string" use="optional"/&gt;</w:t>
      </w:r>
    </w:p>
    <w:p w14:paraId="33280177" w14:textId="77777777" w:rsidR="00C84D3B" w:rsidRPr="00162E6D" w:rsidRDefault="00C84D3B" w:rsidP="00C84D3B">
      <w:pPr>
        <w:pStyle w:val="PL"/>
      </w:pPr>
      <w:r w:rsidRPr="00162E6D">
        <w:t xml:space="preserve">            &lt;!-- The content of the following element is a copy of the original </w:t>
      </w:r>
    </w:p>
    <w:p w14:paraId="20CD039B" w14:textId="77777777" w:rsidR="00C84D3B" w:rsidRPr="00162E6D" w:rsidRDefault="00C84D3B" w:rsidP="00C84D3B">
      <w:pPr>
        <w:pStyle w:val="PL"/>
      </w:pPr>
      <w:r w:rsidRPr="00162E6D">
        <w:t xml:space="preserve">                request/response parameters --&gt;</w:t>
      </w:r>
    </w:p>
    <w:p w14:paraId="74100ED2" w14:textId="77777777" w:rsidR="00C84D3B" w:rsidRPr="00162E6D" w:rsidRDefault="00C84D3B" w:rsidP="00C84D3B">
      <w:pPr>
        <w:pStyle w:val="PL"/>
      </w:pPr>
      <w:r w:rsidRPr="00162E6D">
        <w:t xml:space="preserve">            &lt;element name="inAndOutputParameter" minOccurs="0" maxOccurs="1"&gt;</w:t>
      </w:r>
    </w:p>
    <w:p w14:paraId="2715935D" w14:textId="77777777" w:rsidR="00C84D3B" w:rsidRPr="00162E6D" w:rsidRDefault="00C84D3B" w:rsidP="00C84D3B">
      <w:pPr>
        <w:pStyle w:val="PL"/>
      </w:pPr>
      <w:r w:rsidRPr="00162E6D">
        <w:t xml:space="preserve">              &lt;complexType&gt;</w:t>
      </w:r>
    </w:p>
    <w:p w14:paraId="01C3210B" w14:textId="77777777" w:rsidR="00C84D3B" w:rsidRPr="00162E6D" w:rsidRDefault="00C84D3B" w:rsidP="00C84D3B">
      <w:pPr>
        <w:pStyle w:val="PL"/>
      </w:pPr>
      <w:r w:rsidRPr="00162E6D">
        <w:t xml:space="preserve">                &lt;sequence&gt;</w:t>
      </w:r>
    </w:p>
    <w:p w14:paraId="35D756B3" w14:textId="77777777" w:rsidR="00C84D3B" w:rsidRPr="00162E6D" w:rsidRDefault="00C84D3B" w:rsidP="00C84D3B">
      <w:pPr>
        <w:pStyle w:val="PL"/>
      </w:pPr>
      <w:r w:rsidRPr="00162E6D">
        <w:t xml:space="preserve">                &lt;attribute name="managerReference" type="string" use="optional"/&gt;</w:t>
      </w:r>
    </w:p>
    <w:p w14:paraId="2125D13F" w14:textId="77777777" w:rsidR="00C84D3B" w:rsidRPr="00162E6D" w:rsidRDefault="00C84D3B" w:rsidP="00C84D3B">
      <w:pPr>
        <w:pStyle w:val="PL"/>
      </w:pPr>
      <w:r w:rsidRPr="00162E6D">
        <w:t xml:space="preserve">                &lt;attribute name="dataRequested" type="dsa:AlarmDataRequested" use="required"/&gt;</w:t>
      </w:r>
    </w:p>
    <w:p w14:paraId="42D91B8E" w14:textId="77777777" w:rsidR="00C84D3B" w:rsidRPr="00162E6D" w:rsidRDefault="00C84D3B" w:rsidP="00C84D3B">
      <w:pPr>
        <w:pStyle w:val="PL"/>
      </w:pPr>
      <w:r w:rsidRPr="00162E6D">
        <w:t xml:space="preserve">                &lt;attribute name="startSynchronizationPoint" type="dateTime" use="required"/&gt;</w:t>
      </w:r>
    </w:p>
    <w:p w14:paraId="1E02DCDF" w14:textId="77777777" w:rsidR="00C84D3B" w:rsidRPr="00162E6D" w:rsidRDefault="00C84D3B" w:rsidP="00C84D3B">
      <w:pPr>
        <w:pStyle w:val="PL"/>
      </w:pPr>
      <w:r w:rsidRPr="00162E6D">
        <w:t xml:space="preserve">                &lt;attribute name="newSynchronizationPoint" type="dateTime" use="required"/&gt;</w:t>
      </w:r>
    </w:p>
    <w:p w14:paraId="6EE01905" w14:textId="77777777" w:rsidR="00C84D3B" w:rsidRPr="00410996" w:rsidRDefault="00C84D3B" w:rsidP="00C84D3B">
      <w:pPr>
        <w:pStyle w:val="PL"/>
        <w:rPr>
          <w:lang w:val="en-US"/>
        </w:rPr>
      </w:pPr>
      <w:r w:rsidRPr="00162E6D">
        <w:t xml:space="preserve">                </w:t>
      </w:r>
      <w:r w:rsidRPr="00410996">
        <w:rPr>
          <w:lang w:val="en-US"/>
        </w:rPr>
        <w:t>&lt;/sequence&gt;</w:t>
      </w:r>
    </w:p>
    <w:p w14:paraId="262CD5FF" w14:textId="77777777" w:rsidR="00C84D3B" w:rsidRPr="00410996" w:rsidRDefault="00C84D3B" w:rsidP="00C84D3B">
      <w:pPr>
        <w:pStyle w:val="PL"/>
        <w:rPr>
          <w:lang w:val="en-US"/>
        </w:rPr>
      </w:pPr>
      <w:r w:rsidRPr="00410996">
        <w:rPr>
          <w:lang w:val="en-US"/>
        </w:rPr>
        <w:t xml:space="preserve">              &lt;/complexType&gt;</w:t>
      </w:r>
    </w:p>
    <w:p w14:paraId="211A50CF" w14:textId="77777777" w:rsidR="00C84D3B" w:rsidRPr="00410996" w:rsidRDefault="00C84D3B" w:rsidP="00C84D3B">
      <w:pPr>
        <w:pStyle w:val="PL"/>
        <w:rPr>
          <w:lang w:val="en-US"/>
        </w:rPr>
      </w:pPr>
      <w:r w:rsidRPr="00410996">
        <w:rPr>
          <w:lang w:val="en-US"/>
        </w:rPr>
        <w:t xml:space="preserve">            &lt;/element&gt;</w:t>
      </w:r>
    </w:p>
    <w:p w14:paraId="099ADF62" w14:textId="77777777" w:rsidR="00C84D3B" w:rsidRPr="00410996" w:rsidRDefault="00C84D3B" w:rsidP="00C84D3B">
      <w:pPr>
        <w:pStyle w:val="PL"/>
        <w:rPr>
          <w:lang w:val="en-US"/>
        </w:rPr>
      </w:pPr>
      <w:r w:rsidRPr="00410996">
        <w:rPr>
          <w:lang w:val="en-US"/>
        </w:rPr>
        <w:t xml:space="preserve">          &lt;/complexType&gt;</w:t>
      </w:r>
    </w:p>
    <w:p w14:paraId="15785F56" w14:textId="77777777" w:rsidR="00C84D3B" w:rsidRPr="00410996" w:rsidRDefault="00C84D3B" w:rsidP="00C84D3B">
      <w:pPr>
        <w:pStyle w:val="PL"/>
        <w:rPr>
          <w:lang w:val="en-US"/>
        </w:rPr>
      </w:pPr>
      <w:r w:rsidRPr="00410996">
        <w:rPr>
          <w:lang w:val="en-US"/>
        </w:rPr>
        <w:t xml:space="preserve">        &lt;/element&gt;</w:t>
      </w:r>
    </w:p>
    <w:p w14:paraId="45EE2A94" w14:textId="77777777" w:rsidR="00C84D3B" w:rsidRPr="00162E6D" w:rsidRDefault="00C84D3B" w:rsidP="00C84D3B">
      <w:pPr>
        <w:pStyle w:val="PL"/>
      </w:pPr>
      <w:r w:rsidRPr="00410996">
        <w:rPr>
          <w:lang w:val="en-US"/>
        </w:rPr>
        <w:t xml:space="preserve">        </w:t>
      </w:r>
      <w:r w:rsidRPr="00162E6D">
        <w:t>&lt;element name="fileHeaderDeltaSynchForAlarms"&gt;</w:t>
      </w:r>
    </w:p>
    <w:p w14:paraId="5CE43C6A" w14:textId="77777777" w:rsidR="00C84D3B" w:rsidRPr="00162E6D" w:rsidRDefault="00C84D3B" w:rsidP="00C84D3B">
      <w:pPr>
        <w:pStyle w:val="PL"/>
      </w:pPr>
      <w:r w:rsidRPr="00162E6D">
        <w:t xml:space="preserve">          &lt;complexType&gt;</w:t>
      </w:r>
    </w:p>
    <w:p w14:paraId="3AEEA7BE" w14:textId="77777777" w:rsidR="00C84D3B" w:rsidRPr="00162E6D" w:rsidRDefault="00C84D3B" w:rsidP="00C84D3B">
      <w:pPr>
        <w:pStyle w:val="PL"/>
      </w:pPr>
      <w:r w:rsidRPr="00162E6D">
        <w:t xml:space="preserve">            &lt;sequence&gt;</w:t>
      </w:r>
    </w:p>
    <w:p w14:paraId="70A5F9D0" w14:textId="77777777" w:rsidR="00C84D3B" w:rsidRPr="00162E6D" w:rsidRDefault="00C84D3B" w:rsidP="00C84D3B">
      <w:pPr>
        <w:pStyle w:val="PL"/>
      </w:pPr>
      <w:r w:rsidRPr="00162E6D">
        <w:t xml:space="preserve">              &lt;element name="fileHeader"&gt;</w:t>
      </w:r>
    </w:p>
    <w:p w14:paraId="2A6D9FF1" w14:textId="77777777" w:rsidR="00C84D3B" w:rsidRPr="00162E6D" w:rsidRDefault="00C84D3B" w:rsidP="00C84D3B">
      <w:pPr>
        <w:pStyle w:val="PL"/>
      </w:pPr>
      <w:r w:rsidRPr="00162E6D">
        <w:t xml:space="preserve">                &lt;complexType&gt;</w:t>
      </w:r>
    </w:p>
    <w:p w14:paraId="4A9DB24C" w14:textId="77777777" w:rsidR="00C84D3B" w:rsidRPr="00162E6D" w:rsidRDefault="00C84D3B" w:rsidP="00C84D3B">
      <w:pPr>
        <w:pStyle w:val="PL"/>
      </w:pPr>
      <w:r w:rsidRPr="00162E6D">
        <w:t xml:space="preserve">                  &lt;attribute name="fileFormatVersion" type="string" use="required"/&gt;</w:t>
      </w:r>
    </w:p>
    <w:p w14:paraId="1ECDEDF8" w14:textId="77777777" w:rsidR="00C84D3B" w:rsidRPr="00162E6D" w:rsidRDefault="00C84D3B" w:rsidP="00C84D3B">
      <w:pPr>
        <w:pStyle w:val="PL"/>
      </w:pPr>
      <w:r w:rsidRPr="00162E6D">
        <w:t xml:space="preserve">                  &lt;attribute name="senderName" type="string" use="optional"/&gt;</w:t>
      </w:r>
    </w:p>
    <w:p w14:paraId="5D2F0D32" w14:textId="77777777" w:rsidR="00C84D3B" w:rsidRPr="00162E6D" w:rsidRDefault="00C84D3B" w:rsidP="00C84D3B">
      <w:pPr>
        <w:pStyle w:val="PL"/>
      </w:pPr>
      <w:r w:rsidRPr="00162E6D">
        <w:t xml:space="preserve">                  &lt;attribute name="vendorName" type="string" use="optional"/&gt;</w:t>
      </w:r>
    </w:p>
    <w:p w14:paraId="711A29A7" w14:textId="77777777" w:rsidR="00C84D3B" w:rsidRPr="00162E6D" w:rsidRDefault="00C84D3B" w:rsidP="00C84D3B">
      <w:pPr>
        <w:pStyle w:val="PL"/>
      </w:pPr>
      <w:r w:rsidRPr="00162E6D">
        <w:t xml:space="preserve">                &lt;/complexType&gt; </w:t>
      </w:r>
    </w:p>
    <w:p w14:paraId="13BCDA7D" w14:textId="77777777" w:rsidR="00C84D3B" w:rsidRPr="00162E6D" w:rsidRDefault="00C84D3B" w:rsidP="00C84D3B">
      <w:pPr>
        <w:pStyle w:val="PL"/>
      </w:pPr>
      <w:r w:rsidRPr="00162E6D">
        <w:t xml:space="preserve">              &lt;/element&gt;</w:t>
      </w:r>
    </w:p>
    <w:p w14:paraId="4F16B9C3" w14:textId="77777777" w:rsidR="00C84D3B" w:rsidRPr="00162E6D" w:rsidRDefault="00C84D3B" w:rsidP="00C84D3B">
      <w:pPr>
        <w:pStyle w:val="PL"/>
      </w:pPr>
      <w:r w:rsidRPr="00162E6D">
        <w:t xml:space="preserve">              &lt;!-- The content of the following element is a copy of the original </w:t>
      </w:r>
    </w:p>
    <w:p w14:paraId="35E14B34" w14:textId="77777777" w:rsidR="00C84D3B" w:rsidRPr="00162E6D" w:rsidRDefault="00C84D3B" w:rsidP="00C84D3B">
      <w:pPr>
        <w:pStyle w:val="PL"/>
      </w:pPr>
      <w:r w:rsidRPr="00162E6D">
        <w:t xml:space="preserve">                   request/response parameters --&gt;</w:t>
      </w:r>
    </w:p>
    <w:p w14:paraId="1F0EC9CF" w14:textId="77777777" w:rsidR="00C84D3B" w:rsidRPr="00162E6D" w:rsidRDefault="00C84D3B" w:rsidP="00C84D3B">
      <w:pPr>
        <w:pStyle w:val="PL"/>
      </w:pPr>
      <w:r w:rsidRPr="00162E6D">
        <w:t xml:space="preserve">              &lt;element name="inAndOutputParameter" minOccurs="0" maxOccurs="1"&gt;</w:t>
      </w:r>
    </w:p>
    <w:p w14:paraId="1560BB5B" w14:textId="77777777" w:rsidR="00C84D3B" w:rsidRPr="00162E6D" w:rsidRDefault="00C84D3B" w:rsidP="00C84D3B">
      <w:pPr>
        <w:pStyle w:val="PL"/>
      </w:pPr>
      <w:r w:rsidRPr="00162E6D">
        <w:t xml:space="preserve">                &lt;complexType&gt;</w:t>
      </w:r>
    </w:p>
    <w:p w14:paraId="3B004B87" w14:textId="77777777" w:rsidR="00C84D3B" w:rsidRPr="00162E6D" w:rsidRDefault="00C84D3B" w:rsidP="00C84D3B">
      <w:pPr>
        <w:pStyle w:val="PL"/>
      </w:pPr>
      <w:r w:rsidRPr="00162E6D">
        <w:t xml:space="preserve">                    &lt;attribute name="dataRequested" type="dsa:AlarmDataRequested" use="required"/&gt;</w:t>
      </w:r>
    </w:p>
    <w:p w14:paraId="155E6019" w14:textId="77777777" w:rsidR="00C84D3B" w:rsidRPr="00162E6D" w:rsidRDefault="00C84D3B" w:rsidP="00C84D3B">
      <w:pPr>
        <w:pStyle w:val="PL"/>
      </w:pPr>
      <w:r w:rsidRPr="00162E6D">
        <w:t xml:space="preserve">                    &lt;attribute name="startSynchronizationPoint" type="dateTime" use="required"/&gt;</w:t>
      </w:r>
    </w:p>
    <w:p w14:paraId="609961B1" w14:textId="77777777" w:rsidR="00C84D3B" w:rsidRPr="00162E6D" w:rsidRDefault="00C84D3B" w:rsidP="00C84D3B">
      <w:pPr>
        <w:pStyle w:val="PL"/>
      </w:pPr>
      <w:r w:rsidRPr="00162E6D">
        <w:t xml:space="preserve">                    &lt;attribute name="newSynchronizationPoint" type="dateTime" use="required"/&gt;</w:t>
      </w:r>
    </w:p>
    <w:p w14:paraId="7745AF7F" w14:textId="77777777" w:rsidR="00C84D3B" w:rsidRPr="00162E6D" w:rsidRDefault="00C84D3B" w:rsidP="00C84D3B">
      <w:pPr>
        <w:pStyle w:val="PL"/>
      </w:pPr>
      <w:r w:rsidRPr="00162E6D">
        <w:t xml:space="preserve">                    &lt;attribute name="managerReference" type="string" use="optional"/&gt;</w:t>
      </w:r>
    </w:p>
    <w:p w14:paraId="476A8011" w14:textId="77777777" w:rsidR="00C84D3B" w:rsidRPr="00410996" w:rsidRDefault="00C84D3B" w:rsidP="00C84D3B">
      <w:pPr>
        <w:pStyle w:val="PL"/>
      </w:pPr>
      <w:r w:rsidRPr="00162E6D">
        <w:t xml:space="preserve">                </w:t>
      </w:r>
      <w:r w:rsidRPr="00410996">
        <w:t>&lt;/complexType&gt;</w:t>
      </w:r>
    </w:p>
    <w:p w14:paraId="5BBFD96D" w14:textId="77777777" w:rsidR="00C84D3B" w:rsidRPr="00410996" w:rsidRDefault="00C84D3B" w:rsidP="00C84D3B">
      <w:pPr>
        <w:pStyle w:val="PL"/>
      </w:pPr>
      <w:r w:rsidRPr="00410996">
        <w:t xml:space="preserve">              &lt;/element&gt;</w:t>
      </w:r>
    </w:p>
    <w:p w14:paraId="6A050ED9" w14:textId="77777777" w:rsidR="00D2328E" w:rsidRPr="00410996" w:rsidRDefault="00D2328E" w:rsidP="00C84D3B">
      <w:pPr>
        <w:pStyle w:val="PL"/>
      </w:pPr>
      <w:r w:rsidRPr="00410996">
        <w:rPr>
          <w:lang w:eastAsia="ko-KR"/>
        </w:rPr>
        <w:t xml:space="preserve">              &lt;element name="scope" type="nk:ScopeType" minOccurs="0"/&gt;</w:t>
      </w:r>
    </w:p>
    <w:p w14:paraId="5F179C62" w14:textId="77777777" w:rsidR="00C84D3B" w:rsidRPr="00410996" w:rsidRDefault="00C84D3B" w:rsidP="00C84D3B">
      <w:pPr>
        <w:pStyle w:val="PL"/>
      </w:pPr>
      <w:r w:rsidRPr="00410996">
        <w:t xml:space="preserve">            &lt;/sequence&gt;</w:t>
      </w:r>
    </w:p>
    <w:p w14:paraId="27D7379E" w14:textId="77777777" w:rsidR="00C84D3B" w:rsidRPr="00410996" w:rsidRDefault="00C84D3B" w:rsidP="00C84D3B">
      <w:pPr>
        <w:pStyle w:val="PL"/>
      </w:pPr>
      <w:r w:rsidRPr="00410996">
        <w:t xml:space="preserve">          &lt;/complexType&gt;</w:t>
      </w:r>
    </w:p>
    <w:p w14:paraId="067D5DFA" w14:textId="77777777" w:rsidR="00C84D3B" w:rsidRPr="00410996" w:rsidRDefault="00C84D3B" w:rsidP="00C84D3B">
      <w:pPr>
        <w:pStyle w:val="PL"/>
      </w:pPr>
      <w:r w:rsidRPr="00410996">
        <w:t xml:space="preserve">        &lt;/element&gt;</w:t>
      </w:r>
    </w:p>
    <w:p w14:paraId="128AEE6E" w14:textId="77777777" w:rsidR="00C84D3B" w:rsidRPr="00410996" w:rsidRDefault="00C84D3B" w:rsidP="00C84D3B">
      <w:pPr>
        <w:pStyle w:val="PL"/>
        <w:rPr>
          <w:highlight w:val="yellow"/>
        </w:rPr>
      </w:pPr>
    </w:p>
    <w:p w14:paraId="76E9A4AF" w14:textId="77777777" w:rsidR="00C84D3B" w:rsidRPr="00410996" w:rsidRDefault="00C84D3B" w:rsidP="00C96D4E">
      <w:pPr>
        <w:pStyle w:val="Heading4"/>
      </w:pPr>
      <w:bookmarkStart w:id="43" w:name="_Toc335991998"/>
      <w:r w:rsidRPr="00410996">
        <w:t>B.3.</w:t>
      </w:r>
      <w:r w:rsidR="00A97D61" w:rsidRPr="00410996">
        <w:t>1.2</w:t>
      </w:r>
      <w:r w:rsidRPr="00410996">
        <w:t>.2</w:t>
      </w:r>
      <w:r w:rsidRPr="00410996">
        <w:tab/>
        <w:t>XML element fileFooter</w:t>
      </w:r>
      <w:bookmarkEnd w:id="43"/>
    </w:p>
    <w:p w14:paraId="7C5FCCA6" w14:textId="77777777" w:rsidR="00C84D3B" w:rsidRPr="00410996" w:rsidRDefault="00A97D61" w:rsidP="00C84D3B">
      <w:r w:rsidRPr="00410996">
        <w:t>See 3GPP TS 32.616 [20</w:t>
      </w:r>
      <w:r w:rsidR="00C84D3B" w:rsidRPr="00410996">
        <w:t xml:space="preserve">] </w:t>
      </w:r>
    </w:p>
    <w:p w14:paraId="023AFEE9" w14:textId="77777777" w:rsidR="00C84D3B" w:rsidRPr="00410996" w:rsidRDefault="00C84D3B" w:rsidP="00C96D4E">
      <w:pPr>
        <w:pStyle w:val="Heading3"/>
      </w:pPr>
      <w:r w:rsidRPr="00410996">
        <w:br w:type="page"/>
      </w:r>
      <w:bookmarkStart w:id="44" w:name="_Toc335991999"/>
      <w:r w:rsidRPr="00410996">
        <w:lastRenderedPageBreak/>
        <w:t>B.3.</w:t>
      </w:r>
      <w:r w:rsidR="00A97D61" w:rsidRPr="00410996">
        <w:t>1.3</w:t>
      </w:r>
      <w:r w:rsidRPr="00410996">
        <w:tab/>
        <w:t>Delta synchronisation IRP specific XML elements</w:t>
      </w:r>
      <w:bookmarkEnd w:id="44"/>
    </w:p>
    <w:p w14:paraId="2C51D4D6" w14:textId="77777777" w:rsidR="00C84D3B" w:rsidRPr="00410996" w:rsidRDefault="00C84D3B" w:rsidP="00C84D3B">
      <w:pPr>
        <w:rPr>
          <w:lang w:val="en-US"/>
        </w:rPr>
      </w:pPr>
      <w:r w:rsidRPr="00410996">
        <w:rPr>
          <w:lang w:val="en-US"/>
        </w:rPr>
        <w:t xml:space="preserve">For delta synchronization of CM data: Currently none, except those in clause </w:t>
      </w:r>
      <w:r w:rsidR="00B73D18" w:rsidRPr="00410996">
        <w:rPr>
          <w:lang w:val="en-US"/>
        </w:rPr>
        <w:t>Annex B.3.1.2</w:t>
      </w:r>
      <w:r w:rsidRPr="00410996">
        <w:rPr>
          <w:lang w:val="en-US"/>
        </w:rPr>
        <w:t>.</w:t>
      </w:r>
    </w:p>
    <w:p w14:paraId="5A5EE551" w14:textId="77777777" w:rsidR="00C84D3B" w:rsidRPr="004A220D" w:rsidRDefault="00C84D3B" w:rsidP="00C84D3B">
      <w:r w:rsidRPr="004A220D">
        <w:t>For delta synchronization of alarm data:</w:t>
      </w:r>
    </w:p>
    <w:p w14:paraId="05904186" w14:textId="77777777" w:rsidR="00C84D3B" w:rsidRPr="004A220D" w:rsidRDefault="00C84D3B" w:rsidP="00C84D3B">
      <w:pPr>
        <w:pStyle w:val="PL"/>
        <w:rPr>
          <w:rFonts w:cs="Courier New"/>
          <w:szCs w:val="16"/>
        </w:rPr>
      </w:pPr>
      <w:r w:rsidRPr="004A220D">
        <w:rPr>
          <w:rFonts w:cs="Courier New"/>
          <w:szCs w:val="16"/>
        </w:rPr>
        <w:t>&lt;element name="deltaAlarm" type=”dsa:DeltaAlarm maxOccurs="unbounded"/&gt;</w:t>
      </w:r>
    </w:p>
    <w:p w14:paraId="0A2E7724" w14:textId="77777777" w:rsidR="00C84D3B" w:rsidRPr="004A220D" w:rsidRDefault="00C84D3B" w:rsidP="00C84D3B">
      <w:pPr>
        <w:pStyle w:val="PL"/>
        <w:rPr>
          <w:rFonts w:cs="Courier New"/>
          <w:szCs w:val="16"/>
        </w:rPr>
      </w:pPr>
    </w:p>
    <w:p w14:paraId="339D622A" w14:textId="77777777" w:rsidR="00C84D3B" w:rsidRPr="004A220D" w:rsidRDefault="00C84D3B" w:rsidP="00C84D3B">
      <w:pPr>
        <w:pStyle w:val="PL"/>
        <w:rPr>
          <w:rFonts w:ascii="Times New Roman" w:hAnsi="Times New Roman"/>
          <w:sz w:val="20"/>
        </w:rPr>
      </w:pPr>
      <w:r w:rsidRPr="004A220D">
        <w:rPr>
          <w:rFonts w:ascii="Times New Roman" w:hAnsi="Times New Roman"/>
          <w:sz w:val="20"/>
        </w:rPr>
        <w:t>of type</w:t>
      </w:r>
    </w:p>
    <w:p w14:paraId="37CBC70A" w14:textId="77777777" w:rsidR="00C84D3B" w:rsidRPr="004A220D" w:rsidRDefault="00C84D3B" w:rsidP="00C84D3B">
      <w:pPr>
        <w:pStyle w:val="PL"/>
        <w:rPr>
          <w:rFonts w:cs="Courier New"/>
          <w:szCs w:val="16"/>
        </w:rPr>
      </w:pPr>
    </w:p>
    <w:p w14:paraId="1F9FA60C" w14:textId="77777777" w:rsidR="00C84D3B" w:rsidRPr="004A220D" w:rsidRDefault="00C84D3B" w:rsidP="00C84D3B">
      <w:pPr>
        <w:pStyle w:val="PL"/>
        <w:rPr>
          <w:rFonts w:cs="Courier New"/>
          <w:szCs w:val="16"/>
        </w:rPr>
      </w:pPr>
      <w:r w:rsidRPr="004A220D">
        <w:rPr>
          <w:rFonts w:cs="Courier New"/>
          <w:szCs w:val="16"/>
        </w:rPr>
        <w:t>&lt;complexType name=”DeltaAlarm”&gt;</w:t>
      </w:r>
      <w:r w:rsidRPr="004A220D">
        <w:rPr>
          <w:rFonts w:cs="Courier New"/>
          <w:szCs w:val="16"/>
        </w:rPr>
        <w:br/>
        <w:t xml:space="preserve">  &lt;choice&gt;</w:t>
      </w:r>
      <w:r w:rsidRPr="004A220D">
        <w:rPr>
          <w:rFonts w:cs="Courier New"/>
          <w:szCs w:val="16"/>
        </w:rPr>
        <w:br/>
        <w:t xml:space="preserve">    &lt;element ref="xa:</w:t>
      </w:r>
      <w:r w:rsidRPr="004A220D">
        <w:rPr>
          <w:rFonts w:ascii="Courier" w:hAnsi="Courier"/>
          <w:szCs w:val="16"/>
        </w:rPr>
        <w:t>NotifyNewAlarm</w:t>
      </w:r>
      <w:r w:rsidRPr="004A220D">
        <w:rPr>
          <w:rFonts w:cs="Courier New"/>
          <w:szCs w:val="16"/>
        </w:rPr>
        <w:t>"/&gt;</w:t>
      </w:r>
      <w:r w:rsidRPr="004A220D">
        <w:rPr>
          <w:rFonts w:cs="Courier New"/>
          <w:szCs w:val="16"/>
        </w:rPr>
        <w:br/>
        <w:t xml:space="preserve">    &lt;element ref="xa:</w:t>
      </w:r>
      <w:r w:rsidRPr="004A220D">
        <w:rPr>
          <w:rFonts w:ascii="Courier" w:hAnsi="Courier"/>
          <w:szCs w:val="16"/>
        </w:rPr>
        <w:t>NotifyChangedAlarm</w:t>
      </w:r>
      <w:r w:rsidRPr="004A220D">
        <w:rPr>
          <w:rFonts w:cs="Courier New"/>
          <w:szCs w:val="16"/>
        </w:rPr>
        <w:t>"/&gt;</w:t>
      </w:r>
      <w:r w:rsidRPr="004A220D">
        <w:rPr>
          <w:rFonts w:cs="Courier New"/>
          <w:szCs w:val="16"/>
        </w:rPr>
        <w:br/>
        <w:t xml:space="preserve">    &lt;element ref="xa:</w:t>
      </w:r>
      <w:r w:rsidRPr="004A220D">
        <w:rPr>
          <w:rFonts w:ascii="Courier" w:hAnsi="Courier"/>
          <w:szCs w:val="16"/>
        </w:rPr>
        <w:t>NotifyClearedAlarm</w:t>
      </w:r>
      <w:r w:rsidRPr="004A220D">
        <w:rPr>
          <w:rFonts w:cs="Courier New"/>
          <w:szCs w:val="16"/>
        </w:rPr>
        <w:t>"/&gt;</w:t>
      </w:r>
      <w:r w:rsidRPr="004A220D">
        <w:rPr>
          <w:rFonts w:cs="Courier New"/>
          <w:szCs w:val="16"/>
        </w:rPr>
        <w:br/>
        <w:t xml:space="preserve">    &lt;element ref="xa:</w:t>
      </w:r>
      <w:r w:rsidRPr="004A220D">
        <w:rPr>
          <w:rFonts w:ascii="Courier" w:hAnsi="Courier"/>
          <w:szCs w:val="16"/>
        </w:rPr>
        <w:t>NotifyComments</w:t>
      </w:r>
      <w:r w:rsidRPr="004A220D">
        <w:rPr>
          <w:rFonts w:cs="Courier New"/>
          <w:szCs w:val="16"/>
        </w:rPr>
        <w:t>"/&gt;</w:t>
      </w:r>
      <w:r w:rsidRPr="004A220D">
        <w:rPr>
          <w:rFonts w:cs="Courier New"/>
          <w:szCs w:val="16"/>
        </w:rPr>
        <w:br/>
        <w:t xml:space="preserve">    &lt;element ref="xa:</w:t>
      </w:r>
      <w:r w:rsidRPr="004A220D">
        <w:rPr>
          <w:rFonts w:ascii="Courier" w:hAnsi="Courier"/>
          <w:szCs w:val="16"/>
        </w:rPr>
        <w:t>NotifyAckStateChanged</w:t>
      </w:r>
      <w:r w:rsidRPr="004A220D">
        <w:rPr>
          <w:rFonts w:cs="Courier New"/>
          <w:szCs w:val="16"/>
        </w:rPr>
        <w:t>"/&gt;</w:t>
      </w:r>
      <w:r w:rsidRPr="004A220D">
        <w:rPr>
          <w:rFonts w:cs="Courier New"/>
          <w:szCs w:val="16"/>
        </w:rPr>
        <w:br/>
        <w:t xml:space="preserve">  &lt;/choice&gt;</w:t>
      </w:r>
      <w:r w:rsidRPr="004A220D">
        <w:rPr>
          <w:rFonts w:cs="Courier New"/>
          <w:szCs w:val="16"/>
        </w:rPr>
        <w:br/>
        <w:t>&lt;/complexType&gt;</w:t>
      </w:r>
    </w:p>
    <w:p w14:paraId="4AB1E4EA" w14:textId="77777777" w:rsidR="00C84D3B" w:rsidRPr="004A220D" w:rsidRDefault="00C84D3B" w:rsidP="00C84D3B">
      <w:pPr>
        <w:rPr>
          <w:rFonts w:cs="Courier New"/>
          <w:szCs w:val="16"/>
        </w:rPr>
      </w:pPr>
    </w:p>
    <w:p w14:paraId="25A7B495" w14:textId="77777777" w:rsidR="00C84D3B" w:rsidRPr="004A220D" w:rsidRDefault="00C84D3B" w:rsidP="00C96D4E">
      <w:pPr>
        <w:pStyle w:val="Heading3"/>
      </w:pPr>
      <w:bookmarkStart w:id="45" w:name="_Toc335992000"/>
      <w:r>
        <w:t>B</w:t>
      </w:r>
      <w:r w:rsidRPr="004A220D">
        <w:t>.</w:t>
      </w:r>
      <w:r>
        <w:t>3.</w:t>
      </w:r>
      <w:r w:rsidR="00A97D61">
        <w:t>1.4</w:t>
      </w:r>
      <w:r w:rsidRPr="004A220D">
        <w:tab/>
        <w:t>Delta synchronisation IRP XML File Name Conventions</w:t>
      </w:r>
      <w:bookmarkEnd w:id="45"/>
    </w:p>
    <w:p w14:paraId="2DC78E39" w14:textId="77777777" w:rsidR="00313A02" w:rsidRPr="00313A02" w:rsidRDefault="00C84D3B" w:rsidP="00C84D3B">
      <w:r w:rsidRPr="004A220D">
        <w:t>For NL IRP XML File Name Conventions the generic file name definitions as specified by the FT IRP apply (see [</w:t>
      </w:r>
      <w:r w:rsidR="00A97D61">
        <w:t>1</w:t>
      </w:r>
      <w:r w:rsidRPr="004A220D">
        <w:t>3])</w:t>
      </w:r>
    </w:p>
    <w:p w14:paraId="5BA7EF3B" w14:textId="77777777" w:rsidR="004E0332" w:rsidRPr="00757665" w:rsidRDefault="00F055CC" w:rsidP="00C96D4E">
      <w:pPr>
        <w:pStyle w:val="Heading2"/>
        <w:rPr>
          <w:lang w:eastAsia="zh-CN"/>
        </w:rPr>
      </w:pPr>
      <w:bookmarkStart w:id="46" w:name="_Toc335992001"/>
      <w:r>
        <w:rPr>
          <w:lang w:eastAsia="zh-CN"/>
        </w:rPr>
        <w:lastRenderedPageBreak/>
        <w:t>B.3.2</w:t>
      </w:r>
      <w:r w:rsidRPr="007F10CC">
        <w:rPr>
          <w:lang w:eastAsia="zh-CN"/>
        </w:rPr>
        <w:tab/>
      </w:r>
      <w:r>
        <w:rPr>
          <w:lang w:eastAsia="zh-CN"/>
        </w:rPr>
        <w:t>Graphical Representatio</w:t>
      </w:r>
      <w:r w:rsidR="003D321D">
        <w:rPr>
          <w:lang w:eastAsia="zh-CN"/>
        </w:rPr>
        <w:t>n</w:t>
      </w:r>
      <w:bookmarkEnd w:id="46"/>
    </w:p>
    <w:p w14:paraId="5491920F" w14:textId="77777777" w:rsidR="00544CA5" w:rsidRDefault="00BD7B94" w:rsidP="00C96D4E">
      <w:pPr>
        <w:pStyle w:val="TH"/>
        <w:rPr>
          <w:lang w:eastAsia="zh-CN"/>
        </w:rPr>
      </w:pPr>
      <w:r>
        <w:rPr>
          <w:lang w:eastAsia="zh-CN"/>
        </w:rPr>
        <w:pict w14:anchorId="60E4537B">
          <v:shape id="_x0000_i1027" type="#_x0000_t75" style="width:482pt;height:121pt">
            <v:imagedata r:id="rId16" o:title="3"/>
          </v:shape>
        </w:pict>
      </w:r>
    </w:p>
    <w:p w14:paraId="6F9D2B4E" w14:textId="77777777" w:rsidR="000E18EA" w:rsidRPr="000E18EA" w:rsidRDefault="00BD7B94" w:rsidP="00C96D4E">
      <w:pPr>
        <w:pStyle w:val="TH"/>
        <w:rPr>
          <w:lang w:val="en-US" w:eastAsia="zh-CN"/>
        </w:rPr>
      </w:pPr>
      <w:r>
        <w:rPr>
          <w:lang w:val="en-US" w:eastAsia="zh-CN"/>
        </w:rPr>
        <w:lastRenderedPageBreak/>
        <w:pict w14:anchorId="32638BD9">
          <v:shape id="_x0000_i1028" type="#_x0000_t75" style="width:481.5pt;height:175pt">
            <v:imagedata r:id="rId17" o:title="4"/>
          </v:shape>
        </w:pict>
      </w:r>
      <w:r>
        <w:rPr>
          <w:lang w:val="en-US" w:eastAsia="zh-CN"/>
        </w:rPr>
        <w:pict w14:anchorId="2FF8C878">
          <v:shape id="_x0000_i1029" type="#_x0000_t75" style="width:481.5pt;height:279.5pt">
            <v:imagedata r:id="rId18" o:title="5"/>
          </v:shape>
        </w:pict>
      </w:r>
      <w:r>
        <w:rPr>
          <w:lang w:val="en-US" w:eastAsia="zh-CN"/>
        </w:rPr>
        <w:lastRenderedPageBreak/>
        <w:pict w14:anchorId="762F65C1">
          <v:shape id="_x0000_i1030" type="#_x0000_t75" style="width:482pt;height:317pt">
            <v:imagedata r:id="rId19" o:title="6"/>
          </v:shape>
        </w:pict>
      </w:r>
    </w:p>
    <w:p w14:paraId="7B9331B7" w14:textId="77777777" w:rsidR="00544CA5" w:rsidRPr="00C96D4E" w:rsidRDefault="00B73D18" w:rsidP="00C96D4E">
      <w:pPr>
        <w:pStyle w:val="Heading2"/>
        <w:rPr>
          <w:lang w:val="de-DE" w:eastAsia="zh-CN"/>
        </w:rPr>
      </w:pPr>
      <w:r w:rsidRPr="00C96D4E">
        <w:rPr>
          <w:lang w:val="de-DE" w:eastAsia="zh-CN"/>
        </w:rPr>
        <w:br w:type="page"/>
      </w:r>
      <w:bookmarkStart w:id="47" w:name="_Toc335992002"/>
      <w:r w:rsidR="000E18EA" w:rsidRPr="00C96D4E">
        <w:rPr>
          <w:rFonts w:hint="eastAsia"/>
          <w:lang w:val="de-DE" w:eastAsia="zh-CN"/>
        </w:rPr>
        <w:lastRenderedPageBreak/>
        <w:t>B.3.3</w:t>
      </w:r>
      <w:r w:rsidR="000E18EA" w:rsidRPr="00C96D4E">
        <w:rPr>
          <w:lang w:val="de-DE" w:eastAsia="zh-CN"/>
        </w:rPr>
        <w:tab/>
        <w:t>XML Schema</w:t>
      </w:r>
      <w:bookmarkEnd w:id="47"/>
    </w:p>
    <w:p w14:paraId="58E7265A" w14:textId="77777777" w:rsidR="000E18EA" w:rsidRPr="00C96D4E" w:rsidRDefault="000E18EA" w:rsidP="00C96D4E">
      <w:pPr>
        <w:pStyle w:val="Heading3"/>
        <w:rPr>
          <w:lang w:val="de-DE"/>
        </w:rPr>
      </w:pPr>
      <w:bookmarkStart w:id="48" w:name="_Toc335992003"/>
      <w:r w:rsidRPr="00C96D4E">
        <w:rPr>
          <w:lang w:val="de-DE"/>
        </w:rPr>
        <w:t>B.3.3.1</w:t>
      </w:r>
      <w:r w:rsidRPr="00C96D4E">
        <w:rPr>
          <w:lang w:val="de-DE"/>
        </w:rPr>
        <w:tab/>
        <w:t xml:space="preserve">XML </w:t>
      </w:r>
      <w:r w:rsidR="005E4C84" w:rsidRPr="00C96D4E">
        <w:rPr>
          <w:lang w:val="de-DE"/>
        </w:rPr>
        <w:t>S</w:t>
      </w:r>
      <w:r w:rsidRPr="00C96D4E">
        <w:rPr>
          <w:lang w:val="de-DE"/>
        </w:rPr>
        <w:t>chema</w:t>
      </w:r>
      <w:r w:rsidR="00B73D18" w:rsidRPr="00C96D4E">
        <w:rPr>
          <w:lang w:val="de-DE"/>
        </w:rPr>
        <w:t xml:space="preserve"> </w:t>
      </w:r>
      <w:r w:rsidRPr="00C96D4E">
        <w:rPr>
          <w:lang w:val="de-DE"/>
        </w:rPr>
        <w:t>"deltaSynchGeneric.xsd"</w:t>
      </w:r>
      <w:bookmarkEnd w:id="48"/>
    </w:p>
    <w:p w14:paraId="36B721B0" w14:textId="77777777" w:rsidR="000E18EA" w:rsidRPr="00C96D4E" w:rsidRDefault="000E18EA" w:rsidP="00BA1A2A">
      <w:pPr>
        <w:pStyle w:val="PL"/>
        <w:rPr>
          <w:lang w:val="de-DE" w:eastAsia="zh-CN"/>
        </w:rPr>
      </w:pPr>
      <w:r w:rsidRPr="00C96D4E">
        <w:rPr>
          <w:lang w:val="de-DE" w:eastAsia="zh-CN"/>
        </w:rPr>
        <w:t>&lt;?xml version="1.0" encoding="UTF-8"?&gt;</w:t>
      </w:r>
    </w:p>
    <w:p w14:paraId="2A94325B" w14:textId="77777777" w:rsidR="000E18EA" w:rsidRPr="00C96D4E" w:rsidRDefault="000E18EA" w:rsidP="00BA1A2A">
      <w:pPr>
        <w:pStyle w:val="PL"/>
        <w:rPr>
          <w:lang w:val="de-DE" w:eastAsia="zh-CN"/>
        </w:rPr>
      </w:pPr>
      <w:r w:rsidRPr="00C96D4E">
        <w:rPr>
          <w:lang w:val="de-DE" w:eastAsia="zh-CN"/>
        </w:rPr>
        <w:t>&lt;!--</w:t>
      </w:r>
    </w:p>
    <w:p w14:paraId="125CA999" w14:textId="77777777" w:rsidR="000E18EA" w:rsidRPr="00C96D4E" w:rsidRDefault="000E18EA" w:rsidP="00BA1A2A">
      <w:pPr>
        <w:pStyle w:val="PL"/>
        <w:rPr>
          <w:lang w:val="de-DE" w:eastAsia="zh-CN"/>
        </w:rPr>
      </w:pPr>
      <w:r w:rsidRPr="00C96D4E">
        <w:rPr>
          <w:lang w:val="de-DE" w:eastAsia="zh-CN"/>
        </w:rPr>
        <w:t xml:space="preserve">  3GPP TS 32.396 Delta Synchronisation IRP</w:t>
      </w:r>
    </w:p>
    <w:p w14:paraId="07E31293" w14:textId="77777777" w:rsidR="000E18EA" w:rsidRPr="00C96D4E" w:rsidRDefault="000E18EA" w:rsidP="00BA1A2A">
      <w:pPr>
        <w:pStyle w:val="PL"/>
        <w:rPr>
          <w:lang w:eastAsia="zh-CN"/>
        </w:rPr>
      </w:pPr>
      <w:r w:rsidRPr="00C96D4E">
        <w:rPr>
          <w:lang w:val="de-DE" w:eastAsia="zh-CN"/>
        </w:rPr>
        <w:t xml:space="preserve">  </w:t>
      </w:r>
      <w:r w:rsidRPr="00C96D4E">
        <w:rPr>
          <w:lang w:eastAsia="zh-CN"/>
        </w:rPr>
        <w:t>Delta synchronization specific data file XML schemas</w:t>
      </w:r>
    </w:p>
    <w:p w14:paraId="2D4C4986" w14:textId="77777777" w:rsidR="000E18EA" w:rsidRPr="00C96D4E" w:rsidRDefault="000E18EA" w:rsidP="00BA1A2A">
      <w:pPr>
        <w:pStyle w:val="PL"/>
        <w:rPr>
          <w:lang w:eastAsia="zh-CN"/>
        </w:rPr>
      </w:pPr>
      <w:r w:rsidRPr="00C96D4E">
        <w:rPr>
          <w:lang w:eastAsia="zh-CN"/>
        </w:rPr>
        <w:t xml:space="preserve">  deltaSynchGeneric.xsd</w:t>
      </w:r>
    </w:p>
    <w:p w14:paraId="62AD7564" w14:textId="77777777" w:rsidR="000E18EA" w:rsidRPr="00C96D4E" w:rsidRDefault="000E18EA" w:rsidP="00BA1A2A">
      <w:pPr>
        <w:pStyle w:val="PL"/>
        <w:rPr>
          <w:lang w:eastAsia="zh-CN"/>
        </w:rPr>
      </w:pPr>
      <w:r w:rsidRPr="00C96D4E">
        <w:rPr>
          <w:lang w:eastAsia="zh-CN"/>
        </w:rPr>
        <w:t>--&gt;</w:t>
      </w:r>
    </w:p>
    <w:p w14:paraId="337D63C2" w14:textId="77777777" w:rsidR="000E18EA" w:rsidRPr="00C96D4E" w:rsidRDefault="000E18EA" w:rsidP="00BA1A2A">
      <w:pPr>
        <w:pStyle w:val="PL"/>
        <w:rPr>
          <w:lang w:eastAsia="zh-CN"/>
        </w:rPr>
      </w:pPr>
      <w:r w:rsidRPr="00C96D4E">
        <w:rPr>
          <w:lang w:eastAsia="zh-CN"/>
        </w:rPr>
        <w:t>&lt;schema xmlns="http://www.w3.org/2001/XMLSchema" xmlns:dsg="http://www.3gpp.org/ftp/specs/archive/32_series/32.396#deltaSynchGeneric" xmlns:xe="http://www.3gpp.org/ftp/specs/archive/32_series/32.306#notification" targetNamespace="http://www.3gpp.org/ftp/specs/archive/32_series/32.396#deltaSynchGeneric" elementFormDefault="qualified"&gt;</w:t>
      </w:r>
    </w:p>
    <w:p w14:paraId="6C68C890" w14:textId="77777777" w:rsidR="000E18EA" w:rsidRPr="00410996" w:rsidRDefault="000E18EA" w:rsidP="00BA1A2A">
      <w:pPr>
        <w:pStyle w:val="PL"/>
        <w:rPr>
          <w:lang w:val="fr-FR" w:eastAsia="zh-CN"/>
        </w:rPr>
      </w:pPr>
      <w:r w:rsidRPr="00C96D4E">
        <w:rPr>
          <w:lang w:eastAsia="zh-CN"/>
        </w:rPr>
        <w:tab/>
      </w:r>
      <w:r w:rsidRPr="00410996">
        <w:rPr>
          <w:lang w:val="fr-FR" w:eastAsia="zh-CN"/>
        </w:rPr>
        <w:t>&lt;import namespace="http://www.3gpp.org/ftp/specs/archive/32_series/32.306#notification"/&gt;</w:t>
      </w:r>
    </w:p>
    <w:p w14:paraId="0AE33A45" w14:textId="77777777" w:rsidR="000E18EA" w:rsidRPr="00C96D4E" w:rsidRDefault="000E18EA" w:rsidP="00BA1A2A">
      <w:pPr>
        <w:pStyle w:val="PL"/>
        <w:rPr>
          <w:lang w:eastAsia="zh-CN"/>
        </w:rPr>
      </w:pPr>
      <w:r w:rsidRPr="00410996">
        <w:rPr>
          <w:lang w:val="fr-FR" w:eastAsia="zh-CN"/>
        </w:rPr>
        <w:tab/>
      </w:r>
      <w:r w:rsidRPr="00C96D4E">
        <w:rPr>
          <w:lang w:eastAsia="zh-CN"/>
        </w:rPr>
        <w:t>&lt;!-- XML types specific for delta synchronization generic part --&gt;</w:t>
      </w:r>
    </w:p>
    <w:p w14:paraId="4A3F2994" w14:textId="77777777" w:rsidR="000E18EA" w:rsidRPr="00C96D4E" w:rsidRDefault="000E18EA" w:rsidP="00BA1A2A">
      <w:pPr>
        <w:pStyle w:val="PL"/>
        <w:rPr>
          <w:lang w:eastAsia="zh-CN"/>
        </w:rPr>
      </w:pPr>
      <w:r w:rsidRPr="00C96D4E">
        <w:rPr>
          <w:lang w:eastAsia="zh-CN"/>
        </w:rPr>
        <w:tab/>
        <w:t>&lt;simpleType name="DeltaSynchStatus"&gt;</w:t>
      </w:r>
    </w:p>
    <w:p w14:paraId="742AFBAA" w14:textId="77777777" w:rsidR="000E18EA" w:rsidRPr="00C96D4E" w:rsidRDefault="000E18EA" w:rsidP="00BA1A2A">
      <w:pPr>
        <w:pStyle w:val="PL"/>
        <w:rPr>
          <w:lang w:eastAsia="zh-CN"/>
        </w:rPr>
      </w:pPr>
      <w:r w:rsidRPr="00C96D4E">
        <w:rPr>
          <w:lang w:eastAsia="zh-CN"/>
        </w:rPr>
        <w:tab/>
      </w:r>
      <w:r w:rsidRPr="00C96D4E">
        <w:rPr>
          <w:lang w:eastAsia="zh-CN"/>
        </w:rPr>
        <w:tab/>
        <w:t>&lt;restriction base="string"&gt;</w:t>
      </w:r>
    </w:p>
    <w:p w14:paraId="30058DFD" w14:textId="77777777" w:rsidR="000E18EA" w:rsidRPr="00C96D4E" w:rsidRDefault="000E18EA" w:rsidP="00BA1A2A">
      <w:pPr>
        <w:pStyle w:val="PL"/>
        <w:rPr>
          <w:lang w:eastAsia="zh-CN"/>
        </w:rPr>
      </w:pPr>
      <w:r w:rsidRPr="00C96D4E">
        <w:rPr>
          <w:lang w:eastAsia="zh-CN"/>
        </w:rPr>
        <w:tab/>
      </w:r>
      <w:r w:rsidRPr="00C96D4E">
        <w:rPr>
          <w:lang w:eastAsia="zh-CN"/>
        </w:rPr>
        <w:tab/>
      </w:r>
      <w:r w:rsidRPr="00C96D4E">
        <w:rPr>
          <w:lang w:eastAsia="zh-CN"/>
        </w:rPr>
        <w:tab/>
        <w:t>&lt;enumeration value="Activated"/&gt;</w:t>
      </w:r>
    </w:p>
    <w:p w14:paraId="6024E5AB" w14:textId="77777777" w:rsidR="000E18EA" w:rsidRPr="00C96D4E" w:rsidRDefault="000E18EA" w:rsidP="00BA1A2A">
      <w:pPr>
        <w:pStyle w:val="PL"/>
        <w:rPr>
          <w:lang w:eastAsia="zh-CN"/>
        </w:rPr>
      </w:pPr>
      <w:r w:rsidRPr="00C96D4E">
        <w:rPr>
          <w:lang w:eastAsia="zh-CN"/>
        </w:rPr>
        <w:tab/>
      </w:r>
      <w:r w:rsidRPr="00C96D4E">
        <w:rPr>
          <w:lang w:eastAsia="zh-CN"/>
        </w:rPr>
        <w:tab/>
      </w:r>
      <w:r w:rsidRPr="00C96D4E">
        <w:rPr>
          <w:lang w:eastAsia="zh-CN"/>
        </w:rPr>
        <w:tab/>
        <w:t>&lt;enumeration value="Deactivated"/&gt;</w:t>
      </w:r>
    </w:p>
    <w:p w14:paraId="028BCB42" w14:textId="77777777" w:rsidR="000E18EA" w:rsidRPr="00C96D4E" w:rsidRDefault="000E18EA" w:rsidP="00BA1A2A">
      <w:pPr>
        <w:pStyle w:val="PL"/>
        <w:rPr>
          <w:lang w:eastAsia="zh-CN"/>
        </w:rPr>
      </w:pPr>
      <w:r w:rsidRPr="00C96D4E">
        <w:rPr>
          <w:lang w:eastAsia="zh-CN"/>
        </w:rPr>
        <w:tab/>
      </w:r>
      <w:r w:rsidRPr="00C96D4E">
        <w:rPr>
          <w:lang w:eastAsia="zh-CN"/>
        </w:rPr>
        <w:tab/>
        <w:t>&lt;/restriction&gt;</w:t>
      </w:r>
    </w:p>
    <w:p w14:paraId="4801594D" w14:textId="77777777" w:rsidR="000E18EA" w:rsidRPr="00C96D4E" w:rsidRDefault="000E18EA" w:rsidP="00BA1A2A">
      <w:pPr>
        <w:pStyle w:val="PL"/>
        <w:rPr>
          <w:lang w:eastAsia="zh-CN"/>
        </w:rPr>
      </w:pPr>
      <w:r w:rsidRPr="00C96D4E">
        <w:rPr>
          <w:lang w:eastAsia="zh-CN"/>
        </w:rPr>
        <w:tab/>
        <w:t>&lt;/simpleType&gt;</w:t>
      </w:r>
    </w:p>
    <w:p w14:paraId="76CBACE6" w14:textId="77777777" w:rsidR="000E18EA" w:rsidRPr="00C96D4E" w:rsidRDefault="000E18EA" w:rsidP="00BA1A2A">
      <w:pPr>
        <w:pStyle w:val="PL"/>
        <w:rPr>
          <w:lang w:eastAsia="zh-CN"/>
        </w:rPr>
      </w:pPr>
      <w:r w:rsidRPr="00C96D4E">
        <w:rPr>
          <w:lang w:eastAsia="zh-CN"/>
        </w:rPr>
        <w:tab/>
        <w:t>&lt;complexType name="NotifyStatusOfDeltaSynchChanged"&gt;</w:t>
      </w:r>
    </w:p>
    <w:p w14:paraId="7EB4E0CC" w14:textId="77777777" w:rsidR="000E18EA" w:rsidRPr="00410996" w:rsidRDefault="000E18EA" w:rsidP="00BA1A2A">
      <w:pPr>
        <w:pStyle w:val="PL"/>
        <w:rPr>
          <w:lang w:val="fr-FR" w:eastAsia="zh-CN"/>
        </w:rPr>
      </w:pPr>
      <w:r w:rsidRPr="00C96D4E">
        <w:rPr>
          <w:lang w:eastAsia="zh-CN"/>
        </w:rPr>
        <w:tab/>
      </w:r>
      <w:r w:rsidRPr="00C96D4E">
        <w:rPr>
          <w:lang w:eastAsia="zh-CN"/>
        </w:rPr>
        <w:tab/>
      </w:r>
      <w:r w:rsidRPr="00410996">
        <w:rPr>
          <w:lang w:val="fr-FR" w:eastAsia="zh-CN"/>
        </w:rPr>
        <w:t>&lt;complexContent&gt;</w:t>
      </w:r>
    </w:p>
    <w:p w14:paraId="7C20EC04" w14:textId="77777777" w:rsidR="000E18EA" w:rsidRPr="00410996" w:rsidRDefault="000E18EA" w:rsidP="00BA1A2A">
      <w:pPr>
        <w:pStyle w:val="PL"/>
        <w:rPr>
          <w:lang w:val="fr-FR" w:eastAsia="zh-CN"/>
        </w:rPr>
      </w:pPr>
      <w:r w:rsidRPr="00410996">
        <w:rPr>
          <w:lang w:val="fr-FR" w:eastAsia="zh-CN"/>
        </w:rPr>
        <w:tab/>
      </w:r>
      <w:r w:rsidRPr="00410996">
        <w:rPr>
          <w:lang w:val="fr-FR" w:eastAsia="zh-CN"/>
        </w:rPr>
        <w:tab/>
      </w:r>
      <w:r w:rsidRPr="00410996">
        <w:rPr>
          <w:lang w:val="fr-FR" w:eastAsia="zh-CN"/>
        </w:rPr>
        <w:tab/>
        <w:t>&lt;extension base="xe:Notification"&gt;</w:t>
      </w:r>
    </w:p>
    <w:p w14:paraId="160B43AD" w14:textId="77777777" w:rsidR="000E18EA" w:rsidRPr="00C96D4E" w:rsidRDefault="000E18EA" w:rsidP="00BA1A2A">
      <w:pPr>
        <w:pStyle w:val="PL"/>
        <w:rPr>
          <w:lang w:eastAsia="zh-CN"/>
        </w:rPr>
      </w:pPr>
      <w:r w:rsidRPr="00410996">
        <w:rPr>
          <w:lang w:val="fr-FR" w:eastAsia="zh-CN"/>
        </w:rPr>
        <w:tab/>
      </w:r>
      <w:r w:rsidRPr="00410996">
        <w:rPr>
          <w:lang w:val="fr-FR" w:eastAsia="zh-CN"/>
        </w:rPr>
        <w:tab/>
      </w:r>
      <w:r w:rsidRPr="00410996">
        <w:rPr>
          <w:lang w:val="fr-FR" w:eastAsia="zh-CN"/>
        </w:rPr>
        <w:tab/>
      </w:r>
      <w:r w:rsidRPr="00410996">
        <w:rPr>
          <w:lang w:val="fr-FR" w:eastAsia="zh-CN"/>
        </w:rPr>
        <w:tab/>
      </w:r>
      <w:r w:rsidRPr="00C96D4E">
        <w:rPr>
          <w:lang w:eastAsia="zh-CN"/>
        </w:rPr>
        <w:t>&lt;sequence&gt;</w:t>
      </w:r>
    </w:p>
    <w:p w14:paraId="492FFED1" w14:textId="77777777" w:rsidR="000E18EA" w:rsidRPr="00C96D4E" w:rsidRDefault="000E18EA" w:rsidP="00BA1A2A">
      <w:pPr>
        <w:pStyle w:val="PL"/>
        <w:rPr>
          <w:lang w:eastAsia="zh-CN"/>
        </w:rPr>
      </w:pP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t>&lt;element name="body"&gt;</w:t>
      </w:r>
    </w:p>
    <w:p w14:paraId="514F6FE4" w14:textId="77777777" w:rsidR="000E18EA" w:rsidRPr="00C96D4E" w:rsidRDefault="000E18EA" w:rsidP="00BA1A2A">
      <w:pPr>
        <w:pStyle w:val="PL"/>
        <w:rPr>
          <w:lang w:eastAsia="zh-CN"/>
        </w:rPr>
      </w:pP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t>&lt;complexType&gt;</w:t>
      </w:r>
    </w:p>
    <w:p w14:paraId="6F84611B" w14:textId="77777777" w:rsidR="000E18EA" w:rsidRPr="00C96D4E" w:rsidRDefault="000E18EA" w:rsidP="00BA1A2A">
      <w:pPr>
        <w:pStyle w:val="PL"/>
        <w:rPr>
          <w:lang w:eastAsia="zh-CN"/>
        </w:rPr>
      </w:pP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t>&lt;sequence&gt;</w:t>
      </w:r>
    </w:p>
    <w:p w14:paraId="448E3C7F" w14:textId="77777777" w:rsidR="000E18EA" w:rsidRPr="00C96D4E" w:rsidRDefault="000E18EA" w:rsidP="00BA1A2A">
      <w:pPr>
        <w:pStyle w:val="PL"/>
        <w:rPr>
          <w:lang w:eastAsia="zh-CN"/>
        </w:rPr>
      </w:pP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t>&lt;element name="ManagerReference" type="string"/&gt;</w:t>
      </w:r>
    </w:p>
    <w:p w14:paraId="1FB3BF5D" w14:textId="77777777" w:rsidR="000E18EA" w:rsidRPr="00C96D4E" w:rsidRDefault="000E18EA" w:rsidP="00BA1A2A">
      <w:pPr>
        <w:pStyle w:val="PL"/>
        <w:rPr>
          <w:lang w:eastAsia="zh-CN"/>
        </w:rPr>
      </w:pP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t>&lt;element name="DeltaSynchStatusForCMData" type="dsg:DeltaSynchStatus"/&gt;</w:t>
      </w:r>
    </w:p>
    <w:p w14:paraId="4DC1037D" w14:textId="77777777" w:rsidR="000E18EA" w:rsidRPr="00C96D4E" w:rsidRDefault="000E18EA" w:rsidP="00BA1A2A">
      <w:pPr>
        <w:pStyle w:val="PL"/>
        <w:rPr>
          <w:lang w:eastAsia="zh-CN"/>
        </w:rPr>
      </w:pP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t>&lt;element name="DeltaSynchStatusForAlarmData" type="dsg:DeltaSynchStatus"/&gt;</w:t>
      </w:r>
    </w:p>
    <w:p w14:paraId="00AFAECD" w14:textId="77777777" w:rsidR="000E18EA" w:rsidRPr="00C96D4E" w:rsidRDefault="000E18EA" w:rsidP="00BA1A2A">
      <w:pPr>
        <w:pStyle w:val="PL"/>
        <w:rPr>
          <w:lang w:eastAsia="zh-CN"/>
        </w:rPr>
      </w:pP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t>&lt;/sequence&gt;</w:t>
      </w:r>
    </w:p>
    <w:p w14:paraId="6ED1A086" w14:textId="77777777" w:rsidR="000E18EA" w:rsidRPr="00410996" w:rsidRDefault="000E18EA" w:rsidP="00BA1A2A">
      <w:pPr>
        <w:pStyle w:val="PL"/>
        <w:rPr>
          <w:lang w:val="en-US" w:eastAsia="zh-CN"/>
        </w:rPr>
      </w:pP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410996">
        <w:rPr>
          <w:lang w:val="en-US" w:eastAsia="zh-CN"/>
        </w:rPr>
        <w:t>&lt;/complexType&gt;</w:t>
      </w:r>
    </w:p>
    <w:p w14:paraId="7B081B67" w14:textId="77777777" w:rsidR="000E18EA" w:rsidRPr="00410996" w:rsidRDefault="000E18EA" w:rsidP="00BA1A2A">
      <w:pPr>
        <w:pStyle w:val="PL"/>
        <w:rPr>
          <w:lang w:val="en-US" w:eastAsia="zh-CN"/>
        </w:rPr>
      </w:pPr>
      <w:r w:rsidRPr="00410996">
        <w:rPr>
          <w:lang w:val="en-US" w:eastAsia="zh-CN"/>
        </w:rPr>
        <w:tab/>
      </w:r>
      <w:r w:rsidRPr="00410996">
        <w:rPr>
          <w:lang w:val="en-US" w:eastAsia="zh-CN"/>
        </w:rPr>
        <w:tab/>
      </w:r>
      <w:r w:rsidRPr="00410996">
        <w:rPr>
          <w:lang w:val="en-US" w:eastAsia="zh-CN"/>
        </w:rPr>
        <w:tab/>
      </w:r>
      <w:r w:rsidRPr="00410996">
        <w:rPr>
          <w:lang w:val="en-US" w:eastAsia="zh-CN"/>
        </w:rPr>
        <w:tab/>
      </w:r>
      <w:r w:rsidRPr="00410996">
        <w:rPr>
          <w:lang w:val="en-US" w:eastAsia="zh-CN"/>
        </w:rPr>
        <w:tab/>
        <w:t>&lt;/element&gt;</w:t>
      </w:r>
    </w:p>
    <w:p w14:paraId="01104B5D" w14:textId="77777777" w:rsidR="000E18EA" w:rsidRPr="00410996" w:rsidRDefault="000E18EA" w:rsidP="00BA1A2A">
      <w:pPr>
        <w:pStyle w:val="PL"/>
        <w:rPr>
          <w:lang w:val="en-US" w:eastAsia="zh-CN"/>
        </w:rPr>
      </w:pPr>
      <w:r w:rsidRPr="00410996">
        <w:rPr>
          <w:lang w:val="en-US" w:eastAsia="zh-CN"/>
        </w:rPr>
        <w:tab/>
      </w:r>
      <w:r w:rsidRPr="00410996">
        <w:rPr>
          <w:lang w:val="en-US" w:eastAsia="zh-CN"/>
        </w:rPr>
        <w:tab/>
      </w:r>
      <w:r w:rsidRPr="00410996">
        <w:rPr>
          <w:lang w:val="en-US" w:eastAsia="zh-CN"/>
        </w:rPr>
        <w:tab/>
      </w:r>
      <w:r w:rsidRPr="00410996">
        <w:rPr>
          <w:lang w:val="en-US" w:eastAsia="zh-CN"/>
        </w:rPr>
        <w:tab/>
        <w:t>&lt;/sequence&gt;</w:t>
      </w:r>
    </w:p>
    <w:p w14:paraId="6927D585" w14:textId="77777777" w:rsidR="000E18EA" w:rsidRPr="00410996" w:rsidRDefault="000E18EA" w:rsidP="00BA1A2A">
      <w:pPr>
        <w:pStyle w:val="PL"/>
        <w:rPr>
          <w:lang w:val="en-US" w:eastAsia="zh-CN"/>
        </w:rPr>
      </w:pPr>
      <w:r w:rsidRPr="00410996">
        <w:rPr>
          <w:lang w:val="en-US" w:eastAsia="zh-CN"/>
        </w:rPr>
        <w:tab/>
      </w:r>
      <w:r w:rsidRPr="00410996">
        <w:rPr>
          <w:lang w:val="en-US" w:eastAsia="zh-CN"/>
        </w:rPr>
        <w:tab/>
      </w:r>
      <w:r w:rsidRPr="00410996">
        <w:rPr>
          <w:lang w:val="en-US" w:eastAsia="zh-CN"/>
        </w:rPr>
        <w:tab/>
        <w:t>&lt;/extension&gt;</w:t>
      </w:r>
    </w:p>
    <w:p w14:paraId="38374C00" w14:textId="77777777" w:rsidR="000E18EA" w:rsidRPr="00410996" w:rsidRDefault="000E18EA" w:rsidP="00BA1A2A">
      <w:pPr>
        <w:pStyle w:val="PL"/>
        <w:rPr>
          <w:lang w:val="en-US" w:eastAsia="zh-CN"/>
        </w:rPr>
      </w:pPr>
      <w:r w:rsidRPr="00410996">
        <w:rPr>
          <w:lang w:val="en-US" w:eastAsia="zh-CN"/>
        </w:rPr>
        <w:tab/>
      </w:r>
      <w:r w:rsidRPr="00410996">
        <w:rPr>
          <w:lang w:val="en-US" w:eastAsia="zh-CN"/>
        </w:rPr>
        <w:tab/>
        <w:t>&lt;/complexContent&gt;</w:t>
      </w:r>
    </w:p>
    <w:p w14:paraId="3C6B6488" w14:textId="77777777" w:rsidR="000E18EA" w:rsidRPr="00410996" w:rsidRDefault="000E18EA" w:rsidP="00BA1A2A">
      <w:pPr>
        <w:pStyle w:val="PL"/>
        <w:rPr>
          <w:lang w:val="en-US" w:eastAsia="zh-CN"/>
        </w:rPr>
      </w:pPr>
      <w:r w:rsidRPr="00410996">
        <w:rPr>
          <w:lang w:val="en-US" w:eastAsia="zh-CN"/>
        </w:rPr>
        <w:tab/>
        <w:t>&lt;/complexType&gt;</w:t>
      </w:r>
    </w:p>
    <w:p w14:paraId="7EFC88A6" w14:textId="77777777" w:rsidR="000E18EA" w:rsidRPr="00410996" w:rsidRDefault="000E18EA" w:rsidP="00BA1A2A">
      <w:pPr>
        <w:pStyle w:val="PL"/>
        <w:rPr>
          <w:lang w:val="en-US" w:eastAsia="zh-CN"/>
        </w:rPr>
      </w:pPr>
      <w:r w:rsidRPr="00410996">
        <w:rPr>
          <w:lang w:val="en-US" w:eastAsia="zh-CN"/>
        </w:rPr>
        <w:tab/>
        <w:t>&lt;element name="NotifyStatusOfDeltaSynchChanged" type="dsg:NotifyStatusOfDeltaSynchChanged"/&gt;</w:t>
      </w:r>
    </w:p>
    <w:p w14:paraId="391340F1" w14:textId="77777777" w:rsidR="000E18EA" w:rsidRPr="00410996" w:rsidRDefault="000E18EA" w:rsidP="00BA1A2A">
      <w:pPr>
        <w:pStyle w:val="PL"/>
        <w:rPr>
          <w:lang w:val="en-US" w:eastAsia="zh-CN"/>
        </w:rPr>
      </w:pPr>
      <w:r w:rsidRPr="00410996">
        <w:rPr>
          <w:lang w:val="en-US" w:eastAsia="zh-CN"/>
        </w:rPr>
        <w:tab/>
        <w:t>&lt;simpleType name="DeltaSynchPointType"&gt;</w:t>
      </w:r>
    </w:p>
    <w:p w14:paraId="32AF221C" w14:textId="77777777" w:rsidR="000E18EA" w:rsidRPr="00410996" w:rsidRDefault="000E18EA" w:rsidP="00BA1A2A">
      <w:pPr>
        <w:pStyle w:val="PL"/>
        <w:rPr>
          <w:lang w:val="en-US" w:eastAsia="zh-CN"/>
        </w:rPr>
      </w:pPr>
      <w:r w:rsidRPr="00410996">
        <w:rPr>
          <w:lang w:val="en-US" w:eastAsia="zh-CN"/>
        </w:rPr>
        <w:tab/>
      </w:r>
      <w:r w:rsidRPr="00410996">
        <w:rPr>
          <w:lang w:val="en-US" w:eastAsia="zh-CN"/>
        </w:rPr>
        <w:tab/>
        <w:t>&lt;restriction base="string"&gt;</w:t>
      </w:r>
    </w:p>
    <w:p w14:paraId="03BC6DBC" w14:textId="77777777" w:rsidR="000E18EA" w:rsidRPr="00410996" w:rsidRDefault="000E18EA" w:rsidP="00BA1A2A">
      <w:pPr>
        <w:pStyle w:val="PL"/>
        <w:rPr>
          <w:lang w:val="en-US" w:eastAsia="zh-CN"/>
        </w:rPr>
      </w:pPr>
      <w:r w:rsidRPr="00410996">
        <w:rPr>
          <w:lang w:val="en-US" w:eastAsia="zh-CN"/>
        </w:rPr>
        <w:tab/>
      </w:r>
      <w:r w:rsidRPr="00410996">
        <w:rPr>
          <w:lang w:val="en-US" w:eastAsia="zh-CN"/>
        </w:rPr>
        <w:tab/>
      </w:r>
      <w:r w:rsidRPr="00410996">
        <w:rPr>
          <w:lang w:val="en-US" w:eastAsia="zh-CN"/>
        </w:rPr>
        <w:tab/>
        <w:t>&lt;enumeration value="DeltaSynchPointForAlarm"/&gt;</w:t>
      </w:r>
    </w:p>
    <w:p w14:paraId="6ECA6570" w14:textId="77777777" w:rsidR="000E18EA" w:rsidRPr="00410996" w:rsidRDefault="000E18EA" w:rsidP="00BA1A2A">
      <w:pPr>
        <w:pStyle w:val="PL"/>
        <w:rPr>
          <w:lang w:val="en-US" w:eastAsia="zh-CN"/>
        </w:rPr>
      </w:pPr>
      <w:r w:rsidRPr="00410996">
        <w:rPr>
          <w:lang w:val="en-US" w:eastAsia="zh-CN"/>
        </w:rPr>
        <w:tab/>
      </w:r>
      <w:r w:rsidRPr="00410996">
        <w:rPr>
          <w:lang w:val="en-US" w:eastAsia="zh-CN"/>
        </w:rPr>
        <w:tab/>
      </w:r>
      <w:r w:rsidRPr="00410996">
        <w:rPr>
          <w:lang w:val="en-US" w:eastAsia="zh-CN"/>
        </w:rPr>
        <w:tab/>
        <w:t>&lt;enumeration value="DeltaSynchPointForCMData"/&gt;</w:t>
      </w:r>
    </w:p>
    <w:p w14:paraId="65A276F7" w14:textId="77777777" w:rsidR="000E18EA" w:rsidRPr="00410996" w:rsidRDefault="000E18EA" w:rsidP="00BA1A2A">
      <w:pPr>
        <w:pStyle w:val="PL"/>
        <w:rPr>
          <w:lang w:val="en-US" w:eastAsia="zh-CN"/>
        </w:rPr>
      </w:pPr>
      <w:r w:rsidRPr="00410996">
        <w:rPr>
          <w:lang w:val="en-US" w:eastAsia="zh-CN"/>
        </w:rPr>
        <w:tab/>
      </w:r>
      <w:r w:rsidRPr="00410996">
        <w:rPr>
          <w:lang w:val="en-US" w:eastAsia="zh-CN"/>
        </w:rPr>
        <w:tab/>
        <w:t>&lt;/restriction&gt;</w:t>
      </w:r>
    </w:p>
    <w:p w14:paraId="24BAD68C" w14:textId="77777777" w:rsidR="000E18EA" w:rsidRPr="00410996" w:rsidRDefault="000E18EA" w:rsidP="00BA1A2A">
      <w:pPr>
        <w:pStyle w:val="PL"/>
        <w:rPr>
          <w:lang w:val="en-US" w:eastAsia="zh-CN"/>
        </w:rPr>
      </w:pPr>
      <w:r w:rsidRPr="00410996">
        <w:rPr>
          <w:lang w:val="en-US" w:eastAsia="zh-CN"/>
        </w:rPr>
        <w:tab/>
        <w:t>&lt;/simpleType&gt;</w:t>
      </w:r>
    </w:p>
    <w:p w14:paraId="2EC57328" w14:textId="77777777" w:rsidR="000E18EA" w:rsidRPr="00410996" w:rsidRDefault="000E18EA" w:rsidP="00BA1A2A">
      <w:pPr>
        <w:pStyle w:val="PL"/>
        <w:rPr>
          <w:lang w:val="en-US" w:eastAsia="zh-CN"/>
        </w:rPr>
      </w:pPr>
      <w:r w:rsidRPr="00410996">
        <w:rPr>
          <w:lang w:val="en-US" w:eastAsia="zh-CN"/>
        </w:rPr>
        <w:tab/>
        <w:t>&lt;simpleType name="TriggeredByAgentOrManager"&gt;</w:t>
      </w:r>
    </w:p>
    <w:p w14:paraId="67DF8525" w14:textId="77777777" w:rsidR="000E18EA" w:rsidRPr="00C96D4E" w:rsidRDefault="000E18EA" w:rsidP="00BA1A2A">
      <w:pPr>
        <w:pStyle w:val="PL"/>
        <w:rPr>
          <w:lang w:eastAsia="zh-CN"/>
        </w:rPr>
      </w:pPr>
      <w:r w:rsidRPr="00410996">
        <w:rPr>
          <w:lang w:val="en-US" w:eastAsia="zh-CN"/>
        </w:rPr>
        <w:tab/>
      </w:r>
      <w:r w:rsidRPr="00410996">
        <w:rPr>
          <w:lang w:val="en-US" w:eastAsia="zh-CN"/>
        </w:rPr>
        <w:tab/>
      </w:r>
      <w:r w:rsidRPr="00C96D4E">
        <w:rPr>
          <w:lang w:eastAsia="zh-CN"/>
        </w:rPr>
        <w:t>&lt;restriction base="string"&gt;</w:t>
      </w:r>
    </w:p>
    <w:p w14:paraId="0503BE74" w14:textId="77777777" w:rsidR="000E18EA" w:rsidRPr="00C96D4E" w:rsidRDefault="000E18EA" w:rsidP="00BA1A2A">
      <w:pPr>
        <w:pStyle w:val="PL"/>
        <w:rPr>
          <w:lang w:eastAsia="zh-CN"/>
        </w:rPr>
      </w:pPr>
      <w:r w:rsidRPr="00C96D4E">
        <w:rPr>
          <w:lang w:eastAsia="zh-CN"/>
        </w:rPr>
        <w:tab/>
      </w:r>
      <w:r w:rsidRPr="00C96D4E">
        <w:rPr>
          <w:lang w:eastAsia="zh-CN"/>
        </w:rPr>
        <w:tab/>
      </w:r>
      <w:r w:rsidRPr="00C96D4E">
        <w:rPr>
          <w:lang w:eastAsia="zh-CN"/>
        </w:rPr>
        <w:tab/>
        <w:t>&lt;enumeration value="IRPAgent"/&gt;</w:t>
      </w:r>
    </w:p>
    <w:p w14:paraId="7BAE0BBA" w14:textId="77777777" w:rsidR="000E18EA" w:rsidRPr="00C96D4E" w:rsidRDefault="000E18EA" w:rsidP="00BA1A2A">
      <w:pPr>
        <w:pStyle w:val="PL"/>
        <w:rPr>
          <w:lang w:eastAsia="zh-CN"/>
        </w:rPr>
      </w:pPr>
      <w:r w:rsidRPr="00C96D4E">
        <w:rPr>
          <w:lang w:eastAsia="zh-CN"/>
        </w:rPr>
        <w:tab/>
      </w:r>
      <w:r w:rsidRPr="00C96D4E">
        <w:rPr>
          <w:lang w:eastAsia="zh-CN"/>
        </w:rPr>
        <w:tab/>
      </w:r>
      <w:r w:rsidRPr="00C96D4E">
        <w:rPr>
          <w:lang w:eastAsia="zh-CN"/>
        </w:rPr>
        <w:tab/>
        <w:t>&lt;enumeration value="IRPManager"/&gt;</w:t>
      </w:r>
    </w:p>
    <w:p w14:paraId="5F04E97C" w14:textId="77777777" w:rsidR="000E18EA" w:rsidRPr="00C96D4E" w:rsidRDefault="000E18EA" w:rsidP="00BA1A2A">
      <w:pPr>
        <w:pStyle w:val="PL"/>
        <w:rPr>
          <w:lang w:eastAsia="zh-CN"/>
        </w:rPr>
      </w:pPr>
      <w:r w:rsidRPr="00C96D4E">
        <w:rPr>
          <w:lang w:eastAsia="zh-CN"/>
        </w:rPr>
        <w:tab/>
      </w:r>
      <w:r w:rsidRPr="00C96D4E">
        <w:rPr>
          <w:lang w:eastAsia="zh-CN"/>
        </w:rPr>
        <w:tab/>
        <w:t>&lt;/restriction&gt;</w:t>
      </w:r>
    </w:p>
    <w:p w14:paraId="5A7E3142" w14:textId="77777777" w:rsidR="000E18EA" w:rsidRPr="00C96D4E" w:rsidRDefault="000E18EA" w:rsidP="00BA1A2A">
      <w:pPr>
        <w:pStyle w:val="PL"/>
        <w:rPr>
          <w:lang w:eastAsia="zh-CN"/>
        </w:rPr>
      </w:pPr>
      <w:r w:rsidRPr="00C96D4E">
        <w:rPr>
          <w:lang w:eastAsia="zh-CN"/>
        </w:rPr>
        <w:tab/>
        <w:t>&lt;/simpleType&gt;</w:t>
      </w:r>
    </w:p>
    <w:p w14:paraId="36348A71" w14:textId="77777777" w:rsidR="000E18EA" w:rsidRPr="00C96D4E" w:rsidRDefault="000E18EA" w:rsidP="00BA1A2A">
      <w:pPr>
        <w:pStyle w:val="PL"/>
        <w:rPr>
          <w:lang w:eastAsia="zh-CN"/>
        </w:rPr>
      </w:pPr>
      <w:r w:rsidRPr="00C96D4E">
        <w:rPr>
          <w:lang w:eastAsia="zh-CN"/>
        </w:rPr>
        <w:tab/>
        <w:t>&lt;complexType name="NotifyNewDeltaSynchPoint"&gt;</w:t>
      </w:r>
    </w:p>
    <w:p w14:paraId="18AFE63F" w14:textId="77777777" w:rsidR="000E18EA" w:rsidRPr="00410996" w:rsidRDefault="000E18EA" w:rsidP="00BA1A2A">
      <w:pPr>
        <w:pStyle w:val="PL"/>
        <w:rPr>
          <w:lang w:val="fr-FR" w:eastAsia="zh-CN"/>
        </w:rPr>
      </w:pPr>
      <w:r w:rsidRPr="00C96D4E">
        <w:rPr>
          <w:lang w:eastAsia="zh-CN"/>
        </w:rPr>
        <w:tab/>
      </w:r>
      <w:r w:rsidRPr="00C96D4E">
        <w:rPr>
          <w:lang w:eastAsia="zh-CN"/>
        </w:rPr>
        <w:tab/>
      </w:r>
      <w:r w:rsidRPr="00410996">
        <w:rPr>
          <w:lang w:val="fr-FR" w:eastAsia="zh-CN"/>
        </w:rPr>
        <w:t>&lt;complexContent&gt;</w:t>
      </w:r>
    </w:p>
    <w:p w14:paraId="2F20C685" w14:textId="77777777" w:rsidR="000E18EA" w:rsidRPr="00410996" w:rsidRDefault="000E18EA" w:rsidP="00BA1A2A">
      <w:pPr>
        <w:pStyle w:val="PL"/>
        <w:rPr>
          <w:lang w:val="fr-FR" w:eastAsia="zh-CN"/>
        </w:rPr>
      </w:pPr>
      <w:r w:rsidRPr="00410996">
        <w:rPr>
          <w:lang w:val="fr-FR" w:eastAsia="zh-CN"/>
        </w:rPr>
        <w:tab/>
      </w:r>
      <w:r w:rsidRPr="00410996">
        <w:rPr>
          <w:lang w:val="fr-FR" w:eastAsia="zh-CN"/>
        </w:rPr>
        <w:tab/>
      </w:r>
      <w:r w:rsidRPr="00410996">
        <w:rPr>
          <w:lang w:val="fr-FR" w:eastAsia="zh-CN"/>
        </w:rPr>
        <w:tab/>
        <w:t>&lt;extension base="xe:Notification"&gt;</w:t>
      </w:r>
    </w:p>
    <w:p w14:paraId="176CA8AC" w14:textId="77777777" w:rsidR="000E18EA" w:rsidRPr="00C96D4E" w:rsidRDefault="000E18EA" w:rsidP="00BA1A2A">
      <w:pPr>
        <w:pStyle w:val="PL"/>
        <w:rPr>
          <w:lang w:eastAsia="zh-CN"/>
        </w:rPr>
      </w:pPr>
      <w:r w:rsidRPr="00410996">
        <w:rPr>
          <w:lang w:val="fr-FR" w:eastAsia="zh-CN"/>
        </w:rPr>
        <w:tab/>
      </w:r>
      <w:r w:rsidRPr="00410996">
        <w:rPr>
          <w:lang w:val="fr-FR" w:eastAsia="zh-CN"/>
        </w:rPr>
        <w:tab/>
      </w:r>
      <w:r w:rsidRPr="00410996">
        <w:rPr>
          <w:lang w:val="fr-FR" w:eastAsia="zh-CN"/>
        </w:rPr>
        <w:tab/>
      </w:r>
      <w:r w:rsidRPr="00410996">
        <w:rPr>
          <w:lang w:val="fr-FR" w:eastAsia="zh-CN"/>
        </w:rPr>
        <w:tab/>
      </w:r>
      <w:r w:rsidRPr="00C96D4E">
        <w:rPr>
          <w:lang w:eastAsia="zh-CN"/>
        </w:rPr>
        <w:t>&lt;sequence&gt;</w:t>
      </w:r>
    </w:p>
    <w:p w14:paraId="3E8F857B" w14:textId="77777777" w:rsidR="000E18EA" w:rsidRPr="00C96D4E" w:rsidRDefault="000E18EA" w:rsidP="00BA1A2A">
      <w:pPr>
        <w:pStyle w:val="PL"/>
        <w:rPr>
          <w:lang w:eastAsia="zh-CN"/>
        </w:rPr>
      </w:pP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t>&lt;element name="body"&gt;</w:t>
      </w:r>
    </w:p>
    <w:p w14:paraId="2300A5F6" w14:textId="77777777" w:rsidR="000E18EA" w:rsidRPr="00C96D4E" w:rsidRDefault="000E18EA" w:rsidP="00BA1A2A">
      <w:pPr>
        <w:pStyle w:val="PL"/>
        <w:rPr>
          <w:lang w:eastAsia="zh-CN"/>
        </w:rPr>
      </w:pP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t>&lt;complexType&gt;</w:t>
      </w:r>
    </w:p>
    <w:p w14:paraId="6AEBA5E2" w14:textId="77777777" w:rsidR="000E18EA" w:rsidRPr="00C96D4E" w:rsidRDefault="000E18EA" w:rsidP="00BA1A2A">
      <w:pPr>
        <w:pStyle w:val="PL"/>
        <w:rPr>
          <w:lang w:eastAsia="zh-CN"/>
        </w:rPr>
      </w:pP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t>&lt;sequence&gt;</w:t>
      </w:r>
    </w:p>
    <w:p w14:paraId="6D47AEEF" w14:textId="77777777" w:rsidR="000E18EA" w:rsidRPr="00C96D4E" w:rsidRDefault="000E18EA" w:rsidP="00BA1A2A">
      <w:pPr>
        <w:pStyle w:val="PL"/>
        <w:rPr>
          <w:lang w:eastAsia="zh-CN"/>
        </w:rPr>
      </w:pP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t>&lt;element name="NewSynchPoint" type="dateTime"/&gt;</w:t>
      </w:r>
    </w:p>
    <w:p w14:paraId="720EECF3" w14:textId="77777777" w:rsidR="000E18EA" w:rsidRPr="00C96D4E" w:rsidRDefault="000E18EA" w:rsidP="00BA1A2A">
      <w:pPr>
        <w:pStyle w:val="PL"/>
        <w:rPr>
          <w:lang w:eastAsia="zh-CN"/>
        </w:rPr>
      </w:pP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t>&lt;element name="RequestedSynchPoint" type="dateTime"/&gt;</w:t>
      </w:r>
    </w:p>
    <w:p w14:paraId="41A5164C" w14:textId="77777777" w:rsidR="000E18EA" w:rsidRPr="00C96D4E" w:rsidRDefault="000E18EA" w:rsidP="00BA1A2A">
      <w:pPr>
        <w:pStyle w:val="PL"/>
        <w:rPr>
          <w:lang w:eastAsia="zh-CN"/>
        </w:rPr>
      </w:pP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t>&lt;element name="DeltaSynchPointType" type="dsg:DeltaSynchPointType"/&gt;</w:t>
      </w:r>
    </w:p>
    <w:p w14:paraId="75552A5D" w14:textId="77777777" w:rsidR="000E18EA" w:rsidRPr="00C96D4E" w:rsidRDefault="000E18EA" w:rsidP="00BA1A2A">
      <w:pPr>
        <w:pStyle w:val="PL"/>
        <w:rPr>
          <w:lang w:eastAsia="zh-CN"/>
        </w:rPr>
      </w:pP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t>&lt;element name="TriggeredByAgentOrManager" type="dsg:TriggeredByAgentOrManager"/&gt;</w:t>
      </w:r>
    </w:p>
    <w:p w14:paraId="5F4719EF" w14:textId="77777777" w:rsidR="000E18EA" w:rsidRPr="00C96D4E" w:rsidRDefault="000E18EA" w:rsidP="00BA1A2A">
      <w:pPr>
        <w:pStyle w:val="PL"/>
        <w:rPr>
          <w:lang w:eastAsia="zh-CN"/>
        </w:rPr>
      </w:pP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t>&lt;element name="AgentOrManagerReference" type="string"/&gt;</w:t>
      </w:r>
    </w:p>
    <w:p w14:paraId="45BAD23F" w14:textId="77777777" w:rsidR="000E18EA" w:rsidRPr="00C96D4E" w:rsidRDefault="000E18EA" w:rsidP="00BA1A2A">
      <w:pPr>
        <w:pStyle w:val="PL"/>
        <w:rPr>
          <w:lang w:eastAsia="zh-CN"/>
        </w:rPr>
      </w:pP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t>&lt;/sequence&gt;</w:t>
      </w:r>
    </w:p>
    <w:p w14:paraId="2B208E5C" w14:textId="77777777" w:rsidR="000E18EA" w:rsidRPr="00410996" w:rsidRDefault="000E18EA" w:rsidP="00BA1A2A">
      <w:pPr>
        <w:pStyle w:val="PL"/>
        <w:rPr>
          <w:lang w:eastAsia="zh-CN"/>
        </w:rPr>
      </w:pP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410996">
        <w:rPr>
          <w:lang w:eastAsia="zh-CN"/>
        </w:rPr>
        <w:t>&lt;/complexType&gt;</w:t>
      </w:r>
    </w:p>
    <w:p w14:paraId="1B02203D" w14:textId="77777777" w:rsidR="000E18EA" w:rsidRPr="00410996" w:rsidRDefault="000E18EA" w:rsidP="00BA1A2A">
      <w:pPr>
        <w:pStyle w:val="PL"/>
        <w:rPr>
          <w:lang w:eastAsia="zh-CN"/>
        </w:rPr>
      </w:pPr>
      <w:r w:rsidRPr="00410996">
        <w:rPr>
          <w:lang w:eastAsia="zh-CN"/>
        </w:rPr>
        <w:tab/>
      </w:r>
      <w:r w:rsidRPr="00410996">
        <w:rPr>
          <w:lang w:eastAsia="zh-CN"/>
        </w:rPr>
        <w:tab/>
      </w:r>
      <w:r w:rsidRPr="00410996">
        <w:rPr>
          <w:lang w:eastAsia="zh-CN"/>
        </w:rPr>
        <w:tab/>
      </w:r>
      <w:r w:rsidRPr="00410996">
        <w:rPr>
          <w:lang w:eastAsia="zh-CN"/>
        </w:rPr>
        <w:tab/>
      </w:r>
      <w:r w:rsidRPr="00410996">
        <w:rPr>
          <w:lang w:eastAsia="zh-CN"/>
        </w:rPr>
        <w:tab/>
        <w:t>&lt;/element&gt;</w:t>
      </w:r>
    </w:p>
    <w:p w14:paraId="3B9B7C35" w14:textId="77777777" w:rsidR="000E18EA" w:rsidRPr="00410996" w:rsidRDefault="000E18EA" w:rsidP="00BA1A2A">
      <w:pPr>
        <w:pStyle w:val="PL"/>
        <w:rPr>
          <w:lang w:eastAsia="zh-CN"/>
        </w:rPr>
      </w:pPr>
      <w:r w:rsidRPr="00410996">
        <w:rPr>
          <w:lang w:eastAsia="zh-CN"/>
        </w:rPr>
        <w:tab/>
      </w:r>
      <w:r w:rsidRPr="00410996">
        <w:rPr>
          <w:lang w:eastAsia="zh-CN"/>
        </w:rPr>
        <w:tab/>
      </w:r>
      <w:r w:rsidRPr="00410996">
        <w:rPr>
          <w:lang w:eastAsia="zh-CN"/>
        </w:rPr>
        <w:tab/>
      </w:r>
      <w:r w:rsidRPr="00410996">
        <w:rPr>
          <w:lang w:eastAsia="zh-CN"/>
        </w:rPr>
        <w:tab/>
        <w:t>&lt;/sequence&gt;</w:t>
      </w:r>
    </w:p>
    <w:p w14:paraId="56F8D1FF" w14:textId="77777777" w:rsidR="000E18EA" w:rsidRPr="00410996" w:rsidRDefault="000E18EA" w:rsidP="00BA1A2A">
      <w:pPr>
        <w:pStyle w:val="PL"/>
        <w:rPr>
          <w:lang w:eastAsia="zh-CN"/>
        </w:rPr>
      </w:pPr>
      <w:r w:rsidRPr="00410996">
        <w:rPr>
          <w:lang w:eastAsia="zh-CN"/>
        </w:rPr>
        <w:tab/>
      </w:r>
      <w:r w:rsidRPr="00410996">
        <w:rPr>
          <w:lang w:eastAsia="zh-CN"/>
        </w:rPr>
        <w:tab/>
      </w:r>
      <w:r w:rsidRPr="00410996">
        <w:rPr>
          <w:lang w:eastAsia="zh-CN"/>
        </w:rPr>
        <w:tab/>
        <w:t>&lt;/extension&gt;</w:t>
      </w:r>
    </w:p>
    <w:p w14:paraId="229D0E30" w14:textId="77777777" w:rsidR="000E18EA" w:rsidRPr="00410996" w:rsidRDefault="000E18EA" w:rsidP="00BA1A2A">
      <w:pPr>
        <w:pStyle w:val="PL"/>
        <w:rPr>
          <w:lang w:eastAsia="zh-CN"/>
        </w:rPr>
      </w:pPr>
      <w:r w:rsidRPr="00410996">
        <w:rPr>
          <w:lang w:eastAsia="zh-CN"/>
        </w:rPr>
        <w:tab/>
      </w:r>
      <w:r w:rsidRPr="00410996">
        <w:rPr>
          <w:lang w:eastAsia="zh-CN"/>
        </w:rPr>
        <w:tab/>
        <w:t>&lt;/complexContent&gt;</w:t>
      </w:r>
    </w:p>
    <w:p w14:paraId="7E360626" w14:textId="77777777" w:rsidR="000E18EA" w:rsidRPr="00410996" w:rsidRDefault="000E18EA" w:rsidP="00BA1A2A">
      <w:pPr>
        <w:pStyle w:val="PL"/>
        <w:rPr>
          <w:lang w:eastAsia="zh-CN"/>
        </w:rPr>
      </w:pPr>
      <w:r w:rsidRPr="00410996">
        <w:rPr>
          <w:lang w:eastAsia="zh-CN"/>
        </w:rPr>
        <w:tab/>
        <w:t>&lt;/complexType&gt;</w:t>
      </w:r>
    </w:p>
    <w:p w14:paraId="7996E147" w14:textId="77777777" w:rsidR="000E18EA" w:rsidRPr="00410996" w:rsidRDefault="000E18EA" w:rsidP="00BA1A2A">
      <w:pPr>
        <w:pStyle w:val="PL"/>
        <w:rPr>
          <w:lang w:eastAsia="zh-CN"/>
        </w:rPr>
      </w:pPr>
      <w:r w:rsidRPr="00410996">
        <w:rPr>
          <w:lang w:eastAsia="zh-CN"/>
        </w:rPr>
        <w:lastRenderedPageBreak/>
        <w:tab/>
        <w:t>&lt;element name="NotifyNewDeltaSynchPoint" type="dsg:NotifyNewDeltaSynchPoint"/&gt;</w:t>
      </w:r>
    </w:p>
    <w:p w14:paraId="2C4D5C34" w14:textId="77777777" w:rsidR="000E18EA" w:rsidRPr="00410996" w:rsidRDefault="000E18EA" w:rsidP="00BA1A2A">
      <w:pPr>
        <w:pStyle w:val="PL"/>
        <w:rPr>
          <w:lang w:eastAsia="zh-CN"/>
        </w:rPr>
      </w:pPr>
      <w:r w:rsidRPr="00410996">
        <w:rPr>
          <w:lang w:eastAsia="zh-CN"/>
        </w:rPr>
        <w:t>&lt;/schema&gt;</w:t>
      </w:r>
    </w:p>
    <w:p w14:paraId="2ED6F0A9" w14:textId="77777777" w:rsidR="000E18EA" w:rsidRPr="00410996" w:rsidRDefault="000E18EA" w:rsidP="00C96D4E">
      <w:pPr>
        <w:pStyle w:val="Heading3"/>
      </w:pPr>
      <w:r w:rsidRPr="00410996">
        <w:br w:type="page"/>
      </w:r>
      <w:bookmarkStart w:id="49" w:name="_Toc335992004"/>
      <w:r w:rsidRPr="00410996">
        <w:lastRenderedPageBreak/>
        <w:t>B.3.3.2</w:t>
      </w:r>
      <w:r w:rsidRPr="00410996">
        <w:tab/>
        <w:t xml:space="preserve">XML </w:t>
      </w:r>
      <w:r w:rsidR="005717BF" w:rsidRPr="00410996">
        <w:t>S</w:t>
      </w:r>
      <w:r w:rsidRPr="00410996">
        <w:t>chema "deltaSynchForCMData.xsd"</w:t>
      </w:r>
      <w:bookmarkEnd w:id="49"/>
    </w:p>
    <w:p w14:paraId="06DB5EF6" w14:textId="77777777" w:rsidR="007A0746" w:rsidRPr="00410996" w:rsidRDefault="007A0746" w:rsidP="00BA1A2A">
      <w:pPr>
        <w:pStyle w:val="PL"/>
        <w:rPr>
          <w:lang w:eastAsia="zh-CN"/>
        </w:rPr>
      </w:pPr>
      <w:r w:rsidRPr="00410996">
        <w:rPr>
          <w:lang w:eastAsia="zh-CN"/>
        </w:rPr>
        <w:t>&lt;?xml version="1.0" encoding="UTF-8"?&gt;</w:t>
      </w:r>
    </w:p>
    <w:p w14:paraId="28D6B57F" w14:textId="77777777" w:rsidR="007A0746" w:rsidRPr="00410996" w:rsidRDefault="007A0746" w:rsidP="00BA1A2A">
      <w:pPr>
        <w:pStyle w:val="PL"/>
        <w:rPr>
          <w:lang w:val="en-US" w:eastAsia="zh-CN"/>
        </w:rPr>
      </w:pPr>
      <w:r w:rsidRPr="00410996">
        <w:rPr>
          <w:lang w:val="en-US" w:eastAsia="zh-CN"/>
        </w:rPr>
        <w:t>&lt;!--</w:t>
      </w:r>
    </w:p>
    <w:p w14:paraId="4FFD9078" w14:textId="77777777" w:rsidR="007A0746" w:rsidRPr="00410996" w:rsidRDefault="007A0746" w:rsidP="00BA1A2A">
      <w:pPr>
        <w:pStyle w:val="PL"/>
        <w:rPr>
          <w:lang w:val="en-US" w:eastAsia="zh-CN"/>
        </w:rPr>
      </w:pPr>
      <w:r w:rsidRPr="00410996">
        <w:rPr>
          <w:lang w:val="en-US" w:eastAsia="zh-CN"/>
        </w:rPr>
        <w:t xml:space="preserve">  3GPP TS 32.396 Delta Synchronisation IRP</w:t>
      </w:r>
    </w:p>
    <w:p w14:paraId="4D9C226F" w14:textId="77777777" w:rsidR="007A0746" w:rsidRPr="00C96D4E" w:rsidRDefault="007A0746" w:rsidP="00BA1A2A">
      <w:pPr>
        <w:pStyle w:val="PL"/>
        <w:rPr>
          <w:lang w:eastAsia="zh-CN"/>
        </w:rPr>
      </w:pPr>
      <w:r w:rsidRPr="00410996">
        <w:rPr>
          <w:lang w:val="en-US" w:eastAsia="zh-CN"/>
        </w:rPr>
        <w:t xml:space="preserve">  </w:t>
      </w:r>
      <w:r w:rsidRPr="00C96D4E">
        <w:rPr>
          <w:lang w:eastAsia="zh-CN"/>
        </w:rPr>
        <w:t>Delta synchronization specific data file XML schemas for CM data XML schema</w:t>
      </w:r>
    </w:p>
    <w:p w14:paraId="79E1EA2A" w14:textId="77777777" w:rsidR="007A0746" w:rsidRPr="00C96D4E" w:rsidRDefault="007A0746" w:rsidP="00BA1A2A">
      <w:pPr>
        <w:pStyle w:val="PL"/>
        <w:rPr>
          <w:lang w:eastAsia="zh-CN"/>
        </w:rPr>
      </w:pPr>
      <w:r w:rsidRPr="00C96D4E">
        <w:rPr>
          <w:lang w:eastAsia="zh-CN"/>
        </w:rPr>
        <w:t xml:space="preserve">  deltaSynchForCMData.xsd</w:t>
      </w:r>
    </w:p>
    <w:p w14:paraId="6AE15866" w14:textId="77777777" w:rsidR="007A0746" w:rsidRPr="00C96D4E" w:rsidRDefault="007A0746" w:rsidP="00BA1A2A">
      <w:pPr>
        <w:pStyle w:val="PL"/>
        <w:rPr>
          <w:lang w:eastAsia="zh-CN"/>
        </w:rPr>
      </w:pPr>
      <w:r w:rsidRPr="00C96D4E">
        <w:rPr>
          <w:lang w:eastAsia="zh-CN"/>
        </w:rPr>
        <w:t>--&gt;</w:t>
      </w:r>
    </w:p>
    <w:p w14:paraId="620926BB" w14:textId="77777777" w:rsidR="007A0746" w:rsidRPr="00C96D4E" w:rsidRDefault="007A0746" w:rsidP="00BA1A2A">
      <w:pPr>
        <w:pStyle w:val="PL"/>
        <w:rPr>
          <w:lang w:eastAsia="zh-CN"/>
        </w:rPr>
      </w:pPr>
      <w:r w:rsidRPr="00C96D4E">
        <w:rPr>
          <w:lang w:eastAsia="zh-CN"/>
        </w:rPr>
        <w:t>&lt;schema xmlns="http://www.w3.org/2001/XMLSchema" xmlns:dsc="http://www.3gpp.org/ftp/specs/archive/32_series/32.396#deltaSynchForCMData" xmlns:xn="http://www.3gpp.org/ftp/specs/archive/32_series/32.626#genericNrm" xmlns:nk="http://www.3gpp.org/ftp/specs/archive/32_series/32.666#kernelNtf" targetNamespace="http://www.3gpp.org/ftp/specs/archive/32_series/32.396#deltaSynchForCMData" elementFormDefault="qualified"&gt;</w:t>
      </w:r>
    </w:p>
    <w:p w14:paraId="141FC082" w14:textId="77777777" w:rsidR="007A0746" w:rsidRPr="00410996" w:rsidRDefault="007A0746" w:rsidP="00BA1A2A">
      <w:pPr>
        <w:pStyle w:val="PL"/>
        <w:rPr>
          <w:lang w:val="fr-FR" w:eastAsia="zh-CN"/>
        </w:rPr>
      </w:pPr>
      <w:r w:rsidRPr="00C96D4E">
        <w:rPr>
          <w:lang w:eastAsia="zh-CN"/>
        </w:rPr>
        <w:tab/>
      </w:r>
      <w:r w:rsidRPr="00410996">
        <w:rPr>
          <w:lang w:val="fr-FR" w:eastAsia="zh-CN"/>
        </w:rPr>
        <w:t>&lt;import namespace="http://www.3gpp.org/ftp/specs/archive/32_series/32.626#genericNrm"/&gt;</w:t>
      </w:r>
    </w:p>
    <w:p w14:paraId="2128F646" w14:textId="77777777" w:rsidR="007A0746" w:rsidRPr="00410996" w:rsidRDefault="007A0746" w:rsidP="00BA1A2A">
      <w:pPr>
        <w:pStyle w:val="PL"/>
        <w:rPr>
          <w:lang w:val="fr-FR" w:eastAsia="zh-CN"/>
        </w:rPr>
      </w:pPr>
      <w:r w:rsidRPr="00410996">
        <w:rPr>
          <w:lang w:val="fr-FR" w:eastAsia="zh-CN"/>
        </w:rPr>
        <w:tab/>
        <w:t>&lt;import namespace="http://www.3gpp.org/ftp/specs/archive/32_series/32.666#kernelNtf"/&gt;</w:t>
      </w:r>
    </w:p>
    <w:p w14:paraId="3B7C9400" w14:textId="77777777" w:rsidR="007A0746" w:rsidRPr="00C96D4E" w:rsidRDefault="007A0746" w:rsidP="00BA1A2A">
      <w:pPr>
        <w:pStyle w:val="PL"/>
        <w:rPr>
          <w:lang w:eastAsia="zh-CN"/>
        </w:rPr>
      </w:pPr>
      <w:r w:rsidRPr="00410996">
        <w:rPr>
          <w:lang w:val="fr-FR" w:eastAsia="zh-CN"/>
        </w:rPr>
        <w:tab/>
      </w:r>
      <w:r w:rsidRPr="00C96D4E">
        <w:rPr>
          <w:lang w:eastAsia="zh-CN"/>
        </w:rPr>
        <w:t>&lt;!-- XML types specific for delta synchronization of CM data --&gt;</w:t>
      </w:r>
    </w:p>
    <w:p w14:paraId="3546A329" w14:textId="77777777" w:rsidR="007A0746" w:rsidRPr="00C96D4E" w:rsidRDefault="007A0746" w:rsidP="00BA1A2A">
      <w:pPr>
        <w:pStyle w:val="PL"/>
        <w:rPr>
          <w:lang w:eastAsia="zh-CN"/>
        </w:rPr>
      </w:pPr>
      <w:r w:rsidRPr="00C96D4E">
        <w:rPr>
          <w:lang w:eastAsia="zh-CN"/>
        </w:rPr>
        <w:tab/>
        <w:t>&lt;simpleType name="CMDataRequested"&gt;</w:t>
      </w:r>
    </w:p>
    <w:p w14:paraId="71EE2998" w14:textId="77777777" w:rsidR="007A0746" w:rsidRPr="00C96D4E" w:rsidRDefault="007A0746" w:rsidP="00BA1A2A">
      <w:pPr>
        <w:pStyle w:val="PL"/>
        <w:rPr>
          <w:lang w:eastAsia="zh-CN"/>
        </w:rPr>
      </w:pPr>
      <w:r w:rsidRPr="00C96D4E">
        <w:rPr>
          <w:lang w:eastAsia="zh-CN"/>
        </w:rPr>
        <w:tab/>
      </w:r>
      <w:r w:rsidRPr="00C96D4E">
        <w:rPr>
          <w:lang w:eastAsia="zh-CN"/>
        </w:rPr>
        <w:tab/>
        <w:t>&lt;restriction base="string"&gt;</w:t>
      </w:r>
    </w:p>
    <w:p w14:paraId="58BE93EB" w14:textId="77777777" w:rsidR="007A0746" w:rsidRPr="00C96D4E" w:rsidRDefault="007A0746" w:rsidP="00BA1A2A">
      <w:pPr>
        <w:pStyle w:val="PL"/>
        <w:rPr>
          <w:lang w:eastAsia="zh-CN"/>
        </w:rPr>
      </w:pPr>
      <w:r w:rsidRPr="00C96D4E">
        <w:rPr>
          <w:lang w:eastAsia="zh-CN"/>
        </w:rPr>
        <w:tab/>
      </w:r>
      <w:r w:rsidRPr="00C96D4E">
        <w:rPr>
          <w:lang w:eastAsia="zh-CN"/>
        </w:rPr>
        <w:tab/>
      </w:r>
      <w:r w:rsidRPr="00C96D4E">
        <w:rPr>
          <w:lang w:eastAsia="zh-CN"/>
        </w:rPr>
        <w:tab/>
        <w:t>&lt;enumeration value="DNsOnly"/&gt;</w:t>
      </w:r>
    </w:p>
    <w:p w14:paraId="223D8733" w14:textId="77777777" w:rsidR="007A0746" w:rsidRPr="00C96D4E" w:rsidRDefault="007A0746" w:rsidP="00BA1A2A">
      <w:pPr>
        <w:pStyle w:val="PL"/>
        <w:rPr>
          <w:lang w:eastAsia="zh-CN"/>
        </w:rPr>
      </w:pPr>
      <w:r w:rsidRPr="00C96D4E">
        <w:rPr>
          <w:lang w:eastAsia="zh-CN"/>
        </w:rPr>
        <w:tab/>
      </w:r>
      <w:r w:rsidRPr="00C96D4E">
        <w:rPr>
          <w:lang w:eastAsia="zh-CN"/>
        </w:rPr>
        <w:tab/>
      </w:r>
      <w:r w:rsidRPr="00C96D4E">
        <w:rPr>
          <w:lang w:eastAsia="zh-CN"/>
        </w:rPr>
        <w:tab/>
        <w:t>&lt;enumeration value="CompleteDataSet"/&gt;</w:t>
      </w:r>
    </w:p>
    <w:p w14:paraId="2D78676D" w14:textId="77777777" w:rsidR="007A0746" w:rsidRPr="00C96D4E" w:rsidRDefault="007A0746" w:rsidP="00BA1A2A">
      <w:pPr>
        <w:pStyle w:val="PL"/>
        <w:rPr>
          <w:lang w:eastAsia="zh-CN"/>
        </w:rPr>
      </w:pPr>
      <w:r w:rsidRPr="00C96D4E">
        <w:rPr>
          <w:lang w:eastAsia="zh-CN"/>
        </w:rPr>
        <w:tab/>
      </w:r>
      <w:r w:rsidRPr="00C96D4E">
        <w:rPr>
          <w:lang w:eastAsia="zh-CN"/>
        </w:rPr>
        <w:tab/>
        <w:t>&lt;/restriction&gt;</w:t>
      </w:r>
    </w:p>
    <w:p w14:paraId="7F248767" w14:textId="77777777" w:rsidR="007A0746" w:rsidRPr="00C96D4E" w:rsidRDefault="007A0746" w:rsidP="00BA1A2A">
      <w:pPr>
        <w:pStyle w:val="PL"/>
        <w:rPr>
          <w:lang w:eastAsia="zh-CN"/>
        </w:rPr>
      </w:pPr>
      <w:r w:rsidRPr="00C96D4E">
        <w:rPr>
          <w:lang w:eastAsia="zh-CN"/>
        </w:rPr>
        <w:tab/>
        <w:t>&lt;/simpleType&gt;</w:t>
      </w:r>
    </w:p>
    <w:p w14:paraId="376B6D35" w14:textId="77777777" w:rsidR="007A0746" w:rsidRPr="00C96D4E" w:rsidRDefault="007A0746" w:rsidP="00BA1A2A">
      <w:pPr>
        <w:pStyle w:val="PL"/>
        <w:rPr>
          <w:lang w:eastAsia="zh-CN"/>
        </w:rPr>
      </w:pPr>
      <w:r w:rsidRPr="00C96D4E">
        <w:rPr>
          <w:lang w:eastAsia="zh-CN"/>
        </w:rPr>
        <w:tab/>
        <w:t>&lt;!--Delta synchronization for CM data file root XML element --&gt;</w:t>
      </w:r>
    </w:p>
    <w:p w14:paraId="2F496E96" w14:textId="77777777" w:rsidR="007A0746" w:rsidRPr="00C96D4E" w:rsidRDefault="007A0746" w:rsidP="00BA1A2A">
      <w:pPr>
        <w:pStyle w:val="PL"/>
        <w:rPr>
          <w:lang w:eastAsia="zh-CN"/>
        </w:rPr>
      </w:pPr>
      <w:r w:rsidRPr="00C96D4E">
        <w:rPr>
          <w:lang w:eastAsia="zh-CN"/>
        </w:rPr>
        <w:tab/>
        <w:t>&lt;element name="deltaSynchForCMDataFile"&gt;</w:t>
      </w:r>
    </w:p>
    <w:p w14:paraId="2F242C49" w14:textId="77777777" w:rsidR="007A0746" w:rsidRPr="00C96D4E" w:rsidRDefault="007A0746" w:rsidP="00BA1A2A">
      <w:pPr>
        <w:pStyle w:val="PL"/>
        <w:rPr>
          <w:lang w:eastAsia="zh-CN"/>
        </w:rPr>
      </w:pPr>
      <w:r w:rsidRPr="00C96D4E">
        <w:rPr>
          <w:lang w:eastAsia="zh-CN"/>
        </w:rPr>
        <w:tab/>
      </w:r>
      <w:r w:rsidRPr="00C96D4E">
        <w:rPr>
          <w:lang w:eastAsia="zh-CN"/>
        </w:rPr>
        <w:tab/>
        <w:t>&lt;complexType&gt;</w:t>
      </w:r>
    </w:p>
    <w:p w14:paraId="19C3C46A" w14:textId="77777777" w:rsidR="007A0746" w:rsidRPr="00C96D4E" w:rsidRDefault="007A0746" w:rsidP="00BA1A2A">
      <w:pPr>
        <w:pStyle w:val="PL"/>
        <w:rPr>
          <w:lang w:eastAsia="zh-CN"/>
        </w:rPr>
      </w:pPr>
      <w:r w:rsidRPr="00C96D4E">
        <w:rPr>
          <w:lang w:eastAsia="zh-CN"/>
        </w:rPr>
        <w:tab/>
      </w:r>
      <w:r w:rsidRPr="00C96D4E">
        <w:rPr>
          <w:lang w:eastAsia="zh-CN"/>
        </w:rPr>
        <w:tab/>
      </w:r>
      <w:r w:rsidRPr="00C96D4E">
        <w:rPr>
          <w:lang w:eastAsia="zh-CN"/>
        </w:rPr>
        <w:tab/>
        <w:t>&lt;sequence&gt;</w:t>
      </w:r>
    </w:p>
    <w:p w14:paraId="0652CC76" w14:textId="77777777" w:rsidR="007A0746" w:rsidRPr="00C96D4E" w:rsidRDefault="007A0746" w:rsidP="00BA1A2A">
      <w:pPr>
        <w:pStyle w:val="PL"/>
        <w:rPr>
          <w:lang w:eastAsia="zh-CN"/>
        </w:rPr>
      </w:pPr>
      <w:r w:rsidRPr="00C96D4E">
        <w:rPr>
          <w:lang w:eastAsia="zh-CN"/>
        </w:rPr>
        <w:tab/>
      </w:r>
      <w:r w:rsidRPr="00C96D4E">
        <w:rPr>
          <w:lang w:eastAsia="zh-CN"/>
        </w:rPr>
        <w:tab/>
      </w:r>
      <w:r w:rsidRPr="00C96D4E">
        <w:rPr>
          <w:lang w:eastAsia="zh-CN"/>
        </w:rPr>
        <w:tab/>
      </w:r>
      <w:r w:rsidRPr="00C96D4E">
        <w:rPr>
          <w:lang w:eastAsia="zh-CN"/>
        </w:rPr>
        <w:tab/>
        <w:t>&lt;element name="fileHeaderDeltaSynchForCMData"&gt;</w:t>
      </w:r>
    </w:p>
    <w:p w14:paraId="317A75F4" w14:textId="77777777" w:rsidR="007A0746" w:rsidRPr="00C96D4E" w:rsidRDefault="007A0746" w:rsidP="00BA1A2A">
      <w:pPr>
        <w:pStyle w:val="PL"/>
        <w:rPr>
          <w:lang w:eastAsia="zh-CN"/>
        </w:rPr>
      </w:pP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t>&lt;complexType&gt;</w:t>
      </w:r>
    </w:p>
    <w:p w14:paraId="420BD620" w14:textId="77777777" w:rsidR="007A0746" w:rsidRPr="00C96D4E" w:rsidRDefault="007A0746" w:rsidP="00BA1A2A">
      <w:pPr>
        <w:pStyle w:val="PL"/>
        <w:rPr>
          <w:lang w:eastAsia="zh-CN"/>
        </w:rPr>
      </w:pP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t>&lt;sequence&gt;</w:t>
      </w:r>
    </w:p>
    <w:p w14:paraId="5B226436" w14:textId="77777777" w:rsidR="007A0746" w:rsidRPr="00C96D4E" w:rsidRDefault="007A0746" w:rsidP="00BA1A2A">
      <w:pPr>
        <w:pStyle w:val="PL"/>
        <w:rPr>
          <w:lang w:eastAsia="zh-CN"/>
        </w:rPr>
      </w:pP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t>&lt;element name="fileHeader"&gt;</w:t>
      </w:r>
    </w:p>
    <w:p w14:paraId="516B5C9C" w14:textId="77777777" w:rsidR="007A0746" w:rsidRPr="00C96D4E" w:rsidRDefault="007A0746" w:rsidP="00BA1A2A">
      <w:pPr>
        <w:pStyle w:val="PL"/>
        <w:rPr>
          <w:lang w:eastAsia="zh-CN"/>
        </w:rPr>
      </w:pP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t>&lt;complexType&gt;</w:t>
      </w:r>
    </w:p>
    <w:p w14:paraId="1ECCA337" w14:textId="77777777" w:rsidR="007A0746" w:rsidRPr="00C96D4E" w:rsidRDefault="007A0746" w:rsidP="00BA1A2A">
      <w:pPr>
        <w:pStyle w:val="PL"/>
        <w:rPr>
          <w:lang w:eastAsia="zh-CN"/>
        </w:rPr>
      </w:pP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t>&lt;attribute name="fileFormatVersion" type="string" use="required"/&gt;</w:t>
      </w:r>
    </w:p>
    <w:p w14:paraId="2B9E46F4" w14:textId="77777777" w:rsidR="007A0746" w:rsidRPr="00C96D4E" w:rsidRDefault="007A0746" w:rsidP="00BA1A2A">
      <w:pPr>
        <w:pStyle w:val="PL"/>
        <w:rPr>
          <w:lang w:eastAsia="zh-CN"/>
        </w:rPr>
      </w:pP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t>&lt;attribute name="senderName" type="string" use="optional"/&gt;</w:t>
      </w:r>
    </w:p>
    <w:p w14:paraId="7214CD8A" w14:textId="77777777" w:rsidR="007A0746" w:rsidRPr="00C96D4E" w:rsidRDefault="007A0746" w:rsidP="00BA1A2A">
      <w:pPr>
        <w:pStyle w:val="PL"/>
        <w:rPr>
          <w:lang w:eastAsia="zh-CN"/>
        </w:rPr>
      </w:pP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t>&lt;attribute name="vendorName" type="string" use="optional"/&gt;</w:t>
      </w:r>
    </w:p>
    <w:p w14:paraId="231E0B3D" w14:textId="77777777" w:rsidR="007A0746" w:rsidRPr="00C96D4E" w:rsidRDefault="007A0746" w:rsidP="00BA1A2A">
      <w:pPr>
        <w:pStyle w:val="PL"/>
        <w:rPr>
          <w:lang w:eastAsia="zh-CN"/>
        </w:rPr>
      </w:pP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t>&lt;/complexType&gt;</w:t>
      </w:r>
    </w:p>
    <w:p w14:paraId="52A1F069" w14:textId="77777777" w:rsidR="007A0746" w:rsidRPr="00C96D4E" w:rsidRDefault="007A0746" w:rsidP="00BA1A2A">
      <w:pPr>
        <w:pStyle w:val="PL"/>
        <w:rPr>
          <w:lang w:eastAsia="zh-CN"/>
        </w:rPr>
      </w:pP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t>&lt;/element&gt;</w:t>
      </w:r>
    </w:p>
    <w:p w14:paraId="2990D066" w14:textId="77777777" w:rsidR="007A0746" w:rsidRPr="00C96D4E" w:rsidRDefault="007A0746" w:rsidP="00BA1A2A">
      <w:pPr>
        <w:pStyle w:val="PL"/>
        <w:rPr>
          <w:lang w:eastAsia="zh-CN"/>
        </w:rPr>
      </w:pP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t xml:space="preserve">&lt;!-- The content of the following element is a copy of the original </w:t>
      </w:r>
    </w:p>
    <w:p w14:paraId="3397B43E" w14:textId="77777777" w:rsidR="007A0746" w:rsidRPr="00C96D4E" w:rsidRDefault="007A0746" w:rsidP="00BA1A2A">
      <w:pPr>
        <w:pStyle w:val="PL"/>
        <w:rPr>
          <w:lang w:eastAsia="zh-CN"/>
        </w:rPr>
      </w:pPr>
      <w:r w:rsidRPr="00C96D4E">
        <w:rPr>
          <w:lang w:eastAsia="zh-CN"/>
        </w:rPr>
        <w:t xml:space="preserve">                   request/response parameters --&gt;</w:t>
      </w:r>
    </w:p>
    <w:p w14:paraId="5DEA8A89" w14:textId="77777777" w:rsidR="007A0746" w:rsidRPr="00C96D4E" w:rsidRDefault="007A0746" w:rsidP="00BA1A2A">
      <w:pPr>
        <w:pStyle w:val="PL"/>
        <w:rPr>
          <w:lang w:eastAsia="zh-CN"/>
        </w:rPr>
      </w:pP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t>&lt;element name="inAndOutputParameter" minOccurs="0"&gt;</w:t>
      </w:r>
    </w:p>
    <w:p w14:paraId="09D185B6" w14:textId="77777777" w:rsidR="007A0746" w:rsidRPr="00C96D4E" w:rsidRDefault="007A0746" w:rsidP="00BA1A2A">
      <w:pPr>
        <w:pStyle w:val="PL"/>
        <w:rPr>
          <w:lang w:eastAsia="zh-CN"/>
        </w:rPr>
      </w:pP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t>&lt;complexType&gt;</w:t>
      </w:r>
    </w:p>
    <w:p w14:paraId="460345B9" w14:textId="77777777" w:rsidR="007A0746" w:rsidRPr="00C96D4E" w:rsidRDefault="007A0746" w:rsidP="00BA1A2A">
      <w:pPr>
        <w:pStyle w:val="PL"/>
        <w:rPr>
          <w:lang w:eastAsia="zh-CN"/>
        </w:rPr>
      </w:pP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t>&lt;attribute name="dataRequested" type="dsc:CMDataRequested" use="required"/&gt;</w:t>
      </w:r>
    </w:p>
    <w:p w14:paraId="0696A34D" w14:textId="77777777" w:rsidR="007A0746" w:rsidRPr="00C96D4E" w:rsidRDefault="007A0746" w:rsidP="00BA1A2A">
      <w:pPr>
        <w:pStyle w:val="PL"/>
        <w:rPr>
          <w:lang w:eastAsia="zh-CN"/>
        </w:rPr>
      </w:pP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t>&lt;attribute name="startSynchronizationPoint" type="dateTime" use="required"/&gt;</w:t>
      </w:r>
    </w:p>
    <w:p w14:paraId="5C037353" w14:textId="77777777" w:rsidR="007A0746" w:rsidRPr="00C96D4E" w:rsidRDefault="007A0746" w:rsidP="00BA1A2A">
      <w:pPr>
        <w:pStyle w:val="PL"/>
        <w:rPr>
          <w:lang w:eastAsia="zh-CN"/>
        </w:rPr>
      </w:pP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t>&lt;attribute name="newSynchronizationPoint" type="dateTime" use="required"/&gt;</w:t>
      </w:r>
    </w:p>
    <w:p w14:paraId="0B6C1365" w14:textId="77777777" w:rsidR="007A0746" w:rsidRPr="00C96D4E" w:rsidRDefault="007A0746" w:rsidP="00BA1A2A">
      <w:pPr>
        <w:pStyle w:val="PL"/>
        <w:rPr>
          <w:lang w:eastAsia="zh-CN"/>
        </w:rPr>
      </w:pP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t>&lt;attribute name="managerReference" type="string" use="optional"/&gt;</w:t>
      </w:r>
    </w:p>
    <w:p w14:paraId="4C30ADCE" w14:textId="77777777" w:rsidR="007A0746" w:rsidRPr="00410996" w:rsidRDefault="007A0746" w:rsidP="00BA1A2A">
      <w:pPr>
        <w:pStyle w:val="PL"/>
        <w:rPr>
          <w:lang w:eastAsia="zh-CN"/>
        </w:rPr>
      </w:pP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410996">
        <w:rPr>
          <w:lang w:eastAsia="zh-CN"/>
        </w:rPr>
        <w:t>&lt;/complexType&gt;</w:t>
      </w:r>
    </w:p>
    <w:p w14:paraId="0288A6CF" w14:textId="77777777" w:rsidR="007A0746" w:rsidRPr="00410996" w:rsidRDefault="007A0746" w:rsidP="00BA1A2A">
      <w:pPr>
        <w:pStyle w:val="PL"/>
        <w:rPr>
          <w:lang w:eastAsia="zh-CN"/>
        </w:rPr>
      </w:pPr>
      <w:r w:rsidRPr="00410996">
        <w:rPr>
          <w:lang w:eastAsia="zh-CN"/>
        </w:rPr>
        <w:tab/>
      </w:r>
      <w:r w:rsidRPr="00410996">
        <w:rPr>
          <w:lang w:eastAsia="zh-CN"/>
        </w:rPr>
        <w:tab/>
      </w:r>
      <w:r w:rsidRPr="00410996">
        <w:rPr>
          <w:lang w:eastAsia="zh-CN"/>
        </w:rPr>
        <w:tab/>
      </w:r>
      <w:r w:rsidRPr="00410996">
        <w:rPr>
          <w:lang w:eastAsia="zh-CN"/>
        </w:rPr>
        <w:tab/>
      </w:r>
      <w:r w:rsidRPr="00410996">
        <w:rPr>
          <w:lang w:eastAsia="zh-CN"/>
        </w:rPr>
        <w:tab/>
      </w:r>
      <w:r w:rsidRPr="00410996">
        <w:rPr>
          <w:lang w:eastAsia="zh-CN"/>
        </w:rPr>
        <w:tab/>
      </w:r>
      <w:r w:rsidRPr="00410996">
        <w:rPr>
          <w:lang w:eastAsia="zh-CN"/>
        </w:rPr>
        <w:tab/>
        <w:t>&lt;/element&gt;</w:t>
      </w:r>
    </w:p>
    <w:p w14:paraId="4F74070D" w14:textId="77777777" w:rsidR="00F64DC3" w:rsidRPr="00410996" w:rsidRDefault="00F64DC3" w:rsidP="00BA1A2A">
      <w:pPr>
        <w:pStyle w:val="PL"/>
        <w:rPr>
          <w:lang w:eastAsia="zh-CN"/>
        </w:rPr>
      </w:pPr>
      <w:r w:rsidRPr="00410996">
        <w:rPr>
          <w:lang w:eastAsia="zh-CN"/>
        </w:rPr>
        <w:tab/>
      </w:r>
      <w:r w:rsidRPr="00410996">
        <w:rPr>
          <w:lang w:eastAsia="zh-CN"/>
        </w:rPr>
        <w:tab/>
      </w:r>
      <w:r w:rsidRPr="00410996">
        <w:rPr>
          <w:lang w:eastAsia="zh-CN"/>
        </w:rPr>
        <w:tab/>
      </w:r>
      <w:r w:rsidRPr="00410996">
        <w:rPr>
          <w:lang w:eastAsia="zh-CN"/>
        </w:rPr>
        <w:tab/>
      </w:r>
      <w:r w:rsidRPr="00410996">
        <w:rPr>
          <w:lang w:eastAsia="zh-CN"/>
        </w:rPr>
        <w:tab/>
      </w:r>
      <w:r w:rsidRPr="00410996">
        <w:rPr>
          <w:lang w:eastAsia="zh-CN"/>
        </w:rPr>
        <w:tab/>
      </w:r>
      <w:r w:rsidRPr="00410996">
        <w:rPr>
          <w:lang w:eastAsia="zh-CN"/>
        </w:rPr>
        <w:tab/>
      </w:r>
      <w:r w:rsidRPr="00410996">
        <w:rPr>
          <w:lang w:eastAsia="ko-KR"/>
        </w:rPr>
        <w:t>&lt;element name="scope" type="nk:ScopeType" minOccurs="0"/&gt;</w:t>
      </w:r>
    </w:p>
    <w:p w14:paraId="313F4BE0" w14:textId="77777777" w:rsidR="007A0746" w:rsidRPr="00410996" w:rsidRDefault="007A0746" w:rsidP="00BA1A2A">
      <w:pPr>
        <w:pStyle w:val="PL"/>
        <w:rPr>
          <w:lang w:eastAsia="zh-CN"/>
        </w:rPr>
      </w:pPr>
      <w:r w:rsidRPr="00410996">
        <w:rPr>
          <w:lang w:eastAsia="zh-CN"/>
        </w:rPr>
        <w:tab/>
      </w:r>
      <w:r w:rsidRPr="00410996">
        <w:rPr>
          <w:lang w:eastAsia="zh-CN"/>
        </w:rPr>
        <w:tab/>
      </w:r>
      <w:r w:rsidRPr="00410996">
        <w:rPr>
          <w:lang w:eastAsia="zh-CN"/>
        </w:rPr>
        <w:tab/>
      </w:r>
      <w:r w:rsidRPr="00410996">
        <w:rPr>
          <w:lang w:eastAsia="zh-CN"/>
        </w:rPr>
        <w:tab/>
      </w:r>
      <w:r w:rsidRPr="00410996">
        <w:rPr>
          <w:lang w:eastAsia="zh-CN"/>
        </w:rPr>
        <w:tab/>
      </w:r>
      <w:r w:rsidRPr="00410996">
        <w:rPr>
          <w:lang w:eastAsia="zh-CN"/>
        </w:rPr>
        <w:tab/>
        <w:t>&lt;/sequence&gt;</w:t>
      </w:r>
    </w:p>
    <w:p w14:paraId="644EAC29" w14:textId="77777777" w:rsidR="007A0746" w:rsidRPr="00410996" w:rsidRDefault="007A0746" w:rsidP="00BA1A2A">
      <w:pPr>
        <w:pStyle w:val="PL"/>
        <w:rPr>
          <w:lang w:eastAsia="zh-CN"/>
        </w:rPr>
      </w:pPr>
      <w:r w:rsidRPr="00410996">
        <w:rPr>
          <w:lang w:eastAsia="zh-CN"/>
        </w:rPr>
        <w:tab/>
      </w:r>
      <w:r w:rsidRPr="00410996">
        <w:rPr>
          <w:lang w:eastAsia="zh-CN"/>
        </w:rPr>
        <w:tab/>
      </w:r>
      <w:r w:rsidRPr="00410996">
        <w:rPr>
          <w:lang w:eastAsia="zh-CN"/>
        </w:rPr>
        <w:tab/>
      </w:r>
      <w:r w:rsidRPr="00410996">
        <w:rPr>
          <w:lang w:eastAsia="zh-CN"/>
        </w:rPr>
        <w:tab/>
      </w:r>
      <w:r w:rsidRPr="00410996">
        <w:rPr>
          <w:lang w:eastAsia="zh-CN"/>
        </w:rPr>
        <w:tab/>
        <w:t>&lt;/complexType&gt;</w:t>
      </w:r>
    </w:p>
    <w:p w14:paraId="392F8E4A" w14:textId="77777777" w:rsidR="007A0746" w:rsidRPr="00410996" w:rsidRDefault="007A0746" w:rsidP="00BA1A2A">
      <w:pPr>
        <w:pStyle w:val="PL"/>
        <w:rPr>
          <w:lang w:eastAsia="zh-CN"/>
        </w:rPr>
      </w:pPr>
      <w:r w:rsidRPr="00410996">
        <w:rPr>
          <w:lang w:eastAsia="zh-CN"/>
        </w:rPr>
        <w:tab/>
      </w:r>
      <w:r w:rsidRPr="00410996">
        <w:rPr>
          <w:lang w:eastAsia="zh-CN"/>
        </w:rPr>
        <w:tab/>
      </w:r>
      <w:r w:rsidRPr="00410996">
        <w:rPr>
          <w:lang w:eastAsia="zh-CN"/>
        </w:rPr>
        <w:tab/>
      </w:r>
      <w:r w:rsidRPr="00410996">
        <w:rPr>
          <w:lang w:eastAsia="zh-CN"/>
        </w:rPr>
        <w:tab/>
        <w:t>&lt;/element&gt;</w:t>
      </w:r>
    </w:p>
    <w:p w14:paraId="70728E36" w14:textId="77777777" w:rsidR="007A0746" w:rsidRPr="00C96D4E" w:rsidRDefault="007A0746" w:rsidP="00BA1A2A">
      <w:pPr>
        <w:pStyle w:val="PL"/>
        <w:rPr>
          <w:lang w:eastAsia="zh-CN"/>
        </w:rPr>
      </w:pPr>
      <w:r w:rsidRPr="00410996">
        <w:rPr>
          <w:lang w:eastAsia="zh-CN"/>
        </w:rPr>
        <w:tab/>
      </w:r>
      <w:r w:rsidRPr="00410996">
        <w:rPr>
          <w:lang w:eastAsia="zh-CN"/>
        </w:rPr>
        <w:tab/>
      </w:r>
      <w:r w:rsidRPr="00410996">
        <w:rPr>
          <w:lang w:eastAsia="zh-CN"/>
        </w:rPr>
        <w:tab/>
      </w:r>
      <w:r w:rsidRPr="00410996">
        <w:rPr>
          <w:lang w:eastAsia="zh-CN"/>
        </w:rPr>
        <w:tab/>
      </w:r>
      <w:r w:rsidRPr="00C96D4E">
        <w:rPr>
          <w:lang w:eastAsia="zh-CN"/>
        </w:rPr>
        <w:t>&lt;element name="configData" maxOccurs="unbounded"&gt;</w:t>
      </w:r>
    </w:p>
    <w:p w14:paraId="75C6ABF1" w14:textId="77777777" w:rsidR="007A0746" w:rsidRPr="00C96D4E" w:rsidRDefault="007A0746" w:rsidP="00BA1A2A">
      <w:pPr>
        <w:pStyle w:val="PL"/>
        <w:rPr>
          <w:lang w:eastAsia="zh-CN"/>
        </w:rPr>
      </w:pP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t>&lt;complexType&gt;</w:t>
      </w:r>
    </w:p>
    <w:p w14:paraId="61BF4658" w14:textId="77777777" w:rsidR="007A0746" w:rsidRPr="00C96D4E" w:rsidRDefault="007A0746" w:rsidP="00BA1A2A">
      <w:pPr>
        <w:pStyle w:val="PL"/>
        <w:rPr>
          <w:lang w:eastAsia="zh-CN"/>
        </w:rPr>
      </w:pP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t>&lt;choice&gt;</w:t>
      </w:r>
    </w:p>
    <w:p w14:paraId="01FA794F" w14:textId="77777777" w:rsidR="007A0746" w:rsidRPr="00C96D4E" w:rsidRDefault="007A0746" w:rsidP="00BA1A2A">
      <w:pPr>
        <w:pStyle w:val="PL"/>
        <w:rPr>
          <w:lang w:eastAsia="zh-CN"/>
        </w:rPr>
      </w:pP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t>&lt;element ref="xn:SubNetwork"/&gt;</w:t>
      </w:r>
    </w:p>
    <w:p w14:paraId="010C8F4A" w14:textId="77777777" w:rsidR="007A0746" w:rsidRPr="00C96D4E" w:rsidRDefault="007A0746" w:rsidP="00BA1A2A">
      <w:pPr>
        <w:pStyle w:val="PL"/>
        <w:rPr>
          <w:lang w:eastAsia="zh-CN"/>
        </w:rPr>
      </w:pP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t>&lt;element ref="xn:MeContext"/&gt;</w:t>
      </w:r>
    </w:p>
    <w:p w14:paraId="59E1B737" w14:textId="77777777" w:rsidR="007A0746" w:rsidRPr="00C96D4E" w:rsidRDefault="007A0746" w:rsidP="00BA1A2A">
      <w:pPr>
        <w:pStyle w:val="PL"/>
        <w:rPr>
          <w:lang w:eastAsia="zh-CN"/>
        </w:rPr>
      </w:pP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t>&lt;element ref="xn:ManagedElement"/&gt;</w:t>
      </w:r>
    </w:p>
    <w:p w14:paraId="433EA5B2" w14:textId="77777777" w:rsidR="007A0746" w:rsidRPr="00C96D4E" w:rsidRDefault="007A0746" w:rsidP="00BA1A2A">
      <w:pPr>
        <w:pStyle w:val="PL"/>
        <w:rPr>
          <w:lang w:eastAsia="zh-CN"/>
        </w:rPr>
      </w:pP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t>&lt;/choice&gt;</w:t>
      </w:r>
    </w:p>
    <w:p w14:paraId="556779E6" w14:textId="77777777" w:rsidR="007A0746" w:rsidRPr="00C96D4E" w:rsidRDefault="007A0746" w:rsidP="00BA1A2A">
      <w:pPr>
        <w:pStyle w:val="PL"/>
        <w:rPr>
          <w:lang w:eastAsia="zh-CN"/>
        </w:rPr>
      </w:pP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t>&lt;attribute name="dnPrefix" type="string" use="optional"/&gt;</w:t>
      </w:r>
    </w:p>
    <w:p w14:paraId="7DBC5D65" w14:textId="77777777" w:rsidR="007A0746" w:rsidRPr="00C96D4E" w:rsidRDefault="007A0746" w:rsidP="00BA1A2A">
      <w:pPr>
        <w:pStyle w:val="PL"/>
        <w:rPr>
          <w:lang w:eastAsia="zh-CN"/>
        </w:rPr>
      </w:pP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t>&lt;/complexType&gt;</w:t>
      </w:r>
    </w:p>
    <w:p w14:paraId="3E57DAA9" w14:textId="77777777" w:rsidR="007A0746" w:rsidRPr="00C96D4E" w:rsidRDefault="007A0746" w:rsidP="00BA1A2A">
      <w:pPr>
        <w:pStyle w:val="PL"/>
        <w:rPr>
          <w:lang w:eastAsia="zh-CN"/>
        </w:rPr>
      </w:pPr>
      <w:r w:rsidRPr="00C96D4E">
        <w:rPr>
          <w:lang w:eastAsia="zh-CN"/>
        </w:rPr>
        <w:tab/>
      </w:r>
      <w:r w:rsidRPr="00C96D4E">
        <w:rPr>
          <w:lang w:eastAsia="zh-CN"/>
        </w:rPr>
        <w:tab/>
      </w:r>
      <w:r w:rsidRPr="00C96D4E">
        <w:rPr>
          <w:lang w:eastAsia="zh-CN"/>
        </w:rPr>
        <w:tab/>
      </w:r>
      <w:r w:rsidRPr="00C96D4E">
        <w:rPr>
          <w:lang w:eastAsia="zh-CN"/>
        </w:rPr>
        <w:tab/>
        <w:t>&lt;/element&gt;</w:t>
      </w:r>
    </w:p>
    <w:p w14:paraId="4B6C5FAF" w14:textId="77777777" w:rsidR="007A0746" w:rsidRPr="00C96D4E" w:rsidRDefault="007A0746" w:rsidP="00BA1A2A">
      <w:pPr>
        <w:pStyle w:val="PL"/>
        <w:rPr>
          <w:lang w:eastAsia="zh-CN"/>
        </w:rPr>
      </w:pPr>
      <w:r w:rsidRPr="00C96D4E">
        <w:rPr>
          <w:lang w:eastAsia="zh-CN"/>
        </w:rPr>
        <w:tab/>
      </w:r>
      <w:r w:rsidRPr="00C96D4E">
        <w:rPr>
          <w:lang w:eastAsia="zh-CN"/>
        </w:rPr>
        <w:tab/>
      </w:r>
      <w:r w:rsidRPr="00C96D4E">
        <w:rPr>
          <w:lang w:eastAsia="zh-CN"/>
        </w:rPr>
        <w:tab/>
      </w:r>
      <w:r w:rsidRPr="00C96D4E">
        <w:rPr>
          <w:lang w:eastAsia="zh-CN"/>
        </w:rPr>
        <w:tab/>
        <w:t>&lt;element name="fileFooter"&gt;</w:t>
      </w:r>
    </w:p>
    <w:p w14:paraId="179F91B2" w14:textId="77777777" w:rsidR="007A0746" w:rsidRPr="00C96D4E" w:rsidRDefault="007A0746" w:rsidP="00BA1A2A">
      <w:pPr>
        <w:pStyle w:val="PL"/>
        <w:rPr>
          <w:lang w:eastAsia="zh-CN"/>
        </w:rPr>
      </w:pP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t>&lt;complexType&gt;</w:t>
      </w:r>
    </w:p>
    <w:p w14:paraId="5FA51A53" w14:textId="77777777" w:rsidR="007A0746" w:rsidRPr="00C96D4E" w:rsidRDefault="007A0746" w:rsidP="00BA1A2A">
      <w:pPr>
        <w:pStyle w:val="PL"/>
        <w:rPr>
          <w:lang w:eastAsia="zh-CN"/>
        </w:rPr>
      </w:pP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t>&lt;attribute name="dateTime" type="dateTime" use="required"/&gt;</w:t>
      </w:r>
    </w:p>
    <w:p w14:paraId="5BEFD8FD" w14:textId="77777777" w:rsidR="007A0746" w:rsidRPr="00410996" w:rsidRDefault="007A0746" w:rsidP="00BA1A2A">
      <w:pPr>
        <w:pStyle w:val="PL"/>
        <w:rPr>
          <w:lang w:val="en-US" w:eastAsia="zh-CN"/>
        </w:rPr>
      </w:pP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410996">
        <w:rPr>
          <w:lang w:val="en-US" w:eastAsia="zh-CN"/>
        </w:rPr>
        <w:t>&lt;/complexType&gt;</w:t>
      </w:r>
    </w:p>
    <w:p w14:paraId="1B643EE6" w14:textId="77777777" w:rsidR="007A0746" w:rsidRPr="00410996" w:rsidRDefault="007A0746" w:rsidP="00BA1A2A">
      <w:pPr>
        <w:pStyle w:val="PL"/>
        <w:rPr>
          <w:lang w:val="en-US" w:eastAsia="zh-CN"/>
        </w:rPr>
      </w:pPr>
      <w:r w:rsidRPr="00410996">
        <w:rPr>
          <w:lang w:val="en-US" w:eastAsia="zh-CN"/>
        </w:rPr>
        <w:tab/>
      </w:r>
      <w:r w:rsidRPr="00410996">
        <w:rPr>
          <w:lang w:val="en-US" w:eastAsia="zh-CN"/>
        </w:rPr>
        <w:tab/>
      </w:r>
      <w:r w:rsidRPr="00410996">
        <w:rPr>
          <w:lang w:val="en-US" w:eastAsia="zh-CN"/>
        </w:rPr>
        <w:tab/>
      </w:r>
      <w:r w:rsidRPr="00410996">
        <w:rPr>
          <w:lang w:val="en-US" w:eastAsia="zh-CN"/>
        </w:rPr>
        <w:tab/>
        <w:t>&lt;/element&gt;</w:t>
      </w:r>
    </w:p>
    <w:p w14:paraId="6FCDC0FD" w14:textId="77777777" w:rsidR="007A0746" w:rsidRPr="00410996" w:rsidRDefault="007A0746" w:rsidP="00BA1A2A">
      <w:pPr>
        <w:pStyle w:val="PL"/>
        <w:rPr>
          <w:lang w:val="en-US" w:eastAsia="zh-CN"/>
        </w:rPr>
      </w:pPr>
      <w:r w:rsidRPr="00410996">
        <w:rPr>
          <w:lang w:val="en-US" w:eastAsia="zh-CN"/>
        </w:rPr>
        <w:tab/>
      </w:r>
      <w:r w:rsidRPr="00410996">
        <w:rPr>
          <w:lang w:val="en-US" w:eastAsia="zh-CN"/>
        </w:rPr>
        <w:tab/>
      </w:r>
      <w:r w:rsidRPr="00410996">
        <w:rPr>
          <w:lang w:val="en-US" w:eastAsia="zh-CN"/>
        </w:rPr>
        <w:tab/>
        <w:t>&lt;/sequence&gt;</w:t>
      </w:r>
    </w:p>
    <w:p w14:paraId="43719608" w14:textId="77777777" w:rsidR="007A0746" w:rsidRPr="00410996" w:rsidRDefault="007A0746" w:rsidP="00BA1A2A">
      <w:pPr>
        <w:pStyle w:val="PL"/>
        <w:rPr>
          <w:lang w:val="en-US" w:eastAsia="zh-CN"/>
        </w:rPr>
      </w:pPr>
      <w:r w:rsidRPr="00410996">
        <w:rPr>
          <w:lang w:val="en-US" w:eastAsia="zh-CN"/>
        </w:rPr>
        <w:tab/>
      </w:r>
      <w:r w:rsidRPr="00410996">
        <w:rPr>
          <w:lang w:val="en-US" w:eastAsia="zh-CN"/>
        </w:rPr>
        <w:tab/>
        <w:t>&lt;/complexType&gt;</w:t>
      </w:r>
    </w:p>
    <w:p w14:paraId="77958EF0" w14:textId="77777777" w:rsidR="007A0746" w:rsidRPr="00410996" w:rsidRDefault="007A0746" w:rsidP="00BA1A2A">
      <w:pPr>
        <w:pStyle w:val="PL"/>
        <w:rPr>
          <w:lang w:val="en-US" w:eastAsia="zh-CN"/>
        </w:rPr>
      </w:pPr>
      <w:r w:rsidRPr="00410996">
        <w:rPr>
          <w:lang w:val="en-US" w:eastAsia="zh-CN"/>
        </w:rPr>
        <w:tab/>
        <w:t>&lt;/element&gt;</w:t>
      </w:r>
    </w:p>
    <w:p w14:paraId="3F998BD1" w14:textId="77777777" w:rsidR="000E18EA" w:rsidRPr="00C96D4E" w:rsidRDefault="007A0746" w:rsidP="00BA1A2A">
      <w:pPr>
        <w:pStyle w:val="PL"/>
        <w:rPr>
          <w:lang w:val="de-DE" w:eastAsia="zh-CN"/>
        </w:rPr>
      </w:pPr>
      <w:r w:rsidRPr="00C96D4E">
        <w:rPr>
          <w:lang w:val="de-DE" w:eastAsia="zh-CN"/>
        </w:rPr>
        <w:t>&lt;/schema&gt;</w:t>
      </w:r>
    </w:p>
    <w:p w14:paraId="0095A9DF" w14:textId="77777777" w:rsidR="000E18EA" w:rsidRPr="00C96D4E" w:rsidRDefault="000E18EA" w:rsidP="00C96D4E">
      <w:pPr>
        <w:pStyle w:val="Heading3"/>
        <w:rPr>
          <w:lang w:val="de-DE"/>
        </w:rPr>
      </w:pPr>
      <w:r w:rsidRPr="00C96D4E">
        <w:rPr>
          <w:lang w:val="de-DE"/>
        </w:rPr>
        <w:br w:type="page"/>
      </w:r>
      <w:bookmarkStart w:id="50" w:name="_Toc335992005"/>
      <w:r w:rsidRPr="00C96D4E">
        <w:rPr>
          <w:lang w:val="de-DE"/>
        </w:rPr>
        <w:lastRenderedPageBreak/>
        <w:t>B.3.3.3</w:t>
      </w:r>
      <w:r w:rsidRPr="00C96D4E">
        <w:rPr>
          <w:lang w:val="de-DE"/>
        </w:rPr>
        <w:tab/>
        <w:t xml:space="preserve">XML </w:t>
      </w:r>
      <w:r w:rsidR="005717BF" w:rsidRPr="00C96D4E">
        <w:rPr>
          <w:lang w:val="de-DE"/>
        </w:rPr>
        <w:t>S</w:t>
      </w:r>
      <w:r w:rsidRPr="00C96D4E">
        <w:rPr>
          <w:lang w:val="de-DE"/>
        </w:rPr>
        <w:t>chema "deltaSynchForAlarms.xsd"</w:t>
      </w:r>
      <w:bookmarkEnd w:id="50"/>
    </w:p>
    <w:p w14:paraId="08A2746E" w14:textId="77777777" w:rsidR="007A0746" w:rsidRPr="00C96D4E" w:rsidRDefault="007A0746" w:rsidP="00BA1A2A">
      <w:pPr>
        <w:pStyle w:val="PL"/>
        <w:rPr>
          <w:lang w:val="de-DE" w:eastAsia="zh-CN"/>
        </w:rPr>
      </w:pPr>
      <w:r w:rsidRPr="00C96D4E">
        <w:rPr>
          <w:lang w:val="de-DE" w:eastAsia="zh-CN"/>
        </w:rPr>
        <w:t>&lt;?xml version="1.0" encoding="UTF-8"?&gt;</w:t>
      </w:r>
    </w:p>
    <w:p w14:paraId="5B595E14" w14:textId="77777777" w:rsidR="007A0746" w:rsidRPr="00C96D4E" w:rsidRDefault="007A0746" w:rsidP="00BA1A2A">
      <w:pPr>
        <w:pStyle w:val="PL"/>
        <w:rPr>
          <w:lang w:val="de-DE" w:eastAsia="zh-CN"/>
        </w:rPr>
      </w:pPr>
      <w:r w:rsidRPr="00C96D4E">
        <w:rPr>
          <w:lang w:val="de-DE" w:eastAsia="zh-CN"/>
        </w:rPr>
        <w:t>&lt;!--</w:t>
      </w:r>
    </w:p>
    <w:p w14:paraId="0E7AFA80" w14:textId="77777777" w:rsidR="007A0746" w:rsidRPr="00C96D4E" w:rsidRDefault="007A0746" w:rsidP="00BA1A2A">
      <w:pPr>
        <w:pStyle w:val="PL"/>
        <w:rPr>
          <w:lang w:val="de-DE" w:eastAsia="zh-CN"/>
        </w:rPr>
      </w:pPr>
      <w:r w:rsidRPr="00C96D4E">
        <w:rPr>
          <w:lang w:val="de-DE" w:eastAsia="zh-CN"/>
        </w:rPr>
        <w:t xml:space="preserve">  3GPP TS 32.396 Delta Synchronisation IRP</w:t>
      </w:r>
    </w:p>
    <w:p w14:paraId="1EE8B866" w14:textId="77777777" w:rsidR="007A0746" w:rsidRPr="00C96D4E" w:rsidRDefault="007A0746" w:rsidP="00BA1A2A">
      <w:pPr>
        <w:pStyle w:val="PL"/>
        <w:rPr>
          <w:lang w:val="de-DE" w:eastAsia="zh-CN"/>
        </w:rPr>
      </w:pPr>
      <w:r w:rsidRPr="00C96D4E">
        <w:rPr>
          <w:lang w:val="de-DE" w:eastAsia="zh-CN"/>
        </w:rPr>
        <w:t xml:space="preserve">  Delta synchronization specific data file XML schemas for alarm data XML schema</w:t>
      </w:r>
    </w:p>
    <w:p w14:paraId="60F6E7DC" w14:textId="77777777" w:rsidR="007A0746" w:rsidRPr="00C96D4E" w:rsidRDefault="007A0746" w:rsidP="00BA1A2A">
      <w:pPr>
        <w:pStyle w:val="PL"/>
        <w:rPr>
          <w:lang w:val="de-DE" w:eastAsia="zh-CN"/>
        </w:rPr>
      </w:pPr>
      <w:r w:rsidRPr="00C96D4E">
        <w:rPr>
          <w:lang w:val="de-DE" w:eastAsia="zh-CN"/>
        </w:rPr>
        <w:t xml:space="preserve">  deltaSynchForAlarmData.xsd</w:t>
      </w:r>
    </w:p>
    <w:p w14:paraId="7B29D5B5" w14:textId="77777777" w:rsidR="007A0746" w:rsidRPr="00C96D4E" w:rsidRDefault="007A0746" w:rsidP="00BA1A2A">
      <w:pPr>
        <w:pStyle w:val="PL"/>
        <w:rPr>
          <w:lang w:val="de-DE" w:eastAsia="zh-CN"/>
        </w:rPr>
      </w:pPr>
      <w:r w:rsidRPr="00C96D4E">
        <w:rPr>
          <w:lang w:val="de-DE" w:eastAsia="zh-CN"/>
        </w:rPr>
        <w:t>--&gt;</w:t>
      </w:r>
    </w:p>
    <w:p w14:paraId="0EF88B73" w14:textId="77777777" w:rsidR="007A0746" w:rsidRPr="00C96D4E" w:rsidRDefault="007A0746" w:rsidP="00BA1A2A">
      <w:pPr>
        <w:pStyle w:val="PL"/>
        <w:rPr>
          <w:lang w:val="de-DE" w:eastAsia="zh-CN"/>
        </w:rPr>
      </w:pPr>
      <w:r w:rsidRPr="00C96D4E">
        <w:rPr>
          <w:lang w:val="de-DE" w:eastAsia="zh-CN"/>
        </w:rPr>
        <w:t>&lt;schema xmlns="http://www.w3.org/2001/XMLSchema" xmlns:dsa="http://www.3gpp.org/ftp/specs/archive/32_series/32.396#deltaSynchForAlarms" xmlns:nk="http://www.3gpp.org/ftp/specs/archive/32_series/32.666#kernelNtf" xmlns:xa="http://www.3gpp.org/ftp/specs/archive/32_series/32.111-6#alarmIRPNotif" targetNamespace="http://www.3gpp.org/ftp/specs/archive/32_series/32.396#deltaSynchForAlarms" elementFormDefault="qualified"&gt;</w:t>
      </w:r>
    </w:p>
    <w:p w14:paraId="700A76A4" w14:textId="77777777" w:rsidR="007A0746" w:rsidRPr="00C96D4E" w:rsidRDefault="007A0746" w:rsidP="00BA1A2A">
      <w:pPr>
        <w:pStyle w:val="PL"/>
        <w:rPr>
          <w:lang w:val="de-DE" w:eastAsia="zh-CN"/>
        </w:rPr>
      </w:pPr>
      <w:r w:rsidRPr="00C96D4E">
        <w:rPr>
          <w:lang w:val="de-DE" w:eastAsia="zh-CN"/>
        </w:rPr>
        <w:tab/>
        <w:t>&lt;import namespace="http://www.3gpp.org/ftp/specs/archive/32_series/32.111-6#alarmIRPNotif"/&gt;</w:t>
      </w:r>
    </w:p>
    <w:p w14:paraId="5C7676CD" w14:textId="77777777" w:rsidR="007A0746" w:rsidRPr="00C96D4E" w:rsidRDefault="007A0746" w:rsidP="00BA1A2A">
      <w:pPr>
        <w:pStyle w:val="PL"/>
        <w:rPr>
          <w:lang w:val="de-DE" w:eastAsia="zh-CN"/>
        </w:rPr>
      </w:pPr>
      <w:r w:rsidRPr="00C96D4E">
        <w:rPr>
          <w:lang w:val="de-DE" w:eastAsia="zh-CN"/>
        </w:rPr>
        <w:tab/>
        <w:t>&lt;import namespace="http://www.3gpp.org/ftp/specs/archive/32_series/32.666#kernelNtf"/&gt;</w:t>
      </w:r>
    </w:p>
    <w:p w14:paraId="47B86ED0" w14:textId="77777777" w:rsidR="007A0746" w:rsidRPr="00C96D4E" w:rsidRDefault="007A0746" w:rsidP="00BA1A2A">
      <w:pPr>
        <w:pStyle w:val="PL"/>
        <w:rPr>
          <w:lang w:eastAsia="zh-CN"/>
        </w:rPr>
      </w:pPr>
      <w:r w:rsidRPr="00C96D4E">
        <w:rPr>
          <w:lang w:val="de-DE" w:eastAsia="zh-CN"/>
        </w:rPr>
        <w:tab/>
      </w:r>
      <w:r w:rsidRPr="00C96D4E">
        <w:rPr>
          <w:lang w:eastAsia="zh-CN"/>
        </w:rPr>
        <w:t>&lt;!-- XML types specific for delta synchronization of alarm data --&gt;</w:t>
      </w:r>
    </w:p>
    <w:p w14:paraId="09800153" w14:textId="77777777" w:rsidR="007A0746" w:rsidRPr="00C96D4E" w:rsidRDefault="007A0746" w:rsidP="00BA1A2A">
      <w:pPr>
        <w:pStyle w:val="PL"/>
        <w:rPr>
          <w:lang w:eastAsia="zh-CN"/>
        </w:rPr>
      </w:pPr>
      <w:r w:rsidRPr="00C96D4E">
        <w:rPr>
          <w:lang w:eastAsia="zh-CN"/>
        </w:rPr>
        <w:tab/>
        <w:t>&lt;simpleType name="AlarmDataRequested"&gt;</w:t>
      </w:r>
    </w:p>
    <w:p w14:paraId="0EBF85E0" w14:textId="77777777" w:rsidR="007A0746" w:rsidRPr="00C96D4E" w:rsidRDefault="007A0746" w:rsidP="00BA1A2A">
      <w:pPr>
        <w:pStyle w:val="PL"/>
        <w:rPr>
          <w:lang w:eastAsia="zh-CN"/>
        </w:rPr>
      </w:pPr>
      <w:r w:rsidRPr="00C96D4E">
        <w:rPr>
          <w:lang w:eastAsia="zh-CN"/>
        </w:rPr>
        <w:tab/>
      </w:r>
      <w:r w:rsidRPr="00C96D4E">
        <w:rPr>
          <w:lang w:eastAsia="zh-CN"/>
        </w:rPr>
        <w:tab/>
        <w:t>&lt;restriction base="string"&gt;</w:t>
      </w:r>
    </w:p>
    <w:p w14:paraId="647FA91B" w14:textId="77777777" w:rsidR="007A0746" w:rsidRPr="00C96D4E" w:rsidRDefault="007A0746" w:rsidP="00BA1A2A">
      <w:pPr>
        <w:pStyle w:val="PL"/>
        <w:rPr>
          <w:lang w:eastAsia="zh-CN"/>
        </w:rPr>
      </w:pPr>
      <w:r w:rsidRPr="00C96D4E">
        <w:rPr>
          <w:lang w:eastAsia="zh-CN"/>
        </w:rPr>
        <w:tab/>
      </w:r>
      <w:r w:rsidRPr="00C96D4E">
        <w:rPr>
          <w:lang w:eastAsia="zh-CN"/>
        </w:rPr>
        <w:tab/>
      </w:r>
      <w:r w:rsidRPr="00C96D4E">
        <w:rPr>
          <w:lang w:eastAsia="zh-CN"/>
        </w:rPr>
        <w:tab/>
        <w:t>&lt;enumeration value="AlarmIdsOnly"/&gt;</w:t>
      </w:r>
    </w:p>
    <w:p w14:paraId="10875CA2" w14:textId="77777777" w:rsidR="007A0746" w:rsidRPr="00C96D4E" w:rsidRDefault="007A0746" w:rsidP="00BA1A2A">
      <w:pPr>
        <w:pStyle w:val="PL"/>
        <w:rPr>
          <w:lang w:eastAsia="zh-CN"/>
        </w:rPr>
      </w:pPr>
      <w:r w:rsidRPr="00C96D4E">
        <w:rPr>
          <w:lang w:eastAsia="zh-CN"/>
        </w:rPr>
        <w:tab/>
      </w:r>
      <w:r w:rsidRPr="00C96D4E">
        <w:rPr>
          <w:lang w:eastAsia="zh-CN"/>
        </w:rPr>
        <w:tab/>
      </w:r>
      <w:r w:rsidRPr="00C96D4E">
        <w:rPr>
          <w:lang w:eastAsia="zh-CN"/>
        </w:rPr>
        <w:tab/>
        <w:t>&lt;enumeration value="CompleteAlarmInformation"/&gt;</w:t>
      </w:r>
    </w:p>
    <w:p w14:paraId="33F974F0" w14:textId="77777777" w:rsidR="007A0746" w:rsidRPr="00C96D4E" w:rsidRDefault="007A0746" w:rsidP="00BA1A2A">
      <w:pPr>
        <w:pStyle w:val="PL"/>
        <w:rPr>
          <w:lang w:eastAsia="zh-CN"/>
        </w:rPr>
      </w:pPr>
      <w:r w:rsidRPr="00C96D4E">
        <w:rPr>
          <w:lang w:eastAsia="zh-CN"/>
        </w:rPr>
        <w:tab/>
      </w:r>
      <w:r w:rsidRPr="00C96D4E">
        <w:rPr>
          <w:lang w:eastAsia="zh-CN"/>
        </w:rPr>
        <w:tab/>
        <w:t>&lt;/restriction&gt;</w:t>
      </w:r>
    </w:p>
    <w:p w14:paraId="0407FCF9" w14:textId="77777777" w:rsidR="007A0746" w:rsidRPr="00C96D4E" w:rsidRDefault="007A0746" w:rsidP="00BA1A2A">
      <w:pPr>
        <w:pStyle w:val="PL"/>
        <w:rPr>
          <w:lang w:eastAsia="zh-CN"/>
        </w:rPr>
      </w:pPr>
      <w:r w:rsidRPr="00C96D4E">
        <w:rPr>
          <w:lang w:eastAsia="zh-CN"/>
        </w:rPr>
        <w:tab/>
        <w:t>&lt;/simpleType&gt;</w:t>
      </w:r>
    </w:p>
    <w:p w14:paraId="41809182" w14:textId="77777777" w:rsidR="007A0746" w:rsidRPr="00C96D4E" w:rsidRDefault="007A0746" w:rsidP="00BA1A2A">
      <w:pPr>
        <w:pStyle w:val="PL"/>
        <w:rPr>
          <w:lang w:eastAsia="zh-CN"/>
        </w:rPr>
      </w:pPr>
      <w:r w:rsidRPr="00C96D4E">
        <w:rPr>
          <w:lang w:eastAsia="zh-CN"/>
        </w:rPr>
        <w:tab/>
        <w:t>&lt;complexType name="DeltaAlarm"&gt;</w:t>
      </w:r>
    </w:p>
    <w:p w14:paraId="7C5AF2C7" w14:textId="77777777" w:rsidR="007A0746" w:rsidRPr="00C96D4E" w:rsidRDefault="007A0746" w:rsidP="00BA1A2A">
      <w:pPr>
        <w:pStyle w:val="PL"/>
        <w:rPr>
          <w:lang w:eastAsia="zh-CN"/>
        </w:rPr>
      </w:pPr>
      <w:r w:rsidRPr="00C96D4E">
        <w:rPr>
          <w:lang w:eastAsia="zh-CN"/>
        </w:rPr>
        <w:tab/>
      </w:r>
      <w:r w:rsidRPr="00C96D4E">
        <w:rPr>
          <w:lang w:eastAsia="zh-CN"/>
        </w:rPr>
        <w:tab/>
        <w:t>&lt;choice&gt;</w:t>
      </w:r>
    </w:p>
    <w:p w14:paraId="4820B23B" w14:textId="77777777" w:rsidR="007A0746" w:rsidRPr="00C96D4E" w:rsidRDefault="007A0746" w:rsidP="00BA1A2A">
      <w:pPr>
        <w:pStyle w:val="PL"/>
        <w:rPr>
          <w:lang w:eastAsia="zh-CN"/>
        </w:rPr>
      </w:pPr>
      <w:r w:rsidRPr="00C96D4E">
        <w:rPr>
          <w:lang w:eastAsia="zh-CN"/>
        </w:rPr>
        <w:tab/>
      </w:r>
      <w:r w:rsidRPr="00C96D4E">
        <w:rPr>
          <w:lang w:eastAsia="zh-CN"/>
        </w:rPr>
        <w:tab/>
      </w:r>
      <w:r w:rsidRPr="00C96D4E">
        <w:rPr>
          <w:lang w:eastAsia="zh-CN"/>
        </w:rPr>
        <w:tab/>
        <w:t>&lt;element ref="xa:NotifyNewAlarm"/&gt;</w:t>
      </w:r>
    </w:p>
    <w:p w14:paraId="296257AE" w14:textId="77777777" w:rsidR="007A0746" w:rsidRPr="00C96D4E" w:rsidRDefault="007A0746" w:rsidP="00BA1A2A">
      <w:pPr>
        <w:pStyle w:val="PL"/>
        <w:rPr>
          <w:lang w:eastAsia="zh-CN"/>
        </w:rPr>
      </w:pPr>
      <w:r w:rsidRPr="00C96D4E">
        <w:rPr>
          <w:lang w:eastAsia="zh-CN"/>
        </w:rPr>
        <w:tab/>
      </w:r>
      <w:r w:rsidRPr="00C96D4E">
        <w:rPr>
          <w:lang w:eastAsia="zh-CN"/>
        </w:rPr>
        <w:tab/>
      </w:r>
      <w:r w:rsidRPr="00C96D4E">
        <w:rPr>
          <w:lang w:eastAsia="zh-CN"/>
        </w:rPr>
        <w:tab/>
        <w:t>&lt;element ref="xa:NotifyChangedAlarm"/&gt;</w:t>
      </w:r>
    </w:p>
    <w:p w14:paraId="3CCA644F" w14:textId="77777777" w:rsidR="007A0746" w:rsidRPr="00C96D4E" w:rsidRDefault="007A0746" w:rsidP="00BA1A2A">
      <w:pPr>
        <w:pStyle w:val="PL"/>
        <w:rPr>
          <w:lang w:eastAsia="zh-CN"/>
        </w:rPr>
      </w:pPr>
      <w:r w:rsidRPr="00C96D4E">
        <w:rPr>
          <w:lang w:eastAsia="zh-CN"/>
        </w:rPr>
        <w:tab/>
      </w:r>
      <w:r w:rsidRPr="00C96D4E">
        <w:rPr>
          <w:lang w:eastAsia="zh-CN"/>
        </w:rPr>
        <w:tab/>
      </w:r>
      <w:r w:rsidRPr="00C96D4E">
        <w:rPr>
          <w:lang w:eastAsia="zh-CN"/>
        </w:rPr>
        <w:tab/>
        <w:t>&lt;element ref="xa:NotifyClearedAlarm"/&gt;</w:t>
      </w:r>
    </w:p>
    <w:p w14:paraId="3B770A15" w14:textId="77777777" w:rsidR="007A0746" w:rsidRPr="00C96D4E" w:rsidRDefault="007A0746" w:rsidP="00BA1A2A">
      <w:pPr>
        <w:pStyle w:val="PL"/>
        <w:rPr>
          <w:lang w:eastAsia="zh-CN"/>
        </w:rPr>
      </w:pPr>
      <w:r w:rsidRPr="00C96D4E">
        <w:rPr>
          <w:lang w:eastAsia="zh-CN"/>
        </w:rPr>
        <w:tab/>
      </w:r>
      <w:r w:rsidRPr="00C96D4E">
        <w:rPr>
          <w:lang w:eastAsia="zh-CN"/>
        </w:rPr>
        <w:tab/>
      </w:r>
      <w:r w:rsidRPr="00C96D4E">
        <w:rPr>
          <w:lang w:eastAsia="zh-CN"/>
        </w:rPr>
        <w:tab/>
        <w:t>&lt;element ref="xa:NotifyComments"/&gt;</w:t>
      </w:r>
    </w:p>
    <w:p w14:paraId="60CAAA3C" w14:textId="77777777" w:rsidR="007A0746" w:rsidRPr="00C96D4E" w:rsidRDefault="007A0746" w:rsidP="00BA1A2A">
      <w:pPr>
        <w:pStyle w:val="PL"/>
        <w:rPr>
          <w:lang w:eastAsia="zh-CN"/>
        </w:rPr>
      </w:pPr>
      <w:r w:rsidRPr="00C96D4E">
        <w:rPr>
          <w:lang w:eastAsia="zh-CN"/>
        </w:rPr>
        <w:tab/>
      </w:r>
      <w:r w:rsidRPr="00C96D4E">
        <w:rPr>
          <w:lang w:eastAsia="zh-CN"/>
        </w:rPr>
        <w:tab/>
      </w:r>
      <w:r w:rsidRPr="00C96D4E">
        <w:rPr>
          <w:lang w:eastAsia="zh-CN"/>
        </w:rPr>
        <w:tab/>
        <w:t>&lt;element ref="xa:NotifyAckStateChanged"/&gt;</w:t>
      </w:r>
    </w:p>
    <w:p w14:paraId="59F19B22" w14:textId="77777777" w:rsidR="007A0746" w:rsidRPr="00C96D4E" w:rsidRDefault="007A0746" w:rsidP="00BA1A2A">
      <w:pPr>
        <w:pStyle w:val="PL"/>
        <w:rPr>
          <w:lang w:eastAsia="zh-CN"/>
        </w:rPr>
      </w:pPr>
      <w:r w:rsidRPr="00C96D4E">
        <w:rPr>
          <w:lang w:eastAsia="zh-CN"/>
        </w:rPr>
        <w:tab/>
      </w:r>
      <w:r w:rsidRPr="00C96D4E">
        <w:rPr>
          <w:lang w:eastAsia="zh-CN"/>
        </w:rPr>
        <w:tab/>
        <w:t>&lt;/choice&gt;</w:t>
      </w:r>
    </w:p>
    <w:p w14:paraId="24D9514D" w14:textId="77777777" w:rsidR="007A0746" w:rsidRPr="00C96D4E" w:rsidRDefault="007A0746" w:rsidP="00BA1A2A">
      <w:pPr>
        <w:pStyle w:val="PL"/>
        <w:rPr>
          <w:lang w:eastAsia="zh-CN"/>
        </w:rPr>
      </w:pPr>
      <w:r w:rsidRPr="00C96D4E">
        <w:rPr>
          <w:lang w:eastAsia="zh-CN"/>
        </w:rPr>
        <w:tab/>
        <w:t>&lt;/complexType&gt;</w:t>
      </w:r>
    </w:p>
    <w:p w14:paraId="4010CAAB" w14:textId="77777777" w:rsidR="007A0746" w:rsidRPr="00C96D4E" w:rsidRDefault="007A0746" w:rsidP="00BA1A2A">
      <w:pPr>
        <w:pStyle w:val="PL"/>
        <w:rPr>
          <w:lang w:eastAsia="zh-CN"/>
        </w:rPr>
      </w:pPr>
      <w:r w:rsidRPr="00C96D4E">
        <w:rPr>
          <w:lang w:eastAsia="zh-CN"/>
        </w:rPr>
        <w:tab/>
        <w:t>&lt;!--Delta synchronization for alarm data file root XML element --&gt;</w:t>
      </w:r>
    </w:p>
    <w:p w14:paraId="5F3BD7D6" w14:textId="77777777" w:rsidR="007A0746" w:rsidRPr="00C96D4E" w:rsidRDefault="007A0746" w:rsidP="00BA1A2A">
      <w:pPr>
        <w:pStyle w:val="PL"/>
        <w:rPr>
          <w:lang w:eastAsia="zh-CN"/>
        </w:rPr>
      </w:pPr>
      <w:r w:rsidRPr="00C96D4E">
        <w:rPr>
          <w:lang w:eastAsia="zh-CN"/>
        </w:rPr>
        <w:tab/>
        <w:t>&lt;element name="deltaSynchForAlarmDataFile"&gt;</w:t>
      </w:r>
    </w:p>
    <w:p w14:paraId="15D42528" w14:textId="77777777" w:rsidR="007A0746" w:rsidRPr="00C96D4E" w:rsidRDefault="007A0746" w:rsidP="00BA1A2A">
      <w:pPr>
        <w:pStyle w:val="PL"/>
        <w:rPr>
          <w:lang w:eastAsia="zh-CN"/>
        </w:rPr>
      </w:pPr>
      <w:r w:rsidRPr="00C96D4E">
        <w:rPr>
          <w:lang w:eastAsia="zh-CN"/>
        </w:rPr>
        <w:tab/>
      </w:r>
      <w:r w:rsidRPr="00C96D4E">
        <w:rPr>
          <w:lang w:eastAsia="zh-CN"/>
        </w:rPr>
        <w:tab/>
        <w:t>&lt;complexType&gt;</w:t>
      </w:r>
    </w:p>
    <w:p w14:paraId="06A21F0A" w14:textId="77777777" w:rsidR="007A0746" w:rsidRPr="00C96D4E" w:rsidRDefault="007A0746" w:rsidP="00BA1A2A">
      <w:pPr>
        <w:pStyle w:val="PL"/>
        <w:rPr>
          <w:lang w:eastAsia="zh-CN"/>
        </w:rPr>
      </w:pPr>
      <w:r w:rsidRPr="00C96D4E">
        <w:rPr>
          <w:lang w:eastAsia="zh-CN"/>
        </w:rPr>
        <w:tab/>
      </w:r>
      <w:r w:rsidRPr="00C96D4E">
        <w:rPr>
          <w:lang w:eastAsia="zh-CN"/>
        </w:rPr>
        <w:tab/>
      </w:r>
      <w:r w:rsidRPr="00C96D4E">
        <w:rPr>
          <w:lang w:eastAsia="zh-CN"/>
        </w:rPr>
        <w:tab/>
        <w:t>&lt;sequence&gt;</w:t>
      </w:r>
    </w:p>
    <w:p w14:paraId="148D7C41" w14:textId="77777777" w:rsidR="007A0746" w:rsidRPr="00C96D4E" w:rsidRDefault="007A0746" w:rsidP="00BA1A2A">
      <w:pPr>
        <w:pStyle w:val="PL"/>
        <w:rPr>
          <w:lang w:eastAsia="zh-CN"/>
        </w:rPr>
      </w:pPr>
      <w:r w:rsidRPr="00C96D4E">
        <w:rPr>
          <w:lang w:eastAsia="zh-CN"/>
        </w:rPr>
        <w:tab/>
      </w:r>
      <w:r w:rsidRPr="00C96D4E">
        <w:rPr>
          <w:lang w:eastAsia="zh-CN"/>
        </w:rPr>
        <w:tab/>
      </w:r>
      <w:r w:rsidRPr="00C96D4E">
        <w:rPr>
          <w:lang w:eastAsia="zh-CN"/>
        </w:rPr>
        <w:tab/>
      </w:r>
      <w:r w:rsidRPr="00C96D4E">
        <w:rPr>
          <w:lang w:eastAsia="zh-CN"/>
        </w:rPr>
        <w:tab/>
        <w:t>&lt;element name="fileHeaderDeltaSynchForAlarms"&gt;</w:t>
      </w:r>
    </w:p>
    <w:p w14:paraId="12E4973E" w14:textId="77777777" w:rsidR="007A0746" w:rsidRPr="00C96D4E" w:rsidRDefault="007A0746" w:rsidP="00BA1A2A">
      <w:pPr>
        <w:pStyle w:val="PL"/>
        <w:rPr>
          <w:lang w:eastAsia="zh-CN"/>
        </w:rPr>
      </w:pP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t>&lt;complexType&gt;</w:t>
      </w:r>
    </w:p>
    <w:p w14:paraId="668ADFE4" w14:textId="77777777" w:rsidR="007A0746" w:rsidRPr="00C96D4E" w:rsidRDefault="007A0746" w:rsidP="00BA1A2A">
      <w:pPr>
        <w:pStyle w:val="PL"/>
        <w:rPr>
          <w:lang w:eastAsia="zh-CN"/>
        </w:rPr>
      </w:pP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t>&lt;sequence&gt;</w:t>
      </w:r>
    </w:p>
    <w:p w14:paraId="78BC1AC5" w14:textId="77777777" w:rsidR="007A0746" w:rsidRPr="00C96D4E" w:rsidRDefault="007A0746" w:rsidP="00BA1A2A">
      <w:pPr>
        <w:pStyle w:val="PL"/>
        <w:rPr>
          <w:lang w:eastAsia="zh-CN"/>
        </w:rPr>
      </w:pP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t>&lt;element name="fileHeader"&gt;</w:t>
      </w:r>
    </w:p>
    <w:p w14:paraId="635BFBD0" w14:textId="77777777" w:rsidR="007A0746" w:rsidRPr="00C96D4E" w:rsidRDefault="007A0746" w:rsidP="00BA1A2A">
      <w:pPr>
        <w:pStyle w:val="PL"/>
        <w:rPr>
          <w:lang w:eastAsia="zh-CN"/>
        </w:rPr>
      </w:pP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t>&lt;complexType&gt;</w:t>
      </w:r>
    </w:p>
    <w:p w14:paraId="5AD84B54" w14:textId="77777777" w:rsidR="007A0746" w:rsidRPr="00C96D4E" w:rsidRDefault="007A0746" w:rsidP="00BA1A2A">
      <w:pPr>
        <w:pStyle w:val="PL"/>
        <w:rPr>
          <w:lang w:eastAsia="zh-CN"/>
        </w:rPr>
      </w:pP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t>&lt;attribute name="fileFormatVersion" type="string" use="required"/&gt;</w:t>
      </w:r>
    </w:p>
    <w:p w14:paraId="36CEBD84" w14:textId="77777777" w:rsidR="007A0746" w:rsidRPr="00C96D4E" w:rsidRDefault="007A0746" w:rsidP="00BA1A2A">
      <w:pPr>
        <w:pStyle w:val="PL"/>
        <w:rPr>
          <w:lang w:eastAsia="zh-CN"/>
        </w:rPr>
      </w:pP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t>&lt;attribute name="senderName" type="string" use="optional"/&gt;</w:t>
      </w:r>
    </w:p>
    <w:p w14:paraId="34494F4A" w14:textId="77777777" w:rsidR="007A0746" w:rsidRPr="00C96D4E" w:rsidRDefault="007A0746" w:rsidP="00BA1A2A">
      <w:pPr>
        <w:pStyle w:val="PL"/>
        <w:rPr>
          <w:lang w:eastAsia="zh-CN"/>
        </w:rPr>
      </w:pP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t>&lt;attribute name="vendorName" type="string" use="optional"/&gt;</w:t>
      </w:r>
    </w:p>
    <w:p w14:paraId="7B7397A8" w14:textId="77777777" w:rsidR="007A0746" w:rsidRPr="00C96D4E" w:rsidRDefault="007A0746" w:rsidP="00BA1A2A">
      <w:pPr>
        <w:pStyle w:val="PL"/>
        <w:rPr>
          <w:lang w:eastAsia="zh-CN"/>
        </w:rPr>
      </w:pP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t>&lt;/complexType&gt;</w:t>
      </w:r>
    </w:p>
    <w:p w14:paraId="1C8DF6B4" w14:textId="77777777" w:rsidR="007A0746" w:rsidRPr="00C96D4E" w:rsidRDefault="007A0746" w:rsidP="00BA1A2A">
      <w:pPr>
        <w:pStyle w:val="PL"/>
        <w:rPr>
          <w:lang w:eastAsia="zh-CN"/>
        </w:rPr>
      </w:pP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t>&lt;/element&gt;</w:t>
      </w:r>
    </w:p>
    <w:p w14:paraId="0D3E15CF" w14:textId="77777777" w:rsidR="007A0746" w:rsidRPr="00C96D4E" w:rsidRDefault="007A0746" w:rsidP="00BA1A2A">
      <w:pPr>
        <w:pStyle w:val="PL"/>
        <w:rPr>
          <w:lang w:eastAsia="zh-CN"/>
        </w:rPr>
      </w:pP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t xml:space="preserve">&lt;!-- The content of the following element is a copy of the original </w:t>
      </w:r>
    </w:p>
    <w:p w14:paraId="21D76571" w14:textId="77777777" w:rsidR="007A0746" w:rsidRPr="00C96D4E" w:rsidRDefault="007A0746" w:rsidP="00BA1A2A">
      <w:pPr>
        <w:pStyle w:val="PL"/>
        <w:rPr>
          <w:lang w:eastAsia="zh-CN"/>
        </w:rPr>
      </w:pPr>
      <w:r w:rsidRPr="00C96D4E">
        <w:rPr>
          <w:lang w:eastAsia="zh-CN"/>
        </w:rPr>
        <w:t xml:space="preserve">                   request/response parameters --&gt;</w:t>
      </w:r>
    </w:p>
    <w:p w14:paraId="5F5B5F37" w14:textId="77777777" w:rsidR="007A0746" w:rsidRPr="00C96D4E" w:rsidRDefault="007A0746" w:rsidP="00BA1A2A">
      <w:pPr>
        <w:pStyle w:val="PL"/>
        <w:rPr>
          <w:lang w:eastAsia="zh-CN"/>
        </w:rPr>
      </w:pP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t>&lt;element name="inAndOutputParameter" minOccurs="0"&gt;</w:t>
      </w:r>
    </w:p>
    <w:p w14:paraId="4F609F8A" w14:textId="77777777" w:rsidR="007A0746" w:rsidRPr="00C96D4E" w:rsidRDefault="007A0746" w:rsidP="00BA1A2A">
      <w:pPr>
        <w:pStyle w:val="PL"/>
        <w:rPr>
          <w:lang w:eastAsia="zh-CN"/>
        </w:rPr>
      </w:pP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t>&lt;complexType&gt;</w:t>
      </w:r>
    </w:p>
    <w:p w14:paraId="48D553D0" w14:textId="77777777" w:rsidR="007A0746" w:rsidRPr="00C96D4E" w:rsidRDefault="007A0746" w:rsidP="00BA1A2A">
      <w:pPr>
        <w:pStyle w:val="PL"/>
        <w:rPr>
          <w:lang w:eastAsia="zh-CN"/>
        </w:rPr>
      </w:pP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t>&lt;attribute name="dataRequested" type="dsa:AlarmDataRequested" use="required"/&gt;</w:t>
      </w:r>
    </w:p>
    <w:p w14:paraId="3AFD34DE" w14:textId="77777777" w:rsidR="007A0746" w:rsidRPr="00C96D4E" w:rsidRDefault="007A0746" w:rsidP="00BA1A2A">
      <w:pPr>
        <w:pStyle w:val="PL"/>
        <w:rPr>
          <w:lang w:eastAsia="zh-CN"/>
        </w:rPr>
      </w:pP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t>&lt;attribute name="startSynchronizationPoint" type="dateTime" use="required"/&gt;</w:t>
      </w:r>
    </w:p>
    <w:p w14:paraId="1EE20E7A" w14:textId="77777777" w:rsidR="007A0746" w:rsidRPr="00C96D4E" w:rsidRDefault="007A0746" w:rsidP="00BA1A2A">
      <w:pPr>
        <w:pStyle w:val="PL"/>
        <w:rPr>
          <w:lang w:eastAsia="zh-CN"/>
        </w:rPr>
      </w:pP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t>&lt;attribute name="newSynchronizationPoint" type="dateTime" use="required"/&gt;</w:t>
      </w:r>
    </w:p>
    <w:p w14:paraId="61523263" w14:textId="77777777" w:rsidR="007A0746" w:rsidRPr="00C96D4E" w:rsidRDefault="007A0746" w:rsidP="00BA1A2A">
      <w:pPr>
        <w:pStyle w:val="PL"/>
        <w:rPr>
          <w:lang w:eastAsia="zh-CN"/>
        </w:rPr>
      </w:pP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t>&lt;attribute name="managerReference" type="string" use="optional"/&gt;</w:t>
      </w:r>
    </w:p>
    <w:p w14:paraId="2963F887" w14:textId="77777777" w:rsidR="007A0746" w:rsidRPr="00410996" w:rsidRDefault="007A0746" w:rsidP="00BA1A2A">
      <w:pPr>
        <w:pStyle w:val="PL"/>
        <w:rPr>
          <w:lang w:eastAsia="zh-CN"/>
        </w:rPr>
      </w:pP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410996">
        <w:rPr>
          <w:lang w:eastAsia="zh-CN"/>
        </w:rPr>
        <w:t>&lt;/complexType&gt;</w:t>
      </w:r>
    </w:p>
    <w:p w14:paraId="7B42107B" w14:textId="77777777" w:rsidR="007A0746" w:rsidRPr="00410996" w:rsidRDefault="007A0746" w:rsidP="00BA1A2A">
      <w:pPr>
        <w:pStyle w:val="PL"/>
        <w:rPr>
          <w:lang w:eastAsia="zh-CN"/>
        </w:rPr>
      </w:pPr>
      <w:r w:rsidRPr="00410996">
        <w:rPr>
          <w:lang w:eastAsia="zh-CN"/>
        </w:rPr>
        <w:tab/>
      </w:r>
      <w:r w:rsidRPr="00410996">
        <w:rPr>
          <w:lang w:eastAsia="zh-CN"/>
        </w:rPr>
        <w:tab/>
      </w:r>
      <w:r w:rsidRPr="00410996">
        <w:rPr>
          <w:lang w:eastAsia="zh-CN"/>
        </w:rPr>
        <w:tab/>
      </w:r>
      <w:r w:rsidRPr="00410996">
        <w:rPr>
          <w:lang w:eastAsia="zh-CN"/>
        </w:rPr>
        <w:tab/>
      </w:r>
      <w:r w:rsidRPr="00410996">
        <w:rPr>
          <w:lang w:eastAsia="zh-CN"/>
        </w:rPr>
        <w:tab/>
      </w:r>
      <w:r w:rsidRPr="00410996">
        <w:rPr>
          <w:lang w:eastAsia="zh-CN"/>
        </w:rPr>
        <w:tab/>
      </w:r>
      <w:r w:rsidRPr="00410996">
        <w:rPr>
          <w:lang w:eastAsia="zh-CN"/>
        </w:rPr>
        <w:tab/>
        <w:t>&lt;/element&gt;</w:t>
      </w:r>
    </w:p>
    <w:p w14:paraId="307F3CCA" w14:textId="77777777" w:rsidR="00A2613F" w:rsidRPr="00410996" w:rsidRDefault="00A2613F" w:rsidP="00BA1A2A">
      <w:pPr>
        <w:pStyle w:val="PL"/>
        <w:rPr>
          <w:lang w:eastAsia="zh-CN"/>
        </w:rPr>
      </w:pPr>
      <w:r w:rsidRPr="00410996">
        <w:rPr>
          <w:lang w:eastAsia="ko-KR"/>
        </w:rPr>
        <w:tab/>
      </w:r>
      <w:r w:rsidRPr="00410996">
        <w:rPr>
          <w:lang w:eastAsia="ko-KR"/>
        </w:rPr>
        <w:tab/>
      </w:r>
      <w:r w:rsidRPr="00410996">
        <w:rPr>
          <w:lang w:eastAsia="ko-KR"/>
        </w:rPr>
        <w:tab/>
      </w:r>
      <w:r w:rsidRPr="00410996">
        <w:rPr>
          <w:lang w:eastAsia="ko-KR"/>
        </w:rPr>
        <w:tab/>
      </w:r>
      <w:r w:rsidRPr="00410996">
        <w:rPr>
          <w:lang w:eastAsia="ko-KR"/>
        </w:rPr>
        <w:tab/>
      </w:r>
      <w:r w:rsidRPr="00410996">
        <w:rPr>
          <w:lang w:eastAsia="ko-KR"/>
        </w:rPr>
        <w:tab/>
      </w:r>
      <w:r w:rsidRPr="00410996">
        <w:rPr>
          <w:lang w:eastAsia="ko-KR"/>
        </w:rPr>
        <w:tab/>
        <w:t>&lt;element name="scope" type="nk:ScopeType" minOccurs="0"/&gt;</w:t>
      </w:r>
    </w:p>
    <w:p w14:paraId="1C4BDFD6" w14:textId="77777777" w:rsidR="007A0746" w:rsidRPr="00410996" w:rsidRDefault="007A0746" w:rsidP="00BA1A2A">
      <w:pPr>
        <w:pStyle w:val="PL"/>
        <w:rPr>
          <w:lang w:eastAsia="zh-CN"/>
        </w:rPr>
      </w:pPr>
      <w:r w:rsidRPr="00410996">
        <w:rPr>
          <w:lang w:eastAsia="zh-CN"/>
        </w:rPr>
        <w:tab/>
      </w:r>
      <w:r w:rsidRPr="00410996">
        <w:rPr>
          <w:lang w:eastAsia="zh-CN"/>
        </w:rPr>
        <w:tab/>
      </w:r>
      <w:r w:rsidRPr="00410996">
        <w:rPr>
          <w:lang w:eastAsia="zh-CN"/>
        </w:rPr>
        <w:tab/>
      </w:r>
      <w:r w:rsidRPr="00410996">
        <w:rPr>
          <w:lang w:eastAsia="zh-CN"/>
        </w:rPr>
        <w:tab/>
      </w:r>
      <w:r w:rsidRPr="00410996">
        <w:rPr>
          <w:lang w:eastAsia="zh-CN"/>
        </w:rPr>
        <w:tab/>
      </w:r>
      <w:r w:rsidRPr="00410996">
        <w:rPr>
          <w:lang w:eastAsia="zh-CN"/>
        </w:rPr>
        <w:tab/>
        <w:t>&lt;/sequence&gt;</w:t>
      </w:r>
    </w:p>
    <w:p w14:paraId="25D6CF0A" w14:textId="77777777" w:rsidR="007A0746" w:rsidRPr="00410996" w:rsidRDefault="007A0746" w:rsidP="00BA1A2A">
      <w:pPr>
        <w:pStyle w:val="PL"/>
        <w:rPr>
          <w:lang w:eastAsia="zh-CN"/>
        </w:rPr>
      </w:pPr>
      <w:r w:rsidRPr="00410996">
        <w:rPr>
          <w:lang w:eastAsia="zh-CN"/>
        </w:rPr>
        <w:tab/>
      </w:r>
      <w:r w:rsidRPr="00410996">
        <w:rPr>
          <w:lang w:eastAsia="zh-CN"/>
        </w:rPr>
        <w:tab/>
      </w:r>
      <w:r w:rsidRPr="00410996">
        <w:rPr>
          <w:lang w:eastAsia="zh-CN"/>
        </w:rPr>
        <w:tab/>
      </w:r>
      <w:r w:rsidRPr="00410996">
        <w:rPr>
          <w:lang w:eastAsia="zh-CN"/>
        </w:rPr>
        <w:tab/>
      </w:r>
      <w:r w:rsidRPr="00410996">
        <w:rPr>
          <w:lang w:eastAsia="zh-CN"/>
        </w:rPr>
        <w:tab/>
        <w:t>&lt;/complexType&gt;</w:t>
      </w:r>
    </w:p>
    <w:p w14:paraId="3CD1723F" w14:textId="77777777" w:rsidR="007A0746" w:rsidRPr="00410996" w:rsidRDefault="007A0746" w:rsidP="00BA1A2A">
      <w:pPr>
        <w:pStyle w:val="PL"/>
        <w:rPr>
          <w:lang w:eastAsia="zh-CN"/>
        </w:rPr>
      </w:pPr>
      <w:r w:rsidRPr="00410996">
        <w:rPr>
          <w:lang w:eastAsia="zh-CN"/>
        </w:rPr>
        <w:tab/>
      </w:r>
      <w:r w:rsidRPr="00410996">
        <w:rPr>
          <w:lang w:eastAsia="zh-CN"/>
        </w:rPr>
        <w:tab/>
      </w:r>
      <w:r w:rsidRPr="00410996">
        <w:rPr>
          <w:lang w:eastAsia="zh-CN"/>
        </w:rPr>
        <w:tab/>
      </w:r>
      <w:r w:rsidRPr="00410996">
        <w:rPr>
          <w:lang w:eastAsia="zh-CN"/>
        </w:rPr>
        <w:tab/>
        <w:t>&lt;/element&gt;</w:t>
      </w:r>
    </w:p>
    <w:p w14:paraId="4A18BCE5" w14:textId="77777777" w:rsidR="007A0746" w:rsidRPr="00410996" w:rsidRDefault="007A0746" w:rsidP="00BA1A2A">
      <w:pPr>
        <w:pStyle w:val="PL"/>
        <w:rPr>
          <w:lang w:eastAsia="zh-CN"/>
        </w:rPr>
      </w:pPr>
      <w:r w:rsidRPr="00410996">
        <w:rPr>
          <w:lang w:eastAsia="zh-CN"/>
        </w:rPr>
        <w:tab/>
      </w:r>
      <w:r w:rsidRPr="00410996">
        <w:rPr>
          <w:lang w:eastAsia="zh-CN"/>
        </w:rPr>
        <w:tab/>
      </w:r>
      <w:r w:rsidRPr="00410996">
        <w:rPr>
          <w:lang w:eastAsia="zh-CN"/>
        </w:rPr>
        <w:tab/>
      </w:r>
      <w:r w:rsidRPr="00410996">
        <w:rPr>
          <w:lang w:eastAsia="zh-CN"/>
        </w:rPr>
        <w:tab/>
        <w:t>&lt;element name="deltaAlarm" type="dsa:DeltaAlarm" maxOccurs="unbounded"/&gt;</w:t>
      </w:r>
    </w:p>
    <w:p w14:paraId="32136726" w14:textId="77777777" w:rsidR="007A0746" w:rsidRPr="00C96D4E" w:rsidRDefault="007A0746" w:rsidP="00BA1A2A">
      <w:pPr>
        <w:pStyle w:val="PL"/>
        <w:rPr>
          <w:lang w:eastAsia="zh-CN"/>
        </w:rPr>
      </w:pPr>
      <w:r w:rsidRPr="00410996">
        <w:rPr>
          <w:lang w:eastAsia="zh-CN"/>
        </w:rPr>
        <w:tab/>
      </w:r>
      <w:r w:rsidRPr="00410996">
        <w:rPr>
          <w:lang w:eastAsia="zh-CN"/>
        </w:rPr>
        <w:tab/>
      </w:r>
      <w:r w:rsidRPr="00410996">
        <w:rPr>
          <w:lang w:eastAsia="zh-CN"/>
        </w:rPr>
        <w:tab/>
      </w:r>
      <w:r w:rsidRPr="00410996">
        <w:rPr>
          <w:lang w:eastAsia="zh-CN"/>
        </w:rPr>
        <w:tab/>
      </w:r>
      <w:r w:rsidRPr="00C96D4E">
        <w:rPr>
          <w:lang w:eastAsia="zh-CN"/>
        </w:rPr>
        <w:t>&lt;element name="fileFooter"&gt;</w:t>
      </w:r>
    </w:p>
    <w:p w14:paraId="2D68DAFF" w14:textId="77777777" w:rsidR="007A0746" w:rsidRPr="00C96D4E" w:rsidRDefault="007A0746" w:rsidP="00BA1A2A">
      <w:pPr>
        <w:pStyle w:val="PL"/>
        <w:rPr>
          <w:lang w:eastAsia="zh-CN"/>
        </w:rPr>
      </w:pP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t>&lt;complexType&gt;</w:t>
      </w:r>
    </w:p>
    <w:p w14:paraId="2AA63956" w14:textId="77777777" w:rsidR="007A0746" w:rsidRPr="00C96D4E" w:rsidRDefault="007A0746" w:rsidP="00BA1A2A">
      <w:pPr>
        <w:pStyle w:val="PL"/>
        <w:rPr>
          <w:lang w:eastAsia="zh-CN"/>
        </w:rPr>
      </w:pP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t>&lt;attribute name="dateTime" type="dateTime" use="required"/&gt;</w:t>
      </w:r>
    </w:p>
    <w:p w14:paraId="45F263C5" w14:textId="77777777" w:rsidR="007A0746" w:rsidRPr="00410996" w:rsidRDefault="007A0746" w:rsidP="00BA1A2A">
      <w:pPr>
        <w:pStyle w:val="PL"/>
        <w:rPr>
          <w:lang w:val="en-US" w:eastAsia="zh-CN"/>
        </w:rPr>
      </w:pPr>
      <w:r w:rsidRPr="00C96D4E">
        <w:rPr>
          <w:lang w:eastAsia="zh-CN"/>
        </w:rPr>
        <w:tab/>
      </w:r>
      <w:r w:rsidRPr="00C96D4E">
        <w:rPr>
          <w:lang w:eastAsia="zh-CN"/>
        </w:rPr>
        <w:tab/>
      </w:r>
      <w:r w:rsidRPr="00C96D4E">
        <w:rPr>
          <w:lang w:eastAsia="zh-CN"/>
        </w:rPr>
        <w:tab/>
      </w:r>
      <w:r w:rsidRPr="00C96D4E">
        <w:rPr>
          <w:lang w:eastAsia="zh-CN"/>
        </w:rPr>
        <w:tab/>
      </w:r>
      <w:r w:rsidRPr="00C96D4E">
        <w:rPr>
          <w:lang w:eastAsia="zh-CN"/>
        </w:rPr>
        <w:tab/>
      </w:r>
      <w:r w:rsidRPr="00410996">
        <w:rPr>
          <w:lang w:val="en-US" w:eastAsia="zh-CN"/>
        </w:rPr>
        <w:t>&lt;/complexType&gt;</w:t>
      </w:r>
    </w:p>
    <w:p w14:paraId="7EEA5A00" w14:textId="77777777" w:rsidR="007A0746" w:rsidRPr="00410996" w:rsidRDefault="007A0746" w:rsidP="00BA1A2A">
      <w:pPr>
        <w:pStyle w:val="PL"/>
        <w:rPr>
          <w:lang w:val="en-US" w:eastAsia="zh-CN"/>
        </w:rPr>
      </w:pPr>
      <w:r w:rsidRPr="00410996">
        <w:rPr>
          <w:lang w:val="en-US" w:eastAsia="zh-CN"/>
        </w:rPr>
        <w:tab/>
      </w:r>
      <w:r w:rsidRPr="00410996">
        <w:rPr>
          <w:lang w:val="en-US" w:eastAsia="zh-CN"/>
        </w:rPr>
        <w:tab/>
      </w:r>
      <w:r w:rsidRPr="00410996">
        <w:rPr>
          <w:lang w:val="en-US" w:eastAsia="zh-CN"/>
        </w:rPr>
        <w:tab/>
      </w:r>
      <w:r w:rsidRPr="00410996">
        <w:rPr>
          <w:lang w:val="en-US" w:eastAsia="zh-CN"/>
        </w:rPr>
        <w:tab/>
        <w:t>&lt;/element&gt;</w:t>
      </w:r>
    </w:p>
    <w:p w14:paraId="7F8B9F3E" w14:textId="77777777" w:rsidR="007A0746" w:rsidRPr="00410996" w:rsidRDefault="007A0746" w:rsidP="00BA1A2A">
      <w:pPr>
        <w:pStyle w:val="PL"/>
        <w:rPr>
          <w:lang w:val="en-US" w:eastAsia="zh-CN"/>
        </w:rPr>
      </w:pPr>
      <w:r w:rsidRPr="00410996">
        <w:rPr>
          <w:lang w:val="en-US" w:eastAsia="zh-CN"/>
        </w:rPr>
        <w:tab/>
      </w:r>
      <w:r w:rsidRPr="00410996">
        <w:rPr>
          <w:lang w:val="en-US" w:eastAsia="zh-CN"/>
        </w:rPr>
        <w:tab/>
      </w:r>
      <w:r w:rsidRPr="00410996">
        <w:rPr>
          <w:lang w:val="en-US" w:eastAsia="zh-CN"/>
        </w:rPr>
        <w:tab/>
        <w:t>&lt;/sequence&gt;</w:t>
      </w:r>
    </w:p>
    <w:p w14:paraId="2A69076F" w14:textId="77777777" w:rsidR="007A0746" w:rsidRPr="00410996" w:rsidRDefault="007A0746" w:rsidP="00BA1A2A">
      <w:pPr>
        <w:pStyle w:val="PL"/>
        <w:rPr>
          <w:lang w:val="en-US" w:eastAsia="zh-CN"/>
        </w:rPr>
      </w:pPr>
      <w:r w:rsidRPr="00410996">
        <w:rPr>
          <w:lang w:val="en-US" w:eastAsia="zh-CN"/>
        </w:rPr>
        <w:tab/>
      </w:r>
      <w:r w:rsidRPr="00410996">
        <w:rPr>
          <w:lang w:val="en-US" w:eastAsia="zh-CN"/>
        </w:rPr>
        <w:tab/>
        <w:t>&lt;/complexType&gt;</w:t>
      </w:r>
    </w:p>
    <w:p w14:paraId="1A4EF52F" w14:textId="77777777" w:rsidR="007A0746" w:rsidRPr="00410996" w:rsidRDefault="007A0746" w:rsidP="00BA1A2A">
      <w:pPr>
        <w:pStyle w:val="PL"/>
        <w:rPr>
          <w:lang w:val="en-US" w:eastAsia="zh-CN"/>
        </w:rPr>
      </w:pPr>
      <w:r w:rsidRPr="00410996">
        <w:rPr>
          <w:lang w:val="en-US" w:eastAsia="zh-CN"/>
        </w:rPr>
        <w:tab/>
        <w:t>&lt;/element&gt;</w:t>
      </w:r>
    </w:p>
    <w:p w14:paraId="6220C6F7" w14:textId="77777777" w:rsidR="00BD2BD9" w:rsidRDefault="007A0746" w:rsidP="00BA1A2A">
      <w:pPr>
        <w:pStyle w:val="PL"/>
      </w:pPr>
      <w:r w:rsidRPr="00C96D4E">
        <w:rPr>
          <w:lang w:eastAsia="zh-CN"/>
        </w:rPr>
        <w:t>&lt;/schema&gt;</w:t>
      </w:r>
    </w:p>
    <w:p w14:paraId="1E7DE918" w14:textId="77777777" w:rsidR="007A0746" w:rsidRDefault="007A0746" w:rsidP="007A0746">
      <w:pPr>
        <w:widowControl w:val="0"/>
        <w:autoSpaceDE w:val="0"/>
        <w:autoSpaceDN w:val="0"/>
        <w:adjustRightInd w:val="0"/>
        <w:spacing w:after="0"/>
      </w:pPr>
    </w:p>
    <w:p w14:paraId="5F63FEC1" w14:textId="77777777" w:rsidR="007A0746" w:rsidRDefault="007A0746" w:rsidP="007A0746">
      <w:pPr>
        <w:widowControl w:val="0"/>
        <w:autoSpaceDE w:val="0"/>
        <w:autoSpaceDN w:val="0"/>
        <w:adjustRightInd w:val="0"/>
        <w:spacing w:after="0"/>
      </w:pPr>
    </w:p>
    <w:p w14:paraId="1A31256E" w14:textId="77777777" w:rsidR="007A0746" w:rsidRDefault="007A0746" w:rsidP="007A0746">
      <w:pPr>
        <w:widowControl w:val="0"/>
        <w:autoSpaceDE w:val="0"/>
        <w:autoSpaceDN w:val="0"/>
        <w:adjustRightInd w:val="0"/>
        <w:spacing w:after="0"/>
      </w:pPr>
    </w:p>
    <w:p w14:paraId="6A75B557" w14:textId="77777777" w:rsidR="007A0746" w:rsidRPr="00987980" w:rsidRDefault="007A0746" w:rsidP="00C96D4E">
      <w:pPr>
        <w:pStyle w:val="Heading8"/>
      </w:pPr>
      <w:bookmarkStart w:id="51" w:name="_Toc335992006"/>
      <w:r w:rsidRPr="00987980">
        <w:t>Annex C (normative):</w:t>
      </w:r>
      <w:r w:rsidRPr="00987980">
        <w:br/>
        <w:t>SOAP Solution Set</w:t>
      </w:r>
      <w:bookmarkEnd w:id="51"/>
    </w:p>
    <w:p w14:paraId="40BAB647" w14:textId="77777777" w:rsidR="007A0746" w:rsidRDefault="007A0746" w:rsidP="007A0746">
      <w:pPr>
        <w:rPr>
          <w:lang w:eastAsia="zh-CN"/>
        </w:rPr>
      </w:pPr>
      <w:r w:rsidRPr="00987980">
        <w:t xml:space="preserve">This annex specifies the </w:t>
      </w:r>
      <w:r w:rsidRPr="00987980">
        <w:rPr>
          <w:rFonts w:hint="eastAsia"/>
          <w:lang w:eastAsia="zh-CN"/>
        </w:rPr>
        <w:t>SOAP</w:t>
      </w:r>
      <w:r w:rsidRPr="00987980">
        <w:rPr>
          <w:lang w:bidi="ar-KW"/>
        </w:rPr>
        <w:t xml:space="preserve"> </w:t>
      </w:r>
      <w:r w:rsidRPr="00987980">
        <w:t xml:space="preserve">Solution Set for the IRP whose semantics are specified in </w:t>
      </w:r>
      <w:r w:rsidRPr="004A220D">
        <w:rPr>
          <w:lang w:eastAsia="zh-CN"/>
        </w:rPr>
        <w:t>Delta Synchronisation</w:t>
      </w:r>
      <w:r w:rsidRPr="00987980">
        <w:t xml:space="preserve"> IRP: Information </w:t>
      </w:r>
      <w:r w:rsidRPr="00987980">
        <w:rPr>
          <w:lang w:eastAsia="zh-CN"/>
        </w:rPr>
        <w:t>Service (3GPP TS 32.</w:t>
      </w:r>
      <w:r>
        <w:rPr>
          <w:rFonts w:hint="eastAsia"/>
          <w:lang w:eastAsia="zh-CN"/>
        </w:rPr>
        <w:t>3</w:t>
      </w:r>
      <w:r>
        <w:rPr>
          <w:lang w:eastAsia="zh-CN"/>
        </w:rPr>
        <w:t>9</w:t>
      </w:r>
      <w:r w:rsidRPr="00987980">
        <w:rPr>
          <w:lang w:eastAsia="zh-CN"/>
        </w:rPr>
        <w:t>2 [</w:t>
      </w:r>
      <w:r w:rsidRPr="00987980">
        <w:rPr>
          <w:rFonts w:hint="eastAsia"/>
          <w:lang w:eastAsia="zh-CN"/>
        </w:rPr>
        <w:t>5</w:t>
      </w:r>
      <w:r w:rsidRPr="00987980">
        <w:rPr>
          <w:lang w:eastAsia="zh-CN"/>
        </w:rPr>
        <w:t>]).</w:t>
      </w:r>
    </w:p>
    <w:p w14:paraId="55EF9C4E" w14:textId="77777777" w:rsidR="007A0746" w:rsidRDefault="007A0746" w:rsidP="00C96D4E">
      <w:pPr>
        <w:pStyle w:val="Heading1"/>
      </w:pPr>
      <w:bookmarkStart w:id="52" w:name="_Toc335992007"/>
      <w:r>
        <w:t>C.1</w:t>
      </w:r>
      <w:r>
        <w:tab/>
        <w:t>Architectural features</w:t>
      </w:r>
      <w:bookmarkEnd w:id="52"/>
    </w:p>
    <w:p w14:paraId="644C465C" w14:textId="77777777" w:rsidR="007A0746" w:rsidRDefault="007A0746" w:rsidP="007A0746">
      <w:pPr>
        <w:rPr>
          <w:lang w:bidi="ar-KW"/>
        </w:rPr>
      </w:pPr>
      <w:r>
        <w:rPr>
          <w:lang w:bidi="ar-KW"/>
        </w:rPr>
        <w:t xml:space="preserve">The overall architectural feature of </w:t>
      </w:r>
      <w:r w:rsidRPr="004A220D">
        <w:rPr>
          <w:lang w:eastAsia="zh-CN"/>
        </w:rPr>
        <w:t>Delta Synchronisation</w:t>
      </w:r>
      <w:r w:rsidRPr="003458C7">
        <w:t xml:space="preserve"> </w:t>
      </w:r>
      <w:r w:rsidRPr="002F42C5">
        <w:t>IRP</w:t>
      </w:r>
      <w:r>
        <w:rPr>
          <w:lang w:bidi="ar-KW"/>
        </w:rPr>
        <w:t xml:space="preserve"> is specified in 3GPP TS 32.39</w:t>
      </w:r>
      <w:r w:rsidRPr="00526991">
        <w:rPr>
          <w:lang w:bidi="ar-KW"/>
        </w:rPr>
        <w:t>2 [</w:t>
      </w:r>
      <w:r>
        <w:rPr>
          <w:lang w:bidi="ar-KW"/>
        </w:rPr>
        <w:t>5]</w:t>
      </w:r>
      <w:r w:rsidRPr="00526991">
        <w:rPr>
          <w:lang w:bidi="ar-KW"/>
        </w:rPr>
        <w:t>.</w:t>
      </w:r>
      <w:r>
        <w:rPr>
          <w:lang w:bidi="ar-KW"/>
        </w:rPr>
        <w:t xml:space="preserve">  This clause specifies features that are specific to the </w:t>
      </w:r>
      <w:r>
        <w:rPr>
          <w:rFonts w:hint="eastAsia"/>
          <w:lang w:eastAsia="zh-CN" w:bidi="ar-KW"/>
        </w:rPr>
        <w:t>SOAP</w:t>
      </w:r>
      <w:r>
        <w:rPr>
          <w:lang w:bidi="ar-KW"/>
        </w:rPr>
        <w:t xml:space="preserve"> solution set..</w:t>
      </w:r>
    </w:p>
    <w:p w14:paraId="5D341215" w14:textId="77777777" w:rsidR="007A0746" w:rsidRPr="000B1A36" w:rsidRDefault="007A0746" w:rsidP="00C96D4E">
      <w:pPr>
        <w:pStyle w:val="Heading2"/>
        <w:rPr>
          <w:lang w:eastAsia="zh-CN"/>
        </w:rPr>
      </w:pPr>
      <w:bookmarkStart w:id="53" w:name="_Toc335992008"/>
      <w:r>
        <w:rPr>
          <w:lang w:eastAsia="zh-CN"/>
        </w:rPr>
        <w:t>C.1.1</w:t>
      </w:r>
      <w:r w:rsidRPr="000B1A36">
        <w:rPr>
          <w:lang w:eastAsia="zh-CN"/>
        </w:rPr>
        <w:tab/>
        <w:t>Syntax for Distinguished Names</w:t>
      </w:r>
      <w:bookmarkEnd w:id="53"/>
    </w:p>
    <w:p w14:paraId="31A6A797" w14:textId="77777777" w:rsidR="007A0746" w:rsidRDefault="007A0746" w:rsidP="007A0746">
      <w:r w:rsidRPr="000B1A36">
        <w:t xml:space="preserve">The </w:t>
      </w:r>
      <w:r>
        <w:t>syntax</w:t>
      </w:r>
      <w:r w:rsidRPr="000B1A36">
        <w:t xml:space="preserve"> of a Distinguished Nam</w:t>
      </w:r>
      <w:r>
        <w:t>e is defined in 3GPP TS 32.300</w:t>
      </w:r>
      <w:r w:rsidR="001B2A52">
        <w:t>[21]</w:t>
      </w:r>
      <w:r w:rsidRPr="000B1A36">
        <w:t>.</w:t>
      </w:r>
    </w:p>
    <w:p w14:paraId="61781E46" w14:textId="77777777" w:rsidR="007A0746" w:rsidRDefault="007A0746" w:rsidP="00C96D4E">
      <w:pPr>
        <w:pStyle w:val="Heading2"/>
        <w:rPr>
          <w:lang w:eastAsia="zh-CN"/>
        </w:rPr>
      </w:pPr>
      <w:bookmarkStart w:id="54" w:name="_Toc335992009"/>
      <w:r>
        <w:rPr>
          <w:lang w:eastAsia="zh-CN"/>
        </w:rPr>
        <w:t>C.1.2</w:t>
      </w:r>
      <w:r>
        <w:rPr>
          <w:lang w:eastAsia="zh-CN"/>
        </w:rPr>
        <w:tab/>
      </w:r>
      <w:r w:rsidRPr="007F10CC">
        <w:rPr>
          <w:lang w:eastAsia="zh-CN"/>
        </w:rPr>
        <w:t>Notification Services</w:t>
      </w:r>
      <w:bookmarkEnd w:id="54"/>
    </w:p>
    <w:p w14:paraId="582E5C23" w14:textId="77777777" w:rsidR="007A0746" w:rsidRPr="00A94680" w:rsidRDefault="007A0746" w:rsidP="007A0746">
      <w:pPr>
        <w:rPr>
          <w:lang w:eastAsia="zh-CN"/>
        </w:rPr>
      </w:pPr>
      <w:r>
        <w:rPr>
          <w:lang w:val="en-US" w:eastAsia="zh-CN"/>
        </w:rPr>
        <w:t>Relevant d</w:t>
      </w:r>
      <w:r>
        <w:rPr>
          <w:rFonts w:hint="eastAsia"/>
          <w:lang w:val="en-US" w:eastAsia="zh-CN"/>
        </w:rPr>
        <w:t>efinition</w:t>
      </w:r>
      <w:r>
        <w:rPr>
          <w:lang w:val="en-US" w:eastAsia="zh-CN"/>
        </w:rPr>
        <w:t>s</w:t>
      </w:r>
      <w:r>
        <w:rPr>
          <w:rFonts w:hint="eastAsia"/>
          <w:lang w:val="en-US" w:eastAsia="zh-CN"/>
        </w:rPr>
        <w:t xml:space="preserve"> </w:t>
      </w:r>
      <w:r>
        <w:rPr>
          <w:lang w:val="en-US" w:eastAsia="zh-CN"/>
        </w:rPr>
        <w:t>are</w:t>
      </w:r>
      <w:r>
        <w:rPr>
          <w:rFonts w:hint="eastAsia"/>
          <w:lang w:val="en-US" w:eastAsia="zh-CN"/>
        </w:rPr>
        <w:t xml:space="preserve"> imported from </w:t>
      </w:r>
      <w:r>
        <w:rPr>
          <w:lang w:val="en-US" w:eastAsia="zh-CN"/>
        </w:rPr>
        <w:t xml:space="preserve">the </w:t>
      </w:r>
      <w:r w:rsidRPr="004A220D">
        <w:rPr>
          <w:lang w:eastAsia="zh-CN"/>
        </w:rPr>
        <w:t>Delta Synchronisation</w:t>
      </w:r>
      <w:r>
        <w:rPr>
          <w:lang w:val="en-US" w:eastAsia="zh-CN"/>
        </w:rPr>
        <w:t xml:space="preserve"> IRP XM</w:t>
      </w:r>
      <w:r>
        <w:rPr>
          <w:rFonts w:hint="eastAsia"/>
          <w:lang w:val="en-US" w:eastAsia="zh-CN"/>
        </w:rPr>
        <w:t xml:space="preserve">L </w:t>
      </w:r>
      <w:r w:rsidRPr="00E37772">
        <w:rPr>
          <w:lang w:val="en-US" w:eastAsia="zh-CN"/>
        </w:rPr>
        <w:t>d</w:t>
      </w:r>
      <w:r w:rsidRPr="00E37772">
        <w:rPr>
          <w:rFonts w:hint="eastAsia"/>
          <w:lang w:val="en-US" w:eastAsia="zh-CN"/>
        </w:rPr>
        <w:t>efinition</w:t>
      </w:r>
      <w:r w:rsidRPr="00E37772">
        <w:rPr>
          <w:lang w:val="en-US" w:eastAsia="zh-CN"/>
        </w:rPr>
        <w:t>s</w:t>
      </w:r>
      <w:r w:rsidRPr="00E37772">
        <w:rPr>
          <w:rFonts w:hint="eastAsia"/>
          <w:lang w:val="en-US" w:eastAsia="zh-CN"/>
        </w:rPr>
        <w:t xml:space="preserve"> </w:t>
      </w:r>
      <w:r w:rsidRPr="00E37772">
        <w:rPr>
          <w:lang w:val="en-US" w:eastAsia="zh-CN"/>
        </w:rPr>
        <w:t>in Annex B</w:t>
      </w:r>
      <w:r>
        <w:rPr>
          <w:lang w:val="en-US" w:eastAsia="zh-CN"/>
        </w:rPr>
        <w:t>.</w:t>
      </w:r>
    </w:p>
    <w:p w14:paraId="05919C76" w14:textId="77777777" w:rsidR="007A0746" w:rsidRDefault="007A0746" w:rsidP="00C96D4E">
      <w:pPr>
        <w:pStyle w:val="Heading2"/>
        <w:rPr>
          <w:lang w:eastAsia="zh-CN"/>
        </w:rPr>
      </w:pPr>
      <w:bookmarkStart w:id="55" w:name="_Toc335992010"/>
      <w:r>
        <w:rPr>
          <w:lang w:eastAsia="zh-CN"/>
        </w:rPr>
        <w:t>C.1.3</w:t>
      </w:r>
      <w:r>
        <w:rPr>
          <w:lang w:eastAsia="zh-CN"/>
        </w:rPr>
        <w:tab/>
        <w:t>Supported W3C specifications</w:t>
      </w:r>
      <w:bookmarkEnd w:id="55"/>
    </w:p>
    <w:p w14:paraId="3E2C0401" w14:textId="77777777" w:rsidR="007A0746" w:rsidRPr="00BE0DBD" w:rsidRDefault="007A0746" w:rsidP="007A0746">
      <w:pPr>
        <w:rPr>
          <w:lang w:eastAsia="zh-CN"/>
        </w:rPr>
      </w:pPr>
      <w:r w:rsidRPr="00BE0DBD">
        <w:rPr>
          <w:rFonts w:hint="eastAsia"/>
          <w:lang w:eastAsia="zh-CN"/>
        </w:rPr>
        <w:t xml:space="preserve">The </w:t>
      </w:r>
      <w:r w:rsidRPr="00BE0DBD">
        <w:t>SOAP 1.1</w:t>
      </w:r>
      <w:r>
        <w:rPr>
          <w:lang w:eastAsia="zh-CN"/>
        </w:rPr>
        <w:t xml:space="preserve"> specification [22</w:t>
      </w:r>
      <w:r w:rsidRPr="00BE0DBD">
        <w:rPr>
          <w:lang w:eastAsia="zh-CN"/>
        </w:rPr>
        <w:t>]</w:t>
      </w:r>
      <w:r w:rsidRPr="00BE0DBD">
        <w:rPr>
          <w:rFonts w:hint="eastAsia"/>
          <w:lang w:eastAsia="zh-CN"/>
        </w:rPr>
        <w:t xml:space="preserve"> and </w:t>
      </w:r>
      <w:r>
        <w:rPr>
          <w:lang w:eastAsia="zh-CN"/>
        </w:rPr>
        <w:t>WSDL 1.1 specification [24</w:t>
      </w:r>
      <w:r w:rsidRPr="00BE0DBD">
        <w:rPr>
          <w:lang w:eastAsia="zh-CN"/>
        </w:rPr>
        <w:t>]</w:t>
      </w:r>
      <w:r w:rsidRPr="00BE0DBD">
        <w:rPr>
          <w:rFonts w:hint="eastAsia"/>
          <w:lang w:eastAsia="zh-CN"/>
        </w:rPr>
        <w:t xml:space="preserve"> are supported.</w:t>
      </w:r>
    </w:p>
    <w:p w14:paraId="39A2697D" w14:textId="77777777" w:rsidR="007A0746" w:rsidRPr="00BE0DBD" w:rsidRDefault="007A0746" w:rsidP="007A0746">
      <w:pPr>
        <w:rPr>
          <w:lang w:val="en-US" w:eastAsia="zh-CN"/>
        </w:rPr>
      </w:pPr>
      <w:r w:rsidRPr="00BE0DBD">
        <w:rPr>
          <w:rFonts w:hint="eastAsia"/>
          <w:lang w:eastAsia="zh-CN"/>
        </w:rPr>
        <w:t>The SOAP 1.2 specification [</w:t>
      </w:r>
      <w:r>
        <w:rPr>
          <w:lang w:eastAsia="zh-CN"/>
        </w:rPr>
        <w:t>25</w:t>
      </w:r>
      <w:r w:rsidRPr="00BE0DBD">
        <w:rPr>
          <w:rFonts w:hint="eastAsia"/>
          <w:lang w:eastAsia="zh-CN"/>
        </w:rPr>
        <w:t>] is supported optionally.</w:t>
      </w:r>
    </w:p>
    <w:p w14:paraId="26B5B30F" w14:textId="77777777" w:rsidR="007A0746" w:rsidRPr="00BE0DBD" w:rsidRDefault="007A0746" w:rsidP="007A0746">
      <w:pPr>
        <w:rPr>
          <w:lang w:val="en-US" w:eastAsia="zh-CN"/>
        </w:rPr>
      </w:pPr>
      <w:r w:rsidRPr="00BE0DBD">
        <w:rPr>
          <w:rFonts w:hint="eastAsia"/>
          <w:lang w:val="en-US" w:eastAsia="zh-CN"/>
        </w:rPr>
        <w:t xml:space="preserve">This </w:t>
      </w:r>
      <w:r w:rsidRPr="00BE0DBD">
        <w:rPr>
          <w:lang w:val="en-US"/>
        </w:rPr>
        <w:t>specification uses "document" style in W</w:t>
      </w:r>
      <w:r w:rsidRPr="00BE0DBD">
        <w:rPr>
          <w:rFonts w:hint="eastAsia"/>
          <w:lang w:val="en-US" w:eastAsia="zh-CN"/>
        </w:rPr>
        <w:t>SDL file</w:t>
      </w:r>
      <w:r w:rsidRPr="00BE0DBD">
        <w:rPr>
          <w:lang w:val="en-US"/>
        </w:rPr>
        <w:t xml:space="preserve">. </w:t>
      </w:r>
    </w:p>
    <w:p w14:paraId="23A30757" w14:textId="77777777" w:rsidR="007A0746" w:rsidRPr="00BE0DBD" w:rsidRDefault="007A0746" w:rsidP="007A0746">
      <w:pPr>
        <w:rPr>
          <w:lang w:val="en-US" w:eastAsia="zh-CN"/>
        </w:rPr>
      </w:pPr>
      <w:r w:rsidRPr="00BE0DBD">
        <w:rPr>
          <w:rFonts w:hint="eastAsia"/>
          <w:lang w:val="en-US" w:eastAsia="zh-CN"/>
        </w:rPr>
        <w:t xml:space="preserve">This </w:t>
      </w:r>
      <w:r w:rsidRPr="00BE0DBD">
        <w:rPr>
          <w:lang w:val="en-US"/>
        </w:rPr>
        <w:t>specification uses "</w:t>
      </w:r>
      <w:r w:rsidRPr="00BE0DBD">
        <w:t>literal</w:t>
      </w:r>
      <w:r w:rsidRPr="00BE0DBD">
        <w:rPr>
          <w:lang w:val="en-US"/>
        </w:rPr>
        <w:t xml:space="preserve">" </w:t>
      </w:r>
      <w:r w:rsidRPr="00BE0DBD">
        <w:rPr>
          <w:rFonts w:hint="eastAsia"/>
          <w:lang w:val="en-US" w:eastAsia="zh-CN"/>
        </w:rPr>
        <w:t xml:space="preserve">encoding </w:t>
      </w:r>
      <w:r w:rsidRPr="00BE0DBD">
        <w:rPr>
          <w:lang w:val="en-US"/>
        </w:rPr>
        <w:t>style in W</w:t>
      </w:r>
      <w:r w:rsidRPr="00BE0DBD">
        <w:rPr>
          <w:rFonts w:hint="eastAsia"/>
          <w:lang w:val="en-US" w:eastAsia="zh-CN"/>
        </w:rPr>
        <w:t>SDL file</w:t>
      </w:r>
      <w:r w:rsidRPr="00BE0DBD">
        <w:rPr>
          <w:lang w:val="en-US"/>
        </w:rPr>
        <w:t>.</w:t>
      </w:r>
    </w:p>
    <w:p w14:paraId="405D539F" w14:textId="77777777" w:rsidR="007A0746" w:rsidRPr="00BE0DBD" w:rsidRDefault="007A0746" w:rsidP="007A0746">
      <w:r w:rsidRPr="00BE0DBD">
        <w:t>The filter language used in the SS is the XPath Language (see W3C XPath 1.0 specification</w:t>
      </w:r>
      <w:r>
        <w:t xml:space="preserve"> [23</w:t>
      </w:r>
      <w:r w:rsidRPr="00BE0DBD">
        <w:t>]). IRPAgents may throw a FilterComplexityLimit fault when a given filter is too complex.</w:t>
      </w:r>
    </w:p>
    <w:p w14:paraId="575DCB62" w14:textId="77777777" w:rsidR="007A0746" w:rsidRPr="007A0746" w:rsidRDefault="007A0746" w:rsidP="007A0746">
      <w:pPr>
        <w:rPr>
          <w:lang w:val="en-US"/>
        </w:rPr>
      </w:pPr>
      <w:r w:rsidRPr="00BE0DBD">
        <w:rPr>
          <w:lang w:val="en-US" w:eastAsia="zh-CN"/>
        </w:rPr>
        <w:t>Relevant d</w:t>
      </w:r>
      <w:r w:rsidRPr="00BE0DBD">
        <w:rPr>
          <w:rFonts w:hint="eastAsia"/>
          <w:lang w:val="en-US" w:eastAsia="zh-CN"/>
        </w:rPr>
        <w:t>efinition</w:t>
      </w:r>
      <w:r w:rsidRPr="00BE0DBD">
        <w:rPr>
          <w:lang w:val="en-US" w:eastAsia="zh-CN"/>
        </w:rPr>
        <w:t>s</w:t>
      </w:r>
      <w:r w:rsidRPr="00BE0DBD">
        <w:rPr>
          <w:rFonts w:hint="eastAsia"/>
          <w:lang w:val="en-US" w:eastAsia="zh-CN"/>
        </w:rPr>
        <w:t xml:space="preserve"> </w:t>
      </w:r>
      <w:r w:rsidRPr="00BE0DBD">
        <w:rPr>
          <w:lang w:val="en-US" w:eastAsia="zh-CN"/>
        </w:rPr>
        <w:t>are</w:t>
      </w:r>
      <w:r w:rsidRPr="00BE0DBD">
        <w:rPr>
          <w:rFonts w:hint="eastAsia"/>
          <w:lang w:val="en-US" w:eastAsia="zh-CN"/>
        </w:rPr>
        <w:t xml:space="preserve"> imported from </w:t>
      </w:r>
      <w:r w:rsidRPr="00BE0DBD">
        <w:rPr>
          <w:lang w:val="en-US" w:eastAsia="zh-CN"/>
        </w:rPr>
        <w:t xml:space="preserve">the </w:t>
      </w:r>
      <w:r w:rsidRPr="004A220D">
        <w:rPr>
          <w:lang w:eastAsia="zh-CN"/>
        </w:rPr>
        <w:t>Delta Synchronisation</w:t>
      </w:r>
      <w:r w:rsidRPr="00BE0DBD">
        <w:rPr>
          <w:lang w:val="en-US" w:eastAsia="zh-CN"/>
        </w:rPr>
        <w:t xml:space="preserve"> IRP XM</w:t>
      </w:r>
      <w:r w:rsidRPr="00BE0DBD">
        <w:rPr>
          <w:rFonts w:hint="eastAsia"/>
          <w:lang w:val="en-US" w:eastAsia="zh-CN"/>
        </w:rPr>
        <w:t xml:space="preserve">L </w:t>
      </w:r>
      <w:r w:rsidRPr="00BE0DBD">
        <w:rPr>
          <w:lang w:val="en-US" w:eastAsia="zh-CN"/>
        </w:rPr>
        <w:t>d</w:t>
      </w:r>
      <w:r w:rsidRPr="00BE0DBD">
        <w:rPr>
          <w:rFonts w:hint="eastAsia"/>
          <w:lang w:val="en-US" w:eastAsia="zh-CN"/>
        </w:rPr>
        <w:t>efinition</w:t>
      </w:r>
      <w:r w:rsidRPr="00C16B4D">
        <w:rPr>
          <w:lang w:val="en-US"/>
        </w:rPr>
        <w:t>s</w:t>
      </w:r>
      <w:r w:rsidRPr="00C16B4D">
        <w:rPr>
          <w:rFonts w:hint="eastAsia"/>
          <w:lang w:val="en-US"/>
        </w:rPr>
        <w:t xml:space="preserve"> </w:t>
      </w:r>
      <w:r w:rsidRPr="00C16B4D">
        <w:rPr>
          <w:lang w:val="en-US"/>
        </w:rPr>
        <w:t xml:space="preserve">of </w:t>
      </w:r>
      <w:r>
        <w:rPr>
          <w:lang w:val="en-US"/>
        </w:rPr>
        <w:t>Annex B</w:t>
      </w:r>
    </w:p>
    <w:p w14:paraId="44505986" w14:textId="77777777" w:rsidR="007A0746" w:rsidRPr="00C16B4D" w:rsidRDefault="007A0746" w:rsidP="00C96D4E">
      <w:pPr>
        <w:pStyle w:val="Heading2"/>
        <w:rPr>
          <w:lang w:eastAsia="zh-CN"/>
        </w:rPr>
      </w:pPr>
      <w:bookmarkStart w:id="56" w:name="_Toc335992011"/>
      <w:r>
        <w:rPr>
          <w:lang w:eastAsia="zh-CN"/>
        </w:rPr>
        <w:t>C.1.4</w:t>
      </w:r>
      <w:r>
        <w:rPr>
          <w:lang w:eastAsia="zh-CN"/>
        </w:rPr>
        <w:tab/>
        <w:t>Prefixes and namespaces</w:t>
      </w:r>
      <w:bookmarkEnd w:id="56"/>
    </w:p>
    <w:p w14:paraId="59874B3C" w14:textId="77777777" w:rsidR="007C257A" w:rsidRPr="007A0746" w:rsidRDefault="007A0746" w:rsidP="007A0746">
      <w:pPr>
        <w:rPr>
          <w:lang w:val="en-US" w:eastAsia="zh-CN"/>
        </w:rPr>
      </w:pPr>
      <w:r>
        <w:rPr>
          <w:lang w:val="en-US"/>
        </w:rPr>
        <w:t>This specification uses a number of namespace prefixes throughout that are</w:t>
      </w:r>
      <w:r>
        <w:rPr>
          <w:rFonts w:hint="eastAsia"/>
          <w:lang w:val="en-US" w:eastAsia="zh-CN"/>
        </w:rPr>
        <w:t xml:space="preserve"> </w:t>
      </w:r>
      <w:r>
        <w:rPr>
          <w:lang w:val="en-US"/>
        </w:rPr>
        <w:t>listed in Table C.1.4.</w:t>
      </w:r>
      <w:r w:rsidR="007C257A">
        <w:rPr>
          <w:lang w:val="en-US"/>
        </w:rPr>
        <w:t>.</w:t>
      </w:r>
    </w:p>
    <w:p w14:paraId="365E29AB" w14:textId="77777777" w:rsidR="007C257A" w:rsidRDefault="007A0746" w:rsidP="007C257A">
      <w:pPr>
        <w:pStyle w:val="TH"/>
        <w:rPr>
          <w:sz w:val="22"/>
          <w:lang w:val="en-US" w:eastAsia="zh-CN"/>
        </w:rPr>
      </w:pPr>
      <w:r>
        <w:t>Table C.1.4</w:t>
      </w:r>
      <w:r w:rsidR="007C257A">
        <w:rPr>
          <w:lang w:eastAsia="zh-CN"/>
        </w:rPr>
        <w:t>:</w:t>
      </w:r>
      <w:r w:rsidR="007C257A">
        <w:t xml:space="preserve"> Prefixes and Namespaces used in this 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2"/>
        <w:gridCol w:w="7815"/>
      </w:tblGrid>
      <w:tr w:rsidR="007C257A" w:rsidRPr="008C4B58" w14:paraId="79C39849" w14:textId="77777777" w:rsidTr="00211BE5">
        <w:trPr>
          <w:jc w:val="center"/>
        </w:trPr>
        <w:tc>
          <w:tcPr>
            <w:tcW w:w="0" w:type="auto"/>
            <w:shd w:val="clear" w:color="auto" w:fill="CCCCCC"/>
          </w:tcPr>
          <w:p w14:paraId="55715C09" w14:textId="77777777" w:rsidR="007C257A" w:rsidRPr="008C4B58" w:rsidRDefault="007C257A" w:rsidP="00211BE5">
            <w:pPr>
              <w:pStyle w:val="TAL"/>
              <w:jc w:val="center"/>
              <w:rPr>
                <w:rFonts w:cs="Arial"/>
                <w:b/>
                <w:bCs/>
              </w:rPr>
            </w:pPr>
            <w:r w:rsidRPr="008C4B58">
              <w:rPr>
                <w:rFonts w:cs="Arial"/>
                <w:b/>
                <w:bCs/>
              </w:rPr>
              <w:t>PREFIX</w:t>
            </w:r>
          </w:p>
        </w:tc>
        <w:tc>
          <w:tcPr>
            <w:tcW w:w="0" w:type="auto"/>
            <w:shd w:val="clear" w:color="auto" w:fill="CCCCCC"/>
          </w:tcPr>
          <w:p w14:paraId="78E4BA14" w14:textId="77777777" w:rsidR="007C257A" w:rsidRPr="008C4B58" w:rsidRDefault="007C257A" w:rsidP="00211BE5">
            <w:pPr>
              <w:pStyle w:val="TAL"/>
              <w:jc w:val="center"/>
              <w:rPr>
                <w:rFonts w:cs="Arial"/>
                <w:b/>
                <w:bCs/>
              </w:rPr>
            </w:pPr>
            <w:r w:rsidRPr="008C4B58">
              <w:rPr>
                <w:rFonts w:cs="Arial"/>
                <w:b/>
                <w:bCs/>
              </w:rPr>
              <w:t>NAMESPACE</w:t>
            </w:r>
          </w:p>
        </w:tc>
      </w:tr>
      <w:tr w:rsidR="007C257A" w:rsidRPr="008C4B58" w14:paraId="0F3D090D" w14:textId="77777777" w:rsidTr="00211BE5">
        <w:trPr>
          <w:jc w:val="center"/>
        </w:trPr>
        <w:tc>
          <w:tcPr>
            <w:tcW w:w="0" w:type="auto"/>
          </w:tcPr>
          <w:p w14:paraId="5FB60EA5" w14:textId="77777777" w:rsidR="007C257A" w:rsidRPr="008C4B58" w:rsidRDefault="007C257A" w:rsidP="00211BE5">
            <w:pPr>
              <w:pStyle w:val="TAL"/>
              <w:rPr>
                <w:lang w:eastAsia="zh-CN"/>
              </w:rPr>
            </w:pPr>
            <w:r w:rsidRPr="008C4B58">
              <w:t>(no prefix)</w:t>
            </w:r>
          </w:p>
        </w:tc>
        <w:tc>
          <w:tcPr>
            <w:tcW w:w="0" w:type="auto"/>
          </w:tcPr>
          <w:p w14:paraId="665CBFF5" w14:textId="77777777" w:rsidR="007C257A" w:rsidRPr="008C4B58" w:rsidRDefault="007C257A" w:rsidP="00211BE5">
            <w:pPr>
              <w:pStyle w:val="TAL"/>
            </w:pPr>
            <w:r w:rsidRPr="008C4B58">
              <w:t>http://schemas.xmlsoap.org/wsdl/</w:t>
            </w:r>
          </w:p>
        </w:tc>
      </w:tr>
      <w:tr w:rsidR="007C257A" w:rsidRPr="008C4B58" w14:paraId="01436835" w14:textId="77777777" w:rsidTr="00211BE5">
        <w:trPr>
          <w:jc w:val="center"/>
        </w:trPr>
        <w:tc>
          <w:tcPr>
            <w:tcW w:w="0" w:type="auto"/>
          </w:tcPr>
          <w:p w14:paraId="3390F28B" w14:textId="77777777" w:rsidR="007C257A" w:rsidRPr="008C4B58" w:rsidRDefault="007C257A" w:rsidP="00211BE5">
            <w:pPr>
              <w:pStyle w:val="TAL"/>
            </w:pPr>
            <w:r w:rsidRPr="008C4B58">
              <w:rPr>
                <w:rFonts w:hint="eastAsia"/>
                <w:lang w:eastAsia="zh-CN"/>
              </w:rPr>
              <w:t>s</w:t>
            </w:r>
            <w:r w:rsidRPr="008C4B58">
              <w:t>oap</w:t>
            </w:r>
          </w:p>
        </w:tc>
        <w:tc>
          <w:tcPr>
            <w:tcW w:w="0" w:type="auto"/>
          </w:tcPr>
          <w:p w14:paraId="5AB58886" w14:textId="77777777" w:rsidR="007C257A" w:rsidRPr="008C4B58" w:rsidRDefault="007C257A" w:rsidP="00211BE5">
            <w:pPr>
              <w:pStyle w:val="TAL"/>
            </w:pPr>
            <w:r w:rsidRPr="008C4B58">
              <w:t>http://schemas.xmlsoap.org/wsdl/soap/</w:t>
            </w:r>
          </w:p>
        </w:tc>
      </w:tr>
      <w:tr w:rsidR="007C257A" w:rsidRPr="008C4B58" w14:paraId="0E0ECF8E" w14:textId="77777777" w:rsidTr="00211BE5">
        <w:trPr>
          <w:jc w:val="center"/>
        </w:trPr>
        <w:tc>
          <w:tcPr>
            <w:tcW w:w="0" w:type="auto"/>
          </w:tcPr>
          <w:p w14:paraId="12015F78" w14:textId="77777777" w:rsidR="007C257A" w:rsidRPr="00E855A2" w:rsidRDefault="007C257A" w:rsidP="00211BE5">
            <w:pPr>
              <w:pStyle w:val="TAL"/>
              <w:rPr>
                <w:color w:val="000000"/>
                <w:lang w:eastAsia="zh-CN"/>
              </w:rPr>
            </w:pPr>
            <w:r w:rsidRPr="00E855A2">
              <w:rPr>
                <w:rFonts w:cs="Courier New"/>
                <w:szCs w:val="16"/>
              </w:rPr>
              <w:t>deltaSynch</w:t>
            </w:r>
            <w:r w:rsidRPr="00E855A2">
              <w:rPr>
                <w:color w:val="000000"/>
                <w:lang w:eastAsia="zh-CN"/>
              </w:rPr>
              <w:t>IRPSystem</w:t>
            </w:r>
          </w:p>
        </w:tc>
        <w:tc>
          <w:tcPr>
            <w:tcW w:w="0" w:type="auto"/>
          </w:tcPr>
          <w:p w14:paraId="59B84A7F" w14:textId="77777777" w:rsidR="007C257A" w:rsidRPr="00E855A2" w:rsidRDefault="007C257A" w:rsidP="00211BE5">
            <w:pPr>
              <w:pStyle w:val="TAL"/>
              <w:rPr>
                <w:color w:val="000000"/>
              </w:rPr>
            </w:pPr>
            <w:r w:rsidRPr="00E855A2">
              <w:rPr>
                <w:color w:val="000000"/>
              </w:rPr>
              <w:t>http://www.3gpp.org/ftp/</w:t>
            </w:r>
            <w:r w:rsidR="001B2A52">
              <w:rPr>
                <w:color w:val="000000"/>
              </w:rPr>
              <w:t>specs</w:t>
            </w:r>
            <w:r w:rsidRPr="00E855A2">
              <w:rPr>
                <w:color w:val="000000"/>
              </w:rPr>
              <w:t>/archive/32_series/32.3</w:t>
            </w:r>
            <w:r w:rsidRPr="00E855A2">
              <w:rPr>
                <w:rFonts w:hint="eastAsia"/>
                <w:color w:val="000000"/>
                <w:lang w:eastAsia="zh-CN"/>
              </w:rPr>
              <w:t>9</w:t>
            </w:r>
            <w:r w:rsidR="007A0746">
              <w:rPr>
                <w:color w:val="000000"/>
              </w:rPr>
              <w:t>6</w:t>
            </w:r>
            <w:r w:rsidRPr="00E855A2">
              <w:rPr>
                <w:color w:val="000000"/>
              </w:rPr>
              <w:t>#</w:t>
            </w:r>
            <w:r w:rsidRPr="00E855A2">
              <w:rPr>
                <w:rFonts w:cs="Courier New" w:hint="eastAsia"/>
                <w:szCs w:val="16"/>
                <w:lang w:eastAsia="zh-CN"/>
              </w:rPr>
              <w:t>D</w:t>
            </w:r>
            <w:r w:rsidRPr="00E855A2">
              <w:rPr>
                <w:rFonts w:cs="Courier New"/>
                <w:szCs w:val="16"/>
              </w:rPr>
              <w:t>eltaSynch</w:t>
            </w:r>
            <w:r w:rsidRPr="00E855A2">
              <w:rPr>
                <w:color w:val="000000"/>
              </w:rPr>
              <w:t>IRPSystem</w:t>
            </w:r>
          </w:p>
        </w:tc>
      </w:tr>
      <w:tr w:rsidR="007C257A" w:rsidRPr="008C4B58" w14:paraId="6B0B91DD" w14:textId="77777777" w:rsidTr="00211BE5">
        <w:trPr>
          <w:jc w:val="center"/>
        </w:trPr>
        <w:tc>
          <w:tcPr>
            <w:tcW w:w="0" w:type="auto"/>
          </w:tcPr>
          <w:p w14:paraId="693D3B79" w14:textId="77777777" w:rsidR="007C257A" w:rsidRPr="00E855A2" w:rsidRDefault="007C257A" w:rsidP="00211BE5">
            <w:pPr>
              <w:pStyle w:val="TAL"/>
              <w:rPr>
                <w:color w:val="000000"/>
                <w:lang w:eastAsia="zh-CN"/>
              </w:rPr>
            </w:pPr>
            <w:r w:rsidRPr="00E855A2">
              <w:rPr>
                <w:rFonts w:cs="Courier New"/>
                <w:szCs w:val="16"/>
              </w:rPr>
              <w:t>deltaSynch</w:t>
            </w:r>
            <w:r w:rsidRPr="00E855A2">
              <w:rPr>
                <w:color w:val="000000"/>
                <w:lang w:eastAsia="zh-CN"/>
              </w:rPr>
              <w:t>IRP</w:t>
            </w:r>
            <w:r w:rsidRPr="00E855A2">
              <w:rPr>
                <w:rFonts w:hint="eastAsia"/>
                <w:color w:val="000000"/>
                <w:lang w:eastAsia="zh-CN"/>
              </w:rPr>
              <w:t>Data</w:t>
            </w:r>
          </w:p>
        </w:tc>
        <w:tc>
          <w:tcPr>
            <w:tcW w:w="0" w:type="auto"/>
          </w:tcPr>
          <w:p w14:paraId="6D1F7655" w14:textId="77777777" w:rsidR="007C257A" w:rsidRPr="00E855A2" w:rsidRDefault="007C257A" w:rsidP="00211BE5">
            <w:pPr>
              <w:pStyle w:val="TAL"/>
              <w:rPr>
                <w:color w:val="000000"/>
              </w:rPr>
            </w:pPr>
            <w:r w:rsidRPr="002C546C">
              <w:rPr>
                <w:color w:val="000000"/>
              </w:rPr>
              <w:t>http://www.3gpp.org/ftp/</w:t>
            </w:r>
            <w:r w:rsidR="001B2A52">
              <w:rPr>
                <w:color w:val="000000"/>
              </w:rPr>
              <w:t>specs</w:t>
            </w:r>
            <w:r w:rsidRPr="002C546C">
              <w:rPr>
                <w:color w:val="000000"/>
              </w:rPr>
              <w:t>/archive/32_series/32.3</w:t>
            </w:r>
            <w:r w:rsidRPr="002C546C">
              <w:rPr>
                <w:rFonts w:hint="eastAsia"/>
                <w:color w:val="000000"/>
                <w:lang w:eastAsia="zh-CN"/>
              </w:rPr>
              <w:t>9</w:t>
            </w:r>
            <w:r w:rsidR="007A0746">
              <w:rPr>
                <w:color w:val="000000"/>
                <w:lang w:eastAsia="zh-CN"/>
              </w:rPr>
              <w:t>6</w:t>
            </w:r>
            <w:r w:rsidRPr="002C546C">
              <w:rPr>
                <w:color w:val="000000"/>
              </w:rPr>
              <w:t>#</w:t>
            </w:r>
            <w:r w:rsidRPr="002C546C">
              <w:rPr>
                <w:rFonts w:cs="Courier New" w:hint="eastAsia"/>
                <w:color w:val="000000"/>
                <w:szCs w:val="16"/>
                <w:lang w:eastAsia="zh-CN"/>
              </w:rPr>
              <w:t>D</w:t>
            </w:r>
            <w:r w:rsidRPr="002C546C">
              <w:rPr>
                <w:rFonts w:cs="Courier New"/>
                <w:color w:val="000000"/>
                <w:szCs w:val="16"/>
              </w:rPr>
              <w:t>eltaSynch</w:t>
            </w:r>
            <w:r w:rsidRPr="002C546C">
              <w:rPr>
                <w:color w:val="000000"/>
              </w:rPr>
              <w:t>IRPData</w:t>
            </w:r>
          </w:p>
        </w:tc>
      </w:tr>
      <w:tr w:rsidR="007C257A" w:rsidRPr="008C4B58" w14:paraId="373701F1" w14:textId="77777777" w:rsidTr="00211BE5">
        <w:trPr>
          <w:jc w:val="center"/>
        </w:trPr>
        <w:tc>
          <w:tcPr>
            <w:tcW w:w="0" w:type="auto"/>
          </w:tcPr>
          <w:p w14:paraId="35E7B635" w14:textId="77777777" w:rsidR="007C257A" w:rsidRPr="00E855A2" w:rsidRDefault="007C257A" w:rsidP="00211BE5">
            <w:pPr>
              <w:pStyle w:val="TAL"/>
              <w:rPr>
                <w:rFonts w:cs="Courier New"/>
                <w:szCs w:val="16"/>
              </w:rPr>
            </w:pPr>
            <w:r>
              <w:rPr>
                <w:rFonts w:cs="Courier New"/>
                <w:szCs w:val="16"/>
              </w:rPr>
              <w:t>xn</w:t>
            </w:r>
          </w:p>
        </w:tc>
        <w:tc>
          <w:tcPr>
            <w:tcW w:w="0" w:type="auto"/>
          </w:tcPr>
          <w:p w14:paraId="1545F0E3" w14:textId="77777777" w:rsidR="007C257A" w:rsidRPr="00EE33EF" w:rsidRDefault="007C257A" w:rsidP="00211BE5">
            <w:pPr>
              <w:pStyle w:val="TAL"/>
              <w:rPr>
                <w:color w:val="000000"/>
              </w:rPr>
            </w:pPr>
            <w:r w:rsidRPr="00EE33EF">
              <w:rPr>
                <w:color w:val="000000"/>
              </w:rPr>
              <w:t>http://www.3gpp.org/ft</w:t>
            </w:r>
            <w:r w:rsidR="007A0746">
              <w:rPr>
                <w:color w:val="000000"/>
              </w:rPr>
              <w:t>p/specs/archive/32_series/32.626</w:t>
            </w:r>
            <w:r w:rsidRPr="00EE33EF">
              <w:rPr>
                <w:color w:val="000000"/>
              </w:rPr>
              <w:t>#genericNrm</w:t>
            </w:r>
          </w:p>
        </w:tc>
      </w:tr>
      <w:tr w:rsidR="007C257A" w:rsidRPr="008C4B58" w:rsidDel="00E63653" w14:paraId="3F87C1AB" w14:textId="77777777" w:rsidTr="00211BE5">
        <w:trPr>
          <w:jc w:val="center"/>
        </w:trPr>
        <w:tc>
          <w:tcPr>
            <w:tcW w:w="0" w:type="auto"/>
          </w:tcPr>
          <w:p w14:paraId="54524D58" w14:textId="77777777" w:rsidR="007C257A" w:rsidRPr="008C4B58" w:rsidRDefault="007C257A" w:rsidP="00211BE5">
            <w:pPr>
              <w:pStyle w:val="TAL"/>
              <w:rPr>
                <w:rFonts w:cs="Arial"/>
                <w:color w:val="000000"/>
                <w:lang w:eastAsia="zh-CN"/>
              </w:rPr>
            </w:pPr>
            <w:r w:rsidRPr="008C4B58">
              <w:rPr>
                <w:rFonts w:cs="Arial" w:hint="eastAsia"/>
                <w:color w:val="000000"/>
                <w:lang w:eastAsia="zh-CN"/>
              </w:rPr>
              <w:t>g</w:t>
            </w:r>
            <w:r w:rsidRPr="008C4B58">
              <w:rPr>
                <w:rFonts w:cs="Arial"/>
                <w:color w:val="000000"/>
              </w:rPr>
              <w:t>enericIRP</w:t>
            </w:r>
            <w:r w:rsidRPr="008C4B58">
              <w:rPr>
                <w:rFonts w:cs="Arial" w:hint="eastAsia"/>
                <w:color w:val="000000"/>
                <w:lang w:eastAsia="zh-CN"/>
              </w:rPr>
              <w:t>System</w:t>
            </w:r>
          </w:p>
        </w:tc>
        <w:tc>
          <w:tcPr>
            <w:tcW w:w="0" w:type="auto"/>
          </w:tcPr>
          <w:p w14:paraId="746E1E27" w14:textId="77777777" w:rsidR="007C257A" w:rsidRPr="008C4B58" w:rsidRDefault="007C257A" w:rsidP="00211BE5">
            <w:pPr>
              <w:pStyle w:val="TAL"/>
              <w:rPr>
                <w:rFonts w:cs="Arial"/>
                <w:color w:val="000000"/>
                <w:lang w:eastAsia="zh-CN"/>
              </w:rPr>
            </w:pPr>
            <w:r w:rsidRPr="008C4B58">
              <w:rPr>
                <w:rFonts w:cs="Arial"/>
                <w:color w:val="000000"/>
              </w:rPr>
              <w:t>http://www.3gpp.org/ft</w:t>
            </w:r>
            <w:r w:rsidR="007A0746">
              <w:rPr>
                <w:rFonts w:cs="Arial"/>
                <w:color w:val="000000"/>
              </w:rPr>
              <w:t>p/</w:t>
            </w:r>
            <w:r w:rsidR="001B2A52">
              <w:rPr>
                <w:rFonts w:cs="Arial"/>
                <w:color w:val="000000"/>
              </w:rPr>
              <w:t>specs</w:t>
            </w:r>
            <w:r w:rsidR="007A0746">
              <w:rPr>
                <w:rFonts w:cs="Arial"/>
                <w:color w:val="000000"/>
              </w:rPr>
              <w:t>/archive/32_series/32.316</w:t>
            </w:r>
            <w:r w:rsidR="009830D8">
              <w:rPr>
                <w:rFonts w:cs="Arial"/>
                <w:color w:val="000000"/>
              </w:rPr>
              <w:t>#</w:t>
            </w:r>
            <w:r w:rsidRPr="008C4B58">
              <w:rPr>
                <w:rFonts w:cs="Arial" w:hint="eastAsia"/>
                <w:color w:val="000000"/>
                <w:lang w:eastAsia="zh-CN"/>
              </w:rPr>
              <w:t>GenericIRPSystem</w:t>
            </w:r>
          </w:p>
        </w:tc>
      </w:tr>
      <w:tr w:rsidR="007C257A" w:rsidRPr="008C4B58" w:rsidDel="00E63653" w14:paraId="7C3F5E44" w14:textId="77777777" w:rsidTr="00211BE5">
        <w:trPr>
          <w:jc w:val="center"/>
        </w:trPr>
        <w:tc>
          <w:tcPr>
            <w:tcW w:w="0" w:type="auto"/>
          </w:tcPr>
          <w:p w14:paraId="561D8E91" w14:textId="77777777" w:rsidR="007C257A" w:rsidRPr="008C4B58" w:rsidRDefault="007C257A" w:rsidP="00211BE5">
            <w:pPr>
              <w:pStyle w:val="TAL"/>
              <w:rPr>
                <w:color w:val="000000"/>
                <w:lang w:eastAsia="zh-CN"/>
              </w:rPr>
            </w:pPr>
            <w:r w:rsidRPr="008C4B58">
              <w:rPr>
                <w:color w:val="000000"/>
                <w:lang w:eastAsia="zh-CN"/>
              </w:rPr>
              <w:t>ntfIRPNtfSystem</w:t>
            </w:r>
          </w:p>
        </w:tc>
        <w:tc>
          <w:tcPr>
            <w:tcW w:w="0" w:type="auto"/>
          </w:tcPr>
          <w:p w14:paraId="46F33B86" w14:textId="77777777" w:rsidR="007C257A" w:rsidRPr="008C4B58" w:rsidRDefault="007C257A" w:rsidP="00211BE5">
            <w:pPr>
              <w:pStyle w:val="TAL"/>
              <w:rPr>
                <w:color w:val="000000"/>
              </w:rPr>
            </w:pPr>
            <w:r w:rsidRPr="008C4B58">
              <w:rPr>
                <w:color w:val="000000"/>
              </w:rPr>
              <w:t>http://www.3gpp.org/ftp/</w:t>
            </w:r>
            <w:r w:rsidR="001B2A52">
              <w:rPr>
                <w:color w:val="000000"/>
              </w:rPr>
              <w:t>specs</w:t>
            </w:r>
            <w:r w:rsidRPr="008C4B58">
              <w:rPr>
                <w:color w:val="000000"/>
              </w:rPr>
              <w:t>/archive/32_series/32.30</w:t>
            </w:r>
            <w:r w:rsidR="001B2A52">
              <w:rPr>
                <w:color w:val="000000"/>
              </w:rPr>
              <w:t>6</w:t>
            </w:r>
            <w:r w:rsidR="009830D8">
              <w:rPr>
                <w:color w:val="000000"/>
              </w:rPr>
              <w:t>#</w:t>
            </w:r>
            <w:r w:rsidRPr="008C4B58">
              <w:rPr>
                <w:color w:val="000000"/>
              </w:rPr>
              <w:t>notification/NotificationIRPNtfSystem</w:t>
            </w:r>
          </w:p>
        </w:tc>
      </w:tr>
    </w:tbl>
    <w:p w14:paraId="261047B2" w14:textId="77777777" w:rsidR="007C257A" w:rsidRPr="009A4D8C" w:rsidRDefault="007C257A" w:rsidP="007C257A">
      <w:pPr>
        <w:pStyle w:val="EditorsNote"/>
        <w:rPr>
          <w:color w:val="auto"/>
          <w:lang w:val="en-US" w:eastAsia="zh-CN"/>
        </w:rPr>
      </w:pPr>
    </w:p>
    <w:p w14:paraId="599B4E34" w14:textId="77777777" w:rsidR="00FA7644" w:rsidRDefault="00FA7644" w:rsidP="00C96D4E">
      <w:pPr>
        <w:pStyle w:val="Heading1"/>
      </w:pPr>
      <w:bookmarkStart w:id="57" w:name="_Toc335992012"/>
      <w:r>
        <w:lastRenderedPageBreak/>
        <w:t>C.2</w:t>
      </w:r>
      <w:r>
        <w:tab/>
        <w:t>Mapping</w:t>
      </w:r>
      <w:bookmarkEnd w:id="57"/>
    </w:p>
    <w:p w14:paraId="3614193A" w14:textId="77777777" w:rsidR="007C257A" w:rsidRPr="00526991" w:rsidRDefault="00FA7644" w:rsidP="00C96D4E">
      <w:pPr>
        <w:pStyle w:val="Heading2"/>
      </w:pPr>
      <w:bookmarkStart w:id="58" w:name="_Toc335992013"/>
      <w:r>
        <w:rPr>
          <w:lang w:eastAsia="zh-CN"/>
        </w:rPr>
        <w:t>C.2</w:t>
      </w:r>
      <w:r w:rsidR="007C257A">
        <w:rPr>
          <w:rFonts w:hint="eastAsia"/>
          <w:lang w:eastAsia="zh-CN"/>
        </w:rPr>
        <w:t>.1</w:t>
      </w:r>
      <w:r w:rsidR="007C257A">
        <w:rPr>
          <w:lang w:eastAsia="zh-CN"/>
        </w:rPr>
        <w:tab/>
        <w:t xml:space="preserve">Operation and </w:t>
      </w:r>
      <w:r w:rsidR="007C257A" w:rsidRPr="00526991">
        <w:rPr>
          <w:lang w:eastAsia="zh-CN"/>
        </w:rPr>
        <w:t>notification mapping</w:t>
      </w:r>
      <w:bookmarkEnd w:id="58"/>
    </w:p>
    <w:p w14:paraId="3C1894F8" w14:textId="77777777" w:rsidR="007C257A" w:rsidRDefault="007C257A" w:rsidP="007C257A">
      <w:pPr>
        <w:keepNext/>
      </w:pPr>
      <w:r w:rsidRPr="00526991">
        <w:t xml:space="preserve">The </w:t>
      </w:r>
      <w:r w:rsidRPr="004A220D">
        <w:rPr>
          <w:lang w:eastAsia="zh-CN"/>
        </w:rPr>
        <w:t>Delta Synchronisation</w:t>
      </w:r>
      <w:r w:rsidRPr="00526991">
        <w:t xml:space="preserve"> IRP IS (3GPP TS </w:t>
      </w:r>
      <w:r>
        <w:t>32.3</w:t>
      </w:r>
      <w:r>
        <w:rPr>
          <w:rFonts w:hint="eastAsia"/>
          <w:lang w:eastAsia="zh-CN"/>
        </w:rPr>
        <w:t>9</w:t>
      </w:r>
      <w:r w:rsidRPr="00526991">
        <w:t>2 [</w:t>
      </w:r>
      <w:r>
        <w:t>5</w:t>
      </w:r>
      <w:r w:rsidRPr="00526991">
        <w:t>])</w:t>
      </w:r>
      <w:r>
        <w:t xml:space="preserve"> </w:t>
      </w:r>
      <w:r w:rsidRPr="00C916E6">
        <w:t xml:space="preserve">defines semantics of operation and notification visible across the Itf-N.  Table </w:t>
      </w:r>
      <w:r w:rsidR="00FA7644">
        <w:t>C.2.1</w:t>
      </w:r>
      <w:r w:rsidRPr="00C916E6">
        <w:t xml:space="preserve"> indicates mapping of these operations and notifications to their equivalents defined in this SS.</w:t>
      </w:r>
      <w:r>
        <w:t xml:space="preserve"> </w:t>
      </w:r>
    </w:p>
    <w:p w14:paraId="1617D233" w14:textId="77777777" w:rsidR="007C257A" w:rsidRDefault="007C257A" w:rsidP="007C257A">
      <w:pPr>
        <w:pStyle w:val="TH"/>
        <w:rPr>
          <w:lang w:eastAsia="zh-CN"/>
        </w:rPr>
      </w:pPr>
      <w:r>
        <w:t xml:space="preserve">Table </w:t>
      </w:r>
      <w:r w:rsidR="00B73D18">
        <w:rPr>
          <w:lang w:eastAsia="zh-CN"/>
        </w:rPr>
        <w:t>C.2</w:t>
      </w:r>
      <w:r>
        <w:rPr>
          <w:lang w:eastAsia="zh-CN"/>
        </w:rPr>
        <w:t>.1</w:t>
      </w:r>
      <w:r>
        <w:t>: Mapping from IS Operation to SS Equivalents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58"/>
        <w:gridCol w:w="3217"/>
        <w:gridCol w:w="2437"/>
        <w:gridCol w:w="867"/>
      </w:tblGrid>
      <w:tr w:rsidR="007C257A" w:rsidRPr="00597732" w14:paraId="1A5F5F74" w14:textId="77777777" w:rsidTr="00211BE5">
        <w:trPr>
          <w:cantSplit/>
          <w:tblHeader/>
          <w:jc w:val="center"/>
        </w:trPr>
        <w:tc>
          <w:tcPr>
            <w:tcW w:w="1666" w:type="pct"/>
            <w:shd w:val="pct20" w:color="auto" w:fill="FFFFFF"/>
          </w:tcPr>
          <w:p w14:paraId="2AE7BBC8" w14:textId="77777777" w:rsidR="007C257A" w:rsidRPr="00597732" w:rsidRDefault="007C257A" w:rsidP="00211BE5">
            <w:pPr>
              <w:pStyle w:val="TAH"/>
              <w:keepLines w:val="0"/>
            </w:pPr>
            <w:r w:rsidRPr="00597732">
              <w:t>IS Operation / Notification</w:t>
            </w:r>
            <w:r>
              <w:rPr>
                <w:rFonts w:hint="eastAsia"/>
                <w:lang w:eastAsia="zh-CN"/>
              </w:rPr>
              <w:t xml:space="preserve"> </w:t>
            </w:r>
            <w:r w:rsidRPr="00597732">
              <w:t xml:space="preserve">(3GPP </w:t>
            </w:r>
            <w:r w:rsidRPr="00597732">
              <w:rPr>
                <w:highlight w:val="lightGray"/>
              </w:rPr>
              <w:t>TS 32.392)</w:t>
            </w:r>
          </w:p>
        </w:tc>
        <w:tc>
          <w:tcPr>
            <w:tcW w:w="1645" w:type="pct"/>
            <w:shd w:val="pct20" w:color="auto" w:fill="FFFFFF"/>
          </w:tcPr>
          <w:p w14:paraId="171BA58D" w14:textId="77777777" w:rsidR="007C257A" w:rsidRPr="00597732" w:rsidRDefault="007C257A" w:rsidP="00211BE5">
            <w:pPr>
              <w:pStyle w:val="TAH"/>
              <w:keepLines w:val="0"/>
            </w:pPr>
            <w:r w:rsidRPr="00597732">
              <w:t xml:space="preserve">SS Method </w:t>
            </w:r>
          </w:p>
        </w:tc>
        <w:tc>
          <w:tcPr>
            <w:tcW w:w="1246" w:type="pct"/>
            <w:shd w:val="pct20" w:color="auto" w:fill="FFFFFF"/>
          </w:tcPr>
          <w:p w14:paraId="1AAAC70D" w14:textId="77777777" w:rsidR="007C257A" w:rsidRPr="00597732" w:rsidRDefault="007C257A" w:rsidP="00211BE5">
            <w:pPr>
              <w:pStyle w:val="TAH"/>
              <w:keepLines w:val="0"/>
            </w:pPr>
            <w:r>
              <w:t>SS Port</w:t>
            </w:r>
          </w:p>
        </w:tc>
        <w:tc>
          <w:tcPr>
            <w:tcW w:w="443" w:type="pct"/>
            <w:shd w:val="pct20" w:color="auto" w:fill="FFFFFF"/>
          </w:tcPr>
          <w:p w14:paraId="24A2F360" w14:textId="77777777" w:rsidR="007C257A" w:rsidRPr="00597732" w:rsidRDefault="007C257A" w:rsidP="00211BE5">
            <w:pPr>
              <w:pStyle w:val="TAH"/>
              <w:keepLines w:val="0"/>
            </w:pPr>
            <w:r w:rsidRPr="00597732">
              <w:t>Qualifier</w:t>
            </w:r>
          </w:p>
        </w:tc>
      </w:tr>
      <w:tr w:rsidR="007C257A" w:rsidRPr="00597732" w14:paraId="088ECAB6" w14:textId="77777777" w:rsidTr="00211BE5">
        <w:trPr>
          <w:cantSplit/>
          <w:jc w:val="center"/>
        </w:trPr>
        <w:tc>
          <w:tcPr>
            <w:tcW w:w="1666" w:type="pct"/>
          </w:tcPr>
          <w:p w14:paraId="57DD93BF" w14:textId="77777777" w:rsidR="007C257A" w:rsidRPr="00597732" w:rsidRDefault="007C257A" w:rsidP="00211BE5">
            <w:pPr>
              <w:pStyle w:val="TAL"/>
              <w:keepNext w:val="0"/>
              <w:keepLines w:val="0"/>
            </w:pPr>
            <w:r w:rsidRPr="00597732">
              <w:t>manageDeltaSynchronization</w:t>
            </w:r>
          </w:p>
        </w:tc>
        <w:tc>
          <w:tcPr>
            <w:tcW w:w="1645" w:type="pct"/>
          </w:tcPr>
          <w:p w14:paraId="6A79DF79" w14:textId="77777777" w:rsidR="007C257A" w:rsidRPr="00597732" w:rsidRDefault="007C257A" w:rsidP="00211BE5">
            <w:pPr>
              <w:pStyle w:val="TAL"/>
              <w:keepNext w:val="0"/>
              <w:keepLines w:val="0"/>
            </w:pPr>
            <w:r w:rsidRPr="00597732">
              <w:t>manageDeltaSynchronization</w:t>
            </w:r>
          </w:p>
        </w:tc>
        <w:tc>
          <w:tcPr>
            <w:tcW w:w="1246" w:type="pct"/>
          </w:tcPr>
          <w:p w14:paraId="607F2409" w14:textId="77777777" w:rsidR="007C257A" w:rsidRPr="00A70737" w:rsidRDefault="007C257A" w:rsidP="00211BE5">
            <w:pPr>
              <w:pStyle w:val="TAL"/>
              <w:keepNext w:val="0"/>
              <w:keepLines w:val="0"/>
              <w:rPr>
                <w:rFonts w:cs="Arial"/>
                <w:szCs w:val="18"/>
              </w:rPr>
            </w:pPr>
            <w:r w:rsidRPr="00A70737">
              <w:rPr>
                <w:color w:val="000000"/>
                <w:szCs w:val="18"/>
                <w:highlight w:val="white"/>
                <w:lang w:val="en-US" w:eastAsia="zh-CN"/>
              </w:rPr>
              <w:t>DeltaSynchGenericPartsPort</w:t>
            </w:r>
          </w:p>
        </w:tc>
        <w:tc>
          <w:tcPr>
            <w:tcW w:w="443" w:type="pct"/>
          </w:tcPr>
          <w:p w14:paraId="08964983" w14:textId="77777777" w:rsidR="007C257A" w:rsidRPr="00597732" w:rsidRDefault="007C257A" w:rsidP="00211BE5">
            <w:pPr>
              <w:pStyle w:val="TAL"/>
              <w:keepNext w:val="0"/>
              <w:keepLines w:val="0"/>
              <w:jc w:val="center"/>
              <w:rPr>
                <w:rFonts w:cs="Arial"/>
              </w:rPr>
            </w:pPr>
            <w:r w:rsidRPr="00597732">
              <w:rPr>
                <w:rFonts w:cs="Arial"/>
              </w:rPr>
              <w:t>M</w:t>
            </w:r>
          </w:p>
        </w:tc>
      </w:tr>
      <w:tr w:rsidR="007C257A" w:rsidRPr="00597732" w14:paraId="406ABF13" w14:textId="77777777" w:rsidTr="00211BE5">
        <w:trPr>
          <w:cantSplit/>
          <w:jc w:val="center"/>
        </w:trPr>
        <w:tc>
          <w:tcPr>
            <w:tcW w:w="1666" w:type="pct"/>
          </w:tcPr>
          <w:p w14:paraId="69034A5B" w14:textId="77777777" w:rsidR="007C257A" w:rsidRPr="00597732" w:rsidRDefault="007C257A" w:rsidP="00211BE5">
            <w:pPr>
              <w:pStyle w:val="TAL"/>
              <w:keepNext w:val="0"/>
              <w:keepLines w:val="0"/>
            </w:pPr>
            <w:r w:rsidRPr="00597732">
              <w:t>getAvailableDeltaSynchPoints</w:t>
            </w:r>
          </w:p>
        </w:tc>
        <w:tc>
          <w:tcPr>
            <w:tcW w:w="1645" w:type="pct"/>
          </w:tcPr>
          <w:p w14:paraId="3E4885A3" w14:textId="77777777" w:rsidR="007C257A" w:rsidRPr="00597732" w:rsidRDefault="007C257A" w:rsidP="00211BE5">
            <w:pPr>
              <w:pStyle w:val="TAL"/>
              <w:keepNext w:val="0"/>
              <w:keepLines w:val="0"/>
            </w:pPr>
            <w:r w:rsidRPr="00597732">
              <w:t>getAvailableDeltaSynchPoints</w:t>
            </w:r>
          </w:p>
        </w:tc>
        <w:tc>
          <w:tcPr>
            <w:tcW w:w="1246" w:type="pct"/>
          </w:tcPr>
          <w:p w14:paraId="7F3B8C5D" w14:textId="77777777" w:rsidR="007C257A" w:rsidRPr="00A70737" w:rsidRDefault="007C257A" w:rsidP="00211BE5">
            <w:pPr>
              <w:pStyle w:val="TAL"/>
              <w:keepNext w:val="0"/>
              <w:keepLines w:val="0"/>
              <w:rPr>
                <w:szCs w:val="18"/>
              </w:rPr>
            </w:pPr>
            <w:r w:rsidRPr="00A70737">
              <w:rPr>
                <w:color w:val="000000"/>
                <w:szCs w:val="18"/>
                <w:highlight w:val="white"/>
                <w:lang w:val="en-US" w:eastAsia="zh-CN"/>
              </w:rPr>
              <w:t>DeltaSynchGenericPartsPort</w:t>
            </w:r>
          </w:p>
        </w:tc>
        <w:tc>
          <w:tcPr>
            <w:tcW w:w="443" w:type="pct"/>
          </w:tcPr>
          <w:p w14:paraId="2A84B6EF" w14:textId="77777777" w:rsidR="007C257A" w:rsidRPr="00597732" w:rsidRDefault="007C257A" w:rsidP="00211BE5">
            <w:pPr>
              <w:pStyle w:val="TAL"/>
              <w:keepNext w:val="0"/>
              <w:keepLines w:val="0"/>
              <w:jc w:val="center"/>
            </w:pPr>
            <w:r w:rsidRPr="00597732">
              <w:t>O</w:t>
            </w:r>
          </w:p>
        </w:tc>
      </w:tr>
      <w:tr w:rsidR="007C257A" w:rsidRPr="00597732" w14:paraId="45FF1E5D" w14:textId="77777777" w:rsidTr="00211BE5">
        <w:trPr>
          <w:cantSplit/>
          <w:jc w:val="center"/>
        </w:trPr>
        <w:tc>
          <w:tcPr>
            <w:tcW w:w="1666" w:type="pct"/>
          </w:tcPr>
          <w:p w14:paraId="5A3103FB" w14:textId="77777777" w:rsidR="007C257A" w:rsidRPr="00597732" w:rsidRDefault="007C257A" w:rsidP="00211BE5">
            <w:pPr>
              <w:pStyle w:val="TAL"/>
              <w:keepNext w:val="0"/>
              <w:keepLines w:val="0"/>
            </w:pPr>
            <w:r w:rsidRPr="00597732">
              <w:rPr>
                <w:rFonts w:hint="eastAsia"/>
              </w:rPr>
              <w:t>triggerDeltaSynchOfCMData</w:t>
            </w:r>
          </w:p>
        </w:tc>
        <w:tc>
          <w:tcPr>
            <w:tcW w:w="1645" w:type="pct"/>
          </w:tcPr>
          <w:p w14:paraId="2572AA59" w14:textId="77777777" w:rsidR="007C257A" w:rsidRPr="00597732" w:rsidRDefault="007C257A" w:rsidP="00211BE5">
            <w:pPr>
              <w:pStyle w:val="TAL"/>
              <w:keepNext w:val="0"/>
              <w:keepLines w:val="0"/>
            </w:pPr>
            <w:r w:rsidRPr="00597732">
              <w:rPr>
                <w:rFonts w:hint="eastAsia"/>
              </w:rPr>
              <w:t>triggerDeltaSynchOfCMData</w:t>
            </w:r>
          </w:p>
        </w:tc>
        <w:tc>
          <w:tcPr>
            <w:tcW w:w="1246" w:type="pct"/>
          </w:tcPr>
          <w:p w14:paraId="3AFDDCF8" w14:textId="77777777" w:rsidR="007C257A" w:rsidRPr="00A70737" w:rsidRDefault="007C257A" w:rsidP="00211BE5">
            <w:pPr>
              <w:pStyle w:val="TAL"/>
              <w:keepNext w:val="0"/>
              <w:keepLines w:val="0"/>
              <w:rPr>
                <w:szCs w:val="18"/>
              </w:rPr>
            </w:pPr>
            <w:r w:rsidRPr="00A70737">
              <w:rPr>
                <w:color w:val="000000"/>
                <w:szCs w:val="18"/>
                <w:highlight w:val="white"/>
                <w:lang w:val="en-US" w:eastAsia="zh-CN"/>
              </w:rPr>
              <w:t>DeltaSynchOfCMDataPort</w:t>
            </w:r>
          </w:p>
        </w:tc>
        <w:tc>
          <w:tcPr>
            <w:tcW w:w="443" w:type="pct"/>
          </w:tcPr>
          <w:p w14:paraId="3812D842" w14:textId="77777777" w:rsidR="007C257A" w:rsidRPr="00597732" w:rsidRDefault="007C257A" w:rsidP="00211BE5">
            <w:pPr>
              <w:pStyle w:val="TAL"/>
              <w:keepNext w:val="0"/>
              <w:keepLines w:val="0"/>
              <w:jc w:val="center"/>
            </w:pPr>
            <w:r w:rsidRPr="00597732">
              <w:t>O</w:t>
            </w:r>
          </w:p>
        </w:tc>
      </w:tr>
      <w:tr w:rsidR="007C257A" w:rsidRPr="00597732" w14:paraId="362C75C7" w14:textId="77777777" w:rsidTr="00211BE5">
        <w:trPr>
          <w:cantSplit/>
          <w:jc w:val="center"/>
        </w:trPr>
        <w:tc>
          <w:tcPr>
            <w:tcW w:w="1666" w:type="pct"/>
          </w:tcPr>
          <w:p w14:paraId="673CAD13" w14:textId="77777777" w:rsidR="007C257A" w:rsidRPr="00597732" w:rsidRDefault="007C257A" w:rsidP="00211BE5">
            <w:pPr>
              <w:pStyle w:val="TAL"/>
              <w:keepNext w:val="0"/>
              <w:keepLines w:val="0"/>
            </w:pPr>
            <w:r w:rsidRPr="00597732">
              <w:rPr>
                <w:rFonts w:hint="eastAsia"/>
              </w:rPr>
              <w:t>triggerDeltaSynchOfAlar</w:t>
            </w:r>
            <w:r w:rsidRPr="00597732">
              <w:t>ms</w:t>
            </w:r>
          </w:p>
        </w:tc>
        <w:tc>
          <w:tcPr>
            <w:tcW w:w="1645" w:type="pct"/>
          </w:tcPr>
          <w:p w14:paraId="1DC8A332" w14:textId="77777777" w:rsidR="007C257A" w:rsidRPr="00597732" w:rsidRDefault="007C257A" w:rsidP="00211BE5">
            <w:pPr>
              <w:pStyle w:val="TAL"/>
              <w:keepNext w:val="0"/>
              <w:keepLines w:val="0"/>
            </w:pPr>
            <w:r w:rsidRPr="00597732">
              <w:rPr>
                <w:rFonts w:hint="eastAsia"/>
              </w:rPr>
              <w:t>triggerDeltaSynchOfAlar</w:t>
            </w:r>
            <w:r w:rsidRPr="00597732">
              <w:t>ms</w:t>
            </w:r>
          </w:p>
        </w:tc>
        <w:tc>
          <w:tcPr>
            <w:tcW w:w="1246" w:type="pct"/>
          </w:tcPr>
          <w:p w14:paraId="35298138" w14:textId="77777777" w:rsidR="007C257A" w:rsidRPr="00A70737" w:rsidRDefault="007C257A" w:rsidP="00211BE5">
            <w:pPr>
              <w:pStyle w:val="TAL"/>
              <w:keepNext w:val="0"/>
              <w:keepLines w:val="0"/>
              <w:rPr>
                <w:szCs w:val="18"/>
              </w:rPr>
            </w:pPr>
            <w:r w:rsidRPr="00A70737">
              <w:rPr>
                <w:color w:val="000000"/>
                <w:szCs w:val="18"/>
                <w:highlight w:val="white"/>
                <w:lang w:val="en-US" w:eastAsia="zh-CN"/>
              </w:rPr>
              <w:t>DeltaSynchOfAlarmDataPort</w:t>
            </w:r>
          </w:p>
        </w:tc>
        <w:tc>
          <w:tcPr>
            <w:tcW w:w="443" w:type="pct"/>
          </w:tcPr>
          <w:p w14:paraId="144F02D6" w14:textId="77777777" w:rsidR="007C257A" w:rsidRPr="00597732" w:rsidRDefault="007C257A" w:rsidP="00211BE5">
            <w:pPr>
              <w:pStyle w:val="TAL"/>
              <w:keepNext w:val="0"/>
              <w:keepLines w:val="0"/>
              <w:jc w:val="center"/>
            </w:pPr>
            <w:r w:rsidRPr="00597732">
              <w:t>O</w:t>
            </w:r>
          </w:p>
        </w:tc>
      </w:tr>
      <w:tr w:rsidR="007C257A" w:rsidRPr="00597732" w14:paraId="3FBBAD61" w14:textId="77777777" w:rsidTr="00211BE5">
        <w:trPr>
          <w:cantSplit/>
          <w:jc w:val="center"/>
        </w:trPr>
        <w:tc>
          <w:tcPr>
            <w:tcW w:w="1666" w:type="pct"/>
          </w:tcPr>
          <w:p w14:paraId="62AF294F" w14:textId="77777777" w:rsidR="007C257A" w:rsidRPr="00597732" w:rsidRDefault="007C257A" w:rsidP="00211BE5">
            <w:pPr>
              <w:pStyle w:val="TAL"/>
              <w:keepNext w:val="0"/>
              <w:keepLines w:val="0"/>
            </w:pPr>
            <w:r w:rsidRPr="00597732">
              <w:rPr>
                <w:rFonts w:hint="eastAsia"/>
              </w:rPr>
              <w:t>notifyStatusOfDeltaSynchron</w:t>
            </w:r>
            <w:r>
              <w:rPr>
                <w:rFonts w:hint="eastAsia"/>
              </w:rPr>
              <w:t>iza</w:t>
            </w:r>
            <w:r w:rsidRPr="00597732">
              <w:rPr>
                <w:rFonts w:hint="eastAsia"/>
              </w:rPr>
              <w:t>tion</w:t>
            </w:r>
          </w:p>
        </w:tc>
        <w:tc>
          <w:tcPr>
            <w:tcW w:w="1645" w:type="pct"/>
          </w:tcPr>
          <w:p w14:paraId="74D0A99E" w14:textId="77777777" w:rsidR="007C257A" w:rsidRPr="00597732" w:rsidRDefault="007C257A" w:rsidP="00211BE5">
            <w:pPr>
              <w:pStyle w:val="TAL"/>
              <w:keepNext w:val="0"/>
              <w:keepLines w:val="0"/>
            </w:pPr>
            <w:r w:rsidRPr="00F0297D">
              <w:rPr>
                <w:rFonts w:cs="Arial"/>
              </w:rPr>
              <w:t xml:space="preserve">notify (note </w:t>
            </w:r>
            <w:r w:rsidRPr="00F0297D">
              <w:rPr>
                <w:rFonts w:cs="Arial" w:hint="eastAsia"/>
                <w:lang w:eastAsia="zh-CN"/>
              </w:rPr>
              <w:t>1</w:t>
            </w:r>
            <w:r w:rsidRPr="00F0297D">
              <w:rPr>
                <w:rFonts w:cs="Arial"/>
              </w:rPr>
              <w:t>)</w:t>
            </w:r>
            <w:r w:rsidRPr="00F0297D">
              <w:rPr>
                <w:rFonts w:cs="Arial"/>
              </w:rPr>
              <w:tab/>
            </w:r>
          </w:p>
        </w:tc>
        <w:tc>
          <w:tcPr>
            <w:tcW w:w="1246" w:type="pct"/>
          </w:tcPr>
          <w:p w14:paraId="0407FE26" w14:textId="77777777" w:rsidR="007C257A" w:rsidRPr="00A70737" w:rsidRDefault="007C257A" w:rsidP="00211BE5">
            <w:pPr>
              <w:pStyle w:val="TAL"/>
              <w:keepNext w:val="0"/>
              <w:keepLines w:val="0"/>
              <w:rPr>
                <w:szCs w:val="18"/>
              </w:rPr>
            </w:pPr>
            <w:r w:rsidRPr="00A70737">
              <w:rPr>
                <w:color w:val="000000"/>
                <w:szCs w:val="18"/>
                <w:highlight w:val="white"/>
                <w:lang w:val="en-US" w:eastAsia="zh-CN"/>
              </w:rPr>
              <w:t>NotificationIRPNtfPort</w:t>
            </w:r>
          </w:p>
        </w:tc>
        <w:tc>
          <w:tcPr>
            <w:tcW w:w="443" w:type="pct"/>
          </w:tcPr>
          <w:p w14:paraId="41ADB313" w14:textId="77777777" w:rsidR="007C257A" w:rsidRPr="00597732" w:rsidRDefault="007C257A" w:rsidP="00211BE5">
            <w:pPr>
              <w:pStyle w:val="TAL"/>
              <w:keepNext w:val="0"/>
              <w:keepLines w:val="0"/>
              <w:jc w:val="center"/>
            </w:pPr>
            <w:r w:rsidRPr="00597732">
              <w:t>M</w:t>
            </w:r>
          </w:p>
        </w:tc>
      </w:tr>
      <w:tr w:rsidR="007C257A" w:rsidRPr="00597732" w14:paraId="0DC95258" w14:textId="77777777" w:rsidTr="00211BE5">
        <w:trPr>
          <w:cantSplit/>
          <w:jc w:val="center"/>
        </w:trPr>
        <w:tc>
          <w:tcPr>
            <w:tcW w:w="1666" w:type="pct"/>
          </w:tcPr>
          <w:p w14:paraId="1DF73509" w14:textId="77777777" w:rsidR="007C257A" w:rsidRPr="00597732" w:rsidRDefault="007C257A" w:rsidP="00211BE5">
            <w:pPr>
              <w:pStyle w:val="TAL"/>
              <w:keepNext w:val="0"/>
              <w:keepLines w:val="0"/>
            </w:pPr>
            <w:r w:rsidRPr="00597732">
              <w:rPr>
                <w:rFonts w:hint="eastAsia"/>
              </w:rPr>
              <w:t>notifyNewDeltaSynchPoint</w:t>
            </w:r>
          </w:p>
        </w:tc>
        <w:tc>
          <w:tcPr>
            <w:tcW w:w="1645" w:type="pct"/>
          </w:tcPr>
          <w:p w14:paraId="2FBA6918" w14:textId="77777777" w:rsidR="007C257A" w:rsidRPr="00597732" w:rsidRDefault="007C257A" w:rsidP="00211BE5">
            <w:pPr>
              <w:pStyle w:val="TAL"/>
              <w:keepNext w:val="0"/>
              <w:keepLines w:val="0"/>
            </w:pPr>
            <w:r w:rsidRPr="00F0297D">
              <w:rPr>
                <w:rFonts w:cs="Arial"/>
              </w:rPr>
              <w:t xml:space="preserve">notify (note </w:t>
            </w:r>
            <w:r w:rsidRPr="00F0297D">
              <w:rPr>
                <w:rFonts w:cs="Arial" w:hint="eastAsia"/>
                <w:lang w:eastAsia="zh-CN"/>
              </w:rPr>
              <w:t>1</w:t>
            </w:r>
            <w:r w:rsidRPr="00F0297D">
              <w:rPr>
                <w:rFonts w:cs="Arial"/>
              </w:rPr>
              <w:t>)</w:t>
            </w:r>
            <w:r w:rsidRPr="00F0297D">
              <w:rPr>
                <w:rFonts w:cs="Arial"/>
              </w:rPr>
              <w:tab/>
            </w:r>
          </w:p>
        </w:tc>
        <w:tc>
          <w:tcPr>
            <w:tcW w:w="1246" w:type="pct"/>
          </w:tcPr>
          <w:p w14:paraId="1D5E9ADB" w14:textId="77777777" w:rsidR="007C257A" w:rsidRPr="00A70737" w:rsidRDefault="007C257A" w:rsidP="00211BE5">
            <w:pPr>
              <w:pStyle w:val="TAL"/>
              <w:keepNext w:val="0"/>
              <w:keepLines w:val="0"/>
              <w:rPr>
                <w:szCs w:val="18"/>
              </w:rPr>
            </w:pPr>
            <w:r w:rsidRPr="00A70737">
              <w:rPr>
                <w:color w:val="000000"/>
                <w:szCs w:val="18"/>
                <w:highlight w:val="white"/>
                <w:lang w:val="en-US" w:eastAsia="zh-CN"/>
              </w:rPr>
              <w:t>NotificationIRPNtfPort</w:t>
            </w:r>
          </w:p>
        </w:tc>
        <w:tc>
          <w:tcPr>
            <w:tcW w:w="443" w:type="pct"/>
          </w:tcPr>
          <w:p w14:paraId="516794EE" w14:textId="77777777" w:rsidR="007C257A" w:rsidRPr="00597732" w:rsidRDefault="007C257A" w:rsidP="00211BE5">
            <w:pPr>
              <w:pStyle w:val="TAL"/>
              <w:keepNext w:val="0"/>
              <w:keepLines w:val="0"/>
              <w:jc w:val="center"/>
            </w:pPr>
            <w:r w:rsidRPr="00597732">
              <w:t>O</w:t>
            </w:r>
          </w:p>
        </w:tc>
      </w:tr>
      <w:tr w:rsidR="007C257A" w:rsidRPr="00597732" w14:paraId="6E8D97AD" w14:textId="77777777" w:rsidTr="00211BE5">
        <w:trPr>
          <w:cantSplit/>
          <w:jc w:val="center"/>
        </w:trPr>
        <w:tc>
          <w:tcPr>
            <w:tcW w:w="5000" w:type="pct"/>
            <w:gridSpan w:val="4"/>
          </w:tcPr>
          <w:p w14:paraId="7F68B250" w14:textId="77777777" w:rsidR="007C257A" w:rsidRPr="00F0297D" w:rsidRDefault="007C257A" w:rsidP="00211BE5">
            <w:pPr>
              <w:pStyle w:val="TAN"/>
            </w:pPr>
            <w:r w:rsidRPr="00F0297D">
              <w:t xml:space="preserve">NOTE </w:t>
            </w:r>
            <w:r w:rsidRPr="00F0297D">
              <w:rPr>
                <w:rFonts w:hint="eastAsia"/>
                <w:lang w:eastAsia="zh-CN"/>
              </w:rPr>
              <w:t>1</w:t>
            </w:r>
            <w:r w:rsidRPr="00F0297D">
              <w:t>:</w:t>
            </w:r>
            <w:r w:rsidRPr="00F0297D">
              <w:tab/>
              <w:t xml:space="preserve">The IS equivalent maps to an XML definition specified in </w:t>
            </w:r>
            <w:r w:rsidR="00FA7644">
              <w:t>Annex B</w:t>
            </w:r>
            <w:r w:rsidRPr="00F0297D">
              <w:t>, and this being an input parameter to the operation notify under the port type ntfIRPNtfSystem:NotificationIRPNtf and under the binding ntfIRPNtfSystem:Noti</w:t>
            </w:r>
            <w:r w:rsidR="00FA7644">
              <w:t>ficationIRPNtf of 3GPP TS 32.306</w:t>
            </w:r>
            <w:r w:rsidRPr="00F0297D">
              <w:t xml:space="preserve"> [11]. </w:t>
            </w:r>
          </w:p>
        </w:tc>
      </w:tr>
    </w:tbl>
    <w:p w14:paraId="4900C859" w14:textId="77777777" w:rsidR="007C257A" w:rsidRDefault="00FA7644" w:rsidP="00C96D4E">
      <w:pPr>
        <w:pStyle w:val="Heading2"/>
        <w:rPr>
          <w:lang w:eastAsia="zh-CN"/>
        </w:rPr>
      </w:pPr>
      <w:bookmarkStart w:id="59" w:name="_Toc335992014"/>
      <w:r>
        <w:rPr>
          <w:lang w:eastAsia="zh-CN"/>
        </w:rPr>
        <w:t>C.2</w:t>
      </w:r>
      <w:r w:rsidR="007C257A">
        <w:rPr>
          <w:rFonts w:hint="eastAsia"/>
          <w:lang w:eastAsia="zh-CN"/>
        </w:rPr>
        <w:t>.</w:t>
      </w:r>
      <w:r w:rsidR="007C257A">
        <w:rPr>
          <w:lang w:eastAsia="zh-CN"/>
        </w:rPr>
        <w:t>2</w:t>
      </w:r>
      <w:r w:rsidR="007C257A">
        <w:rPr>
          <w:lang w:eastAsia="zh-CN"/>
        </w:rPr>
        <w:tab/>
        <w:t>Operation parameter mapping</w:t>
      </w:r>
      <w:bookmarkEnd w:id="59"/>
    </w:p>
    <w:p w14:paraId="3E12EBF4" w14:textId="77777777" w:rsidR="007C257A" w:rsidRDefault="007C257A" w:rsidP="007C257A">
      <w:r>
        <w:t xml:space="preserve">The </w:t>
      </w:r>
      <w:r w:rsidRPr="004A220D">
        <w:rPr>
          <w:lang w:eastAsia="zh-CN"/>
        </w:rPr>
        <w:t>Delta Synchronisation</w:t>
      </w:r>
      <w:r>
        <w:t xml:space="preserve"> IRP IS (3GPP TS 32.3</w:t>
      </w:r>
      <w:r>
        <w:rPr>
          <w:rFonts w:hint="eastAsia"/>
          <w:lang w:eastAsia="zh-CN"/>
        </w:rPr>
        <w:t>9</w:t>
      </w:r>
      <w:r w:rsidRPr="00526991">
        <w:t>2 [</w:t>
      </w:r>
      <w:r>
        <w:t>5</w:t>
      </w:r>
      <w:r w:rsidRPr="00526991">
        <w:t>]) defines</w:t>
      </w:r>
      <w:r>
        <w:t xml:space="preserve"> semantics of parameters carried in the operations. </w:t>
      </w:r>
      <w:r>
        <w:rPr>
          <w:rFonts w:hint="eastAsia"/>
          <w:lang w:eastAsia="zh-CN"/>
        </w:rPr>
        <w:t xml:space="preserve">The tables below </w:t>
      </w:r>
      <w:r>
        <w:rPr>
          <w:rFonts w:hint="eastAsia"/>
        </w:rPr>
        <w:t>show</w:t>
      </w:r>
      <w:r w:rsidRPr="0040232C">
        <w:t xml:space="preserve"> </w:t>
      </w:r>
      <w:r>
        <w:t>the mapping of these parameters, as per operation, to their equivalents defined in this SS.</w:t>
      </w:r>
    </w:p>
    <w:p w14:paraId="76F2BF83" w14:textId="77777777" w:rsidR="007C257A" w:rsidRPr="00597732" w:rsidRDefault="00FA7644" w:rsidP="007C257A">
      <w:pPr>
        <w:pStyle w:val="TH"/>
      </w:pPr>
      <w:r>
        <w:t>Table C.2</w:t>
      </w:r>
      <w:r w:rsidR="007C257A" w:rsidRPr="00597732">
        <w:t>.</w:t>
      </w:r>
      <w:r>
        <w:rPr>
          <w:rFonts w:hint="eastAsia"/>
          <w:lang w:eastAsia="zh-CN"/>
        </w:rPr>
        <w:t>2</w:t>
      </w:r>
      <w:r>
        <w:rPr>
          <w:lang w:eastAsia="zh-CN"/>
        </w:rPr>
        <w:t>.1</w:t>
      </w:r>
      <w:r w:rsidR="007C257A" w:rsidRPr="00597732">
        <w:t xml:space="preserve">: Mapping </w:t>
      </w:r>
      <w:r w:rsidR="007C257A" w:rsidRPr="008062D7">
        <w:t xml:space="preserve">from IS </w:t>
      </w:r>
      <w:r w:rsidR="007C257A" w:rsidRPr="008062D7">
        <w:rPr>
          <w:rFonts w:ascii="Courier New" w:hAnsi="Courier New" w:cs="Courier New"/>
        </w:rPr>
        <w:t>manageDeltaSynchronization</w:t>
      </w:r>
      <w:r w:rsidR="007C257A" w:rsidRPr="008062D7">
        <w:t xml:space="preserve"> parameters</w:t>
      </w:r>
      <w:r w:rsidR="007C257A" w:rsidRPr="00597732">
        <w:t xml:space="preserve"> to SS equivalents</w:t>
      </w:r>
    </w:p>
    <w:tbl>
      <w:tblPr>
        <w:tblW w:w="324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747"/>
        <w:gridCol w:w="2763"/>
        <w:gridCol w:w="787"/>
      </w:tblGrid>
      <w:tr w:rsidR="007C257A" w:rsidRPr="00597732" w14:paraId="5D31CEEE" w14:textId="77777777" w:rsidTr="00211BE5">
        <w:trPr>
          <w:jc w:val="center"/>
        </w:trPr>
        <w:tc>
          <w:tcPr>
            <w:tcW w:w="2181" w:type="pct"/>
            <w:shd w:val="pct15" w:color="auto" w:fill="FFFFFF"/>
          </w:tcPr>
          <w:p w14:paraId="59A9F68E" w14:textId="77777777" w:rsidR="007C257A" w:rsidRPr="00597732" w:rsidRDefault="007C257A" w:rsidP="00211BE5">
            <w:pPr>
              <w:pStyle w:val="TAH"/>
            </w:pPr>
            <w:r w:rsidRPr="00597732">
              <w:t>IS Operation parameter</w:t>
            </w:r>
          </w:p>
        </w:tc>
        <w:tc>
          <w:tcPr>
            <w:tcW w:w="2194" w:type="pct"/>
            <w:shd w:val="pct15" w:color="auto" w:fill="FFFFFF"/>
          </w:tcPr>
          <w:p w14:paraId="68648A10" w14:textId="77777777" w:rsidR="007C257A" w:rsidRPr="00597732" w:rsidRDefault="007C257A" w:rsidP="00211BE5">
            <w:pPr>
              <w:pStyle w:val="TAH"/>
            </w:pPr>
            <w:r w:rsidRPr="00597732">
              <w:t>SS Method parameter</w:t>
            </w:r>
          </w:p>
        </w:tc>
        <w:tc>
          <w:tcPr>
            <w:tcW w:w="625" w:type="pct"/>
            <w:shd w:val="pct15" w:color="auto" w:fill="FFFFFF"/>
          </w:tcPr>
          <w:p w14:paraId="741177E7" w14:textId="77777777" w:rsidR="007C257A" w:rsidRPr="00597732" w:rsidRDefault="007C257A" w:rsidP="00211BE5">
            <w:pPr>
              <w:pStyle w:val="TAH"/>
            </w:pPr>
            <w:r w:rsidRPr="00597732">
              <w:t>Qualifier</w:t>
            </w:r>
          </w:p>
        </w:tc>
      </w:tr>
      <w:tr w:rsidR="007C257A" w:rsidRPr="00597732" w14:paraId="5D9BF006" w14:textId="77777777" w:rsidTr="00211BE5">
        <w:trPr>
          <w:jc w:val="center"/>
        </w:trPr>
        <w:tc>
          <w:tcPr>
            <w:tcW w:w="2181" w:type="pct"/>
          </w:tcPr>
          <w:p w14:paraId="5ADC5D98" w14:textId="77777777" w:rsidR="007C257A" w:rsidRPr="00597732" w:rsidRDefault="007C257A" w:rsidP="00211BE5">
            <w:pPr>
              <w:pStyle w:val="TAL"/>
            </w:pPr>
            <w:r w:rsidRPr="00597732">
              <w:t>managerReference</w:t>
            </w:r>
          </w:p>
        </w:tc>
        <w:tc>
          <w:tcPr>
            <w:tcW w:w="2194" w:type="pct"/>
          </w:tcPr>
          <w:p w14:paraId="52FF87F4" w14:textId="77777777" w:rsidR="007C257A" w:rsidRPr="00597732" w:rsidRDefault="007C257A" w:rsidP="00211BE5">
            <w:pPr>
              <w:pStyle w:val="TAL"/>
            </w:pPr>
            <w:r w:rsidRPr="00597732">
              <w:t>managerReference</w:t>
            </w:r>
          </w:p>
        </w:tc>
        <w:tc>
          <w:tcPr>
            <w:tcW w:w="625" w:type="pct"/>
          </w:tcPr>
          <w:p w14:paraId="300F7F85" w14:textId="77777777" w:rsidR="007C257A" w:rsidRPr="00597732" w:rsidRDefault="007C257A" w:rsidP="00211BE5">
            <w:pPr>
              <w:pStyle w:val="TAC"/>
              <w:rPr>
                <w:snapToGrid w:val="0"/>
              </w:rPr>
            </w:pPr>
            <w:r w:rsidRPr="00597732">
              <w:rPr>
                <w:snapToGrid w:val="0"/>
              </w:rPr>
              <w:t>M</w:t>
            </w:r>
          </w:p>
        </w:tc>
      </w:tr>
      <w:tr w:rsidR="007C257A" w:rsidRPr="00597732" w14:paraId="30131157" w14:textId="77777777" w:rsidTr="00211BE5">
        <w:trPr>
          <w:jc w:val="center"/>
        </w:trPr>
        <w:tc>
          <w:tcPr>
            <w:tcW w:w="2181" w:type="pct"/>
          </w:tcPr>
          <w:p w14:paraId="425406CC" w14:textId="77777777" w:rsidR="007C257A" w:rsidRPr="00597732" w:rsidRDefault="007C257A" w:rsidP="00211BE5">
            <w:pPr>
              <w:pStyle w:val="TAL"/>
            </w:pPr>
            <w:r w:rsidRPr="00597732">
              <w:t>manageDeltaSynchForAlarmData</w:t>
            </w:r>
          </w:p>
        </w:tc>
        <w:tc>
          <w:tcPr>
            <w:tcW w:w="2194" w:type="pct"/>
          </w:tcPr>
          <w:p w14:paraId="2C959A2D" w14:textId="77777777" w:rsidR="007C257A" w:rsidRPr="00597732" w:rsidRDefault="007C257A" w:rsidP="00211BE5">
            <w:pPr>
              <w:pStyle w:val="TAL"/>
            </w:pPr>
            <w:r w:rsidRPr="00597732">
              <w:t>manageDeltaSynchForAlarmData</w:t>
            </w:r>
          </w:p>
        </w:tc>
        <w:tc>
          <w:tcPr>
            <w:tcW w:w="625" w:type="pct"/>
          </w:tcPr>
          <w:p w14:paraId="02487091" w14:textId="77777777" w:rsidR="007C257A" w:rsidRPr="00597732" w:rsidRDefault="007C257A" w:rsidP="00211BE5">
            <w:pPr>
              <w:pStyle w:val="TAC"/>
              <w:rPr>
                <w:snapToGrid w:val="0"/>
              </w:rPr>
            </w:pPr>
            <w:r w:rsidRPr="00597732">
              <w:rPr>
                <w:snapToGrid w:val="0"/>
              </w:rPr>
              <w:t>CM</w:t>
            </w:r>
          </w:p>
        </w:tc>
      </w:tr>
      <w:tr w:rsidR="007C257A" w:rsidRPr="00597732" w14:paraId="6272BDDF" w14:textId="77777777" w:rsidTr="00211BE5">
        <w:trPr>
          <w:jc w:val="center"/>
        </w:trPr>
        <w:tc>
          <w:tcPr>
            <w:tcW w:w="2181" w:type="pct"/>
          </w:tcPr>
          <w:p w14:paraId="668D05F4" w14:textId="77777777" w:rsidR="007C257A" w:rsidRPr="00597732" w:rsidRDefault="007C257A" w:rsidP="00211BE5">
            <w:pPr>
              <w:pStyle w:val="TAL"/>
            </w:pPr>
            <w:r w:rsidRPr="00597732">
              <w:t>manageDeltaSynchForCMData</w:t>
            </w:r>
          </w:p>
        </w:tc>
        <w:tc>
          <w:tcPr>
            <w:tcW w:w="2194" w:type="pct"/>
          </w:tcPr>
          <w:p w14:paraId="4B2A6032" w14:textId="77777777" w:rsidR="007C257A" w:rsidRPr="00597732" w:rsidRDefault="007C257A" w:rsidP="00211BE5">
            <w:pPr>
              <w:pStyle w:val="TAL"/>
            </w:pPr>
            <w:r w:rsidRPr="00597732">
              <w:t>manageDeltaSynchForCMData</w:t>
            </w:r>
          </w:p>
        </w:tc>
        <w:tc>
          <w:tcPr>
            <w:tcW w:w="625" w:type="pct"/>
          </w:tcPr>
          <w:p w14:paraId="33B92FFD" w14:textId="77777777" w:rsidR="007C257A" w:rsidRPr="00597732" w:rsidRDefault="007C257A" w:rsidP="00211BE5">
            <w:pPr>
              <w:pStyle w:val="TAC"/>
              <w:rPr>
                <w:snapToGrid w:val="0"/>
              </w:rPr>
            </w:pPr>
            <w:r w:rsidRPr="00597732">
              <w:rPr>
                <w:snapToGrid w:val="0"/>
              </w:rPr>
              <w:t>CM</w:t>
            </w:r>
          </w:p>
        </w:tc>
      </w:tr>
      <w:tr w:rsidR="007C257A" w:rsidRPr="00597732" w14:paraId="53E592F1" w14:textId="77777777" w:rsidTr="00211BE5">
        <w:trPr>
          <w:jc w:val="center"/>
        </w:trPr>
        <w:tc>
          <w:tcPr>
            <w:tcW w:w="2181" w:type="pct"/>
          </w:tcPr>
          <w:p w14:paraId="66EB005B" w14:textId="77777777" w:rsidR="007C257A" w:rsidRPr="00597732" w:rsidRDefault="007C257A" w:rsidP="00211BE5">
            <w:pPr>
              <w:pStyle w:val="TAL"/>
            </w:pPr>
            <w:r>
              <w:rPr>
                <w:rFonts w:hint="eastAsia"/>
                <w:lang w:eastAsia="zh-CN"/>
              </w:rPr>
              <w:t>s</w:t>
            </w:r>
            <w:r w:rsidRPr="00597732">
              <w:t>tatus</w:t>
            </w:r>
          </w:p>
        </w:tc>
        <w:tc>
          <w:tcPr>
            <w:tcW w:w="2194" w:type="pct"/>
          </w:tcPr>
          <w:p w14:paraId="607995EC" w14:textId="77777777" w:rsidR="007C257A" w:rsidRPr="00597732" w:rsidRDefault="007C257A" w:rsidP="00211BE5">
            <w:pPr>
              <w:pStyle w:val="TAL"/>
            </w:pPr>
            <w:r>
              <w:rPr>
                <w:rFonts w:hint="eastAsia"/>
                <w:lang w:eastAsia="zh-CN"/>
              </w:rPr>
              <w:t>s</w:t>
            </w:r>
            <w:r w:rsidRPr="00597732">
              <w:t>tatus</w:t>
            </w:r>
          </w:p>
        </w:tc>
        <w:tc>
          <w:tcPr>
            <w:tcW w:w="625" w:type="pct"/>
          </w:tcPr>
          <w:p w14:paraId="33796A08" w14:textId="77777777" w:rsidR="007C257A" w:rsidRPr="00597732" w:rsidRDefault="007C257A" w:rsidP="00211BE5">
            <w:pPr>
              <w:pStyle w:val="TAC"/>
              <w:rPr>
                <w:snapToGrid w:val="0"/>
              </w:rPr>
            </w:pPr>
            <w:r w:rsidRPr="00597732">
              <w:rPr>
                <w:snapToGrid w:val="0"/>
              </w:rPr>
              <w:t>M</w:t>
            </w:r>
          </w:p>
        </w:tc>
      </w:tr>
    </w:tbl>
    <w:p w14:paraId="2942FFD1" w14:textId="77777777" w:rsidR="007C257A" w:rsidRPr="00597732" w:rsidRDefault="007C257A" w:rsidP="007C257A"/>
    <w:p w14:paraId="0A5CCDB8" w14:textId="77777777" w:rsidR="007C257A" w:rsidRPr="00597732" w:rsidRDefault="00FA7644" w:rsidP="007C257A">
      <w:pPr>
        <w:pStyle w:val="TH"/>
      </w:pPr>
      <w:r>
        <w:t>Table C.2</w:t>
      </w:r>
      <w:r w:rsidR="007C257A" w:rsidRPr="00597732">
        <w:t>.</w:t>
      </w:r>
      <w:r w:rsidR="007C257A">
        <w:rPr>
          <w:rFonts w:hint="eastAsia"/>
          <w:lang w:eastAsia="zh-CN"/>
        </w:rPr>
        <w:t>2.2</w:t>
      </w:r>
      <w:r w:rsidR="007C257A" w:rsidRPr="00597732">
        <w:t xml:space="preserve">: Mapping from IS </w:t>
      </w:r>
      <w:r w:rsidR="007C257A" w:rsidRPr="008062D7">
        <w:rPr>
          <w:rFonts w:ascii="Courier New" w:hAnsi="Courier New" w:cs="Courier New"/>
        </w:rPr>
        <w:t>getAvailableDeltaSynchPoints</w:t>
      </w:r>
      <w:r w:rsidR="007C257A" w:rsidRPr="00597732">
        <w:t xml:space="preserve"> parameters to SS equivalents</w:t>
      </w:r>
    </w:p>
    <w:tbl>
      <w:tblPr>
        <w:tblW w:w="353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3017"/>
        <w:gridCol w:w="3058"/>
        <w:gridCol w:w="787"/>
      </w:tblGrid>
      <w:tr w:rsidR="007C257A" w:rsidRPr="00597732" w14:paraId="2AFE318D" w14:textId="77777777" w:rsidTr="00211BE5">
        <w:trPr>
          <w:jc w:val="center"/>
        </w:trPr>
        <w:tc>
          <w:tcPr>
            <w:tcW w:w="2199" w:type="pct"/>
            <w:shd w:val="pct15" w:color="auto" w:fill="FFFFFF"/>
          </w:tcPr>
          <w:p w14:paraId="254CC8B0" w14:textId="77777777" w:rsidR="007C257A" w:rsidRPr="00597732" w:rsidRDefault="007C257A" w:rsidP="00211BE5">
            <w:pPr>
              <w:pStyle w:val="TAH"/>
            </w:pPr>
            <w:r w:rsidRPr="00597732">
              <w:t>IS Operation parameter</w:t>
            </w:r>
          </w:p>
        </w:tc>
        <w:tc>
          <w:tcPr>
            <w:tcW w:w="2228" w:type="pct"/>
            <w:shd w:val="pct15" w:color="auto" w:fill="FFFFFF"/>
          </w:tcPr>
          <w:p w14:paraId="0DBBCE4C" w14:textId="77777777" w:rsidR="007C257A" w:rsidRPr="00597732" w:rsidRDefault="007C257A" w:rsidP="00211BE5">
            <w:pPr>
              <w:pStyle w:val="TAH"/>
            </w:pPr>
            <w:r w:rsidRPr="00597732">
              <w:t>SS Method parameter</w:t>
            </w:r>
          </w:p>
        </w:tc>
        <w:tc>
          <w:tcPr>
            <w:tcW w:w="574" w:type="pct"/>
            <w:shd w:val="pct15" w:color="auto" w:fill="FFFFFF"/>
          </w:tcPr>
          <w:p w14:paraId="78E60296" w14:textId="77777777" w:rsidR="007C257A" w:rsidRPr="00597732" w:rsidRDefault="007C257A" w:rsidP="00211BE5">
            <w:pPr>
              <w:pStyle w:val="TAH"/>
            </w:pPr>
            <w:r w:rsidRPr="00597732">
              <w:t>Qualifier</w:t>
            </w:r>
          </w:p>
        </w:tc>
      </w:tr>
      <w:tr w:rsidR="007C257A" w:rsidRPr="00597732" w14:paraId="0D39ECCD" w14:textId="77777777" w:rsidTr="00211BE5">
        <w:trPr>
          <w:jc w:val="center"/>
        </w:trPr>
        <w:tc>
          <w:tcPr>
            <w:tcW w:w="2199" w:type="pct"/>
          </w:tcPr>
          <w:p w14:paraId="74BFA7D7" w14:textId="77777777" w:rsidR="007C257A" w:rsidRPr="00597732" w:rsidRDefault="007C257A" w:rsidP="00211BE5">
            <w:pPr>
              <w:pStyle w:val="TAL"/>
            </w:pPr>
            <w:r w:rsidRPr="00597732">
              <w:t>managerReference</w:t>
            </w:r>
          </w:p>
        </w:tc>
        <w:tc>
          <w:tcPr>
            <w:tcW w:w="2228" w:type="pct"/>
          </w:tcPr>
          <w:p w14:paraId="7796D717" w14:textId="77777777" w:rsidR="007C257A" w:rsidRPr="00597732" w:rsidRDefault="007C257A" w:rsidP="00211BE5">
            <w:pPr>
              <w:pStyle w:val="TAL"/>
            </w:pPr>
            <w:r w:rsidRPr="00597732">
              <w:t>managerReference</w:t>
            </w:r>
          </w:p>
        </w:tc>
        <w:tc>
          <w:tcPr>
            <w:tcW w:w="574" w:type="pct"/>
          </w:tcPr>
          <w:p w14:paraId="70C69473" w14:textId="77777777" w:rsidR="007C257A" w:rsidRPr="00597732" w:rsidRDefault="007C257A" w:rsidP="00211BE5">
            <w:pPr>
              <w:pStyle w:val="TAC"/>
              <w:rPr>
                <w:snapToGrid w:val="0"/>
              </w:rPr>
            </w:pPr>
            <w:r w:rsidRPr="00597732">
              <w:rPr>
                <w:snapToGrid w:val="0"/>
              </w:rPr>
              <w:t>O</w:t>
            </w:r>
          </w:p>
        </w:tc>
      </w:tr>
      <w:tr w:rsidR="007C257A" w:rsidRPr="00597732" w14:paraId="2A01505C" w14:textId="77777777" w:rsidTr="00211BE5">
        <w:trPr>
          <w:jc w:val="center"/>
        </w:trPr>
        <w:tc>
          <w:tcPr>
            <w:tcW w:w="2199" w:type="pct"/>
          </w:tcPr>
          <w:p w14:paraId="023E330B" w14:textId="77777777" w:rsidR="007C257A" w:rsidRPr="00597732" w:rsidRDefault="007C257A" w:rsidP="00211BE5">
            <w:pPr>
              <w:pStyle w:val="TAL"/>
            </w:pPr>
            <w:r w:rsidRPr="00597732">
              <w:t>synchPointsForCMDataRequested</w:t>
            </w:r>
          </w:p>
        </w:tc>
        <w:tc>
          <w:tcPr>
            <w:tcW w:w="2228" w:type="pct"/>
          </w:tcPr>
          <w:p w14:paraId="2738D3D0" w14:textId="77777777" w:rsidR="007C257A" w:rsidRPr="00597732" w:rsidRDefault="007C257A" w:rsidP="00211BE5">
            <w:pPr>
              <w:pStyle w:val="TAL"/>
            </w:pPr>
            <w:r w:rsidRPr="00597732">
              <w:t>synchPointsForCMDataRequested</w:t>
            </w:r>
          </w:p>
        </w:tc>
        <w:tc>
          <w:tcPr>
            <w:tcW w:w="574" w:type="pct"/>
          </w:tcPr>
          <w:p w14:paraId="4A22897D" w14:textId="77777777" w:rsidR="007C257A" w:rsidRPr="00597732" w:rsidRDefault="007C257A" w:rsidP="00211BE5">
            <w:pPr>
              <w:pStyle w:val="TAC"/>
              <w:rPr>
                <w:snapToGrid w:val="0"/>
              </w:rPr>
            </w:pPr>
            <w:r w:rsidRPr="00597732">
              <w:rPr>
                <w:snapToGrid w:val="0"/>
              </w:rPr>
              <w:t>CM</w:t>
            </w:r>
          </w:p>
        </w:tc>
      </w:tr>
      <w:tr w:rsidR="007C257A" w:rsidRPr="00597732" w14:paraId="73CFB03D" w14:textId="77777777" w:rsidTr="00211BE5">
        <w:trPr>
          <w:jc w:val="center"/>
        </w:trPr>
        <w:tc>
          <w:tcPr>
            <w:tcW w:w="2199" w:type="pct"/>
          </w:tcPr>
          <w:p w14:paraId="0F74ABFF" w14:textId="77777777" w:rsidR="007C257A" w:rsidRPr="00597732" w:rsidRDefault="007C257A" w:rsidP="00211BE5">
            <w:pPr>
              <w:pStyle w:val="TAL"/>
            </w:pPr>
            <w:r w:rsidRPr="00597732">
              <w:t>synchPointsForAlarmDataRequested</w:t>
            </w:r>
          </w:p>
        </w:tc>
        <w:tc>
          <w:tcPr>
            <w:tcW w:w="2228" w:type="pct"/>
          </w:tcPr>
          <w:p w14:paraId="09F70F8F" w14:textId="77777777" w:rsidR="007C257A" w:rsidRPr="00597732" w:rsidRDefault="007C257A" w:rsidP="00211BE5">
            <w:pPr>
              <w:pStyle w:val="TAL"/>
            </w:pPr>
            <w:r w:rsidRPr="00597732">
              <w:t>synchPointsForAlarmDataRequested</w:t>
            </w:r>
          </w:p>
        </w:tc>
        <w:tc>
          <w:tcPr>
            <w:tcW w:w="574" w:type="pct"/>
          </w:tcPr>
          <w:p w14:paraId="661CA415" w14:textId="77777777" w:rsidR="007C257A" w:rsidRPr="00597732" w:rsidRDefault="007C257A" w:rsidP="00211BE5">
            <w:pPr>
              <w:pStyle w:val="TAC"/>
              <w:rPr>
                <w:snapToGrid w:val="0"/>
              </w:rPr>
            </w:pPr>
            <w:r w:rsidRPr="00597732">
              <w:rPr>
                <w:snapToGrid w:val="0"/>
              </w:rPr>
              <w:t>CM</w:t>
            </w:r>
          </w:p>
        </w:tc>
      </w:tr>
      <w:tr w:rsidR="007C257A" w:rsidRPr="00597732" w14:paraId="69F0E89B" w14:textId="77777777" w:rsidTr="00211BE5">
        <w:trPr>
          <w:jc w:val="center"/>
        </w:trPr>
        <w:tc>
          <w:tcPr>
            <w:tcW w:w="2199" w:type="pct"/>
          </w:tcPr>
          <w:p w14:paraId="01A9029C" w14:textId="77777777" w:rsidR="007C257A" w:rsidRPr="00597732" w:rsidRDefault="007C257A" w:rsidP="00211BE5">
            <w:pPr>
              <w:pStyle w:val="TAL"/>
            </w:pPr>
            <w:r w:rsidRPr="00597732">
              <w:rPr>
                <w:rFonts w:hint="eastAsia"/>
              </w:rPr>
              <w:t>synchPointListForAlarms</w:t>
            </w:r>
          </w:p>
        </w:tc>
        <w:tc>
          <w:tcPr>
            <w:tcW w:w="2228" w:type="pct"/>
          </w:tcPr>
          <w:p w14:paraId="4BD5C442" w14:textId="77777777" w:rsidR="007C257A" w:rsidRPr="00597732" w:rsidRDefault="007C257A" w:rsidP="00211BE5">
            <w:pPr>
              <w:pStyle w:val="TAL"/>
            </w:pPr>
            <w:r w:rsidRPr="00597732">
              <w:rPr>
                <w:rFonts w:hint="eastAsia"/>
              </w:rPr>
              <w:t>synchPointListForAlarms</w:t>
            </w:r>
          </w:p>
        </w:tc>
        <w:tc>
          <w:tcPr>
            <w:tcW w:w="574" w:type="pct"/>
          </w:tcPr>
          <w:p w14:paraId="62D6EA8C" w14:textId="77777777" w:rsidR="007C257A" w:rsidRPr="00597732" w:rsidRDefault="007C257A" w:rsidP="00211BE5">
            <w:pPr>
              <w:pStyle w:val="TAC"/>
              <w:rPr>
                <w:snapToGrid w:val="0"/>
              </w:rPr>
            </w:pPr>
            <w:r w:rsidRPr="00597732">
              <w:rPr>
                <w:snapToGrid w:val="0"/>
              </w:rPr>
              <w:t>CM</w:t>
            </w:r>
          </w:p>
        </w:tc>
      </w:tr>
      <w:tr w:rsidR="007C257A" w:rsidRPr="00597732" w14:paraId="2C5EAD1A" w14:textId="77777777" w:rsidTr="00211BE5">
        <w:trPr>
          <w:jc w:val="center"/>
        </w:trPr>
        <w:tc>
          <w:tcPr>
            <w:tcW w:w="2199" w:type="pct"/>
          </w:tcPr>
          <w:p w14:paraId="5A1863CA" w14:textId="77777777" w:rsidR="007C257A" w:rsidRPr="00597732" w:rsidRDefault="007C257A" w:rsidP="00211BE5">
            <w:pPr>
              <w:pStyle w:val="TAL"/>
            </w:pPr>
            <w:r w:rsidRPr="00597732">
              <w:rPr>
                <w:rFonts w:hint="eastAsia"/>
              </w:rPr>
              <w:t>synchPointListFor</w:t>
            </w:r>
            <w:r w:rsidRPr="00597732">
              <w:t>CMData</w:t>
            </w:r>
          </w:p>
        </w:tc>
        <w:tc>
          <w:tcPr>
            <w:tcW w:w="2228" w:type="pct"/>
          </w:tcPr>
          <w:p w14:paraId="74B92248" w14:textId="77777777" w:rsidR="007C257A" w:rsidRPr="00597732" w:rsidRDefault="007C257A" w:rsidP="00211BE5">
            <w:pPr>
              <w:pStyle w:val="TAL"/>
            </w:pPr>
            <w:r w:rsidRPr="00597732">
              <w:rPr>
                <w:rFonts w:hint="eastAsia"/>
              </w:rPr>
              <w:t>synchPointListFor</w:t>
            </w:r>
            <w:r w:rsidRPr="00597732">
              <w:t>CMData</w:t>
            </w:r>
          </w:p>
        </w:tc>
        <w:tc>
          <w:tcPr>
            <w:tcW w:w="574" w:type="pct"/>
          </w:tcPr>
          <w:p w14:paraId="7D65258E" w14:textId="77777777" w:rsidR="007C257A" w:rsidRPr="00597732" w:rsidRDefault="007C257A" w:rsidP="00211BE5">
            <w:pPr>
              <w:pStyle w:val="TAC"/>
              <w:rPr>
                <w:snapToGrid w:val="0"/>
              </w:rPr>
            </w:pPr>
            <w:r w:rsidRPr="00597732">
              <w:rPr>
                <w:snapToGrid w:val="0"/>
              </w:rPr>
              <w:t>CM</w:t>
            </w:r>
          </w:p>
        </w:tc>
      </w:tr>
      <w:tr w:rsidR="007C257A" w:rsidRPr="00597732" w14:paraId="5D8B8440" w14:textId="77777777" w:rsidTr="00211BE5">
        <w:trPr>
          <w:jc w:val="center"/>
        </w:trPr>
        <w:tc>
          <w:tcPr>
            <w:tcW w:w="2199" w:type="pct"/>
          </w:tcPr>
          <w:p w14:paraId="4723834E" w14:textId="77777777" w:rsidR="007C257A" w:rsidRPr="00597732" w:rsidRDefault="007C257A" w:rsidP="00211BE5">
            <w:pPr>
              <w:pStyle w:val="TAL"/>
            </w:pPr>
            <w:r>
              <w:rPr>
                <w:rFonts w:hint="eastAsia"/>
                <w:lang w:eastAsia="zh-CN"/>
              </w:rPr>
              <w:t>s</w:t>
            </w:r>
            <w:r w:rsidRPr="00597732">
              <w:t>tatus</w:t>
            </w:r>
          </w:p>
        </w:tc>
        <w:tc>
          <w:tcPr>
            <w:tcW w:w="2228" w:type="pct"/>
          </w:tcPr>
          <w:p w14:paraId="38711E67" w14:textId="77777777" w:rsidR="007C257A" w:rsidRPr="00597732" w:rsidRDefault="007C257A" w:rsidP="00211BE5">
            <w:pPr>
              <w:pStyle w:val="TAL"/>
            </w:pPr>
            <w:r>
              <w:rPr>
                <w:rFonts w:hint="eastAsia"/>
                <w:lang w:eastAsia="zh-CN"/>
              </w:rPr>
              <w:t>s</w:t>
            </w:r>
            <w:r w:rsidRPr="00597732">
              <w:t>tatus</w:t>
            </w:r>
          </w:p>
        </w:tc>
        <w:tc>
          <w:tcPr>
            <w:tcW w:w="574" w:type="pct"/>
          </w:tcPr>
          <w:p w14:paraId="66A831CD" w14:textId="77777777" w:rsidR="007C257A" w:rsidRPr="00597732" w:rsidRDefault="007C257A" w:rsidP="00211BE5">
            <w:pPr>
              <w:pStyle w:val="TAC"/>
              <w:rPr>
                <w:snapToGrid w:val="0"/>
              </w:rPr>
            </w:pPr>
            <w:r w:rsidRPr="00597732">
              <w:rPr>
                <w:snapToGrid w:val="0"/>
              </w:rPr>
              <w:t>M</w:t>
            </w:r>
          </w:p>
        </w:tc>
      </w:tr>
    </w:tbl>
    <w:p w14:paraId="4C5D71FA" w14:textId="77777777" w:rsidR="007C257A" w:rsidRPr="00597732" w:rsidRDefault="007C257A" w:rsidP="007C257A"/>
    <w:p w14:paraId="37EA5EC9" w14:textId="77777777" w:rsidR="007C257A" w:rsidRPr="00597732" w:rsidRDefault="00FA7644" w:rsidP="007C257A">
      <w:pPr>
        <w:pStyle w:val="TH"/>
      </w:pPr>
      <w:r>
        <w:t>Table C.2</w:t>
      </w:r>
      <w:r w:rsidR="007C257A" w:rsidRPr="00597732">
        <w:t>.</w:t>
      </w:r>
      <w:r w:rsidR="007C257A">
        <w:rPr>
          <w:rFonts w:hint="eastAsia"/>
          <w:lang w:eastAsia="zh-CN"/>
        </w:rPr>
        <w:t>2.3</w:t>
      </w:r>
      <w:r w:rsidR="007C257A" w:rsidRPr="00597732">
        <w:t xml:space="preserve">: Mapping from IS </w:t>
      </w:r>
      <w:r w:rsidR="007C257A" w:rsidRPr="008062D7">
        <w:rPr>
          <w:rFonts w:ascii="Courier New" w:hAnsi="Courier New" w:cs="Courier New"/>
        </w:rPr>
        <w:t>triggerDeltaSynchOfCMData</w:t>
      </w:r>
      <w:r w:rsidR="007C257A" w:rsidRPr="00597732">
        <w:t xml:space="preserve"> parameters to SS equivalents</w:t>
      </w:r>
    </w:p>
    <w:tbl>
      <w:tblPr>
        <w:tblW w:w="27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146"/>
        <w:gridCol w:w="2364"/>
        <w:gridCol w:w="788"/>
      </w:tblGrid>
      <w:tr w:rsidR="007C257A" w:rsidRPr="00597732" w14:paraId="57666334" w14:textId="77777777" w:rsidTr="00211BE5">
        <w:trPr>
          <w:jc w:val="center"/>
        </w:trPr>
        <w:tc>
          <w:tcPr>
            <w:tcW w:w="2025" w:type="pct"/>
            <w:shd w:val="pct15" w:color="auto" w:fill="FFFFFF"/>
          </w:tcPr>
          <w:p w14:paraId="35430C21" w14:textId="77777777" w:rsidR="007C257A" w:rsidRPr="00597732" w:rsidRDefault="007C257A" w:rsidP="00211BE5">
            <w:pPr>
              <w:pStyle w:val="TAH"/>
            </w:pPr>
            <w:r w:rsidRPr="00597732">
              <w:t>IS Operation parameter</w:t>
            </w:r>
          </w:p>
        </w:tc>
        <w:tc>
          <w:tcPr>
            <w:tcW w:w="2231" w:type="pct"/>
            <w:shd w:val="pct15" w:color="auto" w:fill="FFFFFF"/>
          </w:tcPr>
          <w:p w14:paraId="68350FEC" w14:textId="77777777" w:rsidR="007C257A" w:rsidRPr="00597732" w:rsidRDefault="007C257A" w:rsidP="00211BE5">
            <w:pPr>
              <w:pStyle w:val="TAH"/>
            </w:pPr>
            <w:r w:rsidRPr="00597732">
              <w:t>SS Method parameter</w:t>
            </w:r>
          </w:p>
        </w:tc>
        <w:tc>
          <w:tcPr>
            <w:tcW w:w="744" w:type="pct"/>
            <w:shd w:val="pct15" w:color="auto" w:fill="FFFFFF"/>
          </w:tcPr>
          <w:p w14:paraId="56B0CAF1" w14:textId="77777777" w:rsidR="007C257A" w:rsidRPr="00597732" w:rsidRDefault="007C257A" w:rsidP="00211BE5">
            <w:pPr>
              <w:pStyle w:val="TAH"/>
            </w:pPr>
            <w:r w:rsidRPr="00597732">
              <w:t>Qualifier</w:t>
            </w:r>
          </w:p>
        </w:tc>
      </w:tr>
      <w:tr w:rsidR="007C257A" w:rsidRPr="00597732" w14:paraId="4BA8BAAD" w14:textId="77777777" w:rsidTr="00211BE5">
        <w:trPr>
          <w:jc w:val="center"/>
        </w:trPr>
        <w:tc>
          <w:tcPr>
            <w:tcW w:w="2025" w:type="pct"/>
          </w:tcPr>
          <w:p w14:paraId="0DF8B210" w14:textId="77777777" w:rsidR="007C257A" w:rsidRPr="00597732" w:rsidRDefault="007C257A" w:rsidP="00211BE5">
            <w:pPr>
              <w:pStyle w:val="TAL"/>
            </w:pPr>
            <w:r w:rsidRPr="00597732">
              <w:t>managerReference</w:t>
            </w:r>
          </w:p>
        </w:tc>
        <w:tc>
          <w:tcPr>
            <w:tcW w:w="2231" w:type="pct"/>
          </w:tcPr>
          <w:p w14:paraId="18D3C012" w14:textId="77777777" w:rsidR="007C257A" w:rsidRPr="00597732" w:rsidRDefault="007C257A" w:rsidP="00211BE5">
            <w:pPr>
              <w:pStyle w:val="TAL"/>
            </w:pPr>
            <w:r w:rsidRPr="00597732">
              <w:t>managerReference</w:t>
            </w:r>
          </w:p>
        </w:tc>
        <w:tc>
          <w:tcPr>
            <w:tcW w:w="744" w:type="pct"/>
          </w:tcPr>
          <w:p w14:paraId="0E7C251E" w14:textId="77777777" w:rsidR="007C257A" w:rsidRPr="00597732" w:rsidRDefault="007C257A" w:rsidP="00211BE5">
            <w:pPr>
              <w:pStyle w:val="TAC"/>
              <w:rPr>
                <w:snapToGrid w:val="0"/>
              </w:rPr>
            </w:pPr>
            <w:r w:rsidRPr="00597732">
              <w:rPr>
                <w:snapToGrid w:val="0"/>
              </w:rPr>
              <w:t>O</w:t>
            </w:r>
          </w:p>
        </w:tc>
      </w:tr>
      <w:tr w:rsidR="007C257A" w:rsidRPr="00597732" w14:paraId="6822F3E7" w14:textId="77777777" w:rsidTr="00211BE5">
        <w:trPr>
          <w:jc w:val="center"/>
        </w:trPr>
        <w:tc>
          <w:tcPr>
            <w:tcW w:w="2025" w:type="pct"/>
          </w:tcPr>
          <w:p w14:paraId="230E6354" w14:textId="77777777" w:rsidR="007C257A" w:rsidRPr="00597732" w:rsidRDefault="007C257A" w:rsidP="00211BE5">
            <w:pPr>
              <w:pStyle w:val="TAL"/>
            </w:pPr>
            <w:r w:rsidRPr="00597732">
              <w:t>dataRequested</w:t>
            </w:r>
          </w:p>
        </w:tc>
        <w:tc>
          <w:tcPr>
            <w:tcW w:w="2231" w:type="pct"/>
          </w:tcPr>
          <w:p w14:paraId="7A05573E" w14:textId="77777777" w:rsidR="007C257A" w:rsidRPr="00597732" w:rsidRDefault="007C257A" w:rsidP="00211BE5">
            <w:pPr>
              <w:pStyle w:val="TAL"/>
            </w:pPr>
            <w:r w:rsidRPr="00597732">
              <w:t>dataRequested</w:t>
            </w:r>
          </w:p>
        </w:tc>
        <w:tc>
          <w:tcPr>
            <w:tcW w:w="744" w:type="pct"/>
          </w:tcPr>
          <w:p w14:paraId="39F0DB89" w14:textId="77777777" w:rsidR="007C257A" w:rsidRPr="00597732" w:rsidRDefault="007C257A" w:rsidP="00211BE5">
            <w:pPr>
              <w:pStyle w:val="TAC"/>
              <w:rPr>
                <w:snapToGrid w:val="0"/>
              </w:rPr>
            </w:pPr>
            <w:r w:rsidRPr="00597732">
              <w:rPr>
                <w:snapToGrid w:val="0"/>
              </w:rPr>
              <w:t>O</w:t>
            </w:r>
          </w:p>
        </w:tc>
      </w:tr>
      <w:tr w:rsidR="007C257A" w:rsidRPr="00597732" w14:paraId="58CE864B" w14:textId="77777777" w:rsidTr="00211BE5">
        <w:trPr>
          <w:jc w:val="center"/>
        </w:trPr>
        <w:tc>
          <w:tcPr>
            <w:tcW w:w="2025" w:type="pct"/>
          </w:tcPr>
          <w:p w14:paraId="1FF3DCA8" w14:textId="77777777" w:rsidR="007C257A" w:rsidRPr="00597732" w:rsidRDefault="007C257A" w:rsidP="00211BE5">
            <w:pPr>
              <w:pStyle w:val="TAL"/>
            </w:pPr>
            <w:r w:rsidRPr="00597732">
              <w:t>baseMOInstance</w:t>
            </w:r>
          </w:p>
        </w:tc>
        <w:tc>
          <w:tcPr>
            <w:tcW w:w="2231" w:type="pct"/>
          </w:tcPr>
          <w:p w14:paraId="6964D68C" w14:textId="77777777" w:rsidR="007C257A" w:rsidRPr="00597732" w:rsidRDefault="007C257A" w:rsidP="00211BE5">
            <w:pPr>
              <w:pStyle w:val="TAL"/>
            </w:pPr>
            <w:r w:rsidRPr="00597732">
              <w:t>baseMOInstance</w:t>
            </w:r>
          </w:p>
        </w:tc>
        <w:tc>
          <w:tcPr>
            <w:tcW w:w="744" w:type="pct"/>
          </w:tcPr>
          <w:p w14:paraId="5C879791" w14:textId="77777777" w:rsidR="007C257A" w:rsidRPr="00597732" w:rsidRDefault="007C257A" w:rsidP="00211BE5">
            <w:pPr>
              <w:pStyle w:val="TAC"/>
              <w:rPr>
                <w:snapToGrid w:val="0"/>
              </w:rPr>
            </w:pPr>
            <w:r w:rsidRPr="00597732">
              <w:rPr>
                <w:snapToGrid w:val="0"/>
              </w:rPr>
              <w:t>O</w:t>
            </w:r>
          </w:p>
        </w:tc>
      </w:tr>
      <w:tr w:rsidR="007C257A" w:rsidRPr="00597732" w14:paraId="213B35A4" w14:textId="77777777" w:rsidTr="00211BE5">
        <w:trPr>
          <w:jc w:val="center"/>
        </w:trPr>
        <w:tc>
          <w:tcPr>
            <w:tcW w:w="2025" w:type="pct"/>
          </w:tcPr>
          <w:p w14:paraId="0602C550" w14:textId="77777777" w:rsidR="007C257A" w:rsidRPr="00597732" w:rsidRDefault="007C257A" w:rsidP="00211BE5">
            <w:pPr>
              <w:pStyle w:val="TAL"/>
            </w:pPr>
            <w:r>
              <w:t>scope</w:t>
            </w:r>
          </w:p>
        </w:tc>
        <w:tc>
          <w:tcPr>
            <w:tcW w:w="2231" w:type="pct"/>
          </w:tcPr>
          <w:p w14:paraId="33584E47" w14:textId="77777777" w:rsidR="007C257A" w:rsidRPr="00597732" w:rsidRDefault="007C257A" w:rsidP="00211BE5">
            <w:pPr>
              <w:pStyle w:val="TAL"/>
            </w:pPr>
            <w:r>
              <w:t>scope</w:t>
            </w:r>
          </w:p>
        </w:tc>
        <w:tc>
          <w:tcPr>
            <w:tcW w:w="744" w:type="pct"/>
          </w:tcPr>
          <w:p w14:paraId="5DBFC6D1" w14:textId="77777777" w:rsidR="007C257A" w:rsidRPr="00597732" w:rsidRDefault="007C257A" w:rsidP="00211BE5">
            <w:pPr>
              <w:pStyle w:val="TAC"/>
              <w:rPr>
                <w:snapToGrid w:val="0"/>
              </w:rPr>
            </w:pPr>
            <w:r w:rsidRPr="00597732">
              <w:rPr>
                <w:snapToGrid w:val="0"/>
              </w:rPr>
              <w:t>O</w:t>
            </w:r>
          </w:p>
        </w:tc>
      </w:tr>
      <w:tr w:rsidR="007C257A" w:rsidRPr="00597732" w14:paraId="252E08DA" w14:textId="77777777" w:rsidTr="00211BE5">
        <w:trPr>
          <w:jc w:val="center"/>
        </w:trPr>
        <w:tc>
          <w:tcPr>
            <w:tcW w:w="2025" w:type="pct"/>
          </w:tcPr>
          <w:p w14:paraId="778595C3" w14:textId="77777777" w:rsidR="007C257A" w:rsidRPr="00597732" w:rsidRDefault="007C257A" w:rsidP="00211BE5">
            <w:pPr>
              <w:pStyle w:val="TAL"/>
            </w:pPr>
            <w:r w:rsidRPr="00597732">
              <w:t xml:space="preserve">synchPoint </w:t>
            </w:r>
          </w:p>
        </w:tc>
        <w:tc>
          <w:tcPr>
            <w:tcW w:w="2231" w:type="pct"/>
          </w:tcPr>
          <w:p w14:paraId="5ACF5B17" w14:textId="77777777" w:rsidR="007C257A" w:rsidRPr="00597732" w:rsidRDefault="007C257A" w:rsidP="00211BE5">
            <w:pPr>
              <w:pStyle w:val="TAL"/>
            </w:pPr>
            <w:r w:rsidRPr="00597732">
              <w:t xml:space="preserve">synchPoint </w:t>
            </w:r>
          </w:p>
        </w:tc>
        <w:tc>
          <w:tcPr>
            <w:tcW w:w="744" w:type="pct"/>
          </w:tcPr>
          <w:p w14:paraId="5FE667EE" w14:textId="77777777" w:rsidR="007C257A" w:rsidRPr="00597732" w:rsidRDefault="007C257A" w:rsidP="00211BE5">
            <w:pPr>
              <w:pStyle w:val="TAC"/>
              <w:rPr>
                <w:snapToGrid w:val="0"/>
              </w:rPr>
            </w:pPr>
            <w:r w:rsidRPr="00597732">
              <w:rPr>
                <w:snapToGrid w:val="0"/>
              </w:rPr>
              <w:t>M</w:t>
            </w:r>
          </w:p>
        </w:tc>
      </w:tr>
      <w:tr w:rsidR="007C257A" w:rsidRPr="00597732" w14:paraId="12814822" w14:textId="77777777" w:rsidTr="00211BE5">
        <w:trPr>
          <w:jc w:val="center"/>
        </w:trPr>
        <w:tc>
          <w:tcPr>
            <w:tcW w:w="2025" w:type="pct"/>
          </w:tcPr>
          <w:p w14:paraId="7216628B" w14:textId="77777777" w:rsidR="007C257A" w:rsidRPr="00597732" w:rsidRDefault="007C257A" w:rsidP="00211BE5">
            <w:pPr>
              <w:pStyle w:val="TAL"/>
            </w:pPr>
            <w:r w:rsidRPr="00597732">
              <w:t>deltaLists</w:t>
            </w:r>
          </w:p>
        </w:tc>
        <w:tc>
          <w:tcPr>
            <w:tcW w:w="2231" w:type="pct"/>
          </w:tcPr>
          <w:p w14:paraId="5FCF560C" w14:textId="77777777" w:rsidR="007C257A" w:rsidRPr="00597732" w:rsidRDefault="007C257A" w:rsidP="00211BE5">
            <w:pPr>
              <w:pStyle w:val="TAL"/>
            </w:pPr>
            <w:r w:rsidRPr="00597732">
              <w:t>deltaLists</w:t>
            </w:r>
          </w:p>
        </w:tc>
        <w:tc>
          <w:tcPr>
            <w:tcW w:w="744" w:type="pct"/>
          </w:tcPr>
          <w:p w14:paraId="3024E566" w14:textId="77777777" w:rsidR="007C257A" w:rsidRPr="00597732" w:rsidRDefault="007C257A" w:rsidP="00211BE5">
            <w:pPr>
              <w:pStyle w:val="TAC"/>
              <w:rPr>
                <w:snapToGrid w:val="0"/>
              </w:rPr>
            </w:pPr>
            <w:r w:rsidRPr="00597732">
              <w:rPr>
                <w:snapToGrid w:val="0"/>
              </w:rPr>
              <w:t>CM</w:t>
            </w:r>
          </w:p>
        </w:tc>
      </w:tr>
      <w:tr w:rsidR="007C257A" w:rsidRPr="00597732" w14:paraId="1B26DABA" w14:textId="77777777" w:rsidTr="00211BE5">
        <w:trPr>
          <w:jc w:val="center"/>
        </w:trPr>
        <w:tc>
          <w:tcPr>
            <w:tcW w:w="2025" w:type="pct"/>
          </w:tcPr>
          <w:p w14:paraId="04B8FE2C" w14:textId="77777777" w:rsidR="007C257A" w:rsidRPr="00597732" w:rsidRDefault="007C257A" w:rsidP="00211BE5">
            <w:pPr>
              <w:pStyle w:val="TAL"/>
            </w:pPr>
            <w:r w:rsidRPr="00597732">
              <w:t>newSynchPoint</w:t>
            </w:r>
          </w:p>
        </w:tc>
        <w:tc>
          <w:tcPr>
            <w:tcW w:w="2231" w:type="pct"/>
          </w:tcPr>
          <w:p w14:paraId="47FB8BD7" w14:textId="77777777" w:rsidR="007C257A" w:rsidRPr="00597732" w:rsidRDefault="007C257A" w:rsidP="00211BE5">
            <w:pPr>
              <w:pStyle w:val="TAL"/>
            </w:pPr>
            <w:r w:rsidRPr="00597732">
              <w:t>newSynchPoint</w:t>
            </w:r>
          </w:p>
        </w:tc>
        <w:tc>
          <w:tcPr>
            <w:tcW w:w="744" w:type="pct"/>
          </w:tcPr>
          <w:p w14:paraId="1830973E" w14:textId="77777777" w:rsidR="007C257A" w:rsidRPr="00597732" w:rsidRDefault="007C257A" w:rsidP="00211BE5">
            <w:pPr>
              <w:pStyle w:val="TAC"/>
              <w:rPr>
                <w:snapToGrid w:val="0"/>
              </w:rPr>
            </w:pPr>
            <w:r w:rsidRPr="00597732">
              <w:rPr>
                <w:snapToGrid w:val="0"/>
              </w:rPr>
              <w:t>CM</w:t>
            </w:r>
          </w:p>
        </w:tc>
      </w:tr>
      <w:tr w:rsidR="007C257A" w:rsidRPr="00597732" w14:paraId="24CDD130" w14:textId="77777777" w:rsidTr="00211BE5">
        <w:trPr>
          <w:jc w:val="center"/>
        </w:trPr>
        <w:tc>
          <w:tcPr>
            <w:tcW w:w="2025" w:type="pct"/>
          </w:tcPr>
          <w:p w14:paraId="3CA1C3B3" w14:textId="77777777" w:rsidR="007C257A" w:rsidRPr="00597732" w:rsidRDefault="007C257A" w:rsidP="00211BE5">
            <w:pPr>
              <w:pStyle w:val="TAL"/>
            </w:pPr>
            <w:r>
              <w:rPr>
                <w:rFonts w:hint="eastAsia"/>
                <w:lang w:eastAsia="zh-CN"/>
              </w:rPr>
              <w:t>s</w:t>
            </w:r>
            <w:r w:rsidRPr="00597732">
              <w:t>tatus</w:t>
            </w:r>
          </w:p>
        </w:tc>
        <w:tc>
          <w:tcPr>
            <w:tcW w:w="2231" w:type="pct"/>
          </w:tcPr>
          <w:p w14:paraId="24DD715C" w14:textId="77777777" w:rsidR="007C257A" w:rsidRPr="00597732" w:rsidRDefault="007C257A" w:rsidP="00211BE5">
            <w:pPr>
              <w:pStyle w:val="TAL"/>
            </w:pPr>
            <w:r>
              <w:rPr>
                <w:rFonts w:hint="eastAsia"/>
                <w:lang w:eastAsia="zh-CN"/>
              </w:rPr>
              <w:t>s</w:t>
            </w:r>
            <w:r w:rsidRPr="00597732">
              <w:t>tatus</w:t>
            </w:r>
          </w:p>
        </w:tc>
        <w:tc>
          <w:tcPr>
            <w:tcW w:w="744" w:type="pct"/>
          </w:tcPr>
          <w:p w14:paraId="5E52AD43" w14:textId="77777777" w:rsidR="007C257A" w:rsidRPr="00597732" w:rsidRDefault="007C257A" w:rsidP="00211BE5">
            <w:pPr>
              <w:pStyle w:val="TAC"/>
              <w:rPr>
                <w:snapToGrid w:val="0"/>
              </w:rPr>
            </w:pPr>
            <w:r w:rsidRPr="00597732">
              <w:rPr>
                <w:snapToGrid w:val="0"/>
              </w:rPr>
              <w:t>M</w:t>
            </w:r>
          </w:p>
        </w:tc>
      </w:tr>
    </w:tbl>
    <w:p w14:paraId="06DEDCDB" w14:textId="77777777" w:rsidR="007C257A" w:rsidRPr="00597732" w:rsidRDefault="007C257A" w:rsidP="007C257A"/>
    <w:p w14:paraId="2ECB7CCD" w14:textId="77777777" w:rsidR="007C257A" w:rsidRPr="00597732" w:rsidRDefault="00FA7644" w:rsidP="007C257A">
      <w:pPr>
        <w:pStyle w:val="TH"/>
      </w:pPr>
      <w:r>
        <w:lastRenderedPageBreak/>
        <w:t>Table C.2</w:t>
      </w:r>
      <w:r w:rsidR="007C257A" w:rsidRPr="00597732">
        <w:t>.</w:t>
      </w:r>
      <w:r w:rsidR="007C257A">
        <w:rPr>
          <w:rFonts w:hint="eastAsia"/>
          <w:lang w:eastAsia="zh-CN"/>
        </w:rPr>
        <w:t>2.4</w:t>
      </w:r>
      <w:r w:rsidR="007C257A" w:rsidRPr="00597732">
        <w:t xml:space="preserve">: Mapping from IS </w:t>
      </w:r>
      <w:r w:rsidR="007C257A" w:rsidRPr="008062D7">
        <w:rPr>
          <w:rFonts w:ascii="Courier New" w:hAnsi="Courier New" w:cs="Courier New"/>
        </w:rPr>
        <w:t>triggerDeltaSynchOfAlarms</w:t>
      </w:r>
      <w:r w:rsidR="007C257A" w:rsidRPr="00597732">
        <w:t xml:space="preserve"> parameters to SS equivalents</w:t>
      </w:r>
    </w:p>
    <w:tbl>
      <w:tblPr>
        <w:tblW w:w="262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147"/>
        <w:gridCol w:w="2151"/>
        <w:gridCol w:w="787"/>
      </w:tblGrid>
      <w:tr w:rsidR="007C257A" w:rsidRPr="00597732" w14:paraId="3D2A4AFA" w14:textId="77777777" w:rsidTr="00211BE5">
        <w:trPr>
          <w:jc w:val="center"/>
        </w:trPr>
        <w:tc>
          <w:tcPr>
            <w:tcW w:w="2111" w:type="pct"/>
            <w:shd w:val="pct15" w:color="auto" w:fill="FFFFFF"/>
          </w:tcPr>
          <w:p w14:paraId="4F7F83A3" w14:textId="77777777" w:rsidR="007C257A" w:rsidRPr="00597732" w:rsidRDefault="007C257A" w:rsidP="00211BE5">
            <w:pPr>
              <w:pStyle w:val="TAH"/>
            </w:pPr>
            <w:r w:rsidRPr="00597732">
              <w:t>IS Operation parameter</w:t>
            </w:r>
          </w:p>
        </w:tc>
        <w:tc>
          <w:tcPr>
            <w:tcW w:w="2115" w:type="pct"/>
            <w:shd w:val="pct15" w:color="auto" w:fill="FFFFFF"/>
          </w:tcPr>
          <w:p w14:paraId="69E9E2C6" w14:textId="77777777" w:rsidR="007C257A" w:rsidRPr="00597732" w:rsidRDefault="007C257A" w:rsidP="00211BE5">
            <w:pPr>
              <w:pStyle w:val="TAH"/>
            </w:pPr>
            <w:r w:rsidRPr="00597732">
              <w:t>SS Method parameter</w:t>
            </w:r>
          </w:p>
        </w:tc>
        <w:tc>
          <w:tcPr>
            <w:tcW w:w="774" w:type="pct"/>
            <w:shd w:val="pct15" w:color="auto" w:fill="FFFFFF"/>
          </w:tcPr>
          <w:p w14:paraId="4CADA89C" w14:textId="77777777" w:rsidR="007C257A" w:rsidRPr="00597732" w:rsidRDefault="007C257A" w:rsidP="00211BE5">
            <w:pPr>
              <w:pStyle w:val="TAH"/>
            </w:pPr>
            <w:r w:rsidRPr="00597732">
              <w:t>Qualifier</w:t>
            </w:r>
          </w:p>
        </w:tc>
      </w:tr>
      <w:tr w:rsidR="007C257A" w:rsidRPr="00597732" w14:paraId="5776616B" w14:textId="77777777" w:rsidTr="00211BE5">
        <w:trPr>
          <w:jc w:val="center"/>
        </w:trPr>
        <w:tc>
          <w:tcPr>
            <w:tcW w:w="2111" w:type="pct"/>
          </w:tcPr>
          <w:p w14:paraId="1A8B3EA7" w14:textId="77777777" w:rsidR="007C257A" w:rsidRPr="00597732" w:rsidRDefault="007C257A" w:rsidP="00211BE5">
            <w:pPr>
              <w:pStyle w:val="TAL"/>
            </w:pPr>
            <w:r w:rsidRPr="00597732">
              <w:t>managerReference</w:t>
            </w:r>
          </w:p>
        </w:tc>
        <w:tc>
          <w:tcPr>
            <w:tcW w:w="2115" w:type="pct"/>
          </w:tcPr>
          <w:p w14:paraId="6AEF3A5F" w14:textId="77777777" w:rsidR="007C257A" w:rsidRPr="00597732" w:rsidRDefault="007C257A" w:rsidP="00211BE5">
            <w:pPr>
              <w:pStyle w:val="TAL"/>
            </w:pPr>
            <w:r w:rsidRPr="00597732">
              <w:t>managerReference</w:t>
            </w:r>
          </w:p>
        </w:tc>
        <w:tc>
          <w:tcPr>
            <w:tcW w:w="774" w:type="pct"/>
          </w:tcPr>
          <w:p w14:paraId="769F4711" w14:textId="77777777" w:rsidR="007C257A" w:rsidRPr="00597732" w:rsidRDefault="007C257A" w:rsidP="00211BE5">
            <w:pPr>
              <w:pStyle w:val="TAC"/>
              <w:rPr>
                <w:snapToGrid w:val="0"/>
              </w:rPr>
            </w:pPr>
            <w:r w:rsidRPr="00597732">
              <w:rPr>
                <w:snapToGrid w:val="0"/>
              </w:rPr>
              <w:t>M</w:t>
            </w:r>
          </w:p>
        </w:tc>
      </w:tr>
      <w:tr w:rsidR="007C257A" w:rsidRPr="00597732" w14:paraId="5536B789" w14:textId="77777777" w:rsidTr="00211BE5">
        <w:trPr>
          <w:jc w:val="center"/>
        </w:trPr>
        <w:tc>
          <w:tcPr>
            <w:tcW w:w="2111" w:type="pct"/>
          </w:tcPr>
          <w:p w14:paraId="738424A7" w14:textId="77777777" w:rsidR="007C257A" w:rsidRPr="00597732" w:rsidRDefault="007C257A" w:rsidP="00211BE5">
            <w:pPr>
              <w:pStyle w:val="TAL"/>
            </w:pPr>
            <w:r w:rsidRPr="00597732">
              <w:t>dataRequested</w:t>
            </w:r>
          </w:p>
        </w:tc>
        <w:tc>
          <w:tcPr>
            <w:tcW w:w="2115" w:type="pct"/>
          </w:tcPr>
          <w:p w14:paraId="2F7F1241" w14:textId="77777777" w:rsidR="007C257A" w:rsidRPr="00597732" w:rsidRDefault="007C257A" w:rsidP="00211BE5">
            <w:pPr>
              <w:pStyle w:val="TAL"/>
            </w:pPr>
            <w:r w:rsidRPr="00597732">
              <w:t>dataRequested</w:t>
            </w:r>
          </w:p>
        </w:tc>
        <w:tc>
          <w:tcPr>
            <w:tcW w:w="774" w:type="pct"/>
          </w:tcPr>
          <w:p w14:paraId="38EC1D8F" w14:textId="77777777" w:rsidR="007C257A" w:rsidRPr="00597732" w:rsidRDefault="007C257A" w:rsidP="00211BE5">
            <w:pPr>
              <w:pStyle w:val="TAC"/>
              <w:rPr>
                <w:snapToGrid w:val="0"/>
              </w:rPr>
            </w:pPr>
            <w:r>
              <w:rPr>
                <w:snapToGrid w:val="0"/>
              </w:rPr>
              <w:t>M</w:t>
            </w:r>
          </w:p>
        </w:tc>
      </w:tr>
      <w:tr w:rsidR="007C257A" w:rsidRPr="00597732" w14:paraId="749A8642" w14:textId="77777777" w:rsidTr="00211BE5">
        <w:trPr>
          <w:jc w:val="center"/>
        </w:trPr>
        <w:tc>
          <w:tcPr>
            <w:tcW w:w="2111" w:type="pct"/>
          </w:tcPr>
          <w:p w14:paraId="2F2BF2A4" w14:textId="77777777" w:rsidR="007C257A" w:rsidRPr="00597732" w:rsidRDefault="007C257A" w:rsidP="00211BE5">
            <w:pPr>
              <w:pStyle w:val="TAL"/>
            </w:pPr>
            <w:r w:rsidRPr="00597732">
              <w:t>baseMOInstance</w:t>
            </w:r>
          </w:p>
        </w:tc>
        <w:tc>
          <w:tcPr>
            <w:tcW w:w="2115" w:type="pct"/>
          </w:tcPr>
          <w:p w14:paraId="44083852" w14:textId="77777777" w:rsidR="007C257A" w:rsidRPr="00597732" w:rsidRDefault="007C257A" w:rsidP="00211BE5">
            <w:pPr>
              <w:pStyle w:val="TAL"/>
            </w:pPr>
            <w:r w:rsidRPr="00597732">
              <w:t>baseMOInstance</w:t>
            </w:r>
          </w:p>
        </w:tc>
        <w:tc>
          <w:tcPr>
            <w:tcW w:w="774" w:type="pct"/>
          </w:tcPr>
          <w:p w14:paraId="0A658B37" w14:textId="77777777" w:rsidR="007C257A" w:rsidRPr="00597732" w:rsidRDefault="007C257A" w:rsidP="00211BE5">
            <w:pPr>
              <w:pStyle w:val="TAC"/>
              <w:rPr>
                <w:snapToGrid w:val="0"/>
              </w:rPr>
            </w:pPr>
            <w:r w:rsidRPr="00597732">
              <w:rPr>
                <w:snapToGrid w:val="0"/>
              </w:rPr>
              <w:t>O</w:t>
            </w:r>
          </w:p>
        </w:tc>
      </w:tr>
      <w:tr w:rsidR="007C257A" w:rsidRPr="00597732" w14:paraId="2DE46B7D" w14:textId="77777777" w:rsidTr="00211BE5">
        <w:trPr>
          <w:jc w:val="center"/>
        </w:trPr>
        <w:tc>
          <w:tcPr>
            <w:tcW w:w="2111" w:type="pct"/>
          </w:tcPr>
          <w:p w14:paraId="671D848A" w14:textId="77777777" w:rsidR="007C257A" w:rsidRPr="00597732" w:rsidRDefault="007C257A" w:rsidP="00211BE5">
            <w:pPr>
              <w:pStyle w:val="TAL"/>
            </w:pPr>
            <w:r>
              <w:t>scope</w:t>
            </w:r>
          </w:p>
        </w:tc>
        <w:tc>
          <w:tcPr>
            <w:tcW w:w="2115" w:type="pct"/>
          </w:tcPr>
          <w:p w14:paraId="727297FE" w14:textId="77777777" w:rsidR="007C257A" w:rsidRPr="00597732" w:rsidRDefault="007C257A" w:rsidP="00211BE5">
            <w:pPr>
              <w:pStyle w:val="TAL"/>
            </w:pPr>
            <w:r>
              <w:t>scope</w:t>
            </w:r>
          </w:p>
        </w:tc>
        <w:tc>
          <w:tcPr>
            <w:tcW w:w="774" w:type="pct"/>
          </w:tcPr>
          <w:p w14:paraId="313DE0C3" w14:textId="77777777" w:rsidR="007C257A" w:rsidRPr="00597732" w:rsidRDefault="007C257A" w:rsidP="00211BE5">
            <w:pPr>
              <w:pStyle w:val="TAC"/>
              <w:rPr>
                <w:snapToGrid w:val="0"/>
              </w:rPr>
            </w:pPr>
            <w:r w:rsidRPr="00597732">
              <w:rPr>
                <w:snapToGrid w:val="0"/>
              </w:rPr>
              <w:t>O</w:t>
            </w:r>
          </w:p>
        </w:tc>
      </w:tr>
      <w:tr w:rsidR="007C257A" w:rsidRPr="00597732" w14:paraId="02692D55" w14:textId="77777777" w:rsidTr="00211BE5">
        <w:trPr>
          <w:jc w:val="center"/>
        </w:trPr>
        <w:tc>
          <w:tcPr>
            <w:tcW w:w="2111" w:type="pct"/>
          </w:tcPr>
          <w:p w14:paraId="2EFC5B4D" w14:textId="77777777" w:rsidR="007C257A" w:rsidRPr="00597732" w:rsidRDefault="007C257A" w:rsidP="00211BE5">
            <w:pPr>
              <w:pStyle w:val="TAL"/>
            </w:pPr>
            <w:r w:rsidRPr="00597732">
              <w:t xml:space="preserve">synchPoint </w:t>
            </w:r>
          </w:p>
        </w:tc>
        <w:tc>
          <w:tcPr>
            <w:tcW w:w="2115" w:type="pct"/>
          </w:tcPr>
          <w:p w14:paraId="224757FD" w14:textId="77777777" w:rsidR="007C257A" w:rsidRPr="00597732" w:rsidRDefault="007C257A" w:rsidP="00211BE5">
            <w:pPr>
              <w:pStyle w:val="TAL"/>
            </w:pPr>
            <w:r w:rsidRPr="00597732">
              <w:t xml:space="preserve">synchPoint </w:t>
            </w:r>
          </w:p>
        </w:tc>
        <w:tc>
          <w:tcPr>
            <w:tcW w:w="774" w:type="pct"/>
          </w:tcPr>
          <w:p w14:paraId="26075589" w14:textId="77777777" w:rsidR="007C257A" w:rsidRPr="00597732" w:rsidRDefault="007C257A" w:rsidP="00211BE5">
            <w:pPr>
              <w:pStyle w:val="TAC"/>
              <w:rPr>
                <w:snapToGrid w:val="0"/>
              </w:rPr>
            </w:pPr>
            <w:r w:rsidRPr="00597732">
              <w:rPr>
                <w:snapToGrid w:val="0"/>
              </w:rPr>
              <w:t>M</w:t>
            </w:r>
          </w:p>
        </w:tc>
      </w:tr>
      <w:tr w:rsidR="007C257A" w:rsidRPr="00597732" w14:paraId="5C93FF8F" w14:textId="77777777" w:rsidTr="00211BE5">
        <w:trPr>
          <w:jc w:val="center"/>
        </w:trPr>
        <w:tc>
          <w:tcPr>
            <w:tcW w:w="2111" w:type="pct"/>
          </w:tcPr>
          <w:p w14:paraId="17FCD113" w14:textId="77777777" w:rsidR="007C257A" w:rsidRPr="00597732" w:rsidRDefault="007C257A" w:rsidP="00211BE5">
            <w:pPr>
              <w:pStyle w:val="TAL"/>
            </w:pPr>
            <w:r w:rsidRPr="00597732">
              <w:t>deltaLists</w:t>
            </w:r>
          </w:p>
        </w:tc>
        <w:tc>
          <w:tcPr>
            <w:tcW w:w="2115" w:type="pct"/>
          </w:tcPr>
          <w:p w14:paraId="58ED8C69" w14:textId="77777777" w:rsidR="007C257A" w:rsidRPr="00597732" w:rsidRDefault="007C257A" w:rsidP="00211BE5">
            <w:pPr>
              <w:pStyle w:val="TAL"/>
            </w:pPr>
            <w:r w:rsidRPr="00597732">
              <w:t>deltaLists</w:t>
            </w:r>
          </w:p>
        </w:tc>
        <w:tc>
          <w:tcPr>
            <w:tcW w:w="774" w:type="pct"/>
          </w:tcPr>
          <w:p w14:paraId="2C308611" w14:textId="77777777" w:rsidR="007C257A" w:rsidRPr="00597732" w:rsidRDefault="007C257A" w:rsidP="00211BE5">
            <w:pPr>
              <w:pStyle w:val="TAC"/>
              <w:rPr>
                <w:snapToGrid w:val="0"/>
              </w:rPr>
            </w:pPr>
            <w:r w:rsidRPr="00597732">
              <w:rPr>
                <w:snapToGrid w:val="0"/>
              </w:rPr>
              <w:t>CM</w:t>
            </w:r>
          </w:p>
        </w:tc>
      </w:tr>
      <w:tr w:rsidR="007C257A" w:rsidRPr="00597732" w14:paraId="1A40963B" w14:textId="77777777" w:rsidTr="00211BE5">
        <w:trPr>
          <w:jc w:val="center"/>
        </w:trPr>
        <w:tc>
          <w:tcPr>
            <w:tcW w:w="2111" w:type="pct"/>
          </w:tcPr>
          <w:p w14:paraId="34BFF26F" w14:textId="77777777" w:rsidR="007C257A" w:rsidRPr="00597732" w:rsidRDefault="007C257A" w:rsidP="00211BE5">
            <w:pPr>
              <w:pStyle w:val="TAL"/>
            </w:pPr>
            <w:r w:rsidRPr="00597732">
              <w:t>newSynchPoint</w:t>
            </w:r>
          </w:p>
        </w:tc>
        <w:tc>
          <w:tcPr>
            <w:tcW w:w="2115" w:type="pct"/>
          </w:tcPr>
          <w:p w14:paraId="42C44BDD" w14:textId="77777777" w:rsidR="007C257A" w:rsidRPr="00597732" w:rsidRDefault="007C257A" w:rsidP="00211BE5">
            <w:pPr>
              <w:pStyle w:val="TAL"/>
            </w:pPr>
            <w:r w:rsidRPr="00597732">
              <w:t>newSynchPoint</w:t>
            </w:r>
          </w:p>
        </w:tc>
        <w:tc>
          <w:tcPr>
            <w:tcW w:w="774" w:type="pct"/>
          </w:tcPr>
          <w:p w14:paraId="7F9F3852" w14:textId="77777777" w:rsidR="007C257A" w:rsidRPr="00597732" w:rsidRDefault="007C257A" w:rsidP="00211BE5">
            <w:pPr>
              <w:pStyle w:val="TAC"/>
              <w:rPr>
                <w:snapToGrid w:val="0"/>
              </w:rPr>
            </w:pPr>
            <w:r w:rsidRPr="00597732">
              <w:rPr>
                <w:snapToGrid w:val="0"/>
              </w:rPr>
              <w:t>CM</w:t>
            </w:r>
          </w:p>
        </w:tc>
      </w:tr>
      <w:tr w:rsidR="007C257A" w:rsidRPr="00597732" w14:paraId="14FA4C8B" w14:textId="77777777" w:rsidTr="00211BE5">
        <w:trPr>
          <w:jc w:val="center"/>
        </w:trPr>
        <w:tc>
          <w:tcPr>
            <w:tcW w:w="2111" w:type="pct"/>
          </w:tcPr>
          <w:p w14:paraId="3AD01366" w14:textId="77777777" w:rsidR="007C257A" w:rsidRPr="00597732" w:rsidRDefault="007C257A" w:rsidP="00211BE5">
            <w:pPr>
              <w:pStyle w:val="TAL"/>
            </w:pPr>
            <w:r w:rsidRPr="00597732">
              <w:t>status</w:t>
            </w:r>
          </w:p>
        </w:tc>
        <w:tc>
          <w:tcPr>
            <w:tcW w:w="2115" w:type="pct"/>
          </w:tcPr>
          <w:p w14:paraId="5B851236" w14:textId="77777777" w:rsidR="007C257A" w:rsidRPr="00597732" w:rsidRDefault="007C257A" w:rsidP="00211BE5">
            <w:pPr>
              <w:pStyle w:val="TAL"/>
            </w:pPr>
            <w:r w:rsidRPr="00597732">
              <w:t>status</w:t>
            </w:r>
          </w:p>
        </w:tc>
        <w:tc>
          <w:tcPr>
            <w:tcW w:w="774" w:type="pct"/>
          </w:tcPr>
          <w:p w14:paraId="1B187983" w14:textId="77777777" w:rsidR="007C257A" w:rsidRPr="00597732" w:rsidRDefault="007C257A" w:rsidP="00211BE5">
            <w:pPr>
              <w:pStyle w:val="TAC"/>
              <w:rPr>
                <w:snapToGrid w:val="0"/>
              </w:rPr>
            </w:pPr>
            <w:r w:rsidRPr="00597732">
              <w:rPr>
                <w:snapToGrid w:val="0"/>
              </w:rPr>
              <w:t>M</w:t>
            </w:r>
          </w:p>
        </w:tc>
      </w:tr>
    </w:tbl>
    <w:p w14:paraId="61571B94" w14:textId="77777777" w:rsidR="008062D7" w:rsidRPr="00597732" w:rsidRDefault="008062D7" w:rsidP="008062D7"/>
    <w:p w14:paraId="65C9E79D" w14:textId="77777777" w:rsidR="0059757A" w:rsidRPr="00597732" w:rsidRDefault="00FA7644" w:rsidP="00C96D4E">
      <w:pPr>
        <w:pStyle w:val="Heading2"/>
        <w:rPr>
          <w:lang w:eastAsia="zh-CN"/>
        </w:rPr>
      </w:pPr>
      <w:bookmarkStart w:id="60" w:name="_Toc335992015"/>
      <w:r>
        <w:rPr>
          <w:lang w:eastAsia="zh-CN"/>
        </w:rPr>
        <w:t>C.2</w:t>
      </w:r>
      <w:r w:rsidR="0059757A" w:rsidRPr="00597732">
        <w:rPr>
          <w:lang w:eastAsia="zh-CN"/>
        </w:rPr>
        <w:t>.</w:t>
      </w:r>
      <w:r w:rsidR="0059757A">
        <w:rPr>
          <w:lang w:eastAsia="zh-CN"/>
        </w:rPr>
        <w:t>3</w:t>
      </w:r>
      <w:r w:rsidR="0059757A" w:rsidRPr="00597732">
        <w:rPr>
          <w:lang w:eastAsia="zh-CN"/>
        </w:rPr>
        <w:tab/>
        <w:t>Notification parameter mapping</w:t>
      </w:r>
      <w:bookmarkEnd w:id="60"/>
    </w:p>
    <w:p w14:paraId="0DC74CA0" w14:textId="77777777" w:rsidR="0059757A" w:rsidRDefault="0059757A" w:rsidP="0059757A">
      <w:pPr>
        <w:keepNext/>
      </w:pPr>
      <w:r w:rsidRPr="00AF7EBF">
        <w:t xml:space="preserve">The </w:t>
      </w:r>
      <w:r w:rsidR="00311A65" w:rsidRPr="004A220D">
        <w:rPr>
          <w:lang w:eastAsia="zh-CN"/>
        </w:rPr>
        <w:t>Delta Synchronisation</w:t>
      </w:r>
      <w:r w:rsidRPr="00AF7EBF">
        <w:t xml:space="preserve"> IRP </w:t>
      </w:r>
      <w:r w:rsidR="00AF7EBF" w:rsidRPr="00AF7EBF">
        <w:t xml:space="preserve">Notifications are defined in </w:t>
      </w:r>
      <w:r w:rsidR="00FA7644">
        <w:t>Annex B</w:t>
      </w:r>
      <w:r w:rsidRPr="00AF7EBF">
        <w:t>.</w:t>
      </w:r>
    </w:p>
    <w:p w14:paraId="31D360C1" w14:textId="77777777" w:rsidR="00FA7644" w:rsidRDefault="00FA7644" w:rsidP="00C96D4E">
      <w:pPr>
        <w:pStyle w:val="Heading1"/>
      </w:pPr>
      <w:bookmarkStart w:id="61" w:name="_Toc335992016"/>
      <w:r>
        <w:t>C.3</w:t>
      </w:r>
      <w:r w:rsidRPr="007F10CC">
        <w:tab/>
      </w:r>
      <w:r w:rsidRPr="007C0A5F">
        <w:t>Solution Set definitions</w:t>
      </w:r>
      <w:bookmarkEnd w:id="61"/>
    </w:p>
    <w:p w14:paraId="1533A2A9" w14:textId="77777777" w:rsidR="00FA7644" w:rsidRPr="007F10CC" w:rsidRDefault="00FA7644" w:rsidP="00C96D4E">
      <w:pPr>
        <w:pStyle w:val="Heading2"/>
        <w:rPr>
          <w:lang w:eastAsia="zh-CN"/>
        </w:rPr>
      </w:pPr>
      <w:bookmarkStart w:id="62" w:name="_Toc335992017"/>
      <w:r>
        <w:rPr>
          <w:lang w:eastAsia="zh-CN"/>
        </w:rPr>
        <w:t>C.3.1</w:t>
      </w:r>
      <w:r w:rsidRPr="007F10CC">
        <w:rPr>
          <w:lang w:eastAsia="zh-CN"/>
        </w:rPr>
        <w:tab/>
      </w:r>
      <w:r>
        <w:rPr>
          <w:lang w:eastAsia="zh-CN"/>
        </w:rPr>
        <w:t>WSDL definition structure</w:t>
      </w:r>
      <w:bookmarkEnd w:id="62"/>
    </w:p>
    <w:p w14:paraId="78F3D900" w14:textId="77777777" w:rsidR="00FA7644" w:rsidRDefault="00FA7644" w:rsidP="00FA7644">
      <w:r>
        <w:t xml:space="preserve">Clause C.3.2 provides a graphical representation of the </w:t>
      </w:r>
      <w:r w:rsidRPr="00DE7250">
        <w:t>Partial Suspension of Itf-N</w:t>
      </w:r>
      <w:r>
        <w:t xml:space="preserve"> IRP service.</w:t>
      </w:r>
    </w:p>
    <w:p w14:paraId="3DD8CA43" w14:textId="77777777" w:rsidR="00FA7644" w:rsidRDefault="00FA7644" w:rsidP="00FA7644">
      <w:r>
        <w:t xml:space="preserve">Clause C.3.3 defines the services which are supported the </w:t>
      </w:r>
      <w:r w:rsidRPr="00DE7250">
        <w:t>Partial Suspension of Itf-N</w:t>
      </w:r>
      <w:r>
        <w:t xml:space="preserve"> IRP agent.</w:t>
      </w:r>
    </w:p>
    <w:p w14:paraId="40D45085" w14:textId="77777777" w:rsidR="00FA7644" w:rsidRPr="007F10CC" w:rsidRDefault="00FA7644" w:rsidP="00C96D4E">
      <w:pPr>
        <w:pStyle w:val="Heading2"/>
        <w:rPr>
          <w:lang w:eastAsia="zh-CN"/>
        </w:rPr>
      </w:pPr>
      <w:bookmarkStart w:id="63" w:name="_Toc335992018"/>
      <w:r>
        <w:rPr>
          <w:lang w:eastAsia="zh-CN"/>
        </w:rPr>
        <w:t>C.3.2</w:t>
      </w:r>
      <w:r w:rsidRPr="007F10CC">
        <w:rPr>
          <w:lang w:eastAsia="zh-CN"/>
        </w:rPr>
        <w:tab/>
      </w:r>
      <w:r>
        <w:rPr>
          <w:lang w:eastAsia="zh-CN"/>
        </w:rPr>
        <w:t>Graphical Representation</w:t>
      </w:r>
      <w:bookmarkEnd w:id="63"/>
    </w:p>
    <w:p w14:paraId="2C21D28A" w14:textId="77777777" w:rsidR="004E0332" w:rsidRDefault="00FA7644" w:rsidP="00FA7644">
      <w:pPr>
        <w:rPr>
          <w:lang w:val="en-US" w:eastAsia="zh-CN"/>
        </w:rPr>
      </w:pPr>
      <w:r>
        <w:rPr>
          <w:rFonts w:hint="eastAsia"/>
          <w:lang w:val="en-US" w:eastAsia="zh-CN"/>
        </w:rPr>
        <w:t xml:space="preserve">The WSDL structure is </w:t>
      </w:r>
      <w:r>
        <w:rPr>
          <w:lang w:val="en-US" w:eastAsia="zh-CN"/>
        </w:rPr>
        <w:t>depicted in</w:t>
      </w:r>
      <w:r>
        <w:rPr>
          <w:rFonts w:hint="eastAsia"/>
          <w:lang w:val="en-US" w:eastAsia="zh-CN"/>
        </w:rPr>
        <w:t xml:space="preserve"> Figure </w:t>
      </w:r>
      <w:r>
        <w:rPr>
          <w:lang w:val="en-US" w:eastAsia="zh-CN"/>
        </w:rPr>
        <w:t>C.3.2 below, depicting port type, binding and service. The port type contains port type operations, which again contains input, output and fault messages. The binding contains binding operations, which have the same name as the port type operations. The binding connects to a port inside the service.</w:t>
      </w:r>
    </w:p>
    <w:bookmarkStart w:id="64" w:name="_MON_1321105217"/>
    <w:bookmarkStart w:id="65" w:name="_MON_1321105234"/>
    <w:bookmarkStart w:id="66" w:name="_MON_1321105243"/>
    <w:bookmarkStart w:id="67" w:name="_MON_1321105519"/>
    <w:bookmarkStart w:id="68" w:name="_MON_1321105566"/>
    <w:bookmarkStart w:id="69" w:name="_MON_1321164138"/>
    <w:bookmarkStart w:id="70" w:name="_MON_1321165435"/>
    <w:bookmarkStart w:id="71" w:name="_MON_1321165441"/>
    <w:bookmarkStart w:id="72" w:name="_MON_1321165673"/>
    <w:bookmarkStart w:id="73" w:name="_MON_1321165787"/>
    <w:bookmarkStart w:id="74" w:name="_MON_1321165834"/>
    <w:bookmarkStart w:id="75" w:name="_MON_1321272048"/>
    <w:bookmarkStart w:id="76" w:name="_MON_1321273187"/>
    <w:bookmarkStart w:id="77" w:name="_MON_1321273251"/>
    <w:bookmarkStart w:id="78" w:name="_MON_1321273257"/>
    <w:bookmarkStart w:id="79" w:name="_MON_1321425923"/>
    <w:bookmarkStart w:id="80" w:name="_MON_1321425948"/>
    <w:bookmarkStart w:id="81" w:name="_MON_1321425968"/>
    <w:bookmarkStart w:id="82" w:name="_MON_1321426223"/>
    <w:bookmarkStart w:id="83" w:name="_MON_1321426229"/>
    <w:bookmarkStart w:id="84" w:name="_MON_1321426320"/>
    <w:bookmarkStart w:id="85" w:name="_MON_1321426323"/>
    <w:bookmarkStart w:id="86" w:name="_MON_1322485312"/>
    <w:bookmarkStart w:id="87" w:name="_MON_1322485729"/>
    <w:bookmarkStart w:id="88" w:name="_MON_1322485736"/>
    <w:bookmarkStart w:id="89" w:name="_MON_1322486133"/>
    <w:bookmarkStart w:id="90" w:name="_MON_1322486141"/>
    <w:bookmarkStart w:id="91" w:name="_MON_1322892783"/>
    <w:bookmarkStart w:id="92" w:name="_MON_1322892948"/>
    <w:bookmarkStart w:id="93" w:name="_MON_1322892951"/>
    <w:bookmarkStart w:id="94" w:name="_MON_1322903574"/>
    <w:bookmarkStart w:id="95" w:name="_MON_1324123338"/>
    <w:bookmarkStart w:id="96" w:name="_MON_1326530388"/>
    <w:bookmarkStart w:id="97" w:name="_MON_1327477724"/>
    <w:bookmarkStart w:id="98" w:name="_MON_1327478377"/>
    <w:bookmarkStart w:id="99" w:name="_MON_1327478381"/>
    <w:bookmarkStart w:id="100" w:name="_MON_1327478407"/>
    <w:bookmarkStart w:id="101" w:name="_MON_1327478417"/>
    <w:bookmarkStart w:id="102" w:name="_MON_1343075375"/>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Start w:id="103" w:name="_MON_1321104959"/>
    <w:bookmarkEnd w:id="103"/>
    <w:p w14:paraId="2896B1E7" w14:textId="77777777" w:rsidR="00FA7644" w:rsidRDefault="00FA7644" w:rsidP="00C96D4E">
      <w:pPr>
        <w:pStyle w:val="TH"/>
      </w:pPr>
      <w:r>
        <w:object w:dxaOrig="8810" w:dyaOrig="5136" w14:anchorId="135F85DE">
          <v:shape id="_x0000_i1031" type="#_x0000_t75" style="width:440.5pt;height:257pt" o:ole="">
            <v:imagedata r:id="rId20" o:title=""/>
          </v:shape>
          <o:OLEObject Type="Embed" ProgID="Word.Picture.8" ShapeID="_x0000_i1031" DrawAspect="Content" ObjectID="_1822208450" r:id="rId21"/>
        </w:object>
      </w:r>
    </w:p>
    <w:p w14:paraId="3833C67B" w14:textId="77777777" w:rsidR="00D47352" w:rsidRDefault="00FA7644" w:rsidP="00D47352">
      <w:pPr>
        <w:pStyle w:val="TF"/>
        <w:rPr>
          <w:lang w:eastAsia="zh-CN"/>
        </w:rPr>
      </w:pPr>
      <w:r w:rsidRPr="00F00E55">
        <w:t>Figu</w:t>
      </w:r>
      <w:r>
        <w:t>re C.3.2</w:t>
      </w:r>
      <w:r w:rsidRPr="00F00E55">
        <w:rPr>
          <w:lang w:eastAsia="zh-CN"/>
        </w:rPr>
        <w:t>:</w:t>
      </w:r>
      <w:r w:rsidRPr="00F00E55">
        <w:t xml:space="preserve">  </w:t>
      </w:r>
      <w:r w:rsidRPr="004A220D">
        <w:rPr>
          <w:lang w:eastAsia="zh-CN"/>
        </w:rPr>
        <w:t>Delta Synchronisation</w:t>
      </w:r>
      <w:r w:rsidRPr="00F00E55">
        <w:rPr>
          <w:rFonts w:hint="eastAsia"/>
          <w:lang w:eastAsia="zh-CN"/>
        </w:rPr>
        <w:t xml:space="preserve"> IRP SOAP Solution Set WSDL structure</w:t>
      </w:r>
    </w:p>
    <w:p w14:paraId="3552352D" w14:textId="77777777" w:rsidR="00746CF7" w:rsidRPr="00FA7644" w:rsidRDefault="00D47352" w:rsidP="00C96D4E">
      <w:pPr>
        <w:pStyle w:val="Heading2"/>
        <w:rPr>
          <w:lang w:eastAsia="zh-CN"/>
        </w:rPr>
      </w:pPr>
      <w:r>
        <w:rPr>
          <w:lang w:eastAsia="zh-CN"/>
        </w:rPr>
        <w:br w:type="page"/>
      </w:r>
      <w:bookmarkStart w:id="104" w:name="_Toc335992019"/>
      <w:r w:rsidR="00FA7644">
        <w:rPr>
          <w:lang w:eastAsia="zh-CN"/>
        </w:rPr>
        <w:lastRenderedPageBreak/>
        <w:t>C.3.3</w:t>
      </w:r>
      <w:r w:rsidR="00FA7644">
        <w:rPr>
          <w:lang w:eastAsia="zh-CN"/>
        </w:rPr>
        <w:tab/>
      </w:r>
      <w:r w:rsidR="00FA7644">
        <w:rPr>
          <w:rFonts w:hint="eastAsia"/>
          <w:lang w:eastAsia="zh-CN"/>
        </w:rPr>
        <w:t>WS</w:t>
      </w:r>
      <w:r w:rsidR="00FA7644">
        <w:rPr>
          <w:lang w:eastAsia="zh-CN"/>
        </w:rPr>
        <w:t>DL specification</w:t>
      </w:r>
      <w:r w:rsidR="001B2A52">
        <w:rPr>
          <w:lang w:eastAsia="zh-CN"/>
        </w:rPr>
        <w:t xml:space="preserve"> “</w:t>
      </w:r>
      <w:r w:rsidR="001B2A52" w:rsidRPr="001B2A52">
        <w:rPr>
          <w:sz w:val="28"/>
          <w:lang w:eastAsia="zh-CN"/>
        </w:rPr>
        <w:t>DeltaSynchIRPSystem</w:t>
      </w:r>
      <w:r w:rsidR="001B2A52">
        <w:rPr>
          <w:lang w:eastAsia="zh-CN"/>
        </w:rPr>
        <w:t>.wsdl”</w:t>
      </w:r>
      <w:bookmarkEnd w:id="104"/>
    </w:p>
    <w:p w14:paraId="2DCEC6AE" w14:textId="77777777" w:rsidR="00746CF7" w:rsidRPr="00532A23" w:rsidRDefault="00746CF7" w:rsidP="00BA1A2A">
      <w:pPr>
        <w:pStyle w:val="PL"/>
        <w:rPr>
          <w:highlight w:val="white"/>
        </w:rPr>
      </w:pPr>
      <w:r w:rsidRPr="00532A23">
        <w:rPr>
          <w:highlight w:val="white"/>
        </w:rPr>
        <w:t>&lt;?xml version="1.0" encoding="UTF-8"?&gt;</w:t>
      </w:r>
    </w:p>
    <w:p w14:paraId="70A8D80D" w14:textId="77777777" w:rsidR="00746CF7" w:rsidRPr="00532A23" w:rsidRDefault="00746CF7" w:rsidP="00BA1A2A">
      <w:pPr>
        <w:pStyle w:val="PL"/>
        <w:rPr>
          <w:highlight w:val="white"/>
        </w:rPr>
      </w:pPr>
      <w:r w:rsidRPr="00532A23">
        <w:rPr>
          <w:highlight w:val="white"/>
        </w:rPr>
        <w:t>&lt;!--</w:t>
      </w:r>
    </w:p>
    <w:p w14:paraId="18755892" w14:textId="77777777" w:rsidR="00746CF7" w:rsidRPr="00532A23" w:rsidRDefault="00FA7644" w:rsidP="00BA1A2A">
      <w:pPr>
        <w:pStyle w:val="PL"/>
        <w:rPr>
          <w:highlight w:val="white"/>
        </w:rPr>
      </w:pPr>
      <w:r>
        <w:rPr>
          <w:highlight w:val="white"/>
        </w:rPr>
        <w:tab/>
        <w:t>3GPP TS 32.396</w:t>
      </w:r>
      <w:r w:rsidR="00746CF7" w:rsidRPr="00532A23">
        <w:rPr>
          <w:highlight w:val="white"/>
        </w:rPr>
        <w:t xml:space="preserve"> Delta Synchronization IRP SOAP Solution Set</w:t>
      </w:r>
    </w:p>
    <w:p w14:paraId="68D3979A" w14:textId="77777777" w:rsidR="00746CF7" w:rsidRPr="00532A23" w:rsidRDefault="00746CF7" w:rsidP="00BA1A2A">
      <w:pPr>
        <w:pStyle w:val="PL"/>
        <w:rPr>
          <w:highlight w:val="white"/>
        </w:rPr>
      </w:pPr>
      <w:r w:rsidRPr="00532A23">
        <w:rPr>
          <w:highlight w:val="white"/>
        </w:rPr>
        <w:t>--&gt;</w:t>
      </w:r>
    </w:p>
    <w:p w14:paraId="186BE27D" w14:textId="77777777" w:rsidR="00746CF7" w:rsidRPr="00532A23" w:rsidRDefault="00746CF7" w:rsidP="00BA1A2A">
      <w:pPr>
        <w:pStyle w:val="PL"/>
        <w:rPr>
          <w:highlight w:val="white"/>
        </w:rPr>
      </w:pPr>
      <w:r w:rsidRPr="00532A23">
        <w:rPr>
          <w:highlight w:val="white"/>
        </w:rPr>
        <w:t xml:space="preserve">&lt;definitions xmlns="http://schemas.xmlsoap.org/wsdl/" </w:t>
      </w:r>
    </w:p>
    <w:p w14:paraId="7DDC8C54" w14:textId="77777777" w:rsidR="00746CF7" w:rsidRPr="00532A23" w:rsidRDefault="00746CF7" w:rsidP="00BA1A2A">
      <w:pPr>
        <w:pStyle w:val="PL"/>
        <w:rPr>
          <w:highlight w:val="white"/>
        </w:rPr>
      </w:pPr>
      <w:r w:rsidRPr="00532A23">
        <w:rPr>
          <w:highlight w:val="white"/>
        </w:rPr>
        <w:t xml:space="preserve">xmlns:soap="http://schemas.xmlsoap.org/wsdl/soap/" </w:t>
      </w:r>
    </w:p>
    <w:p w14:paraId="11007831" w14:textId="77777777" w:rsidR="00746CF7" w:rsidRPr="00532A23" w:rsidRDefault="00746CF7" w:rsidP="00BA1A2A">
      <w:pPr>
        <w:pStyle w:val="PL"/>
        <w:rPr>
          <w:highlight w:val="white"/>
        </w:rPr>
      </w:pPr>
      <w:r w:rsidRPr="00532A23">
        <w:rPr>
          <w:highlight w:val="white"/>
        </w:rPr>
        <w:t>xmlns:deltaSynchIRPSystem="http://www.3gpp.org/ft</w:t>
      </w:r>
      <w:r w:rsidR="00FA7644">
        <w:rPr>
          <w:highlight w:val="white"/>
        </w:rPr>
        <w:t>p/</w:t>
      </w:r>
      <w:r w:rsidR="001B2A52">
        <w:rPr>
          <w:highlight w:val="white"/>
        </w:rPr>
        <w:t>specs</w:t>
      </w:r>
      <w:r w:rsidR="00FA7644">
        <w:rPr>
          <w:highlight w:val="white"/>
        </w:rPr>
        <w:t>/archive/32_series/32.396</w:t>
      </w:r>
      <w:r w:rsidRPr="00532A23">
        <w:rPr>
          <w:highlight w:val="white"/>
        </w:rPr>
        <w:t xml:space="preserve">#DeltaSynchIRPSystem" </w:t>
      </w:r>
    </w:p>
    <w:p w14:paraId="5A0FA513" w14:textId="77777777" w:rsidR="00746CF7" w:rsidRPr="00532A23" w:rsidRDefault="00746CF7" w:rsidP="00BA1A2A">
      <w:pPr>
        <w:pStyle w:val="PL"/>
        <w:rPr>
          <w:highlight w:val="white"/>
        </w:rPr>
      </w:pPr>
      <w:r w:rsidRPr="00532A23">
        <w:rPr>
          <w:highlight w:val="white"/>
        </w:rPr>
        <w:t>xmlns:deltaSynchIRPData="http://www.3gpp.org/ft</w:t>
      </w:r>
      <w:r w:rsidR="00FA7644">
        <w:rPr>
          <w:highlight w:val="white"/>
        </w:rPr>
        <w:t>p/</w:t>
      </w:r>
      <w:r w:rsidR="001B2A52">
        <w:rPr>
          <w:highlight w:val="white"/>
        </w:rPr>
        <w:t>specs</w:t>
      </w:r>
      <w:r w:rsidR="00FA7644">
        <w:rPr>
          <w:highlight w:val="white"/>
        </w:rPr>
        <w:t>/archive/32_series/32.396</w:t>
      </w:r>
      <w:r w:rsidRPr="00532A23">
        <w:rPr>
          <w:highlight w:val="white"/>
        </w:rPr>
        <w:t xml:space="preserve">#DeltaSynchIRPData" </w:t>
      </w:r>
    </w:p>
    <w:p w14:paraId="253CA95D" w14:textId="77777777" w:rsidR="00746CF7" w:rsidRPr="00532A23" w:rsidRDefault="00746CF7" w:rsidP="00BA1A2A">
      <w:pPr>
        <w:pStyle w:val="PL"/>
        <w:rPr>
          <w:highlight w:val="white"/>
        </w:rPr>
      </w:pPr>
      <w:r w:rsidRPr="00532A23">
        <w:rPr>
          <w:highlight w:val="white"/>
        </w:rPr>
        <w:t>xmlns:xn="http://www.3gpp.org/ftp/specs/archive/32_series/32.62</w:t>
      </w:r>
      <w:r w:rsidR="00FA7644">
        <w:rPr>
          <w:highlight w:val="white"/>
        </w:rPr>
        <w:t>6</w:t>
      </w:r>
      <w:r w:rsidRPr="00532A23">
        <w:rPr>
          <w:highlight w:val="white"/>
        </w:rPr>
        <w:t xml:space="preserve">#genericNrm" </w:t>
      </w:r>
    </w:p>
    <w:p w14:paraId="233A17FF" w14:textId="77777777" w:rsidR="00746CF7" w:rsidRPr="00532A23" w:rsidRDefault="00746CF7" w:rsidP="00BA1A2A">
      <w:pPr>
        <w:pStyle w:val="PL"/>
        <w:rPr>
          <w:highlight w:val="white"/>
        </w:rPr>
      </w:pPr>
      <w:r w:rsidRPr="00532A23">
        <w:rPr>
          <w:highlight w:val="white"/>
        </w:rPr>
        <w:t>xmlns:genericIRPSystem="http://www.3gpp.org/ft</w:t>
      </w:r>
      <w:r w:rsidR="00FA7644">
        <w:rPr>
          <w:highlight w:val="white"/>
        </w:rPr>
        <w:t>p/</w:t>
      </w:r>
      <w:r w:rsidR="001B2A52">
        <w:rPr>
          <w:highlight w:val="white"/>
        </w:rPr>
        <w:t>specs</w:t>
      </w:r>
      <w:r w:rsidR="00FA7644">
        <w:rPr>
          <w:highlight w:val="white"/>
        </w:rPr>
        <w:t>/archive/32_series/32.316</w:t>
      </w:r>
      <w:r w:rsidR="00F523CF">
        <w:rPr>
          <w:highlight w:val="white"/>
        </w:rPr>
        <w:t>#</w:t>
      </w:r>
      <w:r w:rsidRPr="00532A23">
        <w:rPr>
          <w:highlight w:val="white"/>
        </w:rPr>
        <w:t xml:space="preserve">GenericIRPSystem" </w:t>
      </w:r>
    </w:p>
    <w:p w14:paraId="06B768DB" w14:textId="77777777" w:rsidR="00746CF7" w:rsidRPr="00532A23" w:rsidRDefault="00746CF7" w:rsidP="00BA1A2A">
      <w:pPr>
        <w:pStyle w:val="PL"/>
        <w:rPr>
          <w:highlight w:val="white"/>
        </w:rPr>
      </w:pPr>
      <w:r w:rsidRPr="00532A23">
        <w:rPr>
          <w:highlight w:val="white"/>
        </w:rPr>
        <w:t>xmlns:ntfIRPNtfSystem="http://www.3gpp.org/ft</w:t>
      </w:r>
      <w:r w:rsidR="00FA7644">
        <w:rPr>
          <w:highlight w:val="white"/>
        </w:rPr>
        <w:t>p/</w:t>
      </w:r>
      <w:r w:rsidR="001B2A52">
        <w:rPr>
          <w:highlight w:val="white"/>
        </w:rPr>
        <w:t>specs</w:t>
      </w:r>
      <w:r w:rsidR="00FA7644">
        <w:rPr>
          <w:highlight w:val="white"/>
        </w:rPr>
        <w:t>/archive/32_series/32.306</w:t>
      </w:r>
      <w:r w:rsidR="00F523CF">
        <w:rPr>
          <w:highlight w:val="white"/>
        </w:rPr>
        <w:t>#</w:t>
      </w:r>
      <w:r w:rsidRPr="00532A23">
        <w:rPr>
          <w:highlight w:val="white"/>
        </w:rPr>
        <w:t xml:space="preserve">NotificationIRPNtfSystem" </w:t>
      </w:r>
    </w:p>
    <w:p w14:paraId="453E5D85" w14:textId="77777777" w:rsidR="00746CF7" w:rsidRPr="00532A23" w:rsidRDefault="00746CF7" w:rsidP="00BA1A2A">
      <w:pPr>
        <w:pStyle w:val="PL"/>
        <w:rPr>
          <w:highlight w:val="white"/>
        </w:rPr>
      </w:pPr>
      <w:r w:rsidRPr="00532A23">
        <w:rPr>
          <w:highlight w:val="white"/>
        </w:rPr>
        <w:t>targetNamespace="http://www.3gpp.org/ft</w:t>
      </w:r>
      <w:r w:rsidR="00FA7644">
        <w:rPr>
          <w:highlight w:val="white"/>
        </w:rPr>
        <w:t>p/</w:t>
      </w:r>
      <w:r w:rsidR="001B2A52">
        <w:rPr>
          <w:highlight w:val="white"/>
        </w:rPr>
        <w:t>specs</w:t>
      </w:r>
      <w:r w:rsidR="00FA7644">
        <w:rPr>
          <w:highlight w:val="white"/>
        </w:rPr>
        <w:t>/archive/32_series/32.396</w:t>
      </w:r>
      <w:r w:rsidRPr="00532A23">
        <w:rPr>
          <w:highlight w:val="white"/>
        </w:rPr>
        <w:t>#DeltaSynchIRPSystem"&gt;</w:t>
      </w:r>
    </w:p>
    <w:p w14:paraId="0496877E" w14:textId="77777777" w:rsidR="00746CF7" w:rsidRPr="00532A23" w:rsidRDefault="00746CF7" w:rsidP="00BA1A2A">
      <w:pPr>
        <w:pStyle w:val="PL"/>
        <w:rPr>
          <w:highlight w:val="white"/>
          <w:lang w:val="fr-FR"/>
        </w:rPr>
      </w:pPr>
      <w:r w:rsidRPr="001B2A52">
        <w:rPr>
          <w:highlight w:val="white"/>
        </w:rPr>
        <w:t xml:space="preserve">  </w:t>
      </w:r>
      <w:r w:rsidRPr="00532A23">
        <w:rPr>
          <w:highlight w:val="white"/>
          <w:lang w:val="fr-FR"/>
        </w:rPr>
        <w:t>&lt;import namespace="http://www.3gpp.org/ft</w:t>
      </w:r>
      <w:r w:rsidR="00FA7644">
        <w:rPr>
          <w:highlight w:val="white"/>
          <w:lang w:val="fr-FR"/>
        </w:rPr>
        <w:t>p/</w:t>
      </w:r>
      <w:r w:rsidR="001B2A52">
        <w:rPr>
          <w:highlight w:val="white"/>
          <w:lang w:val="fr-FR"/>
        </w:rPr>
        <w:t>specs</w:t>
      </w:r>
      <w:r w:rsidR="00FA7644">
        <w:rPr>
          <w:highlight w:val="white"/>
          <w:lang w:val="fr-FR"/>
        </w:rPr>
        <w:t>/archive/32_series/32.316</w:t>
      </w:r>
      <w:r w:rsidR="00962582">
        <w:rPr>
          <w:highlight w:val="white"/>
          <w:lang w:val="fr-FR"/>
        </w:rPr>
        <w:t>#</w:t>
      </w:r>
      <w:r w:rsidRPr="00532A23">
        <w:rPr>
          <w:highlight w:val="white"/>
          <w:lang w:val="fr-FR"/>
        </w:rPr>
        <w:t>GenericIRPSystem"/&gt;</w:t>
      </w:r>
    </w:p>
    <w:p w14:paraId="1DD8ADE3" w14:textId="77777777" w:rsidR="00746CF7" w:rsidRPr="00962582" w:rsidRDefault="00746CF7" w:rsidP="00BA1A2A">
      <w:pPr>
        <w:pStyle w:val="PL"/>
        <w:rPr>
          <w:highlight w:val="white"/>
          <w:lang w:val="fr-FR"/>
        </w:rPr>
      </w:pPr>
      <w:r w:rsidRPr="00962582">
        <w:rPr>
          <w:highlight w:val="white"/>
          <w:lang w:val="fr-FR"/>
        </w:rPr>
        <w:t xml:space="preserve">  &lt;import namespace="http://www.3gpp.org/ft</w:t>
      </w:r>
      <w:r w:rsidR="00FA7644" w:rsidRPr="00962582">
        <w:rPr>
          <w:highlight w:val="white"/>
          <w:lang w:val="fr-FR"/>
        </w:rPr>
        <w:t>p/</w:t>
      </w:r>
      <w:r w:rsidR="001B2A52">
        <w:rPr>
          <w:highlight w:val="white"/>
          <w:lang w:val="fr-FR"/>
        </w:rPr>
        <w:t>specs</w:t>
      </w:r>
      <w:r w:rsidR="00FA7644" w:rsidRPr="00962582">
        <w:rPr>
          <w:highlight w:val="white"/>
          <w:lang w:val="fr-FR"/>
        </w:rPr>
        <w:t>/archive/32_series/32.306</w:t>
      </w:r>
      <w:r w:rsidR="00962582" w:rsidRPr="00962582">
        <w:rPr>
          <w:highlight w:val="white"/>
          <w:lang w:val="fr-FR"/>
        </w:rPr>
        <w:t>#</w:t>
      </w:r>
      <w:r w:rsidRPr="00962582">
        <w:rPr>
          <w:highlight w:val="white"/>
          <w:lang w:val="fr-FR"/>
        </w:rPr>
        <w:t>NotificationIRPNtfSystem"/&gt;</w:t>
      </w:r>
    </w:p>
    <w:p w14:paraId="1C93B163" w14:textId="77777777" w:rsidR="00746CF7" w:rsidRPr="0047680C" w:rsidRDefault="00746CF7" w:rsidP="00BA1A2A">
      <w:pPr>
        <w:pStyle w:val="PL"/>
        <w:rPr>
          <w:highlight w:val="white"/>
          <w:lang w:val="de-DE"/>
        </w:rPr>
      </w:pPr>
      <w:r w:rsidRPr="00962582">
        <w:rPr>
          <w:highlight w:val="white"/>
          <w:lang w:val="fr-FR"/>
        </w:rPr>
        <w:t xml:space="preserve">  </w:t>
      </w:r>
      <w:r w:rsidRPr="0047680C">
        <w:rPr>
          <w:highlight w:val="white"/>
          <w:lang w:val="de-DE"/>
        </w:rPr>
        <w:t>&lt;types&gt;</w:t>
      </w:r>
    </w:p>
    <w:p w14:paraId="6908E739" w14:textId="77777777" w:rsidR="00746CF7" w:rsidRPr="00FA7644" w:rsidRDefault="00746CF7" w:rsidP="00BA1A2A">
      <w:pPr>
        <w:pStyle w:val="PL"/>
        <w:rPr>
          <w:highlight w:val="white"/>
          <w:lang w:val="de-DE"/>
        </w:rPr>
      </w:pPr>
      <w:r w:rsidRPr="00FA7644">
        <w:rPr>
          <w:highlight w:val="white"/>
          <w:lang w:val="de-DE"/>
        </w:rPr>
        <w:t xml:space="preserve">    &lt;schema targetNamespace="http://www.3gpp.org/ft</w:t>
      </w:r>
      <w:r w:rsidR="00FA7644" w:rsidRPr="00FA7644">
        <w:rPr>
          <w:highlight w:val="white"/>
          <w:lang w:val="de-DE"/>
        </w:rPr>
        <w:t>p/</w:t>
      </w:r>
      <w:r w:rsidR="001B2A52">
        <w:rPr>
          <w:highlight w:val="white"/>
          <w:lang w:val="de-DE"/>
        </w:rPr>
        <w:t>specs</w:t>
      </w:r>
      <w:r w:rsidR="00FA7644" w:rsidRPr="00FA7644">
        <w:rPr>
          <w:highlight w:val="white"/>
          <w:lang w:val="de-DE"/>
        </w:rPr>
        <w:t>/archive/32_series/32.396</w:t>
      </w:r>
      <w:r w:rsidRPr="00FA7644">
        <w:rPr>
          <w:highlight w:val="white"/>
          <w:lang w:val="de-DE"/>
        </w:rPr>
        <w:t>#DeltaSynchIRPData" xmlns="http://www.w3.org/2001/XMLSchema" xmlns:nk="http://www.3gpp.org/ft</w:t>
      </w:r>
      <w:r w:rsidR="00FA7644">
        <w:rPr>
          <w:highlight w:val="white"/>
          <w:lang w:val="de-DE"/>
        </w:rPr>
        <w:t>p/specs/archive/32_series/32.666</w:t>
      </w:r>
      <w:r w:rsidRPr="00FA7644">
        <w:rPr>
          <w:highlight w:val="white"/>
          <w:lang w:val="de-DE"/>
        </w:rPr>
        <w:t>#kernelNtf" xmlns:xai="http://www.3gpp.org/ftp/specs/archive/32_series/32.11</w:t>
      </w:r>
      <w:r w:rsidR="009D4886">
        <w:rPr>
          <w:highlight w:val="white"/>
          <w:lang w:val="de-DE"/>
        </w:rPr>
        <w:t>1-</w:t>
      </w:r>
      <w:r w:rsidR="00FA7644">
        <w:rPr>
          <w:highlight w:val="white"/>
          <w:lang w:val="de-DE"/>
        </w:rPr>
        <w:t>6</w:t>
      </w:r>
      <w:r w:rsidRPr="00FA7644">
        <w:rPr>
          <w:highlight w:val="white"/>
          <w:lang w:val="de-DE"/>
        </w:rPr>
        <w:t>#alarmIRPIOCs"&gt;</w:t>
      </w:r>
    </w:p>
    <w:p w14:paraId="159B61C2" w14:textId="77777777" w:rsidR="00746CF7" w:rsidRPr="00410996" w:rsidRDefault="00746CF7" w:rsidP="00BA1A2A">
      <w:pPr>
        <w:pStyle w:val="PL"/>
        <w:rPr>
          <w:highlight w:val="white"/>
          <w:lang w:val="de-DE"/>
        </w:rPr>
      </w:pPr>
      <w:r w:rsidRPr="00FA7644">
        <w:rPr>
          <w:highlight w:val="white"/>
          <w:lang w:val="de-DE"/>
        </w:rPr>
        <w:t xml:space="preserve">      </w:t>
      </w:r>
      <w:r w:rsidRPr="00410996">
        <w:rPr>
          <w:highlight w:val="white"/>
          <w:lang w:val="de-DE"/>
        </w:rPr>
        <w:t>&lt;!-- listOfInstances Type --&gt;</w:t>
      </w:r>
    </w:p>
    <w:p w14:paraId="0502001C" w14:textId="77777777" w:rsidR="00746CF7" w:rsidRPr="00410996" w:rsidRDefault="00746CF7" w:rsidP="00BA1A2A">
      <w:pPr>
        <w:pStyle w:val="PL"/>
        <w:rPr>
          <w:highlight w:val="white"/>
          <w:lang w:val="de-DE"/>
        </w:rPr>
      </w:pPr>
      <w:r w:rsidRPr="00410996">
        <w:rPr>
          <w:highlight w:val="white"/>
          <w:lang w:val="de-DE"/>
        </w:rPr>
        <w:t xml:space="preserve">      &lt;complexType name="listOfInstances"&gt;</w:t>
      </w:r>
    </w:p>
    <w:p w14:paraId="38CAE13A" w14:textId="77777777" w:rsidR="00746CF7" w:rsidRPr="00410996" w:rsidRDefault="00746CF7" w:rsidP="00BA1A2A">
      <w:pPr>
        <w:pStyle w:val="PL"/>
        <w:rPr>
          <w:highlight w:val="white"/>
          <w:lang w:val="de-DE"/>
        </w:rPr>
      </w:pPr>
      <w:r w:rsidRPr="00410996">
        <w:rPr>
          <w:highlight w:val="white"/>
          <w:lang w:val="de-DE"/>
        </w:rPr>
        <w:t xml:space="preserve">        &lt;choice&gt;</w:t>
      </w:r>
    </w:p>
    <w:p w14:paraId="5A2F4A9B" w14:textId="77777777" w:rsidR="00746CF7" w:rsidRPr="00410996" w:rsidRDefault="00746CF7" w:rsidP="00BA1A2A">
      <w:pPr>
        <w:pStyle w:val="PL"/>
        <w:rPr>
          <w:highlight w:val="white"/>
          <w:lang w:val="de-DE"/>
        </w:rPr>
      </w:pPr>
      <w:r w:rsidRPr="00410996">
        <w:rPr>
          <w:highlight w:val="white"/>
          <w:lang w:val="de-DE"/>
        </w:rPr>
        <w:t xml:space="preserve">          &lt;sequence minOccurs="0" maxOccurs="unbounded"&gt;</w:t>
      </w:r>
    </w:p>
    <w:p w14:paraId="634E02A9" w14:textId="77777777" w:rsidR="00746CF7" w:rsidRPr="00410996" w:rsidRDefault="00746CF7" w:rsidP="00BA1A2A">
      <w:pPr>
        <w:pStyle w:val="PL"/>
        <w:rPr>
          <w:highlight w:val="white"/>
          <w:lang w:val="de-DE"/>
        </w:rPr>
      </w:pPr>
      <w:r w:rsidRPr="00410996">
        <w:rPr>
          <w:highlight w:val="white"/>
          <w:lang w:val="de-DE"/>
        </w:rPr>
        <w:t xml:space="preserve">            &lt;element name="MOInstance" type="xn:dn" minOccurs="0"/&gt;</w:t>
      </w:r>
    </w:p>
    <w:p w14:paraId="42C8EBE1" w14:textId="77777777" w:rsidR="00746CF7" w:rsidRPr="00410996" w:rsidRDefault="00746CF7" w:rsidP="00BA1A2A">
      <w:pPr>
        <w:pStyle w:val="PL"/>
        <w:rPr>
          <w:highlight w:val="white"/>
          <w:lang w:val="de-DE"/>
        </w:rPr>
      </w:pPr>
      <w:r w:rsidRPr="00410996">
        <w:rPr>
          <w:highlight w:val="white"/>
          <w:lang w:val="de-DE"/>
        </w:rPr>
        <w:t xml:space="preserve">            &lt;element name="attributeList" minOccurs="0"&gt;</w:t>
      </w:r>
    </w:p>
    <w:p w14:paraId="310DF274" w14:textId="77777777" w:rsidR="00746CF7" w:rsidRPr="00410996" w:rsidRDefault="00746CF7" w:rsidP="00BA1A2A">
      <w:pPr>
        <w:pStyle w:val="PL"/>
        <w:rPr>
          <w:highlight w:val="white"/>
          <w:lang w:val="en-US"/>
        </w:rPr>
      </w:pPr>
      <w:r w:rsidRPr="00410996">
        <w:rPr>
          <w:highlight w:val="white"/>
          <w:lang w:val="de-DE"/>
        </w:rPr>
        <w:t xml:space="preserve">              </w:t>
      </w:r>
      <w:r w:rsidRPr="00410996">
        <w:rPr>
          <w:highlight w:val="white"/>
          <w:lang w:val="en-US"/>
        </w:rPr>
        <w:t>&lt;complexType&gt;</w:t>
      </w:r>
    </w:p>
    <w:p w14:paraId="7F1B0C33" w14:textId="77777777" w:rsidR="00746CF7" w:rsidRPr="00410996" w:rsidRDefault="00746CF7" w:rsidP="00BA1A2A">
      <w:pPr>
        <w:pStyle w:val="PL"/>
        <w:rPr>
          <w:highlight w:val="white"/>
          <w:lang w:val="en-US"/>
        </w:rPr>
      </w:pPr>
      <w:r w:rsidRPr="00410996">
        <w:rPr>
          <w:highlight w:val="white"/>
          <w:lang w:val="en-US"/>
        </w:rPr>
        <w:t xml:space="preserve">                &lt;sequence maxOccurs="unbounded"&gt;</w:t>
      </w:r>
    </w:p>
    <w:p w14:paraId="4BB00C58" w14:textId="77777777" w:rsidR="00746CF7" w:rsidRPr="00410996" w:rsidRDefault="00746CF7" w:rsidP="00BA1A2A">
      <w:pPr>
        <w:pStyle w:val="PL"/>
        <w:rPr>
          <w:highlight w:val="white"/>
          <w:lang w:val="en-US"/>
        </w:rPr>
      </w:pPr>
      <w:r w:rsidRPr="00410996">
        <w:rPr>
          <w:highlight w:val="white"/>
          <w:lang w:val="en-US"/>
        </w:rPr>
        <w:t xml:space="preserve">                  &lt;element name="attributeName" type="string"/&gt;</w:t>
      </w:r>
    </w:p>
    <w:p w14:paraId="3BD663B6" w14:textId="77777777" w:rsidR="00746CF7" w:rsidRPr="00410996" w:rsidRDefault="00746CF7" w:rsidP="00BA1A2A">
      <w:pPr>
        <w:pStyle w:val="PL"/>
        <w:rPr>
          <w:highlight w:val="white"/>
          <w:lang w:val="en-US"/>
        </w:rPr>
      </w:pPr>
      <w:r w:rsidRPr="00410996">
        <w:rPr>
          <w:highlight w:val="white"/>
          <w:lang w:val="en-US"/>
        </w:rPr>
        <w:t xml:space="preserve">                  &lt;element name="attributeValue" type="string" minOccurs="0"/&gt;</w:t>
      </w:r>
    </w:p>
    <w:p w14:paraId="2ABC0B7E" w14:textId="77777777" w:rsidR="00746CF7" w:rsidRPr="00410996" w:rsidRDefault="00746CF7" w:rsidP="00BA1A2A">
      <w:pPr>
        <w:pStyle w:val="PL"/>
        <w:rPr>
          <w:highlight w:val="white"/>
          <w:lang w:val="en-US"/>
        </w:rPr>
      </w:pPr>
      <w:r w:rsidRPr="00410996">
        <w:rPr>
          <w:highlight w:val="white"/>
          <w:lang w:val="en-US"/>
        </w:rPr>
        <w:t xml:space="preserve">                &lt;/sequence&gt;</w:t>
      </w:r>
    </w:p>
    <w:p w14:paraId="0B11BA77" w14:textId="77777777" w:rsidR="00746CF7" w:rsidRPr="00410996" w:rsidRDefault="00746CF7" w:rsidP="00BA1A2A">
      <w:pPr>
        <w:pStyle w:val="PL"/>
        <w:rPr>
          <w:highlight w:val="white"/>
          <w:lang w:val="en-US"/>
        </w:rPr>
      </w:pPr>
      <w:r w:rsidRPr="00410996">
        <w:rPr>
          <w:highlight w:val="white"/>
          <w:lang w:val="en-US"/>
        </w:rPr>
        <w:t xml:space="preserve">              &lt;/complexType&gt;</w:t>
      </w:r>
    </w:p>
    <w:p w14:paraId="422B2AF7" w14:textId="77777777" w:rsidR="00746CF7" w:rsidRPr="00410996" w:rsidRDefault="00746CF7" w:rsidP="00BA1A2A">
      <w:pPr>
        <w:pStyle w:val="PL"/>
        <w:rPr>
          <w:highlight w:val="white"/>
          <w:lang w:val="en-US"/>
        </w:rPr>
      </w:pPr>
      <w:r w:rsidRPr="00410996">
        <w:rPr>
          <w:highlight w:val="white"/>
          <w:lang w:val="en-US"/>
        </w:rPr>
        <w:t xml:space="preserve">            &lt;/element&gt;</w:t>
      </w:r>
    </w:p>
    <w:p w14:paraId="0D1C275E" w14:textId="77777777" w:rsidR="00746CF7" w:rsidRPr="00410996" w:rsidRDefault="00746CF7" w:rsidP="00BA1A2A">
      <w:pPr>
        <w:pStyle w:val="PL"/>
        <w:rPr>
          <w:highlight w:val="white"/>
          <w:lang w:val="en-US"/>
        </w:rPr>
      </w:pPr>
      <w:r w:rsidRPr="00410996">
        <w:rPr>
          <w:highlight w:val="white"/>
          <w:lang w:val="en-US"/>
        </w:rPr>
        <w:t xml:space="preserve">          &lt;/sequence&gt;</w:t>
      </w:r>
    </w:p>
    <w:p w14:paraId="0C1EE844" w14:textId="77777777" w:rsidR="00746CF7" w:rsidRPr="00410996" w:rsidRDefault="00746CF7" w:rsidP="00BA1A2A">
      <w:pPr>
        <w:pStyle w:val="PL"/>
        <w:rPr>
          <w:highlight w:val="white"/>
          <w:lang w:val="en-US"/>
        </w:rPr>
      </w:pPr>
      <w:r w:rsidRPr="00410996">
        <w:rPr>
          <w:highlight w:val="white"/>
          <w:lang w:val="en-US"/>
        </w:rPr>
        <w:t xml:space="preserve">          &lt;sequence minOccurs="0" maxOccurs="unbounded"&gt;</w:t>
      </w:r>
    </w:p>
    <w:p w14:paraId="18C12523" w14:textId="77777777" w:rsidR="00746CF7" w:rsidRPr="00532A23" w:rsidRDefault="00746CF7" w:rsidP="00BA1A2A">
      <w:pPr>
        <w:pStyle w:val="PL"/>
        <w:rPr>
          <w:highlight w:val="white"/>
        </w:rPr>
      </w:pPr>
      <w:r w:rsidRPr="00410996">
        <w:rPr>
          <w:highlight w:val="white"/>
          <w:lang w:val="en-US"/>
        </w:rPr>
        <w:t xml:space="preserve">            </w:t>
      </w:r>
      <w:r w:rsidRPr="00532A23">
        <w:rPr>
          <w:highlight w:val="white"/>
        </w:rPr>
        <w:t>&lt;element name="fileReference" type="xn:dn"/&gt;</w:t>
      </w:r>
    </w:p>
    <w:p w14:paraId="44BA7E8A" w14:textId="77777777" w:rsidR="00746CF7" w:rsidRPr="00532A23" w:rsidRDefault="00746CF7" w:rsidP="00BA1A2A">
      <w:pPr>
        <w:pStyle w:val="PL"/>
        <w:rPr>
          <w:highlight w:val="white"/>
        </w:rPr>
      </w:pPr>
      <w:r w:rsidRPr="00532A23">
        <w:rPr>
          <w:highlight w:val="white"/>
        </w:rPr>
        <w:t xml:space="preserve">          &lt;/sequence&gt;</w:t>
      </w:r>
    </w:p>
    <w:p w14:paraId="41955145" w14:textId="77777777" w:rsidR="00746CF7" w:rsidRPr="00532A23" w:rsidRDefault="00746CF7" w:rsidP="00BA1A2A">
      <w:pPr>
        <w:pStyle w:val="PL"/>
        <w:rPr>
          <w:highlight w:val="white"/>
        </w:rPr>
      </w:pPr>
      <w:r w:rsidRPr="00532A23">
        <w:rPr>
          <w:highlight w:val="white"/>
        </w:rPr>
        <w:t xml:space="preserve">        &lt;/choice&gt;</w:t>
      </w:r>
    </w:p>
    <w:p w14:paraId="185B9571" w14:textId="77777777" w:rsidR="00746CF7" w:rsidRPr="00532A23" w:rsidRDefault="00746CF7" w:rsidP="00BA1A2A">
      <w:pPr>
        <w:pStyle w:val="PL"/>
        <w:rPr>
          <w:highlight w:val="white"/>
        </w:rPr>
      </w:pPr>
      <w:r w:rsidRPr="00532A23">
        <w:rPr>
          <w:highlight w:val="white"/>
        </w:rPr>
        <w:t xml:space="preserve">      &lt;/complexType&gt;</w:t>
      </w:r>
    </w:p>
    <w:p w14:paraId="0C80CD92" w14:textId="77777777" w:rsidR="00746CF7" w:rsidRPr="00532A23" w:rsidRDefault="00746CF7" w:rsidP="00BA1A2A">
      <w:pPr>
        <w:pStyle w:val="PL"/>
        <w:rPr>
          <w:highlight w:val="white"/>
        </w:rPr>
      </w:pPr>
      <w:r w:rsidRPr="00532A23">
        <w:rPr>
          <w:highlight w:val="white"/>
        </w:rPr>
        <w:t xml:space="preserve">      &lt;!-- listOfAlarms Type --&gt;</w:t>
      </w:r>
    </w:p>
    <w:p w14:paraId="445B1263" w14:textId="77777777" w:rsidR="00746CF7" w:rsidRPr="00532A23" w:rsidRDefault="00746CF7" w:rsidP="00BA1A2A">
      <w:pPr>
        <w:pStyle w:val="PL"/>
        <w:rPr>
          <w:highlight w:val="white"/>
        </w:rPr>
      </w:pPr>
      <w:r w:rsidRPr="00532A23">
        <w:rPr>
          <w:highlight w:val="white"/>
        </w:rPr>
        <w:t xml:space="preserve">      &lt;complexType name="listOfAlarms"&gt;</w:t>
      </w:r>
    </w:p>
    <w:p w14:paraId="74DD2A37" w14:textId="77777777" w:rsidR="00746CF7" w:rsidRPr="00532A23" w:rsidRDefault="00746CF7" w:rsidP="00BA1A2A">
      <w:pPr>
        <w:pStyle w:val="PL"/>
        <w:rPr>
          <w:highlight w:val="white"/>
        </w:rPr>
      </w:pPr>
      <w:r w:rsidRPr="00532A23">
        <w:rPr>
          <w:highlight w:val="white"/>
        </w:rPr>
        <w:t xml:space="preserve">        &lt;choice&gt;</w:t>
      </w:r>
    </w:p>
    <w:p w14:paraId="63A98068" w14:textId="77777777" w:rsidR="00746CF7" w:rsidRPr="00532A23" w:rsidRDefault="00746CF7" w:rsidP="00BA1A2A">
      <w:pPr>
        <w:pStyle w:val="PL"/>
        <w:rPr>
          <w:highlight w:val="white"/>
        </w:rPr>
      </w:pPr>
      <w:r w:rsidRPr="00532A23">
        <w:rPr>
          <w:highlight w:val="white"/>
        </w:rPr>
        <w:t xml:space="preserve">          &lt;sequence&gt;</w:t>
      </w:r>
    </w:p>
    <w:p w14:paraId="78AFFC81" w14:textId="77777777" w:rsidR="00746CF7" w:rsidRPr="00532A23" w:rsidRDefault="00746CF7" w:rsidP="00BA1A2A">
      <w:pPr>
        <w:pStyle w:val="PL"/>
        <w:rPr>
          <w:highlight w:val="white"/>
        </w:rPr>
      </w:pPr>
      <w:r w:rsidRPr="00532A23">
        <w:rPr>
          <w:highlight w:val="white"/>
        </w:rPr>
        <w:t xml:space="preserve">            &lt;element name="alarmIdList"&gt;</w:t>
      </w:r>
    </w:p>
    <w:p w14:paraId="1276E231" w14:textId="77777777" w:rsidR="00746CF7" w:rsidRPr="00532A23" w:rsidRDefault="00746CF7" w:rsidP="00BA1A2A">
      <w:pPr>
        <w:pStyle w:val="PL"/>
        <w:rPr>
          <w:highlight w:val="white"/>
        </w:rPr>
      </w:pPr>
      <w:r w:rsidRPr="00532A23">
        <w:rPr>
          <w:highlight w:val="white"/>
        </w:rPr>
        <w:t xml:space="preserve">              &lt;complexType&gt;</w:t>
      </w:r>
    </w:p>
    <w:p w14:paraId="75D0390E" w14:textId="77777777" w:rsidR="00746CF7" w:rsidRPr="00532A23" w:rsidRDefault="00746CF7" w:rsidP="00BA1A2A">
      <w:pPr>
        <w:pStyle w:val="PL"/>
        <w:rPr>
          <w:highlight w:val="white"/>
        </w:rPr>
      </w:pPr>
      <w:r w:rsidRPr="00532A23">
        <w:rPr>
          <w:highlight w:val="white"/>
        </w:rPr>
        <w:t xml:space="preserve">                &lt;sequence minOccurs="0" maxOccurs="unbounded"&gt;</w:t>
      </w:r>
    </w:p>
    <w:p w14:paraId="5029C452" w14:textId="77777777" w:rsidR="00746CF7" w:rsidRPr="00532A23" w:rsidRDefault="00746CF7" w:rsidP="00BA1A2A">
      <w:pPr>
        <w:pStyle w:val="PL"/>
        <w:rPr>
          <w:highlight w:val="white"/>
        </w:rPr>
      </w:pPr>
      <w:r w:rsidRPr="00532A23">
        <w:rPr>
          <w:highlight w:val="white"/>
        </w:rPr>
        <w:t xml:space="preserve">                  &lt;element ref="xai:alarmId"/&gt;</w:t>
      </w:r>
    </w:p>
    <w:p w14:paraId="6D5D6FE7" w14:textId="77777777" w:rsidR="00746CF7" w:rsidRPr="00410996" w:rsidRDefault="00746CF7" w:rsidP="00BA1A2A">
      <w:pPr>
        <w:pStyle w:val="PL"/>
        <w:rPr>
          <w:highlight w:val="white"/>
        </w:rPr>
      </w:pPr>
      <w:r w:rsidRPr="00532A23">
        <w:rPr>
          <w:highlight w:val="white"/>
        </w:rPr>
        <w:t xml:space="preserve">                </w:t>
      </w:r>
      <w:r w:rsidRPr="00410996">
        <w:rPr>
          <w:highlight w:val="white"/>
        </w:rPr>
        <w:t>&lt;/sequence&gt;</w:t>
      </w:r>
    </w:p>
    <w:p w14:paraId="349AE342" w14:textId="77777777" w:rsidR="00746CF7" w:rsidRPr="00410996" w:rsidRDefault="00746CF7" w:rsidP="00BA1A2A">
      <w:pPr>
        <w:pStyle w:val="PL"/>
        <w:rPr>
          <w:highlight w:val="white"/>
        </w:rPr>
      </w:pPr>
      <w:r w:rsidRPr="00410996">
        <w:rPr>
          <w:highlight w:val="white"/>
        </w:rPr>
        <w:t xml:space="preserve">              &lt;/complexType&gt;</w:t>
      </w:r>
    </w:p>
    <w:p w14:paraId="350D3C02" w14:textId="77777777" w:rsidR="00746CF7" w:rsidRPr="00410996" w:rsidRDefault="00746CF7" w:rsidP="00BA1A2A">
      <w:pPr>
        <w:pStyle w:val="PL"/>
        <w:rPr>
          <w:highlight w:val="white"/>
        </w:rPr>
      </w:pPr>
      <w:r w:rsidRPr="00410996">
        <w:rPr>
          <w:highlight w:val="white"/>
        </w:rPr>
        <w:t xml:space="preserve">            &lt;/element&gt;</w:t>
      </w:r>
    </w:p>
    <w:p w14:paraId="57C3FB2E" w14:textId="77777777" w:rsidR="00746CF7" w:rsidRPr="00410996" w:rsidRDefault="00746CF7" w:rsidP="00BA1A2A">
      <w:pPr>
        <w:pStyle w:val="PL"/>
        <w:rPr>
          <w:highlight w:val="white"/>
        </w:rPr>
      </w:pPr>
      <w:r w:rsidRPr="00410996">
        <w:rPr>
          <w:highlight w:val="white"/>
        </w:rPr>
        <w:t xml:space="preserve">          &lt;/sequence&gt;</w:t>
      </w:r>
    </w:p>
    <w:p w14:paraId="1488077A" w14:textId="77777777" w:rsidR="00746CF7" w:rsidRPr="00410996" w:rsidRDefault="00746CF7" w:rsidP="00BA1A2A">
      <w:pPr>
        <w:pStyle w:val="PL"/>
        <w:rPr>
          <w:highlight w:val="white"/>
        </w:rPr>
      </w:pPr>
      <w:r w:rsidRPr="00410996">
        <w:rPr>
          <w:highlight w:val="white"/>
        </w:rPr>
        <w:t xml:space="preserve">          &lt;sequence&gt;</w:t>
      </w:r>
    </w:p>
    <w:p w14:paraId="41939F26" w14:textId="77777777" w:rsidR="00746CF7" w:rsidRPr="00410996" w:rsidRDefault="00746CF7" w:rsidP="00BA1A2A">
      <w:pPr>
        <w:pStyle w:val="PL"/>
        <w:rPr>
          <w:highlight w:val="white"/>
        </w:rPr>
      </w:pPr>
      <w:r w:rsidRPr="00410996">
        <w:rPr>
          <w:highlight w:val="white"/>
        </w:rPr>
        <w:t xml:space="preserve">            &lt;element name="alarmInformationList"&gt;</w:t>
      </w:r>
    </w:p>
    <w:p w14:paraId="574D47C0" w14:textId="77777777" w:rsidR="00746CF7" w:rsidRPr="00410996" w:rsidRDefault="00746CF7" w:rsidP="00BA1A2A">
      <w:pPr>
        <w:pStyle w:val="PL"/>
        <w:rPr>
          <w:highlight w:val="white"/>
          <w:lang w:val="en-US"/>
        </w:rPr>
      </w:pPr>
      <w:r w:rsidRPr="00410996">
        <w:rPr>
          <w:highlight w:val="white"/>
        </w:rPr>
        <w:t xml:space="preserve">              </w:t>
      </w:r>
      <w:r w:rsidRPr="00410996">
        <w:rPr>
          <w:highlight w:val="white"/>
          <w:lang w:val="en-US"/>
        </w:rPr>
        <w:t>&lt;complexType&gt;</w:t>
      </w:r>
    </w:p>
    <w:p w14:paraId="4AC66D83" w14:textId="77777777" w:rsidR="00746CF7" w:rsidRPr="00410996" w:rsidRDefault="00746CF7" w:rsidP="00BA1A2A">
      <w:pPr>
        <w:pStyle w:val="PL"/>
        <w:rPr>
          <w:highlight w:val="white"/>
          <w:lang w:val="en-US"/>
        </w:rPr>
      </w:pPr>
      <w:r w:rsidRPr="00410996">
        <w:rPr>
          <w:highlight w:val="white"/>
          <w:lang w:val="en-US"/>
        </w:rPr>
        <w:t xml:space="preserve">                &lt;sequence minOccurs="0" maxOccurs="unbounded"&gt;</w:t>
      </w:r>
    </w:p>
    <w:p w14:paraId="39640F7C" w14:textId="77777777" w:rsidR="00746CF7" w:rsidRPr="00410996" w:rsidRDefault="00746CF7" w:rsidP="00BA1A2A">
      <w:pPr>
        <w:pStyle w:val="PL"/>
        <w:rPr>
          <w:highlight w:val="white"/>
          <w:lang w:val="en-US"/>
        </w:rPr>
      </w:pPr>
      <w:r w:rsidRPr="00410996">
        <w:rPr>
          <w:highlight w:val="white"/>
          <w:lang w:val="en-US"/>
        </w:rPr>
        <w:t xml:space="preserve">                  &lt;choice&gt;</w:t>
      </w:r>
    </w:p>
    <w:p w14:paraId="4EB2DA2B" w14:textId="77777777" w:rsidR="00746CF7" w:rsidRPr="00410996" w:rsidRDefault="00746CF7" w:rsidP="00BA1A2A">
      <w:pPr>
        <w:pStyle w:val="PL"/>
        <w:rPr>
          <w:highlight w:val="white"/>
          <w:lang w:val="en-US"/>
        </w:rPr>
      </w:pPr>
      <w:r w:rsidRPr="00410996">
        <w:rPr>
          <w:highlight w:val="white"/>
          <w:lang w:val="en-US"/>
        </w:rPr>
        <w:t xml:space="preserve">                    &lt;element name="nonSecurityAlarm" type="xai:NonSecurityAlarm"/&gt;</w:t>
      </w:r>
    </w:p>
    <w:p w14:paraId="3E688075" w14:textId="77777777" w:rsidR="00746CF7" w:rsidRPr="00532A23" w:rsidRDefault="00746CF7" w:rsidP="00BA1A2A">
      <w:pPr>
        <w:pStyle w:val="PL"/>
        <w:rPr>
          <w:highlight w:val="white"/>
        </w:rPr>
      </w:pPr>
      <w:r w:rsidRPr="00410996">
        <w:rPr>
          <w:highlight w:val="white"/>
          <w:lang w:val="en-US"/>
        </w:rPr>
        <w:t xml:space="preserve">                    </w:t>
      </w:r>
      <w:r w:rsidRPr="00532A23">
        <w:rPr>
          <w:highlight w:val="white"/>
        </w:rPr>
        <w:t>&lt;element name="securityAlarm" type="xai:SecurityAlarm"/&gt;</w:t>
      </w:r>
    </w:p>
    <w:p w14:paraId="4A14E45E" w14:textId="77777777" w:rsidR="00746CF7" w:rsidRPr="00532A23" w:rsidRDefault="00746CF7" w:rsidP="00BA1A2A">
      <w:pPr>
        <w:pStyle w:val="PL"/>
        <w:rPr>
          <w:highlight w:val="white"/>
        </w:rPr>
      </w:pPr>
      <w:r w:rsidRPr="00532A23">
        <w:rPr>
          <w:highlight w:val="white"/>
        </w:rPr>
        <w:t xml:space="preserve">                  &lt;/choice&gt;</w:t>
      </w:r>
    </w:p>
    <w:p w14:paraId="1E89B827" w14:textId="77777777" w:rsidR="00746CF7" w:rsidRPr="00532A23" w:rsidRDefault="00746CF7" w:rsidP="00BA1A2A">
      <w:pPr>
        <w:pStyle w:val="PL"/>
        <w:rPr>
          <w:highlight w:val="white"/>
        </w:rPr>
      </w:pPr>
      <w:r w:rsidRPr="00532A23">
        <w:rPr>
          <w:highlight w:val="white"/>
        </w:rPr>
        <w:t xml:space="preserve">                &lt;/sequence&gt;</w:t>
      </w:r>
    </w:p>
    <w:p w14:paraId="246A6704" w14:textId="77777777" w:rsidR="00746CF7" w:rsidRPr="00532A23" w:rsidRDefault="00746CF7" w:rsidP="00BA1A2A">
      <w:pPr>
        <w:pStyle w:val="PL"/>
        <w:rPr>
          <w:highlight w:val="white"/>
        </w:rPr>
      </w:pPr>
      <w:r w:rsidRPr="00532A23">
        <w:rPr>
          <w:highlight w:val="white"/>
        </w:rPr>
        <w:t xml:space="preserve">              &lt;/complexType&gt;</w:t>
      </w:r>
    </w:p>
    <w:p w14:paraId="20FEDCCC" w14:textId="77777777" w:rsidR="00746CF7" w:rsidRPr="00532A23" w:rsidRDefault="00746CF7" w:rsidP="00BA1A2A">
      <w:pPr>
        <w:pStyle w:val="PL"/>
        <w:rPr>
          <w:highlight w:val="white"/>
        </w:rPr>
      </w:pPr>
      <w:r w:rsidRPr="00532A23">
        <w:rPr>
          <w:highlight w:val="white"/>
        </w:rPr>
        <w:t xml:space="preserve">            &lt;/element&gt;</w:t>
      </w:r>
    </w:p>
    <w:p w14:paraId="6C693781" w14:textId="77777777" w:rsidR="00746CF7" w:rsidRPr="00532A23" w:rsidRDefault="00746CF7" w:rsidP="00BA1A2A">
      <w:pPr>
        <w:pStyle w:val="PL"/>
        <w:rPr>
          <w:highlight w:val="white"/>
        </w:rPr>
      </w:pPr>
      <w:r w:rsidRPr="00532A23">
        <w:rPr>
          <w:highlight w:val="white"/>
        </w:rPr>
        <w:t xml:space="preserve">          &lt;/sequence&gt;</w:t>
      </w:r>
    </w:p>
    <w:p w14:paraId="1B832EF3" w14:textId="77777777" w:rsidR="00746CF7" w:rsidRPr="00532A23" w:rsidRDefault="00746CF7" w:rsidP="00BA1A2A">
      <w:pPr>
        <w:pStyle w:val="PL"/>
        <w:rPr>
          <w:highlight w:val="white"/>
        </w:rPr>
      </w:pPr>
      <w:r w:rsidRPr="00532A23">
        <w:rPr>
          <w:highlight w:val="white"/>
        </w:rPr>
        <w:t xml:space="preserve">          &lt;sequence minOccurs="0" maxOccurs="unbounded"&gt;</w:t>
      </w:r>
    </w:p>
    <w:p w14:paraId="12ACE716" w14:textId="77777777" w:rsidR="00746CF7" w:rsidRPr="00532A23" w:rsidRDefault="00746CF7" w:rsidP="00BA1A2A">
      <w:pPr>
        <w:pStyle w:val="PL"/>
        <w:rPr>
          <w:highlight w:val="white"/>
        </w:rPr>
      </w:pPr>
      <w:r w:rsidRPr="00532A23">
        <w:rPr>
          <w:highlight w:val="white"/>
        </w:rPr>
        <w:t xml:space="preserve">            &lt;element name="fileReference" type="xn:dn"/&gt;</w:t>
      </w:r>
    </w:p>
    <w:p w14:paraId="0E2A036C" w14:textId="77777777" w:rsidR="00746CF7" w:rsidRPr="00532A23" w:rsidRDefault="00746CF7" w:rsidP="00BA1A2A">
      <w:pPr>
        <w:pStyle w:val="PL"/>
        <w:rPr>
          <w:highlight w:val="white"/>
        </w:rPr>
      </w:pPr>
      <w:r w:rsidRPr="00532A23">
        <w:rPr>
          <w:highlight w:val="white"/>
        </w:rPr>
        <w:t xml:space="preserve">          &lt;/sequence&gt;</w:t>
      </w:r>
    </w:p>
    <w:p w14:paraId="7CD20432" w14:textId="77777777" w:rsidR="00746CF7" w:rsidRPr="00532A23" w:rsidRDefault="00746CF7" w:rsidP="00BA1A2A">
      <w:pPr>
        <w:pStyle w:val="PL"/>
        <w:rPr>
          <w:highlight w:val="white"/>
        </w:rPr>
      </w:pPr>
      <w:r w:rsidRPr="00532A23">
        <w:rPr>
          <w:highlight w:val="white"/>
        </w:rPr>
        <w:t xml:space="preserve">        &lt;/choice&gt;</w:t>
      </w:r>
    </w:p>
    <w:p w14:paraId="1FF7FAB0" w14:textId="77777777" w:rsidR="00746CF7" w:rsidRPr="00532A23" w:rsidRDefault="00746CF7" w:rsidP="00BA1A2A">
      <w:pPr>
        <w:pStyle w:val="PL"/>
        <w:rPr>
          <w:highlight w:val="white"/>
        </w:rPr>
      </w:pPr>
      <w:r w:rsidRPr="00532A23">
        <w:rPr>
          <w:highlight w:val="white"/>
        </w:rPr>
        <w:t xml:space="preserve">      &lt;/complexType&gt;</w:t>
      </w:r>
    </w:p>
    <w:p w14:paraId="0758E39E" w14:textId="77777777" w:rsidR="00746CF7" w:rsidRPr="00532A23" w:rsidRDefault="00746CF7" w:rsidP="00BA1A2A">
      <w:pPr>
        <w:pStyle w:val="PL"/>
        <w:rPr>
          <w:highlight w:val="white"/>
        </w:rPr>
      </w:pPr>
      <w:r w:rsidRPr="00532A23">
        <w:rPr>
          <w:highlight w:val="white"/>
        </w:rPr>
        <w:t xml:space="preserve">      &lt;!-- manageDeltaSynchronization Request --&gt;</w:t>
      </w:r>
    </w:p>
    <w:p w14:paraId="7820E848" w14:textId="77777777" w:rsidR="00746CF7" w:rsidRPr="00532A23" w:rsidRDefault="00746CF7" w:rsidP="00BA1A2A">
      <w:pPr>
        <w:pStyle w:val="PL"/>
        <w:rPr>
          <w:highlight w:val="white"/>
        </w:rPr>
      </w:pPr>
      <w:r w:rsidRPr="00532A23">
        <w:rPr>
          <w:highlight w:val="white"/>
        </w:rPr>
        <w:t xml:space="preserve">      &lt;element name="manageDeltaSynchronizationRequest"&gt;</w:t>
      </w:r>
    </w:p>
    <w:p w14:paraId="217C01BA" w14:textId="77777777" w:rsidR="00746CF7" w:rsidRPr="00532A23" w:rsidRDefault="00746CF7" w:rsidP="00BA1A2A">
      <w:pPr>
        <w:pStyle w:val="PL"/>
        <w:rPr>
          <w:highlight w:val="white"/>
        </w:rPr>
      </w:pPr>
      <w:r w:rsidRPr="00532A23">
        <w:rPr>
          <w:highlight w:val="white"/>
        </w:rPr>
        <w:t xml:space="preserve">        &lt;complexType&gt;</w:t>
      </w:r>
    </w:p>
    <w:p w14:paraId="2D5B01E1" w14:textId="77777777" w:rsidR="00746CF7" w:rsidRPr="00532A23" w:rsidRDefault="00746CF7" w:rsidP="00BA1A2A">
      <w:pPr>
        <w:pStyle w:val="PL"/>
        <w:rPr>
          <w:highlight w:val="white"/>
        </w:rPr>
      </w:pPr>
      <w:r w:rsidRPr="00532A23">
        <w:rPr>
          <w:highlight w:val="white"/>
        </w:rPr>
        <w:lastRenderedPageBreak/>
        <w:t xml:space="preserve">          &lt;sequence&gt;</w:t>
      </w:r>
    </w:p>
    <w:p w14:paraId="1763EF41" w14:textId="77777777" w:rsidR="00746CF7" w:rsidRPr="00532A23" w:rsidRDefault="00746CF7" w:rsidP="00BA1A2A">
      <w:pPr>
        <w:pStyle w:val="PL"/>
        <w:rPr>
          <w:highlight w:val="white"/>
        </w:rPr>
      </w:pPr>
      <w:r w:rsidRPr="00532A23">
        <w:rPr>
          <w:highlight w:val="white"/>
        </w:rPr>
        <w:t xml:space="preserve">            &lt;element name="managerReference" type="string"/&gt;</w:t>
      </w:r>
    </w:p>
    <w:p w14:paraId="6FDE5445" w14:textId="77777777" w:rsidR="00746CF7" w:rsidRPr="00532A23" w:rsidRDefault="00746CF7" w:rsidP="00BA1A2A">
      <w:pPr>
        <w:pStyle w:val="PL"/>
        <w:rPr>
          <w:highlight w:val="white"/>
        </w:rPr>
      </w:pPr>
      <w:r w:rsidRPr="00532A23">
        <w:rPr>
          <w:highlight w:val="white"/>
        </w:rPr>
        <w:t xml:space="preserve">            &lt;element name="manageDeltaSynchForAlarmData" minOccurs="0"&gt;</w:t>
      </w:r>
    </w:p>
    <w:p w14:paraId="3F53DC18" w14:textId="77777777" w:rsidR="00746CF7" w:rsidRPr="00532A23" w:rsidRDefault="00746CF7" w:rsidP="00BA1A2A">
      <w:pPr>
        <w:pStyle w:val="PL"/>
        <w:rPr>
          <w:highlight w:val="white"/>
        </w:rPr>
      </w:pPr>
      <w:r w:rsidRPr="00532A23">
        <w:rPr>
          <w:highlight w:val="white"/>
        </w:rPr>
        <w:t xml:space="preserve">              &lt;simpleType&gt;</w:t>
      </w:r>
    </w:p>
    <w:p w14:paraId="0F2F5678" w14:textId="77777777" w:rsidR="00746CF7" w:rsidRPr="00532A23" w:rsidRDefault="00746CF7" w:rsidP="00BA1A2A">
      <w:pPr>
        <w:pStyle w:val="PL"/>
        <w:rPr>
          <w:highlight w:val="white"/>
        </w:rPr>
      </w:pPr>
      <w:r w:rsidRPr="00532A23">
        <w:rPr>
          <w:highlight w:val="white"/>
        </w:rPr>
        <w:t xml:space="preserve">                &lt;restriction base="string"&gt;</w:t>
      </w:r>
    </w:p>
    <w:p w14:paraId="2614F397" w14:textId="77777777" w:rsidR="00746CF7" w:rsidRPr="00532A23" w:rsidRDefault="00746CF7" w:rsidP="00BA1A2A">
      <w:pPr>
        <w:pStyle w:val="PL"/>
        <w:rPr>
          <w:highlight w:val="white"/>
        </w:rPr>
      </w:pPr>
      <w:r w:rsidRPr="00532A23">
        <w:rPr>
          <w:highlight w:val="white"/>
        </w:rPr>
        <w:t xml:space="preserve">                  &lt;enumeration value="Activate"/&gt;</w:t>
      </w:r>
    </w:p>
    <w:p w14:paraId="0CD1B1F7" w14:textId="77777777" w:rsidR="00746CF7" w:rsidRPr="00532A23" w:rsidRDefault="00746CF7" w:rsidP="00BA1A2A">
      <w:pPr>
        <w:pStyle w:val="PL"/>
        <w:rPr>
          <w:highlight w:val="white"/>
        </w:rPr>
      </w:pPr>
      <w:r w:rsidRPr="00532A23">
        <w:rPr>
          <w:highlight w:val="white"/>
        </w:rPr>
        <w:t xml:space="preserve">                  &lt;enumeration value="Deactivate"/&gt;</w:t>
      </w:r>
    </w:p>
    <w:p w14:paraId="63A4F67E" w14:textId="77777777" w:rsidR="00746CF7" w:rsidRPr="00532A23" w:rsidRDefault="00746CF7" w:rsidP="00BA1A2A">
      <w:pPr>
        <w:pStyle w:val="PL"/>
        <w:rPr>
          <w:highlight w:val="white"/>
        </w:rPr>
      </w:pPr>
      <w:r w:rsidRPr="00532A23">
        <w:rPr>
          <w:highlight w:val="white"/>
        </w:rPr>
        <w:t xml:space="preserve">                &lt;/restriction&gt;</w:t>
      </w:r>
    </w:p>
    <w:p w14:paraId="4A912E98" w14:textId="77777777" w:rsidR="00746CF7" w:rsidRPr="00532A23" w:rsidRDefault="00746CF7" w:rsidP="00BA1A2A">
      <w:pPr>
        <w:pStyle w:val="PL"/>
        <w:rPr>
          <w:highlight w:val="white"/>
        </w:rPr>
      </w:pPr>
      <w:r w:rsidRPr="00532A23">
        <w:rPr>
          <w:highlight w:val="white"/>
        </w:rPr>
        <w:t xml:space="preserve">              &lt;/simpleType&gt;</w:t>
      </w:r>
    </w:p>
    <w:p w14:paraId="3EB5497F" w14:textId="77777777" w:rsidR="00746CF7" w:rsidRPr="00532A23" w:rsidRDefault="00746CF7" w:rsidP="00BA1A2A">
      <w:pPr>
        <w:pStyle w:val="PL"/>
        <w:rPr>
          <w:highlight w:val="white"/>
        </w:rPr>
      </w:pPr>
      <w:r w:rsidRPr="00532A23">
        <w:rPr>
          <w:highlight w:val="white"/>
        </w:rPr>
        <w:t xml:space="preserve">            &lt;/element&gt;</w:t>
      </w:r>
    </w:p>
    <w:p w14:paraId="4BD16387" w14:textId="77777777" w:rsidR="00746CF7" w:rsidRPr="00532A23" w:rsidRDefault="00746CF7" w:rsidP="00BA1A2A">
      <w:pPr>
        <w:pStyle w:val="PL"/>
        <w:rPr>
          <w:highlight w:val="white"/>
        </w:rPr>
      </w:pPr>
      <w:r w:rsidRPr="00532A23">
        <w:rPr>
          <w:highlight w:val="white"/>
        </w:rPr>
        <w:t xml:space="preserve">            &lt;element name="manageDeltaSynchForCMData" minOccurs="0"&gt;</w:t>
      </w:r>
    </w:p>
    <w:p w14:paraId="3AE41C71" w14:textId="77777777" w:rsidR="00746CF7" w:rsidRPr="00532A23" w:rsidRDefault="00746CF7" w:rsidP="00BA1A2A">
      <w:pPr>
        <w:pStyle w:val="PL"/>
        <w:rPr>
          <w:highlight w:val="white"/>
        </w:rPr>
      </w:pPr>
      <w:r w:rsidRPr="00532A23">
        <w:rPr>
          <w:highlight w:val="white"/>
        </w:rPr>
        <w:t xml:space="preserve">              &lt;simpleType&gt;</w:t>
      </w:r>
    </w:p>
    <w:p w14:paraId="5C23F231" w14:textId="77777777" w:rsidR="00746CF7" w:rsidRPr="00532A23" w:rsidRDefault="00746CF7" w:rsidP="00BA1A2A">
      <w:pPr>
        <w:pStyle w:val="PL"/>
        <w:rPr>
          <w:highlight w:val="white"/>
        </w:rPr>
      </w:pPr>
      <w:r w:rsidRPr="00532A23">
        <w:rPr>
          <w:highlight w:val="white"/>
        </w:rPr>
        <w:t xml:space="preserve">                &lt;restriction base="string"&gt;</w:t>
      </w:r>
    </w:p>
    <w:p w14:paraId="6A0F2527" w14:textId="77777777" w:rsidR="00746CF7" w:rsidRPr="00532A23" w:rsidRDefault="00746CF7" w:rsidP="00BA1A2A">
      <w:pPr>
        <w:pStyle w:val="PL"/>
        <w:rPr>
          <w:highlight w:val="white"/>
        </w:rPr>
      </w:pPr>
      <w:r w:rsidRPr="00532A23">
        <w:rPr>
          <w:highlight w:val="white"/>
        </w:rPr>
        <w:t xml:space="preserve">                  &lt;enumeration value="Activate"/&gt;</w:t>
      </w:r>
    </w:p>
    <w:p w14:paraId="621143D3" w14:textId="77777777" w:rsidR="00746CF7" w:rsidRPr="00532A23" w:rsidRDefault="00746CF7" w:rsidP="00BA1A2A">
      <w:pPr>
        <w:pStyle w:val="PL"/>
        <w:rPr>
          <w:highlight w:val="white"/>
        </w:rPr>
      </w:pPr>
      <w:r w:rsidRPr="00532A23">
        <w:rPr>
          <w:highlight w:val="white"/>
        </w:rPr>
        <w:t xml:space="preserve">                  &lt;enumeration value="Deactivate"/&gt;</w:t>
      </w:r>
    </w:p>
    <w:p w14:paraId="4B63DCC1" w14:textId="77777777" w:rsidR="00746CF7" w:rsidRPr="00532A23" w:rsidRDefault="00746CF7" w:rsidP="00BA1A2A">
      <w:pPr>
        <w:pStyle w:val="PL"/>
        <w:rPr>
          <w:highlight w:val="white"/>
        </w:rPr>
      </w:pPr>
      <w:r w:rsidRPr="00532A23">
        <w:rPr>
          <w:highlight w:val="white"/>
        </w:rPr>
        <w:t xml:space="preserve">                &lt;/restriction&gt;</w:t>
      </w:r>
    </w:p>
    <w:p w14:paraId="5118AF8E" w14:textId="77777777" w:rsidR="00746CF7" w:rsidRPr="00532A23" w:rsidRDefault="00746CF7" w:rsidP="00BA1A2A">
      <w:pPr>
        <w:pStyle w:val="PL"/>
        <w:rPr>
          <w:highlight w:val="white"/>
        </w:rPr>
      </w:pPr>
      <w:r w:rsidRPr="00532A23">
        <w:rPr>
          <w:highlight w:val="white"/>
        </w:rPr>
        <w:t xml:space="preserve">              &lt;/simpleType&gt;</w:t>
      </w:r>
    </w:p>
    <w:p w14:paraId="3B13B374" w14:textId="77777777" w:rsidR="00746CF7" w:rsidRPr="00532A23" w:rsidRDefault="00746CF7" w:rsidP="00BA1A2A">
      <w:pPr>
        <w:pStyle w:val="PL"/>
        <w:rPr>
          <w:highlight w:val="white"/>
        </w:rPr>
      </w:pPr>
      <w:r w:rsidRPr="00532A23">
        <w:rPr>
          <w:highlight w:val="white"/>
        </w:rPr>
        <w:t xml:space="preserve">            &lt;/element&gt;</w:t>
      </w:r>
    </w:p>
    <w:p w14:paraId="7DD82CF3" w14:textId="77777777" w:rsidR="00746CF7" w:rsidRPr="00532A23" w:rsidRDefault="00746CF7" w:rsidP="00BA1A2A">
      <w:pPr>
        <w:pStyle w:val="PL"/>
        <w:rPr>
          <w:highlight w:val="white"/>
        </w:rPr>
      </w:pPr>
      <w:r w:rsidRPr="00532A23">
        <w:rPr>
          <w:highlight w:val="white"/>
        </w:rPr>
        <w:t xml:space="preserve">          &lt;/sequence&gt;</w:t>
      </w:r>
    </w:p>
    <w:p w14:paraId="69414EE0" w14:textId="77777777" w:rsidR="00746CF7" w:rsidRPr="00532A23" w:rsidRDefault="00746CF7" w:rsidP="00BA1A2A">
      <w:pPr>
        <w:pStyle w:val="PL"/>
        <w:rPr>
          <w:highlight w:val="white"/>
        </w:rPr>
      </w:pPr>
      <w:r w:rsidRPr="00532A23">
        <w:rPr>
          <w:highlight w:val="white"/>
        </w:rPr>
        <w:t xml:space="preserve">        &lt;/complexType&gt;</w:t>
      </w:r>
    </w:p>
    <w:p w14:paraId="097BD719" w14:textId="77777777" w:rsidR="00746CF7" w:rsidRPr="00532A23" w:rsidRDefault="00746CF7" w:rsidP="00BA1A2A">
      <w:pPr>
        <w:pStyle w:val="PL"/>
        <w:rPr>
          <w:highlight w:val="white"/>
        </w:rPr>
      </w:pPr>
      <w:r w:rsidRPr="00532A23">
        <w:rPr>
          <w:highlight w:val="white"/>
        </w:rPr>
        <w:t xml:space="preserve">      &lt;/element&gt;</w:t>
      </w:r>
    </w:p>
    <w:p w14:paraId="6EF786E3" w14:textId="77777777" w:rsidR="00746CF7" w:rsidRPr="00532A23" w:rsidRDefault="00746CF7" w:rsidP="00BA1A2A">
      <w:pPr>
        <w:pStyle w:val="PL"/>
        <w:rPr>
          <w:highlight w:val="white"/>
        </w:rPr>
      </w:pPr>
      <w:r w:rsidRPr="00532A23">
        <w:rPr>
          <w:highlight w:val="white"/>
        </w:rPr>
        <w:t xml:space="preserve">      &lt;!-- manageDeltaSynchronization Response --&gt;</w:t>
      </w:r>
    </w:p>
    <w:p w14:paraId="28FEA422" w14:textId="77777777" w:rsidR="00746CF7" w:rsidRPr="00532A23" w:rsidRDefault="00746CF7" w:rsidP="00BA1A2A">
      <w:pPr>
        <w:pStyle w:val="PL"/>
        <w:rPr>
          <w:highlight w:val="white"/>
        </w:rPr>
      </w:pPr>
      <w:r w:rsidRPr="00532A23">
        <w:rPr>
          <w:highlight w:val="white"/>
        </w:rPr>
        <w:t xml:space="preserve">      &lt;element name="manageDeltaSynchronizationResponse"&gt;</w:t>
      </w:r>
    </w:p>
    <w:p w14:paraId="4BEB74F5" w14:textId="77777777" w:rsidR="00746CF7" w:rsidRPr="00532A23" w:rsidRDefault="00746CF7" w:rsidP="00BA1A2A">
      <w:pPr>
        <w:pStyle w:val="PL"/>
        <w:rPr>
          <w:highlight w:val="white"/>
        </w:rPr>
      </w:pPr>
      <w:r w:rsidRPr="00532A23">
        <w:rPr>
          <w:highlight w:val="white"/>
        </w:rPr>
        <w:t xml:space="preserve">        &lt;complexType&gt;</w:t>
      </w:r>
    </w:p>
    <w:p w14:paraId="22F2B538" w14:textId="77777777" w:rsidR="00746CF7" w:rsidRPr="00532A23" w:rsidRDefault="00746CF7" w:rsidP="00BA1A2A">
      <w:pPr>
        <w:pStyle w:val="PL"/>
        <w:rPr>
          <w:highlight w:val="white"/>
        </w:rPr>
      </w:pPr>
      <w:r w:rsidRPr="00532A23">
        <w:rPr>
          <w:highlight w:val="white"/>
        </w:rPr>
        <w:t xml:space="preserve">          &lt;sequence&gt;</w:t>
      </w:r>
    </w:p>
    <w:p w14:paraId="541EF37E" w14:textId="77777777" w:rsidR="00746CF7" w:rsidRPr="00532A23" w:rsidRDefault="00746CF7" w:rsidP="00BA1A2A">
      <w:pPr>
        <w:pStyle w:val="PL"/>
        <w:rPr>
          <w:highlight w:val="white"/>
        </w:rPr>
      </w:pPr>
      <w:r w:rsidRPr="00532A23">
        <w:rPr>
          <w:highlight w:val="white"/>
        </w:rPr>
        <w:t xml:space="preserve">            &lt;element name="status"&gt;</w:t>
      </w:r>
    </w:p>
    <w:p w14:paraId="427013EC" w14:textId="77777777" w:rsidR="00746CF7" w:rsidRPr="00532A23" w:rsidRDefault="00746CF7" w:rsidP="00BA1A2A">
      <w:pPr>
        <w:pStyle w:val="PL"/>
        <w:rPr>
          <w:highlight w:val="white"/>
        </w:rPr>
      </w:pPr>
      <w:r w:rsidRPr="00532A23">
        <w:rPr>
          <w:highlight w:val="white"/>
        </w:rPr>
        <w:t xml:space="preserve">              &lt;simpleType&gt;</w:t>
      </w:r>
    </w:p>
    <w:p w14:paraId="60B914D5" w14:textId="77777777" w:rsidR="00746CF7" w:rsidRPr="00532A23" w:rsidRDefault="00746CF7" w:rsidP="00BA1A2A">
      <w:pPr>
        <w:pStyle w:val="PL"/>
        <w:rPr>
          <w:highlight w:val="white"/>
        </w:rPr>
      </w:pPr>
      <w:r w:rsidRPr="00532A23">
        <w:rPr>
          <w:highlight w:val="white"/>
        </w:rPr>
        <w:t xml:space="preserve">                &lt;restriction base="string"&gt;</w:t>
      </w:r>
    </w:p>
    <w:p w14:paraId="37610FE3" w14:textId="77777777" w:rsidR="00746CF7" w:rsidRPr="00532A23" w:rsidRDefault="00746CF7" w:rsidP="00BA1A2A">
      <w:pPr>
        <w:pStyle w:val="PL"/>
        <w:rPr>
          <w:highlight w:val="white"/>
        </w:rPr>
      </w:pPr>
      <w:r w:rsidRPr="00532A23">
        <w:rPr>
          <w:highlight w:val="white"/>
        </w:rPr>
        <w:t xml:space="preserve">                  &lt;enumeration value="Success"/&gt;</w:t>
      </w:r>
    </w:p>
    <w:p w14:paraId="21AB4F82" w14:textId="77777777" w:rsidR="00746CF7" w:rsidRPr="00532A23" w:rsidRDefault="00746CF7" w:rsidP="00BA1A2A">
      <w:pPr>
        <w:pStyle w:val="PL"/>
        <w:rPr>
          <w:highlight w:val="white"/>
        </w:rPr>
      </w:pPr>
      <w:r w:rsidRPr="00532A23">
        <w:rPr>
          <w:highlight w:val="white"/>
        </w:rPr>
        <w:t xml:space="preserve">                  &lt;enumeration value="Failure"/&gt;</w:t>
      </w:r>
    </w:p>
    <w:p w14:paraId="4415F21D" w14:textId="77777777" w:rsidR="00746CF7" w:rsidRPr="00532A23" w:rsidRDefault="00746CF7" w:rsidP="00BA1A2A">
      <w:pPr>
        <w:pStyle w:val="PL"/>
        <w:rPr>
          <w:highlight w:val="white"/>
        </w:rPr>
      </w:pPr>
      <w:r w:rsidRPr="00532A23">
        <w:rPr>
          <w:highlight w:val="white"/>
        </w:rPr>
        <w:t xml:space="preserve">                &lt;/restriction&gt;</w:t>
      </w:r>
    </w:p>
    <w:p w14:paraId="18F60BBE" w14:textId="77777777" w:rsidR="00746CF7" w:rsidRPr="00532A23" w:rsidRDefault="00746CF7" w:rsidP="00BA1A2A">
      <w:pPr>
        <w:pStyle w:val="PL"/>
        <w:rPr>
          <w:highlight w:val="white"/>
        </w:rPr>
      </w:pPr>
      <w:r w:rsidRPr="00532A23">
        <w:rPr>
          <w:highlight w:val="white"/>
        </w:rPr>
        <w:t xml:space="preserve">              &lt;/simpleType&gt;</w:t>
      </w:r>
    </w:p>
    <w:p w14:paraId="322D3D42" w14:textId="77777777" w:rsidR="00746CF7" w:rsidRPr="00532A23" w:rsidRDefault="00746CF7" w:rsidP="00BA1A2A">
      <w:pPr>
        <w:pStyle w:val="PL"/>
        <w:rPr>
          <w:highlight w:val="white"/>
        </w:rPr>
      </w:pPr>
      <w:r w:rsidRPr="00532A23">
        <w:rPr>
          <w:highlight w:val="white"/>
        </w:rPr>
        <w:t xml:space="preserve">            &lt;/element&gt;</w:t>
      </w:r>
    </w:p>
    <w:p w14:paraId="0C93E086" w14:textId="77777777" w:rsidR="00746CF7" w:rsidRPr="00532A23" w:rsidRDefault="00746CF7" w:rsidP="00BA1A2A">
      <w:pPr>
        <w:pStyle w:val="PL"/>
        <w:rPr>
          <w:highlight w:val="white"/>
        </w:rPr>
      </w:pPr>
      <w:r w:rsidRPr="00532A23">
        <w:rPr>
          <w:highlight w:val="white"/>
        </w:rPr>
        <w:t xml:space="preserve">            &lt;element name="failureReason" minOccurs="0"&gt;</w:t>
      </w:r>
    </w:p>
    <w:p w14:paraId="20193C77" w14:textId="77777777" w:rsidR="00746CF7" w:rsidRPr="00532A23" w:rsidRDefault="00746CF7" w:rsidP="00BA1A2A">
      <w:pPr>
        <w:pStyle w:val="PL"/>
        <w:rPr>
          <w:highlight w:val="white"/>
        </w:rPr>
      </w:pPr>
      <w:r w:rsidRPr="00532A23">
        <w:rPr>
          <w:highlight w:val="white"/>
        </w:rPr>
        <w:t xml:space="preserve">              &lt;simpleType&gt;</w:t>
      </w:r>
    </w:p>
    <w:p w14:paraId="03315529" w14:textId="77777777" w:rsidR="00746CF7" w:rsidRPr="00532A23" w:rsidRDefault="00746CF7" w:rsidP="00BA1A2A">
      <w:pPr>
        <w:pStyle w:val="PL"/>
        <w:rPr>
          <w:highlight w:val="white"/>
        </w:rPr>
      </w:pPr>
      <w:r w:rsidRPr="00532A23">
        <w:rPr>
          <w:highlight w:val="white"/>
        </w:rPr>
        <w:t xml:space="preserve">                &lt;restriction base="string"&gt;</w:t>
      </w:r>
    </w:p>
    <w:p w14:paraId="169CB4A7" w14:textId="77777777" w:rsidR="00746CF7" w:rsidRPr="00532A23" w:rsidRDefault="00746CF7" w:rsidP="00BA1A2A">
      <w:pPr>
        <w:pStyle w:val="PL"/>
        <w:rPr>
          <w:highlight w:val="white"/>
        </w:rPr>
      </w:pPr>
      <w:r w:rsidRPr="00532A23">
        <w:rPr>
          <w:highlight w:val="white"/>
        </w:rPr>
        <w:t xml:space="preserve">                  &lt;enumeration value="DeltaSynchNotSupportedForCMData"/&gt;</w:t>
      </w:r>
    </w:p>
    <w:p w14:paraId="14CB2B56" w14:textId="77777777" w:rsidR="00746CF7" w:rsidRPr="00532A23" w:rsidRDefault="00746CF7" w:rsidP="00BA1A2A">
      <w:pPr>
        <w:pStyle w:val="PL"/>
        <w:rPr>
          <w:highlight w:val="white"/>
        </w:rPr>
      </w:pPr>
      <w:r w:rsidRPr="00532A23">
        <w:rPr>
          <w:highlight w:val="white"/>
        </w:rPr>
        <w:t xml:space="preserve">                  &lt;enumeration value="DeltaSynchNotSupportedForAlarmData"/&gt;</w:t>
      </w:r>
    </w:p>
    <w:p w14:paraId="514A435B" w14:textId="77777777" w:rsidR="00746CF7" w:rsidRPr="00532A23" w:rsidRDefault="00746CF7" w:rsidP="00BA1A2A">
      <w:pPr>
        <w:pStyle w:val="PL"/>
        <w:rPr>
          <w:highlight w:val="white"/>
        </w:rPr>
      </w:pPr>
      <w:r w:rsidRPr="00532A23">
        <w:rPr>
          <w:highlight w:val="white"/>
        </w:rPr>
        <w:t xml:space="preserve">                  &lt;enumeration value="operation_failed"/&gt;</w:t>
      </w:r>
    </w:p>
    <w:p w14:paraId="2906CDFB" w14:textId="77777777" w:rsidR="00746CF7" w:rsidRPr="00532A23" w:rsidRDefault="00746CF7" w:rsidP="00BA1A2A">
      <w:pPr>
        <w:pStyle w:val="PL"/>
        <w:rPr>
          <w:highlight w:val="white"/>
        </w:rPr>
      </w:pPr>
      <w:r w:rsidRPr="00532A23">
        <w:rPr>
          <w:highlight w:val="white"/>
        </w:rPr>
        <w:t xml:space="preserve">                  &lt;enumeration value="operation_failed_invalid_input_parameter"/&gt;</w:t>
      </w:r>
    </w:p>
    <w:p w14:paraId="0518DA72" w14:textId="77777777" w:rsidR="00746CF7" w:rsidRPr="00532A23" w:rsidRDefault="00746CF7" w:rsidP="00BA1A2A">
      <w:pPr>
        <w:pStyle w:val="PL"/>
        <w:rPr>
          <w:highlight w:val="white"/>
        </w:rPr>
      </w:pPr>
      <w:r w:rsidRPr="00532A23">
        <w:rPr>
          <w:highlight w:val="white"/>
        </w:rPr>
        <w:t xml:space="preserve">                  &lt;enumeration value="operation_failed_internal_problem"/&gt;</w:t>
      </w:r>
    </w:p>
    <w:p w14:paraId="25810D19" w14:textId="77777777" w:rsidR="00746CF7" w:rsidRPr="00410996" w:rsidRDefault="00746CF7" w:rsidP="00BA1A2A">
      <w:pPr>
        <w:pStyle w:val="PL"/>
        <w:rPr>
          <w:highlight w:val="white"/>
          <w:lang w:val="en-US"/>
        </w:rPr>
      </w:pPr>
      <w:r w:rsidRPr="00532A23">
        <w:rPr>
          <w:highlight w:val="white"/>
        </w:rPr>
        <w:t xml:space="preserve">                </w:t>
      </w:r>
      <w:r w:rsidRPr="00410996">
        <w:rPr>
          <w:highlight w:val="white"/>
          <w:lang w:val="en-US"/>
        </w:rPr>
        <w:t>&lt;/restriction&gt;</w:t>
      </w:r>
    </w:p>
    <w:p w14:paraId="62E04F12" w14:textId="77777777" w:rsidR="00746CF7" w:rsidRPr="00410996" w:rsidRDefault="00746CF7" w:rsidP="00BA1A2A">
      <w:pPr>
        <w:pStyle w:val="PL"/>
        <w:rPr>
          <w:highlight w:val="white"/>
          <w:lang w:val="en-US"/>
        </w:rPr>
      </w:pPr>
      <w:r w:rsidRPr="00410996">
        <w:rPr>
          <w:highlight w:val="white"/>
          <w:lang w:val="en-US"/>
        </w:rPr>
        <w:t xml:space="preserve">              &lt;/simpleType&gt;</w:t>
      </w:r>
    </w:p>
    <w:p w14:paraId="52466152" w14:textId="77777777" w:rsidR="00746CF7" w:rsidRPr="00410996" w:rsidRDefault="00746CF7" w:rsidP="00BA1A2A">
      <w:pPr>
        <w:pStyle w:val="PL"/>
        <w:rPr>
          <w:highlight w:val="white"/>
          <w:lang w:val="en-US"/>
        </w:rPr>
      </w:pPr>
      <w:r w:rsidRPr="00410996">
        <w:rPr>
          <w:highlight w:val="white"/>
          <w:lang w:val="en-US"/>
        </w:rPr>
        <w:t xml:space="preserve">            &lt;/element&gt;</w:t>
      </w:r>
    </w:p>
    <w:p w14:paraId="71106353" w14:textId="77777777" w:rsidR="00746CF7" w:rsidRPr="00410996" w:rsidRDefault="00746CF7" w:rsidP="00BA1A2A">
      <w:pPr>
        <w:pStyle w:val="PL"/>
        <w:rPr>
          <w:highlight w:val="white"/>
          <w:lang w:val="en-US"/>
        </w:rPr>
      </w:pPr>
      <w:r w:rsidRPr="00410996">
        <w:rPr>
          <w:highlight w:val="white"/>
          <w:lang w:val="en-US"/>
        </w:rPr>
        <w:t xml:space="preserve">          &lt;/sequence&gt;</w:t>
      </w:r>
    </w:p>
    <w:p w14:paraId="1CBF4D82" w14:textId="77777777" w:rsidR="00746CF7" w:rsidRPr="00410996" w:rsidRDefault="00746CF7" w:rsidP="00BA1A2A">
      <w:pPr>
        <w:pStyle w:val="PL"/>
        <w:rPr>
          <w:highlight w:val="white"/>
          <w:lang w:val="en-US"/>
        </w:rPr>
      </w:pPr>
      <w:r w:rsidRPr="00410996">
        <w:rPr>
          <w:highlight w:val="white"/>
          <w:lang w:val="en-US"/>
        </w:rPr>
        <w:t xml:space="preserve">        &lt;/complexType&gt;</w:t>
      </w:r>
    </w:p>
    <w:p w14:paraId="720D2C7F" w14:textId="77777777" w:rsidR="00746CF7" w:rsidRPr="00532A23" w:rsidRDefault="00746CF7" w:rsidP="00BA1A2A">
      <w:pPr>
        <w:pStyle w:val="PL"/>
        <w:rPr>
          <w:highlight w:val="white"/>
        </w:rPr>
      </w:pPr>
      <w:r w:rsidRPr="00410996">
        <w:rPr>
          <w:highlight w:val="white"/>
          <w:lang w:val="en-US"/>
        </w:rPr>
        <w:t xml:space="preserve">      </w:t>
      </w:r>
      <w:r w:rsidRPr="00532A23">
        <w:rPr>
          <w:highlight w:val="white"/>
        </w:rPr>
        <w:t>&lt;/element&gt;</w:t>
      </w:r>
    </w:p>
    <w:p w14:paraId="7E70EDC8" w14:textId="77777777" w:rsidR="00746CF7" w:rsidRPr="00532A23" w:rsidRDefault="00746CF7" w:rsidP="00BA1A2A">
      <w:pPr>
        <w:pStyle w:val="PL"/>
        <w:rPr>
          <w:highlight w:val="white"/>
        </w:rPr>
      </w:pPr>
      <w:r w:rsidRPr="00532A23">
        <w:rPr>
          <w:highlight w:val="white"/>
        </w:rPr>
        <w:t xml:space="preserve">      &lt;!-- manageDeltaSynchronization Fault --&gt;</w:t>
      </w:r>
    </w:p>
    <w:p w14:paraId="4D5F165B" w14:textId="77777777" w:rsidR="00746CF7" w:rsidRPr="00532A23" w:rsidRDefault="00746CF7" w:rsidP="00BA1A2A">
      <w:pPr>
        <w:pStyle w:val="PL"/>
        <w:rPr>
          <w:highlight w:val="white"/>
        </w:rPr>
      </w:pPr>
      <w:r w:rsidRPr="00532A23">
        <w:rPr>
          <w:highlight w:val="white"/>
        </w:rPr>
        <w:t xml:space="preserve">      &lt;element name="manageDeltaSynchronizationFault"&gt;</w:t>
      </w:r>
    </w:p>
    <w:p w14:paraId="53E96EE8" w14:textId="77777777" w:rsidR="00746CF7" w:rsidRPr="00532A23" w:rsidRDefault="00746CF7" w:rsidP="00BA1A2A">
      <w:pPr>
        <w:pStyle w:val="PL"/>
        <w:rPr>
          <w:highlight w:val="white"/>
        </w:rPr>
      </w:pPr>
      <w:r w:rsidRPr="00532A23">
        <w:rPr>
          <w:highlight w:val="white"/>
        </w:rPr>
        <w:t xml:space="preserve">        &lt;simpleType&gt;</w:t>
      </w:r>
    </w:p>
    <w:p w14:paraId="3D50AFEB" w14:textId="77777777" w:rsidR="00746CF7" w:rsidRPr="00532A23" w:rsidRDefault="00746CF7" w:rsidP="00BA1A2A">
      <w:pPr>
        <w:pStyle w:val="PL"/>
        <w:rPr>
          <w:highlight w:val="white"/>
        </w:rPr>
      </w:pPr>
      <w:r w:rsidRPr="00532A23">
        <w:rPr>
          <w:highlight w:val="white"/>
        </w:rPr>
        <w:t xml:space="preserve">          &lt;restriction base="string"&gt;</w:t>
      </w:r>
    </w:p>
    <w:p w14:paraId="5B79AAF4" w14:textId="77777777" w:rsidR="00746CF7" w:rsidRPr="00532A23" w:rsidRDefault="00746CF7" w:rsidP="00BA1A2A">
      <w:pPr>
        <w:pStyle w:val="PL"/>
        <w:rPr>
          <w:highlight w:val="white"/>
        </w:rPr>
      </w:pPr>
      <w:r w:rsidRPr="00532A23">
        <w:rPr>
          <w:highlight w:val="white"/>
        </w:rPr>
        <w:t xml:space="preserve">            &lt;enumeration value="OperationFailed"/&gt;</w:t>
      </w:r>
    </w:p>
    <w:p w14:paraId="65A031A6" w14:textId="77777777" w:rsidR="00746CF7" w:rsidRPr="00532A23" w:rsidRDefault="00746CF7" w:rsidP="00BA1A2A">
      <w:pPr>
        <w:pStyle w:val="PL"/>
        <w:rPr>
          <w:highlight w:val="white"/>
        </w:rPr>
      </w:pPr>
      <w:r w:rsidRPr="00532A23">
        <w:rPr>
          <w:highlight w:val="white"/>
        </w:rPr>
        <w:t xml:space="preserve">          &lt;/restriction&gt;</w:t>
      </w:r>
    </w:p>
    <w:p w14:paraId="4D9D936E" w14:textId="77777777" w:rsidR="00746CF7" w:rsidRPr="00532A23" w:rsidRDefault="00746CF7" w:rsidP="00BA1A2A">
      <w:pPr>
        <w:pStyle w:val="PL"/>
        <w:rPr>
          <w:highlight w:val="white"/>
        </w:rPr>
      </w:pPr>
      <w:r w:rsidRPr="00532A23">
        <w:rPr>
          <w:highlight w:val="white"/>
        </w:rPr>
        <w:t xml:space="preserve">        &lt;/simpleType&gt;</w:t>
      </w:r>
    </w:p>
    <w:p w14:paraId="312DD2E8" w14:textId="77777777" w:rsidR="00746CF7" w:rsidRPr="00532A23" w:rsidRDefault="00746CF7" w:rsidP="00BA1A2A">
      <w:pPr>
        <w:pStyle w:val="PL"/>
        <w:rPr>
          <w:highlight w:val="white"/>
        </w:rPr>
      </w:pPr>
      <w:r w:rsidRPr="00532A23">
        <w:rPr>
          <w:highlight w:val="white"/>
        </w:rPr>
        <w:t xml:space="preserve">      &lt;/element&gt;</w:t>
      </w:r>
    </w:p>
    <w:p w14:paraId="4600CFFE" w14:textId="77777777" w:rsidR="00746CF7" w:rsidRPr="00532A23" w:rsidRDefault="00746CF7" w:rsidP="00BA1A2A">
      <w:pPr>
        <w:pStyle w:val="PL"/>
        <w:rPr>
          <w:highlight w:val="white"/>
        </w:rPr>
      </w:pPr>
      <w:r w:rsidRPr="00532A23">
        <w:rPr>
          <w:highlight w:val="white"/>
        </w:rPr>
        <w:t xml:space="preserve">      &lt;!-- getAvailableDeltaSynchPoints Request --&gt;</w:t>
      </w:r>
    </w:p>
    <w:p w14:paraId="28382894" w14:textId="77777777" w:rsidR="00746CF7" w:rsidRPr="00532A23" w:rsidRDefault="00746CF7" w:rsidP="00BA1A2A">
      <w:pPr>
        <w:pStyle w:val="PL"/>
        <w:rPr>
          <w:highlight w:val="white"/>
        </w:rPr>
      </w:pPr>
      <w:r w:rsidRPr="00532A23">
        <w:rPr>
          <w:highlight w:val="white"/>
        </w:rPr>
        <w:t xml:space="preserve">      &lt;element name="getAvailableDeltaSynchPointsRequest"&gt;</w:t>
      </w:r>
    </w:p>
    <w:p w14:paraId="0D797F6C" w14:textId="77777777" w:rsidR="00746CF7" w:rsidRPr="00532A23" w:rsidRDefault="00746CF7" w:rsidP="00BA1A2A">
      <w:pPr>
        <w:pStyle w:val="PL"/>
        <w:rPr>
          <w:highlight w:val="white"/>
        </w:rPr>
      </w:pPr>
      <w:r w:rsidRPr="00532A23">
        <w:rPr>
          <w:highlight w:val="white"/>
        </w:rPr>
        <w:t xml:space="preserve">        &lt;complexType&gt;</w:t>
      </w:r>
    </w:p>
    <w:p w14:paraId="091A1AEB" w14:textId="77777777" w:rsidR="00746CF7" w:rsidRPr="00532A23" w:rsidRDefault="00746CF7" w:rsidP="00BA1A2A">
      <w:pPr>
        <w:pStyle w:val="PL"/>
        <w:rPr>
          <w:highlight w:val="white"/>
        </w:rPr>
      </w:pPr>
      <w:r w:rsidRPr="00532A23">
        <w:rPr>
          <w:highlight w:val="white"/>
        </w:rPr>
        <w:t xml:space="preserve">          &lt;sequence&gt;</w:t>
      </w:r>
    </w:p>
    <w:p w14:paraId="49876431" w14:textId="77777777" w:rsidR="00746CF7" w:rsidRPr="00532A23" w:rsidRDefault="00746CF7" w:rsidP="00BA1A2A">
      <w:pPr>
        <w:pStyle w:val="PL"/>
        <w:rPr>
          <w:highlight w:val="white"/>
        </w:rPr>
      </w:pPr>
      <w:r w:rsidRPr="00532A23">
        <w:rPr>
          <w:highlight w:val="white"/>
        </w:rPr>
        <w:t xml:space="preserve">            &lt;element name="managerReference" type="string" minOccurs="0"/&gt;</w:t>
      </w:r>
    </w:p>
    <w:p w14:paraId="6A1B75D4" w14:textId="77777777" w:rsidR="00746CF7" w:rsidRPr="00532A23" w:rsidRDefault="00746CF7" w:rsidP="00BA1A2A">
      <w:pPr>
        <w:pStyle w:val="PL"/>
        <w:rPr>
          <w:highlight w:val="white"/>
        </w:rPr>
      </w:pPr>
      <w:r w:rsidRPr="00532A23">
        <w:rPr>
          <w:highlight w:val="white"/>
        </w:rPr>
        <w:t xml:space="preserve">            &lt;element name="synchPointsForCMDataRequested" minOccurs="0"/&gt;</w:t>
      </w:r>
    </w:p>
    <w:p w14:paraId="3A84318A" w14:textId="77777777" w:rsidR="00746CF7" w:rsidRPr="00532A23" w:rsidRDefault="00746CF7" w:rsidP="00BA1A2A">
      <w:pPr>
        <w:pStyle w:val="PL"/>
        <w:rPr>
          <w:highlight w:val="white"/>
        </w:rPr>
      </w:pPr>
      <w:r w:rsidRPr="00532A23">
        <w:rPr>
          <w:highlight w:val="white"/>
        </w:rPr>
        <w:t xml:space="preserve">            &lt;element name="synchPointsForAlarmDataRequested" minOccurs="0"/&gt;</w:t>
      </w:r>
    </w:p>
    <w:p w14:paraId="7C6D47B5" w14:textId="77777777" w:rsidR="00746CF7" w:rsidRPr="00532A23" w:rsidRDefault="00746CF7" w:rsidP="00BA1A2A">
      <w:pPr>
        <w:pStyle w:val="PL"/>
        <w:rPr>
          <w:highlight w:val="white"/>
        </w:rPr>
      </w:pPr>
      <w:r w:rsidRPr="00532A23">
        <w:rPr>
          <w:highlight w:val="white"/>
        </w:rPr>
        <w:t xml:space="preserve">          &lt;/sequence&gt;</w:t>
      </w:r>
    </w:p>
    <w:p w14:paraId="0764DD06" w14:textId="77777777" w:rsidR="00746CF7" w:rsidRPr="00532A23" w:rsidRDefault="00746CF7" w:rsidP="00BA1A2A">
      <w:pPr>
        <w:pStyle w:val="PL"/>
        <w:rPr>
          <w:highlight w:val="white"/>
        </w:rPr>
      </w:pPr>
      <w:r w:rsidRPr="00532A23">
        <w:rPr>
          <w:highlight w:val="white"/>
        </w:rPr>
        <w:t xml:space="preserve">        &lt;/complexType&gt;</w:t>
      </w:r>
    </w:p>
    <w:p w14:paraId="437FE2CE" w14:textId="77777777" w:rsidR="00746CF7" w:rsidRPr="00532A23" w:rsidRDefault="00746CF7" w:rsidP="00BA1A2A">
      <w:pPr>
        <w:pStyle w:val="PL"/>
        <w:rPr>
          <w:highlight w:val="white"/>
        </w:rPr>
      </w:pPr>
      <w:r w:rsidRPr="00532A23">
        <w:rPr>
          <w:highlight w:val="white"/>
        </w:rPr>
        <w:t xml:space="preserve">      &lt;/element&gt;</w:t>
      </w:r>
    </w:p>
    <w:p w14:paraId="1C2CD872" w14:textId="77777777" w:rsidR="00746CF7" w:rsidRPr="00532A23" w:rsidRDefault="00746CF7" w:rsidP="00BA1A2A">
      <w:pPr>
        <w:pStyle w:val="PL"/>
        <w:rPr>
          <w:highlight w:val="white"/>
        </w:rPr>
      </w:pPr>
      <w:r w:rsidRPr="00532A23">
        <w:rPr>
          <w:highlight w:val="white"/>
        </w:rPr>
        <w:t xml:space="preserve">      &lt;!-- getAvailableDeltaSynchPoints Response --&gt;</w:t>
      </w:r>
    </w:p>
    <w:p w14:paraId="7F785E8F" w14:textId="77777777" w:rsidR="00746CF7" w:rsidRPr="00532A23" w:rsidRDefault="00746CF7" w:rsidP="00BA1A2A">
      <w:pPr>
        <w:pStyle w:val="PL"/>
        <w:rPr>
          <w:highlight w:val="white"/>
        </w:rPr>
      </w:pPr>
      <w:r w:rsidRPr="00532A23">
        <w:rPr>
          <w:highlight w:val="white"/>
        </w:rPr>
        <w:t xml:space="preserve">      &lt;element name="getAvailableDeltaSynchPointsResponse"&gt;</w:t>
      </w:r>
    </w:p>
    <w:p w14:paraId="47D08949" w14:textId="77777777" w:rsidR="00746CF7" w:rsidRPr="00532A23" w:rsidRDefault="00746CF7" w:rsidP="00BA1A2A">
      <w:pPr>
        <w:pStyle w:val="PL"/>
        <w:rPr>
          <w:highlight w:val="white"/>
        </w:rPr>
      </w:pPr>
      <w:r w:rsidRPr="00532A23">
        <w:rPr>
          <w:highlight w:val="white"/>
        </w:rPr>
        <w:t xml:space="preserve">        &lt;complexType&gt;</w:t>
      </w:r>
    </w:p>
    <w:p w14:paraId="262FA0BE" w14:textId="77777777" w:rsidR="00746CF7" w:rsidRPr="00532A23" w:rsidRDefault="00746CF7" w:rsidP="00BA1A2A">
      <w:pPr>
        <w:pStyle w:val="PL"/>
        <w:rPr>
          <w:highlight w:val="white"/>
        </w:rPr>
      </w:pPr>
      <w:r w:rsidRPr="00532A23">
        <w:rPr>
          <w:highlight w:val="white"/>
        </w:rPr>
        <w:t xml:space="preserve">          &lt;sequence&gt;</w:t>
      </w:r>
    </w:p>
    <w:p w14:paraId="0C367018" w14:textId="77777777" w:rsidR="00746CF7" w:rsidRPr="00532A23" w:rsidRDefault="00746CF7" w:rsidP="00BA1A2A">
      <w:pPr>
        <w:pStyle w:val="PL"/>
        <w:rPr>
          <w:highlight w:val="white"/>
        </w:rPr>
      </w:pPr>
      <w:r w:rsidRPr="00532A23">
        <w:rPr>
          <w:highlight w:val="white"/>
        </w:rPr>
        <w:t xml:space="preserve">            &lt;element name="synchPointListForAlarms" minOccurs="0"&gt;</w:t>
      </w:r>
    </w:p>
    <w:p w14:paraId="1F76FEBF" w14:textId="77777777" w:rsidR="00746CF7" w:rsidRPr="00532A23" w:rsidRDefault="00746CF7" w:rsidP="00BA1A2A">
      <w:pPr>
        <w:pStyle w:val="PL"/>
        <w:rPr>
          <w:highlight w:val="white"/>
        </w:rPr>
      </w:pPr>
      <w:r w:rsidRPr="00532A23">
        <w:rPr>
          <w:highlight w:val="white"/>
        </w:rPr>
        <w:t xml:space="preserve">              &lt;complexType&gt;</w:t>
      </w:r>
    </w:p>
    <w:p w14:paraId="33179771" w14:textId="77777777" w:rsidR="00746CF7" w:rsidRPr="00532A23" w:rsidRDefault="00746CF7" w:rsidP="00BA1A2A">
      <w:pPr>
        <w:pStyle w:val="PL"/>
        <w:rPr>
          <w:highlight w:val="white"/>
        </w:rPr>
      </w:pPr>
      <w:r w:rsidRPr="00532A23">
        <w:rPr>
          <w:highlight w:val="white"/>
        </w:rPr>
        <w:t xml:space="preserve">                &lt;sequence minOccurs="0" maxOccurs="unbounded"&gt;</w:t>
      </w:r>
    </w:p>
    <w:p w14:paraId="2B198A6A" w14:textId="77777777" w:rsidR="00746CF7" w:rsidRPr="00532A23" w:rsidRDefault="00746CF7" w:rsidP="00BA1A2A">
      <w:pPr>
        <w:pStyle w:val="PL"/>
        <w:rPr>
          <w:highlight w:val="white"/>
        </w:rPr>
      </w:pPr>
      <w:r w:rsidRPr="00532A23">
        <w:rPr>
          <w:highlight w:val="white"/>
        </w:rPr>
        <w:t xml:space="preserve">                  &lt;element name="synchPoint" type="dateTime"/&gt;</w:t>
      </w:r>
    </w:p>
    <w:p w14:paraId="0DDFDF79" w14:textId="77777777" w:rsidR="00746CF7" w:rsidRPr="00532A23" w:rsidRDefault="00746CF7" w:rsidP="00BA1A2A">
      <w:pPr>
        <w:pStyle w:val="PL"/>
        <w:rPr>
          <w:highlight w:val="white"/>
        </w:rPr>
      </w:pPr>
      <w:r w:rsidRPr="00532A23">
        <w:rPr>
          <w:highlight w:val="white"/>
        </w:rPr>
        <w:t xml:space="preserve">                &lt;/sequence&gt;</w:t>
      </w:r>
    </w:p>
    <w:p w14:paraId="608CEC10" w14:textId="77777777" w:rsidR="00746CF7" w:rsidRPr="00532A23" w:rsidRDefault="00746CF7" w:rsidP="00BA1A2A">
      <w:pPr>
        <w:pStyle w:val="PL"/>
        <w:rPr>
          <w:highlight w:val="white"/>
        </w:rPr>
      </w:pPr>
      <w:r w:rsidRPr="00532A23">
        <w:rPr>
          <w:highlight w:val="white"/>
        </w:rPr>
        <w:t xml:space="preserve">              &lt;/complexType&gt;</w:t>
      </w:r>
    </w:p>
    <w:p w14:paraId="19490A1E" w14:textId="77777777" w:rsidR="00746CF7" w:rsidRPr="00532A23" w:rsidRDefault="00746CF7" w:rsidP="00BA1A2A">
      <w:pPr>
        <w:pStyle w:val="PL"/>
        <w:rPr>
          <w:highlight w:val="white"/>
        </w:rPr>
      </w:pPr>
      <w:r w:rsidRPr="00532A23">
        <w:rPr>
          <w:highlight w:val="white"/>
        </w:rPr>
        <w:t xml:space="preserve">            &lt;/element&gt;</w:t>
      </w:r>
    </w:p>
    <w:p w14:paraId="2215CE62" w14:textId="77777777" w:rsidR="00746CF7" w:rsidRPr="00532A23" w:rsidRDefault="00746CF7" w:rsidP="00BA1A2A">
      <w:pPr>
        <w:pStyle w:val="PL"/>
        <w:rPr>
          <w:highlight w:val="white"/>
        </w:rPr>
      </w:pPr>
      <w:r w:rsidRPr="00532A23">
        <w:rPr>
          <w:highlight w:val="white"/>
        </w:rPr>
        <w:t xml:space="preserve">            &lt;element name="synchPointListForCMData" minOccurs="0"&gt;</w:t>
      </w:r>
    </w:p>
    <w:p w14:paraId="399B42E5" w14:textId="77777777" w:rsidR="00746CF7" w:rsidRPr="00532A23" w:rsidRDefault="00746CF7" w:rsidP="00BA1A2A">
      <w:pPr>
        <w:pStyle w:val="PL"/>
        <w:rPr>
          <w:highlight w:val="white"/>
        </w:rPr>
      </w:pPr>
      <w:r w:rsidRPr="00532A23">
        <w:rPr>
          <w:highlight w:val="white"/>
        </w:rPr>
        <w:t xml:space="preserve">              &lt;complexType&gt;</w:t>
      </w:r>
    </w:p>
    <w:p w14:paraId="14621500" w14:textId="77777777" w:rsidR="00746CF7" w:rsidRPr="00532A23" w:rsidRDefault="00746CF7" w:rsidP="00BA1A2A">
      <w:pPr>
        <w:pStyle w:val="PL"/>
        <w:rPr>
          <w:highlight w:val="white"/>
        </w:rPr>
      </w:pPr>
      <w:r w:rsidRPr="00532A23">
        <w:rPr>
          <w:highlight w:val="white"/>
        </w:rPr>
        <w:lastRenderedPageBreak/>
        <w:t xml:space="preserve">                &lt;sequence minOccurs="0" maxOccurs="unbounded"&gt;</w:t>
      </w:r>
    </w:p>
    <w:p w14:paraId="11CC5142" w14:textId="77777777" w:rsidR="00746CF7" w:rsidRPr="00532A23" w:rsidRDefault="00746CF7" w:rsidP="00BA1A2A">
      <w:pPr>
        <w:pStyle w:val="PL"/>
        <w:rPr>
          <w:highlight w:val="white"/>
        </w:rPr>
      </w:pPr>
      <w:r w:rsidRPr="00532A23">
        <w:rPr>
          <w:highlight w:val="white"/>
        </w:rPr>
        <w:t xml:space="preserve">                  &lt;element name="synchPoint" type="dateTime"/&gt;</w:t>
      </w:r>
    </w:p>
    <w:p w14:paraId="6656038D" w14:textId="77777777" w:rsidR="00746CF7" w:rsidRPr="00532A23" w:rsidRDefault="00746CF7" w:rsidP="00BA1A2A">
      <w:pPr>
        <w:pStyle w:val="PL"/>
        <w:rPr>
          <w:highlight w:val="white"/>
        </w:rPr>
      </w:pPr>
      <w:r w:rsidRPr="00532A23">
        <w:rPr>
          <w:highlight w:val="white"/>
        </w:rPr>
        <w:t xml:space="preserve">                &lt;/sequence&gt;</w:t>
      </w:r>
    </w:p>
    <w:p w14:paraId="0CD3295E" w14:textId="77777777" w:rsidR="00746CF7" w:rsidRPr="00532A23" w:rsidRDefault="00746CF7" w:rsidP="00BA1A2A">
      <w:pPr>
        <w:pStyle w:val="PL"/>
        <w:rPr>
          <w:highlight w:val="white"/>
        </w:rPr>
      </w:pPr>
      <w:r w:rsidRPr="00532A23">
        <w:rPr>
          <w:highlight w:val="white"/>
        </w:rPr>
        <w:t xml:space="preserve">              &lt;/complexType&gt;</w:t>
      </w:r>
    </w:p>
    <w:p w14:paraId="1BE6B944" w14:textId="77777777" w:rsidR="00746CF7" w:rsidRPr="00532A23" w:rsidRDefault="00746CF7" w:rsidP="00BA1A2A">
      <w:pPr>
        <w:pStyle w:val="PL"/>
        <w:rPr>
          <w:highlight w:val="white"/>
        </w:rPr>
      </w:pPr>
      <w:r w:rsidRPr="00532A23">
        <w:rPr>
          <w:highlight w:val="white"/>
        </w:rPr>
        <w:t xml:space="preserve">            &lt;/element&gt;</w:t>
      </w:r>
    </w:p>
    <w:p w14:paraId="7D5E2F6E" w14:textId="77777777" w:rsidR="00746CF7" w:rsidRPr="00532A23" w:rsidRDefault="00746CF7" w:rsidP="00BA1A2A">
      <w:pPr>
        <w:pStyle w:val="PL"/>
        <w:rPr>
          <w:highlight w:val="white"/>
        </w:rPr>
      </w:pPr>
      <w:r w:rsidRPr="00532A23">
        <w:rPr>
          <w:highlight w:val="white"/>
        </w:rPr>
        <w:t xml:space="preserve">            &lt;element name="status"&gt;</w:t>
      </w:r>
    </w:p>
    <w:p w14:paraId="214E84FA" w14:textId="77777777" w:rsidR="00746CF7" w:rsidRPr="00532A23" w:rsidRDefault="00746CF7" w:rsidP="00BA1A2A">
      <w:pPr>
        <w:pStyle w:val="PL"/>
        <w:rPr>
          <w:highlight w:val="white"/>
        </w:rPr>
      </w:pPr>
      <w:r w:rsidRPr="00532A23">
        <w:rPr>
          <w:highlight w:val="white"/>
        </w:rPr>
        <w:t xml:space="preserve">              &lt;simpleType&gt;</w:t>
      </w:r>
    </w:p>
    <w:p w14:paraId="5C502197" w14:textId="77777777" w:rsidR="00746CF7" w:rsidRPr="00532A23" w:rsidRDefault="00746CF7" w:rsidP="00BA1A2A">
      <w:pPr>
        <w:pStyle w:val="PL"/>
        <w:rPr>
          <w:highlight w:val="white"/>
        </w:rPr>
      </w:pPr>
      <w:r w:rsidRPr="00532A23">
        <w:rPr>
          <w:highlight w:val="white"/>
        </w:rPr>
        <w:t xml:space="preserve">                &lt;restriction base="string"&gt;</w:t>
      </w:r>
    </w:p>
    <w:p w14:paraId="09259598" w14:textId="77777777" w:rsidR="00746CF7" w:rsidRPr="00532A23" w:rsidRDefault="00746CF7" w:rsidP="00BA1A2A">
      <w:pPr>
        <w:pStyle w:val="PL"/>
        <w:rPr>
          <w:highlight w:val="white"/>
        </w:rPr>
      </w:pPr>
      <w:r w:rsidRPr="00532A23">
        <w:rPr>
          <w:highlight w:val="white"/>
        </w:rPr>
        <w:t xml:space="preserve">                  &lt;enumeration value="Success"/&gt;</w:t>
      </w:r>
    </w:p>
    <w:p w14:paraId="01E8A5BD" w14:textId="77777777" w:rsidR="00746CF7" w:rsidRPr="00532A23" w:rsidRDefault="00746CF7" w:rsidP="00BA1A2A">
      <w:pPr>
        <w:pStyle w:val="PL"/>
        <w:rPr>
          <w:highlight w:val="white"/>
        </w:rPr>
      </w:pPr>
      <w:r w:rsidRPr="00532A23">
        <w:rPr>
          <w:highlight w:val="white"/>
        </w:rPr>
        <w:t xml:space="preserve">                  &lt;enumeration value="Failure"/&gt;</w:t>
      </w:r>
    </w:p>
    <w:p w14:paraId="552AFC01" w14:textId="77777777" w:rsidR="00746CF7" w:rsidRPr="00532A23" w:rsidRDefault="00746CF7" w:rsidP="00BA1A2A">
      <w:pPr>
        <w:pStyle w:val="PL"/>
        <w:rPr>
          <w:highlight w:val="white"/>
        </w:rPr>
      </w:pPr>
      <w:r w:rsidRPr="00532A23">
        <w:rPr>
          <w:highlight w:val="white"/>
        </w:rPr>
        <w:t xml:space="preserve">                &lt;/restriction&gt;</w:t>
      </w:r>
    </w:p>
    <w:p w14:paraId="6D12A2FB" w14:textId="77777777" w:rsidR="00746CF7" w:rsidRPr="00532A23" w:rsidRDefault="00746CF7" w:rsidP="00BA1A2A">
      <w:pPr>
        <w:pStyle w:val="PL"/>
        <w:rPr>
          <w:highlight w:val="white"/>
        </w:rPr>
      </w:pPr>
      <w:r w:rsidRPr="00532A23">
        <w:rPr>
          <w:highlight w:val="white"/>
        </w:rPr>
        <w:t xml:space="preserve">              &lt;/simpleType&gt;</w:t>
      </w:r>
    </w:p>
    <w:p w14:paraId="7F03683F" w14:textId="77777777" w:rsidR="00746CF7" w:rsidRPr="00532A23" w:rsidRDefault="00746CF7" w:rsidP="00BA1A2A">
      <w:pPr>
        <w:pStyle w:val="PL"/>
        <w:rPr>
          <w:highlight w:val="white"/>
        </w:rPr>
      </w:pPr>
      <w:r w:rsidRPr="00532A23">
        <w:rPr>
          <w:highlight w:val="white"/>
        </w:rPr>
        <w:t xml:space="preserve">            &lt;/element&gt;</w:t>
      </w:r>
    </w:p>
    <w:p w14:paraId="40C33CD6" w14:textId="77777777" w:rsidR="00746CF7" w:rsidRPr="00532A23" w:rsidRDefault="00746CF7" w:rsidP="00BA1A2A">
      <w:pPr>
        <w:pStyle w:val="PL"/>
        <w:rPr>
          <w:highlight w:val="white"/>
        </w:rPr>
      </w:pPr>
      <w:r w:rsidRPr="00532A23">
        <w:rPr>
          <w:highlight w:val="white"/>
        </w:rPr>
        <w:t xml:space="preserve">            &lt;element name="failureReason" minOccurs="0"&gt;</w:t>
      </w:r>
    </w:p>
    <w:p w14:paraId="1D01B2A3" w14:textId="77777777" w:rsidR="00746CF7" w:rsidRPr="00532A23" w:rsidRDefault="00746CF7" w:rsidP="00BA1A2A">
      <w:pPr>
        <w:pStyle w:val="PL"/>
        <w:rPr>
          <w:highlight w:val="white"/>
        </w:rPr>
      </w:pPr>
      <w:r w:rsidRPr="00532A23">
        <w:rPr>
          <w:highlight w:val="white"/>
        </w:rPr>
        <w:t xml:space="preserve">              &lt;simpleType&gt;</w:t>
      </w:r>
    </w:p>
    <w:p w14:paraId="652EE956" w14:textId="77777777" w:rsidR="00746CF7" w:rsidRPr="00532A23" w:rsidRDefault="00746CF7" w:rsidP="00BA1A2A">
      <w:pPr>
        <w:pStyle w:val="PL"/>
        <w:rPr>
          <w:highlight w:val="white"/>
        </w:rPr>
      </w:pPr>
      <w:r w:rsidRPr="00532A23">
        <w:rPr>
          <w:highlight w:val="white"/>
        </w:rPr>
        <w:t xml:space="preserve">                &lt;restriction base="string"&gt;</w:t>
      </w:r>
    </w:p>
    <w:p w14:paraId="53BA6514" w14:textId="77777777" w:rsidR="00746CF7" w:rsidRPr="00532A23" w:rsidRDefault="00746CF7" w:rsidP="00BA1A2A">
      <w:pPr>
        <w:pStyle w:val="PL"/>
        <w:rPr>
          <w:highlight w:val="white"/>
        </w:rPr>
      </w:pPr>
      <w:r w:rsidRPr="00532A23">
        <w:rPr>
          <w:highlight w:val="white"/>
        </w:rPr>
        <w:t xml:space="preserve">                  &lt;enumeration value="DeltaSynchNotSupportedForCMData"/&gt;</w:t>
      </w:r>
    </w:p>
    <w:p w14:paraId="30C48C21" w14:textId="77777777" w:rsidR="00746CF7" w:rsidRPr="00532A23" w:rsidRDefault="00746CF7" w:rsidP="00BA1A2A">
      <w:pPr>
        <w:pStyle w:val="PL"/>
        <w:rPr>
          <w:highlight w:val="white"/>
        </w:rPr>
      </w:pPr>
      <w:r w:rsidRPr="00532A23">
        <w:rPr>
          <w:highlight w:val="white"/>
        </w:rPr>
        <w:t xml:space="preserve">                  &lt;enumeration value="DeltaSynchNotSupportedForAlarmData"/&gt;</w:t>
      </w:r>
    </w:p>
    <w:p w14:paraId="7F409BFC" w14:textId="77777777" w:rsidR="00746CF7" w:rsidRPr="00532A23" w:rsidRDefault="00746CF7" w:rsidP="00BA1A2A">
      <w:pPr>
        <w:pStyle w:val="PL"/>
        <w:rPr>
          <w:highlight w:val="white"/>
        </w:rPr>
      </w:pPr>
      <w:r w:rsidRPr="00532A23">
        <w:rPr>
          <w:highlight w:val="white"/>
        </w:rPr>
        <w:t xml:space="preserve">                  &lt;enumeration value="DeltaSynchNotActive"/&gt;</w:t>
      </w:r>
    </w:p>
    <w:p w14:paraId="6CAD161E" w14:textId="77777777" w:rsidR="00746CF7" w:rsidRPr="00532A23" w:rsidRDefault="00746CF7" w:rsidP="00BA1A2A">
      <w:pPr>
        <w:pStyle w:val="PL"/>
        <w:rPr>
          <w:highlight w:val="white"/>
        </w:rPr>
      </w:pPr>
      <w:r w:rsidRPr="00532A23">
        <w:rPr>
          <w:highlight w:val="white"/>
        </w:rPr>
        <w:t xml:space="preserve">                  &lt;enumeration value="DeltaSynchForCMDataDeactivated"/&gt;</w:t>
      </w:r>
    </w:p>
    <w:p w14:paraId="47367B9A" w14:textId="77777777" w:rsidR="00746CF7" w:rsidRPr="00532A23" w:rsidRDefault="00746CF7" w:rsidP="00BA1A2A">
      <w:pPr>
        <w:pStyle w:val="PL"/>
        <w:rPr>
          <w:highlight w:val="white"/>
        </w:rPr>
      </w:pPr>
      <w:r w:rsidRPr="00532A23">
        <w:rPr>
          <w:highlight w:val="white"/>
        </w:rPr>
        <w:t xml:space="preserve">                  &lt;enumeration value="DeltaSynchForAlarmDataDeactivated"/&gt;</w:t>
      </w:r>
    </w:p>
    <w:p w14:paraId="1030A2C8" w14:textId="77777777" w:rsidR="00746CF7" w:rsidRPr="00532A23" w:rsidRDefault="00746CF7" w:rsidP="00BA1A2A">
      <w:pPr>
        <w:pStyle w:val="PL"/>
        <w:rPr>
          <w:highlight w:val="white"/>
        </w:rPr>
      </w:pPr>
      <w:r w:rsidRPr="00532A23">
        <w:rPr>
          <w:highlight w:val="white"/>
        </w:rPr>
        <w:t xml:space="preserve">                  &lt;enumeration value="operation_failed"/&gt;</w:t>
      </w:r>
    </w:p>
    <w:p w14:paraId="34E19259" w14:textId="77777777" w:rsidR="00746CF7" w:rsidRPr="00532A23" w:rsidRDefault="00746CF7" w:rsidP="00BA1A2A">
      <w:pPr>
        <w:pStyle w:val="PL"/>
        <w:rPr>
          <w:highlight w:val="white"/>
        </w:rPr>
      </w:pPr>
      <w:r w:rsidRPr="00532A23">
        <w:rPr>
          <w:highlight w:val="white"/>
        </w:rPr>
        <w:t xml:space="preserve">                  &lt;enumeration value="operation_failed_invalid_input_parameter"/&gt;</w:t>
      </w:r>
    </w:p>
    <w:p w14:paraId="4CB822F1" w14:textId="77777777" w:rsidR="00746CF7" w:rsidRPr="00532A23" w:rsidRDefault="00746CF7" w:rsidP="00BA1A2A">
      <w:pPr>
        <w:pStyle w:val="PL"/>
        <w:rPr>
          <w:highlight w:val="white"/>
        </w:rPr>
      </w:pPr>
      <w:r w:rsidRPr="00532A23">
        <w:rPr>
          <w:highlight w:val="white"/>
        </w:rPr>
        <w:t xml:space="preserve">                  &lt;enumeration value="operation_failed_internal_problem"/&gt;</w:t>
      </w:r>
    </w:p>
    <w:p w14:paraId="4F2163BF" w14:textId="77777777" w:rsidR="00746CF7" w:rsidRPr="00410996" w:rsidRDefault="00746CF7" w:rsidP="00BA1A2A">
      <w:pPr>
        <w:pStyle w:val="PL"/>
        <w:rPr>
          <w:highlight w:val="white"/>
          <w:lang w:val="en-US"/>
        </w:rPr>
      </w:pPr>
      <w:r w:rsidRPr="00532A23">
        <w:rPr>
          <w:highlight w:val="white"/>
        </w:rPr>
        <w:t xml:space="preserve">                </w:t>
      </w:r>
      <w:r w:rsidRPr="00410996">
        <w:rPr>
          <w:highlight w:val="white"/>
          <w:lang w:val="en-US"/>
        </w:rPr>
        <w:t>&lt;/restriction&gt;</w:t>
      </w:r>
    </w:p>
    <w:p w14:paraId="4EFC7B51" w14:textId="77777777" w:rsidR="00746CF7" w:rsidRPr="00410996" w:rsidRDefault="00746CF7" w:rsidP="00BA1A2A">
      <w:pPr>
        <w:pStyle w:val="PL"/>
        <w:rPr>
          <w:highlight w:val="white"/>
          <w:lang w:val="en-US"/>
        </w:rPr>
      </w:pPr>
      <w:r w:rsidRPr="00410996">
        <w:rPr>
          <w:highlight w:val="white"/>
          <w:lang w:val="en-US"/>
        </w:rPr>
        <w:t xml:space="preserve">              &lt;/simpleType&gt;</w:t>
      </w:r>
    </w:p>
    <w:p w14:paraId="47139F9A" w14:textId="77777777" w:rsidR="00746CF7" w:rsidRPr="00410996" w:rsidRDefault="00746CF7" w:rsidP="00BA1A2A">
      <w:pPr>
        <w:pStyle w:val="PL"/>
        <w:rPr>
          <w:highlight w:val="white"/>
          <w:lang w:val="en-US"/>
        </w:rPr>
      </w:pPr>
      <w:r w:rsidRPr="00410996">
        <w:rPr>
          <w:highlight w:val="white"/>
          <w:lang w:val="en-US"/>
        </w:rPr>
        <w:t xml:space="preserve">            &lt;/element&gt;</w:t>
      </w:r>
    </w:p>
    <w:p w14:paraId="56DEB43B" w14:textId="77777777" w:rsidR="00746CF7" w:rsidRPr="00410996" w:rsidRDefault="00746CF7" w:rsidP="00BA1A2A">
      <w:pPr>
        <w:pStyle w:val="PL"/>
        <w:rPr>
          <w:highlight w:val="white"/>
          <w:lang w:val="en-US"/>
        </w:rPr>
      </w:pPr>
      <w:r w:rsidRPr="00410996">
        <w:rPr>
          <w:highlight w:val="white"/>
          <w:lang w:val="en-US"/>
        </w:rPr>
        <w:t xml:space="preserve">          &lt;/sequence&gt;</w:t>
      </w:r>
    </w:p>
    <w:p w14:paraId="38B51ABE" w14:textId="77777777" w:rsidR="00746CF7" w:rsidRPr="00410996" w:rsidRDefault="00746CF7" w:rsidP="00BA1A2A">
      <w:pPr>
        <w:pStyle w:val="PL"/>
        <w:rPr>
          <w:highlight w:val="white"/>
          <w:lang w:val="en-US"/>
        </w:rPr>
      </w:pPr>
      <w:r w:rsidRPr="00410996">
        <w:rPr>
          <w:highlight w:val="white"/>
          <w:lang w:val="en-US"/>
        </w:rPr>
        <w:t xml:space="preserve">        &lt;/complexType&gt;</w:t>
      </w:r>
    </w:p>
    <w:p w14:paraId="16CFC6AA" w14:textId="77777777" w:rsidR="00746CF7" w:rsidRPr="00410996" w:rsidRDefault="00746CF7" w:rsidP="00BA1A2A">
      <w:pPr>
        <w:pStyle w:val="PL"/>
        <w:rPr>
          <w:highlight w:val="white"/>
          <w:lang w:val="en-US"/>
        </w:rPr>
      </w:pPr>
      <w:r w:rsidRPr="00410996">
        <w:rPr>
          <w:highlight w:val="white"/>
          <w:lang w:val="en-US"/>
        </w:rPr>
        <w:t xml:space="preserve">      &lt;/element&gt;</w:t>
      </w:r>
    </w:p>
    <w:p w14:paraId="3C0520DB" w14:textId="77777777" w:rsidR="00746CF7" w:rsidRPr="00410996" w:rsidRDefault="00746CF7" w:rsidP="00BA1A2A">
      <w:pPr>
        <w:pStyle w:val="PL"/>
        <w:rPr>
          <w:highlight w:val="white"/>
          <w:lang w:val="en-US"/>
        </w:rPr>
      </w:pPr>
      <w:r w:rsidRPr="00410996">
        <w:rPr>
          <w:highlight w:val="white"/>
          <w:lang w:val="en-US"/>
        </w:rPr>
        <w:t xml:space="preserve">      &lt;!-- getAvailableDeltaSynchPoints Fault --&gt;</w:t>
      </w:r>
    </w:p>
    <w:p w14:paraId="2BCA34C5" w14:textId="77777777" w:rsidR="00746CF7" w:rsidRPr="00410996" w:rsidRDefault="00746CF7" w:rsidP="00BA1A2A">
      <w:pPr>
        <w:pStyle w:val="PL"/>
        <w:rPr>
          <w:highlight w:val="white"/>
          <w:lang w:val="en-US"/>
        </w:rPr>
      </w:pPr>
      <w:r w:rsidRPr="00410996">
        <w:rPr>
          <w:highlight w:val="white"/>
          <w:lang w:val="en-US"/>
        </w:rPr>
        <w:t xml:space="preserve">      &lt;element name="getAvailableDeltaSynchPointsFault"&gt;</w:t>
      </w:r>
    </w:p>
    <w:p w14:paraId="075740C9" w14:textId="77777777" w:rsidR="00746CF7" w:rsidRPr="00532A23" w:rsidRDefault="00746CF7" w:rsidP="00BA1A2A">
      <w:pPr>
        <w:pStyle w:val="PL"/>
        <w:rPr>
          <w:highlight w:val="white"/>
        </w:rPr>
      </w:pPr>
      <w:r w:rsidRPr="00410996">
        <w:rPr>
          <w:highlight w:val="white"/>
          <w:lang w:val="en-US"/>
        </w:rPr>
        <w:t xml:space="preserve">        </w:t>
      </w:r>
      <w:r w:rsidRPr="00532A23">
        <w:rPr>
          <w:highlight w:val="white"/>
        </w:rPr>
        <w:t>&lt;simpleType&gt;</w:t>
      </w:r>
    </w:p>
    <w:p w14:paraId="395D22FB" w14:textId="77777777" w:rsidR="00746CF7" w:rsidRPr="00532A23" w:rsidRDefault="00746CF7" w:rsidP="00BA1A2A">
      <w:pPr>
        <w:pStyle w:val="PL"/>
        <w:rPr>
          <w:highlight w:val="white"/>
        </w:rPr>
      </w:pPr>
      <w:r w:rsidRPr="00532A23">
        <w:rPr>
          <w:highlight w:val="white"/>
        </w:rPr>
        <w:t xml:space="preserve">          &lt;restriction base="string"&gt;</w:t>
      </w:r>
    </w:p>
    <w:p w14:paraId="4513C75B" w14:textId="77777777" w:rsidR="00746CF7" w:rsidRPr="00532A23" w:rsidRDefault="00746CF7" w:rsidP="00BA1A2A">
      <w:pPr>
        <w:pStyle w:val="PL"/>
        <w:rPr>
          <w:highlight w:val="white"/>
        </w:rPr>
      </w:pPr>
      <w:r w:rsidRPr="00532A23">
        <w:rPr>
          <w:highlight w:val="white"/>
        </w:rPr>
        <w:t xml:space="preserve">            &lt;enumeration value="OperationFailed"/&gt;</w:t>
      </w:r>
    </w:p>
    <w:p w14:paraId="22D3D589" w14:textId="77777777" w:rsidR="00746CF7" w:rsidRPr="00532A23" w:rsidRDefault="00746CF7" w:rsidP="00BA1A2A">
      <w:pPr>
        <w:pStyle w:val="PL"/>
        <w:rPr>
          <w:highlight w:val="white"/>
        </w:rPr>
      </w:pPr>
      <w:r w:rsidRPr="00532A23">
        <w:rPr>
          <w:highlight w:val="white"/>
        </w:rPr>
        <w:t xml:space="preserve">          &lt;/restriction&gt;</w:t>
      </w:r>
    </w:p>
    <w:p w14:paraId="33B3BCB1" w14:textId="77777777" w:rsidR="00746CF7" w:rsidRPr="00532A23" w:rsidRDefault="00746CF7" w:rsidP="00BA1A2A">
      <w:pPr>
        <w:pStyle w:val="PL"/>
        <w:rPr>
          <w:highlight w:val="white"/>
        </w:rPr>
      </w:pPr>
      <w:r w:rsidRPr="00532A23">
        <w:rPr>
          <w:highlight w:val="white"/>
        </w:rPr>
        <w:t xml:space="preserve">        &lt;/simpleType&gt;</w:t>
      </w:r>
    </w:p>
    <w:p w14:paraId="115A9690" w14:textId="77777777" w:rsidR="00746CF7" w:rsidRPr="00532A23" w:rsidRDefault="00746CF7" w:rsidP="00BA1A2A">
      <w:pPr>
        <w:pStyle w:val="PL"/>
        <w:rPr>
          <w:highlight w:val="white"/>
        </w:rPr>
      </w:pPr>
      <w:r w:rsidRPr="00532A23">
        <w:rPr>
          <w:highlight w:val="white"/>
        </w:rPr>
        <w:t xml:space="preserve">      &lt;/element&gt;</w:t>
      </w:r>
    </w:p>
    <w:p w14:paraId="5B4ED7FF" w14:textId="77777777" w:rsidR="00746CF7" w:rsidRPr="00532A23" w:rsidRDefault="00746CF7" w:rsidP="00BA1A2A">
      <w:pPr>
        <w:pStyle w:val="PL"/>
        <w:rPr>
          <w:highlight w:val="white"/>
        </w:rPr>
      </w:pPr>
      <w:r w:rsidRPr="00532A23">
        <w:rPr>
          <w:highlight w:val="white"/>
        </w:rPr>
        <w:t xml:space="preserve">      &lt;!-- triggerDeltaSynchOfCMData Request --&gt;</w:t>
      </w:r>
    </w:p>
    <w:p w14:paraId="7AC128A0" w14:textId="77777777" w:rsidR="00746CF7" w:rsidRPr="00532A23" w:rsidRDefault="00746CF7" w:rsidP="00BA1A2A">
      <w:pPr>
        <w:pStyle w:val="PL"/>
        <w:rPr>
          <w:highlight w:val="white"/>
        </w:rPr>
      </w:pPr>
      <w:r w:rsidRPr="00532A23">
        <w:rPr>
          <w:highlight w:val="white"/>
        </w:rPr>
        <w:t xml:space="preserve">      &lt;element name="triggerDeltaSynchOfCMDataRequest"&gt;</w:t>
      </w:r>
    </w:p>
    <w:p w14:paraId="5F407DE8" w14:textId="77777777" w:rsidR="00746CF7" w:rsidRPr="00532A23" w:rsidRDefault="00746CF7" w:rsidP="00BA1A2A">
      <w:pPr>
        <w:pStyle w:val="PL"/>
        <w:rPr>
          <w:highlight w:val="white"/>
        </w:rPr>
      </w:pPr>
      <w:r w:rsidRPr="00532A23">
        <w:rPr>
          <w:highlight w:val="white"/>
        </w:rPr>
        <w:t xml:space="preserve">        &lt;complexType&gt;</w:t>
      </w:r>
    </w:p>
    <w:p w14:paraId="482B09D1" w14:textId="77777777" w:rsidR="00746CF7" w:rsidRPr="00532A23" w:rsidRDefault="00746CF7" w:rsidP="00BA1A2A">
      <w:pPr>
        <w:pStyle w:val="PL"/>
        <w:rPr>
          <w:highlight w:val="white"/>
        </w:rPr>
      </w:pPr>
      <w:r w:rsidRPr="00532A23">
        <w:rPr>
          <w:highlight w:val="white"/>
        </w:rPr>
        <w:t xml:space="preserve">          &lt;sequence&gt;</w:t>
      </w:r>
    </w:p>
    <w:p w14:paraId="36247D47" w14:textId="77777777" w:rsidR="00746CF7" w:rsidRPr="00532A23" w:rsidRDefault="00746CF7" w:rsidP="00BA1A2A">
      <w:pPr>
        <w:pStyle w:val="PL"/>
        <w:rPr>
          <w:highlight w:val="white"/>
        </w:rPr>
      </w:pPr>
      <w:r w:rsidRPr="00532A23">
        <w:rPr>
          <w:highlight w:val="white"/>
        </w:rPr>
        <w:t xml:space="preserve">            &lt;element name="managerReference" type="string" minOccurs="0"/&gt;</w:t>
      </w:r>
    </w:p>
    <w:p w14:paraId="30E6EB47" w14:textId="77777777" w:rsidR="00746CF7" w:rsidRPr="00532A23" w:rsidRDefault="00746CF7" w:rsidP="00BA1A2A">
      <w:pPr>
        <w:pStyle w:val="PL"/>
        <w:rPr>
          <w:highlight w:val="white"/>
        </w:rPr>
      </w:pPr>
      <w:r w:rsidRPr="00532A23">
        <w:rPr>
          <w:highlight w:val="white"/>
        </w:rPr>
        <w:t xml:space="preserve">            &lt;element name="cmDataRequested"&gt;</w:t>
      </w:r>
    </w:p>
    <w:p w14:paraId="25DCDE82" w14:textId="77777777" w:rsidR="00746CF7" w:rsidRPr="00532A23" w:rsidRDefault="00746CF7" w:rsidP="00BA1A2A">
      <w:pPr>
        <w:pStyle w:val="PL"/>
        <w:rPr>
          <w:highlight w:val="white"/>
        </w:rPr>
      </w:pPr>
      <w:r w:rsidRPr="00532A23">
        <w:rPr>
          <w:highlight w:val="white"/>
        </w:rPr>
        <w:t xml:space="preserve">              &lt;simpleType&gt;</w:t>
      </w:r>
    </w:p>
    <w:p w14:paraId="2550E14B" w14:textId="77777777" w:rsidR="00746CF7" w:rsidRPr="00532A23" w:rsidRDefault="00746CF7" w:rsidP="00BA1A2A">
      <w:pPr>
        <w:pStyle w:val="PL"/>
        <w:rPr>
          <w:highlight w:val="white"/>
        </w:rPr>
      </w:pPr>
      <w:r w:rsidRPr="00532A23">
        <w:rPr>
          <w:highlight w:val="white"/>
        </w:rPr>
        <w:t xml:space="preserve">                &lt;restriction base="string"&gt;</w:t>
      </w:r>
    </w:p>
    <w:p w14:paraId="2ADFB956" w14:textId="77777777" w:rsidR="00746CF7" w:rsidRPr="00532A23" w:rsidRDefault="00746CF7" w:rsidP="00BA1A2A">
      <w:pPr>
        <w:pStyle w:val="PL"/>
        <w:rPr>
          <w:highlight w:val="white"/>
        </w:rPr>
      </w:pPr>
      <w:r w:rsidRPr="00532A23">
        <w:rPr>
          <w:highlight w:val="white"/>
        </w:rPr>
        <w:t xml:space="preserve">                  &lt;enumeration value="DNsOnly"/&gt;</w:t>
      </w:r>
    </w:p>
    <w:p w14:paraId="63D5EFD5" w14:textId="77777777" w:rsidR="00746CF7" w:rsidRPr="00532A23" w:rsidRDefault="00746CF7" w:rsidP="00BA1A2A">
      <w:pPr>
        <w:pStyle w:val="PL"/>
        <w:rPr>
          <w:highlight w:val="white"/>
        </w:rPr>
      </w:pPr>
      <w:r w:rsidRPr="00532A23">
        <w:rPr>
          <w:highlight w:val="white"/>
        </w:rPr>
        <w:t xml:space="preserve">                  &lt;enumeration value="CompleteDataSet"/&gt;</w:t>
      </w:r>
    </w:p>
    <w:p w14:paraId="215EA52F" w14:textId="77777777" w:rsidR="00746CF7" w:rsidRPr="00410996" w:rsidRDefault="00746CF7" w:rsidP="00BA1A2A">
      <w:pPr>
        <w:pStyle w:val="PL"/>
        <w:rPr>
          <w:highlight w:val="white"/>
        </w:rPr>
      </w:pPr>
      <w:r w:rsidRPr="00532A23">
        <w:rPr>
          <w:highlight w:val="white"/>
        </w:rPr>
        <w:t xml:space="preserve">                </w:t>
      </w:r>
      <w:r w:rsidRPr="00410996">
        <w:rPr>
          <w:highlight w:val="white"/>
        </w:rPr>
        <w:t>&lt;/restriction&gt;</w:t>
      </w:r>
    </w:p>
    <w:p w14:paraId="46F3B7A4" w14:textId="77777777" w:rsidR="00746CF7" w:rsidRPr="00410996" w:rsidRDefault="00746CF7" w:rsidP="00BA1A2A">
      <w:pPr>
        <w:pStyle w:val="PL"/>
        <w:rPr>
          <w:highlight w:val="white"/>
        </w:rPr>
      </w:pPr>
      <w:r w:rsidRPr="00410996">
        <w:rPr>
          <w:highlight w:val="white"/>
        </w:rPr>
        <w:t xml:space="preserve">              &lt;/simpleType&gt;</w:t>
      </w:r>
    </w:p>
    <w:p w14:paraId="0ED8F7EE" w14:textId="77777777" w:rsidR="00746CF7" w:rsidRPr="00410996" w:rsidRDefault="00746CF7" w:rsidP="00BA1A2A">
      <w:pPr>
        <w:pStyle w:val="PL"/>
        <w:rPr>
          <w:highlight w:val="white"/>
        </w:rPr>
      </w:pPr>
      <w:r w:rsidRPr="00410996">
        <w:rPr>
          <w:highlight w:val="white"/>
        </w:rPr>
        <w:t xml:space="preserve">            &lt;/element&gt;</w:t>
      </w:r>
    </w:p>
    <w:p w14:paraId="34AC27C6" w14:textId="77777777" w:rsidR="00746CF7" w:rsidRPr="00410996" w:rsidRDefault="00746CF7" w:rsidP="00BA1A2A">
      <w:pPr>
        <w:pStyle w:val="PL"/>
        <w:rPr>
          <w:highlight w:val="white"/>
        </w:rPr>
      </w:pPr>
      <w:r w:rsidRPr="00410996">
        <w:rPr>
          <w:highlight w:val="white"/>
        </w:rPr>
        <w:t xml:space="preserve">            &lt;element name="baseMOInstance" type="xn:dn" minOccurs="0"/&gt;</w:t>
      </w:r>
    </w:p>
    <w:p w14:paraId="4B7EA741" w14:textId="77777777" w:rsidR="00746CF7" w:rsidRPr="00410996" w:rsidRDefault="00746CF7" w:rsidP="00BA1A2A">
      <w:pPr>
        <w:pStyle w:val="PL"/>
        <w:rPr>
          <w:highlight w:val="white"/>
        </w:rPr>
      </w:pPr>
      <w:r w:rsidRPr="00410996">
        <w:rPr>
          <w:highlight w:val="white"/>
        </w:rPr>
        <w:t xml:space="preserve">            &lt;element name="scope" type="nk:ScopeType" minOccurs="0"/&gt;</w:t>
      </w:r>
    </w:p>
    <w:p w14:paraId="54E337A9" w14:textId="77777777" w:rsidR="00746CF7" w:rsidRPr="00410996" w:rsidRDefault="00746CF7" w:rsidP="00BA1A2A">
      <w:pPr>
        <w:pStyle w:val="PL"/>
        <w:rPr>
          <w:highlight w:val="white"/>
        </w:rPr>
      </w:pPr>
      <w:r w:rsidRPr="00410996">
        <w:rPr>
          <w:highlight w:val="white"/>
        </w:rPr>
        <w:t xml:space="preserve">            &lt;element name="synchPoint" type="dateTime"/&gt;</w:t>
      </w:r>
    </w:p>
    <w:p w14:paraId="2BDB4070" w14:textId="77777777" w:rsidR="00746CF7" w:rsidRPr="00410996" w:rsidRDefault="00746CF7" w:rsidP="00BA1A2A">
      <w:pPr>
        <w:pStyle w:val="PL"/>
        <w:rPr>
          <w:highlight w:val="white"/>
          <w:lang w:val="en-US"/>
        </w:rPr>
      </w:pPr>
      <w:r w:rsidRPr="00410996">
        <w:rPr>
          <w:highlight w:val="white"/>
        </w:rPr>
        <w:t xml:space="preserve">          </w:t>
      </w:r>
      <w:r w:rsidRPr="00410996">
        <w:rPr>
          <w:highlight w:val="white"/>
          <w:lang w:val="en-US"/>
        </w:rPr>
        <w:t>&lt;/sequence&gt;</w:t>
      </w:r>
    </w:p>
    <w:p w14:paraId="1543CDB3" w14:textId="77777777" w:rsidR="00746CF7" w:rsidRPr="00410996" w:rsidRDefault="00746CF7" w:rsidP="00BA1A2A">
      <w:pPr>
        <w:pStyle w:val="PL"/>
        <w:rPr>
          <w:highlight w:val="white"/>
          <w:lang w:val="en-US"/>
        </w:rPr>
      </w:pPr>
      <w:r w:rsidRPr="00410996">
        <w:rPr>
          <w:highlight w:val="white"/>
          <w:lang w:val="en-US"/>
        </w:rPr>
        <w:t xml:space="preserve">        &lt;/complexType&gt;</w:t>
      </w:r>
    </w:p>
    <w:p w14:paraId="65370AAA" w14:textId="77777777" w:rsidR="00746CF7" w:rsidRPr="00410996" w:rsidRDefault="00746CF7" w:rsidP="00BA1A2A">
      <w:pPr>
        <w:pStyle w:val="PL"/>
        <w:rPr>
          <w:highlight w:val="white"/>
          <w:lang w:val="en-US"/>
        </w:rPr>
      </w:pPr>
      <w:r w:rsidRPr="00410996">
        <w:rPr>
          <w:highlight w:val="white"/>
          <w:lang w:val="en-US"/>
        </w:rPr>
        <w:t xml:space="preserve">      &lt;/element&gt;</w:t>
      </w:r>
    </w:p>
    <w:p w14:paraId="0BA11645" w14:textId="77777777" w:rsidR="00746CF7" w:rsidRPr="00410996" w:rsidRDefault="00746CF7" w:rsidP="00BA1A2A">
      <w:pPr>
        <w:pStyle w:val="PL"/>
        <w:rPr>
          <w:highlight w:val="white"/>
          <w:lang w:val="en-US"/>
        </w:rPr>
      </w:pPr>
      <w:r w:rsidRPr="00410996">
        <w:rPr>
          <w:highlight w:val="white"/>
          <w:lang w:val="en-US"/>
        </w:rPr>
        <w:t xml:space="preserve">      &lt;!-- triggerDeltaSynchOfCMData Response --&gt;</w:t>
      </w:r>
    </w:p>
    <w:p w14:paraId="3DE007DE" w14:textId="77777777" w:rsidR="00746CF7" w:rsidRPr="00410996" w:rsidRDefault="00746CF7" w:rsidP="00BA1A2A">
      <w:pPr>
        <w:pStyle w:val="PL"/>
        <w:rPr>
          <w:highlight w:val="white"/>
          <w:lang w:val="en-US"/>
        </w:rPr>
      </w:pPr>
      <w:r w:rsidRPr="00410996">
        <w:rPr>
          <w:highlight w:val="white"/>
          <w:lang w:val="en-US"/>
        </w:rPr>
        <w:t xml:space="preserve">      &lt;element name="triggerDeltaSynchOfCMDataResponse"&gt;</w:t>
      </w:r>
    </w:p>
    <w:p w14:paraId="569AAF55" w14:textId="77777777" w:rsidR="00746CF7" w:rsidRPr="00410996" w:rsidRDefault="00746CF7" w:rsidP="00BA1A2A">
      <w:pPr>
        <w:pStyle w:val="PL"/>
        <w:rPr>
          <w:highlight w:val="white"/>
          <w:lang w:val="en-US"/>
        </w:rPr>
      </w:pPr>
      <w:r w:rsidRPr="00410996">
        <w:rPr>
          <w:highlight w:val="white"/>
          <w:lang w:val="en-US"/>
        </w:rPr>
        <w:t xml:space="preserve">        &lt;complexType&gt;</w:t>
      </w:r>
    </w:p>
    <w:p w14:paraId="07452800" w14:textId="77777777" w:rsidR="00746CF7" w:rsidRPr="00410996" w:rsidRDefault="00746CF7" w:rsidP="00BA1A2A">
      <w:pPr>
        <w:pStyle w:val="PL"/>
        <w:rPr>
          <w:highlight w:val="white"/>
          <w:lang w:val="en-US"/>
        </w:rPr>
      </w:pPr>
      <w:r w:rsidRPr="00410996">
        <w:rPr>
          <w:highlight w:val="white"/>
          <w:lang w:val="en-US"/>
        </w:rPr>
        <w:t xml:space="preserve">          &lt;sequence&gt;</w:t>
      </w:r>
    </w:p>
    <w:p w14:paraId="031C2C7E" w14:textId="77777777" w:rsidR="00746CF7" w:rsidRPr="00410996" w:rsidRDefault="00746CF7" w:rsidP="00BA1A2A">
      <w:pPr>
        <w:pStyle w:val="PL"/>
        <w:rPr>
          <w:highlight w:val="white"/>
          <w:lang w:val="en-US"/>
        </w:rPr>
      </w:pPr>
      <w:r w:rsidRPr="00410996">
        <w:rPr>
          <w:highlight w:val="white"/>
          <w:lang w:val="en-US"/>
        </w:rPr>
        <w:t xml:space="preserve">            &lt;element name="deltaLists" minOccurs="0"&gt;</w:t>
      </w:r>
    </w:p>
    <w:p w14:paraId="6AE3A2DB" w14:textId="77777777" w:rsidR="00746CF7" w:rsidRPr="00410996" w:rsidRDefault="00746CF7" w:rsidP="00BA1A2A">
      <w:pPr>
        <w:pStyle w:val="PL"/>
        <w:rPr>
          <w:highlight w:val="white"/>
          <w:lang w:val="en-US"/>
        </w:rPr>
      </w:pPr>
      <w:r w:rsidRPr="00410996">
        <w:rPr>
          <w:highlight w:val="white"/>
          <w:lang w:val="en-US"/>
        </w:rPr>
        <w:t xml:space="preserve">              &lt;complexType&gt;</w:t>
      </w:r>
    </w:p>
    <w:p w14:paraId="39EB9789" w14:textId="77777777" w:rsidR="00746CF7" w:rsidRPr="00410996" w:rsidRDefault="00746CF7" w:rsidP="00BA1A2A">
      <w:pPr>
        <w:pStyle w:val="PL"/>
        <w:rPr>
          <w:highlight w:val="white"/>
          <w:lang w:val="en-US"/>
        </w:rPr>
      </w:pPr>
      <w:r w:rsidRPr="00410996">
        <w:rPr>
          <w:highlight w:val="white"/>
          <w:lang w:val="en-US"/>
        </w:rPr>
        <w:t xml:space="preserve">                &lt;sequence&gt;</w:t>
      </w:r>
    </w:p>
    <w:p w14:paraId="1E21236F" w14:textId="77777777" w:rsidR="00746CF7" w:rsidRPr="00410996" w:rsidRDefault="00746CF7" w:rsidP="00BA1A2A">
      <w:pPr>
        <w:pStyle w:val="PL"/>
        <w:rPr>
          <w:highlight w:val="white"/>
          <w:lang w:val="en-US"/>
        </w:rPr>
      </w:pPr>
      <w:r w:rsidRPr="00410996">
        <w:rPr>
          <w:highlight w:val="white"/>
          <w:lang w:val="en-US"/>
        </w:rPr>
        <w:t xml:space="preserve">                  &lt;element name="startTime" type="dateTime"/&gt;</w:t>
      </w:r>
    </w:p>
    <w:p w14:paraId="785929CB" w14:textId="77777777" w:rsidR="00746CF7" w:rsidRPr="00410996" w:rsidRDefault="00746CF7" w:rsidP="00BA1A2A">
      <w:pPr>
        <w:pStyle w:val="PL"/>
        <w:rPr>
          <w:highlight w:val="white"/>
          <w:lang w:val="en-US"/>
        </w:rPr>
      </w:pPr>
      <w:r w:rsidRPr="00410996">
        <w:rPr>
          <w:highlight w:val="white"/>
          <w:lang w:val="en-US"/>
        </w:rPr>
        <w:t xml:space="preserve">                  &lt;element name="endTime" type="dateTime"/&gt;</w:t>
      </w:r>
    </w:p>
    <w:p w14:paraId="0FA55419" w14:textId="77777777" w:rsidR="00746CF7" w:rsidRPr="00410996" w:rsidRDefault="00746CF7" w:rsidP="00BA1A2A">
      <w:pPr>
        <w:pStyle w:val="PL"/>
        <w:rPr>
          <w:highlight w:val="white"/>
          <w:lang w:val="en-US"/>
        </w:rPr>
      </w:pPr>
      <w:r w:rsidRPr="00410996">
        <w:rPr>
          <w:highlight w:val="white"/>
          <w:lang w:val="en-US"/>
        </w:rPr>
        <w:t xml:space="preserve">                  &lt;element name="listOfCreatedInstances" type="deltaSynchIRPData:listOfInstances"/&gt;</w:t>
      </w:r>
    </w:p>
    <w:p w14:paraId="54980697" w14:textId="77777777" w:rsidR="00746CF7" w:rsidRPr="00410996" w:rsidRDefault="00746CF7" w:rsidP="00BA1A2A">
      <w:pPr>
        <w:pStyle w:val="PL"/>
        <w:rPr>
          <w:highlight w:val="white"/>
          <w:lang w:val="en-US"/>
        </w:rPr>
      </w:pPr>
      <w:r w:rsidRPr="00410996">
        <w:rPr>
          <w:highlight w:val="white"/>
          <w:lang w:val="en-US"/>
        </w:rPr>
        <w:t xml:space="preserve">                  &lt;element name="listOfChangedInstances" type="deltaSynchIRPData:listOfInstances"/&gt;</w:t>
      </w:r>
    </w:p>
    <w:p w14:paraId="6741C1F1" w14:textId="77777777" w:rsidR="00746CF7" w:rsidRPr="00410996" w:rsidRDefault="00746CF7" w:rsidP="00BA1A2A">
      <w:pPr>
        <w:pStyle w:val="PL"/>
        <w:rPr>
          <w:highlight w:val="white"/>
          <w:lang w:val="en-US"/>
        </w:rPr>
      </w:pPr>
      <w:r w:rsidRPr="00410996">
        <w:rPr>
          <w:highlight w:val="white"/>
          <w:lang w:val="en-US"/>
        </w:rPr>
        <w:t xml:space="preserve">                  &lt;element name="listOfDeletedInstances" type="deltaSynchIRPData:listOfInstances"/&gt;</w:t>
      </w:r>
    </w:p>
    <w:p w14:paraId="60BA3AC0" w14:textId="77777777" w:rsidR="00746CF7" w:rsidRPr="00410996" w:rsidRDefault="00746CF7" w:rsidP="00BA1A2A">
      <w:pPr>
        <w:pStyle w:val="PL"/>
        <w:rPr>
          <w:highlight w:val="white"/>
          <w:lang w:val="en-US"/>
        </w:rPr>
      </w:pPr>
      <w:r w:rsidRPr="00410996">
        <w:rPr>
          <w:highlight w:val="white"/>
          <w:lang w:val="en-US"/>
        </w:rPr>
        <w:t xml:space="preserve">                &lt;/sequence&gt;</w:t>
      </w:r>
    </w:p>
    <w:p w14:paraId="636CCFC9" w14:textId="77777777" w:rsidR="00746CF7" w:rsidRPr="00410996" w:rsidRDefault="00746CF7" w:rsidP="00BA1A2A">
      <w:pPr>
        <w:pStyle w:val="PL"/>
        <w:rPr>
          <w:highlight w:val="white"/>
          <w:lang w:val="en-US"/>
        </w:rPr>
      </w:pPr>
      <w:r w:rsidRPr="00410996">
        <w:rPr>
          <w:highlight w:val="white"/>
          <w:lang w:val="en-US"/>
        </w:rPr>
        <w:t xml:space="preserve">              &lt;/complexType&gt;</w:t>
      </w:r>
    </w:p>
    <w:p w14:paraId="606C2B68" w14:textId="77777777" w:rsidR="00746CF7" w:rsidRPr="00410996" w:rsidRDefault="00746CF7" w:rsidP="00BA1A2A">
      <w:pPr>
        <w:pStyle w:val="PL"/>
        <w:rPr>
          <w:highlight w:val="white"/>
          <w:lang w:val="en-US"/>
        </w:rPr>
      </w:pPr>
      <w:r w:rsidRPr="00410996">
        <w:rPr>
          <w:highlight w:val="white"/>
          <w:lang w:val="en-US"/>
        </w:rPr>
        <w:t xml:space="preserve">            &lt;/element&gt;</w:t>
      </w:r>
    </w:p>
    <w:p w14:paraId="30CA295F" w14:textId="77777777" w:rsidR="00746CF7" w:rsidRPr="00410996" w:rsidRDefault="00746CF7" w:rsidP="00BA1A2A">
      <w:pPr>
        <w:pStyle w:val="PL"/>
        <w:rPr>
          <w:highlight w:val="white"/>
          <w:lang w:val="en-US"/>
        </w:rPr>
      </w:pPr>
      <w:r w:rsidRPr="00410996">
        <w:rPr>
          <w:highlight w:val="white"/>
          <w:lang w:val="en-US"/>
        </w:rPr>
        <w:t xml:space="preserve">            &lt;element name="newSynchPoint" type="dateTime" minOccurs="0"/&gt;</w:t>
      </w:r>
    </w:p>
    <w:p w14:paraId="56A1ED43" w14:textId="77777777" w:rsidR="00746CF7" w:rsidRPr="00410996" w:rsidRDefault="00746CF7" w:rsidP="00BA1A2A">
      <w:pPr>
        <w:pStyle w:val="PL"/>
        <w:rPr>
          <w:highlight w:val="white"/>
          <w:lang w:val="en-US"/>
        </w:rPr>
      </w:pPr>
      <w:r w:rsidRPr="00410996">
        <w:rPr>
          <w:highlight w:val="white"/>
          <w:lang w:val="en-US"/>
        </w:rPr>
        <w:t xml:space="preserve">            &lt;element name="status"&gt;</w:t>
      </w:r>
    </w:p>
    <w:p w14:paraId="1D1815AF" w14:textId="77777777" w:rsidR="00746CF7" w:rsidRPr="00410996" w:rsidRDefault="00746CF7" w:rsidP="00BA1A2A">
      <w:pPr>
        <w:pStyle w:val="PL"/>
        <w:rPr>
          <w:highlight w:val="white"/>
          <w:lang w:val="en-US"/>
        </w:rPr>
      </w:pPr>
      <w:r w:rsidRPr="00410996">
        <w:rPr>
          <w:highlight w:val="white"/>
          <w:lang w:val="en-US"/>
        </w:rPr>
        <w:t xml:space="preserve">              &lt;simpleType&gt;</w:t>
      </w:r>
    </w:p>
    <w:p w14:paraId="40049518" w14:textId="77777777" w:rsidR="00746CF7" w:rsidRPr="00410996" w:rsidRDefault="00746CF7" w:rsidP="00BA1A2A">
      <w:pPr>
        <w:pStyle w:val="PL"/>
        <w:rPr>
          <w:highlight w:val="white"/>
          <w:lang w:val="en-US"/>
        </w:rPr>
      </w:pPr>
      <w:r w:rsidRPr="00410996">
        <w:rPr>
          <w:highlight w:val="white"/>
          <w:lang w:val="en-US"/>
        </w:rPr>
        <w:t xml:space="preserve">                &lt;restriction base="string"&gt;</w:t>
      </w:r>
    </w:p>
    <w:p w14:paraId="0AD88E3E" w14:textId="77777777" w:rsidR="00746CF7" w:rsidRPr="00410996" w:rsidRDefault="00746CF7" w:rsidP="00BA1A2A">
      <w:pPr>
        <w:pStyle w:val="PL"/>
        <w:rPr>
          <w:highlight w:val="white"/>
          <w:lang w:val="en-US"/>
        </w:rPr>
      </w:pPr>
      <w:r w:rsidRPr="00410996">
        <w:rPr>
          <w:highlight w:val="white"/>
          <w:lang w:val="en-US"/>
        </w:rPr>
        <w:t xml:space="preserve">                  &lt;enumeration value="Success"/&gt;</w:t>
      </w:r>
    </w:p>
    <w:p w14:paraId="30D58FCE" w14:textId="77777777" w:rsidR="00746CF7" w:rsidRPr="00410996" w:rsidRDefault="00746CF7" w:rsidP="00BA1A2A">
      <w:pPr>
        <w:pStyle w:val="PL"/>
        <w:rPr>
          <w:highlight w:val="white"/>
          <w:lang w:val="en-US"/>
        </w:rPr>
      </w:pPr>
      <w:r w:rsidRPr="00410996">
        <w:rPr>
          <w:highlight w:val="white"/>
          <w:lang w:val="en-US"/>
        </w:rPr>
        <w:t xml:space="preserve">                  &lt;enumeration value="Failure"/&gt;</w:t>
      </w:r>
    </w:p>
    <w:p w14:paraId="0BFA9CEB" w14:textId="77777777" w:rsidR="00746CF7" w:rsidRPr="00410996" w:rsidRDefault="00746CF7" w:rsidP="00BA1A2A">
      <w:pPr>
        <w:pStyle w:val="PL"/>
        <w:rPr>
          <w:highlight w:val="white"/>
          <w:lang w:val="en-US"/>
        </w:rPr>
      </w:pPr>
      <w:r w:rsidRPr="00410996">
        <w:rPr>
          <w:highlight w:val="white"/>
          <w:lang w:val="en-US"/>
        </w:rPr>
        <w:lastRenderedPageBreak/>
        <w:t xml:space="preserve">                &lt;/restriction&gt;</w:t>
      </w:r>
    </w:p>
    <w:p w14:paraId="28629700" w14:textId="77777777" w:rsidR="00746CF7" w:rsidRPr="00410996" w:rsidRDefault="00746CF7" w:rsidP="00BA1A2A">
      <w:pPr>
        <w:pStyle w:val="PL"/>
        <w:rPr>
          <w:highlight w:val="white"/>
          <w:lang w:val="en-US"/>
        </w:rPr>
      </w:pPr>
      <w:r w:rsidRPr="00410996">
        <w:rPr>
          <w:highlight w:val="white"/>
          <w:lang w:val="en-US"/>
        </w:rPr>
        <w:t xml:space="preserve">              &lt;/simpleType&gt;</w:t>
      </w:r>
    </w:p>
    <w:p w14:paraId="6947943E" w14:textId="77777777" w:rsidR="00746CF7" w:rsidRPr="00410996" w:rsidRDefault="00746CF7" w:rsidP="00BA1A2A">
      <w:pPr>
        <w:pStyle w:val="PL"/>
        <w:rPr>
          <w:highlight w:val="white"/>
          <w:lang w:val="en-US"/>
        </w:rPr>
      </w:pPr>
      <w:r w:rsidRPr="00410996">
        <w:rPr>
          <w:highlight w:val="white"/>
          <w:lang w:val="en-US"/>
        </w:rPr>
        <w:t xml:space="preserve">            &lt;/element&gt;</w:t>
      </w:r>
    </w:p>
    <w:p w14:paraId="7A0F0608" w14:textId="77777777" w:rsidR="00746CF7" w:rsidRPr="00410996" w:rsidRDefault="00746CF7" w:rsidP="00BA1A2A">
      <w:pPr>
        <w:pStyle w:val="PL"/>
        <w:rPr>
          <w:highlight w:val="white"/>
          <w:lang w:val="en-US"/>
        </w:rPr>
      </w:pPr>
      <w:r w:rsidRPr="00410996">
        <w:rPr>
          <w:highlight w:val="white"/>
          <w:lang w:val="en-US"/>
        </w:rPr>
        <w:t xml:space="preserve">            &lt;element name="failureReason" minOccurs="0"&gt;</w:t>
      </w:r>
    </w:p>
    <w:p w14:paraId="2D67563F" w14:textId="77777777" w:rsidR="00746CF7" w:rsidRPr="00410996" w:rsidRDefault="00746CF7" w:rsidP="00BA1A2A">
      <w:pPr>
        <w:pStyle w:val="PL"/>
        <w:rPr>
          <w:highlight w:val="white"/>
          <w:lang w:val="en-US"/>
        </w:rPr>
      </w:pPr>
      <w:r w:rsidRPr="00410996">
        <w:rPr>
          <w:highlight w:val="white"/>
          <w:lang w:val="en-US"/>
        </w:rPr>
        <w:t xml:space="preserve">              &lt;simpleType&gt;</w:t>
      </w:r>
    </w:p>
    <w:p w14:paraId="706473BE" w14:textId="77777777" w:rsidR="00746CF7" w:rsidRPr="00410996" w:rsidRDefault="00746CF7" w:rsidP="00BA1A2A">
      <w:pPr>
        <w:pStyle w:val="PL"/>
        <w:rPr>
          <w:highlight w:val="white"/>
          <w:lang w:val="en-US"/>
        </w:rPr>
      </w:pPr>
      <w:r w:rsidRPr="00410996">
        <w:rPr>
          <w:highlight w:val="white"/>
          <w:lang w:val="en-US"/>
        </w:rPr>
        <w:t xml:space="preserve">                &lt;restriction base="string"&gt;</w:t>
      </w:r>
    </w:p>
    <w:p w14:paraId="58B93D74" w14:textId="77777777" w:rsidR="00746CF7" w:rsidRPr="00410996" w:rsidRDefault="00746CF7" w:rsidP="00BA1A2A">
      <w:pPr>
        <w:pStyle w:val="PL"/>
        <w:rPr>
          <w:highlight w:val="white"/>
          <w:lang w:val="en-US"/>
        </w:rPr>
      </w:pPr>
      <w:r w:rsidRPr="00410996">
        <w:rPr>
          <w:highlight w:val="white"/>
          <w:lang w:val="en-US"/>
        </w:rPr>
        <w:t xml:space="preserve">                  &lt;enumeration value="SynchrPointTooLongAgo"/&gt;</w:t>
      </w:r>
    </w:p>
    <w:p w14:paraId="557767AD" w14:textId="77777777" w:rsidR="00746CF7" w:rsidRPr="00410996" w:rsidRDefault="00746CF7" w:rsidP="00BA1A2A">
      <w:pPr>
        <w:pStyle w:val="PL"/>
        <w:rPr>
          <w:highlight w:val="white"/>
          <w:lang w:val="en-US"/>
        </w:rPr>
      </w:pPr>
      <w:r w:rsidRPr="00410996">
        <w:rPr>
          <w:highlight w:val="white"/>
          <w:lang w:val="en-US"/>
        </w:rPr>
        <w:t xml:space="preserve">                  &lt;enumeration value="TooManyChangesFullSynchronizationRecommended"/&gt;</w:t>
      </w:r>
    </w:p>
    <w:p w14:paraId="60D13E33" w14:textId="77777777" w:rsidR="00746CF7" w:rsidRPr="00410996" w:rsidRDefault="00746CF7" w:rsidP="00BA1A2A">
      <w:pPr>
        <w:pStyle w:val="PL"/>
        <w:rPr>
          <w:highlight w:val="white"/>
          <w:lang w:val="en-US"/>
        </w:rPr>
      </w:pPr>
      <w:r w:rsidRPr="00410996">
        <w:rPr>
          <w:highlight w:val="white"/>
          <w:lang w:val="en-US"/>
        </w:rPr>
        <w:t xml:space="preserve">                  &lt;enumeration value="SynchPointUnknown"/&gt;</w:t>
      </w:r>
    </w:p>
    <w:p w14:paraId="564C0903" w14:textId="77777777" w:rsidR="00746CF7" w:rsidRPr="00410996" w:rsidRDefault="00746CF7" w:rsidP="00BA1A2A">
      <w:pPr>
        <w:pStyle w:val="PL"/>
        <w:rPr>
          <w:highlight w:val="white"/>
          <w:lang w:val="en-US"/>
        </w:rPr>
      </w:pPr>
      <w:r w:rsidRPr="00410996">
        <w:rPr>
          <w:highlight w:val="white"/>
          <w:lang w:val="en-US"/>
        </w:rPr>
        <w:t xml:space="preserve">                  &lt;enumeration value="DeltaSynchNotSupportedForCMData"/&gt;</w:t>
      </w:r>
    </w:p>
    <w:p w14:paraId="3E0293CD" w14:textId="77777777" w:rsidR="00746CF7" w:rsidRPr="00532A23" w:rsidRDefault="00746CF7" w:rsidP="00BA1A2A">
      <w:pPr>
        <w:pStyle w:val="PL"/>
        <w:rPr>
          <w:highlight w:val="white"/>
        </w:rPr>
      </w:pPr>
      <w:r w:rsidRPr="00410996">
        <w:rPr>
          <w:highlight w:val="white"/>
          <w:lang w:val="en-US"/>
        </w:rPr>
        <w:t xml:space="preserve">                  </w:t>
      </w:r>
      <w:r w:rsidRPr="00532A23">
        <w:rPr>
          <w:highlight w:val="white"/>
        </w:rPr>
        <w:t>&lt;enumeration value="DeltaSynchForCMDataDeactivated"/&gt;</w:t>
      </w:r>
    </w:p>
    <w:p w14:paraId="03ED05E7" w14:textId="77777777" w:rsidR="00746CF7" w:rsidRPr="00532A23" w:rsidRDefault="00746CF7" w:rsidP="00BA1A2A">
      <w:pPr>
        <w:pStyle w:val="PL"/>
        <w:rPr>
          <w:highlight w:val="white"/>
        </w:rPr>
      </w:pPr>
      <w:r w:rsidRPr="00532A23">
        <w:rPr>
          <w:highlight w:val="white"/>
        </w:rPr>
        <w:t xml:space="preserve">                  &lt;enumeration value="operation_failed"/&gt;</w:t>
      </w:r>
    </w:p>
    <w:p w14:paraId="37082E02" w14:textId="77777777" w:rsidR="00746CF7" w:rsidRPr="00532A23" w:rsidRDefault="00746CF7" w:rsidP="00BA1A2A">
      <w:pPr>
        <w:pStyle w:val="PL"/>
        <w:rPr>
          <w:highlight w:val="white"/>
        </w:rPr>
      </w:pPr>
      <w:r w:rsidRPr="00532A23">
        <w:rPr>
          <w:highlight w:val="white"/>
        </w:rPr>
        <w:t xml:space="preserve">                  &lt;enumeration value="operation_failed_invalid_input_parameter"/&gt;</w:t>
      </w:r>
    </w:p>
    <w:p w14:paraId="4FD9DA51" w14:textId="77777777" w:rsidR="00746CF7" w:rsidRPr="00532A23" w:rsidRDefault="00746CF7" w:rsidP="00BA1A2A">
      <w:pPr>
        <w:pStyle w:val="PL"/>
        <w:rPr>
          <w:highlight w:val="white"/>
        </w:rPr>
      </w:pPr>
      <w:r w:rsidRPr="00532A23">
        <w:rPr>
          <w:highlight w:val="white"/>
        </w:rPr>
        <w:t xml:space="preserve">                  &lt;enumeration value="operation_failed_unsupported_optional_input_parameter_managerReference"/&gt;</w:t>
      </w:r>
    </w:p>
    <w:p w14:paraId="73993C39" w14:textId="77777777" w:rsidR="00746CF7" w:rsidRPr="00532A23" w:rsidRDefault="00746CF7" w:rsidP="00BA1A2A">
      <w:pPr>
        <w:pStyle w:val="PL"/>
        <w:rPr>
          <w:highlight w:val="white"/>
        </w:rPr>
      </w:pPr>
      <w:r w:rsidRPr="00532A23">
        <w:rPr>
          <w:highlight w:val="white"/>
        </w:rPr>
        <w:t xml:space="preserve">                  &lt;enumeration value="operation_failed_unsupported_optional_input_parameter_baseMOInstance"/&gt;</w:t>
      </w:r>
    </w:p>
    <w:p w14:paraId="58A85F00" w14:textId="77777777" w:rsidR="00746CF7" w:rsidRPr="00532A23" w:rsidRDefault="00746CF7" w:rsidP="00BA1A2A">
      <w:pPr>
        <w:pStyle w:val="PL"/>
        <w:rPr>
          <w:highlight w:val="white"/>
        </w:rPr>
      </w:pPr>
      <w:r w:rsidRPr="00532A23">
        <w:rPr>
          <w:highlight w:val="white"/>
        </w:rPr>
        <w:t xml:space="preserve">                  &lt;enumeration value="operation_failed_unsupported_optional_input_parameter_scope"/&gt;</w:t>
      </w:r>
    </w:p>
    <w:p w14:paraId="4E516C6C" w14:textId="77777777" w:rsidR="00746CF7" w:rsidRPr="00532A23" w:rsidRDefault="00746CF7" w:rsidP="00BA1A2A">
      <w:pPr>
        <w:pStyle w:val="PL"/>
        <w:rPr>
          <w:highlight w:val="white"/>
        </w:rPr>
      </w:pPr>
      <w:r w:rsidRPr="00532A23">
        <w:rPr>
          <w:highlight w:val="white"/>
        </w:rPr>
        <w:t xml:space="preserve">                  &lt;enumeration value="operation_failed_internal_problem"/&gt;</w:t>
      </w:r>
    </w:p>
    <w:p w14:paraId="24B95AE1" w14:textId="77777777" w:rsidR="00746CF7" w:rsidRPr="00410996" w:rsidRDefault="00746CF7" w:rsidP="00BA1A2A">
      <w:pPr>
        <w:pStyle w:val="PL"/>
        <w:rPr>
          <w:highlight w:val="white"/>
          <w:lang w:val="en-US"/>
        </w:rPr>
      </w:pPr>
      <w:r w:rsidRPr="00532A23">
        <w:rPr>
          <w:highlight w:val="white"/>
        </w:rPr>
        <w:t xml:space="preserve">                </w:t>
      </w:r>
      <w:r w:rsidRPr="00410996">
        <w:rPr>
          <w:highlight w:val="white"/>
          <w:lang w:val="en-US"/>
        </w:rPr>
        <w:t>&lt;/restriction&gt;</w:t>
      </w:r>
    </w:p>
    <w:p w14:paraId="75E035F0" w14:textId="77777777" w:rsidR="00746CF7" w:rsidRPr="00410996" w:rsidRDefault="00746CF7" w:rsidP="00BA1A2A">
      <w:pPr>
        <w:pStyle w:val="PL"/>
        <w:rPr>
          <w:highlight w:val="white"/>
          <w:lang w:val="en-US"/>
        </w:rPr>
      </w:pPr>
      <w:r w:rsidRPr="00410996">
        <w:rPr>
          <w:highlight w:val="white"/>
          <w:lang w:val="en-US"/>
        </w:rPr>
        <w:t xml:space="preserve">              &lt;/simpleType&gt;</w:t>
      </w:r>
    </w:p>
    <w:p w14:paraId="35822DFA" w14:textId="77777777" w:rsidR="00746CF7" w:rsidRPr="00410996" w:rsidRDefault="00746CF7" w:rsidP="00BA1A2A">
      <w:pPr>
        <w:pStyle w:val="PL"/>
        <w:rPr>
          <w:highlight w:val="white"/>
          <w:lang w:val="en-US"/>
        </w:rPr>
      </w:pPr>
      <w:r w:rsidRPr="00410996">
        <w:rPr>
          <w:highlight w:val="white"/>
          <w:lang w:val="en-US"/>
        </w:rPr>
        <w:t xml:space="preserve">            &lt;/element&gt;</w:t>
      </w:r>
    </w:p>
    <w:p w14:paraId="5E2A97FA" w14:textId="77777777" w:rsidR="00746CF7" w:rsidRPr="00410996" w:rsidRDefault="00746CF7" w:rsidP="00BA1A2A">
      <w:pPr>
        <w:pStyle w:val="PL"/>
        <w:rPr>
          <w:highlight w:val="white"/>
          <w:lang w:val="en-US"/>
        </w:rPr>
      </w:pPr>
      <w:r w:rsidRPr="00410996">
        <w:rPr>
          <w:highlight w:val="white"/>
          <w:lang w:val="en-US"/>
        </w:rPr>
        <w:t xml:space="preserve">          &lt;/sequence&gt;</w:t>
      </w:r>
    </w:p>
    <w:p w14:paraId="23152897" w14:textId="77777777" w:rsidR="00746CF7" w:rsidRPr="00410996" w:rsidRDefault="00746CF7" w:rsidP="00BA1A2A">
      <w:pPr>
        <w:pStyle w:val="PL"/>
        <w:rPr>
          <w:highlight w:val="white"/>
          <w:lang w:val="en-US"/>
        </w:rPr>
      </w:pPr>
      <w:r w:rsidRPr="00410996">
        <w:rPr>
          <w:highlight w:val="white"/>
          <w:lang w:val="en-US"/>
        </w:rPr>
        <w:t xml:space="preserve">        &lt;/complexType&gt;</w:t>
      </w:r>
    </w:p>
    <w:p w14:paraId="7DC2E95E" w14:textId="77777777" w:rsidR="00746CF7" w:rsidRPr="00410996" w:rsidRDefault="00746CF7" w:rsidP="00BA1A2A">
      <w:pPr>
        <w:pStyle w:val="PL"/>
        <w:rPr>
          <w:highlight w:val="white"/>
          <w:lang w:val="en-US"/>
        </w:rPr>
      </w:pPr>
      <w:r w:rsidRPr="00410996">
        <w:rPr>
          <w:highlight w:val="white"/>
          <w:lang w:val="en-US"/>
        </w:rPr>
        <w:t xml:space="preserve">      &lt;/element&gt;</w:t>
      </w:r>
    </w:p>
    <w:p w14:paraId="397FA40C" w14:textId="77777777" w:rsidR="00746CF7" w:rsidRPr="00410996" w:rsidRDefault="00746CF7" w:rsidP="00BA1A2A">
      <w:pPr>
        <w:pStyle w:val="PL"/>
        <w:rPr>
          <w:highlight w:val="white"/>
          <w:lang w:val="en-US"/>
        </w:rPr>
      </w:pPr>
      <w:r w:rsidRPr="00410996">
        <w:rPr>
          <w:highlight w:val="white"/>
          <w:lang w:val="en-US"/>
        </w:rPr>
        <w:t xml:space="preserve">      &lt;!-- triggerDeltaSynchOfCMData Fault --&gt;</w:t>
      </w:r>
    </w:p>
    <w:p w14:paraId="70C54596" w14:textId="77777777" w:rsidR="00746CF7" w:rsidRPr="00410996" w:rsidRDefault="00746CF7" w:rsidP="00BA1A2A">
      <w:pPr>
        <w:pStyle w:val="PL"/>
        <w:rPr>
          <w:highlight w:val="white"/>
          <w:lang w:val="en-US"/>
        </w:rPr>
      </w:pPr>
      <w:r w:rsidRPr="00410996">
        <w:rPr>
          <w:highlight w:val="white"/>
          <w:lang w:val="en-US"/>
        </w:rPr>
        <w:t xml:space="preserve">      &lt;element name="triggerDeltaSynchOfCMDataFault"&gt;</w:t>
      </w:r>
    </w:p>
    <w:p w14:paraId="5B0B748A" w14:textId="77777777" w:rsidR="00746CF7" w:rsidRPr="00410996" w:rsidRDefault="00746CF7" w:rsidP="00BA1A2A">
      <w:pPr>
        <w:pStyle w:val="PL"/>
        <w:rPr>
          <w:highlight w:val="white"/>
          <w:lang w:val="en-US"/>
        </w:rPr>
      </w:pPr>
      <w:r w:rsidRPr="00410996">
        <w:rPr>
          <w:highlight w:val="white"/>
          <w:lang w:val="en-US"/>
        </w:rPr>
        <w:t xml:space="preserve">        &lt;simpleType&gt;</w:t>
      </w:r>
    </w:p>
    <w:p w14:paraId="6182C572" w14:textId="77777777" w:rsidR="00746CF7" w:rsidRPr="00410996" w:rsidRDefault="00746CF7" w:rsidP="00BA1A2A">
      <w:pPr>
        <w:pStyle w:val="PL"/>
        <w:rPr>
          <w:highlight w:val="white"/>
          <w:lang w:val="en-US"/>
        </w:rPr>
      </w:pPr>
      <w:r w:rsidRPr="00410996">
        <w:rPr>
          <w:highlight w:val="white"/>
          <w:lang w:val="en-US"/>
        </w:rPr>
        <w:t xml:space="preserve">          &lt;restriction base="string"&gt;</w:t>
      </w:r>
    </w:p>
    <w:p w14:paraId="70DD9528" w14:textId="77777777" w:rsidR="00746CF7" w:rsidRPr="00532A23" w:rsidRDefault="00746CF7" w:rsidP="00BA1A2A">
      <w:pPr>
        <w:pStyle w:val="PL"/>
        <w:rPr>
          <w:highlight w:val="white"/>
        </w:rPr>
      </w:pPr>
      <w:r w:rsidRPr="00410996">
        <w:rPr>
          <w:highlight w:val="white"/>
          <w:lang w:val="en-US"/>
        </w:rPr>
        <w:t xml:space="preserve">            </w:t>
      </w:r>
      <w:r w:rsidRPr="00532A23">
        <w:rPr>
          <w:highlight w:val="white"/>
        </w:rPr>
        <w:t>&lt;enumeration value="OperationFailed"/&gt;</w:t>
      </w:r>
    </w:p>
    <w:p w14:paraId="7FB00B33" w14:textId="77777777" w:rsidR="00746CF7" w:rsidRPr="00532A23" w:rsidRDefault="00746CF7" w:rsidP="00BA1A2A">
      <w:pPr>
        <w:pStyle w:val="PL"/>
        <w:rPr>
          <w:highlight w:val="white"/>
        </w:rPr>
      </w:pPr>
      <w:r w:rsidRPr="00532A23">
        <w:rPr>
          <w:highlight w:val="white"/>
        </w:rPr>
        <w:t xml:space="preserve">          &lt;/restriction&gt;</w:t>
      </w:r>
    </w:p>
    <w:p w14:paraId="1FAAA47B" w14:textId="77777777" w:rsidR="00746CF7" w:rsidRPr="00532A23" w:rsidRDefault="00746CF7" w:rsidP="00BA1A2A">
      <w:pPr>
        <w:pStyle w:val="PL"/>
        <w:rPr>
          <w:highlight w:val="white"/>
        </w:rPr>
      </w:pPr>
      <w:r w:rsidRPr="00532A23">
        <w:rPr>
          <w:highlight w:val="white"/>
        </w:rPr>
        <w:t xml:space="preserve">        &lt;/simpleType&gt;</w:t>
      </w:r>
    </w:p>
    <w:p w14:paraId="7074CD62" w14:textId="77777777" w:rsidR="00746CF7" w:rsidRPr="00532A23" w:rsidRDefault="00746CF7" w:rsidP="00BA1A2A">
      <w:pPr>
        <w:pStyle w:val="PL"/>
        <w:rPr>
          <w:highlight w:val="white"/>
        </w:rPr>
      </w:pPr>
      <w:r w:rsidRPr="00532A23">
        <w:rPr>
          <w:highlight w:val="white"/>
        </w:rPr>
        <w:t xml:space="preserve">      &lt;/element&gt;</w:t>
      </w:r>
    </w:p>
    <w:p w14:paraId="4BF82C7A" w14:textId="77777777" w:rsidR="00746CF7" w:rsidRPr="00532A23" w:rsidRDefault="00746CF7" w:rsidP="00BA1A2A">
      <w:pPr>
        <w:pStyle w:val="PL"/>
        <w:rPr>
          <w:highlight w:val="white"/>
        </w:rPr>
      </w:pPr>
      <w:r w:rsidRPr="00532A23">
        <w:rPr>
          <w:highlight w:val="white"/>
        </w:rPr>
        <w:t xml:space="preserve">      &lt;!-- triggerDeltaSynchOfAlarms Request --&gt;</w:t>
      </w:r>
    </w:p>
    <w:p w14:paraId="0ACF122D" w14:textId="77777777" w:rsidR="00746CF7" w:rsidRPr="00532A23" w:rsidRDefault="00746CF7" w:rsidP="00BA1A2A">
      <w:pPr>
        <w:pStyle w:val="PL"/>
        <w:rPr>
          <w:highlight w:val="white"/>
        </w:rPr>
      </w:pPr>
      <w:r w:rsidRPr="00532A23">
        <w:rPr>
          <w:highlight w:val="white"/>
        </w:rPr>
        <w:t xml:space="preserve">      &lt;element name="triggerDeltaSynchOfAlarmsRequest"&gt;</w:t>
      </w:r>
    </w:p>
    <w:p w14:paraId="44F8F142" w14:textId="77777777" w:rsidR="00746CF7" w:rsidRPr="00532A23" w:rsidRDefault="00746CF7" w:rsidP="00BA1A2A">
      <w:pPr>
        <w:pStyle w:val="PL"/>
        <w:rPr>
          <w:highlight w:val="white"/>
        </w:rPr>
      </w:pPr>
      <w:r w:rsidRPr="00532A23">
        <w:rPr>
          <w:highlight w:val="white"/>
        </w:rPr>
        <w:t xml:space="preserve">        &lt;complexType&gt;</w:t>
      </w:r>
    </w:p>
    <w:p w14:paraId="1D4C5190" w14:textId="77777777" w:rsidR="00746CF7" w:rsidRPr="00532A23" w:rsidRDefault="00746CF7" w:rsidP="00BA1A2A">
      <w:pPr>
        <w:pStyle w:val="PL"/>
        <w:rPr>
          <w:highlight w:val="white"/>
        </w:rPr>
      </w:pPr>
      <w:r w:rsidRPr="00532A23">
        <w:rPr>
          <w:highlight w:val="white"/>
        </w:rPr>
        <w:t xml:space="preserve">          &lt;sequence&gt;</w:t>
      </w:r>
    </w:p>
    <w:p w14:paraId="13E1B9F6" w14:textId="77777777" w:rsidR="00746CF7" w:rsidRPr="00532A23" w:rsidRDefault="00746CF7" w:rsidP="00BA1A2A">
      <w:pPr>
        <w:pStyle w:val="PL"/>
        <w:rPr>
          <w:highlight w:val="white"/>
        </w:rPr>
      </w:pPr>
      <w:r w:rsidRPr="00532A23">
        <w:rPr>
          <w:highlight w:val="white"/>
        </w:rPr>
        <w:t xml:space="preserve">            &lt;element name="managerReference" type="string" minOccurs="0"/&gt;</w:t>
      </w:r>
    </w:p>
    <w:p w14:paraId="55A7D221" w14:textId="77777777" w:rsidR="00746CF7" w:rsidRPr="00532A23" w:rsidRDefault="00746CF7" w:rsidP="00BA1A2A">
      <w:pPr>
        <w:pStyle w:val="PL"/>
        <w:rPr>
          <w:highlight w:val="white"/>
        </w:rPr>
      </w:pPr>
      <w:r w:rsidRPr="00532A23">
        <w:rPr>
          <w:highlight w:val="white"/>
        </w:rPr>
        <w:t xml:space="preserve">            &lt;element name="alarmDataRequested"&gt;</w:t>
      </w:r>
    </w:p>
    <w:p w14:paraId="22352BEF" w14:textId="77777777" w:rsidR="00746CF7" w:rsidRPr="00532A23" w:rsidRDefault="00746CF7" w:rsidP="00BA1A2A">
      <w:pPr>
        <w:pStyle w:val="PL"/>
        <w:rPr>
          <w:highlight w:val="white"/>
        </w:rPr>
      </w:pPr>
      <w:r w:rsidRPr="00532A23">
        <w:rPr>
          <w:highlight w:val="white"/>
        </w:rPr>
        <w:t xml:space="preserve">              &lt;simpleType&gt;</w:t>
      </w:r>
    </w:p>
    <w:p w14:paraId="6CE33189" w14:textId="77777777" w:rsidR="00746CF7" w:rsidRPr="00532A23" w:rsidRDefault="00746CF7" w:rsidP="00BA1A2A">
      <w:pPr>
        <w:pStyle w:val="PL"/>
        <w:rPr>
          <w:highlight w:val="white"/>
        </w:rPr>
      </w:pPr>
      <w:r w:rsidRPr="00532A23">
        <w:rPr>
          <w:highlight w:val="white"/>
        </w:rPr>
        <w:t xml:space="preserve">                &lt;restriction base="string"&gt;</w:t>
      </w:r>
    </w:p>
    <w:p w14:paraId="62F03A12" w14:textId="77777777" w:rsidR="00746CF7" w:rsidRPr="00532A23" w:rsidRDefault="00746CF7" w:rsidP="00BA1A2A">
      <w:pPr>
        <w:pStyle w:val="PL"/>
        <w:rPr>
          <w:highlight w:val="white"/>
        </w:rPr>
      </w:pPr>
      <w:r w:rsidRPr="00532A23">
        <w:rPr>
          <w:highlight w:val="white"/>
        </w:rPr>
        <w:t xml:space="preserve">                  &lt;enumeration value="AlarmIdsOnly"/&gt;</w:t>
      </w:r>
    </w:p>
    <w:p w14:paraId="34F0B48F" w14:textId="77777777" w:rsidR="00746CF7" w:rsidRPr="00532A23" w:rsidRDefault="00746CF7" w:rsidP="00BA1A2A">
      <w:pPr>
        <w:pStyle w:val="PL"/>
        <w:rPr>
          <w:highlight w:val="white"/>
        </w:rPr>
      </w:pPr>
      <w:r w:rsidRPr="00532A23">
        <w:rPr>
          <w:highlight w:val="white"/>
        </w:rPr>
        <w:t xml:space="preserve">                  &lt;enumeration value="CompleteAlarmInformation"/&gt;</w:t>
      </w:r>
    </w:p>
    <w:p w14:paraId="114B9AA2" w14:textId="77777777" w:rsidR="00746CF7" w:rsidRPr="00410996" w:rsidRDefault="00746CF7" w:rsidP="00BA1A2A">
      <w:pPr>
        <w:pStyle w:val="PL"/>
        <w:rPr>
          <w:highlight w:val="white"/>
        </w:rPr>
      </w:pPr>
      <w:r w:rsidRPr="00532A23">
        <w:rPr>
          <w:highlight w:val="white"/>
        </w:rPr>
        <w:t xml:space="preserve">                </w:t>
      </w:r>
      <w:r w:rsidRPr="00410996">
        <w:rPr>
          <w:highlight w:val="white"/>
        </w:rPr>
        <w:t>&lt;/restriction&gt;</w:t>
      </w:r>
    </w:p>
    <w:p w14:paraId="1C77F3AC" w14:textId="77777777" w:rsidR="00746CF7" w:rsidRPr="00410996" w:rsidRDefault="00746CF7" w:rsidP="00BA1A2A">
      <w:pPr>
        <w:pStyle w:val="PL"/>
        <w:rPr>
          <w:highlight w:val="white"/>
        </w:rPr>
      </w:pPr>
      <w:r w:rsidRPr="00410996">
        <w:rPr>
          <w:highlight w:val="white"/>
        </w:rPr>
        <w:t xml:space="preserve">              &lt;/simpleType&gt;</w:t>
      </w:r>
    </w:p>
    <w:p w14:paraId="40CBD784" w14:textId="77777777" w:rsidR="00746CF7" w:rsidRPr="00410996" w:rsidRDefault="00746CF7" w:rsidP="00BA1A2A">
      <w:pPr>
        <w:pStyle w:val="PL"/>
        <w:rPr>
          <w:highlight w:val="white"/>
        </w:rPr>
      </w:pPr>
      <w:r w:rsidRPr="00410996">
        <w:rPr>
          <w:highlight w:val="white"/>
        </w:rPr>
        <w:t xml:space="preserve">            &lt;/element&gt;</w:t>
      </w:r>
    </w:p>
    <w:p w14:paraId="6717A81C" w14:textId="77777777" w:rsidR="00746CF7" w:rsidRPr="00410996" w:rsidRDefault="00746CF7" w:rsidP="00BA1A2A">
      <w:pPr>
        <w:pStyle w:val="PL"/>
        <w:rPr>
          <w:highlight w:val="white"/>
        </w:rPr>
      </w:pPr>
      <w:r w:rsidRPr="00410996">
        <w:rPr>
          <w:highlight w:val="white"/>
        </w:rPr>
        <w:t xml:space="preserve">            &lt;element name="baseMOInstance" type="xn:dn" minOccurs="0"/&gt;</w:t>
      </w:r>
    </w:p>
    <w:p w14:paraId="11992D1D" w14:textId="77777777" w:rsidR="00746CF7" w:rsidRPr="00410996" w:rsidRDefault="00746CF7" w:rsidP="00BA1A2A">
      <w:pPr>
        <w:pStyle w:val="PL"/>
        <w:rPr>
          <w:highlight w:val="white"/>
        </w:rPr>
      </w:pPr>
      <w:r w:rsidRPr="00410996">
        <w:rPr>
          <w:highlight w:val="white"/>
        </w:rPr>
        <w:t xml:space="preserve">            &lt;element name="scope" type="nk:ScopeType" minOccurs="0"/&gt;</w:t>
      </w:r>
    </w:p>
    <w:p w14:paraId="3C647D70" w14:textId="77777777" w:rsidR="00746CF7" w:rsidRPr="00410996" w:rsidRDefault="00746CF7" w:rsidP="00BA1A2A">
      <w:pPr>
        <w:pStyle w:val="PL"/>
        <w:rPr>
          <w:highlight w:val="white"/>
          <w:lang w:val="en-US"/>
        </w:rPr>
      </w:pPr>
      <w:r w:rsidRPr="00410996">
        <w:rPr>
          <w:highlight w:val="white"/>
        </w:rPr>
        <w:t xml:space="preserve">            </w:t>
      </w:r>
      <w:r w:rsidRPr="00410996">
        <w:rPr>
          <w:highlight w:val="white"/>
          <w:lang w:val="en-US"/>
        </w:rPr>
        <w:t>&lt;element name="synchPoint" type="dateTime"/&gt;</w:t>
      </w:r>
    </w:p>
    <w:p w14:paraId="762D0B99" w14:textId="77777777" w:rsidR="00746CF7" w:rsidRPr="00410996" w:rsidRDefault="00746CF7" w:rsidP="00BA1A2A">
      <w:pPr>
        <w:pStyle w:val="PL"/>
        <w:rPr>
          <w:highlight w:val="white"/>
          <w:lang w:val="en-US"/>
        </w:rPr>
      </w:pPr>
      <w:r w:rsidRPr="00410996">
        <w:rPr>
          <w:highlight w:val="white"/>
          <w:lang w:val="en-US"/>
        </w:rPr>
        <w:t xml:space="preserve">          &lt;/sequence&gt;</w:t>
      </w:r>
    </w:p>
    <w:p w14:paraId="3922EB96" w14:textId="77777777" w:rsidR="00746CF7" w:rsidRPr="00410996" w:rsidRDefault="00746CF7" w:rsidP="00BA1A2A">
      <w:pPr>
        <w:pStyle w:val="PL"/>
        <w:rPr>
          <w:highlight w:val="white"/>
          <w:lang w:val="en-US"/>
        </w:rPr>
      </w:pPr>
      <w:r w:rsidRPr="00410996">
        <w:rPr>
          <w:highlight w:val="white"/>
          <w:lang w:val="en-US"/>
        </w:rPr>
        <w:t xml:space="preserve">        &lt;/complexType&gt;</w:t>
      </w:r>
    </w:p>
    <w:p w14:paraId="0BB4AED7" w14:textId="77777777" w:rsidR="00746CF7" w:rsidRPr="00410996" w:rsidRDefault="00746CF7" w:rsidP="00BA1A2A">
      <w:pPr>
        <w:pStyle w:val="PL"/>
        <w:rPr>
          <w:highlight w:val="white"/>
          <w:lang w:val="en-US"/>
        </w:rPr>
      </w:pPr>
      <w:r w:rsidRPr="00410996">
        <w:rPr>
          <w:highlight w:val="white"/>
          <w:lang w:val="en-US"/>
        </w:rPr>
        <w:t xml:space="preserve">      &lt;/element&gt;</w:t>
      </w:r>
    </w:p>
    <w:p w14:paraId="2DA41D50" w14:textId="77777777" w:rsidR="00746CF7" w:rsidRPr="00410996" w:rsidRDefault="00746CF7" w:rsidP="00BA1A2A">
      <w:pPr>
        <w:pStyle w:val="PL"/>
        <w:rPr>
          <w:highlight w:val="white"/>
          <w:lang w:val="en-US"/>
        </w:rPr>
      </w:pPr>
      <w:r w:rsidRPr="00410996">
        <w:rPr>
          <w:highlight w:val="white"/>
          <w:lang w:val="en-US"/>
        </w:rPr>
        <w:t xml:space="preserve">      &lt;!-- triggerDeltaSynchOfAlarms Response --&gt;</w:t>
      </w:r>
    </w:p>
    <w:p w14:paraId="0C054A2D" w14:textId="77777777" w:rsidR="00746CF7" w:rsidRPr="00410996" w:rsidRDefault="00746CF7" w:rsidP="00BA1A2A">
      <w:pPr>
        <w:pStyle w:val="PL"/>
        <w:rPr>
          <w:highlight w:val="white"/>
          <w:lang w:val="en-US"/>
        </w:rPr>
      </w:pPr>
      <w:r w:rsidRPr="00410996">
        <w:rPr>
          <w:highlight w:val="white"/>
          <w:lang w:val="en-US"/>
        </w:rPr>
        <w:t xml:space="preserve">      &lt;element name="triggerDeltaSynchOfAlarmsResponse"&gt;</w:t>
      </w:r>
    </w:p>
    <w:p w14:paraId="41FB5818" w14:textId="77777777" w:rsidR="00746CF7" w:rsidRPr="00410996" w:rsidRDefault="00746CF7" w:rsidP="00BA1A2A">
      <w:pPr>
        <w:pStyle w:val="PL"/>
        <w:rPr>
          <w:highlight w:val="white"/>
          <w:lang w:val="en-US"/>
        </w:rPr>
      </w:pPr>
      <w:r w:rsidRPr="00410996">
        <w:rPr>
          <w:highlight w:val="white"/>
          <w:lang w:val="en-US"/>
        </w:rPr>
        <w:t xml:space="preserve">        &lt;complexType&gt;</w:t>
      </w:r>
    </w:p>
    <w:p w14:paraId="626F6FF3" w14:textId="77777777" w:rsidR="00746CF7" w:rsidRPr="00410996" w:rsidRDefault="00746CF7" w:rsidP="00BA1A2A">
      <w:pPr>
        <w:pStyle w:val="PL"/>
        <w:rPr>
          <w:highlight w:val="white"/>
          <w:lang w:val="en-US"/>
        </w:rPr>
      </w:pPr>
      <w:r w:rsidRPr="00410996">
        <w:rPr>
          <w:highlight w:val="white"/>
          <w:lang w:val="en-US"/>
        </w:rPr>
        <w:t xml:space="preserve">          &lt;sequence&gt;</w:t>
      </w:r>
    </w:p>
    <w:p w14:paraId="6826B84F" w14:textId="77777777" w:rsidR="00746CF7" w:rsidRPr="00410996" w:rsidRDefault="00746CF7" w:rsidP="00BA1A2A">
      <w:pPr>
        <w:pStyle w:val="PL"/>
        <w:rPr>
          <w:highlight w:val="white"/>
          <w:lang w:val="en-US"/>
        </w:rPr>
      </w:pPr>
      <w:r w:rsidRPr="00410996">
        <w:rPr>
          <w:highlight w:val="white"/>
          <w:lang w:val="en-US"/>
        </w:rPr>
        <w:t xml:space="preserve">            &lt;element name="deltaLists" minOccurs="0"&gt;</w:t>
      </w:r>
    </w:p>
    <w:p w14:paraId="30799248" w14:textId="77777777" w:rsidR="00746CF7" w:rsidRPr="00410996" w:rsidRDefault="00746CF7" w:rsidP="00BA1A2A">
      <w:pPr>
        <w:pStyle w:val="PL"/>
        <w:rPr>
          <w:highlight w:val="white"/>
          <w:lang w:val="en-US"/>
        </w:rPr>
      </w:pPr>
      <w:r w:rsidRPr="00410996">
        <w:rPr>
          <w:highlight w:val="white"/>
          <w:lang w:val="en-US"/>
        </w:rPr>
        <w:t xml:space="preserve">              &lt;complexType&gt;</w:t>
      </w:r>
    </w:p>
    <w:p w14:paraId="42ED96FE" w14:textId="77777777" w:rsidR="00746CF7" w:rsidRPr="00410996" w:rsidRDefault="00746CF7" w:rsidP="00BA1A2A">
      <w:pPr>
        <w:pStyle w:val="PL"/>
        <w:rPr>
          <w:highlight w:val="white"/>
          <w:lang w:val="en-US"/>
        </w:rPr>
      </w:pPr>
      <w:r w:rsidRPr="00410996">
        <w:rPr>
          <w:highlight w:val="white"/>
          <w:lang w:val="en-US"/>
        </w:rPr>
        <w:t xml:space="preserve">                &lt;sequence&gt;</w:t>
      </w:r>
    </w:p>
    <w:p w14:paraId="2FC66903" w14:textId="77777777" w:rsidR="00746CF7" w:rsidRPr="00410996" w:rsidRDefault="00746CF7" w:rsidP="00BA1A2A">
      <w:pPr>
        <w:pStyle w:val="PL"/>
        <w:rPr>
          <w:highlight w:val="white"/>
          <w:lang w:val="en-US"/>
        </w:rPr>
      </w:pPr>
      <w:r w:rsidRPr="00410996">
        <w:rPr>
          <w:highlight w:val="white"/>
          <w:lang w:val="en-US"/>
        </w:rPr>
        <w:t xml:space="preserve">                  &lt;element name="startTime" type="dateTime"/&gt;</w:t>
      </w:r>
    </w:p>
    <w:p w14:paraId="69B770A7" w14:textId="77777777" w:rsidR="00746CF7" w:rsidRPr="00410996" w:rsidRDefault="00746CF7" w:rsidP="00BA1A2A">
      <w:pPr>
        <w:pStyle w:val="PL"/>
        <w:rPr>
          <w:highlight w:val="white"/>
          <w:lang w:val="en-US"/>
        </w:rPr>
      </w:pPr>
      <w:r w:rsidRPr="00410996">
        <w:rPr>
          <w:highlight w:val="white"/>
          <w:lang w:val="en-US"/>
        </w:rPr>
        <w:t xml:space="preserve">                  &lt;element name="endTime" type="dateTime"/&gt;</w:t>
      </w:r>
    </w:p>
    <w:p w14:paraId="3D69AB55" w14:textId="77777777" w:rsidR="00746CF7" w:rsidRPr="00410996" w:rsidRDefault="00746CF7" w:rsidP="00BA1A2A">
      <w:pPr>
        <w:pStyle w:val="PL"/>
        <w:rPr>
          <w:highlight w:val="white"/>
          <w:lang w:val="en-US"/>
        </w:rPr>
      </w:pPr>
      <w:r w:rsidRPr="00410996">
        <w:rPr>
          <w:highlight w:val="white"/>
          <w:lang w:val="en-US"/>
        </w:rPr>
        <w:t xml:space="preserve">                  &lt;element name="listOfNewAlarms" type="deltaSynchIRPData:listOfAlarms"/&gt;</w:t>
      </w:r>
    </w:p>
    <w:p w14:paraId="19DEAE9A" w14:textId="77777777" w:rsidR="00746CF7" w:rsidRPr="00410996" w:rsidRDefault="00746CF7" w:rsidP="00BA1A2A">
      <w:pPr>
        <w:pStyle w:val="PL"/>
        <w:rPr>
          <w:highlight w:val="white"/>
          <w:lang w:val="en-US"/>
        </w:rPr>
      </w:pPr>
      <w:r w:rsidRPr="00410996">
        <w:rPr>
          <w:highlight w:val="white"/>
          <w:lang w:val="en-US"/>
        </w:rPr>
        <w:t xml:space="preserve">                  &lt;element name="listOfChangedAlarms" type="deltaSynchIRPData:listOfAlarms"/&gt;</w:t>
      </w:r>
    </w:p>
    <w:p w14:paraId="0EDD11CE" w14:textId="77777777" w:rsidR="00746CF7" w:rsidRPr="00410996" w:rsidRDefault="00746CF7" w:rsidP="00BA1A2A">
      <w:pPr>
        <w:pStyle w:val="PL"/>
        <w:rPr>
          <w:highlight w:val="white"/>
          <w:lang w:val="en-US"/>
        </w:rPr>
      </w:pPr>
      <w:r w:rsidRPr="00410996">
        <w:rPr>
          <w:highlight w:val="white"/>
          <w:lang w:val="en-US"/>
        </w:rPr>
        <w:t xml:space="preserve">                  &lt;element name="listOfDeletedAlarms" type="deltaSynchIRPData:listOfAlarms"/&gt;</w:t>
      </w:r>
    </w:p>
    <w:p w14:paraId="5200C6BB" w14:textId="77777777" w:rsidR="00746CF7" w:rsidRPr="00532A23" w:rsidRDefault="00746CF7" w:rsidP="00BA1A2A">
      <w:pPr>
        <w:pStyle w:val="PL"/>
        <w:rPr>
          <w:highlight w:val="white"/>
        </w:rPr>
      </w:pPr>
      <w:r w:rsidRPr="00410996">
        <w:rPr>
          <w:highlight w:val="white"/>
          <w:lang w:val="en-US"/>
        </w:rPr>
        <w:t xml:space="preserve">                </w:t>
      </w:r>
      <w:r w:rsidRPr="00532A23">
        <w:rPr>
          <w:highlight w:val="white"/>
        </w:rPr>
        <w:t>&lt;/sequence&gt;</w:t>
      </w:r>
    </w:p>
    <w:p w14:paraId="02D4C4EF" w14:textId="77777777" w:rsidR="00746CF7" w:rsidRPr="00532A23" w:rsidRDefault="00746CF7" w:rsidP="00BA1A2A">
      <w:pPr>
        <w:pStyle w:val="PL"/>
        <w:rPr>
          <w:highlight w:val="white"/>
        </w:rPr>
      </w:pPr>
      <w:r w:rsidRPr="00532A23">
        <w:rPr>
          <w:highlight w:val="white"/>
        </w:rPr>
        <w:t xml:space="preserve">              &lt;/complexType&gt;</w:t>
      </w:r>
    </w:p>
    <w:p w14:paraId="3793C5DD" w14:textId="77777777" w:rsidR="00746CF7" w:rsidRPr="00532A23" w:rsidRDefault="00746CF7" w:rsidP="00BA1A2A">
      <w:pPr>
        <w:pStyle w:val="PL"/>
        <w:rPr>
          <w:highlight w:val="white"/>
        </w:rPr>
      </w:pPr>
      <w:r w:rsidRPr="00532A23">
        <w:rPr>
          <w:highlight w:val="white"/>
        </w:rPr>
        <w:t xml:space="preserve">            &lt;/element&gt;</w:t>
      </w:r>
    </w:p>
    <w:p w14:paraId="3B1A7C3D" w14:textId="77777777" w:rsidR="00746CF7" w:rsidRPr="00532A23" w:rsidRDefault="00746CF7" w:rsidP="00BA1A2A">
      <w:pPr>
        <w:pStyle w:val="PL"/>
        <w:rPr>
          <w:highlight w:val="white"/>
        </w:rPr>
      </w:pPr>
      <w:r w:rsidRPr="00532A23">
        <w:rPr>
          <w:highlight w:val="white"/>
        </w:rPr>
        <w:t xml:space="preserve">            &lt;element name="newSynchPoint" type="dateTime"/&gt;</w:t>
      </w:r>
    </w:p>
    <w:p w14:paraId="021D0F8C" w14:textId="77777777" w:rsidR="00746CF7" w:rsidRPr="00532A23" w:rsidRDefault="00746CF7" w:rsidP="00BA1A2A">
      <w:pPr>
        <w:pStyle w:val="PL"/>
        <w:rPr>
          <w:highlight w:val="white"/>
        </w:rPr>
      </w:pPr>
      <w:r w:rsidRPr="00532A23">
        <w:rPr>
          <w:highlight w:val="white"/>
        </w:rPr>
        <w:t xml:space="preserve">            &lt;element name="status"&gt;</w:t>
      </w:r>
    </w:p>
    <w:p w14:paraId="2FEA2A1A" w14:textId="77777777" w:rsidR="00746CF7" w:rsidRPr="00532A23" w:rsidRDefault="00746CF7" w:rsidP="00BA1A2A">
      <w:pPr>
        <w:pStyle w:val="PL"/>
        <w:rPr>
          <w:highlight w:val="white"/>
        </w:rPr>
      </w:pPr>
      <w:r w:rsidRPr="00532A23">
        <w:rPr>
          <w:highlight w:val="white"/>
        </w:rPr>
        <w:t xml:space="preserve">              &lt;simpleType&gt;</w:t>
      </w:r>
    </w:p>
    <w:p w14:paraId="455E02C9" w14:textId="77777777" w:rsidR="00746CF7" w:rsidRPr="00532A23" w:rsidRDefault="00746CF7" w:rsidP="00BA1A2A">
      <w:pPr>
        <w:pStyle w:val="PL"/>
        <w:rPr>
          <w:highlight w:val="white"/>
        </w:rPr>
      </w:pPr>
      <w:r w:rsidRPr="00532A23">
        <w:rPr>
          <w:highlight w:val="white"/>
        </w:rPr>
        <w:t xml:space="preserve">                &lt;restriction base="string"&gt;</w:t>
      </w:r>
    </w:p>
    <w:p w14:paraId="429DB39C" w14:textId="77777777" w:rsidR="00746CF7" w:rsidRPr="00532A23" w:rsidRDefault="00746CF7" w:rsidP="00BA1A2A">
      <w:pPr>
        <w:pStyle w:val="PL"/>
        <w:rPr>
          <w:highlight w:val="white"/>
        </w:rPr>
      </w:pPr>
      <w:r w:rsidRPr="00532A23">
        <w:rPr>
          <w:highlight w:val="white"/>
        </w:rPr>
        <w:t xml:space="preserve">                  &lt;enumeration value="Success"/&gt;</w:t>
      </w:r>
    </w:p>
    <w:p w14:paraId="3700324D" w14:textId="77777777" w:rsidR="00746CF7" w:rsidRPr="00532A23" w:rsidRDefault="00746CF7" w:rsidP="00BA1A2A">
      <w:pPr>
        <w:pStyle w:val="PL"/>
        <w:rPr>
          <w:highlight w:val="white"/>
        </w:rPr>
      </w:pPr>
      <w:r w:rsidRPr="00532A23">
        <w:rPr>
          <w:highlight w:val="white"/>
        </w:rPr>
        <w:t xml:space="preserve">                  &lt;enumeration value="Failure"/&gt;</w:t>
      </w:r>
    </w:p>
    <w:p w14:paraId="1D968A84" w14:textId="77777777" w:rsidR="00746CF7" w:rsidRPr="00532A23" w:rsidRDefault="00746CF7" w:rsidP="00BA1A2A">
      <w:pPr>
        <w:pStyle w:val="PL"/>
        <w:rPr>
          <w:highlight w:val="white"/>
        </w:rPr>
      </w:pPr>
      <w:r w:rsidRPr="00532A23">
        <w:rPr>
          <w:highlight w:val="white"/>
        </w:rPr>
        <w:t xml:space="preserve">                &lt;/restriction&gt;</w:t>
      </w:r>
    </w:p>
    <w:p w14:paraId="334CBBED" w14:textId="77777777" w:rsidR="00746CF7" w:rsidRPr="00532A23" w:rsidRDefault="00746CF7" w:rsidP="00BA1A2A">
      <w:pPr>
        <w:pStyle w:val="PL"/>
        <w:rPr>
          <w:highlight w:val="white"/>
        </w:rPr>
      </w:pPr>
      <w:r w:rsidRPr="00532A23">
        <w:rPr>
          <w:highlight w:val="white"/>
        </w:rPr>
        <w:t xml:space="preserve">              &lt;/simpleType&gt;</w:t>
      </w:r>
    </w:p>
    <w:p w14:paraId="21D24200" w14:textId="77777777" w:rsidR="00746CF7" w:rsidRPr="00532A23" w:rsidRDefault="00746CF7" w:rsidP="00BA1A2A">
      <w:pPr>
        <w:pStyle w:val="PL"/>
        <w:rPr>
          <w:highlight w:val="white"/>
        </w:rPr>
      </w:pPr>
      <w:r w:rsidRPr="00532A23">
        <w:rPr>
          <w:highlight w:val="white"/>
        </w:rPr>
        <w:t xml:space="preserve">            &lt;/element&gt;</w:t>
      </w:r>
    </w:p>
    <w:p w14:paraId="1A3AB7BE" w14:textId="77777777" w:rsidR="00746CF7" w:rsidRPr="00532A23" w:rsidRDefault="00746CF7" w:rsidP="00BA1A2A">
      <w:pPr>
        <w:pStyle w:val="PL"/>
        <w:rPr>
          <w:highlight w:val="white"/>
        </w:rPr>
      </w:pPr>
      <w:r w:rsidRPr="00532A23">
        <w:rPr>
          <w:highlight w:val="white"/>
        </w:rPr>
        <w:t xml:space="preserve">            &lt;element name="failureReason" minOccurs="0"&gt;</w:t>
      </w:r>
    </w:p>
    <w:p w14:paraId="59A7C146" w14:textId="77777777" w:rsidR="00746CF7" w:rsidRPr="00532A23" w:rsidRDefault="00746CF7" w:rsidP="00BA1A2A">
      <w:pPr>
        <w:pStyle w:val="PL"/>
        <w:rPr>
          <w:highlight w:val="white"/>
        </w:rPr>
      </w:pPr>
      <w:r w:rsidRPr="00532A23">
        <w:rPr>
          <w:highlight w:val="white"/>
        </w:rPr>
        <w:t xml:space="preserve">              &lt;simpleType&gt;</w:t>
      </w:r>
    </w:p>
    <w:p w14:paraId="13AE7EB0" w14:textId="77777777" w:rsidR="00746CF7" w:rsidRPr="00532A23" w:rsidRDefault="00746CF7" w:rsidP="00BA1A2A">
      <w:pPr>
        <w:pStyle w:val="PL"/>
        <w:rPr>
          <w:highlight w:val="white"/>
        </w:rPr>
      </w:pPr>
      <w:r w:rsidRPr="00532A23">
        <w:rPr>
          <w:highlight w:val="white"/>
        </w:rPr>
        <w:lastRenderedPageBreak/>
        <w:t xml:space="preserve">                &lt;restriction base="string"&gt;</w:t>
      </w:r>
    </w:p>
    <w:p w14:paraId="283EDAC4" w14:textId="77777777" w:rsidR="00746CF7" w:rsidRPr="00532A23" w:rsidRDefault="00746CF7" w:rsidP="00BA1A2A">
      <w:pPr>
        <w:pStyle w:val="PL"/>
        <w:rPr>
          <w:highlight w:val="white"/>
        </w:rPr>
      </w:pPr>
      <w:r w:rsidRPr="00532A23">
        <w:rPr>
          <w:highlight w:val="white"/>
        </w:rPr>
        <w:t xml:space="preserve">                  &lt;enumeration value="SynchrPointTooLongAgo"/&gt;</w:t>
      </w:r>
    </w:p>
    <w:p w14:paraId="0E5B46DB" w14:textId="77777777" w:rsidR="00746CF7" w:rsidRPr="00532A23" w:rsidRDefault="00746CF7" w:rsidP="00BA1A2A">
      <w:pPr>
        <w:pStyle w:val="PL"/>
        <w:rPr>
          <w:highlight w:val="white"/>
        </w:rPr>
      </w:pPr>
      <w:r w:rsidRPr="00532A23">
        <w:rPr>
          <w:highlight w:val="white"/>
        </w:rPr>
        <w:t xml:space="preserve">                  &lt;enumeration value="TooManyChangesFullSynchronizationRecommended"/&gt;</w:t>
      </w:r>
    </w:p>
    <w:p w14:paraId="5EB9F521" w14:textId="77777777" w:rsidR="00746CF7" w:rsidRPr="00532A23" w:rsidRDefault="00746CF7" w:rsidP="00BA1A2A">
      <w:pPr>
        <w:pStyle w:val="PL"/>
        <w:rPr>
          <w:highlight w:val="white"/>
        </w:rPr>
      </w:pPr>
      <w:r w:rsidRPr="00532A23">
        <w:rPr>
          <w:highlight w:val="white"/>
        </w:rPr>
        <w:t xml:space="preserve">                  &lt;enumeration value="SynchPointUnknown"/&gt;</w:t>
      </w:r>
    </w:p>
    <w:p w14:paraId="1EFDEE53" w14:textId="77777777" w:rsidR="00746CF7" w:rsidRPr="00532A23" w:rsidRDefault="00746CF7" w:rsidP="00BA1A2A">
      <w:pPr>
        <w:pStyle w:val="PL"/>
        <w:rPr>
          <w:highlight w:val="white"/>
        </w:rPr>
      </w:pPr>
      <w:r w:rsidRPr="00532A23">
        <w:rPr>
          <w:highlight w:val="white"/>
        </w:rPr>
        <w:t xml:space="preserve">                  &lt;enumeration value="DeltaSynchNotSupportedForAlarmData"/&gt;</w:t>
      </w:r>
    </w:p>
    <w:p w14:paraId="0EAC98E2" w14:textId="77777777" w:rsidR="00746CF7" w:rsidRPr="00532A23" w:rsidRDefault="00746CF7" w:rsidP="00BA1A2A">
      <w:pPr>
        <w:pStyle w:val="PL"/>
        <w:rPr>
          <w:highlight w:val="white"/>
        </w:rPr>
      </w:pPr>
      <w:r w:rsidRPr="00532A23">
        <w:rPr>
          <w:highlight w:val="white"/>
        </w:rPr>
        <w:t xml:space="preserve">                  &lt;enumeration value="DeltaSynchForAlarmsNotActive"/&gt;</w:t>
      </w:r>
    </w:p>
    <w:p w14:paraId="0E71C875" w14:textId="77777777" w:rsidR="00746CF7" w:rsidRPr="00532A23" w:rsidRDefault="00746CF7" w:rsidP="00BA1A2A">
      <w:pPr>
        <w:pStyle w:val="PL"/>
        <w:rPr>
          <w:highlight w:val="white"/>
        </w:rPr>
      </w:pPr>
      <w:r w:rsidRPr="00532A23">
        <w:rPr>
          <w:highlight w:val="white"/>
        </w:rPr>
        <w:t xml:space="preserve">                  &lt;enumeration value="operation_failed"/&gt;</w:t>
      </w:r>
    </w:p>
    <w:p w14:paraId="3E23E661" w14:textId="77777777" w:rsidR="00746CF7" w:rsidRPr="00532A23" w:rsidRDefault="00746CF7" w:rsidP="00BA1A2A">
      <w:pPr>
        <w:pStyle w:val="PL"/>
        <w:rPr>
          <w:highlight w:val="white"/>
        </w:rPr>
      </w:pPr>
      <w:r w:rsidRPr="00532A23">
        <w:rPr>
          <w:highlight w:val="white"/>
        </w:rPr>
        <w:t xml:space="preserve">                  &lt;enumeration value="operation_failed_invalid_input_parameter"/&gt;</w:t>
      </w:r>
    </w:p>
    <w:p w14:paraId="0249E1B9" w14:textId="77777777" w:rsidR="00746CF7" w:rsidRPr="00532A23" w:rsidRDefault="00746CF7" w:rsidP="00BA1A2A">
      <w:pPr>
        <w:pStyle w:val="PL"/>
        <w:rPr>
          <w:highlight w:val="white"/>
        </w:rPr>
      </w:pPr>
      <w:r w:rsidRPr="00532A23">
        <w:rPr>
          <w:highlight w:val="white"/>
        </w:rPr>
        <w:t xml:space="preserve">                  &lt;enumeration value="operation_failed_unsupported_optional_input_parameter_managerReference"/&gt;</w:t>
      </w:r>
    </w:p>
    <w:p w14:paraId="67651872" w14:textId="77777777" w:rsidR="00746CF7" w:rsidRPr="00532A23" w:rsidRDefault="00746CF7" w:rsidP="00BA1A2A">
      <w:pPr>
        <w:pStyle w:val="PL"/>
        <w:rPr>
          <w:highlight w:val="white"/>
        </w:rPr>
      </w:pPr>
      <w:r w:rsidRPr="00532A23">
        <w:rPr>
          <w:highlight w:val="white"/>
        </w:rPr>
        <w:t xml:space="preserve">                  &lt;enumeration value="operation_failed_unsupported_optional_input_parameter_baseMOInstance"/&gt;</w:t>
      </w:r>
    </w:p>
    <w:p w14:paraId="2C67CDFF" w14:textId="77777777" w:rsidR="00746CF7" w:rsidRPr="00532A23" w:rsidRDefault="00746CF7" w:rsidP="00BA1A2A">
      <w:pPr>
        <w:pStyle w:val="PL"/>
        <w:rPr>
          <w:highlight w:val="white"/>
        </w:rPr>
      </w:pPr>
      <w:r w:rsidRPr="00532A23">
        <w:rPr>
          <w:highlight w:val="white"/>
        </w:rPr>
        <w:t xml:space="preserve">                  &lt;enumeration value="operation_failed_unsupported_optional_input_parameter_scope"/&gt;</w:t>
      </w:r>
    </w:p>
    <w:p w14:paraId="25566E6E" w14:textId="77777777" w:rsidR="00746CF7" w:rsidRPr="00532A23" w:rsidRDefault="00746CF7" w:rsidP="00BA1A2A">
      <w:pPr>
        <w:pStyle w:val="PL"/>
        <w:rPr>
          <w:highlight w:val="white"/>
        </w:rPr>
      </w:pPr>
      <w:r w:rsidRPr="00532A23">
        <w:rPr>
          <w:highlight w:val="white"/>
        </w:rPr>
        <w:t xml:space="preserve">                  &lt;enumeration value="operation_failed_internal_problem"/&gt;</w:t>
      </w:r>
    </w:p>
    <w:p w14:paraId="7FD72DAD" w14:textId="77777777" w:rsidR="00746CF7" w:rsidRPr="00410996" w:rsidRDefault="00746CF7" w:rsidP="00BA1A2A">
      <w:pPr>
        <w:pStyle w:val="PL"/>
        <w:rPr>
          <w:highlight w:val="white"/>
          <w:lang w:val="en-US"/>
        </w:rPr>
      </w:pPr>
      <w:r w:rsidRPr="00532A23">
        <w:rPr>
          <w:highlight w:val="white"/>
        </w:rPr>
        <w:t xml:space="preserve">                </w:t>
      </w:r>
      <w:r w:rsidRPr="00410996">
        <w:rPr>
          <w:highlight w:val="white"/>
          <w:lang w:val="en-US"/>
        </w:rPr>
        <w:t>&lt;/restriction&gt;</w:t>
      </w:r>
    </w:p>
    <w:p w14:paraId="7D003D21" w14:textId="77777777" w:rsidR="00746CF7" w:rsidRPr="00410996" w:rsidRDefault="00746CF7" w:rsidP="00BA1A2A">
      <w:pPr>
        <w:pStyle w:val="PL"/>
        <w:rPr>
          <w:highlight w:val="white"/>
          <w:lang w:val="en-US"/>
        </w:rPr>
      </w:pPr>
      <w:r w:rsidRPr="00410996">
        <w:rPr>
          <w:highlight w:val="white"/>
          <w:lang w:val="en-US"/>
        </w:rPr>
        <w:t xml:space="preserve">              &lt;/simpleType&gt;</w:t>
      </w:r>
    </w:p>
    <w:p w14:paraId="0D3621CA" w14:textId="77777777" w:rsidR="00746CF7" w:rsidRPr="00410996" w:rsidRDefault="00746CF7" w:rsidP="00BA1A2A">
      <w:pPr>
        <w:pStyle w:val="PL"/>
        <w:rPr>
          <w:highlight w:val="white"/>
          <w:lang w:val="en-US"/>
        </w:rPr>
      </w:pPr>
      <w:r w:rsidRPr="00410996">
        <w:rPr>
          <w:highlight w:val="white"/>
          <w:lang w:val="en-US"/>
        </w:rPr>
        <w:t xml:space="preserve">            &lt;/element&gt;</w:t>
      </w:r>
    </w:p>
    <w:p w14:paraId="70BAED2A" w14:textId="77777777" w:rsidR="00746CF7" w:rsidRPr="00410996" w:rsidRDefault="00746CF7" w:rsidP="00BA1A2A">
      <w:pPr>
        <w:pStyle w:val="PL"/>
        <w:rPr>
          <w:highlight w:val="white"/>
          <w:lang w:val="en-US"/>
        </w:rPr>
      </w:pPr>
      <w:r w:rsidRPr="00410996">
        <w:rPr>
          <w:highlight w:val="white"/>
          <w:lang w:val="en-US"/>
        </w:rPr>
        <w:t xml:space="preserve">          &lt;/sequence&gt;</w:t>
      </w:r>
    </w:p>
    <w:p w14:paraId="4E295998" w14:textId="77777777" w:rsidR="00746CF7" w:rsidRPr="00410996" w:rsidRDefault="00746CF7" w:rsidP="00BA1A2A">
      <w:pPr>
        <w:pStyle w:val="PL"/>
        <w:rPr>
          <w:highlight w:val="white"/>
          <w:lang w:val="en-US"/>
        </w:rPr>
      </w:pPr>
      <w:r w:rsidRPr="00410996">
        <w:rPr>
          <w:highlight w:val="white"/>
          <w:lang w:val="en-US"/>
        </w:rPr>
        <w:t xml:space="preserve">        &lt;/complexType&gt;</w:t>
      </w:r>
    </w:p>
    <w:p w14:paraId="235F0771" w14:textId="77777777" w:rsidR="00746CF7" w:rsidRPr="00410996" w:rsidRDefault="00746CF7" w:rsidP="00BA1A2A">
      <w:pPr>
        <w:pStyle w:val="PL"/>
        <w:rPr>
          <w:highlight w:val="white"/>
          <w:lang w:val="en-US"/>
        </w:rPr>
      </w:pPr>
      <w:r w:rsidRPr="00410996">
        <w:rPr>
          <w:highlight w:val="white"/>
          <w:lang w:val="en-US"/>
        </w:rPr>
        <w:t xml:space="preserve">      &lt;/element&gt;</w:t>
      </w:r>
    </w:p>
    <w:p w14:paraId="0FAD511F" w14:textId="77777777" w:rsidR="00746CF7" w:rsidRPr="00410996" w:rsidRDefault="00746CF7" w:rsidP="00BA1A2A">
      <w:pPr>
        <w:pStyle w:val="PL"/>
        <w:rPr>
          <w:highlight w:val="white"/>
          <w:lang w:val="en-US"/>
        </w:rPr>
      </w:pPr>
      <w:r w:rsidRPr="00410996">
        <w:rPr>
          <w:highlight w:val="white"/>
          <w:lang w:val="en-US"/>
        </w:rPr>
        <w:t xml:space="preserve">      &lt;!-- triggerDeltaSynchOfAlarms Fault --&gt;</w:t>
      </w:r>
    </w:p>
    <w:p w14:paraId="070DC84A" w14:textId="77777777" w:rsidR="00746CF7" w:rsidRPr="00410996" w:rsidRDefault="00746CF7" w:rsidP="00BA1A2A">
      <w:pPr>
        <w:pStyle w:val="PL"/>
        <w:rPr>
          <w:highlight w:val="white"/>
          <w:lang w:val="en-US"/>
        </w:rPr>
      </w:pPr>
      <w:r w:rsidRPr="00410996">
        <w:rPr>
          <w:highlight w:val="white"/>
          <w:lang w:val="en-US"/>
        </w:rPr>
        <w:t xml:space="preserve">      &lt;element name="triggerDeltaSynchOfAlarmsFault"&gt;</w:t>
      </w:r>
    </w:p>
    <w:p w14:paraId="36C970F0" w14:textId="77777777" w:rsidR="00746CF7" w:rsidRPr="00532A23" w:rsidRDefault="00746CF7" w:rsidP="00BA1A2A">
      <w:pPr>
        <w:pStyle w:val="PL"/>
        <w:rPr>
          <w:highlight w:val="white"/>
        </w:rPr>
      </w:pPr>
      <w:r w:rsidRPr="00410996">
        <w:rPr>
          <w:highlight w:val="white"/>
          <w:lang w:val="en-US"/>
        </w:rPr>
        <w:t xml:space="preserve">        </w:t>
      </w:r>
      <w:r w:rsidRPr="00532A23">
        <w:rPr>
          <w:highlight w:val="white"/>
        </w:rPr>
        <w:t>&lt;simpleType&gt;</w:t>
      </w:r>
    </w:p>
    <w:p w14:paraId="68FE678C" w14:textId="77777777" w:rsidR="00746CF7" w:rsidRPr="00532A23" w:rsidRDefault="00746CF7" w:rsidP="00BA1A2A">
      <w:pPr>
        <w:pStyle w:val="PL"/>
        <w:rPr>
          <w:highlight w:val="white"/>
        </w:rPr>
      </w:pPr>
      <w:r w:rsidRPr="00532A23">
        <w:rPr>
          <w:highlight w:val="white"/>
        </w:rPr>
        <w:t xml:space="preserve">          &lt;restriction base="string"&gt;</w:t>
      </w:r>
    </w:p>
    <w:p w14:paraId="02D76731" w14:textId="77777777" w:rsidR="00746CF7" w:rsidRPr="00532A23" w:rsidRDefault="00746CF7" w:rsidP="00BA1A2A">
      <w:pPr>
        <w:pStyle w:val="PL"/>
        <w:rPr>
          <w:highlight w:val="white"/>
        </w:rPr>
      </w:pPr>
      <w:r w:rsidRPr="00532A23">
        <w:rPr>
          <w:highlight w:val="white"/>
        </w:rPr>
        <w:t xml:space="preserve">            &lt;enumeration value="OperationFailed"/&gt;</w:t>
      </w:r>
    </w:p>
    <w:p w14:paraId="1C9E638C" w14:textId="77777777" w:rsidR="00746CF7" w:rsidRPr="00410996" w:rsidRDefault="00746CF7" w:rsidP="00BA1A2A">
      <w:pPr>
        <w:pStyle w:val="PL"/>
        <w:rPr>
          <w:highlight w:val="white"/>
          <w:lang w:val="en-US"/>
        </w:rPr>
      </w:pPr>
      <w:r w:rsidRPr="00532A23">
        <w:rPr>
          <w:highlight w:val="white"/>
        </w:rPr>
        <w:t xml:space="preserve">          </w:t>
      </w:r>
      <w:r w:rsidRPr="00410996">
        <w:rPr>
          <w:highlight w:val="white"/>
          <w:lang w:val="en-US"/>
        </w:rPr>
        <w:t>&lt;/restriction&gt;</w:t>
      </w:r>
    </w:p>
    <w:p w14:paraId="035DB3CD" w14:textId="77777777" w:rsidR="00746CF7" w:rsidRPr="00410996" w:rsidRDefault="00746CF7" w:rsidP="00BA1A2A">
      <w:pPr>
        <w:pStyle w:val="PL"/>
        <w:rPr>
          <w:highlight w:val="white"/>
          <w:lang w:val="en-US"/>
        </w:rPr>
      </w:pPr>
      <w:r w:rsidRPr="00410996">
        <w:rPr>
          <w:highlight w:val="white"/>
          <w:lang w:val="en-US"/>
        </w:rPr>
        <w:t xml:space="preserve">        &lt;/simpleType&gt;</w:t>
      </w:r>
    </w:p>
    <w:p w14:paraId="3CC783F5" w14:textId="77777777" w:rsidR="00746CF7" w:rsidRPr="00410996" w:rsidRDefault="00746CF7" w:rsidP="00BA1A2A">
      <w:pPr>
        <w:pStyle w:val="PL"/>
        <w:rPr>
          <w:highlight w:val="white"/>
          <w:lang w:val="en-US"/>
        </w:rPr>
      </w:pPr>
      <w:r w:rsidRPr="00410996">
        <w:rPr>
          <w:highlight w:val="white"/>
          <w:lang w:val="en-US"/>
        </w:rPr>
        <w:t xml:space="preserve">      &lt;/element&gt;</w:t>
      </w:r>
    </w:p>
    <w:p w14:paraId="4D1E2897" w14:textId="77777777" w:rsidR="00746CF7" w:rsidRPr="00410996" w:rsidRDefault="00746CF7" w:rsidP="00BA1A2A">
      <w:pPr>
        <w:pStyle w:val="PL"/>
        <w:rPr>
          <w:highlight w:val="white"/>
          <w:lang w:val="en-US"/>
        </w:rPr>
      </w:pPr>
      <w:r w:rsidRPr="00410996">
        <w:rPr>
          <w:highlight w:val="white"/>
          <w:lang w:val="en-US"/>
        </w:rPr>
        <w:t xml:space="preserve">    &lt;/schema&gt;</w:t>
      </w:r>
    </w:p>
    <w:p w14:paraId="190819DA" w14:textId="77777777" w:rsidR="00746CF7" w:rsidRPr="00410996" w:rsidRDefault="00746CF7" w:rsidP="00BA1A2A">
      <w:pPr>
        <w:pStyle w:val="PL"/>
        <w:rPr>
          <w:highlight w:val="white"/>
          <w:lang w:val="en-US"/>
        </w:rPr>
      </w:pPr>
      <w:r w:rsidRPr="00410996">
        <w:rPr>
          <w:highlight w:val="white"/>
          <w:lang w:val="en-US"/>
        </w:rPr>
        <w:t xml:space="preserve">  &lt;/types&gt;</w:t>
      </w:r>
    </w:p>
    <w:p w14:paraId="66D4705F" w14:textId="77777777" w:rsidR="00746CF7" w:rsidRPr="00410996" w:rsidRDefault="00746CF7" w:rsidP="00BA1A2A">
      <w:pPr>
        <w:pStyle w:val="PL"/>
        <w:rPr>
          <w:highlight w:val="white"/>
          <w:lang w:val="en-US"/>
        </w:rPr>
      </w:pPr>
      <w:r w:rsidRPr="00410996">
        <w:rPr>
          <w:highlight w:val="white"/>
          <w:lang w:val="en-US"/>
        </w:rPr>
        <w:t xml:space="preserve">  &lt;message name="manageDeltaSynchronizationRequest"&gt;</w:t>
      </w:r>
    </w:p>
    <w:p w14:paraId="7EE7E4D8" w14:textId="77777777" w:rsidR="00746CF7" w:rsidRPr="00410996" w:rsidRDefault="00746CF7" w:rsidP="00BA1A2A">
      <w:pPr>
        <w:pStyle w:val="PL"/>
        <w:rPr>
          <w:highlight w:val="white"/>
          <w:lang w:val="en-US"/>
        </w:rPr>
      </w:pPr>
      <w:r w:rsidRPr="00410996">
        <w:rPr>
          <w:highlight w:val="white"/>
          <w:lang w:val="en-US"/>
        </w:rPr>
        <w:t xml:space="preserve">    &lt;part name="parameter" element="deltaSynchIRPData:manageDeltaSynchronizationRequest"/&gt;</w:t>
      </w:r>
    </w:p>
    <w:p w14:paraId="214327BC" w14:textId="77777777" w:rsidR="00746CF7" w:rsidRPr="00410996" w:rsidRDefault="00746CF7" w:rsidP="00BA1A2A">
      <w:pPr>
        <w:pStyle w:val="PL"/>
        <w:rPr>
          <w:highlight w:val="white"/>
          <w:lang w:val="en-US"/>
        </w:rPr>
      </w:pPr>
      <w:r w:rsidRPr="00410996">
        <w:rPr>
          <w:highlight w:val="white"/>
          <w:lang w:val="en-US"/>
        </w:rPr>
        <w:t xml:space="preserve">  &lt;/message&gt;</w:t>
      </w:r>
    </w:p>
    <w:p w14:paraId="2858151D" w14:textId="77777777" w:rsidR="00746CF7" w:rsidRPr="00410996" w:rsidRDefault="00746CF7" w:rsidP="00BA1A2A">
      <w:pPr>
        <w:pStyle w:val="PL"/>
        <w:rPr>
          <w:highlight w:val="white"/>
          <w:lang w:val="en-US"/>
        </w:rPr>
      </w:pPr>
      <w:r w:rsidRPr="00410996">
        <w:rPr>
          <w:highlight w:val="white"/>
          <w:lang w:val="en-US"/>
        </w:rPr>
        <w:t xml:space="preserve">  &lt;message name="manageDeltaSynchronizationResponse"&gt;</w:t>
      </w:r>
    </w:p>
    <w:p w14:paraId="562ECDC1" w14:textId="77777777" w:rsidR="00746CF7" w:rsidRPr="00410996" w:rsidRDefault="00746CF7" w:rsidP="00BA1A2A">
      <w:pPr>
        <w:pStyle w:val="PL"/>
        <w:rPr>
          <w:highlight w:val="white"/>
          <w:lang w:val="en-US"/>
        </w:rPr>
      </w:pPr>
      <w:r w:rsidRPr="00410996">
        <w:rPr>
          <w:highlight w:val="white"/>
          <w:lang w:val="en-US"/>
        </w:rPr>
        <w:t xml:space="preserve">    &lt;part name="parameter" element="deltaSynchIRPData:manageDeltaSynchronizationResponse"/&gt;</w:t>
      </w:r>
    </w:p>
    <w:p w14:paraId="5C98453F" w14:textId="77777777" w:rsidR="00746CF7" w:rsidRPr="00410996" w:rsidRDefault="00746CF7" w:rsidP="00BA1A2A">
      <w:pPr>
        <w:pStyle w:val="PL"/>
        <w:rPr>
          <w:highlight w:val="white"/>
          <w:lang w:val="en-US"/>
        </w:rPr>
      </w:pPr>
      <w:r w:rsidRPr="00410996">
        <w:rPr>
          <w:highlight w:val="white"/>
          <w:lang w:val="en-US"/>
        </w:rPr>
        <w:t xml:space="preserve">  &lt;/message&gt;</w:t>
      </w:r>
    </w:p>
    <w:p w14:paraId="58A55D73" w14:textId="77777777" w:rsidR="00746CF7" w:rsidRPr="00410996" w:rsidRDefault="00746CF7" w:rsidP="00BA1A2A">
      <w:pPr>
        <w:pStyle w:val="PL"/>
        <w:rPr>
          <w:highlight w:val="white"/>
          <w:lang w:val="en-US"/>
        </w:rPr>
      </w:pPr>
      <w:r w:rsidRPr="00410996">
        <w:rPr>
          <w:highlight w:val="white"/>
          <w:lang w:val="en-US"/>
        </w:rPr>
        <w:t xml:space="preserve">  &lt;message name="manageDeltaSynchronizationFault"&gt;</w:t>
      </w:r>
    </w:p>
    <w:p w14:paraId="5AFEDD44" w14:textId="77777777" w:rsidR="00746CF7" w:rsidRPr="00410996" w:rsidRDefault="00746CF7" w:rsidP="00BA1A2A">
      <w:pPr>
        <w:pStyle w:val="PL"/>
        <w:rPr>
          <w:highlight w:val="white"/>
          <w:lang w:val="en-US"/>
        </w:rPr>
      </w:pPr>
      <w:r w:rsidRPr="00410996">
        <w:rPr>
          <w:highlight w:val="white"/>
          <w:lang w:val="en-US"/>
        </w:rPr>
        <w:t xml:space="preserve">    &lt;part name="parameter" element="deltaSynchIRPData:manageDeltaSynchronizationFault"/&gt;</w:t>
      </w:r>
    </w:p>
    <w:p w14:paraId="7E7B6765" w14:textId="77777777" w:rsidR="00746CF7" w:rsidRPr="00532A23" w:rsidRDefault="00746CF7" w:rsidP="00BA1A2A">
      <w:pPr>
        <w:pStyle w:val="PL"/>
        <w:rPr>
          <w:highlight w:val="white"/>
        </w:rPr>
      </w:pPr>
      <w:r w:rsidRPr="00410996">
        <w:rPr>
          <w:highlight w:val="white"/>
          <w:lang w:val="en-US"/>
        </w:rPr>
        <w:t xml:space="preserve">  </w:t>
      </w:r>
      <w:r w:rsidRPr="00532A23">
        <w:rPr>
          <w:highlight w:val="white"/>
        </w:rPr>
        <w:t>&lt;/message&gt;</w:t>
      </w:r>
    </w:p>
    <w:p w14:paraId="5F3A8AE5" w14:textId="77777777" w:rsidR="00746CF7" w:rsidRPr="00532A23" w:rsidRDefault="00746CF7" w:rsidP="00BA1A2A">
      <w:pPr>
        <w:pStyle w:val="PL"/>
        <w:rPr>
          <w:highlight w:val="white"/>
        </w:rPr>
      </w:pPr>
      <w:r w:rsidRPr="00532A23">
        <w:rPr>
          <w:highlight w:val="white"/>
        </w:rPr>
        <w:t xml:space="preserve">  &lt;message name="getAvailableDeltaSynchPointsRequest"&gt;</w:t>
      </w:r>
    </w:p>
    <w:p w14:paraId="63EF611C" w14:textId="77777777" w:rsidR="00746CF7" w:rsidRPr="00532A23" w:rsidRDefault="00746CF7" w:rsidP="00BA1A2A">
      <w:pPr>
        <w:pStyle w:val="PL"/>
        <w:rPr>
          <w:highlight w:val="white"/>
        </w:rPr>
      </w:pPr>
      <w:r w:rsidRPr="00532A23">
        <w:rPr>
          <w:highlight w:val="white"/>
        </w:rPr>
        <w:t xml:space="preserve">    &lt;part name="parameter" element="deltaSynchIRPData:getAvailableDeltaSynchPointsRequest"/&gt;</w:t>
      </w:r>
    </w:p>
    <w:p w14:paraId="716D5AEB" w14:textId="77777777" w:rsidR="00746CF7" w:rsidRPr="00532A23" w:rsidRDefault="00746CF7" w:rsidP="00BA1A2A">
      <w:pPr>
        <w:pStyle w:val="PL"/>
        <w:rPr>
          <w:highlight w:val="white"/>
        </w:rPr>
      </w:pPr>
      <w:r w:rsidRPr="00532A23">
        <w:rPr>
          <w:highlight w:val="white"/>
        </w:rPr>
        <w:t xml:space="preserve">  &lt;/message&gt;</w:t>
      </w:r>
    </w:p>
    <w:p w14:paraId="0B45CADB" w14:textId="77777777" w:rsidR="00746CF7" w:rsidRPr="00532A23" w:rsidRDefault="00746CF7" w:rsidP="00BA1A2A">
      <w:pPr>
        <w:pStyle w:val="PL"/>
        <w:rPr>
          <w:highlight w:val="white"/>
        </w:rPr>
      </w:pPr>
      <w:r w:rsidRPr="00532A23">
        <w:rPr>
          <w:highlight w:val="white"/>
        </w:rPr>
        <w:t xml:space="preserve">  &lt;message name="getAvailableDeltaSynchPointsResponse"&gt;</w:t>
      </w:r>
    </w:p>
    <w:p w14:paraId="0F83F32D" w14:textId="77777777" w:rsidR="00746CF7" w:rsidRPr="00532A23" w:rsidRDefault="00746CF7" w:rsidP="00BA1A2A">
      <w:pPr>
        <w:pStyle w:val="PL"/>
        <w:rPr>
          <w:highlight w:val="white"/>
        </w:rPr>
      </w:pPr>
      <w:r w:rsidRPr="00532A23">
        <w:rPr>
          <w:highlight w:val="white"/>
        </w:rPr>
        <w:t xml:space="preserve">    &lt;part name="parameter" element="deltaSynchIRPData:getAvailableDeltaSynchPointsResponse"/&gt;</w:t>
      </w:r>
    </w:p>
    <w:p w14:paraId="5414C0FD" w14:textId="77777777" w:rsidR="00746CF7" w:rsidRPr="00532A23" w:rsidRDefault="00746CF7" w:rsidP="00BA1A2A">
      <w:pPr>
        <w:pStyle w:val="PL"/>
        <w:rPr>
          <w:highlight w:val="white"/>
        </w:rPr>
      </w:pPr>
      <w:r w:rsidRPr="00532A23">
        <w:rPr>
          <w:highlight w:val="white"/>
        </w:rPr>
        <w:t xml:space="preserve">  &lt;/message&gt;</w:t>
      </w:r>
    </w:p>
    <w:p w14:paraId="3B3C9A3A" w14:textId="77777777" w:rsidR="00746CF7" w:rsidRPr="00532A23" w:rsidRDefault="00746CF7" w:rsidP="00BA1A2A">
      <w:pPr>
        <w:pStyle w:val="PL"/>
        <w:rPr>
          <w:highlight w:val="white"/>
        </w:rPr>
      </w:pPr>
      <w:r w:rsidRPr="00532A23">
        <w:rPr>
          <w:highlight w:val="white"/>
        </w:rPr>
        <w:t xml:space="preserve">  &lt;message name="getAvailableDeltaSynchPointsFault"&gt;</w:t>
      </w:r>
    </w:p>
    <w:p w14:paraId="1EF587A0" w14:textId="77777777" w:rsidR="00746CF7" w:rsidRPr="00532A23" w:rsidRDefault="00746CF7" w:rsidP="00BA1A2A">
      <w:pPr>
        <w:pStyle w:val="PL"/>
        <w:rPr>
          <w:highlight w:val="white"/>
        </w:rPr>
      </w:pPr>
      <w:r w:rsidRPr="00532A23">
        <w:rPr>
          <w:highlight w:val="white"/>
        </w:rPr>
        <w:t xml:space="preserve">    &lt;part name="parameter" element="deltaSynchIRPData:getAvailableDeltaSynchPointsFault"/&gt;</w:t>
      </w:r>
    </w:p>
    <w:p w14:paraId="4C60D5D3" w14:textId="77777777" w:rsidR="00746CF7" w:rsidRPr="00532A23" w:rsidRDefault="00746CF7" w:rsidP="00BA1A2A">
      <w:pPr>
        <w:pStyle w:val="PL"/>
        <w:rPr>
          <w:highlight w:val="white"/>
        </w:rPr>
      </w:pPr>
      <w:r w:rsidRPr="00532A23">
        <w:rPr>
          <w:highlight w:val="white"/>
        </w:rPr>
        <w:t xml:space="preserve">  &lt;/message&gt;</w:t>
      </w:r>
    </w:p>
    <w:p w14:paraId="39F7CB2E" w14:textId="77777777" w:rsidR="00746CF7" w:rsidRPr="00532A23" w:rsidRDefault="00746CF7" w:rsidP="00BA1A2A">
      <w:pPr>
        <w:pStyle w:val="PL"/>
        <w:rPr>
          <w:highlight w:val="white"/>
        </w:rPr>
      </w:pPr>
      <w:r w:rsidRPr="00532A23">
        <w:rPr>
          <w:highlight w:val="white"/>
        </w:rPr>
        <w:t xml:space="preserve">  &lt;message name="triggerDeltaSynchOfCMDataRequest"&gt;</w:t>
      </w:r>
    </w:p>
    <w:p w14:paraId="723A8125" w14:textId="77777777" w:rsidR="00746CF7" w:rsidRPr="00532A23" w:rsidRDefault="00746CF7" w:rsidP="00BA1A2A">
      <w:pPr>
        <w:pStyle w:val="PL"/>
        <w:rPr>
          <w:highlight w:val="white"/>
        </w:rPr>
      </w:pPr>
      <w:r w:rsidRPr="00532A23">
        <w:rPr>
          <w:highlight w:val="white"/>
        </w:rPr>
        <w:t xml:space="preserve">    &lt;part name="parameter" element="deltaSynchIRPData:triggerDeltaSynchOfCMDataRequest"/&gt;</w:t>
      </w:r>
    </w:p>
    <w:p w14:paraId="497955B0" w14:textId="77777777" w:rsidR="00746CF7" w:rsidRPr="00532A23" w:rsidRDefault="00746CF7" w:rsidP="00BA1A2A">
      <w:pPr>
        <w:pStyle w:val="PL"/>
        <w:rPr>
          <w:highlight w:val="white"/>
        </w:rPr>
      </w:pPr>
      <w:r w:rsidRPr="00532A23">
        <w:rPr>
          <w:highlight w:val="white"/>
        </w:rPr>
        <w:t xml:space="preserve">  &lt;/message&gt;</w:t>
      </w:r>
    </w:p>
    <w:p w14:paraId="4ED9147B" w14:textId="77777777" w:rsidR="00746CF7" w:rsidRPr="00532A23" w:rsidRDefault="00746CF7" w:rsidP="00BA1A2A">
      <w:pPr>
        <w:pStyle w:val="PL"/>
        <w:rPr>
          <w:highlight w:val="white"/>
        </w:rPr>
      </w:pPr>
      <w:r w:rsidRPr="00532A23">
        <w:rPr>
          <w:highlight w:val="white"/>
        </w:rPr>
        <w:t xml:space="preserve">  &lt;message name="triggerDeltaSynchOfCMDataResponse"&gt;</w:t>
      </w:r>
    </w:p>
    <w:p w14:paraId="78F3A0D3" w14:textId="77777777" w:rsidR="00746CF7" w:rsidRPr="00532A23" w:rsidRDefault="00746CF7" w:rsidP="00BA1A2A">
      <w:pPr>
        <w:pStyle w:val="PL"/>
        <w:rPr>
          <w:highlight w:val="white"/>
        </w:rPr>
      </w:pPr>
      <w:r w:rsidRPr="00532A23">
        <w:rPr>
          <w:highlight w:val="white"/>
        </w:rPr>
        <w:t xml:space="preserve">    &lt;part name="parameter" element="deltaSynchIRPData:triggerDeltaSynchOfCMDataResponse"/&gt;</w:t>
      </w:r>
    </w:p>
    <w:p w14:paraId="356DBF4E" w14:textId="77777777" w:rsidR="00746CF7" w:rsidRPr="00532A23" w:rsidRDefault="00746CF7" w:rsidP="00BA1A2A">
      <w:pPr>
        <w:pStyle w:val="PL"/>
        <w:rPr>
          <w:highlight w:val="white"/>
        </w:rPr>
      </w:pPr>
      <w:r w:rsidRPr="00532A23">
        <w:rPr>
          <w:highlight w:val="white"/>
        </w:rPr>
        <w:t xml:space="preserve">  &lt;/message&gt;</w:t>
      </w:r>
    </w:p>
    <w:p w14:paraId="4E50E887" w14:textId="77777777" w:rsidR="00746CF7" w:rsidRPr="00532A23" w:rsidRDefault="00746CF7" w:rsidP="00BA1A2A">
      <w:pPr>
        <w:pStyle w:val="PL"/>
        <w:rPr>
          <w:highlight w:val="white"/>
        </w:rPr>
      </w:pPr>
      <w:r w:rsidRPr="00532A23">
        <w:rPr>
          <w:highlight w:val="white"/>
        </w:rPr>
        <w:t xml:space="preserve">  &lt;message name="triggerDeltaSynchOfCMDataFault"&gt;</w:t>
      </w:r>
    </w:p>
    <w:p w14:paraId="10F5710A" w14:textId="77777777" w:rsidR="00746CF7" w:rsidRPr="00532A23" w:rsidRDefault="00746CF7" w:rsidP="00BA1A2A">
      <w:pPr>
        <w:pStyle w:val="PL"/>
        <w:rPr>
          <w:highlight w:val="white"/>
        </w:rPr>
      </w:pPr>
      <w:r w:rsidRPr="00532A23">
        <w:rPr>
          <w:highlight w:val="white"/>
        </w:rPr>
        <w:t xml:space="preserve">    &lt;part name="parameter" element="deltaSynchIRPData:triggerDeltaSynchOfCMDataFault"/&gt;</w:t>
      </w:r>
    </w:p>
    <w:p w14:paraId="32FE58FC" w14:textId="77777777" w:rsidR="00746CF7" w:rsidRPr="00532A23" w:rsidRDefault="00746CF7" w:rsidP="00BA1A2A">
      <w:pPr>
        <w:pStyle w:val="PL"/>
        <w:rPr>
          <w:highlight w:val="white"/>
        </w:rPr>
      </w:pPr>
      <w:r w:rsidRPr="00532A23">
        <w:rPr>
          <w:highlight w:val="white"/>
        </w:rPr>
        <w:t xml:space="preserve">  &lt;/message&gt;</w:t>
      </w:r>
    </w:p>
    <w:p w14:paraId="62A898E8" w14:textId="77777777" w:rsidR="00746CF7" w:rsidRPr="00532A23" w:rsidRDefault="00746CF7" w:rsidP="00BA1A2A">
      <w:pPr>
        <w:pStyle w:val="PL"/>
        <w:rPr>
          <w:highlight w:val="white"/>
        </w:rPr>
      </w:pPr>
      <w:r w:rsidRPr="00532A23">
        <w:rPr>
          <w:highlight w:val="white"/>
        </w:rPr>
        <w:t xml:space="preserve">  &lt;message name="triggerDeltaSynchOfAlarmsRequest"&gt;</w:t>
      </w:r>
    </w:p>
    <w:p w14:paraId="78FEE28E" w14:textId="77777777" w:rsidR="00746CF7" w:rsidRPr="00532A23" w:rsidRDefault="00746CF7" w:rsidP="00BA1A2A">
      <w:pPr>
        <w:pStyle w:val="PL"/>
        <w:rPr>
          <w:highlight w:val="white"/>
        </w:rPr>
      </w:pPr>
      <w:r w:rsidRPr="00532A23">
        <w:rPr>
          <w:highlight w:val="white"/>
        </w:rPr>
        <w:t xml:space="preserve">    &lt;part name="parameter" element="deltaSynchIRPData:triggerDeltaSynchOfAlarmsRequest"/&gt;</w:t>
      </w:r>
    </w:p>
    <w:p w14:paraId="65465F77" w14:textId="77777777" w:rsidR="00746CF7" w:rsidRPr="00532A23" w:rsidRDefault="00746CF7" w:rsidP="00BA1A2A">
      <w:pPr>
        <w:pStyle w:val="PL"/>
        <w:rPr>
          <w:highlight w:val="white"/>
        </w:rPr>
      </w:pPr>
      <w:r w:rsidRPr="00532A23">
        <w:rPr>
          <w:highlight w:val="white"/>
        </w:rPr>
        <w:t xml:space="preserve">  &lt;/message&gt;</w:t>
      </w:r>
    </w:p>
    <w:p w14:paraId="57C93810" w14:textId="77777777" w:rsidR="00746CF7" w:rsidRPr="00532A23" w:rsidRDefault="00746CF7" w:rsidP="00BA1A2A">
      <w:pPr>
        <w:pStyle w:val="PL"/>
        <w:rPr>
          <w:highlight w:val="white"/>
        </w:rPr>
      </w:pPr>
      <w:r w:rsidRPr="00532A23">
        <w:rPr>
          <w:highlight w:val="white"/>
        </w:rPr>
        <w:t xml:space="preserve">  &lt;message name="triggerDeltaSynchOfAlarmsResponse"&gt;</w:t>
      </w:r>
    </w:p>
    <w:p w14:paraId="5D78A3DD" w14:textId="77777777" w:rsidR="00746CF7" w:rsidRPr="00532A23" w:rsidRDefault="00746CF7" w:rsidP="00BA1A2A">
      <w:pPr>
        <w:pStyle w:val="PL"/>
        <w:rPr>
          <w:highlight w:val="white"/>
        </w:rPr>
      </w:pPr>
      <w:r w:rsidRPr="00532A23">
        <w:rPr>
          <w:highlight w:val="white"/>
        </w:rPr>
        <w:t xml:space="preserve">    &lt;part name="parameter" element="deltaSynchIRPData:triggerDeltaSynchOfAlarmsResponse"/&gt;</w:t>
      </w:r>
    </w:p>
    <w:p w14:paraId="78333E42" w14:textId="77777777" w:rsidR="00746CF7" w:rsidRPr="00532A23" w:rsidRDefault="00746CF7" w:rsidP="00BA1A2A">
      <w:pPr>
        <w:pStyle w:val="PL"/>
        <w:rPr>
          <w:highlight w:val="white"/>
        </w:rPr>
      </w:pPr>
      <w:r w:rsidRPr="00532A23">
        <w:rPr>
          <w:highlight w:val="white"/>
        </w:rPr>
        <w:t xml:space="preserve">  &lt;/message&gt;</w:t>
      </w:r>
    </w:p>
    <w:p w14:paraId="60E8562C" w14:textId="77777777" w:rsidR="00746CF7" w:rsidRPr="00532A23" w:rsidRDefault="00746CF7" w:rsidP="00BA1A2A">
      <w:pPr>
        <w:pStyle w:val="PL"/>
        <w:rPr>
          <w:highlight w:val="white"/>
        </w:rPr>
      </w:pPr>
      <w:r w:rsidRPr="00532A23">
        <w:rPr>
          <w:highlight w:val="white"/>
        </w:rPr>
        <w:t xml:space="preserve">  &lt;message name="triggerDeltaSynchOfAlarmsFault"&gt;</w:t>
      </w:r>
    </w:p>
    <w:p w14:paraId="4C3EBAEA" w14:textId="77777777" w:rsidR="00746CF7" w:rsidRPr="00532A23" w:rsidRDefault="00746CF7" w:rsidP="00BA1A2A">
      <w:pPr>
        <w:pStyle w:val="PL"/>
        <w:rPr>
          <w:highlight w:val="white"/>
        </w:rPr>
      </w:pPr>
      <w:r w:rsidRPr="00532A23">
        <w:rPr>
          <w:highlight w:val="white"/>
        </w:rPr>
        <w:t xml:space="preserve">    &lt;part name="parameter" element="deltaSynchIRPData:triggerDeltaSynchOfAlarmsFault"/&gt;</w:t>
      </w:r>
    </w:p>
    <w:p w14:paraId="1D957030" w14:textId="77777777" w:rsidR="00746CF7" w:rsidRPr="00532A23" w:rsidRDefault="00746CF7" w:rsidP="00BA1A2A">
      <w:pPr>
        <w:pStyle w:val="PL"/>
        <w:rPr>
          <w:highlight w:val="white"/>
        </w:rPr>
      </w:pPr>
      <w:r w:rsidRPr="00532A23">
        <w:rPr>
          <w:highlight w:val="white"/>
        </w:rPr>
        <w:t xml:space="preserve">  &lt;/message&gt;</w:t>
      </w:r>
    </w:p>
    <w:p w14:paraId="08FD985D" w14:textId="77777777" w:rsidR="00746CF7" w:rsidRPr="00532A23" w:rsidRDefault="00746CF7" w:rsidP="00BA1A2A">
      <w:pPr>
        <w:pStyle w:val="PL"/>
        <w:rPr>
          <w:highlight w:val="white"/>
        </w:rPr>
      </w:pPr>
      <w:r w:rsidRPr="00532A23">
        <w:rPr>
          <w:highlight w:val="white"/>
        </w:rPr>
        <w:t xml:space="preserve">  &lt;portType name="DeltaSynchGenericParts"&gt;</w:t>
      </w:r>
    </w:p>
    <w:p w14:paraId="03CAE0BC" w14:textId="77777777" w:rsidR="00746CF7" w:rsidRPr="00532A23" w:rsidRDefault="00746CF7" w:rsidP="00BA1A2A">
      <w:pPr>
        <w:pStyle w:val="PL"/>
        <w:rPr>
          <w:highlight w:val="white"/>
        </w:rPr>
      </w:pPr>
      <w:r w:rsidRPr="00532A23">
        <w:rPr>
          <w:highlight w:val="white"/>
        </w:rPr>
        <w:t xml:space="preserve">    &lt;operation name="manageDeltaSynchronization"&gt;</w:t>
      </w:r>
    </w:p>
    <w:p w14:paraId="191C4193" w14:textId="77777777" w:rsidR="00746CF7" w:rsidRPr="00532A23" w:rsidRDefault="00746CF7" w:rsidP="00BA1A2A">
      <w:pPr>
        <w:pStyle w:val="PL"/>
        <w:rPr>
          <w:highlight w:val="white"/>
        </w:rPr>
      </w:pPr>
      <w:r w:rsidRPr="00532A23">
        <w:rPr>
          <w:highlight w:val="white"/>
        </w:rPr>
        <w:t xml:space="preserve">      &lt;input message="deltaSynchIRPSystem:manageDeltaSynchronizationRequest"/&gt;</w:t>
      </w:r>
    </w:p>
    <w:p w14:paraId="6C0C5D7F" w14:textId="77777777" w:rsidR="00746CF7" w:rsidRPr="00532A23" w:rsidRDefault="00746CF7" w:rsidP="00BA1A2A">
      <w:pPr>
        <w:pStyle w:val="PL"/>
        <w:rPr>
          <w:highlight w:val="white"/>
        </w:rPr>
      </w:pPr>
      <w:r w:rsidRPr="00532A23">
        <w:rPr>
          <w:highlight w:val="white"/>
        </w:rPr>
        <w:t xml:space="preserve">      &lt;output message="deltaSynchIRPSystem:manageDeltaSynchronizationResponse"/&gt;</w:t>
      </w:r>
    </w:p>
    <w:p w14:paraId="316BBAB6" w14:textId="77777777" w:rsidR="00746CF7" w:rsidRPr="00532A23" w:rsidRDefault="00746CF7" w:rsidP="00BA1A2A">
      <w:pPr>
        <w:pStyle w:val="PL"/>
        <w:rPr>
          <w:highlight w:val="white"/>
        </w:rPr>
      </w:pPr>
      <w:r w:rsidRPr="00532A23">
        <w:rPr>
          <w:highlight w:val="white"/>
        </w:rPr>
        <w:t xml:space="preserve">      &lt;fault name="manageDeltaSynchronizationFault" message="deltaSynchIRPSystem:manageDeltaSynchronizationFault"/&gt;</w:t>
      </w:r>
    </w:p>
    <w:p w14:paraId="0CE6AF69" w14:textId="77777777" w:rsidR="00746CF7" w:rsidRPr="00532A23" w:rsidRDefault="00746CF7" w:rsidP="00BA1A2A">
      <w:pPr>
        <w:pStyle w:val="PL"/>
        <w:rPr>
          <w:highlight w:val="white"/>
        </w:rPr>
      </w:pPr>
      <w:r w:rsidRPr="00532A23">
        <w:rPr>
          <w:highlight w:val="white"/>
        </w:rPr>
        <w:t xml:space="preserve">    &lt;/operation&gt;</w:t>
      </w:r>
    </w:p>
    <w:p w14:paraId="08E41A14" w14:textId="77777777" w:rsidR="00746CF7" w:rsidRPr="00532A23" w:rsidRDefault="00746CF7" w:rsidP="00BA1A2A">
      <w:pPr>
        <w:pStyle w:val="PL"/>
        <w:rPr>
          <w:highlight w:val="white"/>
        </w:rPr>
      </w:pPr>
      <w:r w:rsidRPr="00532A23">
        <w:rPr>
          <w:highlight w:val="white"/>
        </w:rPr>
        <w:t xml:space="preserve">    &lt;operation name="getAvailableDeltaSynchPoints"&gt;</w:t>
      </w:r>
    </w:p>
    <w:p w14:paraId="31C916F5" w14:textId="77777777" w:rsidR="00746CF7" w:rsidRPr="00532A23" w:rsidRDefault="00746CF7" w:rsidP="00BA1A2A">
      <w:pPr>
        <w:pStyle w:val="PL"/>
        <w:rPr>
          <w:highlight w:val="white"/>
        </w:rPr>
      </w:pPr>
      <w:r w:rsidRPr="00532A23">
        <w:rPr>
          <w:highlight w:val="white"/>
        </w:rPr>
        <w:t xml:space="preserve">      &lt;input message="deltaSynchIRPSystem:getAvailableDeltaSynchPointsRequest"/&gt;</w:t>
      </w:r>
    </w:p>
    <w:p w14:paraId="0A82767F" w14:textId="77777777" w:rsidR="00746CF7" w:rsidRPr="00532A23" w:rsidRDefault="00746CF7" w:rsidP="00BA1A2A">
      <w:pPr>
        <w:pStyle w:val="PL"/>
        <w:rPr>
          <w:highlight w:val="white"/>
        </w:rPr>
      </w:pPr>
      <w:r w:rsidRPr="00532A23">
        <w:rPr>
          <w:highlight w:val="white"/>
        </w:rPr>
        <w:t xml:space="preserve">      &lt;output message="deltaSynchIRPSystem:getAvailableDeltaSynchPointsResponse"/&gt;</w:t>
      </w:r>
    </w:p>
    <w:p w14:paraId="4A08902C" w14:textId="77777777" w:rsidR="00746CF7" w:rsidRPr="00532A23" w:rsidRDefault="00746CF7" w:rsidP="00BA1A2A">
      <w:pPr>
        <w:pStyle w:val="PL"/>
        <w:rPr>
          <w:highlight w:val="white"/>
        </w:rPr>
      </w:pPr>
      <w:r w:rsidRPr="00532A23">
        <w:rPr>
          <w:highlight w:val="white"/>
        </w:rPr>
        <w:t xml:space="preserve">      &lt;fault name="getAvailableDeltaSynchPointsFault" message="deltaSynchIRPSystem:getAvailableDeltaSynchPointsFault"/&gt;</w:t>
      </w:r>
    </w:p>
    <w:p w14:paraId="458FBE01" w14:textId="77777777" w:rsidR="00746CF7" w:rsidRPr="00532A23" w:rsidRDefault="00746CF7" w:rsidP="00BA1A2A">
      <w:pPr>
        <w:pStyle w:val="PL"/>
        <w:rPr>
          <w:highlight w:val="white"/>
        </w:rPr>
      </w:pPr>
      <w:r w:rsidRPr="00532A23">
        <w:rPr>
          <w:highlight w:val="white"/>
        </w:rPr>
        <w:lastRenderedPageBreak/>
        <w:t xml:space="preserve">    &lt;/operation&gt;</w:t>
      </w:r>
    </w:p>
    <w:p w14:paraId="3678F3EC" w14:textId="77777777" w:rsidR="00746CF7" w:rsidRPr="00532A23" w:rsidRDefault="00746CF7" w:rsidP="00BA1A2A">
      <w:pPr>
        <w:pStyle w:val="PL"/>
        <w:rPr>
          <w:highlight w:val="white"/>
        </w:rPr>
      </w:pPr>
      <w:r w:rsidRPr="00532A23">
        <w:rPr>
          <w:highlight w:val="white"/>
        </w:rPr>
        <w:t xml:space="preserve">  &lt;/portType&gt;</w:t>
      </w:r>
    </w:p>
    <w:p w14:paraId="59326A1E" w14:textId="77777777" w:rsidR="00746CF7" w:rsidRPr="00532A23" w:rsidRDefault="00746CF7" w:rsidP="00BA1A2A">
      <w:pPr>
        <w:pStyle w:val="PL"/>
        <w:rPr>
          <w:highlight w:val="white"/>
        </w:rPr>
      </w:pPr>
      <w:r w:rsidRPr="00532A23">
        <w:rPr>
          <w:highlight w:val="white"/>
        </w:rPr>
        <w:t xml:space="preserve">  &lt;portType name="DeltaSynchOfCMData"&gt;</w:t>
      </w:r>
    </w:p>
    <w:p w14:paraId="7E1DE260" w14:textId="77777777" w:rsidR="00746CF7" w:rsidRPr="00532A23" w:rsidRDefault="00746CF7" w:rsidP="00BA1A2A">
      <w:pPr>
        <w:pStyle w:val="PL"/>
        <w:rPr>
          <w:highlight w:val="white"/>
        </w:rPr>
      </w:pPr>
      <w:r w:rsidRPr="00532A23">
        <w:rPr>
          <w:highlight w:val="white"/>
        </w:rPr>
        <w:t xml:space="preserve">    &lt;operation name="triggerDeltaSynchOfCMData"&gt;</w:t>
      </w:r>
    </w:p>
    <w:p w14:paraId="5B828924" w14:textId="77777777" w:rsidR="00746CF7" w:rsidRPr="00532A23" w:rsidRDefault="00746CF7" w:rsidP="00BA1A2A">
      <w:pPr>
        <w:pStyle w:val="PL"/>
        <w:rPr>
          <w:highlight w:val="white"/>
        </w:rPr>
      </w:pPr>
      <w:r w:rsidRPr="00532A23">
        <w:rPr>
          <w:highlight w:val="white"/>
        </w:rPr>
        <w:t xml:space="preserve">      &lt;input message="deltaSynchIRPSystem:triggerDeltaSynchOfCMDataRequest"/&gt;</w:t>
      </w:r>
    </w:p>
    <w:p w14:paraId="39D4051E" w14:textId="77777777" w:rsidR="00746CF7" w:rsidRPr="00532A23" w:rsidRDefault="00746CF7" w:rsidP="00BA1A2A">
      <w:pPr>
        <w:pStyle w:val="PL"/>
        <w:rPr>
          <w:highlight w:val="white"/>
        </w:rPr>
      </w:pPr>
      <w:r w:rsidRPr="00532A23">
        <w:rPr>
          <w:highlight w:val="white"/>
        </w:rPr>
        <w:t xml:space="preserve">      &lt;output message="deltaSynchIRPSystem:triggerDeltaSynchOfCMDataResponse"/&gt;</w:t>
      </w:r>
    </w:p>
    <w:p w14:paraId="15D51DFA" w14:textId="77777777" w:rsidR="00746CF7" w:rsidRPr="00532A23" w:rsidRDefault="00746CF7" w:rsidP="00BA1A2A">
      <w:pPr>
        <w:pStyle w:val="PL"/>
        <w:rPr>
          <w:highlight w:val="white"/>
        </w:rPr>
      </w:pPr>
      <w:r w:rsidRPr="00532A23">
        <w:rPr>
          <w:highlight w:val="white"/>
        </w:rPr>
        <w:t xml:space="preserve">      &lt;fault name="triggerDeltaSynchOfCMDataFault" message="deltaSynchIRPSystem:triggerDeltaSynchOfCMDataFault"/&gt;</w:t>
      </w:r>
    </w:p>
    <w:p w14:paraId="2BEBBDA3" w14:textId="77777777" w:rsidR="00746CF7" w:rsidRPr="00532A23" w:rsidRDefault="00746CF7" w:rsidP="00BA1A2A">
      <w:pPr>
        <w:pStyle w:val="PL"/>
        <w:rPr>
          <w:highlight w:val="white"/>
        </w:rPr>
      </w:pPr>
      <w:r w:rsidRPr="00532A23">
        <w:rPr>
          <w:highlight w:val="white"/>
        </w:rPr>
        <w:t xml:space="preserve">    &lt;/operation&gt;</w:t>
      </w:r>
    </w:p>
    <w:p w14:paraId="0DD6EA70" w14:textId="77777777" w:rsidR="00746CF7" w:rsidRPr="00532A23" w:rsidRDefault="00746CF7" w:rsidP="00BA1A2A">
      <w:pPr>
        <w:pStyle w:val="PL"/>
        <w:rPr>
          <w:highlight w:val="white"/>
        </w:rPr>
      </w:pPr>
      <w:r w:rsidRPr="00532A23">
        <w:rPr>
          <w:highlight w:val="white"/>
        </w:rPr>
        <w:t xml:space="preserve">  &lt;/portType&gt;</w:t>
      </w:r>
    </w:p>
    <w:p w14:paraId="08EC8476" w14:textId="77777777" w:rsidR="00746CF7" w:rsidRPr="00532A23" w:rsidRDefault="00746CF7" w:rsidP="00BA1A2A">
      <w:pPr>
        <w:pStyle w:val="PL"/>
        <w:rPr>
          <w:highlight w:val="white"/>
        </w:rPr>
      </w:pPr>
      <w:r w:rsidRPr="00532A23">
        <w:rPr>
          <w:highlight w:val="white"/>
        </w:rPr>
        <w:t xml:space="preserve">  &lt;portType name="DeltaSynchOfAlarmData"&gt;</w:t>
      </w:r>
    </w:p>
    <w:p w14:paraId="74A25810" w14:textId="77777777" w:rsidR="00746CF7" w:rsidRPr="00532A23" w:rsidRDefault="00746CF7" w:rsidP="00BA1A2A">
      <w:pPr>
        <w:pStyle w:val="PL"/>
        <w:rPr>
          <w:highlight w:val="white"/>
        </w:rPr>
      </w:pPr>
      <w:r w:rsidRPr="00532A23">
        <w:rPr>
          <w:highlight w:val="white"/>
        </w:rPr>
        <w:t xml:space="preserve">    &lt;operation name="triggerDeltaSynchOfAlarms"&gt;</w:t>
      </w:r>
    </w:p>
    <w:p w14:paraId="13195CAB" w14:textId="77777777" w:rsidR="00746CF7" w:rsidRPr="00532A23" w:rsidRDefault="00746CF7" w:rsidP="00BA1A2A">
      <w:pPr>
        <w:pStyle w:val="PL"/>
        <w:rPr>
          <w:highlight w:val="white"/>
        </w:rPr>
      </w:pPr>
      <w:r w:rsidRPr="00532A23">
        <w:rPr>
          <w:highlight w:val="white"/>
        </w:rPr>
        <w:t xml:space="preserve">      &lt;input message="deltaSynchIRPSystem:triggerDeltaSynchOfAlarmsRequest"/&gt;</w:t>
      </w:r>
    </w:p>
    <w:p w14:paraId="4F04D387" w14:textId="77777777" w:rsidR="00746CF7" w:rsidRPr="00532A23" w:rsidRDefault="00746CF7" w:rsidP="00BA1A2A">
      <w:pPr>
        <w:pStyle w:val="PL"/>
        <w:rPr>
          <w:highlight w:val="white"/>
        </w:rPr>
      </w:pPr>
      <w:r w:rsidRPr="00532A23">
        <w:rPr>
          <w:highlight w:val="white"/>
        </w:rPr>
        <w:t xml:space="preserve">      &lt;output message="deltaSynchIRPSystem:triggerDeltaSynchOfAlarmsResponse"/&gt;</w:t>
      </w:r>
    </w:p>
    <w:p w14:paraId="0733BFDB" w14:textId="77777777" w:rsidR="00746CF7" w:rsidRPr="00532A23" w:rsidRDefault="00746CF7" w:rsidP="00BA1A2A">
      <w:pPr>
        <w:pStyle w:val="PL"/>
        <w:rPr>
          <w:highlight w:val="white"/>
        </w:rPr>
      </w:pPr>
      <w:r w:rsidRPr="00532A23">
        <w:rPr>
          <w:highlight w:val="white"/>
        </w:rPr>
        <w:t xml:space="preserve">      &lt;fault name="triggerDeltaSynchOfAlarmsFault" message="deltaSynchIRPSystem:triggerDeltaSynchOfAlarmsFault"/&gt;</w:t>
      </w:r>
    </w:p>
    <w:p w14:paraId="6753F7EB" w14:textId="77777777" w:rsidR="00746CF7" w:rsidRPr="00C96D4E" w:rsidRDefault="00746CF7" w:rsidP="00BA1A2A">
      <w:pPr>
        <w:pStyle w:val="PL"/>
        <w:rPr>
          <w:highlight w:val="white"/>
        </w:rPr>
      </w:pPr>
      <w:r w:rsidRPr="00532A23">
        <w:rPr>
          <w:highlight w:val="white"/>
        </w:rPr>
        <w:t xml:space="preserve">    </w:t>
      </w:r>
      <w:r w:rsidRPr="00C96D4E">
        <w:rPr>
          <w:highlight w:val="white"/>
        </w:rPr>
        <w:t>&lt;/operation&gt;</w:t>
      </w:r>
    </w:p>
    <w:p w14:paraId="1B5AD787" w14:textId="77777777" w:rsidR="00746CF7" w:rsidRPr="00C96D4E" w:rsidRDefault="00746CF7" w:rsidP="00BA1A2A">
      <w:pPr>
        <w:pStyle w:val="PL"/>
        <w:rPr>
          <w:highlight w:val="white"/>
        </w:rPr>
      </w:pPr>
      <w:r w:rsidRPr="00C96D4E">
        <w:rPr>
          <w:highlight w:val="white"/>
        </w:rPr>
        <w:t xml:space="preserve">  &lt;/portType&gt;</w:t>
      </w:r>
    </w:p>
    <w:p w14:paraId="070B11C4" w14:textId="77777777" w:rsidR="00746CF7" w:rsidRPr="00C96D4E" w:rsidRDefault="00746CF7" w:rsidP="00BA1A2A">
      <w:pPr>
        <w:pStyle w:val="PL"/>
        <w:rPr>
          <w:highlight w:val="white"/>
        </w:rPr>
      </w:pPr>
      <w:r w:rsidRPr="00C96D4E">
        <w:rPr>
          <w:highlight w:val="white"/>
        </w:rPr>
        <w:t xml:space="preserve">  &lt;binding name="DeltaSynchGenericParts" type="deltaSynchIRPSystem:DeltaSynchGenericParts"&gt;</w:t>
      </w:r>
    </w:p>
    <w:p w14:paraId="4EB536C3" w14:textId="77777777" w:rsidR="00746CF7" w:rsidRPr="00532A23" w:rsidRDefault="00746CF7" w:rsidP="00BA1A2A">
      <w:pPr>
        <w:pStyle w:val="PL"/>
        <w:rPr>
          <w:highlight w:val="white"/>
        </w:rPr>
      </w:pPr>
      <w:r w:rsidRPr="00C96D4E">
        <w:rPr>
          <w:highlight w:val="white"/>
        </w:rPr>
        <w:t xml:space="preserve">    </w:t>
      </w:r>
      <w:r w:rsidRPr="00532A23">
        <w:rPr>
          <w:highlight w:val="white"/>
        </w:rPr>
        <w:t>&lt;soap:binding style="document" transport="http://schemas.xmlsoap.org/soap/http"/&gt;</w:t>
      </w:r>
    </w:p>
    <w:p w14:paraId="1902B746" w14:textId="77777777" w:rsidR="00746CF7" w:rsidRPr="00532A23" w:rsidRDefault="00746CF7" w:rsidP="00BA1A2A">
      <w:pPr>
        <w:pStyle w:val="PL"/>
        <w:rPr>
          <w:highlight w:val="white"/>
        </w:rPr>
      </w:pPr>
      <w:r w:rsidRPr="00532A23">
        <w:rPr>
          <w:highlight w:val="white"/>
        </w:rPr>
        <w:t xml:space="preserve">    &lt;operation name="manageDeltaSynchronization"&gt;</w:t>
      </w:r>
    </w:p>
    <w:p w14:paraId="183DC981" w14:textId="77777777" w:rsidR="00746CF7" w:rsidRPr="00532A23" w:rsidRDefault="00746CF7" w:rsidP="00BA1A2A">
      <w:pPr>
        <w:pStyle w:val="PL"/>
        <w:rPr>
          <w:highlight w:val="white"/>
        </w:rPr>
      </w:pPr>
      <w:r w:rsidRPr="00532A23">
        <w:rPr>
          <w:highlight w:val="white"/>
        </w:rPr>
        <w:t xml:space="preserve">      &lt;soap:operation soapAction="http://www.3gpp.org/ft</w:t>
      </w:r>
      <w:r w:rsidR="0039169A">
        <w:rPr>
          <w:highlight w:val="white"/>
        </w:rPr>
        <w:t>p/</w:t>
      </w:r>
      <w:r w:rsidR="001B2A52">
        <w:rPr>
          <w:highlight w:val="white"/>
        </w:rPr>
        <w:t>specs</w:t>
      </w:r>
      <w:r w:rsidR="0039169A">
        <w:rPr>
          <w:highlight w:val="white"/>
        </w:rPr>
        <w:t>/archive/32_series/32.396</w:t>
      </w:r>
      <w:r w:rsidRPr="00532A23">
        <w:rPr>
          <w:highlight w:val="white"/>
        </w:rPr>
        <w:t>#manageDeltaSynchronization" style="document"/&gt;</w:t>
      </w:r>
    </w:p>
    <w:p w14:paraId="156821DF" w14:textId="77777777" w:rsidR="00746CF7" w:rsidRPr="00532A23" w:rsidRDefault="00746CF7" w:rsidP="00BA1A2A">
      <w:pPr>
        <w:pStyle w:val="PL"/>
        <w:rPr>
          <w:highlight w:val="white"/>
        </w:rPr>
      </w:pPr>
      <w:r w:rsidRPr="00532A23">
        <w:rPr>
          <w:highlight w:val="white"/>
        </w:rPr>
        <w:t xml:space="preserve">      &lt;input&gt;</w:t>
      </w:r>
    </w:p>
    <w:p w14:paraId="56E830D7" w14:textId="77777777" w:rsidR="00746CF7" w:rsidRPr="00532A23" w:rsidRDefault="00746CF7" w:rsidP="00BA1A2A">
      <w:pPr>
        <w:pStyle w:val="PL"/>
        <w:rPr>
          <w:highlight w:val="white"/>
        </w:rPr>
      </w:pPr>
      <w:r w:rsidRPr="00532A23">
        <w:rPr>
          <w:highlight w:val="white"/>
        </w:rPr>
        <w:t xml:space="preserve">        &lt;soap:body use="literal"/&gt;</w:t>
      </w:r>
    </w:p>
    <w:p w14:paraId="24A6973A" w14:textId="77777777" w:rsidR="00746CF7" w:rsidRPr="00532A23" w:rsidRDefault="00746CF7" w:rsidP="00BA1A2A">
      <w:pPr>
        <w:pStyle w:val="PL"/>
        <w:rPr>
          <w:highlight w:val="white"/>
        </w:rPr>
      </w:pPr>
      <w:r w:rsidRPr="00532A23">
        <w:rPr>
          <w:highlight w:val="white"/>
        </w:rPr>
        <w:t xml:space="preserve">      &lt;/input&gt;</w:t>
      </w:r>
    </w:p>
    <w:p w14:paraId="26044DDC" w14:textId="77777777" w:rsidR="00746CF7" w:rsidRPr="00532A23" w:rsidRDefault="00746CF7" w:rsidP="00BA1A2A">
      <w:pPr>
        <w:pStyle w:val="PL"/>
        <w:rPr>
          <w:highlight w:val="white"/>
        </w:rPr>
      </w:pPr>
      <w:r w:rsidRPr="00532A23">
        <w:rPr>
          <w:highlight w:val="white"/>
        </w:rPr>
        <w:t xml:space="preserve">      &lt;output&gt;</w:t>
      </w:r>
    </w:p>
    <w:p w14:paraId="0E2BB6D5" w14:textId="77777777" w:rsidR="00746CF7" w:rsidRPr="00532A23" w:rsidRDefault="00746CF7" w:rsidP="00BA1A2A">
      <w:pPr>
        <w:pStyle w:val="PL"/>
        <w:rPr>
          <w:highlight w:val="white"/>
        </w:rPr>
      </w:pPr>
      <w:r w:rsidRPr="00532A23">
        <w:rPr>
          <w:highlight w:val="white"/>
        </w:rPr>
        <w:t xml:space="preserve">        &lt;soap:body use="literal"/&gt;</w:t>
      </w:r>
    </w:p>
    <w:p w14:paraId="3E11CEEA" w14:textId="77777777" w:rsidR="00746CF7" w:rsidRPr="00532A23" w:rsidRDefault="00746CF7" w:rsidP="00BA1A2A">
      <w:pPr>
        <w:pStyle w:val="PL"/>
        <w:rPr>
          <w:highlight w:val="white"/>
        </w:rPr>
      </w:pPr>
      <w:r w:rsidRPr="00532A23">
        <w:rPr>
          <w:highlight w:val="white"/>
        </w:rPr>
        <w:t xml:space="preserve">      &lt;/output&gt;</w:t>
      </w:r>
    </w:p>
    <w:p w14:paraId="4C3BB010" w14:textId="77777777" w:rsidR="00746CF7" w:rsidRPr="00532A23" w:rsidRDefault="00746CF7" w:rsidP="00BA1A2A">
      <w:pPr>
        <w:pStyle w:val="PL"/>
        <w:rPr>
          <w:highlight w:val="white"/>
        </w:rPr>
      </w:pPr>
      <w:r w:rsidRPr="00532A23">
        <w:rPr>
          <w:highlight w:val="white"/>
        </w:rPr>
        <w:t xml:space="preserve">      &lt;fault name="manageDeltaSynchronizationFault"&gt;</w:t>
      </w:r>
    </w:p>
    <w:p w14:paraId="28DE3379" w14:textId="77777777" w:rsidR="00746CF7" w:rsidRPr="00532A23" w:rsidRDefault="00746CF7" w:rsidP="00BA1A2A">
      <w:pPr>
        <w:pStyle w:val="PL"/>
        <w:rPr>
          <w:highlight w:val="white"/>
        </w:rPr>
      </w:pPr>
      <w:r w:rsidRPr="00532A23">
        <w:rPr>
          <w:highlight w:val="white"/>
        </w:rPr>
        <w:t xml:space="preserve">        &lt;soap:fault name="manageDeltaSynchronizationFault" use="literal"/&gt;</w:t>
      </w:r>
    </w:p>
    <w:p w14:paraId="6F6984BE" w14:textId="77777777" w:rsidR="00746CF7" w:rsidRPr="00532A23" w:rsidRDefault="00746CF7" w:rsidP="00BA1A2A">
      <w:pPr>
        <w:pStyle w:val="PL"/>
        <w:rPr>
          <w:highlight w:val="white"/>
        </w:rPr>
      </w:pPr>
      <w:r w:rsidRPr="00532A23">
        <w:rPr>
          <w:highlight w:val="white"/>
        </w:rPr>
        <w:t xml:space="preserve">      &lt;/fault&gt;</w:t>
      </w:r>
    </w:p>
    <w:p w14:paraId="3E165A6B" w14:textId="77777777" w:rsidR="00746CF7" w:rsidRPr="00532A23" w:rsidRDefault="00746CF7" w:rsidP="00BA1A2A">
      <w:pPr>
        <w:pStyle w:val="PL"/>
        <w:rPr>
          <w:highlight w:val="white"/>
        </w:rPr>
      </w:pPr>
      <w:r w:rsidRPr="00532A23">
        <w:rPr>
          <w:highlight w:val="white"/>
        </w:rPr>
        <w:t xml:space="preserve">    &lt;/operation&gt;</w:t>
      </w:r>
    </w:p>
    <w:p w14:paraId="7A979C33" w14:textId="77777777" w:rsidR="00746CF7" w:rsidRPr="00532A23" w:rsidRDefault="00746CF7" w:rsidP="00BA1A2A">
      <w:pPr>
        <w:pStyle w:val="PL"/>
        <w:rPr>
          <w:highlight w:val="white"/>
        </w:rPr>
      </w:pPr>
      <w:r w:rsidRPr="00532A23">
        <w:rPr>
          <w:highlight w:val="white"/>
        </w:rPr>
        <w:t xml:space="preserve">    &lt;operation name="getAvailableDeltaSynchPoints"&gt;</w:t>
      </w:r>
    </w:p>
    <w:p w14:paraId="25504EDC" w14:textId="77777777" w:rsidR="00746CF7" w:rsidRPr="00532A23" w:rsidRDefault="00746CF7" w:rsidP="00BA1A2A">
      <w:pPr>
        <w:pStyle w:val="PL"/>
        <w:rPr>
          <w:highlight w:val="white"/>
        </w:rPr>
      </w:pPr>
      <w:r w:rsidRPr="00532A23">
        <w:rPr>
          <w:highlight w:val="white"/>
        </w:rPr>
        <w:t xml:space="preserve">      &lt;soap:operation soapAction="http://www.3gpp.org/ftp/</w:t>
      </w:r>
      <w:r w:rsidR="001B2A52">
        <w:rPr>
          <w:highlight w:val="white"/>
        </w:rPr>
        <w:t>specs</w:t>
      </w:r>
      <w:r w:rsidRPr="00532A23">
        <w:rPr>
          <w:highlight w:val="white"/>
        </w:rPr>
        <w:t>/archive/32_series/32.39</w:t>
      </w:r>
      <w:r w:rsidR="0039169A">
        <w:rPr>
          <w:highlight w:val="white"/>
        </w:rPr>
        <w:t>6</w:t>
      </w:r>
      <w:r w:rsidRPr="00532A23">
        <w:rPr>
          <w:highlight w:val="white"/>
        </w:rPr>
        <w:t>#getAvailableDeltaSynchPoints" style="document"/&gt;</w:t>
      </w:r>
    </w:p>
    <w:p w14:paraId="14EE0AFE" w14:textId="77777777" w:rsidR="00746CF7" w:rsidRPr="00532A23" w:rsidRDefault="00746CF7" w:rsidP="00BA1A2A">
      <w:pPr>
        <w:pStyle w:val="PL"/>
        <w:rPr>
          <w:highlight w:val="white"/>
        </w:rPr>
      </w:pPr>
      <w:r w:rsidRPr="00532A23">
        <w:rPr>
          <w:highlight w:val="white"/>
        </w:rPr>
        <w:t xml:space="preserve">      &lt;input&gt;</w:t>
      </w:r>
    </w:p>
    <w:p w14:paraId="0B28672D" w14:textId="77777777" w:rsidR="00746CF7" w:rsidRPr="00532A23" w:rsidRDefault="00746CF7" w:rsidP="00BA1A2A">
      <w:pPr>
        <w:pStyle w:val="PL"/>
        <w:rPr>
          <w:highlight w:val="white"/>
        </w:rPr>
      </w:pPr>
      <w:r w:rsidRPr="00532A23">
        <w:rPr>
          <w:highlight w:val="white"/>
        </w:rPr>
        <w:t xml:space="preserve">        &lt;soap:body use="literal"/&gt;</w:t>
      </w:r>
    </w:p>
    <w:p w14:paraId="280AE5F7" w14:textId="77777777" w:rsidR="00746CF7" w:rsidRPr="00532A23" w:rsidRDefault="00746CF7" w:rsidP="00BA1A2A">
      <w:pPr>
        <w:pStyle w:val="PL"/>
        <w:rPr>
          <w:highlight w:val="white"/>
        </w:rPr>
      </w:pPr>
      <w:r w:rsidRPr="00532A23">
        <w:rPr>
          <w:highlight w:val="white"/>
        </w:rPr>
        <w:t xml:space="preserve">      &lt;/input&gt;</w:t>
      </w:r>
    </w:p>
    <w:p w14:paraId="45250C8C" w14:textId="77777777" w:rsidR="00746CF7" w:rsidRPr="00532A23" w:rsidRDefault="00746CF7" w:rsidP="00BA1A2A">
      <w:pPr>
        <w:pStyle w:val="PL"/>
        <w:rPr>
          <w:highlight w:val="white"/>
        </w:rPr>
      </w:pPr>
      <w:r w:rsidRPr="00532A23">
        <w:rPr>
          <w:highlight w:val="white"/>
        </w:rPr>
        <w:t xml:space="preserve">      &lt;output&gt;</w:t>
      </w:r>
    </w:p>
    <w:p w14:paraId="395F2C34" w14:textId="77777777" w:rsidR="00746CF7" w:rsidRPr="00532A23" w:rsidRDefault="00746CF7" w:rsidP="00BA1A2A">
      <w:pPr>
        <w:pStyle w:val="PL"/>
        <w:rPr>
          <w:highlight w:val="white"/>
        </w:rPr>
      </w:pPr>
      <w:r w:rsidRPr="00532A23">
        <w:rPr>
          <w:highlight w:val="white"/>
        </w:rPr>
        <w:t xml:space="preserve">        &lt;soap:body use="literal"/&gt;</w:t>
      </w:r>
    </w:p>
    <w:p w14:paraId="132F9C76" w14:textId="77777777" w:rsidR="00746CF7" w:rsidRPr="00532A23" w:rsidRDefault="00746CF7" w:rsidP="00BA1A2A">
      <w:pPr>
        <w:pStyle w:val="PL"/>
        <w:rPr>
          <w:highlight w:val="white"/>
        </w:rPr>
      </w:pPr>
      <w:r w:rsidRPr="00532A23">
        <w:rPr>
          <w:highlight w:val="white"/>
        </w:rPr>
        <w:t xml:space="preserve">      &lt;/output&gt;</w:t>
      </w:r>
    </w:p>
    <w:p w14:paraId="24921EFB" w14:textId="77777777" w:rsidR="00746CF7" w:rsidRPr="00532A23" w:rsidRDefault="00746CF7" w:rsidP="00BA1A2A">
      <w:pPr>
        <w:pStyle w:val="PL"/>
        <w:rPr>
          <w:highlight w:val="white"/>
        </w:rPr>
      </w:pPr>
      <w:r w:rsidRPr="00532A23">
        <w:rPr>
          <w:highlight w:val="white"/>
        </w:rPr>
        <w:t xml:space="preserve">      &lt;fault name="getAvailableDeltaSynchPointsFault"&gt;</w:t>
      </w:r>
    </w:p>
    <w:p w14:paraId="14BB3AEF" w14:textId="77777777" w:rsidR="00746CF7" w:rsidRPr="00532A23" w:rsidRDefault="00746CF7" w:rsidP="00BA1A2A">
      <w:pPr>
        <w:pStyle w:val="PL"/>
        <w:rPr>
          <w:highlight w:val="white"/>
        </w:rPr>
      </w:pPr>
      <w:r w:rsidRPr="00532A23">
        <w:rPr>
          <w:highlight w:val="white"/>
        </w:rPr>
        <w:t xml:space="preserve">        &lt;soap:fault name="getAvailableDeltaSynchPointsFault" use="literal"/&gt;</w:t>
      </w:r>
    </w:p>
    <w:p w14:paraId="6DD09BB1" w14:textId="77777777" w:rsidR="00746CF7" w:rsidRPr="00C96D4E" w:rsidRDefault="00746CF7" w:rsidP="00BA1A2A">
      <w:pPr>
        <w:pStyle w:val="PL"/>
        <w:rPr>
          <w:highlight w:val="white"/>
        </w:rPr>
      </w:pPr>
      <w:r w:rsidRPr="00532A23">
        <w:rPr>
          <w:highlight w:val="white"/>
        </w:rPr>
        <w:t xml:space="preserve">      </w:t>
      </w:r>
      <w:r w:rsidRPr="00C96D4E">
        <w:rPr>
          <w:highlight w:val="white"/>
        </w:rPr>
        <w:t>&lt;/fault&gt;</w:t>
      </w:r>
    </w:p>
    <w:p w14:paraId="76F1D054" w14:textId="77777777" w:rsidR="00746CF7" w:rsidRPr="00C96D4E" w:rsidRDefault="00746CF7" w:rsidP="00BA1A2A">
      <w:pPr>
        <w:pStyle w:val="PL"/>
        <w:rPr>
          <w:highlight w:val="white"/>
        </w:rPr>
      </w:pPr>
      <w:r w:rsidRPr="00C96D4E">
        <w:rPr>
          <w:highlight w:val="white"/>
        </w:rPr>
        <w:t xml:space="preserve">    &lt;/operation&gt;</w:t>
      </w:r>
    </w:p>
    <w:p w14:paraId="35D2309C" w14:textId="77777777" w:rsidR="00746CF7" w:rsidRPr="00C96D4E" w:rsidRDefault="00746CF7" w:rsidP="00BA1A2A">
      <w:pPr>
        <w:pStyle w:val="PL"/>
        <w:rPr>
          <w:highlight w:val="white"/>
        </w:rPr>
      </w:pPr>
      <w:r w:rsidRPr="00C96D4E">
        <w:rPr>
          <w:highlight w:val="white"/>
        </w:rPr>
        <w:t xml:space="preserve">  &lt;/binding&gt;</w:t>
      </w:r>
    </w:p>
    <w:p w14:paraId="5B9FA185" w14:textId="77777777" w:rsidR="00746CF7" w:rsidRPr="00C96D4E" w:rsidRDefault="00746CF7" w:rsidP="00BA1A2A">
      <w:pPr>
        <w:pStyle w:val="PL"/>
        <w:rPr>
          <w:highlight w:val="white"/>
        </w:rPr>
      </w:pPr>
      <w:r w:rsidRPr="00C96D4E">
        <w:rPr>
          <w:highlight w:val="white"/>
        </w:rPr>
        <w:t xml:space="preserve">  &lt;binding name="DeltaSynchOfCMData" type="deltaSynchIRPSystem:DeltaSynchOfCMData"&gt;</w:t>
      </w:r>
    </w:p>
    <w:p w14:paraId="160444C9" w14:textId="77777777" w:rsidR="00746CF7" w:rsidRPr="00C96D4E" w:rsidRDefault="00746CF7" w:rsidP="00BA1A2A">
      <w:pPr>
        <w:pStyle w:val="PL"/>
        <w:rPr>
          <w:highlight w:val="white"/>
        </w:rPr>
      </w:pPr>
      <w:r w:rsidRPr="00C96D4E">
        <w:rPr>
          <w:highlight w:val="white"/>
        </w:rPr>
        <w:t xml:space="preserve">    &lt;soap:binding style="document" transport="http://schemas.xmlsoap.org/soap/http"/&gt;</w:t>
      </w:r>
    </w:p>
    <w:p w14:paraId="3CCF81DA" w14:textId="77777777" w:rsidR="00746CF7" w:rsidRPr="00C96D4E" w:rsidRDefault="00746CF7" w:rsidP="00BA1A2A">
      <w:pPr>
        <w:pStyle w:val="PL"/>
        <w:rPr>
          <w:highlight w:val="white"/>
        </w:rPr>
      </w:pPr>
      <w:r w:rsidRPr="00C96D4E">
        <w:rPr>
          <w:highlight w:val="white"/>
        </w:rPr>
        <w:t xml:space="preserve">    &lt;operation name="triggerDeltaSynchOfCMData"&gt;</w:t>
      </w:r>
    </w:p>
    <w:p w14:paraId="7FB54FD3" w14:textId="77777777" w:rsidR="00746CF7" w:rsidRPr="00C96D4E" w:rsidRDefault="00746CF7" w:rsidP="00BA1A2A">
      <w:pPr>
        <w:pStyle w:val="PL"/>
        <w:rPr>
          <w:highlight w:val="white"/>
        </w:rPr>
      </w:pPr>
      <w:r w:rsidRPr="00C96D4E">
        <w:rPr>
          <w:highlight w:val="white"/>
        </w:rPr>
        <w:t xml:space="preserve">      &lt;soap:operation soapAction="http://www.3gpp.org/ftp/</w:t>
      </w:r>
      <w:r w:rsidR="001B2A52" w:rsidRPr="00C96D4E">
        <w:rPr>
          <w:highlight w:val="white"/>
        </w:rPr>
        <w:t>specs</w:t>
      </w:r>
      <w:r w:rsidRPr="00C96D4E">
        <w:rPr>
          <w:highlight w:val="white"/>
        </w:rPr>
        <w:t>/archive/32_series/</w:t>
      </w:r>
      <w:r w:rsidR="001B2A52" w:rsidRPr="00C96D4E">
        <w:rPr>
          <w:highlight w:val="white"/>
        </w:rPr>
        <w:t>32.396</w:t>
      </w:r>
      <w:r w:rsidRPr="00C96D4E">
        <w:rPr>
          <w:highlight w:val="white"/>
        </w:rPr>
        <w:t>#triggerDeltaSynchOfCMData" style="document"/&gt;</w:t>
      </w:r>
    </w:p>
    <w:p w14:paraId="69C4445E" w14:textId="77777777" w:rsidR="00746CF7" w:rsidRPr="00532A23" w:rsidRDefault="00746CF7" w:rsidP="00BA1A2A">
      <w:pPr>
        <w:pStyle w:val="PL"/>
        <w:rPr>
          <w:highlight w:val="white"/>
        </w:rPr>
      </w:pPr>
      <w:r w:rsidRPr="00C96D4E">
        <w:rPr>
          <w:highlight w:val="white"/>
        </w:rPr>
        <w:t xml:space="preserve">      </w:t>
      </w:r>
      <w:r w:rsidRPr="00532A23">
        <w:rPr>
          <w:highlight w:val="white"/>
        </w:rPr>
        <w:t>&lt;input&gt;</w:t>
      </w:r>
    </w:p>
    <w:p w14:paraId="297FA796" w14:textId="77777777" w:rsidR="00746CF7" w:rsidRPr="00532A23" w:rsidRDefault="00746CF7" w:rsidP="00BA1A2A">
      <w:pPr>
        <w:pStyle w:val="PL"/>
        <w:rPr>
          <w:highlight w:val="white"/>
        </w:rPr>
      </w:pPr>
      <w:r w:rsidRPr="00532A23">
        <w:rPr>
          <w:highlight w:val="white"/>
        </w:rPr>
        <w:t xml:space="preserve">        &lt;soap:body use="literal"/&gt;</w:t>
      </w:r>
    </w:p>
    <w:p w14:paraId="214CEC60" w14:textId="77777777" w:rsidR="00746CF7" w:rsidRPr="00532A23" w:rsidRDefault="00746CF7" w:rsidP="00BA1A2A">
      <w:pPr>
        <w:pStyle w:val="PL"/>
        <w:rPr>
          <w:highlight w:val="white"/>
        </w:rPr>
      </w:pPr>
      <w:r w:rsidRPr="00532A23">
        <w:rPr>
          <w:highlight w:val="white"/>
        </w:rPr>
        <w:t xml:space="preserve">      &lt;/input&gt;</w:t>
      </w:r>
    </w:p>
    <w:p w14:paraId="1F14F246" w14:textId="77777777" w:rsidR="00746CF7" w:rsidRPr="00532A23" w:rsidRDefault="00746CF7" w:rsidP="00BA1A2A">
      <w:pPr>
        <w:pStyle w:val="PL"/>
        <w:rPr>
          <w:highlight w:val="white"/>
        </w:rPr>
      </w:pPr>
      <w:r w:rsidRPr="00532A23">
        <w:rPr>
          <w:highlight w:val="white"/>
        </w:rPr>
        <w:t xml:space="preserve">      &lt;output&gt;</w:t>
      </w:r>
    </w:p>
    <w:p w14:paraId="019F2147" w14:textId="77777777" w:rsidR="00746CF7" w:rsidRPr="00532A23" w:rsidRDefault="00746CF7" w:rsidP="00BA1A2A">
      <w:pPr>
        <w:pStyle w:val="PL"/>
        <w:rPr>
          <w:highlight w:val="white"/>
        </w:rPr>
      </w:pPr>
      <w:r w:rsidRPr="00532A23">
        <w:rPr>
          <w:highlight w:val="white"/>
        </w:rPr>
        <w:t xml:space="preserve">        &lt;soap:body use="literal"/&gt;</w:t>
      </w:r>
    </w:p>
    <w:p w14:paraId="50CC5CF6" w14:textId="77777777" w:rsidR="00746CF7" w:rsidRPr="00532A23" w:rsidRDefault="00746CF7" w:rsidP="00BA1A2A">
      <w:pPr>
        <w:pStyle w:val="PL"/>
        <w:rPr>
          <w:highlight w:val="white"/>
        </w:rPr>
      </w:pPr>
      <w:r w:rsidRPr="00532A23">
        <w:rPr>
          <w:highlight w:val="white"/>
        </w:rPr>
        <w:t xml:space="preserve">      &lt;/output&gt;</w:t>
      </w:r>
    </w:p>
    <w:p w14:paraId="4B171DBD" w14:textId="77777777" w:rsidR="00746CF7" w:rsidRPr="00532A23" w:rsidRDefault="00746CF7" w:rsidP="00BA1A2A">
      <w:pPr>
        <w:pStyle w:val="PL"/>
        <w:rPr>
          <w:highlight w:val="white"/>
        </w:rPr>
      </w:pPr>
      <w:r w:rsidRPr="00532A23">
        <w:rPr>
          <w:highlight w:val="white"/>
        </w:rPr>
        <w:t xml:space="preserve">      &lt;fault name="triggerDeltaSynchOfCMDataFault"&gt;</w:t>
      </w:r>
    </w:p>
    <w:p w14:paraId="50DCAED4" w14:textId="77777777" w:rsidR="00746CF7" w:rsidRPr="00532A23" w:rsidRDefault="00746CF7" w:rsidP="00BA1A2A">
      <w:pPr>
        <w:pStyle w:val="PL"/>
        <w:rPr>
          <w:highlight w:val="white"/>
        </w:rPr>
      </w:pPr>
      <w:r w:rsidRPr="00532A23">
        <w:rPr>
          <w:highlight w:val="white"/>
        </w:rPr>
        <w:t xml:space="preserve">        &lt;soap:fault name="triggerDeltaSynchOfCMDataFault" use="literal"/&gt;</w:t>
      </w:r>
    </w:p>
    <w:p w14:paraId="3D2BECAF" w14:textId="77777777" w:rsidR="00746CF7" w:rsidRPr="00C96D4E" w:rsidRDefault="00746CF7" w:rsidP="00BA1A2A">
      <w:pPr>
        <w:pStyle w:val="PL"/>
        <w:rPr>
          <w:highlight w:val="white"/>
        </w:rPr>
      </w:pPr>
      <w:r w:rsidRPr="00532A23">
        <w:rPr>
          <w:highlight w:val="white"/>
        </w:rPr>
        <w:t xml:space="preserve">      </w:t>
      </w:r>
      <w:r w:rsidRPr="00C96D4E">
        <w:rPr>
          <w:highlight w:val="white"/>
        </w:rPr>
        <w:t>&lt;/fault&gt;</w:t>
      </w:r>
    </w:p>
    <w:p w14:paraId="5923BE1B" w14:textId="77777777" w:rsidR="00746CF7" w:rsidRPr="00C96D4E" w:rsidRDefault="00746CF7" w:rsidP="00BA1A2A">
      <w:pPr>
        <w:pStyle w:val="PL"/>
        <w:rPr>
          <w:highlight w:val="white"/>
        </w:rPr>
      </w:pPr>
      <w:r w:rsidRPr="00C96D4E">
        <w:rPr>
          <w:highlight w:val="white"/>
        </w:rPr>
        <w:t xml:space="preserve">    &lt;/operation&gt;</w:t>
      </w:r>
    </w:p>
    <w:p w14:paraId="4B40E50E" w14:textId="77777777" w:rsidR="00746CF7" w:rsidRPr="00C96D4E" w:rsidRDefault="00746CF7" w:rsidP="00BA1A2A">
      <w:pPr>
        <w:pStyle w:val="PL"/>
        <w:rPr>
          <w:highlight w:val="white"/>
        </w:rPr>
      </w:pPr>
      <w:r w:rsidRPr="00C96D4E">
        <w:rPr>
          <w:highlight w:val="white"/>
        </w:rPr>
        <w:t xml:space="preserve">  &lt;/binding&gt;</w:t>
      </w:r>
    </w:p>
    <w:p w14:paraId="13A01C5C" w14:textId="77777777" w:rsidR="00746CF7" w:rsidRPr="00C96D4E" w:rsidRDefault="00746CF7" w:rsidP="00BA1A2A">
      <w:pPr>
        <w:pStyle w:val="PL"/>
        <w:rPr>
          <w:highlight w:val="white"/>
        </w:rPr>
      </w:pPr>
      <w:r w:rsidRPr="00C96D4E">
        <w:rPr>
          <w:highlight w:val="white"/>
        </w:rPr>
        <w:t xml:space="preserve">  &lt;binding name="DeltaSynchOfAlarmData" type="deltaSynchIRPSystem:DeltaSynchOfAlarmData"&gt;</w:t>
      </w:r>
    </w:p>
    <w:p w14:paraId="006CB9D6" w14:textId="77777777" w:rsidR="00746CF7" w:rsidRPr="00C96D4E" w:rsidRDefault="00746CF7" w:rsidP="00BA1A2A">
      <w:pPr>
        <w:pStyle w:val="PL"/>
        <w:rPr>
          <w:highlight w:val="white"/>
          <w:lang w:val="nl-NL"/>
        </w:rPr>
      </w:pPr>
      <w:r w:rsidRPr="00C96D4E">
        <w:rPr>
          <w:highlight w:val="white"/>
        </w:rPr>
        <w:t xml:space="preserve">    </w:t>
      </w:r>
      <w:r w:rsidRPr="00C96D4E">
        <w:rPr>
          <w:highlight w:val="white"/>
          <w:lang w:val="nl-NL"/>
        </w:rPr>
        <w:t>&lt;soap:binding style="document" transport="http://schemas.xmlsoap.org/soap/http"/&gt;</w:t>
      </w:r>
    </w:p>
    <w:p w14:paraId="6621F3FF" w14:textId="77777777" w:rsidR="00746CF7" w:rsidRPr="00C96D4E" w:rsidRDefault="00746CF7" w:rsidP="00BA1A2A">
      <w:pPr>
        <w:pStyle w:val="PL"/>
        <w:rPr>
          <w:highlight w:val="white"/>
          <w:lang w:val="nl-NL"/>
        </w:rPr>
      </w:pPr>
      <w:r w:rsidRPr="00C96D4E">
        <w:rPr>
          <w:highlight w:val="white"/>
          <w:lang w:val="nl-NL"/>
        </w:rPr>
        <w:t xml:space="preserve">    &lt;operation name="triggerDeltaSynchOfAlarms"&gt;</w:t>
      </w:r>
    </w:p>
    <w:p w14:paraId="3F9A72C0" w14:textId="77777777" w:rsidR="00746CF7" w:rsidRPr="00C96D4E" w:rsidRDefault="00746CF7" w:rsidP="00BA1A2A">
      <w:pPr>
        <w:pStyle w:val="PL"/>
        <w:rPr>
          <w:highlight w:val="white"/>
          <w:lang w:val="nl-NL"/>
        </w:rPr>
      </w:pPr>
      <w:r w:rsidRPr="00C96D4E">
        <w:rPr>
          <w:highlight w:val="white"/>
          <w:lang w:val="nl-NL"/>
        </w:rPr>
        <w:t xml:space="preserve">      &lt;soap:operation soapAction="http://www.3gpp.org/ft</w:t>
      </w:r>
      <w:r w:rsidR="0039169A" w:rsidRPr="00C96D4E">
        <w:rPr>
          <w:highlight w:val="white"/>
          <w:lang w:val="nl-NL"/>
        </w:rPr>
        <w:t>p/</w:t>
      </w:r>
      <w:r w:rsidR="001B2A52" w:rsidRPr="00C96D4E">
        <w:rPr>
          <w:highlight w:val="white"/>
          <w:lang w:val="nl-NL"/>
        </w:rPr>
        <w:t>specs</w:t>
      </w:r>
      <w:r w:rsidR="0039169A" w:rsidRPr="00C96D4E">
        <w:rPr>
          <w:highlight w:val="white"/>
          <w:lang w:val="nl-NL"/>
        </w:rPr>
        <w:t>/archive/32_series/32.396</w:t>
      </w:r>
      <w:r w:rsidRPr="00C96D4E">
        <w:rPr>
          <w:highlight w:val="white"/>
          <w:lang w:val="nl-NL"/>
        </w:rPr>
        <w:t>#triggerDeltaSynchOfAlarms" style="document"/&gt;</w:t>
      </w:r>
    </w:p>
    <w:p w14:paraId="23311162" w14:textId="77777777" w:rsidR="00746CF7" w:rsidRPr="00C96D4E" w:rsidRDefault="00746CF7" w:rsidP="00BA1A2A">
      <w:pPr>
        <w:pStyle w:val="PL"/>
        <w:rPr>
          <w:highlight w:val="white"/>
          <w:lang w:val="nl-NL"/>
        </w:rPr>
      </w:pPr>
      <w:r w:rsidRPr="00C96D4E">
        <w:rPr>
          <w:highlight w:val="white"/>
          <w:lang w:val="nl-NL"/>
        </w:rPr>
        <w:t xml:space="preserve">      &lt;input&gt;</w:t>
      </w:r>
    </w:p>
    <w:p w14:paraId="2C74AA14" w14:textId="77777777" w:rsidR="00746CF7" w:rsidRPr="00532A23" w:rsidRDefault="00746CF7" w:rsidP="00BA1A2A">
      <w:pPr>
        <w:pStyle w:val="PL"/>
        <w:rPr>
          <w:highlight w:val="white"/>
        </w:rPr>
      </w:pPr>
      <w:r w:rsidRPr="00C96D4E">
        <w:rPr>
          <w:highlight w:val="white"/>
          <w:lang w:val="nl-NL"/>
        </w:rPr>
        <w:t xml:space="preserve">        </w:t>
      </w:r>
      <w:r w:rsidRPr="00532A23">
        <w:rPr>
          <w:highlight w:val="white"/>
        </w:rPr>
        <w:t>&lt;soap:body use="literal"/&gt;</w:t>
      </w:r>
    </w:p>
    <w:p w14:paraId="12AD9411" w14:textId="77777777" w:rsidR="00746CF7" w:rsidRPr="00532A23" w:rsidRDefault="00746CF7" w:rsidP="00BA1A2A">
      <w:pPr>
        <w:pStyle w:val="PL"/>
        <w:rPr>
          <w:highlight w:val="white"/>
        </w:rPr>
      </w:pPr>
      <w:r w:rsidRPr="00532A23">
        <w:rPr>
          <w:highlight w:val="white"/>
        </w:rPr>
        <w:t xml:space="preserve">      &lt;/input&gt;</w:t>
      </w:r>
    </w:p>
    <w:p w14:paraId="2815F8A4" w14:textId="77777777" w:rsidR="00746CF7" w:rsidRPr="00532A23" w:rsidRDefault="00746CF7" w:rsidP="00BA1A2A">
      <w:pPr>
        <w:pStyle w:val="PL"/>
        <w:rPr>
          <w:highlight w:val="white"/>
        </w:rPr>
      </w:pPr>
      <w:r w:rsidRPr="00532A23">
        <w:rPr>
          <w:highlight w:val="white"/>
        </w:rPr>
        <w:t xml:space="preserve">      &lt;output&gt;</w:t>
      </w:r>
    </w:p>
    <w:p w14:paraId="6DF06259" w14:textId="77777777" w:rsidR="00746CF7" w:rsidRPr="00532A23" w:rsidRDefault="00746CF7" w:rsidP="00BA1A2A">
      <w:pPr>
        <w:pStyle w:val="PL"/>
        <w:rPr>
          <w:highlight w:val="white"/>
        </w:rPr>
      </w:pPr>
      <w:r w:rsidRPr="00532A23">
        <w:rPr>
          <w:highlight w:val="white"/>
        </w:rPr>
        <w:t xml:space="preserve">        &lt;soap:body use="literal"/&gt;</w:t>
      </w:r>
    </w:p>
    <w:p w14:paraId="39F9E811" w14:textId="77777777" w:rsidR="00746CF7" w:rsidRPr="00532A23" w:rsidRDefault="00746CF7" w:rsidP="00BA1A2A">
      <w:pPr>
        <w:pStyle w:val="PL"/>
        <w:rPr>
          <w:highlight w:val="white"/>
        </w:rPr>
      </w:pPr>
      <w:r w:rsidRPr="00532A23">
        <w:rPr>
          <w:highlight w:val="white"/>
        </w:rPr>
        <w:t xml:space="preserve">      &lt;/output&gt;</w:t>
      </w:r>
    </w:p>
    <w:p w14:paraId="4348B835" w14:textId="77777777" w:rsidR="00746CF7" w:rsidRPr="00532A23" w:rsidRDefault="00746CF7" w:rsidP="00BA1A2A">
      <w:pPr>
        <w:pStyle w:val="PL"/>
        <w:rPr>
          <w:highlight w:val="white"/>
        </w:rPr>
      </w:pPr>
      <w:r w:rsidRPr="00532A23">
        <w:rPr>
          <w:highlight w:val="white"/>
        </w:rPr>
        <w:lastRenderedPageBreak/>
        <w:t xml:space="preserve">      &lt;fault name="triggerDeltaSynchOfAlarmsFault"&gt;</w:t>
      </w:r>
    </w:p>
    <w:p w14:paraId="57CF8F89" w14:textId="77777777" w:rsidR="00746CF7" w:rsidRPr="00532A23" w:rsidRDefault="00746CF7" w:rsidP="00BA1A2A">
      <w:pPr>
        <w:pStyle w:val="PL"/>
        <w:rPr>
          <w:highlight w:val="white"/>
        </w:rPr>
      </w:pPr>
      <w:r w:rsidRPr="00532A23">
        <w:rPr>
          <w:highlight w:val="white"/>
        </w:rPr>
        <w:t xml:space="preserve">        &lt;soap:fault name="triggerDeltaSynchOfAlarmsFault" use="literal"/&gt;</w:t>
      </w:r>
    </w:p>
    <w:p w14:paraId="50C26325" w14:textId="77777777" w:rsidR="00746CF7" w:rsidRPr="00532A23" w:rsidRDefault="00746CF7" w:rsidP="00BA1A2A">
      <w:pPr>
        <w:pStyle w:val="PL"/>
        <w:rPr>
          <w:highlight w:val="white"/>
        </w:rPr>
      </w:pPr>
      <w:r w:rsidRPr="00532A23">
        <w:rPr>
          <w:highlight w:val="white"/>
        </w:rPr>
        <w:t xml:space="preserve">      &lt;/fault&gt;</w:t>
      </w:r>
    </w:p>
    <w:p w14:paraId="4C625D41" w14:textId="77777777" w:rsidR="00746CF7" w:rsidRPr="00532A23" w:rsidRDefault="00746CF7" w:rsidP="00BA1A2A">
      <w:pPr>
        <w:pStyle w:val="PL"/>
        <w:rPr>
          <w:highlight w:val="white"/>
        </w:rPr>
      </w:pPr>
      <w:r w:rsidRPr="00532A23">
        <w:rPr>
          <w:highlight w:val="white"/>
        </w:rPr>
        <w:t xml:space="preserve">    &lt;/operation&gt;</w:t>
      </w:r>
    </w:p>
    <w:p w14:paraId="74A06625" w14:textId="77777777" w:rsidR="00746CF7" w:rsidRPr="00532A23" w:rsidRDefault="00746CF7" w:rsidP="00BA1A2A">
      <w:pPr>
        <w:pStyle w:val="PL"/>
        <w:rPr>
          <w:highlight w:val="white"/>
        </w:rPr>
      </w:pPr>
      <w:r w:rsidRPr="00532A23">
        <w:rPr>
          <w:highlight w:val="white"/>
        </w:rPr>
        <w:t xml:space="preserve">  &lt;/binding&gt;</w:t>
      </w:r>
    </w:p>
    <w:p w14:paraId="487B89FC" w14:textId="77777777" w:rsidR="00746CF7" w:rsidRPr="00532A23" w:rsidRDefault="00746CF7" w:rsidP="00BA1A2A">
      <w:pPr>
        <w:pStyle w:val="PL"/>
        <w:rPr>
          <w:highlight w:val="white"/>
        </w:rPr>
      </w:pPr>
      <w:r w:rsidRPr="00532A23">
        <w:rPr>
          <w:highlight w:val="white"/>
        </w:rPr>
        <w:t xml:space="preserve">  &lt;service name="DeltaSynchIRPService"&gt;</w:t>
      </w:r>
    </w:p>
    <w:p w14:paraId="46695BCB" w14:textId="77777777" w:rsidR="00746CF7" w:rsidRPr="00C96D4E" w:rsidRDefault="00746CF7" w:rsidP="00BA1A2A">
      <w:pPr>
        <w:pStyle w:val="PL"/>
        <w:rPr>
          <w:highlight w:val="white"/>
        </w:rPr>
      </w:pPr>
      <w:r w:rsidRPr="00532A23">
        <w:rPr>
          <w:highlight w:val="white"/>
        </w:rPr>
        <w:t xml:space="preserve">    </w:t>
      </w:r>
      <w:r w:rsidRPr="00C96D4E">
        <w:rPr>
          <w:highlight w:val="white"/>
        </w:rPr>
        <w:t>&lt;port name="DeltaSynchGenericPartsPort" binding="deltaSynchIRPSystem:DeltaSynchGenericParts"&gt;</w:t>
      </w:r>
    </w:p>
    <w:p w14:paraId="52F34D04" w14:textId="77777777" w:rsidR="00746CF7" w:rsidRPr="00532A23" w:rsidRDefault="00746CF7" w:rsidP="00BA1A2A">
      <w:pPr>
        <w:pStyle w:val="PL"/>
        <w:rPr>
          <w:highlight w:val="white"/>
        </w:rPr>
      </w:pPr>
      <w:r w:rsidRPr="00C96D4E">
        <w:rPr>
          <w:highlight w:val="white"/>
        </w:rPr>
        <w:t xml:space="preserve">      </w:t>
      </w:r>
      <w:r w:rsidRPr="00532A23">
        <w:rPr>
          <w:highlight w:val="white"/>
        </w:rPr>
        <w:t>&lt;soap:address location="http://www.3gpp.org/ft</w:t>
      </w:r>
      <w:r w:rsidR="0039169A">
        <w:rPr>
          <w:highlight w:val="white"/>
        </w:rPr>
        <w:t>p/</w:t>
      </w:r>
      <w:r w:rsidR="001B2A52">
        <w:rPr>
          <w:highlight w:val="white"/>
        </w:rPr>
        <w:t>specs</w:t>
      </w:r>
      <w:r w:rsidR="0039169A">
        <w:rPr>
          <w:highlight w:val="white"/>
        </w:rPr>
        <w:t>/archive/32_series/32.396</w:t>
      </w:r>
      <w:r w:rsidRPr="00532A23">
        <w:rPr>
          <w:highlight w:val="white"/>
        </w:rPr>
        <w:t>#DeltaSynchGenericParts"/&gt;</w:t>
      </w:r>
    </w:p>
    <w:p w14:paraId="5ADE7D3A" w14:textId="77777777" w:rsidR="00746CF7" w:rsidRPr="00C96D4E" w:rsidRDefault="00746CF7" w:rsidP="00BA1A2A">
      <w:pPr>
        <w:pStyle w:val="PL"/>
        <w:rPr>
          <w:highlight w:val="white"/>
        </w:rPr>
      </w:pPr>
      <w:r w:rsidRPr="00532A23">
        <w:rPr>
          <w:highlight w:val="white"/>
        </w:rPr>
        <w:t xml:space="preserve">    </w:t>
      </w:r>
      <w:r w:rsidRPr="00C96D4E">
        <w:rPr>
          <w:highlight w:val="white"/>
        </w:rPr>
        <w:t>&lt;/port&gt;</w:t>
      </w:r>
    </w:p>
    <w:p w14:paraId="2476EDB1" w14:textId="77777777" w:rsidR="00746CF7" w:rsidRPr="00C96D4E" w:rsidRDefault="00746CF7" w:rsidP="00BA1A2A">
      <w:pPr>
        <w:pStyle w:val="PL"/>
        <w:rPr>
          <w:highlight w:val="white"/>
        </w:rPr>
      </w:pPr>
      <w:r w:rsidRPr="00C96D4E">
        <w:rPr>
          <w:highlight w:val="white"/>
        </w:rPr>
        <w:t xml:space="preserve">    &lt;port name="DeltaSynchOfCMDataPort" binding="deltaSynchIRPSystem:DeltaSynchOfCMData"&gt;</w:t>
      </w:r>
    </w:p>
    <w:p w14:paraId="01896E0E" w14:textId="77777777" w:rsidR="00746CF7" w:rsidRPr="00532A23" w:rsidRDefault="00746CF7" w:rsidP="00BA1A2A">
      <w:pPr>
        <w:pStyle w:val="PL"/>
        <w:rPr>
          <w:highlight w:val="white"/>
        </w:rPr>
      </w:pPr>
      <w:r w:rsidRPr="00C96D4E">
        <w:rPr>
          <w:highlight w:val="white"/>
        </w:rPr>
        <w:t xml:space="preserve">      </w:t>
      </w:r>
      <w:r w:rsidRPr="00532A23">
        <w:rPr>
          <w:highlight w:val="white"/>
        </w:rPr>
        <w:t>&lt;soap:address location="http://www.3gpp.org/ftp/</w:t>
      </w:r>
      <w:r w:rsidR="001B2A52">
        <w:rPr>
          <w:highlight w:val="white"/>
        </w:rPr>
        <w:t>specs</w:t>
      </w:r>
      <w:r w:rsidRPr="00532A23">
        <w:rPr>
          <w:highlight w:val="white"/>
        </w:rPr>
        <w:t>/archive/32_series/</w:t>
      </w:r>
      <w:r w:rsidR="001B2A52">
        <w:rPr>
          <w:highlight w:val="white"/>
        </w:rPr>
        <w:t>32.396</w:t>
      </w:r>
      <w:r w:rsidRPr="00532A23">
        <w:rPr>
          <w:highlight w:val="white"/>
        </w:rPr>
        <w:t>#DeltaSynchOfCMData"/&gt;</w:t>
      </w:r>
    </w:p>
    <w:p w14:paraId="104FBEE5" w14:textId="77777777" w:rsidR="00746CF7" w:rsidRPr="00746CF7" w:rsidRDefault="00746CF7" w:rsidP="00BA1A2A">
      <w:pPr>
        <w:pStyle w:val="PL"/>
        <w:rPr>
          <w:highlight w:val="white"/>
          <w:lang w:val="sv-SE"/>
        </w:rPr>
      </w:pPr>
      <w:r w:rsidRPr="00532A23">
        <w:rPr>
          <w:highlight w:val="white"/>
        </w:rPr>
        <w:t xml:space="preserve">    </w:t>
      </w:r>
      <w:r w:rsidRPr="00746CF7">
        <w:rPr>
          <w:highlight w:val="white"/>
          <w:lang w:val="sv-SE"/>
        </w:rPr>
        <w:t>&lt;/port&gt;</w:t>
      </w:r>
    </w:p>
    <w:p w14:paraId="5E5B0652" w14:textId="77777777" w:rsidR="00746CF7" w:rsidRPr="00746CF7" w:rsidRDefault="00746CF7" w:rsidP="00BA1A2A">
      <w:pPr>
        <w:pStyle w:val="PL"/>
        <w:rPr>
          <w:highlight w:val="white"/>
          <w:lang w:val="sv-SE"/>
        </w:rPr>
      </w:pPr>
      <w:r w:rsidRPr="00746CF7">
        <w:rPr>
          <w:highlight w:val="white"/>
          <w:lang w:val="sv-SE"/>
        </w:rPr>
        <w:t xml:space="preserve">    &lt;port name="DeltaSynchOfAlarmDataPort" binding="deltaSynchIRPSystem:DeltaSynchOfAlarmData"&gt;</w:t>
      </w:r>
    </w:p>
    <w:p w14:paraId="650E66CB" w14:textId="77777777" w:rsidR="00746CF7" w:rsidRPr="00532A23" w:rsidRDefault="00746CF7" w:rsidP="00BA1A2A">
      <w:pPr>
        <w:pStyle w:val="PL"/>
        <w:rPr>
          <w:highlight w:val="white"/>
        </w:rPr>
      </w:pPr>
      <w:r w:rsidRPr="00746CF7">
        <w:rPr>
          <w:highlight w:val="white"/>
          <w:lang w:val="sv-SE"/>
        </w:rPr>
        <w:t xml:space="preserve">      </w:t>
      </w:r>
      <w:r w:rsidRPr="00532A23">
        <w:rPr>
          <w:highlight w:val="white"/>
        </w:rPr>
        <w:t>&lt;soap:address location="http://www.3gpp.org/ftp/</w:t>
      </w:r>
      <w:r w:rsidR="001B2A52">
        <w:rPr>
          <w:highlight w:val="white"/>
        </w:rPr>
        <w:t>specs</w:t>
      </w:r>
      <w:r w:rsidRPr="00532A23">
        <w:rPr>
          <w:highlight w:val="white"/>
        </w:rPr>
        <w:t>/archive/32_series/</w:t>
      </w:r>
      <w:r w:rsidR="001B2A52">
        <w:rPr>
          <w:highlight w:val="white"/>
        </w:rPr>
        <w:t>32.396</w:t>
      </w:r>
      <w:r w:rsidRPr="00532A23">
        <w:rPr>
          <w:highlight w:val="white"/>
        </w:rPr>
        <w:t>#DeltaSynchOfAlarmData"/&gt;</w:t>
      </w:r>
    </w:p>
    <w:p w14:paraId="748A6A96" w14:textId="77777777" w:rsidR="00746CF7" w:rsidRPr="00C96D4E" w:rsidRDefault="00746CF7" w:rsidP="00BA1A2A">
      <w:pPr>
        <w:pStyle w:val="PL"/>
        <w:rPr>
          <w:highlight w:val="white"/>
        </w:rPr>
      </w:pPr>
      <w:r w:rsidRPr="00532A23">
        <w:rPr>
          <w:highlight w:val="white"/>
        </w:rPr>
        <w:t xml:space="preserve">    </w:t>
      </w:r>
      <w:r w:rsidRPr="00C96D4E">
        <w:rPr>
          <w:highlight w:val="white"/>
        </w:rPr>
        <w:t>&lt;/port&gt;</w:t>
      </w:r>
    </w:p>
    <w:p w14:paraId="7D27EB75" w14:textId="77777777" w:rsidR="00746CF7" w:rsidRPr="00C96D4E" w:rsidRDefault="00746CF7" w:rsidP="00BA1A2A">
      <w:pPr>
        <w:pStyle w:val="PL"/>
        <w:rPr>
          <w:highlight w:val="white"/>
        </w:rPr>
      </w:pPr>
      <w:r w:rsidRPr="00C96D4E">
        <w:rPr>
          <w:highlight w:val="white"/>
        </w:rPr>
        <w:t xml:space="preserve">    &lt;port name="GenericIRPPort" binding="genericIRPSystem:GenericIRPBinding"&gt;</w:t>
      </w:r>
    </w:p>
    <w:p w14:paraId="7F80E827" w14:textId="77777777" w:rsidR="00746CF7" w:rsidRPr="00532A23" w:rsidRDefault="00746CF7" w:rsidP="00BA1A2A">
      <w:pPr>
        <w:pStyle w:val="PL"/>
        <w:rPr>
          <w:highlight w:val="white"/>
        </w:rPr>
      </w:pPr>
      <w:r w:rsidRPr="00C96D4E">
        <w:rPr>
          <w:highlight w:val="white"/>
        </w:rPr>
        <w:t xml:space="preserve">      </w:t>
      </w:r>
      <w:r w:rsidRPr="00532A23">
        <w:rPr>
          <w:highlight w:val="white"/>
        </w:rPr>
        <w:t>&lt;soap:address location="http://www.3gpp.org/ftp/</w:t>
      </w:r>
      <w:r w:rsidR="001B2A52">
        <w:rPr>
          <w:highlight w:val="white"/>
        </w:rPr>
        <w:t>specs</w:t>
      </w:r>
      <w:r w:rsidRPr="00532A23">
        <w:rPr>
          <w:highlight w:val="white"/>
        </w:rPr>
        <w:t>/archive/32_series/32.31</w:t>
      </w:r>
      <w:r w:rsidR="0039169A">
        <w:rPr>
          <w:highlight w:val="white"/>
        </w:rPr>
        <w:t>6</w:t>
      </w:r>
      <w:r w:rsidRPr="00532A23">
        <w:rPr>
          <w:highlight w:val="white"/>
        </w:rPr>
        <w:t>#GenericIRP"/&gt;</w:t>
      </w:r>
    </w:p>
    <w:p w14:paraId="0F571BBA" w14:textId="77777777" w:rsidR="00746CF7" w:rsidRPr="00532A23" w:rsidRDefault="00746CF7" w:rsidP="00BA1A2A">
      <w:pPr>
        <w:pStyle w:val="PL"/>
        <w:rPr>
          <w:highlight w:val="white"/>
        </w:rPr>
      </w:pPr>
      <w:r w:rsidRPr="00532A23">
        <w:rPr>
          <w:highlight w:val="white"/>
        </w:rPr>
        <w:t xml:space="preserve">    &lt;/port&gt;</w:t>
      </w:r>
    </w:p>
    <w:p w14:paraId="1BCF7647" w14:textId="77777777" w:rsidR="00746CF7" w:rsidRPr="00532A23" w:rsidRDefault="00746CF7" w:rsidP="00BA1A2A">
      <w:pPr>
        <w:pStyle w:val="PL"/>
        <w:rPr>
          <w:highlight w:val="white"/>
        </w:rPr>
      </w:pPr>
      <w:r w:rsidRPr="00532A23">
        <w:rPr>
          <w:highlight w:val="white"/>
        </w:rPr>
        <w:t xml:space="preserve">    &lt;port name="NotificationIRPNtfPort" binding="ntfIRPNtfSystem:NotificationIRPNtf"&gt;</w:t>
      </w:r>
    </w:p>
    <w:p w14:paraId="00F9551E" w14:textId="77777777" w:rsidR="00746CF7" w:rsidRPr="00532A23" w:rsidRDefault="00746CF7" w:rsidP="00BA1A2A">
      <w:pPr>
        <w:pStyle w:val="PL"/>
        <w:rPr>
          <w:highlight w:val="white"/>
        </w:rPr>
      </w:pPr>
      <w:r w:rsidRPr="00532A23">
        <w:rPr>
          <w:highlight w:val="white"/>
        </w:rPr>
        <w:t xml:space="preserve">      &lt;soap:address location="http://www.3gpp.org/ftp/</w:t>
      </w:r>
      <w:r w:rsidR="001B2A52">
        <w:rPr>
          <w:highlight w:val="white"/>
        </w:rPr>
        <w:t>specs</w:t>
      </w:r>
      <w:r w:rsidR="0039169A">
        <w:rPr>
          <w:highlight w:val="white"/>
        </w:rPr>
        <w:t>/archive/32_series/32.306</w:t>
      </w:r>
      <w:r w:rsidRPr="00532A23">
        <w:rPr>
          <w:highlight w:val="white"/>
        </w:rPr>
        <w:t>#NotificationIRPNtf"/&gt;</w:t>
      </w:r>
    </w:p>
    <w:p w14:paraId="784312C6" w14:textId="77777777" w:rsidR="00746CF7" w:rsidRPr="00C96D4E" w:rsidRDefault="00746CF7" w:rsidP="00BA1A2A">
      <w:pPr>
        <w:pStyle w:val="PL"/>
        <w:rPr>
          <w:highlight w:val="white"/>
          <w:lang w:val="fr-FR"/>
        </w:rPr>
      </w:pPr>
      <w:r w:rsidRPr="00532A23">
        <w:rPr>
          <w:highlight w:val="white"/>
        </w:rPr>
        <w:t xml:space="preserve">    </w:t>
      </w:r>
      <w:r w:rsidRPr="00C96D4E">
        <w:rPr>
          <w:highlight w:val="white"/>
          <w:lang w:val="fr-FR"/>
        </w:rPr>
        <w:t>&lt;/port&gt;</w:t>
      </w:r>
    </w:p>
    <w:p w14:paraId="40341C95" w14:textId="77777777" w:rsidR="00746CF7" w:rsidRPr="00C96D4E" w:rsidRDefault="00746CF7" w:rsidP="00BA1A2A">
      <w:pPr>
        <w:pStyle w:val="PL"/>
        <w:rPr>
          <w:highlight w:val="white"/>
          <w:lang w:val="fr-FR"/>
        </w:rPr>
      </w:pPr>
      <w:r w:rsidRPr="00C96D4E">
        <w:rPr>
          <w:highlight w:val="white"/>
          <w:lang w:val="fr-FR"/>
        </w:rPr>
        <w:t xml:space="preserve">  &lt;/service&gt;</w:t>
      </w:r>
    </w:p>
    <w:p w14:paraId="2A395FAA" w14:textId="77777777" w:rsidR="00746CF7" w:rsidRPr="00C96D4E" w:rsidRDefault="00746CF7" w:rsidP="00BA1A2A">
      <w:pPr>
        <w:pStyle w:val="PL"/>
        <w:rPr>
          <w:highlight w:val="white"/>
          <w:lang w:val="fr-FR"/>
        </w:rPr>
      </w:pPr>
      <w:r w:rsidRPr="00C96D4E">
        <w:rPr>
          <w:highlight w:val="white"/>
          <w:lang w:val="fr-FR"/>
        </w:rPr>
        <w:t>&lt;/definitions&gt;</w:t>
      </w:r>
    </w:p>
    <w:p w14:paraId="7617C6EF" w14:textId="77777777" w:rsidR="00532A23" w:rsidRPr="00C96D4E" w:rsidRDefault="00532A23" w:rsidP="00532A23">
      <w:pPr>
        <w:spacing w:after="0"/>
        <w:rPr>
          <w:rFonts w:ascii="Courier New" w:hAnsi="Courier New" w:cs="Courier New"/>
          <w:sz w:val="16"/>
          <w:szCs w:val="16"/>
          <w:highlight w:val="white"/>
          <w:lang w:val="fr-FR"/>
        </w:rPr>
      </w:pPr>
    </w:p>
    <w:p w14:paraId="0937B849" w14:textId="77777777" w:rsidR="00FA7644" w:rsidRPr="00C96D4E" w:rsidRDefault="003E4CE0" w:rsidP="009B5E3F">
      <w:pPr>
        <w:pStyle w:val="Heading8"/>
        <w:rPr>
          <w:lang w:val="fr-FR"/>
        </w:rPr>
      </w:pPr>
      <w:r w:rsidRPr="00C96D4E">
        <w:rPr>
          <w:lang w:val="fr-FR"/>
        </w:rPr>
        <w:br w:type="page"/>
      </w:r>
      <w:bookmarkStart w:id="105" w:name="_Toc335992020"/>
      <w:r w:rsidR="00FA7644" w:rsidRPr="00C96D4E">
        <w:rPr>
          <w:lang w:val="fr-FR"/>
        </w:rPr>
        <w:lastRenderedPageBreak/>
        <w:t>Annex D (informative):</w:t>
      </w:r>
      <w:r w:rsidR="00FA7644" w:rsidRPr="00C96D4E">
        <w:rPr>
          <w:lang w:val="fr-FR"/>
        </w:rPr>
        <w:br/>
        <w:t>Change history</w:t>
      </w:r>
      <w:bookmarkEnd w:id="105"/>
    </w:p>
    <w:p w14:paraId="39A58CEE" w14:textId="77777777" w:rsidR="009B5E3F" w:rsidRDefault="009B5E3F" w:rsidP="009B5E3F"/>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273668" w:rsidRPr="00235394" w14:paraId="1DB8A662" w14:textId="77777777" w:rsidTr="00A1148A">
        <w:trPr>
          <w:cantSplit/>
        </w:trPr>
        <w:tc>
          <w:tcPr>
            <w:tcW w:w="9639" w:type="dxa"/>
            <w:gridSpan w:val="8"/>
            <w:tcBorders>
              <w:bottom w:val="nil"/>
            </w:tcBorders>
            <w:shd w:val="solid" w:color="FFFFFF" w:fill="auto"/>
          </w:tcPr>
          <w:p w14:paraId="1F1C5A15" w14:textId="77777777" w:rsidR="00273668" w:rsidRPr="00235394" w:rsidRDefault="00273668" w:rsidP="00A1148A">
            <w:pPr>
              <w:pStyle w:val="TAL"/>
              <w:jc w:val="center"/>
              <w:rPr>
                <w:b/>
                <w:sz w:val="16"/>
              </w:rPr>
            </w:pPr>
            <w:r w:rsidRPr="00235394">
              <w:rPr>
                <w:b/>
              </w:rPr>
              <w:t>Change history</w:t>
            </w:r>
          </w:p>
        </w:tc>
      </w:tr>
      <w:tr w:rsidR="00273668" w:rsidRPr="00235394" w14:paraId="11C205E9" w14:textId="77777777" w:rsidTr="00A1148A">
        <w:tc>
          <w:tcPr>
            <w:tcW w:w="800" w:type="dxa"/>
            <w:shd w:val="pct10" w:color="auto" w:fill="FFFFFF"/>
          </w:tcPr>
          <w:p w14:paraId="4FD3AD68" w14:textId="77777777" w:rsidR="00273668" w:rsidRPr="00235394" w:rsidRDefault="00273668" w:rsidP="00A1148A">
            <w:pPr>
              <w:pStyle w:val="TAL"/>
              <w:rPr>
                <w:b/>
                <w:sz w:val="16"/>
              </w:rPr>
            </w:pPr>
            <w:r w:rsidRPr="00235394">
              <w:rPr>
                <w:b/>
                <w:sz w:val="16"/>
              </w:rPr>
              <w:t>Date</w:t>
            </w:r>
          </w:p>
        </w:tc>
        <w:tc>
          <w:tcPr>
            <w:tcW w:w="800" w:type="dxa"/>
            <w:shd w:val="pct10" w:color="auto" w:fill="FFFFFF"/>
          </w:tcPr>
          <w:p w14:paraId="06B04447" w14:textId="77777777" w:rsidR="00273668" w:rsidRPr="00235394" w:rsidRDefault="00273668" w:rsidP="00A1148A">
            <w:pPr>
              <w:pStyle w:val="TAL"/>
              <w:rPr>
                <w:b/>
                <w:sz w:val="16"/>
              </w:rPr>
            </w:pPr>
            <w:r>
              <w:rPr>
                <w:b/>
                <w:sz w:val="16"/>
              </w:rPr>
              <w:t>Meeting</w:t>
            </w:r>
          </w:p>
        </w:tc>
        <w:tc>
          <w:tcPr>
            <w:tcW w:w="1094" w:type="dxa"/>
            <w:shd w:val="pct10" w:color="auto" w:fill="FFFFFF"/>
          </w:tcPr>
          <w:p w14:paraId="333814F0" w14:textId="77777777" w:rsidR="00273668" w:rsidRPr="00235394" w:rsidRDefault="00273668" w:rsidP="00A1148A">
            <w:pPr>
              <w:pStyle w:val="TAL"/>
              <w:rPr>
                <w:b/>
                <w:sz w:val="16"/>
              </w:rPr>
            </w:pPr>
            <w:r w:rsidRPr="00235394">
              <w:rPr>
                <w:b/>
                <w:sz w:val="16"/>
              </w:rPr>
              <w:t>TDoc</w:t>
            </w:r>
          </w:p>
        </w:tc>
        <w:tc>
          <w:tcPr>
            <w:tcW w:w="567" w:type="dxa"/>
            <w:shd w:val="pct10" w:color="auto" w:fill="FFFFFF"/>
          </w:tcPr>
          <w:p w14:paraId="0987F70F" w14:textId="77777777" w:rsidR="00273668" w:rsidRPr="00235394" w:rsidRDefault="00273668" w:rsidP="00A1148A">
            <w:pPr>
              <w:pStyle w:val="TAL"/>
              <w:rPr>
                <w:b/>
                <w:sz w:val="16"/>
              </w:rPr>
            </w:pPr>
            <w:r w:rsidRPr="00235394">
              <w:rPr>
                <w:b/>
                <w:sz w:val="16"/>
              </w:rPr>
              <w:t>CR</w:t>
            </w:r>
          </w:p>
        </w:tc>
        <w:tc>
          <w:tcPr>
            <w:tcW w:w="425" w:type="dxa"/>
            <w:shd w:val="pct10" w:color="auto" w:fill="FFFFFF"/>
          </w:tcPr>
          <w:p w14:paraId="401DB2F2" w14:textId="77777777" w:rsidR="00273668" w:rsidRPr="00235394" w:rsidRDefault="00273668" w:rsidP="00A1148A">
            <w:pPr>
              <w:pStyle w:val="TAL"/>
              <w:rPr>
                <w:b/>
                <w:sz w:val="16"/>
              </w:rPr>
            </w:pPr>
            <w:r w:rsidRPr="00235394">
              <w:rPr>
                <w:b/>
                <w:sz w:val="16"/>
              </w:rPr>
              <w:t>Rev</w:t>
            </w:r>
          </w:p>
        </w:tc>
        <w:tc>
          <w:tcPr>
            <w:tcW w:w="425" w:type="dxa"/>
            <w:shd w:val="pct10" w:color="auto" w:fill="FFFFFF"/>
          </w:tcPr>
          <w:p w14:paraId="4E66C61B" w14:textId="77777777" w:rsidR="00273668" w:rsidRPr="00235394" w:rsidRDefault="00273668" w:rsidP="00A1148A">
            <w:pPr>
              <w:pStyle w:val="TAL"/>
              <w:rPr>
                <w:b/>
                <w:sz w:val="16"/>
              </w:rPr>
            </w:pPr>
            <w:r>
              <w:rPr>
                <w:b/>
                <w:sz w:val="16"/>
              </w:rPr>
              <w:t>Cat</w:t>
            </w:r>
          </w:p>
        </w:tc>
        <w:tc>
          <w:tcPr>
            <w:tcW w:w="4820" w:type="dxa"/>
            <w:shd w:val="pct10" w:color="auto" w:fill="FFFFFF"/>
          </w:tcPr>
          <w:p w14:paraId="57CACBA1" w14:textId="77777777" w:rsidR="00273668" w:rsidRPr="00235394" w:rsidRDefault="00273668" w:rsidP="00A1148A">
            <w:pPr>
              <w:pStyle w:val="TAL"/>
              <w:rPr>
                <w:b/>
                <w:sz w:val="16"/>
              </w:rPr>
            </w:pPr>
            <w:r w:rsidRPr="00235394">
              <w:rPr>
                <w:b/>
                <w:sz w:val="16"/>
              </w:rPr>
              <w:t>Subject/Comment</w:t>
            </w:r>
          </w:p>
        </w:tc>
        <w:tc>
          <w:tcPr>
            <w:tcW w:w="708" w:type="dxa"/>
            <w:shd w:val="pct10" w:color="auto" w:fill="FFFFFF"/>
          </w:tcPr>
          <w:p w14:paraId="19F2C6D1" w14:textId="77777777" w:rsidR="00273668" w:rsidRPr="00235394" w:rsidRDefault="00273668" w:rsidP="00A1148A">
            <w:pPr>
              <w:pStyle w:val="TAL"/>
              <w:rPr>
                <w:b/>
                <w:sz w:val="16"/>
              </w:rPr>
            </w:pPr>
            <w:r w:rsidRPr="00235394">
              <w:rPr>
                <w:b/>
                <w:sz w:val="16"/>
              </w:rPr>
              <w:t>New</w:t>
            </w:r>
            <w:r>
              <w:rPr>
                <w:b/>
                <w:sz w:val="16"/>
              </w:rPr>
              <w:t xml:space="preserve"> version</w:t>
            </w:r>
          </w:p>
        </w:tc>
      </w:tr>
      <w:tr w:rsidR="00273668" w:rsidRPr="007D6048" w14:paraId="557CE24D" w14:textId="77777777" w:rsidTr="00A1148A">
        <w:tc>
          <w:tcPr>
            <w:tcW w:w="800" w:type="dxa"/>
            <w:shd w:val="solid" w:color="FFFFFF" w:fill="auto"/>
          </w:tcPr>
          <w:p w14:paraId="5B698825" w14:textId="77777777" w:rsidR="00273668" w:rsidRPr="006B0D02" w:rsidRDefault="00273668" w:rsidP="00A1148A">
            <w:pPr>
              <w:pStyle w:val="TAC"/>
              <w:rPr>
                <w:sz w:val="16"/>
                <w:szCs w:val="16"/>
              </w:rPr>
            </w:pPr>
            <w:r>
              <w:rPr>
                <w:snapToGrid w:val="0"/>
                <w:sz w:val="16"/>
                <w:szCs w:val="16"/>
              </w:rPr>
              <w:t>2010-09</w:t>
            </w:r>
          </w:p>
        </w:tc>
        <w:tc>
          <w:tcPr>
            <w:tcW w:w="800" w:type="dxa"/>
            <w:shd w:val="solid" w:color="FFFFFF" w:fill="auto"/>
          </w:tcPr>
          <w:p w14:paraId="7A98DEBC" w14:textId="77777777" w:rsidR="00273668" w:rsidRPr="006B0D02" w:rsidRDefault="00273668" w:rsidP="00A1148A">
            <w:pPr>
              <w:pStyle w:val="TAC"/>
              <w:rPr>
                <w:sz w:val="16"/>
                <w:szCs w:val="16"/>
              </w:rPr>
            </w:pPr>
            <w:r>
              <w:rPr>
                <w:snapToGrid w:val="0"/>
                <w:sz w:val="16"/>
                <w:szCs w:val="16"/>
              </w:rPr>
              <w:t>SA#49</w:t>
            </w:r>
          </w:p>
        </w:tc>
        <w:tc>
          <w:tcPr>
            <w:tcW w:w="1094" w:type="dxa"/>
            <w:shd w:val="solid" w:color="FFFFFF" w:fill="auto"/>
          </w:tcPr>
          <w:p w14:paraId="55A5D6B2" w14:textId="77777777" w:rsidR="00273668" w:rsidRPr="006B0D02" w:rsidRDefault="00273668" w:rsidP="00A1148A">
            <w:pPr>
              <w:pStyle w:val="TAC"/>
              <w:rPr>
                <w:sz w:val="16"/>
                <w:szCs w:val="16"/>
              </w:rPr>
            </w:pPr>
            <w:r>
              <w:rPr>
                <w:snapToGrid w:val="0"/>
                <w:sz w:val="16"/>
                <w:szCs w:val="16"/>
              </w:rPr>
              <w:t>SP-100507</w:t>
            </w:r>
          </w:p>
        </w:tc>
        <w:tc>
          <w:tcPr>
            <w:tcW w:w="567" w:type="dxa"/>
            <w:shd w:val="solid" w:color="FFFFFF" w:fill="auto"/>
          </w:tcPr>
          <w:p w14:paraId="562A4301" w14:textId="77777777" w:rsidR="00273668" w:rsidRPr="006B0D02" w:rsidRDefault="00273668" w:rsidP="00A1148A">
            <w:pPr>
              <w:pStyle w:val="TAL"/>
              <w:rPr>
                <w:sz w:val="16"/>
                <w:szCs w:val="16"/>
              </w:rPr>
            </w:pPr>
            <w:r>
              <w:rPr>
                <w:snapToGrid w:val="0"/>
                <w:sz w:val="16"/>
                <w:szCs w:val="16"/>
              </w:rPr>
              <w:t>--</w:t>
            </w:r>
          </w:p>
        </w:tc>
        <w:tc>
          <w:tcPr>
            <w:tcW w:w="425" w:type="dxa"/>
            <w:shd w:val="solid" w:color="FFFFFF" w:fill="auto"/>
          </w:tcPr>
          <w:p w14:paraId="2E595D1F" w14:textId="77777777" w:rsidR="00273668" w:rsidRPr="006B0D02" w:rsidRDefault="00273668" w:rsidP="00A1148A">
            <w:pPr>
              <w:pStyle w:val="TAR"/>
              <w:rPr>
                <w:sz w:val="16"/>
                <w:szCs w:val="16"/>
              </w:rPr>
            </w:pPr>
            <w:r>
              <w:rPr>
                <w:sz w:val="16"/>
                <w:szCs w:val="16"/>
              </w:rPr>
              <w:t>--</w:t>
            </w:r>
          </w:p>
        </w:tc>
        <w:tc>
          <w:tcPr>
            <w:tcW w:w="425" w:type="dxa"/>
            <w:shd w:val="solid" w:color="FFFFFF" w:fill="auto"/>
          </w:tcPr>
          <w:p w14:paraId="35564D59" w14:textId="77777777" w:rsidR="00273668" w:rsidRPr="006B0D02" w:rsidRDefault="00273668" w:rsidP="00A1148A">
            <w:pPr>
              <w:pStyle w:val="TAC"/>
              <w:rPr>
                <w:sz w:val="16"/>
                <w:szCs w:val="16"/>
              </w:rPr>
            </w:pPr>
          </w:p>
        </w:tc>
        <w:tc>
          <w:tcPr>
            <w:tcW w:w="4820" w:type="dxa"/>
            <w:shd w:val="solid" w:color="FFFFFF" w:fill="auto"/>
          </w:tcPr>
          <w:p w14:paraId="4AE21610" w14:textId="77777777" w:rsidR="00273668" w:rsidRPr="006B0D02" w:rsidRDefault="00273668" w:rsidP="00A1148A">
            <w:pPr>
              <w:pStyle w:val="TAL"/>
              <w:rPr>
                <w:sz w:val="16"/>
                <w:szCs w:val="16"/>
              </w:rPr>
            </w:pPr>
            <w:r>
              <w:rPr>
                <w:snapToGrid w:val="0"/>
                <w:sz w:val="16"/>
                <w:szCs w:val="16"/>
              </w:rPr>
              <w:t>Presentation to SA for Information and Approval</w:t>
            </w:r>
          </w:p>
        </w:tc>
        <w:tc>
          <w:tcPr>
            <w:tcW w:w="708" w:type="dxa"/>
            <w:shd w:val="solid" w:color="FFFFFF" w:fill="auto"/>
          </w:tcPr>
          <w:p w14:paraId="5E754FA2" w14:textId="77777777" w:rsidR="00273668" w:rsidRPr="007D6048" w:rsidRDefault="00273668" w:rsidP="00A1148A">
            <w:pPr>
              <w:pStyle w:val="TAC"/>
              <w:rPr>
                <w:sz w:val="16"/>
                <w:szCs w:val="16"/>
              </w:rPr>
            </w:pPr>
            <w:r>
              <w:rPr>
                <w:snapToGrid w:val="0"/>
                <w:sz w:val="16"/>
                <w:szCs w:val="16"/>
              </w:rPr>
              <w:t>1.0.0</w:t>
            </w:r>
          </w:p>
        </w:tc>
      </w:tr>
      <w:tr w:rsidR="00273668" w:rsidRPr="007D6048" w14:paraId="136CD12B" w14:textId="77777777" w:rsidTr="00A1148A">
        <w:tc>
          <w:tcPr>
            <w:tcW w:w="800" w:type="dxa"/>
            <w:shd w:val="solid" w:color="FFFFFF" w:fill="auto"/>
          </w:tcPr>
          <w:p w14:paraId="330285C1" w14:textId="77777777" w:rsidR="00273668" w:rsidRDefault="00273668" w:rsidP="00A1148A">
            <w:pPr>
              <w:pStyle w:val="TAC"/>
              <w:rPr>
                <w:snapToGrid w:val="0"/>
                <w:sz w:val="16"/>
                <w:szCs w:val="16"/>
              </w:rPr>
            </w:pPr>
            <w:r>
              <w:rPr>
                <w:snapToGrid w:val="0"/>
                <w:sz w:val="16"/>
                <w:szCs w:val="16"/>
              </w:rPr>
              <w:t>2010-10</w:t>
            </w:r>
          </w:p>
        </w:tc>
        <w:tc>
          <w:tcPr>
            <w:tcW w:w="800" w:type="dxa"/>
            <w:shd w:val="solid" w:color="FFFFFF" w:fill="auto"/>
          </w:tcPr>
          <w:p w14:paraId="02D21888" w14:textId="77777777" w:rsidR="00273668" w:rsidRDefault="00273668" w:rsidP="00A1148A">
            <w:pPr>
              <w:pStyle w:val="TAC"/>
              <w:rPr>
                <w:snapToGrid w:val="0"/>
                <w:sz w:val="16"/>
                <w:szCs w:val="16"/>
              </w:rPr>
            </w:pPr>
            <w:r>
              <w:rPr>
                <w:snapToGrid w:val="0"/>
                <w:sz w:val="16"/>
                <w:szCs w:val="16"/>
              </w:rPr>
              <w:t>--</w:t>
            </w:r>
          </w:p>
        </w:tc>
        <w:tc>
          <w:tcPr>
            <w:tcW w:w="1094" w:type="dxa"/>
            <w:shd w:val="solid" w:color="FFFFFF" w:fill="auto"/>
          </w:tcPr>
          <w:p w14:paraId="5103BD99" w14:textId="77777777" w:rsidR="00273668" w:rsidRDefault="00273668" w:rsidP="00A1148A">
            <w:pPr>
              <w:pStyle w:val="TAC"/>
              <w:rPr>
                <w:snapToGrid w:val="0"/>
                <w:sz w:val="16"/>
                <w:szCs w:val="16"/>
              </w:rPr>
            </w:pPr>
            <w:r>
              <w:rPr>
                <w:snapToGrid w:val="0"/>
                <w:sz w:val="16"/>
                <w:szCs w:val="16"/>
              </w:rPr>
              <w:t>--</w:t>
            </w:r>
          </w:p>
        </w:tc>
        <w:tc>
          <w:tcPr>
            <w:tcW w:w="567" w:type="dxa"/>
            <w:shd w:val="solid" w:color="FFFFFF" w:fill="auto"/>
          </w:tcPr>
          <w:p w14:paraId="178D6629" w14:textId="77777777" w:rsidR="00273668" w:rsidRDefault="00273668" w:rsidP="00A1148A">
            <w:pPr>
              <w:pStyle w:val="TAL"/>
              <w:rPr>
                <w:snapToGrid w:val="0"/>
                <w:sz w:val="16"/>
                <w:szCs w:val="16"/>
              </w:rPr>
            </w:pPr>
            <w:r>
              <w:rPr>
                <w:snapToGrid w:val="0"/>
                <w:sz w:val="16"/>
                <w:szCs w:val="16"/>
              </w:rPr>
              <w:t>--</w:t>
            </w:r>
          </w:p>
        </w:tc>
        <w:tc>
          <w:tcPr>
            <w:tcW w:w="425" w:type="dxa"/>
            <w:shd w:val="solid" w:color="FFFFFF" w:fill="auto"/>
          </w:tcPr>
          <w:p w14:paraId="2694F9A1" w14:textId="77777777" w:rsidR="00273668" w:rsidRDefault="00273668" w:rsidP="00A1148A">
            <w:pPr>
              <w:pStyle w:val="TAR"/>
              <w:rPr>
                <w:sz w:val="16"/>
                <w:szCs w:val="16"/>
              </w:rPr>
            </w:pPr>
            <w:r>
              <w:rPr>
                <w:sz w:val="16"/>
                <w:szCs w:val="16"/>
              </w:rPr>
              <w:t>--</w:t>
            </w:r>
          </w:p>
        </w:tc>
        <w:tc>
          <w:tcPr>
            <w:tcW w:w="425" w:type="dxa"/>
            <w:shd w:val="solid" w:color="FFFFFF" w:fill="auto"/>
          </w:tcPr>
          <w:p w14:paraId="3C395AF3" w14:textId="77777777" w:rsidR="00273668" w:rsidRPr="006B0D02" w:rsidRDefault="00273668" w:rsidP="00A1148A">
            <w:pPr>
              <w:pStyle w:val="TAC"/>
              <w:rPr>
                <w:sz w:val="16"/>
                <w:szCs w:val="16"/>
              </w:rPr>
            </w:pPr>
          </w:p>
        </w:tc>
        <w:tc>
          <w:tcPr>
            <w:tcW w:w="4820" w:type="dxa"/>
            <w:shd w:val="solid" w:color="FFFFFF" w:fill="auto"/>
          </w:tcPr>
          <w:p w14:paraId="7F62DE5C" w14:textId="77777777" w:rsidR="00273668" w:rsidRPr="006B0D02" w:rsidRDefault="00273668" w:rsidP="00A1148A">
            <w:pPr>
              <w:pStyle w:val="TAL"/>
              <w:rPr>
                <w:sz w:val="16"/>
                <w:szCs w:val="16"/>
              </w:rPr>
            </w:pPr>
            <w:r>
              <w:rPr>
                <w:snapToGrid w:val="0"/>
                <w:sz w:val="16"/>
                <w:szCs w:val="16"/>
              </w:rPr>
              <w:t>Publication</w:t>
            </w:r>
          </w:p>
        </w:tc>
        <w:tc>
          <w:tcPr>
            <w:tcW w:w="708" w:type="dxa"/>
            <w:shd w:val="solid" w:color="FFFFFF" w:fill="auto"/>
          </w:tcPr>
          <w:p w14:paraId="0EF97792" w14:textId="77777777" w:rsidR="00273668" w:rsidRPr="007D6048" w:rsidRDefault="00273668" w:rsidP="00A1148A">
            <w:pPr>
              <w:pStyle w:val="TAC"/>
              <w:rPr>
                <w:sz w:val="16"/>
                <w:szCs w:val="16"/>
              </w:rPr>
            </w:pPr>
            <w:r>
              <w:rPr>
                <w:snapToGrid w:val="0"/>
                <w:sz w:val="16"/>
                <w:szCs w:val="16"/>
              </w:rPr>
              <w:t>10.0.0</w:t>
            </w:r>
          </w:p>
        </w:tc>
      </w:tr>
      <w:tr w:rsidR="00273668" w:rsidRPr="007D6048" w14:paraId="4C059A96" w14:textId="77777777" w:rsidTr="00A1148A">
        <w:tc>
          <w:tcPr>
            <w:tcW w:w="800" w:type="dxa"/>
            <w:shd w:val="solid" w:color="FFFFFF" w:fill="auto"/>
          </w:tcPr>
          <w:p w14:paraId="50A109C7" w14:textId="77777777" w:rsidR="00273668" w:rsidRDefault="00273668" w:rsidP="00A1148A">
            <w:pPr>
              <w:pStyle w:val="TAC"/>
              <w:rPr>
                <w:snapToGrid w:val="0"/>
                <w:sz w:val="16"/>
                <w:szCs w:val="16"/>
              </w:rPr>
            </w:pPr>
            <w:r>
              <w:rPr>
                <w:snapToGrid w:val="0"/>
                <w:sz w:val="16"/>
                <w:szCs w:val="16"/>
              </w:rPr>
              <w:t>2010-12</w:t>
            </w:r>
          </w:p>
        </w:tc>
        <w:tc>
          <w:tcPr>
            <w:tcW w:w="800" w:type="dxa"/>
            <w:shd w:val="solid" w:color="FFFFFF" w:fill="auto"/>
          </w:tcPr>
          <w:p w14:paraId="4D01091C" w14:textId="77777777" w:rsidR="00273668" w:rsidRDefault="00273668" w:rsidP="00A1148A">
            <w:pPr>
              <w:pStyle w:val="TAC"/>
              <w:rPr>
                <w:snapToGrid w:val="0"/>
                <w:sz w:val="16"/>
                <w:szCs w:val="16"/>
              </w:rPr>
            </w:pPr>
            <w:r>
              <w:rPr>
                <w:snapToGrid w:val="0"/>
                <w:sz w:val="16"/>
                <w:szCs w:val="16"/>
              </w:rPr>
              <w:t>SA#50</w:t>
            </w:r>
          </w:p>
        </w:tc>
        <w:tc>
          <w:tcPr>
            <w:tcW w:w="1094" w:type="dxa"/>
            <w:shd w:val="solid" w:color="FFFFFF" w:fill="auto"/>
          </w:tcPr>
          <w:p w14:paraId="3BC74DA4" w14:textId="77777777" w:rsidR="00273668" w:rsidRDefault="00273668" w:rsidP="00A1148A">
            <w:pPr>
              <w:pStyle w:val="TAC"/>
              <w:rPr>
                <w:snapToGrid w:val="0"/>
                <w:sz w:val="16"/>
                <w:szCs w:val="16"/>
              </w:rPr>
            </w:pPr>
            <w:r>
              <w:rPr>
                <w:snapToGrid w:val="0"/>
                <w:sz w:val="16"/>
                <w:szCs w:val="16"/>
              </w:rPr>
              <w:t>SP-100831</w:t>
            </w:r>
          </w:p>
        </w:tc>
        <w:tc>
          <w:tcPr>
            <w:tcW w:w="567" w:type="dxa"/>
            <w:shd w:val="solid" w:color="FFFFFF" w:fill="auto"/>
          </w:tcPr>
          <w:p w14:paraId="67FA5794" w14:textId="77777777" w:rsidR="00273668" w:rsidRDefault="00273668" w:rsidP="00A1148A">
            <w:pPr>
              <w:pStyle w:val="TAL"/>
              <w:rPr>
                <w:snapToGrid w:val="0"/>
                <w:sz w:val="16"/>
                <w:szCs w:val="16"/>
              </w:rPr>
            </w:pPr>
            <w:r>
              <w:rPr>
                <w:snapToGrid w:val="0"/>
                <w:sz w:val="16"/>
                <w:szCs w:val="16"/>
              </w:rPr>
              <w:t>001</w:t>
            </w:r>
          </w:p>
        </w:tc>
        <w:tc>
          <w:tcPr>
            <w:tcW w:w="425" w:type="dxa"/>
            <w:shd w:val="solid" w:color="FFFFFF" w:fill="auto"/>
          </w:tcPr>
          <w:p w14:paraId="09FEC227" w14:textId="77777777" w:rsidR="00273668" w:rsidRDefault="00273668" w:rsidP="00A1148A">
            <w:pPr>
              <w:pStyle w:val="TAR"/>
              <w:rPr>
                <w:sz w:val="16"/>
                <w:szCs w:val="16"/>
              </w:rPr>
            </w:pPr>
            <w:r>
              <w:rPr>
                <w:sz w:val="16"/>
                <w:szCs w:val="16"/>
              </w:rPr>
              <w:t>1</w:t>
            </w:r>
          </w:p>
        </w:tc>
        <w:tc>
          <w:tcPr>
            <w:tcW w:w="425" w:type="dxa"/>
            <w:shd w:val="solid" w:color="FFFFFF" w:fill="auto"/>
          </w:tcPr>
          <w:p w14:paraId="0D6B0F8A" w14:textId="77777777" w:rsidR="00273668" w:rsidRPr="006B0D02" w:rsidRDefault="00273668" w:rsidP="00A1148A">
            <w:pPr>
              <w:pStyle w:val="TAC"/>
              <w:rPr>
                <w:sz w:val="16"/>
                <w:szCs w:val="16"/>
              </w:rPr>
            </w:pPr>
          </w:p>
        </w:tc>
        <w:tc>
          <w:tcPr>
            <w:tcW w:w="4820" w:type="dxa"/>
            <w:shd w:val="solid" w:color="FFFFFF" w:fill="auto"/>
          </w:tcPr>
          <w:p w14:paraId="5F3FCB8A" w14:textId="77777777" w:rsidR="00273668" w:rsidRPr="006B0D02" w:rsidRDefault="00273668" w:rsidP="00A1148A">
            <w:pPr>
              <w:pStyle w:val="TAL"/>
              <w:rPr>
                <w:sz w:val="16"/>
                <w:szCs w:val="16"/>
              </w:rPr>
            </w:pPr>
            <w:r w:rsidRPr="009C3B6B">
              <w:rPr>
                <w:snapToGrid w:val="0"/>
                <w:sz w:val="16"/>
                <w:szCs w:val="16"/>
              </w:rPr>
              <w:t>Correcting IDL syntax errors</w:t>
            </w:r>
          </w:p>
        </w:tc>
        <w:tc>
          <w:tcPr>
            <w:tcW w:w="708" w:type="dxa"/>
            <w:shd w:val="solid" w:color="FFFFFF" w:fill="auto"/>
          </w:tcPr>
          <w:p w14:paraId="2D7065FE" w14:textId="77777777" w:rsidR="00273668" w:rsidRPr="007D6048" w:rsidRDefault="00273668" w:rsidP="00A1148A">
            <w:pPr>
              <w:pStyle w:val="TAC"/>
              <w:rPr>
                <w:sz w:val="16"/>
                <w:szCs w:val="16"/>
              </w:rPr>
            </w:pPr>
            <w:r>
              <w:rPr>
                <w:snapToGrid w:val="0"/>
                <w:sz w:val="16"/>
                <w:szCs w:val="16"/>
              </w:rPr>
              <w:t>10.1.0</w:t>
            </w:r>
          </w:p>
        </w:tc>
      </w:tr>
      <w:tr w:rsidR="00273668" w:rsidRPr="007D6048" w14:paraId="6356F57D" w14:textId="77777777" w:rsidTr="00A1148A">
        <w:tc>
          <w:tcPr>
            <w:tcW w:w="800" w:type="dxa"/>
            <w:shd w:val="solid" w:color="FFFFFF" w:fill="auto"/>
          </w:tcPr>
          <w:p w14:paraId="0E085A1E" w14:textId="77777777" w:rsidR="00273668" w:rsidRDefault="00273668" w:rsidP="00A1148A">
            <w:pPr>
              <w:pStyle w:val="TAC"/>
              <w:rPr>
                <w:snapToGrid w:val="0"/>
                <w:sz w:val="16"/>
                <w:szCs w:val="16"/>
              </w:rPr>
            </w:pPr>
            <w:r>
              <w:rPr>
                <w:snapToGrid w:val="0"/>
                <w:sz w:val="16"/>
                <w:szCs w:val="16"/>
              </w:rPr>
              <w:t>2011-12</w:t>
            </w:r>
          </w:p>
        </w:tc>
        <w:tc>
          <w:tcPr>
            <w:tcW w:w="800" w:type="dxa"/>
            <w:shd w:val="solid" w:color="FFFFFF" w:fill="auto"/>
          </w:tcPr>
          <w:p w14:paraId="7175DA68" w14:textId="77777777" w:rsidR="00273668" w:rsidRDefault="00273668" w:rsidP="00A1148A">
            <w:pPr>
              <w:pStyle w:val="TAC"/>
              <w:rPr>
                <w:snapToGrid w:val="0"/>
                <w:sz w:val="16"/>
                <w:szCs w:val="16"/>
              </w:rPr>
            </w:pPr>
            <w:r>
              <w:rPr>
                <w:snapToGrid w:val="0"/>
                <w:sz w:val="16"/>
                <w:szCs w:val="16"/>
              </w:rPr>
              <w:t>SA#54</w:t>
            </w:r>
          </w:p>
        </w:tc>
        <w:tc>
          <w:tcPr>
            <w:tcW w:w="1094" w:type="dxa"/>
            <w:shd w:val="solid" w:color="FFFFFF" w:fill="auto"/>
          </w:tcPr>
          <w:p w14:paraId="5148B9BF" w14:textId="77777777" w:rsidR="00273668" w:rsidRDefault="00273668" w:rsidP="00A1148A">
            <w:pPr>
              <w:pStyle w:val="TAC"/>
              <w:rPr>
                <w:snapToGrid w:val="0"/>
                <w:sz w:val="16"/>
                <w:szCs w:val="16"/>
              </w:rPr>
            </w:pPr>
            <w:r>
              <w:rPr>
                <w:snapToGrid w:val="0"/>
                <w:sz w:val="16"/>
                <w:szCs w:val="16"/>
              </w:rPr>
              <w:t>SP-110717</w:t>
            </w:r>
          </w:p>
        </w:tc>
        <w:tc>
          <w:tcPr>
            <w:tcW w:w="567" w:type="dxa"/>
            <w:shd w:val="solid" w:color="FFFFFF" w:fill="auto"/>
          </w:tcPr>
          <w:p w14:paraId="6E0AB8DD" w14:textId="77777777" w:rsidR="00273668" w:rsidRDefault="00273668" w:rsidP="00A1148A">
            <w:pPr>
              <w:pStyle w:val="TAL"/>
              <w:rPr>
                <w:snapToGrid w:val="0"/>
                <w:sz w:val="16"/>
                <w:szCs w:val="16"/>
              </w:rPr>
            </w:pPr>
            <w:r>
              <w:rPr>
                <w:snapToGrid w:val="0"/>
                <w:sz w:val="16"/>
                <w:szCs w:val="16"/>
              </w:rPr>
              <w:t>002</w:t>
            </w:r>
          </w:p>
        </w:tc>
        <w:tc>
          <w:tcPr>
            <w:tcW w:w="425" w:type="dxa"/>
            <w:shd w:val="solid" w:color="FFFFFF" w:fill="auto"/>
          </w:tcPr>
          <w:p w14:paraId="2C62E661" w14:textId="77777777" w:rsidR="00273668" w:rsidRDefault="00273668" w:rsidP="00A1148A">
            <w:pPr>
              <w:pStyle w:val="TAR"/>
              <w:rPr>
                <w:sz w:val="16"/>
                <w:szCs w:val="16"/>
              </w:rPr>
            </w:pPr>
            <w:r>
              <w:rPr>
                <w:sz w:val="16"/>
                <w:szCs w:val="16"/>
              </w:rPr>
              <w:t>2</w:t>
            </w:r>
          </w:p>
        </w:tc>
        <w:tc>
          <w:tcPr>
            <w:tcW w:w="425" w:type="dxa"/>
            <w:shd w:val="solid" w:color="FFFFFF" w:fill="auto"/>
          </w:tcPr>
          <w:p w14:paraId="692CE6E3" w14:textId="77777777" w:rsidR="00273668" w:rsidRPr="006B0D02" w:rsidRDefault="00273668" w:rsidP="00A1148A">
            <w:pPr>
              <w:pStyle w:val="TAC"/>
              <w:rPr>
                <w:sz w:val="16"/>
                <w:szCs w:val="16"/>
              </w:rPr>
            </w:pPr>
          </w:p>
        </w:tc>
        <w:tc>
          <w:tcPr>
            <w:tcW w:w="4820" w:type="dxa"/>
            <w:shd w:val="solid" w:color="FFFFFF" w:fill="auto"/>
          </w:tcPr>
          <w:p w14:paraId="7AA26F86" w14:textId="77777777" w:rsidR="00273668" w:rsidRPr="006B0D02" w:rsidRDefault="00273668" w:rsidP="00A1148A">
            <w:pPr>
              <w:pStyle w:val="TAL"/>
              <w:rPr>
                <w:sz w:val="16"/>
                <w:szCs w:val="16"/>
              </w:rPr>
            </w:pPr>
            <w:r w:rsidRPr="00463E00">
              <w:rPr>
                <w:snapToGrid w:val="0"/>
                <w:sz w:val="16"/>
                <w:szCs w:val="16"/>
              </w:rPr>
              <w:t>Correct syntax errors in XML schemas and WSDL</w:t>
            </w:r>
          </w:p>
        </w:tc>
        <w:tc>
          <w:tcPr>
            <w:tcW w:w="708" w:type="dxa"/>
            <w:shd w:val="solid" w:color="FFFFFF" w:fill="auto"/>
          </w:tcPr>
          <w:p w14:paraId="449D5872" w14:textId="77777777" w:rsidR="00273668" w:rsidRPr="007D6048" w:rsidRDefault="00273668" w:rsidP="00A1148A">
            <w:pPr>
              <w:pStyle w:val="TAC"/>
              <w:rPr>
                <w:sz w:val="16"/>
                <w:szCs w:val="16"/>
              </w:rPr>
            </w:pPr>
            <w:r>
              <w:rPr>
                <w:snapToGrid w:val="0"/>
                <w:sz w:val="16"/>
                <w:szCs w:val="16"/>
              </w:rPr>
              <w:t>10.2.0</w:t>
            </w:r>
          </w:p>
        </w:tc>
      </w:tr>
      <w:tr w:rsidR="00273668" w:rsidRPr="007D6048" w14:paraId="3F8899BE" w14:textId="77777777" w:rsidTr="00A1148A">
        <w:tc>
          <w:tcPr>
            <w:tcW w:w="800" w:type="dxa"/>
            <w:shd w:val="solid" w:color="FFFFFF" w:fill="auto"/>
          </w:tcPr>
          <w:p w14:paraId="1A14A1B7" w14:textId="77777777" w:rsidR="00273668" w:rsidRDefault="00273668" w:rsidP="00A1148A">
            <w:pPr>
              <w:pStyle w:val="TAC"/>
              <w:rPr>
                <w:snapToGrid w:val="0"/>
                <w:sz w:val="16"/>
                <w:szCs w:val="16"/>
              </w:rPr>
            </w:pPr>
            <w:r>
              <w:rPr>
                <w:snapToGrid w:val="0"/>
                <w:sz w:val="16"/>
                <w:szCs w:val="16"/>
              </w:rPr>
              <w:t>2012-09</w:t>
            </w:r>
          </w:p>
        </w:tc>
        <w:tc>
          <w:tcPr>
            <w:tcW w:w="800" w:type="dxa"/>
            <w:shd w:val="solid" w:color="FFFFFF" w:fill="auto"/>
          </w:tcPr>
          <w:p w14:paraId="248CB323" w14:textId="77777777" w:rsidR="00273668" w:rsidRDefault="00273668" w:rsidP="00A1148A">
            <w:pPr>
              <w:pStyle w:val="TAC"/>
              <w:rPr>
                <w:snapToGrid w:val="0"/>
                <w:sz w:val="16"/>
                <w:szCs w:val="16"/>
              </w:rPr>
            </w:pPr>
            <w:r>
              <w:rPr>
                <w:snapToGrid w:val="0"/>
                <w:sz w:val="16"/>
                <w:szCs w:val="16"/>
              </w:rPr>
              <w:t>SA#57</w:t>
            </w:r>
          </w:p>
        </w:tc>
        <w:tc>
          <w:tcPr>
            <w:tcW w:w="1094" w:type="dxa"/>
            <w:shd w:val="solid" w:color="FFFFFF" w:fill="auto"/>
          </w:tcPr>
          <w:p w14:paraId="44C10E65" w14:textId="77777777" w:rsidR="00273668" w:rsidRDefault="00273668" w:rsidP="00A1148A">
            <w:pPr>
              <w:pStyle w:val="TAC"/>
              <w:rPr>
                <w:snapToGrid w:val="0"/>
                <w:sz w:val="16"/>
                <w:szCs w:val="16"/>
              </w:rPr>
            </w:pPr>
            <w:r>
              <w:rPr>
                <w:snapToGrid w:val="0"/>
                <w:sz w:val="16"/>
              </w:rPr>
              <w:t>-</w:t>
            </w:r>
          </w:p>
        </w:tc>
        <w:tc>
          <w:tcPr>
            <w:tcW w:w="567" w:type="dxa"/>
            <w:shd w:val="solid" w:color="FFFFFF" w:fill="auto"/>
          </w:tcPr>
          <w:p w14:paraId="3D5219E0" w14:textId="77777777" w:rsidR="00273668" w:rsidRDefault="00273668" w:rsidP="00A1148A">
            <w:pPr>
              <w:pStyle w:val="TAL"/>
              <w:rPr>
                <w:snapToGrid w:val="0"/>
                <w:sz w:val="16"/>
                <w:szCs w:val="16"/>
              </w:rPr>
            </w:pPr>
            <w:r>
              <w:rPr>
                <w:snapToGrid w:val="0"/>
                <w:sz w:val="16"/>
              </w:rPr>
              <w:t>-</w:t>
            </w:r>
          </w:p>
        </w:tc>
        <w:tc>
          <w:tcPr>
            <w:tcW w:w="425" w:type="dxa"/>
            <w:shd w:val="solid" w:color="FFFFFF" w:fill="auto"/>
          </w:tcPr>
          <w:p w14:paraId="11B77068" w14:textId="77777777" w:rsidR="00273668" w:rsidRDefault="00273668" w:rsidP="00A1148A">
            <w:pPr>
              <w:pStyle w:val="TAR"/>
              <w:rPr>
                <w:sz w:val="16"/>
                <w:szCs w:val="16"/>
              </w:rPr>
            </w:pPr>
            <w:r>
              <w:rPr>
                <w:sz w:val="16"/>
              </w:rPr>
              <w:t>-</w:t>
            </w:r>
          </w:p>
        </w:tc>
        <w:tc>
          <w:tcPr>
            <w:tcW w:w="425" w:type="dxa"/>
            <w:shd w:val="solid" w:color="FFFFFF" w:fill="auto"/>
          </w:tcPr>
          <w:p w14:paraId="45600AF1" w14:textId="77777777" w:rsidR="00273668" w:rsidRPr="006B0D02" w:rsidRDefault="00273668" w:rsidP="00A1148A">
            <w:pPr>
              <w:pStyle w:val="TAC"/>
              <w:rPr>
                <w:sz w:val="16"/>
                <w:szCs w:val="16"/>
              </w:rPr>
            </w:pPr>
          </w:p>
        </w:tc>
        <w:tc>
          <w:tcPr>
            <w:tcW w:w="4820" w:type="dxa"/>
            <w:shd w:val="solid" w:color="FFFFFF" w:fill="auto"/>
          </w:tcPr>
          <w:p w14:paraId="10908C21" w14:textId="77777777" w:rsidR="00273668" w:rsidRPr="006B0D02" w:rsidRDefault="00273668" w:rsidP="00A1148A">
            <w:pPr>
              <w:pStyle w:val="TAL"/>
              <w:rPr>
                <w:sz w:val="16"/>
                <w:szCs w:val="16"/>
              </w:rPr>
            </w:pPr>
            <w:r w:rsidRPr="004B019F">
              <w:rPr>
                <w:snapToGrid w:val="0"/>
                <w:sz w:val="16"/>
              </w:rPr>
              <w:t>Automatic upgrade from previous Release version 10.</w:t>
            </w:r>
            <w:r>
              <w:rPr>
                <w:snapToGrid w:val="0"/>
                <w:sz w:val="16"/>
              </w:rPr>
              <w:t>2</w:t>
            </w:r>
            <w:r w:rsidRPr="004B019F">
              <w:rPr>
                <w:snapToGrid w:val="0"/>
                <w:sz w:val="16"/>
              </w:rPr>
              <w:t>.0</w:t>
            </w:r>
          </w:p>
        </w:tc>
        <w:tc>
          <w:tcPr>
            <w:tcW w:w="708" w:type="dxa"/>
            <w:shd w:val="solid" w:color="FFFFFF" w:fill="auto"/>
          </w:tcPr>
          <w:p w14:paraId="145C99E5" w14:textId="77777777" w:rsidR="00273668" w:rsidRPr="007D6048" w:rsidRDefault="00273668" w:rsidP="00A1148A">
            <w:pPr>
              <w:pStyle w:val="TAC"/>
              <w:rPr>
                <w:sz w:val="16"/>
                <w:szCs w:val="16"/>
              </w:rPr>
            </w:pPr>
            <w:r>
              <w:rPr>
                <w:snapToGrid w:val="0"/>
                <w:sz w:val="16"/>
              </w:rPr>
              <w:t>11.0.0</w:t>
            </w:r>
          </w:p>
        </w:tc>
      </w:tr>
      <w:tr w:rsidR="00273668" w:rsidRPr="007D6048" w14:paraId="2926C488" w14:textId="77777777" w:rsidTr="00A1148A">
        <w:tc>
          <w:tcPr>
            <w:tcW w:w="800" w:type="dxa"/>
            <w:shd w:val="solid" w:color="FFFFFF" w:fill="auto"/>
          </w:tcPr>
          <w:p w14:paraId="767EE6A9" w14:textId="77777777" w:rsidR="00273668" w:rsidRDefault="00273668" w:rsidP="00A1148A">
            <w:pPr>
              <w:pStyle w:val="TAC"/>
              <w:rPr>
                <w:snapToGrid w:val="0"/>
                <w:sz w:val="16"/>
                <w:szCs w:val="16"/>
              </w:rPr>
            </w:pPr>
            <w:r>
              <w:rPr>
                <w:snapToGrid w:val="0"/>
                <w:sz w:val="16"/>
                <w:szCs w:val="16"/>
              </w:rPr>
              <w:t>2014-09</w:t>
            </w:r>
          </w:p>
        </w:tc>
        <w:tc>
          <w:tcPr>
            <w:tcW w:w="800" w:type="dxa"/>
            <w:shd w:val="solid" w:color="FFFFFF" w:fill="auto"/>
          </w:tcPr>
          <w:p w14:paraId="7D63DD06" w14:textId="77777777" w:rsidR="00273668" w:rsidRDefault="00273668" w:rsidP="00A1148A">
            <w:pPr>
              <w:pStyle w:val="TAC"/>
              <w:rPr>
                <w:snapToGrid w:val="0"/>
                <w:sz w:val="16"/>
                <w:szCs w:val="16"/>
              </w:rPr>
            </w:pPr>
            <w:r>
              <w:rPr>
                <w:snapToGrid w:val="0"/>
                <w:sz w:val="16"/>
                <w:szCs w:val="16"/>
              </w:rPr>
              <w:t>SA#65</w:t>
            </w:r>
          </w:p>
        </w:tc>
        <w:tc>
          <w:tcPr>
            <w:tcW w:w="1094" w:type="dxa"/>
            <w:shd w:val="solid" w:color="FFFFFF" w:fill="auto"/>
          </w:tcPr>
          <w:p w14:paraId="7B23244A" w14:textId="77777777" w:rsidR="00273668" w:rsidRDefault="00273668" w:rsidP="00A1148A">
            <w:pPr>
              <w:pStyle w:val="TAC"/>
              <w:rPr>
                <w:snapToGrid w:val="0"/>
                <w:sz w:val="16"/>
              </w:rPr>
            </w:pPr>
            <w:r>
              <w:rPr>
                <w:snapToGrid w:val="0"/>
                <w:sz w:val="16"/>
              </w:rPr>
              <w:t>SP-140559</w:t>
            </w:r>
          </w:p>
        </w:tc>
        <w:tc>
          <w:tcPr>
            <w:tcW w:w="567" w:type="dxa"/>
            <w:shd w:val="solid" w:color="FFFFFF" w:fill="auto"/>
          </w:tcPr>
          <w:p w14:paraId="0E34277E" w14:textId="77777777" w:rsidR="00273668" w:rsidRDefault="00273668" w:rsidP="00A1148A">
            <w:pPr>
              <w:pStyle w:val="TAL"/>
              <w:rPr>
                <w:snapToGrid w:val="0"/>
                <w:sz w:val="16"/>
              </w:rPr>
            </w:pPr>
            <w:r>
              <w:rPr>
                <w:snapToGrid w:val="0"/>
                <w:sz w:val="16"/>
              </w:rPr>
              <w:t>003</w:t>
            </w:r>
          </w:p>
        </w:tc>
        <w:tc>
          <w:tcPr>
            <w:tcW w:w="425" w:type="dxa"/>
            <w:shd w:val="solid" w:color="FFFFFF" w:fill="auto"/>
          </w:tcPr>
          <w:p w14:paraId="01DBC2F3" w14:textId="77777777" w:rsidR="00273668" w:rsidRDefault="00273668" w:rsidP="00A1148A">
            <w:pPr>
              <w:pStyle w:val="TAR"/>
              <w:rPr>
                <w:sz w:val="16"/>
              </w:rPr>
            </w:pPr>
            <w:r>
              <w:rPr>
                <w:sz w:val="16"/>
              </w:rPr>
              <w:t>-</w:t>
            </w:r>
          </w:p>
        </w:tc>
        <w:tc>
          <w:tcPr>
            <w:tcW w:w="425" w:type="dxa"/>
            <w:shd w:val="solid" w:color="FFFFFF" w:fill="auto"/>
          </w:tcPr>
          <w:p w14:paraId="66D2A444" w14:textId="77777777" w:rsidR="00273668" w:rsidRPr="006B0D02" w:rsidRDefault="00273668" w:rsidP="00A1148A">
            <w:pPr>
              <w:pStyle w:val="TAC"/>
              <w:rPr>
                <w:sz w:val="16"/>
                <w:szCs w:val="16"/>
              </w:rPr>
            </w:pPr>
          </w:p>
        </w:tc>
        <w:tc>
          <w:tcPr>
            <w:tcW w:w="4820" w:type="dxa"/>
            <w:shd w:val="solid" w:color="FFFFFF" w:fill="auto"/>
          </w:tcPr>
          <w:p w14:paraId="39F4A331" w14:textId="77777777" w:rsidR="00273668" w:rsidRPr="006B0D02" w:rsidRDefault="00273668" w:rsidP="00A1148A">
            <w:pPr>
              <w:pStyle w:val="TAL"/>
              <w:rPr>
                <w:sz w:val="16"/>
                <w:szCs w:val="16"/>
              </w:rPr>
            </w:pPr>
            <w:r w:rsidRPr="00410996">
              <w:rPr>
                <w:snapToGrid w:val="0"/>
                <w:sz w:val="16"/>
              </w:rPr>
              <w:t>Update the link from Solution Set to Information Service due to the end of Release 12</w:t>
            </w:r>
          </w:p>
        </w:tc>
        <w:tc>
          <w:tcPr>
            <w:tcW w:w="708" w:type="dxa"/>
            <w:shd w:val="solid" w:color="FFFFFF" w:fill="auto"/>
          </w:tcPr>
          <w:p w14:paraId="79255B26" w14:textId="77777777" w:rsidR="00273668" w:rsidRPr="007D6048" w:rsidRDefault="00273668" w:rsidP="00A1148A">
            <w:pPr>
              <w:pStyle w:val="TAC"/>
              <w:rPr>
                <w:sz w:val="16"/>
                <w:szCs w:val="16"/>
              </w:rPr>
            </w:pPr>
            <w:r>
              <w:rPr>
                <w:snapToGrid w:val="0"/>
                <w:sz w:val="16"/>
              </w:rPr>
              <w:t>12.0.0</w:t>
            </w:r>
          </w:p>
        </w:tc>
      </w:tr>
      <w:tr w:rsidR="00273668" w:rsidRPr="007D6048" w14:paraId="69DAEC5F" w14:textId="77777777" w:rsidTr="0039038D">
        <w:tc>
          <w:tcPr>
            <w:tcW w:w="800" w:type="dxa"/>
            <w:tcBorders>
              <w:bottom w:val="single" w:sz="12" w:space="0" w:color="auto"/>
            </w:tcBorders>
            <w:shd w:val="solid" w:color="FFFFFF" w:fill="auto"/>
          </w:tcPr>
          <w:p w14:paraId="4F4E5578" w14:textId="77777777" w:rsidR="00273668" w:rsidRDefault="00273668" w:rsidP="00A1148A">
            <w:pPr>
              <w:pStyle w:val="TAC"/>
              <w:rPr>
                <w:snapToGrid w:val="0"/>
                <w:sz w:val="16"/>
                <w:szCs w:val="16"/>
              </w:rPr>
            </w:pPr>
            <w:r>
              <w:rPr>
                <w:snapToGrid w:val="0"/>
                <w:sz w:val="16"/>
                <w:szCs w:val="16"/>
              </w:rPr>
              <w:t>2016-01</w:t>
            </w:r>
          </w:p>
        </w:tc>
        <w:tc>
          <w:tcPr>
            <w:tcW w:w="800" w:type="dxa"/>
            <w:tcBorders>
              <w:bottom w:val="single" w:sz="12" w:space="0" w:color="auto"/>
            </w:tcBorders>
            <w:shd w:val="solid" w:color="FFFFFF" w:fill="auto"/>
          </w:tcPr>
          <w:p w14:paraId="0B31C20D" w14:textId="77777777" w:rsidR="00273668" w:rsidRDefault="00273668" w:rsidP="00A1148A">
            <w:pPr>
              <w:pStyle w:val="TAC"/>
              <w:rPr>
                <w:snapToGrid w:val="0"/>
                <w:sz w:val="16"/>
                <w:szCs w:val="16"/>
              </w:rPr>
            </w:pPr>
            <w:r>
              <w:rPr>
                <w:snapToGrid w:val="0"/>
                <w:sz w:val="16"/>
                <w:szCs w:val="16"/>
              </w:rPr>
              <w:t>-</w:t>
            </w:r>
          </w:p>
        </w:tc>
        <w:tc>
          <w:tcPr>
            <w:tcW w:w="1094" w:type="dxa"/>
            <w:tcBorders>
              <w:bottom w:val="single" w:sz="12" w:space="0" w:color="auto"/>
            </w:tcBorders>
            <w:shd w:val="solid" w:color="FFFFFF" w:fill="auto"/>
          </w:tcPr>
          <w:p w14:paraId="0EEE1DF4" w14:textId="77777777" w:rsidR="00273668" w:rsidRDefault="00273668" w:rsidP="00A1148A">
            <w:pPr>
              <w:pStyle w:val="TAC"/>
              <w:rPr>
                <w:snapToGrid w:val="0"/>
                <w:sz w:val="16"/>
              </w:rPr>
            </w:pPr>
            <w:r>
              <w:rPr>
                <w:snapToGrid w:val="0"/>
                <w:sz w:val="16"/>
              </w:rPr>
              <w:t>-</w:t>
            </w:r>
          </w:p>
        </w:tc>
        <w:tc>
          <w:tcPr>
            <w:tcW w:w="567" w:type="dxa"/>
            <w:tcBorders>
              <w:bottom w:val="single" w:sz="12" w:space="0" w:color="auto"/>
            </w:tcBorders>
            <w:shd w:val="solid" w:color="FFFFFF" w:fill="auto"/>
          </w:tcPr>
          <w:p w14:paraId="5FFFDA14" w14:textId="77777777" w:rsidR="00273668" w:rsidRDefault="00273668" w:rsidP="00A1148A">
            <w:pPr>
              <w:pStyle w:val="TAL"/>
              <w:rPr>
                <w:snapToGrid w:val="0"/>
                <w:sz w:val="16"/>
              </w:rPr>
            </w:pPr>
            <w:r>
              <w:rPr>
                <w:snapToGrid w:val="0"/>
                <w:sz w:val="16"/>
              </w:rPr>
              <w:t>-</w:t>
            </w:r>
          </w:p>
        </w:tc>
        <w:tc>
          <w:tcPr>
            <w:tcW w:w="425" w:type="dxa"/>
            <w:tcBorders>
              <w:bottom w:val="single" w:sz="12" w:space="0" w:color="auto"/>
            </w:tcBorders>
            <w:shd w:val="solid" w:color="FFFFFF" w:fill="auto"/>
          </w:tcPr>
          <w:p w14:paraId="755E1332" w14:textId="77777777" w:rsidR="00273668" w:rsidRDefault="00273668" w:rsidP="00A1148A">
            <w:pPr>
              <w:pStyle w:val="TAR"/>
              <w:rPr>
                <w:sz w:val="16"/>
              </w:rPr>
            </w:pPr>
            <w:r>
              <w:rPr>
                <w:sz w:val="16"/>
              </w:rPr>
              <w:t>-</w:t>
            </w:r>
          </w:p>
        </w:tc>
        <w:tc>
          <w:tcPr>
            <w:tcW w:w="425" w:type="dxa"/>
            <w:tcBorders>
              <w:bottom w:val="single" w:sz="12" w:space="0" w:color="auto"/>
            </w:tcBorders>
            <w:shd w:val="solid" w:color="FFFFFF" w:fill="auto"/>
          </w:tcPr>
          <w:p w14:paraId="35134E84" w14:textId="77777777" w:rsidR="00273668" w:rsidRPr="006B0D02" w:rsidRDefault="00273668" w:rsidP="00A1148A">
            <w:pPr>
              <w:pStyle w:val="TAC"/>
              <w:rPr>
                <w:sz w:val="16"/>
                <w:szCs w:val="16"/>
              </w:rPr>
            </w:pPr>
          </w:p>
        </w:tc>
        <w:tc>
          <w:tcPr>
            <w:tcW w:w="4820" w:type="dxa"/>
            <w:tcBorders>
              <w:bottom w:val="single" w:sz="12" w:space="0" w:color="auto"/>
            </w:tcBorders>
            <w:shd w:val="solid" w:color="FFFFFF" w:fill="auto"/>
          </w:tcPr>
          <w:p w14:paraId="40B7E06A" w14:textId="77777777" w:rsidR="00273668" w:rsidRPr="006B0D02" w:rsidRDefault="00273668" w:rsidP="00A1148A">
            <w:pPr>
              <w:pStyle w:val="TAL"/>
              <w:rPr>
                <w:sz w:val="16"/>
                <w:szCs w:val="16"/>
              </w:rPr>
            </w:pPr>
            <w:r>
              <w:rPr>
                <w:snapToGrid w:val="0"/>
                <w:sz w:val="16"/>
              </w:rPr>
              <w:t>Update to Rel-13 version (MCC)</w:t>
            </w:r>
          </w:p>
        </w:tc>
        <w:tc>
          <w:tcPr>
            <w:tcW w:w="708" w:type="dxa"/>
            <w:tcBorders>
              <w:bottom w:val="single" w:sz="12" w:space="0" w:color="auto"/>
            </w:tcBorders>
            <w:shd w:val="solid" w:color="FFFFFF" w:fill="auto"/>
          </w:tcPr>
          <w:p w14:paraId="692920C4" w14:textId="77777777" w:rsidR="00273668" w:rsidRPr="00273668" w:rsidRDefault="00273668" w:rsidP="00A1148A">
            <w:pPr>
              <w:pStyle w:val="TAC"/>
              <w:rPr>
                <w:sz w:val="16"/>
                <w:szCs w:val="16"/>
              </w:rPr>
            </w:pPr>
            <w:r w:rsidRPr="00273668">
              <w:rPr>
                <w:snapToGrid w:val="0"/>
                <w:sz w:val="16"/>
              </w:rPr>
              <w:t>13.0.0</w:t>
            </w:r>
          </w:p>
        </w:tc>
      </w:tr>
      <w:tr w:rsidR="00273668" w:rsidRPr="007D6048" w14:paraId="0115E9B5" w14:textId="77777777" w:rsidTr="0039038D">
        <w:tc>
          <w:tcPr>
            <w:tcW w:w="800" w:type="dxa"/>
            <w:tcBorders>
              <w:top w:val="single" w:sz="12" w:space="0" w:color="auto"/>
              <w:bottom w:val="single" w:sz="12" w:space="0" w:color="auto"/>
            </w:tcBorders>
            <w:shd w:val="solid" w:color="FFFFFF" w:fill="auto"/>
          </w:tcPr>
          <w:p w14:paraId="0EAAEB4E" w14:textId="77777777" w:rsidR="00273668" w:rsidRPr="00273668" w:rsidRDefault="00273668" w:rsidP="00A1148A">
            <w:pPr>
              <w:pStyle w:val="TAC"/>
              <w:rPr>
                <w:snapToGrid w:val="0"/>
                <w:sz w:val="16"/>
              </w:rPr>
            </w:pPr>
            <w:r w:rsidRPr="00273668">
              <w:rPr>
                <w:snapToGrid w:val="0"/>
                <w:sz w:val="16"/>
              </w:rPr>
              <w:t>2016-06</w:t>
            </w:r>
          </w:p>
        </w:tc>
        <w:tc>
          <w:tcPr>
            <w:tcW w:w="800" w:type="dxa"/>
            <w:tcBorders>
              <w:top w:val="single" w:sz="12" w:space="0" w:color="auto"/>
              <w:bottom w:val="single" w:sz="12" w:space="0" w:color="auto"/>
            </w:tcBorders>
            <w:shd w:val="solid" w:color="FFFFFF" w:fill="auto"/>
          </w:tcPr>
          <w:p w14:paraId="4E11CD4D" w14:textId="77777777" w:rsidR="00273668" w:rsidRPr="00273668" w:rsidRDefault="00273668" w:rsidP="00A1148A">
            <w:pPr>
              <w:pStyle w:val="TAC"/>
              <w:rPr>
                <w:snapToGrid w:val="0"/>
                <w:sz w:val="16"/>
              </w:rPr>
            </w:pPr>
            <w:r w:rsidRPr="00273668">
              <w:rPr>
                <w:snapToGrid w:val="0"/>
                <w:sz w:val="16"/>
              </w:rPr>
              <w:t>SA#72</w:t>
            </w:r>
          </w:p>
        </w:tc>
        <w:tc>
          <w:tcPr>
            <w:tcW w:w="1094" w:type="dxa"/>
            <w:tcBorders>
              <w:top w:val="single" w:sz="12" w:space="0" w:color="auto"/>
              <w:bottom w:val="single" w:sz="12" w:space="0" w:color="auto"/>
            </w:tcBorders>
            <w:shd w:val="solid" w:color="FFFFFF" w:fill="auto"/>
          </w:tcPr>
          <w:p w14:paraId="1BFDE522" w14:textId="77777777" w:rsidR="00273668" w:rsidRDefault="00273668" w:rsidP="00A1148A">
            <w:pPr>
              <w:pStyle w:val="TAC"/>
              <w:rPr>
                <w:snapToGrid w:val="0"/>
                <w:sz w:val="16"/>
              </w:rPr>
            </w:pPr>
            <w:r>
              <w:rPr>
                <w:snapToGrid w:val="0"/>
                <w:sz w:val="16"/>
              </w:rPr>
              <w:t>SP-160407</w:t>
            </w:r>
          </w:p>
        </w:tc>
        <w:tc>
          <w:tcPr>
            <w:tcW w:w="567" w:type="dxa"/>
            <w:tcBorders>
              <w:top w:val="single" w:sz="12" w:space="0" w:color="auto"/>
              <w:bottom w:val="single" w:sz="12" w:space="0" w:color="auto"/>
            </w:tcBorders>
            <w:shd w:val="solid" w:color="FFFFFF" w:fill="auto"/>
          </w:tcPr>
          <w:p w14:paraId="764BFAE0" w14:textId="77777777" w:rsidR="00273668" w:rsidRDefault="00273668" w:rsidP="00A1148A">
            <w:pPr>
              <w:pStyle w:val="TAL"/>
              <w:rPr>
                <w:snapToGrid w:val="0"/>
                <w:sz w:val="16"/>
              </w:rPr>
            </w:pPr>
            <w:r>
              <w:rPr>
                <w:snapToGrid w:val="0"/>
                <w:sz w:val="16"/>
              </w:rPr>
              <w:t>0004</w:t>
            </w:r>
          </w:p>
        </w:tc>
        <w:tc>
          <w:tcPr>
            <w:tcW w:w="425" w:type="dxa"/>
            <w:tcBorders>
              <w:top w:val="single" w:sz="12" w:space="0" w:color="auto"/>
              <w:bottom w:val="single" w:sz="12" w:space="0" w:color="auto"/>
            </w:tcBorders>
            <w:shd w:val="solid" w:color="FFFFFF" w:fill="auto"/>
          </w:tcPr>
          <w:p w14:paraId="5BE4660C" w14:textId="77777777" w:rsidR="00273668" w:rsidRPr="00273668" w:rsidRDefault="00273668" w:rsidP="00A1148A">
            <w:pPr>
              <w:pStyle w:val="TAR"/>
              <w:rPr>
                <w:snapToGrid w:val="0"/>
                <w:sz w:val="16"/>
              </w:rPr>
            </w:pPr>
            <w:r w:rsidRPr="00273668">
              <w:rPr>
                <w:snapToGrid w:val="0"/>
                <w:sz w:val="16"/>
              </w:rPr>
              <w:t>-</w:t>
            </w:r>
          </w:p>
        </w:tc>
        <w:tc>
          <w:tcPr>
            <w:tcW w:w="425" w:type="dxa"/>
            <w:tcBorders>
              <w:top w:val="single" w:sz="12" w:space="0" w:color="auto"/>
              <w:bottom w:val="single" w:sz="12" w:space="0" w:color="auto"/>
            </w:tcBorders>
            <w:shd w:val="solid" w:color="FFFFFF" w:fill="auto"/>
          </w:tcPr>
          <w:p w14:paraId="642BD22B" w14:textId="77777777" w:rsidR="00273668" w:rsidRPr="00273668" w:rsidRDefault="00273668" w:rsidP="00A1148A">
            <w:pPr>
              <w:pStyle w:val="TAC"/>
              <w:rPr>
                <w:snapToGrid w:val="0"/>
                <w:sz w:val="16"/>
              </w:rPr>
            </w:pPr>
            <w:r w:rsidRPr="00273668">
              <w:rPr>
                <w:snapToGrid w:val="0"/>
                <w:sz w:val="16"/>
              </w:rPr>
              <w:t>F</w:t>
            </w:r>
          </w:p>
        </w:tc>
        <w:tc>
          <w:tcPr>
            <w:tcW w:w="4820" w:type="dxa"/>
            <w:tcBorders>
              <w:top w:val="single" w:sz="12" w:space="0" w:color="auto"/>
              <w:bottom w:val="single" w:sz="12" w:space="0" w:color="auto"/>
            </w:tcBorders>
            <w:shd w:val="solid" w:color="FFFFFF" w:fill="auto"/>
          </w:tcPr>
          <w:p w14:paraId="002AA679" w14:textId="77777777" w:rsidR="00273668" w:rsidRDefault="00273668" w:rsidP="00A1148A">
            <w:pPr>
              <w:pStyle w:val="TAL"/>
              <w:rPr>
                <w:snapToGrid w:val="0"/>
                <w:sz w:val="16"/>
              </w:rPr>
            </w:pPr>
            <w:r w:rsidRPr="00273668">
              <w:rPr>
                <w:snapToGrid w:val="0"/>
                <w:sz w:val="16"/>
              </w:rPr>
              <w:t>Update the link from IRP Solution Set to IRP Information Service</w:t>
            </w:r>
          </w:p>
        </w:tc>
        <w:tc>
          <w:tcPr>
            <w:tcW w:w="708" w:type="dxa"/>
            <w:tcBorders>
              <w:top w:val="single" w:sz="12" w:space="0" w:color="auto"/>
              <w:bottom w:val="single" w:sz="12" w:space="0" w:color="auto"/>
            </w:tcBorders>
            <w:shd w:val="solid" w:color="FFFFFF" w:fill="auto"/>
          </w:tcPr>
          <w:p w14:paraId="7F41242E" w14:textId="77777777" w:rsidR="00273668" w:rsidRPr="00273668" w:rsidRDefault="00273668" w:rsidP="00A1148A">
            <w:pPr>
              <w:pStyle w:val="TAC"/>
              <w:rPr>
                <w:snapToGrid w:val="0"/>
                <w:sz w:val="16"/>
              </w:rPr>
            </w:pPr>
            <w:r w:rsidRPr="00273668">
              <w:rPr>
                <w:snapToGrid w:val="0"/>
                <w:sz w:val="16"/>
              </w:rPr>
              <w:t>13.1.0</w:t>
            </w:r>
          </w:p>
        </w:tc>
      </w:tr>
      <w:tr w:rsidR="0039038D" w:rsidRPr="007D6048" w14:paraId="22F9DB3E" w14:textId="77777777" w:rsidTr="00542AF7">
        <w:tc>
          <w:tcPr>
            <w:tcW w:w="800" w:type="dxa"/>
            <w:tcBorders>
              <w:top w:val="single" w:sz="12" w:space="0" w:color="auto"/>
              <w:bottom w:val="single" w:sz="12" w:space="0" w:color="auto"/>
            </w:tcBorders>
            <w:shd w:val="solid" w:color="FFFFFF" w:fill="auto"/>
          </w:tcPr>
          <w:p w14:paraId="40B38352" w14:textId="77777777" w:rsidR="0039038D" w:rsidRPr="00273668" w:rsidRDefault="0039038D" w:rsidP="00A1148A">
            <w:pPr>
              <w:pStyle w:val="TAC"/>
              <w:rPr>
                <w:snapToGrid w:val="0"/>
                <w:sz w:val="16"/>
              </w:rPr>
            </w:pPr>
            <w:r>
              <w:rPr>
                <w:snapToGrid w:val="0"/>
                <w:sz w:val="16"/>
              </w:rPr>
              <w:t>2017-03</w:t>
            </w:r>
          </w:p>
        </w:tc>
        <w:tc>
          <w:tcPr>
            <w:tcW w:w="800" w:type="dxa"/>
            <w:tcBorders>
              <w:top w:val="single" w:sz="12" w:space="0" w:color="auto"/>
              <w:bottom w:val="single" w:sz="12" w:space="0" w:color="auto"/>
            </w:tcBorders>
            <w:shd w:val="solid" w:color="FFFFFF" w:fill="auto"/>
          </w:tcPr>
          <w:p w14:paraId="41C1ADF7" w14:textId="77777777" w:rsidR="0039038D" w:rsidRPr="00273668" w:rsidRDefault="0039038D" w:rsidP="00A1148A">
            <w:pPr>
              <w:pStyle w:val="TAC"/>
              <w:rPr>
                <w:snapToGrid w:val="0"/>
                <w:sz w:val="16"/>
              </w:rPr>
            </w:pPr>
            <w:r>
              <w:rPr>
                <w:snapToGrid w:val="0"/>
                <w:sz w:val="16"/>
              </w:rPr>
              <w:t>SA#75</w:t>
            </w:r>
          </w:p>
        </w:tc>
        <w:tc>
          <w:tcPr>
            <w:tcW w:w="1094" w:type="dxa"/>
            <w:tcBorders>
              <w:top w:val="single" w:sz="12" w:space="0" w:color="auto"/>
              <w:bottom w:val="single" w:sz="12" w:space="0" w:color="auto"/>
            </w:tcBorders>
            <w:shd w:val="solid" w:color="FFFFFF" w:fill="auto"/>
          </w:tcPr>
          <w:p w14:paraId="3E3BC57B" w14:textId="77777777" w:rsidR="0039038D" w:rsidRDefault="0039038D" w:rsidP="00A1148A">
            <w:pPr>
              <w:pStyle w:val="TAC"/>
              <w:rPr>
                <w:snapToGrid w:val="0"/>
                <w:sz w:val="16"/>
              </w:rPr>
            </w:pPr>
            <w:r>
              <w:rPr>
                <w:snapToGrid w:val="0"/>
                <w:sz w:val="16"/>
              </w:rPr>
              <w:t>-</w:t>
            </w:r>
          </w:p>
        </w:tc>
        <w:tc>
          <w:tcPr>
            <w:tcW w:w="567" w:type="dxa"/>
            <w:tcBorders>
              <w:top w:val="single" w:sz="12" w:space="0" w:color="auto"/>
              <w:bottom w:val="single" w:sz="12" w:space="0" w:color="auto"/>
            </w:tcBorders>
            <w:shd w:val="solid" w:color="FFFFFF" w:fill="auto"/>
          </w:tcPr>
          <w:p w14:paraId="1613D6FA" w14:textId="77777777" w:rsidR="0039038D" w:rsidRDefault="0039038D" w:rsidP="00A1148A">
            <w:pPr>
              <w:pStyle w:val="TAL"/>
              <w:rPr>
                <w:snapToGrid w:val="0"/>
                <w:sz w:val="16"/>
              </w:rPr>
            </w:pPr>
            <w:r>
              <w:rPr>
                <w:snapToGrid w:val="0"/>
                <w:sz w:val="16"/>
              </w:rPr>
              <w:t>-</w:t>
            </w:r>
          </w:p>
        </w:tc>
        <w:tc>
          <w:tcPr>
            <w:tcW w:w="425" w:type="dxa"/>
            <w:tcBorders>
              <w:top w:val="single" w:sz="12" w:space="0" w:color="auto"/>
              <w:bottom w:val="single" w:sz="12" w:space="0" w:color="auto"/>
            </w:tcBorders>
            <w:shd w:val="solid" w:color="FFFFFF" w:fill="auto"/>
          </w:tcPr>
          <w:p w14:paraId="122AFFC0" w14:textId="77777777" w:rsidR="0039038D" w:rsidRPr="00273668" w:rsidRDefault="0039038D" w:rsidP="00A1148A">
            <w:pPr>
              <w:pStyle w:val="TAR"/>
              <w:rPr>
                <w:snapToGrid w:val="0"/>
                <w:sz w:val="16"/>
              </w:rPr>
            </w:pPr>
            <w:r>
              <w:rPr>
                <w:snapToGrid w:val="0"/>
                <w:sz w:val="16"/>
              </w:rPr>
              <w:t>-</w:t>
            </w:r>
          </w:p>
        </w:tc>
        <w:tc>
          <w:tcPr>
            <w:tcW w:w="425" w:type="dxa"/>
            <w:tcBorders>
              <w:top w:val="single" w:sz="12" w:space="0" w:color="auto"/>
              <w:bottom w:val="single" w:sz="12" w:space="0" w:color="auto"/>
            </w:tcBorders>
            <w:shd w:val="solid" w:color="FFFFFF" w:fill="auto"/>
          </w:tcPr>
          <w:p w14:paraId="16A234CE" w14:textId="77777777" w:rsidR="0039038D" w:rsidRPr="00273668" w:rsidRDefault="0039038D" w:rsidP="00A1148A">
            <w:pPr>
              <w:pStyle w:val="TAC"/>
              <w:rPr>
                <w:snapToGrid w:val="0"/>
                <w:sz w:val="16"/>
              </w:rPr>
            </w:pPr>
          </w:p>
        </w:tc>
        <w:tc>
          <w:tcPr>
            <w:tcW w:w="4820" w:type="dxa"/>
            <w:tcBorders>
              <w:top w:val="single" w:sz="12" w:space="0" w:color="auto"/>
              <w:bottom w:val="single" w:sz="12" w:space="0" w:color="auto"/>
            </w:tcBorders>
            <w:shd w:val="solid" w:color="FFFFFF" w:fill="auto"/>
          </w:tcPr>
          <w:p w14:paraId="67D08452" w14:textId="77777777" w:rsidR="0039038D" w:rsidRPr="00273668" w:rsidRDefault="0039038D" w:rsidP="00A1148A">
            <w:pPr>
              <w:pStyle w:val="TAL"/>
              <w:rPr>
                <w:snapToGrid w:val="0"/>
                <w:sz w:val="16"/>
              </w:rPr>
            </w:pPr>
            <w:r>
              <w:rPr>
                <w:sz w:val="16"/>
                <w:szCs w:val="16"/>
              </w:rPr>
              <w:t>Promotion to Release 14 without technical change</w:t>
            </w:r>
          </w:p>
        </w:tc>
        <w:tc>
          <w:tcPr>
            <w:tcW w:w="708" w:type="dxa"/>
            <w:tcBorders>
              <w:top w:val="single" w:sz="12" w:space="0" w:color="auto"/>
              <w:bottom w:val="single" w:sz="12" w:space="0" w:color="auto"/>
            </w:tcBorders>
            <w:shd w:val="solid" w:color="FFFFFF" w:fill="auto"/>
          </w:tcPr>
          <w:p w14:paraId="4571348D" w14:textId="77777777" w:rsidR="0039038D" w:rsidRPr="00DD47AB" w:rsidRDefault="0039038D" w:rsidP="00A1148A">
            <w:pPr>
              <w:pStyle w:val="TAC"/>
              <w:rPr>
                <w:snapToGrid w:val="0"/>
                <w:sz w:val="16"/>
              </w:rPr>
            </w:pPr>
            <w:r w:rsidRPr="00DD47AB">
              <w:rPr>
                <w:snapToGrid w:val="0"/>
                <w:sz w:val="16"/>
              </w:rPr>
              <w:t>14.0.0</w:t>
            </w:r>
          </w:p>
        </w:tc>
      </w:tr>
      <w:tr w:rsidR="00DD47AB" w:rsidRPr="007D6048" w14:paraId="4804D72C" w14:textId="77777777" w:rsidTr="00215976">
        <w:tc>
          <w:tcPr>
            <w:tcW w:w="800" w:type="dxa"/>
            <w:tcBorders>
              <w:top w:val="single" w:sz="12" w:space="0" w:color="auto"/>
              <w:bottom w:val="single" w:sz="12" w:space="0" w:color="auto"/>
            </w:tcBorders>
            <w:shd w:val="solid" w:color="FFFFFF" w:fill="auto"/>
          </w:tcPr>
          <w:p w14:paraId="665CA114" w14:textId="77777777" w:rsidR="00DD47AB" w:rsidRDefault="00DD47AB" w:rsidP="00A1148A">
            <w:pPr>
              <w:pStyle w:val="TAC"/>
              <w:rPr>
                <w:snapToGrid w:val="0"/>
                <w:sz w:val="16"/>
              </w:rPr>
            </w:pPr>
            <w:r>
              <w:rPr>
                <w:snapToGrid w:val="0"/>
                <w:sz w:val="16"/>
              </w:rPr>
              <w:t>2017-06</w:t>
            </w:r>
          </w:p>
        </w:tc>
        <w:tc>
          <w:tcPr>
            <w:tcW w:w="800" w:type="dxa"/>
            <w:tcBorders>
              <w:top w:val="single" w:sz="12" w:space="0" w:color="auto"/>
              <w:bottom w:val="single" w:sz="12" w:space="0" w:color="auto"/>
            </w:tcBorders>
            <w:shd w:val="solid" w:color="FFFFFF" w:fill="auto"/>
          </w:tcPr>
          <w:p w14:paraId="0A9C6804" w14:textId="77777777" w:rsidR="00DD47AB" w:rsidRDefault="00DD47AB" w:rsidP="00A1148A">
            <w:pPr>
              <w:pStyle w:val="TAC"/>
              <w:rPr>
                <w:snapToGrid w:val="0"/>
                <w:sz w:val="16"/>
              </w:rPr>
            </w:pPr>
            <w:r>
              <w:rPr>
                <w:snapToGrid w:val="0"/>
                <w:sz w:val="16"/>
              </w:rPr>
              <w:t>SA#76</w:t>
            </w:r>
          </w:p>
        </w:tc>
        <w:tc>
          <w:tcPr>
            <w:tcW w:w="1094" w:type="dxa"/>
            <w:tcBorders>
              <w:top w:val="single" w:sz="12" w:space="0" w:color="auto"/>
              <w:bottom w:val="single" w:sz="12" w:space="0" w:color="auto"/>
            </w:tcBorders>
            <w:shd w:val="solid" w:color="FFFFFF" w:fill="auto"/>
          </w:tcPr>
          <w:p w14:paraId="2D4F1C93" w14:textId="77777777" w:rsidR="00DD47AB" w:rsidRDefault="00DD47AB" w:rsidP="00A1148A">
            <w:pPr>
              <w:pStyle w:val="TAC"/>
              <w:rPr>
                <w:snapToGrid w:val="0"/>
                <w:sz w:val="16"/>
              </w:rPr>
            </w:pPr>
            <w:r>
              <w:rPr>
                <w:snapToGrid w:val="0"/>
                <w:sz w:val="16"/>
              </w:rPr>
              <w:t>SP-170502</w:t>
            </w:r>
          </w:p>
        </w:tc>
        <w:tc>
          <w:tcPr>
            <w:tcW w:w="567" w:type="dxa"/>
            <w:tcBorders>
              <w:top w:val="single" w:sz="12" w:space="0" w:color="auto"/>
              <w:bottom w:val="single" w:sz="12" w:space="0" w:color="auto"/>
            </w:tcBorders>
            <w:shd w:val="solid" w:color="FFFFFF" w:fill="auto"/>
          </w:tcPr>
          <w:p w14:paraId="4F07F2F1" w14:textId="77777777" w:rsidR="00DD47AB" w:rsidRDefault="00DD47AB" w:rsidP="00A1148A">
            <w:pPr>
              <w:pStyle w:val="TAL"/>
              <w:rPr>
                <w:snapToGrid w:val="0"/>
                <w:sz w:val="16"/>
              </w:rPr>
            </w:pPr>
            <w:r>
              <w:rPr>
                <w:snapToGrid w:val="0"/>
                <w:sz w:val="16"/>
              </w:rPr>
              <w:t>0005</w:t>
            </w:r>
          </w:p>
        </w:tc>
        <w:tc>
          <w:tcPr>
            <w:tcW w:w="425" w:type="dxa"/>
            <w:tcBorders>
              <w:top w:val="single" w:sz="12" w:space="0" w:color="auto"/>
              <w:bottom w:val="single" w:sz="12" w:space="0" w:color="auto"/>
            </w:tcBorders>
            <w:shd w:val="solid" w:color="FFFFFF" w:fill="auto"/>
          </w:tcPr>
          <w:p w14:paraId="7EFFE296" w14:textId="77777777" w:rsidR="00DD47AB" w:rsidRDefault="00DD47AB" w:rsidP="00A1148A">
            <w:pPr>
              <w:pStyle w:val="TAR"/>
              <w:rPr>
                <w:snapToGrid w:val="0"/>
                <w:sz w:val="16"/>
              </w:rPr>
            </w:pPr>
            <w:r>
              <w:rPr>
                <w:snapToGrid w:val="0"/>
                <w:sz w:val="16"/>
              </w:rPr>
              <w:t>-</w:t>
            </w:r>
          </w:p>
        </w:tc>
        <w:tc>
          <w:tcPr>
            <w:tcW w:w="425" w:type="dxa"/>
            <w:tcBorders>
              <w:top w:val="single" w:sz="12" w:space="0" w:color="auto"/>
              <w:bottom w:val="single" w:sz="12" w:space="0" w:color="auto"/>
            </w:tcBorders>
            <w:shd w:val="solid" w:color="FFFFFF" w:fill="auto"/>
          </w:tcPr>
          <w:p w14:paraId="39A488EE" w14:textId="77777777" w:rsidR="00DD47AB" w:rsidRPr="00273668" w:rsidRDefault="00DD47AB" w:rsidP="00A1148A">
            <w:pPr>
              <w:pStyle w:val="TAC"/>
              <w:rPr>
                <w:snapToGrid w:val="0"/>
                <w:sz w:val="16"/>
              </w:rPr>
            </w:pPr>
            <w:r>
              <w:rPr>
                <w:snapToGrid w:val="0"/>
                <w:sz w:val="16"/>
              </w:rPr>
              <w:t>F</w:t>
            </w:r>
          </w:p>
        </w:tc>
        <w:tc>
          <w:tcPr>
            <w:tcW w:w="4820" w:type="dxa"/>
            <w:tcBorders>
              <w:top w:val="single" w:sz="12" w:space="0" w:color="auto"/>
              <w:bottom w:val="single" w:sz="12" w:space="0" w:color="auto"/>
            </w:tcBorders>
            <w:shd w:val="solid" w:color="FFFFFF" w:fill="auto"/>
          </w:tcPr>
          <w:p w14:paraId="7825F6C9" w14:textId="77777777" w:rsidR="00DD47AB" w:rsidRDefault="00DD47AB" w:rsidP="00A1148A">
            <w:pPr>
              <w:pStyle w:val="TAL"/>
              <w:rPr>
                <w:sz w:val="16"/>
                <w:szCs w:val="16"/>
              </w:rPr>
            </w:pPr>
            <w:r>
              <w:rPr>
                <w:snapToGrid w:val="0"/>
                <w:sz w:val="16"/>
              </w:rPr>
              <w:t>Update the link from IRP Solution Set to IRP Information Service</w:t>
            </w:r>
          </w:p>
        </w:tc>
        <w:tc>
          <w:tcPr>
            <w:tcW w:w="708" w:type="dxa"/>
            <w:tcBorders>
              <w:top w:val="single" w:sz="12" w:space="0" w:color="auto"/>
              <w:bottom w:val="single" w:sz="12" w:space="0" w:color="auto"/>
            </w:tcBorders>
            <w:shd w:val="solid" w:color="FFFFFF" w:fill="auto"/>
          </w:tcPr>
          <w:p w14:paraId="63798589" w14:textId="77777777" w:rsidR="00DD47AB" w:rsidRPr="00DD47AB" w:rsidRDefault="00DD47AB" w:rsidP="00A1148A">
            <w:pPr>
              <w:pStyle w:val="TAC"/>
              <w:rPr>
                <w:snapToGrid w:val="0"/>
                <w:sz w:val="16"/>
              </w:rPr>
            </w:pPr>
            <w:r w:rsidRPr="00DD47AB">
              <w:rPr>
                <w:snapToGrid w:val="0"/>
                <w:sz w:val="16"/>
              </w:rPr>
              <w:t>14.1.0</w:t>
            </w:r>
          </w:p>
        </w:tc>
      </w:tr>
      <w:tr w:rsidR="00542AF7" w:rsidRPr="007D6048" w14:paraId="32C986C9" w14:textId="77777777" w:rsidTr="00B52208">
        <w:tc>
          <w:tcPr>
            <w:tcW w:w="800" w:type="dxa"/>
            <w:tcBorders>
              <w:top w:val="single" w:sz="12" w:space="0" w:color="auto"/>
              <w:bottom w:val="single" w:sz="12" w:space="0" w:color="auto"/>
            </w:tcBorders>
            <w:shd w:val="solid" w:color="FFFFFF" w:fill="auto"/>
          </w:tcPr>
          <w:p w14:paraId="7CBF9D3B" w14:textId="77777777" w:rsidR="00542AF7" w:rsidRDefault="00542AF7" w:rsidP="00A1148A">
            <w:pPr>
              <w:pStyle w:val="TAC"/>
              <w:rPr>
                <w:snapToGrid w:val="0"/>
                <w:sz w:val="16"/>
              </w:rPr>
            </w:pPr>
            <w:r>
              <w:rPr>
                <w:snapToGrid w:val="0"/>
                <w:sz w:val="16"/>
              </w:rPr>
              <w:t>2018-06</w:t>
            </w:r>
          </w:p>
        </w:tc>
        <w:tc>
          <w:tcPr>
            <w:tcW w:w="800" w:type="dxa"/>
            <w:tcBorders>
              <w:top w:val="single" w:sz="12" w:space="0" w:color="auto"/>
              <w:bottom w:val="single" w:sz="12" w:space="0" w:color="auto"/>
            </w:tcBorders>
            <w:shd w:val="solid" w:color="FFFFFF" w:fill="auto"/>
          </w:tcPr>
          <w:p w14:paraId="5DFFD000" w14:textId="77777777" w:rsidR="00542AF7" w:rsidRDefault="00542AF7" w:rsidP="00A1148A">
            <w:pPr>
              <w:pStyle w:val="TAC"/>
              <w:rPr>
                <w:snapToGrid w:val="0"/>
                <w:sz w:val="16"/>
              </w:rPr>
            </w:pPr>
            <w:r>
              <w:rPr>
                <w:snapToGrid w:val="0"/>
                <w:sz w:val="16"/>
              </w:rPr>
              <w:t>-</w:t>
            </w:r>
          </w:p>
        </w:tc>
        <w:tc>
          <w:tcPr>
            <w:tcW w:w="1094" w:type="dxa"/>
            <w:tcBorders>
              <w:top w:val="single" w:sz="12" w:space="0" w:color="auto"/>
              <w:bottom w:val="single" w:sz="12" w:space="0" w:color="auto"/>
            </w:tcBorders>
            <w:shd w:val="solid" w:color="FFFFFF" w:fill="auto"/>
          </w:tcPr>
          <w:p w14:paraId="39DB7BAC" w14:textId="77777777" w:rsidR="00542AF7" w:rsidRDefault="00542AF7" w:rsidP="00A1148A">
            <w:pPr>
              <w:pStyle w:val="TAC"/>
              <w:rPr>
                <w:snapToGrid w:val="0"/>
                <w:sz w:val="16"/>
              </w:rPr>
            </w:pPr>
            <w:r>
              <w:rPr>
                <w:snapToGrid w:val="0"/>
                <w:sz w:val="16"/>
              </w:rPr>
              <w:t>-</w:t>
            </w:r>
          </w:p>
        </w:tc>
        <w:tc>
          <w:tcPr>
            <w:tcW w:w="567" w:type="dxa"/>
            <w:tcBorders>
              <w:top w:val="single" w:sz="12" w:space="0" w:color="auto"/>
              <w:bottom w:val="single" w:sz="12" w:space="0" w:color="auto"/>
            </w:tcBorders>
            <w:shd w:val="solid" w:color="FFFFFF" w:fill="auto"/>
          </w:tcPr>
          <w:p w14:paraId="34245000" w14:textId="77777777" w:rsidR="00542AF7" w:rsidRDefault="00542AF7" w:rsidP="00A1148A">
            <w:pPr>
              <w:pStyle w:val="TAL"/>
              <w:rPr>
                <w:snapToGrid w:val="0"/>
                <w:sz w:val="16"/>
              </w:rPr>
            </w:pPr>
            <w:r>
              <w:rPr>
                <w:snapToGrid w:val="0"/>
                <w:sz w:val="16"/>
              </w:rPr>
              <w:t>-</w:t>
            </w:r>
          </w:p>
        </w:tc>
        <w:tc>
          <w:tcPr>
            <w:tcW w:w="425" w:type="dxa"/>
            <w:tcBorders>
              <w:top w:val="single" w:sz="12" w:space="0" w:color="auto"/>
              <w:bottom w:val="single" w:sz="12" w:space="0" w:color="auto"/>
            </w:tcBorders>
            <w:shd w:val="solid" w:color="FFFFFF" w:fill="auto"/>
          </w:tcPr>
          <w:p w14:paraId="701DD3A8" w14:textId="77777777" w:rsidR="00542AF7" w:rsidRDefault="00542AF7" w:rsidP="00A1148A">
            <w:pPr>
              <w:pStyle w:val="TAR"/>
              <w:rPr>
                <w:snapToGrid w:val="0"/>
                <w:sz w:val="16"/>
              </w:rPr>
            </w:pPr>
            <w:r>
              <w:rPr>
                <w:snapToGrid w:val="0"/>
                <w:sz w:val="16"/>
              </w:rPr>
              <w:t>-</w:t>
            </w:r>
          </w:p>
        </w:tc>
        <w:tc>
          <w:tcPr>
            <w:tcW w:w="425" w:type="dxa"/>
            <w:tcBorders>
              <w:top w:val="single" w:sz="12" w:space="0" w:color="auto"/>
              <w:bottom w:val="single" w:sz="12" w:space="0" w:color="auto"/>
            </w:tcBorders>
            <w:shd w:val="solid" w:color="FFFFFF" w:fill="auto"/>
          </w:tcPr>
          <w:p w14:paraId="434DD50F" w14:textId="77777777" w:rsidR="00542AF7" w:rsidRDefault="00542AF7" w:rsidP="00A1148A">
            <w:pPr>
              <w:pStyle w:val="TAC"/>
              <w:rPr>
                <w:snapToGrid w:val="0"/>
                <w:sz w:val="16"/>
              </w:rPr>
            </w:pPr>
            <w:r>
              <w:rPr>
                <w:snapToGrid w:val="0"/>
                <w:sz w:val="16"/>
              </w:rPr>
              <w:t>-</w:t>
            </w:r>
          </w:p>
        </w:tc>
        <w:tc>
          <w:tcPr>
            <w:tcW w:w="4820" w:type="dxa"/>
            <w:tcBorders>
              <w:top w:val="single" w:sz="12" w:space="0" w:color="auto"/>
              <w:bottom w:val="single" w:sz="12" w:space="0" w:color="auto"/>
            </w:tcBorders>
            <w:shd w:val="solid" w:color="FFFFFF" w:fill="auto"/>
          </w:tcPr>
          <w:p w14:paraId="1BF37233" w14:textId="77777777" w:rsidR="00542AF7" w:rsidRDefault="00542AF7" w:rsidP="00A1148A">
            <w:pPr>
              <w:pStyle w:val="TAL"/>
              <w:rPr>
                <w:snapToGrid w:val="0"/>
                <w:sz w:val="16"/>
              </w:rPr>
            </w:pPr>
            <w:r>
              <w:rPr>
                <w:snapToGrid w:val="0"/>
                <w:sz w:val="16"/>
              </w:rPr>
              <w:t>Update to Rel-15 version (MCC)</w:t>
            </w:r>
          </w:p>
        </w:tc>
        <w:tc>
          <w:tcPr>
            <w:tcW w:w="708" w:type="dxa"/>
            <w:tcBorders>
              <w:top w:val="single" w:sz="12" w:space="0" w:color="auto"/>
              <w:bottom w:val="single" w:sz="12" w:space="0" w:color="auto"/>
            </w:tcBorders>
            <w:shd w:val="solid" w:color="FFFFFF" w:fill="auto"/>
          </w:tcPr>
          <w:p w14:paraId="6570C885" w14:textId="77777777" w:rsidR="00542AF7" w:rsidRPr="00BD7B94" w:rsidRDefault="00542AF7" w:rsidP="00A1148A">
            <w:pPr>
              <w:pStyle w:val="TAC"/>
              <w:rPr>
                <w:bCs/>
                <w:snapToGrid w:val="0"/>
                <w:sz w:val="16"/>
              </w:rPr>
            </w:pPr>
            <w:r w:rsidRPr="00BD7B94">
              <w:rPr>
                <w:bCs/>
                <w:snapToGrid w:val="0"/>
                <w:sz w:val="16"/>
              </w:rPr>
              <w:t>15.0.0</w:t>
            </w:r>
          </w:p>
        </w:tc>
      </w:tr>
      <w:tr w:rsidR="00215976" w:rsidRPr="007D6048" w14:paraId="7D9012D7" w14:textId="77777777" w:rsidTr="00F957BE">
        <w:tc>
          <w:tcPr>
            <w:tcW w:w="800" w:type="dxa"/>
            <w:tcBorders>
              <w:top w:val="single" w:sz="12" w:space="0" w:color="auto"/>
              <w:bottom w:val="single" w:sz="12" w:space="0" w:color="auto"/>
            </w:tcBorders>
            <w:shd w:val="solid" w:color="FFFFFF" w:fill="auto"/>
          </w:tcPr>
          <w:p w14:paraId="78449925" w14:textId="77777777" w:rsidR="00215976" w:rsidRDefault="00215976" w:rsidP="00A1148A">
            <w:pPr>
              <w:pStyle w:val="TAC"/>
              <w:rPr>
                <w:snapToGrid w:val="0"/>
                <w:sz w:val="16"/>
              </w:rPr>
            </w:pPr>
            <w:r>
              <w:rPr>
                <w:snapToGrid w:val="0"/>
                <w:sz w:val="16"/>
              </w:rPr>
              <w:t>2020-07</w:t>
            </w:r>
          </w:p>
        </w:tc>
        <w:tc>
          <w:tcPr>
            <w:tcW w:w="800" w:type="dxa"/>
            <w:tcBorders>
              <w:top w:val="single" w:sz="12" w:space="0" w:color="auto"/>
              <w:bottom w:val="single" w:sz="12" w:space="0" w:color="auto"/>
            </w:tcBorders>
            <w:shd w:val="solid" w:color="FFFFFF" w:fill="auto"/>
          </w:tcPr>
          <w:p w14:paraId="7AB40F42" w14:textId="77777777" w:rsidR="00215976" w:rsidRDefault="00215976" w:rsidP="00A1148A">
            <w:pPr>
              <w:pStyle w:val="TAC"/>
              <w:rPr>
                <w:snapToGrid w:val="0"/>
                <w:sz w:val="16"/>
              </w:rPr>
            </w:pPr>
            <w:r>
              <w:rPr>
                <w:snapToGrid w:val="0"/>
                <w:sz w:val="16"/>
              </w:rPr>
              <w:t>-</w:t>
            </w:r>
          </w:p>
        </w:tc>
        <w:tc>
          <w:tcPr>
            <w:tcW w:w="1094" w:type="dxa"/>
            <w:tcBorders>
              <w:top w:val="single" w:sz="12" w:space="0" w:color="auto"/>
              <w:bottom w:val="single" w:sz="12" w:space="0" w:color="auto"/>
            </w:tcBorders>
            <w:shd w:val="solid" w:color="FFFFFF" w:fill="auto"/>
          </w:tcPr>
          <w:p w14:paraId="68BA49B1" w14:textId="77777777" w:rsidR="00215976" w:rsidRDefault="00215976" w:rsidP="00A1148A">
            <w:pPr>
              <w:pStyle w:val="TAC"/>
              <w:rPr>
                <w:snapToGrid w:val="0"/>
                <w:sz w:val="16"/>
              </w:rPr>
            </w:pPr>
            <w:r>
              <w:rPr>
                <w:snapToGrid w:val="0"/>
                <w:sz w:val="16"/>
              </w:rPr>
              <w:t>-</w:t>
            </w:r>
          </w:p>
        </w:tc>
        <w:tc>
          <w:tcPr>
            <w:tcW w:w="567" w:type="dxa"/>
            <w:tcBorders>
              <w:top w:val="single" w:sz="12" w:space="0" w:color="auto"/>
              <w:bottom w:val="single" w:sz="12" w:space="0" w:color="auto"/>
            </w:tcBorders>
            <w:shd w:val="solid" w:color="FFFFFF" w:fill="auto"/>
          </w:tcPr>
          <w:p w14:paraId="4DA9E8BC" w14:textId="77777777" w:rsidR="00215976" w:rsidRDefault="00215976" w:rsidP="00A1148A">
            <w:pPr>
              <w:pStyle w:val="TAL"/>
              <w:rPr>
                <w:snapToGrid w:val="0"/>
                <w:sz w:val="16"/>
              </w:rPr>
            </w:pPr>
            <w:r>
              <w:rPr>
                <w:snapToGrid w:val="0"/>
                <w:sz w:val="16"/>
              </w:rPr>
              <w:t>-</w:t>
            </w:r>
          </w:p>
        </w:tc>
        <w:tc>
          <w:tcPr>
            <w:tcW w:w="425" w:type="dxa"/>
            <w:tcBorders>
              <w:top w:val="single" w:sz="12" w:space="0" w:color="auto"/>
              <w:bottom w:val="single" w:sz="12" w:space="0" w:color="auto"/>
            </w:tcBorders>
            <w:shd w:val="solid" w:color="FFFFFF" w:fill="auto"/>
          </w:tcPr>
          <w:p w14:paraId="0A52618C" w14:textId="77777777" w:rsidR="00215976" w:rsidRDefault="00215976" w:rsidP="00A1148A">
            <w:pPr>
              <w:pStyle w:val="TAR"/>
              <w:rPr>
                <w:snapToGrid w:val="0"/>
                <w:sz w:val="16"/>
              </w:rPr>
            </w:pPr>
            <w:r>
              <w:rPr>
                <w:snapToGrid w:val="0"/>
                <w:sz w:val="16"/>
              </w:rPr>
              <w:t>-</w:t>
            </w:r>
          </w:p>
        </w:tc>
        <w:tc>
          <w:tcPr>
            <w:tcW w:w="425" w:type="dxa"/>
            <w:tcBorders>
              <w:top w:val="single" w:sz="12" w:space="0" w:color="auto"/>
              <w:bottom w:val="single" w:sz="12" w:space="0" w:color="auto"/>
            </w:tcBorders>
            <w:shd w:val="solid" w:color="FFFFFF" w:fill="auto"/>
          </w:tcPr>
          <w:p w14:paraId="1574E4E5" w14:textId="77777777" w:rsidR="00215976" w:rsidRDefault="00215976" w:rsidP="00A1148A">
            <w:pPr>
              <w:pStyle w:val="TAC"/>
              <w:rPr>
                <w:snapToGrid w:val="0"/>
                <w:sz w:val="16"/>
              </w:rPr>
            </w:pPr>
            <w:r>
              <w:rPr>
                <w:snapToGrid w:val="0"/>
                <w:sz w:val="16"/>
              </w:rPr>
              <w:t>-</w:t>
            </w:r>
          </w:p>
        </w:tc>
        <w:tc>
          <w:tcPr>
            <w:tcW w:w="4820" w:type="dxa"/>
            <w:tcBorders>
              <w:top w:val="single" w:sz="12" w:space="0" w:color="auto"/>
              <w:bottom w:val="single" w:sz="12" w:space="0" w:color="auto"/>
            </w:tcBorders>
            <w:shd w:val="solid" w:color="FFFFFF" w:fill="auto"/>
          </w:tcPr>
          <w:p w14:paraId="407DDF09" w14:textId="77777777" w:rsidR="00215976" w:rsidRDefault="00215976" w:rsidP="00A1148A">
            <w:pPr>
              <w:pStyle w:val="TAL"/>
              <w:rPr>
                <w:snapToGrid w:val="0"/>
                <w:sz w:val="16"/>
              </w:rPr>
            </w:pPr>
            <w:r>
              <w:rPr>
                <w:snapToGrid w:val="0"/>
                <w:sz w:val="16"/>
              </w:rPr>
              <w:t>Update to Rel-16 version (MCC)</w:t>
            </w:r>
          </w:p>
        </w:tc>
        <w:tc>
          <w:tcPr>
            <w:tcW w:w="708" w:type="dxa"/>
            <w:tcBorders>
              <w:top w:val="single" w:sz="12" w:space="0" w:color="auto"/>
              <w:bottom w:val="single" w:sz="12" w:space="0" w:color="auto"/>
            </w:tcBorders>
            <w:shd w:val="solid" w:color="FFFFFF" w:fill="auto"/>
          </w:tcPr>
          <w:p w14:paraId="37E23ECD" w14:textId="77777777" w:rsidR="00215976" w:rsidRPr="00BD7B94" w:rsidRDefault="00215976" w:rsidP="00A1148A">
            <w:pPr>
              <w:pStyle w:val="TAC"/>
              <w:rPr>
                <w:bCs/>
                <w:snapToGrid w:val="0"/>
                <w:sz w:val="16"/>
              </w:rPr>
            </w:pPr>
            <w:r w:rsidRPr="00BD7B94">
              <w:rPr>
                <w:bCs/>
                <w:snapToGrid w:val="0"/>
                <w:sz w:val="16"/>
              </w:rPr>
              <w:t>16.0.0</w:t>
            </w:r>
          </w:p>
        </w:tc>
      </w:tr>
      <w:tr w:rsidR="00B52208" w:rsidRPr="007D6048" w14:paraId="34BC1208" w14:textId="77777777" w:rsidTr="00B912F9">
        <w:tc>
          <w:tcPr>
            <w:tcW w:w="800" w:type="dxa"/>
            <w:tcBorders>
              <w:top w:val="single" w:sz="12" w:space="0" w:color="auto"/>
              <w:bottom w:val="single" w:sz="12" w:space="0" w:color="auto"/>
            </w:tcBorders>
            <w:shd w:val="solid" w:color="FFFFFF" w:fill="auto"/>
          </w:tcPr>
          <w:p w14:paraId="1B2FB02D" w14:textId="77777777" w:rsidR="00B52208" w:rsidRDefault="00B52208" w:rsidP="00A1148A">
            <w:pPr>
              <w:pStyle w:val="TAC"/>
              <w:rPr>
                <w:snapToGrid w:val="0"/>
                <w:sz w:val="16"/>
              </w:rPr>
            </w:pPr>
            <w:r>
              <w:rPr>
                <w:snapToGrid w:val="0"/>
                <w:sz w:val="16"/>
              </w:rPr>
              <w:t>2022-04</w:t>
            </w:r>
          </w:p>
        </w:tc>
        <w:tc>
          <w:tcPr>
            <w:tcW w:w="800" w:type="dxa"/>
            <w:tcBorders>
              <w:top w:val="single" w:sz="12" w:space="0" w:color="auto"/>
              <w:bottom w:val="single" w:sz="12" w:space="0" w:color="auto"/>
            </w:tcBorders>
            <w:shd w:val="solid" w:color="FFFFFF" w:fill="auto"/>
          </w:tcPr>
          <w:p w14:paraId="0F8681BF" w14:textId="77777777" w:rsidR="00B52208" w:rsidRDefault="00B52208" w:rsidP="00A1148A">
            <w:pPr>
              <w:pStyle w:val="TAC"/>
              <w:rPr>
                <w:snapToGrid w:val="0"/>
                <w:sz w:val="16"/>
              </w:rPr>
            </w:pPr>
            <w:r>
              <w:rPr>
                <w:snapToGrid w:val="0"/>
                <w:sz w:val="16"/>
              </w:rPr>
              <w:t>-</w:t>
            </w:r>
          </w:p>
        </w:tc>
        <w:tc>
          <w:tcPr>
            <w:tcW w:w="1094" w:type="dxa"/>
            <w:tcBorders>
              <w:top w:val="single" w:sz="12" w:space="0" w:color="auto"/>
              <w:bottom w:val="single" w:sz="12" w:space="0" w:color="auto"/>
            </w:tcBorders>
            <w:shd w:val="solid" w:color="FFFFFF" w:fill="auto"/>
          </w:tcPr>
          <w:p w14:paraId="362C363B" w14:textId="77777777" w:rsidR="00B52208" w:rsidRDefault="00B52208" w:rsidP="00A1148A">
            <w:pPr>
              <w:pStyle w:val="TAC"/>
              <w:rPr>
                <w:snapToGrid w:val="0"/>
                <w:sz w:val="16"/>
              </w:rPr>
            </w:pPr>
            <w:r>
              <w:rPr>
                <w:snapToGrid w:val="0"/>
                <w:sz w:val="16"/>
              </w:rPr>
              <w:t>-</w:t>
            </w:r>
          </w:p>
        </w:tc>
        <w:tc>
          <w:tcPr>
            <w:tcW w:w="567" w:type="dxa"/>
            <w:tcBorders>
              <w:top w:val="single" w:sz="12" w:space="0" w:color="auto"/>
              <w:bottom w:val="single" w:sz="12" w:space="0" w:color="auto"/>
            </w:tcBorders>
            <w:shd w:val="solid" w:color="FFFFFF" w:fill="auto"/>
          </w:tcPr>
          <w:p w14:paraId="592957F7" w14:textId="77777777" w:rsidR="00B52208" w:rsidRDefault="00B52208" w:rsidP="00A1148A">
            <w:pPr>
              <w:pStyle w:val="TAL"/>
              <w:rPr>
                <w:snapToGrid w:val="0"/>
                <w:sz w:val="16"/>
              </w:rPr>
            </w:pPr>
            <w:r>
              <w:rPr>
                <w:snapToGrid w:val="0"/>
                <w:sz w:val="16"/>
              </w:rPr>
              <w:t>-</w:t>
            </w:r>
          </w:p>
        </w:tc>
        <w:tc>
          <w:tcPr>
            <w:tcW w:w="425" w:type="dxa"/>
            <w:tcBorders>
              <w:top w:val="single" w:sz="12" w:space="0" w:color="auto"/>
              <w:bottom w:val="single" w:sz="12" w:space="0" w:color="auto"/>
            </w:tcBorders>
            <w:shd w:val="solid" w:color="FFFFFF" w:fill="auto"/>
          </w:tcPr>
          <w:p w14:paraId="2220731A" w14:textId="77777777" w:rsidR="00B52208" w:rsidRDefault="00B52208" w:rsidP="00A1148A">
            <w:pPr>
              <w:pStyle w:val="TAR"/>
              <w:rPr>
                <w:snapToGrid w:val="0"/>
                <w:sz w:val="16"/>
              </w:rPr>
            </w:pPr>
            <w:r>
              <w:rPr>
                <w:snapToGrid w:val="0"/>
                <w:sz w:val="16"/>
              </w:rPr>
              <w:t>-</w:t>
            </w:r>
          </w:p>
        </w:tc>
        <w:tc>
          <w:tcPr>
            <w:tcW w:w="425" w:type="dxa"/>
            <w:tcBorders>
              <w:top w:val="single" w:sz="12" w:space="0" w:color="auto"/>
              <w:bottom w:val="single" w:sz="12" w:space="0" w:color="auto"/>
            </w:tcBorders>
            <w:shd w:val="solid" w:color="FFFFFF" w:fill="auto"/>
          </w:tcPr>
          <w:p w14:paraId="51EC7427" w14:textId="77777777" w:rsidR="00B52208" w:rsidRDefault="00B52208" w:rsidP="00A1148A">
            <w:pPr>
              <w:pStyle w:val="TAC"/>
              <w:rPr>
                <w:snapToGrid w:val="0"/>
                <w:sz w:val="16"/>
              </w:rPr>
            </w:pPr>
            <w:r>
              <w:rPr>
                <w:snapToGrid w:val="0"/>
                <w:sz w:val="16"/>
              </w:rPr>
              <w:t>-</w:t>
            </w:r>
          </w:p>
        </w:tc>
        <w:tc>
          <w:tcPr>
            <w:tcW w:w="4820" w:type="dxa"/>
            <w:tcBorders>
              <w:top w:val="single" w:sz="12" w:space="0" w:color="auto"/>
              <w:bottom w:val="single" w:sz="12" w:space="0" w:color="auto"/>
            </w:tcBorders>
            <w:shd w:val="solid" w:color="FFFFFF" w:fill="auto"/>
          </w:tcPr>
          <w:p w14:paraId="7730CF7C" w14:textId="77777777" w:rsidR="00B52208" w:rsidRDefault="00B52208" w:rsidP="00A1148A">
            <w:pPr>
              <w:pStyle w:val="TAL"/>
              <w:rPr>
                <w:snapToGrid w:val="0"/>
                <w:sz w:val="16"/>
              </w:rPr>
            </w:pPr>
            <w:r>
              <w:rPr>
                <w:snapToGrid w:val="0"/>
                <w:sz w:val="16"/>
              </w:rPr>
              <w:t>Update to Rel-17 version (MCC)</w:t>
            </w:r>
          </w:p>
        </w:tc>
        <w:tc>
          <w:tcPr>
            <w:tcW w:w="708" w:type="dxa"/>
            <w:tcBorders>
              <w:top w:val="single" w:sz="12" w:space="0" w:color="auto"/>
              <w:bottom w:val="single" w:sz="12" w:space="0" w:color="auto"/>
            </w:tcBorders>
            <w:shd w:val="solid" w:color="FFFFFF" w:fill="auto"/>
          </w:tcPr>
          <w:p w14:paraId="2694C7A7" w14:textId="77777777" w:rsidR="00B52208" w:rsidRPr="00BD7B94" w:rsidRDefault="00B52208" w:rsidP="00A1148A">
            <w:pPr>
              <w:pStyle w:val="TAC"/>
              <w:rPr>
                <w:bCs/>
                <w:snapToGrid w:val="0"/>
                <w:sz w:val="16"/>
              </w:rPr>
            </w:pPr>
            <w:r w:rsidRPr="00BD7B94">
              <w:rPr>
                <w:bCs/>
                <w:snapToGrid w:val="0"/>
                <w:sz w:val="16"/>
              </w:rPr>
              <w:t>17.0.0</w:t>
            </w:r>
          </w:p>
        </w:tc>
      </w:tr>
      <w:tr w:rsidR="00F957BE" w:rsidRPr="007D6048" w14:paraId="03F218D4" w14:textId="77777777" w:rsidTr="00B912F9">
        <w:tc>
          <w:tcPr>
            <w:tcW w:w="800" w:type="dxa"/>
            <w:tcBorders>
              <w:top w:val="single" w:sz="12" w:space="0" w:color="auto"/>
              <w:bottom w:val="single" w:sz="12" w:space="0" w:color="auto"/>
            </w:tcBorders>
            <w:shd w:val="solid" w:color="FFFFFF" w:fill="auto"/>
          </w:tcPr>
          <w:p w14:paraId="2E0C97DF" w14:textId="77777777" w:rsidR="00F957BE" w:rsidRDefault="00F957BE" w:rsidP="00A1148A">
            <w:pPr>
              <w:pStyle w:val="TAC"/>
              <w:rPr>
                <w:snapToGrid w:val="0"/>
                <w:sz w:val="16"/>
              </w:rPr>
            </w:pPr>
            <w:r>
              <w:rPr>
                <w:snapToGrid w:val="0"/>
                <w:sz w:val="16"/>
              </w:rPr>
              <w:t>2024-04</w:t>
            </w:r>
          </w:p>
        </w:tc>
        <w:tc>
          <w:tcPr>
            <w:tcW w:w="800" w:type="dxa"/>
            <w:tcBorders>
              <w:top w:val="single" w:sz="12" w:space="0" w:color="auto"/>
              <w:bottom w:val="single" w:sz="12" w:space="0" w:color="auto"/>
            </w:tcBorders>
            <w:shd w:val="solid" w:color="FFFFFF" w:fill="auto"/>
          </w:tcPr>
          <w:p w14:paraId="342B0D1F" w14:textId="77777777" w:rsidR="00F957BE" w:rsidRDefault="00F957BE" w:rsidP="00A1148A">
            <w:pPr>
              <w:pStyle w:val="TAC"/>
              <w:rPr>
                <w:snapToGrid w:val="0"/>
                <w:sz w:val="16"/>
              </w:rPr>
            </w:pPr>
            <w:r>
              <w:rPr>
                <w:snapToGrid w:val="0"/>
                <w:sz w:val="16"/>
              </w:rPr>
              <w:t>-</w:t>
            </w:r>
          </w:p>
        </w:tc>
        <w:tc>
          <w:tcPr>
            <w:tcW w:w="1094" w:type="dxa"/>
            <w:tcBorders>
              <w:top w:val="single" w:sz="12" w:space="0" w:color="auto"/>
              <w:bottom w:val="single" w:sz="12" w:space="0" w:color="auto"/>
            </w:tcBorders>
            <w:shd w:val="solid" w:color="FFFFFF" w:fill="auto"/>
          </w:tcPr>
          <w:p w14:paraId="72A32032" w14:textId="77777777" w:rsidR="00F957BE" w:rsidRDefault="00F957BE" w:rsidP="00A1148A">
            <w:pPr>
              <w:pStyle w:val="TAC"/>
              <w:rPr>
                <w:snapToGrid w:val="0"/>
                <w:sz w:val="16"/>
              </w:rPr>
            </w:pPr>
            <w:r>
              <w:rPr>
                <w:snapToGrid w:val="0"/>
                <w:sz w:val="16"/>
              </w:rPr>
              <w:t>-</w:t>
            </w:r>
          </w:p>
        </w:tc>
        <w:tc>
          <w:tcPr>
            <w:tcW w:w="567" w:type="dxa"/>
            <w:tcBorders>
              <w:top w:val="single" w:sz="12" w:space="0" w:color="auto"/>
              <w:bottom w:val="single" w:sz="12" w:space="0" w:color="auto"/>
            </w:tcBorders>
            <w:shd w:val="solid" w:color="FFFFFF" w:fill="auto"/>
          </w:tcPr>
          <w:p w14:paraId="7717185E" w14:textId="77777777" w:rsidR="00F957BE" w:rsidRDefault="00F957BE" w:rsidP="00A1148A">
            <w:pPr>
              <w:pStyle w:val="TAL"/>
              <w:rPr>
                <w:snapToGrid w:val="0"/>
                <w:sz w:val="16"/>
              </w:rPr>
            </w:pPr>
            <w:r>
              <w:rPr>
                <w:snapToGrid w:val="0"/>
                <w:sz w:val="16"/>
              </w:rPr>
              <w:t>-</w:t>
            </w:r>
          </w:p>
        </w:tc>
        <w:tc>
          <w:tcPr>
            <w:tcW w:w="425" w:type="dxa"/>
            <w:tcBorders>
              <w:top w:val="single" w:sz="12" w:space="0" w:color="auto"/>
              <w:bottom w:val="single" w:sz="12" w:space="0" w:color="auto"/>
            </w:tcBorders>
            <w:shd w:val="solid" w:color="FFFFFF" w:fill="auto"/>
          </w:tcPr>
          <w:p w14:paraId="4C0ED83E" w14:textId="77777777" w:rsidR="00F957BE" w:rsidRDefault="00F957BE" w:rsidP="00A1148A">
            <w:pPr>
              <w:pStyle w:val="TAR"/>
              <w:rPr>
                <w:snapToGrid w:val="0"/>
                <w:sz w:val="16"/>
              </w:rPr>
            </w:pPr>
            <w:r>
              <w:rPr>
                <w:snapToGrid w:val="0"/>
                <w:sz w:val="16"/>
              </w:rPr>
              <w:t>-</w:t>
            </w:r>
          </w:p>
        </w:tc>
        <w:tc>
          <w:tcPr>
            <w:tcW w:w="425" w:type="dxa"/>
            <w:tcBorders>
              <w:top w:val="single" w:sz="12" w:space="0" w:color="auto"/>
              <w:bottom w:val="single" w:sz="12" w:space="0" w:color="auto"/>
            </w:tcBorders>
            <w:shd w:val="solid" w:color="FFFFFF" w:fill="auto"/>
          </w:tcPr>
          <w:p w14:paraId="708A935E" w14:textId="77777777" w:rsidR="00F957BE" w:rsidRDefault="00F957BE" w:rsidP="00A1148A">
            <w:pPr>
              <w:pStyle w:val="TAC"/>
              <w:rPr>
                <w:snapToGrid w:val="0"/>
                <w:sz w:val="16"/>
              </w:rPr>
            </w:pPr>
            <w:r>
              <w:rPr>
                <w:snapToGrid w:val="0"/>
                <w:sz w:val="16"/>
              </w:rPr>
              <w:t>-</w:t>
            </w:r>
          </w:p>
        </w:tc>
        <w:tc>
          <w:tcPr>
            <w:tcW w:w="4820" w:type="dxa"/>
            <w:tcBorders>
              <w:top w:val="single" w:sz="12" w:space="0" w:color="auto"/>
              <w:bottom w:val="single" w:sz="12" w:space="0" w:color="auto"/>
            </w:tcBorders>
            <w:shd w:val="solid" w:color="FFFFFF" w:fill="auto"/>
          </w:tcPr>
          <w:p w14:paraId="0F447CFB" w14:textId="77777777" w:rsidR="00F957BE" w:rsidRDefault="00F957BE" w:rsidP="00A1148A">
            <w:pPr>
              <w:pStyle w:val="TAL"/>
              <w:rPr>
                <w:snapToGrid w:val="0"/>
                <w:sz w:val="16"/>
              </w:rPr>
            </w:pPr>
            <w:r>
              <w:rPr>
                <w:snapToGrid w:val="0"/>
                <w:sz w:val="16"/>
              </w:rPr>
              <w:t>Update to Rel-18 version (MCC)</w:t>
            </w:r>
          </w:p>
        </w:tc>
        <w:tc>
          <w:tcPr>
            <w:tcW w:w="708" w:type="dxa"/>
            <w:tcBorders>
              <w:top w:val="single" w:sz="12" w:space="0" w:color="auto"/>
              <w:bottom w:val="single" w:sz="12" w:space="0" w:color="auto"/>
            </w:tcBorders>
            <w:shd w:val="solid" w:color="FFFFFF" w:fill="auto"/>
          </w:tcPr>
          <w:p w14:paraId="517B582A" w14:textId="77777777" w:rsidR="00F957BE" w:rsidRPr="00BD7B94" w:rsidRDefault="00F957BE" w:rsidP="00A1148A">
            <w:pPr>
              <w:pStyle w:val="TAC"/>
              <w:rPr>
                <w:bCs/>
                <w:snapToGrid w:val="0"/>
                <w:sz w:val="16"/>
              </w:rPr>
            </w:pPr>
            <w:r w:rsidRPr="00BD7B94">
              <w:rPr>
                <w:bCs/>
                <w:snapToGrid w:val="0"/>
                <w:sz w:val="16"/>
              </w:rPr>
              <w:t>18.0.0</w:t>
            </w:r>
          </w:p>
        </w:tc>
      </w:tr>
      <w:tr w:rsidR="00B912F9" w:rsidRPr="007D6048" w14:paraId="11C18987" w14:textId="77777777" w:rsidTr="0039038D">
        <w:tc>
          <w:tcPr>
            <w:tcW w:w="800" w:type="dxa"/>
            <w:tcBorders>
              <w:top w:val="single" w:sz="12" w:space="0" w:color="auto"/>
            </w:tcBorders>
            <w:shd w:val="solid" w:color="FFFFFF" w:fill="auto"/>
          </w:tcPr>
          <w:p w14:paraId="79AF411F" w14:textId="77777777" w:rsidR="00B912F9" w:rsidRDefault="00B912F9" w:rsidP="00A1148A">
            <w:pPr>
              <w:pStyle w:val="TAC"/>
              <w:rPr>
                <w:snapToGrid w:val="0"/>
                <w:sz w:val="16"/>
              </w:rPr>
            </w:pPr>
            <w:r>
              <w:rPr>
                <w:snapToGrid w:val="0"/>
                <w:sz w:val="16"/>
              </w:rPr>
              <w:t>2025-09</w:t>
            </w:r>
          </w:p>
        </w:tc>
        <w:tc>
          <w:tcPr>
            <w:tcW w:w="800" w:type="dxa"/>
            <w:tcBorders>
              <w:top w:val="single" w:sz="12" w:space="0" w:color="auto"/>
            </w:tcBorders>
            <w:shd w:val="solid" w:color="FFFFFF" w:fill="auto"/>
          </w:tcPr>
          <w:p w14:paraId="536246BC" w14:textId="4E2EC25F" w:rsidR="00B912F9" w:rsidRDefault="00BD7B94" w:rsidP="00A1148A">
            <w:pPr>
              <w:pStyle w:val="TAC"/>
              <w:rPr>
                <w:snapToGrid w:val="0"/>
                <w:sz w:val="16"/>
              </w:rPr>
            </w:pPr>
            <w:r>
              <w:rPr>
                <w:sz w:val="16"/>
                <w:szCs w:val="16"/>
              </w:rPr>
              <w:t>SA#109</w:t>
            </w:r>
          </w:p>
        </w:tc>
        <w:tc>
          <w:tcPr>
            <w:tcW w:w="1094" w:type="dxa"/>
            <w:tcBorders>
              <w:top w:val="single" w:sz="12" w:space="0" w:color="auto"/>
            </w:tcBorders>
            <w:shd w:val="solid" w:color="FFFFFF" w:fill="auto"/>
          </w:tcPr>
          <w:p w14:paraId="7C407987" w14:textId="77777777" w:rsidR="00B912F9" w:rsidRDefault="00B912F9" w:rsidP="00A1148A">
            <w:pPr>
              <w:pStyle w:val="TAC"/>
              <w:rPr>
                <w:snapToGrid w:val="0"/>
                <w:sz w:val="16"/>
              </w:rPr>
            </w:pPr>
            <w:r>
              <w:rPr>
                <w:snapToGrid w:val="0"/>
                <w:sz w:val="16"/>
              </w:rPr>
              <w:t>-</w:t>
            </w:r>
          </w:p>
        </w:tc>
        <w:tc>
          <w:tcPr>
            <w:tcW w:w="567" w:type="dxa"/>
            <w:tcBorders>
              <w:top w:val="single" w:sz="12" w:space="0" w:color="auto"/>
            </w:tcBorders>
            <w:shd w:val="solid" w:color="FFFFFF" w:fill="auto"/>
          </w:tcPr>
          <w:p w14:paraId="50832B13" w14:textId="77777777" w:rsidR="00B912F9" w:rsidRDefault="00B912F9" w:rsidP="00A1148A">
            <w:pPr>
              <w:pStyle w:val="TAL"/>
              <w:rPr>
                <w:snapToGrid w:val="0"/>
                <w:sz w:val="16"/>
              </w:rPr>
            </w:pPr>
            <w:r>
              <w:rPr>
                <w:snapToGrid w:val="0"/>
                <w:sz w:val="16"/>
              </w:rPr>
              <w:t>-</w:t>
            </w:r>
          </w:p>
        </w:tc>
        <w:tc>
          <w:tcPr>
            <w:tcW w:w="425" w:type="dxa"/>
            <w:tcBorders>
              <w:top w:val="single" w:sz="12" w:space="0" w:color="auto"/>
            </w:tcBorders>
            <w:shd w:val="solid" w:color="FFFFFF" w:fill="auto"/>
          </w:tcPr>
          <w:p w14:paraId="53185BA2" w14:textId="77777777" w:rsidR="00B912F9" w:rsidRDefault="00B912F9" w:rsidP="00A1148A">
            <w:pPr>
              <w:pStyle w:val="TAR"/>
              <w:rPr>
                <w:snapToGrid w:val="0"/>
                <w:sz w:val="16"/>
              </w:rPr>
            </w:pPr>
            <w:r>
              <w:rPr>
                <w:snapToGrid w:val="0"/>
                <w:sz w:val="16"/>
              </w:rPr>
              <w:t>-</w:t>
            </w:r>
          </w:p>
        </w:tc>
        <w:tc>
          <w:tcPr>
            <w:tcW w:w="425" w:type="dxa"/>
            <w:tcBorders>
              <w:top w:val="single" w:sz="12" w:space="0" w:color="auto"/>
            </w:tcBorders>
            <w:shd w:val="solid" w:color="FFFFFF" w:fill="auto"/>
          </w:tcPr>
          <w:p w14:paraId="6880269F" w14:textId="77777777" w:rsidR="00B912F9" w:rsidRDefault="00B912F9" w:rsidP="00A1148A">
            <w:pPr>
              <w:pStyle w:val="TAC"/>
              <w:rPr>
                <w:snapToGrid w:val="0"/>
                <w:sz w:val="16"/>
              </w:rPr>
            </w:pPr>
            <w:r>
              <w:rPr>
                <w:snapToGrid w:val="0"/>
                <w:sz w:val="16"/>
              </w:rPr>
              <w:t>-</w:t>
            </w:r>
          </w:p>
        </w:tc>
        <w:tc>
          <w:tcPr>
            <w:tcW w:w="4820" w:type="dxa"/>
            <w:tcBorders>
              <w:top w:val="single" w:sz="12" w:space="0" w:color="auto"/>
            </w:tcBorders>
            <w:shd w:val="solid" w:color="FFFFFF" w:fill="auto"/>
          </w:tcPr>
          <w:p w14:paraId="17569AA0" w14:textId="77777777" w:rsidR="00B912F9" w:rsidRDefault="00B912F9" w:rsidP="00A1148A">
            <w:pPr>
              <w:pStyle w:val="TAL"/>
              <w:rPr>
                <w:snapToGrid w:val="0"/>
                <w:sz w:val="16"/>
              </w:rPr>
            </w:pPr>
            <w:r>
              <w:rPr>
                <w:snapToGrid w:val="0"/>
                <w:sz w:val="16"/>
              </w:rPr>
              <w:t>Update to Rel-19 version (MCC)</w:t>
            </w:r>
          </w:p>
        </w:tc>
        <w:tc>
          <w:tcPr>
            <w:tcW w:w="708" w:type="dxa"/>
            <w:tcBorders>
              <w:top w:val="single" w:sz="12" w:space="0" w:color="auto"/>
            </w:tcBorders>
            <w:shd w:val="solid" w:color="FFFFFF" w:fill="auto"/>
          </w:tcPr>
          <w:p w14:paraId="70769F13" w14:textId="77777777" w:rsidR="00B912F9" w:rsidRPr="00BD7B94" w:rsidRDefault="00B912F9" w:rsidP="00A1148A">
            <w:pPr>
              <w:pStyle w:val="TAC"/>
              <w:rPr>
                <w:bCs/>
                <w:snapToGrid w:val="0"/>
                <w:sz w:val="16"/>
              </w:rPr>
            </w:pPr>
            <w:r w:rsidRPr="00BD7B94">
              <w:rPr>
                <w:bCs/>
                <w:snapToGrid w:val="0"/>
                <w:sz w:val="16"/>
              </w:rPr>
              <w:t>19.0.0</w:t>
            </w:r>
          </w:p>
        </w:tc>
      </w:tr>
    </w:tbl>
    <w:p w14:paraId="48C5A9A1" w14:textId="77777777" w:rsidR="00273668" w:rsidRDefault="00273668" w:rsidP="009B5E3F"/>
    <w:p w14:paraId="6209580F" w14:textId="77777777" w:rsidR="009B5E3F" w:rsidRDefault="009B5E3F" w:rsidP="009B5E3F"/>
    <w:p w14:paraId="1B8417BC" w14:textId="77777777" w:rsidR="001B15C2" w:rsidRPr="009B5E3F" w:rsidRDefault="001B15C2" w:rsidP="009B5E3F"/>
    <w:sectPr w:rsidR="001B15C2" w:rsidRPr="009B5E3F">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AFF605" w14:textId="77777777" w:rsidR="002C628E" w:rsidRDefault="002C628E">
      <w:r>
        <w:separator/>
      </w:r>
    </w:p>
  </w:endnote>
  <w:endnote w:type="continuationSeparator" w:id="0">
    <w:p w14:paraId="43D3276E" w14:textId="77777777" w:rsidR="002C628E" w:rsidRDefault="002C6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Tms Rmn">
    <w:panose1 w:val="02020603040505020304"/>
    <w:charset w:val="00"/>
    <w:family w:val="roman"/>
    <w:pitch w:val="variable"/>
    <w:sig w:usb0="00000003" w:usb1="00000000" w:usb2="00000000" w:usb3="00000000" w:csb0="00000001" w:csb1="00000000"/>
  </w:font>
  <w:font w:name="Arial,Bold">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89C896" w14:textId="77777777" w:rsidR="0047680C" w:rsidRDefault="0047680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9F46BA" w14:textId="77777777" w:rsidR="002C628E" w:rsidRDefault="002C628E">
      <w:r>
        <w:separator/>
      </w:r>
    </w:p>
  </w:footnote>
  <w:footnote w:type="continuationSeparator" w:id="0">
    <w:p w14:paraId="33F45A80" w14:textId="77777777" w:rsidR="002C628E" w:rsidRDefault="002C62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6E0806" w14:textId="63596D16" w:rsidR="0047680C" w:rsidRDefault="0047680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D7B94">
      <w:rPr>
        <w:rFonts w:ascii="Arial" w:hAnsi="Arial" w:cs="Arial"/>
        <w:b/>
        <w:noProof/>
        <w:sz w:val="18"/>
        <w:szCs w:val="18"/>
      </w:rPr>
      <w:t>3GPP TS 32.396 V19.0.0 (2025-09)</w:t>
    </w:r>
    <w:r>
      <w:rPr>
        <w:rFonts w:ascii="Arial" w:hAnsi="Arial" w:cs="Arial"/>
        <w:b/>
        <w:sz w:val="18"/>
        <w:szCs w:val="18"/>
      </w:rPr>
      <w:fldChar w:fldCharType="end"/>
    </w:r>
  </w:p>
  <w:p w14:paraId="3A367A17" w14:textId="77777777" w:rsidR="0047680C" w:rsidRDefault="0047680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42AF7">
      <w:rPr>
        <w:rFonts w:ascii="Arial" w:hAnsi="Arial" w:cs="Arial"/>
        <w:b/>
        <w:noProof/>
        <w:sz w:val="18"/>
        <w:szCs w:val="18"/>
      </w:rPr>
      <w:t>49</w:t>
    </w:r>
    <w:r>
      <w:rPr>
        <w:rFonts w:ascii="Arial" w:hAnsi="Arial" w:cs="Arial"/>
        <w:b/>
        <w:sz w:val="18"/>
        <w:szCs w:val="18"/>
      </w:rPr>
      <w:fldChar w:fldCharType="end"/>
    </w:r>
  </w:p>
  <w:p w14:paraId="56F688C4" w14:textId="31F5237F" w:rsidR="0047680C" w:rsidRDefault="0047680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D7B94">
      <w:rPr>
        <w:rFonts w:ascii="Arial" w:hAnsi="Arial" w:cs="Arial"/>
        <w:b/>
        <w:noProof/>
        <w:sz w:val="18"/>
        <w:szCs w:val="18"/>
      </w:rPr>
      <w:t>Release 19</w:t>
    </w:r>
    <w:r>
      <w:rPr>
        <w:rFonts w:ascii="Arial" w:hAnsi="Arial" w:cs="Arial"/>
        <w:b/>
        <w:sz w:val="18"/>
        <w:szCs w:val="18"/>
      </w:rPr>
      <w:fldChar w:fldCharType="end"/>
    </w:r>
  </w:p>
  <w:p w14:paraId="4AE99AD3" w14:textId="77777777" w:rsidR="0047680C" w:rsidRDefault="004768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180BB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1925B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DF084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103613"/>
    <w:multiLevelType w:val="hybridMultilevel"/>
    <w:tmpl w:val="78EA0D5A"/>
    <w:lvl w:ilvl="0" w:tplc="FFFFFFFF">
      <w:start w:val="1"/>
      <w:numFmt w:val="decimal"/>
      <w:lvlText w:val="%1."/>
      <w:lvlJc w:val="left"/>
      <w:pPr>
        <w:tabs>
          <w:tab w:val="num" w:pos="420"/>
        </w:tabs>
        <w:ind w:left="420" w:hanging="420"/>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2" w15:restartNumberingAfterBreak="0">
    <w:nsid w:val="03A04A6A"/>
    <w:multiLevelType w:val="hybridMultilevel"/>
    <w:tmpl w:val="F0C43D74"/>
    <w:lvl w:ilvl="0" w:tplc="04090001">
      <w:start w:val="1"/>
      <w:numFmt w:val="bullet"/>
      <w:lvlText w:val=""/>
      <w:lvlJc w:val="left"/>
      <w:pPr>
        <w:tabs>
          <w:tab w:val="num" w:pos="1039"/>
        </w:tabs>
        <w:ind w:left="1039" w:hanging="360"/>
      </w:pPr>
      <w:rPr>
        <w:rFonts w:ascii="Symbol" w:hAnsi="Symbol" w:hint="default"/>
      </w:rPr>
    </w:lvl>
    <w:lvl w:ilvl="1" w:tplc="04090003" w:tentative="1">
      <w:start w:val="1"/>
      <w:numFmt w:val="bullet"/>
      <w:lvlText w:val="o"/>
      <w:lvlJc w:val="left"/>
      <w:pPr>
        <w:tabs>
          <w:tab w:val="num" w:pos="2119"/>
        </w:tabs>
        <w:ind w:left="2119" w:hanging="360"/>
      </w:pPr>
      <w:rPr>
        <w:rFonts w:ascii="Courier New" w:hAnsi="Courier New" w:cs="Courier New" w:hint="default"/>
      </w:rPr>
    </w:lvl>
    <w:lvl w:ilvl="2" w:tplc="04090005" w:tentative="1">
      <w:start w:val="1"/>
      <w:numFmt w:val="bullet"/>
      <w:lvlText w:val=""/>
      <w:lvlJc w:val="left"/>
      <w:pPr>
        <w:tabs>
          <w:tab w:val="num" w:pos="2839"/>
        </w:tabs>
        <w:ind w:left="2839" w:hanging="360"/>
      </w:pPr>
      <w:rPr>
        <w:rFonts w:ascii="Wingdings" w:hAnsi="Wingdings" w:hint="default"/>
      </w:rPr>
    </w:lvl>
    <w:lvl w:ilvl="3" w:tplc="04090001" w:tentative="1">
      <w:start w:val="1"/>
      <w:numFmt w:val="bullet"/>
      <w:lvlText w:val=""/>
      <w:lvlJc w:val="left"/>
      <w:pPr>
        <w:tabs>
          <w:tab w:val="num" w:pos="3559"/>
        </w:tabs>
        <w:ind w:left="3559" w:hanging="360"/>
      </w:pPr>
      <w:rPr>
        <w:rFonts w:ascii="Symbol" w:hAnsi="Symbol" w:hint="default"/>
      </w:rPr>
    </w:lvl>
    <w:lvl w:ilvl="4" w:tplc="04090003" w:tentative="1">
      <w:start w:val="1"/>
      <w:numFmt w:val="bullet"/>
      <w:lvlText w:val="o"/>
      <w:lvlJc w:val="left"/>
      <w:pPr>
        <w:tabs>
          <w:tab w:val="num" w:pos="4279"/>
        </w:tabs>
        <w:ind w:left="4279" w:hanging="360"/>
      </w:pPr>
      <w:rPr>
        <w:rFonts w:ascii="Courier New" w:hAnsi="Courier New" w:cs="Courier New" w:hint="default"/>
      </w:rPr>
    </w:lvl>
    <w:lvl w:ilvl="5" w:tplc="04090005" w:tentative="1">
      <w:start w:val="1"/>
      <w:numFmt w:val="bullet"/>
      <w:lvlText w:val=""/>
      <w:lvlJc w:val="left"/>
      <w:pPr>
        <w:tabs>
          <w:tab w:val="num" w:pos="4999"/>
        </w:tabs>
        <w:ind w:left="4999" w:hanging="360"/>
      </w:pPr>
      <w:rPr>
        <w:rFonts w:ascii="Wingdings" w:hAnsi="Wingdings" w:hint="default"/>
      </w:rPr>
    </w:lvl>
    <w:lvl w:ilvl="6" w:tplc="04090001" w:tentative="1">
      <w:start w:val="1"/>
      <w:numFmt w:val="bullet"/>
      <w:lvlText w:val=""/>
      <w:lvlJc w:val="left"/>
      <w:pPr>
        <w:tabs>
          <w:tab w:val="num" w:pos="5719"/>
        </w:tabs>
        <w:ind w:left="5719" w:hanging="360"/>
      </w:pPr>
      <w:rPr>
        <w:rFonts w:ascii="Symbol" w:hAnsi="Symbol" w:hint="default"/>
      </w:rPr>
    </w:lvl>
    <w:lvl w:ilvl="7" w:tplc="04090003" w:tentative="1">
      <w:start w:val="1"/>
      <w:numFmt w:val="bullet"/>
      <w:lvlText w:val="o"/>
      <w:lvlJc w:val="left"/>
      <w:pPr>
        <w:tabs>
          <w:tab w:val="num" w:pos="6439"/>
        </w:tabs>
        <w:ind w:left="6439" w:hanging="360"/>
      </w:pPr>
      <w:rPr>
        <w:rFonts w:ascii="Courier New" w:hAnsi="Courier New" w:cs="Courier New" w:hint="default"/>
      </w:rPr>
    </w:lvl>
    <w:lvl w:ilvl="8" w:tplc="04090005" w:tentative="1">
      <w:start w:val="1"/>
      <w:numFmt w:val="bullet"/>
      <w:lvlText w:val=""/>
      <w:lvlJc w:val="left"/>
      <w:pPr>
        <w:tabs>
          <w:tab w:val="num" w:pos="7159"/>
        </w:tabs>
        <w:ind w:left="7159" w:hanging="360"/>
      </w:pPr>
      <w:rPr>
        <w:rFonts w:ascii="Wingdings" w:hAnsi="Wingdings" w:hint="default"/>
      </w:rPr>
    </w:lvl>
  </w:abstractNum>
  <w:abstractNum w:abstractNumId="13" w15:restartNumberingAfterBreak="0">
    <w:nsid w:val="03D063C5"/>
    <w:multiLevelType w:val="multilevel"/>
    <w:tmpl w:val="0409001F"/>
    <w:styleLink w:val="FormatvorlageMitGliederung"/>
    <w:lvl w:ilvl="0">
      <w:start w:val="1"/>
      <w:numFmt w:val="decimal"/>
      <w:lvlText w:val="%1."/>
      <w:lvlJc w:val="left"/>
      <w:pPr>
        <w:tabs>
          <w:tab w:val="num" w:pos="360"/>
        </w:tabs>
        <w:ind w:left="360" w:hanging="360"/>
      </w:pPr>
      <w:rPr>
        <w:b/>
      </w:rPr>
    </w:lvl>
    <w:lvl w:ilvl="1">
      <w:start w:val="1"/>
      <w:numFmt w:val="decimal"/>
      <w:lvlText w:val="%1.%2."/>
      <w:lvlJc w:val="left"/>
      <w:pPr>
        <w:tabs>
          <w:tab w:val="num" w:pos="716"/>
        </w:tabs>
        <w:ind w:left="716"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06534354"/>
    <w:multiLevelType w:val="multilevel"/>
    <w:tmpl w:val="81D41552"/>
    <w:lvl w:ilvl="0">
      <w:start w:val="6"/>
      <w:numFmt w:val="decimal"/>
      <w:lvlText w:val="%1"/>
      <w:lvlJc w:val="left"/>
      <w:pPr>
        <w:tabs>
          <w:tab w:val="num" w:pos="1440"/>
        </w:tabs>
        <w:ind w:left="1440" w:hanging="1440"/>
      </w:pPr>
      <w:rPr>
        <w:rFonts w:hint="default"/>
      </w:rPr>
    </w:lvl>
    <w:lvl w:ilvl="1">
      <w:start w:val="3"/>
      <w:numFmt w:val="decimal"/>
      <w:lvlText w:val="%1.%2"/>
      <w:lvlJc w:val="left"/>
      <w:pPr>
        <w:tabs>
          <w:tab w:val="num" w:pos="1440"/>
        </w:tabs>
        <w:ind w:left="1440" w:hanging="1440"/>
      </w:pPr>
      <w:rPr>
        <w:rFonts w:hint="default"/>
      </w:rPr>
    </w:lvl>
    <w:lvl w:ilvl="2">
      <w:start w:val="5"/>
      <w:numFmt w:val="decimal"/>
      <w:lvlText w:val="%1.%2.%3"/>
      <w:lvlJc w:val="left"/>
      <w:pPr>
        <w:tabs>
          <w:tab w:val="num" w:pos="1440"/>
        </w:tabs>
        <w:ind w:left="1440" w:hanging="1440"/>
      </w:pPr>
      <w:rPr>
        <w:rFonts w:hint="default"/>
      </w:rPr>
    </w:lvl>
    <w:lvl w:ilvl="3">
      <w:start w:val="2"/>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22E11BC"/>
    <w:multiLevelType w:val="multilevel"/>
    <w:tmpl w:val="A1DC1096"/>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6" w15:restartNumberingAfterBreak="0">
    <w:nsid w:val="12A02F88"/>
    <w:multiLevelType w:val="hybridMultilevel"/>
    <w:tmpl w:val="76AC0294"/>
    <w:lvl w:ilvl="0" w:tplc="FFFFFFFF">
      <w:start w:val="1"/>
      <w:numFmt w:val="decimal"/>
      <w:lvlText w:val="%1."/>
      <w:lvlJc w:val="left"/>
      <w:pPr>
        <w:tabs>
          <w:tab w:val="num" w:pos="720"/>
        </w:tabs>
        <w:ind w:left="720" w:hanging="360"/>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3AC6296"/>
    <w:multiLevelType w:val="hybridMultilevel"/>
    <w:tmpl w:val="AF10963E"/>
    <w:lvl w:ilvl="0" w:tplc="0809000F">
      <w:start w:val="1"/>
      <w:numFmt w:val="lowerLetter"/>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175F4401"/>
    <w:multiLevelType w:val="hybridMultilevel"/>
    <w:tmpl w:val="197299A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C7C04E5"/>
    <w:multiLevelType w:val="hybridMultilevel"/>
    <w:tmpl w:val="21B8DA5A"/>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CF64888"/>
    <w:multiLevelType w:val="hybridMultilevel"/>
    <w:tmpl w:val="A10A7064"/>
    <w:lvl w:ilvl="0" w:tplc="01A6A080">
      <w:start w:val="1"/>
      <w:numFmt w:val="bullet"/>
      <w:lvlText w:val=""/>
      <w:lvlJc w:val="left"/>
      <w:pPr>
        <w:tabs>
          <w:tab w:val="num" w:pos="1039"/>
        </w:tabs>
        <w:ind w:left="1039" w:hanging="360"/>
      </w:pPr>
      <w:rPr>
        <w:rFonts w:ascii="Wingdings" w:hAnsi="Wingdings" w:hint="default"/>
      </w:rPr>
    </w:lvl>
    <w:lvl w:ilvl="1" w:tplc="04090003" w:tentative="1">
      <w:start w:val="1"/>
      <w:numFmt w:val="bullet"/>
      <w:lvlText w:val="o"/>
      <w:lvlJc w:val="left"/>
      <w:pPr>
        <w:tabs>
          <w:tab w:val="num" w:pos="2119"/>
        </w:tabs>
        <w:ind w:left="2119" w:hanging="360"/>
      </w:pPr>
      <w:rPr>
        <w:rFonts w:ascii="Courier New" w:hAnsi="Courier New" w:cs="Courier New" w:hint="default"/>
      </w:rPr>
    </w:lvl>
    <w:lvl w:ilvl="2" w:tplc="04090005" w:tentative="1">
      <w:start w:val="1"/>
      <w:numFmt w:val="bullet"/>
      <w:lvlText w:val=""/>
      <w:lvlJc w:val="left"/>
      <w:pPr>
        <w:tabs>
          <w:tab w:val="num" w:pos="2839"/>
        </w:tabs>
        <w:ind w:left="2839" w:hanging="360"/>
      </w:pPr>
      <w:rPr>
        <w:rFonts w:ascii="Wingdings" w:hAnsi="Wingdings" w:hint="default"/>
      </w:rPr>
    </w:lvl>
    <w:lvl w:ilvl="3" w:tplc="04090001" w:tentative="1">
      <w:start w:val="1"/>
      <w:numFmt w:val="bullet"/>
      <w:lvlText w:val=""/>
      <w:lvlJc w:val="left"/>
      <w:pPr>
        <w:tabs>
          <w:tab w:val="num" w:pos="3559"/>
        </w:tabs>
        <w:ind w:left="3559" w:hanging="360"/>
      </w:pPr>
      <w:rPr>
        <w:rFonts w:ascii="Symbol" w:hAnsi="Symbol" w:hint="default"/>
      </w:rPr>
    </w:lvl>
    <w:lvl w:ilvl="4" w:tplc="04090003" w:tentative="1">
      <w:start w:val="1"/>
      <w:numFmt w:val="bullet"/>
      <w:lvlText w:val="o"/>
      <w:lvlJc w:val="left"/>
      <w:pPr>
        <w:tabs>
          <w:tab w:val="num" w:pos="4279"/>
        </w:tabs>
        <w:ind w:left="4279" w:hanging="360"/>
      </w:pPr>
      <w:rPr>
        <w:rFonts w:ascii="Courier New" w:hAnsi="Courier New" w:cs="Courier New" w:hint="default"/>
      </w:rPr>
    </w:lvl>
    <w:lvl w:ilvl="5" w:tplc="04090005" w:tentative="1">
      <w:start w:val="1"/>
      <w:numFmt w:val="bullet"/>
      <w:lvlText w:val=""/>
      <w:lvlJc w:val="left"/>
      <w:pPr>
        <w:tabs>
          <w:tab w:val="num" w:pos="4999"/>
        </w:tabs>
        <w:ind w:left="4999" w:hanging="360"/>
      </w:pPr>
      <w:rPr>
        <w:rFonts w:ascii="Wingdings" w:hAnsi="Wingdings" w:hint="default"/>
      </w:rPr>
    </w:lvl>
    <w:lvl w:ilvl="6" w:tplc="04090001" w:tentative="1">
      <w:start w:val="1"/>
      <w:numFmt w:val="bullet"/>
      <w:lvlText w:val=""/>
      <w:lvlJc w:val="left"/>
      <w:pPr>
        <w:tabs>
          <w:tab w:val="num" w:pos="5719"/>
        </w:tabs>
        <w:ind w:left="5719" w:hanging="360"/>
      </w:pPr>
      <w:rPr>
        <w:rFonts w:ascii="Symbol" w:hAnsi="Symbol" w:hint="default"/>
      </w:rPr>
    </w:lvl>
    <w:lvl w:ilvl="7" w:tplc="04090003" w:tentative="1">
      <w:start w:val="1"/>
      <w:numFmt w:val="bullet"/>
      <w:lvlText w:val="o"/>
      <w:lvlJc w:val="left"/>
      <w:pPr>
        <w:tabs>
          <w:tab w:val="num" w:pos="6439"/>
        </w:tabs>
        <w:ind w:left="6439" w:hanging="360"/>
      </w:pPr>
      <w:rPr>
        <w:rFonts w:ascii="Courier New" w:hAnsi="Courier New" w:cs="Courier New" w:hint="default"/>
      </w:rPr>
    </w:lvl>
    <w:lvl w:ilvl="8" w:tplc="04090005" w:tentative="1">
      <w:start w:val="1"/>
      <w:numFmt w:val="bullet"/>
      <w:lvlText w:val=""/>
      <w:lvlJc w:val="left"/>
      <w:pPr>
        <w:tabs>
          <w:tab w:val="num" w:pos="7159"/>
        </w:tabs>
        <w:ind w:left="7159" w:hanging="360"/>
      </w:pPr>
      <w:rPr>
        <w:rFonts w:ascii="Wingdings" w:hAnsi="Wingdings" w:hint="default"/>
      </w:rPr>
    </w:lvl>
  </w:abstractNum>
  <w:abstractNum w:abstractNumId="21" w15:restartNumberingAfterBreak="0">
    <w:nsid w:val="1EE734EC"/>
    <w:multiLevelType w:val="hybridMultilevel"/>
    <w:tmpl w:val="E854985A"/>
    <w:lvl w:ilvl="0" w:tplc="08090017">
      <w:start w:val="1"/>
      <w:numFmt w:val="decimal"/>
      <w:lvlText w:val="%1."/>
      <w:lvlJc w:val="left"/>
      <w:pPr>
        <w:tabs>
          <w:tab w:val="num" w:pos="420"/>
        </w:tabs>
        <w:ind w:left="420" w:hanging="420"/>
      </w:pPr>
    </w:lvl>
    <w:lvl w:ilvl="1" w:tplc="08090019" w:tentative="1">
      <w:start w:val="1"/>
      <w:numFmt w:val="lowerLetter"/>
      <w:lvlText w:val="%2)"/>
      <w:lvlJc w:val="left"/>
      <w:pPr>
        <w:tabs>
          <w:tab w:val="num" w:pos="840"/>
        </w:tabs>
        <w:ind w:left="840" w:hanging="420"/>
      </w:pPr>
    </w:lvl>
    <w:lvl w:ilvl="2" w:tplc="0809001B" w:tentative="1">
      <w:start w:val="1"/>
      <w:numFmt w:val="lowerRoman"/>
      <w:lvlText w:val="%3."/>
      <w:lvlJc w:val="right"/>
      <w:pPr>
        <w:tabs>
          <w:tab w:val="num" w:pos="1260"/>
        </w:tabs>
        <w:ind w:left="1260" w:hanging="420"/>
      </w:pPr>
    </w:lvl>
    <w:lvl w:ilvl="3" w:tplc="0809000F" w:tentative="1">
      <w:start w:val="1"/>
      <w:numFmt w:val="decimal"/>
      <w:lvlText w:val="%4."/>
      <w:lvlJc w:val="left"/>
      <w:pPr>
        <w:tabs>
          <w:tab w:val="num" w:pos="1680"/>
        </w:tabs>
        <w:ind w:left="1680" w:hanging="420"/>
      </w:pPr>
    </w:lvl>
    <w:lvl w:ilvl="4" w:tplc="08090019" w:tentative="1">
      <w:start w:val="1"/>
      <w:numFmt w:val="lowerLetter"/>
      <w:lvlText w:val="%5)"/>
      <w:lvlJc w:val="left"/>
      <w:pPr>
        <w:tabs>
          <w:tab w:val="num" w:pos="2100"/>
        </w:tabs>
        <w:ind w:left="2100" w:hanging="420"/>
      </w:pPr>
    </w:lvl>
    <w:lvl w:ilvl="5" w:tplc="0809001B" w:tentative="1">
      <w:start w:val="1"/>
      <w:numFmt w:val="lowerRoman"/>
      <w:lvlText w:val="%6."/>
      <w:lvlJc w:val="right"/>
      <w:pPr>
        <w:tabs>
          <w:tab w:val="num" w:pos="2520"/>
        </w:tabs>
        <w:ind w:left="2520" w:hanging="420"/>
      </w:pPr>
    </w:lvl>
    <w:lvl w:ilvl="6" w:tplc="0809000F" w:tentative="1">
      <w:start w:val="1"/>
      <w:numFmt w:val="decimal"/>
      <w:lvlText w:val="%7."/>
      <w:lvlJc w:val="left"/>
      <w:pPr>
        <w:tabs>
          <w:tab w:val="num" w:pos="2940"/>
        </w:tabs>
        <w:ind w:left="2940" w:hanging="420"/>
      </w:pPr>
    </w:lvl>
    <w:lvl w:ilvl="7" w:tplc="08090019" w:tentative="1">
      <w:start w:val="1"/>
      <w:numFmt w:val="lowerLetter"/>
      <w:lvlText w:val="%8)"/>
      <w:lvlJc w:val="left"/>
      <w:pPr>
        <w:tabs>
          <w:tab w:val="num" w:pos="3360"/>
        </w:tabs>
        <w:ind w:left="3360" w:hanging="420"/>
      </w:pPr>
    </w:lvl>
    <w:lvl w:ilvl="8" w:tplc="0809001B" w:tentative="1">
      <w:start w:val="1"/>
      <w:numFmt w:val="lowerRoman"/>
      <w:lvlText w:val="%9."/>
      <w:lvlJc w:val="right"/>
      <w:pPr>
        <w:tabs>
          <w:tab w:val="num" w:pos="3780"/>
        </w:tabs>
        <w:ind w:left="3780" w:hanging="420"/>
      </w:pPr>
    </w:lvl>
  </w:abstractNum>
  <w:abstractNum w:abstractNumId="22" w15:restartNumberingAfterBreak="0">
    <w:nsid w:val="20017F29"/>
    <w:multiLevelType w:val="multilevel"/>
    <w:tmpl w:val="7A9C148A"/>
    <w:lvl w:ilvl="0">
      <w:start w:val="6"/>
      <w:numFmt w:val="decimal"/>
      <w:lvlText w:val="%1"/>
      <w:lvlJc w:val="left"/>
      <w:pPr>
        <w:tabs>
          <w:tab w:val="num" w:pos="1440"/>
        </w:tabs>
        <w:ind w:left="1440" w:hanging="1440"/>
      </w:pPr>
      <w:rPr>
        <w:rFonts w:hint="default"/>
      </w:rPr>
    </w:lvl>
    <w:lvl w:ilvl="1">
      <w:start w:val="3"/>
      <w:numFmt w:val="decimal"/>
      <w:lvlText w:val="%1.%2"/>
      <w:lvlJc w:val="left"/>
      <w:pPr>
        <w:tabs>
          <w:tab w:val="num" w:pos="1440"/>
        </w:tabs>
        <w:ind w:left="1440" w:hanging="1440"/>
      </w:pPr>
      <w:rPr>
        <w:rFonts w:hint="default"/>
      </w:rPr>
    </w:lvl>
    <w:lvl w:ilvl="2">
      <w:start w:val="1"/>
      <w:numFmt w:val="decimal"/>
      <w:lvlText w:val="%1.%2.%3"/>
      <w:lvlJc w:val="left"/>
      <w:pPr>
        <w:tabs>
          <w:tab w:val="num" w:pos="1440"/>
        </w:tabs>
        <w:ind w:left="1440" w:hanging="1440"/>
      </w:pPr>
      <w:rPr>
        <w:rFonts w:hint="default"/>
      </w:rPr>
    </w:lvl>
    <w:lvl w:ilvl="3">
      <w:start w:val="6"/>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23F07307"/>
    <w:multiLevelType w:val="hybridMultilevel"/>
    <w:tmpl w:val="81169A9C"/>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8574D33"/>
    <w:multiLevelType w:val="hybridMultilevel"/>
    <w:tmpl w:val="ACB428A2"/>
    <w:lvl w:ilvl="0" w:tplc="04090001">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30696119"/>
    <w:multiLevelType w:val="multilevel"/>
    <w:tmpl w:val="7A9C148A"/>
    <w:lvl w:ilvl="0">
      <w:start w:val="6"/>
      <w:numFmt w:val="decimal"/>
      <w:lvlText w:val="%1"/>
      <w:lvlJc w:val="left"/>
      <w:pPr>
        <w:tabs>
          <w:tab w:val="num" w:pos="1440"/>
        </w:tabs>
        <w:ind w:left="1440" w:hanging="1440"/>
      </w:pPr>
      <w:rPr>
        <w:rFonts w:hint="default"/>
      </w:rPr>
    </w:lvl>
    <w:lvl w:ilvl="1">
      <w:start w:val="3"/>
      <w:numFmt w:val="decimal"/>
      <w:lvlText w:val="%1.%2"/>
      <w:lvlJc w:val="left"/>
      <w:pPr>
        <w:tabs>
          <w:tab w:val="num" w:pos="1440"/>
        </w:tabs>
        <w:ind w:left="1440" w:hanging="1440"/>
      </w:pPr>
      <w:rPr>
        <w:rFonts w:hint="default"/>
      </w:rPr>
    </w:lvl>
    <w:lvl w:ilvl="2">
      <w:start w:val="1"/>
      <w:numFmt w:val="decimal"/>
      <w:lvlText w:val="%1.%2.%3"/>
      <w:lvlJc w:val="left"/>
      <w:pPr>
        <w:tabs>
          <w:tab w:val="num" w:pos="1440"/>
        </w:tabs>
        <w:ind w:left="1440" w:hanging="1440"/>
      </w:pPr>
      <w:rPr>
        <w:rFonts w:hint="default"/>
      </w:rPr>
    </w:lvl>
    <w:lvl w:ilvl="3">
      <w:start w:val="6"/>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1D44577"/>
    <w:multiLevelType w:val="hybridMultilevel"/>
    <w:tmpl w:val="E716E92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561165B"/>
    <w:multiLevelType w:val="multilevel"/>
    <w:tmpl w:val="0409001F"/>
    <w:numStyleLink w:val="FormatvorlageMitGliederung"/>
  </w:abstractNum>
  <w:abstractNum w:abstractNumId="28" w15:restartNumberingAfterBreak="0">
    <w:nsid w:val="3A994321"/>
    <w:multiLevelType w:val="hybridMultilevel"/>
    <w:tmpl w:val="1A7C892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BB55EE4"/>
    <w:multiLevelType w:val="multilevel"/>
    <w:tmpl w:val="1AA6D1CC"/>
    <w:lvl w:ilvl="0">
      <w:start w:val="4"/>
      <w:numFmt w:val="decimal"/>
      <w:lvlText w:val="%1"/>
      <w:lvlJc w:val="left"/>
      <w:pPr>
        <w:tabs>
          <w:tab w:val="num" w:pos="405"/>
        </w:tabs>
        <w:ind w:left="405" w:hanging="405"/>
      </w:pPr>
      <w:rPr>
        <w:rFonts w:hint="default"/>
      </w:rPr>
    </w:lvl>
    <w:lvl w:ilvl="1">
      <w:start w:val="1"/>
      <w:numFmt w:val="decimal"/>
      <w:lvlText w:val="%1.%2"/>
      <w:lvlJc w:val="left"/>
      <w:pPr>
        <w:tabs>
          <w:tab w:val="num" w:pos="585"/>
        </w:tabs>
        <w:ind w:left="585" w:hanging="405"/>
      </w:pPr>
      <w:rPr>
        <w:rFonts w:hint="default"/>
      </w:rPr>
    </w:lvl>
    <w:lvl w:ilvl="2">
      <w:start w:val="2"/>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440"/>
        </w:tabs>
        <w:ind w:left="1440" w:hanging="72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160"/>
        </w:tabs>
        <w:ind w:left="2160" w:hanging="108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30"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46FA3522"/>
    <w:multiLevelType w:val="multilevel"/>
    <w:tmpl w:val="196A7FF0"/>
    <w:lvl w:ilvl="0">
      <w:start w:val="6"/>
      <w:numFmt w:val="decimal"/>
      <w:lvlText w:val="%1"/>
      <w:lvlJc w:val="left"/>
      <w:pPr>
        <w:tabs>
          <w:tab w:val="num" w:pos="1440"/>
        </w:tabs>
        <w:ind w:left="1440" w:hanging="1440"/>
      </w:pPr>
      <w:rPr>
        <w:rFonts w:hint="default"/>
      </w:rPr>
    </w:lvl>
    <w:lvl w:ilvl="1">
      <w:start w:val="3"/>
      <w:numFmt w:val="decimal"/>
      <w:lvlText w:val="%1.%2"/>
      <w:lvlJc w:val="left"/>
      <w:pPr>
        <w:tabs>
          <w:tab w:val="num" w:pos="1440"/>
        </w:tabs>
        <w:ind w:left="1440" w:hanging="1440"/>
      </w:pPr>
      <w:rPr>
        <w:rFonts w:hint="default"/>
      </w:rPr>
    </w:lvl>
    <w:lvl w:ilvl="2">
      <w:start w:val="5"/>
      <w:numFmt w:val="decimal"/>
      <w:lvlText w:val="%1.%2.%3"/>
      <w:lvlJc w:val="left"/>
      <w:pPr>
        <w:tabs>
          <w:tab w:val="num" w:pos="1440"/>
        </w:tabs>
        <w:ind w:left="1440" w:hanging="1440"/>
      </w:pPr>
      <w:rPr>
        <w:rFonts w:hint="default"/>
      </w:rPr>
    </w:lvl>
    <w:lvl w:ilvl="3">
      <w:start w:val="1"/>
      <w:numFmt w:val="bullet"/>
      <w:lvlText w:val="?"/>
      <w:lvlJc w:val="left"/>
      <w:pPr>
        <w:tabs>
          <w:tab w:val="num" w:pos="360"/>
        </w:tabs>
        <w:ind w:left="360" w:hanging="360"/>
      </w:pPr>
      <w:rPr>
        <w:rFonts w:ascii="Arial" w:hAnsi="Arial"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8FA5ACF"/>
    <w:multiLevelType w:val="multilevel"/>
    <w:tmpl w:val="CE4CECE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4B2335CC"/>
    <w:multiLevelType w:val="hybridMultilevel"/>
    <w:tmpl w:val="20A6D1F2"/>
    <w:lvl w:ilvl="0" w:tplc="FFFFFFFF">
      <w:start w:val="4"/>
      <w:numFmt w:val="bullet"/>
      <w:lvlText w:val="-"/>
      <w:lvlJc w:val="left"/>
      <w:pPr>
        <w:tabs>
          <w:tab w:val="num" w:pos="360"/>
        </w:tabs>
        <w:ind w:left="360" w:hanging="360"/>
      </w:pPr>
      <w:rPr>
        <w:rFonts w:ascii="Times New Roman" w:eastAsia="SimSun" w:hAnsi="Times New Roman" w:cs="Times New Roman" w:hint="default"/>
      </w:rPr>
    </w:lvl>
    <w:lvl w:ilvl="1" w:tplc="FFFFFFFF" w:tentative="1">
      <w:start w:val="1"/>
      <w:numFmt w:val="bullet"/>
      <w:lvlText w:val=""/>
      <w:lvlJc w:val="left"/>
      <w:pPr>
        <w:tabs>
          <w:tab w:val="num" w:pos="840"/>
        </w:tabs>
        <w:ind w:left="840" w:hanging="420"/>
      </w:pPr>
      <w:rPr>
        <w:rFonts w:ascii="Wingdings" w:hAnsi="Wingdings" w:hint="default"/>
      </w:rPr>
    </w:lvl>
    <w:lvl w:ilvl="2" w:tplc="FFFFFFFF" w:tentative="1">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34"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5" w15:restartNumberingAfterBreak="0">
    <w:nsid w:val="54E50D0E"/>
    <w:multiLevelType w:val="hybridMultilevel"/>
    <w:tmpl w:val="FB2697EC"/>
    <w:lvl w:ilvl="0" w:tplc="FFFFFFFF">
      <w:start w:val="1"/>
      <w:numFmt w:val="bullet"/>
      <w:lvlText w:val=""/>
      <w:lvlJc w:val="left"/>
      <w:pPr>
        <w:tabs>
          <w:tab w:val="num" w:pos="795"/>
        </w:tabs>
        <w:ind w:left="795" w:hanging="360"/>
      </w:pPr>
      <w:rPr>
        <w:rFonts w:ascii="Symbol" w:hAnsi="Symbol" w:hint="default"/>
      </w:rPr>
    </w:lvl>
    <w:lvl w:ilvl="1" w:tplc="FFFFFFFF" w:tentative="1">
      <w:start w:val="1"/>
      <w:numFmt w:val="bullet"/>
      <w:lvlText w:val="o"/>
      <w:lvlJc w:val="left"/>
      <w:pPr>
        <w:tabs>
          <w:tab w:val="num" w:pos="1515"/>
        </w:tabs>
        <w:ind w:left="1515" w:hanging="360"/>
      </w:pPr>
      <w:rPr>
        <w:rFonts w:ascii="Courier New" w:hAnsi="Courier New" w:hint="default"/>
      </w:rPr>
    </w:lvl>
    <w:lvl w:ilvl="2" w:tplc="FFFFFFFF" w:tentative="1">
      <w:start w:val="1"/>
      <w:numFmt w:val="bullet"/>
      <w:lvlText w:val=""/>
      <w:lvlJc w:val="left"/>
      <w:pPr>
        <w:tabs>
          <w:tab w:val="num" w:pos="2235"/>
        </w:tabs>
        <w:ind w:left="2235" w:hanging="360"/>
      </w:pPr>
      <w:rPr>
        <w:rFonts w:ascii="Wingdings" w:hAnsi="Wingdings" w:hint="default"/>
      </w:rPr>
    </w:lvl>
    <w:lvl w:ilvl="3" w:tplc="FFFFFFFF" w:tentative="1">
      <w:start w:val="1"/>
      <w:numFmt w:val="bullet"/>
      <w:lvlText w:val=""/>
      <w:lvlJc w:val="left"/>
      <w:pPr>
        <w:tabs>
          <w:tab w:val="num" w:pos="2955"/>
        </w:tabs>
        <w:ind w:left="2955" w:hanging="360"/>
      </w:pPr>
      <w:rPr>
        <w:rFonts w:ascii="Symbol" w:hAnsi="Symbol" w:hint="default"/>
      </w:rPr>
    </w:lvl>
    <w:lvl w:ilvl="4" w:tplc="FFFFFFFF" w:tentative="1">
      <w:start w:val="1"/>
      <w:numFmt w:val="bullet"/>
      <w:lvlText w:val="o"/>
      <w:lvlJc w:val="left"/>
      <w:pPr>
        <w:tabs>
          <w:tab w:val="num" w:pos="3675"/>
        </w:tabs>
        <w:ind w:left="3675" w:hanging="360"/>
      </w:pPr>
      <w:rPr>
        <w:rFonts w:ascii="Courier New" w:hAnsi="Courier New" w:hint="default"/>
      </w:rPr>
    </w:lvl>
    <w:lvl w:ilvl="5" w:tplc="FFFFFFFF" w:tentative="1">
      <w:start w:val="1"/>
      <w:numFmt w:val="bullet"/>
      <w:lvlText w:val=""/>
      <w:lvlJc w:val="left"/>
      <w:pPr>
        <w:tabs>
          <w:tab w:val="num" w:pos="4395"/>
        </w:tabs>
        <w:ind w:left="4395" w:hanging="360"/>
      </w:pPr>
      <w:rPr>
        <w:rFonts w:ascii="Wingdings" w:hAnsi="Wingdings" w:hint="default"/>
      </w:rPr>
    </w:lvl>
    <w:lvl w:ilvl="6" w:tplc="FFFFFFFF" w:tentative="1">
      <w:start w:val="1"/>
      <w:numFmt w:val="bullet"/>
      <w:lvlText w:val=""/>
      <w:lvlJc w:val="left"/>
      <w:pPr>
        <w:tabs>
          <w:tab w:val="num" w:pos="5115"/>
        </w:tabs>
        <w:ind w:left="5115" w:hanging="360"/>
      </w:pPr>
      <w:rPr>
        <w:rFonts w:ascii="Symbol" w:hAnsi="Symbol" w:hint="default"/>
      </w:rPr>
    </w:lvl>
    <w:lvl w:ilvl="7" w:tplc="FFFFFFFF" w:tentative="1">
      <w:start w:val="1"/>
      <w:numFmt w:val="bullet"/>
      <w:lvlText w:val="o"/>
      <w:lvlJc w:val="left"/>
      <w:pPr>
        <w:tabs>
          <w:tab w:val="num" w:pos="5835"/>
        </w:tabs>
        <w:ind w:left="5835" w:hanging="360"/>
      </w:pPr>
      <w:rPr>
        <w:rFonts w:ascii="Courier New" w:hAnsi="Courier New" w:hint="default"/>
      </w:rPr>
    </w:lvl>
    <w:lvl w:ilvl="8" w:tplc="FFFFFFFF" w:tentative="1">
      <w:start w:val="1"/>
      <w:numFmt w:val="bullet"/>
      <w:lvlText w:val=""/>
      <w:lvlJc w:val="left"/>
      <w:pPr>
        <w:tabs>
          <w:tab w:val="num" w:pos="6555"/>
        </w:tabs>
        <w:ind w:left="6555" w:hanging="360"/>
      </w:pPr>
      <w:rPr>
        <w:rFonts w:ascii="Wingdings" w:hAnsi="Wingdings" w:hint="default"/>
      </w:rPr>
    </w:lvl>
  </w:abstractNum>
  <w:abstractNum w:abstractNumId="36" w15:restartNumberingAfterBreak="0">
    <w:nsid w:val="5D4B60AF"/>
    <w:multiLevelType w:val="hybridMultilevel"/>
    <w:tmpl w:val="8C1A392A"/>
    <w:lvl w:ilvl="0" w:tplc="688E6A0C">
      <w:start w:val="1"/>
      <w:numFmt w:val="bullet"/>
      <w:lvlText w:val=""/>
      <w:lvlJc w:val="left"/>
      <w:pPr>
        <w:tabs>
          <w:tab w:val="num" w:pos="360"/>
        </w:tabs>
        <w:ind w:left="360" w:hanging="360"/>
      </w:pPr>
      <w:rPr>
        <w:rFonts w:ascii="Wingdings" w:hAnsi="Wingdings" w:hint="default"/>
      </w:rPr>
    </w:lvl>
    <w:lvl w:ilvl="1" w:tplc="D3169752">
      <w:numFmt w:val="none"/>
      <w:lvlText w:val=""/>
      <w:lvlJc w:val="left"/>
      <w:pPr>
        <w:tabs>
          <w:tab w:val="num" w:pos="360"/>
        </w:tabs>
      </w:pPr>
    </w:lvl>
    <w:lvl w:ilvl="2" w:tplc="B83204C8">
      <w:numFmt w:val="none"/>
      <w:lvlText w:val=""/>
      <w:lvlJc w:val="left"/>
      <w:pPr>
        <w:tabs>
          <w:tab w:val="num" w:pos="360"/>
        </w:tabs>
      </w:pPr>
    </w:lvl>
    <w:lvl w:ilvl="3" w:tplc="CFFEDA88">
      <w:numFmt w:val="none"/>
      <w:lvlText w:val=""/>
      <w:lvlJc w:val="left"/>
      <w:pPr>
        <w:tabs>
          <w:tab w:val="num" w:pos="360"/>
        </w:tabs>
      </w:pPr>
    </w:lvl>
    <w:lvl w:ilvl="4" w:tplc="0FA8EAFC">
      <w:numFmt w:val="none"/>
      <w:lvlText w:val=""/>
      <w:lvlJc w:val="left"/>
      <w:pPr>
        <w:tabs>
          <w:tab w:val="num" w:pos="360"/>
        </w:tabs>
      </w:pPr>
    </w:lvl>
    <w:lvl w:ilvl="5" w:tplc="8640E01A">
      <w:numFmt w:val="none"/>
      <w:lvlText w:val=""/>
      <w:lvlJc w:val="left"/>
      <w:pPr>
        <w:tabs>
          <w:tab w:val="num" w:pos="360"/>
        </w:tabs>
      </w:pPr>
    </w:lvl>
    <w:lvl w:ilvl="6" w:tplc="F572BA9A">
      <w:numFmt w:val="none"/>
      <w:lvlText w:val=""/>
      <w:lvlJc w:val="left"/>
      <w:pPr>
        <w:tabs>
          <w:tab w:val="num" w:pos="360"/>
        </w:tabs>
      </w:pPr>
    </w:lvl>
    <w:lvl w:ilvl="7" w:tplc="2D240A58">
      <w:numFmt w:val="none"/>
      <w:lvlText w:val=""/>
      <w:lvlJc w:val="left"/>
      <w:pPr>
        <w:tabs>
          <w:tab w:val="num" w:pos="360"/>
        </w:tabs>
      </w:pPr>
    </w:lvl>
    <w:lvl w:ilvl="8" w:tplc="1DC472C4">
      <w:numFmt w:val="none"/>
      <w:lvlText w:val=""/>
      <w:lvlJc w:val="left"/>
      <w:pPr>
        <w:tabs>
          <w:tab w:val="num" w:pos="360"/>
        </w:tabs>
      </w:pPr>
    </w:lvl>
  </w:abstractNum>
  <w:abstractNum w:abstractNumId="37" w15:restartNumberingAfterBreak="0">
    <w:nsid w:val="5F465357"/>
    <w:multiLevelType w:val="multilevel"/>
    <w:tmpl w:val="D2C8F8A2"/>
    <w:lvl w:ilvl="0">
      <w:start w:val="4"/>
      <w:numFmt w:val="decimal"/>
      <w:lvlText w:val="%1"/>
      <w:lvlJc w:val="left"/>
      <w:pPr>
        <w:tabs>
          <w:tab w:val="num" w:pos="405"/>
        </w:tabs>
        <w:ind w:left="405" w:hanging="405"/>
      </w:pPr>
      <w:rPr>
        <w:rFonts w:hint="default"/>
      </w:rPr>
    </w:lvl>
    <w:lvl w:ilvl="1">
      <w:start w:val="4"/>
      <w:numFmt w:val="decimal"/>
      <w:lvlText w:val="%1.%2"/>
      <w:lvlJc w:val="left"/>
      <w:pPr>
        <w:tabs>
          <w:tab w:val="num" w:pos="547"/>
        </w:tabs>
        <w:ind w:left="547" w:hanging="405"/>
      </w:pPr>
      <w:rPr>
        <w:rFonts w:hint="default"/>
      </w:rPr>
    </w:lvl>
    <w:lvl w:ilvl="2">
      <w:start w:val="2"/>
      <w:numFmt w:val="decimal"/>
      <w:lvlText w:val="%1.%2.%3"/>
      <w:lvlJc w:val="left"/>
      <w:pPr>
        <w:tabs>
          <w:tab w:val="num" w:pos="1004"/>
        </w:tabs>
        <w:ind w:left="1004" w:hanging="720"/>
      </w:pPr>
      <w:rPr>
        <w:rFonts w:hint="default"/>
      </w:rPr>
    </w:lvl>
    <w:lvl w:ilvl="3">
      <w:start w:val="1"/>
      <w:numFmt w:val="decimal"/>
      <w:lvlText w:val="%1.%2.%3.%4"/>
      <w:lvlJc w:val="left"/>
      <w:pPr>
        <w:tabs>
          <w:tab w:val="num" w:pos="1146"/>
        </w:tabs>
        <w:ind w:left="1146" w:hanging="720"/>
      </w:pPr>
      <w:rPr>
        <w:rFonts w:hint="default"/>
      </w:rPr>
    </w:lvl>
    <w:lvl w:ilvl="4">
      <w:start w:val="1"/>
      <w:numFmt w:val="decimal"/>
      <w:lvlText w:val="%1.%2.%3.%4.%5"/>
      <w:lvlJc w:val="left"/>
      <w:pPr>
        <w:tabs>
          <w:tab w:val="num" w:pos="1288"/>
        </w:tabs>
        <w:ind w:left="1288" w:hanging="720"/>
      </w:pPr>
      <w:rPr>
        <w:rFonts w:hint="default"/>
      </w:rPr>
    </w:lvl>
    <w:lvl w:ilvl="5">
      <w:start w:val="1"/>
      <w:numFmt w:val="decimal"/>
      <w:lvlText w:val="%1.%2.%3.%4.%5.%6"/>
      <w:lvlJc w:val="left"/>
      <w:pPr>
        <w:tabs>
          <w:tab w:val="num" w:pos="1790"/>
        </w:tabs>
        <w:ind w:left="1790" w:hanging="1080"/>
      </w:pPr>
      <w:rPr>
        <w:rFonts w:hint="default"/>
      </w:rPr>
    </w:lvl>
    <w:lvl w:ilvl="6">
      <w:start w:val="1"/>
      <w:numFmt w:val="decimal"/>
      <w:lvlText w:val="%1.%2.%3.%4.%5.%6.%7"/>
      <w:lvlJc w:val="left"/>
      <w:pPr>
        <w:tabs>
          <w:tab w:val="num" w:pos="1932"/>
        </w:tabs>
        <w:ind w:left="1932" w:hanging="1080"/>
      </w:pPr>
      <w:rPr>
        <w:rFonts w:hint="default"/>
      </w:rPr>
    </w:lvl>
    <w:lvl w:ilvl="7">
      <w:start w:val="1"/>
      <w:numFmt w:val="decimal"/>
      <w:lvlText w:val="%1.%2.%3.%4.%5.%6.%7.%8"/>
      <w:lvlJc w:val="left"/>
      <w:pPr>
        <w:tabs>
          <w:tab w:val="num" w:pos="2434"/>
        </w:tabs>
        <w:ind w:left="2434" w:hanging="1440"/>
      </w:pPr>
      <w:rPr>
        <w:rFonts w:hint="default"/>
      </w:rPr>
    </w:lvl>
    <w:lvl w:ilvl="8">
      <w:start w:val="1"/>
      <w:numFmt w:val="decimal"/>
      <w:lvlText w:val="%1.%2.%3.%4.%5.%6.%7.%8.%9"/>
      <w:lvlJc w:val="left"/>
      <w:pPr>
        <w:tabs>
          <w:tab w:val="num" w:pos="2576"/>
        </w:tabs>
        <w:ind w:left="2576" w:hanging="1440"/>
      </w:pPr>
      <w:rPr>
        <w:rFonts w:hint="default"/>
      </w:rPr>
    </w:lvl>
  </w:abstractNum>
  <w:abstractNum w:abstractNumId="38" w15:restartNumberingAfterBreak="0">
    <w:nsid w:val="6181631C"/>
    <w:multiLevelType w:val="hybridMultilevel"/>
    <w:tmpl w:val="C86EA2DE"/>
    <w:lvl w:ilvl="0" w:tplc="FFFFFFFF">
      <w:start w:val="5"/>
      <w:numFmt w:val="decimal"/>
      <w:lvlText w:val="%1"/>
      <w:lvlJc w:val="left"/>
      <w:pPr>
        <w:tabs>
          <w:tab w:val="num" w:pos="1140"/>
        </w:tabs>
        <w:ind w:left="1140" w:hanging="114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39" w15:restartNumberingAfterBreak="0">
    <w:nsid w:val="632E31FB"/>
    <w:multiLevelType w:val="hybridMultilevel"/>
    <w:tmpl w:val="5546E8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7B54D41"/>
    <w:multiLevelType w:val="multilevel"/>
    <w:tmpl w:val="A10A7064"/>
    <w:lvl w:ilvl="0">
      <w:start w:val="1"/>
      <w:numFmt w:val="bullet"/>
      <w:lvlText w:val=""/>
      <w:lvlJc w:val="left"/>
      <w:pPr>
        <w:tabs>
          <w:tab w:val="num" w:pos="1039"/>
        </w:tabs>
        <w:ind w:left="1039" w:hanging="360"/>
      </w:pPr>
      <w:rPr>
        <w:rFonts w:ascii="Wingdings" w:hAnsi="Wingdings" w:hint="default"/>
      </w:rPr>
    </w:lvl>
    <w:lvl w:ilvl="1">
      <w:start w:val="1"/>
      <w:numFmt w:val="bullet"/>
      <w:lvlText w:val="o"/>
      <w:lvlJc w:val="left"/>
      <w:pPr>
        <w:tabs>
          <w:tab w:val="num" w:pos="2119"/>
        </w:tabs>
        <w:ind w:left="2119" w:hanging="360"/>
      </w:pPr>
      <w:rPr>
        <w:rFonts w:ascii="Courier New" w:hAnsi="Courier New" w:cs="Courier New" w:hint="default"/>
      </w:rPr>
    </w:lvl>
    <w:lvl w:ilvl="2">
      <w:start w:val="1"/>
      <w:numFmt w:val="bullet"/>
      <w:lvlText w:val=""/>
      <w:lvlJc w:val="left"/>
      <w:pPr>
        <w:tabs>
          <w:tab w:val="num" w:pos="2839"/>
        </w:tabs>
        <w:ind w:left="2839" w:hanging="360"/>
      </w:pPr>
      <w:rPr>
        <w:rFonts w:ascii="Wingdings" w:hAnsi="Wingdings" w:hint="default"/>
      </w:rPr>
    </w:lvl>
    <w:lvl w:ilvl="3">
      <w:start w:val="1"/>
      <w:numFmt w:val="bullet"/>
      <w:lvlText w:val=""/>
      <w:lvlJc w:val="left"/>
      <w:pPr>
        <w:tabs>
          <w:tab w:val="num" w:pos="3559"/>
        </w:tabs>
        <w:ind w:left="3559" w:hanging="360"/>
      </w:pPr>
      <w:rPr>
        <w:rFonts w:ascii="Symbol" w:hAnsi="Symbol" w:hint="default"/>
      </w:rPr>
    </w:lvl>
    <w:lvl w:ilvl="4">
      <w:start w:val="1"/>
      <w:numFmt w:val="bullet"/>
      <w:lvlText w:val="o"/>
      <w:lvlJc w:val="left"/>
      <w:pPr>
        <w:tabs>
          <w:tab w:val="num" w:pos="4279"/>
        </w:tabs>
        <w:ind w:left="4279" w:hanging="360"/>
      </w:pPr>
      <w:rPr>
        <w:rFonts w:ascii="Courier New" w:hAnsi="Courier New" w:cs="Courier New" w:hint="default"/>
      </w:rPr>
    </w:lvl>
    <w:lvl w:ilvl="5">
      <w:start w:val="1"/>
      <w:numFmt w:val="bullet"/>
      <w:lvlText w:val=""/>
      <w:lvlJc w:val="left"/>
      <w:pPr>
        <w:tabs>
          <w:tab w:val="num" w:pos="4999"/>
        </w:tabs>
        <w:ind w:left="4999" w:hanging="360"/>
      </w:pPr>
      <w:rPr>
        <w:rFonts w:ascii="Wingdings" w:hAnsi="Wingdings" w:hint="default"/>
      </w:rPr>
    </w:lvl>
    <w:lvl w:ilvl="6">
      <w:start w:val="1"/>
      <w:numFmt w:val="bullet"/>
      <w:lvlText w:val=""/>
      <w:lvlJc w:val="left"/>
      <w:pPr>
        <w:tabs>
          <w:tab w:val="num" w:pos="5719"/>
        </w:tabs>
        <w:ind w:left="5719" w:hanging="360"/>
      </w:pPr>
      <w:rPr>
        <w:rFonts w:ascii="Symbol" w:hAnsi="Symbol" w:hint="default"/>
      </w:rPr>
    </w:lvl>
    <w:lvl w:ilvl="7">
      <w:start w:val="1"/>
      <w:numFmt w:val="bullet"/>
      <w:lvlText w:val="o"/>
      <w:lvlJc w:val="left"/>
      <w:pPr>
        <w:tabs>
          <w:tab w:val="num" w:pos="6439"/>
        </w:tabs>
        <w:ind w:left="6439" w:hanging="360"/>
      </w:pPr>
      <w:rPr>
        <w:rFonts w:ascii="Courier New" w:hAnsi="Courier New" w:cs="Courier New" w:hint="default"/>
      </w:rPr>
    </w:lvl>
    <w:lvl w:ilvl="8">
      <w:start w:val="1"/>
      <w:numFmt w:val="bullet"/>
      <w:lvlText w:val=""/>
      <w:lvlJc w:val="left"/>
      <w:pPr>
        <w:tabs>
          <w:tab w:val="num" w:pos="7159"/>
        </w:tabs>
        <w:ind w:left="7159" w:hanging="360"/>
      </w:pPr>
      <w:rPr>
        <w:rFonts w:ascii="Wingdings" w:hAnsi="Wingdings" w:hint="default"/>
      </w:rPr>
    </w:lvl>
  </w:abstractNum>
  <w:abstractNum w:abstractNumId="41" w15:restartNumberingAfterBreak="0">
    <w:nsid w:val="6AE107E2"/>
    <w:multiLevelType w:val="multilevel"/>
    <w:tmpl w:val="320C7B7A"/>
    <w:lvl w:ilvl="0">
      <w:start w:val="6"/>
      <w:numFmt w:val="decimal"/>
      <w:lvlText w:val="%1"/>
      <w:lvlJc w:val="left"/>
      <w:pPr>
        <w:tabs>
          <w:tab w:val="num" w:pos="1440"/>
        </w:tabs>
        <w:ind w:left="1440" w:hanging="1440"/>
      </w:pPr>
      <w:rPr>
        <w:rFonts w:hint="default"/>
      </w:rPr>
    </w:lvl>
    <w:lvl w:ilvl="1">
      <w:start w:val="3"/>
      <w:numFmt w:val="decimal"/>
      <w:lvlText w:val="%1.%2"/>
      <w:lvlJc w:val="left"/>
      <w:pPr>
        <w:tabs>
          <w:tab w:val="num" w:pos="1440"/>
        </w:tabs>
        <w:ind w:left="1440" w:hanging="1440"/>
      </w:pPr>
      <w:rPr>
        <w:rFonts w:hint="default"/>
      </w:rPr>
    </w:lvl>
    <w:lvl w:ilvl="2">
      <w:start w:val="1"/>
      <w:numFmt w:val="decimal"/>
      <w:lvlText w:val="%1.%2.%3"/>
      <w:lvlJc w:val="left"/>
      <w:pPr>
        <w:tabs>
          <w:tab w:val="num" w:pos="1440"/>
        </w:tabs>
        <w:ind w:left="1440" w:hanging="1440"/>
      </w:pPr>
      <w:rPr>
        <w:rFonts w:hint="default"/>
      </w:rPr>
    </w:lvl>
    <w:lvl w:ilvl="3">
      <w:start w:val="1"/>
      <w:numFmt w:val="bullet"/>
      <w:lvlText w:val="?"/>
      <w:lvlJc w:val="left"/>
      <w:pPr>
        <w:tabs>
          <w:tab w:val="num" w:pos="360"/>
        </w:tabs>
        <w:ind w:left="360" w:hanging="360"/>
      </w:pPr>
      <w:rPr>
        <w:rFonts w:ascii="Arial" w:hAnsi="Arial"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01A5827"/>
    <w:multiLevelType w:val="multilevel"/>
    <w:tmpl w:val="43988C28"/>
    <w:lvl w:ilvl="0">
      <w:start w:val="6"/>
      <w:numFmt w:val="decimal"/>
      <w:lvlText w:val="%1"/>
      <w:lvlJc w:val="left"/>
      <w:pPr>
        <w:tabs>
          <w:tab w:val="num" w:pos="1440"/>
        </w:tabs>
        <w:ind w:left="1440" w:hanging="1440"/>
      </w:pPr>
      <w:rPr>
        <w:rFonts w:hint="default"/>
      </w:rPr>
    </w:lvl>
    <w:lvl w:ilvl="1">
      <w:start w:val="3"/>
      <w:numFmt w:val="decimal"/>
      <w:lvlText w:val="%1.%2"/>
      <w:lvlJc w:val="left"/>
      <w:pPr>
        <w:tabs>
          <w:tab w:val="num" w:pos="1440"/>
        </w:tabs>
        <w:ind w:left="1440" w:hanging="1440"/>
      </w:pPr>
      <w:rPr>
        <w:rFonts w:hint="default"/>
      </w:rPr>
    </w:lvl>
    <w:lvl w:ilvl="2">
      <w:start w:val="3"/>
      <w:numFmt w:val="decimal"/>
      <w:lvlText w:val="%1.%2.%3"/>
      <w:lvlJc w:val="left"/>
      <w:pPr>
        <w:tabs>
          <w:tab w:val="num" w:pos="1440"/>
        </w:tabs>
        <w:ind w:left="1440" w:hanging="1440"/>
      </w:pPr>
      <w:rPr>
        <w:rFonts w:hint="default"/>
      </w:rPr>
    </w:lvl>
    <w:lvl w:ilvl="3">
      <w:start w:val="2"/>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06D4282"/>
    <w:multiLevelType w:val="hybridMultilevel"/>
    <w:tmpl w:val="3FF4E220"/>
    <w:lvl w:ilvl="0" w:tplc="FFFFFFFF">
      <w:start w:val="3"/>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76EF0A11"/>
    <w:multiLevelType w:val="hybridMultilevel"/>
    <w:tmpl w:val="D8F01818"/>
    <w:lvl w:ilvl="0" w:tplc="04090017">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BAD5DE4"/>
    <w:multiLevelType w:val="multilevel"/>
    <w:tmpl w:val="7CE616B4"/>
    <w:lvl w:ilvl="0">
      <w:start w:val="6"/>
      <w:numFmt w:val="decimal"/>
      <w:lvlText w:val="%1"/>
      <w:lvlJc w:val="left"/>
      <w:pPr>
        <w:tabs>
          <w:tab w:val="num" w:pos="1440"/>
        </w:tabs>
        <w:ind w:left="1440" w:hanging="1440"/>
      </w:pPr>
      <w:rPr>
        <w:rFonts w:hint="default"/>
      </w:rPr>
    </w:lvl>
    <w:lvl w:ilvl="1">
      <w:start w:val="3"/>
      <w:numFmt w:val="decimal"/>
      <w:lvlText w:val="%1.%2"/>
      <w:lvlJc w:val="left"/>
      <w:pPr>
        <w:tabs>
          <w:tab w:val="num" w:pos="1440"/>
        </w:tabs>
        <w:ind w:left="1440" w:hanging="1440"/>
      </w:pPr>
      <w:rPr>
        <w:rFonts w:hint="default"/>
      </w:rPr>
    </w:lvl>
    <w:lvl w:ilvl="2">
      <w:start w:val="4"/>
      <w:numFmt w:val="decimal"/>
      <w:lvlText w:val="%1.%2.%3"/>
      <w:lvlJc w:val="left"/>
      <w:pPr>
        <w:tabs>
          <w:tab w:val="num" w:pos="1440"/>
        </w:tabs>
        <w:ind w:left="1440" w:hanging="1440"/>
      </w:pPr>
      <w:rPr>
        <w:rFonts w:hint="default"/>
      </w:rPr>
    </w:lvl>
    <w:lvl w:ilvl="3">
      <w:start w:val="2"/>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0"/>
  </w:num>
  <w:num w:numId="4">
    <w:abstractNumId w:val="34"/>
  </w:num>
  <w:num w:numId="5">
    <w:abstractNumId w:val="24"/>
  </w:num>
  <w:num w:numId="6">
    <w:abstractNumId w:val="23"/>
  </w:num>
  <w:num w:numId="7">
    <w:abstractNumId w:val="21"/>
  </w:num>
  <w:num w:numId="8">
    <w:abstractNumId w:val="11"/>
  </w:num>
  <w:num w:numId="9">
    <w:abstractNumId w:val="16"/>
  </w:num>
  <w:num w:numId="10">
    <w:abstractNumId w:val="19"/>
  </w:num>
  <w:num w:numId="11">
    <w:abstractNumId w:val="32"/>
  </w:num>
  <w:num w:numId="12">
    <w:abstractNumId w:val="27"/>
  </w:num>
  <w:num w:numId="13">
    <w:abstractNumId w:val="13"/>
  </w:num>
  <w:num w:numId="14">
    <w:abstractNumId w:val="29"/>
  </w:num>
  <w:num w:numId="15">
    <w:abstractNumId w:val="37"/>
  </w:num>
  <w:num w:numId="16">
    <w:abstractNumId w:val="38"/>
  </w:num>
  <w:num w:numId="17">
    <w:abstractNumId w:val="25"/>
  </w:num>
  <w:num w:numId="18">
    <w:abstractNumId w:val="42"/>
  </w:num>
  <w:num w:numId="19">
    <w:abstractNumId w:val="45"/>
  </w:num>
  <w:num w:numId="20">
    <w:abstractNumId w:val="17"/>
  </w:num>
  <w:num w:numId="21">
    <w:abstractNumId w:val="15"/>
  </w:num>
  <w:num w:numId="22">
    <w:abstractNumId w:val="26"/>
  </w:num>
  <w:num w:numId="23">
    <w:abstractNumId w:val="35"/>
  </w:num>
  <w:num w:numId="24">
    <w:abstractNumId w:val="33"/>
  </w:num>
  <w:num w:numId="25">
    <w:abstractNumId w:val="43"/>
  </w:num>
  <w:num w:numId="26">
    <w:abstractNumId w:val="22"/>
  </w:num>
  <w:num w:numId="27">
    <w:abstractNumId w:val="44"/>
  </w:num>
  <w:num w:numId="28">
    <w:abstractNumId w:val="41"/>
  </w:num>
  <w:num w:numId="29">
    <w:abstractNumId w:val="14"/>
  </w:num>
  <w:num w:numId="30">
    <w:abstractNumId w:val="31"/>
  </w:num>
  <w:num w:numId="31">
    <w:abstractNumId w:val="20"/>
  </w:num>
  <w:num w:numId="32">
    <w:abstractNumId w:val="40"/>
  </w:num>
  <w:num w:numId="33">
    <w:abstractNumId w:val="12"/>
  </w:num>
  <w:num w:numId="34">
    <w:abstractNumId w:val="36"/>
  </w:num>
  <w:num w:numId="35">
    <w:abstractNumId w:val="7"/>
  </w:num>
  <w:num w:numId="36">
    <w:abstractNumId w:val="6"/>
  </w:num>
  <w:num w:numId="37">
    <w:abstractNumId w:val="5"/>
  </w:num>
  <w:num w:numId="38">
    <w:abstractNumId w:val="4"/>
  </w:num>
  <w:num w:numId="39">
    <w:abstractNumId w:val="8"/>
  </w:num>
  <w:num w:numId="40">
    <w:abstractNumId w:val="3"/>
  </w:num>
  <w:num w:numId="41">
    <w:abstractNumId w:val="2"/>
  </w:num>
  <w:num w:numId="42">
    <w:abstractNumId w:val="1"/>
  </w:num>
  <w:num w:numId="43">
    <w:abstractNumId w:val="0"/>
  </w:num>
  <w:num w:numId="44">
    <w:abstractNumId w:val="9"/>
  </w:num>
  <w:num w:numId="45">
    <w:abstractNumId w:val="18"/>
  </w:num>
  <w:num w:numId="46">
    <w:abstractNumId w:val="39"/>
  </w:num>
  <w:num w:numId="4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bK0MDAwMDE1tDRR0lEKTi0uzszPAykwrAUAHA3HzSwAAAA="/>
  </w:docVars>
  <w:rsids>
    <w:rsidRoot w:val="004E213A"/>
    <w:rsid w:val="00010C14"/>
    <w:rsid w:val="0001574F"/>
    <w:rsid w:val="00040095"/>
    <w:rsid w:val="00053223"/>
    <w:rsid w:val="00080512"/>
    <w:rsid w:val="000934BB"/>
    <w:rsid w:val="0009637A"/>
    <w:rsid w:val="000B4EE1"/>
    <w:rsid w:val="000D3C4E"/>
    <w:rsid w:val="000D7F58"/>
    <w:rsid w:val="000E18EA"/>
    <w:rsid w:val="000F6E5E"/>
    <w:rsid w:val="0011330C"/>
    <w:rsid w:val="00122978"/>
    <w:rsid w:val="00123E13"/>
    <w:rsid w:val="00130994"/>
    <w:rsid w:val="0016001B"/>
    <w:rsid w:val="0016004C"/>
    <w:rsid w:val="0016465F"/>
    <w:rsid w:val="0017511B"/>
    <w:rsid w:val="00185F56"/>
    <w:rsid w:val="001A4EA8"/>
    <w:rsid w:val="001A6B48"/>
    <w:rsid w:val="001B15C2"/>
    <w:rsid w:val="001B2A52"/>
    <w:rsid w:val="001C2509"/>
    <w:rsid w:val="001C2854"/>
    <w:rsid w:val="001D62A2"/>
    <w:rsid w:val="001E3637"/>
    <w:rsid w:val="00211009"/>
    <w:rsid w:val="00211BE5"/>
    <w:rsid w:val="00215482"/>
    <w:rsid w:val="00215976"/>
    <w:rsid w:val="00216091"/>
    <w:rsid w:val="002162AB"/>
    <w:rsid w:val="00253A7D"/>
    <w:rsid w:val="002631D8"/>
    <w:rsid w:val="00273668"/>
    <w:rsid w:val="00274956"/>
    <w:rsid w:val="00286DF9"/>
    <w:rsid w:val="00291093"/>
    <w:rsid w:val="002A5823"/>
    <w:rsid w:val="002C2280"/>
    <w:rsid w:val="002C546C"/>
    <w:rsid w:val="002C628E"/>
    <w:rsid w:val="002E7DFE"/>
    <w:rsid w:val="00311A65"/>
    <w:rsid w:val="00313A02"/>
    <w:rsid w:val="003365A5"/>
    <w:rsid w:val="003526A5"/>
    <w:rsid w:val="00352B19"/>
    <w:rsid w:val="00356994"/>
    <w:rsid w:val="00366839"/>
    <w:rsid w:val="0039038D"/>
    <w:rsid w:val="0039169A"/>
    <w:rsid w:val="003B70C5"/>
    <w:rsid w:val="003C1177"/>
    <w:rsid w:val="003D321D"/>
    <w:rsid w:val="003D63D3"/>
    <w:rsid w:val="003E32BE"/>
    <w:rsid w:val="003E4CE0"/>
    <w:rsid w:val="003F34EE"/>
    <w:rsid w:val="003F6CDF"/>
    <w:rsid w:val="00410996"/>
    <w:rsid w:val="004276A2"/>
    <w:rsid w:val="004356B8"/>
    <w:rsid w:val="00463E00"/>
    <w:rsid w:val="0047391D"/>
    <w:rsid w:val="00475048"/>
    <w:rsid w:val="00475770"/>
    <w:rsid w:val="0047680C"/>
    <w:rsid w:val="0049646C"/>
    <w:rsid w:val="004B000E"/>
    <w:rsid w:val="004B3A89"/>
    <w:rsid w:val="004B6271"/>
    <w:rsid w:val="004B6E19"/>
    <w:rsid w:val="004E0332"/>
    <w:rsid w:val="004E213A"/>
    <w:rsid w:val="004E5876"/>
    <w:rsid w:val="004E5BD5"/>
    <w:rsid w:val="00532A23"/>
    <w:rsid w:val="00533EFD"/>
    <w:rsid w:val="00542AF7"/>
    <w:rsid w:val="00544CA5"/>
    <w:rsid w:val="00555A79"/>
    <w:rsid w:val="005717BF"/>
    <w:rsid w:val="005848EF"/>
    <w:rsid w:val="0059757A"/>
    <w:rsid w:val="005B20A5"/>
    <w:rsid w:val="005B2C1E"/>
    <w:rsid w:val="005B7779"/>
    <w:rsid w:val="005E4C84"/>
    <w:rsid w:val="00683078"/>
    <w:rsid w:val="006863C2"/>
    <w:rsid w:val="00694CF0"/>
    <w:rsid w:val="006A0703"/>
    <w:rsid w:val="006B6F5A"/>
    <w:rsid w:val="006B6FBC"/>
    <w:rsid w:val="006B70D9"/>
    <w:rsid w:val="006C7E31"/>
    <w:rsid w:val="006D3636"/>
    <w:rsid w:val="00700ABB"/>
    <w:rsid w:val="007010B9"/>
    <w:rsid w:val="00704543"/>
    <w:rsid w:val="0071122D"/>
    <w:rsid w:val="007216D8"/>
    <w:rsid w:val="00726D76"/>
    <w:rsid w:val="00734A5B"/>
    <w:rsid w:val="00744AB3"/>
    <w:rsid w:val="00746CF7"/>
    <w:rsid w:val="00757665"/>
    <w:rsid w:val="007609CE"/>
    <w:rsid w:val="00777E05"/>
    <w:rsid w:val="007A0746"/>
    <w:rsid w:val="007C257A"/>
    <w:rsid w:val="007C4532"/>
    <w:rsid w:val="007D0327"/>
    <w:rsid w:val="007D78C1"/>
    <w:rsid w:val="007E44AC"/>
    <w:rsid w:val="007E6CCE"/>
    <w:rsid w:val="007F384C"/>
    <w:rsid w:val="008062D7"/>
    <w:rsid w:val="008132E6"/>
    <w:rsid w:val="008608C9"/>
    <w:rsid w:val="00863C25"/>
    <w:rsid w:val="00876546"/>
    <w:rsid w:val="00876690"/>
    <w:rsid w:val="00876EFC"/>
    <w:rsid w:val="00887185"/>
    <w:rsid w:val="008B7686"/>
    <w:rsid w:val="008C4B58"/>
    <w:rsid w:val="008C4BF4"/>
    <w:rsid w:val="008D3916"/>
    <w:rsid w:val="008E4BB5"/>
    <w:rsid w:val="008F1334"/>
    <w:rsid w:val="009019D3"/>
    <w:rsid w:val="00913FE1"/>
    <w:rsid w:val="00940A52"/>
    <w:rsid w:val="00944664"/>
    <w:rsid w:val="00946D5A"/>
    <w:rsid w:val="00962582"/>
    <w:rsid w:val="009830D8"/>
    <w:rsid w:val="009A6C0C"/>
    <w:rsid w:val="009B00E6"/>
    <w:rsid w:val="009B5E3F"/>
    <w:rsid w:val="009B6053"/>
    <w:rsid w:val="009C1EC1"/>
    <w:rsid w:val="009C3A45"/>
    <w:rsid w:val="009C3B6B"/>
    <w:rsid w:val="009D3B7A"/>
    <w:rsid w:val="009D4886"/>
    <w:rsid w:val="009E473D"/>
    <w:rsid w:val="009F2E5D"/>
    <w:rsid w:val="009F6C7E"/>
    <w:rsid w:val="00A017DB"/>
    <w:rsid w:val="00A1148A"/>
    <w:rsid w:val="00A145A8"/>
    <w:rsid w:val="00A2613F"/>
    <w:rsid w:val="00A27DC4"/>
    <w:rsid w:val="00A4531E"/>
    <w:rsid w:val="00A473AE"/>
    <w:rsid w:val="00A51C53"/>
    <w:rsid w:val="00A53724"/>
    <w:rsid w:val="00A65AB6"/>
    <w:rsid w:val="00A66DA0"/>
    <w:rsid w:val="00A97D61"/>
    <w:rsid w:val="00AA7FA9"/>
    <w:rsid w:val="00AB041B"/>
    <w:rsid w:val="00AB77D6"/>
    <w:rsid w:val="00AF2D16"/>
    <w:rsid w:val="00AF30C7"/>
    <w:rsid w:val="00AF7EBF"/>
    <w:rsid w:val="00B0635F"/>
    <w:rsid w:val="00B173D2"/>
    <w:rsid w:val="00B22053"/>
    <w:rsid w:val="00B22A77"/>
    <w:rsid w:val="00B46889"/>
    <w:rsid w:val="00B52208"/>
    <w:rsid w:val="00B56095"/>
    <w:rsid w:val="00B56F16"/>
    <w:rsid w:val="00B73D18"/>
    <w:rsid w:val="00B816C3"/>
    <w:rsid w:val="00B912F9"/>
    <w:rsid w:val="00BA1A2A"/>
    <w:rsid w:val="00BA7F8A"/>
    <w:rsid w:val="00BC4D6B"/>
    <w:rsid w:val="00BD2BD9"/>
    <w:rsid w:val="00BD7B94"/>
    <w:rsid w:val="00BE0DBD"/>
    <w:rsid w:val="00BE5D3A"/>
    <w:rsid w:val="00BF00CD"/>
    <w:rsid w:val="00BF0A3C"/>
    <w:rsid w:val="00C03D89"/>
    <w:rsid w:val="00C04423"/>
    <w:rsid w:val="00C05434"/>
    <w:rsid w:val="00C06F84"/>
    <w:rsid w:val="00C16473"/>
    <w:rsid w:val="00C16D98"/>
    <w:rsid w:val="00C2034E"/>
    <w:rsid w:val="00C2430B"/>
    <w:rsid w:val="00C82FAF"/>
    <w:rsid w:val="00C84D3B"/>
    <w:rsid w:val="00C94EA7"/>
    <w:rsid w:val="00C96D4E"/>
    <w:rsid w:val="00CA5749"/>
    <w:rsid w:val="00CE2812"/>
    <w:rsid w:val="00CE7880"/>
    <w:rsid w:val="00D015AD"/>
    <w:rsid w:val="00D21F86"/>
    <w:rsid w:val="00D2328E"/>
    <w:rsid w:val="00D27B90"/>
    <w:rsid w:val="00D31429"/>
    <w:rsid w:val="00D34E9B"/>
    <w:rsid w:val="00D46B12"/>
    <w:rsid w:val="00D47352"/>
    <w:rsid w:val="00D51E5F"/>
    <w:rsid w:val="00D56E7B"/>
    <w:rsid w:val="00D649BA"/>
    <w:rsid w:val="00D90C0F"/>
    <w:rsid w:val="00DA58E5"/>
    <w:rsid w:val="00DA73F2"/>
    <w:rsid w:val="00DC309B"/>
    <w:rsid w:val="00DC37AB"/>
    <w:rsid w:val="00DC4DA2"/>
    <w:rsid w:val="00DD0A00"/>
    <w:rsid w:val="00DD47AB"/>
    <w:rsid w:val="00E01A73"/>
    <w:rsid w:val="00E04746"/>
    <w:rsid w:val="00E266F0"/>
    <w:rsid w:val="00E2732B"/>
    <w:rsid w:val="00E334CC"/>
    <w:rsid w:val="00E42111"/>
    <w:rsid w:val="00E43D6A"/>
    <w:rsid w:val="00E61DD1"/>
    <w:rsid w:val="00E648C8"/>
    <w:rsid w:val="00E855A2"/>
    <w:rsid w:val="00EA1BCA"/>
    <w:rsid w:val="00EC27E3"/>
    <w:rsid w:val="00EC4A25"/>
    <w:rsid w:val="00EF6A2F"/>
    <w:rsid w:val="00F0297D"/>
    <w:rsid w:val="00F055CC"/>
    <w:rsid w:val="00F143D9"/>
    <w:rsid w:val="00F27010"/>
    <w:rsid w:val="00F420AA"/>
    <w:rsid w:val="00F47870"/>
    <w:rsid w:val="00F523CF"/>
    <w:rsid w:val="00F64DC3"/>
    <w:rsid w:val="00F72C6E"/>
    <w:rsid w:val="00F957BE"/>
    <w:rsid w:val="00FA1266"/>
    <w:rsid w:val="00FA7644"/>
    <w:rsid w:val="00FB50DD"/>
    <w:rsid w:val="00FC4C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Type"/>
  <w:shapeDefaults>
    <o:shapedefaults v:ext="edit" spidmax="2057"/>
    <o:shapelayout v:ext="edit">
      <o:idmap v:ext="edit" data="2"/>
    </o:shapelayout>
  </w:shapeDefaults>
  <w:decimalSymbol w:val=","/>
  <w:listSeparator w:val=";"/>
  <w14:docId w14:val="5D12115E"/>
  <w15:chartTrackingRefBased/>
  <w15:docId w15:val="{13D6B95A-4D0A-435D-914B-1413B5CC4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h11,h12,h13,h14,h15,h16"/>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styleId="Hyperlink">
    <w:name w:val="Hyperlink"/>
    <w:rsid w:val="00E61DD1"/>
    <w:rPr>
      <w:color w:val="0000FF"/>
      <w:u w:val="single"/>
    </w:rPr>
  </w:style>
  <w:style w:type="character" w:customStyle="1" w:styleId="msoins0">
    <w:name w:val="msoins"/>
    <w:basedOn w:val="DefaultParagraphFont"/>
    <w:rsid w:val="0059757A"/>
  </w:style>
  <w:style w:type="paragraph" w:styleId="BalloonText">
    <w:name w:val="Balloon Text"/>
    <w:basedOn w:val="Normal"/>
    <w:semiHidden/>
    <w:rsid w:val="000934BB"/>
    <w:rPr>
      <w:rFonts w:ascii="Tahoma" w:hAnsi="Tahoma" w:cs="Tahoma"/>
      <w:sz w:val="16"/>
      <w:szCs w:val="16"/>
    </w:rPr>
  </w:style>
  <w:style w:type="character" w:styleId="CommentReference">
    <w:name w:val="annotation reference"/>
    <w:semiHidden/>
    <w:rsid w:val="008F1334"/>
    <w:rPr>
      <w:sz w:val="16"/>
      <w:szCs w:val="16"/>
    </w:rPr>
  </w:style>
  <w:style w:type="paragraph" w:styleId="CommentText">
    <w:name w:val="annotation text"/>
    <w:basedOn w:val="Normal"/>
    <w:semiHidden/>
    <w:rsid w:val="008F1334"/>
  </w:style>
  <w:style w:type="paragraph" w:styleId="CommentSubject">
    <w:name w:val="annotation subject"/>
    <w:basedOn w:val="CommentText"/>
    <w:next w:val="CommentText"/>
    <w:semiHidden/>
    <w:rsid w:val="008F1334"/>
    <w:rPr>
      <w:b/>
      <w:bCs/>
    </w:rPr>
  </w:style>
  <w:style w:type="paragraph" w:styleId="DocumentMap">
    <w:name w:val="Document Map"/>
    <w:basedOn w:val="Normal"/>
    <w:semiHidden/>
    <w:rsid w:val="003C1177"/>
    <w:pPr>
      <w:shd w:val="clear" w:color="auto" w:fill="000080"/>
    </w:pPr>
  </w:style>
  <w:style w:type="character" w:customStyle="1" w:styleId="Heading1Char">
    <w:name w:val="Heading 1 Char"/>
    <w:aliases w:val="H1 Char,h1 Char,h11 Char,h12 Char,h13 Char,h14 Char,h15 Char,h16 Char"/>
    <w:link w:val="Heading1"/>
    <w:rsid w:val="00544CA5"/>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rsid w:val="00777E05"/>
    <w:rPr>
      <w:rFonts w:ascii="Arial" w:hAnsi="Arial"/>
      <w:sz w:val="32"/>
      <w:lang w:eastAsia="en-US"/>
    </w:rPr>
  </w:style>
  <w:style w:type="paragraph" w:styleId="Index1">
    <w:name w:val="index 1"/>
    <w:basedOn w:val="Normal"/>
    <w:semiHidden/>
    <w:rsid w:val="00C06F84"/>
    <w:pPr>
      <w:keepLines/>
      <w:overflowPunct w:val="0"/>
      <w:autoSpaceDE w:val="0"/>
      <w:autoSpaceDN w:val="0"/>
      <w:adjustRightInd w:val="0"/>
      <w:textAlignment w:val="baseline"/>
    </w:pPr>
    <w:rPr>
      <w:rFonts w:eastAsia="Times New Roman"/>
    </w:rPr>
  </w:style>
  <w:style w:type="paragraph" w:styleId="Index2">
    <w:name w:val="index 2"/>
    <w:basedOn w:val="Index1"/>
    <w:semiHidden/>
    <w:rsid w:val="00C06F84"/>
    <w:pPr>
      <w:ind w:left="284"/>
    </w:pPr>
  </w:style>
  <w:style w:type="character" w:styleId="FootnoteReference">
    <w:name w:val="footnote reference"/>
    <w:semiHidden/>
    <w:rsid w:val="00C06F84"/>
    <w:rPr>
      <w:b/>
      <w:position w:val="6"/>
      <w:sz w:val="16"/>
    </w:rPr>
  </w:style>
  <w:style w:type="paragraph" w:styleId="FootnoteText">
    <w:name w:val="footnote text"/>
    <w:basedOn w:val="Normal"/>
    <w:semiHidden/>
    <w:rsid w:val="00C06F84"/>
    <w:pPr>
      <w:keepLines/>
      <w:overflowPunct w:val="0"/>
      <w:autoSpaceDE w:val="0"/>
      <w:autoSpaceDN w:val="0"/>
      <w:adjustRightInd w:val="0"/>
      <w:ind w:left="454" w:hanging="454"/>
      <w:textAlignment w:val="baseline"/>
    </w:pPr>
    <w:rPr>
      <w:rFonts w:eastAsia="Times New Roman"/>
      <w:sz w:val="16"/>
    </w:rPr>
  </w:style>
  <w:style w:type="paragraph" w:styleId="ListNumber2">
    <w:name w:val="List Number 2"/>
    <w:basedOn w:val="ListNumber"/>
    <w:rsid w:val="00C06F84"/>
    <w:pPr>
      <w:ind w:left="851"/>
    </w:pPr>
  </w:style>
  <w:style w:type="paragraph" w:styleId="ListNumber">
    <w:name w:val="List Number"/>
    <w:basedOn w:val="List"/>
    <w:rsid w:val="00C06F84"/>
  </w:style>
  <w:style w:type="paragraph" w:styleId="List">
    <w:name w:val="List"/>
    <w:basedOn w:val="Normal"/>
    <w:rsid w:val="00C06F84"/>
    <w:pPr>
      <w:overflowPunct w:val="0"/>
      <w:autoSpaceDE w:val="0"/>
      <w:autoSpaceDN w:val="0"/>
      <w:adjustRightInd w:val="0"/>
      <w:ind w:left="568" w:hanging="284"/>
      <w:textAlignment w:val="baseline"/>
    </w:pPr>
    <w:rPr>
      <w:rFonts w:eastAsia="Times New Roman"/>
    </w:rPr>
  </w:style>
  <w:style w:type="paragraph" w:styleId="ListBullet2">
    <w:name w:val="List Bullet 2"/>
    <w:basedOn w:val="ListBullet"/>
    <w:rsid w:val="00C06F84"/>
    <w:pPr>
      <w:ind w:left="851"/>
    </w:pPr>
  </w:style>
  <w:style w:type="paragraph" w:styleId="ListBullet">
    <w:name w:val="List Bullet"/>
    <w:basedOn w:val="List"/>
    <w:rsid w:val="00C06F84"/>
  </w:style>
  <w:style w:type="paragraph" w:styleId="ListBullet3">
    <w:name w:val="List Bullet 3"/>
    <w:basedOn w:val="ListBullet2"/>
    <w:rsid w:val="00C06F84"/>
    <w:pPr>
      <w:ind w:left="1135"/>
    </w:pPr>
  </w:style>
  <w:style w:type="paragraph" w:styleId="List2">
    <w:name w:val="List 2"/>
    <w:basedOn w:val="List"/>
    <w:rsid w:val="00C06F84"/>
    <w:pPr>
      <w:ind w:left="851"/>
    </w:pPr>
  </w:style>
  <w:style w:type="paragraph" w:styleId="List3">
    <w:name w:val="List 3"/>
    <w:basedOn w:val="List2"/>
    <w:rsid w:val="00C06F84"/>
    <w:pPr>
      <w:ind w:left="1135"/>
    </w:pPr>
  </w:style>
  <w:style w:type="paragraph" w:styleId="List4">
    <w:name w:val="List 4"/>
    <w:basedOn w:val="List3"/>
    <w:rsid w:val="00C06F84"/>
    <w:pPr>
      <w:ind w:left="1418"/>
    </w:pPr>
  </w:style>
  <w:style w:type="paragraph" w:styleId="List5">
    <w:name w:val="List 5"/>
    <w:basedOn w:val="List4"/>
    <w:rsid w:val="00C06F84"/>
    <w:pPr>
      <w:ind w:left="1702"/>
    </w:pPr>
  </w:style>
  <w:style w:type="paragraph" w:styleId="ListBullet4">
    <w:name w:val="List Bullet 4"/>
    <w:basedOn w:val="ListBullet3"/>
    <w:rsid w:val="00C06F84"/>
    <w:pPr>
      <w:ind w:left="1418"/>
    </w:pPr>
  </w:style>
  <w:style w:type="paragraph" w:styleId="ListBullet5">
    <w:name w:val="List Bullet 5"/>
    <w:basedOn w:val="ListBullet4"/>
    <w:rsid w:val="00C06F84"/>
    <w:pPr>
      <w:ind w:left="1702"/>
    </w:pPr>
  </w:style>
  <w:style w:type="paragraph" w:styleId="IndexHeading">
    <w:name w:val="index heading"/>
    <w:basedOn w:val="Normal"/>
    <w:next w:val="Normal"/>
    <w:semiHidden/>
    <w:rsid w:val="00C06F84"/>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Caption">
    <w:name w:val="caption"/>
    <w:basedOn w:val="Normal"/>
    <w:next w:val="Normal"/>
    <w:qFormat/>
    <w:rsid w:val="00C06F84"/>
    <w:pPr>
      <w:overflowPunct w:val="0"/>
      <w:autoSpaceDE w:val="0"/>
      <w:autoSpaceDN w:val="0"/>
      <w:adjustRightInd w:val="0"/>
      <w:spacing w:before="120" w:after="120"/>
      <w:textAlignment w:val="baseline"/>
    </w:pPr>
    <w:rPr>
      <w:rFonts w:eastAsia="Times New Roman"/>
      <w:b/>
    </w:rPr>
  </w:style>
  <w:style w:type="character" w:styleId="FollowedHyperlink">
    <w:name w:val="FollowedHyperlink"/>
    <w:rsid w:val="00C06F84"/>
    <w:rPr>
      <w:color w:val="800080"/>
      <w:u w:val="single"/>
    </w:rPr>
  </w:style>
  <w:style w:type="paragraph" w:styleId="PlainText">
    <w:name w:val="Plain Text"/>
    <w:basedOn w:val="Normal"/>
    <w:rsid w:val="00C06F84"/>
    <w:pPr>
      <w:overflowPunct w:val="0"/>
      <w:autoSpaceDE w:val="0"/>
      <w:autoSpaceDN w:val="0"/>
      <w:adjustRightInd w:val="0"/>
      <w:textAlignment w:val="baseline"/>
    </w:pPr>
    <w:rPr>
      <w:rFonts w:ascii="Courier New" w:eastAsia="Times New Roman" w:hAnsi="Courier New"/>
    </w:rPr>
  </w:style>
  <w:style w:type="paragraph" w:styleId="BodyText">
    <w:name w:val="Body Text"/>
    <w:basedOn w:val="Normal"/>
    <w:link w:val="BodyTextChar"/>
    <w:rsid w:val="00C06F84"/>
    <w:pPr>
      <w:keepLines/>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textAlignment w:val="baseline"/>
    </w:pPr>
    <w:rPr>
      <w:rFonts w:ascii="Arial" w:eastAsia="Times New Roman" w:hAnsi="Arial"/>
      <w:sz w:val="22"/>
    </w:rPr>
  </w:style>
  <w:style w:type="paragraph" w:customStyle="1" w:styleId="cpde">
    <w:name w:val="cpde"/>
    <w:basedOn w:val="Normal"/>
    <w:rsid w:val="00C06F84"/>
    <w:pPr>
      <w:tabs>
        <w:tab w:val="num" w:pos="360"/>
      </w:tabs>
      <w:overflowPunct w:val="0"/>
      <w:autoSpaceDE w:val="0"/>
      <w:autoSpaceDN w:val="0"/>
      <w:adjustRightInd w:val="0"/>
      <w:spacing w:before="120" w:after="0"/>
      <w:ind w:left="360" w:hanging="360"/>
      <w:textAlignment w:val="baseline"/>
    </w:pPr>
    <w:rPr>
      <w:rFonts w:ascii="Helvetica" w:eastAsia="Times New Roman" w:hAnsi="Helvetica"/>
    </w:rPr>
  </w:style>
  <w:style w:type="paragraph" w:styleId="TableofFigures">
    <w:name w:val="table of figures"/>
    <w:basedOn w:val="Normal"/>
    <w:next w:val="Normal"/>
    <w:semiHidden/>
    <w:rsid w:val="00C06F84"/>
    <w:pPr>
      <w:tabs>
        <w:tab w:val="right" w:pos="8626"/>
      </w:tabs>
      <w:overflowPunct w:val="0"/>
      <w:autoSpaceDE w:val="0"/>
      <w:autoSpaceDN w:val="0"/>
      <w:adjustRightInd w:val="0"/>
      <w:spacing w:before="120" w:after="0"/>
      <w:ind w:left="400" w:hanging="400"/>
      <w:textAlignment w:val="baseline"/>
    </w:pPr>
    <w:rPr>
      <w:rFonts w:ascii="Helvetica" w:eastAsia="Times New Roman" w:hAnsi="Helvetica"/>
    </w:rPr>
  </w:style>
  <w:style w:type="paragraph" w:styleId="BodyTextIndent3">
    <w:name w:val="Body Text Indent 3"/>
    <w:basedOn w:val="Normal"/>
    <w:rsid w:val="00C06F84"/>
    <w:pPr>
      <w:overflowPunct w:val="0"/>
      <w:autoSpaceDE w:val="0"/>
      <w:autoSpaceDN w:val="0"/>
      <w:adjustRightInd w:val="0"/>
      <w:spacing w:before="120" w:after="0"/>
      <w:ind w:left="360"/>
      <w:textAlignment w:val="baseline"/>
    </w:pPr>
    <w:rPr>
      <w:rFonts w:ascii="Helvetica" w:eastAsia="Times New Roman" w:hAnsi="Helvetica"/>
    </w:rPr>
  </w:style>
  <w:style w:type="paragraph" w:styleId="BodyText3">
    <w:name w:val="Body Text 3"/>
    <w:basedOn w:val="Normal"/>
    <w:rsid w:val="00C06F84"/>
    <w:pPr>
      <w:overflowPunct w:val="0"/>
      <w:autoSpaceDE w:val="0"/>
      <w:autoSpaceDN w:val="0"/>
      <w:adjustRightInd w:val="0"/>
      <w:spacing w:before="120" w:after="0"/>
      <w:textAlignment w:val="baseline"/>
    </w:pPr>
    <w:rPr>
      <w:rFonts w:ascii="Helvetica" w:eastAsia="Times New Roman" w:hAnsi="Helvetica"/>
      <w:i/>
    </w:rPr>
  </w:style>
  <w:style w:type="paragraph" w:styleId="BodyTextIndent2">
    <w:name w:val="Body Text Indent 2"/>
    <w:basedOn w:val="Normal"/>
    <w:rsid w:val="00C06F84"/>
    <w:pPr>
      <w:overflowPunct w:val="0"/>
      <w:autoSpaceDE w:val="0"/>
      <w:autoSpaceDN w:val="0"/>
      <w:adjustRightInd w:val="0"/>
      <w:spacing w:before="120" w:after="0"/>
      <w:ind w:left="720" w:hanging="720"/>
      <w:textAlignment w:val="baseline"/>
    </w:pPr>
    <w:rPr>
      <w:rFonts w:ascii="Arial" w:eastAsia="Times New Roman" w:hAnsi="Arial"/>
    </w:rPr>
  </w:style>
  <w:style w:type="paragraph" w:customStyle="1" w:styleId="code">
    <w:name w:val="code"/>
    <w:basedOn w:val="Normal"/>
    <w:rsid w:val="00C06F84"/>
    <w:pPr>
      <w:overflowPunct w:val="0"/>
      <w:autoSpaceDE w:val="0"/>
      <w:autoSpaceDN w:val="0"/>
      <w:adjustRightInd w:val="0"/>
      <w:spacing w:after="0"/>
      <w:textAlignment w:val="baseline"/>
    </w:pPr>
    <w:rPr>
      <w:rFonts w:ascii="Courier New" w:eastAsia="Times New Roman" w:hAnsi="Courier New"/>
    </w:rPr>
  </w:style>
  <w:style w:type="paragraph" w:customStyle="1" w:styleId="pl0">
    <w:name w:val="pl"/>
    <w:basedOn w:val="Normal"/>
    <w:rsid w:val="00C06F84"/>
    <w:pPr>
      <w:spacing w:before="100" w:beforeAutospacing="1" w:after="100" w:afterAutospacing="1"/>
    </w:pPr>
    <w:rPr>
      <w:rFonts w:eastAsia="Batang"/>
      <w:sz w:val="24"/>
      <w:szCs w:val="24"/>
      <w:lang w:eastAsia="ko-KR"/>
    </w:rPr>
  </w:style>
  <w:style w:type="paragraph" w:customStyle="1" w:styleId="TALChar">
    <w:name w:val="TAL Char"/>
    <w:basedOn w:val="Normal"/>
    <w:rsid w:val="00C06F84"/>
    <w:pPr>
      <w:keepNext/>
      <w:keepLines/>
      <w:spacing w:after="0"/>
    </w:pPr>
    <w:rPr>
      <w:rFonts w:ascii="Arial" w:eastAsia="Times New Roman" w:hAnsi="Arial"/>
      <w:sz w:val="18"/>
    </w:rPr>
  </w:style>
  <w:style w:type="paragraph" w:customStyle="1" w:styleId="INDENT2">
    <w:name w:val="INDENT2"/>
    <w:basedOn w:val="Normal"/>
    <w:rsid w:val="00C06F84"/>
    <w:pPr>
      <w:ind w:left="1135" w:hanging="284"/>
    </w:pPr>
    <w:rPr>
      <w:rFonts w:eastAsia="Times New Roman"/>
    </w:rPr>
  </w:style>
  <w:style w:type="paragraph" w:customStyle="1" w:styleId="INDENT3">
    <w:name w:val="INDENT3"/>
    <w:basedOn w:val="Normal"/>
    <w:rsid w:val="00C06F84"/>
    <w:pPr>
      <w:ind w:left="1701" w:hanging="567"/>
    </w:pPr>
    <w:rPr>
      <w:rFonts w:eastAsia="Times New Roman"/>
    </w:rPr>
  </w:style>
  <w:style w:type="paragraph" w:customStyle="1" w:styleId="FigureTitle">
    <w:name w:val="Figure_Title"/>
    <w:basedOn w:val="Normal"/>
    <w:next w:val="Normal"/>
    <w:rsid w:val="00C06F84"/>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C06F84"/>
    <w:pPr>
      <w:keepNext/>
      <w:keepLines/>
    </w:pPr>
    <w:rPr>
      <w:rFonts w:eastAsia="Times New Roman"/>
      <w:b/>
    </w:rPr>
  </w:style>
  <w:style w:type="paragraph" w:customStyle="1" w:styleId="enumlev2">
    <w:name w:val="enumlev2"/>
    <w:basedOn w:val="Normal"/>
    <w:rsid w:val="00C06F84"/>
    <w:pPr>
      <w:tabs>
        <w:tab w:val="left" w:pos="794"/>
        <w:tab w:val="left" w:pos="1191"/>
        <w:tab w:val="left" w:pos="1588"/>
        <w:tab w:val="left" w:pos="1985"/>
      </w:tabs>
      <w:spacing w:before="86"/>
      <w:ind w:left="1588" w:hanging="397"/>
      <w:jc w:val="both"/>
    </w:pPr>
    <w:rPr>
      <w:rFonts w:eastAsia="Times New Roman"/>
    </w:rPr>
  </w:style>
  <w:style w:type="paragraph" w:customStyle="1" w:styleId="CouvRecTitle">
    <w:name w:val="Couv Rec Title"/>
    <w:basedOn w:val="Normal"/>
    <w:rsid w:val="00C06F84"/>
    <w:pPr>
      <w:keepNext/>
      <w:keepLines/>
      <w:spacing w:before="240"/>
      <w:ind w:left="1418"/>
    </w:pPr>
    <w:rPr>
      <w:rFonts w:ascii="Arial" w:eastAsia="Times New Roman" w:hAnsi="Arial"/>
      <w:b/>
      <w:sz w:val="36"/>
    </w:rPr>
  </w:style>
  <w:style w:type="paragraph" w:customStyle="1" w:styleId="Frontcover">
    <w:name w:val="Front_cover"/>
    <w:rsid w:val="00C06F84"/>
    <w:rPr>
      <w:rFonts w:ascii="Arial" w:hAnsi="Arial"/>
      <w:lang w:eastAsia="en-US"/>
    </w:rPr>
  </w:style>
  <w:style w:type="paragraph" w:styleId="BodyTextIndent">
    <w:name w:val="Body Text Indent"/>
    <w:basedOn w:val="Normal"/>
    <w:link w:val="BodyTextIndentChar"/>
    <w:rsid w:val="00C06F84"/>
    <w:pPr>
      <w:widowControl w:val="0"/>
      <w:spacing w:after="0"/>
      <w:ind w:left="-142"/>
    </w:pPr>
    <w:rPr>
      <w:rFonts w:eastAsia="Times New Roman"/>
      <w:sz w:val="22"/>
    </w:rPr>
  </w:style>
  <w:style w:type="paragraph" w:styleId="HTMLPreformatted">
    <w:name w:val="HTML Preformatted"/>
    <w:basedOn w:val="Normal"/>
    <w:rsid w:val="00C06F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Hei" w:eastAsia="SimHei" w:hAnsi="Courier New" w:cs="Courier New"/>
      <w:lang w:eastAsia="zh-CN"/>
    </w:rPr>
  </w:style>
  <w:style w:type="paragraph" w:customStyle="1" w:styleId="1">
    <w:name w:val="批注框文本1"/>
    <w:basedOn w:val="Normal"/>
    <w:semiHidden/>
    <w:rsid w:val="00C06F84"/>
    <w:rPr>
      <w:rFonts w:eastAsia="Times New Roman"/>
      <w:sz w:val="18"/>
      <w:szCs w:val="18"/>
    </w:rPr>
  </w:style>
  <w:style w:type="paragraph" w:customStyle="1" w:styleId="enumlev1">
    <w:name w:val="enumlev1"/>
    <w:basedOn w:val="Normal"/>
    <w:rsid w:val="00C06F84"/>
    <w:pPr>
      <w:tabs>
        <w:tab w:val="left" w:pos="397"/>
      </w:tabs>
      <w:overflowPunct w:val="0"/>
      <w:autoSpaceDE w:val="0"/>
      <w:autoSpaceDN w:val="0"/>
      <w:adjustRightInd w:val="0"/>
      <w:spacing w:before="86" w:after="0"/>
      <w:ind w:left="397" w:hanging="397"/>
      <w:jc w:val="both"/>
      <w:textAlignment w:val="baseline"/>
    </w:pPr>
    <w:rPr>
      <w:rFonts w:eastAsia="Times New Roman"/>
      <w:lang w:eastAsia="zh-CN"/>
    </w:rPr>
  </w:style>
  <w:style w:type="paragraph" w:customStyle="1" w:styleId="IBL">
    <w:name w:val="IBL"/>
    <w:basedOn w:val="Normal"/>
    <w:rsid w:val="00C06F84"/>
    <w:pPr>
      <w:tabs>
        <w:tab w:val="left" w:pos="284"/>
      </w:tabs>
      <w:overflowPunct w:val="0"/>
      <w:autoSpaceDE w:val="0"/>
      <w:autoSpaceDN w:val="0"/>
      <w:adjustRightInd w:val="0"/>
      <w:ind w:left="284" w:hanging="284"/>
      <w:textAlignment w:val="baseline"/>
    </w:pPr>
    <w:rPr>
      <w:rFonts w:eastAsia="Times New Roman"/>
    </w:rPr>
  </w:style>
  <w:style w:type="paragraph" w:customStyle="1" w:styleId="10">
    <w:name w:val="批注主题1"/>
    <w:basedOn w:val="CommentText"/>
    <w:next w:val="CommentText"/>
    <w:semiHidden/>
    <w:rsid w:val="00C06F84"/>
    <w:rPr>
      <w:rFonts w:eastAsia="Times New Roman"/>
      <w:b/>
      <w:bCs/>
    </w:rPr>
  </w:style>
  <w:style w:type="paragraph" w:customStyle="1" w:styleId="CRCoverPage">
    <w:name w:val="CR Cover Page"/>
    <w:next w:val="Normal"/>
    <w:rsid w:val="00C06F84"/>
    <w:pPr>
      <w:spacing w:after="120"/>
    </w:pPr>
    <w:rPr>
      <w:rFonts w:ascii="Arial" w:hAnsi="Arial"/>
      <w:lang w:eastAsia="zh-CN"/>
    </w:rPr>
  </w:style>
  <w:style w:type="paragraph" w:styleId="Bibliography">
    <w:name w:val="Bibliography"/>
    <w:basedOn w:val="Normal"/>
    <w:next w:val="Normal"/>
    <w:uiPriority w:val="37"/>
    <w:semiHidden/>
    <w:unhideWhenUsed/>
    <w:rsid w:val="00B52208"/>
  </w:style>
  <w:style w:type="paragraph" w:customStyle="1" w:styleId="TableText">
    <w:name w:val="Table_Text"/>
    <w:basedOn w:val="Normal"/>
    <w:rsid w:val="00C06F84"/>
    <w:pPr>
      <w:keepNext/>
      <w:tabs>
        <w:tab w:val="left" w:pos="794"/>
        <w:tab w:val="left" w:pos="1191"/>
        <w:tab w:val="left" w:pos="1588"/>
        <w:tab w:val="left" w:pos="1985"/>
      </w:tabs>
      <w:spacing w:before="142" w:after="142"/>
    </w:pPr>
    <w:rPr>
      <w:rFonts w:ascii="Tms Rmn" w:eastAsia="Times New Roman" w:hAnsi="Tms Rmn"/>
      <w:sz w:val="18"/>
    </w:rPr>
  </w:style>
  <w:style w:type="paragraph" w:customStyle="1" w:styleId="Default">
    <w:name w:val="Default"/>
    <w:rsid w:val="00C06F84"/>
    <w:pPr>
      <w:autoSpaceDE w:val="0"/>
      <w:autoSpaceDN w:val="0"/>
      <w:adjustRightInd w:val="0"/>
    </w:pPr>
    <w:rPr>
      <w:rFonts w:ascii="Arial,Bold" w:eastAsia="Times New Roman" w:hAnsi="Arial,Bold" w:cs="Arial,Bold"/>
      <w:lang w:eastAsia="en-US"/>
    </w:rPr>
  </w:style>
  <w:style w:type="character" w:customStyle="1" w:styleId="TALCharChar">
    <w:name w:val="TAL Char Char"/>
    <w:rsid w:val="00C06F84"/>
    <w:rPr>
      <w:rFonts w:ascii="Arial" w:eastAsia="SimSun" w:hAnsi="Arial"/>
      <w:sz w:val="18"/>
      <w:lang w:val="en-GB" w:eastAsia="en-US" w:bidi="ar-SA"/>
    </w:rPr>
  </w:style>
  <w:style w:type="table" w:styleId="TableGrid">
    <w:name w:val="Table Grid"/>
    <w:basedOn w:val="TableNormal"/>
    <w:rsid w:val="00C06F8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ormatvorlageMitGliederung">
    <w:name w:val="Formatvorlage Mit Gliederung"/>
    <w:basedOn w:val="NoList"/>
    <w:rsid w:val="00C06F84"/>
    <w:pPr>
      <w:numPr>
        <w:numId w:val="13"/>
      </w:numPr>
    </w:pPr>
  </w:style>
  <w:style w:type="paragraph" w:customStyle="1" w:styleId="Standard10pt">
    <w:name w:val="Standard + 10 pt"/>
    <w:basedOn w:val="Normal"/>
    <w:rsid w:val="00C06F84"/>
    <w:pPr>
      <w:tabs>
        <w:tab w:val="left" w:pos="10800"/>
        <w:tab w:val="left" w:pos="11520"/>
        <w:tab w:val="left" w:pos="12240"/>
        <w:tab w:val="left" w:pos="12960"/>
        <w:tab w:val="left" w:pos="13680"/>
        <w:tab w:val="left" w:pos="14400"/>
      </w:tabs>
      <w:spacing w:after="0" w:line="240" w:lineRule="atLeast"/>
    </w:pPr>
    <w:rPr>
      <w:rFonts w:ascii="Arial" w:eastAsia="Times New Roman" w:hAnsi="Arial"/>
      <w:sz w:val="24"/>
      <w:lang w:eastAsia="de-DE"/>
    </w:rPr>
  </w:style>
  <w:style w:type="paragraph" w:customStyle="1" w:styleId="FL">
    <w:name w:val="FL"/>
    <w:basedOn w:val="Normal"/>
    <w:rsid w:val="00C06F84"/>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BlockText">
    <w:name w:val="Block Text"/>
    <w:basedOn w:val="Normal"/>
    <w:rsid w:val="00B52208"/>
    <w:pPr>
      <w:spacing w:after="120"/>
      <w:ind w:left="1440" w:right="1440"/>
    </w:pPr>
  </w:style>
  <w:style w:type="character" w:customStyle="1" w:styleId="TALChar1">
    <w:name w:val="TAL Char1"/>
    <w:link w:val="TAL"/>
    <w:rsid w:val="009B5E3F"/>
    <w:rPr>
      <w:rFonts w:ascii="Arial" w:hAnsi="Arial"/>
      <w:sz w:val="18"/>
      <w:lang w:eastAsia="en-US"/>
    </w:rPr>
  </w:style>
  <w:style w:type="paragraph" w:styleId="BodyText2">
    <w:name w:val="Body Text 2"/>
    <w:basedOn w:val="Normal"/>
    <w:link w:val="BodyText2Char"/>
    <w:rsid w:val="00B52208"/>
    <w:pPr>
      <w:spacing w:after="120" w:line="480" w:lineRule="auto"/>
    </w:pPr>
  </w:style>
  <w:style w:type="character" w:customStyle="1" w:styleId="BodyText2Char">
    <w:name w:val="Body Text 2 Char"/>
    <w:link w:val="BodyText2"/>
    <w:rsid w:val="00B52208"/>
    <w:rPr>
      <w:lang w:eastAsia="en-US"/>
    </w:rPr>
  </w:style>
  <w:style w:type="paragraph" w:styleId="BodyTextFirstIndent">
    <w:name w:val="Body Text First Indent"/>
    <w:basedOn w:val="BodyText"/>
    <w:link w:val="BodyTextFirstIndentChar"/>
    <w:rsid w:val="00B52208"/>
    <w:pPr>
      <w:keepLines w:val="0"/>
      <w:tabs>
        <w:tab w:val="clear" w:pos="1247"/>
        <w:tab w:val="clear" w:pos="2552"/>
        <w:tab w:val="clear" w:pos="3856"/>
        <w:tab w:val="clear" w:pos="5216"/>
        <w:tab w:val="clear" w:pos="6464"/>
        <w:tab w:val="clear" w:pos="7768"/>
        <w:tab w:val="clear" w:pos="9072"/>
        <w:tab w:val="clear" w:pos="10206"/>
      </w:tabs>
      <w:overflowPunct/>
      <w:autoSpaceDE/>
      <w:autoSpaceDN/>
      <w:adjustRightInd/>
      <w:spacing w:before="0" w:after="120"/>
      <w:ind w:firstLine="210"/>
      <w:textAlignment w:val="auto"/>
    </w:pPr>
    <w:rPr>
      <w:rFonts w:ascii="Times New Roman" w:eastAsia="SimSun" w:hAnsi="Times New Roman"/>
      <w:sz w:val="20"/>
    </w:rPr>
  </w:style>
  <w:style w:type="character" w:customStyle="1" w:styleId="BodyTextChar">
    <w:name w:val="Body Text Char"/>
    <w:link w:val="BodyText"/>
    <w:rsid w:val="00B52208"/>
    <w:rPr>
      <w:rFonts w:ascii="Arial" w:eastAsia="Times New Roman" w:hAnsi="Arial"/>
      <w:sz w:val="22"/>
      <w:lang w:eastAsia="en-US"/>
    </w:rPr>
  </w:style>
  <w:style w:type="character" w:customStyle="1" w:styleId="BodyTextFirstIndentChar">
    <w:name w:val="Body Text First Indent Char"/>
    <w:basedOn w:val="BodyTextChar"/>
    <w:link w:val="BodyTextFirstIndent"/>
    <w:rsid w:val="00B52208"/>
    <w:rPr>
      <w:rFonts w:ascii="Arial" w:eastAsia="Times New Roman" w:hAnsi="Arial"/>
      <w:sz w:val="22"/>
      <w:lang w:eastAsia="en-US"/>
    </w:rPr>
  </w:style>
  <w:style w:type="paragraph" w:styleId="BodyTextFirstIndent2">
    <w:name w:val="Body Text First Indent 2"/>
    <w:basedOn w:val="BodyTextIndent"/>
    <w:link w:val="BodyTextFirstIndent2Char"/>
    <w:rsid w:val="00B52208"/>
    <w:pPr>
      <w:widowControl/>
      <w:spacing w:after="120"/>
      <w:ind w:left="283" w:firstLine="210"/>
    </w:pPr>
    <w:rPr>
      <w:rFonts w:eastAsia="SimSun"/>
      <w:sz w:val="20"/>
    </w:rPr>
  </w:style>
  <w:style w:type="character" w:customStyle="1" w:styleId="BodyTextIndentChar">
    <w:name w:val="Body Text Indent Char"/>
    <w:link w:val="BodyTextIndent"/>
    <w:rsid w:val="00B52208"/>
    <w:rPr>
      <w:rFonts w:eastAsia="Times New Roman"/>
      <w:sz w:val="22"/>
      <w:lang w:eastAsia="en-US"/>
    </w:rPr>
  </w:style>
  <w:style w:type="character" w:customStyle="1" w:styleId="BodyTextFirstIndent2Char">
    <w:name w:val="Body Text First Indent 2 Char"/>
    <w:basedOn w:val="BodyTextIndentChar"/>
    <w:link w:val="BodyTextFirstIndent2"/>
    <w:rsid w:val="00B52208"/>
    <w:rPr>
      <w:rFonts w:eastAsia="Times New Roman"/>
      <w:sz w:val="22"/>
      <w:lang w:eastAsia="en-US"/>
    </w:rPr>
  </w:style>
  <w:style w:type="paragraph" w:styleId="Closing">
    <w:name w:val="Closing"/>
    <w:basedOn w:val="Normal"/>
    <w:link w:val="ClosingChar"/>
    <w:rsid w:val="00B52208"/>
    <w:pPr>
      <w:ind w:left="4252"/>
    </w:pPr>
  </w:style>
  <w:style w:type="character" w:customStyle="1" w:styleId="ClosingChar">
    <w:name w:val="Closing Char"/>
    <w:link w:val="Closing"/>
    <w:rsid w:val="00B52208"/>
    <w:rPr>
      <w:lang w:eastAsia="en-US"/>
    </w:rPr>
  </w:style>
  <w:style w:type="paragraph" w:styleId="Date">
    <w:name w:val="Date"/>
    <w:basedOn w:val="Normal"/>
    <w:next w:val="Normal"/>
    <w:link w:val="DateChar"/>
    <w:rsid w:val="00B52208"/>
  </w:style>
  <w:style w:type="character" w:customStyle="1" w:styleId="DateChar">
    <w:name w:val="Date Char"/>
    <w:link w:val="Date"/>
    <w:rsid w:val="00B52208"/>
    <w:rPr>
      <w:lang w:eastAsia="en-US"/>
    </w:rPr>
  </w:style>
  <w:style w:type="paragraph" w:styleId="E-mailSignature">
    <w:name w:val="E-mail Signature"/>
    <w:basedOn w:val="Normal"/>
    <w:link w:val="E-mailSignatureChar"/>
    <w:rsid w:val="00B52208"/>
  </w:style>
  <w:style w:type="character" w:customStyle="1" w:styleId="E-mailSignatureChar">
    <w:name w:val="E-mail Signature Char"/>
    <w:link w:val="E-mailSignature"/>
    <w:rsid w:val="00B52208"/>
    <w:rPr>
      <w:lang w:eastAsia="en-US"/>
    </w:rPr>
  </w:style>
  <w:style w:type="paragraph" w:styleId="EndnoteText">
    <w:name w:val="endnote text"/>
    <w:basedOn w:val="Normal"/>
    <w:link w:val="EndnoteTextChar"/>
    <w:rsid w:val="00B52208"/>
  </w:style>
  <w:style w:type="character" w:customStyle="1" w:styleId="EndnoteTextChar">
    <w:name w:val="Endnote Text Char"/>
    <w:link w:val="EndnoteText"/>
    <w:rsid w:val="00B52208"/>
    <w:rPr>
      <w:lang w:eastAsia="en-US"/>
    </w:rPr>
  </w:style>
  <w:style w:type="paragraph" w:styleId="EnvelopeAddress">
    <w:name w:val="envelope address"/>
    <w:basedOn w:val="Normal"/>
    <w:rsid w:val="00B52208"/>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B52208"/>
    <w:rPr>
      <w:rFonts w:ascii="Calibri Light" w:eastAsia="Times New Roman" w:hAnsi="Calibri Light"/>
    </w:rPr>
  </w:style>
  <w:style w:type="paragraph" w:styleId="HTMLAddress">
    <w:name w:val="HTML Address"/>
    <w:basedOn w:val="Normal"/>
    <w:link w:val="HTMLAddressChar"/>
    <w:rsid w:val="00B52208"/>
    <w:rPr>
      <w:i/>
      <w:iCs/>
    </w:rPr>
  </w:style>
  <w:style w:type="character" w:customStyle="1" w:styleId="HTMLAddressChar">
    <w:name w:val="HTML Address Char"/>
    <w:link w:val="HTMLAddress"/>
    <w:rsid w:val="00B52208"/>
    <w:rPr>
      <w:i/>
      <w:iCs/>
      <w:lang w:eastAsia="en-US"/>
    </w:rPr>
  </w:style>
  <w:style w:type="paragraph" w:styleId="Index3">
    <w:name w:val="index 3"/>
    <w:basedOn w:val="Normal"/>
    <w:next w:val="Normal"/>
    <w:rsid w:val="00B52208"/>
    <w:pPr>
      <w:ind w:left="600" w:hanging="200"/>
    </w:pPr>
  </w:style>
  <w:style w:type="paragraph" w:styleId="Index4">
    <w:name w:val="index 4"/>
    <w:basedOn w:val="Normal"/>
    <w:next w:val="Normal"/>
    <w:rsid w:val="00B52208"/>
    <w:pPr>
      <w:ind w:left="800" w:hanging="200"/>
    </w:pPr>
  </w:style>
  <w:style w:type="paragraph" w:styleId="Index5">
    <w:name w:val="index 5"/>
    <w:basedOn w:val="Normal"/>
    <w:next w:val="Normal"/>
    <w:rsid w:val="00B52208"/>
    <w:pPr>
      <w:ind w:left="1000" w:hanging="200"/>
    </w:pPr>
  </w:style>
  <w:style w:type="paragraph" w:styleId="Index6">
    <w:name w:val="index 6"/>
    <w:basedOn w:val="Normal"/>
    <w:next w:val="Normal"/>
    <w:rsid w:val="00B52208"/>
    <w:pPr>
      <w:ind w:left="1200" w:hanging="200"/>
    </w:pPr>
  </w:style>
  <w:style w:type="paragraph" w:styleId="Index7">
    <w:name w:val="index 7"/>
    <w:basedOn w:val="Normal"/>
    <w:next w:val="Normal"/>
    <w:rsid w:val="00B52208"/>
    <w:pPr>
      <w:ind w:left="1400" w:hanging="200"/>
    </w:pPr>
  </w:style>
  <w:style w:type="paragraph" w:styleId="Index8">
    <w:name w:val="index 8"/>
    <w:basedOn w:val="Normal"/>
    <w:next w:val="Normal"/>
    <w:rsid w:val="00B52208"/>
    <w:pPr>
      <w:ind w:left="1600" w:hanging="200"/>
    </w:pPr>
  </w:style>
  <w:style w:type="paragraph" w:styleId="Index9">
    <w:name w:val="index 9"/>
    <w:basedOn w:val="Normal"/>
    <w:next w:val="Normal"/>
    <w:rsid w:val="00B52208"/>
    <w:pPr>
      <w:ind w:left="1800" w:hanging="200"/>
    </w:pPr>
  </w:style>
  <w:style w:type="paragraph" w:styleId="IntenseQuote">
    <w:name w:val="Intense Quote"/>
    <w:basedOn w:val="Normal"/>
    <w:next w:val="Normal"/>
    <w:link w:val="IntenseQuoteChar"/>
    <w:uiPriority w:val="30"/>
    <w:qFormat/>
    <w:rsid w:val="00B5220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52208"/>
    <w:rPr>
      <w:i/>
      <w:iCs/>
      <w:color w:val="4472C4"/>
      <w:lang w:eastAsia="en-US"/>
    </w:rPr>
  </w:style>
  <w:style w:type="paragraph" w:styleId="ListContinue">
    <w:name w:val="List Continue"/>
    <w:basedOn w:val="Normal"/>
    <w:rsid w:val="00B52208"/>
    <w:pPr>
      <w:spacing w:after="120"/>
      <w:ind w:left="283"/>
      <w:contextualSpacing/>
    </w:pPr>
  </w:style>
  <w:style w:type="paragraph" w:styleId="ListContinue2">
    <w:name w:val="List Continue 2"/>
    <w:basedOn w:val="Normal"/>
    <w:rsid w:val="00B52208"/>
    <w:pPr>
      <w:spacing w:after="120"/>
      <w:ind w:left="566"/>
      <w:contextualSpacing/>
    </w:pPr>
  </w:style>
  <w:style w:type="paragraph" w:styleId="ListContinue3">
    <w:name w:val="List Continue 3"/>
    <w:basedOn w:val="Normal"/>
    <w:rsid w:val="00B52208"/>
    <w:pPr>
      <w:spacing w:after="120"/>
      <w:ind w:left="849"/>
      <w:contextualSpacing/>
    </w:pPr>
  </w:style>
  <w:style w:type="paragraph" w:styleId="ListContinue4">
    <w:name w:val="List Continue 4"/>
    <w:basedOn w:val="Normal"/>
    <w:rsid w:val="00B52208"/>
    <w:pPr>
      <w:spacing w:after="120"/>
      <w:ind w:left="1132"/>
      <w:contextualSpacing/>
    </w:pPr>
  </w:style>
  <w:style w:type="paragraph" w:styleId="ListContinue5">
    <w:name w:val="List Continue 5"/>
    <w:basedOn w:val="Normal"/>
    <w:rsid w:val="00B52208"/>
    <w:pPr>
      <w:spacing w:after="120"/>
      <w:ind w:left="1415"/>
      <w:contextualSpacing/>
    </w:pPr>
  </w:style>
  <w:style w:type="paragraph" w:styleId="ListNumber3">
    <w:name w:val="List Number 3"/>
    <w:basedOn w:val="Normal"/>
    <w:rsid w:val="00B52208"/>
    <w:pPr>
      <w:numPr>
        <w:numId w:val="41"/>
      </w:numPr>
      <w:contextualSpacing/>
    </w:pPr>
  </w:style>
  <w:style w:type="paragraph" w:styleId="ListNumber4">
    <w:name w:val="List Number 4"/>
    <w:basedOn w:val="Normal"/>
    <w:rsid w:val="00B52208"/>
    <w:pPr>
      <w:numPr>
        <w:numId w:val="42"/>
      </w:numPr>
      <w:contextualSpacing/>
    </w:pPr>
  </w:style>
  <w:style w:type="paragraph" w:styleId="ListNumber5">
    <w:name w:val="List Number 5"/>
    <w:basedOn w:val="Normal"/>
    <w:rsid w:val="00B52208"/>
    <w:pPr>
      <w:numPr>
        <w:numId w:val="43"/>
      </w:numPr>
      <w:contextualSpacing/>
    </w:pPr>
  </w:style>
  <w:style w:type="paragraph" w:styleId="ListParagraph">
    <w:name w:val="List Paragraph"/>
    <w:basedOn w:val="Normal"/>
    <w:uiPriority w:val="34"/>
    <w:qFormat/>
    <w:rsid w:val="00B52208"/>
    <w:pPr>
      <w:ind w:left="720"/>
    </w:pPr>
  </w:style>
  <w:style w:type="paragraph" w:styleId="MacroText">
    <w:name w:val="macro"/>
    <w:link w:val="MacroTextChar"/>
    <w:rsid w:val="00B5220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B52208"/>
    <w:rPr>
      <w:rFonts w:ascii="Courier New" w:hAnsi="Courier New" w:cs="Courier New"/>
      <w:lang w:eastAsia="en-US"/>
    </w:rPr>
  </w:style>
  <w:style w:type="paragraph" w:styleId="MessageHeader">
    <w:name w:val="Message Header"/>
    <w:basedOn w:val="Normal"/>
    <w:link w:val="MessageHeaderChar"/>
    <w:rsid w:val="00B5220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B52208"/>
    <w:rPr>
      <w:rFonts w:ascii="Calibri Light" w:eastAsia="Times New Roman" w:hAnsi="Calibri Light"/>
      <w:sz w:val="24"/>
      <w:szCs w:val="24"/>
      <w:shd w:val="pct20" w:color="auto" w:fill="auto"/>
      <w:lang w:eastAsia="en-US"/>
    </w:rPr>
  </w:style>
  <w:style w:type="paragraph" w:styleId="NoSpacing">
    <w:name w:val="No Spacing"/>
    <w:uiPriority w:val="1"/>
    <w:qFormat/>
    <w:rsid w:val="00B52208"/>
    <w:rPr>
      <w:lang w:eastAsia="en-US"/>
    </w:rPr>
  </w:style>
  <w:style w:type="paragraph" w:styleId="NormalWeb">
    <w:name w:val="Normal (Web)"/>
    <w:basedOn w:val="Normal"/>
    <w:rsid w:val="00B52208"/>
    <w:rPr>
      <w:sz w:val="24"/>
      <w:szCs w:val="24"/>
    </w:rPr>
  </w:style>
  <w:style w:type="paragraph" w:styleId="NormalIndent">
    <w:name w:val="Normal Indent"/>
    <w:basedOn w:val="Normal"/>
    <w:rsid w:val="00B52208"/>
    <w:pPr>
      <w:ind w:left="720"/>
    </w:pPr>
  </w:style>
  <w:style w:type="paragraph" w:styleId="NoteHeading">
    <w:name w:val="Note Heading"/>
    <w:basedOn w:val="Normal"/>
    <w:next w:val="Normal"/>
    <w:link w:val="NoteHeadingChar"/>
    <w:rsid w:val="00B52208"/>
  </w:style>
  <w:style w:type="character" w:customStyle="1" w:styleId="NoteHeadingChar">
    <w:name w:val="Note Heading Char"/>
    <w:link w:val="NoteHeading"/>
    <w:rsid w:val="00B52208"/>
    <w:rPr>
      <w:lang w:eastAsia="en-US"/>
    </w:rPr>
  </w:style>
  <w:style w:type="paragraph" w:styleId="Quote">
    <w:name w:val="Quote"/>
    <w:basedOn w:val="Normal"/>
    <w:next w:val="Normal"/>
    <w:link w:val="QuoteChar"/>
    <w:uiPriority w:val="29"/>
    <w:qFormat/>
    <w:rsid w:val="00B52208"/>
    <w:pPr>
      <w:spacing w:before="200" w:after="160"/>
      <w:ind w:left="864" w:right="864"/>
      <w:jc w:val="center"/>
    </w:pPr>
    <w:rPr>
      <w:i/>
      <w:iCs/>
      <w:color w:val="404040"/>
    </w:rPr>
  </w:style>
  <w:style w:type="character" w:customStyle="1" w:styleId="QuoteChar">
    <w:name w:val="Quote Char"/>
    <w:link w:val="Quote"/>
    <w:uiPriority w:val="29"/>
    <w:rsid w:val="00B52208"/>
    <w:rPr>
      <w:i/>
      <w:iCs/>
      <w:color w:val="404040"/>
      <w:lang w:eastAsia="en-US"/>
    </w:rPr>
  </w:style>
  <w:style w:type="paragraph" w:styleId="Salutation">
    <w:name w:val="Salutation"/>
    <w:basedOn w:val="Normal"/>
    <w:next w:val="Normal"/>
    <w:link w:val="SalutationChar"/>
    <w:rsid w:val="00B52208"/>
  </w:style>
  <w:style w:type="character" w:customStyle="1" w:styleId="SalutationChar">
    <w:name w:val="Salutation Char"/>
    <w:link w:val="Salutation"/>
    <w:rsid w:val="00B52208"/>
    <w:rPr>
      <w:lang w:eastAsia="en-US"/>
    </w:rPr>
  </w:style>
  <w:style w:type="paragraph" w:styleId="Signature">
    <w:name w:val="Signature"/>
    <w:basedOn w:val="Normal"/>
    <w:link w:val="SignatureChar"/>
    <w:rsid w:val="00B52208"/>
    <w:pPr>
      <w:ind w:left="4252"/>
    </w:pPr>
  </w:style>
  <w:style w:type="character" w:customStyle="1" w:styleId="SignatureChar">
    <w:name w:val="Signature Char"/>
    <w:link w:val="Signature"/>
    <w:rsid w:val="00B52208"/>
    <w:rPr>
      <w:lang w:eastAsia="en-US"/>
    </w:rPr>
  </w:style>
  <w:style w:type="paragraph" w:styleId="Subtitle">
    <w:name w:val="Subtitle"/>
    <w:basedOn w:val="Normal"/>
    <w:next w:val="Normal"/>
    <w:link w:val="SubtitleChar"/>
    <w:qFormat/>
    <w:rsid w:val="00B52208"/>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B52208"/>
    <w:rPr>
      <w:rFonts w:ascii="Calibri Light" w:eastAsia="Times New Roman" w:hAnsi="Calibri Light"/>
      <w:sz w:val="24"/>
      <w:szCs w:val="24"/>
      <w:lang w:eastAsia="en-US"/>
    </w:rPr>
  </w:style>
  <w:style w:type="paragraph" w:styleId="TableofAuthorities">
    <w:name w:val="table of authorities"/>
    <w:basedOn w:val="Normal"/>
    <w:next w:val="Normal"/>
    <w:rsid w:val="00B52208"/>
    <w:pPr>
      <w:ind w:left="200" w:hanging="200"/>
    </w:pPr>
  </w:style>
  <w:style w:type="paragraph" w:styleId="Title">
    <w:name w:val="Title"/>
    <w:basedOn w:val="Normal"/>
    <w:next w:val="Normal"/>
    <w:link w:val="TitleChar"/>
    <w:qFormat/>
    <w:rsid w:val="00B52208"/>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B52208"/>
    <w:rPr>
      <w:rFonts w:ascii="Calibri Light" w:eastAsia="Times New Roman" w:hAnsi="Calibri Light"/>
      <w:b/>
      <w:bCs/>
      <w:kern w:val="28"/>
      <w:sz w:val="32"/>
      <w:szCs w:val="32"/>
      <w:lang w:eastAsia="en-US"/>
    </w:rPr>
  </w:style>
  <w:style w:type="paragraph" w:styleId="TOAHeading">
    <w:name w:val="toa heading"/>
    <w:basedOn w:val="Normal"/>
    <w:next w:val="Normal"/>
    <w:rsid w:val="00B52208"/>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B52208"/>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w3.org/TR/1999/REC-xpath-19991116" TargetMode="External"/><Relationship Id="rId18" Type="http://schemas.openxmlformats.org/officeDocument/2006/relationships/image" Target="media/image5.png"/><Relationship Id="rId3" Type="http://schemas.openxmlformats.org/officeDocument/2006/relationships/styles" Target="styles.xml"/><Relationship Id="rId21" Type="http://schemas.openxmlformats.org/officeDocument/2006/relationships/oleObject" Target="embeddings/oleObject2.bin"/><Relationship Id="rId7" Type="http://schemas.openxmlformats.org/officeDocument/2006/relationships/endnotes" Target="endnotes.xml"/><Relationship Id="rId12" Type="http://schemas.openxmlformats.org/officeDocument/2006/relationships/hyperlink" Target="http://www.w3.org/TR/2000/NOTE-SOAP-20000508/" TargetMode="External"/><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mg.org/technology/documents/"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w3.org/TR/soap12-part1/" TargetMode="External"/><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w3.org/TR/2001/NOTE-wsdl-20010315"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308A39F-97E8-429E-912A-42866B0B5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49</Pages>
  <Words>14702</Words>
  <Characters>83806</Characters>
  <Application>Microsoft Office Word</Application>
  <DocSecurity>0</DocSecurity>
  <Lines>698</Lines>
  <Paragraphs>196</Paragraphs>
  <ScaleCrop>false</ScaleCrop>
  <HeadingPairs>
    <vt:vector size="2" baseType="variant">
      <vt:variant>
        <vt:lpstr>Title</vt:lpstr>
      </vt:variant>
      <vt:variant>
        <vt:i4>1</vt:i4>
      </vt:variant>
    </vt:vector>
  </HeadingPairs>
  <TitlesOfParts>
    <vt:vector size="1" baseType="lpstr">
      <vt:lpstr>3GPP TS 32.396</vt:lpstr>
    </vt:vector>
  </TitlesOfParts>
  <Company>ETSI</Company>
  <LinksUpToDate>false</LinksUpToDate>
  <CharactersWithSpaces>98312</CharactersWithSpaces>
  <SharedDoc>false</SharedDoc>
  <HyperlinkBase/>
  <HLinks>
    <vt:vector size="30" baseType="variant">
      <vt:variant>
        <vt:i4>6881326</vt:i4>
      </vt:variant>
      <vt:variant>
        <vt:i4>198</vt:i4>
      </vt:variant>
      <vt:variant>
        <vt:i4>0</vt:i4>
      </vt:variant>
      <vt:variant>
        <vt:i4>5</vt:i4>
      </vt:variant>
      <vt:variant>
        <vt:lpwstr>http://www.w3.org/TR/soap12-part1/</vt:lpwstr>
      </vt:variant>
      <vt:variant>
        <vt:lpwstr/>
      </vt:variant>
      <vt:variant>
        <vt:i4>4390938</vt:i4>
      </vt:variant>
      <vt:variant>
        <vt:i4>195</vt:i4>
      </vt:variant>
      <vt:variant>
        <vt:i4>0</vt:i4>
      </vt:variant>
      <vt:variant>
        <vt:i4>5</vt:i4>
      </vt:variant>
      <vt:variant>
        <vt:lpwstr>http://www.w3.org/TR/2001/NOTE-wsdl-20010315</vt:lpwstr>
      </vt:variant>
      <vt:variant>
        <vt:lpwstr/>
      </vt:variant>
      <vt:variant>
        <vt:i4>1835096</vt:i4>
      </vt:variant>
      <vt:variant>
        <vt:i4>192</vt:i4>
      </vt:variant>
      <vt:variant>
        <vt:i4>0</vt:i4>
      </vt:variant>
      <vt:variant>
        <vt:i4>5</vt:i4>
      </vt:variant>
      <vt:variant>
        <vt:lpwstr>http://www.w3.org/TR/1999/REC-xpath-19991116</vt:lpwstr>
      </vt:variant>
      <vt:variant>
        <vt:lpwstr/>
      </vt:variant>
      <vt:variant>
        <vt:i4>4718618</vt:i4>
      </vt:variant>
      <vt:variant>
        <vt:i4>189</vt:i4>
      </vt:variant>
      <vt:variant>
        <vt:i4>0</vt:i4>
      </vt:variant>
      <vt:variant>
        <vt:i4>5</vt:i4>
      </vt:variant>
      <vt:variant>
        <vt:lpwstr>http://www.w3.org/TR/2000/NOTE-SOAP-20000508/</vt:lpwstr>
      </vt:variant>
      <vt:variant>
        <vt:lpwstr/>
      </vt:variant>
      <vt:variant>
        <vt:i4>5374029</vt:i4>
      </vt:variant>
      <vt:variant>
        <vt:i4>186</vt:i4>
      </vt:variant>
      <vt:variant>
        <vt:i4>0</vt:i4>
      </vt:variant>
      <vt:variant>
        <vt:i4>5</vt:i4>
      </vt:variant>
      <vt:variant>
        <vt:lpwstr>http://www.omg.org/technology/documents/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32.396</dc:title>
  <dc:subject>Telecommunication management; Delta synchronization Integration Reference Point (IRP); Solution Set (SS) definitions (Release 19)</dc:subject>
  <dc:creator>MCC Support</dc:creator>
  <cp:keywords>GSM, UMTS, LTE, Management, CORBA, XML, SOAP</cp:keywords>
  <dc:description/>
  <cp:lastModifiedBy>CR0054</cp:lastModifiedBy>
  <cp:revision>3</cp:revision>
  <dcterms:created xsi:type="dcterms:W3CDTF">2025-10-13T19:03:00Z</dcterms:created>
  <dcterms:modified xsi:type="dcterms:W3CDTF">2025-10-17T10:14:00Z</dcterms:modified>
</cp:coreProperties>
</file>