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394D5E82"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2908FF">
              <w:t>17.1</w:t>
            </w:r>
            <w:r w:rsidR="00446BDF">
              <w:t>1</w:t>
            </w:r>
            <w:r w:rsidR="002908FF">
              <w:t>.0</w:t>
            </w:r>
            <w:r w:rsidRPr="004D3578">
              <w:t xml:space="preserve"> </w:t>
            </w:r>
            <w:r w:rsidRPr="004D3578">
              <w:rPr>
                <w:sz w:val="32"/>
              </w:rPr>
              <w:t>(</w:t>
            </w:r>
            <w:r w:rsidR="002908FF">
              <w:rPr>
                <w:sz w:val="32"/>
              </w:rPr>
              <w:t>202</w:t>
            </w:r>
            <w:r w:rsidR="00446BDF">
              <w:rPr>
                <w:sz w:val="32"/>
              </w:rPr>
              <w:t>5</w:t>
            </w:r>
            <w:r w:rsidR="002908FF">
              <w:rPr>
                <w:sz w:val="32"/>
              </w:rPr>
              <w:t>-12</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650 Route des Lucioles - Sophia Antipolis</w:t>
            </w:r>
          </w:p>
          <w:p w14:paraId="5025A977"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78F533AE"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w:t>
            </w:r>
            <w:r w:rsidR="00446BDF">
              <w:rPr>
                <w:noProof/>
                <w:sz w:val="18"/>
              </w:rPr>
              <w:t>5</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3F341A2D" w14:textId="0F6A4697" w:rsidR="0079448D" w:rsidRDefault="004D3578">
      <w:pPr>
        <w:pStyle w:val="TOC1"/>
        <w:rPr>
          <w:rFonts w:asciiTheme="minorHAnsi" w:eastAsiaTheme="minorEastAsia" w:hAnsiTheme="minorHAnsi" w:cstheme="minorBidi"/>
          <w:kern w:val="2"/>
          <w:sz w:val="24"/>
          <w:szCs w:val="24"/>
          <w14:ligatures w14:val="standardContextual"/>
        </w:rPr>
      </w:pPr>
      <w:r w:rsidRPr="00C367E9">
        <w:rPr>
          <w:noProof w:val="0"/>
        </w:rPr>
        <w:fldChar w:fldCharType="begin" w:fldLock="1"/>
      </w:r>
      <w:r w:rsidRPr="00C367E9">
        <w:instrText xml:space="preserve"> TOC \o "1-9" </w:instrText>
      </w:r>
      <w:r w:rsidRPr="00C367E9">
        <w:rPr>
          <w:noProof w:val="0"/>
        </w:rPr>
        <w:fldChar w:fldCharType="separate"/>
      </w:r>
      <w:r w:rsidR="0079448D">
        <w:t>Foreword</w:t>
      </w:r>
      <w:r w:rsidR="0079448D">
        <w:tab/>
      </w:r>
      <w:r w:rsidR="0079448D">
        <w:fldChar w:fldCharType="begin"/>
      </w:r>
      <w:r w:rsidR="0079448D">
        <w:instrText xml:space="preserve"> PAGEREF _Toc218769860 \h </w:instrText>
      </w:r>
      <w:r w:rsidR="0079448D">
        <w:fldChar w:fldCharType="separate"/>
      </w:r>
      <w:r w:rsidR="0079448D">
        <w:t>9</w:t>
      </w:r>
      <w:r w:rsidR="0079448D">
        <w:fldChar w:fldCharType="end"/>
      </w:r>
    </w:p>
    <w:p w14:paraId="4CDD1460" w14:textId="38889E0C" w:rsidR="0079448D" w:rsidRDefault="0079448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_Toc218769861 \h </w:instrText>
      </w:r>
      <w:r>
        <w:fldChar w:fldCharType="separate"/>
      </w:r>
      <w:r>
        <w:t>11</w:t>
      </w:r>
      <w:r>
        <w:fldChar w:fldCharType="end"/>
      </w:r>
    </w:p>
    <w:p w14:paraId="58639385" w14:textId="24063560" w:rsidR="0079448D" w:rsidRDefault="0079448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_Toc218769862 \h </w:instrText>
      </w:r>
      <w:r>
        <w:fldChar w:fldCharType="separate"/>
      </w:r>
      <w:r>
        <w:t>11</w:t>
      </w:r>
      <w:r>
        <w:fldChar w:fldCharType="end"/>
      </w:r>
    </w:p>
    <w:p w14:paraId="7F1F3DB0" w14:textId="271EBADA" w:rsidR="0079448D" w:rsidRDefault="0079448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_Toc218769863 \h </w:instrText>
      </w:r>
      <w:r>
        <w:fldChar w:fldCharType="separate"/>
      </w:r>
      <w:r>
        <w:t>13</w:t>
      </w:r>
      <w:r>
        <w:fldChar w:fldCharType="end"/>
      </w:r>
    </w:p>
    <w:p w14:paraId="6C8E8A1D" w14:textId="26B1CA5D" w:rsidR="0079448D" w:rsidRDefault="0079448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_Toc218769864 \h </w:instrText>
      </w:r>
      <w:r>
        <w:fldChar w:fldCharType="separate"/>
      </w:r>
      <w:r>
        <w:t>13</w:t>
      </w:r>
      <w:r>
        <w:fldChar w:fldCharType="end"/>
      </w:r>
    </w:p>
    <w:p w14:paraId="33555A12" w14:textId="59737CA3" w:rsidR="0079448D" w:rsidRDefault="0079448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_Toc218769865 \h </w:instrText>
      </w:r>
      <w:r>
        <w:fldChar w:fldCharType="separate"/>
      </w:r>
      <w:r>
        <w:t>13</w:t>
      </w:r>
      <w:r>
        <w:fldChar w:fldCharType="end"/>
      </w:r>
    </w:p>
    <w:p w14:paraId="6C6D2ECA" w14:textId="2EB08F87" w:rsidR="0079448D" w:rsidRDefault="0079448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_Toc218769866 \h </w:instrText>
      </w:r>
      <w:r>
        <w:fldChar w:fldCharType="separate"/>
      </w:r>
      <w:r>
        <w:t>14</w:t>
      </w:r>
      <w:r>
        <w:fldChar w:fldCharType="end"/>
      </w:r>
    </w:p>
    <w:p w14:paraId="33A8FBD0" w14:textId="3654038D" w:rsidR="0079448D" w:rsidRDefault="0079448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MCS service administrator configuration</w:t>
      </w:r>
      <w:r>
        <w:tab/>
      </w:r>
      <w:r>
        <w:fldChar w:fldCharType="begin"/>
      </w:r>
      <w:r>
        <w:instrText xml:space="preserve"> PAGEREF _Toc218769867 \h </w:instrText>
      </w:r>
      <w:r>
        <w:fldChar w:fldCharType="separate"/>
      </w:r>
      <w:r>
        <w:t>14</w:t>
      </w:r>
      <w:r>
        <w:fldChar w:fldCharType="end"/>
      </w:r>
    </w:p>
    <w:p w14:paraId="74D11AEC" w14:textId="09975391" w:rsidR="0079448D" w:rsidRDefault="0079448D">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Common configuration</w:t>
      </w:r>
      <w:r>
        <w:tab/>
      </w:r>
      <w:r>
        <w:fldChar w:fldCharType="begin"/>
      </w:r>
      <w:r>
        <w:instrText xml:space="preserve"> PAGEREF _Toc218769868 \h </w:instrText>
      </w:r>
      <w:r>
        <w:fldChar w:fldCharType="separate"/>
      </w:r>
      <w:r>
        <w:t>14</w:t>
      </w:r>
      <w:r>
        <w:fldChar w:fldCharType="end"/>
      </w:r>
    </w:p>
    <w:p w14:paraId="1502D110" w14:textId="0FBEA8FA" w:rsidR="0079448D" w:rsidRDefault="0079448D">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MCPTT configuration</w:t>
      </w:r>
      <w:r>
        <w:tab/>
      </w:r>
      <w:r>
        <w:fldChar w:fldCharType="begin"/>
      </w:r>
      <w:r>
        <w:instrText xml:space="preserve"> PAGEREF _Toc218769869 \h </w:instrText>
      </w:r>
      <w:r>
        <w:fldChar w:fldCharType="separate"/>
      </w:r>
      <w:r>
        <w:t>15</w:t>
      </w:r>
      <w:r>
        <w:fldChar w:fldCharType="end"/>
      </w:r>
    </w:p>
    <w:p w14:paraId="281B1A12" w14:textId="4F2384D6" w:rsidR="0079448D" w:rsidRDefault="0079448D">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_Toc218769870 \h </w:instrText>
      </w:r>
      <w:r>
        <w:fldChar w:fldCharType="separate"/>
      </w:r>
      <w:r>
        <w:t>15</w:t>
      </w:r>
      <w:r>
        <w:fldChar w:fldCharType="end"/>
      </w:r>
    </w:p>
    <w:p w14:paraId="32C3F46A" w14:textId="041E644F" w:rsidR="0079448D" w:rsidRDefault="0079448D">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_Toc218769871 \h </w:instrText>
      </w:r>
      <w:r>
        <w:fldChar w:fldCharType="separate"/>
      </w:r>
      <w:r>
        <w:t>15</w:t>
      </w:r>
      <w:r>
        <w:fldChar w:fldCharType="end"/>
      </w:r>
    </w:p>
    <w:p w14:paraId="2284521D" w14:textId="20C0303D" w:rsidR="0079448D" w:rsidRDefault="0079448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MCS UE configuration</w:t>
      </w:r>
      <w:r>
        <w:tab/>
      </w:r>
      <w:r>
        <w:fldChar w:fldCharType="begin"/>
      </w:r>
      <w:r>
        <w:instrText xml:space="preserve"> PAGEREF _Toc218769872 \h </w:instrText>
      </w:r>
      <w:r>
        <w:fldChar w:fldCharType="separate"/>
      </w:r>
      <w:r>
        <w:t>16</w:t>
      </w:r>
      <w:r>
        <w:fldChar w:fldCharType="end"/>
      </w:r>
    </w:p>
    <w:p w14:paraId="494EE093" w14:textId="59FAAAF8" w:rsidR="0079448D" w:rsidRDefault="0079448D">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_Toc218769873 \h </w:instrText>
      </w:r>
      <w:r>
        <w:fldChar w:fldCharType="separate"/>
      </w:r>
      <w:r>
        <w:t>16</w:t>
      </w:r>
      <w:r>
        <w:fldChar w:fldCharType="end"/>
      </w:r>
    </w:p>
    <w:p w14:paraId="720A5086" w14:textId="233A2C07" w:rsidR="0079448D" w:rsidRDefault="0079448D">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Online configuration</w:t>
      </w:r>
      <w:r>
        <w:tab/>
      </w:r>
      <w:r>
        <w:fldChar w:fldCharType="begin"/>
      </w:r>
      <w:r>
        <w:instrText xml:space="preserve"> PAGEREF _Toc218769874 \h </w:instrText>
      </w:r>
      <w:r>
        <w:fldChar w:fldCharType="separate"/>
      </w:r>
      <w:r>
        <w:t>17</w:t>
      </w:r>
      <w:r>
        <w:fldChar w:fldCharType="end"/>
      </w:r>
    </w:p>
    <w:p w14:paraId="10C01ED1" w14:textId="1E737751" w:rsidR="0079448D" w:rsidRDefault="0079448D">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_Toc218769875 \h </w:instrText>
      </w:r>
      <w:r>
        <w:fldChar w:fldCharType="separate"/>
      </w:r>
      <w:r>
        <w:t>17</w:t>
      </w:r>
      <w:r>
        <w:fldChar w:fldCharType="end"/>
      </w:r>
    </w:p>
    <w:p w14:paraId="356AEE66" w14:textId="55D11A97" w:rsidR="0079448D" w:rsidRDefault="0079448D">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_Toc218769876 \h </w:instrText>
      </w:r>
      <w:r>
        <w:fldChar w:fldCharType="separate"/>
      </w:r>
      <w:r>
        <w:t>18</w:t>
      </w:r>
      <w:r>
        <w:fldChar w:fldCharType="end"/>
      </w:r>
    </w:p>
    <w:p w14:paraId="62489AEA" w14:textId="521B774F" w:rsidR="0079448D" w:rsidRDefault="0079448D">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_Toc218769877 \h </w:instrText>
      </w:r>
      <w:r>
        <w:fldChar w:fldCharType="separate"/>
      </w:r>
      <w:r>
        <w:t>18</w:t>
      </w:r>
      <w:r>
        <w:fldChar w:fldCharType="end"/>
      </w:r>
    </w:p>
    <w:p w14:paraId="166BF760" w14:textId="10BBC48E" w:rsidR="0079448D" w:rsidRDefault="0079448D">
      <w:pPr>
        <w:pStyle w:val="TOC4"/>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_Toc218769878 \h </w:instrText>
      </w:r>
      <w:r>
        <w:fldChar w:fldCharType="separate"/>
      </w:r>
      <w:r>
        <w:t>18</w:t>
      </w:r>
      <w:r>
        <w:fldChar w:fldCharType="end"/>
      </w:r>
    </w:p>
    <w:p w14:paraId="46FDD4B9" w14:textId="1E80D762" w:rsidR="0079448D" w:rsidRDefault="0079448D">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Offline configuration</w:t>
      </w:r>
      <w:r>
        <w:tab/>
      </w:r>
      <w:r>
        <w:fldChar w:fldCharType="begin"/>
      </w:r>
      <w:r>
        <w:instrText xml:space="preserve"> PAGEREF _Toc218769879 \h </w:instrText>
      </w:r>
      <w:r>
        <w:fldChar w:fldCharType="separate"/>
      </w:r>
      <w:r>
        <w:t>18</w:t>
      </w:r>
      <w:r>
        <w:fldChar w:fldCharType="end"/>
      </w:r>
    </w:p>
    <w:p w14:paraId="12D6958D" w14:textId="4C6A8485" w:rsidR="0079448D" w:rsidRDefault="0079448D">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_Toc218769880 \h </w:instrText>
      </w:r>
      <w:r>
        <w:fldChar w:fldCharType="separate"/>
      </w:r>
      <w:r>
        <w:t>18</w:t>
      </w:r>
      <w:r>
        <w:fldChar w:fldCharType="end"/>
      </w:r>
    </w:p>
    <w:p w14:paraId="4D33FB9E" w14:textId="4413F871" w:rsidR="0079448D" w:rsidRDefault="0079448D">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_Toc218769881 \h </w:instrText>
      </w:r>
      <w:r>
        <w:fldChar w:fldCharType="separate"/>
      </w:r>
      <w:r>
        <w:t>18</w:t>
      </w:r>
      <w:r>
        <w:fldChar w:fldCharType="end"/>
      </w:r>
    </w:p>
    <w:p w14:paraId="5E48BB7B" w14:textId="7E96DEE5" w:rsidR="0079448D" w:rsidRDefault="0079448D">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_Toc218769882 \h </w:instrText>
      </w:r>
      <w:r>
        <w:fldChar w:fldCharType="separate"/>
      </w:r>
      <w:r>
        <w:t>19</w:t>
      </w:r>
      <w:r>
        <w:fldChar w:fldCharType="end"/>
      </w:r>
    </w:p>
    <w:p w14:paraId="274D4AC8" w14:textId="4A93C632" w:rsidR="0079448D" w:rsidRDefault="0079448D">
      <w:pPr>
        <w:pStyle w:val="TOC4"/>
        <w:rPr>
          <w:rFonts w:asciiTheme="minorHAnsi" w:eastAsiaTheme="minorEastAsia" w:hAnsiTheme="minorHAnsi" w:cstheme="minorBidi"/>
          <w:kern w:val="2"/>
          <w:sz w:val="24"/>
          <w:szCs w:val="24"/>
          <w14:ligatures w14:val="standardContextual"/>
        </w:rPr>
      </w:pPr>
      <w:r>
        <w:t>4.2.3.4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_Toc218769883 \h </w:instrText>
      </w:r>
      <w:r>
        <w:fldChar w:fldCharType="separate"/>
      </w:r>
      <w:r>
        <w:t>19</w:t>
      </w:r>
      <w:r>
        <w:fldChar w:fldCharType="end"/>
      </w:r>
    </w:p>
    <w:p w14:paraId="5B3AA01D" w14:textId="1A833D34" w:rsidR="0079448D" w:rsidRDefault="0079448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_Toc218769884 \h </w:instrText>
      </w:r>
      <w:r>
        <w:fldChar w:fldCharType="separate"/>
      </w:r>
      <w:r>
        <w:t>19</w:t>
      </w:r>
      <w:r>
        <w:fldChar w:fldCharType="end"/>
      </w:r>
    </w:p>
    <w:p w14:paraId="731D60FB" w14:textId="0BADBD61" w:rsidR="0079448D" w:rsidRDefault="0079448D">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_Toc218769885 \h </w:instrText>
      </w:r>
      <w:r>
        <w:fldChar w:fldCharType="separate"/>
      </w:r>
      <w:r>
        <w:t>19</w:t>
      </w:r>
      <w:r>
        <w:fldChar w:fldCharType="end"/>
      </w:r>
    </w:p>
    <w:p w14:paraId="491E8554" w14:textId="58E43FF1" w:rsidR="0079448D" w:rsidRDefault="0079448D">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MCPTT Server</w:t>
      </w:r>
      <w:r>
        <w:tab/>
      </w:r>
      <w:r>
        <w:fldChar w:fldCharType="begin"/>
      </w:r>
      <w:r>
        <w:instrText xml:space="preserve"> PAGEREF _Toc218769886 \h </w:instrText>
      </w:r>
      <w:r>
        <w:fldChar w:fldCharType="separate"/>
      </w:r>
      <w:r>
        <w:t>19</w:t>
      </w:r>
      <w:r>
        <w:fldChar w:fldCharType="end"/>
      </w:r>
    </w:p>
    <w:p w14:paraId="32EDC301" w14:textId="151C4915" w:rsidR="0079448D" w:rsidRDefault="0079448D">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MCVideo Server</w:t>
      </w:r>
      <w:r>
        <w:tab/>
      </w:r>
      <w:r>
        <w:fldChar w:fldCharType="begin"/>
      </w:r>
      <w:r>
        <w:instrText xml:space="preserve"> PAGEREF _Toc218769887 \h </w:instrText>
      </w:r>
      <w:r>
        <w:fldChar w:fldCharType="separate"/>
      </w:r>
      <w:r>
        <w:t>19</w:t>
      </w:r>
      <w:r>
        <w:fldChar w:fldCharType="end"/>
      </w:r>
    </w:p>
    <w:p w14:paraId="665ECEE2" w14:textId="642C708C" w:rsidR="0079448D" w:rsidRDefault="0079448D">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MCData Server</w:t>
      </w:r>
      <w:r>
        <w:tab/>
      </w:r>
      <w:r>
        <w:fldChar w:fldCharType="begin"/>
      </w:r>
      <w:r>
        <w:instrText xml:space="preserve"> PAGEREF _Toc218769888 \h </w:instrText>
      </w:r>
      <w:r>
        <w:fldChar w:fldCharType="separate"/>
      </w:r>
      <w:r>
        <w:t>19</w:t>
      </w:r>
      <w:r>
        <w:fldChar w:fldCharType="end"/>
      </w:r>
    </w:p>
    <w:p w14:paraId="5E33A5EB" w14:textId="17120628" w:rsidR="0079448D" w:rsidRDefault="0079448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Configuration management server</w:t>
      </w:r>
      <w:r>
        <w:tab/>
      </w:r>
      <w:r>
        <w:fldChar w:fldCharType="begin"/>
      </w:r>
      <w:r>
        <w:instrText xml:space="preserve"> PAGEREF _Toc218769889 \h </w:instrText>
      </w:r>
      <w:r>
        <w:fldChar w:fldCharType="separate"/>
      </w:r>
      <w:r>
        <w:t>20</w:t>
      </w:r>
      <w:r>
        <w:fldChar w:fldCharType="end"/>
      </w:r>
    </w:p>
    <w:p w14:paraId="7E70FED6" w14:textId="76E8EC5D" w:rsidR="0079448D" w:rsidRDefault="0079448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_Toc218769890 \h </w:instrText>
      </w:r>
      <w:r>
        <w:fldChar w:fldCharType="separate"/>
      </w:r>
      <w:r>
        <w:t>20</w:t>
      </w:r>
      <w:r>
        <w:fldChar w:fldCharType="end"/>
      </w:r>
    </w:p>
    <w:p w14:paraId="4FED491C" w14:textId="6E426943" w:rsidR="0079448D" w:rsidRDefault="0079448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Configuration management client (CMC)</w:t>
      </w:r>
      <w:r>
        <w:tab/>
      </w:r>
      <w:r>
        <w:fldChar w:fldCharType="begin"/>
      </w:r>
      <w:r>
        <w:instrText xml:space="preserve"> PAGEREF _Toc218769891 \h </w:instrText>
      </w:r>
      <w:r>
        <w:fldChar w:fldCharType="separate"/>
      </w:r>
      <w:r>
        <w:t>20</w:t>
      </w:r>
      <w:r>
        <w:fldChar w:fldCharType="end"/>
      </w:r>
    </w:p>
    <w:p w14:paraId="5D1A8A44" w14:textId="6E01543A" w:rsidR="0079448D" w:rsidRDefault="0079448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management server (CMS)</w:t>
      </w:r>
      <w:r>
        <w:tab/>
      </w:r>
      <w:r>
        <w:fldChar w:fldCharType="begin"/>
      </w:r>
      <w:r>
        <w:instrText xml:space="preserve"> PAGEREF _Toc218769892 \h </w:instrText>
      </w:r>
      <w:r>
        <w:fldChar w:fldCharType="separate"/>
      </w:r>
      <w:r>
        <w:t>21</w:t>
      </w:r>
      <w:r>
        <w:fldChar w:fldCharType="end"/>
      </w:r>
    </w:p>
    <w:p w14:paraId="5E373D66" w14:textId="6C4F0F60" w:rsidR="0079448D" w:rsidRDefault="0079448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_Toc218769893 \h </w:instrText>
      </w:r>
      <w:r>
        <w:fldChar w:fldCharType="separate"/>
      </w:r>
      <w:r>
        <w:t>21</w:t>
      </w:r>
      <w:r>
        <w:fldChar w:fldCharType="end"/>
      </w:r>
    </w:p>
    <w:p w14:paraId="083B6513" w14:textId="6AA02CDA" w:rsidR="0079448D" w:rsidRDefault="0079448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_Toc218769894 \h </w:instrText>
      </w:r>
      <w:r>
        <w:fldChar w:fldCharType="separate"/>
      </w:r>
      <w:r>
        <w:t>22</w:t>
      </w:r>
      <w:r>
        <w:fldChar w:fldCharType="end"/>
      </w:r>
    </w:p>
    <w:p w14:paraId="69A13668" w14:textId="66D0ECF2" w:rsidR="0079448D" w:rsidRDefault="0079448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_Toc218769895 \h </w:instrText>
      </w:r>
      <w:r>
        <w:fldChar w:fldCharType="separate"/>
      </w:r>
      <w:r>
        <w:t>22</w:t>
      </w:r>
      <w:r>
        <w:fldChar w:fldCharType="end"/>
      </w:r>
    </w:p>
    <w:p w14:paraId="68B12FEF" w14:textId="5F673472" w:rsidR="0079448D" w:rsidRDefault="0079448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_Toc218769896 \h </w:instrText>
      </w:r>
      <w:r>
        <w:fldChar w:fldCharType="separate"/>
      </w:r>
      <w:r>
        <w:t>22</w:t>
      </w:r>
      <w:r>
        <w:fldChar w:fldCharType="end"/>
      </w:r>
    </w:p>
    <w:p w14:paraId="7088E333" w14:textId="1C5A2C79" w:rsidR="0079448D" w:rsidRDefault="0079448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_Toc218769897 \h </w:instrText>
      </w:r>
      <w:r>
        <w:fldChar w:fldCharType="separate"/>
      </w:r>
      <w:r>
        <w:t>22</w:t>
      </w:r>
      <w:r>
        <w:fldChar w:fldCharType="end"/>
      </w:r>
    </w:p>
    <w:p w14:paraId="4E8113A3" w14:textId="71AD51B8" w:rsidR="0079448D" w:rsidRDefault="0079448D">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_Toc218769898 \h </w:instrText>
      </w:r>
      <w:r>
        <w:fldChar w:fldCharType="separate"/>
      </w:r>
      <w:r>
        <w:t>22</w:t>
      </w:r>
      <w:r>
        <w:fldChar w:fldCharType="end"/>
      </w:r>
    </w:p>
    <w:p w14:paraId="48DB34A6" w14:textId="7422ADAD" w:rsidR="0079448D" w:rsidRDefault="0079448D">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_Toc218769899 \h </w:instrText>
      </w:r>
      <w:r>
        <w:fldChar w:fldCharType="separate"/>
      </w:r>
      <w:r>
        <w:t>22</w:t>
      </w:r>
      <w:r>
        <w:fldChar w:fldCharType="end"/>
      </w:r>
    </w:p>
    <w:p w14:paraId="1C7F9561" w14:textId="554D21EF" w:rsidR="0079448D" w:rsidRDefault="0079448D">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_Toc218769900 \h </w:instrText>
      </w:r>
      <w:r>
        <w:fldChar w:fldCharType="separate"/>
      </w:r>
      <w:r>
        <w:t>22</w:t>
      </w:r>
      <w:r>
        <w:fldChar w:fldCharType="end"/>
      </w:r>
    </w:p>
    <w:p w14:paraId="6592723E" w14:textId="5EC059B0" w:rsidR="0079448D" w:rsidRDefault="0079448D">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_Toc218769901 \h </w:instrText>
      </w:r>
      <w:r>
        <w:fldChar w:fldCharType="separate"/>
      </w:r>
      <w:r>
        <w:t>22</w:t>
      </w:r>
      <w:r>
        <w:fldChar w:fldCharType="end"/>
      </w:r>
    </w:p>
    <w:p w14:paraId="3E35A3B8" w14:textId="21B324B8" w:rsidR="0079448D" w:rsidRDefault="0079448D">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SIP failure case</w:t>
      </w:r>
      <w:r>
        <w:tab/>
      </w:r>
      <w:r>
        <w:fldChar w:fldCharType="begin"/>
      </w:r>
      <w:r>
        <w:instrText xml:space="preserve"> PAGEREF _Toc218769902 \h </w:instrText>
      </w:r>
      <w:r>
        <w:fldChar w:fldCharType="separate"/>
      </w:r>
      <w:r>
        <w:t>23</w:t>
      </w:r>
      <w:r>
        <w:fldChar w:fldCharType="end"/>
      </w:r>
    </w:p>
    <w:p w14:paraId="2AD6929A" w14:textId="33CFC144" w:rsidR="0079448D" w:rsidRDefault="0079448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_Toc218769903 \h </w:instrText>
      </w:r>
      <w:r>
        <w:fldChar w:fldCharType="separate"/>
      </w:r>
      <w:r>
        <w:t>23</w:t>
      </w:r>
      <w:r>
        <w:fldChar w:fldCharType="end"/>
      </w:r>
    </w:p>
    <w:p w14:paraId="04C2DFBC" w14:textId="07E9FA65" w:rsidR="0079448D" w:rsidRDefault="0079448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_Toc218769904 \h </w:instrText>
      </w:r>
      <w:r>
        <w:fldChar w:fldCharType="separate"/>
      </w:r>
      <w:r>
        <w:t>23</w:t>
      </w:r>
      <w:r>
        <w:fldChar w:fldCharType="end"/>
      </w:r>
    </w:p>
    <w:p w14:paraId="430DF535" w14:textId="62EE5C8D" w:rsidR="0079448D" w:rsidRDefault="0079448D">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_Toc218769905 \h </w:instrText>
      </w:r>
      <w:r>
        <w:fldChar w:fldCharType="separate"/>
      </w:r>
      <w:r>
        <w:t>23</w:t>
      </w:r>
      <w:r>
        <w:fldChar w:fldCharType="end"/>
      </w:r>
    </w:p>
    <w:p w14:paraId="0984B7CA" w14:textId="60DDBE00" w:rsidR="0079448D" w:rsidRDefault="0079448D">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_Toc218769906 \h </w:instrText>
      </w:r>
      <w:r>
        <w:fldChar w:fldCharType="separate"/>
      </w:r>
      <w:r>
        <w:t>23</w:t>
      </w:r>
      <w:r>
        <w:fldChar w:fldCharType="end"/>
      </w:r>
    </w:p>
    <w:p w14:paraId="438B8970" w14:textId="7CB5E5E4" w:rsidR="0079448D" w:rsidRDefault="0079448D">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Configuration management document creation procedure</w:t>
      </w:r>
      <w:r>
        <w:tab/>
      </w:r>
      <w:r>
        <w:fldChar w:fldCharType="begin"/>
      </w:r>
      <w:r>
        <w:instrText xml:space="preserve"> PAGEREF _Toc218769907 \h </w:instrText>
      </w:r>
      <w:r>
        <w:fldChar w:fldCharType="separate"/>
      </w:r>
      <w:r>
        <w:t>23</w:t>
      </w:r>
      <w:r>
        <w:fldChar w:fldCharType="end"/>
      </w:r>
    </w:p>
    <w:p w14:paraId="5B246B59" w14:textId="05B540FD" w:rsidR="0079448D" w:rsidRDefault="0079448D">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_Toc218769908 \h </w:instrText>
      </w:r>
      <w:r>
        <w:fldChar w:fldCharType="separate"/>
      </w:r>
      <w:r>
        <w:t>23</w:t>
      </w:r>
      <w:r>
        <w:fldChar w:fldCharType="end"/>
      </w:r>
    </w:p>
    <w:p w14:paraId="1F37111F" w14:textId="6D11436A" w:rsidR="0079448D" w:rsidRDefault="0079448D">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_Toc218769909 \h </w:instrText>
      </w:r>
      <w:r>
        <w:fldChar w:fldCharType="separate"/>
      </w:r>
      <w:r>
        <w:t>23</w:t>
      </w:r>
      <w:r>
        <w:fldChar w:fldCharType="end"/>
      </w:r>
    </w:p>
    <w:p w14:paraId="1E98994C" w14:textId="74361DC5" w:rsidR="0079448D" w:rsidRDefault="0079448D">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_Toc218769910 \h </w:instrText>
      </w:r>
      <w:r>
        <w:fldChar w:fldCharType="separate"/>
      </w:r>
      <w:r>
        <w:t>23</w:t>
      </w:r>
      <w:r>
        <w:fldChar w:fldCharType="end"/>
      </w:r>
    </w:p>
    <w:p w14:paraId="5F3DB394" w14:textId="69A1E873" w:rsidR="0079448D" w:rsidRDefault="0079448D">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Configuration management document retrieval procedure</w:t>
      </w:r>
      <w:r>
        <w:tab/>
      </w:r>
      <w:r>
        <w:fldChar w:fldCharType="begin"/>
      </w:r>
      <w:r>
        <w:instrText xml:space="preserve"> PAGEREF _Toc218769911 \h </w:instrText>
      </w:r>
      <w:r>
        <w:fldChar w:fldCharType="separate"/>
      </w:r>
      <w:r>
        <w:t>23</w:t>
      </w:r>
      <w:r>
        <w:fldChar w:fldCharType="end"/>
      </w:r>
    </w:p>
    <w:p w14:paraId="5D1F0CBB" w14:textId="2E86D912" w:rsidR="0079448D" w:rsidRDefault="0079448D">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_Toc218769912 \h </w:instrText>
      </w:r>
      <w:r>
        <w:fldChar w:fldCharType="separate"/>
      </w:r>
      <w:r>
        <w:t>23</w:t>
      </w:r>
      <w:r>
        <w:fldChar w:fldCharType="end"/>
      </w:r>
    </w:p>
    <w:p w14:paraId="0B384538" w14:textId="231957C1" w:rsidR="0079448D" w:rsidRDefault="0079448D">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_Toc218769913 \h </w:instrText>
      </w:r>
      <w:r>
        <w:fldChar w:fldCharType="separate"/>
      </w:r>
      <w:r>
        <w:t>24</w:t>
      </w:r>
      <w:r>
        <w:fldChar w:fldCharType="end"/>
      </w:r>
    </w:p>
    <w:p w14:paraId="08C41C4F" w14:textId="427DC3BC" w:rsidR="0079448D" w:rsidRDefault="0079448D">
      <w:pPr>
        <w:pStyle w:val="TOC5"/>
        <w:rPr>
          <w:rFonts w:asciiTheme="minorHAnsi" w:eastAsiaTheme="minorEastAsia" w:hAnsiTheme="minorHAnsi" w:cstheme="minorBidi"/>
          <w:kern w:val="2"/>
          <w:sz w:val="24"/>
          <w:szCs w:val="24"/>
          <w14:ligatures w14:val="standardContextual"/>
        </w:rPr>
      </w:pPr>
      <w:r>
        <w:lastRenderedPageBreak/>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_Toc218769914 \h </w:instrText>
      </w:r>
      <w:r>
        <w:fldChar w:fldCharType="separate"/>
      </w:r>
      <w:r>
        <w:t>24</w:t>
      </w:r>
      <w:r>
        <w:fldChar w:fldCharType="end"/>
      </w:r>
    </w:p>
    <w:p w14:paraId="667EC78E" w14:textId="7731C7F2" w:rsidR="0079448D" w:rsidRDefault="0079448D">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_Toc218769915 \h </w:instrText>
      </w:r>
      <w:r>
        <w:fldChar w:fldCharType="separate"/>
      </w:r>
      <w:r>
        <w:t>24</w:t>
      </w:r>
      <w:r>
        <w:fldChar w:fldCharType="end"/>
      </w:r>
    </w:p>
    <w:p w14:paraId="28BA9005" w14:textId="5F11E4F7" w:rsidR="0079448D" w:rsidRDefault="0079448D">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_Toc218769916 \h </w:instrText>
      </w:r>
      <w:r>
        <w:fldChar w:fldCharType="separate"/>
      </w:r>
      <w:r>
        <w:t>24</w:t>
      </w:r>
      <w:r>
        <w:fldChar w:fldCharType="end"/>
      </w:r>
    </w:p>
    <w:p w14:paraId="1833C5D8" w14:textId="2B04507A" w:rsidR="0079448D" w:rsidRDefault="0079448D">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_Toc218769917 \h </w:instrText>
      </w:r>
      <w:r>
        <w:fldChar w:fldCharType="separate"/>
      </w:r>
      <w:r>
        <w:t>24</w:t>
      </w:r>
      <w:r>
        <w:fldChar w:fldCharType="end"/>
      </w:r>
    </w:p>
    <w:p w14:paraId="1539A186" w14:textId="0347DCDB" w:rsidR="0079448D" w:rsidRDefault="0079448D">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Configuration management document update procedure</w:t>
      </w:r>
      <w:r>
        <w:tab/>
      </w:r>
      <w:r>
        <w:fldChar w:fldCharType="begin"/>
      </w:r>
      <w:r>
        <w:instrText xml:space="preserve"> PAGEREF _Toc218769918 \h </w:instrText>
      </w:r>
      <w:r>
        <w:fldChar w:fldCharType="separate"/>
      </w:r>
      <w:r>
        <w:t>24</w:t>
      </w:r>
      <w:r>
        <w:fldChar w:fldCharType="end"/>
      </w:r>
    </w:p>
    <w:p w14:paraId="5EF6520B" w14:textId="71B08FF5" w:rsidR="0079448D" w:rsidRDefault="0079448D">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_Toc218769919 \h </w:instrText>
      </w:r>
      <w:r>
        <w:fldChar w:fldCharType="separate"/>
      </w:r>
      <w:r>
        <w:t>24</w:t>
      </w:r>
      <w:r>
        <w:fldChar w:fldCharType="end"/>
      </w:r>
    </w:p>
    <w:p w14:paraId="2AB64AF6" w14:textId="43ABD25C" w:rsidR="0079448D" w:rsidRDefault="0079448D">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_Toc218769920 \h </w:instrText>
      </w:r>
      <w:r>
        <w:fldChar w:fldCharType="separate"/>
      </w:r>
      <w:r>
        <w:t>24</w:t>
      </w:r>
      <w:r>
        <w:fldChar w:fldCharType="end"/>
      </w:r>
    </w:p>
    <w:p w14:paraId="2E66867A" w14:textId="64D8C8C4" w:rsidR="0079448D" w:rsidRDefault="0079448D">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_Toc218769921 \h </w:instrText>
      </w:r>
      <w:r>
        <w:fldChar w:fldCharType="separate"/>
      </w:r>
      <w:r>
        <w:t>24</w:t>
      </w:r>
      <w:r>
        <w:fldChar w:fldCharType="end"/>
      </w:r>
    </w:p>
    <w:p w14:paraId="2E41B842" w14:textId="3A22E0F7" w:rsidR="0079448D" w:rsidRDefault="0079448D">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Configuration management document deletion procedure</w:t>
      </w:r>
      <w:r>
        <w:tab/>
      </w:r>
      <w:r>
        <w:fldChar w:fldCharType="begin"/>
      </w:r>
      <w:r>
        <w:instrText xml:space="preserve"> PAGEREF _Toc218769922 \h </w:instrText>
      </w:r>
      <w:r>
        <w:fldChar w:fldCharType="separate"/>
      </w:r>
      <w:r>
        <w:t>24</w:t>
      </w:r>
      <w:r>
        <w:fldChar w:fldCharType="end"/>
      </w:r>
    </w:p>
    <w:p w14:paraId="2A468FD3" w14:textId="6DBBB212" w:rsidR="0079448D" w:rsidRDefault="0079448D">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_Toc218769923 \h </w:instrText>
      </w:r>
      <w:r>
        <w:fldChar w:fldCharType="separate"/>
      </w:r>
      <w:r>
        <w:t>24</w:t>
      </w:r>
      <w:r>
        <w:fldChar w:fldCharType="end"/>
      </w:r>
    </w:p>
    <w:p w14:paraId="70084EF1" w14:textId="6541D0C3" w:rsidR="0079448D" w:rsidRDefault="0079448D">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_Toc218769924 \h </w:instrText>
      </w:r>
      <w:r>
        <w:fldChar w:fldCharType="separate"/>
      </w:r>
      <w:r>
        <w:t>24</w:t>
      </w:r>
      <w:r>
        <w:fldChar w:fldCharType="end"/>
      </w:r>
    </w:p>
    <w:p w14:paraId="09C963B9" w14:textId="585CF0AE" w:rsidR="0079448D" w:rsidRDefault="0079448D">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_Toc218769925 \h </w:instrText>
      </w:r>
      <w:r>
        <w:fldChar w:fldCharType="separate"/>
      </w:r>
      <w:r>
        <w:t>25</w:t>
      </w:r>
      <w:r>
        <w:fldChar w:fldCharType="end"/>
      </w:r>
    </w:p>
    <w:p w14:paraId="0E03608A" w14:textId="159241DE" w:rsidR="0079448D" w:rsidRDefault="0079448D">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Configuration management document element creation or replacement procedure</w:t>
      </w:r>
      <w:r>
        <w:tab/>
      </w:r>
      <w:r>
        <w:fldChar w:fldCharType="begin"/>
      </w:r>
      <w:r>
        <w:instrText xml:space="preserve"> PAGEREF _Toc218769926 \h </w:instrText>
      </w:r>
      <w:r>
        <w:fldChar w:fldCharType="separate"/>
      </w:r>
      <w:r>
        <w:t>25</w:t>
      </w:r>
      <w:r>
        <w:fldChar w:fldCharType="end"/>
      </w:r>
    </w:p>
    <w:p w14:paraId="329B47AE" w14:textId="68D6EF22" w:rsidR="0079448D" w:rsidRDefault="0079448D">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_Toc218769927 \h </w:instrText>
      </w:r>
      <w:r>
        <w:fldChar w:fldCharType="separate"/>
      </w:r>
      <w:r>
        <w:t>25</w:t>
      </w:r>
      <w:r>
        <w:fldChar w:fldCharType="end"/>
      </w:r>
    </w:p>
    <w:p w14:paraId="0A19A4DF" w14:textId="07003CF2" w:rsidR="0079448D" w:rsidRDefault="0079448D">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_Toc218769928 \h </w:instrText>
      </w:r>
      <w:r>
        <w:fldChar w:fldCharType="separate"/>
      </w:r>
      <w:r>
        <w:t>25</w:t>
      </w:r>
      <w:r>
        <w:fldChar w:fldCharType="end"/>
      </w:r>
    </w:p>
    <w:p w14:paraId="14D6BD81" w14:textId="7003CF04" w:rsidR="0079448D" w:rsidRDefault="0079448D">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_Toc218769929 \h </w:instrText>
      </w:r>
      <w:r>
        <w:fldChar w:fldCharType="separate"/>
      </w:r>
      <w:r>
        <w:t>25</w:t>
      </w:r>
      <w:r>
        <w:fldChar w:fldCharType="end"/>
      </w:r>
    </w:p>
    <w:p w14:paraId="0D30C413" w14:textId="7EA776D9" w:rsidR="0079448D" w:rsidRDefault="0079448D">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_Toc218769930 \h </w:instrText>
      </w:r>
      <w:r>
        <w:fldChar w:fldCharType="separate"/>
      </w:r>
      <w:r>
        <w:t>25</w:t>
      </w:r>
      <w:r>
        <w:fldChar w:fldCharType="end"/>
      </w:r>
    </w:p>
    <w:p w14:paraId="22DEC7F3" w14:textId="7ED4413B" w:rsidR="0079448D" w:rsidRDefault="0079448D">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_Toc218769931 \h </w:instrText>
      </w:r>
      <w:r>
        <w:fldChar w:fldCharType="separate"/>
      </w:r>
      <w:r>
        <w:t>25</w:t>
      </w:r>
      <w:r>
        <w:fldChar w:fldCharType="end"/>
      </w:r>
    </w:p>
    <w:p w14:paraId="57A96DD9" w14:textId="54FF6D5F" w:rsidR="0079448D" w:rsidRDefault="0079448D">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Configuration management document element deletion procedure</w:t>
      </w:r>
      <w:r>
        <w:tab/>
      </w:r>
      <w:r>
        <w:fldChar w:fldCharType="begin"/>
      </w:r>
      <w:r>
        <w:instrText xml:space="preserve"> PAGEREF _Toc218769932 \h </w:instrText>
      </w:r>
      <w:r>
        <w:fldChar w:fldCharType="separate"/>
      </w:r>
      <w:r>
        <w:t>25</w:t>
      </w:r>
      <w:r>
        <w:fldChar w:fldCharType="end"/>
      </w:r>
    </w:p>
    <w:p w14:paraId="19E7FCFE" w14:textId="00322EDB" w:rsidR="0079448D" w:rsidRDefault="0079448D">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_Toc218769933 \h </w:instrText>
      </w:r>
      <w:r>
        <w:fldChar w:fldCharType="separate"/>
      </w:r>
      <w:r>
        <w:t>25</w:t>
      </w:r>
      <w:r>
        <w:fldChar w:fldCharType="end"/>
      </w:r>
    </w:p>
    <w:p w14:paraId="73E169F9" w14:textId="104D08D9" w:rsidR="0079448D" w:rsidRDefault="0079448D">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_Toc218769934 \h </w:instrText>
      </w:r>
      <w:r>
        <w:fldChar w:fldCharType="separate"/>
      </w:r>
      <w:r>
        <w:t>25</w:t>
      </w:r>
      <w:r>
        <w:fldChar w:fldCharType="end"/>
      </w:r>
    </w:p>
    <w:p w14:paraId="29AB5D29" w14:textId="04C4D073" w:rsidR="0079448D" w:rsidRDefault="0079448D">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_Toc218769935 \h </w:instrText>
      </w:r>
      <w:r>
        <w:fldChar w:fldCharType="separate"/>
      </w:r>
      <w:r>
        <w:t>25</w:t>
      </w:r>
      <w:r>
        <w:fldChar w:fldCharType="end"/>
      </w:r>
    </w:p>
    <w:p w14:paraId="2E21B05B" w14:textId="7086DB82" w:rsidR="0079448D" w:rsidRDefault="0079448D">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_Toc218769936 \h </w:instrText>
      </w:r>
      <w:r>
        <w:fldChar w:fldCharType="separate"/>
      </w:r>
      <w:r>
        <w:t>25</w:t>
      </w:r>
      <w:r>
        <w:fldChar w:fldCharType="end"/>
      </w:r>
    </w:p>
    <w:p w14:paraId="5D777151" w14:textId="7ADF4C1D" w:rsidR="0079448D" w:rsidRDefault="0079448D">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_Toc218769937 \h </w:instrText>
      </w:r>
      <w:r>
        <w:fldChar w:fldCharType="separate"/>
      </w:r>
      <w:r>
        <w:t>26</w:t>
      </w:r>
      <w:r>
        <w:fldChar w:fldCharType="end"/>
      </w:r>
    </w:p>
    <w:p w14:paraId="4A431D99" w14:textId="3D60C43F" w:rsidR="0079448D" w:rsidRDefault="0079448D">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Configuration management document element fetching procedure</w:t>
      </w:r>
      <w:r>
        <w:tab/>
      </w:r>
      <w:r>
        <w:fldChar w:fldCharType="begin"/>
      </w:r>
      <w:r>
        <w:instrText xml:space="preserve"> PAGEREF _Toc218769938 \h </w:instrText>
      </w:r>
      <w:r>
        <w:fldChar w:fldCharType="separate"/>
      </w:r>
      <w:r>
        <w:t>26</w:t>
      </w:r>
      <w:r>
        <w:fldChar w:fldCharType="end"/>
      </w:r>
    </w:p>
    <w:p w14:paraId="0BD34303" w14:textId="2347A4C8" w:rsidR="0079448D" w:rsidRDefault="0079448D">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_Toc218769939 \h </w:instrText>
      </w:r>
      <w:r>
        <w:fldChar w:fldCharType="separate"/>
      </w:r>
      <w:r>
        <w:t>26</w:t>
      </w:r>
      <w:r>
        <w:fldChar w:fldCharType="end"/>
      </w:r>
    </w:p>
    <w:p w14:paraId="42BE880E" w14:textId="361A99EA" w:rsidR="0079448D" w:rsidRDefault="0079448D">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_Toc218769940 \h </w:instrText>
      </w:r>
      <w:r>
        <w:fldChar w:fldCharType="separate"/>
      </w:r>
      <w:r>
        <w:t>26</w:t>
      </w:r>
      <w:r>
        <w:fldChar w:fldCharType="end"/>
      </w:r>
    </w:p>
    <w:p w14:paraId="2276633E" w14:textId="16D2DFD7" w:rsidR="0079448D" w:rsidRDefault="0079448D">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_Toc218769941 \h </w:instrText>
      </w:r>
      <w:r>
        <w:fldChar w:fldCharType="separate"/>
      </w:r>
      <w:r>
        <w:t>26</w:t>
      </w:r>
      <w:r>
        <w:fldChar w:fldCharType="end"/>
      </w:r>
    </w:p>
    <w:p w14:paraId="32CA196A" w14:textId="0C8CCAC9" w:rsidR="0079448D" w:rsidRDefault="0079448D">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_Toc218769942 \h </w:instrText>
      </w:r>
      <w:r>
        <w:fldChar w:fldCharType="separate"/>
      </w:r>
      <w:r>
        <w:t>26</w:t>
      </w:r>
      <w:r>
        <w:fldChar w:fldCharType="end"/>
      </w:r>
    </w:p>
    <w:p w14:paraId="0E3DD3D3" w14:textId="0E76C426" w:rsidR="0079448D" w:rsidRDefault="0079448D">
      <w:pPr>
        <w:pStyle w:val="TOC5"/>
        <w:rPr>
          <w:rFonts w:asciiTheme="minorHAnsi" w:eastAsiaTheme="minorEastAsia" w:hAnsiTheme="minorHAnsi" w:cstheme="minorBidi"/>
          <w:kern w:val="2"/>
          <w:sz w:val="24"/>
          <w:szCs w:val="24"/>
          <w14:ligatures w14:val="standardContextual"/>
        </w:rPr>
      </w:pPr>
      <w:r>
        <w:t>6.3.8.2.3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_Toc218769943 \h </w:instrText>
      </w:r>
      <w:r>
        <w:fldChar w:fldCharType="separate"/>
      </w:r>
      <w:r>
        <w:t>26</w:t>
      </w:r>
      <w:r>
        <w:fldChar w:fldCharType="end"/>
      </w:r>
    </w:p>
    <w:p w14:paraId="74F3F0BC" w14:textId="2CAEB03F" w:rsidR="0079448D" w:rsidRDefault="0079448D">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_Toc218769944 \h </w:instrText>
      </w:r>
      <w:r>
        <w:fldChar w:fldCharType="separate"/>
      </w:r>
      <w:r>
        <w:t>26</w:t>
      </w:r>
      <w:r>
        <w:fldChar w:fldCharType="end"/>
      </w:r>
    </w:p>
    <w:p w14:paraId="4D674725" w14:textId="28C3E866" w:rsidR="0079448D" w:rsidRDefault="0079448D">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Configuration management document attribute creation or replacement procedure</w:t>
      </w:r>
      <w:r>
        <w:tab/>
      </w:r>
      <w:r>
        <w:fldChar w:fldCharType="begin"/>
      </w:r>
      <w:r>
        <w:instrText xml:space="preserve"> PAGEREF _Toc218769945 \h </w:instrText>
      </w:r>
      <w:r>
        <w:fldChar w:fldCharType="separate"/>
      </w:r>
      <w:r>
        <w:t>26</w:t>
      </w:r>
      <w:r>
        <w:fldChar w:fldCharType="end"/>
      </w:r>
    </w:p>
    <w:p w14:paraId="0E21312F" w14:textId="6A2E3231" w:rsidR="0079448D" w:rsidRDefault="0079448D">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_Toc218769946 \h </w:instrText>
      </w:r>
      <w:r>
        <w:fldChar w:fldCharType="separate"/>
      </w:r>
      <w:r>
        <w:t>26</w:t>
      </w:r>
      <w:r>
        <w:fldChar w:fldCharType="end"/>
      </w:r>
    </w:p>
    <w:p w14:paraId="2A688A47" w14:textId="4CE987B5" w:rsidR="0079448D" w:rsidRDefault="0079448D">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_Toc218769947 \h </w:instrText>
      </w:r>
      <w:r>
        <w:fldChar w:fldCharType="separate"/>
      </w:r>
      <w:r>
        <w:t>26</w:t>
      </w:r>
      <w:r>
        <w:fldChar w:fldCharType="end"/>
      </w:r>
    </w:p>
    <w:p w14:paraId="078D9419" w14:textId="756C1A67" w:rsidR="0079448D" w:rsidRDefault="0079448D">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_Toc218769948 \h </w:instrText>
      </w:r>
      <w:r>
        <w:fldChar w:fldCharType="separate"/>
      </w:r>
      <w:r>
        <w:t>26</w:t>
      </w:r>
      <w:r>
        <w:fldChar w:fldCharType="end"/>
      </w:r>
    </w:p>
    <w:p w14:paraId="5D772F70" w14:textId="43C3E55B" w:rsidR="0079448D" w:rsidRDefault="0079448D">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_Toc218769949 \h </w:instrText>
      </w:r>
      <w:r>
        <w:fldChar w:fldCharType="separate"/>
      </w:r>
      <w:r>
        <w:t>27</w:t>
      </w:r>
      <w:r>
        <w:fldChar w:fldCharType="end"/>
      </w:r>
    </w:p>
    <w:p w14:paraId="4063C9E8" w14:textId="15930E57" w:rsidR="0079448D" w:rsidRDefault="0079448D">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_Toc218769950 \h </w:instrText>
      </w:r>
      <w:r>
        <w:fldChar w:fldCharType="separate"/>
      </w:r>
      <w:r>
        <w:t>27</w:t>
      </w:r>
      <w:r>
        <w:fldChar w:fldCharType="end"/>
      </w:r>
    </w:p>
    <w:p w14:paraId="4F45AA8A" w14:textId="4A7E7DB2" w:rsidR="0079448D" w:rsidRDefault="0079448D">
      <w:pPr>
        <w:pStyle w:val="TOC3"/>
        <w:rPr>
          <w:rFonts w:asciiTheme="minorHAnsi" w:eastAsiaTheme="minorEastAsia" w:hAnsiTheme="minorHAnsi" w:cstheme="minorBidi"/>
          <w:kern w:val="2"/>
          <w:sz w:val="24"/>
          <w:szCs w:val="24"/>
          <w14:ligatures w14:val="standardContextual"/>
        </w:rPr>
      </w:pPr>
      <w:r w:rsidRPr="007B4D3A">
        <w:rPr>
          <w:lang w:val="fr-FR"/>
        </w:rPr>
        <w:t>6.3.10</w:t>
      </w:r>
      <w:r>
        <w:rPr>
          <w:rFonts w:asciiTheme="minorHAnsi" w:eastAsiaTheme="minorEastAsia" w:hAnsiTheme="minorHAnsi" w:cstheme="minorBidi"/>
          <w:kern w:val="2"/>
          <w:sz w:val="24"/>
          <w:szCs w:val="24"/>
          <w14:ligatures w14:val="standardContextual"/>
        </w:rPr>
        <w:tab/>
      </w:r>
      <w:r w:rsidRPr="007B4D3A">
        <w:rPr>
          <w:lang w:val="fr-FR"/>
        </w:rPr>
        <w:t>Configuration management document attribute deletion procedure</w:t>
      </w:r>
      <w:r>
        <w:tab/>
      </w:r>
      <w:r>
        <w:fldChar w:fldCharType="begin"/>
      </w:r>
      <w:r>
        <w:instrText xml:space="preserve"> PAGEREF _Toc218769951 \h </w:instrText>
      </w:r>
      <w:r>
        <w:fldChar w:fldCharType="separate"/>
      </w:r>
      <w:r>
        <w:t>27</w:t>
      </w:r>
      <w:r>
        <w:fldChar w:fldCharType="end"/>
      </w:r>
    </w:p>
    <w:p w14:paraId="3EAC4121" w14:textId="6AFC76C0" w:rsidR="0079448D" w:rsidRDefault="0079448D">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_Toc218769952 \h </w:instrText>
      </w:r>
      <w:r>
        <w:fldChar w:fldCharType="separate"/>
      </w:r>
      <w:r>
        <w:t>27</w:t>
      </w:r>
      <w:r>
        <w:fldChar w:fldCharType="end"/>
      </w:r>
    </w:p>
    <w:p w14:paraId="714B7663" w14:textId="3ED4BB32" w:rsidR="0079448D" w:rsidRDefault="0079448D">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_Toc218769953 \h </w:instrText>
      </w:r>
      <w:r>
        <w:fldChar w:fldCharType="separate"/>
      </w:r>
      <w:r>
        <w:t>27</w:t>
      </w:r>
      <w:r>
        <w:fldChar w:fldCharType="end"/>
      </w:r>
    </w:p>
    <w:p w14:paraId="7709A747" w14:textId="294CF387" w:rsidR="0079448D" w:rsidRDefault="0079448D">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_Toc218769954 \h </w:instrText>
      </w:r>
      <w:r>
        <w:fldChar w:fldCharType="separate"/>
      </w:r>
      <w:r>
        <w:t>27</w:t>
      </w:r>
      <w:r>
        <w:fldChar w:fldCharType="end"/>
      </w:r>
    </w:p>
    <w:p w14:paraId="48633D9D" w14:textId="35FE6BFB" w:rsidR="0079448D" w:rsidRDefault="0079448D">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_Toc218769955 \h </w:instrText>
      </w:r>
      <w:r>
        <w:fldChar w:fldCharType="separate"/>
      </w:r>
      <w:r>
        <w:t>27</w:t>
      </w:r>
      <w:r>
        <w:fldChar w:fldCharType="end"/>
      </w:r>
    </w:p>
    <w:p w14:paraId="223F7C64" w14:textId="0041240B" w:rsidR="0079448D" w:rsidRDefault="0079448D">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_Toc218769956 \h </w:instrText>
      </w:r>
      <w:r>
        <w:fldChar w:fldCharType="separate"/>
      </w:r>
      <w:r>
        <w:t>27</w:t>
      </w:r>
      <w:r>
        <w:fldChar w:fldCharType="end"/>
      </w:r>
    </w:p>
    <w:p w14:paraId="7893BF53" w14:textId="6F745E6F" w:rsidR="0079448D" w:rsidRDefault="0079448D">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Configuration management document attribute fetching procedure</w:t>
      </w:r>
      <w:r>
        <w:tab/>
      </w:r>
      <w:r>
        <w:fldChar w:fldCharType="begin"/>
      </w:r>
      <w:r>
        <w:instrText xml:space="preserve"> PAGEREF _Toc218769957 \h </w:instrText>
      </w:r>
      <w:r>
        <w:fldChar w:fldCharType="separate"/>
      </w:r>
      <w:r>
        <w:t>27</w:t>
      </w:r>
      <w:r>
        <w:fldChar w:fldCharType="end"/>
      </w:r>
    </w:p>
    <w:p w14:paraId="571FB96E" w14:textId="036E568E" w:rsidR="0079448D" w:rsidRDefault="0079448D">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_Toc218769958 \h </w:instrText>
      </w:r>
      <w:r>
        <w:fldChar w:fldCharType="separate"/>
      </w:r>
      <w:r>
        <w:t>27</w:t>
      </w:r>
      <w:r>
        <w:fldChar w:fldCharType="end"/>
      </w:r>
    </w:p>
    <w:p w14:paraId="7719888D" w14:textId="53B31578" w:rsidR="0079448D" w:rsidRDefault="0079448D">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_Toc218769959 \h </w:instrText>
      </w:r>
      <w:r>
        <w:fldChar w:fldCharType="separate"/>
      </w:r>
      <w:r>
        <w:t>27</w:t>
      </w:r>
      <w:r>
        <w:fldChar w:fldCharType="end"/>
      </w:r>
    </w:p>
    <w:p w14:paraId="29987007" w14:textId="7F78F724" w:rsidR="0079448D" w:rsidRDefault="0079448D">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_Toc218769960 \h </w:instrText>
      </w:r>
      <w:r>
        <w:fldChar w:fldCharType="separate"/>
      </w:r>
      <w:r>
        <w:t>27</w:t>
      </w:r>
      <w:r>
        <w:fldChar w:fldCharType="end"/>
      </w:r>
    </w:p>
    <w:p w14:paraId="580E781C" w14:textId="1283A2C8" w:rsidR="0079448D" w:rsidRDefault="0079448D">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_Toc218769961 \h </w:instrText>
      </w:r>
      <w:r>
        <w:fldChar w:fldCharType="separate"/>
      </w:r>
      <w:r>
        <w:t>28</w:t>
      </w:r>
      <w:r>
        <w:fldChar w:fldCharType="end"/>
      </w:r>
    </w:p>
    <w:p w14:paraId="3E22B386" w14:textId="4A2EA60C" w:rsidR="0079448D" w:rsidRDefault="0079448D">
      <w:pPr>
        <w:pStyle w:val="TOC5"/>
        <w:rPr>
          <w:rFonts w:asciiTheme="minorHAnsi" w:eastAsiaTheme="minorEastAsia" w:hAnsiTheme="minorHAnsi" w:cstheme="minorBidi"/>
          <w:kern w:val="2"/>
          <w:sz w:val="24"/>
          <w:szCs w:val="24"/>
          <w14:ligatures w14:val="standardContextual"/>
        </w:rPr>
      </w:pPr>
      <w:r>
        <w:t>6.3.11.2.3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_Toc218769962 \h </w:instrText>
      </w:r>
      <w:r>
        <w:fldChar w:fldCharType="separate"/>
      </w:r>
      <w:r>
        <w:t>28</w:t>
      </w:r>
      <w:r>
        <w:fldChar w:fldCharType="end"/>
      </w:r>
    </w:p>
    <w:p w14:paraId="544DDDFE" w14:textId="43B7AB4C" w:rsidR="0079448D" w:rsidRDefault="0079448D">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_Toc218769963 \h </w:instrText>
      </w:r>
      <w:r>
        <w:fldChar w:fldCharType="separate"/>
      </w:r>
      <w:r>
        <w:t>28</w:t>
      </w:r>
      <w:r>
        <w:fldChar w:fldCharType="end"/>
      </w:r>
    </w:p>
    <w:p w14:paraId="4A4A2999" w14:textId="58AC7D7F" w:rsidR="0079448D" w:rsidRDefault="0079448D">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document namespace binding fetching procedure</w:t>
      </w:r>
      <w:r>
        <w:tab/>
      </w:r>
      <w:r>
        <w:fldChar w:fldCharType="begin"/>
      </w:r>
      <w:r>
        <w:instrText xml:space="preserve"> PAGEREF _Toc218769964 \h </w:instrText>
      </w:r>
      <w:r>
        <w:fldChar w:fldCharType="separate"/>
      </w:r>
      <w:r>
        <w:t>28</w:t>
      </w:r>
      <w:r>
        <w:fldChar w:fldCharType="end"/>
      </w:r>
    </w:p>
    <w:p w14:paraId="1A2AA1A2" w14:textId="14FCF05D" w:rsidR="0079448D" w:rsidRDefault="0079448D">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_Toc218769965 \h </w:instrText>
      </w:r>
      <w:r>
        <w:fldChar w:fldCharType="separate"/>
      </w:r>
      <w:r>
        <w:t>28</w:t>
      </w:r>
      <w:r>
        <w:fldChar w:fldCharType="end"/>
      </w:r>
    </w:p>
    <w:p w14:paraId="70878F87" w14:textId="5E280FB2" w:rsidR="0079448D" w:rsidRDefault="0079448D">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_Toc218769966 \h </w:instrText>
      </w:r>
      <w:r>
        <w:fldChar w:fldCharType="separate"/>
      </w:r>
      <w:r>
        <w:t>28</w:t>
      </w:r>
      <w:r>
        <w:fldChar w:fldCharType="end"/>
      </w:r>
    </w:p>
    <w:p w14:paraId="1B9A196B" w14:textId="2E5B3838" w:rsidR="0079448D" w:rsidRDefault="0079448D">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_Toc218769967 \h </w:instrText>
      </w:r>
      <w:r>
        <w:fldChar w:fldCharType="separate"/>
      </w:r>
      <w:r>
        <w:t>28</w:t>
      </w:r>
      <w:r>
        <w:fldChar w:fldCharType="end"/>
      </w:r>
    </w:p>
    <w:p w14:paraId="01CDDC97" w14:textId="601E5E1D" w:rsidR="0079448D" w:rsidRDefault="0079448D">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_Toc218769968 \h </w:instrText>
      </w:r>
      <w:r>
        <w:fldChar w:fldCharType="separate"/>
      </w:r>
      <w:r>
        <w:t>28</w:t>
      </w:r>
      <w:r>
        <w:fldChar w:fldCharType="end"/>
      </w:r>
    </w:p>
    <w:p w14:paraId="5194419B" w14:textId="7137A2CD" w:rsidR="0079448D" w:rsidRDefault="0079448D">
      <w:pPr>
        <w:pStyle w:val="TOC5"/>
        <w:rPr>
          <w:rFonts w:asciiTheme="minorHAnsi" w:eastAsiaTheme="minorEastAsia" w:hAnsiTheme="minorHAnsi" w:cstheme="minorBidi"/>
          <w:kern w:val="2"/>
          <w:sz w:val="24"/>
          <w:szCs w:val="24"/>
          <w14:ligatures w14:val="standardContextual"/>
        </w:rPr>
      </w:pPr>
      <w:r>
        <w:t>6.3.12.2.3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_Toc218769969 \h </w:instrText>
      </w:r>
      <w:r>
        <w:fldChar w:fldCharType="separate"/>
      </w:r>
      <w:r>
        <w:t>28</w:t>
      </w:r>
      <w:r>
        <w:fldChar w:fldCharType="end"/>
      </w:r>
    </w:p>
    <w:p w14:paraId="3FA5AC5B" w14:textId="0C23BF58" w:rsidR="0079448D" w:rsidRDefault="0079448D">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_Toc218769970 \h </w:instrText>
      </w:r>
      <w:r>
        <w:fldChar w:fldCharType="separate"/>
      </w:r>
      <w:r>
        <w:t>28</w:t>
      </w:r>
      <w:r>
        <w:fldChar w:fldCharType="end"/>
      </w:r>
    </w:p>
    <w:p w14:paraId="51D1EFC1" w14:textId="0762CFA1" w:rsidR="0079448D" w:rsidRDefault="0079448D">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Configuration management subscription and notification procedure</w:t>
      </w:r>
      <w:r>
        <w:tab/>
      </w:r>
      <w:r>
        <w:fldChar w:fldCharType="begin"/>
      </w:r>
      <w:r>
        <w:instrText xml:space="preserve"> PAGEREF _Toc218769971 \h </w:instrText>
      </w:r>
      <w:r>
        <w:fldChar w:fldCharType="separate"/>
      </w:r>
      <w:r>
        <w:t>28</w:t>
      </w:r>
      <w:r>
        <w:fldChar w:fldCharType="end"/>
      </w:r>
    </w:p>
    <w:p w14:paraId="7DE7B100" w14:textId="5793A116" w:rsidR="0079448D" w:rsidRDefault="0079448D">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_Toc218769972 \h </w:instrText>
      </w:r>
      <w:r>
        <w:fldChar w:fldCharType="separate"/>
      </w:r>
      <w:r>
        <w:t>28</w:t>
      </w:r>
      <w:r>
        <w:fldChar w:fldCharType="end"/>
      </w:r>
    </w:p>
    <w:p w14:paraId="3C7E50CD" w14:textId="5BC1F75A" w:rsidR="0079448D" w:rsidRDefault="0079448D">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_Toc218769973 \h </w:instrText>
      </w:r>
      <w:r>
        <w:fldChar w:fldCharType="separate"/>
      </w:r>
      <w:r>
        <w:t>29</w:t>
      </w:r>
      <w:r>
        <w:fldChar w:fldCharType="end"/>
      </w:r>
    </w:p>
    <w:p w14:paraId="54EE8F6E" w14:textId="7F962293" w:rsidR="0079448D" w:rsidRDefault="0079448D">
      <w:pPr>
        <w:pStyle w:val="TOC5"/>
        <w:rPr>
          <w:rFonts w:asciiTheme="minorHAnsi" w:eastAsiaTheme="minorEastAsia" w:hAnsiTheme="minorHAnsi" w:cstheme="minorBidi"/>
          <w:kern w:val="2"/>
          <w:sz w:val="24"/>
          <w:szCs w:val="24"/>
          <w14:ligatures w14:val="standardContextual"/>
        </w:rPr>
      </w:pPr>
      <w:r>
        <w:t>6.3.13.2.1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_Toc218769974 \h </w:instrText>
      </w:r>
      <w:r>
        <w:fldChar w:fldCharType="separate"/>
      </w:r>
      <w:r>
        <w:t>29</w:t>
      </w:r>
      <w:r>
        <w:fldChar w:fldCharType="end"/>
      </w:r>
    </w:p>
    <w:p w14:paraId="5F014953" w14:textId="0B0F8627" w:rsidR="0079448D" w:rsidRDefault="0079448D">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_Toc218769975 \h </w:instrText>
      </w:r>
      <w:r>
        <w:fldChar w:fldCharType="separate"/>
      </w:r>
      <w:r>
        <w:t>29</w:t>
      </w:r>
      <w:r>
        <w:fldChar w:fldCharType="end"/>
      </w:r>
    </w:p>
    <w:p w14:paraId="4F66D13D" w14:textId="6BA3D145" w:rsidR="0079448D" w:rsidRDefault="0079448D">
      <w:pPr>
        <w:pStyle w:val="TOC5"/>
        <w:rPr>
          <w:rFonts w:asciiTheme="minorHAnsi" w:eastAsiaTheme="minorEastAsia" w:hAnsiTheme="minorHAnsi" w:cstheme="minorBidi"/>
          <w:kern w:val="2"/>
          <w:sz w:val="24"/>
          <w:szCs w:val="24"/>
          <w14:ligatures w14:val="standardContextual"/>
        </w:rPr>
      </w:pPr>
      <w:r>
        <w:lastRenderedPageBreak/>
        <w:t>6.3.13.2.3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_Toc218769976 \h </w:instrText>
      </w:r>
      <w:r>
        <w:fldChar w:fldCharType="separate"/>
      </w:r>
      <w:r>
        <w:t>30</w:t>
      </w:r>
      <w:r>
        <w:fldChar w:fldCharType="end"/>
      </w:r>
    </w:p>
    <w:p w14:paraId="3675F411" w14:textId="0362E6F6" w:rsidR="0079448D" w:rsidRDefault="0079448D">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_Toc218769977 \h </w:instrText>
      </w:r>
      <w:r>
        <w:fldChar w:fldCharType="separate"/>
      </w:r>
      <w:r>
        <w:t>30</w:t>
      </w:r>
      <w:r>
        <w:fldChar w:fldCharType="end"/>
      </w:r>
    </w:p>
    <w:p w14:paraId="66210105" w14:textId="444E7B4F" w:rsidR="0079448D" w:rsidRDefault="0079448D">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_Toc218769978 \h </w:instrText>
      </w:r>
      <w:r>
        <w:fldChar w:fldCharType="separate"/>
      </w:r>
      <w:r>
        <w:t>30</w:t>
      </w:r>
      <w:r>
        <w:fldChar w:fldCharType="end"/>
      </w:r>
    </w:p>
    <w:p w14:paraId="1B311CA6" w14:textId="0E935769" w:rsidR="0079448D" w:rsidRDefault="0079448D">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for CMS performing the subscription function</w:t>
      </w:r>
      <w:r>
        <w:tab/>
      </w:r>
      <w:r>
        <w:fldChar w:fldCharType="begin"/>
      </w:r>
      <w:r>
        <w:instrText xml:space="preserve"> PAGEREF _Toc218769979 \h </w:instrText>
      </w:r>
      <w:r>
        <w:fldChar w:fldCharType="separate"/>
      </w:r>
      <w:r>
        <w:t>31</w:t>
      </w:r>
      <w:r>
        <w:fldChar w:fldCharType="end"/>
      </w:r>
    </w:p>
    <w:p w14:paraId="4624BB23" w14:textId="25F01387" w:rsidR="0079448D" w:rsidRDefault="0079448D">
      <w:pPr>
        <w:pStyle w:val="TOC6"/>
        <w:rPr>
          <w:rFonts w:asciiTheme="minorHAnsi" w:eastAsiaTheme="minorEastAsia" w:hAnsiTheme="minorHAnsi" w:cstheme="minorBidi"/>
          <w:kern w:val="2"/>
          <w:sz w:val="24"/>
          <w:szCs w:val="24"/>
          <w14:ligatures w14:val="standardContextual"/>
        </w:rPr>
      </w:pPr>
      <w:r>
        <w:t>6.3.13.3.2.1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_Toc218769980 \h </w:instrText>
      </w:r>
      <w:r>
        <w:fldChar w:fldCharType="separate"/>
      </w:r>
      <w:r>
        <w:t>31</w:t>
      </w:r>
      <w:r>
        <w:fldChar w:fldCharType="end"/>
      </w:r>
    </w:p>
    <w:p w14:paraId="0A2BF55A" w14:textId="7A3A0E51" w:rsidR="0079448D" w:rsidRDefault="0079448D">
      <w:pPr>
        <w:pStyle w:val="TOC6"/>
        <w:rPr>
          <w:rFonts w:asciiTheme="minorHAnsi" w:eastAsiaTheme="minorEastAsia" w:hAnsiTheme="minorHAnsi" w:cstheme="minorBidi"/>
          <w:kern w:val="2"/>
          <w:sz w:val="24"/>
          <w:szCs w:val="24"/>
          <w14:ligatures w14:val="standardContextual"/>
        </w:rPr>
      </w:pPr>
      <w:r>
        <w:t>6.3.13.3.2.2</w:t>
      </w:r>
      <w:r>
        <w:rPr>
          <w:rFonts w:asciiTheme="minorHAnsi" w:eastAsiaTheme="minorEastAsia" w:hAnsiTheme="minorHAnsi" w:cstheme="minorBidi"/>
          <w:kern w:val="2"/>
          <w:sz w:val="24"/>
          <w:szCs w:val="24"/>
          <w14:ligatures w14:val="standardContextual"/>
        </w:rPr>
        <w:tab/>
      </w:r>
      <w:r>
        <w:t>CMC originated subscription proxy procedure</w:t>
      </w:r>
      <w:r>
        <w:tab/>
      </w:r>
      <w:r>
        <w:fldChar w:fldCharType="begin"/>
      </w:r>
      <w:r>
        <w:instrText xml:space="preserve"> PAGEREF _Toc218769981 \h </w:instrText>
      </w:r>
      <w:r>
        <w:fldChar w:fldCharType="separate"/>
      </w:r>
      <w:r>
        <w:t>31</w:t>
      </w:r>
      <w:r>
        <w:fldChar w:fldCharType="end"/>
      </w:r>
    </w:p>
    <w:p w14:paraId="537023AF" w14:textId="6F06FB2F" w:rsidR="0079448D" w:rsidRDefault="0079448D">
      <w:pPr>
        <w:pStyle w:val="TOC6"/>
        <w:rPr>
          <w:rFonts w:asciiTheme="minorHAnsi" w:eastAsiaTheme="minorEastAsia" w:hAnsiTheme="minorHAnsi" w:cstheme="minorBidi"/>
          <w:kern w:val="2"/>
          <w:sz w:val="24"/>
          <w:szCs w:val="24"/>
          <w14:ligatures w14:val="standardContextual"/>
        </w:rPr>
      </w:pPr>
      <w:r>
        <w:t>6.3.13.3.2.3</w:t>
      </w:r>
      <w:r>
        <w:rPr>
          <w:rFonts w:asciiTheme="minorHAnsi" w:eastAsiaTheme="minorEastAsia" w:hAnsiTheme="minorHAnsi" w:cstheme="minorBidi"/>
          <w:kern w:val="2"/>
          <w:sz w:val="24"/>
          <w:szCs w:val="24"/>
          <w14:ligatures w14:val="standardContextual"/>
        </w:rPr>
        <w:tab/>
      </w:r>
      <w:r>
        <w:t>CMC originated subscription procedure</w:t>
      </w:r>
      <w:r>
        <w:tab/>
      </w:r>
      <w:r>
        <w:fldChar w:fldCharType="begin"/>
      </w:r>
      <w:r>
        <w:instrText xml:space="preserve"> PAGEREF _Toc218769982 \h </w:instrText>
      </w:r>
      <w:r>
        <w:fldChar w:fldCharType="separate"/>
      </w:r>
      <w:r>
        <w:t>32</w:t>
      </w:r>
      <w:r>
        <w:fldChar w:fldCharType="end"/>
      </w:r>
    </w:p>
    <w:p w14:paraId="1015CDF0" w14:textId="0119F6B1" w:rsidR="0079448D" w:rsidRDefault="0079448D">
      <w:pPr>
        <w:pStyle w:val="TOC6"/>
        <w:rPr>
          <w:rFonts w:asciiTheme="minorHAnsi" w:eastAsiaTheme="minorEastAsia" w:hAnsiTheme="minorHAnsi" w:cstheme="minorBidi"/>
          <w:kern w:val="2"/>
          <w:sz w:val="24"/>
          <w:szCs w:val="24"/>
          <w14:ligatures w14:val="standardContextual"/>
        </w:rPr>
      </w:pPr>
      <w:r>
        <w:t>6.3.13.3.2.4</w:t>
      </w:r>
      <w:r>
        <w:rPr>
          <w:rFonts w:asciiTheme="minorHAnsi" w:eastAsiaTheme="minorEastAsia" w:hAnsiTheme="minorHAnsi" w:cstheme="minorBidi"/>
          <w:kern w:val="2"/>
          <w:sz w:val="24"/>
          <w:szCs w:val="24"/>
          <w14:ligatures w14:val="standardContextual"/>
        </w:rPr>
        <w:tab/>
      </w:r>
      <w:r>
        <w:t>MCS server originated subscription procedure</w:t>
      </w:r>
      <w:r>
        <w:tab/>
      </w:r>
      <w:r>
        <w:fldChar w:fldCharType="begin"/>
      </w:r>
      <w:r>
        <w:instrText xml:space="preserve"> PAGEREF _Toc218769983 \h </w:instrText>
      </w:r>
      <w:r>
        <w:fldChar w:fldCharType="separate"/>
      </w:r>
      <w:r>
        <w:t>32</w:t>
      </w:r>
      <w:r>
        <w:fldChar w:fldCharType="end"/>
      </w:r>
    </w:p>
    <w:p w14:paraId="2F8A301A" w14:textId="6083165C" w:rsidR="0079448D" w:rsidRDefault="0079448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Common configuration management documents</w:t>
      </w:r>
      <w:r>
        <w:tab/>
      </w:r>
      <w:r>
        <w:fldChar w:fldCharType="begin"/>
      </w:r>
      <w:r>
        <w:instrText xml:space="preserve"> PAGEREF _Toc218769984 \h </w:instrText>
      </w:r>
      <w:r>
        <w:fldChar w:fldCharType="separate"/>
      </w:r>
      <w:r>
        <w:t>33</w:t>
      </w:r>
      <w:r>
        <w:fldChar w:fldCharType="end"/>
      </w:r>
    </w:p>
    <w:p w14:paraId="63642CF6" w14:textId="3420032D" w:rsidR="0079448D" w:rsidRDefault="0079448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_Toc218769985 \h </w:instrText>
      </w:r>
      <w:r>
        <w:fldChar w:fldCharType="separate"/>
      </w:r>
      <w:r>
        <w:t>33</w:t>
      </w:r>
      <w:r>
        <w:fldChar w:fldCharType="end"/>
      </w:r>
    </w:p>
    <w:p w14:paraId="151DB934" w14:textId="0D9EC4F3" w:rsidR="0079448D" w:rsidRDefault="0079448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MCS UE initial configuration document</w:t>
      </w:r>
      <w:r>
        <w:tab/>
      </w:r>
      <w:r>
        <w:fldChar w:fldCharType="begin"/>
      </w:r>
      <w:r>
        <w:instrText xml:space="preserve"> PAGEREF _Toc218769986 \h </w:instrText>
      </w:r>
      <w:r>
        <w:fldChar w:fldCharType="separate"/>
      </w:r>
      <w:r>
        <w:t>33</w:t>
      </w:r>
      <w:r>
        <w:fldChar w:fldCharType="end"/>
      </w:r>
    </w:p>
    <w:p w14:paraId="3056BF95" w14:textId="23EFD652" w:rsidR="0079448D" w:rsidRDefault="0079448D">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_Toc218769987 \h </w:instrText>
      </w:r>
      <w:r>
        <w:fldChar w:fldCharType="separate"/>
      </w:r>
      <w:r>
        <w:t>33</w:t>
      </w:r>
      <w:r>
        <w:fldChar w:fldCharType="end"/>
      </w:r>
    </w:p>
    <w:p w14:paraId="0B0079BE" w14:textId="597321A5" w:rsidR="0079448D" w:rsidRDefault="0079448D">
      <w:pPr>
        <w:pStyle w:val="TOC4"/>
        <w:rPr>
          <w:rFonts w:asciiTheme="minorHAnsi" w:eastAsiaTheme="minorEastAsia" w:hAnsiTheme="minorHAnsi" w:cstheme="minorBidi"/>
          <w:kern w:val="2"/>
          <w:sz w:val="24"/>
          <w:szCs w:val="24"/>
          <w14:ligatures w14:val="standardContextual"/>
        </w:rPr>
      </w:pPr>
      <w:r w:rsidRPr="007B4D3A">
        <w:rPr>
          <w:lang w:val="en-US"/>
        </w:rPr>
        <w:t>7.2.1.0</w:t>
      </w:r>
      <w:r>
        <w:rPr>
          <w:rFonts w:asciiTheme="minorHAnsi" w:eastAsiaTheme="minorEastAsia" w:hAnsiTheme="minorHAnsi" w:cstheme="minorBidi"/>
          <w:kern w:val="2"/>
          <w:sz w:val="24"/>
          <w:szCs w:val="24"/>
          <w14:ligatures w14:val="standardContextual"/>
        </w:rPr>
        <w:tab/>
      </w:r>
      <w:r w:rsidRPr="007B4D3A">
        <w:rPr>
          <w:lang w:val="en-US"/>
        </w:rPr>
        <w:t>Applicability</w:t>
      </w:r>
      <w:r>
        <w:tab/>
      </w:r>
      <w:r>
        <w:fldChar w:fldCharType="begin"/>
      </w:r>
      <w:r>
        <w:instrText xml:space="preserve"> PAGEREF _Toc218769988 \h </w:instrText>
      </w:r>
      <w:r>
        <w:fldChar w:fldCharType="separate"/>
      </w:r>
      <w:r>
        <w:t>33</w:t>
      </w:r>
      <w:r>
        <w:fldChar w:fldCharType="end"/>
      </w:r>
    </w:p>
    <w:p w14:paraId="2C4B33DC" w14:textId="5A48B6BF" w:rsidR="0079448D" w:rsidRDefault="0079448D">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MCS client access to UE initial configuration documents</w:t>
      </w:r>
      <w:r>
        <w:tab/>
      </w:r>
      <w:r>
        <w:fldChar w:fldCharType="begin"/>
      </w:r>
      <w:r>
        <w:instrText xml:space="preserve"> PAGEREF _Toc218769989 \h </w:instrText>
      </w:r>
      <w:r>
        <w:fldChar w:fldCharType="separate"/>
      </w:r>
      <w:r>
        <w:t>34</w:t>
      </w:r>
      <w:r>
        <w:fldChar w:fldCharType="end"/>
      </w:r>
    </w:p>
    <w:p w14:paraId="5C113D7C" w14:textId="0AA4CE86" w:rsidR="0079448D" w:rsidRDefault="0079448D">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_Toc218769990 \h </w:instrText>
      </w:r>
      <w:r>
        <w:fldChar w:fldCharType="separate"/>
      </w:r>
      <w:r>
        <w:t>34</w:t>
      </w:r>
      <w:r>
        <w:fldChar w:fldCharType="end"/>
      </w:r>
    </w:p>
    <w:p w14:paraId="1C70B197" w14:textId="514C88F8" w:rsidR="0079448D" w:rsidRDefault="0079448D">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_Toc218769991 \h </w:instrText>
      </w:r>
      <w:r>
        <w:fldChar w:fldCharType="separate"/>
      </w:r>
      <w:r>
        <w:t>34</w:t>
      </w:r>
      <w:r>
        <w:fldChar w:fldCharType="end"/>
      </w:r>
    </w:p>
    <w:p w14:paraId="2A59A4C8" w14:textId="163F23BD" w:rsidR="0079448D" w:rsidRDefault="0079448D">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_Toc218769992 \h </w:instrText>
      </w:r>
      <w:r>
        <w:fldChar w:fldCharType="separate"/>
      </w:r>
      <w:r>
        <w:t>38</w:t>
      </w:r>
      <w:r>
        <w:fldChar w:fldCharType="end"/>
      </w:r>
    </w:p>
    <w:p w14:paraId="4C13459A" w14:textId="33846454" w:rsidR="0079448D" w:rsidRDefault="0079448D">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_Toc218769993 \h </w:instrText>
      </w:r>
      <w:r>
        <w:fldChar w:fldCharType="separate"/>
      </w:r>
      <w:r>
        <w:t>38</w:t>
      </w:r>
      <w:r>
        <w:fldChar w:fldCharType="end"/>
      </w:r>
    </w:p>
    <w:p w14:paraId="1A620096" w14:textId="752D8230" w:rsidR="0079448D" w:rsidRDefault="0079448D">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_Toc218769994 \h </w:instrText>
      </w:r>
      <w:r>
        <w:fldChar w:fldCharType="separate"/>
      </w:r>
      <w:r>
        <w:t>43</w:t>
      </w:r>
      <w:r>
        <w:fldChar w:fldCharType="end"/>
      </w:r>
    </w:p>
    <w:p w14:paraId="3CBD3397" w14:textId="15034D7A" w:rsidR="0079448D" w:rsidRDefault="0079448D">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_Toc218769995 \h </w:instrText>
      </w:r>
      <w:r>
        <w:fldChar w:fldCharType="separate"/>
      </w:r>
      <w:r>
        <w:t>43</w:t>
      </w:r>
      <w:r>
        <w:fldChar w:fldCharType="end"/>
      </w:r>
    </w:p>
    <w:p w14:paraId="4170EB11" w14:textId="6F6B13AA" w:rsidR="0079448D" w:rsidRDefault="0079448D">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_Toc218769996 \h </w:instrText>
      </w:r>
      <w:r>
        <w:fldChar w:fldCharType="separate"/>
      </w:r>
      <w:r>
        <w:t>43</w:t>
      </w:r>
      <w:r>
        <w:fldChar w:fldCharType="end"/>
      </w:r>
    </w:p>
    <w:p w14:paraId="23F6C265" w14:textId="122747F6" w:rsidR="0079448D" w:rsidRDefault="0079448D">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_Toc218769997 \h </w:instrText>
      </w:r>
      <w:r>
        <w:fldChar w:fldCharType="separate"/>
      </w:r>
      <w:r>
        <w:t>47</w:t>
      </w:r>
      <w:r>
        <w:fldChar w:fldCharType="end"/>
      </w:r>
    </w:p>
    <w:p w14:paraId="4C8C60A7" w14:textId="004EA046" w:rsidR="0079448D" w:rsidRDefault="0079448D">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_Toc218769998 \h </w:instrText>
      </w:r>
      <w:r>
        <w:fldChar w:fldCharType="separate"/>
      </w:r>
      <w:r>
        <w:t>52</w:t>
      </w:r>
      <w:r>
        <w:fldChar w:fldCharType="end"/>
      </w:r>
    </w:p>
    <w:p w14:paraId="4064B6D7" w14:textId="1D79FE5B" w:rsidR="0079448D" w:rsidRDefault="0079448D">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_Toc218769999 \h </w:instrText>
      </w:r>
      <w:r>
        <w:fldChar w:fldCharType="separate"/>
      </w:r>
      <w:r>
        <w:t>52</w:t>
      </w:r>
      <w:r>
        <w:fldChar w:fldCharType="end"/>
      </w:r>
    </w:p>
    <w:p w14:paraId="72C73D94" w14:textId="0D87B42D" w:rsidR="0079448D" w:rsidRDefault="0079448D">
      <w:pPr>
        <w:pStyle w:val="TOC4"/>
        <w:rPr>
          <w:rFonts w:asciiTheme="minorHAnsi" w:eastAsiaTheme="minorEastAsia" w:hAnsiTheme="minorHAnsi" w:cstheme="minorBidi"/>
          <w:kern w:val="2"/>
          <w:sz w:val="24"/>
          <w:szCs w:val="24"/>
          <w14:ligatures w14:val="standardContextual"/>
        </w:rPr>
      </w:pPr>
      <w:r>
        <w:t>7.2.2.10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_Toc218770000 \h </w:instrText>
      </w:r>
      <w:r>
        <w:fldChar w:fldCharType="separate"/>
      </w:r>
      <w:r>
        <w:t>52</w:t>
      </w:r>
      <w:r>
        <w:fldChar w:fldCharType="end"/>
      </w:r>
    </w:p>
    <w:p w14:paraId="6092510C" w14:textId="53F5F687" w:rsidR="0079448D" w:rsidRDefault="0079448D">
      <w:pPr>
        <w:pStyle w:val="TOC4"/>
        <w:rPr>
          <w:rFonts w:asciiTheme="minorHAnsi" w:eastAsiaTheme="minorEastAsia" w:hAnsiTheme="minorHAnsi" w:cstheme="minorBidi"/>
          <w:kern w:val="2"/>
          <w:sz w:val="24"/>
          <w:szCs w:val="24"/>
          <w14:ligatures w14:val="standardContextual"/>
        </w:rPr>
      </w:pPr>
      <w:r>
        <w:t>7.2.2.11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_Toc218770001 \h </w:instrText>
      </w:r>
      <w:r>
        <w:fldChar w:fldCharType="separate"/>
      </w:r>
      <w:r>
        <w:t>53</w:t>
      </w:r>
      <w:r>
        <w:fldChar w:fldCharType="end"/>
      </w:r>
    </w:p>
    <w:p w14:paraId="683C23FB" w14:textId="4CD63D33" w:rsidR="0079448D" w:rsidRDefault="0079448D">
      <w:pPr>
        <w:pStyle w:val="TOC4"/>
        <w:rPr>
          <w:rFonts w:asciiTheme="minorHAnsi" w:eastAsiaTheme="minorEastAsia" w:hAnsiTheme="minorHAnsi" w:cstheme="minorBidi"/>
          <w:kern w:val="2"/>
          <w:sz w:val="24"/>
          <w:szCs w:val="24"/>
          <w14:ligatures w14:val="standardContextual"/>
        </w:rPr>
      </w:pPr>
      <w:r>
        <w:t>7.2.2.12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_Toc218770002 \h </w:instrText>
      </w:r>
      <w:r>
        <w:fldChar w:fldCharType="separate"/>
      </w:r>
      <w:r>
        <w:t>53</w:t>
      </w:r>
      <w:r>
        <w:fldChar w:fldCharType="end"/>
      </w:r>
    </w:p>
    <w:p w14:paraId="663D403A" w14:textId="11090EE6" w:rsidR="0079448D" w:rsidRDefault="0079448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MCPTT configuration management documents</w:t>
      </w:r>
      <w:r>
        <w:tab/>
      </w:r>
      <w:r>
        <w:fldChar w:fldCharType="begin"/>
      </w:r>
      <w:r>
        <w:instrText xml:space="preserve"> PAGEREF _Toc218770003 \h </w:instrText>
      </w:r>
      <w:r>
        <w:fldChar w:fldCharType="separate"/>
      </w:r>
      <w:r>
        <w:t>53</w:t>
      </w:r>
      <w:r>
        <w:fldChar w:fldCharType="end"/>
      </w:r>
    </w:p>
    <w:p w14:paraId="56D5EE6D" w14:textId="456B1918" w:rsidR="0079448D" w:rsidRDefault="0079448D">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_Toc218770004 \h </w:instrText>
      </w:r>
      <w:r>
        <w:fldChar w:fldCharType="separate"/>
      </w:r>
      <w:r>
        <w:t>53</w:t>
      </w:r>
      <w:r>
        <w:fldChar w:fldCharType="end"/>
      </w:r>
    </w:p>
    <w:p w14:paraId="6828A104" w14:textId="17C8C4AF" w:rsidR="0079448D" w:rsidRDefault="0079448D">
      <w:pPr>
        <w:pStyle w:val="TOC2"/>
        <w:rPr>
          <w:rFonts w:asciiTheme="minorHAnsi" w:eastAsiaTheme="minorEastAsia" w:hAnsiTheme="minorHAnsi" w:cstheme="minorBidi"/>
          <w:kern w:val="2"/>
          <w:sz w:val="24"/>
          <w:szCs w:val="24"/>
          <w14:ligatures w14:val="standardContextual"/>
        </w:rPr>
      </w:pPr>
      <w:r w:rsidRPr="007B4D3A">
        <w:rPr>
          <w:lang w:val="fr-FR"/>
        </w:rPr>
        <w:t>8.2</w:t>
      </w:r>
      <w:r>
        <w:rPr>
          <w:rFonts w:asciiTheme="minorHAnsi" w:eastAsiaTheme="minorEastAsia" w:hAnsiTheme="minorHAnsi" w:cstheme="minorBidi"/>
          <w:kern w:val="2"/>
          <w:sz w:val="24"/>
          <w:szCs w:val="24"/>
          <w14:ligatures w14:val="standardContextual"/>
        </w:rPr>
        <w:tab/>
      </w:r>
      <w:r w:rsidRPr="007B4D3A">
        <w:rPr>
          <w:lang w:val="fr-FR"/>
        </w:rPr>
        <w:t>MCPTT UE configuration document</w:t>
      </w:r>
      <w:r>
        <w:tab/>
      </w:r>
      <w:r>
        <w:fldChar w:fldCharType="begin"/>
      </w:r>
      <w:r>
        <w:instrText xml:space="preserve"> PAGEREF _Toc218770005 \h </w:instrText>
      </w:r>
      <w:r>
        <w:fldChar w:fldCharType="separate"/>
      </w:r>
      <w:r>
        <w:t>53</w:t>
      </w:r>
      <w:r>
        <w:fldChar w:fldCharType="end"/>
      </w:r>
    </w:p>
    <w:p w14:paraId="79B5F2FD" w14:textId="7F16CFB3" w:rsidR="0079448D" w:rsidRDefault="0079448D">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_Toc218770006 \h </w:instrText>
      </w:r>
      <w:r>
        <w:fldChar w:fldCharType="separate"/>
      </w:r>
      <w:r>
        <w:t>53</w:t>
      </w:r>
      <w:r>
        <w:fldChar w:fldCharType="end"/>
      </w:r>
    </w:p>
    <w:p w14:paraId="5437BA43" w14:textId="72D3FC0E" w:rsidR="0079448D" w:rsidRDefault="0079448D">
      <w:pPr>
        <w:pStyle w:val="TOC3"/>
        <w:rPr>
          <w:rFonts w:asciiTheme="minorHAnsi" w:eastAsiaTheme="minorEastAsia" w:hAnsiTheme="minorHAnsi" w:cstheme="minorBidi"/>
          <w:kern w:val="2"/>
          <w:sz w:val="24"/>
          <w:szCs w:val="24"/>
          <w14:ligatures w14:val="standardContextual"/>
        </w:rPr>
      </w:pPr>
      <w:r>
        <w:t>8.2.1A</w:t>
      </w:r>
      <w:r>
        <w:rPr>
          <w:rFonts w:asciiTheme="minorHAnsi" w:eastAsiaTheme="minorEastAsia" w:hAnsiTheme="minorHAnsi" w:cstheme="minorBidi"/>
          <w:kern w:val="2"/>
          <w:sz w:val="24"/>
          <w:szCs w:val="24"/>
          <w14:ligatures w14:val="standardContextual"/>
        </w:rPr>
        <w:tab/>
      </w:r>
      <w:r>
        <w:t>MCPTT client access to MCPTT UE configuration documents</w:t>
      </w:r>
      <w:r>
        <w:tab/>
      </w:r>
      <w:r>
        <w:fldChar w:fldCharType="begin"/>
      </w:r>
      <w:r>
        <w:instrText xml:space="preserve"> PAGEREF _Toc218770007 \h </w:instrText>
      </w:r>
      <w:r>
        <w:fldChar w:fldCharType="separate"/>
      </w:r>
      <w:r>
        <w:t>54</w:t>
      </w:r>
      <w:r>
        <w:fldChar w:fldCharType="end"/>
      </w:r>
    </w:p>
    <w:p w14:paraId="78F17AF9" w14:textId="46CBB099" w:rsidR="0079448D" w:rsidRDefault="0079448D">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_Toc218770008 \h </w:instrText>
      </w:r>
      <w:r>
        <w:fldChar w:fldCharType="separate"/>
      </w:r>
      <w:r>
        <w:t>54</w:t>
      </w:r>
      <w:r>
        <w:fldChar w:fldCharType="end"/>
      </w:r>
    </w:p>
    <w:p w14:paraId="63078C1B" w14:textId="7475B563" w:rsidR="0079448D" w:rsidRDefault="0079448D">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_Toc218770009 \h </w:instrText>
      </w:r>
      <w:r>
        <w:fldChar w:fldCharType="separate"/>
      </w:r>
      <w:r>
        <w:t>54</w:t>
      </w:r>
      <w:r>
        <w:fldChar w:fldCharType="end"/>
      </w:r>
    </w:p>
    <w:p w14:paraId="3396C625" w14:textId="103CAAED" w:rsidR="0079448D" w:rsidRDefault="0079448D">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_Toc218770010 \h </w:instrText>
      </w:r>
      <w:r>
        <w:fldChar w:fldCharType="separate"/>
      </w:r>
      <w:r>
        <w:t>55</w:t>
      </w:r>
      <w:r>
        <w:fldChar w:fldCharType="end"/>
      </w:r>
    </w:p>
    <w:p w14:paraId="3A3C4738" w14:textId="6F00AFCD" w:rsidR="0079448D" w:rsidRDefault="0079448D">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_Toc218770011 \h </w:instrText>
      </w:r>
      <w:r>
        <w:fldChar w:fldCharType="separate"/>
      </w:r>
      <w:r>
        <w:t>55</w:t>
      </w:r>
      <w:r>
        <w:fldChar w:fldCharType="end"/>
      </w:r>
    </w:p>
    <w:p w14:paraId="3584F7A7" w14:textId="46EA7C41" w:rsidR="0079448D" w:rsidRDefault="0079448D">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_Toc218770012 \h </w:instrText>
      </w:r>
      <w:r>
        <w:fldChar w:fldCharType="separate"/>
      </w:r>
      <w:r>
        <w:t>57</w:t>
      </w:r>
      <w:r>
        <w:fldChar w:fldCharType="end"/>
      </w:r>
    </w:p>
    <w:p w14:paraId="491D8002" w14:textId="74EECF1B" w:rsidR="0079448D" w:rsidRDefault="0079448D">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_Toc218770013 \h </w:instrText>
      </w:r>
      <w:r>
        <w:fldChar w:fldCharType="separate"/>
      </w:r>
      <w:r>
        <w:t>57</w:t>
      </w:r>
      <w:r>
        <w:fldChar w:fldCharType="end"/>
      </w:r>
    </w:p>
    <w:p w14:paraId="0BC4AB5D" w14:textId="0BD548B2" w:rsidR="0079448D" w:rsidRDefault="0079448D">
      <w:pPr>
        <w:pStyle w:val="TOC4"/>
        <w:rPr>
          <w:rFonts w:asciiTheme="minorHAnsi" w:eastAsiaTheme="minorEastAsia" w:hAnsiTheme="minorHAnsi" w:cstheme="minorBidi"/>
          <w:kern w:val="2"/>
          <w:sz w:val="24"/>
          <w:szCs w:val="24"/>
          <w14:ligatures w14:val="standardContextual"/>
        </w:rPr>
      </w:pPr>
      <w:r>
        <w:t>8.2.2.6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_Toc218770014 \h </w:instrText>
      </w:r>
      <w:r>
        <w:fldChar w:fldCharType="separate"/>
      </w:r>
      <w:r>
        <w:t>57</w:t>
      </w:r>
      <w:r>
        <w:fldChar w:fldCharType="end"/>
      </w:r>
    </w:p>
    <w:p w14:paraId="12EED213" w14:textId="57F402CC" w:rsidR="0079448D" w:rsidRDefault="0079448D">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_Toc218770015 \h </w:instrText>
      </w:r>
      <w:r>
        <w:fldChar w:fldCharType="separate"/>
      </w:r>
      <w:r>
        <w:t>59</w:t>
      </w:r>
      <w:r>
        <w:fldChar w:fldCharType="end"/>
      </w:r>
    </w:p>
    <w:p w14:paraId="6EFDDAB9" w14:textId="296196E8" w:rsidR="0079448D" w:rsidRDefault="0079448D">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_Toc218770016 \h </w:instrText>
      </w:r>
      <w:r>
        <w:fldChar w:fldCharType="separate"/>
      </w:r>
      <w:r>
        <w:t>60</w:t>
      </w:r>
      <w:r>
        <w:fldChar w:fldCharType="end"/>
      </w:r>
    </w:p>
    <w:p w14:paraId="1BBCD169" w14:textId="0A60D358" w:rsidR="0079448D" w:rsidRDefault="0079448D">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_Toc218770017 \h </w:instrText>
      </w:r>
      <w:r>
        <w:fldChar w:fldCharType="separate"/>
      </w:r>
      <w:r>
        <w:t>60</w:t>
      </w:r>
      <w:r>
        <w:fldChar w:fldCharType="end"/>
      </w:r>
    </w:p>
    <w:p w14:paraId="35BA79B2" w14:textId="6063641C" w:rsidR="0079448D" w:rsidRDefault="0079448D">
      <w:pPr>
        <w:pStyle w:val="TOC4"/>
        <w:rPr>
          <w:rFonts w:asciiTheme="minorHAnsi" w:eastAsiaTheme="minorEastAsia" w:hAnsiTheme="minorHAnsi" w:cstheme="minorBidi"/>
          <w:kern w:val="2"/>
          <w:sz w:val="24"/>
          <w:szCs w:val="24"/>
          <w14:ligatures w14:val="standardContextual"/>
        </w:rPr>
      </w:pPr>
      <w:r>
        <w:t>8.2.2.10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_Toc218770018 \h </w:instrText>
      </w:r>
      <w:r>
        <w:fldChar w:fldCharType="separate"/>
      </w:r>
      <w:r>
        <w:t>60</w:t>
      </w:r>
      <w:r>
        <w:fldChar w:fldCharType="end"/>
      </w:r>
    </w:p>
    <w:p w14:paraId="4DDB5F41" w14:textId="6F5C9827" w:rsidR="0079448D" w:rsidRDefault="0079448D">
      <w:pPr>
        <w:pStyle w:val="TOC4"/>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_Toc218770019 \h </w:instrText>
      </w:r>
      <w:r>
        <w:fldChar w:fldCharType="separate"/>
      </w:r>
      <w:r>
        <w:t>60</w:t>
      </w:r>
      <w:r>
        <w:fldChar w:fldCharType="end"/>
      </w:r>
    </w:p>
    <w:p w14:paraId="73E2264A" w14:textId="03EE7EAD" w:rsidR="0079448D" w:rsidRDefault="0079448D">
      <w:pPr>
        <w:pStyle w:val="TOC4"/>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_Toc218770020 \h </w:instrText>
      </w:r>
      <w:r>
        <w:fldChar w:fldCharType="separate"/>
      </w:r>
      <w:r>
        <w:t>61</w:t>
      </w:r>
      <w:r>
        <w:fldChar w:fldCharType="end"/>
      </w:r>
    </w:p>
    <w:p w14:paraId="45E3D161" w14:textId="3FDA5063" w:rsidR="0079448D" w:rsidRDefault="0079448D">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MCPTT user profile configuration document</w:t>
      </w:r>
      <w:r>
        <w:tab/>
      </w:r>
      <w:r>
        <w:fldChar w:fldCharType="begin"/>
      </w:r>
      <w:r>
        <w:instrText xml:space="preserve"> PAGEREF _Toc218770021 \h </w:instrText>
      </w:r>
      <w:r>
        <w:fldChar w:fldCharType="separate"/>
      </w:r>
      <w:r>
        <w:t>61</w:t>
      </w:r>
      <w:r>
        <w:fldChar w:fldCharType="end"/>
      </w:r>
    </w:p>
    <w:p w14:paraId="4FE450AD" w14:textId="333D3829" w:rsidR="0079448D" w:rsidRDefault="0079448D">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_Toc218770022 \h </w:instrText>
      </w:r>
      <w:r>
        <w:fldChar w:fldCharType="separate"/>
      </w:r>
      <w:r>
        <w:t>61</w:t>
      </w:r>
      <w:r>
        <w:fldChar w:fldCharType="end"/>
      </w:r>
    </w:p>
    <w:p w14:paraId="04F7DFE8" w14:textId="274E0C29" w:rsidR="0079448D" w:rsidRDefault="0079448D">
      <w:pPr>
        <w:pStyle w:val="TOC3"/>
        <w:rPr>
          <w:rFonts w:asciiTheme="minorHAnsi" w:eastAsiaTheme="minorEastAsia" w:hAnsiTheme="minorHAnsi" w:cstheme="minorBidi"/>
          <w:kern w:val="2"/>
          <w:sz w:val="24"/>
          <w:szCs w:val="24"/>
          <w14:ligatures w14:val="standardContextual"/>
        </w:rPr>
      </w:pPr>
      <w:r>
        <w:t>8.3.1A</w:t>
      </w:r>
      <w:r>
        <w:rPr>
          <w:rFonts w:asciiTheme="minorHAnsi" w:eastAsiaTheme="minorEastAsia" w:hAnsiTheme="minorHAnsi" w:cstheme="minorBidi"/>
          <w:kern w:val="2"/>
          <w:sz w:val="24"/>
          <w:szCs w:val="24"/>
          <w14:ligatures w14:val="standardContextual"/>
        </w:rPr>
        <w:tab/>
      </w:r>
      <w:r>
        <w:t>MCPTT client access to MCPTT user profile documents</w:t>
      </w:r>
      <w:r>
        <w:tab/>
      </w:r>
      <w:r>
        <w:fldChar w:fldCharType="begin"/>
      </w:r>
      <w:r>
        <w:instrText xml:space="preserve"> PAGEREF _Toc218770023 \h </w:instrText>
      </w:r>
      <w:r>
        <w:fldChar w:fldCharType="separate"/>
      </w:r>
      <w:r>
        <w:t>61</w:t>
      </w:r>
      <w:r>
        <w:fldChar w:fldCharType="end"/>
      </w:r>
    </w:p>
    <w:p w14:paraId="34557FB4" w14:textId="6A843BC2" w:rsidR="0079448D" w:rsidRDefault="0079448D">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_Toc218770024 \h </w:instrText>
      </w:r>
      <w:r>
        <w:fldChar w:fldCharType="separate"/>
      </w:r>
      <w:r>
        <w:t>61</w:t>
      </w:r>
      <w:r>
        <w:fldChar w:fldCharType="end"/>
      </w:r>
    </w:p>
    <w:p w14:paraId="4F10ED9D" w14:textId="0E0DB9EA" w:rsidR="0079448D" w:rsidRDefault="0079448D">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_Toc218770025 \h </w:instrText>
      </w:r>
      <w:r>
        <w:fldChar w:fldCharType="separate"/>
      </w:r>
      <w:r>
        <w:t>61</w:t>
      </w:r>
      <w:r>
        <w:fldChar w:fldCharType="end"/>
      </w:r>
    </w:p>
    <w:p w14:paraId="577875FA" w14:textId="43C05AB2" w:rsidR="0079448D" w:rsidRDefault="0079448D">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_Toc218770026 \h </w:instrText>
      </w:r>
      <w:r>
        <w:fldChar w:fldCharType="separate"/>
      </w:r>
      <w:r>
        <w:t>66</w:t>
      </w:r>
      <w:r>
        <w:fldChar w:fldCharType="end"/>
      </w:r>
    </w:p>
    <w:p w14:paraId="4352DEC6" w14:textId="70B47774" w:rsidR="0079448D" w:rsidRDefault="0079448D">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_Toc218770027 \h </w:instrText>
      </w:r>
      <w:r>
        <w:fldChar w:fldCharType="separate"/>
      </w:r>
      <w:r>
        <w:t>66</w:t>
      </w:r>
      <w:r>
        <w:fldChar w:fldCharType="end"/>
      </w:r>
    </w:p>
    <w:p w14:paraId="5D391B6F" w14:textId="6CF06343" w:rsidR="0079448D" w:rsidRDefault="0079448D">
      <w:pPr>
        <w:pStyle w:val="TOC4"/>
        <w:rPr>
          <w:rFonts w:asciiTheme="minorHAnsi" w:eastAsiaTheme="minorEastAsia" w:hAnsiTheme="minorHAnsi" w:cstheme="minorBidi"/>
          <w:kern w:val="2"/>
          <w:sz w:val="24"/>
          <w:szCs w:val="24"/>
          <w14:ligatures w14:val="standardContextual"/>
        </w:rPr>
      </w:pPr>
      <w:r>
        <w:t>8.3.2.4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_Toc218770028 \h </w:instrText>
      </w:r>
      <w:r>
        <w:fldChar w:fldCharType="separate"/>
      </w:r>
      <w:r>
        <w:t>72</w:t>
      </w:r>
      <w:r>
        <w:fldChar w:fldCharType="end"/>
      </w:r>
    </w:p>
    <w:p w14:paraId="72DE526E" w14:textId="4929D6D2" w:rsidR="0079448D" w:rsidRDefault="0079448D">
      <w:pPr>
        <w:pStyle w:val="TOC4"/>
        <w:rPr>
          <w:rFonts w:asciiTheme="minorHAnsi" w:eastAsiaTheme="minorEastAsia" w:hAnsiTheme="minorHAnsi" w:cstheme="minorBidi"/>
          <w:kern w:val="2"/>
          <w:sz w:val="24"/>
          <w:szCs w:val="24"/>
          <w14:ligatures w14:val="standardContextual"/>
        </w:rPr>
      </w:pPr>
      <w:r>
        <w:t>8.3.2.5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_Toc218770029 \h </w:instrText>
      </w:r>
      <w:r>
        <w:fldChar w:fldCharType="separate"/>
      </w:r>
      <w:r>
        <w:t>72</w:t>
      </w:r>
      <w:r>
        <w:fldChar w:fldCharType="end"/>
      </w:r>
    </w:p>
    <w:p w14:paraId="560D2F62" w14:textId="27A29F70" w:rsidR="0079448D" w:rsidRDefault="0079448D">
      <w:pPr>
        <w:pStyle w:val="TOC4"/>
        <w:rPr>
          <w:rFonts w:asciiTheme="minorHAnsi" w:eastAsiaTheme="minorEastAsia" w:hAnsiTheme="minorHAnsi" w:cstheme="minorBidi"/>
          <w:kern w:val="2"/>
          <w:sz w:val="24"/>
          <w:szCs w:val="24"/>
          <w14:ligatures w14:val="standardContextual"/>
        </w:rPr>
      </w:pPr>
      <w:r>
        <w:t>8.3.2.6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_Toc218770030 \h </w:instrText>
      </w:r>
      <w:r>
        <w:fldChar w:fldCharType="separate"/>
      </w:r>
      <w:r>
        <w:t>73</w:t>
      </w:r>
      <w:r>
        <w:fldChar w:fldCharType="end"/>
      </w:r>
    </w:p>
    <w:p w14:paraId="52DFB252" w14:textId="4A21D41B" w:rsidR="0079448D" w:rsidRDefault="0079448D">
      <w:pPr>
        <w:pStyle w:val="TOC4"/>
        <w:rPr>
          <w:rFonts w:asciiTheme="minorHAnsi" w:eastAsiaTheme="minorEastAsia" w:hAnsiTheme="minorHAnsi" w:cstheme="minorBidi"/>
          <w:kern w:val="2"/>
          <w:sz w:val="24"/>
          <w:szCs w:val="24"/>
          <w14:ligatures w14:val="standardContextual"/>
        </w:rPr>
      </w:pPr>
      <w:r>
        <w:t>8.3.2.7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_Toc218770031 \h </w:instrText>
      </w:r>
      <w:r>
        <w:fldChar w:fldCharType="separate"/>
      </w:r>
      <w:r>
        <w:t>73</w:t>
      </w:r>
      <w:r>
        <w:fldChar w:fldCharType="end"/>
      </w:r>
    </w:p>
    <w:p w14:paraId="6AC8C6F5" w14:textId="0FC5EB55" w:rsidR="0079448D" w:rsidRDefault="0079448D">
      <w:pPr>
        <w:pStyle w:val="TOC4"/>
        <w:rPr>
          <w:rFonts w:asciiTheme="minorHAnsi" w:eastAsiaTheme="minorEastAsia" w:hAnsiTheme="minorHAnsi" w:cstheme="minorBidi"/>
          <w:kern w:val="2"/>
          <w:sz w:val="24"/>
          <w:szCs w:val="24"/>
          <w14:ligatures w14:val="standardContextual"/>
        </w:rPr>
      </w:pPr>
      <w:r>
        <w:t>8.3.2.8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_Toc218770032 \h </w:instrText>
      </w:r>
      <w:r>
        <w:fldChar w:fldCharType="separate"/>
      </w:r>
      <w:r>
        <w:t>91</w:t>
      </w:r>
      <w:r>
        <w:fldChar w:fldCharType="end"/>
      </w:r>
    </w:p>
    <w:p w14:paraId="338596AC" w14:textId="7F18CEE8" w:rsidR="0079448D" w:rsidRDefault="0079448D">
      <w:pPr>
        <w:pStyle w:val="TOC4"/>
        <w:rPr>
          <w:rFonts w:asciiTheme="minorHAnsi" w:eastAsiaTheme="minorEastAsia" w:hAnsiTheme="minorHAnsi" w:cstheme="minorBidi"/>
          <w:kern w:val="2"/>
          <w:sz w:val="24"/>
          <w:szCs w:val="24"/>
          <w14:ligatures w14:val="standardContextual"/>
        </w:rPr>
      </w:pPr>
      <w:r>
        <w:t>8.3.2.9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_Toc218770033 \h </w:instrText>
      </w:r>
      <w:r>
        <w:fldChar w:fldCharType="separate"/>
      </w:r>
      <w:r>
        <w:t>92</w:t>
      </w:r>
      <w:r>
        <w:fldChar w:fldCharType="end"/>
      </w:r>
    </w:p>
    <w:p w14:paraId="26F20D17" w14:textId="1F00EE08" w:rsidR="0079448D" w:rsidRDefault="0079448D">
      <w:pPr>
        <w:pStyle w:val="TOC4"/>
        <w:rPr>
          <w:rFonts w:asciiTheme="minorHAnsi" w:eastAsiaTheme="minorEastAsia" w:hAnsiTheme="minorHAnsi" w:cstheme="minorBidi"/>
          <w:kern w:val="2"/>
          <w:sz w:val="24"/>
          <w:szCs w:val="24"/>
          <w14:ligatures w14:val="standardContextual"/>
        </w:rPr>
      </w:pPr>
      <w:r>
        <w:t>8.3.2.10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_Toc218770034 \h </w:instrText>
      </w:r>
      <w:r>
        <w:fldChar w:fldCharType="separate"/>
      </w:r>
      <w:r>
        <w:t>92</w:t>
      </w:r>
      <w:r>
        <w:fldChar w:fldCharType="end"/>
      </w:r>
    </w:p>
    <w:p w14:paraId="2EED0592" w14:textId="383093D8" w:rsidR="0079448D" w:rsidRDefault="0079448D">
      <w:pPr>
        <w:pStyle w:val="TOC4"/>
        <w:rPr>
          <w:rFonts w:asciiTheme="minorHAnsi" w:eastAsiaTheme="minorEastAsia" w:hAnsiTheme="minorHAnsi" w:cstheme="minorBidi"/>
          <w:kern w:val="2"/>
          <w:sz w:val="24"/>
          <w:szCs w:val="24"/>
          <w14:ligatures w14:val="standardContextual"/>
        </w:rPr>
      </w:pPr>
      <w:r>
        <w:t>8.3.2.11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_Toc218770035 \h </w:instrText>
      </w:r>
      <w:r>
        <w:fldChar w:fldCharType="separate"/>
      </w:r>
      <w:r>
        <w:t>92</w:t>
      </w:r>
      <w:r>
        <w:fldChar w:fldCharType="end"/>
      </w:r>
    </w:p>
    <w:p w14:paraId="55FB8030" w14:textId="1C38F85D" w:rsidR="0079448D" w:rsidRDefault="0079448D">
      <w:pPr>
        <w:pStyle w:val="TOC4"/>
        <w:rPr>
          <w:rFonts w:asciiTheme="minorHAnsi" w:eastAsiaTheme="minorEastAsia" w:hAnsiTheme="minorHAnsi" w:cstheme="minorBidi"/>
          <w:kern w:val="2"/>
          <w:sz w:val="24"/>
          <w:szCs w:val="24"/>
          <w14:ligatures w14:val="standardContextual"/>
        </w:rPr>
      </w:pPr>
      <w:r>
        <w:lastRenderedPageBreak/>
        <w:t>8.3.2.12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_Toc218770036 \h </w:instrText>
      </w:r>
      <w:r>
        <w:fldChar w:fldCharType="separate"/>
      </w:r>
      <w:r>
        <w:t>92</w:t>
      </w:r>
      <w:r>
        <w:fldChar w:fldCharType="end"/>
      </w:r>
    </w:p>
    <w:p w14:paraId="2C719C96" w14:textId="009437B4" w:rsidR="0079448D" w:rsidRDefault="0079448D">
      <w:pPr>
        <w:pStyle w:val="TOC2"/>
        <w:rPr>
          <w:rFonts w:asciiTheme="minorHAnsi" w:eastAsiaTheme="minorEastAsia" w:hAnsiTheme="minorHAnsi" w:cstheme="minorBidi"/>
          <w:kern w:val="2"/>
          <w:sz w:val="24"/>
          <w:szCs w:val="24"/>
          <w14:ligatures w14:val="standardContextual"/>
        </w:rPr>
      </w:pPr>
      <w:r w:rsidRPr="007B4D3A">
        <w:rPr>
          <w:lang w:val="en-US"/>
        </w:rPr>
        <w:t>8.4</w:t>
      </w:r>
      <w:r>
        <w:rPr>
          <w:rFonts w:asciiTheme="minorHAnsi" w:eastAsiaTheme="minorEastAsia" w:hAnsiTheme="minorHAnsi" w:cstheme="minorBidi"/>
          <w:kern w:val="2"/>
          <w:sz w:val="24"/>
          <w:szCs w:val="24"/>
          <w14:ligatures w14:val="standardContextual"/>
        </w:rPr>
        <w:tab/>
      </w:r>
      <w:r w:rsidRPr="007B4D3A">
        <w:rPr>
          <w:lang w:val="en-US"/>
        </w:rPr>
        <w:t>MCPTT service configuration document</w:t>
      </w:r>
      <w:r>
        <w:tab/>
      </w:r>
      <w:r>
        <w:fldChar w:fldCharType="begin"/>
      </w:r>
      <w:r>
        <w:instrText xml:space="preserve"> PAGEREF _Toc218770037 \h </w:instrText>
      </w:r>
      <w:r>
        <w:fldChar w:fldCharType="separate"/>
      </w:r>
      <w:r>
        <w:t>92</w:t>
      </w:r>
      <w:r>
        <w:fldChar w:fldCharType="end"/>
      </w:r>
    </w:p>
    <w:p w14:paraId="1D90F698" w14:textId="51B80BAF" w:rsidR="0079448D" w:rsidRDefault="0079448D">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_Toc218770038 \h </w:instrText>
      </w:r>
      <w:r>
        <w:fldChar w:fldCharType="separate"/>
      </w:r>
      <w:r>
        <w:t>92</w:t>
      </w:r>
      <w:r>
        <w:fldChar w:fldCharType="end"/>
      </w:r>
    </w:p>
    <w:p w14:paraId="5D50DF5D" w14:textId="5DCA34FD" w:rsidR="0079448D" w:rsidRDefault="0079448D">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_Toc218770039 \h </w:instrText>
      </w:r>
      <w:r>
        <w:fldChar w:fldCharType="separate"/>
      </w:r>
      <w:r>
        <w:t>92</w:t>
      </w:r>
      <w:r>
        <w:fldChar w:fldCharType="end"/>
      </w:r>
    </w:p>
    <w:p w14:paraId="0295CAD4" w14:textId="3C07DA54" w:rsidR="0079448D" w:rsidRDefault="0079448D">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_Toc218770040 \h </w:instrText>
      </w:r>
      <w:r>
        <w:fldChar w:fldCharType="separate"/>
      </w:r>
      <w:r>
        <w:t>92</w:t>
      </w:r>
      <w:r>
        <w:fldChar w:fldCharType="end"/>
      </w:r>
    </w:p>
    <w:p w14:paraId="4792EAE7" w14:textId="6A44821B" w:rsidR="0079448D" w:rsidRDefault="0079448D">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_Toc218770041 \h </w:instrText>
      </w:r>
      <w:r>
        <w:fldChar w:fldCharType="separate"/>
      </w:r>
      <w:r>
        <w:t>95</w:t>
      </w:r>
      <w:r>
        <w:fldChar w:fldCharType="end"/>
      </w:r>
    </w:p>
    <w:p w14:paraId="6A4A691F" w14:textId="45875713" w:rsidR="0079448D" w:rsidRDefault="0079448D">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_Toc218770042 \h </w:instrText>
      </w:r>
      <w:r>
        <w:fldChar w:fldCharType="separate"/>
      </w:r>
      <w:r>
        <w:t>95</w:t>
      </w:r>
      <w:r>
        <w:fldChar w:fldCharType="end"/>
      </w:r>
    </w:p>
    <w:p w14:paraId="43AFCCDD" w14:textId="23B2E677" w:rsidR="0079448D" w:rsidRDefault="0079448D">
      <w:pPr>
        <w:pStyle w:val="TOC4"/>
        <w:rPr>
          <w:rFonts w:asciiTheme="minorHAnsi" w:eastAsiaTheme="minorEastAsia" w:hAnsiTheme="minorHAnsi" w:cstheme="minorBidi"/>
          <w:kern w:val="2"/>
          <w:sz w:val="24"/>
          <w:szCs w:val="24"/>
          <w14:ligatures w14:val="standardContextual"/>
        </w:rPr>
      </w:pPr>
      <w:r>
        <w:t>8.4.2.4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_Toc218770043 \h </w:instrText>
      </w:r>
      <w:r>
        <w:fldChar w:fldCharType="separate"/>
      </w:r>
      <w:r>
        <w:t>99</w:t>
      </w:r>
      <w:r>
        <w:fldChar w:fldCharType="end"/>
      </w:r>
    </w:p>
    <w:p w14:paraId="4A5304C3" w14:textId="7AE272D8" w:rsidR="0079448D" w:rsidRDefault="0079448D">
      <w:pPr>
        <w:pStyle w:val="TOC4"/>
        <w:rPr>
          <w:rFonts w:asciiTheme="minorHAnsi" w:eastAsiaTheme="minorEastAsia" w:hAnsiTheme="minorHAnsi" w:cstheme="minorBidi"/>
          <w:kern w:val="2"/>
          <w:sz w:val="24"/>
          <w:szCs w:val="24"/>
          <w14:ligatures w14:val="standardContextual"/>
        </w:rPr>
      </w:pPr>
      <w:r>
        <w:t>8.4.2.5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_Toc218770044 \h </w:instrText>
      </w:r>
      <w:r>
        <w:fldChar w:fldCharType="separate"/>
      </w:r>
      <w:r>
        <w:t>99</w:t>
      </w:r>
      <w:r>
        <w:fldChar w:fldCharType="end"/>
      </w:r>
    </w:p>
    <w:p w14:paraId="6DEA9BCE" w14:textId="652D0F0B" w:rsidR="0079448D" w:rsidRDefault="0079448D">
      <w:pPr>
        <w:pStyle w:val="TOC4"/>
        <w:rPr>
          <w:rFonts w:asciiTheme="minorHAnsi" w:eastAsiaTheme="minorEastAsia" w:hAnsiTheme="minorHAnsi" w:cstheme="minorBidi"/>
          <w:kern w:val="2"/>
          <w:sz w:val="24"/>
          <w:szCs w:val="24"/>
          <w14:ligatures w14:val="standardContextual"/>
        </w:rPr>
      </w:pPr>
      <w:r>
        <w:t>8.4.2.6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_Toc218770045 \h </w:instrText>
      </w:r>
      <w:r>
        <w:fldChar w:fldCharType="separate"/>
      </w:r>
      <w:r>
        <w:t>99</w:t>
      </w:r>
      <w:r>
        <w:fldChar w:fldCharType="end"/>
      </w:r>
    </w:p>
    <w:p w14:paraId="5C682E69" w14:textId="16AA9FE8" w:rsidR="0079448D" w:rsidRDefault="0079448D">
      <w:pPr>
        <w:pStyle w:val="TOC4"/>
        <w:rPr>
          <w:rFonts w:asciiTheme="minorHAnsi" w:eastAsiaTheme="minorEastAsia" w:hAnsiTheme="minorHAnsi" w:cstheme="minorBidi"/>
          <w:kern w:val="2"/>
          <w:sz w:val="24"/>
          <w:szCs w:val="24"/>
          <w14:ligatures w14:val="standardContextual"/>
        </w:rPr>
      </w:pPr>
      <w:r>
        <w:t>8.4.2.7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_Toc218770046 \h </w:instrText>
      </w:r>
      <w:r>
        <w:fldChar w:fldCharType="separate"/>
      </w:r>
      <w:r>
        <w:t>101</w:t>
      </w:r>
      <w:r>
        <w:fldChar w:fldCharType="end"/>
      </w:r>
    </w:p>
    <w:p w14:paraId="23C966A9" w14:textId="4CAC850C" w:rsidR="0079448D" w:rsidRDefault="0079448D">
      <w:pPr>
        <w:pStyle w:val="TOC4"/>
        <w:rPr>
          <w:rFonts w:asciiTheme="minorHAnsi" w:eastAsiaTheme="minorEastAsia" w:hAnsiTheme="minorHAnsi" w:cstheme="minorBidi"/>
          <w:kern w:val="2"/>
          <w:sz w:val="24"/>
          <w:szCs w:val="24"/>
          <w14:ligatures w14:val="standardContextual"/>
        </w:rPr>
      </w:pPr>
      <w:r>
        <w:t>8.4.2.8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_Toc218770047 \h </w:instrText>
      </w:r>
      <w:r>
        <w:fldChar w:fldCharType="separate"/>
      </w:r>
      <w:r>
        <w:t>105</w:t>
      </w:r>
      <w:r>
        <w:fldChar w:fldCharType="end"/>
      </w:r>
    </w:p>
    <w:p w14:paraId="0074262F" w14:textId="12AD12FE" w:rsidR="0079448D" w:rsidRDefault="0079448D">
      <w:pPr>
        <w:pStyle w:val="TOC4"/>
        <w:rPr>
          <w:rFonts w:asciiTheme="minorHAnsi" w:eastAsiaTheme="minorEastAsia" w:hAnsiTheme="minorHAnsi" w:cstheme="minorBidi"/>
          <w:kern w:val="2"/>
          <w:sz w:val="24"/>
          <w:szCs w:val="24"/>
          <w14:ligatures w14:val="standardContextual"/>
        </w:rPr>
      </w:pPr>
      <w:r>
        <w:t>8.4.2.9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_Toc218770048 \h </w:instrText>
      </w:r>
      <w:r>
        <w:fldChar w:fldCharType="separate"/>
      </w:r>
      <w:r>
        <w:t>105</w:t>
      </w:r>
      <w:r>
        <w:fldChar w:fldCharType="end"/>
      </w:r>
    </w:p>
    <w:p w14:paraId="02E982D0" w14:textId="5A76FDCA" w:rsidR="0079448D" w:rsidRDefault="0079448D">
      <w:pPr>
        <w:pStyle w:val="TOC4"/>
        <w:rPr>
          <w:rFonts w:asciiTheme="minorHAnsi" w:eastAsiaTheme="minorEastAsia" w:hAnsiTheme="minorHAnsi" w:cstheme="minorBidi"/>
          <w:kern w:val="2"/>
          <w:sz w:val="24"/>
          <w:szCs w:val="24"/>
          <w14:ligatures w14:val="standardContextual"/>
        </w:rPr>
      </w:pPr>
      <w:r>
        <w:t>8.4.2.10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_Toc218770049 \h </w:instrText>
      </w:r>
      <w:r>
        <w:fldChar w:fldCharType="separate"/>
      </w:r>
      <w:r>
        <w:t>105</w:t>
      </w:r>
      <w:r>
        <w:fldChar w:fldCharType="end"/>
      </w:r>
    </w:p>
    <w:p w14:paraId="534C1FB5" w14:textId="2BC8A35F" w:rsidR="0079448D" w:rsidRDefault="0079448D">
      <w:pPr>
        <w:pStyle w:val="TOC4"/>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_Toc218770050 \h </w:instrText>
      </w:r>
      <w:r>
        <w:fldChar w:fldCharType="separate"/>
      </w:r>
      <w:r>
        <w:t>105</w:t>
      </w:r>
      <w:r>
        <w:fldChar w:fldCharType="end"/>
      </w:r>
    </w:p>
    <w:p w14:paraId="2A69464C" w14:textId="2968CD2A" w:rsidR="0079448D" w:rsidRDefault="0079448D">
      <w:pPr>
        <w:pStyle w:val="TOC4"/>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_Toc218770051 \h </w:instrText>
      </w:r>
      <w:r>
        <w:fldChar w:fldCharType="separate"/>
      </w:r>
      <w:r>
        <w:t>105</w:t>
      </w:r>
      <w:r>
        <w:fldChar w:fldCharType="end"/>
      </w:r>
    </w:p>
    <w:p w14:paraId="23BA8D2E" w14:textId="15776393" w:rsidR="0079448D" w:rsidRDefault="0079448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MCVideo configuration management documents</w:t>
      </w:r>
      <w:r>
        <w:tab/>
      </w:r>
      <w:r>
        <w:fldChar w:fldCharType="begin"/>
      </w:r>
      <w:r>
        <w:instrText xml:space="preserve"> PAGEREF _Toc218770052 \h </w:instrText>
      </w:r>
      <w:r>
        <w:fldChar w:fldCharType="separate"/>
      </w:r>
      <w:r>
        <w:t>106</w:t>
      </w:r>
      <w:r>
        <w:fldChar w:fldCharType="end"/>
      </w:r>
    </w:p>
    <w:p w14:paraId="46C6E0B2" w14:textId="7A43CEE0" w:rsidR="0079448D" w:rsidRDefault="0079448D">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_Toc218770053 \h </w:instrText>
      </w:r>
      <w:r>
        <w:fldChar w:fldCharType="separate"/>
      </w:r>
      <w:r>
        <w:t>106</w:t>
      </w:r>
      <w:r>
        <w:fldChar w:fldCharType="end"/>
      </w:r>
    </w:p>
    <w:p w14:paraId="56A6F556" w14:textId="4C75B981" w:rsidR="0079448D" w:rsidRDefault="0079448D">
      <w:pPr>
        <w:pStyle w:val="TOC2"/>
        <w:rPr>
          <w:rFonts w:asciiTheme="minorHAnsi" w:eastAsiaTheme="minorEastAsia" w:hAnsiTheme="minorHAnsi" w:cstheme="minorBidi"/>
          <w:kern w:val="2"/>
          <w:sz w:val="24"/>
          <w:szCs w:val="24"/>
          <w14:ligatures w14:val="standardContextual"/>
        </w:rPr>
      </w:pPr>
      <w:r w:rsidRPr="007B4D3A">
        <w:rPr>
          <w:lang w:val="fr-FR"/>
        </w:rPr>
        <w:t>9.2</w:t>
      </w:r>
      <w:r>
        <w:rPr>
          <w:rFonts w:asciiTheme="minorHAnsi" w:eastAsiaTheme="minorEastAsia" w:hAnsiTheme="minorHAnsi" w:cstheme="minorBidi"/>
          <w:kern w:val="2"/>
          <w:sz w:val="24"/>
          <w:szCs w:val="24"/>
          <w14:ligatures w14:val="standardContextual"/>
        </w:rPr>
        <w:tab/>
      </w:r>
      <w:r w:rsidRPr="007B4D3A">
        <w:rPr>
          <w:lang w:val="fr-FR"/>
        </w:rPr>
        <w:t>MCVideo UE configuration document</w:t>
      </w:r>
      <w:r>
        <w:tab/>
      </w:r>
      <w:r>
        <w:fldChar w:fldCharType="begin"/>
      </w:r>
      <w:r>
        <w:instrText xml:space="preserve"> PAGEREF _Toc218770054 \h </w:instrText>
      </w:r>
      <w:r>
        <w:fldChar w:fldCharType="separate"/>
      </w:r>
      <w:r>
        <w:t>106</w:t>
      </w:r>
      <w:r>
        <w:fldChar w:fldCharType="end"/>
      </w:r>
    </w:p>
    <w:p w14:paraId="5E1EDAED" w14:textId="4410F7FE" w:rsidR="0079448D" w:rsidRDefault="0079448D">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_Toc218770055 \h </w:instrText>
      </w:r>
      <w:r>
        <w:fldChar w:fldCharType="separate"/>
      </w:r>
      <w:r>
        <w:t>106</w:t>
      </w:r>
      <w:r>
        <w:fldChar w:fldCharType="end"/>
      </w:r>
    </w:p>
    <w:p w14:paraId="60C1AB82" w14:textId="2719267F" w:rsidR="0079448D" w:rsidRDefault="0079448D">
      <w:pPr>
        <w:pStyle w:val="TOC3"/>
        <w:rPr>
          <w:rFonts w:asciiTheme="minorHAnsi" w:eastAsiaTheme="minorEastAsia" w:hAnsiTheme="minorHAnsi" w:cstheme="minorBidi"/>
          <w:kern w:val="2"/>
          <w:sz w:val="24"/>
          <w:szCs w:val="24"/>
          <w14:ligatures w14:val="standardContextual"/>
        </w:rPr>
      </w:pPr>
      <w:r>
        <w:t>9.2.1A</w:t>
      </w:r>
      <w:r>
        <w:rPr>
          <w:rFonts w:asciiTheme="minorHAnsi" w:eastAsiaTheme="minorEastAsia" w:hAnsiTheme="minorHAnsi" w:cstheme="minorBidi"/>
          <w:kern w:val="2"/>
          <w:sz w:val="24"/>
          <w:szCs w:val="24"/>
          <w14:ligatures w14:val="standardContextual"/>
        </w:rPr>
        <w:tab/>
      </w:r>
      <w:r>
        <w:t>MCVideo client access to MCVideo UE configuration documents</w:t>
      </w:r>
      <w:r>
        <w:tab/>
      </w:r>
      <w:r>
        <w:fldChar w:fldCharType="begin"/>
      </w:r>
      <w:r>
        <w:instrText xml:space="preserve"> PAGEREF _Toc218770056 \h </w:instrText>
      </w:r>
      <w:r>
        <w:fldChar w:fldCharType="separate"/>
      </w:r>
      <w:r>
        <w:t>106</w:t>
      </w:r>
      <w:r>
        <w:fldChar w:fldCharType="end"/>
      </w:r>
    </w:p>
    <w:p w14:paraId="00DD8C46" w14:textId="11FD7D69" w:rsidR="0079448D" w:rsidRDefault="0079448D">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_Toc218770057 \h </w:instrText>
      </w:r>
      <w:r>
        <w:fldChar w:fldCharType="separate"/>
      </w:r>
      <w:r>
        <w:t>107</w:t>
      </w:r>
      <w:r>
        <w:fldChar w:fldCharType="end"/>
      </w:r>
    </w:p>
    <w:p w14:paraId="4E5AF813" w14:textId="2DC677EB" w:rsidR="0079448D" w:rsidRDefault="0079448D">
      <w:pPr>
        <w:pStyle w:val="TOC4"/>
        <w:rPr>
          <w:rFonts w:asciiTheme="minorHAnsi" w:eastAsiaTheme="minorEastAsia" w:hAnsiTheme="minorHAnsi" w:cstheme="minorBidi"/>
          <w:kern w:val="2"/>
          <w:sz w:val="24"/>
          <w:szCs w:val="24"/>
          <w14:ligatures w14:val="standardContextual"/>
        </w:rPr>
      </w:pPr>
      <w:r>
        <w:t>9.2.2.1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_Toc218770058 \h </w:instrText>
      </w:r>
      <w:r>
        <w:fldChar w:fldCharType="separate"/>
      </w:r>
      <w:r>
        <w:t>107</w:t>
      </w:r>
      <w:r>
        <w:fldChar w:fldCharType="end"/>
      </w:r>
    </w:p>
    <w:p w14:paraId="12EBD5E9" w14:textId="21A6643C" w:rsidR="0079448D" w:rsidRDefault="0079448D">
      <w:pPr>
        <w:pStyle w:val="TOC4"/>
        <w:rPr>
          <w:rFonts w:asciiTheme="minorHAnsi" w:eastAsiaTheme="minorEastAsia" w:hAnsiTheme="minorHAnsi" w:cstheme="minorBidi"/>
          <w:kern w:val="2"/>
          <w:sz w:val="24"/>
          <w:szCs w:val="24"/>
          <w14:ligatures w14:val="standardContextual"/>
        </w:rPr>
      </w:pPr>
      <w:r>
        <w:t>9.2.2.2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_Toc218770059 \h </w:instrText>
      </w:r>
      <w:r>
        <w:fldChar w:fldCharType="separate"/>
      </w:r>
      <w:r>
        <w:t>108</w:t>
      </w:r>
      <w:r>
        <w:fldChar w:fldCharType="end"/>
      </w:r>
    </w:p>
    <w:p w14:paraId="7C7A04E3" w14:textId="666248A4" w:rsidR="0079448D" w:rsidRDefault="0079448D">
      <w:pPr>
        <w:pStyle w:val="TOC4"/>
        <w:rPr>
          <w:rFonts w:asciiTheme="minorHAnsi" w:eastAsiaTheme="minorEastAsia" w:hAnsiTheme="minorHAnsi" w:cstheme="minorBidi"/>
          <w:kern w:val="2"/>
          <w:sz w:val="24"/>
          <w:szCs w:val="24"/>
          <w14:ligatures w14:val="standardContextual"/>
        </w:rPr>
      </w:pPr>
      <w:r>
        <w:t>9.2.2.3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_Toc218770060 \h </w:instrText>
      </w:r>
      <w:r>
        <w:fldChar w:fldCharType="separate"/>
      </w:r>
      <w:r>
        <w:t>108</w:t>
      </w:r>
      <w:r>
        <w:fldChar w:fldCharType="end"/>
      </w:r>
    </w:p>
    <w:p w14:paraId="701A6FF9" w14:textId="2CECC0D8" w:rsidR="0079448D" w:rsidRDefault="0079448D">
      <w:pPr>
        <w:pStyle w:val="TOC4"/>
        <w:rPr>
          <w:rFonts w:asciiTheme="minorHAnsi" w:eastAsiaTheme="minorEastAsia" w:hAnsiTheme="minorHAnsi" w:cstheme="minorBidi"/>
          <w:kern w:val="2"/>
          <w:sz w:val="24"/>
          <w:szCs w:val="24"/>
          <w14:ligatures w14:val="standardContextual"/>
        </w:rPr>
      </w:pPr>
      <w:r>
        <w:t>9.2.2.4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_Toc218770061 \h </w:instrText>
      </w:r>
      <w:r>
        <w:fldChar w:fldCharType="separate"/>
      </w:r>
      <w:r>
        <w:t>110</w:t>
      </w:r>
      <w:r>
        <w:fldChar w:fldCharType="end"/>
      </w:r>
    </w:p>
    <w:p w14:paraId="414698DF" w14:textId="65544487" w:rsidR="0079448D" w:rsidRDefault="0079448D">
      <w:pPr>
        <w:pStyle w:val="TOC4"/>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_Toc218770062 \h </w:instrText>
      </w:r>
      <w:r>
        <w:fldChar w:fldCharType="separate"/>
      </w:r>
      <w:r>
        <w:t>110</w:t>
      </w:r>
      <w:r>
        <w:fldChar w:fldCharType="end"/>
      </w:r>
    </w:p>
    <w:p w14:paraId="4C636EC4" w14:textId="2E1F206B" w:rsidR="0079448D" w:rsidRDefault="0079448D">
      <w:pPr>
        <w:pStyle w:val="TOC4"/>
        <w:rPr>
          <w:rFonts w:asciiTheme="minorHAnsi" w:eastAsiaTheme="minorEastAsia" w:hAnsiTheme="minorHAnsi" w:cstheme="minorBidi"/>
          <w:kern w:val="2"/>
          <w:sz w:val="24"/>
          <w:szCs w:val="24"/>
          <w14:ligatures w14:val="standardContextual"/>
        </w:rPr>
      </w:pPr>
      <w:r>
        <w:t>9.2.2.6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_Toc218770063 \h </w:instrText>
      </w:r>
      <w:r>
        <w:fldChar w:fldCharType="separate"/>
      </w:r>
      <w:r>
        <w:t>110</w:t>
      </w:r>
      <w:r>
        <w:fldChar w:fldCharType="end"/>
      </w:r>
    </w:p>
    <w:p w14:paraId="1D9D212F" w14:textId="48E30621" w:rsidR="0079448D" w:rsidRDefault="0079448D">
      <w:pPr>
        <w:pStyle w:val="TOC4"/>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_Toc218770064 \h </w:instrText>
      </w:r>
      <w:r>
        <w:fldChar w:fldCharType="separate"/>
      </w:r>
      <w:r>
        <w:t>112</w:t>
      </w:r>
      <w:r>
        <w:fldChar w:fldCharType="end"/>
      </w:r>
    </w:p>
    <w:p w14:paraId="300EC298" w14:textId="5FDA1697" w:rsidR="0079448D" w:rsidRDefault="0079448D">
      <w:pPr>
        <w:pStyle w:val="TOC4"/>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_Toc218770065 \h </w:instrText>
      </w:r>
      <w:r>
        <w:fldChar w:fldCharType="separate"/>
      </w:r>
      <w:r>
        <w:t>113</w:t>
      </w:r>
      <w:r>
        <w:fldChar w:fldCharType="end"/>
      </w:r>
    </w:p>
    <w:p w14:paraId="414C15BD" w14:textId="0614BCEC" w:rsidR="0079448D" w:rsidRDefault="0079448D">
      <w:pPr>
        <w:pStyle w:val="TOC4"/>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_Toc218770066 \h </w:instrText>
      </w:r>
      <w:r>
        <w:fldChar w:fldCharType="separate"/>
      </w:r>
      <w:r>
        <w:t>113</w:t>
      </w:r>
      <w:r>
        <w:fldChar w:fldCharType="end"/>
      </w:r>
    </w:p>
    <w:p w14:paraId="1EEAC94E" w14:textId="5D742A87" w:rsidR="0079448D" w:rsidRDefault="0079448D">
      <w:pPr>
        <w:pStyle w:val="TOC4"/>
        <w:rPr>
          <w:rFonts w:asciiTheme="minorHAnsi" w:eastAsiaTheme="minorEastAsia" w:hAnsiTheme="minorHAnsi" w:cstheme="minorBidi"/>
          <w:kern w:val="2"/>
          <w:sz w:val="24"/>
          <w:szCs w:val="24"/>
          <w14:ligatures w14:val="standardContextual"/>
        </w:rPr>
      </w:pPr>
      <w:r>
        <w:t>9.2.2.10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_Toc218770067 \h </w:instrText>
      </w:r>
      <w:r>
        <w:fldChar w:fldCharType="separate"/>
      </w:r>
      <w:r>
        <w:t>113</w:t>
      </w:r>
      <w:r>
        <w:fldChar w:fldCharType="end"/>
      </w:r>
    </w:p>
    <w:p w14:paraId="3039806A" w14:textId="02C5F46B" w:rsidR="0079448D" w:rsidRDefault="0079448D">
      <w:pPr>
        <w:pStyle w:val="TOC4"/>
        <w:rPr>
          <w:rFonts w:asciiTheme="minorHAnsi" w:eastAsiaTheme="minorEastAsia" w:hAnsiTheme="minorHAnsi" w:cstheme="minorBidi"/>
          <w:kern w:val="2"/>
          <w:sz w:val="24"/>
          <w:szCs w:val="24"/>
          <w14:ligatures w14:val="standardContextual"/>
        </w:rPr>
      </w:pPr>
      <w:r>
        <w:t>9.2.2.11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_Toc218770068 \h </w:instrText>
      </w:r>
      <w:r>
        <w:fldChar w:fldCharType="separate"/>
      </w:r>
      <w:r>
        <w:t>113</w:t>
      </w:r>
      <w:r>
        <w:fldChar w:fldCharType="end"/>
      </w:r>
    </w:p>
    <w:p w14:paraId="29003C80" w14:textId="73F8902E" w:rsidR="0079448D" w:rsidRDefault="0079448D">
      <w:pPr>
        <w:pStyle w:val="TOC4"/>
        <w:rPr>
          <w:rFonts w:asciiTheme="minorHAnsi" w:eastAsiaTheme="minorEastAsia" w:hAnsiTheme="minorHAnsi" w:cstheme="minorBidi"/>
          <w:kern w:val="2"/>
          <w:sz w:val="24"/>
          <w:szCs w:val="24"/>
          <w14:ligatures w14:val="standardContextual"/>
        </w:rPr>
      </w:pPr>
      <w:r>
        <w:t>9.2.2.12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_Toc218770069 \h </w:instrText>
      </w:r>
      <w:r>
        <w:fldChar w:fldCharType="separate"/>
      </w:r>
      <w:r>
        <w:t>113</w:t>
      </w:r>
      <w:r>
        <w:fldChar w:fldCharType="end"/>
      </w:r>
    </w:p>
    <w:p w14:paraId="091DB3C0" w14:textId="08D47FA2" w:rsidR="0079448D" w:rsidRDefault="0079448D">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MCVideo user profile configuration document</w:t>
      </w:r>
      <w:r>
        <w:tab/>
      </w:r>
      <w:r>
        <w:fldChar w:fldCharType="begin"/>
      </w:r>
      <w:r>
        <w:instrText xml:space="preserve"> PAGEREF _Toc218770070 \h </w:instrText>
      </w:r>
      <w:r>
        <w:fldChar w:fldCharType="separate"/>
      </w:r>
      <w:r>
        <w:t>114</w:t>
      </w:r>
      <w:r>
        <w:fldChar w:fldCharType="end"/>
      </w:r>
    </w:p>
    <w:p w14:paraId="53857788" w14:textId="7460CD4D" w:rsidR="0079448D" w:rsidRDefault="0079448D">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_Toc218770071 \h </w:instrText>
      </w:r>
      <w:r>
        <w:fldChar w:fldCharType="separate"/>
      </w:r>
      <w:r>
        <w:t>114</w:t>
      </w:r>
      <w:r>
        <w:fldChar w:fldCharType="end"/>
      </w:r>
    </w:p>
    <w:p w14:paraId="424791BE" w14:textId="60C5623D" w:rsidR="0079448D" w:rsidRDefault="0079448D">
      <w:pPr>
        <w:pStyle w:val="TOC3"/>
        <w:rPr>
          <w:rFonts w:asciiTheme="minorHAnsi" w:eastAsiaTheme="minorEastAsia" w:hAnsiTheme="minorHAnsi" w:cstheme="minorBidi"/>
          <w:kern w:val="2"/>
          <w:sz w:val="24"/>
          <w:szCs w:val="24"/>
          <w14:ligatures w14:val="standardContextual"/>
        </w:rPr>
      </w:pPr>
      <w:r>
        <w:t>9.3.1A</w:t>
      </w:r>
      <w:r>
        <w:rPr>
          <w:rFonts w:asciiTheme="minorHAnsi" w:eastAsiaTheme="minorEastAsia" w:hAnsiTheme="minorHAnsi" w:cstheme="minorBidi"/>
          <w:kern w:val="2"/>
          <w:sz w:val="24"/>
          <w:szCs w:val="24"/>
          <w14:ligatures w14:val="standardContextual"/>
        </w:rPr>
        <w:tab/>
      </w:r>
      <w:r>
        <w:t>MCVideo client access to MCVideo user profile documents</w:t>
      </w:r>
      <w:r>
        <w:tab/>
      </w:r>
      <w:r>
        <w:fldChar w:fldCharType="begin"/>
      </w:r>
      <w:r>
        <w:instrText xml:space="preserve"> PAGEREF _Toc218770072 \h </w:instrText>
      </w:r>
      <w:r>
        <w:fldChar w:fldCharType="separate"/>
      </w:r>
      <w:r>
        <w:t>114</w:t>
      </w:r>
      <w:r>
        <w:fldChar w:fldCharType="end"/>
      </w:r>
    </w:p>
    <w:p w14:paraId="4EAF1118" w14:textId="3EE3AF58" w:rsidR="0079448D" w:rsidRDefault="0079448D">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_Toc218770073 \h </w:instrText>
      </w:r>
      <w:r>
        <w:fldChar w:fldCharType="separate"/>
      </w:r>
      <w:r>
        <w:t>114</w:t>
      </w:r>
      <w:r>
        <w:fldChar w:fldCharType="end"/>
      </w:r>
    </w:p>
    <w:p w14:paraId="2D2FB537" w14:textId="6DBE55B1" w:rsidR="0079448D" w:rsidRDefault="0079448D">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_Toc218770074 \h </w:instrText>
      </w:r>
      <w:r>
        <w:fldChar w:fldCharType="separate"/>
      </w:r>
      <w:r>
        <w:t>114</w:t>
      </w:r>
      <w:r>
        <w:fldChar w:fldCharType="end"/>
      </w:r>
    </w:p>
    <w:p w14:paraId="1A47BD40" w14:textId="50D7CD77" w:rsidR="0079448D" w:rsidRDefault="0079448D">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_Toc218770075 \h </w:instrText>
      </w:r>
      <w:r>
        <w:fldChar w:fldCharType="separate"/>
      </w:r>
      <w:r>
        <w:t>119</w:t>
      </w:r>
      <w:r>
        <w:fldChar w:fldCharType="end"/>
      </w:r>
    </w:p>
    <w:p w14:paraId="4D33F18D" w14:textId="621268F1" w:rsidR="0079448D" w:rsidRDefault="0079448D">
      <w:pPr>
        <w:pStyle w:val="TOC4"/>
        <w:rPr>
          <w:rFonts w:asciiTheme="minorHAnsi" w:eastAsiaTheme="minorEastAsia" w:hAnsiTheme="minorHAnsi" w:cstheme="minorBidi"/>
          <w:kern w:val="2"/>
          <w:sz w:val="24"/>
          <w:szCs w:val="24"/>
          <w14:ligatures w14:val="standardContextual"/>
        </w:rPr>
      </w:pPr>
      <w:r>
        <w:t>9.3.2.3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_Toc218770076 \h </w:instrText>
      </w:r>
      <w:r>
        <w:fldChar w:fldCharType="separate"/>
      </w:r>
      <w:r>
        <w:t>119</w:t>
      </w:r>
      <w:r>
        <w:fldChar w:fldCharType="end"/>
      </w:r>
    </w:p>
    <w:p w14:paraId="5CC69BFE" w14:textId="5E43D99E" w:rsidR="0079448D" w:rsidRDefault="0079448D">
      <w:pPr>
        <w:pStyle w:val="TOC4"/>
        <w:rPr>
          <w:rFonts w:asciiTheme="minorHAnsi" w:eastAsiaTheme="minorEastAsia" w:hAnsiTheme="minorHAnsi" w:cstheme="minorBidi"/>
          <w:kern w:val="2"/>
          <w:sz w:val="24"/>
          <w:szCs w:val="24"/>
          <w14:ligatures w14:val="standardContextual"/>
        </w:rPr>
      </w:pPr>
      <w:r>
        <w:t>9.3.2.4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_Toc218770077 \h </w:instrText>
      </w:r>
      <w:r>
        <w:fldChar w:fldCharType="separate"/>
      </w:r>
      <w:r>
        <w:t>125</w:t>
      </w:r>
      <w:r>
        <w:fldChar w:fldCharType="end"/>
      </w:r>
    </w:p>
    <w:p w14:paraId="4A5B3D15" w14:textId="6FD81DBE" w:rsidR="0079448D" w:rsidRDefault="0079448D">
      <w:pPr>
        <w:pStyle w:val="TOC4"/>
        <w:rPr>
          <w:rFonts w:asciiTheme="minorHAnsi" w:eastAsiaTheme="minorEastAsia" w:hAnsiTheme="minorHAnsi" w:cstheme="minorBidi"/>
          <w:kern w:val="2"/>
          <w:sz w:val="24"/>
          <w:szCs w:val="24"/>
          <w14:ligatures w14:val="standardContextual"/>
        </w:rPr>
      </w:pPr>
      <w:r>
        <w:t>9.3.2.5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_Toc218770078 \h </w:instrText>
      </w:r>
      <w:r>
        <w:fldChar w:fldCharType="separate"/>
      </w:r>
      <w:r>
        <w:t>125</w:t>
      </w:r>
      <w:r>
        <w:fldChar w:fldCharType="end"/>
      </w:r>
    </w:p>
    <w:p w14:paraId="2943385B" w14:textId="13E41BD4" w:rsidR="0079448D" w:rsidRDefault="0079448D">
      <w:pPr>
        <w:pStyle w:val="TOC4"/>
        <w:rPr>
          <w:rFonts w:asciiTheme="minorHAnsi" w:eastAsiaTheme="minorEastAsia" w:hAnsiTheme="minorHAnsi" w:cstheme="minorBidi"/>
          <w:kern w:val="2"/>
          <w:sz w:val="24"/>
          <w:szCs w:val="24"/>
          <w14:ligatures w14:val="standardContextual"/>
        </w:rPr>
      </w:pPr>
      <w:r>
        <w:t>9.3.2.6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_Toc218770079 \h </w:instrText>
      </w:r>
      <w:r>
        <w:fldChar w:fldCharType="separate"/>
      </w:r>
      <w:r>
        <w:t>125</w:t>
      </w:r>
      <w:r>
        <w:fldChar w:fldCharType="end"/>
      </w:r>
    </w:p>
    <w:p w14:paraId="12D5B9DA" w14:textId="12531429" w:rsidR="0079448D" w:rsidRDefault="0079448D">
      <w:pPr>
        <w:pStyle w:val="TOC4"/>
        <w:rPr>
          <w:rFonts w:asciiTheme="minorHAnsi" w:eastAsiaTheme="minorEastAsia" w:hAnsiTheme="minorHAnsi" w:cstheme="minorBidi"/>
          <w:kern w:val="2"/>
          <w:sz w:val="24"/>
          <w:szCs w:val="24"/>
          <w14:ligatures w14:val="standardContextual"/>
        </w:rPr>
      </w:pPr>
      <w:r>
        <w:t>9.3.2.7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_Toc218770080 \h </w:instrText>
      </w:r>
      <w:r>
        <w:fldChar w:fldCharType="separate"/>
      </w:r>
      <w:r>
        <w:t>126</w:t>
      </w:r>
      <w:r>
        <w:fldChar w:fldCharType="end"/>
      </w:r>
    </w:p>
    <w:p w14:paraId="2C479BEA" w14:textId="78872623" w:rsidR="0079448D" w:rsidRDefault="0079448D">
      <w:pPr>
        <w:pStyle w:val="TOC4"/>
        <w:rPr>
          <w:rFonts w:asciiTheme="minorHAnsi" w:eastAsiaTheme="minorEastAsia" w:hAnsiTheme="minorHAnsi" w:cstheme="minorBidi"/>
          <w:kern w:val="2"/>
          <w:sz w:val="24"/>
          <w:szCs w:val="24"/>
          <w14:ligatures w14:val="standardContextual"/>
        </w:rPr>
      </w:pPr>
      <w:r>
        <w:t>9.3.2.8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_Toc218770081 \h </w:instrText>
      </w:r>
      <w:r>
        <w:fldChar w:fldCharType="separate"/>
      </w:r>
      <w:r>
        <w:t>140</w:t>
      </w:r>
      <w:r>
        <w:fldChar w:fldCharType="end"/>
      </w:r>
    </w:p>
    <w:p w14:paraId="523530EE" w14:textId="2EFA19A5" w:rsidR="0079448D" w:rsidRDefault="0079448D">
      <w:pPr>
        <w:pStyle w:val="TOC4"/>
        <w:rPr>
          <w:rFonts w:asciiTheme="minorHAnsi" w:eastAsiaTheme="minorEastAsia" w:hAnsiTheme="minorHAnsi" w:cstheme="minorBidi"/>
          <w:kern w:val="2"/>
          <w:sz w:val="24"/>
          <w:szCs w:val="24"/>
          <w14:ligatures w14:val="standardContextual"/>
        </w:rPr>
      </w:pPr>
      <w:r>
        <w:t>9.3.2.9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_Toc218770082 \h </w:instrText>
      </w:r>
      <w:r>
        <w:fldChar w:fldCharType="separate"/>
      </w:r>
      <w:r>
        <w:t>140</w:t>
      </w:r>
      <w:r>
        <w:fldChar w:fldCharType="end"/>
      </w:r>
    </w:p>
    <w:p w14:paraId="5DA2FAE4" w14:textId="39638342" w:rsidR="0079448D" w:rsidRDefault="0079448D">
      <w:pPr>
        <w:pStyle w:val="TOC4"/>
        <w:rPr>
          <w:rFonts w:asciiTheme="minorHAnsi" w:eastAsiaTheme="minorEastAsia" w:hAnsiTheme="minorHAnsi" w:cstheme="minorBidi"/>
          <w:kern w:val="2"/>
          <w:sz w:val="24"/>
          <w:szCs w:val="24"/>
          <w14:ligatures w14:val="standardContextual"/>
        </w:rPr>
      </w:pPr>
      <w:r>
        <w:t>9.3.2.10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_Toc218770083 \h </w:instrText>
      </w:r>
      <w:r>
        <w:fldChar w:fldCharType="separate"/>
      </w:r>
      <w:r>
        <w:t>140</w:t>
      </w:r>
      <w:r>
        <w:fldChar w:fldCharType="end"/>
      </w:r>
    </w:p>
    <w:p w14:paraId="507FF443" w14:textId="0AA4D3B9" w:rsidR="0079448D" w:rsidRDefault="0079448D">
      <w:pPr>
        <w:pStyle w:val="TOC4"/>
        <w:rPr>
          <w:rFonts w:asciiTheme="minorHAnsi" w:eastAsiaTheme="minorEastAsia" w:hAnsiTheme="minorHAnsi" w:cstheme="minorBidi"/>
          <w:kern w:val="2"/>
          <w:sz w:val="24"/>
          <w:szCs w:val="24"/>
          <w14:ligatures w14:val="standardContextual"/>
        </w:rPr>
      </w:pPr>
      <w:r>
        <w:t>9.3.2.11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_Toc218770084 \h </w:instrText>
      </w:r>
      <w:r>
        <w:fldChar w:fldCharType="separate"/>
      </w:r>
      <w:r>
        <w:t>140</w:t>
      </w:r>
      <w:r>
        <w:fldChar w:fldCharType="end"/>
      </w:r>
    </w:p>
    <w:p w14:paraId="57CA9CB5" w14:textId="37A0C811" w:rsidR="0079448D" w:rsidRDefault="0079448D">
      <w:pPr>
        <w:pStyle w:val="TOC4"/>
        <w:rPr>
          <w:rFonts w:asciiTheme="minorHAnsi" w:eastAsiaTheme="minorEastAsia" w:hAnsiTheme="minorHAnsi" w:cstheme="minorBidi"/>
          <w:kern w:val="2"/>
          <w:sz w:val="24"/>
          <w:szCs w:val="24"/>
          <w14:ligatures w14:val="standardContextual"/>
        </w:rPr>
      </w:pPr>
      <w:r>
        <w:t>9.3.2.12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_Toc218770085 \h </w:instrText>
      </w:r>
      <w:r>
        <w:fldChar w:fldCharType="separate"/>
      </w:r>
      <w:r>
        <w:t>141</w:t>
      </w:r>
      <w:r>
        <w:fldChar w:fldCharType="end"/>
      </w:r>
    </w:p>
    <w:p w14:paraId="12EABAF3" w14:textId="5C4CD131" w:rsidR="0079448D" w:rsidRDefault="0079448D">
      <w:pPr>
        <w:pStyle w:val="TOC2"/>
        <w:rPr>
          <w:rFonts w:asciiTheme="minorHAnsi" w:eastAsiaTheme="minorEastAsia" w:hAnsiTheme="minorHAnsi" w:cstheme="minorBidi"/>
          <w:kern w:val="2"/>
          <w:sz w:val="24"/>
          <w:szCs w:val="24"/>
          <w14:ligatures w14:val="standardContextual"/>
        </w:rPr>
      </w:pPr>
      <w:r w:rsidRPr="007B4D3A">
        <w:rPr>
          <w:lang w:val="en-US"/>
        </w:rPr>
        <w:t>9.4</w:t>
      </w:r>
      <w:r>
        <w:rPr>
          <w:rFonts w:asciiTheme="minorHAnsi" w:eastAsiaTheme="minorEastAsia" w:hAnsiTheme="minorHAnsi" w:cstheme="minorBidi"/>
          <w:kern w:val="2"/>
          <w:sz w:val="24"/>
          <w:szCs w:val="24"/>
          <w14:ligatures w14:val="standardContextual"/>
        </w:rPr>
        <w:tab/>
      </w:r>
      <w:r w:rsidRPr="007B4D3A">
        <w:rPr>
          <w:lang w:val="en-US"/>
        </w:rPr>
        <w:t>MCVideo service configuration document</w:t>
      </w:r>
      <w:r>
        <w:tab/>
      </w:r>
      <w:r>
        <w:fldChar w:fldCharType="begin"/>
      </w:r>
      <w:r>
        <w:instrText xml:space="preserve"> PAGEREF _Toc218770086 \h </w:instrText>
      </w:r>
      <w:r>
        <w:fldChar w:fldCharType="separate"/>
      </w:r>
      <w:r>
        <w:t>141</w:t>
      </w:r>
      <w:r>
        <w:fldChar w:fldCharType="end"/>
      </w:r>
    </w:p>
    <w:p w14:paraId="5212C508" w14:textId="18C4768C" w:rsidR="0079448D" w:rsidRDefault="0079448D">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_Toc218770087 \h </w:instrText>
      </w:r>
      <w:r>
        <w:fldChar w:fldCharType="separate"/>
      </w:r>
      <w:r>
        <w:t>141</w:t>
      </w:r>
      <w:r>
        <w:fldChar w:fldCharType="end"/>
      </w:r>
    </w:p>
    <w:p w14:paraId="351DAC0F" w14:textId="6F84A7CC" w:rsidR="0079448D" w:rsidRDefault="0079448D">
      <w:pPr>
        <w:pStyle w:val="TOC3"/>
        <w:rPr>
          <w:rFonts w:asciiTheme="minorHAnsi" w:eastAsiaTheme="minorEastAsia" w:hAnsiTheme="minorHAnsi" w:cstheme="minorBidi"/>
          <w:kern w:val="2"/>
          <w:sz w:val="24"/>
          <w:szCs w:val="24"/>
          <w14:ligatures w14:val="standardContextual"/>
        </w:rPr>
      </w:pPr>
      <w:r>
        <w:t>9.4.2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_Toc218770088 \h </w:instrText>
      </w:r>
      <w:r>
        <w:fldChar w:fldCharType="separate"/>
      </w:r>
      <w:r>
        <w:t>141</w:t>
      </w:r>
      <w:r>
        <w:fldChar w:fldCharType="end"/>
      </w:r>
    </w:p>
    <w:p w14:paraId="4E5E815B" w14:textId="0103D86F" w:rsidR="0079448D" w:rsidRDefault="0079448D">
      <w:pPr>
        <w:pStyle w:val="TOC4"/>
        <w:rPr>
          <w:rFonts w:asciiTheme="minorHAnsi" w:eastAsiaTheme="minorEastAsia" w:hAnsiTheme="minorHAnsi" w:cstheme="minorBidi"/>
          <w:kern w:val="2"/>
          <w:sz w:val="24"/>
          <w:szCs w:val="24"/>
          <w14:ligatures w14:val="standardContextual"/>
        </w:rPr>
      </w:pPr>
      <w:r>
        <w:t>9.4.2.1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_Toc218770089 \h </w:instrText>
      </w:r>
      <w:r>
        <w:fldChar w:fldCharType="separate"/>
      </w:r>
      <w:r>
        <w:t>141</w:t>
      </w:r>
      <w:r>
        <w:fldChar w:fldCharType="end"/>
      </w:r>
    </w:p>
    <w:p w14:paraId="1A956BF5" w14:textId="5F0789AC" w:rsidR="0079448D" w:rsidRDefault="0079448D">
      <w:pPr>
        <w:pStyle w:val="TOC4"/>
        <w:rPr>
          <w:rFonts w:asciiTheme="minorHAnsi" w:eastAsiaTheme="minorEastAsia" w:hAnsiTheme="minorHAnsi" w:cstheme="minorBidi"/>
          <w:kern w:val="2"/>
          <w:sz w:val="24"/>
          <w:szCs w:val="24"/>
          <w14:ligatures w14:val="standardContextual"/>
        </w:rPr>
      </w:pPr>
      <w:r>
        <w:t>9.4.2.2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_Toc218770090 \h </w:instrText>
      </w:r>
      <w:r>
        <w:fldChar w:fldCharType="separate"/>
      </w:r>
      <w:r>
        <w:t>142</w:t>
      </w:r>
      <w:r>
        <w:fldChar w:fldCharType="end"/>
      </w:r>
    </w:p>
    <w:p w14:paraId="715B5F0E" w14:textId="24D28668" w:rsidR="0079448D" w:rsidRDefault="0079448D">
      <w:pPr>
        <w:pStyle w:val="TOC4"/>
        <w:rPr>
          <w:rFonts w:asciiTheme="minorHAnsi" w:eastAsiaTheme="minorEastAsia" w:hAnsiTheme="minorHAnsi" w:cstheme="minorBidi"/>
          <w:kern w:val="2"/>
          <w:sz w:val="24"/>
          <w:szCs w:val="24"/>
          <w14:ligatures w14:val="standardContextual"/>
        </w:rPr>
      </w:pPr>
      <w:r>
        <w:t>9.4.2.3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_Toc218770091 \h </w:instrText>
      </w:r>
      <w:r>
        <w:fldChar w:fldCharType="separate"/>
      </w:r>
      <w:r>
        <w:t>142</w:t>
      </w:r>
      <w:r>
        <w:fldChar w:fldCharType="end"/>
      </w:r>
    </w:p>
    <w:p w14:paraId="595AA01C" w14:textId="36DCE61A" w:rsidR="0079448D" w:rsidRDefault="0079448D">
      <w:pPr>
        <w:pStyle w:val="TOC4"/>
        <w:rPr>
          <w:rFonts w:asciiTheme="minorHAnsi" w:eastAsiaTheme="minorEastAsia" w:hAnsiTheme="minorHAnsi" w:cstheme="minorBidi"/>
          <w:kern w:val="2"/>
          <w:sz w:val="24"/>
          <w:szCs w:val="24"/>
          <w14:ligatures w14:val="standardContextual"/>
        </w:rPr>
      </w:pPr>
      <w:r>
        <w:t>9.4.2.4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_Toc218770092 \h </w:instrText>
      </w:r>
      <w:r>
        <w:fldChar w:fldCharType="separate"/>
      </w:r>
      <w:r>
        <w:t>145</w:t>
      </w:r>
      <w:r>
        <w:fldChar w:fldCharType="end"/>
      </w:r>
    </w:p>
    <w:p w14:paraId="04BD2E1D" w14:textId="57C324DF" w:rsidR="0079448D" w:rsidRDefault="0079448D">
      <w:pPr>
        <w:pStyle w:val="TOC4"/>
        <w:rPr>
          <w:rFonts w:asciiTheme="minorHAnsi" w:eastAsiaTheme="minorEastAsia" w:hAnsiTheme="minorHAnsi" w:cstheme="minorBidi"/>
          <w:kern w:val="2"/>
          <w:sz w:val="24"/>
          <w:szCs w:val="24"/>
          <w14:ligatures w14:val="standardContextual"/>
        </w:rPr>
      </w:pPr>
      <w:r>
        <w:t>9.4.2.5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_Toc218770093 \h </w:instrText>
      </w:r>
      <w:r>
        <w:fldChar w:fldCharType="separate"/>
      </w:r>
      <w:r>
        <w:t>145</w:t>
      </w:r>
      <w:r>
        <w:fldChar w:fldCharType="end"/>
      </w:r>
    </w:p>
    <w:p w14:paraId="689EBD23" w14:textId="4B10CC84" w:rsidR="0079448D" w:rsidRDefault="0079448D">
      <w:pPr>
        <w:pStyle w:val="TOC4"/>
        <w:rPr>
          <w:rFonts w:asciiTheme="minorHAnsi" w:eastAsiaTheme="minorEastAsia" w:hAnsiTheme="minorHAnsi" w:cstheme="minorBidi"/>
          <w:kern w:val="2"/>
          <w:sz w:val="24"/>
          <w:szCs w:val="24"/>
          <w14:ligatures w14:val="standardContextual"/>
        </w:rPr>
      </w:pPr>
      <w:r>
        <w:t>9.4.2.6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_Toc218770094 \h </w:instrText>
      </w:r>
      <w:r>
        <w:fldChar w:fldCharType="separate"/>
      </w:r>
      <w:r>
        <w:t>145</w:t>
      </w:r>
      <w:r>
        <w:fldChar w:fldCharType="end"/>
      </w:r>
    </w:p>
    <w:p w14:paraId="2CCAE72B" w14:textId="39FA26FD" w:rsidR="0079448D" w:rsidRDefault="0079448D">
      <w:pPr>
        <w:pStyle w:val="TOC4"/>
        <w:rPr>
          <w:rFonts w:asciiTheme="minorHAnsi" w:eastAsiaTheme="minorEastAsia" w:hAnsiTheme="minorHAnsi" w:cstheme="minorBidi"/>
          <w:kern w:val="2"/>
          <w:sz w:val="24"/>
          <w:szCs w:val="24"/>
          <w14:ligatures w14:val="standardContextual"/>
        </w:rPr>
      </w:pPr>
      <w:r>
        <w:t>9.4.2.7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_Toc218770095 \h </w:instrText>
      </w:r>
      <w:r>
        <w:fldChar w:fldCharType="separate"/>
      </w:r>
      <w:r>
        <w:t>148</w:t>
      </w:r>
      <w:r>
        <w:fldChar w:fldCharType="end"/>
      </w:r>
    </w:p>
    <w:p w14:paraId="7F133555" w14:textId="25A2C141" w:rsidR="0079448D" w:rsidRDefault="0079448D">
      <w:pPr>
        <w:pStyle w:val="TOC4"/>
        <w:rPr>
          <w:rFonts w:asciiTheme="minorHAnsi" w:eastAsiaTheme="minorEastAsia" w:hAnsiTheme="minorHAnsi" w:cstheme="minorBidi"/>
          <w:kern w:val="2"/>
          <w:sz w:val="24"/>
          <w:szCs w:val="24"/>
          <w14:ligatures w14:val="standardContextual"/>
        </w:rPr>
      </w:pPr>
      <w:r>
        <w:t>9.4.2.8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_Toc218770096 \h </w:instrText>
      </w:r>
      <w:r>
        <w:fldChar w:fldCharType="separate"/>
      </w:r>
      <w:r>
        <w:t>149</w:t>
      </w:r>
      <w:r>
        <w:fldChar w:fldCharType="end"/>
      </w:r>
    </w:p>
    <w:p w14:paraId="1EF2007B" w14:textId="2F75121A" w:rsidR="0079448D" w:rsidRDefault="0079448D">
      <w:pPr>
        <w:pStyle w:val="TOC4"/>
        <w:rPr>
          <w:rFonts w:asciiTheme="minorHAnsi" w:eastAsiaTheme="minorEastAsia" w:hAnsiTheme="minorHAnsi" w:cstheme="minorBidi"/>
          <w:kern w:val="2"/>
          <w:sz w:val="24"/>
          <w:szCs w:val="24"/>
          <w14:ligatures w14:val="standardContextual"/>
        </w:rPr>
      </w:pPr>
      <w:r>
        <w:lastRenderedPageBreak/>
        <w:t>9.4.2.9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_Toc218770097 \h </w:instrText>
      </w:r>
      <w:r>
        <w:fldChar w:fldCharType="separate"/>
      </w:r>
      <w:r>
        <w:t>149</w:t>
      </w:r>
      <w:r>
        <w:fldChar w:fldCharType="end"/>
      </w:r>
    </w:p>
    <w:p w14:paraId="4509393D" w14:textId="7AE6833D" w:rsidR="0079448D" w:rsidRDefault="0079448D">
      <w:pPr>
        <w:pStyle w:val="TOC4"/>
        <w:rPr>
          <w:rFonts w:asciiTheme="minorHAnsi" w:eastAsiaTheme="minorEastAsia" w:hAnsiTheme="minorHAnsi" w:cstheme="minorBidi"/>
          <w:kern w:val="2"/>
          <w:sz w:val="24"/>
          <w:szCs w:val="24"/>
          <w14:ligatures w14:val="standardContextual"/>
        </w:rPr>
      </w:pPr>
      <w:r>
        <w:t>9.4.2.10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_Toc218770098 \h </w:instrText>
      </w:r>
      <w:r>
        <w:fldChar w:fldCharType="separate"/>
      </w:r>
      <w:r>
        <w:t>150</w:t>
      </w:r>
      <w:r>
        <w:fldChar w:fldCharType="end"/>
      </w:r>
    </w:p>
    <w:p w14:paraId="0DE5A8BD" w14:textId="0E91303C" w:rsidR="0079448D" w:rsidRDefault="0079448D">
      <w:pPr>
        <w:pStyle w:val="TOC4"/>
        <w:rPr>
          <w:rFonts w:asciiTheme="minorHAnsi" w:eastAsiaTheme="minorEastAsia" w:hAnsiTheme="minorHAnsi" w:cstheme="minorBidi"/>
          <w:kern w:val="2"/>
          <w:sz w:val="24"/>
          <w:szCs w:val="24"/>
          <w14:ligatures w14:val="standardContextual"/>
        </w:rPr>
      </w:pPr>
      <w:r>
        <w:t>9.4.2.11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_Toc218770099 \h </w:instrText>
      </w:r>
      <w:r>
        <w:fldChar w:fldCharType="separate"/>
      </w:r>
      <w:r>
        <w:t>150</w:t>
      </w:r>
      <w:r>
        <w:fldChar w:fldCharType="end"/>
      </w:r>
    </w:p>
    <w:p w14:paraId="3E870A64" w14:textId="5D70D507" w:rsidR="0079448D" w:rsidRDefault="0079448D">
      <w:pPr>
        <w:pStyle w:val="TOC4"/>
        <w:rPr>
          <w:rFonts w:asciiTheme="minorHAnsi" w:eastAsiaTheme="minorEastAsia" w:hAnsiTheme="minorHAnsi" w:cstheme="minorBidi"/>
          <w:kern w:val="2"/>
          <w:sz w:val="24"/>
          <w:szCs w:val="24"/>
          <w14:ligatures w14:val="standardContextual"/>
        </w:rPr>
      </w:pPr>
      <w:r>
        <w:t>9.4.2.12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_Toc218770100 \h </w:instrText>
      </w:r>
      <w:r>
        <w:fldChar w:fldCharType="separate"/>
      </w:r>
      <w:r>
        <w:t>150</w:t>
      </w:r>
      <w:r>
        <w:fldChar w:fldCharType="end"/>
      </w:r>
    </w:p>
    <w:p w14:paraId="5DA66CDA" w14:textId="168B2028" w:rsidR="0079448D" w:rsidRDefault="0079448D">
      <w:pPr>
        <w:pStyle w:val="TOC1"/>
        <w:rPr>
          <w:rFonts w:asciiTheme="minorHAnsi" w:eastAsiaTheme="minorEastAsia" w:hAnsiTheme="minorHAnsi" w:cstheme="minorBidi"/>
          <w:kern w:val="2"/>
          <w:sz w:val="24"/>
          <w:szCs w:val="24"/>
          <w14:ligatures w14:val="standardContextual"/>
        </w:rPr>
      </w:pPr>
      <w:r w:rsidRPr="007B4D3A">
        <w:rPr>
          <w:lang w:val="en-US"/>
        </w:rPr>
        <w:t>10</w:t>
      </w:r>
      <w:r>
        <w:rPr>
          <w:rFonts w:asciiTheme="minorHAnsi" w:eastAsiaTheme="minorEastAsia" w:hAnsiTheme="minorHAnsi" w:cstheme="minorBidi"/>
          <w:kern w:val="2"/>
          <w:sz w:val="24"/>
          <w:szCs w:val="24"/>
          <w14:ligatures w14:val="standardContextual"/>
        </w:rPr>
        <w:tab/>
      </w:r>
      <w:r w:rsidRPr="007B4D3A">
        <w:rPr>
          <w:lang w:val="en-US"/>
        </w:rPr>
        <w:t>MCData configuration management documents</w:t>
      </w:r>
      <w:r>
        <w:tab/>
      </w:r>
      <w:r>
        <w:fldChar w:fldCharType="begin"/>
      </w:r>
      <w:r>
        <w:instrText xml:space="preserve"> PAGEREF _Toc218770101 \h </w:instrText>
      </w:r>
      <w:r>
        <w:fldChar w:fldCharType="separate"/>
      </w:r>
      <w:r>
        <w:t>150</w:t>
      </w:r>
      <w:r>
        <w:fldChar w:fldCharType="end"/>
      </w:r>
    </w:p>
    <w:p w14:paraId="54AACED2" w14:textId="009A680D" w:rsidR="0079448D" w:rsidRDefault="0079448D">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_Toc218770102 \h </w:instrText>
      </w:r>
      <w:r>
        <w:fldChar w:fldCharType="separate"/>
      </w:r>
      <w:r>
        <w:t>150</w:t>
      </w:r>
      <w:r>
        <w:fldChar w:fldCharType="end"/>
      </w:r>
    </w:p>
    <w:p w14:paraId="37CD3025" w14:textId="24630C50" w:rsidR="0079448D" w:rsidRDefault="0079448D">
      <w:pPr>
        <w:pStyle w:val="TOC2"/>
        <w:rPr>
          <w:rFonts w:asciiTheme="minorHAnsi" w:eastAsiaTheme="minorEastAsia" w:hAnsiTheme="minorHAnsi" w:cstheme="minorBidi"/>
          <w:kern w:val="2"/>
          <w:sz w:val="24"/>
          <w:szCs w:val="24"/>
          <w14:ligatures w14:val="standardContextual"/>
        </w:rPr>
      </w:pPr>
      <w:r w:rsidRPr="007B4D3A">
        <w:rPr>
          <w:lang w:val="fr-FR"/>
        </w:rPr>
        <w:t>10.2</w:t>
      </w:r>
      <w:r>
        <w:rPr>
          <w:rFonts w:asciiTheme="minorHAnsi" w:eastAsiaTheme="minorEastAsia" w:hAnsiTheme="minorHAnsi" w:cstheme="minorBidi"/>
          <w:kern w:val="2"/>
          <w:sz w:val="24"/>
          <w:szCs w:val="24"/>
          <w14:ligatures w14:val="standardContextual"/>
        </w:rPr>
        <w:tab/>
      </w:r>
      <w:r w:rsidRPr="007B4D3A">
        <w:rPr>
          <w:lang w:val="fr-FR"/>
        </w:rPr>
        <w:t>MCData UE configuration document</w:t>
      </w:r>
      <w:r>
        <w:tab/>
      </w:r>
      <w:r>
        <w:fldChar w:fldCharType="begin"/>
      </w:r>
      <w:r>
        <w:instrText xml:space="preserve"> PAGEREF _Toc218770103 \h </w:instrText>
      </w:r>
      <w:r>
        <w:fldChar w:fldCharType="separate"/>
      </w:r>
      <w:r>
        <w:t>150</w:t>
      </w:r>
      <w:r>
        <w:fldChar w:fldCharType="end"/>
      </w:r>
    </w:p>
    <w:p w14:paraId="55BCDDD2" w14:textId="461C8280" w:rsidR="0079448D" w:rsidRDefault="0079448D">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_Toc218770104 \h </w:instrText>
      </w:r>
      <w:r>
        <w:fldChar w:fldCharType="separate"/>
      </w:r>
      <w:r>
        <w:t>150</w:t>
      </w:r>
      <w:r>
        <w:fldChar w:fldCharType="end"/>
      </w:r>
    </w:p>
    <w:p w14:paraId="4996AE16" w14:textId="58545979" w:rsidR="0079448D" w:rsidRDefault="0079448D">
      <w:pPr>
        <w:pStyle w:val="TOC3"/>
        <w:rPr>
          <w:rFonts w:asciiTheme="minorHAnsi" w:eastAsiaTheme="minorEastAsia" w:hAnsiTheme="minorHAnsi" w:cstheme="minorBidi"/>
          <w:kern w:val="2"/>
          <w:sz w:val="24"/>
          <w:szCs w:val="24"/>
          <w14:ligatures w14:val="standardContextual"/>
        </w:rPr>
      </w:pPr>
      <w:r>
        <w:t>10.2.1A</w:t>
      </w:r>
      <w:r>
        <w:rPr>
          <w:rFonts w:asciiTheme="minorHAnsi" w:eastAsiaTheme="minorEastAsia" w:hAnsiTheme="minorHAnsi" w:cstheme="minorBidi"/>
          <w:kern w:val="2"/>
          <w:sz w:val="24"/>
          <w:szCs w:val="24"/>
          <w14:ligatures w14:val="standardContextual"/>
        </w:rPr>
        <w:tab/>
      </w:r>
      <w:r>
        <w:t>MCData client access to MCData UE configuration documents</w:t>
      </w:r>
      <w:r>
        <w:tab/>
      </w:r>
      <w:r>
        <w:fldChar w:fldCharType="begin"/>
      </w:r>
      <w:r>
        <w:instrText xml:space="preserve"> PAGEREF _Toc218770105 \h </w:instrText>
      </w:r>
      <w:r>
        <w:fldChar w:fldCharType="separate"/>
      </w:r>
      <w:r>
        <w:t>151</w:t>
      </w:r>
      <w:r>
        <w:fldChar w:fldCharType="end"/>
      </w:r>
    </w:p>
    <w:p w14:paraId="34A151F1" w14:textId="38F55467" w:rsidR="0079448D" w:rsidRDefault="0079448D">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_Toc218770106 \h </w:instrText>
      </w:r>
      <w:r>
        <w:fldChar w:fldCharType="separate"/>
      </w:r>
      <w:r>
        <w:t>151</w:t>
      </w:r>
      <w:r>
        <w:fldChar w:fldCharType="end"/>
      </w:r>
    </w:p>
    <w:p w14:paraId="2BD15D20" w14:textId="3496C373" w:rsidR="0079448D" w:rsidRDefault="0079448D">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_Toc218770107 \h </w:instrText>
      </w:r>
      <w:r>
        <w:fldChar w:fldCharType="separate"/>
      </w:r>
      <w:r>
        <w:t>151</w:t>
      </w:r>
      <w:r>
        <w:fldChar w:fldCharType="end"/>
      </w:r>
    </w:p>
    <w:p w14:paraId="19EE4E8C" w14:textId="7E26B8A0" w:rsidR="0079448D" w:rsidRDefault="0079448D">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_Toc218770108 \h </w:instrText>
      </w:r>
      <w:r>
        <w:fldChar w:fldCharType="separate"/>
      </w:r>
      <w:r>
        <w:t>153</w:t>
      </w:r>
      <w:r>
        <w:fldChar w:fldCharType="end"/>
      </w:r>
    </w:p>
    <w:p w14:paraId="664813FE" w14:textId="0F0FDB55" w:rsidR="0079448D" w:rsidRDefault="0079448D">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_Toc218770109 \h </w:instrText>
      </w:r>
      <w:r>
        <w:fldChar w:fldCharType="separate"/>
      </w:r>
      <w:r>
        <w:t>153</w:t>
      </w:r>
      <w:r>
        <w:fldChar w:fldCharType="end"/>
      </w:r>
    </w:p>
    <w:p w14:paraId="7633EDE2" w14:textId="26F535CB" w:rsidR="0079448D" w:rsidRDefault="0079448D">
      <w:pPr>
        <w:pStyle w:val="TOC4"/>
        <w:rPr>
          <w:rFonts w:asciiTheme="minorHAnsi" w:eastAsiaTheme="minorEastAsia" w:hAnsiTheme="minorHAnsi" w:cstheme="minorBidi"/>
          <w:kern w:val="2"/>
          <w:sz w:val="24"/>
          <w:szCs w:val="24"/>
          <w14:ligatures w14:val="standardContextual"/>
        </w:rPr>
      </w:pPr>
      <w:r>
        <w:t>10.2.2.4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_Toc218770110 \h </w:instrText>
      </w:r>
      <w:r>
        <w:fldChar w:fldCharType="separate"/>
      </w:r>
      <w:r>
        <w:t>156</w:t>
      </w:r>
      <w:r>
        <w:fldChar w:fldCharType="end"/>
      </w:r>
    </w:p>
    <w:p w14:paraId="4139E58C" w14:textId="11B121CE" w:rsidR="0079448D" w:rsidRDefault="0079448D">
      <w:pPr>
        <w:pStyle w:val="TOC4"/>
        <w:rPr>
          <w:rFonts w:asciiTheme="minorHAnsi" w:eastAsiaTheme="minorEastAsia" w:hAnsiTheme="minorHAnsi" w:cstheme="minorBidi"/>
          <w:kern w:val="2"/>
          <w:sz w:val="24"/>
          <w:szCs w:val="24"/>
          <w14:ligatures w14:val="standardContextual"/>
        </w:rPr>
      </w:pPr>
      <w:r>
        <w:t>10.2.2.5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_Toc218770111 \h </w:instrText>
      </w:r>
      <w:r>
        <w:fldChar w:fldCharType="separate"/>
      </w:r>
      <w:r>
        <w:t>156</w:t>
      </w:r>
      <w:r>
        <w:fldChar w:fldCharType="end"/>
      </w:r>
    </w:p>
    <w:p w14:paraId="6527FBCE" w14:textId="7281C582" w:rsidR="0079448D" w:rsidRDefault="0079448D">
      <w:pPr>
        <w:pStyle w:val="TOC4"/>
        <w:rPr>
          <w:rFonts w:asciiTheme="minorHAnsi" w:eastAsiaTheme="minorEastAsia" w:hAnsiTheme="minorHAnsi" w:cstheme="minorBidi"/>
          <w:kern w:val="2"/>
          <w:sz w:val="24"/>
          <w:szCs w:val="24"/>
          <w14:ligatures w14:val="standardContextual"/>
        </w:rPr>
      </w:pPr>
      <w:r>
        <w:t>10.2.2.6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_Toc218770112 \h </w:instrText>
      </w:r>
      <w:r>
        <w:fldChar w:fldCharType="separate"/>
      </w:r>
      <w:r>
        <w:t>156</w:t>
      </w:r>
      <w:r>
        <w:fldChar w:fldCharType="end"/>
      </w:r>
    </w:p>
    <w:p w14:paraId="49F406C5" w14:textId="38723E55" w:rsidR="0079448D" w:rsidRDefault="0079448D">
      <w:pPr>
        <w:pStyle w:val="TOC4"/>
        <w:rPr>
          <w:rFonts w:asciiTheme="minorHAnsi" w:eastAsiaTheme="minorEastAsia" w:hAnsiTheme="minorHAnsi" w:cstheme="minorBidi"/>
          <w:kern w:val="2"/>
          <w:sz w:val="24"/>
          <w:szCs w:val="24"/>
          <w14:ligatures w14:val="standardContextual"/>
        </w:rPr>
      </w:pPr>
      <w:r>
        <w:t>10.2.2.7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_Toc218770113 \h </w:instrText>
      </w:r>
      <w:r>
        <w:fldChar w:fldCharType="separate"/>
      </w:r>
      <w:r>
        <w:t>157</w:t>
      </w:r>
      <w:r>
        <w:fldChar w:fldCharType="end"/>
      </w:r>
    </w:p>
    <w:p w14:paraId="31B493DA" w14:textId="1CBE5318" w:rsidR="0079448D" w:rsidRDefault="0079448D">
      <w:pPr>
        <w:pStyle w:val="TOC4"/>
        <w:rPr>
          <w:rFonts w:asciiTheme="minorHAnsi" w:eastAsiaTheme="minorEastAsia" w:hAnsiTheme="minorHAnsi" w:cstheme="minorBidi"/>
          <w:kern w:val="2"/>
          <w:sz w:val="24"/>
          <w:szCs w:val="24"/>
          <w14:ligatures w14:val="standardContextual"/>
        </w:rPr>
      </w:pPr>
      <w:r>
        <w:t>10.2.2.8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_Toc218770114 \h </w:instrText>
      </w:r>
      <w:r>
        <w:fldChar w:fldCharType="separate"/>
      </w:r>
      <w:r>
        <w:t>159</w:t>
      </w:r>
      <w:r>
        <w:fldChar w:fldCharType="end"/>
      </w:r>
    </w:p>
    <w:p w14:paraId="7798D554" w14:textId="6CEF7CD8" w:rsidR="0079448D" w:rsidRDefault="0079448D">
      <w:pPr>
        <w:pStyle w:val="TOC4"/>
        <w:rPr>
          <w:rFonts w:asciiTheme="minorHAnsi" w:eastAsiaTheme="minorEastAsia" w:hAnsiTheme="minorHAnsi" w:cstheme="minorBidi"/>
          <w:kern w:val="2"/>
          <w:sz w:val="24"/>
          <w:szCs w:val="24"/>
          <w14:ligatures w14:val="standardContextual"/>
        </w:rPr>
      </w:pPr>
      <w:r>
        <w:t>10.2.2.9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_Toc218770115 \h </w:instrText>
      </w:r>
      <w:r>
        <w:fldChar w:fldCharType="separate"/>
      </w:r>
      <w:r>
        <w:t>160</w:t>
      </w:r>
      <w:r>
        <w:fldChar w:fldCharType="end"/>
      </w:r>
    </w:p>
    <w:p w14:paraId="3D3CEE21" w14:textId="47129740" w:rsidR="0079448D" w:rsidRDefault="0079448D">
      <w:pPr>
        <w:pStyle w:val="TOC4"/>
        <w:rPr>
          <w:rFonts w:asciiTheme="minorHAnsi" w:eastAsiaTheme="minorEastAsia" w:hAnsiTheme="minorHAnsi" w:cstheme="minorBidi"/>
          <w:kern w:val="2"/>
          <w:sz w:val="24"/>
          <w:szCs w:val="24"/>
          <w14:ligatures w14:val="standardContextual"/>
        </w:rPr>
      </w:pPr>
      <w:r>
        <w:t>10.2.2.10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_Toc218770116 \h </w:instrText>
      </w:r>
      <w:r>
        <w:fldChar w:fldCharType="separate"/>
      </w:r>
      <w:r>
        <w:t>160</w:t>
      </w:r>
      <w:r>
        <w:fldChar w:fldCharType="end"/>
      </w:r>
    </w:p>
    <w:p w14:paraId="65883024" w14:textId="7D52E43C" w:rsidR="0079448D" w:rsidRDefault="0079448D">
      <w:pPr>
        <w:pStyle w:val="TOC4"/>
        <w:rPr>
          <w:rFonts w:asciiTheme="minorHAnsi" w:eastAsiaTheme="minorEastAsia" w:hAnsiTheme="minorHAnsi" w:cstheme="minorBidi"/>
          <w:kern w:val="2"/>
          <w:sz w:val="24"/>
          <w:szCs w:val="24"/>
          <w14:ligatures w14:val="standardContextual"/>
        </w:rPr>
      </w:pPr>
      <w:r>
        <w:t>10.2.2.11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_Toc218770117 \h </w:instrText>
      </w:r>
      <w:r>
        <w:fldChar w:fldCharType="separate"/>
      </w:r>
      <w:r>
        <w:t>160</w:t>
      </w:r>
      <w:r>
        <w:fldChar w:fldCharType="end"/>
      </w:r>
    </w:p>
    <w:p w14:paraId="34ABD236" w14:textId="5C1E4338" w:rsidR="0079448D" w:rsidRDefault="0079448D">
      <w:pPr>
        <w:pStyle w:val="TOC4"/>
        <w:rPr>
          <w:rFonts w:asciiTheme="minorHAnsi" w:eastAsiaTheme="minorEastAsia" w:hAnsiTheme="minorHAnsi" w:cstheme="minorBidi"/>
          <w:kern w:val="2"/>
          <w:sz w:val="24"/>
          <w:szCs w:val="24"/>
          <w14:ligatures w14:val="standardContextual"/>
        </w:rPr>
      </w:pPr>
      <w:r>
        <w:t>10.2.2.12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_Toc218770118 \h </w:instrText>
      </w:r>
      <w:r>
        <w:fldChar w:fldCharType="separate"/>
      </w:r>
      <w:r>
        <w:t>160</w:t>
      </w:r>
      <w:r>
        <w:fldChar w:fldCharType="end"/>
      </w:r>
    </w:p>
    <w:p w14:paraId="3EAC2221" w14:textId="639A529C" w:rsidR="0079448D" w:rsidRDefault="0079448D">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MCData user profile configuration document</w:t>
      </w:r>
      <w:r>
        <w:tab/>
      </w:r>
      <w:r>
        <w:fldChar w:fldCharType="begin"/>
      </w:r>
      <w:r>
        <w:instrText xml:space="preserve"> PAGEREF _Toc218770119 \h </w:instrText>
      </w:r>
      <w:r>
        <w:fldChar w:fldCharType="separate"/>
      </w:r>
      <w:r>
        <w:t>160</w:t>
      </w:r>
      <w:r>
        <w:fldChar w:fldCharType="end"/>
      </w:r>
    </w:p>
    <w:p w14:paraId="6CA634E3" w14:textId="07BE9DD5" w:rsidR="0079448D" w:rsidRDefault="0079448D">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_Toc218770120 \h </w:instrText>
      </w:r>
      <w:r>
        <w:fldChar w:fldCharType="separate"/>
      </w:r>
      <w:r>
        <w:t>160</w:t>
      </w:r>
      <w:r>
        <w:fldChar w:fldCharType="end"/>
      </w:r>
    </w:p>
    <w:p w14:paraId="3F47CDB1" w14:textId="36BD2D3E" w:rsidR="0079448D" w:rsidRDefault="0079448D">
      <w:pPr>
        <w:pStyle w:val="TOC3"/>
        <w:rPr>
          <w:rFonts w:asciiTheme="minorHAnsi" w:eastAsiaTheme="minorEastAsia" w:hAnsiTheme="minorHAnsi" w:cstheme="minorBidi"/>
          <w:kern w:val="2"/>
          <w:sz w:val="24"/>
          <w:szCs w:val="24"/>
          <w14:ligatures w14:val="standardContextual"/>
        </w:rPr>
      </w:pPr>
      <w:r>
        <w:t>10.3.1A</w:t>
      </w:r>
      <w:r>
        <w:rPr>
          <w:rFonts w:asciiTheme="minorHAnsi" w:eastAsiaTheme="minorEastAsia" w:hAnsiTheme="minorHAnsi" w:cstheme="minorBidi"/>
          <w:kern w:val="2"/>
          <w:sz w:val="24"/>
          <w:szCs w:val="24"/>
          <w14:ligatures w14:val="standardContextual"/>
        </w:rPr>
        <w:tab/>
      </w:r>
      <w:r>
        <w:t>MCData client access to MCData user profile documents</w:t>
      </w:r>
      <w:r>
        <w:tab/>
      </w:r>
      <w:r>
        <w:fldChar w:fldCharType="begin"/>
      </w:r>
      <w:r>
        <w:instrText xml:space="preserve"> PAGEREF _Toc218770121 \h </w:instrText>
      </w:r>
      <w:r>
        <w:fldChar w:fldCharType="separate"/>
      </w:r>
      <w:r>
        <w:t>160</w:t>
      </w:r>
      <w:r>
        <w:fldChar w:fldCharType="end"/>
      </w:r>
    </w:p>
    <w:p w14:paraId="40AAE86D" w14:textId="49990EF4" w:rsidR="0079448D" w:rsidRDefault="0079448D">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_Toc218770122 \h </w:instrText>
      </w:r>
      <w:r>
        <w:fldChar w:fldCharType="separate"/>
      </w:r>
      <w:r>
        <w:t>160</w:t>
      </w:r>
      <w:r>
        <w:fldChar w:fldCharType="end"/>
      </w:r>
    </w:p>
    <w:p w14:paraId="77A3715D" w14:textId="78E6689C" w:rsidR="0079448D" w:rsidRDefault="0079448D">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_Toc218770123 \h </w:instrText>
      </w:r>
      <w:r>
        <w:fldChar w:fldCharType="separate"/>
      </w:r>
      <w:r>
        <w:t>160</w:t>
      </w:r>
      <w:r>
        <w:fldChar w:fldCharType="end"/>
      </w:r>
    </w:p>
    <w:p w14:paraId="5440FFD5" w14:textId="6754F438" w:rsidR="0079448D" w:rsidRDefault="0079448D">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_Toc218770124 \h </w:instrText>
      </w:r>
      <w:r>
        <w:fldChar w:fldCharType="separate"/>
      </w:r>
      <w:r>
        <w:t>165</w:t>
      </w:r>
      <w:r>
        <w:fldChar w:fldCharType="end"/>
      </w:r>
    </w:p>
    <w:p w14:paraId="5CA382BE" w14:textId="36AF8C3A" w:rsidR="0079448D" w:rsidRDefault="0079448D">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_Toc218770125 \h </w:instrText>
      </w:r>
      <w:r>
        <w:fldChar w:fldCharType="separate"/>
      </w:r>
      <w:r>
        <w:t>165</w:t>
      </w:r>
      <w:r>
        <w:fldChar w:fldCharType="end"/>
      </w:r>
    </w:p>
    <w:p w14:paraId="07DB903D" w14:textId="7FDBED3F" w:rsidR="0079448D" w:rsidRDefault="0079448D">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_Toc218770126 \h </w:instrText>
      </w:r>
      <w:r>
        <w:fldChar w:fldCharType="separate"/>
      </w:r>
      <w:r>
        <w:t>171</w:t>
      </w:r>
      <w:r>
        <w:fldChar w:fldCharType="end"/>
      </w:r>
    </w:p>
    <w:p w14:paraId="0D392624" w14:textId="191E9A62" w:rsidR="0079448D" w:rsidRDefault="0079448D">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_Toc218770127 \h </w:instrText>
      </w:r>
      <w:r>
        <w:fldChar w:fldCharType="separate"/>
      </w:r>
      <w:r>
        <w:t>172</w:t>
      </w:r>
      <w:r>
        <w:fldChar w:fldCharType="end"/>
      </w:r>
    </w:p>
    <w:p w14:paraId="6478EC79" w14:textId="0C28D0CC" w:rsidR="0079448D" w:rsidRDefault="0079448D">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_Toc218770128 \h </w:instrText>
      </w:r>
      <w:r>
        <w:fldChar w:fldCharType="separate"/>
      </w:r>
      <w:r>
        <w:t>172</w:t>
      </w:r>
      <w:r>
        <w:fldChar w:fldCharType="end"/>
      </w:r>
    </w:p>
    <w:p w14:paraId="0E14BD0B" w14:textId="26D128B2" w:rsidR="0079448D" w:rsidRDefault="0079448D">
      <w:pPr>
        <w:pStyle w:val="TOC4"/>
        <w:rPr>
          <w:rFonts w:asciiTheme="minorHAnsi" w:eastAsiaTheme="minorEastAsia" w:hAnsiTheme="minorHAnsi" w:cstheme="minorBidi"/>
          <w:kern w:val="2"/>
          <w:sz w:val="24"/>
          <w:szCs w:val="24"/>
          <w14:ligatures w14:val="standardContextual"/>
        </w:rPr>
      </w:pPr>
      <w:r>
        <w:t>10.3.2.7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_Toc218770129 \h </w:instrText>
      </w:r>
      <w:r>
        <w:fldChar w:fldCharType="separate"/>
      </w:r>
      <w:r>
        <w:t>172</w:t>
      </w:r>
      <w:r>
        <w:fldChar w:fldCharType="end"/>
      </w:r>
    </w:p>
    <w:p w14:paraId="4CA515BA" w14:textId="393EE759" w:rsidR="0079448D" w:rsidRDefault="0079448D">
      <w:pPr>
        <w:pStyle w:val="TOC4"/>
        <w:rPr>
          <w:rFonts w:asciiTheme="minorHAnsi" w:eastAsiaTheme="minorEastAsia" w:hAnsiTheme="minorHAnsi" w:cstheme="minorBidi"/>
          <w:kern w:val="2"/>
          <w:sz w:val="24"/>
          <w:szCs w:val="24"/>
          <w14:ligatures w14:val="standardContextual"/>
        </w:rPr>
      </w:pPr>
      <w:r>
        <w:t>10.3.2.8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_Toc218770130 \h </w:instrText>
      </w:r>
      <w:r>
        <w:fldChar w:fldCharType="separate"/>
      </w:r>
      <w:r>
        <w:t>186</w:t>
      </w:r>
      <w:r>
        <w:fldChar w:fldCharType="end"/>
      </w:r>
    </w:p>
    <w:p w14:paraId="743F6C64" w14:textId="0F57E44E" w:rsidR="0079448D" w:rsidRDefault="0079448D">
      <w:pPr>
        <w:pStyle w:val="TOC4"/>
        <w:rPr>
          <w:rFonts w:asciiTheme="minorHAnsi" w:eastAsiaTheme="minorEastAsia" w:hAnsiTheme="minorHAnsi" w:cstheme="minorBidi"/>
          <w:kern w:val="2"/>
          <w:sz w:val="24"/>
          <w:szCs w:val="24"/>
          <w14:ligatures w14:val="standardContextual"/>
        </w:rPr>
      </w:pPr>
      <w:r>
        <w:t>10.3.2.9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_Toc218770131 \h </w:instrText>
      </w:r>
      <w:r>
        <w:fldChar w:fldCharType="separate"/>
      </w:r>
      <w:r>
        <w:t>186</w:t>
      </w:r>
      <w:r>
        <w:fldChar w:fldCharType="end"/>
      </w:r>
    </w:p>
    <w:p w14:paraId="402E20C7" w14:textId="31DAC799" w:rsidR="0079448D" w:rsidRDefault="0079448D">
      <w:pPr>
        <w:pStyle w:val="TOC4"/>
        <w:rPr>
          <w:rFonts w:asciiTheme="minorHAnsi" w:eastAsiaTheme="minorEastAsia" w:hAnsiTheme="minorHAnsi" w:cstheme="minorBidi"/>
          <w:kern w:val="2"/>
          <w:sz w:val="24"/>
          <w:szCs w:val="24"/>
          <w14:ligatures w14:val="standardContextual"/>
        </w:rPr>
      </w:pPr>
      <w:r>
        <w:t>10.3.2.10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_Toc218770132 \h </w:instrText>
      </w:r>
      <w:r>
        <w:fldChar w:fldCharType="separate"/>
      </w:r>
      <w:r>
        <w:t>186</w:t>
      </w:r>
      <w:r>
        <w:fldChar w:fldCharType="end"/>
      </w:r>
    </w:p>
    <w:p w14:paraId="44AC5439" w14:textId="5ACA14A6" w:rsidR="0079448D" w:rsidRDefault="0079448D">
      <w:pPr>
        <w:pStyle w:val="TOC4"/>
        <w:rPr>
          <w:rFonts w:asciiTheme="minorHAnsi" w:eastAsiaTheme="minorEastAsia" w:hAnsiTheme="minorHAnsi" w:cstheme="minorBidi"/>
          <w:kern w:val="2"/>
          <w:sz w:val="24"/>
          <w:szCs w:val="24"/>
          <w14:ligatures w14:val="standardContextual"/>
        </w:rPr>
      </w:pPr>
      <w:r>
        <w:t>10.3.2.11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_Toc218770133 \h </w:instrText>
      </w:r>
      <w:r>
        <w:fldChar w:fldCharType="separate"/>
      </w:r>
      <w:r>
        <w:t>186</w:t>
      </w:r>
      <w:r>
        <w:fldChar w:fldCharType="end"/>
      </w:r>
    </w:p>
    <w:p w14:paraId="2227F80F" w14:textId="7FAA84CE" w:rsidR="0079448D" w:rsidRDefault="0079448D">
      <w:pPr>
        <w:pStyle w:val="TOC4"/>
        <w:rPr>
          <w:rFonts w:asciiTheme="minorHAnsi" w:eastAsiaTheme="minorEastAsia" w:hAnsiTheme="minorHAnsi" w:cstheme="minorBidi"/>
          <w:kern w:val="2"/>
          <w:sz w:val="24"/>
          <w:szCs w:val="24"/>
          <w14:ligatures w14:val="standardContextual"/>
        </w:rPr>
      </w:pPr>
      <w:r>
        <w:t>10.3.2.12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_Toc218770134 \h </w:instrText>
      </w:r>
      <w:r>
        <w:fldChar w:fldCharType="separate"/>
      </w:r>
      <w:r>
        <w:t>187</w:t>
      </w:r>
      <w:r>
        <w:fldChar w:fldCharType="end"/>
      </w:r>
    </w:p>
    <w:p w14:paraId="726419C2" w14:textId="07E7C9CF" w:rsidR="0079448D" w:rsidRDefault="0079448D">
      <w:pPr>
        <w:pStyle w:val="TOC2"/>
        <w:rPr>
          <w:rFonts w:asciiTheme="minorHAnsi" w:eastAsiaTheme="minorEastAsia" w:hAnsiTheme="minorHAnsi" w:cstheme="minorBidi"/>
          <w:kern w:val="2"/>
          <w:sz w:val="24"/>
          <w:szCs w:val="24"/>
          <w14:ligatures w14:val="standardContextual"/>
        </w:rPr>
      </w:pPr>
      <w:r w:rsidRPr="007B4D3A">
        <w:rPr>
          <w:lang w:val="en-US"/>
        </w:rPr>
        <w:t>10.4</w:t>
      </w:r>
      <w:r>
        <w:rPr>
          <w:rFonts w:asciiTheme="minorHAnsi" w:eastAsiaTheme="minorEastAsia" w:hAnsiTheme="minorHAnsi" w:cstheme="minorBidi"/>
          <w:kern w:val="2"/>
          <w:sz w:val="24"/>
          <w:szCs w:val="24"/>
          <w14:ligatures w14:val="standardContextual"/>
        </w:rPr>
        <w:tab/>
      </w:r>
      <w:r w:rsidRPr="007B4D3A">
        <w:rPr>
          <w:lang w:val="en-US"/>
        </w:rPr>
        <w:t>MCData service configuration document</w:t>
      </w:r>
      <w:r>
        <w:tab/>
      </w:r>
      <w:r>
        <w:fldChar w:fldCharType="begin"/>
      </w:r>
      <w:r>
        <w:instrText xml:space="preserve"> PAGEREF _Toc218770135 \h </w:instrText>
      </w:r>
      <w:r>
        <w:fldChar w:fldCharType="separate"/>
      </w:r>
      <w:r>
        <w:t>187</w:t>
      </w:r>
      <w:r>
        <w:fldChar w:fldCharType="end"/>
      </w:r>
    </w:p>
    <w:p w14:paraId="053D1E2B" w14:textId="060916C6" w:rsidR="0079448D" w:rsidRDefault="0079448D">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_Toc218770136 \h </w:instrText>
      </w:r>
      <w:r>
        <w:fldChar w:fldCharType="separate"/>
      </w:r>
      <w:r>
        <w:t>187</w:t>
      </w:r>
      <w:r>
        <w:fldChar w:fldCharType="end"/>
      </w:r>
    </w:p>
    <w:p w14:paraId="14BB004F" w14:textId="475F02CC" w:rsidR="0079448D" w:rsidRDefault="0079448D">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_Toc218770137 \h </w:instrText>
      </w:r>
      <w:r>
        <w:fldChar w:fldCharType="separate"/>
      </w:r>
      <w:r>
        <w:t>187</w:t>
      </w:r>
      <w:r>
        <w:fldChar w:fldCharType="end"/>
      </w:r>
    </w:p>
    <w:p w14:paraId="6507A260" w14:textId="5B1656F2" w:rsidR="0079448D" w:rsidRDefault="0079448D">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_Toc218770138 \h </w:instrText>
      </w:r>
      <w:r>
        <w:fldChar w:fldCharType="separate"/>
      </w:r>
      <w:r>
        <w:t>187</w:t>
      </w:r>
      <w:r>
        <w:fldChar w:fldCharType="end"/>
      </w:r>
    </w:p>
    <w:p w14:paraId="70ED283F" w14:textId="31EAB3C8" w:rsidR="0079448D" w:rsidRDefault="0079448D">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_Toc218770139 \h </w:instrText>
      </w:r>
      <w:r>
        <w:fldChar w:fldCharType="separate"/>
      </w:r>
      <w:r>
        <w:t>189</w:t>
      </w:r>
      <w:r>
        <w:fldChar w:fldCharType="end"/>
      </w:r>
    </w:p>
    <w:p w14:paraId="552DDDE4" w14:textId="465222A3" w:rsidR="0079448D" w:rsidRDefault="0079448D">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_Toc218770140 \h </w:instrText>
      </w:r>
      <w:r>
        <w:fldChar w:fldCharType="separate"/>
      </w:r>
      <w:r>
        <w:t>189</w:t>
      </w:r>
      <w:r>
        <w:fldChar w:fldCharType="end"/>
      </w:r>
    </w:p>
    <w:p w14:paraId="5BA647F9" w14:textId="6D40A023" w:rsidR="0079448D" w:rsidRDefault="0079448D">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_Toc218770141 \h </w:instrText>
      </w:r>
      <w:r>
        <w:fldChar w:fldCharType="separate"/>
      </w:r>
      <w:r>
        <w:t>192</w:t>
      </w:r>
      <w:r>
        <w:fldChar w:fldCharType="end"/>
      </w:r>
    </w:p>
    <w:p w14:paraId="1523F4A0" w14:textId="41573386" w:rsidR="0079448D" w:rsidRDefault="0079448D">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_Toc218770142 \h </w:instrText>
      </w:r>
      <w:r>
        <w:fldChar w:fldCharType="separate"/>
      </w:r>
      <w:r>
        <w:t>192</w:t>
      </w:r>
      <w:r>
        <w:fldChar w:fldCharType="end"/>
      </w:r>
    </w:p>
    <w:p w14:paraId="1F6C5773" w14:textId="00BF0CAC" w:rsidR="0079448D" w:rsidRDefault="0079448D">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_Toc218770143 \h </w:instrText>
      </w:r>
      <w:r>
        <w:fldChar w:fldCharType="separate"/>
      </w:r>
      <w:r>
        <w:t>192</w:t>
      </w:r>
      <w:r>
        <w:fldChar w:fldCharType="end"/>
      </w:r>
    </w:p>
    <w:p w14:paraId="1A638888" w14:textId="2AAFD64E" w:rsidR="0079448D" w:rsidRDefault="0079448D">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_Toc218770144 \h </w:instrText>
      </w:r>
      <w:r>
        <w:fldChar w:fldCharType="separate"/>
      </w:r>
      <w:r>
        <w:t>194</w:t>
      </w:r>
      <w:r>
        <w:fldChar w:fldCharType="end"/>
      </w:r>
    </w:p>
    <w:p w14:paraId="77799442" w14:textId="518592FF" w:rsidR="0079448D" w:rsidRDefault="0079448D">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_Toc218770145 \h </w:instrText>
      </w:r>
      <w:r>
        <w:fldChar w:fldCharType="separate"/>
      </w:r>
      <w:r>
        <w:t>196</w:t>
      </w:r>
      <w:r>
        <w:fldChar w:fldCharType="end"/>
      </w:r>
    </w:p>
    <w:p w14:paraId="0E39936D" w14:textId="56E18499" w:rsidR="0079448D" w:rsidRDefault="0079448D">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_Toc218770146 \h </w:instrText>
      </w:r>
      <w:r>
        <w:fldChar w:fldCharType="separate"/>
      </w:r>
      <w:r>
        <w:t>196</w:t>
      </w:r>
      <w:r>
        <w:fldChar w:fldCharType="end"/>
      </w:r>
    </w:p>
    <w:p w14:paraId="51D9825B" w14:textId="60F1A751" w:rsidR="0079448D" w:rsidRDefault="0079448D">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_Toc218770147 \h </w:instrText>
      </w:r>
      <w:r>
        <w:fldChar w:fldCharType="separate"/>
      </w:r>
      <w:r>
        <w:t>196</w:t>
      </w:r>
      <w:r>
        <w:fldChar w:fldCharType="end"/>
      </w:r>
    </w:p>
    <w:p w14:paraId="206ABB05" w14:textId="71DDDE35" w:rsidR="0079448D" w:rsidRDefault="0079448D">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_Toc218770148 \h </w:instrText>
      </w:r>
      <w:r>
        <w:fldChar w:fldCharType="separate"/>
      </w:r>
      <w:r>
        <w:t>196</w:t>
      </w:r>
      <w:r>
        <w:fldChar w:fldCharType="end"/>
      </w:r>
    </w:p>
    <w:p w14:paraId="3995801D" w14:textId="7FDF2B5F" w:rsidR="0079448D" w:rsidRDefault="0079448D">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_Toc218770149 \h </w:instrText>
      </w:r>
      <w:r>
        <w:fldChar w:fldCharType="separate"/>
      </w:r>
      <w:r>
        <w:t>196</w:t>
      </w:r>
      <w:r>
        <w:fldChar w:fldCharType="end"/>
      </w:r>
    </w:p>
    <w:p w14:paraId="3760B572" w14:textId="05165296" w:rsidR="0079448D" w:rsidRDefault="0079448D">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_Toc218770150 \h </w:instrText>
      </w:r>
      <w:r>
        <w:fldChar w:fldCharType="separate"/>
      </w:r>
      <w:r>
        <w:t>197</w:t>
      </w:r>
      <w:r>
        <w:fldChar w:fldCharType="end"/>
      </w:r>
    </w:p>
    <w:p w14:paraId="141DB93F" w14:textId="1FB9AA59" w:rsidR="0079448D" w:rsidRDefault="0079448D">
      <w:pPr>
        <w:pStyle w:val="TOC2"/>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_Toc218770151 \h </w:instrText>
      </w:r>
      <w:r>
        <w:fldChar w:fldCharType="separate"/>
      </w:r>
      <w:r>
        <w:t>197</w:t>
      </w:r>
      <w:r>
        <w:fldChar w:fldCharType="end"/>
      </w:r>
    </w:p>
    <w:p w14:paraId="53586FC4" w14:textId="71CAEB1E" w:rsidR="0079448D" w:rsidRDefault="0079448D">
      <w:pPr>
        <w:pStyle w:val="TOC2"/>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MCPTT user profile configuration document creation</w:t>
      </w:r>
      <w:r>
        <w:tab/>
      </w:r>
      <w:r>
        <w:fldChar w:fldCharType="begin"/>
      </w:r>
      <w:r>
        <w:instrText xml:space="preserve"> PAGEREF _Toc218770152 \h </w:instrText>
      </w:r>
      <w:r>
        <w:fldChar w:fldCharType="separate"/>
      </w:r>
      <w:r>
        <w:t>197</w:t>
      </w:r>
      <w:r>
        <w:fldChar w:fldCharType="end"/>
      </w:r>
    </w:p>
    <w:p w14:paraId="02C48FCB" w14:textId="1C69609F" w:rsidR="0079448D" w:rsidRDefault="0079448D">
      <w:pPr>
        <w:pStyle w:val="TOC3"/>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CMC creating a MCPTT user profile configuration document on behalf of MCPTT user</w:t>
      </w:r>
      <w:r>
        <w:tab/>
      </w:r>
      <w:r>
        <w:fldChar w:fldCharType="begin"/>
      </w:r>
      <w:r>
        <w:instrText xml:space="preserve"> PAGEREF _Toc218770153 \h </w:instrText>
      </w:r>
      <w:r>
        <w:fldChar w:fldCharType="separate"/>
      </w:r>
      <w:r>
        <w:t>197</w:t>
      </w:r>
      <w:r>
        <w:fldChar w:fldCharType="end"/>
      </w:r>
    </w:p>
    <w:p w14:paraId="49CD0D34" w14:textId="05D8FD1A" w:rsidR="0079448D" w:rsidRDefault="0079448D">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CMC subscribing to and obtaining MCPTT configuration documents</w:t>
      </w:r>
      <w:r>
        <w:tab/>
      </w:r>
      <w:r>
        <w:fldChar w:fldCharType="begin"/>
      </w:r>
      <w:r>
        <w:instrText xml:space="preserve"> PAGEREF _Toc218770154 \h </w:instrText>
      </w:r>
      <w:r>
        <w:fldChar w:fldCharType="separate"/>
      </w:r>
      <w:r>
        <w:t>202</w:t>
      </w:r>
      <w:r>
        <w:fldChar w:fldCharType="end"/>
      </w:r>
    </w:p>
    <w:p w14:paraId="5A804F0B" w14:textId="4C6847C3" w:rsidR="0079448D" w:rsidRDefault="0079448D">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MCPTT server subscribing to and obtaining MCPTT service configuration document</w:t>
      </w:r>
      <w:r>
        <w:tab/>
      </w:r>
      <w:r>
        <w:fldChar w:fldCharType="begin"/>
      </w:r>
      <w:r>
        <w:instrText xml:space="preserve"> PAGEREF _Toc218770155 \h </w:instrText>
      </w:r>
      <w:r>
        <w:fldChar w:fldCharType="separate"/>
      </w:r>
      <w:r>
        <w:t>215</w:t>
      </w:r>
      <w:r>
        <w:fldChar w:fldCharType="end"/>
      </w:r>
    </w:p>
    <w:p w14:paraId="076550F6" w14:textId="399243BC" w:rsidR="0079448D" w:rsidRDefault="0079448D">
      <w:pPr>
        <w:pStyle w:val="TOC8"/>
        <w:rPr>
          <w:rFonts w:asciiTheme="minorHAnsi" w:eastAsiaTheme="minorEastAsia" w:hAnsiTheme="minorHAnsi" w:cstheme="minorBidi"/>
          <w:b w:val="0"/>
          <w:kern w:val="2"/>
          <w:sz w:val="24"/>
          <w:szCs w:val="24"/>
          <w14:ligatures w14:val="standardContextual"/>
        </w:rPr>
      </w:pPr>
      <w:r>
        <w:rPr>
          <w:lang w:eastAsia="zh-CN"/>
        </w:rPr>
        <w:lastRenderedPageBreak/>
        <w:t xml:space="preserve">Annex B (informative): </w:t>
      </w:r>
      <w:r>
        <w:t>IANA registration templates</w:t>
      </w:r>
      <w:r>
        <w:tab/>
      </w:r>
      <w:r>
        <w:fldChar w:fldCharType="begin"/>
      </w:r>
      <w:r>
        <w:instrText xml:space="preserve"> PAGEREF _Toc218770156 \h </w:instrText>
      </w:r>
      <w:r>
        <w:fldChar w:fldCharType="separate"/>
      </w:r>
      <w:r>
        <w:t>222</w:t>
      </w:r>
      <w:r>
        <w:fldChar w:fldCharType="end"/>
      </w:r>
    </w:p>
    <w:p w14:paraId="54DF996D" w14:textId="15DBF78F" w:rsidR="0079448D" w:rsidRDefault="0079448D">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_Toc218770157 \h </w:instrText>
      </w:r>
      <w:r>
        <w:fldChar w:fldCharType="separate"/>
      </w:r>
      <w:r>
        <w:t>222</w:t>
      </w:r>
      <w:r>
        <w:fldChar w:fldCharType="end"/>
      </w:r>
    </w:p>
    <w:p w14:paraId="210DBCF2" w14:textId="59F6026F"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application/vnd.3gpp.mcptt-ue-init-config+xml IANA registration template</w:t>
      </w:r>
      <w:r>
        <w:tab/>
      </w:r>
      <w:r>
        <w:fldChar w:fldCharType="begin"/>
      </w:r>
      <w:r>
        <w:instrText xml:space="preserve"> PAGEREF _Toc218770158 \h </w:instrText>
      </w:r>
      <w:r>
        <w:fldChar w:fldCharType="separate"/>
      </w:r>
      <w:r>
        <w:t>222</w:t>
      </w:r>
      <w:r>
        <w:fldChar w:fldCharType="end"/>
      </w:r>
    </w:p>
    <w:p w14:paraId="27165B4B" w14:textId="0864FFAA"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B.1.2</w:t>
      </w:r>
      <w:r>
        <w:rPr>
          <w:rFonts w:asciiTheme="minorHAnsi" w:eastAsiaTheme="minorEastAsia" w:hAnsiTheme="minorHAnsi" w:cstheme="minorBidi"/>
          <w:kern w:val="2"/>
          <w:sz w:val="24"/>
          <w:szCs w:val="24"/>
          <w14:ligatures w14:val="standardContextual"/>
        </w:rPr>
        <w:tab/>
      </w:r>
      <w:r>
        <w:t>application/vnd.3gpp.mcptt-ue-config+xml IANA registration template</w:t>
      </w:r>
      <w:r>
        <w:tab/>
      </w:r>
      <w:r>
        <w:fldChar w:fldCharType="begin"/>
      </w:r>
      <w:r>
        <w:instrText xml:space="preserve"> PAGEREF _Toc218770159 \h </w:instrText>
      </w:r>
      <w:r>
        <w:fldChar w:fldCharType="separate"/>
      </w:r>
      <w:r>
        <w:t>223</w:t>
      </w:r>
      <w:r>
        <w:fldChar w:fldCharType="end"/>
      </w:r>
    </w:p>
    <w:p w14:paraId="1FB91BBF" w14:textId="7E4173EA"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t>application/vnd.3gpp.mcptt-user-profile+xml IANA registration template</w:t>
      </w:r>
      <w:r>
        <w:tab/>
      </w:r>
      <w:r>
        <w:fldChar w:fldCharType="begin"/>
      </w:r>
      <w:r>
        <w:instrText xml:space="preserve"> PAGEREF _Toc218770160 \h </w:instrText>
      </w:r>
      <w:r>
        <w:fldChar w:fldCharType="separate"/>
      </w:r>
      <w:r>
        <w:t>225</w:t>
      </w:r>
      <w:r>
        <w:fldChar w:fldCharType="end"/>
      </w:r>
    </w:p>
    <w:p w14:paraId="1B6A3D83" w14:textId="315F63EC"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B.1.4</w:t>
      </w:r>
      <w:r>
        <w:rPr>
          <w:rFonts w:asciiTheme="minorHAnsi" w:eastAsiaTheme="minorEastAsia" w:hAnsiTheme="minorHAnsi" w:cstheme="minorBidi"/>
          <w:kern w:val="2"/>
          <w:sz w:val="24"/>
          <w:szCs w:val="24"/>
          <w14:ligatures w14:val="standardContextual"/>
        </w:rPr>
        <w:tab/>
      </w:r>
      <w:r>
        <w:t>application/vnd.3gpp.mcptt-service-config+xml IANA registration template</w:t>
      </w:r>
      <w:r>
        <w:tab/>
      </w:r>
      <w:r>
        <w:fldChar w:fldCharType="begin"/>
      </w:r>
      <w:r>
        <w:instrText xml:space="preserve"> PAGEREF _Toc218770161 \h </w:instrText>
      </w:r>
      <w:r>
        <w:fldChar w:fldCharType="separate"/>
      </w:r>
      <w:r>
        <w:t>226</w:t>
      </w:r>
      <w:r>
        <w:fldChar w:fldCharType="end"/>
      </w:r>
    </w:p>
    <w:p w14:paraId="55C69D3C" w14:textId="0DBC0971"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B.1.5</w:t>
      </w:r>
      <w:r>
        <w:rPr>
          <w:rFonts w:asciiTheme="minorHAnsi" w:eastAsiaTheme="minorEastAsia" w:hAnsiTheme="minorHAnsi" w:cstheme="minorBidi"/>
          <w:kern w:val="2"/>
          <w:sz w:val="24"/>
          <w:szCs w:val="24"/>
          <w14:ligatures w14:val="standardContextual"/>
        </w:rPr>
        <w:tab/>
      </w:r>
      <w:r>
        <w:t>application/vnd.3gpp.mcdata-service-config+xml IANA registration template</w:t>
      </w:r>
      <w:r>
        <w:tab/>
      </w:r>
      <w:r>
        <w:fldChar w:fldCharType="begin"/>
      </w:r>
      <w:r>
        <w:instrText xml:space="preserve"> PAGEREF _Toc218770162 \h </w:instrText>
      </w:r>
      <w:r>
        <w:fldChar w:fldCharType="separate"/>
      </w:r>
      <w:r>
        <w:t>228</w:t>
      </w:r>
      <w:r>
        <w:fldChar w:fldCharType="end"/>
      </w:r>
    </w:p>
    <w:p w14:paraId="3F8AEE0C" w14:textId="2709309B"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B.1.6</w:t>
      </w:r>
      <w:r>
        <w:rPr>
          <w:rFonts w:asciiTheme="minorHAnsi" w:eastAsiaTheme="minorEastAsia" w:hAnsiTheme="minorHAnsi" w:cstheme="minorBidi"/>
          <w:kern w:val="2"/>
          <w:sz w:val="24"/>
          <w:szCs w:val="24"/>
          <w14:ligatures w14:val="standardContextual"/>
        </w:rPr>
        <w:tab/>
      </w:r>
      <w:r>
        <w:t>application/vnd.3gpp.mcvideo-service-config+xml IANA registration template</w:t>
      </w:r>
      <w:r>
        <w:tab/>
      </w:r>
      <w:r>
        <w:fldChar w:fldCharType="begin"/>
      </w:r>
      <w:r>
        <w:instrText xml:space="preserve"> PAGEREF _Toc218770163 \h </w:instrText>
      </w:r>
      <w:r>
        <w:fldChar w:fldCharType="separate"/>
      </w:r>
      <w:r>
        <w:t>229</w:t>
      </w:r>
      <w:r>
        <w:fldChar w:fldCharType="end"/>
      </w:r>
    </w:p>
    <w:p w14:paraId="4FDB27BD" w14:textId="58792ABF"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B.1.7</w:t>
      </w:r>
      <w:r>
        <w:rPr>
          <w:rFonts w:asciiTheme="minorHAnsi" w:eastAsiaTheme="minorEastAsia" w:hAnsiTheme="minorHAnsi" w:cstheme="minorBidi"/>
          <w:kern w:val="2"/>
          <w:sz w:val="24"/>
          <w:szCs w:val="24"/>
          <w14:ligatures w14:val="standardContextual"/>
        </w:rPr>
        <w:tab/>
      </w:r>
      <w:r>
        <w:t>application/vnd.3gpp.mcvideo-ue-config+xml IANA registration template</w:t>
      </w:r>
      <w:r>
        <w:tab/>
      </w:r>
      <w:r>
        <w:fldChar w:fldCharType="begin"/>
      </w:r>
      <w:r>
        <w:instrText xml:space="preserve"> PAGEREF _Toc218770164 \h </w:instrText>
      </w:r>
      <w:r>
        <w:fldChar w:fldCharType="separate"/>
      </w:r>
      <w:r>
        <w:t>231</w:t>
      </w:r>
      <w:r>
        <w:fldChar w:fldCharType="end"/>
      </w:r>
    </w:p>
    <w:p w14:paraId="25904E49" w14:textId="2E3DA099"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B.1.8</w:t>
      </w:r>
      <w:r>
        <w:rPr>
          <w:rFonts w:asciiTheme="minorHAnsi" w:eastAsiaTheme="minorEastAsia" w:hAnsiTheme="minorHAnsi" w:cstheme="minorBidi"/>
          <w:kern w:val="2"/>
          <w:sz w:val="24"/>
          <w:szCs w:val="24"/>
          <w14:ligatures w14:val="standardContextual"/>
        </w:rPr>
        <w:tab/>
      </w:r>
      <w:r>
        <w:t>application/vnd.3gpp.mcvideo-user-profile+xml IANA registration template</w:t>
      </w:r>
      <w:r>
        <w:tab/>
      </w:r>
      <w:r>
        <w:fldChar w:fldCharType="begin"/>
      </w:r>
      <w:r>
        <w:instrText xml:space="preserve"> PAGEREF _Toc218770165 \h </w:instrText>
      </w:r>
      <w:r>
        <w:fldChar w:fldCharType="separate"/>
      </w:r>
      <w:r>
        <w:t>233</w:t>
      </w:r>
      <w:r>
        <w:fldChar w:fldCharType="end"/>
      </w:r>
    </w:p>
    <w:p w14:paraId="2C180B15" w14:textId="3D9AED8F"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B.1.9</w:t>
      </w:r>
      <w:r>
        <w:rPr>
          <w:rFonts w:asciiTheme="minorHAnsi" w:eastAsiaTheme="minorEastAsia" w:hAnsiTheme="minorHAnsi" w:cstheme="minorBidi"/>
          <w:kern w:val="2"/>
          <w:sz w:val="24"/>
          <w:szCs w:val="24"/>
          <w14:ligatures w14:val="standardContextual"/>
        </w:rPr>
        <w:tab/>
      </w:r>
      <w:r>
        <w:t>application/vnd.3gpp.mcdata-ue-config+xml IANA registration template</w:t>
      </w:r>
      <w:r>
        <w:tab/>
      </w:r>
      <w:r>
        <w:fldChar w:fldCharType="begin"/>
      </w:r>
      <w:r>
        <w:instrText xml:space="preserve"> PAGEREF _Toc218770166 \h </w:instrText>
      </w:r>
      <w:r>
        <w:fldChar w:fldCharType="separate"/>
      </w:r>
      <w:r>
        <w:t>234</w:t>
      </w:r>
      <w:r>
        <w:fldChar w:fldCharType="end"/>
      </w:r>
    </w:p>
    <w:p w14:paraId="316DDFD3" w14:textId="7CBDE0D0" w:rsidR="0079448D" w:rsidRDefault="0079448D">
      <w:pPr>
        <w:pStyle w:val="TOC2"/>
        <w:rPr>
          <w:rFonts w:asciiTheme="minorHAnsi" w:eastAsiaTheme="minorEastAsia" w:hAnsiTheme="minorHAnsi" w:cstheme="minorBidi"/>
          <w:kern w:val="2"/>
          <w:sz w:val="24"/>
          <w:szCs w:val="24"/>
          <w14:ligatures w14:val="standardContextual"/>
        </w:rPr>
      </w:pPr>
      <w:r>
        <w:rPr>
          <w:lang w:eastAsia="zh-CN"/>
        </w:rPr>
        <w:t>B.1.10</w:t>
      </w:r>
      <w:r>
        <w:rPr>
          <w:rFonts w:asciiTheme="minorHAnsi" w:eastAsiaTheme="minorEastAsia" w:hAnsiTheme="minorHAnsi" w:cstheme="minorBidi"/>
          <w:kern w:val="2"/>
          <w:sz w:val="24"/>
          <w:szCs w:val="24"/>
          <w14:ligatures w14:val="standardContextual"/>
        </w:rPr>
        <w:tab/>
      </w:r>
      <w:r>
        <w:t>application/vnd.3gpp.mcdata-user-profile+xml IANA registration template</w:t>
      </w:r>
      <w:r>
        <w:tab/>
      </w:r>
      <w:r>
        <w:fldChar w:fldCharType="begin"/>
      </w:r>
      <w:r>
        <w:instrText xml:space="preserve"> PAGEREF _Toc218770167 \h </w:instrText>
      </w:r>
      <w:r>
        <w:fldChar w:fldCharType="separate"/>
      </w:r>
      <w:r>
        <w:t>236</w:t>
      </w:r>
      <w:r>
        <w:fldChar w:fldCharType="end"/>
      </w:r>
    </w:p>
    <w:p w14:paraId="5F306829" w14:textId="3BFFC80B" w:rsidR="0079448D" w:rsidRDefault="0079448D">
      <w:pPr>
        <w:pStyle w:val="TOC8"/>
        <w:rPr>
          <w:rFonts w:asciiTheme="minorHAnsi" w:eastAsiaTheme="minorEastAsia" w:hAnsiTheme="minorHAnsi" w:cstheme="minorBidi"/>
          <w:b w:val="0"/>
          <w:kern w:val="2"/>
          <w:sz w:val="24"/>
          <w:szCs w:val="24"/>
          <w14:ligatures w14:val="standardContextual"/>
        </w:rPr>
      </w:pPr>
      <w:r>
        <w:t>Annex C (normative): Configuration specific concepts for the support of mission critical services over 5GS</w:t>
      </w:r>
      <w:r>
        <w:tab/>
      </w:r>
      <w:r>
        <w:fldChar w:fldCharType="begin"/>
      </w:r>
      <w:r>
        <w:instrText xml:space="preserve"> PAGEREF _Toc218770168 \h </w:instrText>
      </w:r>
      <w:r>
        <w:fldChar w:fldCharType="separate"/>
      </w:r>
      <w:r>
        <w:t>238</w:t>
      </w:r>
      <w:r>
        <w:fldChar w:fldCharType="end"/>
      </w:r>
    </w:p>
    <w:p w14:paraId="5F18C3CF" w14:textId="0A26C19E" w:rsidR="0079448D" w:rsidRDefault="0079448D">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_Toc218770169 \h </w:instrText>
      </w:r>
      <w:r>
        <w:fldChar w:fldCharType="separate"/>
      </w:r>
      <w:r>
        <w:t>238</w:t>
      </w:r>
      <w:r>
        <w:fldChar w:fldCharType="end"/>
      </w:r>
    </w:p>
    <w:p w14:paraId="541CD103" w14:textId="42031B4E" w:rsidR="0079448D" w:rsidRDefault="0079448D">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Aspects not applicable to 5GS</w:t>
      </w:r>
      <w:r>
        <w:tab/>
      </w:r>
      <w:r>
        <w:fldChar w:fldCharType="begin"/>
      </w:r>
      <w:r>
        <w:instrText xml:space="preserve"> PAGEREF _Toc218770170 \h </w:instrText>
      </w:r>
      <w:r>
        <w:fldChar w:fldCharType="separate"/>
      </w:r>
      <w:r>
        <w:t>238</w:t>
      </w:r>
      <w:r>
        <w:fldChar w:fldCharType="end"/>
      </w:r>
    </w:p>
    <w:p w14:paraId="708B40BF" w14:textId="0FB9DCE3" w:rsidR="0079448D" w:rsidRDefault="0079448D">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5GS specific aspects not applicable to EPS</w:t>
      </w:r>
      <w:r>
        <w:tab/>
      </w:r>
      <w:r>
        <w:fldChar w:fldCharType="begin"/>
      </w:r>
      <w:r>
        <w:instrText xml:space="preserve"> PAGEREF _Toc218770171 \h </w:instrText>
      </w:r>
      <w:r>
        <w:fldChar w:fldCharType="separate"/>
      </w:r>
      <w:r>
        <w:t>238</w:t>
      </w:r>
      <w:r>
        <w:fldChar w:fldCharType="end"/>
      </w:r>
    </w:p>
    <w:p w14:paraId="293FC55E" w14:textId="4DE8CA7E" w:rsidR="0079448D" w:rsidRDefault="0079448D">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_Toc218770172 \h </w:instrText>
      </w:r>
      <w:r>
        <w:fldChar w:fldCharType="separate"/>
      </w:r>
      <w:r>
        <w:t>238</w:t>
      </w:r>
      <w:r>
        <w:fldChar w:fldCharType="end"/>
      </w:r>
    </w:p>
    <w:p w14:paraId="0E8362DF" w14:textId="6DB5CB0D" w:rsidR="0079448D" w:rsidRDefault="0079448D">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_Toc218770173 \h </w:instrText>
      </w:r>
      <w:r>
        <w:fldChar w:fldCharType="separate"/>
      </w:r>
      <w:r>
        <w:t>239</w:t>
      </w:r>
      <w:r>
        <w:fldChar w:fldCharType="end"/>
      </w:r>
    </w:p>
    <w:p w14:paraId="0AD57282" w14:textId="6174AF92"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218769860"/>
      <w:bookmarkEnd w:id="8"/>
      <w:r w:rsidRPr="00C367E9">
        <w:lastRenderedPageBreak/>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0DCE10B6" w:rsidR="00C367E9" w:rsidRPr="004D3578" w:rsidRDefault="0031454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End w:id="11"/>
      <w:r w:rsidRPr="00C367E9">
        <w:br w:type="page"/>
      </w:r>
      <w:bookmarkStart w:id="19" w:name="_Toc218769861"/>
      <w:r w:rsidR="00C367E9" w:rsidRPr="004D3578">
        <w:lastRenderedPageBreak/>
        <w:t>1</w:t>
      </w:r>
      <w:r w:rsidR="00C367E9"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218769862"/>
      <w:r w:rsidRPr="0052096B">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lastRenderedPageBreak/>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218769863"/>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218769864"/>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Pr="00E0746B" w:rsidRDefault="00C367E9" w:rsidP="00E0746B">
      <w:pPr>
        <w:pStyle w:val="EX"/>
      </w:pPr>
      <w:r w:rsidRPr="00E0746B">
        <w:rPr>
          <w:b/>
          <w:bCs/>
        </w:rPr>
        <w:t xml:space="preserve">On-network operation: </w:t>
      </w:r>
      <w:r w:rsidRPr="00E0746B">
        <w:t>An MCS UE operating with connectivity to an MCS network including when network connectivity is achieved via a relay.</w:t>
      </w:r>
    </w:p>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Pr="00E0746B" w:rsidRDefault="00C367E9" w:rsidP="00E0746B">
      <w:pPr>
        <w:pStyle w:val="EX"/>
        <w:rPr>
          <w:b/>
          <w:bCs/>
          <w:lang w:val="en-US"/>
        </w:rPr>
      </w:pPr>
      <w:r w:rsidRPr="00E0746B">
        <w:rPr>
          <w:b/>
          <w:bCs/>
          <w:lang w:val="en-US"/>
        </w:rPr>
        <w:t>XDMS</w:t>
      </w:r>
    </w:p>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Pr="00E0746B" w:rsidRDefault="00C367E9" w:rsidP="00E0746B">
      <w:pPr>
        <w:pStyle w:val="EX"/>
        <w:rPr>
          <w:b/>
          <w:bCs/>
        </w:rPr>
      </w:pPr>
      <w:r w:rsidRPr="00E0746B">
        <w:rPr>
          <w:b/>
          <w:bCs/>
        </w:rPr>
        <w:t>Mission Critical Push To Talk</w:t>
      </w:r>
    </w:p>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E0746B" w:rsidRDefault="00C367E9" w:rsidP="00E0746B">
      <w:pPr>
        <w:pStyle w:val="EX"/>
        <w:rPr>
          <w:b/>
          <w:bCs/>
        </w:rPr>
      </w:pPr>
      <w:r w:rsidRPr="00E0746B">
        <w:rPr>
          <w:b/>
          <w:bCs/>
          <w:lang w:val="en-US"/>
        </w:rPr>
        <w:t>Pre-selected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218769865"/>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lastRenderedPageBreak/>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CD5A49" w:rsidRDefault="00C367E9" w:rsidP="00CD5A49">
      <w:pPr>
        <w:pStyle w:val="EW"/>
      </w:pPr>
      <w:r w:rsidRPr="00CD5A49">
        <w:t>EPS</w:t>
      </w:r>
      <w:r w:rsidRPr="00CD5A49">
        <w:tab/>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218769866"/>
      <w:r w:rsidRPr="004D3578">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218769867"/>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218769868"/>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lastRenderedPageBreak/>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218769869"/>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218769870"/>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218769871"/>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218769872"/>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218769873"/>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r>
        <w:t>In order to obtain access to MC services the MCS UE needs to obtain configuration data either online via the network or offline 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218769874"/>
      <w:r>
        <w:lastRenderedPageBreak/>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218769875"/>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272.6pt" o:ole="">
            <v:imagedata r:id="rId11" o:title=""/>
          </v:shape>
          <o:OLEObject Type="Embed" ProgID="Visio.Drawing.11" ShapeID="_x0000_i1025" DrawAspect="Content" ObjectID="_1829382395"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218769876"/>
      <w:r>
        <w:lastRenderedPageBreak/>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218769877"/>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218769878"/>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218769879"/>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218769880"/>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218769881"/>
      <w:r>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lastRenderedPageBreak/>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218769882"/>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218769883"/>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218769884"/>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218769885"/>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218769886"/>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218769887"/>
      <w:r>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218769888"/>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218769889"/>
      <w:r>
        <w:lastRenderedPageBreak/>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218769890"/>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218769891"/>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lastRenderedPageBreak/>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218769892"/>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218769893"/>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218769894"/>
      <w:r>
        <w:lastRenderedPageBreak/>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218769895"/>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218769896"/>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218769897"/>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218769898"/>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218769899"/>
      <w:r>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218769900"/>
      <w:r>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218769901"/>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lastRenderedPageBreak/>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218769902"/>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218769903"/>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218769904"/>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218769905"/>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218769906"/>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218769907"/>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218769908"/>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218769909"/>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218769910"/>
      <w:r>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218769911"/>
      <w:r>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218769912"/>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218769913"/>
      <w:r>
        <w:lastRenderedPageBreak/>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218769914"/>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218769915"/>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218769916"/>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218769917"/>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218769918"/>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218769919"/>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218769920"/>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218769921"/>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218769922"/>
      <w:r>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218769923"/>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218769924"/>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 xml:space="preserve">In order to delete a configuration management document, a CMC shall send an HTTP DELETE request with the Request-URI of the HTTP DELETE request set to the "CMSXCAPRootURI" configured as per 3GPP TS 24.483 [4] </w:t>
      </w:r>
      <w:r>
        <w:lastRenderedPageBreak/>
        <w:t>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218769925"/>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218769926"/>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218769927"/>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218769928"/>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218769929"/>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218769930"/>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218769931"/>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218769932"/>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218769933"/>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218769934"/>
      <w:r>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218769935"/>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218769936"/>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218769937"/>
      <w:r>
        <w:lastRenderedPageBreak/>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218769938"/>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218769939"/>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218769940"/>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218769941"/>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218769942"/>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218769943"/>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218769944"/>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218769945"/>
      <w:r>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218769946"/>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218769947"/>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218769948"/>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218769949"/>
      <w:r>
        <w:lastRenderedPageBreak/>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218769950"/>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218769951"/>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218769952"/>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218769953"/>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218769954"/>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218769955"/>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218769956"/>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218769957"/>
      <w:r>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218769958"/>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218769959"/>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218769960"/>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218769961"/>
      <w:r>
        <w:lastRenderedPageBreak/>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218769962"/>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218769963"/>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218769964"/>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218769965"/>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218769966"/>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218769967"/>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218769968"/>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218769969"/>
      <w:r>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218769970"/>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218769971"/>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218769972"/>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218769973"/>
      <w:r>
        <w:lastRenderedPageBreak/>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218769974"/>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218769975"/>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lastRenderedPageBreak/>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218769976"/>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218769977"/>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218769978"/>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lastRenderedPageBreak/>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218769979"/>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C367E9">
      <w:pPr>
        <w:pStyle w:val="Heading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218769980"/>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218769981"/>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lastRenderedPageBreak/>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218769982"/>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218769983"/>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lastRenderedPageBreak/>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historyclause"/>
      <w:bookmarkStart w:id="1005" w:name="_Toc218769984"/>
      <w:r w:rsidRPr="00986001">
        <w:t>7</w:t>
      </w:r>
      <w:r w:rsidRPr="00986001">
        <w:tab/>
      </w:r>
      <w:r>
        <w:t>Common configuration management documents</w:t>
      </w:r>
      <w:bookmarkEnd w:id="997"/>
      <w:bookmarkEnd w:id="998"/>
      <w:bookmarkEnd w:id="999"/>
      <w:bookmarkEnd w:id="1000"/>
      <w:bookmarkEnd w:id="1001"/>
      <w:bookmarkEnd w:id="1002"/>
      <w:bookmarkEnd w:id="1003"/>
      <w:bookmarkEnd w:id="1005"/>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218769985"/>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218769986"/>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218769987"/>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218769988"/>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Hlk531249666"/>
      <w:bookmarkStart w:id="1046" w:name="_Toc218769989"/>
      <w:r>
        <w:lastRenderedPageBreak/>
        <w:t>7.2.1.1</w:t>
      </w:r>
      <w:r>
        <w:tab/>
        <w:t>MCS client access to UE initial configuration documents</w:t>
      </w:r>
      <w:bookmarkEnd w:id="1038"/>
      <w:bookmarkEnd w:id="1039"/>
      <w:bookmarkEnd w:id="1040"/>
      <w:bookmarkEnd w:id="1041"/>
      <w:bookmarkEnd w:id="1042"/>
      <w:bookmarkEnd w:id="1043"/>
      <w:bookmarkEnd w:id="1044"/>
      <w:bookmarkEnd w:id="1046"/>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7" w:name="_Hlk530147785"/>
      <w:r>
        <w:t>In this case, the term "user" in the XCAP sense refers to the UE-id.</w:t>
      </w:r>
      <w:bookmarkEnd w:id="1047"/>
    </w:p>
    <w:p w14:paraId="30F3E471" w14:textId="77777777" w:rsidR="00C367E9" w:rsidRDefault="00C367E9" w:rsidP="00C367E9">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bookmarkEnd w:id="1045"/>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7A353780" w14:textId="77777777" w:rsidR="00C367E9" w:rsidRDefault="00C367E9" w:rsidP="00C367E9">
      <w:pPr>
        <w:pStyle w:val="Heading3"/>
      </w:pPr>
      <w:bookmarkStart w:id="1048" w:name="_Toc20212336"/>
      <w:bookmarkStart w:id="1049" w:name="_Toc27731691"/>
      <w:bookmarkStart w:id="1050" w:name="_Toc36127469"/>
      <w:bookmarkStart w:id="1051" w:name="_Toc45214575"/>
      <w:bookmarkStart w:id="1052" w:name="_Toc51937714"/>
      <w:bookmarkStart w:id="1053" w:name="_Toc51938023"/>
      <w:bookmarkStart w:id="1054" w:name="_Toc92291210"/>
      <w:bookmarkStart w:id="1055" w:name="_Toc218769990"/>
      <w:r>
        <w:t>7.2.2</w:t>
      </w:r>
      <w:r>
        <w:tab/>
        <w:t>C</w:t>
      </w:r>
      <w:r w:rsidRPr="00986001">
        <w:t>oding</w:t>
      </w:r>
      <w:bookmarkEnd w:id="1048"/>
      <w:bookmarkEnd w:id="1049"/>
      <w:bookmarkEnd w:id="1050"/>
      <w:bookmarkEnd w:id="1051"/>
      <w:bookmarkEnd w:id="1052"/>
      <w:bookmarkEnd w:id="1053"/>
      <w:bookmarkEnd w:id="1054"/>
      <w:bookmarkEnd w:id="1055"/>
    </w:p>
    <w:p w14:paraId="669F1492" w14:textId="77777777" w:rsidR="00C367E9" w:rsidRPr="0019247C" w:rsidRDefault="00C367E9" w:rsidP="00C367E9">
      <w:pPr>
        <w:pStyle w:val="Heading4"/>
      </w:pPr>
      <w:bookmarkStart w:id="1056" w:name="_Toc20212337"/>
      <w:bookmarkStart w:id="1057" w:name="_Toc27731692"/>
      <w:bookmarkStart w:id="1058" w:name="_Toc36127470"/>
      <w:bookmarkStart w:id="1059" w:name="_Toc45214576"/>
      <w:bookmarkStart w:id="1060" w:name="_Toc51937715"/>
      <w:bookmarkStart w:id="1061" w:name="_Toc51938024"/>
      <w:bookmarkStart w:id="1062" w:name="_Toc92291211"/>
      <w:bookmarkStart w:id="1063" w:name="_Toc218769991"/>
      <w:r>
        <w:t>7.2.2.1</w:t>
      </w:r>
      <w:r>
        <w:tab/>
        <w:t>Structure</w:t>
      </w:r>
      <w:bookmarkEnd w:id="1056"/>
      <w:bookmarkEnd w:id="1057"/>
      <w:bookmarkEnd w:id="1058"/>
      <w:bookmarkEnd w:id="1059"/>
      <w:bookmarkEnd w:id="1060"/>
      <w:bookmarkEnd w:id="1061"/>
      <w:bookmarkEnd w:id="1062"/>
      <w:bookmarkEnd w:id="106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lastRenderedPageBreak/>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lastRenderedPageBreak/>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lastRenderedPageBreak/>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4" w:name="_Toc20212338"/>
      <w:bookmarkStart w:id="1065" w:name="_Toc27731693"/>
      <w:bookmarkStart w:id="1066" w:name="_Toc36127471"/>
      <w:bookmarkStart w:id="1067" w:name="_Toc45214577"/>
      <w:bookmarkStart w:id="1068" w:name="_Toc51937716"/>
      <w:bookmarkStart w:id="1069" w:name="_Toc51938025"/>
      <w:bookmarkStart w:id="107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lastRenderedPageBreak/>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1" w:name="_Toc218769992"/>
      <w:r w:rsidRPr="000B2651">
        <w:t>7.</w:t>
      </w:r>
      <w:r>
        <w:t>2</w:t>
      </w:r>
      <w:r w:rsidRPr="000B2651">
        <w:t>.2.2</w:t>
      </w:r>
      <w:r w:rsidRPr="000B2651">
        <w:tab/>
        <w:t>Application Unique ID</w:t>
      </w:r>
      <w:bookmarkEnd w:id="1064"/>
      <w:bookmarkEnd w:id="1065"/>
      <w:bookmarkEnd w:id="1066"/>
      <w:bookmarkEnd w:id="1067"/>
      <w:bookmarkEnd w:id="1068"/>
      <w:bookmarkEnd w:id="1069"/>
      <w:bookmarkEnd w:id="1070"/>
      <w:bookmarkEnd w:id="1071"/>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2" w:name="_Toc20212339"/>
      <w:bookmarkStart w:id="1073" w:name="_Toc27731694"/>
      <w:bookmarkStart w:id="1074" w:name="_Toc36127472"/>
      <w:bookmarkStart w:id="1075" w:name="_Toc45214578"/>
      <w:bookmarkStart w:id="1076" w:name="_Toc51937717"/>
      <w:bookmarkStart w:id="1077" w:name="_Toc51938026"/>
      <w:bookmarkStart w:id="1078" w:name="_Toc92291213"/>
      <w:bookmarkStart w:id="1079" w:name="_Toc218769993"/>
      <w:r w:rsidRPr="00F70427">
        <w:t>7.</w:t>
      </w:r>
      <w:r>
        <w:t>2</w:t>
      </w:r>
      <w:r w:rsidRPr="00F70427">
        <w:t>.2.3</w:t>
      </w:r>
      <w:r w:rsidRPr="00F70427">
        <w:tab/>
        <w:t>XML Schema</w:t>
      </w:r>
      <w:bookmarkEnd w:id="1072"/>
      <w:bookmarkEnd w:id="1073"/>
      <w:bookmarkEnd w:id="1074"/>
      <w:bookmarkEnd w:id="1075"/>
      <w:bookmarkEnd w:id="1076"/>
      <w:bookmarkEnd w:id="1077"/>
      <w:bookmarkEnd w:id="1078"/>
      <w:bookmarkEnd w:id="107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lastRenderedPageBreak/>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lastRenderedPageBreak/>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lastRenderedPageBreak/>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lastRenderedPageBreak/>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0" w:name="_Toc20212340"/>
      <w:bookmarkStart w:id="1081" w:name="_Toc27731695"/>
      <w:bookmarkStart w:id="1082" w:name="_Toc36127473"/>
      <w:bookmarkStart w:id="1083" w:name="_Toc45214579"/>
      <w:bookmarkStart w:id="1084" w:name="_Toc51937718"/>
      <w:bookmarkStart w:id="1085" w:name="_Toc51938027"/>
      <w:bookmarkStart w:id="1086" w:name="_Toc92291214"/>
      <w:bookmarkStart w:id="1087" w:name="_Toc218769994"/>
      <w:r w:rsidRPr="000B2651">
        <w:t>7.</w:t>
      </w:r>
      <w:r>
        <w:t>2</w:t>
      </w:r>
      <w:r w:rsidRPr="000B2651">
        <w:t>.2.4</w:t>
      </w:r>
      <w:r w:rsidRPr="000B2651">
        <w:tab/>
        <w:t xml:space="preserve">Default </w:t>
      </w:r>
      <w:r>
        <w:t xml:space="preserve">Document </w:t>
      </w:r>
      <w:r w:rsidRPr="000B2651">
        <w:t>Namespace</w:t>
      </w:r>
      <w:bookmarkEnd w:id="1080"/>
      <w:bookmarkEnd w:id="1081"/>
      <w:bookmarkEnd w:id="1082"/>
      <w:bookmarkEnd w:id="1083"/>
      <w:bookmarkEnd w:id="1084"/>
      <w:bookmarkEnd w:id="1085"/>
      <w:bookmarkEnd w:id="1086"/>
      <w:bookmarkEnd w:id="108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8" w:name="_Toc20212341"/>
      <w:bookmarkStart w:id="1089" w:name="_Toc27731696"/>
      <w:bookmarkStart w:id="1090" w:name="_Toc36127474"/>
      <w:bookmarkStart w:id="1091" w:name="_Toc45214580"/>
      <w:bookmarkStart w:id="1092" w:name="_Toc51937719"/>
      <w:bookmarkStart w:id="1093" w:name="_Toc51938028"/>
      <w:bookmarkStart w:id="1094" w:name="_Toc92291215"/>
      <w:bookmarkStart w:id="1095" w:name="_Toc218769995"/>
      <w:r w:rsidRPr="000B2651">
        <w:t>7.</w:t>
      </w:r>
      <w:r>
        <w:t>2</w:t>
      </w:r>
      <w:r w:rsidRPr="000B2651">
        <w:t>.2.5</w:t>
      </w:r>
      <w:r w:rsidRPr="000B2651">
        <w:tab/>
        <w:t>MIME type</w:t>
      </w:r>
      <w:bookmarkEnd w:id="1088"/>
      <w:bookmarkEnd w:id="1089"/>
      <w:bookmarkEnd w:id="1090"/>
      <w:bookmarkEnd w:id="1091"/>
      <w:bookmarkEnd w:id="1092"/>
      <w:bookmarkEnd w:id="1093"/>
      <w:bookmarkEnd w:id="1094"/>
      <w:bookmarkEnd w:id="1095"/>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6" w:name="_Toc20212342"/>
      <w:bookmarkStart w:id="1097" w:name="_Toc27731697"/>
      <w:bookmarkStart w:id="1098" w:name="_Toc36127475"/>
      <w:bookmarkStart w:id="1099" w:name="_Toc45214581"/>
      <w:bookmarkStart w:id="1100" w:name="_Toc51937720"/>
      <w:bookmarkStart w:id="1101" w:name="_Toc51938029"/>
      <w:bookmarkStart w:id="1102" w:name="_Toc92291216"/>
      <w:bookmarkStart w:id="1103" w:name="_Toc218769996"/>
      <w:r w:rsidRPr="000B2651">
        <w:t>7.</w:t>
      </w:r>
      <w:r>
        <w:t>2</w:t>
      </w:r>
      <w:r w:rsidRPr="000B2651">
        <w:t>.2.6</w:t>
      </w:r>
      <w:r w:rsidRPr="000B2651">
        <w:tab/>
        <w:t>Validation Constraints</w:t>
      </w:r>
      <w:bookmarkEnd w:id="1096"/>
      <w:bookmarkEnd w:id="1097"/>
      <w:bookmarkEnd w:id="1098"/>
      <w:bookmarkEnd w:id="1099"/>
      <w:bookmarkEnd w:id="1100"/>
      <w:bookmarkEnd w:id="1101"/>
      <w:bookmarkEnd w:id="1102"/>
      <w:bookmarkEnd w:id="1103"/>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lastRenderedPageBreak/>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lastRenderedPageBreak/>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w:t>
      </w:r>
      <w:r w:rsidRPr="00CF2BA9">
        <w:lastRenderedPageBreak/>
        <w:t xml:space="preserve">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lastRenderedPageBreak/>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4" w:name="_Toc20212343"/>
      <w:bookmarkStart w:id="1105" w:name="_Toc27731698"/>
      <w:bookmarkStart w:id="1106" w:name="_Toc36127476"/>
      <w:bookmarkStart w:id="1107" w:name="_Toc45214582"/>
      <w:bookmarkStart w:id="1108" w:name="_Toc51937721"/>
      <w:bookmarkStart w:id="1109" w:name="_Toc51938030"/>
      <w:bookmarkStart w:id="1110" w:name="_Toc92291217"/>
      <w:bookmarkStart w:id="1111" w:name="_Toc218769997"/>
      <w:r w:rsidRPr="00FD64D5">
        <w:t>7.</w:t>
      </w:r>
      <w:r>
        <w:t>2</w:t>
      </w:r>
      <w:r w:rsidRPr="00FD64D5">
        <w:t>.2.7</w:t>
      </w:r>
      <w:r w:rsidRPr="00FD64D5">
        <w:tab/>
        <w:t>Data Semantics</w:t>
      </w:r>
      <w:bookmarkEnd w:id="1104"/>
      <w:bookmarkEnd w:id="1105"/>
      <w:bookmarkEnd w:id="1106"/>
      <w:bookmarkEnd w:id="1107"/>
      <w:bookmarkEnd w:id="1108"/>
      <w:bookmarkEnd w:id="1109"/>
      <w:bookmarkEnd w:id="1110"/>
      <w:bookmarkEnd w:id="1111"/>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2"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2"/>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lastRenderedPageBreak/>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lastRenderedPageBreak/>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1820A03A"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37A85EC6" w14:textId="36AF9794" w:rsidR="00F86774" w:rsidRDefault="00A63353" w:rsidP="009409C3">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B512C9">
        <w:t>; and</w:t>
      </w:r>
    </w:p>
    <w:p w14:paraId="70207F64" w14:textId="6F0988B8" w:rsidR="00CF5AE7" w:rsidRDefault="00CF5AE7" w:rsidP="001C2508">
      <w:pPr>
        <w:pStyle w:val="B2"/>
        <w:rPr>
          <w:lang w:val="en-US"/>
        </w:rPr>
      </w:pPr>
      <w:r>
        <w:t>c)</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lastRenderedPageBreak/>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lastRenderedPageBreak/>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3" w:name="_Toc20212344"/>
      <w:bookmarkStart w:id="1114" w:name="_Toc27731699"/>
      <w:bookmarkStart w:id="1115" w:name="_Toc36127477"/>
      <w:bookmarkStart w:id="1116" w:name="_Toc45214583"/>
      <w:bookmarkStart w:id="1117" w:name="_Toc51937722"/>
      <w:bookmarkStart w:id="1118" w:name="_Toc51938031"/>
      <w:bookmarkStart w:id="1119" w:name="_Toc92291218"/>
      <w:bookmarkStart w:id="1120" w:name="_Toc218769998"/>
      <w:r w:rsidRPr="00794952">
        <w:t>7.</w:t>
      </w:r>
      <w:r>
        <w:t>2</w:t>
      </w:r>
      <w:r w:rsidRPr="00794952">
        <w:t>.2.8</w:t>
      </w:r>
      <w:r w:rsidRPr="00794952">
        <w:tab/>
        <w:t>Naming Conventions</w:t>
      </w:r>
      <w:bookmarkEnd w:id="1113"/>
      <w:bookmarkEnd w:id="1114"/>
      <w:bookmarkEnd w:id="1115"/>
      <w:bookmarkEnd w:id="1116"/>
      <w:bookmarkEnd w:id="1117"/>
      <w:bookmarkEnd w:id="1118"/>
      <w:bookmarkEnd w:id="1119"/>
      <w:bookmarkEnd w:id="112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1" w:name="_Toc20212345"/>
      <w:bookmarkStart w:id="1122" w:name="_Toc27731700"/>
      <w:bookmarkStart w:id="1123" w:name="_Toc36127478"/>
      <w:bookmarkStart w:id="1124" w:name="_Toc45214584"/>
      <w:bookmarkStart w:id="1125" w:name="_Toc51937723"/>
      <w:bookmarkStart w:id="1126" w:name="_Toc51938032"/>
      <w:bookmarkStart w:id="1127" w:name="_Toc92291219"/>
      <w:bookmarkStart w:id="1128" w:name="_Toc218769999"/>
      <w:r w:rsidRPr="00794952">
        <w:t>7.</w:t>
      </w:r>
      <w:r>
        <w:t>2</w:t>
      </w:r>
      <w:r w:rsidRPr="00794952">
        <w:t>.2.9</w:t>
      </w:r>
      <w:r w:rsidRPr="00794952">
        <w:tab/>
        <w:t>Global documents</w:t>
      </w:r>
      <w:bookmarkEnd w:id="1121"/>
      <w:bookmarkEnd w:id="1122"/>
      <w:bookmarkEnd w:id="1123"/>
      <w:bookmarkEnd w:id="1124"/>
      <w:bookmarkEnd w:id="1125"/>
      <w:bookmarkEnd w:id="1126"/>
      <w:bookmarkEnd w:id="1127"/>
      <w:bookmarkEnd w:id="1128"/>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9" w:name="_Toc20212346"/>
      <w:bookmarkStart w:id="1130" w:name="_Toc27731701"/>
      <w:bookmarkStart w:id="1131" w:name="_Toc36127479"/>
      <w:bookmarkStart w:id="1132" w:name="_Toc45214585"/>
      <w:bookmarkStart w:id="1133" w:name="_Toc51937724"/>
      <w:bookmarkStart w:id="1134" w:name="_Toc51938033"/>
      <w:bookmarkStart w:id="1135" w:name="_Toc92291220"/>
      <w:bookmarkStart w:id="1136" w:name="_Toc218770000"/>
      <w:r w:rsidRPr="00794952">
        <w:t>7.</w:t>
      </w:r>
      <w:r>
        <w:t>2</w:t>
      </w:r>
      <w:r w:rsidRPr="00794952">
        <w:t>.2.10</w:t>
      </w:r>
      <w:r w:rsidRPr="00794952">
        <w:tab/>
        <w:t>Resource interdependencies</w:t>
      </w:r>
      <w:bookmarkEnd w:id="1129"/>
      <w:bookmarkEnd w:id="1130"/>
      <w:bookmarkEnd w:id="1131"/>
      <w:bookmarkEnd w:id="1132"/>
      <w:bookmarkEnd w:id="1133"/>
      <w:bookmarkEnd w:id="1134"/>
      <w:bookmarkEnd w:id="1135"/>
      <w:bookmarkEnd w:id="113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7" w:name="_Toc20212347"/>
      <w:bookmarkStart w:id="1138" w:name="_Toc27731702"/>
      <w:bookmarkStart w:id="1139" w:name="_Toc36127480"/>
      <w:bookmarkStart w:id="1140" w:name="_Toc45214586"/>
      <w:bookmarkStart w:id="1141" w:name="_Toc51937725"/>
      <w:bookmarkStart w:id="1142" w:name="_Toc51938034"/>
      <w:bookmarkStart w:id="1143" w:name="_Toc92291221"/>
      <w:bookmarkStart w:id="1144" w:name="_Toc218770001"/>
      <w:r w:rsidRPr="00794952">
        <w:lastRenderedPageBreak/>
        <w:t>7.</w:t>
      </w:r>
      <w:r>
        <w:t>2</w:t>
      </w:r>
      <w:r w:rsidRPr="00794952">
        <w:t>.2.11</w:t>
      </w:r>
      <w:r w:rsidRPr="00794952">
        <w:tab/>
        <w:t>Authorization Policies</w:t>
      </w:r>
      <w:bookmarkEnd w:id="1137"/>
      <w:bookmarkEnd w:id="1138"/>
      <w:bookmarkEnd w:id="1139"/>
      <w:bookmarkEnd w:id="1140"/>
      <w:bookmarkEnd w:id="1141"/>
      <w:bookmarkEnd w:id="1142"/>
      <w:bookmarkEnd w:id="1143"/>
      <w:bookmarkEnd w:id="114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5" w:name="_Toc20212348"/>
      <w:bookmarkStart w:id="1146" w:name="_Toc27731703"/>
      <w:bookmarkStart w:id="1147" w:name="_Toc36127481"/>
      <w:bookmarkStart w:id="1148" w:name="_Toc45214587"/>
      <w:bookmarkStart w:id="1149" w:name="_Toc51937726"/>
      <w:bookmarkStart w:id="1150" w:name="_Toc51938035"/>
      <w:bookmarkStart w:id="1151" w:name="_Toc92291222"/>
      <w:bookmarkStart w:id="1152" w:name="_Toc218770002"/>
      <w:r w:rsidRPr="00794952">
        <w:t>7.</w:t>
      </w:r>
      <w:r>
        <w:t>2</w:t>
      </w:r>
      <w:r w:rsidRPr="00794952">
        <w:t>.2.12</w:t>
      </w:r>
      <w:r w:rsidRPr="00794952">
        <w:tab/>
        <w:t>Subscription to Changes</w:t>
      </w:r>
      <w:bookmarkEnd w:id="1145"/>
      <w:bookmarkEnd w:id="1146"/>
      <w:bookmarkEnd w:id="1147"/>
      <w:bookmarkEnd w:id="1148"/>
      <w:bookmarkEnd w:id="1149"/>
      <w:bookmarkEnd w:id="1150"/>
      <w:bookmarkEnd w:id="1151"/>
      <w:bookmarkEnd w:id="1152"/>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3" w:name="_Toc20212349"/>
      <w:bookmarkStart w:id="1154" w:name="_Toc27731704"/>
      <w:bookmarkStart w:id="1155" w:name="_Toc36127482"/>
      <w:bookmarkStart w:id="1156" w:name="_Toc45214588"/>
      <w:bookmarkStart w:id="1157" w:name="_Toc51937727"/>
      <w:bookmarkStart w:id="1158" w:name="_Toc51938036"/>
      <w:bookmarkStart w:id="1159" w:name="_Toc92291223"/>
      <w:bookmarkStart w:id="1160" w:name="_Toc218770003"/>
      <w:r>
        <w:t>8</w:t>
      </w:r>
      <w:r w:rsidRPr="00986001">
        <w:tab/>
      </w:r>
      <w:r>
        <w:t>MCPTT configuration management documents</w:t>
      </w:r>
      <w:bookmarkEnd w:id="1153"/>
      <w:bookmarkEnd w:id="1154"/>
      <w:bookmarkEnd w:id="1155"/>
      <w:bookmarkEnd w:id="1156"/>
      <w:bookmarkEnd w:id="1157"/>
      <w:bookmarkEnd w:id="1158"/>
      <w:bookmarkEnd w:id="1159"/>
      <w:bookmarkEnd w:id="1160"/>
    </w:p>
    <w:p w14:paraId="37CA9AF1" w14:textId="77777777" w:rsidR="00C367E9" w:rsidRPr="00986001" w:rsidRDefault="00C367E9" w:rsidP="00C367E9">
      <w:pPr>
        <w:pStyle w:val="Heading2"/>
      </w:pPr>
      <w:bookmarkStart w:id="1161" w:name="_Toc20212350"/>
      <w:bookmarkStart w:id="1162" w:name="_Toc27731705"/>
      <w:bookmarkStart w:id="1163" w:name="_Toc36127483"/>
      <w:bookmarkStart w:id="1164" w:name="_Toc45214589"/>
      <w:bookmarkStart w:id="1165" w:name="_Toc51937728"/>
      <w:bookmarkStart w:id="1166" w:name="_Toc51938037"/>
      <w:bookmarkStart w:id="1167" w:name="_Toc92291224"/>
      <w:bookmarkStart w:id="1168" w:name="_Toc218770004"/>
      <w:r>
        <w:t>8</w:t>
      </w:r>
      <w:r w:rsidRPr="00986001">
        <w:t>.1</w:t>
      </w:r>
      <w:r w:rsidRPr="00986001">
        <w:tab/>
        <w:t>Introduction</w:t>
      </w:r>
      <w:bookmarkEnd w:id="1161"/>
      <w:bookmarkEnd w:id="1162"/>
      <w:bookmarkEnd w:id="1163"/>
      <w:bookmarkEnd w:id="1164"/>
      <w:bookmarkEnd w:id="1165"/>
      <w:bookmarkEnd w:id="1166"/>
      <w:bookmarkEnd w:id="1167"/>
      <w:bookmarkEnd w:id="1168"/>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9" w:name="_Toc20212351"/>
      <w:bookmarkStart w:id="1170" w:name="_Toc27731706"/>
      <w:bookmarkStart w:id="1171" w:name="_Toc36127484"/>
      <w:bookmarkStart w:id="1172" w:name="_Toc45214590"/>
      <w:bookmarkStart w:id="1173" w:name="_Toc51937729"/>
      <w:bookmarkStart w:id="1174" w:name="_Toc51938038"/>
      <w:bookmarkStart w:id="1175" w:name="_Toc92291225"/>
      <w:bookmarkStart w:id="1176" w:name="_Toc218770005"/>
      <w:r w:rsidRPr="00D241C1">
        <w:rPr>
          <w:lang w:val="fr-FR"/>
        </w:rPr>
        <w:t>8</w:t>
      </w:r>
      <w:r w:rsidRPr="00564582">
        <w:rPr>
          <w:lang w:val="fr-FR"/>
        </w:rPr>
        <w:t>.</w:t>
      </w:r>
      <w:r w:rsidRPr="00D241C1">
        <w:rPr>
          <w:lang w:val="fr-FR"/>
        </w:rPr>
        <w:t>2</w:t>
      </w:r>
      <w:r w:rsidRPr="00564582">
        <w:rPr>
          <w:lang w:val="fr-FR"/>
        </w:rPr>
        <w:tab/>
        <w:t>MCPTT UE configuration document</w:t>
      </w:r>
      <w:bookmarkEnd w:id="1169"/>
      <w:bookmarkEnd w:id="1170"/>
      <w:bookmarkEnd w:id="1171"/>
      <w:bookmarkEnd w:id="1172"/>
      <w:bookmarkEnd w:id="1173"/>
      <w:bookmarkEnd w:id="1174"/>
      <w:bookmarkEnd w:id="1175"/>
      <w:bookmarkEnd w:id="1176"/>
    </w:p>
    <w:p w14:paraId="4F0572CA" w14:textId="77777777" w:rsidR="00C367E9" w:rsidRPr="00986001" w:rsidRDefault="00C367E9" w:rsidP="00C367E9">
      <w:pPr>
        <w:pStyle w:val="Heading3"/>
      </w:pPr>
      <w:bookmarkStart w:id="1177" w:name="_Toc20212352"/>
      <w:bookmarkStart w:id="1178" w:name="_Toc27731707"/>
      <w:bookmarkStart w:id="1179" w:name="_Toc36127485"/>
      <w:bookmarkStart w:id="1180" w:name="_Toc45214591"/>
      <w:bookmarkStart w:id="1181" w:name="_Toc51937730"/>
      <w:bookmarkStart w:id="1182" w:name="_Toc51938039"/>
      <w:bookmarkStart w:id="1183" w:name="_Toc92291226"/>
      <w:bookmarkStart w:id="1184" w:name="_Toc218770006"/>
      <w:r>
        <w:t>8.2.1</w:t>
      </w:r>
      <w:r>
        <w:tab/>
        <w:t>General</w:t>
      </w:r>
      <w:bookmarkEnd w:id="1177"/>
      <w:bookmarkEnd w:id="1178"/>
      <w:bookmarkEnd w:id="1179"/>
      <w:bookmarkEnd w:id="1180"/>
      <w:bookmarkEnd w:id="1181"/>
      <w:bookmarkEnd w:id="1182"/>
      <w:bookmarkEnd w:id="1183"/>
      <w:bookmarkEnd w:id="11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5" w:name="_Toc20212353"/>
      <w:bookmarkStart w:id="1186" w:name="_Toc27731708"/>
      <w:bookmarkStart w:id="1187" w:name="_Toc36127486"/>
      <w:bookmarkStart w:id="1188" w:name="_Toc45214592"/>
      <w:bookmarkStart w:id="1189" w:name="_Toc51937731"/>
      <w:bookmarkStart w:id="1190" w:name="_Toc51938040"/>
      <w:bookmarkStart w:id="1191" w:name="_Toc92291227"/>
      <w:bookmarkStart w:id="1192" w:name="MCCQCTEMPBM_00000047"/>
      <w:bookmarkStart w:id="1193" w:name="_Toc218770007"/>
      <w:r>
        <w:lastRenderedPageBreak/>
        <w:t>8.2.1A</w:t>
      </w:r>
      <w:r>
        <w:tab/>
        <w:t>MCPTT client access to MCPTT UE configuration documents</w:t>
      </w:r>
      <w:bookmarkEnd w:id="1185"/>
      <w:bookmarkEnd w:id="1186"/>
      <w:bookmarkEnd w:id="1187"/>
      <w:bookmarkEnd w:id="1188"/>
      <w:bookmarkEnd w:id="1189"/>
      <w:bookmarkEnd w:id="1190"/>
      <w:bookmarkEnd w:id="1191"/>
      <w:bookmarkEnd w:id="1193"/>
    </w:p>
    <w:bookmarkEnd w:id="1192"/>
    <w:p w14:paraId="317E8E43" w14:textId="77777777" w:rsidR="00C367E9" w:rsidRDefault="00C367E9" w:rsidP="00C367E9">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4" w:name="_Toc20212354"/>
      <w:bookmarkStart w:id="1195" w:name="_Toc27731709"/>
      <w:bookmarkStart w:id="1196" w:name="_Toc36127487"/>
      <w:bookmarkStart w:id="1197" w:name="_Toc45214593"/>
      <w:bookmarkStart w:id="1198" w:name="_Toc51937732"/>
      <w:bookmarkStart w:id="1199" w:name="_Toc51938041"/>
      <w:bookmarkStart w:id="1200" w:name="_Toc92291228"/>
      <w:bookmarkStart w:id="1201" w:name="_Toc218770008"/>
      <w:r>
        <w:t>8.2.2</w:t>
      </w:r>
      <w:r>
        <w:tab/>
        <w:t>C</w:t>
      </w:r>
      <w:r w:rsidRPr="00986001">
        <w:t>oding</w:t>
      </w:r>
      <w:bookmarkEnd w:id="1194"/>
      <w:bookmarkEnd w:id="1195"/>
      <w:bookmarkEnd w:id="1196"/>
      <w:bookmarkEnd w:id="1197"/>
      <w:bookmarkEnd w:id="1198"/>
      <w:bookmarkEnd w:id="1199"/>
      <w:bookmarkEnd w:id="1200"/>
      <w:bookmarkEnd w:id="1201"/>
    </w:p>
    <w:p w14:paraId="2E67E931" w14:textId="77777777" w:rsidR="00C367E9" w:rsidRPr="0019247C" w:rsidRDefault="00C367E9" w:rsidP="00C367E9">
      <w:pPr>
        <w:pStyle w:val="Heading4"/>
      </w:pPr>
      <w:bookmarkStart w:id="1202" w:name="_Toc20212355"/>
      <w:bookmarkStart w:id="1203" w:name="_Toc27731710"/>
      <w:bookmarkStart w:id="1204" w:name="_Toc36127488"/>
      <w:bookmarkStart w:id="1205" w:name="_Toc45214594"/>
      <w:bookmarkStart w:id="1206" w:name="_Toc51937733"/>
      <w:bookmarkStart w:id="1207" w:name="_Toc51938042"/>
      <w:bookmarkStart w:id="1208" w:name="_Toc92291229"/>
      <w:bookmarkStart w:id="1209" w:name="_Toc218770009"/>
      <w:r>
        <w:t>8.2.2.1</w:t>
      </w:r>
      <w:r>
        <w:tab/>
        <w:t>Structure</w:t>
      </w:r>
      <w:bookmarkEnd w:id="1202"/>
      <w:bookmarkEnd w:id="1203"/>
      <w:bookmarkEnd w:id="1204"/>
      <w:bookmarkEnd w:id="1205"/>
      <w:bookmarkEnd w:id="1206"/>
      <w:bookmarkEnd w:id="1207"/>
      <w:bookmarkEnd w:id="1208"/>
      <w:bookmarkEnd w:id="120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lastRenderedPageBreak/>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0" w:name="_Toc20212356"/>
      <w:bookmarkStart w:id="1211" w:name="_Toc27731711"/>
      <w:bookmarkStart w:id="1212" w:name="_Toc36127489"/>
      <w:bookmarkStart w:id="1213" w:name="_Toc45214595"/>
      <w:bookmarkStart w:id="1214" w:name="_Toc51937734"/>
      <w:bookmarkStart w:id="1215" w:name="_Toc51938043"/>
      <w:bookmarkStart w:id="1216" w:name="_Toc92291230"/>
      <w:bookmarkStart w:id="1217" w:name="_Toc218770010"/>
      <w:r>
        <w:t>8</w:t>
      </w:r>
      <w:r w:rsidRPr="000B2651">
        <w:t>.</w:t>
      </w:r>
      <w:r>
        <w:t>2</w:t>
      </w:r>
      <w:r w:rsidRPr="000B2651">
        <w:t>.2.2</w:t>
      </w:r>
      <w:r w:rsidRPr="000B2651">
        <w:tab/>
        <w:t>Application Unique ID</w:t>
      </w:r>
      <w:bookmarkEnd w:id="1210"/>
      <w:bookmarkEnd w:id="1211"/>
      <w:bookmarkEnd w:id="1212"/>
      <w:bookmarkEnd w:id="1213"/>
      <w:bookmarkEnd w:id="1214"/>
      <w:bookmarkEnd w:id="1215"/>
      <w:bookmarkEnd w:id="1216"/>
      <w:bookmarkEnd w:id="121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8" w:name="_Toc20212357"/>
      <w:bookmarkStart w:id="1219" w:name="_Toc27731712"/>
      <w:bookmarkStart w:id="1220" w:name="_Toc36127490"/>
      <w:bookmarkStart w:id="1221" w:name="_Toc45214596"/>
      <w:bookmarkStart w:id="1222" w:name="_Toc51937735"/>
      <w:bookmarkStart w:id="1223" w:name="_Toc51938044"/>
      <w:bookmarkStart w:id="1224" w:name="_Toc92291231"/>
      <w:bookmarkStart w:id="1225" w:name="_Toc218770011"/>
      <w:r>
        <w:t>8</w:t>
      </w:r>
      <w:r w:rsidRPr="00F70427">
        <w:t>.</w:t>
      </w:r>
      <w:r>
        <w:t>2</w:t>
      </w:r>
      <w:r w:rsidRPr="00F70427">
        <w:t>.2.3</w:t>
      </w:r>
      <w:r w:rsidRPr="00F70427">
        <w:tab/>
        <w:t>XML Schema</w:t>
      </w:r>
      <w:bookmarkEnd w:id="1218"/>
      <w:bookmarkEnd w:id="1219"/>
      <w:bookmarkEnd w:id="1220"/>
      <w:bookmarkEnd w:id="1221"/>
      <w:bookmarkEnd w:id="1222"/>
      <w:bookmarkEnd w:id="1223"/>
      <w:bookmarkEnd w:id="1224"/>
      <w:bookmarkEnd w:id="122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lastRenderedPageBreak/>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lastRenderedPageBreak/>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6" w:name="_Toc20212358"/>
      <w:bookmarkStart w:id="1227" w:name="_Toc27731713"/>
      <w:bookmarkStart w:id="1228" w:name="_Toc36127491"/>
      <w:bookmarkStart w:id="1229" w:name="_Toc45214597"/>
      <w:bookmarkStart w:id="1230" w:name="_Toc51937736"/>
      <w:bookmarkStart w:id="1231" w:name="_Toc51938045"/>
      <w:bookmarkStart w:id="1232" w:name="_Toc92291232"/>
      <w:bookmarkStart w:id="1233" w:name="_Toc218770012"/>
      <w:r>
        <w:t>8</w:t>
      </w:r>
      <w:r w:rsidRPr="000B2651">
        <w:t>.</w:t>
      </w:r>
      <w:r>
        <w:t>2</w:t>
      </w:r>
      <w:r w:rsidRPr="000B2651">
        <w:t>.2.4</w:t>
      </w:r>
      <w:r w:rsidRPr="000B2651">
        <w:tab/>
        <w:t xml:space="preserve">Default </w:t>
      </w:r>
      <w:r>
        <w:t xml:space="preserve">Document </w:t>
      </w:r>
      <w:r w:rsidRPr="000B2651">
        <w:t>Namespace</w:t>
      </w:r>
      <w:bookmarkEnd w:id="1226"/>
      <w:bookmarkEnd w:id="1227"/>
      <w:bookmarkEnd w:id="1228"/>
      <w:bookmarkEnd w:id="1229"/>
      <w:bookmarkEnd w:id="1230"/>
      <w:bookmarkEnd w:id="1231"/>
      <w:bookmarkEnd w:id="1232"/>
      <w:bookmarkEnd w:id="123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4" w:name="_Toc20212359"/>
      <w:bookmarkStart w:id="1235" w:name="_Toc27731714"/>
      <w:bookmarkStart w:id="1236" w:name="_Toc36127492"/>
      <w:bookmarkStart w:id="1237" w:name="_Toc45214598"/>
      <w:bookmarkStart w:id="1238" w:name="_Toc51937737"/>
      <w:bookmarkStart w:id="1239" w:name="_Toc51938046"/>
      <w:bookmarkStart w:id="1240" w:name="_Toc92291233"/>
      <w:bookmarkStart w:id="1241" w:name="_Toc218770013"/>
      <w:r>
        <w:t>8</w:t>
      </w:r>
      <w:r w:rsidRPr="000B2651">
        <w:t>.</w:t>
      </w:r>
      <w:r>
        <w:t>2</w:t>
      </w:r>
      <w:r w:rsidRPr="000B2651">
        <w:t>.2.5</w:t>
      </w:r>
      <w:r w:rsidRPr="000B2651">
        <w:tab/>
        <w:t>MIME type</w:t>
      </w:r>
      <w:bookmarkEnd w:id="1234"/>
      <w:bookmarkEnd w:id="1235"/>
      <w:bookmarkEnd w:id="1236"/>
      <w:bookmarkEnd w:id="1237"/>
      <w:bookmarkEnd w:id="1238"/>
      <w:bookmarkEnd w:id="1239"/>
      <w:bookmarkEnd w:id="1240"/>
      <w:bookmarkEnd w:id="124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2" w:name="_Toc20212360"/>
      <w:bookmarkStart w:id="1243" w:name="_Toc27731715"/>
      <w:bookmarkStart w:id="1244" w:name="_Toc36127493"/>
      <w:bookmarkStart w:id="1245" w:name="_Toc45214599"/>
      <w:bookmarkStart w:id="1246" w:name="_Toc51937738"/>
      <w:bookmarkStart w:id="1247" w:name="_Toc51938047"/>
      <w:bookmarkStart w:id="1248" w:name="_Toc92291234"/>
      <w:bookmarkStart w:id="1249" w:name="_Toc218770014"/>
      <w:r>
        <w:t>8</w:t>
      </w:r>
      <w:r w:rsidRPr="000B2651">
        <w:t>.</w:t>
      </w:r>
      <w:r>
        <w:t>2</w:t>
      </w:r>
      <w:r w:rsidRPr="000B2651">
        <w:t>.2.6</w:t>
      </w:r>
      <w:r w:rsidRPr="000B2651">
        <w:tab/>
        <w:t>Validation Constraints</w:t>
      </w:r>
      <w:bookmarkEnd w:id="1242"/>
      <w:bookmarkEnd w:id="1243"/>
      <w:bookmarkEnd w:id="1244"/>
      <w:bookmarkEnd w:id="1245"/>
      <w:bookmarkEnd w:id="1246"/>
      <w:bookmarkEnd w:id="1247"/>
      <w:bookmarkEnd w:id="1248"/>
      <w:bookmarkEnd w:id="124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 xml:space="preserve">If the XUI value of the document URI or node URI in the Request-URI does not match the XUI of the service configuration document URI, the configuration management server shall return an HTTP 409 (Conflict) response </w:t>
      </w:r>
      <w:r w:rsidRPr="000B2651">
        <w:lastRenderedPageBreak/>
        <w:t>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lastRenderedPageBreak/>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0" w:name="_Toc20212361"/>
      <w:bookmarkStart w:id="1251" w:name="_Toc27731716"/>
      <w:bookmarkStart w:id="1252" w:name="_Toc36127494"/>
      <w:bookmarkStart w:id="1253" w:name="_Toc45214600"/>
      <w:bookmarkStart w:id="1254" w:name="_Toc51937739"/>
      <w:bookmarkStart w:id="1255" w:name="_Toc51938048"/>
      <w:bookmarkStart w:id="1256" w:name="_Toc92291235"/>
      <w:bookmarkStart w:id="1257" w:name="_Toc218770015"/>
      <w:r>
        <w:t>8</w:t>
      </w:r>
      <w:r w:rsidRPr="00FD64D5">
        <w:t>.</w:t>
      </w:r>
      <w:r>
        <w:t>2</w:t>
      </w:r>
      <w:r w:rsidRPr="00FD64D5">
        <w:t>.2.7</w:t>
      </w:r>
      <w:r w:rsidRPr="00FD64D5">
        <w:tab/>
        <w:t>Data Semantics</w:t>
      </w:r>
      <w:bookmarkEnd w:id="1250"/>
      <w:bookmarkEnd w:id="1251"/>
      <w:bookmarkEnd w:id="1252"/>
      <w:bookmarkEnd w:id="1253"/>
      <w:bookmarkEnd w:id="1254"/>
      <w:bookmarkEnd w:id="1255"/>
      <w:bookmarkEnd w:id="1256"/>
      <w:bookmarkEnd w:id="1257"/>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lastRenderedPageBreak/>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8" w:name="_Toc20212362"/>
      <w:bookmarkStart w:id="1259" w:name="_Toc27731717"/>
      <w:bookmarkStart w:id="1260" w:name="_Toc36127495"/>
      <w:bookmarkStart w:id="1261" w:name="_Toc45214601"/>
      <w:bookmarkStart w:id="1262" w:name="_Toc51937740"/>
      <w:bookmarkStart w:id="1263" w:name="_Toc51938049"/>
      <w:bookmarkStart w:id="1264" w:name="_Toc92291236"/>
      <w:bookmarkStart w:id="1265" w:name="_Toc218770016"/>
      <w:r>
        <w:t>8</w:t>
      </w:r>
      <w:r w:rsidRPr="00794952">
        <w:t>.</w:t>
      </w:r>
      <w:r>
        <w:t>2</w:t>
      </w:r>
      <w:r w:rsidRPr="00794952">
        <w:t>.2.8</w:t>
      </w:r>
      <w:r w:rsidRPr="00794952">
        <w:tab/>
        <w:t>Naming Conventions</w:t>
      </w:r>
      <w:bookmarkEnd w:id="1258"/>
      <w:bookmarkEnd w:id="1259"/>
      <w:bookmarkEnd w:id="1260"/>
      <w:bookmarkEnd w:id="1261"/>
      <w:bookmarkEnd w:id="1262"/>
      <w:bookmarkEnd w:id="1263"/>
      <w:bookmarkEnd w:id="1264"/>
      <w:bookmarkEnd w:id="126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6" w:name="_Toc20212363"/>
      <w:bookmarkStart w:id="1267" w:name="_Toc27731718"/>
      <w:bookmarkStart w:id="1268" w:name="_Toc36127496"/>
      <w:bookmarkStart w:id="1269" w:name="_Toc45214602"/>
      <w:bookmarkStart w:id="1270" w:name="_Toc51937741"/>
      <w:bookmarkStart w:id="1271" w:name="_Toc51938050"/>
      <w:bookmarkStart w:id="1272" w:name="_Toc92291237"/>
      <w:bookmarkStart w:id="1273" w:name="_Toc218770017"/>
      <w:r>
        <w:t>8</w:t>
      </w:r>
      <w:r w:rsidRPr="00794952">
        <w:t>.</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4" w:name="_Toc20212364"/>
      <w:bookmarkStart w:id="1275" w:name="_Toc27731719"/>
      <w:bookmarkStart w:id="1276" w:name="_Toc36127497"/>
      <w:bookmarkStart w:id="1277" w:name="_Toc45214603"/>
      <w:bookmarkStart w:id="1278" w:name="_Toc51937742"/>
      <w:bookmarkStart w:id="1279" w:name="_Toc51938051"/>
      <w:bookmarkStart w:id="1280" w:name="_Toc92291238"/>
      <w:bookmarkStart w:id="1281" w:name="_Toc218770018"/>
      <w:r>
        <w:t>8</w:t>
      </w:r>
      <w:r w:rsidRPr="00794952">
        <w:t>.</w:t>
      </w:r>
      <w:r>
        <w:t>2</w:t>
      </w:r>
      <w:r w:rsidRPr="00794952">
        <w:t>.2.10</w:t>
      </w:r>
      <w:r w:rsidRPr="00794952">
        <w:tab/>
        <w:t>Resource interdependencies</w:t>
      </w:r>
      <w:bookmarkEnd w:id="1274"/>
      <w:bookmarkEnd w:id="1275"/>
      <w:bookmarkEnd w:id="1276"/>
      <w:bookmarkEnd w:id="1277"/>
      <w:bookmarkEnd w:id="1278"/>
      <w:bookmarkEnd w:id="1279"/>
      <w:bookmarkEnd w:id="1280"/>
      <w:bookmarkEnd w:id="128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2" w:name="_Toc20212365"/>
      <w:bookmarkStart w:id="1283" w:name="_Toc27731720"/>
      <w:bookmarkStart w:id="1284" w:name="_Toc36127498"/>
      <w:bookmarkStart w:id="1285" w:name="_Toc45214604"/>
      <w:bookmarkStart w:id="1286" w:name="_Toc51937743"/>
      <w:bookmarkStart w:id="1287" w:name="_Toc51938052"/>
      <w:bookmarkStart w:id="1288" w:name="_Toc92291239"/>
      <w:bookmarkStart w:id="1289" w:name="_Toc218770019"/>
      <w:r>
        <w:t>8</w:t>
      </w:r>
      <w:r w:rsidRPr="00794952">
        <w:t>.</w:t>
      </w:r>
      <w:r>
        <w:t>2</w:t>
      </w:r>
      <w:r w:rsidRPr="00794952">
        <w:t>.2.11</w:t>
      </w:r>
      <w:r w:rsidRPr="00794952">
        <w:tab/>
        <w:t>Authorization Policies</w:t>
      </w:r>
      <w:bookmarkEnd w:id="1282"/>
      <w:bookmarkEnd w:id="1283"/>
      <w:bookmarkEnd w:id="1284"/>
      <w:bookmarkEnd w:id="1285"/>
      <w:bookmarkEnd w:id="1286"/>
      <w:bookmarkEnd w:id="1287"/>
      <w:bookmarkEnd w:id="1288"/>
      <w:bookmarkEnd w:id="128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0" w:name="_Toc20212366"/>
      <w:bookmarkStart w:id="1291" w:name="_Toc27731721"/>
      <w:bookmarkStart w:id="1292" w:name="_Toc36127499"/>
      <w:bookmarkStart w:id="1293" w:name="_Toc45214605"/>
      <w:bookmarkStart w:id="1294" w:name="_Toc51937744"/>
      <w:bookmarkStart w:id="1295" w:name="_Toc51938053"/>
      <w:bookmarkStart w:id="1296" w:name="_Toc92291240"/>
      <w:bookmarkStart w:id="1297" w:name="_Toc218770020"/>
      <w:r>
        <w:lastRenderedPageBreak/>
        <w:t>8</w:t>
      </w:r>
      <w:r w:rsidRPr="00794952">
        <w:t>.</w:t>
      </w:r>
      <w:r>
        <w:t>2</w:t>
      </w:r>
      <w:r w:rsidRPr="00794952">
        <w:t>.2.12</w:t>
      </w:r>
      <w:r w:rsidRPr="00794952">
        <w:tab/>
        <w:t>Subscription to Changes</w:t>
      </w:r>
      <w:bookmarkEnd w:id="1290"/>
      <w:bookmarkEnd w:id="1291"/>
      <w:bookmarkEnd w:id="1292"/>
      <w:bookmarkEnd w:id="1293"/>
      <w:bookmarkEnd w:id="1294"/>
      <w:bookmarkEnd w:id="1295"/>
      <w:bookmarkEnd w:id="1296"/>
      <w:bookmarkEnd w:id="129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8" w:name="_Toc20212367"/>
      <w:bookmarkStart w:id="1299" w:name="_Toc27731722"/>
      <w:bookmarkStart w:id="1300" w:name="_Toc36127500"/>
      <w:bookmarkStart w:id="1301" w:name="_Toc45214606"/>
      <w:bookmarkStart w:id="1302" w:name="_Toc51937745"/>
      <w:bookmarkStart w:id="1303" w:name="_Toc51938054"/>
      <w:bookmarkStart w:id="1304" w:name="_Toc92291241"/>
      <w:bookmarkStart w:id="1305" w:name="_Toc218770021"/>
      <w:r w:rsidRPr="00D241C1">
        <w:t>8.3</w:t>
      </w:r>
      <w:r w:rsidRPr="00D241C1">
        <w:tab/>
        <w:t>MCPTT user profile configuration document</w:t>
      </w:r>
      <w:bookmarkEnd w:id="1298"/>
      <w:bookmarkEnd w:id="1299"/>
      <w:bookmarkEnd w:id="1300"/>
      <w:bookmarkEnd w:id="1301"/>
      <w:bookmarkEnd w:id="1302"/>
      <w:bookmarkEnd w:id="1303"/>
      <w:bookmarkEnd w:id="1304"/>
      <w:bookmarkEnd w:id="1305"/>
    </w:p>
    <w:p w14:paraId="021DA04D" w14:textId="77777777" w:rsidR="00C367E9" w:rsidRPr="00986001" w:rsidRDefault="00C367E9" w:rsidP="00C367E9">
      <w:pPr>
        <w:pStyle w:val="Heading3"/>
      </w:pPr>
      <w:bookmarkStart w:id="1306" w:name="_Toc20212368"/>
      <w:bookmarkStart w:id="1307" w:name="_Toc27731723"/>
      <w:bookmarkStart w:id="1308" w:name="_Toc36127501"/>
      <w:bookmarkStart w:id="1309" w:name="_Toc45214607"/>
      <w:bookmarkStart w:id="1310" w:name="_Toc51937746"/>
      <w:bookmarkStart w:id="1311" w:name="_Toc51938055"/>
      <w:bookmarkStart w:id="1312" w:name="_Toc92291242"/>
      <w:bookmarkStart w:id="1313" w:name="_Toc218770022"/>
      <w:r>
        <w:t>8.3.1</w:t>
      </w:r>
      <w:r>
        <w:tab/>
        <w:t>General</w:t>
      </w:r>
      <w:bookmarkEnd w:id="1306"/>
      <w:bookmarkEnd w:id="1307"/>
      <w:bookmarkEnd w:id="1308"/>
      <w:bookmarkEnd w:id="1309"/>
      <w:bookmarkEnd w:id="1310"/>
      <w:bookmarkEnd w:id="1311"/>
      <w:bookmarkEnd w:id="1312"/>
      <w:bookmarkEnd w:id="13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4" w:name="_Toc20212369"/>
      <w:bookmarkStart w:id="1315" w:name="_Toc27731724"/>
      <w:bookmarkStart w:id="1316" w:name="_Toc36127502"/>
      <w:bookmarkStart w:id="1317" w:name="_Toc45214608"/>
      <w:bookmarkStart w:id="1318" w:name="_Toc51937747"/>
      <w:bookmarkStart w:id="1319" w:name="_Toc51938056"/>
      <w:bookmarkStart w:id="1320" w:name="_Toc92291243"/>
      <w:bookmarkStart w:id="1321" w:name="MCCQCTEMPBM_00000048"/>
      <w:bookmarkStart w:id="1322" w:name="_Toc218770023"/>
      <w:r>
        <w:t>8.3.1A</w:t>
      </w:r>
      <w:r>
        <w:tab/>
        <w:t>MCPTT client access to MCPTT user profile documents</w:t>
      </w:r>
      <w:bookmarkEnd w:id="1314"/>
      <w:bookmarkEnd w:id="1315"/>
      <w:bookmarkEnd w:id="1316"/>
      <w:bookmarkEnd w:id="1317"/>
      <w:bookmarkEnd w:id="1318"/>
      <w:bookmarkEnd w:id="1319"/>
      <w:bookmarkEnd w:id="1320"/>
      <w:bookmarkEnd w:id="1322"/>
    </w:p>
    <w:bookmarkEnd w:id="1321"/>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3" w:name="_Toc20212370"/>
      <w:bookmarkStart w:id="1324" w:name="_Toc27731725"/>
      <w:bookmarkStart w:id="1325" w:name="_Toc36127503"/>
      <w:bookmarkStart w:id="1326" w:name="_Toc45214609"/>
      <w:bookmarkStart w:id="1327" w:name="_Toc51937748"/>
      <w:bookmarkStart w:id="1328" w:name="_Toc51938057"/>
      <w:bookmarkStart w:id="1329" w:name="_Toc92291244"/>
      <w:bookmarkStart w:id="1330" w:name="_Toc218770024"/>
      <w:r>
        <w:t>8.3.2</w:t>
      </w:r>
      <w:r>
        <w:tab/>
        <w:t>C</w:t>
      </w:r>
      <w:r w:rsidRPr="00986001">
        <w:t>oding</w:t>
      </w:r>
      <w:bookmarkEnd w:id="1323"/>
      <w:bookmarkEnd w:id="1324"/>
      <w:bookmarkEnd w:id="1325"/>
      <w:bookmarkEnd w:id="1326"/>
      <w:bookmarkEnd w:id="1327"/>
      <w:bookmarkEnd w:id="1328"/>
      <w:bookmarkEnd w:id="1329"/>
      <w:bookmarkEnd w:id="1330"/>
    </w:p>
    <w:p w14:paraId="37EF0E4B" w14:textId="77777777" w:rsidR="00C367E9" w:rsidRPr="0045024E" w:rsidRDefault="00C367E9" w:rsidP="00C367E9">
      <w:pPr>
        <w:pStyle w:val="Heading4"/>
      </w:pPr>
      <w:bookmarkStart w:id="1331" w:name="_Toc20212371"/>
      <w:bookmarkStart w:id="1332" w:name="_Toc27731726"/>
      <w:bookmarkStart w:id="1333" w:name="_Toc36127504"/>
      <w:bookmarkStart w:id="1334" w:name="_Toc45214610"/>
      <w:bookmarkStart w:id="1335" w:name="_Toc51937749"/>
      <w:bookmarkStart w:id="1336" w:name="_Toc51938058"/>
      <w:bookmarkStart w:id="1337" w:name="_Toc92291245"/>
      <w:bookmarkStart w:id="1338" w:name="_Toc218770025"/>
      <w:r>
        <w:t>8</w:t>
      </w:r>
      <w:r w:rsidRPr="0045024E">
        <w:t>.</w:t>
      </w:r>
      <w:r>
        <w:t>3</w:t>
      </w:r>
      <w:r w:rsidRPr="0045024E">
        <w:t>.2.1</w:t>
      </w:r>
      <w:r>
        <w:tab/>
      </w:r>
      <w:r w:rsidRPr="0045024E">
        <w:t>Structure</w:t>
      </w:r>
      <w:bookmarkEnd w:id="1331"/>
      <w:bookmarkEnd w:id="1332"/>
      <w:bookmarkEnd w:id="1333"/>
      <w:bookmarkEnd w:id="1334"/>
      <w:bookmarkEnd w:id="1335"/>
      <w:bookmarkEnd w:id="1336"/>
      <w:bookmarkEnd w:id="1337"/>
      <w:bookmarkEnd w:id="133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lastRenderedPageBreak/>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lastRenderedPageBreak/>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27F3AD61" w:rsidR="00C806D7" w:rsidRDefault="00C806D7" w:rsidP="00C806D7">
      <w:pPr>
        <w:pStyle w:val="B3"/>
      </w:pPr>
      <w:r>
        <w:t>viii)</w:t>
      </w:r>
      <w:r>
        <w:tab/>
        <w:t>a &lt;call-forwarding-target&gt; element;</w:t>
      </w:r>
    </w:p>
    <w:p w14:paraId="19123669" w14:textId="4A4F1D82" w:rsidR="00C806D7" w:rsidRDefault="00C806D7" w:rsidP="00C806D7">
      <w:pPr>
        <w:pStyle w:val="B3"/>
      </w:pPr>
      <w:r>
        <w:t>ix)</w:t>
      </w:r>
      <w:r>
        <w:tab/>
        <w:t>a &lt;user-max-simultaneous-authorizations&gt; element</w:t>
      </w:r>
      <w:r w:rsidR="00EF69AA">
        <w:t>;</w:t>
      </w:r>
    </w:p>
    <w:p w14:paraId="2632DD20" w14:textId="77777777" w:rsidR="00EF69AA" w:rsidRDefault="00EF69AA" w:rsidP="00EF69AA">
      <w:pPr>
        <w:pStyle w:val="B3"/>
        <w:rPr>
          <w:lang w:eastAsia="ko-KR"/>
        </w:rPr>
      </w:pPr>
      <w:r>
        <w:t>x)</w:t>
      </w:r>
      <w:r>
        <w:tab/>
      </w:r>
      <w:r>
        <w:rPr>
          <w:lang w:eastAsia="ko-KR"/>
        </w:rPr>
        <w:t>a &lt;call-forwarding-on&gt; element; and</w:t>
      </w:r>
    </w:p>
    <w:p w14:paraId="2E37CB99" w14:textId="2F7B61AF" w:rsidR="00EF69AA" w:rsidRDefault="00EF69AA" w:rsidP="00C806D7">
      <w:pPr>
        <w:pStyle w:val="B3"/>
      </w:pPr>
      <w:r>
        <w:rPr>
          <w:lang w:eastAsia="ko-KR"/>
        </w:rPr>
        <w:t>xi)</w:t>
      </w:r>
      <w:r>
        <w:rPr>
          <w:lang w:eastAsia="ko-KR"/>
        </w:rPr>
        <w:tab/>
        <w:t>a &lt;forward-to-functional-alias&gt;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lastRenderedPageBreak/>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3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63853543" w:rsidR="00C367E9" w:rsidRDefault="005F37B7"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339"/>
      <w:r w:rsidR="00C367E9" w:rsidRPr="003D5B46">
        <w:rPr>
          <w:lang w:eastAsia="ko-KR"/>
        </w:rPr>
        <w:t>; and</w:t>
      </w:r>
    </w:p>
    <w:p w14:paraId="443AB06C" w14:textId="0859287B" w:rsidR="00C367E9" w:rsidRDefault="005F37B7" w:rsidP="00C367E9">
      <w:pPr>
        <w:pStyle w:val="B4"/>
        <w:rPr>
          <w:lang w:eastAsia="ko-KR"/>
        </w:rPr>
      </w:pPr>
      <w:r>
        <w:rPr>
          <w:lang w:eastAsia="ko-KR"/>
        </w:rPr>
        <w:lastRenderedPageBreak/>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0" w:name="_Hlk56677315"/>
      <w:r>
        <w:t xml:space="preserve">and </w:t>
      </w:r>
      <w:r w:rsidRPr="00F55217">
        <w:t xml:space="preserve">may include an &lt;anyExt&gt; element </w:t>
      </w:r>
      <w:r>
        <w:t>with</w:t>
      </w:r>
      <w:bookmarkEnd w:id="1340"/>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1" w:name="_Hlk55559946"/>
      <w:r>
        <w:t xml:space="preserve">and </w:t>
      </w:r>
      <w:r w:rsidRPr="00F55217">
        <w:t xml:space="preserve">may include an &lt;anyExt&gt; element </w:t>
      </w:r>
      <w:r>
        <w:t xml:space="preserve">with </w:t>
      </w:r>
      <w:bookmarkEnd w:id="13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lastRenderedPageBreak/>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2" w:name="_Hlk97309823"/>
      <w:r>
        <w:t>iii)</w:t>
      </w:r>
      <w:r>
        <w:tab/>
        <w:t>one &lt;GroupKMSURI&gt; element; and</w:t>
      </w:r>
    </w:p>
    <w:bookmarkEnd w:id="1342"/>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3" w:name="_Toc20212372"/>
      <w:bookmarkStart w:id="1344" w:name="_Toc27731727"/>
      <w:bookmarkStart w:id="1345" w:name="_Toc36127505"/>
      <w:bookmarkStart w:id="1346" w:name="_Toc45214611"/>
      <w:bookmarkStart w:id="1347" w:name="_Toc51937750"/>
      <w:bookmarkStart w:id="1348" w:name="_Toc51938059"/>
      <w:bookmarkStart w:id="1349" w:name="_Toc92291246"/>
      <w:bookmarkStart w:id="1350" w:name="_Toc218770026"/>
      <w:r>
        <w:t>8</w:t>
      </w:r>
      <w:r w:rsidRPr="0045024E">
        <w:t>.</w:t>
      </w:r>
      <w:r>
        <w:t>3</w:t>
      </w:r>
      <w:r w:rsidRPr="0045024E">
        <w:t>.2.2</w:t>
      </w:r>
      <w:r w:rsidRPr="0045024E">
        <w:tab/>
        <w:t>Application Unique ID</w:t>
      </w:r>
      <w:bookmarkEnd w:id="1343"/>
      <w:bookmarkEnd w:id="1344"/>
      <w:bookmarkEnd w:id="1345"/>
      <w:bookmarkEnd w:id="1346"/>
      <w:bookmarkEnd w:id="1347"/>
      <w:bookmarkEnd w:id="1348"/>
      <w:bookmarkEnd w:id="1349"/>
      <w:bookmarkEnd w:id="1350"/>
    </w:p>
    <w:p w14:paraId="5A539192" w14:textId="77777777" w:rsidR="00C367E9" w:rsidRPr="0045024E" w:rsidRDefault="00C367E9" w:rsidP="00C367E9">
      <w:bookmarkStart w:id="1351" w:name="5.1.3_XML_Schema"/>
      <w:bookmarkStart w:id="1352" w:name="5.1.4_Default_Namespace"/>
      <w:bookmarkStart w:id="1353" w:name="5.1.5_MIME_Type"/>
      <w:bookmarkStart w:id="1354" w:name="5.1.6_Validation_Constraints"/>
      <w:bookmarkStart w:id="1355" w:name="5.1.7_Data_Semantics"/>
      <w:bookmarkStart w:id="1356" w:name="5.1.8_Naming_Conventions"/>
      <w:bookmarkStart w:id="1357" w:name="5.1.9_Global_Documents"/>
      <w:bookmarkStart w:id="1358" w:name="bookmark5"/>
      <w:bookmarkStart w:id="1359" w:name="bookmark4"/>
      <w:bookmarkStart w:id="1360" w:name="bookmark3"/>
      <w:bookmarkStart w:id="1361" w:name="bookmark2"/>
      <w:bookmarkStart w:id="1362" w:name="5.1.2_Application_Unique_ID"/>
      <w:bookmarkEnd w:id="1351"/>
      <w:bookmarkEnd w:id="1352"/>
      <w:bookmarkEnd w:id="1353"/>
      <w:bookmarkEnd w:id="1354"/>
      <w:bookmarkEnd w:id="1355"/>
      <w:bookmarkEnd w:id="1356"/>
      <w:bookmarkEnd w:id="1357"/>
      <w:bookmarkEnd w:id="1358"/>
      <w:bookmarkEnd w:id="1359"/>
      <w:bookmarkEnd w:id="1360"/>
      <w:bookmarkEnd w:id="1361"/>
      <w:bookmarkEnd w:id="136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3" w:name="_Toc20212373"/>
      <w:bookmarkStart w:id="1364" w:name="_Toc27731728"/>
      <w:bookmarkStart w:id="1365" w:name="_Toc36127506"/>
      <w:bookmarkStart w:id="1366" w:name="_Toc45214612"/>
      <w:bookmarkStart w:id="1367" w:name="_Toc51937751"/>
      <w:bookmarkStart w:id="1368" w:name="_Toc51938060"/>
      <w:bookmarkStart w:id="1369" w:name="_Toc92291247"/>
      <w:bookmarkStart w:id="1370" w:name="_Toc218770027"/>
      <w:r>
        <w:t>8</w:t>
      </w:r>
      <w:r w:rsidRPr="0045024E">
        <w:t>.</w:t>
      </w:r>
      <w:r>
        <w:t>3</w:t>
      </w:r>
      <w:r w:rsidRPr="0045024E">
        <w:t>.2.3</w:t>
      </w:r>
      <w:r w:rsidRPr="0045024E">
        <w:tab/>
        <w:t>XML Schema</w:t>
      </w:r>
      <w:bookmarkEnd w:id="1363"/>
      <w:bookmarkEnd w:id="1364"/>
      <w:bookmarkEnd w:id="1365"/>
      <w:bookmarkEnd w:id="1366"/>
      <w:bookmarkEnd w:id="1367"/>
      <w:bookmarkEnd w:id="1368"/>
      <w:bookmarkEnd w:id="1369"/>
      <w:bookmarkEnd w:id="1370"/>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6B6AD1" w:rsidRDefault="00C367E9" w:rsidP="006B6AD1">
      <w:pPr>
        <w:pStyle w:val="PL"/>
      </w:pPr>
      <w:bookmarkStart w:id="1371" w:name="_Toc20212374"/>
      <w:bookmarkStart w:id="1372" w:name="_Toc27731729"/>
      <w:bookmarkStart w:id="1373" w:name="_Toc36127507"/>
      <w:bookmarkStart w:id="1374" w:name="_Toc45214613"/>
      <w:bookmarkStart w:id="1375" w:name="_Toc51937752"/>
      <w:bookmarkStart w:id="1376"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lastRenderedPageBreak/>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lastRenderedPageBreak/>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lastRenderedPageBreak/>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lastRenderedPageBreak/>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lastRenderedPageBreak/>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7" w:name="_Hlk97309900"/>
      <w:r>
        <w:rPr>
          <w:rFonts w:eastAsia="Courier New"/>
        </w:rPr>
        <w:t xml:space="preserve">      </w:t>
      </w:r>
      <w:r>
        <w:t>&lt;xs:element name="GroupKMSURI" type="mcpttup:EntryType"/&gt;</w:t>
      </w:r>
    </w:p>
    <w:bookmarkEnd w:id="1377"/>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8" w:name="_Toc92291248"/>
      <w:bookmarkStart w:id="1379" w:name="_Toc218770028"/>
      <w:r>
        <w:t>8</w:t>
      </w:r>
      <w:r w:rsidRPr="0045024E">
        <w:t>.</w:t>
      </w:r>
      <w:r>
        <w:t>3</w:t>
      </w:r>
      <w:r w:rsidRPr="0045024E">
        <w:t>.2.4</w:t>
      </w:r>
      <w:r w:rsidRPr="0045024E">
        <w:tab/>
        <w:t xml:space="preserve">Default </w:t>
      </w:r>
      <w:r>
        <w:t xml:space="preserve">Document </w:t>
      </w:r>
      <w:r w:rsidRPr="0045024E">
        <w:t>Namespace</w:t>
      </w:r>
      <w:bookmarkEnd w:id="1371"/>
      <w:bookmarkEnd w:id="1372"/>
      <w:bookmarkEnd w:id="1373"/>
      <w:bookmarkEnd w:id="1374"/>
      <w:bookmarkEnd w:id="1375"/>
      <w:bookmarkEnd w:id="1376"/>
      <w:bookmarkEnd w:id="1378"/>
      <w:bookmarkEnd w:id="137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0" w:name="_Toc20212375"/>
      <w:bookmarkStart w:id="1381" w:name="_Toc27731730"/>
      <w:bookmarkStart w:id="1382" w:name="_Toc36127508"/>
      <w:bookmarkStart w:id="1383" w:name="_Toc45214614"/>
      <w:bookmarkStart w:id="1384" w:name="_Toc51937753"/>
      <w:bookmarkStart w:id="1385" w:name="_Toc51938062"/>
      <w:bookmarkStart w:id="1386" w:name="_Toc92291249"/>
      <w:bookmarkStart w:id="1387" w:name="_Toc218770029"/>
      <w:r>
        <w:t>8</w:t>
      </w:r>
      <w:r w:rsidRPr="0045024E">
        <w:t>.</w:t>
      </w:r>
      <w:r>
        <w:t>3</w:t>
      </w:r>
      <w:r w:rsidRPr="0045024E">
        <w:t>.2.5</w:t>
      </w:r>
      <w:r w:rsidRPr="0045024E">
        <w:tab/>
        <w:t>MIME type</w:t>
      </w:r>
      <w:bookmarkEnd w:id="1380"/>
      <w:bookmarkEnd w:id="1381"/>
      <w:bookmarkEnd w:id="1382"/>
      <w:bookmarkEnd w:id="1383"/>
      <w:bookmarkEnd w:id="1384"/>
      <w:bookmarkEnd w:id="1385"/>
      <w:bookmarkEnd w:id="1386"/>
      <w:bookmarkEnd w:id="138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8" w:name="_Toc20212376"/>
      <w:bookmarkStart w:id="1389" w:name="_Toc27731731"/>
      <w:bookmarkStart w:id="1390" w:name="_Toc36127509"/>
      <w:bookmarkStart w:id="1391" w:name="_Toc45214615"/>
      <w:bookmarkStart w:id="1392" w:name="_Toc51937754"/>
      <w:bookmarkStart w:id="1393" w:name="_Toc51938063"/>
      <w:bookmarkStart w:id="1394" w:name="_Toc92291250"/>
      <w:bookmarkStart w:id="1395" w:name="_Toc218770030"/>
      <w:r>
        <w:lastRenderedPageBreak/>
        <w:t>8</w:t>
      </w:r>
      <w:r w:rsidRPr="0045024E">
        <w:t>.</w:t>
      </w:r>
      <w:r>
        <w:t>3</w:t>
      </w:r>
      <w:r w:rsidRPr="0045024E">
        <w:t>.2.6</w:t>
      </w:r>
      <w:r w:rsidRPr="0045024E">
        <w:tab/>
        <w:t>Validation Constraints</w:t>
      </w:r>
      <w:bookmarkEnd w:id="1388"/>
      <w:bookmarkEnd w:id="1389"/>
      <w:bookmarkEnd w:id="1390"/>
      <w:bookmarkEnd w:id="1391"/>
      <w:bookmarkEnd w:id="1392"/>
      <w:bookmarkEnd w:id="1393"/>
      <w:bookmarkEnd w:id="1394"/>
      <w:bookmarkEnd w:id="13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6" w:name="_Hlk96515437"/>
      <w:r>
        <w:t xml:space="preserve">of the &lt;MCPTTGroupInfo&gt; element </w:t>
      </w:r>
      <w:bookmarkEnd w:id="13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7" w:name="_Toc20212377"/>
      <w:bookmarkStart w:id="1398" w:name="_Toc27731732"/>
      <w:bookmarkStart w:id="1399" w:name="_Toc36127510"/>
      <w:bookmarkStart w:id="1400" w:name="_Toc45214616"/>
      <w:bookmarkStart w:id="1401" w:name="_Toc51937755"/>
      <w:bookmarkStart w:id="1402" w:name="_Toc51938064"/>
      <w:bookmarkStart w:id="1403" w:name="_Toc92291251"/>
      <w:bookmarkStart w:id="1404" w:name="_Toc218770031"/>
      <w:r>
        <w:t>8</w:t>
      </w:r>
      <w:r w:rsidRPr="0045024E">
        <w:t>.</w:t>
      </w:r>
      <w:r>
        <w:t>3</w:t>
      </w:r>
      <w:r w:rsidRPr="0045024E">
        <w:t>.2.7</w:t>
      </w:r>
      <w:r w:rsidRPr="0045024E">
        <w:tab/>
        <w:t>Data Semantics</w:t>
      </w:r>
      <w:bookmarkEnd w:id="1397"/>
      <w:bookmarkEnd w:id="1398"/>
      <w:bookmarkEnd w:id="1399"/>
      <w:bookmarkEnd w:id="1400"/>
      <w:bookmarkEnd w:id="1401"/>
      <w:bookmarkEnd w:id="1402"/>
      <w:bookmarkEnd w:id="1403"/>
      <w:bookmarkEnd w:id="140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05" w:name="_Hlk97309965"/>
      <w:r>
        <w:t>-</w:t>
      </w:r>
      <w:r>
        <w:tab/>
        <w:t xml:space="preserve">the &lt;GMS-Serv-Id&gt; element of the &lt;GroupServerInfo&gt; element of the &lt;anyExt&gt; element of the &lt;entry&gt; element of the &lt;MCPTTGroupInfo&gt; </w:t>
      </w:r>
      <w:bookmarkStart w:id="1406" w:name="_Hlk96585869"/>
      <w:r>
        <w:t xml:space="preserve">element </w:t>
      </w:r>
      <w:bookmarkStart w:id="1407" w:name="_Hlk97210410"/>
      <w:bookmarkEnd w:id="1406"/>
      <w:r>
        <w:t xml:space="preserve">of the &lt;OnNetwork&gt; element </w:t>
      </w:r>
      <w:bookmarkEnd w:id="140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08" w:name="_Hlk103861352"/>
      <w:r w:rsidR="0029761B">
        <w:t>8</w:t>
      </w:r>
      <w:bookmarkEnd w:id="1408"/>
      <w:r w:rsidR="0029761B">
        <w:t xml:space="preserve"> </w:t>
      </w:r>
      <w:r>
        <w:t xml:space="preserve">in 3GPP TS 24.483 [4]; </w:t>
      </w:r>
    </w:p>
    <w:p w14:paraId="54E9D0C9" w14:textId="1345A871" w:rsidR="00C806D7" w:rsidRDefault="00C806D7" w:rsidP="00C806D7">
      <w:pPr>
        <w:pStyle w:val="B1"/>
      </w:pPr>
      <w:bookmarkStart w:id="1409" w:name="_Hlk97310008"/>
      <w:bookmarkEnd w:id="1405"/>
      <w:r>
        <w:t>-</w:t>
      </w:r>
      <w:r>
        <w:tab/>
        <w:t xml:space="preserve">the &lt;IDMS-token-endpoint&gt; element of the &lt;GroupServerInfo&gt; element of the &lt;anyExt&gt; element of the &lt;entry&gt; element of the &lt;MCPTTGroupInfo&gt; element </w:t>
      </w:r>
      <w:bookmarkStart w:id="1410" w:name="_Hlk97281034"/>
      <w:r>
        <w:t xml:space="preserve">of the &lt;OnNetwork&gt; element </w:t>
      </w:r>
      <w:bookmarkEnd w:id="1410"/>
      <w:r>
        <w:t>contains the URI used to contact the identity management server token endpoint for the MCPTT group ID in the &lt;uri-entry&gt; element of the &lt;entry&gt; element of the &lt;MCPTTGroupInfo&gt; element and corresponds to the "IDMSToken</w:t>
      </w:r>
      <w:bookmarkStart w:id="1411" w:name="_Hlk103860690"/>
      <w:r w:rsidR="0029761B">
        <w:t>EndPoint</w:t>
      </w:r>
      <w:bookmarkEnd w:id="1411"/>
      <w:r>
        <w:t xml:space="preserve">" element of </w:t>
      </w:r>
      <w:r w:rsidR="00056BBA">
        <w:t>clause</w:t>
      </w:r>
      <w:r>
        <w:t> 5.2.</w:t>
      </w:r>
      <w:r w:rsidR="0029761B">
        <w:t>48B</w:t>
      </w:r>
      <w:bookmarkStart w:id="1412" w:name="_Hlk103861412"/>
      <w:r w:rsidR="0029761B">
        <w:t>9</w:t>
      </w:r>
      <w:bookmarkEnd w:id="1412"/>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13" w:name="_Hlk102651771"/>
      <w:r w:rsidR="0029761B">
        <w:t>Group</w:t>
      </w:r>
      <w:bookmarkEnd w:id="1413"/>
      <w:r>
        <w:t xml:space="preserve">KMSURI" element of </w:t>
      </w:r>
      <w:r w:rsidR="00056BBA">
        <w:t>clause</w:t>
      </w:r>
      <w:r>
        <w:t> 5.2.</w:t>
      </w:r>
      <w:r w:rsidR="0029761B">
        <w:t>48B1</w:t>
      </w:r>
      <w:bookmarkStart w:id="1414" w:name="_Hlk103861436"/>
      <w:r w:rsidR="0029761B">
        <w:t>0</w:t>
      </w:r>
      <w:bookmarkEnd w:id="1414"/>
      <w:r>
        <w:t xml:space="preserve"> in </w:t>
      </w:r>
      <w:r>
        <w:lastRenderedPageBreak/>
        <w:t>3GPP TS 24.483 [4]. If the entry element is empty, the kms present in the MCS initial configuration document is used;</w:t>
      </w:r>
    </w:p>
    <w:bookmarkEnd w:id="1409"/>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15" w:name="_Hlk97310039"/>
      <w:r>
        <w:t>-</w:t>
      </w:r>
      <w:r>
        <w:tab/>
        <w:t xml:space="preserve">the &lt;GMS-Serv-Id&gt; element of the &lt;GroupServerInfo&gt; element of the &lt;anyExt&gt; element of the &lt;entry&gt; element of the &lt;MCPTTGroupInfo&gt; element </w:t>
      </w:r>
      <w:bookmarkStart w:id="1416" w:name="_Hlk97210558"/>
      <w:r>
        <w:t xml:space="preserve">of the &lt;OffNetwork&gt; element </w:t>
      </w:r>
      <w:bookmarkEnd w:id="1416"/>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17" w:name="_Hlk103861485"/>
      <w:r w:rsidR="00B6152C">
        <w:t>C</w:t>
      </w:r>
      <w:bookmarkEnd w:id="1417"/>
      <w:r w:rsidR="00B6152C">
        <w:t xml:space="preserve"> </w:t>
      </w:r>
      <w:r>
        <w:t xml:space="preserve">in 3GPP TS 24.483 [4]; </w:t>
      </w:r>
    </w:p>
    <w:p w14:paraId="61E4E399" w14:textId="26A809B0" w:rsidR="00C806D7" w:rsidRDefault="00C806D7" w:rsidP="00C806D7">
      <w:pPr>
        <w:pStyle w:val="B1"/>
      </w:pPr>
      <w:bookmarkStart w:id="1418" w:name="_Hlk97310167"/>
      <w:bookmarkEnd w:id="141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19" w:name="_Hlk103861531"/>
      <w:r w:rsidR="00B6152C">
        <w:t>D</w:t>
      </w:r>
      <w:bookmarkEnd w:id="1419"/>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20" w:name="_Hlk97310189"/>
      <w:bookmarkEnd w:id="1418"/>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21" w:name="_Hlk102651847"/>
      <w:r w:rsidR="00F8418C">
        <w:t>Group</w:t>
      </w:r>
      <w:bookmarkEnd w:id="1421"/>
      <w:r>
        <w:t>KMSURI" element of clause 5.2.</w:t>
      </w:r>
      <w:r w:rsidR="00F8418C">
        <w:t>53</w:t>
      </w:r>
      <w:bookmarkStart w:id="1422" w:name="_Hlk103861552"/>
      <w:r w:rsidR="00F8418C">
        <w:t>E</w:t>
      </w:r>
      <w:bookmarkEnd w:id="1422"/>
      <w:r>
        <w:t xml:space="preserve"> in 3GPP TS 24.483 [4]. If the entry element is empty, the kms present in the MCS initial configuration document is used;</w:t>
      </w:r>
      <w:bookmarkEnd w:id="1420"/>
    </w:p>
    <w:p w14:paraId="357A5C2A" w14:textId="77777777" w:rsidR="00C367E9" w:rsidRPr="006A70DA" w:rsidRDefault="00C367E9" w:rsidP="006A70DA">
      <w:pPr>
        <w:pStyle w:val="B1"/>
      </w:pPr>
      <w:r w:rsidRPr="006A70DA">
        <w:t>-</w:t>
      </w:r>
      <w:r w:rsidRPr="006A70DA">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77777777" w:rsidR="00C367E9" w:rsidRPr="006A70DA" w:rsidRDefault="00C367E9" w:rsidP="006A70DA">
      <w:pPr>
        <w:pStyle w:val="B1"/>
      </w:pPr>
      <w:r w:rsidRPr="006A70DA">
        <w:t>-</w:t>
      </w:r>
      <w:r w:rsidRPr="006A70DA">
        <w:tab/>
        <w:t>the &lt;entry&gt; element of the &lt;AllowedFunctionalAliasesForCallTransfer&gt; list element of the &lt;anyExt&gt; element of the &lt;OnNetwork&gt; element contains a functional alias that is allowed to be used as target ID for a private call transfer and and does not appear in the MCPTT user profile configuration managed object specified in 3GPP TS 24.483 [4]; and</w:t>
      </w:r>
    </w:p>
    <w:p w14:paraId="3DA1335A" w14:textId="77777777" w:rsidR="00C367E9" w:rsidRDefault="00C367E9" w:rsidP="00C367E9">
      <w:pPr>
        <w:pStyle w:val="B1"/>
      </w:pPr>
      <w:r>
        <w:lastRenderedPageBreak/>
        <w:t>-</w:t>
      </w:r>
      <w:r>
        <w:tab/>
        <w:t>the &lt;</w:t>
      </w:r>
      <w:bookmarkStart w:id="1423" w:name="_Hlk71122444"/>
      <w:r>
        <w:t>call-forwarding-target</w:t>
      </w:r>
      <w:bookmarkEnd w:id="142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24" w:name="_Hlk97210665"/>
      <w:r>
        <w:t xml:space="preserve">the &lt;entry&gt; element of </w:t>
      </w:r>
      <w:bookmarkEnd w:id="1424"/>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25" w:name="_Hlk507537788"/>
    </w:p>
    <w:bookmarkEnd w:id="1425"/>
    <w:p w14:paraId="24C7AE76" w14:textId="3A7A67D0" w:rsidR="00C806D7" w:rsidRDefault="00C806D7" w:rsidP="00C806D7">
      <w:pPr>
        <w:rPr>
          <w:sz w:val="22"/>
          <w:szCs w:val="22"/>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26" w:name="_Hlk102652578"/>
      <w:r w:rsidR="00F8418C">
        <w:t>Relative</w:t>
      </w:r>
      <w:bookmarkEnd w:id="1426"/>
      <w:r>
        <w:t>PresentationPriority" element of clause 5.2.</w:t>
      </w:r>
      <w:bookmarkStart w:id="1427" w:name="_Hlk102651925"/>
      <w:r w:rsidR="00F8418C">
        <w:t>53B</w:t>
      </w:r>
      <w:bookmarkEnd w:id="1427"/>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lastRenderedPageBreak/>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lastRenderedPageBreak/>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28" w:name="_Hlk90731671"/>
      <w:r>
        <w:t>T</w:t>
      </w:r>
      <w:r w:rsidRPr="000F24E8">
        <w:t>he &lt;</w:t>
      </w:r>
      <w:r>
        <w:t>user-</w:t>
      </w:r>
      <w:r w:rsidRPr="000F24E8">
        <w:t xml:space="preserve">max-simultaneous-authorizations&gt; element of the &lt;anyExt&gt; element </w:t>
      </w:r>
      <w:bookmarkEnd w:id="142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6A70DA">
            <w:pPr>
              <w:pStyle w:val="TAL"/>
            </w:pPr>
            <w:r w:rsidRPr="00441BFF">
              <w:t>"true"</w:t>
            </w:r>
          </w:p>
        </w:tc>
        <w:tc>
          <w:tcPr>
            <w:tcW w:w="8432" w:type="dxa"/>
            <w:shd w:val="clear" w:color="auto" w:fill="auto"/>
          </w:tcPr>
          <w:p w14:paraId="68E43323" w14:textId="77777777" w:rsidR="00C367E9" w:rsidRPr="00441BFF" w:rsidRDefault="00C367E9" w:rsidP="006A70DA">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6A70DA">
            <w:pPr>
              <w:pStyle w:val="TAL"/>
            </w:pPr>
            <w:r w:rsidRPr="00441BFF">
              <w:t>"false"</w:t>
            </w:r>
          </w:p>
        </w:tc>
        <w:tc>
          <w:tcPr>
            <w:tcW w:w="8432" w:type="dxa"/>
            <w:shd w:val="clear" w:color="auto" w:fill="auto"/>
          </w:tcPr>
          <w:p w14:paraId="4A6CEF20" w14:textId="77777777" w:rsidR="00C367E9" w:rsidRPr="00441BFF" w:rsidRDefault="00C367E9" w:rsidP="006A70DA">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Pr="007B6295" w:rsidRDefault="00C367E9" w:rsidP="007B6295">
            <w:pPr>
              <w:pStyle w:val="TAL"/>
            </w:pPr>
            <w:r w:rsidRPr="007B6295">
              <w:t>instructs the MCPTT user that it is authorised to send its location information on the signalling it uses to request the floor on a call;</w:t>
            </w:r>
          </w:p>
          <w:p w14:paraId="438162A1" w14:textId="77777777" w:rsidR="00C367E9" w:rsidRPr="007B6295" w:rsidRDefault="00C367E9" w:rsidP="007B6295">
            <w:pPr>
              <w:pStyle w:val="TAL"/>
            </w:pPr>
            <w:r w:rsidRPr="007B6295">
              <w:t>instructs the MCPTT server performing the participating MCPTT function for the MCPTT user that the location information for the MCPTT user is authorised to be sent to the MCPTT server performing the controlling MCPTT function for the call;</w:t>
            </w:r>
          </w:p>
          <w:p w14:paraId="55B186FD" w14:textId="77777777" w:rsidR="00C367E9" w:rsidRPr="007B6295" w:rsidRDefault="00C367E9" w:rsidP="007B6295">
            <w:pPr>
              <w:pStyle w:val="TAL"/>
            </w:pPr>
            <w:r w:rsidRPr="007B6295">
              <w:t>instructs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Pr="007B6295" w:rsidRDefault="00C367E9" w:rsidP="007B6295">
            <w:pPr>
              <w:pStyle w:val="TAL"/>
            </w:pPr>
            <w:r w:rsidRPr="007B6295">
              <w:t>instructs the MCPTT user that it is not authorised to send its location information on the signalling it uses to request the floor on a call;</w:t>
            </w:r>
          </w:p>
          <w:p w14:paraId="01A67399" w14:textId="77777777" w:rsidR="00C367E9" w:rsidRPr="007B6295" w:rsidRDefault="00C367E9" w:rsidP="007B6295">
            <w:pPr>
              <w:pStyle w:val="TAL"/>
            </w:pPr>
            <w:r w:rsidRPr="007B6295">
              <w:t>instructs the MCPTT server performing the participating MCPTT function for the MCPTT user that the location information for the MCPTT user is not authorised to be sent to the MCPTT server performing the controlling MCPTT function for the call;</w:t>
            </w:r>
          </w:p>
          <w:p w14:paraId="69AD716C" w14:textId="77777777" w:rsidR="00C367E9" w:rsidRPr="007B6295" w:rsidRDefault="00C367E9" w:rsidP="007B6295">
            <w:pPr>
              <w:pStyle w:val="TAL"/>
            </w:pPr>
            <w:r w:rsidRPr="007B6295">
              <w:t>instructs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29"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29"/>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30" w:name="_Toc20212378"/>
      <w:bookmarkStart w:id="1431" w:name="_Toc27731733"/>
      <w:bookmarkStart w:id="1432" w:name="_Toc36127511"/>
      <w:bookmarkStart w:id="1433" w:name="_Toc45214617"/>
      <w:bookmarkStart w:id="1434" w:name="_Toc51937756"/>
      <w:bookmarkStart w:id="1435" w:name="_Toc51938065"/>
      <w:r w:rsidRPr="0045024E">
        <w:t>The &lt;</w:t>
      </w:r>
      <w:bookmarkStart w:id="1436" w:name="_Hlk57708855"/>
      <w:r w:rsidRPr="0045024E">
        <w:t>allow-</w:t>
      </w:r>
      <w:r>
        <w:t>call-transfer</w:t>
      </w:r>
      <w:bookmarkEnd w:id="143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37" w:name="_Hlk57708871"/>
      <w:r>
        <w:rPr>
          <w:lang w:eastAsia="ko-KR"/>
        </w:rPr>
        <w:t>allow-call-transfer-to-any</w:t>
      </w:r>
      <w:bookmarkEnd w:id="143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38"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38"/>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F77284" w:rsidRDefault="00C367E9" w:rsidP="00A839F0">
            <w:pPr>
              <w:pStyle w:val="TAL"/>
            </w:pPr>
            <w:r w:rsidRPr="00F77284">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F77284" w:rsidRDefault="00C367E9" w:rsidP="00A839F0">
            <w:pPr>
              <w:pStyle w:val="TAL"/>
            </w:pPr>
            <w:r w:rsidRPr="00F77284">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39" w:name="_Hlk68681582"/>
      <w:r>
        <w:t>call-forwarding-on</w:t>
      </w:r>
      <w:bookmarkEnd w:id="1439"/>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F77284" w:rsidRDefault="00C367E9" w:rsidP="00A839F0">
            <w:pPr>
              <w:pStyle w:val="TAL"/>
            </w:pPr>
            <w:r w:rsidRPr="00F77284">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F77284" w:rsidRDefault="00C367E9" w:rsidP="00A839F0">
            <w:pPr>
              <w:pStyle w:val="TAL"/>
            </w:pPr>
            <w:r w:rsidRPr="00F77284">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40" w:name="_Hlk72756955"/>
      <w:r>
        <w:rPr>
          <w:lang w:eastAsia="ko-KR"/>
        </w:rPr>
        <w:t>to-functional-alias</w:t>
      </w:r>
      <w:bookmarkEnd w:id="144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F77284" w:rsidRDefault="00C367E9" w:rsidP="00A839F0">
            <w:pPr>
              <w:pStyle w:val="TAL"/>
            </w:pPr>
            <w:r>
              <w:t xml:space="preserve"> </w:t>
            </w:r>
            <w:r w:rsidRPr="00F77284">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F77284" w:rsidRDefault="00C367E9" w:rsidP="00A839F0">
            <w:pPr>
              <w:pStyle w:val="TAL"/>
            </w:pPr>
            <w:r w:rsidRPr="00F77284">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41" w:name="_Hlk72757041"/>
      <w:r>
        <w:rPr>
          <w:lang w:eastAsia="ko-KR"/>
        </w:rPr>
        <w:t>forward-manual-input</w:t>
      </w:r>
      <w:bookmarkEnd w:id="144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F77284" w:rsidRDefault="00C367E9" w:rsidP="00A839F0">
            <w:pPr>
              <w:pStyle w:val="TAL"/>
            </w:pPr>
            <w:r w:rsidRPr="00F77284">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F77284" w:rsidRDefault="00C367E9" w:rsidP="00A839F0">
            <w:pPr>
              <w:pStyle w:val="TAL"/>
            </w:pPr>
            <w:r w:rsidRPr="00F77284">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F77284"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F77284">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F77284" w:rsidRDefault="00C367E9" w:rsidP="00A839F0">
            <w:pPr>
              <w:pStyle w:val="TAL"/>
            </w:pPr>
            <w:r w:rsidRPr="00F77284">
              <w:t xml:space="preserve">instructs the originating participating MCPTT function, </w:t>
            </w:r>
            <w:r>
              <w:t>serving</w:t>
            </w:r>
            <w:r w:rsidRPr="00F77284">
              <w:t xml:space="preserve"> the MCPTT user, that the MCPTT user is not authorised to request the binding of a particular functional alias with a group or list of groups and reject such requests using the procedures defined in </w:t>
            </w:r>
            <w:r>
              <w:t>3GPP TS 24.379 </w:t>
            </w:r>
            <w:r w:rsidRPr="00F77284">
              <w:t>[9].</w:t>
            </w:r>
          </w:p>
        </w:tc>
      </w:tr>
    </w:tbl>
    <w:p w14:paraId="49DD7D94" w14:textId="77777777" w:rsidR="00C367E9" w:rsidRDefault="00C367E9" w:rsidP="00C367E9"/>
    <w:p w14:paraId="51277E3E" w14:textId="77777777" w:rsidR="00C367E9" w:rsidRPr="0045024E" w:rsidRDefault="00C367E9" w:rsidP="00C367E9">
      <w:pPr>
        <w:pStyle w:val="Heading4"/>
      </w:pPr>
      <w:bookmarkStart w:id="1442" w:name="_Toc92291252"/>
      <w:bookmarkStart w:id="1443" w:name="_Toc218770032"/>
      <w:r>
        <w:t>8</w:t>
      </w:r>
      <w:r w:rsidRPr="0045024E">
        <w:t>.</w:t>
      </w:r>
      <w:r>
        <w:t>3</w:t>
      </w:r>
      <w:r w:rsidRPr="0045024E">
        <w:t>.2.8</w:t>
      </w:r>
      <w:r w:rsidRPr="0045024E">
        <w:tab/>
        <w:t>Naming Conventions</w:t>
      </w:r>
      <w:bookmarkEnd w:id="1430"/>
      <w:bookmarkEnd w:id="1431"/>
      <w:bookmarkEnd w:id="1432"/>
      <w:bookmarkEnd w:id="1433"/>
      <w:bookmarkEnd w:id="1434"/>
      <w:bookmarkEnd w:id="1435"/>
      <w:bookmarkEnd w:id="1442"/>
      <w:bookmarkEnd w:id="1443"/>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44" w:name="_Toc20212379"/>
      <w:bookmarkStart w:id="1445" w:name="_Toc27731734"/>
      <w:bookmarkStart w:id="1446" w:name="_Toc36127512"/>
      <w:bookmarkStart w:id="1447" w:name="_Toc45214618"/>
      <w:bookmarkStart w:id="1448" w:name="_Toc51937757"/>
      <w:bookmarkStart w:id="1449" w:name="_Toc51938066"/>
      <w:bookmarkStart w:id="1450" w:name="_Toc92291253"/>
      <w:bookmarkStart w:id="1451" w:name="_Toc218770033"/>
      <w:r>
        <w:lastRenderedPageBreak/>
        <w:t>8</w:t>
      </w:r>
      <w:r w:rsidRPr="0045024E">
        <w:t>.</w:t>
      </w:r>
      <w:r>
        <w:t>3</w:t>
      </w:r>
      <w:r w:rsidRPr="0045024E">
        <w:t>.2.9</w:t>
      </w:r>
      <w:r w:rsidRPr="0045024E">
        <w:tab/>
        <w:t>Global documents</w:t>
      </w:r>
      <w:bookmarkEnd w:id="1444"/>
      <w:bookmarkEnd w:id="1445"/>
      <w:bookmarkEnd w:id="1446"/>
      <w:bookmarkEnd w:id="1447"/>
      <w:bookmarkEnd w:id="1448"/>
      <w:bookmarkEnd w:id="1449"/>
      <w:bookmarkEnd w:id="1450"/>
      <w:bookmarkEnd w:id="1451"/>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52" w:name="_Toc20212380"/>
      <w:bookmarkStart w:id="1453" w:name="_Toc27731735"/>
      <w:bookmarkStart w:id="1454" w:name="_Toc36127513"/>
      <w:bookmarkStart w:id="1455" w:name="_Toc45214619"/>
      <w:bookmarkStart w:id="1456" w:name="_Toc51937758"/>
      <w:bookmarkStart w:id="1457" w:name="_Toc51938067"/>
      <w:bookmarkStart w:id="1458" w:name="_Toc92291254"/>
      <w:bookmarkStart w:id="1459" w:name="_Toc218770034"/>
      <w:r>
        <w:t>8</w:t>
      </w:r>
      <w:r w:rsidRPr="0045024E">
        <w:t>.</w:t>
      </w:r>
      <w:r>
        <w:t>3</w:t>
      </w:r>
      <w:r w:rsidRPr="0045024E">
        <w:t>.2.10</w:t>
      </w:r>
      <w:r w:rsidRPr="0045024E">
        <w:tab/>
        <w:t>Resource interdependencies</w:t>
      </w:r>
      <w:bookmarkEnd w:id="1452"/>
      <w:bookmarkEnd w:id="1453"/>
      <w:bookmarkEnd w:id="1454"/>
      <w:bookmarkEnd w:id="1455"/>
      <w:bookmarkEnd w:id="1456"/>
      <w:bookmarkEnd w:id="1457"/>
      <w:bookmarkEnd w:id="1458"/>
      <w:bookmarkEnd w:id="1459"/>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60" w:name="_Toc20212381"/>
      <w:bookmarkStart w:id="1461" w:name="_Toc27731736"/>
      <w:bookmarkStart w:id="1462" w:name="_Toc36127514"/>
      <w:bookmarkStart w:id="1463" w:name="_Toc45214620"/>
      <w:bookmarkStart w:id="1464" w:name="_Toc51937759"/>
      <w:bookmarkStart w:id="1465" w:name="_Toc51938068"/>
      <w:bookmarkStart w:id="1466" w:name="_Toc92291255"/>
      <w:bookmarkStart w:id="1467" w:name="_Toc218770035"/>
      <w:r>
        <w:t>8</w:t>
      </w:r>
      <w:r w:rsidRPr="0045024E">
        <w:t>.</w:t>
      </w:r>
      <w:r>
        <w:t>3</w:t>
      </w:r>
      <w:r w:rsidRPr="0045024E">
        <w:t>.2.11</w:t>
      </w:r>
      <w:r w:rsidRPr="0045024E">
        <w:tab/>
      </w:r>
      <w:r>
        <w:t>Access Permissions</w:t>
      </w:r>
      <w:r w:rsidRPr="0045024E">
        <w:t xml:space="preserve"> Policies</w:t>
      </w:r>
      <w:bookmarkEnd w:id="1460"/>
      <w:bookmarkEnd w:id="1461"/>
      <w:bookmarkEnd w:id="1462"/>
      <w:bookmarkEnd w:id="1463"/>
      <w:bookmarkEnd w:id="1464"/>
      <w:bookmarkEnd w:id="1465"/>
      <w:bookmarkEnd w:id="1466"/>
      <w:bookmarkEnd w:id="1467"/>
    </w:p>
    <w:p w14:paraId="3232067F" w14:textId="77777777" w:rsidR="00C367E9" w:rsidRPr="0045024E" w:rsidRDefault="00C367E9" w:rsidP="00C367E9">
      <w:bookmarkStart w:id="1468" w:name="5.1.12_Subscription_to_Changes"/>
      <w:bookmarkStart w:id="1469" w:name="5.1.13_Search_Capabilities"/>
      <w:bookmarkStart w:id="1470" w:name="5.1.10_Resource_Interdependencies"/>
      <w:bookmarkStart w:id="1471" w:name="5.1.11_Authorization_Policies"/>
      <w:bookmarkEnd w:id="1468"/>
      <w:bookmarkEnd w:id="1469"/>
      <w:bookmarkEnd w:id="1470"/>
      <w:bookmarkEnd w:id="147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72" w:name="_Toc20212382"/>
      <w:bookmarkStart w:id="1473" w:name="_Toc27731737"/>
      <w:bookmarkStart w:id="1474" w:name="_Toc36127515"/>
      <w:bookmarkStart w:id="1475" w:name="_Toc45214621"/>
      <w:bookmarkStart w:id="1476" w:name="_Toc51937760"/>
      <w:bookmarkStart w:id="1477" w:name="_Toc51938069"/>
      <w:bookmarkStart w:id="1478" w:name="_Toc92291256"/>
      <w:bookmarkStart w:id="1479" w:name="_Toc218770036"/>
      <w:r>
        <w:t>8</w:t>
      </w:r>
      <w:r w:rsidRPr="0045024E">
        <w:t>.</w:t>
      </w:r>
      <w:r>
        <w:t>3</w:t>
      </w:r>
      <w:r w:rsidRPr="0045024E">
        <w:t>.2.12</w:t>
      </w:r>
      <w:r w:rsidRPr="0045024E">
        <w:tab/>
        <w:t>Subscription to Changes</w:t>
      </w:r>
      <w:bookmarkEnd w:id="1472"/>
      <w:bookmarkEnd w:id="1473"/>
      <w:bookmarkEnd w:id="1474"/>
      <w:bookmarkEnd w:id="1475"/>
      <w:bookmarkEnd w:id="1476"/>
      <w:bookmarkEnd w:id="1477"/>
      <w:bookmarkEnd w:id="1478"/>
      <w:bookmarkEnd w:id="1479"/>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80" w:name="_Toc20212383"/>
      <w:bookmarkStart w:id="1481" w:name="_Toc27731738"/>
      <w:bookmarkStart w:id="1482" w:name="_Toc36127516"/>
      <w:bookmarkStart w:id="1483" w:name="_Toc45214622"/>
      <w:bookmarkStart w:id="1484" w:name="_Toc51937761"/>
      <w:bookmarkStart w:id="1485" w:name="_Toc51938070"/>
      <w:bookmarkStart w:id="1486" w:name="_Toc92291257"/>
      <w:bookmarkStart w:id="1487" w:name="_Toc218770037"/>
      <w:r>
        <w:rPr>
          <w:lang w:val="en-US"/>
        </w:rPr>
        <w:t>8</w:t>
      </w:r>
      <w:r w:rsidRPr="00A65589">
        <w:rPr>
          <w:lang w:val="en-US"/>
        </w:rPr>
        <w:t>.</w:t>
      </w:r>
      <w:r>
        <w:rPr>
          <w:lang w:val="en-US"/>
        </w:rPr>
        <w:t>4</w:t>
      </w:r>
      <w:r w:rsidRPr="00A65589">
        <w:rPr>
          <w:lang w:val="en-US"/>
        </w:rPr>
        <w:tab/>
        <w:t>MCPTT service configuration document</w:t>
      </w:r>
      <w:bookmarkEnd w:id="1480"/>
      <w:bookmarkEnd w:id="1481"/>
      <w:bookmarkEnd w:id="1482"/>
      <w:bookmarkEnd w:id="1483"/>
      <w:bookmarkEnd w:id="1484"/>
      <w:bookmarkEnd w:id="1485"/>
      <w:bookmarkEnd w:id="1486"/>
      <w:bookmarkEnd w:id="1487"/>
    </w:p>
    <w:p w14:paraId="64247897" w14:textId="77777777" w:rsidR="00C367E9" w:rsidRPr="00986001" w:rsidRDefault="00C367E9" w:rsidP="00C367E9">
      <w:pPr>
        <w:pStyle w:val="Heading3"/>
      </w:pPr>
      <w:bookmarkStart w:id="1488" w:name="_Toc20212384"/>
      <w:bookmarkStart w:id="1489" w:name="_Toc27731739"/>
      <w:bookmarkStart w:id="1490" w:name="_Toc36127517"/>
      <w:bookmarkStart w:id="1491" w:name="_Toc45214623"/>
      <w:bookmarkStart w:id="1492" w:name="_Toc51937762"/>
      <w:bookmarkStart w:id="1493" w:name="_Toc51938071"/>
      <w:bookmarkStart w:id="1494" w:name="_Toc92291258"/>
      <w:bookmarkStart w:id="1495" w:name="_Toc218770038"/>
      <w:r>
        <w:t>8.4.1</w:t>
      </w:r>
      <w:r>
        <w:tab/>
        <w:t>General</w:t>
      </w:r>
      <w:bookmarkEnd w:id="1488"/>
      <w:bookmarkEnd w:id="1489"/>
      <w:bookmarkEnd w:id="1490"/>
      <w:bookmarkEnd w:id="1491"/>
      <w:bookmarkEnd w:id="1492"/>
      <w:bookmarkEnd w:id="1493"/>
      <w:bookmarkEnd w:id="1494"/>
      <w:bookmarkEnd w:id="1495"/>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96" w:name="_Toc20212385"/>
      <w:bookmarkStart w:id="1497" w:name="_Toc27731740"/>
      <w:bookmarkStart w:id="1498" w:name="_Toc36127518"/>
      <w:bookmarkStart w:id="1499" w:name="_Toc45214624"/>
      <w:bookmarkStart w:id="1500" w:name="_Toc51937763"/>
      <w:bookmarkStart w:id="1501" w:name="_Toc51938072"/>
      <w:bookmarkStart w:id="1502" w:name="_Toc92291259"/>
      <w:bookmarkStart w:id="1503" w:name="_Toc218770039"/>
      <w:r>
        <w:t>8.4.2</w:t>
      </w:r>
      <w:r>
        <w:tab/>
        <w:t>C</w:t>
      </w:r>
      <w:r w:rsidRPr="00986001">
        <w:t>oding</w:t>
      </w:r>
      <w:bookmarkEnd w:id="1496"/>
      <w:bookmarkEnd w:id="1497"/>
      <w:bookmarkEnd w:id="1498"/>
      <w:bookmarkEnd w:id="1499"/>
      <w:bookmarkEnd w:id="1500"/>
      <w:bookmarkEnd w:id="1501"/>
      <w:bookmarkEnd w:id="1502"/>
      <w:bookmarkEnd w:id="1503"/>
    </w:p>
    <w:p w14:paraId="627F452B" w14:textId="77777777" w:rsidR="00C367E9" w:rsidRPr="0019247C" w:rsidRDefault="00C367E9" w:rsidP="00C367E9">
      <w:pPr>
        <w:pStyle w:val="Heading4"/>
      </w:pPr>
      <w:bookmarkStart w:id="1504" w:name="_Toc20212386"/>
      <w:bookmarkStart w:id="1505" w:name="_Toc27731741"/>
      <w:bookmarkStart w:id="1506" w:name="_Toc36127519"/>
      <w:bookmarkStart w:id="1507" w:name="_Toc45214625"/>
      <w:bookmarkStart w:id="1508" w:name="_Toc51937764"/>
      <w:bookmarkStart w:id="1509" w:name="_Toc51938073"/>
      <w:bookmarkStart w:id="1510" w:name="_Toc92291260"/>
      <w:bookmarkStart w:id="1511" w:name="_Toc218770040"/>
      <w:r>
        <w:t>8.4.2.1</w:t>
      </w:r>
      <w:r>
        <w:tab/>
        <w:t>Structure</w:t>
      </w:r>
      <w:bookmarkEnd w:id="1504"/>
      <w:bookmarkEnd w:id="1505"/>
      <w:bookmarkEnd w:id="1506"/>
      <w:bookmarkEnd w:id="1507"/>
      <w:bookmarkEnd w:id="1508"/>
      <w:bookmarkEnd w:id="1509"/>
      <w:bookmarkEnd w:id="1510"/>
      <w:bookmarkEnd w:id="1511"/>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lastRenderedPageBreak/>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lastRenderedPageBreak/>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12" w:name="_Hlk71104914"/>
      <w:r>
        <w:rPr>
          <w:lang w:val="en-US"/>
        </w:rPr>
        <w:t>max-simultaneous-authorizations</w:t>
      </w:r>
      <w:bookmarkEnd w:id="1512"/>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lastRenderedPageBreak/>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13" w:name="_Toc20212387"/>
      <w:bookmarkStart w:id="1514" w:name="_Toc27731742"/>
      <w:bookmarkStart w:id="1515" w:name="_Toc36127520"/>
      <w:bookmarkStart w:id="1516" w:name="_Toc45214626"/>
      <w:bookmarkStart w:id="1517" w:name="_Toc51937765"/>
      <w:bookmarkStart w:id="1518" w:name="_Toc51938074"/>
      <w:bookmarkStart w:id="1519" w:name="_Toc92291261"/>
      <w:bookmarkStart w:id="1520" w:name="_Toc218770041"/>
      <w:r>
        <w:t>8.4.2.2</w:t>
      </w:r>
      <w:r w:rsidRPr="00016A64">
        <w:tab/>
      </w:r>
      <w:r>
        <w:t>Application Unique ID</w:t>
      </w:r>
      <w:bookmarkEnd w:id="1513"/>
      <w:bookmarkEnd w:id="1514"/>
      <w:bookmarkEnd w:id="1515"/>
      <w:bookmarkEnd w:id="1516"/>
      <w:bookmarkEnd w:id="1517"/>
      <w:bookmarkEnd w:id="1518"/>
      <w:bookmarkEnd w:id="1519"/>
      <w:bookmarkEnd w:id="1520"/>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21" w:name="_Toc20212388"/>
      <w:bookmarkStart w:id="1522" w:name="_Toc27731743"/>
      <w:bookmarkStart w:id="1523" w:name="_Toc36127521"/>
      <w:bookmarkStart w:id="1524" w:name="_Toc45214627"/>
      <w:bookmarkStart w:id="1525" w:name="_Toc51937766"/>
      <w:bookmarkStart w:id="1526" w:name="_Toc51938075"/>
      <w:bookmarkStart w:id="1527" w:name="_Toc92291262"/>
      <w:bookmarkStart w:id="1528" w:name="_Toc218770042"/>
      <w:r>
        <w:t>8.4</w:t>
      </w:r>
      <w:r w:rsidRPr="00345011">
        <w:t>.2.</w:t>
      </w:r>
      <w:r>
        <w:t>3</w:t>
      </w:r>
      <w:r w:rsidRPr="00345011">
        <w:tab/>
      </w:r>
      <w:r>
        <w:t>XML Schema</w:t>
      </w:r>
      <w:bookmarkEnd w:id="1521"/>
      <w:bookmarkEnd w:id="1522"/>
      <w:bookmarkEnd w:id="1523"/>
      <w:bookmarkEnd w:id="1524"/>
      <w:bookmarkEnd w:id="1525"/>
      <w:bookmarkEnd w:id="1526"/>
      <w:bookmarkEnd w:id="1527"/>
      <w:bookmarkEnd w:id="1528"/>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lastRenderedPageBreak/>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lastRenderedPageBreak/>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lastRenderedPageBreak/>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lastRenderedPageBreak/>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29" w:name="_Toc20212389"/>
      <w:bookmarkStart w:id="1530" w:name="_Toc27731744"/>
      <w:bookmarkStart w:id="1531" w:name="_Toc36127522"/>
      <w:bookmarkStart w:id="1532" w:name="_Toc45214628"/>
      <w:bookmarkStart w:id="1533" w:name="_Toc51937767"/>
      <w:bookmarkStart w:id="1534" w:name="_Toc51938076"/>
      <w:bookmarkStart w:id="1535" w:name="_Toc92291263"/>
      <w:bookmarkStart w:id="1536" w:name="_Toc218770043"/>
      <w:r>
        <w:t>8.4.2.4</w:t>
      </w:r>
      <w:r>
        <w:tab/>
        <w:t>Default Document Namespace</w:t>
      </w:r>
      <w:bookmarkEnd w:id="1529"/>
      <w:bookmarkEnd w:id="1530"/>
      <w:bookmarkEnd w:id="1531"/>
      <w:bookmarkEnd w:id="1532"/>
      <w:bookmarkEnd w:id="1533"/>
      <w:bookmarkEnd w:id="1534"/>
      <w:bookmarkEnd w:id="1535"/>
      <w:bookmarkEnd w:id="1536"/>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37" w:name="_Toc20212390"/>
      <w:bookmarkStart w:id="1538" w:name="_Toc27731745"/>
      <w:bookmarkStart w:id="1539" w:name="_Toc36127523"/>
      <w:bookmarkStart w:id="1540" w:name="_Toc45214629"/>
      <w:bookmarkStart w:id="1541" w:name="_Toc51937768"/>
      <w:bookmarkStart w:id="1542" w:name="_Toc51938077"/>
      <w:bookmarkStart w:id="1543" w:name="_Toc92291264"/>
      <w:bookmarkStart w:id="1544" w:name="_Toc218770044"/>
      <w:r>
        <w:t>8.4.2.5</w:t>
      </w:r>
      <w:r>
        <w:tab/>
        <w:t>MIME type</w:t>
      </w:r>
      <w:bookmarkEnd w:id="1537"/>
      <w:bookmarkEnd w:id="1538"/>
      <w:bookmarkEnd w:id="1539"/>
      <w:bookmarkEnd w:id="1540"/>
      <w:bookmarkEnd w:id="1541"/>
      <w:bookmarkEnd w:id="1542"/>
      <w:bookmarkEnd w:id="1543"/>
      <w:bookmarkEnd w:id="1544"/>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45" w:name="_Toc20212391"/>
      <w:bookmarkStart w:id="1546" w:name="_Toc27731746"/>
      <w:bookmarkStart w:id="1547" w:name="_Toc36127524"/>
      <w:bookmarkStart w:id="1548" w:name="_Toc45214630"/>
      <w:bookmarkStart w:id="1549" w:name="_Toc51937769"/>
      <w:bookmarkStart w:id="1550" w:name="_Toc51938078"/>
      <w:bookmarkStart w:id="1551" w:name="_Toc92291265"/>
      <w:bookmarkStart w:id="1552" w:name="_Toc218770045"/>
      <w:r>
        <w:t>8.4.2.6</w:t>
      </w:r>
      <w:r>
        <w:tab/>
        <w:t>Validation Constraints</w:t>
      </w:r>
      <w:bookmarkEnd w:id="1545"/>
      <w:bookmarkEnd w:id="1546"/>
      <w:bookmarkEnd w:id="1547"/>
      <w:bookmarkEnd w:id="1548"/>
      <w:bookmarkEnd w:id="1549"/>
      <w:bookmarkEnd w:id="1550"/>
      <w:bookmarkEnd w:id="1551"/>
      <w:bookmarkEnd w:id="155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lastRenderedPageBreak/>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lastRenderedPageBreak/>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53" w:name="_Toc20212392"/>
      <w:bookmarkStart w:id="1554" w:name="_Toc27731747"/>
      <w:bookmarkStart w:id="1555" w:name="_Toc36127525"/>
      <w:bookmarkStart w:id="1556" w:name="_Toc45214631"/>
      <w:bookmarkStart w:id="1557" w:name="_Toc51937770"/>
      <w:bookmarkStart w:id="1558" w:name="_Toc51938079"/>
      <w:bookmarkStart w:id="1559" w:name="_Toc92291266"/>
      <w:bookmarkStart w:id="1560" w:name="_Toc218770046"/>
      <w:r>
        <w:t>8.4.2.7</w:t>
      </w:r>
      <w:r w:rsidRPr="00345011">
        <w:tab/>
        <w:t>Data Semantics</w:t>
      </w:r>
      <w:bookmarkEnd w:id="1553"/>
      <w:bookmarkEnd w:id="1554"/>
      <w:bookmarkEnd w:id="1555"/>
      <w:bookmarkEnd w:id="1556"/>
      <w:bookmarkEnd w:id="1557"/>
      <w:bookmarkEnd w:id="1558"/>
      <w:bookmarkEnd w:id="1559"/>
      <w:bookmarkEnd w:id="1560"/>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lastRenderedPageBreak/>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lastRenderedPageBreak/>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lastRenderedPageBreak/>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61"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61"/>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lastRenderedPageBreak/>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62" w:name="_Toc20212393"/>
      <w:bookmarkStart w:id="1563" w:name="_Toc27731748"/>
      <w:bookmarkStart w:id="1564" w:name="_Toc36127526"/>
      <w:bookmarkStart w:id="1565" w:name="_Toc45214632"/>
      <w:bookmarkStart w:id="1566" w:name="_Toc51937771"/>
      <w:bookmarkStart w:id="1567" w:name="_Toc51938080"/>
      <w:bookmarkStart w:id="1568" w:name="_Toc92291267"/>
      <w:bookmarkStart w:id="1569" w:name="_Toc218770047"/>
      <w:r>
        <w:t>8.4.2.8</w:t>
      </w:r>
      <w:r>
        <w:tab/>
        <w:t>Naming Conventions</w:t>
      </w:r>
      <w:bookmarkEnd w:id="1562"/>
      <w:bookmarkEnd w:id="1563"/>
      <w:bookmarkEnd w:id="1564"/>
      <w:bookmarkEnd w:id="1565"/>
      <w:bookmarkEnd w:id="1566"/>
      <w:bookmarkEnd w:id="1567"/>
      <w:bookmarkEnd w:id="1568"/>
      <w:bookmarkEnd w:id="1569"/>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70" w:name="_Toc20212394"/>
      <w:bookmarkStart w:id="1571" w:name="_Toc27731749"/>
      <w:bookmarkStart w:id="1572" w:name="_Toc36127527"/>
      <w:bookmarkStart w:id="1573" w:name="_Toc45214633"/>
      <w:bookmarkStart w:id="1574" w:name="_Toc51937772"/>
      <w:bookmarkStart w:id="1575" w:name="_Toc51938081"/>
      <w:bookmarkStart w:id="1576" w:name="_Toc92291268"/>
      <w:bookmarkStart w:id="1577" w:name="_Toc218770048"/>
      <w:r>
        <w:t>8.4.2.9</w:t>
      </w:r>
      <w:r>
        <w:tab/>
        <w:t>Global documents</w:t>
      </w:r>
      <w:bookmarkEnd w:id="1570"/>
      <w:bookmarkEnd w:id="1571"/>
      <w:bookmarkEnd w:id="1572"/>
      <w:bookmarkEnd w:id="1573"/>
      <w:bookmarkEnd w:id="1574"/>
      <w:bookmarkEnd w:id="1575"/>
      <w:bookmarkEnd w:id="1576"/>
      <w:bookmarkEnd w:id="157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78" w:name="_Toc20212395"/>
      <w:bookmarkStart w:id="1579" w:name="_Toc27731750"/>
      <w:bookmarkStart w:id="1580" w:name="_Toc36127528"/>
      <w:bookmarkStart w:id="1581" w:name="_Toc45214634"/>
      <w:bookmarkStart w:id="1582" w:name="_Toc51937773"/>
      <w:bookmarkStart w:id="1583" w:name="_Toc51938082"/>
      <w:bookmarkStart w:id="1584" w:name="_Toc92291269"/>
      <w:bookmarkStart w:id="1585" w:name="_Toc218770049"/>
      <w:r>
        <w:t>8.4.2.10</w:t>
      </w:r>
      <w:r>
        <w:tab/>
        <w:t>Resource interdependencies</w:t>
      </w:r>
      <w:bookmarkEnd w:id="1578"/>
      <w:bookmarkEnd w:id="1579"/>
      <w:bookmarkEnd w:id="1580"/>
      <w:bookmarkEnd w:id="1581"/>
      <w:bookmarkEnd w:id="1582"/>
      <w:bookmarkEnd w:id="1583"/>
      <w:bookmarkEnd w:id="1584"/>
      <w:bookmarkEnd w:id="1585"/>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86" w:name="_Toc20212396"/>
      <w:bookmarkStart w:id="1587" w:name="_Toc27731751"/>
      <w:bookmarkStart w:id="1588" w:name="_Toc36127529"/>
      <w:bookmarkStart w:id="1589" w:name="_Toc45214635"/>
      <w:bookmarkStart w:id="1590" w:name="_Toc51937774"/>
      <w:bookmarkStart w:id="1591" w:name="_Toc51938083"/>
      <w:bookmarkStart w:id="1592" w:name="_Toc92291270"/>
      <w:bookmarkStart w:id="1593" w:name="_Toc218770050"/>
      <w:r>
        <w:t>8.4.2.11</w:t>
      </w:r>
      <w:r>
        <w:tab/>
        <w:t>Authorization Policies</w:t>
      </w:r>
      <w:bookmarkEnd w:id="1586"/>
      <w:bookmarkEnd w:id="1587"/>
      <w:bookmarkEnd w:id="1588"/>
      <w:bookmarkEnd w:id="1589"/>
      <w:bookmarkEnd w:id="1590"/>
      <w:bookmarkEnd w:id="1591"/>
      <w:bookmarkEnd w:id="1592"/>
      <w:bookmarkEnd w:id="1593"/>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94" w:name="_Toc20212397"/>
      <w:bookmarkStart w:id="1595" w:name="_Toc27731752"/>
      <w:bookmarkStart w:id="1596" w:name="_Toc36127530"/>
      <w:bookmarkStart w:id="1597" w:name="_Toc45214636"/>
      <w:bookmarkStart w:id="1598" w:name="_Toc51937775"/>
      <w:bookmarkStart w:id="1599" w:name="_Toc51938084"/>
      <w:bookmarkStart w:id="1600" w:name="_Toc92291271"/>
      <w:bookmarkStart w:id="1601" w:name="_Toc218770051"/>
      <w:r>
        <w:t>8.4.2.12</w:t>
      </w:r>
      <w:r>
        <w:tab/>
        <w:t>Subscription to Changes</w:t>
      </w:r>
      <w:bookmarkEnd w:id="1594"/>
      <w:bookmarkEnd w:id="1595"/>
      <w:bookmarkEnd w:id="1596"/>
      <w:bookmarkEnd w:id="1597"/>
      <w:bookmarkEnd w:id="1598"/>
      <w:bookmarkEnd w:id="1599"/>
      <w:bookmarkEnd w:id="1600"/>
      <w:bookmarkEnd w:id="1601"/>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02" w:name="_Toc20212398"/>
      <w:bookmarkStart w:id="1603" w:name="_Toc27731753"/>
      <w:bookmarkStart w:id="1604" w:name="_Toc36127531"/>
      <w:bookmarkStart w:id="1605" w:name="_Toc45214637"/>
      <w:bookmarkStart w:id="1606" w:name="_Toc51937776"/>
      <w:bookmarkStart w:id="1607" w:name="_Toc51938085"/>
      <w:bookmarkStart w:id="1608" w:name="_Toc92291272"/>
      <w:bookmarkStart w:id="1609" w:name="_Toc218770052"/>
      <w:r>
        <w:lastRenderedPageBreak/>
        <w:t>9</w:t>
      </w:r>
      <w:r w:rsidRPr="00986001">
        <w:tab/>
      </w:r>
      <w:r>
        <w:t>MCVideo configuration management documents</w:t>
      </w:r>
      <w:bookmarkEnd w:id="1602"/>
      <w:bookmarkEnd w:id="1603"/>
      <w:bookmarkEnd w:id="1604"/>
      <w:bookmarkEnd w:id="1605"/>
      <w:bookmarkEnd w:id="1606"/>
      <w:bookmarkEnd w:id="1607"/>
      <w:bookmarkEnd w:id="1608"/>
      <w:bookmarkEnd w:id="1609"/>
    </w:p>
    <w:p w14:paraId="72150635" w14:textId="77777777" w:rsidR="00C367E9" w:rsidRPr="00986001" w:rsidRDefault="00C367E9" w:rsidP="00C367E9">
      <w:pPr>
        <w:pStyle w:val="Heading2"/>
      </w:pPr>
      <w:bookmarkStart w:id="1610" w:name="_Toc20212399"/>
      <w:bookmarkStart w:id="1611" w:name="_Toc27731754"/>
      <w:bookmarkStart w:id="1612" w:name="_Toc36127532"/>
      <w:bookmarkStart w:id="1613" w:name="_Toc45214638"/>
      <w:bookmarkStart w:id="1614" w:name="_Toc51937777"/>
      <w:bookmarkStart w:id="1615" w:name="_Toc51938086"/>
      <w:bookmarkStart w:id="1616" w:name="_Toc92291273"/>
      <w:bookmarkStart w:id="1617" w:name="_Toc218770053"/>
      <w:r>
        <w:t>9</w:t>
      </w:r>
      <w:r w:rsidRPr="00986001">
        <w:t>.1</w:t>
      </w:r>
      <w:r w:rsidRPr="00986001">
        <w:tab/>
        <w:t>Introduction</w:t>
      </w:r>
      <w:bookmarkEnd w:id="1610"/>
      <w:bookmarkEnd w:id="1611"/>
      <w:bookmarkEnd w:id="1612"/>
      <w:bookmarkEnd w:id="1613"/>
      <w:bookmarkEnd w:id="1614"/>
      <w:bookmarkEnd w:id="1615"/>
      <w:bookmarkEnd w:id="1616"/>
      <w:bookmarkEnd w:id="1617"/>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18" w:name="_Toc20212400"/>
      <w:bookmarkStart w:id="1619" w:name="_Toc27731755"/>
      <w:bookmarkStart w:id="1620" w:name="_Toc36127533"/>
      <w:bookmarkStart w:id="1621" w:name="_Toc45214639"/>
      <w:bookmarkStart w:id="1622" w:name="_Toc51937778"/>
      <w:bookmarkStart w:id="1623" w:name="_Toc51938087"/>
      <w:bookmarkStart w:id="1624" w:name="_Toc92291274"/>
      <w:bookmarkStart w:id="1625" w:name="_Toc21877005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18"/>
      <w:bookmarkEnd w:id="1619"/>
      <w:bookmarkEnd w:id="1620"/>
      <w:bookmarkEnd w:id="1621"/>
      <w:bookmarkEnd w:id="1622"/>
      <w:bookmarkEnd w:id="1623"/>
      <w:bookmarkEnd w:id="1624"/>
      <w:bookmarkEnd w:id="1625"/>
    </w:p>
    <w:p w14:paraId="4D1C2324" w14:textId="77777777" w:rsidR="00C367E9" w:rsidRDefault="00C367E9" w:rsidP="00C367E9">
      <w:pPr>
        <w:pStyle w:val="Heading3"/>
      </w:pPr>
      <w:bookmarkStart w:id="1626" w:name="_Toc20212401"/>
      <w:bookmarkStart w:id="1627" w:name="_Toc27731756"/>
      <w:bookmarkStart w:id="1628" w:name="_Toc36127534"/>
      <w:bookmarkStart w:id="1629" w:name="_Toc45214640"/>
      <w:bookmarkStart w:id="1630" w:name="_Toc51937779"/>
      <w:bookmarkStart w:id="1631" w:name="_Toc51938088"/>
      <w:bookmarkStart w:id="1632" w:name="_Toc92291275"/>
      <w:bookmarkStart w:id="1633" w:name="_Toc218770055"/>
      <w:r>
        <w:t>9.2.1</w:t>
      </w:r>
      <w:r>
        <w:tab/>
        <w:t>General</w:t>
      </w:r>
      <w:bookmarkEnd w:id="1626"/>
      <w:bookmarkEnd w:id="1627"/>
      <w:bookmarkEnd w:id="1628"/>
      <w:bookmarkEnd w:id="1629"/>
      <w:bookmarkEnd w:id="1630"/>
      <w:bookmarkEnd w:id="1631"/>
      <w:bookmarkEnd w:id="1632"/>
      <w:bookmarkEnd w:id="1633"/>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34" w:name="_Toc20212402"/>
      <w:bookmarkStart w:id="1635" w:name="_Toc27731757"/>
      <w:bookmarkStart w:id="1636" w:name="_Toc36127535"/>
      <w:bookmarkStart w:id="1637" w:name="_Toc45214641"/>
      <w:bookmarkStart w:id="1638" w:name="_Toc51937780"/>
      <w:bookmarkStart w:id="1639" w:name="_Toc51938089"/>
      <w:bookmarkStart w:id="1640" w:name="_Toc92291276"/>
      <w:bookmarkStart w:id="1641" w:name="MCCQCTEMPBM_00000049"/>
      <w:bookmarkStart w:id="1642" w:name="_Toc218770056"/>
      <w:r>
        <w:t>9.2.1A</w:t>
      </w:r>
      <w:r>
        <w:tab/>
        <w:t>MCVideo client access to MCVideo UE configuration documents</w:t>
      </w:r>
      <w:bookmarkEnd w:id="1634"/>
      <w:bookmarkEnd w:id="1635"/>
      <w:bookmarkEnd w:id="1636"/>
      <w:bookmarkEnd w:id="1637"/>
      <w:bookmarkEnd w:id="1638"/>
      <w:bookmarkEnd w:id="1639"/>
      <w:bookmarkEnd w:id="1640"/>
      <w:bookmarkEnd w:id="1642"/>
    </w:p>
    <w:bookmarkEnd w:id="1641"/>
    <w:p w14:paraId="24873B1A" w14:textId="77777777" w:rsidR="00C367E9" w:rsidRDefault="00C367E9" w:rsidP="00C367E9">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lastRenderedPageBreak/>
        <w:t xml:space="preserve"> CMSXCAPROOTURI/org.3gpp.mcvideo.ue-config/users/sip:MCVIDEOID/MCSUEID</w:t>
      </w:r>
    </w:p>
    <w:p w14:paraId="2BA8D625" w14:textId="77777777" w:rsidR="00C367E9" w:rsidRPr="00986001" w:rsidRDefault="00C367E9" w:rsidP="00C367E9">
      <w:pPr>
        <w:pStyle w:val="Heading3"/>
      </w:pPr>
      <w:bookmarkStart w:id="1643" w:name="_Toc20212403"/>
      <w:bookmarkStart w:id="1644" w:name="_Toc27731758"/>
      <w:bookmarkStart w:id="1645" w:name="_Toc36127536"/>
      <w:bookmarkStart w:id="1646" w:name="_Toc45214642"/>
      <w:bookmarkStart w:id="1647" w:name="_Toc51937781"/>
      <w:bookmarkStart w:id="1648" w:name="_Toc51938090"/>
      <w:bookmarkStart w:id="1649" w:name="_Toc92291277"/>
      <w:bookmarkStart w:id="1650" w:name="_Toc218770057"/>
      <w:r>
        <w:t>9.2.2</w:t>
      </w:r>
      <w:r>
        <w:tab/>
        <w:t>C</w:t>
      </w:r>
      <w:r w:rsidRPr="00986001">
        <w:t>oding</w:t>
      </w:r>
      <w:bookmarkEnd w:id="1643"/>
      <w:bookmarkEnd w:id="1644"/>
      <w:bookmarkEnd w:id="1645"/>
      <w:bookmarkEnd w:id="1646"/>
      <w:bookmarkEnd w:id="1647"/>
      <w:bookmarkEnd w:id="1648"/>
      <w:bookmarkEnd w:id="1649"/>
      <w:bookmarkEnd w:id="1650"/>
    </w:p>
    <w:p w14:paraId="072C1A4B" w14:textId="77777777" w:rsidR="00C367E9" w:rsidRPr="0019247C" w:rsidRDefault="00C367E9" w:rsidP="00C367E9">
      <w:pPr>
        <w:pStyle w:val="Heading4"/>
      </w:pPr>
      <w:bookmarkStart w:id="1651" w:name="_Toc20212404"/>
      <w:bookmarkStart w:id="1652" w:name="_Toc27731759"/>
      <w:bookmarkStart w:id="1653" w:name="_Toc36127537"/>
      <w:bookmarkStart w:id="1654" w:name="_Toc45214643"/>
      <w:bookmarkStart w:id="1655" w:name="_Toc51937782"/>
      <w:bookmarkStart w:id="1656" w:name="_Toc51938091"/>
      <w:bookmarkStart w:id="1657" w:name="_Toc92291278"/>
      <w:bookmarkStart w:id="1658" w:name="_Toc218770058"/>
      <w:r>
        <w:t>9.2.2.1</w:t>
      </w:r>
      <w:r>
        <w:tab/>
        <w:t>Structure</w:t>
      </w:r>
      <w:bookmarkEnd w:id="1651"/>
      <w:bookmarkEnd w:id="1652"/>
      <w:bookmarkEnd w:id="1653"/>
      <w:bookmarkEnd w:id="1654"/>
      <w:bookmarkEnd w:id="1655"/>
      <w:bookmarkEnd w:id="1656"/>
      <w:bookmarkEnd w:id="1657"/>
      <w:bookmarkEnd w:id="165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59" w:name="_Toc20212405"/>
      <w:bookmarkStart w:id="1660" w:name="_Toc27731760"/>
      <w:bookmarkStart w:id="1661" w:name="_Toc36127538"/>
      <w:bookmarkStart w:id="1662" w:name="_Toc45214644"/>
      <w:bookmarkStart w:id="1663" w:name="_Toc51937783"/>
      <w:bookmarkStart w:id="1664" w:name="_Toc51938092"/>
      <w:bookmarkStart w:id="1665" w:name="_Toc92291279"/>
      <w:bookmarkStart w:id="1666" w:name="_Toc218770059"/>
      <w:r>
        <w:t>9</w:t>
      </w:r>
      <w:r w:rsidRPr="000B2651">
        <w:t>.</w:t>
      </w:r>
      <w:r>
        <w:t>2</w:t>
      </w:r>
      <w:r w:rsidRPr="000B2651">
        <w:t>.2.2</w:t>
      </w:r>
      <w:r w:rsidRPr="000B2651">
        <w:tab/>
        <w:t>Application Unique ID</w:t>
      </w:r>
      <w:bookmarkEnd w:id="1659"/>
      <w:bookmarkEnd w:id="1660"/>
      <w:bookmarkEnd w:id="1661"/>
      <w:bookmarkEnd w:id="1662"/>
      <w:bookmarkEnd w:id="1663"/>
      <w:bookmarkEnd w:id="1664"/>
      <w:bookmarkEnd w:id="1665"/>
      <w:bookmarkEnd w:id="1666"/>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67" w:name="_Toc20212406"/>
      <w:bookmarkStart w:id="1668" w:name="_Toc27731761"/>
      <w:bookmarkStart w:id="1669" w:name="_Toc36127539"/>
      <w:bookmarkStart w:id="1670" w:name="_Toc45214645"/>
      <w:bookmarkStart w:id="1671" w:name="_Toc51937784"/>
      <w:bookmarkStart w:id="1672" w:name="_Toc51938093"/>
      <w:bookmarkStart w:id="1673" w:name="_Toc92291280"/>
      <w:bookmarkStart w:id="1674" w:name="_Toc218770060"/>
      <w:r>
        <w:t>9</w:t>
      </w:r>
      <w:r w:rsidRPr="00F70427">
        <w:t>.</w:t>
      </w:r>
      <w:r>
        <w:t>2</w:t>
      </w:r>
      <w:r w:rsidRPr="00F70427">
        <w:t>.2.3</w:t>
      </w:r>
      <w:r w:rsidRPr="00F70427">
        <w:tab/>
        <w:t>XML Schema</w:t>
      </w:r>
      <w:bookmarkEnd w:id="1667"/>
      <w:bookmarkEnd w:id="1668"/>
      <w:bookmarkEnd w:id="1669"/>
      <w:bookmarkEnd w:id="1670"/>
      <w:bookmarkEnd w:id="1671"/>
      <w:bookmarkEnd w:id="1672"/>
      <w:bookmarkEnd w:id="1673"/>
      <w:bookmarkEnd w:id="1674"/>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lastRenderedPageBreak/>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lastRenderedPageBreak/>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75" w:name="_Toc20212407"/>
      <w:bookmarkStart w:id="1676" w:name="_Toc27731762"/>
      <w:bookmarkStart w:id="1677" w:name="_Toc36127540"/>
      <w:bookmarkStart w:id="1678" w:name="_Toc45214646"/>
      <w:bookmarkStart w:id="1679" w:name="_Toc51937785"/>
      <w:bookmarkStart w:id="1680" w:name="_Toc51938094"/>
      <w:bookmarkStart w:id="1681" w:name="_Toc92291281"/>
      <w:bookmarkStart w:id="1682" w:name="_Toc218770061"/>
      <w:r>
        <w:t>9</w:t>
      </w:r>
      <w:r w:rsidRPr="000B2651">
        <w:t>.</w:t>
      </w:r>
      <w:r>
        <w:t>2</w:t>
      </w:r>
      <w:r w:rsidRPr="000B2651">
        <w:t>.2.4</w:t>
      </w:r>
      <w:r w:rsidRPr="000B2651">
        <w:tab/>
        <w:t xml:space="preserve">Default </w:t>
      </w:r>
      <w:r>
        <w:t xml:space="preserve">Document </w:t>
      </w:r>
      <w:r w:rsidRPr="000B2651">
        <w:t>Namespace</w:t>
      </w:r>
      <w:bookmarkEnd w:id="1675"/>
      <w:bookmarkEnd w:id="1676"/>
      <w:bookmarkEnd w:id="1677"/>
      <w:bookmarkEnd w:id="1678"/>
      <w:bookmarkEnd w:id="1679"/>
      <w:bookmarkEnd w:id="1680"/>
      <w:bookmarkEnd w:id="1681"/>
      <w:bookmarkEnd w:id="1682"/>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83" w:name="_Toc20212408"/>
      <w:bookmarkStart w:id="1684" w:name="_Toc27731763"/>
      <w:bookmarkStart w:id="1685" w:name="_Toc36127541"/>
      <w:bookmarkStart w:id="1686" w:name="_Toc45214647"/>
      <w:bookmarkStart w:id="1687" w:name="_Toc51937786"/>
      <w:bookmarkStart w:id="1688" w:name="_Toc51938095"/>
      <w:bookmarkStart w:id="1689" w:name="_Toc92291282"/>
      <w:bookmarkStart w:id="1690" w:name="_Toc218770062"/>
      <w:r>
        <w:t>9</w:t>
      </w:r>
      <w:r w:rsidRPr="000B2651">
        <w:t>.</w:t>
      </w:r>
      <w:r>
        <w:t>2</w:t>
      </w:r>
      <w:r w:rsidRPr="000B2651">
        <w:t>.2.5</w:t>
      </w:r>
      <w:r w:rsidRPr="000B2651">
        <w:tab/>
        <w:t>MIME type</w:t>
      </w:r>
      <w:bookmarkEnd w:id="1683"/>
      <w:bookmarkEnd w:id="1684"/>
      <w:bookmarkEnd w:id="1685"/>
      <w:bookmarkEnd w:id="1686"/>
      <w:bookmarkEnd w:id="1687"/>
      <w:bookmarkEnd w:id="1688"/>
      <w:bookmarkEnd w:id="1689"/>
      <w:bookmarkEnd w:id="1690"/>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91" w:name="_Toc20212409"/>
      <w:bookmarkStart w:id="1692" w:name="_Toc27731764"/>
      <w:bookmarkStart w:id="1693" w:name="_Toc36127542"/>
      <w:bookmarkStart w:id="1694" w:name="_Toc45214648"/>
      <w:bookmarkStart w:id="1695" w:name="_Toc51937787"/>
      <w:bookmarkStart w:id="1696" w:name="_Toc51938096"/>
      <w:bookmarkStart w:id="1697" w:name="_Toc92291283"/>
      <w:bookmarkStart w:id="1698" w:name="_Toc218770063"/>
      <w:r>
        <w:t>9</w:t>
      </w:r>
      <w:r w:rsidRPr="000B2651">
        <w:t>.</w:t>
      </w:r>
      <w:r>
        <w:t>2</w:t>
      </w:r>
      <w:r w:rsidRPr="000B2651">
        <w:t>.2.6</w:t>
      </w:r>
      <w:r w:rsidRPr="000B2651">
        <w:tab/>
        <w:t>Validation Constraints</w:t>
      </w:r>
      <w:bookmarkEnd w:id="1691"/>
      <w:bookmarkEnd w:id="1692"/>
      <w:bookmarkEnd w:id="1693"/>
      <w:bookmarkEnd w:id="1694"/>
      <w:bookmarkEnd w:id="1695"/>
      <w:bookmarkEnd w:id="1696"/>
      <w:bookmarkEnd w:id="1697"/>
      <w:bookmarkEnd w:id="1698"/>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99" w:name="_Toc20212410"/>
      <w:bookmarkStart w:id="1700" w:name="_Toc27731765"/>
      <w:bookmarkStart w:id="1701" w:name="_Toc36127543"/>
      <w:bookmarkStart w:id="1702" w:name="_Toc45214649"/>
      <w:bookmarkStart w:id="1703" w:name="_Toc51937788"/>
      <w:bookmarkStart w:id="1704" w:name="_Toc51938097"/>
      <w:bookmarkStart w:id="1705" w:name="_Toc92291284"/>
      <w:bookmarkStart w:id="1706" w:name="_Toc218770064"/>
      <w:r>
        <w:lastRenderedPageBreak/>
        <w:t>9</w:t>
      </w:r>
      <w:r w:rsidRPr="005B303F">
        <w:t>.2.2.7</w:t>
      </w:r>
      <w:r w:rsidRPr="005B303F">
        <w:tab/>
        <w:t>Data Semantics</w:t>
      </w:r>
      <w:bookmarkEnd w:id="1699"/>
      <w:bookmarkEnd w:id="1700"/>
      <w:bookmarkEnd w:id="1701"/>
      <w:bookmarkEnd w:id="1702"/>
      <w:bookmarkEnd w:id="1703"/>
      <w:bookmarkEnd w:id="1704"/>
      <w:bookmarkEnd w:id="1705"/>
      <w:bookmarkEnd w:id="170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07" w:name="_Toc20212411"/>
      <w:bookmarkStart w:id="1708" w:name="_Toc27731766"/>
      <w:bookmarkStart w:id="1709" w:name="_Toc36127544"/>
      <w:bookmarkStart w:id="1710" w:name="_Toc45214650"/>
      <w:bookmarkStart w:id="1711" w:name="_Toc51937789"/>
      <w:bookmarkStart w:id="1712" w:name="_Toc51938098"/>
      <w:bookmarkStart w:id="1713" w:name="_Toc92291285"/>
      <w:bookmarkStart w:id="1714" w:name="_Toc218770065"/>
      <w:r>
        <w:t>9</w:t>
      </w:r>
      <w:r w:rsidRPr="00794952">
        <w:t>.</w:t>
      </w:r>
      <w:r>
        <w:t>2</w:t>
      </w:r>
      <w:r w:rsidRPr="00794952">
        <w:t>.2.8</w:t>
      </w:r>
      <w:r w:rsidRPr="00794952">
        <w:tab/>
        <w:t>Naming Conventions</w:t>
      </w:r>
      <w:bookmarkEnd w:id="1707"/>
      <w:bookmarkEnd w:id="1708"/>
      <w:bookmarkEnd w:id="1709"/>
      <w:bookmarkEnd w:id="1710"/>
      <w:bookmarkEnd w:id="1711"/>
      <w:bookmarkEnd w:id="1712"/>
      <w:bookmarkEnd w:id="1713"/>
      <w:bookmarkEnd w:id="1714"/>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15" w:name="_Toc20212412"/>
      <w:bookmarkStart w:id="1716" w:name="_Toc27731767"/>
      <w:bookmarkStart w:id="1717" w:name="_Toc36127545"/>
      <w:bookmarkStart w:id="1718" w:name="_Toc45214651"/>
      <w:bookmarkStart w:id="1719" w:name="_Toc51937790"/>
      <w:bookmarkStart w:id="1720" w:name="_Toc51938099"/>
      <w:bookmarkStart w:id="1721" w:name="_Toc92291286"/>
      <w:bookmarkStart w:id="1722" w:name="_Toc218770066"/>
      <w:r>
        <w:t>9</w:t>
      </w:r>
      <w:r w:rsidRPr="00794952">
        <w:t>.</w:t>
      </w:r>
      <w:r>
        <w:t>2</w:t>
      </w:r>
      <w:r w:rsidRPr="00794952">
        <w:t>.2.9</w:t>
      </w:r>
      <w:r w:rsidRPr="00794952">
        <w:tab/>
        <w:t>Global documents</w:t>
      </w:r>
      <w:bookmarkEnd w:id="1715"/>
      <w:bookmarkEnd w:id="1716"/>
      <w:bookmarkEnd w:id="1717"/>
      <w:bookmarkEnd w:id="1718"/>
      <w:bookmarkEnd w:id="1719"/>
      <w:bookmarkEnd w:id="1720"/>
      <w:bookmarkEnd w:id="1721"/>
      <w:bookmarkEnd w:id="1722"/>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23" w:name="_Toc20212413"/>
      <w:bookmarkStart w:id="1724" w:name="_Toc27731768"/>
      <w:bookmarkStart w:id="1725" w:name="_Toc36127546"/>
      <w:bookmarkStart w:id="1726" w:name="_Toc45214652"/>
      <w:bookmarkStart w:id="1727" w:name="_Toc51937791"/>
      <w:bookmarkStart w:id="1728" w:name="_Toc51938100"/>
      <w:bookmarkStart w:id="1729" w:name="_Toc92291287"/>
      <w:bookmarkStart w:id="1730" w:name="_Toc218770067"/>
      <w:r>
        <w:t>9</w:t>
      </w:r>
      <w:r w:rsidRPr="00794952">
        <w:t>.</w:t>
      </w:r>
      <w:r>
        <w:t>2</w:t>
      </w:r>
      <w:r w:rsidRPr="00794952">
        <w:t>.2.10</w:t>
      </w:r>
      <w:r w:rsidRPr="00794952">
        <w:tab/>
        <w:t>Resource interdependencies</w:t>
      </w:r>
      <w:bookmarkEnd w:id="1723"/>
      <w:bookmarkEnd w:id="1724"/>
      <w:bookmarkEnd w:id="1725"/>
      <w:bookmarkEnd w:id="1726"/>
      <w:bookmarkEnd w:id="1727"/>
      <w:bookmarkEnd w:id="1728"/>
      <w:bookmarkEnd w:id="1729"/>
      <w:bookmarkEnd w:id="173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31" w:name="_Toc20212414"/>
      <w:bookmarkStart w:id="1732" w:name="_Toc27731769"/>
      <w:bookmarkStart w:id="1733" w:name="_Toc36127547"/>
      <w:bookmarkStart w:id="1734" w:name="_Toc45214653"/>
      <w:bookmarkStart w:id="1735" w:name="_Toc51937792"/>
      <w:bookmarkStart w:id="1736" w:name="_Toc51938101"/>
      <w:bookmarkStart w:id="1737" w:name="_Toc92291288"/>
      <w:bookmarkStart w:id="1738" w:name="_Toc218770068"/>
      <w:r>
        <w:t>9</w:t>
      </w:r>
      <w:r w:rsidRPr="00794952">
        <w:t>.</w:t>
      </w:r>
      <w:r>
        <w:t>2</w:t>
      </w:r>
      <w:r w:rsidRPr="00794952">
        <w:t>.2.11</w:t>
      </w:r>
      <w:r w:rsidRPr="00794952">
        <w:tab/>
        <w:t>Authorization Policies</w:t>
      </w:r>
      <w:bookmarkEnd w:id="1731"/>
      <w:bookmarkEnd w:id="1732"/>
      <w:bookmarkEnd w:id="1733"/>
      <w:bookmarkEnd w:id="1734"/>
      <w:bookmarkEnd w:id="1735"/>
      <w:bookmarkEnd w:id="1736"/>
      <w:bookmarkEnd w:id="1737"/>
      <w:bookmarkEnd w:id="173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39" w:name="_Toc20212415"/>
      <w:bookmarkStart w:id="1740" w:name="_Toc27731770"/>
      <w:bookmarkStart w:id="1741" w:name="_Toc36127548"/>
      <w:bookmarkStart w:id="1742" w:name="_Toc45214654"/>
      <w:bookmarkStart w:id="1743" w:name="_Toc51937793"/>
      <w:bookmarkStart w:id="1744" w:name="_Toc51938102"/>
      <w:bookmarkStart w:id="1745" w:name="_Toc92291289"/>
      <w:bookmarkStart w:id="1746" w:name="_Toc218770069"/>
      <w:r>
        <w:t>9</w:t>
      </w:r>
      <w:r w:rsidRPr="00794952">
        <w:t>.</w:t>
      </w:r>
      <w:r>
        <w:t>2</w:t>
      </w:r>
      <w:r w:rsidRPr="00794952">
        <w:t>.2.12</w:t>
      </w:r>
      <w:r w:rsidRPr="00794952">
        <w:tab/>
        <w:t>Subscription to Changes</w:t>
      </w:r>
      <w:bookmarkEnd w:id="1739"/>
      <w:bookmarkEnd w:id="1740"/>
      <w:bookmarkEnd w:id="1741"/>
      <w:bookmarkEnd w:id="1742"/>
      <w:bookmarkEnd w:id="1743"/>
      <w:bookmarkEnd w:id="1744"/>
      <w:bookmarkEnd w:id="1745"/>
      <w:bookmarkEnd w:id="1746"/>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47" w:name="_Toc20212416"/>
      <w:bookmarkStart w:id="1748" w:name="_Toc27731771"/>
      <w:bookmarkStart w:id="1749" w:name="_Toc36127549"/>
      <w:bookmarkStart w:id="1750" w:name="_Toc45214655"/>
      <w:bookmarkStart w:id="1751" w:name="_Toc51937794"/>
      <w:bookmarkStart w:id="1752" w:name="_Toc51938103"/>
      <w:bookmarkStart w:id="1753" w:name="_Toc92291290"/>
      <w:bookmarkStart w:id="1754" w:name="_Toc218770070"/>
      <w:r w:rsidRPr="00123146">
        <w:lastRenderedPageBreak/>
        <w:t>9.3</w:t>
      </w:r>
      <w:r w:rsidRPr="00123146">
        <w:tab/>
        <w:t>MCVideo user profile configuration document</w:t>
      </w:r>
      <w:bookmarkEnd w:id="1747"/>
      <w:bookmarkEnd w:id="1748"/>
      <w:bookmarkEnd w:id="1749"/>
      <w:bookmarkEnd w:id="1750"/>
      <w:bookmarkEnd w:id="1751"/>
      <w:bookmarkEnd w:id="1752"/>
      <w:bookmarkEnd w:id="1753"/>
      <w:bookmarkEnd w:id="1754"/>
    </w:p>
    <w:p w14:paraId="5942F22E" w14:textId="77777777" w:rsidR="00C367E9" w:rsidRPr="00986001" w:rsidRDefault="00C367E9" w:rsidP="00C367E9">
      <w:pPr>
        <w:pStyle w:val="Heading3"/>
      </w:pPr>
      <w:bookmarkStart w:id="1755" w:name="_Toc20212417"/>
      <w:bookmarkStart w:id="1756" w:name="_Toc27731772"/>
      <w:bookmarkStart w:id="1757" w:name="_Toc36127550"/>
      <w:bookmarkStart w:id="1758" w:name="_Toc45214656"/>
      <w:bookmarkStart w:id="1759" w:name="_Toc51937795"/>
      <w:bookmarkStart w:id="1760" w:name="_Toc51938104"/>
      <w:bookmarkStart w:id="1761" w:name="_Toc92291291"/>
      <w:bookmarkStart w:id="1762" w:name="_Toc218770071"/>
      <w:r>
        <w:t>9.3.1</w:t>
      </w:r>
      <w:r>
        <w:tab/>
        <w:t>General</w:t>
      </w:r>
      <w:bookmarkEnd w:id="1755"/>
      <w:bookmarkEnd w:id="1756"/>
      <w:bookmarkEnd w:id="1757"/>
      <w:bookmarkEnd w:id="1758"/>
      <w:bookmarkEnd w:id="1759"/>
      <w:bookmarkEnd w:id="1760"/>
      <w:bookmarkEnd w:id="1761"/>
      <w:bookmarkEnd w:id="1762"/>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63" w:name="_Toc20212418"/>
      <w:bookmarkStart w:id="1764" w:name="_Toc27731773"/>
      <w:bookmarkStart w:id="1765" w:name="_Toc36127551"/>
      <w:bookmarkStart w:id="1766" w:name="_Toc45214657"/>
      <w:bookmarkStart w:id="1767" w:name="_Toc51937796"/>
      <w:bookmarkStart w:id="1768" w:name="_Toc51938105"/>
      <w:bookmarkStart w:id="1769" w:name="_Toc92291292"/>
      <w:bookmarkStart w:id="1770" w:name="MCCQCTEMPBM_00000050"/>
      <w:bookmarkStart w:id="1771" w:name="_Toc218770072"/>
      <w:r>
        <w:t>9.3.1A</w:t>
      </w:r>
      <w:r>
        <w:tab/>
        <w:t>MCVideo client access to MCVideo user profile documents</w:t>
      </w:r>
      <w:bookmarkEnd w:id="1763"/>
      <w:bookmarkEnd w:id="1764"/>
      <w:bookmarkEnd w:id="1765"/>
      <w:bookmarkEnd w:id="1766"/>
      <w:bookmarkEnd w:id="1767"/>
      <w:bookmarkEnd w:id="1768"/>
      <w:bookmarkEnd w:id="1769"/>
      <w:bookmarkEnd w:id="1771"/>
    </w:p>
    <w:bookmarkEnd w:id="1770"/>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72" w:name="_Toc20212419"/>
      <w:bookmarkStart w:id="1773" w:name="_Toc27731774"/>
      <w:bookmarkStart w:id="1774" w:name="_Toc36127552"/>
      <w:bookmarkStart w:id="1775" w:name="_Toc45214658"/>
      <w:bookmarkStart w:id="1776" w:name="_Toc51937797"/>
      <w:bookmarkStart w:id="1777" w:name="_Toc51938106"/>
      <w:bookmarkStart w:id="1778" w:name="_Toc92291293"/>
      <w:bookmarkStart w:id="1779" w:name="_Toc218770073"/>
      <w:r>
        <w:t>9.3.2</w:t>
      </w:r>
      <w:r>
        <w:tab/>
        <w:t>C</w:t>
      </w:r>
      <w:r w:rsidRPr="00986001">
        <w:t>oding</w:t>
      </w:r>
      <w:bookmarkEnd w:id="1772"/>
      <w:bookmarkEnd w:id="1773"/>
      <w:bookmarkEnd w:id="1774"/>
      <w:bookmarkEnd w:id="1775"/>
      <w:bookmarkEnd w:id="1776"/>
      <w:bookmarkEnd w:id="1777"/>
      <w:bookmarkEnd w:id="1778"/>
      <w:bookmarkEnd w:id="1779"/>
    </w:p>
    <w:p w14:paraId="32BA9D4C" w14:textId="77777777" w:rsidR="00C367E9" w:rsidRPr="0045024E" w:rsidRDefault="00C367E9" w:rsidP="00C367E9">
      <w:pPr>
        <w:pStyle w:val="Heading4"/>
      </w:pPr>
      <w:bookmarkStart w:id="1780" w:name="_Toc20212420"/>
      <w:bookmarkStart w:id="1781" w:name="_Toc27731775"/>
      <w:bookmarkStart w:id="1782" w:name="_Toc36127553"/>
      <w:bookmarkStart w:id="1783" w:name="_Toc45214659"/>
      <w:bookmarkStart w:id="1784" w:name="_Toc51937798"/>
      <w:bookmarkStart w:id="1785" w:name="_Toc51938107"/>
      <w:bookmarkStart w:id="1786" w:name="_Toc92291294"/>
      <w:bookmarkStart w:id="1787" w:name="_Toc218770074"/>
      <w:r>
        <w:t>9.3</w:t>
      </w:r>
      <w:r w:rsidRPr="0045024E">
        <w:t>.2.1</w:t>
      </w:r>
      <w:r>
        <w:tab/>
      </w:r>
      <w:r w:rsidRPr="0045024E">
        <w:t>Structure</w:t>
      </w:r>
      <w:bookmarkEnd w:id="1780"/>
      <w:bookmarkEnd w:id="1781"/>
      <w:bookmarkEnd w:id="1782"/>
      <w:bookmarkEnd w:id="1783"/>
      <w:bookmarkEnd w:id="1784"/>
      <w:bookmarkEnd w:id="1785"/>
      <w:bookmarkEnd w:id="1786"/>
      <w:bookmarkEnd w:id="1787"/>
    </w:p>
    <w:p w14:paraId="449E9FFF" w14:textId="77777777" w:rsidR="00C806D7" w:rsidRDefault="00C806D7" w:rsidP="00C806D7">
      <w:bookmarkStart w:id="1788" w:name="_Toc20212421"/>
      <w:bookmarkStart w:id="1789" w:name="_Toc27731776"/>
      <w:bookmarkStart w:id="1790" w:name="_Toc36127554"/>
      <w:bookmarkStart w:id="1791" w:name="_Toc45214660"/>
      <w:bookmarkStart w:id="1792" w:name="_Toc51937799"/>
      <w:bookmarkStart w:id="1793" w:name="_Toc51938108"/>
      <w:bookmarkStart w:id="179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lastRenderedPageBreak/>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95" w:name="_Hlk71209494"/>
      <w:r>
        <w:t>h)</w:t>
      </w:r>
      <w:r>
        <w:tab/>
        <w:t>may include an &lt;anyExt&gt; element;</w:t>
      </w:r>
      <w:bookmarkEnd w:id="179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96" w:name="_Hlk97310219"/>
      <w:r>
        <w:t>i)</w:t>
      </w:r>
      <w:r>
        <w:tab/>
        <w:t>an &lt;MCVideo-Group-ID&gt; element;</w:t>
      </w:r>
    </w:p>
    <w:p w14:paraId="22346A97" w14:textId="0E5754BD" w:rsidR="00C806D7" w:rsidRDefault="00C806D7" w:rsidP="00C806D7">
      <w:pPr>
        <w:pStyle w:val="B3"/>
      </w:pPr>
      <w:bookmarkStart w:id="1797" w:name="_Hlk96587528"/>
      <w:r>
        <w:t>ii)</w:t>
      </w:r>
      <w:r>
        <w:tab/>
        <w:t>an &lt;GMS-Serv-Id&gt; element;</w:t>
      </w:r>
    </w:p>
    <w:p w14:paraId="4FE9DC8D" w14:textId="2AD25966" w:rsidR="00C806D7" w:rsidRDefault="00C806D7" w:rsidP="00C806D7">
      <w:pPr>
        <w:pStyle w:val="B3"/>
      </w:pPr>
      <w:r>
        <w:t>iii)</w:t>
      </w:r>
      <w:r>
        <w:tab/>
        <w:t>an &lt;IdMS-Token-Endpoint&gt; element;</w:t>
      </w:r>
    </w:p>
    <w:bookmarkEnd w:id="179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98" w:name="_Hlk96543204"/>
      <w:r>
        <w:t>v)</w:t>
      </w:r>
      <w:r>
        <w:tab/>
        <w:t>a &lt;GroupKMSURI&gt; element;</w:t>
      </w:r>
    </w:p>
    <w:bookmarkEnd w:id="1796"/>
    <w:bookmarkEnd w:id="179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799" w:name="_Hlk71209962"/>
      <w:r>
        <w:t>h)</w:t>
      </w:r>
      <w:r>
        <w:tab/>
        <w:t>may include an &lt;anyExt&gt; element which may contain:</w:t>
      </w:r>
      <w:bookmarkEnd w:id="179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lastRenderedPageBreak/>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00" w:name="_Hlk97308259"/>
      <w:r>
        <w:t>i)</w:t>
      </w:r>
      <w:r>
        <w:tab/>
        <w:t>one &lt;MCVideo-Group-ID&gt; element;</w:t>
      </w:r>
    </w:p>
    <w:p w14:paraId="4AA3F215" w14:textId="1E6188EB" w:rsidR="00C806D7" w:rsidRDefault="00C806D7" w:rsidP="00C806D7">
      <w:pPr>
        <w:pStyle w:val="B3"/>
      </w:pPr>
      <w:bookmarkStart w:id="180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02" w:name="_Hlk71210097"/>
      <w:r>
        <w:t>v)</w:t>
      </w:r>
      <w:r>
        <w:tab/>
        <w:t>one &lt;GroupKMSURI&gt; element;</w:t>
      </w:r>
    </w:p>
    <w:bookmarkEnd w:id="1800"/>
    <w:bookmarkEnd w:id="1801"/>
    <w:bookmarkEnd w:id="180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lastRenderedPageBreak/>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03" w:name="_Hlk71210495"/>
      <w:r>
        <w:t>5)</w:t>
      </w:r>
      <w:r>
        <w:tab/>
        <w:t>may include an &lt;anyExt&gt; element which may contain:</w:t>
      </w:r>
      <w:bookmarkEnd w:id="180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lastRenderedPageBreak/>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lastRenderedPageBreak/>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04" w:name="_Toc218770075"/>
      <w:r>
        <w:t>9.3</w:t>
      </w:r>
      <w:r w:rsidRPr="0045024E">
        <w:t>.2.2</w:t>
      </w:r>
      <w:r w:rsidRPr="0045024E">
        <w:tab/>
        <w:t>Application Unique ID</w:t>
      </w:r>
      <w:bookmarkEnd w:id="1788"/>
      <w:bookmarkEnd w:id="1789"/>
      <w:bookmarkEnd w:id="1790"/>
      <w:bookmarkEnd w:id="1791"/>
      <w:bookmarkEnd w:id="1792"/>
      <w:bookmarkEnd w:id="1793"/>
      <w:bookmarkEnd w:id="1794"/>
      <w:bookmarkEnd w:id="1804"/>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05" w:name="_Toc20212422"/>
      <w:bookmarkStart w:id="1806" w:name="_Toc27731777"/>
      <w:bookmarkStart w:id="1807" w:name="_Toc36127555"/>
      <w:bookmarkStart w:id="1808" w:name="_Toc45214661"/>
      <w:bookmarkStart w:id="1809" w:name="_Toc51937800"/>
      <w:bookmarkStart w:id="1810" w:name="_Toc51938109"/>
      <w:bookmarkStart w:id="1811" w:name="_Toc92291296"/>
      <w:bookmarkStart w:id="1812" w:name="_Toc218770076"/>
      <w:r>
        <w:t>9.3</w:t>
      </w:r>
      <w:r w:rsidRPr="0045024E">
        <w:t>.2.3</w:t>
      </w:r>
      <w:r w:rsidRPr="0045024E">
        <w:tab/>
        <w:t>XML Schema</w:t>
      </w:r>
      <w:bookmarkEnd w:id="1805"/>
      <w:bookmarkEnd w:id="1806"/>
      <w:bookmarkEnd w:id="1807"/>
      <w:bookmarkEnd w:id="1808"/>
      <w:bookmarkEnd w:id="1809"/>
      <w:bookmarkEnd w:id="1810"/>
      <w:bookmarkEnd w:id="1811"/>
      <w:bookmarkEnd w:id="1812"/>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lastRenderedPageBreak/>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F86774">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13"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13"/>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lastRenderedPageBreak/>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F86774">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lastRenderedPageBreak/>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14"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14"/>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lastRenderedPageBreak/>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15E94113" w14:textId="77777777" w:rsidR="00782361" w:rsidRPr="00933502" w:rsidRDefault="00782361" w:rsidP="00782361">
      <w:pPr>
        <w:pStyle w:val="PL"/>
      </w:pPr>
      <w:r w:rsidRPr="00933502">
        <w:t xml:space="preserve">  &lt;xs:simpleType name="CoordinateType"&gt;</w:t>
      </w:r>
    </w:p>
    <w:p w14:paraId="307225C8" w14:textId="77777777" w:rsidR="00782361" w:rsidRPr="00933502" w:rsidRDefault="00782361" w:rsidP="00782361">
      <w:pPr>
        <w:pStyle w:val="PL"/>
      </w:pPr>
      <w:r w:rsidRPr="00933502">
        <w:t xml:space="preserve">    &lt;xs:restriction base="xs:integer"&gt;</w:t>
      </w:r>
    </w:p>
    <w:p w14:paraId="2620461F" w14:textId="77777777" w:rsidR="00782361" w:rsidRPr="00933502" w:rsidRDefault="00782361" w:rsidP="00782361">
      <w:pPr>
        <w:pStyle w:val="PL"/>
      </w:pPr>
      <w:r w:rsidRPr="00933502">
        <w:t xml:space="preserve">      &lt;xs:minInclusive value="0"/&gt;</w:t>
      </w:r>
    </w:p>
    <w:p w14:paraId="3F2ECC48" w14:textId="77777777" w:rsidR="00782361" w:rsidRPr="00933502" w:rsidRDefault="00782361" w:rsidP="00782361">
      <w:pPr>
        <w:pStyle w:val="PL"/>
      </w:pPr>
      <w:r w:rsidRPr="00933502">
        <w:t xml:space="preserve">      &lt;xs:maxInclusive value="16777215"/&gt;</w:t>
      </w:r>
    </w:p>
    <w:p w14:paraId="015FC8C4" w14:textId="77777777" w:rsidR="00782361" w:rsidRPr="00933502" w:rsidRDefault="00782361" w:rsidP="00782361">
      <w:pPr>
        <w:pStyle w:val="PL"/>
      </w:pPr>
      <w:r w:rsidRPr="00933502">
        <w:t xml:space="preserve">    &lt;/xs:restriction&gt;</w:t>
      </w:r>
    </w:p>
    <w:p w14:paraId="52A5BC2D" w14:textId="77777777" w:rsidR="00782361" w:rsidRPr="00933502" w:rsidRDefault="00782361" w:rsidP="00782361">
      <w:pPr>
        <w:pStyle w:val="PL"/>
      </w:pPr>
      <w:r w:rsidRPr="00933502">
        <w:t xml:space="preserve">  &lt;/xs:simpleType&gt;</w:t>
      </w:r>
    </w:p>
    <w:p w14:paraId="3B30F44C" w14:textId="77777777" w:rsidR="00782361" w:rsidRDefault="00782361" w:rsidP="00782361">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lastRenderedPageBreak/>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Pr="00CD5A49" w:rsidRDefault="00C367E9" w:rsidP="00CD5A49">
      <w:pPr>
        <w:pStyle w:val="PL"/>
      </w:pPr>
      <w:r w:rsidRPr="00CD5A49">
        <w:t>&lt;/xs:complexType&gt;</w:t>
      </w:r>
    </w:p>
    <w:p w14:paraId="07DE21AD" w14:textId="77777777" w:rsidR="00C367E9" w:rsidRPr="00CD5A49" w:rsidRDefault="00C367E9" w:rsidP="00CD5A49">
      <w:pPr>
        <w:pStyle w:val="PL"/>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Pr="00CD5A49" w:rsidRDefault="00C367E9" w:rsidP="00CD5A49">
      <w:pPr>
        <w:pStyle w:val="PL"/>
      </w:pPr>
      <w:r w:rsidRPr="00CD5A49">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Pr="00CD5A49" w:rsidRDefault="005D07BC" w:rsidP="00CD5A49">
      <w:pPr>
        <w:pStyle w:val="PL"/>
      </w:pPr>
    </w:p>
    <w:p w14:paraId="0A0A7BD5" w14:textId="77777777" w:rsidR="005D07BC" w:rsidRPr="00CD5A49" w:rsidRDefault="005D07BC" w:rsidP="00CD5A49">
      <w:pPr>
        <w:pStyle w:val="PL"/>
      </w:pPr>
      <w:r w:rsidRPr="00CD5A49">
        <w:t xml:space="preserve">  &lt;xs:element name="ListOfAllowedFAsToCall" type="mcvideoup:ListEntryType"/&gt; </w:t>
      </w:r>
    </w:p>
    <w:p w14:paraId="4F3D3E58" w14:textId="77777777" w:rsidR="005D07BC" w:rsidRPr="00CD5A49" w:rsidRDefault="005D07BC" w:rsidP="00CD5A49">
      <w:pPr>
        <w:pStyle w:val="PL"/>
      </w:pPr>
      <w:r w:rsidRPr="00CD5A49">
        <w:t xml:space="preserve">  &lt;xs:element name="ListOfAllowedFAsToBeCalledFrom" type="mcvideoup:ListEntryType"/&gt;</w:t>
      </w:r>
    </w:p>
    <w:p w14:paraId="0C6EB302" w14:textId="77777777" w:rsidR="00C367E9" w:rsidRPr="00CD5A49" w:rsidRDefault="00C367E9" w:rsidP="00CD5A49">
      <w:pPr>
        <w:pStyle w:val="PL"/>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0F98CB93"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15"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15"/>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16"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16"/>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17" w:name="_Hlk71186721"/>
      <w:r>
        <w:t>&lt;xs:element name="allow-regroup" type="xs:boolean"/&gt;</w:t>
      </w:r>
    </w:p>
    <w:bookmarkEnd w:id="1817"/>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lastRenderedPageBreak/>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18" w:name="_Toc20212423"/>
      <w:bookmarkStart w:id="1819" w:name="_Toc27731778"/>
      <w:bookmarkStart w:id="1820" w:name="_Toc36127556"/>
      <w:bookmarkStart w:id="1821" w:name="_Toc45214662"/>
      <w:bookmarkStart w:id="1822" w:name="_Toc51937801"/>
      <w:bookmarkStart w:id="1823" w:name="_Toc51938110"/>
      <w:bookmarkStart w:id="1824" w:name="_Toc92291297"/>
      <w:bookmarkStart w:id="1825" w:name="_Toc218770077"/>
      <w:r>
        <w:t>9.3</w:t>
      </w:r>
      <w:r w:rsidRPr="0045024E">
        <w:t>.2.4</w:t>
      </w:r>
      <w:r w:rsidRPr="0045024E">
        <w:tab/>
        <w:t xml:space="preserve">Default </w:t>
      </w:r>
      <w:r>
        <w:t xml:space="preserve">Document </w:t>
      </w:r>
      <w:r w:rsidRPr="0045024E">
        <w:t>Namespace</w:t>
      </w:r>
      <w:bookmarkEnd w:id="1818"/>
      <w:bookmarkEnd w:id="1819"/>
      <w:bookmarkEnd w:id="1820"/>
      <w:bookmarkEnd w:id="1821"/>
      <w:bookmarkEnd w:id="1822"/>
      <w:bookmarkEnd w:id="1823"/>
      <w:bookmarkEnd w:id="1824"/>
      <w:bookmarkEnd w:id="1825"/>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26" w:name="_Toc20212424"/>
      <w:bookmarkStart w:id="1827" w:name="_Toc27731779"/>
      <w:bookmarkStart w:id="1828" w:name="_Toc36127557"/>
      <w:bookmarkStart w:id="1829" w:name="_Toc45214663"/>
      <w:bookmarkStart w:id="1830" w:name="_Toc51937802"/>
      <w:bookmarkStart w:id="1831" w:name="_Toc51938111"/>
      <w:bookmarkStart w:id="1832" w:name="_Toc92291298"/>
      <w:bookmarkStart w:id="1833" w:name="_Toc218770078"/>
      <w:r>
        <w:t>9.3</w:t>
      </w:r>
      <w:r w:rsidRPr="0045024E">
        <w:t>.2.5</w:t>
      </w:r>
      <w:r w:rsidRPr="0045024E">
        <w:tab/>
        <w:t>MIME type</w:t>
      </w:r>
      <w:bookmarkEnd w:id="1826"/>
      <w:bookmarkEnd w:id="1827"/>
      <w:bookmarkEnd w:id="1828"/>
      <w:bookmarkEnd w:id="1829"/>
      <w:bookmarkEnd w:id="1830"/>
      <w:bookmarkEnd w:id="1831"/>
      <w:bookmarkEnd w:id="1832"/>
      <w:bookmarkEnd w:id="183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34" w:name="_Toc20212425"/>
      <w:bookmarkStart w:id="1835" w:name="_Toc27731780"/>
      <w:bookmarkStart w:id="1836" w:name="_Toc36127558"/>
      <w:bookmarkStart w:id="1837" w:name="_Toc45214664"/>
      <w:bookmarkStart w:id="1838" w:name="_Toc51937803"/>
      <w:bookmarkStart w:id="1839" w:name="_Toc51938112"/>
      <w:bookmarkStart w:id="1840" w:name="_Toc92291299"/>
      <w:bookmarkStart w:id="1841" w:name="_Toc218770079"/>
      <w:r>
        <w:t>9.3</w:t>
      </w:r>
      <w:r w:rsidRPr="0045024E">
        <w:t>.2.6</w:t>
      </w:r>
      <w:r w:rsidRPr="0045024E">
        <w:tab/>
        <w:t>Validation Constraints</w:t>
      </w:r>
      <w:bookmarkEnd w:id="1834"/>
      <w:bookmarkEnd w:id="1835"/>
      <w:bookmarkEnd w:id="1836"/>
      <w:bookmarkEnd w:id="1837"/>
      <w:bookmarkEnd w:id="1838"/>
      <w:bookmarkEnd w:id="1839"/>
      <w:bookmarkEnd w:id="1840"/>
      <w:bookmarkEnd w:id="1841"/>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42"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42"/>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w:t>
      </w:r>
      <w:r>
        <w:lastRenderedPageBreak/>
        <w:t>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43" w:name="_Toc20212426"/>
      <w:bookmarkStart w:id="1844" w:name="_Toc27731781"/>
      <w:bookmarkStart w:id="1845" w:name="_Toc36127559"/>
      <w:bookmarkStart w:id="1846" w:name="_Toc45214665"/>
      <w:bookmarkStart w:id="1847" w:name="_Toc51937804"/>
      <w:bookmarkStart w:id="1848" w:name="_Toc51938113"/>
      <w:bookmarkStart w:id="1849" w:name="_Toc92291300"/>
      <w:bookmarkStart w:id="1850" w:name="_Toc218770080"/>
      <w:r>
        <w:t>9.3</w:t>
      </w:r>
      <w:r w:rsidRPr="0045024E">
        <w:t>.2.7</w:t>
      </w:r>
      <w:r w:rsidRPr="0045024E">
        <w:tab/>
        <w:t>Data Semantics</w:t>
      </w:r>
      <w:bookmarkEnd w:id="1843"/>
      <w:bookmarkEnd w:id="1844"/>
      <w:bookmarkEnd w:id="1845"/>
      <w:bookmarkEnd w:id="1846"/>
      <w:bookmarkEnd w:id="1847"/>
      <w:bookmarkEnd w:id="1848"/>
      <w:bookmarkEnd w:id="1849"/>
      <w:bookmarkEnd w:id="1850"/>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51" w:name="_Hlk96586627"/>
      <w:r>
        <w:t>-</w:t>
      </w:r>
      <w:r>
        <w:tab/>
      </w:r>
      <w:bookmarkStart w:id="1852" w:name="_Hlk96587831"/>
      <w:r>
        <w:t>the &lt;GroupKMSURI&gt; element of the &lt;MCVideoGroupInfo&gt; element of the &lt;OnNetwork&gt; element contains the URI</w:t>
      </w:r>
      <w:bookmarkEnd w:id="1852"/>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53" w:name="_Hlk96587939"/>
      <w:r>
        <w:t>-</w:t>
      </w:r>
      <w:r>
        <w:tab/>
        <w:t xml:space="preserve">the &lt;GroupKMSURI&gt; element </w:t>
      </w:r>
      <w:bookmarkStart w:id="1854" w:name="_Hlk96584622"/>
      <w:r>
        <w:t xml:space="preserve">of the &lt;MCVideoGroupInfo&gt; element </w:t>
      </w:r>
      <w:bookmarkEnd w:id="1854"/>
      <w:r>
        <w:t>of the &lt;OffNetwork&gt;</w:t>
      </w:r>
      <w:bookmarkEnd w:id="1853"/>
      <w:r>
        <w:t xml:space="preserve"> element contains the URI used to contact the key management server associated with the MCVideo Group ID in the &lt;MCVideo-</w:t>
      </w:r>
      <w:r>
        <w:lastRenderedPageBreak/>
        <w:t>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51"/>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55"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55"/>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w:t>
      </w:r>
      <w:r w:rsidRPr="00A15D7B">
        <w:lastRenderedPageBreak/>
        <w:t>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lastRenderedPageBreak/>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56" w:name="_Hlk480224509"/>
      <w:r>
        <w:t>MaxAffiliationsN</w:t>
      </w:r>
      <w:bookmarkEnd w:id="1856"/>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lastRenderedPageBreak/>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lastRenderedPageBreak/>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lastRenderedPageBreak/>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lastRenderedPageBreak/>
        <w:t>ii)</w:t>
      </w:r>
      <w:r>
        <w:tab/>
        <w:t>'LocallyDetermined' and the MCVideo user has no currently selected MCVideo user.</w:t>
      </w:r>
    </w:p>
    <w:p w14:paraId="52D7F22D" w14:textId="77777777" w:rsidR="00540491" w:rsidRDefault="00540491" w:rsidP="00540491">
      <w:bookmarkStart w:id="1857" w:name="_Hlk90731984"/>
      <w:r>
        <w:t xml:space="preserve">The &lt;user-max-simultaneous-authorizations&gt; element of the &lt;anyExt&gt; element </w:t>
      </w:r>
      <w:bookmarkEnd w:id="1857"/>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384DB9" w:rsidRDefault="00C367E9" w:rsidP="00A839F0">
            <w:pPr>
              <w:pStyle w:val="TAL"/>
            </w:pPr>
            <w:r w:rsidRPr="00384DB9">
              <w:rPr>
                <w:lang w:eastAsia="ko-KR"/>
              </w:rPr>
              <w:t>indicates to the MCVideo user that their</w:t>
            </w:r>
            <w:r w:rsidRPr="00384DB9">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384DB9" w:rsidRDefault="00C367E9" w:rsidP="00A839F0">
            <w:pPr>
              <w:pStyle w:val="TAL"/>
            </w:pPr>
            <w:r w:rsidRPr="00384DB9">
              <w:rPr>
                <w:lang w:eastAsia="ko-KR"/>
              </w:rPr>
              <w:t>indicates to the MCVideo user that their</w:t>
            </w:r>
            <w:r w:rsidRPr="00384DB9">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384DB9" w:rsidRDefault="00C367E9" w:rsidP="00A839F0">
            <w:pPr>
              <w:pStyle w:val="TAL"/>
            </w:pPr>
            <w:r w:rsidRPr="00384DB9">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384DB9" w:rsidRDefault="00C367E9" w:rsidP="00A839F0">
            <w:pPr>
              <w:pStyle w:val="TAL"/>
            </w:pPr>
            <w:r w:rsidRPr="00384DB9">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384DB9" w:rsidRDefault="00C367E9" w:rsidP="00A839F0">
            <w:pPr>
              <w:pStyle w:val="TAL"/>
            </w:pPr>
            <w:r w:rsidRPr="00384DB9">
              <w:rPr>
                <w:lang w:eastAsia="ko-KR"/>
              </w:rPr>
              <w:t>indicates that the MCVideo user is locally authorised to</w:t>
            </w:r>
            <w:r w:rsidRPr="00384DB9">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384DB9" w:rsidRDefault="00C367E9" w:rsidP="00A839F0">
            <w:pPr>
              <w:pStyle w:val="TAL"/>
            </w:pPr>
            <w:r w:rsidRPr="00384DB9">
              <w:rPr>
                <w:lang w:eastAsia="ko-KR"/>
              </w:rPr>
              <w:t>indicates that the MCVideo user is not locally authorised to</w:t>
            </w:r>
            <w:r w:rsidRPr="00384DB9">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384DB9" w:rsidRDefault="00C367E9" w:rsidP="00A839F0">
            <w:pPr>
              <w:pStyle w:val="TAL"/>
            </w:pPr>
            <w:r w:rsidRPr="00384DB9">
              <w:rPr>
                <w:lang w:eastAsia="ko-KR"/>
              </w:rPr>
              <w:t>indicates that the MCVideo user is locally authorised to</w:t>
            </w:r>
            <w:r w:rsidRPr="00384DB9">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384DB9" w:rsidRDefault="00C367E9" w:rsidP="00A839F0">
            <w:pPr>
              <w:pStyle w:val="TAL"/>
            </w:pPr>
            <w:r w:rsidRPr="00384DB9">
              <w:rPr>
                <w:lang w:eastAsia="ko-KR"/>
              </w:rPr>
              <w:t>indicates that the MCVideo user is not locally authorised to</w:t>
            </w:r>
            <w:r w:rsidRPr="00384DB9">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6A70D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384DB9" w:rsidRDefault="00C367E9" w:rsidP="006A70DA">
            <w:pPr>
              <w:pStyle w:val="TAL"/>
            </w:pPr>
            <w:r w:rsidRPr="00384DB9">
              <w:rPr>
                <w:lang w:eastAsia="ko-KR"/>
              </w:rPr>
              <w:t xml:space="preserve">indicates that the MCVideo user is locally authorised to </w:t>
            </w:r>
            <w:r w:rsidRPr="00384DB9">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6A70D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384DB9" w:rsidRDefault="00C367E9" w:rsidP="006A70DA">
            <w:pPr>
              <w:pStyle w:val="TAL"/>
            </w:pPr>
            <w:r w:rsidRPr="00384DB9">
              <w:rPr>
                <w:lang w:eastAsia="ko-KR"/>
              </w:rPr>
              <w:t>indicates that the MCVideo user is not locally authorised t</w:t>
            </w:r>
            <w:r w:rsidRPr="00384DB9">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384DB9" w:rsidRDefault="00C367E9" w:rsidP="00A839F0">
            <w:pPr>
              <w:pStyle w:val="TAL"/>
            </w:pPr>
            <w:r w:rsidRPr="00384DB9">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384DB9">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384DB9" w:rsidRDefault="00C367E9" w:rsidP="00A839F0">
            <w:pPr>
              <w:pStyle w:val="TAL"/>
            </w:pPr>
            <w:r w:rsidRPr="00384DB9">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locally authorised to </w:t>
            </w:r>
            <w:r w:rsidRPr="00384DB9">
              <w:rPr>
                <w:lang w:eastAsia="ko-KR"/>
              </w:rPr>
              <w:t xml:space="preserve">send a dynamic regrouping request according to </w:t>
            </w:r>
            <w:r w:rsidRPr="00384DB9">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384DB9" w:rsidRDefault="00C367E9" w:rsidP="00A839F0">
            <w:pPr>
              <w:pStyle w:val="TAL"/>
            </w:pPr>
            <w:r w:rsidRPr="00384DB9">
              <w:t xml:space="preserve">instructs the MCVideo server performing the participating MCVideo function for the MCVideo user, that the MCVideo user is not locally authorised to </w:t>
            </w:r>
            <w:r w:rsidRPr="00384DB9">
              <w:rPr>
                <w:lang w:eastAsia="ko-KR"/>
              </w:rPr>
              <w:t>send a dynamic regrouping request according to</w:t>
            </w:r>
            <w:r w:rsidRPr="00384DB9">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384DB9" w:rsidRDefault="00C367E9" w:rsidP="00A839F0">
            <w:pPr>
              <w:pStyle w:val="TAL"/>
            </w:pPr>
            <w:r w:rsidRPr="00384DB9">
              <w:t xml:space="preserve">instructs the MCVideo server performing the terminating participating MCVideo function for the MCVideo user, that the MCVideo user is authorised </w:t>
            </w:r>
            <w:r w:rsidRPr="00384DB9">
              <w:rPr>
                <w:lang w:eastAsia="ko-KR"/>
              </w:rPr>
              <w:t>to participate in private calls</w:t>
            </w:r>
            <w:r w:rsidRPr="00384DB9">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384DB9" w:rsidRDefault="00C367E9" w:rsidP="00A839F0">
            <w:pPr>
              <w:pStyle w:val="TAL"/>
            </w:pPr>
            <w:r w:rsidRPr="00384DB9">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384DB9" w:rsidRDefault="00C367E9" w:rsidP="00A839F0">
            <w:pPr>
              <w:pStyle w:val="TAL"/>
            </w:pPr>
            <w:r w:rsidRPr="00384DB9">
              <w:t>instructs the MCVideo server performing the participating MCVideo function for the MCVideo user, that the MCVideo user is authorised to manually switch to off-network operation while in on-network</w:t>
            </w:r>
            <w:r w:rsidRPr="00384DB9">
              <w:rPr>
                <w:lang w:eastAsia="ko-KR"/>
              </w:rPr>
              <w:t xml:space="preserve"> operation</w:t>
            </w:r>
            <w:r w:rsidRPr="00384DB9">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384DB9" w:rsidRDefault="00C367E9" w:rsidP="00A839F0">
            <w:pPr>
              <w:pStyle w:val="TAL"/>
            </w:pPr>
            <w:r w:rsidRPr="00384DB9">
              <w:t>instructs the MCVideo server performing the participating MCVideo function for the MCVideo user, that the MCVideo user is not authorised to manually switch to off-network operation while in on-network</w:t>
            </w:r>
            <w:r w:rsidRPr="00384DB9">
              <w:rPr>
                <w:lang w:eastAsia="ko-KR"/>
              </w:rPr>
              <w:t xml:space="preserve"> operation</w:t>
            </w:r>
            <w:r w:rsidRPr="00384DB9">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384DB9" w:rsidRDefault="00C367E9" w:rsidP="00A839F0">
            <w:pPr>
              <w:pStyle w:val="TAL"/>
            </w:pPr>
            <w:r w:rsidRPr="00384DB9">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384DB9" w:rsidRDefault="00C367E9" w:rsidP="00A839F0">
            <w:pPr>
              <w:pStyle w:val="TAL"/>
            </w:pPr>
            <w:r w:rsidRPr="00384DB9">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r w:rsidRPr="00384DB9">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384DB9"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384DB9">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384DB9" w:rsidRDefault="00C367E9" w:rsidP="00A839F0">
            <w:pPr>
              <w:pStyle w:val="TAL"/>
            </w:pPr>
            <w:r w:rsidRPr="00384DB9">
              <w:t xml:space="preserve">instructs the originating participating </w:t>
            </w:r>
            <w:r w:rsidRPr="005A5608">
              <w:t xml:space="preserve">MCVideo </w:t>
            </w:r>
            <w:r w:rsidRPr="00384DB9">
              <w:t xml:space="preserve">function, </w:t>
            </w:r>
            <w:r>
              <w:t xml:space="preserve">serving </w:t>
            </w:r>
            <w:r w:rsidRPr="00384DB9">
              <w:t xml:space="preserve">the </w:t>
            </w:r>
            <w:r w:rsidRPr="005A5608">
              <w:t xml:space="preserve">MCVideo </w:t>
            </w:r>
            <w:r w:rsidRPr="00384DB9">
              <w:t xml:space="preserve">user, that the </w:t>
            </w:r>
            <w:r w:rsidRPr="005A5608">
              <w:t xml:space="preserve">MCVideo </w:t>
            </w:r>
            <w:r w:rsidRPr="00384DB9">
              <w:t xml:space="preserve">user is not authorised to request the binding of a particular functional alias with a group or list of groups and reject such requests using the procedures defined in </w:t>
            </w:r>
            <w:r>
              <w:t>3GPP TS 24.281 </w:t>
            </w:r>
            <w:r w:rsidRPr="00384DB9">
              <w:t>[28].</w:t>
            </w:r>
          </w:p>
        </w:tc>
      </w:tr>
    </w:tbl>
    <w:p w14:paraId="1D654CF9" w14:textId="77777777" w:rsidR="00C367E9" w:rsidRDefault="00C367E9" w:rsidP="00C367E9"/>
    <w:p w14:paraId="5246A94C" w14:textId="77777777" w:rsidR="00C367E9" w:rsidRPr="0045024E" w:rsidRDefault="00C367E9" w:rsidP="00C367E9">
      <w:pPr>
        <w:pStyle w:val="Heading4"/>
      </w:pPr>
      <w:bookmarkStart w:id="1858" w:name="_Toc20212427"/>
      <w:bookmarkStart w:id="1859" w:name="_Toc27731782"/>
      <w:bookmarkStart w:id="1860" w:name="_Toc36127560"/>
      <w:bookmarkStart w:id="1861" w:name="_Toc45214666"/>
      <w:bookmarkStart w:id="1862" w:name="_Toc51937805"/>
      <w:bookmarkStart w:id="1863" w:name="_Toc51938114"/>
      <w:bookmarkStart w:id="1864" w:name="_Toc92291301"/>
      <w:bookmarkStart w:id="1865" w:name="_Toc218770081"/>
      <w:r>
        <w:t>9.3</w:t>
      </w:r>
      <w:r w:rsidRPr="0045024E">
        <w:t>.2.8</w:t>
      </w:r>
      <w:r w:rsidRPr="0045024E">
        <w:tab/>
        <w:t>Naming Conventions</w:t>
      </w:r>
      <w:bookmarkEnd w:id="1858"/>
      <w:bookmarkEnd w:id="1859"/>
      <w:bookmarkEnd w:id="1860"/>
      <w:bookmarkEnd w:id="1861"/>
      <w:bookmarkEnd w:id="1862"/>
      <w:bookmarkEnd w:id="1863"/>
      <w:bookmarkEnd w:id="1864"/>
      <w:bookmarkEnd w:id="1865"/>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66" w:name="_Toc20212428"/>
      <w:bookmarkStart w:id="1867" w:name="_Toc27731783"/>
      <w:bookmarkStart w:id="1868" w:name="_Toc36127561"/>
      <w:bookmarkStart w:id="1869" w:name="_Toc45214667"/>
      <w:bookmarkStart w:id="1870" w:name="_Toc51937806"/>
      <w:bookmarkStart w:id="1871" w:name="_Toc51938115"/>
      <w:bookmarkStart w:id="1872" w:name="_Toc92291302"/>
      <w:bookmarkStart w:id="1873" w:name="_Toc218770082"/>
      <w:r>
        <w:t>9.3</w:t>
      </w:r>
      <w:r w:rsidRPr="0045024E">
        <w:t>.2.9</w:t>
      </w:r>
      <w:r w:rsidRPr="0045024E">
        <w:tab/>
        <w:t>Global documents</w:t>
      </w:r>
      <w:bookmarkEnd w:id="1866"/>
      <w:bookmarkEnd w:id="1867"/>
      <w:bookmarkEnd w:id="1868"/>
      <w:bookmarkEnd w:id="1869"/>
      <w:bookmarkEnd w:id="1870"/>
      <w:bookmarkEnd w:id="1871"/>
      <w:bookmarkEnd w:id="1872"/>
      <w:bookmarkEnd w:id="187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74" w:name="_Toc20212429"/>
      <w:bookmarkStart w:id="1875" w:name="_Toc27731784"/>
      <w:bookmarkStart w:id="1876" w:name="_Toc36127562"/>
      <w:bookmarkStart w:id="1877" w:name="_Toc45214668"/>
      <w:bookmarkStart w:id="1878" w:name="_Toc51937807"/>
      <w:bookmarkStart w:id="1879" w:name="_Toc51938116"/>
      <w:bookmarkStart w:id="1880" w:name="_Toc92291303"/>
      <w:bookmarkStart w:id="1881" w:name="_Toc218770083"/>
      <w:r>
        <w:t>9.3</w:t>
      </w:r>
      <w:r w:rsidRPr="0045024E">
        <w:t>.2.10</w:t>
      </w:r>
      <w:r w:rsidRPr="0045024E">
        <w:tab/>
        <w:t>Resource interdependencies</w:t>
      </w:r>
      <w:bookmarkEnd w:id="1874"/>
      <w:bookmarkEnd w:id="1875"/>
      <w:bookmarkEnd w:id="1876"/>
      <w:bookmarkEnd w:id="1877"/>
      <w:bookmarkEnd w:id="1878"/>
      <w:bookmarkEnd w:id="1879"/>
      <w:bookmarkEnd w:id="1880"/>
      <w:bookmarkEnd w:id="1881"/>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82" w:name="_Toc20212430"/>
      <w:bookmarkStart w:id="1883" w:name="_Toc27731785"/>
      <w:bookmarkStart w:id="1884" w:name="_Toc36127563"/>
      <w:bookmarkStart w:id="1885" w:name="_Toc45214669"/>
      <w:bookmarkStart w:id="1886" w:name="_Toc51937808"/>
      <w:bookmarkStart w:id="1887" w:name="_Toc51938117"/>
      <w:bookmarkStart w:id="1888" w:name="_Toc92291304"/>
      <w:bookmarkStart w:id="1889" w:name="_Toc218770084"/>
      <w:r>
        <w:t>9.3</w:t>
      </w:r>
      <w:r w:rsidRPr="0045024E">
        <w:t>.2.11</w:t>
      </w:r>
      <w:r w:rsidRPr="0045024E">
        <w:tab/>
      </w:r>
      <w:r>
        <w:t>Access Permissions</w:t>
      </w:r>
      <w:r w:rsidRPr="0045024E">
        <w:t xml:space="preserve"> Policies</w:t>
      </w:r>
      <w:bookmarkEnd w:id="1882"/>
      <w:bookmarkEnd w:id="1883"/>
      <w:bookmarkEnd w:id="1884"/>
      <w:bookmarkEnd w:id="1885"/>
      <w:bookmarkEnd w:id="1886"/>
      <w:bookmarkEnd w:id="1887"/>
      <w:bookmarkEnd w:id="1888"/>
      <w:bookmarkEnd w:id="1889"/>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90" w:name="_Toc20212431"/>
      <w:bookmarkStart w:id="1891" w:name="_Toc27731786"/>
      <w:bookmarkStart w:id="1892" w:name="_Toc36127564"/>
      <w:bookmarkStart w:id="1893" w:name="_Toc45214670"/>
      <w:bookmarkStart w:id="1894" w:name="_Toc51937809"/>
      <w:bookmarkStart w:id="1895" w:name="_Toc51938118"/>
      <w:bookmarkStart w:id="1896" w:name="_Toc92291305"/>
      <w:bookmarkStart w:id="1897" w:name="_Toc218770085"/>
      <w:r>
        <w:t>9.3</w:t>
      </w:r>
      <w:r w:rsidRPr="0045024E">
        <w:t>.2.12</w:t>
      </w:r>
      <w:r w:rsidRPr="0045024E">
        <w:tab/>
        <w:t>Subscription to Changes</w:t>
      </w:r>
      <w:bookmarkEnd w:id="1890"/>
      <w:bookmarkEnd w:id="1891"/>
      <w:bookmarkEnd w:id="1892"/>
      <w:bookmarkEnd w:id="1893"/>
      <w:bookmarkEnd w:id="1894"/>
      <w:bookmarkEnd w:id="1895"/>
      <w:bookmarkEnd w:id="1896"/>
      <w:bookmarkEnd w:id="1897"/>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98" w:name="_Toc20212432"/>
      <w:bookmarkStart w:id="1899" w:name="_Toc27731787"/>
      <w:bookmarkStart w:id="1900" w:name="_Toc36127565"/>
      <w:bookmarkStart w:id="1901" w:name="_Toc45214671"/>
      <w:bookmarkStart w:id="1902" w:name="_Toc51937810"/>
      <w:bookmarkStart w:id="1903" w:name="_Toc51938119"/>
      <w:bookmarkStart w:id="1904" w:name="_Toc92291306"/>
      <w:bookmarkStart w:id="1905" w:name="_Toc21877008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98"/>
      <w:bookmarkEnd w:id="1899"/>
      <w:bookmarkEnd w:id="1900"/>
      <w:bookmarkEnd w:id="1901"/>
      <w:bookmarkEnd w:id="1902"/>
      <w:bookmarkEnd w:id="1903"/>
      <w:bookmarkEnd w:id="1904"/>
      <w:bookmarkEnd w:id="1905"/>
    </w:p>
    <w:p w14:paraId="48E0D09C" w14:textId="77777777" w:rsidR="00C367E9" w:rsidRPr="00986001" w:rsidRDefault="00C367E9" w:rsidP="00C367E9">
      <w:pPr>
        <w:pStyle w:val="Heading3"/>
      </w:pPr>
      <w:bookmarkStart w:id="1906" w:name="_Toc20212433"/>
      <w:bookmarkStart w:id="1907" w:name="_Toc27731788"/>
      <w:bookmarkStart w:id="1908" w:name="_Toc36127566"/>
      <w:bookmarkStart w:id="1909" w:name="_Toc45214672"/>
      <w:bookmarkStart w:id="1910" w:name="_Toc51937811"/>
      <w:bookmarkStart w:id="1911" w:name="_Toc51938120"/>
      <w:bookmarkStart w:id="1912" w:name="_Toc92291307"/>
      <w:bookmarkStart w:id="1913" w:name="_Toc218770087"/>
      <w:r>
        <w:t>9.4.1</w:t>
      </w:r>
      <w:r>
        <w:tab/>
        <w:t>General</w:t>
      </w:r>
      <w:bookmarkEnd w:id="1906"/>
      <w:bookmarkEnd w:id="1907"/>
      <w:bookmarkEnd w:id="1908"/>
      <w:bookmarkEnd w:id="1909"/>
      <w:bookmarkEnd w:id="1910"/>
      <w:bookmarkEnd w:id="1911"/>
      <w:bookmarkEnd w:id="1912"/>
      <w:bookmarkEnd w:id="1913"/>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14" w:name="_Toc20212434"/>
      <w:bookmarkStart w:id="1915" w:name="_Toc27731789"/>
      <w:bookmarkStart w:id="1916" w:name="_Toc36127567"/>
      <w:bookmarkStart w:id="1917" w:name="_Toc45214673"/>
      <w:bookmarkStart w:id="1918" w:name="_Toc51937812"/>
      <w:bookmarkStart w:id="1919" w:name="_Toc51938121"/>
      <w:bookmarkStart w:id="1920" w:name="_Toc92291308"/>
      <w:bookmarkStart w:id="1921" w:name="_Toc218770088"/>
      <w:r>
        <w:t>9.4.2</w:t>
      </w:r>
      <w:r>
        <w:tab/>
        <w:t>C</w:t>
      </w:r>
      <w:r w:rsidRPr="00986001">
        <w:t>oding</w:t>
      </w:r>
      <w:bookmarkEnd w:id="1914"/>
      <w:bookmarkEnd w:id="1915"/>
      <w:bookmarkEnd w:id="1916"/>
      <w:bookmarkEnd w:id="1917"/>
      <w:bookmarkEnd w:id="1918"/>
      <w:bookmarkEnd w:id="1919"/>
      <w:bookmarkEnd w:id="1920"/>
      <w:bookmarkEnd w:id="1921"/>
    </w:p>
    <w:p w14:paraId="0CAAEB41" w14:textId="77777777" w:rsidR="00C367E9" w:rsidRPr="0019247C" w:rsidRDefault="00C367E9" w:rsidP="00C367E9">
      <w:pPr>
        <w:pStyle w:val="Heading4"/>
      </w:pPr>
      <w:bookmarkStart w:id="1922" w:name="_Toc20212435"/>
      <w:bookmarkStart w:id="1923" w:name="_Toc27731790"/>
      <w:bookmarkStart w:id="1924" w:name="_Toc36127568"/>
      <w:bookmarkStart w:id="1925" w:name="_Toc45214674"/>
      <w:bookmarkStart w:id="1926" w:name="_Toc51937813"/>
      <w:bookmarkStart w:id="1927" w:name="_Toc51938122"/>
      <w:bookmarkStart w:id="1928" w:name="_Toc92291309"/>
      <w:bookmarkStart w:id="1929" w:name="_Toc218770089"/>
      <w:r>
        <w:t>9.4.2.1</w:t>
      </w:r>
      <w:r>
        <w:tab/>
        <w:t>Structure</w:t>
      </w:r>
      <w:bookmarkEnd w:id="1922"/>
      <w:bookmarkEnd w:id="1923"/>
      <w:bookmarkEnd w:id="1924"/>
      <w:bookmarkEnd w:id="1925"/>
      <w:bookmarkEnd w:id="1926"/>
      <w:bookmarkEnd w:id="1927"/>
      <w:bookmarkEnd w:id="1928"/>
      <w:bookmarkEnd w:id="1929"/>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lastRenderedPageBreak/>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Pr="006A70DA" w:rsidRDefault="00EF4A36" w:rsidP="006A70DA">
      <w:pPr>
        <w:pStyle w:val="B1"/>
      </w:pPr>
      <w:r w:rsidRPr="006A70DA">
        <w:t>6</w:t>
      </w:r>
      <w:r w:rsidR="00C367E9" w:rsidRPr="006A70DA">
        <w:t>)</w:t>
      </w:r>
      <w:r w:rsidR="00C367E9" w:rsidRPr="006A70DA">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30" w:name="_Toc20212436"/>
      <w:bookmarkStart w:id="1931" w:name="_Toc27731791"/>
      <w:bookmarkStart w:id="1932" w:name="_Toc36127569"/>
      <w:bookmarkStart w:id="1933" w:name="_Toc45214675"/>
      <w:bookmarkStart w:id="1934" w:name="_Toc51937814"/>
      <w:bookmarkStart w:id="1935" w:name="_Toc51938123"/>
      <w:bookmarkStart w:id="1936" w:name="_Toc92291310"/>
      <w:bookmarkStart w:id="1937" w:name="_Toc218770090"/>
      <w:r>
        <w:t>9.4.2.2</w:t>
      </w:r>
      <w:r w:rsidRPr="00016A64">
        <w:tab/>
      </w:r>
      <w:r>
        <w:t>Application Unique ID</w:t>
      </w:r>
      <w:bookmarkEnd w:id="1930"/>
      <w:bookmarkEnd w:id="1931"/>
      <w:bookmarkEnd w:id="1932"/>
      <w:bookmarkEnd w:id="1933"/>
      <w:bookmarkEnd w:id="1934"/>
      <w:bookmarkEnd w:id="1935"/>
      <w:bookmarkEnd w:id="1936"/>
      <w:bookmarkEnd w:id="1937"/>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38" w:name="_Toc20212437"/>
      <w:bookmarkStart w:id="1939" w:name="_Toc27731792"/>
      <w:bookmarkStart w:id="1940" w:name="_Toc36127570"/>
      <w:bookmarkStart w:id="1941" w:name="_Toc45214676"/>
      <w:bookmarkStart w:id="1942" w:name="_Toc51937815"/>
      <w:bookmarkStart w:id="1943" w:name="_Toc51938124"/>
      <w:bookmarkStart w:id="1944" w:name="_Toc92291311"/>
      <w:bookmarkStart w:id="1945" w:name="_Toc218770091"/>
      <w:r>
        <w:t>9.4</w:t>
      </w:r>
      <w:r w:rsidRPr="00345011">
        <w:t>.2.</w:t>
      </w:r>
      <w:r>
        <w:t>3</w:t>
      </w:r>
      <w:r w:rsidRPr="00345011">
        <w:tab/>
      </w:r>
      <w:r>
        <w:t>XML Schema</w:t>
      </w:r>
      <w:bookmarkEnd w:id="1938"/>
      <w:bookmarkEnd w:id="1939"/>
      <w:bookmarkEnd w:id="1940"/>
      <w:bookmarkEnd w:id="1941"/>
      <w:bookmarkEnd w:id="1942"/>
      <w:bookmarkEnd w:id="1943"/>
      <w:bookmarkEnd w:id="1944"/>
      <w:bookmarkEnd w:id="1945"/>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CF5AE7" w:rsidRDefault="00A03C12" w:rsidP="00A03C12">
      <w:pPr>
        <w:pStyle w:val="PL"/>
        <w:rPr>
          <w:lang w:val="fr-FR"/>
        </w:rPr>
      </w:pPr>
      <w:r w:rsidRPr="00CF5AE7">
        <w:rPr>
          <w:lang w:val="fr-FR"/>
        </w:rPr>
        <w:t>&lt;xs:import namespace="http://www.w3.org/XML/1998/namespace"</w:t>
      </w:r>
    </w:p>
    <w:p w14:paraId="2FC8EF3B" w14:textId="77777777" w:rsidR="00A03C12" w:rsidRPr="00CF5AE7" w:rsidRDefault="00A03C12" w:rsidP="00A03C12">
      <w:pPr>
        <w:pStyle w:val="PL"/>
        <w:rPr>
          <w:lang w:val="fr-FR"/>
        </w:rPr>
      </w:pPr>
      <w:r w:rsidRPr="00CF5AE7">
        <w:rPr>
          <w:lang w:val="fr-FR"/>
        </w:rPr>
        <w:lastRenderedPageBreak/>
        <w:t xml:space="preserve">  schemaLocation="http://www.w3.org/2001/xml.xsd"/&gt;</w:t>
      </w:r>
    </w:p>
    <w:p w14:paraId="67B6853E" w14:textId="77777777" w:rsidR="00C367E9" w:rsidRPr="00CF5AE7"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lastRenderedPageBreak/>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Pr="00CD5A49" w:rsidRDefault="00C367E9" w:rsidP="00CD5A49">
      <w:pPr>
        <w:pStyle w:val="PL"/>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CD5A49" w:rsidRDefault="00C367E9" w:rsidP="00CD5A49">
      <w:pPr>
        <w:pStyle w:val="PL"/>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lastRenderedPageBreak/>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46" w:name="_Toc20212438"/>
      <w:bookmarkStart w:id="1947" w:name="_Toc27731793"/>
      <w:bookmarkStart w:id="1948" w:name="_Toc36127571"/>
      <w:bookmarkStart w:id="1949" w:name="_Toc45214677"/>
      <w:bookmarkStart w:id="1950" w:name="_Toc51937816"/>
      <w:bookmarkStart w:id="1951" w:name="_Toc51938125"/>
      <w:bookmarkStart w:id="1952" w:name="_Toc92291312"/>
      <w:bookmarkStart w:id="1953" w:name="_Toc218770092"/>
      <w:r>
        <w:t>9.4.2.4</w:t>
      </w:r>
      <w:r>
        <w:tab/>
        <w:t>Default Document Namespace</w:t>
      </w:r>
      <w:bookmarkEnd w:id="1946"/>
      <w:bookmarkEnd w:id="1947"/>
      <w:bookmarkEnd w:id="1948"/>
      <w:bookmarkEnd w:id="1949"/>
      <w:bookmarkEnd w:id="1950"/>
      <w:bookmarkEnd w:id="1951"/>
      <w:bookmarkEnd w:id="1952"/>
      <w:bookmarkEnd w:id="195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54" w:name="_Toc20212439"/>
      <w:bookmarkStart w:id="1955" w:name="_Toc27731794"/>
      <w:bookmarkStart w:id="1956" w:name="_Toc36127572"/>
      <w:bookmarkStart w:id="1957" w:name="_Toc45214678"/>
      <w:bookmarkStart w:id="1958" w:name="_Toc51937817"/>
      <w:bookmarkStart w:id="1959" w:name="_Toc51938126"/>
      <w:bookmarkStart w:id="1960" w:name="_Toc92291313"/>
      <w:bookmarkStart w:id="1961" w:name="_Toc218770093"/>
      <w:r>
        <w:t>9.4.2.5</w:t>
      </w:r>
      <w:r>
        <w:tab/>
        <w:t>MIME type</w:t>
      </w:r>
      <w:bookmarkEnd w:id="1954"/>
      <w:bookmarkEnd w:id="1955"/>
      <w:bookmarkEnd w:id="1956"/>
      <w:bookmarkEnd w:id="1957"/>
      <w:bookmarkEnd w:id="1958"/>
      <w:bookmarkEnd w:id="1959"/>
      <w:bookmarkEnd w:id="1960"/>
      <w:bookmarkEnd w:id="1961"/>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62" w:name="_Toc20212440"/>
      <w:bookmarkStart w:id="1963" w:name="_Toc27731795"/>
      <w:bookmarkStart w:id="1964" w:name="_Toc36127573"/>
      <w:bookmarkStart w:id="1965" w:name="_Toc45214679"/>
      <w:bookmarkStart w:id="1966" w:name="_Toc51937818"/>
      <w:bookmarkStart w:id="1967" w:name="_Toc51938127"/>
      <w:bookmarkStart w:id="1968" w:name="_Toc92291314"/>
      <w:bookmarkStart w:id="1969" w:name="_Toc218770094"/>
      <w:r>
        <w:t>9.4.2.6</w:t>
      </w:r>
      <w:r>
        <w:tab/>
        <w:t>Validation Constraints</w:t>
      </w:r>
      <w:bookmarkEnd w:id="1962"/>
      <w:bookmarkEnd w:id="1963"/>
      <w:bookmarkEnd w:id="1964"/>
      <w:bookmarkEnd w:id="1965"/>
      <w:bookmarkEnd w:id="1966"/>
      <w:bookmarkEnd w:id="1967"/>
      <w:bookmarkEnd w:id="1968"/>
      <w:bookmarkEnd w:id="1969"/>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lastRenderedPageBreak/>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327911F" w14:textId="77777777" w:rsidR="005D681E" w:rsidRDefault="005D681E" w:rsidP="005D681E">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FA80C23" w:rsidR="00C367E9" w:rsidRDefault="00C367E9" w:rsidP="00C367E9">
      <w:pPr>
        <w:pStyle w:val="NO"/>
        <w:rPr>
          <w:lang w:val="en-US"/>
        </w:rPr>
      </w:pPr>
      <w:r>
        <w:rPr>
          <w:lang w:val="en-US"/>
        </w:rPr>
        <w:t>NOTE </w:t>
      </w:r>
      <w:r w:rsidR="005D681E">
        <w:rPr>
          <w:lang w:val="en-US"/>
        </w:rPr>
        <w:t>4</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70" w:name="_Toc20212441"/>
      <w:bookmarkStart w:id="1971" w:name="_Toc27731796"/>
      <w:bookmarkStart w:id="1972" w:name="_Toc36127574"/>
      <w:bookmarkStart w:id="1973" w:name="_Toc45214680"/>
      <w:bookmarkStart w:id="1974" w:name="_Toc51937819"/>
      <w:bookmarkStart w:id="1975" w:name="_Toc51938128"/>
      <w:bookmarkStart w:id="1976" w:name="_Toc92291315"/>
      <w:bookmarkStart w:id="1977" w:name="_Toc218770095"/>
      <w:r>
        <w:t>9.4.2.7</w:t>
      </w:r>
      <w:r w:rsidRPr="00345011">
        <w:tab/>
        <w:t>Data Semantics</w:t>
      </w:r>
      <w:bookmarkEnd w:id="1970"/>
      <w:bookmarkEnd w:id="1971"/>
      <w:bookmarkEnd w:id="1972"/>
      <w:bookmarkEnd w:id="1973"/>
      <w:bookmarkEnd w:id="1974"/>
      <w:bookmarkEnd w:id="1975"/>
      <w:bookmarkEnd w:id="1976"/>
      <w:bookmarkEnd w:id="1977"/>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"positiveInteger" and contains the allowed number of </w:t>
      </w:r>
      <w:r w:rsidR="00C367E9" w:rsidRPr="00016D98">
        <w:rPr>
          <w:lang w:val="en-US"/>
        </w:rPr>
        <w:lastRenderedPageBreak/>
        <w:t>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78" w:name="_Toc20212442"/>
      <w:bookmarkStart w:id="1979" w:name="_Toc27731797"/>
      <w:bookmarkStart w:id="1980" w:name="_Toc36127575"/>
      <w:bookmarkStart w:id="1981" w:name="_Toc45214681"/>
      <w:bookmarkStart w:id="1982" w:name="_Toc51937820"/>
      <w:bookmarkStart w:id="1983" w:name="_Toc51938129"/>
      <w:bookmarkStart w:id="1984" w:name="_Toc92291316"/>
      <w:bookmarkStart w:id="1985" w:name="_Toc218770096"/>
      <w:r>
        <w:t>9.4.2.8</w:t>
      </w:r>
      <w:r>
        <w:tab/>
        <w:t>Naming Conventions</w:t>
      </w:r>
      <w:bookmarkEnd w:id="1978"/>
      <w:bookmarkEnd w:id="1979"/>
      <w:bookmarkEnd w:id="1980"/>
      <w:bookmarkEnd w:id="1981"/>
      <w:bookmarkEnd w:id="1982"/>
      <w:bookmarkEnd w:id="1983"/>
      <w:bookmarkEnd w:id="1984"/>
      <w:bookmarkEnd w:id="1985"/>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86" w:name="_Toc20212443"/>
      <w:bookmarkStart w:id="1987" w:name="_Toc27731798"/>
      <w:bookmarkStart w:id="1988" w:name="_Toc36127576"/>
      <w:bookmarkStart w:id="1989" w:name="_Toc45214682"/>
      <w:bookmarkStart w:id="1990" w:name="_Toc51937821"/>
      <w:bookmarkStart w:id="1991" w:name="_Toc51938130"/>
      <w:bookmarkStart w:id="1992" w:name="_Toc92291317"/>
      <w:bookmarkStart w:id="1993" w:name="_Toc218770097"/>
      <w:r>
        <w:t>9.4.2.9</w:t>
      </w:r>
      <w:r>
        <w:tab/>
        <w:t>Global documents</w:t>
      </w:r>
      <w:bookmarkEnd w:id="1986"/>
      <w:bookmarkEnd w:id="1987"/>
      <w:bookmarkEnd w:id="1988"/>
      <w:bookmarkEnd w:id="1989"/>
      <w:bookmarkEnd w:id="1990"/>
      <w:bookmarkEnd w:id="1991"/>
      <w:bookmarkEnd w:id="1992"/>
      <w:bookmarkEnd w:id="1993"/>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lastRenderedPageBreak/>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94" w:name="_Toc20212444"/>
      <w:bookmarkStart w:id="1995" w:name="_Toc27731799"/>
      <w:bookmarkStart w:id="1996" w:name="_Toc36127577"/>
      <w:bookmarkStart w:id="1997" w:name="_Toc45214683"/>
      <w:bookmarkStart w:id="1998" w:name="_Toc51937822"/>
      <w:bookmarkStart w:id="1999" w:name="_Toc51938131"/>
      <w:bookmarkStart w:id="2000" w:name="_Toc92291318"/>
      <w:bookmarkStart w:id="2001" w:name="_Toc218770098"/>
      <w:r>
        <w:t>9.4.2.10</w:t>
      </w:r>
      <w:r>
        <w:tab/>
        <w:t>Resource interdependencies</w:t>
      </w:r>
      <w:bookmarkEnd w:id="1994"/>
      <w:bookmarkEnd w:id="1995"/>
      <w:bookmarkEnd w:id="1996"/>
      <w:bookmarkEnd w:id="1997"/>
      <w:bookmarkEnd w:id="1998"/>
      <w:bookmarkEnd w:id="1999"/>
      <w:bookmarkEnd w:id="2000"/>
      <w:bookmarkEnd w:id="200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02" w:name="_Toc20212445"/>
      <w:bookmarkStart w:id="2003" w:name="_Toc27731800"/>
      <w:bookmarkStart w:id="2004" w:name="_Toc36127578"/>
      <w:bookmarkStart w:id="2005" w:name="_Toc45214684"/>
      <w:bookmarkStart w:id="2006" w:name="_Toc51937823"/>
      <w:bookmarkStart w:id="2007" w:name="_Toc51938132"/>
      <w:bookmarkStart w:id="2008" w:name="_Toc92291319"/>
      <w:bookmarkStart w:id="2009" w:name="_Toc218770099"/>
      <w:r>
        <w:t>9.4.2.11</w:t>
      </w:r>
      <w:r>
        <w:tab/>
        <w:t>Authorization Policies</w:t>
      </w:r>
      <w:bookmarkEnd w:id="2002"/>
      <w:bookmarkEnd w:id="2003"/>
      <w:bookmarkEnd w:id="2004"/>
      <w:bookmarkEnd w:id="2005"/>
      <w:bookmarkEnd w:id="2006"/>
      <w:bookmarkEnd w:id="2007"/>
      <w:bookmarkEnd w:id="2008"/>
      <w:bookmarkEnd w:id="2009"/>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10" w:name="_Toc20212446"/>
      <w:bookmarkStart w:id="2011" w:name="_Toc27731801"/>
      <w:bookmarkStart w:id="2012" w:name="_Toc36127579"/>
      <w:bookmarkStart w:id="2013" w:name="_Toc45214685"/>
      <w:bookmarkStart w:id="2014" w:name="_Toc51937824"/>
      <w:bookmarkStart w:id="2015" w:name="_Toc51938133"/>
      <w:bookmarkStart w:id="2016" w:name="_Toc92291320"/>
      <w:bookmarkStart w:id="2017" w:name="_Toc218770100"/>
      <w:r>
        <w:t>9.4.2.12</w:t>
      </w:r>
      <w:r>
        <w:tab/>
        <w:t>Subscription to Changes</w:t>
      </w:r>
      <w:bookmarkEnd w:id="2010"/>
      <w:bookmarkEnd w:id="2011"/>
      <w:bookmarkEnd w:id="2012"/>
      <w:bookmarkEnd w:id="2013"/>
      <w:bookmarkEnd w:id="2014"/>
      <w:bookmarkEnd w:id="2015"/>
      <w:bookmarkEnd w:id="2016"/>
      <w:bookmarkEnd w:id="2017"/>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18" w:name="_Toc20212447"/>
      <w:bookmarkStart w:id="2019" w:name="_Toc27731802"/>
      <w:bookmarkStart w:id="2020" w:name="_Toc36127580"/>
      <w:bookmarkStart w:id="2021" w:name="_Toc45214686"/>
      <w:bookmarkStart w:id="2022" w:name="_Toc51937825"/>
      <w:bookmarkStart w:id="2023" w:name="_Toc51938134"/>
      <w:bookmarkStart w:id="2024" w:name="_Toc92291321"/>
      <w:bookmarkStart w:id="2025" w:name="_Toc218770101"/>
      <w:r w:rsidRPr="00073326">
        <w:rPr>
          <w:lang w:val="en-US"/>
        </w:rPr>
        <w:t>10</w:t>
      </w:r>
      <w:r w:rsidRPr="00073326">
        <w:rPr>
          <w:lang w:val="en-US"/>
        </w:rPr>
        <w:tab/>
        <w:t>MCData configuration management documents</w:t>
      </w:r>
      <w:bookmarkEnd w:id="2018"/>
      <w:bookmarkEnd w:id="2019"/>
      <w:bookmarkEnd w:id="2020"/>
      <w:bookmarkEnd w:id="2021"/>
      <w:bookmarkEnd w:id="2022"/>
      <w:bookmarkEnd w:id="2023"/>
      <w:bookmarkEnd w:id="2024"/>
      <w:bookmarkEnd w:id="2025"/>
    </w:p>
    <w:p w14:paraId="7C0C1781" w14:textId="77777777" w:rsidR="00C367E9" w:rsidRPr="00986001" w:rsidRDefault="00C367E9" w:rsidP="00C367E9">
      <w:pPr>
        <w:pStyle w:val="Heading2"/>
      </w:pPr>
      <w:bookmarkStart w:id="2026" w:name="_Toc20212448"/>
      <w:bookmarkStart w:id="2027" w:name="_Toc27731803"/>
      <w:bookmarkStart w:id="2028" w:name="_Toc36127581"/>
      <w:bookmarkStart w:id="2029" w:name="_Toc45214687"/>
      <w:bookmarkStart w:id="2030" w:name="_Toc51937826"/>
      <w:bookmarkStart w:id="2031" w:name="_Toc51938135"/>
      <w:bookmarkStart w:id="2032" w:name="_Toc92291322"/>
      <w:bookmarkStart w:id="2033" w:name="_Toc218770102"/>
      <w:r>
        <w:t>10</w:t>
      </w:r>
      <w:r w:rsidRPr="00986001">
        <w:t>.1</w:t>
      </w:r>
      <w:r w:rsidRPr="00986001">
        <w:tab/>
        <w:t>Introduction</w:t>
      </w:r>
      <w:bookmarkEnd w:id="2026"/>
      <w:bookmarkEnd w:id="2027"/>
      <w:bookmarkEnd w:id="2028"/>
      <w:bookmarkEnd w:id="2029"/>
      <w:bookmarkEnd w:id="2030"/>
      <w:bookmarkEnd w:id="2031"/>
      <w:bookmarkEnd w:id="2032"/>
      <w:bookmarkEnd w:id="203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34" w:name="_Toc20212449"/>
      <w:bookmarkStart w:id="2035" w:name="_Toc27731804"/>
      <w:bookmarkStart w:id="2036" w:name="_Toc36127582"/>
      <w:bookmarkStart w:id="2037" w:name="_Toc45214688"/>
      <w:bookmarkStart w:id="2038" w:name="_Toc51937827"/>
      <w:bookmarkStart w:id="2039" w:name="_Toc51938136"/>
      <w:bookmarkStart w:id="2040" w:name="_Toc92291323"/>
      <w:bookmarkStart w:id="2041" w:name="_Toc21877010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34"/>
      <w:bookmarkEnd w:id="2035"/>
      <w:bookmarkEnd w:id="2036"/>
      <w:bookmarkEnd w:id="2037"/>
      <w:bookmarkEnd w:id="2038"/>
      <w:bookmarkEnd w:id="2039"/>
      <w:bookmarkEnd w:id="2040"/>
      <w:bookmarkEnd w:id="2041"/>
    </w:p>
    <w:p w14:paraId="3978A0CD" w14:textId="77777777" w:rsidR="00C367E9" w:rsidRPr="00986001" w:rsidRDefault="00C367E9" w:rsidP="00C367E9">
      <w:pPr>
        <w:pStyle w:val="Heading3"/>
      </w:pPr>
      <w:bookmarkStart w:id="2042" w:name="_Toc20212450"/>
      <w:bookmarkStart w:id="2043" w:name="_Toc27731805"/>
      <w:bookmarkStart w:id="2044" w:name="_Toc36127583"/>
      <w:bookmarkStart w:id="2045" w:name="_Toc45214689"/>
      <w:bookmarkStart w:id="2046" w:name="_Toc51937828"/>
      <w:bookmarkStart w:id="2047" w:name="_Toc51938137"/>
      <w:bookmarkStart w:id="2048" w:name="_Toc92291324"/>
      <w:bookmarkStart w:id="2049" w:name="_Toc218770104"/>
      <w:r>
        <w:t>10.2.1</w:t>
      </w:r>
      <w:r>
        <w:tab/>
        <w:t>General</w:t>
      </w:r>
      <w:bookmarkEnd w:id="2042"/>
      <w:bookmarkEnd w:id="2043"/>
      <w:bookmarkEnd w:id="2044"/>
      <w:bookmarkEnd w:id="2045"/>
      <w:bookmarkEnd w:id="2046"/>
      <w:bookmarkEnd w:id="2047"/>
      <w:bookmarkEnd w:id="2048"/>
      <w:bookmarkEnd w:id="2049"/>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lastRenderedPageBreak/>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50" w:name="_Toc20212451"/>
      <w:bookmarkStart w:id="2051" w:name="_Toc27731806"/>
      <w:bookmarkStart w:id="2052" w:name="_Toc36127584"/>
      <w:bookmarkStart w:id="2053" w:name="_Toc45214690"/>
      <w:bookmarkStart w:id="2054" w:name="_Toc51937829"/>
      <w:bookmarkStart w:id="2055" w:name="_Toc51938138"/>
      <w:bookmarkStart w:id="2056" w:name="_Toc92291325"/>
      <w:bookmarkStart w:id="2057" w:name="MCCQCTEMPBM_00000051"/>
      <w:bookmarkStart w:id="2058" w:name="_Toc218770105"/>
      <w:r>
        <w:t>10.2.1A</w:t>
      </w:r>
      <w:r>
        <w:tab/>
        <w:t>MCData client access to MCData UE configuration documents</w:t>
      </w:r>
      <w:bookmarkEnd w:id="2050"/>
      <w:bookmarkEnd w:id="2051"/>
      <w:bookmarkEnd w:id="2052"/>
      <w:bookmarkEnd w:id="2053"/>
      <w:bookmarkEnd w:id="2054"/>
      <w:bookmarkEnd w:id="2055"/>
      <w:bookmarkEnd w:id="2056"/>
      <w:bookmarkEnd w:id="2058"/>
    </w:p>
    <w:bookmarkEnd w:id="2057"/>
    <w:p w14:paraId="394F56D7" w14:textId="77777777" w:rsidR="00C367E9" w:rsidRDefault="00C367E9" w:rsidP="00C367E9">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59" w:name="_Toc20212452"/>
      <w:bookmarkStart w:id="2060" w:name="_Toc27731807"/>
      <w:bookmarkStart w:id="2061" w:name="_Toc36127585"/>
      <w:bookmarkStart w:id="2062" w:name="_Toc45214691"/>
      <w:bookmarkStart w:id="2063" w:name="_Toc51937830"/>
      <w:bookmarkStart w:id="2064" w:name="_Toc51938139"/>
      <w:bookmarkStart w:id="2065" w:name="_Toc92291326"/>
      <w:bookmarkStart w:id="2066" w:name="_Toc218770106"/>
      <w:r>
        <w:t>10.2.2</w:t>
      </w:r>
      <w:r>
        <w:tab/>
        <w:t>C</w:t>
      </w:r>
      <w:r w:rsidRPr="00986001">
        <w:t>oding</w:t>
      </w:r>
      <w:bookmarkEnd w:id="2059"/>
      <w:bookmarkEnd w:id="2060"/>
      <w:bookmarkEnd w:id="2061"/>
      <w:bookmarkEnd w:id="2062"/>
      <w:bookmarkEnd w:id="2063"/>
      <w:bookmarkEnd w:id="2064"/>
      <w:bookmarkEnd w:id="2065"/>
      <w:bookmarkEnd w:id="2066"/>
    </w:p>
    <w:p w14:paraId="4F8DE04A" w14:textId="77777777" w:rsidR="00C367E9" w:rsidRPr="0019247C" w:rsidRDefault="00C367E9" w:rsidP="00C367E9">
      <w:pPr>
        <w:pStyle w:val="Heading4"/>
      </w:pPr>
      <w:bookmarkStart w:id="2067" w:name="_Toc20212453"/>
      <w:bookmarkStart w:id="2068" w:name="_Toc27731808"/>
      <w:bookmarkStart w:id="2069" w:name="_Toc36127586"/>
      <w:bookmarkStart w:id="2070" w:name="_Toc45214692"/>
      <w:bookmarkStart w:id="2071" w:name="_Toc51937831"/>
      <w:bookmarkStart w:id="2072" w:name="_Toc51938140"/>
      <w:bookmarkStart w:id="2073" w:name="_Toc92291327"/>
      <w:bookmarkStart w:id="2074" w:name="_Toc218770107"/>
      <w:r>
        <w:t>10.2.2.1</w:t>
      </w:r>
      <w:r>
        <w:tab/>
        <w:t>Structure</w:t>
      </w:r>
      <w:bookmarkEnd w:id="2067"/>
      <w:bookmarkEnd w:id="2068"/>
      <w:bookmarkEnd w:id="2069"/>
      <w:bookmarkEnd w:id="2070"/>
      <w:bookmarkEnd w:id="2071"/>
      <w:bookmarkEnd w:id="2072"/>
      <w:bookmarkEnd w:id="2073"/>
      <w:bookmarkEnd w:id="2074"/>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lastRenderedPageBreak/>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lastRenderedPageBreak/>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75" w:name="_Toc20212454"/>
      <w:bookmarkStart w:id="2076" w:name="_Toc27731809"/>
      <w:bookmarkStart w:id="2077" w:name="_Toc36127587"/>
      <w:bookmarkStart w:id="2078" w:name="_Toc45214693"/>
      <w:bookmarkStart w:id="2079" w:name="_Toc51937832"/>
      <w:bookmarkStart w:id="2080" w:name="_Toc51938141"/>
      <w:bookmarkStart w:id="2081" w:name="_Toc92291328"/>
      <w:bookmarkStart w:id="2082" w:name="_Toc218770108"/>
      <w:r>
        <w:t>10</w:t>
      </w:r>
      <w:r w:rsidRPr="000B2651">
        <w:t>.</w:t>
      </w:r>
      <w:r>
        <w:t>2</w:t>
      </w:r>
      <w:r w:rsidRPr="000B2651">
        <w:t>.2.2</w:t>
      </w:r>
      <w:r w:rsidRPr="000B2651">
        <w:tab/>
        <w:t>Application Unique ID</w:t>
      </w:r>
      <w:bookmarkEnd w:id="2075"/>
      <w:bookmarkEnd w:id="2076"/>
      <w:bookmarkEnd w:id="2077"/>
      <w:bookmarkEnd w:id="2078"/>
      <w:bookmarkEnd w:id="2079"/>
      <w:bookmarkEnd w:id="2080"/>
      <w:bookmarkEnd w:id="2081"/>
      <w:bookmarkEnd w:id="20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83" w:name="_Toc20212455"/>
      <w:bookmarkStart w:id="2084" w:name="_Toc27731810"/>
      <w:bookmarkStart w:id="2085" w:name="_Toc36127588"/>
      <w:bookmarkStart w:id="2086" w:name="_Toc45214694"/>
      <w:bookmarkStart w:id="2087" w:name="_Toc51937833"/>
      <w:bookmarkStart w:id="2088" w:name="_Toc51938142"/>
      <w:bookmarkStart w:id="2089" w:name="_Toc92291329"/>
      <w:bookmarkStart w:id="2090" w:name="_Toc218770109"/>
      <w:r>
        <w:t>10</w:t>
      </w:r>
      <w:r w:rsidRPr="00F70427">
        <w:t>.</w:t>
      </w:r>
      <w:r>
        <w:t>2</w:t>
      </w:r>
      <w:r w:rsidRPr="00F70427">
        <w:t>.2.3</w:t>
      </w:r>
      <w:r w:rsidRPr="00F70427">
        <w:tab/>
        <w:t>XML Schema</w:t>
      </w:r>
      <w:bookmarkEnd w:id="2083"/>
      <w:bookmarkEnd w:id="2084"/>
      <w:bookmarkEnd w:id="2085"/>
      <w:bookmarkEnd w:id="2086"/>
      <w:bookmarkEnd w:id="2087"/>
      <w:bookmarkEnd w:id="2088"/>
      <w:bookmarkEnd w:id="2089"/>
      <w:bookmarkEnd w:id="2090"/>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lastRenderedPageBreak/>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lastRenderedPageBreak/>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lastRenderedPageBreak/>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91" w:name="_Toc20212456"/>
      <w:bookmarkStart w:id="2092" w:name="_Toc27731811"/>
      <w:bookmarkStart w:id="2093" w:name="_Toc36127589"/>
      <w:bookmarkStart w:id="2094" w:name="_Toc45214695"/>
      <w:bookmarkStart w:id="2095" w:name="_Toc51937834"/>
      <w:bookmarkStart w:id="2096" w:name="_Toc51938143"/>
      <w:bookmarkStart w:id="2097" w:name="_Toc92291330"/>
      <w:bookmarkStart w:id="2098" w:name="_Toc218770110"/>
      <w:r>
        <w:t>10</w:t>
      </w:r>
      <w:r w:rsidRPr="000B2651">
        <w:t>.</w:t>
      </w:r>
      <w:r>
        <w:t>2</w:t>
      </w:r>
      <w:r w:rsidRPr="000B2651">
        <w:t>.2.4</w:t>
      </w:r>
      <w:r w:rsidRPr="000B2651">
        <w:tab/>
        <w:t xml:space="preserve">Default </w:t>
      </w:r>
      <w:r>
        <w:t xml:space="preserve">Document </w:t>
      </w:r>
      <w:r w:rsidRPr="000B2651">
        <w:t>Namespace</w:t>
      </w:r>
      <w:bookmarkEnd w:id="2091"/>
      <w:bookmarkEnd w:id="2092"/>
      <w:bookmarkEnd w:id="2093"/>
      <w:bookmarkEnd w:id="2094"/>
      <w:bookmarkEnd w:id="2095"/>
      <w:bookmarkEnd w:id="2096"/>
      <w:bookmarkEnd w:id="2097"/>
      <w:bookmarkEnd w:id="2098"/>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99" w:name="_Toc20212457"/>
      <w:bookmarkStart w:id="2100" w:name="_Toc27731812"/>
      <w:bookmarkStart w:id="2101" w:name="_Toc36127590"/>
      <w:bookmarkStart w:id="2102" w:name="_Toc45214696"/>
      <w:bookmarkStart w:id="2103" w:name="_Toc51937835"/>
      <w:bookmarkStart w:id="2104" w:name="_Toc51938144"/>
      <w:bookmarkStart w:id="2105" w:name="_Toc92291331"/>
      <w:bookmarkStart w:id="2106" w:name="_Toc218770111"/>
      <w:r>
        <w:t>10</w:t>
      </w:r>
      <w:r w:rsidRPr="000B2651">
        <w:t>.</w:t>
      </w:r>
      <w:r>
        <w:t>2</w:t>
      </w:r>
      <w:r w:rsidRPr="000B2651">
        <w:t>.2.5</w:t>
      </w:r>
      <w:r w:rsidRPr="000B2651">
        <w:tab/>
        <w:t>MIME type</w:t>
      </w:r>
      <w:bookmarkEnd w:id="2099"/>
      <w:bookmarkEnd w:id="2100"/>
      <w:bookmarkEnd w:id="2101"/>
      <w:bookmarkEnd w:id="2102"/>
      <w:bookmarkEnd w:id="2103"/>
      <w:bookmarkEnd w:id="2104"/>
      <w:bookmarkEnd w:id="2105"/>
      <w:bookmarkEnd w:id="2106"/>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07" w:name="_Toc20212458"/>
      <w:bookmarkStart w:id="2108" w:name="_Toc27731813"/>
      <w:bookmarkStart w:id="2109" w:name="_Toc36127591"/>
      <w:bookmarkStart w:id="2110" w:name="_Toc45214697"/>
      <w:bookmarkStart w:id="2111" w:name="_Toc51937836"/>
      <w:bookmarkStart w:id="2112" w:name="_Toc51938145"/>
      <w:bookmarkStart w:id="2113" w:name="_Toc92291332"/>
      <w:bookmarkStart w:id="2114" w:name="_Toc218770112"/>
      <w:r>
        <w:t>10</w:t>
      </w:r>
      <w:r w:rsidRPr="000B2651">
        <w:t>.</w:t>
      </w:r>
      <w:r>
        <w:t>2</w:t>
      </w:r>
      <w:r w:rsidRPr="000B2651">
        <w:t>.2.6</w:t>
      </w:r>
      <w:r w:rsidRPr="000B2651">
        <w:tab/>
        <w:t>Validation Constraints</w:t>
      </w:r>
      <w:bookmarkEnd w:id="2107"/>
      <w:bookmarkEnd w:id="2108"/>
      <w:bookmarkEnd w:id="2109"/>
      <w:bookmarkEnd w:id="2110"/>
      <w:bookmarkEnd w:id="2111"/>
      <w:bookmarkEnd w:id="2112"/>
      <w:bookmarkEnd w:id="2113"/>
      <w:bookmarkEnd w:id="211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15" w:name="_Toc20212459"/>
      <w:bookmarkStart w:id="2116" w:name="_Toc27731814"/>
      <w:bookmarkStart w:id="2117" w:name="_Toc36127592"/>
      <w:bookmarkStart w:id="2118" w:name="_Toc45214698"/>
      <w:bookmarkStart w:id="2119" w:name="_Toc51937837"/>
      <w:bookmarkStart w:id="2120" w:name="_Toc51938146"/>
      <w:bookmarkStart w:id="2121" w:name="_Toc92291333"/>
      <w:bookmarkStart w:id="2122" w:name="_Toc218770113"/>
      <w:r w:rsidRPr="005B303F">
        <w:t>10.2.2.7</w:t>
      </w:r>
      <w:r w:rsidRPr="005B303F">
        <w:tab/>
        <w:t>Data Semantics</w:t>
      </w:r>
      <w:bookmarkEnd w:id="2115"/>
      <w:bookmarkEnd w:id="2116"/>
      <w:bookmarkEnd w:id="2117"/>
      <w:bookmarkEnd w:id="2118"/>
      <w:bookmarkEnd w:id="2119"/>
      <w:bookmarkEnd w:id="2120"/>
      <w:bookmarkEnd w:id="2121"/>
      <w:bookmarkEnd w:id="2122"/>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lastRenderedPageBreak/>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the &lt;Max-Simul-Data-Transmissions-Nc4&gt; element of the &lt;transmission-control&gt; element contains an integer indicating the maximum number of simultaneous data transmissions (Nc4) allowed for an MCData UE for on-</w:t>
      </w:r>
      <w:r w:rsidRPr="005B303F">
        <w:rPr>
          <w:lang w:val="en-US"/>
        </w:rPr>
        <w:lastRenderedPageBreak/>
        <w:t xml:space="preserve">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23" w:name="_Toc20212460"/>
      <w:bookmarkStart w:id="2124" w:name="_Toc27731815"/>
      <w:bookmarkStart w:id="2125" w:name="_Toc36127593"/>
      <w:bookmarkStart w:id="2126" w:name="_Toc45214699"/>
      <w:bookmarkStart w:id="2127" w:name="_Toc51937838"/>
      <w:bookmarkStart w:id="2128" w:name="_Toc51938147"/>
      <w:bookmarkStart w:id="2129" w:name="_Toc92291334"/>
      <w:bookmarkStart w:id="2130" w:name="_Toc218770114"/>
      <w:r>
        <w:t>10</w:t>
      </w:r>
      <w:r w:rsidRPr="00794952">
        <w:t>.</w:t>
      </w:r>
      <w:r>
        <w:t>2</w:t>
      </w:r>
      <w:r w:rsidRPr="00794952">
        <w:t>.2.8</w:t>
      </w:r>
      <w:r w:rsidRPr="00794952">
        <w:tab/>
        <w:t>Naming Conventions</w:t>
      </w:r>
      <w:bookmarkEnd w:id="2123"/>
      <w:bookmarkEnd w:id="2124"/>
      <w:bookmarkEnd w:id="2125"/>
      <w:bookmarkEnd w:id="2126"/>
      <w:bookmarkEnd w:id="2127"/>
      <w:bookmarkEnd w:id="2128"/>
      <w:bookmarkEnd w:id="2129"/>
      <w:bookmarkEnd w:id="213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31" w:name="_Toc20212461"/>
      <w:bookmarkStart w:id="2132" w:name="_Toc27731816"/>
      <w:bookmarkStart w:id="2133" w:name="_Toc36127594"/>
      <w:bookmarkStart w:id="2134" w:name="_Toc45214700"/>
      <w:bookmarkStart w:id="2135" w:name="_Toc51937839"/>
      <w:bookmarkStart w:id="2136" w:name="_Toc51938148"/>
      <w:bookmarkStart w:id="2137" w:name="_Toc92291335"/>
      <w:bookmarkStart w:id="2138" w:name="_Toc218770115"/>
      <w:r>
        <w:lastRenderedPageBreak/>
        <w:t>10</w:t>
      </w:r>
      <w:r w:rsidRPr="00794952">
        <w:t>.</w:t>
      </w:r>
      <w:r>
        <w:t>2</w:t>
      </w:r>
      <w:r w:rsidRPr="00794952">
        <w:t>.2.9</w:t>
      </w:r>
      <w:r w:rsidRPr="00794952">
        <w:tab/>
        <w:t>Global documents</w:t>
      </w:r>
      <w:bookmarkEnd w:id="2131"/>
      <w:bookmarkEnd w:id="2132"/>
      <w:bookmarkEnd w:id="2133"/>
      <w:bookmarkEnd w:id="2134"/>
      <w:bookmarkEnd w:id="2135"/>
      <w:bookmarkEnd w:id="2136"/>
      <w:bookmarkEnd w:id="2137"/>
      <w:bookmarkEnd w:id="2138"/>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39" w:name="_Toc20212462"/>
      <w:bookmarkStart w:id="2140" w:name="_Toc27731817"/>
      <w:bookmarkStart w:id="2141" w:name="_Toc36127595"/>
      <w:bookmarkStart w:id="2142" w:name="_Toc45214701"/>
      <w:bookmarkStart w:id="2143" w:name="_Toc51937840"/>
      <w:bookmarkStart w:id="2144" w:name="_Toc51938149"/>
      <w:bookmarkStart w:id="2145" w:name="_Toc92291336"/>
      <w:bookmarkStart w:id="2146" w:name="_Toc218770116"/>
      <w:r>
        <w:t>10</w:t>
      </w:r>
      <w:r w:rsidRPr="00794952">
        <w:t>.</w:t>
      </w:r>
      <w:r>
        <w:t>2</w:t>
      </w:r>
      <w:r w:rsidRPr="00794952">
        <w:t>.2.10</w:t>
      </w:r>
      <w:r w:rsidRPr="00794952">
        <w:tab/>
        <w:t>Resource interdependencies</w:t>
      </w:r>
      <w:bookmarkEnd w:id="2139"/>
      <w:bookmarkEnd w:id="2140"/>
      <w:bookmarkEnd w:id="2141"/>
      <w:bookmarkEnd w:id="2142"/>
      <w:bookmarkEnd w:id="2143"/>
      <w:bookmarkEnd w:id="2144"/>
      <w:bookmarkEnd w:id="2145"/>
      <w:bookmarkEnd w:id="2146"/>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47" w:name="_Toc20212463"/>
      <w:bookmarkStart w:id="2148" w:name="_Toc27731818"/>
      <w:bookmarkStart w:id="2149" w:name="_Toc36127596"/>
      <w:bookmarkStart w:id="2150" w:name="_Toc45214702"/>
      <w:bookmarkStart w:id="2151" w:name="_Toc51937841"/>
      <w:bookmarkStart w:id="2152" w:name="_Toc51938150"/>
      <w:bookmarkStart w:id="2153" w:name="_Toc92291337"/>
      <w:bookmarkStart w:id="2154" w:name="_Toc218770117"/>
      <w:r>
        <w:t>10</w:t>
      </w:r>
      <w:r w:rsidRPr="00794952">
        <w:t>.</w:t>
      </w:r>
      <w:r>
        <w:t>2</w:t>
      </w:r>
      <w:r w:rsidRPr="00794952">
        <w:t>.2.11</w:t>
      </w:r>
      <w:r w:rsidRPr="00794952">
        <w:tab/>
        <w:t>Authorization Policies</w:t>
      </w:r>
      <w:bookmarkEnd w:id="2147"/>
      <w:bookmarkEnd w:id="2148"/>
      <w:bookmarkEnd w:id="2149"/>
      <w:bookmarkEnd w:id="2150"/>
      <w:bookmarkEnd w:id="2151"/>
      <w:bookmarkEnd w:id="2152"/>
      <w:bookmarkEnd w:id="2153"/>
      <w:bookmarkEnd w:id="2154"/>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55" w:name="_Toc20212464"/>
      <w:bookmarkStart w:id="2156" w:name="_Toc27731819"/>
      <w:bookmarkStart w:id="2157" w:name="_Toc36127597"/>
      <w:bookmarkStart w:id="2158" w:name="_Toc45214703"/>
      <w:bookmarkStart w:id="2159" w:name="_Toc51937842"/>
      <w:bookmarkStart w:id="2160" w:name="_Toc51938151"/>
      <w:bookmarkStart w:id="2161" w:name="_Toc92291338"/>
      <w:bookmarkStart w:id="2162" w:name="_Toc218770118"/>
      <w:r>
        <w:t>10</w:t>
      </w:r>
      <w:r w:rsidRPr="00794952">
        <w:t>.</w:t>
      </w:r>
      <w:r>
        <w:t>2</w:t>
      </w:r>
      <w:r w:rsidRPr="00794952">
        <w:t>.2.12</w:t>
      </w:r>
      <w:r w:rsidRPr="00794952">
        <w:tab/>
        <w:t>Subscription to Changes</w:t>
      </w:r>
      <w:bookmarkEnd w:id="2155"/>
      <w:bookmarkEnd w:id="2156"/>
      <w:bookmarkEnd w:id="2157"/>
      <w:bookmarkEnd w:id="2158"/>
      <w:bookmarkEnd w:id="2159"/>
      <w:bookmarkEnd w:id="2160"/>
      <w:bookmarkEnd w:id="2161"/>
      <w:bookmarkEnd w:id="216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63" w:name="_Toc20212465"/>
      <w:bookmarkStart w:id="2164" w:name="_Toc27731820"/>
      <w:bookmarkStart w:id="2165" w:name="_Toc36127598"/>
      <w:bookmarkStart w:id="2166" w:name="_Toc45214704"/>
      <w:bookmarkStart w:id="2167" w:name="_Toc51937843"/>
      <w:bookmarkStart w:id="2168" w:name="_Toc51938152"/>
      <w:bookmarkStart w:id="2169" w:name="_Toc92291339"/>
      <w:bookmarkStart w:id="2170" w:name="_Toc218770119"/>
      <w:r w:rsidRPr="00073326">
        <w:t>10.3</w:t>
      </w:r>
      <w:r w:rsidRPr="00073326">
        <w:tab/>
        <w:t>MCData user profile configuration document</w:t>
      </w:r>
      <w:bookmarkEnd w:id="2163"/>
      <w:bookmarkEnd w:id="2164"/>
      <w:bookmarkEnd w:id="2165"/>
      <w:bookmarkEnd w:id="2166"/>
      <w:bookmarkEnd w:id="2167"/>
      <w:bookmarkEnd w:id="2168"/>
      <w:bookmarkEnd w:id="2169"/>
      <w:bookmarkEnd w:id="2170"/>
    </w:p>
    <w:p w14:paraId="7AA8C4BA" w14:textId="77777777" w:rsidR="00C367E9" w:rsidRPr="00986001" w:rsidRDefault="00C367E9" w:rsidP="00C367E9">
      <w:pPr>
        <w:pStyle w:val="Heading3"/>
      </w:pPr>
      <w:bookmarkStart w:id="2171" w:name="_Toc20212466"/>
      <w:bookmarkStart w:id="2172" w:name="_Toc27731821"/>
      <w:bookmarkStart w:id="2173" w:name="_Toc36127599"/>
      <w:bookmarkStart w:id="2174" w:name="_Toc45214705"/>
      <w:bookmarkStart w:id="2175" w:name="_Toc51937844"/>
      <w:bookmarkStart w:id="2176" w:name="_Toc51938153"/>
      <w:bookmarkStart w:id="2177" w:name="_Toc92291340"/>
      <w:bookmarkStart w:id="2178" w:name="_Toc218770120"/>
      <w:r>
        <w:t>10.3.1</w:t>
      </w:r>
      <w:r>
        <w:tab/>
        <w:t>General</w:t>
      </w:r>
      <w:bookmarkEnd w:id="2171"/>
      <w:bookmarkEnd w:id="2172"/>
      <w:bookmarkEnd w:id="2173"/>
      <w:bookmarkEnd w:id="2174"/>
      <w:bookmarkEnd w:id="2175"/>
      <w:bookmarkEnd w:id="2176"/>
      <w:bookmarkEnd w:id="2177"/>
      <w:bookmarkEnd w:id="2178"/>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79" w:name="_Toc20212467"/>
      <w:bookmarkStart w:id="2180" w:name="_Toc27731822"/>
      <w:bookmarkStart w:id="2181" w:name="_Toc36127600"/>
      <w:bookmarkStart w:id="2182" w:name="_Toc45214706"/>
      <w:bookmarkStart w:id="2183" w:name="_Toc51937845"/>
      <w:bookmarkStart w:id="2184" w:name="_Toc51938154"/>
      <w:bookmarkStart w:id="2185" w:name="_Toc92291341"/>
      <w:bookmarkStart w:id="2186" w:name="MCCQCTEMPBM_00000052"/>
      <w:bookmarkStart w:id="2187" w:name="_Toc218770121"/>
      <w:r>
        <w:t>10.3.1A</w:t>
      </w:r>
      <w:r>
        <w:tab/>
        <w:t>MCData client access to MCData user profile documents</w:t>
      </w:r>
      <w:bookmarkEnd w:id="2179"/>
      <w:bookmarkEnd w:id="2180"/>
      <w:bookmarkEnd w:id="2181"/>
      <w:bookmarkEnd w:id="2182"/>
      <w:bookmarkEnd w:id="2183"/>
      <w:bookmarkEnd w:id="2184"/>
      <w:bookmarkEnd w:id="2185"/>
      <w:bookmarkEnd w:id="2187"/>
    </w:p>
    <w:bookmarkEnd w:id="2186"/>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88" w:name="_Toc20212468"/>
      <w:bookmarkStart w:id="2189" w:name="_Toc27731823"/>
      <w:bookmarkStart w:id="2190" w:name="_Toc36127601"/>
      <w:bookmarkStart w:id="2191" w:name="_Toc45214707"/>
      <w:bookmarkStart w:id="2192" w:name="_Toc51937846"/>
      <w:bookmarkStart w:id="2193" w:name="_Toc51938155"/>
      <w:bookmarkStart w:id="2194" w:name="_Toc92291342"/>
      <w:bookmarkStart w:id="2195" w:name="_Toc218770122"/>
      <w:r>
        <w:t>10.3.2</w:t>
      </w:r>
      <w:r>
        <w:tab/>
        <w:t>C</w:t>
      </w:r>
      <w:r w:rsidRPr="00986001">
        <w:t>oding</w:t>
      </w:r>
      <w:bookmarkEnd w:id="2188"/>
      <w:bookmarkEnd w:id="2189"/>
      <w:bookmarkEnd w:id="2190"/>
      <w:bookmarkEnd w:id="2191"/>
      <w:bookmarkEnd w:id="2192"/>
      <w:bookmarkEnd w:id="2193"/>
      <w:bookmarkEnd w:id="2194"/>
      <w:bookmarkEnd w:id="2195"/>
    </w:p>
    <w:p w14:paraId="69B655C7" w14:textId="77777777" w:rsidR="00C367E9" w:rsidRPr="0045024E" w:rsidRDefault="00C367E9" w:rsidP="00C367E9">
      <w:pPr>
        <w:pStyle w:val="Heading4"/>
      </w:pPr>
      <w:bookmarkStart w:id="2196" w:name="_Toc20212469"/>
      <w:bookmarkStart w:id="2197" w:name="_Toc27731824"/>
      <w:bookmarkStart w:id="2198" w:name="_Toc36127602"/>
      <w:bookmarkStart w:id="2199" w:name="_Toc45214708"/>
      <w:bookmarkStart w:id="2200" w:name="_Toc51937847"/>
      <w:bookmarkStart w:id="2201" w:name="_Toc51938156"/>
      <w:bookmarkStart w:id="2202" w:name="_Toc92291343"/>
      <w:bookmarkStart w:id="2203" w:name="_Toc218770123"/>
      <w:r>
        <w:t>10.3</w:t>
      </w:r>
      <w:r w:rsidRPr="0045024E">
        <w:t>.2.1</w:t>
      </w:r>
      <w:r>
        <w:tab/>
      </w:r>
      <w:r w:rsidRPr="0045024E">
        <w:t>Structure</w:t>
      </w:r>
      <w:bookmarkEnd w:id="2196"/>
      <w:bookmarkEnd w:id="2197"/>
      <w:bookmarkEnd w:id="2198"/>
      <w:bookmarkEnd w:id="2199"/>
      <w:bookmarkEnd w:id="2200"/>
      <w:bookmarkEnd w:id="2201"/>
      <w:bookmarkEnd w:id="2202"/>
      <w:bookmarkEnd w:id="2203"/>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lastRenderedPageBreak/>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23D37528"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5BA1EFD"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043CCAC" w:rsidR="000A6FD4" w:rsidRDefault="000A6FD4" w:rsidP="000A6FD4">
      <w:pPr>
        <w:pStyle w:val="B4"/>
      </w:pPr>
      <w:r>
        <w:t>A)</w:t>
      </w:r>
      <w:r>
        <w:tab/>
      </w:r>
      <w:r w:rsidR="004C77E4">
        <w:t>optionally</w:t>
      </w:r>
      <w:r>
        <w:t xml:space="preserve"> one &lt;EmergencyCall&gt; element containing:</w:t>
      </w:r>
    </w:p>
    <w:p w14:paraId="0535D48F" w14:textId="440F803B" w:rsidR="000A6FD4" w:rsidRDefault="005252F0" w:rsidP="00F77284">
      <w:pPr>
        <w:pStyle w:val="B5"/>
      </w:pPr>
      <w:r>
        <w:t>I</w:t>
      </w:r>
      <w:r w:rsidR="000A6FD4">
        <w:t>)</w:t>
      </w:r>
      <w:r w:rsidR="000A6FD4">
        <w:tab/>
        <w:t>zero or one &lt;MCDataGroupInitiation&gt; element that contains an &lt;entry&gt; element; and</w:t>
      </w:r>
    </w:p>
    <w:p w14:paraId="7D282246" w14:textId="21B7358C" w:rsidR="000A6FD4" w:rsidRPr="00DA3B9B" w:rsidRDefault="005252F0" w:rsidP="00F77284">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lastRenderedPageBreak/>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04"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04"/>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lastRenderedPageBreak/>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lastRenderedPageBreak/>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Pr="00CD5A49" w:rsidRDefault="00C367E9" w:rsidP="00CD5A49">
      <w:pPr>
        <w:pStyle w:val="B2"/>
      </w:pPr>
      <w:r w:rsidRPr="00CD5A49">
        <w:t>h)</w:t>
      </w:r>
      <w:r w:rsidRPr="00CD5A49">
        <w:tab/>
        <w:t>one &lt;MaxSimultaneousEmergencyGroupCalls&gt;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lastRenderedPageBreak/>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05" w:name="_Toc20212470"/>
      <w:bookmarkStart w:id="2206" w:name="_Toc27731825"/>
      <w:bookmarkStart w:id="2207" w:name="_Toc36127603"/>
      <w:bookmarkStart w:id="2208" w:name="_Toc45214709"/>
      <w:bookmarkStart w:id="2209" w:name="_Toc51937848"/>
      <w:bookmarkStart w:id="2210" w:name="_Toc51938157"/>
      <w:bookmarkStart w:id="2211" w:name="_Toc92291344"/>
      <w:bookmarkStart w:id="2212" w:name="_Toc218770124"/>
      <w:r>
        <w:t>10.3</w:t>
      </w:r>
      <w:r w:rsidRPr="0045024E">
        <w:t>.2.2</w:t>
      </w:r>
      <w:r w:rsidRPr="0045024E">
        <w:tab/>
        <w:t>Application Unique ID</w:t>
      </w:r>
      <w:bookmarkEnd w:id="2205"/>
      <w:bookmarkEnd w:id="2206"/>
      <w:bookmarkEnd w:id="2207"/>
      <w:bookmarkEnd w:id="2208"/>
      <w:bookmarkEnd w:id="2209"/>
      <w:bookmarkEnd w:id="2210"/>
      <w:bookmarkEnd w:id="2211"/>
      <w:bookmarkEnd w:id="221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13" w:name="_Toc20212471"/>
      <w:bookmarkStart w:id="2214" w:name="_Toc27731826"/>
      <w:bookmarkStart w:id="2215" w:name="_Toc36127604"/>
      <w:bookmarkStart w:id="2216" w:name="_Toc45214710"/>
      <w:bookmarkStart w:id="2217" w:name="_Toc51937849"/>
      <w:bookmarkStart w:id="2218" w:name="_Toc51938158"/>
      <w:bookmarkStart w:id="2219" w:name="_Toc92291345"/>
      <w:bookmarkStart w:id="2220" w:name="_Toc218770125"/>
      <w:r>
        <w:t>10.3</w:t>
      </w:r>
      <w:r w:rsidRPr="0045024E">
        <w:t>.2.3</w:t>
      </w:r>
      <w:r w:rsidRPr="0045024E">
        <w:tab/>
        <w:t>XML Schema</w:t>
      </w:r>
      <w:bookmarkEnd w:id="2213"/>
      <w:bookmarkEnd w:id="2214"/>
      <w:bookmarkEnd w:id="2215"/>
      <w:bookmarkEnd w:id="2216"/>
      <w:bookmarkEnd w:id="2217"/>
      <w:bookmarkEnd w:id="2218"/>
      <w:bookmarkEnd w:id="2219"/>
      <w:bookmarkEnd w:id="2220"/>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lastRenderedPageBreak/>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lastRenderedPageBreak/>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lastRenderedPageBreak/>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lastRenderedPageBreak/>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2A82CDD0" w:rsidR="006E3741" w:rsidRDefault="006E3741" w:rsidP="006E3741">
      <w:pPr>
        <w:pStyle w:val="PL"/>
      </w:pPr>
      <w:r>
        <w:t xml:space="preserve">      &lt;xs:element name="MCDataGroupInitiation" type="mcdataup:MCDataGroupInitiationEntryType" /&gt;</w:t>
      </w:r>
    </w:p>
    <w:p w14:paraId="2A6CDD43" w14:textId="771E6752" w:rsidR="006E3741" w:rsidRDefault="006E3741" w:rsidP="006E3741">
      <w:pPr>
        <w:pStyle w:val="PL"/>
      </w:pPr>
      <w:r>
        <w:t xml:space="preserve">      &lt;xs:element name="MCDataPrivateRecipient" type="mcdataup:MCDataPrivateRecipientEntryType" /&gt;</w:t>
      </w:r>
    </w:p>
    <w:p w14:paraId="2D712982" w14:textId="646EAEEC" w:rsidR="006E3741" w:rsidRDefault="006E3741" w:rsidP="006E3741">
      <w:pPr>
        <w:pStyle w:val="PL"/>
      </w:pPr>
      <w:r>
        <w:t xml:space="preserve">      &lt;xs:element name="anyExt" type="mcdataup:anyExtType" minOccurs="0" /&gt;</w:t>
      </w:r>
    </w:p>
    <w:p w14:paraId="695235B8" w14:textId="05397093"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21" w:name="_Toc20212472"/>
      <w:bookmarkStart w:id="2222" w:name="_Toc27731827"/>
      <w:bookmarkStart w:id="2223" w:name="_Toc36127605"/>
      <w:bookmarkStart w:id="2224" w:name="_Toc45214711"/>
      <w:bookmarkStart w:id="2225" w:name="_Toc51937850"/>
      <w:bookmarkStart w:id="2226" w:name="_Toc51938159"/>
      <w:bookmarkStart w:id="2227" w:name="_Toc92291346"/>
      <w:bookmarkStart w:id="2228" w:name="_Toc218770126"/>
      <w:r>
        <w:t>10.3</w:t>
      </w:r>
      <w:r w:rsidRPr="0045024E">
        <w:t>.2.4</w:t>
      </w:r>
      <w:r w:rsidRPr="0045024E">
        <w:tab/>
        <w:t xml:space="preserve">Default </w:t>
      </w:r>
      <w:r>
        <w:t xml:space="preserve">Document </w:t>
      </w:r>
      <w:r w:rsidRPr="0045024E">
        <w:t>Namespace</w:t>
      </w:r>
      <w:bookmarkEnd w:id="2221"/>
      <w:bookmarkEnd w:id="2222"/>
      <w:bookmarkEnd w:id="2223"/>
      <w:bookmarkEnd w:id="2224"/>
      <w:bookmarkEnd w:id="2225"/>
      <w:bookmarkEnd w:id="2226"/>
      <w:bookmarkEnd w:id="2227"/>
      <w:bookmarkEnd w:id="2228"/>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29" w:name="_Toc20212473"/>
      <w:bookmarkStart w:id="2230" w:name="_Toc27731828"/>
      <w:bookmarkStart w:id="2231" w:name="_Toc36127606"/>
      <w:bookmarkStart w:id="2232" w:name="_Toc45214712"/>
      <w:bookmarkStart w:id="2233" w:name="_Toc51937851"/>
      <w:bookmarkStart w:id="2234" w:name="_Toc51938160"/>
      <w:bookmarkStart w:id="2235" w:name="_Toc92291347"/>
      <w:bookmarkStart w:id="2236" w:name="_Toc218770127"/>
      <w:r>
        <w:lastRenderedPageBreak/>
        <w:t>10.3</w:t>
      </w:r>
      <w:r w:rsidRPr="0045024E">
        <w:t>.2.5</w:t>
      </w:r>
      <w:r w:rsidRPr="0045024E">
        <w:tab/>
        <w:t>MIME type</w:t>
      </w:r>
      <w:bookmarkEnd w:id="2229"/>
      <w:bookmarkEnd w:id="2230"/>
      <w:bookmarkEnd w:id="2231"/>
      <w:bookmarkEnd w:id="2232"/>
      <w:bookmarkEnd w:id="2233"/>
      <w:bookmarkEnd w:id="2234"/>
      <w:bookmarkEnd w:id="2235"/>
      <w:bookmarkEnd w:id="2236"/>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37" w:name="_Toc20212474"/>
      <w:bookmarkStart w:id="2238" w:name="_Toc27731829"/>
      <w:bookmarkStart w:id="2239" w:name="_Toc36127607"/>
      <w:bookmarkStart w:id="2240" w:name="_Toc45214713"/>
      <w:bookmarkStart w:id="2241" w:name="_Toc51937852"/>
      <w:bookmarkStart w:id="2242" w:name="_Toc51938161"/>
      <w:bookmarkStart w:id="2243" w:name="_Toc92291348"/>
      <w:bookmarkStart w:id="2244" w:name="_Toc218770128"/>
      <w:r>
        <w:t>10.3</w:t>
      </w:r>
      <w:r w:rsidRPr="0045024E">
        <w:t>.2.6</w:t>
      </w:r>
      <w:r w:rsidRPr="0045024E">
        <w:tab/>
        <w:t>Validation Constraints</w:t>
      </w:r>
      <w:bookmarkEnd w:id="2237"/>
      <w:bookmarkEnd w:id="2238"/>
      <w:bookmarkEnd w:id="2239"/>
      <w:bookmarkEnd w:id="2240"/>
      <w:bookmarkEnd w:id="2241"/>
      <w:bookmarkEnd w:id="2242"/>
      <w:bookmarkEnd w:id="2243"/>
      <w:bookmarkEnd w:id="224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45" w:name="_Toc20212475"/>
      <w:bookmarkStart w:id="2246" w:name="_Toc27731830"/>
      <w:bookmarkStart w:id="2247" w:name="_Toc36127608"/>
      <w:bookmarkStart w:id="2248" w:name="_Toc45214714"/>
      <w:bookmarkStart w:id="2249" w:name="_Toc51937853"/>
      <w:bookmarkStart w:id="2250" w:name="_Toc51938162"/>
      <w:bookmarkStart w:id="2251" w:name="_Toc92291349"/>
      <w:bookmarkStart w:id="2252" w:name="_Toc218770129"/>
      <w:r>
        <w:t>10.3</w:t>
      </w:r>
      <w:r w:rsidRPr="0045024E">
        <w:t>.2.7</w:t>
      </w:r>
      <w:r w:rsidRPr="0045024E">
        <w:tab/>
        <w:t>Data Semantics</w:t>
      </w:r>
      <w:bookmarkEnd w:id="2245"/>
      <w:bookmarkEnd w:id="2246"/>
      <w:bookmarkEnd w:id="2247"/>
      <w:bookmarkEnd w:id="2248"/>
      <w:bookmarkEnd w:id="2249"/>
      <w:bookmarkEnd w:id="2250"/>
      <w:bookmarkEnd w:id="2251"/>
      <w:bookmarkEnd w:id="2252"/>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w:t>
      </w:r>
      <w:r>
        <w:lastRenderedPageBreak/>
        <w:t xml:space="preserve">"MCDataUserIDKMSURI"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53"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w:t>
      </w:r>
      <w:r>
        <w:lastRenderedPageBreak/>
        <w:t xml:space="preserve">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5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w:t>
      </w:r>
      <w:r>
        <w:lastRenderedPageBreak/>
        <w:t xml:space="preserve">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w:t>
      </w:r>
      <w:r w:rsidRPr="00910E31">
        <w:lastRenderedPageBreak/>
        <w:t xml:space="preserve">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lastRenderedPageBreak/>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lastRenderedPageBreak/>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lastRenderedPageBreak/>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54" w:name="_Hlk40207646"/>
      <w:r>
        <w:rPr>
          <w:rFonts w:eastAsia="Malgun Gothic"/>
        </w:rPr>
        <w:t>MessageStoreHostname</w:t>
      </w:r>
      <w:bookmarkEnd w:id="2254"/>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6A70DA">
            <w:pPr>
              <w:pStyle w:val="TAL"/>
            </w:pPr>
            <w:r w:rsidRPr="00441BFF">
              <w:t>"true"</w:t>
            </w:r>
          </w:p>
        </w:tc>
        <w:tc>
          <w:tcPr>
            <w:tcW w:w="8432" w:type="dxa"/>
            <w:shd w:val="clear" w:color="auto" w:fill="auto"/>
          </w:tcPr>
          <w:p w14:paraId="5189BFDD" w14:textId="77777777" w:rsidR="00C367E9" w:rsidRPr="00441BFF" w:rsidRDefault="00C367E9" w:rsidP="006A70D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6A70DA">
            <w:pPr>
              <w:pStyle w:val="TAL"/>
            </w:pPr>
            <w:r w:rsidRPr="00441BFF">
              <w:t>"false"</w:t>
            </w:r>
          </w:p>
        </w:tc>
        <w:tc>
          <w:tcPr>
            <w:tcW w:w="8432" w:type="dxa"/>
            <w:shd w:val="clear" w:color="auto" w:fill="auto"/>
          </w:tcPr>
          <w:p w14:paraId="7CFDD4EE" w14:textId="77777777" w:rsidR="00C367E9" w:rsidRPr="00441BFF" w:rsidRDefault="00C367E9" w:rsidP="006A70D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55" w:name="_Toc20212476"/>
      <w:bookmarkStart w:id="2256" w:name="_Toc27731831"/>
      <w:bookmarkStart w:id="225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58" w:name="_Hlk42201249"/>
      <w:r>
        <w:t>allow-one-to-one-communication-from-any-user</w:t>
      </w:r>
      <w:bookmarkEnd w:id="225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F77284"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F77284" w:rsidRDefault="00C367E9" w:rsidP="00A839F0">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2A2031B2" w14:textId="77777777" w:rsidR="00C367E9" w:rsidRDefault="00C367E9" w:rsidP="00C367E9"/>
    <w:p w14:paraId="301F41AC" w14:textId="77777777" w:rsidR="00C367E9" w:rsidRDefault="00C367E9" w:rsidP="00C367E9">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59" w:name="_Toc45214715"/>
      <w:bookmarkStart w:id="2260" w:name="_Toc51937854"/>
      <w:bookmarkStart w:id="2261" w:name="_Toc51938163"/>
      <w:bookmarkStart w:id="2262" w:name="_Toc92291350"/>
      <w:bookmarkStart w:id="2263" w:name="_Toc218770130"/>
      <w:r>
        <w:t>10.3</w:t>
      </w:r>
      <w:r w:rsidRPr="0045024E">
        <w:t>.2.8</w:t>
      </w:r>
      <w:r w:rsidRPr="0045024E">
        <w:tab/>
        <w:t>Naming Conventions</w:t>
      </w:r>
      <w:bookmarkEnd w:id="2255"/>
      <w:bookmarkEnd w:id="2256"/>
      <w:bookmarkEnd w:id="2257"/>
      <w:bookmarkEnd w:id="2259"/>
      <w:bookmarkEnd w:id="2260"/>
      <w:bookmarkEnd w:id="2261"/>
      <w:bookmarkEnd w:id="2262"/>
      <w:bookmarkEnd w:id="2263"/>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64" w:name="_Toc20212477"/>
      <w:bookmarkStart w:id="2265" w:name="_Toc27731832"/>
      <w:bookmarkStart w:id="2266" w:name="_Toc36127610"/>
      <w:bookmarkStart w:id="2267" w:name="_Toc45214716"/>
      <w:bookmarkStart w:id="2268" w:name="_Toc51937855"/>
      <w:bookmarkStart w:id="2269" w:name="_Toc51938164"/>
      <w:bookmarkStart w:id="2270" w:name="_Toc92291351"/>
      <w:bookmarkStart w:id="2271" w:name="_Toc218770131"/>
      <w:r>
        <w:t>10.3</w:t>
      </w:r>
      <w:r w:rsidRPr="0045024E">
        <w:t>.2.9</w:t>
      </w:r>
      <w:r w:rsidRPr="0045024E">
        <w:tab/>
        <w:t>Global documents</w:t>
      </w:r>
      <w:bookmarkEnd w:id="2264"/>
      <w:bookmarkEnd w:id="2265"/>
      <w:bookmarkEnd w:id="2266"/>
      <w:bookmarkEnd w:id="2267"/>
      <w:bookmarkEnd w:id="2268"/>
      <w:bookmarkEnd w:id="2269"/>
      <w:bookmarkEnd w:id="2270"/>
      <w:bookmarkEnd w:id="2271"/>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72" w:name="_Toc20212478"/>
      <w:bookmarkStart w:id="2273" w:name="_Toc27731833"/>
      <w:bookmarkStart w:id="2274" w:name="_Toc36127611"/>
      <w:bookmarkStart w:id="2275" w:name="_Toc45214717"/>
      <w:bookmarkStart w:id="2276" w:name="_Toc51937856"/>
      <w:bookmarkStart w:id="2277" w:name="_Toc51938165"/>
      <w:bookmarkStart w:id="2278" w:name="_Toc92291352"/>
      <w:bookmarkStart w:id="2279" w:name="_Toc218770132"/>
      <w:r>
        <w:t>10.3</w:t>
      </w:r>
      <w:r w:rsidRPr="0045024E">
        <w:t>.2.10</w:t>
      </w:r>
      <w:r w:rsidRPr="0045024E">
        <w:tab/>
        <w:t>Resource interdependencies</w:t>
      </w:r>
      <w:bookmarkEnd w:id="2272"/>
      <w:bookmarkEnd w:id="2273"/>
      <w:bookmarkEnd w:id="2274"/>
      <w:bookmarkEnd w:id="2275"/>
      <w:bookmarkEnd w:id="2276"/>
      <w:bookmarkEnd w:id="2277"/>
      <w:bookmarkEnd w:id="2278"/>
      <w:bookmarkEnd w:id="2279"/>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80" w:name="_Toc20212479"/>
      <w:bookmarkStart w:id="2281" w:name="_Toc27731834"/>
      <w:bookmarkStart w:id="2282" w:name="_Toc36127612"/>
      <w:bookmarkStart w:id="2283" w:name="_Toc45214718"/>
      <w:bookmarkStart w:id="2284" w:name="_Toc51937857"/>
      <w:bookmarkStart w:id="2285" w:name="_Toc51938166"/>
      <w:bookmarkStart w:id="2286" w:name="_Toc92291353"/>
      <w:bookmarkStart w:id="2287" w:name="_Toc218770133"/>
      <w:r>
        <w:t>10.3</w:t>
      </w:r>
      <w:r w:rsidRPr="0045024E">
        <w:t>.2.11</w:t>
      </w:r>
      <w:r w:rsidRPr="0045024E">
        <w:tab/>
      </w:r>
      <w:r>
        <w:t>Access Permissions</w:t>
      </w:r>
      <w:r w:rsidRPr="0045024E">
        <w:t xml:space="preserve"> Policies</w:t>
      </w:r>
      <w:bookmarkEnd w:id="2280"/>
      <w:bookmarkEnd w:id="2281"/>
      <w:bookmarkEnd w:id="2282"/>
      <w:bookmarkEnd w:id="2283"/>
      <w:bookmarkEnd w:id="2284"/>
      <w:bookmarkEnd w:id="2285"/>
      <w:bookmarkEnd w:id="2286"/>
      <w:bookmarkEnd w:id="228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lastRenderedPageBreak/>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88" w:name="_Toc20212480"/>
      <w:bookmarkStart w:id="2289" w:name="_Toc27731835"/>
      <w:bookmarkStart w:id="2290" w:name="_Toc36127613"/>
      <w:bookmarkStart w:id="2291" w:name="_Toc45214719"/>
      <w:bookmarkStart w:id="2292" w:name="_Toc51937858"/>
      <w:bookmarkStart w:id="2293" w:name="_Toc51938167"/>
      <w:bookmarkStart w:id="2294" w:name="_Toc92291354"/>
      <w:bookmarkStart w:id="2295" w:name="_Toc218770134"/>
      <w:r>
        <w:t>10.3</w:t>
      </w:r>
      <w:r w:rsidRPr="0045024E">
        <w:t>.2.12</w:t>
      </w:r>
      <w:r w:rsidRPr="0045024E">
        <w:tab/>
        <w:t>Subscription to Changes</w:t>
      </w:r>
      <w:bookmarkEnd w:id="2288"/>
      <w:bookmarkEnd w:id="2289"/>
      <w:bookmarkEnd w:id="2290"/>
      <w:bookmarkEnd w:id="2291"/>
      <w:bookmarkEnd w:id="2292"/>
      <w:bookmarkEnd w:id="2293"/>
      <w:bookmarkEnd w:id="2294"/>
      <w:bookmarkEnd w:id="2295"/>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96" w:name="_Toc20212481"/>
      <w:bookmarkStart w:id="2297" w:name="_Toc27731836"/>
      <w:bookmarkStart w:id="2298" w:name="_Toc36127614"/>
      <w:bookmarkStart w:id="2299" w:name="_Toc45214720"/>
      <w:bookmarkStart w:id="2300" w:name="_Toc51937859"/>
      <w:bookmarkStart w:id="2301" w:name="_Toc51938168"/>
      <w:bookmarkStart w:id="2302" w:name="_Toc92291355"/>
      <w:bookmarkStart w:id="2303" w:name="_Toc218770135"/>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96"/>
      <w:bookmarkEnd w:id="2297"/>
      <w:bookmarkEnd w:id="2298"/>
      <w:bookmarkEnd w:id="2299"/>
      <w:bookmarkEnd w:id="2300"/>
      <w:bookmarkEnd w:id="2301"/>
      <w:bookmarkEnd w:id="2302"/>
      <w:bookmarkEnd w:id="2303"/>
    </w:p>
    <w:p w14:paraId="2D09A615" w14:textId="77777777" w:rsidR="00C367E9" w:rsidRPr="00986001" w:rsidRDefault="00C367E9" w:rsidP="00C367E9">
      <w:pPr>
        <w:pStyle w:val="Heading3"/>
      </w:pPr>
      <w:bookmarkStart w:id="2304" w:name="_Toc20212482"/>
      <w:bookmarkStart w:id="2305" w:name="_Toc27731837"/>
      <w:bookmarkStart w:id="2306" w:name="_Toc36127615"/>
      <w:bookmarkStart w:id="2307" w:name="_Toc45214721"/>
      <w:bookmarkStart w:id="2308" w:name="_Toc51937860"/>
      <w:bookmarkStart w:id="2309" w:name="_Toc51938169"/>
      <w:bookmarkStart w:id="2310" w:name="_Toc92291356"/>
      <w:bookmarkStart w:id="2311" w:name="_Toc218770136"/>
      <w:r>
        <w:t>10.4.1</w:t>
      </w:r>
      <w:r>
        <w:tab/>
        <w:t>General</w:t>
      </w:r>
      <w:bookmarkEnd w:id="2304"/>
      <w:bookmarkEnd w:id="2305"/>
      <w:bookmarkEnd w:id="2306"/>
      <w:bookmarkEnd w:id="2307"/>
      <w:bookmarkEnd w:id="2308"/>
      <w:bookmarkEnd w:id="2309"/>
      <w:bookmarkEnd w:id="2310"/>
      <w:bookmarkEnd w:id="2311"/>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12" w:name="_Toc20212483"/>
      <w:bookmarkStart w:id="2313" w:name="_Toc27731838"/>
      <w:bookmarkStart w:id="2314" w:name="_Toc36127616"/>
      <w:bookmarkStart w:id="2315" w:name="_Toc45214722"/>
      <w:bookmarkStart w:id="2316" w:name="_Toc51937861"/>
      <w:bookmarkStart w:id="2317" w:name="_Toc51938170"/>
      <w:bookmarkStart w:id="2318" w:name="_Toc92291357"/>
      <w:bookmarkStart w:id="2319" w:name="_Toc218770137"/>
      <w:r>
        <w:t>10.4.2</w:t>
      </w:r>
      <w:r>
        <w:tab/>
        <w:t>C</w:t>
      </w:r>
      <w:r w:rsidRPr="00986001">
        <w:t>oding</w:t>
      </w:r>
      <w:bookmarkEnd w:id="2312"/>
      <w:bookmarkEnd w:id="2313"/>
      <w:bookmarkEnd w:id="2314"/>
      <w:bookmarkEnd w:id="2315"/>
      <w:bookmarkEnd w:id="2316"/>
      <w:bookmarkEnd w:id="2317"/>
      <w:bookmarkEnd w:id="2318"/>
      <w:bookmarkEnd w:id="2319"/>
    </w:p>
    <w:p w14:paraId="036910A1" w14:textId="77777777" w:rsidR="00C367E9" w:rsidRPr="0019247C" w:rsidRDefault="00C367E9" w:rsidP="00C367E9">
      <w:pPr>
        <w:pStyle w:val="Heading4"/>
      </w:pPr>
      <w:bookmarkStart w:id="2320" w:name="_Toc20212484"/>
      <w:bookmarkStart w:id="2321" w:name="_Toc27731839"/>
      <w:bookmarkStart w:id="2322" w:name="_Toc36127617"/>
      <w:bookmarkStart w:id="2323" w:name="_Toc45214723"/>
      <w:bookmarkStart w:id="2324" w:name="_Toc51937862"/>
      <w:bookmarkStart w:id="2325" w:name="_Toc51938171"/>
      <w:bookmarkStart w:id="2326" w:name="_Toc92291358"/>
      <w:bookmarkStart w:id="2327" w:name="_Toc218770138"/>
      <w:r>
        <w:t>10.4.2.1</w:t>
      </w:r>
      <w:r>
        <w:tab/>
        <w:t>Structure</w:t>
      </w:r>
      <w:bookmarkEnd w:id="2320"/>
      <w:bookmarkEnd w:id="2321"/>
      <w:bookmarkEnd w:id="2322"/>
      <w:bookmarkEnd w:id="2323"/>
      <w:bookmarkEnd w:id="2324"/>
      <w:bookmarkEnd w:id="2325"/>
      <w:bookmarkEnd w:id="2326"/>
      <w:bookmarkEnd w:id="2327"/>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lastRenderedPageBreak/>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28" w:name="_Toc20212485"/>
      <w:bookmarkStart w:id="2329" w:name="_Toc27731840"/>
      <w:bookmarkStart w:id="2330" w:name="_Toc36127618"/>
      <w:bookmarkStart w:id="2331" w:name="_Toc45214724"/>
      <w:bookmarkStart w:id="2332" w:name="_Toc51937863"/>
      <w:bookmarkStart w:id="2333" w:name="_Toc51938172"/>
      <w:bookmarkStart w:id="2334"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35" w:name="_Toc218770139"/>
      <w:r>
        <w:lastRenderedPageBreak/>
        <w:t>10.4.2.2</w:t>
      </w:r>
      <w:r w:rsidRPr="00016A64">
        <w:tab/>
      </w:r>
      <w:r>
        <w:t>Application Unique ID</w:t>
      </w:r>
      <w:bookmarkEnd w:id="2328"/>
      <w:bookmarkEnd w:id="2329"/>
      <w:bookmarkEnd w:id="2330"/>
      <w:bookmarkEnd w:id="2331"/>
      <w:bookmarkEnd w:id="2332"/>
      <w:bookmarkEnd w:id="2333"/>
      <w:bookmarkEnd w:id="2334"/>
      <w:bookmarkEnd w:id="2335"/>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36" w:name="_Toc20212486"/>
      <w:bookmarkStart w:id="2337" w:name="_Toc27731841"/>
      <w:bookmarkStart w:id="2338" w:name="_Toc36127619"/>
      <w:bookmarkStart w:id="2339" w:name="_Toc45214725"/>
      <w:bookmarkStart w:id="2340" w:name="_Toc51937864"/>
      <w:bookmarkStart w:id="2341" w:name="_Toc51938173"/>
      <w:bookmarkStart w:id="2342" w:name="_Toc92291360"/>
      <w:bookmarkStart w:id="2343" w:name="_Toc218770140"/>
      <w:r>
        <w:t>10.4</w:t>
      </w:r>
      <w:r w:rsidRPr="00345011">
        <w:t>.2.</w:t>
      </w:r>
      <w:r>
        <w:t>3</w:t>
      </w:r>
      <w:r w:rsidRPr="00345011">
        <w:tab/>
      </w:r>
      <w:r>
        <w:t>XML Schema</w:t>
      </w:r>
      <w:bookmarkEnd w:id="2336"/>
      <w:bookmarkEnd w:id="2337"/>
      <w:bookmarkEnd w:id="2338"/>
      <w:bookmarkEnd w:id="2339"/>
      <w:bookmarkEnd w:id="2340"/>
      <w:bookmarkEnd w:id="2341"/>
      <w:bookmarkEnd w:id="2342"/>
      <w:bookmarkEnd w:id="2343"/>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44"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44"/>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lastRenderedPageBreak/>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135A8FE0" w:rsidR="004D16B8" w:rsidRDefault="00CD5A49" w:rsidP="00CD5A49">
      <w:pPr>
        <w:pStyle w:val="PL"/>
      </w:pPr>
      <w:r w:rsidRPr="00750C42">
        <w:t xml:space="preserve">  </w:t>
      </w:r>
      <w:r w:rsidR="004D16B8" w:rsidRPr="007728BA">
        <w:t>&lt;xs:element name="</w:t>
      </w:r>
      <w:r w:rsidR="004D16B8">
        <w:rPr>
          <w:lang w:val="en-US"/>
        </w:rPr>
        <w:t>max-simultaneous-authorizations</w:t>
      </w:r>
      <w:r w:rsidR="004D16B8">
        <w:t>" type=</w:t>
      </w:r>
      <w:r w:rsidR="004D16B8" w:rsidRPr="007728BA">
        <w:t>"xs:</w:t>
      </w:r>
      <w:r w:rsidR="004D16B8">
        <w:t>positiveInteger</w:t>
      </w:r>
      <w:r w:rsidR="004D16B8" w:rsidRPr="007728BA">
        <w:t>"</w:t>
      </w:r>
      <w:r w:rsidR="004D16B8">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45" w:name="_Toc20212487"/>
      <w:bookmarkStart w:id="2346" w:name="_Toc27731842"/>
      <w:bookmarkStart w:id="2347" w:name="_Toc36127620"/>
      <w:bookmarkStart w:id="2348" w:name="_Toc45214726"/>
      <w:bookmarkStart w:id="2349" w:name="_Toc51937865"/>
      <w:bookmarkStart w:id="2350" w:name="_Toc51938174"/>
      <w:bookmarkStart w:id="2351" w:name="_Toc92291361"/>
      <w:bookmarkStart w:id="2352" w:name="_Toc218770141"/>
      <w:r>
        <w:t>10.4.2.4</w:t>
      </w:r>
      <w:r>
        <w:tab/>
        <w:t>Default Document Namespace</w:t>
      </w:r>
      <w:bookmarkEnd w:id="2345"/>
      <w:bookmarkEnd w:id="2346"/>
      <w:bookmarkEnd w:id="2347"/>
      <w:bookmarkEnd w:id="2348"/>
      <w:bookmarkEnd w:id="2349"/>
      <w:bookmarkEnd w:id="2350"/>
      <w:bookmarkEnd w:id="2351"/>
      <w:bookmarkEnd w:id="2352"/>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53" w:name="_Toc20212488"/>
      <w:bookmarkStart w:id="2354" w:name="_Toc27731843"/>
      <w:bookmarkStart w:id="2355" w:name="_Toc36127621"/>
      <w:bookmarkStart w:id="2356" w:name="_Toc45214727"/>
      <w:bookmarkStart w:id="2357" w:name="_Toc51937866"/>
      <w:bookmarkStart w:id="2358" w:name="_Toc51938175"/>
      <w:bookmarkStart w:id="2359" w:name="_Toc92291362"/>
      <w:bookmarkStart w:id="2360" w:name="_Toc218770142"/>
      <w:r>
        <w:t>10.4.2.5</w:t>
      </w:r>
      <w:r>
        <w:tab/>
        <w:t>MIME type</w:t>
      </w:r>
      <w:bookmarkEnd w:id="2353"/>
      <w:bookmarkEnd w:id="2354"/>
      <w:bookmarkEnd w:id="2355"/>
      <w:bookmarkEnd w:id="2356"/>
      <w:bookmarkEnd w:id="2357"/>
      <w:bookmarkEnd w:id="2358"/>
      <w:bookmarkEnd w:id="2359"/>
      <w:bookmarkEnd w:id="2360"/>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61" w:name="_Toc20212489"/>
      <w:bookmarkStart w:id="2362" w:name="_Toc27731844"/>
      <w:bookmarkStart w:id="2363" w:name="_Toc36127622"/>
      <w:bookmarkStart w:id="2364" w:name="_Toc45214728"/>
      <w:bookmarkStart w:id="2365" w:name="_Toc51937867"/>
      <w:bookmarkStart w:id="2366" w:name="_Toc51938176"/>
      <w:bookmarkStart w:id="2367" w:name="_Toc92291363"/>
      <w:bookmarkStart w:id="2368" w:name="_Toc218770143"/>
      <w:r>
        <w:t>10.4.2.6</w:t>
      </w:r>
      <w:r>
        <w:tab/>
        <w:t>Validation Constraints</w:t>
      </w:r>
      <w:bookmarkEnd w:id="2361"/>
      <w:bookmarkEnd w:id="2362"/>
      <w:bookmarkEnd w:id="2363"/>
      <w:bookmarkEnd w:id="2364"/>
      <w:bookmarkEnd w:id="2365"/>
      <w:bookmarkEnd w:id="2366"/>
      <w:bookmarkEnd w:id="2367"/>
      <w:bookmarkEnd w:id="236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lastRenderedPageBreak/>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lastRenderedPageBreak/>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69" w:name="_Toc20212490"/>
      <w:bookmarkStart w:id="2370" w:name="_Toc27731845"/>
      <w:bookmarkStart w:id="2371" w:name="_Toc36127623"/>
      <w:bookmarkStart w:id="2372" w:name="_Toc45214729"/>
      <w:bookmarkStart w:id="2373" w:name="_Toc51937868"/>
      <w:bookmarkStart w:id="2374" w:name="_Toc51938177"/>
      <w:bookmarkStart w:id="2375" w:name="_Toc92291364"/>
      <w:bookmarkStart w:id="2376" w:name="_Toc218770144"/>
      <w:r>
        <w:t>10.4.2.7</w:t>
      </w:r>
      <w:r w:rsidRPr="00345011">
        <w:tab/>
        <w:t>Data Semantics</w:t>
      </w:r>
      <w:bookmarkEnd w:id="2369"/>
      <w:bookmarkEnd w:id="2370"/>
      <w:bookmarkEnd w:id="2371"/>
      <w:bookmarkEnd w:id="2372"/>
      <w:bookmarkEnd w:id="2373"/>
      <w:bookmarkEnd w:id="2374"/>
      <w:bookmarkEnd w:id="2375"/>
      <w:bookmarkEnd w:id="237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lastRenderedPageBreak/>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77" w:name="_Toc20212491"/>
      <w:bookmarkStart w:id="2378" w:name="_Toc27731846"/>
      <w:bookmarkStart w:id="2379" w:name="_Toc36127624"/>
      <w:bookmarkStart w:id="2380" w:name="_Toc45214730"/>
      <w:bookmarkStart w:id="2381" w:name="_Toc51937869"/>
      <w:bookmarkStart w:id="2382" w:name="_Toc51938178"/>
      <w:bookmarkStart w:id="2383" w:name="_Toc92291365"/>
      <w:bookmarkStart w:id="2384" w:name="_Toc218770145"/>
      <w:r>
        <w:lastRenderedPageBreak/>
        <w:t>10.4.2.8</w:t>
      </w:r>
      <w:r>
        <w:tab/>
        <w:t>Naming Conventions</w:t>
      </w:r>
      <w:bookmarkEnd w:id="2377"/>
      <w:bookmarkEnd w:id="2378"/>
      <w:bookmarkEnd w:id="2379"/>
      <w:bookmarkEnd w:id="2380"/>
      <w:bookmarkEnd w:id="2381"/>
      <w:bookmarkEnd w:id="2382"/>
      <w:bookmarkEnd w:id="2383"/>
      <w:bookmarkEnd w:id="2384"/>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85" w:name="_Toc20212492"/>
      <w:bookmarkStart w:id="2386" w:name="_Toc27731847"/>
      <w:bookmarkStart w:id="2387" w:name="_Toc36127625"/>
      <w:bookmarkStart w:id="2388" w:name="_Toc45214731"/>
      <w:bookmarkStart w:id="2389" w:name="_Toc51937870"/>
      <w:bookmarkStart w:id="2390" w:name="_Toc51938179"/>
      <w:bookmarkStart w:id="2391" w:name="_Toc92291366"/>
      <w:bookmarkStart w:id="2392" w:name="_Toc218770146"/>
      <w:r>
        <w:t>10.4.2.9</w:t>
      </w:r>
      <w:r>
        <w:tab/>
        <w:t>Global documents</w:t>
      </w:r>
      <w:bookmarkEnd w:id="2385"/>
      <w:bookmarkEnd w:id="2386"/>
      <w:bookmarkEnd w:id="2387"/>
      <w:bookmarkEnd w:id="2388"/>
      <w:bookmarkEnd w:id="2389"/>
      <w:bookmarkEnd w:id="2390"/>
      <w:bookmarkEnd w:id="2391"/>
      <w:bookmarkEnd w:id="2392"/>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93" w:name="_Toc20212493"/>
      <w:bookmarkStart w:id="2394" w:name="_Toc27731848"/>
      <w:bookmarkStart w:id="2395" w:name="_Toc36127626"/>
      <w:bookmarkStart w:id="2396" w:name="_Toc45214732"/>
      <w:bookmarkStart w:id="2397" w:name="_Toc51937871"/>
      <w:bookmarkStart w:id="2398" w:name="_Toc51938180"/>
      <w:bookmarkStart w:id="2399" w:name="_Toc92291367"/>
      <w:bookmarkStart w:id="2400" w:name="_Toc218770147"/>
      <w:r>
        <w:t>10.4.2.10</w:t>
      </w:r>
      <w:r>
        <w:tab/>
        <w:t>Resource interdependencies</w:t>
      </w:r>
      <w:bookmarkEnd w:id="2393"/>
      <w:bookmarkEnd w:id="2394"/>
      <w:bookmarkEnd w:id="2395"/>
      <w:bookmarkEnd w:id="2396"/>
      <w:bookmarkEnd w:id="2397"/>
      <w:bookmarkEnd w:id="2398"/>
      <w:bookmarkEnd w:id="2399"/>
      <w:bookmarkEnd w:id="240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01" w:name="_Toc20212494"/>
      <w:bookmarkStart w:id="2402" w:name="_Toc27731849"/>
      <w:bookmarkStart w:id="2403" w:name="_Toc36127627"/>
      <w:bookmarkStart w:id="2404" w:name="_Toc45214733"/>
      <w:bookmarkStart w:id="2405" w:name="_Toc51937872"/>
      <w:bookmarkStart w:id="2406" w:name="_Toc51938181"/>
      <w:bookmarkStart w:id="2407" w:name="_Toc92291368"/>
      <w:bookmarkStart w:id="2408" w:name="_Toc218770148"/>
      <w:r>
        <w:t>10.4.2.11</w:t>
      </w:r>
      <w:r>
        <w:tab/>
        <w:t>Authorization Policies</w:t>
      </w:r>
      <w:bookmarkEnd w:id="2401"/>
      <w:bookmarkEnd w:id="2402"/>
      <w:bookmarkEnd w:id="2403"/>
      <w:bookmarkEnd w:id="2404"/>
      <w:bookmarkEnd w:id="2405"/>
      <w:bookmarkEnd w:id="2406"/>
      <w:bookmarkEnd w:id="2407"/>
      <w:bookmarkEnd w:id="2408"/>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09" w:name="_Toc20212495"/>
      <w:bookmarkStart w:id="2410" w:name="_Toc27731850"/>
      <w:bookmarkStart w:id="2411" w:name="_Toc36127628"/>
      <w:bookmarkStart w:id="2412" w:name="_Toc45214734"/>
      <w:bookmarkStart w:id="2413" w:name="_Toc51937873"/>
      <w:bookmarkStart w:id="2414" w:name="_Toc51938182"/>
      <w:bookmarkStart w:id="2415" w:name="_Toc92291369"/>
      <w:bookmarkStart w:id="2416" w:name="_Toc218770149"/>
      <w:r>
        <w:t>10.4.2.12</w:t>
      </w:r>
      <w:r>
        <w:tab/>
        <w:t>Subscription to Changes</w:t>
      </w:r>
      <w:bookmarkEnd w:id="2409"/>
      <w:bookmarkEnd w:id="2410"/>
      <w:bookmarkEnd w:id="2411"/>
      <w:bookmarkEnd w:id="2412"/>
      <w:bookmarkEnd w:id="2413"/>
      <w:bookmarkEnd w:id="2414"/>
      <w:bookmarkEnd w:id="2415"/>
      <w:bookmarkEnd w:id="2416"/>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17" w:name="_Toc20212496"/>
      <w:bookmarkStart w:id="2418" w:name="_Toc27731851"/>
      <w:bookmarkStart w:id="2419" w:name="_Toc36127629"/>
      <w:bookmarkStart w:id="2420" w:name="_Toc45214735"/>
      <w:bookmarkStart w:id="2421" w:name="_Toc51937874"/>
      <w:bookmarkStart w:id="2422" w:name="_Toc51938183"/>
      <w:bookmarkStart w:id="2423" w:name="_Toc92291370"/>
      <w:bookmarkStart w:id="2424" w:name="_Toc218770150"/>
      <w:r w:rsidRPr="00986001">
        <w:lastRenderedPageBreak/>
        <w:t>Annex A (informative):</w:t>
      </w:r>
      <w:r w:rsidRPr="00986001">
        <w:br/>
        <w:t>Signalling flows</w:t>
      </w:r>
      <w:bookmarkEnd w:id="2417"/>
      <w:bookmarkEnd w:id="2418"/>
      <w:bookmarkEnd w:id="2419"/>
      <w:bookmarkEnd w:id="2420"/>
      <w:bookmarkEnd w:id="2421"/>
      <w:bookmarkEnd w:id="2422"/>
      <w:bookmarkEnd w:id="2423"/>
      <w:bookmarkEnd w:id="2424"/>
    </w:p>
    <w:p w14:paraId="4F6D59CD" w14:textId="77777777" w:rsidR="00C367E9" w:rsidRDefault="00C367E9" w:rsidP="00056BBA">
      <w:pPr>
        <w:pStyle w:val="Heading2"/>
      </w:pPr>
      <w:bookmarkStart w:id="2425" w:name="_Toc20212497"/>
      <w:bookmarkStart w:id="2426" w:name="_Toc27731852"/>
      <w:bookmarkStart w:id="2427" w:name="_Toc36127630"/>
      <w:bookmarkStart w:id="2428" w:name="_Toc45214736"/>
      <w:bookmarkStart w:id="2429" w:name="_Toc51937875"/>
      <w:bookmarkStart w:id="2430" w:name="_Toc51938184"/>
      <w:bookmarkStart w:id="2431" w:name="_Toc92291371"/>
      <w:bookmarkStart w:id="2432" w:name="MCCQCTEMPBM_00000053"/>
      <w:bookmarkStart w:id="2433" w:name="_Toc218770151"/>
      <w:bookmarkEnd w:id="1004"/>
      <w:r>
        <w:t>A.1</w:t>
      </w:r>
      <w:r>
        <w:tab/>
        <w:t>Scope of signalling flows</w:t>
      </w:r>
      <w:bookmarkEnd w:id="2425"/>
      <w:bookmarkEnd w:id="2426"/>
      <w:bookmarkEnd w:id="2427"/>
      <w:bookmarkEnd w:id="2428"/>
      <w:bookmarkEnd w:id="2429"/>
      <w:bookmarkEnd w:id="2430"/>
      <w:bookmarkEnd w:id="2431"/>
      <w:bookmarkEnd w:id="2433"/>
    </w:p>
    <w:bookmarkEnd w:id="2432"/>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34" w:name="_Toc20212498"/>
      <w:bookmarkStart w:id="2435" w:name="_Toc27731853"/>
      <w:bookmarkStart w:id="2436" w:name="_Toc36127631"/>
      <w:bookmarkStart w:id="2437" w:name="_Toc45214737"/>
      <w:bookmarkStart w:id="2438" w:name="_Toc51937876"/>
      <w:bookmarkStart w:id="2439" w:name="_Toc51938185"/>
      <w:bookmarkStart w:id="2440" w:name="_Toc92291372"/>
      <w:bookmarkStart w:id="2441" w:name="_Toc218770152"/>
      <w:r>
        <w:t>A.2</w:t>
      </w:r>
      <w:r>
        <w:tab/>
        <w:t>Signalling flows for MCPTT user profile configuration document creation</w:t>
      </w:r>
      <w:bookmarkEnd w:id="2434"/>
      <w:bookmarkEnd w:id="2435"/>
      <w:bookmarkEnd w:id="2436"/>
      <w:bookmarkEnd w:id="2437"/>
      <w:bookmarkEnd w:id="2438"/>
      <w:bookmarkEnd w:id="2439"/>
      <w:bookmarkEnd w:id="2440"/>
      <w:bookmarkEnd w:id="2441"/>
    </w:p>
    <w:p w14:paraId="3CB270D4" w14:textId="77777777" w:rsidR="00C367E9" w:rsidRDefault="00C367E9" w:rsidP="00056BBA">
      <w:pPr>
        <w:pStyle w:val="Heading3"/>
      </w:pPr>
      <w:bookmarkStart w:id="2442" w:name="_Toc20212499"/>
      <w:bookmarkStart w:id="2443" w:name="_Toc27731854"/>
      <w:bookmarkStart w:id="2444" w:name="_Toc36127632"/>
      <w:bookmarkStart w:id="2445" w:name="_Toc45214738"/>
      <w:bookmarkStart w:id="2446" w:name="_Toc51937877"/>
      <w:bookmarkStart w:id="2447" w:name="_Toc51938186"/>
      <w:bookmarkStart w:id="2448" w:name="_Toc92291373"/>
      <w:bookmarkStart w:id="2449" w:name="_Toc218770153"/>
      <w:r>
        <w:t>A.2.1</w:t>
      </w:r>
      <w:r>
        <w:tab/>
        <w:t>CMC creating a MCPTT user profile configuration document on behalf of MCPTT user</w:t>
      </w:r>
      <w:bookmarkEnd w:id="2442"/>
      <w:bookmarkEnd w:id="2443"/>
      <w:bookmarkEnd w:id="2444"/>
      <w:bookmarkEnd w:id="2445"/>
      <w:bookmarkEnd w:id="2446"/>
      <w:bookmarkEnd w:id="2447"/>
      <w:bookmarkEnd w:id="2448"/>
      <w:bookmarkEnd w:id="2449"/>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6290804" w:rsidR="00C367E9" w:rsidRPr="00114B70" w:rsidRDefault="00C367E9" w:rsidP="00C367E9">
      <w:r w:rsidRPr="00114B70">
        <w:t xml:space="preserve">In the example below the MCPTT user profile configuration document is </w:t>
      </w:r>
      <w:r w:rsidR="005F37B7">
        <w:t>mcptt-</w:t>
      </w:r>
      <w:r w:rsidRPr="00114B70">
        <w:t>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50" w:name="_MON_1530414541"/>
    <w:bookmarkEnd w:id="2450"/>
    <w:p w14:paraId="2BBF71BD" w14:textId="77777777" w:rsidR="00C367E9" w:rsidRDefault="00C367E9" w:rsidP="00C367E9">
      <w:pPr>
        <w:pStyle w:val="TH"/>
      </w:pPr>
      <w:r>
        <w:object w:dxaOrig="5415" w:dyaOrig="3150" w14:anchorId="21D91F45">
          <v:shape id="_x0000_i1026" type="#_x0000_t75" style="width:270.5pt;height:157.75pt" o:ole="">
            <v:imagedata r:id="rId30" o:title=""/>
          </v:shape>
          <o:OLEObject Type="Embed" ProgID="Visio.Drawing.11" ShapeID="_x0000_i1026" DrawAspect="Content" ObjectID="_1829382396"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0634F337" w14:textId="77777777" w:rsidR="00BA56DD" w:rsidRDefault="00BA56DD" w:rsidP="00BA56DD">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BA56DD" w:rsidRPr="00114B70" w14:paraId="46ABE41F" w14:textId="77777777" w:rsidTr="001B4369">
        <w:tc>
          <w:tcPr>
            <w:tcW w:w="9779" w:type="dxa"/>
            <w:tcBorders>
              <w:top w:val="single" w:sz="4" w:space="0" w:color="auto"/>
              <w:left w:val="single" w:sz="4" w:space="0" w:color="auto"/>
              <w:bottom w:val="single" w:sz="4" w:space="0" w:color="auto"/>
              <w:right w:val="single" w:sz="4" w:space="0" w:color="auto"/>
            </w:tcBorders>
          </w:tcPr>
          <w:p w14:paraId="38634964" w14:textId="77777777" w:rsidR="00BA56DD" w:rsidRPr="00114B70" w:rsidRDefault="00BA56DD" w:rsidP="001B4369">
            <w:pPr>
              <w:pStyle w:val="PL"/>
            </w:pPr>
            <w:r w:rsidRPr="00114B70">
              <w:t>PUT /MissionCriticalOrg/MCO-12345/org.3gpp.mcptt.user-profile</w:t>
            </w:r>
            <w:r>
              <w:t>/users</w:t>
            </w:r>
            <w:r w:rsidRPr="00114B70">
              <w:t>/</w:t>
            </w:r>
            <w:hyperlink r:id="rId32" w:history="1">
              <w:r w:rsidRPr="00114B70">
                <w:t>sip:User2@example.com</w:t>
              </w:r>
            </w:hyperlink>
            <w:r w:rsidRPr="00114B70">
              <w:t>/</w:t>
            </w:r>
            <w:r>
              <w:t>mcptt-</w:t>
            </w:r>
            <w:r w:rsidRPr="00114B70">
              <w:t>user-profile</w:t>
            </w:r>
            <w:r>
              <w:t>-0</w:t>
            </w:r>
            <w:r w:rsidRPr="00114B70">
              <w:t>.xml HTTP/1.1</w:t>
            </w:r>
          </w:p>
          <w:p w14:paraId="540354F2" w14:textId="77777777" w:rsidR="00BA56DD" w:rsidRPr="00114B70" w:rsidRDefault="00BA56DD" w:rsidP="001B4369">
            <w:pPr>
              <w:pStyle w:val="PL"/>
            </w:pPr>
            <w:r w:rsidRPr="00114B70">
              <w:t>Host: cms1.example.com</w:t>
            </w:r>
          </w:p>
          <w:p w14:paraId="1EDEBD08" w14:textId="0B34279E" w:rsidR="00BA56DD" w:rsidRPr="00C67EF3" w:rsidRDefault="00BA56DD" w:rsidP="001B4369">
            <w:pPr>
              <w:pStyle w:val="PL"/>
            </w:pPr>
            <w:r w:rsidRPr="00C67EF3">
              <w:t>Content-Type: application/org.3gpp.mcptt.user-profile+xml; charset=”utf-8”</w:t>
            </w:r>
          </w:p>
          <w:p w14:paraId="62068BB5" w14:textId="77777777" w:rsidR="00BA56DD" w:rsidRPr="00C67EF3" w:rsidRDefault="00BA56DD" w:rsidP="001B4369">
            <w:pPr>
              <w:pStyle w:val="PL"/>
              <w:rPr>
                <w:rFonts w:eastAsia="Courier New"/>
              </w:rPr>
            </w:pPr>
            <w:r w:rsidRPr="00C67EF3">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02A9A9D" w14:textId="77777777" w:rsidR="00BA56DD" w:rsidRPr="00C67EF3" w:rsidRDefault="00BA56DD" w:rsidP="001B4369">
            <w:pPr>
              <w:pStyle w:val="PL"/>
            </w:pPr>
          </w:p>
          <w:p w14:paraId="6D7A362D" w14:textId="77777777" w:rsidR="00BA56DD" w:rsidRPr="00C67EF3" w:rsidRDefault="00BA56DD" w:rsidP="001B4369">
            <w:pPr>
              <w:pStyle w:val="PL"/>
            </w:pPr>
          </w:p>
          <w:p w14:paraId="047D3E95" w14:textId="1670EED5" w:rsidR="00BA56DD" w:rsidRPr="00114B70" w:rsidRDefault="00BA56DD" w:rsidP="001B4369">
            <w:pPr>
              <w:pStyle w:val="PL"/>
            </w:pPr>
            <w:r w:rsidRPr="00114B70">
              <w:t>&lt;?xml version=</w:t>
            </w:r>
            <w:r>
              <w:t>”</w:t>
            </w:r>
            <w:r w:rsidRPr="00114B70">
              <w:t>1.0</w:t>
            </w:r>
            <w:r>
              <w:t>”</w:t>
            </w:r>
            <w:r w:rsidRPr="00114B70">
              <w:t xml:space="preserve"> encoding=</w:t>
            </w:r>
            <w:r>
              <w:t>”</w:t>
            </w:r>
            <w:r w:rsidRPr="00114B70">
              <w:t>UTF-8</w:t>
            </w:r>
            <w:r>
              <w:t>”</w:t>
            </w:r>
            <w:r w:rsidRPr="00114B70">
              <w:t>?&gt;</w:t>
            </w:r>
          </w:p>
          <w:p w14:paraId="53D692B3" w14:textId="77777777" w:rsidR="00BA56DD" w:rsidRPr="00114B70" w:rsidRDefault="00BA56DD" w:rsidP="001B4369">
            <w:pPr>
              <w:pStyle w:val="PL"/>
            </w:pPr>
          </w:p>
          <w:p w14:paraId="69C6BC2F" w14:textId="506EE99F" w:rsidR="00BA56DD" w:rsidRDefault="00BA56DD" w:rsidP="001B4369">
            <w:pPr>
              <w:pStyle w:val="PL"/>
              <w:rPr>
                <w:color w:val="000000"/>
              </w:rPr>
            </w:pPr>
            <w:r w:rsidRPr="0004764E">
              <w:rPr>
                <w:color w:val="000000"/>
              </w:rPr>
              <w:t>&lt;mcptt-user-profile user-profile-index=</w:t>
            </w:r>
            <w:r>
              <w:rPr>
                <w:color w:val="000000"/>
              </w:rPr>
              <w:t>”</w:t>
            </w:r>
            <w:r w:rsidRPr="0004764E">
              <w:rPr>
                <w:color w:val="000000"/>
              </w:rPr>
              <w:t>0</w:t>
            </w:r>
            <w:r>
              <w:rPr>
                <w:color w:val="000000"/>
              </w:rPr>
              <w:t>”</w:t>
            </w:r>
            <w:r w:rsidRPr="0004764E">
              <w:rPr>
                <w:color w:val="000000"/>
              </w:rPr>
              <w:t xml:space="preserve"> XUI-URI=</w:t>
            </w:r>
            <w:r>
              <w:rPr>
                <w:color w:val="000000"/>
              </w:rPr>
              <w:t>”</w:t>
            </w:r>
            <w:r w:rsidRPr="0004764E">
              <w:rPr>
                <w:color w:val="000000"/>
              </w:rPr>
              <w:t>sip:User1@example.com</w:t>
            </w:r>
            <w:r>
              <w:rPr>
                <w:color w:val="000000"/>
              </w:rPr>
              <w:t>”</w:t>
            </w:r>
            <w:r w:rsidRPr="0004764E">
              <w:rPr>
                <w:color w:val="000000"/>
              </w:rPr>
              <w:t xml:space="preserve"> xsi:schemaLocation=</w:t>
            </w:r>
            <w:r>
              <w:rPr>
                <w:color w:val="000000"/>
              </w:rPr>
              <w:t>”</w:t>
            </w:r>
            <w:r w:rsidRPr="0004764E">
              <w:rPr>
                <w:color w:val="000000"/>
              </w:rPr>
              <w:t>urn:3gpp:mcptt:user-profile:1.0 mcptt-user-profile.xsd</w:t>
            </w:r>
            <w:r>
              <w:rPr>
                <w:color w:val="000000"/>
              </w:rPr>
              <w:t>”</w:t>
            </w:r>
            <w:r w:rsidRPr="0004764E">
              <w:rPr>
                <w:color w:val="000000"/>
              </w:rPr>
              <w:t xml:space="preserve"> xmlns:xsi=</w:t>
            </w:r>
            <w:r>
              <w:rPr>
                <w:color w:val="000000"/>
              </w:rPr>
              <w:t>”</w:t>
            </w:r>
            <w:r w:rsidRPr="0004764E">
              <w:rPr>
                <w:color w:val="000000"/>
              </w:rPr>
              <w:t>http://www.w3.org/2001/XMLSchema-instance</w:t>
            </w:r>
            <w:r>
              <w:rPr>
                <w:color w:val="000000"/>
              </w:rPr>
              <w:t>”</w:t>
            </w:r>
            <w:r w:rsidRPr="0004764E">
              <w:rPr>
                <w:color w:val="000000"/>
              </w:rPr>
              <w:t xml:space="preserve"> xmlns=</w:t>
            </w:r>
            <w:r>
              <w:rPr>
                <w:color w:val="000000"/>
              </w:rPr>
              <w:t>”</w:t>
            </w:r>
            <w:r w:rsidRPr="0004764E">
              <w:rPr>
                <w:color w:val="000000"/>
              </w:rPr>
              <w:t>urn:3gpp:mcptt:user-profile:1.0</w:t>
            </w:r>
            <w:r>
              <w:rPr>
                <w:color w:val="000000"/>
              </w:rPr>
              <w:t>”</w:t>
            </w:r>
            <w:r w:rsidRPr="0004764E">
              <w:rPr>
                <w:color w:val="000000"/>
              </w:rPr>
              <w:t xml:space="preserve"> xmlns:cp=</w:t>
            </w:r>
            <w:r>
              <w:rPr>
                <w:color w:val="000000"/>
              </w:rPr>
              <w:t>”</w:t>
            </w:r>
            <w:r w:rsidRPr="0004764E">
              <w:rPr>
                <w:color w:val="000000"/>
              </w:rPr>
              <w:t>urn:ietf:params:xml:ns:common-policy</w:t>
            </w:r>
            <w:r>
              <w:rPr>
                <w:color w:val="000000"/>
              </w:rPr>
              <w:t>”</w:t>
            </w:r>
            <w:r w:rsidRPr="0004764E">
              <w:rPr>
                <w:color w:val="000000"/>
              </w:rPr>
              <w:t>&gt;</w:t>
            </w:r>
          </w:p>
          <w:p w14:paraId="082E4B24" w14:textId="47E89F02" w:rsidR="00BA56DD" w:rsidRPr="0064795D" w:rsidRDefault="00BA56DD" w:rsidP="001B4369">
            <w:pPr>
              <w:pStyle w:val="PL"/>
              <w:rPr>
                <w:color w:val="000000"/>
              </w:rPr>
            </w:pPr>
            <w:r w:rsidRPr="0064795D">
              <w:rPr>
                <w:color w:val="000000"/>
              </w:rPr>
              <w:t xml:space="preserve">  &lt;Name xml:lang=</w:t>
            </w:r>
            <w:r>
              <w:rPr>
                <w:color w:val="000000"/>
              </w:rPr>
              <w:t>”</w:t>
            </w:r>
            <w:r w:rsidRPr="0064795D">
              <w:rPr>
                <w:color w:val="000000"/>
              </w:rPr>
              <w:t>en-GB</w:t>
            </w:r>
            <w:r>
              <w:rPr>
                <w:color w:val="000000"/>
              </w:rPr>
              <w:t>”</w:t>
            </w:r>
            <w:r w:rsidRPr="0064795D">
              <w:rPr>
                <w:color w:val="000000"/>
              </w:rPr>
              <w:t>&gt;Default Duty Shift Profile of Officer 12345&lt;/Name&gt;</w:t>
            </w:r>
          </w:p>
          <w:p w14:paraId="7305656A" w14:textId="77777777" w:rsidR="00BA56DD" w:rsidRPr="00114B70" w:rsidRDefault="00BA56DD" w:rsidP="001B4369">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31107C55" w14:textId="3544E07B" w:rsidR="00BA56DD" w:rsidRPr="00114B70" w:rsidRDefault="00BA56DD" w:rsidP="001B4369">
            <w:pPr>
              <w:pStyle w:val="PL"/>
            </w:pPr>
            <w:r w:rsidRPr="00114B70">
              <w:t xml:space="preserve">  &lt;ProfileName</w:t>
            </w:r>
            <w:r w:rsidRPr="0064795D">
              <w:rPr>
                <w:color w:val="000000"/>
              </w:rPr>
              <w:t xml:space="preserve"> xml:lang=</w:t>
            </w:r>
            <w:r>
              <w:rPr>
                <w:color w:val="000000"/>
              </w:rPr>
              <w:t>”</w:t>
            </w:r>
            <w:r w:rsidRPr="0064795D">
              <w:rPr>
                <w:color w:val="000000"/>
              </w:rPr>
              <w:t>en-GB</w:t>
            </w:r>
            <w:r>
              <w:rPr>
                <w:color w:val="000000"/>
              </w:rPr>
              <w:t>”</w:t>
            </w:r>
            <w:r w:rsidRPr="00114B70">
              <w:t>&gt;Default Duty Shift Profile of Officer 12345&lt;/ProfileName&gt;</w:t>
            </w:r>
          </w:p>
          <w:p w14:paraId="607EA736" w14:textId="77777777" w:rsidR="00BA56DD" w:rsidRPr="00114B70" w:rsidRDefault="00BA56DD" w:rsidP="001B4369">
            <w:pPr>
              <w:pStyle w:val="PL"/>
            </w:pPr>
            <w:r w:rsidRPr="00114B70">
              <w:t xml:space="preserve">  &lt;Pre-selected-indication</w:t>
            </w:r>
            <w:r w:rsidRPr="0064795D">
              <w:rPr>
                <w:color w:val="000000"/>
              </w:rPr>
              <w:t>/</w:t>
            </w:r>
            <w:r w:rsidRPr="00114B70">
              <w:t>&gt;</w:t>
            </w:r>
          </w:p>
          <w:p w14:paraId="75E1B6C1" w14:textId="64156BB5" w:rsidR="00BA56DD" w:rsidRPr="00114B70" w:rsidRDefault="00BA56DD" w:rsidP="001B4369">
            <w:pPr>
              <w:pStyle w:val="PL"/>
            </w:pPr>
            <w:r w:rsidRPr="00114B70">
              <w:t xml:space="preserve">  &lt;Common index=</w:t>
            </w:r>
            <w:r>
              <w:rPr>
                <w:color w:val="000000"/>
              </w:rPr>
              <w:t>”</w:t>
            </w:r>
            <w:r w:rsidRPr="00114B70">
              <w:t>0</w:t>
            </w:r>
            <w:r>
              <w:rPr>
                <w:color w:val="000000"/>
              </w:rPr>
              <w:t>”</w:t>
            </w:r>
            <w:r w:rsidRPr="00114B70">
              <w:t>&gt;</w:t>
            </w:r>
          </w:p>
          <w:p w14:paraId="6F2CF8C8" w14:textId="77777777" w:rsidR="00BA56DD" w:rsidRPr="00114B70" w:rsidRDefault="00BA56DD" w:rsidP="001B4369">
            <w:pPr>
              <w:pStyle w:val="PL"/>
            </w:pPr>
            <w:r w:rsidRPr="00114B70">
              <w:t xml:space="preserve">    &lt;UserAlias&gt;</w:t>
            </w:r>
          </w:p>
          <w:p w14:paraId="2B50F570" w14:textId="1AB50D4D" w:rsidR="00BA56DD" w:rsidRPr="00114B70" w:rsidRDefault="00BA56DD" w:rsidP="001B4369">
            <w:pPr>
              <w:pStyle w:val="PL"/>
            </w:pPr>
            <w:r w:rsidRPr="00114B70">
              <w:t xml:space="preserve">      &lt;alias-entry</w:t>
            </w:r>
            <w:r w:rsidRPr="0064795D">
              <w:rPr>
                <w:color w:val="000000"/>
              </w:rPr>
              <w:t>index=</w:t>
            </w:r>
            <w:r>
              <w:rPr>
                <w:color w:val="000000"/>
              </w:rPr>
              <w:t>”</w:t>
            </w:r>
            <w:r w:rsidRPr="0064795D">
              <w:rPr>
                <w:color w:val="000000"/>
              </w:rPr>
              <w:t>0</w:t>
            </w:r>
            <w:r>
              <w:rPr>
                <w:color w:val="000000"/>
              </w:rPr>
              <w:t>”</w:t>
            </w:r>
            <w:r w:rsidRPr="0064795D">
              <w:rPr>
                <w:color w:val="000000"/>
              </w:rPr>
              <w:t xml:space="preserve"> xml:lang=</w:t>
            </w:r>
            <w:r>
              <w:rPr>
                <w:color w:val="000000"/>
              </w:rPr>
              <w:t>”</w:t>
            </w:r>
            <w:r w:rsidRPr="0064795D">
              <w:rPr>
                <w:color w:val="000000"/>
              </w:rPr>
              <w:t>en-GB</w:t>
            </w:r>
            <w:r>
              <w:rPr>
                <w:color w:val="000000"/>
              </w:rPr>
              <w:t>”</w:t>
            </w:r>
            <w:r w:rsidRPr="00114B70">
              <w:t>&gt;Officer 12345&lt;/alias-entry&gt;</w:t>
            </w:r>
          </w:p>
          <w:p w14:paraId="5BE48900" w14:textId="77777777" w:rsidR="00BA56DD" w:rsidRDefault="00BA56DD" w:rsidP="001B4369">
            <w:pPr>
              <w:pStyle w:val="PL"/>
              <w:rPr>
                <w:color w:val="000000"/>
              </w:rPr>
            </w:pPr>
            <w:r>
              <w:rPr>
                <w:color w:val="000000"/>
              </w:rPr>
              <w:t xml:space="preserve">      &lt;anyExt/&gt;</w:t>
            </w:r>
          </w:p>
          <w:p w14:paraId="6968B17E" w14:textId="77777777" w:rsidR="00BA56DD" w:rsidRPr="00FE03FE" w:rsidRDefault="00BA56DD" w:rsidP="001B4369">
            <w:pPr>
              <w:pStyle w:val="PL"/>
              <w:rPr>
                <w:lang w:val="pt-PT"/>
              </w:rPr>
            </w:pPr>
            <w:r w:rsidRPr="00114B70">
              <w:t xml:space="preserve">    </w:t>
            </w:r>
            <w:r w:rsidRPr="00FE03FE">
              <w:rPr>
                <w:lang w:val="pt-PT"/>
              </w:rPr>
              <w:t>&lt;/UserAlias&gt;</w:t>
            </w:r>
          </w:p>
          <w:p w14:paraId="706E2F93" w14:textId="77777777" w:rsidR="00BA56DD" w:rsidRPr="00FE03FE" w:rsidRDefault="00BA56DD" w:rsidP="001B4369">
            <w:pPr>
              <w:pStyle w:val="PL"/>
              <w:rPr>
                <w:lang w:val="pt-PT"/>
              </w:rPr>
            </w:pPr>
            <w:r w:rsidRPr="00FE03FE">
              <w:rPr>
                <w:lang w:val="pt-PT"/>
              </w:rPr>
              <w:t xml:space="preserve">    &lt;MCPTTUserID&gt;</w:t>
            </w:r>
          </w:p>
          <w:p w14:paraId="4E23FD75" w14:textId="77777777" w:rsidR="00BA56DD" w:rsidRPr="00FE03FE" w:rsidRDefault="00BA56DD" w:rsidP="001B4369">
            <w:pPr>
              <w:pStyle w:val="PL"/>
              <w:rPr>
                <w:lang w:val="pt-PT"/>
              </w:rPr>
            </w:pPr>
            <w:r w:rsidRPr="00FE03FE">
              <w:rPr>
                <w:lang w:val="pt-PT"/>
              </w:rPr>
              <w:t xml:space="preserve">      &lt;uri-entry&gt;</w:t>
            </w:r>
            <w:hyperlink r:id="rId33" w:history="1">
              <w:r w:rsidRPr="00AF2A07">
                <w:rPr>
                  <w:rStyle w:val="Hyperlink"/>
                  <w:lang w:val="pt-PT"/>
                </w:rPr>
                <w:t>sip:user2@example.com&lt;/uri-entry</w:t>
              </w:r>
            </w:hyperlink>
            <w:r w:rsidRPr="00FE03FE">
              <w:rPr>
                <w:lang w:val="pt-PT"/>
              </w:rPr>
              <w:t>&gt;</w:t>
            </w:r>
          </w:p>
          <w:p w14:paraId="55BF5070" w14:textId="624D04DA" w:rsidR="00BA56DD" w:rsidRPr="00114B70" w:rsidRDefault="00BA56DD" w:rsidP="001B4369">
            <w:pPr>
              <w:pStyle w:val="PL"/>
            </w:pPr>
            <w:r w:rsidRPr="00FE03FE">
              <w:rPr>
                <w:lang w:val="pt-PT"/>
              </w:rPr>
              <w:t xml:space="preserve">      </w:t>
            </w:r>
            <w:r w:rsidRPr="00114B70">
              <w:t>&lt;display-name</w:t>
            </w:r>
            <w:r w:rsidRPr="0064795D">
              <w:rPr>
                <w:color w:val="000000"/>
              </w:rPr>
              <w:t xml:space="preserve"> xml:lang=</w:t>
            </w:r>
            <w:r>
              <w:rPr>
                <w:color w:val="000000"/>
              </w:rPr>
              <w:t>”</w:t>
            </w:r>
            <w:r w:rsidRPr="0064795D">
              <w:rPr>
                <w:color w:val="000000"/>
              </w:rPr>
              <w:t>en-GB</w:t>
            </w:r>
            <w:r>
              <w:rPr>
                <w:color w:val="000000"/>
              </w:rPr>
              <w:t>”</w:t>
            </w:r>
            <w:r w:rsidRPr="00114B70">
              <w:t xml:space="preserve">&gt;User </w:t>
            </w:r>
            <w:r w:rsidRPr="0064795D">
              <w:rPr>
                <w:color w:val="000000"/>
              </w:rPr>
              <w:t>2</w:t>
            </w:r>
            <w:r w:rsidRPr="00114B70">
              <w:t>&lt;/display-name&gt;</w:t>
            </w:r>
          </w:p>
          <w:p w14:paraId="277DB7D9" w14:textId="77777777" w:rsidR="00BA56DD" w:rsidRDefault="00BA56DD" w:rsidP="001B4369">
            <w:pPr>
              <w:pStyle w:val="PL"/>
              <w:rPr>
                <w:color w:val="000000"/>
              </w:rPr>
            </w:pPr>
            <w:r>
              <w:rPr>
                <w:color w:val="000000"/>
              </w:rPr>
              <w:t xml:space="preserve">      &lt;anyExt/&gt;</w:t>
            </w:r>
          </w:p>
          <w:p w14:paraId="1D02CD89" w14:textId="77777777" w:rsidR="00BA56DD" w:rsidRPr="00114B70" w:rsidRDefault="00BA56DD" w:rsidP="001B4369">
            <w:pPr>
              <w:pStyle w:val="PL"/>
            </w:pPr>
            <w:r w:rsidRPr="00114B70">
              <w:t xml:space="preserve">    &lt;/MCPTTUserID&gt;</w:t>
            </w:r>
          </w:p>
          <w:p w14:paraId="0F93C21C" w14:textId="77777777" w:rsidR="00BA56DD" w:rsidRPr="00114B70" w:rsidRDefault="00BA56DD" w:rsidP="001B4369">
            <w:pPr>
              <w:pStyle w:val="PL"/>
            </w:pPr>
            <w:r w:rsidRPr="00114B70">
              <w:t xml:space="preserve">    &lt;PrivateCall&gt;</w:t>
            </w:r>
          </w:p>
          <w:p w14:paraId="328A6EA2" w14:textId="45AFDE30" w:rsidR="00BA56DD" w:rsidRPr="00114B70" w:rsidRDefault="00BA56DD" w:rsidP="001B4369">
            <w:pPr>
              <w:pStyle w:val="PL"/>
            </w:pPr>
            <w:r w:rsidRPr="00114B70">
              <w:t xml:space="preserve">      &lt;PrivateCallList</w:t>
            </w:r>
            <w:r w:rsidRPr="0064795D">
              <w:rPr>
                <w:color w:val="000000"/>
              </w:rPr>
              <w:t xml:space="preserve"> index=</w:t>
            </w:r>
            <w:r>
              <w:rPr>
                <w:color w:val="000000"/>
              </w:rPr>
              <w:t>”</w:t>
            </w:r>
            <w:r w:rsidRPr="0064795D">
              <w:rPr>
                <w:color w:val="000000"/>
              </w:rPr>
              <w:t>0</w:t>
            </w:r>
            <w:r>
              <w:rPr>
                <w:color w:val="000000"/>
              </w:rPr>
              <w:t>”</w:t>
            </w:r>
            <w:r w:rsidRPr="00114B70">
              <w:t>&gt;</w:t>
            </w:r>
          </w:p>
          <w:p w14:paraId="03C31B1E" w14:textId="1AB4E5B3" w:rsidR="00BA56DD" w:rsidRPr="00114B70" w:rsidRDefault="00BA56DD" w:rsidP="001B4369">
            <w:pPr>
              <w:pStyle w:val="PL"/>
            </w:pPr>
            <w:r w:rsidRPr="00114B70">
              <w:t xml:space="preserve">        &lt;PrivateCallURI</w:t>
            </w:r>
            <w:r w:rsidRPr="000C7C22">
              <w:rPr>
                <w:color w:val="000000"/>
                <w:lang w:val="it-IT"/>
              </w:rPr>
              <w:t xml:space="preserve"> index=</w:t>
            </w:r>
            <w:r>
              <w:rPr>
                <w:color w:val="000000"/>
                <w:lang w:val="it-IT"/>
              </w:rPr>
              <w:t>”</w:t>
            </w:r>
            <w:r w:rsidRPr="000C7C22">
              <w:rPr>
                <w:color w:val="000000"/>
                <w:lang w:val="it-IT"/>
              </w:rPr>
              <w:t>0</w:t>
            </w:r>
            <w:r>
              <w:rPr>
                <w:color w:val="000000"/>
                <w:lang w:val="it-IT"/>
              </w:rPr>
              <w:t>”</w:t>
            </w:r>
            <w:r w:rsidRPr="00114B70">
              <w:t>&gt;</w:t>
            </w:r>
          </w:p>
          <w:p w14:paraId="6EF3EE57" w14:textId="77777777" w:rsidR="00BA56DD" w:rsidRPr="00114B70" w:rsidRDefault="00BA56DD" w:rsidP="001B4369">
            <w:pPr>
              <w:pStyle w:val="PL"/>
            </w:pPr>
            <w:r w:rsidRPr="00114B70">
              <w:t xml:space="preserve">          &lt;uri-entry&gt;</w:t>
            </w:r>
            <w:hyperlink r:id="rId34" w:history="1">
              <w:r w:rsidRPr="00AF2A07">
                <w:rPr>
                  <w:rStyle w:val="Hyperlink"/>
                </w:rPr>
                <w:t>sip:user1@example.com&lt;/uri-entry</w:t>
              </w:r>
            </w:hyperlink>
            <w:r w:rsidRPr="00114B70">
              <w:t>&gt;</w:t>
            </w:r>
          </w:p>
          <w:p w14:paraId="1F0B7266" w14:textId="3A5854EB"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 xml:space="preserve">&gt;User </w:t>
            </w:r>
            <w:r>
              <w:t>1</w:t>
            </w:r>
            <w:r w:rsidRPr="00114B70">
              <w:t>&lt;/display-name&gt;</w:t>
            </w:r>
          </w:p>
          <w:p w14:paraId="15307106" w14:textId="77777777" w:rsidR="00BA56DD" w:rsidRPr="000C7C22" w:rsidRDefault="00BA56DD" w:rsidP="001B4369">
            <w:pPr>
              <w:pStyle w:val="PL"/>
              <w:rPr>
                <w:color w:val="000000"/>
                <w:lang w:val="it-IT"/>
              </w:rPr>
            </w:pPr>
            <w:r>
              <w:rPr>
                <w:color w:val="000000"/>
              </w:rPr>
              <w:t xml:space="preserve">          </w:t>
            </w:r>
            <w:r w:rsidRPr="000C7C22">
              <w:rPr>
                <w:color w:val="000000"/>
                <w:lang w:val="it-IT"/>
              </w:rPr>
              <w:t>&lt;anyExt/&gt;</w:t>
            </w:r>
          </w:p>
          <w:p w14:paraId="7E6CAEF8" w14:textId="77777777" w:rsidR="00BA56DD" w:rsidRPr="000C7C22" w:rsidRDefault="00BA56DD" w:rsidP="001B4369">
            <w:pPr>
              <w:pStyle w:val="PL"/>
              <w:rPr>
                <w:color w:val="000000"/>
                <w:lang w:val="it-IT"/>
              </w:rPr>
            </w:pPr>
            <w:r w:rsidRPr="000C7C22">
              <w:rPr>
                <w:color w:val="000000"/>
                <w:lang w:val="it-IT"/>
              </w:rPr>
              <w:t xml:space="preserve">        &lt;/PrivateCallURI&gt;</w:t>
            </w:r>
          </w:p>
          <w:p w14:paraId="2A815E59" w14:textId="4F04AF13" w:rsidR="00BA56DD" w:rsidRPr="000C7C22" w:rsidRDefault="00BA56DD" w:rsidP="001B4369">
            <w:pPr>
              <w:pStyle w:val="PL"/>
              <w:rPr>
                <w:color w:val="000000"/>
                <w:lang w:val="it-IT"/>
              </w:rPr>
            </w:pPr>
            <w:r w:rsidRPr="000C7C22">
              <w:rPr>
                <w:color w:val="000000"/>
                <w:lang w:val="it-IT"/>
              </w:rPr>
              <w:t xml:space="preserve">        &lt;PrivateCallURI index=</w:t>
            </w:r>
            <w:r>
              <w:rPr>
                <w:color w:val="000000"/>
                <w:lang w:val="it-IT"/>
              </w:rPr>
              <w:t>”</w:t>
            </w:r>
            <w:r w:rsidRPr="000C7C22">
              <w:rPr>
                <w:color w:val="000000"/>
                <w:lang w:val="it-IT"/>
              </w:rPr>
              <w:t>1</w:t>
            </w:r>
            <w:r>
              <w:rPr>
                <w:color w:val="000000"/>
                <w:lang w:val="it-IT"/>
              </w:rPr>
              <w:t>”</w:t>
            </w:r>
            <w:r w:rsidRPr="000C7C22">
              <w:rPr>
                <w:color w:val="000000"/>
                <w:lang w:val="it-IT"/>
              </w:rPr>
              <w:t>&gt;</w:t>
            </w:r>
          </w:p>
          <w:p w14:paraId="400D58B8" w14:textId="77777777" w:rsidR="00BA56DD" w:rsidRPr="00114B70" w:rsidRDefault="00BA56DD" w:rsidP="001B4369">
            <w:pPr>
              <w:pStyle w:val="PL"/>
            </w:pPr>
            <w:r w:rsidRPr="00114B70">
              <w:t xml:space="preserve">          &lt;uri-entry&gt;</w:t>
            </w:r>
            <w:hyperlink r:id="rId35" w:history="1">
              <w:r w:rsidRPr="00AF2A07">
                <w:rPr>
                  <w:rStyle w:val="Hyperlink"/>
                </w:rPr>
                <w:t>sip:user3@example.com&lt;/uri-entry</w:t>
              </w:r>
            </w:hyperlink>
            <w:r w:rsidRPr="00114B70">
              <w:t>&gt;</w:t>
            </w:r>
          </w:p>
          <w:p w14:paraId="5B116342" w14:textId="54F2BE27"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&gt;User 3&lt;/display-name&gt;</w:t>
            </w:r>
          </w:p>
          <w:p w14:paraId="4519C1B4" w14:textId="77777777" w:rsidR="00BA56DD" w:rsidRPr="000C7C22" w:rsidRDefault="00BA56DD" w:rsidP="001B4369">
            <w:pPr>
              <w:pStyle w:val="PL"/>
              <w:rPr>
                <w:color w:val="000000"/>
                <w:lang w:val="it-IT"/>
              </w:rPr>
            </w:pPr>
            <w:r>
              <w:rPr>
                <w:color w:val="000000"/>
              </w:rPr>
              <w:t xml:space="preserve">          </w:t>
            </w:r>
            <w:r w:rsidRPr="000C7C22">
              <w:rPr>
                <w:color w:val="000000"/>
                <w:lang w:val="it-IT"/>
              </w:rPr>
              <w:t>&lt;anyExt/&gt;</w:t>
            </w:r>
          </w:p>
          <w:p w14:paraId="0828F15B" w14:textId="77777777" w:rsidR="00BA56DD" w:rsidRPr="000C7C22" w:rsidRDefault="00BA56DD" w:rsidP="001B4369">
            <w:pPr>
              <w:pStyle w:val="PL"/>
              <w:rPr>
                <w:color w:val="000000"/>
                <w:lang w:val="it-IT"/>
              </w:rPr>
            </w:pPr>
            <w:r w:rsidRPr="000C7C22">
              <w:rPr>
                <w:color w:val="000000"/>
                <w:lang w:val="it-IT"/>
              </w:rPr>
              <w:t xml:space="preserve">        &lt;/PrivateCallURI&gt;</w:t>
            </w:r>
          </w:p>
          <w:p w14:paraId="25BFF72B" w14:textId="624C2B76" w:rsidR="00BA56DD" w:rsidRPr="000C7C22" w:rsidRDefault="00BA56DD" w:rsidP="001B4369">
            <w:pPr>
              <w:pStyle w:val="PL"/>
              <w:rPr>
                <w:color w:val="000000"/>
                <w:lang w:val="it-IT"/>
              </w:rPr>
            </w:pPr>
            <w:r w:rsidRPr="000C7C22">
              <w:rPr>
                <w:color w:val="000000"/>
                <w:lang w:val="it-IT"/>
              </w:rPr>
              <w:t xml:space="preserve">        &lt;PrivateCallURI index=</w:t>
            </w:r>
            <w:r>
              <w:rPr>
                <w:color w:val="000000"/>
                <w:lang w:val="it-IT"/>
              </w:rPr>
              <w:t>”</w:t>
            </w:r>
            <w:r w:rsidRPr="000C7C22">
              <w:rPr>
                <w:color w:val="000000"/>
                <w:lang w:val="it-IT"/>
              </w:rPr>
              <w:t>2</w:t>
            </w:r>
            <w:r>
              <w:rPr>
                <w:color w:val="000000"/>
                <w:lang w:val="it-IT"/>
              </w:rPr>
              <w:t>”</w:t>
            </w:r>
            <w:r w:rsidRPr="000C7C22">
              <w:rPr>
                <w:color w:val="000000"/>
                <w:lang w:val="it-IT"/>
              </w:rPr>
              <w:t>&gt;</w:t>
            </w:r>
          </w:p>
          <w:p w14:paraId="5079EE8F" w14:textId="77777777" w:rsidR="00BA56DD" w:rsidRPr="00114B70" w:rsidRDefault="00BA56DD" w:rsidP="001B4369">
            <w:pPr>
              <w:pStyle w:val="PL"/>
            </w:pPr>
            <w:r w:rsidRPr="00114B70">
              <w:t xml:space="preserve">          &lt;uri-entry&gt;</w:t>
            </w:r>
            <w:hyperlink r:id="rId36" w:history="1">
              <w:r w:rsidRPr="00AF2A07">
                <w:rPr>
                  <w:rStyle w:val="Hyperlink"/>
                </w:rPr>
                <w:t>sip:user4@example.com&lt;/uri-entry</w:t>
              </w:r>
            </w:hyperlink>
            <w:r w:rsidRPr="00114B70">
              <w:t>&gt;</w:t>
            </w:r>
          </w:p>
          <w:p w14:paraId="70C1B7CB" w14:textId="7CCB131C"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&gt;User 4&lt;/display-name&gt;</w:t>
            </w:r>
          </w:p>
          <w:p w14:paraId="52B4CA66" w14:textId="77777777" w:rsidR="00BA56DD" w:rsidRDefault="00BA56DD" w:rsidP="001B4369">
            <w:pPr>
              <w:pStyle w:val="PL"/>
              <w:rPr>
                <w:color w:val="000000"/>
              </w:rPr>
            </w:pPr>
            <w:r>
              <w:rPr>
                <w:color w:val="000000"/>
              </w:rPr>
              <w:t xml:space="preserve">          &lt;anyExt/&gt;</w:t>
            </w:r>
          </w:p>
          <w:p w14:paraId="7CC59B5E" w14:textId="77777777" w:rsidR="00BA56DD" w:rsidRPr="00114B70" w:rsidRDefault="00BA56DD" w:rsidP="001B4369">
            <w:pPr>
              <w:pStyle w:val="PL"/>
            </w:pPr>
            <w:r w:rsidRPr="00114B70">
              <w:lastRenderedPageBreak/>
              <w:t xml:space="preserve">        &lt;/PrivateCallURI&gt;</w:t>
            </w:r>
          </w:p>
          <w:p w14:paraId="43E67011" w14:textId="14B4F8D0" w:rsidR="00BA56DD" w:rsidRPr="00114B70" w:rsidRDefault="00BA56DD" w:rsidP="001B4369">
            <w:pPr>
              <w:pStyle w:val="PL"/>
            </w:pPr>
            <w:r w:rsidRPr="00114B70">
              <w:t xml:space="preserve">        &lt;PrivateCallProSeUser</w:t>
            </w:r>
            <w:r w:rsidRPr="0064795D">
              <w:rPr>
                <w:color w:val="000000"/>
              </w:rPr>
              <w:t xml:space="preserve"> index=</w:t>
            </w:r>
            <w:r>
              <w:rPr>
                <w:color w:val="000000"/>
              </w:rPr>
              <w:t>”</w:t>
            </w:r>
            <w:r w:rsidRPr="0064795D">
              <w:rPr>
                <w:color w:val="000000"/>
              </w:rPr>
              <w:t>0</w:t>
            </w:r>
            <w:r>
              <w:rPr>
                <w:color w:val="000000"/>
              </w:rPr>
              <w:t>”</w:t>
            </w:r>
            <w:r w:rsidRPr="00114B70">
              <w:t>&gt;</w:t>
            </w:r>
          </w:p>
          <w:p w14:paraId="7A660D05" w14:textId="77777777" w:rsidR="00BA56DD" w:rsidRPr="00114B70" w:rsidRDefault="00BA56DD" w:rsidP="001B4369">
            <w:pPr>
              <w:pStyle w:val="PL"/>
            </w:pPr>
            <w:r w:rsidRPr="00114B70">
              <w:t xml:space="preserve">          &lt;DiscoveryGroupID&gt;123abc87&lt;/DiscoveryGroupID&gt;</w:t>
            </w:r>
          </w:p>
          <w:p w14:paraId="380E78A5" w14:textId="77777777" w:rsidR="00BA56DD" w:rsidRPr="00FE03FE" w:rsidRDefault="00BA56DD" w:rsidP="001B4369">
            <w:pPr>
              <w:pStyle w:val="PL"/>
              <w:rPr>
                <w:lang w:val="pt-PT"/>
              </w:rPr>
            </w:pPr>
            <w:r w:rsidRPr="00114B70">
              <w:t xml:space="preserve">          </w:t>
            </w:r>
            <w:r w:rsidRPr="00FE03FE">
              <w:rPr>
                <w:lang w:val="pt-PT"/>
              </w:rPr>
              <w:t>&lt;User-Info-ID&gt;1234afcd5521&lt;/User-Info-ID&gt;</w:t>
            </w:r>
          </w:p>
          <w:p w14:paraId="1E37274A" w14:textId="77777777" w:rsidR="00BA56DD" w:rsidRPr="00FE03FE" w:rsidRDefault="00BA56DD" w:rsidP="001B4369">
            <w:pPr>
              <w:pStyle w:val="PL"/>
              <w:rPr>
                <w:color w:val="000000"/>
                <w:lang w:val="pt-PT"/>
              </w:rPr>
            </w:pPr>
            <w:r w:rsidRPr="00FE03FE">
              <w:rPr>
                <w:color w:val="000000"/>
                <w:lang w:val="pt-PT"/>
              </w:rPr>
              <w:t xml:space="preserve">          &lt;anyExt/&gt;</w:t>
            </w:r>
          </w:p>
          <w:p w14:paraId="44EAF116" w14:textId="77777777" w:rsidR="00BA56DD" w:rsidRPr="00FE03FE" w:rsidRDefault="00BA56DD" w:rsidP="001B4369">
            <w:pPr>
              <w:pStyle w:val="PL"/>
              <w:rPr>
                <w:lang w:val="pt-PT"/>
              </w:rPr>
            </w:pPr>
            <w:r w:rsidRPr="00FE03FE">
              <w:rPr>
                <w:lang w:val="pt-PT"/>
              </w:rPr>
              <w:t xml:space="preserve">        &lt;/PrivateCallProSeUser&gt;</w:t>
            </w:r>
          </w:p>
          <w:p w14:paraId="042FC378" w14:textId="6374DEB9" w:rsidR="00BA56DD" w:rsidRPr="00FE03FE" w:rsidRDefault="00BA56DD" w:rsidP="001B4369">
            <w:pPr>
              <w:pStyle w:val="PL"/>
              <w:rPr>
                <w:lang w:val="pt-PT"/>
              </w:rPr>
            </w:pPr>
            <w:r w:rsidRPr="00FE03FE">
              <w:rPr>
                <w:lang w:val="pt-PT"/>
              </w:rPr>
              <w:t xml:space="preserve">        &lt;PrivateCallProSeUser index=</w:t>
            </w:r>
            <w:r>
              <w:rPr>
                <w:lang w:val="pt-PT"/>
              </w:rPr>
              <w:t>”</w:t>
            </w:r>
            <w:r w:rsidRPr="00FE03FE">
              <w:rPr>
                <w:lang w:val="pt-PT"/>
              </w:rPr>
              <w:t>1</w:t>
            </w:r>
            <w:r>
              <w:rPr>
                <w:lang w:val="pt-PT"/>
              </w:rPr>
              <w:t>”</w:t>
            </w:r>
            <w:r w:rsidRPr="00FE03FE">
              <w:rPr>
                <w:lang w:val="pt-PT"/>
              </w:rPr>
              <w:t>&gt;</w:t>
            </w:r>
          </w:p>
          <w:p w14:paraId="376A8A57" w14:textId="77777777" w:rsidR="00BA56DD" w:rsidRPr="00FE03FE" w:rsidRDefault="00BA56DD" w:rsidP="001B4369">
            <w:pPr>
              <w:pStyle w:val="PL"/>
              <w:rPr>
                <w:lang w:val="pt-PT"/>
              </w:rPr>
            </w:pPr>
            <w:r w:rsidRPr="00FE03FE">
              <w:rPr>
                <w:lang w:val="pt-PT"/>
              </w:rPr>
              <w:t xml:space="preserve">          &lt;DiscoveryGroupID&gt;123abd01&lt;/DiscoveryGroupID&gt;</w:t>
            </w:r>
          </w:p>
          <w:p w14:paraId="0D4A0AD8" w14:textId="77777777" w:rsidR="00BA56DD" w:rsidRPr="00FE03FE" w:rsidRDefault="00BA56DD" w:rsidP="001B4369">
            <w:pPr>
              <w:pStyle w:val="PL"/>
              <w:rPr>
                <w:lang w:val="pt-PT"/>
              </w:rPr>
            </w:pPr>
            <w:r w:rsidRPr="00FE03FE">
              <w:rPr>
                <w:lang w:val="pt-PT"/>
              </w:rPr>
              <w:t xml:space="preserve">          &lt;User-Info-ID&gt;1234afcd4567&lt;</w:t>
            </w:r>
            <w:r w:rsidRPr="00FE03FE">
              <w:rPr>
                <w:color w:val="000000"/>
                <w:lang w:val="pt-PT"/>
              </w:rPr>
              <w:t>/</w:t>
            </w:r>
            <w:r w:rsidRPr="00FE03FE">
              <w:rPr>
                <w:lang w:val="pt-PT"/>
              </w:rPr>
              <w:t>User-Info-ID&gt;</w:t>
            </w:r>
          </w:p>
          <w:p w14:paraId="6C8EAEC6" w14:textId="77777777" w:rsidR="00BA56DD" w:rsidRPr="00FE03FE" w:rsidRDefault="00BA56DD" w:rsidP="001B4369">
            <w:pPr>
              <w:pStyle w:val="PL"/>
              <w:rPr>
                <w:color w:val="000000"/>
                <w:lang w:val="pt-PT"/>
              </w:rPr>
            </w:pPr>
            <w:r w:rsidRPr="00FE03FE">
              <w:rPr>
                <w:color w:val="000000"/>
                <w:lang w:val="pt-PT"/>
              </w:rPr>
              <w:t xml:space="preserve">          &lt;anyExt/&gt;</w:t>
            </w:r>
          </w:p>
          <w:p w14:paraId="38D3C583" w14:textId="77777777" w:rsidR="00BA56DD" w:rsidRPr="00FE03FE" w:rsidRDefault="00BA56DD" w:rsidP="001B4369">
            <w:pPr>
              <w:pStyle w:val="PL"/>
              <w:rPr>
                <w:lang w:val="pt-PT"/>
              </w:rPr>
            </w:pPr>
            <w:r w:rsidRPr="00FE03FE">
              <w:rPr>
                <w:lang w:val="pt-PT"/>
              </w:rPr>
              <w:t xml:space="preserve">        &lt;/</w:t>
            </w:r>
            <w:r w:rsidRPr="00FE03FE">
              <w:rPr>
                <w:color w:val="000000"/>
                <w:lang w:val="pt-PT"/>
              </w:rPr>
              <w:t>PrivateCall</w:t>
            </w:r>
            <w:r w:rsidRPr="00FE03FE">
              <w:rPr>
                <w:lang w:val="pt-PT"/>
              </w:rPr>
              <w:t>ProSeUser&gt;</w:t>
            </w:r>
          </w:p>
          <w:p w14:paraId="2F4CF581" w14:textId="035CA3F6" w:rsidR="00BA56DD" w:rsidRPr="00FE03FE" w:rsidRDefault="00BA56DD" w:rsidP="001B4369">
            <w:pPr>
              <w:pStyle w:val="PL"/>
              <w:rPr>
                <w:lang w:val="pt-PT"/>
              </w:rPr>
            </w:pPr>
            <w:r w:rsidRPr="00FE03FE">
              <w:rPr>
                <w:lang w:val="pt-PT"/>
              </w:rPr>
              <w:t xml:space="preserve">        &lt;</w:t>
            </w:r>
            <w:r w:rsidRPr="00FE03FE">
              <w:rPr>
                <w:color w:val="000000"/>
                <w:lang w:val="pt-PT"/>
              </w:rPr>
              <w:t>PrivateCall</w:t>
            </w:r>
            <w:r w:rsidRPr="00FE03FE">
              <w:rPr>
                <w:lang w:val="pt-PT"/>
              </w:rPr>
              <w:t>ProSeUser index=</w:t>
            </w:r>
            <w:r>
              <w:rPr>
                <w:color w:val="000000"/>
                <w:lang w:val="pt-PT"/>
              </w:rPr>
              <w:t>”</w:t>
            </w:r>
            <w:r w:rsidRPr="00FE03FE">
              <w:rPr>
                <w:lang w:val="pt-PT"/>
              </w:rPr>
              <w:t>2</w:t>
            </w:r>
            <w:r>
              <w:rPr>
                <w:color w:val="000000"/>
                <w:lang w:val="pt-PT"/>
              </w:rPr>
              <w:t>”</w:t>
            </w:r>
            <w:r w:rsidRPr="00FE03FE">
              <w:rPr>
                <w:lang w:val="pt-PT"/>
              </w:rPr>
              <w:t>&gt;</w:t>
            </w:r>
          </w:p>
          <w:p w14:paraId="36731135" w14:textId="77777777" w:rsidR="00BA56DD" w:rsidRPr="00FE03FE" w:rsidRDefault="00BA56DD" w:rsidP="001B4369">
            <w:pPr>
              <w:pStyle w:val="PL"/>
              <w:rPr>
                <w:lang w:val="pt-PT"/>
              </w:rPr>
            </w:pPr>
            <w:r w:rsidRPr="00FE03FE">
              <w:rPr>
                <w:lang w:val="pt-PT"/>
              </w:rPr>
              <w:t xml:space="preserve">          &lt;DiscoveryGroupID&gt;123abc84&lt;/DiscoveryGroupID&gt;</w:t>
            </w:r>
          </w:p>
          <w:p w14:paraId="7767F2B2" w14:textId="77777777" w:rsidR="00BA56DD" w:rsidRPr="00114B70" w:rsidRDefault="00BA56DD" w:rsidP="001B4369">
            <w:pPr>
              <w:pStyle w:val="PL"/>
            </w:pPr>
            <w:r w:rsidRPr="00FE03FE">
              <w:rPr>
                <w:lang w:val="pt-PT"/>
              </w:rPr>
              <w:t xml:space="preserve">          </w:t>
            </w:r>
            <w:r w:rsidRPr="00114B70">
              <w:t>&lt;User-Info-ID&gt;1234afcd591f&lt;</w:t>
            </w:r>
            <w:r w:rsidRPr="0064795D">
              <w:rPr>
                <w:color w:val="000000"/>
              </w:rPr>
              <w:t>/</w:t>
            </w:r>
            <w:r w:rsidRPr="00114B70">
              <w:t>User-Info-ID&gt;</w:t>
            </w:r>
          </w:p>
          <w:p w14:paraId="69D68BB3" w14:textId="77777777" w:rsidR="00BA56DD" w:rsidRDefault="00BA56DD" w:rsidP="001B4369">
            <w:pPr>
              <w:pStyle w:val="PL"/>
              <w:rPr>
                <w:color w:val="000000"/>
              </w:rPr>
            </w:pPr>
            <w:r>
              <w:rPr>
                <w:color w:val="000000"/>
              </w:rPr>
              <w:t xml:space="preserve">          &lt;anyExt/&gt;</w:t>
            </w:r>
          </w:p>
          <w:p w14:paraId="66BA47BD" w14:textId="77777777" w:rsidR="00BA56DD" w:rsidRPr="00114B70" w:rsidRDefault="00BA56DD" w:rsidP="001B4369">
            <w:pPr>
              <w:pStyle w:val="PL"/>
            </w:pPr>
            <w:r w:rsidRPr="00114B70">
              <w:t xml:space="preserve">        &lt;/PrivateCallProSeUser&gt;</w:t>
            </w:r>
          </w:p>
          <w:p w14:paraId="135F0537" w14:textId="77777777" w:rsidR="00BA56DD" w:rsidRPr="00114B70" w:rsidRDefault="00BA56DD" w:rsidP="001B4369">
            <w:pPr>
              <w:pStyle w:val="PL"/>
            </w:pPr>
            <w:r w:rsidRPr="00114B70">
              <w:t xml:space="preserve">        &lt;anyExt&gt;</w:t>
            </w:r>
          </w:p>
          <w:p w14:paraId="3F57C381" w14:textId="77777777" w:rsidR="00BA56DD" w:rsidRPr="00114B70" w:rsidRDefault="00BA56DD" w:rsidP="001B4369">
            <w:pPr>
              <w:pStyle w:val="PL"/>
            </w:pPr>
            <w:r w:rsidRPr="00114B70">
              <w:t xml:space="preserve">          &lt;PrivateCallKMSURI&gt;</w:t>
            </w:r>
          </w:p>
          <w:p w14:paraId="24F4125E" w14:textId="77777777" w:rsidR="00BA56DD" w:rsidRPr="00114B70" w:rsidRDefault="00BA56DD" w:rsidP="001B4369">
            <w:pPr>
              <w:pStyle w:val="PL"/>
            </w:pPr>
            <w:r w:rsidRPr="00114B70">
              <w:t xml:space="preserve">            &lt;</w:t>
            </w:r>
            <w:r>
              <w:t>PrivateCallKMSURI</w:t>
            </w:r>
            <w:r w:rsidRPr="00114B70">
              <w:t>&gt;</w:t>
            </w:r>
          </w:p>
          <w:p w14:paraId="42716635"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136AD2BA" w14:textId="77777777" w:rsidR="00BA56DD" w:rsidRDefault="00BA56DD" w:rsidP="001B4369">
            <w:pPr>
              <w:pStyle w:val="PL"/>
              <w:rPr>
                <w:color w:val="000000"/>
              </w:rPr>
            </w:pPr>
            <w:r>
              <w:rPr>
                <w:color w:val="000000"/>
              </w:rPr>
              <w:t xml:space="preserve">              &lt;anyExt/&gt;</w:t>
            </w:r>
          </w:p>
          <w:p w14:paraId="0422EA63" w14:textId="77777777" w:rsidR="00BA56DD" w:rsidRPr="00114B70" w:rsidRDefault="00BA56DD" w:rsidP="001B4369">
            <w:pPr>
              <w:pStyle w:val="PL"/>
            </w:pPr>
            <w:r w:rsidRPr="00114B70">
              <w:t xml:space="preserve">            &lt;/</w:t>
            </w:r>
            <w:r>
              <w:t>PrivateCallKMSURI</w:t>
            </w:r>
            <w:r w:rsidRPr="00114B70">
              <w:t>&gt;</w:t>
            </w:r>
          </w:p>
          <w:p w14:paraId="4A869003" w14:textId="77777777" w:rsidR="00BA56DD" w:rsidRPr="00114B70" w:rsidRDefault="00BA56DD" w:rsidP="001B4369">
            <w:pPr>
              <w:pStyle w:val="PL"/>
            </w:pPr>
            <w:r w:rsidRPr="00114B70">
              <w:t xml:space="preserve">          &lt;/PrivateCallKMSURI&gt;</w:t>
            </w:r>
          </w:p>
          <w:p w14:paraId="274F97D6" w14:textId="77777777" w:rsidR="00BA56DD" w:rsidRPr="00114B70" w:rsidRDefault="00BA56DD" w:rsidP="001B4369">
            <w:pPr>
              <w:pStyle w:val="PL"/>
            </w:pPr>
            <w:r w:rsidRPr="00114B70">
              <w:t xml:space="preserve">        &lt;/anyExt&gt;</w:t>
            </w:r>
          </w:p>
          <w:p w14:paraId="3380B0EE" w14:textId="77777777" w:rsidR="00BA56DD" w:rsidRPr="00114B70" w:rsidRDefault="00BA56DD" w:rsidP="001B4369">
            <w:pPr>
              <w:pStyle w:val="PL"/>
            </w:pPr>
            <w:r w:rsidRPr="00114B70">
              <w:t xml:space="preserve">      &lt;/PrivateCallList&gt;</w:t>
            </w:r>
          </w:p>
          <w:p w14:paraId="6B10592C" w14:textId="77777777" w:rsidR="00BA56DD" w:rsidRPr="00114B70" w:rsidRDefault="00BA56DD" w:rsidP="001B4369">
            <w:pPr>
              <w:pStyle w:val="PL"/>
            </w:pPr>
            <w:r w:rsidRPr="00114B70">
              <w:t xml:space="preserve">      &lt;EmergencyCall&gt;</w:t>
            </w:r>
          </w:p>
          <w:p w14:paraId="6D39EE75" w14:textId="77777777" w:rsidR="00BA56DD" w:rsidRPr="00114B70" w:rsidRDefault="00BA56DD" w:rsidP="001B4369">
            <w:pPr>
              <w:pStyle w:val="PL"/>
            </w:pPr>
            <w:r w:rsidRPr="00114B70">
              <w:t xml:space="preserve">        &lt;MCPTTPrivateRecipient&gt;</w:t>
            </w:r>
          </w:p>
          <w:p w14:paraId="627DF9E9" w14:textId="3E41B722" w:rsidR="00BA56DD" w:rsidRPr="00114B70" w:rsidRDefault="00BA56DD" w:rsidP="001B4369">
            <w:pPr>
              <w:pStyle w:val="PL"/>
            </w:pPr>
            <w:r w:rsidRPr="00114B70">
              <w:t xml:space="preserve">          &lt;entry </w:t>
            </w:r>
            <w:r w:rsidRPr="00F56239">
              <w:rPr>
                <w:color w:val="000000"/>
                <w:szCs w:val="16"/>
                <w:lang w:val="en-US"/>
              </w:rPr>
              <w:t>entry-info=</w:t>
            </w:r>
            <w:r>
              <w:rPr>
                <w:color w:val="000000"/>
                <w:szCs w:val="16"/>
                <w:lang w:val="en-US"/>
              </w:rPr>
              <w:t>”</w:t>
            </w:r>
            <w:r w:rsidRPr="00F56239">
              <w:rPr>
                <w:color w:val="000000"/>
                <w:szCs w:val="16"/>
                <w:lang w:val="en-US"/>
              </w:rPr>
              <w:t>UsePreConfigured</w:t>
            </w:r>
            <w:r>
              <w:rPr>
                <w:color w:val="000000"/>
                <w:szCs w:val="16"/>
                <w:lang w:val="en-US"/>
              </w:rPr>
              <w:t>”</w:t>
            </w:r>
            <w:r w:rsidRPr="00F56239">
              <w:rPr>
                <w:color w:val="000000"/>
              </w:rPr>
              <w:t xml:space="preserve"> </w:t>
            </w:r>
            <w:r w:rsidRPr="00114B70">
              <w:t>index=</w:t>
            </w:r>
            <w:r>
              <w:rPr>
                <w:color w:val="000000"/>
              </w:rPr>
              <w:t>”</w:t>
            </w:r>
            <w:r w:rsidRPr="00114B70">
              <w:t>0</w:t>
            </w:r>
            <w:r>
              <w:rPr>
                <w:color w:val="000000"/>
              </w:rPr>
              <w:t>”</w:t>
            </w:r>
            <w:r w:rsidRPr="00114B70">
              <w:t>&gt;</w:t>
            </w:r>
          </w:p>
          <w:p w14:paraId="15E93FC8" w14:textId="77777777" w:rsidR="00BA56DD" w:rsidRPr="00114B70" w:rsidRDefault="00BA56DD" w:rsidP="001B4369">
            <w:pPr>
              <w:pStyle w:val="PL"/>
            </w:pPr>
            <w:r w:rsidRPr="00114B70">
              <w:t xml:space="preserve">            &lt;uri-entry&gt;</w:t>
            </w:r>
            <w:hyperlink r:id="rId37" w:history="1">
              <w:r w:rsidRPr="00AF2A07">
                <w:rPr>
                  <w:rStyle w:val="Hyperlink"/>
                </w:rPr>
                <w:t>sip:user1@example.com&lt;/uri-entry</w:t>
              </w:r>
            </w:hyperlink>
            <w:r w:rsidRPr="00114B70">
              <w:t>&gt;</w:t>
            </w:r>
          </w:p>
          <w:p w14:paraId="304090DB" w14:textId="77777777" w:rsidR="00BA56DD" w:rsidRPr="00114B70" w:rsidRDefault="00BA56DD" w:rsidP="001B4369">
            <w:pPr>
              <w:pStyle w:val="PL"/>
            </w:pPr>
            <w:r w:rsidRPr="00114B70">
              <w:t xml:space="preserve">            &lt;display-name&gt;User </w:t>
            </w:r>
            <w:r w:rsidRPr="00F56239">
              <w:rPr>
                <w:color w:val="000000"/>
              </w:rPr>
              <w:t>1</w:t>
            </w:r>
            <w:r w:rsidRPr="00114B70">
              <w:t>&lt;/display-name&gt;</w:t>
            </w:r>
          </w:p>
          <w:p w14:paraId="3801FA0D" w14:textId="77777777" w:rsidR="00BA56DD" w:rsidRPr="00F56239" w:rsidRDefault="00BA56DD" w:rsidP="001B4369">
            <w:pPr>
              <w:pStyle w:val="PL"/>
              <w:rPr>
                <w:color w:val="000000"/>
              </w:rPr>
            </w:pPr>
            <w:r w:rsidRPr="00F56239">
              <w:rPr>
                <w:color w:val="000000"/>
              </w:rPr>
              <w:t xml:space="preserve">            &lt;anyExt/&gt;</w:t>
            </w:r>
          </w:p>
          <w:p w14:paraId="3EE28C0E" w14:textId="77777777" w:rsidR="00BA56DD" w:rsidRPr="00114B70" w:rsidRDefault="00BA56DD" w:rsidP="001B4369">
            <w:pPr>
              <w:pStyle w:val="PL"/>
            </w:pPr>
            <w:r w:rsidRPr="00114B70">
              <w:t xml:space="preserve">          &lt;/entry&gt;</w:t>
            </w:r>
          </w:p>
          <w:p w14:paraId="1423CBEE" w14:textId="0A04D94B" w:rsidR="00BA56DD" w:rsidRPr="00114B70" w:rsidRDefault="00BA56DD" w:rsidP="001B4369">
            <w:pPr>
              <w:pStyle w:val="PL"/>
            </w:pPr>
            <w:r w:rsidRPr="00114B70">
              <w:t xml:space="preserve">          &lt;ProSeUserID-entry index=</w:t>
            </w:r>
            <w:r>
              <w:rPr>
                <w:color w:val="000000"/>
              </w:rPr>
              <w:t>”</w:t>
            </w:r>
            <w:r w:rsidRPr="00114B70">
              <w:t>0</w:t>
            </w:r>
            <w:r>
              <w:rPr>
                <w:color w:val="000000"/>
              </w:rPr>
              <w:t>”</w:t>
            </w:r>
            <w:r w:rsidRPr="00114B70">
              <w:t>&gt;</w:t>
            </w:r>
          </w:p>
          <w:p w14:paraId="3C5330F1" w14:textId="77777777" w:rsidR="00BA56DD" w:rsidRPr="00114B70" w:rsidRDefault="00BA56DD" w:rsidP="001B4369">
            <w:pPr>
              <w:pStyle w:val="PL"/>
            </w:pPr>
            <w:r w:rsidRPr="00114B70">
              <w:t xml:space="preserve">            &lt;DiscoveryGroupID&gt;123abc87&lt;/DiscoveryGroupID&gt;</w:t>
            </w:r>
          </w:p>
          <w:p w14:paraId="5E897254" w14:textId="77777777" w:rsidR="00BA56DD" w:rsidRPr="00114B70" w:rsidRDefault="00BA56DD" w:rsidP="001B4369">
            <w:pPr>
              <w:pStyle w:val="PL"/>
            </w:pPr>
            <w:r w:rsidRPr="00114B70">
              <w:t xml:space="preserve">            &lt;User-Info-ID&gt;1234afcd5521&lt;</w:t>
            </w:r>
            <w:r w:rsidRPr="00F56239">
              <w:rPr>
                <w:color w:val="000000"/>
              </w:rPr>
              <w:t>/</w:t>
            </w:r>
            <w:r w:rsidRPr="00114B70">
              <w:t>User-Info-ID&gt;</w:t>
            </w:r>
          </w:p>
          <w:p w14:paraId="59F3E61E" w14:textId="77777777" w:rsidR="00BA56DD" w:rsidRPr="00F56239" w:rsidRDefault="00BA56DD" w:rsidP="001B4369">
            <w:pPr>
              <w:pStyle w:val="PL"/>
              <w:rPr>
                <w:color w:val="000000"/>
              </w:rPr>
            </w:pPr>
            <w:r w:rsidRPr="00F56239">
              <w:rPr>
                <w:color w:val="000000"/>
              </w:rPr>
              <w:t xml:space="preserve">            &lt;anyExt /&gt;</w:t>
            </w:r>
          </w:p>
          <w:p w14:paraId="7CCFF26C" w14:textId="77777777" w:rsidR="00BA56DD" w:rsidRPr="00114B70" w:rsidRDefault="00BA56DD" w:rsidP="001B4369">
            <w:pPr>
              <w:pStyle w:val="PL"/>
            </w:pPr>
            <w:r w:rsidRPr="00114B70">
              <w:t xml:space="preserve">          &lt;/ProSeUserID-entry&gt;</w:t>
            </w:r>
          </w:p>
          <w:p w14:paraId="50941E28" w14:textId="77777777" w:rsidR="00BA56DD" w:rsidRPr="00F56239" w:rsidRDefault="00BA56DD" w:rsidP="001B4369">
            <w:pPr>
              <w:pStyle w:val="PL"/>
              <w:rPr>
                <w:color w:val="000000"/>
              </w:rPr>
            </w:pPr>
            <w:r w:rsidRPr="00F56239">
              <w:rPr>
                <w:color w:val="000000"/>
              </w:rPr>
              <w:t xml:space="preserve">          &lt;anyExt/&gt;</w:t>
            </w:r>
          </w:p>
          <w:p w14:paraId="5D55C75C" w14:textId="77777777" w:rsidR="00BA56DD" w:rsidRPr="00114B70" w:rsidRDefault="00BA56DD" w:rsidP="001B4369">
            <w:pPr>
              <w:pStyle w:val="PL"/>
            </w:pPr>
            <w:r w:rsidRPr="00114B70">
              <w:t xml:space="preserve">        &lt;/MCPTTPrivateRecipient&gt;</w:t>
            </w:r>
          </w:p>
          <w:p w14:paraId="3ECE04AA" w14:textId="77777777" w:rsidR="00BA56DD" w:rsidRPr="00114B70" w:rsidRDefault="00BA56DD" w:rsidP="001B4369">
            <w:pPr>
              <w:pStyle w:val="PL"/>
            </w:pPr>
            <w:r w:rsidRPr="00114B70">
              <w:t xml:space="preserve">      &lt;/EmergencyCall&gt;</w:t>
            </w:r>
          </w:p>
          <w:p w14:paraId="0095CB59" w14:textId="77777777" w:rsidR="00BA56DD" w:rsidRDefault="00BA56DD" w:rsidP="001B4369">
            <w:pPr>
              <w:pStyle w:val="PL"/>
              <w:rPr>
                <w:color w:val="000000"/>
              </w:rPr>
            </w:pPr>
            <w:r>
              <w:rPr>
                <w:color w:val="000000"/>
              </w:rPr>
              <w:t xml:space="preserve">      &lt;anyExt/&gt;</w:t>
            </w:r>
          </w:p>
          <w:p w14:paraId="0DA6C3CA" w14:textId="77777777" w:rsidR="00BA56DD" w:rsidRPr="00114B70" w:rsidRDefault="00BA56DD" w:rsidP="001B4369">
            <w:pPr>
              <w:pStyle w:val="PL"/>
            </w:pPr>
            <w:r w:rsidRPr="00114B70">
              <w:t xml:space="preserve">    &lt;/PrivateCall&gt;</w:t>
            </w:r>
          </w:p>
          <w:p w14:paraId="51B1E789" w14:textId="77777777" w:rsidR="00BA56DD" w:rsidRPr="00114B70" w:rsidRDefault="00BA56DD" w:rsidP="001B4369">
            <w:pPr>
              <w:pStyle w:val="PL"/>
            </w:pPr>
            <w:r w:rsidRPr="00114B70">
              <w:t xml:space="preserve">    &lt;MCPTT-group-call&gt;</w:t>
            </w:r>
          </w:p>
          <w:p w14:paraId="310C5F3B" w14:textId="77777777" w:rsidR="00BA56DD" w:rsidRPr="00114B70" w:rsidRDefault="00BA56DD" w:rsidP="001B4369">
            <w:pPr>
              <w:pStyle w:val="PL"/>
            </w:pPr>
            <w:r w:rsidRPr="00114B70">
              <w:t xml:space="preserve">      &lt;MaxSimultaneousCallsN6&gt;3&lt;/MaxSimultaneousCallsN6&gt;</w:t>
            </w:r>
          </w:p>
          <w:p w14:paraId="42AE1E2B" w14:textId="77777777" w:rsidR="00BA56DD" w:rsidRPr="00114B70" w:rsidRDefault="00BA56DD" w:rsidP="001B4369">
            <w:pPr>
              <w:pStyle w:val="PL"/>
            </w:pPr>
            <w:r w:rsidRPr="00114B70">
              <w:t xml:space="preserve">      &lt;EmergencyCall&gt;</w:t>
            </w:r>
          </w:p>
          <w:p w14:paraId="2CC83941" w14:textId="77777777" w:rsidR="00BA56DD" w:rsidRPr="00114B70" w:rsidRDefault="00BA56DD" w:rsidP="001B4369">
            <w:pPr>
              <w:pStyle w:val="PL"/>
            </w:pPr>
            <w:r w:rsidRPr="00114B70">
              <w:t xml:space="preserve">        &lt;MCPTTGroupInitiation&gt;</w:t>
            </w:r>
          </w:p>
          <w:p w14:paraId="18494018" w14:textId="4CE6E5ED"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DedicatedGroup</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4D2C8527" w14:textId="77777777" w:rsidR="00BA56DD" w:rsidRPr="00114B70" w:rsidRDefault="00BA56DD" w:rsidP="001B4369">
            <w:pPr>
              <w:pStyle w:val="PL"/>
            </w:pPr>
            <w:r w:rsidRPr="00114B70">
              <w:t xml:space="preserve">            &lt;uri-entry&gt;</w:t>
            </w:r>
            <w:hyperlink r:id="rId38" w:history="1">
              <w:r w:rsidRPr="00AF2A07">
                <w:rPr>
                  <w:rStyle w:val="Hyperlink"/>
                </w:rPr>
                <w:t>sip:MCPTTGroupEmergency@example.com&lt;/uri-entry</w:t>
              </w:r>
            </w:hyperlink>
            <w:r w:rsidRPr="00114B70">
              <w:t>&gt;</w:t>
            </w:r>
          </w:p>
          <w:p w14:paraId="3FFCF7FE" w14:textId="77777777" w:rsidR="00BA56DD" w:rsidRPr="00114B70" w:rsidRDefault="00BA56DD" w:rsidP="001B4369">
            <w:pPr>
              <w:pStyle w:val="PL"/>
            </w:pPr>
            <w:r w:rsidRPr="00114B70">
              <w:t xml:space="preserve">            &lt;display-name&gt;Emergency MCPTT Group&lt;/display-name&gt;</w:t>
            </w:r>
          </w:p>
          <w:p w14:paraId="66C2A868" w14:textId="77777777" w:rsidR="00BA56DD" w:rsidRDefault="00BA56DD" w:rsidP="001B4369">
            <w:pPr>
              <w:pStyle w:val="PL"/>
              <w:rPr>
                <w:color w:val="000000"/>
              </w:rPr>
            </w:pPr>
            <w:r>
              <w:rPr>
                <w:color w:val="000000"/>
              </w:rPr>
              <w:t xml:space="preserve">            &lt;anyExt/&gt;</w:t>
            </w:r>
          </w:p>
          <w:p w14:paraId="54C39584" w14:textId="77777777" w:rsidR="00BA56DD" w:rsidRPr="00114B70" w:rsidRDefault="00BA56DD" w:rsidP="001B4369">
            <w:pPr>
              <w:pStyle w:val="PL"/>
            </w:pPr>
            <w:r w:rsidRPr="00114B70">
              <w:t xml:space="preserve">          &lt;/entry&gt;</w:t>
            </w:r>
          </w:p>
          <w:p w14:paraId="6E4BCCD4" w14:textId="77777777" w:rsidR="00BA56DD" w:rsidRPr="00114B70" w:rsidRDefault="00BA56DD" w:rsidP="001B4369">
            <w:pPr>
              <w:pStyle w:val="PL"/>
            </w:pPr>
            <w:r w:rsidRPr="00114B70">
              <w:t xml:space="preserve">        &lt;/MCPTTGroupInitiation&gt;</w:t>
            </w:r>
          </w:p>
          <w:p w14:paraId="6CFDE616" w14:textId="77777777" w:rsidR="00BA56DD" w:rsidRPr="00114B70" w:rsidRDefault="00BA56DD" w:rsidP="001B4369">
            <w:pPr>
              <w:pStyle w:val="PL"/>
            </w:pPr>
            <w:r w:rsidRPr="00114B70">
              <w:t xml:space="preserve">      &lt;/EmergencyCall&gt;</w:t>
            </w:r>
          </w:p>
          <w:p w14:paraId="6370CA9C" w14:textId="77777777" w:rsidR="00BA56DD" w:rsidRPr="00114B70" w:rsidRDefault="00BA56DD" w:rsidP="001B4369">
            <w:pPr>
              <w:pStyle w:val="PL"/>
            </w:pPr>
            <w:r w:rsidRPr="00114B70">
              <w:t xml:space="preserve">      &lt;ImminentPerilCall&gt;</w:t>
            </w:r>
          </w:p>
          <w:p w14:paraId="79199CCF" w14:textId="77777777" w:rsidR="00BA56DD" w:rsidRPr="00114B70" w:rsidRDefault="00BA56DD" w:rsidP="001B4369">
            <w:pPr>
              <w:pStyle w:val="PL"/>
            </w:pPr>
            <w:r w:rsidRPr="00114B70">
              <w:t xml:space="preserve">        &lt;MCPTTGroupInitiation&gt;</w:t>
            </w:r>
          </w:p>
          <w:p w14:paraId="66A19EBE" w14:textId="58D0C0AF"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DedicatedGroup</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6153CE71" w14:textId="77777777" w:rsidR="00BA56DD" w:rsidRPr="00114B70" w:rsidRDefault="00BA56DD" w:rsidP="001B4369">
            <w:pPr>
              <w:pStyle w:val="PL"/>
            </w:pPr>
            <w:r w:rsidRPr="00114B70">
              <w:t xml:space="preserve">            &lt;uri-entry&gt;</w:t>
            </w:r>
            <w:hyperlink r:id="rId39" w:history="1">
              <w:r w:rsidRPr="00AF2A07">
                <w:rPr>
                  <w:rStyle w:val="Hyperlink"/>
                </w:rPr>
                <w:t>sip:MCPTTGroupEmergency@example.com&lt;/uri-entry</w:t>
              </w:r>
            </w:hyperlink>
            <w:r w:rsidRPr="00114B70">
              <w:t>&gt;</w:t>
            </w:r>
          </w:p>
          <w:p w14:paraId="6723A2B6" w14:textId="77777777" w:rsidR="00BA56DD" w:rsidRPr="00114B70" w:rsidRDefault="00BA56DD" w:rsidP="001B4369">
            <w:pPr>
              <w:pStyle w:val="PL"/>
            </w:pPr>
            <w:r w:rsidRPr="00114B70">
              <w:t xml:space="preserve">            &lt;display-name&gt;Emergency MCPTT Group&lt;/display-name&gt;</w:t>
            </w:r>
          </w:p>
          <w:p w14:paraId="5D25FBE7" w14:textId="77777777" w:rsidR="00BA56DD" w:rsidRDefault="00BA56DD" w:rsidP="001B4369">
            <w:pPr>
              <w:pStyle w:val="PL"/>
              <w:rPr>
                <w:color w:val="000000"/>
              </w:rPr>
            </w:pPr>
            <w:r>
              <w:rPr>
                <w:color w:val="000000"/>
              </w:rPr>
              <w:t xml:space="preserve">            &lt;anyExt/&gt;</w:t>
            </w:r>
          </w:p>
          <w:p w14:paraId="153DBA51" w14:textId="77777777" w:rsidR="00BA56DD" w:rsidRPr="00114B70" w:rsidRDefault="00BA56DD" w:rsidP="001B4369">
            <w:pPr>
              <w:pStyle w:val="PL"/>
            </w:pPr>
            <w:r w:rsidRPr="00114B70">
              <w:t xml:space="preserve">          &lt;/entry&gt;</w:t>
            </w:r>
          </w:p>
          <w:p w14:paraId="7C217064" w14:textId="77777777" w:rsidR="00BA56DD" w:rsidRPr="00114B70" w:rsidRDefault="00BA56DD" w:rsidP="001B4369">
            <w:pPr>
              <w:pStyle w:val="PL"/>
            </w:pPr>
            <w:r w:rsidRPr="00114B70">
              <w:t xml:space="preserve">        &lt;/MCPTTGroupInitiation&gt;</w:t>
            </w:r>
          </w:p>
          <w:p w14:paraId="29E1AAA9" w14:textId="77777777" w:rsidR="00BA56DD" w:rsidRDefault="00BA56DD" w:rsidP="001B4369">
            <w:pPr>
              <w:pStyle w:val="PL"/>
              <w:rPr>
                <w:color w:val="000000"/>
              </w:rPr>
            </w:pPr>
            <w:r>
              <w:rPr>
                <w:color w:val="000000"/>
              </w:rPr>
              <w:t xml:space="preserve">        &lt;anyExt/&gt;</w:t>
            </w:r>
          </w:p>
          <w:p w14:paraId="515CD276" w14:textId="77777777" w:rsidR="00BA56DD" w:rsidRPr="00114B70" w:rsidRDefault="00BA56DD" w:rsidP="001B4369">
            <w:pPr>
              <w:pStyle w:val="PL"/>
            </w:pPr>
            <w:r w:rsidRPr="00114B70">
              <w:t xml:space="preserve">      &lt;/ImminentPerilCall&gt;</w:t>
            </w:r>
          </w:p>
          <w:p w14:paraId="7102D421" w14:textId="77777777" w:rsidR="00BA56DD" w:rsidRPr="00114B70" w:rsidRDefault="00BA56DD" w:rsidP="001B4369">
            <w:pPr>
              <w:pStyle w:val="PL"/>
            </w:pPr>
            <w:r w:rsidRPr="00114B70">
              <w:t xml:space="preserve">      &lt;EmergencyAlert&gt;</w:t>
            </w:r>
          </w:p>
          <w:p w14:paraId="1490D8F9" w14:textId="26F580F3"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UsePreConfigured</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13E079FD" w14:textId="77777777" w:rsidR="00BA56DD" w:rsidRPr="00114B70" w:rsidRDefault="00BA56DD" w:rsidP="001B4369">
            <w:pPr>
              <w:pStyle w:val="PL"/>
            </w:pPr>
            <w:r w:rsidRPr="00114B70">
              <w:t xml:space="preserve">          &lt;uri-entry&gt;</w:t>
            </w:r>
            <w:hyperlink r:id="rId40" w:history="1">
              <w:r w:rsidRPr="00AF2A07">
                <w:rPr>
                  <w:rStyle w:val="Hyperlink"/>
                </w:rPr>
                <w:t>sip:user1@example.com&lt;/uri-entry</w:t>
              </w:r>
            </w:hyperlink>
            <w:r w:rsidRPr="00114B70">
              <w:t>&gt;</w:t>
            </w:r>
          </w:p>
          <w:p w14:paraId="25B494DC" w14:textId="77777777" w:rsidR="00BA56DD" w:rsidRPr="00114B70" w:rsidRDefault="00BA56DD" w:rsidP="001B4369">
            <w:pPr>
              <w:pStyle w:val="PL"/>
            </w:pPr>
            <w:r w:rsidRPr="00114B70">
              <w:t xml:space="preserve">          &lt;display-name&gt;User 1&lt;/display-name&gt;</w:t>
            </w:r>
          </w:p>
          <w:p w14:paraId="1BBF8D5F" w14:textId="77777777" w:rsidR="00BA56DD" w:rsidRDefault="00BA56DD" w:rsidP="001B4369">
            <w:pPr>
              <w:pStyle w:val="PL"/>
              <w:rPr>
                <w:color w:val="000000"/>
              </w:rPr>
            </w:pPr>
            <w:r>
              <w:rPr>
                <w:color w:val="000000"/>
              </w:rPr>
              <w:t xml:space="preserve">          &lt;anyExt/&gt;</w:t>
            </w:r>
          </w:p>
          <w:p w14:paraId="1E9F3A00" w14:textId="77777777" w:rsidR="00BA56DD" w:rsidRPr="00114B70" w:rsidRDefault="00BA56DD" w:rsidP="001B4369">
            <w:pPr>
              <w:pStyle w:val="PL"/>
            </w:pPr>
            <w:r w:rsidRPr="00114B70">
              <w:t xml:space="preserve">        &lt;/entry&gt;</w:t>
            </w:r>
          </w:p>
          <w:p w14:paraId="5D80C639" w14:textId="77777777" w:rsidR="00BA56DD" w:rsidRDefault="00BA56DD" w:rsidP="001B4369">
            <w:pPr>
              <w:pStyle w:val="PL"/>
              <w:rPr>
                <w:color w:val="000000"/>
              </w:rPr>
            </w:pPr>
            <w:r>
              <w:rPr>
                <w:color w:val="000000"/>
              </w:rPr>
              <w:t xml:space="preserve">        &lt;anyExt/&gt;</w:t>
            </w:r>
          </w:p>
          <w:p w14:paraId="304169B3" w14:textId="77777777" w:rsidR="00BA56DD" w:rsidRPr="00114B70" w:rsidRDefault="00BA56DD" w:rsidP="001B4369">
            <w:pPr>
              <w:pStyle w:val="PL"/>
            </w:pPr>
            <w:r w:rsidRPr="00114B70">
              <w:t xml:space="preserve">      &lt;/EmergencyAlert&gt;</w:t>
            </w:r>
          </w:p>
          <w:p w14:paraId="5880CE91" w14:textId="77777777" w:rsidR="00BA56DD" w:rsidRPr="00114B70" w:rsidRDefault="00BA56DD" w:rsidP="001B4369">
            <w:pPr>
              <w:pStyle w:val="PL"/>
            </w:pPr>
            <w:r w:rsidRPr="00114B70">
              <w:t xml:space="preserve">      &lt;Priority&gt;56&lt;/Priority&gt;</w:t>
            </w:r>
          </w:p>
          <w:p w14:paraId="60818902" w14:textId="77777777" w:rsidR="00BA56DD" w:rsidRDefault="00BA56DD" w:rsidP="001B4369">
            <w:pPr>
              <w:pStyle w:val="PL"/>
              <w:rPr>
                <w:color w:val="000000"/>
              </w:rPr>
            </w:pPr>
            <w:r>
              <w:rPr>
                <w:color w:val="000000"/>
              </w:rPr>
              <w:t xml:space="preserve">      &lt;anyExt/&gt;</w:t>
            </w:r>
          </w:p>
          <w:p w14:paraId="647206FD" w14:textId="77777777" w:rsidR="00BA56DD" w:rsidRPr="00114B70" w:rsidRDefault="00BA56DD" w:rsidP="001B4369">
            <w:pPr>
              <w:pStyle w:val="PL"/>
            </w:pPr>
            <w:r w:rsidRPr="00114B70">
              <w:t xml:space="preserve">    &lt;/MCPTT-group-call&gt;</w:t>
            </w:r>
          </w:p>
          <w:p w14:paraId="0582FC05" w14:textId="77777777" w:rsidR="00BA56DD" w:rsidRPr="00114B70" w:rsidRDefault="00BA56DD" w:rsidP="001B4369">
            <w:pPr>
              <w:pStyle w:val="PL"/>
            </w:pPr>
            <w:r w:rsidRPr="00114B70">
              <w:t xml:space="preserve">    &lt;ParticipantType&gt;First Responder&lt;/ParticipantType&gt;</w:t>
            </w:r>
          </w:p>
          <w:p w14:paraId="0D0AF2B5" w14:textId="77777777" w:rsidR="00BA56DD" w:rsidRPr="00114B70" w:rsidRDefault="00BA56DD" w:rsidP="001B4369">
            <w:pPr>
              <w:pStyle w:val="PL"/>
            </w:pPr>
            <w:r w:rsidRPr="00114B70">
              <w:t xml:space="preserve">    &lt;MissionCriticalOrganization&gt;Gotham PD&lt;/MissionCriticalOrganization&gt;</w:t>
            </w:r>
          </w:p>
          <w:p w14:paraId="780DC7A4" w14:textId="77777777" w:rsidR="00BA56DD" w:rsidRDefault="00BA56DD" w:rsidP="001B4369">
            <w:pPr>
              <w:pStyle w:val="PL"/>
              <w:rPr>
                <w:color w:val="000000"/>
              </w:rPr>
            </w:pPr>
            <w:r>
              <w:rPr>
                <w:color w:val="000000"/>
              </w:rPr>
              <w:t xml:space="preserve">    &lt;anyExt/&gt;</w:t>
            </w:r>
          </w:p>
          <w:p w14:paraId="43B0E021" w14:textId="77777777" w:rsidR="00BA56DD" w:rsidRPr="00114B70" w:rsidRDefault="00BA56DD" w:rsidP="001B4369">
            <w:pPr>
              <w:pStyle w:val="PL"/>
            </w:pPr>
            <w:r w:rsidRPr="00114B70">
              <w:t xml:space="preserve">  &lt;/</w:t>
            </w:r>
            <w:r w:rsidRPr="0064795D">
              <w:rPr>
                <w:color w:val="000000"/>
              </w:rPr>
              <w:t>Common</w:t>
            </w:r>
            <w:r w:rsidRPr="00114B70">
              <w:t>&gt;</w:t>
            </w:r>
          </w:p>
          <w:p w14:paraId="73932E13" w14:textId="1F2BA8C9" w:rsidR="00BA56DD" w:rsidRPr="00114B70" w:rsidRDefault="00BA56DD" w:rsidP="001B4369">
            <w:pPr>
              <w:pStyle w:val="PL"/>
            </w:pPr>
            <w:r w:rsidRPr="00114B70">
              <w:lastRenderedPageBreak/>
              <w:t xml:space="preserve">  &lt;OnNetwork index=</w:t>
            </w:r>
            <w:r>
              <w:rPr>
                <w:color w:val="000000"/>
              </w:rPr>
              <w:t>”</w:t>
            </w:r>
            <w:r w:rsidRPr="00114B70">
              <w:t>0</w:t>
            </w:r>
            <w:r>
              <w:rPr>
                <w:color w:val="000000"/>
              </w:rPr>
              <w:t>”</w:t>
            </w:r>
            <w:r w:rsidRPr="00114B70">
              <w:t>&gt;</w:t>
            </w:r>
          </w:p>
          <w:p w14:paraId="705B71CE" w14:textId="38825EFA" w:rsidR="00BA56DD" w:rsidRPr="00114B70" w:rsidRDefault="00BA56DD" w:rsidP="001B4369">
            <w:pPr>
              <w:pStyle w:val="PL"/>
            </w:pPr>
            <w:r w:rsidRPr="00114B70">
              <w:t xml:space="preserve">    &lt;MCPTTGroupInfo</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F43CE">
              <w:t xml:space="preserve"> </w:t>
            </w:r>
            <w:r w:rsidRPr="0064795D">
              <w:rPr>
                <w:color w:val="000000"/>
              </w:rPr>
              <w:t>index=</w:t>
            </w:r>
            <w:r>
              <w:rPr>
                <w:color w:val="000000"/>
              </w:rPr>
              <w:t>”</w:t>
            </w:r>
            <w:r w:rsidRPr="0064795D">
              <w:rPr>
                <w:color w:val="000000"/>
              </w:rPr>
              <w:t>0</w:t>
            </w:r>
            <w:r>
              <w:rPr>
                <w:color w:val="000000"/>
              </w:rPr>
              <w:t>”</w:t>
            </w:r>
            <w:r w:rsidRPr="00114B70">
              <w:t>&gt;</w:t>
            </w:r>
          </w:p>
          <w:p w14:paraId="7F29E30B" w14:textId="31406366"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04F81CE7" w14:textId="77777777" w:rsidR="00BA56DD" w:rsidRPr="00114B70" w:rsidRDefault="00BA56DD" w:rsidP="001B4369">
            <w:pPr>
              <w:pStyle w:val="PL"/>
            </w:pPr>
            <w:r w:rsidRPr="00114B70">
              <w:t xml:space="preserve">        &lt;uri-entry&gt;</w:t>
            </w:r>
            <w:hyperlink r:id="rId41" w:history="1">
              <w:r w:rsidRPr="00AF2A07">
                <w:rPr>
                  <w:rStyle w:val="Hyperlink"/>
                </w:rPr>
                <w:t>sip:MCPTTGroup-A@example.com&lt;/uri-entry</w:t>
              </w:r>
            </w:hyperlink>
            <w:r w:rsidRPr="00114B70">
              <w:t>&gt;</w:t>
            </w:r>
          </w:p>
          <w:p w14:paraId="3D797FCB" w14:textId="32324236" w:rsidR="00BA56DD" w:rsidRPr="00114B70" w:rsidRDefault="00BA56DD" w:rsidP="001B4369">
            <w:pPr>
              <w:pStyle w:val="PL"/>
            </w:pPr>
            <w:r w:rsidRPr="00114B70">
              <w:t xml:space="preserve">        &lt;display-name</w:t>
            </w:r>
            <w:r w:rsidRPr="0064795D">
              <w:rPr>
                <w:color w:val="000000"/>
                <w:szCs w:val="16"/>
                <w:lang w:val="en-US"/>
              </w:rPr>
              <w:t xml:space="preserve"> 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79285939" w14:textId="77777777" w:rsidR="00BA56DD" w:rsidRDefault="00BA56DD" w:rsidP="001B4369">
            <w:pPr>
              <w:pStyle w:val="PL"/>
              <w:rPr>
                <w:color w:val="000000"/>
              </w:rPr>
            </w:pPr>
            <w:r>
              <w:rPr>
                <w:color w:val="000000"/>
              </w:rPr>
              <w:t xml:space="preserve">        &lt;anyExt/&gt;</w:t>
            </w:r>
          </w:p>
          <w:p w14:paraId="1BF3CEAE" w14:textId="77777777" w:rsidR="00BA56DD" w:rsidRPr="00114B70" w:rsidRDefault="00BA56DD" w:rsidP="001B4369">
            <w:pPr>
              <w:pStyle w:val="PL"/>
            </w:pPr>
            <w:r w:rsidRPr="00114B70">
              <w:t xml:space="preserve">      &lt;/entry&gt;</w:t>
            </w:r>
          </w:p>
          <w:p w14:paraId="734C9D22" w14:textId="4D4894DA" w:rsidR="00BA56DD" w:rsidRPr="00114B70" w:rsidRDefault="00BA56DD" w:rsidP="001B4369">
            <w:pPr>
              <w:pStyle w:val="PL"/>
            </w:pPr>
            <w:r w:rsidRPr="00114B70">
              <w:t xml:space="preserve">      &lt;entry index=</w:t>
            </w:r>
            <w:r>
              <w:rPr>
                <w:color w:val="000000"/>
              </w:rPr>
              <w:t>”</w:t>
            </w:r>
            <w:r w:rsidRPr="00114B70">
              <w:t>1</w:t>
            </w:r>
            <w:r>
              <w:rPr>
                <w:color w:val="000000"/>
              </w:rPr>
              <w:t>”</w:t>
            </w:r>
            <w:r w:rsidRPr="00114B70">
              <w:t>&gt;</w:t>
            </w:r>
          </w:p>
          <w:p w14:paraId="5D351CD5" w14:textId="77777777" w:rsidR="00BA56DD" w:rsidRPr="00114B70" w:rsidRDefault="00BA56DD" w:rsidP="001B4369">
            <w:pPr>
              <w:pStyle w:val="PL"/>
            </w:pPr>
            <w:r w:rsidRPr="00114B70">
              <w:t xml:space="preserve">        &lt;uri-entry&gt;</w:t>
            </w:r>
            <w:hyperlink r:id="rId42" w:history="1">
              <w:r w:rsidRPr="00AF2A07">
                <w:rPr>
                  <w:rStyle w:val="Hyperlink"/>
                </w:rPr>
                <w:t>sip:MCPTTGroup-B@example.com&lt;/uri-entry</w:t>
              </w:r>
            </w:hyperlink>
            <w:r w:rsidRPr="00114B70">
              <w:t>&gt;</w:t>
            </w:r>
          </w:p>
          <w:p w14:paraId="599FFE67" w14:textId="6B73317E"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B&lt;/display-name&gt;</w:t>
            </w:r>
          </w:p>
          <w:p w14:paraId="69EFAC41" w14:textId="77777777" w:rsidR="00BA56DD" w:rsidRDefault="00BA56DD" w:rsidP="001B4369">
            <w:pPr>
              <w:pStyle w:val="PL"/>
              <w:rPr>
                <w:color w:val="000000"/>
              </w:rPr>
            </w:pPr>
            <w:r>
              <w:rPr>
                <w:color w:val="000000"/>
              </w:rPr>
              <w:t xml:space="preserve">        &lt;anyExt/&gt;</w:t>
            </w:r>
          </w:p>
          <w:p w14:paraId="2AB0169A" w14:textId="77777777" w:rsidR="00BA56DD" w:rsidRPr="00114B70" w:rsidRDefault="00BA56DD" w:rsidP="001B4369">
            <w:pPr>
              <w:pStyle w:val="PL"/>
            </w:pPr>
            <w:r w:rsidRPr="00114B70">
              <w:t xml:space="preserve">      &lt;/entry&gt;</w:t>
            </w:r>
          </w:p>
          <w:p w14:paraId="405FD562" w14:textId="24A9AE29" w:rsidR="00BA56DD" w:rsidRPr="00114B70" w:rsidRDefault="00BA56DD" w:rsidP="001B4369">
            <w:pPr>
              <w:pStyle w:val="PL"/>
            </w:pPr>
            <w:r w:rsidRPr="00114B70">
              <w:t xml:space="preserve">      &lt;entry index=</w:t>
            </w:r>
            <w:r>
              <w:rPr>
                <w:color w:val="000000"/>
              </w:rPr>
              <w:t>”</w:t>
            </w:r>
            <w:r w:rsidRPr="00114B70">
              <w:t>2</w:t>
            </w:r>
            <w:r>
              <w:rPr>
                <w:color w:val="000000"/>
              </w:rPr>
              <w:t>”</w:t>
            </w:r>
            <w:r w:rsidRPr="00114B70">
              <w:t>&gt;</w:t>
            </w:r>
          </w:p>
          <w:p w14:paraId="3789D65C" w14:textId="77777777" w:rsidR="00BA56DD" w:rsidRPr="00114B70" w:rsidRDefault="00BA56DD" w:rsidP="001B4369">
            <w:pPr>
              <w:pStyle w:val="PL"/>
            </w:pPr>
            <w:r w:rsidRPr="00114B70">
              <w:t xml:space="preserve">        &lt;uri-entry&gt;</w:t>
            </w:r>
            <w:hyperlink r:id="rId43" w:history="1">
              <w:r w:rsidRPr="00AF2A07">
                <w:rPr>
                  <w:rStyle w:val="Hyperlink"/>
                </w:rPr>
                <w:t>sip:MCPTTGroup-C@example.com&lt;/uri-entry</w:t>
              </w:r>
            </w:hyperlink>
            <w:r w:rsidRPr="00114B70">
              <w:t>&gt;</w:t>
            </w:r>
          </w:p>
          <w:p w14:paraId="3DF16562" w14:textId="21BB15C2"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C&lt;/display-name&gt;</w:t>
            </w:r>
          </w:p>
          <w:p w14:paraId="70CB31E5" w14:textId="77777777" w:rsidR="00BA56DD" w:rsidRDefault="00BA56DD" w:rsidP="001B4369">
            <w:pPr>
              <w:pStyle w:val="PL"/>
              <w:rPr>
                <w:color w:val="000000"/>
              </w:rPr>
            </w:pPr>
            <w:r>
              <w:rPr>
                <w:color w:val="000000"/>
              </w:rPr>
              <w:t xml:space="preserve">        &lt;anyExt/&gt;</w:t>
            </w:r>
          </w:p>
          <w:p w14:paraId="3E462177" w14:textId="77777777" w:rsidR="00BA56DD" w:rsidRPr="00114B70" w:rsidRDefault="00BA56DD" w:rsidP="001B4369">
            <w:pPr>
              <w:pStyle w:val="PL"/>
            </w:pPr>
            <w:r w:rsidRPr="00114B70">
              <w:t xml:space="preserve">      &lt;/entry&gt;</w:t>
            </w:r>
          </w:p>
          <w:p w14:paraId="237EB510" w14:textId="7470343F" w:rsidR="00BA56DD" w:rsidRPr="00114B70" w:rsidRDefault="00BA56DD" w:rsidP="001B4369">
            <w:pPr>
              <w:pStyle w:val="PL"/>
            </w:pPr>
            <w:r w:rsidRPr="00114B70">
              <w:t xml:space="preserve">      &lt;entry index=</w:t>
            </w:r>
            <w:r>
              <w:rPr>
                <w:color w:val="000000"/>
              </w:rPr>
              <w:t>”</w:t>
            </w:r>
            <w:r w:rsidRPr="00114B70">
              <w:t>3</w:t>
            </w:r>
            <w:r>
              <w:rPr>
                <w:color w:val="000000"/>
              </w:rPr>
              <w:t>”</w:t>
            </w:r>
            <w:r w:rsidRPr="00114B70">
              <w:t>&gt;</w:t>
            </w:r>
          </w:p>
          <w:p w14:paraId="4EF4F0B1" w14:textId="77777777" w:rsidR="00BA56DD" w:rsidRPr="00114B70" w:rsidRDefault="00BA56DD" w:rsidP="001B4369">
            <w:pPr>
              <w:pStyle w:val="PL"/>
            </w:pPr>
            <w:r w:rsidRPr="00114B70">
              <w:t xml:space="preserve">        &lt;uri-entry&gt;</w:t>
            </w:r>
            <w:hyperlink r:id="rId44" w:history="1">
              <w:r w:rsidRPr="00AF2A07">
                <w:rPr>
                  <w:rStyle w:val="Hyperlink"/>
                </w:rPr>
                <w:t>sip:MCPTTGroup-D@example.com&lt;/uri-entry</w:t>
              </w:r>
            </w:hyperlink>
            <w:r w:rsidRPr="00114B70">
              <w:t>&gt;</w:t>
            </w:r>
          </w:p>
          <w:p w14:paraId="25C293E3" w14:textId="539FDA84"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 xml:space="preserve">&gt;MCPTT Group </w:t>
            </w:r>
            <w:r w:rsidRPr="0064795D">
              <w:rPr>
                <w:color w:val="000000"/>
              </w:rPr>
              <w:t>D</w:t>
            </w:r>
            <w:r w:rsidRPr="00114B70">
              <w:t>&lt;/display-name&gt;</w:t>
            </w:r>
          </w:p>
          <w:p w14:paraId="34B04049" w14:textId="77777777" w:rsidR="00BA56DD" w:rsidRDefault="00BA56DD" w:rsidP="001B4369">
            <w:pPr>
              <w:pStyle w:val="PL"/>
              <w:rPr>
                <w:color w:val="000000"/>
              </w:rPr>
            </w:pPr>
            <w:r>
              <w:rPr>
                <w:color w:val="000000"/>
              </w:rPr>
              <w:t xml:space="preserve">        &lt;anyExt/&gt;</w:t>
            </w:r>
          </w:p>
          <w:p w14:paraId="689EFBAC" w14:textId="77777777" w:rsidR="00BA56DD" w:rsidRPr="00114B70" w:rsidRDefault="00BA56DD" w:rsidP="001B4369">
            <w:pPr>
              <w:pStyle w:val="PL"/>
            </w:pPr>
            <w:r w:rsidRPr="00114B70">
              <w:t xml:space="preserve">      &lt;/entry&gt;</w:t>
            </w:r>
          </w:p>
          <w:p w14:paraId="3629D671" w14:textId="77777777" w:rsidR="00BA56DD" w:rsidRDefault="00BA56DD" w:rsidP="001B4369">
            <w:pPr>
              <w:pStyle w:val="PL"/>
              <w:rPr>
                <w:color w:val="000000"/>
              </w:rPr>
            </w:pPr>
            <w:r>
              <w:rPr>
                <w:color w:val="000000"/>
              </w:rPr>
              <w:t xml:space="preserve">      &lt;anyExt/&gt;</w:t>
            </w:r>
          </w:p>
          <w:p w14:paraId="7E148889" w14:textId="77777777" w:rsidR="00BA56DD" w:rsidRPr="00114B70" w:rsidRDefault="00BA56DD" w:rsidP="001B4369">
            <w:pPr>
              <w:pStyle w:val="PL"/>
            </w:pPr>
            <w:r w:rsidRPr="00114B70">
              <w:t xml:space="preserve">    &lt;/MCPTTGroupInfo&gt;</w:t>
            </w:r>
          </w:p>
          <w:p w14:paraId="74C6E7A7" w14:textId="77777777" w:rsidR="00BA56DD" w:rsidRPr="00114B70" w:rsidRDefault="00BA56DD" w:rsidP="001B4369">
            <w:pPr>
              <w:pStyle w:val="PL"/>
            </w:pPr>
            <w:r w:rsidRPr="00114B70">
              <w:t xml:space="preserve">    &lt;MaxAffiliationsN2&gt;</w:t>
            </w:r>
            <w:r>
              <w:rPr>
                <w:color w:val="000000"/>
              </w:rPr>
              <w:t>3</w:t>
            </w:r>
            <w:r w:rsidRPr="00114B70">
              <w:t>&lt;/MaxAffiliationsN2&gt;</w:t>
            </w:r>
          </w:p>
          <w:p w14:paraId="0DB1E37D" w14:textId="115F2E7A" w:rsidR="00BA56DD" w:rsidRPr="005628AC" w:rsidRDefault="00BA56DD" w:rsidP="001B4369">
            <w:pPr>
              <w:pStyle w:val="PL"/>
              <w:rPr>
                <w:lang w:val="fr-FR"/>
              </w:rPr>
            </w:pPr>
            <w:r w:rsidRPr="006323E8">
              <w:t xml:space="preserve">    </w:t>
            </w:r>
            <w:r w:rsidRPr="005628AC">
              <w:rPr>
                <w:lang w:val="fr-FR"/>
              </w:rPr>
              <w:t xml:space="preserve">&lt;ImplicitAffiliations </w:t>
            </w:r>
            <w:r w:rsidRPr="000C7C22">
              <w:rPr>
                <w:color w:val="000000"/>
                <w:szCs w:val="16"/>
                <w:lang w:val="fr-FR"/>
              </w:rPr>
              <w:t>xml</w:t>
            </w:r>
            <w:r>
              <w:rPr>
                <w:color w:val="000000"/>
                <w:szCs w:val="16"/>
                <w:lang w:val="fr-FR"/>
              </w:rPr>
              <w:t> </w:t>
            </w:r>
            <w:r w:rsidRPr="000C7C22">
              <w:rPr>
                <w:color w:val="000000"/>
                <w:szCs w:val="16"/>
                <w:lang w:val="fr-FR"/>
              </w:rPr>
              <w:t>:lang=</w:t>
            </w:r>
            <w:r>
              <w:rPr>
                <w:color w:val="000000"/>
                <w:szCs w:val="16"/>
                <w:lang w:val="fr-FR"/>
              </w:rPr>
              <w:t> »</w:t>
            </w:r>
            <w:r w:rsidRPr="000C7C22">
              <w:rPr>
                <w:color w:val="000000"/>
                <w:szCs w:val="16"/>
                <w:lang w:val="fr-FR"/>
              </w:rPr>
              <w:t>en-GB</w:t>
            </w:r>
            <w:r>
              <w:rPr>
                <w:color w:val="000000"/>
                <w:szCs w:val="16"/>
                <w:lang w:val="fr-FR"/>
              </w:rPr>
              <w:t> »</w:t>
            </w:r>
            <w:r w:rsidRPr="00180950">
              <w:rPr>
                <w:lang w:val="fr-FR"/>
              </w:rPr>
              <w:t xml:space="preserve"> </w:t>
            </w:r>
            <w:r w:rsidRPr="000C7C22">
              <w:rPr>
                <w:color w:val="000000"/>
                <w:lang w:val="fr-FR"/>
              </w:rPr>
              <w:t>index=</w:t>
            </w:r>
            <w:r>
              <w:rPr>
                <w:color w:val="000000"/>
                <w:lang w:val="fr-FR"/>
              </w:rPr>
              <w:t> »</w:t>
            </w:r>
            <w:r w:rsidRPr="000C7C22">
              <w:rPr>
                <w:color w:val="000000"/>
                <w:lang w:val="fr-FR"/>
              </w:rPr>
              <w:t>0</w:t>
            </w:r>
            <w:r>
              <w:rPr>
                <w:color w:val="000000"/>
                <w:lang w:val="fr-FR"/>
              </w:rPr>
              <w:t> »</w:t>
            </w:r>
            <w:r w:rsidRPr="005628AC">
              <w:rPr>
                <w:lang w:val="fr-FR"/>
              </w:rPr>
              <w:t>&gt;</w:t>
            </w:r>
          </w:p>
          <w:p w14:paraId="7C70E296" w14:textId="49AD4D4A" w:rsidR="00BA56DD" w:rsidRPr="00114B70" w:rsidRDefault="00BA56DD" w:rsidP="001B4369">
            <w:pPr>
              <w:pStyle w:val="PL"/>
            </w:pPr>
            <w:r w:rsidRPr="005628AC">
              <w:rPr>
                <w:lang w:val="fr-FR"/>
              </w:rPr>
              <w:t xml:space="preserve">      </w:t>
            </w:r>
            <w:r w:rsidRPr="00114B70">
              <w:t>&lt;entry index=</w:t>
            </w:r>
            <w:r>
              <w:t>”</w:t>
            </w:r>
            <w:r w:rsidRPr="00114B70">
              <w:t>0</w:t>
            </w:r>
            <w:r>
              <w:t>”</w:t>
            </w:r>
            <w:r w:rsidRPr="00114B70">
              <w:t>&gt;</w:t>
            </w:r>
          </w:p>
          <w:p w14:paraId="11B18CD5" w14:textId="77777777" w:rsidR="00BA56DD" w:rsidRPr="00114B70" w:rsidRDefault="00BA56DD" w:rsidP="001B4369">
            <w:pPr>
              <w:pStyle w:val="PL"/>
            </w:pPr>
            <w:r w:rsidRPr="00114B70">
              <w:t xml:space="preserve">        &lt;uri-entry&gt;</w:t>
            </w:r>
            <w:hyperlink r:id="rId45" w:history="1">
              <w:r w:rsidRPr="00AF2A07">
                <w:rPr>
                  <w:rStyle w:val="Hyperlink"/>
                </w:rPr>
                <w:t>sip:MCPTTGroup-A@example.com&lt;/uri-entry</w:t>
              </w:r>
            </w:hyperlink>
            <w:r w:rsidRPr="00114B70">
              <w:t>&gt;</w:t>
            </w:r>
          </w:p>
          <w:p w14:paraId="63747010" w14:textId="3EE68A0F"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04FC07DB" w14:textId="77777777" w:rsidR="00BA56DD" w:rsidRDefault="00BA56DD" w:rsidP="001B4369">
            <w:pPr>
              <w:pStyle w:val="PL"/>
              <w:rPr>
                <w:color w:val="000000"/>
              </w:rPr>
            </w:pPr>
            <w:r>
              <w:rPr>
                <w:color w:val="000000"/>
              </w:rPr>
              <w:t xml:space="preserve">        &lt;anyExt/&gt;</w:t>
            </w:r>
          </w:p>
          <w:p w14:paraId="53C62191" w14:textId="77777777" w:rsidR="00BA56DD" w:rsidRPr="00114B70" w:rsidRDefault="00BA56DD" w:rsidP="001B4369">
            <w:pPr>
              <w:pStyle w:val="PL"/>
            </w:pPr>
            <w:r w:rsidRPr="00114B70">
              <w:t xml:space="preserve">      &lt;/entry&gt;</w:t>
            </w:r>
          </w:p>
          <w:p w14:paraId="73029CAD" w14:textId="3B116D57" w:rsidR="00BA56DD" w:rsidRPr="0064795D" w:rsidRDefault="00BA56DD" w:rsidP="001B4369">
            <w:pPr>
              <w:pStyle w:val="PL"/>
              <w:rPr>
                <w:color w:val="000000"/>
              </w:rPr>
            </w:pPr>
            <w:r w:rsidRPr="0064795D">
              <w:rPr>
                <w:color w:val="000000"/>
              </w:rPr>
              <w:t xml:space="preserve">      &lt;entry index=</w:t>
            </w:r>
            <w:r>
              <w:rPr>
                <w:color w:val="000000"/>
              </w:rPr>
              <w:t>”</w:t>
            </w:r>
            <w:r w:rsidRPr="0064795D">
              <w:rPr>
                <w:color w:val="000000"/>
              </w:rPr>
              <w:t>1</w:t>
            </w:r>
            <w:r>
              <w:rPr>
                <w:color w:val="000000"/>
              </w:rPr>
              <w:t>”</w:t>
            </w:r>
            <w:r w:rsidRPr="0064795D">
              <w:rPr>
                <w:color w:val="000000"/>
              </w:rPr>
              <w:t>&gt;</w:t>
            </w:r>
          </w:p>
          <w:p w14:paraId="4641935B" w14:textId="77777777" w:rsidR="00BA56DD" w:rsidRPr="0064795D" w:rsidRDefault="00BA56DD" w:rsidP="001B4369">
            <w:pPr>
              <w:pStyle w:val="PL"/>
              <w:rPr>
                <w:color w:val="000000"/>
              </w:rPr>
            </w:pPr>
            <w:r w:rsidRPr="0064795D">
              <w:rPr>
                <w:color w:val="000000"/>
              </w:rPr>
              <w:t xml:space="preserve">        &lt;uri-entry&gt;</w:t>
            </w:r>
            <w:hyperlink r:id="rId46" w:history="1">
              <w:r w:rsidRPr="00AF2A07">
                <w:rPr>
                  <w:rStyle w:val="Hyperlink"/>
                </w:rPr>
                <w:t>sip:MCPTTGroup-B@example.com&lt;/uri-entry</w:t>
              </w:r>
            </w:hyperlink>
            <w:r w:rsidRPr="0064795D">
              <w:rPr>
                <w:color w:val="000000"/>
              </w:rPr>
              <w:t>&gt;</w:t>
            </w:r>
          </w:p>
          <w:p w14:paraId="5CBEE34C" w14:textId="5981F410" w:rsidR="00BA56DD" w:rsidRPr="0064795D" w:rsidRDefault="00BA56DD" w:rsidP="001B4369">
            <w:pPr>
              <w:pStyle w:val="PL"/>
              <w:rPr>
                <w:color w:val="000000"/>
              </w:rPr>
            </w:pPr>
            <w:r w:rsidRPr="0064795D">
              <w:rPr>
                <w:color w:val="000000"/>
              </w:rPr>
              <w:t xml:space="preserve">        &lt;display-name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64795D">
              <w:rPr>
                <w:color w:val="000000"/>
              </w:rPr>
              <w:t>&gt;MCPTT Group B&lt;/display-name&gt;</w:t>
            </w:r>
          </w:p>
          <w:p w14:paraId="2222C143" w14:textId="77777777" w:rsidR="00BA56DD" w:rsidRDefault="00BA56DD" w:rsidP="001B4369">
            <w:pPr>
              <w:pStyle w:val="PL"/>
              <w:rPr>
                <w:color w:val="000000"/>
              </w:rPr>
            </w:pPr>
            <w:r>
              <w:rPr>
                <w:color w:val="000000"/>
              </w:rPr>
              <w:t xml:space="preserve">        &lt;anyExt/&gt;</w:t>
            </w:r>
          </w:p>
          <w:p w14:paraId="2A5CFB56" w14:textId="77777777" w:rsidR="00BA56DD" w:rsidRPr="0064795D" w:rsidRDefault="00BA56DD" w:rsidP="001B4369">
            <w:pPr>
              <w:pStyle w:val="PL"/>
              <w:rPr>
                <w:color w:val="000000"/>
              </w:rPr>
            </w:pPr>
            <w:r w:rsidRPr="0064795D">
              <w:rPr>
                <w:color w:val="000000"/>
              </w:rPr>
              <w:t xml:space="preserve">      &lt;/entry&gt;</w:t>
            </w:r>
          </w:p>
          <w:p w14:paraId="4C22DD78" w14:textId="77777777" w:rsidR="00BA56DD" w:rsidRDefault="00BA56DD" w:rsidP="001B4369">
            <w:pPr>
              <w:pStyle w:val="PL"/>
              <w:rPr>
                <w:color w:val="000000"/>
              </w:rPr>
            </w:pPr>
            <w:r>
              <w:rPr>
                <w:color w:val="000000"/>
              </w:rPr>
              <w:t xml:space="preserve">      &lt;anyExt/&gt;</w:t>
            </w:r>
          </w:p>
          <w:p w14:paraId="70972C84" w14:textId="77777777" w:rsidR="00BA56DD" w:rsidRPr="00114B70" w:rsidRDefault="00BA56DD" w:rsidP="001B4369">
            <w:pPr>
              <w:pStyle w:val="PL"/>
            </w:pPr>
            <w:r w:rsidRPr="00114B70">
              <w:t xml:space="preserve">    &lt;/ImplicitAffiliation</w:t>
            </w:r>
            <w:r w:rsidRPr="0064795D">
              <w:rPr>
                <w:color w:val="000000"/>
              </w:rPr>
              <w:t>s</w:t>
            </w:r>
            <w:r w:rsidRPr="00114B70">
              <w:t>&gt;</w:t>
            </w:r>
          </w:p>
          <w:p w14:paraId="7293C1AE" w14:textId="77777777" w:rsidR="00BA56DD" w:rsidRPr="00114B70" w:rsidRDefault="00BA56DD" w:rsidP="001B4369">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297A289F" w14:textId="77777777" w:rsidR="00BA56DD" w:rsidRPr="00114B70" w:rsidRDefault="00BA56DD" w:rsidP="001B4369">
            <w:pPr>
              <w:pStyle w:val="PL"/>
            </w:pPr>
            <w:r w:rsidRPr="00114B70">
              <w:t xml:space="preserve">    &lt;PrivateEmergencyAlert&gt;</w:t>
            </w:r>
          </w:p>
          <w:p w14:paraId="4E7531B4" w14:textId="713E3D66"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UsePreConfigured</w:t>
            </w:r>
            <w:r>
              <w:rPr>
                <w:color w:val="000000"/>
                <w:szCs w:val="16"/>
                <w:lang w:val="en-US"/>
              </w:rPr>
              <w:t>”</w:t>
            </w:r>
            <w:r w:rsidRPr="0064795D">
              <w:rPr>
                <w:color w:val="000000"/>
                <w:szCs w:val="16"/>
                <w:lang w:val="en-US"/>
              </w:rPr>
              <w:t xml:space="preserve"> </w:t>
            </w:r>
            <w:r w:rsidRPr="00114B70">
              <w:t>index=</w:t>
            </w:r>
            <w:r>
              <w:rPr>
                <w:color w:val="000000"/>
              </w:rPr>
              <w:t>”</w:t>
            </w:r>
            <w:r w:rsidRPr="00114B70">
              <w:t>0</w:t>
            </w:r>
            <w:r>
              <w:rPr>
                <w:color w:val="000000"/>
              </w:rPr>
              <w:t>”</w:t>
            </w:r>
            <w:r w:rsidRPr="00114B70">
              <w:t>&gt;</w:t>
            </w:r>
          </w:p>
          <w:p w14:paraId="0100AD59" w14:textId="77777777" w:rsidR="00BA56DD" w:rsidRPr="00114B70" w:rsidRDefault="00BA56DD" w:rsidP="001B4369">
            <w:pPr>
              <w:pStyle w:val="PL"/>
            </w:pPr>
            <w:r w:rsidRPr="00114B70">
              <w:t xml:space="preserve">        &lt;uri-entry&gt;</w:t>
            </w:r>
            <w:hyperlink r:id="rId47" w:history="1">
              <w:r w:rsidRPr="00AF2A07">
                <w:rPr>
                  <w:rStyle w:val="Hyperlink"/>
                </w:rPr>
                <w:t>sip:user1@example.com&lt;/uri-entry</w:t>
              </w:r>
            </w:hyperlink>
            <w:r w:rsidRPr="00114B70">
              <w:t>&gt;</w:t>
            </w:r>
          </w:p>
          <w:p w14:paraId="1206D27A" w14:textId="05933151"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 xml:space="preserve">&gt;User </w:t>
            </w:r>
            <w:r w:rsidRPr="0064795D">
              <w:rPr>
                <w:color w:val="000000"/>
              </w:rPr>
              <w:t>1</w:t>
            </w:r>
            <w:r w:rsidRPr="00114B70">
              <w:t>&lt;/display-name&gt;</w:t>
            </w:r>
          </w:p>
          <w:p w14:paraId="2AC54D11" w14:textId="77777777" w:rsidR="00BA56DD" w:rsidRDefault="00BA56DD" w:rsidP="001B4369">
            <w:pPr>
              <w:pStyle w:val="PL"/>
              <w:rPr>
                <w:color w:val="000000"/>
              </w:rPr>
            </w:pPr>
            <w:r>
              <w:rPr>
                <w:color w:val="000000"/>
              </w:rPr>
              <w:t xml:space="preserve">        &lt;anyExt/&gt;</w:t>
            </w:r>
          </w:p>
          <w:p w14:paraId="6E2A53BC" w14:textId="77777777" w:rsidR="00BA56DD" w:rsidRPr="00114B70" w:rsidRDefault="00BA56DD" w:rsidP="001B4369">
            <w:pPr>
              <w:pStyle w:val="PL"/>
            </w:pPr>
            <w:r w:rsidRPr="00114B70">
              <w:t xml:space="preserve">      &lt;/entry&gt;</w:t>
            </w:r>
          </w:p>
          <w:p w14:paraId="68DB5196" w14:textId="77777777" w:rsidR="00BA56DD" w:rsidRPr="00114B70" w:rsidRDefault="00BA56DD" w:rsidP="001B4369">
            <w:pPr>
              <w:pStyle w:val="PL"/>
            </w:pPr>
            <w:r w:rsidRPr="00114B70">
              <w:t xml:space="preserve">    &lt;/PrivateEmergencyAlert&gt;</w:t>
            </w:r>
          </w:p>
          <w:p w14:paraId="40D5DA82" w14:textId="77777777" w:rsidR="00BA56DD" w:rsidRPr="00114B70" w:rsidRDefault="00BA56DD" w:rsidP="001B4369">
            <w:pPr>
              <w:pStyle w:val="PL"/>
            </w:pPr>
            <w:r w:rsidRPr="00114B70">
              <w:t xml:space="preserve">    &lt;anyExt&gt;</w:t>
            </w:r>
          </w:p>
          <w:p w14:paraId="672C8018" w14:textId="77777777" w:rsidR="00BA56DD" w:rsidRPr="00114B70" w:rsidRDefault="00BA56DD" w:rsidP="001B4369">
            <w:pPr>
              <w:pStyle w:val="PL"/>
            </w:pPr>
            <w:r w:rsidRPr="00114B70">
              <w:t xml:space="preserve">      &lt;RemoteGroupSelectionURIList&gt;</w:t>
            </w:r>
          </w:p>
          <w:p w14:paraId="313B14E0" w14:textId="3C75B513"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429CAE64" w14:textId="77777777" w:rsidR="00BA56DD" w:rsidRPr="00114B70" w:rsidRDefault="00BA56DD" w:rsidP="001B4369">
            <w:pPr>
              <w:pStyle w:val="PL"/>
            </w:pPr>
            <w:r w:rsidRPr="00114B70">
              <w:t xml:space="preserve">          &lt;uri-entry&gt;</w:t>
            </w:r>
            <w:hyperlink r:id="rId48" w:history="1">
              <w:r w:rsidRPr="00AF2A07">
                <w:rPr>
                  <w:rStyle w:val="Hyperlink"/>
                </w:rPr>
                <w:t>sip:user3@example.com&lt;/uri-entry</w:t>
              </w:r>
            </w:hyperlink>
            <w:r w:rsidRPr="00114B70">
              <w:t>&gt;</w:t>
            </w:r>
          </w:p>
          <w:p w14:paraId="0FDB0414" w14:textId="2E779025"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w:t>
            </w:r>
            <w:r w:rsidRPr="0064795D">
              <w:rPr>
                <w:color w:val="000000"/>
              </w:rPr>
              <w:t>User 3</w:t>
            </w:r>
            <w:r w:rsidRPr="00114B70">
              <w:t>&lt;/display-name&gt;</w:t>
            </w:r>
          </w:p>
          <w:p w14:paraId="60382D42" w14:textId="77777777" w:rsidR="00BA56DD" w:rsidRDefault="00BA56DD" w:rsidP="001B4369">
            <w:pPr>
              <w:pStyle w:val="PL"/>
              <w:ind w:left="384" w:hanging="384"/>
              <w:rPr>
                <w:color w:val="000000"/>
              </w:rPr>
            </w:pPr>
            <w:r>
              <w:rPr>
                <w:color w:val="000000"/>
              </w:rPr>
              <w:t xml:space="preserve">          &lt;anyExt/&gt;</w:t>
            </w:r>
          </w:p>
          <w:p w14:paraId="662D2D71" w14:textId="77777777" w:rsidR="00BA56DD" w:rsidRPr="00114B70" w:rsidRDefault="00BA56DD" w:rsidP="001B4369">
            <w:pPr>
              <w:pStyle w:val="PL"/>
            </w:pPr>
            <w:r w:rsidRPr="00114B70">
              <w:t xml:space="preserve">        &lt;/entry&gt;</w:t>
            </w:r>
          </w:p>
          <w:p w14:paraId="6E353A8A" w14:textId="77777777" w:rsidR="00BA56DD" w:rsidRDefault="00BA56DD" w:rsidP="001B4369">
            <w:pPr>
              <w:pStyle w:val="PL"/>
              <w:rPr>
                <w:color w:val="000000"/>
              </w:rPr>
            </w:pPr>
            <w:r>
              <w:rPr>
                <w:color w:val="000000"/>
              </w:rPr>
              <w:t xml:space="preserve">        &lt;anyExt/&gt;</w:t>
            </w:r>
          </w:p>
          <w:p w14:paraId="0B13AEF5" w14:textId="77777777" w:rsidR="00BA56DD" w:rsidRPr="00114B70" w:rsidRDefault="00BA56DD" w:rsidP="001B4369">
            <w:pPr>
              <w:pStyle w:val="PL"/>
            </w:pPr>
            <w:r w:rsidRPr="00114B70">
              <w:t xml:space="preserve">      &lt;/RemoteGroupSelectionURIList&gt;</w:t>
            </w:r>
          </w:p>
          <w:p w14:paraId="0D2B92FF" w14:textId="77777777" w:rsidR="00BA56DD" w:rsidRPr="00114B70" w:rsidRDefault="00BA56DD" w:rsidP="001B4369">
            <w:pPr>
              <w:pStyle w:val="PL"/>
            </w:pPr>
            <w:r w:rsidRPr="00114B70">
              <w:t xml:space="preserve">      &lt;GroupServerInfo&gt;</w:t>
            </w:r>
          </w:p>
          <w:p w14:paraId="5BB2F7A2" w14:textId="5B39B0BE" w:rsidR="00BA56DD" w:rsidRPr="00114B70" w:rsidRDefault="00BA56DD" w:rsidP="001B4369">
            <w:pPr>
              <w:pStyle w:val="PL"/>
            </w:pPr>
            <w:r w:rsidRPr="00114B70">
              <w:t xml:space="preserve">        &lt;GMS-Serv-Id</w:t>
            </w:r>
            <w:r w:rsidRPr="0064795D">
              <w:rPr>
                <w:color w:val="000000"/>
              </w:rPr>
              <w:t xml:space="preserve"> index=</w:t>
            </w:r>
            <w:r>
              <w:rPr>
                <w:color w:val="000000"/>
              </w:rPr>
              <w:t>”</w:t>
            </w:r>
            <w:r w:rsidRPr="0064795D">
              <w:rPr>
                <w:color w:val="000000"/>
              </w:rPr>
              <w:t>0</w:t>
            </w:r>
            <w:r>
              <w:rPr>
                <w:color w:val="000000"/>
              </w:rPr>
              <w:t>”</w:t>
            </w:r>
            <w:r w:rsidRPr="00114B70">
              <w:t>&gt;</w:t>
            </w:r>
          </w:p>
          <w:p w14:paraId="7BD2E820" w14:textId="25A5C6C8" w:rsidR="00BA56DD" w:rsidRPr="00114B70" w:rsidRDefault="00BA56DD" w:rsidP="001B4369">
            <w:pPr>
              <w:pStyle w:val="PL"/>
            </w:pPr>
            <w:r w:rsidRPr="00114B70">
              <w:t xml:space="preserve">          &lt;entry index=</w:t>
            </w:r>
            <w:r>
              <w:t>”</w:t>
            </w:r>
            <w:r w:rsidRPr="00114B70">
              <w:t>0</w:t>
            </w:r>
            <w:r>
              <w:t>”</w:t>
            </w:r>
            <w:r w:rsidRPr="00114B70">
              <w:t>&gt;</w:t>
            </w:r>
          </w:p>
          <w:p w14:paraId="65201181" w14:textId="77777777" w:rsidR="00BA56DD" w:rsidRPr="00114B70" w:rsidRDefault="00BA56DD" w:rsidP="001B4369">
            <w:pPr>
              <w:pStyle w:val="PL"/>
            </w:pPr>
            <w:r w:rsidRPr="00114B70">
              <w:t xml:space="preserve">            &lt;uri-entry&gt;</w:t>
            </w:r>
            <w:hyperlink w:history="1">
              <w:r w:rsidRPr="00AF2A07">
                <w:rPr>
                  <w:rStyle w:val="Hyperlink"/>
                </w:rPr>
                <w:t>https://GMS.example.com&lt;/uri-entry</w:t>
              </w:r>
            </w:hyperlink>
            <w:r w:rsidRPr="00114B70">
              <w:t>&gt;</w:t>
            </w:r>
          </w:p>
          <w:p w14:paraId="1A4C61B3" w14:textId="77777777" w:rsidR="00BA56DD" w:rsidRDefault="00BA56DD" w:rsidP="001B4369">
            <w:pPr>
              <w:pStyle w:val="PL"/>
              <w:rPr>
                <w:color w:val="000000"/>
              </w:rPr>
            </w:pPr>
            <w:r>
              <w:rPr>
                <w:color w:val="000000"/>
              </w:rPr>
              <w:t xml:space="preserve">            &lt;anyExt/&gt;</w:t>
            </w:r>
          </w:p>
          <w:p w14:paraId="7F4CCFB6" w14:textId="77777777" w:rsidR="00BA56DD" w:rsidRPr="00114B70" w:rsidRDefault="00BA56DD" w:rsidP="001B4369">
            <w:pPr>
              <w:pStyle w:val="PL"/>
            </w:pPr>
            <w:r w:rsidRPr="00114B70">
              <w:t xml:space="preserve">          &lt;/entry&gt;</w:t>
            </w:r>
          </w:p>
          <w:p w14:paraId="40C98875" w14:textId="77777777" w:rsidR="00BA56DD" w:rsidRDefault="00BA56DD" w:rsidP="001B4369">
            <w:pPr>
              <w:pStyle w:val="PL"/>
              <w:rPr>
                <w:color w:val="000000"/>
              </w:rPr>
            </w:pPr>
            <w:r>
              <w:rPr>
                <w:color w:val="000000"/>
              </w:rPr>
              <w:t xml:space="preserve">          &lt;anyExt/&gt;</w:t>
            </w:r>
          </w:p>
          <w:p w14:paraId="0E84B66A" w14:textId="77777777" w:rsidR="00BA56DD" w:rsidRPr="00114B70" w:rsidRDefault="00BA56DD" w:rsidP="001B4369">
            <w:pPr>
              <w:pStyle w:val="PL"/>
            </w:pPr>
            <w:r w:rsidRPr="00114B70">
              <w:t xml:space="preserve">        &lt;/GMS-Serv-Id&gt;</w:t>
            </w:r>
          </w:p>
          <w:p w14:paraId="1456C60B" w14:textId="7FDD6911" w:rsidR="00BA56DD" w:rsidRPr="00114B70" w:rsidRDefault="00BA56DD" w:rsidP="001B4369">
            <w:pPr>
              <w:pStyle w:val="PL"/>
            </w:pPr>
            <w:r w:rsidRPr="00114B70">
              <w:t xml:space="preserve">        &lt;IDMS-token-endpoint</w:t>
            </w:r>
            <w:r w:rsidRPr="0064795D">
              <w:rPr>
                <w:color w:val="000000"/>
              </w:rPr>
              <w:t xml:space="preserve"> index=</w:t>
            </w:r>
            <w:r>
              <w:rPr>
                <w:color w:val="000000"/>
              </w:rPr>
              <w:t>”</w:t>
            </w:r>
            <w:r w:rsidRPr="0064795D">
              <w:rPr>
                <w:color w:val="000000"/>
              </w:rPr>
              <w:t>0</w:t>
            </w:r>
            <w:r>
              <w:rPr>
                <w:color w:val="000000"/>
              </w:rPr>
              <w:t>”</w:t>
            </w:r>
            <w:r w:rsidRPr="00114B70">
              <w:t>&gt;</w:t>
            </w:r>
          </w:p>
          <w:p w14:paraId="5FF85D0D" w14:textId="77777777" w:rsidR="00BA56DD" w:rsidRPr="00114B70" w:rsidRDefault="00BA56DD" w:rsidP="001B4369">
            <w:pPr>
              <w:pStyle w:val="PL"/>
            </w:pPr>
            <w:r w:rsidRPr="00114B70">
              <w:t xml:space="preserve">          &lt;entry index=0&gt;</w:t>
            </w:r>
          </w:p>
          <w:p w14:paraId="56169962" w14:textId="77777777" w:rsidR="00BA56DD" w:rsidRPr="00114B70" w:rsidRDefault="00BA56DD" w:rsidP="001B4369">
            <w:pPr>
              <w:pStyle w:val="PL"/>
            </w:pPr>
            <w:r w:rsidRPr="00114B70">
              <w:t xml:space="preserve">            &lt;uri-entry&gt;</w:t>
            </w:r>
            <w:hyperlink w:history="1">
              <w:r w:rsidRPr="00AF2A07">
                <w:rPr>
                  <w:rStyle w:val="Hyperlink"/>
                </w:rPr>
                <w:t>https://IDMS.example.com&lt;/uri-entry</w:t>
              </w:r>
            </w:hyperlink>
            <w:r w:rsidRPr="00114B70">
              <w:t>&gt;</w:t>
            </w:r>
          </w:p>
          <w:p w14:paraId="3C072064" w14:textId="77777777" w:rsidR="00BA56DD" w:rsidRDefault="00BA56DD" w:rsidP="001B4369">
            <w:pPr>
              <w:pStyle w:val="PL"/>
              <w:rPr>
                <w:color w:val="000000"/>
              </w:rPr>
            </w:pPr>
            <w:r>
              <w:rPr>
                <w:color w:val="000000"/>
              </w:rPr>
              <w:t xml:space="preserve">            &lt;anyExt/&gt;</w:t>
            </w:r>
          </w:p>
          <w:p w14:paraId="7872635B" w14:textId="77777777" w:rsidR="00BA56DD" w:rsidRPr="00114B70" w:rsidRDefault="00BA56DD" w:rsidP="001B4369">
            <w:pPr>
              <w:pStyle w:val="PL"/>
            </w:pPr>
            <w:r w:rsidRPr="00114B70">
              <w:t xml:space="preserve">          &lt;/entry&gt;</w:t>
            </w:r>
          </w:p>
          <w:p w14:paraId="575AA1C1" w14:textId="77777777" w:rsidR="00BA56DD" w:rsidRDefault="00BA56DD" w:rsidP="001B4369">
            <w:pPr>
              <w:pStyle w:val="PL"/>
              <w:rPr>
                <w:color w:val="000000"/>
              </w:rPr>
            </w:pPr>
            <w:r>
              <w:rPr>
                <w:color w:val="000000"/>
              </w:rPr>
              <w:t xml:space="preserve">          &lt;anyExt/&gt;</w:t>
            </w:r>
          </w:p>
          <w:p w14:paraId="4AFC4127" w14:textId="77777777" w:rsidR="00BA56DD" w:rsidRPr="00114B70" w:rsidRDefault="00BA56DD" w:rsidP="001B4369">
            <w:pPr>
              <w:pStyle w:val="PL"/>
            </w:pPr>
            <w:r w:rsidRPr="00114B70">
              <w:t xml:space="preserve">        &lt;/IDMS-token-endpoint&gt;</w:t>
            </w:r>
          </w:p>
          <w:p w14:paraId="4A5C5F6A" w14:textId="6EF73E3A" w:rsidR="00BA56DD" w:rsidRPr="00114B70" w:rsidRDefault="00BA56DD" w:rsidP="001B4369">
            <w:pPr>
              <w:pStyle w:val="PL"/>
            </w:pPr>
            <w:r w:rsidRPr="00114B70">
              <w:t xml:space="preserve">        &lt;KMS-URI</w:t>
            </w:r>
            <w:r w:rsidRPr="0064795D">
              <w:rPr>
                <w:color w:val="000000"/>
              </w:rPr>
              <w:t xml:space="preserve"> index=</w:t>
            </w:r>
            <w:r>
              <w:rPr>
                <w:color w:val="000000"/>
              </w:rPr>
              <w:t>”</w:t>
            </w:r>
            <w:r w:rsidRPr="0064795D">
              <w:rPr>
                <w:color w:val="000000"/>
              </w:rPr>
              <w:t>0</w:t>
            </w:r>
            <w:r>
              <w:rPr>
                <w:color w:val="000000"/>
              </w:rPr>
              <w:t>”</w:t>
            </w:r>
            <w:r w:rsidRPr="00114B70">
              <w:t>&gt;</w:t>
            </w:r>
          </w:p>
          <w:p w14:paraId="54C55513" w14:textId="131EE175" w:rsidR="00BA56DD" w:rsidRPr="00114B70" w:rsidRDefault="00BA56DD" w:rsidP="001B4369">
            <w:pPr>
              <w:pStyle w:val="PL"/>
            </w:pPr>
            <w:r w:rsidRPr="00114B70">
              <w:t xml:space="preserve">          &lt;entry index=</w:t>
            </w:r>
            <w:r>
              <w:t>”</w:t>
            </w:r>
            <w:r w:rsidRPr="00114B70">
              <w:t>0</w:t>
            </w:r>
            <w:r>
              <w:t>”</w:t>
            </w:r>
            <w:r w:rsidRPr="00114B70">
              <w:t>&gt;</w:t>
            </w:r>
          </w:p>
          <w:p w14:paraId="315DA580"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70A2F30B" w14:textId="77777777" w:rsidR="00BA56DD" w:rsidRDefault="00BA56DD" w:rsidP="001B4369">
            <w:pPr>
              <w:pStyle w:val="PL"/>
              <w:rPr>
                <w:color w:val="000000"/>
              </w:rPr>
            </w:pPr>
            <w:r>
              <w:rPr>
                <w:color w:val="000000"/>
              </w:rPr>
              <w:t xml:space="preserve">            &lt;anyExt/&gt;</w:t>
            </w:r>
          </w:p>
          <w:p w14:paraId="3652DB24" w14:textId="77777777" w:rsidR="00BA56DD" w:rsidRPr="00114B70" w:rsidRDefault="00BA56DD" w:rsidP="001B4369">
            <w:pPr>
              <w:pStyle w:val="PL"/>
            </w:pPr>
            <w:r w:rsidRPr="00114B70">
              <w:t xml:space="preserve">          &lt;/entry&gt;</w:t>
            </w:r>
          </w:p>
          <w:p w14:paraId="23ADCE85" w14:textId="77777777" w:rsidR="00BA56DD" w:rsidRDefault="00BA56DD" w:rsidP="001B4369">
            <w:pPr>
              <w:pStyle w:val="PL"/>
              <w:rPr>
                <w:color w:val="000000"/>
              </w:rPr>
            </w:pPr>
            <w:r>
              <w:rPr>
                <w:color w:val="000000"/>
              </w:rPr>
              <w:t xml:space="preserve">          &lt;anyExt/&gt;</w:t>
            </w:r>
          </w:p>
          <w:p w14:paraId="5DD88102" w14:textId="77777777" w:rsidR="00BA56DD" w:rsidRPr="00114B70" w:rsidRDefault="00BA56DD" w:rsidP="001B4369">
            <w:pPr>
              <w:pStyle w:val="PL"/>
            </w:pPr>
            <w:r w:rsidRPr="00114B70">
              <w:t xml:space="preserve">        &lt;/KMS-URI&gt;</w:t>
            </w:r>
          </w:p>
          <w:p w14:paraId="55DA0883" w14:textId="77777777" w:rsidR="00BA56DD" w:rsidRDefault="00BA56DD" w:rsidP="001B4369">
            <w:pPr>
              <w:pStyle w:val="PL"/>
              <w:rPr>
                <w:color w:val="000000"/>
              </w:rPr>
            </w:pPr>
            <w:r>
              <w:rPr>
                <w:color w:val="000000"/>
              </w:rPr>
              <w:t xml:space="preserve">        &lt;anyExt/&gt;</w:t>
            </w:r>
          </w:p>
          <w:p w14:paraId="28855AD0" w14:textId="77777777" w:rsidR="00BA56DD" w:rsidRPr="00114B70" w:rsidRDefault="00BA56DD" w:rsidP="001B4369">
            <w:pPr>
              <w:pStyle w:val="PL"/>
            </w:pPr>
            <w:r w:rsidRPr="00114B70">
              <w:lastRenderedPageBreak/>
              <w:t xml:space="preserve">      &lt;/GroupServerInfo&gt;</w:t>
            </w:r>
          </w:p>
          <w:p w14:paraId="1EF9B382" w14:textId="77777777" w:rsidR="00BA56DD" w:rsidRPr="00114B70" w:rsidRDefault="00BA56DD" w:rsidP="001B4369">
            <w:pPr>
              <w:pStyle w:val="PL"/>
            </w:pPr>
            <w:r w:rsidRPr="00114B70">
              <w:t xml:space="preserve">    &lt;/anyExt&gt;</w:t>
            </w:r>
          </w:p>
          <w:p w14:paraId="6C6842D0" w14:textId="77777777" w:rsidR="00BA56DD" w:rsidRPr="00114B70" w:rsidRDefault="00BA56DD" w:rsidP="001B4369">
            <w:pPr>
              <w:pStyle w:val="PL"/>
            </w:pPr>
            <w:r w:rsidRPr="00114B70">
              <w:t xml:space="preserve">  &lt;/OnNetwork&gt;</w:t>
            </w:r>
          </w:p>
          <w:p w14:paraId="76D8156D" w14:textId="2334055D" w:rsidR="00BA56DD" w:rsidRPr="00114B70" w:rsidRDefault="00BA56DD" w:rsidP="001B4369">
            <w:pPr>
              <w:pStyle w:val="PL"/>
            </w:pPr>
            <w:r w:rsidRPr="00114B70">
              <w:t xml:space="preserve">  &lt;OffNetwork index=</w:t>
            </w:r>
            <w:r>
              <w:t>”</w:t>
            </w:r>
            <w:r w:rsidRPr="00114B70">
              <w:t>0</w:t>
            </w:r>
            <w:r>
              <w:t>”</w:t>
            </w:r>
            <w:r w:rsidRPr="00114B70">
              <w:t>&gt;</w:t>
            </w:r>
          </w:p>
          <w:p w14:paraId="5ABAFE24" w14:textId="2F735505" w:rsidR="00BA56DD" w:rsidRPr="00114B70" w:rsidRDefault="00BA56DD" w:rsidP="001B4369">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w:t>
            </w:r>
            <w:r>
              <w:rPr>
                <w:color w:val="000000"/>
              </w:rPr>
              <w:t>”</w:t>
            </w:r>
            <w:r w:rsidRPr="0064795D">
              <w:rPr>
                <w:color w:val="000000"/>
              </w:rPr>
              <w:t>0</w:t>
            </w:r>
            <w:r>
              <w:rPr>
                <w:color w:val="000000"/>
              </w:rPr>
              <w:t>”</w:t>
            </w:r>
            <w:r w:rsidRPr="00114B70">
              <w:t>&gt;</w:t>
            </w:r>
          </w:p>
          <w:p w14:paraId="52B49B8B" w14:textId="568FE1F3" w:rsidR="00BA56DD" w:rsidRPr="00114B70" w:rsidRDefault="00BA56DD" w:rsidP="001B4369">
            <w:pPr>
              <w:pStyle w:val="PL"/>
            </w:pPr>
            <w:r w:rsidRPr="00114B70">
              <w:t xml:space="preserve">      &lt;entry </w:t>
            </w:r>
            <w:r w:rsidRPr="0064795D">
              <w:rPr>
                <w:color w:val="000000"/>
              </w:rPr>
              <w:t>entry-info=</w:t>
            </w:r>
            <w:r>
              <w:rPr>
                <w:color w:val="000000"/>
              </w:rPr>
              <w:t>”</w:t>
            </w:r>
            <w:r w:rsidRPr="0064795D">
              <w:rPr>
                <w:color w:val="000000"/>
              </w:rPr>
              <w:t>DedicatedGroup</w:t>
            </w:r>
            <w:r>
              <w:rPr>
                <w:color w:val="000000"/>
              </w:rPr>
              <w:t>”</w:t>
            </w:r>
            <w:r w:rsidRPr="0064795D">
              <w:rPr>
                <w:color w:val="000000"/>
              </w:rPr>
              <w:t xml:space="preserve"> </w:t>
            </w:r>
            <w:r w:rsidRPr="00114B70">
              <w:t>index=</w:t>
            </w:r>
            <w:r>
              <w:rPr>
                <w:color w:val="000000"/>
              </w:rPr>
              <w:t>”</w:t>
            </w:r>
            <w:r w:rsidRPr="00114B70">
              <w:t>0</w:t>
            </w:r>
            <w:r>
              <w:rPr>
                <w:color w:val="000000"/>
              </w:rPr>
              <w:t>”</w:t>
            </w:r>
            <w:r w:rsidRPr="00114B70">
              <w:t>&gt;</w:t>
            </w:r>
          </w:p>
          <w:p w14:paraId="75C015FC" w14:textId="77777777" w:rsidR="00BA56DD" w:rsidRPr="00114B70" w:rsidRDefault="00BA56DD" w:rsidP="001B4369">
            <w:pPr>
              <w:pStyle w:val="PL"/>
            </w:pPr>
            <w:r w:rsidRPr="00114B70">
              <w:t xml:space="preserve">        &lt;uri-entry&gt;</w:t>
            </w:r>
            <w:hyperlink r:id="rId49" w:history="1">
              <w:r w:rsidRPr="00AF2A07">
                <w:rPr>
                  <w:rStyle w:val="Hyperlink"/>
                </w:rPr>
                <w:t>sip:MCPTTGroup-A@example.com&lt;/uri-entry</w:t>
              </w:r>
            </w:hyperlink>
            <w:r w:rsidRPr="00114B70">
              <w:t>&gt;</w:t>
            </w:r>
          </w:p>
          <w:p w14:paraId="6518535D" w14:textId="5C711E91"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7143097F" w14:textId="77777777" w:rsidR="00BA56DD" w:rsidRDefault="00BA56DD" w:rsidP="001B4369">
            <w:pPr>
              <w:pStyle w:val="PL"/>
              <w:rPr>
                <w:color w:val="000000"/>
              </w:rPr>
            </w:pPr>
            <w:r>
              <w:rPr>
                <w:color w:val="000000"/>
              </w:rPr>
              <w:t xml:space="preserve">        &lt;anyExt/&gt;</w:t>
            </w:r>
          </w:p>
          <w:p w14:paraId="33D050DD" w14:textId="77777777" w:rsidR="00BA56DD" w:rsidRPr="00114B70" w:rsidRDefault="00BA56DD" w:rsidP="001B4369">
            <w:pPr>
              <w:pStyle w:val="PL"/>
            </w:pPr>
            <w:r w:rsidRPr="00114B70">
              <w:t xml:space="preserve">      &lt;/entry&gt;</w:t>
            </w:r>
          </w:p>
          <w:p w14:paraId="59BAEE59" w14:textId="309556ED" w:rsidR="00BA56DD" w:rsidRPr="00114B70" w:rsidRDefault="00BA56DD" w:rsidP="001B4369">
            <w:pPr>
              <w:pStyle w:val="PL"/>
            </w:pPr>
            <w:r w:rsidRPr="00114B70">
              <w:t xml:space="preserve">      &lt;entry </w:t>
            </w:r>
            <w:r w:rsidRPr="0064795D">
              <w:rPr>
                <w:color w:val="000000"/>
              </w:rPr>
              <w:t>entry-info=</w:t>
            </w:r>
            <w:r>
              <w:rPr>
                <w:color w:val="000000"/>
              </w:rPr>
              <w:t>”</w:t>
            </w:r>
            <w:r w:rsidRPr="0064795D">
              <w:rPr>
                <w:color w:val="000000"/>
              </w:rPr>
              <w:t>DedicatedGroup</w:t>
            </w:r>
            <w:r>
              <w:rPr>
                <w:color w:val="000000"/>
              </w:rPr>
              <w:t>”</w:t>
            </w:r>
            <w:r w:rsidRPr="0064795D">
              <w:rPr>
                <w:color w:val="000000"/>
              </w:rPr>
              <w:t xml:space="preserve"> </w:t>
            </w:r>
            <w:r w:rsidRPr="00114B70">
              <w:t>index=</w:t>
            </w:r>
            <w:r>
              <w:rPr>
                <w:color w:val="000000"/>
              </w:rPr>
              <w:t>”</w:t>
            </w:r>
            <w:r w:rsidRPr="00114B70">
              <w:t>1</w:t>
            </w:r>
            <w:r>
              <w:rPr>
                <w:color w:val="000000"/>
              </w:rPr>
              <w:t>”</w:t>
            </w:r>
            <w:r w:rsidRPr="00114B70">
              <w:t>&gt;</w:t>
            </w:r>
          </w:p>
          <w:p w14:paraId="7356B1C8" w14:textId="77777777" w:rsidR="00BA56DD" w:rsidRPr="00114B70" w:rsidRDefault="00BA56DD" w:rsidP="001B4369">
            <w:pPr>
              <w:pStyle w:val="PL"/>
            </w:pPr>
            <w:r w:rsidRPr="00114B70">
              <w:t xml:space="preserve">        &lt;uri-entry&gt;</w:t>
            </w:r>
            <w:hyperlink r:id="rId50" w:history="1">
              <w:r w:rsidRPr="00AF2A07">
                <w:rPr>
                  <w:rStyle w:val="Hyperlink"/>
                </w:rPr>
                <w:t>sip:MCPTTGroup-B@example.com&lt;/uri-entry</w:t>
              </w:r>
            </w:hyperlink>
            <w:r w:rsidRPr="00114B70">
              <w:t>&gt;</w:t>
            </w:r>
          </w:p>
          <w:p w14:paraId="5FEF439C" w14:textId="386EE1F3"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B&lt;/display-name&gt;</w:t>
            </w:r>
          </w:p>
          <w:p w14:paraId="79019E8C" w14:textId="77777777" w:rsidR="00BA56DD" w:rsidRDefault="00BA56DD" w:rsidP="001B4369">
            <w:pPr>
              <w:pStyle w:val="PL"/>
              <w:rPr>
                <w:color w:val="000000"/>
              </w:rPr>
            </w:pPr>
            <w:r>
              <w:rPr>
                <w:color w:val="000000"/>
              </w:rPr>
              <w:t xml:space="preserve">        &lt;anyExt/&gt;</w:t>
            </w:r>
          </w:p>
          <w:p w14:paraId="4E2C49C2" w14:textId="77777777" w:rsidR="00BA56DD" w:rsidRPr="00114B70" w:rsidRDefault="00BA56DD" w:rsidP="001B4369">
            <w:pPr>
              <w:pStyle w:val="PL"/>
            </w:pPr>
            <w:r w:rsidRPr="00114B70">
              <w:t xml:space="preserve">      &lt;/entry&gt;</w:t>
            </w:r>
          </w:p>
          <w:p w14:paraId="14167CB5" w14:textId="77777777" w:rsidR="00BA56DD" w:rsidRPr="00114B70" w:rsidRDefault="00BA56DD" w:rsidP="001B4369">
            <w:pPr>
              <w:pStyle w:val="PL"/>
            </w:pPr>
            <w:r w:rsidRPr="00114B70">
              <w:t xml:space="preserve">    &lt;/MCPTTGroupInfo&gt;</w:t>
            </w:r>
          </w:p>
          <w:p w14:paraId="3DBAEE71" w14:textId="77777777" w:rsidR="00BA56DD" w:rsidRDefault="00BA56DD" w:rsidP="001B4369">
            <w:pPr>
              <w:pStyle w:val="PL"/>
              <w:rPr>
                <w:color w:val="000000"/>
              </w:rPr>
            </w:pPr>
            <w:r>
              <w:rPr>
                <w:color w:val="000000"/>
              </w:rPr>
              <w:t xml:space="preserve">    </w:t>
            </w:r>
            <w:r w:rsidRPr="00847E44">
              <w:t>&lt;User-Info-ID&gt;</w:t>
            </w:r>
            <w:r>
              <w:t>5ff37ab2c103</w:t>
            </w:r>
            <w:r w:rsidRPr="00847E44">
              <w:t>&lt;</w:t>
            </w:r>
            <w:r>
              <w:t>/</w:t>
            </w:r>
            <w:r w:rsidRPr="00847E44">
              <w:t>User-Info-ID&gt;</w:t>
            </w:r>
          </w:p>
          <w:p w14:paraId="475A31DA" w14:textId="77777777" w:rsidR="00BA56DD" w:rsidRPr="00114B70" w:rsidRDefault="00BA56DD" w:rsidP="001B4369">
            <w:pPr>
              <w:pStyle w:val="PL"/>
            </w:pPr>
            <w:r w:rsidRPr="00114B70">
              <w:t xml:space="preserve">    &lt;anyExt&gt;</w:t>
            </w:r>
          </w:p>
          <w:p w14:paraId="6A375900" w14:textId="77777777" w:rsidR="00BA56DD" w:rsidRPr="00114B70" w:rsidRDefault="00BA56DD" w:rsidP="001B4369">
            <w:pPr>
              <w:pStyle w:val="PL"/>
            </w:pPr>
            <w:r w:rsidRPr="00114B70">
              <w:t xml:space="preserve">      &lt;</w:t>
            </w:r>
            <w:r w:rsidRPr="0064795D">
              <w:rPr>
                <w:color w:val="000000"/>
              </w:rPr>
              <w:t>OffNetwork</w:t>
            </w:r>
            <w:r w:rsidRPr="00114B70">
              <w:t>GroupServerInfo&gt;</w:t>
            </w:r>
          </w:p>
          <w:p w14:paraId="685E48E9" w14:textId="52975779" w:rsidR="00BA56DD" w:rsidRPr="00114B70" w:rsidRDefault="00BA56DD" w:rsidP="001B4369">
            <w:pPr>
              <w:pStyle w:val="PL"/>
            </w:pPr>
            <w:r w:rsidRPr="00114B70">
              <w:t xml:space="preserve">        &lt;GMS-Serv-Id</w:t>
            </w:r>
            <w:r w:rsidRPr="0064795D">
              <w:rPr>
                <w:color w:val="000000"/>
              </w:rPr>
              <w:t xml:space="preserve"> index=</w:t>
            </w:r>
            <w:r>
              <w:rPr>
                <w:color w:val="000000"/>
              </w:rPr>
              <w:t>”</w:t>
            </w:r>
            <w:r w:rsidRPr="0064795D">
              <w:rPr>
                <w:color w:val="000000"/>
              </w:rPr>
              <w:t>0</w:t>
            </w:r>
            <w:r>
              <w:rPr>
                <w:color w:val="000000"/>
              </w:rPr>
              <w:t>”</w:t>
            </w:r>
            <w:r w:rsidRPr="00114B70">
              <w:t>&gt;</w:t>
            </w:r>
          </w:p>
          <w:p w14:paraId="042012C7" w14:textId="0A8C2F7E"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5D7D00A2" w14:textId="77777777" w:rsidR="00BA56DD" w:rsidRPr="00114B70" w:rsidRDefault="00BA56DD" w:rsidP="001B4369">
            <w:pPr>
              <w:pStyle w:val="PL"/>
            </w:pPr>
            <w:r w:rsidRPr="00114B70">
              <w:t xml:space="preserve">            &lt;uri-entry&gt;</w:t>
            </w:r>
            <w:hyperlink w:history="1">
              <w:r w:rsidRPr="00AF2A07">
                <w:rPr>
                  <w:rStyle w:val="Hyperlink"/>
                </w:rPr>
                <w:t>https://GMS.example.com&lt;/uri-entry</w:t>
              </w:r>
            </w:hyperlink>
            <w:r w:rsidRPr="00114B70">
              <w:t>&gt;</w:t>
            </w:r>
          </w:p>
          <w:p w14:paraId="1F8E245D" w14:textId="77777777" w:rsidR="00BA56DD" w:rsidRDefault="00BA56DD" w:rsidP="001B4369">
            <w:pPr>
              <w:pStyle w:val="PL"/>
              <w:rPr>
                <w:color w:val="000000"/>
              </w:rPr>
            </w:pPr>
            <w:r>
              <w:rPr>
                <w:color w:val="000000"/>
              </w:rPr>
              <w:t xml:space="preserve">            &lt;anyExt/&gt;</w:t>
            </w:r>
          </w:p>
          <w:p w14:paraId="2B15D1A3" w14:textId="77777777" w:rsidR="00BA56DD" w:rsidRPr="00114B70" w:rsidRDefault="00BA56DD" w:rsidP="001B4369">
            <w:pPr>
              <w:pStyle w:val="PL"/>
            </w:pPr>
            <w:r w:rsidRPr="00114B70">
              <w:t xml:space="preserve">          &lt;/entry&gt;</w:t>
            </w:r>
          </w:p>
          <w:p w14:paraId="7F18297C"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5CFC80FE" w14:textId="77777777" w:rsidR="00BA56DD" w:rsidRPr="00114B70" w:rsidRDefault="00BA56DD" w:rsidP="001B4369">
            <w:pPr>
              <w:pStyle w:val="PL"/>
            </w:pPr>
            <w:r w:rsidRPr="00114B70">
              <w:t xml:space="preserve">        &lt;/GMS-Serv-Id&gt;</w:t>
            </w:r>
          </w:p>
          <w:p w14:paraId="5DED6F5B" w14:textId="7F995816" w:rsidR="00BA56DD" w:rsidRPr="00114B70" w:rsidRDefault="00BA56DD" w:rsidP="001B4369">
            <w:pPr>
              <w:pStyle w:val="PL"/>
            </w:pPr>
            <w:r w:rsidRPr="00114B70">
              <w:t xml:space="preserve">        &lt;IDMS-token-endpoint</w:t>
            </w:r>
            <w:r w:rsidRPr="0064795D">
              <w:rPr>
                <w:color w:val="000000"/>
              </w:rPr>
              <w:t xml:space="preserve"> index=</w:t>
            </w:r>
            <w:r>
              <w:rPr>
                <w:color w:val="000000"/>
              </w:rPr>
              <w:t>”</w:t>
            </w:r>
            <w:r w:rsidRPr="0064795D">
              <w:rPr>
                <w:color w:val="000000"/>
              </w:rPr>
              <w:t>0</w:t>
            </w:r>
            <w:r>
              <w:rPr>
                <w:color w:val="000000"/>
              </w:rPr>
              <w:t>”</w:t>
            </w:r>
            <w:r w:rsidRPr="00114B70">
              <w:t>&gt;</w:t>
            </w:r>
          </w:p>
          <w:p w14:paraId="78D5E327" w14:textId="6ABCABDB"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40783AFD" w14:textId="77777777" w:rsidR="00BA56DD" w:rsidRPr="00114B70" w:rsidRDefault="00BA56DD" w:rsidP="001B4369">
            <w:pPr>
              <w:pStyle w:val="PL"/>
            </w:pPr>
            <w:r w:rsidRPr="00114B70">
              <w:t xml:space="preserve">            &lt;uri-entry&gt;</w:t>
            </w:r>
            <w:hyperlink w:history="1">
              <w:r w:rsidRPr="00AF2A07">
                <w:rPr>
                  <w:rStyle w:val="Hyperlink"/>
                </w:rPr>
                <w:t>https://IDMS.example.com&lt;/uri-entry</w:t>
              </w:r>
            </w:hyperlink>
            <w:r w:rsidRPr="00114B70">
              <w:t>&gt;</w:t>
            </w:r>
          </w:p>
          <w:p w14:paraId="5F7BE46F" w14:textId="77777777" w:rsidR="00BA56DD" w:rsidRDefault="00BA56DD" w:rsidP="001B4369">
            <w:pPr>
              <w:pStyle w:val="PL"/>
              <w:rPr>
                <w:color w:val="000000"/>
              </w:rPr>
            </w:pPr>
            <w:r>
              <w:rPr>
                <w:color w:val="000000"/>
              </w:rPr>
              <w:t xml:space="preserve">            &lt;anyExt/&gt;</w:t>
            </w:r>
          </w:p>
          <w:p w14:paraId="2EF75F13" w14:textId="77777777" w:rsidR="00BA56DD" w:rsidRPr="00114B70" w:rsidRDefault="00BA56DD" w:rsidP="001B4369">
            <w:pPr>
              <w:pStyle w:val="PL"/>
            </w:pPr>
            <w:r w:rsidRPr="00114B70">
              <w:t xml:space="preserve">          &lt;/entry&gt;</w:t>
            </w:r>
          </w:p>
          <w:p w14:paraId="63073331"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2643D018" w14:textId="77777777" w:rsidR="00BA56DD" w:rsidRPr="00114B70" w:rsidRDefault="00BA56DD" w:rsidP="001B4369">
            <w:pPr>
              <w:pStyle w:val="PL"/>
            </w:pPr>
            <w:r w:rsidRPr="00114B70">
              <w:t xml:space="preserve">        &lt;/IDMS-token-endpoint&gt;</w:t>
            </w:r>
          </w:p>
          <w:p w14:paraId="1292F4C6" w14:textId="708D502E" w:rsidR="00BA56DD" w:rsidRPr="00114B70" w:rsidRDefault="00BA56DD" w:rsidP="001B4369">
            <w:pPr>
              <w:pStyle w:val="PL"/>
            </w:pPr>
            <w:r w:rsidRPr="00114B70">
              <w:t xml:space="preserve">        &lt;KMS-URI</w:t>
            </w:r>
            <w:r w:rsidRPr="0064795D">
              <w:rPr>
                <w:color w:val="000000"/>
              </w:rPr>
              <w:t xml:space="preserve"> index=</w:t>
            </w:r>
            <w:r>
              <w:rPr>
                <w:color w:val="000000"/>
              </w:rPr>
              <w:t>”</w:t>
            </w:r>
            <w:r w:rsidRPr="0064795D">
              <w:rPr>
                <w:color w:val="000000"/>
              </w:rPr>
              <w:t>0</w:t>
            </w:r>
            <w:r>
              <w:rPr>
                <w:color w:val="000000"/>
              </w:rPr>
              <w:t>”</w:t>
            </w:r>
            <w:r w:rsidRPr="00114B70">
              <w:t>&gt;</w:t>
            </w:r>
          </w:p>
          <w:p w14:paraId="2AC5116B" w14:textId="45CA4369" w:rsidR="00BA56DD" w:rsidRPr="00114B70" w:rsidRDefault="00BA56DD" w:rsidP="001B4369">
            <w:pPr>
              <w:pStyle w:val="PL"/>
            </w:pPr>
            <w:r w:rsidRPr="00114B70">
              <w:t xml:space="preserve">          &lt;entry index=</w:t>
            </w:r>
            <w:r>
              <w:t>”</w:t>
            </w:r>
            <w:r w:rsidRPr="00114B70">
              <w:t>0</w:t>
            </w:r>
            <w:r>
              <w:t>”</w:t>
            </w:r>
            <w:r w:rsidRPr="00114B70">
              <w:t>&gt;</w:t>
            </w:r>
          </w:p>
          <w:p w14:paraId="653A0644"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7E0F5B15" w14:textId="77777777" w:rsidR="00BA56DD" w:rsidRDefault="00BA56DD" w:rsidP="001B4369">
            <w:pPr>
              <w:pStyle w:val="PL"/>
              <w:rPr>
                <w:color w:val="000000"/>
              </w:rPr>
            </w:pPr>
            <w:r>
              <w:rPr>
                <w:color w:val="000000"/>
              </w:rPr>
              <w:t xml:space="preserve">            &lt;anyExt/&gt;</w:t>
            </w:r>
          </w:p>
          <w:p w14:paraId="2E26228D" w14:textId="77777777" w:rsidR="00BA56DD" w:rsidRPr="00114B70" w:rsidRDefault="00BA56DD" w:rsidP="001B4369">
            <w:pPr>
              <w:pStyle w:val="PL"/>
            </w:pPr>
            <w:r w:rsidRPr="00114B70">
              <w:t xml:space="preserve">          &lt;/entry&gt;</w:t>
            </w:r>
          </w:p>
          <w:p w14:paraId="080840AF"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3FA63BA9" w14:textId="77777777" w:rsidR="00BA56DD" w:rsidRPr="00114B70" w:rsidRDefault="00BA56DD" w:rsidP="001B4369">
            <w:pPr>
              <w:pStyle w:val="PL"/>
            </w:pPr>
            <w:r w:rsidRPr="00114B70">
              <w:t xml:space="preserve">        &lt;/KMS-URI&gt;</w:t>
            </w:r>
          </w:p>
          <w:p w14:paraId="674BA42D" w14:textId="77777777" w:rsidR="00BA56DD" w:rsidRDefault="00BA56DD" w:rsidP="001B4369">
            <w:pPr>
              <w:pStyle w:val="PL"/>
              <w:rPr>
                <w:color w:val="000000"/>
              </w:rPr>
            </w:pPr>
            <w:r>
              <w:rPr>
                <w:color w:val="000000"/>
              </w:rPr>
              <w:t xml:space="preserve">        &lt;anyExt/&gt;</w:t>
            </w:r>
          </w:p>
          <w:p w14:paraId="5BE62DC2" w14:textId="77777777" w:rsidR="00BA56DD" w:rsidRPr="00114B70" w:rsidRDefault="00BA56DD" w:rsidP="001B4369">
            <w:pPr>
              <w:pStyle w:val="PL"/>
            </w:pPr>
            <w:r w:rsidRPr="00114B70">
              <w:t xml:space="preserve">      &lt;/</w:t>
            </w:r>
            <w:r w:rsidRPr="0064795D">
              <w:rPr>
                <w:color w:val="000000"/>
              </w:rPr>
              <w:t>OffNetwork</w:t>
            </w:r>
            <w:r w:rsidRPr="00114B70">
              <w:t>GroupServerInfo&gt;</w:t>
            </w:r>
          </w:p>
          <w:p w14:paraId="28765C65" w14:textId="77777777" w:rsidR="00BA56DD" w:rsidRPr="00114B70" w:rsidRDefault="00BA56DD" w:rsidP="001B4369">
            <w:pPr>
              <w:pStyle w:val="PL"/>
            </w:pPr>
            <w:r w:rsidRPr="00114B70">
              <w:t xml:space="preserve">    &lt;/anyExt&gt;</w:t>
            </w:r>
          </w:p>
          <w:p w14:paraId="5FC35E43" w14:textId="77777777" w:rsidR="00BA56DD" w:rsidRPr="00114B70" w:rsidRDefault="00BA56DD" w:rsidP="001B4369">
            <w:pPr>
              <w:pStyle w:val="PL"/>
            </w:pPr>
            <w:r w:rsidRPr="00114B70">
              <w:t xml:space="preserve">  &lt;/OffNetwork&gt;</w:t>
            </w:r>
          </w:p>
          <w:p w14:paraId="65042CCB" w14:textId="77777777" w:rsidR="00BA56DD" w:rsidRPr="00114B70" w:rsidRDefault="00BA56DD" w:rsidP="001B4369">
            <w:pPr>
              <w:pStyle w:val="PL"/>
            </w:pPr>
            <w:r w:rsidRPr="00114B70">
              <w:t xml:space="preserve">  &lt;</w:t>
            </w:r>
            <w:r>
              <w:rPr>
                <w:color w:val="000000"/>
              </w:rPr>
              <w:t>cp:</w:t>
            </w:r>
            <w:r w:rsidRPr="00114B70">
              <w:t>ruleset&gt;</w:t>
            </w:r>
          </w:p>
          <w:p w14:paraId="6C375CA2" w14:textId="4F824B03" w:rsidR="00BA56DD" w:rsidRPr="00114B70" w:rsidRDefault="00BA56DD" w:rsidP="001B4369">
            <w:pPr>
              <w:pStyle w:val="PL"/>
            </w:pPr>
            <w:r w:rsidRPr="00114B70">
              <w:t xml:space="preserve">    &lt;</w:t>
            </w:r>
            <w:r>
              <w:rPr>
                <w:color w:val="000000"/>
              </w:rPr>
              <w:t>cp:</w:t>
            </w:r>
            <w:r w:rsidRPr="00114B70">
              <w:t>rule id=</w:t>
            </w:r>
            <w:r>
              <w:t>”</w:t>
            </w:r>
            <w:r w:rsidRPr="00114B70">
              <w:t>f3g44r0</w:t>
            </w:r>
            <w:r>
              <w:t>”</w:t>
            </w:r>
            <w:r w:rsidRPr="00114B70">
              <w:t>&gt;</w:t>
            </w:r>
          </w:p>
          <w:p w14:paraId="22E99A7B" w14:textId="77777777" w:rsidR="00BA56DD" w:rsidRPr="00114B70" w:rsidRDefault="00BA56DD" w:rsidP="001B4369">
            <w:pPr>
              <w:pStyle w:val="PL"/>
            </w:pPr>
            <w:r w:rsidRPr="00114B70">
              <w:t xml:space="preserve">      &lt;</w:t>
            </w:r>
            <w:r>
              <w:rPr>
                <w:color w:val="000000"/>
              </w:rPr>
              <w:t>cp:</w:t>
            </w:r>
            <w:r w:rsidRPr="00114B70">
              <w:t>conditions&gt;</w:t>
            </w:r>
          </w:p>
          <w:p w14:paraId="76D81C40" w14:textId="77777777" w:rsidR="00BA56DD" w:rsidRPr="00114B70" w:rsidRDefault="00BA56DD" w:rsidP="001B4369">
            <w:pPr>
              <w:pStyle w:val="PL"/>
            </w:pPr>
            <w:r w:rsidRPr="00114B70">
              <w:t xml:space="preserve">        &lt;identity&gt;</w:t>
            </w:r>
          </w:p>
          <w:p w14:paraId="5BC0AC99" w14:textId="7B0785FE" w:rsidR="00BA56DD" w:rsidRPr="00114B70" w:rsidRDefault="00BA56DD" w:rsidP="001B4369">
            <w:pPr>
              <w:pStyle w:val="PL"/>
            </w:pPr>
            <w:r w:rsidRPr="00114B70">
              <w:t xml:space="preserve">          &lt;one id=</w:t>
            </w:r>
            <w:r>
              <w:rPr>
                <w:color w:val="000000"/>
              </w:rPr>
              <w:t>”</w:t>
            </w:r>
            <w:r w:rsidRPr="00114B70">
              <w:t>sip:</w:t>
            </w:r>
            <w:r w:rsidRPr="0064795D">
              <w:rPr>
                <w:color w:val="000000"/>
              </w:rPr>
              <w:t>user2</w:t>
            </w:r>
            <w:r w:rsidRPr="00114B70">
              <w:t>@example.com</w:t>
            </w:r>
            <w:r>
              <w:rPr>
                <w:color w:val="000000"/>
              </w:rPr>
              <w:t>”</w:t>
            </w:r>
            <w:r w:rsidRPr="0064795D">
              <w:rPr>
                <w:color w:val="000000"/>
              </w:rPr>
              <w:t>/</w:t>
            </w:r>
            <w:r w:rsidRPr="00114B70">
              <w:t>&gt;</w:t>
            </w:r>
          </w:p>
          <w:p w14:paraId="09AA5269" w14:textId="77777777" w:rsidR="00BA56DD" w:rsidRPr="00114B70" w:rsidRDefault="00BA56DD" w:rsidP="001B4369">
            <w:pPr>
              <w:pStyle w:val="PL"/>
            </w:pPr>
            <w:r w:rsidRPr="00114B70">
              <w:t xml:space="preserve">        &lt;/identity&gt;</w:t>
            </w:r>
          </w:p>
          <w:p w14:paraId="66283E0A" w14:textId="77777777" w:rsidR="00BA56DD" w:rsidRPr="00114B70" w:rsidRDefault="00BA56DD" w:rsidP="001B4369">
            <w:pPr>
              <w:pStyle w:val="PL"/>
            </w:pPr>
            <w:r w:rsidRPr="00114B70">
              <w:t xml:space="preserve">      &lt;/</w:t>
            </w:r>
            <w:r>
              <w:rPr>
                <w:color w:val="000000"/>
              </w:rPr>
              <w:t>cp:</w:t>
            </w:r>
            <w:r w:rsidRPr="00114B70">
              <w:t>conditions&gt;</w:t>
            </w:r>
          </w:p>
          <w:p w14:paraId="30E0F2CE" w14:textId="77777777" w:rsidR="00BA56DD" w:rsidRPr="00114B70" w:rsidRDefault="00BA56DD" w:rsidP="001B4369">
            <w:pPr>
              <w:pStyle w:val="PL"/>
            </w:pPr>
            <w:r w:rsidRPr="00114B70">
              <w:t xml:space="preserve">      &lt;</w:t>
            </w:r>
            <w:r>
              <w:rPr>
                <w:color w:val="000000"/>
              </w:rPr>
              <w:t>cp:</w:t>
            </w:r>
            <w:r w:rsidRPr="00114B70">
              <w:t>actions&gt;</w:t>
            </w:r>
          </w:p>
          <w:p w14:paraId="40CF9543" w14:textId="77777777" w:rsidR="00BA56DD" w:rsidRPr="00114B70" w:rsidRDefault="00BA56DD" w:rsidP="001B4369">
            <w:pPr>
              <w:pStyle w:val="PL"/>
            </w:pPr>
            <w:r w:rsidRPr="00114B70">
              <w:t xml:space="preserve">        &lt;allow-presence-status&gt;false&lt;/allow-presence-status&gt;</w:t>
            </w:r>
          </w:p>
          <w:p w14:paraId="769E0FAA" w14:textId="77777777" w:rsidR="00BA56DD" w:rsidRPr="00114B70" w:rsidRDefault="00BA56DD" w:rsidP="001B4369">
            <w:pPr>
              <w:pStyle w:val="PL"/>
            </w:pPr>
            <w:r w:rsidRPr="00114B70">
              <w:t xml:space="preserve">        &lt;allow-request-presence&gt;false&lt;/allow-request-presence&gt;</w:t>
            </w:r>
          </w:p>
          <w:p w14:paraId="28CBF547" w14:textId="77777777" w:rsidR="00BA56DD" w:rsidRPr="00114B70" w:rsidRDefault="00BA56DD" w:rsidP="001B4369">
            <w:pPr>
              <w:pStyle w:val="PL"/>
            </w:pPr>
            <w:r w:rsidRPr="00114B70">
              <w:t xml:space="preserve">        &lt;allow-query-availability-for-private-calls&gt;false&lt;/allow-query-availability-for-private-calls&gt;</w:t>
            </w:r>
          </w:p>
          <w:p w14:paraId="338D7CD6" w14:textId="77777777" w:rsidR="00BA56DD" w:rsidRPr="00114B70" w:rsidRDefault="00BA56DD" w:rsidP="001B4369">
            <w:pPr>
              <w:pStyle w:val="PL"/>
            </w:pPr>
            <w:r w:rsidRPr="00114B70">
              <w:t xml:space="preserve">        &lt;allow-enable-disable-user&gt;false&lt;/allow-enable-disable-user&gt;</w:t>
            </w:r>
          </w:p>
          <w:p w14:paraId="55FAE1A0" w14:textId="77777777" w:rsidR="00BA56DD" w:rsidRPr="00114B70" w:rsidRDefault="00BA56DD" w:rsidP="001B4369">
            <w:pPr>
              <w:pStyle w:val="PL"/>
            </w:pPr>
            <w:r w:rsidRPr="00114B70">
              <w:t xml:space="preserve">        &lt;allow-enable-disable-UE&gt;false&lt;/allow-enable-disable-UE&gt;</w:t>
            </w:r>
          </w:p>
          <w:p w14:paraId="14AEA6B2" w14:textId="77777777" w:rsidR="00BA56DD" w:rsidRPr="00114B70" w:rsidRDefault="00BA56DD" w:rsidP="001B4369">
            <w:pPr>
              <w:pStyle w:val="PL"/>
            </w:pPr>
            <w:r w:rsidRPr="00114B70">
              <w:t xml:space="preserve">        &lt;allow-create-delete-user-alias&gt;false&lt;/allow-create-delete-user-alias&gt;</w:t>
            </w:r>
          </w:p>
          <w:p w14:paraId="0B3DBFE7" w14:textId="77777777" w:rsidR="00BA56DD" w:rsidRPr="00114B70" w:rsidRDefault="00BA56DD" w:rsidP="001B4369">
            <w:pPr>
              <w:pStyle w:val="PL"/>
            </w:pPr>
            <w:r w:rsidRPr="00114B70">
              <w:t xml:space="preserve">        &lt;allow-private-call&gt;true&lt;/allow-private-call&gt;</w:t>
            </w:r>
          </w:p>
          <w:p w14:paraId="5AF7AE19" w14:textId="77777777" w:rsidR="00BA56DD" w:rsidRPr="00114B70" w:rsidRDefault="00BA56DD" w:rsidP="001B4369">
            <w:pPr>
              <w:pStyle w:val="PL"/>
            </w:pPr>
            <w:r w:rsidRPr="00114B70">
              <w:t xml:space="preserve">        &lt;allow-manual-commencement&gt;true&lt;/allow-manual-commencement&gt;</w:t>
            </w:r>
          </w:p>
          <w:p w14:paraId="6ADEE339" w14:textId="77777777" w:rsidR="00BA56DD" w:rsidRPr="00114B70" w:rsidRDefault="00BA56DD" w:rsidP="001B4369">
            <w:pPr>
              <w:pStyle w:val="PL"/>
            </w:pPr>
            <w:r w:rsidRPr="00114B70">
              <w:t xml:space="preserve">        &lt;allow-automatic-commencement&gt;true&lt;/allow-automatic-commencement&gt;</w:t>
            </w:r>
          </w:p>
          <w:p w14:paraId="03C0025D" w14:textId="77777777" w:rsidR="00BA56DD" w:rsidRPr="00114B70" w:rsidRDefault="00BA56DD" w:rsidP="001B4369">
            <w:pPr>
              <w:pStyle w:val="PL"/>
            </w:pPr>
            <w:r w:rsidRPr="00114B70">
              <w:t xml:space="preserve">        &lt;allow-force-auto-answer&gt;false&lt;/allow-force-auto-answer&gt;</w:t>
            </w:r>
          </w:p>
          <w:p w14:paraId="7827589D" w14:textId="77777777" w:rsidR="00BA56DD" w:rsidRPr="00114B70" w:rsidRDefault="00BA56DD" w:rsidP="001B4369">
            <w:pPr>
              <w:pStyle w:val="PL"/>
            </w:pPr>
            <w:r w:rsidRPr="00114B70">
              <w:t xml:space="preserve">        &lt;allow-failure-restriction&gt;false&lt;/allow-failure-restriction&gt;</w:t>
            </w:r>
          </w:p>
          <w:p w14:paraId="187F6D08" w14:textId="77777777" w:rsidR="00BA56DD" w:rsidRPr="00114B70" w:rsidRDefault="00BA56DD" w:rsidP="001B4369">
            <w:pPr>
              <w:pStyle w:val="PL"/>
            </w:pPr>
            <w:r w:rsidRPr="00114B70">
              <w:t xml:space="preserve">        &lt;allow-emergency-group-call&gt;true&lt;/allow-emergency-group-call&gt;</w:t>
            </w:r>
          </w:p>
          <w:p w14:paraId="6B869841" w14:textId="77777777" w:rsidR="00BA56DD" w:rsidRPr="00114B70" w:rsidRDefault="00BA56DD" w:rsidP="001B4369">
            <w:pPr>
              <w:pStyle w:val="PL"/>
            </w:pPr>
            <w:r w:rsidRPr="00114B70">
              <w:t xml:space="preserve">        &lt;allow-emergency-private-call&gt;true&lt;/allow-emergency-private-call&gt;</w:t>
            </w:r>
          </w:p>
          <w:p w14:paraId="258BF957" w14:textId="77777777" w:rsidR="00BA56DD" w:rsidRPr="00114B70" w:rsidRDefault="00BA56DD" w:rsidP="001B4369">
            <w:pPr>
              <w:pStyle w:val="PL"/>
            </w:pPr>
            <w:r w:rsidRPr="00114B70">
              <w:t xml:space="preserve">        &lt;allow-cancel-group-emergency&gt;true&lt;/allow-cancel-group-emergency&gt;</w:t>
            </w:r>
          </w:p>
          <w:p w14:paraId="05E93EAC" w14:textId="77777777" w:rsidR="00BA56DD" w:rsidRPr="00114B70" w:rsidRDefault="00BA56DD" w:rsidP="001B4369">
            <w:pPr>
              <w:pStyle w:val="PL"/>
            </w:pPr>
            <w:r w:rsidRPr="00114B70">
              <w:t xml:space="preserve">        &lt;allow-cancel-private-emergency-call&gt;true&lt;/allow-cancel-private-emergency-call&gt;</w:t>
            </w:r>
          </w:p>
          <w:p w14:paraId="60160B93" w14:textId="77777777" w:rsidR="00BA56DD" w:rsidRPr="00114B70" w:rsidRDefault="00BA56DD" w:rsidP="001B4369">
            <w:pPr>
              <w:pStyle w:val="PL"/>
            </w:pPr>
            <w:r w:rsidRPr="00114B70">
              <w:t xml:space="preserve">        &lt;allow-imminent-peril-call&gt;true&lt;/allow-imminent-peril-call&gt;</w:t>
            </w:r>
          </w:p>
          <w:p w14:paraId="48C6DDFE" w14:textId="77777777" w:rsidR="00BA56DD" w:rsidRPr="00114B70" w:rsidRDefault="00BA56DD" w:rsidP="001B4369">
            <w:pPr>
              <w:pStyle w:val="PL"/>
            </w:pPr>
            <w:r w:rsidRPr="00114B70">
              <w:t xml:space="preserve">        &lt;allow-cancel-imminent-peril&gt;true&lt;/allow-cancel-imminent-peril&gt;</w:t>
            </w:r>
          </w:p>
          <w:p w14:paraId="103F4014" w14:textId="77777777" w:rsidR="00BA56DD" w:rsidRPr="00114B70" w:rsidRDefault="00BA56DD" w:rsidP="001B4369">
            <w:pPr>
              <w:pStyle w:val="PL"/>
            </w:pPr>
            <w:r w:rsidRPr="00114B70">
              <w:t xml:space="preserve">        &lt;allow-activate-emergency-alert&gt;true&lt;/allow-activate-emergency-alert&gt;</w:t>
            </w:r>
          </w:p>
          <w:p w14:paraId="6589FAD5" w14:textId="77777777" w:rsidR="00BA56DD" w:rsidRPr="00114B70" w:rsidRDefault="00BA56DD" w:rsidP="001B4369">
            <w:pPr>
              <w:pStyle w:val="PL"/>
            </w:pPr>
            <w:r w:rsidRPr="00114B70">
              <w:t xml:space="preserve">        &lt;allow-cancel-emergency-alert&gt;true&lt;/allow-cancel-emergency-alert&gt;</w:t>
            </w:r>
          </w:p>
          <w:p w14:paraId="7968A6BA" w14:textId="77777777" w:rsidR="00BA56DD" w:rsidRPr="00114B70" w:rsidRDefault="00BA56DD" w:rsidP="001B4369">
            <w:pPr>
              <w:pStyle w:val="PL"/>
            </w:pPr>
            <w:r w:rsidRPr="00114B70">
              <w:t xml:space="preserve">        &lt;allow-offnetwork&gt;true&lt;/allow-offnetwork&gt;</w:t>
            </w:r>
          </w:p>
          <w:p w14:paraId="3ED1163F" w14:textId="77777777" w:rsidR="00BA56DD" w:rsidRPr="00114B70" w:rsidRDefault="00BA56DD" w:rsidP="001B4369">
            <w:pPr>
              <w:pStyle w:val="PL"/>
            </w:pPr>
            <w:r w:rsidRPr="00114B70">
              <w:t xml:space="preserve">        &lt;allow-imminent-peril-change&gt;true&lt;/allow-imminent-peril-change&gt;</w:t>
            </w:r>
          </w:p>
          <w:p w14:paraId="764F3F48" w14:textId="77777777" w:rsidR="00BA56DD" w:rsidRPr="00114B70" w:rsidRDefault="00BA56DD" w:rsidP="001B4369">
            <w:pPr>
              <w:pStyle w:val="PL"/>
            </w:pPr>
            <w:r w:rsidRPr="00114B70">
              <w:t xml:space="preserve">        &lt;allow-private-call-media-protection&gt;true&lt;/allow-private-call-media-protection&gt;</w:t>
            </w:r>
          </w:p>
          <w:p w14:paraId="593BA989" w14:textId="77777777" w:rsidR="00BA56DD" w:rsidRPr="00114B70" w:rsidRDefault="00BA56DD" w:rsidP="001B4369">
            <w:pPr>
              <w:pStyle w:val="PL"/>
            </w:pPr>
            <w:r w:rsidRPr="00114B70">
              <w:t xml:space="preserve">        &lt;allow-private-call-floor-control-protection&gt;true&lt;/allow-private-call-floor-control-protection&gt;</w:t>
            </w:r>
          </w:p>
          <w:p w14:paraId="60E3DAB0" w14:textId="77777777" w:rsidR="00BA56DD" w:rsidRPr="00114B70" w:rsidRDefault="00BA56DD" w:rsidP="001B4369">
            <w:pPr>
              <w:pStyle w:val="PL"/>
            </w:pPr>
            <w:r w:rsidRPr="00114B70">
              <w:t xml:space="preserve">        &lt;allow-request-affiliated-groups&gt;true&lt;/allow-request-affiliated-groups&gt;</w:t>
            </w:r>
          </w:p>
          <w:p w14:paraId="20497DB0" w14:textId="77777777" w:rsidR="00BA56DD" w:rsidRPr="00114B70" w:rsidRDefault="00BA56DD" w:rsidP="001B4369">
            <w:pPr>
              <w:pStyle w:val="PL"/>
            </w:pPr>
            <w:r w:rsidRPr="00114B70">
              <w:lastRenderedPageBreak/>
              <w:t xml:space="preserve">        &lt;allow-request-to-affiliate-other-users&gt;false&lt;/allow-request-to-affiliate-other-users&gt;</w:t>
            </w:r>
          </w:p>
          <w:p w14:paraId="3E67840E" w14:textId="77777777" w:rsidR="00BA56DD" w:rsidRPr="00114B70" w:rsidRDefault="00BA56DD" w:rsidP="001B4369">
            <w:pPr>
              <w:pStyle w:val="PL"/>
            </w:pPr>
            <w:r w:rsidRPr="00114B70">
              <w:t xml:space="preserve">        &lt;allow-recommend-to-affiliate-other-users&gt;false&lt;/allow-recommend-to-affiliate-other-users&gt;</w:t>
            </w:r>
          </w:p>
          <w:p w14:paraId="2441F2FE" w14:textId="77777777" w:rsidR="00BA56DD" w:rsidRPr="00114B70" w:rsidRDefault="00BA56DD" w:rsidP="001B4369">
            <w:pPr>
              <w:pStyle w:val="PL"/>
            </w:pPr>
            <w:r w:rsidRPr="00114B70">
              <w:t xml:space="preserve">        &lt;allow-private-call-to-any-user&gt;false&lt;/allow-private-call-to-any-user&gt;</w:t>
            </w:r>
          </w:p>
          <w:p w14:paraId="1113AEF4" w14:textId="77777777" w:rsidR="00BA56DD" w:rsidRPr="00114B70" w:rsidRDefault="00BA56DD" w:rsidP="001B4369">
            <w:pPr>
              <w:pStyle w:val="PL"/>
            </w:pPr>
            <w:r w:rsidRPr="00114B70">
              <w:t xml:space="preserve">        &lt;allow-regroup&gt;true&lt;/allow-regroup&gt;</w:t>
            </w:r>
          </w:p>
          <w:p w14:paraId="3B2B6E5A" w14:textId="77777777" w:rsidR="00BA56DD" w:rsidRPr="00114B70" w:rsidRDefault="00BA56DD" w:rsidP="001B4369">
            <w:pPr>
              <w:pStyle w:val="PL"/>
            </w:pPr>
            <w:r w:rsidRPr="00114B70">
              <w:t xml:space="preserve">        &lt;allow-private-call-participation&gt;true&lt;/allow-private-call-participation&gt;</w:t>
            </w:r>
          </w:p>
          <w:p w14:paraId="0C3556E1" w14:textId="77777777" w:rsidR="00BA56DD" w:rsidRPr="00114B70" w:rsidRDefault="00BA56DD" w:rsidP="001B4369">
            <w:pPr>
              <w:pStyle w:val="PL"/>
            </w:pPr>
            <w:r w:rsidRPr="00114B70">
              <w:t xml:space="preserve">        &lt;allow-override-of-transmission&gt;false&lt;/allow-override-of-transmission&gt;</w:t>
            </w:r>
          </w:p>
          <w:p w14:paraId="7552A397" w14:textId="77777777" w:rsidR="00BA56DD" w:rsidRPr="00114B70" w:rsidRDefault="00BA56DD" w:rsidP="001B4369">
            <w:pPr>
              <w:pStyle w:val="PL"/>
            </w:pPr>
            <w:r w:rsidRPr="00114B70">
              <w:t xml:space="preserve">        &lt;allow-listen-both-overriding-and-overridden&gt;false&lt;/allow-listen-both-overriding-and-overridden&gt;</w:t>
            </w:r>
          </w:p>
          <w:p w14:paraId="7E5ADE59" w14:textId="77777777" w:rsidR="00BA56DD" w:rsidRPr="00114B70" w:rsidRDefault="00BA56DD" w:rsidP="001B4369">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F10FE54" w14:textId="77777777" w:rsidR="00BA56DD" w:rsidRPr="00114B70" w:rsidRDefault="00BA56DD" w:rsidP="001B4369">
            <w:pPr>
              <w:pStyle w:val="PL"/>
            </w:pPr>
            <w:r w:rsidRPr="00114B70">
              <w:t xml:space="preserve">        &lt;allow-off-network-group-call-change-to-emergency&gt;true&lt;/allow-off-network-group-call-change-to-emergency&gt;</w:t>
            </w:r>
          </w:p>
          <w:p w14:paraId="49F9E26A" w14:textId="77777777" w:rsidR="00BA56DD" w:rsidRPr="00114B70" w:rsidRDefault="00BA56DD" w:rsidP="001B4369">
            <w:pPr>
              <w:pStyle w:val="PL"/>
            </w:pPr>
            <w:r w:rsidRPr="00114B70">
              <w:t xml:space="preserve">        &lt;allow-revoke-transmit&gt;false&lt;/allow-revoke-transmit&gt;</w:t>
            </w:r>
          </w:p>
          <w:p w14:paraId="126FC6C4" w14:textId="77777777" w:rsidR="00BA56DD" w:rsidRPr="00114B70" w:rsidRDefault="00BA56DD" w:rsidP="001B4369">
            <w:pPr>
              <w:pStyle w:val="PL"/>
            </w:pPr>
            <w:r w:rsidRPr="00114B70">
              <w:t xml:space="preserve">        &lt;allow-create-group-broadcast-group&gt;false&lt;/allow-create-group-broadcast-group&gt;</w:t>
            </w:r>
          </w:p>
          <w:p w14:paraId="652900E7" w14:textId="77777777" w:rsidR="00BA56DD" w:rsidRPr="00114B70" w:rsidRDefault="00BA56DD" w:rsidP="001B4369">
            <w:pPr>
              <w:pStyle w:val="PL"/>
            </w:pPr>
            <w:r w:rsidRPr="00114B70">
              <w:t xml:space="preserve">        &lt;allow-create-user-broadcast-group&gt;false&lt;/allow-create-user-broadcast-group&gt;</w:t>
            </w:r>
          </w:p>
          <w:p w14:paraId="7114847E" w14:textId="77777777" w:rsidR="00BA56DD" w:rsidRPr="007D1578" w:rsidRDefault="00BA56DD" w:rsidP="001B4369">
            <w:pPr>
              <w:pStyle w:val="PL"/>
              <w:rPr>
                <w:color w:val="000000"/>
              </w:rPr>
            </w:pPr>
            <w:r w:rsidRPr="007D1578">
              <w:rPr>
                <w:color w:val="000000"/>
              </w:rPr>
              <w:t xml:space="preserve">        </w:t>
            </w:r>
            <w:r w:rsidRPr="007D1578">
              <w:rPr>
                <w:color w:val="000000"/>
                <w:lang w:eastAsia="ko-KR"/>
              </w:rPr>
              <w:t>&lt;anyExt&gt;</w:t>
            </w:r>
          </w:p>
          <w:p w14:paraId="3B2BC92A" w14:textId="77777777" w:rsidR="00BA56DD" w:rsidRPr="007D1578" w:rsidRDefault="00BA56DD" w:rsidP="001B4369">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19D11F9C" w14:textId="77777777" w:rsidR="00BA56DD" w:rsidRPr="007D1578" w:rsidRDefault="00BA56DD" w:rsidP="001B4369">
            <w:pPr>
              <w:pStyle w:val="PL"/>
              <w:rPr>
                <w:color w:val="000000"/>
                <w:lang w:eastAsia="ko-KR"/>
              </w:rPr>
            </w:pPr>
            <w:r w:rsidRPr="007D1578">
              <w:rPr>
                <w:color w:val="000000"/>
                <w:lang w:eastAsia="ko-KR"/>
              </w:rPr>
              <w:t xml:space="preserve">          &lt;allow-cancel-private-call-call-back&gt;false&lt;/allow-cancel-private-call-call-back&gt;</w:t>
            </w:r>
          </w:p>
          <w:p w14:paraId="06B664DD" w14:textId="77777777" w:rsidR="00BA56DD" w:rsidRPr="007D1578" w:rsidRDefault="00BA56DD" w:rsidP="001B4369">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1E4826D0" w14:textId="77777777" w:rsidR="00BA56DD" w:rsidRPr="007D1578" w:rsidRDefault="00BA56DD" w:rsidP="001B4369">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5105B9B3" w14:textId="77777777" w:rsidR="00BA56DD" w:rsidRPr="007D1578" w:rsidRDefault="00BA56DD" w:rsidP="001B4369">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63B1F472" w14:textId="77777777" w:rsidR="00BA56DD" w:rsidRPr="0064795D" w:rsidRDefault="00BA56DD" w:rsidP="001B4369">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3CFBB33F" w14:textId="77777777" w:rsidR="00BA56DD" w:rsidRPr="0064795D" w:rsidRDefault="00BA56DD" w:rsidP="001B4369">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1F185F11" w14:textId="77777777" w:rsidR="00BA56DD" w:rsidRPr="00B512C9" w:rsidRDefault="00BA56DD" w:rsidP="001B4369">
            <w:pPr>
              <w:pStyle w:val="PL"/>
              <w:rPr>
                <w:color w:val="000000"/>
              </w:rPr>
            </w:pPr>
            <w:r w:rsidRPr="00B86839">
              <w:rPr>
                <w:color w:val="000000"/>
              </w:rPr>
              <w:t xml:space="preserve">        </w:t>
            </w:r>
            <w:r w:rsidRPr="00B512C9">
              <w:rPr>
                <w:color w:val="000000"/>
                <w:lang w:eastAsia="ko-KR"/>
              </w:rPr>
              <w:t>&lt;/anyExt&gt;</w:t>
            </w:r>
          </w:p>
          <w:p w14:paraId="0503C73A" w14:textId="77777777" w:rsidR="00BA56DD" w:rsidRPr="00B512C9" w:rsidRDefault="00BA56DD" w:rsidP="001B4369">
            <w:pPr>
              <w:pStyle w:val="PL"/>
              <w:rPr>
                <w:color w:val="000000"/>
              </w:rPr>
            </w:pPr>
            <w:r w:rsidRPr="00B512C9">
              <w:rPr>
                <w:color w:val="000000"/>
              </w:rPr>
              <w:t xml:space="preserve">      &lt;/cp :actions&gt;</w:t>
            </w:r>
          </w:p>
          <w:p w14:paraId="7CFEAA73" w14:textId="77777777" w:rsidR="00BA56DD" w:rsidRPr="00B512C9" w:rsidRDefault="00BA56DD" w:rsidP="001B4369">
            <w:pPr>
              <w:pStyle w:val="PL"/>
              <w:rPr>
                <w:color w:val="000000"/>
              </w:rPr>
            </w:pPr>
            <w:r w:rsidRPr="00B512C9">
              <w:rPr>
                <w:color w:val="000000"/>
              </w:rPr>
              <w:t xml:space="preserve">      &lt;cp:transformations/&gt;</w:t>
            </w:r>
          </w:p>
          <w:p w14:paraId="50DDE853" w14:textId="77777777" w:rsidR="00BA56DD" w:rsidRPr="00DD6EBA" w:rsidRDefault="00BA56DD" w:rsidP="001B4369">
            <w:pPr>
              <w:pStyle w:val="PL"/>
              <w:rPr>
                <w:color w:val="000000"/>
              </w:rPr>
            </w:pPr>
            <w:r w:rsidRPr="00B512C9">
              <w:rPr>
                <w:color w:val="000000"/>
              </w:rPr>
              <w:t xml:space="preserve">    </w:t>
            </w:r>
            <w:r w:rsidRPr="00DD6EBA">
              <w:rPr>
                <w:color w:val="000000"/>
              </w:rPr>
              <w:t>&lt;/</w:t>
            </w:r>
            <w:r>
              <w:rPr>
                <w:color w:val="000000"/>
              </w:rPr>
              <w:t>cp:</w:t>
            </w:r>
            <w:r w:rsidRPr="00DD6EBA">
              <w:rPr>
                <w:color w:val="000000"/>
              </w:rPr>
              <w:t>rule&gt;</w:t>
            </w:r>
          </w:p>
          <w:p w14:paraId="6C269D61" w14:textId="77777777" w:rsidR="00BA56DD" w:rsidRPr="00114B70" w:rsidRDefault="00BA56DD" w:rsidP="001B4369">
            <w:pPr>
              <w:pStyle w:val="PL"/>
            </w:pPr>
            <w:r w:rsidRPr="00114B70">
              <w:t xml:space="preserve">  &lt;/</w:t>
            </w:r>
            <w:r>
              <w:t>cp:</w:t>
            </w:r>
            <w:r w:rsidRPr="00114B70">
              <w:t>ruleset&gt;</w:t>
            </w:r>
          </w:p>
          <w:p w14:paraId="20707B4A" w14:textId="77777777" w:rsidR="00BA56DD" w:rsidRDefault="00BA56DD" w:rsidP="001B4369">
            <w:pPr>
              <w:pStyle w:val="PL"/>
              <w:rPr>
                <w:color w:val="000000"/>
              </w:rPr>
            </w:pPr>
            <w:r>
              <w:rPr>
                <w:color w:val="000000"/>
              </w:rPr>
              <w:t xml:space="preserve">  </w:t>
            </w:r>
            <w:r w:rsidRPr="004F5497">
              <w:rPr>
                <w:color w:val="000000"/>
              </w:rPr>
              <w:t>&lt;anyExt/&gt;</w:t>
            </w:r>
          </w:p>
          <w:p w14:paraId="163692D6" w14:textId="77777777" w:rsidR="00BA56DD" w:rsidRPr="00114B70" w:rsidRDefault="00BA56DD" w:rsidP="001B4369">
            <w:pPr>
              <w:pStyle w:val="PL"/>
            </w:pPr>
            <w:r w:rsidRPr="00114B70">
              <w:t>&lt;/mcptt-user-profile&gt;</w:t>
            </w:r>
          </w:p>
        </w:tc>
      </w:tr>
    </w:tbl>
    <w:p w14:paraId="4B5B64EF" w14:textId="77777777" w:rsidR="00BA56DD" w:rsidRDefault="00BA56DD" w:rsidP="00BA56DD"/>
    <w:p w14:paraId="1355BB11" w14:textId="77777777" w:rsidR="00C367E9" w:rsidRDefault="00C367E9" w:rsidP="00C367E9"/>
    <w:p w14:paraId="5AF63C70" w14:textId="61BE6951"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51" w:history="1">
        <w:r w:rsidRPr="00114B70">
          <w:t>sip:User2@example.com</w:t>
        </w:r>
      </w:hyperlink>
      <w:r w:rsidRPr="00114B70">
        <w:t>/</w:t>
      </w:r>
      <w:r w:rsidR="004D386B" w:rsidRPr="004D386B">
        <w:t xml:space="preserve"> </w:t>
      </w:r>
      <w:r w:rsidR="004D386B">
        <w:t>mcptt</w:t>
      </w:r>
      <w:r w:rsidR="004D386B" w:rsidRPr="00114B70">
        <w:t xml:space="preserve"> </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Pr="00FD0955" w:rsidRDefault="00C367E9" w:rsidP="00C367E9">
      <w:pPr>
        <w:pStyle w:val="Heading2"/>
        <w:rPr>
          <w:sz w:val="28"/>
        </w:rPr>
      </w:pPr>
      <w:bookmarkStart w:id="2451" w:name="_Toc20212500"/>
      <w:bookmarkStart w:id="2452" w:name="_Toc27731855"/>
      <w:bookmarkStart w:id="2453" w:name="_Toc36127633"/>
      <w:bookmarkStart w:id="2454" w:name="_Toc45214739"/>
      <w:bookmarkStart w:id="2455" w:name="_Toc51937878"/>
      <w:bookmarkStart w:id="2456" w:name="_Toc51938187"/>
      <w:bookmarkStart w:id="2457" w:name="_Toc92291374"/>
      <w:bookmarkStart w:id="2458" w:name="_Toc218770154"/>
      <w:r>
        <w:t>A.2.2</w:t>
      </w:r>
      <w:r>
        <w:tab/>
      </w:r>
      <w:r w:rsidRPr="00FD0955">
        <w:rPr>
          <w:sz w:val="28"/>
        </w:rPr>
        <w:t>CMC subscribing to and obtaining MCPTT configuration documents</w:t>
      </w:r>
      <w:bookmarkEnd w:id="2451"/>
      <w:bookmarkEnd w:id="2452"/>
      <w:bookmarkEnd w:id="2453"/>
      <w:bookmarkEnd w:id="2454"/>
      <w:bookmarkEnd w:id="2455"/>
      <w:bookmarkEnd w:id="2456"/>
      <w:bookmarkEnd w:id="2457"/>
      <w:bookmarkEnd w:id="2458"/>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52"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79.85pt;height:347.95pt" o:ole="">
            <v:imagedata r:id="rId53" o:title=""/>
          </v:shape>
          <o:OLEObject Type="Embed" ProgID="Visio.Drawing.11" ShapeID="_x0000_i1027" DrawAspect="Content" ObjectID="_1829382397" r:id="rId54"/>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D5A49">
      <w:pPr>
        <w:pStyle w:val="PL"/>
        <w:pBdr>
          <w:top w:val="single" w:sz="4" w:space="1" w:color="auto"/>
          <w:left w:val="single" w:sz="4" w:space="4" w:color="auto"/>
          <w:bottom w:val="single" w:sz="4" w:space="1" w:color="auto"/>
          <w:right w:val="single" w:sz="4" w:space="4" w:color="auto"/>
        </w:pBdr>
        <w:ind w:left="1152" w:hanging="584"/>
      </w:pPr>
      <w:r w:rsidRPr="006161E3">
        <w:t xml:space="preserve">Security-Verify: ipsec-3gpp; q=0.1; alg=hmac-sha-1-96; spi-c=98765432; </w:t>
      </w:r>
      <w:r w:rsidRPr="00CD5A49">
        <w:rPr>
          <w:rFonts w:cs="Courier New"/>
        </w:rPr>
        <w:t>spi-s=87654321; p</w:t>
      </w:r>
      <w:r w:rsidRPr="006161E3">
        <w:t>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59" w:name="MCCQCTEMPBM_00000035"/>
      <w:r w:rsidRPr="00F2211A">
        <w:rPr>
          <w:rFonts w:cs="Courier New"/>
          <w:szCs w:val="16"/>
          <w:lang w:val="en-US"/>
        </w:rPr>
        <w:t>urn:3gpp:ns:mcpttInfo:1.0</w:t>
      </w:r>
      <w:bookmarkEnd w:id="2459"/>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0" w:name="MCCQCTEMPBM_00000036"/>
      <w:r w:rsidRPr="00F2211A">
        <w:rPr>
          <w:rFonts w:cs="Courier New"/>
          <w:szCs w:val="16"/>
          <w:lang w:val="en-US"/>
        </w:rPr>
        <w:t>mcptt-Params&gt;</w:t>
      </w:r>
      <w:bookmarkEnd w:id="2460"/>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1" w:name="MCCQCTEMPBM_00000037"/>
      <w:r w:rsidRPr="00F2211A">
        <w:rPr>
          <w:rFonts w:cs="Courier New"/>
          <w:szCs w:val="16"/>
          <w:lang w:val="en-US"/>
        </w:rPr>
        <w:t xml:space="preserve">mcptt-access-token&gt; </w:t>
      </w:r>
      <w:bookmarkEnd w:id="2461"/>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62"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62"/>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63" w:name="MCCQCTEMPBM_00000039"/>
      <w:r w:rsidRPr="00061C8A">
        <w:rPr>
          <w:rFonts w:cs="Courier New"/>
          <w:szCs w:val="16"/>
          <w:lang w:val="en-US"/>
        </w:rPr>
        <w:t>mcptt-Params</w:t>
      </w:r>
      <w:bookmarkEnd w:id="2463"/>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4"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4"/>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5"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5"/>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6"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6"/>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90B0748" w14:textId="77777777" w:rsidR="00256B30" w:rsidRPr="006161E3" w:rsidRDefault="00256B30" w:rsidP="00256B30">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37235330" w14:textId="77777777" w:rsidR="00256B30" w:rsidRPr="00114B7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5" w:history="1">
        <w:r w:rsidRPr="00114B70">
          <w:t>sip:</w:t>
        </w:r>
        <w:r w:rsidRPr="00AE3427">
          <w:t>user2</w:t>
        </w:r>
        <w:r w:rsidRPr="00114B70">
          <w:t>_public1@home1.net;gr=urn:uuid:f81d4fae-7dec-11d0-a765-00a0c91e6bf6</w:t>
        </w:r>
      </w:hyperlink>
      <w:r w:rsidRPr="00114B70">
        <w:t xml:space="preserve"> SIP/2.0</w:t>
      </w:r>
    </w:p>
    <w:p w14:paraId="613B1FF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4473F05"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C49844D"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1B653D84"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F5A5A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BDFDF9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9B64F3">
        <w:t>sip:cms1.example.com</w:t>
      </w:r>
      <w:r w:rsidRPr="006161E3">
        <w:t>&gt;;tag=151170</w:t>
      </w:r>
    </w:p>
    <w:p w14:paraId="26907B7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FDE64FF"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1D54468"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AE2558"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2CDB7976"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7ACF6B32"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02505A60" w14:textId="77777777" w:rsidR="00256B30" w:rsidRPr="0090342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B64F3">
        <w:t>sip:cms1.example.net;gr</w:t>
      </w:r>
      <w:r w:rsidRPr="00903420">
        <w:t>&gt;</w:t>
      </w:r>
    </w:p>
    <w:p w14:paraId="5FA7B611"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Content-Type: application/xcap-diff+xml;charset="UTF-8"</w:t>
      </w:r>
    </w:p>
    <w:p w14:paraId="400095ED"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Content-Length: (..)</w:t>
      </w:r>
    </w:p>
    <w:p w14:paraId="71847737"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p>
    <w:p w14:paraId="01DE7C2F"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&lt;?xml version="1.0" encoding="UTF-8"?&gt;</w:t>
      </w:r>
    </w:p>
    <w:p w14:paraId="4F4ECCA6"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p>
    <w:p w14:paraId="1D0DD147"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&lt;xcap-diff xmlns="urn:ietf:params:xml:ns:xcap-diff"</w:t>
      </w:r>
    </w:p>
    <w:p w14:paraId="36225A86"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xcap-root=</w:t>
      </w:r>
      <w:hyperlink r:id="rId56" w:history="1">
        <w:r w:rsidRPr="00B512C9">
          <w:t>https://MissionCriticalOrg/MCO-12345/</w:t>
        </w:r>
      </w:hyperlink>
      <w:r w:rsidRPr="00B512C9">
        <w:t>&gt;</w:t>
      </w:r>
    </w:p>
    <w:p w14:paraId="5EF79654"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512C9">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B4EF193"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512C9">
        <w:t>new-etag="g8tyah7"</w:t>
      </w:r>
    </w:p>
    <w:p w14:paraId="7E96852A"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previous-etag="g8tyah7"&gt;</w:t>
      </w:r>
    </w:p>
    <w:p w14:paraId="6F7FAA9E"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512C9">
        <w:t xml:space="preserve">    </w:t>
      </w:r>
      <w:r w:rsidRPr="00404EBA">
        <w:rPr>
          <w:lang w:val="fr-FR"/>
        </w:rPr>
        <w:t>&lt;/document&gt;</w:t>
      </w:r>
    </w:p>
    <w:p w14:paraId="0FC1741A"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Pr>
          <w:lang w:val="fr-FR"/>
        </w:rPr>
        <w:t>mcptt-</w:t>
      </w:r>
      <w:r w:rsidRPr="00404EBA">
        <w:rPr>
          <w:lang w:val="fr-FR"/>
        </w:rPr>
        <w:t>user-profile</w:t>
      </w:r>
      <w:r>
        <w:rPr>
          <w:lang w:val="fr-FR"/>
        </w:rPr>
        <w:t>-0</w:t>
      </w:r>
      <w:r w:rsidRPr="00404EBA">
        <w:rPr>
          <w:lang w:val="fr-FR"/>
        </w:rPr>
        <w:t>.xml"</w:t>
      </w:r>
    </w:p>
    <w:p w14:paraId="0B8FB0F0"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512C9">
        <w:t>new-etag="7hahsd"</w:t>
      </w:r>
    </w:p>
    <w:p w14:paraId="2283901A"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previous-etag="7hahsd"&gt;</w:t>
      </w:r>
    </w:p>
    <w:p w14:paraId="2C3BEFAB"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512C9">
        <w:t xml:space="preserve">    </w:t>
      </w:r>
      <w:r w:rsidRPr="00404EBA">
        <w:rPr>
          <w:lang w:val="fr-FR"/>
        </w:rPr>
        <w:t>&lt;/document&gt;</w:t>
      </w:r>
    </w:p>
    <w:p w14:paraId="12662BC5"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4A9E454"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512C9">
        <w:t>new-etag="ffds66a"</w:t>
      </w:r>
    </w:p>
    <w:p w14:paraId="34A95A76"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w:t>
      </w:r>
      <w:r>
        <w:t>previous-etag</w:t>
      </w:r>
      <w:r w:rsidRPr="00102109">
        <w:t>="ffds66a"&gt;</w:t>
      </w:r>
    </w:p>
    <w:p w14:paraId="600022BA"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0412CD0"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5F60E8F9"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7"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67"/>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7"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0"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1"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2"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3"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38438F69"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w:t>
      </w:r>
      <w:bookmarkStart w:id="2468" w:name="_Hlk131276922"/>
      <w:r w:rsidR="00256B30" w:rsidRPr="00256B30">
        <w:t xml:space="preserve"> </w:t>
      </w:r>
      <w:r w:rsidR="00256B30">
        <w:t>mcptt</w:t>
      </w:r>
      <w:bookmarkEnd w:id="2468"/>
      <w:r w:rsidR="00256B30">
        <w: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69" w:name="_Toc20212501"/>
      <w:bookmarkStart w:id="2470" w:name="_Toc27731856"/>
      <w:bookmarkStart w:id="2471" w:name="_Toc36127634"/>
      <w:bookmarkStart w:id="2472" w:name="_Toc45214740"/>
      <w:bookmarkStart w:id="2473" w:name="_Toc51937879"/>
      <w:bookmarkStart w:id="2474" w:name="_Toc51938188"/>
      <w:bookmarkStart w:id="2475" w:name="_Toc92291375"/>
      <w:bookmarkStart w:id="2476" w:name="_Toc218770155"/>
      <w:r>
        <w:t>A.2.3</w:t>
      </w:r>
      <w:r>
        <w:tab/>
        <w:t>MCPTT server subscribing to and obtaining MCPTT service configuration document</w:t>
      </w:r>
      <w:bookmarkEnd w:id="2469"/>
      <w:bookmarkEnd w:id="2470"/>
      <w:bookmarkEnd w:id="2471"/>
      <w:bookmarkEnd w:id="2472"/>
      <w:bookmarkEnd w:id="2473"/>
      <w:bookmarkEnd w:id="2474"/>
      <w:bookmarkEnd w:id="2475"/>
      <w:bookmarkEnd w:id="2476"/>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79.85pt;height:347.95pt" o:ole="">
            <v:imagedata r:id="rId64" o:title=""/>
          </v:shape>
          <o:OLEObject Type="Embed" ProgID="Visio.Drawing.11" ShapeID="_x0000_i1028" DrawAspect="Content" ObjectID="_1829382398" r:id="rId65"/>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6"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7"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77" w:name="_Toc20212502"/>
      <w:bookmarkStart w:id="2478" w:name="_Toc27731857"/>
      <w:bookmarkStart w:id="2479" w:name="_Toc36127635"/>
      <w:bookmarkStart w:id="2480" w:name="_Toc45214741"/>
      <w:bookmarkStart w:id="2481" w:name="_Toc51937880"/>
      <w:bookmarkStart w:id="2482" w:name="_Toc51938189"/>
      <w:bookmarkStart w:id="2483" w:name="_Toc92291376"/>
      <w:bookmarkStart w:id="2484" w:name="_Toc218770156"/>
      <w:r>
        <w:rPr>
          <w:lang w:eastAsia="zh-CN"/>
        </w:rPr>
        <w:lastRenderedPageBreak/>
        <w:t>Annex B (informative):</w:t>
      </w:r>
      <w:r>
        <w:rPr>
          <w:lang w:eastAsia="zh-CN"/>
        </w:rPr>
        <w:br/>
      </w:r>
      <w:r w:rsidRPr="0073469F">
        <w:t>IANA registration template</w:t>
      </w:r>
      <w:r>
        <w:t>s</w:t>
      </w:r>
      <w:bookmarkEnd w:id="2477"/>
      <w:bookmarkEnd w:id="2478"/>
      <w:bookmarkEnd w:id="2479"/>
      <w:bookmarkEnd w:id="2480"/>
      <w:bookmarkEnd w:id="2481"/>
      <w:bookmarkEnd w:id="2482"/>
      <w:bookmarkEnd w:id="2483"/>
      <w:bookmarkEnd w:id="2484"/>
    </w:p>
    <w:p w14:paraId="5BD9E34F" w14:textId="77777777" w:rsidR="00C367E9" w:rsidRPr="0073469F" w:rsidRDefault="00C367E9" w:rsidP="00C367E9">
      <w:pPr>
        <w:pStyle w:val="Heading1"/>
      </w:pPr>
      <w:bookmarkStart w:id="2485" w:name="_Toc20212503"/>
      <w:bookmarkStart w:id="2486" w:name="_Toc27731858"/>
      <w:bookmarkStart w:id="2487" w:name="_Toc36127636"/>
      <w:bookmarkStart w:id="2488" w:name="_Toc45214742"/>
      <w:bookmarkStart w:id="2489" w:name="_Toc51937881"/>
      <w:bookmarkStart w:id="2490" w:name="_Toc51938190"/>
      <w:bookmarkStart w:id="2491" w:name="_Toc92291377"/>
      <w:bookmarkStart w:id="2492" w:name="_Toc218770157"/>
      <w:r>
        <w:rPr>
          <w:lang w:eastAsia="zh-CN"/>
        </w:rPr>
        <w:t>B.1</w:t>
      </w:r>
      <w:r w:rsidRPr="0073469F">
        <w:tab/>
        <w:t>IANA registration template</w:t>
      </w:r>
      <w:r>
        <w:t>s for MIME types</w:t>
      </w:r>
      <w:bookmarkEnd w:id="2485"/>
      <w:bookmarkEnd w:id="2486"/>
      <w:bookmarkEnd w:id="2487"/>
      <w:bookmarkEnd w:id="2488"/>
      <w:bookmarkEnd w:id="2489"/>
      <w:bookmarkEnd w:id="2490"/>
      <w:bookmarkEnd w:id="2491"/>
      <w:bookmarkEnd w:id="2492"/>
    </w:p>
    <w:p w14:paraId="50F23FF7" w14:textId="77777777" w:rsidR="00C367E9" w:rsidRPr="0073469F" w:rsidRDefault="00C367E9" w:rsidP="00C367E9">
      <w:pPr>
        <w:pStyle w:val="Heading2"/>
      </w:pPr>
      <w:bookmarkStart w:id="2493" w:name="_Toc20212504"/>
      <w:bookmarkStart w:id="2494" w:name="_Toc27731859"/>
      <w:bookmarkStart w:id="2495" w:name="_Toc36127637"/>
      <w:bookmarkStart w:id="2496" w:name="_Toc45214743"/>
      <w:bookmarkStart w:id="2497" w:name="_Toc51937882"/>
      <w:bookmarkStart w:id="2498" w:name="_Toc51938191"/>
      <w:bookmarkStart w:id="2499" w:name="_Toc92291378"/>
      <w:bookmarkStart w:id="2500" w:name="_Toc218770158"/>
      <w:r>
        <w:rPr>
          <w:lang w:eastAsia="zh-CN"/>
        </w:rPr>
        <w:t>B.1.1</w:t>
      </w:r>
      <w:r w:rsidRPr="0073469F">
        <w:tab/>
      </w:r>
      <w:r w:rsidRPr="004555A9">
        <w:t>application/vn</w:t>
      </w:r>
      <w:r>
        <w:t xml:space="preserve">d.3gpp.mcptt-ue-init-config+xml </w:t>
      </w:r>
      <w:r w:rsidRPr="0073469F">
        <w:t>IANA registration template</w:t>
      </w:r>
      <w:bookmarkEnd w:id="2493"/>
      <w:bookmarkEnd w:id="2494"/>
      <w:bookmarkEnd w:id="2495"/>
      <w:bookmarkEnd w:id="2496"/>
      <w:bookmarkEnd w:id="2497"/>
      <w:bookmarkEnd w:id="2498"/>
      <w:bookmarkEnd w:id="2499"/>
      <w:bookmarkEnd w:id="2500"/>
    </w:p>
    <w:p w14:paraId="788CCF07" w14:textId="77777777" w:rsidR="00C367E9" w:rsidRPr="0073469F" w:rsidRDefault="00C367E9" w:rsidP="00C367E9">
      <w:r w:rsidRPr="0073469F">
        <w:t>Your Name:</w:t>
      </w:r>
    </w:p>
    <w:p w14:paraId="4CEF39C0" w14:textId="77777777" w:rsidR="00C367E9" w:rsidRPr="0073469F" w:rsidRDefault="00C367E9" w:rsidP="00C367E9">
      <w:r w:rsidRPr="0073469F">
        <w:t>&lt;MCC name&gt;</w:t>
      </w:r>
    </w:p>
    <w:p w14:paraId="10875E7C" w14:textId="77777777" w:rsidR="00C367E9" w:rsidRPr="0073469F" w:rsidRDefault="00C367E9" w:rsidP="00C367E9">
      <w:r w:rsidRPr="0073469F">
        <w:t>Your Email Address:</w:t>
      </w:r>
    </w:p>
    <w:p w14:paraId="34406575" w14:textId="77777777" w:rsidR="00C367E9" w:rsidRPr="0073469F" w:rsidRDefault="00C367E9" w:rsidP="00C367E9">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01" w:name="MCCQCTEMPBM_00000033"/>
      <w:bookmarkStart w:id="2502" w:name="MCCQCTEMPBM_00000034"/>
      <w:r w:rsidRPr="0073469F">
        <w:t xml:space="preserve"> section </w:t>
      </w:r>
      <w:bookmarkEnd w:id="2501"/>
      <w:bookmarkEnd w:id="2502"/>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r w:rsidRPr="0073469F">
        <w:t>Mechanisms for privacy and integrity protection of protocol parameters exist.</w:t>
      </w:r>
    </w:p>
    <w:p w14:paraId="59634B27" w14:textId="77777777" w:rsidR="00C367E9" w:rsidRPr="0073469F" w:rsidRDefault="00C367E9" w:rsidP="00C367E9">
      <w:r w:rsidRPr="0073469F">
        <w:t>This media type does not include provisions for directives that institute actions on a recipient's files or other resources.</w:t>
      </w:r>
    </w:p>
    <w:p w14:paraId="5147046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rPr>
          <w:rFonts w:eastAsia="PMingLiU"/>
        </w:rPr>
      </w:pPr>
      <w:r w:rsidRPr="0073469F">
        <w:rPr>
          <w:rFonts w:eastAsia="PMingLiU"/>
        </w:rPr>
        <w:t>Fragment identifier considerations:</w:t>
      </w:r>
    </w:p>
    <w:p w14:paraId="21D84310" w14:textId="77777777" w:rsidR="00C367E9" w:rsidRPr="0073469F" w:rsidRDefault="00C367E9" w:rsidP="00C367E9">
      <w:r w:rsidRPr="0073469F">
        <w:t>The handling in section 5 of IETF RFC 7303 applies.</w:t>
      </w:r>
    </w:p>
    <w:p w14:paraId="0091929C" w14:textId="77777777" w:rsidR="00C367E9" w:rsidRPr="0073469F" w:rsidRDefault="00C367E9" w:rsidP="00C367E9">
      <w:r w:rsidRPr="0073469F">
        <w:t>Restrictions on usage:</w:t>
      </w:r>
    </w:p>
    <w:p w14:paraId="6BB21D52" w14:textId="77777777" w:rsidR="00C367E9" w:rsidRPr="0073469F" w:rsidRDefault="00C367E9" w:rsidP="00C367E9">
      <w:r w:rsidRPr="0073469F">
        <w:t>None</w:t>
      </w:r>
    </w:p>
    <w:p w14:paraId="2B1BCAE7" w14:textId="77777777" w:rsidR="00C367E9" w:rsidRPr="0073469F" w:rsidRDefault="00C367E9" w:rsidP="00C367E9">
      <w:r w:rsidRPr="0073469F">
        <w:t>Provisional registration? (standards tree only):</w:t>
      </w:r>
    </w:p>
    <w:p w14:paraId="6443C586" w14:textId="77777777" w:rsidR="00C367E9" w:rsidRPr="0073469F" w:rsidRDefault="00C367E9" w:rsidP="00C367E9">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r w:rsidRPr="0073469F">
        <w:t>Intended usage:</w:t>
      </w:r>
    </w:p>
    <w:p w14:paraId="3CECE9E4" w14:textId="77777777" w:rsidR="00C367E9" w:rsidRPr="0073469F" w:rsidRDefault="00C367E9" w:rsidP="00C367E9">
      <w:pPr>
        <w:rPr>
          <w:rFonts w:eastAsia="PMingLiU"/>
        </w:rPr>
      </w:pPr>
      <w:r w:rsidRPr="0073469F">
        <w:rPr>
          <w:rFonts w:eastAsia="PMingLiU"/>
        </w:rPr>
        <w:t>Common</w:t>
      </w:r>
    </w:p>
    <w:p w14:paraId="67D5A565" w14:textId="77777777" w:rsidR="00C367E9" w:rsidRPr="0073469F" w:rsidRDefault="00C367E9" w:rsidP="00C367E9">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03" w:name="_Toc20212505"/>
      <w:bookmarkStart w:id="2504" w:name="_Toc27731860"/>
      <w:bookmarkStart w:id="2505" w:name="_Toc36127638"/>
      <w:bookmarkStart w:id="2506" w:name="_Toc45214744"/>
      <w:bookmarkStart w:id="2507" w:name="_Toc51937883"/>
      <w:bookmarkStart w:id="2508" w:name="_Toc51938192"/>
      <w:bookmarkStart w:id="2509" w:name="_Toc92291379"/>
      <w:bookmarkStart w:id="2510" w:name="_Toc218770159"/>
      <w:r>
        <w:rPr>
          <w:lang w:eastAsia="zh-CN"/>
        </w:rPr>
        <w:t>B.1.2</w:t>
      </w:r>
      <w:r w:rsidRPr="0073469F">
        <w:tab/>
      </w:r>
      <w:r w:rsidRPr="004555A9">
        <w:t>application/vnd.3gpp.mcptt-ue-config+xml</w:t>
      </w:r>
      <w:r>
        <w:t xml:space="preserve"> </w:t>
      </w:r>
      <w:r w:rsidRPr="0073469F">
        <w:t>IANA registration template</w:t>
      </w:r>
      <w:bookmarkEnd w:id="2503"/>
      <w:bookmarkEnd w:id="2504"/>
      <w:bookmarkEnd w:id="2505"/>
      <w:bookmarkEnd w:id="2506"/>
      <w:bookmarkEnd w:id="2507"/>
      <w:bookmarkEnd w:id="2508"/>
      <w:bookmarkEnd w:id="2509"/>
      <w:bookmarkEnd w:id="2510"/>
    </w:p>
    <w:p w14:paraId="53276CC2" w14:textId="77777777" w:rsidR="00C367E9" w:rsidRPr="0073469F" w:rsidRDefault="00C367E9" w:rsidP="00C367E9">
      <w:r w:rsidRPr="0073469F">
        <w:t>Your Name:</w:t>
      </w:r>
    </w:p>
    <w:p w14:paraId="2A8441A5" w14:textId="77777777" w:rsidR="00C367E9" w:rsidRPr="0073469F" w:rsidRDefault="00C367E9" w:rsidP="00C367E9">
      <w:r w:rsidRPr="0073469F">
        <w:t>&lt;MCC name&gt;</w:t>
      </w:r>
    </w:p>
    <w:p w14:paraId="2ED71163" w14:textId="77777777" w:rsidR="00C367E9" w:rsidRPr="0073469F" w:rsidRDefault="00C367E9" w:rsidP="00C367E9">
      <w:r w:rsidRPr="0073469F">
        <w:t>Your Email Address:</w:t>
      </w:r>
    </w:p>
    <w:p w14:paraId="0BC2D085" w14:textId="77777777" w:rsidR="00C367E9" w:rsidRPr="0073469F" w:rsidRDefault="00C367E9" w:rsidP="00C367E9">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r w:rsidRPr="0073469F">
        <w:t>Mechanisms for privacy and integrity protection of protocol parameters exist.</w:t>
      </w:r>
    </w:p>
    <w:p w14:paraId="63F3C398" w14:textId="77777777" w:rsidR="00C367E9" w:rsidRPr="0073469F" w:rsidRDefault="00C367E9" w:rsidP="00C367E9">
      <w:r w:rsidRPr="0073469F">
        <w:t>This media type does not include provisions for directives that institute actions on a recipient's files or other resources.</w:t>
      </w:r>
    </w:p>
    <w:p w14:paraId="19A389B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rPr>
          <w:rFonts w:eastAsia="PMingLiU"/>
        </w:rPr>
      </w:pPr>
      <w:r w:rsidRPr="0073469F">
        <w:rPr>
          <w:rFonts w:eastAsia="PMingLiU"/>
        </w:rPr>
        <w:t>Fragment identifier considerations:</w:t>
      </w:r>
    </w:p>
    <w:p w14:paraId="5BBE5C32" w14:textId="77777777" w:rsidR="00C367E9" w:rsidRPr="0073469F" w:rsidRDefault="00C367E9" w:rsidP="00C367E9">
      <w:r w:rsidRPr="0073469F">
        <w:t>The handling in section 5 of IETF RFC 7303 applies.</w:t>
      </w:r>
    </w:p>
    <w:p w14:paraId="30E3D397" w14:textId="77777777" w:rsidR="00C367E9" w:rsidRPr="0073469F" w:rsidRDefault="00C367E9" w:rsidP="00C367E9">
      <w:r w:rsidRPr="0073469F">
        <w:t>Restrictions on usage:</w:t>
      </w:r>
    </w:p>
    <w:p w14:paraId="2F391123" w14:textId="77777777" w:rsidR="00C367E9" w:rsidRPr="0073469F" w:rsidRDefault="00C367E9" w:rsidP="00C367E9">
      <w:r w:rsidRPr="0073469F">
        <w:t>None</w:t>
      </w:r>
    </w:p>
    <w:p w14:paraId="3B5337EB" w14:textId="77777777" w:rsidR="00C367E9" w:rsidRPr="0073469F" w:rsidRDefault="00C367E9" w:rsidP="00C367E9">
      <w:r w:rsidRPr="0073469F">
        <w:t>Provisional registration? (standards tree only):</w:t>
      </w:r>
    </w:p>
    <w:p w14:paraId="029501CD" w14:textId="77777777" w:rsidR="00C367E9" w:rsidRPr="0073469F" w:rsidRDefault="00C367E9" w:rsidP="00C367E9">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r w:rsidRPr="0073469F">
        <w:t>Intended usage:</w:t>
      </w:r>
    </w:p>
    <w:p w14:paraId="310C78C4" w14:textId="77777777" w:rsidR="00C367E9" w:rsidRPr="0073469F" w:rsidRDefault="00C367E9" w:rsidP="00C367E9">
      <w:pPr>
        <w:rPr>
          <w:rFonts w:eastAsia="PMingLiU"/>
        </w:rPr>
      </w:pPr>
      <w:r w:rsidRPr="0073469F">
        <w:rPr>
          <w:rFonts w:eastAsia="PMingLiU"/>
        </w:rPr>
        <w:lastRenderedPageBreak/>
        <w:t>Common</w:t>
      </w:r>
    </w:p>
    <w:p w14:paraId="4681C461" w14:textId="77777777" w:rsidR="00C367E9" w:rsidRPr="0073469F" w:rsidRDefault="00C367E9" w:rsidP="00C367E9">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11" w:name="_Toc20212506"/>
      <w:bookmarkStart w:id="2512" w:name="_Toc27731861"/>
      <w:bookmarkStart w:id="2513" w:name="_Toc36127639"/>
      <w:bookmarkStart w:id="2514" w:name="_Toc45214745"/>
      <w:bookmarkStart w:id="2515" w:name="_Toc51937884"/>
      <w:bookmarkStart w:id="2516" w:name="_Toc51938193"/>
      <w:bookmarkStart w:id="2517" w:name="_Toc92291380"/>
      <w:bookmarkStart w:id="2518" w:name="_Toc218770160"/>
      <w:r>
        <w:rPr>
          <w:lang w:eastAsia="zh-CN"/>
        </w:rPr>
        <w:t>B.1.3</w:t>
      </w:r>
      <w:r w:rsidRPr="0073469F">
        <w:tab/>
      </w:r>
      <w:r w:rsidRPr="004555A9">
        <w:t>application/vnd.3gpp.mcptt</w:t>
      </w:r>
      <w:r>
        <w:t>-</w:t>
      </w:r>
      <w:r w:rsidRPr="004555A9">
        <w:t>user-profile+xml</w:t>
      </w:r>
      <w:r>
        <w:t xml:space="preserve"> </w:t>
      </w:r>
      <w:r w:rsidRPr="0073469F">
        <w:t>IANA registration template</w:t>
      </w:r>
      <w:bookmarkEnd w:id="2511"/>
      <w:bookmarkEnd w:id="2512"/>
      <w:bookmarkEnd w:id="2513"/>
      <w:bookmarkEnd w:id="2514"/>
      <w:bookmarkEnd w:id="2515"/>
      <w:bookmarkEnd w:id="2516"/>
      <w:bookmarkEnd w:id="2517"/>
      <w:bookmarkEnd w:id="2518"/>
    </w:p>
    <w:p w14:paraId="61B039AB" w14:textId="77777777" w:rsidR="00C367E9" w:rsidRPr="0073469F" w:rsidRDefault="00C367E9" w:rsidP="00C367E9">
      <w:r w:rsidRPr="0073469F">
        <w:t>Your Name:</w:t>
      </w:r>
    </w:p>
    <w:p w14:paraId="40A137A7" w14:textId="77777777" w:rsidR="00C367E9" w:rsidRPr="0073469F" w:rsidRDefault="00C367E9" w:rsidP="00C367E9">
      <w:r w:rsidRPr="0073469F">
        <w:t>&lt;MCC name&gt;</w:t>
      </w:r>
    </w:p>
    <w:p w14:paraId="03E0E181" w14:textId="77777777" w:rsidR="00C367E9" w:rsidRPr="0073469F" w:rsidRDefault="00C367E9" w:rsidP="00C367E9">
      <w:r w:rsidRPr="0073469F">
        <w:t>Your Email Address:</w:t>
      </w:r>
    </w:p>
    <w:p w14:paraId="6537D18D" w14:textId="77777777" w:rsidR="00C367E9" w:rsidRPr="0073469F" w:rsidRDefault="00C367E9" w:rsidP="00C367E9">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r w:rsidRPr="0073469F">
        <w:t>Mechanisms for privacy and integrity protection of protocol parameters exist.</w:t>
      </w:r>
    </w:p>
    <w:p w14:paraId="7EF1B088" w14:textId="77777777" w:rsidR="00C367E9" w:rsidRPr="0073469F" w:rsidRDefault="00C367E9" w:rsidP="00C367E9">
      <w:r w:rsidRPr="0073469F">
        <w:t>This media type does not include provisions for directives that institute actions on a recipient's files or other resources.</w:t>
      </w:r>
    </w:p>
    <w:p w14:paraId="190E3D7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rPr>
          <w:rFonts w:eastAsia="PMingLiU"/>
        </w:rPr>
      </w:pPr>
      <w:r w:rsidRPr="0073469F">
        <w:rPr>
          <w:rFonts w:eastAsia="PMingLiU"/>
        </w:rPr>
        <w:t>Fragment identifier considerations:</w:t>
      </w:r>
    </w:p>
    <w:p w14:paraId="6008BD8E" w14:textId="77777777" w:rsidR="00C367E9" w:rsidRPr="0073469F" w:rsidRDefault="00C367E9" w:rsidP="00C367E9">
      <w:r w:rsidRPr="0073469F">
        <w:t>The handling in section 5 of IETF RFC 7303 applies.</w:t>
      </w:r>
    </w:p>
    <w:p w14:paraId="4A5CEA1F" w14:textId="77777777" w:rsidR="00C367E9" w:rsidRPr="0073469F" w:rsidRDefault="00C367E9" w:rsidP="00C367E9">
      <w:r w:rsidRPr="0073469F">
        <w:t>Restrictions on usage:</w:t>
      </w:r>
    </w:p>
    <w:p w14:paraId="698E7290" w14:textId="77777777" w:rsidR="00C367E9" w:rsidRPr="0073469F" w:rsidRDefault="00C367E9" w:rsidP="00C367E9">
      <w:r w:rsidRPr="0073469F">
        <w:t>None</w:t>
      </w:r>
    </w:p>
    <w:p w14:paraId="18CDED36" w14:textId="77777777" w:rsidR="00C367E9" w:rsidRPr="0073469F" w:rsidRDefault="00C367E9" w:rsidP="00C367E9">
      <w:r w:rsidRPr="0073469F">
        <w:t>Provisional registration? (standards tree only):</w:t>
      </w:r>
    </w:p>
    <w:p w14:paraId="2F11DD80" w14:textId="77777777" w:rsidR="00C367E9" w:rsidRPr="0073469F" w:rsidRDefault="00C367E9" w:rsidP="00C367E9">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r w:rsidRPr="0073469F">
        <w:t>Intended usage:</w:t>
      </w:r>
    </w:p>
    <w:p w14:paraId="7528794E" w14:textId="77777777" w:rsidR="00C367E9" w:rsidRPr="0073469F" w:rsidRDefault="00C367E9" w:rsidP="00C367E9">
      <w:pPr>
        <w:rPr>
          <w:rFonts w:eastAsia="PMingLiU"/>
        </w:rPr>
      </w:pPr>
      <w:r w:rsidRPr="0073469F">
        <w:rPr>
          <w:rFonts w:eastAsia="PMingLiU"/>
        </w:rPr>
        <w:t>Common</w:t>
      </w:r>
    </w:p>
    <w:p w14:paraId="2CC2AA8F" w14:textId="77777777" w:rsidR="00C367E9" w:rsidRPr="0073469F" w:rsidRDefault="00C367E9" w:rsidP="00C367E9">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19" w:name="_Toc20212507"/>
      <w:bookmarkStart w:id="2520" w:name="_Toc27731862"/>
      <w:bookmarkStart w:id="2521" w:name="_Toc36127640"/>
      <w:bookmarkStart w:id="2522" w:name="_Toc45214746"/>
      <w:bookmarkStart w:id="2523" w:name="_Toc51937885"/>
      <w:bookmarkStart w:id="2524" w:name="_Toc51938194"/>
      <w:bookmarkStart w:id="2525" w:name="_Toc92291381"/>
      <w:bookmarkStart w:id="2526" w:name="_Toc218770161"/>
      <w:r>
        <w:rPr>
          <w:lang w:eastAsia="zh-CN"/>
        </w:rPr>
        <w:t>B.1.4</w:t>
      </w:r>
      <w:r w:rsidRPr="0073469F">
        <w:tab/>
      </w:r>
      <w:r w:rsidRPr="004555A9">
        <w:t>application/vnd.3gpp.mcptt-service-config+xml</w:t>
      </w:r>
      <w:r>
        <w:t xml:space="preserve"> </w:t>
      </w:r>
      <w:r w:rsidRPr="0073469F">
        <w:t>IANA registration template</w:t>
      </w:r>
      <w:bookmarkEnd w:id="2519"/>
      <w:bookmarkEnd w:id="2520"/>
      <w:bookmarkEnd w:id="2521"/>
      <w:bookmarkEnd w:id="2522"/>
      <w:bookmarkEnd w:id="2523"/>
      <w:bookmarkEnd w:id="2524"/>
      <w:bookmarkEnd w:id="2525"/>
      <w:bookmarkEnd w:id="2526"/>
    </w:p>
    <w:p w14:paraId="114119E3" w14:textId="77777777" w:rsidR="00C367E9" w:rsidRPr="0073469F" w:rsidRDefault="00C367E9" w:rsidP="00C367E9">
      <w:r w:rsidRPr="0073469F">
        <w:t>Your Name:</w:t>
      </w:r>
    </w:p>
    <w:p w14:paraId="098ACE98" w14:textId="77777777" w:rsidR="00C367E9" w:rsidRPr="0073469F" w:rsidRDefault="00C367E9" w:rsidP="00C367E9">
      <w:r w:rsidRPr="0073469F">
        <w:t>&lt;MCC name&gt;</w:t>
      </w:r>
    </w:p>
    <w:p w14:paraId="2D244861" w14:textId="77777777" w:rsidR="00C367E9" w:rsidRPr="0073469F" w:rsidRDefault="00C367E9" w:rsidP="00C367E9">
      <w:r w:rsidRPr="0073469F">
        <w:t>Your Email Address:</w:t>
      </w:r>
    </w:p>
    <w:p w14:paraId="63F97CB0" w14:textId="77777777" w:rsidR="00C367E9" w:rsidRPr="0073469F" w:rsidRDefault="00C367E9" w:rsidP="00C367E9">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r w:rsidRPr="0073469F">
        <w:t>Mechanisms for privacy and integrity protection of protocol parameters exist.</w:t>
      </w:r>
    </w:p>
    <w:p w14:paraId="3A706FAA" w14:textId="77777777" w:rsidR="00C367E9" w:rsidRPr="0073469F" w:rsidRDefault="00C367E9" w:rsidP="00C367E9">
      <w:r w:rsidRPr="0073469F">
        <w:t>This media type does not include provisions for directives that institute actions on a recipient's files or other resources.</w:t>
      </w:r>
    </w:p>
    <w:p w14:paraId="0678973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rPr>
          <w:rFonts w:eastAsia="PMingLiU"/>
        </w:rPr>
      </w:pPr>
      <w:r w:rsidRPr="0073469F">
        <w:rPr>
          <w:rFonts w:eastAsia="PMingLiU"/>
        </w:rPr>
        <w:t>Fragment identifier considerations:</w:t>
      </w:r>
    </w:p>
    <w:p w14:paraId="37A90AD5" w14:textId="77777777" w:rsidR="00C367E9" w:rsidRPr="0073469F" w:rsidRDefault="00C367E9" w:rsidP="00C367E9">
      <w:r w:rsidRPr="0073469F">
        <w:t>The handling in section 5 of IETF RFC 7303 applies.</w:t>
      </w:r>
    </w:p>
    <w:p w14:paraId="6B11547C" w14:textId="77777777" w:rsidR="00C367E9" w:rsidRPr="0073469F" w:rsidRDefault="00C367E9" w:rsidP="00C367E9">
      <w:r w:rsidRPr="0073469F">
        <w:t>Restrictions on usage:</w:t>
      </w:r>
    </w:p>
    <w:p w14:paraId="12E3015A" w14:textId="77777777" w:rsidR="00C367E9" w:rsidRPr="0073469F" w:rsidRDefault="00C367E9" w:rsidP="00C367E9">
      <w:r w:rsidRPr="0073469F">
        <w:t>None</w:t>
      </w:r>
    </w:p>
    <w:p w14:paraId="29B7872E" w14:textId="77777777" w:rsidR="00C367E9" w:rsidRPr="0073469F" w:rsidRDefault="00C367E9" w:rsidP="00C367E9">
      <w:r w:rsidRPr="0073469F">
        <w:t>Provisional registration? (standards tree only):</w:t>
      </w:r>
    </w:p>
    <w:p w14:paraId="00C9AD02" w14:textId="77777777" w:rsidR="00C367E9" w:rsidRPr="0073469F" w:rsidRDefault="00C367E9" w:rsidP="00C367E9">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r w:rsidRPr="0073469F">
        <w:t>Intended usage:</w:t>
      </w:r>
    </w:p>
    <w:p w14:paraId="56E279D0" w14:textId="77777777" w:rsidR="00C367E9" w:rsidRPr="0073469F" w:rsidRDefault="00C367E9" w:rsidP="00C367E9">
      <w:pPr>
        <w:rPr>
          <w:rFonts w:eastAsia="PMingLiU"/>
        </w:rPr>
      </w:pPr>
      <w:r w:rsidRPr="0073469F">
        <w:rPr>
          <w:rFonts w:eastAsia="PMingLiU"/>
        </w:rPr>
        <w:t>Common</w:t>
      </w:r>
    </w:p>
    <w:p w14:paraId="4967FD06" w14:textId="77777777" w:rsidR="00C367E9" w:rsidRPr="0073469F" w:rsidRDefault="00C367E9" w:rsidP="00C367E9">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27" w:name="_Toc20212508"/>
      <w:bookmarkStart w:id="2528" w:name="_Toc27731863"/>
      <w:bookmarkStart w:id="2529" w:name="_Toc36127641"/>
      <w:bookmarkStart w:id="2530" w:name="_Toc45214747"/>
      <w:bookmarkStart w:id="2531" w:name="_Toc51937886"/>
      <w:bookmarkStart w:id="2532" w:name="_Toc51938195"/>
      <w:bookmarkStart w:id="2533" w:name="_Toc92291382"/>
      <w:bookmarkStart w:id="2534" w:name="_Toc21877016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27"/>
      <w:bookmarkEnd w:id="2528"/>
      <w:bookmarkEnd w:id="2529"/>
      <w:bookmarkEnd w:id="2530"/>
      <w:bookmarkEnd w:id="2531"/>
      <w:bookmarkEnd w:id="2532"/>
      <w:bookmarkEnd w:id="2533"/>
      <w:bookmarkEnd w:id="2534"/>
    </w:p>
    <w:p w14:paraId="6B65051B" w14:textId="77777777" w:rsidR="00C367E9" w:rsidRPr="0073469F" w:rsidRDefault="00C367E9" w:rsidP="00C367E9">
      <w:r w:rsidRPr="0073469F">
        <w:t>Your Name:</w:t>
      </w:r>
    </w:p>
    <w:p w14:paraId="1D81DBE4" w14:textId="77777777" w:rsidR="00C367E9" w:rsidRPr="0073469F" w:rsidRDefault="00C367E9" w:rsidP="00C367E9">
      <w:r w:rsidRPr="0073469F">
        <w:t>&lt;MCC name&gt;</w:t>
      </w:r>
    </w:p>
    <w:p w14:paraId="19DD6FB4" w14:textId="77777777" w:rsidR="00C367E9" w:rsidRPr="0073469F" w:rsidRDefault="00C367E9" w:rsidP="00C367E9">
      <w:r w:rsidRPr="0073469F">
        <w:t>Your Email Address:</w:t>
      </w:r>
    </w:p>
    <w:p w14:paraId="5F1316DE" w14:textId="77777777" w:rsidR="00C367E9" w:rsidRPr="0073469F" w:rsidRDefault="00C367E9" w:rsidP="00C367E9">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r w:rsidRPr="0073469F">
        <w:t>Mechanisms for privacy and integrity protection of protocol parameters exist.</w:t>
      </w:r>
    </w:p>
    <w:p w14:paraId="4DE4C227" w14:textId="77777777" w:rsidR="00C367E9" w:rsidRPr="0073469F" w:rsidRDefault="00C367E9" w:rsidP="00C367E9">
      <w:r w:rsidRPr="0073469F">
        <w:t>This media type does not include provisions for directives that institute actions on a recipient's files or other resources.</w:t>
      </w:r>
    </w:p>
    <w:p w14:paraId="5BF92FE7" w14:textId="77777777" w:rsidR="00C367E9" w:rsidRPr="0073469F" w:rsidRDefault="00C367E9" w:rsidP="00C367E9">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rPr>
          <w:rFonts w:eastAsia="PMingLiU"/>
        </w:rPr>
      </w:pPr>
      <w:r w:rsidRPr="0073469F">
        <w:rPr>
          <w:rFonts w:eastAsia="PMingLiU"/>
        </w:rPr>
        <w:t>Fragment identifier considerations:</w:t>
      </w:r>
    </w:p>
    <w:p w14:paraId="1B01B4CE" w14:textId="77777777" w:rsidR="00C367E9" w:rsidRPr="0073469F" w:rsidRDefault="00C367E9" w:rsidP="00C367E9">
      <w:r w:rsidRPr="0073469F">
        <w:t>The handling in section 5 of IETF RFC 7303 applies.</w:t>
      </w:r>
    </w:p>
    <w:p w14:paraId="2B820D8B" w14:textId="77777777" w:rsidR="00C367E9" w:rsidRPr="0073469F" w:rsidRDefault="00C367E9" w:rsidP="00C367E9">
      <w:r w:rsidRPr="0073469F">
        <w:t>Restrictions on usage:</w:t>
      </w:r>
    </w:p>
    <w:p w14:paraId="374E44A5" w14:textId="77777777" w:rsidR="00C367E9" w:rsidRPr="0073469F" w:rsidRDefault="00C367E9" w:rsidP="00C367E9">
      <w:r w:rsidRPr="0073469F">
        <w:t>None</w:t>
      </w:r>
    </w:p>
    <w:p w14:paraId="50AC3BCB" w14:textId="77777777" w:rsidR="00C367E9" w:rsidRPr="0073469F" w:rsidRDefault="00C367E9" w:rsidP="00C367E9">
      <w:r w:rsidRPr="0073469F">
        <w:t>Provisional registration? (standards tree only):</w:t>
      </w:r>
    </w:p>
    <w:p w14:paraId="7A7EAA04" w14:textId="77777777" w:rsidR="00C367E9" w:rsidRPr="0073469F" w:rsidRDefault="00C367E9" w:rsidP="00C367E9">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r w:rsidRPr="0073469F">
        <w:t>Intended usage:</w:t>
      </w:r>
    </w:p>
    <w:p w14:paraId="6229156B" w14:textId="77777777" w:rsidR="00C367E9" w:rsidRPr="0073469F" w:rsidRDefault="00C367E9" w:rsidP="00C367E9">
      <w:pPr>
        <w:rPr>
          <w:rFonts w:eastAsia="PMingLiU"/>
        </w:rPr>
      </w:pPr>
      <w:r w:rsidRPr="0073469F">
        <w:rPr>
          <w:rFonts w:eastAsia="PMingLiU"/>
        </w:rPr>
        <w:t>Common</w:t>
      </w:r>
    </w:p>
    <w:p w14:paraId="5D279FCF" w14:textId="77777777" w:rsidR="00C367E9" w:rsidRPr="0073469F" w:rsidRDefault="00C367E9" w:rsidP="00C367E9">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35" w:name="_Toc20212509"/>
      <w:bookmarkStart w:id="2536" w:name="_Toc27731864"/>
      <w:bookmarkStart w:id="2537" w:name="_Toc36127642"/>
      <w:bookmarkStart w:id="2538" w:name="_Toc45214748"/>
      <w:bookmarkStart w:id="2539" w:name="_Toc51937887"/>
      <w:bookmarkStart w:id="2540" w:name="_Toc51938196"/>
      <w:bookmarkStart w:id="2541" w:name="_Toc92291383"/>
      <w:bookmarkStart w:id="2542" w:name="_Toc21877016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35"/>
      <w:bookmarkEnd w:id="2536"/>
      <w:bookmarkEnd w:id="2537"/>
      <w:bookmarkEnd w:id="2538"/>
      <w:bookmarkEnd w:id="2539"/>
      <w:bookmarkEnd w:id="2540"/>
      <w:bookmarkEnd w:id="2541"/>
      <w:bookmarkEnd w:id="2542"/>
    </w:p>
    <w:p w14:paraId="5180D9D3" w14:textId="77777777" w:rsidR="00C367E9" w:rsidRPr="0073469F" w:rsidRDefault="00C367E9" w:rsidP="00C367E9">
      <w:r w:rsidRPr="0073469F">
        <w:t>Your Name:</w:t>
      </w:r>
    </w:p>
    <w:p w14:paraId="57314686" w14:textId="77777777" w:rsidR="00C367E9" w:rsidRPr="0073469F" w:rsidRDefault="00C367E9" w:rsidP="00C367E9">
      <w:r w:rsidRPr="0073469F">
        <w:lastRenderedPageBreak/>
        <w:t>&lt;MCC name&gt;</w:t>
      </w:r>
    </w:p>
    <w:p w14:paraId="186B587A" w14:textId="77777777" w:rsidR="00C367E9" w:rsidRPr="0073469F" w:rsidRDefault="00C367E9" w:rsidP="00C367E9">
      <w:r w:rsidRPr="0073469F">
        <w:t>Your Email Address:</w:t>
      </w:r>
    </w:p>
    <w:p w14:paraId="692DF2F8" w14:textId="77777777" w:rsidR="00C367E9" w:rsidRPr="0073469F" w:rsidRDefault="00C367E9" w:rsidP="00C367E9">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r w:rsidRPr="0073469F">
        <w:t>Mechanisms for privacy and integrity protection of protocol parameters exist.</w:t>
      </w:r>
    </w:p>
    <w:p w14:paraId="148B0F42" w14:textId="77777777" w:rsidR="00C367E9" w:rsidRPr="0073469F" w:rsidRDefault="00C367E9" w:rsidP="00C367E9">
      <w:r w:rsidRPr="0073469F">
        <w:t>This media type does not include provisions for directives that institute actions on a recipient's files or other resources.</w:t>
      </w:r>
    </w:p>
    <w:p w14:paraId="35D51AA3"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rPr>
          <w:rFonts w:eastAsia="PMingLiU"/>
        </w:rPr>
      </w:pPr>
      <w:r w:rsidRPr="0073469F">
        <w:rPr>
          <w:rFonts w:eastAsia="PMingLiU"/>
        </w:rPr>
        <w:t>Fragment identifier considerations:</w:t>
      </w:r>
    </w:p>
    <w:p w14:paraId="54C9D601" w14:textId="77777777" w:rsidR="00C367E9" w:rsidRPr="0073469F" w:rsidRDefault="00C367E9" w:rsidP="00C367E9">
      <w:r w:rsidRPr="0073469F">
        <w:t>The handling in section 5 of IETF RFC 7303 applies.</w:t>
      </w:r>
    </w:p>
    <w:p w14:paraId="5E23C9BD" w14:textId="77777777" w:rsidR="00C367E9" w:rsidRPr="0073469F" w:rsidRDefault="00C367E9" w:rsidP="00C367E9">
      <w:r w:rsidRPr="0073469F">
        <w:t>Restrictions on usage:</w:t>
      </w:r>
    </w:p>
    <w:p w14:paraId="1DFF4EA6" w14:textId="77777777" w:rsidR="00C367E9" w:rsidRPr="0073469F" w:rsidRDefault="00C367E9" w:rsidP="00C367E9">
      <w:r w:rsidRPr="0073469F">
        <w:t>None</w:t>
      </w:r>
    </w:p>
    <w:p w14:paraId="6678FADD" w14:textId="77777777" w:rsidR="00C367E9" w:rsidRPr="0073469F" w:rsidRDefault="00C367E9" w:rsidP="00C367E9">
      <w:r w:rsidRPr="0073469F">
        <w:t>Provisional registration? (standards tree only):</w:t>
      </w:r>
    </w:p>
    <w:p w14:paraId="4A3CD1D7" w14:textId="77777777" w:rsidR="00C367E9" w:rsidRPr="0073469F" w:rsidRDefault="00C367E9" w:rsidP="00C367E9">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r w:rsidRPr="0073469F">
        <w:t>Intended usage:</w:t>
      </w:r>
    </w:p>
    <w:p w14:paraId="5B5157B9" w14:textId="77777777" w:rsidR="00C367E9" w:rsidRPr="0073469F" w:rsidRDefault="00C367E9" w:rsidP="00C367E9">
      <w:pPr>
        <w:rPr>
          <w:rFonts w:eastAsia="PMingLiU"/>
        </w:rPr>
      </w:pPr>
      <w:r w:rsidRPr="0073469F">
        <w:rPr>
          <w:rFonts w:eastAsia="PMingLiU"/>
        </w:rPr>
        <w:t>Common</w:t>
      </w:r>
    </w:p>
    <w:p w14:paraId="5A9F4B44" w14:textId="77777777" w:rsidR="00C367E9" w:rsidRPr="0073469F" w:rsidRDefault="00C367E9" w:rsidP="00C367E9">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43" w:name="_Toc20212510"/>
      <w:bookmarkStart w:id="2544" w:name="_Toc27731865"/>
      <w:bookmarkStart w:id="2545" w:name="_Toc36127643"/>
      <w:bookmarkStart w:id="2546" w:name="_Toc45214749"/>
      <w:bookmarkStart w:id="2547" w:name="_Toc51937888"/>
      <w:bookmarkStart w:id="2548" w:name="_Toc51938197"/>
      <w:bookmarkStart w:id="2549" w:name="_Toc92291384"/>
      <w:bookmarkStart w:id="2550" w:name="_Toc218770164"/>
      <w:r>
        <w:rPr>
          <w:lang w:eastAsia="zh-CN"/>
        </w:rPr>
        <w:t>B.1.7</w:t>
      </w:r>
      <w:r w:rsidRPr="0073469F">
        <w:tab/>
      </w:r>
      <w:r w:rsidRPr="004555A9">
        <w:t>application/vnd.3gpp.mc</w:t>
      </w:r>
      <w:r>
        <w:t>video-</w:t>
      </w:r>
      <w:r w:rsidRPr="004555A9">
        <w:t>ue-config+xml</w:t>
      </w:r>
      <w:r>
        <w:t xml:space="preserve"> </w:t>
      </w:r>
      <w:r w:rsidRPr="0073469F">
        <w:t>IANA registration template</w:t>
      </w:r>
      <w:bookmarkEnd w:id="2543"/>
      <w:bookmarkEnd w:id="2544"/>
      <w:bookmarkEnd w:id="2545"/>
      <w:bookmarkEnd w:id="2546"/>
      <w:bookmarkEnd w:id="2547"/>
      <w:bookmarkEnd w:id="2548"/>
      <w:bookmarkEnd w:id="2549"/>
      <w:bookmarkEnd w:id="2550"/>
    </w:p>
    <w:p w14:paraId="35CF5496" w14:textId="77777777" w:rsidR="00C367E9" w:rsidRPr="0073469F" w:rsidRDefault="00C367E9" w:rsidP="00C367E9">
      <w:r w:rsidRPr="0073469F">
        <w:t>Your Name:</w:t>
      </w:r>
    </w:p>
    <w:p w14:paraId="6DECDD46" w14:textId="77777777" w:rsidR="00C367E9" w:rsidRPr="0073469F" w:rsidRDefault="00C367E9" w:rsidP="00C367E9">
      <w:r w:rsidRPr="0073469F">
        <w:t>&lt;MCC name&gt;</w:t>
      </w:r>
    </w:p>
    <w:p w14:paraId="32F1BE04" w14:textId="77777777" w:rsidR="00C367E9" w:rsidRPr="0073469F" w:rsidRDefault="00C367E9" w:rsidP="00C367E9">
      <w:r w:rsidRPr="0073469F">
        <w:t>Your Email Address:</w:t>
      </w:r>
    </w:p>
    <w:p w14:paraId="7F137564" w14:textId="77777777" w:rsidR="00C367E9" w:rsidRPr="0073469F" w:rsidRDefault="00C367E9" w:rsidP="00C367E9">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r w:rsidRPr="0073469F">
        <w:lastRenderedPageBreak/>
        <w:t>Mechanisms for privacy and integrity protection of protocol parameters exist.</w:t>
      </w:r>
    </w:p>
    <w:p w14:paraId="16938777" w14:textId="77777777" w:rsidR="00C367E9" w:rsidRPr="0073469F" w:rsidRDefault="00C367E9" w:rsidP="00C367E9">
      <w:r w:rsidRPr="0073469F">
        <w:t>This media type does not include provisions for directives that institute actions on a recipient's files or other resources.</w:t>
      </w:r>
    </w:p>
    <w:p w14:paraId="34C08E8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rPr>
          <w:rFonts w:eastAsia="PMingLiU"/>
        </w:rPr>
      </w:pPr>
      <w:r w:rsidRPr="0073469F">
        <w:rPr>
          <w:rFonts w:eastAsia="PMingLiU"/>
        </w:rPr>
        <w:t>Fragment identifier considerations:</w:t>
      </w:r>
    </w:p>
    <w:p w14:paraId="41CF7C0C" w14:textId="77777777" w:rsidR="00C367E9" w:rsidRPr="0073469F" w:rsidRDefault="00C367E9" w:rsidP="00C367E9">
      <w:r w:rsidRPr="0073469F">
        <w:t>The handling in section 5 of IETF RFC 7303 applies.</w:t>
      </w:r>
    </w:p>
    <w:p w14:paraId="4FD6C202" w14:textId="77777777" w:rsidR="00C367E9" w:rsidRPr="0073469F" w:rsidRDefault="00C367E9" w:rsidP="00C367E9">
      <w:r w:rsidRPr="0073469F">
        <w:t>Restrictions on usage:</w:t>
      </w:r>
    </w:p>
    <w:p w14:paraId="7CDDA4E8" w14:textId="77777777" w:rsidR="00C367E9" w:rsidRPr="0073469F" w:rsidRDefault="00C367E9" w:rsidP="00C367E9">
      <w:r w:rsidRPr="0073469F">
        <w:t>None</w:t>
      </w:r>
    </w:p>
    <w:p w14:paraId="5E0C64D8" w14:textId="77777777" w:rsidR="00C367E9" w:rsidRPr="0073469F" w:rsidRDefault="00C367E9" w:rsidP="00C367E9">
      <w:r w:rsidRPr="0073469F">
        <w:t>Provisional registration? (standards tree only):</w:t>
      </w:r>
    </w:p>
    <w:p w14:paraId="1C85A962" w14:textId="77777777" w:rsidR="00C367E9" w:rsidRPr="0073469F" w:rsidRDefault="00C367E9" w:rsidP="00C367E9">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r w:rsidRPr="0073469F">
        <w:t>Intended usage:</w:t>
      </w:r>
    </w:p>
    <w:p w14:paraId="51B0D389" w14:textId="77777777" w:rsidR="00C367E9" w:rsidRPr="0073469F" w:rsidRDefault="00C367E9" w:rsidP="00C367E9">
      <w:pPr>
        <w:rPr>
          <w:rFonts w:eastAsia="PMingLiU"/>
        </w:rPr>
      </w:pPr>
      <w:r w:rsidRPr="0073469F">
        <w:rPr>
          <w:rFonts w:eastAsia="PMingLiU"/>
        </w:rPr>
        <w:t>Common</w:t>
      </w:r>
    </w:p>
    <w:p w14:paraId="07B0119B" w14:textId="77777777" w:rsidR="00C367E9" w:rsidRPr="0073469F" w:rsidRDefault="00C367E9" w:rsidP="00C367E9">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51" w:name="_Toc20212511"/>
      <w:bookmarkStart w:id="2552" w:name="_Toc27731866"/>
      <w:bookmarkStart w:id="2553" w:name="_Toc36127644"/>
      <w:bookmarkStart w:id="2554" w:name="_Toc45214750"/>
      <w:bookmarkStart w:id="2555" w:name="_Toc51937889"/>
      <w:bookmarkStart w:id="2556" w:name="_Toc51938198"/>
      <w:bookmarkStart w:id="2557" w:name="_Toc92291385"/>
      <w:bookmarkStart w:id="2558" w:name="_Toc218770165"/>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51"/>
      <w:bookmarkEnd w:id="2552"/>
      <w:bookmarkEnd w:id="2553"/>
      <w:bookmarkEnd w:id="2554"/>
      <w:bookmarkEnd w:id="2555"/>
      <w:bookmarkEnd w:id="2556"/>
      <w:bookmarkEnd w:id="2557"/>
      <w:bookmarkEnd w:id="2558"/>
    </w:p>
    <w:p w14:paraId="35A87EDE" w14:textId="77777777" w:rsidR="00C367E9" w:rsidRPr="0073469F" w:rsidRDefault="00C367E9" w:rsidP="00C367E9">
      <w:r w:rsidRPr="0073469F">
        <w:t>Your Name:</w:t>
      </w:r>
    </w:p>
    <w:p w14:paraId="1C17D68E" w14:textId="77777777" w:rsidR="00C367E9" w:rsidRPr="0073469F" w:rsidRDefault="00C367E9" w:rsidP="00C367E9">
      <w:r w:rsidRPr="0073469F">
        <w:t>&lt;MCC name&gt;</w:t>
      </w:r>
    </w:p>
    <w:p w14:paraId="598EB923" w14:textId="77777777" w:rsidR="00C367E9" w:rsidRPr="0073469F" w:rsidRDefault="00C367E9" w:rsidP="00C367E9">
      <w:r w:rsidRPr="0073469F">
        <w:t>Your Email Address:</w:t>
      </w:r>
    </w:p>
    <w:p w14:paraId="53614C5B" w14:textId="77777777" w:rsidR="00C367E9" w:rsidRPr="0073469F" w:rsidRDefault="00C367E9" w:rsidP="00C367E9">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r w:rsidRPr="0073469F">
        <w:t>Mechanisms for privacy and integrity protection of protocol parameters exist.</w:t>
      </w:r>
    </w:p>
    <w:p w14:paraId="537D357D" w14:textId="77777777" w:rsidR="00C367E9" w:rsidRPr="0073469F" w:rsidRDefault="00C367E9" w:rsidP="00C367E9">
      <w:r w:rsidRPr="0073469F">
        <w:t>This media type does not include provisions for directives that institute actions on a recipient's files or other resources.</w:t>
      </w:r>
    </w:p>
    <w:p w14:paraId="0579EB62"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rPr>
          <w:rFonts w:eastAsia="PMingLiU"/>
        </w:rPr>
      </w:pPr>
      <w:r w:rsidRPr="0073469F">
        <w:rPr>
          <w:rFonts w:eastAsia="PMingLiU"/>
        </w:rPr>
        <w:t>Fragment identifier considerations:</w:t>
      </w:r>
    </w:p>
    <w:p w14:paraId="56B13011" w14:textId="77777777" w:rsidR="00C367E9" w:rsidRPr="0073469F" w:rsidRDefault="00C367E9" w:rsidP="00C367E9">
      <w:r w:rsidRPr="0073469F">
        <w:t>The handling in section 5 of IETF RFC 7303 applies.</w:t>
      </w:r>
    </w:p>
    <w:p w14:paraId="668DD6B0" w14:textId="77777777" w:rsidR="00C367E9" w:rsidRPr="0073469F" w:rsidRDefault="00C367E9" w:rsidP="00C367E9">
      <w:r w:rsidRPr="0073469F">
        <w:lastRenderedPageBreak/>
        <w:t>Restrictions on usage:</w:t>
      </w:r>
    </w:p>
    <w:p w14:paraId="6A7207F5" w14:textId="77777777" w:rsidR="00C367E9" w:rsidRPr="0073469F" w:rsidRDefault="00C367E9" w:rsidP="00C367E9">
      <w:r w:rsidRPr="0073469F">
        <w:t>None</w:t>
      </w:r>
    </w:p>
    <w:p w14:paraId="33A84308" w14:textId="77777777" w:rsidR="00C367E9" w:rsidRPr="0073469F" w:rsidRDefault="00C367E9" w:rsidP="00C367E9">
      <w:r w:rsidRPr="0073469F">
        <w:t>Provisional registration? (standards tree only):</w:t>
      </w:r>
    </w:p>
    <w:p w14:paraId="59205B80" w14:textId="77777777" w:rsidR="00C367E9" w:rsidRPr="0073469F" w:rsidRDefault="00C367E9" w:rsidP="00C367E9">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r w:rsidRPr="0073469F">
        <w:t>Intended usage:</w:t>
      </w:r>
    </w:p>
    <w:p w14:paraId="33509886" w14:textId="77777777" w:rsidR="00C367E9" w:rsidRPr="0073469F" w:rsidRDefault="00C367E9" w:rsidP="00C367E9">
      <w:pPr>
        <w:rPr>
          <w:rFonts w:eastAsia="PMingLiU"/>
        </w:rPr>
      </w:pPr>
      <w:r w:rsidRPr="0073469F">
        <w:rPr>
          <w:rFonts w:eastAsia="PMingLiU"/>
        </w:rPr>
        <w:t>Common</w:t>
      </w:r>
    </w:p>
    <w:p w14:paraId="35F81A75" w14:textId="77777777" w:rsidR="00C367E9" w:rsidRPr="0073469F" w:rsidRDefault="00C367E9" w:rsidP="00C367E9">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59" w:name="_Toc20212512"/>
      <w:bookmarkStart w:id="2560" w:name="_Toc27731867"/>
      <w:bookmarkStart w:id="2561" w:name="_Toc36127645"/>
      <w:bookmarkStart w:id="2562" w:name="_Toc45214751"/>
      <w:bookmarkStart w:id="2563" w:name="_Toc51937890"/>
      <w:bookmarkStart w:id="2564" w:name="_Toc51938199"/>
      <w:bookmarkStart w:id="2565" w:name="_Toc92291386"/>
      <w:bookmarkStart w:id="2566" w:name="_Toc218770166"/>
      <w:r>
        <w:rPr>
          <w:lang w:eastAsia="zh-CN"/>
        </w:rPr>
        <w:t>B.1.9</w:t>
      </w:r>
      <w:r w:rsidRPr="0073469F">
        <w:tab/>
      </w:r>
      <w:r w:rsidRPr="004555A9">
        <w:t>application/vnd.3gpp.mc</w:t>
      </w:r>
      <w:r>
        <w:t>data-</w:t>
      </w:r>
      <w:r w:rsidRPr="004555A9">
        <w:t>ue-config+xml</w:t>
      </w:r>
      <w:r>
        <w:t xml:space="preserve"> </w:t>
      </w:r>
      <w:r w:rsidRPr="0073469F">
        <w:t>IANA registration template</w:t>
      </w:r>
      <w:bookmarkEnd w:id="2559"/>
      <w:bookmarkEnd w:id="2560"/>
      <w:bookmarkEnd w:id="2561"/>
      <w:bookmarkEnd w:id="2562"/>
      <w:bookmarkEnd w:id="2563"/>
      <w:bookmarkEnd w:id="2564"/>
      <w:bookmarkEnd w:id="2565"/>
      <w:bookmarkEnd w:id="2566"/>
    </w:p>
    <w:p w14:paraId="35D2A0B3" w14:textId="77777777" w:rsidR="00C367E9" w:rsidRPr="0073469F" w:rsidRDefault="00C367E9" w:rsidP="00C367E9">
      <w:r w:rsidRPr="0073469F">
        <w:t>Your Name:</w:t>
      </w:r>
    </w:p>
    <w:p w14:paraId="6C6BB09E" w14:textId="77777777" w:rsidR="00C367E9" w:rsidRPr="0073469F" w:rsidRDefault="00C367E9" w:rsidP="00C367E9">
      <w:r w:rsidRPr="0073469F">
        <w:t>&lt;MCC name&gt;</w:t>
      </w:r>
    </w:p>
    <w:p w14:paraId="7A638313" w14:textId="77777777" w:rsidR="00C367E9" w:rsidRPr="0073469F" w:rsidRDefault="00C367E9" w:rsidP="00C367E9">
      <w:r w:rsidRPr="0073469F">
        <w:t>Your Email Address:</w:t>
      </w:r>
    </w:p>
    <w:p w14:paraId="56A85C79" w14:textId="77777777" w:rsidR="00C367E9" w:rsidRPr="0073469F" w:rsidRDefault="00C367E9" w:rsidP="00C367E9">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r w:rsidRPr="0073469F">
        <w:t>Mechanisms for privacy and integrity protection of protocol parameters exist.</w:t>
      </w:r>
    </w:p>
    <w:p w14:paraId="28E3E97A" w14:textId="77777777" w:rsidR="00C367E9" w:rsidRPr="0073469F" w:rsidRDefault="00C367E9" w:rsidP="00C367E9">
      <w:r w:rsidRPr="0073469F">
        <w:t>This media type does not include provisions for directives that institute actions on a recipient's files or other resources.</w:t>
      </w:r>
    </w:p>
    <w:p w14:paraId="4A80BCE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rPr>
          <w:rFonts w:eastAsia="PMingLiU"/>
        </w:rPr>
      </w:pPr>
      <w:r w:rsidRPr="0073469F">
        <w:rPr>
          <w:rFonts w:eastAsia="PMingLiU"/>
        </w:rPr>
        <w:t>Fragment identifier considerations:</w:t>
      </w:r>
    </w:p>
    <w:p w14:paraId="63227E90" w14:textId="77777777" w:rsidR="00C367E9" w:rsidRPr="0073469F" w:rsidRDefault="00C367E9" w:rsidP="00C367E9">
      <w:r w:rsidRPr="0073469F">
        <w:t>The handling in section 5 of IETF RFC 7303 applies.</w:t>
      </w:r>
    </w:p>
    <w:p w14:paraId="3D5E43D0" w14:textId="77777777" w:rsidR="00C367E9" w:rsidRPr="0073469F" w:rsidRDefault="00C367E9" w:rsidP="00C367E9">
      <w:r w:rsidRPr="0073469F">
        <w:t>Restrictions on usage:</w:t>
      </w:r>
    </w:p>
    <w:p w14:paraId="645C52CF" w14:textId="77777777" w:rsidR="00C367E9" w:rsidRPr="0073469F" w:rsidRDefault="00C367E9" w:rsidP="00C367E9">
      <w:r w:rsidRPr="0073469F">
        <w:t>None</w:t>
      </w:r>
    </w:p>
    <w:p w14:paraId="44E1BDA5" w14:textId="77777777" w:rsidR="00C367E9" w:rsidRPr="0073469F" w:rsidRDefault="00C367E9" w:rsidP="00C367E9">
      <w:r w:rsidRPr="0073469F">
        <w:t>Provisional registration? (standards tree only):</w:t>
      </w:r>
    </w:p>
    <w:p w14:paraId="233532BE" w14:textId="77777777" w:rsidR="00C367E9" w:rsidRPr="0073469F" w:rsidRDefault="00C367E9" w:rsidP="00C367E9">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r w:rsidRPr="0073469F">
        <w:t>Intended usage:</w:t>
      </w:r>
    </w:p>
    <w:p w14:paraId="16B6754D" w14:textId="77777777" w:rsidR="00C367E9" w:rsidRPr="0073469F" w:rsidRDefault="00C367E9" w:rsidP="00C367E9">
      <w:pPr>
        <w:rPr>
          <w:rFonts w:eastAsia="PMingLiU"/>
        </w:rPr>
      </w:pPr>
      <w:r w:rsidRPr="0073469F">
        <w:rPr>
          <w:rFonts w:eastAsia="PMingLiU"/>
        </w:rPr>
        <w:t>Common</w:t>
      </w:r>
    </w:p>
    <w:p w14:paraId="70BEBAA0" w14:textId="77777777" w:rsidR="00C367E9" w:rsidRPr="0073469F" w:rsidRDefault="00C367E9" w:rsidP="00C367E9">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567" w:name="_Toc20212513"/>
      <w:bookmarkStart w:id="2568" w:name="_Toc27731868"/>
      <w:bookmarkStart w:id="2569" w:name="_Toc36127646"/>
      <w:bookmarkStart w:id="2570" w:name="_Toc45214752"/>
      <w:bookmarkStart w:id="2571" w:name="_Toc51937891"/>
      <w:bookmarkStart w:id="2572" w:name="_Toc51938200"/>
      <w:bookmarkStart w:id="2573" w:name="_Toc92291387"/>
      <w:bookmarkStart w:id="2574" w:name="_Toc21877016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67"/>
      <w:bookmarkEnd w:id="2568"/>
      <w:bookmarkEnd w:id="2569"/>
      <w:bookmarkEnd w:id="2570"/>
      <w:bookmarkEnd w:id="2571"/>
      <w:bookmarkEnd w:id="2572"/>
      <w:bookmarkEnd w:id="2573"/>
      <w:bookmarkEnd w:id="2574"/>
    </w:p>
    <w:p w14:paraId="6F2219AA" w14:textId="77777777" w:rsidR="00C367E9" w:rsidRPr="0073469F" w:rsidRDefault="00C367E9" w:rsidP="00C367E9">
      <w:r w:rsidRPr="0073469F">
        <w:t>Your Name:</w:t>
      </w:r>
    </w:p>
    <w:p w14:paraId="0A3F8B38" w14:textId="77777777" w:rsidR="00C367E9" w:rsidRPr="0073469F" w:rsidRDefault="00C367E9" w:rsidP="00C367E9">
      <w:r w:rsidRPr="0073469F">
        <w:t>&lt;MCC name&gt;</w:t>
      </w:r>
    </w:p>
    <w:p w14:paraId="42CC8B95" w14:textId="77777777" w:rsidR="00C367E9" w:rsidRPr="0073469F" w:rsidRDefault="00C367E9" w:rsidP="00C367E9">
      <w:r w:rsidRPr="0073469F">
        <w:t>Your Email Address:</w:t>
      </w:r>
    </w:p>
    <w:p w14:paraId="3C139B5C" w14:textId="77777777" w:rsidR="00C367E9" w:rsidRPr="0073469F" w:rsidRDefault="00C367E9" w:rsidP="00C367E9">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r w:rsidRPr="0073469F">
        <w:t>Mechanisms for privacy and integrity protection of protocol parameters exist.</w:t>
      </w:r>
    </w:p>
    <w:p w14:paraId="50F865EC" w14:textId="77777777" w:rsidR="00C367E9" w:rsidRPr="0073469F" w:rsidRDefault="00C367E9" w:rsidP="00C367E9">
      <w:r w:rsidRPr="0073469F">
        <w:t>This media type does not include provisions for directives that institute actions on a recipient's files or other resources.</w:t>
      </w:r>
    </w:p>
    <w:p w14:paraId="646AEFD7"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rPr>
          <w:rFonts w:eastAsia="PMingLiU"/>
        </w:rPr>
      </w:pPr>
      <w:r w:rsidRPr="0073469F">
        <w:rPr>
          <w:rFonts w:eastAsia="PMingLiU"/>
        </w:rPr>
        <w:t>Fragment identifier considerations:</w:t>
      </w:r>
    </w:p>
    <w:p w14:paraId="646F06BF" w14:textId="77777777" w:rsidR="00C367E9" w:rsidRPr="0073469F" w:rsidRDefault="00C367E9" w:rsidP="00C367E9">
      <w:r w:rsidRPr="0073469F">
        <w:lastRenderedPageBreak/>
        <w:t>The handling in section 5 of IETF RFC 7303 applies.</w:t>
      </w:r>
    </w:p>
    <w:p w14:paraId="1262B577" w14:textId="77777777" w:rsidR="00C367E9" w:rsidRPr="0073469F" w:rsidRDefault="00C367E9" w:rsidP="00C367E9">
      <w:r w:rsidRPr="0073469F">
        <w:t>Restrictions on usage:</w:t>
      </w:r>
    </w:p>
    <w:p w14:paraId="6FD8552B" w14:textId="77777777" w:rsidR="00C367E9" w:rsidRPr="0073469F" w:rsidRDefault="00C367E9" w:rsidP="00C367E9">
      <w:r w:rsidRPr="0073469F">
        <w:t>None</w:t>
      </w:r>
    </w:p>
    <w:p w14:paraId="594842A3" w14:textId="77777777" w:rsidR="00C367E9" w:rsidRPr="0073469F" w:rsidRDefault="00C367E9" w:rsidP="00C367E9">
      <w:r w:rsidRPr="0073469F">
        <w:t>Provisional registration? (standards tree only):</w:t>
      </w:r>
    </w:p>
    <w:p w14:paraId="44315655" w14:textId="77777777" w:rsidR="00C367E9" w:rsidRPr="0073469F" w:rsidRDefault="00C367E9" w:rsidP="00C367E9">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r w:rsidRPr="0073469F">
        <w:t>Intended usage:</w:t>
      </w:r>
    </w:p>
    <w:p w14:paraId="13624099" w14:textId="77777777" w:rsidR="00C367E9" w:rsidRPr="0073469F" w:rsidRDefault="00C367E9" w:rsidP="00C367E9">
      <w:pPr>
        <w:rPr>
          <w:rFonts w:eastAsia="PMingLiU"/>
        </w:rPr>
      </w:pPr>
      <w:r w:rsidRPr="0073469F">
        <w:rPr>
          <w:rFonts w:eastAsia="PMingLiU"/>
        </w:rPr>
        <w:t>Common</w:t>
      </w:r>
    </w:p>
    <w:p w14:paraId="3B54DFEF" w14:textId="77777777" w:rsidR="00C367E9" w:rsidRPr="0073469F" w:rsidRDefault="00C367E9" w:rsidP="00C367E9">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16305C5" w:rsidR="00C367E9" w:rsidRPr="009F4AC2" w:rsidRDefault="00E0746B" w:rsidP="00C367E9">
      <w:pPr>
        <w:pStyle w:val="Heading8"/>
      </w:pPr>
      <w:bookmarkStart w:id="2575" w:name="_Toc92291388"/>
      <w:r w:rsidRPr="00C367E9">
        <w:br w:type="page"/>
      </w:r>
      <w:bookmarkStart w:id="2576" w:name="_Toc218770168"/>
      <w:r w:rsidR="00C367E9" w:rsidRPr="009F4AC2">
        <w:lastRenderedPageBreak/>
        <w:t xml:space="preserve">Annex </w:t>
      </w:r>
      <w:r w:rsidR="00C367E9">
        <w:t>C</w:t>
      </w:r>
      <w:r w:rsidR="00C367E9" w:rsidRPr="009F4AC2">
        <w:t xml:space="preserve"> (</w:t>
      </w:r>
      <w:r w:rsidR="00C367E9">
        <w:t>n</w:t>
      </w:r>
      <w:r w:rsidR="00C367E9" w:rsidRPr="009F4AC2">
        <w:t>ormative):</w:t>
      </w:r>
      <w:r w:rsidR="00C367E9" w:rsidRPr="009F4AC2">
        <w:br/>
      </w:r>
      <w:r w:rsidR="00C367E9" w:rsidRPr="009F4AC2">
        <w:rPr>
          <w:rStyle w:val="Heading1Char"/>
        </w:rPr>
        <w:t xml:space="preserve">Configuration specific concepts for the support </w:t>
      </w:r>
      <w:r w:rsidR="00C367E9">
        <w:rPr>
          <w:rStyle w:val="Heading1Char"/>
        </w:rPr>
        <w:t xml:space="preserve">of </w:t>
      </w:r>
      <w:r w:rsidR="00C367E9" w:rsidRPr="009F4AC2">
        <w:rPr>
          <w:rStyle w:val="Heading1Char"/>
        </w:rPr>
        <w:t xml:space="preserve">mission critical services over </w:t>
      </w:r>
      <w:r w:rsidR="00C367E9" w:rsidRPr="009F4AC2">
        <w:rPr>
          <w:rStyle w:val="Heading1Char"/>
          <w:rFonts w:hint="eastAsia"/>
        </w:rPr>
        <w:t>5GS</w:t>
      </w:r>
      <w:bookmarkEnd w:id="2575"/>
      <w:bookmarkEnd w:id="2576"/>
      <w:r w:rsidR="00C367E9" w:rsidRPr="009F4AC2">
        <w:t xml:space="preserve"> </w:t>
      </w:r>
    </w:p>
    <w:p w14:paraId="71EF22C9" w14:textId="77777777" w:rsidR="00C367E9" w:rsidRDefault="00C367E9" w:rsidP="00C367E9">
      <w:pPr>
        <w:pStyle w:val="Heading1"/>
      </w:pPr>
      <w:bookmarkStart w:id="2577" w:name="_Toc20156543"/>
      <w:bookmarkStart w:id="2578" w:name="_Toc27501739"/>
      <w:bookmarkStart w:id="2579" w:name="_Toc36049870"/>
      <w:bookmarkStart w:id="2580" w:name="_Toc45210640"/>
      <w:bookmarkStart w:id="2581" w:name="_Toc51861467"/>
      <w:bookmarkStart w:id="2582" w:name="_Toc83392998"/>
      <w:bookmarkStart w:id="2583" w:name="_Toc92291389"/>
      <w:bookmarkStart w:id="2584" w:name="_Toc218770169"/>
      <w:r>
        <w:t>C.1</w:t>
      </w:r>
      <w:r>
        <w:tab/>
        <w:t>General</w:t>
      </w:r>
      <w:bookmarkEnd w:id="2577"/>
      <w:bookmarkEnd w:id="2578"/>
      <w:bookmarkEnd w:id="2579"/>
      <w:bookmarkEnd w:id="2580"/>
      <w:bookmarkEnd w:id="2581"/>
      <w:bookmarkEnd w:id="2582"/>
      <w:bookmarkEnd w:id="2583"/>
      <w:bookmarkEnd w:id="2584"/>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85" w:name="_Toc92291390"/>
      <w:bookmarkStart w:id="2586" w:name="_Toc218770170"/>
      <w:r>
        <w:t>C.2</w:t>
      </w:r>
      <w:r>
        <w:tab/>
        <w:t>Aspects not applicable to 5GS</w:t>
      </w:r>
      <w:bookmarkEnd w:id="2585"/>
      <w:bookmarkEnd w:id="2586"/>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87" w:name="_Toc92291391"/>
      <w:bookmarkStart w:id="2588" w:name="_Toc218770171"/>
      <w:r>
        <w:t>C.3</w:t>
      </w:r>
      <w:r>
        <w:tab/>
        <w:t>5GS specific aspects not applicable to EPS</w:t>
      </w:r>
      <w:bookmarkEnd w:id="2587"/>
      <w:bookmarkEnd w:id="2588"/>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89" w:name="_Toc92291392"/>
      <w:bookmarkStart w:id="2590" w:name="_Toc218770172"/>
      <w:r>
        <w:t>C.4</w:t>
      </w:r>
      <w:r>
        <w:tab/>
        <w:t>Mapping of EPS-specific terms to 5GS</w:t>
      </w:r>
      <w:bookmarkEnd w:id="2589"/>
      <w:bookmarkEnd w:id="2590"/>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91" w:name="_Toc20212514"/>
      <w:bookmarkStart w:id="2592" w:name="_Toc27731869"/>
      <w:bookmarkStart w:id="2593" w:name="_Toc36127647"/>
      <w:bookmarkStart w:id="2594" w:name="_Toc45214753"/>
      <w:bookmarkStart w:id="2595" w:name="_Toc51937892"/>
      <w:bookmarkStart w:id="2596" w:name="_Toc51938201"/>
      <w:bookmarkStart w:id="2597" w:name="_Toc92291393"/>
      <w:bookmarkStart w:id="2598" w:name="_Toc218770173"/>
      <w:r w:rsidRPr="00986001">
        <w:lastRenderedPageBreak/>
        <w:t xml:space="preserve">Annex </w:t>
      </w:r>
      <w:r>
        <w:t>D</w:t>
      </w:r>
      <w:r w:rsidRPr="00986001">
        <w:t xml:space="preserve"> (informative):</w:t>
      </w:r>
      <w:r w:rsidRPr="00986001">
        <w:br/>
        <w:t>Change history</w:t>
      </w:r>
      <w:bookmarkEnd w:id="2591"/>
      <w:bookmarkEnd w:id="2592"/>
      <w:bookmarkEnd w:id="2593"/>
      <w:bookmarkEnd w:id="2594"/>
      <w:bookmarkEnd w:id="2595"/>
      <w:bookmarkEnd w:id="2596"/>
      <w:bookmarkEnd w:id="2597"/>
      <w:bookmarkEnd w:id="2598"/>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0BBF23B8" w:rsidR="003E3ED4" w:rsidRPr="00EF4A36" w:rsidRDefault="008476CA" w:rsidP="003E3ED4">
            <w:pPr>
              <w:pStyle w:val="TAC"/>
              <w:rPr>
                <w:sz w:val="16"/>
                <w:szCs w:val="16"/>
              </w:rPr>
            </w:pPr>
            <w:r w:rsidRPr="008476CA">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2A97BC91" w:rsidR="003E3ED4" w:rsidRPr="00EF4A36" w:rsidRDefault="00F3352E" w:rsidP="003E3ED4">
            <w:pPr>
              <w:pStyle w:val="TAC"/>
              <w:rPr>
                <w:sz w:val="16"/>
                <w:szCs w:val="16"/>
              </w:rPr>
            </w:pPr>
            <w:r w:rsidRPr="00F3352E">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E41285" w:rsidRPr="004E2844" w14:paraId="5A237631" w14:textId="77777777" w:rsidTr="00A839F0">
        <w:tc>
          <w:tcPr>
            <w:tcW w:w="800" w:type="dxa"/>
            <w:shd w:val="solid" w:color="FFFFFF" w:fill="auto"/>
          </w:tcPr>
          <w:p w14:paraId="7432AC07" w14:textId="09F34416" w:rsidR="00E41285" w:rsidRPr="00E41285" w:rsidRDefault="00E41285" w:rsidP="003E3ED4">
            <w:pPr>
              <w:pStyle w:val="TAC"/>
              <w:rPr>
                <w:sz w:val="16"/>
                <w:szCs w:val="16"/>
              </w:rPr>
            </w:pPr>
            <w:r w:rsidRPr="00E41285">
              <w:rPr>
                <w:sz w:val="16"/>
                <w:szCs w:val="16"/>
              </w:rPr>
              <w:t>2023-03</w:t>
            </w:r>
          </w:p>
        </w:tc>
        <w:tc>
          <w:tcPr>
            <w:tcW w:w="800" w:type="dxa"/>
            <w:shd w:val="solid" w:color="FFFFFF" w:fill="auto"/>
          </w:tcPr>
          <w:p w14:paraId="56FE77F6" w14:textId="074CBC60" w:rsidR="00E41285" w:rsidRPr="00E41285" w:rsidRDefault="00E41285" w:rsidP="003E3ED4">
            <w:pPr>
              <w:pStyle w:val="TAC"/>
              <w:rPr>
                <w:sz w:val="16"/>
                <w:szCs w:val="16"/>
              </w:rPr>
            </w:pPr>
            <w:r w:rsidRPr="00E41285">
              <w:rPr>
                <w:sz w:val="16"/>
                <w:szCs w:val="16"/>
              </w:rPr>
              <w:t>CT-99</w:t>
            </w:r>
          </w:p>
        </w:tc>
        <w:tc>
          <w:tcPr>
            <w:tcW w:w="1094" w:type="dxa"/>
            <w:shd w:val="solid" w:color="FFFFFF" w:fill="auto"/>
          </w:tcPr>
          <w:p w14:paraId="7B4CF619" w14:textId="5A83BFED" w:rsidR="00E41285" w:rsidRPr="00FD0955" w:rsidRDefault="00E41285" w:rsidP="00FD0955">
            <w:pPr>
              <w:spacing w:after="0"/>
              <w:jc w:val="center"/>
              <w:rPr>
                <w:rFonts w:cs="Arial"/>
                <w:sz w:val="16"/>
                <w:szCs w:val="16"/>
              </w:rPr>
            </w:pPr>
            <w:hyperlink r:id="rId68" w:history="1">
              <w:r w:rsidRPr="00FD0955">
                <w:rPr>
                  <w:rStyle w:val="Hyperlink"/>
                  <w:rFonts w:ascii="Arial" w:hAnsi="Arial" w:cs="Arial"/>
                  <w:color w:val="auto"/>
                  <w:sz w:val="16"/>
                  <w:szCs w:val="16"/>
                  <w:u w:val="none"/>
                </w:rPr>
                <w:t>CP-230230</w:t>
              </w:r>
            </w:hyperlink>
          </w:p>
        </w:tc>
        <w:tc>
          <w:tcPr>
            <w:tcW w:w="500" w:type="dxa"/>
            <w:shd w:val="solid" w:color="FFFFFF" w:fill="auto"/>
          </w:tcPr>
          <w:p w14:paraId="528A2633" w14:textId="5A242CDA" w:rsidR="00E41285" w:rsidRPr="00E41285" w:rsidRDefault="00E41285" w:rsidP="003E3ED4">
            <w:pPr>
              <w:pStyle w:val="TAL"/>
              <w:rPr>
                <w:sz w:val="16"/>
                <w:szCs w:val="16"/>
              </w:rPr>
            </w:pPr>
            <w:r w:rsidRPr="00E41285">
              <w:rPr>
                <w:sz w:val="16"/>
                <w:szCs w:val="16"/>
              </w:rPr>
              <w:t>0246</w:t>
            </w:r>
          </w:p>
        </w:tc>
        <w:tc>
          <w:tcPr>
            <w:tcW w:w="425" w:type="dxa"/>
            <w:shd w:val="solid" w:color="FFFFFF" w:fill="auto"/>
          </w:tcPr>
          <w:p w14:paraId="18E85BF4" w14:textId="0EB32E3D" w:rsidR="00E41285" w:rsidRPr="00E41285" w:rsidRDefault="00E41285" w:rsidP="003E3ED4">
            <w:pPr>
              <w:pStyle w:val="TAR"/>
              <w:rPr>
                <w:sz w:val="16"/>
                <w:szCs w:val="16"/>
              </w:rPr>
            </w:pPr>
            <w:r w:rsidRPr="00E41285">
              <w:rPr>
                <w:sz w:val="16"/>
                <w:szCs w:val="16"/>
              </w:rPr>
              <w:t>1</w:t>
            </w:r>
          </w:p>
        </w:tc>
        <w:tc>
          <w:tcPr>
            <w:tcW w:w="425" w:type="dxa"/>
            <w:shd w:val="solid" w:color="FFFFFF" w:fill="auto"/>
          </w:tcPr>
          <w:p w14:paraId="251C68EC" w14:textId="58DF52A4" w:rsidR="00E41285" w:rsidRPr="00E41285" w:rsidRDefault="00E41285" w:rsidP="003E3ED4">
            <w:pPr>
              <w:pStyle w:val="TAC"/>
              <w:rPr>
                <w:sz w:val="16"/>
                <w:szCs w:val="16"/>
              </w:rPr>
            </w:pPr>
            <w:r w:rsidRPr="00E41285">
              <w:rPr>
                <w:sz w:val="16"/>
                <w:szCs w:val="16"/>
              </w:rPr>
              <w:t>F</w:t>
            </w:r>
          </w:p>
        </w:tc>
        <w:tc>
          <w:tcPr>
            <w:tcW w:w="4962" w:type="dxa"/>
            <w:shd w:val="solid" w:color="FFFFFF" w:fill="auto"/>
          </w:tcPr>
          <w:p w14:paraId="4DF1F1F0" w14:textId="5B0F922E" w:rsidR="00E41285" w:rsidRPr="00FD0955" w:rsidRDefault="00E41285" w:rsidP="003E3ED4">
            <w:pPr>
              <w:pStyle w:val="TAL"/>
              <w:rPr>
                <w:sz w:val="16"/>
                <w:szCs w:val="16"/>
              </w:rPr>
            </w:pPr>
            <w:r w:rsidRPr="00FD0955">
              <w:rPr>
                <w:sz w:val="16"/>
                <w:szCs w:val="16"/>
              </w:rPr>
              <w:t>Corrections in MCPTT profile and in example signalling flows for MCPTT user profile operations</w:t>
            </w:r>
          </w:p>
        </w:tc>
        <w:tc>
          <w:tcPr>
            <w:tcW w:w="708" w:type="dxa"/>
            <w:shd w:val="solid" w:color="FFFFFF" w:fill="auto"/>
          </w:tcPr>
          <w:p w14:paraId="55DB539C" w14:textId="7DEDBC4D" w:rsidR="00E41285" w:rsidRPr="00E41285" w:rsidRDefault="00E41285" w:rsidP="003E3ED4">
            <w:pPr>
              <w:pStyle w:val="TAC"/>
              <w:rPr>
                <w:sz w:val="16"/>
                <w:szCs w:val="16"/>
              </w:rPr>
            </w:pPr>
            <w:r w:rsidRPr="00E41285">
              <w:rPr>
                <w:sz w:val="16"/>
                <w:szCs w:val="16"/>
              </w:rPr>
              <w:t>17.9.0</w:t>
            </w:r>
          </w:p>
        </w:tc>
      </w:tr>
      <w:tr w:rsidR="002908FF" w:rsidRPr="004E2844" w14:paraId="29055CFA" w14:textId="77777777" w:rsidTr="00A839F0">
        <w:tc>
          <w:tcPr>
            <w:tcW w:w="800" w:type="dxa"/>
            <w:shd w:val="solid" w:color="FFFFFF" w:fill="auto"/>
          </w:tcPr>
          <w:p w14:paraId="4B8F5DE8" w14:textId="1C094E73" w:rsidR="002908FF" w:rsidRPr="00E41285" w:rsidRDefault="0089699E" w:rsidP="003E3ED4">
            <w:pPr>
              <w:pStyle w:val="TAC"/>
              <w:rPr>
                <w:sz w:val="16"/>
                <w:szCs w:val="16"/>
              </w:rPr>
            </w:pPr>
            <w:r>
              <w:rPr>
                <w:sz w:val="16"/>
                <w:szCs w:val="16"/>
              </w:rPr>
              <w:t>2023-12</w:t>
            </w:r>
          </w:p>
        </w:tc>
        <w:tc>
          <w:tcPr>
            <w:tcW w:w="800" w:type="dxa"/>
            <w:shd w:val="solid" w:color="FFFFFF" w:fill="auto"/>
          </w:tcPr>
          <w:p w14:paraId="56127428" w14:textId="2C135D28" w:rsidR="002908FF" w:rsidRPr="00E41285" w:rsidRDefault="0089699E" w:rsidP="003E3ED4">
            <w:pPr>
              <w:pStyle w:val="TAC"/>
              <w:rPr>
                <w:sz w:val="16"/>
                <w:szCs w:val="16"/>
              </w:rPr>
            </w:pPr>
            <w:r>
              <w:rPr>
                <w:sz w:val="16"/>
                <w:szCs w:val="16"/>
              </w:rPr>
              <w:t>CT-102</w:t>
            </w:r>
          </w:p>
        </w:tc>
        <w:tc>
          <w:tcPr>
            <w:tcW w:w="1094" w:type="dxa"/>
            <w:shd w:val="solid" w:color="FFFFFF" w:fill="auto"/>
          </w:tcPr>
          <w:p w14:paraId="1CFF0B6F" w14:textId="2263C12D" w:rsidR="002908FF" w:rsidRPr="00446BDF" w:rsidRDefault="000C752E" w:rsidP="00446BDF">
            <w:pPr>
              <w:pStyle w:val="TAC"/>
              <w:rPr>
                <w:sz w:val="16"/>
              </w:rPr>
            </w:pPr>
            <w:r w:rsidRPr="00446BDF">
              <w:rPr>
                <w:sz w:val="16"/>
              </w:rPr>
              <w:t>CP-233174</w:t>
            </w:r>
          </w:p>
        </w:tc>
        <w:tc>
          <w:tcPr>
            <w:tcW w:w="500" w:type="dxa"/>
            <w:shd w:val="solid" w:color="FFFFFF" w:fill="auto"/>
          </w:tcPr>
          <w:p w14:paraId="7F66602F" w14:textId="7DE99707" w:rsidR="002908FF" w:rsidRPr="00E41285" w:rsidRDefault="0089699E" w:rsidP="003E3ED4">
            <w:pPr>
              <w:pStyle w:val="TAL"/>
              <w:rPr>
                <w:sz w:val="16"/>
                <w:szCs w:val="16"/>
              </w:rPr>
            </w:pPr>
            <w:r>
              <w:rPr>
                <w:sz w:val="16"/>
                <w:szCs w:val="16"/>
              </w:rPr>
              <w:t>0269</w:t>
            </w:r>
          </w:p>
        </w:tc>
        <w:tc>
          <w:tcPr>
            <w:tcW w:w="425" w:type="dxa"/>
            <w:shd w:val="solid" w:color="FFFFFF" w:fill="auto"/>
          </w:tcPr>
          <w:p w14:paraId="1584FA7D" w14:textId="0553DD09" w:rsidR="002908FF" w:rsidRPr="00E41285" w:rsidRDefault="0089699E" w:rsidP="003E3ED4">
            <w:pPr>
              <w:pStyle w:val="TAR"/>
              <w:rPr>
                <w:sz w:val="16"/>
                <w:szCs w:val="16"/>
              </w:rPr>
            </w:pPr>
            <w:r>
              <w:rPr>
                <w:sz w:val="16"/>
                <w:szCs w:val="16"/>
              </w:rPr>
              <w:t>-</w:t>
            </w:r>
          </w:p>
        </w:tc>
        <w:tc>
          <w:tcPr>
            <w:tcW w:w="425" w:type="dxa"/>
            <w:shd w:val="solid" w:color="FFFFFF" w:fill="auto"/>
          </w:tcPr>
          <w:p w14:paraId="298A5A5D" w14:textId="7D534E8C" w:rsidR="002908FF" w:rsidRPr="00E41285" w:rsidRDefault="0089699E" w:rsidP="003E3ED4">
            <w:pPr>
              <w:pStyle w:val="TAC"/>
              <w:rPr>
                <w:sz w:val="16"/>
                <w:szCs w:val="16"/>
              </w:rPr>
            </w:pPr>
            <w:r>
              <w:rPr>
                <w:sz w:val="16"/>
                <w:szCs w:val="16"/>
              </w:rPr>
              <w:t>F</w:t>
            </w:r>
          </w:p>
        </w:tc>
        <w:tc>
          <w:tcPr>
            <w:tcW w:w="4962" w:type="dxa"/>
            <w:shd w:val="solid" w:color="FFFFFF" w:fill="auto"/>
          </w:tcPr>
          <w:p w14:paraId="3BB96A2B" w14:textId="7FF95E78" w:rsidR="002908FF" w:rsidRPr="00FD0955" w:rsidRDefault="0089699E" w:rsidP="003E3ED4">
            <w:pPr>
              <w:pStyle w:val="TAL"/>
              <w:rPr>
                <w:sz w:val="16"/>
                <w:szCs w:val="16"/>
              </w:rPr>
            </w:pPr>
            <w:r>
              <w:rPr>
                <w:sz w:val="16"/>
                <w:szCs w:val="16"/>
              </w:rPr>
              <w:t>Correction in the &lt;on-network&gt; element</w:t>
            </w:r>
          </w:p>
        </w:tc>
        <w:tc>
          <w:tcPr>
            <w:tcW w:w="708" w:type="dxa"/>
            <w:shd w:val="solid" w:color="FFFFFF" w:fill="auto"/>
          </w:tcPr>
          <w:p w14:paraId="532AB8EE" w14:textId="1CAA2D7D" w:rsidR="002908FF" w:rsidRPr="00E41285" w:rsidRDefault="0089699E" w:rsidP="003E3ED4">
            <w:pPr>
              <w:pStyle w:val="TAC"/>
              <w:rPr>
                <w:sz w:val="16"/>
                <w:szCs w:val="16"/>
              </w:rPr>
            </w:pPr>
            <w:r>
              <w:rPr>
                <w:sz w:val="16"/>
                <w:szCs w:val="16"/>
              </w:rPr>
              <w:t>17.10.0</w:t>
            </w:r>
          </w:p>
        </w:tc>
      </w:tr>
      <w:tr w:rsidR="00446BDF" w:rsidRPr="004E2844" w14:paraId="4838C3AB" w14:textId="77777777" w:rsidTr="00A839F0">
        <w:tc>
          <w:tcPr>
            <w:tcW w:w="800" w:type="dxa"/>
            <w:shd w:val="solid" w:color="FFFFFF" w:fill="auto"/>
          </w:tcPr>
          <w:p w14:paraId="377651E1" w14:textId="1D9BDEE9" w:rsidR="00446BDF" w:rsidRPr="00446BDF" w:rsidRDefault="00446BDF" w:rsidP="00446BDF">
            <w:pPr>
              <w:pStyle w:val="TAC"/>
              <w:rPr>
                <w:sz w:val="16"/>
              </w:rPr>
            </w:pPr>
            <w:r>
              <w:rPr>
                <w:sz w:val="16"/>
              </w:rPr>
              <w:t>2025-12</w:t>
            </w:r>
          </w:p>
        </w:tc>
        <w:tc>
          <w:tcPr>
            <w:tcW w:w="800" w:type="dxa"/>
            <w:shd w:val="solid" w:color="FFFFFF" w:fill="auto"/>
          </w:tcPr>
          <w:p w14:paraId="512FF30A" w14:textId="4BAE253A" w:rsidR="00446BDF" w:rsidRDefault="00446BDF" w:rsidP="003E3ED4">
            <w:pPr>
              <w:pStyle w:val="TAC"/>
              <w:rPr>
                <w:sz w:val="16"/>
                <w:szCs w:val="16"/>
              </w:rPr>
            </w:pPr>
            <w:r>
              <w:rPr>
                <w:sz w:val="16"/>
                <w:szCs w:val="16"/>
              </w:rPr>
              <w:t>CT#110</w:t>
            </w:r>
          </w:p>
        </w:tc>
        <w:tc>
          <w:tcPr>
            <w:tcW w:w="1094" w:type="dxa"/>
            <w:shd w:val="solid" w:color="FFFFFF" w:fill="auto"/>
          </w:tcPr>
          <w:p w14:paraId="378B995B" w14:textId="23B53FFD" w:rsidR="00446BDF" w:rsidRPr="00446BDF" w:rsidRDefault="00446BDF" w:rsidP="00446BDF">
            <w:pPr>
              <w:pStyle w:val="TAC"/>
              <w:rPr>
                <w:sz w:val="16"/>
              </w:rPr>
            </w:pPr>
            <w:r w:rsidRPr="00446BDF">
              <w:rPr>
                <w:sz w:val="16"/>
              </w:rPr>
              <w:t>CP-253086</w:t>
            </w:r>
          </w:p>
        </w:tc>
        <w:tc>
          <w:tcPr>
            <w:tcW w:w="500" w:type="dxa"/>
            <w:shd w:val="solid" w:color="FFFFFF" w:fill="auto"/>
          </w:tcPr>
          <w:p w14:paraId="0186FFEB" w14:textId="317D2E42" w:rsidR="00446BDF" w:rsidRDefault="00446BDF" w:rsidP="003E3ED4">
            <w:pPr>
              <w:pStyle w:val="TAL"/>
              <w:rPr>
                <w:sz w:val="16"/>
                <w:szCs w:val="16"/>
              </w:rPr>
            </w:pPr>
            <w:r w:rsidRPr="00446BDF">
              <w:rPr>
                <w:sz w:val="16"/>
                <w:szCs w:val="16"/>
              </w:rPr>
              <w:t>0292</w:t>
            </w:r>
          </w:p>
        </w:tc>
        <w:tc>
          <w:tcPr>
            <w:tcW w:w="425" w:type="dxa"/>
            <w:shd w:val="solid" w:color="FFFFFF" w:fill="auto"/>
          </w:tcPr>
          <w:p w14:paraId="33149544" w14:textId="040721F4" w:rsidR="00446BDF" w:rsidRDefault="00446BDF" w:rsidP="003E3ED4">
            <w:pPr>
              <w:pStyle w:val="TAR"/>
              <w:rPr>
                <w:sz w:val="16"/>
                <w:szCs w:val="16"/>
              </w:rPr>
            </w:pPr>
            <w:r>
              <w:rPr>
                <w:sz w:val="16"/>
                <w:szCs w:val="16"/>
              </w:rPr>
              <w:t>1</w:t>
            </w:r>
          </w:p>
        </w:tc>
        <w:tc>
          <w:tcPr>
            <w:tcW w:w="425" w:type="dxa"/>
            <w:shd w:val="solid" w:color="FFFFFF" w:fill="auto"/>
          </w:tcPr>
          <w:p w14:paraId="37AF22B4" w14:textId="3E9F9D74" w:rsidR="00446BDF" w:rsidRDefault="00446BDF" w:rsidP="003E3ED4">
            <w:pPr>
              <w:pStyle w:val="TAC"/>
              <w:rPr>
                <w:sz w:val="16"/>
                <w:szCs w:val="16"/>
              </w:rPr>
            </w:pPr>
            <w:r>
              <w:rPr>
                <w:sz w:val="16"/>
                <w:szCs w:val="16"/>
              </w:rPr>
              <w:t>F</w:t>
            </w:r>
          </w:p>
        </w:tc>
        <w:tc>
          <w:tcPr>
            <w:tcW w:w="4962" w:type="dxa"/>
            <w:shd w:val="solid" w:color="FFFFFF" w:fill="auto"/>
          </w:tcPr>
          <w:p w14:paraId="54D31FEE" w14:textId="7DB38E3D" w:rsidR="00446BDF" w:rsidRDefault="00446BDF" w:rsidP="003E3ED4">
            <w:pPr>
              <w:pStyle w:val="TAL"/>
              <w:rPr>
                <w:sz w:val="16"/>
                <w:szCs w:val="16"/>
              </w:rPr>
            </w:pPr>
            <w:r w:rsidRPr="00446BDF">
              <w:rPr>
                <w:sz w:val="16"/>
                <w:szCs w:val="16"/>
              </w:rPr>
              <w:t>Correction of CoordinateType in MCVideo user profile</w:t>
            </w:r>
          </w:p>
        </w:tc>
        <w:tc>
          <w:tcPr>
            <w:tcW w:w="708" w:type="dxa"/>
            <w:shd w:val="solid" w:color="FFFFFF" w:fill="auto"/>
          </w:tcPr>
          <w:p w14:paraId="427CC906" w14:textId="111E6081" w:rsidR="00446BDF" w:rsidRDefault="00446BDF" w:rsidP="003E3ED4">
            <w:pPr>
              <w:pStyle w:val="TAC"/>
              <w:rPr>
                <w:sz w:val="16"/>
                <w:szCs w:val="16"/>
              </w:rPr>
            </w:pPr>
            <w:r>
              <w:rPr>
                <w:sz w:val="16"/>
                <w:szCs w:val="16"/>
              </w:rPr>
              <w:t>17.11.0</w:t>
            </w:r>
          </w:p>
        </w:tc>
      </w:tr>
    </w:tbl>
    <w:p w14:paraId="15F1E498" w14:textId="77777777" w:rsidR="00080512" w:rsidRPr="00C367E9" w:rsidRDefault="00080512" w:rsidP="00C367E9"/>
    <w:sectPr w:rsidR="00080512" w:rsidRPr="00C367E9">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802CF" w14:textId="77777777" w:rsidR="006064FC" w:rsidRDefault="006064FC">
      <w:r>
        <w:separator/>
      </w:r>
    </w:p>
  </w:endnote>
  <w:endnote w:type="continuationSeparator" w:id="0">
    <w:p w14:paraId="77913E78" w14:textId="77777777" w:rsidR="006064FC" w:rsidRDefault="0060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00709" w14:textId="77777777" w:rsidR="006064FC" w:rsidRDefault="006064FC">
      <w:r>
        <w:separator/>
      </w:r>
    </w:p>
  </w:footnote>
  <w:footnote w:type="continuationSeparator" w:id="0">
    <w:p w14:paraId="479DEACE" w14:textId="77777777" w:rsidR="006064FC" w:rsidRDefault="00606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4C1A3C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48D">
      <w:rPr>
        <w:rFonts w:ascii="Arial" w:hAnsi="Arial" w:cs="Arial"/>
        <w:b/>
        <w:noProof/>
        <w:sz w:val="18"/>
        <w:szCs w:val="18"/>
      </w:rPr>
      <w:t>3GPP TS 24.484 V17.11.0 (2025-12)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4C9296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48D">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E06F5A"/>
    <w:lvl w:ilvl="0">
      <w:start w:val="1"/>
      <w:numFmt w:val="decimal"/>
      <w:pStyle w:val="SubtitleChar"/>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Subtitle"/>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SignatureChar"/>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AA"/>
    <w:rsid w:val="00033397"/>
    <w:rsid w:val="00040095"/>
    <w:rsid w:val="00051834"/>
    <w:rsid w:val="00054A22"/>
    <w:rsid w:val="00056BBA"/>
    <w:rsid w:val="00062023"/>
    <w:rsid w:val="000655A6"/>
    <w:rsid w:val="00080512"/>
    <w:rsid w:val="00090E5F"/>
    <w:rsid w:val="000A6FD4"/>
    <w:rsid w:val="000C47C3"/>
    <w:rsid w:val="000C752E"/>
    <w:rsid w:val="000D58AB"/>
    <w:rsid w:val="00133525"/>
    <w:rsid w:val="00180535"/>
    <w:rsid w:val="001938E7"/>
    <w:rsid w:val="001A4C42"/>
    <w:rsid w:val="001A7420"/>
    <w:rsid w:val="001B6637"/>
    <w:rsid w:val="001C21C3"/>
    <w:rsid w:val="001C2508"/>
    <w:rsid w:val="001D02C2"/>
    <w:rsid w:val="001F0C1D"/>
    <w:rsid w:val="001F1132"/>
    <w:rsid w:val="001F168B"/>
    <w:rsid w:val="002215B0"/>
    <w:rsid w:val="002306D0"/>
    <w:rsid w:val="002347A2"/>
    <w:rsid w:val="00256B30"/>
    <w:rsid w:val="002675F0"/>
    <w:rsid w:val="002908FF"/>
    <w:rsid w:val="0029761B"/>
    <w:rsid w:val="002B1651"/>
    <w:rsid w:val="002B6339"/>
    <w:rsid w:val="002E00EE"/>
    <w:rsid w:val="002F24E8"/>
    <w:rsid w:val="00314549"/>
    <w:rsid w:val="003172DC"/>
    <w:rsid w:val="0035462D"/>
    <w:rsid w:val="0036523C"/>
    <w:rsid w:val="003765B8"/>
    <w:rsid w:val="00384DB9"/>
    <w:rsid w:val="003C3971"/>
    <w:rsid w:val="003E3ED4"/>
    <w:rsid w:val="003F66AA"/>
    <w:rsid w:val="00423334"/>
    <w:rsid w:val="00427B2E"/>
    <w:rsid w:val="004345EC"/>
    <w:rsid w:val="00435EC5"/>
    <w:rsid w:val="00446BDF"/>
    <w:rsid w:val="00465515"/>
    <w:rsid w:val="0048683D"/>
    <w:rsid w:val="00497CE7"/>
    <w:rsid w:val="004C77E4"/>
    <w:rsid w:val="004D16B8"/>
    <w:rsid w:val="004D3578"/>
    <w:rsid w:val="004D386B"/>
    <w:rsid w:val="004D6F67"/>
    <w:rsid w:val="004E213A"/>
    <w:rsid w:val="004E33B9"/>
    <w:rsid w:val="004F0988"/>
    <w:rsid w:val="004F3340"/>
    <w:rsid w:val="00514C98"/>
    <w:rsid w:val="005252F0"/>
    <w:rsid w:val="0053388B"/>
    <w:rsid w:val="00535773"/>
    <w:rsid w:val="00540491"/>
    <w:rsid w:val="00543E6C"/>
    <w:rsid w:val="00565087"/>
    <w:rsid w:val="00597B11"/>
    <w:rsid w:val="005B046F"/>
    <w:rsid w:val="005D07BC"/>
    <w:rsid w:val="005D2B10"/>
    <w:rsid w:val="005D2E01"/>
    <w:rsid w:val="005D681E"/>
    <w:rsid w:val="005D7526"/>
    <w:rsid w:val="005E1A7E"/>
    <w:rsid w:val="005E4BB2"/>
    <w:rsid w:val="005F37B7"/>
    <w:rsid w:val="00602AEA"/>
    <w:rsid w:val="006064FC"/>
    <w:rsid w:val="00614FDF"/>
    <w:rsid w:val="00623D2E"/>
    <w:rsid w:val="0063543D"/>
    <w:rsid w:val="00641C5A"/>
    <w:rsid w:val="00647114"/>
    <w:rsid w:val="006A323F"/>
    <w:rsid w:val="006A70DA"/>
    <w:rsid w:val="006B30D0"/>
    <w:rsid w:val="006B6AD1"/>
    <w:rsid w:val="006C3D95"/>
    <w:rsid w:val="006E1CBA"/>
    <w:rsid w:val="006E3741"/>
    <w:rsid w:val="006E5C86"/>
    <w:rsid w:val="00701116"/>
    <w:rsid w:val="00713C44"/>
    <w:rsid w:val="00734A5B"/>
    <w:rsid w:val="0074026F"/>
    <w:rsid w:val="007429F6"/>
    <w:rsid w:val="00744E76"/>
    <w:rsid w:val="00774DA4"/>
    <w:rsid w:val="00781F0F"/>
    <w:rsid w:val="00782361"/>
    <w:rsid w:val="007874BE"/>
    <w:rsid w:val="0079448D"/>
    <w:rsid w:val="007A09BB"/>
    <w:rsid w:val="007B600E"/>
    <w:rsid w:val="007B6295"/>
    <w:rsid w:val="007B6ABA"/>
    <w:rsid w:val="007C4ACA"/>
    <w:rsid w:val="007F0F4A"/>
    <w:rsid w:val="008028A4"/>
    <w:rsid w:val="00830747"/>
    <w:rsid w:val="0084221D"/>
    <w:rsid w:val="008476CA"/>
    <w:rsid w:val="008768CA"/>
    <w:rsid w:val="008769D6"/>
    <w:rsid w:val="0089699E"/>
    <w:rsid w:val="008C384C"/>
    <w:rsid w:val="008E0484"/>
    <w:rsid w:val="0090271F"/>
    <w:rsid w:val="00902E23"/>
    <w:rsid w:val="009031FD"/>
    <w:rsid w:val="009114D7"/>
    <w:rsid w:val="0091348E"/>
    <w:rsid w:val="00917CCB"/>
    <w:rsid w:val="009409C3"/>
    <w:rsid w:val="00942EC2"/>
    <w:rsid w:val="009B25BE"/>
    <w:rsid w:val="009C365F"/>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D72BF"/>
    <w:rsid w:val="00AE05B8"/>
    <w:rsid w:val="00AE65E2"/>
    <w:rsid w:val="00AF23FB"/>
    <w:rsid w:val="00B15449"/>
    <w:rsid w:val="00B2688D"/>
    <w:rsid w:val="00B512C9"/>
    <w:rsid w:val="00B6152C"/>
    <w:rsid w:val="00B93086"/>
    <w:rsid w:val="00B978AB"/>
    <w:rsid w:val="00BA19ED"/>
    <w:rsid w:val="00BA4B8D"/>
    <w:rsid w:val="00BA56D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D5A49"/>
    <w:rsid w:val="00CD6E4E"/>
    <w:rsid w:val="00CE17A6"/>
    <w:rsid w:val="00CF5241"/>
    <w:rsid w:val="00CF5AE7"/>
    <w:rsid w:val="00D1151C"/>
    <w:rsid w:val="00D46FDD"/>
    <w:rsid w:val="00D57972"/>
    <w:rsid w:val="00D675A9"/>
    <w:rsid w:val="00D738D6"/>
    <w:rsid w:val="00D755EB"/>
    <w:rsid w:val="00D76048"/>
    <w:rsid w:val="00D87E00"/>
    <w:rsid w:val="00D9134D"/>
    <w:rsid w:val="00DA554D"/>
    <w:rsid w:val="00DA7A03"/>
    <w:rsid w:val="00DB1818"/>
    <w:rsid w:val="00DC309B"/>
    <w:rsid w:val="00DC4DA2"/>
    <w:rsid w:val="00DD4C17"/>
    <w:rsid w:val="00DD6341"/>
    <w:rsid w:val="00DD74A5"/>
    <w:rsid w:val="00DF2B1F"/>
    <w:rsid w:val="00DF62CD"/>
    <w:rsid w:val="00E0746B"/>
    <w:rsid w:val="00E16509"/>
    <w:rsid w:val="00E21643"/>
    <w:rsid w:val="00E41285"/>
    <w:rsid w:val="00E44582"/>
    <w:rsid w:val="00E60ABE"/>
    <w:rsid w:val="00E77645"/>
    <w:rsid w:val="00EA15B0"/>
    <w:rsid w:val="00EA5EA7"/>
    <w:rsid w:val="00EC32AF"/>
    <w:rsid w:val="00EC4A25"/>
    <w:rsid w:val="00EF4A36"/>
    <w:rsid w:val="00EF69AA"/>
    <w:rsid w:val="00F025A2"/>
    <w:rsid w:val="00F04712"/>
    <w:rsid w:val="00F13360"/>
    <w:rsid w:val="00F22EC7"/>
    <w:rsid w:val="00F25F8B"/>
    <w:rsid w:val="00F325C8"/>
    <w:rsid w:val="00F3352E"/>
    <w:rsid w:val="00F653B8"/>
    <w:rsid w:val="00F77284"/>
    <w:rsid w:val="00F83934"/>
    <w:rsid w:val="00F8418C"/>
    <w:rsid w:val="00F86774"/>
    <w:rsid w:val="00F9008D"/>
    <w:rsid w:val="00FA1266"/>
    <w:rsid w:val="00FA21D6"/>
    <w:rsid w:val="00FB340F"/>
    <w:rsid w:val="00FC1192"/>
    <w:rsid w:val="00FD09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295"/>
    <w:pPr>
      <w:overflowPunct w:val="0"/>
      <w:autoSpaceDE w:val="0"/>
      <w:autoSpaceDN w:val="0"/>
      <w:adjustRightInd w:val="0"/>
      <w:spacing w:after="180"/>
      <w:textAlignment w:val="baseline"/>
    </w:pPr>
  </w:style>
  <w:style w:type="paragraph" w:styleId="Heading1">
    <w:name w:val="heading 1"/>
    <w:next w:val="Normal"/>
    <w:link w:val="Heading1Char"/>
    <w:qFormat/>
    <w:rsid w:val="007B62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7B6295"/>
    <w:pPr>
      <w:pBdr>
        <w:top w:val="none" w:sz="0" w:space="0" w:color="auto"/>
      </w:pBdr>
      <w:spacing w:before="180"/>
      <w:outlineLvl w:val="1"/>
    </w:pPr>
    <w:rPr>
      <w:sz w:val="32"/>
    </w:rPr>
  </w:style>
  <w:style w:type="paragraph" w:styleId="Heading3">
    <w:name w:val="heading 3"/>
    <w:basedOn w:val="Heading2"/>
    <w:next w:val="Normal"/>
    <w:link w:val="Heading3Char"/>
    <w:qFormat/>
    <w:rsid w:val="007B6295"/>
    <w:pPr>
      <w:spacing w:before="120"/>
      <w:outlineLvl w:val="2"/>
    </w:pPr>
    <w:rPr>
      <w:sz w:val="28"/>
    </w:rPr>
  </w:style>
  <w:style w:type="paragraph" w:styleId="Heading4">
    <w:name w:val="heading 4"/>
    <w:basedOn w:val="Heading3"/>
    <w:next w:val="Normal"/>
    <w:link w:val="Heading4Char"/>
    <w:qFormat/>
    <w:rsid w:val="007B6295"/>
    <w:pPr>
      <w:ind w:left="1418" w:hanging="1418"/>
      <w:outlineLvl w:val="3"/>
    </w:pPr>
    <w:rPr>
      <w:sz w:val="24"/>
    </w:rPr>
  </w:style>
  <w:style w:type="paragraph" w:styleId="Heading5">
    <w:name w:val="heading 5"/>
    <w:basedOn w:val="Heading4"/>
    <w:next w:val="Normal"/>
    <w:link w:val="Heading5Char"/>
    <w:qFormat/>
    <w:rsid w:val="007B6295"/>
    <w:pPr>
      <w:ind w:left="1701" w:hanging="1701"/>
      <w:outlineLvl w:val="4"/>
    </w:pPr>
    <w:rPr>
      <w:sz w:val="22"/>
    </w:rPr>
  </w:style>
  <w:style w:type="paragraph" w:styleId="Heading6">
    <w:name w:val="heading 6"/>
    <w:basedOn w:val="H6"/>
    <w:next w:val="Normal"/>
    <w:link w:val="Heading6Char"/>
    <w:qFormat/>
    <w:rsid w:val="007B6295"/>
    <w:pPr>
      <w:outlineLvl w:val="5"/>
    </w:pPr>
  </w:style>
  <w:style w:type="paragraph" w:styleId="Heading7">
    <w:name w:val="heading 7"/>
    <w:basedOn w:val="H6"/>
    <w:next w:val="Normal"/>
    <w:link w:val="Heading7Char"/>
    <w:qFormat/>
    <w:rsid w:val="007B6295"/>
    <w:pPr>
      <w:outlineLvl w:val="6"/>
    </w:pPr>
  </w:style>
  <w:style w:type="paragraph" w:styleId="Heading8">
    <w:name w:val="heading 8"/>
    <w:basedOn w:val="Heading1"/>
    <w:next w:val="Normal"/>
    <w:link w:val="Heading8Char"/>
    <w:qFormat/>
    <w:rsid w:val="007B6295"/>
    <w:pPr>
      <w:ind w:left="0" w:firstLine="0"/>
      <w:outlineLvl w:val="7"/>
    </w:pPr>
  </w:style>
  <w:style w:type="paragraph" w:styleId="Heading9">
    <w:name w:val="heading 9"/>
    <w:basedOn w:val="Heading8"/>
    <w:next w:val="Normal"/>
    <w:link w:val="Heading9Char"/>
    <w:qFormat/>
    <w:rsid w:val="007B6295"/>
    <w:pPr>
      <w:outlineLvl w:val="8"/>
    </w:pPr>
  </w:style>
  <w:style w:type="character" w:default="1" w:styleId="DefaultParagraphFont">
    <w:name w:val="Default Paragraph Font"/>
    <w:semiHidden/>
    <w:rsid w:val="007B62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6295"/>
  </w:style>
  <w:style w:type="paragraph" w:customStyle="1" w:styleId="H6">
    <w:name w:val="H6"/>
    <w:basedOn w:val="Heading5"/>
    <w:next w:val="Normal"/>
    <w:rsid w:val="007B6295"/>
    <w:pPr>
      <w:ind w:left="1985" w:hanging="1985"/>
      <w:outlineLvl w:val="9"/>
    </w:pPr>
    <w:rPr>
      <w:sz w:val="20"/>
    </w:rPr>
  </w:style>
  <w:style w:type="paragraph" w:styleId="TOC9">
    <w:name w:val="toc 9"/>
    <w:basedOn w:val="TOC8"/>
    <w:uiPriority w:val="39"/>
    <w:rsid w:val="007B6295"/>
    <w:pPr>
      <w:ind w:left="1418" w:hanging="1418"/>
    </w:pPr>
  </w:style>
  <w:style w:type="paragraph" w:styleId="TOC8">
    <w:name w:val="toc 8"/>
    <w:basedOn w:val="TOC1"/>
    <w:uiPriority w:val="39"/>
    <w:rsid w:val="007B6295"/>
    <w:pPr>
      <w:spacing w:before="180"/>
      <w:ind w:left="2693" w:hanging="2693"/>
    </w:pPr>
    <w:rPr>
      <w:b/>
    </w:rPr>
  </w:style>
  <w:style w:type="paragraph" w:styleId="TOC1">
    <w:name w:val="toc 1"/>
    <w:uiPriority w:val="39"/>
    <w:rsid w:val="007B629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6295"/>
    <w:pPr>
      <w:keepLines/>
      <w:tabs>
        <w:tab w:val="center" w:pos="4536"/>
        <w:tab w:val="right" w:pos="9072"/>
      </w:tabs>
    </w:pPr>
    <w:rPr>
      <w:noProof/>
    </w:rPr>
  </w:style>
  <w:style w:type="character" w:customStyle="1" w:styleId="ZGSM">
    <w:name w:val="ZGSM"/>
    <w:rsid w:val="007B6295"/>
  </w:style>
  <w:style w:type="paragraph" w:styleId="Header">
    <w:name w:val="header"/>
    <w:link w:val="HeaderChar"/>
    <w:rsid w:val="007B629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62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6295"/>
    <w:pPr>
      <w:ind w:left="1701" w:hanging="1701"/>
    </w:pPr>
  </w:style>
  <w:style w:type="paragraph" w:styleId="TOC4">
    <w:name w:val="toc 4"/>
    <w:basedOn w:val="TOC3"/>
    <w:uiPriority w:val="39"/>
    <w:rsid w:val="007B6295"/>
    <w:pPr>
      <w:ind w:left="1418" w:hanging="1418"/>
    </w:pPr>
  </w:style>
  <w:style w:type="paragraph" w:styleId="TOC3">
    <w:name w:val="toc 3"/>
    <w:basedOn w:val="TOC2"/>
    <w:uiPriority w:val="39"/>
    <w:rsid w:val="007B6295"/>
    <w:pPr>
      <w:ind w:left="1134" w:hanging="1134"/>
    </w:pPr>
  </w:style>
  <w:style w:type="paragraph" w:styleId="TOC2">
    <w:name w:val="toc 2"/>
    <w:basedOn w:val="TOC1"/>
    <w:uiPriority w:val="39"/>
    <w:rsid w:val="007B6295"/>
    <w:pPr>
      <w:keepNext w:val="0"/>
      <w:spacing w:before="0"/>
      <w:ind w:left="851" w:hanging="851"/>
    </w:pPr>
    <w:rPr>
      <w:sz w:val="20"/>
    </w:rPr>
  </w:style>
  <w:style w:type="paragraph" w:styleId="Footer">
    <w:name w:val="footer"/>
    <w:basedOn w:val="Header"/>
    <w:link w:val="FooterChar"/>
    <w:rsid w:val="007B6295"/>
    <w:pPr>
      <w:jc w:val="center"/>
    </w:pPr>
    <w:rPr>
      <w:i/>
    </w:rPr>
  </w:style>
  <w:style w:type="paragraph" w:customStyle="1" w:styleId="TT">
    <w:name w:val="TT"/>
    <w:basedOn w:val="Heading1"/>
    <w:next w:val="Normal"/>
    <w:rsid w:val="007B6295"/>
    <w:pPr>
      <w:outlineLvl w:val="9"/>
    </w:pPr>
  </w:style>
  <w:style w:type="paragraph" w:customStyle="1" w:styleId="NF">
    <w:name w:val="NF"/>
    <w:basedOn w:val="NO"/>
    <w:rsid w:val="007B6295"/>
    <w:pPr>
      <w:keepNext/>
      <w:spacing w:after="0"/>
    </w:pPr>
    <w:rPr>
      <w:rFonts w:ascii="Arial" w:hAnsi="Arial"/>
      <w:sz w:val="18"/>
    </w:rPr>
  </w:style>
  <w:style w:type="paragraph" w:customStyle="1" w:styleId="NO">
    <w:name w:val="NO"/>
    <w:basedOn w:val="Normal"/>
    <w:link w:val="NOChar2"/>
    <w:rsid w:val="007B6295"/>
    <w:pPr>
      <w:keepLines/>
      <w:ind w:left="1135" w:hanging="851"/>
    </w:pPr>
  </w:style>
  <w:style w:type="paragraph" w:customStyle="1" w:styleId="PL">
    <w:name w:val="PL"/>
    <w:link w:val="PLChar"/>
    <w:rsid w:val="007B6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6295"/>
    <w:pPr>
      <w:jc w:val="right"/>
    </w:pPr>
  </w:style>
  <w:style w:type="paragraph" w:customStyle="1" w:styleId="TAL">
    <w:name w:val="TAL"/>
    <w:basedOn w:val="Normal"/>
    <w:link w:val="TALChar"/>
    <w:rsid w:val="007B6295"/>
    <w:pPr>
      <w:keepNext/>
      <w:keepLines/>
      <w:spacing w:after="0"/>
    </w:pPr>
    <w:rPr>
      <w:rFonts w:ascii="Arial" w:hAnsi="Arial"/>
      <w:sz w:val="18"/>
    </w:rPr>
  </w:style>
  <w:style w:type="paragraph" w:customStyle="1" w:styleId="TAH">
    <w:name w:val="TAH"/>
    <w:basedOn w:val="TAC"/>
    <w:rsid w:val="007B6295"/>
    <w:rPr>
      <w:b/>
    </w:rPr>
  </w:style>
  <w:style w:type="paragraph" w:customStyle="1" w:styleId="TAC">
    <w:name w:val="TAC"/>
    <w:basedOn w:val="TAL"/>
    <w:rsid w:val="007B6295"/>
    <w:pPr>
      <w:jc w:val="center"/>
    </w:pPr>
  </w:style>
  <w:style w:type="paragraph" w:customStyle="1" w:styleId="LD">
    <w:name w:val="LD"/>
    <w:rsid w:val="007B62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B6295"/>
    <w:pPr>
      <w:keepLines/>
      <w:ind w:left="1702" w:hanging="1418"/>
    </w:pPr>
  </w:style>
  <w:style w:type="paragraph" w:customStyle="1" w:styleId="FP">
    <w:name w:val="FP"/>
    <w:basedOn w:val="Normal"/>
    <w:rsid w:val="007B6295"/>
    <w:pPr>
      <w:spacing w:after="0"/>
    </w:pPr>
  </w:style>
  <w:style w:type="paragraph" w:customStyle="1" w:styleId="NW">
    <w:name w:val="NW"/>
    <w:basedOn w:val="NO"/>
    <w:rsid w:val="007B6295"/>
    <w:pPr>
      <w:spacing w:after="0"/>
    </w:pPr>
  </w:style>
  <w:style w:type="paragraph" w:customStyle="1" w:styleId="EW">
    <w:name w:val="EW"/>
    <w:basedOn w:val="EX"/>
    <w:link w:val="EWChar"/>
    <w:rsid w:val="007B6295"/>
    <w:pPr>
      <w:spacing w:after="0"/>
    </w:pPr>
  </w:style>
  <w:style w:type="paragraph" w:customStyle="1" w:styleId="B1">
    <w:name w:val="B1"/>
    <w:basedOn w:val="List"/>
    <w:link w:val="B1Char"/>
    <w:rsid w:val="007B6295"/>
  </w:style>
  <w:style w:type="paragraph" w:styleId="TOC6">
    <w:name w:val="toc 6"/>
    <w:basedOn w:val="TOC5"/>
    <w:next w:val="Normal"/>
    <w:uiPriority w:val="39"/>
    <w:rsid w:val="007B6295"/>
    <w:pPr>
      <w:ind w:left="1985" w:hanging="1985"/>
    </w:pPr>
  </w:style>
  <w:style w:type="paragraph" w:styleId="TOC7">
    <w:name w:val="toc 7"/>
    <w:basedOn w:val="TOC6"/>
    <w:next w:val="Normal"/>
    <w:uiPriority w:val="39"/>
    <w:rsid w:val="007B6295"/>
    <w:pPr>
      <w:ind w:left="2268" w:hanging="2268"/>
    </w:pPr>
  </w:style>
  <w:style w:type="paragraph" w:customStyle="1" w:styleId="EditorsNote">
    <w:name w:val="Editor's Note"/>
    <w:aliases w:val="EN,Editor's Noteormal"/>
    <w:basedOn w:val="NO"/>
    <w:link w:val="EditorsNoteChar"/>
    <w:rsid w:val="007B6295"/>
    <w:rPr>
      <w:color w:val="FF0000"/>
    </w:rPr>
  </w:style>
  <w:style w:type="paragraph" w:customStyle="1" w:styleId="TH">
    <w:name w:val="TH"/>
    <w:basedOn w:val="Normal"/>
    <w:link w:val="THChar"/>
    <w:rsid w:val="007B6295"/>
    <w:pPr>
      <w:keepNext/>
      <w:keepLines/>
      <w:spacing w:before="60"/>
      <w:jc w:val="center"/>
    </w:pPr>
    <w:rPr>
      <w:rFonts w:ascii="Arial" w:hAnsi="Arial"/>
      <w:b/>
    </w:rPr>
  </w:style>
  <w:style w:type="paragraph" w:customStyle="1" w:styleId="ZA">
    <w:name w:val="ZA"/>
    <w:rsid w:val="007B62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62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62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62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6295"/>
    <w:pPr>
      <w:ind w:left="851" w:hanging="851"/>
    </w:pPr>
  </w:style>
  <w:style w:type="paragraph" w:customStyle="1" w:styleId="ZH">
    <w:name w:val="ZH"/>
    <w:rsid w:val="007B62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6295"/>
    <w:pPr>
      <w:keepNext w:val="0"/>
      <w:spacing w:before="0" w:after="240"/>
    </w:pPr>
  </w:style>
  <w:style w:type="paragraph" w:customStyle="1" w:styleId="ZG">
    <w:name w:val="ZG"/>
    <w:rsid w:val="007B62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B6295"/>
  </w:style>
  <w:style w:type="paragraph" w:customStyle="1" w:styleId="B3">
    <w:name w:val="B3"/>
    <w:basedOn w:val="List3"/>
    <w:link w:val="B3Char"/>
    <w:rsid w:val="007B6295"/>
  </w:style>
  <w:style w:type="paragraph" w:customStyle="1" w:styleId="B4">
    <w:name w:val="B4"/>
    <w:basedOn w:val="List4"/>
    <w:rsid w:val="007B6295"/>
  </w:style>
  <w:style w:type="paragraph" w:customStyle="1" w:styleId="B5">
    <w:name w:val="B5"/>
    <w:basedOn w:val="List5"/>
    <w:rsid w:val="007B6295"/>
  </w:style>
  <w:style w:type="paragraph" w:customStyle="1" w:styleId="ZTD">
    <w:name w:val="ZTD"/>
    <w:basedOn w:val="ZB"/>
    <w:rsid w:val="007B6295"/>
    <w:pPr>
      <w:framePr w:hRule="auto" w:wrap="notBeside" w:y="852"/>
    </w:pPr>
    <w:rPr>
      <w:i w:val="0"/>
      <w:sz w:val="40"/>
    </w:rPr>
  </w:style>
  <w:style w:type="paragraph" w:customStyle="1" w:styleId="ZV">
    <w:name w:val="ZV"/>
    <w:basedOn w:val="ZU"/>
    <w:rsid w:val="007B629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7B6295"/>
    <w:pPr>
      <w:keepLines/>
      <w:spacing w:after="0"/>
      <w:ind w:left="454" w:hanging="454"/>
    </w:pPr>
    <w:rPr>
      <w:sz w:val="16"/>
    </w:rPr>
  </w:style>
  <w:style w:type="character" w:customStyle="1" w:styleId="FootnoteTextChar">
    <w:name w:val="Footnote Text Char"/>
    <w:basedOn w:val="DefaultParagraphFont"/>
    <w:link w:val="FootnoteText"/>
    <w:rsid w:val="00C367E9"/>
    <w:rPr>
      <w:sz w:val="16"/>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Index1">
    <w:name w:val="index 1"/>
    <w:basedOn w:val="Normal"/>
    <w:rsid w:val="007B6295"/>
    <w:pPr>
      <w:keepLines/>
      <w:spacing w:after="0"/>
    </w:pPr>
  </w:style>
  <w:style w:type="paragraph" w:styleId="Index2">
    <w:name w:val="index 2"/>
    <w:basedOn w:val="Index1"/>
    <w:rsid w:val="007B6295"/>
    <w:pPr>
      <w:ind w:left="284"/>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7B6295"/>
    <w:pPr>
      <w:ind w:left="568" w:hanging="284"/>
    </w:pPr>
  </w:style>
  <w:style w:type="paragraph" w:styleId="List2">
    <w:name w:val="List 2"/>
    <w:basedOn w:val="List"/>
    <w:rsid w:val="007B6295"/>
    <w:pPr>
      <w:ind w:left="851"/>
    </w:pPr>
  </w:style>
  <w:style w:type="paragraph" w:styleId="List3">
    <w:name w:val="List 3"/>
    <w:basedOn w:val="List2"/>
    <w:rsid w:val="007B6295"/>
    <w:pPr>
      <w:ind w:left="1135"/>
    </w:pPr>
  </w:style>
  <w:style w:type="paragraph" w:styleId="List4">
    <w:name w:val="List 4"/>
    <w:basedOn w:val="List3"/>
    <w:rsid w:val="007B6295"/>
    <w:pPr>
      <w:ind w:left="1418"/>
    </w:pPr>
  </w:style>
  <w:style w:type="paragraph" w:styleId="List5">
    <w:name w:val="List 5"/>
    <w:basedOn w:val="List4"/>
    <w:rsid w:val="007B6295"/>
    <w:pPr>
      <w:ind w:left="1702"/>
    </w:pPr>
  </w:style>
  <w:style w:type="paragraph" w:styleId="ListBullet">
    <w:name w:val="List Bullet"/>
    <w:basedOn w:val="List"/>
    <w:rsid w:val="007B6295"/>
  </w:style>
  <w:style w:type="paragraph" w:styleId="ListBullet2">
    <w:name w:val="List Bullet 2"/>
    <w:basedOn w:val="ListBullet"/>
    <w:rsid w:val="007B6295"/>
    <w:pPr>
      <w:ind w:left="851"/>
    </w:pPr>
  </w:style>
  <w:style w:type="paragraph" w:styleId="ListBullet3">
    <w:name w:val="List Bullet 3"/>
    <w:basedOn w:val="ListBullet2"/>
    <w:rsid w:val="007B6295"/>
    <w:pPr>
      <w:ind w:left="1135"/>
    </w:pPr>
  </w:style>
  <w:style w:type="paragraph" w:styleId="ListBullet4">
    <w:name w:val="List Bullet 4"/>
    <w:basedOn w:val="ListBullet3"/>
    <w:rsid w:val="007B6295"/>
    <w:pPr>
      <w:ind w:left="1418"/>
    </w:pPr>
  </w:style>
  <w:style w:type="paragraph" w:styleId="ListBullet5">
    <w:name w:val="List Bullet 5"/>
    <w:basedOn w:val="ListBullet4"/>
    <w:rsid w:val="007B6295"/>
    <w:pPr>
      <w:ind w:left="1702"/>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List"/>
    <w:rsid w:val="007B6295"/>
  </w:style>
  <w:style w:type="paragraph" w:styleId="ListNumber2">
    <w:name w:val="List Number 2"/>
    <w:basedOn w:val="ListNumber"/>
    <w:rsid w:val="007B6295"/>
    <w:pPr>
      <w:ind w:left="851"/>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rPr>
  </w:style>
  <w:style w:type="character" w:customStyle="1" w:styleId="Heading3Char">
    <w:name w:val="Heading 3 Char"/>
    <w:link w:val="Heading3"/>
    <w:rsid w:val="00C367E9"/>
    <w:rPr>
      <w:rFonts w:ascii="Arial" w:hAnsi="Arial"/>
      <w:sz w:val="28"/>
    </w:rPr>
  </w:style>
  <w:style w:type="character" w:customStyle="1" w:styleId="Heading4Char">
    <w:name w:val="Heading 4 Char"/>
    <w:link w:val="Heading4"/>
    <w:rsid w:val="00C367E9"/>
    <w:rPr>
      <w:rFonts w:ascii="Arial" w:hAnsi="Arial"/>
      <w:sz w:val="24"/>
    </w:rPr>
  </w:style>
  <w:style w:type="character" w:customStyle="1" w:styleId="Heading5Char">
    <w:name w:val="Heading 5 Char"/>
    <w:link w:val="Heading5"/>
    <w:rsid w:val="00C367E9"/>
    <w:rPr>
      <w:rFonts w:ascii="Arial" w:hAnsi="Arial"/>
      <w:sz w:val="22"/>
    </w:rPr>
  </w:style>
  <w:style w:type="character" w:customStyle="1" w:styleId="Heading6Char">
    <w:name w:val="Heading 6 Char"/>
    <w:link w:val="Heading6"/>
    <w:rsid w:val="00C367E9"/>
    <w:rPr>
      <w:rFonts w:ascii="Arial" w:hAnsi="Arial"/>
    </w:rPr>
  </w:style>
  <w:style w:type="character" w:customStyle="1" w:styleId="Heading7Char">
    <w:name w:val="Heading 7 Char"/>
    <w:link w:val="Heading7"/>
    <w:rsid w:val="00C367E9"/>
    <w:rPr>
      <w:rFonts w:ascii="Arial" w:hAnsi="Arial"/>
    </w:rPr>
  </w:style>
  <w:style w:type="character" w:customStyle="1" w:styleId="Heading8Char">
    <w:name w:val="Heading 8 Char"/>
    <w:link w:val="Heading8"/>
    <w:rsid w:val="00C367E9"/>
    <w:rPr>
      <w:rFonts w:ascii="Arial" w:hAnsi="Arial"/>
      <w:sz w:val="36"/>
    </w:rPr>
  </w:style>
  <w:style w:type="character" w:customStyle="1" w:styleId="Heading9Char">
    <w:name w:val="Heading 9 Char"/>
    <w:link w:val="Heading9"/>
    <w:rsid w:val="00C367E9"/>
    <w:rPr>
      <w:rFonts w:ascii="Arial" w:hAnsi="Arial"/>
      <w:sz w:val="36"/>
    </w:rPr>
  </w:style>
  <w:style w:type="character" w:customStyle="1" w:styleId="HeaderChar">
    <w:name w:val="Header Char"/>
    <w:link w:val="Header"/>
    <w:rsid w:val="00C367E9"/>
    <w:rPr>
      <w:rFonts w:ascii="Arial" w:hAnsi="Arial"/>
      <w:b/>
      <w:noProof/>
      <w:sz w:val="18"/>
    </w:rPr>
  </w:style>
  <w:style w:type="character" w:customStyle="1" w:styleId="FooterChar">
    <w:name w:val="Footer Char"/>
    <w:link w:val="Footer"/>
    <w:rsid w:val="00C367E9"/>
    <w:rPr>
      <w:rFonts w:ascii="Arial" w:hAnsi="Arial"/>
      <w:b/>
      <w:i/>
      <w:noProof/>
      <w:sz w:val="18"/>
    </w:rPr>
  </w:style>
  <w:style w:type="character" w:customStyle="1" w:styleId="NOChar2">
    <w:name w:val="NO Char2"/>
    <w:link w:val="NO"/>
    <w:locked/>
    <w:rsid w:val="00C367E9"/>
  </w:style>
  <w:style w:type="character" w:customStyle="1" w:styleId="PLChar">
    <w:name w:val="PL Char"/>
    <w:link w:val="PL"/>
    <w:qFormat/>
    <w:locked/>
    <w:rsid w:val="00C367E9"/>
    <w:rPr>
      <w:rFonts w:ascii="Courier New" w:hAnsi="Courier New"/>
      <w:noProof/>
      <w:sz w:val="16"/>
    </w:rPr>
  </w:style>
  <w:style w:type="character" w:customStyle="1" w:styleId="EXCar">
    <w:name w:val="EX Car"/>
    <w:link w:val="EX"/>
    <w:qFormat/>
    <w:locked/>
    <w:rsid w:val="00C367E9"/>
  </w:style>
  <w:style w:type="character" w:customStyle="1" w:styleId="B1Char">
    <w:name w:val="B1 Char"/>
    <w:link w:val="B1"/>
    <w:locked/>
    <w:rsid w:val="00C367E9"/>
  </w:style>
  <w:style w:type="character" w:customStyle="1" w:styleId="EditorsNoteChar">
    <w:name w:val="Editor's Note Char"/>
    <w:aliases w:val="EN Char"/>
    <w:link w:val="EditorsNote"/>
    <w:rsid w:val="00C367E9"/>
    <w:rPr>
      <w:color w:val="FF0000"/>
    </w:rPr>
  </w:style>
  <w:style w:type="character" w:customStyle="1" w:styleId="THChar">
    <w:name w:val="TH Char"/>
    <w:link w:val="TH"/>
    <w:locked/>
    <w:rsid w:val="00C367E9"/>
    <w:rPr>
      <w:rFonts w:ascii="Arial" w:hAnsi="Arial"/>
      <w:b/>
    </w:rPr>
  </w:style>
  <w:style w:type="character" w:customStyle="1" w:styleId="TFChar">
    <w:name w:val="TF Char"/>
    <w:link w:val="TF"/>
    <w:locked/>
    <w:rsid w:val="00C367E9"/>
    <w:rPr>
      <w:rFonts w:ascii="Arial" w:hAnsi="Arial"/>
      <w:b/>
    </w:rPr>
  </w:style>
  <w:style w:type="paragraph" w:styleId="Revision">
    <w:name w:val="Revision"/>
    <w:hidden/>
    <w:uiPriority w:val="99"/>
    <w:semiHidden/>
    <w:rsid w:val="00C367E9"/>
    <w:rPr>
      <w:lang w:eastAsia="en-US"/>
    </w:rPr>
  </w:style>
  <w:style w:type="character" w:customStyle="1" w:styleId="B2Char">
    <w:name w:val="B2 Char"/>
    <w:link w:val="B2"/>
    <w:rsid w:val="00C367E9"/>
  </w:style>
  <w:style w:type="character" w:customStyle="1" w:styleId="TALChar">
    <w:name w:val="TAL Char"/>
    <w:link w:val="TAL"/>
    <w:locked/>
    <w:rsid w:val="00C367E9"/>
    <w:rPr>
      <w:rFonts w:ascii="Arial" w:hAnsi="Arial"/>
      <w:sz w:val="18"/>
    </w:rPr>
  </w:style>
  <w:style w:type="character" w:customStyle="1" w:styleId="B3Char">
    <w:name w:val="B3 Char"/>
    <w:link w:val="B3"/>
    <w:rsid w:val="00C367E9"/>
  </w:style>
  <w:style w:type="character" w:styleId="FootnoteReference">
    <w:name w:val="footnote reference"/>
    <w:basedOn w:val="DefaultParagraphFont"/>
    <w:rsid w:val="007B6295"/>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WChar">
    <w:name w:val="EW Char"/>
    <w:link w:val="EW"/>
    <w:qFormat/>
    <w:locked/>
    <w:rsid w:val="00CF5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49187633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696997083">
      <w:bodyDiv w:val="1"/>
      <w:marLeft w:val="0"/>
      <w:marRight w:val="0"/>
      <w:marTop w:val="0"/>
      <w:marBottom w:val="0"/>
      <w:divBdr>
        <w:top w:val="none" w:sz="0" w:space="0" w:color="auto"/>
        <w:left w:val="none" w:sz="0" w:space="0" w:color="auto"/>
        <w:bottom w:val="none" w:sz="0" w:space="0" w:color="auto"/>
        <w:right w:val="none" w:sz="0" w:space="0" w:color="auto"/>
      </w:divBdr>
    </w:div>
    <w:div w:id="1794207173">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59936733">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Emergency@example.com%3c/uri-entry"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3c/uri-entry" TargetMode="External"/><Relationship Id="rId42" Type="http://schemas.openxmlformats.org/officeDocument/2006/relationships/hyperlink" Target="sip:MCPTTGroup-B@example.com%3c/uri-entry" TargetMode="External"/><Relationship Id="rId47" Type="http://schemas.openxmlformats.org/officeDocument/2006/relationships/hyperlink" Target="sip:user1@example.com%3c/uri-entry" TargetMode="External"/><Relationship Id="rId50" Type="http://schemas.openxmlformats.org/officeDocument/2006/relationships/hyperlink" Target="sip:MCPTTGroup-B@example.com%3c/uri-entry" TargetMode="External"/><Relationship Id="rId55" Type="http://schemas.openxmlformats.org/officeDocument/2006/relationships/hyperlink" Target="sip:user1_public1@home1.net;gr=urn:uuid:f81d4fae-7dec-11d0-a765-00a0c91e6bf6" TargetMode="External"/><Relationship Id="rId63" Type="http://schemas.openxmlformats.org/officeDocument/2006/relationships/hyperlink" Target="sip:MCPTTGroup-B@example.com" TargetMode="External"/><Relationship Id="rId68" Type="http://schemas.openxmlformats.org/officeDocument/2006/relationships/hyperlink" Target="https://portal.3gpp.org/ngppapp/CreateTdoc.aspx?mode=view&amp;contributionUid=CP-230230"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user2@example.com" TargetMode="External"/><Relationship Id="rId29" Type="http://schemas.openxmlformats.org/officeDocument/2006/relationships/hyperlink" Target="mailto:MCPTTGroup-B@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user1@example.com%3c/uri-entry" TargetMode="External"/><Relationship Id="rId40" Type="http://schemas.openxmlformats.org/officeDocument/2006/relationships/hyperlink" Target="sip:user1@example.com%3c/uri-entry" TargetMode="External"/><Relationship Id="rId45" Type="http://schemas.openxmlformats.org/officeDocument/2006/relationships/hyperlink" Target="sip:MCPTTGroup-A@example.com%3c/uri-entry" TargetMode="External"/><Relationship Id="rId53" Type="http://schemas.openxmlformats.org/officeDocument/2006/relationships/image" Target="media/image5.emf"/><Relationship Id="rId58" Type="http://schemas.openxmlformats.org/officeDocument/2006/relationships/hyperlink" Target="sip:MCPTTGroup-A@example.com" TargetMode="External"/><Relationship Id="rId66"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user4@example.com%3c/uri-entry" TargetMode="External"/><Relationship Id="rId49" Type="http://schemas.openxmlformats.org/officeDocument/2006/relationships/hyperlink" Target="sip:MCPTTGroup-A@example.com%3c/uri-entry" TargetMode="External"/><Relationship Id="rId57" Type="http://schemas.openxmlformats.org/officeDocument/2006/relationships/hyperlink" Target="sip:User1@example.com" TargetMode="External"/><Relationship Id="rId61" Type="http://schemas.openxmlformats.org/officeDocument/2006/relationships/hyperlink" Target="sip:MCPTTGroup-C@example.com" TargetMode="Externa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sip:MCPTTGroup-D@example.com%3c/uri-entry" TargetMode="External"/><Relationship Id="rId52" Type="http://schemas.openxmlformats.org/officeDocument/2006/relationships/hyperlink" Target="mailto:user2@example.com" TargetMode="External"/><Relationship Id="rId60" Type="http://schemas.openxmlformats.org/officeDocument/2006/relationships/hyperlink" Target="sip:MCPTTGroup-C@example.com" TargetMode="External"/><Relationship Id="rId65"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3@example.com%3c/uri-entry" TargetMode="External"/><Relationship Id="rId43" Type="http://schemas.openxmlformats.org/officeDocument/2006/relationships/hyperlink" Target="sip:MCPTTGroup-C@example.com%3c/uri-entry" TargetMode="External"/><Relationship Id="rId48" Type="http://schemas.openxmlformats.org/officeDocument/2006/relationships/hyperlink" Target="sip:user3@example.com%3c/uri-entry" TargetMode="External"/><Relationship Id="rId56" Type="http://schemas.openxmlformats.org/officeDocument/2006/relationships/hyperlink" Target="https://MissionCriticalOrg/MCO-12345/" TargetMode="External"/><Relationship Id="rId64" Type="http://schemas.openxmlformats.org/officeDocument/2006/relationships/image" Target="media/image6.emf"/><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sip:User2@example.com"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2@example.com%3c/uri-entry" TargetMode="External"/><Relationship Id="rId38" Type="http://schemas.openxmlformats.org/officeDocument/2006/relationships/hyperlink" Target="sip:MCPTTGroupEmergency@example.com%3c/uri-entry" TargetMode="External"/><Relationship Id="rId46" Type="http://schemas.openxmlformats.org/officeDocument/2006/relationships/hyperlink" Target="sip:MCPTTGroup-B@example.com%3c/uri-entry" TargetMode="External"/><Relationship Id="rId59" Type="http://schemas.openxmlformats.org/officeDocument/2006/relationships/hyperlink" Target="sip:MCPTTGroup-B@example.com" TargetMode="External"/><Relationship Id="rId67" Type="http://schemas.openxmlformats.org/officeDocument/2006/relationships/hyperlink" Target="sip:scscf1.home1.net;lr" TargetMode="External"/><Relationship Id="rId20" Type="http://schemas.openxmlformats.org/officeDocument/2006/relationships/hyperlink" Target="mailto:user4@example.com" TargetMode="External"/><Relationship Id="rId41" Type="http://schemas.openxmlformats.org/officeDocument/2006/relationships/hyperlink" Target="sip:MCPTTGroup-A@example.com%3c/uri-entry" TargetMode="External"/><Relationship Id="rId54" Type="http://schemas.openxmlformats.org/officeDocument/2006/relationships/oleObject" Target="embeddings/Microsoft_Visio_2003-2010_Drawing2.vsd"/><Relationship Id="rId62" Type="http://schemas.openxmlformats.org/officeDocument/2006/relationships/hyperlink" Target="sip:MCPTTGroup-A@example.com" TargetMode="External"/><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242</Pages>
  <Words>112718</Words>
  <Characters>642496</Characters>
  <Application>Microsoft Office Word</Application>
  <DocSecurity>0</DocSecurity>
  <Lines>5354</Lines>
  <Paragraphs>1507</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753707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17)</dc:subject>
  <dc:creator>MCC Support</dc:creator>
  <cp:keywords/>
  <dc:description/>
  <cp:lastModifiedBy>MCC</cp:lastModifiedBy>
  <cp:revision>18</cp:revision>
  <cp:lastPrinted>2019-02-25T14:05:00Z</cp:lastPrinted>
  <dcterms:created xsi:type="dcterms:W3CDTF">2024-01-04T14:21:00Z</dcterms:created>
  <dcterms:modified xsi:type="dcterms:W3CDTF">2026-01-08T11:59:00Z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4%Rel-17%0216%24.484%Rel-17%%24.484%Rel-17%0229%24.484%Rel-17%0229%24.484%Rel-17%0225%24.484%Rel-17%0218%24.484%Rel-17%0218%24.484%Rel-17%0220%24.484%Rel-17%0230%24.484%Rel-17%0235%24.484%Rel-17%0246%24.484%Rel-17%0269%</vt:lpwstr>
  </property>
</Properties>
</file>